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10100E06"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sidR="00851515">
              <w:rPr>
                <w:lang w:val="en-US" w:eastAsia="zh-CN"/>
              </w:rPr>
              <w:t>3</w:t>
            </w:r>
            <w:r>
              <w:t>.</w:t>
            </w:r>
            <w:bookmarkEnd w:id="3"/>
            <w:r>
              <w:rPr>
                <w:rFonts w:hint="eastAsia"/>
                <w:lang w:val="en-US" w:eastAsia="zh-CN"/>
              </w:rPr>
              <w:t>0</w:t>
            </w:r>
            <w:r>
              <w:t xml:space="preserve"> </w:t>
            </w:r>
            <w:r>
              <w:rPr>
                <w:sz w:val="32"/>
              </w:rPr>
              <w:t>(</w:t>
            </w:r>
            <w:bookmarkStart w:id="4" w:name="issueDate"/>
            <w:r w:rsidR="0064686E">
              <w:rPr>
                <w:sz w:val="32"/>
              </w:rPr>
              <w:t>2023</w:t>
            </w:r>
            <w:r>
              <w:rPr>
                <w:sz w:val="32"/>
              </w:rPr>
              <w:t>-</w:t>
            </w:r>
            <w:bookmarkEnd w:id="4"/>
            <w:r w:rsidR="00851515">
              <w:rPr>
                <w:sz w:val="32"/>
                <w:lang w:val="en-US" w:eastAsia="zh-CN"/>
              </w:rPr>
              <w:t>09</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57444785" r:id="rId10"/>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0F68FD4F" w:rsidR="00D62336" w:rsidRDefault="00063062">
            <w:pPr>
              <w:pStyle w:val="FP"/>
              <w:jc w:val="center"/>
              <w:rPr>
                <w:sz w:val="18"/>
              </w:rPr>
            </w:pPr>
            <w:r>
              <w:rPr>
                <w:sz w:val="18"/>
              </w:rPr>
              <w:t xml:space="preserve">© </w:t>
            </w:r>
            <w:r w:rsidR="0064686E">
              <w:rPr>
                <w:sz w:val="18"/>
              </w:rPr>
              <w:t>2023</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07CC682E" w14:textId="0BBB690F" w:rsidR="00E91011" w:rsidRDefault="00E91011">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_Toc145036522 \h </w:instrText>
      </w:r>
      <w:r>
        <w:fldChar w:fldCharType="separate"/>
      </w:r>
      <w:r>
        <w:t>12</w:t>
      </w:r>
      <w:r>
        <w:fldChar w:fldCharType="end"/>
      </w:r>
    </w:p>
    <w:p w14:paraId="47C5620F" w14:textId="684FBD79" w:rsidR="00E91011" w:rsidRDefault="00E91011">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_Toc145036523 \h </w:instrText>
      </w:r>
      <w:r>
        <w:fldChar w:fldCharType="separate"/>
      </w:r>
      <w:r>
        <w:t>14</w:t>
      </w:r>
      <w:r>
        <w:fldChar w:fldCharType="end"/>
      </w:r>
    </w:p>
    <w:p w14:paraId="7A4FBFDF" w14:textId="583D9897" w:rsidR="00E91011" w:rsidRDefault="00E91011">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_Toc145036524 \h </w:instrText>
      </w:r>
      <w:r>
        <w:fldChar w:fldCharType="separate"/>
      </w:r>
      <w:r>
        <w:t>14</w:t>
      </w:r>
      <w:r>
        <w:fldChar w:fldCharType="end"/>
      </w:r>
    </w:p>
    <w:p w14:paraId="6080D9D4" w14:textId="78C3093E" w:rsidR="00E91011" w:rsidRDefault="00E91011">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_Toc145036525 \h </w:instrText>
      </w:r>
      <w:r>
        <w:fldChar w:fldCharType="separate"/>
      </w:r>
      <w:r>
        <w:t>14</w:t>
      </w:r>
      <w:r>
        <w:fldChar w:fldCharType="end"/>
      </w:r>
    </w:p>
    <w:p w14:paraId="4A3171C2" w14:textId="3B5589DD" w:rsidR="00E91011" w:rsidRDefault="00E91011">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_Toc145036526 \h </w:instrText>
      </w:r>
      <w:r>
        <w:fldChar w:fldCharType="separate"/>
      </w:r>
      <w:r>
        <w:t>14</w:t>
      </w:r>
      <w:r>
        <w:fldChar w:fldCharType="end"/>
      </w:r>
    </w:p>
    <w:p w14:paraId="65E5EDD9" w14:textId="00B637CD" w:rsidR="00E91011" w:rsidRDefault="00E91011">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_Toc145036527 \h </w:instrText>
      </w:r>
      <w:r>
        <w:fldChar w:fldCharType="separate"/>
      </w:r>
      <w:r>
        <w:t>17</w:t>
      </w:r>
      <w:r>
        <w:fldChar w:fldCharType="end"/>
      </w:r>
    </w:p>
    <w:p w14:paraId="40E29DE2" w14:textId="22F17711" w:rsidR="00E91011" w:rsidRDefault="00E91011">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_Toc145036528 \h </w:instrText>
      </w:r>
      <w:r>
        <w:fldChar w:fldCharType="separate"/>
      </w:r>
      <w:r>
        <w:t>18</w:t>
      </w:r>
      <w:r>
        <w:fldChar w:fldCharType="end"/>
      </w:r>
    </w:p>
    <w:p w14:paraId="50CFD133" w14:textId="5C248459" w:rsidR="00E91011" w:rsidRDefault="00E91011">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General</w:t>
      </w:r>
      <w:r>
        <w:tab/>
      </w:r>
      <w:r>
        <w:fldChar w:fldCharType="begin"/>
      </w:r>
      <w:r>
        <w:instrText xml:space="preserve"> PAGEREF _Toc145036529 \h </w:instrText>
      </w:r>
      <w:r>
        <w:fldChar w:fldCharType="separate"/>
      </w:r>
      <w:r>
        <w:t>19</w:t>
      </w:r>
      <w:r>
        <w:fldChar w:fldCharType="end"/>
      </w:r>
    </w:p>
    <w:p w14:paraId="4F997329" w14:textId="4DA79F2C"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4.1</w:t>
      </w:r>
      <w:r>
        <w:rPr>
          <w:rFonts w:asciiTheme="minorHAnsi" w:eastAsiaTheme="minorEastAsia" w:hAnsiTheme="minorHAnsi" w:cstheme="minorBidi"/>
          <w:kern w:val="2"/>
          <w:sz w:val="22"/>
          <w:szCs w:val="22"/>
          <w14:ligatures w14:val="standardContextual"/>
        </w:rPr>
        <w:tab/>
      </w:r>
      <w:r>
        <w:rPr>
          <w:lang w:eastAsia="zh-CN"/>
        </w:rPr>
        <w:t>Relationship with other core specifications</w:t>
      </w:r>
      <w:r>
        <w:tab/>
      </w:r>
      <w:r>
        <w:fldChar w:fldCharType="begin"/>
      </w:r>
      <w:r>
        <w:instrText xml:space="preserve"> PAGEREF _Toc145036530 \h </w:instrText>
      </w:r>
      <w:r>
        <w:fldChar w:fldCharType="separate"/>
      </w:r>
      <w:r>
        <w:t>19</w:t>
      </w:r>
      <w:r>
        <w:fldChar w:fldCharType="end"/>
      </w:r>
    </w:p>
    <w:p w14:paraId="4CE3B95F" w14:textId="68544EAF" w:rsidR="00E91011" w:rsidRDefault="00E91011">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Relationship between minimum requirements and test requirements</w:t>
      </w:r>
      <w:r>
        <w:tab/>
      </w:r>
      <w:r>
        <w:fldChar w:fldCharType="begin"/>
      </w:r>
      <w:r>
        <w:instrText xml:space="preserve"> PAGEREF _Toc145036531 \h </w:instrText>
      </w:r>
      <w:r>
        <w:fldChar w:fldCharType="separate"/>
      </w:r>
      <w:r>
        <w:t>19</w:t>
      </w:r>
      <w:r>
        <w:fldChar w:fldCharType="end"/>
      </w:r>
    </w:p>
    <w:p w14:paraId="574B444E" w14:textId="7046FBC3" w:rsidR="00E91011" w:rsidRDefault="00E91011">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rPr>
          <w:lang w:eastAsia="zh-CN"/>
        </w:rPr>
        <w:t>Requirement reference points</w:t>
      </w:r>
      <w:r>
        <w:tab/>
      </w:r>
      <w:r>
        <w:fldChar w:fldCharType="begin"/>
      </w:r>
      <w:r>
        <w:instrText xml:space="preserve"> PAGEREF _Toc145036532 \h </w:instrText>
      </w:r>
      <w:r>
        <w:fldChar w:fldCharType="separate"/>
      </w:r>
      <w:r>
        <w:t>20</w:t>
      </w:r>
      <w:r>
        <w:fldChar w:fldCharType="end"/>
      </w:r>
    </w:p>
    <w:p w14:paraId="7D885985" w14:textId="38557A91" w:rsidR="00E91011" w:rsidRDefault="00E91011">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SAN type 1-H</w:t>
      </w:r>
      <w:r>
        <w:tab/>
      </w:r>
      <w:r>
        <w:fldChar w:fldCharType="begin"/>
      </w:r>
      <w:r>
        <w:instrText xml:space="preserve"> PAGEREF _Toc145036533 \h </w:instrText>
      </w:r>
      <w:r>
        <w:fldChar w:fldCharType="separate"/>
      </w:r>
      <w:r>
        <w:t>20</w:t>
      </w:r>
      <w:r>
        <w:fldChar w:fldCharType="end"/>
      </w:r>
    </w:p>
    <w:p w14:paraId="72DF46D0" w14:textId="4499E87C" w:rsidR="00E91011" w:rsidRDefault="00E91011">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SAN type 1-O</w:t>
      </w:r>
      <w:r>
        <w:tab/>
      </w:r>
      <w:r>
        <w:fldChar w:fldCharType="begin"/>
      </w:r>
      <w:r>
        <w:instrText xml:space="preserve"> PAGEREF _Toc145036534 \h </w:instrText>
      </w:r>
      <w:r>
        <w:fldChar w:fldCharType="separate"/>
      </w:r>
      <w:r>
        <w:t>20</w:t>
      </w:r>
      <w:r>
        <w:fldChar w:fldCharType="end"/>
      </w:r>
    </w:p>
    <w:p w14:paraId="7AAC915F" w14:textId="213550FE" w:rsidR="00E91011" w:rsidRDefault="00E91011">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rPr>
          <w:lang w:eastAsia="zh-CN"/>
        </w:rPr>
        <w:t>Satellite Access Node classes</w:t>
      </w:r>
      <w:r>
        <w:tab/>
      </w:r>
      <w:r>
        <w:fldChar w:fldCharType="begin"/>
      </w:r>
      <w:r>
        <w:instrText xml:space="preserve"> PAGEREF _Toc145036535 \h </w:instrText>
      </w:r>
      <w:r>
        <w:fldChar w:fldCharType="separate"/>
      </w:r>
      <w:r>
        <w:t>21</w:t>
      </w:r>
      <w:r>
        <w:fldChar w:fldCharType="end"/>
      </w:r>
    </w:p>
    <w:p w14:paraId="4951D46F" w14:textId="7AC6C9F3"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4.5</w:t>
      </w:r>
      <w:r>
        <w:rPr>
          <w:rFonts w:asciiTheme="minorHAnsi" w:eastAsiaTheme="minorEastAsia" w:hAnsiTheme="minorHAnsi" w:cstheme="minorBidi"/>
          <w:kern w:val="2"/>
          <w:sz w:val="22"/>
          <w:szCs w:val="22"/>
          <w14:ligatures w14:val="standardContextual"/>
        </w:rPr>
        <w:tab/>
      </w:r>
      <w:r>
        <w:rPr>
          <w:lang w:eastAsia="zh-CN"/>
        </w:rPr>
        <w:t>Regional requirements</w:t>
      </w:r>
      <w:r>
        <w:tab/>
      </w:r>
      <w:r>
        <w:fldChar w:fldCharType="begin"/>
      </w:r>
      <w:r>
        <w:instrText xml:space="preserve"> PAGEREF _Toc145036536 \h </w:instrText>
      </w:r>
      <w:r>
        <w:fldChar w:fldCharType="separate"/>
      </w:r>
      <w:r>
        <w:t>21</w:t>
      </w:r>
      <w:r>
        <w:fldChar w:fldCharType="end"/>
      </w:r>
    </w:p>
    <w:p w14:paraId="634F87F4" w14:textId="7F31CEEA" w:rsidR="00E91011" w:rsidRDefault="00E91011">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rPr>
          <w:lang w:eastAsia="zh-CN"/>
        </w:rPr>
        <w:t>Applicability of minimum requirements</w:t>
      </w:r>
      <w:r>
        <w:tab/>
      </w:r>
      <w:r>
        <w:fldChar w:fldCharType="begin"/>
      </w:r>
      <w:r>
        <w:instrText xml:space="preserve"> PAGEREF _Toc145036537 \h </w:instrText>
      </w:r>
      <w:r>
        <w:fldChar w:fldCharType="separate"/>
      </w:r>
      <w:r>
        <w:t>21</w:t>
      </w:r>
      <w:r>
        <w:fldChar w:fldCharType="end"/>
      </w:r>
    </w:p>
    <w:p w14:paraId="7D1F8F7A" w14:textId="4F306915" w:rsidR="00E91011" w:rsidRDefault="00E91011">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Operating bands and channel arrangement</w:t>
      </w:r>
      <w:r>
        <w:tab/>
      </w:r>
      <w:r>
        <w:fldChar w:fldCharType="begin"/>
      </w:r>
      <w:r>
        <w:instrText xml:space="preserve"> PAGEREF _Toc145036538 \h </w:instrText>
      </w:r>
      <w:r>
        <w:fldChar w:fldCharType="separate"/>
      </w:r>
      <w:r>
        <w:t>22</w:t>
      </w:r>
      <w:r>
        <w:fldChar w:fldCharType="end"/>
      </w:r>
    </w:p>
    <w:p w14:paraId="3ED0347B" w14:textId="75CDA686"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5.1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_Toc145036539 \h </w:instrText>
      </w:r>
      <w:r>
        <w:fldChar w:fldCharType="separate"/>
      </w:r>
      <w:r>
        <w:t>22</w:t>
      </w:r>
      <w:r>
        <w:fldChar w:fldCharType="end"/>
      </w:r>
    </w:p>
    <w:p w14:paraId="547A2195" w14:textId="29381289"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5.2</w:t>
      </w:r>
      <w:r>
        <w:rPr>
          <w:rFonts w:asciiTheme="minorHAnsi" w:eastAsiaTheme="minorEastAsia" w:hAnsiTheme="minorHAnsi" w:cstheme="minorBidi"/>
          <w:kern w:val="2"/>
          <w:sz w:val="22"/>
          <w:szCs w:val="22"/>
          <w14:ligatures w14:val="standardContextual"/>
        </w:rPr>
        <w:tab/>
      </w:r>
      <w:r>
        <w:rPr>
          <w:lang w:eastAsia="zh-CN"/>
        </w:rPr>
        <w:t>Operating bands</w:t>
      </w:r>
      <w:r>
        <w:tab/>
      </w:r>
      <w:r>
        <w:fldChar w:fldCharType="begin"/>
      </w:r>
      <w:r>
        <w:instrText xml:space="preserve"> PAGEREF _Toc145036540 \h </w:instrText>
      </w:r>
      <w:r>
        <w:fldChar w:fldCharType="separate"/>
      </w:r>
      <w:r>
        <w:t>22</w:t>
      </w:r>
      <w:r>
        <w:fldChar w:fldCharType="end"/>
      </w:r>
    </w:p>
    <w:p w14:paraId="6C67353B" w14:textId="01FA39D9" w:rsidR="00E91011" w:rsidRDefault="00E91011">
      <w:pPr>
        <w:pStyle w:val="TOC2"/>
        <w:rPr>
          <w:rFonts w:asciiTheme="minorHAnsi" w:eastAsiaTheme="minorEastAsia" w:hAnsiTheme="minorHAnsi" w:cstheme="minorBidi"/>
          <w:kern w:val="2"/>
          <w:sz w:val="22"/>
          <w:szCs w:val="22"/>
          <w14:ligatures w14:val="standardContextual"/>
        </w:rPr>
      </w:pPr>
      <w:r>
        <w:t>5.2</w:t>
      </w:r>
      <w:r>
        <w:rPr>
          <w:lang w:eastAsia="zh-CN"/>
        </w:rPr>
        <w:t>A</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UE category M1</w:t>
      </w:r>
      <w:r>
        <w:tab/>
      </w:r>
      <w:r>
        <w:fldChar w:fldCharType="begin"/>
      </w:r>
      <w:r>
        <w:instrText xml:space="preserve"> PAGEREF _Toc145036541 \h </w:instrText>
      </w:r>
      <w:r>
        <w:fldChar w:fldCharType="separate"/>
      </w:r>
      <w:r>
        <w:t>23</w:t>
      </w:r>
      <w:r>
        <w:fldChar w:fldCharType="end"/>
      </w:r>
    </w:p>
    <w:p w14:paraId="4E720C0C" w14:textId="6343BE5A" w:rsidR="00E91011" w:rsidRDefault="00E91011">
      <w:pPr>
        <w:pStyle w:val="TOC2"/>
        <w:rPr>
          <w:rFonts w:asciiTheme="minorHAnsi" w:eastAsiaTheme="minorEastAsia" w:hAnsiTheme="minorHAnsi" w:cstheme="minorBidi"/>
          <w:kern w:val="2"/>
          <w:sz w:val="22"/>
          <w:szCs w:val="22"/>
          <w14:ligatures w14:val="standardContextual"/>
        </w:rPr>
      </w:pPr>
      <w:r>
        <w:t>5.2</w:t>
      </w:r>
      <w:r>
        <w:rPr>
          <w:lang w:eastAsia="zh-CN"/>
        </w:rPr>
        <w:t>B</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w:t>
      </w:r>
      <w:r>
        <w:t>category NB1 and NB2</w:t>
      </w:r>
      <w:r>
        <w:tab/>
      </w:r>
      <w:r>
        <w:fldChar w:fldCharType="begin"/>
      </w:r>
      <w:r>
        <w:instrText xml:space="preserve"> PAGEREF _Toc145036542 \h </w:instrText>
      </w:r>
      <w:r>
        <w:fldChar w:fldCharType="separate"/>
      </w:r>
      <w:r>
        <w:t>23</w:t>
      </w:r>
      <w:r>
        <w:fldChar w:fldCharType="end"/>
      </w:r>
    </w:p>
    <w:p w14:paraId="08450CB1" w14:textId="5692818C"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5.3</w:t>
      </w:r>
      <w:r>
        <w:rPr>
          <w:rFonts w:asciiTheme="minorHAnsi" w:eastAsiaTheme="minorEastAsia" w:hAnsiTheme="minorHAnsi" w:cstheme="minorBidi"/>
          <w:kern w:val="2"/>
          <w:sz w:val="22"/>
          <w:szCs w:val="22"/>
          <w14:ligatures w14:val="standardContextual"/>
        </w:rPr>
        <w:tab/>
      </w:r>
      <w:r>
        <w:rPr>
          <w:lang w:eastAsia="zh-CN"/>
        </w:rPr>
        <w:t>Satellite Access Node channel bandwidth</w:t>
      </w:r>
      <w:r>
        <w:tab/>
      </w:r>
      <w:r>
        <w:fldChar w:fldCharType="begin"/>
      </w:r>
      <w:r>
        <w:instrText xml:space="preserve"> PAGEREF _Toc145036543 \h </w:instrText>
      </w:r>
      <w:r>
        <w:fldChar w:fldCharType="separate"/>
      </w:r>
      <w:r>
        <w:t>23</w:t>
      </w:r>
      <w:r>
        <w:fldChar w:fldCharType="end"/>
      </w:r>
    </w:p>
    <w:p w14:paraId="5C049E18" w14:textId="4A0EAA39" w:rsidR="00E91011" w:rsidRDefault="00E91011">
      <w:pPr>
        <w:pStyle w:val="TOC2"/>
        <w:rPr>
          <w:rFonts w:asciiTheme="minorHAnsi" w:eastAsiaTheme="minorEastAsia" w:hAnsiTheme="minorHAnsi" w:cstheme="minorBidi"/>
          <w:kern w:val="2"/>
          <w:sz w:val="22"/>
          <w:szCs w:val="22"/>
          <w14:ligatures w14:val="standardContextual"/>
        </w:rPr>
      </w:pPr>
      <w:r>
        <w:t>5.3A</w:t>
      </w:r>
      <w:r>
        <w:rPr>
          <w:rFonts w:asciiTheme="minorHAnsi" w:eastAsiaTheme="minorEastAsia" w:hAnsiTheme="minorHAnsi" w:cstheme="minorBidi"/>
          <w:kern w:val="2"/>
          <w:sz w:val="22"/>
          <w:szCs w:val="22"/>
          <w14:ligatures w14:val="standardContextual"/>
        </w:rPr>
        <w:tab/>
      </w:r>
      <w:r>
        <w:t>Channel bandwidth for category M1</w:t>
      </w:r>
      <w:r>
        <w:tab/>
      </w:r>
      <w:r>
        <w:fldChar w:fldCharType="begin"/>
      </w:r>
      <w:r>
        <w:instrText xml:space="preserve"> PAGEREF _Toc145036544 \h </w:instrText>
      </w:r>
      <w:r>
        <w:fldChar w:fldCharType="separate"/>
      </w:r>
      <w:r>
        <w:t>23</w:t>
      </w:r>
      <w:r>
        <w:fldChar w:fldCharType="end"/>
      </w:r>
    </w:p>
    <w:p w14:paraId="3831D69C" w14:textId="5D51B3BD" w:rsidR="00E91011" w:rsidRDefault="00E91011">
      <w:pPr>
        <w:pStyle w:val="TOC2"/>
        <w:rPr>
          <w:rFonts w:asciiTheme="minorHAnsi" w:eastAsiaTheme="minorEastAsia" w:hAnsiTheme="minorHAnsi" w:cstheme="minorBidi"/>
          <w:kern w:val="2"/>
          <w:sz w:val="22"/>
          <w:szCs w:val="22"/>
          <w14:ligatures w14:val="standardContextual"/>
        </w:rPr>
      </w:pPr>
      <w:r>
        <w:t>5.3B</w:t>
      </w:r>
      <w:r>
        <w:rPr>
          <w:rFonts w:asciiTheme="minorHAnsi" w:eastAsiaTheme="minorEastAsia" w:hAnsiTheme="minorHAnsi" w:cstheme="minorBidi"/>
          <w:kern w:val="2"/>
          <w:sz w:val="22"/>
          <w:szCs w:val="22"/>
          <w14:ligatures w14:val="standardContextual"/>
        </w:rPr>
        <w:tab/>
      </w:r>
      <w:r>
        <w:t>Channel bandwidth for category NB1 and NB2</w:t>
      </w:r>
      <w:r>
        <w:tab/>
      </w:r>
      <w:r>
        <w:fldChar w:fldCharType="begin"/>
      </w:r>
      <w:r>
        <w:instrText xml:space="preserve"> PAGEREF _Toc145036545 \h </w:instrText>
      </w:r>
      <w:r>
        <w:fldChar w:fldCharType="separate"/>
      </w:r>
      <w:r>
        <w:t>24</w:t>
      </w:r>
      <w:r>
        <w:fldChar w:fldCharType="end"/>
      </w:r>
    </w:p>
    <w:p w14:paraId="6B02FAFB" w14:textId="0D4EA3EA" w:rsidR="00E91011" w:rsidRDefault="00E91011">
      <w:pPr>
        <w:pStyle w:val="TOC2"/>
        <w:rPr>
          <w:rFonts w:asciiTheme="minorHAnsi" w:eastAsiaTheme="minorEastAsia" w:hAnsiTheme="minorHAnsi" w:cstheme="minorBidi"/>
          <w:kern w:val="2"/>
          <w:sz w:val="22"/>
          <w:szCs w:val="22"/>
          <w14:ligatures w14:val="standardContextual"/>
        </w:rPr>
      </w:pPr>
      <w:r w:rsidRPr="004E46F2">
        <w:rPr>
          <w:lang w:val="en-US" w:eastAsia="zh-CN"/>
        </w:rPr>
        <w:t>5.4</w:t>
      </w:r>
      <w:r>
        <w:rPr>
          <w:rFonts w:asciiTheme="minorHAnsi" w:eastAsiaTheme="minorEastAsia" w:hAnsiTheme="minorHAnsi" w:cstheme="minorBidi"/>
          <w:kern w:val="2"/>
          <w:sz w:val="22"/>
          <w:szCs w:val="22"/>
          <w14:ligatures w14:val="standardContextual"/>
        </w:rPr>
        <w:tab/>
      </w:r>
      <w:r>
        <w:rPr>
          <w:lang w:eastAsia="zh-CN"/>
        </w:rPr>
        <w:t>Channel arrangement</w:t>
      </w:r>
      <w:r>
        <w:tab/>
      </w:r>
      <w:r>
        <w:fldChar w:fldCharType="begin"/>
      </w:r>
      <w:r>
        <w:instrText xml:space="preserve"> PAGEREF _Toc145036546 \h </w:instrText>
      </w:r>
      <w:r>
        <w:fldChar w:fldCharType="separate"/>
      </w:r>
      <w:r>
        <w:t>25</w:t>
      </w:r>
      <w:r>
        <w:fldChar w:fldCharType="end"/>
      </w:r>
    </w:p>
    <w:p w14:paraId="6C6366FE" w14:textId="391C6DD7" w:rsidR="00E91011" w:rsidRDefault="00E91011">
      <w:pPr>
        <w:pStyle w:val="TOC2"/>
        <w:rPr>
          <w:rFonts w:asciiTheme="minorHAnsi" w:eastAsiaTheme="minorEastAsia" w:hAnsiTheme="minorHAnsi" w:cstheme="minorBidi"/>
          <w:kern w:val="2"/>
          <w:sz w:val="22"/>
          <w:szCs w:val="22"/>
          <w14:ligatures w14:val="standardContextual"/>
        </w:rPr>
      </w:pPr>
      <w:r>
        <w:t>5.4A</w:t>
      </w:r>
      <w:r>
        <w:rPr>
          <w:rFonts w:asciiTheme="minorHAnsi" w:eastAsiaTheme="minorEastAsia" w:hAnsiTheme="minorHAnsi" w:cstheme="minorBidi"/>
          <w:kern w:val="2"/>
          <w:sz w:val="22"/>
          <w:szCs w:val="22"/>
          <w14:ligatures w14:val="standardContextual"/>
        </w:rPr>
        <w:tab/>
      </w:r>
      <w:r>
        <w:t>Channel arrangement for category M1</w:t>
      </w:r>
      <w:r>
        <w:tab/>
      </w:r>
      <w:r>
        <w:fldChar w:fldCharType="begin"/>
      </w:r>
      <w:r>
        <w:instrText xml:space="preserve"> PAGEREF _Toc145036547 \h </w:instrText>
      </w:r>
      <w:r>
        <w:fldChar w:fldCharType="separate"/>
      </w:r>
      <w:r>
        <w:t>25</w:t>
      </w:r>
      <w:r>
        <w:fldChar w:fldCharType="end"/>
      </w:r>
    </w:p>
    <w:p w14:paraId="3C730932" w14:textId="16867CE1" w:rsidR="00E91011" w:rsidRDefault="00E91011">
      <w:pPr>
        <w:pStyle w:val="TOC3"/>
        <w:rPr>
          <w:rFonts w:asciiTheme="minorHAnsi" w:eastAsiaTheme="minorEastAsia" w:hAnsiTheme="minorHAnsi" w:cstheme="minorBidi"/>
          <w:kern w:val="2"/>
          <w:sz w:val="22"/>
          <w:szCs w:val="22"/>
          <w14:ligatures w14:val="standardContextual"/>
        </w:rPr>
      </w:pPr>
      <w:r>
        <w:t>5.4A.1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_Toc145036548 \h </w:instrText>
      </w:r>
      <w:r>
        <w:fldChar w:fldCharType="separate"/>
      </w:r>
      <w:r>
        <w:t>25</w:t>
      </w:r>
      <w:r>
        <w:fldChar w:fldCharType="end"/>
      </w:r>
    </w:p>
    <w:p w14:paraId="2434A4CC" w14:textId="5DF47B05" w:rsidR="00E91011" w:rsidRDefault="00E91011">
      <w:pPr>
        <w:pStyle w:val="TOC3"/>
        <w:rPr>
          <w:rFonts w:asciiTheme="minorHAnsi" w:eastAsiaTheme="minorEastAsia" w:hAnsiTheme="minorHAnsi" w:cstheme="minorBidi"/>
          <w:kern w:val="2"/>
          <w:sz w:val="22"/>
          <w:szCs w:val="22"/>
          <w14:ligatures w14:val="standardContextual"/>
        </w:rPr>
      </w:pPr>
      <w:r>
        <w:t>5.4A.2</w:t>
      </w:r>
      <w:r>
        <w:rPr>
          <w:rFonts w:asciiTheme="minorHAnsi" w:eastAsiaTheme="minorEastAsia" w:hAnsiTheme="minorHAnsi" w:cstheme="minorBidi"/>
          <w:kern w:val="2"/>
          <w:sz w:val="22"/>
          <w:szCs w:val="22"/>
          <w14:ligatures w14:val="standardContextual"/>
        </w:rPr>
        <w:tab/>
      </w:r>
      <w:r>
        <w:t>Channel raster, carrier frequency and EARFCN</w:t>
      </w:r>
      <w:r>
        <w:tab/>
      </w:r>
      <w:r>
        <w:fldChar w:fldCharType="begin"/>
      </w:r>
      <w:r>
        <w:instrText xml:space="preserve"> PAGEREF _Toc145036549 \h </w:instrText>
      </w:r>
      <w:r>
        <w:fldChar w:fldCharType="separate"/>
      </w:r>
      <w:r>
        <w:t>25</w:t>
      </w:r>
      <w:r>
        <w:fldChar w:fldCharType="end"/>
      </w:r>
    </w:p>
    <w:p w14:paraId="12A2F397" w14:textId="1BCF9080" w:rsidR="00E91011" w:rsidRDefault="00E91011">
      <w:pPr>
        <w:pStyle w:val="TOC2"/>
        <w:rPr>
          <w:rFonts w:asciiTheme="minorHAnsi" w:eastAsiaTheme="minorEastAsia" w:hAnsiTheme="minorHAnsi" w:cstheme="minorBidi"/>
          <w:kern w:val="2"/>
          <w:sz w:val="22"/>
          <w:szCs w:val="22"/>
          <w14:ligatures w14:val="standardContextual"/>
        </w:rPr>
      </w:pPr>
      <w:r>
        <w:t>5.4B</w:t>
      </w:r>
      <w:r>
        <w:rPr>
          <w:rFonts w:asciiTheme="minorHAnsi" w:eastAsiaTheme="minorEastAsia" w:hAnsiTheme="minorHAnsi" w:cstheme="minorBidi"/>
          <w:kern w:val="2"/>
          <w:sz w:val="22"/>
          <w:szCs w:val="22"/>
          <w14:ligatures w14:val="standardContextual"/>
        </w:rPr>
        <w:tab/>
      </w:r>
      <w:r>
        <w:t>Channel arrangement for category NB1 and NB2</w:t>
      </w:r>
      <w:r>
        <w:tab/>
      </w:r>
      <w:r>
        <w:fldChar w:fldCharType="begin"/>
      </w:r>
      <w:r>
        <w:instrText xml:space="preserve"> PAGEREF _Toc145036550 \h </w:instrText>
      </w:r>
      <w:r>
        <w:fldChar w:fldCharType="separate"/>
      </w:r>
      <w:r>
        <w:t>26</w:t>
      </w:r>
      <w:r>
        <w:fldChar w:fldCharType="end"/>
      </w:r>
    </w:p>
    <w:p w14:paraId="1067944B" w14:textId="067C1F9D" w:rsidR="00E91011" w:rsidRDefault="00E91011">
      <w:pPr>
        <w:pStyle w:val="TOC3"/>
        <w:rPr>
          <w:rFonts w:asciiTheme="minorHAnsi" w:eastAsiaTheme="minorEastAsia" w:hAnsiTheme="minorHAnsi" w:cstheme="minorBidi"/>
          <w:kern w:val="2"/>
          <w:sz w:val="22"/>
          <w:szCs w:val="22"/>
          <w14:ligatures w14:val="standardContextual"/>
        </w:rPr>
      </w:pPr>
      <w:r>
        <w:t>5.4B.1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_Toc145036551 \h </w:instrText>
      </w:r>
      <w:r>
        <w:fldChar w:fldCharType="separate"/>
      </w:r>
      <w:r>
        <w:t>26</w:t>
      </w:r>
      <w:r>
        <w:fldChar w:fldCharType="end"/>
      </w:r>
    </w:p>
    <w:p w14:paraId="70B0A9B4" w14:textId="4D1DF3DC" w:rsidR="00E91011" w:rsidRDefault="00E91011">
      <w:pPr>
        <w:pStyle w:val="TOC3"/>
        <w:rPr>
          <w:rFonts w:asciiTheme="minorHAnsi" w:eastAsiaTheme="minorEastAsia" w:hAnsiTheme="minorHAnsi" w:cstheme="minorBidi"/>
          <w:kern w:val="2"/>
          <w:sz w:val="22"/>
          <w:szCs w:val="22"/>
          <w14:ligatures w14:val="standardContextual"/>
        </w:rPr>
      </w:pPr>
      <w:r>
        <w:t>5.4B.2</w:t>
      </w:r>
      <w:r>
        <w:rPr>
          <w:rFonts w:asciiTheme="minorHAnsi" w:eastAsiaTheme="minorEastAsia" w:hAnsiTheme="minorHAnsi" w:cstheme="minorBidi"/>
          <w:kern w:val="2"/>
          <w:sz w:val="22"/>
          <w:szCs w:val="22"/>
          <w14:ligatures w14:val="standardContextual"/>
        </w:rPr>
        <w:tab/>
      </w:r>
      <w:r>
        <w:t>Channel raster, carrier frequency and EARFCN</w:t>
      </w:r>
      <w:r>
        <w:tab/>
      </w:r>
      <w:r>
        <w:fldChar w:fldCharType="begin"/>
      </w:r>
      <w:r>
        <w:instrText xml:space="preserve"> PAGEREF _Toc145036552 \h </w:instrText>
      </w:r>
      <w:r>
        <w:fldChar w:fldCharType="separate"/>
      </w:r>
      <w:r>
        <w:t>26</w:t>
      </w:r>
      <w:r>
        <w:fldChar w:fldCharType="end"/>
      </w:r>
    </w:p>
    <w:p w14:paraId="446B61E4" w14:textId="1FBEE4A5" w:rsidR="00E91011" w:rsidRDefault="00E91011">
      <w:pPr>
        <w:pStyle w:val="TOC1"/>
        <w:rPr>
          <w:rFonts w:asciiTheme="minorHAnsi" w:eastAsiaTheme="minorEastAsia" w:hAnsiTheme="minorHAnsi" w:cstheme="minorBidi"/>
          <w:kern w:val="2"/>
          <w:szCs w:val="22"/>
          <w14:ligatures w14:val="standardContextual"/>
        </w:rPr>
      </w:pPr>
      <w:r>
        <w:rPr>
          <w:lang w:eastAsia="zh-CN"/>
        </w:rPr>
        <w:t>6</w:t>
      </w:r>
      <w:r>
        <w:rPr>
          <w:rFonts w:asciiTheme="minorHAnsi" w:eastAsiaTheme="minorEastAsia" w:hAnsiTheme="minorHAnsi" w:cstheme="minorBidi"/>
          <w:kern w:val="2"/>
          <w:szCs w:val="22"/>
          <w14:ligatures w14:val="standardContextual"/>
        </w:rPr>
        <w:tab/>
      </w:r>
      <w:r>
        <w:rPr>
          <w:lang w:eastAsia="zh-CN"/>
        </w:rPr>
        <w:t>Conducted transmitter characteristics</w:t>
      </w:r>
      <w:r>
        <w:tab/>
      </w:r>
      <w:r>
        <w:fldChar w:fldCharType="begin"/>
      </w:r>
      <w:r>
        <w:instrText xml:space="preserve"> PAGEREF _Toc145036553 \h </w:instrText>
      </w:r>
      <w:r>
        <w:fldChar w:fldCharType="separate"/>
      </w:r>
      <w:r>
        <w:t>27</w:t>
      </w:r>
      <w:r>
        <w:fldChar w:fldCharType="end"/>
      </w:r>
    </w:p>
    <w:p w14:paraId="66973946" w14:textId="7905B234"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_Toc145036554 \h </w:instrText>
      </w:r>
      <w:r>
        <w:fldChar w:fldCharType="separate"/>
      </w:r>
      <w:r>
        <w:t>27</w:t>
      </w:r>
      <w:r>
        <w:fldChar w:fldCharType="end"/>
      </w:r>
    </w:p>
    <w:p w14:paraId="527D1D47" w14:textId="12670DDE"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Satellite Access Node output power</w:t>
      </w:r>
      <w:r>
        <w:tab/>
      </w:r>
      <w:r>
        <w:fldChar w:fldCharType="begin"/>
      </w:r>
      <w:r>
        <w:instrText xml:space="preserve"> PAGEREF _Toc145036555 \h </w:instrText>
      </w:r>
      <w:r>
        <w:fldChar w:fldCharType="separate"/>
      </w:r>
      <w:r>
        <w:t>27</w:t>
      </w:r>
      <w:r>
        <w:fldChar w:fldCharType="end"/>
      </w:r>
    </w:p>
    <w:p w14:paraId="24D90762" w14:textId="7DCED198"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6.3</w:t>
      </w:r>
      <w:r>
        <w:rPr>
          <w:rFonts w:asciiTheme="minorHAnsi" w:eastAsiaTheme="minorEastAsia" w:hAnsiTheme="minorHAnsi" w:cstheme="minorBidi"/>
          <w:kern w:val="2"/>
          <w:sz w:val="22"/>
          <w:szCs w:val="22"/>
          <w14:ligatures w14:val="standardContextual"/>
        </w:rPr>
        <w:tab/>
      </w:r>
      <w:r>
        <w:rPr>
          <w:lang w:eastAsia="zh-CN"/>
        </w:rPr>
        <w:t>Output power dynamics</w:t>
      </w:r>
      <w:r>
        <w:tab/>
      </w:r>
      <w:r>
        <w:fldChar w:fldCharType="begin"/>
      </w:r>
      <w:r>
        <w:instrText xml:space="preserve"> PAGEREF _Toc145036556 \h </w:instrText>
      </w:r>
      <w:r>
        <w:fldChar w:fldCharType="separate"/>
      </w:r>
      <w:r>
        <w:t>27</w:t>
      </w:r>
      <w:r>
        <w:fldChar w:fldCharType="end"/>
      </w:r>
    </w:p>
    <w:p w14:paraId="34FD053B" w14:textId="28E2A954"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6.3.1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_Toc145036557 \h </w:instrText>
      </w:r>
      <w:r>
        <w:fldChar w:fldCharType="separate"/>
      </w:r>
      <w:r>
        <w:t>27</w:t>
      </w:r>
      <w:r>
        <w:fldChar w:fldCharType="end"/>
      </w:r>
    </w:p>
    <w:p w14:paraId="69BE7EF9" w14:textId="68600755"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6.3.2</w:t>
      </w:r>
      <w:r>
        <w:rPr>
          <w:rFonts w:asciiTheme="minorHAnsi" w:eastAsiaTheme="minorEastAsia" w:hAnsiTheme="minorHAnsi" w:cstheme="minorBidi"/>
          <w:kern w:val="2"/>
          <w:sz w:val="22"/>
          <w:szCs w:val="22"/>
          <w14:ligatures w14:val="standardContextual"/>
        </w:rPr>
        <w:tab/>
      </w:r>
      <w:r>
        <w:rPr>
          <w:lang w:eastAsia="zh-CN"/>
        </w:rPr>
        <w:t>RE power control dynamic range</w:t>
      </w:r>
      <w:r>
        <w:tab/>
      </w:r>
      <w:r>
        <w:fldChar w:fldCharType="begin"/>
      </w:r>
      <w:r>
        <w:instrText xml:space="preserve"> PAGEREF _Toc145036558 \h </w:instrText>
      </w:r>
      <w:r>
        <w:fldChar w:fldCharType="separate"/>
      </w:r>
      <w:r>
        <w:t>27</w:t>
      </w:r>
      <w:r>
        <w:fldChar w:fldCharType="end"/>
      </w:r>
    </w:p>
    <w:p w14:paraId="4C1A0ECB" w14:textId="682F3462"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6.3.3</w:t>
      </w:r>
      <w:r>
        <w:rPr>
          <w:rFonts w:asciiTheme="minorHAnsi" w:eastAsiaTheme="minorEastAsia" w:hAnsiTheme="minorHAnsi" w:cstheme="minorBidi"/>
          <w:kern w:val="2"/>
          <w:sz w:val="22"/>
          <w:szCs w:val="22"/>
          <w14:ligatures w14:val="standardContextual"/>
        </w:rPr>
        <w:tab/>
      </w:r>
      <w:r>
        <w:rPr>
          <w:lang w:eastAsia="zh-CN"/>
        </w:rPr>
        <w:t>Total power dynamic range</w:t>
      </w:r>
      <w:r>
        <w:tab/>
      </w:r>
      <w:r>
        <w:fldChar w:fldCharType="begin"/>
      </w:r>
      <w:r>
        <w:instrText xml:space="preserve"> PAGEREF _Toc145036559 \h </w:instrText>
      </w:r>
      <w:r>
        <w:fldChar w:fldCharType="separate"/>
      </w:r>
      <w:r>
        <w:t>27</w:t>
      </w:r>
      <w:r>
        <w:fldChar w:fldCharType="end"/>
      </w:r>
    </w:p>
    <w:p w14:paraId="1EB650A6" w14:textId="3F4FE8CA" w:rsidR="00E91011" w:rsidRDefault="00E91011">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_Toc145036560 \h </w:instrText>
      </w:r>
      <w:r>
        <w:fldChar w:fldCharType="separate"/>
      </w:r>
      <w:r>
        <w:t>27</w:t>
      </w:r>
      <w:r>
        <w:fldChar w:fldCharType="end"/>
      </w:r>
    </w:p>
    <w:p w14:paraId="5340AE0B" w14:textId="4B51E7D7" w:rsidR="00E91011" w:rsidRDefault="00E91011">
      <w:pPr>
        <w:pStyle w:val="TOC4"/>
        <w:rPr>
          <w:rFonts w:asciiTheme="minorHAnsi" w:eastAsiaTheme="minorEastAsia" w:hAnsiTheme="minorHAnsi" w:cstheme="minorBidi"/>
          <w:kern w:val="2"/>
          <w:sz w:val="22"/>
          <w:szCs w:val="22"/>
          <w14:ligatures w14:val="standardContextual"/>
        </w:rPr>
      </w:pPr>
      <w:r>
        <w:t>6.3.3.2</w:t>
      </w:r>
      <w:r>
        <w:rPr>
          <w:rFonts w:asciiTheme="minorHAnsi" w:eastAsiaTheme="minorEastAsia" w:hAnsiTheme="minorHAnsi" w:cstheme="minorBidi"/>
          <w:kern w:val="2"/>
          <w:sz w:val="22"/>
          <w:szCs w:val="22"/>
          <w14:ligatures w14:val="standardContextual"/>
        </w:rPr>
        <w:tab/>
      </w:r>
      <w:r>
        <w:t xml:space="preserve">Minimum requirement for </w:t>
      </w:r>
      <w:r w:rsidRPr="004E46F2">
        <w:rPr>
          <w:i/>
          <w:lang w:val="en-US" w:eastAsia="zh-CN"/>
        </w:rPr>
        <w:t>SAN</w:t>
      </w:r>
      <w:r w:rsidRPr="004E46F2">
        <w:rPr>
          <w:i/>
        </w:rPr>
        <w:t xml:space="preserve"> type 1-H</w:t>
      </w:r>
      <w:r>
        <w:tab/>
      </w:r>
      <w:r>
        <w:fldChar w:fldCharType="begin"/>
      </w:r>
      <w:r>
        <w:instrText xml:space="preserve"> PAGEREF _Toc145036561 \h </w:instrText>
      </w:r>
      <w:r>
        <w:fldChar w:fldCharType="separate"/>
      </w:r>
      <w:r>
        <w:t>27</w:t>
      </w:r>
      <w:r>
        <w:fldChar w:fldCharType="end"/>
      </w:r>
    </w:p>
    <w:p w14:paraId="7361CF9C" w14:textId="405366F0"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6.4</w:t>
      </w:r>
      <w:r>
        <w:rPr>
          <w:rFonts w:asciiTheme="minorHAnsi" w:eastAsiaTheme="minorEastAsia" w:hAnsiTheme="minorHAnsi" w:cstheme="minorBidi"/>
          <w:kern w:val="2"/>
          <w:sz w:val="22"/>
          <w:szCs w:val="22"/>
          <w14:ligatures w14:val="standardContextual"/>
        </w:rPr>
        <w:tab/>
      </w:r>
      <w:r>
        <w:rPr>
          <w:lang w:eastAsia="zh-CN"/>
        </w:rPr>
        <w:t>Transmit ON/OFF power</w:t>
      </w:r>
      <w:r>
        <w:tab/>
      </w:r>
      <w:r>
        <w:fldChar w:fldCharType="begin"/>
      </w:r>
      <w:r>
        <w:instrText xml:space="preserve"> PAGEREF _Toc145036562 \h </w:instrText>
      </w:r>
      <w:r>
        <w:fldChar w:fldCharType="separate"/>
      </w:r>
      <w:r>
        <w:t>27</w:t>
      </w:r>
      <w:r>
        <w:fldChar w:fldCharType="end"/>
      </w:r>
    </w:p>
    <w:p w14:paraId="0A6677EE" w14:textId="1CEA158F"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6.5</w:t>
      </w:r>
      <w:r>
        <w:rPr>
          <w:rFonts w:asciiTheme="minorHAnsi" w:eastAsiaTheme="minorEastAsia" w:hAnsiTheme="minorHAnsi" w:cstheme="minorBidi"/>
          <w:kern w:val="2"/>
          <w:sz w:val="22"/>
          <w:szCs w:val="22"/>
          <w14:ligatures w14:val="standardContextual"/>
        </w:rPr>
        <w:tab/>
      </w:r>
      <w:r>
        <w:rPr>
          <w:lang w:eastAsia="zh-CN"/>
        </w:rPr>
        <w:t>Transmitted signal quality</w:t>
      </w:r>
      <w:r>
        <w:tab/>
      </w:r>
      <w:r>
        <w:fldChar w:fldCharType="begin"/>
      </w:r>
      <w:r>
        <w:instrText xml:space="preserve"> PAGEREF _Toc145036563 \h </w:instrText>
      </w:r>
      <w:r>
        <w:fldChar w:fldCharType="separate"/>
      </w:r>
      <w:r>
        <w:t>27</w:t>
      </w:r>
      <w:r>
        <w:fldChar w:fldCharType="end"/>
      </w:r>
    </w:p>
    <w:p w14:paraId="18139A70" w14:textId="04479E59"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6.5.1</w:t>
      </w:r>
      <w:r>
        <w:rPr>
          <w:rFonts w:asciiTheme="minorHAnsi" w:eastAsiaTheme="minorEastAsia" w:hAnsiTheme="minorHAnsi" w:cstheme="minorBidi"/>
          <w:kern w:val="2"/>
          <w:sz w:val="22"/>
          <w:szCs w:val="22"/>
          <w14:ligatures w14:val="standardContextual"/>
        </w:rPr>
        <w:tab/>
      </w:r>
      <w:r>
        <w:rPr>
          <w:lang w:eastAsia="zh-CN"/>
        </w:rPr>
        <w:t>Frequency error</w:t>
      </w:r>
      <w:r>
        <w:tab/>
      </w:r>
      <w:r>
        <w:fldChar w:fldCharType="begin"/>
      </w:r>
      <w:r>
        <w:instrText xml:space="preserve"> PAGEREF _Toc145036564 \h </w:instrText>
      </w:r>
      <w:r>
        <w:fldChar w:fldCharType="separate"/>
      </w:r>
      <w:r>
        <w:t>27</w:t>
      </w:r>
      <w:r>
        <w:fldChar w:fldCharType="end"/>
      </w:r>
    </w:p>
    <w:p w14:paraId="43187E46" w14:textId="0D5888D0" w:rsidR="00E91011" w:rsidRDefault="00E91011">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_Toc145036565 \h </w:instrText>
      </w:r>
      <w:r>
        <w:fldChar w:fldCharType="separate"/>
      </w:r>
      <w:r>
        <w:t>28</w:t>
      </w:r>
      <w:r>
        <w:fldChar w:fldCharType="end"/>
      </w:r>
    </w:p>
    <w:p w14:paraId="1DB11721" w14:textId="4DC8DF9A"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6.5.2</w:t>
      </w:r>
      <w:r>
        <w:rPr>
          <w:rFonts w:asciiTheme="minorHAnsi" w:eastAsiaTheme="minorEastAsia" w:hAnsiTheme="minorHAnsi" w:cstheme="minorBidi"/>
          <w:kern w:val="2"/>
          <w:sz w:val="22"/>
          <w:szCs w:val="22"/>
          <w14:ligatures w14:val="standardContextual"/>
        </w:rPr>
        <w:tab/>
      </w:r>
      <w:r>
        <w:rPr>
          <w:lang w:eastAsia="zh-CN"/>
        </w:rPr>
        <w:t>Modulation quality</w:t>
      </w:r>
      <w:r>
        <w:tab/>
      </w:r>
      <w:r>
        <w:fldChar w:fldCharType="begin"/>
      </w:r>
      <w:r>
        <w:instrText xml:space="preserve"> PAGEREF _Toc145036566 \h </w:instrText>
      </w:r>
      <w:r>
        <w:fldChar w:fldCharType="separate"/>
      </w:r>
      <w:r>
        <w:t>28</w:t>
      </w:r>
      <w:r>
        <w:fldChar w:fldCharType="end"/>
      </w:r>
    </w:p>
    <w:p w14:paraId="2DD0FC58" w14:textId="1A14B407"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6.5.3</w:t>
      </w:r>
      <w:r>
        <w:rPr>
          <w:rFonts w:asciiTheme="minorHAnsi" w:eastAsiaTheme="minorEastAsia" w:hAnsiTheme="minorHAnsi" w:cstheme="minorBidi"/>
          <w:kern w:val="2"/>
          <w:sz w:val="22"/>
          <w:szCs w:val="22"/>
          <w14:ligatures w14:val="standardContextual"/>
        </w:rPr>
        <w:tab/>
      </w:r>
      <w:r>
        <w:rPr>
          <w:lang w:eastAsia="zh-CN"/>
        </w:rPr>
        <w:t>Time alignment error</w:t>
      </w:r>
      <w:r>
        <w:tab/>
      </w:r>
      <w:r>
        <w:fldChar w:fldCharType="begin"/>
      </w:r>
      <w:r>
        <w:instrText xml:space="preserve"> PAGEREF _Toc145036567 \h </w:instrText>
      </w:r>
      <w:r>
        <w:fldChar w:fldCharType="separate"/>
      </w:r>
      <w:r>
        <w:t>28</w:t>
      </w:r>
      <w:r>
        <w:fldChar w:fldCharType="end"/>
      </w:r>
    </w:p>
    <w:p w14:paraId="456D8E04" w14:textId="0A992665"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6.5.4</w:t>
      </w:r>
      <w:r>
        <w:rPr>
          <w:rFonts w:asciiTheme="minorHAnsi" w:eastAsiaTheme="minorEastAsia" w:hAnsiTheme="minorHAnsi" w:cstheme="minorBidi"/>
          <w:kern w:val="2"/>
          <w:sz w:val="22"/>
          <w:szCs w:val="22"/>
          <w14:ligatures w14:val="standardContextual"/>
        </w:rPr>
        <w:tab/>
      </w:r>
      <w:r>
        <w:rPr>
          <w:lang w:eastAsia="zh-CN"/>
        </w:rPr>
        <w:t>DL RS power</w:t>
      </w:r>
      <w:r>
        <w:tab/>
      </w:r>
      <w:r>
        <w:fldChar w:fldCharType="begin"/>
      </w:r>
      <w:r>
        <w:instrText xml:space="preserve"> PAGEREF _Toc145036568 \h </w:instrText>
      </w:r>
      <w:r>
        <w:fldChar w:fldCharType="separate"/>
      </w:r>
      <w:r>
        <w:t>28</w:t>
      </w:r>
      <w:r>
        <w:fldChar w:fldCharType="end"/>
      </w:r>
    </w:p>
    <w:p w14:paraId="16EE0553" w14:textId="4BFEFF90"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cs="v5.0.0"/>
        </w:rPr>
        <w:t>6.5.4.1</w:t>
      </w:r>
      <w:r>
        <w:rPr>
          <w:rFonts w:asciiTheme="minorHAnsi" w:eastAsiaTheme="minorEastAsia" w:hAnsiTheme="minorHAnsi" w:cstheme="minorBidi"/>
          <w:kern w:val="2"/>
          <w:sz w:val="22"/>
          <w:szCs w:val="22"/>
          <w14:ligatures w14:val="standardContextual"/>
        </w:rPr>
        <w:tab/>
      </w:r>
      <w:r w:rsidRPr="004E46F2">
        <w:rPr>
          <w:rFonts w:cs="v5.0.0"/>
        </w:rPr>
        <w:t>General</w:t>
      </w:r>
      <w:r>
        <w:tab/>
      </w:r>
      <w:r>
        <w:fldChar w:fldCharType="begin"/>
      </w:r>
      <w:r>
        <w:instrText xml:space="preserve"> PAGEREF _Toc145036569 \h </w:instrText>
      </w:r>
      <w:r>
        <w:fldChar w:fldCharType="separate"/>
      </w:r>
      <w:r>
        <w:t>28</w:t>
      </w:r>
      <w:r>
        <w:fldChar w:fldCharType="end"/>
      </w:r>
    </w:p>
    <w:p w14:paraId="444EFAC6" w14:textId="2C2FF010"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cs="v5.0.0"/>
        </w:rPr>
        <w:t>6.5.4.2</w:t>
      </w:r>
      <w:r>
        <w:rPr>
          <w:rFonts w:asciiTheme="minorHAnsi" w:eastAsiaTheme="minorEastAsia" w:hAnsiTheme="minorHAnsi" w:cstheme="minorBidi"/>
          <w:kern w:val="2"/>
          <w:sz w:val="22"/>
          <w:szCs w:val="22"/>
          <w14:ligatures w14:val="standardContextual"/>
        </w:rPr>
        <w:tab/>
      </w:r>
      <w:r w:rsidRPr="004E46F2">
        <w:rPr>
          <w:rFonts w:cs="v5.0.0"/>
        </w:rPr>
        <w:t>Minimum requirements</w:t>
      </w:r>
      <w:r>
        <w:tab/>
      </w:r>
      <w:r>
        <w:fldChar w:fldCharType="begin"/>
      </w:r>
      <w:r>
        <w:instrText xml:space="preserve"> PAGEREF _Toc145036570 \h </w:instrText>
      </w:r>
      <w:r>
        <w:fldChar w:fldCharType="separate"/>
      </w:r>
      <w:r>
        <w:t>29</w:t>
      </w:r>
      <w:r>
        <w:fldChar w:fldCharType="end"/>
      </w:r>
    </w:p>
    <w:p w14:paraId="24F74B8F" w14:textId="5BE33FBF"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6.6</w:t>
      </w:r>
      <w:r>
        <w:rPr>
          <w:rFonts w:asciiTheme="minorHAnsi" w:eastAsiaTheme="minorEastAsia" w:hAnsiTheme="minorHAnsi" w:cstheme="minorBidi"/>
          <w:kern w:val="2"/>
          <w:sz w:val="22"/>
          <w:szCs w:val="22"/>
          <w14:ligatures w14:val="standardContextual"/>
        </w:rPr>
        <w:tab/>
      </w:r>
      <w:r>
        <w:rPr>
          <w:lang w:eastAsia="zh-CN"/>
        </w:rPr>
        <w:t>Unwanted emissions</w:t>
      </w:r>
      <w:r>
        <w:tab/>
      </w:r>
      <w:r>
        <w:fldChar w:fldCharType="begin"/>
      </w:r>
      <w:r>
        <w:instrText xml:space="preserve"> PAGEREF _Toc145036571 \h </w:instrText>
      </w:r>
      <w:r>
        <w:fldChar w:fldCharType="separate"/>
      </w:r>
      <w:r>
        <w:t>29</w:t>
      </w:r>
      <w:r>
        <w:fldChar w:fldCharType="end"/>
      </w:r>
    </w:p>
    <w:p w14:paraId="3E1A6752" w14:textId="40C98034"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6.6.1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_Toc145036572 \h </w:instrText>
      </w:r>
      <w:r>
        <w:fldChar w:fldCharType="separate"/>
      </w:r>
      <w:r>
        <w:t>29</w:t>
      </w:r>
      <w:r>
        <w:fldChar w:fldCharType="end"/>
      </w:r>
    </w:p>
    <w:p w14:paraId="15FA7B60" w14:textId="65A45C8F"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6.6.2</w:t>
      </w:r>
      <w:r>
        <w:rPr>
          <w:rFonts w:asciiTheme="minorHAnsi" w:eastAsiaTheme="minorEastAsia" w:hAnsiTheme="minorHAnsi" w:cstheme="minorBidi"/>
          <w:kern w:val="2"/>
          <w:sz w:val="22"/>
          <w:szCs w:val="22"/>
          <w14:ligatures w14:val="standardContextual"/>
        </w:rPr>
        <w:tab/>
      </w:r>
      <w:r>
        <w:rPr>
          <w:lang w:eastAsia="zh-CN"/>
        </w:rPr>
        <w:t>Occupied bandwidth</w:t>
      </w:r>
      <w:r>
        <w:tab/>
      </w:r>
      <w:r>
        <w:fldChar w:fldCharType="begin"/>
      </w:r>
      <w:r>
        <w:instrText xml:space="preserve"> PAGEREF _Toc145036573 \h </w:instrText>
      </w:r>
      <w:r>
        <w:fldChar w:fldCharType="separate"/>
      </w:r>
      <w:r>
        <w:t>29</w:t>
      </w:r>
      <w:r>
        <w:fldChar w:fldCharType="end"/>
      </w:r>
    </w:p>
    <w:p w14:paraId="455BC966" w14:textId="7A904CE3" w:rsidR="00E91011" w:rsidRDefault="00E91011">
      <w:pPr>
        <w:pStyle w:val="TOC4"/>
        <w:rPr>
          <w:rFonts w:asciiTheme="minorHAnsi" w:eastAsiaTheme="minorEastAsia" w:hAnsiTheme="minorHAnsi" w:cstheme="minorBidi"/>
          <w:kern w:val="2"/>
          <w:sz w:val="22"/>
          <w:szCs w:val="22"/>
          <w14:ligatures w14:val="standardContextual"/>
        </w:rPr>
      </w:pPr>
      <w:r>
        <w:rPr>
          <w:lang w:eastAsia="zh-CN"/>
        </w:rPr>
        <w:t>6.6.2.1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_Toc145036574 \h </w:instrText>
      </w:r>
      <w:r>
        <w:fldChar w:fldCharType="separate"/>
      </w:r>
      <w:r>
        <w:t>29</w:t>
      </w:r>
      <w:r>
        <w:fldChar w:fldCharType="end"/>
      </w:r>
    </w:p>
    <w:p w14:paraId="6D4A1862" w14:textId="2850A9BD"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6.6.3</w:t>
      </w:r>
      <w:r>
        <w:rPr>
          <w:rFonts w:asciiTheme="minorHAnsi" w:eastAsiaTheme="minorEastAsia" w:hAnsiTheme="minorHAnsi" w:cstheme="minorBidi"/>
          <w:kern w:val="2"/>
          <w:sz w:val="22"/>
          <w:szCs w:val="22"/>
          <w14:ligatures w14:val="standardContextual"/>
        </w:rPr>
        <w:tab/>
      </w:r>
      <w:r>
        <w:rPr>
          <w:lang w:eastAsia="zh-CN"/>
        </w:rPr>
        <w:t>Adjacent Channel Leakage Power Ratio</w:t>
      </w:r>
      <w:r>
        <w:tab/>
      </w:r>
      <w:r>
        <w:fldChar w:fldCharType="begin"/>
      </w:r>
      <w:r>
        <w:instrText xml:space="preserve"> PAGEREF _Toc145036575 \h </w:instrText>
      </w:r>
      <w:r>
        <w:fldChar w:fldCharType="separate"/>
      </w:r>
      <w:r>
        <w:t>29</w:t>
      </w:r>
      <w:r>
        <w:fldChar w:fldCharType="end"/>
      </w:r>
    </w:p>
    <w:p w14:paraId="4E9648A2" w14:textId="7366586C" w:rsidR="00E91011" w:rsidRDefault="00E91011">
      <w:pPr>
        <w:pStyle w:val="TOC4"/>
        <w:rPr>
          <w:rFonts w:asciiTheme="minorHAnsi" w:eastAsiaTheme="minorEastAsia" w:hAnsiTheme="minorHAnsi" w:cstheme="minorBidi"/>
          <w:kern w:val="2"/>
          <w:sz w:val="22"/>
          <w:szCs w:val="22"/>
          <w14:ligatures w14:val="standardContextual"/>
        </w:rPr>
      </w:pPr>
      <w:r>
        <w:rPr>
          <w:lang w:eastAsia="zh-CN"/>
        </w:rPr>
        <w:t>6.6.3.1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_Toc145036576 \h </w:instrText>
      </w:r>
      <w:r>
        <w:fldChar w:fldCharType="separate"/>
      </w:r>
      <w:r>
        <w:t>29</w:t>
      </w:r>
      <w:r>
        <w:fldChar w:fldCharType="end"/>
      </w:r>
    </w:p>
    <w:p w14:paraId="766D5161" w14:textId="5955B510" w:rsidR="00E91011" w:rsidRDefault="00E91011">
      <w:pPr>
        <w:pStyle w:val="TOC4"/>
        <w:rPr>
          <w:rFonts w:asciiTheme="minorHAnsi" w:eastAsiaTheme="minorEastAsia" w:hAnsiTheme="minorHAnsi" w:cstheme="minorBidi"/>
          <w:kern w:val="2"/>
          <w:sz w:val="22"/>
          <w:szCs w:val="22"/>
          <w14:ligatures w14:val="standardContextual"/>
        </w:rPr>
      </w:pPr>
      <w:r>
        <w:lastRenderedPageBreak/>
        <w:t>6.6.3.2</w:t>
      </w:r>
      <w:r>
        <w:rPr>
          <w:rFonts w:asciiTheme="minorHAnsi" w:eastAsiaTheme="minorEastAsia" w:hAnsiTheme="minorHAnsi" w:cstheme="minorBidi"/>
          <w:kern w:val="2"/>
          <w:sz w:val="22"/>
          <w:szCs w:val="22"/>
          <w14:ligatures w14:val="standardContextual"/>
        </w:rPr>
        <w:tab/>
      </w:r>
      <w:r w:rsidRPr="004E46F2">
        <w:rPr>
          <w:lang w:val="en-US"/>
        </w:rPr>
        <w:t>Minimum requirement</w:t>
      </w:r>
      <w:r>
        <w:rPr>
          <w:lang w:eastAsia="zh-CN"/>
        </w:rPr>
        <w:t xml:space="preserve"> </w:t>
      </w:r>
      <w:r>
        <w:t xml:space="preserve">for </w:t>
      </w:r>
      <w:r w:rsidRPr="004E46F2">
        <w:rPr>
          <w:i/>
        </w:rPr>
        <w:t>SAN type 1-H</w:t>
      </w:r>
      <w:r>
        <w:tab/>
      </w:r>
      <w:r>
        <w:fldChar w:fldCharType="begin"/>
      </w:r>
      <w:r>
        <w:instrText xml:space="preserve"> PAGEREF _Toc145036577 \h </w:instrText>
      </w:r>
      <w:r>
        <w:fldChar w:fldCharType="separate"/>
      </w:r>
      <w:r>
        <w:t>29</w:t>
      </w:r>
      <w:r>
        <w:fldChar w:fldCharType="end"/>
      </w:r>
    </w:p>
    <w:p w14:paraId="5AD7F0F8" w14:textId="316DE448"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6.6.4</w:t>
      </w:r>
      <w:r>
        <w:rPr>
          <w:rFonts w:asciiTheme="minorHAnsi" w:eastAsiaTheme="minorEastAsia" w:hAnsiTheme="minorHAnsi" w:cstheme="minorBidi"/>
          <w:kern w:val="2"/>
          <w:sz w:val="22"/>
          <w:szCs w:val="22"/>
          <w14:ligatures w14:val="standardContextual"/>
        </w:rPr>
        <w:tab/>
      </w:r>
      <w:r>
        <w:rPr>
          <w:lang w:eastAsia="zh-CN"/>
        </w:rPr>
        <w:t>Operating band unwanted emissions</w:t>
      </w:r>
      <w:r>
        <w:tab/>
      </w:r>
      <w:r>
        <w:fldChar w:fldCharType="begin"/>
      </w:r>
      <w:r>
        <w:instrText xml:space="preserve"> PAGEREF _Toc145036578 \h </w:instrText>
      </w:r>
      <w:r>
        <w:fldChar w:fldCharType="separate"/>
      </w:r>
      <w:r>
        <w:t>30</w:t>
      </w:r>
      <w:r>
        <w:fldChar w:fldCharType="end"/>
      </w:r>
    </w:p>
    <w:p w14:paraId="29444851" w14:textId="644ED070" w:rsidR="00E91011" w:rsidRDefault="00E91011">
      <w:pPr>
        <w:pStyle w:val="TOC4"/>
        <w:rPr>
          <w:rFonts w:asciiTheme="minorHAnsi" w:eastAsiaTheme="minorEastAsia" w:hAnsiTheme="minorHAnsi" w:cstheme="minorBidi"/>
          <w:kern w:val="2"/>
          <w:sz w:val="22"/>
          <w:szCs w:val="22"/>
          <w14:ligatures w14:val="standardContextual"/>
        </w:rPr>
      </w:pPr>
      <w:r>
        <w:rPr>
          <w:lang w:eastAsia="zh-CN"/>
        </w:rPr>
        <w:t>6.6.4.1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_Toc145036579 \h </w:instrText>
      </w:r>
      <w:r>
        <w:fldChar w:fldCharType="separate"/>
      </w:r>
      <w:r>
        <w:t>30</w:t>
      </w:r>
      <w:r>
        <w:fldChar w:fldCharType="end"/>
      </w:r>
    </w:p>
    <w:p w14:paraId="3B970652" w14:textId="07470DA5" w:rsidR="00E91011" w:rsidRDefault="00E91011">
      <w:pPr>
        <w:pStyle w:val="TOC4"/>
        <w:rPr>
          <w:rFonts w:asciiTheme="minorHAnsi" w:eastAsiaTheme="minorEastAsia" w:hAnsiTheme="minorHAnsi" w:cstheme="minorBidi"/>
          <w:kern w:val="2"/>
          <w:sz w:val="22"/>
          <w:szCs w:val="22"/>
          <w14:ligatures w14:val="standardContextual"/>
        </w:rPr>
      </w:pPr>
      <w:r>
        <w:t>6.6.4.2</w:t>
      </w:r>
      <w:r>
        <w:rPr>
          <w:rFonts w:asciiTheme="minorHAnsi" w:eastAsiaTheme="minorEastAsia" w:hAnsiTheme="minorHAnsi" w:cstheme="minorBidi"/>
          <w:kern w:val="2"/>
          <w:sz w:val="22"/>
          <w:szCs w:val="22"/>
          <w14:ligatures w14:val="standardContextual"/>
        </w:rPr>
        <w:tab/>
      </w:r>
      <w:r>
        <w:t xml:space="preserve">Minimum requirements for </w:t>
      </w:r>
      <w:r w:rsidRPr="004E46F2">
        <w:rPr>
          <w:i/>
        </w:rPr>
        <w:t>SAN type 1-H</w:t>
      </w:r>
      <w:r>
        <w:tab/>
      </w:r>
      <w:r>
        <w:fldChar w:fldCharType="begin"/>
      </w:r>
      <w:r>
        <w:instrText xml:space="preserve"> PAGEREF _Toc145036580 \h </w:instrText>
      </w:r>
      <w:r>
        <w:fldChar w:fldCharType="separate"/>
      </w:r>
      <w:r>
        <w:t>31</w:t>
      </w:r>
      <w:r>
        <w:fldChar w:fldCharType="end"/>
      </w:r>
    </w:p>
    <w:p w14:paraId="2BDA48CA" w14:textId="282E9DDE"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6.6.5</w:t>
      </w:r>
      <w:r>
        <w:rPr>
          <w:rFonts w:asciiTheme="minorHAnsi" w:eastAsiaTheme="minorEastAsia" w:hAnsiTheme="minorHAnsi" w:cstheme="minorBidi"/>
          <w:kern w:val="2"/>
          <w:sz w:val="22"/>
          <w:szCs w:val="22"/>
          <w14:ligatures w14:val="standardContextual"/>
        </w:rPr>
        <w:tab/>
      </w:r>
      <w:r>
        <w:rPr>
          <w:lang w:eastAsia="zh-CN"/>
        </w:rPr>
        <w:t>Transmitter spurious emissions</w:t>
      </w:r>
      <w:r>
        <w:tab/>
      </w:r>
      <w:r>
        <w:fldChar w:fldCharType="begin"/>
      </w:r>
      <w:r>
        <w:instrText xml:space="preserve"> PAGEREF _Toc145036581 \h </w:instrText>
      </w:r>
      <w:r>
        <w:fldChar w:fldCharType="separate"/>
      </w:r>
      <w:r>
        <w:t>31</w:t>
      </w:r>
      <w:r>
        <w:fldChar w:fldCharType="end"/>
      </w:r>
    </w:p>
    <w:p w14:paraId="70272E6B" w14:textId="61893C55" w:rsidR="00E91011" w:rsidRDefault="00E91011">
      <w:pPr>
        <w:pStyle w:val="TOC4"/>
        <w:rPr>
          <w:rFonts w:asciiTheme="minorHAnsi" w:eastAsiaTheme="minorEastAsia" w:hAnsiTheme="minorHAnsi" w:cstheme="minorBidi"/>
          <w:kern w:val="2"/>
          <w:sz w:val="22"/>
          <w:szCs w:val="22"/>
          <w14:ligatures w14:val="standardContextual"/>
        </w:rPr>
      </w:pPr>
      <w:r>
        <w:rPr>
          <w:lang w:eastAsia="zh-CN"/>
        </w:rPr>
        <w:t>6.6.5.1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_Toc145036582 \h </w:instrText>
      </w:r>
      <w:r>
        <w:fldChar w:fldCharType="separate"/>
      </w:r>
      <w:r>
        <w:t>31</w:t>
      </w:r>
      <w:r>
        <w:fldChar w:fldCharType="end"/>
      </w:r>
    </w:p>
    <w:p w14:paraId="2A2CB230" w14:textId="5F7EE4F2" w:rsidR="00E91011" w:rsidRDefault="00E91011">
      <w:pPr>
        <w:pStyle w:val="TOC4"/>
        <w:rPr>
          <w:rFonts w:asciiTheme="minorHAnsi" w:eastAsiaTheme="minorEastAsia" w:hAnsiTheme="minorHAnsi" w:cstheme="minorBidi"/>
          <w:kern w:val="2"/>
          <w:sz w:val="22"/>
          <w:szCs w:val="22"/>
          <w14:ligatures w14:val="standardContextual"/>
        </w:rPr>
      </w:pPr>
      <w:r>
        <w:rPr>
          <w:lang w:eastAsia="zh-CN"/>
        </w:rPr>
        <w:t>6.6.5.2</w:t>
      </w:r>
      <w:r>
        <w:rPr>
          <w:rFonts w:asciiTheme="minorHAnsi" w:eastAsiaTheme="minorEastAsia" w:hAnsiTheme="minorHAnsi" w:cstheme="minorBidi"/>
          <w:kern w:val="2"/>
          <w:sz w:val="22"/>
          <w:szCs w:val="22"/>
          <w14:ligatures w14:val="standardContextual"/>
        </w:rPr>
        <w:tab/>
      </w:r>
      <w:r>
        <w:rPr>
          <w:lang w:eastAsia="zh-CN"/>
        </w:rPr>
        <w:t>Basic Limits</w:t>
      </w:r>
      <w:r>
        <w:tab/>
      </w:r>
      <w:r>
        <w:fldChar w:fldCharType="begin"/>
      </w:r>
      <w:r>
        <w:instrText xml:space="preserve"> PAGEREF _Toc145036583 \h </w:instrText>
      </w:r>
      <w:r>
        <w:fldChar w:fldCharType="separate"/>
      </w:r>
      <w:r>
        <w:t>32</w:t>
      </w:r>
      <w:r>
        <w:fldChar w:fldCharType="end"/>
      </w:r>
    </w:p>
    <w:p w14:paraId="0FBCA3E5" w14:textId="28458B3B" w:rsidR="00E91011" w:rsidRDefault="00E91011">
      <w:pPr>
        <w:pStyle w:val="TOC5"/>
        <w:rPr>
          <w:rFonts w:asciiTheme="minorHAnsi" w:eastAsiaTheme="minorEastAsia" w:hAnsiTheme="minorHAnsi" w:cstheme="minorBidi"/>
          <w:kern w:val="2"/>
          <w:sz w:val="22"/>
          <w:szCs w:val="22"/>
          <w14:ligatures w14:val="standardContextual"/>
        </w:rPr>
      </w:pPr>
      <w:r>
        <w:rPr>
          <w:lang w:eastAsia="zh-CN"/>
        </w:rPr>
        <w:t>6.6.5.2.1</w:t>
      </w:r>
      <w:r>
        <w:rPr>
          <w:rFonts w:asciiTheme="minorHAnsi" w:eastAsiaTheme="minorEastAsia" w:hAnsiTheme="minorHAnsi" w:cstheme="minorBidi"/>
          <w:kern w:val="2"/>
          <w:sz w:val="22"/>
          <w:szCs w:val="22"/>
          <w14:ligatures w14:val="standardContextual"/>
        </w:rPr>
        <w:tab/>
      </w:r>
      <w:r>
        <w:rPr>
          <w:lang w:eastAsia="zh-CN"/>
        </w:rPr>
        <w:t>General transmitter spurious emissions requirements</w:t>
      </w:r>
      <w:r>
        <w:tab/>
      </w:r>
      <w:r>
        <w:fldChar w:fldCharType="begin"/>
      </w:r>
      <w:r>
        <w:instrText xml:space="preserve"> PAGEREF _Toc145036584 \h </w:instrText>
      </w:r>
      <w:r>
        <w:fldChar w:fldCharType="separate"/>
      </w:r>
      <w:r>
        <w:t>32</w:t>
      </w:r>
      <w:r>
        <w:fldChar w:fldCharType="end"/>
      </w:r>
    </w:p>
    <w:p w14:paraId="52E85478" w14:textId="2B2FE8D9" w:rsidR="00E91011" w:rsidRDefault="00E91011">
      <w:pPr>
        <w:pStyle w:val="TOC5"/>
        <w:rPr>
          <w:rFonts w:asciiTheme="minorHAnsi" w:eastAsiaTheme="minorEastAsia" w:hAnsiTheme="minorHAnsi" w:cstheme="minorBidi"/>
          <w:kern w:val="2"/>
          <w:sz w:val="22"/>
          <w:szCs w:val="22"/>
          <w14:ligatures w14:val="standardContextual"/>
        </w:rPr>
      </w:pPr>
      <w:r>
        <w:rPr>
          <w:lang w:eastAsia="zh-CN"/>
        </w:rPr>
        <w:t>6.6.5.2.2</w:t>
      </w:r>
      <w:r>
        <w:rPr>
          <w:rFonts w:asciiTheme="minorHAnsi" w:eastAsiaTheme="minorEastAsia" w:hAnsiTheme="minorHAnsi" w:cstheme="minorBidi"/>
          <w:kern w:val="2"/>
          <w:sz w:val="22"/>
          <w:szCs w:val="22"/>
          <w14:ligatures w14:val="standardContextual"/>
        </w:rPr>
        <w:tab/>
      </w:r>
      <w:r>
        <w:rPr>
          <w:lang w:eastAsia="zh-CN"/>
        </w:rPr>
        <w:t>Protection of the own Satellite Access Node receiver</w:t>
      </w:r>
      <w:r>
        <w:tab/>
      </w:r>
      <w:r>
        <w:fldChar w:fldCharType="begin"/>
      </w:r>
      <w:r>
        <w:instrText xml:space="preserve"> PAGEREF _Toc145036585 \h </w:instrText>
      </w:r>
      <w:r>
        <w:fldChar w:fldCharType="separate"/>
      </w:r>
      <w:r>
        <w:t>32</w:t>
      </w:r>
      <w:r>
        <w:fldChar w:fldCharType="end"/>
      </w:r>
    </w:p>
    <w:p w14:paraId="35FD55FD" w14:textId="2165F3F2" w:rsidR="00E91011" w:rsidRDefault="00E91011">
      <w:pPr>
        <w:pStyle w:val="TOC5"/>
        <w:rPr>
          <w:rFonts w:asciiTheme="minorHAnsi" w:eastAsiaTheme="minorEastAsia" w:hAnsiTheme="minorHAnsi" w:cstheme="minorBidi"/>
          <w:kern w:val="2"/>
          <w:sz w:val="22"/>
          <w:szCs w:val="22"/>
          <w14:ligatures w14:val="standardContextual"/>
        </w:rPr>
      </w:pPr>
      <w:r>
        <w:rPr>
          <w:lang w:eastAsia="zh-CN"/>
        </w:rPr>
        <w:t>6.6.5.2.3</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_Toc145036586 \h </w:instrText>
      </w:r>
      <w:r>
        <w:fldChar w:fldCharType="separate"/>
      </w:r>
      <w:r>
        <w:t>32</w:t>
      </w:r>
      <w:r>
        <w:fldChar w:fldCharType="end"/>
      </w:r>
    </w:p>
    <w:p w14:paraId="52D88EF2" w14:textId="39E65E82"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6.7</w:t>
      </w:r>
      <w:r>
        <w:rPr>
          <w:rFonts w:asciiTheme="minorHAnsi" w:eastAsiaTheme="minorEastAsia" w:hAnsiTheme="minorHAnsi" w:cstheme="minorBidi"/>
          <w:kern w:val="2"/>
          <w:sz w:val="22"/>
          <w:szCs w:val="22"/>
          <w14:ligatures w14:val="standardContextual"/>
        </w:rPr>
        <w:tab/>
      </w:r>
      <w:r>
        <w:rPr>
          <w:lang w:eastAsia="zh-CN"/>
        </w:rPr>
        <w:t>Transmitter intermodulation</w:t>
      </w:r>
      <w:r>
        <w:tab/>
      </w:r>
      <w:r>
        <w:fldChar w:fldCharType="begin"/>
      </w:r>
      <w:r>
        <w:instrText xml:space="preserve"> PAGEREF _Toc145036587 \h </w:instrText>
      </w:r>
      <w:r>
        <w:fldChar w:fldCharType="separate"/>
      </w:r>
      <w:r>
        <w:t>32</w:t>
      </w:r>
      <w:r>
        <w:fldChar w:fldCharType="end"/>
      </w:r>
    </w:p>
    <w:p w14:paraId="58F0B10E" w14:textId="650712B6" w:rsidR="00E91011" w:rsidRDefault="00E91011">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Conducted receiver characteristics</w:t>
      </w:r>
      <w:r>
        <w:tab/>
      </w:r>
      <w:r>
        <w:fldChar w:fldCharType="begin"/>
      </w:r>
      <w:r>
        <w:instrText xml:space="preserve"> PAGEREF _Toc145036588 \h </w:instrText>
      </w:r>
      <w:r>
        <w:fldChar w:fldCharType="separate"/>
      </w:r>
      <w:r>
        <w:t>32</w:t>
      </w:r>
      <w:r>
        <w:fldChar w:fldCharType="end"/>
      </w:r>
    </w:p>
    <w:p w14:paraId="24C54971" w14:textId="19FC3E98" w:rsidR="00E91011" w:rsidRDefault="00E91011">
      <w:pPr>
        <w:pStyle w:val="TOC2"/>
        <w:rPr>
          <w:rFonts w:asciiTheme="minorHAnsi" w:eastAsiaTheme="minorEastAsia" w:hAnsiTheme="minorHAnsi" w:cstheme="minorBidi"/>
          <w:kern w:val="2"/>
          <w:sz w:val="22"/>
          <w:szCs w:val="22"/>
          <w14:ligatures w14:val="standardContextual"/>
        </w:rPr>
      </w:pPr>
      <w:r w:rsidRPr="004E46F2">
        <w:rPr>
          <w:lang w:val="en-US" w:eastAsia="zh-CN"/>
        </w:rPr>
        <w:t>7.1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_Toc145036589 \h </w:instrText>
      </w:r>
      <w:r>
        <w:fldChar w:fldCharType="separate"/>
      </w:r>
      <w:r>
        <w:t>32</w:t>
      </w:r>
      <w:r>
        <w:fldChar w:fldCharType="end"/>
      </w:r>
    </w:p>
    <w:p w14:paraId="3F9F4858" w14:textId="7578B261" w:rsidR="00E91011" w:rsidRDefault="00E91011">
      <w:pPr>
        <w:pStyle w:val="TOC2"/>
        <w:rPr>
          <w:rFonts w:asciiTheme="minorHAnsi" w:eastAsiaTheme="minorEastAsia" w:hAnsiTheme="minorHAnsi" w:cstheme="minorBidi"/>
          <w:kern w:val="2"/>
          <w:sz w:val="22"/>
          <w:szCs w:val="22"/>
          <w14:ligatures w14:val="standardContextual"/>
        </w:rPr>
      </w:pPr>
      <w:r w:rsidRPr="004E46F2">
        <w:rPr>
          <w:lang w:val="en-US" w:eastAsia="zh-CN"/>
        </w:rPr>
        <w:t>7.2</w:t>
      </w:r>
      <w:r>
        <w:rPr>
          <w:rFonts w:asciiTheme="minorHAnsi" w:eastAsiaTheme="minorEastAsia" w:hAnsiTheme="minorHAnsi" w:cstheme="minorBidi"/>
          <w:kern w:val="2"/>
          <w:sz w:val="22"/>
          <w:szCs w:val="22"/>
          <w14:ligatures w14:val="standardContextual"/>
        </w:rPr>
        <w:tab/>
      </w:r>
      <w:r w:rsidRPr="004E46F2">
        <w:rPr>
          <w:lang w:val="en-US" w:eastAsia="zh-CN"/>
        </w:rPr>
        <w:t>Reference sensitivity level</w:t>
      </w:r>
      <w:r>
        <w:tab/>
      </w:r>
      <w:r>
        <w:fldChar w:fldCharType="begin"/>
      </w:r>
      <w:r>
        <w:instrText xml:space="preserve"> PAGEREF _Toc145036590 \h </w:instrText>
      </w:r>
      <w:r>
        <w:fldChar w:fldCharType="separate"/>
      </w:r>
      <w:r>
        <w:t>33</w:t>
      </w:r>
      <w:r>
        <w:fldChar w:fldCharType="end"/>
      </w:r>
    </w:p>
    <w:p w14:paraId="5CA73F12" w14:textId="63EDDEBD"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7.2.1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_Toc145036591 \h </w:instrText>
      </w:r>
      <w:r>
        <w:fldChar w:fldCharType="separate"/>
      </w:r>
      <w:r>
        <w:t>33</w:t>
      </w:r>
      <w:r>
        <w:fldChar w:fldCharType="end"/>
      </w:r>
    </w:p>
    <w:p w14:paraId="172B6CFC" w14:textId="365BBC0A"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7.2.2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4E46F2">
        <w:rPr>
          <w:i/>
        </w:rPr>
        <w:t>SAN type 1-H</w:t>
      </w:r>
      <w:r>
        <w:tab/>
      </w:r>
      <w:r>
        <w:fldChar w:fldCharType="begin"/>
      </w:r>
      <w:r>
        <w:instrText xml:space="preserve"> PAGEREF _Toc145036592 \h </w:instrText>
      </w:r>
      <w:r>
        <w:fldChar w:fldCharType="separate"/>
      </w:r>
      <w:r>
        <w:t>33</w:t>
      </w:r>
      <w:r>
        <w:fldChar w:fldCharType="end"/>
      </w:r>
    </w:p>
    <w:p w14:paraId="7800B20C" w14:textId="0EA02C31" w:rsidR="00E91011" w:rsidRDefault="00E91011">
      <w:pPr>
        <w:pStyle w:val="TOC2"/>
        <w:rPr>
          <w:rFonts w:asciiTheme="minorHAnsi" w:eastAsiaTheme="minorEastAsia" w:hAnsiTheme="minorHAnsi" w:cstheme="minorBidi"/>
          <w:kern w:val="2"/>
          <w:sz w:val="22"/>
          <w:szCs w:val="22"/>
          <w14:ligatures w14:val="standardContextual"/>
        </w:rPr>
      </w:pPr>
      <w:r w:rsidRPr="004E46F2">
        <w:rPr>
          <w:lang w:val="en-US" w:eastAsia="zh-CN"/>
        </w:rPr>
        <w:t>7.3</w:t>
      </w:r>
      <w:r>
        <w:rPr>
          <w:rFonts w:asciiTheme="minorHAnsi" w:eastAsiaTheme="minorEastAsia" w:hAnsiTheme="minorHAnsi" w:cstheme="minorBidi"/>
          <w:kern w:val="2"/>
          <w:sz w:val="22"/>
          <w:szCs w:val="22"/>
          <w14:ligatures w14:val="standardContextual"/>
        </w:rPr>
        <w:tab/>
      </w:r>
      <w:r w:rsidRPr="004E46F2">
        <w:rPr>
          <w:lang w:val="en-US" w:eastAsia="zh-CN"/>
        </w:rPr>
        <w:t>Dynamic range</w:t>
      </w:r>
      <w:r>
        <w:tab/>
      </w:r>
      <w:r>
        <w:fldChar w:fldCharType="begin"/>
      </w:r>
      <w:r>
        <w:instrText xml:space="preserve"> PAGEREF _Toc145036593 \h </w:instrText>
      </w:r>
      <w:r>
        <w:fldChar w:fldCharType="separate"/>
      </w:r>
      <w:r>
        <w:t>34</w:t>
      </w:r>
      <w:r>
        <w:fldChar w:fldCharType="end"/>
      </w:r>
    </w:p>
    <w:p w14:paraId="4DBB6088" w14:textId="17F5E096"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7.3.1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_Toc145036594 \h </w:instrText>
      </w:r>
      <w:r>
        <w:fldChar w:fldCharType="separate"/>
      </w:r>
      <w:r>
        <w:t>34</w:t>
      </w:r>
      <w:r>
        <w:fldChar w:fldCharType="end"/>
      </w:r>
    </w:p>
    <w:p w14:paraId="28732A15" w14:textId="7F703D1A"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7.3.2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4E46F2">
        <w:rPr>
          <w:i/>
        </w:rPr>
        <w:t>SAN type 1-H</w:t>
      </w:r>
      <w:r>
        <w:tab/>
      </w:r>
      <w:r>
        <w:fldChar w:fldCharType="begin"/>
      </w:r>
      <w:r>
        <w:instrText xml:space="preserve"> PAGEREF _Toc145036595 \h </w:instrText>
      </w:r>
      <w:r>
        <w:fldChar w:fldCharType="separate"/>
      </w:r>
      <w:r>
        <w:t>34</w:t>
      </w:r>
      <w:r>
        <w:fldChar w:fldCharType="end"/>
      </w:r>
    </w:p>
    <w:p w14:paraId="652237F3" w14:textId="794DC8A6" w:rsidR="00E91011" w:rsidRDefault="00E91011">
      <w:pPr>
        <w:pStyle w:val="TOC2"/>
        <w:rPr>
          <w:rFonts w:asciiTheme="minorHAnsi" w:eastAsiaTheme="minorEastAsia" w:hAnsiTheme="minorHAnsi" w:cstheme="minorBidi"/>
          <w:kern w:val="2"/>
          <w:sz w:val="22"/>
          <w:szCs w:val="22"/>
          <w14:ligatures w14:val="standardContextual"/>
        </w:rPr>
      </w:pPr>
      <w:r w:rsidRPr="004E46F2">
        <w:rPr>
          <w:lang w:val="en-US" w:eastAsia="zh-CN"/>
        </w:rPr>
        <w:t>7.4</w:t>
      </w:r>
      <w:r>
        <w:rPr>
          <w:rFonts w:asciiTheme="minorHAnsi" w:eastAsiaTheme="minorEastAsia" w:hAnsiTheme="minorHAnsi" w:cstheme="minorBidi"/>
          <w:kern w:val="2"/>
          <w:sz w:val="22"/>
          <w:szCs w:val="22"/>
          <w14:ligatures w14:val="standardContextual"/>
        </w:rPr>
        <w:tab/>
      </w:r>
      <w:r w:rsidRPr="004E46F2">
        <w:rPr>
          <w:lang w:val="en-US" w:eastAsia="zh-CN"/>
        </w:rPr>
        <w:t>In-band selectivity and blocking</w:t>
      </w:r>
      <w:r>
        <w:tab/>
      </w:r>
      <w:r>
        <w:fldChar w:fldCharType="begin"/>
      </w:r>
      <w:r>
        <w:instrText xml:space="preserve"> PAGEREF _Toc145036596 \h </w:instrText>
      </w:r>
      <w:r>
        <w:fldChar w:fldCharType="separate"/>
      </w:r>
      <w:r>
        <w:t>35</w:t>
      </w:r>
      <w:r>
        <w:fldChar w:fldCharType="end"/>
      </w:r>
    </w:p>
    <w:p w14:paraId="6CC95AB0" w14:textId="69BFB309"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7.4.1</w:t>
      </w:r>
      <w:r>
        <w:rPr>
          <w:rFonts w:asciiTheme="minorHAnsi" w:eastAsiaTheme="minorEastAsia" w:hAnsiTheme="minorHAnsi" w:cstheme="minorBidi"/>
          <w:kern w:val="2"/>
          <w:sz w:val="22"/>
          <w:szCs w:val="22"/>
          <w14:ligatures w14:val="standardContextual"/>
        </w:rPr>
        <w:tab/>
      </w:r>
      <w:r>
        <w:rPr>
          <w:lang w:eastAsia="zh-CN"/>
        </w:rPr>
        <w:t>Adjacent Channel Selectivity (ACS)</w:t>
      </w:r>
      <w:r>
        <w:tab/>
      </w:r>
      <w:r>
        <w:fldChar w:fldCharType="begin"/>
      </w:r>
      <w:r>
        <w:instrText xml:space="preserve"> PAGEREF _Toc145036597 \h </w:instrText>
      </w:r>
      <w:r>
        <w:fldChar w:fldCharType="separate"/>
      </w:r>
      <w:r>
        <w:t>35</w:t>
      </w:r>
      <w:r>
        <w:fldChar w:fldCharType="end"/>
      </w:r>
    </w:p>
    <w:p w14:paraId="03A903FB" w14:textId="06B69317" w:rsidR="00E91011" w:rsidRDefault="00E91011">
      <w:pPr>
        <w:pStyle w:val="TOC4"/>
        <w:rPr>
          <w:rFonts w:asciiTheme="minorHAnsi" w:eastAsiaTheme="minorEastAsia" w:hAnsiTheme="minorHAnsi" w:cstheme="minorBidi"/>
          <w:kern w:val="2"/>
          <w:sz w:val="22"/>
          <w:szCs w:val="22"/>
          <w14:ligatures w14:val="standardContextual"/>
        </w:rPr>
      </w:pPr>
      <w:r>
        <w:rPr>
          <w:lang w:eastAsia="zh-CN"/>
        </w:rPr>
        <w:t>7.4.1.1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_Toc145036598 \h </w:instrText>
      </w:r>
      <w:r>
        <w:fldChar w:fldCharType="separate"/>
      </w:r>
      <w:r>
        <w:t>35</w:t>
      </w:r>
      <w:r>
        <w:fldChar w:fldCharType="end"/>
      </w:r>
    </w:p>
    <w:p w14:paraId="060A7959" w14:textId="1298B60A" w:rsidR="00E91011" w:rsidRDefault="00E91011">
      <w:pPr>
        <w:pStyle w:val="TOC4"/>
        <w:rPr>
          <w:rFonts w:asciiTheme="minorHAnsi" w:eastAsiaTheme="minorEastAsia" w:hAnsiTheme="minorHAnsi" w:cstheme="minorBidi"/>
          <w:kern w:val="2"/>
          <w:sz w:val="22"/>
          <w:szCs w:val="22"/>
          <w14:ligatures w14:val="standardContextual"/>
        </w:rPr>
      </w:pPr>
      <w:r>
        <w:rPr>
          <w:lang w:eastAsia="zh-CN"/>
        </w:rPr>
        <w:t>7.4.1.2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4E46F2">
        <w:rPr>
          <w:i/>
        </w:rPr>
        <w:t>SAN type 1-H</w:t>
      </w:r>
      <w:r>
        <w:tab/>
      </w:r>
      <w:r>
        <w:fldChar w:fldCharType="begin"/>
      </w:r>
      <w:r>
        <w:instrText xml:space="preserve"> PAGEREF _Toc145036599 \h </w:instrText>
      </w:r>
      <w:r>
        <w:fldChar w:fldCharType="separate"/>
      </w:r>
      <w:r>
        <w:t>35</w:t>
      </w:r>
      <w:r>
        <w:fldChar w:fldCharType="end"/>
      </w:r>
    </w:p>
    <w:p w14:paraId="5ADDF18B" w14:textId="6A49736E"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7.4.2</w:t>
      </w:r>
      <w:r>
        <w:rPr>
          <w:rFonts w:asciiTheme="minorHAnsi" w:eastAsiaTheme="minorEastAsia" w:hAnsiTheme="minorHAnsi" w:cstheme="minorBidi"/>
          <w:kern w:val="2"/>
          <w:sz w:val="22"/>
          <w:szCs w:val="22"/>
          <w14:ligatures w14:val="standardContextual"/>
        </w:rPr>
        <w:tab/>
      </w:r>
      <w:r>
        <w:rPr>
          <w:lang w:eastAsia="zh-CN"/>
        </w:rPr>
        <w:t>In-band blocking</w:t>
      </w:r>
      <w:r>
        <w:tab/>
      </w:r>
      <w:r>
        <w:fldChar w:fldCharType="begin"/>
      </w:r>
      <w:r>
        <w:instrText xml:space="preserve"> PAGEREF _Toc145036600 \h </w:instrText>
      </w:r>
      <w:r>
        <w:fldChar w:fldCharType="separate"/>
      </w:r>
      <w:r>
        <w:t>36</w:t>
      </w:r>
      <w:r>
        <w:fldChar w:fldCharType="end"/>
      </w:r>
    </w:p>
    <w:p w14:paraId="0F8853C4" w14:textId="2AB78F9A" w:rsidR="00E91011" w:rsidRDefault="00E91011">
      <w:pPr>
        <w:pStyle w:val="TOC2"/>
        <w:rPr>
          <w:rFonts w:asciiTheme="minorHAnsi" w:eastAsiaTheme="minorEastAsia" w:hAnsiTheme="minorHAnsi" w:cstheme="minorBidi"/>
          <w:kern w:val="2"/>
          <w:sz w:val="22"/>
          <w:szCs w:val="22"/>
          <w14:ligatures w14:val="standardContextual"/>
        </w:rPr>
      </w:pPr>
      <w:r w:rsidRPr="004E46F2">
        <w:rPr>
          <w:lang w:val="en-US" w:eastAsia="zh-CN"/>
        </w:rPr>
        <w:t>7.5</w:t>
      </w:r>
      <w:r>
        <w:rPr>
          <w:rFonts w:asciiTheme="minorHAnsi" w:eastAsiaTheme="minorEastAsia" w:hAnsiTheme="minorHAnsi" w:cstheme="minorBidi"/>
          <w:kern w:val="2"/>
          <w:sz w:val="22"/>
          <w:szCs w:val="22"/>
          <w14:ligatures w14:val="standardContextual"/>
        </w:rPr>
        <w:tab/>
      </w:r>
      <w:r w:rsidRPr="004E46F2">
        <w:rPr>
          <w:lang w:val="en-US" w:eastAsia="zh-CN"/>
        </w:rPr>
        <w:t>Out-of-band blocking</w:t>
      </w:r>
      <w:r>
        <w:tab/>
      </w:r>
      <w:r>
        <w:fldChar w:fldCharType="begin"/>
      </w:r>
      <w:r>
        <w:instrText xml:space="preserve"> PAGEREF _Toc145036601 \h </w:instrText>
      </w:r>
      <w:r>
        <w:fldChar w:fldCharType="separate"/>
      </w:r>
      <w:r>
        <w:t>36</w:t>
      </w:r>
      <w:r>
        <w:fldChar w:fldCharType="end"/>
      </w:r>
    </w:p>
    <w:p w14:paraId="7C0239C0" w14:textId="66CECA78"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7.5.1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_Toc145036602 \h </w:instrText>
      </w:r>
      <w:r>
        <w:fldChar w:fldCharType="separate"/>
      </w:r>
      <w:r>
        <w:t>36</w:t>
      </w:r>
      <w:r>
        <w:fldChar w:fldCharType="end"/>
      </w:r>
    </w:p>
    <w:p w14:paraId="7C6E79C0" w14:textId="1A3576E4"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7.5.2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4E46F2">
        <w:rPr>
          <w:i/>
        </w:rPr>
        <w:t>SAN type 1-H</w:t>
      </w:r>
      <w:r>
        <w:tab/>
      </w:r>
      <w:r>
        <w:fldChar w:fldCharType="begin"/>
      </w:r>
      <w:r>
        <w:instrText xml:space="preserve"> PAGEREF _Toc145036603 \h </w:instrText>
      </w:r>
      <w:r>
        <w:fldChar w:fldCharType="separate"/>
      </w:r>
      <w:r>
        <w:t>36</w:t>
      </w:r>
      <w:r>
        <w:fldChar w:fldCharType="end"/>
      </w:r>
    </w:p>
    <w:p w14:paraId="3541B675" w14:textId="292F135F" w:rsidR="00E91011" w:rsidRDefault="00E91011">
      <w:pPr>
        <w:pStyle w:val="TOC2"/>
        <w:rPr>
          <w:rFonts w:asciiTheme="minorHAnsi" w:eastAsiaTheme="minorEastAsia" w:hAnsiTheme="minorHAnsi" w:cstheme="minorBidi"/>
          <w:kern w:val="2"/>
          <w:sz w:val="22"/>
          <w:szCs w:val="22"/>
          <w14:ligatures w14:val="standardContextual"/>
        </w:rPr>
      </w:pPr>
      <w:r w:rsidRPr="004E46F2">
        <w:rPr>
          <w:lang w:val="en-US" w:eastAsia="zh-CN"/>
        </w:rPr>
        <w:t>7.6</w:t>
      </w:r>
      <w:r>
        <w:rPr>
          <w:rFonts w:asciiTheme="minorHAnsi" w:eastAsiaTheme="minorEastAsia" w:hAnsiTheme="minorHAnsi" w:cstheme="minorBidi"/>
          <w:kern w:val="2"/>
          <w:sz w:val="22"/>
          <w:szCs w:val="22"/>
          <w14:ligatures w14:val="standardContextual"/>
        </w:rPr>
        <w:tab/>
      </w:r>
      <w:r w:rsidRPr="004E46F2">
        <w:rPr>
          <w:lang w:val="en-US" w:eastAsia="zh-CN"/>
        </w:rPr>
        <w:t>Receiver spurious emissions</w:t>
      </w:r>
      <w:r>
        <w:tab/>
      </w:r>
      <w:r>
        <w:fldChar w:fldCharType="begin"/>
      </w:r>
      <w:r>
        <w:instrText xml:space="preserve"> PAGEREF _Toc145036604 \h </w:instrText>
      </w:r>
      <w:r>
        <w:fldChar w:fldCharType="separate"/>
      </w:r>
      <w:r>
        <w:t>36</w:t>
      </w:r>
      <w:r>
        <w:fldChar w:fldCharType="end"/>
      </w:r>
    </w:p>
    <w:p w14:paraId="35017C26" w14:textId="471279BB"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7.6.1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_Toc145036605 \h </w:instrText>
      </w:r>
      <w:r>
        <w:fldChar w:fldCharType="separate"/>
      </w:r>
      <w:r>
        <w:t>36</w:t>
      </w:r>
      <w:r>
        <w:fldChar w:fldCharType="end"/>
      </w:r>
    </w:p>
    <w:p w14:paraId="150488E3" w14:textId="0666D14F" w:rsidR="00E91011" w:rsidRDefault="00E91011">
      <w:pPr>
        <w:pStyle w:val="TOC2"/>
        <w:rPr>
          <w:rFonts w:asciiTheme="minorHAnsi" w:eastAsiaTheme="minorEastAsia" w:hAnsiTheme="minorHAnsi" w:cstheme="minorBidi"/>
          <w:kern w:val="2"/>
          <w:sz w:val="22"/>
          <w:szCs w:val="22"/>
          <w14:ligatures w14:val="standardContextual"/>
        </w:rPr>
      </w:pPr>
      <w:r w:rsidRPr="004E46F2">
        <w:rPr>
          <w:lang w:val="en-US" w:eastAsia="zh-CN"/>
        </w:rPr>
        <w:t>7.7</w:t>
      </w:r>
      <w:r>
        <w:rPr>
          <w:rFonts w:asciiTheme="minorHAnsi" w:eastAsiaTheme="minorEastAsia" w:hAnsiTheme="minorHAnsi" w:cstheme="minorBidi"/>
          <w:kern w:val="2"/>
          <w:sz w:val="22"/>
          <w:szCs w:val="22"/>
          <w14:ligatures w14:val="standardContextual"/>
        </w:rPr>
        <w:tab/>
      </w:r>
      <w:r w:rsidRPr="004E46F2">
        <w:rPr>
          <w:lang w:val="en-US" w:eastAsia="zh-CN"/>
        </w:rPr>
        <w:t>Receiver intermodulation</w:t>
      </w:r>
      <w:r>
        <w:tab/>
      </w:r>
      <w:r>
        <w:fldChar w:fldCharType="begin"/>
      </w:r>
      <w:r>
        <w:instrText xml:space="preserve"> PAGEREF _Toc145036606 \h </w:instrText>
      </w:r>
      <w:r>
        <w:fldChar w:fldCharType="separate"/>
      </w:r>
      <w:r>
        <w:t>36</w:t>
      </w:r>
      <w:r>
        <w:fldChar w:fldCharType="end"/>
      </w:r>
    </w:p>
    <w:p w14:paraId="6A042017" w14:textId="379A5E02" w:rsidR="00E91011" w:rsidRDefault="00E91011">
      <w:pPr>
        <w:pStyle w:val="TOC2"/>
        <w:rPr>
          <w:rFonts w:asciiTheme="minorHAnsi" w:eastAsiaTheme="minorEastAsia" w:hAnsiTheme="minorHAnsi" w:cstheme="minorBidi"/>
          <w:kern w:val="2"/>
          <w:sz w:val="22"/>
          <w:szCs w:val="22"/>
          <w14:ligatures w14:val="standardContextual"/>
        </w:rPr>
      </w:pPr>
      <w:r w:rsidRPr="004E46F2">
        <w:rPr>
          <w:lang w:val="en-US" w:eastAsia="zh-CN"/>
        </w:rPr>
        <w:t>7.8</w:t>
      </w:r>
      <w:r>
        <w:rPr>
          <w:rFonts w:asciiTheme="minorHAnsi" w:eastAsiaTheme="minorEastAsia" w:hAnsiTheme="minorHAnsi" w:cstheme="minorBidi"/>
          <w:kern w:val="2"/>
          <w:sz w:val="22"/>
          <w:szCs w:val="22"/>
          <w14:ligatures w14:val="standardContextual"/>
        </w:rPr>
        <w:tab/>
      </w:r>
      <w:r w:rsidRPr="004E46F2">
        <w:rPr>
          <w:lang w:val="en-US" w:eastAsia="zh-CN"/>
        </w:rPr>
        <w:t>In-channel selectivity</w:t>
      </w:r>
      <w:r>
        <w:tab/>
      </w:r>
      <w:r>
        <w:fldChar w:fldCharType="begin"/>
      </w:r>
      <w:r>
        <w:instrText xml:space="preserve"> PAGEREF _Toc145036607 \h </w:instrText>
      </w:r>
      <w:r>
        <w:fldChar w:fldCharType="separate"/>
      </w:r>
      <w:r>
        <w:t>37</w:t>
      </w:r>
      <w:r>
        <w:fldChar w:fldCharType="end"/>
      </w:r>
    </w:p>
    <w:p w14:paraId="3B4FF1F7" w14:textId="44F2EFA6"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7.8.1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_Toc145036608 \h </w:instrText>
      </w:r>
      <w:r>
        <w:fldChar w:fldCharType="separate"/>
      </w:r>
      <w:r>
        <w:t>37</w:t>
      </w:r>
      <w:r>
        <w:fldChar w:fldCharType="end"/>
      </w:r>
    </w:p>
    <w:p w14:paraId="050261E2" w14:textId="34380290" w:rsidR="00E91011" w:rsidRDefault="00E91011">
      <w:pPr>
        <w:pStyle w:val="TOC3"/>
        <w:rPr>
          <w:rFonts w:asciiTheme="minorHAnsi" w:eastAsiaTheme="minorEastAsia" w:hAnsiTheme="minorHAnsi" w:cstheme="minorBidi"/>
          <w:kern w:val="2"/>
          <w:sz w:val="22"/>
          <w:szCs w:val="22"/>
          <w14:ligatures w14:val="standardContextual"/>
        </w:rPr>
      </w:pPr>
      <w:r>
        <w:rPr>
          <w:lang w:eastAsia="zh-CN"/>
        </w:rPr>
        <w:t>7.8.2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4E46F2">
        <w:rPr>
          <w:i/>
        </w:rPr>
        <w:t>SAN type 1-H</w:t>
      </w:r>
      <w:r>
        <w:tab/>
      </w:r>
      <w:r>
        <w:fldChar w:fldCharType="begin"/>
      </w:r>
      <w:r>
        <w:instrText xml:space="preserve"> PAGEREF _Toc145036609 \h </w:instrText>
      </w:r>
      <w:r>
        <w:fldChar w:fldCharType="separate"/>
      </w:r>
      <w:r>
        <w:t>37</w:t>
      </w:r>
      <w:r>
        <w:fldChar w:fldCharType="end"/>
      </w:r>
    </w:p>
    <w:p w14:paraId="4771C3B6" w14:textId="0F7D26A7" w:rsidR="00E91011" w:rsidRDefault="00E91011">
      <w:pPr>
        <w:pStyle w:val="TOC1"/>
        <w:rPr>
          <w:rFonts w:asciiTheme="minorHAnsi" w:eastAsiaTheme="minorEastAsia" w:hAnsiTheme="minorHAnsi" w:cstheme="minorBidi"/>
          <w:kern w:val="2"/>
          <w:szCs w:val="22"/>
          <w14:ligatures w14:val="standardContextual"/>
        </w:rPr>
      </w:pPr>
      <w:r>
        <w:rPr>
          <w:lang w:eastAsia="zh-CN"/>
        </w:rPr>
        <w:t>8</w:t>
      </w:r>
      <w:r>
        <w:rPr>
          <w:rFonts w:asciiTheme="minorHAnsi" w:eastAsiaTheme="minorEastAsia" w:hAnsiTheme="minorHAnsi" w:cstheme="minorBidi"/>
          <w:kern w:val="2"/>
          <w:szCs w:val="22"/>
          <w14:ligatures w14:val="standardContextual"/>
        </w:rPr>
        <w:tab/>
      </w:r>
      <w:r>
        <w:rPr>
          <w:lang w:eastAsia="zh-CN"/>
        </w:rPr>
        <w:t>Conducted performance requirements</w:t>
      </w:r>
      <w:r>
        <w:tab/>
      </w:r>
      <w:r>
        <w:fldChar w:fldCharType="begin"/>
      </w:r>
      <w:r>
        <w:instrText xml:space="preserve"> PAGEREF _Toc145036610 \h </w:instrText>
      </w:r>
      <w:r>
        <w:fldChar w:fldCharType="separate"/>
      </w:r>
      <w:r>
        <w:t>37</w:t>
      </w:r>
      <w:r>
        <w:fldChar w:fldCharType="end"/>
      </w:r>
    </w:p>
    <w:p w14:paraId="726E0830" w14:textId="708CD6AA"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8.1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_Toc145036611 \h </w:instrText>
      </w:r>
      <w:r>
        <w:fldChar w:fldCharType="separate"/>
      </w:r>
      <w:r>
        <w:t>37</w:t>
      </w:r>
      <w:r>
        <w:fldChar w:fldCharType="end"/>
      </w:r>
    </w:p>
    <w:p w14:paraId="023D08EF" w14:textId="48F3B081"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8.2</w:t>
      </w:r>
      <w:r>
        <w:rPr>
          <w:rFonts w:asciiTheme="minorHAnsi" w:eastAsiaTheme="minorEastAsia" w:hAnsiTheme="minorHAnsi" w:cstheme="minorBidi"/>
          <w:kern w:val="2"/>
          <w:sz w:val="22"/>
          <w:szCs w:val="22"/>
          <w14:ligatures w14:val="standardContextual"/>
        </w:rPr>
        <w:tab/>
      </w:r>
      <w:r>
        <w:rPr>
          <w:lang w:eastAsia="zh-CN"/>
        </w:rPr>
        <w:t>Performance requirements for PUSCH</w:t>
      </w:r>
      <w:r>
        <w:tab/>
      </w:r>
      <w:r>
        <w:fldChar w:fldCharType="begin"/>
      </w:r>
      <w:r>
        <w:instrText xml:space="preserve"> PAGEREF _Toc145036612 \h </w:instrText>
      </w:r>
      <w:r>
        <w:fldChar w:fldCharType="separate"/>
      </w:r>
      <w:r>
        <w:t>38</w:t>
      </w:r>
      <w:r>
        <w:fldChar w:fldCharType="end"/>
      </w:r>
    </w:p>
    <w:p w14:paraId="7A8C7716" w14:textId="73975B4C" w:rsidR="00E91011" w:rsidRDefault="00E91011">
      <w:pPr>
        <w:pStyle w:val="TOC3"/>
        <w:rPr>
          <w:rFonts w:asciiTheme="minorHAnsi" w:eastAsiaTheme="minorEastAsia" w:hAnsiTheme="minorHAnsi" w:cstheme="minorBidi"/>
          <w:kern w:val="2"/>
          <w:sz w:val="22"/>
          <w:szCs w:val="22"/>
          <w14:ligatures w14:val="standardContextual"/>
        </w:rPr>
      </w:pPr>
      <w:r w:rsidRPr="004E46F2">
        <w:rPr>
          <w:lang w:val="en-US" w:eastAsia="zh-CN"/>
        </w:rPr>
        <w:t>8.2.1</w:t>
      </w:r>
      <w:r>
        <w:rPr>
          <w:rFonts w:asciiTheme="minorHAnsi" w:eastAsiaTheme="minorEastAsia" w:hAnsiTheme="minorHAnsi" w:cstheme="minorBidi"/>
          <w:kern w:val="2"/>
          <w:sz w:val="22"/>
          <w:szCs w:val="22"/>
          <w14:ligatures w14:val="standardContextual"/>
        </w:rPr>
        <w:tab/>
      </w:r>
      <w:r w:rsidRPr="004E46F2">
        <w:rPr>
          <w:lang w:val="en-US" w:eastAsia="zh-CN"/>
        </w:rPr>
        <w:t>R</w:t>
      </w:r>
      <w:r w:rsidRPr="004E46F2">
        <w:rPr>
          <w:lang w:val="en-US"/>
        </w:rPr>
        <w:t xml:space="preserve">equirements for </w:t>
      </w:r>
      <w:r w:rsidRPr="004E46F2">
        <w:rPr>
          <w:lang w:val="en-US" w:eastAsia="zh-CN"/>
        </w:rPr>
        <w:t xml:space="preserve">PUSCH </w:t>
      </w:r>
      <w:r w:rsidRPr="004E46F2">
        <w:rPr>
          <w:lang w:val="en-US"/>
        </w:rPr>
        <w:t xml:space="preserve">supporting </w:t>
      </w:r>
      <w:r w:rsidRPr="004E46F2">
        <w:rPr>
          <w:lang w:val="en-US" w:eastAsia="zh-CN"/>
        </w:rPr>
        <w:t>coverage enhancement</w:t>
      </w:r>
      <w:r>
        <w:tab/>
      </w:r>
      <w:r>
        <w:fldChar w:fldCharType="begin"/>
      </w:r>
      <w:r>
        <w:instrText xml:space="preserve"> PAGEREF _Toc145036613 \h </w:instrText>
      </w:r>
      <w:r>
        <w:fldChar w:fldCharType="separate"/>
      </w:r>
      <w:r>
        <w:t>38</w:t>
      </w:r>
      <w:r>
        <w:fldChar w:fldCharType="end"/>
      </w:r>
    </w:p>
    <w:p w14:paraId="79C18505" w14:textId="7CC02858"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8.3</w:t>
      </w:r>
      <w:r>
        <w:rPr>
          <w:rFonts w:asciiTheme="minorHAnsi" w:eastAsiaTheme="minorEastAsia" w:hAnsiTheme="minorHAnsi" w:cstheme="minorBidi"/>
          <w:kern w:val="2"/>
          <w:sz w:val="22"/>
          <w:szCs w:val="22"/>
          <w14:ligatures w14:val="standardContextual"/>
        </w:rPr>
        <w:tab/>
      </w:r>
      <w:r>
        <w:rPr>
          <w:lang w:eastAsia="zh-CN"/>
        </w:rPr>
        <w:t>Performance requirements for PUCCH</w:t>
      </w:r>
      <w:r>
        <w:tab/>
      </w:r>
      <w:r>
        <w:fldChar w:fldCharType="begin"/>
      </w:r>
      <w:r>
        <w:instrText xml:space="preserve"> PAGEREF _Toc145036614 \h </w:instrText>
      </w:r>
      <w:r>
        <w:fldChar w:fldCharType="separate"/>
      </w:r>
      <w:r>
        <w:t>38</w:t>
      </w:r>
      <w:r>
        <w:fldChar w:fldCharType="end"/>
      </w:r>
    </w:p>
    <w:p w14:paraId="101915AB" w14:textId="3164423D" w:rsidR="00E91011" w:rsidRDefault="00E91011">
      <w:pPr>
        <w:pStyle w:val="TOC3"/>
        <w:rPr>
          <w:rFonts w:asciiTheme="minorHAnsi" w:eastAsiaTheme="minorEastAsia" w:hAnsiTheme="minorHAnsi" w:cstheme="minorBidi"/>
          <w:kern w:val="2"/>
          <w:sz w:val="22"/>
          <w:szCs w:val="22"/>
          <w14:ligatures w14:val="standardContextual"/>
        </w:rPr>
      </w:pPr>
      <w:r w:rsidRPr="004E46F2">
        <w:rPr>
          <w:lang w:val="en-US"/>
        </w:rPr>
        <w:t>8.3.1</w:t>
      </w:r>
      <w:r>
        <w:rPr>
          <w:rFonts w:asciiTheme="minorHAnsi" w:eastAsiaTheme="minorEastAsia" w:hAnsiTheme="minorHAnsi" w:cstheme="minorBidi"/>
          <w:kern w:val="2"/>
          <w:sz w:val="22"/>
          <w:szCs w:val="22"/>
          <w14:ligatures w14:val="standardContextual"/>
        </w:rPr>
        <w:tab/>
      </w:r>
      <w:r w:rsidRPr="004E46F2">
        <w:rPr>
          <w:lang w:val="en-US"/>
        </w:rPr>
        <w:t>PUCCH performance requirements for coverage enhancement</w:t>
      </w:r>
      <w:r>
        <w:tab/>
      </w:r>
      <w:r>
        <w:fldChar w:fldCharType="begin"/>
      </w:r>
      <w:r>
        <w:instrText xml:space="preserve"> PAGEREF _Toc145036615 \h </w:instrText>
      </w:r>
      <w:r>
        <w:fldChar w:fldCharType="separate"/>
      </w:r>
      <w:r>
        <w:t>38</w:t>
      </w:r>
      <w:r>
        <w:fldChar w:fldCharType="end"/>
      </w:r>
    </w:p>
    <w:p w14:paraId="2D60F68C" w14:textId="3306CC14" w:rsidR="00E91011" w:rsidRDefault="00E91011">
      <w:pPr>
        <w:pStyle w:val="TOC4"/>
        <w:rPr>
          <w:rFonts w:asciiTheme="minorHAnsi" w:eastAsiaTheme="minorEastAsia" w:hAnsiTheme="minorHAnsi" w:cstheme="minorBidi"/>
          <w:kern w:val="2"/>
          <w:sz w:val="22"/>
          <w:szCs w:val="22"/>
          <w14:ligatures w14:val="standardContextual"/>
        </w:rPr>
      </w:pPr>
      <w:r w:rsidRPr="004E46F2">
        <w:rPr>
          <w:lang w:val="en-US"/>
        </w:rPr>
        <w:t>8.3.1.1</w:t>
      </w:r>
      <w:r>
        <w:rPr>
          <w:rFonts w:asciiTheme="minorHAnsi" w:eastAsiaTheme="minorEastAsia" w:hAnsiTheme="minorHAnsi" w:cstheme="minorBidi"/>
          <w:kern w:val="2"/>
          <w:sz w:val="22"/>
          <w:szCs w:val="22"/>
          <w14:ligatures w14:val="standardContextual"/>
        </w:rPr>
        <w:tab/>
      </w:r>
      <w:r w:rsidRPr="004E46F2">
        <w:rPr>
          <w:lang w:val="en-US"/>
        </w:rPr>
        <w:t>DTX to ACK performance</w:t>
      </w:r>
      <w:r>
        <w:tab/>
      </w:r>
      <w:r>
        <w:fldChar w:fldCharType="begin"/>
      </w:r>
      <w:r>
        <w:instrText xml:space="preserve"> PAGEREF _Toc145036616 \h </w:instrText>
      </w:r>
      <w:r>
        <w:fldChar w:fldCharType="separate"/>
      </w:r>
      <w:r>
        <w:t>38</w:t>
      </w:r>
      <w:r>
        <w:fldChar w:fldCharType="end"/>
      </w:r>
    </w:p>
    <w:p w14:paraId="7BDF1FE3" w14:textId="02D0F3FC" w:rsidR="00E91011" w:rsidRDefault="00E91011">
      <w:pPr>
        <w:pStyle w:val="TOC5"/>
        <w:rPr>
          <w:rFonts w:asciiTheme="minorHAnsi" w:eastAsiaTheme="minorEastAsia" w:hAnsiTheme="minorHAnsi" w:cstheme="minorBidi"/>
          <w:kern w:val="2"/>
          <w:sz w:val="22"/>
          <w:szCs w:val="22"/>
          <w14:ligatures w14:val="standardContextual"/>
        </w:rPr>
      </w:pPr>
      <w:r w:rsidRPr="004E46F2">
        <w:rPr>
          <w:lang w:val="en-US"/>
        </w:rPr>
        <w:t>8.3.1.1.1</w:t>
      </w:r>
      <w:r>
        <w:rPr>
          <w:rFonts w:asciiTheme="minorHAnsi" w:eastAsiaTheme="minorEastAsia" w:hAnsiTheme="minorHAnsi" w:cstheme="minorBidi"/>
          <w:kern w:val="2"/>
          <w:sz w:val="22"/>
          <w:szCs w:val="22"/>
          <w14:ligatures w14:val="standardContextual"/>
        </w:rPr>
        <w:tab/>
      </w:r>
      <w:r w:rsidRPr="004E46F2">
        <w:rPr>
          <w:lang w:val="en-US"/>
        </w:rPr>
        <w:t>Minimum requirement</w:t>
      </w:r>
      <w:r>
        <w:tab/>
      </w:r>
      <w:r>
        <w:fldChar w:fldCharType="begin"/>
      </w:r>
      <w:r>
        <w:instrText xml:space="preserve"> PAGEREF _Toc145036617 \h </w:instrText>
      </w:r>
      <w:r>
        <w:fldChar w:fldCharType="separate"/>
      </w:r>
      <w:r>
        <w:t>39</w:t>
      </w:r>
      <w:r>
        <w:fldChar w:fldCharType="end"/>
      </w:r>
    </w:p>
    <w:p w14:paraId="39D74F29" w14:textId="3D6E6527" w:rsidR="00E91011" w:rsidRDefault="00E91011">
      <w:pPr>
        <w:pStyle w:val="TOC4"/>
        <w:rPr>
          <w:rFonts w:asciiTheme="minorHAnsi" w:eastAsiaTheme="minorEastAsia" w:hAnsiTheme="minorHAnsi" w:cstheme="minorBidi"/>
          <w:kern w:val="2"/>
          <w:sz w:val="22"/>
          <w:szCs w:val="22"/>
          <w14:ligatures w14:val="standardContextual"/>
        </w:rPr>
      </w:pPr>
      <w:r w:rsidRPr="004E46F2">
        <w:rPr>
          <w:lang w:val="en-US"/>
        </w:rPr>
        <w:t>8.3.1.2</w:t>
      </w:r>
      <w:r>
        <w:rPr>
          <w:rFonts w:asciiTheme="minorHAnsi" w:eastAsiaTheme="minorEastAsia" w:hAnsiTheme="minorHAnsi" w:cstheme="minorBidi"/>
          <w:kern w:val="2"/>
          <w:sz w:val="22"/>
          <w:szCs w:val="22"/>
          <w14:ligatures w14:val="standardContextual"/>
        </w:rPr>
        <w:tab/>
      </w:r>
      <w:r w:rsidRPr="004E46F2">
        <w:rPr>
          <w:lang w:val="en-US"/>
        </w:rPr>
        <w:t>ACK missed detection requirements for single user PUCCH format 1a</w:t>
      </w:r>
      <w:r>
        <w:tab/>
      </w:r>
      <w:r>
        <w:fldChar w:fldCharType="begin"/>
      </w:r>
      <w:r>
        <w:instrText xml:space="preserve"> PAGEREF _Toc145036618 \h </w:instrText>
      </w:r>
      <w:r>
        <w:fldChar w:fldCharType="separate"/>
      </w:r>
      <w:r>
        <w:t>39</w:t>
      </w:r>
      <w:r>
        <w:fldChar w:fldCharType="end"/>
      </w:r>
    </w:p>
    <w:p w14:paraId="1404AFF0" w14:textId="01163C73" w:rsidR="00E91011" w:rsidRDefault="00E91011">
      <w:pPr>
        <w:pStyle w:val="TOC5"/>
        <w:rPr>
          <w:rFonts w:asciiTheme="minorHAnsi" w:eastAsiaTheme="minorEastAsia" w:hAnsiTheme="minorHAnsi" w:cstheme="minorBidi"/>
          <w:kern w:val="2"/>
          <w:sz w:val="22"/>
          <w:szCs w:val="22"/>
          <w14:ligatures w14:val="standardContextual"/>
        </w:rPr>
      </w:pPr>
      <w:r w:rsidRPr="004E46F2">
        <w:rPr>
          <w:lang w:val="en-US"/>
        </w:rPr>
        <w:t>8.3.1.2.1</w:t>
      </w:r>
      <w:r>
        <w:rPr>
          <w:rFonts w:asciiTheme="minorHAnsi" w:eastAsiaTheme="minorEastAsia" w:hAnsiTheme="minorHAnsi" w:cstheme="minorBidi"/>
          <w:kern w:val="2"/>
          <w:sz w:val="22"/>
          <w:szCs w:val="22"/>
          <w14:ligatures w14:val="standardContextual"/>
        </w:rPr>
        <w:tab/>
      </w:r>
      <w:r w:rsidRPr="004E46F2">
        <w:rPr>
          <w:lang w:val="en-US"/>
        </w:rPr>
        <w:t>Minimum requirements</w:t>
      </w:r>
      <w:r>
        <w:tab/>
      </w:r>
      <w:r>
        <w:fldChar w:fldCharType="begin"/>
      </w:r>
      <w:r>
        <w:instrText xml:space="preserve"> PAGEREF _Toc145036619 \h </w:instrText>
      </w:r>
      <w:r>
        <w:fldChar w:fldCharType="separate"/>
      </w:r>
      <w:r>
        <w:t>39</w:t>
      </w:r>
      <w:r>
        <w:fldChar w:fldCharType="end"/>
      </w:r>
    </w:p>
    <w:p w14:paraId="12DE4E13" w14:textId="6C28DB54" w:rsidR="00E91011" w:rsidRDefault="00E91011">
      <w:pPr>
        <w:pStyle w:val="TOC2"/>
        <w:rPr>
          <w:rFonts w:asciiTheme="minorHAnsi" w:eastAsiaTheme="minorEastAsia" w:hAnsiTheme="minorHAnsi" w:cstheme="minorBidi"/>
          <w:kern w:val="2"/>
          <w:sz w:val="22"/>
          <w:szCs w:val="22"/>
          <w14:ligatures w14:val="standardContextual"/>
        </w:rPr>
      </w:pPr>
      <w:r>
        <w:rPr>
          <w:lang w:eastAsia="zh-CN"/>
        </w:rPr>
        <w:t>8.4</w:t>
      </w:r>
      <w:r>
        <w:rPr>
          <w:rFonts w:asciiTheme="minorHAnsi" w:eastAsiaTheme="minorEastAsia" w:hAnsiTheme="minorHAnsi" w:cstheme="minorBidi"/>
          <w:kern w:val="2"/>
          <w:sz w:val="22"/>
          <w:szCs w:val="22"/>
          <w14:ligatures w14:val="standardContextual"/>
        </w:rPr>
        <w:tab/>
      </w:r>
      <w:r>
        <w:rPr>
          <w:lang w:eastAsia="zh-CN"/>
        </w:rPr>
        <w:t>Performance requirements for PRACH</w:t>
      </w:r>
      <w:r>
        <w:tab/>
      </w:r>
      <w:r>
        <w:fldChar w:fldCharType="begin"/>
      </w:r>
      <w:r>
        <w:instrText xml:space="preserve"> PAGEREF _Toc145036620 \h </w:instrText>
      </w:r>
      <w:r>
        <w:fldChar w:fldCharType="separate"/>
      </w:r>
      <w:r>
        <w:t>39</w:t>
      </w:r>
      <w:r>
        <w:fldChar w:fldCharType="end"/>
      </w:r>
    </w:p>
    <w:p w14:paraId="7565F81B" w14:textId="7BAE6499" w:rsidR="00E91011" w:rsidRDefault="00E91011">
      <w:pPr>
        <w:pStyle w:val="TOC3"/>
        <w:rPr>
          <w:rFonts w:asciiTheme="minorHAnsi" w:eastAsiaTheme="minorEastAsia" w:hAnsiTheme="minorHAnsi" w:cstheme="minorBidi"/>
          <w:kern w:val="2"/>
          <w:sz w:val="22"/>
          <w:szCs w:val="22"/>
          <w14:ligatures w14:val="standardContextual"/>
        </w:rPr>
      </w:pPr>
      <w:r w:rsidRPr="004E46F2">
        <w:rPr>
          <w:lang w:val="en-US"/>
        </w:rPr>
        <w:t>8.4.1</w:t>
      </w:r>
      <w:r>
        <w:rPr>
          <w:rFonts w:asciiTheme="minorHAnsi" w:eastAsiaTheme="minorEastAsia" w:hAnsiTheme="minorHAnsi" w:cstheme="minorBidi"/>
          <w:kern w:val="2"/>
          <w:sz w:val="22"/>
          <w:szCs w:val="22"/>
          <w14:ligatures w14:val="standardContextual"/>
        </w:rPr>
        <w:tab/>
      </w:r>
      <w:r w:rsidRPr="004E46F2">
        <w:rPr>
          <w:lang w:val="en-US"/>
        </w:rPr>
        <w:t>PRACH False alarm probability</w:t>
      </w:r>
      <w:r>
        <w:tab/>
      </w:r>
      <w:r>
        <w:fldChar w:fldCharType="begin"/>
      </w:r>
      <w:r>
        <w:instrText xml:space="preserve"> PAGEREF _Toc145036621 \h </w:instrText>
      </w:r>
      <w:r>
        <w:fldChar w:fldCharType="separate"/>
      </w:r>
      <w:r>
        <w:t>39</w:t>
      </w:r>
      <w:r>
        <w:fldChar w:fldCharType="end"/>
      </w:r>
    </w:p>
    <w:p w14:paraId="63EC0F67" w14:textId="2F717EDF" w:rsidR="00E91011" w:rsidRDefault="00E91011">
      <w:pPr>
        <w:pStyle w:val="TOC4"/>
        <w:rPr>
          <w:rFonts w:asciiTheme="minorHAnsi" w:eastAsiaTheme="minorEastAsia" w:hAnsiTheme="minorHAnsi" w:cstheme="minorBidi"/>
          <w:kern w:val="2"/>
          <w:sz w:val="22"/>
          <w:szCs w:val="22"/>
          <w14:ligatures w14:val="standardContextual"/>
        </w:rPr>
      </w:pPr>
      <w:r w:rsidRPr="004E46F2">
        <w:rPr>
          <w:lang w:val="en-US"/>
        </w:rPr>
        <w:t>8.4.1.1</w:t>
      </w:r>
      <w:r>
        <w:rPr>
          <w:rFonts w:asciiTheme="minorHAnsi" w:eastAsiaTheme="minorEastAsia" w:hAnsiTheme="minorHAnsi" w:cstheme="minorBidi"/>
          <w:kern w:val="2"/>
          <w:sz w:val="22"/>
          <w:szCs w:val="22"/>
          <w14:ligatures w14:val="standardContextual"/>
        </w:rPr>
        <w:tab/>
      </w:r>
      <w:r w:rsidRPr="004E46F2">
        <w:rPr>
          <w:lang w:val="en-US"/>
        </w:rPr>
        <w:t>Minimum requirement</w:t>
      </w:r>
      <w:r>
        <w:tab/>
      </w:r>
      <w:r>
        <w:fldChar w:fldCharType="begin"/>
      </w:r>
      <w:r>
        <w:instrText xml:space="preserve"> PAGEREF _Toc145036622 \h </w:instrText>
      </w:r>
      <w:r>
        <w:fldChar w:fldCharType="separate"/>
      </w:r>
      <w:r>
        <w:t>39</w:t>
      </w:r>
      <w:r>
        <w:fldChar w:fldCharType="end"/>
      </w:r>
    </w:p>
    <w:p w14:paraId="7217DC53" w14:textId="42D1D6A6" w:rsidR="00E91011" w:rsidRDefault="00E91011">
      <w:pPr>
        <w:pStyle w:val="TOC3"/>
        <w:rPr>
          <w:rFonts w:asciiTheme="minorHAnsi" w:eastAsiaTheme="minorEastAsia" w:hAnsiTheme="minorHAnsi" w:cstheme="minorBidi"/>
          <w:kern w:val="2"/>
          <w:sz w:val="22"/>
          <w:szCs w:val="22"/>
          <w14:ligatures w14:val="standardContextual"/>
        </w:rPr>
      </w:pPr>
      <w:r w:rsidRPr="004E46F2">
        <w:rPr>
          <w:lang w:val="en-US"/>
        </w:rPr>
        <w:t>8.4.2</w:t>
      </w:r>
      <w:r>
        <w:rPr>
          <w:rFonts w:asciiTheme="minorHAnsi" w:eastAsiaTheme="minorEastAsia" w:hAnsiTheme="minorHAnsi" w:cstheme="minorBidi"/>
          <w:kern w:val="2"/>
          <w:sz w:val="22"/>
          <w:szCs w:val="22"/>
          <w14:ligatures w14:val="standardContextual"/>
        </w:rPr>
        <w:tab/>
      </w:r>
      <w:r w:rsidRPr="004E46F2">
        <w:rPr>
          <w:lang w:val="en-US"/>
        </w:rPr>
        <w:t>PRACH detection requirements</w:t>
      </w:r>
      <w:r>
        <w:tab/>
      </w:r>
      <w:r>
        <w:fldChar w:fldCharType="begin"/>
      </w:r>
      <w:r>
        <w:instrText xml:space="preserve"> PAGEREF _Toc145036623 \h </w:instrText>
      </w:r>
      <w:r>
        <w:fldChar w:fldCharType="separate"/>
      </w:r>
      <w:r>
        <w:t>39</w:t>
      </w:r>
      <w:r>
        <w:fldChar w:fldCharType="end"/>
      </w:r>
    </w:p>
    <w:p w14:paraId="186C4A4D" w14:textId="3AC532ED" w:rsidR="00E91011" w:rsidRDefault="00E91011">
      <w:pPr>
        <w:pStyle w:val="TOC4"/>
        <w:rPr>
          <w:rFonts w:asciiTheme="minorHAnsi" w:eastAsiaTheme="minorEastAsia" w:hAnsiTheme="minorHAnsi" w:cstheme="minorBidi"/>
          <w:kern w:val="2"/>
          <w:sz w:val="22"/>
          <w:szCs w:val="22"/>
          <w14:ligatures w14:val="standardContextual"/>
        </w:rPr>
      </w:pPr>
      <w:r w:rsidRPr="004E46F2">
        <w:rPr>
          <w:lang w:val="en-US"/>
        </w:rPr>
        <w:t>8.4.2.1</w:t>
      </w:r>
      <w:r>
        <w:rPr>
          <w:rFonts w:asciiTheme="minorHAnsi" w:eastAsiaTheme="minorEastAsia" w:hAnsiTheme="minorHAnsi" w:cstheme="minorBidi"/>
          <w:kern w:val="2"/>
          <w:sz w:val="22"/>
          <w:szCs w:val="22"/>
          <w14:ligatures w14:val="standardContextual"/>
        </w:rPr>
        <w:tab/>
      </w:r>
      <w:r w:rsidRPr="004E46F2">
        <w:rPr>
          <w:lang w:val="en-US"/>
        </w:rPr>
        <w:t>Minimum requirements</w:t>
      </w:r>
      <w:r>
        <w:tab/>
      </w:r>
      <w:r>
        <w:fldChar w:fldCharType="begin"/>
      </w:r>
      <w:r>
        <w:instrText xml:space="preserve"> PAGEREF _Toc145036624 \h </w:instrText>
      </w:r>
      <w:r>
        <w:fldChar w:fldCharType="separate"/>
      </w:r>
      <w:r>
        <w:t>40</w:t>
      </w:r>
      <w:r>
        <w:fldChar w:fldCharType="end"/>
      </w:r>
    </w:p>
    <w:p w14:paraId="0D6B200D" w14:textId="50805B42" w:rsidR="00E91011" w:rsidRDefault="00E91011">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 xml:space="preserve">Performance requirements for </w:t>
      </w:r>
      <w:r>
        <w:rPr>
          <w:lang w:eastAsia="zh-CN"/>
        </w:rPr>
        <w:t>Narrowband IoT</w:t>
      </w:r>
      <w:r>
        <w:tab/>
      </w:r>
      <w:r>
        <w:fldChar w:fldCharType="begin"/>
      </w:r>
      <w:r>
        <w:instrText xml:space="preserve"> PAGEREF _Toc145036625 \h </w:instrText>
      </w:r>
      <w:r>
        <w:fldChar w:fldCharType="separate"/>
      </w:r>
      <w:r>
        <w:t>40</w:t>
      </w:r>
      <w:r>
        <w:fldChar w:fldCharType="end"/>
      </w:r>
    </w:p>
    <w:p w14:paraId="61B94F6A" w14:textId="71368BB1" w:rsidR="00E91011" w:rsidRDefault="00E91011">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_Toc145036626 \h </w:instrText>
      </w:r>
      <w:r>
        <w:fldChar w:fldCharType="separate"/>
      </w:r>
      <w:r>
        <w:t>40</w:t>
      </w:r>
      <w:r>
        <w:fldChar w:fldCharType="end"/>
      </w:r>
    </w:p>
    <w:p w14:paraId="1D28744B" w14:textId="3CE85F71" w:rsidR="00E91011" w:rsidRDefault="00E91011">
      <w:pPr>
        <w:pStyle w:val="TOC4"/>
        <w:rPr>
          <w:rFonts w:asciiTheme="minorHAnsi" w:eastAsiaTheme="minorEastAsia" w:hAnsiTheme="minorHAnsi" w:cstheme="minorBidi"/>
          <w:kern w:val="2"/>
          <w:sz w:val="22"/>
          <w:szCs w:val="22"/>
          <w14:ligatures w14:val="standardContextual"/>
        </w:rPr>
      </w:pPr>
      <w:r w:rsidRPr="004E46F2">
        <w:rPr>
          <w:snapToGrid w:val="0"/>
        </w:rPr>
        <w:t>8.5.1.1</w:t>
      </w:r>
      <w:r>
        <w:rPr>
          <w:rFonts w:asciiTheme="minorHAnsi" w:eastAsiaTheme="minorEastAsia" w:hAnsiTheme="minorHAnsi" w:cstheme="minorBidi"/>
          <w:kern w:val="2"/>
          <w:sz w:val="22"/>
          <w:szCs w:val="22"/>
          <w14:ligatures w14:val="standardContextual"/>
        </w:rPr>
        <w:tab/>
      </w:r>
      <w:r w:rsidRPr="004E46F2">
        <w:rPr>
          <w:snapToGrid w:val="0"/>
        </w:rPr>
        <w:t>Requirements</w:t>
      </w:r>
      <w:r>
        <w:tab/>
      </w:r>
      <w:r>
        <w:fldChar w:fldCharType="begin"/>
      </w:r>
      <w:r>
        <w:instrText xml:space="preserve"> PAGEREF _Toc145036627 \h </w:instrText>
      </w:r>
      <w:r>
        <w:fldChar w:fldCharType="separate"/>
      </w:r>
      <w:r>
        <w:t>40</w:t>
      </w:r>
      <w:r>
        <w:fldChar w:fldCharType="end"/>
      </w:r>
    </w:p>
    <w:p w14:paraId="34023278" w14:textId="213BFB9A" w:rsidR="00E91011" w:rsidRDefault="00E91011">
      <w:pPr>
        <w:pStyle w:val="TOC5"/>
        <w:rPr>
          <w:rFonts w:asciiTheme="minorHAnsi" w:eastAsiaTheme="minorEastAsia" w:hAnsiTheme="minorHAnsi" w:cstheme="minorBidi"/>
          <w:kern w:val="2"/>
          <w:sz w:val="22"/>
          <w:szCs w:val="22"/>
          <w14:ligatures w14:val="standardContextual"/>
        </w:rPr>
      </w:pPr>
      <w:r>
        <w:t>8.5.1.1</w:t>
      </w:r>
      <w:r>
        <w:rPr>
          <w:lang w:eastAsia="zh-CN"/>
        </w:rPr>
        <w:t>.1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_Toc145036628 \h </w:instrText>
      </w:r>
      <w:r>
        <w:fldChar w:fldCharType="separate"/>
      </w:r>
      <w:r>
        <w:t>40</w:t>
      </w:r>
      <w:r>
        <w:fldChar w:fldCharType="end"/>
      </w:r>
    </w:p>
    <w:p w14:paraId="5356FB89" w14:textId="77089639" w:rsidR="00E91011" w:rsidRDefault="00E91011">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Performance r</w:t>
      </w:r>
      <w:r>
        <w:rPr>
          <w:lang w:eastAsia="zh-CN"/>
        </w:rPr>
        <w:t>equirements for NPUSCH format 2</w:t>
      </w:r>
      <w:r>
        <w:tab/>
      </w:r>
      <w:r>
        <w:fldChar w:fldCharType="begin"/>
      </w:r>
      <w:r>
        <w:instrText xml:space="preserve"> PAGEREF _Toc145036629 \h </w:instrText>
      </w:r>
      <w:r>
        <w:fldChar w:fldCharType="separate"/>
      </w:r>
      <w:r>
        <w:t>41</w:t>
      </w:r>
      <w:r>
        <w:fldChar w:fldCharType="end"/>
      </w:r>
    </w:p>
    <w:p w14:paraId="4AFC9DB8" w14:textId="1968E061" w:rsidR="00E91011" w:rsidRDefault="00E91011">
      <w:pPr>
        <w:pStyle w:val="TOC4"/>
        <w:rPr>
          <w:rFonts w:asciiTheme="minorHAnsi" w:eastAsiaTheme="minorEastAsia" w:hAnsiTheme="minorHAnsi" w:cstheme="minorBidi"/>
          <w:kern w:val="2"/>
          <w:sz w:val="22"/>
          <w:szCs w:val="22"/>
          <w14:ligatures w14:val="standardContextual"/>
        </w:rPr>
      </w:pPr>
      <w:r>
        <w:rPr>
          <w:lang w:eastAsia="zh-CN"/>
        </w:rPr>
        <w:t>8.5.2.1</w:t>
      </w:r>
      <w:r>
        <w:rPr>
          <w:rFonts w:asciiTheme="minorHAnsi" w:eastAsiaTheme="minorEastAsia" w:hAnsiTheme="minorHAnsi" w:cstheme="minorBidi"/>
          <w:kern w:val="2"/>
          <w:sz w:val="22"/>
          <w:szCs w:val="22"/>
          <w14:ligatures w14:val="standardContextual"/>
        </w:rPr>
        <w:tab/>
      </w:r>
      <w:r>
        <w:rPr>
          <w:lang w:eastAsia="zh-CN"/>
        </w:rPr>
        <w:t xml:space="preserve">DTX </w:t>
      </w:r>
      <w:r>
        <w:t>to ACK performance</w:t>
      </w:r>
      <w:r>
        <w:tab/>
      </w:r>
      <w:r>
        <w:fldChar w:fldCharType="begin"/>
      </w:r>
      <w:r>
        <w:instrText xml:space="preserve"> PAGEREF _Toc145036630 \h </w:instrText>
      </w:r>
      <w:r>
        <w:fldChar w:fldCharType="separate"/>
      </w:r>
      <w:r>
        <w:t>41</w:t>
      </w:r>
      <w:r>
        <w:fldChar w:fldCharType="end"/>
      </w:r>
    </w:p>
    <w:p w14:paraId="583B8BB6" w14:textId="626204F8" w:rsidR="00E91011" w:rsidRDefault="00E91011">
      <w:pPr>
        <w:pStyle w:val="TOC5"/>
        <w:rPr>
          <w:rFonts w:asciiTheme="minorHAnsi" w:eastAsiaTheme="minorEastAsia" w:hAnsiTheme="minorHAnsi" w:cstheme="minorBidi"/>
          <w:kern w:val="2"/>
          <w:sz w:val="22"/>
          <w:szCs w:val="22"/>
          <w14:ligatures w14:val="standardContextual"/>
        </w:rPr>
      </w:pPr>
      <w:r>
        <w:rPr>
          <w:lang w:eastAsia="zh-CN"/>
        </w:rPr>
        <w:t>8.5.2.1.1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_Toc145036631 \h </w:instrText>
      </w:r>
      <w:r>
        <w:fldChar w:fldCharType="separate"/>
      </w:r>
      <w:r>
        <w:t>41</w:t>
      </w:r>
      <w:r>
        <w:fldChar w:fldCharType="end"/>
      </w:r>
    </w:p>
    <w:p w14:paraId="7F6BA639" w14:textId="5869A8BB" w:rsidR="00E91011" w:rsidRDefault="00E91011">
      <w:pPr>
        <w:pStyle w:val="TOC4"/>
        <w:rPr>
          <w:rFonts w:asciiTheme="minorHAnsi" w:eastAsiaTheme="minorEastAsia" w:hAnsiTheme="minorHAnsi" w:cstheme="minorBidi"/>
          <w:kern w:val="2"/>
          <w:sz w:val="22"/>
          <w:szCs w:val="22"/>
          <w14:ligatures w14:val="standardContextual"/>
        </w:rPr>
      </w:pPr>
      <w:r>
        <w:rPr>
          <w:lang w:eastAsia="zh-CN"/>
        </w:rPr>
        <w:t>8.5.2.2</w:t>
      </w:r>
      <w:r>
        <w:rPr>
          <w:rFonts w:asciiTheme="minorHAnsi" w:eastAsiaTheme="minorEastAsia" w:hAnsiTheme="minorHAnsi" w:cstheme="minorBidi"/>
          <w:kern w:val="2"/>
          <w:sz w:val="22"/>
          <w:szCs w:val="22"/>
          <w14:ligatures w14:val="standardContextual"/>
        </w:rPr>
        <w:tab/>
      </w:r>
      <w:r>
        <w:t>ACK missed detection requirements</w:t>
      </w:r>
      <w:r>
        <w:tab/>
      </w:r>
      <w:r>
        <w:fldChar w:fldCharType="begin"/>
      </w:r>
      <w:r>
        <w:instrText xml:space="preserve"> PAGEREF _Toc145036632 \h </w:instrText>
      </w:r>
      <w:r>
        <w:fldChar w:fldCharType="separate"/>
      </w:r>
      <w:r>
        <w:t>42</w:t>
      </w:r>
      <w:r>
        <w:fldChar w:fldCharType="end"/>
      </w:r>
    </w:p>
    <w:p w14:paraId="5FD4C221" w14:textId="2E7E84E6" w:rsidR="00E91011" w:rsidRDefault="00E91011">
      <w:pPr>
        <w:pStyle w:val="TOC5"/>
        <w:rPr>
          <w:rFonts w:asciiTheme="minorHAnsi" w:eastAsiaTheme="minorEastAsia" w:hAnsiTheme="minorHAnsi" w:cstheme="minorBidi"/>
          <w:kern w:val="2"/>
          <w:sz w:val="22"/>
          <w:szCs w:val="22"/>
          <w14:ligatures w14:val="standardContextual"/>
        </w:rPr>
      </w:pPr>
      <w:r>
        <w:t>8.5.2.2.1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_Toc145036633 \h </w:instrText>
      </w:r>
      <w:r>
        <w:fldChar w:fldCharType="separate"/>
      </w:r>
      <w:r>
        <w:t>42</w:t>
      </w:r>
      <w:r>
        <w:fldChar w:fldCharType="end"/>
      </w:r>
    </w:p>
    <w:p w14:paraId="00285BB6" w14:textId="2CCCBE41" w:rsidR="00E91011" w:rsidRDefault="00E91011">
      <w:pPr>
        <w:pStyle w:val="TOC3"/>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Performance r</w:t>
      </w:r>
      <w:r>
        <w:rPr>
          <w:lang w:eastAsia="zh-CN"/>
        </w:rPr>
        <w:t>equirements for NPRACH</w:t>
      </w:r>
      <w:r>
        <w:tab/>
      </w:r>
      <w:r>
        <w:fldChar w:fldCharType="begin"/>
      </w:r>
      <w:r>
        <w:instrText xml:space="preserve"> PAGEREF _Toc145036634 \h </w:instrText>
      </w:r>
      <w:r>
        <w:fldChar w:fldCharType="separate"/>
      </w:r>
      <w:r>
        <w:t>42</w:t>
      </w:r>
      <w:r>
        <w:fldChar w:fldCharType="end"/>
      </w:r>
    </w:p>
    <w:p w14:paraId="275301ED" w14:textId="499A6849" w:rsidR="00E91011" w:rsidRDefault="00E91011">
      <w:pPr>
        <w:pStyle w:val="TOC4"/>
        <w:rPr>
          <w:rFonts w:asciiTheme="minorHAnsi" w:eastAsiaTheme="minorEastAsia" w:hAnsiTheme="minorHAnsi" w:cstheme="minorBidi"/>
          <w:kern w:val="2"/>
          <w:sz w:val="22"/>
          <w:szCs w:val="22"/>
          <w14:ligatures w14:val="standardContextual"/>
        </w:rPr>
      </w:pPr>
      <w:r>
        <w:t>8.5.3.1</w:t>
      </w:r>
      <w:r>
        <w:rPr>
          <w:rFonts w:asciiTheme="minorHAnsi" w:eastAsiaTheme="minorEastAsia" w:hAnsiTheme="minorHAnsi" w:cstheme="minorBidi"/>
          <w:kern w:val="2"/>
          <w:sz w:val="22"/>
          <w:szCs w:val="22"/>
          <w14:ligatures w14:val="standardContextual"/>
        </w:rPr>
        <w:tab/>
      </w:r>
      <w:r>
        <w:t>NPRACH False alarm probability</w:t>
      </w:r>
      <w:r>
        <w:tab/>
      </w:r>
      <w:r>
        <w:fldChar w:fldCharType="begin"/>
      </w:r>
      <w:r>
        <w:instrText xml:space="preserve"> PAGEREF _Toc145036635 \h </w:instrText>
      </w:r>
      <w:r>
        <w:fldChar w:fldCharType="separate"/>
      </w:r>
      <w:r>
        <w:t>42</w:t>
      </w:r>
      <w:r>
        <w:fldChar w:fldCharType="end"/>
      </w:r>
    </w:p>
    <w:p w14:paraId="367DAC67" w14:textId="29D892C9" w:rsidR="00E91011" w:rsidRDefault="00E91011">
      <w:pPr>
        <w:pStyle w:val="TOC5"/>
        <w:rPr>
          <w:rFonts w:asciiTheme="minorHAnsi" w:eastAsiaTheme="minorEastAsia" w:hAnsiTheme="minorHAnsi" w:cstheme="minorBidi"/>
          <w:kern w:val="2"/>
          <w:sz w:val="22"/>
          <w:szCs w:val="22"/>
          <w14:ligatures w14:val="standardContextual"/>
        </w:rPr>
      </w:pPr>
      <w:r>
        <w:rPr>
          <w:lang w:eastAsia="zh-CN"/>
        </w:rPr>
        <w:t>8.5.3.1.1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_Toc145036636 \h </w:instrText>
      </w:r>
      <w:r>
        <w:fldChar w:fldCharType="separate"/>
      </w:r>
      <w:r>
        <w:t>43</w:t>
      </w:r>
      <w:r>
        <w:fldChar w:fldCharType="end"/>
      </w:r>
    </w:p>
    <w:p w14:paraId="0E4BC257" w14:textId="0A6E4113" w:rsidR="00E91011" w:rsidRDefault="00E91011">
      <w:pPr>
        <w:pStyle w:val="TOC4"/>
        <w:rPr>
          <w:rFonts w:asciiTheme="minorHAnsi" w:eastAsiaTheme="minorEastAsia" w:hAnsiTheme="minorHAnsi" w:cstheme="minorBidi"/>
          <w:kern w:val="2"/>
          <w:sz w:val="22"/>
          <w:szCs w:val="22"/>
          <w14:ligatures w14:val="standardContextual"/>
        </w:rPr>
      </w:pPr>
      <w:r>
        <w:rPr>
          <w:lang w:eastAsia="zh-CN"/>
        </w:rPr>
        <w:lastRenderedPageBreak/>
        <w:t>8.5.3.2</w:t>
      </w:r>
      <w:r>
        <w:rPr>
          <w:rFonts w:asciiTheme="minorHAnsi" w:eastAsiaTheme="minorEastAsia" w:hAnsiTheme="minorHAnsi" w:cstheme="minorBidi"/>
          <w:kern w:val="2"/>
          <w:sz w:val="22"/>
          <w:szCs w:val="22"/>
          <w14:ligatures w14:val="standardContextual"/>
        </w:rPr>
        <w:tab/>
      </w:r>
      <w:r>
        <w:t>NPRACH detection requirements</w:t>
      </w:r>
      <w:r>
        <w:tab/>
      </w:r>
      <w:r>
        <w:fldChar w:fldCharType="begin"/>
      </w:r>
      <w:r>
        <w:instrText xml:space="preserve"> PAGEREF _Toc145036637 \h </w:instrText>
      </w:r>
      <w:r>
        <w:fldChar w:fldCharType="separate"/>
      </w:r>
      <w:r>
        <w:t>43</w:t>
      </w:r>
      <w:r>
        <w:fldChar w:fldCharType="end"/>
      </w:r>
    </w:p>
    <w:p w14:paraId="0B6B2BB2" w14:textId="1D01A835" w:rsidR="00E91011" w:rsidRDefault="00E91011">
      <w:pPr>
        <w:pStyle w:val="TOC5"/>
        <w:rPr>
          <w:rFonts w:asciiTheme="minorHAnsi" w:eastAsiaTheme="minorEastAsia" w:hAnsiTheme="minorHAnsi" w:cstheme="minorBidi"/>
          <w:kern w:val="2"/>
          <w:sz w:val="22"/>
          <w:szCs w:val="22"/>
          <w14:ligatures w14:val="standardContextual"/>
        </w:rPr>
      </w:pPr>
      <w:r>
        <w:t>8.5.3.2.1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_Toc145036638 \h </w:instrText>
      </w:r>
      <w:r>
        <w:fldChar w:fldCharType="separate"/>
      </w:r>
      <w:r>
        <w:t>43</w:t>
      </w:r>
      <w:r>
        <w:fldChar w:fldCharType="end"/>
      </w:r>
    </w:p>
    <w:p w14:paraId="297805F6" w14:textId="0BC4EB86" w:rsidR="00E91011" w:rsidRDefault="00E91011">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Radiated transmitter characteristics</w:t>
      </w:r>
      <w:r>
        <w:tab/>
      </w:r>
      <w:r>
        <w:fldChar w:fldCharType="begin"/>
      </w:r>
      <w:r>
        <w:instrText xml:space="preserve"> PAGEREF _Toc145036639 \h </w:instrText>
      </w:r>
      <w:r>
        <w:fldChar w:fldCharType="separate"/>
      </w:r>
      <w:r>
        <w:t>43</w:t>
      </w:r>
      <w:r>
        <w:fldChar w:fldCharType="end"/>
      </w:r>
    </w:p>
    <w:p w14:paraId="7C896DFA" w14:textId="74E49A4A" w:rsidR="00E91011" w:rsidRDefault="00E91011">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_Toc145036640 \h </w:instrText>
      </w:r>
      <w:r>
        <w:fldChar w:fldCharType="separate"/>
      </w:r>
      <w:r>
        <w:t>43</w:t>
      </w:r>
      <w:r>
        <w:fldChar w:fldCharType="end"/>
      </w:r>
    </w:p>
    <w:p w14:paraId="3F4D1831" w14:textId="55875B0A" w:rsidR="00E91011" w:rsidRDefault="00E91011">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Radiated transmit power</w:t>
      </w:r>
      <w:r>
        <w:tab/>
      </w:r>
      <w:r>
        <w:fldChar w:fldCharType="begin"/>
      </w:r>
      <w:r>
        <w:instrText xml:space="preserve"> PAGEREF _Toc145036641 \h </w:instrText>
      </w:r>
      <w:r>
        <w:fldChar w:fldCharType="separate"/>
      </w:r>
      <w:r>
        <w:t>43</w:t>
      </w:r>
      <w:r>
        <w:fldChar w:fldCharType="end"/>
      </w:r>
    </w:p>
    <w:p w14:paraId="0BA5D9C2" w14:textId="21EEDD2C"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rPr>
        <w:t>9.2.1</w:t>
      </w:r>
      <w:r>
        <w:rPr>
          <w:rFonts w:asciiTheme="minorHAnsi" w:eastAsiaTheme="minorEastAsia" w:hAnsiTheme="minorHAnsi" w:cstheme="minorBidi"/>
          <w:kern w:val="2"/>
          <w:sz w:val="22"/>
          <w:szCs w:val="22"/>
          <w14:ligatures w14:val="standardContextual"/>
        </w:rPr>
        <w:tab/>
      </w:r>
      <w:r w:rsidRPr="004E46F2">
        <w:rPr>
          <w:rFonts w:eastAsia="DengXian"/>
        </w:rPr>
        <w:t>General</w:t>
      </w:r>
      <w:r>
        <w:tab/>
      </w:r>
      <w:r>
        <w:fldChar w:fldCharType="begin"/>
      </w:r>
      <w:r>
        <w:instrText xml:space="preserve"> PAGEREF _Toc145036642 \h </w:instrText>
      </w:r>
      <w:r>
        <w:fldChar w:fldCharType="separate"/>
      </w:r>
      <w:r>
        <w:t>43</w:t>
      </w:r>
      <w:r>
        <w:fldChar w:fldCharType="end"/>
      </w:r>
    </w:p>
    <w:p w14:paraId="749FA5AA" w14:textId="1B9753E5"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rPr>
        <w:t>9.2.2</w:t>
      </w:r>
      <w:r>
        <w:rPr>
          <w:rFonts w:asciiTheme="minorHAnsi" w:eastAsiaTheme="minorEastAsia" w:hAnsiTheme="minorHAnsi" w:cstheme="minorBidi"/>
          <w:kern w:val="2"/>
          <w:sz w:val="22"/>
          <w:szCs w:val="22"/>
          <w14:ligatures w14:val="standardContextual"/>
        </w:rPr>
        <w:tab/>
      </w:r>
      <w:r w:rsidRPr="004E46F2">
        <w:rPr>
          <w:rFonts w:eastAsia="DengXian"/>
        </w:rPr>
        <w:t xml:space="preserve">Minimum requirement for </w:t>
      </w:r>
      <w:r w:rsidRPr="004E46F2">
        <w:rPr>
          <w:rFonts w:eastAsia="DengXian"/>
          <w:i/>
        </w:rPr>
        <w:t>SAN type 1-H</w:t>
      </w:r>
      <w:r w:rsidRPr="004E46F2">
        <w:rPr>
          <w:rFonts w:eastAsia="DengXian"/>
        </w:rPr>
        <w:t xml:space="preserve"> and </w:t>
      </w:r>
      <w:r w:rsidRPr="004E46F2">
        <w:rPr>
          <w:i/>
          <w:lang w:eastAsia="zh-CN"/>
        </w:rPr>
        <w:t>SAN type 1-O</w:t>
      </w:r>
      <w:r>
        <w:tab/>
      </w:r>
      <w:r>
        <w:fldChar w:fldCharType="begin"/>
      </w:r>
      <w:r>
        <w:instrText xml:space="preserve"> PAGEREF _Toc145036643 \h </w:instrText>
      </w:r>
      <w:r>
        <w:fldChar w:fldCharType="separate"/>
      </w:r>
      <w:r>
        <w:t>44</w:t>
      </w:r>
      <w:r>
        <w:fldChar w:fldCharType="end"/>
      </w:r>
    </w:p>
    <w:p w14:paraId="2BA361D2" w14:textId="32FBE1E5" w:rsidR="00E91011" w:rsidRDefault="00E91011">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OTA Satellite Access Node output power</w:t>
      </w:r>
      <w:r>
        <w:tab/>
      </w:r>
      <w:r>
        <w:fldChar w:fldCharType="begin"/>
      </w:r>
      <w:r>
        <w:instrText xml:space="preserve"> PAGEREF _Toc145036644 \h </w:instrText>
      </w:r>
      <w:r>
        <w:fldChar w:fldCharType="separate"/>
      </w:r>
      <w:r>
        <w:t>44</w:t>
      </w:r>
      <w:r>
        <w:fldChar w:fldCharType="end"/>
      </w:r>
    </w:p>
    <w:p w14:paraId="35EC80E5" w14:textId="310FF5D9"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rPr>
        <w:t>9.3.1</w:t>
      </w:r>
      <w:r>
        <w:rPr>
          <w:rFonts w:asciiTheme="minorHAnsi" w:eastAsiaTheme="minorEastAsia" w:hAnsiTheme="minorHAnsi" w:cstheme="minorBidi"/>
          <w:kern w:val="2"/>
          <w:sz w:val="22"/>
          <w:szCs w:val="22"/>
          <w14:ligatures w14:val="standardContextual"/>
        </w:rPr>
        <w:tab/>
      </w:r>
      <w:r w:rsidRPr="004E46F2">
        <w:rPr>
          <w:rFonts w:eastAsia="DengXian"/>
        </w:rPr>
        <w:t>General</w:t>
      </w:r>
      <w:r>
        <w:tab/>
      </w:r>
      <w:r>
        <w:fldChar w:fldCharType="begin"/>
      </w:r>
      <w:r>
        <w:instrText xml:space="preserve"> PAGEREF _Toc145036645 \h </w:instrText>
      </w:r>
      <w:r>
        <w:fldChar w:fldCharType="separate"/>
      </w:r>
      <w:r>
        <w:t>44</w:t>
      </w:r>
      <w:r>
        <w:fldChar w:fldCharType="end"/>
      </w:r>
    </w:p>
    <w:p w14:paraId="4D198F3B" w14:textId="6A097F62"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rPr>
        <w:t>9.3.2</w:t>
      </w:r>
      <w:r>
        <w:rPr>
          <w:rFonts w:asciiTheme="minorHAnsi" w:eastAsiaTheme="minorEastAsia" w:hAnsiTheme="minorHAnsi" w:cstheme="minorBidi"/>
          <w:kern w:val="2"/>
          <w:sz w:val="22"/>
          <w:szCs w:val="22"/>
          <w14:ligatures w14:val="standardContextual"/>
        </w:rPr>
        <w:tab/>
      </w:r>
      <w:r w:rsidRPr="004E46F2">
        <w:rPr>
          <w:rFonts w:eastAsia="DengXian"/>
        </w:rPr>
        <w:t xml:space="preserve">Minimum requirement for </w:t>
      </w:r>
      <w:r w:rsidRPr="004E46F2">
        <w:rPr>
          <w:rFonts w:eastAsia="DengXian"/>
          <w:i/>
        </w:rPr>
        <w:t>SAN type 1-O</w:t>
      </w:r>
      <w:r>
        <w:tab/>
      </w:r>
      <w:r>
        <w:fldChar w:fldCharType="begin"/>
      </w:r>
      <w:r>
        <w:instrText xml:space="preserve"> PAGEREF _Toc145036646 \h </w:instrText>
      </w:r>
      <w:r>
        <w:fldChar w:fldCharType="separate"/>
      </w:r>
      <w:r>
        <w:t>44</w:t>
      </w:r>
      <w:r>
        <w:fldChar w:fldCharType="end"/>
      </w:r>
    </w:p>
    <w:p w14:paraId="6898B38E" w14:textId="29E00BE8" w:rsidR="00E91011" w:rsidRDefault="00E91011">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OTA output power dynamics</w:t>
      </w:r>
      <w:r>
        <w:tab/>
      </w:r>
      <w:r>
        <w:fldChar w:fldCharType="begin"/>
      </w:r>
      <w:r>
        <w:instrText xml:space="preserve"> PAGEREF _Toc145036647 \h </w:instrText>
      </w:r>
      <w:r>
        <w:fldChar w:fldCharType="separate"/>
      </w:r>
      <w:r>
        <w:t>44</w:t>
      </w:r>
      <w:r>
        <w:fldChar w:fldCharType="end"/>
      </w:r>
    </w:p>
    <w:p w14:paraId="452D48B8" w14:textId="6724BAA4"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rPr>
        <w:t>9.4.1</w:t>
      </w:r>
      <w:r>
        <w:rPr>
          <w:rFonts w:asciiTheme="minorHAnsi" w:eastAsiaTheme="minorEastAsia" w:hAnsiTheme="minorHAnsi" w:cstheme="minorBidi"/>
          <w:kern w:val="2"/>
          <w:sz w:val="22"/>
          <w:szCs w:val="22"/>
          <w14:ligatures w14:val="standardContextual"/>
        </w:rPr>
        <w:tab/>
      </w:r>
      <w:r w:rsidRPr="004E46F2">
        <w:rPr>
          <w:rFonts w:eastAsia="DengXian"/>
        </w:rPr>
        <w:t>General</w:t>
      </w:r>
      <w:r>
        <w:tab/>
      </w:r>
      <w:r>
        <w:fldChar w:fldCharType="begin"/>
      </w:r>
      <w:r>
        <w:instrText xml:space="preserve"> PAGEREF _Toc145036648 \h </w:instrText>
      </w:r>
      <w:r>
        <w:fldChar w:fldCharType="separate"/>
      </w:r>
      <w:r>
        <w:t>44</w:t>
      </w:r>
      <w:r>
        <w:fldChar w:fldCharType="end"/>
      </w:r>
    </w:p>
    <w:p w14:paraId="754B9787" w14:textId="4127F50B"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rPr>
        <w:t>9.4.2</w:t>
      </w:r>
      <w:r>
        <w:rPr>
          <w:rFonts w:asciiTheme="minorHAnsi" w:eastAsiaTheme="minorEastAsia" w:hAnsiTheme="minorHAnsi" w:cstheme="minorBidi"/>
          <w:kern w:val="2"/>
          <w:sz w:val="22"/>
          <w:szCs w:val="22"/>
          <w14:ligatures w14:val="standardContextual"/>
        </w:rPr>
        <w:tab/>
      </w:r>
      <w:r w:rsidRPr="004E46F2">
        <w:rPr>
          <w:rFonts w:eastAsia="DengXian"/>
        </w:rPr>
        <w:t>OTA RE power control dynamic range</w:t>
      </w:r>
      <w:r>
        <w:tab/>
      </w:r>
      <w:r>
        <w:fldChar w:fldCharType="begin"/>
      </w:r>
      <w:r>
        <w:instrText xml:space="preserve"> PAGEREF _Toc145036649 \h </w:instrText>
      </w:r>
      <w:r>
        <w:fldChar w:fldCharType="separate"/>
      </w:r>
      <w:r>
        <w:t>45</w:t>
      </w:r>
      <w:r>
        <w:fldChar w:fldCharType="end"/>
      </w:r>
    </w:p>
    <w:p w14:paraId="70010A54" w14:textId="78FBCC8B"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rPr>
        <w:t>9.4.2.1</w:t>
      </w:r>
      <w:r>
        <w:rPr>
          <w:rFonts w:asciiTheme="minorHAnsi" w:eastAsiaTheme="minorEastAsia" w:hAnsiTheme="minorHAnsi" w:cstheme="minorBidi"/>
          <w:kern w:val="2"/>
          <w:sz w:val="22"/>
          <w:szCs w:val="22"/>
          <w14:ligatures w14:val="standardContextual"/>
        </w:rPr>
        <w:tab/>
      </w:r>
      <w:r w:rsidRPr="004E46F2">
        <w:rPr>
          <w:rFonts w:eastAsia="DengXian"/>
        </w:rPr>
        <w:t>General</w:t>
      </w:r>
      <w:r>
        <w:tab/>
      </w:r>
      <w:r>
        <w:fldChar w:fldCharType="begin"/>
      </w:r>
      <w:r>
        <w:instrText xml:space="preserve"> PAGEREF _Toc145036650 \h </w:instrText>
      </w:r>
      <w:r>
        <w:fldChar w:fldCharType="separate"/>
      </w:r>
      <w:r>
        <w:t>45</w:t>
      </w:r>
      <w:r>
        <w:fldChar w:fldCharType="end"/>
      </w:r>
    </w:p>
    <w:p w14:paraId="72F6351E" w14:textId="67026376"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rPr>
        <w:t>9.4.2.2</w:t>
      </w:r>
      <w:r>
        <w:rPr>
          <w:rFonts w:asciiTheme="minorHAnsi" w:eastAsiaTheme="minorEastAsia" w:hAnsiTheme="minorHAnsi" w:cstheme="minorBidi"/>
          <w:kern w:val="2"/>
          <w:sz w:val="22"/>
          <w:szCs w:val="22"/>
          <w14:ligatures w14:val="standardContextual"/>
        </w:rPr>
        <w:tab/>
      </w:r>
      <w:r w:rsidRPr="004E46F2">
        <w:rPr>
          <w:rFonts w:eastAsia="DengXian"/>
        </w:rPr>
        <w:t xml:space="preserve">Minimum requirement for </w:t>
      </w:r>
      <w:r w:rsidRPr="004E46F2">
        <w:rPr>
          <w:i/>
          <w:lang w:eastAsia="zh-CN"/>
        </w:rPr>
        <w:t>SAN</w:t>
      </w:r>
      <w:r w:rsidRPr="004E46F2">
        <w:rPr>
          <w:rFonts w:eastAsia="DengXian"/>
          <w:i/>
        </w:rPr>
        <w:t xml:space="preserve"> type 1-O</w:t>
      </w:r>
      <w:r>
        <w:tab/>
      </w:r>
      <w:r>
        <w:fldChar w:fldCharType="begin"/>
      </w:r>
      <w:r>
        <w:instrText xml:space="preserve"> PAGEREF _Toc145036651 \h </w:instrText>
      </w:r>
      <w:r>
        <w:fldChar w:fldCharType="separate"/>
      </w:r>
      <w:r>
        <w:t>45</w:t>
      </w:r>
      <w:r>
        <w:fldChar w:fldCharType="end"/>
      </w:r>
    </w:p>
    <w:p w14:paraId="6A60C2CC" w14:textId="131A9DFC"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rPr>
        <w:t>9.4.3</w:t>
      </w:r>
      <w:r>
        <w:rPr>
          <w:rFonts w:asciiTheme="minorHAnsi" w:eastAsiaTheme="minorEastAsia" w:hAnsiTheme="minorHAnsi" w:cstheme="minorBidi"/>
          <w:kern w:val="2"/>
          <w:sz w:val="22"/>
          <w:szCs w:val="22"/>
          <w14:ligatures w14:val="standardContextual"/>
        </w:rPr>
        <w:tab/>
      </w:r>
      <w:r w:rsidRPr="004E46F2">
        <w:rPr>
          <w:rFonts w:eastAsia="DengXian"/>
        </w:rPr>
        <w:t>OTA total power dynamic range</w:t>
      </w:r>
      <w:r>
        <w:tab/>
      </w:r>
      <w:r>
        <w:fldChar w:fldCharType="begin"/>
      </w:r>
      <w:r>
        <w:instrText xml:space="preserve"> PAGEREF _Toc145036652 \h </w:instrText>
      </w:r>
      <w:r>
        <w:fldChar w:fldCharType="separate"/>
      </w:r>
      <w:r>
        <w:t>45</w:t>
      </w:r>
      <w:r>
        <w:fldChar w:fldCharType="end"/>
      </w:r>
    </w:p>
    <w:p w14:paraId="1D1DF28A" w14:textId="101AE5A7"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rPr>
        <w:t>9.4.3.1</w:t>
      </w:r>
      <w:r>
        <w:rPr>
          <w:rFonts w:asciiTheme="minorHAnsi" w:eastAsiaTheme="minorEastAsia" w:hAnsiTheme="minorHAnsi" w:cstheme="minorBidi"/>
          <w:kern w:val="2"/>
          <w:sz w:val="22"/>
          <w:szCs w:val="22"/>
          <w14:ligatures w14:val="standardContextual"/>
        </w:rPr>
        <w:tab/>
      </w:r>
      <w:r w:rsidRPr="004E46F2">
        <w:rPr>
          <w:rFonts w:eastAsia="DengXian"/>
        </w:rPr>
        <w:t>General</w:t>
      </w:r>
      <w:r>
        <w:tab/>
      </w:r>
      <w:r>
        <w:fldChar w:fldCharType="begin"/>
      </w:r>
      <w:r>
        <w:instrText xml:space="preserve"> PAGEREF _Toc145036653 \h </w:instrText>
      </w:r>
      <w:r>
        <w:fldChar w:fldCharType="separate"/>
      </w:r>
      <w:r>
        <w:t>45</w:t>
      </w:r>
      <w:r>
        <w:fldChar w:fldCharType="end"/>
      </w:r>
    </w:p>
    <w:p w14:paraId="20EE573A" w14:textId="262FD0A4"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rPr>
        <w:t>9.4.3.2</w:t>
      </w:r>
      <w:r>
        <w:rPr>
          <w:rFonts w:asciiTheme="minorHAnsi" w:eastAsiaTheme="minorEastAsia" w:hAnsiTheme="minorHAnsi" w:cstheme="minorBidi"/>
          <w:kern w:val="2"/>
          <w:sz w:val="22"/>
          <w:szCs w:val="22"/>
          <w14:ligatures w14:val="standardContextual"/>
        </w:rPr>
        <w:tab/>
      </w:r>
      <w:r w:rsidRPr="004E46F2">
        <w:rPr>
          <w:rFonts w:eastAsia="DengXian"/>
        </w:rPr>
        <w:t xml:space="preserve">Minimum requirement for </w:t>
      </w:r>
      <w:r w:rsidRPr="004E46F2">
        <w:rPr>
          <w:i/>
          <w:lang w:eastAsia="zh-CN"/>
        </w:rPr>
        <w:t>SAN</w:t>
      </w:r>
      <w:r w:rsidRPr="004E46F2">
        <w:rPr>
          <w:rFonts w:eastAsia="DengXian"/>
          <w:i/>
        </w:rPr>
        <w:t xml:space="preserve"> type 1-O</w:t>
      </w:r>
      <w:r>
        <w:tab/>
      </w:r>
      <w:r>
        <w:fldChar w:fldCharType="begin"/>
      </w:r>
      <w:r>
        <w:instrText xml:space="preserve"> PAGEREF _Toc145036654 \h </w:instrText>
      </w:r>
      <w:r>
        <w:fldChar w:fldCharType="separate"/>
      </w:r>
      <w:r>
        <w:t>45</w:t>
      </w:r>
      <w:r>
        <w:fldChar w:fldCharType="end"/>
      </w:r>
    </w:p>
    <w:p w14:paraId="7294FD4C" w14:textId="1DD6E6BF" w:rsidR="00E91011" w:rsidRDefault="00E91011">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OTA transmit ON/OFF power</w:t>
      </w:r>
      <w:r>
        <w:tab/>
      </w:r>
      <w:r>
        <w:fldChar w:fldCharType="begin"/>
      </w:r>
      <w:r>
        <w:instrText xml:space="preserve"> PAGEREF _Toc145036655 \h </w:instrText>
      </w:r>
      <w:r>
        <w:fldChar w:fldCharType="separate"/>
      </w:r>
      <w:r>
        <w:t>45</w:t>
      </w:r>
      <w:r>
        <w:fldChar w:fldCharType="end"/>
      </w:r>
    </w:p>
    <w:p w14:paraId="58C63369" w14:textId="20E1619E" w:rsidR="00E91011" w:rsidRDefault="00E91011">
      <w:pPr>
        <w:pStyle w:val="TOC2"/>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OTA transmitted signal quality</w:t>
      </w:r>
      <w:r>
        <w:tab/>
      </w:r>
      <w:r>
        <w:fldChar w:fldCharType="begin"/>
      </w:r>
      <w:r>
        <w:instrText xml:space="preserve"> PAGEREF _Toc145036656 \h </w:instrText>
      </w:r>
      <w:r>
        <w:fldChar w:fldCharType="separate"/>
      </w:r>
      <w:r>
        <w:t>45</w:t>
      </w:r>
      <w:r>
        <w:fldChar w:fldCharType="end"/>
      </w:r>
    </w:p>
    <w:p w14:paraId="46AF2513" w14:textId="6FDF5BD0"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lang w:eastAsia="zh-CN"/>
        </w:rPr>
        <w:t>9</w:t>
      </w:r>
      <w:r w:rsidRPr="004E46F2">
        <w:rPr>
          <w:rFonts w:eastAsia="DengXian"/>
        </w:rPr>
        <w:t>.</w:t>
      </w:r>
      <w:r w:rsidRPr="004E46F2">
        <w:rPr>
          <w:rFonts w:eastAsia="DengXian"/>
          <w:lang w:eastAsia="zh-CN"/>
        </w:rPr>
        <w:t>6</w:t>
      </w:r>
      <w:r w:rsidRPr="004E46F2">
        <w:rPr>
          <w:rFonts w:eastAsia="DengXian"/>
        </w:rPr>
        <w:t>.1</w:t>
      </w:r>
      <w:r>
        <w:rPr>
          <w:rFonts w:asciiTheme="minorHAnsi" w:eastAsiaTheme="minorEastAsia" w:hAnsiTheme="minorHAnsi" w:cstheme="minorBidi"/>
          <w:kern w:val="2"/>
          <w:sz w:val="22"/>
          <w:szCs w:val="22"/>
          <w14:ligatures w14:val="standardContextual"/>
        </w:rPr>
        <w:tab/>
      </w:r>
      <w:r w:rsidRPr="004E46F2">
        <w:rPr>
          <w:rFonts w:eastAsia="DengXian"/>
        </w:rPr>
        <w:t>OTA frequency error</w:t>
      </w:r>
      <w:r>
        <w:tab/>
      </w:r>
      <w:r>
        <w:fldChar w:fldCharType="begin"/>
      </w:r>
      <w:r>
        <w:instrText xml:space="preserve"> PAGEREF _Toc145036657 \h </w:instrText>
      </w:r>
      <w:r>
        <w:fldChar w:fldCharType="separate"/>
      </w:r>
      <w:r>
        <w:t>45</w:t>
      </w:r>
      <w:r>
        <w:fldChar w:fldCharType="end"/>
      </w:r>
    </w:p>
    <w:p w14:paraId="482E3340" w14:textId="535D54F9"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lang w:eastAsia="zh-CN"/>
        </w:rPr>
        <w:t>9</w:t>
      </w:r>
      <w:r w:rsidRPr="004E46F2">
        <w:rPr>
          <w:rFonts w:eastAsia="DengXian"/>
        </w:rPr>
        <w:t>.</w:t>
      </w:r>
      <w:r w:rsidRPr="004E46F2">
        <w:rPr>
          <w:rFonts w:eastAsia="DengXian"/>
          <w:lang w:eastAsia="zh-CN"/>
        </w:rPr>
        <w:t>6</w:t>
      </w:r>
      <w:r w:rsidRPr="004E46F2">
        <w:rPr>
          <w:rFonts w:eastAsia="DengXian"/>
        </w:rPr>
        <w:t>.1.1</w:t>
      </w:r>
      <w:r>
        <w:rPr>
          <w:rFonts w:asciiTheme="minorHAnsi" w:eastAsiaTheme="minorEastAsia" w:hAnsiTheme="minorHAnsi" w:cstheme="minorBidi"/>
          <w:kern w:val="2"/>
          <w:sz w:val="22"/>
          <w:szCs w:val="22"/>
          <w14:ligatures w14:val="standardContextual"/>
        </w:rPr>
        <w:tab/>
      </w:r>
      <w:r w:rsidRPr="004E46F2">
        <w:rPr>
          <w:rFonts w:eastAsia="DengXian"/>
          <w:lang w:eastAsia="zh-CN"/>
        </w:rPr>
        <w:t>General</w:t>
      </w:r>
      <w:r>
        <w:tab/>
      </w:r>
      <w:r>
        <w:fldChar w:fldCharType="begin"/>
      </w:r>
      <w:r>
        <w:instrText xml:space="preserve"> PAGEREF _Toc145036658 \h </w:instrText>
      </w:r>
      <w:r>
        <w:fldChar w:fldCharType="separate"/>
      </w:r>
      <w:r>
        <w:t>45</w:t>
      </w:r>
      <w:r>
        <w:fldChar w:fldCharType="end"/>
      </w:r>
    </w:p>
    <w:p w14:paraId="2F7106ED" w14:textId="12B0873B"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lang w:eastAsia="zh-CN"/>
        </w:rPr>
        <w:t>9</w:t>
      </w:r>
      <w:r w:rsidRPr="004E46F2">
        <w:rPr>
          <w:rFonts w:eastAsia="DengXian"/>
        </w:rPr>
        <w:t>.</w:t>
      </w:r>
      <w:r w:rsidRPr="004E46F2">
        <w:rPr>
          <w:rFonts w:eastAsia="DengXian"/>
          <w:lang w:eastAsia="zh-CN"/>
        </w:rPr>
        <w:t>6</w:t>
      </w:r>
      <w:r w:rsidRPr="004E46F2">
        <w:rPr>
          <w:rFonts w:eastAsia="DengXian"/>
        </w:rPr>
        <w:t>.1.</w:t>
      </w:r>
      <w:r w:rsidRPr="004E46F2">
        <w:rPr>
          <w:rFonts w:eastAsia="DengXian"/>
          <w:lang w:eastAsia="zh-CN"/>
        </w:rPr>
        <w:t>2</w:t>
      </w:r>
      <w:r>
        <w:rPr>
          <w:rFonts w:asciiTheme="minorHAnsi" w:eastAsiaTheme="minorEastAsia" w:hAnsiTheme="minorHAnsi" w:cstheme="minorBidi"/>
          <w:kern w:val="2"/>
          <w:sz w:val="22"/>
          <w:szCs w:val="22"/>
          <w14:ligatures w14:val="standardContextual"/>
        </w:rPr>
        <w:tab/>
      </w:r>
      <w:r w:rsidRPr="004E46F2">
        <w:rPr>
          <w:rFonts w:eastAsia="DengXian"/>
        </w:rPr>
        <w:t>Minimum requirement</w:t>
      </w:r>
      <w:r w:rsidRPr="004E46F2">
        <w:rPr>
          <w:rFonts w:eastAsia="DengXian"/>
          <w:lang w:eastAsia="zh-CN"/>
        </w:rPr>
        <w:t xml:space="preserve"> for </w:t>
      </w:r>
      <w:r w:rsidRPr="004E46F2">
        <w:rPr>
          <w:rFonts w:eastAsia="DengXian"/>
          <w:i/>
          <w:lang w:eastAsia="zh-CN"/>
        </w:rPr>
        <w:t>SAN type 1-O</w:t>
      </w:r>
      <w:r>
        <w:tab/>
      </w:r>
      <w:r>
        <w:fldChar w:fldCharType="begin"/>
      </w:r>
      <w:r>
        <w:instrText xml:space="preserve"> PAGEREF _Toc145036659 \h </w:instrText>
      </w:r>
      <w:r>
        <w:fldChar w:fldCharType="separate"/>
      </w:r>
      <w:r>
        <w:t>45</w:t>
      </w:r>
      <w:r>
        <w:fldChar w:fldCharType="end"/>
      </w:r>
    </w:p>
    <w:p w14:paraId="1E23826C" w14:textId="29D23A1C"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rPr>
        <w:t>9.6.2</w:t>
      </w:r>
      <w:r>
        <w:rPr>
          <w:rFonts w:asciiTheme="minorHAnsi" w:eastAsiaTheme="minorEastAsia" w:hAnsiTheme="minorHAnsi" w:cstheme="minorBidi"/>
          <w:kern w:val="2"/>
          <w:sz w:val="22"/>
          <w:szCs w:val="22"/>
          <w14:ligatures w14:val="standardContextual"/>
        </w:rPr>
        <w:tab/>
      </w:r>
      <w:r w:rsidRPr="004E46F2">
        <w:rPr>
          <w:rFonts w:eastAsia="DengXian"/>
        </w:rPr>
        <w:t>OTA modulation quality</w:t>
      </w:r>
      <w:r>
        <w:tab/>
      </w:r>
      <w:r>
        <w:fldChar w:fldCharType="begin"/>
      </w:r>
      <w:r>
        <w:instrText xml:space="preserve"> PAGEREF _Toc145036660 \h </w:instrText>
      </w:r>
      <w:r>
        <w:fldChar w:fldCharType="separate"/>
      </w:r>
      <w:r>
        <w:t>46</w:t>
      </w:r>
      <w:r>
        <w:fldChar w:fldCharType="end"/>
      </w:r>
    </w:p>
    <w:p w14:paraId="534F3848" w14:textId="3D73A495"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rPr>
        <w:t>9.6.2.1</w:t>
      </w:r>
      <w:r>
        <w:rPr>
          <w:rFonts w:asciiTheme="minorHAnsi" w:eastAsiaTheme="minorEastAsia" w:hAnsiTheme="minorHAnsi" w:cstheme="minorBidi"/>
          <w:kern w:val="2"/>
          <w:sz w:val="22"/>
          <w:szCs w:val="22"/>
          <w14:ligatures w14:val="standardContextual"/>
        </w:rPr>
        <w:tab/>
      </w:r>
      <w:r w:rsidRPr="004E46F2">
        <w:rPr>
          <w:rFonts w:eastAsia="DengXian"/>
        </w:rPr>
        <w:t>General</w:t>
      </w:r>
      <w:r>
        <w:tab/>
      </w:r>
      <w:r>
        <w:fldChar w:fldCharType="begin"/>
      </w:r>
      <w:r>
        <w:instrText xml:space="preserve"> PAGEREF _Toc145036661 \h </w:instrText>
      </w:r>
      <w:r>
        <w:fldChar w:fldCharType="separate"/>
      </w:r>
      <w:r>
        <w:t>46</w:t>
      </w:r>
      <w:r>
        <w:fldChar w:fldCharType="end"/>
      </w:r>
    </w:p>
    <w:p w14:paraId="212F1433" w14:textId="24783E9A"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rPr>
        <w:t>9.6.2.2</w:t>
      </w:r>
      <w:r>
        <w:rPr>
          <w:rFonts w:asciiTheme="minorHAnsi" w:eastAsiaTheme="minorEastAsia" w:hAnsiTheme="minorHAnsi" w:cstheme="minorBidi"/>
          <w:kern w:val="2"/>
          <w:sz w:val="22"/>
          <w:szCs w:val="22"/>
          <w14:ligatures w14:val="standardContextual"/>
        </w:rPr>
        <w:tab/>
      </w:r>
      <w:r w:rsidRPr="004E46F2">
        <w:rPr>
          <w:rFonts w:eastAsia="DengXian"/>
        </w:rPr>
        <w:t xml:space="preserve">Minimum requirement for </w:t>
      </w:r>
      <w:r w:rsidRPr="004E46F2">
        <w:rPr>
          <w:rFonts w:eastAsia="DengXian"/>
          <w:i/>
          <w:lang w:eastAsia="zh-CN"/>
        </w:rPr>
        <w:t xml:space="preserve">SAN </w:t>
      </w:r>
      <w:r w:rsidRPr="004E46F2">
        <w:rPr>
          <w:rFonts w:eastAsia="DengXian"/>
          <w:i/>
        </w:rPr>
        <w:t>type 1-O</w:t>
      </w:r>
      <w:r>
        <w:tab/>
      </w:r>
      <w:r>
        <w:fldChar w:fldCharType="begin"/>
      </w:r>
      <w:r>
        <w:instrText xml:space="preserve"> PAGEREF _Toc145036662 \h </w:instrText>
      </w:r>
      <w:r>
        <w:fldChar w:fldCharType="separate"/>
      </w:r>
      <w:r>
        <w:t>46</w:t>
      </w:r>
      <w:r>
        <w:fldChar w:fldCharType="end"/>
      </w:r>
    </w:p>
    <w:p w14:paraId="2626AD8A" w14:textId="71B0D3B8"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lang w:val="en-US"/>
        </w:rPr>
        <w:t>9.6.3</w:t>
      </w:r>
      <w:r>
        <w:rPr>
          <w:rFonts w:asciiTheme="minorHAnsi" w:eastAsiaTheme="minorEastAsia" w:hAnsiTheme="minorHAnsi" w:cstheme="minorBidi"/>
          <w:kern w:val="2"/>
          <w:sz w:val="22"/>
          <w:szCs w:val="22"/>
          <w14:ligatures w14:val="standardContextual"/>
        </w:rPr>
        <w:tab/>
      </w:r>
      <w:r w:rsidRPr="004E46F2">
        <w:rPr>
          <w:rFonts w:eastAsia="DengXian"/>
          <w:lang w:val="en-US"/>
        </w:rPr>
        <w:t>OTA time alignment error</w:t>
      </w:r>
      <w:r>
        <w:tab/>
      </w:r>
      <w:r>
        <w:fldChar w:fldCharType="begin"/>
      </w:r>
      <w:r>
        <w:instrText xml:space="preserve"> PAGEREF _Toc145036663 \h </w:instrText>
      </w:r>
      <w:r>
        <w:fldChar w:fldCharType="separate"/>
      </w:r>
      <w:r>
        <w:t>46</w:t>
      </w:r>
      <w:r>
        <w:fldChar w:fldCharType="end"/>
      </w:r>
    </w:p>
    <w:p w14:paraId="34DC45C6" w14:textId="6BE40626" w:rsidR="00E91011" w:rsidRDefault="00E91011">
      <w:pPr>
        <w:pStyle w:val="TOC3"/>
        <w:rPr>
          <w:rFonts w:asciiTheme="minorHAnsi" w:eastAsiaTheme="minorEastAsia" w:hAnsiTheme="minorHAnsi" w:cstheme="minorBidi"/>
          <w:kern w:val="2"/>
          <w:sz w:val="22"/>
          <w:szCs w:val="22"/>
          <w14:ligatures w14:val="standardContextual"/>
        </w:rPr>
      </w:pPr>
      <w:r w:rsidRPr="004E46F2">
        <w:rPr>
          <w:lang w:val="en-US" w:eastAsia="zh-CN"/>
        </w:rPr>
        <w:t>9</w:t>
      </w:r>
      <w:r>
        <w:rPr>
          <w:lang w:eastAsia="zh-CN"/>
        </w:rPr>
        <w:t>.</w:t>
      </w:r>
      <w:r w:rsidRPr="004E46F2">
        <w:rPr>
          <w:lang w:val="en-US" w:eastAsia="zh-CN"/>
        </w:rPr>
        <w:t>6</w:t>
      </w:r>
      <w:r>
        <w:rPr>
          <w:lang w:eastAsia="zh-CN"/>
        </w:rPr>
        <w:t>.</w:t>
      </w:r>
      <w:r w:rsidRPr="004E46F2">
        <w:rPr>
          <w:lang w:val="en-US" w:eastAsia="zh-CN"/>
        </w:rPr>
        <w:t>4</w:t>
      </w:r>
      <w:r>
        <w:rPr>
          <w:rFonts w:asciiTheme="minorHAnsi" w:eastAsiaTheme="minorEastAsia" w:hAnsiTheme="minorHAnsi" w:cstheme="minorBidi"/>
          <w:kern w:val="2"/>
          <w:sz w:val="22"/>
          <w:szCs w:val="22"/>
          <w14:ligatures w14:val="standardContextual"/>
        </w:rPr>
        <w:tab/>
      </w:r>
      <w:r>
        <w:rPr>
          <w:lang w:eastAsia="zh-CN"/>
        </w:rPr>
        <w:t xml:space="preserve">OTA </w:t>
      </w:r>
      <w:r>
        <w:t>DL RS power</w:t>
      </w:r>
      <w:r>
        <w:tab/>
      </w:r>
      <w:r>
        <w:fldChar w:fldCharType="begin"/>
      </w:r>
      <w:r>
        <w:instrText xml:space="preserve"> PAGEREF _Toc145036664 \h </w:instrText>
      </w:r>
      <w:r>
        <w:fldChar w:fldCharType="separate"/>
      </w:r>
      <w:r>
        <w:t>46</w:t>
      </w:r>
      <w:r>
        <w:fldChar w:fldCharType="end"/>
      </w:r>
    </w:p>
    <w:p w14:paraId="016D9114" w14:textId="1E04DD48" w:rsidR="00E91011" w:rsidRDefault="00E91011">
      <w:pPr>
        <w:pStyle w:val="TOC4"/>
        <w:rPr>
          <w:rFonts w:asciiTheme="minorHAnsi" w:eastAsiaTheme="minorEastAsia" w:hAnsiTheme="minorHAnsi" w:cstheme="minorBidi"/>
          <w:kern w:val="2"/>
          <w:sz w:val="22"/>
          <w:szCs w:val="22"/>
          <w14:ligatures w14:val="standardContextual"/>
        </w:rPr>
      </w:pPr>
      <w:r w:rsidRPr="004E46F2">
        <w:rPr>
          <w:lang w:val="en-US" w:eastAsia="zh-CN"/>
        </w:rPr>
        <w:t>9</w:t>
      </w:r>
      <w:r>
        <w:t>.</w:t>
      </w:r>
      <w:r w:rsidRPr="004E46F2">
        <w:rPr>
          <w:lang w:val="en-US" w:eastAsia="zh-CN"/>
        </w:rPr>
        <w:t>6</w:t>
      </w:r>
      <w:r>
        <w:t>.4.1</w:t>
      </w:r>
      <w:r>
        <w:rPr>
          <w:rFonts w:asciiTheme="minorHAnsi" w:eastAsiaTheme="minorEastAsia" w:hAnsiTheme="minorHAnsi" w:cstheme="minorBidi"/>
          <w:kern w:val="2"/>
          <w:sz w:val="22"/>
          <w:szCs w:val="22"/>
          <w14:ligatures w14:val="standardContextual"/>
        </w:rPr>
        <w:tab/>
      </w:r>
      <w:r>
        <w:t>Minimum requirements</w:t>
      </w:r>
      <w:r w:rsidRPr="004E46F2">
        <w:rPr>
          <w:lang w:val="en-US" w:eastAsia="zh-CN"/>
        </w:rPr>
        <w:t xml:space="preserve"> for </w:t>
      </w:r>
      <w:r w:rsidRPr="004E46F2">
        <w:rPr>
          <w:i/>
        </w:rPr>
        <w:t>SAN type 1-</w:t>
      </w:r>
      <w:r w:rsidRPr="004E46F2">
        <w:rPr>
          <w:i/>
          <w:lang w:val="en-US" w:eastAsia="zh-CN"/>
        </w:rPr>
        <w:t>O</w:t>
      </w:r>
      <w:r>
        <w:tab/>
      </w:r>
      <w:r>
        <w:fldChar w:fldCharType="begin"/>
      </w:r>
      <w:r>
        <w:instrText xml:space="preserve"> PAGEREF _Toc145036665 \h </w:instrText>
      </w:r>
      <w:r>
        <w:fldChar w:fldCharType="separate"/>
      </w:r>
      <w:r>
        <w:t>46</w:t>
      </w:r>
      <w:r>
        <w:fldChar w:fldCharType="end"/>
      </w:r>
    </w:p>
    <w:p w14:paraId="63635F11" w14:textId="69C437E5" w:rsidR="00E91011" w:rsidRDefault="00E91011">
      <w:pPr>
        <w:pStyle w:val="TOC2"/>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OTA unwanted emissions</w:t>
      </w:r>
      <w:r>
        <w:tab/>
      </w:r>
      <w:r>
        <w:fldChar w:fldCharType="begin"/>
      </w:r>
      <w:r>
        <w:instrText xml:space="preserve"> PAGEREF _Toc145036666 \h </w:instrText>
      </w:r>
      <w:r>
        <w:fldChar w:fldCharType="separate"/>
      </w:r>
      <w:r>
        <w:t>46</w:t>
      </w:r>
      <w:r>
        <w:fldChar w:fldCharType="end"/>
      </w:r>
    </w:p>
    <w:p w14:paraId="7642EEDB" w14:textId="1B2BD114"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rPr>
        <w:t>9.7.1</w:t>
      </w:r>
      <w:r>
        <w:rPr>
          <w:rFonts w:asciiTheme="minorHAnsi" w:eastAsiaTheme="minorEastAsia" w:hAnsiTheme="minorHAnsi" w:cstheme="minorBidi"/>
          <w:kern w:val="2"/>
          <w:sz w:val="22"/>
          <w:szCs w:val="22"/>
          <w14:ligatures w14:val="standardContextual"/>
        </w:rPr>
        <w:tab/>
      </w:r>
      <w:r w:rsidRPr="004E46F2">
        <w:rPr>
          <w:rFonts w:eastAsia="DengXian"/>
        </w:rPr>
        <w:t>General</w:t>
      </w:r>
      <w:r>
        <w:tab/>
      </w:r>
      <w:r>
        <w:fldChar w:fldCharType="begin"/>
      </w:r>
      <w:r>
        <w:instrText xml:space="preserve"> PAGEREF _Toc145036667 \h </w:instrText>
      </w:r>
      <w:r>
        <w:fldChar w:fldCharType="separate"/>
      </w:r>
      <w:r>
        <w:t>46</w:t>
      </w:r>
      <w:r>
        <w:fldChar w:fldCharType="end"/>
      </w:r>
    </w:p>
    <w:p w14:paraId="00D25181" w14:textId="0902B395"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rPr>
        <w:t>9.7.2</w:t>
      </w:r>
      <w:r>
        <w:rPr>
          <w:rFonts w:asciiTheme="minorHAnsi" w:eastAsiaTheme="minorEastAsia" w:hAnsiTheme="minorHAnsi" w:cstheme="minorBidi"/>
          <w:kern w:val="2"/>
          <w:sz w:val="22"/>
          <w:szCs w:val="22"/>
          <w14:ligatures w14:val="standardContextual"/>
        </w:rPr>
        <w:tab/>
      </w:r>
      <w:r w:rsidRPr="004E46F2">
        <w:rPr>
          <w:rFonts w:eastAsia="DengXian"/>
        </w:rPr>
        <w:t>OTA occupied bandwidth</w:t>
      </w:r>
      <w:r>
        <w:tab/>
      </w:r>
      <w:r>
        <w:fldChar w:fldCharType="begin"/>
      </w:r>
      <w:r>
        <w:instrText xml:space="preserve"> PAGEREF _Toc145036668 \h </w:instrText>
      </w:r>
      <w:r>
        <w:fldChar w:fldCharType="separate"/>
      </w:r>
      <w:r>
        <w:t>47</w:t>
      </w:r>
      <w:r>
        <w:fldChar w:fldCharType="end"/>
      </w:r>
    </w:p>
    <w:p w14:paraId="1F8D84C7" w14:textId="3A018C0D"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rPr>
        <w:t>9.7.2.1</w:t>
      </w:r>
      <w:r>
        <w:rPr>
          <w:rFonts w:asciiTheme="minorHAnsi" w:eastAsiaTheme="minorEastAsia" w:hAnsiTheme="minorHAnsi" w:cstheme="minorBidi"/>
          <w:kern w:val="2"/>
          <w:sz w:val="22"/>
          <w:szCs w:val="22"/>
          <w14:ligatures w14:val="standardContextual"/>
        </w:rPr>
        <w:tab/>
      </w:r>
      <w:r w:rsidRPr="004E46F2">
        <w:rPr>
          <w:rFonts w:eastAsia="DengXian"/>
        </w:rPr>
        <w:t>General</w:t>
      </w:r>
      <w:r>
        <w:tab/>
      </w:r>
      <w:r>
        <w:fldChar w:fldCharType="begin"/>
      </w:r>
      <w:r>
        <w:instrText xml:space="preserve"> PAGEREF _Toc145036669 \h </w:instrText>
      </w:r>
      <w:r>
        <w:fldChar w:fldCharType="separate"/>
      </w:r>
      <w:r>
        <w:t>47</w:t>
      </w:r>
      <w:r>
        <w:fldChar w:fldCharType="end"/>
      </w:r>
    </w:p>
    <w:p w14:paraId="132B81A4" w14:textId="02EB2351"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rPr>
        <w:t>9.7.2.2</w:t>
      </w:r>
      <w:r>
        <w:rPr>
          <w:rFonts w:asciiTheme="minorHAnsi" w:eastAsiaTheme="minorEastAsia" w:hAnsiTheme="minorHAnsi" w:cstheme="minorBidi"/>
          <w:kern w:val="2"/>
          <w:sz w:val="22"/>
          <w:szCs w:val="22"/>
          <w14:ligatures w14:val="standardContextual"/>
        </w:rPr>
        <w:tab/>
      </w:r>
      <w:r w:rsidRPr="004E46F2">
        <w:rPr>
          <w:rFonts w:eastAsia="DengXian"/>
        </w:rPr>
        <w:t xml:space="preserve">Minimum requirement for </w:t>
      </w:r>
      <w:r w:rsidRPr="004E46F2">
        <w:rPr>
          <w:rFonts w:eastAsia="DengXian"/>
          <w:i/>
        </w:rPr>
        <w:t>SAN type 1-O</w:t>
      </w:r>
      <w:r>
        <w:tab/>
      </w:r>
      <w:r>
        <w:fldChar w:fldCharType="begin"/>
      </w:r>
      <w:r>
        <w:instrText xml:space="preserve"> PAGEREF _Toc145036670 \h </w:instrText>
      </w:r>
      <w:r>
        <w:fldChar w:fldCharType="separate"/>
      </w:r>
      <w:r>
        <w:t>47</w:t>
      </w:r>
      <w:r>
        <w:fldChar w:fldCharType="end"/>
      </w:r>
    </w:p>
    <w:p w14:paraId="07192A2A" w14:textId="53A61F13"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rPr>
        <w:t>9.7.3</w:t>
      </w:r>
      <w:r>
        <w:rPr>
          <w:rFonts w:asciiTheme="minorHAnsi" w:eastAsiaTheme="minorEastAsia" w:hAnsiTheme="minorHAnsi" w:cstheme="minorBidi"/>
          <w:kern w:val="2"/>
          <w:sz w:val="22"/>
          <w:szCs w:val="22"/>
          <w14:ligatures w14:val="standardContextual"/>
        </w:rPr>
        <w:tab/>
      </w:r>
      <w:r w:rsidRPr="004E46F2">
        <w:rPr>
          <w:rFonts w:eastAsia="DengXian"/>
        </w:rPr>
        <w:t>OTA Adjacent Channel Leakage Power Ratio (ACLR)</w:t>
      </w:r>
      <w:r>
        <w:tab/>
      </w:r>
      <w:r>
        <w:fldChar w:fldCharType="begin"/>
      </w:r>
      <w:r>
        <w:instrText xml:space="preserve"> PAGEREF _Toc145036671 \h </w:instrText>
      </w:r>
      <w:r>
        <w:fldChar w:fldCharType="separate"/>
      </w:r>
      <w:r>
        <w:t>47</w:t>
      </w:r>
      <w:r>
        <w:fldChar w:fldCharType="end"/>
      </w:r>
    </w:p>
    <w:p w14:paraId="6B734437" w14:textId="7C1E0061"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rPr>
        <w:t>9.7.3.1</w:t>
      </w:r>
      <w:r>
        <w:rPr>
          <w:rFonts w:asciiTheme="minorHAnsi" w:eastAsiaTheme="minorEastAsia" w:hAnsiTheme="minorHAnsi" w:cstheme="minorBidi"/>
          <w:kern w:val="2"/>
          <w:sz w:val="22"/>
          <w:szCs w:val="22"/>
          <w14:ligatures w14:val="standardContextual"/>
        </w:rPr>
        <w:tab/>
      </w:r>
      <w:r w:rsidRPr="004E46F2">
        <w:rPr>
          <w:rFonts w:eastAsia="DengXian"/>
        </w:rPr>
        <w:t>General</w:t>
      </w:r>
      <w:r>
        <w:tab/>
      </w:r>
      <w:r>
        <w:fldChar w:fldCharType="begin"/>
      </w:r>
      <w:r>
        <w:instrText xml:space="preserve"> PAGEREF _Toc145036672 \h </w:instrText>
      </w:r>
      <w:r>
        <w:fldChar w:fldCharType="separate"/>
      </w:r>
      <w:r>
        <w:t>47</w:t>
      </w:r>
      <w:r>
        <w:fldChar w:fldCharType="end"/>
      </w:r>
    </w:p>
    <w:p w14:paraId="400CE7F5" w14:textId="2D15CF11"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rPr>
        <w:t>9.7.3.2</w:t>
      </w:r>
      <w:r>
        <w:rPr>
          <w:rFonts w:asciiTheme="minorHAnsi" w:eastAsiaTheme="minorEastAsia" w:hAnsiTheme="minorHAnsi" w:cstheme="minorBidi"/>
          <w:kern w:val="2"/>
          <w:sz w:val="22"/>
          <w:szCs w:val="22"/>
          <w14:ligatures w14:val="standardContextual"/>
        </w:rPr>
        <w:tab/>
      </w:r>
      <w:r w:rsidRPr="004E46F2">
        <w:rPr>
          <w:rFonts w:eastAsia="DengXian"/>
        </w:rPr>
        <w:t xml:space="preserve">Minimum requirement for </w:t>
      </w:r>
      <w:r w:rsidRPr="004E46F2">
        <w:rPr>
          <w:rFonts w:eastAsia="DengXian"/>
          <w:i/>
        </w:rPr>
        <w:t>SAN type 1-O</w:t>
      </w:r>
      <w:r>
        <w:tab/>
      </w:r>
      <w:r>
        <w:fldChar w:fldCharType="begin"/>
      </w:r>
      <w:r>
        <w:instrText xml:space="preserve"> PAGEREF _Toc145036673 \h </w:instrText>
      </w:r>
      <w:r>
        <w:fldChar w:fldCharType="separate"/>
      </w:r>
      <w:r>
        <w:t>47</w:t>
      </w:r>
      <w:r>
        <w:fldChar w:fldCharType="end"/>
      </w:r>
    </w:p>
    <w:p w14:paraId="4A2B6883" w14:textId="3C1139F4"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rPr>
        <w:t>9.7.4</w:t>
      </w:r>
      <w:r>
        <w:rPr>
          <w:rFonts w:asciiTheme="minorHAnsi" w:eastAsiaTheme="minorEastAsia" w:hAnsiTheme="minorHAnsi" w:cstheme="minorBidi"/>
          <w:kern w:val="2"/>
          <w:sz w:val="22"/>
          <w:szCs w:val="22"/>
          <w14:ligatures w14:val="standardContextual"/>
        </w:rPr>
        <w:tab/>
      </w:r>
      <w:r w:rsidRPr="004E46F2">
        <w:rPr>
          <w:rFonts w:eastAsia="DengXian"/>
        </w:rPr>
        <w:t>OTA operating band unwanted emissions</w:t>
      </w:r>
      <w:r>
        <w:tab/>
      </w:r>
      <w:r>
        <w:fldChar w:fldCharType="begin"/>
      </w:r>
      <w:r>
        <w:instrText xml:space="preserve"> PAGEREF _Toc145036674 \h </w:instrText>
      </w:r>
      <w:r>
        <w:fldChar w:fldCharType="separate"/>
      </w:r>
      <w:r>
        <w:t>47</w:t>
      </w:r>
      <w:r>
        <w:fldChar w:fldCharType="end"/>
      </w:r>
    </w:p>
    <w:p w14:paraId="7E554081" w14:textId="29C0DF2A"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rPr>
        <w:t>9.7.4.1</w:t>
      </w:r>
      <w:r>
        <w:rPr>
          <w:rFonts w:asciiTheme="minorHAnsi" w:eastAsiaTheme="minorEastAsia" w:hAnsiTheme="minorHAnsi" w:cstheme="minorBidi"/>
          <w:kern w:val="2"/>
          <w:sz w:val="22"/>
          <w:szCs w:val="22"/>
          <w14:ligatures w14:val="standardContextual"/>
        </w:rPr>
        <w:tab/>
      </w:r>
      <w:r w:rsidRPr="004E46F2">
        <w:rPr>
          <w:rFonts w:eastAsia="DengXian"/>
        </w:rPr>
        <w:t>General</w:t>
      </w:r>
      <w:r>
        <w:tab/>
      </w:r>
      <w:r>
        <w:fldChar w:fldCharType="begin"/>
      </w:r>
      <w:r>
        <w:instrText xml:space="preserve"> PAGEREF _Toc145036675 \h </w:instrText>
      </w:r>
      <w:r>
        <w:fldChar w:fldCharType="separate"/>
      </w:r>
      <w:r>
        <w:t>47</w:t>
      </w:r>
      <w:r>
        <w:fldChar w:fldCharType="end"/>
      </w:r>
    </w:p>
    <w:p w14:paraId="279889AE" w14:textId="2D34D27C"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rPr>
        <w:t>9.7.4.2</w:t>
      </w:r>
      <w:r>
        <w:rPr>
          <w:rFonts w:asciiTheme="minorHAnsi" w:eastAsiaTheme="minorEastAsia" w:hAnsiTheme="minorHAnsi" w:cstheme="minorBidi"/>
          <w:kern w:val="2"/>
          <w:sz w:val="22"/>
          <w:szCs w:val="22"/>
          <w14:ligatures w14:val="standardContextual"/>
        </w:rPr>
        <w:tab/>
      </w:r>
      <w:r w:rsidRPr="004E46F2">
        <w:rPr>
          <w:rFonts w:eastAsia="DengXian"/>
        </w:rPr>
        <w:t xml:space="preserve">Minimum requirement for </w:t>
      </w:r>
      <w:r w:rsidRPr="004E46F2">
        <w:rPr>
          <w:rFonts w:eastAsia="DengXian"/>
          <w:i/>
        </w:rPr>
        <w:t>SAN type 1-O</w:t>
      </w:r>
      <w:r>
        <w:tab/>
      </w:r>
      <w:r>
        <w:fldChar w:fldCharType="begin"/>
      </w:r>
      <w:r>
        <w:instrText xml:space="preserve"> PAGEREF _Toc145036676 \h </w:instrText>
      </w:r>
      <w:r>
        <w:fldChar w:fldCharType="separate"/>
      </w:r>
      <w:r>
        <w:t>47</w:t>
      </w:r>
      <w:r>
        <w:fldChar w:fldCharType="end"/>
      </w:r>
    </w:p>
    <w:p w14:paraId="21E69295" w14:textId="729DA1F7" w:rsidR="00E91011" w:rsidRDefault="00E91011">
      <w:pPr>
        <w:pStyle w:val="TOC3"/>
        <w:rPr>
          <w:rFonts w:asciiTheme="minorHAnsi" w:eastAsiaTheme="minorEastAsia" w:hAnsiTheme="minorHAnsi" w:cstheme="minorBidi"/>
          <w:kern w:val="2"/>
          <w:sz w:val="22"/>
          <w:szCs w:val="22"/>
          <w14:ligatures w14:val="standardContextual"/>
        </w:rPr>
      </w:pPr>
      <w:r w:rsidRPr="004E46F2">
        <w:rPr>
          <w:rFonts w:eastAsia="DengXian"/>
        </w:rPr>
        <w:t>9.7.5</w:t>
      </w:r>
      <w:r>
        <w:rPr>
          <w:rFonts w:asciiTheme="minorHAnsi" w:eastAsiaTheme="minorEastAsia" w:hAnsiTheme="minorHAnsi" w:cstheme="minorBidi"/>
          <w:kern w:val="2"/>
          <w:sz w:val="22"/>
          <w:szCs w:val="22"/>
          <w14:ligatures w14:val="standardContextual"/>
        </w:rPr>
        <w:tab/>
      </w:r>
      <w:r w:rsidRPr="004E46F2">
        <w:rPr>
          <w:rFonts w:eastAsia="DengXian"/>
        </w:rPr>
        <w:t>OTA transmitter spurious emissions</w:t>
      </w:r>
      <w:r>
        <w:tab/>
      </w:r>
      <w:r>
        <w:fldChar w:fldCharType="begin"/>
      </w:r>
      <w:r>
        <w:instrText xml:space="preserve"> PAGEREF _Toc145036677 \h </w:instrText>
      </w:r>
      <w:r>
        <w:fldChar w:fldCharType="separate"/>
      </w:r>
      <w:r>
        <w:t>48</w:t>
      </w:r>
      <w:r>
        <w:fldChar w:fldCharType="end"/>
      </w:r>
    </w:p>
    <w:p w14:paraId="259224B7" w14:textId="3BF119D8"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rPr>
        <w:t>9.7.5.1</w:t>
      </w:r>
      <w:r>
        <w:rPr>
          <w:rFonts w:asciiTheme="minorHAnsi" w:eastAsiaTheme="minorEastAsia" w:hAnsiTheme="minorHAnsi" w:cstheme="minorBidi"/>
          <w:kern w:val="2"/>
          <w:sz w:val="22"/>
          <w:szCs w:val="22"/>
          <w14:ligatures w14:val="standardContextual"/>
        </w:rPr>
        <w:tab/>
      </w:r>
      <w:r w:rsidRPr="004E46F2">
        <w:rPr>
          <w:rFonts w:eastAsia="DengXian"/>
        </w:rPr>
        <w:t>General</w:t>
      </w:r>
      <w:r>
        <w:tab/>
      </w:r>
      <w:r>
        <w:fldChar w:fldCharType="begin"/>
      </w:r>
      <w:r>
        <w:instrText xml:space="preserve"> PAGEREF _Toc145036678 \h </w:instrText>
      </w:r>
      <w:r>
        <w:fldChar w:fldCharType="separate"/>
      </w:r>
      <w:r>
        <w:t>48</w:t>
      </w:r>
      <w:r>
        <w:fldChar w:fldCharType="end"/>
      </w:r>
    </w:p>
    <w:p w14:paraId="72973800" w14:textId="4ABE257F" w:rsidR="00E91011" w:rsidRDefault="00E91011">
      <w:pPr>
        <w:pStyle w:val="TOC4"/>
        <w:rPr>
          <w:rFonts w:asciiTheme="minorHAnsi" w:eastAsiaTheme="minorEastAsia" w:hAnsiTheme="minorHAnsi" w:cstheme="minorBidi"/>
          <w:kern w:val="2"/>
          <w:sz w:val="22"/>
          <w:szCs w:val="22"/>
          <w14:ligatures w14:val="standardContextual"/>
        </w:rPr>
      </w:pPr>
      <w:r w:rsidRPr="004E46F2">
        <w:rPr>
          <w:rFonts w:eastAsia="DengXian"/>
        </w:rPr>
        <w:t>9.7.5.2</w:t>
      </w:r>
      <w:r>
        <w:rPr>
          <w:rFonts w:asciiTheme="minorHAnsi" w:eastAsiaTheme="minorEastAsia" w:hAnsiTheme="minorHAnsi" w:cstheme="minorBidi"/>
          <w:kern w:val="2"/>
          <w:sz w:val="22"/>
          <w:szCs w:val="22"/>
          <w14:ligatures w14:val="standardContextual"/>
        </w:rPr>
        <w:tab/>
      </w:r>
      <w:r w:rsidRPr="004E46F2">
        <w:rPr>
          <w:rFonts w:eastAsia="DengXian"/>
        </w:rPr>
        <w:t>Minimum requirement for</w:t>
      </w:r>
      <w:r w:rsidRPr="004E46F2">
        <w:rPr>
          <w:rFonts w:eastAsia="DengXian"/>
          <w:i/>
        </w:rPr>
        <w:t xml:space="preserve"> SAN type 1-O</w:t>
      </w:r>
      <w:r>
        <w:tab/>
      </w:r>
      <w:r>
        <w:fldChar w:fldCharType="begin"/>
      </w:r>
      <w:r>
        <w:instrText xml:space="preserve"> PAGEREF _Toc145036679 \h </w:instrText>
      </w:r>
      <w:r>
        <w:fldChar w:fldCharType="separate"/>
      </w:r>
      <w:r>
        <w:t>48</w:t>
      </w:r>
      <w:r>
        <w:fldChar w:fldCharType="end"/>
      </w:r>
    </w:p>
    <w:p w14:paraId="2E4C48B2" w14:textId="1E7B052C" w:rsidR="00E91011" w:rsidRDefault="00E91011">
      <w:pPr>
        <w:pStyle w:val="TOC5"/>
        <w:rPr>
          <w:rFonts w:asciiTheme="minorHAnsi" w:eastAsiaTheme="minorEastAsia" w:hAnsiTheme="minorHAnsi" w:cstheme="minorBidi"/>
          <w:kern w:val="2"/>
          <w:sz w:val="22"/>
          <w:szCs w:val="22"/>
          <w14:ligatures w14:val="standardContextual"/>
        </w:rPr>
      </w:pPr>
      <w:r w:rsidRPr="004E46F2">
        <w:rPr>
          <w:rFonts w:eastAsia="DengXian"/>
        </w:rPr>
        <w:t>9.7.5.2.1</w:t>
      </w:r>
      <w:r>
        <w:rPr>
          <w:rFonts w:asciiTheme="minorHAnsi" w:eastAsiaTheme="minorEastAsia" w:hAnsiTheme="minorHAnsi" w:cstheme="minorBidi"/>
          <w:kern w:val="2"/>
          <w:sz w:val="22"/>
          <w:szCs w:val="22"/>
          <w14:ligatures w14:val="standardContextual"/>
        </w:rPr>
        <w:tab/>
      </w:r>
      <w:r w:rsidRPr="004E46F2">
        <w:rPr>
          <w:rFonts w:eastAsia="DengXian"/>
        </w:rPr>
        <w:t>General</w:t>
      </w:r>
      <w:r>
        <w:tab/>
      </w:r>
      <w:r>
        <w:fldChar w:fldCharType="begin"/>
      </w:r>
      <w:r>
        <w:instrText xml:space="preserve"> PAGEREF _Toc145036680 \h </w:instrText>
      </w:r>
      <w:r>
        <w:fldChar w:fldCharType="separate"/>
      </w:r>
      <w:r>
        <w:t>48</w:t>
      </w:r>
      <w:r>
        <w:fldChar w:fldCharType="end"/>
      </w:r>
    </w:p>
    <w:p w14:paraId="3F8D8F55" w14:textId="42878E00" w:rsidR="00E91011" w:rsidRDefault="00E91011">
      <w:pPr>
        <w:pStyle w:val="TOC5"/>
        <w:rPr>
          <w:rFonts w:asciiTheme="minorHAnsi" w:eastAsiaTheme="minorEastAsia" w:hAnsiTheme="minorHAnsi" w:cstheme="minorBidi"/>
          <w:kern w:val="2"/>
          <w:sz w:val="22"/>
          <w:szCs w:val="22"/>
          <w14:ligatures w14:val="standardContextual"/>
        </w:rPr>
      </w:pPr>
      <w:r w:rsidRPr="004E46F2">
        <w:rPr>
          <w:rFonts w:eastAsia="DengXian"/>
        </w:rPr>
        <w:t>9.7.5.2.2</w:t>
      </w:r>
      <w:r>
        <w:rPr>
          <w:rFonts w:asciiTheme="minorHAnsi" w:eastAsiaTheme="minorEastAsia" w:hAnsiTheme="minorHAnsi" w:cstheme="minorBidi"/>
          <w:kern w:val="2"/>
          <w:sz w:val="22"/>
          <w:szCs w:val="22"/>
          <w14:ligatures w14:val="standardContextual"/>
        </w:rPr>
        <w:tab/>
      </w:r>
      <w:r w:rsidRPr="004E46F2">
        <w:rPr>
          <w:rFonts w:eastAsia="DengXian"/>
        </w:rPr>
        <w:t>General OTA transmitter spurious emissions requirements</w:t>
      </w:r>
      <w:r>
        <w:tab/>
      </w:r>
      <w:r>
        <w:fldChar w:fldCharType="begin"/>
      </w:r>
      <w:r>
        <w:instrText xml:space="preserve"> PAGEREF _Toc145036681 \h </w:instrText>
      </w:r>
      <w:r>
        <w:fldChar w:fldCharType="separate"/>
      </w:r>
      <w:r>
        <w:t>48</w:t>
      </w:r>
      <w:r>
        <w:fldChar w:fldCharType="end"/>
      </w:r>
    </w:p>
    <w:p w14:paraId="34C09256" w14:textId="1FA8CE6A" w:rsidR="00E91011" w:rsidRDefault="00E91011">
      <w:pPr>
        <w:pStyle w:val="TOC5"/>
        <w:rPr>
          <w:rFonts w:asciiTheme="minorHAnsi" w:eastAsiaTheme="minorEastAsia" w:hAnsiTheme="minorHAnsi" w:cstheme="minorBidi"/>
          <w:kern w:val="2"/>
          <w:sz w:val="22"/>
          <w:szCs w:val="22"/>
          <w14:ligatures w14:val="standardContextual"/>
        </w:rPr>
      </w:pPr>
      <w:r>
        <w:rPr>
          <w:lang w:eastAsia="zh-CN"/>
        </w:rPr>
        <w:t>9.7.5.2.3</w:t>
      </w:r>
      <w:r>
        <w:rPr>
          <w:rFonts w:asciiTheme="minorHAnsi" w:eastAsiaTheme="minorEastAsia" w:hAnsiTheme="minorHAnsi" w:cstheme="minorBidi"/>
          <w:kern w:val="2"/>
          <w:sz w:val="22"/>
          <w:szCs w:val="22"/>
          <w14:ligatures w14:val="standardContextual"/>
        </w:rPr>
        <w:tab/>
      </w:r>
      <w:r>
        <w:rPr>
          <w:lang w:eastAsia="zh-CN"/>
        </w:rPr>
        <w:t>Protection of the SAN receiver</w:t>
      </w:r>
      <w:r>
        <w:tab/>
      </w:r>
      <w:r>
        <w:fldChar w:fldCharType="begin"/>
      </w:r>
      <w:r>
        <w:instrText xml:space="preserve"> PAGEREF _Toc145036682 \h </w:instrText>
      </w:r>
      <w:r>
        <w:fldChar w:fldCharType="separate"/>
      </w:r>
      <w:r>
        <w:t>48</w:t>
      </w:r>
      <w:r>
        <w:fldChar w:fldCharType="end"/>
      </w:r>
    </w:p>
    <w:p w14:paraId="5ABABAA4" w14:textId="22DC665D" w:rsidR="00E91011" w:rsidRDefault="00E91011">
      <w:pPr>
        <w:pStyle w:val="TOC5"/>
        <w:rPr>
          <w:rFonts w:asciiTheme="minorHAnsi" w:eastAsiaTheme="minorEastAsia" w:hAnsiTheme="minorHAnsi" w:cstheme="minorBidi"/>
          <w:kern w:val="2"/>
          <w:sz w:val="22"/>
          <w:szCs w:val="22"/>
          <w14:ligatures w14:val="standardContextual"/>
        </w:rPr>
      </w:pPr>
      <w:r>
        <w:rPr>
          <w:lang w:eastAsia="zh-CN"/>
        </w:rPr>
        <w:t>9.7.5.2.4</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_Toc145036683 \h </w:instrText>
      </w:r>
      <w:r>
        <w:fldChar w:fldCharType="separate"/>
      </w:r>
      <w:r>
        <w:t>48</w:t>
      </w:r>
      <w:r>
        <w:fldChar w:fldCharType="end"/>
      </w:r>
    </w:p>
    <w:p w14:paraId="489717C5" w14:textId="10A72BA6" w:rsidR="00E91011" w:rsidRDefault="00E91011">
      <w:pPr>
        <w:pStyle w:val="TOC2"/>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OTA transmitter intermodulation</w:t>
      </w:r>
      <w:r>
        <w:tab/>
      </w:r>
      <w:r>
        <w:fldChar w:fldCharType="begin"/>
      </w:r>
      <w:r>
        <w:instrText xml:space="preserve"> PAGEREF _Toc145036684 \h </w:instrText>
      </w:r>
      <w:r>
        <w:fldChar w:fldCharType="separate"/>
      </w:r>
      <w:r>
        <w:t>48</w:t>
      </w:r>
      <w:r>
        <w:fldChar w:fldCharType="end"/>
      </w:r>
    </w:p>
    <w:p w14:paraId="6777B383" w14:textId="34F3F929" w:rsidR="00E91011" w:rsidRDefault="00E91011">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Radiated receiver characteristics</w:t>
      </w:r>
      <w:r>
        <w:tab/>
      </w:r>
      <w:r>
        <w:fldChar w:fldCharType="begin"/>
      </w:r>
      <w:r>
        <w:instrText xml:space="preserve"> PAGEREF _Toc145036685 \h </w:instrText>
      </w:r>
      <w:r>
        <w:fldChar w:fldCharType="separate"/>
      </w:r>
      <w:r>
        <w:t>49</w:t>
      </w:r>
      <w:r>
        <w:fldChar w:fldCharType="end"/>
      </w:r>
    </w:p>
    <w:p w14:paraId="762E8559" w14:textId="51D97C20" w:rsidR="00E91011" w:rsidRDefault="00E91011">
      <w:pPr>
        <w:pStyle w:val="TOC2"/>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_Toc145036686 \h </w:instrText>
      </w:r>
      <w:r>
        <w:fldChar w:fldCharType="separate"/>
      </w:r>
      <w:r>
        <w:t>49</w:t>
      </w:r>
      <w:r>
        <w:fldChar w:fldCharType="end"/>
      </w:r>
    </w:p>
    <w:p w14:paraId="71BEA296" w14:textId="5F81F877" w:rsidR="00E91011" w:rsidRDefault="00E91011">
      <w:pPr>
        <w:pStyle w:val="TOC2"/>
        <w:rPr>
          <w:rFonts w:asciiTheme="minorHAnsi" w:eastAsiaTheme="minorEastAsia" w:hAnsiTheme="minorHAnsi" w:cstheme="minorBidi"/>
          <w:kern w:val="2"/>
          <w:sz w:val="22"/>
          <w:szCs w:val="22"/>
          <w14:ligatures w14:val="standardContextual"/>
        </w:rPr>
      </w:pPr>
      <w:r w:rsidRPr="004E46F2">
        <w:rPr>
          <w:lang w:val="en-US"/>
        </w:rPr>
        <w:t>10.2</w:t>
      </w:r>
      <w:r>
        <w:rPr>
          <w:rFonts w:asciiTheme="minorHAnsi" w:eastAsiaTheme="minorEastAsia" w:hAnsiTheme="minorHAnsi" w:cstheme="minorBidi"/>
          <w:kern w:val="2"/>
          <w:sz w:val="22"/>
          <w:szCs w:val="22"/>
          <w14:ligatures w14:val="standardContextual"/>
        </w:rPr>
        <w:tab/>
      </w:r>
      <w:r w:rsidRPr="004E46F2">
        <w:rPr>
          <w:lang w:val="en-US"/>
        </w:rPr>
        <w:t>OTA sensitivity</w:t>
      </w:r>
      <w:r>
        <w:tab/>
      </w:r>
      <w:r>
        <w:fldChar w:fldCharType="begin"/>
      </w:r>
      <w:r>
        <w:instrText xml:space="preserve"> PAGEREF _Toc145036687 \h </w:instrText>
      </w:r>
      <w:r>
        <w:fldChar w:fldCharType="separate"/>
      </w:r>
      <w:r>
        <w:t>49</w:t>
      </w:r>
      <w:r>
        <w:fldChar w:fldCharType="end"/>
      </w:r>
    </w:p>
    <w:p w14:paraId="39704D0D" w14:textId="230829C1" w:rsidR="00E91011" w:rsidRDefault="00E91011">
      <w:pPr>
        <w:pStyle w:val="TOC3"/>
        <w:rPr>
          <w:rFonts w:asciiTheme="minorHAnsi" w:eastAsiaTheme="minorEastAsia" w:hAnsiTheme="minorHAnsi" w:cstheme="minorBidi"/>
          <w:kern w:val="2"/>
          <w:sz w:val="22"/>
          <w:szCs w:val="22"/>
          <w14:ligatures w14:val="standardContextual"/>
        </w:rPr>
      </w:pPr>
      <w:r>
        <w:t>10.2.1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_Toc145036688 \h </w:instrText>
      </w:r>
      <w:r>
        <w:fldChar w:fldCharType="separate"/>
      </w:r>
      <w:r>
        <w:t>49</w:t>
      </w:r>
      <w:r>
        <w:fldChar w:fldCharType="end"/>
      </w:r>
    </w:p>
    <w:p w14:paraId="2448CF9B" w14:textId="44999212" w:rsidR="00E91011" w:rsidRDefault="00E91011">
      <w:pPr>
        <w:pStyle w:val="TOC3"/>
        <w:rPr>
          <w:rFonts w:asciiTheme="minorHAnsi" w:eastAsiaTheme="minorEastAsia" w:hAnsiTheme="minorHAnsi" w:cstheme="minorBidi"/>
          <w:kern w:val="2"/>
          <w:sz w:val="22"/>
          <w:szCs w:val="22"/>
          <w14:ligatures w14:val="standardContextual"/>
        </w:rPr>
      </w:pPr>
      <w:r>
        <w:t>10.2.2</w:t>
      </w:r>
      <w:r>
        <w:rPr>
          <w:rFonts w:asciiTheme="minorHAnsi" w:eastAsiaTheme="minorEastAsia" w:hAnsiTheme="minorHAnsi" w:cstheme="minorBidi"/>
          <w:kern w:val="2"/>
          <w:sz w:val="22"/>
          <w:szCs w:val="22"/>
          <w14:ligatures w14:val="standardContextual"/>
        </w:rPr>
        <w:tab/>
      </w:r>
      <w:r>
        <w:t xml:space="preserve">Minimum requirement for </w:t>
      </w:r>
      <w:r w:rsidRPr="004E46F2">
        <w:rPr>
          <w:i/>
          <w:iCs/>
        </w:rPr>
        <w:t>SAN type 1-O</w:t>
      </w:r>
      <w:r>
        <w:tab/>
      </w:r>
      <w:r>
        <w:fldChar w:fldCharType="begin"/>
      </w:r>
      <w:r>
        <w:instrText xml:space="preserve"> PAGEREF _Toc145036689 \h </w:instrText>
      </w:r>
      <w:r>
        <w:fldChar w:fldCharType="separate"/>
      </w:r>
      <w:r>
        <w:t>50</w:t>
      </w:r>
      <w:r>
        <w:fldChar w:fldCharType="end"/>
      </w:r>
    </w:p>
    <w:p w14:paraId="185125A8" w14:textId="7412F51A" w:rsidR="00E91011" w:rsidRDefault="00E91011">
      <w:pPr>
        <w:pStyle w:val="TOC2"/>
        <w:rPr>
          <w:rFonts w:asciiTheme="minorHAnsi" w:eastAsiaTheme="minorEastAsia" w:hAnsiTheme="minorHAnsi" w:cstheme="minorBidi"/>
          <w:kern w:val="2"/>
          <w:sz w:val="22"/>
          <w:szCs w:val="22"/>
          <w14:ligatures w14:val="standardContextual"/>
        </w:rPr>
      </w:pPr>
      <w:r>
        <w:t>10.3</w:t>
      </w:r>
      <w:r>
        <w:rPr>
          <w:rFonts w:asciiTheme="minorHAnsi" w:eastAsiaTheme="minorEastAsia" w:hAnsiTheme="minorHAnsi" w:cstheme="minorBidi"/>
          <w:kern w:val="2"/>
          <w:sz w:val="22"/>
          <w:szCs w:val="22"/>
          <w14:ligatures w14:val="standardContextual"/>
        </w:rPr>
        <w:tab/>
      </w:r>
      <w:r>
        <w:t>OTA reference sensitivity level</w:t>
      </w:r>
      <w:r>
        <w:tab/>
      </w:r>
      <w:r>
        <w:fldChar w:fldCharType="begin"/>
      </w:r>
      <w:r>
        <w:instrText xml:space="preserve"> PAGEREF _Toc145036690 \h </w:instrText>
      </w:r>
      <w:r>
        <w:fldChar w:fldCharType="separate"/>
      </w:r>
      <w:r>
        <w:t>50</w:t>
      </w:r>
      <w:r>
        <w:fldChar w:fldCharType="end"/>
      </w:r>
    </w:p>
    <w:p w14:paraId="7C1E6848" w14:textId="081F236C" w:rsidR="00E91011" w:rsidRDefault="00E91011">
      <w:pPr>
        <w:pStyle w:val="TOC3"/>
        <w:rPr>
          <w:rFonts w:asciiTheme="minorHAnsi" w:eastAsiaTheme="minorEastAsia" w:hAnsiTheme="minorHAnsi" w:cstheme="minorBidi"/>
          <w:kern w:val="2"/>
          <w:sz w:val="22"/>
          <w:szCs w:val="22"/>
          <w14:ligatures w14:val="standardContextual"/>
        </w:rPr>
      </w:pPr>
      <w:r>
        <w:t>10.3.1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_Toc145036691 \h </w:instrText>
      </w:r>
      <w:r>
        <w:fldChar w:fldCharType="separate"/>
      </w:r>
      <w:r>
        <w:t>50</w:t>
      </w:r>
      <w:r>
        <w:fldChar w:fldCharType="end"/>
      </w:r>
    </w:p>
    <w:p w14:paraId="35939296" w14:textId="03B89F76" w:rsidR="00E91011" w:rsidRDefault="00E91011">
      <w:pPr>
        <w:pStyle w:val="TOC3"/>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 xml:space="preserve">Minimum requirement for </w:t>
      </w:r>
      <w:r w:rsidRPr="004E46F2">
        <w:rPr>
          <w:i/>
          <w:lang w:val="en-US" w:eastAsia="zh-CN"/>
        </w:rPr>
        <w:t>SAN</w:t>
      </w:r>
      <w:r w:rsidRPr="004E46F2">
        <w:rPr>
          <w:i/>
        </w:rPr>
        <w:t xml:space="preserve"> type 1-O</w:t>
      </w:r>
      <w:r>
        <w:tab/>
      </w:r>
      <w:r>
        <w:fldChar w:fldCharType="begin"/>
      </w:r>
      <w:r>
        <w:instrText xml:space="preserve"> PAGEREF _Toc145036692 \h </w:instrText>
      </w:r>
      <w:r>
        <w:fldChar w:fldCharType="separate"/>
      </w:r>
      <w:r>
        <w:t>50</w:t>
      </w:r>
      <w:r>
        <w:fldChar w:fldCharType="end"/>
      </w:r>
    </w:p>
    <w:p w14:paraId="796B44DA" w14:textId="736F9959" w:rsidR="00E91011" w:rsidRDefault="00E91011">
      <w:pPr>
        <w:pStyle w:val="TOC2"/>
        <w:rPr>
          <w:rFonts w:asciiTheme="minorHAnsi" w:eastAsiaTheme="minorEastAsia" w:hAnsiTheme="minorHAnsi" w:cstheme="minorBidi"/>
          <w:kern w:val="2"/>
          <w:sz w:val="22"/>
          <w:szCs w:val="22"/>
          <w14:ligatures w14:val="standardContextual"/>
        </w:rPr>
      </w:pPr>
      <w:r>
        <w:t>10.4</w:t>
      </w:r>
      <w:r>
        <w:rPr>
          <w:rFonts w:asciiTheme="minorHAnsi" w:eastAsiaTheme="minorEastAsia" w:hAnsiTheme="minorHAnsi" w:cstheme="minorBidi"/>
          <w:kern w:val="2"/>
          <w:sz w:val="22"/>
          <w:szCs w:val="22"/>
          <w14:ligatures w14:val="standardContextual"/>
        </w:rPr>
        <w:tab/>
      </w:r>
      <w:r>
        <w:t>OTA dynamic range</w:t>
      </w:r>
      <w:r>
        <w:tab/>
      </w:r>
      <w:r>
        <w:fldChar w:fldCharType="begin"/>
      </w:r>
      <w:r>
        <w:instrText xml:space="preserve"> PAGEREF _Toc145036693 \h </w:instrText>
      </w:r>
      <w:r>
        <w:fldChar w:fldCharType="separate"/>
      </w:r>
      <w:r>
        <w:t>51</w:t>
      </w:r>
      <w:r>
        <w:fldChar w:fldCharType="end"/>
      </w:r>
    </w:p>
    <w:p w14:paraId="233D6086" w14:textId="60ABBF35" w:rsidR="00E91011" w:rsidRDefault="00E91011">
      <w:pPr>
        <w:pStyle w:val="TOC3"/>
        <w:rPr>
          <w:rFonts w:asciiTheme="minorHAnsi" w:eastAsiaTheme="minorEastAsia" w:hAnsiTheme="minorHAnsi" w:cstheme="minorBidi"/>
          <w:kern w:val="2"/>
          <w:sz w:val="22"/>
          <w:szCs w:val="22"/>
          <w14:ligatures w14:val="standardContextual"/>
        </w:rPr>
      </w:pPr>
      <w:r>
        <w:t>10.4.1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_Toc145036694 \h </w:instrText>
      </w:r>
      <w:r>
        <w:fldChar w:fldCharType="separate"/>
      </w:r>
      <w:r>
        <w:t>51</w:t>
      </w:r>
      <w:r>
        <w:fldChar w:fldCharType="end"/>
      </w:r>
    </w:p>
    <w:p w14:paraId="04ACBBF1" w14:textId="49FB2B39" w:rsidR="00E91011" w:rsidRDefault="00E91011">
      <w:pPr>
        <w:pStyle w:val="TOC3"/>
        <w:rPr>
          <w:rFonts w:asciiTheme="minorHAnsi" w:eastAsiaTheme="minorEastAsia" w:hAnsiTheme="minorHAnsi" w:cstheme="minorBidi"/>
          <w:kern w:val="2"/>
          <w:sz w:val="22"/>
          <w:szCs w:val="22"/>
          <w14:ligatures w14:val="standardContextual"/>
        </w:rPr>
      </w:pPr>
      <w:r>
        <w:t>10.4.2</w:t>
      </w:r>
      <w:r>
        <w:rPr>
          <w:rFonts w:asciiTheme="minorHAnsi" w:eastAsiaTheme="minorEastAsia" w:hAnsiTheme="minorHAnsi" w:cstheme="minorBidi"/>
          <w:kern w:val="2"/>
          <w:sz w:val="22"/>
          <w:szCs w:val="22"/>
          <w14:ligatures w14:val="standardContextual"/>
        </w:rPr>
        <w:tab/>
      </w:r>
      <w:r>
        <w:t xml:space="preserve">Minimum requirement for </w:t>
      </w:r>
      <w:r w:rsidRPr="004E46F2">
        <w:rPr>
          <w:i/>
          <w:iCs/>
          <w:lang w:val="en-US" w:eastAsia="zh-CN"/>
        </w:rPr>
        <w:t>SAN</w:t>
      </w:r>
      <w:r w:rsidRPr="004E46F2">
        <w:rPr>
          <w:i/>
        </w:rPr>
        <w:t xml:space="preserve"> type 1-O</w:t>
      </w:r>
      <w:r>
        <w:tab/>
      </w:r>
      <w:r>
        <w:fldChar w:fldCharType="begin"/>
      </w:r>
      <w:r>
        <w:instrText xml:space="preserve"> PAGEREF _Toc145036695 \h </w:instrText>
      </w:r>
      <w:r>
        <w:fldChar w:fldCharType="separate"/>
      </w:r>
      <w:r>
        <w:t>51</w:t>
      </w:r>
      <w:r>
        <w:fldChar w:fldCharType="end"/>
      </w:r>
    </w:p>
    <w:p w14:paraId="71B2B60F" w14:textId="3460583E" w:rsidR="00E91011" w:rsidRDefault="00E91011">
      <w:pPr>
        <w:pStyle w:val="TOC2"/>
        <w:rPr>
          <w:rFonts w:asciiTheme="minorHAnsi" w:eastAsiaTheme="minorEastAsia" w:hAnsiTheme="minorHAnsi" w:cstheme="minorBidi"/>
          <w:kern w:val="2"/>
          <w:sz w:val="22"/>
          <w:szCs w:val="22"/>
          <w14:ligatures w14:val="standardContextual"/>
        </w:rPr>
      </w:pPr>
      <w:r>
        <w:t>10.5</w:t>
      </w:r>
      <w:r>
        <w:rPr>
          <w:rFonts w:asciiTheme="minorHAnsi" w:eastAsiaTheme="minorEastAsia" w:hAnsiTheme="minorHAnsi" w:cstheme="minorBidi"/>
          <w:kern w:val="2"/>
          <w:sz w:val="22"/>
          <w:szCs w:val="22"/>
          <w14:ligatures w14:val="standardContextual"/>
        </w:rPr>
        <w:tab/>
      </w:r>
      <w:r>
        <w:t>OTA in-band selectivity and blocking</w:t>
      </w:r>
      <w:r>
        <w:tab/>
      </w:r>
      <w:r>
        <w:fldChar w:fldCharType="begin"/>
      </w:r>
      <w:r>
        <w:instrText xml:space="preserve"> PAGEREF _Toc145036696 \h </w:instrText>
      </w:r>
      <w:r>
        <w:fldChar w:fldCharType="separate"/>
      </w:r>
      <w:r>
        <w:t>52</w:t>
      </w:r>
      <w:r>
        <w:fldChar w:fldCharType="end"/>
      </w:r>
    </w:p>
    <w:p w14:paraId="6FFF4F6A" w14:textId="49ED2E1C" w:rsidR="00E91011" w:rsidRDefault="00E91011">
      <w:pPr>
        <w:pStyle w:val="TOC3"/>
        <w:rPr>
          <w:rFonts w:asciiTheme="minorHAnsi" w:eastAsiaTheme="minorEastAsia" w:hAnsiTheme="minorHAnsi" w:cstheme="minorBidi"/>
          <w:kern w:val="2"/>
          <w:sz w:val="22"/>
          <w:szCs w:val="22"/>
          <w14:ligatures w14:val="standardContextual"/>
        </w:rPr>
      </w:pPr>
      <w:r>
        <w:lastRenderedPageBreak/>
        <w:t>10.5.1</w:t>
      </w:r>
      <w:r>
        <w:rPr>
          <w:rFonts w:asciiTheme="minorHAnsi" w:eastAsiaTheme="minorEastAsia" w:hAnsiTheme="minorHAnsi" w:cstheme="minorBidi"/>
          <w:kern w:val="2"/>
          <w:sz w:val="22"/>
          <w:szCs w:val="22"/>
          <w14:ligatures w14:val="standardContextual"/>
        </w:rPr>
        <w:tab/>
      </w:r>
      <w:r>
        <w:t>OTA adjacent channel selectivity</w:t>
      </w:r>
      <w:r>
        <w:tab/>
      </w:r>
      <w:r>
        <w:fldChar w:fldCharType="begin"/>
      </w:r>
      <w:r>
        <w:instrText xml:space="preserve"> PAGEREF _Toc145036697 \h </w:instrText>
      </w:r>
      <w:r>
        <w:fldChar w:fldCharType="separate"/>
      </w:r>
      <w:r>
        <w:t>52</w:t>
      </w:r>
      <w:r>
        <w:fldChar w:fldCharType="end"/>
      </w:r>
    </w:p>
    <w:p w14:paraId="309679FD" w14:textId="7A514346" w:rsidR="00E91011" w:rsidRDefault="00E91011">
      <w:pPr>
        <w:pStyle w:val="TOC4"/>
        <w:rPr>
          <w:rFonts w:asciiTheme="minorHAnsi" w:eastAsiaTheme="minorEastAsia" w:hAnsiTheme="minorHAnsi" w:cstheme="minorBidi"/>
          <w:kern w:val="2"/>
          <w:sz w:val="22"/>
          <w:szCs w:val="22"/>
          <w14:ligatures w14:val="standardContextual"/>
        </w:rPr>
      </w:pPr>
      <w:r>
        <w:t>10.5.1.1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_Toc145036698 \h </w:instrText>
      </w:r>
      <w:r>
        <w:fldChar w:fldCharType="separate"/>
      </w:r>
      <w:r>
        <w:t>52</w:t>
      </w:r>
      <w:r>
        <w:fldChar w:fldCharType="end"/>
      </w:r>
    </w:p>
    <w:p w14:paraId="17D2A8B8" w14:textId="5455B420" w:rsidR="00E91011" w:rsidRDefault="00E91011">
      <w:pPr>
        <w:pStyle w:val="TOC4"/>
        <w:rPr>
          <w:rFonts w:asciiTheme="minorHAnsi" w:eastAsiaTheme="minorEastAsia" w:hAnsiTheme="minorHAnsi" w:cstheme="minorBidi"/>
          <w:kern w:val="2"/>
          <w:sz w:val="22"/>
          <w:szCs w:val="22"/>
          <w14:ligatures w14:val="standardContextual"/>
        </w:rPr>
      </w:pPr>
      <w:r>
        <w:t>10.5.1.2</w:t>
      </w:r>
      <w:r>
        <w:rPr>
          <w:rFonts w:asciiTheme="minorHAnsi" w:eastAsiaTheme="minorEastAsia" w:hAnsiTheme="minorHAnsi" w:cstheme="minorBidi"/>
          <w:kern w:val="2"/>
          <w:sz w:val="22"/>
          <w:szCs w:val="22"/>
          <w14:ligatures w14:val="standardContextual"/>
        </w:rPr>
        <w:tab/>
      </w:r>
      <w:r>
        <w:t xml:space="preserve">Minimum requirement for </w:t>
      </w:r>
      <w:r w:rsidRPr="004E46F2">
        <w:rPr>
          <w:i/>
        </w:rPr>
        <w:t>SAN type 1-O</w:t>
      </w:r>
      <w:r>
        <w:tab/>
      </w:r>
      <w:r>
        <w:fldChar w:fldCharType="begin"/>
      </w:r>
      <w:r>
        <w:instrText xml:space="preserve"> PAGEREF _Toc145036699 \h </w:instrText>
      </w:r>
      <w:r>
        <w:fldChar w:fldCharType="separate"/>
      </w:r>
      <w:r>
        <w:t>52</w:t>
      </w:r>
      <w:r>
        <w:fldChar w:fldCharType="end"/>
      </w:r>
    </w:p>
    <w:p w14:paraId="079F4B1A" w14:textId="3B0A3827" w:rsidR="00E91011" w:rsidRDefault="00E91011">
      <w:pPr>
        <w:pStyle w:val="TOC3"/>
        <w:rPr>
          <w:rFonts w:asciiTheme="minorHAnsi" w:eastAsiaTheme="minorEastAsia" w:hAnsiTheme="minorHAnsi" w:cstheme="minorBidi"/>
          <w:kern w:val="2"/>
          <w:sz w:val="22"/>
          <w:szCs w:val="22"/>
          <w14:ligatures w14:val="standardContextual"/>
        </w:rPr>
      </w:pPr>
      <w:r>
        <w:t>10.5.2</w:t>
      </w:r>
      <w:r>
        <w:rPr>
          <w:rFonts w:asciiTheme="minorHAnsi" w:eastAsiaTheme="minorEastAsia" w:hAnsiTheme="minorHAnsi" w:cstheme="minorBidi"/>
          <w:kern w:val="2"/>
          <w:sz w:val="22"/>
          <w:szCs w:val="22"/>
          <w14:ligatures w14:val="standardContextual"/>
        </w:rPr>
        <w:tab/>
      </w:r>
      <w:r>
        <w:t>OTA in-band blocking</w:t>
      </w:r>
      <w:r>
        <w:tab/>
      </w:r>
      <w:r>
        <w:fldChar w:fldCharType="begin"/>
      </w:r>
      <w:r>
        <w:instrText xml:space="preserve"> PAGEREF _Toc145036700 \h </w:instrText>
      </w:r>
      <w:r>
        <w:fldChar w:fldCharType="separate"/>
      </w:r>
      <w:r>
        <w:t>53</w:t>
      </w:r>
      <w:r>
        <w:fldChar w:fldCharType="end"/>
      </w:r>
    </w:p>
    <w:p w14:paraId="0510D707" w14:textId="2ACC0D7E" w:rsidR="00E91011" w:rsidRDefault="00E91011">
      <w:pPr>
        <w:pStyle w:val="TOC2"/>
        <w:rPr>
          <w:rFonts w:asciiTheme="minorHAnsi" w:eastAsiaTheme="minorEastAsia" w:hAnsiTheme="minorHAnsi" w:cstheme="minorBidi"/>
          <w:kern w:val="2"/>
          <w:sz w:val="22"/>
          <w:szCs w:val="22"/>
          <w14:ligatures w14:val="standardContextual"/>
        </w:rPr>
      </w:pPr>
      <w:r>
        <w:t>10.6</w:t>
      </w:r>
      <w:r>
        <w:rPr>
          <w:rFonts w:asciiTheme="minorHAnsi" w:eastAsiaTheme="minorEastAsia" w:hAnsiTheme="minorHAnsi" w:cstheme="minorBidi"/>
          <w:kern w:val="2"/>
          <w:sz w:val="22"/>
          <w:szCs w:val="22"/>
          <w14:ligatures w14:val="standardContextual"/>
        </w:rPr>
        <w:tab/>
      </w:r>
      <w:r>
        <w:t>OTA out-of-band blocking</w:t>
      </w:r>
      <w:r>
        <w:tab/>
      </w:r>
      <w:r>
        <w:fldChar w:fldCharType="begin"/>
      </w:r>
      <w:r>
        <w:instrText xml:space="preserve"> PAGEREF _Toc145036701 \h </w:instrText>
      </w:r>
      <w:r>
        <w:fldChar w:fldCharType="separate"/>
      </w:r>
      <w:r>
        <w:t>53</w:t>
      </w:r>
      <w:r>
        <w:fldChar w:fldCharType="end"/>
      </w:r>
    </w:p>
    <w:p w14:paraId="7215CBF5" w14:textId="7408BF7A" w:rsidR="00E91011" w:rsidRDefault="00E91011">
      <w:pPr>
        <w:pStyle w:val="TOC3"/>
        <w:rPr>
          <w:rFonts w:asciiTheme="minorHAnsi" w:eastAsiaTheme="minorEastAsia" w:hAnsiTheme="minorHAnsi" w:cstheme="minorBidi"/>
          <w:kern w:val="2"/>
          <w:sz w:val="22"/>
          <w:szCs w:val="22"/>
          <w14:ligatures w14:val="standardContextual"/>
        </w:rPr>
      </w:pPr>
      <w:r>
        <w:t>10.6.1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_Toc145036702 \h </w:instrText>
      </w:r>
      <w:r>
        <w:fldChar w:fldCharType="separate"/>
      </w:r>
      <w:r>
        <w:t>53</w:t>
      </w:r>
      <w:r>
        <w:fldChar w:fldCharType="end"/>
      </w:r>
    </w:p>
    <w:p w14:paraId="493E5A7C" w14:textId="41585C5F" w:rsidR="00E91011" w:rsidRDefault="00E91011">
      <w:pPr>
        <w:pStyle w:val="TOC3"/>
        <w:rPr>
          <w:rFonts w:asciiTheme="minorHAnsi" w:eastAsiaTheme="minorEastAsia" w:hAnsiTheme="minorHAnsi" w:cstheme="minorBidi"/>
          <w:kern w:val="2"/>
          <w:sz w:val="22"/>
          <w:szCs w:val="22"/>
          <w14:ligatures w14:val="standardContextual"/>
        </w:rPr>
      </w:pPr>
      <w:r>
        <w:t>10.6.2</w:t>
      </w:r>
      <w:r>
        <w:rPr>
          <w:rFonts w:asciiTheme="minorHAnsi" w:eastAsiaTheme="minorEastAsia" w:hAnsiTheme="minorHAnsi" w:cstheme="minorBidi"/>
          <w:kern w:val="2"/>
          <w:sz w:val="22"/>
          <w:szCs w:val="22"/>
          <w14:ligatures w14:val="standardContextual"/>
        </w:rPr>
        <w:tab/>
      </w:r>
      <w:r>
        <w:t xml:space="preserve">Minimum requirement for </w:t>
      </w:r>
      <w:r w:rsidRPr="004E46F2">
        <w:rPr>
          <w:i/>
          <w:lang w:val="en-US" w:eastAsia="zh-CN"/>
        </w:rPr>
        <w:t>SAN</w:t>
      </w:r>
      <w:r w:rsidRPr="004E46F2">
        <w:rPr>
          <w:i/>
        </w:rPr>
        <w:t xml:space="preserve"> type 1-O</w:t>
      </w:r>
      <w:r>
        <w:tab/>
      </w:r>
      <w:r>
        <w:fldChar w:fldCharType="begin"/>
      </w:r>
      <w:r>
        <w:instrText xml:space="preserve"> PAGEREF _Toc145036703 \h </w:instrText>
      </w:r>
      <w:r>
        <w:fldChar w:fldCharType="separate"/>
      </w:r>
      <w:r>
        <w:t>53</w:t>
      </w:r>
      <w:r>
        <w:fldChar w:fldCharType="end"/>
      </w:r>
    </w:p>
    <w:p w14:paraId="782210D9" w14:textId="7864CE40" w:rsidR="00E91011" w:rsidRDefault="00E91011">
      <w:pPr>
        <w:pStyle w:val="TOC4"/>
        <w:rPr>
          <w:rFonts w:asciiTheme="minorHAnsi" w:eastAsiaTheme="minorEastAsia" w:hAnsiTheme="minorHAnsi" w:cstheme="minorBidi"/>
          <w:kern w:val="2"/>
          <w:sz w:val="22"/>
          <w:szCs w:val="22"/>
          <w14:ligatures w14:val="standardContextual"/>
        </w:rPr>
      </w:pPr>
      <w:r>
        <w:t>10.6.2.1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_Toc145036704 \h </w:instrText>
      </w:r>
      <w:r>
        <w:fldChar w:fldCharType="separate"/>
      </w:r>
      <w:r>
        <w:t>53</w:t>
      </w:r>
      <w:r>
        <w:fldChar w:fldCharType="end"/>
      </w:r>
    </w:p>
    <w:p w14:paraId="4DED51D0" w14:textId="2646DD3D" w:rsidR="00E91011" w:rsidRDefault="00E91011">
      <w:pPr>
        <w:pStyle w:val="TOC2"/>
        <w:rPr>
          <w:rFonts w:asciiTheme="minorHAnsi" w:eastAsiaTheme="minorEastAsia" w:hAnsiTheme="minorHAnsi" w:cstheme="minorBidi"/>
          <w:kern w:val="2"/>
          <w:sz w:val="22"/>
          <w:szCs w:val="22"/>
          <w14:ligatures w14:val="standardContextual"/>
        </w:rPr>
      </w:pPr>
      <w:r>
        <w:t>10.7</w:t>
      </w:r>
      <w:r>
        <w:rPr>
          <w:rFonts w:asciiTheme="minorHAnsi" w:eastAsiaTheme="minorEastAsia" w:hAnsiTheme="minorHAnsi" w:cstheme="minorBidi"/>
          <w:kern w:val="2"/>
          <w:sz w:val="22"/>
          <w:szCs w:val="22"/>
          <w14:ligatures w14:val="standardContextual"/>
        </w:rPr>
        <w:tab/>
      </w:r>
      <w:r>
        <w:t>OTA receiver spurious emissions</w:t>
      </w:r>
      <w:r>
        <w:tab/>
      </w:r>
      <w:r>
        <w:fldChar w:fldCharType="begin"/>
      </w:r>
      <w:r>
        <w:instrText xml:space="preserve"> PAGEREF _Toc145036705 \h </w:instrText>
      </w:r>
      <w:r>
        <w:fldChar w:fldCharType="separate"/>
      </w:r>
      <w:r>
        <w:t>54</w:t>
      </w:r>
      <w:r>
        <w:fldChar w:fldCharType="end"/>
      </w:r>
    </w:p>
    <w:p w14:paraId="24687181" w14:textId="693D395B" w:rsidR="00E91011" w:rsidRDefault="00E91011">
      <w:pPr>
        <w:pStyle w:val="TOC2"/>
        <w:rPr>
          <w:rFonts w:asciiTheme="minorHAnsi" w:eastAsiaTheme="minorEastAsia" w:hAnsiTheme="minorHAnsi" w:cstheme="minorBidi"/>
          <w:kern w:val="2"/>
          <w:sz w:val="22"/>
          <w:szCs w:val="22"/>
          <w14:ligatures w14:val="standardContextual"/>
        </w:rPr>
      </w:pPr>
      <w:r>
        <w:t>10.8</w:t>
      </w:r>
      <w:r>
        <w:rPr>
          <w:rFonts w:asciiTheme="minorHAnsi" w:eastAsiaTheme="minorEastAsia" w:hAnsiTheme="minorHAnsi" w:cstheme="minorBidi"/>
          <w:kern w:val="2"/>
          <w:sz w:val="22"/>
          <w:szCs w:val="22"/>
          <w14:ligatures w14:val="standardContextual"/>
        </w:rPr>
        <w:tab/>
      </w:r>
      <w:r>
        <w:t>OTA receiver intermodulation</w:t>
      </w:r>
      <w:r>
        <w:tab/>
      </w:r>
      <w:r>
        <w:fldChar w:fldCharType="begin"/>
      </w:r>
      <w:r>
        <w:instrText xml:space="preserve"> PAGEREF _Toc145036706 \h </w:instrText>
      </w:r>
      <w:r>
        <w:fldChar w:fldCharType="separate"/>
      </w:r>
      <w:r>
        <w:t>54</w:t>
      </w:r>
      <w:r>
        <w:fldChar w:fldCharType="end"/>
      </w:r>
    </w:p>
    <w:p w14:paraId="55D72CA4" w14:textId="24D560D1" w:rsidR="00E91011" w:rsidRDefault="00E91011">
      <w:pPr>
        <w:pStyle w:val="TOC2"/>
        <w:rPr>
          <w:rFonts w:asciiTheme="minorHAnsi" w:eastAsiaTheme="minorEastAsia" w:hAnsiTheme="minorHAnsi" w:cstheme="minorBidi"/>
          <w:kern w:val="2"/>
          <w:sz w:val="22"/>
          <w:szCs w:val="22"/>
          <w14:ligatures w14:val="standardContextual"/>
        </w:rPr>
      </w:pPr>
      <w:r>
        <w:t>10.9</w:t>
      </w:r>
      <w:r>
        <w:rPr>
          <w:rFonts w:asciiTheme="minorHAnsi" w:eastAsiaTheme="minorEastAsia" w:hAnsiTheme="minorHAnsi" w:cstheme="minorBidi"/>
          <w:kern w:val="2"/>
          <w:sz w:val="22"/>
          <w:szCs w:val="22"/>
          <w14:ligatures w14:val="standardContextual"/>
        </w:rPr>
        <w:tab/>
      </w:r>
      <w:r>
        <w:t>OTA in-channel selectivity</w:t>
      </w:r>
      <w:r>
        <w:tab/>
      </w:r>
      <w:r>
        <w:fldChar w:fldCharType="begin"/>
      </w:r>
      <w:r>
        <w:instrText xml:space="preserve"> PAGEREF _Toc145036707 \h </w:instrText>
      </w:r>
      <w:r>
        <w:fldChar w:fldCharType="separate"/>
      </w:r>
      <w:r>
        <w:t>54</w:t>
      </w:r>
      <w:r>
        <w:fldChar w:fldCharType="end"/>
      </w:r>
    </w:p>
    <w:p w14:paraId="3AD8740F" w14:textId="07724270" w:rsidR="00E91011" w:rsidRDefault="00E91011">
      <w:pPr>
        <w:pStyle w:val="TOC3"/>
        <w:rPr>
          <w:rFonts w:asciiTheme="minorHAnsi" w:eastAsiaTheme="minorEastAsia" w:hAnsiTheme="minorHAnsi" w:cstheme="minorBidi"/>
          <w:kern w:val="2"/>
          <w:sz w:val="22"/>
          <w:szCs w:val="22"/>
          <w14:ligatures w14:val="standardContextual"/>
        </w:rPr>
      </w:pPr>
      <w:r>
        <w:t>10.</w:t>
      </w:r>
      <w:r>
        <w:rPr>
          <w:lang w:eastAsia="zh-CN"/>
        </w:rPr>
        <w:t>9</w:t>
      </w:r>
      <w:r>
        <w:t>.1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_Toc145036708 \h </w:instrText>
      </w:r>
      <w:r>
        <w:fldChar w:fldCharType="separate"/>
      </w:r>
      <w:r>
        <w:t>54</w:t>
      </w:r>
      <w:r>
        <w:fldChar w:fldCharType="end"/>
      </w:r>
    </w:p>
    <w:p w14:paraId="1CE92D2E" w14:textId="0F14D82B" w:rsidR="00E91011" w:rsidRDefault="00E91011">
      <w:pPr>
        <w:pStyle w:val="TOC3"/>
        <w:rPr>
          <w:rFonts w:asciiTheme="minorHAnsi" w:eastAsiaTheme="minorEastAsia" w:hAnsiTheme="minorHAnsi" w:cstheme="minorBidi"/>
          <w:kern w:val="2"/>
          <w:sz w:val="22"/>
          <w:szCs w:val="22"/>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 xml:space="preserve">Minimum requirement for </w:t>
      </w:r>
      <w:r w:rsidRPr="004E46F2">
        <w:rPr>
          <w:i/>
          <w:lang w:val="en-US" w:eastAsia="zh-CN"/>
        </w:rPr>
        <w:t>SAN</w:t>
      </w:r>
      <w:r w:rsidRPr="004E46F2">
        <w:rPr>
          <w:i/>
          <w:lang w:eastAsia="zh-CN"/>
        </w:rPr>
        <w:t xml:space="preserve"> type 1-O</w:t>
      </w:r>
      <w:r>
        <w:tab/>
      </w:r>
      <w:r>
        <w:fldChar w:fldCharType="begin"/>
      </w:r>
      <w:r>
        <w:instrText xml:space="preserve"> PAGEREF _Toc145036709 \h </w:instrText>
      </w:r>
      <w:r>
        <w:fldChar w:fldCharType="separate"/>
      </w:r>
      <w:r>
        <w:t>54</w:t>
      </w:r>
      <w:r>
        <w:fldChar w:fldCharType="end"/>
      </w:r>
    </w:p>
    <w:p w14:paraId="38770D5C" w14:textId="3BF0C906" w:rsidR="00E91011" w:rsidRDefault="00E91011">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Radiated performance requirements</w:t>
      </w:r>
      <w:r>
        <w:tab/>
      </w:r>
      <w:r>
        <w:fldChar w:fldCharType="begin"/>
      </w:r>
      <w:r>
        <w:instrText xml:space="preserve"> PAGEREF _Toc145036710 \h </w:instrText>
      </w:r>
      <w:r>
        <w:fldChar w:fldCharType="separate"/>
      </w:r>
      <w:r>
        <w:t>55</w:t>
      </w:r>
      <w:r>
        <w:fldChar w:fldCharType="end"/>
      </w:r>
    </w:p>
    <w:p w14:paraId="4A485F7C" w14:textId="5FCC3253" w:rsidR="00E91011" w:rsidRDefault="00E91011">
      <w:pPr>
        <w:pStyle w:val="TOC2"/>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_Toc145036711 \h </w:instrText>
      </w:r>
      <w:r>
        <w:fldChar w:fldCharType="separate"/>
      </w:r>
      <w:r>
        <w:t>55</w:t>
      </w:r>
      <w:r>
        <w:fldChar w:fldCharType="end"/>
      </w:r>
    </w:p>
    <w:p w14:paraId="5583E273" w14:textId="0C9AE9EC" w:rsidR="00E91011" w:rsidRDefault="00E91011">
      <w:pPr>
        <w:pStyle w:val="TOC3"/>
        <w:rPr>
          <w:rFonts w:asciiTheme="minorHAnsi" w:eastAsiaTheme="minorEastAsia" w:hAnsiTheme="minorHAnsi" w:cstheme="minorBidi"/>
          <w:kern w:val="2"/>
          <w:sz w:val="22"/>
          <w:szCs w:val="22"/>
          <w14:ligatures w14:val="standardContextual"/>
        </w:rPr>
      </w:pPr>
      <w:r w:rsidRPr="004E46F2">
        <w:rPr>
          <w:lang w:val="en-US" w:eastAsia="ko-KR"/>
        </w:rPr>
        <w:t>11.1.1</w:t>
      </w:r>
      <w:r>
        <w:rPr>
          <w:rFonts w:asciiTheme="minorHAnsi" w:eastAsiaTheme="minorEastAsia" w:hAnsiTheme="minorHAnsi" w:cstheme="minorBidi"/>
          <w:kern w:val="2"/>
          <w:sz w:val="22"/>
          <w:szCs w:val="22"/>
          <w14:ligatures w14:val="standardContextual"/>
        </w:rPr>
        <w:tab/>
      </w:r>
      <w:r w:rsidRPr="004E46F2">
        <w:rPr>
          <w:lang w:val="en-US" w:eastAsia="ko-KR"/>
        </w:rPr>
        <w:t>Scope and definitions</w:t>
      </w:r>
      <w:r>
        <w:tab/>
      </w:r>
      <w:r>
        <w:fldChar w:fldCharType="begin"/>
      </w:r>
      <w:r>
        <w:instrText xml:space="preserve"> PAGEREF _Toc145036712 \h </w:instrText>
      </w:r>
      <w:r>
        <w:fldChar w:fldCharType="separate"/>
      </w:r>
      <w:r>
        <w:t>55</w:t>
      </w:r>
      <w:r>
        <w:fldChar w:fldCharType="end"/>
      </w:r>
    </w:p>
    <w:p w14:paraId="3F933DC7" w14:textId="03D46D48" w:rsidR="00E91011" w:rsidRDefault="00E91011">
      <w:pPr>
        <w:pStyle w:val="TOC3"/>
        <w:rPr>
          <w:rFonts w:asciiTheme="minorHAnsi" w:eastAsiaTheme="minorEastAsia" w:hAnsiTheme="minorHAnsi" w:cstheme="minorBidi"/>
          <w:kern w:val="2"/>
          <w:sz w:val="22"/>
          <w:szCs w:val="22"/>
          <w14:ligatures w14:val="standardContextual"/>
        </w:rPr>
      </w:pPr>
      <w:r w:rsidRPr="004E46F2">
        <w:rPr>
          <w:lang w:val="en-US"/>
        </w:rPr>
        <w:t>11.1.2</w:t>
      </w:r>
      <w:r>
        <w:rPr>
          <w:rFonts w:asciiTheme="minorHAnsi" w:eastAsiaTheme="minorEastAsia" w:hAnsiTheme="minorHAnsi" w:cstheme="minorBidi"/>
          <w:kern w:val="2"/>
          <w:sz w:val="22"/>
          <w:szCs w:val="22"/>
          <w14:ligatures w14:val="standardContextual"/>
        </w:rPr>
        <w:tab/>
      </w:r>
      <w:r w:rsidRPr="004E46F2">
        <w:rPr>
          <w:lang w:val="en-US"/>
        </w:rPr>
        <w:t>OTA demodulation branches</w:t>
      </w:r>
      <w:r>
        <w:tab/>
      </w:r>
      <w:r>
        <w:fldChar w:fldCharType="begin"/>
      </w:r>
      <w:r>
        <w:instrText xml:space="preserve"> PAGEREF _Toc145036713 \h </w:instrText>
      </w:r>
      <w:r>
        <w:fldChar w:fldCharType="separate"/>
      </w:r>
      <w:r>
        <w:t>56</w:t>
      </w:r>
      <w:r>
        <w:fldChar w:fldCharType="end"/>
      </w:r>
    </w:p>
    <w:p w14:paraId="0EB5D9A2" w14:textId="16C5C106" w:rsidR="00E91011" w:rsidRDefault="00E91011">
      <w:pPr>
        <w:pStyle w:val="TOC2"/>
        <w:rPr>
          <w:rFonts w:asciiTheme="minorHAnsi" w:eastAsiaTheme="minorEastAsia" w:hAnsiTheme="minorHAnsi" w:cstheme="minorBidi"/>
          <w:kern w:val="2"/>
          <w:sz w:val="22"/>
          <w:szCs w:val="22"/>
          <w14:ligatures w14:val="standardContextual"/>
        </w:rPr>
      </w:pPr>
      <w:r>
        <w:t>11.</w:t>
      </w:r>
      <w:r w:rsidRPr="004E46F2">
        <w:rPr>
          <w:rFonts w:eastAsia="DengXian"/>
          <w:lang w:eastAsia="zh-CN"/>
        </w:rPr>
        <w:t>2</w:t>
      </w:r>
      <w:r>
        <w:rPr>
          <w:rFonts w:asciiTheme="minorHAnsi" w:eastAsiaTheme="minorEastAsia" w:hAnsiTheme="minorHAnsi" w:cstheme="minorBidi"/>
          <w:kern w:val="2"/>
          <w:sz w:val="22"/>
          <w:szCs w:val="22"/>
          <w14:ligatures w14:val="standardContextual"/>
        </w:rPr>
        <w:tab/>
      </w:r>
      <w:r>
        <w:t>Performance requirements for PUSCH</w:t>
      </w:r>
      <w:r>
        <w:tab/>
      </w:r>
      <w:r>
        <w:fldChar w:fldCharType="begin"/>
      </w:r>
      <w:r>
        <w:instrText xml:space="preserve"> PAGEREF _Toc145036714 \h </w:instrText>
      </w:r>
      <w:r>
        <w:fldChar w:fldCharType="separate"/>
      </w:r>
      <w:r>
        <w:t>56</w:t>
      </w:r>
      <w:r>
        <w:fldChar w:fldCharType="end"/>
      </w:r>
    </w:p>
    <w:p w14:paraId="716AC343" w14:textId="2EFFD282" w:rsidR="00E91011" w:rsidRDefault="00E91011">
      <w:pPr>
        <w:pStyle w:val="TOC2"/>
        <w:rPr>
          <w:rFonts w:asciiTheme="minorHAnsi" w:eastAsiaTheme="minorEastAsia" w:hAnsiTheme="minorHAnsi" w:cstheme="minorBidi"/>
          <w:kern w:val="2"/>
          <w:sz w:val="22"/>
          <w:szCs w:val="22"/>
          <w14:ligatures w14:val="standardContextual"/>
        </w:rPr>
      </w:pPr>
      <w:r>
        <w:t>11.</w:t>
      </w:r>
      <w:r w:rsidRPr="004E46F2">
        <w:rPr>
          <w:rFonts w:eastAsia="DengXian"/>
          <w:lang w:eastAsia="zh-CN"/>
        </w:rPr>
        <w:t>3</w:t>
      </w:r>
      <w:r>
        <w:rPr>
          <w:rFonts w:asciiTheme="minorHAnsi" w:eastAsiaTheme="minorEastAsia" w:hAnsiTheme="minorHAnsi" w:cstheme="minorBidi"/>
          <w:kern w:val="2"/>
          <w:sz w:val="22"/>
          <w:szCs w:val="22"/>
          <w14:ligatures w14:val="standardContextual"/>
        </w:rPr>
        <w:tab/>
      </w:r>
      <w:r>
        <w:t>Performance requirements for PUCCH</w:t>
      </w:r>
      <w:r>
        <w:tab/>
      </w:r>
      <w:r>
        <w:fldChar w:fldCharType="begin"/>
      </w:r>
      <w:r>
        <w:instrText xml:space="preserve"> PAGEREF _Toc145036715 \h </w:instrText>
      </w:r>
      <w:r>
        <w:fldChar w:fldCharType="separate"/>
      </w:r>
      <w:r>
        <w:t>56</w:t>
      </w:r>
      <w:r>
        <w:fldChar w:fldCharType="end"/>
      </w:r>
    </w:p>
    <w:p w14:paraId="27D1D003" w14:textId="71C873C3" w:rsidR="00E91011" w:rsidRDefault="00E91011">
      <w:pPr>
        <w:pStyle w:val="TOC3"/>
        <w:rPr>
          <w:rFonts w:asciiTheme="minorHAnsi" w:eastAsiaTheme="minorEastAsia" w:hAnsiTheme="minorHAnsi" w:cstheme="minorBidi"/>
          <w:kern w:val="2"/>
          <w:sz w:val="22"/>
          <w:szCs w:val="22"/>
          <w14:ligatures w14:val="standardContextual"/>
        </w:rPr>
      </w:pPr>
      <w:r w:rsidRPr="004E46F2">
        <w:rPr>
          <w:lang w:val="en-US"/>
        </w:rPr>
        <w:t>11.3.1</w:t>
      </w:r>
      <w:r>
        <w:rPr>
          <w:rFonts w:asciiTheme="minorHAnsi" w:eastAsiaTheme="minorEastAsia" w:hAnsiTheme="minorHAnsi" w:cstheme="minorBidi"/>
          <w:kern w:val="2"/>
          <w:sz w:val="22"/>
          <w:szCs w:val="22"/>
          <w14:ligatures w14:val="standardContextual"/>
        </w:rPr>
        <w:tab/>
      </w:r>
      <w:r w:rsidRPr="004E46F2">
        <w:rPr>
          <w:lang w:val="en-US"/>
        </w:rPr>
        <w:t>DTX to ACK probability</w:t>
      </w:r>
      <w:r>
        <w:tab/>
      </w:r>
      <w:r>
        <w:fldChar w:fldCharType="begin"/>
      </w:r>
      <w:r>
        <w:instrText xml:space="preserve"> PAGEREF _Toc145036716 \h </w:instrText>
      </w:r>
      <w:r>
        <w:fldChar w:fldCharType="separate"/>
      </w:r>
      <w:r>
        <w:t>56</w:t>
      </w:r>
      <w:r>
        <w:fldChar w:fldCharType="end"/>
      </w:r>
    </w:p>
    <w:p w14:paraId="3725C182" w14:textId="635F8B11" w:rsidR="00E91011" w:rsidRDefault="00E91011">
      <w:pPr>
        <w:pStyle w:val="TOC3"/>
        <w:rPr>
          <w:rFonts w:asciiTheme="minorHAnsi" w:eastAsiaTheme="minorEastAsia" w:hAnsiTheme="minorHAnsi" w:cstheme="minorBidi"/>
          <w:kern w:val="2"/>
          <w:sz w:val="22"/>
          <w:szCs w:val="22"/>
          <w14:ligatures w14:val="standardContextual"/>
        </w:rPr>
      </w:pPr>
      <w:r w:rsidRPr="004E46F2">
        <w:rPr>
          <w:lang w:val="en-US"/>
        </w:rPr>
        <w:t>11.3.2</w:t>
      </w:r>
      <w:r>
        <w:rPr>
          <w:rFonts w:asciiTheme="minorHAnsi" w:eastAsiaTheme="minorEastAsia" w:hAnsiTheme="minorHAnsi" w:cstheme="minorBidi"/>
          <w:kern w:val="2"/>
          <w:sz w:val="22"/>
          <w:szCs w:val="22"/>
          <w14:ligatures w14:val="standardContextual"/>
        </w:rPr>
        <w:tab/>
      </w:r>
      <w:r w:rsidRPr="004E46F2">
        <w:rPr>
          <w:lang w:val="en-US"/>
        </w:rPr>
        <w:t>Performance requirements for PUCCH format 1a</w:t>
      </w:r>
      <w:r>
        <w:tab/>
      </w:r>
      <w:r>
        <w:fldChar w:fldCharType="begin"/>
      </w:r>
      <w:r>
        <w:instrText xml:space="preserve"> PAGEREF _Toc145036717 \h </w:instrText>
      </w:r>
      <w:r>
        <w:fldChar w:fldCharType="separate"/>
      </w:r>
      <w:r>
        <w:t>56</w:t>
      </w:r>
      <w:r>
        <w:fldChar w:fldCharType="end"/>
      </w:r>
    </w:p>
    <w:p w14:paraId="3E7D5777" w14:textId="3A400D6F" w:rsidR="00E91011" w:rsidRDefault="00E91011">
      <w:pPr>
        <w:pStyle w:val="TOC2"/>
        <w:rPr>
          <w:rFonts w:asciiTheme="minorHAnsi" w:eastAsiaTheme="minorEastAsia" w:hAnsiTheme="minorHAnsi" w:cstheme="minorBidi"/>
          <w:kern w:val="2"/>
          <w:sz w:val="22"/>
          <w:szCs w:val="22"/>
          <w14:ligatures w14:val="standardContextual"/>
        </w:rPr>
      </w:pPr>
      <w:r>
        <w:t>11.</w:t>
      </w:r>
      <w:r w:rsidRPr="004E46F2">
        <w:rPr>
          <w:rFonts w:eastAsia="DengXian"/>
          <w:lang w:eastAsia="zh-CN"/>
        </w:rPr>
        <w:t>4</w:t>
      </w:r>
      <w:r>
        <w:rPr>
          <w:rFonts w:asciiTheme="minorHAnsi" w:eastAsiaTheme="minorEastAsia" w:hAnsiTheme="minorHAnsi" w:cstheme="minorBidi"/>
          <w:kern w:val="2"/>
          <w:sz w:val="22"/>
          <w:szCs w:val="22"/>
          <w14:ligatures w14:val="standardContextual"/>
        </w:rPr>
        <w:tab/>
      </w:r>
      <w:r>
        <w:t>Performance requirements for PRACH</w:t>
      </w:r>
      <w:r>
        <w:tab/>
      </w:r>
      <w:r>
        <w:fldChar w:fldCharType="begin"/>
      </w:r>
      <w:r>
        <w:instrText xml:space="preserve"> PAGEREF _Toc145036718 \h </w:instrText>
      </w:r>
      <w:r>
        <w:fldChar w:fldCharType="separate"/>
      </w:r>
      <w:r>
        <w:t>56</w:t>
      </w:r>
      <w:r>
        <w:fldChar w:fldCharType="end"/>
      </w:r>
    </w:p>
    <w:p w14:paraId="699155C2" w14:textId="02D7520E" w:rsidR="00E91011" w:rsidRDefault="00E91011">
      <w:pPr>
        <w:pStyle w:val="TOC3"/>
        <w:rPr>
          <w:rFonts w:asciiTheme="minorHAnsi" w:eastAsiaTheme="minorEastAsia" w:hAnsiTheme="minorHAnsi" w:cstheme="minorBidi"/>
          <w:kern w:val="2"/>
          <w:sz w:val="22"/>
          <w:szCs w:val="22"/>
          <w14:ligatures w14:val="standardContextual"/>
        </w:rPr>
      </w:pPr>
      <w:r w:rsidRPr="004E46F2">
        <w:rPr>
          <w:lang w:val="en-US"/>
        </w:rPr>
        <w:t>11.</w:t>
      </w:r>
      <w:r w:rsidRPr="004E46F2">
        <w:rPr>
          <w:lang w:val="en-US" w:eastAsia="zh-CN"/>
        </w:rPr>
        <w:t>4</w:t>
      </w:r>
      <w:r w:rsidRPr="004E46F2">
        <w:rPr>
          <w:lang w:val="en-US"/>
        </w:rPr>
        <w:t>.1</w:t>
      </w:r>
      <w:r>
        <w:rPr>
          <w:rFonts w:asciiTheme="minorHAnsi" w:eastAsiaTheme="minorEastAsia" w:hAnsiTheme="minorHAnsi" w:cstheme="minorBidi"/>
          <w:kern w:val="2"/>
          <w:sz w:val="22"/>
          <w:szCs w:val="22"/>
          <w14:ligatures w14:val="standardContextual"/>
        </w:rPr>
        <w:tab/>
      </w:r>
      <w:r w:rsidRPr="004E46F2">
        <w:rPr>
          <w:lang w:val="en-US"/>
        </w:rPr>
        <w:t>PRACH False alarm probability</w:t>
      </w:r>
      <w:r>
        <w:tab/>
      </w:r>
      <w:r>
        <w:fldChar w:fldCharType="begin"/>
      </w:r>
      <w:r>
        <w:instrText xml:space="preserve"> PAGEREF _Toc145036719 \h </w:instrText>
      </w:r>
      <w:r>
        <w:fldChar w:fldCharType="separate"/>
      </w:r>
      <w:r>
        <w:t>56</w:t>
      </w:r>
      <w:r>
        <w:fldChar w:fldCharType="end"/>
      </w:r>
    </w:p>
    <w:p w14:paraId="0793D20A" w14:textId="46DDED37" w:rsidR="00E91011" w:rsidRDefault="00E91011">
      <w:pPr>
        <w:pStyle w:val="TOC3"/>
        <w:rPr>
          <w:rFonts w:asciiTheme="minorHAnsi" w:eastAsiaTheme="minorEastAsia" w:hAnsiTheme="minorHAnsi" w:cstheme="minorBidi"/>
          <w:kern w:val="2"/>
          <w:sz w:val="22"/>
          <w:szCs w:val="22"/>
          <w14:ligatures w14:val="standardContextual"/>
        </w:rPr>
      </w:pPr>
      <w:r w:rsidRPr="004E46F2">
        <w:rPr>
          <w:lang w:val="en-US"/>
        </w:rPr>
        <w:t>11.</w:t>
      </w:r>
      <w:r w:rsidRPr="004E46F2">
        <w:rPr>
          <w:lang w:val="en-US" w:eastAsia="zh-CN"/>
        </w:rPr>
        <w:t>4</w:t>
      </w:r>
      <w:r w:rsidRPr="004E46F2">
        <w:rPr>
          <w:lang w:val="en-US"/>
        </w:rPr>
        <w:t>.</w:t>
      </w:r>
      <w:r w:rsidRPr="004E46F2">
        <w:rPr>
          <w:lang w:val="en-US" w:eastAsia="zh-CN"/>
        </w:rPr>
        <w:t>2</w:t>
      </w:r>
      <w:r>
        <w:rPr>
          <w:rFonts w:asciiTheme="minorHAnsi" w:eastAsiaTheme="minorEastAsia" w:hAnsiTheme="minorHAnsi" w:cstheme="minorBidi"/>
          <w:kern w:val="2"/>
          <w:sz w:val="22"/>
          <w:szCs w:val="22"/>
          <w14:ligatures w14:val="standardContextual"/>
        </w:rPr>
        <w:tab/>
      </w:r>
      <w:r w:rsidRPr="004E46F2">
        <w:rPr>
          <w:lang w:val="en-US"/>
        </w:rPr>
        <w:t>PRACH detection requirements</w:t>
      </w:r>
      <w:r>
        <w:tab/>
      </w:r>
      <w:r>
        <w:fldChar w:fldCharType="begin"/>
      </w:r>
      <w:r>
        <w:instrText xml:space="preserve"> PAGEREF _Toc145036720 \h </w:instrText>
      </w:r>
      <w:r>
        <w:fldChar w:fldCharType="separate"/>
      </w:r>
      <w:r>
        <w:t>56</w:t>
      </w:r>
      <w:r>
        <w:fldChar w:fldCharType="end"/>
      </w:r>
    </w:p>
    <w:p w14:paraId="4CED85F3" w14:textId="0902FD45" w:rsidR="00E91011" w:rsidRDefault="00E91011">
      <w:pPr>
        <w:pStyle w:val="TOC2"/>
        <w:rPr>
          <w:rFonts w:asciiTheme="minorHAnsi" w:eastAsiaTheme="minorEastAsia" w:hAnsiTheme="minorHAnsi" w:cstheme="minorBidi"/>
          <w:kern w:val="2"/>
          <w:sz w:val="22"/>
          <w:szCs w:val="22"/>
          <w14:ligatures w14:val="standardContextual"/>
        </w:rPr>
      </w:pPr>
      <w:r>
        <w:t>11.</w:t>
      </w:r>
      <w:r w:rsidRPr="004E46F2">
        <w:rPr>
          <w:rFonts w:eastAsia="DengXian"/>
          <w:lang w:eastAsia="zh-CN"/>
        </w:rPr>
        <w:t>5</w:t>
      </w:r>
      <w:r>
        <w:rPr>
          <w:rFonts w:asciiTheme="minorHAnsi" w:eastAsiaTheme="minorEastAsia" w:hAnsiTheme="minorHAnsi" w:cstheme="minorBidi"/>
          <w:kern w:val="2"/>
          <w:sz w:val="22"/>
          <w:szCs w:val="22"/>
          <w14:ligatures w14:val="standardContextual"/>
        </w:rPr>
        <w:tab/>
      </w:r>
      <w:r>
        <w:t>Performance requirements for Narrrowband IoT</w:t>
      </w:r>
      <w:r>
        <w:tab/>
      </w:r>
      <w:r>
        <w:fldChar w:fldCharType="begin"/>
      </w:r>
      <w:r>
        <w:instrText xml:space="preserve"> PAGEREF _Toc145036721 \h </w:instrText>
      </w:r>
      <w:r>
        <w:fldChar w:fldCharType="separate"/>
      </w:r>
      <w:r>
        <w:t>56</w:t>
      </w:r>
      <w:r>
        <w:fldChar w:fldCharType="end"/>
      </w:r>
    </w:p>
    <w:p w14:paraId="4F389D95" w14:textId="7F772E88" w:rsidR="00E91011" w:rsidRDefault="00E91011">
      <w:pPr>
        <w:pStyle w:val="TOC3"/>
        <w:rPr>
          <w:rFonts w:asciiTheme="minorHAnsi" w:eastAsiaTheme="minorEastAsia" w:hAnsiTheme="minorHAnsi" w:cstheme="minorBidi"/>
          <w:kern w:val="2"/>
          <w:sz w:val="22"/>
          <w:szCs w:val="22"/>
          <w14:ligatures w14:val="standardContextual"/>
        </w:rPr>
      </w:pPr>
      <w:r>
        <w:t>11.5.1</w:t>
      </w:r>
      <w:r>
        <w:rPr>
          <w:rFonts w:asciiTheme="minorHAnsi" w:eastAsiaTheme="minorEastAsia" w:hAnsiTheme="minorHAnsi" w:cstheme="minorBidi"/>
          <w:kern w:val="2"/>
          <w:sz w:val="22"/>
          <w:szCs w:val="22"/>
          <w14:ligatures w14:val="standardContextual"/>
        </w:rPr>
        <w:tab/>
      </w:r>
      <w:r>
        <w:rPr>
          <w:lang w:eastAsia="zh-CN"/>
        </w:rPr>
        <w:t>R</w:t>
      </w:r>
      <w:r>
        <w:t xml:space="preserve">equirements for </w:t>
      </w:r>
      <w:r>
        <w:rPr>
          <w:lang w:eastAsia="zh-CN"/>
        </w:rPr>
        <w:t>SAN type 1-O</w:t>
      </w:r>
      <w:r>
        <w:tab/>
      </w:r>
      <w:r>
        <w:fldChar w:fldCharType="begin"/>
      </w:r>
      <w:r>
        <w:instrText xml:space="preserve"> PAGEREF _Toc145036722 \h </w:instrText>
      </w:r>
      <w:r>
        <w:fldChar w:fldCharType="separate"/>
      </w:r>
      <w:r>
        <w:t>56</w:t>
      </w:r>
      <w:r>
        <w:fldChar w:fldCharType="end"/>
      </w:r>
    </w:p>
    <w:p w14:paraId="4A0242F5" w14:textId="507F69B4" w:rsidR="00E91011" w:rsidRDefault="00E91011">
      <w:pPr>
        <w:pStyle w:val="TOC4"/>
        <w:rPr>
          <w:rFonts w:asciiTheme="minorHAnsi" w:eastAsiaTheme="minorEastAsia" w:hAnsiTheme="minorHAnsi" w:cstheme="minorBidi"/>
          <w:kern w:val="2"/>
          <w:sz w:val="22"/>
          <w:szCs w:val="22"/>
          <w14:ligatures w14:val="standardContextual"/>
        </w:rPr>
      </w:pPr>
      <w:r w:rsidRPr="004E46F2">
        <w:rPr>
          <w:snapToGrid w:val="0"/>
        </w:rPr>
        <w:t>11.5.1.1</w:t>
      </w:r>
      <w:r>
        <w:rPr>
          <w:rFonts w:asciiTheme="minorHAnsi" w:eastAsiaTheme="minorEastAsia" w:hAnsiTheme="minorHAnsi" w:cstheme="minorBidi"/>
          <w:kern w:val="2"/>
          <w:sz w:val="22"/>
          <w:szCs w:val="22"/>
          <w14:ligatures w14:val="standardContextual"/>
        </w:rPr>
        <w:tab/>
      </w:r>
      <w:r w:rsidRPr="004E46F2">
        <w:rPr>
          <w:snapToGrid w:val="0"/>
        </w:rPr>
        <w:t>Requirements for NPUSCH format1</w:t>
      </w:r>
      <w:r>
        <w:tab/>
      </w:r>
      <w:r>
        <w:fldChar w:fldCharType="begin"/>
      </w:r>
      <w:r>
        <w:instrText xml:space="preserve"> PAGEREF _Toc145036723 \h </w:instrText>
      </w:r>
      <w:r>
        <w:fldChar w:fldCharType="separate"/>
      </w:r>
      <w:r>
        <w:t>56</w:t>
      </w:r>
      <w:r>
        <w:fldChar w:fldCharType="end"/>
      </w:r>
    </w:p>
    <w:p w14:paraId="53CF8513" w14:textId="25EEFB3B" w:rsidR="00E91011" w:rsidRDefault="00E91011">
      <w:pPr>
        <w:pStyle w:val="TOC4"/>
        <w:rPr>
          <w:rFonts w:asciiTheme="minorHAnsi" w:eastAsiaTheme="minorEastAsia" w:hAnsiTheme="minorHAnsi" w:cstheme="minorBidi"/>
          <w:kern w:val="2"/>
          <w:sz w:val="22"/>
          <w:szCs w:val="22"/>
          <w14:ligatures w14:val="standardContextual"/>
        </w:rPr>
      </w:pPr>
      <w:r w:rsidRPr="004E46F2">
        <w:rPr>
          <w:snapToGrid w:val="0"/>
        </w:rPr>
        <w:t>11.5.1.2</w:t>
      </w:r>
      <w:r>
        <w:rPr>
          <w:rFonts w:asciiTheme="minorHAnsi" w:eastAsiaTheme="minorEastAsia" w:hAnsiTheme="minorHAnsi" w:cstheme="minorBidi"/>
          <w:kern w:val="2"/>
          <w:sz w:val="22"/>
          <w:szCs w:val="22"/>
          <w14:ligatures w14:val="standardContextual"/>
        </w:rPr>
        <w:tab/>
      </w:r>
      <w:r w:rsidRPr="004E46F2">
        <w:rPr>
          <w:snapToGrid w:val="0"/>
        </w:rPr>
        <w:t>Requirements for NPUSCH format2</w:t>
      </w:r>
      <w:r>
        <w:tab/>
      </w:r>
      <w:r>
        <w:fldChar w:fldCharType="begin"/>
      </w:r>
      <w:r>
        <w:instrText xml:space="preserve"> PAGEREF _Toc145036724 \h </w:instrText>
      </w:r>
      <w:r>
        <w:fldChar w:fldCharType="separate"/>
      </w:r>
      <w:r>
        <w:t>56</w:t>
      </w:r>
      <w:r>
        <w:fldChar w:fldCharType="end"/>
      </w:r>
    </w:p>
    <w:p w14:paraId="5B30FC19" w14:textId="281B7BD2" w:rsidR="00E91011" w:rsidRDefault="00E91011">
      <w:pPr>
        <w:pStyle w:val="TOC4"/>
        <w:rPr>
          <w:rFonts w:asciiTheme="minorHAnsi" w:eastAsiaTheme="minorEastAsia" w:hAnsiTheme="minorHAnsi" w:cstheme="minorBidi"/>
          <w:kern w:val="2"/>
          <w:sz w:val="22"/>
          <w:szCs w:val="22"/>
          <w14:ligatures w14:val="standardContextual"/>
        </w:rPr>
      </w:pPr>
      <w:r w:rsidRPr="004E46F2">
        <w:rPr>
          <w:snapToGrid w:val="0"/>
        </w:rPr>
        <w:t>11.5.1.3</w:t>
      </w:r>
      <w:r>
        <w:rPr>
          <w:rFonts w:asciiTheme="minorHAnsi" w:eastAsiaTheme="minorEastAsia" w:hAnsiTheme="minorHAnsi" w:cstheme="minorBidi"/>
          <w:kern w:val="2"/>
          <w:sz w:val="22"/>
          <w:szCs w:val="22"/>
          <w14:ligatures w14:val="standardContextual"/>
        </w:rPr>
        <w:tab/>
      </w:r>
      <w:r w:rsidRPr="004E46F2">
        <w:rPr>
          <w:snapToGrid w:val="0"/>
        </w:rPr>
        <w:t>Requirements for NPRACH</w:t>
      </w:r>
      <w:r>
        <w:tab/>
      </w:r>
      <w:r>
        <w:fldChar w:fldCharType="begin"/>
      </w:r>
      <w:r>
        <w:instrText xml:space="preserve"> PAGEREF _Toc145036725 \h </w:instrText>
      </w:r>
      <w:r>
        <w:fldChar w:fldCharType="separate"/>
      </w:r>
      <w:r>
        <w:t>57</w:t>
      </w:r>
      <w:r>
        <w:fldChar w:fldCharType="end"/>
      </w:r>
    </w:p>
    <w:p w14:paraId="01442EE4" w14:textId="5016A1BC" w:rsidR="00E91011" w:rsidRDefault="00E91011">
      <w:pPr>
        <w:pStyle w:val="TOC8"/>
        <w:rPr>
          <w:rFonts w:asciiTheme="minorHAnsi" w:eastAsiaTheme="minorEastAsia" w:hAnsiTheme="minorHAnsi" w:cstheme="minorBidi"/>
          <w:b w:val="0"/>
          <w:kern w:val="2"/>
          <w:szCs w:val="22"/>
          <w14:ligatures w14:val="standardContextual"/>
        </w:rPr>
      </w:pPr>
      <w:r>
        <w:t>Annex A (normative): Reference measurement channels</w:t>
      </w:r>
      <w:r>
        <w:tab/>
      </w:r>
      <w:r>
        <w:fldChar w:fldCharType="begin"/>
      </w:r>
      <w:r>
        <w:instrText xml:space="preserve"> PAGEREF _Toc145036726 \h </w:instrText>
      </w:r>
      <w:r>
        <w:fldChar w:fldCharType="separate"/>
      </w:r>
      <w:r>
        <w:t>57</w:t>
      </w:r>
      <w:r>
        <w:fldChar w:fldCharType="end"/>
      </w:r>
    </w:p>
    <w:p w14:paraId="2FC79235" w14:textId="47F82E15" w:rsidR="00E91011" w:rsidRDefault="00E91011">
      <w:pPr>
        <w:pStyle w:val="TOC1"/>
        <w:rPr>
          <w:rFonts w:asciiTheme="minorHAnsi" w:eastAsiaTheme="minorEastAsia" w:hAnsiTheme="minorHAnsi" w:cstheme="minorBidi"/>
          <w:kern w:val="2"/>
          <w:szCs w:val="22"/>
          <w14:ligatures w14:val="standardContextual"/>
        </w:rPr>
      </w:pPr>
      <w:r w:rsidRPr="004E46F2">
        <w:rPr>
          <w:lang w:val="en-US" w:eastAsia="zh-CN"/>
        </w:rPr>
        <w:t>A.1</w:t>
      </w:r>
      <w:r>
        <w:rPr>
          <w:rFonts w:asciiTheme="minorHAnsi" w:eastAsiaTheme="minorEastAsia" w:hAnsiTheme="minorHAnsi" w:cstheme="minorBidi"/>
          <w:kern w:val="2"/>
          <w:szCs w:val="22"/>
          <w14:ligatures w14:val="standardContextual"/>
        </w:rPr>
        <w:tab/>
      </w:r>
      <w:r>
        <w:t>Fixed Reference Channels for reference sensitivity and in-channel selectivity (QPSK, R=1/3)</w:t>
      </w:r>
      <w:r>
        <w:tab/>
      </w:r>
      <w:r>
        <w:fldChar w:fldCharType="begin"/>
      </w:r>
      <w:r>
        <w:instrText xml:space="preserve"> PAGEREF _Toc145036727 \h </w:instrText>
      </w:r>
      <w:r>
        <w:fldChar w:fldCharType="separate"/>
      </w:r>
      <w:r>
        <w:t>58</w:t>
      </w:r>
      <w:r>
        <w:fldChar w:fldCharType="end"/>
      </w:r>
    </w:p>
    <w:p w14:paraId="1640C9A2" w14:textId="545615A3" w:rsidR="00E91011" w:rsidRDefault="00E91011">
      <w:pPr>
        <w:pStyle w:val="TOC1"/>
        <w:rPr>
          <w:rFonts w:asciiTheme="minorHAnsi" w:eastAsiaTheme="minorEastAsia" w:hAnsiTheme="minorHAnsi" w:cstheme="minorBidi"/>
          <w:kern w:val="2"/>
          <w:szCs w:val="22"/>
          <w14:ligatures w14:val="standardContextual"/>
        </w:rPr>
      </w:pPr>
      <w:r w:rsidRPr="004E46F2">
        <w:rPr>
          <w:lang w:val="en-US" w:eastAsia="zh-CN"/>
        </w:rPr>
        <w:t>A.2</w:t>
      </w:r>
      <w:r>
        <w:rPr>
          <w:rFonts w:asciiTheme="minorHAnsi" w:eastAsiaTheme="minorEastAsia" w:hAnsiTheme="minorHAnsi" w:cstheme="minorBidi"/>
          <w:kern w:val="2"/>
          <w:szCs w:val="22"/>
          <w14:ligatures w14:val="standardContextual"/>
        </w:rPr>
        <w:tab/>
      </w:r>
      <w:r>
        <w:t>Fixed Reference Channels for dynamic range (16QAM, R=2/3)</w:t>
      </w:r>
      <w:r>
        <w:tab/>
      </w:r>
      <w:r>
        <w:fldChar w:fldCharType="begin"/>
      </w:r>
      <w:r>
        <w:instrText xml:space="preserve"> PAGEREF _Toc145036728 \h </w:instrText>
      </w:r>
      <w:r>
        <w:fldChar w:fldCharType="separate"/>
      </w:r>
      <w:r>
        <w:t>58</w:t>
      </w:r>
      <w:r>
        <w:fldChar w:fldCharType="end"/>
      </w:r>
    </w:p>
    <w:p w14:paraId="4E840AAE" w14:textId="55640C8E" w:rsidR="00E91011" w:rsidRDefault="00E91011">
      <w:pPr>
        <w:pStyle w:val="TOC1"/>
        <w:rPr>
          <w:rFonts w:asciiTheme="minorHAnsi" w:eastAsiaTheme="minorEastAsia" w:hAnsiTheme="minorHAnsi" w:cstheme="minorBidi"/>
          <w:kern w:val="2"/>
          <w:szCs w:val="22"/>
          <w14:ligatures w14:val="standardContextual"/>
        </w:rPr>
      </w:pPr>
      <w:r>
        <w:t>A.</w:t>
      </w:r>
      <w:r w:rsidRPr="004E46F2">
        <w:rPr>
          <w:lang w:val="en-US" w:eastAsia="zh-CN"/>
        </w:rPr>
        <w:t>3</w:t>
      </w:r>
      <w:r>
        <w:rPr>
          <w:rFonts w:asciiTheme="minorHAnsi" w:eastAsiaTheme="minorEastAsia" w:hAnsiTheme="minorHAnsi" w:cstheme="minorBidi"/>
          <w:kern w:val="2"/>
          <w:szCs w:val="22"/>
          <w14:ligatures w14:val="standardContextual"/>
        </w:rPr>
        <w:tab/>
      </w:r>
      <w:r>
        <w:t>Fixed Reference Channels for NB-IOT reference sensitivity (</w:t>
      </w:r>
      <w:r w:rsidRPr="004E46F2">
        <w:rPr>
          <w:rFonts w:cs="Arial"/>
          <w:lang w:val="en-US"/>
        </w:rPr>
        <w:t xml:space="preserve">π/2 </w:t>
      </w:r>
      <w:r>
        <w:t>BPSK, R=1/3)</w:t>
      </w:r>
      <w:r>
        <w:tab/>
      </w:r>
      <w:r>
        <w:fldChar w:fldCharType="begin"/>
      </w:r>
      <w:r>
        <w:instrText xml:space="preserve"> PAGEREF _Toc145036729 \h </w:instrText>
      </w:r>
      <w:r>
        <w:fldChar w:fldCharType="separate"/>
      </w:r>
      <w:r>
        <w:t>59</w:t>
      </w:r>
      <w:r>
        <w:fldChar w:fldCharType="end"/>
      </w:r>
    </w:p>
    <w:p w14:paraId="3A9A8798" w14:textId="221A9EBC" w:rsidR="00E91011" w:rsidRDefault="00E91011">
      <w:pPr>
        <w:pStyle w:val="TOC1"/>
        <w:rPr>
          <w:rFonts w:asciiTheme="minorHAnsi" w:eastAsiaTheme="minorEastAsia" w:hAnsiTheme="minorHAnsi" w:cstheme="minorBidi"/>
          <w:kern w:val="2"/>
          <w:szCs w:val="22"/>
          <w14:ligatures w14:val="standardContextual"/>
        </w:rPr>
      </w:pPr>
      <w:r>
        <w:t>A.</w:t>
      </w:r>
      <w:r w:rsidRPr="004E46F2">
        <w:rPr>
          <w:lang w:val="en-US" w:eastAsia="zh-CN"/>
        </w:rPr>
        <w:t>4</w:t>
      </w:r>
      <w:r>
        <w:rPr>
          <w:rFonts w:asciiTheme="minorHAnsi" w:eastAsiaTheme="minorEastAsia" w:hAnsiTheme="minorHAnsi" w:cstheme="minorBidi"/>
          <w:kern w:val="2"/>
          <w:szCs w:val="22"/>
          <w14:ligatures w14:val="standardContextual"/>
        </w:rPr>
        <w:tab/>
      </w:r>
      <w:r>
        <w:t>Fixed Reference Channels for NB-IoT dynamic range (</w:t>
      </w:r>
      <w:r w:rsidRPr="004E46F2">
        <w:rPr>
          <w:rFonts w:cs="Arial"/>
        </w:rPr>
        <w:t>π/4 QPSK</w:t>
      </w:r>
      <w:r>
        <w:t>, R=2/3)</w:t>
      </w:r>
      <w:r>
        <w:tab/>
      </w:r>
      <w:r>
        <w:fldChar w:fldCharType="begin"/>
      </w:r>
      <w:r>
        <w:instrText xml:space="preserve"> PAGEREF _Toc145036730 \h </w:instrText>
      </w:r>
      <w:r>
        <w:fldChar w:fldCharType="separate"/>
      </w:r>
      <w:r>
        <w:t>59</w:t>
      </w:r>
      <w:r>
        <w:fldChar w:fldCharType="end"/>
      </w:r>
    </w:p>
    <w:p w14:paraId="5550B439" w14:textId="388F8DC9" w:rsidR="00E91011" w:rsidRDefault="00E91011">
      <w:pPr>
        <w:pStyle w:val="TOC1"/>
        <w:rPr>
          <w:rFonts w:asciiTheme="minorHAnsi" w:eastAsiaTheme="minorEastAsia" w:hAnsiTheme="minorHAnsi" w:cstheme="minorBidi"/>
          <w:kern w:val="2"/>
          <w:szCs w:val="22"/>
          <w14:ligatures w14:val="standardContextual"/>
        </w:rPr>
      </w:pPr>
      <w:r w:rsidRPr="004E46F2">
        <w:rPr>
          <w:lang w:val="en-US"/>
        </w:rPr>
        <w:t>A.</w:t>
      </w:r>
      <w:r w:rsidRPr="004E46F2">
        <w:rPr>
          <w:lang w:val="en-US" w:eastAsia="zh-CN"/>
        </w:rPr>
        <w:t>5</w:t>
      </w:r>
      <w:r>
        <w:rPr>
          <w:rFonts w:asciiTheme="minorHAnsi" w:eastAsiaTheme="minorEastAsia" w:hAnsiTheme="minorHAnsi" w:cstheme="minorBidi"/>
          <w:kern w:val="2"/>
          <w:szCs w:val="22"/>
          <w14:ligatures w14:val="standardContextual"/>
        </w:rPr>
        <w:tab/>
      </w:r>
      <w:r w:rsidRPr="004E46F2">
        <w:rPr>
          <w:lang w:val="en-US"/>
        </w:rPr>
        <w:t>Fixed Reference Channels for performance requirements (QPSK 1/3)</w:t>
      </w:r>
      <w:r>
        <w:tab/>
      </w:r>
      <w:r>
        <w:fldChar w:fldCharType="begin"/>
      </w:r>
      <w:r>
        <w:instrText xml:space="preserve"> PAGEREF _Toc145036731 \h </w:instrText>
      </w:r>
      <w:r>
        <w:fldChar w:fldCharType="separate"/>
      </w:r>
      <w:r>
        <w:t>60</w:t>
      </w:r>
      <w:r>
        <w:fldChar w:fldCharType="end"/>
      </w:r>
    </w:p>
    <w:p w14:paraId="141EDF07" w14:textId="4AC48D42" w:rsidR="00E91011" w:rsidRDefault="00E91011">
      <w:pPr>
        <w:pStyle w:val="TOC1"/>
        <w:rPr>
          <w:rFonts w:asciiTheme="minorHAnsi" w:eastAsiaTheme="minorEastAsia" w:hAnsiTheme="minorHAnsi" w:cstheme="minorBidi"/>
          <w:kern w:val="2"/>
          <w:szCs w:val="22"/>
          <w14:ligatures w14:val="standardContextual"/>
        </w:rPr>
      </w:pPr>
      <w:r w:rsidRPr="004E46F2">
        <w:rPr>
          <w:lang w:val="en-US"/>
        </w:rPr>
        <w:t>A.</w:t>
      </w:r>
      <w:r w:rsidRPr="004E46F2">
        <w:rPr>
          <w:lang w:val="en-US" w:eastAsia="zh-CN"/>
        </w:rPr>
        <w:t>6</w:t>
      </w:r>
      <w:r>
        <w:rPr>
          <w:rFonts w:asciiTheme="minorHAnsi" w:eastAsiaTheme="minorEastAsia" w:hAnsiTheme="minorHAnsi" w:cstheme="minorBidi"/>
          <w:kern w:val="2"/>
          <w:szCs w:val="22"/>
          <w14:ligatures w14:val="standardContextual"/>
        </w:rPr>
        <w:tab/>
      </w:r>
      <w:r w:rsidRPr="004E46F2">
        <w:rPr>
          <w:lang w:val="en-US"/>
        </w:rPr>
        <w:t>PRACH Test preambles</w:t>
      </w:r>
      <w:r>
        <w:tab/>
      </w:r>
      <w:r>
        <w:fldChar w:fldCharType="begin"/>
      </w:r>
      <w:r>
        <w:instrText xml:space="preserve"> PAGEREF _Toc145036732 \h </w:instrText>
      </w:r>
      <w:r>
        <w:fldChar w:fldCharType="separate"/>
      </w:r>
      <w:r>
        <w:t>60</w:t>
      </w:r>
      <w:r>
        <w:fldChar w:fldCharType="end"/>
      </w:r>
    </w:p>
    <w:p w14:paraId="7F5ECDBB" w14:textId="69A559AD" w:rsidR="00E91011" w:rsidRDefault="00E91011">
      <w:pPr>
        <w:pStyle w:val="TOC1"/>
        <w:rPr>
          <w:rFonts w:asciiTheme="minorHAnsi" w:eastAsiaTheme="minorEastAsia" w:hAnsiTheme="minorHAnsi" w:cstheme="minorBidi"/>
          <w:kern w:val="2"/>
          <w:szCs w:val="22"/>
          <w14:ligatures w14:val="standardContextual"/>
        </w:rPr>
      </w:pPr>
      <w:r>
        <w:t>A.7</w:t>
      </w:r>
      <w:r>
        <w:rPr>
          <w:rFonts w:asciiTheme="minorHAnsi" w:eastAsiaTheme="minorEastAsia" w:hAnsiTheme="minorHAnsi" w:cstheme="minorBidi"/>
          <w:kern w:val="2"/>
          <w:szCs w:val="22"/>
          <w14:ligatures w14:val="standardContextual"/>
        </w:rPr>
        <w:tab/>
      </w:r>
      <w:r>
        <w:t xml:space="preserve">Fixed Reference Channels for NB-IoT </w:t>
      </w:r>
      <w:r>
        <w:rPr>
          <w:lang w:eastAsia="zh-CN"/>
        </w:rPr>
        <w:t>NPUSCH format 1</w:t>
      </w:r>
      <w:r>
        <w:tab/>
      </w:r>
      <w:r>
        <w:fldChar w:fldCharType="begin"/>
      </w:r>
      <w:r>
        <w:instrText xml:space="preserve"> PAGEREF _Toc145036733 \h </w:instrText>
      </w:r>
      <w:r>
        <w:fldChar w:fldCharType="separate"/>
      </w:r>
      <w:r>
        <w:t>61</w:t>
      </w:r>
      <w:r>
        <w:fldChar w:fldCharType="end"/>
      </w:r>
    </w:p>
    <w:p w14:paraId="730775FE" w14:textId="6FAF287F" w:rsidR="00E91011" w:rsidRDefault="00E91011">
      <w:pPr>
        <w:pStyle w:val="TOC2"/>
        <w:rPr>
          <w:rFonts w:asciiTheme="minorHAnsi" w:eastAsiaTheme="minorEastAsia" w:hAnsiTheme="minorHAnsi" w:cstheme="minorBidi"/>
          <w:kern w:val="2"/>
          <w:sz w:val="22"/>
          <w:szCs w:val="22"/>
          <w14:ligatures w14:val="standardContextual"/>
        </w:rPr>
      </w:pPr>
      <w:r w:rsidRPr="004E46F2">
        <w:rPr>
          <w:rFonts w:eastAsia="MS Mincho"/>
        </w:rPr>
        <w:t>A.7.1</w:t>
      </w:r>
      <w:r>
        <w:rPr>
          <w:rFonts w:asciiTheme="minorHAnsi" w:eastAsiaTheme="minorEastAsia" w:hAnsiTheme="minorHAnsi" w:cstheme="minorBidi"/>
          <w:kern w:val="2"/>
          <w:sz w:val="22"/>
          <w:szCs w:val="22"/>
          <w14:ligatures w14:val="standardContextual"/>
        </w:rPr>
        <w:tab/>
      </w:r>
      <w:r>
        <w:rPr>
          <w:lang w:eastAsia="zh-CN"/>
        </w:rPr>
        <w:t>One PRB</w:t>
      </w:r>
      <w:r>
        <w:tab/>
      </w:r>
      <w:r>
        <w:fldChar w:fldCharType="begin"/>
      </w:r>
      <w:r>
        <w:instrText xml:space="preserve"> PAGEREF _Toc145036734 \h </w:instrText>
      </w:r>
      <w:r>
        <w:fldChar w:fldCharType="separate"/>
      </w:r>
      <w:r>
        <w:t>61</w:t>
      </w:r>
      <w:r>
        <w:fldChar w:fldCharType="end"/>
      </w:r>
    </w:p>
    <w:p w14:paraId="0046833E" w14:textId="2207671E" w:rsidR="00E91011" w:rsidRDefault="00E91011">
      <w:pPr>
        <w:pStyle w:val="TOC1"/>
        <w:rPr>
          <w:rFonts w:asciiTheme="minorHAnsi" w:eastAsiaTheme="minorEastAsia" w:hAnsiTheme="minorHAnsi" w:cstheme="minorBidi"/>
          <w:kern w:val="2"/>
          <w:szCs w:val="22"/>
          <w14:ligatures w14:val="standardContextual"/>
        </w:rPr>
      </w:pPr>
      <w:r>
        <w:t>A.14</w:t>
      </w:r>
      <w:r>
        <w:rPr>
          <w:rFonts w:asciiTheme="minorHAnsi" w:eastAsiaTheme="minorEastAsia" w:hAnsiTheme="minorHAnsi" w:cstheme="minorBidi"/>
          <w:kern w:val="2"/>
          <w:szCs w:val="22"/>
          <w14:ligatures w14:val="standardContextual"/>
        </w:rPr>
        <w:tab/>
      </w:r>
      <w:r>
        <w:t>Fixed Reference Channels for NB-IOT reference sensitivity (</w:t>
      </w:r>
      <w:r w:rsidRPr="004E46F2">
        <w:rPr>
          <w:rFonts w:cs="Arial"/>
          <w:lang w:val="en-US"/>
        </w:rPr>
        <w:t xml:space="preserve">π/2 </w:t>
      </w:r>
      <w:r>
        <w:t>BPSK, R=1/3)</w:t>
      </w:r>
      <w:r>
        <w:tab/>
      </w:r>
      <w:r>
        <w:fldChar w:fldCharType="begin"/>
      </w:r>
      <w:r>
        <w:instrText xml:space="preserve"> PAGEREF _Toc145036735 \h </w:instrText>
      </w:r>
      <w:r>
        <w:fldChar w:fldCharType="separate"/>
      </w:r>
      <w:r>
        <w:t>61</w:t>
      </w:r>
      <w:r>
        <w:fldChar w:fldCharType="end"/>
      </w:r>
    </w:p>
    <w:p w14:paraId="2C259FA4" w14:textId="5E51FF89" w:rsidR="00E91011" w:rsidRDefault="00E91011">
      <w:pPr>
        <w:pStyle w:val="TOC1"/>
        <w:rPr>
          <w:rFonts w:asciiTheme="minorHAnsi" w:eastAsiaTheme="minorEastAsia" w:hAnsiTheme="minorHAnsi" w:cstheme="minorBidi"/>
          <w:kern w:val="2"/>
          <w:szCs w:val="22"/>
          <w14:ligatures w14:val="standardContextual"/>
        </w:rPr>
      </w:pPr>
      <w:r>
        <w:t>A.15</w:t>
      </w:r>
      <w:r>
        <w:rPr>
          <w:rFonts w:asciiTheme="minorHAnsi" w:eastAsiaTheme="minorEastAsia" w:hAnsiTheme="minorHAnsi" w:cstheme="minorBidi"/>
          <w:kern w:val="2"/>
          <w:szCs w:val="22"/>
          <w14:ligatures w14:val="standardContextual"/>
        </w:rPr>
        <w:tab/>
      </w:r>
      <w:r>
        <w:t>Fixed Reference Channels for NB-IoT dynamic range (</w:t>
      </w:r>
      <w:r w:rsidRPr="004E46F2">
        <w:rPr>
          <w:rFonts w:cs="Arial"/>
        </w:rPr>
        <w:t>π/4 QPSK</w:t>
      </w:r>
      <w:r>
        <w:t>, R=2/3)</w:t>
      </w:r>
      <w:r>
        <w:tab/>
      </w:r>
      <w:r>
        <w:fldChar w:fldCharType="begin"/>
      </w:r>
      <w:r>
        <w:instrText xml:space="preserve"> PAGEREF _Toc145036736 \h </w:instrText>
      </w:r>
      <w:r>
        <w:fldChar w:fldCharType="separate"/>
      </w:r>
      <w:r>
        <w:t>62</w:t>
      </w:r>
      <w:r>
        <w:fldChar w:fldCharType="end"/>
      </w:r>
    </w:p>
    <w:p w14:paraId="3A6A204F" w14:textId="54A57DB9" w:rsidR="00E91011" w:rsidRDefault="00E91011">
      <w:pPr>
        <w:pStyle w:val="TOC8"/>
        <w:rPr>
          <w:rFonts w:asciiTheme="minorHAnsi" w:eastAsiaTheme="minorEastAsia" w:hAnsiTheme="minorHAnsi" w:cstheme="minorBidi"/>
          <w:b w:val="0"/>
          <w:kern w:val="2"/>
          <w:szCs w:val="22"/>
          <w14:ligatures w14:val="standardContextual"/>
        </w:rPr>
      </w:pPr>
      <w:r>
        <w:t>Annex B (normative): Error Vector Magnitude</w:t>
      </w:r>
      <w:r>
        <w:tab/>
      </w:r>
      <w:r>
        <w:fldChar w:fldCharType="begin"/>
      </w:r>
      <w:r>
        <w:instrText xml:space="preserve"> PAGEREF _Toc145036737 \h </w:instrText>
      </w:r>
      <w:r>
        <w:fldChar w:fldCharType="separate"/>
      </w:r>
      <w:r>
        <w:t>62</w:t>
      </w:r>
      <w:r>
        <w:fldChar w:fldCharType="end"/>
      </w:r>
    </w:p>
    <w:p w14:paraId="146654BD" w14:textId="344B2933" w:rsidR="00E91011" w:rsidRDefault="00E91011">
      <w:pPr>
        <w:pStyle w:val="TOC1"/>
        <w:rPr>
          <w:rFonts w:asciiTheme="minorHAnsi" w:eastAsiaTheme="minorEastAsia" w:hAnsiTheme="minorHAnsi" w:cstheme="minorBidi"/>
          <w:kern w:val="2"/>
          <w:szCs w:val="22"/>
          <w14:ligatures w14:val="standardContextual"/>
        </w:rPr>
      </w:pPr>
      <w:r w:rsidRPr="004E46F2">
        <w:rPr>
          <w:lang w:val="en-US" w:eastAsia="zh-CN"/>
        </w:rPr>
        <w:t>B</w:t>
      </w:r>
      <w:r>
        <w:t>.1</w:t>
      </w:r>
      <w:r>
        <w:rPr>
          <w:rFonts w:asciiTheme="minorHAnsi" w:eastAsiaTheme="minorEastAsia" w:hAnsiTheme="minorHAnsi" w:cstheme="minorBidi"/>
          <w:kern w:val="2"/>
          <w:szCs w:val="22"/>
          <w14:ligatures w14:val="standardContextual"/>
        </w:rPr>
        <w:tab/>
      </w:r>
      <w:r>
        <w:t>Reference point for measurement</w:t>
      </w:r>
      <w:r>
        <w:tab/>
      </w:r>
      <w:r>
        <w:fldChar w:fldCharType="begin"/>
      </w:r>
      <w:r>
        <w:instrText xml:space="preserve"> PAGEREF _Toc145036738 \h </w:instrText>
      </w:r>
      <w:r>
        <w:fldChar w:fldCharType="separate"/>
      </w:r>
      <w:r>
        <w:t>62</w:t>
      </w:r>
      <w:r>
        <w:fldChar w:fldCharType="end"/>
      </w:r>
    </w:p>
    <w:p w14:paraId="34CD8890" w14:textId="108F4808" w:rsidR="00E91011" w:rsidRDefault="00E91011">
      <w:pPr>
        <w:pStyle w:val="TOC1"/>
        <w:rPr>
          <w:rFonts w:asciiTheme="minorHAnsi" w:eastAsiaTheme="minorEastAsia" w:hAnsiTheme="minorHAnsi" w:cstheme="minorBidi"/>
          <w:kern w:val="2"/>
          <w:szCs w:val="22"/>
          <w14:ligatures w14:val="standardContextual"/>
        </w:rPr>
      </w:pPr>
      <w:r w:rsidRPr="004E46F2">
        <w:rPr>
          <w:lang w:val="en-US" w:eastAsia="zh-CN"/>
        </w:rPr>
        <w:t>B</w:t>
      </w:r>
      <w:r>
        <w:t>.2</w:t>
      </w:r>
      <w:r>
        <w:rPr>
          <w:rFonts w:asciiTheme="minorHAnsi" w:eastAsiaTheme="minorEastAsia" w:hAnsiTheme="minorHAnsi" w:cstheme="minorBidi"/>
          <w:kern w:val="2"/>
          <w:szCs w:val="22"/>
          <w14:ligatures w14:val="standardContextual"/>
        </w:rPr>
        <w:tab/>
      </w:r>
      <w:r>
        <w:t>Basic unit of measurement</w:t>
      </w:r>
      <w:r>
        <w:tab/>
      </w:r>
      <w:r>
        <w:fldChar w:fldCharType="begin"/>
      </w:r>
      <w:r>
        <w:instrText xml:space="preserve"> PAGEREF _Toc145036739 \h </w:instrText>
      </w:r>
      <w:r>
        <w:fldChar w:fldCharType="separate"/>
      </w:r>
      <w:r>
        <w:t>63</w:t>
      </w:r>
      <w:r>
        <w:fldChar w:fldCharType="end"/>
      </w:r>
    </w:p>
    <w:p w14:paraId="4BFCD51A" w14:textId="0F67FE94" w:rsidR="00E91011" w:rsidRDefault="00E91011">
      <w:pPr>
        <w:pStyle w:val="TOC1"/>
        <w:rPr>
          <w:rFonts w:asciiTheme="minorHAnsi" w:eastAsiaTheme="minorEastAsia" w:hAnsiTheme="minorHAnsi" w:cstheme="minorBidi"/>
          <w:kern w:val="2"/>
          <w:szCs w:val="22"/>
          <w14:ligatures w14:val="standardContextual"/>
        </w:rPr>
      </w:pPr>
      <w:r w:rsidRPr="004E46F2">
        <w:rPr>
          <w:lang w:val="en-US" w:eastAsia="zh-CN"/>
        </w:rPr>
        <w:t>B</w:t>
      </w:r>
      <w:r>
        <w:t>.3</w:t>
      </w:r>
      <w:r>
        <w:rPr>
          <w:rFonts w:asciiTheme="minorHAnsi" w:eastAsiaTheme="minorEastAsia" w:hAnsiTheme="minorHAnsi" w:cstheme="minorBidi"/>
          <w:kern w:val="2"/>
          <w:szCs w:val="22"/>
          <w14:ligatures w14:val="standardContextual"/>
        </w:rPr>
        <w:tab/>
      </w:r>
      <w:r>
        <w:t>Modified signal under test</w:t>
      </w:r>
      <w:r>
        <w:tab/>
      </w:r>
      <w:r>
        <w:fldChar w:fldCharType="begin"/>
      </w:r>
      <w:r>
        <w:instrText xml:space="preserve"> PAGEREF _Toc145036740 \h </w:instrText>
      </w:r>
      <w:r>
        <w:fldChar w:fldCharType="separate"/>
      </w:r>
      <w:r>
        <w:t>64</w:t>
      </w:r>
      <w:r>
        <w:fldChar w:fldCharType="end"/>
      </w:r>
    </w:p>
    <w:p w14:paraId="3D8829A7" w14:textId="5144B590" w:rsidR="00E91011" w:rsidRDefault="00E91011">
      <w:pPr>
        <w:pStyle w:val="TOC1"/>
        <w:rPr>
          <w:rFonts w:asciiTheme="minorHAnsi" w:eastAsiaTheme="minorEastAsia" w:hAnsiTheme="minorHAnsi" w:cstheme="minorBidi"/>
          <w:kern w:val="2"/>
          <w:szCs w:val="22"/>
          <w14:ligatures w14:val="standardContextual"/>
        </w:rPr>
      </w:pPr>
      <w:r w:rsidRPr="004E46F2">
        <w:rPr>
          <w:lang w:val="en-US" w:eastAsia="zh-CN"/>
        </w:rPr>
        <w:t>B</w:t>
      </w:r>
      <w:r>
        <w:t>.4</w:t>
      </w:r>
      <w:r>
        <w:rPr>
          <w:rFonts w:asciiTheme="minorHAnsi" w:eastAsiaTheme="minorEastAsia" w:hAnsiTheme="minorHAnsi" w:cstheme="minorBidi"/>
          <w:kern w:val="2"/>
          <w:szCs w:val="22"/>
          <w14:ligatures w14:val="standardContextual"/>
        </w:rPr>
        <w:tab/>
      </w:r>
      <w:r>
        <w:t>Estimation of frequency offset</w:t>
      </w:r>
      <w:r>
        <w:tab/>
      </w:r>
      <w:r>
        <w:fldChar w:fldCharType="begin"/>
      </w:r>
      <w:r>
        <w:instrText xml:space="preserve"> PAGEREF _Toc145036741 \h </w:instrText>
      </w:r>
      <w:r>
        <w:fldChar w:fldCharType="separate"/>
      </w:r>
      <w:r>
        <w:t>64</w:t>
      </w:r>
      <w:r>
        <w:fldChar w:fldCharType="end"/>
      </w:r>
    </w:p>
    <w:p w14:paraId="2BB2B207" w14:textId="15B3C2C2" w:rsidR="00E91011" w:rsidRDefault="00E91011">
      <w:pPr>
        <w:pStyle w:val="TOC1"/>
        <w:rPr>
          <w:rFonts w:asciiTheme="minorHAnsi" w:eastAsiaTheme="minorEastAsia" w:hAnsiTheme="minorHAnsi" w:cstheme="minorBidi"/>
          <w:kern w:val="2"/>
          <w:szCs w:val="22"/>
          <w14:ligatures w14:val="standardContextual"/>
        </w:rPr>
      </w:pPr>
      <w:r w:rsidRPr="004E46F2">
        <w:rPr>
          <w:lang w:val="en-US" w:eastAsia="zh-CN"/>
        </w:rPr>
        <w:t>B</w:t>
      </w:r>
      <w:r>
        <w:t>.5</w:t>
      </w:r>
      <w:r>
        <w:rPr>
          <w:rFonts w:asciiTheme="minorHAnsi" w:eastAsiaTheme="minorEastAsia" w:hAnsiTheme="minorHAnsi" w:cstheme="minorBidi"/>
          <w:kern w:val="2"/>
          <w:szCs w:val="22"/>
          <w14:ligatures w14:val="standardContextual"/>
        </w:rPr>
        <w:tab/>
      </w:r>
      <w:r>
        <w:t>Estimation of time offset</w:t>
      </w:r>
      <w:r>
        <w:tab/>
      </w:r>
      <w:r>
        <w:fldChar w:fldCharType="begin"/>
      </w:r>
      <w:r>
        <w:instrText xml:space="preserve"> PAGEREF _Toc145036742 \h </w:instrText>
      </w:r>
      <w:r>
        <w:fldChar w:fldCharType="separate"/>
      </w:r>
      <w:r>
        <w:t>64</w:t>
      </w:r>
      <w:r>
        <w:fldChar w:fldCharType="end"/>
      </w:r>
    </w:p>
    <w:p w14:paraId="01647F87" w14:textId="354354BF" w:rsidR="00E91011" w:rsidRDefault="00E91011">
      <w:pPr>
        <w:pStyle w:val="TOC2"/>
        <w:rPr>
          <w:rFonts w:asciiTheme="minorHAnsi" w:eastAsiaTheme="minorEastAsia" w:hAnsiTheme="minorHAnsi" w:cstheme="minorBidi"/>
          <w:kern w:val="2"/>
          <w:sz w:val="22"/>
          <w:szCs w:val="22"/>
          <w14:ligatures w14:val="standardContextual"/>
        </w:rPr>
      </w:pPr>
      <w:r w:rsidRPr="004E46F2">
        <w:rPr>
          <w:lang w:val="en-US" w:eastAsia="zh-CN"/>
        </w:rPr>
        <w:t>B</w:t>
      </w:r>
      <w:r>
        <w:t>.5.1</w:t>
      </w:r>
      <w:r>
        <w:rPr>
          <w:rFonts w:asciiTheme="minorHAnsi" w:eastAsiaTheme="minorEastAsia" w:hAnsiTheme="minorHAnsi" w:cstheme="minorBidi"/>
          <w:kern w:val="2"/>
          <w:sz w:val="22"/>
          <w:szCs w:val="22"/>
          <w14:ligatures w14:val="standardContextual"/>
        </w:rPr>
        <w:tab/>
      </w:r>
      <w:r>
        <w:t>Window length</w:t>
      </w:r>
      <w:r>
        <w:tab/>
      </w:r>
      <w:r>
        <w:fldChar w:fldCharType="begin"/>
      </w:r>
      <w:r>
        <w:instrText xml:space="preserve"> PAGEREF _Toc145036743 \h </w:instrText>
      </w:r>
      <w:r>
        <w:fldChar w:fldCharType="separate"/>
      </w:r>
      <w:r>
        <w:t>65</w:t>
      </w:r>
      <w:r>
        <w:fldChar w:fldCharType="end"/>
      </w:r>
    </w:p>
    <w:p w14:paraId="077D0E60" w14:textId="43D5DEDA" w:rsidR="00E91011" w:rsidRDefault="00E91011">
      <w:pPr>
        <w:pStyle w:val="TOC1"/>
        <w:rPr>
          <w:rFonts w:asciiTheme="minorHAnsi" w:eastAsiaTheme="minorEastAsia" w:hAnsiTheme="minorHAnsi" w:cstheme="minorBidi"/>
          <w:kern w:val="2"/>
          <w:szCs w:val="22"/>
          <w14:ligatures w14:val="standardContextual"/>
        </w:rPr>
      </w:pPr>
      <w:r w:rsidRPr="004E46F2">
        <w:rPr>
          <w:lang w:val="en-US" w:eastAsia="zh-CN"/>
        </w:rPr>
        <w:lastRenderedPageBreak/>
        <w:t>B</w:t>
      </w:r>
      <w:r>
        <w:t>.6</w:t>
      </w:r>
      <w:r>
        <w:rPr>
          <w:rFonts w:asciiTheme="minorHAnsi" w:eastAsiaTheme="minorEastAsia" w:hAnsiTheme="minorHAnsi" w:cstheme="minorBidi"/>
          <w:kern w:val="2"/>
          <w:szCs w:val="22"/>
          <w14:ligatures w14:val="standardContextual"/>
        </w:rPr>
        <w:tab/>
      </w:r>
      <w:r>
        <w:t>Estimation of TX chain amplitude and frequency response parameters</w:t>
      </w:r>
      <w:r>
        <w:tab/>
      </w:r>
      <w:r>
        <w:fldChar w:fldCharType="begin"/>
      </w:r>
      <w:r>
        <w:instrText xml:space="preserve"> PAGEREF _Toc145036744 \h </w:instrText>
      </w:r>
      <w:r>
        <w:fldChar w:fldCharType="separate"/>
      </w:r>
      <w:r>
        <w:t>65</w:t>
      </w:r>
      <w:r>
        <w:fldChar w:fldCharType="end"/>
      </w:r>
    </w:p>
    <w:p w14:paraId="639D326B" w14:textId="7DE1F195" w:rsidR="00E91011" w:rsidRDefault="00E91011">
      <w:pPr>
        <w:pStyle w:val="TOC1"/>
        <w:rPr>
          <w:rFonts w:asciiTheme="minorHAnsi" w:eastAsiaTheme="minorEastAsia" w:hAnsiTheme="minorHAnsi" w:cstheme="minorBidi"/>
          <w:kern w:val="2"/>
          <w:szCs w:val="22"/>
          <w14:ligatures w14:val="standardContextual"/>
        </w:rPr>
      </w:pPr>
      <w:r w:rsidRPr="004E46F2">
        <w:rPr>
          <w:lang w:val="en-US" w:eastAsia="zh-CN"/>
        </w:rPr>
        <w:t>B</w:t>
      </w:r>
      <w:r>
        <w:t>.7</w:t>
      </w:r>
      <w:r>
        <w:rPr>
          <w:rFonts w:asciiTheme="minorHAnsi" w:eastAsiaTheme="minorEastAsia" w:hAnsiTheme="minorHAnsi" w:cstheme="minorBidi"/>
          <w:kern w:val="2"/>
          <w:szCs w:val="22"/>
          <w14:ligatures w14:val="standardContextual"/>
        </w:rPr>
        <w:tab/>
      </w:r>
      <w:r>
        <w:t>Averaged EVM</w:t>
      </w:r>
      <w:r>
        <w:tab/>
      </w:r>
      <w:r>
        <w:fldChar w:fldCharType="begin"/>
      </w:r>
      <w:r>
        <w:instrText xml:space="preserve"> PAGEREF _Toc145036745 \h </w:instrText>
      </w:r>
      <w:r>
        <w:fldChar w:fldCharType="separate"/>
      </w:r>
      <w:r>
        <w:t>67</w:t>
      </w:r>
      <w:r>
        <w:fldChar w:fldCharType="end"/>
      </w:r>
    </w:p>
    <w:p w14:paraId="20A42B65" w14:textId="4764B007" w:rsidR="00E91011" w:rsidRDefault="00E91011">
      <w:pPr>
        <w:pStyle w:val="TOC8"/>
        <w:rPr>
          <w:rFonts w:asciiTheme="minorHAnsi" w:eastAsiaTheme="minorEastAsia" w:hAnsiTheme="minorHAnsi" w:cstheme="minorBidi"/>
          <w:b w:val="0"/>
          <w:kern w:val="2"/>
          <w:szCs w:val="22"/>
          <w14:ligatures w14:val="standardContextual"/>
        </w:rPr>
      </w:pPr>
      <w:r w:rsidRPr="004E46F2">
        <w:rPr>
          <w:rFonts w:eastAsia="DengXian"/>
        </w:rPr>
        <w:t xml:space="preserve">Annex C (normative): </w:t>
      </w:r>
      <w:r>
        <w:t>Characteristics of the interfering signals</w:t>
      </w:r>
      <w:r>
        <w:tab/>
      </w:r>
      <w:r>
        <w:fldChar w:fldCharType="begin"/>
      </w:r>
      <w:r>
        <w:instrText xml:space="preserve"> PAGEREF _Toc145036746 \h </w:instrText>
      </w:r>
      <w:r>
        <w:fldChar w:fldCharType="separate"/>
      </w:r>
      <w:r>
        <w:t>68</w:t>
      </w:r>
      <w:r>
        <w:fldChar w:fldCharType="end"/>
      </w:r>
    </w:p>
    <w:p w14:paraId="55218EDE" w14:textId="69AB2E2A" w:rsidR="00E91011" w:rsidRDefault="00E91011">
      <w:pPr>
        <w:pStyle w:val="TOC1"/>
        <w:rPr>
          <w:rFonts w:asciiTheme="minorHAnsi" w:eastAsiaTheme="minorEastAsia" w:hAnsiTheme="minorHAnsi" w:cstheme="minorBidi"/>
          <w:kern w:val="2"/>
          <w:szCs w:val="22"/>
          <w14:ligatures w14:val="standardContextual"/>
        </w:rPr>
      </w:pPr>
      <w:r w:rsidRPr="004E46F2">
        <w:rPr>
          <w:lang w:val="en-US"/>
        </w:rPr>
        <w:t>Annex D (Normative):  Propagation condition</w:t>
      </w:r>
      <w:r>
        <w:tab/>
      </w:r>
      <w:r>
        <w:fldChar w:fldCharType="begin"/>
      </w:r>
      <w:r>
        <w:instrText xml:space="preserve"> PAGEREF _Toc145036747 \h </w:instrText>
      </w:r>
      <w:r>
        <w:fldChar w:fldCharType="separate"/>
      </w:r>
      <w:r>
        <w:t>69</w:t>
      </w:r>
      <w:r>
        <w:fldChar w:fldCharType="end"/>
      </w:r>
    </w:p>
    <w:p w14:paraId="0372B7F0" w14:textId="1AD1B12F" w:rsidR="00E91011" w:rsidRDefault="00E91011">
      <w:pPr>
        <w:pStyle w:val="TOC1"/>
        <w:rPr>
          <w:rFonts w:asciiTheme="minorHAnsi" w:eastAsiaTheme="minorEastAsia" w:hAnsiTheme="minorHAnsi" w:cstheme="minorBidi"/>
          <w:kern w:val="2"/>
          <w:szCs w:val="22"/>
          <w14:ligatures w14:val="standardContextual"/>
        </w:rPr>
      </w:pPr>
      <w:r w:rsidRPr="004E46F2">
        <w:rPr>
          <w:lang w:val="en-US"/>
        </w:rPr>
        <w:t>D.1</w:t>
      </w:r>
      <w:r>
        <w:rPr>
          <w:rFonts w:asciiTheme="minorHAnsi" w:eastAsiaTheme="minorEastAsia" w:hAnsiTheme="minorHAnsi" w:cstheme="minorBidi"/>
          <w:kern w:val="2"/>
          <w:szCs w:val="22"/>
          <w14:ligatures w14:val="standardContextual"/>
        </w:rPr>
        <w:tab/>
      </w:r>
      <w:r w:rsidRPr="004E46F2">
        <w:rPr>
          <w:lang w:val="en-US"/>
        </w:rPr>
        <w:t>Static propagation condition</w:t>
      </w:r>
      <w:r>
        <w:tab/>
      </w:r>
      <w:r>
        <w:fldChar w:fldCharType="begin"/>
      </w:r>
      <w:r>
        <w:instrText xml:space="preserve"> PAGEREF _Toc145036748 \h </w:instrText>
      </w:r>
      <w:r>
        <w:fldChar w:fldCharType="separate"/>
      </w:r>
      <w:r>
        <w:t>69</w:t>
      </w:r>
      <w:r>
        <w:fldChar w:fldCharType="end"/>
      </w:r>
    </w:p>
    <w:p w14:paraId="63072B22" w14:textId="004E1E0F" w:rsidR="00E91011" w:rsidRDefault="00E91011">
      <w:pPr>
        <w:pStyle w:val="TOC1"/>
        <w:rPr>
          <w:rFonts w:asciiTheme="minorHAnsi" w:eastAsiaTheme="minorEastAsia" w:hAnsiTheme="minorHAnsi" w:cstheme="minorBidi"/>
          <w:kern w:val="2"/>
          <w:szCs w:val="22"/>
          <w14:ligatures w14:val="standardContextual"/>
        </w:rPr>
      </w:pPr>
      <w:r w:rsidRPr="004E46F2">
        <w:rPr>
          <w:lang w:val="en-US"/>
        </w:rPr>
        <w:t>D.2</w:t>
      </w:r>
      <w:r>
        <w:rPr>
          <w:rFonts w:asciiTheme="minorHAnsi" w:eastAsiaTheme="minorEastAsia" w:hAnsiTheme="minorHAnsi" w:cstheme="minorBidi"/>
          <w:kern w:val="2"/>
          <w:szCs w:val="22"/>
          <w14:ligatures w14:val="standardContextual"/>
        </w:rPr>
        <w:tab/>
      </w:r>
      <w:r w:rsidRPr="004E46F2">
        <w:rPr>
          <w:lang w:val="en-US"/>
        </w:rPr>
        <w:t>Multi-path fading propagation conditions</w:t>
      </w:r>
      <w:r>
        <w:tab/>
      </w:r>
      <w:r>
        <w:fldChar w:fldCharType="begin"/>
      </w:r>
      <w:r>
        <w:instrText xml:space="preserve"> PAGEREF _Toc145036749 \h </w:instrText>
      </w:r>
      <w:r>
        <w:fldChar w:fldCharType="separate"/>
      </w:r>
      <w:r>
        <w:t>69</w:t>
      </w:r>
      <w:r>
        <w:fldChar w:fldCharType="end"/>
      </w:r>
    </w:p>
    <w:p w14:paraId="250E92FE" w14:textId="54546084" w:rsidR="00E91011" w:rsidRDefault="00E91011">
      <w:pPr>
        <w:pStyle w:val="TOC2"/>
        <w:rPr>
          <w:rFonts w:asciiTheme="minorHAnsi" w:eastAsiaTheme="minorEastAsia" w:hAnsiTheme="minorHAnsi" w:cstheme="minorBidi"/>
          <w:kern w:val="2"/>
          <w:sz w:val="22"/>
          <w:szCs w:val="22"/>
          <w14:ligatures w14:val="standardContextual"/>
        </w:rPr>
      </w:pPr>
      <w:r w:rsidRPr="004E46F2">
        <w:rPr>
          <w:lang w:val="en-US" w:eastAsia="zh-CN"/>
        </w:rPr>
        <w:t>D.2.1</w:t>
      </w:r>
      <w:r>
        <w:rPr>
          <w:rFonts w:asciiTheme="minorHAnsi" w:eastAsiaTheme="minorEastAsia" w:hAnsiTheme="minorHAnsi" w:cstheme="minorBidi"/>
          <w:kern w:val="2"/>
          <w:sz w:val="22"/>
          <w:szCs w:val="22"/>
          <w14:ligatures w14:val="standardContextual"/>
        </w:rPr>
        <w:tab/>
      </w:r>
      <w:r w:rsidRPr="004E46F2">
        <w:rPr>
          <w:lang w:val="en-US" w:eastAsia="zh-CN"/>
        </w:rPr>
        <w:t>Delay profiles</w:t>
      </w:r>
      <w:r>
        <w:tab/>
      </w:r>
      <w:r>
        <w:fldChar w:fldCharType="begin"/>
      </w:r>
      <w:r>
        <w:instrText xml:space="preserve"> PAGEREF _Toc145036750 \h </w:instrText>
      </w:r>
      <w:r>
        <w:fldChar w:fldCharType="separate"/>
      </w:r>
      <w:r>
        <w:t>69</w:t>
      </w:r>
      <w:r>
        <w:fldChar w:fldCharType="end"/>
      </w:r>
    </w:p>
    <w:p w14:paraId="3B29D35F" w14:textId="23E72113" w:rsidR="00E91011" w:rsidRDefault="00E91011">
      <w:pPr>
        <w:pStyle w:val="TOC3"/>
        <w:rPr>
          <w:rFonts w:asciiTheme="minorHAnsi" w:eastAsiaTheme="minorEastAsia" w:hAnsiTheme="minorHAnsi" w:cstheme="minorBidi"/>
          <w:kern w:val="2"/>
          <w:sz w:val="22"/>
          <w:szCs w:val="22"/>
          <w14:ligatures w14:val="standardContextual"/>
        </w:rPr>
      </w:pPr>
      <w:r w:rsidRPr="004E46F2">
        <w:rPr>
          <w:lang w:val="en-US" w:eastAsia="zh-CN"/>
        </w:rPr>
        <w:t>D.2.1.1</w:t>
      </w:r>
      <w:r>
        <w:rPr>
          <w:rFonts w:asciiTheme="minorHAnsi" w:eastAsiaTheme="minorEastAsia" w:hAnsiTheme="minorHAnsi" w:cstheme="minorBidi"/>
          <w:kern w:val="2"/>
          <w:sz w:val="22"/>
          <w:szCs w:val="22"/>
          <w14:ligatures w14:val="standardContextual"/>
        </w:rPr>
        <w:tab/>
      </w:r>
      <w:r w:rsidRPr="004E46F2">
        <w:rPr>
          <w:lang w:val="en-US" w:eastAsia="zh-CN"/>
        </w:rPr>
        <w:t>Delay profiles</w:t>
      </w:r>
      <w:r>
        <w:tab/>
      </w:r>
      <w:r>
        <w:fldChar w:fldCharType="begin"/>
      </w:r>
      <w:r>
        <w:instrText xml:space="preserve"> PAGEREF _Toc145036751 \h </w:instrText>
      </w:r>
      <w:r>
        <w:fldChar w:fldCharType="separate"/>
      </w:r>
      <w:r>
        <w:t>69</w:t>
      </w:r>
      <w:r>
        <w:fldChar w:fldCharType="end"/>
      </w:r>
    </w:p>
    <w:p w14:paraId="4E9EA6B9" w14:textId="1B4D1BF3" w:rsidR="00E91011" w:rsidRDefault="00E91011">
      <w:pPr>
        <w:pStyle w:val="TOC2"/>
        <w:rPr>
          <w:rFonts w:asciiTheme="minorHAnsi" w:eastAsiaTheme="minorEastAsia" w:hAnsiTheme="minorHAnsi" w:cstheme="minorBidi"/>
          <w:kern w:val="2"/>
          <w:sz w:val="22"/>
          <w:szCs w:val="22"/>
          <w14:ligatures w14:val="standardContextual"/>
        </w:rPr>
      </w:pPr>
      <w:r w:rsidRPr="004E46F2">
        <w:rPr>
          <w:lang w:val="en-US" w:eastAsia="zh-CN"/>
        </w:rPr>
        <w:t>D.2.2</w:t>
      </w:r>
      <w:r>
        <w:rPr>
          <w:rFonts w:asciiTheme="minorHAnsi" w:eastAsiaTheme="minorEastAsia" w:hAnsiTheme="minorHAnsi" w:cstheme="minorBidi"/>
          <w:kern w:val="2"/>
          <w:sz w:val="22"/>
          <w:szCs w:val="22"/>
          <w14:ligatures w14:val="standardContextual"/>
        </w:rPr>
        <w:tab/>
      </w:r>
      <w:r w:rsidRPr="004E46F2">
        <w:rPr>
          <w:lang w:val="en-US" w:eastAsia="zh-CN"/>
        </w:rPr>
        <w:t>Combinations of channel model parameters</w:t>
      </w:r>
      <w:r>
        <w:tab/>
      </w:r>
      <w:r>
        <w:fldChar w:fldCharType="begin"/>
      </w:r>
      <w:r>
        <w:instrText xml:space="preserve"> PAGEREF _Toc145036752 \h </w:instrText>
      </w:r>
      <w:r>
        <w:fldChar w:fldCharType="separate"/>
      </w:r>
      <w:r>
        <w:t>69</w:t>
      </w:r>
      <w:r>
        <w:fldChar w:fldCharType="end"/>
      </w:r>
    </w:p>
    <w:p w14:paraId="376EDE6D" w14:textId="594870F8" w:rsidR="00E91011" w:rsidRDefault="00E91011">
      <w:pPr>
        <w:pStyle w:val="TOC8"/>
        <w:rPr>
          <w:rFonts w:asciiTheme="minorHAnsi" w:eastAsiaTheme="minorEastAsia" w:hAnsiTheme="minorHAnsi" w:cstheme="minorBidi"/>
          <w:b w:val="0"/>
          <w:kern w:val="2"/>
          <w:szCs w:val="22"/>
          <w14:ligatures w14:val="standardContextual"/>
        </w:rPr>
      </w:pPr>
      <w:r>
        <w:t>Annex E (informative): Change history</w:t>
      </w:r>
      <w:r>
        <w:tab/>
      </w:r>
      <w:r>
        <w:fldChar w:fldCharType="begin"/>
      </w:r>
      <w:r>
        <w:instrText xml:space="preserve"> PAGEREF _Toc145036753 \h </w:instrText>
      </w:r>
      <w:r>
        <w:fldChar w:fldCharType="separate"/>
      </w:r>
      <w:r>
        <w:t>70</w:t>
      </w:r>
      <w:r>
        <w:fldChar w:fldCharType="end"/>
      </w:r>
    </w:p>
    <w:p w14:paraId="5ADCB67D" w14:textId="5D4B842F" w:rsidR="00D62336" w:rsidRDefault="00E91011">
      <w: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End w:id="16"/>
      <w:r>
        <w:lastRenderedPageBreak/>
        <w:t>Foreword</w:t>
      </w:r>
      <w:bookmarkEnd w:id="17"/>
      <w:bookmarkEnd w:id="18"/>
      <w:bookmarkEnd w:id="19"/>
      <w:bookmarkEnd w:id="20"/>
      <w:bookmarkEnd w:id="21"/>
      <w:bookmarkEnd w:id="22"/>
      <w:bookmarkEnd w:id="23"/>
      <w:bookmarkEnd w:id="24"/>
      <w:bookmarkEnd w:id="25"/>
    </w:p>
    <w:p w14:paraId="4F5AC566" w14:textId="77777777" w:rsidR="00D62336" w:rsidRDefault="00063062" w:rsidP="007634E6">
      <w:r>
        <w:t xml:space="preserve">This Technical </w:t>
      </w:r>
      <w:bookmarkStart w:id="26" w:name="spectype3"/>
      <w:r>
        <w:t>Specification</w:t>
      </w:r>
      <w:bookmarkEnd w:id="26"/>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27" w:name="introduction"/>
      <w:bookmarkEnd w:id="27"/>
      <w:r>
        <w:br w:type="page"/>
      </w:r>
      <w:bookmarkStart w:id="28" w:name="scope"/>
      <w:bookmarkEnd w:id="28"/>
    </w:p>
    <w:p w14:paraId="535DA8DD" w14:textId="77777777" w:rsidR="00D62336" w:rsidRDefault="00063062">
      <w:pPr>
        <w:pStyle w:val="Heading1"/>
      </w:pPr>
      <w:bookmarkStart w:id="29" w:name="_Toc11154"/>
      <w:bookmarkStart w:id="30" w:name="_Toc121932930"/>
      <w:bookmarkStart w:id="31" w:name="_Toc121908644"/>
      <w:bookmarkStart w:id="32" w:name="_Toc124186439"/>
      <w:bookmarkStart w:id="33" w:name="_Toc137240587"/>
      <w:bookmarkStart w:id="34" w:name="_Toc137244684"/>
      <w:bookmarkStart w:id="35" w:name="_Toc138893898"/>
      <w:bookmarkStart w:id="36" w:name="_Toc138894130"/>
      <w:bookmarkStart w:id="37" w:name="_Toc145036523"/>
      <w:r>
        <w:lastRenderedPageBreak/>
        <w:t>1</w:t>
      </w:r>
      <w:r>
        <w:tab/>
        <w:t>Scope</w:t>
      </w:r>
      <w:bookmarkEnd w:id="29"/>
      <w:bookmarkEnd w:id="30"/>
      <w:bookmarkEnd w:id="31"/>
      <w:bookmarkEnd w:id="32"/>
      <w:bookmarkEnd w:id="33"/>
      <w:bookmarkEnd w:id="34"/>
      <w:bookmarkEnd w:id="35"/>
      <w:bookmarkEnd w:id="36"/>
      <w:bookmarkEnd w:id="37"/>
    </w:p>
    <w:p w14:paraId="1DFDA7D3" w14:textId="0B4383D8" w:rsidR="000D2DB8" w:rsidRPr="00956C2E" w:rsidRDefault="000D2DB8" w:rsidP="000D2DB8">
      <w:pPr>
        <w:rPr>
          <w:i/>
          <w:color w:val="0000FF"/>
          <w:lang w:val="en-US"/>
        </w:rPr>
      </w:pPr>
      <w:bookmarkStart w:id="38" w:name="references"/>
      <w:bookmarkStart w:id="39" w:name="_Toc12787"/>
      <w:bookmarkStart w:id="40" w:name="_Toc121932931"/>
      <w:bookmarkStart w:id="41" w:name="_Toc121908645"/>
      <w:bookmarkStart w:id="42" w:name="_Toc124186440"/>
      <w:bookmarkStart w:id="43" w:name="_Toc137240588"/>
      <w:bookmarkEnd w:id="38"/>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 E-UTRA</w:t>
      </w:r>
      <w:r>
        <w:rPr>
          <w:rFonts w:cs="v5.0.0"/>
        </w:rPr>
        <w:t>.</w:t>
      </w:r>
    </w:p>
    <w:p w14:paraId="3FD7D547" w14:textId="77777777" w:rsidR="00D62336" w:rsidRDefault="00063062">
      <w:pPr>
        <w:pStyle w:val="Heading1"/>
      </w:pPr>
      <w:bookmarkStart w:id="44" w:name="_Toc137244685"/>
      <w:bookmarkStart w:id="45" w:name="_Toc138893899"/>
      <w:bookmarkStart w:id="46" w:name="_Toc138894131"/>
      <w:bookmarkStart w:id="47" w:name="_Toc145036524"/>
      <w:r>
        <w:t>2</w:t>
      </w:r>
      <w:r>
        <w:tab/>
        <w:t>References</w:t>
      </w:r>
      <w:bookmarkEnd w:id="39"/>
      <w:bookmarkEnd w:id="40"/>
      <w:bookmarkEnd w:id="41"/>
      <w:bookmarkEnd w:id="42"/>
      <w:bookmarkEnd w:id="43"/>
      <w:bookmarkEnd w:id="44"/>
      <w:bookmarkEnd w:id="45"/>
      <w:bookmarkEnd w:id="46"/>
      <w:bookmarkEnd w:id="47"/>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4A6D573A" w14:textId="6DF47A77" w:rsidR="00D62336" w:rsidRDefault="0039467C" w:rsidP="0039467C">
      <w:pPr>
        <w:pStyle w:val="EX"/>
        <w:rPr>
          <w:lang w:val="en-US" w:eastAsia="zh-CN"/>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5FB8271B" w14:textId="77777777" w:rsidR="00D62336" w:rsidRDefault="00063062">
      <w:pPr>
        <w:pStyle w:val="Heading1"/>
      </w:pPr>
      <w:bookmarkStart w:id="48" w:name="definitions"/>
      <w:bookmarkStart w:id="49" w:name="_Toc29553"/>
      <w:bookmarkStart w:id="50" w:name="_Toc121932932"/>
      <w:bookmarkStart w:id="51" w:name="_Toc121908646"/>
      <w:bookmarkStart w:id="52" w:name="_Toc124186441"/>
      <w:bookmarkStart w:id="53" w:name="_Toc137240589"/>
      <w:bookmarkStart w:id="54" w:name="_Toc137244686"/>
      <w:bookmarkStart w:id="55" w:name="_Toc138893900"/>
      <w:bookmarkStart w:id="56" w:name="_Toc138894132"/>
      <w:bookmarkStart w:id="57" w:name="_Toc145036525"/>
      <w:bookmarkEnd w:id="48"/>
      <w:r>
        <w:t>3</w:t>
      </w:r>
      <w:r>
        <w:tab/>
        <w:t>Definitions, symbols and abbreviations</w:t>
      </w:r>
      <w:bookmarkEnd w:id="49"/>
      <w:bookmarkEnd w:id="50"/>
      <w:bookmarkEnd w:id="51"/>
      <w:bookmarkEnd w:id="52"/>
      <w:bookmarkEnd w:id="53"/>
      <w:bookmarkEnd w:id="54"/>
      <w:bookmarkEnd w:id="55"/>
      <w:bookmarkEnd w:id="56"/>
      <w:bookmarkEnd w:id="57"/>
    </w:p>
    <w:p w14:paraId="36C12B3F" w14:textId="77777777" w:rsidR="00D62336" w:rsidRDefault="00063062">
      <w:pPr>
        <w:pStyle w:val="Heading2"/>
      </w:pPr>
      <w:bookmarkStart w:id="58" w:name="_Toc31301"/>
      <w:bookmarkStart w:id="59" w:name="_Toc121932933"/>
      <w:bookmarkStart w:id="60" w:name="_Toc121908647"/>
      <w:bookmarkStart w:id="61" w:name="_Toc124186442"/>
      <w:bookmarkStart w:id="62" w:name="_Toc137240590"/>
      <w:bookmarkStart w:id="63" w:name="_Toc137244687"/>
      <w:bookmarkStart w:id="64" w:name="_Toc138893901"/>
      <w:bookmarkStart w:id="65" w:name="_Toc138894133"/>
      <w:bookmarkStart w:id="66" w:name="_Toc145036526"/>
      <w:r>
        <w:t>3.1</w:t>
      </w:r>
      <w:r>
        <w:tab/>
        <w:t>Definitions</w:t>
      </w:r>
      <w:bookmarkEnd w:id="58"/>
      <w:bookmarkEnd w:id="59"/>
      <w:bookmarkEnd w:id="60"/>
      <w:bookmarkEnd w:id="61"/>
      <w:bookmarkEnd w:id="62"/>
      <w:bookmarkEnd w:id="63"/>
      <w:bookmarkEnd w:id="64"/>
      <w:bookmarkEnd w:id="65"/>
      <w:bookmarkEnd w:id="66"/>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lastRenderedPageBreak/>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67"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68" w:name="_Hlk494631435"/>
      <w:bookmarkStart w:id="69" w:name="_Hlk490252228"/>
      <w:bookmarkEnd w:id="67"/>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77777777" w:rsidR="00D62336" w:rsidRDefault="00063062">
      <w:pPr>
        <w:rPr>
          <w:rFonts w:eastAsia="SimSun"/>
        </w:rPr>
      </w:pPr>
      <w:r>
        <w:rPr>
          <w:rFonts w:eastAsia="SimSun"/>
          <w:b/>
        </w:rPr>
        <w:t xml:space="preserve">feeder link: </w:t>
      </w:r>
      <w:r>
        <w:rPr>
          <w:rFonts w:eastAsia="SimSun"/>
        </w:rPr>
        <w:t>Wireless link between satellite-Gateway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b/>
        </w:rPr>
      </w:pPr>
      <w:r>
        <w:rPr>
          <w:rFonts w:eastAsia="SimSun"/>
          <w:b/>
        </w:rPr>
        <w:t>minimum elevation angle</w:t>
      </w:r>
      <w:r>
        <w:rPr>
          <w:rFonts w:eastAsia="SimSun"/>
        </w:rPr>
        <w:t>: Minimum angle under which the satellite can be seen by a UE.</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lastRenderedPageBreak/>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68"/>
    <w:bookmarkEnd w:id="69"/>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70"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70"/>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lastRenderedPageBreak/>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P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71E5CE3B" w14:textId="77777777" w:rsidR="00D62336" w:rsidRDefault="00063062">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0F677BC0" w14:textId="500FF477" w:rsidR="009A3ABD" w:rsidRDefault="000D2DB8" w:rsidP="00B666DF">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28934B93" w14:textId="141585AA" w:rsidR="009A3ABD" w:rsidRPr="009A3ABD" w:rsidRDefault="009A3ABD">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71" w:name="_Toc26704"/>
      <w:bookmarkStart w:id="72" w:name="_Toc121932934"/>
      <w:bookmarkStart w:id="73" w:name="_Toc121908648"/>
      <w:bookmarkStart w:id="74" w:name="_Toc124186443"/>
      <w:bookmarkStart w:id="75" w:name="_Toc137240591"/>
      <w:bookmarkStart w:id="76" w:name="_Toc137244688"/>
      <w:bookmarkStart w:id="77" w:name="_Toc138893902"/>
      <w:bookmarkStart w:id="78" w:name="_Toc138894134"/>
      <w:bookmarkStart w:id="79" w:name="_Toc145036527"/>
      <w:r>
        <w:t>3.2</w:t>
      </w:r>
      <w:r>
        <w:tab/>
        <w:t>Symbols</w:t>
      </w:r>
      <w:bookmarkEnd w:id="71"/>
      <w:bookmarkEnd w:id="72"/>
      <w:bookmarkEnd w:id="73"/>
      <w:bookmarkEnd w:id="74"/>
      <w:bookmarkEnd w:id="75"/>
      <w:bookmarkEnd w:id="76"/>
      <w:bookmarkEnd w:id="77"/>
      <w:bookmarkEnd w:id="78"/>
      <w:bookmarkEnd w:id="79"/>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77777777" w:rsidR="00D62336" w:rsidRDefault="00063062">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00140928" w14:textId="77777777" w:rsidR="00D62336" w:rsidRDefault="00063062">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1BAFF6DC" w14:textId="77777777" w:rsidR="00D62336" w:rsidRDefault="00063062">
      <w:pPr>
        <w:pStyle w:val="EW"/>
      </w:pPr>
      <w:r>
        <w:lastRenderedPageBreak/>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77777777"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1DE45B0D" w14:textId="77777777" w:rsidR="00D62336" w:rsidRDefault="00063062">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19.95pt;height:16.6pt" o:ole="">
            <v:imagedata r:id="rId12" o:title=""/>
          </v:shape>
          <o:OLEObject Type="Embed" ProgID="Equation.3" ShapeID="_x0000_i1026" DrawAspect="Content" ObjectID="_1757444786" r:id="rId13"/>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7A306AE2" w14:textId="77777777" w:rsidR="00D62336" w:rsidRDefault="00063062">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2E814C60" w14:textId="77777777" w:rsidR="00D62336" w:rsidRDefault="00063062">
      <w:pPr>
        <w:pStyle w:val="EW"/>
        <w:rPr>
          <w:i/>
        </w:rPr>
      </w:pPr>
      <w:bookmarkStart w:id="80" w:name="_Hlk500709692"/>
      <w:r>
        <w:t>P</w:t>
      </w:r>
      <w:r>
        <w:rPr>
          <w:vertAlign w:val="subscript"/>
        </w:rPr>
        <w:t>max,c,TABC</w:t>
      </w:r>
      <w:bookmarkEnd w:id="80"/>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bCs/>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3350AAC0" w14:textId="77777777" w:rsidR="00D62336" w:rsidRDefault="00D62336">
      <w:pPr>
        <w:pStyle w:val="EW"/>
      </w:pPr>
    </w:p>
    <w:p w14:paraId="38B343D8" w14:textId="77777777" w:rsidR="00D62336" w:rsidRDefault="00063062">
      <w:pPr>
        <w:pStyle w:val="Heading2"/>
      </w:pPr>
      <w:bookmarkStart w:id="81" w:name="_Toc10575"/>
      <w:bookmarkStart w:id="82" w:name="_Toc121932935"/>
      <w:bookmarkStart w:id="83" w:name="_Toc121908649"/>
      <w:bookmarkStart w:id="84" w:name="_Toc124186444"/>
      <w:bookmarkStart w:id="85" w:name="_Toc137240592"/>
      <w:bookmarkStart w:id="86" w:name="_Toc137244689"/>
      <w:bookmarkStart w:id="87" w:name="_Toc138893903"/>
      <w:bookmarkStart w:id="88" w:name="_Toc138894135"/>
      <w:bookmarkStart w:id="89" w:name="_Toc145036528"/>
      <w:r>
        <w:t>3.3</w:t>
      </w:r>
      <w:r>
        <w:tab/>
        <w:t>Abbreviations</w:t>
      </w:r>
      <w:bookmarkEnd w:id="81"/>
      <w:bookmarkEnd w:id="82"/>
      <w:bookmarkEnd w:id="83"/>
      <w:bookmarkEnd w:id="84"/>
      <w:bookmarkEnd w:id="85"/>
      <w:bookmarkEnd w:id="86"/>
      <w:bookmarkEnd w:id="87"/>
      <w:bookmarkEnd w:id="88"/>
      <w:bookmarkEnd w:id="89"/>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90"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lastRenderedPageBreak/>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2273E0D1" w14:textId="77777777" w:rsidR="00D62336" w:rsidRDefault="00063062">
      <w:pPr>
        <w:pStyle w:val="EW"/>
      </w:pPr>
      <w:r>
        <w:t>OBUE</w:t>
      </w:r>
      <w:r>
        <w:tab/>
        <w:t>Operating Band Unwanted Emissions</w:t>
      </w:r>
    </w:p>
    <w:p w14:paraId="52847D3A" w14:textId="77777777" w:rsidR="00D62336" w:rsidRDefault="00063062">
      <w:pPr>
        <w:pStyle w:val="EW"/>
        <w:rPr>
          <w:rFonts w:eastAsia="SimSun"/>
          <w:lang w:val="en-US" w:eastAsia="zh-CN"/>
        </w:rPr>
      </w:pPr>
      <w:r>
        <w:t>OOB</w:t>
      </w:r>
      <w:r>
        <w:tab/>
        <w:t>Out-of-band</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91" w:name="OLE_LINK17"/>
      <w:r>
        <w:rPr>
          <w:lang w:val="fr-FR"/>
        </w:rPr>
        <w:t>RB</w:t>
      </w:r>
      <w:r>
        <w:rPr>
          <w:lang w:val="fr-FR"/>
        </w:rPr>
        <w:tab/>
        <w:t>Resource Bloc</w:t>
      </w:r>
      <w:bookmarkEnd w:id="91"/>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90"/>
    <w:p w14:paraId="47FEC22A" w14:textId="77777777" w:rsidR="00D62336" w:rsidRDefault="00063062">
      <w:pPr>
        <w:pStyle w:val="EW"/>
      </w:pPr>
      <w:r>
        <w:t>TX</w:t>
      </w:r>
      <w:r>
        <w:tab/>
        <w:t>Transmitter</w:t>
      </w:r>
    </w:p>
    <w:p w14:paraId="136B943C" w14:textId="77777777" w:rsidR="00D62336" w:rsidRDefault="00063062">
      <w:pPr>
        <w:pStyle w:val="Heading1"/>
      </w:pPr>
      <w:bookmarkStart w:id="92" w:name="clause4"/>
      <w:bookmarkStart w:id="93" w:name="_Toc19679"/>
      <w:bookmarkStart w:id="94" w:name="_Toc121932936"/>
      <w:bookmarkStart w:id="95" w:name="_Toc121908650"/>
      <w:bookmarkStart w:id="96" w:name="_Toc124186445"/>
      <w:bookmarkStart w:id="97" w:name="_Toc137240593"/>
      <w:bookmarkStart w:id="98" w:name="_Toc137244690"/>
      <w:bookmarkStart w:id="99" w:name="_Toc138893904"/>
      <w:bookmarkStart w:id="100" w:name="_Toc138894136"/>
      <w:bookmarkStart w:id="101" w:name="_Toc145036529"/>
      <w:bookmarkEnd w:id="92"/>
      <w:r>
        <w:t>4</w:t>
      </w:r>
      <w:r>
        <w:tab/>
      </w:r>
      <w:r>
        <w:rPr>
          <w:rFonts w:hint="eastAsia"/>
          <w:lang w:eastAsia="zh-CN"/>
        </w:rPr>
        <w:t>General</w:t>
      </w:r>
      <w:bookmarkEnd w:id="93"/>
      <w:bookmarkEnd w:id="94"/>
      <w:bookmarkEnd w:id="95"/>
      <w:bookmarkEnd w:id="96"/>
      <w:bookmarkEnd w:id="97"/>
      <w:bookmarkEnd w:id="98"/>
      <w:bookmarkEnd w:id="99"/>
      <w:bookmarkEnd w:id="100"/>
      <w:bookmarkEnd w:id="101"/>
    </w:p>
    <w:p w14:paraId="21228682" w14:textId="77777777" w:rsidR="00D62336" w:rsidRDefault="00063062">
      <w:pPr>
        <w:pStyle w:val="Heading2"/>
        <w:rPr>
          <w:lang w:eastAsia="zh-CN"/>
        </w:rPr>
      </w:pPr>
      <w:bookmarkStart w:id="102" w:name="_Toc22202"/>
      <w:bookmarkStart w:id="103" w:name="_Toc121932937"/>
      <w:bookmarkStart w:id="104" w:name="_Toc121908651"/>
      <w:bookmarkStart w:id="105" w:name="_Toc124186446"/>
      <w:bookmarkStart w:id="106" w:name="_Toc137240594"/>
      <w:bookmarkStart w:id="107" w:name="_Toc137244691"/>
      <w:bookmarkStart w:id="108" w:name="_Toc138893905"/>
      <w:bookmarkStart w:id="109" w:name="_Toc138894137"/>
      <w:bookmarkStart w:id="110" w:name="_Toc145036530"/>
      <w:bookmarkStart w:id="111"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02"/>
      <w:bookmarkEnd w:id="103"/>
      <w:bookmarkEnd w:id="104"/>
      <w:bookmarkEnd w:id="105"/>
      <w:bookmarkEnd w:id="106"/>
      <w:bookmarkEnd w:id="107"/>
      <w:bookmarkEnd w:id="108"/>
      <w:bookmarkEnd w:id="109"/>
      <w:bookmarkEnd w:id="110"/>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12" w:name="_Toc8952"/>
      <w:bookmarkStart w:id="113" w:name="_Toc121932938"/>
      <w:bookmarkStart w:id="114" w:name="_Toc121908652"/>
      <w:bookmarkStart w:id="115" w:name="_Toc124186447"/>
      <w:bookmarkStart w:id="116" w:name="_Toc137240595"/>
      <w:bookmarkStart w:id="117" w:name="_Toc137244692"/>
      <w:bookmarkStart w:id="118" w:name="_Toc138893906"/>
      <w:bookmarkStart w:id="119" w:name="_Toc138894138"/>
      <w:bookmarkStart w:id="120" w:name="_Toc145036531"/>
      <w:r>
        <w:t>4.2</w:t>
      </w:r>
      <w:r>
        <w:tab/>
        <w:t>Relationship between minimum requirements and test requirements</w:t>
      </w:r>
      <w:bookmarkEnd w:id="112"/>
      <w:bookmarkEnd w:id="113"/>
      <w:bookmarkEnd w:id="114"/>
      <w:bookmarkEnd w:id="115"/>
      <w:bookmarkEnd w:id="116"/>
      <w:bookmarkEnd w:id="117"/>
      <w:bookmarkEnd w:id="118"/>
      <w:bookmarkEnd w:id="119"/>
      <w:bookmarkEnd w:id="12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21" w:name="_Toc27266"/>
      <w:bookmarkStart w:id="122" w:name="_Toc121932939"/>
      <w:bookmarkStart w:id="123" w:name="_Toc121908653"/>
      <w:bookmarkStart w:id="124" w:name="_Toc124186448"/>
      <w:bookmarkStart w:id="125" w:name="_Toc137240596"/>
      <w:bookmarkStart w:id="126" w:name="_Toc137244693"/>
      <w:bookmarkStart w:id="127" w:name="_Toc138893907"/>
      <w:bookmarkStart w:id="128" w:name="_Toc138894139"/>
      <w:bookmarkStart w:id="129" w:name="_Toc145036532"/>
      <w:r>
        <w:lastRenderedPageBreak/>
        <w:t>4.3</w:t>
      </w:r>
      <w:r>
        <w:tab/>
      </w:r>
      <w:r>
        <w:rPr>
          <w:lang w:eastAsia="zh-CN"/>
        </w:rPr>
        <w:t>Requirement reference points</w:t>
      </w:r>
      <w:bookmarkEnd w:id="121"/>
      <w:bookmarkEnd w:id="122"/>
      <w:bookmarkEnd w:id="123"/>
      <w:bookmarkEnd w:id="124"/>
      <w:bookmarkEnd w:id="125"/>
      <w:bookmarkEnd w:id="126"/>
      <w:bookmarkEnd w:id="127"/>
      <w:bookmarkEnd w:id="128"/>
      <w:bookmarkEnd w:id="129"/>
    </w:p>
    <w:p w14:paraId="1D8EDD47" w14:textId="77777777" w:rsidR="00D62336" w:rsidRDefault="00063062">
      <w:pPr>
        <w:pStyle w:val="Heading3"/>
        <w:rPr>
          <w:lang w:eastAsia="zh-CN"/>
        </w:rPr>
      </w:pPr>
      <w:bookmarkStart w:id="130" w:name="_Toc114242138"/>
      <w:bookmarkStart w:id="131" w:name="_Toc121932940"/>
      <w:bookmarkStart w:id="132" w:name="_Toc121908654"/>
      <w:bookmarkStart w:id="133" w:name="_Toc124186449"/>
      <w:bookmarkStart w:id="134" w:name="_Toc137240597"/>
      <w:bookmarkStart w:id="135" w:name="_Toc137244694"/>
      <w:bookmarkStart w:id="136" w:name="_Toc138893908"/>
      <w:bookmarkStart w:id="137" w:name="_Toc138894140"/>
      <w:bookmarkStart w:id="138" w:name="_Toc145036533"/>
      <w:r>
        <w:rPr>
          <w:rFonts w:hint="eastAsia"/>
        </w:rPr>
        <w:t>4.3.1</w:t>
      </w:r>
      <w:r>
        <w:tab/>
        <w:t>SAN type 1-H</w:t>
      </w:r>
      <w:bookmarkEnd w:id="130"/>
      <w:bookmarkEnd w:id="131"/>
      <w:bookmarkEnd w:id="132"/>
      <w:bookmarkEnd w:id="133"/>
      <w:bookmarkEnd w:id="134"/>
      <w:bookmarkEnd w:id="135"/>
      <w:bookmarkEnd w:id="136"/>
      <w:bookmarkEnd w:id="137"/>
      <w:bookmarkEnd w:id="138"/>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77777777" w:rsidR="00D62336" w:rsidRDefault="00063062">
      <w:pPr>
        <w:pStyle w:val="TH"/>
      </w:pPr>
      <w:r>
        <w:rPr>
          <w:rFonts w:ascii="Times New Roman" w:hAnsi="Times New Roman"/>
          <w:noProof/>
          <w:lang w:val="en-US" w:eastAsia="zh-CN"/>
        </w:rPr>
        <w:drawing>
          <wp:inline distT="0" distB="0" distL="0" distR="0" wp14:anchorId="265AC95F" wp14:editId="03EBFD4F">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139" w:name="_Toc114242139"/>
      <w:bookmarkStart w:id="140" w:name="_Toc121932941"/>
      <w:bookmarkStart w:id="141" w:name="_Toc121908655"/>
      <w:bookmarkStart w:id="142" w:name="_Toc124186450"/>
      <w:bookmarkStart w:id="143" w:name="_Toc137240598"/>
      <w:bookmarkStart w:id="144" w:name="_Toc137244695"/>
      <w:bookmarkStart w:id="145" w:name="_Toc138893909"/>
      <w:bookmarkStart w:id="146" w:name="_Toc138894141"/>
      <w:bookmarkStart w:id="147" w:name="_Toc145036534"/>
      <w:r>
        <w:rPr>
          <w:rFonts w:hint="eastAsia"/>
        </w:rPr>
        <w:t>4.3.</w:t>
      </w:r>
      <w:r>
        <w:t>2</w:t>
      </w:r>
      <w:r>
        <w:tab/>
        <w:t>SAN type 1-O</w:t>
      </w:r>
      <w:bookmarkEnd w:id="139"/>
      <w:bookmarkEnd w:id="140"/>
      <w:bookmarkEnd w:id="141"/>
      <w:bookmarkEnd w:id="142"/>
      <w:bookmarkEnd w:id="143"/>
      <w:bookmarkEnd w:id="144"/>
      <w:bookmarkEnd w:id="145"/>
      <w:bookmarkEnd w:id="146"/>
      <w:bookmarkEnd w:id="147"/>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77777777" w:rsidR="00D62336" w:rsidRDefault="00063062">
      <w:pPr>
        <w:pStyle w:val="TH"/>
        <w:rPr>
          <w:lang w:eastAsia="zh-CN"/>
        </w:rPr>
      </w:pPr>
      <w:r>
        <w:rPr>
          <w:noProof/>
          <w:lang w:val="en-US" w:eastAsia="zh-CN"/>
        </w:rPr>
        <w:lastRenderedPageBreak/>
        <w:drawing>
          <wp:inline distT="0" distB="0" distL="0" distR="0" wp14:anchorId="0F61713B" wp14:editId="28419A6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148" w:name="_Toc27076"/>
      <w:bookmarkStart w:id="149" w:name="_Toc121932942"/>
      <w:bookmarkStart w:id="150" w:name="_Toc121908656"/>
      <w:bookmarkStart w:id="151" w:name="_Toc124186451"/>
      <w:bookmarkStart w:id="152" w:name="_Toc137240599"/>
      <w:bookmarkStart w:id="153" w:name="_Toc137244696"/>
      <w:bookmarkStart w:id="154" w:name="_Toc138893910"/>
      <w:bookmarkStart w:id="155" w:name="_Toc138894142"/>
      <w:bookmarkStart w:id="156" w:name="_Toc145036535"/>
      <w:r>
        <w:t>4.4</w:t>
      </w:r>
      <w:r>
        <w:tab/>
      </w:r>
      <w:r>
        <w:rPr>
          <w:lang w:eastAsia="zh-CN"/>
        </w:rPr>
        <w:t>Satellite Access Node classes</w:t>
      </w:r>
      <w:bookmarkEnd w:id="148"/>
      <w:bookmarkEnd w:id="149"/>
      <w:bookmarkEnd w:id="150"/>
      <w:bookmarkEnd w:id="151"/>
      <w:bookmarkEnd w:id="152"/>
      <w:bookmarkEnd w:id="153"/>
      <w:bookmarkEnd w:id="154"/>
      <w:bookmarkEnd w:id="155"/>
      <w:bookmarkEnd w:id="156"/>
    </w:p>
    <w:p w14:paraId="34F1EB65" w14:textId="77777777" w:rsidR="00D62336" w:rsidRDefault="00063062">
      <w:bookmarkStart w:id="157"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157"/>
    </w:tbl>
    <w:p w14:paraId="0B7B155A" w14:textId="77777777" w:rsidR="00D62336" w:rsidRDefault="00D62336" w:rsidP="00730773"/>
    <w:p w14:paraId="0BEECCAE" w14:textId="77777777" w:rsidR="00D62336" w:rsidRDefault="00063062">
      <w:pPr>
        <w:pStyle w:val="Heading2"/>
        <w:rPr>
          <w:lang w:eastAsia="zh-CN"/>
        </w:rPr>
      </w:pPr>
      <w:bookmarkStart w:id="158" w:name="_Toc31085"/>
      <w:bookmarkStart w:id="159" w:name="_Toc121932943"/>
      <w:bookmarkStart w:id="160" w:name="_Toc121908657"/>
      <w:bookmarkStart w:id="161" w:name="_Toc124186452"/>
      <w:bookmarkStart w:id="162" w:name="_Toc137240600"/>
      <w:bookmarkStart w:id="163" w:name="_Toc137244697"/>
      <w:bookmarkStart w:id="164" w:name="_Toc138893911"/>
      <w:bookmarkStart w:id="165" w:name="_Toc138894143"/>
      <w:bookmarkStart w:id="166" w:name="_Toc145036536"/>
      <w:r>
        <w:rPr>
          <w:lang w:eastAsia="zh-CN"/>
        </w:rPr>
        <w:t>4.5</w:t>
      </w:r>
      <w:r>
        <w:rPr>
          <w:lang w:eastAsia="zh-CN"/>
        </w:rPr>
        <w:tab/>
        <w:t>Regional requirements</w:t>
      </w:r>
      <w:bookmarkEnd w:id="158"/>
      <w:bookmarkEnd w:id="159"/>
      <w:bookmarkEnd w:id="160"/>
      <w:bookmarkEnd w:id="161"/>
      <w:bookmarkEnd w:id="162"/>
      <w:bookmarkEnd w:id="163"/>
      <w:bookmarkEnd w:id="164"/>
      <w:bookmarkEnd w:id="165"/>
      <w:bookmarkEnd w:id="166"/>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7529C673" w14:textId="77777777" w:rsidR="00D62336" w:rsidRDefault="00063062">
            <w:pPr>
              <w:pStyle w:val="TAC"/>
              <w:rPr>
                <w:rFonts w:cs="Arial"/>
                <w:lang w:eastAsia="ja-JP"/>
              </w:rPr>
            </w:pPr>
            <w:r>
              <w:rPr>
                <w:rFonts w:cs="Arial" w:hint="eastAsia"/>
                <w:lang w:eastAsia="ja-JP"/>
              </w:rPr>
              <w:t>Operating band unwanted emission</w:t>
            </w:r>
            <w:r>
              <w:rPr>
                <w:rFonts w:cs="Arial"/>
                <w:lang w:eastAsia="ja-JP"/>
              </w:rPr>
              <w:t>,</w:t>
            </w:r>
          </w:p>
          <w:p w14:paraId="5EAF1F1D" w14:textId="77777777" w:rsidR="00D62336" w:rsidRDefault="00063062">
            <w:pPr>
              <w:pStyle w:val="TAC"/>
              <w:rPr>
                <w:rFonts w:cs="Arial"/>
                <w:lang w:eastAsia="ja-JP"/>
              </w:rPr>
            </w:pPr>
            <w:r>
              <w:rPr>
                <w:rFonts w:cs="Arial"/>
                <w:lang w:eastAsia="ja-JP"/>
              </w:rPr>
              <w:t>OTA unwanted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167" w:name="_Toc27544"/>
      <w:bookmarkStart w:id="168" w:name="_Toc121932944"/>
      <w:bookmarkStart w:id="169" w:name="_Toc121908658"/>
      <w:bookmarkStart w:id="170" w:name="_Toc124186453"/>
      <w:bookmarkStart w:id="171" w:name="_Toc137240601"/>
      <w:bookmarkStart w:id="172" w:name="_Toc137244698"/>
      <w:bookmarkStart w:id="173" w:name="_Toc138893912"/>
      <w:bookmarkStart w:id="174" w:name="_Toc138894144"/>
      <w:bookmarkStart w:id="175" w:name="_Toc145036537"/>
      <w:r>
        <w:t>4.6</w:t>
      </w:r>
      <w:r>
        <w:tab/>
      </w:r>
      <w:r>
        <w:rPr>
          <w:lang w:eastAsia="zh-CN"/>
        </w:rPr>
        <w:t>Applicability of minimum requirements</w:t>
      </w:r>
      <w:bookmarkEnd w:id="167"/>
      <w:bookmarkEnd w:id="168"/>
      <w:bookmarkEnd w:id="169"/>
      <w:bookmarkEnd w:id="170"/>
      <w:bookmarkEnd w:id="171"/>
      <w:bookmarkEnd w:id="172"/>
      <w:bookmarkEnd w:id="173"/>
      <w:bookmarkEnd w:id="174"/>
      <w:bookmarkEnd w:id="175"/>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D62336" w14:paraId="6413AA17" w14:textId="77777777">
        <w:trPr>
          <w:cantSplit/>
          <w:jc w:val="center"/>
        </w:trPr>
        <w:tc>
          <w:tcPr>
            <w:tcW w:w="3884" w:type="dxa"/>
          </w:tcPr>
          <w:p w14:paraId="6374E08F" w14:textId="77777777" w:rsidR="00D62336" w:rsidRDefault="00063062">
            <w:pPr>
              <w:pStyle w:val="TAC"/>
            </w:pPr>
            <w:r>
              <w:rPr>
                <w:lang w:eastAsia="ja-JP"/>
              </w:rPr>
              <w:t>Operating band unwanted emissions</w:t>
            </w:r>
          </w:p>
        </w:tc>
        <w:tc>
          <w:tcPr>
            <w:tcW w:w="1418" w:type="dxa"/>
          </w:tcPr>
          <w:p w14:paraId="15D7B880" w14:textId="77777777" w:rsidR="00D62336" w:rsidRDefault="00063062">
            <w:pPr>
              <w:pStyle w:val="TAC"/>
            </w:pPr>
            <w:r>
              <w:rPr>
                <w:lang w:eastAsia="ja-JP"/>
              </w:rPr>
              <w:t>6.6.4</w:t>
            </w:r>
          </w:p>
        </w:tc>
        <w:tc>
          <w:tcPr>
            <w:tcW w:w="1443" w:type="dxa"/>
            <w:tcBorders>
              <w:top w:val="nil"/>
              <w:bottom w:val="nil"/>
            </w:tcBorders>
          </w:tcPr>
          <w:p w14:paraId="0FCDC538" w14:textId="77777777" w:rsidR="00D62336" w:rsidRDefault="00D62336">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176" w:name="_Toc10192"/>
      <w:bookmarkStart w:id="177" w:name="_Toc121932945"/>
      <w:bookmarkStart w:id="178" w:name="_Toc121908659"/>
      <w:bookmarkStart w:id="179" w:name="_Toc124186454"/>
      <w:bookmarkStart w:id="180" w:name="_Toc137240602"/>
      <w:bookmarkStart w:id="181" w:name="_Toc137244699"/>
      <w:bookmarkStart w:id="182" w:name="_Toc138893913"/>
      <w:bookmarkStart w:id="183" w:name="_Toc138894145"/>
      <w:bookmarkStart w:id="184" w:name="_Toc145036538"/>
      <w:bookmarkEnd w:id="111"/>
      <w:r>
        <w:rPr>
          <w:rFonts w:hint="eastAsia"/>
          <w:lang w:eastAsia="zh-CN"/>
        </w:rPr>
        <w:t>5</w:t>
      </w:r>
      <w:r>
        <w:rPr>
          <w:lang w:eastAsia="zh-CN"/>
        </w:rPr>
        <w:tab/>
        <w:t>Operating bands and channel arrangement</w:t>
      </w:r>
      <w:bookmarkEnd w:id="176"/>
      <w:bookmarkEnd w:id="177"/>
      <w:bookmarkEnd w:id="178"/>
      <w:bookmarkEnd w:id="179"/>
      <w:bookmarkEnd w:id="180"/>
      <w:bookmarkEnd w:id="181"/>
      <w:bookmarkEnd w:id="182"/>
      <w:bookmarkEnd w:id="183"/>
      <w:bookmarkEnd w:id="184"/>
    </w:p>
    <w:p w14:paraId="6E5F4F9C" w14:textId="77777777" w:rsidR="00D62336" w:rsidRDefault="00063062">
      <w:pPr>
        <w:pStyle w:val="Heading2"/>
        <w:rPr>
          <w:lang w:eastAsia="zh-CN"/>
        </w:rPr>
      </w:pPr>
      <w:bookmarkStart w:id="185" w:name="_Toc6253"/>
      <w:bookmarkStart w:id="186" w:name="_Toc121932946"/>
      <w:bookmarkStart w:id="187" w:name="_Toc121908660"/>
      <w:bookmarkStart w:id="188" w:name="_Toc124186455"/>
      <w:bookmarkStart w:id="189" w:name="_Toc137240603"/>
      <w:bookmarkStart w:id="190" w:name="_Toc137244700"/>
      <w:bookmarkStart w:id="191" w:name="_Toc138893914"/>
      <w:bookmarkStart w:id="192" w:name="_Toc138894146"/>
      <w:bookmarkStart w:id="193" w:name="_Toc145036539"/>
      <w:r>
        <w:rPr>
          <w:lang w:eastAsia="zh-CN"/>
        </w:rPr>
        <w:t>5.1</w:t>
      </w:r>
      <w:r>
        <w:rPr>
          <w:lang w:eastAsia="zh-CN"/>
        </w:rPr>
        <w:tab/>
        <w:t>General</w:t>
      </w:r>
      <w:bookmarkEnd w:id="185"/>
      <w:bookmarkEnd w:id="186"/>
      <w:bookmarkEnd w:id="187"/>
      <w:bookmarkEnd w:id="188"/>
      <w:bookmarkEnd w:id="189"/>
      <w:bookmarkEnd w:id="190"/>
      <w:bookmarkEnd w:id="191"/>
      <w:bookmarkEnd w:id="192"/>
      <w:bookmarkEnd w:id="193"/>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194" w:name="_Toc32372"/>
      <w:bookmarkStart w:id="195" w:name="_Toc121932947"/>
      <w:bookmarkStart w:id="196" w:name="_Toc121908661"/>
      <w:bookmarkStart w:id="197" w:name="_Toc124186456"/>
      <w:bookmarkStart w:id="198" w:name="_Toc137240604"/>
      <w:bookmarkStart w:id="199" w:name="_Toc137244701"/>
      <w:bookmarkStart w:id="200" w:name="_Toc138893915"/>
      <w:bookmarkStart w:id="201" w:name="_Toc138894147"/>
      <w:bookmarkStart w:id="202" w:name="_Toc145036540"/>
      <w:r>
        <w:rPr>
          <w:lang w:eastAsia="zh-CN"/>
        </w:rPr>
        <w:t>5.2</w:t>
      </w:r>
      <w:r>
        <w:rPr>
          <w:lang w:eastAsia="zh-CN"/>
        </w:rPr>
        <w:tab/>
        <w:t>Operating bands</w:t>
      </w:r>
      <w:bookmarkEnd w:id="194"/>
      <w:bookmarkEnd w:id="195"/>
      <w:bookmarkEnd w:id="196"/>
      <w:bookmarkEnd w:id="197"/>
      <w:bookmarkEnd w:id="198"/>
      <w:bookmarkEnd w:id="199"/>
      <w:bookmarkEnd w:id="200"/>
      <w:bookmarkEnd w:id="201"/>
      <w:bookmarkEnd w:id="202"/>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203" w:name="_Toc117689374"/>
      <w:bookmarkStart w:id="204" w:name="_Toc111062012"/>
      <w:bookmarkStart w:id="205" w:name="_Toc121932948"/>
      <w:bookmarkStart w:id="206" w:name="_Toc121908662"/>
      <w:bookmarkStart w:id="207" w:name="_Toc124186457"/>
      <w:bookmarkStart w:id="208" w:name="_Toc137240605"/>
      <w:bookmarkStart w:id="209" w:name="_Toc137244702"/>
      <w:bookmarkStart w:id="210" w:name="_Toc138893916"/>
      <w:bookmarkStart w:id="211" w:name="_Toc138894148"/>
      <w:bookmarkStart w:id="212" w:name="_Toc145036541"/>
      <w:r>
        <w:t>5.2</w:t>
      </w:r>
      <w:r>
        <w:rPr>
          <w:lang w:eastAsia="zh-CN"/>
        </w:rPr>
        <w:t>A</w:t>
      </w:r>
      <w:r>
        <w:tab/>
        <w:t>Operating bands</w:t>
      </w:r>
      <w:r>
        <w:rPr>
          <w:lang w:eastAsia="zh-CN"/>
        </w:rPr>
        <w:t xml:space="preserve"> for UE category M1</w:t>
      </w:r>
      <w:bookmarkEnd w:id="203"/>
      <w:bookmarkEnd w:id="204"/>
      <w:bookmarkEnd w:id="205"/>
      <w:bookmarkEnd w:id="206"/>
      <w:bookmarkEnd w:id="207"/>
      <w:bookmarkEnd w:id="208"/>
      <w:bookmarkEnd w:id="209"/>
      <w:bookmarkEnd w:id="210"/>
      <w:bookmarkEnd w:id="211"/>
      <w:bookmarkEnd w:id="212"/>
    </w:p>
    <w:p w14:paraId="5BDC153E" w14:textId="77777777" w:rsidR="00D62336" w:rsidRDefault="00063062">
      <w:pPr>
        <w:rPr>
          <w:lang w:eastAsia="zh-CN"/>
        </w:rPr>
      </w:pPr>
      <w:bookmarkStart w:id="213" w:name="_Toc108616966"/>
      <w:r>
        <w:rPr>
          <w:lang w:val="en-US"/>
        </w:rPr>
        <w:t>UE category M1 is designed to operate in the E-UTRA satellite access operating bands defined in Table 5.2-1 in both half duplex FDD mode and full-duplex FDD mode.</w:t>
      </w:r>
    </w:p>
    <w:bookmarkEnd w:id="213"/>
    <w:p w14:paraId="2527CA03" w14:textId="77777777" w:rsidR="00D62336" w:rsidRDefault="00D62336">
      <w:pPr>
        <w:rPr>
          <w:lang w:eastAsia="zh-TW"/>
        </w:rPr>
      </w:pPr>
    </w:p>
    <w:p w14:paraId="027D8A71" w14:textId="77777777" w:rsidR="00D62336" w:rsidRDefault="00063062">
      <w:pPr>
        <w:pStyle w:val="Heading2"/>
      </w:pPr>
      <w:bookmarkStart w:id="214" w:name="_Toc117689375"/>
      <w:bookmarkStart w:id="215" w:name="_Toc111062013"/>
      <w:bookmarkStart w:id="216" w:name="_Toc121932949"/>
      <w:bookmarkStart w:id="217" w:name="_Toc121908663"/>
      <w:bookmarkStart w:id="218" w:name="_Toc124186458"/>
      <w:bookmarkStart w:id="219" w:name="_Toc137240606"/>
      <w:bookmarkStart w:id="220" w:name="_Toc137244703"/>
      <w:bookmarkStart w:id="221" w:name="_Toc138893917"/>
      <w:bookmarkStart w:id="222" w:name="_Toc138894149"/>
      <w:bookmarkStart w:id="223" w:name="_Toc145036542"/>
      <w:r>
        <w:t>5.2</w:t>
      </w:r>
      <w:r>
        <w:rPr>
          <w:lang w:eastAsia="zh-CN"/>
        </w:rPr>
        <w:t>B</w:t>
      </w:r>
      <w:r>
        <w:tab/>
        <w:t>Operating bands</w:t>
      </w:r>
      <w:r>
        <w:rPr>
          <w:lang w:eastAsia="zh-CN"/>
        </w:rPr>
        <w:t xml:space="preserve"> for </w:t>
      </w:r>
      <w:r>
        <w:t>category NB1 and NB2</w:t>
      </w:r>
      <w:bookmarkEnd w:id="214"/>
      <w:bookmarkEnd w:id="215"/>
      <w:bookmarkEnd w:id="216"/>
      <w:bookmarkEnd w:id="217"/>
      <w:bookmarkEnd w:id="218"/>
      <w:bookmarkEnd w:id="219"/>
      <w:bookmarkEnd w:id="220"/>
      <w:bookmarkEnd w:id="221"/>
      <w:bookmarkEnd w:id="222"/>
      <w:bookmarkEnd w:id="223"/>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224" w:name="_Toc28088"/>
      <w:bookmarkStart w:id="225" w:name="_Toc121932950"/>
      <w:bookmarkStart w:id="226" w:name="_Toc121908664"/>
      <w:bookmarkStart w:id="227" w:name="_Toc124186459"/>
      <w:bookmarkStart w:id="228" w:name="_Toc137240607"/>
      <w:bookmarkStart w:id="229" w:name="_Toc137244704"/>
      <w:bookmarkStart w:id="230" w:name="_Toc138893918"/>
      <w:bookmarkStart w:id="231" w:name="_Toc138894150"/>
      <w:bookmarkStart w:id="232" w:name="_Toc145036543"/>
      <w:r>
        <w:rPr>
          <w:lang w:eastAsia="zh-CN"/>
        </w:rPr>
        <w:t>5.3</w:t>
      </w:r>
      <w:r>
        <w:rPr>
          <w:lang w:eastAsia="zh-CN"/>
        </w:rPr>
        <w:tab/>
        <w:t>Satellite Access Node channel bandwidth</w:t>
      </w:r>
      <w:bookmarkEnd w:id="224"/>
      <w:bookmarkEnd w:id="225"/>
      <w:bookmarkEnd w:id="226"/>
      <w:bookmarkEnd w:id="227"/>
      <w:bookmarkEnd w:id="228"/>
      <w:bookmarkEnd w:id="229"/>
      <w:bookmarkEnd w:id="230"/>
      <w:bookmarkEnd w:id="231"/>
      <w:bookmarkEnd w:id="232"/>
    </w:p>
    <w:p w14:paraId="468AA499" w14:textId="77777777" w:rsidR="00D62336" w:rsidRDefault="00063062">
      <w:pPr>
        <w:pStyle w:val="Heading2"/>
      </w:pPr>
      <w:bookmarkStart w:id="233" w:name="_Toc111062015"/>
      <w:bookmarkStart w:id="234" w:name="_Toc117689377"/>
      <w:bookmarkStart w:id="235" w:name="_Toc121932951"/>
      <w:bookmarkStart w:id="236" w:name="_Toc121908665"/>
      <w:bookmarkStart w:id="237" w:name="_Toc124186460"/>
      <w:bookmarkStart w:id="238" w:name="_Toc137240608"/>
      <w:bookmarkStart w:id="239" w:name="_Toc137244705"/>
      <w:bookmarkStart w:id="240" w:name="_Toc138893919"/>
      <w:bookmarkStart w:id="241" w:name="_Toc138894151"/>
      <w:bookmarkStart w:id="242" w:name="_Toc145036544"/>
      <w:r>
        <w:t>5.3A</w:t>
      </w:r>
      <w:r>
        <w:tab/>
        <w:t>Channel bandwidth</w:t>
      </w:r>
      <w:bookmarkEnd w:id="233"/>
      <w:bookmarkEnd w:id="234"/>
      <w:r>
        <w:t xml:space="preserve"> for category M1</w:t>
      </w:r>
      <w:bookmarkEnd w:id="235"/>
      <w:bookmarkEnd w:id="236"/>
      <w:bookmarkEnd w:id="237"/>
      <w:bookmarkEnd w:id="238"/>
      <w:bookmarkEnd w:id="239"/>
      <w:bookmarkEnd w:id="240"/>
      <w:bookmarkEnd w:id="241"/>
      <w:bookmarkEnd w:id="242"/>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243" w:name="_Toc117689378"/>
      <w:bookmarkStart w:id="244" w:name="_Toc121932952"/>
      <w:bookmarkStart w:id="245" w:name="_Toc121908666"/>
      <w:bookmarkStart w:id="246" w:name="_Toc124186461"/>
      <w:bookmarkStart w:id="247" w:name="_Toc137240609"/>
      <w:bookmarkStart w:id="248" w:name="_Toc137244706"/>
      <w:bookmarkStart w:id="249" w:name="_Toc138893920"/>
      <w:bookmarkStart w:id="250" w:name="_Toc138894152"/>
      <w:bookmarkStart w:id="251" w:name="_Toc145036545"/>
      <w:r>
        <w:t>5.3B</w:t>
      </w:r>
      <w:r>
        <w:tab/>
        <w:t>Channel bandwidth for category NB1 and NB2</w:t>
      </w:r>
      <w:bookmarkEnd w:id="243"/>
      <w:bookmarkEnd w:id="244"/>
      <w:bookmarkEnd w:id="245"/>
      <w:bookmarkEnd w:id="246"/>
      <w:bookmarkEnd w:id="247"/>
      <w:bookmarkEnd w:id="248"/>
      <w:bookmarkEnd w:id="249"/>
      <w:bookmarkEnd w:id="250"/>
      <w:bookmarkEnd w:id="251"/>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0D2DB8" w14:paraId="500D8ED9" w14:textId="77777777" w:rsidTr="000C0D00">
        <w:trPr>
          <w:trHeight w:val="256"/>
          <w:jc w:val="center"/>
        </w:trPr>
        <w:tc>
          <w:tcPr>
            <w:tcW w:w="0" w:type="auto"/>
            <w:vAlign w:val="center"/>
          </w:tcPr>
          <w:p w14:paraId="023859D4" w14:textId="540CA666" w:rsidR="000D2DB8" w:rsidRDefault="000D2DB8" w:rsidP="000C0D00">
            <w:pPr>
              <w:pStyle w:val="TAH"/>
            </w:pPr>
            <w:r>
              <w:t xml:space="preserve">Channel bandwidth </w:t>
            </w:r>
            <w:r>
              <w:rPr>
                <w:rFonts w:ascii="Times New Roman" w:hAnsi="Times New Roman"/>
              </w:rPr>
              <w:t>BW</w:t>
            </w:r>
            <w:r>
              <w:rPr>
                <w:rFonts w:ascii="Times New Roman" w:hAnsi="Times New Roman"/>
                <w:vertAlign w:val="subscript"/>
              </w:rPr>
              <w:t>Channel</w:t>
            </w:r>
            <w:r>
              <w:rPr>
                <w:rFonts w:ascii="Times New Roman" w:hAnsi="Times New Roman"/>
                <w:kern w:val="2"/>
              </w:rPr>
              <w:t xml:space="preserve"> </w:t>
            </w:r>
            <w:r>
              <w:t>(kHz)</w:t>
            </w:r>
          </w:p>
        </w:tc>
        <w:tc>
          <w:tcPr>
            <w:tcW w:w="0" w:type="auto"/>
            <w:vAlign w:val="center"/>
          </w:tcPr>
          <w:p w14:paraId="46DAB98F" w14:textId="77777777" w:rsidR="000D2DB8" w:rsidRDefault="000D2DB8" w:rsidP="000C0D00">
            <w:pPr>
              <w:pStyle w:val="TAH"/>
              <w:rPr>
                <w:rFonts w:cs="Arial"/>
              </w:rPr>
            </w:pPr>
            <w:r>
              <w:rPr>
                <w:rFonts w:cs="Arial"/>
              </w:rPr>
              <w:t>200</w:t>
            </w:r>
          </w:p>
        </w:tc>
      </w:tr>
      <w:tr w:rsidR="000D2DB8" w14:paraId="1BB4F8D9" w14:textId="77777777" w:rsidTr="000C0D00">
        <w:trPr>
          <w:trHeight w:val="261"/>
          <w:jc w:val="center"/>
        </w:trPr>
        <w:tc>
          <w:tcPr>
            <w:tcW w:w="0" w:type="auto"/>
            <w:vAlign w:val="center"/>
          </w:tcPr>
          <w:p w14:paraId="332DFAE4"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14:paraId="05FED16D" w14:textId="77777777" w:rsidR="000D2DB8" w:rsidRDefault="000D2DB8" w:rsidP="000C0D00">
            <w:pPr>
              <w:pStyle w:val="TAC"/>
              <w:rPr>
                <w:rFonts w:cs="Arial"/>
              </w:rPr>
            </w:pPr>
            <w:r>
              <w:rPr>
                <w:rFonts w:cs="Arial"/>
              </w:rPr>
              <w:t>1</w:t>
            </w:r>
          </w:p>
        </w:tc>
      </w:tr>
      <w:tr w:rsidR="000D2DB8" w14:paraId="70A57979" w14:textId="77777777" w:rsidTr="000C0D00">
        <w:trPr>
          <w:trHeight w:val="261"/>
          <w:jc w:val="center"/>
        </w:trPr>
        <w:tc>
          <w:tcPr>
            <w:tcW w:w="0" w:type="auto"/>
            <w:vAlign w:val="center"/>
          </w:tcPr>
          <w:p w14:paraId="08BB63CB"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14:paraId="17F016C0" w14:textId="77777777" w:rsidR="000D2DB8" w:rsidRDefault="000D2DB8" w:rsidP="000C0D00">
            <w:pPr>
              <w:pStyle w:val="TAC"/>
              <w:rPr>
                <w:rFonts w:cs="Arial"/>
              </w:rPr>
            </w:pPr>
            <w:r>
              <w:rPr>
                <w:rFonts w:cs="Arial"/>
              </w:rPr>
              <w:t>12</w:t>
            </w:r>
          </w:p>
        </w:tc>
      </w:tr>
      <w:tr w:rsidR="000D2DB8" w14:paraId="2E4D45D1" w14:textId="77777777" w:rsidTr="000C0D00">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1731F9DD"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734B6421" w14:textId="77777777" w:rsidR="000D2DB8" w:rsidRDefault="000D2DB8" w:rsidP="000C0D00">
            <w:pPr>
              <w:pStyle w:val="TAC"/>
              <w:rPr>
                <w:rFonts w:cs="Arial"/>
              </w:rPr>
            </w:pPr>
            <w:r>
              <w:rPr>
                <w:rFonts w:cs="Arial"/>
              </w:rPr>
              <w:t>48</w:t>
            </w:r>
          </w:p>
        </w:tc>
      </w:tr>
    </w:tbl>
    <w:p w14:paraId="5A2E44B3" w14:textId="77777777" w:rsidR="00D62336" w:rsidRDefault="00D62336"/>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5043DD43">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11CB5FD0" w14:textId="77777777" w:rsidR="00D62336" w:rsidRDefault="00063062">
      <w:pPr>
        <w:pStyle w:val="Heading2"/>
        <w:rPr>
          <w:lang w:eastAsia="zh-CN"/>
        </w:rPr>
      </w:pPr>
      <w:bookmarkStart w:id="252" w:name="_Toc8469"/>
      <w:bookmarkStart w:id="253" w:name="_Toc121932953"/>
      <w:bookmarkStart w:id="254" w:name="_Toc121908667"/>
      <w:bookmarkStart w:id="255" w:name="_Toc124186462"/>
      <w:bookmarkStart w:id="256" w:name="_Toc137240610"/>
      <w:bookmarkStart w:id="257" w:name="_Toc137244707"/>
      <w:bookmarkStart w:id="258" w:name="_Toc138893921"/>
      <w:bookmarkStart w:id="259" w:name="_Toc138894153"/>
      <w:bookmarkStart w:id="260" w:name="_Toc145036546"/>
      <w:r>
        <w:rPr>
          <w:rFonts w:hint="eastAsia"/>
          <w:lang w:val="en-US" w:eastAsia="zh-CN"/>
        </w:rPr>
        <w:t>5.4</w:t>
      </w:r>
      <w:r>
        <w:rPr>
          <w:lang w:eastAsia="zh-CN"/>
        </w:rPr>
        <w:tab/>
        <w:t>Channel arrangement</w:t>
      </w:r>
      <w:bookmarkEnd w:id="252"/>
      <w:bookmarkEnd w:id="253"/>
      <w:bookmarkEnd w:id="254"/>
      <w:bookmarkEnd w:id="255"/>
      <w:bookmarkEnd w:id="256"/>
      <w:bookmarkEnd w:id="257"/>
      <w:bookmarkEnd w:id="258"/>
      <w:bookmarkEnd w:id="259"/>
      <w:bookmarkEnd w:id="260"/>
    </w:p>
    <w:p w14:paraId="42275AB2" w14:textId="77777777" w:rsidR="00D62336" w:rsidRDefault="00063062">
      <w:pPr>
        <w:pStyle w:val="Heading2"/>
      </w:pPr>
      <w:bookmarkStart w:id="261" w:name="_Toc121932954"/>
      <w:bookmarkStart w:id="262" w:name="_Toc121908668"/>
      <w:bookmarkStart w:id="263" w:name="_Toc124186463"/>
      <w:bookmarkStart w:id="264" w:name="_Toc137240611"/>
      <w:bookmarkStart w:id="265" w:name="_Toc137244708"/>
      <w:bookmarkStart w:id="266" w:name="_Toc138893922"/>
      <w:bookmarkStart w:id="267" w:name="_Toc138894154"/>
      <w:bookmarkStart w:id="268" w:name="_Toc145036547"/>
      <w:bookmarkStart w:id="269" w:name="_Toc5106"/>
      <w:r>
        <w:t>5.4A</w:t>
      </w:r>
      <w:r>
        <w:tab/>
        <w:t>Channel arrangement for category M1</w:t>
      </w:r>
      <w:bookmarkEnd w:id="261"/>
      <w:bookmarkEnd w:id="262"/>
      <w:bookmarkEnd w:id="263"/>
      <w:bookmarkEnd w:id="264"/>
      <w:bookmarkEnd w:id="265"/>
      <w:bookmarkEnd w:id="266"/>
      <w:bookmarkEnd w:id="267"/>
      <w:bookmarkEnd w:id="268"/>
    </w:p>
    <w:p w14:paraId="7ACF37FA" w14:textId="77777777" w:rsidR="00D62336" w:rsidRDefault="00063062">
      <w:pPr>
        <w:pStyle w:val="Heading3"/>
      </w:pPr>
      <w:bookmarkStart w:id="270" w:name="_Toc111062018"/>
      <w:bookmarkStart w:id="271" w:name="_Toc117689380"/>
      <w:bookmarkStart w:id="272" w:name="_Toc368026205"/>
      <w:bookmarkStart w:id="273" w:name="_Toc121932955"/>
      <w:bookmarkStart w:id="274" w:name="_Toc121908669"/>
      <w:bookmarkStart w:id="275" w:name="_Toc124186464"/>
      <w:bookmarkStart w:id="276" w:name="_Toc137240612"/>
      <w:bookmarkStart w:id="277" w:name="_Toc137244709"/>
      <w:bookmarkStart w:id="278" w:name="_Toc138893923"/>
      <w:bookmarkStart w:id="279" w:name="_Toc138894155"/>
      <w:bookmarkStart w:id="280" w:name="_Toc145036548"/>
      <w:r>
        <w:t>5.4A.1</w:t>
      </w:r>
      <w:r>
        <w:tab/>
        <w:t>Channel spacing</w:t>
      </w:r>
      <w:bookmarkEnd w:id="270"/>
      <w:bookmarkEnd w:id="271"/>
      <w:bookmarkEnd w:id="272"/>
      <w:bookmarkEnd w:id="273"/>
      <w:bookmarkEnd w:id="274"/>
      <w:bookmarkEnd w:id="275"/>
      <w:bookmarkEnd w:id="276"/>
      <w:bookmarkEnd w:id="277"/>
      <w:bookmarkEnd w:id="278"/>
      <w:bookmarkEnd w:id="279"/>
      <w:bookmarkEnd w:id="280"/>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281" w:name="_Toc368026209"/>
      <w:bookmarkStart w:id="282" w:name="_Toc117689381"/>
      <w:bookmarkStart w:id="283" w:name="_Toc111062020"/>
      <w:bookmarkStart w:id="284" w:name="_Toc121932956"/>
      <w:bookmarkStart w:id="285" w:name="_Toc121908670"/>
      <w:bookmarkStart w:id="286" w:name="_Toc124186465"/>
      <w:bookmarkStart w:id="287" w:name="_Toc137240613"/>
      <w:bookmarkStart w:id="288" w:name="_Toc137244710"/>
      <w:bookmarkStart w:id="289" w:name="_Toc138893924"/>
      <w:bookmarkStart w:id="290" w:name="_Toc138894156"/>
      <w:bookmarkStart w:id="291" w:name="_Toc145036549"/>
      <w:r>
        <w:t>5.4A.2</w:t>
      </w:r>
      <w:r>
        <w:tab/>
      </w:r>
      <w:bookmarkEnd w:id="281"/>
      <w:r>
        <w:t>Channel raster, carrier frequency and EARFCN</w:t>
      </w:r>
      <w:bookmarkEnd w:id="282"/>
      <w:bookmarkEnd w:id="283"/>
      <w:bookmarkEnd w:id="284"/>
      <w:bookmarkEnd w:id="285"/>
      <w:bookmarkEnd w:id="286"/>
      <w:bookmarkEnd w:id="287"/>
      <w:bookmarkEnd w:id="288"/>
      <w:bookmarkEnd w:id="289"/>
      <w:bookmarkEnd w:id="290"/>
      <w:bookmarkEnd w:id="291"/>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lastRenderedPageBreak/>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502C3026" w:rsidR="00D62336" w:rsidRDefault="000D2DB8" w:rsidP="008416C3">
      <w:pPr>
        <w:rPr>
          <w:b/>
        </w:rPr>
      </w:pPr>
      <w:r>
        <w:t xml:space="preserve">For operating bands with a channel raster of 100 kHz, every </w:t>
      </w:r>
      <w:bookmarkStart w:id="292" w:name="_Hlk499903272"/>
      <w:r>
        <w:t>EARFCN within the operating band shall be applicable for the channel raster, and the step size for the channel raster in Table 5.4A.2</w:t>
      </w:r>
      <w:r>
        <w:noBreakHyphen/>
        <w:t>1 is given as &lt;1&gt;.</w:t>
      </w:r>
      <w:bookmarkEnd w:id="292"/>
      <w:r>
        <w:t xml:space="preserve"> The broadcast parameter </w:t>
      </w:r>
      <w:r>
        <w:rPr>
          <w:i/>
          <w:iCs/>
        </w:rPr>
        <w:t>earfcn-LSB</w:t>
      </w:r>
      <w:r>
        <w:t xml:space="preserve"> defined in TS 36.331 [9]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293" w:name="_Toc117689383"/>
      <w:bookmarkStart w:id="294" w:name="_Toc121932957"/>
      <w:bookmarkStart w:id="295" w:name="_Toc121908671"/>
      <w:bookmarkStart w:id="296" w:name="_Toc124186466"/>
      <w:bookmarkStart w:id="297" w:name="_Toc137240614"/>
      <w:bookmarkStart w:id="298" w:name="_Toc137244711"/>
      <w:bookmarkStart w:id="299" w:name="_Toc138893925"/>
      <w:bookmarkStart w:id="300" w:name="_Toc138894157"/>
      <w:bookmarkStart w:id="301" w:name="_Toc145036550"/>
      <w:r>
        <w:t>5.4B</w:t>
      </w:r>
      <w:r>
        <w:tab/>
        <w:t>Channel arrangement for category NB1 and NB2</w:t>
      </w:r>
      <w:bookmarkEnd w:id="293"/>
      <w:bookmarkEnd w:id="294"/>
      <w:bookmarkEnd w:id="295"/>
      <w:bookmarkEnd w:id="296"/>
      <w:bookmarkEnd w:id="297"/>
      <w:bookmarkEnd w:id="298"/>
      <w:bookmarkEnd w:id="299"/>
      <w:bookmarkEnd w:id="300"/>
      <w:bookmarkEnd w:id="301"/>
    </w:p>
    <w:p w14:paraId="4814501D" w14:textId="77777777" w:rsidR="00D62336" w:rsidRDefault="00063062">
      <w:pPr>
        <w:pStyle w:val="Heading3"/>
      </w:pPr>
      <w:bookmarkStart w:id="302" w:name="_Toc117689384"/>
      <w:bookmarkStart w:id="303" w:name="_Toc121932958"/>
      <w:bookmarkStart w:id="304" w:name="_Toc121908672"/>
      <w:bookmarkStart w:id="305" w:name="_Toc124186467"/>
      <w:bookmarkStart w:id="306" w:name="_Toc137240615"/>
      <w:bookmarkStart w:id="307" w:name="_Toc137244712"/>
      <w:bookmarkStart w:id="308" w:name="_Toc138893926"/>
      <w:bookmarkStart w:id="309" w:name="_Toc138894158"/>
      <w:bookmarkStart w:id="310" w:name="_Toc145036551"/>
      <w:r>
        <w:t>5.4B.1</w:t>
      </w:r>
      <w:r>
        <w:tab/>
        <w:t>Channel spacing</w:t>
      </w:r>
      <w:bookmarkEnd w:id="302"/>
      <w:bookmarkEnd w:id="303"/>
      <w:bookmarkEnd w:id="304"/>
      <w:bookmarkEnd w:id="305"/>
      <w:bookmarkEnd w:id="306"/>
      <w:bookmarkEnd w:id="307"/>
      <w:bookmarkEnd w:id="308"/>
      <w:bookmarkEnd w:id="309"/>
      <w:bookmarkEnd w:id="310"/>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311" w:name="_Toc117689385"/>
      <w:bookmarkStart w:id="312" w:name="_Toc121932959"/>
      <w:bookmarkStart w:id="313" w:name="_Toc121908673"/>
      <w:bookmarkStart w:id="314" w:name="_Toc124186468"/>
      <w:bookmarkStart w:id="315" w:name="_Toc137240616"/>
      <w:bookmarkStart w:id="316" w:name="_Toc137244713"/>
      <w:bookmarkStart w:id="317" w:name="_Toc138893927"/>
      <w:bookmarkStart w:id="318" w:name="_Toc138894159"/>
      <w:bookmarkStart w:id="319" w:name="_Toc145036552"/>
      <w:r>
        <w:t>5.4B.2</w:t>
      </w:r>
      <w:r w:rsidR="00B12FB2">
        <w:tab/>
      </w:r>
      <w:r>
        <w:t>Channel raster, carrier frequency and EARFCN</w:t>
      </w:r>
      <w:bookmarkEnd w:id="311"/>
      <w:bookmarkEnd w:id="312"/>
      <w:bookmarkEnd w:id="313"/>
      <w:bookmarkEnd w:id="314"/>
      <w:bookmarkEnd w:id="315"/>
      <w:bookmarkEnd w:id="316"/>
      <w:bookmarkEnd w:id="317"/>
      <w:bookmarkEnd w:id="318"/>
      <w:bookmarkEnd w:id="319"/>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4158E1B1" w:rsidR="00D62336" w:rsidRDefault="00063062">
      <w:pPr>
        <w:pStyle w:val="NO"/>
      </w:pPr>
      <w:r>
        <w:t>NOTE 1:</w:t>
      </w:r>
      <w:r w:rsidR="0075314A">
        <w:tab/>
      </w:r>
      <w:r>
        <w:t>Guard-band operation and in-band operation for NB-IoT are not supported in this version of the specification.</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269"/>
    </w:p>
    <w:p w14:paraId="13356922" w14:textId="77777777" w:rsidR="00D62336" w:rsidRDefault="00D62336">
      <w:pPr>
        <w:rPr>
          <w:lang w:eastAsia="zh-CN"/>
        </w:rPr>
      </w:pPr>
    </w:p>
    <w:p w14:paraId="030EF554" w14:textId="77777777" w:rsidR="00D62336" w:rsidRDefault="00063062">
      <w:pPr>
        <w:pStyle w:val="Heading1"/>
        <w:rPr>
          <w:lang w:eastAsia="zh-CN"/>
        </w:rPr>
      </w:pPr>
      <w:bookmarkStart w:id="320" w:name="_Toc13453"/>
      <w:bookmarkStart w:id="321" w:name="_Toc121932960"/>
      <w:bookmarkStart w:id="322" w:name="_Toc121908674"/>
      <w:bookmarkStart w:id="323" w:name="_Toc124186469"/>
      <w:bookmarkStart w:id="324" w:name="_Toc137240617"/>
      <w:bookmarkStart w:id="325" w:name="_Toc137244714"/>
      <w:bookmarkStart w:id="326" w:name="_Toc138893928"/>
      <w:bookmarkStart w:id="327" w:name="_Toc138894160"/>
      <w:bookmarkStart w:id="328" w:name="_Toc145036553"/>
      <w:r>
        <w:rPr>
          <w:lang w:eastAsia="zh-CN"/>
        </w:rPr>
        <w:lastRenderedPageBreak/>
        <w:t>6</w:t>
      </w:r>
      <w:r>
        <w:rPr>
          <w:lang w:eastAsia="zh-CN"/>
        </w:rPr>
        <w:tab/>
        <w:t>Conducted transmitter characteristics</w:t>
      </w:r>
      <w:bookmarkEnd w:id="320"/>
      <w:bookmarkEnd w:id="321"/>
      <w:bookmarkEnd w:id="322"/>
      <w:bookmarkEnd w:id="323"/>
      <w:bookmarkEnd w:id="324"/>
      <w:bookmarkEnd w:id="325"/>
      <w:bookmarkEnd w:id="326"/>
      <w:bookmarkEnd w:id="327"/>
      <w:bookmarkEnd w:id="328"/>
    </w:p>
    <w:p w14:paraId="6FE63EED" w14:textId="77777777" w:rsidR="00D62336" w:rsidRDefault="00063062">
      <w:pPr>
        <w:pStyle w:val="Heading2"/>
        <w:rPr>
          <w:lang w:eastAsia="zh-CN"/>
        </w:rPr>
      </w:pPr>
      <w:bookmarkStart w:id="329" w:name="_Toc29590"/>
      <w:bookmarkStart w:id="330" w:name="_Toc121932961"/>
      <w:bookmarkStart w:id="331" w:name="_Toc121908675"/>
      <w:bookmarkStart w:id="332" w:name="_Toc124186470"/>
      <w:bookmarkStart w:id="333" w:name="_Toc137240618"/>
      <w:bookmarkStart w:id="334" w:name="_Toc137244715"/>
      <w:bookmarkStart w:id="335" w:name="_Toc138893929"/>
      <w:bookmarkStart w:id="336" w:name="_Toc138894161"/>
      <w:bookmarkStart w:id="337" w:name="_Toc145036554"/>
      <w:r>
        <w:rPr>
          <w:lang w:eastAsia="zh-CN"/>
        </w:rPr>
        <w:t>6.1</w:t>
      </w:r>
      <w:r>
        <w:rPr>
          <w:lang w:eastAsia="zh-CN"/>
        </w:rPr>
        <w:tab/>
        <w:t>General</w:t>
      </w:r>
      <w:bookmarkEnd w:id="329"/>
      <w:bookmarkEnd w:id="330"/>
      <w:bookmarkEnd w:id="331"/>
      <w:bookmarkEnd w:id="332"/>
      <w:bookmarkEnd w:id="333"/>
      <w:bookmarkEnd w:id="334"/>
      <w:bookmarkEnd w:id="335"/>
      <w:bookmarkEnd w:id="336"/>
      <w:bookmarkEnd w:id="337"/>
      <w:r>
        <w:rPr>
          <w:lang w:eastAsia="zh-CN"/>
        </w:rPr>
        <w:t xml:space="preserve"> </w:t>
      </w:r>
    </w:p>
    <w:p w14:paraId="6F08F8C4" w14:textId="77777777" w:rsidR="00D62336" w:rsidRDefault="00063062">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463C72E9" w14:textId="77777777" w:rsidR="00D62336" w:rsidRDefault="00063062">
      <w:pPr>
        <w:pStyle w:val="Heading2"/>
        <w:rPr>
          <w:lang w:eastAsia="zh-CN"/>
        </w:rPr>
      </w:pPr>
      <w:bookmarkStart w:id="338" w:name="_Toc10082"/>
      <w:bookmarkStart w:id="339" w:name="_Toc121932962"/>
      <w:bookmarkStart w:id="340" w:name="_Toc121908676"/>
      <w:bookmarkStart w:id="341" w:name="_Toc124186471"/>
      <w:bookmarkStart w:id="342" w:name="_Toc137240619"/>
      <w:bookmarkStart w:id="343" w:name="_Toc137244716"/>
      <w:bookmarkStart w:id="344" w:name="_Toc138893930"/>
      <w:bookmarkStart w:id="345" w:name="_Toc138894162"/>
      <w:bookmarkStart w:id="346" w:name="_Toc145036555"/>
      <w:r>
        <w:rPr>
          <w:lang w:eastAsia="zh-CN"/>
        </w:rPr>
        <w:t>6.2</w:t>
      </w:r>
      <w:r>
        <w:rPr>
          <w:lang w:eastAsia="zh-CN"/>
        </w:rPr>
        <w:tab/>
        <w:t>Satellite Access Node output power</w:t>
      </w:r>
      <w:bookmarkEnd w:id="338"/>
      <w:bookmarkEnd w:id="339"/>
      <w:bookmarkEnd w:id="340"/>
      <w:bookmarkEnd w:id="341"/>
      <w:bookmarkEnd w:id="342"/>
      <w:bookmarkEnd w:id="343"/>
      <w:bookmarkEnd w:id="344"/>
      <w:bookmarkEnd w:id="345"/>
      <w:bookmarkEnd w:id="346"/>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347" w:name="_Toc15143"/>
      <w:bookmarkStart w:id="348" w:name="_Toc121932963"/>
      <w:bookmarkStart w:id="349" w:name="_Toc121908677"/>
      <w:bookmarkStart w:id="350" w:name="_Toc124186472"/>
      <w:bookmarkStart w:id="351" w:name="_Toc137240620"/>
      <w:bookmarkStart w:id="352" w:name="_Toc137244717"/>
      <w:bookmarkStart w:id="353" w:name="_Toc138893931"/>
      <w:bookmarkStart w:id="354" w:name="_Toc138894163"/>
      <w:bookmarkStart w:id="355" w:name="_Toc145036556"/>
      <w:r>
        <w:rPr>
          <w:lang w:eastAsia="zh-CN"/>
        </w:rPr>
        <w:t>6.3</w:t>
      </w:r>
      <w:r>
        <w:rPr>
          <w:lang w:eastAsia="zh-CN"/>
        </w:rPr>
        <w:tab/>
        <w:t>Output power dynamics</w:t>
      </w:r>
      <w:bookmarkEnd w:id="347"/>
      <w:bookmarkEnd w:id="348"/>
      <w:bookmarkEnd w:id="349"/>
      <w:bookmarkEnd w:id="350"/>
      <w:bookmarkEnd w:id="351"/>
      <w:bookmarkEnd w:id="352"/>
      <w:bookmarkEnd w:id="353"/>
      <w:bookmarkEnd w:id="354"/>
      <w:bookmarkEnd w:id="355"/>
    </w:p>
    <w:p w14:paraId="65C06E5B" w14:textId="77777777" w:rsidR="00D62336" w:rsidRDefault="00063062">
      <w:pPr>
        <w:pStyle w:val="Heading3"/>
        <w:rPr>
          <w:lang w:eastAsia="zh-CN"/>
        </w:rPr>
      </w:pPr>
      <w:bookmarkStart w:id="356" w:name="_Toc16944"/>
      <w:bookmarkStart w:id="357" w:name="_Toc121932964"/>
      <w:bookmarkStart w:id="358" w:name="_Toc121908678"/>
      <w:bookmarkStart w:id="359" w:name="_Toc124186473"/>
      <w:bookmarkStart w:id="360" w:name="_Toc137240621"/>
      <w:bookmarkStart w:id="361" w:name="_Toc137244718"/>
      <w:bookmarkStart w:id="362" w:name="_Toc138893932"/>
      <w:bookmarkStart w:id="363" w:name="_Toc138894164"/>
      <w:bookmarkStart w:id="364" w:name="_Toc145036557"/>
      <w:r>
        <w:rPr>
          <w:lang w:eastAsia="zh-CN"/>
        </w:rPr>
        <w:t>6.3.1</w:t>
      </w:r>
      <w:r>
        <w:rPr>
          <w:lang w:eastAsia="zh-CN"/>
        </w:rPr>
        <w:tab/>
        <w:t>General</w:t>
      </w:r>
      <w:bookmarkEnd w:id="356"/>
      <w:bookmarkEnd w:id="357"/>
      <w:bookmarkEnd w:id="358"/>
      <w:bookmarkEnd w:id="359"/>
      <w:bookmarkEnd w:id="360"/>
      <w:bookmarkEnd w:id="361"/>
      <w:bookmarkEnd w:id="362"/>
      <w:bookmarkEnd w:id="363"/>
      <w:bookmarkEnd w:id="364"/>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5154A79C" w14:textId="64F5E105" w:rsidR="00E91011" w:rsidRDefault="00E91011">
      <w:pPr>
        <w:spacing w:line="240" w:lineRule="exact"/>
      </w:pPr>
      <w:r>
        <w:rPr>
          <w:rFonts w:eastAsia="SimSun" w:cs="v5.0.0" w:hint="eastAsia"/>
          <w:lang w:val="en-US" w:eastAsia="zh-CN"/>
        </w:rPr>
        <w:t>The requirements in clause 6.3 does not apply for NB-IoT standalone mode.</w:t>
      </w:r>
    </w:p>
    <w:p w14:paraId="01506B0C" w14:textId="77777777" w:rsidR="00D62336" w:rsidRDefault="00063062">
      <w:pPr>
        <w:pStyle w:val="Heading3"/>
        <w:rPr>
          <w:lang w:eastAsia="zh-CN"/>
        </w:rPr>
      </w:pPr>
      <w:bookmarkStart w:id="365" w:name="_Toc25478"/>
      <w:bookmarkStart w:id="366" w:name="_Toc121932965"/>
      <w:bookmarkStart w:id="367" w:name="_Toc121908679"/>
      <w:bookmarkStart w:id="368" w:name="_Toc124186474"/>
      <w:bookmarkStart w:id="369" w:name="_Toc137240622"/>
      <w:bookmarkStart w:id="370" w:name="_Toc137244719"/>
      <w:bookmarkStart w:id="371" w:name="_Toc138893933"/>
      <w:bookmarkStart w:id="372" w:name="_Toc138894165"/>
      <w:bookmarkStart w:id="373" w:name="_Toc145036558"/>
      <w:r>
        <w:rPr>
          <w:lang w:eastAsia="zh-CN"/>
        </w:rPr>
        <w:t>6.3.2</w:t>
      </w:r>
      <w:r>
        <w:rPr>
          <w:lang w:eastAsia="zh-CN"/>
        </w:rPr>
        <w:tab/>
        <w:t>RE power control dynamic range</w:t>
      </w:r>
      <w:bookmarkEnd w:id="365"/>
      <w:bookmarkEnd w:id="366"/>
      <w:bookmarkEnd w:id="367"/>
      <w:bookmarkEnd w:id="368"/>
      <w:bookmarkEnd w:id="369"/>
      <w:bookmarkEnd w:id="370"/>
      <w:bookmarkEnd w:id="371"/>
      <w:bookmarkEnd w:id="372"/>
      <w:bookmarkEnd w:id="373"/>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374" w:name="_Toc9099"/>
      <w:bookmarkStart w:id="375" w:name="_Toc121932966"/>
      <w:bookmarkStart w:id="376" w:name="_Toc121908680"/>
      <w:bookmarkStart w:id="377" w:name="_Toc124186475"/>
      <w:bookmarkStart w:id="378" w:name="_Toc137240623"/>
      <w:bookmarkStart w:id="379" w:name="_Toc137244720"/>
      <w:bookmarkStart w:id="380" w:name="_Toc138893934"/>
      <w:bookmarkStart w:id="381" w:name="_Toc138894166"/>
      <w:bookmarkStart w:id="382" w:name="_Toc145036559"/>
      <w:r>
        <w:rPr>
          <w:lang w:eastAsia="zh-CN"/>
        </w:rPr>
        <w:t>6.3.3</w:t>
      </w:r>
      <w:r>
        <w:rPr>
          <w:lang w:eastAsia="zh-CN"/>
        </w:rPr>
        <w:tab/>
        <w:t>Total power dynamic range</w:t>
      </w:r>
      <w:bookmarkEnd w:id="374"/>
      <w:bookmarkEnd w:id="375"/>
      <w:bookmarkEnd w:id="376"/>
      <w:bookmarkEnd w:id="377"/>
      <w:bookmarkEnd w:id="378"/>
      <w:bookmarkEnd w:id="379"/>
      <w:bookmarkEnd w:id="380"/>
      <w:bookmarkEnd w:id="381"/>
      <w:bookmarkEnd w:id="382"/>
    </w:p>
    <w:p w14:paraId="68DB673A" w14:textId="77777777" w:rsidR="00D62336" w:rsidRDefault="00063062" w:rsidP="00704A84">
      <w:pPr>
        <w:pStyle w:val="Heading4"/>
      </w:pPr>
      <w:bookmarkStart w:id="383" w:name="_Toc114242174"/>
      <w:bookmarkStart w:id="384" w:name="_Toc121932967"/>
      <w:bookmarkStart w:id="385" w:name="_Toc121908681"/>
      <w:bookmarkStart w:id="386" w:name="_Toc124186476"/>
      <w:bookmarkStart w:id="387" w:name="_Toc137240624"/>
      <w:bookmarkStart w:id="388" w:name="_Toc137244721"/>
      <w:bookmarkStart w:id="389" w:name="_Toc138893935"/>
      <w:bookmarkStart w:id="390" w:name="_Toc138894167"/>
      <w:bookmarkStart w:id="391" w:name="_Toc145036560"/>
      <w:r>
        <w:t>6.3.3.1</w:t>
      </w:r>
      <w:r>
        <w:tab/>
        <w:t>General</w:t>
      </w:r>
      <w:bookmarkEnd w:id="383"/>
      <w:bookmarkEnd w:id="384"/>
      <w:bookmarkEnd w:id="385"/>
      <w:bookmarkEnd w:id="386"/>
      <w:bookmarkEnd w:id="387"/>
      <w:bookmarkEnd w:id="388"/>
      <w:bookmarkEnd w:id="389"/>
      <w:bookmarkEnd w:id="390"/>
      <w:bookmarkEnd w:id="391"/>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392" w:name="_Toc114242175"/>
      <w:bookmarkStart w:id="393" w:name="_Toc121932968"/>
      <w:bookmarkStart w:id="394" w:name="_Toc121908682"/>
      <w:bookmarkStart w:id="395" w:name="_Toc124186477"/>
      <w:bookmarkStart w:id="396" w:name="_Toc137240625"/>
      <w:bookmarkStart w:id="397" w:name="_Toc137244722"/>
      <w:bookmarkStart w:id="398" w:name="_Toc138893936"/>
      <w:bookmarkStart w:id="399" w:name="_Toc138894168"/>
      <w:bookmarkStart w:id="400" w:name="_Toc145036561"/>
      <w:r>
        <w:t>6.3.3.2</w:t>
      </w:r>
      <w:r>
        <w:tab/>
        <w:t xml:space="preserve">Minimum requirement for </w:t>
      </w:r>
      <w:r>
        <w:rPr>
          <w:rFonts w:hint="eastAsia"/>
          <w:i/>
          <w:lang w:val="en-US" w:eastAsia="zh-CN"/>
        </w:rPr>
        <w:t>SAN</w:t>
      </w:r>
      <w:r>
        <w:rPr>
          <w:i/>
        </w:rPr>
        <w:t xml:space="preserve"> type 1-H</w:t>
      </w:r>
      <w:bookmarkEnd w:id="392"/>
      <w:bookmarkEnd w:id="393"/>
      <w:bookmarkEnd w:id="394"/>
      <w:bookmarkEnd w:id="395"/>
      <w:bookmarkEnd w:id="396"/>
      <w:bookmarkEnd w:id="397"/>
      <w:bookmarkEnd w:id="398"/>
      <w:bookmarkEnd w:id="399"/>
      <w:bookmarkEnd w:id="400"/>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401" w:name="_Toc26212"/>
      <w:bookmarkStart w:id="402" w:name="_Toc121932969"/>
      <w:bookmarkStart w:id="403" w:name="_Toc121908683"/>
      <w:bookmarkStart w:id="404" w:name="_Toc124186478"/>
      <w:bookmarkStart w:id="405" w:name="_Toc137240626"/>
      <w:bookmarkStart w:id="406" w:name="_Toc137244723"/>
      <w:bookmarkStart w:id="407" w:name="_Toc138893937"/>
      <w:bookmarkStart w:id="408" w:name="_Toc138894169"/>
      <w:bookmarkStart w:id="409" w:name="_Toc145036562"/>
      <w:r>
        <w:rPr>
          <w:lang w:eastAsia="zh-CN"/>
        </w:rPr>
        <w:t>6.4</w:t>
      </w:r>
      <w:r>
        <w:rPr>
          <w:lang w:eastAsia="zh-CN"/>
        </w:rPr>
        <w:tab/>
        <w:t>Transmit ON/OFF power</w:t>
      </w:r>
      <w:bookmarkEnd w:id="401"/>
      <w:bookmarkEnd w:id="402"/>
      <w:bookmarkEnd w:id="403"/>
      <w:bookmarkEnd w:id="404"/>
      <w:bookmarkEnd w:id="405"/>
      <w:bookmarkEnd w:id="406"/>
      <w:bookmarkEnd w:id="407"/>
      <w:bookmarkEnd w:id="408"/>
      <w:bookmarkEnd w:id="409"/>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410" w:name="_Toc121932970"/>
      <w:bookmarkStart w:id="411" w:name="_Toc121908684"/>
      <w:bookmarkStart w:id="412" w:name="_Toc124186479"/>
      <w:bookmarkStart w:id="413" w:name="_Toc137240627"/>
      <w:bookmarkStart w:id="414" w:name="_Toc137244724"/>
      <w:bookmarkStart w:id="415" w:name="_Toc138893938"/>
      <w:bookmarkStart w:id="416" w:name="_Toc138894170"/>
      <w:bookmarkStart w:id="417" w:name="_Toc145036563"/>
      <w:bookmarkStart w:id="418" w:name="_Toc10735"/>
      <w:r>
        <w:rPr>
          <w:lang w:eastAsia="zh-CN"/>
        </w:rPr>
        <w:t>6.5</w:t>
      </w:r>
      <w:r>
        <w:rPr>
          <w:lang w:eastAsia="zh-CN"/>
        </w:rPr>
        <w:tab/>
        <w:t>Transmitted signal quality</w:t>
      </w:r>
      <w:bookmarkEnd w:id="410"/>
      <w:bookmarkEnd w:id="411"/>
      <w:bookmarkEnd w:id="412"/>
      <w:bookmarkEnd w:id="413"/>
      <w:bookmarkEnd w:id="414"/>
      <w:bookmarkEnd w:id="415"/>
      <w:bookmarkEnd w:id="416"/>
      <w:bookmarkEnd w:id="417"/>
    </w:p>
    <w:p w14:paraId="608EDFBD" w14:textId="77777777" w:rsidR="00D62336" w:rsidRDefault="00063062">
      <w:pPr>
        <w:pStyle w:val="Heading3"/>
        <w:rPr>
          <w:lang w:eastAsia="zh-CN"/>
        </w:rPr>
      </w:pPr>
      <w:bookmarkStart w:id="419" w:name="_Toc121932971"/>
      <w:bookmarkStart w:id="420" w:name="_Toc121908685"/>
      <w:bookmarkStart w:id="421" w:name="_Toc124186480"/>
      <w:bookmarkStart w:id="422" w:name="_Toc137240628"/>
      <w:bookmarkStart w:id="423" w:name="_Toc137244725"/>
      <w:bookmarkStart w:id="424" w:name="_Toc138893939"/>
      <w:bookmarkStart w:id="425" w:name="_Toc138894171"/>
      <w:bookmarkStart w:id="426" w:name="_Toc145036564"/>
      <w:bookmarkStart w:id="427" w:name="_Toc27752"/>
      <w:bookmarkEnd w:id="418"/>
      <w:r>
        <w:rPr>
          <w:lang w:eastAsia="zh-CN"/>
        </w:rPr>
        <w:t>6.5.1</w:t>
      </w:r>
      <w:r>
        <w:rPr>
          <w:lang w:eastAsia="zh-CN"/>
        </w:rPr>
        <w:tab/>
        <w:t>Frequency error</w:t>
      </w:r>
      <w:bookmarkEnd w:id="419"/>
      <w:bookmarkEnd w:id="420"/>
      <w:bookmarkEnd w:id="421"/>
      <w:bookmarkEnd w:id="422"/>
      <w:bookmarkEnd w:id="423"/>
      <w:bookmarkEnd w:id="424"/>
      <w:bookmarkEnd w:id="425"/>
      <w:bookmarkEnd w:id="426"/>
    </w:p>
    <w:p w14:paraId="3D03A244" w14:textId="0A4144E5" w:rsidR="000E1C8D" w:rsidRDefault="000E1C8D" w:rsidP="000E1C8D">
      <w:pPr>
        <w:rPr>
          <w:rFonts w:cs="v5.0.0"/>
        </w:rPr>
      </w:pPr>
      <w:bookmarkStart w:id="428" w:name="_Toc29478441"/>
      <w:bookmarkStart w:id="429" w:name="_Toc45826231"/>
      <w:bookmarkStart w:id="430" w:name="_Toc20997762"/>
      <w:bookmarkStart w:id="431" w:name="_Toc75173357"/>
      <w:bookmarkStart w:id="432" w:name="_Toc82893974"/>
      <w:bookmarkStart w:id="433" w:name="_Toc66869382"/>
      <w:bookmarkStart w:id="434" w:name="_Toc89684505"/>
      <w:bookmarkStart w:id="435" w:name="_Toc45825475"/>
      <w:bookmarkStart w:id="436" w:name="_Toc98574646"/>
      <w:bookmarkStart w:id="437" w:name="_Toc37173239"/>
      <w:bookmarkStart w:id="438" w:name="_Toc45825979"/>
      <w:bookmarkStart w:id="439" w:name="_Toc52466397"/>
      <w:bookmarkStart w:id="440" w:name="_Toc66872200"/>
      <w:bookmarkStart w:id="441" w:name="_Toc37162911"/>
      <w:bookmarkStart w:id="442" w:name="_Toc45825727"/>
      <w:bookmarkStart w:id="443" w:name="_Toc35933039"/>
      <w:bookmarkStart w:id="444" w:name="_Toc44754047"/>
      <w:bookmarkStart w:id="445" w:name="_Toc76497173"/>
      <w:bookmarkStart w:id="446" w:name="_Toc35935327"/>
      <w:bookmarkStart w:id="447" w:name="_Toc37173491"/>
      <w:bookmarkStart w:id="448" w:name="_Toc121932972"/>
      <w:bookmarkStart w:id="449" w:name="_Toc121908686"/>
      <w:bookmarkStart w:id="450" w:name="_Toc124186481"/>
      <w:bookmarkStart w:id="451" w:name="_Toc137240629"/>
      <w:bookmarkEnd w:id="427"/>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452" w:name="_Toc137244726"/>
      <w:bookmarkStart w:id="453" w:name="_Toc138893940"/>
      <w:bookmarkStart w:id="454" w:name="_Toc138894172"/>
      <w:bookmarkStart w:id="455" w:name="_Toc145036565"/>
      <w:r>
        <w:lastRenderedPageBreak/>
        <w:t>6.5.1.1</w:t>
      </w:r>
      <w:r>
        <w:tab/>
        <w:t>Minimum requirement</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753FA757" w14:textId="7DEE4851"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39595764" w:rsidR="000E1C8D" w:rsidRDefault="000E1C8D" w:rsidP="000E1C8D">
      <w:r>
        <w:rPr>
          <w:rStyle w:val="msoins0"/>
        </w:rPr>
        <w:t>For NB-IoT, the modulated carrier frequency of each NB-IoT carrier configured by the SAN shall be accurate to within the accuracy range given in Table 6.5.1-1 observed over a period of one subframe (1ms).</w:t>
      </w:r>
    </w:p>
    <w:p w14:paraId="77FFB226" w14:textId="77777777" w:rsidR="000E1C8D" w:rsidRDefault="000E1C8D" w:rsidP="000E1C8D">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337A7CDB" w:rsidR="000E1C8D" w:rsidRDefault="000E1C8D" w:rsidP="000C0D00">
            <w:pPr>
              <w:keepNext/>
              <w:keepLines/>
              <w:jc w:val="center"/>
              <w:rPr>
                <w:rFonts w:ascii="Arial" w:hAnsi="Arial"/>
                <w:b/>
                <w:sz w:val="18"/>
              </w:rPr>
            </w:pPr>
            <w:r>
              <w:rPr>
                <w:rFonts w:ascii="Arial" w:hAnsi="Arial"/>
                <w:b/>
                <w:sz w:val="18"/>
              </w:rPr>
              <w:t>SAN 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456" w:name="_Toc121932973"/>
      <w:bookmarkStart w:id="457" w:name="_Toc121908687"/>
      <w:bookmarkStart w:id="458" w:name="_Toc124186482"/>
      <w:bookmarkStart w:id="459" w:name="_Toc137240630"/>
      <w:bookmarkStart w:id="460" w:name="_Toc137244727"/>
      <w:bookmarkStart w:id="461" w:name="_Toc138893941"/>
      <w:bookmarkStart w:id="462" w:name="_Toc138894173"/>
      <w:bookmarkStart w:id="463" w:name="_Toc145036566"/>
      <w:bookmarkStart w:id="464" w:name="_Toc8272"/>
      <w:r>
        <w:rPr>
          <w:lang w:eastAsia="zh-CN"/>
        </w:rPr>
        <w:t>6.5.2</w:t>
      </w:r>
      <w:r>
        <w:rPr>
          <w:lang w:eastAsia="zh-CN"/>
        </w:rPr>
        <w:tab/>
        <w:t>Modulation quality</w:t>
      </w:r>
      <w:bookmarkEnd w:id="456"/>
      <w:bookmarkEnd w:id="457"/>
      <w:bookmarkEnd w:id="458"/>
      <w:bookmarkEnd w:id="459"/>
      <w:bookmarkEnd w:id="460"/>
      <w:bookmarkEnd w:id="461"/>
      <w:bookmarkEnd w:id="462"/>
      <w:bookmarkEnd w:id="463"/>
    </w:p>
    <w:bookmarkEnd w:id="464"/>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Modulation scheme for PDSCH or sPDSCH</w:t>
            </w:r>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0E1C8D" w:rsidRPr="00340914" w14:paraId="748FD73B" w14:textId="77777777" w:rsidTr="000C0D00">
        <w:trPr>
          <w:jc w:val="center"/>
        </w:trPr>
        <w:tc>
          <w:tcPr>
            <w:tcW w:w="0" w:type="auto"/>
          </w:tcPr>
          <w:p w14:paraId="3A078365" w14:textId="77777777" w:rsidR="000E1C8D" w:rsidRPr="00340914" w:rsidRDefault="000E1C8D" w:rsidP="000C0D00">
            <w:pPr>
              <w:pStyle w:val="TAC"/>
              <w:rPr>
                <w:rFonts w:cs="Arial"/>
              </w:rPr>
            </w:pPr>
            <w:r w:rsidRPr="00340914">
              <w:rPr>
                <w:rFonts w:cs="Arial"/>
              </w:rPr>
              <w:t>QPSK</w:t>
            </w:r>
          </w:p>
        </w:tc>
        <w:tc>
          <w:tcPr>
            <w:tcW w:w="0" w:type="auto"/>
          </w:tcPr>
          <w:p w14:paraId="4D48952E" w14:textId="77777777" w:rsidR="000E1C8D" w:rsidRPr="00340914" w:rsidRDefault="000E1C8D" w:rsidP="000C0D00">
            <w:pPr>
              <w:pStyle w:val="TAC"/>
              <w:rPr>
                <w:rFonts w:cs="Arial"/>
              </w:rPr>
            </w:pPr>
            <w:r w:rsidRPr="00340914">
              <w:rPr>
                <w:rFonts w:cs="Arial"/>
              </w:rPr>
              <w:t>17.5 %</w:t>
            </w:r>
          </w:p>
        </w:tc>
      </w:tr>
      <w:tr w:rsidR="000E1C8D" w:rsidRPr="00340914" w14:paraId="72C5DAB7" w14:textId="77777777" w:rsidTr="000C0D00">
        <w:trPr>
          <w:jc w:val="center"/>
        </w:trPr>
        <w:tc>
          <w:tcPr>
            <w:tcW w:w="0" w:type="auto"/>
          </w:tcPr>
          <w:p w14:paraId="4D40E440" w14:textId="77777777" w:rsidR="000E1C8D" w:rsidRPr="00340914" w:rsidRDefault="000E1C8D" w:rsidP="000C0D00">
            <w:pPr>
              <w:pStyle w:val="TAC"/>
              <w:rPr>
                <w:rFonts w:cs="Arial"/>
              </w:rPr>
            </w:pPr>
            <w:r w:rsidRPr="00340914">
              <w:rPr>
                <w:rFonts w:cs="Arial"/>
              </w:rPr>
              <w:t>16QAM</w:t>
            </w:r>
          </w:p>
        </w:tc>
        <w:tc>
          <w:tcPr>
            <w:tcW w:w="0" w:type="auto"/>
          </w:tcPr>
          <w:p w14:paraId="4D8141CB" w14:textId="77777777" w:rsidR="000E1C8D" w:rsidRPr="00340914" w:rsidRDefault="000E1C8D" w:rsidP="000C0D00">
            <w:pPr>
              <w:pStyle w:val="TAC"/>
              <w:rPr>
                <w:rFonts w:cs="Arial"/>
              </w:rPr>
            </w:pPr>
            <w:r w:rsidRPr="00340914">
              <w:rPr>
                <w:rFonts w:cs="Arial"/>
              </w:rPr>
              <w:t>12.5 %</w:t>
            </w:r>
          </w:p>
        </w:tc>
      </w:tr>
      <w:tr w:rsidR="000E1C8D" w:rsidRPr="00340914" w14:paraId="1C67D31D" w14:textId="77777777" w:rsidTr="000C0D00">
        <w:trPr>
          <w:jc w:val="center"/>
        </w:trPr>
        <w:tc>
          <w:tcPr>
            <w:tcW w:w="0" w:type="auto"/>
          </w:tcPr>
          <w:p w14:paraId="2B6493BF" w14:textId="77777777" w:rsidR="000E1C8D" w:rsidRPr="00340914" w:rsidRDefault="000E1C8D" w:rsidP="000C0D00">
            <w:pPr>
              <w:pStyle w:val="TAC"/>
              <w:rPr>
                <w:rFonts w:cs="Arial"/>
              </w:rPr>
            </w:pPr>
            <w:r w:rsidRPr="00340914">
              <w:rPr>
                <w:rFonts w:cs="Arial"/>
              </w:rPr>
              <w:t>64QAM</w:t>
            </w:r>
            <w:r>
              <w:rPr>
                <w:rFonts w:cs="Arial"/>
              </w:rPr>
              <w:t xml:space="preserve"> (NOTE)</w:t>
            </w:r>
          </w:p>
        </w:tc>
        <w:tc>
          <w:tcPr>
            <w:tcW w:w="0" w:type="auto"/>
          </w:tcPr>
          <w:p w14:paraId="4C84C434" w14:textId="77777777" w:rsidR="000E1C8D" w:rsidRPr="00340914" w:rsidRDefault="000E1C8D" w:rsidP="000C0D00">
            <w:pPr>
              <w:pStyle w:val="TAC"/>
              <w:rPr>
                <w:rFonts w:cs="Arial"/>
              </w:rPr>
            </w:pPr>
            <w:r w:rsidRPr="00340914">
              <w:rPr>
                <w:rFonts w:cs="Arial"/>
              </w:rPr>
              <w:t>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0E1C8D" w:rsidRPr="00340914" w14:paraId="49BFB39B" w14:textId="77777777" w:rsidTr="000C0D00">
        <w:trPr>
          <w:jc w:val="center"/>
        </w:trPr>
        <w:tc>
          <w:tcPr>
            <w:tcW w:w="3214" w:type="dxa"/>
          </w:tcPr>
          <w:p w14:paraId="351E148B" w14:textId="77777777" w:rsidR="000E1C8D" w:rsidRPr="00340914" w:rsidRDefault="000E1C8D" w:rsidP="000C0D00">
            <w:pPr>
              <w:pStyle w:val="TAC"/>
              <w:rPr>
                <w:rFonts w:cs="Arial"/>
                <w:lang w:eastAsia="ja-JP"/>
              </w:rPr>
            </w:pPr>
            <w:r w:rsidRPr="00340914">
              <w:rPr>
                <w:rFonts w:cs="Arial"/>
                <w:lang w:eastAsia="ja-JP"/>
              </w:rPr>
              <w:t>QPSK</w:t>
            </w:r>
          </w:p>
        </w:tc>
        <w:tc>
          <w:tcPr>
            <w:tcW w:w="2583" w:type="dxa"/>
          </w:tcPr>
          <w:p w14:paraId="5E06E658" w14:textId="77777777" w:rsidR="000E1C8D" w:rsidRPr="00340914" w:rsidRDefault="000E1C8D" w:rsidP="000C0D00">
            <w:pPr>
              <w:pStyle w:val="TAC"/>
              <w:rPr>
                <w:rFonts w:cs="Arial"/>
                <w:lang w:eastAsia="ja-JP"/>
              </w:rPr>
            </w:pPr>
            <w:r w:rsidRPr="00340914">
              <w:rPr>
                <w:rFonts w:cs="Arial"/>
                <w:lang w:eastAsia="ja-JP"/>
              </w:rPr>
              <w:t>17.5 %</w:t>
            </w:r>
          </w:p>
        </w:tc>
      </w:tr>
      <w:tr w:rsidR="000E1C8D" w:rsidRPr="00340914" w14:paraId="10BA25DF" w14:textId="77777777" w:rsidTr="000C0D00">
        <w:trPr>
          <w:jc w:val="center"/>
        </w:trPr>
        <w:tc>
          <w:tcPr>
            <w:tcW w:w="3214" w:type="dxa"/>
          </w:tcPr>
          <w:p w14:paraId="5A5A21E4" w14:textId="77777777" w:rsidR="000E1C8D" w:rsidRPr="00340914" w:rsidRDefault="000E1C8D" w:rsidP="000C0D00">
            <w:pPr>
              <w:pStyle w:val="TAC"/>
              <w:rPr>
                <w:rFonts w:cs="Arial"/>
                <w:lang w:eastAsia="ja-JP"/>
              </w:rPr>
            </w:pPr>
            <w:r>
              <w:rPr>
                <w:rFonts w:cs="Arial"/>
                <w:lang w:eastAsia="ja-JP"/>
              </w:rPr>
              <w:t>16QAM</w:t>
            </w:r>
          </w:p>
        </w:tc>
        <w:tc>
          <w:tcPr>
            <w:tcW w:w="2583" w:type="dxa"/>
          </w:tcPr>
          <w:p w14:paraId="4ED306D6" w14:textId="77777777" w:rsidR="000E1C8D" w:rsidRPr="00340914" w:rsidRDefault="000E1C8D" w:rsidP="000C0D00">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465" w:name="_Toc121932974"/>
      <w:bookmarkStart w:id="466" w:name="_Toc121908688"/>
      <w:bookmarkStart w:id="467" w:name="_Toc124186483"/>
      <w:bookmarkStart w:id="468" w:name="_Toc137240631"/>
      <w:bookmarkStart w:id="469" w:name="_Toc137244728"/>
      <w:bookmarkStart w:id="470" w:name="_Toc138893942"/>
      <w:bookmarkStart w:id="471" w:name="_Toc138894174"/>
      <w:bookmarkStart w:id="472" w:name="_Toc145036567"/>
      <w:bookmarkStart w:id="473" w:name="_Toc5084"/>
      <w:r>
        <w:rPr>
          <w:lang w:eastAsia="zh-CN"/>
        </w:rPr>
        <w:t>6.5.3</w:t>
      </w:r>
      <w:r>
        <w:rPr>
          <w:lang w:eastAsia="zh-CN"/>
        </w:rPr>
        <w:tab/>
        <w:t>Time alignment error</w:t>
      </w:r>
      <w:bookmarkEnd w:id="465"/>
      <w:bookmarkEnd w:id="466"/>
      <w:bookmarkEnd w:id="467"/>
      <w:bookmarkEnd w:id="468"/>
      <w:bookmarkEnd w:id="469"/>
      <w:bookmarkEnd w:id="470"/>
      <w:bookmarkEnd w:id="471"/>
      <w:bookmarkEnd w:id="472"/>
    </w:p>
    <w:bookmarkEnd w:id="473"/>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474" w:name="_Toc121932975"/>
      <w:bookmarkStart w:id="475" w:name="_Toc121908689"/>
      <w:bookmarkStart w:id="476" w:name="_Toc124186484"/>
      <w:bookmarkStart w:id="477" w:name="_Toc137240632"/>
      <w:bookmarkStart w:id="478" w:name="_Toc137244729"/>
      <w:bookmarkStart w:id="479" w:name="_Toc138893943"/>
      <w:bookmarkStart w:id="480" w:name="_Toc138894175"/>
      <w:bookmarkStart w:id="481" w:name="_Toc145036568"/>
      <w:r>
        <w:rPr>
          <w:lang w:eastAsia="zh-CN"/>
        </w:rPr>
        <w:t>6.5.4</w:t>
      </w:r>
      <w:r>
        <w:rPr>
          <w:lang w:eastAsia="zh-CN"/>
        </w:rPr>
        <w:tab/>
        <w:t>DL RS power</w:t>
      </w:r>
      <w:bookmarkEnd w:id="474"/>
      <w:bookmarkEnd w:id="475"/>
      <w:bookmarkEnd w:id="476"/>
      <w:bookmarkEnd w:id="477"/>
      <w:bookmarkEnd w:id="478"/>
      <w:bookmarkEnd w:id="479"/>
      <w:bookmarkEnd w:id="480"/>
      <w:bookmarkEnd w:id="481"/>
    </w:p>
    <w:p w14:paraId="13A74388" w14:textId="77777777" w:rsidR="004F57DB" w:rsidRDefault="004F57DB" w:rsidP="004F57DB">
      <w:pPr>
        <w:pStyle w:val="Heading4"/>
        <w:ind w:left="0" w:firstLine="0"/>
        <w:rPr>
          <w:rFonts w:cs="v5.0.0"/>
        </w:rPr>
      </w:pPr>
      <w:bookmarkStart w:id="482" w:name="_Toc137244730"/>
      <w:bookmarkStart w:id="483" w:name="_Toc138893944"/>
      <w:bookmarkStart w:id="484" w:name="_Toc138894176"/>
      <w:bookmarkStart w:id="485" w:name="_Toc145036569"/>
      <w:r w:rsidRPr="00340914">
        <w:rPr>
          <w:rFonts w:cs="v5.0.0"/>
        </w:rPr>
        <w:t>6.5.4.</w:t>
      </w:r>
      <w:r>
        <w:rPr>
          <w:rFonts w:cs="v5.0.0"/>
        </w:rPr>
        <w:t>1</w:t>
      </w:r>
      <w:r w:rsidRPr="00340914">
        <w:rPr>
          <w:rFonts w:cs="v5.0.0"/>
        </w:rPr>
        <w:tab/>
      </w:r>
      <w:r>
        <w:rPr>
          <w:rFonts w:cs="v5.0.0"/>
        </w:rPr>
        <w:t>General</w:t>
      </w:r>
      <w:bookmarkEnd w:id="482"/>
      <w:bookmarkEnd w:id="483"/>
      <w:bookmarkEnd w:id="484"/>
      <w:bookmarkEnd w:id="485"/>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45BF1CBE" w14:textId="77777777" w:rsidR="004F57DB" w:rsidRPr="00340914" w:rsidRDefault="004F57DB" w:rsidP="004F57DB">
      <w:pPr>
        <w:spacing w:line="240" w:lineRule="exact"/>
      </w:pPr>
      <w:r w:rsidRPr="00340914">
        <w:rPr>
          <w:rFonts w:cs="v5.0.0"/>
        </w:rPr>
        <w:lastRenderedPageBreak/>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antenna connector.</w:t>
      </w:r>
    </w:p>
    <w:p w14:paraId="4FBE6F20" w14:textId="77777777" w:rsidR="004F57DB" w:rsidRPr="00340914" w:rsidRDefault="004F57DB" w:rsidP="004F57DB">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7777777" w:rsidR="004F57DB" w:rsidRPr="00340914" w:rsidRDefault="004F57DB" w:rsidP="004F57DB">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antenna connector.</w:t>
      </w:r>
    </w:p>
    <w:p w14:paraId="182F745B" w14:textId="77777777" w:rsidR="004F57DB" w:rsidRPr="00340914" w:rsidRDefault="004F57DB" w:rsidP="004F57DB">
      <w:pPr>
        <w:pStyle w:val="Heading4"/>
        <w:ind w:left="0" w:firstLine="0"/>
        <w:rPr>
          <w:rFonts w:cs="v5.0.0"/>
        </w:rPr>
      </w:pPr>
      <w:bookmarkStart w:id="486" w:name="_Toc20997767"/>
      <w:bookmarkStart w:id="487" w:name="_Toc29478446"/>
      <w:bookmarkStart w:id="488" w:name="_Toc35933044"/>
      <w:bookmarkStart w:id="489" w:name="_Toc35935332"/>
      <w:bookmarkStart w:id="490" w:name="_Toc37162916"/>
      <w:bookmarkStart w:id="491" w:name="_Toc37173244"/>
      <w:bookmarkStart w:id="492" w:name="_Toc37173496"/>
      <w:bookmarkStart w:id="493" w:name="_Toc44754052"/>
      <w:bookmarkStart w:id="494" w:name="_Toc45825480"/>
      <w:bookmarkStart w:id="495" w:name="_Toc45825732"/>
      <w:bookmarkStart w:id="496" w:name="_Toc45825984"/>
      <w:bookmarkStart w:id="497" w:name="_Toc45826236"/>
      <w:bookmarkStart w:id="498" w:name="_Toc52466402"/>
      <w:bookmarkStart w:id="499" w:name="_Toc66869387"/>
      <w:bookmarkStart w:id="500" w:name="_Toc66872205"/>
      <w:bookmarkStart w:id="501" w:name="_Toc75173362"/>
      <w:bookmarkStart w:id="502" w:name="_Toc76497178"/>
      <w:bookmarkStart w:id="503" w:name="_Toc82893979"/>
      <w:bookmarkStart w:id="504" w:name="_Toc89684510"/>
      <w:bookmarkStart w:id="505" w:name="_Toc98574651"/>
      <w:bookmarkStart w:id="506" w:name="_Toc123306879"/>
      <w:bookmarkStart w:id="507" w:name="_Toc123308024"/>
      <w:bookmarkStart w:id="508" w:name="_Toc124187080"/>
      <w:bookmarkStart w:id="509" w:name="_Toc137244731"/>
      <w:bookmarkStart w:id="510" w:name="_Toc138893945"/>
      <w:bookmarkStart w:id="511" w:name="_Toc138894177"/>
      <w:bookmarkStart w:id="512" w:name="_Toc145036570"/>
      <w:r w:rsidRPr="00340914">
        <w:rPr>
          <w:rFonts w:cs="v5.0.0"/>
        </w:rPr>
        <w:t>6.5.4.</w:t>
      </w:r>
      <w:r>
        <w:rPr>
          <w:rFonts w:cs="v5.0.0"/>
        </w:rPr>
        <w:t>2</w:t>
      </w:r>
      <w:r w:rsidRPr="00340914">
        <w:rPr>
          <w:rFonts w:cs="v5.0.0"/>
        </w:rPr>
        <w:tab/>
        <w:t>Minimum requirements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469F1D8D" w14:textId="77777777" w:rsidR="00D62336" w:rsidRDefault="00D62336">
      <w:pPr>
        <w:rPr>
          <w:lang w:eastAsia="zh-CN"/>
        </w:rPr>
      </w:pPr>
    </w:p>
    <w:p w14:paraId="613D75D3" w14:textId="77777777" w:rsidR="00D62336" w:rsidRDefault="00063062">
      <w:pPr>
        <w:pStyle w:val="Heading2"/>
        <w:rPr>
          <w:lang w:eastAsia="zh-CN"/>
        </w:rPr>
      </w:pPr>
      <w:bookmarkStart w:id="513" w:name="_Toc6225"/>
      <w:bookmarkStart w:id="514" w:name="_Toc121932976"/>
      <w:bookmarkStart w:id="515" w:name="_Toc121908690"/>
      <w:bookmarkStart w:id="516" w:name="_Toc124186485"/>
      <w:bookmarkStart w:id="517" w:name="_Toc137240633"/>
      <w:bookmarkStart w:id="518" w:name="_Toc137244732"/>
      <w:bookmarkStart w:id="519" w:name="_Toc138893946"/>
      <w:bookmarkStart w:id="520" w:name="_Toc138894178"/>
      <w:bookmarkStart w:id="521" w:name="_Toc145036571"/>
      <w:r>
        <w:rPr>
          <w:lang w:eastAsia="zh-CN"/>
        </w:rPr>
        <w:t>6.6</w:t>
      </w:r>
      <w:r>
        <w:rPr>
          <w:lang w:eastAsia="zh-CN"/>
        </w:rPr>
        <w:tab/>
        <w:t>Unwanted emissions</w:t>
      </w:r>
      <w:bookmarkEnd w:id="513"/>
      <w:bookmarkEnd w:id="514"/>
      <w:bookmarkEnd w:id="515"/>
      <w:bookmarkEnd w:id="516"/>
      <w:bookmarkEnd w:id="517"/>
      <w:bookmarkEnd w:id="518"/>
      <w:bookmarkEnd w:id="519"/>
      <w:bookmarkEnd w:id="520"/>
      <w:bookmarkEnd w:id="521"/>
    </w:p>
    <w:p w14:paraId="0DDE040F" w14:textId="77777777" w:rsidR="00D62336" w:rsidRDefault="00063062">
      <w:pPr>
        <w:pStyle w:val="Heading3"/>
        <w:rPr>
          <w:lang w:eastAsia="zh-CN"/>
        </w:rPr>
      </w:pPr>
      <w:bookmarkStart w:id="522" w:name="_Toc2408"/>
      <w:bookmarkStart w:id="523" w:name="_Toc121932977"/>
      <w:bookmarkStart w:id="524" w:name="_Toc121908691"/>
      <w:bookmarkStart w:id="525" w:name="_Toc124186486"/>
      <w:bookmarkStart w:id="526" w:name="_Toc137240634"/>
      <w:bookmarkStart w:id="527" w:name="_Toc137244733"/>
      <w:bookmarkStart w:id="528" w:name="_Toc138893947"/>
      <w:bookmarkStart w:id="529" w:name="_Toc138894179"/>
      <w:bookmarkStart w:id="530" w:name="_Toc145036572"/>
      <w:r>
        <w:rPr>
          <w:lang w:eastAsia="zh-CN"/>
        </w:rPr>
        <w:t>6.6.1</w:t>
      </w:r>
      <w:r>
        <w:rPr>
          <w:lang w:eastAsia="zh-CN"/>
        </w:rPr>
        <w:tab/>
        <w:t>General</w:t>
      </w:r>
      <w:bookmarkEnd w:id="522"/>
      <w:bookmarkEnd w:id="523"/>
      <w:bookmarkEnd w:id="524"/>
      <w:bookmarkEnd w:id="525"/>
      <w:bookmarkEnd w:id="526"/>
      <w:bookmarkEnd w:id="527"/>
      <w:bookmarkEnd w:id="528"/>
      <w:bookmarkEnd w:id="529"/>
      <w:bookmarkEnd w:id="530"/>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531" w:name="_Toc26864"/>
      <w:bookmarkStart w:id="532" w:name="_Toc121932978"/>
      <w:bookmarkStart w:id="533" w:name="_Toc121908692"/>
      <w:bookmarkStart w:id="534" w:name="_Toc124186487"/>
      <w:bookmarkStart w:id="535" w:name="_Toc137240635"/>
      <w:bookmarkStart w:id="536" w:name="_Toc137244734"/>
      <w:bookmarkStart w:id="537" w:name="_Toc138893948"/>
      <w:bookmarkStart w:id="538" w:name="_Toc138894180"/>
      <w:bookmarkStart w:id="539" w:name="_Toc145036573"/>
      <w:r>
        <w:rPr>
          <w:lang w:eastAsia="zh-CN"/>
        </w:rPr>
        <w:t>6.6.2</w:t>
      </w:r>
      <w:r>
        <w:rPr>
          <w:lang w:eastAsia="zh-CN"/>
        </w:rPr>
        <w:tab/>
        <w:t>Occupied bandwidth</w:t>
      </w:r>
      <w:bookmarkEnd w:id="531"/>
      <w:bookmarkEnd w:id="532"/>
      <w:bookmarkEnd w:id="533"/>
      <w:bookmarkEnd w:id="534"/>
      <w:bookmarkEnd w:id="535"/>
      <w:bookmarkEnd w:id="536"/>
      <w:bookmarkEnd w:id="537"/>
      <w:bookmarkEnd w:id="538"/>
      <w:bookmarkEnd w:id="539"/>
    </w:p>
    <w:p w14:paraId="624FB7A6" w14:textId="77777777" w:rsidR="00D62336" w:rsidRDefault="00063062">
      <w:pPr>
        <w:pStyle w:val="Heading4"/>
        <w:rPr>
          <w:lang w:eastAsia="zh-CN"/>
        </w:rPr>
      </w:pPr>
      <w:bookmarkStart w:id="540" w:name="_Toc26462"/>
      <w:bookmarkStart w:id="541" w:name="_Toc121932979"/>
      <w:bookmarkStart w:id="542" w:name="_Toc121908693"/>
      <w:bookmarkStart w:id="543" w:name="_Toc124186488"/>
      <w:bookmarkStart w:id="544" w:name="_Toc137240636"/>
      <w:bookmarkStart w:id="545" w:name="_Toc137244735"/>
      <w:bookmarkStart w:id="546" w:name="_Toc138893949"/>
      <w:bookmarkStart w:id="547" w:name="_Toc138894181"/>
      <w:bookmarkStart w:id="548" w:name="_Toc145036574"/>
      <w:r>
        <w:rPr>
          <w:lang w:eastAsia="zh-CN"/>
        </w:rPr>
        <w:t>6.6.2.1</w:t>
      </w:r>
      <w:r>
        <w:rPr>
          <w:lang w:eastAsia="zh-CN"/>
        </w:rPr>
        <w:tab/>
        <w:t>General</w:t>
      </w:r>
      <w:bookmarkEnd w:id="540"/>
      <w:bookmarkEnd w:id="541"/>
      <w:bookmarkEnd w:id="542"/>
      <w:bookmarkEnd w:id="543"/>
      <w:bookmarkEnd w:id="544"/>
      <w:bookmarkEnd w:id="545"/>
      <w:bookmarkEnd w:id="546"/>
      <w:bookmarkEnd w:id="547"/>
      <w:bookmarkEnd w:id="548"/>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549" w:name="_Toc21428"/>
      <w:bookmarkStart w:id="550" w:name="_Toc121932980"/>
      <w:bookmarkStart w:id="551" w:name="_Toc121908694"/>
      <w:bookmarkStart w:id="552" w:name="_Toc124186489"/>
      <w:bookmarkStart w:id="553" w:name="_Toc137240637"/>
      <w:bookmarkStart w:id="554" w:name="_Toc137244736"/>
      <w:bookmarkStart w:id="555" w:name="_Toc138893950"/>
      <w:bookmarkStart w:id="556" w:name="_Toc138894182"/>
      <w:bookmarkStart w:id="557" w:name="_Toc145036575"/>
      <w:r>
        <w:rPr>
          <w:lang w:eastAsia="zh-CN"/>
        </w:rPr>
        <w:t>6.6.3</w:t>
      </w:r>
      <w:r>
        <w:rPr>
          <w:lang w:eastAsia="zh-CN"/>
        </w:rPr>
        <w:tab/>
        <w:t>Adjacent Channel Leakage Power Ratio</w:t>
      </w:r>
      <w:bookmarkEnd w:id="549"/>
      <w:bookmarkEnd w:id="550"/>
      <w:bookmarkEnd w:id="551"/>
      <w:bookmarkEnd w:id="552"/>
      <w:bookmarkEnd w:id="553"/>
      <w:bookmarkEnd w:id="554"/>
      <w:bookmarkEnd w:id="555"/>
      <w:bookmarkEnd w:id="556"/>
      <w:bookmarkEnd w:id="557"/>
    </w:p>
    <w:p w14:paraId="20610539" w14:textId="77777777" w:rsidR="00D62336" w:rsidRDefault="00063062">
      <w:pPr>
        <w:pStyle w:val="Heading4"/>
        <w:rPr>
          <w:lang w:eastAsia="zh-CN"/>
        </w:rPr>
      </w:pPr>
      <w:bookmarkStart w:id="558" w:name="_Toc32475"/>
      <w:bookmarkStart w:id="559" w:name="_Toc121932981"/>
      <w:bookmarkStart w:id="560" w:name="_Toc121908695"/>
      <w:bookmarkStart w:id="561" w:name="_Toc124186490"/>
      <w:bookmarkStart w:id="562" w:name="_Toc137240638"/>
      <w:bookmarkStart w:id="563" w:name="_Toc137244737"/>
      <w:bookmarkStart w:id="564" w:name="_Toc138893951"/>
      <w:bookmarkStart w:id="565" w:name="_Toc138894183"/>
      <w:bookmarkStart w:id="566" w:name="_Toc145036576"/>
      <w:r>
        <w:rPr>
          <w:lang w:eastAsia="zh-CN"/>
        </w:rPr>
        <w:t>6.6.3.1</w:t>
      </w:r>
      <w:r>
        <w:rPr>
          <w:lang w:eastAsia="zh-CN"/>
        </w:rPr>
        <w:tab/>
        <w:t>General</w:t>
      </w:r>
      <w:bookmarkEnd w:id="558"/>
      <w:bookmarkEnd w:id="559"/>
      <w:bookmarkEnd w:id="560"/>
      <w:bookmarkEnd w:id="561"/>
      <w:bookmarkEnd w:id="562"/>
      <w:bookmarkEnd w:id="563"/>
      <w:bookmarkEnd w:id="564"/>
      <w:bookmarkEnd w:id="565"/>
      <w:bookmarkEnd w:id="566"/>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567" w:name="_Toc114242193"/>
      <w:bookmarkStart w:id="568" w:name="_Toc121932982"/>
      <w:bookmarkStart w:id="569" w:name="_Toc121908696"/>
      <w:bookmarkStart w:id="570" w:name="_Toc124186491"/>
      <w:bookmarkStart w:id="571" w:name="_Toc137240639"/>
      <w:bookmarkStart w:id="572" w:name="_Toc137244738"/>
      <w:bookmarkStart w:id="573" w:name="_Toc138893952"/>
      <w:bookmarkStart w:id="574" w:name="_Toc138894184"/>
      <w:bookmarkStart w:id="575" w:name="_Toc145036577"/>
      <w:r>
        <w:t>6.6.3.2</w:t>
      </w:r>
      <w:r>
        <w:tab/>
      </w:r>
      <w:r>
        <w:rPr>
          <w:rFonts w:hint="eastAsia"/>
          <w:lang w:val="en-US"/>
        </w:rPr>
        <w:t>Minimum requirement</w:t>
      </w:r>
      <w:r>
        <w:rPr>
          <w:lang w:eastAsia="zh-CN"/>
        </w:rPr>
        <w:t xml:space="preserve"> </w:t>
      </w:r>
      <w:r>
        <w:t xml:space="preserve">for </w:t>
      </w:r>
      <w:r>
        <w:rPr>
          <w:i/>
        </w:rPr>
        <w:t>SAN type 1-H</w:t>
      </w:r>
      <w:bookmarkEnd w:id="567"/>
      <w:bookmarkEnd w:id="568"/>
      <w:bookmarkEnd w:id="569"/>
      <w:bookmarkEnd w:id="570"/>
      <w:bookmarkEnd w:id="571"/>
      <w:bookmarkEnd w:id="572"/>
      <w:bookmarkEnd w:id="573"/>
      <w:bookmarkEnd w:id="574"/>
      <w:bookmarkEnd w:id="575"/>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r>
              <w:rPr>
                <w:rFonts w:cs="Arial"/>
              </w:rPr>
              <w:t>BW</w:t>
            </w:r>
            <w:r>
              <w:rPr>
                <w:rFonts w:cs="Arial"/>
                <w:vertAlign w:val="subscript"/>
              </w:rPr>
              <w:t>Channel</w:t>
            </w:r>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r>
              <w:rPr>
                <w:rFonts w:cs="Arial"/>
              </w:rPr>
              <w:t>BW</w:t>
            </w:r>
            <w:r>
              <w:rPr>
                <w:rFonts w:cs="Arial"/>
                <w:vertAlign w:val="subscript"/>
              </w:rPr>
              <w:t>Config</w:t>
            </w:r>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r>
              <w:rPr>
                <w:rFonts w:cs="Arial"/>
              </w:rPr>
              <w:t>BW</w:t>
            </w:r>
            <w:r>
              <w:rPr>
                <w:rFonts w:cs="Arial"/>
                <w:vertAlign w:val="subscript"/>
              </w:rPr>
              <w:t>Config</w:t>
            </w:r>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r>
              <w:rPr>
                <w:rFonts w:cs="Arial"/>
              </w:rPr>
              <w:t>BW</w:t>
            </w:r>
            <w:r>
              <w:rPr>
                <w:rFonts w:cs="Arial"/>
                <w:vertAlign w:val="subscript"/>
              </w:rPr>
              <w:t>Channel</w:t>
            </w:r>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77777777" w:rsidR="00D62336" w:rsidRDefault="00063062">
      <w:pPr>
        <w:pStyle w:val="Heading3"/>
        <w:rPr>
          <w:lang w:eastAsia="zh-CN"/>
        </w:rPr>
      </w:pPr>
      <w:bookmarkStart w:id="576" w:name="_Toc30748"/>
      <w:bookmarkStart w:id="577" w:name="_Toc121932983"/>
      <w:bookmarkStart w:id="578" w:name="_Toc121908697"/>
      <w:bookmarkStart w:id="579" w:name="_Toc124186492"/>
      <w:bookmarkStart w:id="580" w:name="_Toc137240640"/>
      <w:bookmarkStart w:id="581" w:name="_Toc137244739"/>
      <w:bookmarkStart w:id="582" w:name="_Toc138893953"/>
      <w:bookmarkStart w:id="583" w:name="_Toc138894185"/>
      <w:bookmarkStart w:id="584" w:name="_Toc145036578"/>
      <w:r>
        <w:rPr>
          <w:lang w:eastAsia="zh-CN"/>
        </w:rPr>
        <w:t>6.6.4</w:t>
      </w:r>
      <w:r>
        <w:rPr>
          <w:lang w:eastAsia="zh-CN"/>
        </w:rPr>
        <w:tab/>
        <w:t>Operating band unwanted emissions</w:t>
      </w:r>
      <w:bookmarkEnd w:id="576"/>
      <w:bookmarkEnd w:id="577"/>
      <w:bookmarkEnd w:id="578"/>
      <w:bookmarkEnd w:id="579"/>
      <w:bookmarkEnd w:id="580"/>
      <w:bookmarkEnd w:id="581"/>
      <w:bookmarkEnd w:id="582"/>
      <w:bookmarkEnd w:id="583"/>
      <w:bookmarkEnd w:id="584"/>
    </w:p>
    <w:p w14:paraId="23187223" w14:textId="77777777" w:rsidR="00D62336" w:rsidRDefault="00063062">
      <w:pPr>
        <w:pStyle w:val="Heading4"/>
        <w:rPr>
          <w:lang w:eastAsia="zh-CN"/>
        </w:rPr>
      </w:pPr>
      <w:bookmarkStart w:id="585" w:name="_Toc24751"/>
      <w:bookmarkStart w:id="586" w:name="_Toc121932984"/>
      <w:bookmarkStart w:id="587" w:name="_Toc121908698"/>
      <w:bookmarkStart w:id="588" w:name="_Toc124186493"/>
      <w:bookmarkStart w:id="589" w:name="_Toc137240641"/>
      <w:bookmarkStart w:id="590" w:name="_Toc137244740"/>
      <w:bookmarkStart w:id="591" w:name="_Toc138893954"/>
      <w:bookmarkStart w:id="592" w:name="_Toc138894186"/>
      <w:bookmarkStart w:id="593" w:name="_Toc145036579"/>
      <w:r>
        <w:rPr>
          <w:lang w:eastAsia="zh-CN"/>
        </w:rPr>
        <w:t>6.6.4.1</w:t>
      </w:r>
      <w:r>
        <w:rPr>
          <w:lang w:eastAsia="zh-CN"/>
        </w:rPr>
        <w:tab/>
        <w:t>General</w:t>
      </w:r>
      <w:bookmarkEnd w:id="585"/>
      <w:bookmarkEnd w:id="586"/>
      <w:bookmarkEnd w:id="587"/>
      <w:bookmarkEnd w:id="588"/>
      <w:bookmarkEnd w:id="589"/>
      <w:bookmarkEnd w:id="590"/>
      <w:bookmarkEnd w:id="591"/>
      <w:bookmarkEnd w:id="592"/>
      <w:bookmarkEnd w:id="593"/>
    </w:p>
    <w:p w14:paraId="7BDF754A" w14:textId="77777777" w:rsidR="00D62336" w:rsidRDefault="00063062">
      <w:r>
        <w:t xml:space="preserve">Unless otherwise stated, the operating band unwanted emission (OBUE) limits for SAN are defined from channel edge up to frequencies separated from the channel edge by 200% of the necessary bandwidth. </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5AD3245A" w14:textId="75B64D30" w:rsidR="00D62336" w:rsidRDefault="004D62DC">
      <w:pPr>
        <w:pStyle w:val="B1"/>
      </w:pPr>
      <w:r>
        <w:t>-</w:t>
      </w:r>
      <w:r>
        <w:tab/>
      </w:r>
      <w:r>
        <w:sym w:font="Symbol" w:char="F044"/>
      </w:r>
      <w:r>
        <w:t xml:space="preserve">f is the separation between the </w:t>
      </w:r>
      <w:r>
        <w:rPr>
          <w:i/>
        </w:rPr>
        <w:t>channel edge</w:t>
      </w:r>
      <w:r>
        <w:t xml:space="preserve"> frequency and the nominal -3 dB point of the measuring filter closest to the carrier frequency.</w:t>
      </w:r>
    </w:p>
    <w:p w14:paraId="71268834" w14:textId="77777777" w:rsidR="00D62336" w:rsidRDefault="00063062">
      <w:pPr>
        <w:pStyle w:val="B1"/>
      </w:pPr>
      <w:r>
        <w:t>-</w:t>
      </w:r>
      <w:r>
        <w:tab/>
        <w:t xml:space="preserve">f_offset is the separation between the </w:t>
      </w:r>
      <w:r>
        <w:rPr>
          <w:i/>
        </w:rPr>
        <w:t>channel edge</w:t>
      </w:r>
      <w:r>
        <w:t xml:space="preserve"> frequency and the centre of the measuring filter.</w:t>
      </w:r>
    </w:p>
    <w:p w14:paraId="024BB066" w14:textId="77777777" w:rsidR="009A3ABD" w:rsidRDefault="009A3ABD" w:rsidP="009A3ABD">
      <w:pPr>
        <w:pStyle w:val="B1"/>
      </w:pPr>
      <w:r>
        <w:rPr>
          <w:lang w:val="en-US"/>
        </w:rPr>
        <w:t>-</w:t>
      </w:r>
      <w:r>
        <w:rPr>
          <w:lang w:val="en-US"/>
        </w:rPr>
        <w:tab/>
        <w:t>PSD</w:t>
      </w:r>
      <w:r>
        <w:rPr>
          <w:vertAlign w:val="subscript"/>
          <w:lang w:val="en-US"/>
        </w:rPr>
        <w:t>channel</w:t>
      </w:r>
      <w:r>
        <w:t xml:space="preserve"> [dBm/4kHz]represents the Power Spectral Density of the channel for a given channel bandwidth</w:t>
      </w:r>
    </w:p>
    <w:p w14:paraId="2CBAD980" w14:textId="77777777" w:rsidR="009A3ABD" w:rsidRDefault="009A3ABD" w:rsidP="009A3ABD">
      <w:pPr>
        <w:pStyle w:val="B1"/>
      </w:pPr>
      <w:r>
        <w:rPr>
          <w:lang w:val="en-US"/>
        </w:rPr>
        <w:t>-</w:t>
      </w:r>
      <w:r>
        <w:rPr>
          <w:lang w:val="en-US"/>
        </w:rPr>
        <w:tab/>
        <w:t>BW</w:t>
      </w:r>
      <w:r>
        <w:rPr>
          <w:vertAlign w:val="subscript"/>
          <w:lang w:val="en-US"/>
        </w:rPr>
        <w:t>Channel</w:t>
      </w:r>
      <w:r>
        <w:t xml:space="preserve"> [MHz]</w:t>
      </w:r>
      <w:r>
        <w:rPr>
          <w:rFonts w:eastAsia="SimSun" w:hint="eastAsia"/>
          <w:lang w:val="en-US" w:eastAsia="zh-CN"/>
        </w:rPr>
        <w:t xml:space="preserve"> </w:t>
      </w:r>
      <w:r>
        <w:t xml:space="preserve">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p>
    <w:p w14:paraId="64252863" w14:textId="77777777" w:rsidR="00D62336" w:rsidRDefault="00063062">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008B4153" w14:textId="77777777" w:rsidR="00D62336" w:rsidRDefault="00063062">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7955BB15" w14:textId="77777777" w:rsidR="00D62336" w:rsidRDefault="00063062">
      <w:pPr>
        <w:pStyle w:val="B1"/>
      </w:pPr>
      <w:r>
        <w:t>-</w:t>
      </w:r>
      <w:r>
        <w:tab/>
        <w:t>The operating band unwanted emission basic limits of the band where there are carriers transmitted, as defined in the tables of the present clause for the largest frequency offset (</w:t>
      </w:r>
      <w:r>
        <w:sym w:font="Symbol" w:char="F044"/>
      </w:r>
      <w:r>
        <w:t>fmax), shall apply from channel edge up to frequencies separated from the channel edge by 200% of the necessary bandwidth.</w:t>
      </w:r>
    </w:p>
    <w:p w14:paraId="68F6FBBB" w14:textId="77777777" w:rsidR="00D62336" w:rsidRDefault="00063062" w:rsidP="00B92C57">
      <w:pPr>
        <w:pStyle w:val="Heading4"/>
        <w:rPr>
          <w:i/>
        </w:rPr>
      </w:pPr>
      <w:bookmarkStart w:id="594" w:name="_Toc121932985"/>
      <w:bookmarkStart w:id="595" w:name="_Toc121908699"/>
      <w:bookmarkStart w:id="596" w:name="_Toc124186494"/>
      <w:bookmarkStart w:id="597" w:name="_Toc137240642"/>
      <w:bookmarkStart w:id="598" w:name="_Toc137244741"/>
      <w:bookmarkStart w:id="599" w:name="_Toc138893955"/>
      <w:bookmarkStart w:id="600" w:name="_Toc138894187"/>
      <w:bookmarkStart w:id="601" w:name="_Toc145036580"/>
      <w:r>
        <w:t>6.6.4.2</w:t>
      </w:r>
      <w:r>
        <w:tab/>
        <w:t xml:space="preserve">Minimum requirements for </w:t>
      </w:r>
      <w:r>
        <w:rPr>
          <w:i/>
        </w:rPr>
        <w:t>SAN type 1-H</w:t>
      </w:r>
      <w:bookmarkEnd w:id="594"/>
      <w:bookmarkEnd w:id="595"/>
      <w:bookmarkEnd w:id="596"/>
      <w:bookmarkEnd w:id="597"/>
      <w:bookmarkEnd w:id="598"/>
      <w:bookmarkEnd w:id="599"/>
      <w:bookmarkEnd w:id="600"/>
      <w:bookmarkEnd w:id="601"/>
    </w:p>
    <w:p w14:paraId="662417E9" w14:textId="77777777" w:rsidR="00D62336" w:rsidRDefault="00063062">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11B643D4" w14:textId="77777777" w:rsidR="00D62336" w:rsidRDefault="00063062">
      <w:pPr>
        <w:rPr>
          <w:lang w:val="en-US" w:eastAsia="zh-CN"/>
        </w:rPr>
      </w:pPr>
      <w:r>
        <w:rPr>
          <w:lang w:val="en-US"/>
        </w:rPr>
        <w:t xml:space="preserve">The </w:t>
      </w:r>
      <w:r>
        <w:t>SAN Operating Band Unwanted Emissions (OBUE) requirements for GEO and LEO classes are therefore defined as described in Table 6.6.4.2</w:t>
      </w:r>
      <w:r>
        <w:noBreakHyphen/>
        <w:t>1 below.</w:t>
      </w:r>
    </w:p>
    <w:p w14:paraId="1854CB00" w14:textId="77777777" w:rsidR="00D62336" w:rsidRDefault="00063062">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D62336" w14:paraId="5A408D5B" w14:textId="77777777">
        <w:trPr>
          <w:cantSplit/>
          <w:jc w:val="center"/>
        </w:trPr>
        <w:tc>
          <w:tcPr>
            <w:tcW w:w="869"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561"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D62336" w14:paraId="005A45D6" w14:textId="7777777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tcPr>
          <w:p w14:paraId="797BB6CB" w14:textId="77777777" w:rsidR="00D62336" w:rsidRDefault="00063062">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tcPr>
          <w:p w14:paraId="1A2088AD" w14:textId="77777777" w:rsidR="00D62336" w:rsidRDefault="00063062">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tcPr>
          <w:p w14:paraId="6D28234C" w14:textId="77777777" w:rsidR="00D62336" w:rsidRDefault="00063062">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tcPr>
          <w:p w14:paraId="37DEFB45" w14:textId="77777777" w:rsidR="00D62336" w:rsidRDefault="00063062">
            <w:pPr>
              <w:pStyle w:val="TAC"/>
              <w:rPr>
                <w:rFonts w:cs="Arial"/>
                <w:lang w:eastAsia="zh-CN"/>
              </w:rPr>
            </w:pPr>
            <w:r>
              <w:rPr>
                <w:rFonts w:cs="Arial"/>
                <w:lang w:eastAsia="zh-CN"/>
              </w:rPr>
              <w:t>4 kHz</w:t>
            </w:r>
          </w:p>
        </w:tc>
      </w:tr>
      <w:tr w:rsidR="00D62336"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235C5F6" w14:textId="59CFE2FC" w:rsidR="00D62336" w:rsidRDefault="00063062">
            <w:pPr>
              <w:pStyle w:val="TAN"/>
              <w:rPr>
                <w:lang w:val="en-US"/>
              </w:rPr>
            </w:pPr>
            <w:r>
              <w:rPr>
                <w:rFonts w:cs="Arial" w:hint="eastAsia"/>
                <w:lang w:val="en-US" w:eastAsia="zh-CN"/>
              </w:rPr>
              <w:t>N</w:t>
            </w:r>
            <w:r>
              <w:rPr>
                <w:rFonts w:cs="Arial"/>
                <w:lang w:val="en-US" w:eastAsia="zh-CN"/>
              </w:rPr>
              <w:t>OTE 1:</w:t>
            </w:r>
            <w:r w:rsidR="0089728D">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14:paraId="03F83016" w14:textId="565790E8" w:rsidR="00D62336" w:rsidRDefault="00063062">
            <w:pPr>
              <w:pStyle w:val="TAN"/>
              <w:rPr>
                <w:rFonts w:cs="Arial"/>
                <w:lang w:val="en-US" w:eastAsia="zh-CN"/>
              </w:rPr>
            </w:pPr>
            <w:r>
              <w:rPr>
                <w:rFonts w:cs="Arial" w:hint="eastAsia"/>
                <w:lang w:val="en-US" w:eastAsia="zh-CN"/>
              </w:rPr>
              <w:t>N</w:t>
            </w:r>
            <w:r>
              <w:rPr>
                <w:rFonts w:cs="Arial"/>
                <w:lang w:val="en-US" w:eastAsia="zh-CN"/>
              </w:rPr>
              <w:t>OTE 2:</w:t>
            </w:r>
            <w:r w:rsidR="0089728D">
              <w:rPr>
                <w:rFonts w:cs="Arial"/>
              </w:rPr>
              <w:tab/>
            </w:r>
            <w:r>
              <w:rPr>
                <w:rFonts w:cs="Arial"/>
                <w:lang w:val="en-US" w:eastAsia="zh-CN"/>
              </w:rPr>
              <w:t>SE limit is spurious emission limit specified in spurious emission clause 6.6.5.</w:t>
            </w:r>
          </w:p>
          <w:p w14:paraId="635962F4" w14:textId="5579A975" w:rsidR="00D62336" w:rsidRDefault="00063062">
            <w:pPr>
              <w:pStyle w:val="TAN"/>
              <w:rPr>
                <w:rFonts w:cs="Arial"/>
                <w:lang w:val="en-US" w:eastAsia="zh-CN"/>
              </w:rPr>
            </w:pPr>
            <w:r>
              <w:rPr>
                <w:rFonts w:cs="Arial"/>
                <w:lang w:val="en-US" w:eastAsia="zh-CN"/>
              </w:rPr>
              <w:t>NOTE 3:</w:t>
            </w:r>
            <w:r w:rsidR="0089728D">
              <w:rPr>
                <w:rFonts w:cs="Arial"/>
              </w:rPr>
              <w:tab/>
            </w:r>
            <w:r>
              <w:rPr>
                <w:rFonts w:cs="Arial"/>
                <w:lang w:val="en-US" w:eastAsia="zh-CN"/>
              </w:rPr>
              <w:t>PSD attenuation as in ITU-R SM.1541-6 [9], Annex 5 OoB domain emission limits for space services.</w:t>
            </w:r>
          </w:p>
          <w:p w14:paraId="773615DC" w14:textId="22C252F5" w:rsidR="00D62336" w:rsidRDefault="00063062">
            <w:pPr>
              <w:pStyle w:val="TAN"/>
              <w:rPr>
                <w:rFonts w:cs="Arial"/>
                <w:lang w:val="en-US" w:eastAsia="zh-CN"/>
              </w:rPr>
            </w:pPr>
            <w:r>
              <w:rPr>
                <w:rFonts w:cs="Arial"/>
                <w:lang w:val="en-US" w:eastAsia="zh-CN"/>
              </w:rPr>
              <w:t>NOTE 4:</w:t>
            </w:r>
            <w:r w:rsidR="0089728D">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504AD8DC" w14:textId="77777777" w:rsidR="00D62336" w:rsidRDefault="00063062">
      <w:pPr>
        <w:pStyle w:val="Heading3"/>
        <w:rPr>
          <w:lang w:eastAsia="zh-CN"/>
        </w:rPr>
      </w:pPr>
      <w:bookmarkStart w:id="602" w:name="_Toc10658"/>
      <w:bookmarkStart w:id="603" w:name="_Toc121932986"/>
      <w:bookmarkStart w:id="604" w:name="_Toc121908700"/>
      <w:bookmarkStart w:id="605" w:name="_Toc124186495"/>
      <w:bookmarkStart w:id="606" w:name="_Toc137240643"/>
      <w:bookmarkStart w:id="607" w:name="_Toc137244742"/>
      <w:bookmarkStart w:id="608" w:name="_Toc138893956"/>
      <w:bookmarkStart w:id="609" w:name="_Toc138894188"/>
      <w:bookmarkStart w:id="610" w:name="_Toc145036581"/>
      <w:r>
        <w:rPr>
          <w:lang w:eastAsia="zh-CN"/>
        </w:rPr>
        <w:t>6.6.5</w:t>
      </w:r>
      <w:r>
        <w:rPr>
          <w:lang w:eastAsia="zh-CN"/>
        </w:rPr>
        <w:tab/>
        <w:t>Transmitter spurious emissions</w:t>
      </w:r>
      <w:bookmarkEnd w:id="602"/>
      <w:bookmarkEnd w:id="603"/>
      <w:bookmarkEnd w:id="604"/>
      <w:bookmarkEnd w:id="605"/>
      <w:bookmarkEnd w:id="606"/>
      <w:bookmarkEnd w:id="607"/>
      <w:bookmarkEnd w:id="608"/>
      <w:bookmarkEnd w:id="609"/>
      <w:bookmarkEnd w:id="610"/>
    </w:p>
    <w:p w14:paraId="626E5573" w14:textId="77777777" w:rsidR="00D62336" w:rsidRDefault="00063062">
      <w:pPr>
        <w:pStyle w:val="Heading4"/>
        <w:rPr>
          <w:lang w:eastAsia="zh-CN"/>
        </w:rPr>
      </w:pPr>
      <w:bookmarkStart w:id="611" w:name="_Toc21045"/>
      <w:bookmarkStart w:id="612" w:name="_Toc121932987"/>
      <w:bookmarkStart w:id="613" w:name="_Toc121908701"/>
      <w:bookmarkStart w:id="614" w:name="_Toc124186496"/>
      <w:bookmarkStart w:id="615" w:name="_Toc137240644"/>
      <w:bookmarkStart w:id="616" w:name="_Toc137244743"/>
      <w:bookmarkStart w:id="617" w:name="_Toc138893957"/>
      <w:bookmarkStart w:id="618" w:name="_Toc138894189"/>
      <w:bookmarkStart w:id="619" w:name="_Toc145036582"/>
      <w:r>
        <w:rPr>
          <w:lang w:eastAsia="zh-CN"/>
        </w:rPr>
        <w:t>6.6.5.1</w:t>
      </w:r>
      <w:r>
        <w:rPr>
          <w:lang w:eastAsia="zh-CN"/>
        </w:rPr>
        <w:tab/>
        <w:t>General</w:t>
      </w:r>
      <w:bookmarkEnd w:id="611"/>
      <w:bookmarkEnd w:id="612"/>
      <w:bookmarkEnd w:id="613"/>
      <w:bookmarkEnd w:id="614"/>
      <w:bookmarkEnd w:id="615"/>
      <w:bookmarkEnd w:id="616"/>
      <w:bookmarkEnd w:id="617"/>
      <w:bookmarkEnd w:id="618"/>
      <w:bookmarkEnd w:id="619"/>
    </w:p>
    <w:p w14:paraId="3DD0FB56" w14:textId="77777777" w:rsidR="00D62336" w:rsidRDefault="00063062">
      <w:pPr>
        <w:rPr>
          <w:lang w:val="en-US"/>
        </w:rPr>
      </w:pPr>
      <w:r>
        <w:rPr>
          <w:lang w:val="en-US"/>
        </w:rPr>
        <w:t xml:space="preserve">The transmitter spurious emission limits shall apply from 30 MHz to the fifth harmonic of the upper frequency edge of the DL operating band, excluding the frequency range from </w:t>
      </w:r>
      <w:r>
        <w:rPr>
          <w:rFonts w:cs="v5.0.0"/>
        </w:rPr>
        <w:t>Δ</w:t>
      </w:r>
      <w:r>
        <w:rPr>
          <w:rFonts w:cs="v5.0.0"/>
          <w:lang w:val="en-US"/>
        </w:rPr>
        <w:t>f</w:t>
      </w:r>
      <w:r>
        <w:rPr>
          <w:rFonts w:cs="v5.0.0"/>
          <w:vertAlign w:val="subscript"/>
          <w:lang w:val="en-US"/>
        </w:rPr>
        <w:t>OBUE</w:t>
      </w:r>
      <w:r>
        <w:rPr>
          <w:lang w:val="en-US"/>
        </w:rPr>
        <w:t xml:space="preserve"> below the lowest frequency of each supported downlink </w:t>
      </w:r>
      <w:r>
        <w:rPr>
          <w:i/>
          <w:lang w:val="en-US"/>
        </w:rPr>
        <w:t>operating band</w:t>
      </w:r>
      <w:r>
        <w:rPr>
          <w:lang w:val="en-US"/>
        </w:rPr>
        <w:t xml:space="preserve">, up to </w:t>
      </w:r>
      <w:r>
        <w:rPr>
          <w:rFonts w:cs="v5.0.0"/>
        </w:rPr>
        <w:t>Δ</w:t>
      </w:r>
      <w:r>
        <w:rPr>
          <w:rFonts w:cs="v5.0.0"/>
          <w:lang w:val="en-US"/>
        </w:rPr>
        <w:t>f</w:t>
      </w:r>
      <w:r>
        <w:rPr>
          <w:rFonts w:cs="v5.0.0"/>
          <w:vertAlign w:val="subscript"/>
          <w:lang w:val="en-US"/>
        </w:rPr>
        <w:t>OBUE</w:t>
      </w:r>
      <w:r>
        <w:rPr>
          <w:lang w:val="en-US" w:eastAsia="zh-CN"/>
        </w:rPr>
        <w:t xml:space="preserve"> </w:t>
      </w:r>
      <w:r>
        <w:rPr>
          <w:lang w:val="en-US"/>
        </w:rPr>
        <w:t xml:space="preserve">above the highest frequency of each supported downlink </w:t>
      </w:r>
      <w:r>
        <w:rPr>
          <w:i/>
          <w:lang w:val="en-US"/>
        </w:rPr>
        <w:t>operating band</w:t>
      </w:r>
      <w:r>
        <w:rPr>
          <w:lang w:val="en-US"/>
        </w:rPr>
        <w:t xml:space="preserve">, where the </w:t>
      </w:r>
      <w:r>
        <w:rPr>
          <w:rFonts w:cs="v5.0.0"/>
        </w:rPr>
        <w:t>Δ</w:t>
      </w:r>
      <w:r>
        <w:rPr>
          <w:rFonts w:cs="v5.0.0"/>
          <w:lang w:val="en-US"/>
        </w:rPr>
        <w:t>f</w:t>
      </w:r>
      <w:r>
        <w:rPr>
          <w:rFonts w:cs="v5.0.0"/>
          <w:vertAlign w:val="subscript"/>
          <w:lang w:val="en-US"/>
        </w:rPr>
        <w:t>OBUE</w:t>
      </w:r>
      <w:r>
        <w:rPr>
          <w:rFonts w:cs="v5.0.0"/>
          <w:lang w:val="en-US"/>
        </w:rPr>
        <w:t xml:space="preserve"> is defined in table 6.6.1-1</w:t>
      </w:r>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lastRenderedPageBreak/>
        <w:t>Unless otherwise stated, all requirements are measured as mean power (RMS).</w:t>
      </w:r>
    </w:p>
    <w:p w14:paraId="3F7C37F0" w14:textId="77777777" w:rsidR="00D62336" w:rsidRDefault="00063062">
      <w:pPr>
        <w:pStyle w:val="Heading4"/>
        <w:rPr>
          <w:lang w:eastAsia="zh-CN"/>
        </w:rPr>
      </w:pPr>
      <w:bookmarkStart w:id="620" w:name="_Toc27623"/>
      <w:bookmarkStart w:id="621" w:name="_Toc121932988"/>
      <w:bookmarkStart w:id="622" w:name="_Toc121908702"/>
      <w:bookmarkStart w:id="623" w:name="_Toc124186497"/>
      <w:bookmarkStart w:id="624" w:name="_Toc137240645"/>
      <w:bookmarkStart w:id="625" w:name="_Toc137244744"/>
      <w:bookmarkStart w:id="626" w:name="_Toc138893958"/>
      <w:bookmarkStart w:id="627" w:name="_Toc138894190"/>
      <w:bookmarkStart w:id="628" w:name="_Toc145036583"/>
      <w:r>
        <w:rPr>
          <w:lang w:eastAsia="zh-CN"/>
        </w:rPr>
        <w:t>6.6.5.2</w:t>
      </w:r>
      <w:r>
        <w:rPr>
          <w:lang w:eastAsia="zh-CN"/>
        </w:rPr>
        <w:tab/>
        <w:t>Basic Limits</w:t>
      </w:r>
      <w:bookmarkEnd w:id="620"/>
      <w:bookmarkEnd w:id="621"/>
      <w:bookmarkEnd w:id="622"/>
      <w:bookmarkEnd w:id="623"/>
      <w:bookmarkEnd w:id="624"/>
      <w:bookmarkEnd w:id="625"/>
      <w:bookmarkEnd w:id="626"/>
      <w:bookmarkEnd w:id="627"/>
      <w:bookmarkEnd w:id="628"/>
    </w:p>
    <w:p w14:paraId="1B7AC463" w14:textId="77777777" w:rsidR="00D62336" w:rsidRDefault="00063062">
      <w:pPr>
        <w:pStyle w:val="Heading5"/>
        <w:rPr>
          <w:lang w:eastAsia="zh-CN"/>
        </w:rPr>
      </w:pPr>
      <w:bookmarkStart w:id="629" w:name="_Toc19322"/>
      <w:bookmarkStart w:id="630" w:name="_Toc121932989"/>
      <w:bookmarkStart w:id="631" w:name="_Toc121908703"/>
      <w:bookmarkStart w:id="632" w:name="_Toc124186498"/>
      <w:bookmarkStart w:id="633" w:name="_Toc137240646"/>
      <w:bookmarkStart w:id="634" w:name="_Toc137244745"/>
      <w:bookmarkStart w:id="635" w:name="_Toc138893959"/>
      <w:bookmarkStart w:id="636" w:name="_Toc138894191"/>
      <w:bookmarkStart w:id="637" w:name="_Toc145036584"/>
      <w:r>
        <w:rPr>
          <w:lang w:eastAsia="zh-CN"/>
        </w:rPr>
        <w:t>6.6.5.2.1</w:t>
      </w:r>
      <w:r>
        <w:rPr>
          <w:lang w:eastAsia="zh-CN"/>
        </w:rPr>
        <w:tab/>
        <w:t>General transmitter spurious emissions requirements</w:t>
      </w:r>
      <w:bookmarkEnd w:id="629"/>
      <w:bookmarkEnd w:id="630"/>
      <w:bookmarkEnd w:id="631"/>
      <w:bookmarkEnd w:id="632"/>
      <w:bookmarkEnd w:id="633"/>
      <w:bookmarkEnd w:id="634"/>
      <w:bookmarkEnd w:id="635"/>
      <w:bookmarkEnd w:id="636"/>
      <w:bookmarkEnd w:id="637"/>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77777777" w:rsidR="009A3ABD" w:rsidRDefault="009A3ABD" w:rsidP="009A3ABD">
      <w:pPr>
        <w:pStyle w:val="TH"/>
        <w:rPr>
          <w:lang w:val="en-US"/>
        </w:rPr>
      </w:pPr>
      <w:bookmarkStart w:id="638" w:name="_Toc12791"/>
      <w:bookmarkStart w:id="639" w:name="_Toc121932990"/>
      <w:bookmarkStart w:id="640" w:name="_Toc121908704"/>
      <w:bookmarkStart w:id="641" w:name="_Toc124186499"/>
      <w:r>
        <w:rPr>
          <w:lang w:val="en-US"/>
        </w:rPr>
        <w:t xml:space="preserve">Table 6.6.5.2.1-1: General SAN transmitter spurious emission 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9A3ABD"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77777777" w:rsidR="009A3ABD" w:rsidRDefault="009A3ABD" w:rsidP="007C3258">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A85958B" w14:textId="77777777" w:rsidR="009A3ABD" w:rsidRDefault="009A3ABD" w:rsidP="007C3258">
            <w:pPr>
              <w:pStyle w:val="TAH"/>
              <w:rPr>
                <w:bCs/>
                <w:vertAlign w:val="subscript"/>
                <w:lang w:val="en-US"/>
              </w:rPr>
            </w:pPr>
            <w:r>
              <w:rPr>
                <w:bCs/>
                <w:lang w:val="en-US"/>
              </w:rPr>
              <w:t>P</w:t>
            </w:r>
            <w:r>
              <w:rPr>
                <w:bCs/>
                <w:vertAlign w:val="subscript"/>
                <w:lang w:val="en-US"/>
              </w:rPr>
              <w:t>rated,c,sys</w:t>
            </w:r>
          </w:p>
          <w:p w14:paraId="01C6D662" w14:textId="77777777" w:rsidR="009A3ABD" w:rsidRDefault="009A3ABD" w:rsidP="007C3258">
            <w:pPr>
              <w:pStyle w:val="TAH"/>
              <w:rPr>
                <w:bCs/>
                <w:vertAlign w:val="subscript"/>
                <w:lang w:val="en-US"/>
              </w:rPr>
            </w:pPr>
            <w:r>
              <w:rPr>
                <w:lang w:val="en-US"/>
              </w:rPr>
              <w:t>(dBm)</w:t>
            </w:r>
          </w:p>
          <w:p w14:paraId="441B1BC2" w14:textId="77777777" w:rsidR="009A3ABD" w:rsidRDefault="009A3ABD" w:rsidP="007C3258">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9A3ABD" w:rsidRDefault="009A3ABD" w:rsidP="007C3258">
            <w:pPr>
              <w:pStyle w:val="TAH"/>
              <w:rPr>
                <w:lang w:val="en-US"/>
              </w:rPr>
            </w:pPr>
            <w:r>
              <w:rPr>
                <w:lang w:val="en-US"/>
              </w:rPr>
              <w:t>Basic limit</w:t>
            </w:r>
          </w:p>
          <w:p w14:paraId="52F20258" w14:textId="77777777" w:rsidR="009A3ABD" w:rsidRDefault="009A3ABD" w:rsidP="007C3258">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9A3ABD" w:rsidRDefault="009A3ABD" w:rsidP="007C3258">
            <w:pPr>
              <w:pStyle w:val="TAH"/>
            </w:pPr>
            <w:r>
              <w:t>Measurement bandwidth</w:t>
            </w:r>
          </w:p>
          <w:p w14:paraId="191E9D43" w14:textId="77777777" w:rsidR="009A3ABD" w:rsidRDefault="009A3ABD" w:rsidP="007C3258">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9A3ABD" w:rsidRDefault="009A3ABD" w:rsidP="007C3258">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4665CF17" w:rsidR="009A3ABD" w:rsidRDefault="009A3ABD" w:rsidP="007C3258">
            <w:pPr>
              <w:pStyle w:val="TAC"/>
              <w:rPr>
                <w:lang w:val="en-US"/>
              </w:rPr>
            </w:pPr>
            <w:r>
              <w:rPr>
                <w:lang w:val="en-US"/>
              </w:rPr>
              <w:t>P</w:t>
            </w:r>
            <w:r>
              <w:rPr>
                <w:vertAlign w:val="subscript"/>
                <w:lang w:val="en-US"/>
              </w:rPr>
              <w:t>rated,c,sys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642" w:name="_Toc137240647"/>
      <w:bookmarkStart w:id="643" w:name="_Toc137244746"/>
      <w:bookmarkStart w:id="644" w:name="_Toc138893960"/>
      <w:bookmarkStart w:id="645" w:name="_Toc138894192"/>
      <w:bookmarkStart w:id="646" w:name="_Toc145036585"/>
      <w:r>
        <w:rPr>
          <w:lang w:eastAsia="zh-CN"/>
        </w:rPr>
        <w:t>6.6.5.2.2</w:t>
      </w:r>
      <w:r>
        <w:rPr>
          <w:lang w:eastAsia="zh-CN"/>
        </w:rPr>
        <w:tab/>
        <w:t>Protection of the own Satellite Access Node receiver</w:t>
      </w:r>
      <w:bookmarkEnd w:id="638"/>
      <w:bookmarkEnd w:id="639"/>
      <w:bookmarkEnd w:id="640"/>
      <w:bookmarkEnd w:id="641"/>
      <w:bookmarkEnd w:id="642"/>
      <w:bookmarkEnd w:id="643"/>
      <w:bookmarkEnd w:id="644"/>
      <w:bookmarkEnd w:id="645"/>
      <w:bookmarkEnd w:id="646"/>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647" w:name="_Toc3410"/>
      <w:bookmarkStart w:id="648" w:name="_Toc121932991"/>
      <w:bookmarkStart w:id="649" w:name="_Toc121908705"/>
      <w:bookmarkStart w:id="650" w:name="_Toc124186500"/>
      <w:bookmarkStart w:id="651" w:name="_Toc137240648"/>
      <w:bookmarkStart w:id="652" w:name="_Toc137244747"/>
      <w:bookmarkStart w:id="653" w:name="_Toc138893961"/>
      <w:bookmarkStart w:id="654" w:name="_Toc138894193"/>
      <w:bookmarkStart w:id="655" w:name="_Toc145036586"/>
      <w:r>
        <w:rPr>
          <w:lang w:eastAsia="zh-CN"/>
        </w:rPr>
        <w:t>6.6.5.2.3</w:t>
      </w:r>
      <w:r>
        <w:rPr>
          <w:lang w:eastAsia="zh-CN"/>
        </w:rPr>
        <w:tab/>
      </w:r>
      <w:r>
        <w:t>Additional spurious emissions requirements</w:t>
      </w:r>
      <w:bookmarkEnd w:id="647"/>
      <w:bookmarkEnd w:id="648"/>
      <w:bookmarkEnd w:id="649"/>
      <w:bookmarkEnd w:id="650"/>
      <w:bookmarkEnd w:id="651"/>
      <w:bookmarkEnd w:id="652"/>
      <w:bookmarkEnd w:id="653"/>
      <w:bookmarkEnd w:id="654"/>
      <w:bookmarkEnd w:id="655"/>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59CB3D3E" w14:textId="77777777" w:rsidR="00D62336" w:rsidRDefault="00D62336">
      <w:pPr>
        <w:pStyle w:val="Subtitle"/>
        <w:rPr>
          <w:lang w:eastAsia="zh-CN"/>
        </w:rPr>
      </w:pPr>
    </w:p>
    <w:p w14:paraId="64F957DA" w14:textId="77777777" w:rsidR="00D62336" w:rsidRDefault="00063062">
      <w:pPr>
        <w:pStyle w:val="Heading2"/>
        <w:rPr>
          <w:lang w:eastAsia="zh-CN"/>
        </w:rPr>
      </w:pPr>
      <w:bookmarkStart w:id="656" w:name="_Toc10809"/>
      <w:bookmarkStart w:id="657" w:name="_Toc121932992"/>
      <w:bookmarkStart w:id="658" w:name="_Toc121908706"/>
      <w:bookmarkStart w:id="659" w:name="_Toc124186501"/>
      <w:bookmarkStart w:id="660" w:name="_Toc137240649"/>
      <w:bookmarkStart w:id="661" w:name="_Toc137244748"/>
      <w:bookmarkStart w:id="662" w:name="_Toc138893962"/>
      <w:bookmarkStart w:id="663" w:name="_Toc138894194"/>
      <w:bookmarkStart w:id="664" w:name="_Toc145036587"/>
      <w:r>
        <w:rPr>
          <w:lang w:eastAsia="zh-CN"/>
        </w:rPr>
        <w:t>6.7</w:t>
      </w:r>
      <w:r>
        <w:rPr>
          <w:lang w:eastAsia="zh-CN"/>
        </w:rPr>
        <w:tab/>
        <w:t>Transmitter intermodulation</w:t>
      </w:r>
      <w:bookmarkEnd w:id="656"/>
      <w:bookmarkEnd w:id="657"/>
      <w:bookmarkEnd w:id="658"/>
      <w:bookmarkEnd w:id="659"/>
      <w:bookmarkEnd w:id="660"/>
      <w:bookmarkEnd w:id="661"/>
      <w:bookmarkEnd w:id="662"/>
      <w:bookmarkEnd w:id="663"/>
      <w:bookmarkEnd w:id="664"/>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665" w:name="_Toc5245"/>
      <w:bookmarkStart w:id="666" w:name="_Toc121932993"/>
      <w:bookmarkStart w:id="667" w:name="_Toc121908707"/>
      <w:bookmarkStart w:id="668" w:name="_Toc124186502"/>
      <w:bookmarkStart w:id="669" w:name="_Toc137240650"/>
      <w:bookmarkStart w:id="670" w:name="_Toc137244749"/>
      <w:bookmarkStart w:id="671" w:name="_Toc138893963"/>
      <w:bookmarkStart w:id="672" w:name="_Toc138894195"/>
      <w:bookmarkStart w:id="673" w:name="_Toc145036588"/>
      <w:r>
        <w:rPr>
          <w:lang w:eastAsia="zh-CN"/>
        </w:rPr>
        <w:t>7</w:t>
      </w:r>
      <w:r>
        <w:rPr>
          <w:lang w:eastAsia="zh-CN"/>
        </w:rPr>
        <w:tab/>
        <w:t>Conducted receiver characteristics</w:t>
      </w:r>
      <w:bookmarkEnd w:id="665"/>
      <w:bookmarkEnd w:id="666"/>
      <w:bookmarkEnd w:id="667"/>
      <w:bookmarkEnd w:id="668"/>
      <w:bookmarkEnd w:id="669"/>
      <w:bookmarkEnd w:id="670"/>
      <w:bookmarkEnd w:id="671"/>
      <w:bookmarkEnd w:id="672"/>
      <w:bookmarkEnd w:id="673"/>
    </w:p>
    <w:p w14:paraId="385EE737" w14:textId="45991A90" w:rsidR="00D62336" w:rsidRDefault="00063062">
      <w:pPr>
        <w:pStyle w:val="Heading2"/>
        <w:rPr>
          <w:lang w:eastAsia="zh-CN"/>
        </w:rPr>
      </w:pPr>
      <w:bookmarkStart w:id="674" w:name="_Toc2998"/>
      <w:bookmarkStart w:id="675" w:name="_Toc121932994"/>
      <w:bookmarkStart w:id="676" w:name="_Toc121908708"/>
      <w:bookmarkStart w:id="677" w:name="_Toc124186503"/>
      <w:bookmarkStart w:id="678" w:name="_Toc137240651"/>
      <w:bookmarkStart w:id="679" w:name="_Toc137244750"/>
      <w:bookmarkStart w:id="680" w:name="_Toc138893964"/>
      <w:bookmarkStart w:id="681" w:name="_Toc138894196"/>
      <w:bookmarkStart w:id="682" w:name="_Toc145036589"/>
      <w:r>
        <w:rPr>
          <w:rFonts w:hint="eastAsia"/>
          <w:lang w:val="en-US" w:eastAsia="zh-CN"/>
        </w:rPr>
        <w:t>7.1</w:t>
      </w:r>
      <w:r>
        <w:rPr>
          <w:lang w:eastAsia="zh-CN"/>
        </w:rPr>
        <w:tab/>
        <w:t>General</w:t>
      </w:r>
      <w:bookmarkEnd w:id="674"/>
      <w:bookmarkEnd w:id="675"/>
      <w:bookmarkEnd w:id="676"/>
      <w:bookmarkEnd w:id="677"/>
      <w:bookmarkEnd w:id="678"/>
      <w:bookmarkEnd w:id="679"/>
      <w:bookmarkEnd w:id="680"/>
      <w:bookmarkEnd w:id="681"/>
      <w:bookmarkEnd w:id="682"/>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lastRenderedPageBreak/>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65CBE525" w14:textId="5CDEA1B3" w:rsidR="00D62336" w:rsidRDefault="004D62DC">
      <w:pPr>
        <w:pStyle w:val="NO"/>
      </w:pPr>
      <w:r>
        <w:t>NOTE:</w:t>
      </w:r>
      <w:r>
        <w:tab/>
        <w:t xml:space="preserve">In normal operating condition the </w:t>
      </w:r>
      <w:r>
        <w:rPr>
          <w:rFonts w:hint="eastAsia"/>
        </w:rPr>
        <w:t>SAN</w:t>
      </w:r>
      <w:r>
        <w:t xml:space="preserve"> is configured to transmit and receive at the same time.</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683" w:name="_Toc24498"/>
      <w:bookmarkStart w:id="684" w:name="_Toc121932995"/>
      <w:bookmarkStart w:id="685" w:name="_Toc121908709"/>
      <w:bookmarkStart w:id="686" w:name="_Toc124186504"/>
      <w:bookmarkStart w:id="687" w:name="_Toc137240652"/>
      <w:bookmarkStart w:id="688" w:name="_Toc137244751"/>
      <w:bookmarkStart w:id="689" w:name="_Toc138893965"/>
      <w:bookmarkStart w:id="690" w:name="_Toc138894197"/>
      <w:bookmarkStart w:id="691" w:name="_Toc145036590"/>
      <w:r>
        <w:rPr>
          <w:rFonts w:hint="eastAsia"/>
          <w:lang w:val="en-US" w:eastAsia="zh-CN"/>
        </w:rPr>
        <w:t>7.2</w:t>
      </w:r>
      <w:r>
        <w:rPr>
          <w:rFonts w:hint="eastAsia"/>
          <w:lang w:val="en-US" w:eastAsia="zh-CN"/>
        </w:rPr>
        <w:tab/>
        <w:t>Reference sensitivity level</w:t>
      </w:r>
      <w:bookmarkEnd w:id="683"/>
      <w:bookmarkEnd w:id="684"/>
      <w:bookmarkEnd w:id="685"/>
      <w:bookmarkEnd w:id="686"/>
      <w:bookmarkEnd w:id="687"/>
      <w:bookmarkEnd w:id="688"/>
      <w:bookmarkEnd w:id="689"/>
      <w:bookmarkEnd w:id="690"/>
      <w:bookmarkEnd w:id="691"/>
    </w:p>
    <w:p w14:paraId="17E81C21" w14:textId="77777777" w:rsidR="00D62336" w:rsidRDefault="00063062">
      <w:pPr>
        <w:pStyle w:val="Heading3"/>
        <w:rPr>
          <w:lang w:eastAsia="zh-CN"/>
        </w:rPr>
      </w:pPr>
      <w:bookmarkStart w:id="692" w:name="_Toc25531"/>
      <w:bookmarkStart w:id="693" w:name="_Toc121932996"/>
      <w:bookmarkStart w:id="694" w:name="_Toc121908710"/>
      <w:bookmarkStart w:id="695" w:name="_Toc124186505"/>
      <w:bookmarkStart w:id="696" w:name="_Toc137240653"/>
      <w:bookmarkStart w:id="697" w:name="_Toc137244752"/>
      <w:bookmarkStart w:id="698" w:name="_Toc138893966"/>
      <w:bookmarkStart w:id="699" w:name="_Toc138894198"/>
      <w:bookmarkStart w:id="700" w:name="_Toc145036591"/>
      <w:r>
        <w:rPr>
          <w:lang w:eastAsia="zh-CN"/>
        </w:rPr>
        <w:t>7.2.1</w:t>
      </w:r>
      <w:r>
        <w:rPr>
          <w:lang w:eastAsia="zh-CN"/>
        </w:rPr>
        <w:tab/>
        <w:t>General</w:t>
      </w:r>
      <w:bookmarkEnd w:id="692"/>
      <w:bookmarkEnd w:id="693"/>
      <w:bookmarkEnd w:id="694"/>
      <w:bookmarkEnd w:id="695"/>
      <w:bookmarkEnd w:id="696"/>
      <w:bookmarkEnd w:id="697"/>
      <w:bookmarkEnd w:id="698"/>
      <w:bookmarkEnd w:id="699"/>
      <w:bookmarkEnd w:id="700"/>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701" w:name="_Hlk508114944"/>
      <w:r>
        <w:rPr>
          <w:rFonts w:hint="eastAsia"/>
        </w:rPr>
        <w:t xml:space="preserve">the </w:t>
      </w:r>
      <w:r>
        <w:rPr>
          <w:i/>
        </w:rPr>
        <w:t>TAB connector</w:t>
      </w:r>
      <w:r>
        <w:t xml:space="preserve"> for </w:t>
      </w:r>
      <w:bookmarkEnd w:id="701"/>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702" w:name="_Toc4314"/>
      <w:bookmarkStart w:id="703" w:name="_Toc121932997"/>
      <w:bookmarkStart w:id="704" w:name="_Toc121908711"/>
      <w:bookmarkStart w:id="705" w:name="_Toc124186506"/>
      <w:bookmarkStart w:id="706" w:name="_Toc137240654"/>
      <w:bookmarkStart w:id="707" w:name="_Toc137244753"/>
      <w:bookmarkStart w:id="708" w:name="_Toc138893967"/>
      <w:bookmarkStart w:id="709" w:name="_Toc138894199"/>
      <w:bookmarkStart w:id="710" w:name="_Toc145036592"/>
      <w:r>
        <w:rPr>
          <w:lang w:eastAsia="zh-CN"/>
        </w:rPr>
        <w:t>7.2.2</w:t>
      </w:r>
      <w:r>
        <w:rPr>
          <w:lang w:eastAsia="zh-CN"/>
        </w:rPr>
        <w:tab/>
        <w:t xml:space="preserve">Minimum requirements for </w:t>
      </w:r>
      <w:r>
        <w:rPr>
          <w:i/>
        </w:rPr>
        <w:t>SAN type 1-H</w:t>
      </w:r>
      <w:bookmarkEnd w:id="702"/>
      <w:bookmarkEnd w:id="703"/>
      <w:bookmarkEnd w:id="704"/>
      <w:bookmarkEnd w:id="705"/>
      <w:bookmarkEnd w:id="706"/>
      <w:bookmarkEnd w:id="707"/>
      <w:bookmarkEnd w:id="708"/>
      <w:bookmarkEnd w:id="709"/>
      <w:bookmarkEnd w:id="710"/>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Default="00063062" w:rsidP="001329B9">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5EE01B9" w14:textId="77777777">
        <w:trPr>
          <w:cantSplit/>
          <w:jc w:val="center"/>
        </w:trPr>
        <w:tc>
          <w:tcPr>
            <w:tcW w:w="2263" w:type="dxa"/>
            <w:tcBorders>
              <w:bottom w:val="single" w:sz="4" w:space="0" w:color="auto"/>
            </w:tcBorders>
          </w:tcPr>
          <w:p w14:paraId="66E9389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C2E0C1F" w14:textId="77777777" w:rsidR="00D62336" w:rsidRDefault="00063062">
            <w:pPr>
              <w:pStyle w:val="TAH"/>
              <w:rPr>
                <w:rFonts w:eastAsia="MS Mincho" w:cs="Arial"/>
              </w:rPr>
            </w:pPr>
            <w:r>
              <w:rPr>
                <w:rFonts w:cs="Arial"/>
              </w:rPr>
              <w:t>Sub-carrier spacing (kHz)</w:t>
            </w:r>
          </w:p>
        </w:tc>
        <w:tc>
          <w:tcPr>
            <w:tcW w:w="3119" w:type="dxa"/>
          </w:tcPr>
          <w:p w14:paraId="2D93CB5E" w14:textId="77777777" w:rsidR="00D62336" w:rsidRDefault="00063062">
            <w:pPr>
              <w:pStyle w:val="TAH"/>
              <w:rPr>
                <w:rFonts w:cs="Arial"/>
              </w:rPr>
            </w:pPr>
            <w:r>
              <w:rPr>
                <w:rFonts w:cs="Arial"/>
              </w:rPr>
              <w:t>Reference measurement channel</w:t>
            </w:r>
          </w:p>
          <w:p w14:paraId="19EDA147" w14:textId="77777777" w:rsidR="00D62336" w:rsidRDefault="00063062">
            <w:pPr>
              <w:pStyle w:val="TAH"/>
              <w:rPr>
                <w:rFonts w:eastAsia="MS Mincho" w:cs="Arial"/>
                <w:b w:val="0"/>
              </w:rPr>
            </w:pPr>
            <w:r>
              <w:rPr>
                <w:rFonts w:cs="Arial"/>
                <w:b w:val="0"/>
              </w:rPr>
              <w:t>(NOTE)</w:t>
            </w:r>
          </w:p>
          <w:p w14:paraId="4C50E940" w14:textId="77777777" w:rsidR="00D62336" w:rsidRDefault="00D62336">
            <w:pPr>
              <w:pStyle w:val="TAH"/>
              <w:rPr>
                <w:rFonts w:eastAsia="MS Mincho" w:cs="Arial"/>
              </w:rPr>
            </w:pPr>
          </w:p>
        </w:tc>
        <w:tc>
          <w:tcPr>
            <w:tcW w:w="2546" w:type="dxa"/>
          </w:tcPr>
          <w:p w14:paraId="57110887"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4380F96F" w14:textId="77777777" w:rsidR="00D62336" w:rsidRDefault="00063062">
            <w:pPr>
              <w:pStyle w:val="TAH"/>
              <w:rPr>
                <w:rFonts w:eastAsia="MS Mincho" w:cs="Arial"/>
                <w:i/>
              </w:rPr>
            </w:pPr>
            <w:r>
              <w:rPr>
                <w:rFonts w:cs="Arial"/>
              </w:rPr>
              <w:t xml:space="preserve"> (dBm)</w:t>
            </w:r>
          </w:p>
        </w:tc>
      </w:tr>
      <w:tr w:rsidR="00D62336" w14:paraId="6C92D335" w14:textId="77777777">
        <w:trPr>
          <w:cantSplit/>
          <w:jc w:val="center"/>
        </w:trPr>
        <w:tc>
          <w:tcPr>
            <w:tcW w:w="2263" w:type="dxa"/>
            <w:tcBorders>
              <w:bottom w:val="nil"/>
            </w:tcBorders>
            <w:vAlign w:val="center"/>
          </w:tcPr>
          <w:p w14:paraId="56C4ED5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5BD252B0" w14:textId="77777777" w:rsidR="00D62336" w:rsidRDefault="00063062">
            <w:pPr>
              <w:pStyle w:val="TAC"/>
              <w:rPr>
                <w:rFonts w:eastAsia="MS Mincho" w:cs="Arial"/>
              </w:rPr>
            </w:pPr>
            <w:r>
              <w:rPr>
                <w:rFonts w:cs="Arial"/>
              </w:rPr>
              <w:t>15</w:t>
            </w:r>
          </w:p>
        </w:tc>
        <w:tc>
          <w:tcPr>
            <w:tcW w:w="3119" w:type="dxa"/>
            <w:vAlign w:val="center"/>
          </w:tcPr>
          <w:p w14:paraId="2EBAFE3C" w14:textId="77777777" w:rsidR="00D62336" w:rsidRDefault="00063062">
            <w:pPr>
              <w:pStyle w:val="TAC"/>
              <w:rPr>
                <w:rFonts w:eastAsia="MS Mincho" w:cs="Arial"/>
              </w:rPr>
            </w:pPr>
            <w:r>
              <w:rPr>
                <w:rFonts w:cs="Arial"/>
              </w:rPr>
              <w:t>FRC A1-1 in Annex A.1</w:t>
            </w:r>
          </w:p>
        </w:tc>
        <w:tc>
          <w:tcPr>
            <w:tcW w:w="2546" w:type="dxa"/>
            <w:vAlign w:val="center"/>
          </w:tcPr>
          <w:p w14:paraId="56B80489" w14:textId="77777777" w:rsidR="00D62336" w:rsidRDefault="00063062">
            <w:pPr>
              <w:pStyle w:val="TAC"/>
              <w:rPr>
                <w:rFonts w:eastAsia="SimSun" w:cs="Arial"/>
                <w:lang w:val="en-US" w:eastAsia="zh-CN"/>
              </w:rPr>
            </w:pPr>
            <w:r>
              <w:rPr>
                <w:rFonts w:eastAsia="SimSun" w:cs="Arial" w:hint="eastAsia"/>
                <w:lang w:val="en-US" w:eastAsia="zh-CN"/>
              </w:rPr>
              <w:t>-104.4</w:t>
            </w:r>
          </w:p>
        </w:tc>
      </w:tr>
      <w:tr w:rsidR="00D62336" w14:paraId="21FD00E7" w14:textId="77777777">
        <w:trPr>
          <w:cantSplit/>
          <w:jc w:val="center"/>
        </w:trPr>
        <w:tc>
          <w:tcPr>
            <w:tcW w:w="9629" w:type="dxa"/>
            <w:gridSpan w:val="4"/>
            <w:vAlign w:val="center"/>
          </w:tcPr>
          <w:p w14:paraId="1F693402" w14:textId="590FE25A"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2185F09" w14:textId="77777777" w:rsidR="00D62336" w:rsidRDefault="00D62336"/>
    <w:p w14:paraId="7C0289D3" w14:textId="77777777" w:rsidR="00D62336" w:rsidRDefault="00063062" w:rsidP="001329B9">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5FA108EE" w:rsidR="00D62336" w:rsidRDefault="00063062">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AA9247E" w14:textId="5A627B3E" w:rsidR="00D62336" w:rsidRDefault="00063062" w:rsidP="001329B9">
      <w:pPr>
        <w:pStyle w:val="TH"/>
      </w:pPr>
      <w:r>
        <w:t>Table 7.2.</w:t>
      </w:r>
      <w:r w:rsidR="004D62DC">
        <w:t>2</w:t>
      </w:r>
      <w:r>
        <w:t>-</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6E0A0480"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115BA2C8" w:rsidR="004D62DC" w:rsidRDefault="004D62DC" w:rsidP="004D62DC">
            <w:pPr>
              <w:pStyle w:val="TAH"/>
              <w:rPr>
                <w:rFonts w:cs="Arial"/>
                <w:lang w:eastAsia="ja-JP"/>
              </w:rPr>
            </w:pPr>
            <w:r>
              <w:rPr>
                <w:rFonts w:cs="Arial"/>
                <w:lang w:val="it-IT" w:eastAsia="ja-JP"/>
              </w:rPr>
              <w:t>(kHz)</w:t>
            </w:r>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038084F0" w:rsidR="004D62DC" w:rsidRDefault="004D62DC" w:rsidP="004D62DC">
            <w:pPr>
              <w:pStyle w:val="TAH"/>
              <w:rPr>
                <w:rFonts w:cs="Arial"/>
                <w:lang w:eastAsia="ja-JP"/>
              </w:rPr>
            </w:pPr>
            <w:r>
              <w:rPr>
                <w:rFonts w:cs="Arial"/>
                <w:lang w:eastAsia="ja-JP"/>
              </w:rPr>
              <w:t xml:space="preserve"> (dBm)</w:t>
            </w:r>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2FD5E55D" w:rsidR="00D62336" w:rsidRDefault="00063062" w:rsidP="001329B9">
      <w:pPr>
        <w:pStyle w:val="TH"/>
      </w:pPr>
      <w:r>
        <w:lastRenderedPageBreak/>
        <w:t>Table 7.2.</w:t>
      </w:r>
      <w:r w:rsidR="004D62DC">
        <w:t>2</w:t>
      </w:r>
      <w:r>
        <w:t>-</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74789A17"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51BC5951" w:rsidR="004D62DC" w:rsidRDefault="004D62DC" w:rsidP="004D62DC">
            <w:pPr>
              <w:pStyle w:val="TAH"/>
              <w:rPr>
                <w:rFonts w:cs="Arial"/>
                <w:lang w:eastAsia="ja-JP"/>
              </w:rPr>
            </w:pPr>
            <w:r>
              <w:rPr>
                <w:rFonts w:cs="Arial"/>
                <w:lang w:val="it-IT" w:eastAsia="ja-JP"/>
              </w:rPr>
              <w:t>(kHz)</w:t>
            </w:r>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1BB6718" w:rsidR="004D62DC" w:rsidRDefault="004D62DC" w:rsidP="004D62DC">
            <w:pPr>
              <w:pStyle w:val="TAH"/>
              <w:rPr>
                <w:rFonts w:cs="Arial"/>
                <w:lang w:eastAsia="ja-JP"/>
              </w:rPr>
            </w:pPr>
            <w:r>
              <w:rPr>
                <w:rFonts w:cs="Arial"/>
                <w:lang w:eastAsia="ja-JP"/>
              </w:rPr>
              <w:t xml:space="preserve"> (dBm)</w:t>
            </w:r>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711" w:name="_Toc29244"/>
      <w:bookmarkStart w:id="712" w:name="_Toc121932998"/>
      <w:bookmarkStart w:id="713" w:name="_Toc121908712"/>
      <w:bookmarkStart w:id="714" w:name="_Toc124186507"/>
      <w:bookmarkStart w:id="715" w:name="_Toc137240655"/>
      <w:bookmarkStart w:id="716" w:name="_Toc137244754"/>
      <w:bookmarkStart w:id="717" w:name="_Toc138893968"/>
      <w:bookmarkStart w:id="718" w:name="_Toc138894200"/>
      <w:bookmarkStart w:id="719" w:name="_Toc145036593"/>
      <w:r>
        <w:rPr>
          <w:rFonts w:hint="eastAsia"/>
          <w:lang w:val="en-US" w:eastAsia="zh-CN"/>
        </w:rPr>
        <w:t>7.3</w:t>
      </w:r>
      <w:r>
        <w:rPr>
          <w:rFonts w:hint="eastAsia"/>
          <w:lang w:val="en-US" w:eastAsia="zh-CN"/>
        </w:rPr>
        <w:tab/>
        <w:t>Dynamic range</w:t>
      </w:r>
      <w:bookmarkEnd w:id="711"/>
      <w:bookmarkEnd w:id="712"/>
      <w:bookmarkEnd w:id="713"/>
      <w:bookmarkEnd w:id="714"/>
      <w:bookmarkEnd w:id="715"/>
      <w:bookmarkEnd w:id="716"/>
      <w:bookmarkEnd w:id="717"/>
      <w:bookmarkEnd w:id="718"/>
      <w:bookmarkEnd w:id="719"/>
    </w:p>
    <w:p w14:paraId="66A6F551" w14:textId="77777777" w:rsidR="00D62336" w:rsidRDefault="00063062">
      <w:pPr>
        <w:pStyle w:val="Heading3"/>
        <w:rPr>
          <w:lang w:eastAsia="zh-CN"/>
        </w:rPr>
      </w:pPr>
      <w:bookmarkStart w:id="720" w:name="_Toc5762"/>
      <w:bookmarkStart w:id="721" w:name="_Toc121932999"/>
      <w:bookmarkStart w:id="722" w:name="_Toc121908713"/>
      <w:bookmarkStart w:id="723" w:name="_Toc124186508"/>
      <w:bookmarkStart w:id="724" w:name="_Toc137240656"/>
      <w:bookmarkStart w:id="725" w:name="_Toc137244755"/>
      <w:bookmarkStart w:id="726" w:name="_Toc138893969"/>
      <w:bookmarkStart w:id="727" w:name="_Toc138894201"/>
      <w:bookmarkStart w:id="728" w:name="_Toc145036594"/>
      <w:r>
        <w:rPr>
          <w:lang w:eastAsia="zh-CN"/>
        </w:rPr>
        <w:t>7.3.1</w:t>
      </w:r>
      <w:r>
        <w:rPr>
          <w:lang w:eastAsia="zh-CN"/>
        </w:rPr>
        <w:tab/>
        <w:t>General</w:t>
      </w:r>
      <w:bookmarkEnd w:id="720"/>
      <w:bookmarkEnd w:id="721"/>
      <w:bookmarkEnd w:id="722"/>
      <w:bookmarkEnd w:id="723"/>
      <w:bookmarkEnd w:id="724"/>
      <w:bookmarkEnd w:id="725"/>
      <w:bookmarkEnd w:id="726"/>
      <w:bookmarkEnd w:id="727"/>
      <w:bookmarkEnd w:id="728"/>
    </w:p>
    <w:p w14:paraId="2E1E14AB" w14:textId="0B2E24A7" w:rsidR="00D62336" w:rsidRDefault="0011778B">
      <w:r>
        <w:t xml:space="preserve">The dynamic range is specified as a measure of the capability of the receiver to receive a wanted signal in the presence of an interfering signal </w:t>
      </w:r>
      <w:bookmarkStart w:id="729" w:name="_Hlk508114964"/>
      <w:r>
        <w:t xml:space="preserve">at the </w:t>
      </w:r>
      <w:r w:rsidRPr="00CE51EA">
        <w:rPr>
          <w:i/>
        </w:rPr>
        <w:t>TAB connector</w:t>
      </w:r>
      <w:r>
        <w:rPr>
          <w:lang w:val="en-US" w:eastAsia="zh-CN"/>
        </w:rPr>
        <w:t xml:space="preserve"> </w:t>
      </w:r>
      <w:r>
        <w:rPr>
          <w:rFonts w:eastAsia="??"/>
        </w:rPr>
        <w:t xml:space="preserve">for </w:t>
      </w:r>
      <w:bookmarkEnd w:id="729"/>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730" w:name="_Toc2137"/>
      <w:bookmarkStart w:id="731" w:name="_Toc121933000"/>
      <w:bookmarkStart w:id="732" w:name="_Toc121908714"/>
      <w:bookmarkStart w:id="733" w:name="_Toc124186509"/>
      <w:bookmarkStart w:id="734" w:name="_Toc137240657"/>
      <w:bookmarkStart w:id="735" w:name="_Toc137244756"/>
      <w:bookmarkStart w:id="736" w:name="_Toc138893970"/>
      <w:bookmarkStart w:id="737" w:name="_Toc138894202"/>
      <w:bookmarkStart w:id="738" w:name="_Toc145036595"/>
      <w:r>
        <w:rPr>
          <w:lang w:eastAsia="zh-CN"/>
        </w:rPr>
        <w:t>7.3.2</w:t>
      </w:r>
      <w:r>
        <w:rPr>
          <w:lang w:eastAsia="zh-CN"/>
        </w:rPr>
        <w:tab/>
        <w:t xml:space="preserve">Minimum requirements for </w:t>
      </w:r>
      <w:r>
        <w:rPr>
          <w:i/>
        </w:rPr>
        <w:t>SAN type 1-H</w:t>
      </w:r>
      <w:bookmarkEnd w:id="730"/>
      <w:bookmarkEnd w:id="731"/>
      <w:bookmarkEnd w:id="732"/>
      <w:bookmarkEnd w:id="733"/>
      <w:bookmarkEnd w:id="734"/>
      <w:bookmarkEnd w:id="735"/>
      <w:bookmarkEnd w:id="736"/>
      <w:bookmarkEnd w:id="737"/>
      <w:bookmarkEnd w:id="738"/>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6079CB8B" w14:textId="6D8DDEF3"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1CA41591" w14:textId="77777777">
        <w:trPr>
          <w:jc w:val="center"/>
        </w:trPr>
        <w:tc>
          <w:tcPr>
            <w:tcW w:w="1116" w:type="dxa"/>
            <w:vAlign w:val="center"/>
          </w:tcPr>
          <w:p w14:paraId="3B826EFC" w14:textId="15B6B19C"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1CC86CFD" w:rsidR="0011778B" w:rsidRDefault="0011778B" w:rsidP="0011778B">
            <w:pPr>
              <w:pStyle w:val="TAH"/>
              <w:rPr>
                <w:rFonts w:cs="Arial"/>
              </w:rPr>
            </w:pPr>
            <w:r>
              <w:rPr>
                <w:rFonts w:cs="Arial"/>
              </w:rPr>
              <w:t>Wanted signal mean power (dBm)</w:t>
            </w:r>
          </w:p>
        </w:tc>
        <w:tc>
          <w:tcPr>
            <w:tcW w:w="1567" w:type="dxa"/>
            <w:vAlign w:val="center"/>
          </w:tcPr>
          <w:p w14:paraId="539572BD" w14:textId="5009EC0B" w:rsidR="0011778B" w:rsidRDefault="0011778B" w:rsidP="0011778B">
            <w:pPr>
              <w:pStyle w:val="TAH"/>
              <w:rPr>
                <w:rFonts w:cs="Arial"/>
              </w:rPr>
            </w:pPr>
            <w:r>
              <w:rPr>
                <w:rFonts w:cs="Arial"/>
              </w:rPr>
              <w:t>Interfering signal mean power (dBm) / BW</w:t>
            </w:r>
            <w:r>
              <w:rPr>
                <w:rFonts w:cs="Arial"/>
                <w:vertAlign w:val="subscript"/>
              </w:rPr>
              <w:t>Config</w:t>
            </w:r>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77777777" w:rsidR="00D62336" w:rsidRDefault="00063062">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4EC4B83" w14:textId="011B1AF1"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27B13C70"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55685161"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3FD32C2C" w14:textId="1E06D506"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77777777" w:rsidR="009A3ABD" w:rsidRDefault="009A3ABD" w:rsidP="009A3ABD">
      <w:pPr>
        <w:pStyle w:val="TH"/>
        <w:rPr>
          <w:rFonts w:eastAsia="Osaka"/>
        </w:rPr>
      </w:pPr>
      <w:bookmarkStart w:id="739" w:name="_Toc12046"/>
      <w:bookmarkStart w:id="740" w:name="_Toc121933001"/>
      <w:bookmarkStart w:id="741" w:name="_Toc121908715"/>
      <w:bookmarkStart w:id="742"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07271868"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1DFFD5D"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50BF3AB8" w14:textId="09079961"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6E7B953F" w14:textId="77777777" w:rsidR="00D62336" w:rsidRDefault="00063062">
      <w:pPr>
        <w:pStyle w:val="Heading2"/>
        <w:rPr>
          <w:lang w:val="en-US" w:eastAsia="zh-CN"/>
        </w:rPr>
      </w:pPr>
      <w:bookmarkStart w:id="743" w:name="_Toc137240658"/>
      <w:bookmarkStart w:id="744" w:name="_Toc137244757"/>
      <w:bookmarkStart w:id="745" w:name="_Toc138893971"/>
      <w:bookmarkStart w:id="746" w:name="_Toc138894203"/>
      <w:bookmarkStart w:id="747" w:name="_Toc145036596"/>
      <w:r>
        <w:rPr>
          <w:rFonts w:hint="eastAsia"/>
          <w:lang w:val="en-US" w:eastAsia="zh-CN"/>
        </w:rPr>
        <w:lastRenderedPageBreak/>
        <w:t>7.4</w:t>
      </w:r>
      <w:r>
        <w:rPr>
          <w:rFonts w:hint="eastAsia"/>
          <w:lang w:val="en-US" w:eastAsia="zh-CN"/>
        </w:rPr>
        <w:tab/>
        <w:t>In-band selectivity and blocking</w:t>
      </w:r>
      <w:bookmarkEnd w:id="739"/>
      <w:bookmarkEnd w:id="740"/>
      <w:bookmarkEnd w:id="741"/>
      <w:bookmarkEnd w:id="742"/>
      <w:bookmarkEnd w:id="743"/>
      <w:bookmarkEnd w:id="744"/>
      <w:bookmarkEnd w:id="745"/>
      <w:bookmarkEnd w:id="746"/>
      <w:bookmarkEnd w:id="747"/>
    </w:p>
    <w:p w14:paraId="16197C10" w14:textId="77777777" w:rsidR="00D62336" w:rsidRDefault="00063062">
      <w:pPr>
        <w:pStyle w:val="Heading3"/>
        <w:rPr>
          <w:lang w:eastAsia="zh-CN"/>
        </w:rPr>
      </w:pPr>
      <w:bookmarkStart w:id="748" w:name="_Toc15801"/>
      <w:bookmarkStart w:id="749" w:name="_Toc121933002"/>
      <w:bookmarkStart w:id="750" w:name="_Toc121908716"/>
      <w:bookmarkStart w:id="751" w:name="_Toc124186511"/>
      <w:bookmarkStart w:id="752" w:name="_Toc137240659"/>
      <w:bookmarkStart w:id="753" w:name="_Toc137244758"/>
      <w:bookmarkStart w:id="754" w:name="_Toc138893972"/>
      <w:bookmarkStart w:id="755" w:name="_Toc138894204"/>
      <w:bookmarkStart w:id="756" w:name="_Toc145036597"/>
      <w:r>
        <w:rPr>
          <w:lang w:eastAsia="zh-CN"/>
        </w:rPr>
        <w:t>7.4.1</w:t>
      </w:r>
      <w:r>
        <w:rPr>
          <w:lang w:eastAsia="zh-CN"/>
        </w:rPr>
        <w:tab/>
        <w:t>Adjacent Channel Selectivity (ACS)</w:t>
      </w:r>
      <w:bookmarkEnd w:id="748"/>
      <w:bookmarkEnd w:id="749"/>
      <w:bookmarkEnd w:id="750"/>
      <w:bookmarkEnd w:id="751"/>
      <w:bookmarkEnd w:id="752"/>
      <w:bookmarkEnd w:id="753"/>
      <w:bookmarkEnd w:id="754"/>
      <w:bookmarkEnd w:id="755"/>
      <w:bookmarkEnd w:id="756"/>
    </w:p>
    <w:p w14:paraId="6AB9341F" w14:textId="77777777" w:rsidR="00D62336" w:rsidRDefault="00063062">
      <w:pPr>
        <w:pStyle w:val="Heading4"/>
        <w:rPr>
          <w:lang w:eastAsia="zh-CN"/>
        </w:rPr>
      </w:pPr>
      <w:bookmarkStart w:id="757" w:name="_Toc25350"/>
      <w:bookmarkStart w:id="758" w:name="_Toc121933003"/>
      <w:bookmarkStart w:id="759" w:name="_Toc121908717"/>
      <w:bookmarkStart w:id="760" w:name="_Toc124186512"/>
      <w:bookmarkStart w:id="761" w:name="_Toc137240660"/>
      <w:bookmarkStart w:id="762" w:name="_Toc137244759"/>
      <w:bookmarkStart w:id="763" w:name="_Toc138893973"/>
      <w:bookmarkStart w:id="764" w:name="_Toc138894205"/>
      <w:bookmarkStart w:id="765" w:name="_Toc145036598"/>
      <w:r>
        <w:rPr>
          <w:lang w:eastAsia="zh-CN"/>
        </w:rPr>
        <w:t>7.4.1.1</w:t>
      </w:r>
      <w:r>
        <w:rPr>
          <w:lang w:eastAsia="zh-CN"/>
        </w:rPr>
        <w:tab/>
        <w:t>General</w:t>
      </w:r>
      <w:bookmarkEnd w:id="757"/>
      <w:bookmarkEnd w:id="758"/>
      <w:bookmarkEnd w:id="759"/>
      <w:bookmarkEnd w:id="760"/>
      <w:bookmarkEnd w:id="761"/>
      <w:bookmarkEnd w:id="762"/>
      <w:bookmarkEnd w:id="763"/>
      <w:bookmarkEnd w:id="764"/>
      <w:bookmarkEnd w:id="765"/>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766" w:name="_Toc12832"/>
      <w:bookmarkStart w:id="767" w:name="_Toc121933004"/>
      <w:bookmarkStart w:id="768" w:name="_Toc121908718"/>
      <w:bookmarkStart w:id="769" w:name="_Toc124186513"/>
      <w:bookmarkStart w:id="770" w:name="_Toc137240661"/>
      <w:bookmarkStart w:id="771" w:name="_Toc137244760"/>
      <w:bookmarkStart w:id="772" w:name="_Toc138893974"/>
      <w:bookmarkStart w:id="773" w:name="_Toc138894206"/>
      <w:bookmarkStart w:id="774" w:name="_Toc145036599"/>
      <w:r>
        <w:rPr>
          <w:lang w:eastAsia="zh-CN"/>
        </w:rPr>
        <w:t>7.4.1.2</w:t>
      </w:r>
      <w:r>
        <w:rPr>
          <w:lang w:eastAsia="zh-CN"/>
        </w:rPr>
        <w:tab/>
        <w:t xml:space="preserve">Minimum requirements for </w:t>
      </w:r>
      <w:r>
        <w:rPr>
          <w:i/>
        </w:rPr>
        <w:t>SAN type 1-H</w:t>
      </w:r>
      <w:bookmarkEnd w:id="766"/>
      <w:bookmarkEnd w:id="767"/>
      <w:bookmarkEnd w:id="768"/>
      <w:bookmarkEnd w:id="769"/>
      <w:bookmarkEnd w:id="770"/>
      <w:bookmarkEnd w:id="771"/>
      <w:bookmarkEnd w:id="772"/>
      <w:bookmarkEnd w:id="773"/>
      <w:bookmarkEnd w:id="774"/>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775" w:name="_Toc121933005"/>
      <w:bookmarkStart w:id="776" w:name="_Toc121908719"/>
      <w:bookmarkStart w:id="777" w:name="_Toc124186514"/>
      <w:bookmarkStart w:id="778" w:name="_Toc137240662"/>
      <w:bookmarkStart w:id="779" w:name="_Toc137244761"/>
      <w:bookmarkStart w:id="780" w:name="_Toc138893975"/>
      <w:bookmarkStart w:id="781" w:name="_Toc138894207"/>
      <w:bookmarkStart w:id="782" w:name="_Toc145036600"/>
      <w:bookmarkStart w:id="783" w:name="_Toc12035"/>
      <w:r>
        <w:rPr>
          <w:lang w:eastAsia="zh-CN"/>
        </w:rPr>
        <w:lastRenderedPageBreak/>
        <w:t>7.4.2</w:t>
      </w:r>
      <w:r>
        <w:rPr>
          <w:lang w:eastAsia="zh-CN"/>
        </w:rPr>
        <w:tab/>
        <w:t>In-band blocking</w:t>
      </w:r>
      <w:bookmarkEnd w:id="775"/>
      <w:bookmarkEnd w:id="776"/>
      <w:bookmarkEnd w:id="777"/>
      <w:bookmarkEnd w:id="778"/>
      <w:bookmarkEnd w:id="779"/>
      <w:bookmarkEnd w:id="780"/>
      <w:bookmarkEnd w:id="781"/>
      <w:bookmarkEnd w:id="782"/>
    </w:p>
    <w:bookmarkEnd w:id="783"/>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784" w:name="_Toc17467"/>
      <w:bookmarkStart w:id="785" w:name="_Toc121933006"/>
      <w:bookmarkStart w:id="786" w:name="_Toc121908720"/>
      <w:bookmarkStart w:id="787" w:name="_Toc124186515"/>
      <w:bookmarkStart w:id="788" w:name="_Toc137240663"/>
      <w:bookmarkStart w:id="789" w:name="_Toc137244762"/>
      <w:bookmarkStart w:id="790" w:name="_Toc138893976"/>
      <w:bookmarkStart w:id="791" w:name="_Toc138894208"/>
      <w:bookmarkStart w:id="792" w:name="_Toc145036601"/>
      <w:r>
        <w:rPr>
          <w:rFonts w:hint="eastAsia"/>
          <w:lang w:val="en-US" w:eastAsia="zh-CN"/>
        </w:rPr>
        <w:t>7.5</w:t>
      </w:r>
      <w:r>
        <w:rPr>
          <w:rFonts w:hint="eastAsia"/>
          <w:lang w:val="en-US" w:eastAsia="zh-CN"/>
        </w:rPr>
        <w:tab/>
        <w:t>Out-of-band blocking</w:t>
      </w:r>
      <w:bookmarkEnd w:id="784"/>
      <w:bookmarkEnd w:id="785"/>
      <w:bookmarkEnd w:id="786"/>
      <w:bookmarkEnd w:id="787"/>
      <w:bookmarkEnd w:id="788"/>
      <w:bookmarkEnd w:id="789"/>
      <w:bookmarkEnd w:id="790"/>
      <w:bookmarkEnd w:id="791"/>
      <w:bookmarkEnd w:id="792"/>
    </w:p>
    <w:p w14:paraId="5FD5C6F2" w14:textId="77777777" w:rsidR="00D62336" w:rsidRDefault="00063062">
      <w:pPr>
        <w:pStyle w:val="Heading3"/>
        <w:rPr>
          <w:lang w:eastAsia="zh-CN"/>
        </w:rPr>
      </w:pPr>
      <w:bookmarkStart w:id="793" w:name="_Toc16801"/>
      <w:bookmarkStart w:id="794" w:name="_Toc121933007"/>
      <w:bookmarkStart w:id="795" w:name="_Toc121908721"/>
      <w:bookmarkStart w:id="796" w:name="_Toc124186516"/>
      <w:bookmarkStart w:id="797" w:name="_Toc137240664"/>
      <w:bookmarkStart w:id="798" w:name="_Toc137244763"/>
      <w:bookmarkStart w:id="799" w:name="_Toc138893977"/>
      <w:bookmarkStart w:id="800" w:name="_Toc138894209"/>
      <w:bookmarkStart w:id="801" w:name="_Toc145036602"/>
      <w:r>
        <w:rPr>
          <w:lang w:eastAsia="zh-CN"/>
        </w:rPr>
        <w:t>7.5.1</w:t>
      </w:r>
      <w:r>
        <w:rPr>
          <w:lang w:eastAsia="zh-CN"/>
        </w:rPr>
        <w:tab/>
        <w:t>General</w:t>
      </w:r>
      <w:bookmarkEnd w:id="793"/>
      <w:bookmarkEnd w:id="794"/>
      <w:bookmarkEnd w:id="795"/>
      <w:bookmarkEnd w:id="796"/>
      <w:bookmarkEnd w:id="797"/>
      <w:bookmarkEnd w:id="798"/>
      <w:bookmarkEnd w:id="799"/>
      <w:bookmarkEnd w:id="800"/>
      <w:bookmarkEnd w:id="801"/>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802" w:name="_Toc12338"/>
      <w:bookmarkStart w:id="803" w:name="_Toc121933008"/>
      <w:bookmarkStart w:id="804" w:name="_Toc121908722"/>
      <w:bookmarkStart w:id="805" w:name="_Toc124186517"/>
      <w:bookmarkStart w:id="806" w:name="_Toc137240665"/>
      <w:bookmarkStart w:id="807" w:name="_Toc137244764"/>
      <w:bookmarkStart w:id="808" w:name="_Toc138893978"/>
      <w:bookmarkStart w:id="809" w:name="_Toc138894210"/>
      <w:bookmarkStart w:id="810" w:name="_Toc145036603"/>
      <w:r>
        <w:rPr>
          <w:lang w:eastAsia="zh-CN"/>
        </w:rPr>
        <w:t>7.5.2</w:t>
      </w:r>
      <w:r>
        <w:rPr>
          <w:lang w:eastAsia="zh-CN"/>
        </w:rPr>
        <w:tab/>
        <w:t xml:space="preserve">Minimum requirements for </w:t>
      </w:r>
      <w:r>
        <w:rPr>
          <w:i/>
        </w:rPr>
        <w:t>SAN type 1-H</w:t>
      </w:r>
      <w:bookmarkEnd w:id="802"/>
      <w:bookmarkEnd w:id="803"/>
      <w:bookmarkEnd w:id="804"/>
      <w:bookmarkEnd w:id="805"/>
      <w:bookmarkEnd w:id="806"/>
      <w:bookmarkEnd w:id="807"/>
      <w:bookmarkEnd w:id="808"/>
      <w:bookmarkEnd w:id="809"/>
      <w:bookmarkEnd w:id="810"/>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77777777" w:rsidR="00D62336" w:rsidRDefault="00063062">
      <w:pPr>
        <w:rPr>
          <w:rFonts w:eastAsia="SimSun"/>
          <w:i/>
        </w:rPr>
      </w:pPr>
      <w:r>
        <w:rPr>
          <w:rFonts w:eastAsia="SimSun"/>
        </w:rPr>
        <w:t xml:space="preserve">Minimum conducted requirement is defined at the </w:t>
      </w:r>
      <w:r>
        <w:rPr>
          <w:rFonts w:eastAsia="SimSun"/>
          <w:i/>
        </w:rPr>
        <w:t>antenna connector</w:t>
      </w:r>
      <w:r>
        <w:rPr>
          <w:rFonts w:eastAsia="SimSun"/>
        </w:rPr>
        <w:t xml:space="preserve">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C74F839" w:rsidR="00CC6BB2" w:rsidRDefault="00CC6BB2"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r>
              <w:t>Δf</w:t>
            </w:r>
            <w:r>
              <w:rPr>
                <w:vertAlign w:val="subscript"/>
              </w:rPr>
              <w:t>OOB</w:t>
            </w:r>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811" w:name="_Toc5732"/>
      <w:bookmarkStart w:id="812" w:name="_Toc121933009"/>
      <w:bookmarkStart w:id="813" w:name="_Toc121908723"/>
      <w:bookmarkStart w:id="814" w:name="_Toc124186518"/>
      <w:bookmarkStart w:id="815" w:name="_Toc137240666"/>
      <w:bookmarkStart w:id="816" w:name="_Toc137244765"/>
      <w:bookmarkStart w:id="817" w:name="_Toc138893979"/>
      <w:bookmarkStart w:id="818" w:name="_Toc138894211"/>
      <w:bookmarkStart w:id="819" w:name="_Toc145036604"/>
      <w:r>
        <w:rPr>
          <w:rFonts w:hint="eastAsia"/>
          <w:lang w:val="en-US" w:eastAsia="zh-CN"/>
        </w:rPr>
        <w:t>7.6</w:t>
      </w:r>
      <w:r>
        <w:rPr>
          <w:rFonts w:hint="eastAsia"/>
          <w:lang w:val="en-US" w:eastAsia="zh-CN"/>
        </w:rPr>
        <w:tab/>
        <w:t>Receiver spurious emissions</w:t>
      </w:r>
      <w:bookmarkEnd w:id="811"/>
      <w:bookmarkEnd w:id="812"/>
      <w:bookmarkEnd w:id="813"/>
      <w:bookmarkEnd w:id="814"/>
      <w:bookmarkEnd w:id="815"/>
      <w:bookmarkEnd w:id="816"/>
      <w:bookmarkEnd w:id="817"/>
      <w:bookmarkEnd w:id="818"/>
      <w:bookmarkEnd w:id="819"/>
    </w:p>
    <w:p w14:paraId="118ED8CA" w14:textId="77777777" w:rsidR="00D62336" w:rsidRDefault="00063062">
      <w:pPr>
        <w:pStyle w:val="Heading3"/>
        <w:rPr>
          <w:lang w:eastAsia="zh-CN"/>
        </w:rPr>
      </w:pPr>
      <w:bookmarkStart w:id="820" w:name="_Toc23438"/>
      <w:bookmarkStart w:id="821" w:name="_Toc121933010"/>
      <w:bookmarkStart w:id="822" w:name="_Toc121908724"/>
      <w:bookmarkStart w:id="823" w:name="_Toc124186519"/>
      <w:bookmarkStart w:id="824" w:name="_Toc137240667"/>
      <w:bookmarkStart w:id="825" w:name="_Toc137244766"/>
      <w:bookmarkStart w:id="826" w:name="_Toc138893980"/>
      <w:bookmarkStart w:id="827" w:name="_Toc138894212"/>
      <w:bookmarkStart w:id="828" w:name="_Toc145036605"/>
      <w:r>
        <w:rPr>
          <w:lang w:eastAsia="zh-CN"/>
        </w:rPr>
        <w:t>7.6.1</w:t>
      </w:r>
      <w:r>
        <w:rPr>
          <w:lang w:eastAsia="zh-CN"/>
        </w:rPr>
        <w:tab/>
        <w:t>General</w:t>
      </w:r>
      <w:bookmarkEnd w:id="820"/>
      <w:bookmarkEnd w:id="821"/>
      <w:bookmarkEnd w:id="822"/>
      <w:bookmarkEnd w:id="823"/>
      <w:bookmarkEnd w:id="824"/>
      <w:bookmarkEnd w:id="825"/>
      <w:bookmarkEnd w:id="826"/>
      <w:bookmarkEnd w:id="827"/>
      <w:bookmarkEnd w:id="828"/>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829" w:name="_Toc361"/>
      <w:bookmarkStart w:id="830" w:name="_Toc121933011"/>
      <w:bookmarkStart w:id="831" w:name="_Toc121908725"/>
      <w:bookmarkStart w:id="832" w:name="_Toc124186520"/>
      <w:bookmarkStart w:id="833" w:name="_Toc137240668"/>
      <w:bookmarkStart w:id="834" w:name="_Toc137244767"/>
      <w:bookmarkStart w:id="835" w:name="_Toc138893981"/>
      <w:bookmarkStart w:id="836" w:name="_Toc138894213"/>
      <w:bookmarkStart w:id="837" w:name="_Toc145036606"/>
      <w:r>
        <w:rPr>
          <w:rFonts w:hint="eastAsia"/>
          <w:lang w:val="en-US" w:eastAsia="zh-CN"/>
        </w:rPr>
        <w:t>7.7</w:t>
      </w:r>
      <w:r>
        <w:rPr>
          <w:rFonts w:hint="eastAsia"/>
          <w:lang w:val="en-US" w:eastAsia="zh-CN"/>
        </w:rPr>
        <w:tab/>
        <w:t>Receiver intermodulation</w:t>
      </w:r>
      <w:bookmarkEnd w:id="829"/>
      <w:bookmarkEnd w:id="830"/>
      <w:bookmarkEnd w:id="831"/>
      <w:bookmarkEnd w:id="832"/>
      <w:bookmarkEnd w:id="833"/>
      <w:bookmarkEnd w:id="834"/>
      <w:bookmarkEnd w:id="835"/>
      <w:bookmarkEnd w:id="836"/>
      <w:bookmarkEnd w:id="837"/>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838" w:name="_Toc20659"/>
      <w:bookmarkStart w:id="839" w:name="_Toc121933012"/>
      <w:bookmarkStart w:id="840" w:name="_Toc121908726"/>
      <w:bookmarkStart w:id="841" w:name="_Toc124186521"/>
      <w:bookmarkStart w:id="842" w:name="_Toc137240669"/>
      <w:bookmarkStart w:id="843" w:name="_Toc137244768"/>
      <w:bookmarkStart w:id="844" w:name="_Toc138893982"/>
      <w:bookmarkStart w:id="845" w:name="_Toc138894214"/>
      <w:bookmarkStart w:id="846" w:name="_Toc145036607"/>
      <w:r>
        <w:rPr>
          <w:rFonts w:hint="eastAsia"/>
          <w:lang w:val="en-US" w:eastAsia="zh-CN"/>
        </w:rPr>
        <w:lastRenderedPageBreak/>
        <w:t>7.8</w:t>
      </w:r>
      <w:r>
        <w:rPr>
          <w:rFonts w:hint="eastAsia"/>
          <w:lang w:val="en-US" w:eastAsia="zh-CN"/>
        </w:rPr>
        <w:tab/>
        <w:t>In-channel selectivity</w:t>
      </w:r>
      <w:bookmarkEnd w:id="838"/>
      <w:bookmarkEnd w:id="839"/>
      <w:bookmarkEnd w:id="840"/>
      <w:bookmarkEnd w:id="841"/>
      <w:bookmarkEnd w:id="842"/>
      <w:bookmarkEnd w:id="843"/>
      <w:bookmarkEnd w:id="844"/>
      <w:bookmarkEnd w:id="845"/>
      <w:bookmarkEnd w:id="846"/>
    </w:p>
    <w:p w14:paraId="44B809F1" w14:textId="77777777" w:rsidR="00D62336" w:rsidRDefault="00063062">
      <w:pPr>
        <w:pStyle w:val="Heading3"/>
        <w:rPr>
          <w:lang w:eastAsia="zh-CN"/>
        </w:rPr>
      </w:pPr>
      <w:bookmarkStart w:id="847" w:name="_Toc18693"/>
      <w:bookmarkStart w:id="848" w:name="_Toc121933013"/>
      <w:bookmarkStart w:id="849" w:name="_Toc121908727"/>
      <w:bookmarkStart w:id="850" w:name="_Toc124186522"/>
      <w:bookmarkStart w:id="851" w:name="_Toc137240670"/>
      <w:bookmarkStart w:id="852" w:name="_Toc137244769"/>
      <w:bookmarkStart w:id="853" w:name="_Toc138893983"/>
      <w:bookmarkStart w:id="854" w:name="_Toc138894215"/>
      <w:bookmarkStart w:id="855" w:name="_Toc145036608"/>
      <w:r>
        <w:rPr>
          <w:lang w:eastAsia="zh-CN"/>
        </w:rPr>
        <w:t>7.8.1</w:t>
      </w:r>
      <w:r>
        <w:rPr>
          <w:lang w:eastAsia="zh-CN"/>
        </w:rPr>
        <w:tab/>
        <w:t>General</w:t>
      </w:r>
      <w:bookmarkEnd w:id="847"/>
      <w:bookmarkEnd w:id="848"/>
      <w:bookmarkEnd w:id="849"/>
      <w:bookmarkEnd w:id="850"/>
      <w:bookmarkEnd w:id="851"/>
      <w:bookmarkEnd w:id="852"/>
      <w:bookmarkEnd w:id="853"/>
      <w:bookmarkEnd w:id="854"/>
      <w:bookmarkEnd w:id="855"/>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856" w:name="_Toc11312"/>
      <w:bookmarkStart w:id="857" w:name="_Toc121933014"/>
      <w:bookmarkStart w:id="858" w:name="_Toc121908728"/>
      <w:bookmarkStart w:id="859" w:name="_Toc124186523"/>
      <w:bookmarkStart w:id="860" w:name="_Toc137240671"/>
      <w:bookmarkStart w:id="861" w:name="_Toc137244770"/>
      <w:bookmarkStart w:id="862" w:name="_Toc138893984"/>
      <w:bookmarkStart w:id="863" w:name="_Toc138894216"/>
      <w:bookmarkStart w:id="864" w:name="_Toc145036609"/>
      <w:r>
        <w:rPr>
          <w:lang w:eastAsia="zh-CN"/>
        </w:rPr>
        <w:t>7.8.2</w:t>
      </w:r>
      <w:r>
        <w:rPr>
          <w:lang w:eastAsia="zh-CN"/>
        </w:rPr>
        <w:tab/>
        <w:t xml:space="preserve">Minimum requirements for </w:t>
      </w:r>
      <w:r>
        <w:rPr>
          <w:i/>
        </w:rPr>
        <w:t>SAN type 1-H</w:t>
      </w:r>
      <w:bookmarkEnd w:id="856"/>
      <w:bookmarkEnd w:id="857"/>
      <w:bookmarkEnd w:id="858"/>
      <w:bookmarkEnd w:id="859"/>
      <w:bookmarkEnd w:id="860"/>
      <w:bookmarkEnd w:id="861"/>
      <w:bookmarkEnd w:id="862"/>
      <w:bookmarkEnd w:id="863"/>
      <w:bookmarkEnd w:id="864"/>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Default="00D62336">
      <w:pPr>
        <w:rPr>
          <w:lang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Default="00D62336">
      <w:pPr>
        <w:rPr>
          <w:lang w:eastAsia="zh-CN"/>
        </w:rPr>
      </w:pPr>
    </w:p>
    <w:p w14:paraId="1BA724B6" w14:textId="77777777" w:rsidR="00D62336" w:rsidRDefault="00063062">
      <w:pPr>
        <w:pStyle w:val="Heading1"/>
        <w:rPr>
          <w:lang w:eastAsia="zh-CN"/>
        </w:rPr>
      </w:pPr>
      <w:bookmarkStart w:id="865" w:name="_Toc25150"/>
      <w:bookmarkStart w:id="866" w:name="_Toc121933015"/>
      <w:bookmarkStart w:id="867" w:name="_Toc121908729"/>
      <w:bookmarkStart w:id="868" w:name="_Toc124186524"/>
      <w:bookmarkStart w:id="869" w:name="_Toc137240672"/>
      <w:bookmarkStart w:id="870" w:name="_Toc137244771"/>
      <w:bookmarkStart w:id="871" w:name="_Toc138893985"/>
      <w:bookmarkStart w:id="872" w:name="_Toc138894217"/>
      <w:bookmarkStart w:id="873" w:name="_Toc145036610"/>
      <w:r>
        <w:rPr>
          <w:lang w:eastAsia="zh-CN"/>
        </w:rPr>
        <w:t>8</w:t>
      </w:r>
      <w:r>
        <w:rPr>
          <w:lang w:eastAsia="zh-CN"/>
        </w:rPr>
        <w:tab/>
        <w:t>Conducted performance requirements</w:t>
      </w:r>
      <w:bookmarkEnd w:id="865"/>
      <w:bookmarkEnd w:id="866"/>
      <w:bookmarkEnd w:id="867"/>
      <w:bookmarkEnd w:id="868"/>
      <w:bookmarkEnd w:id="869"/>
      <w:bookmarkEnd w:id="870"/>
      <w:bookmarkEnd w:id="871"/>
      <w:bookmarkEnd w:id="872"/>
      <w:bookmarkEnd w:id="873"/>
    </w:p>
    <w:p w14:paraId="76382A5D" w14:textId="77777777" w:rsidR="00D62336" w:rsidRDefault="00063062">
      <w:pPr>
        <w:pStyle w:val="Heading2"/>
        <w:rPr>
          <w:lang w:eastAsia="zh-CN"/>
        </w:rPr>
      </w:pPr>
      <w:bookmarkStart w:id="874" w:name="_Toc5526"/>
      <w:bookmarkStart w:id="875" w:name="_Toc121933016"/>
      <w:bookmarkStart w:id="876" w:name="_Toc121908730"/>
      <w:bookmarkStart w:id="877" w:name="_Toc124186525"/>
      <w:bookmarkStart w:id="878" w:name="_Toc137240673"/>
      <w:bookmarkStart w:id="879" w:name="_Toc137244772"/>
      <w:bookmarkStart w:id="880" w:name="_Toc138893986"/>
      <w:bookmarkStart w:id="881" w:name="_Toc138894218"/>
      <w:bookmarkStart w:id="882" w:name="_Toc145036611"/>
      <w:r>
        <w:rPr>
          <w:lang w:eastAsia="zh-CN"/>
        </w:rPr>
        <w:t>8.1</w:t>
      </w:r>
      <w:r>
        <w:rPr>
          <w:lang w:eastAsia="zh-CN"/>
        </w:rPr>
        <w:tab/>
        <w:t>General</w:t>
      </w:r>
      <w:bookmarkEnd w:id="874"/>
      <w:bookmarkEnd w:id="875"/>
      <w:bookmarkEnd w:id="876"/>
      <w:bookmarkEnd w:id="877"/>
      <w:bookmarkEnd w:id="878"/>
      <w:bookmarkEnd w:id="879"/>
      <w:bookmarkEnd w:id="880"/>
      <w:bookmarkEnd w:id="881"/>
      <w:bookmarkEnd w:id="882"/>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77777777" w:rsidR="0039467C" w:rsidRPr="00EE753F" w:rsidRDefault="0039467C" w:rsidP="0039467C">
      <w:pPr>
        <w:pStyle w:val="NO"/>
        <w:rPr>
          <w:lang w:val="en-US"/>
        </w:rPr>
      </w:pPr>
      <w:r w:rsidRPr="00EE753F">
        <w:rPr>
          <w:lang w:val="en-US"/>
        </w:rPr>
        <w:t>NOTE:</w:t>
      </w:r>
      <w:r w:rsidRPr="00EE753F">
        <w:rPr>
          <w:lang w:val="en-US"/>
        </w:rPr>
        <w:tab/>
        <w:t>In normal operating conditions the SAN in FDD operation is configured to transmit and receive at the same time. The transmitter may be off for some of the tests as specifed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883" w:name="_Toc24182"/>
      <w:bookmarkStart w:id="884" w:name="_Toc121933017"/>
      <w:bookmarkStart w:id="885" w:name="_Toc121908731"/>
      <w:bookmarkStart w:id="886" w:name="_Toc124186526"/>
      <w:bookmarkStart w:id="887" w:name="_Toc137240674"/>
      <w:bookmarkStart w:id="888" w:name="_Toc137244773"/>
      <w:bookmarkStart w:id="889" w:name="_Toc138893987"/>
      <w:bookmarkStart w:id="890" w:name="_Toc138894219"/>
      <w:bookmarkStart w:id="891" w:name="_Toc145036612"/>
      <w:r>
        <w:rPr>
          <w:lang w:eastAsia="zh-CN"/>
        </w:rPr>
        <w:lastRenderedPageBreak/>
        <w:t>8.2</w:t>
      </w:r>
      <w:r>
        <w:rPr>
          <w:lang w:eastAsia="zh-CN"/>
        </w:rPr>
        <w:tab/>
        <w:t>Performance requirements for PUSCH</w:t>
      </w:r>
      <w:bookmarkEnd w:id="883"/>
      <w:bookmarkEnd w:id="884"/>
      <w:bookmarkEnd w:id="885"/>
      <w:bookmarkEnd w:id="886"/>
      <w:bookmarkEnd w:id="887"/>
      <w:bookmarkEnd w:id="888"/>
      <w:bookmarkEnd w:id="889"/>
      <w:bookmarkEnd w:id="890"/>
      <w:bookmarkEnd w:id="891"/>
    </w:p>
    <w:p w14:paraId="795D6432" w14:textId="77777777" w:rsidR="0039467C" w:rsidRPr="00EE753F" w:rsidRDefault="0039467C" w:rsidP="0039467C">
      <w:pPr>
        <w:pStyle w:val="Heading3"/>
        <w:rPr>
          <w:lang w:val="en-US"/>
        </w:rPr>
      </w:pPr>
      <w:bookmarkStart w:id="892" w:name="_Toc137240675"/>
      <w:bookmarkStart w:id="893" w:name="_Toc137244774"/>
      <w:bookmarkStart w:id="894" w:name="_Toc138893988"/>
      <w:bookmarkStart w:id="895" w:name="_Toc138894220"/>
      <w:bookmarkStart w:id="896" w:name="_Toc145036613"/>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892"/>
      <w:bookmarkEnd w:id="893"/>
      <w:bookmarkEnd w:id="894"/>
      <w:bookmarkEnd w:id="895"/>
      <w:bookmarkEnd w:id="896"/>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77777777" w:rsidR="0039467C" w:rsidRPr="008C4185" w:rsidRDefault="0039467C" w:rsidP="00D27C8A">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trPr>
        <w:tc>
          <w:tcPr>
            <w:tcW w:w="1180" w:type="dxa"/>
          </w:tcPr>
          <w:p w14:paraId="5155606A"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C01B803"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14531B0E"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5341ADEB"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0E045827" w14:textId="77777777" w:rsidR="0039467C" w:rsidRPr="008C4185" w:rsidRDefault="0039467C" w:rsidP="00D27C8A">
            <w:pPr>
              <w:pStyle w:val="TAH"/>
              <w:rPr>
                <w:rFonts w:cs="Arial"/>
                <w:lang w:val="en-US"/>
              </w:rPr>
            </w:pPr>
            <w:r w:rsidRPr="008C4185">
              <w:rPr>
                <w:rFonts w:cs="Arial"/>
                <w:lang w:val="en-US"/>
              </w:rPr>
              <w:t>SNR</w:t>
            </w:r>
          </w:p>
          <w:p w14:paraId="57B68717" w14:textId="77777777" w:rsidR="0039467C" w:rsidRPr="008C4185" w:rsidRDefault="0039467C" w:rsidP="00D27C8A">
            <w:pPr>
              <w:pStyle w:val="TAH"/>
              <w:rPr>
                <w:rFonts w:cs="Arial"/>
                <w:lang w:val="en-US"/>
              </w:rPr>
            </w:pPr>
            <w:r w:rsidRPr="008C4185">
              <w:rPr>
                <w:rFonts w:cs="Arial"/>
                <w:lang w:val="en-US"/>
              </w:rPr>
              <w:t>[dB]</w:t>
            </w:r>
          </w:p>
        </w:tc>
      </w:tr>
      <w:tr w:rsidR="00F9580B" w:rsidRPr="008C4185" w14:paraId="060D29B5" w14:textId="77777777" w:rsidTr="00D27C8A">
        <w:trPr>
          <w:trHeight w:val="153"/>
          <w:jc w:val="center"/>
        </w:trPr>
        <w:tc>
          <w:tcPr>
            <w:tcW w:w="1180" w:type="dxa"/>
          </w:tcPr>
          <w:p w14:paraId="3514C165" w14:textId="20F43480"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784C1F26" w14:textId="282B2F89" w:rsidR="00F9580B" w:rsidRPr="008C4185" w:rsidRDefault="00F9580B" w:rsidP="00F9580B">
            <w:pPr>
              <w:pStyle w:val="TAC"/>
              <w:rPr>
                <w:rFonts w:cs="Arial"/>
                <w:lang w:val="en-US"/>
              </w:rPr>
            </w:pPr>
            <w:r w:rsidRPr="008C4185">
              <w:rPr>
                <w:rFonts w:cs="Arial"/>
                <w:lang w:val="en-US"/>
              </w:rPr>
              <w:t>1</w:t>
            </w:r>
          </w:p>
        </w:tc>
        <w:tc>
          <w:tcPr>
            <w:tcW w:w="936" w:type="dxa"/>
          </w:tcPr>
          <w:p w14:paraId="1B53DE62" w14:textId="65A48918" w:rsidR="00F9580B" w:rsidRPr="008C4185" w:rsidRDefault="00F9580B" w:rsidP="00F9580B">
            <w:pPr>
              <w:pStyle w:val="TAC"/>
              <w:rPr>
                <w:rFonts w:cs="Arial"/>
                <w:lang w:val="en-US" w:eastAsia="zh-CN"/>
              </w:rPr>
            </w:pPr>
            <w:r w:rsidRPr="008C4185">
              <w:rPr>
                <w:rFonts w:cs="Arial"/>
                <w:lang w:val="en-US" w:eastAsia="zh-CN"/>
              </w:rPr>
              <w:t>Mode A</w:t>
            </w:r>
          </w:p>
        </w:tc>
        <w:tc>
          <w:tcPr>
            <w:tcW w:w="1303" w:type="dxa"/>
          </w:tcPr>
          <w:p w14:paraId="7B870687" w14:textId="629AF53E" w:rsidR="00F9580B" w:rsidRPr="008C4185" w:rsidRDefault="00F9580B" w:rsidP="00F9580B">
            <w:pPr>
              <w:pStyle w:val="TAC"/>
              <w:rPr>
                <w:rFonts w:cs="Arial"/>
                <w:lang w:val="en-US"/>
              </w:rPr>
            </w:pPr>
            <w:r w:rsidRPr="008C4185">
              <w:rPr>
                <w:rFonts w:cs="Arial"/>
                <w:lang w:val="en-US"/>
              </w:rPr>
              <w:t>8</w:t>
            </w:r>
          </w:p>
        </w:tc>
        <w:tc>
          <w:tcPr>
            <w:tcW w:w="1748" w:type="dxa"/>
          </w:tcPr>
          <w:p w14:paraId="06125A57" w14:textId="5E7873DD" w:rsidR="00F9580B" w:rsidRPr="008C4185" w:rsidRDefault="00F9580B" w:rsidP="00F9580B">
            <w:pPr>
              <w:pStyle w:val="TAC"/>
              <w:rPr>
                <w:rFonts w:cs="Arial"/>
                <w:lang w:val="en-US"/>
              </w:rPr>
            </w:pPr>
            <w:r w:rsidRPr="008C4185">
              <w:rPr>
                <w:rFonts w:cs="Arial"/>
                <w:lang w:val="en-US"/>
              </w:rPr>
              <w:t>NTN-TDLA100-5</w:t>
            </w:r>
          </w:p>
        </w:tc>
        <w:tc>
          <w:tcPr>
            <w:tcW w:w="999" w:type="dxa"/>
          </w:tcPr>
          <w:p w14:paraId="0920614C" w14:textId="340E004C" w:rsidR="00F9580B" w:rsidRPr="008C4185" w:rsidRDefault="00F9580B" w:rsidP="00F9580B">
            <w:pPr>
              <w:pStyle w:val="TAC"/>
              <w:rPr>
                <w:rFonts w:cs="Arial"/>
                <w:lang w:val="en-US"/>
              </w:rPr>
            </w:pPr>
            <w:r w:rsidRPr="008C4185">
              <w:rPr>
                <w:rFonts w:cs="Arial"/>
                <w:lang w:val="en-US"/>
              </w:rPr>
              <w:t>A5-2</w:t>
            </w:r>
          </w:p>
        </w:tc>
        <w:tc>
          <w:tcPr>
            <w:tcW w:w="1310" w:type="dxa"/>
          </w:tcPr>
          <w:p w14:paraId="3A416219" w14:textId="40E6F73A" w:rsidR="00F9580B" w:rsidRPr="008C4185" w:rsidRDefault="00F9580B" w:rsidP="00F9580B">
            <w:pPr>
              <w:pStyle w:val="TAC"/>
              <w:rPr>
                <w:rFonts w:cs="Arial"/>
                <w:lang w:val="en-US"/>
              </w:rPr>
            </w:pPr>
            <w:r w:rsidRPr="008C4185">
              <w:rPr>
                <w:rFonts w:cs="Arial"/>
                <w:lang w:val="en-US"/>
              </w:rPr>
              <w:t>70%</w:t>
            </w:r>
          </w:p>
        </w:tc>
        <w:tc>
          <w:tcPr>
            <w:tcW w:w="838" w:type="dxa"/>
          </w:tcPr>
          <w:p w14:paraId="795D297A" w14:textId="41684A0C" w:rsidR="00F9580B" w:rsidRPr="008C4185" w:rsidRDefault="00F9580B" w:rsidP="00F9580B">
            <w:pPr>
              <w:pStyle w:val="TAC"/>
              <w:rPr>
                <w:rFonts w:cs="Arial"/>
                <w:lang w:val="en-US" w:eastAsia="zh-CN"/>
              </w:rPr>
            </w:pPr>
            <w:r>
              <w:rPr>
                <w:rFonts w:cs="Arial"/>
                <w:lang w:val="en-US" w:eastAsia="zh-CN"/>
              </w:rPr>
              <w:t>[-3.1]</w:t>
            </w:r>
          </w:p>
        </w:tc>
      </w:tr>
      <w:tr w:rsidR="00F9580B" w:rsidRPr="008C4185" w14:paraId="0873A5C5" w14:textId="77777777" w:rsidTr="00D27C8A">
        <w:trPr>
          <w:trHeight w:val="153"/>
          <w:jc w:val="center"/>
        </w:trPr>
        <w:tc>
          <w:tcPr>
            <w:tcW w:w="1180" w:type="dxa"/>
          </w:tcPr>
          <w:p w14:paraId="4205A5F3" w14:textId="7A157AC5"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6DBC20A9" w14:textId="036C5353" w:rsidR="00F9580B" w:rsidRPr="008C4185" w:rsidRDefault="00F9580B" w:rsidP="00F9580B">
            <w:pPr>
              <w:pStyle w:val="TAC"/>
              <w:rPr>
                <w:rFonts w:cs="Arial"/>
                <w:lang w:val="en-US"/>
              </w:rPr>
            </w:pPr>
            <w:r w:rsidRPr="008C4185">
              <w:rPr>
                <w:rFonts w:cs="Arial"/>
                <w:lang w:val="en-US"/>
              </w:rPr>
              <w:t>1</w:t>
            </w:r>
          </w:p>
        </w:tc>
        <w:tc>
          <w:tcPr>
            <w:tcW w:w="936" w:type="dxa"/>
          </w:tcPr>
          <w:p w14:paraId="653DD4E0" w14:textId="44A775D7" w:rsidR="00F9580B" w:rsidRPr="008C4185" w:rsidRDefault="00F9580B" w:rsidP="00F9580B">
            <w:pPr>
              <w:pStyle w:val="TAC"/>
              <w:rPr>
                <w:rFonts w:cs="Arial"/>
                <w:lang w:val="en-US" w:eastAsia="zh-CN"/>
              </w:rPr>
            </w:pPr>
            <w:r w:rsidRPr="008C4185">
              <w:rPr>
                <w:rFonts w:cs="Arial"/>
                <w:lang w:val="en-US" w:eastAsia="zh-CN"/>
              </w:rPr>
              <w:t>Mode A</w:t>
            </w:r>
          </w:p>
        </w:tc>
        <w:tc>
          <w:tcPr>
            <w:tcW w:w="1303" w:type="dxa"/>
          </w:tcPr>
          <w:p w14:paraId="101C7B5B" w14:textId="012B45FC" w:rsidR="00F9580B" w:rsidRPr="008C4185" w:rsidRDefault="00F9580B" w:rsidP="00F9580B">
            <w:pPr>
              <w:pStyle w:val="TAC"/>
              <w:rPr>
                <w:rFonts w:cs="Arial"/>
                <w:lang w:val="en-US"/>
              </w:rPr>
            </w:pPr>
            <w:r w:rsidRPr="008C4185">
              <w:rPr>
                <w:rFonts w:cs="Arial"/>
                <w:lang w:val="en-US"/>
              </w:rPr>
              <w:t>8</w:t>
            </w:r>
          </w:p>
        </w:tc>
        <w:tc>
          <w:tcPr>
            <w:tcW w:w="1748" w:type="dxa"/>
          </w:tcPr>
          <w:p w14:paraId="2FB50DB4" w14:textId="5059327A" w:rsidR="00F9580B" w:rsidRPr="008C4185" w:rsidRDefault="00F9580B" w:rsidP="00F9580B">
            <w:pPr>
              <w:pStyle w:val="TAC"/>
              <w:rPr>
                <w:rFonts w:cs="Arial"/>
                <w:lang w:val="en-US"/>
              </w:rPr>
            </w:pPr>
            <w:r w:rsidRPr="008C4185">
              <w:rPr>
                <w:rFonts w:cs="Arial"/>
                <w:lang w:val="en-US"/>
              </w:rPr>
              <w:t>NTN-TDLC5-5</w:t>
            </w:r>
          </w:p>
        </w:tc>
        <w:tc>
          <w:tcPr>
            <w:tcW w:w="999" w:type="dxa"/>
          </w:tcPr>
          <w:p w14:paraId="4FDB7C58" w14:textId="50FC229A" w:rsidR="00F9580B" w:rsidRPr="008C4185" w:rsidRDefault="00F9580B" w:rsidP="00F9580B">
            <w:pPr>
              <w:pStyle w:val="TAC"/>
              <w:rPr>
                <w:rFonts w:cs="Arial"/>
                <w:lang w:val="en-US"/>
              </w:rPr>
            </w:pPr>
            <w:r w:rsidRPr="008C4185">
              <w:rPr>
                <w:rFonts w:cs="Arial"/>
                <w:lang w:val="en-US"/>
              </w:rPr>
              <w:t>A5-2</w:t>
            </w:r>
          </w:p>
        </w:tc>
        <w:tc>
          <w:tcPr>
            <w:tcW w:w="1310" w:type="dxa"/>
          </w:tcPr>
          <w:p w14:paraId="323E2086" w14:textId="673CE741" w:rsidR="00F9580B" w:rsidRPr="008C4185" w:rsidRDefault="00F9580B" w:rsidP="00F9580B">
            <w:pPr>
              <w:pStyle w:val="TAC"/>
              <w:rPr>
                <w:rFonts w:cs="Arial"/>
                <w:lang w:val="en-US"/>
              </w:rPr>
            </w:pPr>
            <w:r w:rsidRPr="008C4185">
              <w:rPr>
                <w:rFonts w:cs="Arial"/>
                <w:lang w:val="en-US"/>
              </w:rPr>
              <w:t>70%</w:t>
            </w:r>
          </w:p>
        </w:tc>
        <w:tc>
          <w:tcPr>
            <w:tcW w:w="838" w:type="dxa"/>
          </w:tcPr>
          <w:p w14:paraId="14728561" w14:textId="78C12FD1" w:rsidR="00F9580B" w:rsidRPr="008C4185" w:rsidRDefault="00F9580B" w:rsidP="00F9580B">
            <w:pPr>
              <w:pStyle w:val="TAC"/>
              <w:rPr>
                <w:rFonts w:cs="Arial"/>
                <w:lang w:val="en-US" w:eastAsia="zh-CN"/>
              </w:rPr>
            </w:pPr>
            <w:r>
              <w:rPr>
                <w:rFonts w:cs="Arial"/>
                <w:lang w:val="en-US" w:eastAsia="zh-CN"/>
              </w:rPr>
              <w:t>[-3.4]</w:t>
            </w:r>
          </w:p>
        </w:tc>
      </w:tr>
      <w:tr w:rsidR="00F9580B" w:rsidRPr="008C4185" w14:paraId="006793A4" w14:textId="77777777" w:rsidTr="00D27C8A">
        <w:trPr>
          <w:trHeight w:val="153"/>
          <w:jc w:val="center"/>
        </w:trPr>
        <w:tc>
          <w:tcPr>
            <w:tcW w:w="1180" w:type="dxa"/>
          </w:tcPr>
          <w:p w14:paraId="57AB2DA3" w14:textId="2539514E"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5D02B375" w14:textId="10B1D1BF" w:rsidR="00F9580B" w:rsidRPr="008C4185" w:rsidRDefault="00F9580B" w:rsidP="00F9580B">
            <w:pPr>
              <w:pStyle w:val="TAC"/>
              <w:rPr>
                <w:rFonts w:cs="Arial"/>
                <w:lang w:val="en-US"/>
              </w:rPr>
            </w:pPr>
            <w:r w:rsidRPr="008C4185">
              <w:rPr>
                <w:rFonts w:cs="Arial"/>
                <w:lang w:val="en-US"/>
              </w:rPr>
              <w:t>2</w:t>
            </w:r>
          </w:p>
        </w:tc>
        <w:tc>
          <w:tcPr>
            <w:tcW w:w="936" w:type="dxa"/>
          </w:tcPr>
          <w:p w14:paraId="4BAB8943" w14:textId="7093ECEF" w:rsidR="00F9580B" w:rsidRPr="008C4185" w:rsidRDefault="00F9580B" w:rsidP="00F9580B">
            <w:pPr>
              <w:pStyle w:val="TAC"/>
              <w:rPr>
                <w:rFonts w:cs="Arial"/>
                <w:lang w:val="en-US" w:eastAsia="zh-CN"/>
              </w:rPr>
            </w:pPr>
            <w:r w:rsidRPr="008C4185">
              <w:rPr>
                <w:rFonts w:cs="Arial"/>
                <w:lang w:val="en-US" w:eastAsia="zh-CN"/>
              </w:rPr>
              <w:t>Mode A</w:t>
            </w:r>
          </w:p>
        </w:tc>
        <w:tc>
          <w:tcPr>
            <w:tcW w:w="1303" w:type="dxa"/>
          </w:tcPr>
          <w:p w14:paraId="0EBDAF8D" w14:textId="64C63E9A" w:rsidR="00F9580B" w:rsidRPr="008C4185" w:rsidRDefault="00F9580B" w:rsidP="00F9580B">
            <w:pPr>
              <w:pStyle w:val="TAC"/>
              <w:rPr>
                <w:rFonts w:cs="Arial"/>
                <w:lang w:val="en-US"/>
              </w:rPr>
            </w:pPr>
            <w:r w:rsidRPr="008C4185">
              <w:rPr>
                <w:rFonts w:cs="Arial"/>
                <w:lang w:val="en-US"/>
              </w:rPr>
              <w:t>8</w:t>
            </w:r>
          </w:p>
        </w:tc>
        <w:tc>
          <w:tcPr>
            <w:tcW w:w="1748" w:type="dxa"/>
          </w:tcPr>
          <w:p w14:paraId="1E047064" w14:textId="0E9580DC" w:rsidR="00F9580B" w:rsidRPr="008C4185" w:rsidRDefault="00F9580B" w:rsidP="00F9580B">
            <w:pPr>
              <w:pStyle w:val="TAC"/>
              <w:rPr>
                <w:rFonts w:cs="Arial"/>
                <w:lang w:val="en-US"/>
              </w:rPr>
            </w:pPr>
            <w:r w:rsidRPr="008C4185">
              <w:rPr>
                <w:rFonts w:cs="Arial"/>
                <w:lang w:val="en-US"/>
              </w:rPr>
              <w:t>NTN-TDLA100-5</w:t>
            </w:r>
          </w:p>
        </w:tc>
        <w:tc>
          <w:tcPr>
            <w:tcW w:w="999" w:type="dxa"/>
          </w:tcPr>
          <w:p w14:paraId="2B5880B3" w14:textId="17805C80" w:rsidR="00F9580B" w:rsidRPr="008C4185" w:rsidRDefault="00F9580B" w:rsidP="00F9580B">
            <w:pPr>
              <w:pStyle w:val="TAC"/>
              <w:rPr>
                <w:rFonts w:cs="Arial"/>
                <w:lang w:val="en-US"/>
              </w:rPr>
            </w:pPr>
            <w:r w:rsidRPr="008C4185">
              <w:rPr>
                <w:rFonts w:cs="Arial"/>
                <w:lang w:val="en-US"/>
              </w:rPr>
              <w:t>A5-2</w:t>
            </w:r>
          </w:p>
        </w:tc>
        <w:tc>
          <w:tcPr>
            <w:tcW w:w="1310" w:type="dxa"/>
          </w:tcPr>
          <w:p w14:paraId="7D4E1ABB" w14:textId="10F7926C" w:rsidR="00F9580B" w:rsidRPr="008C4185" w:rsidRDefault="00F9580B" w:rsidP="00F9580B">
            <w:pPr>
              <w:pStyle w:val="TAC"/>
              <w:rPr>
                <w:rFonts w:cs="Arial"/>
                <w:lang w:val="en-US"/>
              </w:rPr>
            </w:pPr>
            <w:r w:rsidRPr="008C4185">
              <w:rPr>
                <w:rFonts w:cs="Arial"/>
                <w:lang w:val="en-US"/>
              </w:rPr>
              <w:t>70%</w:t>
            </w:r>
          </w:p>
        </w:tc>
        <w:tc>
          <w:tcPr>
            <w:tcW w:w="838" w:type="dxa"/>
          </w:tcPr>
          <w:p w14:paraId="3864719E" w14:textId="387C21BB" w:rsidR="00F9580B" w:rsidRPr="008C4185" w:rsidRDefault="00F9580B" w:rsidP="00F9580B">
            <w:pPr>
              <w:pStyle w:val="TAC"/>
              <w:rPr>
                <w:rFonts w:cs="Arial"/>
                <w:lang w:val="en-US" w:eastAsia="zh-CN"/>
              </w:rPr>
            </w:pPr>
            <w:r>
              <w:rPr>
                <w:rFonts w:cs="Arial"/>
                <w:lang w:val="en-US" w:eastAsia="zh-CN"/>
              </w:rPr>
              <w:t>[-7.3]</w:t>
            </w:r>
          </w:p>
        </w:tc>
      </w:tr>
      <w:tr w:rsidR="00F9580B" w:rsidRPr="008C4185" w14:paraId="210D1235" w14:textId="77777777" w:rsidTr="00D27C8A">
        <w:trPr>
          <w:trHeight w:val="153"/>
          <w:jc w:val="center"/>
        </w:trPr>
        <w:tc>
          <w:tcPr>
            <w:tcW w:w="1180" w:type="dxa"/>
          </w:tcPr>
          <w:p w14:paraId="2097BADE" w14:textId="496FDF65"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77E8AAA4" w14:textId="3CED98EC" w:rsidR="00F9580B" w:rsidRPr="008C4185" w:rsidRDefault="00F9580B" w:rsidP="00F9580B">
            <w:pPr>
              <w:pStyle w:val="TAC"/>
              <w:rPr>
                <w:rFonts w:cs="Arial"/>
                <w:lang w:val="en-US"/>
              </w:rPr>
            </w:pPr>
            <w:r w:rsidRPr="008C4185">
              <w:rPr>
                <w:rFonts w:cs="Arial"/>
                <w:lang w:val="en-US"/>
              </w:rPr>
              <w:t>2</w:t>
            </w:r>
          </w:p>
        </w:tc>
        <w:tc>
          <w:tcPr>
            <w:tcW w:w="936" w:type="dxa"/>
          </w:tcPr>
          <w:p w14:paraId="33E7558F" w14:textId="4D9A94CC" w:rsidR="00F9580B" w:rsidRPr="008C4185" w:rsidRDefault="00F9580B" w:rsidP="00F9580B">
            <w:pPr>
              <w:pStyle w:val="TAC"/>
              <w:rPr>
                <w:rFonts w:cs="Arial"/>
                <w:lang w:val="en-US" w:eastAsia="zh-CN"/>
              </w:rPr>
            </w:pPr>
            <w:r w:rsidRPr="008C4185">
              <w:rPr>
                <w:rFonts w:cs="Arial"/>
                <w:lang w:val="en-US" w:eastAsia="zh-CN"/>
              </w:rPr>
              <w:t>Mode A</w:t>
            </w:r>
          </w:p>
        </w:tc>
        <w:tc>
          <w:tcPr>
            <w:tcW w:w="1303" w:type="dxa"/>
          </w:tcPr>
          <w:p w14:paraId="4CCA0BB7" w14:textId="637BBCF8" w:rsidR="00F9580B" w:rsidRPr="008C4185" w:rsidRDefault="00F9580B" w:rsidP="00F9580B">
            <w:pPr>
              <w:pStyle w:val="TAC"/>
              <w:rPr>
                <w:rFonts w:cs="Arial"/>
                <w:lang w:val="en-US"/>
              </w:rPr>
            </w:pPr>
            <w:r w:rsidRPr="008C4185">
              <w:rPr>
                <w:rFonts w:cs="Arial"/>
                <w:lang w:val="en-US"/>
              </w:rPr>
              <w:t>8</w:t>
            </w:r>
          </w:p>
        </w:tc>
        <w:tc>
          <w:tcPr>
            <w:tcW w:w="1748" w:type="dxa"/>
          </w:tcPr>
          <w:p w14:paraId="7E30513B" w14:textId="27C53BB0" w:rsidR="00F9580B" w:rsidRPr="008C4185" w:rsidRDefault="00F9580B" w:rsidP="00F9580B">
            <w:pPr>
              <w:pStyle w:val="TAC"/>
              <w:rPr>
                <w:rFonts w:cs="Arial"/>
                <w:lang w:val="en-US"/>
              </w:rPr>
            </w:pPr>
            <w:r w:rsidRPr="008C4185">
              <w:rPr>
                <w:rFonts w:cs="Arial"/>
                <w:lang w:val="en-US"/>
              </w:rPr>
              <w:t>NTN-TDLC5-5</w:t>
            </w:r>
          </w:p>
        </w:tc>
        <w:tc>
          <w:tcPr>
            <w:tcW w:w="999" w:type="dxa"/>
          </w:tcPr>
          <w:p w14:paraId="1EA937E7" w14:textId="261F8DE8" w:rsidR="00F9580B" w:rsidRPr="008C4185" w:rsidRDefault="00F9580B" w:rsidP="00F9580B">
            <w:pPr>
              <w:pStyle w:val="TAC"/>
              <w:rPr>
                <w:rFonts w:cs="Arial"/>
                <w:lang w:val="en-US"/>
              </w:rPr>
            </w:pPr>
            <w:r w:rsidRPr="008C4185">
              <w:rPr>
                <w:rFonts w:cs="Arial"/>
                <w:lang w:val="en-US"/>
              </w:rPr>
              <w:t>A5-2</w:t>
            </w:r>
          </w:p>
        </w:tc>
        <w:tc>
          <w:tcPr>
            <w:tcW w:w="1310" w:type="dxa"/>
          </w:tcPr>
          <w:p w14:paraId="5CD248F2" w14:textId="77634C71" w:rsidR="00F9580B" w:rsidRPr="008C4185" w:rsidRDefault="00F9580B" w:rsidP="00F9580B">
            <w:pPr>
              <w:pStyle w:val="TAC"/>
              <w:rPr>
                <w:rFonts w:cs="Arial"/>
                <w:lang w:val="en-US"/>
              </w:rPr>
            </w:pPr>
            <w:r w:rsidRPr="008C4185">
              <w:rPr>
                <w:rFonts w:cs="Arial"/>
                <w:lang w:val="en-US"/>
              </w:rPr>
              <w:t>70%</w:t>
            </w:r>
          </w:p>
        </w:tc>
        <w:tc>
          <w:tcPr>
            <w:tcW w:w="838" w:type="dxa"/>
          </w:tcPr>
          <w:p w14:paraId="0A455651" w14:textId="0EFC6FC1" w:rsidR="00F9580B" w:rsidRPr="008C4185" w:rsidRDefault="00F9580B" w:rsidP="00F9580B">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trPr>
        <w:tc>
          <w:tcPr>
            <w:tcW w:w="1180" w:type="dxa"/>
          </w:tcPr>
          <w:p w14:paraId="4B6CD4D0"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F728A3B"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7DC1DC1F"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112680FC"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5CCA7E3B" w14:textId="77777777" w:rsidR="0039467C" w:rsidRPr="008C4185" w:rsidRDefault="0039467C" w:rsidP="00D27C8A">
            <w:pPr>
              <w:pStyle w:val="TAH"/>
              <w:rPr>
                <w:rFonts w:cs="Arial"/>
                <w:lang w:val="en-US"/>
              </w:rPr>
            </w:pPr>
            <w:r w:rsidRPr="008C4185">
              <w:rPr>
                <w:rFonts w:cs="Arial"/>
                <w:lang w:val="en-US"/>
              </w:rPr>
              <w:t>SNR</w:t>
            </w:r>
          </w:p>
          <w:p w14:paraId="5F598834" w14:textId="77777777" w:rsidR="0039467C" w:rsidRPr="008C4185" w:rsidRDefault="0039467C" w:rsidP="00D27C8A">
            <w:pPr>
              <w:pStyle w:val="TAH"/>
              <w:rPr>
                <w:rFonts w:cs="Arial"/>
                <w:lang w:val="en-US"/>
              </w:rPr>
            </w:pPr>
            <w:r w:rsidRPr="008C4185">
              <w:rPr>
                <w:rFonts w:cs="Arial"/>
                <w:lang w:val="en-US"/>
              </w:rPr>
              <w:t>[dB]</w:t>
            </w:r>
          </w:p>
        </w:tc>
      </w:tr>
      <w:tr w:rsidR="00F9580B" w:rsidRPr="008C4185" w14:paraId="3B6C1EA3" w14:textId="77777777" w:rsidTr="00D27C8A">
        <w:trPr>
          <w:trHeight w:val="153"/>
          <w:jc w:val="center"/>
        </w:trPr>
        <w:tc>
          <w:tcPr>
            <w:tcW w:w="1180" w:type="dxa"/>
          </w:tcPr>
          <w:p w14:paraId="75855C1F" w14:textId="6F920A43"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182C0DCC" w14:textId="3DA3B248" w:rsidR="00F9580B" w:rsidRPr="008C4185" w:rsidRDefault="00F9580B" w:rsidP="00F9580B">
            <w:pPr>
              <w:pStyle w:val="TAC"/>
              <w:rPr>
                <w:rFonts w:cs="Arial"/>
                <w:lang w:val="en-US"/>
              </w:rPr>
            </w:pPr>
            <w:r w:rsidRPr="008C4185">
              <w:rPr>
                <w:rFonts w:cs="Arial"/>
                <w:lang w:val="en-US"/>
              </w:rPr>
              <w:t>1</w:t>
            </w:r>
          </w:p>
        </w:tc>
        <w:tc>
          <w:tcPr>
            <w:tcW w:w="936" w:type="dxa"/>
          </w:tcPr>
          <w:p w14:paraId="6D19FA63" w14:textId="7FFDC30F" w:rsidR="00F9580B" w:rsidRPr="008C4185" w:rsidRDefault="00F9580B" w:rsidP="00F9580B">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F9580B" w:rsidRPr="008C4185" w:rsidRDefault="00F9580B" w:rsidP="00F9580B">
            <w:pPr>
              <w:pStyle w:val="TAL"/>
              <w:jc w:val="center"/>
              <w:rPr>
                <w:rFonts w:cs="Arial"/>
                <w:lang w:val="en-US"/>
              </w:rPr>
            </w:pPr>
            <w:r w:rsidRPr="008C4185">
              <w:rPr>
                <w:rFonts w:cs="Arial"/>
                <w:lang w:val="en-US"/>
              </w:rPr>
              <w:t>256</w:t>
            </w:r>
          </w:p>
        </w:tc>
        <w:tc>
          <w:tcPr>
            <w:tcW w:w="1748" w:type="dxa"/>
          </w:tcPr>
          <w:p w14:paraId="70B504EB" w14:textId="345A3780" w:rsidR="00F9580B" w:rsidRPr="008C4185" w:rsidRDefault="00F9580B" w:rsidP="00F9580B">
            <w:pPr>
              <w:pStyle w:val="TAL"/>
              <w:jc w:val="center"/>
              <w:rPr>
                <w:rFonts w:cs="Arial"/>
                <w:lang w:val="en-US"/>
              </w:rPr>
            </w:pPr>
            <w:r w:rsidRPr="008C4185">
              <w:rPr>
                <w:rFonts w:cs="Arial"/>
                <w:lang w:val="en-US"/>
              </w:rPr>
              <w:t>NTN-TDLA100-5</w:t>
            </w:r>
          </w:p>
        </w:tc>
        <w:tc>
          <w:tcPr>
            <w:tcW w:w="999" w:type="dxa"/>
          </w:tcPr>
          <w:p w14:paraId="6B8A98EA" w14:textId="7223F764" w:rsidR="00F9580B" w:rsidRPr="008C4185" w:rsidRDefault="00F9580B" w:rsidP="00F9580B">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F9580B" w:rsidRPr="008C4185" w:rsidRDefault="00F9580B" w:rsidP="00F9580B">
            <w:pPr>
              <w:pStyle w:val="TAC"/>
              <w:rPr>
                <w:rFonts w:cs="Arial"/>
                <w:lang w:val="en-US"/>
              </w:rPr>
            </w:pPr>
            <w:r w:rsidRPr="008C4185">
              <w:rPr>
                <w:rFonts w:cs="Arial"/>
                <w:lang w:val="en-US"/>
              </w:rPr>
              <w:t>70%</w:t>
            </w:r>
          </w:p>
        </w:tc>
        <w:tc>
          <w:tcPr>
            <w:tcW w:w="838" w:type="dxa"/>
          </w:tcPr>
          <w:p w14:paraId="45968B55" w14:textId="0325EB9C" w:rsidR="00F9580B" w:rsidRPr="008C4185" w:rsidRDefault="00F9580B" w:rsidP="00F9580B">
            <w:pPr>
              <w:pStyle w:val="TAC"/>
              <w:rPr>
                <w:rFonts w:cs="Arial"/>
                <w:lang w:val="en-US"/>
              </w:rPr>
            </w:pPr>
            <w:r>
              <w:rPr>
                <w:rFonts w:cs="Arial"/>
                <w:lang w:val="en-US"/>
              </w:rPr>
              <w:t>[-11.6]</w:t>
            </w:r>
          </w:p>
        </w:tc>
      </w:tr>
      <w:tr w:rsidR="00F9580B" w:rsidRPr="008C4185" w14:paraId="481FEAD5" w14:textId="77777777" w:rsidTr="00D27C8A">
        <w:trPr>
          <w:trHeight w:val="153"/>
          <w:jc w:val="center"/>
        </w:trPr>
        <w:tc>
          <w:tcPr>
            <w:tcW w:w="1180" w:type="dxa"/>
          </w:tcPr>
          <w:p w14:paraId="3DE01620" w14:textId="21771E5A"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58BDAB55" w14:textId="73A7E205" w:rsidR="00F9580B" w:rsidRPr="008C4185" w:rsidRDefault="00F9580B" w:rsidP="00F9580B">
            <w:pPr>
              <w:pStyle w:val="TAC"/>
              <w:rPr>
                <w:rFonts w:cs="Arial"/>
                <w:lang w:val="en-US"/>
              </w:rPr>
            </w:pPr>
            <w:r w:rsidRPr="008C4185">
              <w:rPr>
                <w:rFonts w:cs="Arial"/>
                <w:lang w:val="en-US"/>
              </w:rPr>
              <w:t>1</w:t>
            </w:r>
          </w:p>
        </w:tc>
        <w:tc>
          <w:tcPr>
            <w:tcW w:w="936" w:type="dxa"/>
          </w:tcPr>
          <w:p w14:paraId="7F62B052" w14:textId="56AA1569" w:rsidR="00F9580B" w:rsidRPr="008C4185" w:rsidRDefault="00F9580B" w:rsidP="00F9580B">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F9580B" w:rsidRPr="008C4185" w:rsidRDefault="00F9580B" w:rsidP="00F9580B">
            <w:pPr>
              <w:pStyle w:val="TAL"/>
              <w:jc w:val="center"/>
              <w:rPr>
                <w:rFonts w:cs="Arial"/>
                <w:lang w:val="en-US"/>
              </w:rPr>
            </w:pPr>
            <w:r w:rsidRPr="008C4185">
              <w:rPr>
                <w:rFonts w:cs="Arial"/>
                <w:lang w:val="en-US"/>
              </w:rPr>
              <w:t>256</w:t>
            </w:r>
          </w:p>
        </w:tc>
        <w:tc>
          <w:tcPr>
            <w:tcW w:w="1748" w:type="dxa"/>
          </w:tcPr>
          <w:p w14:paraId="62F84A5D" w14:textId="67063E10" w:rsidR="00F9580B" w:rsidRPr="008C4185" w:rsidRDefault="00F9580B" w:rsidP="00F9580B">
            <w:pPr>
              <w:pStyle w:val="TAL"/>
              <w:jc w:val="center"/>
              <w:rPr>
                <w:szCs w:val="18"/>
                <w:lang w:val="en-US"/>
              </w:rPr>
            </w:pPr>
            <w:r w:rsidRPr="008C4185">
              <w:rPr>
                <w:rFonts w:cs="Arial"/>
                <w:lang w:val="en-US"/>
              </w:rPr>
              <w:t>NTN-TDLC5-5</w:t>
            </w:r>
          </w:p>
        </w:tc>
        <w:tc>
          <w:tcPr>
            <w:tcW w:w="999" w:type="dxa"/>
          </w:tcPr>
          <w:p w14:paraId="6A49B955" w14:textId="7645F75C" w:rsidR="00F9580B" w:rsidRPr="008C4185" w:rsidRDefault="00F9580B" w:rsidP="00F9580B">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F9580B" w:rsidRPr="008C4185" w:rsidRDefault="00F9580B" w:rsidP="00F9580B">
            <w:pPr>
              <w:pStyle w:val="TAC"/>
              <w:rPr>
                <w:rFonts w:cs="Arial"/>
                <w:lang w:val="en-US"/>
              </w:rPr>
            </w:pPr>
            <w:r w:rsidRPr="008C4185">
              <w:rPr>
                <w:rFonts w:cs="Arial"/>
                <w:lang w:val="en-US"/>
              </w:rPr>
              <w:t>70%</w:t>
            </w:r>
          </w:p>
        </w:tc>
        <w:tc>
          <w:tcPr>
            <w:tcW w:w="838" w:type="dxa"/>
          </w:tcPr>
          <w:p w14:paraId="2E171F7E" w14:textId="772BF7FD" w:rsidR="00F9580B" w:rsidRPr="008C4185" w:rsidRDefault="00F9580B" w:rsidP="00F9580B">
            <w:pPr>
              <w:pStyle w:val="TAC"/>
              <w:rPr>
                <w:rFonts w:cs="Arial"/>
                <w:lang w:val="en-US" w:eastAsia="zh-CN"/>
              </w:rPr>
            </w:pPr>
            <w:r>
              <w:rPr>
                <w:rFonts w:cs="Arial"/>
                <w:lang w:val="en-US"/>
              </w:rPr>
              <w:t>[-13.3]</w:t>
            </w:r>
          </w:p>
        </w:tc>
      </w:tr>
      <w:tr w:rsidR="00F9580B" w:rsidRPr="008C4185" w14:paraId="45BF01D4" w14:textId="77777777" w:rsidTr="00D27C8A">
        <w:trPr>
          <w:trHeight w:val="153"/>
          <w:jc w:val="center"/>
        </w:trPr>
        <w:tc>
          <w:tcPr>
            <w:tcW w:w="1180" w:type="dxa"/>
          </w:tcPr>
          <w:p w14:paraId="0B80C0DA" w14:textId="0A683BE6"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65732C02" w14:textId="2014B549" w:rsidR="00F9580B" w:rsidRPr="008C4185" w:rsidRDefault="00F9580B" w:rsidP="00F9580B">
            <w:pPr>
              <w:pStyle w:val="TAC"/>
              <w:rPr>
                <w:rFonts w:cs="Arial"/>
                <w:lang w:val="en-US"/>
              </w:rPr>
            </w:pPr>
            <w:r w:rsidRPr="008C4185">
              <w:rPr>
                <w:rFonts w:cs="Arial"/>
                <w:lang w:val="en-US"/>
              </w:rPr>
              <w:t>2</w:t>
            </w:r>
          </w:p>
        </w:tc>
        <w:tc>
          <w:tcPr>
            <w:tcW w:w="936" w:type="dxa"/>
          </w:tcPr>
          <w:p w14:paraId="0E6C2724" w14:textId="7F1F9FC8" w:rsidR="00F9580B" w:rsidRPr="008C4185" w:rsidRDefault="00F9580B" w:rsidP="00F9580B">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F9580B" w:rsidRPr="008C4185" w:rsidRDefault="00F9580B" w:rsidP="00F9580B">
            <w:pPr>
              <w:pStyle w:val="TAL"/>
              <w:jc w:val="center"/>
              <w:rPr>
                <w:rFonts w:cs="Arial"/>
                <w:lang w:val="en-US"/>
              </w:rPr>
            </w:pPr>
            <w:r w:rsidRPr="008C4185">
              <w:rPr>
                <w:rFonts w:cs="Arial"/>
                <w:lang w:val="en-US"/>
              </w:rPr>
              <w:t>256</w:t>
            </w:r>
          </w:p>
        </w:tc>
        <w:tc>
          <w:tcPr>
            <w:tcW w:w="1748" w:type="dxa"/>
          </w:tcPr>
          <w:p w14:paraId="6436F90D" w14:textId="4C51530E" w:rsidR="00F9580B" w:rsidRPr="008C4185" w:rsidRDefault="00F9580B" w:rsidP="00F9580B">
            <w:pPr>
              <w:pStyle w:val="TAL"/>
              <w:jc w:val="center"/>
              <w:rPr>
                <w:rFonts w:cs="Arial"/>
                <w:lang w:val="en-US"/>
              </w:rPr>
            </w:pPr>
            <w:r w:rsidRPr="008C4185">
              <w:rPr>
                <w:rFonts w:cs="Arial"/>
                <w:lang w:val="en-US"/>
              </w:rPr>
              <w:t>NTN-TDLA100-5</w:t>
            </w:r>
          </w:p>
        </w:tc>
        <w:tc>
          <w:tcPr>
            <w:tcW w:w="999" w:type="dxa"/>
          </w:tcPr>
          <w:p w14:paraId="2BFD4CCD" w14:textId="0A4F6EE9" w:rsidR="00F9580B" w:rsidRPr="008C4185" w:rsidRDefault="00F9580B" w:rsidP="00F9580B">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F9580B" w:rsidRPr="008C4185" w:rsidRDefault="00F9580B" w:rsidP="00F9580B">
            <w:pPr>
              <w:pStyle w:val="TAC"/>
              <w:rPr>
                <w:rFonts w:cs="Arial"/>
                <w:lang w:val="en-US"/>
              </w:rPr>
            </w:pPr>
            <w:r w:rsidRPr="008C4185">
              <w:rPr>
                <w:rFonts w:cs="Arial"/>
                <w:lang w:val="en-US"/>
              </w:rPr>
              <w:t>70%</w:t>
            </w:r>
          </w:p>
        </w:tc>
        <w:tc>
          <w:tcPr>
            <w:tcW w:w="838" w:type="dxa"/>
          </w:tcPr>
          <w:p w14:paraId="30C66289" w14:textId="0300C868" w:rsidR="00F9580B" w:rsidRPr="008C4185" w:rsidRDefault="00F9580B" w:rsidP="00F9580B">
            <w:pPr>
              <w:pStyle w:val="TAC"/>
              <w:rPr>
                <w:rFonts w:cs="Arial"/>
                <w:lang w:val="en-US" w:eastAsia="zh-CN"/>
              </w:rPr>
            </w:pPr>
            <w:r>
              <w:rPr>
                <w:rFonts w:cs="Arial"/>
                <w:lang w:val="en-US"/>
              </w:rPr>
              <w:t>[-14.5]</w:t>
            </w:r>
          </w:p>
        </w:tc>
      </w:tr>
      <w:tr w:rsidR="00F9580B" w:rsidRPr="00EE753F" w14:paraId="06076B83" w14:textId="77777777" w:rsidTr="00D27C8A">
        <w:trPr>
          <w:trHeight w:val="153"/>
          <w:jc w:val="center"/>
        </w:trPr>
        <w:tc>
          <w:tcPr>
            <w:tcW w:w="1180" w:type="dxa"/>
          </w:tcPr>
          <w:p w14:paraId="4BB5F69C" w14:textId="30D8D34F"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1EC29B49" w14:textId="7741262F" w:rsidR="00F9580B" w:rsidRPr="008C4185" w:rsidRDefault="00F9580B" w:rsidP="00F9580B">
            <w:pPr>
              <w:pStyle w:val="TAC"/>
              <w:rPr>
                <w:rFonts w:cs="Arial"/>
                <w:lang w:val="en-US"/>
              </w:rPr>
            </w:pPr>
            <w:r w:rsidRPr="008C4185">
              <w:rPr>
                <w:rFonts w:cs="Arial"/>
                <w:lang w:val="en-US"/>
              </w:rPr>
              <w:t>2</w:t>
            </w:r>
          </w:p>
        </w:tc>
        <w:tc>
          <w:tcPr>
            <w:tcW w:w="936" w:type="dxa"/>
          </w:tcPr>
          <w:p w14:paraId="2ACC067A" w14:textId="7D002F86" w:rsidR="00F9580B" w:rsidRPr="008C4185" w:rsidRDefault="00F9580B" w:rsidP="00F9580B">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F9580B" w:rsidRPr="008C4185" w:rsidRDefault="00F9580B" w:rsidP="00F9580B">
            <w:pPr>
              <w:pStyle w:val="TAL"/>
              <w:jc w:val="center"/>
              <w:rPr>
                <w:rFonts w:cs="Arial"/>
                <w:lang w:val="en-US"/>
              </w:rPr>
            </w:pPr>
            <w:r w:rsidRPr="008C4185">
              <w:rPr>
                <w:rFonts w:cs="Arial"/>
                <w:lang w:val="en-US"/>
              </w:rPr>
              <w:t>256</w:t>
            </w:r>
          </w:p>
        </w:tc>
        <w:tc>
          <w:tcPr>
            <w:tcW w:w="1748" w:type="dxa"/>
          </w:tcPr>
          <w:p w14:paraId="492125A9" w14:textId="4F1357DD" w:rsidR="00F9580B" w:rsidRPr="008C4185" w:rsidRDefault="00F9580B" w:rsidP="00F9580B">
            <w:pPr>
              <w:pStyle w:val="TAL"/>
              <w:jc w:val="center"/>
              <w:rPr>
                <w:szCs w:val="18"/>
                <w:lang w:val="en-US"/>
              </w:rPr>
            </w:pPr>
            <w:r w:rsidRPr="008C4185">
              <w:rPr>
                <w:rFonts w:cs="Arial"/>
                <w:lang w:val="en-US"/>
              </w:rPr>
              <w:t>NTN-TDLC5-5</w:t>
            </w:r>
          </w:p>
        </w:tc>
        <w:tc>
          <w:tcPr>
            <w:tcW w:w="999" w:type="dxa"/>
          </w:tcPr>
          <w:p w14:paraId="17AEA761" w14:textId="122A7961" w:rsidR="00F9580B" w:rsidRPr="008C4185" w:rsidRDefault="00F9580B" w:rsidP="00F9580B">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F9580B" w:rsidRPr="008C4185" w:rsidRDefault="00F9580B" w:rsidP="00F9580B">
            <w:pPr>
              <w:pStyle w:val="TAC"/>
              <w:rPr>
                <w:rFonts w:cs="Arial"/>
                <w:lang w:val="en-US"/>
              </w:rPr>
            </w:pPr>
            <w:r w:rsidRPr="008C4185">
              <w:rPr>
                <w:rFonts w:cs="Arial"/>
                <w:lang w:val="en-US"/>
              </w:rPr>
              <w:t>70%</w:t>
            </w:r>
          </w:p>
        </w:tc>
        <w:tc>
          <w:tcPr>
            <w:tcW w:w="838" w:type="dxa"/>
          </w:tcPr>
          <w:p w14:paraId="21138CA5" w14:textId="348ABC84" w:rsidR="00F9580B" w:rsidRPr="00EE753F" w:rsidRDefault="00F9580B" w:rsidP="00F9580B">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897" w:name="_Toc28873"/>
      <w:bookmarkStart w:id="898" w:name="_Toc121933018"/>
      <w:bookmarkStart w:id="899" w:name="_Toc121908732"/>
      <w:bookmarkStart w:id="900" w:name="_Toc124186527"/>
      <w:bookmarkStart w:id="901" w:name="_Toc137240676"/>
      <w:bookmarkStart w:id="902" w:name="_Toc137244775"/>
      <w:bookmarkStart w:id="903" w:name="_Toc138893989"/>
      <w:bookmarkStart w:id="904" w:name="_Toc138894221"/>
      <w:bookmarkStart w:id="905" w:name="_Toc145036614"/>
      <w:r>
        <w:rPr>
          <w:lang w:eastAsia="zh-CN"/>
        </w:rPr>
        <w:t>8.3</w:t>
      </w:r>
      <w:r>
        <w:rPr>
          <w:lang w:eastAsia="zh-CN"/>
        </w:rPr>
        <w:tab/>
        <w:t>Performance requirements for PUCCH</w:t>
      </w:r>
      <w:bookmarkEnd w:id="897"/>
      <w:bookmarkEnd w:id="898"/>
      <w:bookmarkEnd w:id="899"/>
      <w:bookmarkEnd w:id="900"/>
      <w:bookmarkEnd w:id="901"/>
      <w:bookmarkEnd w:id="902"/>
      <w:bookmarkEnd w:id="903"/>
      <w:bookmarkEnd w:id="904"/>
      <w:bookmarkEnd w:id="905"/>
    </w:p>
    <w:p w14:paraId="5F4511D4" w14:textId="77777777" w:rsidR="0039467C" w:rsidRPr="00EE753F" w:rsidRDefault="0039467C" w:rsidP="0039467C">
      <w:pPr>
        <w:pStyle w:val="Heading3"/>
        <w:rPr>
          <w:lang w:val="en-US"/>
        </w:rPr>
      </w:pPr>
      <w:bookmarkStart w:id="906" w:name="_Toc137240677"/>
      <w:bookmarkStart w:id="907" w:name="_Toc137244776"/>
      <w:bookmarkStart w:id="908" w:name="_Toc138893990"/>
      <w:bookmarkStart w:id="909" w:name="_Toc138894222"/>
      <w:bookmarkStart w:id="910" w:name="_Toc145036615"/>
      <w:r w:rsidRPr="00EE753F">
        <w:rPr>
          <w:lang w:val="en-US"/>
        </w:rPr>
        <w:t>8.3.1</w:t>
      </w:r>
      <w:r w:rsidRPr="00EE753F">
        <w:rPr>
          <w:lang w:val="en-US"/>
        </w:rPr>
        <w:tab/>
        <w:t>PUCCH performance requirements for coverage enhancement</w:t>
      </w:r>
      <w:bookmarkEnd w:id="906"/>
      <w:bookmarkEnd w:id="907"/>
      <w:bookmarkEnd w:id="908"/>
      <w:bookmarkEnd w:id="909"/>
      <w:bookmarkEnd w:id="910"/>
    </w:p>
    <w:p w14:paraId="77C9E2EE" w14:textId="77777777" w:rsidR="0039467C" w:rsidRPr="00EE753F" w:rsidRDefault="0039467C" w:rsidP="0039467C">
      <w:pPr>
        <w:pStyle w:val="Heading4"/>
        <w:rPr>
          <w:lang w:val="en-US"/>
        </w:rPr>
      </w:pPr>
      <w:bookmarkStart w:id="911" w:name="_Toc20997861"/>
      <w:bookmarkStart w:id="912" w:name="_Toc29478540"/>
      <w:bookmarkStart w:id="913" w:name="_Toc35933138"/>
      <w:bookmarkStart w:id="914" w:name="_Toc35935426"/>
      <w:bookmarkStart w:id="915" w:name="_Toc37163010"/>
      <w:bookmarkStart w:id="916" w:name="_Toc37173338"/>
      <w:bookmarkStart w:id="917" w:name="_Toc37173590"/>
      <w:bookmarkStart w:id="918" w:name="_Toc44754146"/>
      <w:bookmarkStart w:id="919" w:name="_Toc45825574"/>
      <w:bookmarkStart w:id="920" w:name="_Toc45825826"/>
      <w:bookmarkStart w:id="921" w:name="_Toc45826078"/>
      <w:bookmarkStart w:id="922" w:name="_Toc45826330"/>
      <w:bookmarkStart w:id="923" w:name="_Toc52466496"/>
      <w:bookmarkStart w:id="924" w:name="_Toc66869481"/>
      <w:bookmarkStart w:id="925" w:name="_Toc66872299"/>
      <w:bookmarkStart w:id="926" w:name="_Toc75173456"/>
      <w:bookmarkStart w:id="927" w:name="_Toc76497272"/>
      <w:bookmarkStart w:id="928" w:name="_Toc82894073"/>
      <w:bookmarkStart w:id="929" w:name="_Toc89684604"/>
      <w:bookmarkStart w:id="930" w:name="_Toc98574745"/>
      <w:bookmarkStart w:id="931" w:name="_Toc123306973"/>
      <w:bookmarkStart w:id="932" w:name="_Toc124186792"/>
      <w:bookmarkStart w:id="933" w:name="_Toc137240678"/>
      <w:bookmarkStart w:id="934" w:name="_Toc137244777"/>
      <w:bookmarkStart w:id="935" w:name="_Toc138893991"/>
      <w:bookmarkStart w:id="936" w:name="_Toc138894223"/>
      <w:bookmarkStart w:id="937" w:name="_Toc145036616"/>
      <w:r w:rsidRPr="00EE753F">
        <w:rPr>
          <w:lang w:val="en-US"/>
        </w:rPr>
        <w:t>8.3.1.1</w:t>
      </w:r>
      <w:r w:rsidRPr="00EE753F">
        <w:rPr>
          <w:lang w:val="en-US"/>
        </w:rPr>
        <w:tab/>
        <w:t>DTX to ACK performance</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938" w:name="_Toc20997862"/>
      <w:bookmarkStart w:id="939" w:name="_Toc29478541"/>
      <w:bookmarkStart w:id="940" w:name="_Toc35933139"/>
      <w:bookmarkStart w:id="941" w:name="_Toc35935427"/>
      <w:bookmarkStart w:id="942" w:name="_Toc37163011"/>
      <w:bookmarkStart w:id="943" w:name="_Toc37173339"/>
      <w:bookmarkStart w:id="944" w:name="_Toc37173591"/>
      <w:bookmarkStart w:id="945" w:name="_Toc44754147"/>
      <w:bookmarkStart w:id="946" w:name="_Toc45825575"/>
      <w:bookmarkStart w:id="947" w:name="_Toc45825827"/>
      <w:bookmarkStart w:id="948" w:name="_Toc45826079"/>
      <w:bookmarkStart w:id="949" w:name="_Toc45826331"/>
      <w:bookmarkStart w:id="950" w:name="_Toc52466497"/>
      <w:bookmarkStart w:id="951" w:name="_Toc66869482"/>
      <w:bookmarkStart w:id="952" w:name="_Toc66872300"/>
      <w:bookmarkStart w:id="953" w:name="_Toc75173457"/>
      <w:bookmarkStart w:id="954" w:name="_Toc76497273"/>
      <w:bookmarkStart w:id="955" w:name="_Toc82894074"/>
      <w:bookmarkStart w:id="956" w:name="_Toc89684605"/>
      <w:bookmarkStart w:id="957" w:name="_Toc98574746"/>
      <w:bookmarkStart w:id="958" w:name="_Toc123306974"/>
      <w:bookmarkStart w:id="959" w:name="_Toc124186793"/>
      <w:bookmarkStart w:id="960" w:name="_Toc137240679"/>
      <w:bookmarkStart w:id="961" w:name="_Toc137244778"/>
      <w:bookmarkStart w:id="962" w:name="_Toc138893992"/>
      <w:bookmarkStart w:id="963" w:name="_Toc138894224"/>
      <w:bookmarkStart w:id="964" w:name="_Toc145036617"/>
      <w:r w:rsidRPr="00EE753F">
        <w:rPr>
          <w:lang w:val="en-US"/>
        </w:rPr>
        <w:t>8.3.1.1.1</w:t>
      </w:r>
      <w:r w:rsidRPr="00EE753F">
        <w:rPr>
          <w:lang w:val="en-US"/>
        </w:rPr>
        <w:tab/>
        <w:t>Minimum requirement</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lastRenderedPageBreak/>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965" w:name="_Toc20997863"/>
      <w:bookmarkStart w:id="966" w:name="_Toc29478542"/>
      <w:bookmarkStart w:id="967" w:name="_Toc35933140"/>
      <w:bookmarkStart w:id="968" w:name="_Toc35935428"/>
      <w:bookmarkStart w:id="969" w:name="_Toc37163012"/>
      <w:bookmarkStart w:id="970" w:name="_Toc37173340"/>
      <w:bookmarkStart w:id="971" w:name="_Toc37173592"/>
      <w:bookmarkStart w:id="972" w:name="_Toc44754148"/>
      <w:bookmarkStart w:id="973" w:name="_Toc45825576"/>
      <w:bookmarkStart w:id="974" w:name="_Toc45825828"/>
      <w:bookmarkStart w:id="975" w:name="_Toc45826080"/>
      <w:bookmarkStart w:id="976" w:name="_Toc45826332"/>
      <w:bookmarkStart w:id="977" w:name="_Toc52466498"/>
      <w:bookmarkStart w:id="978" w:name="_Toc66869483"/>
      <w:bookmarkStart w:id="979" w:name="_Toc66872301"/>
      <w:bookmarkStart w:id="980" w:name="_Toc75173458"/>
      <w:bookmarkStart w:id="981" w:name="_Toc76497274"/>
      <w:bookmarkStart w:id="982" w:name="_Toc82894075"/>
      <w:bookmarkStart w:id="983" w:name="_Toc89684606"/>
      <w:bookmarkStart w:id="984" w:name="_Toc98574747"/>
      <w:bookmarkStart w:id="985" w:name="_Toc123306975"/>
      <w:bookmarkStart w:id="986" w:name="_Toc124186794"/>
      <w:bookmarkStart w:id="987" w:name="_Toc137240680"/>
      <w:bookmarkStart w:id="988" w:name="_Toc137244779"/>
      <w:bookmarkStart w:id="989" w:name="_Toc138893993"/>
      <w:bookmarkStart w:id="990" w:name="_Toc138894225"/>
      <w:bookmarkStart w:id="991" w:name="_Toc145036618"/>
      <w:r w:rsidRPr="00EE753F">
        <w:rPr>
          <w:lang w:val="en-US"/>
        </w:rPr>
        <w:t>8.3.1.2</w:t>
      </w:r>
      <w:r w:rsidRPr="00EE753F">
        <w:rPr>
          <w:lang w:val="en-US"/>
        </w:rPr>
        <w:tab/>
        <w:t>ACK missed detection requirements for single user PUCCH format 1a</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992" w:name="_Toc20997864"/>
      <w:bookmarkStart w:id="993" w:name="_Toc29478543"/>
      <w:bookmarkStart w:id="994" w:name="_Toc35933141"/>
      <w:bookmarkStart w:id="995" w:name="_Toc35935429"/>
      <w:bookmarkStart w:id="996" w:name="_Toc37163013"/>
      <w:bookmarkStart w:id="997" w:name="_Toc37173341"/>
      <w:bookmarkStart w:id="998" w:name="_Toc37173593"/>
      <w:bookmarkStart w:id="999" w:name="_Toc44754149"/>
      <w:bookmarkStart w:id="1000" w:name="_Toc45825577"/>
      <w:bookmarkStart w:id="1001" w:name="_Toc45825829"/>
      <w:bookmarkStart w:id="1002" w:name="_Toc45826081"/>
      <w:bookmarkStart w:id="1003" w:name="_Toc45826333"/>
      <w:bookmarkStart w:id="1004" w:name="_Toc52466499"/>
      <w:bookmarkStart w:id="1005" w:name="_Toc66869484"/>
      <w:bookmarkStart w:id="1006" w:name="_Toc66872302"/>
      <w:bookmarkStart w:id="1007" w:name="_Toc75173459"/>
      <w:bookmarkStart w:id="1008" w:name="_Toc76497275"/>
      <w:bookmarkStart w:id="1009" w:name="_Toc82894076"/>
      <w:bookmarkStart w:id="1010" w:name="_Toc89684607"/>
      <w:bookmarkStart w:id="1011" w:name="_Toc98574748"/>
      <w:bookmarkStart w:id="1012" w:name="_Toc123306976"/>
      <w:bookmarkStart w:id="1013" w:name="_Toc124186795"/>
      <w:bookmarkStart w:id="1014" w:name="_Toc137240681"/>
      <w:bookmarkStart w:id="1015" w:name="_Toc137244780"/>
      <w:bookmarkStart w:id="1016" w:name="_Toc138893994"/>
      <w:bookmarkStart w:id="1017" w:name="_Toc138894226"/>
      <w:bookmarkStart w:id="1018" w:name="_Toc145036619"/>
      <w:r w:rsidRPr="00EE753F">
        <w:rPr>
          <w:lang w:val="en-US"/>
        </w:rPr>
        <w:t>8.3.1.2.1</w:t>
      </w:r>
      <w:r w:rsidRPr="00EE753F">
        <w:rPr>
          <w:lang w:val="en-US"/>
        </w:rPr>
        <w:tab/>
        <w:t>Minimum requirements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c>
          <w:tcPr>
            <w:tcW w:w="1187" w:type="dxa"/>
          </w:tcPr>
          <w:p w14:paraId="636DBF16" w14:textId="77777777" w:rsidR="0039467C" w:rsidRPr="00EE753F" w:rsidRDefault="0039467C" w:rsidP="00D27C8A">
            <w:pPr>
              <w:pStyle w:val="TAH"/>
              <w:rPr>
                <w:lang w:val="en-US"/>
              </w:rPr>
            </w:pPr>
            <w:r w:rsidRPr="00EE753F">
              <w:rPr>
                <w:rFonts w:cs="Arial"/>
                <w:lang w:val="en-US" w:eastAsia="ja-JP"/>
              </w:rPr>
              <w:t>Number of TX antennas</w:t>
            </w:r>
          </w:p>
        </w:tc>
        <w:tc>
          <w:tcPr>
            <w:tcW w:w="1187" w:type="dxa"/>
          </w:tcPr>
          <w:p w14:paraId="0448A190" w14:textId="77777777" w:rsidR="0039467C" w:rsidRPr="00EE753F" w:rsidRDefault="0039467C" w:rsidP="00D27C8A">
            <w:pPr>
              <w:pStyle w:val="TAH"/>
              <w:rPr>
                <w:lang w:val="en-US"/>
              </w:rPr>
            </w:pPr>
            <w:r w:rsidRPr="00EE753F">
              <w:rPr>
                <w:rFonts w:cs="Arial"/>
                <w:lang w:val="en-US" w:eastAsia="ja-JP"/>
              </w:rPr>
              <w:t>Number of RX antennas</w:t>
            </w:r>
          </w:p>
        </w:tc>
        <w:tc>
          <w:tcPr>
            <w:tcW w:w="1253" w:type="dxa"/>
          </w:tcPr>
          <w:p w14:paraId="716ABA5F" w14:textId="77777777" w:rsidR="0039467C" w:rsidRPr="00EE753F" w:rsidRDefault="0039467C" w:rsidP="00D27C8A">
            <w:pPr>
              <w:pStyle w:val="TAH"/>
              <w:rPr>
                <w:lang w:val="en-US"/>
              </w:rPr>
            </w:pPr>
            <w:r w:rsidRPr="00EE753F">
              <w:rPr>
                <w:lang w:val="en-US"/>
              </w:rPr>
              <w:t>Channel Bandwidth</w:t>
            </w:r>
          </w:p>
        </w:tc>
        <w:tc>
          <w:tcPr>
            <w:tcW w:w="1081" w:type="dxa"/>
          </w:tcPr>
          <w:p w14:paraId="267CBD08" w14:textId="77777777" w:rsidR="0039467C" w:rsidRPr="00EE753F" w:rsidRDefault="0039467C" w:rsidP="00D27C8A">
            <w:pPr>
              <w:pStyle w:val="TAH"/>
              <w:rPr>
                <w:lang w:val="en-US"/>
              </w:rPr>
            </w:pPr>
            <w:r w:rsidRPr="00EE753F">
              <w:rPr>
                <w:rFonts w:cs="Arial"/>
                <w:lang w:val="en-US" w:eastAsia="ja-JP"/>
              </w:rPr>
              <w:t>Cyclic Prefix</w:t>
            </w:r>
          </w:p>
        </w:tc>
        <w:tc>
          <w:tcPr>
            <w:tcW w:w="1320" w:type="dxa"/>
          </w:tcPr>
          <w:p w14:paraId="1A6CB2C0" w14:textId="77777777" w:rsidR="0039467C" w:rsidRPr="00EE753F" w:rsidRDefault="0039467C" w:rsidP="00D27C8A">
            <w:pPr>
              <w:pStyle w:val="TAH"/>
              <w:rPr>
                <w:rFonts w:cs="Arial"/>
                <w:lang w:val="en-US" w:eastAsia="zh-CN"/>
              </w:rPr>
            </w:pPr>
            <w:r w:rsidRPr="00EE753F">
              <w:rPr>
                <w:rFonts w:cs="Arial"/>
                <w:lang w:val="en-US" w:eastAsia="ja-JP"/>
              </w:rPr>
              <w:t xml:space="preserve">Propagation conditions </w:t>
            </w:r>
            <w:r w:rsidRPr="00EE753F">
              <w:rPr>
                <w:rFonts w:cs="Arial"/>
                <w:lang w:val="en-US" w:eastAsia="zh-CN"/>
              </w:rPr>
              <w:t>and</w:t>
            </w:r>
          </w:p>
          <w:p w14:paraId="5712373B" w14:textId="77777777" w:rsidR="0039467C" w:rsidRPr="00EE753F" w:rsidRDefault="0039467C" w:rsidP="00D27C8A">
            <w:pPr>
              <w:pStyle w:val="TAH"/>
              <w:rPr>
                <w:lang w:val="en-US"/>
              </w:rPr>
            </w:pPr>
            <w:r w:rsidRPr="00EE753F">
              <w:rPr>
                <w:rFonts w:cs="Arial"/>
                <w:lang w:val="en-US" w:eastAsia="zh-CN"/>
              </w:rPr>
              <w:t>correlation matrix</w:t>
            </w:r>
            <w:r w:rsidRPr="00EE753F">
              <w:rPr>
                <w:rFonts w:cs="Arial"/>
                <w:lang w:val="en-US" w:eastAsia="ja-JP"/>
              </w:rPr>
              <w:t xml:space="preserve"> (Annex C)</w:t>
            </w:r>
          </w:p>
        </w:tc>
        <w:tc>
          <w:tcPr>
            <w:tcW w:w="1285" w:type="dxa"/>
          </w:tcPr>
          <w:p w14:paraId="70DDB736" w14:textId="77777777" w:rsidR="0039467C" w:rsidRPr="00EE753F" w:rsidRDefault="0039467C" w:rsidP="00D27C8A">
            <w:pPr>
              <w:pStyle w:val="TAH"/>
              <w:rPr>
                <w:lang w:val="en-US"/>
              </w:rPr>
            </w:pPr>
            <w:r w:rsidRPr="00EE753F">
              <w:rPr>
                <w:rFonts w:cs="Arial"/>
                <w:lang w:val="en-US" w:eastAsia="ja-JP"/>
              </w:rPr>
              <w:t>Repetitions</w:t>
            </w:r>
          </w:p>
        </w:tc>
        <w:tc>
          <w:tcPr>
            <w:tcW w:w="1337" w:type="dxa"/>
          </w:tcPr>
          <w:p w14:paraId="04CA7839" w14:textId="77777777" w:rsidR="0039467C" w:rsidRPr="0000335A" w:rsidRDefault="0039467C" w:rsidP="00D27C8A">
            <w:pPr>
              <w:pStyle w:val="TAH"/>
              <w:rPr>
                <w:lang w:val="en-US"/>
              </w:rPr>
            </w:pPr>
            <w:r w:rsidRPr="0000335A">
              <w:rPr>
                <w:rFonts w:cs="Arial"/>
                <w:lang w:val="en-US"/>
              </w:rPr>
              <w:t>Duration of PUCCH segment transmission (subframes)</w:t>
            </w:r>
          </w:p>
        </w:tc>
        <w:tc>
          <w:tcPr>
            <w:tcW w:w="979" w:type="dxa"/>
          </w:tcPr>
          <w:p w14:paraId="6672E1DF" w14:textId="77777777" w:rsidR="0039467C" w:rsidRPr="00EE753F" w:rsidRDefault="0039467C" w:rsidP="00D27C8A">
            <w:pPr>
              <w:pStyle w:val="TAH"/>
              <w:rPr>
                <w:lang w:val="en-US"/>
              </w:rPr>
            </w:pPr>
            <w:r w:rsidRPr="00EE753F">
              <w:rPr>
                <w:lang w:val="en-US"/>
              </w:rPr>
              <w:t>SNR (dB)</w:t>
            </w:r>
          </w:p>
        </w:tc>
      </w:tr>
      <w:tr w:rsidR="00F9580B" w:rsidRPr="00EE753F" w14:paraId="0B3DFE13" w14:textId="77777777" w:rsidTr="00D27C8A">
        <w:tc>
          <w:tcPr>
            <w:tcW w:w="1187" w:type="dxa"/>
          </w:tcPr>
          <w:p w14:paraId="7918F1B7" w14:textId="205660BD" w:rsidR="00F9580B" w:rsidRPr="00EE753F" w:rsidRDefault="00F9580B" w:rsidP="00F9580B">
            <w:pPr>
              <w:pStyle w:val="TAC"/>
              <w:rPr>
                <w:lang w:val="en-US"/>
              </w:rPr>
            </w:pPr>
            <w:r w:rsidRPr="00EE753F">
              <w:rPr>
                <w:lang w:val="en-US"/>
              </w:rPr>
              <w:t>1</w:t>
            </w:r>
          </w:p>
        </w:tc>
        <w:tc>
          <w:tcPr>
            <w:tcW w:w="1187" w:type="dxa"/>
          </w:tcPr>
          <w:p w14:paraId="4CFE0226" w14:textId="5D45F392" w:rsidR="00F9580B" w:rsidRPr="00EE753F" w:rsidRDefault="00F9580B" w:rsidP="00F9580B">
            <w:pPr>
              <w:pStyle w:val="TAC"/>
              <w:rPr>
                <w:lang w:val="en-US"/>
              </w:rPr>
            </w:pPr>
            <w:r w:rsidRPr="00EE753F">
              <w:rPr>
                <w:lang w:val="en-US"/>
              </w:rPr>
              <w:t>1</w:t>
            </w:r>
          </w:p>
        </w:tc>
        <w:tc>
          <w:tcPr>
            <w:tcW w:w="1253" w:type="dxa"/>
          </w:tcPr>
          <w:p w14:paraId="47A551A2" w14:textId="4D2F25B3" w:rsidR="00F9580B" w:rsidRPr="00EE753F" w:rsidRDefault="00F9580B" w:rsidP="00F9580B">
            <w:pPr>
              <w:pStyle w:val="TAC"/>
              <w:rPr>
                <w:lang w:val="en-US"/>
              </w:rPr>
            </w:pPr>
            <w:r w:rsidRPr="00EE753F">
              <w:rPr>
                <w:lang w:val="en-US"/>
              </w:rPr>
              <w:t>1.4MHz</w:t>
            </w:r>
          </w:p>
        </w:tc>
        <w:tc>
          <w:tcPr>
            <w:tcW w:w="1081" w:type="dxa"/>
          </w:tcPr>
          <w:p w14:paraId="2C3987EC" w14:textId="606BD432" w:rsidR="00F9580B" w:rsidRPr="00EE753F" w:rsidRDefault="00F9580B" w:rsidP="00F9580B">
            <w:pPr>
              <w:pStyle w:val="TAC"/>
              <w:rPr>
                <w:lang w:val="en-US"/>
              </w:rPr>
            </w:pPr>
            <w:r w:rsidRPr="00EE753F">
              <w:rPr>
                <w:lang w:val="en-US"/>
              </w:rPr>
              <w:t>Normal</w:t>
            </w:r>
          </w:p>
        </w:tc>
        <w:tc>
          <w:tcPr>
            <w:tcW w:w="1320" w:type="dxa"/>
          </w:tcPr>
          <w:p w14:paraId="36203AEE" w14:textId="76FE325F" w:rsidR="00F9580B" w:rsidRPr="00EE753F" w:rsidRDefault="00F9580B" w:rsidP="00F9580B">
            <w:pPr>
              <w:pStyle w:val="TAC"/>
              <w:rPr>
                <w:lang w:val="en-US"/>
              </w:rPr>
            </w:pPr>
            <w:r w:rsidRPr="00EE753F">
              <w:rPr>
                <w:lang w:val="en-US"/>
              </w:rPr>
              <w:t>NTN-TDLA100-5</w:t>
            </w:r>
          </w:p>
        </w:tc>
        <w:tc>
          <w:tcPr>
            <w:tcW w:w="1285" w:type="dxa"/>
          </w:tcPr>
          <w:p w14:paraId="0D81A045" w14:textId="63F31D8E" w:rsidR="00F9580B" w:rsidRPr="00EE753F" w:rsidRDefault="00F9580B" w:rsidP="00F9580B">
            <w:pPr>
              <w:pStyle w:val="TAC"/>
              <w:rPr>
                <w:lang w:val="en-US"/>
              </w:rPr>
            </w:pPr>
            <w:r w:rsidRPr="00EE753F">
              <w:rPr>
                <w:lang w:val="en-US"/>
              </w:rPr>
              <w:t>8</w:t>
            </w:r>
          </w:p>
        </w:tc>
        <w:tc>
          <w:tcPr>
            <w:tcW w:w="1337" w:type="dxa"/>
          </w:tcPr>
          <w:p w14:paraId="40EE2872" w14:textId="23F2A3E5" w:rsidR="00F9580B" w:rsidRPr="0000335A" w:rsidRDefault="00F9580B" w:rsidP="00F9580B">
            <w:pPr>
              <w:pStyle w:val="TAC"/>
              <w:rPr>
                <w:lang w:val="en-US"/>
              </w:rPr>
            </w:pPr>
            <w:r w:rsidRPr="0000335A">
              <w:rPr>
                <w:lang w:val="en-US"/>
              </w:rPr>
              <w:t>8</w:t>
            </w:r>
          </w:p>
        </w:tc>
        <w:tc>
          <w:tcPr>
            <w:tcW w:w="979" w:type="dxa"/>
          </w:tcPr>
          <w:p w14:paraId="0B926BCB" w14:textId="53559E94" w:rsidR="00F9580B" w:rsidRPr="00EE753F" w:rsidRDefault="00F9580B" w:rsidP="00F9580B">
            <w:pPr>
              <w:pStyle w:val="TAC"/>
              <w:rPr>
                <w:lang w:val="en-US"/>
              </w:rPr>
            </w:pPr>
            <w:r>
              <w:rPr>
                <w:lang w:val="en-US"/>
              </w:rPr>
              <w:t>[-2.6]</w:t>
            </w:r>
          </w:p>
        </w:tc>
      </w:tr>
      <w:tr w:rsidR="00F9580B" w:rsidRPr="00EE753F" w14:paraId="69171F72" w14:textId="77777777" w:rsidTr="00D27C8A">
        <w:tc>
          <w:tcPr>
            <w:tcW w:w="1187" w:type="dxa"/>
          </w:tcPr>
          <w:p w14:paraId="6448E2A3" w14:textId="278ECE22" w:rsidR="00F9580B" w:rsidRPr="00EE753F" w:rsidRDefault="00F9580B" w:rsidP="00F9580B">
            <w:pPr>
              <w:pStyle w:val="TAC"/>
              <w:rPr>
                <w:lang w:val="en-US"/>
              </w:rPr>
            </w:pPr>
            <w:r w:rsidRPr="00EE753F">
              <w:rPr>
                <w:lang w:val="en-US"/>
              </w:rPr>
              <w:t>1</w:t>
            </w:r>
          </w:p>
        </w:tc>
        <w:tc>
          <w:tcPr>
            <w:tcW w:w="1187" w:type="dxa"/>
          </w:tcPr>
          <w:p w14:paraId="5B2B68D8" w14:textId="46315A36" w:rsidR="00F9580B" w:rsidRPr="00EE753F" w:rsidRDefault="00F9580B" w:rsidP="00F9580B">
            <w:pPr>
              <w:pStyle w:val="TAC"/>
              <w:rPr>
                <w:lang w:val="en-US"/>
              </w:rPr>
            </w:pPr>
            <w:r w:rsidRPr="00EE753F">
              <w:rPr>
                <w:lang w:val="en-US"/>
              </w:rPr>
              <w:t>2</w:t>
            </w:r>
          </w:p>
        </w:tc>
        <w:tc>
          <w:tcPr>
            <w:tcW w:w="1253" w:type="dxa"/>
          </w:tcPr>
          <w:p w14:paraId="2B621A4F" w14:textId="3EB1BCB0" w:rsidR="00F9580B" w:rsidRPr="00EE753F" w:rsidRDefault="00F9580B" w:rsidP="00F9580B">
            <w:pPr>
              <w:pStyle w:val="TAC"/>
              <w:rPr>
                <w:lang w:val="en-US"/>
              </w:rPr>
            </w:pPr>
            <w:r w:rsidRPr="00EE753F">
              <w:rPr>
                <w:lang w:val="en-US"/>
              </w:rPr>
              <w:t>1.4MHz</w:t>
            </w:r>
          </w:p>
        </w:tc>
        <w:tc>
          <w:tcPr>
            <w:tcW w:w="1081" w:type="dxa"/>
          </w:tcPr>
          <w:p w14:paraId="6D981B7E" w14:textId="7DA3D2B5" w:rsidR="00F9580B" w:rsidRPr="00EE753F" w:rsidRDefault="00F9580B" w:rsidP="00F9580B">
            <w:pPr>
              <w:pStyle w:val="TAC"/>
              <w:rPr>
                <w:lang w:val="en-US"/>
              </w:rPr>
            </w:pPr>
            <w:r w:rsidRPr="00EE753F">
              <w:rPr>
                <w:lang w:val="en-US"/>
              </w:rPr>
              <w:t>Normal</w:t>
            </w:r>
          </w:p>
        </w:tc>
        <w:tc>
          <w:tcPr>
            <w:tcW w:w="1320" w:type="dxa"/>
          </w:tcPr>
          <w:p w14:paraId="7F63A5F5" w14:textId="314841ED" w:rsidR="00F9580B" w:rsidRPr="00EE753F" w:rsidRDefault="00F9580B" w:rsidP="00F9580B">
            <w:pPr>
              <w:pStyle w:val="TAC"/>
              <w:rPr>
                <w:lang w:val="en-US"/>
              </w:rPr>
            </w:pPr>
            <w:r w:rsidRPr="00EE753F">
              <w:rPr>
                <w:lang w:val="en-US"/>
              </w:rPr>
              <w:t>NTN-TDLA100-5</w:t>
            </w:r>
          </w:p>
        </w:tc>
        <w:tc>
          <w:tcPr>
            <w:tcW w:w="1285" w:type="dxa"/>
          </w:tcPr>
          <w:p w14:paraId="2CE2AB81" w14:textId="31DE3FA5" w:rsidR="00F9580B" w:rsidRPr="00EE753F" w:rsidRDefault="00F9580B" w:rsidP="00F9580B">
            <w:pPr>
              <w:pStyle w:val="TAC"/>
              <w:rPr>
                <w:lang w:val="en-US"/>
              </w:rPr>
            </w:pPr>
            <w:r w:rsidRPr="00EE753F">
              <w:rPr>
                <w:lang w:val="en-US"/>
              </w:rPr>
              <w:t>8</w:t>
            </w:r>
          </w:p>
        </w:tc>
        <w:tc>
          <w:tcPr>
            <w:tcW w:w="1337" w:type="dxa"/>
          </w:tcPr>
          <w:p w14:paraId="0EDA4550" w14:textId="486F0AC9" w:rsidR="00F9580B" w:rsidRPr="0000335A" w:rsidRDefault="00F9580B" w:rsidP="00F9580B">
            <w:pPr>
              <w:pStyle w:val="TAC"/>
              <w:rPr>
                <w:lang w:val="en-US"/>
              </w:rPr>
            </w:pPr>
            <w:r w:rsidRPr="0000335A">
              <w:rPr>
                <w:lang w:val="en-US"/>
              </w:rPr>
              <w:t>8</w:t>
            </w:r>
          </w:p>
        </w:tc>
        <w:tc>
          <w:tcPr>
            <w:tcW w:w="979" w:type="dxa"/>
          </w:tcPr>
          <w:p w14:paraId="66A1D28C" w14:textId="2A55D9A8" w:rsidR="00F9580B" w:rsidRPr="00EE753F" w:rsidRDefault="00F9580B" w:rsidP="00F9580B">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019" w:name="_Toc29161"/>
      <w:bookmarkStart w:id="1020" w:name="_Toc121933019"/>
      <w:bookmarkStart w:id="1021" w:name="_Toc121908733"/>
      <w:bookmarkStart w:id="1022" w:name="_Toc124186528"/>
      <w:bookmarkStart w:id="1023" w:name="_Toc137240682"/>
      <w:bookmarkStart w:id="1024" w:name="_Toc137244781"/>
      <w:bookmarkStart w:id="1025" w:name="_Toc138893995"/>
      <w:bookmarkStart w:id="1026" w:name="_Toc138894227"/>
      <w:bookmarkStart w:id="1027" w:name="_Toc145036620"/>
      <w:r>
        <w:rPr>
          <w:lang w:eastAsia="zh-CN"/>
        </w:rPr>
        <w:t>8.4</w:t>
      </w:r>
      <w:r>
        <w:rPr>
          <w:lang w:eastAsia="zh-CN"/>
        </w:rPr>
        <w:tab/>
        <w:t>Performance requirements for PRACH</w:t>
      </w:r>
      <w:bookmarkEnd w:id="1019"/>
      <w:bookmarkEnd w:id="1020"/>
      <w:bookmarkEnd w:id="1021"/>
      <w:bookmarkEnd w:id="1022"/>
      <w:bookmarkEnd w:id="1023"/>
      <w:bookmarkEnd w:id="1024"/>
      <w:bookmarkEnd w:id="1025"/>
      <w:bookmarkEnd w:id="1026"/>
      <w:bookmarkEnd w:id="1027"/>
    </w:p>
    <w:p w14:paraId="14CE4D13" w14:textId="77777777" w:rsidR="0039467C" w:rsidRPr="00EE753F" w:rsidRDefault="0039467C" w:rsidP="0039467C">
      <w:pPr>
        <w:pStyle w:val="Heading3"/>
        <w:rPr>
          <w:lang w:val="en-US"/>
        </w:rPr>
      </w:pPr>
      <w:bookmarkStart w:id="1028" w:name="_Toc20997872"/>
      <w:bookmarkStart w:id="1029" w:name="_Toc29478551"/>
      <w:bookmarkStart w:id="1030" w:name="_Toc35933149"/>
      <w:bookmarkStart w:id="1031" w:name="_Toc35935437"/>
      <w:bookmarkStart w:id="1032" w:name="_Toc37163021"/>
      <w:bookmarkStart w:id="1033" w:name="_Toc37173349"/>
      <w:bookmarkStart w:id="1034" w:name="_Toc37173601"/>
      <w:bookmarkStart w:id="1035" w:name="_Toc44754157"/>
      <w:bookmarkStart w:id="1036" w:name="_Toc45825585"/>
      <w:bookmarkStart w:id="1037" w:name="_Toc45825837"/>
      <w:bookmarkStart w:id="1038" w:name="_Toc45826089"/>
      <w:bookmarkStart w:id="1039" w:name="_Toc45826341"/>
      <w:bookmarkStart w:id="1040" w:name="_Toc52466507"/>
      <w:bookmarkStart w:id="1041" w:name="_Toc66869492"/>
      <w:bookmarkStart w:id="1042" w:name="_Toc66872310"/>
      <w:bookmarkStart w:id="1043" w:name="_Toc75173467"/>
      <w:bookmarkStart w:id="1044" w:name="_Toc76497283"/>
      <w:bookmarkStart w:id="1045" w:name="_Toc82894084"/>
      <w:bookmarkStart w:id="1046" w:name="_Toc89684615"/>
      <w:bookmarkStart w:id="1047" w:name="_Toc98574756"/>
      <w:bookmarkStart w:id="1048" w:name="_Toc123306984"/>
      <w:bookmarkStart w:id="1049" w:name="_Toc124186803"/>
      <w:bookmarkStart w:id="1050" w:name="_Toc137240683"/>
      <w:bookmarkStart w:id="1051" w:name="_Toc137244782"/>
      <w:bookmarkStart w:id="1052" w:name="_Toc138893996"/>
      <w:bookmarkStart w:id="1053" w:name="_Toc138894228"/>
      <w:bookmarkStart w:id="1054" w:name="_Toc145036621"/>
      <w:r w:rsidRPr="00EE753F">
        <w:rPr>
          <w:lang w:val="en-US"/>
        </w:rPr>
        <w:t>8.4.1</w:t>
      </w:r>
      <w:r w:rsidRPr="00EE753F">
        <w:rPr>
          <w:lang w:val="en-US"/>
        </w:rPr>
        <w:tab/>
        <w:t>PRACH False alarm probability</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055" w:name="_Toc20997873"/>
      <w:bookmarkStart w:id="1056" w:name="_Toc29478552"/>
      <w:bookmarkStart w:id="1057" w:name="_Toc35933150"/>
      <w:bookmarkStart w:id="1058" w:name="_Toc35935438"/>
      <w:bookmarkStart w:id="1059" w:name="_Toc37163022"/>
      <w:bookmarkStart w:id="1060" w:name="_Toc37173350"/>
      <w:bookmarkStart w:id="1061" w:name="_Toc37173602"/>
      <w:bookmarkStart w:id="1062" w:name="_Toc44754158"/>
      <w:bookmarkStart w:id="1063" w:name="_Toc45825586"/>
      <w:bookmarkStart w:id="1064" w:name="_Toc45825838"/>
      <w:bookmarkStart w:id="1065" w:name="_Toc45826090"/>
      <w:bookmarkStart w:id="1066" w:name="_Toc45826342"/>
      <w:bookmarkStart w:id="1067" w:name="_Toc52466508"/>
      <w:bookmarkStart w:id="1068" w:name="_Toc66869493"/>
      <w:bookmarkStart w:id="1069" w:name="_Toc66872311"/>
      <w:bookmarkStart w:id="1070" w:name="_Toc75173468"/>
      <w:bookmarkStart w:id="1071" w:name="_Toc76497284"/>
      <w:bookmarkStart w:id="1072" w:name="_Toc82894085"/>
      <w:bookmarkStart w:id="1073" w:name="_Toc89684616"/>
      <w:bookmarkStart w:id="1074" w:name="_Toc98574757"/>
      <w:bookmarkStart w:id="1075" w:name="_Toc123306985"/>
      <w:bookmarkStart w:id="1076" w:name="_Toc124186804"/>
      <w:bookmarkStart w:id="1077" w:name="_Toc137240684"/>
      <w:bookmarkStart w:id="1078" w:name="_Toc137244783"/>
      <w:bookmarkStart w:id="1079" w:name="_Toc138893997"/>
      <w:bookmarkStart w:id="1080" w:name="_Toc138894229"/>
      <w:bookmarkStart w:id="1081" w:name="_Toc145036622"/>
      <w:r w:rsidRPr="00EE753F">
        <w:rPr>
          <w:lang w:val="en-US"/>
        </w:rPr>
        <w:t>8.4.1.1</w:t>
      </w:r>
      <w:r w:rsidRPr="00EE753F">
        <w:rPr>
          <w:lang w:val="en-US"/>
        </w:rPr>
        <w:tab/>
        <w:t>Minimum requirement</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082" w:name="_Toc20997874"/>
      <w:bookmarkStart w:id="1083" w:name="_Toc29478553"/>
      <w:bookmarkStart w:id="1084" w:name="_Toc35933151"/>
      <w:bookmarkStart w:id="1085" w:name="_Toc35935439"/>
      <w:bookmarkStart w:id="1086" w:name="_Toc37163023"/>
      <w:bookmarkStart w:id="1087" w:name="_Toc37173351"/>
      <w:bookmarkStart w:id="1088" w:name="_Toc37173603"/>
      <w:bookmarkStart w:id="1089" w:name="_Toc44754159"/>
      <w:bookmarkStart w:id="1090" w:name="_Toc45825587"/>
      <w:bookmarkStart w:id="1091" w:name="_Toc45825839"/>
      <w:bookmarkStart w:id="1092" w:name="_Toc45826091"/>
      <w:bookmarkStart w:id="1093" w:name="_Toc45826343"/>
      <w:bookmarkStart w:id="1094" w:name="_Toc52466509"/>
      <w:bookmarkStart w:id="1095" w:name="_Toc66869494"/>
      <w:bookmarkStart w:id="1096" w:name="_Toc66872312"/>
      <w:bookmarkStart w:id="1097" w:name="_Toc75173469"/>
      <w:bookmarkStart w:id="1098" w:name="_Toc76497285"/>
      <w:bookmarkStart w:id="1099" w:name="_Toc82894086"/>
      <w:bookmarkStart w:id="1100" w:name="_Toc89684617"/>
      <w:bookmarkStart w:id="1101" w:name="_Toc98574758"/>
      <w:bookmarkStart w:id="1102" w:name="_Toc123306986"/>
      <w:bookmarkStart w:id="1103" w:name="_Toc124186805"/>
      <w:bookmarkStart w:id="1104" w:name="_Toc137240685"/>
      <w:bookmarkStart w:id="1105" w:name="_Toc137244784"/>
      <w:bookmarkStart w:id="1106" w:name="_Toc138893998"/>
      <w:bookmarkStart w:id="1107" w:name="_Toc138894230"/>
      <w:bookmarkStart w:id="1108" w:name="_Toc145036623"/>
      <w:r w:rsidRPr="00EE753F">
        <w:rPr>
          <w:lang w:val="en-US"/>
        </w:rPr>
        <w:t>8.4.2</w:t>
      </w:r>
      <w:r w:rsidRPr="00EE753F">
        <w:rPr>
          <w:lang w:val="en-US"/>
        </w:rPr>
        <w:tab/>
        <w:t>PRACH detection requirements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109" w:name="_Toc20997875"/>
      <w:bookmarkStart w:id="1110" w:name="_Toc29478554"/>
      <w:bookmarkStart w:id="1111" w:name="_Toc35933152"/>
      <w:bookmarkStart w:id="1112" w:name="_Toc35935440"/>
      <w:bookmarkStart w:id="1113" w:name="_Toc37163024"/>
      <w:bookmarkStart w:id="1114" w:name="_Toc37173352"/>
      <w:bookmarkStart w:id="1115" w:name="_Toc37173604"/>
      <w:bookmarkStart w:id="1116" w:name="_Toc44754160"/>
      <w:bookmarkStart w:id="1117" w:name="_Toc45825588"/>
      <w:bookmarkStart w:id="1118" w:name="_Toc45825840"/>
      <w:bookmarkStart w:id="1119" w:name="_Toc45826092"/>
      <w:bookmarkStart w:id="1120" w:name="_Toc45826344"/>
      <w:bookmarkStart w:id="1121" w:name="_Toc52466510"/>
      <w:bookmarkStart w:id="1122" w:name="_Toc66869495"/>
      <w:bookmarkStart w:id="1123" w:name="_Toc66872313"/>
      <w:bookmarkStart w:id="1124" w:name="_Toc75173470"/>
      <w:bookmarkStart w:id="1125" w:name="_Toc76497286"/>
      <w:bookmarkStart w:id="1126" w:name="_Toc82894087"/>
      <w:bookmarkStart w:id="1127" w:name="_Toc89684618"/>
      <w:bookmarkStart w:id="1128" w:name="_Toc98574759"/>
      <w:bookmarkStart w:id="1129" w:name="_Toc123306987"/>
      <w:bookmarkStart w:id="1130" w:name="_Toc124186806"/>
      <w:bookmarkStart w:id="1131" w:name="_Toc137240686"/>
      <w:bookmarkStart w:id="1132" w:name="_Toc137244785"/>
      <w:bookmarkStart w:id="1133" w:name="_Toc138893999"/>
      <w:bookmarkStart w:id="1134" w:name="_Toc138894231"/>
      <w:bookmarkStart w:id="1135" w:name="_Toc145036624"/>
      <w:r w:rsidRPr="00EE753F">
        <w:rPr>
          <w:lang w:val="en-US"/>
        </w:rPr>
        <w:t>8.4.2.1</w:t>
      </w:r>
      <w:r w:rsidRPr="00EE753F">
        <w:rPr>
          <w:lang w:val="en-US"/>
        </w:rPr>
        <w:tab/>
        <w:t>Minimum requirements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67AEB2E8" w14:textId="77777777" w:rsidR="0039467C" w:rsidRPr="00EE753F" w:rsidRDefault="0039467C" w:rsidP="0039467C">
      <w:pPr>
        <w:pStyle w:val="TH"/>
        <w:rPr>
          <w:lang w:val="en-US"/>
        </w:rPr>
      </w:pPr>
      <w:r w:rsidRPr="00EE753F">
        <w:rPr>
          <w:lang w:val="en-US"/>
        </w:rPr>
        <w:lastRenderedPageBreak/>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6"/>
        <w:gridCol w:w="1466"/>
        <w:gridCol w:w="1563"/>
        <w:gridCol w:w="777"/>
        <w:gridCol w:w="777"/>
        <w:gridCol w:w="777"/>
        <w:gridCol w:w="777"/>
      </w:tblGrid>
      <w:tr w:rsidR="0039467C" w:rsidRPr="00EE753F" w14:paraId="3B250E5C" w14:textId="77777777" w:rsidTr="00723A7A">
        <w:trPr>
          <w:trHeight w:val="20"/>
        </w:trPr>
        <w:tc>
          <w:tcPr>
            <w:tcW w:w="0" w:type="auto"/>
            <w:vMerge w:val="restart"/>
          </w:tcPr>
          <w:p w14:paraId="34124F64" w14:textId="77777777" w:rsidR="0039467C" w:rsidRPr="00EE753F" w:rsidRDefault="0039467C" w:rsidP="00D27C8A">
            <w:pPr>
              <w:pStyle w:val="TAH"/>
              <w:rPr>
                <w:rFonts w:cs="Arial"/>
                <w:lang w:val="en-US" w:eastAsia="ja-JP"/>
              </w:rPr>
            </w:pPr>
            <w:r w:rsidRPr="00EE753F">
              <w:rPr>
                <w:rFonts w:cs="Arial"/>
                <w:lang w:val="en-US" w:eastAsia="ja-JP"/>
              </w:rPr>
              <w:t>Number of TX antennas</w:t>
            </w:r>
          </w:p>
        </w:tc>
        <w:tc>
          <w:tcPr>
            <w:tcW w:w="0" w:type="auto"/>
            <w:vMerge w:val="restart"/>
          </w:tcPr>
          <w:p w14:paraId="3D7C7264" w14:textId="77777777" w:rsidR="0039467C" w:rsidRPr="00EE753F" w:rsidRDefault="0039467C" w:rsidP="00D27C8A">
            <w:pPr>
              <w:pStyle w:val="TAH"/>
              <w:rPr>
                <w:rFonts w:cs="Arial"/>
                <w:lang w:val="en-US" w:eastAsia="ja-JP"/>
              </w:rPr>
            </w:pPr>
            <w:r w:rsidRPr="00EE753F">
              <w:rPr>
                <w:rFonts w:cs="Arial"/>
                <w:lang w:val="en-US" w:eastAsia="ja-JP"/>
              </w:rPr>
              <w:t>Number of RX antennas</w:t>
            </w:r>
          </w:p>
        </w:tc>
        <w:tc>
          <w:tcPr>
            <w:tcW w:w="1660" w:type="dxa"/>
            <w:vMerge w:val="restart"/>
          </w:tcPr>
          <w:p w14:paraId="6A3D2F9B" w14:textId="77777777" w:rsidR="0039467C" w:rsidRPr="00EE753F" w:rsidRDefault="0039467C" w:rsidP="00D27C8A">
            <w:pPr>
              <w:pStyle w:val="TAH"/>
              <w:rPr>
                <w:rFonts w:cs="Arial"/>
                <w:lang w:val="en-US" w:eastAsia="ja-JP"/>
              </w:rPr>
            </w:pPr>
            <w:r w:rsidRPr="00EE753F">
              <w:rPr>
                <w:rFonts w:cs="Arial"/>
                <w:lang w:val="en-US" w:eastAsia="ja-JP"/>
              </w:rPr>
              <w:t>Propagation conditions and</w:t>
            </w:r>
          </w:p>
          <w:p w14:paraId="48583FE0" w14:textId="77777777" w:rsidR="0039467C" w:rsidRPr="00EE753F" w:rsidRDefault="0039467C" w:rsidP="00D27C8A">
            <w:pPr>
              <w:pStyle w:val="TAH"/>
              <w:rPr>
                <w:rFonts w:cs="Arial"/>
                <w:lang w:val="en-US" w:eastAsia="ja-JP"/>
              </w:rPr>
            </w:pPr>
            <w:r w:rsidRPr="00EE753F">
              <w:rPr>
                <w:rFonts w:cs="Arial"/>
                <w:lang w:val="en-US" w:eastAsia="ja-JP"/>
              </w:rPr>
              <w:t>correlation matrix (Annex C)</w:t>
            </w:r>
          </w:p>
        </w:tc>
        <w:tc>
          <w:tcPr>
            <w:tcW w:w="1459" w:type="dxa"/>
            <w:vMerge w:val="restart"/>
          </w:tcPr>
          <w:p w14:paraId="7C9743CC" w14:textId="77777777" w:rsidR="0039467C" w:rsidRPr="00EE753F" w:rsidRDefault="0039467C" w:rsidP="00D27C8A">
            <w:pPr>
              <w:pStyle w:val="TAH"/>
              <w:rPr>
                <w:rFonts w:cs="Arial"/>
                <w:lang w:val="en-US" w:eastAsia="ja-JP"/>
              </w:rPr>
            </w:pPr>
            <w:r w:rsidRPr="00EE753F">
              <w:rPr>
                <w:rFonts w:cs="Arial"/>
                <w:lang w:val="en-US" w:eastAsia="ja-JP"/>
              </w:rPr>
              <w:t>Frequency offset</w:t>
            </w:r>
          </w:p>
        </w:tc>
        <w:tc>
          <w:tcPr>
            <w:tcW w:w="1565" w:type="dxa"/>
            <w:vMerge w:val="restart"/>
          </w:tcPr>
          <w:p w14:paraId="5210D7A1" w14:textId="77777777" w:rsidR="0039467C" w:rsidRPr="00EE753F" w:rsidRDefault="0039467C" w:rsidP="00D27C8A">
            <w:pPr>
              <w:pStyle w:val="TAH"/>
              <w:rPr>
                <w:rFonts w:cs="Arial"/>
                <w:lang w:val="en-US" w:eastAsia="ja-JP"/>
              </w:rPr>
            </w:pPr>
            <w:r w:rsidRPr="00EE753F">
              <w:rPr>
                <w:rFonts w:cs="Arial"/>
                <w:bCs/>
                <w:lang w:val="en-US" w:eastAsia="ja-JP"/>
              </w:rPr>
              <w:t>Number of Repetitions</w:t>
            </w:r>
          </w:p>
        </w:tc>
        <w:tc>
          <w:tcPr>
            <w:tcW w:w="0" w:type="auto"/>
            <w:gridSpan w:val="4"/>
          </w:tcPr>
          <w:p w14:paraId="6B2D1254" w14:textId="77777777" w:rsidR="0039467C" w:rsidRPr="00EE753F" w:rsidRDefault="0039467C" w:rsidP="00D27C8A">
            <w:pPr>
              <w:pStyle w:val="TAH"/>
              <w:rPr>
                <w:rFonts w:cs="Arial"/>
                <w:lang w:val="en-US" w:eastAsia="ja-JP"/>
              </w:rPr>
            </w:pPr>
            <w:r w:rsidRPr="00EE753F">
              <w:rPr>
                <w:rFonts w:cs="Arial"/>
                <w:lang w:val="en-US" w:eastAsia="ja-JP"/>
              </w:rPr>
              <w:t>SNR [dB]</w:t>
            </w:r>
          </w:p>
        </w:tc>
      </w:tr>
      <w:tr w:rsidR="0039467C" w:rsidRPr="00EE753F" w14:paraId="1932410D" w14:textId="77777777" w:rsidTr="00723A7A">
        <w:trPr>
          <w:trHeight w:val="20"/>
        </w:trPr>
        <w:tc>
          <w:tcPr>
            <w:tcW w:w="0" w:type="auto"/>
            <w:vMerge/>
          </w:tcPr>
          <w:p w14:paraId="17A4C45A" w14:textId="77777777" w:rsidR="0039467C" w:rsidRPr="00EE753F" w:rsidRDefault="0039467C" w:rsidP="00D27C8A">
            <w:pPr>
              <w:pStyle w:val="TAH"/>
              <w:rPr>
                <w:rFonts w:cs="Arial"/>
                <w:lang w:val="en-US" w:eastAsia="ja-JP"/>
              </w:rPr>
            </w:pPr>
          </w:p>
        </w:tc>
        <w:tc>
          <w:tcPr>
            <w:tcW w:w="0" w:type="auto"/>
            <w:vMerge/>
          </w:tcPr>
          <w:p w14:paraId="270D7DE0" w14:textId="77777777" w:rsidR="0039467C" w:rsidRPr="00EE753F" w:rsidRDefault="0039467C" w:rsidP="00D27C8A">
            <w:pPr>
              <w:pStyle w:val="TAH"/>
              <w:rPr>
                <w:rFonts w:cs="Arial"/>
                <w:lang w:val="en-US" w:eastAsia="ja-JP"/>
              </w:rPr>
            </w:pPr>
          </w:p>
        </w:tc>
        <w:tc>
          <w:tcPr>
            <w:tcW w:w="1660" w:type="dxa"/>
            <w:vMerge/>
          </w:tcPr>
          <w:p w14:paraId="4BA2B14C" w14:textId="77777777" w:rsidR="0039467C" w:rsidRPr="00EE753F" w:rsidRDefault="0039467C" w:rsidP="00D27C8A">
            <w:pPr>
              <w:pStyle w:val="TAH"/>
              <w:rPr>
                <w:rFonts w:cs="Arial"/>
                <w:lang w:val="en-US" w:eastAsia="ja-JP"/>
              </w:rPr>
            </w:pPr>
          </w:p>
        </w:tc>
        <w:tc>
          <w:tcPr>
            <w:tcW w:w="1459" w:type="dxa"/>
            <w:vMerge/>
          </w:tcPr>
          <w:p w14:paraId="3B788FEB" w14:textId="77777777" w:rsidR="0039467C" w:rsidRPr="00EE753F" w:rsidRDefault="0039467C" w:rsidP="00D27C8A">
            <w:pPr>
              <w:pStyle w:val="TAH"/>
              <w:rPr>
                <w:rFonts w:cs="Arial"/>
                <w:lang w:val="en-US" w:eastAsia="ja-JP"/>
              </w:rPr>
            </w:pPr>
          </w:p>
        </w:tc>
        <w:tc>
          <w:tcPr>
            <w:tcW w:w="1565" w:type="dxa"/>
            <w:vMerge/>
          </w:tcPr>
          <w:p w14:paraId="1B360603" w14:textId="77777777" w:rsidR="0039467C" w:rsidRPr="00EE753F" w:rsidRDefault="0039467C" w:rsidP="00D27C8A">
            <w:pPr>
              <w:pStyle w:val="TAH"/>
              <w:rPr>
                <w:rFonts w:cs="Arial"/>
                <w:lang w:val="en-US" w:eastAsia="ja-JP"/>
              </w:rPr>
            </w:pPr>
          </w:p>
        </w:tc>
        <w:tc>
          <w:tcPr>
            <w:tcW w:w="0" w:type="auto"/>
          </w:tcPr>
          <w:p w14:paraId="02915A30" w14:textId="77777777" w:rsidR="0039467C" w:rsidRPr="00EE753F" w:rsidRDefault="0039467C" w:rsidP="00D27C8A">
            <w:pPr>
              <w:pStyle w:val="TAH"/>
              <w:rPr>
                <w:rFonts w:cs="Arial"/>
                <w:lang w:val="en-US" w:eastAsia="ja-JP"/>
              </w:rPr>
            </w:pPr>
            <w:r w:rsidRPr="00EE753F">
              <w:rPr>
                <w:rFonts w:cs="Arial"/>
                <w:lang w:val="en-US" w:eastAsia="ja-JP"/>
              </w:rPr>
              <w:t xml:space="preserve">Burst format 0 </w:t>
            </w:r>
          </w:p>
        </w:tc>
        <w:tc>
          <w:tcPr>
            <w:tcW w:w="0" w:type="auto"/>
          </w:tcPr>
          <w:p w14:paraId="1D3DA6A7" w14:textId="77777777" w:rsidR="0039467C" w:rsidRPr="00EE753F" w:rsidRDefault="0039467C" w:rsidP="00D27C8A">
            <w:pPr>
              <w:pStyle w:val="TAH"/>
              <w:rPr>
                <w:rFonts w:cs="Arial"/>
                <w:lang w:val="en-US" w:eastAsia="ja-JP"/>
              </w:rPr>
            </w:pPr>
            <w:r w:rsidRPr="00EE753F">
              <w:rPr>
                <w:rFonts w:cs="Arial"/>
                <w:lang w:val="en-US" w:eastAsia="ja-JP"/>
              </w:rPr>
              <w:t>Burst format 1</w:t>
            </w:r>
          </w:p>
        </w:tc>
        <w:tc>
          <w:tcPr>
            <w:tcW w:w="0" w:type="auto"/>
          </w:tcPr>
          <w:p w14:paraId="612F0586" w14:textId="77777777" w:rsidR="0039467C" w:rsidRPr="00EE753F" w:rsidRDefault="0039467C" w:rsidP="00D27C8A">
            <w:pPr>
              <w:pStyle w:val="TAH"/>
              <w:rPr>
                <w:rFonts w:cs="Arial"/>
                <w:lang w:val="en-US" w:eastAsia="ja-JP"/>
              </w:rPr>
            </w:pPr>
            <w:r w:rsidRPr="00EE753F">
              <w:rPr>
                <w:rFonts w:cs="Arial"/>
                <w:lang w:val="en-US" w:eastAsia="ja-JP"/>
              </w:rPr>
              <w:t>Burst format 2</w:t>
            </w:r>
          </w:p>
        </w:tc>
        <w:tc>
          <w:tcPr>
            <w:tcW w:w="0" w:type="auto"/>
          </w:tcPr>
          <w:p w14:paraId="63F3C0A4" w14:textId="77777777" w:rsidR="0039467C" w:rsidRPr="00EE753F" w:rsidRDefault="0039467C" w:rsidP="00D27C8A">
            <w:pPr>
              <w:pStyle w:val="TAH"/>
              <w:rPr>
                <w:rFonts w:cs="Arial"/>
                <w:lang w:val="en-US" w:eastAsia="ja-JP"/>
              </w:rPr>
            </w:pPr>
            <w:r w:rsidRPr="00EE753F">
              <w:rPr>
                <w:rFonts w:cs="Arial"/>
                <w:lang w:val="en-US" w:eastAsia="ja-JP"/>
              </w:rPr>
              <w:t>Burst format 3</w:t>
            </w:r>
          </w:p>
        </w:tc>
      </w:tr>
      <w:tr w:rsidR="00723A7A" w:rsidRPr="00EE753F" w14:paraId="5C9314A4" w14:textId="77777777" w:rsidTr="00723A7A">
        <w:trPr>
          <w:trHeight w:val="20"/>
        </w:trPr>
        <w:tc>
          <w:tcPr>
            <w:tcW w:w="0" w:type="auto"/>
          </w:tcPr>
          <w:p w14:paraId="37F651A9" w14:textId="0E46C783" w:rsidR="00723A7A" w:rsidRPr="00EE753F" w:rsidRDefault="00723A7A" w:rsidP="00723A7A">
            <w:pPr>
              <w:pStyle w:val="TAC"/>
              <w:rPr>
                <w:lang w:val="en-US"/>
              </w:rPr>
            </w:pPr>
            <w:r w:rsidRPr="00EE753F">
              <w:rPr>
                <w:lang w:val="en-US"/>
              </w:rPr>
              <w:t>1</w:t>
            </w:r>
          </w:p>
        </w:tc>
        <w:tc>
          <w:tcPr>
            <w:tcW w:w="0" w:type="auto"/>
          </w:tcPr>
          <w:p w14:paraId="7FA7943C" w14:textId="31FD9CF2" w:rsidR="00723A7A" w:rsidRPr="00EE753F" w:rsidRDefault="00723A7A" w:rsidP="00723A7A">
            <w:pPr>
              <w:pStyle w:val="TAC"/>
              <w:rPr>
                <w:lang w:val="en-US"/>
              </w:rPr>
            </w:pPr>
            <w:r w:rsidRPr="00EE753F">
              <w:rPr>
                <w:lang w:val="en-US"/>
              </w:rPr>
              <w:t>1</w:t>
            </w:r>
          </w:p>
        </w:tc>
        <w:tc>
          <w:tcPr>
            <w:tcW w:w="1660" w:type="dxa"/>
          </w:tcPr>
          <w:p w14:paraId="5AEECBD0" w14:textId="2236D55B" w:rsidR="00723A7A" w:rsidRPr="00EE753F" w:rsidRDefault="00723A7A" w:rsidP="00723A7A">
            <w:pPr>
              <w:pStyle w:val="TAC"/>
              <w:rPr>
                <w:lang w:val="en-US" w:eastAsia="ja-JP"/>
              </w:rPr>
            </w:pPr>
            <w:r w:rsidRPr="00EE753F">
              <w:rPr>
                <w:lang w:val="en-US"/>
              </w:rPr>
              <w:t>NTN-TDLA100-5</w:t>
            </w:r>
          </w:p>
        </w:tc>
        <w:tc>
          <w:tcPr>
            <w:tcW w:w="1459" w:type="dxa"/>
          </w:tcPr>
          <w:p w14:paraId="160DDAE2" w14:textId="1FB67517" w:rsidR="00723A7A" w:rsidRPr="00EE753F" w:rsidRDefault="00723A7A" w:rsidP="00723A7A">
            <w:pPr>
              <w:pStyle w:val="TAC"/>
              <w:rPr>
                <w:lang w:val="en-US" w:eastAsia="ja-JP"/>
              </w:rPr>
            </w:pPr>
            <w:r w:rsidRPr="00EE753F">
              <w:rPr>
                <w:lang w:val="en-US" w:eastAsia="ja-JP"/>
              </w:rPr>
              <w:t>270Hz</w:t>
            </w:r>
          </w:p>
        </w:tc>
        <w:tc>
          <w:tcPr>
            <w:tcW w:w="1565" w:type="dxa"/>
          </w:tcPr>
          <w:p w14:paraId="2C92CE4B" w14:textId="3E304843" w:rsidR="00723A7A" w:rsidRPr="00EE753F" w:rsidRDefault="00723A7A" w:rsidP="00723A7A">
            <w:pPr>
              <w:pStyle w:val="TAC"/>
              <w:rPr>
                <w:lang w:val="en-US" w:eastAsia="ja-JP"/>
              </w:rPr>
            </w:pPr>
            <w:r w:rsidRPr="00EE753F">
              <w:rPr>
                <w:lang w:val="en-US" w:eastAsia="ja-JP"/>
              </w:rPr>
              <w:t>8</w:t>
            </w:r>
          </w:p>
        </w:tc>
        <w:tc>
          <w:tcPr>
            <w:tcW w:w="0" w:type="auto"/>
            <w:vAlign w:val="center"/>
          </w:tcPr>
          <w:p w14:paraId="1700E3F2" w14:textId="09D42C4F" w:rsidR="00723A7A" w:rsidRPr="00EE753F" w:rsidRDefault="00723A7A" w:rsidP="00723A7A">
            <w:pPr>
              <w:pStyle w:val="TAC"/>
              <w:rPr>
                <w:lang w:val="en-US" w:eastAsia="ja-JP"/>
              </w:rPr>
            </w:pPr>
            <w:r>
              <w:rPr>
                <w:lang w:val="en-US" w:eastAsia="ja-JP"/>
              </w:rPr>
              <w:t>[-11.0]</w:t>
            </w:r>
          </w:p>
        </w:tc>
        <w:tc>
          <w:tcPr>
            <w:tcW w:w="0" w:type="auto"/>
            <w:vAlign w:val="center"/>
          </w:tcPr>
          <w:p w14:paraId="18358672" w14:textId="7AAFF7F2" w:rsidR="00723A7A" w:rsidRPr="00EE753F" w:rsidRDefault="00723A7A" w:rsidP="00723A7A">
            <w:pPr>
              <w:pStyle w:val="TAC"/>
              <w:rPr>
                <w:lang w:val="en-US" w:eastAsia="ja-JP"/>
              </w:rPr>
            </w:pPr>
            <w:r>
              <w:rPr>
                <w:lang w:val="en-US" w:eastAsia="ja-JP"/>
              </w:rPr>
              <w:t>[-10.6]</w:t>
            </w:r>
          </w:p>
        </w:tc>
        <w:tc>
          <w:tcPr>
            <w:tcW w:w="0" w:type="auto"/>
            <w:vAlign w:val="center"/>
          </w:tcPr>
          <w:p w14:paraId="58737A7C" w14:textId="06604C32" w:rsidR="00723A7A" w:rsidRPr="00EE753F" w:rsidRDefault="00723A7A" w:rsidP="00723A7A">
            <w:pPr>
              <w:pStyle w:val="TAC"/>
              <w:rPr>
                <w:lang w:val="en-US" w:eastAsia="ja-JP"/>
              </w:rPr>
            </w:pPr>
            <w:r w:rsidRPr="00EE753F">
              <w:rPr>
                <w:lang w:val="en-US" w:eastAsia="ja-JP"/>
              </w:rPr>
              <w:t>-</w:t>
            </w:r>
          </w:p>
        </w:tc>
        <w:tc>
          <w:tcPr>
            <w:tcW w:w="0" w:type="auto"/>
            <w:vAlign w:val="center"/>
          </w:tcPr>
          <w:p w14:paraId="612ED44A" w14:textId="41391E91" w:rsidR="00723A7A" w:rsidRPr="00EE753F" w:rsidRDefault="00723A7A" w:rsidP="00723A7A">
            <w:pPr>
              <w:pStyle w:val="TAC"/>
              <w:rPr>
                <w:lang w:val="en-US" w:eastAsia="ja-JP"/>
              </w:rPr>
            </w:pPr>
            <w:r w:rsidRPr="00EE753F">
              <w:rPr>
                <w:lang w:val="en-US" w:eastAsia="ja-JP"/>
              </w:rPr>
              <w:t>-</w:t>
            </w:r>
          </w:p>
        </w:tc>
      </w:tr>
      <w:tr w:rsidR="00723A7A" w:rsidRPr="00EE753F" w14:paraId="780C361C" w14:textId="77777777" w:rsidTr="00723A7A">
        <w:trPr>
          <w:trHeight w:val="20"/>
        </w:trPr>
        <w:tc>
          <w:tcPr>
            <w:tcW w:w="0" w:type="auto"/>
          </w:tcPr>
          <w:p w14:paraId="118BB7CA" w14:textId="59C1217B" w:rsidR="00723A7A" w:rsidRPr="00EE753F" w:rsidRDefault="00723A7A" w:rsidP="00723A7A">
            <w:pPr>
              <w:pStyle w:val="TAC"/>
              <w:rPr>
                <w:lang w:val="en-US"/>
              </w:rPr>
            </w:pPr>
            <w:r w:rsidRPr="00EE753F">
              <w:rPr>
                <w:lang w:val="en-US"/>
              </w:rPr>
              <w:t>1</w:t>
            </w:r>
          </w:p>
        </w:tc>
        <w:tc>
          <w:tcPr>
            <w:tcW w:w="0" w:type="auto"/>
          </w:tcPr>
          <w:p w14:paraId="38167C8D" w14:textId="47FFCDE9" w:rsidR="00723A7A" w:rsidRPr="00EE753F" w:rsidRDefault="00723A7A" w:rsidP="00723A7A">
            <w:pPr>
              <w:pStyle w:val="TAC"/>
              <w:rPr>
                <w:lang w:val="en-US"/>
              </w:rPr>
            </w:pPr>
            <w:r w:rsidRPr="00EE753F">
              <w:rPr>
                <w:lang w:val="en-US"/>
              </w:rPr>
              <w:t>1</w:t>
            </w:r>
          </w:p>
        </w:tc>
        <w:tc>
          <w:tcPr>
            <w:tcW w:w="1660" w:type="dxa"/>
          </w:tcPr>
          <w:p w14:paraId="51B50197" w14:textId="689A2604" w:rsidR="00723A7A" w:rsidRPr="00EE753F" w:rsidRDefault="00723A7A" w:rsidP="00723A7A">
            <w:pPr>
              <w:pStyle w:val="TAC"/>
              <w:rPr>
                <w:lang w:val="en-US" w:eastAsia="ja-JP"/>
              </w:rPr>
            </w:pPr>
            <w:r w:rsidRPr="00EE753F">
              <w:rPr>
                <w:lang w:val="en-US"/>
              </w:rPr>
              <w:t>NTN-TDLA100-5</w:t>
            </w:r>
          </w:p>
        </w:tc>
        <w:tc>
          <w:tcPr>
            <w:tcW w:w="1459" w:type="dxa"/>
          </w:tcPr>
          <w:p w14:paraId="280AEBED" w14:textId="3C7DCE3B" w:rsidR="00723A7A" w:rsidRPr="00EE753F" w:rsidRDefault="00723A7A" w:rsidP="00723A7A">
            <w:pPr>
              <w:pStyle w:val="TAC"/>
              <w:rPr>
                <w:lang w:val="en-US" w:eastAsia="ja-JP"/>
              </w:rPr>
            </w:pPr>
            <w:r w:rsidRPr="00EE753F">
              <w:rPr>
                <w:lang w:val="en-US" w:eastAsia="ja-JP"/>
              </w:rPr>
              <w:t>270Hz</w:t>
            </w:r>
          </w:p>
        </w:tc>
        <w:tc>
          <w:tcPr>
            <w:tcW w:w="1565" w:type="dxa"/>
          </w:tcPr>
          <w:p w14:paraId="4609B66B" w14:textId="3AAB6AA8" w:rsidR="00723A7A" w:rsidRPr="00EE753F" w:rsidRDefault="00723A7A" w:rsidP="00723A7A">
            <w:pPr>
              <w:pStyle w:val="TAC"/>
              <w:rPr>
                <w:lang w:val="en-US" w:eastAsia="ja-JP"/>
              </w:rPr>
            </w:pPr>
            <w:r w:rsidRPr="00EE753F">
              <w:rPr>
                <w:lang w:val="en-US" w:eastAsia="ja-JP"/>
              </w:rPr>
              <w:t>16</w:t>
            </w:r>
          </w:p>
        </w:tc>
        <w:tc>
          <w:tcPr>
            <w:tcW w:w="0" w:type="auto"/>
            <w:vAlign w:val="center"/>
          </w:tcPr>
          <w:p w14:paraId="7DA8001B" w14:textId="4F397603" w:rsidR="00723A7A" w:rsidRPr="00EE753F" w:rsidRDefault="00723A7A" w:rsidP="00723A7A">
            <w:pPr>
              <w:pStyle w:val="TAC"/>
              <w:rPr>
                <w:lang w:val="en-US" w:eastAsia="ja-JP"/>
              </w:rPr>
            </w:pPr>
            <w:r w:rsidRPr="00EE753F">
              <w:rPr>
                <w:lang w:val="en-US" w:eastAsia="ja-JP"/>
              </w:rPr>
              <w:t>-</w:t>
            </w:r>
          </w:p>
        </w:tc>
        <w:tc>
          <w:tcPr>
            <w:tcW w:w="0" w:type="auto"/>
            <w:vAlign w:val="center"/>
          </w:tcPr>
          <w:p w14:paraId="311918D3" w14:textId="14BC24CA" w:rsidR="00723A7A" w:rsidRPr="00EE753F" w:rsidRDefault="00723A7A" w:rsidP="00723A7A">
            <w:pPr>
              <w:pStyle w:val="TAC"/>
              <w:rPr>
                <w:lang w:val="en-US" w:eastAsia="ja-JP"/>
              </w:rPr>
            </w:pPr>
            <w:r w:rsidRPr="00EE753F">
              <w:rPr>
                <w:lang w:val="en-US" w:eastAsia="ja-JP"/>
              </w:rPr>
              <w:t>-</w:t>
            </w:r>
          </w:p>
        </w:tc>
        <w:tc>
          <w:tcPr>
            <w:tcW w:w="0" w:type="auto"/>
            <w:vAlign w:val="center"/>
          </w:tcPr>
          <w:p w14:paraId="2ADA2ACC" w14:textId="2D04C36D" w:rsidR="00723A7A" w:rsidRPr="00EE753F" w:rsidRDefault="00723A7A" w:rsidP="00723A7A">
            <w:pPr>
              <w:pStyle w:val="TAC"/>
              <w:rPr>
                <w:lang w:val="en-US" w:eastAsia="ja-JP"/>
              </w:rPr>
            </w:pPr>
            <w:r>
              <w:rPr>
                <w:lang w:val="en-US" w:eastAsia="ja-JP"/>
              </w:rPr>
              <w:t>[-16.1]</w:t>
            </w:r>
          </w:p>
        </w:tc>
        <w:tc>
          <w:tcPr>
            <w:tcW w:w="0" w:type="auto"/>
            <w:vAlign w:val="center"/>
          </w:tcPr>
          <w:p w14:paraId="0EA8AD47" w14:textId="6D10291F" w:rsidR="00723A7A" w:rsidRPr="00EE753F" w:rsidRDefault="00723A7A" w:rsidP="00723A7A">
            <w:pPr>
              <w:pStyle w:val="TAC"/>
              <w:rPr>
                <w:lang w:val="en-US" w:eastAsia="ja-JP"/>
              </w:rPr>
            </w:pPr>
            <w:r>
              <w:rPr>
                <w:lang w:val="en-US" w:eastAsia="ja-JP"/>
              </w:rPr>
              <w:t>[-16.1]</w:t>
            </w:r>
          </w:p>
        </w:tc>
      </w:tr>
      <w:tr w:rsidR="00723A7A" w:rsidRPr="00EE753F" w14:paraId="1911B49E" w14:textId="77777777" w:rsidTr="00723A7A">
        <w:trPr>
          <w:trHeight w:val="20"/>
        </w:trPr>
        <w:tc>
          <w:tcPr>
            <w:tcW w:w="0" w:type="auto"/>
          </w:tcPr>
          <w:p w14:paraId="0784CEA8" w14:textId="0E7889DC" w:rsidR="00723A7A" w:rsidRPr="00EE753F" w:rsidRDefault="00723A7A" w:rsidP="00723A7A">
            <w:pPr>
              <w:pStyle w:val="TAC"/>
              <w:rPr>
                <w:lang w:val="en-US"/>
              </w:rPr>
            </w:pPr>
            <w:r w:rsidRPr="00EE753F">
              <w:rPr>
                <w:lang w:val="en-US"/>
              </w:rPr>
              <w:t>1</w:t>
            </w:r>
          </w:p>
        </w:tc>
        <w:tc>
          <w:tcPr>
            <w:tcW w:w="0" w:type="auto"/>
          </w:tcPr>
          <w:p w14:paraId="0CF8A786" w14:textId="55E02811" w:rsidR="00723A7A" w:rsidRPr="00EE753F" w:rsidRDefault="00723A7A" w:rsidP="00723A7A">
            <w:pPr>
              <w:pStyle w:val="TAC"/>
              <w:rPr>
                <w:lang w:val="en-US"/>
              </w:rPr>
            </w:pPr>
            <w:r w:rsidRPr="00EE753F">
              <w:rPr>
                <w:lang w:val="en-US"/>
              </w:rPr>
              <w:t>2</w:t>
            </w:r>
          </w:p>
        </w:tc>
        <w:tc>
          <w:tcPr>
            <w:tcW w:w="1660" w:type="dxa"/>
          </w:tcPr>
          <w:p w14:paraId="3A3F84C4" w14:textId="7C7613EE" w:rsidR="00723A7A" w:rsidRPr="00EE753F" w:rsidRDefault="00723A7A" w:rsidP="00723A7A">
            <w:pPr>
              <w:pStyle w:val="TAC"/>
              <w:rPr>
                <w:lang w:val="en-US" w:eastAsia="ja-JP"/>
              </w:rPr>
            </w:pPr>
            <w:r w:rsidRPr="00EE753F">
              <w:rPr>
                <w:lang w:val="en-US"/>
              </w:rPr>
              <w:t>NTN-TDLA100-5</w:t>
            </w:r>
          </w:p>
        </w:tc>
        <w:tc>
          <w:tcPr>
            <w:tcW w:w="1459" w:type="dxa"/>
          </w:tcPr>
          <w:p w14:paraId="31D518D0" w14:textId="46F9F66F" w:rsidR="00723A7A" w:rsidRPr="00EE753F" w:rsidRDefault="00723A7A" w:rsidP="00723A7A">
            <w:pPr>
              <w:pStyle w:val="TAC"/>
              <w:rPr>
                <w:lang w:val="en-US" w:eastAsia="ja-JP"/>
              </w:rPr>
            </w:pPr>
            <w:r w:rsidRPr="00EE753F">
              <w:rPr>
                <w:lang w:val="en-US" w:eastAsia="ja-JP"/>
              </w:rPr>
              <w:t>270Hz</w:t>
            </w:r>
          </w:p>
        </w:tc>
        <w:tc>
          <w:tcPr>
            <w:tcW w:w="1565" w:type="dxa"/>
          </w:tcPr>
          <w:p w14:paraId="5725B396" w14:textId="26A9510F" w:rsidR="00723A7A" w:rsidRPr="00EE753F" w:rsidRDefault="00723A7A" w:rsidP="00723A7A">
            <w:pPr>
              <w:pStyle w:val="TAC"/>
              <w:rPr>
                <w:lang w:val="en-US" w:eastAsia="ja-JP"/>
              </w:rPr>
            </w:pPr>
            <w:r w:rsidRPr="00EE753F">
              <w:rPr>
                <w:lang w:val="en-US" w:eastAsia="ja-JP"/>
              </w:rPr>
              <w:t>8</w:t>
            </w:r>
          </w:p>
        </w:tc>
        <w:tc>
          <w:tcPr>
            <w:tcW w:w="0" w:type="auto"/>
            <w:vAlign w:val="center"/>
          </w:tcPr>
          <w:p w14:paraId="5C675B08" w14:textId="734A8D21" w:rsidR="00723A7A" w:rsidRPr="00EE753F" w:rsidRDefault="00723A7A" w:rsidP="00723A7A">
            <w:pPr>
              <w:pStyle w:val="TAC"/>
              <w:rPr>
                <w:lang w:val="en-US" w:eastAsia="ja-JP"/>
              </w:rPr>
            </w:pPr>
            <w:r>
              <w:rPr>
                <w:lang w:val="en-US" w:eastAsia="ja-JP"/>
              </w:rPr>
              <w:t>[-16.3]</w:t>
            </w:r>
          </w:p>
        </w:tc>
        <w:tc>
          <w:tcPr>
            <w:tcW w:w="0" w:type="auto"/>
            <w:vAlign w:val="center"/>
          </w:tcPr>
          <w:p w14:paraId="041C1E12" w14:textId="593E758D" w:rsidR="00723A7A" w:rsidRPr="00EE753F" w:rsidRDefault="00723A7A" w:rsidP="00723A7A">
            <w:pPr>
              <w:pStyle w:val="TAC"/>
              <w:rPr>
                <w:lang w:val="en-US" w:eastAsia="ja-JP"/>
              </w:rPr>
            </w:pPr>
            <w:r>
              <w:rPr>
                <w:lang w:val="en-US" w:eastAsia="ja-JP"/>
              </w:rPr>
              <w:t>[-16.1]</w:t>
            </w:r>
          </w:p>
        </w:tc>
        <w:tc>
          <w:tcPr>
            <w:tcW w:w="0" w:type="auto"/>
            <w:vAlign w:val="center"/>
          </w:tcPr>
          <w:p w14:paraId="45BA5C0D" w14:textId="7E41BEE2" w:rsidR="00723A7A" w:rsidRPr="00EE753F" w:rsidRDefault="00723A7A" w:rsidP="00723A7A">
            <w:pPr>
              <w:pStyle w:val="TAC"/>
              <w:rPr>
                <w:lang w:val="en-US" w:eastAsia="ja-JP"/>
              </w:rPr>
            </w:pPr>
            <w:r w:rsidRPr="00EE753F">
              <w:rPr>
                <w:lang w:val="en-US" w:eastAsia="ja-JP"/>
              </w:rPr>
              <w:t>-</w:t>
            </w:r>
          </w:p>
        </w:tc>
        <w:tc>
          <w:tcPr>
            <w:tcW w:w="0" w:type="auto"/>
            <w:vAlign w:val="center"/>
          </w:tcPr>
          <w:p w14:paraId="196A2B74" w14:textId="5A98D14B" w:rsidR="00723A7A" w:rsidRPr="00EE753F" w:rsidRDefault="00723A7A" w:rsidP="00723A7A">
            <w:pPr>
              <w:pStyle w:val="TAC"/>
              <w:rPr>
                <w:lang w:val="en-US" w:eastAsia="ja-JP"/>
              </w:rPr>
            </w:pPr>
            <w:r w:rsidRPr="00EE753F">
              <w:rPr>
                <w:lang w:val="en-US" w:eastAsia="ja-JP"/>
              </w:rPr>
              <w:t>-</w:t>
            </w:r>
          </w:p>
        </w:tc>
      </w:tr>
      <w:tr w:rsidR="00723A7A" w:rsidRPr="00EE753F" w14:paraId="72273CF3" w14:textId="77777777" w:rsidTr="00723A7A">
        <w:trPr>
          <w:trHeight w:val="20"/>
        </w:trPr>
        <w:tc>
          <w:tcPr>
            <w:tcW w:w="0" w:type="auto"/>
          </w:tcPr>
          <w:p w14:paraId="574AE312" w14:textId="6D468656" w:rsidR="00723A7A" w:rsidRPr="00EE753F" w:rsidRDefault="00723A7A" w:rsidP="00723A7A">
            <w:pPr>
              <w:pStyle w:val="TAC"/>
              <w:rPr>
                <w:lang w:val="en-US"/>
              </w:rPr>
            </w:pPr>
            <w:r w:rsidRPr="00EE753F">
              <w:rPr>
                <w:lang w:val="en-US"/>
              </w:rPr>
              <w:t>1</w:t>
            </w:r>
          </w:p>
        </w:tc>
        <w:tc>
          <w:tcPr>
            <w:tcW w:w="0" w:type="auto"/>
          </w:tcPr>
          <w:p w14:paraId="6EF602ED" w14:textId="228773F5" w:rsidR="00723A7A" w:rsidRPr="00EE753F" w:rsidRDefault="00723A7A" w:rsidP="00723A7A">
            <w:pPr>
              <w:pStyle w:val="TAC"/>
              <w:rPr>
                <w:lang w:val="en-US"/>
              </w:rPr>
            </w:pPr>
            <w:r w:rsidRPr="00EE753F">
              <w:rPr>
                <w:lang w:val="en-US"/>
              </w:rPr>
              <w:t>2</w:t>
            </w:r>
          </w:p>
        </w:tc>
        <w:tc>
          <w:tcPr>
            <w:tcW w:w="1660" w:type="dxa"/>
          </w:tcPr>
          <w:p w14:paraId="6EDB32AF" w14:textId="401F7308" w:rsidR="00723A7A" w:rsidRPr="00EE753F" w:rsidRDefault="00723A7A" w:rsidP="00723A7A">
            <w:pPr>
              <w:pStyle w:val="TAC"/>
              <w:rPr>
                <w:lang w:val="en-US" w:eastAsia="ja-JP"/>
              </w:rPr>
            </w:pPr>
            <w:r w:rsidRPr="00EE753F">
              <w:rPr>
                <w:lang w:val="en-US"/>
              </w:rPr>
              <w:t>NTN-TDLA100-5</w:t>
            </w:r>
          </w:p>
        </w:tc>
        <w:tc>
          <w:tcPr>
            <w:tcW w:w="1459" w:type="dxa"/>
          </w:tcPr>
          <w:p w14:paraId="6A3455B0" w14:textId="60009673" w:rsidR="00723A7A" w:rsidRPr="00EE753F" w:rsidRDefault="00723A7A" w:rsidP="00723A7A">
            <w:pPr>
              <w:pStyle w:val="TAC"/>
              <w:rPr>
                <w:lang w:val="en-US" w:eastAsia="ja-JP"/>
              </w:rPr>
            </w:pPr>
            <w:r w:rsidRPr="00EE753F">
              <w:rPr>
                <w:lang w:val="en-US" w:eastAsia="ja-JP"/>
              </w:rPr>
              <w:t>270Hz</w:t>
            </w:r>
          </w:p>
        </w:tc>
        <w:tc>
          <w:tcPr>
            <w:tcW w:w="1565" w:type="dxa"/>
          </w:tcPr>
          <w:p w14:paraId="74C8335A" w14:textId="26B9F6AF" w:rsidR="00723A7A" w:rsidRPr="00EE753F" w:rsidRDefault="00723A7A" w:rsidP="00723A7A">
            <w:pPr>
              <w:pStyle w:val="TAC"/>
              <w:rPr>
                <w:lang w:val="en-US" w:eastAsia="ja-JP"/>
              </w:rPr>
            </w:pPr>
            <w:r w:rsidRPr="00EE753F">
              <w:rPr>
                <w:lang w:val="en-US" w:eastAsia="ja-JP"/>
              </w:rPr>
              <w:t>16</w:t>
            </w:r>
          </w:p>
        </w:tc>
        <w:tc>
          <w:tcPr>
            <w:tcW w:w="0" w:type="auto"/>
            <w:vAlign w:val="center"/>
          </w:tcPr>
          <w:p w14:paraId="3F66EB8C" w14:textId="7D2ED5D0" w:rsidR="00723A7A" w:rsidRPr="00EE753F" w:rsidRDefault="00723A7A" w:rsidP="00723A7A">
            <w:pPr>
              <w:pStyle w:val="TAC"/>
              <w:rPr>
                <w:lang w:val="en-US" w:eastAsia="ja-JP"/>
              </w:rPr>
            </w:pPr>
            <w:r w:rsidRPr="00EE753F">
              <w:rPr>
                <w:lang w:val="en-US" w:eastAsia="ja-JP"/>
              </w:rPr>
              <w:t>-</w:t>
            </w:r>
          </w:p>
        </w:tc>
        <w:tc>
          <w:tcPr>
            <w:tcW w:w="0" w:type="auto"/>
            <w:vAlign w:val="center"/>
          </w:tcPr>
          <w:p w14:paraId="6A672A68" w14:textId="4EF1C04B" w:rsidR="00723A7A" w:rsidRPr="00EE753F" w:rsidRDefault="00723A7A" w:rsidP="00723A7A">
            <w:pPr>
              <w:pStyle w:val="TAC"/>
              <w:rPr>
                <w:lang w:val="en-US" w:eastAsia="ja-JP"/>
              </w:rPr>
            </w:pPr>
            <w:r w:rsidRPr="00EE753F">
              <w:rPr>
                <w:lang w:val="en-US" w:eastAsia="ja-JP"/>
              </w:rPr>
              <w:t>-</w:t>
            </w:r>
          </w:p>
        </w:tc>
        <w:tc>
          <w:tcPr>
            <w:tcW w:w="0" w:type="auto"/>
            <w:vAlign w:val="center"/>
          </w:tcPr>
          <w:p w14:paraId="12D2BBBD" w14:textId="1E07754E" w:rsidR="00723A7A" w:rsidRPr="00EE753F" w:rsidRDefault="00723A7A" w:rsidP="00723A7A">
            <w:pPr>
              <w:pStyle w:val="TAC"/>
              <w:rPr>
                <w:lang w:val="en-US" w:eastAsia="ja-JP"/>
              </w:rPr>
            </w:pPr>
            <w:r>
              <w:rPr>
                <w:lang w:val="en-US" w:eastAsia="ja-JP"/>
              </w:rPr>
              <w:t>[-20.1]</w:t>
            </w:r>
          </w:p>
        </w:tc>
        <w:tc>
          <w:tcPr>
            <w:tcW w:w="0" w:type="auto"/>
            <w:vAlign w:val="center"/>
          </w:tcPr>
          <w:p w14:paraId="397900FA" w14:textId="5803F5BB" w:rsidR="00723A7A" w:rsidRPr="00EE753F" w:rsidRDefault="00723A7A" w:rsidP="00723A7A">
            <w:pPr>
              <w:pStyle w:val="TAC"/>
              <w:rPr>
                <w:lang w:val="en-US" w:eastAsia="ja-JP"/>
              </w:rPr>
            </w:pPr>
            <w:r>
              <w:rPr>
                <w:lang w:val="en-US" w:eastAsia="ja-JP"/>
              </w:rPr>
              <w:t>[-20.1]</w:t>
            </w:r>
          </w:p>
        </w:tc>
      </w:tr>
      <w:tr w:rsidR="0039467C" w:rsidRPr="00EE753F" w14:paraId="2DFFDD66" w14:textId="77777777" w:rsidTr="00D27C8A">
        <w:trPr>
          <w:trHeight w:val="20"/>
        </w:trPr>
        <w:tc>
          <w:tcPr>
            <w:tcW w:w="0" w:type="auto"/>
            <w:gridSpan w:val="9"/>
            <w:tcBorders>
              <w:right w:val="single" w:sz="4" w:space="0" w:color="auto"/>
            </w:tcBorders>
          </w:tcPr>
          <w:p w14:paraId="665A3714" w14:textId="77777777" w:rsidR="0039467C" w:rsidRPr="00EE753F" w:rsidRDefault="0039467C" w:rsidP="00D27C8A">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BDD5172" w14:textId="77777777" w:rsidR="0039467C" w:rsidRDefault="0039467C" w:rsidP="00D544ED"/>
    <w:p w14:paraId="429E40C3" w14:textId="77777777" w:rsidR="00D544ED" w:rsidRPr="00340914" w:rsidRDefault="00D544ED" w:rsidP="00D544ED">
      <w:pPr>
        <w:pStyle w:val="Heading2"/>
      </w:pPr>
      <w:bookmarkStart w:id="1136" w:name="_Toc20997876"/>
      <w:bookmarkStart w:id="1137" w:name="_Toc29478555"/>
      <w:bookmarkStart w:id="1138" w:name="_Toc35933153"/>
      <w:bookmarkStart w:id="1139" w:name="_Toc35935441"/>
      <w:bookmarkStart w:id="1140" w:name="_Toc37163025"/>
      <w:bookmarkStart w:id="1141" w:name="_Toc37173353"/>
      <w:bookmarkStart w:id="1142" w:name="_Toc37173605"/>
      <w:bookmarkStart w:id="1143" w:name="_Toc44754161"/>
      <w:bookmarkStart w:id="1144" w:name="_Toc45825589"/>
      <w:bookmarkStart w:id="1145" w:name="_Toc45825841"/>
      <w:bookmarkStart w:id="1146" w:name="_Toc45826093"/>
      <w:bookmarkStart w:id="1147" w:name="_Toc45826345"/>
      <w:bookmarkStart w:id="1148" w:name="_Toc52466511"/>
      <w:bookmarkStart w:id="1149" w:name="_Toc66869496"/>
      <w:bookmarkStart w:id="1150" w:name="_Toc66872314"/>
      <w:bookmarkStart w:id="1151" w:name="_Toc75173471"/>
      <w:bookmarkStart w:id="1152" w:name="_Toc76497287"/>
      <w:bookmarkStart w:id="1153" w:name="_Toc82894088"/>
      <w:bookmarkStart w:id="1154" w:name="_Toc89684619"/>
      <w:bookmarkStart w:id="1155" w:name="_Toc98574760"/>
      <w:bookmarkStart w:id="1156" w:name="_Toc137240687"/>
      <w:bookmarkStart w:id="1157" w:name="_Toc137244786"/>
      <w:bookmarkStart w:id="1158" w:name="_Toc138894000"/>
      <w:bookmarkStart w:id="1159" w:name="_Toc138894232"/>
      <w:bookmarkStart w:id="1160" w:name="_Toc145036625"/>
      <w:bookmarkStart w:id="1161" w:name="_Toc20997877"/>
      <w:bookmarkStart w:id="1162" w:name="_Toc29478556"/>
      <w:bookmarkStart w:id="1163" w:name="_Toc35933154"/>
      <w:bookmarkStart w:id="1164" w:name="_Toc35935442"/>
      <w:bookmarkStart w:id="1165" w:name="_Toc37163026"/>
      <w:bookmarkStart w:id="1166" w:name="_Toc37173354"/>
      <w:bookmarkStart w:id="1167" w:name="_Toc37173606"/>
      <w:bookmarkStart w:id="1168" w:name="_Toc44754162"/>
      <w:bookmarkStart w:id="1169" w:name="_Toc45825590"/>
      <w:bookmarkStart w:id="1170" w:name="_Toc45825842"/>
      <w:bookmarkStart w:id="1171" w:name="_Toc45826094"/>
      <w:bookmarkStart w:id="1172" w:name="_Toc45826346"/>
      <w:bookmarkStart w:id="1173" w:name="_Toc52466512"/>
      <w:bookmarkStart w:id="1174" w:name="_Toc66869497"/>
      <w:bookmarkStart w:id="1175" w:name="_Toc66872315"/>
      <w:bookmarkStart w:id="1176" w:name="_Toc75173472"/>
      <w:bookmarkStart w:id="1177" w:name="_Toc76497288"/>
      <w:bookmarkStart w:id="1178" w:name="_Toc82894089"/>
      <w:bookmarkStart w:id="1179" w:name="_Toc89684620"/>
      <w:bookmarkStart w:id="1180" w:name="_Toc98574761"/>
      <w:r w:rsidRPr="00340914">
        <w:t>8.</w:t>
      </w:r>
      <w:r>
        <w:t>5</w:t>
      </w:r>
      <w:r w:rsidRPr="00340914">
        <w:tab/>
        <w:t xml:space="preserve">Performance requirements for </w:t>
      </w:r>
      <w:r w:rsidRPr="00340914">
        <w:rPr>
          <w:rFonts w:hint="eastAsia"/>
          <w:lang w:eastAsia="zh-CN"/>
        </w:rPr>
        <w:t>Narrowband IoT</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C2742DE" w14:textId="77777777" w:rsidR="00D544ED" w:rsidRPr="00340914" w:rsidRDefault="00D544ED" w:rsidP="00D544ED">
      <w:pPr>
        <w:pStyle w:val="Heading3"/>
        <w:rPr>
          <w:lang w:eastAsia="zh-CN"/>
        </w:rPr>
      </w:pPr>
      <w:bookmarkStart w:id="1181" w:name="_Toc137240688"/>
      <w:bookmarkStart w:id="1182" w:name="_Toc137244787"/>
      <w:bookmarkStart w:id="1183" w:name="_Toc138894001"/>
      <w:bookmarkStart w:id="1184" w:name="_Toc138894233"/>
      <w:bookmarkStart w:id="1185" w:name="_Toc145036626"/>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93D2A2C" w14:textId="77777777" w:rsidR="00D544ED" w:rsidRPr="00340914" w:rsidRDefault="00D544ED" w:rsidP="00D544ED">
      <w:pPr>
        <w:pStyle w:val="Heading4"/>
        <w:rPr>
          <w:snapToGrid w:val="0"/>
        </w:rPr>
      </w:pPr>
      <w:bookmarkStart w:id="1186" w:name="_Toc20997878"/>
      <w:bookmarkStart w:id="1187" w:name="_Toc29478557"/>
      <w:bookmarkStart w:id="1188" w:name="_Toc35933155"/>
      <w:bookmarkStart w:id="1189" w:name="_Toc35935443"/>
      <w:bookmarkStart w:id="1190" w:name="_Toc37163027"/>
      <w:bookmarkStart w:id="1191" w:name="_Toc37173355"/>
      <w:bookmarkStart w:id="1192" w:name="_Toc37173607"/>
      <w:bookmarkStart w:id="1193" w:name="_Toc44754163"/>
      <w:bookmarkStart w:id="1194" w:name="_Toc45825591"/>
      <w:bookmarkStart w:id="1195" w:name="_Toc45825843"/>
      <w:bookmarkStart w:id="1196" w:name="_Toc45826095"/>
      <w:bookmarkStart w:id="1197" w:name="_Toc45826347"/>
      <w:bookmarkStart w:id="1198" w:name="_Toc52466513"/>
      <w:bookmarkStart w:id="1199" w:name="_Toc66869498"/>
      <w:bookmarkStart w:id="1200" w:name="_Toc66872316"/>
      <w:bookmarkStart w:id="1201" w:name="_Toc75173473"/>
      <w:bookmarkStart w:id="1202" w:name="_Toc76497289"/>
      <w:bookmarkStart w:id="1203" w:name="_Toc82894090"/>
      <w:bookmarkStart w:id="1204" w:name="_Toc89684621"/>
      <w:bookmarkStart w:id="1205" w:name="_Toc98574762"/>
      <w:bookmarkStart w:id="1206" w:name="_Toc137240689"/>
      <w:bookmarkStart w:id="1207" w:name="_Toc137244788"/>
      <w:bookmarkStart w:id="1208" w:name="_Toc138894002"/>
      <w:bookmarkStart w:id="1209" w:name="_Toc138894234"/>
      <w:bookmarkStart w:id="1210" w:name="_Toc145036627"/>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24E14DE5" w14:textId="77777777" w:rsidR="00D544ED" w:rsidRPr="00340914" w:rsidRDefault="00D544ED" w:rsidP="00D544ED">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211" w:name="_Toc20997879"/>
      <w:bookmarkStart w:id="1212" w:name="_Toc29478558"/>
      <w:bookmarkStart w:id="1213" w:name="_Toc35933156"/>
      <w:bookmarkStart w:id="1214" w:name="_Toc35935444"/>
      <w:bookmarkStart w:id="1215" w:name="_Toc37163028"/>
      <w:bookmarkStart w:id="1216" w:name="_Toc37173356"/>
      <w:bookmarkStart w:id="1217" w:name="_Toc37173608"/>
      <w:bookmarkStart w:id="1218" w:name="_Toc44754164"/>
      <w:bookmarkStart w:id="1219" w:name="_Toc45825592"/>
      <w:bookmarkStart w:id="1220" w:name="_Toc45825844"/>
      <w:bookmarkStart w:id="1221" w:name="_Toc45826096"/>
      <w:bookmarkStart w:id="1222" w:name="_Toc45826348"/>
      <w:bookmarkStart w:id="1223" w:name="_Toc52466514"/>
      <w:bookmarkStart w:id="1224" w:name="_Toc66869499"/>
      <w:bookmarkStart w:id="1225" w:name="_Toc66872317"/>
      <w:bookmarkStart w:id="1226" w:name="_Toc75173474"/>
      <w:bookmarkStart w:id="1227" w:name="_Toc76497290"/>
      <w:bookmarkStart w:id="1228" w:name="_Toc82894091"/>
      <w:bookmarkStart w:id="1229" w:name="_Toc89684622"/>
      <w:bookmarkStart w:id="1230" w:name="_Toc98574763"/>
      <w:bookmarkStart w:id="1231" w:name="_Toc137240690"/>
      <w:bookmarkStart w:id="1232" w:name="_Toc137244789"/>
      <w:bookmarkStart w:id="1233" w:name="_Toc138894003"/>
      <w:bookmarkStart w:id="1234" w:name="_Toc138894235"/>
      <w:bookmarkStart w:id="1235" w:name="_Toc145036628"/>
      <w:r w:rsidRPr="00340914">
        <w:t>8.</w:t>
      </w:r>
      <w:r>
        <w:t>5</w:t>
      </w:r>
      <w:r w:rsidRPr="00340914">
        <w:t>.1.1</w:t>
      </w:r>
      <w:r w:rsidRPr="00340914">
        <w:rPr>
          <w:rFonts w:hint="eastAsia"/>
          <w:lang w:eastAsia="zh-CN"/>
        </w:rPr>
        <w:t>.1</w:t>
      </w:r>
      <w:r w:rsidRPr="00340914">
        <w:tab/>
        <w:t>Minimum requirements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5D77101A" w14:textId="77777777" w:rsidR="00D544ED" w:rsidRPr="00340914" w:rsidRDefault="00D544ED" w:rsidP="00D544ED">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BB1A0BE" w14:textId="77777777" w:rsidR="00D544ED" w:rsidRPr="00340914" w:rsidRDefault="00D544ED" w:rsidP="00D544ED">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trPr>
        <w:tc>
          <w:tcPr>
            <w:tcW w:w="815" w:type="dxa"/>
            <w:vAlign w:val="center"/>
          </w:tcPr>
          <w:p w14:paraId="2870770F"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7D9452B6" w14:textId="77777777" w:rsidR="00D544ED" w:rsidRPr="00340914" w:rsidRDefault="00D544ED" w:rsidP="00D27C8A">
            <w:pPr>
              <w:pStyle w:val="TAH"/>
              <w:rPr>
                <w:rFonts w:cs="Arial"/>
              </w:rPr>
            </w:pPr>
            <w:r w:rsidRPr="00340914">
              <w:rPr>
                <w:rFonts w:cs="Arial"/>
              </w:rPr>
              <w:t>Number of RX antennas</w:t>
            </w:r>
          </w:p>
        </w:tc>
        <w:tc>
          <w:tcPr>
            <w:tcW w:w="905" w:type="dxa"/>
            <w:vAlign w:val="center"/>
          </w:tcPr>
          <w:p w14:paraId="3E360F45" w14:textId="77777777" w:rsidR="00D544ED" w:rsidRPr="00340914" w:rsidRDefault="00D544ED" w:rsidP="00D27C8A">
            <w:pPr>
              <w:pStyle w:val="TAH"/>
              <w:rPr>
                <w:rFonts w:cs="Arial"/>
                <w:lang w:val="fr-FR"/>
              </w:rPr>
            </w:pPr>
            <w:r w:rsidRPr="00340914">
              <w:rPr>
                <w:rFonts w:cs="Arial" w:hint="eastAsia"/>
                <w:lang w:eastAsia="zh-CN"/>
              </w:rPr>
              <w:t>Subcarrier spacing</w:t>
            </w:r>
          </w:p>
        </w:tc>
        <w:tc>
          <w:tcPr>
            <w:tcW w:w="903" w:type="dxa"/>
            <w:vAlign w:val="center"/>
          </w:tcPr>
          <w:p w14:paraId="3AF4AD59"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93" w:type="dxa"/>
            <w:vAlign w:val="center"/>
          </w:tcPr>
          <w:p w14:paraId="57AAFCA8" w14:textId="77777777" w:rsidR="00D544ED" w:rsidRPr="00340914" w:rsidRDefault="00D544ED"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669" w:type="dxa"/>
            <w:vAlign w:val="center"/>
          </w:tcPr>
          <w:p w14:paraId="55ABA441"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888" w:type="dxa"/>
            <w:vAlign w:val="center"/>
          </w:tcPr>
          <w:p w14:paraId="34C928AE" w14:textId="77777777" w:rsidR="00D544ED" w:rsidRPr="00340914" w:rsidRDefault="00D544ED" w:rsidP="00D27C8A">
            <w:pPr>
              <w:pStyle w:val="TAH"/>
              <w:rPr>
                <w:rFonts w:cs="Arial"/>
                <w:lang w:eastAsia="zh-CN"/>
              </w:rPr>
            </w:pPr>
            <w:r>
              <w:rPr>
                <w:rFonts w:cs="Arial"/>
                <w:lang w:eastAsia="zh-CN"/>
              </w:rPr>
              <w:t>Frequency offset</w:t>
            </w:r>
          </w:p>
        </w:tc>
        <w:tc>
          <w:tcPr>
            <w:tcW w:w="888" w:type="dxa"/>
            <w:vAlign w:val="center"/>
          </w:tcPr>
          <w:p w14:paraId="242A7799" w14:textId="77777777" w:rsidR="00D544ED" w:rsidRPr="00340914" w:rsidRDefault="00D544ED" w:rsidP="00D27C8A">
            <w:pPr>
              <w:pStyle w:val="TAH"/>
              <w:rPr>
                <w:rFonts w:cs="Arial"/>
                <w:lang w:eastAsia="zh-CN"/>
              </w:rPr>
            </w:pPr>
            <w:r>
              <w:rPr>
                <w:rFonts w:cs="Arial"/>
                <w:lang w:eastAsia="zh-CN"/>
              </w:rPr>
              <w:t>TxDuration</w:t>
            </w:r>
          </w:p>
        </w:tc>
        <w:tc>
          <w:tcPr>
            <w:tcW w:w="888" w:type="dxa"/>
            <w:vAlign w:val="center"/>
          </w:tcPr>
          <w:p w14:paraId="0C3B0100" w14:textId="77777777" w:rsidR="00D544ED" w:rsidRPr="00340914" w:rsidRDefault="00D544ED" w:rsidP="00D27C8A">
            <w:pPr>
              <w:pStyle w:val="TAH"/>
              <w:rPr>
                <w:rFonts w:cs="Arial"/>
              </w:rPr>
            </w:pPr>
            <w:r w:rsidRPr="00340914">
              <w:rPr>
                <w:rFonts w:cs="Arial" w:hint="eastAsia"/>
                <w:lang w:eastAsia="zh-CN"/>
              </w:rPr>
              <w:t>Repetition number</w:t>
            </w:r>
          </w:p>
        </w:tc>
        <w:tc>
          <w:tcPr>
            <w:tcW w:w="741" w:type="dxa"/>
            <w:vAlign w:val="center"/>
          </w:tcPr>
          <w:p w14:paraId="4EA21D5D" w14:textId="77777777" w:rsidR="00D544ED" w:rsidRPr="00340914" w:rsidRDefault="00D544ED" w:rsidP="00D27C8A">
            <w:pPr>
              <w:pStyle w:val="TAH"/>
              <w:rPr>
                <w:rFonts w:cs="Arial"/>
              </w:rPr>
            </w:pPr>
            <w:r w:rsidRPr="00340914">
              <w:rPr>
                <w:rFonts w:cs="Arial"/>
              </w:rPr>
              <w:t>Fraction of maximum throughput</w:t>
            </w:r>
          </w:p>
        </w:tc>
        <w:tc>
          <w:tcPr>
            <w:tcW w:w="640" w:type="dxa"/>
            <w:vAlign w:val="center"/>
          </w:tcPr>
          <w:p w14:paraId="3C4D53C0" w14:textId="77777777" w:rsidR="00D544ED" w:rsidRPr="00340914" w:rsidRDefault="00D544ED" w:rsidP="00D27C8A">
            <w:pPr>
              <w:pStyle w:val="TAH"/>
              <w:rPr>
                <w:rFonts w:cs="Arial"/>
              </w:rPr>
            </w:pPr>
            <w:r w:rsidRPr="00340914">
              <w:rPr>
                <w:rFonts w:cs="Arial"/>
              </w:rPr>
              <w:t>SNR</w:t>
            </w:r>
          </w:p>
          <w:p w14:paraId="7D92B3DB" w14:textId="77777777" w:rsidR="00D544ED" w:rsidRPr="00340914" w:rsidRDefault="00D544ED" w:rsidP="00D27C8A">
            <w:pPr>
              <w:pStyle w:val="TAH"/>
              <w:rPr>
                <w:rFonts w:cs="Arial"/>
              </w:rPr>
            </w:pPr>
            <w:r w:rsidRPr="00340914">
              <w:rPr>
                <w:rFonts w:cs="Arial"/>
              </w:rPr>
              <w:t>[dB]</w:t>
            </w:r>
          </w:p>
        </w:tc>
      </w:tr>
      <w:tr w:rsidR="00FA3139" w:rsidRPr="00340914" w14:paraId="6ACE3505" w14:textId="77777777" w:rsidTr="00D27C8A">
        <w:trPr>
          <w:trHeight w:val="553"/>
          <w:jc w:val="center"/>
        </w:trPr>
        <w:tc>
          <w:tcPr>
            <w:tcW w:w="815" w:type="dxa"/>
            <w:vAlign w:val="center"/>
          </w:tcPr>
          <w:p w14:paraId="37958BC4" w14:textId="53ADACD9" w:rsidR="00FA3139" w:rsidRPr="00340914" w:rsidRDefault="00FA3139" w:rsidP="00FA3139">
            <w:pPr>
              <w:pStyle w:val="TAC"/>
              <w:rPr>
                <w:rFonts w:cs="Arial"/>
                <w:lang w:eastAsia="zh-CN"/>
              </w:rPr>
            </w:pPr>
            <w:r w:rsidRPr="00340914">
              <w:rPr>
                <w:rFonts w:cs="Arial" w:hint="eastAsia"/>
                <w:lang w:eastAsia="zh-CN"/>
              </w:rPr>
              <w:t>1</w:t>
            </w:r>
          </w:p>
        </w:tc>
        <w:tc>
          <w:tcPr>
            <w:tcW w:w="815" w:type="dxa"/>
            <w:vAlign w:val="center"/>
          </w:tcPr>
          <w:p w14:paraId="7F1FC1DB" w14:textId="74B47840" w:rsidR="00FA3139" w:rsidRPr="00340914" w:rsidRDefault="00FA3139" w:rsidP="00FA3139">
            <w:pPr>
              <w:pStyle w:val="TAC"/>
              <w:rPr>
                <w:rFonts w:cs="Arial"/>
                <w:lang w:eastAsia="zh-CN"/>
              </w:rPr>
            </w:pPr>
            <w:r>
              <w:rPr>
                <w:rFonts w:cs="Arial" w:hint="eastAsia"/>
                <w:lang w:eastAsia="zh-CN"/>
              </w:rPr>
              <w:t>1</w:t>
            </w:r>
          </w:p>
        </w:tc>
        <w:tc>
          <w:tcPr>
            <w:tcW w:w="905" w:type="dxa"/>
            <w:vAlign w:val="center"/>
          </w:tcPr>
          <w:p w14:paraId="005CEC5E" w14:textId="3149BADC"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07E484BB" w14:textId="2CF63970" w:rsidR="00FA3139" w:rsidRPr="00340914" w:rsidRDefault="00FA3139" w:rsidP="00FA3139">
            <w:pPr>
              <w:pStyle w:val="TAL"/>
              <w:jc w:val="center"/>
              <w:rPr>
                <w:rFonts w:cs="Arial"/>
                <w:lang w:eastAsia="zh-CN"/>
              </w:rPr>
            </w:pPr>
            <w:r w:rsidRPr="00340914">
              <w:rPr>
                <w:rFonts w:cs="Arial" w:hint="eastAsia"/>
                <w:lang w:eastAsia="zh-CN"/>
              </w:rPr>
              <w:t>1</w:t>
            </w:r>
          </w:p>
        </w:tc>
        <w:tc>
          <w:tcPr>
            <w:tcW w:w="1093" w:type="dxa"/>
            <w:vAlign w:val="center"/>
          </w:tcPr>
          <w:p w14:paraId="64C49E59" w14:textId="768F70C4"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5FBAF30" w14:textId="4D157B1E" w:rsidR="00FA3139" w:rsidRPr="00340914" w:rsidRDefault="00FA3139" w:rsidP="00FA3139">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37CA074" w14:textId="178205BE" w:rsidR="00FA3139" w:rsidRPr="00340914" w:rsidRDefault="00FA3139" w:rsidP="00FA3139">
            <w:pPr>
              <w:pStyle w:val="TAC"/>
              <w:rPr>
                <w:rFonts w:cs="Arial"/>
                <w:lang w:eastAsia="zh-CN"/>
              </w:rPr>
            </w:pPr>
            <w:r>
              <w:rPr>
                <w:rFonts w:cs="Arial"/>
                <w:lang w:eastAsia="zh-CN"/>
              </w:rPr>
              <w:t>128 Hz</w:t>
            </w:r>
          </w:p>
        </w:tc>
        <w:tc>
          <w:tcPr>
            <w:tcW w:w="888" w:type="dxa"/>
            <w:vAlign w:val="center"/>
          </w:tcPr>
          <w:p w14:paraId="5F2437B6" w14:textId="769BE36E" w:rsidR="00FA3139" w:rsidRPr="00340914" w:rsidRDefault="00FA3139" w:rsidP="00FA3139">
            <w:pPr>
              <w:pStyle w:val="TAC"/>
              <w:rPr>
                <w:rFonts w:cs="Arial"/>
                <w:lang w:eastAsia="zh-CN"/>
              </w:rPr>
            </w:pPr>
            <w:r>
              <w:rPr>
                <w:rFonts w:cs="Arial"/>
                <w:lang w:eastAsia="zh-CN"/>
              </w:rPr>
              <w:t>256</w:t>
            </w:r>
          </w:p>
        </w:tc>
        <w:tc>
          <w:tcPr>
            <w:tcW w:w="888" w:type="dxa"/>
            <w:vAlign w:val="center"/>
          </w:tcPr>
          <w:p w14:paraId="0B7A3C74" w14:textId="72230630" w:rsidR="00FA3139" w:rsidRPr="00340914" w:rsidRDefault="00FA3139" w:rsidP="00FA3139">
            <w:pPr>
              <w:pStyle w:val="TAC"/>
              <w:rPr>
                <w:rFonts w:cs="Arial"/>
                <w:lang w:eastAsia="zh-CN"/>
              </w:rPr>
            </w:pPr>
            <w:r>
              <w:rPr>
                <w:rFonts w:cs="Arial"/>
              </w:rPr>
              <w:t>4</w:t>
            </w:r>
          </w:p>
        </w:tc>
        <w:tc>
          <w:tcPr>
            <w:tcW w:w="741" w:type="dxa"/>
            <w:vAlign w:val="center"/>
          </w:tcPr>
          <w:p w14:paraId="6B6DE0DD" w14:textId="37674F44" w:rsidR="00FA3139" w:rsidRPr="00340914" w:rsidRDefault="00FA3139" w:rsidP="00FA3139">
            <w:pPr>
              <w:pStyle w:val="TAC"/>
              <w:rPr>
                <w:rFonts w:cs="Arial"/>
              </w:rPr>
            </w:pPr>
            <w:r w:rsidRPr="00340914">
              <w:rPr>
                <w:rFonts w:cs="Arial"/>
                <w:lang w:eastAsia="zh-CN"/>
              </w:rPr>
              <w:t>70%</w:t>
            </w:r>
          </w:p>
        </w:tc>
        <w:tc>
          <w:tcPr>
            <w:tcW w:w="640" w:type="dxa"/>
            <w:vAlign w:val="center"/>
          </w:tcPr>
          <w:p w14:paraId="71587D5C" w14:textId="13CE3649" w:rsidR="00FA3139" w:rsidRPr="00340914" w:rsidRDefault="00FA3139" w:rsidP="00FA3139">
            <w:pPr>
              <w:pStyle w:val="TAC"/>
              <w:rPr>
                <w:rFonts w:cs="Arial"/>
                <w:lang w:eastAsia="zh-CN"/>
              </w:rPr>
            </w:pPr>
            <w:r>
              <w:rPr>
                <w:rFonts w:cs="Arial"/>
                <w:lang w:eastAsia="zh-CN"/>
              </w:rPr>
              <w:t>[-2.0]</w:t>
            </w:r>
          </w:p>
        </w:tc>
      </w:tr>
      <w:tr w:rsidR="00FA3139" w:rsidRPr="00340914" w14:paraId="66649481" w14:textId="77777777" w:rsidTr="00D27C8A">
        <w:trPr>
          <w:trHeight w:val="536"/>
          <w:jc w:val="center"/>
        </w:trPr>
        <w:tc>
          <w:tcPr>
            <w:tcW w:w="815" w:type="dxa"/>
            <w:vAlign w:val="center"/>
          </w:tcPr>
          <w:p w14:paraId="03D4F1BD" w14:textId="09294C2B" w:rsidR="00FA3139" w:rsidRPr="00340914" w:rsidRDefault="00FA3139" w:rsidP="00FA3139">
            <w:pPr>
              <w:pStyle w:val="TAC"/>
              <w:rPr>
                <w:rFonts w:cs="Arial"/>
                <w:lang w:eastAsia="zh-CN"/>
              </w:rPr>
            </w:pPr>
            <w:r>
              <w:rPr>
                <w:rFonts w:cs="Arial" w:hint="eastAsia"/>
                <w:lang w:eastAsia="zh-CN"/>
              </w:rPr>
              <w:t>1</w:t>
            </w:r>
          </w:p>
        </w:tc>
        <w:tc>
          <w:tcPr>
            <w:tcW w:w="815" w:type="dxa"/>
            <w:vAlign w:val="center"/>
          </w:tcPr>
          <w:p w14:paraId="1B4A88F3" w14:textId="293722D6" w:rsidR="00FA3139" w:rsidRPr="00340914" w:rsidRDefault="00FA3139" w:rsidP="00FA3139">
            <w:pPr>
              <w:pStyle w:val="TAC"/>
              <w:rPr>
                <w:rFonts w:cs="Arial"/>
                <w:lang w:eastAsia="zh-CN"/>
              </w:rPr>
            </w:pPr>
            <w:r>
              <w:rPr>
                <w:rFonts w:cs="Arial" w:hint="eastAsia"/>
                <w:lang w:eastAsia="zh-CN"/>
              </w:rPr>
              <w:t>1</w:t>
            </w:r>
          </w:p>
        </w:tc>
        <w:tc>
          <w:tcPr>
            <w:tcW w:w="905" w:type="dxa"/>
            <w:vAlign w:val="center"/>
          </w:tcPr>
          <w:p w14:paraId="157488FA" w14:textId="10D7780A"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32B7A93A" w14:textId="62FD7B66" w:rsidR="00FA3139" w:rsidRPr="00340914" w:rsidRDefault="00FA3139" w:rsidP="00FA3139">
            <w:pPr>
              <w:pStyle w:val="TAL"/>
              <w:jc w:val="center"/>
              <w:rPr>
                <w:rFonts w:cs="Arial"/>
                <w:lang w:eastAsia="zh-CN"/>
              </w:rPr>
            </w:pPr>
            <w:r>
              <w:rPr>
                <w:rFonts w:cs="Arial" w:hint="eastAsia"/>
                <w:lang w:eastAsia="zh-CN"/>
              </w:rPr>
              <w:t>1</w:t>
            </w:r>
          </w:p>
        </w:tc>
        <w:tc>
          <w:tcPr>
            <w:tcW w:w="1093" w:type="dxa"/>
            <w:vAlign w:val="center"/>
          </w:tcPr>
          <w:p w14:paraId="4AE3D7B5" w14:textId="4492A0FE"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1D71917" w14:textId="00724465" w:rsidR="00FA3139" w:rsidRPr="00340914" w:rsidRDefault="00FA3139" w:rsidP="00FA3139">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3EA5521" w14:textId="62DD11D7" w:rsidR="00FA3139" w:rsidRPr="00340914" w:rsidRDefault="00FA3139" w:rsidP="00FA3139">
            <w:pPr>
              <w:pStyle w:val="TAC"/>
              <w:rPr>
                <w:rFonts w:cs="Arial"/>
              </w:rPr>
            </w:pPr>
            <w:r>
              <w:rPr>
                <w:rFonts w:cs="Arial"/>
                <w:lang w:eastAsia="zh-CN"/>
              </w:rPr>
              <w:t>128 Hz</w:t>
            </w:r>
          </w:p>
        </w:tc>
        <w:tc>
          <w:tcPr>
            <w:tcW w:w="888" w:type="dxa"/>
            <w:vAlign w:val="center"/>
          </w:tcPr>
          <w:p w14:paraId="5FD0C1A8" w14:textId="7F788A8F" w:rsidR="00FA3139" w:rsidRPr="00340914" w:rsidRDefault="00FA3139" w:rsidP="00FA3139">
            <w:pPr>
              <w:pStyle w:val="TAC"/>
              <w:rPr>
                <w:rFonts w:cs="Arial"/>
                <w:lang w:eastAsia="zh-CN"/>
              </w:rPr>
            </w:pPr>
            <w:r>
              <w:rPr>
                <w:rFonts w:cs="Arial"/>
                <w:lang w:eastAsia="zh-CN"/>
              </w:rPr>
              <w:t>256</w:t>
            </w:r>
          </w:p>
        </w:tc>
        <w:tc>
          <w:tcPr>
            <w:tcW w:w="888" w:type="dxa"/>
            <w:vAlign w:val="center"/>
          </w:tcPr>
          <w:p w14:paraId="66A22EBC" w14:textId="30522EC9" w:rsidR="00FA3139" w:rsidRPr="00340914" w:rsidRDefault="00FA3139" w:rsidP="00FA3139">
            <w:pPr>
              <w:pStyle w:val="TAC"/>
              <w:rPr>
                <w:rFonts w:cs="Arial"/>
              </w:rPr>
            </w:pPr>
            <w:r>
              <w:rPr>
                <w:rFonts w:cs="Arial"/>
              </w:rPr>
              <w:t>4</w:t>
            </w:r>
          </w:p>
        </w:tc>
        <w:tc>
          <w:tcPr>
            <w:tcW w:w="741" w:type="dxa"/>
            <w:vAlign w:val="center"/>
          </w:tcPr>
          <w:p w14:paraId="76E7C0EE" w14:textId="1AD48683" w:rsidR="00FA3139" w:rsidRPr="00340914" w:rsidRDefault="00FA3139" w:rsidP="00FA3139">
            <w:pPr>
              <w:pStyle w:val="TAC"/>
              <w:rPr>
                <w:rFonts w:cs="Arial"/>
                <w:lang w:eastAsia="zh-CN"/>
              </w:rPr>
            </w:pPr>
            <w:r w:rsidRPr="00340914">
              <w:rPr>
                <w:rFonts w:cs="Arial"/>
                <w:lang w:eastAsia="zh-CN"/>
              </w:rPr>
              <w:t>70%</w:t>
            </w:r>
          </w:p>
        </w:tc>
        <w:tc>
          <w:tcPr>
            <w:tcW w:w="640" w:type="dxa"/>
            <w:vAlign w:val="center"/>
          </w:tcPr>
          <w:p w14:paraId="33E1541C" w14:textId="739C0052" w:rsidR="00FA3139" w:rsidRPr="00340914" w:rsidRDefault="00FA3139" w:rsidP="00FA3139">
            <w:pPr>
              <w:pStyle w:val="TAC"/>
              <w:rPr>
                <w:rFonts w:cs="Arial"/>
                <w:lang w:eastAsia="zh-CN"/>
              </w:rPr>
            </w:pPr>
            <w:r>
              <w:rPr>
                <w:rFonts w:cs="Arial"/>
                <w:lang w:eastAsia="zh-CN"/>
              </w:rPr>
              <w:t>[-3.6]</w:t>
            </w:r>
          </w:p>
        </w:tc>
      </w:tr>
      <w:tr w:rsidR="00FA3139" w:rsidRPr="00340914" w14:paraId="49421963" w14:textId="77777777" w:rsidTr="00D27C8A">
        <w:trPr>
          <w:trHeight w:val="536"/>
          <w:jc w:val="center"/>
        </w:trPr>
        <w:tc>
          <w:tcPr>
            <w:tcW w:w="815" w:type="dxa"/>
            <w:vAlign w:val="center"/>
          </w:tcPr>
          <w:p w14:paraId="3BA20D01" w14:textId="65E0B508" w:rsidR="00FA3139" w:rsidRDefault="00FA3139" w:rsidP="00FA3139">
            <w:pPr>
              <w:pStyle w:val="TAC"/>
              <w:rPr>
                <w:rFonts w:cs="Arial"/>
                <w:lang w:eastAsia="zh-CN"/>
              </w:rPr>
            </w:pPr>
            <w:r>
              <w:rPr>
                <w:rFonts w:cs="Arial" w:hint="eastAsia"/>
                <w:lang w:eastAsia="zh-CN"/>
              </w:rPr>
              <w:t>1</w:t>
            </w:r>
          </w:p>
        </w:tc>
        <w:tc>
          <w:tcPr>
            <w:tcW w:w="815" w:type="dxa"/>
            <w:vAlign w:val="center"/>
          </w:tcPr>
          <w:p w14:paraId="52D9A7AB" w14:textId="772B7B3D" w:rsidR="00FA3139" w:rsidRDefault="00FA3139" w:rsidP="00FA3139">
            <w:pPr>
              <w:pStyle w:val="TAC"/>
              <w:rPr>
                <w:rFonts w:cs="Arial"/>
                <w:lang w:eastAsia="zh-CN"/>
              </w:rPr>
            </w:pPr>
            <w:r>
              <w:rPr>
                <w:rFonts w:cs="Arial" w:hint="eastAsia"/>
                <w:lang w:eastAsia="zh-CN"/>
              </w:rPr>
              <w:t>2</w:t>
            </w:r>
          </w:p>
        </w:tc>
        <w:tc>
          <w:tcPr>
            <w:tcW w:w="905" w:type="dxa"/>
            <w:vAlign w:val="center"/>
          </w:tcPr>
          <w:p w14:paraId="03022FD4" w14:textId="2C05E1CF"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05F1904A" w14:textId="416EB8DA" w:rsidR="00FA3139" w:rsidRDefault="00FA3139" w:rsidP="00FA3139">
            <w:pPr>
              <w:pStyle w:val="TAL"/>
              <w:jc w:val="center"/>
              <w:rPr>
                <w:rFonts w:cs="Arial"/>
                <w:lang w:eastAsia="zh-CN"/>
              </w:rPr>
            </w:pPr>
            <w:r>
              <w:rPr>
                <w:rFonts w:cs="Arial" w:hint="eastAsia"/>
                <w:lang w:eastAsia="zh-CN"/>
              </w:rPr>
              <w:t>1</w:t>
            </w:r>
          </w:p>
        </w:tc>
        <w:tc>
          <w:tcPr>
            <w:tcW w:w="1093" w:type="dxa"/>
            <w:vAlign w:val="center"/>
          </w:tcPr>
          <w:p w14:paraId="1F392A2C" w14:textId="215E3C7B" w:rsidR="00FA3139"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F13A8CC" w14:textId="1E2A6765" w:rsidR="00FA3139" w:rsidRPr="00340914" w:rsidRDefault="00FA3139" w:rsidP="00FA3139">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03F8E5C" w14:textId="455E8A67" w:rsidR="00FA3139" w:rsidRDefault="00FA3139" w:rsidP="00FA3139">
            <w:pPr>
              <w:pStyle w:val="TAC"/>
              <w:rPr>
                <w:rFonts w:cs="Arial"/>
                <w:lang w:eastAsia="zh-CN"/>
              </w:rPr>
            </w:pPr>
            <w:r>
              <w:rPr>
                <w:rFonts w:cs="Arial"/>
                <w:lang w:eastAsia="zh-CN"/>
              </w:rPr>
              <w:t>128 Hz</w:t>
            </w:r>
          </w:p>
        </w:tc>
        <w:tc>
          <w:tcPr>
            <w:tcW w:w="888" w:type="dxa"/>
            <w:vAlign w:val="center"/>
          </w:tcPr>
          <w:p w14:paraId="01454567" w14:textId="4611014B" w:rsidR="00FA3139" w:rsidRDefault="00FA3139" w:rsidP="00FA3139">
            <w:pPr>
              <w:pStyle w:val="TAC"/>
              <w:rPr>
                <w:rFonts w:cs="Arial"/>
                <w:lang w:eastAsia="zh-CN"/>
              </w:rPr>
            </w:pPr>
            <w:r>
              <w:rPr>
                <w:rFonts w:cs="Arial"/>
                <w:lang w:eastAsia="zh-CN"/>
              </w:rPr>
              <w:t>256</w:t>
            </w:r>
          </w:p>
        </w:tc>
        <w:tc>
          <w:tcPr>
            <w:tcW w:w="888" w:type="dxa"/>
            <w:vAlign w:val="center"/>
          </w:tcPr>
          <w:p w14:paraId="59843C0F" w14:textId="5DB1D2C8" w:rsidR="00FA3139" w:rsidRPr="00340914" w:rsidRDefault="00FA3139" w:rsidP="00FA3139">
            <w:pPr>
              <w:pStyle w:val="TAC"/>
              <w:rPr>
                <w:rFonts w:cs="Arial"/>
                <w:lang w:eastAsia="zh-CN"/>
              </w:rPr>
            </w:pPr>
            <w:r>
              <w:rPr>
                <w:rFonts w:cs="Arial"/>
                <w:lang w:eastAsia="zh-CN"/>
              </w:rPr>
              <w:t>4</w:t>
            </w:r>
          </w:p>
        </w:tc>
        <w:tc>
          <w:tcPr>
            <w:tcW w:w="741" w:type="dxa"/>
            <w:vAlign w:val="center"/>
          </w:tcPr>
          <w:p w14:paraId="4100FBC5" w14:textId="03B0C116" w:rsidR="00FA3139" w:rsidRPr="00340914" w:rsidRDefault="00FA3139" w:rsidP="00FA3139">
            <w:pPr>
              <w:pStyle w:val="TAC"/>
              <w:rPr>
                <w:rFonts w:cs="Arial"/>
                <w:lang w:eastAsia="zh-CN"/>
              </w:rPr>
            </w:pPr>
            <w:r w:rsidRPr="00340914">
              <w:rPr>
                <w:rFonts w:cs="Arial"/>
                <w:lang w:eastAsia="zh-CN"/>
              </w:rPr>
              <w:t>70%</w:t>
            </w:r>
          </w:p>
        </w:tc>
        <w:tc>
          <w:tcPr>
            <w:tcW w:w="640" w:type="dxa"/>
            <w:vAlign w:val="center"/>
          </w:tcPr>
          <w:p w14:paraId="5DC77E38" w14:textId="45FA8891" w:rsidR="00FA3139" w:rsidRDefault="00FA3139" w:rsidP="00FA3139">
            <w:pPr>
              <w:pStyle w:val="TAC"/>
              <w:rPr>
                <w:rFonts w:cs="Arial"/>
                <w:lang w:eastAsia="zh-CN"/>
              </w:rPr>
            </w:pPr>
            <w:r>
              <w:rPr>
                <w:rFonts w:cs="Arial"/>
                <w:lang w:eastAsia="zh-CN"/>
              </w:rPr>
              <w:t>[-5.4]</w:t>
            </w:r>
          </w:p>
        </w:tc>
      </w:tr>
      <w:tr w:rsidR="00FA3139" w:rsidRPr="00340914" w14:paraId="1797504B" w14:textId="77777777" w:rsidTr="00D27C8A">
        <w:trPr>
          <w:trHeight w:val="548"/>
          <w:jc w:val="center"/>
        </w:trPr>
        <w:tc>
          <w:tcPr>
            <w:tcW w:w="815" w:type="dxa"/>
            <w:vAlign w:val="center"/>
          </w:tcPr>
          <w:p w14:paraId="07D4CC27" w14:textId="208E97AE" w:rsidR="00FA3139" w:rsidRDefault="00FA3139" w:rsidP="00FA3139">
            <w:pPr>
              <w:pStyle w:val="TAC"/>
              <w:rPr>
                <w:rFonts w:cs="Arial"/>
                <w:lang w:eastAsia="zh-CN"/>
              </w:rPr>
            </w:pPr>
            <w:r>
              <w:rPr>
                <w:rFonts w:cs="Arial" w:hint="eastAsia"/>
                <w:lang w:eastAsia="zh-CN"/>
              </w:rPr>
              <w:t>1</w:t>
            </w:r>
          </w:p>
        </w:tc>
        <w:tc>
          <w:tcPr>
            <w:tcW w:w="815" w:type="dxa"/>
            <w:vAlign w:val="center"/>
          </w:tcPr>
          <w:p w14:paraId="09A897D6" w14:textId="38E844E9" w:rsidR="00FA3139" w:rsidRDefault="00FA3139" w:rsidP="00FA3139">
            <w:pPr>
              <w:pStyle w:val="TAC"/>
              <w:rPr>
                <w:rFonts w:cs="Arial"/>
                <w:lang w:eastAsia="zh-CN"/>
              </w:rPr>
            </w:pPr>
            <w:r>
              <w:rPr>
                <w:rFonts w:cs="Arial" w:hint="eastAsia"/>
                <w:lang w:eastAsia="zh-CN"/>
              </w:rPr>
              <w:t>2</w:t>
            </w:r>
          </w:p>
        </w:tc>
        <w:tc>
          <w:tcPr>
            <w:tcW w:w="905" w:type="dxa"/>
            <w:vAlign w:val="center"/>
          </w:tcPr>
          <w:p w14:paraId="23D5B1E7" w14:textId="76BE633E"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5816B77E" w14:textId="675D7F13" w:rsidR="00FA3139" w:rsidRDefault="00FA3139" w:rsidP="00FA3139">
            <w:pPr>
              <w:pStyle w:val="TAL"/>
              <w:jc w:val="center"/>
              <w:rPr>
                <w:rFonts w:cs="Arial"/>
                <w:lang w:eastAsia="zh-CN"/>
              </w:rPr>
            </w:pPr>
            <w:r>
              <w:rPr>
                <w:rFonts w:cs="Arial" w:hint="eastAsia"/>
                <w:lang w:eastAsia="zh-CN"/>
              </w:rPr>
              <w:t>1</w:t>
            </w:r>
          </w:p>
        </w:tc>
        <w:tc>
          <w:tcPr>
            <w:tcW w:w="1093" w:type="dxa"/>
            <w:vAlign w:val="center"/>
          </w:tcPr>
          <w:p w14:paraId="7A8A4F09" w14:textId="35A84953" w:rsidR="00FA3139"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7070C8C" w14:textId="0622A748" w:rsidR="00FA3139" w:rsidRPr="00340914" w:rsidRDefault="00FA3139" w:rsidP="00FA3139">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4792F80" w14:textId="5B9BE4A5" w:rsidR="00FA3139" w:rsidRDefault="00FA3139" w:rsidP="00FA3139">
            <w:pPr>
              <w:pStyle w:val="TAC"/>
              <w:rPr>
                <w:rFonts w:cs="Arial"/>
                <w:lang w:eastAsia="zh-CN"/>
              </w:rPr>
            </w:pPr>
            <w:r>
              <w:rPr>
                <w:rFonts w:cs="Arial"/>
                <w:lang w:eastAsia="zh-CN"/>
              </w:rPr>
              <w:t>128 Hz</w:t>
            </w:r>
          </w:p>
        </w:tc>
        <w:tc>
          <w:tcPr>
            <w:tcW w:w="888" w:type="dxa"/>
            <w:vAlign w:val="center"/>
          </w:tcPr>
          <w:p w14:paraId="482016C5" w14:textId="32513637" w:rsidR="00FA3139" w:rsidRDefault="00FA3139" w:rsidP="00FA3139">
            <w:pPr>
              <w:pStyle w:val="TAC"/>
              <w:rPr>
                <w:rFonts w:cs="Arial"/>
                <w:lang w:eastAsia="zh-CN"/>
              </w:rPr>
            </w:pPr>
            <w:r>
              <w:rPr>
                <w:rFonts w:cs="Arial"/>
                <w:lang w:eastAsia="zh-CN"/>
              </w:rPr>
              <w:t>256</w:t>
            </w:r>
          </w:p>
        </w:tc>
        <w:tc>
          <w:tcPr>
            <w:tcW w:w="888" w:type="dxa"/>
            <w:vAlign w:val="center"/>
          </w:tcPr>
          <w:p w14:paraId="1216522B" w14:textId="2C7CD3E8" w:rsidR="00FA3139" w:rsidRPr="00340914" w:rsidRDefault="00FA3139" w:rsidP="00FA3139">
            <w:pPr>
              <w:pStyle w:val="TAC"/>
              <w:rPr>
                <w:rFonts w:cs="Arial"/>
                <w:lang w:eastAsia="zh-CN"/>
              </w:rPr>
            </w:pPr>
            <w:r>
              <w:rPr>
                <w:rFonts w:cs="Arial"/>
                <w:lang w:eastAsia="zh-CN"/>
              </w:rPr>
              <w:t>4</w:t>
            </w:r>
          </w:p>
        </w:tc>
        <w:tc>
          <w:tcPr>
            <w:tcW w:w="741" w:type="dxa"/>
            <w:vAlign w:val="center"/>
          </w:tcPr>
          <w:p w14:paraId="7D5B03D9" w14:textId="12531DC1" w:rsidR="00FA3139" w:rsidRPr="00340914" w:rsidRDefault="00FA3139" w:rsidP="00FA3139">
            <w:pPr>
              <w:pStyle w:val="TAC"/>
              <w:rPr>
                <w:rFonts w:cs="Arial"/>
                <w:lang w:eastAsia="zh-CN"/>
              </w:rPr>
            </w:pPr>
            <w:r w:rsidRPr="00340914">
              <w:rPr>
                <w:rFonts w:cs="Arial"/>
                <w:lang w:eastAsia="zh-CN"/>
              </w:rPr>
              <w:t>70%</w:t>
            </w:r>
          </w:p>
        </w:tc>
        <w:tc>
          <w:tcPr>
            <w:tcW w:w="640" w:type="dxa"/>
            <w:vAlign w:val="center"/>
          </w:tcPr>
          <w:p w14:paraId="27AF9FEF" w14:textId="278DACEC" w:rsidR="00FA3139" w:rsidRDefault="00FA3139" w:rsidP="00FA3139">
            <w:pPr>
              <w:pStyle w:val="TAC"/>
              <w:rPr>
                <w:rFonts w:cs="Arial"/>
                <w:lang w:eastAsia="zh-CN"/>
              </w:rPr>
            </w:pPr>
            <w:r>
              <w:rPr>
                <w:rFonts w:cs="Arial"/>
                <w:lang w:eastAsia="zh-CN"/>
              </w:rPr>
              <w:t>[-6.5]</w:t>
            </w:r>
          </w:p>
        </w:tc>
      </w:tr>
    </w:tbl>
    <w:p w14:paraId="22F01721" w14:textId="77777777" w:rsidR="00D544ED" w:rsidRPr="00340914" w:rsidRDefault="00D544ED" w:rsidP="00D544ED">
      <w:pPr>
        <w:rPr>
          <w:lang w:eastAsia="zh-CN"/>
        </w:rPr>
      </w:pPr>
    </w:p>
    <w:p w14:paraId="6812606F" w14:textId="77777777" w:rsidR="00D544ED" w:rsidRPr="00340914" w:rsidRDefault="00D544ED" w:rsidP="00D544ED">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trPr>
        <w:tc>
          <w:tcPr>
            <w:tcW w:w="822" w:type="dxa"/>
            <w:vAlign w:val="center"/>
          </w:tcPr>
          <w:p w14:paraId="240A73D8"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00AE010" w14:textId="77777777" w:rsidR="00D544ED" w:rsidRPr="00340914" w:rsidRDefault="00D544ED" w:rsidP="00D27C8A">
            <w:pPr>
              <w:pStyle w:val="TAH"/>
              <w:rPr>
                <w:rFonts w:cs="Arial"/>
              </w:rPr>
            </w:pPr>
            <w:r w:rsidRPr="00340914">
              <w:rPr>
                <w:rFonts w:cs="Arial"/>
              </w:rPr>
              <w:t>Number of RX antennas</w:t>
            </w:r>
          </w:p>
        </w:tc>
        <w:tc>
          <w:tcPr>
            <w:tcW w:w="906" w:type="dxa"/>
            <w:vAlign w:val="center"/>
          </w:tcPr>
          <w:p w14:paraId="7C42A14C"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67" w:type="dxa"/>
            <w:vAlign w:val="center"/>
          </w:tcPr>
          <w:p w14:paraId="2332D87F"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19" w:type="dxa"/>
            <w:vAlign w:val="center"/>
          </w:tcPr>
          <w:p w14:paraId="70A84B96" w14:textId="77777777" w:rsidR="00D544ED" w:rsidRPr="00340914" w:rsidRDefault="00D544ED"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r>
              <w:rPr>
                <w:rFonts w:cs="Arial"/>
                <w:lang w:val="fr-FR"/>
              </w:rPr>
              <w:t>X</w:t>
            </w:r>
            <w:r w:rsidRPr="00340914">
              <w:rPr>
                <w:rFonts w:cs="Arial"/>
                <w:lang w:val="fr-FR"/>
              </w:rPr>
              <w:t>)</w:t>
            </w:r>
          </w:p>
        </w:tc>
        <w:tc>
          <w:tcPr>
            <w:tcW w:w="686" w:type="dxa"/>
            <w:vAlign w:val="center"/>
          </w:tcPr>
          <w:p w14:paraId="0368B654"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914" w:type="dxa"/>
            <w:vAlign w:val="center"/>
          </w:tcPr>
          <w:p w14:paraId="6327594E" w14:textId="77777777" w:rsidR="00D544ED" w:rsidRPr="00340914" w:rsidRDefault="00D544ED" w:rsidP="00D27C8A">
            <w:pPr>
              <w:pStyle w:val="TAH"/>
              <w:rPr>
                <w:rFonts w:cs="Arial"/>
                <w:lang w:eastAsia="zh-CN"/>
              </w:rPr>
            </w:pPr>
            <w:r>
              <w:rPr>
                <w:rFonts w:cs="Arial"/>
                <w:lang w:eastAsia="zh-CN"/>
              </w:rPr>
              <w:t>Frequency offset</w:t>
            </w:r>
          </w:p>
        </w:tc>
        <w:tc>
          <w:tcPr>
            <w:tcW w:w="784" w:type="dxa"/>
            <w:vAlign w:val="center"/>
          </w:tcPr>
          <w:p w14:paraId="7799E64A" w14:textId="77777777" w:rsidR="00D544ED" w:rsidRPr="00340914" w:rsidRDefault="00D544ED" w:rsidP="00D27C8A">
            <w:pPr>
              <w:pStyle w:val="TAH"/>
              <w:rPr>
                <w:rFonts w:cs="Arial"/>
                <w:lang w:eastAsia="zh-CN"/>
              </w:rPr>
            </w:pPr>
            <w:r>
              <w:rPr>
                <w:rFonts w:cs="Arial"/>
                <w:lang w:eastAsia="zh-CN"/>
              </w:rPr>
              <w:t>Tx-Duration</w:t>
            </w:r>
          </w:p>
        </w:tc>
        <w:tc>
          <w:tcPr>
            <w:tcW w:w="890" w:type="dxa"/>
            <w:vAlign w:val="center"/>
          </w:tcPr>
          <w:p w14:paraId="6624A6BB" w14:textId="77777777" w:rsidR="00D544ED" w:rsidRPr="00340914" w:rsidRDefault="00D544ED" w:rsidP="00D27C8A">
            <w:pPr>
              <w:pStyle w:val="TAH"/>
              <w:rPr>
                <w:rFonts w:cs="Arial"/>
              </w:rPr>
            </w:pPr>
            <w:r w:rsidRPr="00340914">
              <w:rPr>
                <w:rFonts w:cs="Arial" w:hint="eastAsia"/>
                <w:lang w:eastAsia="zh-CN"/>
              </w:rPr>
              <w:t>Repetition number</w:t>
            </w:r>
          </w:p>
        </w:tc>
        <w:tc>
          <w:tcPr>
            <w:tcW w:w="824" w:type="dxa"/>
            <w:vAlign w:val="center"/>
          </w:tcPr>
          <w:p w14:paraId="271D4BE5" w14:textId="77777777" w:rsidR="00D544ED" w:rsidRPr="00340914" w:rsidRDefault="00D544ED" w:rsidP="00D27C8A">
            <w:pPr>
              <w:pStyle w:val="TAH"/>
              <w:rPr>
                <w:rFonts w:cs="Arial"/>
              </w:rPr>
            </w:pPr>
            <w:r w:rsidRPr="00340914">
              <w:rPr>
                <w:rFonts w:cs="Arial"/>
              </w:rPr>
              <w:t>Fraction of maximum throughput</w:t>
            </w:r>
          </w:p>
        </w:tc>
        <w:tc>
          <w:tcPr>
            <w:tcW w:w="639" w:type="dxa"/>
            <w:vAlign w:val="center"/>
          </w:tcPr>
          <w:p w14:paraId="29F5629D" w14:textId="77777777" w:rsidR="00D544ED" w:rsidRPr="00340914" w:rsidRDefault="00D544ED" w:rsidP="00D27C8A">
            <w:pPr>
              <w:pStyle w:val="TAH"/>
              <w:rPr>
                <w:rFonts w:cs="Arial"/>
              </w:rPr>
            </w:pPr>
            <w:r w:rsidRPr="00340914">
              <w:rPr>
                <w:rFonts w:cs="Arial"/>
              </w:rPr>
              <w:t>SNR</w:t>
            </w:r>
          </w:p>
          <w:p w14:paraId="45D4F362" w14:textId="77777777" w:rsidR="00D544ED" w:rsidRPr="00340914" w:rsidRDefault="00D544ED" w:rsidP="00D27C8A">
            <w:pPr>
              <w:pStyle w:val="TAH"/>
              <w:rPr>
                <w:rFonts w:cs="Arial"/>
              </w:rPr>
            </w:pPr>
            <w:r w:rsidRPr="00340914">
              <w:rPr>
                <w:rFonts w:cs="Arial"/>
              </w:rPr>
              <w:t>[dB]</w:t>
            </w:r>
          </w:p>
        </w:tc>
      </w:tr>
      <w:tr w:rsidR="00FA3139" w:rsidRPr="00340914" w14:paraId="6BD6F482" w14:textId="77777777" w:rsidTr="00D27C8A">
        <w:trPr>
          <w:trHeight w:val="610"/>
          <w:jc w:val="center"/>
        </w:trPr>
        <w:tc>
          <w:tcPr>
            <w:tcW w:w="822" w:type="dxa"/>
            <w:vAlign w:val="center"/>
          </w:tcPr>
          <w:p w14:paraId="60E389AE" w14:textId="47C3BF28" w:rsidR="00FA3139" w:rsidRPr="00340914" w:rsidRDefault="00FA3139" w:rsidP="00FA3139">
            <w:pPr>
              <w:pStyle w:val="TAC"/>
              <w:rPr>
                <w:rFonts w:cs="Arial"/>
                <w:lang w:eastAsia="zh-CN"/>
              </w:rPr>
            </w:pPr>
            <w:r>
              <w:rPr>
                <w:rFonts w:cs="Arial" w:hint="eastAsia"/>
                <w:lang w:eastAsia="zh-CN"/>
              </w:rPr>
              <w:t>1</w:t>
            </w:r>
          </w:p>
        </w:tc>
        <w:tc>
          <w:tcPr>
            <w:tcW w:w="823" w:type="dxa"/>
            <w:vAlign w:val="center"/>
          </w:tcPr>
          <w:p w14:paraId="1425CDB4" w14:textId="19C3282E" w:rsidR="00FA3139" w:rsidRPr="00340914" w:rsidRDefault="00FA3139" w:rsidP="00FA3139">
            <w:pPr>
              <w:pStyle w:val="TAC"/>
              <w:rPr>
                <w:rFonts w:cs="Arial"/>
                <w:lang w:eastAsia="zh-CN"/>
              </w:rPr>
            </w:pPr>
            <w:r>
              <w:rPr>
                <w:rFonts w:cs="Arial" w:hint="eastAsia"/>
                <w:lang w:eastAsia="zh-CN"/>
              </w:rPr>
              <w:t>1</w:t>
            </w:r>
          </w:p>
        </w:tc>
        <w:tc>
          <w:tcPr>
            <w:tcW w:w="906" w:type="dxa"/>
            <w:vAlign w:val="center"/>
          </w:tcPr>
          <w:p w14:paraId="09511EAD" w14:textId="0133FB3A" w:rsidR="00FA3139" w:rsidRPr="00340914" w:rsidRDefault="00FA3139" w:rsidP="00FA3139">
            <w:pPr>
              <w:pStyle w:val="TAL"/>
              <w:jc w:val="center"/>
              <w:rPr>
                <w:rFonts w:cs="Arial"/>
              </w:rPr>
            </w:pPr>
            <w:r>
              <w:rPr>
                <w:lang w:eastAsia="zh-CN"/>
              </w:rPr>
              <w:t>15KHz</w:t>
            </w:r>
          </w:p>
        </w:tc>
        <w:tc>
          <w:tcPr>
            <w:tcW w:w="967" w:type="dxa"/>
            <w:vAlign w:val="center"/>
          </w:tcPr>
          <w:p w14:paraId="081293BD" w14:textId="32A258C8" w:rsidR="00FA3139" w:rsidRPr="00340914" w:rsidRDefault="00FA3139" w:rsidP="00FA3139">
            <w:pPr>
              <w:pStyle w:val="TAL"/>
              <w:jc w:val="center"/>
              <w:rPr>
                <w:rFonts w:cs="Arial"/>
                <w:lang w:eastAsia="zh-CN"/>
              </w:rPr>
            </w:pPr>
            <w:r w:rsidRPr="00340914">
              <w:rPr>
                <w:rFonts w:cs="Arial"/>
                <w:lang w:eastAsia="zh-CN"/>
              </w:rPr>
              <w:t>12</w:t>
            </w:r>
          </w:p>
        </w:tc>
        <w:tc>
          <w:tcPr>
            <w:tcW w:w="1019" w:type="dxa"/>
            <w:vAlign w:val="center"/>
          </w:tcPr>
          <w:p w14:paraId="4BBA78AD" w14:textId="14D40F27"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4BB45578" w14:textId="4FBD0795" w:rsidR="00FA3139" w:rsidRPr="00340914" w:rsidRDefault="00FA3139" w:rsidP="00FA3139">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603FC784" w14:textId="0E7DF4BD" w:rsidR="00FA3139" w:rsidRPr="00340914" w:rsidRDefault="00FA3139" w:rsidP="00FA3139">
            <w:pPr>
              <w:pStyle w:val="TAC"/>
              <w:rPr>
                <w:rFonts w:cs="Arial"/>
              </w:rPr>
            </w:pPr>
            <w:r>
              <w:rPr>
                <w:rFonts w:cs="Arial"/>
                <w:lang w:eastAsia="zh-CN"/>
              </w:rPr>
              <w:t>8 Hz</w:t>
            </w:r>
          </w:p>
        </w:tc>
        <w:tc>
          <w:tcPr>
            <w:tcW w:w="784" w:type="dxa"/>
            <w:vAlign w:val="center"/>
          </w:tcPr>
          <w:p w14:paraId="09D5F483" w14:textId="64F2D05A" w:rsidR="00FA3139" w:rsidRPr="00340914" w:rsidRDefault="00FA3139" w:rsidP="00FA3139">
            <w:pPr>
              <w:pStyle w:val="TAC"/>
              <w:rPr>
                <w:rFonts w:cs="Arial"/>
                <w:lang w:eastAsia="zh-CN"/>
              </w:rPr>
            </w:pPr>
            <w:r>
              <w:rPr>
                <w:rFonts w:cs="Arial"/>
                <w:lang w:eastAsia="zh-CN"/>
              </w:rPr>
              <w:t>16</w:t>
            </w:r>
          </w:p>
        </w:tc>
        <w:tc>
          <w:tcPr>
            <w:tcW w:w="890" w:type="dxa"/>
            <w:vAlign w:val="center"/>
          </w:tcPr>
          <w:p w14:paraId="70120C18" w14:textId="7D7AC921" w:rsidR="00FA3139" w:rsidRPr="00340914" w:rsidRDefault="00FA3139" w:rsidP="00FA3139">
            <w:pPr>
              <w:pStyle w:val="TAC"/>
              <w:rPr>
                <w:rFonts w:cs="Arial"/>
              </w:rPr>
            </w:pPr>
            <w:r w:rsidRPr="00340914">
              <w:rPr>
                <w:rFonts w:cs="Arial"/>
              </w:rPr>
              <w:t>16</w:t>
            </w:r>
          </w:p>
        </w:tc>
        <w:tc>
          <w:tcPr>
            <w:tcW w:w="824" w:type="dxa"/>
            <w:vAlign w:val="center"/>
          </w:tcPr>
          <w:p w14:paraId="7F66F1FF" w14:textId="252F39C1" w:rsidR="00FA3139" w:rsidRPr="00340914" w:rsidRDefault="00FA3139" w:rsidP="00FA3139">
            <w:pPr>
              <w:pStyle w:val="TAC"/>
              <w:rPr>
                <w:rFonts w:cs="Arial"/>
              </w:rPr>
            </w:pPr>
            <w:r w:rsidRPr="00340914">
              <w:rPr>
                <w:rFonts w:cs="Arial"/>
              </w:rPr>
              <w:t>70%</w:t>
            </w:r>
          </w:p>
        </w:tc>
        <w:tc>
          <w:tcPr>
            <w:tcW w:w="639" w:type="dxa"/>
            <w:vAlign w:val="center"/>
          </w:tcPr>
          <w:p w14:paraId="2B5EB874" w14:textId="6A82EC79" w:rsidR="00FA3139" w:rsidRPr="00340914" w:rsidRDefault="00FA3139" w:rsidP="00FA3139">
            <w:pPr>
              <w:pStyle w:val="TAC"/>
              <w:rPr>
                <w:rFonts w:cs="Arial"/>
                <w:lang w:eastAsia="zh-CN"/>
              </w:rPr>
            </w:pPr>
            <w:r>
              <w:rPr>
                <w:rFonts w:cs="Arial"/>
                <w:lang w:eastAsia="zh-CN"/>
              </w:rPr>
              <w:t>[-3.2]</w:t>
            </w:r>
          </w:p>
        </w:tc>
      </w:tr>
      <w:tr w:rsidR="00FA3139" w:rsidRPr="00340914" w14:paraId="1C9E2677" w14:textId="77777777" w:rsidTr="00D27C8A">
        <w:trPr>
          <w:trHeight w:val="605"/>
          <w:jc w:val="center"/>
        </w:trPr>
        <w:tc>
          <w:tcPr>
            <w:tcW w:w="822" w:type="dxa"/>
            <w:vAlign w:val="center"/>
          </w:tcPr>
          <w:p w14:paraId="306F0C2C" w14:textId="00299A92" w:rsidR="00FA3139" w:rsidRPr="00340914" w:rsidRDefault="00FA3139" w:rsidP="00FA3139">
            <w:pPr>
              <w:pStyle w:val="TAC"/>
              <w:rPr>
                <w:rFonts w:cs="Arial"/>
                <w:lang w:eastAsia="zh-CN"/>
              </w:rPr>
            </w:pPr>
            <w:r>
              <w:rPr>
                <w:rFonts w:cs="Arial" w:hint="eastAsia"/>
                <w:lang w:eastAsia="zh-CN"/>
              </w:rPr>
              <w:t>1</w:t>
            </w:r>
          </w:p>
        </w:tc>
        <w:tc>
          <w:tcPr>
            <w:tcW w:w="823" w:type="dxa"/>
            <w:vAlign w:val="center"/>
          </w:tcPr>
          <w:p w14:paraId="2F32D205" w14:textId="5834CE68" w:rsidR="00FA3139" w:rsidRPr="00340914" w:rsidRDefault="00FA3139" w:rsidP="00FA3139">
            <w:pPr>
              <w:pStyle w:val="TAC"/>
              <w:rPr>
                <w:rFonts w:cs="Arial"/>
                <w:lang w:eastAsia="zh-CN"/>
              </w:rPr>
            </w:pPr>
            <w:r>
              <w:rPr>
                <w:rFonts w:cs="Arial" w:hint="eastAsia"/>
                <w:lang w:eastAsia="zh-CN"/>
              </w:rPr>
              <w:t>1</w:t>
            </w:r>
          </w:p>
        </w:tc>
        <w:tc>
          <w:tcPr>
            <w:tcW w:w="906" w:type="dxa"/>
            <w:vAlign w:val="center"/>
          </w:tcPr>
          <w:p w14:paraId="4BAFE215" w14:textId="1EE2FAE4" w:rsidR="00FA3139" w:rsidRPr="00340914" w:rsidRDefault="00FA3139" w:rsidP="00FA3139">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581186B" w14:textId="497C6AC4" w:rsidR="00FA3139" w:rsidRPr="00340914" w:rsidRDefault="00FA3139" w:rsidP="00FA3139">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492A414" w14:textId="60A4287A"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8AD599F" w14:textId="01AE17FB" w:rsidR="00FA3139" w:rsidRPr="00340914" w:rsidRDefault="00FA3139" w:rsidP="00FA3139">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D54181B" w14:textId="7061A8FB" w:rsidR="00FA3139" w:rsidRDefault="00FA3139" w:rsidP="00FA3139">
            <w:pPr>
              <w:pStyle w:val="TAC"/>
              <w:rPr>
                <w:rFonts w:cs="Arial"/>
                <w:lang w:eastAsia="zh-CN"/>
              </w:rPr>
            </w:pPr>
            <w:r>
              <w:rPr>
                <w:rFonts w:cs="Arial"/>
                <w:lang w:eastAsia="zh-CN"/>
              </w:rPr>
              <w:t>8 Hz</w:t>
            </w:r>
          </w:p>
        </w:tc>
        <w:tc>
          <w:tcPr>
            <w:tcW w:w="784" w:type="dxa"/>
            <w:vAlign w:val="center"/>
          </w:tcPr>
          <w:p w14:paraId="0E2D9AA7" w14:textId="57C6EDD5" w:rsidR="00FA3139" w:rsidRDefault="00FA3139" w:rsidP="00FA3139">
            <w:pPr>
              <w:pStyle w:val="TAC"/>
              <w:rPr>
                <w:rFonts w:cs="Arial"/>
                <w:lang w:eastAsia="zh-CN"/>
              </w:rPr>
            </w:pPr>
            <w:r>
              <w:rPr>
                <w:rFonts w:cs="Arial"/>
                <w:lang w:eastAsia="zh-CN"/>
              </w:rPr>
              <w:t>16</w:t>
            </w:r>
          </w:p>
        </w:tc>
        <w:tc>
          <w:tcPr>
            <w:tcW w:w="890" w:type="dxa"/>
            <w:vAlign w:val="center"/>
          </w:tcPr>
          <w:p w14:paraId="0692C027" w14:textId="297C8703" w:rsidR="00FA3139" w:rsidRPr="00340914" w:rsidRDefault="00FA3139" w:rsidP="00FA3139">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46E25695" w14:textId="01AAF585" w:rsidR="00FA3139" w:rsidRPr="00340914" w:rsidRDefault="00FA3139" w:rsidP="00FA3139">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742077BB" w14:textId="295449B2" w:rsidR="00FA3139" w:rsidRDefault="00FA3139" w:rsidP="00FA3139">
            <w:pPr>
              <w:pStyle w:val="TAC"/>
              <w:rPr>
                <w:rFonts w:cs="Arial"/>
                <w:lang w:eastAsia="zh-CN"/>
              </w:rPr>
            </w:pPr>
            <w:r>
              <w:rPr>
                <w:rFonts w:cs="Arial"/>
                <w:lang w:eastAsia="zh-CN"/>
              </w:rPr>
              <w:t>[-4.0]</w:t>
            </w:r>
          </w:p>
        </w:tc>
      </w:tr>
      <w:tr w:rsidR="00FA3139" w:rsidRPr="00340914" w14:paraId="7D6B4231" w14:textId="77777777" w:rsidTr="00D27C8A">
        <w:trPr>
          <w:trHeight w:val="590"/>
          <w:jc w:val="center"/>
        </w:trPr>
        <w:tc>
          <w:tcPr>
            <w:tcW w:w="822" w:type="dxa"/>
            <w:vAlign w:val="center"/>
          </w:tcPr>
          <w:p w14:paraId="7A365B80" w14:textId="624F907F" w:rsidR="00FA3139" w:rsidRDefault="00FA3139" w:rsidP="00FA3139">
            <w:pPr>
              <w:pStyle w:val="TAC"/>
              <w:rPr>
                <w:rFonts w:cs="Arial"/>
                <w:lang w:eastAsia="zh-CN"/>
              </w:rPr>
            </w:pPr>
            <w:r>
              <w:rPr>
                <w:rFonts w:cs="Arial" w:hint="eastAsia"/>
                <w:lang w:eastAsia="zh-CN"/>
              </w:rPr>
              <w:t>1</w:t>
            </w:r>
          </w:p>
        </w:tc>
        <w:tc>
          <w:tcPr>
            <w:tcW w:w="823" w:type="dxa"/>
            <w:vAlign w:val="center"/>
          </w:tcPr>
          <w:p w14:paraId="12612727" w14:textId="11259C47" w:rsidR="00FA3139" w:rsidRDefault="00FA3139" w:rsidP="00FA3139">
            <w:pPr>
              <w:pStyle w:val="TAC"/>
              <w:rPr>
                <w:rFonts w:cs="Arial"/>
                <w:lang w:eastAsia="zh-CN"/>
              </w:rPr>
            </w:pPr>
            <w:r>
              <w:rPr>
                <w:rFonts w:cs="Arial" w:hint="eastAsia"/>
                <w:lang w:eastAsia="zh-CN"/>
              </w:rPr>
              <w:t>2</w:t>
            </w:r>
          </w:p>
        </w:tc>
        <w:tc>
          <w:tcPr>
            <w:tcW w:w="906" w:type="dxa"/>
            <w:vAlign w:val="center"/>
          </w:tcPr>
          <w:p w14:paraId="3427BB24" w14:textId="086B9D07" w:rsidR="00FA3139" w:rsidRDefault="00FA3139" w:rsidP="00FA3139">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4321DA" w14:textId="2A6CA814" w:rsidR="00FA3139" w:rsidRDefault="00FA3139" w:rsidP="00FA3139">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17696DD" w14:textId="27107520" w:rsidR="00FA3139"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6D868110" w14:textId="273F2F5C" w:rsidR="00FA3139" w:rsidRDefault="00FA3139" w:rsidP="00FA3139">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C12287D" w14:textId="7647B583" w:rsidR="00FA3139" w:rsidRDefault="00FA3139" w:rsidP="00FA3139">
            <w:pPr>
              <w:pStyle w:val="TAC"/>
              <w:rPr>
                <w:rFonts w:cs="Arial"/>
                <w:lang w:eastAsia="zh-CN"/>
              </w:rPr>
            </w:pPr>
            <w:r>
              <w:rPr>
                <w:rFonts w:cs="Arial"/>
                <w:lang w:eastAsia="zh-CN"/>
              </w:rPr>
              <w:t>8 Hz</w:t>
            </w:r>
          </w:p>
        </w:tc>
        <w:tc>
          <w:tcPr>
            <w:tcW w:w="784" w:type="dxa"/>
            <w:vAlign w:val="center"/>
          </w:tcPr>
          <w:p w14:paraId="3FA82FFB" w14:textId="3434D38A" w:rsidR="00FA3139" w:rsidRDefault="00FA3139" w:rsidP="00FA3139">
            <w:pPr>
              <w:pStyle w:val="TAC"/>
              <w:rPr>
                <w:rFonts w:cs="Arial"/>
                <w:lang w:eastAsia="zh-CN"/>
              </w:rPr>
            </w:pPr>
            <w:r>
              <w:rPr>
                <w:rFonts w:cs="Arial"/>
                <w:lang w:eastAsia="zh-CN"/>
              </w:rPr>
              <w:t>16</w:t>
            </w:r>
          </w:p>
        </w:tc>
        <w:tc>
          <w:tcPr>
            <w:tcW w:w="890" w:type="dxa"/>
            <w:vAlign w:val="center"/>
          </w:tcPr>
          <w:p w14:paraId="32459197" w14:textId="26F1020C" w:rsidR="00FA3139" w:rsidRDefault="00FA3139" w:rsidP="00FA3139">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1EF2CCA" w14:textId="6AFEE577" w:rsidR="00FA3139" w:rsidRDefault="00FA3139" w:rsidP="00FA3139">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96208B" w14:textId="164D34ED" w:rsidR="00FA3139" w:rsidRDefault="00FA3139" w:rsidP="00FA3139">
            <w:pPr>
              <w:pStyle w:val="TAC"/>
              <w:rPr>
                <w:rFonts w:cs="Arial"/>
                <w:lang w:eastAsia="zh-CN"/>
              </w:rPr>
            </w:pPr>
            <w:r>
              <w:rPr>
                <w:rFonts w:cs="Arial"/>
                <w:lang w:eastAsia="zh-CN"/>
              </w:rPr>
              <w:t>[-7.1]</w:t>
            </w:r>
          </w:p>
        </w:tc>
      </w:tr>
      <w:tr w:rsidR="00FA3139" w:rsidRPr="00340914" w14:paraId="66A162ED" w14:textId="77777777" w:rsidTr="00D27C8A">
        <w:trPr>
          <w:trHeight w:val="590"/>
          <w:jc w:val="center"/>
        </w:trPr>
        <w:tc>
          <w:tcPr>
            <w:tcW w:w="822" w:type="dxa"/>
            <w:vAlign w:val="center"/>
          </w:tcPr>
          <w:p w14:paraId="16D75FDE" w14:textId="6CA21C67" w:rsidR="00FA3139" w:rsidRDefault="00FA3139" w:rsidP="00FA3139">
            <w:pPr>
              <w:pStyle w:val="TAC"/>
              <w:rPr>
                <w:rFonts w:cs="Arial"/>
                <w:lang w:eastAsia="zh-CN"/>
              </w:rPr>
            </w:pPr>
            <w:r>
              <w:rPr>
                <w:rFonts w:cs="Arial" w:hint="eastAsia"/>
                <w:lang w:eastAsia="zh-CN"/>
              </w:rPr>
              <w:t>1</w:t>
            </w:r>
          </w:p>
        </w:tc>
        <w:tc>
          <w:tcPr>
            <w:tcW w:w="823" w:type="dxa"/>
            <w:vAlign w:val="center"/>
          </w:tcPr>
          <w:p w14:paraId="5F858A1C" w14:textId="0929687C" w:rsidR="00FA3139" w:rsidRDefault="00FA3139" w:rsidP="00FA3139">
            <w:pPr>
              <w:pStyle w:val="TAC"/>
              <w:rPr>
                <w:rFonts w:cs="Arial"/>
                <w:lang w:eastAsia="zh-CN"/>
              </w:rPr>
            </w:pPr>
            <w:r>
              <w:rPr>
                <w:rFonts w:cs="Arial" w:hint="eastAsia"/>
                <w:lang w:eastAsia="zh-CN"/>
              </w:rPr>
              <w:t>2</w:t>
            </w:r>
          </w:p>
        </w:tc>
        <w:tc>
          <w:tcPr>
            <w:tcW w:w="906" w:type="dxa"/>
            <w:vAlign w:val="center"/>
          </w:tcPr>
          <w:p w14:paraId="2110326F" w14:textId="7364EE46" w:rsidR="00FA3139" w:rsidRDefault="00FA3139" w:rsidP="00FA3139">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56B9323" w14:textId="1E6448B5" w:rsidR="00FA3139" w:rsidRDefault="00FA3139" w:rsidP="00FA3139">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AF84BC8" w14:textId="034D6660" w:rsidR="00FA3139"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27FF59F" w14:textId="4EC9E80F" w:rsidR="00FA3139" w:rsidRDefault="00FA3139" w:rsidP="00FA3139">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1FEB6EB" w14:textId="72540240" w:rsidR="00FA3139" w:rsidRDefault="00FA3139" w:rsidP="00FA3139">
            <w:pPr>
              <w:pStyle w:val="TAC"/>
              <w:rPr>
                <w:rFonts w:cs="Arial"/>
                <w:lang w:eastAsia="zh-CN"/>
              </w:rPr>
            </w:pPr>
            <w:r>
              <w:rPr>
                <w:rFonts w:cs="Arial"/>
                <w:lang w:eastAsia="zh-CN"/>
              </w:rPr>
              <w:t>8 Hz</w:t>
            </w:r>
          </w:p>
        </w:tc>
        <w:tc>
          <w:tcPr>
            <w:tcW w:w="784" w:type="dxa"/>
            <w:vAlign w:val="center"/>
          </w:tcPr>
          <w:p w14:paraId="13BC2D6A" w14:textId="1B6562B2" w:rsidR="00FA3139" w:rsidRDefault="00FA3139" w:rsidP="00FA3139">
            <w:pPr>
              <w:pStyle w:val="TAC"/>
              <w:rPr>
                <w:rFonts w:cs="Arial"/>
                <w:lang w:eastAsia="zh-CN"/>
              </w:rPr>
            </w:pPr>
            <w:r>
              <w:rPr>
                <w:rFonts w:cs="Arial"/>
                <w:lang w:eastAsia="zh-CN"/>
              </w:rPr>
              <w:t>16</w:t>
            </w:r>
          </w:p>
        </w:tc>
        <w:tc>
          <w:tcPr>
            <w:tcW w:w="890" w:type="dxa"/>
            <w:vAlign w:val="center"/>
          </w:tcPr>
          <w:p w14:paraId="3526FF65" w14:textId="150FB6C0" w:rsidR="00FA3139" w:rsidRDefault="00FA3139" w:rsidP="00FA3139">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4208EE6" w14:textId="7F91BF18" w:rsidR="00FA3139" w:rsidRDefault="00FA3139" w:rsidP="00FA3139">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016D2C9" w14:textId="0D0A06AB" w:rsidR="00FA3139" w:rsidRDefault="00FA3139" w:rsidP="00FA3139">
            <w:pPr>
              <w:pStyle w:val="TAC"/>
              <w:rPr>
                <w:rFonts w:cs="Arial"/>
                <w:lang w:eastAsia="zh-CN"/>
              </w:rPr>
            </w:pPr>
            <w:r>
              <w:rPr>
                <w:rFonts w:cs="Arial"/>
                <w:lang w:eastAsia="zh-CN"/>
              </w:rPr>
              <w:t>[-7.8]</w:t>
            </w:r>
          </w:p>
        </w:tc>
      </w:tr>
    </w:tbl>
    <w:p w14:paraId="585D0C3E" w14:textId="77777777" w:rsidR="00D544ED" w:rsidRPr="00340914" w:rsidRDefault="00D544ED" w:rsidP="00D544ED"/>
    <w:p w14:paraId="04AB80D1" w14:textId="77777777" w:rsidR="00D544ED" w:rsidRPr="00340914" w:rsidRDefault="00D544ED" w:rsidP="00D544ED">
      <w:pPr>
        <w:pStyle w:val="Heading3"/>
        <w:rPr>
          <w:lang w:eastAsia="zh-CN"/>
        </w:rPr>
      </w:pPr>
      <w:bookmarkStart w:id="1236" w:name="_Toc20997880"/>
      <w:bookmarkStart w:id="1237" w:name="_Toc29478559"/>
      <w:bookmarkStart w:id="1238" w:name="_Toc35933157"/>
      <w:bookmarkStart w:id="1239" w:name="_Toc35935445"/>
      <w:bookmarkStart w:id="1240" w:name="_Toc37163029"/>
      <w:bookmarkStart w:id="1241" w:name="_Toc37173357"/>
      <w:bookmarkStart w:id="1242" w:name="_Toc37173609"/>
      <w:bookmarkStart w:id="1243" w:name="_Toc44754165"/>
      <w:bookmarkStart w:id="1244" w:name="_Toc45825593"/>
      <w:bookmarkStart w:id="1245" w:name="_Toc45825845"/>
      <w:bookmarkStart w:id="1246" w:name="_Toc45826097"/>
      <w:bookmarkStart w:id="1247" w:name="_Toc45826349"/>
      <w:bookmarkStart w:id="1248" w:name="_Toc52466515"/>
      <w:bookmarkStart w:id="1249" w:name="_Toc66869500"/>
      <w:bookmarkStart w:id="1250" w:name="_Toc66872318"/>
      <w:bookmarkStart w:id="1251" w:name="_Toc75173475"/>
      <w:bookmarkStart w:id="1252" w:name="_Toc76497291"/>
      <w:bookmarkStart w:id="1253" w:name="_Toc82894092"/>
      <w:bookmarkStart w:id="1254" w:name="_Toc89684623"/>
      <w:bookmarkStart w:id="1255" w:name="_Toc98574764"/>
      <w:bookmarkStart w:id="1256" w:name="_Toc137240691"/>
      <w:bookmarkStart w:id="1257" w:name="_Toc137244790"/>
      <w:bookmarkStart w:id="1258" w:name="_Toc138894004"/>
      <w:bookmarkStart w:id="1259" w:name="_Toc138894236"/>
      <w:bookmarkStart w:id="1260" w:name="_Toc145036629"/>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427980AE" w14:textId="77777777" w:rsidR="00D544ED" w:rsidRPr="00340914" w:rsidRDefault="00D544ED" w:rsidP="00D544ED">
      <w:pPr>
        <w:pStyle w:val="Heading4"/>
      </w:pPr>
      <w:bookmarkStart w:id="1261" w:name="_Toc20997881"/>
      <w:bookmarkStart w:id="1262" w:name="_Toc29478560"/>
      <w:bookmarkStart w:id="1263" w:name="_Toc35933158"/>
      <w:bookmarkStart w:id="1264" w:name="_Toc35935446"/>
      <w:bookmarkStart w:id="1265" w:name="_Toc37163030"/>
      <w:bookmarkStart w:id="1266" w:name="_Toc37173358"/>
      <w:bookmarkStart w:id="1267" w:name="_Toc37173610"/>
      <w:bookmarkStart w:id="1268" w:name="_Toc44754166"/>
      <w:bookmarkStart w:id="1269" w:name="_Toc45825594"/>
      <w:bookmarkStart w:id="1270" w:name="_Toc45825846"/>
      <w:bookmarkStart w:id="1271" w:name="_Toc45826098"/>
      <w:bookmarkStart w:id="1272" w:name="_Toc45826350"/>
      <w:bookmarkStart w:id="1273" w:name="_Toc52466516"/>
      <w:bookmarkStart w:id="1274" w:name="_Toc66869501"/>
      <w:bookmarkStart w:id="1275" w:name="_Toc66872319"/>
      <w:bookmarkStart w:id="1276" w:name="_Toc75173476"/>
      <w:bookmarkStart w:id="1277" w:name="_Toc76497292"/>
      <w:bookmarkStart w:id="1278" w:name="_Toc82894093"/>
      <w:bookmarkStart w:id="1279" w:name="_Toc89684624"/>
      <w:bookmarkStart w:id="1280" w:name="_Toc98574765"/>
      <w:bookmarkStart w:id="1281" w:name="_Toc137240692"/>
      <w:bookmarkStart w:id="1282" w:name="_Toc137244791"/>
      <w:bookmarkStart w:id="1283" w:name="_Toc138894005"/>
      <w:bookmarkStart w:id="1284" w:name="_Toc138894237"/>
      <w:bookmarkStart w:id="1285" w:name="_Toc145036630"/>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64046A3" w14:textId="77777777" w:rsidR="00D544ED" w:rsidRPr="00340914" w:rsidRDefault="00D544ED" w:rsidP="00D544ED">
      <w:r w:rsidRPr="00340914">
        <w:rPr>
          <w:lang w:eastAsia="zh-CN"/>
        </w:rPr>
        <w:t xml:space="preserve">An NB-IoT Base Station supports 15 </w:t>
      </w:r>
      <w:r w:rsidRPr="00340914">
        <w:rPr>
          <w:rFonts w:hint="eastAsia"/>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sidRPr="00340914">
        <w:rPr>
          <w:rFonts w:hint="eastAsia"/>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1286" w:name="_Toc20997882"/>
      <w:bookmarkStart w:id="1287" w:name="_Toc29478561"/>
      <w:bookmarkStart w:id="1288" w:name="_Toc35933159"/>
      <w:bookmarkStart w:id="1289" w:name="_Toc35935447"/>
      <w:bookmarkStart w:id="1290" w:name="_Toc37163031"/>
      <w:bookmarkStart w:id="1291" w:name="_Toc37173359"/>
      <w:bookmarkStart w:id="1292" w:name="_Toc37173611"/>
      <w:bookmarkStart w:id="1293" w:name="_Toc44754167"/>
      <w:bookmarkStart w:id="1294" w:name="_Toc45825595"/>
      <w:bookmarkStart w:id="1295" w:name="_Toc45825847"/>
      <w:bookmarkStart w:id="1296" w:name="_Toc45826099"/>
      <w:bookmarkStart w:id="1297" w:name="_Toc45826351"/>
      <w:bookmarkStart w:id="1298" w:name="_Toc52466517"/>
      <w:bookmarkStart w:id="1299" w:name="_Toc66869502"/>
      <w:bookmarkStart w:id="1300" w:name="_Toc66872320"/>
      <w:bookmarkStart w:id="1301" w:name="_Toc75173477"/>
      <w:bookmarkStart w:id="1302" w:name="_Toc76497293"/>
      <w:bookmarkStart w:id="1303" w:name="_Toc82894094"/>
      <w:bookmarkStart w:id="1304" w:name="_Toc89684625"/>
      <w:bookmarkStart w:id="1305" w:name="_Toc98574766"/>
      <w:bookmarkStart w:id="1306" w:name="_Toc137240693"/>
      <w:bookmarkStart w:id="1307" w:name="_Toc137244792"/>
      <w:bookmarkStart w:id="1308" w:name="_Toc138894006"/>
      <w:bookmarkStart w:id="1309" w:name="_Toc138894238"/>
      <w:bookmarkStart w:id="1310" w:name="_Toc145036631"/>
      <w:r w:rsidRPr="00340914">
        <w:rPr>
          <w:rFonts w:hint="eastAsia"/>
          <w:lang w:eastAsia="zh-CN"/>
        </w:rPr>
        <w:t>8.5.2.1.1</w:t>
      </w:r>
      <w:r w:rsidRPr="00340914">
        <w:tab/>
        <w:t>Minimum requirement</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lastRenderedPageBreak/>
        <w:tab/>
      </w:r>
      <w:r w:rsidRPr="00340914">
        <w:object w:dxaOrig="7740" w:dyaOrig="660" w14:anchorId="2F6B4E0E">
          <v:shape id="_x0000_i1027" type="#_x0000_t75" style="width:388.8pt;height:37.1pt" o:ole="">
            <v:imagedata r:id="rId19" o:title=""/>
          </v:shape>
          <o:OLEObject Type="Embed" ProgID="Equation.DSMT4" ShapeID="_x0000_i1027" DrawAspect="Content" ObjectID="_1757444787" r:id="rId20"/>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1311" w:name="_Toc20997883"/>
      <w:bookmarkStart w:id="1312" w:name="_Toc29478562"/>
      <w:bookmarkStart w:id="1313" w:name="_Toc35933160"/>
      <w:bookmarkStart w:id="1314" w:name="_Toc35935448"/>
      <w:bookmarkStart w:id="1315" w:name="_Toc37163032"/>
      <w:bookmarkStart w:id="1316" w:name="_Toc37173360"/>
      <w:bookmarkStart w:id="1317" w:name="_Toc37173612"/>
      <w:bookmarkStart w:id="1318" w:name="_Toc44754168"/>
      <w:bookmarkStart w:id="1319" w:name="_Toc45825596"/>
      <w:bookmarkStart w:id="1320" w:name="_Toc45825848"/>
      <w:bookmarkStart w:id="1321" w:name="_Toc45826100"/>
      <w:bookmarkStart w:id="1322" w:name="_Toc45826352"/>
      <w:bookmarkStart w:id="1323" w:name="_Toc52466518"/>
      <w:bookmarkStart w:id="1324" w:name="_Toc66869503"/>
      <w:bookmarkStart w:id="1325" w:name="_Toc66872321"/>
      <w:bookmarkStart w:id="1326" w:name="_Toc75173478"/>
      <w:bookmarkStart w:id="1327" w:name="_Toc76497294"/>
      <w:bookmarkStart w:id="1328" w:name="_Toc82894095"/>
      <w:bookmarkStart w:id="1329" w:name="_Toc89684626"/>
      <w:bookmarkStart w:id="1330" w:name="_Toc98574767"/>
      <w:bookmarkStart w:id="1331" w:name="_Toc137240694"/>
      <w:bookmarkStart w:id="1332" w:name="_Toc137244793"/>
      <w:bookmarkStart w:id="1333" w:name="_Toc138894007"/>
      <w:bookmarkStart w:id="1334" w:name="_Toc138894239"/>
      <w:bookmarkStart w:id="1335" w:name="_Toc145036632"/>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1336" w:name="_Toc20997884"/>
      <w:bookmarkStart w:id="1337" w:name="_Toc29478563"/>
      <w:bookmarkStart w:id="1338" w:name="_Toc35933161"/>
      <w:bookmarkStart w:id="1339" w:name="_Toc35935449"/>
      <w:bookmarkStart w:id="1340" w:name="_Toc37163033"/>
      <w:bookmarkStart w:id="1341" w:name="_Toc37173361"/>
      <w:bookmarkStart w:id="1342" w:name="_Toc37173613"/>
      <w:bookmarkStart w:id="1343" w:name="_Toc44754169"/>
      <w:bookmarkStart w:id="1344" w:name="_Toc45825597"/>
      <w:bookmarkStart w:id="1345" w:name="_Toc45825849"/>
      <w:bookmarkStart w:id="1346" w:name="_Toc45826101"/>
      <w:bookmarkStart w:id="1347" w:name="_Toc45826353"/>
      <w:bookmarkStart w:id="1348" w:name="_Toc52466519"/>
      <w:bookmarkStart w:id="1349" w:name="_Toc66869504"/>
      <w:bookmarkStart w:id="1350" w:name="_Toc66872322"/>
      <w:bookmarkStart w:id="1351" w:name="_Toc75173479"/>
      <w:bookmarkStart w:id="1352" w:name="_Toc76497295"/>
      <w:bookmarkStart w:id="1353" w:name="_Toc82894096"/>
      <w:bookmarkStart w:id="1354" w:name="_Toc89684627"/>
      <w:bookmarkStart w:id="1355" w:name="_Toc98574768"/>
      <w:bookmarkStart w:id="1356" w:name="_Toc137240695"/>
      <w:bookmarkStart w:id="1357" w:name="_Toc137244794"/>
      <w:bookmarkStart w:id="1358" w:name="_Toc138894008"/>
      <w:bookmarkStart w:id="1359" w:name="_Toc138894240"/>
      <w:bookmarkStart w:id="1360" w:name="_Toc145036633"/>
      <w:r w:rsidRPr="00340914">
        <w:t>8.</w:t>
      </w:r>
      <w:r>
        <w:t>5</w:t>
      </w:r>
      <w:r w:rsidRPr="00340914">
        <w:t>.2.2.1</w:t>
      </w:r>
      <w:r w:rsidRPr="00340914">
        <w:tab/>
        <w:t>Minimum requirements</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2E68FD5C" w14:textId="77777777" w:rsidR="00D544ED" w:rsidRPr="00340914" w:rsidRDefault="00D544ED" w:rsidP="00D544ED">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D544ED" w:rsidRPr="00340914" w14:paraId="216F5366" w14:textId="77777777" w:rsidTr="00D27C8A">
        <w:trPr>
          <w:trHeight w:val="1444"/>
          <w:jc w:val="center"/>
        </w:trPr>
        <w:tc>
          <w:tcPr>
            <w:tcW w:w="744" w:type="dxa"/>
            <w:vAlign w:val="center"/>
          </w:tcPr>
          <w:p w14:paraId="0CCC7F27"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1C36AEA5"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78D6C19C" w14:textId="77777777" w:rsidR="00D544ED" w:rsidRPr="00340914" w:rsidRDefault="00D544ED" w:rsidP="00D27C8A">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1CE7D6C" w14:textId="77777777" w:rsidR="00D544ED" w:rsidRPr="00340914" w:rsidRDefault="00D544ED" w:rsidP="00D27C8A">
            <w:pPr>
              <w:pStyle w:val="TAH"/>
              <w:rPr>
                <w:rFonts w:cs="Arial"/>
                <w:lang w:val="fr-FR" w:eastAsia="zh-CN"/>
              </w:rPr>
            </w:pPr>
            <w:r w:rsidRPr="00340914">
              <w:rPr>
                <w:rFonts w:cs="Arial"/>
                <w:lang w:val="fr-FR" w:eastAsia="zh-CN"/>
              </w:rPr>
              <w:t>correlation matrix</w:t>
            </w:r>
            <w:r w:rsidRPr="00340914">
              <w:rPr>
                <w:rFonts w:cs="Arial"/>
                <w:lang w:val="fr-FR"/>
              </w:rPr>
              <w:t xml:space="preserve"> (Annex B)</w:t>
            </w:r>
          </w:p>
        </w:tc>
        <w:tc>
          <w:tcPr>
            <w:tcW w:w="1080" w:type="dxa"/>
            <w:vAlign w:val="center"/>
          </w:tcPr>
          <w:p w14:paraId="49AE8CE6"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48602646"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2BA939A7"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16157691"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5072434F"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632" w:type="dxa"/>
            <w:vAlign w:val="center"/>
          </w:tcPr>
          <w:p w14:paraId="4A8D151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FA3139" w:rsidRPr="00340914" w14:paraId="412200D1" w14:textId="77777777" w:rsidTr="00D27C8A">
        <w:trPr>
          <w:trHeight w:val="492"/>
          <w:jc w:val="center"/>
        </w:trPr>
        <w:tc>
          <w:tcPr>
            <w:tcW w:w="744" w:type="dxa"/>
            <w:vAlign w:val="center"/>
          </w:tcPr>
          <w:p w14:paraId="46DF386F" w14:textId="6B2DBBC0" w:rsidR="00FA3139" w:rsidRPr="00340914" w:rsidRDefault="00FA3139" w:rsidP="00FA3139">
            <w:pPr>
              <w:pStyle w:val="TAC"/>
              <w:rPr>
                <w:rFonts w:cs="Arial"/>
                <w:lang w:eastAsia="zh-CN"/>
              </w:rPr>
            </w:pPr>
            <w:r w:rsidRPr="00340914">
              <w:rPr>
                <w:rFonts w:cs="Arial" w:hint="eastAsia"/>
                <w:lang w:eastAsia="zh-CN"/>
              </w:rPr>
              <w:t>1</w:t>
            </w:r>
          </w:p>
        </w:tc>
        <w:tc>
          <w:tcPr>
            <w:tcW w:w="744" w:type="dxa"/>
            <w:vAlign w:val="center"/>
          </w:tcPr>
          <w:p w14:paraId="7C84E5FE" w14:textId="19FD78B3" w:rsidR="00FA3139" w:rsidRPr="00340914" w:rsidRDefault="00FA3139" w:rsidP="00FA3139">
            <w:pPr>
              <w:pStyle w:val="TAC"/>
              <w:rPr>
                <w:rFonts w:cs="Arial"/>
                <w:lang w:eastAsia="zh-CN"/>
              </w:rPr>
            </w:pPr>
            <w:r>
              <w:rPr>
                <w:rFonts w:cs="Arial"/>
                <w:lang w:eastAsia="zh-CN"/>
              </w:rPr>
              <w:t>1</w:t>
            </w:r>
          </w:p>
        </w:tc>
        <w:tc>
          <w:tcPr>
            <w:tcW w:w="1297" w:type="dxa"/>
            <w:vAlign w:val="center"/>
          </w:tcPr>
          <w:p w14:paraId="11784227" w14:textId="6AD80B8E"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4D8E95D4" w14:textId="23957FD4" w:rsidR="00FA3139" w:rsidRPr="00340914" w:rsidRDefault="00FA3139" w:rsidP="00FA3139">
            <w:pPr>
              <w:pStyle w:val="TAC"/>
              <w:rPr>
                <w:rFonts w:cs="Arial"/>
                <w:lang w:eastAsia="zh-CN"/>
              </w:rPr>
            </w:pPr>
            <w:r w:rsidRPr="00340914">
              <w:rPr>
                <w:rFonts w:cs="Arial" w:hint="eastAsia"/>
                <w:lang w:eastAsia="zh-CN"/>
              </w:rPr>
              <w:t>1</w:t>
            </w:r>
          </w:p>
        </w:tc>
        <w:tc>
          <w:tcPr>
            <w:tcW w:w="1170" w:type="dxa"/>
            <w:vAlign w:val="center"/>
          </w:tcPr>
          <w:p w14:paraId="7216C0AD" w14:textId="25887372" w:rsidR="00FA3139" w:rsidRPr="00340914" w:rsidRDefault="00FA3139" w:rsidP="00FA3139">
            <w:pPr>
              <w:pStyle w:val="TAC"/>
              <w:rPr>
                <w:rFonts w:cs="Arial"/>
                <w:lang w:eastAsia="zh-CN"/>
              </w:rPr>
            </w:pPr>
            <w:r w:rsidRPr="00340914">
              <w:rPr>
                <w:rFonts w:cs="Arial" w:hint="eastAsia"/>
                <w:lang w:eastAsia="zh-CN"/>
              </w:rPr>
              <w:t>3.75KHz</w:t>
            </w:r>
          </w:p>
        </w:tc>
        <w:tc>
          <w:tcPr>
            <w:tcW w:w="990" w:type="dxa"/>
            <w:vAlign w:val="center"/>
          </w:tcPr>
          <w:p w14:paraId="6DEAA4CE" w14:textId="47FBE1BE" w:rsidR="00FA3139" w:rsidRPr="00340914" w:rsidRDefault="00FA3139" w:rsidP="00FA3139">
            <w:pPr>
              <w:pStyle w:val="TAC"/>
              <w:rPr>
                <w:rFonts w:cs="Arial"/>
                <w:lang w:eastAsia="zh-CN"/>
              </w:rPr>
            </w:pPr>
            <w:r>
              <w:rPr>
                <w:rFonts w:cs="Arial"/>
                <w:lang w:eastAsia="zh-CN"/>
              </w:rPr>
              <w:t>64 Hz</w:t>
            </w:r>
          </w:p>
        </w:tc>
        <w:tc>
          <w:tcPr>
            <w:tcW w:w="1170" w:type="dxa"/>
            <w:vAlign w:val="center"/>
          </w:tcPr>
          <w:p w14:paraId="5DC16BB2" w14:textId="4BC7C1CD" w:rsidR="00FA3139" w:rsidRPr="00340914" w:rsidRDefault="00FA3139" w:rsidP="00FA3139">
            <w:pPr>
              <w:pStyle w:val="TAC"/>
              <w:rPr>
                <w:rFonts w:cs="Arial"/>
                <w:lang w:eastAsia="zh-CN"/>
              </w:rPr>
            </w:pPr>
            <w:r>
              <w:rPr>
                <w:rFonts w:cs="Arial"/>
                <w:lang w:eastAsia="zh-CN"/>
              </w:rPr>
              <w:t>256</w:t>
            </w:r>
          </w:p>
        </w:tc>
        <w:tc>
          <w:tcPr>
            <w:tcW w:w="900" w:type="dxa"/>
            <w:vAlign w:val="center"/>
          </w:tcPr>
          <w:p w14:paraId="604D650D" w14:textId="740C8527" w:rsidR="00FA3139" w:rsidRPr="00340914" w:rsidRDefault="00FA3139" w:rsidP="00FA3139">
            <w:pPr>
              <w:pStyle w:val="TAC"/>
              <w:rPr>
                <w:rFonts w:cs="Arial"/>
                <w:lang w:eastAsia="zh-CN"/>
              </w:rPr>
            </w:pPr>
            <w:r>
              <w:rPr>
                <w:rFonts w:cs="Arial"/>
                <w:lang w:eastAsia="zh-CN"/>
              </w:rPr>
              <w:t>4</w:t>
            </w:r>
          </w:p>
        </w:tc>
        <w:tc>
          <w:tcPr>
            <w:tcW w:w="632" w:type="dxa"/>
            <w:vAlign w:val="center"/>
          </w:tcPr>
          <w:p w14:paraId="142A9850" w14:textId="5C9B06EB" w:rsidR="00FA3139" w:rsidRPr="00340914" w:rsidRDefault="00FA3139" w:rsidP="00FA3139">
            <w:pPr>
              <w:pStyle w:val="TAC"/>
              <w:rPr>
                <w:rFonts w:cs="Arial"/>
                <w:lang w:eastAsia="zh-CN"/>
              </w:rPr>
            </w:pPr>
            <w:r>
              <w:rPr>
                <w:rFonts w:cs="Arial"/>
                <w:lang w:eastAsia="zh-CN"/>
              </w:rPr>
              <w:t>[1.8]</w:t>
            </w:r>
          </w:p>
        </w:tc>
      </w:tr>
      <w:tr w:rsidR="00FA3139" w:rsidRPr="00340914" w14:paraId="18334F6E" w14:textId="77777777" w:rsidTr="00D27C8A">
        <w:trPr>
          <w:trHeight w:val="475"/>
          <w:jc w:val="center"/>
        </w:trPr>
        <w:tc>
          <w:tcPr>
            <w:tcW w:w="744" w:type="dxa"/>
            <w:vAlign w:val="center"/>
          </w:tcPr>
          <w:p w14:paraId="50861DE7" w14:textId="2FAE9F5E" w:rsidR="00FA3139" w:rsidRDefault="00FA3139" w:rsidP="00FA3139">
            <w:pPr>
              <w:pStyle w:val="TAC"/>
              <w:rPr>
                <w:rFonts w:cs="Arial"/>
                <w:lang w:eastAsia="zh-CN"/>
              </w:rPr>
            </w:pPr>
            <w:r>
              <w:rPr>
                <w:rFonts w:cs="Arial" w:hint="eastAsia"/>
                <w:lang w:eastAsia="zh-CN"/>
              </w:rPr>
              <w:t>1</w:t>
            </w:r>
          </w:p>
        </w:tc>
        <w:tc>
          <w:tcPr>
            <w:tcW w:w="744" w:type="dxa"/>
            <w:vAlign w:val="center"/>
          </w:tcPr>
          <w:p w14:paraId="443607CD" w14:textId="6C5B8EF7" w:rsidR="00FA3139" w:rsidRDefault="00FA3139" w:rsidP="00FA3139">
            <w:pPr>
              <w:pStyle w:val="TAC"/>
              <w:rPr>
                <w:rFonts w:cs="Arial"/>
                <w:lang w:eastAsia="zh-CN"/>
              </w:rPr>
            </w:pPr>
            <w:r>
              <w:rPr>
                <w:rFonts w:cs="Arial" w:hint="eastAsia"/>
                <w:lang w:eastAsia="zh-CN"/>
              </w:rPr>
              <w:t>2</w:t>
            </w:r>
          </w:p>
        </w:tc>
        <w:tc>
          <w:tcPr>
            <w:tcW w:w="1297" w:type="dxa"/>
            <w:vAlign w:val="center"/>
          </w:tcPr>
          <w:p w14:paraId="67D617FD" w14:textId="02DD21BC"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1B6340EB" w14:textId="2B303D10" w:rsidR="00FA3139" w:rsidRDefault="00FA3139" w:rsidP="00FA3139">
            <w:pPr>
              <w:pStyle w:val="TAC"/>
              <w:rPr>
                <w:rFonts w:cs="Arial"/>
                <w:lang w:eastAsia="zh-CN"/>
              </w:rPr>
            </w:pPr>
            <w:r>
              <w:rPr>
                <w:rFonts w:cs="Arial" w:hint="eastAsia"/>
                <w:lang w:eastAsia="zh-CN"/>
              </w:rPr>
              <w:t>1</w:t>
            </w:r>
          </w:p>
        </w:tc>
        <w:tc>
          <w:tcPr>
            <w:tcW w:w="1170" w:type="dxa"/>
            <w:vAlign w:val="center"/>
          </w:tcPr>
          <w:p w14:paraId="49BE4273" w14:textId="372A176F" w:rsidR="00FA3139" w:rsidRPr="00340914" w:rsidRDefault="00FA3139" w:rsidP="00FA3139">
            <w:pPr>
              <w:pStyle w:val="TAC"/>
              <w:rPr>
                <w:rFonts w:cs="Arial"/>
                <w:lang w:eastAsia="zh-CN"/>
              </w:rPr>
            </w:pPr>
            <w:r w:rsidRPr="00340914">
              <w:rPr>
                <w:rFonts w:cs="Arial" w:hint="eastAsia"/>
                <w:lang w:eastAsia="zh-CN"/>
              </w:rPr>
              <w:t>3.75KHz</w:t>
            </w:r>
          </w:p>
        </w:tc>
        <w:tc>
          <w:tcPr>
            <w:tcW w:w="990" w:type="dxa"/>
            <w:vAlign w:val="center"/>
          </w:tcPr>
          <w:p w14:paraId="23080FC5" w14:textId="52F7DF78" w:rsidR="00FA3139" w:rsidRDefault="00FA3139" w:rsidP="00FA3139">
            <w:pPr>
              <w:pStyle w:val="TAC"/>
              <w:rPr>
                <w:rFonts w:cs="Arial"/>
                <w:lang w:eastAsia="zh-CN"/>
              </w:rPr>
            </w:pPr>
            <w:r>
              <w:rPr>
                <w:rFonts w:cs="Arial"/>
                <w:lang w:eastAsia="zh-CN"/>
              </w:rPr>
              <w:t>64 Hz</w:t>
            </w:r>
          </w:p>
        </w:tc>
        <w:tc>
          <w:tcPr>
            <w:tcW w:w="1170" w:type="dxa"/>
            <w:vAlign w:val="center"/>
          </w:tcPr>
          <w:p w14:paraId="0751B1D1" w14:textId="67D52577" w:rsidR="00FA3139" w:rsidRDefault="00FA3139" w:rsidP="00FA3139">
            <w:pPr>
              <w:pStyle w:val="TAC"/>
              <w:rPr>
                <w:rFonts w:cs="Arial"/>
                <w:lang w:eastAsia="zh-CN"/>
              </w:rPr>
            </w:pPr>
            <w:r>
              <w:rPr>
                <w:rFonts w:cs="Arial"/>
                <w:lang w:eastAsia="zh-CN"/>
              </w:rPr>
              <w:t>256</w:t>
            </w:r>
          </w:p>
        </w:tc>
        <w:tc>
          <w:tcPr>
            <w:tcW w:w="900" w:type="dxa"/>
            <w:vAlign w:val="center"/>
          </w:tcPr>
          <w:p w14:paraId="641F49B5" w14:textId="0F4C7F32" w:rsidR="00FA3139" w:rsidRDefault="00FA3139" w:rsidP="00FA3139">
            <w:pPr>
              <w:pStyle w:val="TAC"/>
              <w:rPr>
                <w:rFonts w:cs="Arial"/>
                <w:lang w:eastAsia="zh-CN"/>
              </w:rPr>
            </w:pPr>
            <w:r>
              <w:rPr>
                <w:rFonts w:cs="Arial"/>
                <w:lang w:eastAsia="zh-CN"/>
              </w:rPr>
              <w:t>4</w:t>
            </w:r>
          </w:p>
        </w:tc>
        <w:tc>
          <w:tcPr>
            <w:tcW w:w="632" w:type="dxa"/>
            <w:vAlign w:val="center"/>
          </w:tcPr>
          <w:p w14:paraId="1F5B9A18" w14:textId="5F9B95CC" w:rsidR="00FA3139" w:rsidRDefault="00FA3139" w:rsidP="00FA3139">
            <w:pPr>
              <w:pStyle w:val="TAC"/>
              <w:rPr>
                <w:rFonts w:cs="Arial"/>
                <w:lang w:eastAsia="zh-CN"/>
              </w:rPr>
            </w:pPr>
            <w:r>
              <w:rPr>
                <w:rFonts w:cs="Arial"/>
                <w:lang w:eastAsia="zh-CN"/>
              </w:rPr>
              <w:t>[-3.9]</w:t>
            </w:r>
          </w:p>
        </w:tc>
      </w:tr>
    </w:tbl>
    <w:p w14:paraId="037AF818" w14:textId="77777777" w:rsidR="00D544ED" w:rsidRPr="00340914" w:rsidRDefault="00D544ED" w:rsidP="00D544ED">
      <w:pPr>
        <w:rPr>
          <w:lang w:eastAsia="zh-CN"/>
        </w:rPr>
      </w:pPr>
    </w:p>
    <w:p w14:paraId="1F8C6EFD" w14:textId="77777777" w:rsidR="00D544ED" w:rsidRPr="00340914" w:rsidRDefault="00D544ED" w:rsidP="00D544ED">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D544ED" w:rsidRPr="00340914" w14:paraId="0757A245" w14:textId="77777777" w:rsidTr="003C7167">
        <w:trPr>
          <w:trHeight w:val="1444"/>
          <w:jc w:val="center"/>
        </w:trPr>
        <w:tc>
          <w:tcPr>
            <w:tcW w:w="744" w:type="dxa"/>
            <w:vAlign w:val="center"/>
          </w:tcPr>
          <w:p w14:paraId="698A9136"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03F1B264"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6A555DC6" w14:textId="77777777" w:rsidR="00D544ED" w:rsidRPr="00340914" w:rsidRDefault="00D544ED" w:rsidP="00D27C8A">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7FB5EA7" w14:textId="77777777" w:rsidR="00D544ED" w:rsidRPr="00340914" w:rsidRDefault="00D544ED" w:rsidP="00D27C8A">
            <w:pPr>
              <w:pStyle w:val="TAH"/>
              <w:rPr>
                <w:rFonts w:cs="Arial"/>
                <w:lang w:val="fr-FR" w:eastAsia="zh-CN"/>
              </w:rPr>
            </w:pPr>
            <w:r w:rsidRPr="00340914">
              <w:rPr>
                <w:rFonts w:cs="Arial"/>
                <w:lang w:val="fr-FR" w:eastAsia="zh-CN"/>
              </w:rPr>
              <w:t>correlation matrix</w:t>
            </w:r>
            <w:r w:rsidRPr="00340914">
              <w:rPr>
                <w:rFonts w:cs="Arial"/>
                <w:lang w:val="fr-FR"/>
              </w:rPr>
              <w:t xml:space="preserve"> (Annex B)</w:t>
            </w:r>
          </w:p>
        </w:tc>
        <w:tc>
          <w:tcPr>
            <w:tcW w:w="1080" w:type="dxa"/>
            <w:vAlign w:val="center"/>
          </w:tcPr>
          <w:p w14:paraId="316B11D3"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7397875E"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17311870"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51833AC2"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3271F58D"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804" w:type="dxa"/>
            <w:vAlign w:val="center"/>
          </w:tcPr>
          <w:p w14:paraId="58E5EA3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FA3139" w:rsidRPr="00340914" w14:paraId="4CAE6273" w14:textId="77777777" w:rsidTr="003C7167">
        <w:trPr>
          <w:trHeight w:val="492"/>
          <w:jc w:val="center"/>
        </w:trPr>
        <w:tc>
          <w:tcPr>
            <w:tcW w:w="744" w:type="dxa"/>
            <w:vAlign w:val="center"/>
          </w:tcPr>
          <w:p w14:paraId="47F8D375" w14:textId="5365FD1A" w:rsidR="00FA3139" w:rsidRPr="00340914" w:rsidRDefault="00FA3139" w:rsidP="00FA3139">
            <w:pPr>
              <w:pStyle w:val="TAC"/>
              <w:rPr>
                <w:rFonts w:cs="Arial"/>
                <w:lang w:eastAsia="zh-CN"/>
              </w:rPr>
            </w:pPr>
            <w:r w:rsidRPr="00340914">
              <w:rPr>
                <w:rFonts w:cs="Arial" w:hint="eastAsia"/>
                <w:lang w:eastAsia="zh-CN"/>
              </w:rPr>
              <w:t>1</w:t>
            </w:r>
          </w:p>
        </w:tc>
        <w:tc>
          <w:tcPr>
            <w:tcW w:w="744" w:type="dxa"/>
            <w:vAlign w:val="center"/>
          </w:tcPr>
          <w:p w14:paraId="2FD517A8" w14:textId="74F0FADF" w:rsidR="00FA3139" w:rsidRPr="00340914" w:rsidRDefault="00FA3139" w:rsidP="00FA3139">
            <w:pPr>
              <w:pStyle w:val="TAC"/>
              <w:rPr>
                <w:rFonts w:cs="Arial"/>
                <w:lang w:eastAsia="zh-CN"/>
              </w:rPr>
            </w:pPr>
            <w:r>
              <w:rPr>
                <w:rFonts w:cs="Arial"/>
                <w:lang w:eastAsia="zh-CN"/>
              </w:rPr>
              <w:t>1</w:t>
            </w:r>
          </w:p>
        </w:tc>
        <w:tc>
          <w:tcPr>
            <w:tcW w:w="1297" w:type="dxa"/>
            <w:vAlign w:val="center"/>
          </w:tcPr>
          <w:p w14:paraId="1CF94DF1" w14:textId="1DB722DF"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232FDC16" w14:textId="3CF2A5A8" w:rsidR="00FA3139" w:rsidRPr="00340914" w:rsidRDefault="00FA3139" w:rsidP="00FA3139">
            <w:pPr>
              <w:pStyle w:val="TAC"/>
              <w:rPr>
                <w:rFonts w:cs="Arial"/>
                <w:lang w:eastAsia="zh-CN"/>
              </w:rPr>
            </w:pPr>
            <w:r w:rsidRPr="00340914">
              <w:rPr>
                <w:rFonts w:cs="Arial" w:hint="eastAsia"/>
                <w:lang w:eastAsia="zh-CN"/>
              </w:rPr>
              <w:t>1</w:t>
            </w:r>
          </w:p>
        </w:tc>
        <w:tc>
          <w:tcPr>
            <w:tcW w:w="1170" w:type="dxa"/>
            <w:vAlign w:val="center"/>
          </w:tcPr>
          <w:p w14:paraId="7E1B010B" w14:textId="358D5F51" w:rsidR="00FA3139" w:rsidRPr="00340914" w:rsidRDefault="00FA3139" w:rsidP="00FA3139">
            <w:pPr>
              <w:pStyle w:val="TAC"/>
              <w:rPr>
                <w:rFonts w:cs="Arial"/>
                <w:lang w:eastAsia="zh-CN"/>
              </w:rPr>
            </w:pPr>
            <w:r>
              <w:rPr>
                <w:rFonts w:cs="Arial"/>
                <w:lang w:eastAsia="zh-CN"/>
              </w:rPr>
              <w:t>15KHz</w:t>
            </w:r>
          </w:p>
        </w:tc>
        <w:tc>
          <w:tcPr>
            <w:tcW w:w="990" w:type="dxa"/>
            <w:vAlign w:val="center"/>
          </w:tcPr>
          <w:p w14:paraId="6D040704" w14:textId="309C31D8" w:rsidR="00FA3139" w:rsidRPr="00340914" w:rsidRDefault="00FA3139" w:rsidP="00FA3139">
            <w:pPr>
              <w:pStyle w:val="TAC"/>
              <w:rPr>
                <w:rFonts w:cs="Arial"/>
                <w:lang w:eastAsia="zh-CN"/>
              </w:rPr>
            </w:pPr>
            <w:r>
              <w:rPr>
                <w:rFonts w:cs="Arial"/>
                <w:lang w:eastAsia="zh-CN"/>
              </w:rPr>
              <w:t>16 Hz</w:t>
            </w:r>
          </w:p>
        </w:tc>
        <w:tc>
          <w:tcPr>
            <w:tcW w:w="1170" w:type="dxa"/>
            <w:vAlign w:val="center"/>
          </w:tcPr>
          <w:p w14:paraId="4E8E26C1" w14:textId="5A5EC6F9" w:rsidR="00FA3139" w:rsidRPr="00340914" w:rsidRDefault="00FA3139" w:rsidP="00FA3139">
            <w:pPr>
              <w:pStyle w:val="TAC"/>
              <w:rPr>
                <w:rFonts w:cs="Arial"/>
                <w:lang w:eastAsia="zh-CN"/>
              </w:rPr>
            </w:pPr>
            <w:r>
              <w:rPr>
                <w:rFonts w:cs="Arial"/>
                <w:lang w:eastAsia="zh-CN"/>
              </w:rPr>
              <w:t>32</w:t>
            </w:r>
          </w:p>
        </w:tc>
        <w:tc>
          <w:tcPr>
            <w:tcW w:w="900" w:type="dxa"/>
            <w:vAlign w:val="center"/>
          </w:tcPr>
          <w:p w14:paraId="3E718F28" w14:textId="7330F3D9" w:rsidR="00FA3139" w:rsidRPr="00340914" w:rsidRDefault="00FA3139" w:rsidP="00FA3139">
            <w:pPr>
              <w:pStyle w:val="TAC"/>
              <w:rPr>
                <w:rFonts w:cs="Arial"/>
                <w:lang w:eastAsia="zh-CN"/>
              </w:rPr>
            </w:pPr>
            <w:r>
              <w:rPr>
                <w:rFonts w:cs="Arial"/>
                <w:lang w:eastAsia="zh-CN"/>
              </w:rPr>
              <w:t>16]</w:t>
            </w:r>
          </w:p>
        </w:tc>
        <w:tc>
          <w:tcPr>
            <w:tcW w:w="804" w:type="dxa"/>
            <w:vAlign w:val="center"/>
          </w:tcPr>
          <w:p w14:paraId="258DD197" w14:textId="3807B781" w:rsidR="00FA3139" w:rsidRPr="00340914" w:rsidRDefault="00FA3139" w:rsidP="00FA3139">
            <w:pPr>
              <w:pStyle w:val="TAC"/>
              <w:rPr>
                <w:rFonts w:cs="Arial"/>
                <w:lang w:eastAsia="zh-CN"/>
              </w:rPr>
            </w:pPr>
            <w:r>
              <w:rPr>
                <w:rFonts w:cs="Arial"/>
                <w:lang w:eastAsia="zh-CN"/>
              </w:rPr>
              <w:t>[5.1]</w:t>
            </w:r>
          </w:p>
        </w:tc>
      </w:tr>
      <w:tr w:rsidR="00FA3139" w:rsidRPr="00340914" w14:paraId="32CF35A2" w14:textId="77777777" w:rsidTr="003C7167">
        <w:trPr>
          <w:trHeight w:val="475"/>
          <w:jc w:val="center"/>
        </w:trPr>
        <w:tc>
          <w:tcPr>
            <w:tcW w:w="744" w:type="dxa"/>
            <w:vAlign w:val="center"/>
          </w:tcPr>
          <w:p w14:paraId="5903B263" w14:textId="14C94415" w:rsidR="00FA3139" w:rsidRDefault="00FA3139" w:rsidP="00FA3139">
            <w:pPr>
              <w:pStyle w:val="TAC"/>
              <w:rPr>
                <w:rFonts w:cs="Arial"/>
                <w:lang w:eastAsia="zh-CN"/>
              </w:rPr>
            </w:pPr>
            <w:r>
              <w:rPr>
                <w:rFonts w:cs="Arial" w:hint="eastAsia"/>
                <w:lang w:eastAsia="zh-CN"/>
              </w:rPr>
              <w:t>1</w:t>
            </w:r>
          </w:p>
        </w:tc>
        <w:tc>
          <w:tcPr>
            <w:tcW w:w="744" w:type="dxa"/>
            <w:vAlign w:val="center"/>
          </w:tcPr>
          <w:p w14:paraId="7DDF6D48" w14:textId="70B8C5AA" w:rsidR="00FA3139" w:rsidRDefault="00FA3139" w:rsidP="00FA3139">
            <w:pPr>
              <w:pStyle w:val="TAC"/>
              <w:rPr>
                <w:rFonts w:cs="Arial"/>
                <w:lang w:eastAsia="zh-CN"/>
              </w:rPr>
            </w:pPr>
            <w:r>
              <w:rPr>
                <w:rFonts w:cs="Arial" w:hint="eastAsia"/>
                <w:lang w:eastAsia="zh-CN"/>
              </w:rPr>
              <w:t>2</w:t>
            </w:r>
          </w:p>
        </w:tc>
        <w:tc>
          <w:tcPr>
            <w:tcW w:w="1297" w:type="dxa"/>
            <w:vAlign w:val="center"/>
          </w:tcPr>
          <w:p w14:paraId="7F7063E1" w14:textId="13C7CF91"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15B4B157" w14:textId="0EF0AE9A" w:rsidR="00FA3139" w:rsidRDefault="00FA3139" w:rsidP="00FA3139">
            <w:pPr>
              <w:pStyle w:val="TAC"/>
              <w:rPr>
                <w:rFonts w:cs="Arial"/>
                <w:lang w:eastAsia="zh-CN"/>
              </w:rPr>
            </w:pPr>
            <w:r>
              <w:rPr>
                <w:rFonts w:cs="Arial" w:hint="eastAsia"/>
                <w:lang w:eastAsia="zh-CN"/>
              </w:rPr>
              <w:t>1</w:t>
            </w:r>
          </w:p>
        </w:tc>
        <w:tc>
          <w:tcPr>
            <w:tcW w:w="1170" w:type="dxa"/>
            <w:vAlign w:val="center"/>
          </w:tcPr>
          <w:p w14:paraId="50042129" w14:textId="0698CCF1" w:rsidR="00FA3139" w:rsidRPr="00340914" w:rsidRDefault="00FA3139" w:rsidP="00FA3139">
            <w:pPr>
              <w:pStyle w:val="TAC"/>
              <w:rPr>
                <w:rFonts w:cs="Arial"/>
                <w:lang w:eastAsia="zh-CN"/>
              </w:rPr>
            </w:pPr>
            <w:r>
              <w:rPr>
                <w:rFonts w:cs="Arial"/>
                <w:lang w:eastAsia="zh-CN"/>
              </w:rPr>
              <w:t>15KHz</w:t>
            </w:r>
          </w:p>
        </w:tc>
        <w:tc>
          <w:tcPr>
            <w:tcW w:w="990" w:type="dxa"/>
            <w:vAlign w:val="center"/>
          </w:tcPr>
          <w:p w14:paraId="4978F178" w14:textId="75F2EEC4" w:rsidR="00FA3139" w:rsidRDefault="00FA3139" w:rsidP="00FA3139">
            <w:pPr>
              <w:pStyle w:val="TAC"/>
              <w:rPr>
                <w:rFonts w:cs="Arial"/>
                <w:lang w:eastAsia="zh-CN"/>
              </w:rPr>
            </w:pPr>
            <w:r>
              <w:rPr>
                <w:rFonts w:cs="Arial"/>
                <w:lang w:eastAsia="zh-CN"/>
              </w:rPr>
              <w:t>16 Hz</w:t>
            </w:r>
          </w:p>
        </w:tc>
        <w:tc>
          <w:tcPr>
            <w:tcW w:w="1170" w:type="dxa"/>
            <w:vAlign w:val="center"/>
          </w:tcPr>
          <w:p w14:paraId="3FD45EB0" w14:textId="7DB26D1A" w:rsidR="00FA3139" w:rsidRDefault="00FA3139" w:rsidP="00FA3139">
            <w:pPr>
              <w:pStyle w:val="TAC"/>
              <w:rPr>
                <w:rFonts w:cs="Arial"/>
                <w:lang w:eastAsia="zh-CN"/>
              </w:rPr>
            </w:pPr>
            <w:r>
              <w:rPr>
                <w:rFonts w:cs="Arial"/>
                <w:lang w:eastAsia="zh-CN"/>
              </w:rPr>
              <w:t>32</w:t>
            </w:r>
          </w:p>
        </w:tc>
        <w:tc>
          <w:tcPr>
            <w:tcW w:w="900" w:type="dxa"/>
            <w:vAlign w:val="center"/>
          </w:tcPr>
          <w:p w14:paraId="51415476" w14:textId="4A8F4E38" w:rsidR="00FA3139" w:rsidRDefault="00FA3139" w:rsidP="00FA3139">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52521A7E" w14:textId="4EE4EC09" w:rsidR="00FA3139" w:rsidRDefault="00FA3139" w:rsidP="00FA3139">
            <w:pPr>
              <w:pStyle w:val="TAC"/>
              <w:rPr>
                <w:rFonts w:cs="Arial"/>
                <w:lang w:eastAsia="zh-CN"/>
              </w:rPr>
            </w:pPr>
            <w:r>
              <w:rPr>
                <w:rFonts w:cs="Arial"/>
                <w:lang w:eastAsia="zh-CN"/>
              </w:rPr>
              <w:t>[-3.3]</w:t>
            </w:r>
          </w:p>
        </w:tc>
      </w:tr>
    </w:tbl>
    <w:p w14:paraId="524943DE" w14:textId="77777777" w:rsidR="00D544ED" w:rsidRDefault="00D544ED" w:rsidP="00D544ED"/>
    <w:p w14:paraId="05284D5E" w14:textId="77777777" w:rsidR="00D544ED" w:rsidRPr="00340914" w:rsidRDefault="00D544ED" w:rsidP="00D544ED">
      <w:pPr>
        <w:pStyle w:val="Heading3"/>
        <w:rPr>
          <w:lang w:eastAsia="zh-CN"/>
        </w:rPr>
      </w:pPr>
      <w:bookmarkStart w:id="1361" w:name="_Toc20997885"/>
      <w:bookmarkStart w:id="1362" w:name="_Toc29478564"/>
      <w:bookmarkStart w:id="1363" w:name="_Toc35933162"/>
      <w:bookmarkStart w:id="1364" w:name="_Toc35935450"/>
      <w:bookmarkStart w:id="1365" w:name="_Toc37163034"/>
      <w:bookmarkStart w:id="1366" w:name="_Toc37173362"/>
      <w:bookmarkStart w:id="1367" w:name="_Toc37173614"/>
      <w:bookmarkStart w:id="1368" w:name="_Toc44754170"/>
      <w:bookmarkStart w:id="1369" w:name="_Toc45825598"/>
      <w:bookmarkStart w:id="1370" w:name="_Toc45825850"/>
      <w:bookmarkStart w:id="1371" w:name="_Toc45826102"/>
      <w:bookmarkStart w:id="1372" w:name="_Toc45826354"/>
      <w:bookmarkStart w:id="1373" w:name="_Toc52466520"/>
      <w:bookmarkStart w:id="1374" w:name="_Toc66869505"/>
      <w:bookmarkStart w:id="1375" w:name="_Toc66872323"/>
      <w:bookmarkStart w:id="1376" w:name="_Toc75173480"/>
      <w:bookmarkStart w:id="1377" w:name="_Toc76497296"/>
      <w:bookmarkStart w:id="1378" w:name="_Toc82894097"/>
      <w:bookmarkStart w:id="1379" w:name="_Toc89684628"/>
      <w:bookmarkStart w:id="1380" w:name="_Toc98574769"/>
      <w:bookmarkStart w:id="1381" w:name="_Toc137240696"/>
      <w:bookmarkStart w:id="1382" w:name="_Toc137244795"/>
      <w:bookmarkStart w:id="1383" w:name="_Toc138894009"/>
      <w:bookmarkStart w:id="1384" w:name="_Toc138894241"/>
      <w:bookmarkStart w:id="1385" w:name="_Toc145036634"/>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762CBB5A" w14:textId="77777777" w:rsidR="00D544ED" w:rsidRPr="00340914" w:rsidRDefault="00D544ED" w:rsidP="00D544ED">
      <w:pPr>
        <w:pStyle w:val="Heading4"/>
      </w:pPr>
      <w:bookmarkStart w:id="1386" w:name="_Toc20997886"/>
      <w:bookmarkStart w:id="1387" w:name="_Toc29478565"/>
      <w:bookmarkStart w:id="1388" w:name="_Toc35933163"/>
      <w:bookmarkStart w:id="1389" w:name="_Toc35935451"/>
      <w:bookmarkStart w:id="1390" w:name="_Toc37163035"/>
      <w:bookmarkStart w:id="1391" w:name="_Toc37173363"/>
      <w:bookmarkStart w:id="1392" w:name="_Toc37173615"/>
      <w:bookmarkStart w:id="1393" w:name="_Toc44754171"/>
      <w:bookmarkStart w:id="1394" w:name="_Toc45825599"/>
      <w:bookmarkStart w:id="1395" w:name="_Toc45825851"/>
      <w:bookmarkStart w:id="1396" w:name="_Toc45826103"/>
      <w:bookmarkStart w:id="1397" w:name="_Toc45826355"/>
      <w:bookmarkStart w:id="1398" w:name="_Toc52466521"/>
      <w:bookmarkStart w:id="1399" w:name="_Toc66869506"/>
      <w:bookmarkStart w:id="1400" w:name="_Toc66872324"/>
      <w:bookmarkStart w:id="1401" w:name="_Toc75173481"/>
      <w:bookmarkStart w:id="1402" w:name="_Toc76497297"/>
      <w:bookmarkStart w:id="1403" w:name="_Toc82894098"/>
      <w:bookmarkStart w:id="1404" w:name="_Toc89684629"/>
      <w:bookmarkStart w:id="1405" w:name="_Toc98574770"/>
      <w:bookmarkStart w:id="1406" w:name="_Toc137240697"/>
      <w:bookmarkStart w:id="1407" w:name="_Toc137244796"/>
      <w:bookmarkStart w:id="1408" w:name="_Toc138894010"/>
      <w:bookmarkStart w:id="1409" w:name="_Toc138894242"/>
      <w:bookmarkStart w:id="1410" w:name="_Toc145036635"/>
      <w:r w:rsidRPr="00340914">
        <w:rPr>
          <w:rFonts w:hint="eastAsia"/>
        </w:rPr>
        <w:t>8.</w:t>
      </w:r>
      <w:r>
        <w:t>5</w:t>
      </w:r>
      <w:r w:rsidRPr="00340914">
        <w:rPr>
          <w:rFonts w:hint="eastAsia"/>
        </w:rPr>
        <w:t>.3.1</w:t>
      </w:r>
      <w:r w:rsidRPr="00340914">
        <w:tab/>
        <w:t>NPRACH False alarm probability</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1411" w:name="_Toc20997887"/>
      <w:bookmarkStart w:id="1412" w:name="_Toc29478566"/>
      <w:bookmarkStart w:id="1413" w:name="_Toc35933164"/>
      <w:bookmarkStart w:id="1414" w:name="_Toc35935452"/>
      <w:bookmarkStart w:id="1415" w:name="_Toc37163036"/>
      <w:bookmarkStart w:id="1416" w:name="_Toc37173364"/>
      <w:bookmarkStart w:id="1417" w:name="_Toc37173616"/>
      <w:bookmarkStart w:id="1418" w:name="_Toc44754172"/>
      <w:bookmarkStart w:id="1419" w:name="_Toc45825600"/>
      <w:bookmarkStart w:id="1420" w:name="_Toc45825852"/>
      <w:bookmarkStart w:id="1421" w:name="_Toc45826104"/>
      <w:bookmarkStart w:id="1422" w:name="_Toc45826356"/>
      <w:bookmarkStart w:id="1423" w:name="_Toc52466522"/>
      <w:bookmarkStart w:id="1424" w:name="_Toc66869507"/>
      <w:bookmarkStart w:id="1425" w:name="_Toc66872325"/>
      <w:bookmarkStart w:id="1426" w:name="_Toc75173482"/>
      <w:bookmarkStart w:id="1427" w:name="_Toc76497298"/>
      <w:bookmarkStart w:id="1428" w:name="_Toc82894099"/>
      <w:bookmarkStart w:id="1429" w:name="_Toc89684630"/>
      <w:bookmarkStart w:id="1430" w:name="_Toc98574771"/>
      <w:bookmarkStart w:id="1431" w:name="_Toc137240698"/>
      <w:bookmarkStart w:id="1432" w:name="_Toc137244797"/>
      <w:bookmarkStart w:id="1433" w:name="_Toc138894011"/>
      <w:bookmarkStart w:id="1434" w:name="_Toc138894243"/>
      <w:bookmarkStart w:id="1435" w:name="_Toc145036636"/>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1436" w:name="_Toc20997888"/>
      <w:bookmarkStart w:id="1437" w:name="_Toc29478567"/>
      <w:bookmarkStart w:id="1438" w:name="_Toc35933165"/>
      <w:bookmarkStart w:id="1439" w:name="_Toc35935453"/>
      <w:bookmarkStart w:id="1440" w:name="_Toc37163037"/>
      <w:bookmarkStart w:id="1441" w:name="_Toc37173365"/>
      <w:bookmarkStart w:id="1442" w:name="_Toc37173617"/>
      <w:bookmarkStart w:id="1443" w:name="_Toc44754173"/>
      <w:bookmarkStart w:id="1444" w:name="_Toc45825601"/>
      <w:bookmarkStart w:id="1445" w:name="_Toc45825853"/>
      <w:bookmarkStart w:id="1446" w:name="_Toc45826105"/>
      <w:bookmarkStart w:id="1447" w:name="_Toc45826357"/>
      <w:bookmarkStart w:id="1448" w:name="_Toc52466523"/>
      <w:bookmarkStart w:id="1449" w:name="_Toc66869508"/>
      <w:bookmarkStart w:id="1450" w:name="_Toc66872326"/>
      <w:bookmarkStart w:id="1451" w:name="_Toc75173483"/>
      <w:bookmarkStart w:id="1452" w:name="_Toc76497299"/>
      <w:bookmarkStart w:id="1453" w:name="_Toc82894100"/>
      <w:bookmarkStart w:id="1454" w:name="_Toc89684631"/>
      <w:bookmarkStart w:id="1455" w:name="_Toc98574772"/>
      <w:bookmarkStart w:id="1456" w:name="_Toc137240699"/>
      <w:bookmarkStart w:id="1457" w:name="_Toc137244798"/>
      <w:bookmarkStart w:id="1458" w:name="_Toc138894012"/>
      <w:bookmarkStart w:id="1459" w:name="_Toc138894244"/>
      <w:bookmarkStart w:id="1460" w:name="_Toc145036637"/>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15381243" w14:textId="77777777"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For NTN-TDLA100 and NTN-TDLC5, a timing estimation erros occurs if the estimation error of the timing of the largest delay path is larger than the time orror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77777777" w:rsidR="00D544ED" w:rsidRDefault="00D544ED"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77777777" w:rsidR="00D544ED" w:rsidRDefault="00D544ED" w:rsidP="00D27C8A">
            <w:pPr>
              <w:pStyle w:val="TAH"/>
              <w:rPr>
                <w:lang w:eastAsia="zh-CN"/>
              </w:rPr>
            </w:pPr>
            <w:r>
              <w:rPr>
                <w:lang w:eastAsia="zh-CN"/>
              </w:rPr>
              <w:t>NTN-TDLA100</w:t>
            </w:r>
          </w:p>
        </w:tc>
      </w:tr>
      <w:tr w:rsidR="00D544ED"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lang w:eastAsia="zh-CN"/>
              </w:rPr>
            </w:pPr>
            <w:r>
              <w:rPr>
                <w:lang w:eastAsia="zh-CN"/>
              </w:rPr>
              <w:t>3.646us</w:t>
            </w:r>
          </w:p>
        </w:tc>
      </w:tr>
      <w:tr w:rsidR="00D544ED"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1461" w:name="_Toc20997889"/>
      <w:bookmarkStart w:id="1462" w:name="_Toc29478568"/>
      <w:bookmarkStart w:id="1463" w:name="_Toc35933166"/>
      <w:bookmarkStart w:id="1464" w:name="_Toc35935454"/>
      <w:bookmarkStart w:id="1465" w:name="_Toc37163038"/>
      <w:bookmarkStart w:id="1466" w:name="_Toc37173366"/>
      <w:bookmarkStart w:id="1467" w:name="_Toc37173618"/>
      <w:bookmarkStart w:id="1468" w:name="_Toc44754174"/>
      <w:bookmarkStart w:id="1469" w:name="_Toc45825602"/>
      <w:bookmarkStart w:id="1470" w:name="_Toc45825854"/>
      <w:bookmarkStart w:id="1471" w:name="_Toc45826106"/>
      <w:bookmarkStart w:id="1472" w:name="_Toc45826358"/>
      <w:bookmarkStart w:id="1473" w:name="_Toc52466524"/>
      <w:bookmarkStart w:id="1474" w:name="_Toc66869509"/>
      <w:bookmarkStart w:id="1475" w:name="_Toc66872327"/>
      <w:bookmarkStart w:id="1476" w:name="_Toc75173484"/>
      <w:bookmarkStart w:id="1477" w:name="_Toc76497300"/>
      <w:bookmarkStart w:id="1478" w:name="_Toc82894101"/>
      <w:bookmarkStart w:id="1479" w:name="_Toc89684632"/>
      <w:bookmarkStart w:id="1480" w:name="_Toc98574773"/>
      <w:bookmarkStart w:id="1481" w:name="_Toc137240700"/>
      <w:bookmarkStart w:id="1482" w:name="_Toc137244799"/>
      <w:bookmarkStart w:id="1483" w:name="_Toc138894013"/>
      <w:bookmarkStart w:id="1484" w:name="_Toc138894245"/>
      <w:bookmarkStart w:id="1485" w:name="_Toc145036638"/>
      <w:r w:rsidRPr="00340914">
        <w:t>8.</w:t>
      </w:r>
      <w:r>
        <w:t>5</w:t>
      </w:r>
      <w:r w:rsidRPr="00340914">
        <w:t>.3.2.1</w:t>
      </w:r>
      <w:r w:rsidRPr="00340914">
        <w:tab/>
        <w:t>Minimum requirements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03E719F5" w14:textId="77777777" w:rsidR="00D544ED" w:rsidRPr="00340914" w:rsidRDefault="00D544ED" w:rsidP="00D544ED">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trPr>
        <w:tc>
          <w:tcPr>
            <w:tcW w:w="1061" w:type="dxa"/>
            <w:vMerge w:val="restart"/>
          </w:tcPr>
          <w:p w14:paraId="53DB72E4"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24D3791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FD8F5D1" w14:textId="77777777" w:rsidR="00D544ED" w:rsidRPr="00340914" w:rsidRDefault="00D544ED" w:rsidP="00D27C8A">
            <w:pPr>
              <w:pStyle w:val="TAH"/>
              <w:rPr>
                <w:rFonts w:cs="Arial"/>
                <w:bCs/>
                <w:szCs w:val="18"/>
                <w:lang w:eastAsia="zh-CN"/>
              </w:rPr>
            </w:pPr>
            <w:r>
              <w:rPr>
                <w:rFonts w:cs="Arial" w:hint="eastAsia"/>
                <w:bCs/>
                <w:szCs w:val="18"/>
                <w:lang w:eastAsia="zh-CN"/>
              </w:rPr>
              <w:t>T</w:t>
            </w:r>
            <w:r>
              <w:rPr>
                <w:rFonts w:cs="Arial"/>
                <w:bCs/>
                <w:szCs w:val="18"/>
                <w:lang w:eastAsia="zh-CN"/>
              </w:rPr>
              <w:t>xDuration</w:t>
            </w:r>
          </w:p>
        </w:tc>
        <w:tc>
          <w:tcPr>
            <w:tcW w:w="1082" w:type="dxa"/>
            <w:vMerge w:val="restart"/>
          </w:tcPr>
          <w:p w14:paraId="215B2EF1" w14:textId="77777777" w:rsidR="00D544ED" w:rsidRPr="00340914" w:rsidRDefault="00D544ED" w:rsidP="00D27C8A">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2248920" w14:textId="77777777" w:rsidR="00D544ED" w:rsidRPr="00340914" w:rsidRDefault="00D544ED" w:rsidP="00D27C8A">
            <w:pPr>
              <w:pStyle w:val="TAH"/>
              <w:rPr>
                <w:rFonts w:cs="Arial"/>
                <w:bCs/>
                <w:szCs w:val="18"/>
                <w:lang w:eastAsia="ja-JP"/>
              </w:rPr>
            </w:pPr>
            <w:r w:rsidRPr="00340914">
              <w:rPr>
                <w:rFonts w:cs="Arial"/>
                <w:bCs/>
                <w:szCs w:val="18"/>
                <w:lang w:eastAsia="ja-JP"/>
              </w:rPr>
              <w:t>Propagation conditions and correlation matrix (Annex B)</w:t>
            </w:r>
          </w:p>
        </w:tc>
        <w:tc>
          <w:tcPr>
            <w:tcW w:w="1090" w:type="dxa"/>
            <w:vMerge w:val="restart"/>
          </w:tcPr>
          <w:p w14:paraId="0EAD6599" w14:textId="77777777" w:rsidR="00D544ED" w:rsidRPr="00340914" w:rsidRDefault="00D544ED" w:rsidP="00D27C8A">
            <w:pPr>
              <w:pStyle w:val="TAH"/>
              <w:rPr>
                <w:rFonts w:cs="Arial"/>
                <w:bCs/>
                <w:szCs w:val="18"/>
                <w:lang w:eastAsia="ja-JP"/>
              </w:rPr>
            </w:pPr>
            <w:r w:rsidRPr="00340914">
              <w:rPr>
                <w:rFonts w:cs="Arial"/>
                <w:bCs/>
                <w:szCs w:val="18"/>
                <w:lang w:eastAsia="ja-JP"/>
              </w:rPr>
              <w:t>Frequency offset</w:t>
            </w:r>
          </w:p>
        </w:tc>
        <w:tc>
          <w:tcPr>
            <w:tcW w:w="3078" w:type="dxa"/>
            <w:gridSpan w:val="2"/>
          </w:tcPr>
          <w:p w14:paraId="2D1F514F"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D544ED" w:rsidRPr="00340914" w14:paraId="656CAB70" w14:textId="77777777" w:rsidTr="00D27C8A">
        <w:trPr>
          <w:trHeight w:val="451"/>
        </w:trPr>
        <w:tc>
          <w:tcPr>
            <w:tcW w:w="1061" w:type="dxa"/>
            <w:vMerge/>
          </w:tcPr>
          <w:p w14:paraId="1871EABF" w14:textId="77777777" w:rsidR="00D544ED" w:rsidRPr="00340914" w:rsidRDefault="00D544ED" w:rsidP="00D27C8A">
            <w:pPr>
              <w:pStyle w:val="TAH"/>
              <w:rPr>
                <w:rFonts w:cs="Arial"/>
                <w:bCs/>
                <w:szCs w:val="18"/>
                <w:lang w:eastAsia="ja-JP"/>
              </w:rPr>
            </w:pPr>
          </w:p>
        </w:tc>
        <w:tc>
          <w:tcPr>
            <w:tcW w:w="1065" w:type="dxa"/>
            <w:vMerge/>
          </w:tcPr>
          <w:p w14:paraId="65476BDD" w14:textId="77777777" w:rsidR="00D544ED" w:rsidRPr="00340914" w:rsidRDefault="00D544ED" w:rsidP="00D27C8A">
            <w:pPr>
              <w:pStyle w:val="TAH"/>
              <w:rPr>
                <w:rFonts w:cs="Arial"/>
                <w:bCs/>
                <w:szCs w:val="18"/>
                <w:lang w:eastAsia="ja-JP"/>
              </w:rPr>
            </w:pPr>
          </w:p>
        </w:tc>
        <w:tc>
          <w:tcPr>
            <w:tcW w:w="1082" w:type="dxa"/>
            <w:vMerge/>
          </w:tcPr>
          <w:p w14:paraId="0001EC42" w14:textId="77777777" w:rsidR="00D544ED" w:rsidRPr="00340914" w:rsidRDefault="00D544ED" w:rsidP="00D27C8A">
            <w:pPr>
              <w:pStyle w:val="TAH"/>
              <w:rPr>
                <w:rFonts w:cs="Arial"/>
                <w:bCs/>
                <w:szCs w:val="18"/>
                <w:lang w:eastAsia="ja-JP"/>
              </w:rPr>
            </w:pPr>
          </w:p>
        </w:tc>
        <w:tc>
          <w:tcPr>
            <w:tcW w:w="1082" w:type="dxa"/>
            <w:vMerge/>
          </w:tcPr>
          <w:p w14:paraId="64D153D3" w14:textId="77777777" w:rsidR="00D544ED" w:rsidRPr="00340914" w:rsidRDefault="00D544ED" w:rsidP="00D27C8A">
            <w:pPr>
              <w:pStyle w:val="TAH"/>
              <w:rPr>
                <w:rFonts w:cs="Arial"/>
                <w:bCs/>
                <w:szCs w:val="18"/>
                <w:lang w:eastAsia="ja-JP"/>
              </w:rPr>
            </w:pPr>
          </w:p>
        </w:tc>
        <w:tc>
          <w:tcPr>
            <w:tcW w:w="1603" w:type="dxa"/>
            <w:vMerge/>
          </w:tcPr>
          <w:p w14:paraId="4D89BA2B" w14:textId="77777777" w:rsidR="00D544ED" w:rsidRPr="00340914" w:rsidRDefault="00D544ED" w:rsidP="00D27C8A">
            <w:pPr>
              <w:pStyle w:val="TAH"/>
              <w:rPr>
                <w:rFonts w:cs="Arial"/>
                <w:bCs/>
                <w:szCs w:val="18"/>
                <w:lang w:eastAsia="ja-JP"/>
              </w:rPr>
            </w:pPr>
          </w:p>
        </w:tc>
        <w:tc>
          <w:tcPr>
            <w:tcW w:w="1090" w:type="dxa"/>
            <w:vMerge/>
          </w:tcPr>
          <w:p w14:paraId="37B7D645" w14:textId="77777777" w:rsidR="00D544ED" w:rsidRPr="00340914" w:rsidRDefault="00D544ED" w:rsidP="00D27C8A">
            <w:pPr>
              <w:pStyle w:val="TAH"/>
              <w:rPr>
                <w:rFonts w:cs="Arial"/>
                <w:bCs/>
                <w:szCs w:val="18"/>
                <w:lang w:eastAsia="ja-JP"/>
              </w:rPr>
            </w:pPr>
          </w:p>
        </w:tc>
        <w:tc>
          <w:tcPr>
            <w:tcW w:w="1583" w:type="dxa"/>
          </w:tcPr>
          <w:p w14:paraId="22A3D5F5"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Preamble format 0</w:t>
            </w:r>
          </w:p>
        </w:tc>
        <w:tc>
          <w:tcPr>
            <w:tcW w:w="1495" w:type="dxa"/>
          </w:tcPr>
          <w:p w14:paraId="0253D70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FA3139" w:rsidRPr="00340914" w14:paraId="388322DD" w14:textId="77777777" w:rsidTr="00D27C8A">
        <w:trPr>
          <w:trHeight w:val="210"/>
        </w:trPr>
        <w:tc>
          <w:tcPr>
            <w:tcW w:w="1061" w:type="dxa"/>
          </w:tcPr>
          <w:p w14:paraId="14F9D29E" w14:textId="7CF79A2D" w:rsidR="00FA3139" w:rsidRPr="00340914" w:rsidRDefault="00FA3139" w:rsidP="00FA3139">
            <w:pPr>
              <w:pStyle w:val="TAC"/>
              <w:rPr>
                <w:rFonts w:cs="Arial"/>
                <w:szCs w:val="18"/>
                <w:lang w:eastAsia="zh-CN"/>
              </w:rPr>
            </w:pPr>
            <w:r>
              <w:rPr>
                <w:rFonts w:cs="Arial"/>
                <w:szCs w:val="18"/>
                <w:lang w:eastAsia="zh-CN"/>
              </w:rPr>
              <w:t>1</w:t>
            </w:r>
          </w:p>
        </w:tc>
        <w:tc>
          <w:tcPr>
            <w:tcW w:w="1065" w:type="dxa"/>
          </w:tcPr>
          <w:p w14:paraId="4F11A33B" w14:textId="3267CE47" w:rsidR="00FA3139" w:rsidRPr="00340914" w:rsidRDefault="00FA3139" w:rsidP="00FA3139">
            <w:pPr>
              <w:pStyle w:val="TAC"/>
              <w:rPr>
                <w:rFonts w:cs="Arial"/>
                <w:szCs w:val="18"/>
                <w:lang w:eastAsia="zh-CN"/>
              </w:rPr>
            </w:pPr>
            <w:r>
              <w:rPr>
                <w:rFonts w:cs="Arial"/>
                <w:szCs w:val="18"/>
                <w:lang w:eastAsia="zh-CN"/>
              </w:rPr>
              <w:t>1</w:t>
            </w:r>
          </w:p>
        </w:tc>
        <w:tc>
          <w:tcPr>
            <w:tcW w:w="1082" w:type="dxa"/>
          </w:tcPr>
          <w:p w14:paraId="72AFF23C" w14:textId="57B860B0" w:rsidR="00FA3139" w:rsidRDefault="00FA3139" w:rsidP="00FA3139">
            <w:pPr>
              <w:pStyle w:val="TAC"/>
              <w:rPr>
                <w:rFonts w:cs="Arial"/>
                <w:szCs w:val="18"/>
                <w:lang w:eastAsia="zh-CN"/>
              </w:rPr>
            </w:pPr>
            <w:r>
              <w:rPr>
                <w:rFonts w:cs="Arial"/>
                <w:szCs w:val="18"/>
                <w:lang w:eastAsia="zh-CN"/>
              </w:rPr>
              <w:t>8</w:t>
            </w:r>
          </w:p>
        </w:tc>
        <w:tc>
          <w:tcPr>
            <w:tcW w:w="1082" w:type="dxa"/>
          </w:tcPr>
          <w:p w14:paraId="62ECE5E6" w14:textId="69419BF0" w:rsidR="00FA3139" w:rsidRPr="00340914" w:rsidRDefault="00FA3139" w:rsidP="00FA3139">
            <w:pPr>
              <w:pStyle w:val="TAC"/>
              <w:rPr>
                <w:rFonts w:cs="Arial"/>
                <w:szCs w:val="18"/>
                <w:lang w:eastAsia="zh-CN"/>
              </w:rPr>
            </w:pPr>
            <w:r>
              <w:rPr>
                <w:rFonts w:cs="Arial" w:hint="eastAsia"/>
                <w:szCs w:val="18"/>
                <w:lang w:eastAsia="zh-CN"/>
              </w:rPr>
              <w:t>8</w:t>
            </w:r>
          </w:p>
        </w:tc>
        <w:tc>
          <w:tcPr>
            <w:tcW w:w="1603" w:type="dxa"/>
          </w:tcPr>
          <w:p w14:paraId="353C9D5E" w14:textId="7664FFD2" w:rsidR="00FA3139" w:rsidRPr="00340914" w:rsidRDefault="00FA3139" w:rsidP="00FA3139">
            <w:pPr>
              <w:pStyle w:val="TAC"/>
              <w:rPr>
                <w:rFonts w:cs="Arial"/>
                <w:szCs w:val="18"/>
                <w:lang w:eastAsia="zh-CN"/>
              </w:rPr>
            </w:pPr>
            <w:r>
              <w:rPr>
                <w:rFonts w:cs="Arial"/>
                <w:szCs w:val="18"/>
                <w:lang w:eastAsia="zh-CN"/>
              </w:rPr>
              <w:t>NTN-TDLA100-1</w:t>
            </w:r>
          </w:p>
        </w:tc>
        <w:tc>
          <w:tcPr>
            <w:tcW w:w="1090" w:type="dxa"/>
          </w:tcPr>
          <w:p w14:paraId="716DFFCE" w14:textId="2181479A" w:rsidR="00FA3139" w:rsidRPr="00340914" w:rsidRDefault="00FA3139" w:rsidP="00FA3139">
            <w:pPr>
              <w:pStyle w:val="TAC"/>
              <w:rPr>
                <w:rFonts w:cs="Arial"/>
                <w:szCs w:val="18"/>
                <w:lang w:eastAsia="zh-CN"/>
              </w:rPr>
            </w:pPr>
            <w:r>
              <w:rPr>
                <w:rFonts w:cs="Arial"/>
                <w:szCs w:val="18"/>
                <w:lang w:eastAsia="zh-CN"/>
              </w:rPr>
              <w:t>200 Hz</w:t>
            </w:r>
          </w:p>
        </w:tc>
        <w:tc>
          <w:tcPr>
            <w:tcW w:w="1583" w:type="dxa"/>
          </w:tcPr>
          <w:p w14:paraId="23FB67D1" w14:textId="7A59FD74" w:rsidR="00FA3139" w:rsidRPr="00340914" w:rsidRDefault="00FA3139" w:rsidP="00FA3139">
            <w:pPr>
              <w:pStyle w:val="TAC"/>
              <w:rPr>
                <w:rFonts w:cs="Arial"/>
                <w:szCs w:val="18"/>
                <w:lang w:eastAsia="zh-CN"/>
              </w:rPr>
            </w:pPr>
            <w:r>
              <w:rPr>
                <w:rFonts w:cs="Arial"/>
                <w:szCs w:val="18"/>
                <w:lang w:eastAsia="zh-CN"/>
              </w:rPr>
              <w:t>[13.3]</w:t>
            </w:r>
          </w:p>
        </w:tc>
        <w:tc>
          <w:tcPr>
            <w:tcW w:w="1495" w:type="dxa"/>
          </w:tcPr>
          <w:p w14:paraId="7ECA78A4" w14:textId="77A4ACA5" w:rsidR="00FA3139" w:rsidRPr="00340914" w:rsidRDefault="00FA3139" w:rsidP="00FA3139">
            <w:pPr>
              <w:pStyle w:val="TAC"/>
              <w:rPr>
                <w:rFonts w:cs="Arial"/>
                <w:szCs w:val="18"/>
                <w:lang w:eastAsia="zh-CN"/>
              </w:rPr>
            </w:pPr>
            <w:r>
              <w:rPr>
                <w:rFonts w:cs="Arial"/>
                <w:szCs w:val="18"/>
                <w:lang w:eastAsia="zh-CN"/>
              </w:rPr>
              <w:t>[13.7]</w:t>
            </w:r>
          </w:p>
        </w:tc>
      </w:tr>
      <w:tr w:rsidR="00FA3139" w:rsidRPr="00340914" w14:paraId="3C9568C2" w14:textId="77777777" w:rsidTr="00D27C8A">
        <w:trPr>
          <w:trHeight w:val="220"/>
        </w:trPr>
        <w:tc>
          <w:tcPr>
            <w:tcW w:w="1061" w:type="dxa"/>
          </w:tcPr>
          <w:p w14:paraId="19DD58B8" w14:textId="256BD3D1" w:rsidR="00FA3139" w:rsidRDefault="00FA3139" w:rsidP="00FA3139">
            <w:pPr>
              <w:pStyle w:val="TAC"/>
              <w:rPr>
                <w:rFonts w:cs="Arial"/>
                <w:szCs w:val="18"/>
                <w:lang w:eastAsia="zh-CN"/>
              </w:rPr>
            </w:pPr>
            <w:r>
              <w:rPr>
                <w:rFonts w:cs="Arial" w:hint="eastAsia"/>
                <w:szCs w:val="18"/>
                <w:lang w:eastAsia="zh-CN"/>
              </w:rPr>
              <w:t>1</w:t>
            </w:r>
          </w:p>
        </w:tc>
        <w:tc>
          <w:tcPr>
            <w:tcW w:w="1065" w:type="dxa"/>
          </w:tcPr>
          <w:p w14:paraId="5BA15BEA" w14:textId="7049EEEB" w:rsidR="00FA3139" w:rsidRDefault="00FA3139" w:rsidP="00FA3139">
            <w:pPr>
              <w:pStyle w:val="TAC"/>
              <w:rPr>
                <w:rFonts w:cs="Arial"/>
                <w:szCs w:val="18"/>
                <w:lang w:eastAsia="zh-CN"/>
              </w:rPr>
            </w:pPr>
            <w:r>
              <w:rPr>
                <w:rFonts w:cs="Arial" w:hint="eastAsia"/>
                <w:szCs w:val="18"/>
                <w:lang w:eastAsia="zh-CN"/>
              </w:rPr>
              <w:t>1</w:t>
            </w:r>
          </w:p>
        </w:tc>
        <w:tc>
          <w:tcPr>
            <w:tcW w:w="1082" w:type="dxa"/>
          </w:tcPr>
          <w:p w14:paraId="58500E60" w14:textId="727EEA26" w:rsidR="00FA3139" w:rsidRDefault="00FA3139" w:rsidP="00FA3139">
            <w:pPr>
              <w:pStyle w:val="TAC"/>
              <w:rPr>
                <w:rFonts w:cs="Arial"/>
                <w:szCs w:val="18"/>
                <w:lang w:eastAsia="zh-CN"/>
              </w:rPr>
            </w:pPr>
            <w:r>
              <w:rPr>
                <w:rFonts w:cs="Arial"/>
                <w:szCs w:val="18"/>
                <w:lang w:eastAsia="zh-CN"/>
              </w:rPr>
              <w:t>16</w:t>
            </w:r>
          </w:p>
        </w:tc>
        <w:tc>
          <w:tcPr>
            <w:tcW w:w="1082" w:type="dxa"/>
          </w:tcPr>
          <w:p w14:paraId="12446812" w14:textId="613655E4" w:rsidR="00FA3139" w:rsidRDefault="00FA3139" w:rsidP="00FA3139">
            <w:pPr>
              <w:pStyle w:val="TAC"/>
              <w:rPr>
                <w:rFonts w:cs="Arial"/>
                <w:szCs w:val="18"/>
                <w:lang w:eastAsia="zh-CN"/>
              </w:rPr>
            </w:pPr>
            <w:r>
              <w:rPr>
                <w:rFonts w:cs="Arial"/>
                <w:szCs w:val="18"/>
                <w:lang w:eastAsia="zh-CN"/>
              </w:rPr>
              <w:t>16</w:t>
            </w:r>
          </w:p>
        </w:tc>
        <w:tc>
          <w:tcPr>
            <w:tcW w:w="1603" w:type="dxa"/>
          </w:tcPr>
          <w:p w14:paraId="6559434B" w14:textId="5139C2EC" w:rsidR="00FA3139" w:rsidRDefault="00FA3139" w:rsidP="00FA3139">
            <w:pPr>
              <w:pStyle w:val="TAC"/>
              <w:rPr>
                <w:rFonts w:cs="Arial"/>
                <w:szCs w:val="18"/>
                <w:lang w:eastAsia="zh-CN"/>
              </w:rPr>
            </w:pPr>
            <w:r>
              <w:rPr>
                <w:rFonts w:cs="Arial"/>
                <w:szCs w:val="18"/>
                <w:lang w:eastAsia="zh-CN"/>
              </w:rPr>
              <w:t>NTN-TDLA100-1</w:t>
            </w:r>
          </w:p>
        </w:tc>
        <w:tc>
          <w:tcPr>
            <w:tcW w:w="1090" w:type="dxa"/>
          </w:tcPr>
          <w:p w14:paraId="2C777C66" w14:textId="64FE0567" w:rsidR="00FA3139" w:rsidRDefault="00FA3139" w:rsidP="00FA3139">
            <w:pPr>
              <w:pStyle w:val="TAC"/>
              <w:rPr>
                <w:rFonts w:cs="Arial"/>
                <w:szCs w:val="18"/>
                <w:lang w:eastAsia="zh-CN"/>
              </w:rPr>
            </w:pPr>
            <w:r>
              <w:rPr>
                <w:rFonts w:cs="Arial"/>
                <w:szCs w:val="18"/>
                <w:lang w:eastAsia="zh-CN"/>
              </w:rPr>
              <w:t>200 Hz</w:t>
            </w:r>
          </w:p>
        </w:tc>
        <w:tc>
          <w:tcPr>
            <w:tcW w:w="1583" w:type="dxa"/>
          </w:tcPr>
          <w:p w14:paraId="7EEC1AF6" w14:textId="00221EAF" w:rsidR="00FA3139" w:rsidRPr="00340914" w:rsidRDefault="00FA3139" w:rsidP="00FA3139">
            <w:pPr>
              <w:pStyle w:val="TAC"/>
              <w:rPr>
                <w:rFonts w:cs="Arial"/>
                <w:szCs w:val="18"/>
                <w:lang w:eastAsia="zh-CN"/>
              </w:rPr>
            </w:pPr>
            <w:r>
              <w:rPr>
                <w:rFonts w:cs="Arial"/>
                <w:szCs w:val="18"/>
                <w:lang w:eastAsia="zh-CN"/>
              </w:rPr>
              <w:t>[9.8]</w:t>
            </w:r>
          </w:p>
        </w:tc>
        <w:tc>
          <w:tcPr>
            <w:tcW w:w="1495" w:type="dxa"/>
          </w:tcPr>
          <w:p w14:paraId="42D33B44" w14:textId="37FFC005" w:rsidR="00FA3139" w:rsidRPr="00340914" w:rsidRDefault="00FA3139" w:rsidP="00FA3139">
            <w:pPr>
              <w:pStyle w:val="TAC"/>
              <w:rPr>
                <w:rFonts w:cs="Arial"/>
                <w:szCs w:val="18"/>
                <w:lang w:eastAsia="zh-CN"/>
              </w:rPr>
            </w:pPr>
            <w:r>
              <w:rPr>
                <w:rFonts w:cs="Arial"/>
                <w:szCs w:val="18"/>
                <w:lang w:eastAsia="zh-CN"/>
              </w:rPr>
              <w:t>[9.6]</w:t>
            </w:r>
          </w:p>
        </w:tc>
      </w:tr>
      <w:tr w:rsidR="00FA3139" w:rsidRPr="00340914" w14:paraId="7DC3EB75" w14:textId="77777777" w:rsidTr="00D27C8A">
        <w:trPr>
          <w:trHeight w:val="220"/>
        </w:trPr>
        <w:tc>
          <w:tcPr>
            <w:tcW w:w="1061" w:type="dxa"/>
          </w:tcPr>
          <w:p w14:paraId="4AE0B823" w14:textId="369DED16" w:rsidR="00FA3139" w:rsidRDefault="00FA3139" w:rsidP="00FA3139">
            <w:pPr>
              <w:pStyle w:val="TAC"/>
              <w:rPr>
                <w:rFonts w:cs="Arial"/>
                <w:szCs w:val="18"/>
                <w:lang w:eastAsia="zh-CN"/>
              </w:rPr>
            </w:pPr>
            <w:r>
              <w:rPr>
                <w:rFonts w:cs="Arial"/>
                <w:szCs w:val="18"/>
                <w:lang w:eastAsia="zh-CN"/>
              </w:rPr>
              <w:t>1</w:t>
            </w:r>
          </w:p>
        </w:tc>
        <w:tc>
          <w:tcPr>
            <w:tcW w:w="1065" w:type="dxa"/>
          </w:tcPr>
          <w:p w14:paraId="2A04F281" w14:textId="1F138A7F" w:rsidR="00FA3139" w:rsidRDefault="00FA3139" w:rsidP="00FA3139">
            <w:pPr>
              <w:pStyle w:val="TAC"/>
              <w:rPr>
                <w:rFonts w:cs="Arial"/>
                <w:szCs w:val="18"/>
                <w:lang w:eastAsia="zh-CN"/>
              </w:rPr>
            </w:pPr>
            <w:r>
              <w:rPr>
                <w:rFonts w:cs="Arial"/>
                <w:szCs w:val="18"/>
                <w:lang w:eastAsia="zh-CN"/>
              </w:rPr>
              <w:t>2</w:t>
            </w:r>
          </w:p>
        </w:tc>
        <w:tc>
          <w:tcPr>
            <w:tcW w:w="1082" w:type="dxa"/>
          </w:tcPr>
          <w:p w14:paraId="1AD805E6" w14:textId="78F94FEA" w:rsidR="00FA3139" w:rsidRDefault="00FA3139" w:rsidP="00FA3139">
            <w:pPr>
              <w:pStyle w:val="TAC"/>
              <w:rPr>
                <w:rFonts w:cs="Arial"/>
                <w:szCs w:val="18"/>
                <w:lang w:eastAsia="zh-CN"/>
              </w:rPr>
            </w:pPr>
            <w:r>
              <w:rPr>
                <w:rFonts w:cs="Arial" w:hint="eastAsia"/>
                <w:szCs w:val="18"/>
                <w:lang w:eastAsia="zh-CN"/>
              </w:rPr>
              <w:t>8</w:t>
            </w:r>
          </w:p>
        </w:tc>
        <w:tc>
          <w:tcPr>
            <w:tcW w:w="1082" w:type="dxa"/>
          </w:tcPr>
          <w:p w14:paraId="6C670385" w14:textId="1803D5E2" w:rsidR="00FA3139" w:rsidRDefault="00FA3139" w:rsidP="00FA3139">
            <w:pPr>
              <w:pStyle w:val="TAC"/>
              <w:rPr>
                <w:rFonts w:cs="Arial"/>
                <w:szCs w:val="18"/>
                <w:lang w:eastAsia="zh-CN"/>
              </w:rPr>
            </w:pPr>
            <w:r>
              <w:rPr>
                <w:rFonts w:cs="Arial" w:hint="eastAsia"/>
                <w:szCs w:val="18"/>
                <w:lang w:eastAsia="zh-CN"/>
              </w:rPr>
              <w:t>8</w:t>
            </w:r>
          </w:p>
        </w:tc>
        <w:tc>
          <w:tcPr>
            <w:tcW w:w="1603" w:type="dxa"/>
          </w:tcPr>
          <w:p w14:paraId="46FF03A5" w14:textId="0299DE1E" w:rsidR="00FA3139" w:rsidRDefault="00FA3139" w:rsidP="00FA3139">
            <w:pPr>
              <w:pStyle w:val="TAC"/>
              <w:rPr>
                <w:rFonts w:cs="Arial"/>
                <w:szCs w:val="18"/>
                <w:lang w:eastAsia="zh-CN"/>
              </w:rPr>
            </w:pPr>
            <w:r>
              <w:rPr>
                <w:rFonts w:cs="Arial"/>
                <w:szCs w:val="18"/>
                <w:lang w:eastAsia="zh-CN"/>
              </w:rPr>
              <w:t>NTN-TDLA100-1</w:t>
            </w:r>
          </w:p>
        </w:tc>
        <w:tc>
          <w:tcPr>
            <w:tcW w:w="1090" w:type="dxa"/>
          </w:tcPr>
          <w:p w14:paraId="403BB45F" w14:textId="7A57D93C" w:rsidR="00FA3139" w:rsidRDefault="00FA3139" w:rsidP="00FA3139">
            <w:pPr>
              <w:pStyle w:val="TAC"/>
              <w:rPr>
                <w:rFonts w:cs="Arial"/>
                <w:szCs w:val="18"/>
                <w:lang w:eastAsia="zh-CN"/>
              </w:rPr>
            </w:pPr>
            <w:r>
              <w:rPr>
                <w:rFonts w:cs="Arial"/>
                <w:szCs w:val="18"/>
                <w:lang w:eastAsia="zh-CN"/>
              </w:rPr>
              <w:t>200 Hz</w:t>
            </w:r>
          </w:p>
        </w:tc>
        <w:tc>
          <w:tcPr>
            <w:tcW w:w="1583" w:type="dxa"/>
          </w:tcPr>
          <w:p w14:paraId="4D837BC6" w14:textId="1735D686" w:rsidR="00FA3139" w:rsidRPr="00340914" w:rsidRDefault="00FA3139" w:rsidP="00FA3139">
            <w:pPr>
              <w:pStyle w:val="TAC"/>
              <w:rPr>
                <w:rFonts w:cs="Arial"/>
                <w:szCs w:val="18"/>
                <w:lang w:eastAsia="zh-CN"/>
              </w:rPr>
            </w:pPr>
            <w:r>
              <w:rPr>
                <w:rFonts w:cs="Arial"/>
                <w:szCs w:val="18"/>
                <w:lang w:eastAsia="zh-CN"/>
              </w:rPr>
              <w:t>[6.0]</w:t>
            </w:r>
          </w:p>
        </w:tc>
        <w:tc>
          <w:tcPr>
            <w:tcW w:w="1495" w:type="dxa"/>
          </w:tcPr>
          <w:p w14:paraId="48303DE9" w14:textId="077392BF" w:rsidR="00FA3139" w:rsidRPr="00340914" w:rsidRDefault="00FA3139" w:rsidP="00FA3139">
            <w:pPr>
              <w:pStyle w:val="TAC"/>
              <w:rPr>
                <w:rFonts w:cs="Arial"/>
                <w:szCs w:val="18"/>
                <w:lang w:eastAsia="zh-CN"/>
              </w:rPr>
            </w:pPr>
            <w:r>
              <w:rPr>
                <w:rFonts w:cs="Arial" w:hint="eastAsia"/>
                <w:szCs w:val="18"/>
                <w:lang w:eastAsia="zh-CN"/>
              </w:rPr>
              <w:t>[</w:t>
            </w:r>
            <w:r>
              <w:rPr>
                <w:rFonts w:cs="Arial"/>
                <w:szCs w:val="18"/>
                <w:lang w:eastAsia="zh-CN"/>
              </w:rPr>
              <w:t>6.1]</w:t>
            </w:r>
          </w:p>
        </w:tc>
      </w:tr>
      <w:tr w:rsidR="00FA3139" w:rsidRPr="00340914" w14:paraId="4A467033" w14:textId="77777777" w:rsidTr="00D27C8A">
        <w:trPr>
          <w:trHeight w:val="220"/>
        </w:trPr>
        <w:tc>
          <w:tcPr>
            <w:tcW w:w="1061" w:type="dxa"/>
          </w:tcPr>
          <w:p w14:paraId="602CE335" w14:textId="32AB767C" w:rsidR="00FA3139" w:rsidRDefault="00FA3139" w:rsidP="00FA3139">
            <w:pPr>
              <w:pStyle w:val="TAC"/>
              <w:rPr>
                <w:rFonts w:cs="Arial"/>
                <w:szCs w:val="18"/>
                <w:lang w:eastAsia="zh-CN"/>
              </w:rPr>
            </w:pPr>
            <w:r>
              <w:rPr>
                <w:rFonts w:cs="Arial" w:hint="eastAsia"/>
                <w:szCs w:val="18"/>
                <w:lang w:eastAsia="zh-CN"/>
              </w:rPr>
              <w:t>1</w:t>
            </w:r>
          </w:p>
        </w:tc>
        <w:tc>
          <w:tcPr>
            <w:tcW w:w="1065" w:type="dxa"/>
          </w:tcPr>
          <w:p w14:paraId="35156443" w14:textId="077D9FB8" w:rsidR="00FA3139" w:rsidRDefault="00FA3139" w:rsidP="00FA3139">
            <w:pPr>
              <w:pStyle w:val="TAC"/>
              <w:rPr>
                <w:rFonts w:cs="Arial"/>
                <w:szCs w:val="18"/>
                <w:lang w:eastAsia="zh-CN"/>
              </w:rPr>
            </w:pPr>
            <w:r>
              <w:rPr>
                <w:rFonts w:cs="Arial"/>
                <w:szCs w:val="18"/>
                <w:lang w:eastAsia="zh-CN"/>
              </w:rPr>
              <w:t>2</w:t>
            </w:r>
          </w:p>
        </w:tc>
        <w:tc>
          <w:tcPr>
            <w:tcW w:w="1082" w:type="dxa"/>
          </w:tcPr>
          <w:p w14:paraId="10B4296C" w14:textId="35B00E9D" w:rsidR="00FA3139" w:rsidRDefault="00FA3139" w:rsidP="00FA3139">
            <w:pPr>
              <w:pStyle w:val="TAC"/>
              <w:rPr>
                <w:rFonts w:cs="Arial"/>
                <w:szCs w:val="18"/>
                <w:lang w:eastAsia="zh-CN"/>
              </w:rPr>
            </w:pPr>
            <w:r>
              <w:rPr>
                <w:rFonts w:cs="Arial"/>
                <w:szCs w:val="18"/>
                <w:lang w:eastAsia="zh-CN"/>
              </w:rPr>
              <w:t>16</w:t>
            </w:r>
          </w:p>
        </w:tc>
        <w:tc>
          <w:tcPr>
            <w:tcW w:w="1082" w:type="dxa"/>
          </w:tcPr>
          <w:p w14:paraId="6AA5C7DC" w14:textId="7227B62E" w:rsidR="00FA3139" w:rsidRDefault="00FA3139" w:rsidP="00FA3139">
            <w:pPr>
              <w:pStyle w:val="TAC"/>
              <w:rPr>
                <w:rFonts w:cs="Arial"/>
                <w:szCs w:val="18"/>
                <w:lang w:eastAsia="zh-CN"/>
              </w:rPr>
            </w:pPr>
            <w:r>
              <w:rPr>
                <w:rFonts w:cs="Arial"/>
                <w:szCs w:val="18"/>
                <w:lang w:eastAsia="zh-CN"/>
              </w:rPr>
              <w:t>16</w:t>
            </w:r>
          </w:p>
        </w:tc>
        <w:tc>
          <w:tcPr>
            <w:tcW w:w="1603" w:type="dxa"/>
          </w:tcPr>
          <w:p w14:paraId="74F12287" w14:textId="2199DF16" w:rsidR="00FA3139" w:rsidRDefault="00FA3139" w:rsidP="00FA3139">
            <w:pPr>
              <w:pStyle w:val="TAC"/>
              <w:rPr>
                <w:rFonts w:cs="Arial"/>
                <w:szCs w:val="18"/>
                <w:lang w:eastAsia="zh-CN"/>
              </w:rPr>
            </w:pPr>
            <w:r>
              <w:rPr>
                <w:rFonts w:cs="Arial"/>
                <w:szCs w:val="18"/>
                <w:lang w:eastAsia="zh-CN"/>
              </w:rPr>
              <w:t>NTN-TDLA100-1</w:t>
            </w:r>
          </w:p>
        </w:tc>
        <w:tc>
          <w:tcPr>
            <w:tcW w:w="1090" w:type="dxa"/>
          </w:tcPr>
          <w:p w14:paraId="61C68C8D" w14:textId="37A1E7EA" w:rsidR="00FA3139" w:rsidRDefault="00FA3139" w:rsidP="00FA3139">
            <w:pPr>
              <w:pStyle w:val="TAC"/>
              <w:rPr>
                <w:rFonts w:cs="Arial"/>
                <w:szCs w:val="18"/>
                <w:lang w:eastAsia="zh-CN"/>
              </w:rPr>
            </w:pPr>
            <w:r>
              <w:rPr>
                <w:rFonts w:cs="Arial"/>
                <w:szCs w:val="18"/>
                <w:lang w:eastAsia="zh-CN"/>
              </w:rPr>
              <w:t>200 Hz</w:t>
            </w:r>
          </w:p>
        </w:tc>
        <w:tc>
          <w:tcPr>
            <w:tcW w:w="1583" w:type="dxa"/>
          </w:tcPr>
          <w:p w14:paraId="190AF2A3" w14:textId="77F81880" w:rsidR="00FA3139" w:rsidRPr="00340914" w:rsidRDefault="00FA3139" w:rsidP="00FA3139">
            <w:pPr>
              <w:pStyle w:val="TAC"/>
              <w:rPr>
                <w:rFonts w:cs="Arial"/>
                <w:szCs w:val="18"/>
                <w:lang w:eastAsia="zh-CN"/>
              </w:rPr>
            </w:pPr>
            <w:r>
              <w:rPr>
                <w:rFonts w:cs="Arial"/>
                <w:szCs w:val="18"/>
                <w:lang w:eastAsia="zh-CN"/>
              </w:rPr>
              <w:t>[1.6]</w:t>
            </w:r>
          </w:p>
        </w:tc>
        <w:tc>
          <w:tcPr>
            <w:tcW w:w="1495" w:type="dxa"/>
          </w:tcPr>
          <w:p w14:paraId="540B22E4" w14:textId="50F9DD62" w:rsidR="00FA3139" w:rsidRPr="00340914" w:rsidRDefault="00FA3139" w:rsidP="00FA3139">
            <w:pPr>
              <w:pStyle w:val="TAC"/>
              <w:rPr>
                <w:rFonts w:cs="Arial"/>
                <w:szCs w:val="18"/>
                <w:lang w:eastAsia="zh-CN"/>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1486" w:name="_Toc21127617"/>
      <w:bookmarkStart w:id="1487" w:name="_Toc61179013"/>
      <w:bookmarkStart w:id="1488" w:name="_Toc29811826"/>
      <w:bookmarkStart w:id="1489" w:name="_Toc74663400"/>
      <w:bookmarkStart w:id="1490" w:name="_Toc45893604"/>
      <w:bookmarkStart w:id="1491" w:name="_Toc2418"/>
      <w:bookmarkStart w:id="1492" w:name="_Toc61179483"/>
      <w:bookmarkStart w:id="1493" w:name="_Toc37267688"/>
      <w:bookmarkStart w:id="1494" w:name="_Toc67916779"/>
      <w:bookmarkStart w:id="1495" w:name="_Toc44712291"/>
      <w:bookmarkStart w:id="1496" w:name="_Toc53178324"/>
      <w:bookmarkStart w:id="1497" w:name="_Toc53178775"/>
      <w:bookmarkStart w:id="1498" w:name="_Toc37260300"/>
      <w:bookmarkStart w:id="1499" w:name="_Toc36817378"/>
      <w:bookmarkStart w:id="1500" w:name="_Toc121933020"/>
      <w:bookmarkStart w:id="1501" w:name="_Toc121908734"/>
      <w:bookmarkStart w:id="1502" w:name="_Toc124186529"/>
      <w:bookmarkStart w:id="1503" w:name="_Toc137240701"/>
      <w:bookmarkStart w:id="1504" w:name="_Toc137244800"/>
      <w:bookmarkStart w:id="1505" w:name="_Toc138894014"/>
      <w:bookmarkStart w:id="1506" w:name="_Toc138894246"/>
      <w:bookmarkStart w:id="1507" w:name="_Toc145036639"/>
      <w:r>
        <w:t>9</w:t>
      </w:r>
      <w:r>
        <w:tab/>
        <w:t>Radiated transmitter characteristics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3CC3F7D5" w14:textId="77777777" w:rsidR="00D62336" w:rsidRDefault="00063062">
      <w:pPr>
        <w:pStyle w:val="Heading2"/>
      </w:pPr>
      <w:bookmarkStart w:id="1508" w:name="_Toc45893605"/>
      <w:bookmarkStart w:id="1509" w:name="_Toc61179484"/>
      <w:bookmarkStart w:id="1510" w:name="_Toc67916780"/>
      <w:bookmarkStart w:id="1511" w:name="_Toc29811827"/>
      <w:bookmarkStart w:id="1512" w:name="_Toc61179014"/>
      <w:bookmarkStart w:id="1513" w:name="_Toc36817379"/>
      <w:bookmarkStart w:id="1514" w:name="_Toc37260301"/>
      <w:bookmarkStart w:id="1515" w:name="_Toc37267689"/>
      <w:bookmarkStart w:id="1516" w:name="_Toc53178776"/>
      <w:bookmarkStart w:id="1517" w:name="_Toc26759"/>
      <w:bookmarkStart w:id="1518" w:name="_Toc44712292"/>
      <w:bookmarkStart w:id="1519" w:name="_Toc21127618"/>
      <w:bookmarkStart w:id="1520" w:name="_Toc53178325"/>
      <w:bookmarkStart w:id="1521" w:name="_Toc74663401"/>
      <w:bookmarkStart w:id="1522" w:name="_Toc121933021"/>
      <w:bookmarkStart w:id="1523" w:name="_Toc121908735"/>
      <w:bookmarkStart w:id="1524" w:name="_Toc124186530"/>
      <w:bookmarkStart w:id="1525" w:name="_Toc137240702"/>
      <w:bookmarkStart w:id="1526" w:name="_Toc137244801"/>
      <w:bookmarkStart w:id="1527" w:name="_Toc138894015"/>
      <w:bookmarkStart w:id="1528" w:name="_Toc138894247"/>
      <w:bookmarkStart w:id="1529" w:name="_Toc145036640"/>
      <w:r>
        <w:t>9.1</w:t>
      </w:r>
      <w:r>
        <w:tab/>
        <w:t>General</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450773EE" w14:textId="77777777" w:rsidR="00D62336" w:rsidRDefault="00063062">
      <w:pPr>
        <w:rPr>
          <w:rFonts w:eastAsia="DengXian"/>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30C586FD" w14:textId="77777777" w:rsidR="00D62336" w:rsidRDefault="00063062">
      <w:pPr>
        <w:pStyle w:val="Heading2"/>
      </w:pPr>
      <w:bookmarkStart w:id="1530" w:name="_Toc67916781"/>
      <w:bookmarkStart w:id="1531" w:name="_Toc74663402"/>
      <w:bookmarkStart w:id="1532" w:name="_Toc21127619"/>
      <w:bookmarkStart w:id="1533" w:name="_Toc36817380"/>
      <w:bookmarkStart w:id="1534" w:name="_Toc53178326"/>
      <w:bookmarkStart w:id="1535" w:name="_Toc37260302"/>
      <w:bookmarkStart w:id="1536" w:name="_Toc53178777"/>
      <w:bookmarkStart w:id="1537" w:name="_Toc44712293"/>
      <w:bookmarkStart w:id="1538" w:name="_Toc61179015"/>
      <w:bookmarkStart w:id="1539" w:name="_Toc45893606"/>
      <w:bookmarkStart w:id="1540" w:name="_Toc29811828"/>
      <w:bookmarkStart w:id="1541" w:name="_Toc37267690"/>
      <w:bookmarkStart w:id="1542" w:name="_Toc61179485"/>
      <w:bookmarkStart w:id="1543" w:name="_Toc14059"/>
      <w:bookmarkStart w:id="1544" w:name="_Toc121933022"/>
      <w:bookmarkStart w:id="1545" w:name="_Toc121908736"/>
      <w:bookmarkStart w:id="1546" w:name="_Toc124186531"/>
      <w:bookmarkStart w:id="1547" w:name="_Toc137240703"/>
      <w:bookmarkStart w:id="1548" w:name="_Toc137244802"/>
      <w:bookmarkStart w:id="1549" w:name="_Toc138894016"/>
      <w:bookmarkStart w:id="1550" w:name="_Toc138894248"/>
      <w:bookmarkStart w:id="1551" w:name="_Toc145036641"/>
      <w:r>
        <w:t>9.2</w:t>
      </w:r>
      <w:r>
        <w:tab/>
        <w:t>Radiated transmit power</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24D864B7" w14:textId="77777777" w:rsidR="00D62336" w:rsidRDefault="00063062" w:rsidP="00481876">
      <w:pPr>
        <w:pStyle w:val="Heading3"/>
        <w:rPr>
          <w:rFonts w:eastAsia="DengXian"/>
        </w:rPr>
      </w:pPr>
      <w:bookmarkStart w:id="1552" w:name="_Toc114242235"/>
      <w:bookmarkStart w:id="1553" w:name="_Toc106126754"/>
      <w:bookmarkStart w:id="1554" w:name="_Toc104311053"/>
      <w:bookmarkStart w:id="1555" w:name="_Toc106177067"/>
      <w:bookmarkStart w:id="1556" w:name="_Toc121933023"/>
      <w:bookmarkStart w:id="1557" w:name="_Toc121908737"/>
      <w:bookmarkStart w:id="1558" w:name="_Toc124186532"/>
      <w:bookmarkStart w:id="1559" w:name="_Toc137240704"/>
      <w:bookmarkStart w:id="1560" w:name="_Toc137244803"/>
      <w:bookmarkStart w:id="1561" w:name="_Toc138894017"/>
      <w:bookmarkStart w:id="1562" w:name="_Toc138894249"/>
      <w:bookmarkStart w:id="1563" w:name="_Toc145036642"/>
      <w:r>
        <w:rPr>
          <w:rFonts w:eastAsia="DengXian"/>
        </w:rPr>
        <w:t>9.2.1</w:t>
      </w:r>
      <w:r>
        <w:rPr>
          <w:rFonts w:eastAsia="DengXian"/>
        </w:rPr>
        <w:tab/>
        <w:t>General</w:t>
      </w:r>
      <w:bookmarkEnd w:id="1552"/>
      <w:bookmarkEnd w:id="1553"/>
      <w:bookmarkEnd w:id="1554"/>
      <w:bookmarkEnd w:id="1555"/>
      <w:bookmarkEnd w:id="1556"/>
      <w:bookmarkEnd w:id="1557"/>
      <w:bookmarkEnd w:id="1558"/>
      <w:bookmarkEnd w:id="1559"/>
      <w:bookmarkEnd w:id="1560"/>
      <w:bookmarkEnd w:id="1561"/>
      <w:bookmarkEnd w:id="1562"/>
      <w:bookmarkEnd w:id="1563"/>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lastRenderedPageBreak/>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1564" w:name="_Toc121933024"/>
      <w:bookmarkStart w:id="1565" w:name="_Toc121908738"/>
      <w:bookmarkStart w:id="1566" w:name="_Toc124186533"/>
      <w:bookmarkStart w:id="1567" w:name="_Toc137240705"/>
      <w:bookmarkStart w:id="1568" w:name="_Toc137244804"/>
      <w:bookmarkStart w:id="1569" w:name="_Toc138894018"/>
      <w:bookmarkStart w:id="1570" w:name="_Toc138894250"/>
      <w:bookmarkStart w:id="1571" w:name="_Toc145036643"/>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1564"/>
      <w:bookmarkEnd w:id="1565"/>
      <w:bookmarkEnd w:id="1566"/>
      <w:bookmarkEnd w:id="1567"/>
      <w:bookmarkEnd w:id="1568"/>
      <w:bookmarkEnd w:id="1569"/>
      <w:bookmarkEnd w:id="1570"/>
      <w:bookmarkEnd w:id="1571"/>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1572" w:name="_Toc36817384"/>
      <w:bookmarkStart w:id="1573" w:name="_Toc29811832"/>
      <w:bookmarkStart w:id="1574" w:name="_Toc44712297"/>
      <w:bookmarkStart w:id="1575" w:name="_Toc67916785"/>
      <w:bookmarkStart w:id="1576" w:name="_Toc61179019"/>
      <w:bookmarkStart w:id="1577" w:name="_Toc37267694"/>
      <w:bookmarkStart w:id="1578" w:name="_Toc21127623"/>
      <w:bookmarkStart w:id="1579" w:name="_Toc13002"/>
      <w:bookmarkStart w:id="1580" w:name="_Toc45893610"/>
      <w:bookmarkStart w:id="1581" w:name="_Toc53178781"/>
      <w:bookmarkStart w:id="1582" w:name="_Toc74663406"/>
      <w:bookmarkStart w:id="1583" w:name="_Toc53178330"/>
      <w:bookmarkStart w:id="1584" w:name="_Toc61179489"/>
      <w:bookmarkStart w:id="1585" w:name="_Toc37260306"/>
      <w:bookmarkStart w:id="1586" w:name="_Toc121933025"/>
      <w:bookmarkStart w:id="1587" w:name="_Toc121908739"/>
      <w:bookmarkStart w:id="1588" w:name="_Toc124186534"/>
      <w:bookmarkStart w:id="1589" w:name="_Toc137240706"/>
      <w:bookmarkStart w:id="1590" w:name="_Toc137244805"/>
      <w:bookmarkStart w:id="1591" w:name="_Toc138894019"/>
      <w:bookmarkStart w:id="1592" w:name="_Toc138894251"/>
      <w:bookmarkStart w:id="1593" w:name="_Toc145036644"/>
      <w:r>
        <w:t>9.3</w:t>
      </w:r>
      <w:r>
        <w:tab/>
        <w:t>OTA Satellite Access Node output power</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2B4B8B62" w14:textId="77777777" w:rsidR="00D62336" w:rsidRDefault="00063062" w:rsidP="005D12AB">
      <w:pPr>
        <w:pStyle w:val="Heading3"/>
        <w:rPr>
          <w:rFonts w:eastAsia="DengXian"/>
        </w:rPr>
      </w:pPr>
      <w:bookmarkStart w:id="1594" w:name="_Toc29811833"/>
      <w:bookmarkStart w:id="1595" w:name="_Toc104311056"/>
      <w:bookmarkStart w:id="1596" w:name="_Toc106126757"/>
      <w:bookmarkStart w:id="1597" w:name="_Toc114242238"/>
      <w:bookmarkStart w:id="1598" w:name="_Toc61179490"/>
      <w:bookmarkStart w:id="1599" w:name="_Toc37267695"/>
      <w:bookmarkStart w:id="1600" w:name="_Toc45893611"/>
      <w:bookmarkStart w:id="1601" w:name="_Toc53178331"/>
      <w:bookmarkStart w:id="1602" w:name="_Toc44712298"/>
      <w:bookmarkStart w:id="1603" w:name="_Toc82621948"/>
      <w:bookmarkStart w:id="1604" w:name="_Toc67916786"/>
      <w:bookmarkStart w:id="1605" w:name="_Toc37260307"/>
      <w:bookmarkStart w:id="1606" w:name="_Toc106177070"/>
      <w:bookmarkStart w:id="1607" w:name="_Toc61179020"/>
      <w:bookmarkStart w:id="1608" w:name="_Toc90422795"/>
      <w:bookmarkStart w:id="1609" w:name="_Toc36817385"/>
      <w:bookmarkStart w:id="1610" w:name="_Toc74663407"/>
      <w:bookmarkStart w:id="1611" w:name="_Toc21127624"/>
      <w:bookmarkStart w:id="1612" w:name="_Toc53178782"/>
      <w:bookmarkStart w:id="1613" w:name="_Toc121933026"/>
      <w:bookmarkStart w:id="1614" w:name="_Toc121908740"/>
      <w:bookmarkStart w:id="1615" w:name="_Toc124186535"/>
      <w:bookmarkStart w:id="1616" w:name="_Toc137240707"/>
      <w:bookmarkStart w:id="1617" w:name="_Toc137244806"/>
      <w:bookmarkStart w:id="1618" w:name="_Toc138894020"/>
      <w:bookmarkStart w:id="1619" w:name="_Toc138894252"/>
      <w:bookmarkStart w:id="1620" w:name="_Toc145036645"/>
      <w:r>
        <w:rPr>
          <w:rFonts w:eastAsia="DengXian"/>
        </w:rPr>
        <w:t>9.3.1</w:t>
      </w:r>
      <w:r>
        <w:rPr>
          <w:rFonts w:eastAsia="DengXian"/>
        </w:rPr>
        <w:tab/>
        <w:t>General</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0C2EF749" w14:textId="77777777" w:rsidR="00D62336" w:rsidRDefault="00063062">
      <w:pPr>
        <w:rPr>
          <w:rFonts w:eastAsia="DengXian"/>
        </w:rPr>
      </w:pPr>
      <w:bookmarkStart w:id="1621" w:name="_Toc114242239"/>
      <w:bookmarkStart w:id="1622" w:name="_Toc21127625"/>
      <w:bookmarkStart w:id="1623" w:name="_Toc61179021"/>
      <w:bookmarkStart w:id="1624" w:name="_Toc61179491"/>
      <w:bookmarkStart w:id="1625" w:name="_Toc53178783"/>
      <w:bookmarkStart w:id="1626" w:name="_Toc36817386"/>
      <w:bookmarkStart w:id="1627" w:name="_Toc104311057"/>
      <w:bookmarkStart w:id="1628" w:name="_Toc67916787"/>
      <w:bookmarkStart w:id="1629" w:name="_Toc106177071"/>
      <w:bookmarkStart w:id="1630" w:name="_Toc53178332"/>
      <w:bookmarkStart w:id="1631" w:name="_Toc29811834"/>
      <w:bookmarkStart w:id="1632" w:name="_Toc37260308"/>
      <w:bookmarkStart w:id="1633" w:name="_Toc45893612"/>
      <w:bookmarkStart w:id="1634" w:name="_Toc82621949"/>
      <w:bookmarkStart w:id="1635" w:name="_Toc44712299"/>
      <w:bookmarkStart w:id="1636" w:name="_Toc106126758"/>
      <w:bookmarkStart w:id="1637" w:name="_Toc90422796"/>
      <w:bookmarkStart w:id="1638" w:name="_Toc37267696"/>
      <w:bookmarkStart w:id="1639"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Thus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1640" w:name="_Toc121933027"/>
      <w:bookmarkStart w:id="1641" w:name="_Toc121908741"/>
      <w:bookmarkStart w:id="1642" w:name="_Toc124186536"/>
      <w:bookmarkStart w:id="1643" w:name="_Toc137240708"/>
      <w:bookmarkStart w:id="1644" w:name="_Toc137244807"/>
      <w:bookmarkStart w:id="1645" w:name="_Toc138894021"/>
      <w:bookmarkStart w:id="1646" w:name="_Toc138894253"/>
      <w:bookmarkStart w:id="1647" w:name="_Toc145036646"/>
      <w:r>
        <w:rPr>
          <w:rFonts w:eastAsia="DengXian"/>
        </w:rPr>
        <w:t>9.3.2</w:t>
      </w:r>
      <w:r>
        <w:rPr>
          <w:rFonts w:eastAsia="DengXian"/>
        </w:rPr>
        <w:tab/>
        <w:t xml:space="preserve">Minimum requirement for </w:t>
      </w:r>
      <w:r>
        <w:rPr>
          <w:rFonts w:eastAsia="DengXian"/>
          <w:i/>
        </w:rPr>
        <w:t>SAN type 1-O</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1648" w:name="_Toc67916790"/>
      <w:bookmarkStart w:id="1649" w:name="_Toc53178335"/>
      <w:bookmarkStart w:id="1650" w:name="_Toc36817389"/>
      <w:bookmarkStart w:id="1651" w:name="_Toc37260311"/>
      <w:bookmarkStart w:id="1652" w:name="_Toc21127628"/>
      <w:bookmarkStart w:id="1653" w:name="_Toc53178786"/>
      <w:bookmarkStart w:id="1654" w:name="_Toc19515"/>
      <w:bookmarkStart w:id="1655" w:name="_Toc61179494"/>
      <w:bookmarkStart w:id="1656" w:name="_Toc74663411"/>
      <w:bookmarkStart w:id="1657" w:name="_Toc29811837"/>
      <w:bookmarkStart w:id="1658" w:name="_Toc61179024"/>
      <w:bookmarkStart w:id="1659" w:name="_Toc44712302"/>
      <w:bookmarkStart w:id="1660" w:name="_Toc37267699"/>
      <w:bookmarkStart w:id="1661" w:name="_Toc45893615"/>
      <w:bookmarkStart w:id="1662" w:name="_Toc121933028"/>
      <w:bookmarkStart w:id="1663" w:name="_Toc121908742"/>
      <w:bookmarkStart w:id="1664" w:name="_Toc124186537"/>
      <w:bookmarkStart w:id="1665" w:name="_Toc137240709"/>
      <w:bookmarkStart w:id="1666" w:name="_Toc137244808"/>
      <w:bookmarkStart w:id="1667" w:name="_Toc138894022"/>
      <w:bookmarkStart w:id="1668" w:name="_Toc138894254"/>
      <w:bookmarkStart w:id="1669" w:name="_Toc145036647"/>
      <w:bookmarkStart w:id="1670" w:name="_Hlk500499328"/>
      <w:r>
        <w:t>9.4</w:t>
      </w:r>
      <w:r>
        <w:tab/>
        <w:t>OTA output power dynamics</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1D5041FC" w14:textId="77777777" w:rsidR="00D62336" w:rsidRDefault="00063062" w:rsidP="004A10A6">
      <w:pPr>
        <w:pStyle w:val="Heading3"/>
        <w:rPr>
          <w:rFonts w:eastAsia="DengXian"/>
        </w:rPr>
      </w:pPr>
      <w:bookmarkStart w:id="1671" w:name="_Toc37260312"/>
      <w:bookmarkStart w:id="1672" w:name="_Toc36817390"/>
      <w:bookmarkStart w:id="1673" w:name="_Toc29811838"/>
      <w:bookmarkStart w:id="1674" w:name="_Toc67916791"/>
      <w:bookmarkStart w:id="1675" w:name="_Toc82621953"/>
      <w:bookmarkStart w:id="1676" w:name="_Toc90422800"/>
      <w:bookmarkStart w:id="1677" w:name="_Toc106177073"/>
      <w:bookmarkStart w:id="1678" w:name="_Toc74663412"/>
      <w:bookmarkStart w:id="1679" w:name="_Toc61179025"/>
      <w:bookmarkStart w:id="1680" w:name="_Toc61179495"/>
      <w:bookmarkStart w:id="1681" w:name="_Toc104311059"/>
      <w:bookmarkStart w:id="1682" w:name="_Toc37267700"/>
      <w:bookmarkStart w:id="1683" w:name="_Toc44712303"/>
      <w:bookmarkStart w:id="1684" w:name="_Toc21127629"/>
      <w:bookmarkStart w:id="1685" w:name="_Toc45893616"/>
      <w:bookmarkStart w:id="1686" w:name="_Toc53178336"/>
      <w:bookmarkStart w:id="1687" w:name="_Toc53178787"/>
      <w:bookmarkStart w:id="1688" w:name="_Toc106126760"/>
      <w:bookmarkStart w:id="1689" w:name="_Toc114242241"/>
      <w:bookmarkStart w:id="1690" w:name="_Toc121933029"/>
      <w:bookmarkStart w:id="1691" w:name="_Toc121908743"/>
      <w:bookmarkStart w:id="1692" w:name="_Toc124186538"/>
      <w:bookmarkStart w:id="1693" w:name="_Toc137240710"/>
      <w:bookmarkStart w:id="1694" w:name="_Toc137244809"/>
      <w:bookmarkStart w:id="1695" w:name="_Toc138894023"/>
      <w:bookmarkStart w:id="1696" w:name="_Toc138894255"/>
      <w:bookmarkStart w:id="1697" w:name="_Toc145036648"/>
      <w:r>
        <w:rPr>
          <w:rFonts w:eastAsia="DengXian"/>
        </w:rPr>
        <w:t>9.4.1</w:t>
      </w:r>
      <w:r>
        <w:rPr>
          <w:rFonts w:eastAsia="DengXian"/>
        </w:rPr>
        <w:tab/>
        <w:t>General</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B00257C" w14:textId="77777777" w:rsidR="00D62336" w:rsidRDefault="00063062">
      <w:pPr>
        <w:rPr>
          <w:rFonts w:eastAsia="DengXian" w:cs="v4.2.0"/>
        </w:rPr>
      </w:pPr>
      <w:bookmarkStart w:id="1698" w:name="_Toc37267701"/>
      <w:bookmarkStart w:id="1699" w:name="_Toc61179496"/>
      <w:bookmarkStart w:id="1700" w:name="_Toc106126761"/>
      <w:bookmarkStart w:id="1701" w:name="_Toc53178337"/>
      <w:bookmarkStart w:id="1702" w:name="_Toc21127630"/>
      <w:bookmarkStart w:id="1703" w:name="_Toc44712304"/>
      <w:bookmarkStart w:id="1704" w:name="_Toc82621954"/>
      <w:bookmarkStart w:id="1705" w:name="_Toc114242242"/>
      <w:bookmarkStart w:id="1706" w:name="_Toc45893617"/>
      <w:bookmarkStart w:id="1707" w:name="_Toc104311060"/>
      <w:bookmarkStart w:id="1708" w:name="_Toc90422801"/>
      <w:bookmarkStart w:id="1709" w:name="_Toc67916792"/>
      <w:bookmarkStart w:id="1710" w:name="_Toc74663413"/>
      <w:bookmarkStart w:id="1711" w:name="_Toc29811839"/>
      <w:bookmarkStart w:id="1712" w:name="_Toc106177074"/>
      <w:bookmarkStart w:id="1713" w:name="_Toc53178788"/>
      <w:bookmarkStart w:id="1714" w:name="_Toc37260313"/>
      <w:bookmarkStart w:id="1715" w:name="_Toc36817391"/>
      <w:bookmarkStart w:id="1716"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1E55B6FB" w:rsidR="00E91011" w:rsidRDefault="00E91011">
      <w:pPr>
        <w:rPr>
          <w:rFonts w:eastAsia="DengXian"/>
        </w:rPr>
      </w:pPr>
      <w:r>
        <w:rPr>
          <w:rFonts w:eastAsia="SimSun" w:cs="v5.0.0" w:hint="eastAsia"/>
          <w:lang w:val="en-US" w:eastAsia="zh-CN"/>
        </w:rPr>
        <w:lastRenderedPageBreak/>
        <w:t>The requirements in clause 9.4 does not apply for NB-IoT standalone mode.</w:t>
      </w:r>
    </w:p>
    <w:p w14:paraId="143D141D" w14:textId="77777777" w:rsidR="00D62336" w:rsidRDefault="00063062" w:rsidP="003841B0">
      <w:pPr>
        <w:pStyle w:val="Heading3"/>
        <w:rPr>
          <w:rFonts w:eastAsia="DengXian"/>
          <w:lang w:eastAsia="zh-CN"/>
        </w:rPr>
      </w:pPr>
      <w:bookmarkStart w:id="1717" w:name="_Toc121933030"/>
      <w:bookmarkStart w:id="1718" w:name="_Toc121908744"/>
      <w:bookmarkStart w:id="1719" w:name="_Toc124186539"/>
      <w:bookmarkStart w:id="1720" w:name="_Toc137240711"/>
      <w:bookmarkStart w:id="1721" w:name="_Toc137244810"/>
      <w:bookmarkStart w:id="1722" w:name="_Toc138894024"/>
      <w:bookmarkStart w:id="1723" w:name="_Toc138894256"/>
      <w:bookmarkStart w:id="1724" w:name="_Toc145036649"/>
      <w:r>
        <w:rPr>
          <w:rFonts w:eastAsia="DengXian"/>
        </w:rPr>
        <w:t>9.4.2</w:t>
      </w:r>
      <w:r>
        <w:rPr>
          <w:rFonts w:eastAsia="DengXian"/>
        </w:rPr>
        <w:tab/>
        <w:t>OTA RE power control dynamic range</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06394EF7" w14:textId="77777777" w:rsidR="00D62336" w:rsidRDefault="00063062" w:rsidP="003841B0">
      <w:pPr>
        <w:pStyle w:val="Heading4"/>
        <w:rPr>
          <w:rFonts w:eastAsia="DengXian"/>
        </w:rPr>
      </w:pPr>
      <w:bookmarkStart w:id="1725" w:name="_Toc106177075"/>
      <w:bookmarkStart w:id="1726" w:name="_Toc44712305"/>
      <w:bookmarkStart w:id="1727" w:name="_Toc106126762"/>
      <w:bookmarkStart w:id="1728" w:name="_Toc104311061"/>
      <w:bookmarkStart w:id="1729" w:name="_Toc114242243"/>
      <w:bookmarkStart w:id="1730" w:name="_Toc37260314"/>
      <w:bookmarkStart w:id="1731" w:name="_Toc36817392"/>
      <w:bookmarkStart w:id="1732" w:name="_Toc82621955"/>
      <w:bookmarkStart w:id="1733" w:name="_Toc45893618"/>
      <w:bookmarkStart w:id="1734" w:name="_Toc61179027"/>
      <w:bookmarkStart w:id="1735" w:name="_Toc90422802"/>
      <w:bookmarkStart w:id="1736" w:name="_Toc37267702"/>
      <w:bookmarkStart w:id="1737" w:name="_Toc67916793"/>
      <w:bookmarkStart w:id="1738" w:name="_Toc74663414"/>
      <w:bookmarkStart w:id="1739" w:name="_Toc53178338"/>
      <w:bookmarkStart w:id="1740" w:name="_Toc53178789"/>
      <w:bookmarkStart w:id="1741" w:name="_Toc61179497"/>
      <w:bookmarkStart w:id="1742" w:name="_Toc21127631"/>
      <w:bookmarkStart w:id="1743" w:name="_Toc29811840"/>
      <w:bookmarkStart w:id="1744" w:name="_Toc121933031"/>
      <w:bookmarkStart w:id="1745" w:name="_Toc121908745"/>
      <w:bookmarkStart w:id="1746" w:name="_Toc124186540"/>
      <w:bookmarkStart w:id="1747" w:name="_Toc137240712"/>
      <w:bookmarkStart w:id="1748" w:name="_Toc137244811"/>
      <w:bookmarkStart w:id="1749" w:name="_Toc138894025"/>
      <w:bookmarkStart w:id="1750" w:name="_Toc138894257"/>
      <w:bookmarkStart w:id="1751" w:name="_Toc145036650"/>
      <w:r>
        <w:rPr>
          <w:rFonts w:eastAsia="DengXian"/>
        </w:rPr>
        <w:t>9.4.2.1</w:t>
      </w:r>
      <w:r>
        <w:rPr>
          <w:rFonts w:eastAsia="DengXian"/>
        </w:rPr>
        <w:tab/>
        <w:t>General</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5F971692" w14:textId="77777777" w:rsidR="00D62336" w:rsidRDefault="00063062">
      <w:pPr>
        <w:rPr>
          <w:rFonts w:eastAsia="DengXian" w:cs="v5.0.0"/>
        </w:rPr>
      </w:pPr>
      <w:bookmarkStart w:id="1752" w:name="_Toc74663415"/>
      <w:bookmarkStart w:id="1753" w:name="_Toc44712306"/>
      <w:bookmarkStart w:id="1754" w:name="_Toc61179028"/>
      <w:bookmarkStart w:id="1755" w:name="_Toc61179498"/>
      <w:bookmarkStart w:id="1756" w:name="_Toc53178790"/>
      <w:bookmarkStart w:id="1757" w:name="_Toc104311062"/>
      <w:bookmarkStart w:id="1758" w:name="_Toc37267703"/>
      <w:bookmarkStart w:id="1759" w:name="_Toc67916794"/>
      <w:bookmarkStart w:id="1760" w:name="_Toc29811841"/>
      <w:bookmarkStart w:id="1761" w:name="_Toc53178339"/>
      <w:bookmarkStart w:id="1762" w:name="_Toc21127632"/>
      <w:bookmarkStart w:id="1763" w:name="_Toc37260315"/>
      <w:bookmarkStart w:id="1764" w:name="_Toc106126763"/>
      <w:bookmarkStart w:id="1765" w:name="_Toc36817393"/>
      <w:bookmarkStart w:id="1766" w:name="_Toc90422803"/>
      <w:bookmarkStart w:id="1767" w:name="_Toc114242244"/>
      <w:bookmarkStart w:id="1768" w:name="_Toc106177076"/>
      <w:bookmarkStart w:id="1769" w:name="_Toc45893619"/>
      <w:bookmarkStart w:id="1770"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1771" w:name="_Toc121933032"/>
      <w:bookmarkStart w:id="1772" w:name="_Toc121908746"/>
      <w:bookmarkStart w:id="1773" w:name="_Toc124186541"/>
      <w:bookmarkStart w:id="1774" w:name="_Toc137240713"/>
      <w:bookmarkStart w:id="1775" w:name="_Toc137244812"/>
      <w:bookmarkStart w:id="1776" w:name="_Toc138894026"/>
      <w:bookmarkStart w:id="1777" w:name="_Toc138894258"/>
      <w:bookmarkStart w:id="1778" w:name="_Toc145036651"/>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31640EFB" w14:textId="6C7D1866" w:rsidR="00D62336" w:rsidRDefault="00063062">
      <w:pPr>
        <w:rPr>
          <w:rFonts w:eastAsia="DengXian"/>
        </w:rPr>
      </w:pPr>
      <w:bookmarkStart w:id="1779" w:name="_Toc82621957"/>
      <w:bookmarkStart w:id="1780" w:name="_Toc21127633"/>
      <w:bookmarkStart w:id="1781" w:name="_Toc29811842"/>
      <w:bookmarkStart w:id="1782" w:name="_Toc61179499"/>
      <w:bookmarkStart w:id="1783" w:name="_Toc36817394"/>
      <w:bookmarkStart w:id="1784" w:name="_Toc45893620"/>
      <w:bookmarkStart w:id="1785" w:name="_Toc44712307"/>
      <w:bookmarkStart w:id="1786" w:name="_Toc114242245"/>
      <w:bookmarkStart w:id="1787" w:name="_Toc106177077"/>
      <w:bookmarkStart w:id="1788" w:name="_Toc67916795"/>
      <w:bookmarkStart w:id="1789" w:name="_Toc74663416"/>
      <w:bookmarkStart w:id="1790" w:name="_Toc53178340"/>
      <w:bookmarkStart w:id="1791" w:name="_Toc37267704"/>
      <w:bookmarkStart w:id="1792" w:name="_Toc106126764"/>
      <w:bookmarkStart w:id="1793" w:name="_Toc61179029"/>
      <w:bookmarkStart w:id="1794" w:name="_Toc90422804"/>
      <w:bookmarkStart w:id="1795" w:name="_Toc53178791"/>
      <w:bookmarkStart w:id="1796" w:name="_Toc104311063"/>
      <w:bookmarkStart w:id="1797"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1798" w:name="_Toc121933033"/>
      <w:bookmarkStart w:id="1799" w:name="_Toc121908747"/>
      <w:bookmarkStart w:id="1800" w:name="_Toc124186542"/>
      <w:bookmarkStart w:id="1801" w:name="_Toc137240714"/>
      <w:bookmarkStart w:id="1802" w:name="_Toc137244813"/>
      <w:bookmarkStart w:id="1803" w:name="_Toc138894027"/>
      <w:bookmarkStart w:id="1804" w:name="_Toc138894259"/>
      <w:bookmarkStart w:id="1805" w:name="_Toc145036652"/>
      <w:r>
        <w:rPr>
          <w:rFonts w:eastAsia="DengXian"/>
        </w:rPr>
        <w:t>9.4.3</w:t>
      </w:r>
      <w:r>
        <w:rPr>
          <w:rFonts w:eastAsia="DengXian"/>
        </w:rPr>
        <w:tab/>
        <w:t>OTA total power dynamic range</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12DAC661" w14:textId="77777777" w:rsidR="00D62336" w:rsidRDefault="00063062" w:rsidP="00C60374">
      <w:pPr>
        <w:pStyle w:val="Heading4"/>
        <w:rPr>
          <w:rFonts w:eastAsia="DengXian"/>
        </w:rPr>
      </w:pPr>
      <w:bookmarkStart w:id="1806" w:name="_Toc67916796"/>
      <w:bookmarkStart w:id="1807" w:name="_Toc106177078"/>
      <w:bookmarkStart w:id="1808" w:name="_Toc61179500"/>
      <w:bookmarkStart w:id="1809" w:name="_Toc53178341"/>
      <w:bookmarkStart w:id="1810" w:name="_Toc36817395"/>
      <w:bookmarkStart w:id="1811" w:name="_Toc82621958"/>
      <w:bookmarkStart w:id="1812" w:name="_Toc114242246"/>
      <w:bookmarkStart w:id="1813" w:name="_Toc45893621"/>
      <w:bookmarkStart w:id="1814" w:name="_Toc90422805"/>
      <w:bookmarkStart w:id="1815" w:name="_Toc106126765"/>
      <w:bookmarkStart w:id="1816" w:name="_Toc29811843"/>
      <w:bookmarkStart w:id="1817" w:name="_Toc37260317"/>
      <w:bookmarkStart w:id="1818" w:name="_Toc44712308"/>
      <w:bookmarkStart w:id="1819" w:name="_Toc21127634"/>
      <w:bookmarkStart w:id="1820" w:name="_Toc37267705"/>
      <w:bookmarkStart w:id="1821" w:name="_Toc53178792"/>
      <w:bookmarkStart w:id="1822" w:name="_Toc61179030"/>
      <w:bookmarkStart w:id="1823" w:name="_Toc104311064"/>
      <w:bookmarkStart w:id="1824" w:name="_Toc74663417"/>
      <w:bookmarkStart w:id="1825" w:name="_Toc121933034"/>
      <w:bookmarkStart w:id="1826" w:name="_Toc121908748"/>
      <w:bookmarkStart w:id="1827" w:name="_Toc124186543"/>
      <w:bookmarkStart w:id="1828" w:name="_Toc137240715"/>
      <w:bookmarkStart w:id="1829" w:name="_Toc137244814"/>
      <w:bookmarkStart w:id="1830" w:name="_Toc138894028"/>
      <w:bookmarkStart w:id="1831" w:name="_Toc138894260"/>
      <w:bookmarkStart w:id="1832" w:name="_Toc145036653"/>
      <w:r>
        <w:rPr>
          <w:rFonts w:eastAsia="DengXian"/>
        </w:rPr>
        <w:t>9.4.3.1</w:t>
      </w:r>
      <w:r>
        <w:rPr>
          <w:rFonts w:eastAsia="DengXian"/>
        </w:rPr>
        <w:tab/>
        <w:t>General</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DF935BA" w14:textId="77777777" w:rsidR="00D62336" w:rsidRDefault="00063062">
      <w:pPr>
        <w:rPr>
          <w:rFonts w:eastAsia="DengXian"/>
        </w:rPr>
      </w:pPr>
      <w:bookmarkStart w:id="1833" w:name="_Toc106177079"/>
      <w:bookmarkStart w:id="1834" w:name="_Toc29811844"/>
      <w:bookmarkStart w:id="1835" w:name="_Toc37260318"/>
      <w:bookmarkStart w:id="1836" w:name="_Toc90422806"/>
      <w:bookmarkStart w:id="1837" w:name="_Toc74663418"/>
      <w:bookmarkStart w:id="1838" w:name="_Toc44712309"/>
      <w:bookmarkStart w:id="1839" w:name="_Toc82621959"/>
      <w:bookmarkStart w:id="1840" w:name="_Toc53178793"/>
      <w:bookmarkStart w:id="1841" w:name="_Toc21127635"/>
      <w:bookmarkStart w:id="1842" w:name="_Toc53178342"/>
      <w:bookmarkStart w:id="1843" w:name="_Toc61179501"/>
      <w:bookmarkStart w:id="1844" w:name="_Toc114242247"/>
      <w:bookmarkStart w:id="1845" w:name="_Toc106126766"/>
      <w:bookmarkStart w:id="1846" w:name="_Toc37267706"/>
      <w:bookmarkStart w:id="1847" w:name="_Toc45893622"/>
      <w:bookmarkStart w:id="1848" w:name="_Toc61179031"/>
      <w:bookmarkStart w:id="1849" w:name="_Toc67916797"/>
      <w:bookmarkStart w:id="1850" w:name="_Toc36817396"/>
      <w:bookmarkStart w:id="1851"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200F7167" w:rsidR="00D62336" w:rsidRDefault="0001226E" w:rsidP="00C60374">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1852" w:name="_Toc121933035"/>
      <w:bookmarkStart w:id="1853" w:name="_Toc121908749"/>
      <w:bookmarkStart w:id="1854" w:name="_Toc124186544"/>
      <w:bookmarkStart w:id="1855" w:name="_Toc137240716"/>
      <w:bookmarkStart w:id="1856" w:name="_Toc137244815"/>
      <w:bookmarkStart w:id="1857" w:name="_Toc138894029"/>
      <w:bookmarkStart w:id="1858" w:name="_Toc138894261"/>
      <w:bookmarkStart w:id="1859" w:name="_Toc145036654"/>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1860" w:name="_Toc29811846"/>
      <w:bookmarkStart w:id="1861" w:name="_Toc45893624"/>
      <w:bookmarkStart w:id="1862" w:name="_Toc74663420"/>
      <w:bookmarkStart w:id="1863" w:name="_Toc61179503"/>
      <w:bookmarkStart w:id="1864" w:name="_Toc37267708"/>
      <w:bookmarkStart w:id="1865" w:name="_Toc61179033"/>
      <w:bookmarkStart w:id="1866" w:name="_Toc67916799"/>
      <w:bookmarkStart w:id="1867" w:name="_Toc53178795"/>
      <w:bookmarkStart w:id="1868" w:name="_Toc21032"/>
      <w:bookmarkStart w:id="1869" w:name="_Toc37260320"/>
      <w:bookmarkStart w:id="1870" w:name="_Toc53178344"/>
      <w:bookmarkStart w:id="1871" w:name="_Toc21127637"/>
      <w:bookmarkStart w:id="1872" w:name="_Toc44712311"/>
      <w:bookmarkStart w:id="1873" w:name="_Toc36817398"/>
      <w:bookmarkStart w:id="1874" w:name="_Toc121933036"/>
      <w:bookmarkStart w:id="1875" w:name="_Toc121908750"/>
      <w:bookmarkStart w:id="1876" w:name="_Toc124186545"/>
      <w:bookmarkStart w:id="1877" w:name="_Toc137240717"/>
      <w:bookmarkStart w:id="1878" w:name="_Toc137244816"/>
      <w:bookmarkStart w:id="1879" w:name="_Toc138894030"/>
      <w:bookmarkStart w:id="1880" w:name="_Toc138894262"/>
      <w:bookmarkStart w:id="1881" w:name="_Toc145036655"/>
      <w:bookmarkEnd w:id="1670"/>
      <w:r>
        <w:t>9.5</w:t>
      </w:r>
      <w:r>
        <w:tab/>
        <w:t>OTA transmit ON/OFF power</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1882" w:name="_Toc67916809"/>
      <w:bookmarkStart w:id="1883" w:name="_Toc44712321"/>
      <w:bookmarkStart w:id="1884" w:name="_Toc37260330"/>
      <w:bookmarkStart w:id="1885" w:name="_Toc29811856"/>
      <w:bookmarkStart w:id="1886" w:name="_Toc36817408"/>
      <w:bookmarkStart w:id="1887" w:name="_Toc53178354"/>
      <w:bookmarkStart w:id="1888" w:name="_Toc74663430"/>
      <w:bookmarkStart w:id="1889" w:name="_Toc61179043"/>
      <w:bookmarkStart w:id="1890" w:name="_Toc37267718"/>
      <w:bookmarkStart w:id="1891" w:name="_Toc61179513"/>
      <w:bookmarkStart w:id="1892" w:name="_Toc45893634"/>
      <w:bookmarkStart w:id="1893" w:name="_Toc21127647"/>
      <w:bookmarkStart w:id="1894" w:name="_Toc53178805"/>
      <w:bookmarkStart w:id="1895" w:name="_Toc7502"/>
      <w:bookmarkStart w:id="1896" w:name="_Toc121933037"/>
      <w:bookmarkStart w:id="1897" w:name="_Toc121908751"/>
      <w:bookmarkStart w:id="1898" w:name="_Toc124186546"/>
      <w:bookmarkStart w:id="1899" w:name="_Toc137240718"/>
      <w:bookmarkStart w:id="1900" w:name="_Toc137244817"/>
      <w:bookmarkStart w:id="1901" w:name="_Toc138894031"/>
      <w:bookmarkStart w:id="1902" w:name="_Toc138894263"/>
      <w:bookmarkStart w:id="1903" w:name="_Toc145036656"/>
      <w:r>
        <w:t>9.6</w:t>
      </w:r>
      <w:r>
        <w:tab/>
        <w:t>OTA transmitted signal quality</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43E28699" w14:textId="77777777" w:rsidR="00D62336" w:rsidRDefault="00063062" w:rsidP="004C5738">
      <w:pPr>
        <w:pStyle w:val="Heading3"/>
        <w:rPr>
          <w:rFonts w:eastAsia="DengXian"/>
        </w:rPr>
      </w:pPr>
      <w:bookmarkStart w:id="1904" w:name="_Toc104311068"/>
      <w:bookmarkStart w:id="1905" w:name="_Toc114242250"/>
      <w:bookmarkStart w:id="1906" w:name="_Toc106126769"/>
      <w:bookmarkStart w:id="1907" w:name="_Toc106177082"/>
      <w:bookmarkStart w:id="1908" w:name="_Toc121933038"/>
      <w:bookmarkStart w:id="1909" w:name="_Toc121908752"/>
      <w:bookmarkStart w:id="1910" w:name="_Toc124186547"/>
      <w:bookmarkStart w:id="1911" w:name="_Toc137240719"/>
      <w:bookmarkStart w:id="1912" w:name="_Toc137244818"/>
      <w:bookmarkStart w:id="1913" w:name="_Toc138894032"/>
      <w:bookmarkStart w:id="1914" w:name="_Toc138894264"/>
      <w:bookmarkStart w:id="1915" w:name="_Toc145036657"/>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1904"/>
      <w:bookmarkEnd w:id="1905"/>
      <w:bookmarkEnd w:id="1906"/>
      <w:bookmarkEnd w:id="1907"/>
      <w:bookmarkEnd w:id="1908"/>
      <w:bookmarkEnd w:id="1909"/>
      <w:bookmarkEnd w:id="1910"/>
      <w:bookmarkEnd w:id="1911"/>
      <w:bookmarkEnd w:id="1912"/>
      <w:bookmarkEnd w:id="1913"/>
      <w:bookmarkEnd w:id="1914"/>
      <w:bookmarkEnd w:id="1915"/>
    </w:p>
    <w:p w14:paraId="645262E9" w14:textId="77777777" w:rsidR="00D62336" w:rsidRDefault="00063062" w:rsidP="004C5738">
      <w:pPr>
        <w:pStyle w:val="Heading4"/>
        <w:rPr>
          <w:rFonts w:eastAsia="DengXian"/>
          <w:lang w:eastAsia="zh-CN"/>
        </w:rPr>
      </w:pPr>
      <w:bookmarkStart w:id="1916" w:name="_Toc104311069"/>
      <w:bookmarkStart w:id="1917" w:name="_Toc53178356"/>
      <w:bookmarkStart w:id="1918" w:name="_Toc106177083"/>
      <w:bookmarkStart w:id="1919" w:name="_Toc82621973"/>
      <w:bookmarkStart w:id="1920" w:name="_Toc37267720"/>
      <w:bookmarkStart w:id="1921" w:name="_Toc114242251"/>
      <w:bookmarkStart w:id="1922" w:name="_Toc45893636"/>
      <w:bookmarkStart w:id="1923" w:name="_Toc21127649"/>
      <w:bookmarkStart w:id="1924" w:name="_Toc74663432"/>
      <w:bookmarkStart w:id="1925" w:name="_Toc106126770"/>
      <w:bookmarkStart w:id="1926" w:name="_Toc67916811"/>
      <w:bookmarkStart w:id="1927" w:name="_Toc36817410"/>
      <w:bookmarkStart w:id="1928" w:name="_Toc37260332"/>
      <w:bookmarkStart w:id="1929" w:name="_Toc29811858"/>
      <w:bookmarkStart w:id="1930" w:name="_Toc53178807"/>
      <w:bookmarkStart w:id="1931" w:name="_Toc61179045"/>
      <w:bookmarkStart w:id="1932" w:name="_Toc44712323"/>
      <w:bookmarkStart w:id="1933" w:name="_Toc61179515"/>
      <w:bookmarkStart w:id="1934" w:name="_Toc90422820"/>
      <w:bookmarkStart w:id="1935" w:name="_Toc121933039"/>
      <w:bookmarkStart w:id="1936" w:name="_Toc121908753"/>
      <w:bookmarkStart w:id="1937" w:name="_Toc124186548"/>
      <w:bookmarkStart w:id="1938" w:name="_Toc137240720"/>
      <w:bookmarkStart w:id="1939" w:name="_Toc137244819"/>
      <w:bookmarkStart w:id="1940" w:name="_Toc138894033"/>
      <w:bookmarkStart w:id="1941" w:name="_Toc138894265"/>
      <w:bookmarkStart w:id="1942" w:name="_Toc145036658"/>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47A981D9" w14:textId="77777777" w:rsidR="00D62336" w:rsidRDefault="00063062">
      <w:pPr>
        <w:rPr>
          <w:rFonts w:eastAsia="DengXian" w:cs="v5.0.0"/>
        </w:rPr>
      </w:pPr>
      <w:bookmarkStart w:id="1943" w:name="_Toc106126771"/>
      <w:bookmarkStart w:id="1944" w:name="_Toc29811859"/>
      <w:bookmarkStart w:id="1945" w:name="_Toc61179516"/>
      <w:bookmarkStart w:id="1946" w:name="_Toc36817411"/>
      <w:bookmarkStart w:id="1947" w:name="_Toc37260333"/>
      <w:bookmarkStart w:id="1948" w:name="_Toc106177084"/>
      <w:bookmarkStart w:id="1949" w:name="_Toc114242252"/>
      <w:bookmarkStart w:id="1950" w:name="_Toc53178808"/>
      <w:bookmarkStart w:id="1951" w:name="_Toc21127650"/>
      <w:bookmarkStart w:id="1952" w:name="_Toc90422821"/>
      <w:bookmarkStart w:id="1953" w:name="_Toc82621974"/>
      <w:bookmarkStart w:id="1954" w:name="_Toc74663433"/>
      <w:bookmarkStart w:id="1955" w:name="_Toc61179046"/>
      <w:bookmarkStart w:id="1956" w:name="_Toc67916812"/>
      <w:bookmarkStart w:id="1957" w:name="_Toc45893637"/>
      <w:bookmarkStart w:id="1958" w:name="_Toc37267721"/>
      <w:bookmarkStart w:id="1959" w:name="_Toc53178357"/>
      <w:bookmarkStart w:id="1960" w:name="_Toc44712324"/>
      <w:bookmarkStart w:id="1961"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1962" w:name="_Toc121933040"/>
      <w:bookmarkStart w:id="1963" w:name="_Toc121908754"/>
      <w:bookmarkStart w:id="1964" w:name="_Toc124186549"/>
      <w:bookmarkStart w:id="1965" w:name="_Toc137240721"/>
      <w:bookmarkStart w:id="1966" w:name="_Toc137244820"/>
      <w:bookmarkStart w:id="1967" w:name="_Toc138894034"/>
      <w:bookmarkStart w:id="1968" w:name="_Toc138894266"/>
      <w:bookmarkStart w:id="1969" w:name="_Toc145036659"/>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5334D3BA" w14:textId="374BF072" w:rsidR="00D62336" w:rsidRDefault="00063062">
      <w:pPr>
        <w:rPr>
          <w:rFonts w:eastAsia="DengXian"/>
        </w:rPr>
      </w:pPr>
      <w:bookmarkStart w:id="1970" w:name="_Toc53178359"/>
      <w:bookmarkStart w:id="1971" w:name="_Toc44712326"/>
      <w:bookmarkStart w:id="1972" w:name="_Toc82621976"/>
      <w:bookmarkStart w:id="1973" w:name="_Toc29811861"/>
      <w:bookmarkStart w:id="1974" w:name="_Toc36817413"/>
      <w:bookmarkStart w:id="1975" w:name="_Toc61179048"/>
      <w:bookmarkStart w:id="1976" w:name="_Toc37260335"/>
      <w:bookmarkStart w:id="1977" w:name="_Toc45893639"/>
      <w:bookmarkStart w:id="1978" w:name="_Toc106126772"/>
      <w:bookmarkStart w:id="1979" w:name="_Toc61179518"/>
      <w:bookmarkStart w:id="1980" w:name="_Toc53178810"/>
      <w:bookmarkStart w:id="1981" w:name="_Toc106177085"/>
      <w:bookmarkStart w:id="1982" w:name="_Toc21127652"/>
      <w:bookmarkStart w:id="1983" w:name="_Toc37267723"/>
      <w:bookmarkStart w:id="1984" w:name="_Toc90422823"/>
      <w:bookmarkStart w:id="1985" w:name="_Toc114242253"/>
      <w:bookmarkStart w:id="1986" w:name="_Toc104311071"/>
      <w:bookmarkStart w:id="1987" w:name="_Toc74663435"/>
      <w:bookmarkStart w:id="1988"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1989" w:name="_Toc121933041"/>
      <w:bookmarkStart w:id="1990" w:name="_Toc121908755"/>
      <w:bookmarkStart w:id="1991" w:name="_Toc124186550"/>
      <w:bookmarkStart w:id="1992" w:name="_Toc137240722"/>
      <w:bookmarkStart w:id="1993" w:name="_Toc137244821"/>
      <w:bookmarkStart w:id="1994" w:name="_Toc138894035"/>
      <w:bookmarkStart w:id="1995" w:name="_Toc138894267"/>
      <w:bookmarkStart w:id="1996" w:name="_Toc145036660"/>
      <w:r>
        <w:rPr>
          <w:rFonts w:eastAsia="DengXian"/>
        </w:rPr>
        <w:lastRenderedPageBreak/>
        <w:t>9.6.2</w:t>
      </w:r>
      <w:r>
        <w:rPr>
          <w:rFonts w:eastAsia="DengXian"/>
        </w:rPr>
        <w:tab/>
        <w:t>OTA modulation quality</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475ED9A4" w14:textId="77777777" w:rsidR="00D62336" w:rsidRDefault="00063062" w:rsidP="004C5738">
      <w:pPr>
        <w:pStyle w:val="Heading4"/>
        <w:rPr>
          <w:rFonts w:eastAsia="DengXian"/>
        </w:rPr>
      </w:pPr>
      <w:bookmarkStart w:id="1997" w:name="_Toc37260336"/>
      <w:bookmarkStart w:id="1998" w:name="_Toc61179519"/>
      <w:bookmarkStart w:id="1999" w:name="_Toc74663436"/>
      <w:bookmarkStart w:id="2000" w:name="_Toc53178360"/>
      <w:bookmarkStart w:id="2001" w:name="_Toc37267724"/>
      <w:bookmarkStart w:id="2002" w:name="_Toc114242254"/>
      <w:bookmarkStart w:id="2003" w:name="_Toc82621977"/>
      <w:bookmarkStart w:id="2004" w:name="_Toc90422824"/>
      <w:bookmarkStart w:id="2005" w:name="_Toc61179049"/>
      <w:bookmarkStart w:id="2006" w:name="_Toc67916815"/>
      <w:bookmarkStart w:id="2007" w:name="_Toc44712327"/>
      <w:bookmarkStart w:id="2008" w:name="_Toc104311072"/>
      <w:bookmarkStart w:id="2009" w:name="_Toc36817414"/>
      <w:bookmarkStart w:id="2010" w:name="_Toc53178811"/>
      <w:bookmarkStart w:id="2011" w:name="_Toc106177086"/>
      <w:bookmarkStart w:id="2012" w:name="_Toc21127653"/>
      <w:bookmarkStart w:id="2013" w:name="_Toc45893640"/>
      <w:bookmarkStart w:id="2014" w:name="_Toc29811862"/>
      <w:bookmarkStart w:id="2015" w:name="_Toc106126773"/>
      <w:bookmarkStart w:id="2016" w:name="_Toc121933042"/>
      <w:bookmarkStart w:id="2017" w:name="_Toc121908756"/>
      <w:bookmarkStart w:id="2018" w:name="_Toc124186551"/>
      <w:bookmarkStart w:id="2019" w:name="_Toc137240723"/>
      <w:bookmarkStart w:id="2020" w:name="_Toc137244822"/>
      <w:bookmarkStart w:id="2021" w:name="_Toc138894036"/>
      <w:bookmarkStart w:id="2022" w:name="_Toc138894268"/>
      <w:bookmarkStart w:id="2023" w:name="_Toc145036661"/>
      <w:r>
        <w:rPr>
          <w:rFonts w:eastAsia="DengXian"/>
        </w:rPr>
        <w:t>9.6.2.1</w:t>
      </w:r>
      <w:r>
        <w:rPr>
          <w:rFonts w:eastAsia="DengXian"/>
        </w:rPr>
        <w:tab/>
        <w:t>General</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1CD04B43" w14:textId="77777777" w:rsidR="00D62336" w:rsidRDefault="00063062">
      <w:pPr>
        <w:rPr>
          <w:rFonts w:eastAsia="DengXian"/>
        </w:rPr>
      </w:pPr>
      <w:bookmarkStart w:id="2024" w:name="_Toc37260337"/>
      <w:bookmarkStart w:id="2025" w:name="_Toc61179050"/>
      <w:bookmarkStart w:id="2026" w:name="_Toc29811863"/>
      <w:bookmarkStart w:id="2027" w:name="_Toc90422825"/>
      <w:bookmarkStart w:id="2028" w:name="_Toc37267725"/>
      <w:bookmarkStart w:id="2029" w:name="_Toc82621978"/>
      <w:bookmarkStart w:id="2030" w:name="_Toc53178361"/>
      <w:bookmarkStart w:id="2031" w:name="_Toc44712328"/>
      <w:bookmarkStart w:id="2032" w:name="_Toc106126774"/>
      <w:bookmarkStart w:id="2033" w:name="_Toc36817415"/>
      <w:bookmarkStart w:id="2034" w:name="_Toc106177087"/>
      <w:bookmarkStart w:id="2035" w:name="_Toc45893641"/>
      <w:bookmarkStart w:id="2036" w:name="_Toc53178812"/>
      <w:bookmarkStart w:id="2037" w:name="_Toc61179520"/>
      <w:bookmarkStart w:id="2038" w:name="_Toc67916816"/>
      <w:bookmarkStart w:id="2039" w:name="_Toc21127654"/>
      <w:bookmarkStart w:id="2040" w:name="_Toc104311073"/>
      <w:bookmarkStart w:id="2041" w:name="_Toc114242255"/>
      <w:bookmarkStart w:id="2042"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2043" w:name="_Toc121933043"/>
      <w:bookmarkStart w:id="2044" w:name="_Toc121908757"/>
      <w:bookmarkStart w:id="2045" w:name="_Toc124186552"/>
      <w:bookmarkStart w:id="2046" w:name="_Toc137240724"/>
      <w:bookmarkStart w:id="2047" w:name="_Toc137244823"/>
      <w:bookmarkStart w:id="2048" w:name="_Toc138894037"/>
      <w:bookmarkStart w:id="2049" w:name="_Toc138894269"/>
      <w:bookmarkStart w:id="2050" w:name="_Toc145036662"/>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618017B1" w14:textId="5910EB80" w:rsidR="00D62336" w:rsidRDefault="00063062">
      <w:pPr>
        <w:rPr>
          <w:rFonts w:eastAsia="DengXian"/>
        </w:rPr>
      </w:pPr>
      <w:bookmarkStart w:id="2051" w:name="_Toc82621981"/>
      <w:bookmarkStart w:id="2052" w:name="_Toc67916819"/>
      <w:bookmarkStart w:id="2053" w:name="_Toc37260340"/>
      <w:bookmarkStart w:id="2054" w:name="_Toc106177088"/>
      <w:bookmarkStart w:id="2055" w:name="_Toc74663440"/>
      <w:bookmarkStart w:id="2056" w:name="_Toc53178815"/>
      <w:bookmarkStart w:id="2057" w:name="_Toc29811866"/>
      <w:bookmarkStart w:id="2058" w:name="_Toc90422828"/>
      <w:bookmarkStart w:id="2059" w:name="_Toc106126775"/>
      <w:bookmarkStart w:id="2060" w:name="_Toc44712331"/>
      <w:bookmarkStart w:id="2061" w:name="_Toc114242256"/>
      <w:bookmarkStart w:id="2062" w:name="_Toc37267728"/>
      <w:bookmarkStart w:id="2063" w:name="_Toc61179053"/>
      <w:bookmarkStart w:id="2064" w:name="_Toc61179523"/>
      <w:bookmarkStart w:id="2065" w:name="_Toc21127657"/>
      <w:bookmarkStart w:id="2066" w:name="_Toc36817418"/>
      <w:bookmarkStart w:id="2067" w:name="_Toc53178364"/>
      <w:bookmarkStart w:id="2068" w:name="_Toc45893644"/>
      <w:bookmarkStart w:id="2069"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2070" w:name="_Toc121933044"/>
      <w:bookmarkStart w:id="2071" w:name="_Toc121908758"/>
      <w:bookmarkStart w:id="2072" w:name="_Toc124186553"/>
      <w:bookmarkStart w:id="2073" w:name="_Toc137240725"/>
      <w:bookmarkStart w:id="2074" w:name="_Toc137244824"/>
      <w:bookmarkStart w:id="2075" w:name="_Toc138894038"/>
      <w:bookmarkStart w:id="2076" w:name="_Toc138894270"/>
      <w:bookmarkStart w:id="2077" w:name="_Toc145036663"/>
      <w:r>
        <w:rPr>
          <w:rFonts w:eastAsia="DengXian"/>
          <w:lang w:val="en-US"/>
        </w:rPr>
        <w:t>9.6.3</w:t>
      </w:r>
      <w:r>
        <w:rPr>
          <w:rFonts w:eastAsia="DengXian"/>
          <w:lang w:val="en-US"/>
        </w:rPr>
        <w:tab/>
        <w:t>OTA time alignment error</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2078" w:name="_Toc4951"/>
      <w:bookmarkStart w:id="2079" w:name="_Toc121933045"/>
      <w:bookmarkStart w:id="2080" w:name="_Toc121908759"/>
      <w:bookmarkStart w:id="2081" w:name="_Toc124186554"/>
      <w:bookmarkStart w:id="2082" w:name="_Toc137244825"/>
      <w:bookmarkStart w:id="2083" w:name="_Toc138894039"/>
      <w:bookmarkStart w:id="2084" w:name="_Toc138894271"/>
      <w:bookmarkStart w:id="2085" w:name="_Toc145036664"/>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2078"/>
      <w:bookmarkEnd w:id="2079"/>
      <w:bookmarkEnd w:id="2080"/>
      <w:bookmarkEnd w:id="2081"/>
      <w:bookmarkEnd w:id="2082"/>
      <w:bookmarkEnd w:id="2083"/>
      <w:bookmarkEnd w:id="2084"/>
      <w:bookmarkEnd w:id="2085"/>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2086" w:name="_Toc4523"/>
      <w:bookmarkStart w:id="2087" w:name="_Toc121933046"/>
      <w:bookmarkStart w:id="2088" w:name="_Toc121908760"/>
      <w:bookmarkStart w:id="2089" w:name="_Toc124186555"/>
      <w:bookmarkStart w:id="2090" w:name="_Toc137240727"/>
      <w:bookmarkStart w:id="2091" w:name="_Toc137244826"/>
      <w:bookmarkStart w:id="2092" w:name="_Toc138894040"/>
      <w:bookmarkStart w:id="2093" w:name="_Toc138894272"/>
      <w:bookmarkStart w:id="2094" w:name="_Toc145036665"/>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2086"/>
      <w:bookmarkEnd w:id="2087"/>
      <w:bookmarkEnd w:id="2088"/>
      <w:bookmarkEnd w:id="2089"/>
      <w:bookmarkEnd w:id="2090"/>
      <w:bookmarkEnd w:id="2091"/>
      <w:bookmarkEnd w:id="2092"/>
      <w:bookmarkEnd w:id="2093"/>
      <w:bookmarkEnd w:id="2094"/>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77777777" w:rsidR="00D62336" w:rsidRDefault="00D62336" w:rsidP="00E65325"/>
    <w:p w14:paraId="6BCBB001" w14:textId="77777777" w:rsidR="00D62336" w:rsidRDefault="00063062">
      <w:pPr>
        <w:pStyle w:val="Heading2"/>
      </w:pPr>
      <w:bookmarkStart w:id="2095" w:name="_Toc74663444"/>
      <w:bookmarkStart w:id="2096" w:name="_Toc37267732"/>
      <w:bookmarkStart w:id="2097" w:name="_Toc61179527"/>
      <w:bookmarkStart w:id="2098" w:name="_Toc44712335"/>
      <w:bookmarkStart w:id="2099" w:name="_Toc21127661"/>
      <w:bookmarkStart w:id="2100" w:name="_Toc27144"/>
      <w:bookmarkStart w:id="2101" w:name="_Toc36817422"/>
      <w:bookmarkStart w:id="2102" w:name="_Toc29811870"/>
      <w:bookmarkStart w:id="2103" w:name="_Toc37260344"/>
      <w:bookmarkStart w:id="2104" w:name="_Toc67916823"/>
      <w:bookmarkStart w:id="2105" w:name="_Toc53178819"/>
      <w:bookmarkStart w:id="2106" w:name="_Toc53178368"/>
      <w:bookmarkStart w:id="2107" w:name="_Toc61179057"/>
      <w:bookmarkStart w:id="2108" w:name="_Toc45893648"/>
      <w:bookmarkStart w:id="2109" w:name="_Toc121933047"/>
      <w:bookmarkStart w:id="2110" w:name="_Toc121908761"/>
      <w:bookmarkStart w:id="2111" w:name="_Toc124186556"/>
      <w:bookmarkStart w:id="2112" w:name="_Toc137240728"/>
      <w:bookmarkStart w:id="2113" w:name="_Toc137244827"/>
      <w:bookmarkStart w:id="2114" w:name="_Toc138894041"/>
      <w:bookmarkStart w:id="2115" w:name="_Toc138894273"/>
      <w:bookmarkStart w:id="2116" w:name="_Toc145036666"/>
      <w:r>
        <w:t>9.7</w:t>
      </w:r>
      <w:r>
        <w:tab/>
        <w:t>OTA unwanted emissions</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002C11A0" w14:textId="77777777" w:rsidR="00D62336" w:rsidRDefault="00063062" w:rsidP="00E302CE">
      <w:pPr>
        <w:pStyle w:val="Heading3"/>
        <w:rPr>
          <w:rFonts w:eastAsia="DengXian"/>
        </w:rPr>
      </w:pPr>
      <w:bookmarkStart w:id="2117" w:name="_Toc53178369"/>
      <w:bookmarkStart w:id="2118" w:name="_Toc114242258"/>
      <w:bookmarkStart w:id="2119" w:name="_Toc61179528"/>
      <w:bookmarkStart w:id="2120" w:name="_Toc106126777"/>
      <w:bookmarkStart w:id="2121" w:name="_Toc36817423"/>
      <w:bookmarkStart w:id="2122" w:name="_Toc104311076"/>
      <w:bookmarkStart w:id="2123" w:name="_Toc45893649"/>
      <w:bookmarkStart w:id="2124" w:name="_Toc37260345"/>
      <w:bookmarkStart w:id="2125" w:name="_Toc67916824"/>
      <w:bookmarkStart w:id="2126" w:name="_Toc44712336"/>
      <w:bookmarkStart w:id="2127" w:name="_Toc74663445"/>
      <w:bookmarkStart w:id="2128" w:name="_Toc53178820"/>
      <w:bookmarkStart w:id="2129" w:name="_Toc61179058"/>
      <w:bookmarkStart w:id="2130" w:name="_Toc90422833"/>
      <w:bookmarkStart w:id="2131" w:name="_Toc29811871"/>
      <w:bookmarkStart w:id="2132" w:name="_Toc21127662"/>
      <w:bookmarkStart w:id="2133" w:name="_Toc106177090"/>
      <w:bookmarkStart w:id="2134" w:name="_Toc82621986"/>
      <w:bookmarkStart w:id="2135" w:name="_Toc37267733"/>
      <w:bookmarkStart w:id="2136" w:name="_Toc121933048"/>
      <w:bookmarkStart w:id="2137" w:name="_Toc121908762"/>
      <w:bookmarkStart w:id="2138" w:name="_Toc124186557"/>
      <w:bookmarkStart w:id="2139" w:name="_Toc137240729"/>
      <w:bookmarkStart w:id="2140" w:name="_Toc137244828"/>
      <w:bookmarkStart w:id="2141" w:name="_Toc138894042"/>
      <w:bookmarkStart w:id="2142" w:name="_Toc138894274"/>
      <w:bookmarkStart w:id="2143" w:name="_Toc145036667"/>
      <w:r>
        <w:rPr>
          <w:rFonts w:eastAsia="DengXian"/>
        </w:rPr>
        <w:t>9.7.1</w:t>
      </w:r>
      <w:r>
        <w:rPr>
          <w:rFonts w:eastAsia="DengXian"/>
        </w:rPr>
        <w:tab/>
        <w:t>General</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35ACD2F6" w14:textId="77777777" w:rsidR="00D62336" w:rsidRDefault="00063062">
      <w:pPr>
        <w:rPr>
          <w:rFonts w:eastAsia="DengXian"/>
        </w:rPr>
      </w:pPr>
      <w:bookmarkStart w:id="2144" w:name="_Hlk505597907"/>
      <w:bookmarkStart w:id="2145" w:name="_Toc61179529"/>
      <w:bookmarkStart w:id="2146" w:name="_Toc45893650"/>
      <w:bookmarkStart w:id="2147" w:name="_Toc53178370"/>
      <w:bookmarkStart w:id="2148" w:name="_Toc114242259"/>
      <w:bookmarkStart w:id="2149" w:name="_Toc53178821"/>
      <w:bookmarkStart w:id="2150" w:name="_Toc61179059"/>
      <w:bookmarkStart w:id="2151" w:name="_Toc44712337"/>
      <w:bookmarkStart w:id="2152" w:name="_Toc36817424"/>
      <w:bookmarkStart w:id="2153" w:name="_Toc37267734"/>
      <w:bookmarkStart w:id="2154" w:name="_Toc106177091"/>
      <w:bookmarkStart w:id="2155" w:name="_Toc74663446"/>
      <w:bookmarkStart w:id="2156" w:name="_Toc29811872"/>
      <w:bookmarkStart w:id="2157" w:name="_Toc104311077"/>
      <w:bookmarkStart w:id="2158" w:name="_Toc21127663"/>
      <w:bookmarkStart w:id="2159" w:name="_Toc106126778"/>
      <w:bookmarkStart w:id="2160" w:name="_Toc37260346"/>
      <w:bookmarkStart w:id="2161" w:name="_Toc67916825"/>
      <w:bookmarkStart w:id="2162" w:name="_Toc82621987"/>
      <w:bookmarkStart w:id="2163"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25E4CF" w14:textId="77777777" w:rsidR="00D62336" w:rsidRDefault="00063062">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operating band unwanted emissions (OBUE). The OTA Operating band unwanted emissions define all unwanted emissions in each supported downlink </w:t>
      </w:r>
      <w:r>
        <w:rPr>
          <w:rFonts w:eastAsia="DengXian" w:cs="v5.0.0"/>
          <w:i/>
        </w:rPr>
        <w:t>operating band</w:t>
      </w:r>
      <w:r>
        <w:rPr>
          <w:rFonts w:eastAsia="DengXian" w:cs="v5.0.0"/>
        </w:rPr>
        <w:t xml:space="preserve"> plus the frequency ranges </w:t>
      </w:r>
      <w:r>
        <w:rPr>
          <w:rFonts w:eastAsia="DengXian"/>
        </w:rPr>
        <w:t>Δf</w:t>
      </w:r>
      <w:r>
        <w:rPr>
          <w:rFonts w:eastAsia="DengXian"/>
          <w:vertAlign w:val="subscript"/>
        </w:rPr>
        <w:t>OBUE</w:t>
      </w:r>
      <w:r>
        <w:rPr>
          <w:rFonts w:eastAsia="DengXian" w:cs="v5.0.0"/>
        </w:rPr>
        <w:t xml:space="preserve"> above and </w:t>
      </w:r>
      <w:r>
        <w:rPr>
          <w:rFonts w:eastAsia="DengXian"/>
        </w:rPr>
        <w:t>Δf</w:t>
      </w:r>
      <w:r>
        <w:rPr>
          <w:rFonts w:eastAsia="DengXian"/>
          <w:vertAlign w:val="subscript"/>
        </w:rPr>
        <w:t>OBUE</w:t>
      </w:r>
      <w:r>
        <w:rPr>
          <w:rFonts w:eastAsia="DengXian" w:cs="v5.0.0"/>
        </w:rPr>
        <w:t xml:space="preserve"> below each band. OTA Unwanted emissions outside of this frequency range are limited by an OTA spurious emissions requirement.</w:t>
      </w:r>
    </w:p>
    <w:p w14:paraId="42C7BF54" w14:textId="77777777" w:rsidR="00D62336" w:rsidRDefault="00063062">
      <w:pPr>
        <w:rPr>
          <w:rFonts w:eastAsia="DengXian" w:cs="v5.0.0"/>
        </w:rPr>
      </w:pPr>
      <w:r>
        <w:rPr>
          <w:rFonts w:eastAsia="DengXian" w:cs="v5.0.0"/>
        </w:rPr>
        <w:t xml:space="preserve">The maximum offset of the operating band unwanted emissions mask from the </w:t>
      </w:r>
      <w:r>
        <w:rPr>
          <w:rFonts w:eastAsia="DengXian" w:cs="v5.0.0"/>
          <w:i/>
        </w:rPr>
        <w:t>operating band</w:t>
      </w:r>
      <w:r>
        <w:rPr>
          <w:rFonts w:eastAsia="DengXian" w:cs="v5.0.0"/>
        </w:rPr>
        <w:t xml:space="preserve"> edge is </w:t>
      </w:r>
      <w:r>
        <w:rPr>
          <w:rFonts w:eastAsia="DengXian"/>
        </w:rPr>
        <w:t>Δf</w:t>
      </w:r>
      <w:r>
        <w:rPr>
          <w:rFonts w:eastAsia="DengXian"/>
          <w:vertAlign w:val="subscript"/>
        </w:rPr>
        <w:t>OBUE</w:t>
      </w:r>
      <w:r>
        <w:rPr>
          <w:rFonts w:eastAsia="DengXian" w:cs="v5.0.0"/>
        </w:rPr>
        <w:t xml:space="preserve">. The value of </w:t>
      </w:r>
      <w:r>
        <w:rPr>
          <w:rFonts w:eastAsia="DengXian"/>
        </w:rPr>
        <w:t>Δf</w:t>
      </w:r>
      <w:r>
        <w:rPr>
          <w:rFonts w:eastAsia="DengXian"/>
          <w:vertAlign w:val="subscript"/>
        </w:rPr>
        <w:t>OBUE</w:t>
      </w:r>
      <w:r>
        <w:rPr>
          <w:rFonts w:eastAsia="DengXian" w:cs="v5.0.0"/>
        </w:rPr>
        <w:t xml:space="preserve"> is defined in table 9.7.1-1 for </w:t>
      </w:r>
      <w:r>
        <w:rPr>
          <w:rFonts w:eastAsia="DengXian" w:cs="v5.0.0"/>
          <w:i/>
        </w:rPr>
        <w:t>SAN type 1-O</w:t>
      </w:r>
      <w:r>
        <w:rPr>
          <w:rFonts w:eastAsia="DengXian" w:cs="v5.0.0"/>
        </w:rPr>
        <w:t xml:space="preserve"> for the SAN </w:t>
      </w:r>
      <w:r>
        <w:rPr>
          <w:rFonts w:eastAsia="DengXian" w:cs="v5.0.0"/>
          <w:i/>
        </w:rPr>
        <w:t>operating bands</w:t>
      </w:r>
      <w:r>
        <w:rPr>
          <w:rFonts w:eastAsia="DengXian" w:cs="v5.0.0"/>
        </w:rPr>
        <w:t>.</w:t>
      </w:r>
    </w:p>
    <w:p w14:paraId="0403C319" w14:textId="77777777" w:rsidR="00D62336" w:rsidRDefault="00063062" w:rsidP="00C77732">
      <w:pPr>
        <w:pStyle w:val="TH"/>
        <w:rPr>
          <w:rFonts w:eastAsia="DengXian"/>
          <w:i/>
        </w:rPr>
      </w:pPr>
      <w:r>
        <w:rPr>
          <w:rFonts w:eastAsia="DengXian"/>
        </w:rPr>
        <w:lastRenderedPageBreak/>
        <w:t>Table 9.7.1-1: Maximum offset Δf</w:t>
      </w:r>
      <w:r>
        <w:rPr>
          <w:rFonts w:eastAsia="DengXian"/>
          <w:vertAlign w:val="subscript"/>
        </w:rPr>
        <w:t>OBUE</w:t>
      </w:r>
      <w:r>
        <w:rPr>
          <w:rFonts w:eastAsia="DengXian"/>
        </w:rPr>
        <w:t xml:space="preserve"> outside the downlink </w:t>
      </w:r>
      <w:r>
        <w:rPr>
          <w:rFonts w:eastAsia="DengXian"/>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D62336" w14:paraId="7406E9EA" w14:textId="77777777">
        <w:trPr>
          <w:cantSplit/>
          <w:jc w:val="center"/>
        </w:trPr>
        <w:tc>
          <w:tcPr>
            <w:tcW w:w="1556" w:type="dxa"/>
          </w:tcPr>
          <w:p w14:paraId="1F6057CC" w14:textId="77777777" w:rsidR="00D62336" w:rsidRDefault="00063062" w:rsidP="0004386E">
            <w:pPr>
              <w:pStyle w:val="TAH"/>
              <w:rPr>
                <w:rFonts w:eastAsia="DengXian"/>
              </w:rPr>
            </w:pPr>
            <w:r>
              <w:rPr>
                <w:rFonts w:eastAsia="DengXian"/>
              </w:rPr>
              <w:t>SAN type</w:t>
            </w:r>
          </w:p>
        </w:tc>
        <w:tc>
          <w:tcPr>
            <w:tcW w:w="3801" w:type="dxa"/>
          </w:tcPr>
          <w:p w14:paraId="4E14EC0C" w14:textId="77777777" w:rsidR="00D62336" w:rsidRDefault="00063062" w:rsidP="0004386E">
            <w:pPr>
              <w:pStyle w:val="TAH"/>
              <w:rPr>
                <w:rFonts w:eastAsia="DengXian"/>
              </w:rPr>
            </w:pPr>
            <w:r>
              <w:rPr>
                <w:rFonts w:eastAsia="DengXian"/>
                <w:i/>
              </w:rPr>
              <w:t>Operating band</w:t>
            </w:r>
            <w:r>
              <w:rPr>
                <w:rFonts w:eastAsia="DengXian"/>
              </w:rPr>
              <w:t xml:space="preserve"> characteristics</w:t>
            </w:r>
          </w:p>
        </w:tc>
        <w:tc>
          <w:tcPr>
            <w:tcW w:w="1784" w:type="dxa"/>
          </w:tcPr>
          <w:p w14:paraId="13B07861" w14:textId="77777777" w:rsidR="00D62336" w:rsidRDefault="00063062" w:rsidP="0004386E">
            <w:pPr>
              <w:pStyle w:val="TAH"/>
              <w:rPr>
                <w:rFonts w:eastAsia="DengXian"/>
              </w:rPr>
            </w:pPr>
            <w:r>
              <w:rPr>
                <w:rFonts w:eastAsia="DengXian"/>
              </w:rPr>
              <w:t>Δf</w:t>
            </w:r>
            <w:r>
              <w:rPr>
                <w:rFonts w:eastAsia="DengXian"/>
                <w:vertAlign w:val="subscript"/>
              </w:rPr>
              <w:t>OBUE</w:t>
            </w:r>
            <w:r>
              <w:rPr>
                <w:rFonts w:eastAsia="DengXian"/>
              </w:rPr>
              <w:t xml:space="preserve"> (MHz)</w:t>
            </w:r>
          </w:p>
        </w:tc>
      </w:tr>
      <w:tr w:rsidR="00D62336" w14:paraId="75F2186A" w14:textId="77777777">
        <w:trPr>
          <w:cantSplit/>
          <w:jc w:val="center"/>
        </w:trPr>
        <w:tc>
          <w:tcPr>
            <w:tcW w:w="1556" w:type="dxa"/>
            <w:vAlign w:val="center"/>
          </w:tcPr>
          <w:p w14:paraId="4848BD8E" w14:textId="77777777" w:rsidR="00D62336" w:rsidRDefault="00063062" w:rsidP="0004386E">
            <w:pPr>
              <w:pStyle w:val="TAC"/>
              <w:rPr>
                <w:rFonts w:eastAsia="DengXian"/>
              </w:rPr>
            </w:pPr>
            <w:r>
              <w:rPr>
                <w:rFonts w:eastAsia="DengXian"/>
                <w:lang w:eastAsia="zh-CN"/>
              </w:rPr>
              <w:t>SAN type 1-O</w:t>
            </w:r>
          </w:p>
        </w:tc>
        <w:tc>
          <w:tcPr>
            <w:tcW w:w="3801" w:type="dxa"/>
          </w:tcPr>
          <w:p w14:paraId="299CBAB1" w14:textId="77777777" w:rsidR="00D62336" w:rsidRDefault="00063062" w:rsidP="0004386E">
            <w:pPr>
              <w:pStyle w:val="TAC"/>
              <w:rPr>
                <w:rFonts w:eastAsia="DengXian"/>
              </w:rPr>
            </w:pPr>
            <w:r>
              <w:rPr>
                <w:rFonts w:eastAsia="DengXian"/>
              </w:rPr>
              <w:t>F</w:t>
            </w:r>
            <w:r>
              <w:rPr>
                <w:rFonts w:eastAsia="DengXian"/>
                <w:vertAlign w:val="subscript"/>
              </w:rPr>
              <w:t>DL,high</w:t>
            </w:r>
            <w:r>
              <w:rPr>
                <w:rFonts w:eastAsia="DengXian"/>
              </w:rPr>
              <w:t xml:space="preserve"> – F</w:t>
            </w:r>
            <w:r>
              <w:rPr>
                <w:rFonts w:eastAsia="DengXian"/>
                <w:vertAlign w:val="subscript"/>
              </w:rPr>
              <w:t>DL,low</w:t>
            </w:r>
            <w:r>
              <w:rPr>
                <w:rFonts w:eastAsia="DengXian"/>
              </w:rPr>
              <w:t xml:space="preserve">  &lt; 100 MHz</w:t>
            </w:r>
          </w:p>
        </w:tc>
        <w:tc>
          <w:tcPr>
            <w:tcW w:w="1784" w:type="dxa"/>
          </w:tcPr>
          <w:p w14:paraId="7CB2E46D" w14:textId="77777777" w:rsidR="00D62336" w:rsidRDefault="00063062" w:rsidP="0004386E">
            <w:pPr>
              <w:pStyle w:val="TAC"/>
              <w:rPr>
                <w:rFonts w:eastAsia="DengXian"/>
              </w:rPr>
            </w:pPr>
            <w:r>
              <w:rPr>
                <w:rFonts w:eastAsia="DengXian"/>
              </w:rPr>
              <w:t>2*BW</w:t>
            </w:r>
            <w:r>
              <w:rPr>
                <w:rFonts w:eastAsia="DengXian"/>
                <w:vertAlign w:val="subscript"/>
              </w:rPr>
              <w:t xml:space="preserve">Channel </w:t>
            </w:r>
          </w:p>
        </w:tc>
      </w:tr>
    </w:tbl>
    <w:p w14:paraId="639F8D39" w14:textId="77777777" w:rsidR="00D62336" w:rsidRDefault="00D62336">
      <w:pPr>
        <w:rPr>
          <w:rFonts w:eastAsia="DengXian"/>
        </w:rPr>
      </w:pPr>
    </w:p>
    <w:bookmarkEnd w:id="2144"/>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2164" w:name="_Toc121933049"/>
      <w:bookmarkStart w:id="2165" w:name="_Toc121908763"/>
      <w:bookmarkStart w:id="2166" w:name="_Toc124186558"/>
      <w:bookmarkStart w:id="2167" w:name="_Toc137240730"/>
      <w:bookmarkStart w:id="2168" w:name="_Toc137244829"/>
      <w:bookmarkStart w:id="2169" w:name="_Toc138894043"/>
      <w:bookmarkStart w:id="2170" w:name="_Toc138894275"/>
      <w:bookmarkStart w:id="2171" w:name="_Toc145036668"/>
      <w:r>
        <w:rPr>
          <w:rFonts w:eastAsia="DengXian"/>
        </w:rPr>
        <w:t>9.7.2</w:t>
      </w:r>
      <w:r>
        <w:rPr>
          <w:rFonts w:eastAsia="DengXian"/>
        </w:rPr>
        <w:tab/>
        <w:t>OTA occupied bandwidth</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48DB78CF" w14:textId="77777777" w:rsidR="00D62336" w:rsidRDefault="00063062" w:rsidP="00C77732">
      <w:pPr>
        <w:pStyle w:val="Heading4"/>
        <w:rPr>
          <w:rFonts w:eastAsia="DengXian"/>
        </w:rPr>
      </w:pPr>
      <w:bookmarkStart w:id="2172" w:name="_Toc37267735"/>
      <w:bookmarkStart w:id="2173" w:name="_Toc45893651"/>
      <w:bookmarkStart w:id="2174" w:name="_Toc53178371"/>
      <w:bookmarkStart w:id="2175" w:name="_Toc44712338"/>
      <w:bookmarkStart w:id="2176" w:name="_Toc82621988"/>
      <w:bookmarkStart w:id="2177" w:name="_Toc90422835"/>
      <w:bookmarkStart w:id="2178" w:name="_Toc104311078"/>
      <w:bookmarkStart w:id="2179" w:name="_Toc61179530"/>
      <w:bookmarkStart w:id="2180" w:name="_Toc74663447"/>
      <w:bookmarkStart w:id="2181" w:name="_Toc106177092"/>
      <w:bookmarkStart w:id="2182" w:name="_Toc37260347"/>
      <w:bookmarkStart w:id="2183" w:name="_Toc61179060"/>
      <w:bookmarkStart w:id="2184" w:name="_Toc106126779"/>
      <w:bookmarkStart w:id="2185" w:name="_Toc29811873"/>
      <w:bookmarkStart w:id="2186" w:name="_Toc53178822"/>
      <w:bookmarkStart w:id="2187" w:name="_Toc114242260"/>
      <w:bookmarkStart w:id="2188" w:name="_Toc21127664"/>
      <w:bookmarkStart w:id="2189" w:name="_Toc67916826"/>
      <w:bookmarkStart w:id="2190" w:name="_Toc36817425"/>
      <w:bookmarkStart w:id="2191" w:name="_Toc121933050"/>
      <w:bookmarkStart w:id="2192" w:name="_Toc121908764"/>
      <w:bookmarkStart w:id="2193" w:name="_Toc124186559"/>
      <w:bookmarkStart w:id="2194" w:name="_Toc137240731"/>
      <w:bookmarkStart w:id="2195" w:name="_Toc137244830"/>
      <w:bookmarkStart w:id="2196" w:name="_Toc138894044"/>
      <w:bookmarkStart w:id="2197" w:name="_Toc138894276"/>
      <w:bookmarkStart w:id="2198" w:name="_Toc145036669"/>
      <w:r>
        <w:rPr>
          <w:rFonts w:eastAsia="DengXian"/>
        </w:rPr>
        <w:t>9.7.2.1</w:t>
      </w:r>
      <w:r>
        <w:rPr>
          <w:rFonts w:eastAsia="DengXian"/>
        </w:rPr>
        <w:tab/>
        <w:t>General</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26B6777D" w14:textId="77777777" w:rsidR="00D62336" w:rsidRDefault="00063062">
      <w:pPr>
        <w:rPr>
          <w:rFonts w:eastAsia="DengXian"/>
        </w:rPr>
      </w:pPr>
      <w:bookmarkStart w:id="2199" w:name="_Toc74663448"/>
      <w:bookmarkStart w:id="2200" w:name="_Toc61179531"/>
      <w:bookmarkStart w:id="2201" w:name="_Toc67916827"/>
      <w:bookmarkStart w:id="2202" w:name="_Toc53178372"/>
      <w:bookmarkStart w:id="2203" w:name="_Toc82621989"/>
      <w:bookmarkStart w:id="2204" w:name="_Toc37260348"/>
      <w:bookmarkStart w:id="2205" w:name="_Toc53178823"/>
      <w:bookmarkStart w:id="2206" w:name="_Toc29811874"/>
      <w:bookmarkStart w:id="2207" w:name="_Toc44712339"/>
      <w:bookmarkStart w:id="2208" w:name="_Toc45893652"/>
      <w:bookmarkStart w:id="2209" w:name="_Toc104311079"/>
      <w:bookmarkStart w:id="2210" w:name="_Toc21127665"/>
      <w:bookmarkStart w:id="2211" w:name="_Toc106126780"/>
      <w:bookmarkStart w:id="2212" w:name="_Toc36817426"/>
      <w:bookmarkStart w:id="2213" w:name="_Toc61179061"/>
      <w:bookmarkStart w:id="2214" w:name="_Toc106177093"/>
      <w:bookmarkStart w:id="2215" w:name="_Toc90422836"/>
      <w:bookmarkStart w:id="2216" w:name="_Toc37267736"/>
      <w:bookmarkStart w:id="2217"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2218" w:name="_Toc121933051"/>
      <w:bookmarkStart w:id="2219" w:name="_Toc121908765"/>
      <w:bookmarkStart w:id="2220" w:name="_Toc124186560"/>
      <w:bookmarkStart w:id="2221" w:name="_Toc137240732"/>
      <w:bookmarkStart w:id="2222" w:name="_Toc137244831"/>
      <w:bookmarkStart w:id="2223" w:name="_Toc138894045"/>
      <w:bookmarkStart w:id="2224" w:name="_Toc138894277"/>
      <w:bookmarkStart w:id="2225" w:name="_Toc145036670"/>
      <w:r>
        <w:rPr>
          <w:rFonts w:eastAsia="DengXian"/>
        </w:rPr>
        <w:t>9.7.2.2</w:t>
      </w:r>
      <w:r>
        <w:rPr>
          <w:rFonts w:eastAsia="DengXian"/>
        </w:rPr>
        <w:tab/>
        <w:t xml:space="preserve">Minimum requirement for </w:t>
      </w:r>
      <w:r>
        <w:rPr>
          <w:rFonts w:eastAsia="DengXian"/>
          <w:i/>
        </w:rPr>
        <w:t>SAN type 1-O</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58E512B3" w14:textId="1996C697" w:rsidR="00D62336" w:rsidRDefault="00063062">
      <w:pPr>
        <w:rPr>
          <w:rFonts w:eastAsia="DengXian" w:cs="v5.0.0"/>
          <w:snapToGrid w:val="0"/>
        </w:rPr>
      </w:pPr>
      <w:bookmarkStart w:id="2226" w:name="_Toc106177094"/>
      <w:bookmarkStart w:id="2227" w:name="_Toc82621990"/>
      <w:bookmarkStart w:id="2228" w:name="_Toc114242262"/>
      <w:bookmarkStart w:id="2229" w:name="_Toc104311080"/>
      <w:bookmarkStart w:id="2230" w:name="_Toc21127666"/>
      <w:bookmarkStart w:id="2231" w:name="_Toc90422837"/>
      <w:bookmarkStart w:id="2232" w:name="_Toc53178824"/>
      <w:bookmarkStart w:id="2233" w:name="_Toc61179062"/>
      <w:bookmarkStart w:id="2234" w:name="_Toc36817427"/>
      <w:bookmarkStart w:id="2235" w:name="_Toc44712340"/>
      <w:bookmarkStart w:id="2236" w:name="_Toc29811875"/>
      <w:bookmarkStart w:id="2237" w:name="_Toc45893653"/>
      <w:bookmarkStart w:id="2238" w:name="_Toc74663449"/>
      <w:bookmarkStart w:id="2239" w:name="_Toc106126781"/>
      <w:bookmarkStart w:id="2240" w:name="_Toc53178373"/>
      <w:bookmarkStart w:id="2241" w:name="_Toc61179532"/>
      <w:bookmarkStart w:id="2242" w:name="_Toc37267737"/>
      <w:bookmarkStart w:id="2243" w:name="_Toc67916828"/>
      <w:bookmarkStart w:id="2244"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2245" w:name="_Toc121933052"/>
      <w:bookmarkStart w:id="2246" w:name="_Toc121908766"/>
      <w:bookmarkStart w:id="2247" w:name="_Toc124186561"/>
      <w:bookmarkStart w:id="2248" w:name="_Toc137240733"/>
      <w:bookmarkStart w:id="2249" w:name="_Toc137244832"/>
      <w:bookmarkStart w:id="2250" w:name="_Toc138894046"/>
      <w:bookmarkStart w:id="2251" w:name="_Toc138894278"/>
      <w:bookmarkStart w:id="2252" w:name="_Toc145036671"/>
      <w:r>
        <w:rPr>
          <w:rFonts w:eastAsia="DengXian"/>
        </w:rPr>
        <w:t>9.7.3</w:t>
      </w:r>
      <w:r>
        <w:rPr>
          <w:rFonts w:eastAsia="DengXian"/>
        </w:rPr>
        <w:tab/>
        <w:t>OTA Adjacent Channel Leakage Power Ratio (ACLR)</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370214C4" w14:textId="77777777" w:rsidR="00D62336" w:rsidRDefault="00063062" w:rsidP="00C77732">
      <w:pPr>
        <w:pStyle w:val="Heading4"/>
        <w:rPr>
          <w:rFonts w:eastAsia="DengXian"/>
        </w:rPr>
      </w:pPr>
      <w:bookmarkStart w:id="2253" w:name="_Toc74663450"/>
      <w:bookmarkStart w:id="2254" w:name="_Toc37260350"/>
      <w:bookmarkStart w:id="2255" w:name="_Toc90422838"/>
      <w:bookmarkStart w:id="2256" w:name="_Toc114242263"/>
      <w:bookmarkStart w:id="2257" w:name="_Toc53178374"/>
      <w:bookmarkStart w:id="2258" w:name="_Toc104311081"/>
      <w:bookmarkStart w:id="2259" w:name="_Toc106177095"/>
      <w:bookmarkStart w:id="2260" w:name="_Toc53178825"/>
      <w:bookmarkStart w:id="2261" w:name="_Toc44712341"/>
      <w:bookmarkStart w:id="2262" w:name="_Toc29811876"/>
      <w:bookmarkStart w:id="2263" w:name="_Toc61179063"/>
      <w:bookmarkStart w:id="2264" w:name="_Toc106126782"/>
      <w:bookmarkStart w:id="2265" w:name="_Toc36817428"/>
      <w:bookmarkStart w:id="2266" w:name="_Toc21127667"/>
      <w:bookmarkStart w:id="2267" w:name="_Toc61179533"/>
      <w:bookmarkStart w:id="2268" w:name="_Toc67916829"/>
      <w:bookmarkStart w:id="2269" w:name="_Toc45893654"/>
      <w:bookmarkStart w:id="2270" w:name="_Toc82621991"/>
      <w:bookmarkStart w:id="2271" w:name="_Toc37267738"/>
      <w:bookmarkStart w:id="2272" w:name="_Toc121933053"/>
      <w:bookmarkStart w:id="2273" w:name="_Toc121908767"/>
      <w:bookmarkStart w:id="2274" w:name="_Toc124186562"/>
      <w:bookmarkStart w:id="2275" w:name="_Toc137240734"/>
      <w:bookmarkStart w:id="2276" w:name="_Toc137244833"/>
      <w:bookmarkStart w:id="2277" w:name="_Toc138894047"/>
      <w:bookmarkStart w:id="2278" w:name="_Toc138894279"/>
      <w:bookmarkStart w:id="2279" w:name="_Toc145036672"/>
      <w:r>
        <w:rPr>
          <w:rFonts w:eastAsia="DengXian"/>
        </w:rPr>
        <w:t>9.7.3.1</w:t>
      </w:r>
      <w:r>
        <w:rPr>
          <w:rFonts w:eastAsia="DengXian"/>
        </w:rPr>
        <w:tab/>
        <w:t>General</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65E37480" w14:textId="77777777" w:rsidR="00D62336" w:rsidRDefault="00063062">
      <w:pPr>
        <w:rPr>
          <w:rFonts w:eastAsia="DengXian"/>
        </w:rPr>
      </w:pPr>
      <w:bookmarkStart w:id="2280" w:name="_Toc67916830"/>
      <w:bookmarkStart w:id="2281" w:name="_Toc61179064"/>
      <w:bookmarkStart w:id="2282" w:name="_Toc44712342"/>
      <w:bookmarkStart w:id="2283" w:name="_Toc82621992"/>
      <w:bookmarkStart w:id="2284" w:name="_Toc29811877"/>
      <w:bookmarkStart w:id="2285" w:name="_Toc53178826"/>
      <w:bookmarkStart w:id="2286" w:name="_Toc53178375"/>
      <w:bookmarkStart w:id="2287" w:name="_Toc21127668"/>
      <w:bookmarkStart w:id="2288" w:name="_Toc104311082"/>
      <w:bookmarkStart w:id="2289" w:name="_Toc90422839"/>
      <w:bookmarkStart w:id="2290" w:name="_Toc106126783"/>
      <w:bookmarkStart w:id="2291" w:name="_Toc61179534"/>
      <w:bookmarkStart w:id="2292" w:name="_Toc74663451"/>
      <w:bookmarkStart w:id="2293" w:name="_Toc106177096"/>
      <w:bookmarkStart w:id="2294" w:name="_Toc37260351"/>
      <w:bookmarkStart w:id="2295" w:name="_Toc37267739"/>
      <w:bookmarkStart w:id="2296" w:name="_Toc114242264"/>
      <w:bookmarkStart w:id="2297" w:name="_Toc36817429"/>
      <w:bookmarkStart w:id="2298"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2299" w:name="_Toc121933054"/>
      <w:bookmarkStart w:id="2300" w:name="_Toc121908768"/>
      <w:bookmarkStart w:id="2301" w:name="_Toc124186563"/>
      <w:bookmarkStart w:id="2302" w:name="_Toc137240735"/>
      <w:bookmarkStart w:id="2303" w:name="_Toc137244834"/>
      <w:bookmarkStart w:id="2304" w:name="_Toc138894048"/>
      <w:bookmarkStart w:id="2305" w:name="_Toc138894280"/>
      <w:bookmarkStart w:id="2306" w:name="_Toc145036673"/>
      <w:r>
        <w:rPr>
          <w:rFonts w:eastAsia="DengXian"/>
        </w:rPr>
        <w:t>9.7.3.2</w:t>
      </w:r>
      <w:r>
        <w:rPr>
          <w:rFonts w:eastAsia="DengXian"/>
        </w:rPr>
        <w:tab/>
        <w:t xml:space="preserve">Minimum requirement for </w:t>
      </w:r>
      <w:r>
        <w:rPr>
          <w:rFonts w:eastAsia="DengXian"/>
          <w:i/>
        </w:rPr>
        <w:t>SAN type 1-O</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77777777" w:rsidR="00D62336" w:rsidRDefault="00063062" w:rsidP="00F660AA">
      <w:pPr>
        <w:pStyle w:val="Heading3"/>
        <w:rPr>
          <w:rFonts w:eastAsia="DengXian"/>
        </w:rPr>
      </w:pPr>
      <w:bookmarkStart w:id="2307" w:name="_Toc82621994"/>
      <w:bookmarkStart w:id="2308" w:name="_Toc44712344"/>
      <w:bookmarkStart w:id="2309" w:name="_Toc61179066"/>
      <w:bookmarkStart w:id="2310" w:name="_Toc53178377"/>
      <w:bookmarkStart w:id="2311" w:name="_Toc53178828"/>
      <w:bookmarkStart w:id="2312" w:name="_Toc106126784"/>
      <w:bookmarkStart w:id="2313" w:name="_Toc45893657"/>
      <w:bookmarkStart w:id="2314" w:name="_Toc36817431"/>
      <w:bookmarkStart w:id="2315" w:name="_Toc114242265"/>
      <w:bookmarkStart w:id="2316" w:name="_Toc67916832"/>
      <w:bookmarkStart w:id="2317" w:name="_Toc37260353"/>
      <w:bookmarkStart w:id="2318" w:name="_Toc106177097"/>
      <w:bookmarkStart w:id="2319" w:name="_Toc104311083"/>
      <w:bookmarkStart w:id="2320" w:name="_Toc61179536"/>
      <w:bookmarkStart w:id="2321" w:name="_Toc90422841"/>
      <w:bookmarkStart w:id="2322" w:name="_Toc21127670"/>
      <w:bookmarkStart w:id="2323" w:name="_Toc74663453"/>
      <w:bookmarkStart w:id="2324" w:name="_Toc37267741"/>
      <w:bookmarkStart w:id="2325" w:name="_Toc29811879"/>
      <w:bookmarkStart w:id="2326" w:name="_Toc121933055"/>
      <w:bookmarkStart w:id="2327" w:name="_Toc121908769"/>
      <w:bookmarkStart w:id="2328" w:name="_Toc124186564"/>
      <w:bookmarkStart w:id="2329" w:name="_Toc137240736"/>
      <w:bookmarkStart w:id="2330" w:name="_Toc137244835"/>
      <w:bookmarkStart w:id="2331" w:name="_Toc138894049"/>
      <w:bookmarkStart w:id="2332" w:name="_Toc138894281"/>
      <w:bookmarkStart w:id="2333" w:name="_Toc145036674"/>
      <w:r>
        <w:rPr>
          <w:rFonts w:eastAsia="DengXian"/>
        </w:rPr>
        <w:t>9.7.4</w:t>
      </w:r>
      <w:r>
        <w:rPr>
          <w:rFonts w:eastAsia="DengXian"/>
        </w:rPr>
        <w:tab/>
        <w:t>OTA</w:t>
      </w:r>
      <w:bookmarkStart w:id="2334" w:name="_Hlk496084370"/>
      <w:r>
        <w:rPr>
          <w:rFonts w:eastAsia="DengXian"/>
        </w:rPr>
        <w:t xml:space="preserve"> operating band unwanted emissions</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68125B63" w14:textId="77777777" w:rsidR="00D62336" w:rsidRDefault="00063062" w:rsidP="00F660AA">
      <w:pPr>
        <w:pStyle w:val="Heading4"/>
        <w:rPr>
          <w:rFonts w:eastAsia="DengXian"/>
        </w:rPr>
      </w:pPr>
      <w:bookmarkStart w:id="2335" w:name="_Toc53178378"/>
      <w:bookmarkStart w:id="2336" w:name="_Toc74663454"/>
      <w:bookmarkStart w:id="2337" w:name="_Toc29811880"/>
      <w:bookmarkStart w:id="2338" w:name="_Toc44712345"/>
      <w:bookmarkStart w:id="2339" w:name="_Toc37267742"/>
      <w:bookmarkStart w:id="2340" w:name="_Toc61179067"/>
      <w:bookmarkStart w:id="2341" w:name="_Toc21127671"/>
      <w:bookmarkStart w:id="2342" w:name="_Toc36817432"/>
      <w:bookmarkStart w:id="2343" w:name="_Toc106177098"/>
      <w:bookmarkStart w:id="2344" w:name="_Toc37260354"/>
      <w:bookmarkStart w:id="2345" w:name="_Toc90422842"/>
      <w:bookmarkStart w:id="2346" w:name="_Toc82621995"/>
      <w:bookmarkStart w:id="2347" w:name="_Toc53178829"/>
      <w:bookmarkStart w:id="2348" w:name="_Toc45893658"/>
      <w:bookmarkStart w:id="2349" w:name="_Toc104311084"/>
      <w:bookmarkStart w:id="2350" w:name="_Toc67916833"/>
      <w:bookmarkStart w:id="2351" w:name="_Toc114242266"/>
      <w:bookmarkStart w:id="2352" w:name="_Toc106126785"/>
      <w:bookmarkStart w:id="2353" w:name="_Toc61179537"/>
      <w:bookmarkStart w:id="2354" w:name="_Toc121933056"/>
      <w:bookmarkStart w:id="2355" w:name="_Toc121908770"/>
      <w:bookmarkStart w:id="2356" w:name="_Toc124186565"/>
      <w:bookmarkStart w:id="2357" w:name="_Toc137240737"/>
      <w:bookmarkStart w:id="2358" w:name="_Toc137244836"/>
      <w:bookmarkStart w:id="2359" w:name="_Toc138894050"/>
      <w:bookmarkStart w:id="2360" w:name="_Toc138894282"/>
      <w:bookmarkStart w:id="2361" w:name="_Toc145036675"/>
      <w:r>
        <w:rPr>
          <w:rFonts w:eastAsia="DengXian"/>
        </w:rPr>
        <w:t>9.7.4.1</w:t>
      </w:r>
      <w:r>
        <w:rPr>
          <w:rFonts w:eastAsia="DengXian"/>
        </w:rPr>
        <w:tab/>
        <w:t>General</w:t>
      </w:r>
      <w:bookmarkStart w:id="2362" w:name="_Toc44712346"/>
      <w:bookmarkStart w:id="2363" w:name="_Toc36817433"/>
      <w:bookmarkStart w:id="2364" w:name="_Toc45893659"/>
      <w:bookmarkStart w:id="2365" w:name="_Toc61179068"/>
      <w:bookmarkStart w:id="2366" w:name="_Toc106126786"/>
      <w:bookmarkStart w:id="2367" w:name="_Toc74663455"/>
      <w:bookmarkStart w:id="2368" w:name="_Toc37260355"/>
      <w:bookmarkStart w:id="2369" w:name="_Toc53178830"/>
      <w:bookmarkStart w:id="2370" w:name="_Toc82621996"/>
      <w:bookmarkStart w:id="2371" w:name="_Toc90422843"/>
      <w:bookmarkStart w:id="2372" w:name="_Toc29811881"/>
      <w:bookmarkStart w:id="2373" w:name="_Toc67916834"/>
      <w:bookmarkStart w:id="2374" w:name="_Toc21127672"/>
      <w:bookmarkStart w:id="2375" w:name="_Toc114242267"/>
      <w:bookmarkStart w:id="2376" w:name="_Toc61179538"/>
      <w:bookmarkStart w:id="2377" w:name="_Toc53178379"/>
      <w:bookmarkStart w:id="2378" w:name="_Toc37267743"/>
      <w:bookmarkStart w:id="2379" w:name="_Toc104311085"/>
      <w:bookmarkStart w:id="2380" w:name="_Toc106177099"/>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2348DCDA" w14:textId="77777777" w:rsidR="00D62336" w:rsidRDefault="00063062">
      <w:pPr>
        <w:rPr>
          <w:rFonts w:eastAsia="DengXian"/>
        </w:rPr>
      </w:pPr>
      <w:r>
        <w:rPr>
          <w:rFonts w:eastAsia="DengXian"/>
        </w:rPr>
        <w:t>The OTA limits for operating band unwanted emissions are specified as TRP per RIB unless otherwise stated.</w:t>
      </w:r>
    </w:p>
    <w:p w14:paraId="3D4D62A6" w14:textId="77777777" w:rsidR="00D62336" w:rsidRDefault="00063062" w:rsidP="00F660AA">
      <w:pPr>
        <w:pStyle w:val="Heading4"/>
        <w:rPr>
          <w:rFonts w:eastAsia="DengXian"/>
        </w:rPr>
      </w:pPr>
      <w:bookmarkStart w:id="2381" w:name="_Toc121933057"/>
      <w:bookmarkStart w:id="2382" w:name="_Toc121908771"/>
      <w:bookmarkStart w:id="2383" w:name="_Toc124186566"/>
      <w:bookmarkStart w:id="2384" w:name="_Toc137240738"/>
      <w:bookmarkStart w:id="2385" w:name="_Toc137244837"/>
      <w:bookmarkStart w:id="2386" w:name="_Toc138894051"/>
      <w:bookmarkStart w:id="2387" w:name="_Toc138894283"/>
      <w:bookmarkStart w:id="2388" w:name="_Toc145036676"/>
      <w:r>
        <w:rPr>
          <w:rFonts w:eastAsia="DengXian"/>
        </w:rPr>
        <w:t>9.7.4.2</w:t>
      </w:r>
      <w:r>
        <w:rPr>
          <w:rFonts w:eastAsia="DengXian"/>
        </w:rPr>
        <w:tab/>
        <w:t xml:space="preserve">Minimum requirement for </w:t>
      </w:r>
      <w:r>
        <w:rPr>
          <w:rFonts w:eastAsia="DengXian"/>
          <w:i/>
        </w:rPr>
        <w:t>SAN type 1-O</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5CCE50C5" w14:textId="77777777" w:rsidR="00D62336" w:rsidRDefault="00063062">
      <w:pPr>
        <w:rPr>
          <w:rFonts w:eastAsia="DengXian"/>
        </w:rPr>
      </w:pPr>
      <w:bookmarkStart w:id="2389" w:name="_Toc53178837"/>
      <w:bookmarkStart w:id="2390" w:name="_Toc114242268"/>
      <w:bookmarkStart w:id="2391" w:name="_Toc74663462"/>
      <w:bookmarkStart w:id="2392" w:name="_Toc90422850"/>
      <w:bookmarkStart w:id="2393" w:name="_Toc21127680"/>
      <w:bookmarkStart w:id="2394" w:name="_Toc45893668"/>
      <w:bookmarkStart w:id="2395" w:name="_Toc67916841"/>
      <w:bookmarkStart w:id="2396" w:name="_Toc106177100"/>
      <w:bookmarkStart w:id="2397" w:name="_Toc106126787"/>
      <w:bookmarkStart w:id="2398" w:name="_Toc53178386"/>
      <w:bookmarkStart w:id="2399" w:name="_Toc29811889"/>
      <w:bookmarkStart w:id="2400" w:name="_Toc37260363"/>
      <w:bookmarkStart w:id="2401" w:name="_Toc36817441"/>
      <w:bookmarkStart w:id="2402" w:name="_Toc61179545"/>
      <w:bookmarkStart w:id="2403" w:name="_Toc82622003"/>
      <w:bookmarkStart w:id="2404" w:name="_Toc61179075"/>
      <w:bookmarkStart w:id="2405" w:name="_Toc37267751"/>
      <w:bookmarkStart w:id="2406" w:name="_Toc44712356"/>
      <w:bookmarkStart w:id="2407" w:name="_Toc104311086"/>
      <w:r>
        <w:rPr>
          <w:rFonts w:eastAsia="DengXian"/>
        </w:rPr>
        <w:t xml:space="preserve">Out-of-band emissions are limited by OTA operating band unwanted emission limits. Unless otherwise stated, the operating band unwanted emission limits are defined from </w:t>
      </w:r>
      <w:r>
        <w:rPr>
          <w:rFonts w:eastAsia="DengXian" w:cs="v5.0.0"/>
        </w:rPr>
        <w:t>Δf</w:t>
      </w:r>
      <w:r>
        <w:rPr>
          <w:rFonts w:eastAsia="DengXian" w:cs="v5.0.0"/>
          <w:vertAlign w:val="subscript"/>
        </w:rPr>
        <w:t>OBUE</w:t>
      </w:r>
      <w:r>
        <w:rPr>
          <w:rFonts w:eastAsia="DengXian"/>
        </w:rPr>
        <w:t xml:space="preserve"> below the lowest frequency of each supported downlink operating band up to </w:t>
      </w:r>
      <w:r>
        <w:rPr>
          <w:rFonts w:eastAsia="DengXian" w:cs="v5.0.0"/>
        </w:rPr>
        <w:t>Δf</w:t>
      </w:r>
      <w:r>
        <w:rPr>
          <w:rFonts w:eastAsia="DengXian" w:cs="v5.0.0"/>
          <w:vertAlign w:val="subscript"/>
        </w:rPr>
        <w:t>OBUE</w:t>
      </w:r>
      <w:r>
        <w:rPr>
          <w:rFonts w:eastAsia="DengXian"/>
        </w:rPr>
        <w:t xml:space="preserve"> above the highest frequency of each supported downlink operating band.</w:t>
      </w:r>
      <w:r>
        <w:rPr>
          <w:rFonts w:eastAsia="DengXian"/>
          <w:lang w:val="en-US"/>
        </w:rPr>
        <w:t xml:space="preserve"> </w:t>
      </w:r>
      <w:r>
        <w:rPr>
          <w:rFonts w:eastAsia="DengXian" w:cs="v5.0.0"/>
        </w:rPr>
        <w:t xml:space="preserve">The values of </w:t>
      </w:r>
      <w:r>
        <w:rPr>
          <w:rFonts w:eastAsia="DengXian"/>
        </w:rPr>
        <w:t>Δf</w:t>
      </w:r>
      <w:r>
        <w:rPr>
          <w:rFonts w:eastAsia="DengXian"/>
          <w:vertAlign w:val="subscript"/>
        </w:rPr>
        <w:t>OBUE</w:t>
      </w:r>
      <w:r>
        <w:rPr>
          <w:rFonts w:eastAsia="DengXian" w:cs="v5.0.0"/>
        </w:rPr>
        <w:t xml:space="preserve"> are defined in table 9.7.1-1 for the Satellite operating bands.</w:t>
      </w:r>
    </w:p>
    <w:p w14:paraId="71FD86EE" w14:textId="77777777" w:rsidR="00D62336" w:rsidRDefault="00063062">
      <w:pPr>
        <w:rPr>
          <w:rFonts w:eastAsia="DengXian"/>
          <w:lang w:val="en-US"/>
        </w:rPr>
      </w:pPr>
      <w:r>
        <w:rPr>
          <w:rFonts w:eastAsia="DengXian"/>
        </w:rPr>
        <w:lastRenderedPageBreak/>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77777777" w:rsidR="00D62336" w:rsidRDefault="00063062">
      <w:pPr>
        <w:rPr>
          <w:rFonts w:ascii="Arial" w:eastAsia="DengXian" w:hAnsi="Arial"/>
          <w:sz w:val="28"/>
        </w:rPr>
      </w:pPr>
      <w:r>
        <w:rPr>
          <w:rFonts w:eastAsia="DengXian"/>
        </w:rPr>
        <w:t>The OTA operating band unwanted emission requirement for SAN type 1-O shall not exceed each applicable limit in clause 6.6.4.2.</w:t>
      </w:r>
    </w:p>
    <w:p w14:paraId="5A06AF32" w14:textId="77777777" w:rsidR="00D62336" w:rsidRDefault="00063062" w:rsidP="00F660AA">
      <w:pPr>
        <w:pStyle w:val="Heading3"/>
        <w:rPr>
          <w:rFonts w:eastAsia="DengXian"/>
        </w:rPr>
      </w:pPr>
      <w:bookmarkStart w:id="2408" w:name="_Toc121933058"/>
      <w:bookmarkStart w:id="2409" w:name="_Toc121908772"/>
      <w:bookmarkStart w:id="2410" w:name="_Toc124186567"/>
      <w:bookmarkStart w:id="2411" w:name="_Toc137240739"/>
      <w:bookmarkStart w:id="2412" w:name="_Toc137244838"/>
      <w:bookmarkStart w:id="2413" w:name="_Toc138894052"/>
      <w:bookmarkStart w:id="2414" w:name="_Toc138894284"/>
      <w:bookmarkStart w:id="2415" w:name="_Toc145036677"/>
      <w:r>
        <w:rPr>
          <w:rFonts w:eastAsia="DengXian"/>
        </w:rPr>
        <w:t>9.7.5</w:t>
      </w:r>
      <w:r>
        <w:rPr>
          <w:rFonts w:eastAsia="DengXian"/>
        </w:rPr>
        <w:tab/>
        <w:t>OTA transmitter spurious emissions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4D7C084D" w14:textId="77777777" w:rsidR="00D62336" w:rsidRDefault="00063062" w:rsidP="00F660AA">
      <w:pPr>
        <w:pStyle w:val="Heading4"/>
        <w:rPr>
          <w:rFonts w:eastAsia="DengXian"/>
        </w:rPr>
      </w:pPr>
      <w:bookmarkStart w:id="2416" w:name="_Toc53178387"/>
      <w:bookmarkStart w:id="2417" w:name="_Toc53178838"/>
      <w:bookmarkStart w:id="2418" w:name="_Toc37267752"/>
      <w:bookmarkStart w:id="2419" w:name="_Toc90422851"/>
      <w:bookmarkStart w:id="2420" w:name="_Toc114242269"/>
      <w:bookmarkStart w:id="2421" w:name="_Toc37260364"/>
      <w:bookmarkStart w:id="2422" w:name="_Toc106126788"/>
      <w:bookmarkStart w:id="2423" w:name="_Toc82622004"/>
      <w:bookmarkStart w:id="2424" w:name="_Toc45893669"/>
      <w:bookmarkStart w:id="2425" w:name="_Toc29811890"/>
      <w:bookmarkStart w:id="2426" w:name="_Toc67916842"/>
      <w:bookmarkStart w:id="2427" w:name="_Toc61179546"/>
      <w:bookmarkStart w:id="2428" w:name="_Toc106177101"/>
      <w:bookmarkStart w:id="2429" w:name="_Toc74663463"/>
      <w:bookmarkStart w:id="2430" w:name="_Toc36817442"/>
      <w:bookmarkStart w:id="2431" w:name="_Toc104311087"/>
      <w:bookmarkStart w:id="2432" w:name="_Toc21127681"/>
      <w:bookmarkStart w:id="2433" w:name="_Toc44712357"/>
      <w:bookmarkStart w:id="2434" w:name="_Toc61179076"/>
      <w:bookmarkStart w:id="2435" w:name="_Toc121933059"/>
      <w:bookmarkStart w:id="2436" w:name="_Toc121908773"/>
      <w:bookmarkStart w:id="2437" w:name="_Toc124186568"/>
      <w:bookmarkStart w:id="2438" w:name="_Toc137240740"/>
      <w:bookmarkStart w:id="2439" w:name="_Toc137244839"/>
      <w:bookmarkStart w:id="2440" w:name="_Toc138894053"/>
      <w:bookmarkStart w:id="2441" w:name="_Toc138894285"/>
      <w:bookmarkStart w:id="2442" w:name="_Toc145036678"/>
      <w:r>
        <w:rPr>
          <w:rFonts w:eastAsia="DengXian"/>
        </w:rPr>
        <w:t>9.7.5.1</w:t>
      </w:r>
      <w:r>
        <w:rPr>
          <w:rFonts w:eastAsia="DengXian"/>
        </w:rPr>
        <w:tab/>
        <w:t>General</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2443" w:name="_Toc67916843"/>
      <w:bookmarkStart w:id="2444" w:name="_Toc74663464"/>
      <w:bookmarkStart w:id="2445" w:name="_Toc36817443"/>
      <w:bookmarkStart w:id="2446" w:name="_Toc114242270"/>
      <w:bookmarkStart w:id="2447" w:name="_Toc53178839"/>
      <w:bookmarkStart w:id="2448" w:name="_Toc37267753"/>
      <w:bookmarkStart w:id="2449" w:name="_Toc106177102"/>
      <w:bookmarkStart w:id="2450" w:name="_Toc29811891"/>
      <w:bookmarkStart w:id="2451" w:name="_Toc44712358"/>
      <w:bookmarkStart w:id="2452" w:name="_Toc82622005"/>
      <w:bookmarkStart w:id="2453" w:name="_Toc106126789"/>
      <w:bookmarkStart w:id="2454" w:name="_Toc90422852"/>
      <w:bookmarkStart w:id="2455" w:name="_Toc61179077"/>
      <w:bookmarkStart w:id="2456" w:name="_Toc21127682"/>
      <w:bookmarkStart w:id="2457" w:name="_Toc61179547"/>
      <w:bookmarkStart w:id="2458" w:name="_Toc104311088"/>
      <w:bookmarkStart w:id="2459" w:name="_Toc37260365"/>
      <w:bookmarkStart w:id="2460" w:name="_Toc45893670"/>
      <w:bookmarkStart w:id="2461" w:name="_Toc53178388"/>
      <w:bookmarkStart w:id="2462" w:name="_Toc121933060"/>
      <w:bookmarkStart w:id="2463" w:name="_Toc121908774"/>
      <w:bookmarkStart w:id="2464" w:name="_Toc124186569"/>
      <w:bookmarkStart w:id="2465" w:name="_Toc137240741"/>
      <w:bookmarkStart w:id="2466" w:name="_Toc137244840"/>
      <w:bookmarkStart w:id="2467" w:name="_Toc138894054"/>
      <w:bookmarkStart w:id="2468" w:name="_Toc138894286"/>
      <w:bookmarkStart w:id="2469" w:name="_Toc145036679"/>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298A514C" w14:textId="77777777" w:rsidR="00D62336" w:rsidRDefault="00063062" w:rsidP="00F660AA">
      <w:pPr>
        <w:pStyle w:val="Heading5"/>
        <w:rPr>
          <w:rFonts w:eastAsia="DengXian"/>
        </w:rPr>
      </w:pPr>
      <w:bookmarkStart w:id="2470" w:name="_Toc90422853"/>
      <w:bookmarkStart w:id="2471" w:name="_Toc36817444"/>
      <w:bookmarkStart w:id="2472" w:name="_Toc61179078"/>
      <w:bookmarkStart w:id="2473" w:name="_Toc104311089"/>
      <w:bookmarkStart w:id="2474" w:name="_Toc44712359"/>
      <w:bookmarkStart w:id="2475" w:name="_Toc37267754"/>
      <w:bookmarkStart w:id="2476" w:name="_Toc106177103"/>
      <w:bookmarkStart w:id="2477" w:name="_Toc53178840"/>
      <w:bookmarkStart w:id="2478" w:name="_Toc74663465"/>
      <w:bookmarkStart w:id="2479" w:name="_Toc114242271"/>
      <w:bookmarkStart w:id="2480" w:name="_Toc21127683"/>
      <w:bookmarkStart w:id="2481" w:name="_Toc45893671"/>
      <w:bookmarkStart w:id="2482" w:name="_Toc53178389"/>
      <w:bookmarkStart w:id="2483" w:name="_Toc29811892"/>
      <w:bookmarkStart w:id="2484" w:name="_Toc82622006"/>
      <w:bookmarkStart w:id="2485" w:name="_Toc37260366"/>
      <w:bookmarkStart w:id="2486" w:name="_Toc61179548"/>
      <w:bookmarkStart w:id="2487" w:name="_Toc67916844"/>
      <w:bookmarkStart w:id="2488" w:name="_Toc106126790"/>
      <w:bookmarkStart w:id="2489" w:name="_Toc121933061"/>
      <w:bookmarkStart w:id="2490" w:name="_Toc121908775"/>
      <w:bookmarkStart w:id="2491" w:name="_Toc124186570"/>
      <w:bookmarkStart w:id="2492" w:name="_Toc137240742"/>
      <w:bookmarkStart w:id="2493" w:name="_Toc137244841"/>
      <w:bookmarkStart w:id="2494" w:name="_Toc138894055"/>
      <w:bookmarkStart w:id="2495" w:name="_Toc138894287"/>
      <w:bookmarkStart w:id="2496" w:name="_Toc145036680"/>
      <w:r>
        <w:rPr>
          <w:rFonts w:eastAsia="DengXian"/>
        </w:rPr>
        <w:t>9.7.5.2.1</w:t>
      </w:r>
      <w:r>
        <w:rPr>
          <w:rFonts w:eastAsia="DengXian"/>
        </w:rPr>
        <w:tab/>
        <w:t>General</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3A5D917F" w14:textId="1290CA9F" w:rsidR="00D62336" w:rsidRDefault="00063062">
      <w:pPr>
        <w:rPr>
          <w:rFonts w:eastAsia="DengXian"/>
        </w:rPr>
      </w:pPr>
      <w:bookmarkStart w:id="2497" w:name="_Toc53178390"/>
      <w:bookmarkStart w:id="2498" w:name="_Toc21127684"/>
      <w:bookmarkStart w:id="2499" w:name="_Toc37267755"/>
      <w:bookmarkStart w:id="2500" w:name="_Toc82622007"/>
      <w:bookmarkStart w:id="2501" w:name="_Toc106177104"/>
      <w:bookmarkStart w:id="2502" w:name="_Toc61179079"/>
      <w:bookmarkStart w:id="2503" w:name="_Toc67916845"/>
      <w:bookmarkStart w:id="2504" w:name="_Toc45893672"/>
      <w:bookmarkStart w:id="2505" w:name="_Toc29811893"/>
      <w:bookmarkStart w:id="2506" w:name="_Toc44712360"/>
      <w:bookmarkStart w:id="2507" w:name="_Toc104311090"/>
      <w:bookmarkStart w:id="2508" w:name="_Toc37260367"/>
      <w:bookmarkStart w:id="2509" w:name="_Toc106126791"/>
      <w:bookmarkStart w:id="2510" w:name="_Toc61179549"/>
      <w:bookmarkStart w:id="2511" w:name="_Toc74663466"/>
      <w:bookmarkStart w:id="2512" w:name="_Toc90422854"/>
      <w:bookmarkStart w:id="2513" w:name="_Toc114242272"/>
      <w:bookmarkStart w:id="2514" w:name="_Toc53178841"/>
      <w:bookmarkStart w:id="2515"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the frequency range from </w:t>
      </w:r>
      <w:r>
        <w:rPr>
          <w:rFonts w:eastAsia="DengXian" w:cs="v5.0.0"/>
        </w:rPr>
        <w:t>Δf</w:t>
      </w:r>
      <w:r>
        <w:rPr>
          <w:rFonts w:eastAsia="DengXian" w:cs="v5.0.0"/>
          <w:vertAlign w:val="subscript"/>
        </w:rPr>
        <w:t>OBUE</w:t>
      </w:r>
      <w:r>
        <w:rPr>
          <w:rFonts w:eastAsia="DengXian"/>
        </w:rPr>
        <w:t xml:space="preserve"> below the lowest frequency of each supported downlink </w:t>
      </w:r>
      <w:r>
        <w:rPr>
          <w:rFonts w:eastAsia="DengXian"/>
          <w:i/>
        </w:rPr>
        <w:t>operating band</w:t>
      </w:r>
      <w:r>
        <w:rPr>
          <w:rFonts w:eastAsia="DengXian"/>
        </w:rPr>
        <w:t xml:space="preserve">, up to </w:t>
      </w:r>
      <w:r>
        <w:rPr>
          <w:rFonts w:eastAsia="DengXian" w:cs="v5.0.0"/>
        </w:rPr>
        <w:t>Δf</w:t>
      </w:r>
      <w:r>
        <w:rPr>
          <w:rFonts w:eastAsia="DengXian" w:cs="v5.0.0"/>
          <w:vertAlign w:val="subscript"/>
        </w:rPr>
        <w:t>OBUE</w:t>
      </w:r>
      <w:r>
        <w:rPr>
          <w:rFonts w:eastAsia="DengXian"/>
        </w:rPr>
        <w:t xml:space="preserve"> above the highest frequency of each supported downlink </w:t>
      </w:r>
      <w:r>
        <w:rPr>
          <w:rFonts w:eastAsia="DengXian"/>
          <w:i/>
        </w:rPr>
        <w:t>operating band</w:t>
      </w:r>
      <w:r>
        <w:rPr>
          <w:rFonts w:eastAsia="DengXian"/>
        </w:rPr>
        <w:t xml:space="preserve">, where the </w:t>
      </w:r>
      <w:r>
        <w:rPr>
          <w:rFonts w:eastAsia="DengXian" w:cs="v5.0.0"/>
        </w:rPr>
        <w:t>Δf</w:t>
      </w:r>
      <w:r>
        <w:rPr>
          <w:rFonts w:eastAsia="DengXian" w:cs="v5.0.0"/>
          <w:vertAlign w:val="subscript"/>
        </w:rPr>
        <w:t>OBUE</w:t>
      </w:r>
      <w:r>
        <w:rPr>
          <w:rFonts w:eastAsia="DengXian" w:cs="v5.0.0"/>
        </w:rPr>
        <w:t xml:space="preserve"> is defined in table 9.7.1-1</w:t>
      </w:r>
      <w:r>
        <w:rPr>
          <w:rFonts w:eastAsia="DengXian"/>
        </w:rPr>
        <w:t>.</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2516" w:name="_Toc121933062"/>
      <w:bookmarkStart w:id="2517" w:name="_Toc121908776"/>
      <w:bookmarkStart w:id="2518" w:name="_Toc124186571"/>
      <w:bookmarkStart w:id="2519" w:name="_Toc137240743"/>
      <w:bookmarkStart w:id="2520" w:name="_Toc137244842"/>
      <w:bookmarkStart w:id="2521" w:name="_Toc138894056"/>
      <w:bookmarkStart w:id="2522" w:name="_Toc138894288"/>
      <w:bookmarkStart w:id="2523" w:name="_Toc145036681"/>
      <w:r>
        <w:rPr>
          <w:rFonts w:eastAsia="DengXian"/>
        </w:rPr>
        <w:t>9.7.5.2.2</w:t>
      </w:r>
      <w:r>
        <w:rPr>
          <w:rFonts w:eastAsia="DengXian"/>
        </w:rPr>
        <w:tab/>
        <w:t>General OTA transmitter spurious emissions requirements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3DB01453" w14:textId="77777777" w:rsidR="00D62336" w:rsidRDefault="00063062">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operating band unwanted emissions in clause 6.6.4.</w:t>
      </w:r>
    </w:p>
    <w:p w14:paraId="270895B6" w14:textId="69D275B0" w:rsidR="00D62336" w:rsidRDefault="00063062" w:rsidP="006A4D62">
      <w:pPr>
        <w:pStyle w:val="TH"/>
        <w:rPr>
          <w:rFonts w:eastAsia="DengXian"/>
          <w:lang w:val="en-US"/>
        </w:rPr>
      </w:pPr>
      <w:r>
        <w:rPr>
          <w:rFonts w:eastAsia="DengXian"/>
          <w:lang w:val="en-US"/>
        </w:rPr>
        <w:t>Table 9.7.5.2.2-1: General SAN transmitter spurious emission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62336"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77777777" w:rsidR="00D62336" w:rsidRDefault="00063062">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11372A0C" w14:textId="77777777" w:rsidR="00D62336" w:rsidRDefault="00063062">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rated,c,TRP</w:t>
            </w:r>
          </w:p>
          <w:p w14:paraId="0C54B67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D62336" w:rsidRDefault="00063062">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D62336" w:rsidRDefault="00063062">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D62336" w:rsidRDefault="00063062">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0BD798C9"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rated,c,TRP</w:t>
            </w:r>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4A4C458B" w14:textId="77777777" w:rsidR="00724243" w:rsidRDefault="00724243" w:rsidP="00724243">
      <w:pPr>
        <w:pStyle w:val="Heading5"/>
        <w:rPr>
          <w:lang w:eastAsia="zh-CN"/>
        </w:rPr>
      </w:pPr>
      <w:bookmarkStart w:id="2524" w:name="_Toc137244843"/>
      <w:bookmarkStart w:id="2525" w:name="_Toc138894057"/>
      <w:bookmarkStart w:id="2526" w:name="_Toc138894289"/>
      <w:bookmarkStart w:id="2527" w:name="_Toc145036682"/>
      <w:r>
        <w:rPr>
          <w:lang w:eastAsia="zh-CN"/>
        </w:rPr>
        <w:t>9.7.5.2.3</w:t>
      </w:r>
      <w:r>
        <w:rPr>
          <w:lang w:eastAsia="zh-CN"/>
        </w:rPr>
        <w:tab/>
        <w:t>Protection of the SAN receiver</w:t>
      </w:r>
      <w:bookmarkEnd w:id="2524"/>
      <w:bookmarkEnd w:id="2525"/>
      <w:bookmarkEnd w:id="2526"/>
      <w:bookmarkEnd w:id="2527"/>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2528" w:name="_Toc137244844"/>
      <w:bookmarkStart w:id="2529" w:name="_Toc138894058"/>
      <w:bookmarkStart w:id="2530" w:name="_Toc138894290"/>
      <w:bookmarkStart w:id="2531" w:name="_Toc145036683"/>
      <w:r>
        <w:rPr>
          <w:lang w:eastAsia="zh-CN"/>
        </w:rPr>
        <w:t>9.7.5.2.4</w:t>
      </w:r>
      <w:r>
        <w:rPr>
          <w:lang w:eastAsia="zh-CN"/>
        </w:rPr>
        <w:tab/>
      </w:r>
      <w:r>
        <w:t>Additional spurious emissions requirements</w:t>
      </w:r>
      <w:bookmarkEnd w:id="2528"/>
      <w:bookmarkEnd w:id="2529"/>
      <w:bookmarkEnd w:id="2530"/>
      <w:bookmarkEnd w:id="2531"/>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2532" w:name="_Toc61179087"/>
      <w:bookmarkStart w:id="2533" w:name="_Toc44712372"/>
      <w:bookmarkStart w:id="2534" w:name="_Toc53178398"/>
      <w:bookmarkStart w:id="2535" w:name="_Toc67916853"/>
      <w:bookmarkStart w:id="2536" w:name="_Toc27275"/>
      <w:bookmarkStart w:id="2537" w:name="_Toc61179557"/>
      <w:bookmarkStart w:id="2538" w:name="_Toc45893684"/>
      <w:bookmarkStart w:id="2539" w:name="_Toc53178849"/>
      <w:bookmarkStart w:id="2540" w:name="_Toc74663474"/>
      <w:bookmarkStart w:id="2541" w:name="_Toc121933063"/>
      <w:bookmarkStart w:id="2542" w:name="_Toc121908777"/>
      <w:bookmarkStart w:id="2543" w:name="_Toc124186572"/>
      <w:bookmarkStart w:id="2544" w:name="_Toc137240744"/>
      <w:bookmarkStart w:id="2545" w:name="_Toc137244845"/>
      <w:bookmarkStart w:id="2546" w:name="_Toc138894059"/>
      <w:bookmarkStart w:id="2547" w:name="_Toc138894291"/>
      <w:bookmarkStart w:id="2548" w:name="_Toc145036684"/>
      <w:r>
        <w:t>9.8</w:t>
      </w:r>
      <w:r>
        <w:tab/>
        <w:t>OTA transmitter intermodulation</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2549" w:name="_Toc45893687"/>
      <w:bookmarkStart w:id="2550" w:name="_Toc61179090"/>
      <w:bookmarkStart w:id="2551" w:name="_Toc53178401"/>
      <w:bookmarkStart w:id="2552" w:name="_Toc37260381"/>
      <w:bookmarkStart w:id="2553" w:name="_Toc74663477"/>
      <w:bookmarkStart w:id="2554" w:name="_Toc44712375"/>
      <w:bookmarkStart w:id="2555" w:name="_Toc37267769"/>
      <w:bookmarkStart w:id="2556" w:name="_Toc61179560"/>
      <w:bookmarkStart w:id="2557" w:name="_Toc21127698"/>
      <w:bookmarkStart w:id="2558" w:name="_Toc53178852"/>
      <w:bookmarkStart w:id="2559" w:name="_Toc67916856"/>
      <w:bookmarkStart w:id="2560" w:name="_Toc29811907"/>
      <w:bookmarkStart w:id="2561" w:name="_Toc8545"/>
      <w:bookmarkStart w:id="2562" w:name="_Toc36817459"/>
      <w:bookmarkStart w:id="2563" w:name="_Toc121933064"/>
      <w:bookmarkStart w:id="2564" w:name="_Toc121908778"/>
      <w:bookmarkStart w:id="2565" w:name="_Toc124186573"/>
      <w:bookmarkStart w:id="2566" w:name="_Toc137240745"/>
      <w:bookmarkStart w:id="2567" w:name="_Toc137244846"/>
      <w:bookmarkStart w:id="2568" w:name="_Toc138894060"/>
      <w:bookmarkStart w:id="2569" w:name="_Toc138894292"/>
      <w:bookmarkStart w:id="2570" w:name="_Toc145036685"/>
      <w:r>
        <w:t>10</w:t>
      </w:r>
      <w:r>
        <w:tab/>
        <w:t>Radiated receiver characteristics</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1CBABBA6" w14:textId="77777777" w:rsidR="00D62336" w:rsidRDefault="00063062">
      <w:pPr>
        <w:pStyle w:val="Heading2"/>
      </w:pPr>
      <w:bookmarkStart w:id="2571" w:name="_Toc29811908"/>
      <w:bookmarkStart w:id="2572" w:name="_Toc53178402"/>
      <w:bookmarkStart w:id="2573" w:name="_Toc45893688"/>
      <w:bookmarkStart w:id="2574" w:name="_Toc74663478"/>
      <w:bookmarkStart w:id="2575" w:name="_Toc67916857"/>
      <w:bookmarkStart w:id="2576" w:name="_Toc61179561"/>
      <w:bookmarkStart w:id="2577" w:name="_Toc21127699"/>
      <w:bookmarkStart w:id="2578" w:name="_Toc44712376"/>
      <w:bookmarkStart w:id="2579" w:name="_Toc53178853"/>
      <w:bookmarkStart w:id="2580" w:name="_Toc20081"/>
      <w:bookmarkStart w:id="2581" w:name="_Toc37267770"/>
      <w:bookmarkStart w:id="2582" w:name="_Toc61179091"/>
      <w:bookmarkStart w:id="2583" w:name="_Toc36817460"/>
      <w:bookmarkStart w:id="2584" w:name="_Toc37260382"/>
      <w:bookmarkStart w:id="2585" w:name="_Toc121933065"/>
      <w:bookmarkStart w:id="2586" w:name="_Toc121908779"/>
      <w:bookmarkStart w:id="2587" w:name="_Toc124186574"/>
      <w:bookmarkStart w:id="2588" w:name="_Toc137240746"/>
      <w:bookmarkStart w:id="2589" w:name="_Toc137244847"/>
      <w:bookmarkStart w:id="2590" w:name="_Toc138894061"/>
      <w:bookmarkStart w:id="2591" w:name="_Toc138894293"/>
      <w:bookmarkStart w:id="2592" w:name="_Toc145036686"/>
      <w:r>
        <w:t>10.1</w:t>
      </w:r>
      <w:r>
        <w:tab/>
        <w:t>General</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2593" w:name="_Toc67916858"/>
      <w:bookmarkStart w:id="2594" w:name="_Toc53178403"/>
      <w:bookmarkStart w:id="2595" w:name="_Toc61179092"/>
      <w:bookmarkStart w:id="2596" w:name="_Toc74663479"/>
      <w:bookmarkStart w:id="2597" w:name="_Toc29811909"/>
      <w:bookmarkStart w:id="2598" w:name="_Toc45893689"/>
      <w:bookmarkStart w:id="2599" w:name="_Toc8824"/>
      <w:bookmarkStart w:id="2600" w:name="_Toc53178854"/>
      <w:bookmarkStart w:id="2601" w:name="_Toc37267771"/>
      <w:bookmarkStart w:id="2602" w:name="_Toc21127700"/>
      <w:bookmarkStart w:id="2603" w:name="_Toc37260383"/>
      <w:bookmarkStart w:id="2604" w:name="_Toc36817461"/>
      <w:bookmarkStart w:id="2605" w:name="_Toc61179562"/>
      <w:bookmarkStart w:id="2606" w:name="_Toc44712377"/>
      <w:bookmarkStart w:id="2607" w:name="_Toc121933066"/>
      <w:bookmarkStart w:id="2608" w:name="_Toc121908780"/>
      <w:bookmarkStart w:id="2609" w:name="_Toc124186575"/>
      <w:bookmarkStart w:id="2610" w:name="_Toc137240747"/>
      <w:bookmarkStart w:id="2611" w:name="_Toc137244848"/>
      <w:bookmarkStart w:id="2612" w:name="_Toc138894062"/>
      <w:bookmarkStart w:id="2613" w:name="_Toc138894294"/>
      <w:bookmarkStart w:id="2614" w:name="_Toc145036687"/>
      <w:r>
        <w:rPr>
          <w:lang w:val="en-US"/>
        </w:rPr>
        <w:t>10.2</w:t>
      </w:r>
      <w:r>
        <w:rPr>
          <w:lang w:val="en-US"/>
        </w:rPr>
        <w:tab/>
        <w:t>OTA sensitivity</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183BBBFA" w14:textId="77777777" w:rsidR="00D62336" w:rsidRDefault="00063062" w:rsidP="006A4D62">
      <w:pPr>
        <w:pStyle w:val="Heading3"/>
      </w:pPr>
      <w:bookmarkStart w:id="2615" w:name="_Toc53178405"/>
      <w:bookmarkStart w:id="2616" w:name="_Toc67916860"/>
      <w:bookmarkStart w:id="2617" w:name="_Toc106126797"/>
      <w:bookmarkStart w:id="2618" w:name="_Toc45893691"/>
      <w:bookmarkStart w:id="2619" w:name="_Toc37260385"/>
      <w:bookmarkStart w:id="2620" w:name="_Toc82622022"/>
      <w:bookmarkStart w:id="2621" w:name="_Toc36817463"/>
      <w:bookmarkStart w:id="2622" w:name="_Toc61179564"/>
      <w:bookmarkStart w:id="2623" w:name="_Toc106177110"/>
      <w:bookmarkStart w:id="2624" w:name="_Toc37267773"/>
      <w:bookmarkStart w:id="2625" w:name="_Toc29811911"/>
      <w:bookmarkStart w:id="2626" w:name="_Toc61179094"/>
      <w:bookmarkStart w:id="2627" w:name="_Toc74663481"/>
      <w:bookmarkStart w:id="2628" w:name="_Toc90422869"/>
      <w:bookmarkStart w:id="2629" w:name="_Toc104311096"/>
      <w:bookmarkStart w:id="2630" w:name="_Toc44712379"/>
      <w:bookmarkStart w:id="2631" w:name="_Toc30644"/>
      <w:bookmarkStart w:id="2632" w:name="_Toc53178856"/>
      <w:bookmarkStart w:id="2633" w:name="_Toc114242278"/>
      <w:bookmarkStart w:id="2634" w:name="_Toc121933067"/>
      <w:bookmarkStart w:id="2635" w:name="_Toc121908781"/>
      <w:bookmarkStart w:id="2636" w:name="_Toc124186576"/>
      <w:bookmarkStart w:id="2637" w:name="_Toc137240748"/>
      <w:bookmarkStart w:id="2638" w:name="_Toc137244849"/>
      <w:bookmarkStart w:id="2639" w:name="_Toc138894063"/>
      <w:bookmarkStart w:id="2640" w:name="_Toc138894295"/>
      <w:bookmarkStart w:id="2641" w:name="_Toc145036688"/>
      <w:r>
        <w:t>10.2.1</w:t>
      </w:r>
      <w:r>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46A7279B" w14:textId="77777777" w:rsidR="00D62336" w:rsidRDefault="00063062">
      <w:pPr>
        <w:rPr>
          <w:lang w:val="en-US"/>
        </w:rPr>
      </w:pPr>
      <w:r>
        <w:rPr>
          <w:lang w:val="en-US"/>
        </w:rPr>
        <w:t xml:space="preserve">The OTA sensitivity requirement is </w:t>
      </w:r>
      <w:bookmarkStart w:id="2642" w:name="_Hlk500328880"/>
      <w:r>
        <w:rPr>
          <w:lang w:val="en-US"/>
        </w:rPr>
        <w:t xml:space="preserve">a </w:t>
      </w:r>
      <w:r>
        <w:rPr>
          <w:i/>
          <w:lang w:val="en-US"/>
        </w:rPr>
        <w:t>directional requirement</w:t>
      </w:r>
      <w:bookmarkEnd w:id="2642"/>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lastRenderedPageBreak/>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2643" w:name="_Toc21127703"/>
      <w:bookmarkStart w:id="2644" w:name="_Toc61179565"/>
      <w:bookmarkStart w:id="2645" w:name="_Toc36817464"/>
      <w:bookmarkStart w:id="2646" w:name="_Toc104311097"/>
      <w:bookmarkStart w:id="2647" w:name="_Toc74663482"/>
      <w:bookmarkStart w:id="2648" w:name="_Toc37267774"/>
      <w:bookmarkStart w:id="2649" w:name="_Toc44712380"/>
      <w:bookmarkStart w:id="2650" w:name="_Toc106126798"/>
      <w:bookmarkStart w:id="2651" w:name="_Toc82622023"/>
      <w:bookmarkStart w:id="2652" w:name="_Toc67916861"/>
      <w:bookmarkStart w:id="2653" w:name="_Toc61179095"/>
      <w:bookmarkStart w:id="2654" w:name="_Toc53178406"/>
      <w:bookmarkStart w:id="2655" w:name="_Toc37260386"/>
      <w:bookmarkStart w:id="2656" w:name="_Toc45893692"/>
      <w:bookmarkStart w:id="2657" w:name="_Toc53178857"/>
      <w:bookmarkStart w:id="2658" w:name="_Toc29811912"/>
      <w:bookmarkStart w:id="2659" w:name="_Toc106177111"/>
      <w:bookmarkStart w:id="2660" w:name="_Toc90422870"/>
      <w:bookmarkStart w:id="2661" w:name="_Toc114242279"/>
      <w:bookmarkStart w:id="2662" w:name="_Toc29353"/>
      <w:bookmarkStart w:id="2663" w:name="_Toc121933068"/>
      <w:bookmarkStart w:id="2664" w:name="_Toc121908782"/>
      <w:bookmarkStart w:id="2665" w:name="_Toc124186577"/>
      <w:bookmarkStart w:id="2666" w:name="_Toc137240749"/>
      <w:bookmarkStart w:id="2667" w:name="_Toc137244850"/>
      <w:bookmarkStart w:id="2668" w:name="_Toc138894064"/>
      <w:bookmarkStart w:id="2669" w:name="_Toc138894296"/>
      <w:bookmarkStart w:id="2670" w:name="_Toc145036689"/>
      <w:r>
        <w:t>10.2.2</w:t>
      </w:r>
      <w:r>
        <w:tab/>
        <w:t>Minimum requirement</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r>
        <w:t xml:space="preserve"> for </w:t>
      </w:r>
      <w:r>
        <w:rPr>
          <w:i/>
          <w:iCs/>
        </w:rPr>
        <w:t>SAN type 1-O</w:t>
      </w:r>
      <w:bookmarkEnd w:id="2661"/>
      <w:bookmarkEnd w:id="2662"/>
      <w:bookmarkEnd w:id="2663"/>
      <w:bookmarkEnd w:id="2664"/>
      <w:bookmarkEnd w:id="2665"/>
      <w:bookmarkEnd w:id="2666"/>
      <w:bookmarkEnd w:id="2667"/>
      <w:bookmarkEnd w:id="2668"/>
      <w:bookmarkEnd w:id="2669"/>
      <w:bookmarkEnd w:id="2670"/>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2671" w:name="_Toc53178859"/>
      <w:bookmarkStart w:id="2672" w:name="_Toc37260388"/>
      <w:bookmarkStart w:id="2673" w:name="_Toc44712382"/>
      <w:bookmarkStart w:id="2674" w:name="_Toc61179097"/>
      <w:bookmarkStart w:id="2675" w:name="_Toc61179567"/>
      <w:bookmarkStart w:id="2676" w:name="_Toc36817466"/>
      <w:bookmarkStart w:id="2677" w:name="_Toc21127705"/>
      <w:bookmarkStart w:id="2678" w:name="_Toc29811914"/>
      <w:bookmarkStart w:id="2679" w:name="_Toc74663484"/>
      <w:bookmarkStart w:id="2680" w:name="_Toc67916863"/>
      <w:bookmarkStart w:id="2681" w:name="_Toc53178408"/>
      <w:bookmarkStart w:id="2682" w:name="_Toc45893694"/>
      <w:bookmarkStart w:id="2683" w:name="_Toc25841"/>
      <w:bookmarkStart w:id="2684" w:name="_Toc37267776"/>
      <w:bookmarkStart w:id="2685" w:name="_Toc121933069"/>
      <w:bookmarkStart w:id="2686" w:name="_Toc121908783"/>
      <w:bookmarkStart w:id="2687" w:name="_Toc124186578"/>
      <w:bookmarkStart w:id="2688" w:name="_Toc137240750"/>
      <w:bookmarkStart w:id="2689" w:name="_Toc137244851"/>
      <w:bookmarkStart w:id="2690" w:name="_Toc138894065"/>
      <w:bookmarkStart w:id="2691" w:name="_Toc138894297"/>
      <w:bookmarkStart w:id="2692" w:name="_Toc145036690"/>
      <w:r>
        <w:t>10.3</w:t>
      </w:r>
      <w:r>
        <w:tab/>
        <w:t>OTA reference sensitivity level</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196ED7C4" w14:textId="25BC6FCB" w:rsidR="00D62336" w:rsidRDefault="00063062" w:rsidP="006A4D62">
      <w:pPr>
        <w:pStyle w:val="Heading3"/>
      </w:pPr>
      <w:bookmarkStart w:id="2693" w:name="_Toc36817467"/>
      <w:bookmarkStart w:id="2694" w:name="_Toc53178409"/>
      <w:bookmarkStart w:id="2695" w:name="_Toc21766"/>
      <w:bookmarkStart w:id="2696" w:name="_Toc114242281"/>
      <w:bookmarkStart w:id="2697" w:name="_Toc104311099"/>
      <w:bookmarkStart w:id="2698" w:name="_Toc37267777"/>
      <w:bookmarkStart w:id="2699" w:name="_Toc29811915"/>
      <w:bookmarkStart w:id="2700" w:name="_Toc67916864"/>
      <w:bookmarkStart w:id="2701" w:name="_Toc61179568"/>
      <w:bookmarkStart w:id="2702" w:name="_Toc106126800"/>
      <w:bookmarkStart w:id="2703" w:name="_Toc90422873"/>
      <w:bookmarkStart w:id="2704" w:name="_Toc53178860"/>
      <w:bookmarkStart w:id="2705" w:name="_Toc21127706"/>
      <w:bookmarkStart w:id="2706" w:name="_Toc74663485"/>
      <w:bookmarkStart w:id="2707" w:name="_Toc82622026"/>
      <w:bookmarkStart w:id="2708" w:name="_Toc45893695"/>
      <w:bookmarkStart w:id="2709" w:name="_Toc106177113"/>
      <w:bookmarkStart w:id="2710" w:name="_Toc61179098"/>
      <w:bookmarkStart w:id="2711" w:name="_Toc44712383"/>
      <w:bookmarkStart w:id="2712" w:name="_Toc37260389"/>
      <w:bookmarkStart w:id="2713" w:name="_Toc121933070"/>
      <w:bookmarkStart w:id="2714" w:name="_Toc121908784"/>
      <w:bookmarkStart w:id="2715" w:name="_Toc124186579"/>
      <w:bookmarkStart w:id="2716" w:name="_Toc137240751"/>
      <w:bookmarkStart w:id="2717" w:name="_Toc137244852"/>
      <w:bookmarkStart w:id="2718" w:name="_Toc138894066"/>
      <w:bookmarkStart w:id="2719" w:name="_Toc138894298"/>
      <w:bookmarkStart w:id="2720" w:name="_Toc145036691"/>
      <w:bookmarkStart w:id="2721" w:name="_Hlk500365921"/>
      <w:r>
        <w:t>10.3.1</w:t>
      </w:r>
      <w:r>
        <w:tab/>
        <w:t>General</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2722" w:name="_Toc61179569"/>
      <w:bookmarkStart w:id="2723" w:name="_Toc114242282"/>
      <w:bookmarkStart w:id="2724" w:name="_Toc1268"/>
      <w:bookmarkStart w:id="2725" w:name="_Toc21127707"/>
      <w:bookmarkStart w:id="2726" w:name="_Toc44712384"/>
      <w:bookmarkStart w:id="2727" w:name="_Toc53178410"/>
      <w:bookmarkStart w:id="2728" w:name="_Toc29811916"/>
      <w:bookmarkStart w:id="2729" w:name="_Toc106126801"/>
      <w:bookmarkStart w:id="2730" w:name="_Toc36817468"/>
      <w:bookmarkStart w:id="2731" w:name="_Toc90422874"/>
      <w:bookmarkStart w:id="2732" w:name="_Toc67916865"/>
      <w:bookmarkStart w:id="2733" w:name="_Toc104311100"/>
      <w:bookmarkStart w:id="2734" w:name="_Toc37260390"/>
      <w:bookmarkStart w:id="2735" w:name="_Toc37267778"/>
      <w:bookmarkStart w:id="2736" w:name="_Toc45893696"/>
      <w:bookmarkStart w:id="2737" w:name="_Toc53178861"/>
      <w:bookmarkStart w:id="2738" w:name="_Toc106177114"/>
      <w:bookmarkStart w:id="2739" w:name="_Toc61179099"/>
      <w:bookmarkStart w:id="2740" w:name="_Toc74663486"/>
      <w:bookmarkStart w:id="2741" w:name="_Toc82622027"/>
      <w:bookmarkStart w:id="2742" w:name="_Toc121933071"/>
      <w:bookmarkStart w:id="2743" w:name="_Toc121908785"/>
      <w:bookmarkStart w:id="2744" w:name="_Toc124186580"/>
      <w:bookmarkStart w:id="2745" w:name="_Toc137240752"/>
      <w:bookmarkStart w:id="2746" w:name="_Toc137244853"/>
      <w:bookmarkStart w:id="2747" w:name="_Toc138894067"/>
      <w:bookmarkStart w:id="2748" w:name="_Toc138894299"/>
      <w:bookmarkStart w:id="2749" w:name="_Toc145036692"/>
      <w:bookmarkEnd w:id="2721"/>
      <w:r>
        <w:t>10.3.2</w:t>
      </w:r>
      <w:r>
        <w:tab/>
        <w:t xml:space="preserve">Minimum requirement for </w:t>
      </w:r>
      <w:r>
        <w:rPr>
          <w:rFonts w:hint="eastAsia"/>
          <w:i/>
          <w:lang w:val="en-US" w:eastAsia="zh-CN"/>
        </w:rPr>
        <w:t>SAN</w:t>
      </w:r>
      <w:r>
        <w:rPr>
          <w:i/>
        </w:rPr>
        <w:t xml:space="preserve"> type 1-O</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77777777" w:rsidR="00D62336" w:rsidRDefault="00063062">
      <w:pPr>
        <w:pStyle w:val="TH"/>
        <w:spacing w:after="80"/>
        <w:ind w:left="936"/>
      </w:pPr>
      <w:r>
        <w:lastRenderedPageBreak/>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77777777" w:rsidR="00D62336" w:rsidRDefault="00063062">
      <w:pPr>
        <w:rPr>
          <w:lang w:val="en-US"/>
        </w:rPr>
      </w:pPr>
      <w:r>
        <w:rPr>
          <w:rFonts w:hint="eastAsia"/>
          <w:lang w:val="en-US" w:eastAsia="zh-CN"/>
        </w:rPr>
        <w:t>For SAN supporting standalone NB-IoT operation,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3542179" w14:textId="77777777" w:rsidR="00D62336" w:rsidRDefault="00063062">
      <w:pPr>
        <w:pStyle w:val="TH"/>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25A9F8F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04C071C6" w:rsidR="00A84800" w:rsidRDefault="00A84800" w:rsidP="00A84800">
            <w:pPr>
              <w:pStyle w:val="TAH"/>
              <w:rPr>
                <w:rFonts w:cs="Arial"/>
                <w:lang w:eastAsia="ja-JP"/>
              </w:rPr>
            </w:pPr>
            <w:r>
              <w:rPr>
                <w:rFonts w:cs="Arial"/>
                <w:lang w:val="it-IT" w:eastAsia="ja-JP"/>
              </w:rPr>
              <w:t>(kHz)</w:t>
            </w:r>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5D97731" w:rsidR="00A84800" w:rsidRDefault="00A84800" w:rsidP="00A84800">
            <w:pPr>
              <w:pStyle w:val="TAH"/>
              <w:rPr>
                <w:rFonts w:cs="Arial"/>
                <w:lang w:eastAsia="ja-JP"/>
              </w:rPr>
            </w:pPr>
            <w:r>
              <w:rPr>
                <w:rFonts w:cs="Arial"/>
                <w:lang w:eastAsia="ja-JP"/>
              </w:rPr>
              <w:t xml:space="preserve"> (dBm)</w:t>
            </w:r>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77777777" w:rsidR="00D62336" w:rsidRDefault="00063062">
      <w:pPr>
        <w:pStyle w:val="TH"/>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62BE90D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43C702C9" w:rsidR="00A84800" w:rsidRDefault="00A84800" w:rsidP="00A84800">
            <w:pPr>
              <w:pStyle w:val="TAH"/>
              <w:rPr>
                <w:rFonts w:cs="Arial"/>
                <w:lang w:eastAsia="ja-JP"/>
              </w:rPr>
            </w:pPr>
            <w:r>
              <w:rPr>
                <w:rFonts w:cs="Arial"/>
                <w:lang w:val="it-IT" w:eastAsia="ja-JP"/>
              </w:rPr>
              <w:t>(kHz)</w:t>
            </w:r>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77777777" w:rsidR="00A84800" w:rsidRDefault="00A84800" w:rsidP="00A84800">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51AE26C" w14:textId="44C2B6D4" w:rsidR="00A84800" w:rsidRDefault="00A84800" w:rsidP="00A84800">
            <w:pPr>
              <w:pStyle w:val="TAH"/>
              <w:rPr>
                <w:rFonts w:cs="Arial"/>
                <w:lang w:eastAsia="ja-JP"/>
              </w:rPr>
            </w:pPr>
            <w:r>
              <w:rPr>
                <w:rFonts w:cs="Arial"/>
                <w:lang w:eastAsia="ja-JP"/>
              </w:rPr>
              <w:t xml:space="preserve"> (dBm)</w:t>
            </w:r>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7D253A54" w14:textId="77777777" w:rsidR="00D62336" w:rsidRDefault="00063062" w:rsidP="006A4D62">
      <w:pPr>
        <w:pStyle w:val="Heading2"/>
      </w:pPr>
      <w:bookmarkStart w:id="2750" w:name="_Toc21127709"/>
      <w:bookmarkStart w:id="2751" w:name="_Toc29811918"/>
      <w:bookmarkStart w:id="2752" w:name="_Toc37260392"/>
      <w:bookmarkStart w:id="2753" w:name="_Toc37267780"/>
      <w:bookmarkStart w:id="2754" w:name="_Toc44712386"/>
      <w:bookmarkStart w:id="2755" w:name="_Toc67916867"/>
      <w:bookmarkStart w:id="2756" w:name="_Toc53178863"/>
      <w:bookmarkStart w:id="2757" w:name="_Toc45893698"/>
      <w:bookmarkStart w:id="2758" w:name="_Toc61179101"/>
      <w:bookmarkStart w:id="2759" w:name="_Toc36817470"/>
      <w:bookmarkStart w:id="2760" w:name="_Toc12622"/>
      <w:bookmarkStart w:id="2761" w:name="_Toc61179571"/>
      <w:bookmarkStart w:id="2762" w:name="_Toc74663488"/>
      <w:bookmarkStart w:id="2763" w:name="_Toc53178412"/>
      <w:bookmarkStart w:id="2764" w:name="_Toc121933072"/>
      <w:bookmarkStart w:id="2765" w:name="_Toc121908786"/>
      <w:bookmarkStart w:id="2766" w:name="_Toc124186581"/>
      <w:bookmarkStart w:id="2767" w:name="_Toc137240753"/>
      <w:bookmarkStart w:id="2768" w:name="_Toc137244854"/>
      <w:bookmarkStart w:id="2769" w:name="_Toc138894068"/>
      <w:bookmarkStart w:id="2770" w:name="_Toc138894300"/>
      <w:bookmarkStart w:id="2771" w:name="_Toc145036693"/>
      <w:r>
        <w:t>10.4</w:t>
      </w:r>
      <w:r>
        <w:tab/>
        <w:t xml:space="preserve">OTA </w:t>
      </w:r>
      <w:bookmarkEnd w:id="2750"/>
      <w:r>
        <w:t>dynamic range</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183BAFB0" w14:textId="77777777" w:rsidR="00D62336" w:rsidRDefault="00063062" w:rsidP="006A4D62">
      <w:pPr>
        <w:pStyle w:val="Heading3"/>
      </w:pPr>
      <w:bookmarkStart w:id="2772" w:name="_Toc67916868"/>
      <w:bookmarkStart w:id="2773" w:name="_Toc61179102"/>
      <w:bookmarkStart w:id="2774" w:name="_Toc104311102"/>
      <w:bookmarkStart w:id="2775" w:name="_Toc74663489"/>
      <w:bookmarkStart w:id="2776" w:name="_Toc44712387"/>
      <w:bookmarkStart w:id="2777" w:name="_Toc53178413"/>
      <w:bookmarkStart w:id="2778" w:name="_Toc61179572"/>
      <w:bookmarkStart w:id="2779" w:name="_Toc82622030"/>
      <w:bookmarkStart w:id="2780" w:name="_Toc37267781"/>
      <w:bookmarkStart w:id="2781" w:name="_Toc106177116"/>
      <w:bookmarkStart w:id="2782" w:name="_Toc17614"/>
      <w:bookmarkStart w:id="2783" w:name="_Toc36817471"/>
      <w:bookmarkStart w:id="2784" w:name="_Toc114242284"/>
      <w:bookmarkStart w:id="2785" w:name="_Toc21127710"/>
      <w:bookmarkStart w:id="2786" w:name="_Toc90422877"/>
      <w:bookmarkStart w:id="2787" w:name="_Toc29811919"/>
      <w:bookmarkStart w:id="2788" w:name="_Toc37260393"/>
      <w:bookmarkStart w:id="2789" w:name="_Toc53178864"/>
      <w:bookmarkStart w:id="2790" w:name="_Toc106126803"/>
      <w:bookmarkStart w:id="2791" w:name="_Toc45893699"/>
      <w:bookmarkStart w:id="2792" w:name="_Toc121933073"/>
      <w:bookmarkStart w:id="2793" w:name="_Toc121908787"/>
      <w:bookmarkStart w:id="2794" w:name="_Toc124186582"/>
      <w:bookmarkStart w:id="2795" w:name="_Toc137240754"/>
      <w:bookmarkStart w:id="2796" w:name="_Toc137244855"/>
      <w:bookmarkStart w:id="2797" w:name="_Toc138894069"/>
      <w:bookmarkStart w:id="2798" w:name="_Toc138894301"/>
      <w:bookmarkStart w:id="2799" w:name="_Toc145036694"/>
      <w:r>
        <w:t>10.4.1</w:t>
      </w:r>
      <w:r>
        <w:tab/>
        <w:t>General</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2800" w:name="_Toc36817472"/>
      <w:bookmarkStart w:id="2801" w:name="_Toc90422878"/>
      <w:bookmarkStart w:id="2802" w:name="_Toc21127711"/>
      <w:bookmarkStart w:id="2803" w:name="_Toc67916869"/>
      <w:bookmarkStart w:id="2804" w:name="_Toc74663490"/>
      <w:bookmarkStart w:id="2805" w:name="_Toc82622031"/>
      <w:bookmarkStart w:id="2806" w:name="_Toc45893700"/>
      <w:bookmarkStart w:id="2807" w:name="_Toc18649"/>
      <w:bookmarkStart w:id="2808" w:name="_Toc104311103"/>
      <w:bookmarkStart w:id="2809" w:name="_Toc61179103"/>
      <w:bookmarkStart w:id="2810" w:name="_Toc29811920"/>
      <w:bookmarkStart w:id="2811" w:name="_Toc37260394"/>
      <w:bookmarkStart w:id="2812" w:name="_Toc44712388"/>
      <w:bookmarkStart w:id="2813" w:name="_Toc53178414"/>
      <w:bookmarkStart w:id="2814" w:name="_Toc37267782"/>
      <w:bookmarkStart w:id="2815" w:name="_Toc53178865"/>
      <w:bookmarkStart w:id="2816" w:name="_Toc106126804"/>
      <w:bookmarkStart w:id="2817" w:name="_Toc106177117"/>
      <w:bookmarkStart w:id="2818" w:name="_Toc61179573"/>
      <w:bookmarkStart w:id="2819" w:name="_Toc114242285"/>
      <w:bookmarkStart w:id="2820" w:name="_Toc121933074"/>
      <w:bookmarkStart w:id="2821" w:name="_Toc121908788"/>
      <w:bookmarkStart w:id="2822" w:name="_Toc124186583"/>
      <w:bookmarkStart w:id="2823" w:name="_Toc137240755"/>
      <w:bookmarkStart w:id="2824" w:name="_Toc137244856"/>
      <w:bookmarkStart w:id="2825" w:name="_Toc138894070"/>
      <w:bookmarkStart w:id="2826" w:name="_Toc138894302"/>
      <w:bookmarkStart w:id="2827" w:name="_Toc145036695"/>
      <w:r>
        <w:t>10.4.2</w:t>
      </w:r>
      <w:r>
        <w:tab/>
        <w:t xml:space="preserve">Minimum requirement for </w:t>
      </w:r>
      <w:r>
        <w:rPr>
          <w:rFonts w:hint="eastAsia"/>
          <w:i/>
          <w:iCs/>
          <w:lang w:val="en-US" w:eastAsia="zh-CN"/>
        </w:rPr>
        <w:t>SAN</w:t>
      </w:r>
      <w:r>
        <w:rPr>
          <w:i/>
        </w:rPr>
        <w:t xml:space="preserve"> type 1-O</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Default="00063062" w:rsidP="001A67FB">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14:paraId="34F54915" w14:textId="77777777">
        <w:trPr>
          <w:jc w:val="center"/>
        </w:trPr>
        <w:tc>
          <w:tcPr>
            <w:tcW w:w="1116" w:type="dxa"/>
            <w:vAlign w:val="center"/>
          </w:tcPr>
          <w:p w14:paraId="5BE3EE8D" w14:textId="7CECCCBC"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237753D1" w:rsidR="00413910" w:rsidRDefault="00413910" w:rsidP="00413910">
            <w:pPr>
              <w:pStyle w:val="TAH"/>
              <w:rPr>
                <w:rFonts w:cs="Arial"/>
              </w:rPr>
            </w:pPr>
            <w:r>
              <w:rPr>
                <w:rFonts w:cs="Arial"/>
              </w:rPr>
              <w:t>Wanted signal mean power (dBm)</w:t>
            </w:r>
          </w:p>
        </w:tc>
        <w:tc>
          <w:tcPr>
            <w:tcW w:w="1567" w:type="dxa"/>
            <w:vAlign w:val="center"/>
          </w:tcPr>
          <w:p w14:paraId="38CB0FD0" w14:textId="33D734CB" w:rsidR="00413910" w:rsidRDefault="00413910" w:rsidP="00413910">
            <w:pPr>
              <w:pStyle w:val="TAH"/>
              <w:rPr>
                <w:rFonts w:cs="Arial"/>
              </w:rPr>
            </w:pPr>
            <w:r>
              <w:rPr>
                <w:rFonts w:cs="Arial"/>
              </w:rPr>
              <w:t>Interfering signal mean power (dBm) / BW</w:t>
            </w:r>
            <w:r>
              <w:rPr>
                <w:rFonts w:cs="Arial"/>
                <w:vertAlign w:val="subscript"/>
              </w:rPr>
              <w:t>Config</w:t>
            </w:r>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77777777" w:rsidR="00D62336" w:rsidRDefault="00063062">
      <w:r>
        <w:rPr>
          <w:rFonts w:hint="eastAsia"/>
          <w:lang w:val="en-US" w:eastAsia="zh-CN"/>
        </w:rPr>
        <w:lastRenderedPageBreak/>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0DFA2789" w14:textId="0AFB8CC0"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6DE0114B" w14:textId="77777777">
        <w:trPr>
          <w:jc w:val="center"/>
        </w:trPr>
        <w:tc>
          <w:tcPr>
            <w:tcW w:w="1116" w:type="dxa"/>
            <w:vAlign w:val="center"/>
          </w:tcPr>
          <w:p w14:paraId="50CB5DFE" w14:textId="62112E9B" w:rsidR="0049274E" w:rsidRDefault="0049274E" w:rsidP="0049274E">
            <w:pPr>
              <w:pStyle w:val="TAH"/>
              <w:rPr>
                <w:lang w:val="it-IT" w:eastAsia="ja-JP"/>
              </w:rPr>
            </w:pPr>
            <w:r>
              <w:rPr>
                <w:lang w:eastAsia="zh-CN"/>
              </w:rPr>
              <w:t>SAN</w:t>
            </w:r>
            <w:r>
              <w:rPr>
                <w:lang w:val="it-IT" w:eastAsia="ja-JP"/>
              </w:rPr>
              <w:t xml:space="preserve"> channel bandwidth (kHz)</w:t>
            </w:r>
          </w:p>
        </w:tc>
        <w:tc>
          <w:tcPr>
            <w:tcW w:w="1387" w:type="dxa"/>
            <w:vAlign w:val="center"/>
          </w:tcPr>
          <w:p w14:paraId="24E1ABCF" w14:textId="278EB1B0" w:rsidR="0049274E" w:rsidRDefault="0049274E" w:rsidP="0049274E">
            <w:pPr>
              <w:pStyle w:val="TAH"/>
              <w:rPr>
                <w:lang w:eastAsia="ja-JP"/>
              </w:rPr>
            </w:pPr>
            <w:r>
              <w:rPr>
                <w:lang w:eastAsia="ja-JP"/>
              </w:rPr>
              <w:t>Reference measurement channel</w:t>
            </w:r>
          </w:p>
        </w:tc>
        <w:tc>
          <w:tcPr>
            <w:tcW w:w="1550" w:type="dxa"/>
            <w:vAlign w:val="center"/>
          </w:tcPr>
          <w:p w14:paraId="0088EDC8" w14:textId="4835C880" w:rsidR="0049274E" w:rsidRDefault="0049274E" w:rsidP="0049274E">
            <w:pPr>
              <w:pStyle w:val="TAH"/>
              <w:rPr>
                <w:lang w:eastAsia="ja-JP"/>
              </w:rPr>
            </w:pPr>
            <w:r>
              <w:rPr>
                <w:lang w:eastAsia="ja-JP"/>
              </w:rPr>
              <w:t>Wanted signal mean power (dBm)</w:t>
            </w:r>
          </w:p>
        </w:tc>
        <w:tc>
          <w:tcPr>
            <w:tcW w:w="1567" w:type="dxa"/>
            <w:vAlign w:val="center"/>
          </w:tcPr>
          <w:p w14:paraId="2016D35F" w14:textId="5259A852" w:rsidR="0049274E" w:rsidRDefault="0049274E" w:rsidP="0049274E">
            <w:pPr>
              <w:pStyle w:val="TAH"/>
              <w:rPr>
                <w:lang w:eastAsia="ja-JP"/>
              </w:rPr>
            </w:pPr>
            <w:r>
              <w:rPr>
                <w:lang w:eastAsia="ja-JP"/>
              </w:rPr>
              <w:t>Interfering signal mean power (dBm) / BW</w:t>
            </w:r>
            <w:r>
              <w:rPr>
                <w:vertAlign w:val="subscript"/>
                <w:lang w:eastAsia="ja-JP"/>
              </w:rPr>
              <w:t>Channel</w:t>
            </w:r>
          </w:p>
        </w:tc>
        <w:tc>
          <w:tcPr>
            <w:tcW w:w="1424" w:type="dxa"/>
            <w:vAlign w:val="center"/>
          </w:tcPr>
          <w:p w14:paraId="26B7A274" w14:textId="66837181" w:rsidR="0049274E" w:rsidRDefault="0049274E" w:rsidP="0049274E">
            <w:pPr>
              <w:pStyle w:val="TAH"/>
              <w:rPr>
                <w:lang w:eastAsia="ja-JP"/>
              </w:rPr>
            </w:pPr>
            <w:r>
              <w:rPr>
                <w:lang w:eastAsia="ja-JP"/>
              </w:rPr>
              <w:t>Type of interfering signal</w:t>
            </w:r>
          </w:p>
        </w:tc>
      </w:tr>
      <w:tr w:rsidR="00D62336" w14:paraId="3B447392" w14:textId="77777777">
        <w:trPr>
          <w:jc w:val="center"/>
        </w:trPr>
        <w:tc>
          <w:tcPr>
            <w:tcW w:w="1116" w:type="dxa"/>
            <w:vAlign w:val="center"/>
          </w:tcPr>
          <w:p w14:paraId="480467F0"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C1443D1"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07A9CC3" w14:textId="77777777" w:rsidR="00D62336" w:rsidRDefault="00063062">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CDE26"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6433490" w14:textId="77777777" w:rsidR="00D62336" w:rsidRDefault="00063062">
            <w:pPr>
              <w:pStyle w:val="TAC"/>
              <w:rPr>
                <w:rFonts w:cs="Arial"/>
                <w:lang w:eastAsia="ja-JP"/>
              </w:rPr>
            </w:pPr>
            <w:r>
              <w:rPr>
                <w:rFonts w:cs="Arial"/>
                <w:lang w:eastAsia="ja-JP"/>
              </w:rPr>
              <w:t>AWGN</w:t>
            </w:r>
          </w:p>
        </w:tc>
      </w:tr>
      <w:tr w:rsidR="00D62336" w14:paraId="053556BA" w14:textId="77777777">
        <w:trPr>
          <w:jc w:val="center"/>
        </w:trPr>
        <w:tc>
          <w:tcPr>
            <w:tcW w:w="1116" w:type="dxa"/>
            <w:vAlign w:val="center"/>
          </w:tcPr>
          <w:p w14:paraId="4C127A2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BE553B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7CA08CC" w14:textId="77777777" w:rsidR="00D62336" w:rsidRDefault="00063062">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CC04843"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7A0F720" w14:textId="77777777" w:rsidR="00D62336" w:rsidRDefault="00063062">
            <w:pPr>
              <w:pStyle w:val="TAC"/>
              <w:rPr>
                <w:rFonts w:cs="Arial"/>
                <w:lang w:eastAsia="ja-JP"/>
              </w:rPr>
            </w:pPr>
            <w:r>
              <w:rPr>
                <w:rFonts w:cs="Arial"/>
                <w:lang w:eastAsia="ja-JP"/>
              </w:rPr>
              <w:t>AWGN</w:t>
            </w:r>
          </w:p>
        </w:tc>
      </w:tr>
    </w:tbl>
    <w:p w14:paraId="6A4CD7B6" w14:textId="77777777" w:rsidR="00D62336" w:rsidRDefault="00D62336" w:rsidP="001A67FB">
      <w:pPr>
        <w:rPr>
          <w:rFonts w:eastAsia="Osaka"/>
        </w:rPr>
      </w:pPr>
    </w:p>
    <w:p w14:paraId="44E9E356" w14:textId="77777777" w:rsidR="00CC74D4" w:rsidRDefault="00CC74D4" w:rsidP="00CC74D4">
      <w:pPr>
        <w:pStyle w:val="TH"/>
        <w:rPr>
          <w:rFonts w:eastAsia="Osaka"/>
        </w:rPr>
      </w:pPr>
      <w:bookmarkStart w:id="2828" w:name="_Toc44712389"/>
      <w:bookmarkStart w:id="2829" w:name="_Toc61179574"/>
      <w:bookmarkStart w:id="2830" w:name="_Toc53178866"/>
      <w:bookmarkStart w:id="2831" w:name="_Toc29811921"/>
      <w:bookmarkStart w:id="2832" w:name="_Toc36817473"/>
      <w:bookmarkStart w:id="2833" w:name="_Toc67916870"/>
      <w:bookmarkStart w:id="2834" w:name="_Toc25228"/>
      <w:bookmarkStart w:id="2835" w:name="_Toc37267783"/>
      <w:bookmarkStart w:id="2836" w:name="_Toc21127712"/>
      <w:bookmarkStart w:id="2837" w:name="_Toc37260395"/>
      <w:bookmarkStart w:id="2838" w:name="_Toc53178415"/>
      <w:bookmarkStart w:id="2839" w:name="_Toc45893701"/>
      <w:bookmarkStart w:id="2840" w:name="_Toc61179104"/>
      <w:bookmarkStart w:id="2841" w:name="_Toc74663491"/>
      <w:bookmarkStart w:id="2842" w:name="_Toc121933075"/>
      <w:bookmarkStart w:id="2843" w:name="_Toc121908789"/>
      <w:bookmarkStart w:id="2844" w:name="_Toc124186584"/>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523C0A17" w14:textId="77777777" w:rsidTr="007C3258">
        <w:trPr>
          <w:jc w:val="center"/>
        </w:trPr>
        <w:tc>
          <w:tcPr>
            <w:tcW w:w="1116" w:type="dxa"/>
            <w:vAlign w:val="center"/>
          </w:tcPr>
          <w:p w14:paraId="5BC32EC3" w14:textId="549B391D" w:rsidR="0049274E" w:rsidRDefault="0049274E" w:rsidP="0049274E">
            <w:pPr>
              <w:pStyle w:val="TAH"/>
              <w:rPr>
                <w:rFonts w:cs="Arial"/>
                <w:lang w:val="it-IT" w:eastAsia="ja-JP"/>
              </w:rPr>
            </w:pPr>
            <w:r>
              <w:rPr>
                <w:rFonts w:cs="Arial"/>
                <w:lang w:eastAsia="zh-CN"/>
              </w:rPr>
              <w:t>SAN</w:t>
            </w:r>
            <w:r>
              <w:rPr>
                <w:rFonts w:cs="Arial"/>
                <w:lang w:val="it-IT" w:eastAsia="ja-JP"/>
              </w:rPr>
              <w:t xml:space="preserve"> channel bandwidth (kHz)</w:t>
            </w:r>
          </w:p>
        </w:tc>
        <w:tc>
          <w:tcPr>
            <w:tcW w:w="1387" w:type="dxa"/>
            <w:vAlign w:val="center"/>
          </w:tcPr>
          <w:p w14:paraId="69E5C47B" w14:textId="240A8E96" w:rsidR="0049274E" w:rsidRDefault="0049274E" w:rsidP="0049274E">
            <w:pPr>
              <w:pStyle w:val="TAH"/>
              <w:rPr>
                <w:rFonts w:cs="Arial"/>
                <w:lang w:eastAsia="ja-JP"/>
              </w:rPr>
            </w:pPr>
            <w:r>
              <w:rPr>
                <w:rFonts w:cs="Arial"/>
                <w:lang w:eastAsia="ja-JP"/>
              </w:rPr>
              <w:t>Reference measurement channel</w:t>
            </w:r>
          </w:p>
        </w:tc>
        <w:tc>
          <w:tcPr>
            <w:tcW w:w="1550" w:type="dxa"/>
            <w:vAlign w:val="center"/>
          </w:tcPr>
          <w:p w14:paraId="2EAF9420" w14:textId="61EAF9E1" w:rsidR="0049274E" w:rsidRDefault="0049274E" w:rsidP="0049274E">
            <w:pPr>
              <w:pStyle w:val="TAH"/>
              <w:rPr>
                <w:rFonts w:cs="Arial"/>
                <w:lang w:eastAsia="ja-JP"/>
              </w:rPr>
            </w:pPr>
            <w:r>
              <w:rPr>
                <w:rFonts w:cs="Arial"/>
                <w:lang w:eastAsia="ja-JP"/>
              </w:rPr>
              <w:t>Wanted signal mean power (dBm)</w:t>
            </w:r>
          </w:p>
        </w:tc>
        <w:tc>
          <w:tcPr>
            <w:tcW w:w="1567" w:type="dxa"/>
            <w:vAlign w:val="center"/>
          </w:tcPr>
          <w:p w14:paraId="20D2699E" w14:textId="0E811F9B" w:rsidR="0049274E" w:rsidRDefault="0049274E" w:rsidP="0049274E">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432A8BA5" w14:textId="15686C08" w:rsidR="0049274E" w:rsidRDefault="0049274E" w:rsidP="0049274E">
            <w:pPr>
              <w:pStyle w:val="TAH"/>
              <w:rPr>
                <w:rFonts w:cs="Arial"/>
                <w:lang w:eastAsia="ja-JP"/>
              </w:rPr>
            </w:pPr>
            <w:r>
              <w:rPr>
                <w:rFonts w:cs="Arial"/>
                <w:lang w:eastAsia="ja-JP"/>
              </w:rPr>
              <w:t>Type of interfering signal</w:t>
            </w:r>
          </w:p>
        </w:tc>
      </w:tr>
      <w:tr w:rsidR="00CC74D4" w14:paraId="5F744C02" w14:textId="77777777" w:rsidTr="007C3258">
        <w:trPr>
          <w:jc w:val="center"/>
        </w:trPr>
        <w:tc>
          <w:tcPr>
            <w:tcW w:w="1116" w:type="dxa"/>
            <w:vAlign w:val="center"/>
          </w:tcPr>
          <w:p w14:paraId="645BE354"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342CF897"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C4981FC" w14:textId="7001F3C8" w:rsidR="00CC74D4" w:rsidRDefault="00CC74D4" w:rsidP="007C3258">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6B0C852C" w14:textId="07D3C05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A5DE703" w14:textId="77777777" w:rsidR="00CC74D4" w:rsidRDefault="00CC74D4" w:rsidP="007C3258">
            <w:pPr>
              <w:pStyle w:val="TAC"/>
              <w:rPr>
                <w:rFonts w:cs="Arial"/>
                <w:lang w:eastAsia="ja-JP"/>
              </w:rPr>
            </w:pPr>
            <w:r>
              <w:rPr>
                <w:rFonts w:cs="Arial"/>
                <w:lang w:eastAsia="ja-JP"/>
              </w:rPr>
              <w:t>AWGN</w:t>
            </w:r>
          </w:p>
        </w:tc>
      </w:tr>
      <w:tr w:rsidR="00CC74D4" w14:paraId="7BFD07E1" w14:textId="77777777" w:rsidTr="007C3258">
        <w:trPr>
          <w:jc w:val="center"/>
        </w:trPr>
        <w:tc>
          <w:tcPr>
            <w:tcW w:w="1116" w:type="dxa"/>
            <w:vAlign w:val="center"/>
          </w:tcPr>
          <w:p w14:paraId="0B94D47A"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67A80770"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34323997" w14:textId="711725F7" w:rsidR="00CC74D4" w:rsidRDefault="00CC74D4" w:rsidP="007C3258">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5D830E6" w14:textId="62F7C14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1D88F44" w14:textId="77777777" w:rsidR="00CC74D4" w:rsidRDefault="00CC74D4" w:rsidP="007C3258">
            <w:pPr>
              <w:pStyle w:val="TAC"/>
              <w:rPr>
                <w:rFonts w:cs="Arial"/>
                <w:lang w:eastAsia="ja-JP"/>
              </w:rPr>
            </w:pPr>
            <w:r>
              <w:rPr>
                <w:rFonts w:cs="Arial"/>
                <w:lang w:eastAsia="ja-JP"/>
              </w:rPr>
              <w:t>AWGN</w:t>
            </w:r>
          </w:p>
        </w:tc>
      </w:tr>
    </w:tbl>
    <w:p w14:paraId="35243D52" w14:textId="77777777" w:rsidR="00CC74D4" w:rsidRDefault="00CC74D4" w:rsidP="00CC74D4"/>
    <w:p w14:paraId="376F9DAE" w14:textId="77777777" w:rsidR="00D62336" w:rsidRDefault="00063062">
      <w:pPr>
        <w:pStyle w:val="Heading2"/>
      </w:pPr>
      <w:bookmarkStart w:id="2845" w:name="_Toc137240756"/>
      <w:bookmarkStart w:id="2846" w:name="_Toc137244857"/>
      <w:bookmarkStart w:id="2847" w:name="_Toc138894071"/>
      <w:bookmarkStart w:id="2848" w:name="_Toc138894303"/>
      <w:bookmarkStart w:id="2849" w:name="_Toc145036696"/>
      <w:r>
        <w:t>10.5</w:t>
      </w:r>
      <w:r>
        <w:tab/>
        <w:t>OTA in-band selectivity and blocking</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000F7B3" w14:textId="77777777" w:rsidR="00D62336" w:rsidRDefault="00063062">
      <w:pPr>
        <w:pStyle w:val="Heading3"/>
      </w:pPr>
      <w:bookmarkStart w:id="2850" w:name="_Toc45893702"/>
      <w:bookmarkStart w:id="2851" w:name="_Toc104311105"/>
      <w:bookmarkStart w:id="2852" w:name="_Toc114242287"/>
      <w:bookmarkStart w:id="2853" w:name="_Toc53178867"/>
      <w:bookmarkStart w:id="2854" w:name="_Toc106177119"/>
      <w:bookmarkStart w:id="2855" w:name="_Toc29811922"/>
      <w:bookmarkStart w:id="2856" w:name="_Toc37260396"/>
      <w:bookmarkStart w:id="2857" w:name="_Toc37267784"/>
      <w:bookmarkStart w:id="2858" w:name="_Toc106126806"/>
      <w:bookmarkStart w:id="2859" w:name="_Toc36817474"/>
      <w:bookmarkStart w:id="2860" w:name="_Toc61179575"/>
      <w:bookmarkStart w:id="2861" w:name="_Toc21127713"/>
      <w:bookmarkStart w:id="2862" w:name="_Toc61179105"/>
      <w:bookmarkStart w:id="2863" w:name="_Toc23607"/>
      <w:bookmarkStart w:id="2864" w:name="_Toc44712390"/>
      <w:bookmarkStart w:id="2865" w:name="_Toc74663492"/>
      <w:bookmarkStart w:id="2866" w:name="_Toc90422880"/>
      <w:bookmarkStart w:id="2867" w:name="_Toc82622033"/>
      <w:bookmarkStart w:id="2868" w:name="_Toc67916871"/>
      <w:bookmarkStart w:id="2869" w:name="_Toc53178416"/>
      <w:bookmarkStart w:id="2870" w:name="_Toc121933076"/>
      <w:bookmarkStart w:id="2871" w:name="_Toc121908790"/>
      <w:bookmarkStart w:id="2872" w:name="_Toc124186585"/>
      <w:bookmarkStart w:id="2873" w:name="_Toc137240757"/>
      <w:bookmarkStart w:id="2874" w:name="_Toc137244858"/>
      <w:bookmarkStart w:id="2875" w:name="_Toc138894072"/>
      <w:bookmarkStart w:id="2876" w:name="_Toc138894304"/>
      <w:bookmarkStart w:id="2877" w:name="_Toc145036697"/>
      <w:r>
        <w:t>10.5.1</w:t>
      </w:r>
      <w:r>
        <w:tab/>
        <w:t>OTA adjacent channel selectivity</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502B5F8C" w14:textId="77777777" w:rsidR="00D62336" w:rsidRDefault="00063062">
      <w:pPr>
        <w:pStyle w:val="Heading4"/>
      </w:pPr>
      <w:bookmarkStart w:id="2878" w:name="_Toc53178868"/>
      <w:bookmarkStart w:id="2879" w:name="_Toc29811923"/>
      <w:bookmarkStart w:id="2880" w:name="_Toc24179"/>
      <w:bookmarkStart w:id="2881" w:name="_Toc106126807"/>
      <w:bookmarkStart w:id="2882" w:name="_Toc37260397"/>
      <w:bookmarkStart w:id="2883" w:name="_Toc74663493"/>
      <w:bookmarkStart w:id="2884" w:name="_Toc82622034"/>
      <w:bookmarkStart w:id="2885" w:name="_Toc53178417"/>
      <w:bookmarkStart w:id="2886" w:name="_Toc106177120"/>
      <w:bookmarkStart w:id="2887" w:name="_Toc114242288"/>
      <w:bookmarkStart w:id="2888" w:name="_Toc61179106"/>
      <w:bookmarkStart w:id="2889" w:name="_Toc104311106"/>
      <w:bookmarkStart w:id="2890" w:name="_Toc21127714"/>
      <w:bookmarkStart w:id="2891" w:name="_Toc90422881"/>
      <w:bookmarkStart w:id="2892" w:name="_Toc61179576"/>
      <w:bookmarkStart w:id="2893" w:name="_Toc67916872"/>
      <w:bookmarkStart w:id="2894" w:name="_Toc44712391"/>
      <w:bookmarkStart w:id="2895" w:name="_Toc37267785"/>
      <w:bookmarkStart w:id="2896" w:name="_Toc36817475"/>
      <w:bookmarkStart w:id="2897" w:name="_Toc45893703"/>
      <w:bookmarkStart w:id="2898" w:name="_Toc121933077"/>
      <w:bookmarkStart w:id="2899" w:name="_Toc121908791"/>
      <w:bookmarkStart w:id="2900" w:name="_Toc124186586"/>
      <w:bookmarkStart w:id="2901" w:name="_Toc137240758"/>
      <w:bookmarkStart w:id="2902" w:name="_Toc137244859"/>
      <w:bookmarkStart w:id="2903" w:name="_Toc138894073"/>
      <w:bookmarkStart w:id="2904" w:name="_Toc138894305"/>
      <w:bookmarkStart w:id="2905" w:name="_Toc145036698"/>
      <w:r>
        <w:t>10.5.1.1</w:t>
      </w:r>
      <w:r>
        <w:tab/>
        <w:t>General</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2906" w:name="_Toc67916873"/>
      <w:bookmarkStart w:id="2907" w:name="_Toc90422882"/>
      <w:bookmarkStart w:id="2908" w:name="_Toc61179577"/>
      <w:bookmarkStart w:id="2909" w:name="_Toc61179107"/>
      <w:bookmarkStart w:id="2910" w:name="_Toc5224"/>
      <w:bookmarkStart w:id="2911" w:name="_Toc44712392"/>
      <w:bookmarkStart w:id="2912" w:name="_Toc53178869"/>
      <w:bookmarkStart w:id="2913" w:name="_Toc53178418"/>
      <w:bookmarkStart w:id="2914" w:name="_Toc37260398"/>
      <w:bookmarkStart w:id="2915" w:name="_Toc29811924"/>
      <w:bookmarkStart w:id="2916" w:name="_Toc45893704"/>
      <w:bookmarkStart w:id="2917" w:name="_Toc74663494"/>
      <w:bookmarkStart w:id="2918" w:name="_Toc36817476"/>
      <w:bookmarkStart w:id="2919" w:name="_Toc37267786"/>
      <w:bookmarkStart w:id="2920" w:name="_Toc106126808"/>
      <w:bookmarkStart w:id="2921" w:name="_Toc104311107"/>
      <w:bookmarkStart w:id="2922" w:name="_Toc82622035"/>
      <w:bookmarkStart w:id="2923" w:name="_Toc106177121"/>
      <w:bookmarkStart w:id="2924" w:name="_Toc114242289"/>
      <w:bookmarkStart w:id="2925" w:name="_Toc21127715"/>
      <w:bookmarkStart w:id="2926" w:name="_Toc121933078"/>
      <w:bookmarkStart w:id="2927" w:name="_Toc121908792"/>
      <w:bookmarkStart w:id="2928" w:name="_Toc124186587"/>
      <w:bookmarkStart w:id="2929" w:name="_Toc137240759"/>
      <w:bookmarkStart w:id="2930" w:name="_Toc137244860"/>
      <w:bookmarkStart w:id="2931" w:name="_Toc138894074"/>
      <w:bookmarkStart w:id="2932" w:name="_Toc138894306"/>
      <w:bookmarkStart w:id="2933" w:name="_Toc145036699"/>
      <w:r>
        <w:t>10.5.1.2</w:t>
      </w:r>
      <w:r>
        <w:tab/>
        <w:t xml:space="preserve">Minimum requirement for </w:t>
      </w:r>
      <w:r>
        <w:rPr>
          <w:i/>
        </w:rPr>
        <w:t>SAN type 1-O</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lastRenderedPageBreak/>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2934" w:name="_Toc106177122"/>
      <w:bookmarkStart w:id="2935" w:name="_Toc114242290"/>
      <w:bookmarkStart w:id="2936" w:name="_Toc2485"/>
      <w:bookmarkStart w:id="2937" w:name="_Toc104311108"/>
      <w:bookmarkStart w:id="2938" w:name="_Toc106126809"/>
      <w:bookmarkStart w:id="2939" w:name="_Toc121933079"/>
      <w:bookmarkStart w:id="2940" w:name="_Toc121908793"/>
      <w:bookmarkStart w:id="2941" w:name="_Toc124186588"/>
      <w:bookmarkStart w:id="2942" w:name="_Toc137240760"/>
      <w:bookmarkStart w:id="2943" w:name="_Toc137244861"/>
      <w:bookmarkStart w:id="2944" w:name="_Toc138894075"/>
      <w:bookmarkStart w:id="2945" w:name="_Toc138894307"/>
      <w:bookmarkStart w:id="2946" w:name="_Toc145036700"/>
      <w:r>
        <w:t>10.5.2</w:t>
      </w:r>
      <w:r>
        <w:tab/>
        <w:t>OTA in-band blocking</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2947" w:name="_Toc53178875"/>
      <w:bookmarkStart w:id="2948" w:name="_Toc53178424"/>
      <w:bookmarkStart w:id="2949" w:name="_Toc22208"/>
      <w:bookmarkStart w:id="2950" w:name="_Toc36817482"/>
      <w:bookmarkStart w:id="2951" w:name="_Toc29811930"/>
      <w:bookmarkStart w:id="2952" w:name="_Toc37260404"/>
      <w:bookmarkStart w:id="2953" w:name="_Toc44712398"/>
      <w:bookmarkStart w:id="2954" w:name="_Toc67916879"/>
      <w:bookmarkStart w:id="2955" w:name="_Toc45893710"/>
      <w:bookmarkStart w:id="2956" w:name="_Toc21127721"/>
      <w:bookmarkStart w:id="2957" w:name="_Toc61179583"/>
      <w:bookmarkStart w:id="2958" w:name="_Toc74663500"/>
      <w:bookmarkStart w:id="2959" w:name="_Toc61179113"/>
      <w:bookmarkStart w:id="2960" w:name="_Toc37267792"/>
      <w:bookmarkStart w:id="2961" w:name="_Toc121933080"/>
      <w:bookmarkStart w:id="2962" w:name="_Toc121908794"/>
      <w:bookmarkStart w:id="2963" w:name="_Toc124186589"/>
      <w:bookmarkStart w:id="2964" w:name="_Toc137240761"/>
      <w:bookmarkStart w:id="2965" w:name="_Toc137244862"/>
      <w:bookmarkStart w:id="2966" w:name="_Toc138894076"/>
      <w:bookmarkStart w:id="2967" w:name="_Toc138894308"/>
      <w:bookmarkStart w:id="2968" w:name="_Toc145036701"/>
      <w:r>
        <w:t>10.6</w:t>
      </w:r>
      <w:r>
        <w:tab/>
        <w:t>OTA out-of-band blocking</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0D9D74B6" w14:textId="77777777" w:rsidR="00D62336" w:rsidRDefault="00063062">
      <w:pPr>
        <w:pStyle w:val="Heading3"/>
      </w:pPr>
      <w:bookmarkStart w:id="2969" w:name="_Toc106177124"/>
      <w:bookmarkStart w:id="2970" w:name="_Toc44712399"/>
      <w:bookmarkStart w:id="2971" w:name="_Toc82622042"/>
      <w:bookmarkStart w:id="2972" w:name="_Toc61179114"/>
      <w:bookmarkStart w:id="2973" w:name="_Toc106126811"/>
      <w:bookmarkStart w:id="2974" w:name="_Toc67916880"/>
      <w:bookmarkStart w:id="2975" w:name="_Toc45893711"/>
      <w:bookmarkStart w:id="2976" w:name="_Toc21127722"/>
      <w:bookmarkStart w:id="2977" w:name="_Toc53178425"/>
      <w:bookmarkStart w:id="2978" w:name="_Toc37267793"/>
      <w:bookmarkStart w:id="2979" w:name="_Toc61179584"/>
      <w:bookmarkStart w:id="2980" w:name="_Toc29811931"/>
      <w:bookmarkStart w:id="2981" w:name="_Toc104311110"/>
      <w:bookmarkStart w:id="2982" w:name="_Toc74663501"/>
      <w:bookmarkStart w:id="2983" w:name="_Toc36817483"/>
      <w:bookmarkStart w:id="2984" w:name="_Toc5286"/>
      <w:bookmarkStart w:id="2985" w:name="_Toc90422889"/>
      <w:bookmarkStart w:id="2986" w:name="_Toc114242292"/>
      <w:bookmarkStart w:id="2987" w:name="_Toc53178876"/>
      <w:bookmarkStart w:id="2988" w:name="_Toc37260405"/>
      <w:bookmarkStart w:id="2989" w:name="_Toc121933081"/>
      <w:bookmarkStart w:id="2990" w:name="_Toc121908795"/>
      <w:bookmarkStart w:id="2991" w:name="_Toc124186590"/>
      <w:bookmarkStart w:id="2992" w:name="_Toc137240762"/>
      <w:bookmarkStart w:id="2993" w:name="_Toc137244863"/>
      <w:bookmarkStart w:id="2994" w:name="_Toc138894077"/>
      <w:bookmarkStart w:id="2995" w:name="_Toc138894309"/>
      <w:bookmarkStart w:id="2996" w:name="_Toc145036702"/>
      <w:r>
        <w:t>10.6.1</w:t>
      </w:r>
      <w:r>
        <w:tab/>
        <w:t>General</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2997" w:name="_Toc37260406"/>
      <w:bookmarkStart w:id="2998" w:name="_Toc10221"/>
      <w:bookmarkStart w:id="2999" w:name="_Toc90422890"/>
      <w:bookmarkStart w:id="3000" w:name="_Toc61179115"/>
      <w:bookmarkStart w:id="3001" w:name="_Toc61179585"/>
      <w:bookmarkStart w:id="3002" w:name="_Toc82622043"/>
      <w:bookmarkStart w:id="3003" w:name="_Toc36817484"/>
      <w:bookmarkStart w:id="3004" w:name="_Toc114242293"/>
      <w:bookmarkStart w:id="3005" w:name="_Toc29811932"/>
      <w:bookmarkStart w:id="3006" w:name="_Toc104311111"/>
      <w:bookmarkStart w:id="3007" w:name="_Toc53178877"/>
      <w:bookmarkStart w:id="3008" w:name="_Toc44712400"/>
      <w:bookmarkStart w:id="3009" w:name="_Toc106177125"/>
      <w:bookmarkStart w:id="3010" w:name="_Toc45893712"/>
      <w:bookmarkStart w:id="3011" w:name="_Toc74663502"/>
      <w:bookmarkStart w:id="3012" w:name="_Toc53178426"/>
      <w:bookmarkStart w:id="3013" w:name="_Toc67916881"/>
      <w:bookmarkStart w:id="3014" w:name="_Toc106126812"/>
      <w:bookmarkStart w:id="3015" w:name="_Toc37267794"/>
      <w:bookmarkStart w:id="3016" w:name="_Toc21127723"/>
      <w:bookmarkStart w:id="3017" w:name="_Toc121933082"/>
      <w:bookmarkStart w:id="3018" w:name="_Toc121908796"/>
      <w:bookmarkStart w:id="3019" w:name="_Toc124186591"/>
      <w:bookmarkStart w:id="3020" w:name="_Toc137240763"/>
      <w:bookmarkStart w:id="3021" w:name="_Toc137244864"/>
      <w:bookmarkStart w:id="3022" w:name="_Toc138894078"/>
      <w:bookmarkStart w:id="3023" w:name="_Toc138894310"/>
      <w:bookmarkStart w:id="3024" w:name="_Toc145036703"/>
      <w:r>
        <w:t>10.6.2</w:t>
      </w:r>
      <w:r>
        <w:tab/>
        <w:t xml:space="preserve">Minimum requirement for </w:t>
      </w:r>
      <w:r>
        <w:rPr>
          <w:rFonts w:hint="eastAsia"/>
          <w:i/>
          <w:lang w:val="en-US" w:eastAsia="zh-CN"/>
        </w:rPr>
        <w:t>SAN</w:t>
      </w:r>
      <w:r>
        <w:rPr>
          <w:i/>
        </w:rPr>
        <w:t xml:space="preserve"> type 1-O</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57ED27A8" w14:textId="77777777" w:rsidR="00D62336" w:rsidRDefault="00063062">
      <w:pPr>
        <w:pStyle w:val="Heading4"/>
        <w:numPr>
          <w:ilvl w:val="3"/>
          <w:numId w:val="0"/>
        </w:numPr>
      </w:pPr>
      <w:bookmarkStart w:id="3025" w:name="_Toc37260407"/>
      <w:bookmarkStart w:id="3026" w:name="_Toc82622044"/>
      <w:bookmarkStart w:id="3027" w:name="_Toc74663503"/>
      <w:bookmarkStart w:id="3028" w:name="_Toc106126813"/>
      <w:bookmarkStart w:id="3029" w:name="_Toc53178878"/>
      <w:bookmarkStart w:id="3030" w:name="_Toc45893713"/>
      <w:bookmarkStart w:id="3031" w:name="_Toc44712401"/>
      <w:bookmarkStart w:id="3032" w:name="_Toc29811933"/>
      <w:bookmarkStart w:id="3033" w:name="_Toc104311112"/>
      <w:bookmarkStart w:id="3034" w:name="_Toc67916882"/>
      <w:bookmarkStart w:id="3035" w:name="_Toc61179586"/>
      <w:bookmarkStart w:id="3036" w:name="_Toc53178427"/>
      <w:bookmarkStart w:id="3037" w:name="_Toc106177126"/>
      <w:bookmarkStart w:id="3038" w:name="_Toc13283"/>
      <w:bookmarkStart w:id="3039" w:name="_Toc90422891"/>
      <w:bookmarkStart w:id="3040" w:name="_Toc36817485"/>
      <w:bookmarkStart w:id="3041" w:name="_Toc37267795"/>
      <w:bookmarkStart w:id="3042" w:name="_Toc114242294"/>
      <w:bookmarkStart w:id="3043" w:name="_Toc21127724"/>
      <w:bookmarkStart w:id="3044" w:name="_Toc61179116"/>
      <w:bookmarkStart w:id="3045" w:name="_Toc121933083"/>
      <w:bookmarkStart w:id="3046" w:name="_Toc121908797"/>
      <w:bookmarkStart w:id="3047" w:name="_Toc124186592"/>
      <w:bookmarkStart w:id="3048" w:name="_Toc137240764"/>
      <w:bookmarkStart w:id="3049" w:name="_Toc137244865"/>
      <w:bookmarkStart w:id="3050" w:name="_Toc138894079"/>
      <w:bookmarkStart w:id="3051" w:name="_Toc138894311"/>
      <w:bookmarkStart w:id="3052" w:name="_Toc145036704"/>
      <w:r>
        <w:t>10.6.2.1</w:t>
      </w:r>
      <w:r>
        <w:tab/>
        <w:t>General minimum requirement</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lastRenderedPageBreak/>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69.8pt;height:30.45pt" o:ole="">
                  <v:imagedata r:id="rId21" o:title=""/>
                </v:shape>
                <o:OLEObject Type="Embed" ProgID="Equation.3" ShapeID="_x0000_i1028" DrawAspect="Content" ObjectID="_1757444788" r:id="rId22"/>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3053" w:name="_Toc61179120"/>
      <w:bookmarkStart w:id="3054" w:name="_Toc53178882"/>
      <w:bookmarkStart w:id="3055" w:name="_Toc53178431"/>
      <w:bookmarkStart w:id="3056" w:name="_Toc36817489"/>
      <w:bookmarkStart w:id="3057" w:name="_Toc61179590"/>
      <w:bookmarkStart w:id="3058" w:name="_Toc44712405"/>
      <w:bookmarkStart w:id="3059" w:name="_Toc37260411"/>
      <w:bookmarkStart w:id="3060" w:name="_Toc16779"/>
      <w:bookmarkStart w:id="3061" w:name="_Toc37267799"/>
      <w:bookmarkStart w:id="3062" w:name="_Toc74663507"/>
      <w:bookmarkStart w:id="3063" w:name="_Toc29811937"/>
      <w:bookmarkStart w:id="3064" w:name="_Toc45893717"/>
      <w:bookmarkStart w:id="3065" w:name="_Toc21127728"/>
      <w:bookmarkStart w:id="3066" w:name="_Toc67916886"/>
      <w:bookmarkStart w:id="3067" w:name="_Toc121933084"/>
      <w:bookmarkStart w:id="3068" w:name="_Toc121908798"/>
      <w:bookmarkStart w:id="3069" w:name="_Toc124186593"/>
      <w:bookmarkStart w:id="3070" w:name="_Toc137240765"/>
      <w:bookmarkStart w:id="3071" w:name="_Toc137244866"/>
      <w:bookmarkStart w:id="3072" w:name="_Toc138894080"/>
      <w:bookmarkStart w:id="3073" w:name="_Toc138894312"/>
      <w:bookmarkStart w:id="3074" w:name="_Toc145036705"/>
      <w:r>
        <w:t>10.7</w:t>
      </w:r>
      <w:r>
        <w:tab/>
        <w:t>OTA receiver spurious emissions</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3075" w:name="_Toc53178886"/>
      <w:bookmarkStart w:id="3076" w:name="_Toc29811941"/>
      <w:bookmarkStart w:id="3077" w:name="_Toc19816"/>
      <w:bookmarkStart w:id="3078" w:name="_Toc21127732"/>
      <w:bookmarkStart w:id="3079" w:name="_Toc37260415"/>
      <w:bookmarkStart w:id="3080" w:name="_Toc74663511"/>
      <w:bookmarkStart w:id="3081" w:name="_Toc61179594"/>
      <w:bookmarkStart w:id="3082" w:name="_Toc37267803"/>
      <w:bookmarkStart w:id="3083" w:name="_Toc67916890"/>
      <w:bookmarkStart w:id="3084" w:name="_Toc44712409"/>
      <w:bookmarkStart w:id="3085" w:name="_Toc61179124"/>
      <w:bookmarkStart w:id="3086" w:name="_Toc36817493"/>
      <w:bookmarkStart w:id="3087" w:name="_Toc53178435"/>
      <w:bookmarkStart w:id="3088" w:name="_Toc45893721"/>
      <w:bookmarkStart w:id="3089" w:name="_Toc121933085"/>
      <w:bookmarkStart w:id="3090" w:name="_Toc121908799"/>
      <w:bookmarkStart w:id="3091" w:name="_Toc124186594"/>
      <w:bookmarkStart w:id="3092" w:name="_Toc137240766"/>
      <w:bookmarkStart w:id="3093" w:name="_Toc137244867"/>
      <w:bookmarkStart w:id="3094" w:name="_Toc138894081"/>
      <w:bookmarkStart w:id="3095" w:name="_Toc138894313"/>
      <w:bookmarkStart w:id="3096" w:name="_Toc145036706"/>
      <w:r>
        <w:t>10.8</w:t>
      </w:r>
      <w:r>
        <w:tab/>
        <w:t>OTA receiver intermodulation</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3097" w:name="_Toc37260419"/>
      <w:bookmarkStart w:id="3098" w:name="_Toc61179598"/>
      <w:bookmarkStart w:id="3099" w:name="_Toc74663515"/>
      <w:bookmarkStart w:id="3100" w:name="_Toc67916894"/>
      <w:bookmarkStart w:id="3101" w:name="_Toc36817497"/>
      <w:bookmarkStart w:id="3102" w:name="_Toc21127736"/>
      <w:bookmarkStart w:id="3103" w:name="_Toc44712413"/>
      <w:bookmarkStart w:id="3104" w:name="_Toc53178439"/>
      <w:bookmarkStart w:id="3105" w:name="_Toc45893725"/>
      <w:bookmarkStart w:id="3106" w:name="_Toc53178890"/>
      <w:bookmarkStart w:id="3107" w:name="_Toc7623"/>
      <w:bookmarkStart w:id="3108" w:name="_Toc29811945"/>
      <w:bookmarkStart w:id="3109" w:name="_Toc61179128"/>
      <w:bookmarkStart w:id="3110" w:name="_Toc37267807"/>
      <w:bookmarkStart w:id="3111" w:name="_Toc121933086"/>
      <w:bookmarkStart w:id="3112" w:name="_Toc121908800"/>
      <w:bookmarkStart w:id="3113" w:name="_Toc124186595"/>
      <w:bookmarkStart w:id="3114" w:name="_Toc137240767"/>
      <w:bookmarkStart w:id="3115" w:name="_Toc137244868"/>
      <w:bookmarkStart w:id="3116" w:name="_Toc138894082"/>
      <w:bookmarkStart w:id="3117" w:name="_Toc138894314"/>
      <w:bookmarkStart w:id="3118" w:name="_Toc145036707"/>
      <w:r>
        <w:t>10.9</w:t>
      </w:r>
      <w:r>
        <w:tab/>
        <w:t>OTA in-channel selectivity</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4F1AA74B" w14:textId="77777777" w:rsidR="00D62336" w:rsidRDefault="00063062" w:rsidP="00777B05">
      <w:pPr>
        <w:pStyle w:val="Heading3"/>
      </w:pPr>
      <w:bookmarkStart w:id="3119" w:name="_Toc3477"/>
      <w:bookmarkStart w:id="3120" w:name="_Toc106126819"/>
      <w:bookmarkStart w:id="3121" w:name="_Toc53178891"/>
      <w:bookmarkStart w:id="3122" w:name="_Toc74663516"/>
      <w:bookmarkStart w:id="3123" w:name="_Toc61179599"/>
      <w:bookmarkStart w:id="3124" w:name="_Toc29811946"/>
      <w:bookmarkStart w:id="3125" w:name="_Toc104311118"/>
      <w:bookmarkStart w:id="3126" w:name="_Toc82622057"/>
      <w:bookmarkStart w:id="3127" w:name="_Toc36817498"/>
      <w:bookmarkStart w:id="3128" w:name="_Toc44712414"/>
      <w:bookmarkStart w:id="3129" w:name="_Toc61179129"/>
      <w:bookmarkStart w:id="3130" w:name="_Toc45893726"/>
      <w:bookmarkStart w:id="3131" w:name="_Toc114242300"/>
      <w:bookmarkStart w:id="3132" w:name="_Toc37260420"/>
      <w:bookmarkStart w:id="3133" w:name="_Toc106177132"/>
      <w:bookmarkStart w:id="3134" w:name="_Toc53178440"/>
      <w:bookmarkStart w:id="3135" w:name="_Toc90422904"/>
      <w:bookmarkStart w:id="3136" w:name="_Toc21127737"/>
      <w:bookmarkStart w:id="3137" w:name="_Toc67916895"/>
      <w:bookmarkStart w:id="3138" w:name="_Toc37267808"/>
      <w:bookmarkStart w:id="3139" w:name="_Toc121933087"/>
      <w:bookmarkStart w:id="3140" w:name="_Toc121908801"/>
      <w:bookmarkStart w:id="3141" w:name="_Toc124186596"/>
      <w:bookmarkStart w:id="3142" w:name="_Toc137240768"/>
      <w:bookmarkStart w:id="3143" w:name="_Toc137244869"/>
      <w:bookmarkStart w:id="3144" w:name="_Toc138894083"/>
      <w:bookmarkStart w:id="3145" w:name="_Toc138894315"/>
      <w:bookmarkStart w:id="3146" w:name="_Toc145036708"/>
      <w:r>
        <w:t>10.</w:t>
      </w:r>
      <w:r>
        <w:rPr>
          <w:lang w:eastAsia="zh-CN"/>
        </w:rPr>
        <w:t>9</w:t>
      </w:r>
      <w:r>
        <w:t>.1</w:t>
      </w:r>
      <w:r>
        <w:tab/>
        <w:t>General</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3147" w:name="_Toc106126820"/>
      <w:bookmarkStart w:id="3148" w:name="_Toc67916896"/>
      <w:bookmarkStart w:id="3149" w:name="_Toc106177133"/>
      <w:bookmarkStart w:id="3150" w:name="_Toc29811947"/>
      <w:bookmarkStart w:id="3151" w:name="_Toc37267809"/>
      <w:bookmarkStart w:id="3152" w:name="_Toc61179130"/>
      <w:bookmarkStart w:id="3153" w:name="_Toc53178441"/>
      <w:bookmarkStart w:id="3154" w:name="_Toc82622058"/>
      <w:bookmarkStart w:id="3155" w:name="_Toc114242301"/>
      <w:bookmarkStart w:id="3156" w:name="_Toc90422905"/>
      <w:bookmarkStart w:id="3157" w:name="_Toc45893727"/>
      <w:bookmarkStart w:id="3158" w:name="_Toc61179600"/>
      <w:bookmarkStart w:id="3159" w:name="_Toc104311119"/>
      <w:bookmarkStart w:id="3160" w:name="_Toc53178892"/>
      <w:bookmarkStart w:id="3161" w:name="_Toc36817499"/>
      <w:bookmarkStart w:id="3162" w:name="_Toc44712415"/>
      <w:bookmarkStart w:id="3163" w:name="_Toc10736"/>
      <w:bookmarkStart w:id="3164" w:name="_Toc21127738"/>
      <w:bookmarkStart w:id="3165" w:name="_Toc74663517"/>
      <w:bookmarkStart w:id="3166" w:name="_Toc37260421"/>
      <w:bookmarkStart w:id="3167" w:name="_Toc121933088"/>
      <w:bookmarkStart w:id="3168" w:name="_Toc121908802"/>
      <w:bookmarkStart w:id="3169" w:name="_Toc124186597"/>
      <w:bookmarkStart w:id="3170" w:name="_Toc137240769"/>
      <w:bookmarkStart w:id="3171" w:name="_Toc137244870"/>
      <w:bookmarkStart w:id="3172" w:name="_Toc138894084"/>
      <w:bookmarkStart w:id="3173" w:name="_Toc138894316"/>
      <w:bookmarkStart w:id="3174" w:name="_Toc145036709"/>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lastRenderedPageBreak/>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Default="00D62336" w:rsidP="00777B05">
      <w:pPr>
        <w:rPr>
          <w:lang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Default="00777B05" w:rsidP="00777B05">
      <w:bookmarkStart w:id="3175" w:name="_Toc29811949"/>
      <w:bookmarkStart w:id="3176" w:name="_Toc37260423"/>
      <w:bookmarkStart w:id="3177" w:name="_Toc44712417"/>
      <w:bookmarkStart w:id="3178" w:name="_Toc36817501"/>
      <w:bookmarkStart w:id="3179" w:name="_Toc53178894"/>
      <w:bookmarkStart w:id="3180" w:name="_Toc61179132"/>
      <w:bookmarkStart w:id="3181" w:name="_Toc45893729"/>
      <w:bookmarkStart w:id="3182" w:name="_Toc1724"/>
      <w:bookmarkStart w:id="3183" w:name="_Toc53178443"/>
      <w:bookmarkStart w:id="3184" w:name="_Toc61179602"/>
      <w:bookmarkStart w:id="3185" w:name="_Toc74663519"/>
      <w:bookmarkStart w:id="3186" w:name="_Toc21127740"/>
      <w:bookmarkStart w:id="3187" w:name="_Toc37267811"/>
      <w:bookmarkStart w:id="3188" w:name="_Toc67916898"/>
    </w:p>
    <w:p w14:paraId="1BC60E0A" w14:textId="3C620D33" w:rsidR="00D62336" w:rsidRDefault="00063062">
      <w:pPr>
        <w:pStyle w:val="Heading1"/>
      </w:pPr>
      <w:bookmarkStart w:id="3189" w:name="_Toc121933089"/>
      <w:bookmarkStart w:id="3190" w:name="_Toc121908803"/>
      <w:bookmarkStart w:id="3191" w:name="_Toc124186598"/>
      <w:bookmarkStart w:id="3192" w:name="_Toc137240770"/>
      <w:bookmarkStart w:id="3193" w:name="_Toc137244871"/>
      <w:bookmarkStart w:id="3194" w:name="_Toc138894085"/>
      <w:bookmarkStart w:id="3195" w:name="_Toc138894317"/>
      <w:bookmarkStart w:id="3196" w:name="_Toc145036710"/>
      <w:r>
        <w:t>11</w:t>
      </w:r>
      <w:r>
        <w:tab/>
        <w:t>Radiated performance requirements</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18155F4A" w14:textId="77777777" w:rsidR="00D62336" w:rsidRDefault="00063062">
      <w:pPr>
        <w:pStyle w:val="Heading2"/>
      </w:pPr>
      <w:bookmarkStart w:id="3197" w:name="_Toc67916899"/>
      <w:bookmarkStart w:id="3198" w:name="_Toc37260424"/>
      <w:bookmarkStart w:id="3199" w:name="_Toc61179603"/>
      <w:bookmarkStart w:id="3200" w:name="_Toc37267812"/>
      <w:bookmarkStart w:id="3201" w:name="_Toc61179133"/>
      <w:bookmarkStart w:id="3202" w:name="_Toc44712418"/>
      <w:bookmarkStart w:id="3203" w:name="_Toc45893730"/>
      <w:bookmarkStart w:id="3204" w:name="_Toc53178895"/>
      <w:bookmarkStart w:id="3205" w:name="_Toc23511"/>
      <w:bookmarkStart w:id="3206" w:name="_Toc53178444"/>
      <w:bookmarkStart w:id="3207" w:name="_Toc29811950"/>
      <w:bookmarkStart w:id="3208" w:name="_Toc21127741"/>
      <w:bookmarkStart w:id="3209" w:name="_Toc36817502"/>
      <w:bookmarkStart w:id="3210" w:name="_Toc74663520"/>
      <w:bookmarkStart w:id="3211" w:name="_Toc121933090"/>
      <w:bookmarkStart w:id="3212" w:name="_Toc121908804"/>
      <w:bookmarkStart w:id="3213" w:name="_Toc124186599"/>
      <w:bookmarkStart w:id="3214" w:name="_Toc137240771"/>
      <w:bookmarkStart w:id="3215" w:name="_Toc137244872"/>
      <w:bookmarkStart w:id="3216" w:name="_Toc138894086"/>
      <w:bookmarkStart w:id="3217" w:name="_Toc138894318"/>
      <w:bookmarkStart w:id="3218" w:name="_Toc145036711"/>
      <w:r>
        <w:t>11.1</w:t>
      </w:r>
      <w:r>
        <w:tab/>
        <w:t>General</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72ED72FF" w14:textId="77777777" w:rsidR="00C1498C" w:rsidRPr="00EE753F" w:rsidRDefault="00C1498C" w:rsidP="00C1498C">
      <w:pPr>
        <w:pStyle w:val="Heading3"/>
        <w:rPr>
          <w:lang w:val="en-US" w:eastAsia="ko-KR"/>
        </w:rPr>
      </w:pPr>
      <w:bookmarkStart w:id="3219" w:name="_Toc123044300"/>
      <w:bookmarkStart w:id="3220" w:name="_Toc124157939"/>
      <w:bookmarkStart w:id="3221" w:name="_Toc124259862"/>
      <w:bookmarkStart w:id="3222" w:name="_Toc130584934"/>
      <w:bookmarkStart w:id="3223" w:name="_Toc137240772"/>
      <w:bookmarkStart w:id="3224" w:name="_Toc137244873"/>
      <w:bookmarkStart w:id="3225" w:name="_Toc138894087"/>
      <w:bookmarkStart w:id="3226" w:name="_Toc138894319"/>
      <w:bookmarkStart w:id="3227" w:name="_Toc145036712"/>
      <w:r w:rsidRPr="00EE753F">
        <w:rPr>
          <w:lang w:val="en-US" w:eastAsia="ko-KR"/>
        </w:rPr>
        <w:t>11.1.1</w:t>
      </w:r>
      <w:r w:rsidRPr="00EE753F">
        <w:rPr>
          <w:lang w:val="en-US" w:eastAsia="ko-KR"/>
        </w:rPr>
        <w:tab/>
        <w:t>Scope and definitions</w:t>
      </w:r>
      <w:bookmarkEnd w:id="3219"/>
      <w:bookmarkEnd w:id="3220"/>
      <w:bookmarkEnd w:id="3221"/>
      <w:bookmarkEnd w:id="3222"/>
      <w:bookmarkEnd w:id="3223"/>
      <w:bookmarkEnd w:id="3224"/>
      <w:bookmarkEnd w:id="3225"/>
      <w:bookmarkEnd w:id="3226"/>
      <w:bookmarkEnd w:id="3227"/>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lastRenderedPageBreak/>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3228" w:name="_Toc123044301"/>
      <w:bookmarkStart w:id="3229" w:name="_Toc124157940"/>
      <w:bookmarkStart w:id="3230" w:name="_Toc124259863"/>
      <w:bookmarkStart w:id="3231" w:name="_Toc130584935"/>
      <w:bookmarkStart w:id="3232" w:name="_Toc137240773"/>
      <w:bookmarkStart w:id="3233" w:name="_Toc137244874"/>
      <w:bookmarkStart w:id="3234" w:name="_Toc138894088"/>
      <w:bookmarkStart w:id="3235" w:name="_Toc138894320"/>
      <w:bookmarkStart w:id="3236" w:name="_Toc145036713"/>
      <w:r w:rsidRPr="00EE753F">
        <w:rPr>
          <w:lang w:val="en-US"/>
        </w:rPr>
        <w:t>11.1.2</w:t>
      </w:r>
      <w:r w:rsidRPr="00EE753F">
        <w:rPr>
          <w:lang w:val="en-US"/>
        </w:rPr>
        <w:tab/>
        <w:t>OTA demodulation branches</w:t>
      </w:r>
      <w:bookmarkEnd w:id="3228"/>
      <w:bookmarkEnd w:id="3229"/>
      <w:bookmarkEnd w:id="3230"/>
      <w:bookmarkEnd w:id="3231"/>
      <w:bookmarkEnd w:id="3232"/>
      <w:bookmarkEnd w:id="3233"/>
      <w:bookmarkEnd w:id="3234"/>
      <w:bookmarkEnd w:id="3235"/>
      <w:bookmarkEnd w:id="3236"/>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77777777"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diversity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3237" w:name="_Toc21127745"/>
      <w:bookmarkStart w:id="3238" w:name="_Toc44712422"/>
      <w:bookmarkStart w:id="3239" w:name="_Toc53178448"/>
      <w:bookmarkStart w:id="3240" w:name="_Toc37267816"/>
      <w:bookmarkStart w:id="3241" w:name="_Toc36817506"/>
      <w:bookmarkStart w:id="3242" w:name="_Toc74663524"/>
      <w:bookmarkStart w:id="3243" w:name="_Toc4613"/>
      <w:bookmarkStart w:id="3244" w:name="_Toc61179137"/>
      <w:bookmarkStart w:id="3245" w:name="_Toc53178899"/>
      <w:bookmarkStart w:id="3246" w:name="_Toc61179607"/>
      <w:bookmarkStart w:id="3247" w:name="_Toc37260428"/>
      <w:bookmarkStart w:id="3248" w:name="_Toc67916903"/>
      <w:bookmarkStart w:id="3249" w:name="_Toc29811954"/>
      <w:bookmarkStart w:id="3250" w:name="_Toc45893734"/>
      <w:bookmarkStart w:id="3251" w:name="_Toc121933091"/>
      <w:bookmarkStart w:id="3252" w:name="_Toc121908805"/>
      <w:bookmarkStart w:id="3253" w:name="_Toc124186600"/>
      <w:bookmarkStart w:id="3254" w:name="_Toc137240774"/>
      <w:bookmarkStart w:id="3255" w:name="_Toc137244875"/>
      <w:bookmarkStart w:id="3256" w:name="_Toc138894089"/>
      <w:bookmarkStart w:id="3257" w:name="_Toc138894321"/>
      <w:bookmarkStart w:id="3258" w:name="_Toc145036714"/>
      <w:r>
        <w:t>11.</w:t>
      </w:r>
      <w:r>
        <w:rPr>
          <w:rFonts w:eastAsia="DengXian"/>
          <w:lang w:eastAsia="zh-CN"/>
        </w:rPr>
        <w:t>2</w:t>
      </w:r>
      <w:r>
        <w:tab/>
        <w:t>Performance requirements for PUSCH</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3259" w:name="_Toc24233"/>
      <w:bookmarkStart w:id="3260" w:name="_Toc74663554"/>
      <w:bookmarkStart w:id="3261" w:name="_Toc67916933"/>
      <w:bookmarkStart w:id="3262" w:name="_Toc121933092"/>
      <w:bookmarkStart w:id="3263" w:name="_Toc121908806"/>
      <w:bookmarkStart w:id="3264" w:name="_Toc124186601"/>
      <w:bookmarkStart w:id="3265" w:name="_Toc137240775"/>
      <w:bookmarkStart w:id="3266" w:name="_Toc137244876"/>
      <w:bookmarkStart w:id="3267" w:name="_Toc138894090"/>
      <w:bookmarkStart w:id="3268" w:name="_Toc138894322"/>
      <w:bookmarkStart w:id="3269" w:name="_Toc145036715"/>
      <w:r>
        <w:t>11.</w:t>
      </w:r>
      <w:r>
        <w:rPr>
          <w:rFonts w:eastAsia="DengXian"/>
          <w:lang w:eastAsia="zh-CN"/>
        </w:rPr>
        <w:t>3</w:t>
      </w:r>
      <w:r>
        <w:tab/>
        <w:t>Performance requirements for PUCCH</w:t>
      </w:r>
      <w:bookmarkEnd w:id="3259"/>
      <w:bookmarkEnd w:id="3260"/>
      <w:bookmarkEnd w:id="3261"/>
      <w:bookmarkEnd w:id="3262"/>
      <w:bookmarkEnd w:id="3263"/>
      <w:bookmarkEnd w:id="3264"/>
      <w:bookmarkEnd w:id="3265"/>
      <w:bookmarkEnd w:id="3266"/>
      <w:bookmarkEnd w:id="3267"/>
      <w:bookmarkEnd w:id="3268"/>
      <w:bookmarkEnd w:id="3269"/>
    </w:p>
    <w:p w14:paraId="2E363F75" w14:textId="77777777" w:rsidR="00C1498C" w:rsidRPr="00EE753F" w:rsidRDefault="00C1498C" w:rsidP="00C1498C">
      <w:pPr>
        <w:pStyle w:val="Heading3"/>
        <w:rPr>
          <w:lang w:val="en-US"/>
        </w:rPr>
      </w:pPr>
      <w:bookmarkStart w:id="3270" w:name="_Toc123044309"/>
      <w:bookmarkStart w:id="3271" w:name="_Toc124157948"/>
      <w:bookmarkStart w:id="3272" w:name="_Toc124259871"/>
      <w:bookmarkStart w:id="3273" w:name="_Toc130584943"/>
      <w:bookmarkStart w:id="3274" w:name="_Toc137240776"/>
      <w:bookmarkStart w:id="3275" w:name="_Toc137244877"/>
      <w:bookmarkStart w:id="3276" w:name="_Toc138894091"/>
      <w:bookmarkStart w:id="3277" w:name="_Toc138894323"/>
      <w:bookmarkStart w:id="3278" w:name="_Toc145036716"/>
      <w:bookmarkStart w:id="3279" w:name="_Toc21127761"/>
      <w:bookmarkStart w:id="3280" w:name="_Toc29811970"/>
      <w:bookmarkStart w:id="3281" w:name="_Toc36817522"/>
      <w:bookmarkStart w:id="3282" w:name="_Toc37260445"/>
      <w:bookmarkStart w:id="3283" w:name="_Toc37267833"/>
      <w:bookmarkStart w:id="3284" w:name="_Toc44712440"/>
      <w:bookmarkStart w:id="3285" w:name="_Toc45893752"/>
      <w:bookmarkStart w:id="3286" w:name="_Toc53178466"/>
      <w:bookmarkStart w:id="3287" w:name="_Toc53178917"/>
      <w:bookmarkStart w:id="3288" w:name="_Toc61179162"/>
      <w:bookmarkStart w:id="3289" w:name="_Toc61179632"/>
      <w:bookmarkStart w:id="3290" w:name="_Toc67916934"/>
      <w:bookmarkStart w:id="3291" w:name="_Toc74663555"/>
      <w:bookmarkStart w:id="3292" w:name="_Toc82622098"/>
      <w:bookmarkStart w:id="3293" w:name="_Toc90422945"/>
      <w:bookmarkStart w:id="3294" w:name="_Toc106783147"/>
      <w:bookmarkStart w:id="3295" w:name="_Toc107312038"/>
      <w:bookmarkStart w:id="3296" w:name="_Toc107419622"/>
      <w:bookmarkStart w:id="3297" w:name="_Toc107475251"/>
      <w:r w:rsidRPr="00EE753F">
        <w:rPr>
          <w:lang w:val="en-US"/>
        </w:rPr>
        <w:t>11.3.1</w:t>
      </w:r>
      <w:r w:rsidRPr="00EE753F">
        <w:rPr>
          <w:lang w:val="en-US"/>
        </w:rPr>
        <w:tab/>
        <w:t>DTX to ACK probability</w:t>
      </w:r>
      <w:bookmarkEnd w:id="3270"/>
      <w:bookmarkEnd w:id="3271"/>
      <w:bookmarkEnd w:id="3272"/>
      <w:bookmarkEnd w:id="3273"/>
      <w:bookmarkEnd w:id="3274"/>
      <w:bookmarkEnd w:id="3275"/>
      <w:bookmarkEnd w:id="3276"/>
      <w:bookmarkEnd w:id="3277"/>
      <w:bookmarkEnd w:id="3278"/>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3298" w:name="_Toc123044311"/>
      <w:bookmarkStart w:id="3299" w:name="_Toc124157950"/>
      <w:bookmarkStart w:id="3300" w:name="_Toc124259873"/>
      <w:bookmarkStart w:id="3301" w:name="_Toc130584945"/>
      <w:bookmarkStart w:id="3302" w:name="_Toc137240777"/>
      <w:bookmarkStart w:id="3303" w:name="_Toc137244878"/>
      <w:bookmarkStart w:id="3304" w:name="_Toc138894092"/>
      <w:bookmarkStart w:id="3305" w:name="_Toc138894324"/>
      <w:bookmarkStart w:id="3306" w:name="_Toc145036717"/>
      <w:r w:rsidRPr="00EE753F">
        <w:rPr>
          <w:lang w:val="en-US"/>
        </w:rPr>
        <w:t>11.3.2</w:t>
      </w:r>
      <w:r w:rsidRPr="00EE753F">
        <w:rPr>
          <w:lang w:val="en-US"/>
        </w:rPr>
        <w:tab/>
        <w:t>Performance requirements for PUCCH format 1</w:t>
      </w:r>
      <w:bookmarkEnd w:id="3298"/>
      <w:bookmarkEnd w:id="3299"/>
      <w:bookmarkEnd w:id="3300"/>
      <w:bookmarkEnd w:id="3301"/>
      <w:r w:rsidRPr="00EE753F">
        <w:rPr>
          <w:lang w:val="en-US"/>
        </w:rPr>
        <w:t>a</w:t>
      </w:r>
      <w:bookmarkEnd w:id="3302"/>
      <w:bookmarkEnd w:id="3303"/>
      <w:bookmarkEnd w:id="3304"/>
      <w:bookmarkEnd w:id="3305"/>
      <w:bookmarkEnd w:id="3306"/>
    </w:p>
    <w:p w14:paraId="3F17088D" w14:textId="77777777" w:rsidR="00C1498C" w:rsidRPr="00EE753F" w:rsidRDefault="00C1498C"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8.3.2.1.</w:t>
      </w:r>
    </w:p>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14:paraId="03431332" w14:textId="77777777" w:rsidR="00D62336" w:rsidRDefault="00D62336"/>
    <w:p w14:paraId="3F441412" w14:textId="77777777" w:rsidR="00D62336" w:rsidRDefault="00063062">
      <w:pPr>
        <w:pStyle w:val="Heading2"/>
      </w:pPr>
      <w:bookmarkStart w:id="3307" w:name="_Toc21127793"/>
      <w:bookmarkStart w:id="3308" w:name="_Toc45893784"/>
      <w:bookmarkStart w:id="3309" w:name="_Toc36817554"/>
      <w:bookmarkStart w:id="3310" w:name="_Toc29812002"/>
      <w:bookmarkStart w:id="3311" w:name="_Toc53178490"/>
      <w:bookmarkStart w:id="3312" w:name="_Toc15392"/>
      <w:bookmarkStart w:id="3313" w:name="_Toc44712472"/>
      <w:bookmarkStart w:id="3314" w:name="_Toc53178941"/>
      <w:bookmarkStart w:id="3315" w:name="_Toc61179186"/>
      <w:bookmarkStart w:id="3316" w:name="_Toc74663579"/>
      <w:bookmarkStart w:id="3317" w:name="_Toc37267865"/>
      <w:bookmarkStart w:id="3318" w:name="_Toc67916958"/>
      <w:bookmarkStart w:id="3319" w:name="_Toc61179656"/>
      <w:bookmarkStart w:id="3320" w:name="_Toc37260477"/>
      <w:bookmarkStart w:id="3321" w:name="_Toc121933093"/>
      <w:bookmarkStart w:id="3322" w:name="_Toc121908807"/>
      <w:bookmarkStart w:id="3323" w:name="_Toc124186602"/>
      <w:bookmarkStart w:id="3324" w:name="_Toc137240778"/>
      <w:bookmarkStart w:id="3325" w:name="_Toc137244879"/>
      <w:bookmarkStart w:id="3326" w:name="_Toc138894093"/>
      <w:bookmarkStart w:id="3327" w:name="_Toc138894325"/>
      <w:bookmarkStart w:id="3328" w:name="_Toc145036718"/>
      <w:r>
        <w:t>11.</w:t>
      </w:r>
      <w:r>
        <w:rPr>
          <w:rFonts w:eastAsia="DengXian"/>
          <w:lang w:eastAsia="zh-CN"/>
        </w:rPr>
        <w:t>4</w:t>
      </w:r>
      <w:r>
        <w:tab/>
        <w:t>Performance requirements for PRACH</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6C78E582" w14:textId="77777777" w:rsidR="00C1498C" w:rsidRPr="00EE753F" w:rsidRDefault="00C1498C" w:rsidP="00C1498C">
      <w:pPr>
        <w:pStyle w:val="Heading3"/>
        <w:rPr>
          <w:lang w:val="en-US" w:eastAsia="zh-CN"/>
        </w:rPr>
      </w:pPr>
      <w:bookmarkStart w:id="3329" w:name="_Toc21127795"/>
      <w:bookmarkStart w:id="3330" w:name="_Toc29812004"/>
      <w:bookmarkStart w:id="3331" w:name="_Toc36817556"/>
      <w:bookmarkStart w:id="3332" w:name="_Toc37260479"/>
      <w:bookmarkStart w:id="3333" w:name="_Toc37267867"/>
      <w:bookmarkStart w:id="3334" w:name="_Toc44712474"/>
      <w:bookmarkStart w:id="3335" w:name="_Toc45893786"/>
      <w:bookmarkStart w:id="3336" w:name="_Toc53178492"/>
      <w:bookmarkStart w:id="3337" w:name="_Toc53178943"/>
      <w:bookmarkStart w:id="3338" w:name="_Toc61179188"/>
      <w:bookmarkStart w:id="3339" w:name="_Toc61179658"/>
      <w:bookmarkStart w:id="3340" w:name="_Toc67916960"/>
      <w:bookmarkStart w:id="3341" w:name="_Toc74663581"/>
      <w:bookmarkStart w:id="3342" w:name="_Toc82622124"/>
      <w:bookmarkStart w:id="3343" w:name="_Toc90422971"/>
      <w:bookmarkStart w:id="3344" w:name="_Toc106783173"/>
      <w:bookmarkStart w:id="3345" w:name="_Toc107312064"/>
      <w:bookmarkStart w:id="3346" w:name="_Toc107419648"/>
      <w:bookmarkStart w:id="3347" w:name="_Toc107475285"/>
      <w:bookmarkStart w:id="3348" w:name="_Toc114255878"/>
      <w:bookmarkStart w:id="3349" w:name="_Toc115186558"/>
      <w:bookmarkStart w:id="3350" w:name="_Toc123044317"/>
      <w:bookmarkStart w:id="3351" w:name="_Toc124157956"/>
      <w:bookmarkStart w:id="3352" w:name="_Toc124259879"/>
      <w:bookmarkStart w:id="3353" w:name="_Toc130584951"/>
      <w:bookmarkStart w:id="3354" w:name="_Toc137240779"/>
      <w:bookmarkStart w:id="3355" w:name="_Toc137244880"/>
      <w:bookmarkStart w:id="3356" w:name="_Toc138894094"/>
      <w:bookmarkStart w:id="3357" w:name="_Toc138894326"/>
      <w:bookmarkStart w:id="3358" w:name="_Toc145036719"/>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3359" w:name="_Toc21127796"/>
      <w:bookmarkStart w:id="3360" w:name="_Toc29812005"/>
      <w:bookmarkStart w:id="3361" w:name="_Toc36817557"/>
      <w:bookmarkStart w:id="3362" w:name="_Toc37260480"/>
      <w:bookmarkStart w:id="3363" w:name="_Toc37267868"/>
      <w:bookmarkStart w:id="3364" w:name="_Toc44712475"/>
      <w:bookmarkStart w:id="3365" w:name="_Toc45893787"/>
      <w:bookmarkStart w:id="3366" w:name="_Toc53178493"/>
      <w:bookmarkStart w:id="3367" w:name="_Toc53178944"/>
      <w:bookmarkStart w:id="3368" w:name="_Toc61179189"/>
      <w:bookmarkStart w:id="3369" w:name="_Toc61179659"/>
      <w:bookmarkStart w:id="3370" w:name="_Toc67916961"/>
      <w:bookmarkStart w:id="3371" w:name="_Toc74663582"/>
      <w:bookmarkStart w:id="3372" w:name="_Toc82622125"/>
      <w:bookmarkStart w:id="3373" w:name="_Toc90422972"/>
      <w:bookmarkStart w:id="3374" w:name="_Toc106783174"/>
      <w:bookmarkStart w:id="3375" w:name="_Toc107312065"/>
      <w:bookmarkStart w:id="3376" w:name="_Toc107419649"/>
      <w:bookmarkStart w:id="3377" w:name="_Toc107475286"/>
      <w:bookmarkStart w:id="3378" w:name="_Toc114255879"/>
      <w:bookmarkStart w:id="3379" w:name="_Toc115186559"/>
      <w:bookmarkStart w:id="3380" w:name="_Toc123044318"/>
      <w:bookmarkStart w:id="3381" w:name="_Toc124157957"/>
      <w:bookmarkStart w:id="3382" w:name="_Toc124259880"/>
      <w:bookmarkStart w:id="3383" w:name="_Toc130584952"/>
      <w:bookmarkStart w:id="3384" w:name="_Toc137240780"/>
      <w:bookmarkStart w:id="3385" w:name="_Toc137244881"/>
      <w:bookmarkStart w:id="3386" w:name="_Toc138894095"/>
      <w:bookmarkStart w:id="3387" w:name="_Toc138894327"/>
      <w:bookmarkStart w:id="3388" w:name="_Toc145036720"/>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3389" w:name="_Toc137240781"/>
      <w:bookmarkStart w:id="3390" w:name="_Toc137244882"/>
      <w:bookmarkStart w:id="3391" w:name="_Toc138894096"/>
      <w:bookmarkStart w:id="3392" w:name="_Toc138894328"/>
      <w:bookmarkStart w:id="3393" w:name="_Toc145036721"/>
      <w:r>
        <w:t>11.</w:t>
      </w:r>
      <w:r>
        <w:rPr>
          <w:rFonts w:eastAsia="DengXian"/>
          <w:lang w:eastAsia="zh-CN"/>
        </w:rPr>
        <w:t>5</w:t>
      </w:r>
      <w:r>
        <w:tab/>
        <w:t>Performance requirements for Narrrowband IoT</w:t>
      </w:r>
      <w:bookmarkEnd w:id="3389"/>
      <w:bookmarkEnd w:id="3390"/>
      <w:bookmarkEnd w:id="3391"/>
      <w:bookmarkEnd w:id="3392"/>
      <w:bookmarkEnd w:id="3393"/>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3394" w:name="_Toc137240782"/>
      <w:bookmarkStart w:id="3395" w:name="_Toc137244883"/>
      <w:bookmarkStart w:id="3396" w:name="_Toc138894097"/>
      <w:bookmarkStart w:id="3397" w:name="_Toc138894329"/>
      <w:bookmarkStart w:id="3398" w:name="_Toc145036722"/>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3394"/>
      <w:bookmarkEnd w:id="3395"/>
      <w:bookmarkEnd w:id="3396"/>
      <w:bookmarkEnd w:id="3397"/>
      <w:bookmarkEnd w:id="3398"/>
    </w:p>
    <w:p w14:paraId="523C0A08" w14:textId="77777777" w:rsidR="00C1498C" w:rsidRDefault="00C1498C" w:rsidP="00C1498C">
      <w:pPr>
        <w:pStyle w:val="Heading4"/>
        <w:rPr>
          <w:snapToGrid w:val="0"/>
        </w:rPr>
      </w:pPr>
      <w:bookmarkStart w:id="3399" w:name="_Toc137240783"/>
      <w:bookmarkStart w:id="3400" w:name="_Toc137244884"/>
      <w:bookmarkStart w:id="3401" w:name="_Toc138894098"/>
      <w:bookmarkStart w:id="3402" w:name="_Toc138894330"/>
      <w:bookmarkStart w:id="3403" w:name="_Toc145036723"/>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3399"/>
      <w:bookmarkEnd w:id="3400"/>
      <w:bookmarkEnd w:id="3401"/>
      <w:bookmarkEnd w:id="3402"/>
      <w:bookmarkEnd w:id="3403"/>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3404" w:name="_Toc137240784"/>
      <w:bookmarkStart w:id="3405" w:name="_Toc137244885"/>
      <w:bookmarkStart w:id="3406" w:name="_Toc138894099"/>
      <w:bookmarkStart w:id="3407" w:name="_Toc138894331"/>
      <w:bookmarkStart w:id="3408" w:name="_Toc145036724"/>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3404"/>
      <w:bookmarkEnd w:id="3405"/>
      <w:bookmarkEnd w:id="3406"/>
      <w:bookmarkEnd w:id="3407"/>
      <w:bookmarkEnd w:id="3408"/>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lastRenderedPageBreak/>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3409" w:name="_Toc137240785"/>
      <w:bookmarkStart w:id="3410" w:name="_Toc137244886"/>
      <w:bookmarkStart w:id="3411" w:name="_Toc138894100"/>
      <w:bookmarkStart w:id="3412" w:name="_Toc138894332"/>
      <w:bookmarkStart w:id="3413" w:name="_Toc145036725"/>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3409"/>
      <w:bookmarkEnd w:id="3410"/>
      <w:bookmarkEnd w:id="3411"/>
      <w:bookmarkEnd w:id="3412"/>
      <w:bookmarkEnd w:id="3413"/>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3414" w:name="startOfAnnexes"/>
      <w:bookmarkStart w:id="3415" w:name="_Toc26310"/>
      <w:bookmarkStart w:id="3416" w:name="_Toc121933094"/>
      <w:bookmarkStart w:id="3417" w:name="_Toc121908808"/>
      <w:bookmarkStart w:id="3418" w:name="_Toc124186603"/>
      <w:bookmarkStart w:id="3419" w:name="_Toc137240786"/>
      <w:bookmarkStart w:id="3420" w:name="_Toc137244887"/>
      <w:bookmarkStart w:id="3421" w:name="_Toc138894101"/>
      <w:bookmarkStart w:id="3422" w:name="_Toc138894333"/>
      <w:bookmarkStart w:id="3423" w:name="_Toc145036726"/>
      <w:bookmarkEnd w:id="3414"/>
      <w:r>
        <w:t>Annex A (normative):</w:t>
      </w:r>
      <w:r>
        <w:br/>
        <w:t>Reference measurement channels</w:t>
      </w:r>
      <w:bookmarkEnd w:id="3415"/>
      <w:bookmarkEnd w:id="3416"/>
      <w:bookmarkEnd w:id="3417"/>
      <w:bookmarkEnd w:id="3418"/>
      <w:bookmarkEnd w:id="3419"/>
      <w:bookmarkEnd w:id="3420"/>
      <w:bookmarkEnd w:id="3421"/>
      <w:bookmarkEnd w:id="3422"/>
      <w:bookmarkEnd w:id="3423"/>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3424" w:name="_MON_1268742315"/>
    <w:bookmarkStart w:id="3425" w:name="_MON_1268742244"/>
    <w:bookmarkStart w:id="3426" w:name="_MON_1417454024"/>
    <w:bookmarkStart w:id="3427" w:name="_MON_1268742351"/>
    <w:bookmarkEnd w:id="3424"/>
    <w:bookmarkEnd w:id="3425"/>
    <w:bookmarkEnd w:id="3426"/>
    <w:bookmarkEnd w:id="3427"/>
    <w:bookmarkStart w:id="3428" w:name="_MON_1268742233"/>
    <w:bookmarkEnd w:id="3428"/>
    <w:p w14:paraId="44D4A52B" w14:textId="77777777" w:rsidR="00D62336" w:rsidRDefault="00063062">
      <w:pPr>
        <w:pStyle w:val="TH"/>
      </w:pPr>
      <w:r>
        <w:object w:dxaOrig="9260" w:dyaOrig="6290" w14:anchorId="5D2C32AC">
          <v:shape id="_x0000_i1029" type="#_x0000_t75" style="width:463.55pt;height:313.5pt" o:ole="">
            <v:imagedata r:id="rId23" o:title=""/>
          </v:shape>
          <o:OLEObject Type="Embed" ProgID="Word.Picture.8" ShapeID="_x0000_i1029" DrawAspect="Content" ObjectID="_1757444789" r:id="rId24"/>
        </w:object>
      </w:r>
    </w:p>
    <w:p w14:paraId="2CD13664" w14:textId="77777777" w:rsidR="00D62336" w:rsidRDefault="00063062">
      <w:pPr>
        <w:pStyle w:val="TF"/>
      </w:pPr>
      <w:r>
        <w:t>Figure A-1. Schematic overview of the encoding process</w:t>
      </w:r>
    </w:p>
    <w:bookmarkStart w:id="3429" w:name="_MON_1524645918"/>
    <w:bookmarkEnd w:id="3429"/>
    <w:p w14:paraId="71207703" w14:textId="77777777" w:rsidR="00D62336" w:rsidRDefault="00063062">
      <w:pPr>
        <w:pStyle w:val="TH"/>
      </w:pPr>
      <w:r>
        <w:object w:dxaOrig="9260" w:dyaOrig="6280" w14:anchorId="03A0CFB9">
          <v:shape id="_x0000_i1030" type="#_x0000_t75" style="width:463.55pt;height:314.6pt" o:ole="">
            <v:imagedata r:id="rId25" o:title=""/>
          </v:shape>
          <o:OLEObject Type="Embed" ProgID="Word.Picture.8" ShapeID="_x0000_i1030" DrawAspect="Content" ObjectID="_1757444790" r:id="rId26"/>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3430" w:name="_Toc66869520"/>
      <w:bookmarkStart w:id="3431" w:name="_Toc45825613"/>
      <w:bookmarkStart w:id="3432" w:name="_Toc45825865"/>
      <w:bookmarkStart w:id="3433" w:name="_Toc44754185"/>
      <w:bookmarkStart w:id="3434" w:name="_Toc89684643"/>
      <w:bookmarkStart w:id="3435" w:name="_Toc37163049"/>
      <w:bookmarkStart w:id="3436" w:name="_Toc35933177"/>
      <w:bookmarkStart w:id="3437" w:name="_Toc45826117"/>
      <w:bookmarkStart w:id="3438" w:name="_Toc66872338"/>
      <w:bookmarkStart w:id="3439" w:name="_Toc20110"/>
      <w:bookmarkStart w:id="3440" w:name="_Toc37173629"/>
      <w:bookmarkStart w:id="3441" w:name="_Toc37173377"/>
      <w:bookmarkStart w:id="3442" w:name="_Toc52466535"/>
      <w:bookmarkStart w:id="3443" w:name="_Toc35935465"/>
      <w:bookmarkStart w:id="3444" w:name="_Toc20997900"/>
      <w:bookmarkStart w:id="3445" w:name="_Toc29478579"/>
      <w:bookmarkStart w:id="3446" w:name="_Toc76497311"/>
      <w:bookmarkStart w:id="3447" w:name="_Toc45826369"/>
      <w:bookmarkStart w:id="3448" w:name="_Toc98574784"/>
      <w:bookmarkStart w:id="3449" w:name="_Toc82894112"/>
      <w:bookmarkStart w:id="3450" w:name="_Toc75173495"/>
      <w:bookmarkStart w:id="3451" w:name="_Toc121933095"/>
      <w:bookmarkStart w:id="3452" w:name="_Toc121908809"/>
      <w:bookmarkStart w:id="3453" w:name="_Toc124186604"/>
      <w:bookmarkStart w:id="3454" w:name="_Toc137240787"/>
      <w:bookmarkStart w:id="3455" w:name="_Toc137244888"/>
      <w:bookmarkStart w:id="3456" w:name="_Toc138894102"/>
      <w:bookmarkStart w:id="3457" w:name="_Toc138894334"/>
      <w:bookmarkStart w:id="3458" w:name="_Toc145036727"/>
      <w:r>
        <w:rPr>
          <w:rFonts w:hint="eastAsia"/>
          <w:lang w:val="en-US" w:eastAsia="zh-CN"/>
        </w:rPr>
        <w:t>A.1</w:t>
      </w:r>
      <w:r>
        <w:tab/>
        <w:t>Fixed Reference Channels for reference sensitivity and in-channel selectivity (QPSK, R=1/3)</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3459" w:name="_Toc37173378"/>
      <w:bookmarkStart w:id="3460" w:name="_Toc35933178"/>
      <w:bookmarkStart w:id="3461" w:name="_Toc75173496"/>
      <w:bookmarkStart w:id="3462" w:name="_Toc98574785"/>
      <w:bookmarkStart w:id="3463" w:name="_Toc66869521"/>
      <w:bookmarkStart w:id="3464" w:name="_Toc76497312"/>
      <w:bookmarkStart w:id="3465" w:name="_Toc35935466"/>
      <w:bookmarkStart w:id="3466" w:name="_Toc82894113"/>
      <w:bookmarkStart w:id="3467" w:name="_Toc37173630"/>
      <w:bookmarkStart w:id="3468" w:name="_Toc45825614"/>
      <w:bookmarkStart w:id="3469" w:name="_Toc20997901"/>
      <w:bookmarkStart w:id="3470" w:name="_Toc37163050"/>
      <w:bookmarkStart w:id="3471" w:name="_Toc66872339"/>
      <w:bookmarkStart w:id="3472" w:name="_Toc44754186"/>
      <w:bookmarkStart w:id="3473" w:name="_Toc45825866"/>
      <w:bookmarkStart w:id="3474" w:name="_Toc52466536"/>
      <w:bookmarkStart w:id="3475" w:name="_Toc22999"/>
      <w:bookmarkStart w:id="3476" w:name="_Toc45826118"/>
      <w:bookmarkStart w:id="3477" w:name="_Toc89684644"/>
      <w:bookmarkStart w:id="3478" w:name="_Toc29478580"/>
      <w:bookmarkStart w:id="3479" w:name="_Toc45826370"/>
      <w:bookmarkStart w:id="3480" w:name="_Toc121933096"/>
      <w:bookmarkStart w:id="3481" w:name="_Toc121908810"/>
      <w:bookmarkStart w:id="3482" w:name="_Toc124186605"/>
      <w:bookmarkStart w:id="3483" w:name="_Toc137240788"/>
      <w:bookmarkStart w:id="3484" w:name="_Toc137244889"/>
      <w:bookmarkStart w:id="3485" w:name="_Toc138894103"/>
      <w:bookmarkStart w:id="3486" w:name="_Toc138894335"/>
      <w:bookmarkStart w:id="3487" w:name="_Toc145036728"/>
      <w:r>
        <w:rPr>
          <w:rFonts w:hint="eastAsia"/>
          <w:lang w:val="en-US" w:eastAsia="zh-CN"/>
        </w:rPr>
        <w:t>A.2</w:t>
      </w:r>
      <w:r>
        <w:tab/>
        <w:t>Fixed Reference Channels for dynamic range (16QAM, R=2/3)</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3488" w:name="_Toc82894125"/>
      <w:bookmarkStart w:id="3489" w:name="_Toc66869533"/>
      <w:bookmarkStart w:id="3490" w:name="_Toc20997913"/>
      <w:bookmarkStart w:id="3491" w:name="_Toc29478592"/>
      <w:bookmarkStart w:id="3492" w:name="_Toc98574797"/>
      <w:bookmarkStart w:id="3493" w:name="_Toc35933190"/>
      <w:bookmarkStart w:id="3494" w:name="_Toc44754198"/>
      <w:bookmarkStart w:id="3495" w:name="_Toc52466548"/>
      <w:bookmarkStart w:id="3496" w:name="_Toc37163062"/>
      <w:bookmarkStart w:id="3497" w:name="_Toc76497324"/>
      <w:bookmarkStart w:id="3498" w:name="_Toc66872351"/>
      <w:bookmarkStart w:id="3499" w:name="_Toc45825878"/>
      <w:bookmarkStart w:id="3500" w:name="_Toc37173390"/>
      <w:bookmarkStart w:id="3501" w:name="_Toc45825626"/>
      <w:bookmarkStart w:id="3502" w:name="_Toc89684656"/>
      <w:bookmarkStart w:id="3503" w:name="_Toc75173508"/>
      <w:bookmarkStart w:id="3504" w:name="_Toc45826130"/>
      <w:bookmarkStart w:id="3505" w:name="_Toc1869"/>
      <w:bookmarkStart w:id="3506" w:name="_Toc35935478"/>
      <w:bookmarkStart w:id="3507" w:name="_Toc45826382"/>
      <w:bookmarkStart w:id="3508" w:name="_Toc37173642"/>
      <w:bookmarkStart w:id="3509" w:name="_Toc121933097"/>
      <w:bookmarkStart w:id="3510" w:name="_Toc121908811"/>
      <w:bookmarkStart w:id="3511" w:name="_Toc124186606"/>
      <w:bookmarkStart w:id="3512" w:name="_Toc137240789"/>
      <w:bookmarkStart w:id="3513" w:name="_Toc137244890"/>
      <w:bookmarkStart w:id="3514" w:name="_Toc138894104"/>
      <w:bookmarkStart w:id="3515" w:name="_Toc138894336"/>
      <w:bookmarkStart w:id="3516" w:name="_Toc145036729"/>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3517" w:name="_Toc52466549"/>
      <w:bookmarkStart w:id="3518" w:name="_Toc66869534"/>
      <w:bookmarkStart w:id="3519" w:name="_Toc82894126"/>
      <w:bookmarkStart w:id="3520" w:name="_Toc76497325"/>
      <w:bookmarkStart w:id="3521" w:name="_Toc45825879"/>
      <w:bookmarkStart w:id="3522" w:name="_Toc98574798"/>
      <w:bookmarkStart w:id="3523" w:name="_Toc8682"/>
      <w:bookmarkStart w:id="3524" w:name="_Toc45826131"/>
      <w:bookmarkStart w:id="3525" w:name="_Toc45825627"/>
      <w:bookmarkStart w:id="3526" w:name="_Toc29478593"/>
      <w:bookmarkStart w:id="3527" w:name="_Toc75173509"/>
      <w:bookmarkStart w:id="3528" w:name="_Toc35933191"/>
      <w:bookmarkStart w:id="3529" w:name="_Toc37163063"/>
      <w:bookmarkStart w:id="3530" w:name="_Toc45826383"/>
      <w:bookmarkStart w:id="3531" w:name="_Toc44754199"/>
      <w:bookmarkStart w:id="3532" w:name="_Toc66872352"/>
      <w:bookmarkStart w:id="3533" w:name="_Toc37173643"/>
      <w:bookmarkStart w:id="3534" w:name="_Toc89684657"/>
      <w:bookmarkStart w:id="3535" w:name="_Toc20997914"/>
      <w:bookmarkStart w:id="3536" w:name="_Toc35935479"/>
      <w:bookmarkStart w:id="3537" w:name="_Toc37173391"/>
      <w:bookmarkStart w:id="3538" w:name="_Toc121933098"/>
      <w:bookmarkStart w:id="3539" w:name="_Toc121908812"/>
      <w:bookmarkStart w:id="3540" w:name="_Toc124186607"/>
      <w:bookmarkStart w:id="3541" w:name="_Toc137240790"/>
      <w:bookmarkStart w:id="3542" w:name="_Toc137244891"/>
      <w:bookmarkStart w:id="3543" w:name="_Toc138894105"/>
      <w:bookmarkStart w:id="3544" w:name="_Toc138894337"/>
      <w:bookmarkStart w:id="3545" w:name="_Toc145036730"/>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lastRenderedPageBreak/>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7777777" w:rsidR="00D62336" w:rsidRDefault="00063062">
            <w:pPr>
              <w:pStyle w:val="TAL"/>
              <w:rPr>
                <w:rFonts w:cs="Arial"/>
              </w:rPr>
            </w:pPr>
            <w:r>
              <w:rPr>
                <w:rFonts w:cs="Arial"/>
              </w:rPr>
              <w:t xml:space="preserve">Number of tone </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(ms)</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3546" w:name="_Toc137240791"/>
      <w:bookmarkStart w:id="3547" w:name="_Toc137244892"/>
      <w:bookmarkStart w:id="3548" w:name="_Toc138894106"/>
      <w:bookmarkStart w:id="3549" w:name="_Toc138894338"/>
      <w:bookmarkStart w:id="3550" w:name="_Toc145036731"/>
      <w:r w:rsidRPr="00EE753F">
        <w:rPr>
          <w:lang w:val="en-US"/>
        </w:rPr>
        <w:t>A.</w:t>
      </w:r>
      <w:r w:rsidRPr="00EE753F">
        <w:rPr>
          <w:lang w:val="en-US" w:eastAsia="zh-CN"/>
        </w:rPr>
        <w:t>5</w:t>
      </w:r>
      <w:r w:rsidRPr="00EE753F">
        <w:rPr>
          <w:lang w:val="en-US"/>
        </w:rPr>
        <w:tab/>
        <w:t>Fixed Reference Channels for performance requirements (QPSK 1/3)</w:t>
      </w:r>
      <w:bookmarkEnd w:id="3546"/>
      <w:bookmarkEnd w:id="3547"/>
      <w:bookmarkEnd w:id="3548"/>
      <w:bookmarkEnd w:id="3549"/>
      <w:bookmarkEnd w:id="3550"/>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3551" w:name="_Toc137240792"/>
      <w:bookmarkStart w:id="3552" w:name="_Toc137244893"/>
      <w:bookmarkStart w:id="3553" w:name="_Toc138894107"/>
      <w:bookmarkStart w:id="3554" w:name="_Toc138894339"/>
      <w:bookmarkStart w:id="3555" w:name="_Toc145036732"/>
      <w:r w:rsidRPr="00EE753F">
        <w:rPr>
          <w:lang w:val="en-US"/>
        </w:rPr>
        <w:t>A.</w:t>
      </w:r>
      <w:r w:rsidRPr="00EE753F">
        <w:rPr>
          <w:lang w:val="en-US" w:eastAsia="zh-CN"/>
        </w:rPr>
        <w:t>6</w:t>
      </w:r>
      <w:r w:rsidRPr="00EE753F">
        <w:rPr>
          <w:lang w:val="en-US"/>
        </w:rPr>
        <w:tab/>
        <w:t>PRACH Test preambles</w:t>
      </w:r>
      <w:bookmarkEnd w:id="3551"/>
      <w:bookmarkEnd w:id="3552"/>
      <w:bookmarkEnd w:id="3553"/>
      <w:bookmarkEnd w:id="3554"/>
      <w:bookmarkEnd w:id="3555"/>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r w:rsidRPr="00EE753F">
              <w:rPr>
                <w:rFonts w:cs="Arial"/>
                <w:lang w:val="en-US" w:eastAsia="ja-JP"/>
              </w:rPr>
              <w:t>Ncs</w:t>
            </w:r>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3556" w:name="_Toc20997915"/>
      <w:bookmarkStart w:id="3557" w:name="_Toc29478594"/>
      <w:bookmarkStart w:id="3558" w:name="_Toc35933192"/>
      <w:bookmarkStart w:id="3559" w:name="_Toc35935480"/>
      <w:bookmarkStart w:id="3560" w:name="_Toc37163064"/>
      <w:bookmarkStart w:id="3561" w:name="_Toc37173392"/>
      <w:bookmarkStart w:id="3562" w:name="_Toc37173644"/>
      <w:bookmarkStart w:id="3563" w:name="_Toc44754200"/>
      <w:bookmarkStart w:id="3564" w:name="_Toc45825628"/>
      <w:bookmarkStart w:id="3565" w:name="_Toc45825880"/>
      <w:bookmarkStart w:id="3566" w:name="_Toc45826132"/>
      <w:bookmarkStart w:id="3567" w:name="_Toc45826384"/>
      <w:bookmarkStart w:id="3568" w:name="_Toc52466550"/>
      <w:bookmarkStart w:id="3569" w:name="_Toc66869535"/>
      <w:bookmarkStart w:id="3570" w:name="_Toc66872353"/>
      <w:bookmarkStart w:id="3571" w:name="_Toc75173510"/>
      <w:bookmarkStart w:id="3572" w:name="_Toc76497326"/>
      <w:bookmarkStart w:id="3573" w:name="_Toc82894127"/>
      <w:bookmarkStart w:id="3574" w:name="_Toc89684658"/>
      <w:bookmarkStart w:id="3575" w:name="_Toc98574799"/>
      <w:bookmarkStart w:id="3576" w:name="_Toc137240793"/>
      <w:bookmarkStart w:id="3577" w:name="_Toc137244894"/>
      <w:bookmarkStart w:id="3578" w:name="_Toc138894108"/>
      <w:bookmarkStart w:id="3579" w:name="_Toc138894340"/>
      <w:bookmarkStart w:id="3580" w:name="_Toc145036733"/>
      <w:r w:rsidRPr="00340914">
        <w:lastRenderedPageBreak/>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3A620D86" w14:textId="3B12775E" w:rsidR="00922E3B" w:rsidRPr="00340914" w:rsidRDefault="00922E3B" w:rsidP="00922E3B">
      <w:pPr>
        <w:pStyle w:val="Heading2"/>
        <w:rPr>
          <w:rFonts w:eastAsia="MS Mincho"/>
        </w:rPr>
      </w:pPr>
      <w:bookmarkStart w:id="3581" w:name="_Toc20997916"/>
      <w:bookmarkStart w:id="3582" w:name="_Toc29478595"/>
      <w:bookmarkStart w:id="3583" w:name="_Toc35933193"/>
      <w:bookmarkStart w:id="3584" w:name="_Toc35935481"/>
      <w:bookmarkStart w:id="3585" w:name="_Toc37163065"/>
      <w:bookmarkStart w:id="3586" w:name="_Toc37173393"/>
      <w:bookmarkStart w:id="3587" w:name="_Toc37173645"/>
      <w:bookmarkStart w:id="3588" w:name="_Toc44754201"/>
      <w:bookmarkStart w:id="3589" w:name="_Toc45825629"/>
      <w:bookmarkStart w:id="3590" w:name="_Toc45825881"/>
      <w:bookmarkStart w:id="3591" w:name="_Toc45826133"/>
      <w:bookmarkStart w:id="3592" w:name="_Toc45826385"/>
      <w:bookmarkStart w:id="3593" w:name="_Toc52466551"/>
      <w:bookmarkStart w:id="3594" w:name="_Toc66869536"/>
      <w:bookmarkStart w:id="3595" w:name="_Toc66872354"/>
      <w:bookmarkStart w:id="3596" w:name="_Toc75173511"/>
      <w:bookmarkStart w:id="3597" w:name="_Toc76497327"/>
      <w:bookmarkStart w:id="3598" w:name="_Toc82894128"/>
      <w:bookmarkStart w:id="3599" w:name="_Toc89684659"/>
      <w:bookmarkStart w:id="3600" w:name="_Toc98574800"/>
      <w:bookmarkStart w:id="3601" w:name="_Toc137240794"/>
      <w:bookmarkStart w:id="3602" w:name="_Toc137244895"/>
      <w:bookmarkStart w:id="3603" w:name="_Toc138894109"/>
      <w:bookmarkStart w:id="3604" w:name="_Toc138894341"/>
      <w:bookmarkStart w:id="3605" w:name="_Toc145036734"/>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5EADA8B7" w14:textId="2233F872" w:rsidR="00922E3B" w:rsidRPr="00340914" w:rsidRDefault="00922E3B" w:rsidP="00922E3B">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trPr>
        <w:tc>
          <w:tcPr>
            <w:tcW w:w="3167" w:type="dxa"/>
          </w:tcPr>
          <w:p w14:paraId="472E68EB" w14:textId="77777777" w:rsidR="00922E3B" w:rsidRPr="00340914" w:rsidRDefault="00922E3B" w:rsidP="00D27C8A">
            <w:pPr>
              <w:pStyle w:val="TAH"/>
              <w:rPr>
                <w:rFonts w:cs="Arial"/>
              </w:rPr>
            </w:pPr>
            <w:r w:rsidRPr="00340914">
              <w:rPr>
                <w:rFonts w:cs="Arial"/>
              </w:rPr>
              <w:t>Reference channel</w:t>
            </w:r>
          </w:p>
        </w:tc>
        <w:tc>
          <w:tcPr>
            <w:tcW w:w="959" w:type="dxa"/>
          </w:tcPr>
          <w:p w14:paraId="5A7BE38D" w14:textId="44650ADF"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DD56C71" w14:textId="781D2B02"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922E3B" w:rsidRPr="00340914" w14:paraId="5CA4B3D5" w14:textId="77777777" w:rsidTr="00D27C8A">
        <w:trPr>
          <w:jc w:val="center"/>
        </w:trPr>
        <w:tc>
          <w:tcPr>
            <w:tcW w:w="3167" w:type="dxa"/>
          </w:tcPr>
          <w:p w14:paraId="32EFE5A3" w14:textId="77777777" w:rsidR="00922E3B" w:rsidRPr="00340914" w:rsidRDefault="00922E3B" w:rsidP="00D27C8A">
            <w:pPr>
              <w:pStyle w:val="TAL"/>
              <w:rPr>
                <w:rFonts w:cs="Arial"/>
              </w:rPr>
            </w:pPr>
            <w:r w:rsidRPr="00340914">
              <w:rPr>
                <w:rFonts w:cs="Arial"/>
              </w:rPr>
              <w:t>Subcarrier spacing (kHz)</w:t>
            </w:r>
          </w:p>
        </w:tc>
        <w:tc>
          <w:tcPr>
            <w:tcW w:w="959" w:type="dxa"/>
            <w:vAlign w:val="center"/>
          </w:tcPr>
          <w:p w14:paraId="384976B5" w14:textId="77777777" w:rsidR="00922E3B" w:rsidRPr="00340914" w:rsidRDefault="00922E3B" w:rsidP="00D27C8A">
            <w:pPr>
              <w:pStyle w:val="TAC"/>
              <w:rPr>
                <w:rFonts w:cs="Arial"/>
              </w:rPr>
            </w:pPr>
            <w:r w:rsidRPr="00340914">
              <w:rPr>
                <w:rFonts w:cs="Arial"/>
              </w:rPr>
              <w:t>3.75</w:t>
            </w:r>
          </w:p>
        </w:tc>
        <w:tc>
          <w:tcPr>
            <w:tcW w:w="2426" w:type="dxa"/>
            <w:vAlign w:val="center"/>
          </w:tcPr>
          <w:p w14:paraId="755BC515" w14:textId="77777777" w:rsidR="00922E3B" w:rsidRPr="00340914" w:rsidRDefault="00922E3B" w:rsidP="00D27C8A">
            <w:pPr>
              <w:pStyle w:val="TAC"/>
              <w:rPr>
                <w:rFonts w:cs="Arial"/>
              </w:rPr>
            </w:pPr>
            <w:r w:rsidRPr="00340914">
              <w:rPr>
                <w:rFonts w:cs="Arial" w:hint="eastAsia"/>
                <w:lang w:eastAsia="zh-CN"/>
              </w:rPr>
              <w:t>15</w:t>
            </w:r>
          </w:p>
        </w:tc>
      </w:tr>
      <w:tr w:rsidR="00922E3B" w:rsidRPr="00340914" w14:paraId="3FA7EF09" w14:textId="77777777" w:rsidTr="00D27C8A">
        <w:trPr>
          <w:jc w:val="center"/>
        </w:trPr>
        <w:tc>
          <w:tcPr>
            <w:tcW w:w="3167" w:type="dxa"/>
          </w:tcPr>
          <w:p w14:paraId="3593E04D" w14:textId="77777777" w:rsidR="00922E3B" w:rsidRPr="00340914" w:rsidRDefault="00922E3B" w:rsidP="00D27C8A">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510AF5C" w14:textId="77777777" w:rsidR="00922E3B" w:rsidRPr="00340914" w:rsidRDefault="00922E3B" w:rsidP="00D27C8A">
            <w:pPr>
              <w:pStyle w:val="TAC"/>
              <w:rPr>
                <w:rFonts w:cs="Arial"/>
              </w:rPr>
            </w:pPr>
            <w:r w:rsidRPr="00340914">
              <w:rPr>
                <w:rFonts w:cs="Arial"/>
              </w:rPr>
              <w:t>1</w:t>
            </w:r>
          </w:p>
        </w:tc>
        <w:tc>
          <w:tcPr>
            <w:tcW w:w="2426" w:type="dxa"/>
            <w:vAlign w:val="center"/>
          </w:tcPr>
          <w:p w14:paraId="6C24178A" w14:textId="77777777" w:rsidR="00922E3B" w:rsidRPr="00340914" w:rsidRDefault="00922E3B" w:rsidP="00D27C8A">
            <w:pPr>
              <w:pStyle w:val="TAC"/>
              <w:rPr>
                <w:rFonts w:cs="Arial"/>
              </w:rPr>
            </w:pPr>
            <w:r w:rsidRPr="00340914">
              <w:rPr>
                <w:rFonts w:cs="Arial" w:hint="eastAsia"/>
                <w:lang w:eastAsia="zh-CN"/>
              </w:rPr>
              <w:t>12</w:t>
            </w:r>
          </w:p>
        </w:tc>
      </w:tr>
      <w:tr w:rsidR="00922E3B" w:rsidRPr="00340914" w14:paraId="037E3D65" w14:textId="77777777" w:rsidTr="00D27C8A">
        <w:trPr>
          <w:jc w:val="center"/>
        </w:trPr>
        <w:tc>
          <w:tcPr>
            <w:tcW w:w="3167" w:type="dxa"/>
          </w:tcPr>
          <w:p w14:paraId="288A074F" w14:textId="77777777" w:rsidR="00922E3B" w:rsidRPr="00340914" w:rsidRDefault="00922E3B" w:rsidP="00D27C8A">
            <w:pPr>
              <w:pStyle w:val="TAL"/>
              <w:rPr>
                <w:rFonts w:cs="Arial"/>
              </w:rPr>
            </w:pPr>
            <w:r w:rsidRPr="00340914">
              <w:rPr>
                <w:rFonts w:cs="Arial"/>
              </w:rPr>
              <w:t>Diversity</w:t>
            </w:r>
          </w:p>
        </w:tc>
        <w:tc>
          <w:tcPr>
            <w:tcW w:w="959" w:type="dxa"/>
            <w:vAlign w:val="center"/>
          </w:tcPr>
          <w:p w14:paraId="52472FC6" w14:textId="77777777" w:rsidR="00922E3B" w:rsidRPr="00340914" w:rsidRDefault="00922E3B" w:rsidP="00D27C8A">
            <w:pPr>
              <w:pStyle w:val="TAC"/>
              <w:rPr>
                <w:rFonts w:cs="Arial"/>
              </w:rPr>
            </w:pPr>
            <w:r w:rsidRPr="00340914">
              <w:rPr>
                <w:rFonts w:cs="Arial"/>
              </w:rPr>
              <w:t>No</w:t>
            </w:r>
          </w:p>
        </w:tc>
        <w:tc>
          <w:tcPr>
            <w:tcW w:w="2426" w:type="dxa"/>
            <w:vAlign w:val="center"/>
          </w:tcPr>
          <w:p w14:paraId="1000A31D" w14:textId="77777777" w:rsidR="00922E3B" w:rsidRPr="00340914" w:rsidRDefault="00922E3B" w:rsidP="00D27C8A">
            <w:pPr>
              <w:pStyle w:val="TAC"/>
              <w:rPr>
                <w:rFonts w:cs="Arial"/>
              </w:rPr>
            </w:pPr>
            <w:r w:rsidRPr="00340914">
              <w:rPr>
                <w:rFonts w:cs="Arial"/>
              </w:rPr>
              <w:t>No</w:t>
            </w:r>
          </w:p>
        </w:tc>
      </w:tr>
      <w:tr w:rsidR="00922E3B" w:rsidRPr="00340914" w14:paraId="0020207A" w14:textId="77777777" w:rsidTr="00D27C8A">
        <w:trPr>
          <w:jc w:val="center"/>
        </w:trPr>
        <w:tc>
          <w:tcPr>
            <w:tcW w:w="3167" w:type="dxa"/>
          </w:tcPr>
          <w:p w14:paraId="1D060577" w14:textId="77777777" w:rsidR="00922E3B" w:rsidRPr="00340914" w:rsidRDefault="00922E3B" w:rsidP="00D27C8A">
            <w:pPr>
              <w:pStyle w:val="TAL"/>
              <w:rPr>
                <w:rFonts w:cs="Arial"/>
              </w:rPr>
            </w:pPr>
            <w:r w:rsidRPr="00340914">
              <w:rPr>
                <w:rFonts w:cs="Arial"/>
              </w:rPr>
              <w:t>Modulation</w:t>
            </w:r>
          </w:p>
        </w:tc>
        <w:tc>
          <w:tcPr>
            <w:tcW w:w="959" w:type="dxa"/>
            <w:vAlign w:val="center"/>
          </w:tcPr>
          <w:p w14:paraId="0B0C5B6F" w14:textId="77777777" w:rsidR="00922E3B" w:rsidRPr="00340914" w:rsidRDefault="00922E3B" w:rsidP="00D27C8A">
            <w:pPr>
              <w:pStyle w:val="TAC"/>
              <w:rPr>
                <w:rFonts w:cs="Arial"/>
                <w:szCs w:val="32"/>
                <w:lang w:val="en-US"/>
              </w:rPr>
            </w:pPr>
            <w:r w:rsidRPr="00340914">
              <w:rPr>
                <w:rFonts w:cs="Arial"/>
                <w:szCs w:val="32"/>
                <w:lang w:val="en-US"/>
              </w:rPr>
              <w:t>BPSK</w:t>
            </w:r>
          </w:p>
        </w:tc>
        <w:tc>
          <w:tcPr>
            <w:tcW w:w="2426" w:type="dxa"/>
            <w:vAlign w:val="center"/>
          </w:tcPr>
          <w:p w14:paraId="741C6373" w14:textId="77777777" w:rsidR="00922E3B" w:rsidRPr="00340914" w:rsidRDefault="00922E3B" w:rsidP="00D27C8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22E3B" w:rsidRPr="00340914" w14:paraId="30F905A5" w14:textId="77777777" w:rsidTr="00D27C8A">
        <w:trPr>
          <w:jc w:val="center"/>
        </w:trPr>
        <w:tc>
          <w:tcPr>
            <w:tcW w:w="3167" w:type="dxa"/>
          </w:tcPr>
          <w:p w14:paraId="6B8A98CC" w14:textId="77777777" w:rsidR="00922E3B" w:rsidRPr="00340914" w:rsidRDefault="00922E3B" w:rsidP="00D27C8A">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3F14B7F5" w14:textId="77777777" w:rsidR="00922E3B" w:rsidRPr="00340914" w:rsidRDefault="00922E3B" w:rsidP="00D27C8A">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8E1FECF" w14:textId="77777777" w:rsidR="00922E3B" w:rsidRPr="00340914" w:rsidRDefault="00922E3B" w:rsidP="00D27C8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22E3B" w:rsidRPr="00340914" w14:paraId="16A21241" w14:textId="77777777" w:rsidTr="00D27C8A">
        <w:trPr>
          <w:jc w:val="center"/>
        </w:trPr>
        <w:tc>
          <w:tcPr>
            <w:tcW w:w="3167" w:type="dxa"/>
          </w:tcPr>
          <w:p w14:paraId="5C5A587E" w14:textId="77777777" w:rsidR="00922E3B" w:rsidRPr="00340914" w:rsidRDefault="00922E3B" w:rsidP="00D27C8A">
            <w:pPr>
              <w:pStyle w:val="TAL"/>
              <w:rPr>
                <w:rFonts w:cs="Arial"/>
              </w:rPr>
            </w:pPr>
            <w:r w:rsidRPr="00340914">
              <w:rPr>
                <w:rFonts w:cs="Arial"/>
              </w:rPr>
              <w:t>Payload size (bits)</w:t>
            </w:r>
          </w:p>
        </w:tc>
        <w:tc>
          <w:tcPr>
            <w:tcW w:w="959" w:type="dxa"/>
            <w:vAlign w:val="center"/>
          </w:tcPr>
          <w:p w14:paraId="1101B38A" w14:textId="77777777" w:rsidR="00922E3B" w:rsidRPr="00340914" w:rsidRDefault="00922E3B" w:rsidP="00D27C8A">
            <w:pPr>
              <w:pStyle w:val="TAC"/>
              <w:rPr>
                <w:rFonts w:cs="Arial"/>
              </w:rPr>
            </w:pPr>
            <w:r w:rsidRPr="00340914">
              <w:rPr>
                <w:rFonts w:cs="Arial" w:hint="eastAsia"/>
                <w:lang w:eastAsia="zh-CN"/>
              </w:rPr>
              <w:t>32</w:t>
            </w:r>
          </w:p>
        </w:tc>
        <w:tc>
          <w:tcPr>
            <w:tcW w:w="2426" w:type="dxa"/>
            <w:vAlign w:val="center"/>
          </w:tcPr>
          <w:p w14:paraId="09517FD7" w14:textId="77777777" w:rsidR="00922E3B" w:rsidRPr="00340914" w:rsidRDefault="00922E3B" w:rsidP="00D27C8A">
            <w:pPr>
              <w:pStyle w:val="TAC"/>
              <w:rPr>
                <w:rFonts w:cs="Arial"/>
                <w:lang w:eastAsia="zh-CN"/>
              </w:rPr>
            </w:pPr>
            <w:r w:rsidRPr="00340914">
              <w:rPr>
                <w:rFonts w:cs="Arial" w:hint="eastAsia"/>
                <w:lang w:eastAsia="zh-CN"/>
              </w:rPr>
              <w:t>136</w:t>
            </w:r>
          </w:p>
        </w:tc>
      </w:tr>
      <w:tr w:rsidR="00922E3B" w:rsidRPr="00340914" w14:paraId="2869626D" w14:textId="77777777" w:rsidTr="00D27C8A">
        <w:trPr>
          <w:jc w:val="center"/>
        </w:trPr>
        <w:tc>
          <w:tcPr>
            <w:tcW w:w="3167" w:type="dxa"/>
          </w:tcPr>
          <w:p w14:paraId="62A31576" w14:textId="77777777" w:rsidR="00922E3B" w:rsidRPr="00340914" w:rsidRDefault="00922E3B" w:rsidP="00D27C8A">
            <w:pPr>
              <w:pStyle w:val="TAL"/>
              <w:rPr>
                <w:rFonts w:cs="Arial"/>
              </w:rPr>
            </w:pPr>
            <w:r w:rsidRPr="00340914">
              <w:rPr>
                <w:rFonts w:cs="Arial"/>
              </w:rPr>
              <w:t>Allocated resource unit</w:t>
            </w:r>
          </w:p>
        </w:tc>
        <w:tc>
          <w:tcPr>
            <w:tcW w:w="959" w:type="dxa"/>
            <w:vAlign w:val="center"/>
          </w:tcPr>
          <w:p w14:paraId="257B4582" w14:textId="77777777" w:rsidR="00922E3B" w:rsidRPr="00340914" w:rsidRDefault="00922E3B" w:rsidP="00D27C8A">
            <w:pPr>
              <w:pStyle w:val="TAC"/>
              <w:rPr>
                <w:rFonts w:cs="Arial"/>
              </w:rPr>
            </w:pPr>
            <w:r w:rsidRPr="00340914">
              <w:rPr>
                <w:rFonts w:cs="Arial"/>
              </w:rPr>
              <w:t>2</w:t>
            </w:r>
          </w:p>
        </w:tc>
        <w:tc>
          <w:tcPr>
            <w:tcW w:w="2426" w:type="dxa"/>
            <w:vAlign w:val="center"/>
          </w:tcPr>
          <w:p w14:paraId="05264673" w14:textId="77777777" w:rsidR="00922E3B" w:rsidRPr="00340914" w:rsidRDefault="00922E3B" w:rsidP="00D27C8A">
            <w:pPr>
              <w:pStyle w:val="TAC"/>
              <w:rPr>
                <w:rFonts w:cs="Arial"/>
                <w:lang w:eastAsia="zh-CN"/>
              </w:rPr>
            </w:pPr>
            <w:r w:rsidRPr="00340914">
              <w:rPr>
                <w:rFonts w:cs="Arial" w:hint="eastAsia"/>
                <w:lang w:eastAsia="zh-CN"/>
              </w:rPr>
              <w:t>1</w:t>
            </w:r>
          </w:p>
        </w:tc>
      </w:tr>
      <w:tr w:rsidR="00922E3B" w:rsidRPr="00340914" w14:paraId="2CDE640B" w14:textId="77777777" w:rsidTr="00D27C8A">
        <w:trPr>
          <w:jc w:val="center"/>
        </w:trPr>
        <w:tc>
          <w:tcPr>
            <w:tcW w:w="3167" w:type="dxa"/>
          </w:tcPr>
          <w:p w14:paraId="6DF1AF5C" w14:textId="77777777" w:rsidR="00922E3B" w:rsidRPr="00340914" w:rsidRDefault="00922E3B" w:rsidP="00D27C8A">
            <w:pPr>
              <w:pStyle w:val="TAL"/>
              <w:rPr>
                <w:rFonts w:cs="Arial"/>
              </w:rPr>
            </w:pPr>
            <w:r w:rsidRPr="00340914">
              <w:rPr>
                <w:rFonts w:cs="Arial"/>
              </w:rPr>
              <w:t>Code rate (target)</w:t>
            </w:r>
          </w:p>
        </w:tc>
        <w:tc>
          <w:tcPr>
            <w:tcW w:w="959" w:type="dxa"/>
            <w:vAlign w:val="center"/>
          </w:tcPr>
          <w:p w14:paraId="6BE14C5D" w14:textId="77777777" w:rsidR="00922E3B" w:rsidRPr="00340914" w:rsidRDefault="00922E3B" w:rsidP="00D27C8A">
            <w:pPr>
              <w:pStyle w:val="TAC"/>
              <w:rPr>
                <w:rFonts w:cs="Arial"/>
              </w:rPr>
            </w:pPr>
            <w:r w:rsidRPr="00340914">
              <w:rPr>
                <w:rFonts w:cs="Arial"/>
              </w:rPr>
              <w:t>1/3</w:t>
            </w:r>
          </w:p>
        </w:tc>
        <w:tc>
          <w:tcPr>
            <w:tcW w:w="2426" w:type="dxa"/>
            <w:vAlign w:val="center"/>
          </w:tcPr>
          <w:p w14:paraId="3D3B7403" w14:textId="77777777" w:rsidR="00922E3B" w:rsidRPr="00340914" w:rsidRDefault="00922E3B" w:rsidP="00D27C8A">
            <w:pPr>
              <w:pStyle w:val="TAC"/>
              <w:rPr>
                <w:rFonts w:cs="Arial"/>
              </w:rPr>
            </w:pPr>
            <w:r w:rsidRPr="00340914">
              <w:rPr>
                <w:rFonts w:cs="Arial" w:hint="eastAsia"/>
                <w:lang w:eastAsia="zh-CN"/>
              </w:rPr>
              <w:t>2</w:t>
            </w:r>
            <w:r w:rsidRPr="00340914">
              <w:rPr>
                <w:rFonts w:cs="Arial"/>
              </w:rPr>
              <w:t>/3</w:t>
            </w:r>
          </w:p>
        </w:tc>
      </w:tr>
      <w:tr w:rsidR="00922E3B" w:rsidRPr="00340914" w14:paraId="4D48556F" w14:textId="77777777" w:rsidTr="00D27C8A">
        <w:trPr>
          <w:jc w:val="center"/>
        </w:trPr>
        <w:tc>
          <w:tcPr>
            <w:tcW w:w="3167" w:type="dxa"/>
          </w:tcPr>
          <w:p w14:paraId="6AB0C260" w14:textId="77777777" w:rsidR="00922E3B" w:rsidRPr="00340914" w:rsidRDefault="00922E3B" w:rsidP="00D27C8A">
            <w:pPr>
              <w:pStyle w:val="TAL"/>
              <w:rPr>
                <w:rFonts w:cs="Arial"/>
                <w:lang w:eastAsia="zh-CN"/>
              </w:rPr>
            </w:pPr>
            <w:r w:rsidRPr="00340914">
              <w:rPr>
                <w:rFonts w:cs="Arial"/>
              </w:rPr>
              <w:t>Code rate (effective)</w:t>
            </w:r>
          </w:p>
          <w:p w14:paraId="1A1DC88D" w14:textId="77777777" w:rsidR="00922E3B" w:rsidRPr="00340914" w:rsidRDefault="00922E3B" w:rsidP="00D27C8A">
            <w:pPr>
              <w:pStyle w:val="TAL"/>
              <w:rPr>
                <w:rFonts w:cs="Arial"/>
                <w:lang w:eastAsia="zh-CN"/>
              </w:rPr>
            </w:pPr>
          </w:p>
        </w:tc>
        <w:tc>
          <w:tcPr>
            <w:tcW w:w="959" w:type="dxa"/>
            <w:vAlign w:val="center"/>
          </w:tcPr>
          <w:p w14:paraId="03A37D60" w14:textId="77777777" w:rsidR="00922E3B" w:rsidRPr="00340914" w:rsidRDefault="00922E3B" w:rsidP="00D27C8A">
            <w:pPr>
              <w:pStyle w:val="TAC"/>
              <w:rPr>
                <w:rFonts w:cs="Arial"/>
              </w:rPr>
            </w:pPr>
            <w:r w:rsidRPr="00340914">
              <w:rPr>
                <w:rFonts w:cs="Arial"/>
              </w:rPr>
              <w:t>0.29</w:t>
            </w:r>
          </w:p>
        </w:tc>
        <w:tc>
          <w:tcPr>
            <w:tcW w:w="2426" w:type="dxa"/>
            <w:vAlign w:val="center"/>
          </w:tcPr>
          <w:p w14:paraId="320D8F89" w14:textId="77777777" w:rsidR="00922E3B" w:rsidRPr="00340914" w:rsidRDefault="00922E3B" w:rsidP="00D27C8A">
            <w:pPr>
              <w:pStyle w:val="TAC"/>
              <w:rPr>
                <w:rFonts w:cs="Arial"/>
                <w:lang w:eastAsia="zh-CN"/>
              </w:rPr>
            </w:pPr>
            <w:r w:rsidRPr="00340914">
              <w:rPr>
                <w:rFonts w:cs="Arial"/>
              </w:rPr>
              <w:t>0.</w:t>
            </w:r>
            <w:r w:rsidRPr="00340914">
              <w:rPr>
                <w:rFonts w:cs="Arial" w:hint="eastAsia"/>
                <w:lang w:eastAsia="zh-CN"/>
              </w:rPr>
              <w:t>56</w:t>
            </w:r>
          </w:p>
        </w:tc>
      </w:tr>
      <w:tr w:rsidR="00922E3B" w:rsidRPr="00340914" w14:paraId="1CD5671E" w14:textId="77777777" w:rsidTr="00D27C8A">
        <w:trPr>
          <w:jc w:val="center"/>
        </w:trPr>
        <w:tc>
          <w:tcPr>
            <w:tcW w:w="3167" w:type="dxa"/>
          </w:tcPr>
          <w:p w14:paraId="6B0254EB" w14:textId="77777777" w:rsidR="00922E3B" w:rsidRPr="00340914" w:rsidRDefault="00922E3B" w:rsidP="00D27C8A">
            <w:pPr>
              <w:pStyle w:val="TAL"/>
              <w:rPr>
                <w:rFonts w:cs="Arial"/>
                <w:szCs w:val="22"/>
              </w:rPr>
            </w:pPr>
            <w:r w:rsidRPr="00340914">
              <w:rPr>
                <w:rFonts w:cs="Arial"/>
                <w:szCs w:val="22"/>
              </w:rPr>
              <w:t>Transport block CRC (bits)</w:t>
            </w:r>
          </w:p>
        </w:tc>
        <w:tc>
          <w:tcPr>
            <w:tcW w:w="959" w:type="dxa"/>
            <w:vAlign w:val="center"/>
          </w:tcPr>
          <w:p w14:paraId="5380B428" w14:textId="77777777" w:rsidR="00922E3B" w:rsidRPr="00340914" w:rsidRDefault="00922E3B" w:rsidP="00D27C8A">
            <w:pPr>
              <w:pStyle w:val="TAC"/>
              <w:rPr>
                <w:rFonts w:cs="Arial"/>
              </w:rPr>
            </w:pPr>
            <w:r w:rsidRPr="00340914">
              <w:rPr>
                <w:rFonts w:cs="Arial"/>
              </w:rPr>
              <w:t>24</w:t>
            </w:r>
          </w:p>
        </w:tc>
        <w:tc>
          <w:tcPr>
            <w:tcW w:w="2426" w:type="dxa"/>
            <w:vAlign w:val="center"/>
          </w:tcPr>
          <w:p w14:paraId="0B8C34E2" w14:textId="77777777" w:rsidR="00922E3B" w:rsidRPr="00340914" w:rsidRDefault="00922E3B" w:rsidP="00D27C8A">
            <w:pPr>
              <w:pStyle w:val="TAC"/>
              <w:rPr>
                <w:rFonts w:cs="Arial"/>
                <w:lang w:eastAsia="zh-CN"/>
              </w:rPr>
            </w:pPr>
            <w:r w:rsidRPr="00340914">
              <w:rPr>
                <w:rFonts w:cs="Arial"/>
              </w:rPr>
              <w:t>24</w:t>
            </w:r>
          </w:p>
        </w:tc>
      </w:tr>
      <w:tr w:rsidR="00922E3B" w:rsidRPr="00340914" w14:paraId="6A257A4F" w14:textId="77777777" w:rsidTr="00D27C8A">
        <w:trPr>
          <w:jc w:val="center"/>
        </w:trPr>
        <w:tc>
          <w:tcPr>
            <w:tcW w:w="3167" w:type="dxa"/>
          </w:tcPr>
          <w:p w14:paraId="41E1B966" w14:textId="77777777" w:rsidR="00922E3B" w:rsidRPr="00340914" w:rsidRDefault="00922E3B" w:rsidP="00D27C8A">
            <w:pPr>
              <w:pStyle w:val="TAL"/>
              <w:rPr>
                <w:rFonts w:cs="Arial"/>
              </w:rPr>
            </w:pPr>
            <w:r w:rsidRPr="00340914">
              <w:rPr>
                <w:rFonts w:cs="Arial"/>
              </w:rPr>
              <w:t>Code block CRC size (bits)</w:t>
            </w:r>
          </w:p>
        </w:tc>
        <w:tc>
          <w:tcPr>
            <w:tcW w:w="959" w:type="dxa"/>
            <w:vAlign w:val="center"/>
          </w:tcPr>
          <w:p w14:paraId="0B924D2F" w14:textId="77777777" w:rsidR="00922E3B" w:rsidRPr="00340914" w:rsidRDefault="00922E3B" w:rsidP="00D27C8A">
            <w:pPr>
              <w:pStyle w:val="TAC"/>
              <w:rPr>
                <w:rFonts w:cs="Arial"/>
              </w:rPr>
            </w:pPr>
            <w:r w:rsidRPr="00340914">
              <w:rPr>
                <w:rFonts w:cs="Arial"/>
              </w:rPr>
              <w:t>0</w:t>
            </w:r>
          </w:p>
        </w:tc>
        <w:tc>
          <w:tcPr>
            <w:tcW w:w="2426" w:type="dxa"/>
            <w:vAlign w:val="center"/>
          </w:tcPr>
          <w:p w14:paraId="06A7B05C" w14:textId="77777777" w:rsidR="00922E3B" w:rsidRPr="00340914" w:rsidRDefault="00922E3B" w:rsidP="00D27C8A">
            <w:pPr>
              <w:pStyle w:val="TAC"/>
              <w:rPr>
                <w:rFonts w:cs="Arial"/>
              </w:rPr>
            </w:pPr>
            <w:r w:rsidRPr="00340914">
              <w:rPr>
                <w:rFonts w:cs="Arial"/>
              </w:rPr>
              <w:t>0</w:t>
            </w:r>
          </w:p>
        </w:tc>
      </w:tr>
      <w:tr w:rsidR="00922E3B" w:rsidRPr="00340914" w14:paraId="19E95786" w14:textId="77777777" w:rsidTr="00D27C8A">
        <w:trPr>
          <w:jc w:val="center"/>
        </w:trPr>
        <w:tc>
          <w:tcPr>
            <w:tcW w:w="3167" w:type="dxa"/>
          </w:tcPr>
          <w:p w14:paraId="3AD20E14" w14:textId="77777777" w:rsidR="00922E3B" w:rsidRPr="00340914" w:rsidRDefault="00922E3B" w:rsidP="00D27C8A">
            <w:pPr>
              <w:pStyle w:val="TAL"/>
              <w:rPr>
                <w:rFonts w:cs="Arial"/>
              </w:rPr>
            </w:pPr>
            <w:r w:rsidRPr="00340914">
              <w:rPr>
                <w:rFonts w:cs="Arial"/>
              </w:rPr>
              <w:t>Number of code blocks - C</w:t>
            </w:r>
          </w:p>
        </w:tc>
        <w:tc>
          <w:tcPr>
            <w:tcW w:w="959" w:type="dxa"/>
            <w:vAlign w:val="center"/>
          </w:tcPr>
          <w:p w14:paraId="2772E5E4" w14:textId="77777777" w:rsidR="00922E3B" w:rsidRPr="00340914" w:rsidRDefault="00922E3B" w:rsidP="00D27C8A">
            <w:pPr>
              <w:pStyle w:val="TAC"/>
              <w:rPr>
                <w:rFonts w:cs="Arial"/>
              </w:rPr>
            </w:pPr>
            <w:r w:rsidRPr="00340914">
              <w:rPr>
                <w:rFonts w:cs="Arial"/>
              </w:rPr>
              <w:t>1</w:t>
            </w:r>
          </w:p>
        </w:tc>
        <w:tc>
          <w:tcPr>
            <w:tcW w:w="2426" w:type="dxa"/>
            <w:vAlign w:val="center"/>
          </w:tcPr>
          <w:p w14:paraId="7DEA2062" w14:textId="77777777" w:rsidR="00922E3B" w:rsidRPr="00340914" w:rsidRDefault="00922E3B" w:rsidP="00D27C8A">
            <w:pPr>
              <w:pStyle w:val="TAC"/>
              <w:rPr>
                <w:rFonts w:cs="Arial"/>
              </w:rPr>
            </w:pPr>
            <w:r w:rsidRPr="00340914">
              <w:rPr>
                <w:rFonts w:cs="Arial"/>
              </w:rPr>
              <w:t>1</w:t>
            </w:r>
          </w:p>
        </w:tc>
      </w:tr>
      <w:tr w:rsidR="00922E3B" w:rsidRPr="00340914" w14:paraId="08F99F4B" w14:textId="77777777" w:rsidTr="00D27C8A">
        <w:trPr>
          <w:jc w:val="center"/>
        </w:trPr>
        <w:tc>
          <w:tcPr>
            <w:tcW w:w="3167" w:type="dxa"/>
          </w:tcPr>
          <w:p w14:paraId="27CF7657" w14:textId="77777777" w:rsidR="00922E3B" w:rsidRPr="00340914" w:rsidRDefault="00922E3B" w:rsidP="00D27C8A">
            <w:pPr>
              <w:pStyle w:val="TAL"/>
              <w:rPr>
                <w:rFonts w:cs="Arial"/>
              </w:rPr>
            </w:pPr>
            <w:r w:rsidRPr="00340914">
              <w:rPr>
                <w:rFonts w:cs="Arial"/>
              </w:rPr>
              <w:t>Total number of bits per resource unit</w:t>
            </w:r>
          </w:p>
        </w:tc>
        <w:tc>
          <w:tcPr>
            <w:tcW w:w="959" w:type="dxa"/>
            <w:vAlign w:val="center"/>
          </w:tcPr>
          <w:p w14:paraId="5CFBA618" w14:textId="77777777" w:rsidR="00922E3B" w:rsidRPr="00340914" w:rsidRDefault="00922E3B" w:rsidP="00D27C8A">
            <w:pPr>
              <w:pStyle w:val="TAC"/>
              <w:rPr>
                <w:rFonts w:cs="Arial"/>
              </w:rPr>
            </w:pPr>
            <w:r w:rsidRPr="00340914">
              <w:rPr>
                <w:rFonts w:cs="Arial"/>
              </w:rPr>
              <w:t>96</w:t>
            </w:r>
          </w:p>
        </w:tc>
        <w:tc>
          <w:tcPr>
            <w:tcW w:w="2426" w:type="dxa"/>
            <w:vAlign w:val="center"/>
          </w:tcPr>
          <w:p w14:paraId="3D1FD34A" w14:textId="77777777" w:rsidR="00922E3B" w:rsidRPr="00340914" w:rsidRDefault="00922E3B" w:rsidP="00D27C8A">
            <w:pPr>
              <w:pStyle w:val="TAC"/>
              <w:rPr>
                <w:rFonts w:cs="Arial"/>
                <w:lang w:eastAsia="zh-CN"/>
              </w:rPr>
            </w:pPr>
            <w:r w:rsidRPr="00340914">
              <w:rPr>
                <w:rFonts w:cs="Arial" w:hint="eastAsia"/>
                <w:lang w:eastAsia="zh-CN"/>
              </w:rPr>
              <w:t>288</w:t>
            </w:r>
          </w:p>
        </w:tc>
      </w:tr>
      <w:tr w:rsidR="00922E3B" w:rsidRPr="00340914" w14:paraId="293F53D2" w14:textId="77777777" w:rsidTr="00D27C8A">
        <w:trPr>
          <w:jc w:val="center"/>
        </w:trPr>
        <w:tc>
          <w:tcPr>
            <w:tcW w:w="3167" w:type="dxa"/>
          </w:tcPr>
          <w:p w14:paraId="6B60B8D1" w14:textId="77777777" w:rsidR="00922E3B" w:rsidRPr="00340914" w:rsidRDefault="00922E3B" w:rsidP="00D27C8A">
            <w:pPr>
              <w:pStyle w:val="TAL"/>
              <w:rPr>
                <w:rFonts w:cs="Arial"/>
              </w:rPr>
            </w:pPr>
            <w:r w:rsidRPr="00340914">
              <w:rPr>
                <w:rFonts w:cs="Arial"/>
              </w:rPr>
              <w:t>Total symbols per resource unit</w:t>
            </w:r>
          </w:p>
        </w:tc>
        <w:tc>
          <w:tcPr>
            <w:tcW w:w="959" w:type="dxa"/>
            <w:vAlign w:val="center"/>
          </w:tcPr>
          <w:p w14:paraId="789F0915" w14:textId="77777777" w:rsidR="00922E3B" w:rsidRPr="00340914" w:rsidRDefault="00922E3B" w:rsidP="00D27C8A">
            <w:pPr>
              <w:pStyle w:val="TAC"/>
              <w:rPr>
                <w:rFonts w:cs="Arial"/>
              </w:rPr>
            </w:pPr>
            <w:r w:rsidRPr="00340914">
              <w:rPr>
                <w:rFonts w:cs="Arial"/>
              </w:rPr>
              <w:t>96</w:t>
            </w:r>
          </w:p>
        </w:tc>
        <w:tc>
          <w:tcPr>
            <w:tcW w:w="2426" w:type="dxa"/>
            <w:vAlign w:val="center"/>
          </w:tcPr>
          <w:p w14:paraId="082C5ED9" w14:textId="77777777" w:rsidR="00922E3B" w:rsidRPr="00340914" w:rsidRDefault="00922E3B" w:rsidP="00D27C8A">
            <w:pPr>
              <w:pStyle w:val="TAC"/>
              <w:rPr>
                <w:rFonts w:cs="Arial"/>
                <w:lang w:eastAsia="zh-CN"/>
              </w:rPr>
            </w:pPr>
            <w:r w:rsidRPr="00340914">
              <w:rPr>
                <w:rFonts w:cs="Arial" w:hint="eastAsia"/>
                <w:lang w:eastAsia="zh-CN"/>
              </w:rPr>
              <w:t>144</w:t>
            </w:r>
          </w:p>
        </w:tc>
      </w:tr>
      <w:tr w:rsidR="00922E3B" w:rsidRPr="00340914" w14:paraId="15541B22" w14:textId="77777777" w:rsidTr="00D27C8A">
        <w:trPr>
          <w:jc w:val="center"/>
        </w:trPr>
        <w:tc>
          <w:tcPr>
            <w:tcW w:w="3167" w:type="dxa"/>
          </w:tcPr>
          <w:p w14:paraId="7D7F6079" w14:textId="77777777" w:rsidR="00922E3B" w:rsidRPr="00340914" w:rsidRDefault="00922E3B" w:rsidP="00D27C8A">
            <w:pPr>
              <w:pStyle w:val="TAL"/>
              <w:rPr>
                <w:rFonts w:cs="Arial"/>
              </w:rPr>
            </w:pPr>
            <w:r w:rsidRPr="00340914">
              <w:rPr>
                <w:rFonts w:cs="Arial"/>
              </w:rPr>
              <w:t>Channel estimation length (ms)</w:t>
            </w:r>
            <w:r w:rsidRPr="00340914">
              <w:rPr>
                <w:rFonts w:cs="Arial"/>
                <w:vertAlign w:val="superscript"/>
                <w:lang w:eastAsia="ja-JP"/>
              </w:rPr>
              <w:t xml:space="preserve"> Note 1</w:t>
            </w:r>
          </w:p>
        </w:tc>
        <w:tc>
          <w:tcPr>
            <w:tcW w:w="959" w:type="dxa"/>
            <w:vAlign w:val="center"/>
          </w:tcPr>
          <w:p w14:paraId="1AA50336" w14:textId="77777777" w:rsidR="00922E3B" w:rsidRPr="00340914" w:rsidRDefault="00922E3B" w:rsidP="00D27C8A">
            <w:pPr>
              <w:pStyle w:val="TAC"/>
              <w:rPr>
                <w:rFonts w:cs="Arial"/>
              </w:rPr>
            </w:pPr>
            <w:r w:rsidRPr="00340914">
              <w:rPr>
                <w:rFonts w:cs="Arial"/>
              </w:rPr>
              <w:t>16</w:t>
            </w:r>
          </w:p>
        </w:tc>
        <w:tc>
          <w:tcPr>
            <w:tcW w:w="2426" w:type="dxa"/>
            <w:vAlign w:val="center"/>
          </w:tcPr>
          <w:p w14:paraId="4778EED5" w14:textId="77777777" w:rsidR="00922E3B" w:rsidRPr="00340914" w:rsidRDefault="00922E3B" w:rsidP="00D27C8A">
            <w:pPr>
              <w:pStyle w:val="TAC"/>
              <w:rPr>
                <w:rFonts w:cs="Arial"/>
                <w:lang w:eastAsia="zh-CN"/>
              </w:rPr>
            </w:pPr>
            <w:r w:rsidRPr="00340914">
              <w:rPr>
                <w:rFonts w:cs="Arial"/>
                <w:lang w:eastAsia="zh-CN"/>
              </w:rPr>
              <w:t>2 (when repetition = 2)</w:t>
            </w:r>
          </w:p>
          <w:p w14:paraId="056F2E69" w14:textId="77777777" w:rsidR="00922E3B" w:rsidRPr="00340914" w:rsidRDefault="00922E3B" w:rsidP="00D27C8A">
            <w:pPr>
              <w:pStyle w:val="TAC"/>
              <w:rPr>
                <w:rFonts w:cs="Arial"/>
                <w:lang w:eastAsia="zh-CN"/>
              </w:rPr>
            </w:pPr>
            <w:r w:rsidRPr="00340914">
              <w:rPr>
                <w:rFonts w:cs="Arial"/>
                <w:lang w:eastAsia="zh-CN"/>
              </w:rPr>
              <w:t>4 (when repetition &gt; 2)</w:t>
            </w:r>
          </w:p>
        </w:tc>
      </w:tr>
    </w:tbl>
    <w:p w14:paraId="259E57E6" w14:textId="02DBFE6C" w:rsidR="00922E3B" w:rsidRDefault="00922E3B"/>
    <w:p w14:paraId="4DBCC6AF" w14:textId="77777777" w:rsidR="00EE373C" w:rsidRPr="00340914" w:rsidRDefault="00EE373C" w:rsidP="00EE373C">
      <w:pPr>
        <w:pStyle w:val="Heading1"/>
        <w:ind w:left="432" w:hanging="432"/>
      </w:pPr>
      <w:bookmarkStart w:id="3606" w:name="_Toc123307025"/>
      <w:bookmarkStart w:id="3607" w:name="_Toc123308170"/>
      <w:bookmarkStart w:id="3608" w:name="_Toc124187226"/>
      <w:bookmarkStart w:id="3609" w:name="_Toc137244896"/>
      <w:bookmarkStart w:id="3610" w:name="_Toc138894110"/>
      <w:bookmarkStart w:id="3611" w:name="_Toc138894342"/>
      <w:bookmarkStart w:id="3612" w:name="_Toc145036735"/>
      <w:bookmarkStart w:id="3613" w:name="_Toc21018223"/>
      <w:bookmarkStart w:id="3614" w:name="_Toc29486686"/>
      <w:bookmarkStart w:id="3615" w:name="_Toc29757376"/>
      <w:bookmarkStart w:id="3616" w:name="_Toc29758489"/>
      <w:bookmarkStart w:id="3617" w:name="_Toc35953054"/>
      <w:bookmarkStart w:id="3618" w:name="_Toc37175054"/>
      <w:bookmarkStart w:id="3619" w:name="_Toc37176935"/>
      <w:bookmarkStart w:id="3620" w:name="_Toc45832010"/>
      <w:bookmarkStart w:id="3621" w:name="_Toc45832735"/>
      <w:bookmarkStart w:id="3622" w:name="_Toc52547663"/>
      <w:bookmarkStart w:id="3623" w:name="_Toc61111415"/>
      <w:bookmarkStart w:id="3624" w:name="_Toc67911445"/>
      <w:bookmarkStart w:id="3625" w:name="_Toc75185622"/>
      <w:bookmarkStart w:id="3626" w:name="_Toc76501380"/>
      <w:bookmarkStart w:id="3627" w:name="_Toc82895434"/>
      <w:bookmarkStart w:id="3628" w:name="_Toc98570206"/>
      <w:bookmarkStart w:id="3629" w:name="_Toc115094180"/>
      <w:bookmarkStart w:id="3630" w:name="_Toc123218203"/>
      <w:bookmarkStart w:id="3631" w:name="_Toc123220046"/>
      <w:bookmarkStart w:id="3632" w:name="_Toc124186748"/>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3606"/>
      <w:bookmarkEnd w:id="3607"/>
      <w:bookmarkEnd w:id="3608"/>
      <w:bookmarkEnd w:id="3609"/>
      <w:bookmarkEnd w:id="3610"/>
      <w:bookmarkEnd w:id="3611"/>
      <w:bookmarkEnd w:id="3612"/>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77777777" w:rsidR="00EE373C" w:rsidRPr="00340914" w:rsidRDefault="00EE373C" w:rsidP="000C0D00">
            <w:pPr>
              <w:pStyle w:val="TAL"/>
              <w:rPr>
                <w:rFonts w:cs="Arial"/>
              </w:rPr>
            </w:pPr>
            <w:r w:rsidRPr="00340914">
              <w:rPr>
                <w:rFonts w:cs="Arial"/>
              </w:rPr>
              <w:t>Number of tone</w:t>
            </w:r>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(ms)</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(ms)</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3633" w:name="_Toc137244897"/>
      <w:bookmarkStart w:id="3634" w:name="_Toc138894111"/>
      <w:bookmarkStart w:id="3635" w:name="_Toc138894343"/>
      <w:bookmarkStart w:id="3636" w:name="_Toc145036736"/>
      <w:r w:rsidRPr="008E21F4">
        <w:lastRenderedPageBreak/>
        <w:t>A.15</w:t>
      </w:r>
      <w:r w:rsidRPr="008E21F4">
        <w:tab/>
        <w:t>Fixed Reference Channels for NB-IoT dynamic range (</w:t>
      </w:r>
      <w:r w:rsidRPr="008E21F4">
        <w:rPr>
          <w:rFonts w:cs="Arial"/>
        </w:rPr>
        <w:t>π/4 QPSK</w:t>
      </w:r>
      <w:r w:rsidRPr="008E21F4">
        <w:t>, R=2/3)</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77777777" w:rsidR="00EE373C" w:rsidRPr="008E21F4" w:rsidRDefault="00EE373C" w:rsidP="000C0D00">
            <w:pPr>
              <w:pStyle w:val="TAL"/>
              <w:rPr>
                <w:rFonts w:cs="Arial"/>
                <w:lang w:eastAsia="ja-JP"/>
              </w:rPr>
            </w:pPr>
            <w:r w:rsidRPr="008E21F4">
              <w:rPr>
                <w:rFonts w:cs="Arial"/>
                <w:lang w:eastAsia="ja-JP"/>
              </w:rPr>
              <w:t xml:space="preserve">Number of tone </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(ms)</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(ms)</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3637" w:name="_Toc13859"/>
      <w:bookmarkStart w:id="3638" w:name="_Toc121933099"/>
      <w:bookmarkStart w:id="3639" w:name="_Toc121908813"/>
      <w:bookmarkStart w:id="3640" w:name="_Toc124186608"/>
      <w:bookmarkStart w:id="3641" w:name="_Toc137240795"/>
      <w:bookmarkStart w:id="3642" w:name="_Toc137244898"/>
      <w:bookmarkStart w:id="3643" w:name="_Toc138894112"/>
      <w:bookmarkStart w:id="3644" w:name="_Toc138894344"/>
      <w:bookmarkStart w:id="3645" w:name="_Toc145036737"/>
      <w:r>
        <w:t>Annex B (normative):</w:t>
      </w:r>
      <w:r>
        <w:br/>
        <w:t>Error Vector Magnitude</w:t>
      </w:r>
      <w:bookmarkEnd w:id="3637"/>
      <w:bookmarkEnd w:id="3638"/>
      <w:bookmarkEnd w:id="3639"/>
      <w:bookmarkEnd w:id="3640"/>
      <w:bookmarkEnd w:id="3641"/>
      <w:bookmarkEnd w:id="3642"/>
      <w:bookmarkEnd w:id="3643"/>
      <w:bookmarkEnd w:id="3644"/>
      <w:bookmarkEnd w:id="3645"/>
    </w:p>
    <w:p w14:paraId="152EC99D" w14:textId="77777777" w:rsidR="00195848" w:rsidRPr="00195848" w:rsidRDefault="00195848" w:rsidP="00195848"/>
    <w:p w14:paraId="4A913FDC" w14:textId="77777777" w:rsidR="00D62336" w:rsidRDefault="00063062">
      <w:pPr>
        <w:pStyle w:val="Heading1"/>
      </w:pPr>
      <w:bookmarkStart w:id="3646" w:name="_Toc9520"/>
      <w:bookmarkStart w:id="3647" w:name="_Toc37173424"/>
      <w:bookmarkStart w:id="3648" w:name="_Toc82894159"/>
      <w:bookmarkStart w:id="3649" w:name="_Toc44754232"/>
      <w:bookmarkStart w:id="3650" w:name="_Toc35933224"/>
      <w:bookmarkStart w:id="3651" w:name="_Toc45825912"/>
      <w:bookmarkStart w:id="3652" w:name="_Toc52466582"/>
      <w:bookmarkStart w:id="3653" w:name="_Toc20997947"/>
      <w:bookmarkStart w:id="3654" w:name="_Toc66872385"/>
      <w:bookmarkStart w:id="3655" w:name="_Toc29478626"/>
      <w:bookmarkStart w:id="3656" w:name="_Toc37173676"/>
      <w:bookmarkStart w:id="3657" w:name="_Toc76497358"/>
      <w:bookmarkStart w:id="3658" w:name="_Toc45826164"/>
      <w:bookmarkStart w:id="3659" w:name="_Toc45825660"/>
      <w:bookmarkStart w:id="3660" w:name="_Toc45826416"/>
      <w:bookmarkStart w:id="3661" w:name="_Toc37163096"/>
      <w:bookmarkStart w:id="3662" w:name="_Toc98574831"/>
      <w:bookmarkStart w:id="3663" w:name="_Toc75173542"/>
      <w:bookmarkStart w:id="3664" w:name="_Toc35935512"/>
      <w:bookmarkStart w:id="3665" w:name="_Toc66869567"/>
      <w:bookmarkStart w:id="3666" w:name="_Toc89684690"/>
      <w:bookmarkStart w:id="3667" w:name="_Toc121933100"/>
      <w:bookmarkStart w:id="3668" w:name="_Toc121908814"/>
      <w:bookmarkStart w:id="3669" w:name="_Toc124186609"/>
      <w:bookmarkStart w:id="3670" w:name="_Toc137240796"/>
      <w:bookmarkStart w:id="3671" w:name="_Toc137244899"/>
      <w:bookmarkStart w:id="3672" w:name="_Toc138894113"/>
      <w:bookmarkStart w:id="3673" w:name="_Toc138894345"/>
      <w:bookmarkStart w:id="3674" w:name="_Toc145036738"/>
      <w:r>
        <w:rPr>
          <w:rFonts w:hint="eastAsia"/>
          <w:lang w:val="en-US" w:eastAsia="zh-CN"/>
        </w:rPr>
        <w:t>B</w:t>
      </w:r>
      <w:r>
        <w:t>.1</w:t>
      </w:r>
      <w:r>
        <w:tab/>
        <w:t>Reference point for measurement</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1pt" o:ole="">
            <v:imagedata r:id="rId27" o:title=""/>
          </v:shape>
          <o:OLEObject Type="Embed" ProgID="Word.Picture.8" ShapeID="_x0000_i1031" DrawAspect="Content" ObjectID="_1757444791" r:id="rId28"/>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3675" w:name="_Toc37163097"/>
      <w:bookmarkStart w:id="3676" w:name="_Toc76497359"/>
      <w:bookmarkStart w:id="3677" w:name="_Toc45825661"/>
      <w:bookmarkStart w:id="3678" w:name="_Toc35935513"/>
      <w:bookmarkStart w:id="3679" w:name="_Toc44754233"/>
      <w:bookmarkStart w:id="3680" w:name="_Toc66869568"/>
      <w:bookmarkStart w:id="3681" w:name="_Toc45826165"/>
      <w:bookmarkStart w:id="3682" w:name="_Toc52466583"/>
      <w:bookmarkStart w:id="3683" w:name="_Toc29478627"/>
      <w:bookmarkStart w:id="3684" w:name="_Toc45826417"/>
      <w:bookmarkStart w:id="3685" w:name="_Toc35933225"/>
      <w:bookmarkStart w:id="3686" w:name="_Toc37173677"/>
      <w:bookmarkStart w:id="3687" w:name="_Toc75173543"/>
      <w:bookmarkStart w:id="3688" w:name="_Toc82894160"/>
      <w:bookmarkStart w:id="3689" w:name="_Toc2884"/>
      <w:bookmarkStart w:id="3690" w:name="_Toc45825913"/>
      <w:bookmarkStart w:id="3691" w:name="_Toc89684691"/>
      <w:bookmarkStart w:id="3692" w:name="_Toc98574832"/>
      <w:bookmarkStart w:id="3693" w:name="_Toc66872386"/>
      <w:bookmarkStart w:id="3694" w:name="_Toc37173425"/>
      <w:bookmarkStart w:id="3695" w:name="_Toc20997948"/>
      <w:bookmarkStart w:id="3696" w:name="_Toc121933101"/>
      <w:bookmarkStart w:id="3697" w:name="_Toc121908815"/>
      <w:bookmarkStart w:id="3698" w:name="_Toc124186610"/>
      <w:bookmarkStart w:id="3699" w:name="_Toc137240797"/>
      <w:bookmarkStart w:id="3700" w:name="_Toc137244900"/>
      <w:bookmarkStart w:id="3701" w:name="_Toc138894114"/>
      <w:bookmarkStart w:id="3702" w:name="_Toc138894346"/>
      <w:bookmarkStart w:id="3703" w:name="_Toc145036739"/>
      <w:r>
        <w:rPr>
          <w:rFonts w:hint="eastAsia"/>
          <w:lang w:val="en-US" w:eastAsia="zh-CN"/>
        </w:rPr>
        <w:t>B</w:t>
      </w:r>
      <w:r>
        <w:t>.2</w:t>
      </w:r>
      <w:r>
        <w:tab/>
        <w:t>Basic unit of measurement</w:t>
      </w:r>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ms) for subframe TTI and over one sTTI when supporting sTTI feature in the time domain and </w:t>
      </w:r>
      <w:r>
        <w:rPr>
          <w:position w:val="-12"/>
        </w:rPr>
        <w:object w:dxaOrig="420" w:dyaOrig="420" w14:anchorId="5892D20C">
          <v:shape id="_x0000_i1032" type="#_x0000_t75" style="width:21.05pt;height:21.05pt" o:ole="">
            <v:imagedata r:id="rId29" o:title=""/>
          </v:shape>
          <o:OLEObject Type="Embed" ProgID="Equation.3" ShapeID="_x0000_i1032" DrawAspect="Content" ObjectID="_1757444792" r:id="rId30"/>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ms) in the time domain and </w:t>
      </w:r>
      <w:r>
        <w:rPr>
          <w:position w:val="-12"/>
        </w:rPr>
        <w:object w:dxaOrig="420" w:dyaOrig="420" w14:anchorId="1390E87C">
          <v:shape id="_x0000_i1033" type="#_x0000_t75" style="width:21.05pt;height:21.05pt" o:ole="">
            <v:imagedata r:id="rId29" o:title=""/>
          </v:shape>
          <o:OLEObject Type="Embed" ProgID="Equation.3" ShapeID="_x0000_i1033" DrawAspect="Content" ObjectID="_1757444793" r:id="rId31"/>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4.45pt;height:67pt" o:ole="">
            <v:imagedata r:id="rId32" o:title=""/>
          </v:shape>
          <o:OLEObject Type="Embed" ProgID="Equation.3" ShapeID="_x0000_i1034" DrawAspect="Content" ObjectID="_1757444794" r:id="rId33"/>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5" type="#_x0000_t75" style="width:5pt;height:5pt" o:ole="">
            <v:imagedata r:id="rId34" o:title=""/>
          </v:shape>
          <o:OLEObject Type="Embed" ProgID="Equation.3" ShapeID="_x0000_i1035" DrawAspect="Content" ObjectID="_1757444795" r:id="rId35"/>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6" type="#_x0000_t75" style="width:21.6pt;height:16.6pt" o:ole="">
            <v:imagedata r:id="rId36" o:title=""/>
          </v:shape>
          <o:OLEObject Type="Embed" ProgID="Equation.3" ShapeID="_x0000_i1036" DrawAspect="Content" ObjectID="_1757444796" r:id="rId37"/>
        </w:object>
      </w:r>
      <w:r>
        <w:t xml:space="preserve">is the set of subcarriers within the </w:t>
      </w:r>
      <w:r>
        <w:rPr>
          <w:position w:val="-10"/>
        </w:rPr>
        <w:object w:dxaOrig="420" w:dyaOrig="320" w14:anchorId="557905AD">
          <v:shape id="_x0000_i1037" type="#_x0000_t75" style="width:21.6pt;height:16.6pt" o:ole="">
            <v:imagedata r:id="rId38" o:title=""/>
          </v:shape>
          <o:OLEObject Type="Embed" ProgID="Equation.3" ShapeID="_x0000_i1037" DrawAspect="Content" ObjectID="_1757444797" r:id="rId39"/>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55pt;height:16.6pt" o:ole="">
            <v:imagedata r:id="rId40" o:title=""/>
          </v:shape>
          <o:OLEObject Type="Embed" ProgID="Equation.3" ShapeID="_x0000_i1038" DrawAspect="Content" ObjectID="_1757444798" r:id="rId41"/>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pt;height:16.6pt" o:ole="">
            <v:imagedata r:id="rId42" o:title=""/>
          </v:shape>
          <o:OLEObject Type="Embed" ProgID="Equation.3" ShapeID="_x0000_i1039" DrawAspect="Content" ObjectID="_1757444799" r:id="rId43"/>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3704" w:name="_Toc29478628"/>
      <w:bookmarkStart w:id="3705" w:name="_Toc89684692"/>
      <w:bookmarkStart w:id="3706" w:name="_Toc45825914"/>
      <w:bookmarkStart w:id="3707" w:name="_Toc23620"/>
      <w:bookmarkStart w:id="3708" w:name="_Toc75173544"/>
      <w:bookmarkStart w:id="3709" w:name="_Toc82894161"/>
      <w:bookmarkStart w:id="3710" w:name="_Toc37163098"/>
      <w:bookmarkStart w:id="3711" w:name="_Toc52466584"/>
      <w:bookmarkStart w:id="3712" w:name="_Toc76497360"/>
      <w:bookmarkStart w:id="3713" w:name="_Toc20997949"/>
      <w:bookmarkStart w:id="3714" w:name="_Toc35933226"/>
      <w:bookmarkStart w:id="3715" w:name="_Toc66872387"/>
      <w:bookmarkStart w:id="3716" w:name="_Toc66869569"/>
      <w:bookmarkStart w:id="3717" w:name="_Toc37173426"/>
      <w:bookmarkStart w:id="3718" w:name="_Toc45826166"/>
      <w:bookmarkStart w:id="3719" w:name="_Toc44754234"/>
      <w:bookmarkStart w:id="3720" w:name="_Toc37173678"/>
      <w:bookmarkStart w:id="3721" w:name="_Toc35935514"/>
      <w:bookmarkStart w:id="3722" w:name="_Toc45825662"/>
      <w:bookmarkStart w:id="3723" w:name="_Toc45826418"/>
      <w:bookmarkStart w:id="3724" w:name="_Toc98574833"/>
      <w:bookmarkStart w:id="3725" w:name="_Toc121933102"/>
      <w:bookmarkStart w:id="3726" w:name="_Toc121908816"/>
      <w:bookmarkStart w:id="3727" w:name="_Toc124186611"/>
      <w:bookmarkStart w:id="3728" w:name="_Toc137240798"/>
      <w:bookmarkStart w:id="3729" w:name="_Toc137244901"/>
      <w:bookmarkStart w:id="3730" w:name="_Toc138894115"/>
      <w:bookmarkStart w:id="3731" w:name="_Toc138894347"/>
      <w:bookmarkStart w:id="3732" w:name="_Toc145036740"/>
      <w:r>
        <w:rPr>
          <w:rFonts w:hint="eastAsia"/>
          <w:lang w:val="en-US" w:eastAsia="zh-CN"/>
        </w:rPr>
        <w:lastRenderedPageBreak/>
        <w:t>B</w:t>
      </w:r>
      <w:r>
        <w:t>.3</w:t>
      </w:r>
      <w:r>
        <w:tab/>
        <w:t>Modified signal under test</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199.95pt;height:36.55pt" o:ole="">
            <v:imagedata r:id="rId44" o:title=""/>
          </v:shape>
          <o:OLEObject Type="Embed" ProgID="Equation.3" ShapeID="_x0000_i1040" DrawAspect="Content" ObjectID="_1757444800" r:id="rId45"/>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1" type="#_x0000_t75" style="width:21.6pt;height:16.6pt" o:ole="">
            <v:imagedata r:id="rId46" o:title=""/>
          </v:shape>
          <o:OLEObject Type="Embed" ProgID="Equation.3" ShapeID="_x0000_i1041" DrawAspect="Content" ObjectID="_1757444801" r:id="rId47"/>
        </w:object>
      </w:r>
      <w:r>
        <w:t xml:space="preserve"> is the time domain samples of the signal under test.</w:t>
      </w:r>
    </w:p>
    <w:p w14:paraId="7287BD20" w14:textId="56DFC18B" w:rsidR="00D62336" w:rsidRDefault="007427B5">
      <w:r>
        <w:rPr>
          <w:position w:val="-6"/>
        </w:rPr>
        <w:object w:dxaOrig="420" w:dyaOrig="320" w14:anchorId="3D32F213">
          <v:shape id="_x0000_i1042" type="#_x0000_t75" style="width:21.05pt;height:16.6pt" o:ole="">
            <v:imagedata r:id="rId48" o:title=""/>
          </v:shape>
          <o:OLEObject Type="Embed" ProgID="Equation.3" ShapeID="_x0000_i1042" DrawAspect="Content" ObjectID="_1757444802" r:id="rId49"/>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1.6pt;height:21.6pt" o:ole="">
            <v:imagedata r:id="rId50" o:title=""/>
          </v:shape>
          <o:OLEObject Type="Embed" ProgID="Equation.3" ShapeID="_x0000_i1043" DrawAspect="Content" ObjectID="_1757444803" r:id="rId51"/>
        </w:object>
      </w:r>
      <w:r>
        <w:t xml:space="preserve"> is the RF frequency offset.</w:t>
      </w:r>
    </w:p>
    <w:p w14:paraId="38F35102" w14:textId="77777777" w:rsidR="00D62336" w:rsidRDefault="00063062">
      <w:r>
        <w:rPr>
          <w:position w:val="-10"/>
        </w:rPr>
        <w:object w:dxaOrig="620" w:dyaOrig="320" w14:anchorId="6092BC8A">
          <v:shape id="_x0000_i1044" type="#_x0000_t75" style="width:31.55pt;height:16.6pt" o:ole="">
            <v:imagedata r:id="rId52" o:title=""/>
          </v:shape>
          <o:OLEObject Type="Embed" ProgID="Equation.3" ShapeID="_x0000_i1044" DrawAspect="Content" ObjectID="_1757444804" r:id="rId53"/>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55pt;height:16.6pt" o:ole="">
            <v:imagedata r:id="rId54" o:title=""/>
          </v:shape>
          <o:OLEObject Type="Embed" ProgID="Equation.3" ShapeID="_x0000_i1045" DrawAspect="Content" ObjectID="_1757444805" r:id="rId55"/>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3733" w:name="_Toc45826167"/>
      <w:bookmarkStart w:id="3734" w:name="_Toc66869570"/>
      <w:bookmarkStart w:id="3735" w:name="_Toc98574834"/>
      <w:bookmarkStart w:id="3736" w:name="_Toc20997950"/>
      <w:bookmarkStart w:id="3737" w:name="_Toc89684693"/>
      <w:bookmarkStart w:id="3738" w:name="_Toc76497361"/>
      <w:bookmarkStart w:id="3739" w:name="_Toc3003"/>
      <w:bookmarkStart w:id="3740" w:name="_Toc35935515"/>
      <w:bookmarkStart w:id="3741" w:name="_Toc82894162"/>
      <w:bookmarkStart w:id="3742" w:name="_Toc45826419"/>
      <w:bookmarkStart w:id="3743" w:name="_Toc35933227"/>
      <w:bookmarkStart w:id="3744" w:name="_Toc37163099"/>
      <w:bookmarkStart w:id="3745" w:name="_Toc37173427"/>
      <w:bookmarkStart w:id="3746" w:name="_Toc66872388"/>
      <w:bookmarkStart w:id="3747" w:name="_Toc45825915"/>
      <w:bookmarkStart w:id="3748" w:name="_Toc29478629"/>
      <w:bookmarkStart w:id="3749" w:name="_Toc45825663"/>
      <w:bookmarkStart w:id="3750" w:name="_Toc37173679"/>
      <w:bookmarkStart w:id="3751" w:name="_Toc75173545"/>
      <w:bookmarkStart w:id="3752" w:name="_Toc44754235"/>
      <w:bookmarkStart w:id="3753" w:name="_Toc52466585"/>
      <w:bookmarkStart w:id="3754" w:name="_Toc121933103"/>
      <w:bookmarkStart w:id="3755" w:name="_Toc121908817"/>
      <w:bookmarkStart w:id="3756" w:name="_Toc124186612"/>
      <w:bookmarkStart w:id="3757" w:name="_Toc137240799"/>
      <w:bookmarkStart w:id="3758" w:name="_Toc137244902"/>
      <w:bookmarkStart w:id="3759" w:name="_Toc138894116"/>
      <w:bookmarkStart w:id="3760" w:name="_Toc138894348"/>
      <w:bookmarkStart w:id="3761" w:name="_Toc145036741"/>
      <w:r>
        <w:rPr>
          <w:rFonts w:hint="eastAsia"/>
          <w:lang w:val="en-US" w:eastAsia="zh-CN"/>
        </w:rPr>
        <w:t>B</w:t>
      </w:r>
      <w:r>
        <w:t>.4</w:t>
      </w:r>
      <w:r>
        <w:tab/>
        <w:t>Estimation of frequency offset</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1.6pt;height:21.6pt" o:ole="" fillcolor="#000005">
            <v:imagedata r:id="rId50" o:title=""/>
          </v:shape>
          <o:OLEObject Type="Embed" ProgID="Equation.3" ShapeID="_x0000_i1046" DrawAspect="Content" ObjectID="_1757444806" r:id="rId56"/>
        </w:object>
      </w:r>
      <w:r>
        <w:t xml:space="preserve"> shall be 1 ms.</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1.05pt;height:21.05pt" o:ole="" fillcolor="#000005">
            <v:imagedata r:id="rId50" o:title=""/>
          </v:shape>
          <o:OLEObject Type="Embed" ProgID="Equation.3" ShapeID="_x0000_i1047" DrawAspect="Content" ObjectID="_1757444807" r:id="rId57"/>
        </w:object>
      </w:r>
      <w:r>
        <w:t xml:space="preserve"> shall be 6 ms.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1.05pt;height:21.05pt" o:ole="" fillcolor="#000005">
            <v:imagedata r:id="rId50" o:title=""/>
          </v:shape>
          <o:OLEObject Type="Embed" ProgID="Equation.3" ShapeID="_x0000_i1048" DrawAspect="Content" ObjectID="_1757444808" r:id="rId58"/>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3762" w:name="_Toc44754236"/>
      <w:bookmarkStart w:id="3763" w:name="_Toc66869571"/>
      <w:bookmarkStart w:id="3764" w:name="_Toc37173680"/>
      <w:bookmarkStart w:id="3765" w:name="_Toc20997951"/>
      <w:bookmarkStart w:id="3766" w:name="_Toc45826168"/>
      <w:bookmarkStart w:id="3767" w:name="_Toc35935516"/>
      <w:bookmarkStart w:id="3768" w:name="_Toc35933228"/>
      <w:bookmarkStart w:id="3769" w:name="_Toc89684694"/>
      <w:bookmarkStart w:id="3770" w:name="_Toc52466586"/>
      <w:bookmarkStart w:id="3771" w:name="_Toc45825664"/>
      <w:bookmarkStart w:id="3772" w:name="_Toc98574835"/>
      <w:bookmarkStart w:id="3773" w:name="_Toc45826420"/>
      <w:bookmarkStart w:id="3774" w:name="_Toc29478630"/>
      <w:bookmarkStart w:id="3775" w:name="_Toc45825916"/>
      <w:bookmarkStart w:id="3776" w:name="_Toc37163100"/>
      <w:bookmarkStart w:id="3777" w:name="_Toc76497362"/>
      <w:bookmarkStart w:id="3778" w:name="_Toc66872389"/>
      <w:bookmarkStart w:id="3779" w:name="_Toc20832"/>
      <w:bookmarkStart w:id="3780" w:name="_Toc37173428"/>
      <w:bookmarkStart w:id="3781" w:name="_Toc82894163"/>
      <w:bookmarkStart w:id="3782" w:name="_Toc75173546"/>
      <w:bookmarkStart w:id="3783" w:name="_Toc121933104"/>
      <w:bookmarkStart w:id="3784" w:name="_Toc121908818"/>
      <w:bookmarkStart w:id="3785" w:name="_Toc124186613"/>
      <w:bookmarkStart w:id="3786" w:name="_Toc137240800"/>
      <w:bookmarkStart w:id="3787" w:name="_Toc137244903"/>
      <w:bookmarkStart w:id="3788" w:name="_Toc138894117"/>
      <w:bookmarkStart w:id="3789" w:name="_Toc138894349"/>
      <w:bookmarkStart w:id="3790" w:name="_Toc145036742"/>
      <w:r>
        <w:rPr>
          <w:rFonts w:hint="eastAsia"/>
          <w:lang w:val="en-US" w:eastAsia="zh-CN"/>
        </w:rPr>
        <w:t>B</w:t>
      </w:r>
      <w:r>
        <w:t>.5</w:t>
      </w:r>
      <w:r>
        <w:tab/>
        <w:t>Estimation of time offset</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1.6pt;height:16.6pt" o:ole="" fillcolor="#000005">
            <v:imagedata r:id="rId48" o:title=""/>
          </v:shape>
          <o:OLEObject Type="Embed" ProgID="Equation.3" ShapeID="_x0000_i1049" DrawAspect="Content" ObjectID="_1757444809" r:id="rId59"/>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1.6pt;height:16.6pt" o:ole="" fillcolor="#000005">
            <v:imagedata r:id="rId48" o:title=""/>
          </v:shape>
          <o:OLEObject Type="Embed" ProgID="Equation.3" ShapeID="_x0000_i1050" DrawAspect="Content" ObjectID="_1757444810" r:id="rId60"/>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1.6pt;height:16.6pt" o:ole="" fillcolor="#000005">
            <v:imagedata r:id="rId48" o:title=""/>
          </v:shape>
          <o:OLEObject Type="Embed" ProgID="Equation.3" ShapeID="_x0000_i1051" DrawAspect="Content" ObjectID="_1757444811" r:id="rId61"/>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2" type="#_x0000_t75" style="width:21.6pt;height:16.6pt" o:ole="">
            <v:imagedata r:id="rId62" o:title=""/>
          </v:shape>
          <o:OLEObject Type="Embed" ProgID="Equation.3" ShapeID="_x0000_i1052" DrawAspect="Content" ObjectID="_1757444812" r:id="rId63"/>
        </w:object>
      </w:r>
      <w:r>
        <w:t xml:space="preserve"> represents the middle sample of the EVM window of length </w:t>
      </w:r>
      <w:r>
        <w:rPr>
          <w:position w:val="-6"/>
        </w:rPr>
        <w:object w:dxaOrig="320" w:dyaOrig="320" w14:anchorId="67CD4CD9">
          <v:shape id="_x0000_i1053" type="#_x0000_t75" style="width:16.6pt;height:16.6pt" o:ole="">
            <v:imagedata r:id="rId64" o:title=""/>
          </v:shape>
          <o:OLEObject Type="Embed" ProgID="Equation.3" ShapeID="_x0000_i1053" DrawAspect="Content" ObjectID="_1757444813" r:id="rId65"/>
        </w:object>
      </w:r>
      <w:r>
        <w:t xml:space="preserve"> (defined in E.5.1)  or the last sample of the first window half if </w:t>
      </w:r>
      <w:r>
        <w:rPr>
          <w:position w:val="-6"/>
        </w:rPr>
        <w:object w:dxaOrig="320" w:dyaOrig="320" w14:anchorId="4A09FE7E">
          <v:shape id="_x0000_i1054" type="#_x0000_t75" style="width:16.6pt;height:16.6pt" o:ole="">
            <v:imagedata r:id="rId64" o:title=""/>
          </v:shape>
          <o:OLEObject Type="Embed" ProgID="Equation.3" ShapeID="_x0000_i1054" DrawAspect="Content" ObjectID="_1757444814" r:id="rId66"/>
        </w:object>
      </w:r>
      <w:r>
        <w:t>is even.</w:t>
      </w:r>
    </w:p>
    <w:p w14:paraId="250E5ECA" w14:textId="77777777" w:rsidR="00D62336" w:rsidRDefault="00063062">
      <w:r>
        <w:rPr>
          <w:position w:val="-6"/>
        </w:rPr>
        <w:object w:dxaOrig="420" w:dyaOrig="320" w14:anchorId="7C75038F">
          <v:shape id="_x0000_i1055" type="#_x0000_t75" style="width:21.6pt;height:16.6pt" o:ole="">
            <v:imagedata r:id="rId62" o:title=""/>
          </v:shape>
          <o:OLEObject Type="Embed" ProgID="Equation.3" ShapeID="_x0000_i1055" DrawAspect="Content" ObjectID="_1757444815" r:id="rId67"/>
        </w:object>
      </w:r>
      <w:r>
        <w:t xml:space="preserve">is estimated so that the EVM window of length </w:t>
      </w:r>
      <w:r>
        <w:rPr>
          <w:position w:val="-6"/>
        </w:rPr>
        <w:object w:dxaOrig="320" w:dyaOrig="320" w14:anchorId="30167259">
          <v:shape id="_x0000_i1056" type="#_x0000_t75" style="width:16.6pt;height:16.6pt" o:ole="">
            <v:imagedata r:id="rId64" o:title=""/>
          </v:shape>
          <o:OLEObject Type="Embed" ProgID="Equation.3" ShapeID="_x0000_i1056" DrawAspect="Content" ObjectID="_1757444816" r:id="rId68"/>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1.6pt;height:16.6pt" o:ole="">
            <v:imagedata r:id="rId69" o:title=""/>
          </v:shape>
          <o:OLEObject Type="Embed" ProgID="Equation.3" ShapeID="_x0000_i1057" DrawAspect="Content" ObjectID="_1757444817" r:id="rId70"/>
        </w:object>
      </w:r>
      <w:r>
        <w:t xml:space="preserve"> are determined:</w:t>
      </w:r>
    </w:p>
    <w:p w14:paraId="354F75A8" w14:textId="77777777" w:rsidR="00D62336" w:rsidRDefault="00063062">
      <w:r>
        <w:rPr>
          <w:position w:val="-28"/>
        </w:rPr>
        <w:object w:dxaOrig="2060" w:dyaOrig="720" w14:anchorId="33E010F1">
          <v:shape id="_x0000_i1058" type="#_x0000_t75" style="width:103.55pt;height:36.55pt" o:ole="">
            <v:imagedata r:id="rId71" o:title=""/>
          </v:shape>
          <o:OLEObject Type="Embed" ProgID="Equation.3" ShapeID="_x0000_i1058" DrawAspect="Content" ObjectID="_1757444818" r:id="rId72"/>
        </w:object>
      </w:r>
      <w:r>
        <w:t xml:space="preserve"> and</w:t>
      </w:r>
    </w:p>
    <w:p w14:paraId="446182A0" w14:textId="77777777" w:rsidR="00D62336" w:rsidRDefault="00063062">
      <w:r>
        <w:rPr>
          <w:position w:val="-28"/>
        </w:rPr>
        <w:object w:dxaOrig="1660" w:dyaOrig="720" w14:anchorId="35F6AA78">
          <v:shape id="_x0000_i1059" type="#_x0000_t75" style="width:83.1pt;height:36.55pt" o:ole="">
            <v:imagedata r:id="rId73" o:title=""/>
          </v:shape>
          <o:OLEObject Type="Embed" ProgID="Equation.3" ShapeID="_x0000_i1059" DrawAspect="Content" ObjectID="_1757444819" r:id="rId74"/>
        </w:object>
      </w:r>
      <w:r>
        <w:t xml:space="preserve"> where </w:t>
      </w:r>
      <w:r>
        <w:rPr>
          <w:position w:val="-6"/>
        </w:rPr>
        <w:object w:dxaOrig="620" w:dyaOrig="320" w14:anchorId="52F68AEB">
          <v:shape id="_x0000_i1060" type="#_x0000_t75" style="width:31.55pt;height:16.6pt" o:ole="">
            <v:imagedata r:id="rId75" o:title=""/>
          </v:shape>
          <o:OLEObject Type="Embed" ProgID="Equation.3" ShapeID="_x0000_i1060" DrawAspect="Content" ObjectID="_1757444820" r:id="rId76"/>
        </w:object>
      </w:r>
      <w:r>
        <w:t xml:space="preserve"> if </w:t>
      </w:r>
      <w:r>
        <w:rPr>
          <w:position w:val="-6"/>
        </w:rPr>
        <w:object w:dxaOrig="320" w:dyaOrig="320" w14:anchorId="573C4498">
          <v:shape id="_x0000_i1061" type="#_x0000_t75" style="width:16.6pt;height:16.6pt" o:ole="">
            <v:imagedata r:id="rId77" o:title=""/>
          </v:shape>
          <o:OLEObject Type="Embed" ProgID="Equation.3" ShapeID="_x0000_i1061" DrawAspect="Content" ObjectID="_1757444821" r:id="rId78"/>
        </w:object>
      </w:r>
      <w:r>
        <w:t xml:space="preserve"> is odd and </w:t>
      </w:r>
      <w:r>
        <w:rPr>
          <w:position w:val="-6"/>
        </w:rPr>
        <w:object w:dxaOrig="620" w:dyaOrig="320" w14:anchorId="3E205249">
          <v:shape id="_x0000_i1062" type="#_x0000_t75" style="width:31.55pt;height:16.6pt" o:ole="">
            <v:imagedata r:id="rId79" o:title=""/>
          </v:shape>
          <o:OLEObject Type="Embed" ProgID="Equation.3" ShapeID="_x0000_i1062" DrawAspect="Content" ObjectID="_1757444822" r:id="rId80"/>
        </w:object>
      </w:r>
      <w:r>
        <w:t xml:space="preserve"> if </w:t>
      </w:r>
      <w:r>
        <w:rPr>
          <w:position w:val="-6"/>
        </w:rPr>
        <w:object w:dxaOrig="320" w:dyaOrig="320" w14:anchorId="790196E7">
          <v:shape id="_x0000_i1063" type="#_x0000_t75" style="width:16.6pt;height:16.6pt" o:ole="">
            <v:imagedata r:id="rId81" o:title=""/>
          </v:shape>
          <o:OLEObject Type="Embed" ProgID="Equation.3" ShapeID="_x0000_i1063" DrawAspect="Content" ObjectID="_1757444823" r:id="rId82"/>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1.65pt;height:16.6pt" o:ole="">
            <v:imagedata r:id="rId83" o:title=""/>
          </v:shape>
          <o:OLEObject Type="Embed" ProgID="Equation.3" ShapeID="_x0000_i1064" DrawAspect="Content" ObjectID="_1757444824" r:id="rId84"/>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3791" w:name="_Toc45826421"/>
      <w:bookmarkStart w:id="3792" w:name="_Toc45826169"/>
      <w:bookmarkStart w:id="3793" w:name="_Toc66872390"/>
      <w:bookmarkStart w:id="3794" w:name="_Toc45825917"/>
      <w:bookmarkStart w:id="3795" w:name="_Toc35935517"/>
      <w:bookmarkStart w:id="3796" w:name="_Toc82894164"/>
      <w:bookmarkStart w:id="3797" w:name="_Toc29478631"/>
      <w:bookmarkStart w:id="3798" w:name="_Toc89684695"/>
      <w:bookmarkStart w:id="3799" w:name="_Toc37163101"/>
      <w:bookmarkStart w:id="3800" w:name="_Toc37173681"/>
      <w:bookmarkStart w:id="3801" w:name="_Toc76497363"/>
      <w:bookmarkStart w:id="3802" w:name="_Toc37173429"/>
      <w:bookmarkStart w:id="3803" w:name="_Toc20997952"/>
      <w:bookmarkStart w:id="3804" w:name="_Toc35933229"/>
      <w:bookmarkStart w:id="3805" w:name="_Toc4617"/>
      <w:bookmarkStart w:id="3806" w:name="_Toc75173547"/>
      <w:bookmarkStart w:id="3807" w:name="_Toc66869572"/>
      <w:bookmarkStart w:id="3808" w:name="_Toc45825665"/>
      <w:bookmarkStart w:id="3809" w:name="_Toc98574836"/>
      <w:bookmarkStart w:id="3810" w:name="_Toc44754237"/>
      <w:bookmarkStart w:id="3811" w:name="_Toc52466587"/>
      <w:bookmarkStart w:id="3812" w:name="_Toc121933105"/>
      <w:bookmarkStart w:id="3813" w:name="_Toc121908819"/>
      <w:bookmarkStart w:id="3814" w:name="_Toc124186614"/>
      <w:bookmarkStart w:id="3815" w:name="_Toc137240801"/>
      <w:bookmarkStart w:id="3816" w:name="_Toc137244904"/>
      <w:bookmarkStart w:id="3817" w:name="_Toc138894118"/>
      <w:bookmarkStart w:id="3818" w:name="_Toc138894350"/>
      <w:bookmarkStart w:id="3819" w:name="_Toc145036743"/>
      <w:r>
        <w:rPr>
          <w:rFonts w:hint="eastAsia"/>
          <w:lang w:val="en-US" w:eastAsia="zh-CN"/>
        </w:rPr>
        <w:t>B</w:t>
      </w:r>
      <w:r>
        <w:t>.5.1</w:t>
      </w:r>
      <w:r>
        <w:tab/>
        <w:t>Window length</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1.05pt;height:16.6pt" o:ole="">
            <v:imagedata r:id="rId85" o:title=""/>
          </v:shape>
          <o:OLEObject Type="Embed" ProgID="Equation.3" ShapeID="_x0000_i1065" DrawAspect="Content" ObjectID="_1757444825" r:id="rId86"/>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7AAD31CE"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0F936302" w:rsidR="00D62336" w:rsidRDefault="00FA233B">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1C4EB044" w:rsidR="00D62336" w:rsidRDefault="00FA233B">
      <w:pPr>
        <w:pStyle w:val="TH"/>
        <w:rPr>
          <w:lang w:eastAsia="zh-CN"/>
        </w:rPr>
      </w:pPr>
      <w:r>
        <w:t>Table B.5.1-</w:t>
      </w:r>
      <w:r>
        <w:rPr>
          <w:lang w:eastAsia="zh-CN"/>
        </w:rPr>
        <w:t>2:</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077C0657" w:rsidR="00FA233B" w:rsidRDefault="00FA233B" w:rsidP="00FA233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22510BC6"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1A3D6D18" w:rsidR="00D62336" w:rsidRDefault="00FA233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0146BB61" w:rsidR="00D62336" w:rsidRDefault="00FA233B">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FA233B" w14:paraId="1AF71889" w14:textId="77777777">
        <w:trPr>
          <w:jc w:val="center"/>
        </w:trPr>
        <w:tc>
          <w:tcPr>
            <w:tcW w:w="1170" w:type="dxa"/>
            <w:shd w:val="clear" w:color="auto" w:fill="F3F3F3"/>
            <w:vAlign w:val="center"/>
          </w:tcPr>
          <w:p w14:paraId="26A5CBB9" w14:textId="118F1DEE" w:rsidR="00FA233B" w:rsidRDefault="00FA233B" w:rsidP="00FA233B">
            <w:pPr>
              <w:pStyle w:val="TAH"/>
              <w:rPr>
                <w:rFonts w:cs="Arial"/>
              </w:rPr>
            </w:pPr>
            <w:r>
              <w:rPr>
                <w:rFonts w:cs="Arial"/>
              </w:rPr>
              <w:t>Channel Bandwidth (MHz)</w:t>
            </w:r>
          </w:p>
        </w:tc>
        <w:tc>
          <w:tcPr>
            <w:tcW w:w="1170" w:type="dxa"/>
            <w:shd w:val="clear" w:color="auto" w:fill="F3F3F3"/>
            <w:vAlign w:val="center"/>
          </w:tcPr>
          <w:p w14:paraId="41852DB5" w14:textId="006BDEC2" w:rsidR="00FA233B" w:rsidRDefault="00FA233B" w:rsidP="00FA233B">
            <w:pPr>
              <w:pStyle w:val="TAH"/>
              <w:rPr>
                <w:rFonts w:cs="Arial"/>
              </w:rPr>
            </w:pPr>
            <w:r>
              <w:rPr>
                <w:rFonts w:cs="Arial"/>
              </w:rPr>
              <w:t>FFT size</w:t>
            </w:r>
          </w:p>
        </w:tc>
        <w:tc>
          <w:tcPr>
            <w:tcW w:w="1435" w:type="dxa"/>
            <w:shd w:val="clear" w:color="auto" w:fill="F3F3F3"/>
            <w:vAlign w:val="center"/>
          </w:tcPr>
          <w:p w14:paraId="2D3746C1" w14:textId="4758741F" w:rsidR="00FA233B" w:rsidRDefault="00FA233B" w:rsidP="00FA233B">
            <w:pPr>
              <w:pStyle w:val="TAH"/>
              <w:rPr>
                <w:rFonts w:cs="Arial"/>
              </w:rPr>
            </w:pPr>
            <w:r>
              <w:rPr>
                <w:rFonts w:cs="Arial"/>
              </w:rPr>
              <w:t>Cyclic prefix in FFT samples</w:t>
            </w:r>
          </w:p>
        </w:tc>
        <w:tc>
          <w:tcPr>
            <w:tcW w:w="1170" w:type="dxa"/>
            <w:shd w:val="clear" w:color="auto" w:fill="F3F3F3"/>
            <w:vAlign w:val="center"/>
          </w:tcPr>
          <w:p w14:paraId="3CA23753" w14:textId="6942B842" w:rsidR="00FA233B" w:rsidRDefault="00FA233B" w:rsidP="00FA233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4070EA2D" w:rsidR="00FA233B" w:rsidRDefault="00FA233B" w:rsidP="00FA233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46D4A50D" w:rsidR="00D62336" w:rsidRDefault="00FA233B">
            <w:pPr>
              <w:pStyle w:val="TAN"/>
              <w:rPr>
                <w:rFonts w:cs="Arial"/>
              </w:rPr>
            </w:pPr>
            <w:r>
              <w:rPr>
                <w:rFonts w:cs="Arial"/>
              </w:rPr>
              <w:t>Note :</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3820" w:name="_Toc37163102"/>
      <w:bookmarkStart w:id="3821" w:name="_Toc66869573"/>
      <w:bookmarkStart w:id="3822" w:name="_Toc66872391"/>
      <w:bookmarkStart w:id="3823" w:name="_Toc45825918"/>
      <w:bookmarkStart w:id="3824" w:name="_Toc75173548"/>
      <w:bookmarkStart w:id="3825" w:name="_Toc37173682"/>
      <w:bookmarkStart w:id="3826" w:name="_Toc12850"/>
      <w:bookmarkStart w:id="3827" w:name="_Toc82894165"/>
      <w:bookmarkStart w:id="3828" w:name="_Toc37173430"/>
      <w:bookmarkStart w:id="3829" w:name="_Toc76497364"/>
      <w:bookmarkStart w:id="3830" w:name="_Toc44754238"/>
      <w:bookmarkStart w:id="3831" w:name="_Toc35933230"/>
      <w:bookmarkStart w:id="3832" w:name="_Toc45826422"/>
      <w:bookmarkStart w:id="3833" w:name="_Toc98574837"/>
      <w:bookmarkStart w:id="3834" w:name="_Toc35935518"/>
      <w:bookmarkStart w:id="3835" w:name="_Toc20997953"/>
      <w:bookmarkStart w:id="3836" w:name="_Toc52466588"/>
      <w:bookmarkStart w:id="3837" w:name="_Toc29478632"/>
      <w:bookmarkStart w:id="3838" w:name="_Toc89684696"/>
      <w:bookmarkStart w:id="3839" w:name="_Toc45825666"/>
      <w:bookmarkStart w:id="3840" w:name="_Toc45826170"/>
      <w:bookmarkStart w:id="3841" w:name="_Toc121933106"/>
      <w:bookmarkStart w:id="3842" w:name="_Toc121908820"/>
      <w:bookmarkStart w:id="3843" w:name="_Toc124186615"/>
      <w:bookmarkStart w:id="3844" w:name="_Toc137240802"/>
      <w:bookmarkStart w:id="3845" w:name="_Toc137244905"/>
      <w:bookmarkStart w:id="3846" w:name="_Toc138894119"/>
      <w:bookmarkStart w:id="3847" w:name="_Toc138894351"/>
      <w:bookmarkStart w:id="3848" w:name="_Toc145036744"/>
      <w:r>
        <w:rPr>
          <w:rFonts w:hint="eastAsia"/>
          <w:lang w:val="en-US" w:eastAsia="zh-CN"/>
        </w:rPr>
        <w:t>B</w:t>
      </w:r>
      <w:r>
        <w:t>.6</w:t>
      </w:r>
      <w:r>
        <w:tab/>
        <w:t>Estimation of TX chain amplitude and frequency response parameters</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55pt;height:16.6pt" o:ole="">
            <v:imagedata r:id="rId87" o:title=""/>
          </v:shape>
          <o:OLEObject Type="Embed" ProgID="Equation.3" ShapeID="_x0000_i1066" DrawAspect="Content" ObjectID="_1757444826" r:id="rId88"/>
        </w:object>
      </w:r>
      <w:r>
        <w:t xml:space="preserve">and </w:t>
      </w:r>
      <w:r>
        <w:rPr>
          <w:position w:val="-10"/>
        </w:rPr>
        <w:object w:dxaOrig="620" w:dyaOrig="320" w14:anchorId="482C0C5A">
          <v:shape id="_x0000_i1067" type="#_x0000_t75" style="width:31.55pt;height:16.6pt" o:ole="">
            <v:imagedata r:id="rId89" o:title=""/>
          </v:shape>
          <o:OLEObject Type="Embed" ProgID="Equation.3" ShapeID="_x0000_i1067" DrawAspect="Content" ObjectID="_1757444827" r:id="rId90"/>
        </w:object>
      </w:r>
      <w:r>
        <w:t xml:space="preserve"> are determined as follows:</w:t>
      </w:r>
    </w:p>
    <w:p w14:paraId="18FC046F" w14:textId="77777777" w:rsidR="00D62336" w:rsidRDefault="00063062">
      <w:pPr>
        <w:pStyle w:val="B1"/>
      </w:pPr>
      <w:r>
        <w:lastRenderedPageBreak/>
        <w:t>1.</w:t>
      </w:r>
      <w:r>
        <w:tab/>
        <w:t xml:space="preserve">Calculate the complex ratios (amplitude and phase) of the post-FFT acquired signal </w:t>
      </w:r>
      <w:r>
        <w:rPr>
          <w:position w:val="-10"/>
        </w:rPr>
        <w:object w:dxaOrig="820" w:dyaOrig="320" w14:anchorId="5CE2C112">
          <v:shape id="_x0000_i1068" type="#_x0000_t75" style="width:40.45pt;height:16.6pt" o:ole="">
            <v:imagedata r:id="rId91" o:title=""/>
          </v:shape>
          <o:OLEObject Type="Embed" ProgID="Equation.3" ShapeID="_x0000_i1068" DrawAspect="Content" ObjectID="_1757444828" r:id="rId92"/>
        </w:object>
      </w:r>
      <w:r>
        <w:t xml:space="preserve"> and the post-FFT Ideal signal </w:t>
      </w:r>
      <w:r>
        <w:rPr>
          <w:position w:val="-10"/>
        </w:rPr>
        <w:object w:dxaOrig="820" w:dyaOrig="320" w14:anchorId="0215AA5B">
          <v:shape id="_x0000_i1069" type="#_x0000_t75" style="width:40.45pt;height:16.6pt" o:ole="">
            <v:imagedata r:id="rId93" o:title=""/>
          </v:shape>
          <o:OLEObject Type="Embed" ProgID="Equation.3" ShapeID="_x0000_i1069" DrawAspect="Content" ObjectID="_1757444829" r:id="rId94"/>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7.4pt;height:31.55pt" o:ole="">
            <v:imagedata r:id="rId95" o:title=""/>
          </v:shape>
          <o:OLEObject Type="Embed" ProgID="Equation.3" ShapeID="_x0000_i1070" DrawAspect="Content" ObjectID="_1757444830" r:id="rId96"/>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55pt;height:16.6pt" o:ole="">
            <v:imagedata r:id="rId93" o:title=""/>
          </v:shape>
          <o:OLEObject Type="Embed" ProgID="Equation.3" ShapeID="_x0000_i1071" DrawAspect="Content" ObjectID="_1757444831" r:id="rId97"/>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55pt;height:21.6pt" o:ole="">
            <v:imagedata r:id="rId98" o:title=""/>
          </v:shape>
          <o:OLEObject Type="Embed" ProgID="Equation.3" ShapeID="_x0000_i1072" DrawAspect="Content" ObjectID="_1757444832" r:id="rId99"/>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55pt;height:21.6pt" o:ole="">
            <v:imagedata r:id="rId100" o:title=""/>
          </v:shape>
          <o:OLEObject Type="Embed" ProgID="Equation.3" ShapeID="_x0000_i1073" DrawAspect="Content" ObjectID="_1757444833" r:id="rId101"/>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3.6pt;height:45.4pt" o:ole="">
            <v:imagedata r:id="rId102" o:title=""/>
          </v:shape>
          <o:OLEObject Type="Embed" ProgID="Equation.3" ShapeID="_x0000_i1074" DrawAspect="Content" ObjectID="_1757444834" r:id="rId103"/>
        </w:object>
      </w:r>
    </w:p>
    <w:p w14:paraId="75253197" w14:textId="77777777" w:rsidR="00D62336" w:rsidRDefault="00063062">
      <w:pPr>
        <w:ind w:left="720"/>
        <w:rPr>
          <w:sz w:val="18"/>
        </w:rPr>
      </w:pPr>
      <w:r>
        <w:rPr>
          <w:position w:val="-24"/>
          <w:sz w:val="18"/>
        </w:rPr>
        <w:object w:dxaOrig="1960" w:dyaOrig="920" w14:anchorId="798652F9">
          <v:shape id="_x0000_i1075" type="#_x0000_t75" style="width:98.6pt;height:45.4pt" o:ole="">
            <v:imagedata r:id="rId104" o:title=""/>
          </v:shape>
          <o:OLEObject Type="Embed" ProgID="Equation.3" ShapeID="_x0000_i1075" DrawAspect="Content" ObjectID="_1757444835" r:id="rId105"/>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6" type="#_x0000_t75" style="width:11.65pt;height:16.6pt" o:ole="">
            <v:imagedata r:id="rId106" o:title=""/>
          </v:shape>
          <o:OLEObject Type="Embed" ProgID="Equation.3" ShapeID="_x0000_i1076" DrawAspect="Content" ObjectID="_1757444836" r:id="rId107"/>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5pt;height:16.6pt" o:ole="">
            <v:imagedata r:id="rId108" o:title=""/>
          </v:shape>
          <o:OLEObject Type="Embed" ProgID="Equation.3" ShapeID="_x0000_i1077" DrawAspect="Content" ObjectID="_1757444837" r:id="rId109"/>
        </w:object>
      </w:r>
      <w:r>
        <w:t xml:space="preserve"> and </w:t>
      </w:r>
      <w:r>
        <w:rPr>
          <w:position w:val="-10"/>
        </w:rPr>
        <w:object w:dxaOrig="620" w:dyaOrig="320" w14:anchorId="3C0B6D49">
          <v:shape id="_x0000_i1078" type="#_x0000_t75" style="width:30.45pt;height:16.6pt" o:ole="">
            <v:imagedata r:id="rId110" o:title=""/>
          </v:shape>
          <o:OLEObject Type="Embed" ProgID="Equation.3" ShapeID="_x0000_i1078" DrawAspect="Content" ObjectID="_1757444838" r:id="rId111"/>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5pt;height:16.6pt" o:ole="">
            <v:imagedata r:id="rId108" o:title=""/>
          </v:shape>
          <o:OLEObject Type="Embed" ProgID="Equation.3" ShapeID="_x0000_i1079" DrawAspect="Content" ObjectID="_1757444839" r:id="rId112"/>
        </w:object>
      </w:r>
      <w:r>
        <w:t xml:space="preserve"> and </w:t>
      </w:r>
      <w:r>
        <w:rPr>
          <w:position w:val="-10"/>
        </w:rPr>
        <w:object w:dxaOrig="620" w:dyaOrig="320" w14:anchorId="62159320">
          <v:shape id="_x0000_i1080" type="#_x0000_t75" style="width:30.45pt;height:16.6pt" o:ole="">
            <v:imagedata r:id="rId110" o:title=""/>
          </v:shape>
          <o:OLEObject Type="Embed" ProgID="Equation.3" ShapeID="_x0000_i1080" DrawAspect="Content" ObjectID="_1757444840" r:id="rId113"/>
        </w:object>
      </w:r>
      <w:r>
        <w:t xml:space="preserve"> to compute coefficients </w:t>
      </w:r>
      <w:r>
        <w:rPr>
          <w:position w:val="-10"/>
        </w:rPr>
        <w:object w:dxaOrig="620" w:dyaOrig="320" w14:anchorId="70BA2CFB">
          <v:shape id="_x0000_i1081" type="#_x0000_t75" style="width:30.45pt;height:16.6pt" o:ole="">
            <v:imagedata r:id="rId114" o:title=""/>
          </v:shape>
          <o:OLEObject Type="Embed" ProgID="Equation.3" ShapeID="_x0000_i1081" DrawAspect="Content" ObjectID="_1757444841" r:id="rId115"/>
        </w:object>
      </w:r>
      <w:r>
        <w:t xml:space="preserve">, </w:t>
      </w:r>
      <w:r>
        <w:rPr>
          <w:position w:val="-10"/>
        </w:rPr>
        <w:object w:dxaOrig="620" w:dyaOrig="320" w14:anchorId="315C8AC7">
          <v:shape id="_x0000_i1082" type="#_x0000_t75" style="width:30.45pt;height:16.6pt" o:ole="">
            <v:imagedata r:id="rId116" o:title=""/>
          </v:shape>
          <o:OLEObject Type="Embed" ProgID="Equation.3" ShapeID="_x0000_i1082" DrawAspect="Content" ObjectID="_1757444842" r:id="rId117"/>
        </w:object>
      </w:r>
      <w:r>
        <w:t xml:space="preserve"> for each subcarrier.</w:t>
      </w:r>
    </w:p>
    <w:bookmarkStart w:id="3849" w:name="_MON_1417454025"/>
    <w:bookmarkEnd w:id="3849"/>
    <w:bookmarkStart w:id="3850" w:name="_MON_1354977729"/>
    <w:bookmarkEnd w:id="3850"/>
    <w:p w14:paraId="6E0FFED7" w14:textId="77777777" w:rsidR="00D62336" w:rsidRDefault="00063062">
      <w:pPr>
        <w:pStyle w:val="TH"/>
      </w:pPr>
      <w:r>
        <w:object w:dxaOrig="6700" w:dyaOrig="5240" w14:anchorId="2C1E3893">
          <v:shape id="_x0000_i1083" type="#_x0000_t75" style="width:335.1pt;height:261.4pt" o:ole="">
            <v:imagedata r:id="rId118" o:title=""/>
          </v:shape>
          <o:OLEObject Type="Embed" ProgID="Word.Picture.8" ShapeID="_x0000_i1083" DrawAspect="Content" ObjectID="_1757444843" r:id="rId119"/>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3851" w:name="_Toc9848"/>
      <w:bookmarkStart w:id="3852" w:name="_Toc45825667"/>
      <w:bookmarkStart w:id="3853" w:name="_Toc20997954"/>
      <w:bookmarkStart w:id="3854" w:name="_Toc45826171"/>
      <w:bookmarkStart w:id="3855" w:name="_Toc37163103"/>
      <w:bookmarkStart w:id="3856" w:name="_Toc75173549"/>
      <w:bookmarkStart w:id="3857" w:name="_Toc29478633"/>
      <w:bookmarkStart w:id="3858" w:name="_Toc82894166"/>
      <w:bookmarkStart w:id="3859" w:name="_Toc66869574"/>
      <w:bookmarkStart w:id="3860" w:name="_Toc35933231"/>
      <w:bookmarkStart w:id="3861" w:name="_Toc98574838"/>
      <w:bookmarkStart w:id="3862" w:name="_Toc45825919"/>
      <w:bookmarkStart w:id="3863" w:name="_Toc45826423"/>
      <w:bookmarkStart w:id="3864" w:name="_Toc37173431"/>
      <w:bookmarkStart w:id="3865" w:name="_Toc52466589"/>
      <w:bookmarkStart w:id="3866" w:name="_Toc44754239"/>
      <w:bookmarkStart w:id="3867" w:name="_Toc35935519"/>
      <w:bookmarkStart w:id="3868" w:name="_Toc37173683"/>
      <w:bookmarkStart w:id="3869" w:name="_Toc66872392"/>
      <w:bookmarkStart w:id="3870" w:name="_Toc76497365"/>
      <w:bookmarkStart w:id="3871" w:name="_Toc89684697"/>
      <w:bookmarkStart w:id="3872" w:name="_Toc121933107"/>
      <w:bookmarkStart w:id="3873" w:name="_Toc121908821"/>
      <w:bookmarkStart w:id="3874" w:name="_Toc124186616"/>
      <w:bookmarkStart w:id="3875" w:name="_Toc137240803"/>
      <w:bookmarkStart w:id="3876" w:name="_Toc137244906"/>
      <w:bookmarkStart w:id="3877" w:name="_Toc138894120"/>
      <w:bookmarkStart w:id="3878" w:name="_Toc138894352"/>
      <w:bookmarkStart w:id="3879" w:name="_Toc145036745"/>
      <w:r>
        <w:rPr>
          <w:rFonts w:hint="eastAsia"/>
          <w:lang w:val="en-US" w:eastAsia="zh-CN"/>
        </w:rPr>
        <w:t>B</w:t>
      </w:r>
      <w:r>
        <w:t>.7</w:t>
      </w:r>
      <w:r>
        <w:tab/>
        <w:t>Averaged EVM</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5pt;height:56.5pt" o:ole="">
            <v:imagedata r:id="rId120" o:title=""/>
          </v:shape>
          <o:OLEObject Type="Embed" ProgID="Equation.3" ShapeID="_x0000_i1084" DrawAspect="Content" ObjectID="_1757444844" r:id="rId121"/>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1.5pt;height:20.5pt" o:ole="">
            <v:imagedata r:id="rId122" o:title=""/>
          </v:shape>
          <o:OLEObject Type="Embed" ProgID="Equation.3" ShapeID="_x0000_i1085" DrawAspect="Content" ObjectID="_1757444845" r:id="rId123"/>
        </w:object>
      </w:r>
      <w:r>
        <w:rPr>
          <w:vertAlign w:val="subscript"/>
        </w:rPr>
        <w:t xml:space="preserve"> </w:t>
      </w:r>
      <w:r>
        <w:t xml:space="preserve"> is calculated using </w:t>
      </w:r>
      <w:r>
        <w:rPr>
          <w:position w:val="-12"/>
        </w:rPr>
        <w:object w:dxaOrig="920" w:dyaOrig="420" w14:anchorId="1F128941">
          <v:shape id="_x0000_i1086" type="#_x0000_t75" style="width:46.5pt;height:20.5pt" o:ole="">
            <v:imagedata r:id="rId124" o:title=""/>
          </v:shape>
          <o:OLEObject Type="Embed" ProgID="Equation.3" ShapeID="_x0000_i1086" DrawAspect="Content" ObjectID="_1757444846" r:id="rId125"/>
        </w:object>
      </w:r>
      <w:r>
        <w:t xml:space="preserve">in the expressions above and </w:t>
      </w:r>
      <w:r>
        <w:rPr>
          <w:rFonts w:eastAsia="×–¾’©‘Ì"/>
          <w:position w:val="-10"/>
        </w:rPr>
        <w:object w:dxaOrig="1120" w:dyaOrig="420" w14:anchorId="25283724">
          <v:shape id="_x0000_i1087" type="#_x0000_t75" style="width:56.5pt;height:20.5pt" o:ole="">
            <v:imagedata r:id="rId126" o:title=""/>
          </v:shape>
          <o:OLEObject Type="Embed" ProgID="Equation.3" ShapeID="_x0000_i1087" DrawAspect="Content" ObjectID="_1757444847" r:id="rId127"/>
        </w:object>
      </w:r>
      <w:r>
        <w:t xml:space="preserve">is calculated using </w:t>
      </w:r>
      <w:r>
        <w:rPr>
          <w:position w:val="-12"/>
        </w:rPr>
        <w:object w:dxaOrig="920" w:dyaOrig="420" w14:anchorId="12D82038">
          <v:shape id="_x0000_i1088" type="#_x0000_t75" style="width:46.5pt;height:20.5pt" o:ole="">
            <v:imagedata r:id="rId128" o:title=""/>
          </v:shape>
          <o:OLEObject Type="Embed" ProgID="Equation.3" ShapeID="_x0000_i1088" DrawAspect="Content" ObjectID="_1757444848" r:id="rId129"/>
        </w:object>
      </w:r>
      <w:r>
        <w:t xml:space="preserve"> in the </w:t>
      </w:r>
      <w:r>
        <w:rPr>
          <w:position w:val="-14"/>
        </w:rPr>
        <w:object w:dxaOrig="920" w:dyaOrig="420" w14:anchorId="0858CA68">
          <v:shape id="_x0000_i1089" type="#_x0000_t75" style="width:46.5pt;height:20.5pt" o:ole="">
            <v:imagedata r:id="rId130" o:title=""/>
          </v:shape>
          <o:OLEObject Type="Embed" ProgID="Equation.3" ShapeID="_x0000_i1089" DrawAspect="Content" ObjectID="_1757444849" r:id="rId131"/>
        </w:object>
      </w:r>
      <w:r>
        <w:t xml:space="preserve"> calculation.</w:t>
      </w:r>
    </w:p>
    <w:p w14:paraId="71AF6EAB" w14:textId="77777777" w:rsidR="00D62336" w:rsidRDefault="00063062">
      <w:r>
        <w:t>Thus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1.05pt;height:20.5pt" o:ole="">
            <v:imagedata r:id="rId132" o:title=""/>
          </v:shape>
          <o:OLEObject Type="Embed" ProgID="Equation.3" ShapeID="_x0000_i1090" DrawAspect="Content" ObjectID="_1757444850" r:id="rId133"/>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5pt;height:20.5pt" o:ole="">
            <v:imagedata r:id="rId134" o:title=""/>
          </v:shape>
          <o:OLEObject Type="Embed" ProgID="Equation.3" ShapeID="_x0000_i1091" DrawAspect="Content" ObjectID="_1757444851" r:id="rId135"/>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3.95pt;height:40.45pt" o:ole="">
            <v:imagedata r:id="rId136" o:title=""/>
          </v:shape>
          <o:OLEObject Type="Embed" ProgID="Equation.3" ShapeID="_x0000_i1092" DrawAspect="Content" ObjectID="_1757444852" r:id="rId137"/>
        </w:object>
      </w:r>
      <w:r>
        <w:rPr>
          <w:rFonts w:eastAsia="×–¾’©‘Ì"/>
        </w:rPr>
        <w:t xml:space="preserve">, </w:t>
      </w:r>
      <w:r>
        <w:rPr>
          <w:position w:val="-32"/>
        </w:rPr>
        <w:object w:dxaOrig="1440" w:dyaOrig="720" w14:anchorId="21C882A8">
          <v:shape id="_x0000_i1093" type="#_x0000_t75" style="width:1in;height:36.55pt" o:ole="">
            <v:imagedata r:id="rId138" o:title=""/>
          </v:shape>
          <o:OLEObject Type="Embed" ProgID="Equation.3" ShapeID="_x0000_i1093" DrawAspect="Content" ObjectID="_1757444853" r:id="rId139"/>
        </w:object>
      </w:r>
    </w:p>
    <w:p w14:paraId="14CE70DD" w14:textId="77777777" w:rsidR="00D62336" w:rsidRDefault="00D62336" w:rsidP="003A51AC"/>
    <w:p w14:paraId="570DBC05" w14:textId="77777777" w:rsidR="00D62336" w:rsidRDefault="00063062" w:rsidP="00787258">
      <w:pPr>
        <w:pStyle w:val="Heading8"/>
        <w:rPr>
          <w:lang w:eastAsia="en-CA"/>
        </w:rPr>
      </w:pPr>
      <w:bookmarkStart w:id="3880" w:name="_Toc106177153"/>
      <w:bookmarkStart w:id="3881" w:name="_Toc104311139"/>
      <w:bookmarkStart w:id="3882" w:name="_Toc106126840"/>
      <w:bookmarkStart w:id="3883" w:name="_Toc121933108"/>
      <w:bookmarkStart w:id="3884" w:name="_Toc121908822"/>
      <w:bookmarkStart w:id="3885" w:name="_Toc124186617"/>
      <w:bookmarkStart w:id="3886" w:name="_Toc137240804"/>
      <w:bookmarkStart w:id="3887" w:name="_Toc137244907"/>
      <w:bookmarkStart w:id="3888" w:name="_Toc138894121"/>
      <w:bookmarkStart w:id="3889" w:name="_Toc138894353"/>
      <w:bookmarkStart w:id="3890" w:name="_Toc145036746"/>
      <w:r>
        <w:rPr>
          <w:rFonts w:eastAsia="DengXian"/>
        </w:rPr>
        <w:t>Annex C (normative):</w:t>
      </w:r>
      <w:r>
        <w:rPr>
          <w:rFonts w:eastAsia="DengXian"/>
        </w:rPr>
        <w:br/>
      </w:r>
      <w:r>
        <w:t>Characteristics of the interfering signals</w:t>
      </w:r>
      <w:bookmarkEnd w:id="3880"/>
      <w:bookmarkEnd w:id="3881"/>
      <w:bookmarkEnd w:id="3882"/>
      <w:bookmarkEnd w:id="3883"/>
      <w:bookmarkEnd w:id="3884"/>
      <w:bookmarkEnd w:id="3885"/>
      <w:bookmarkEnd w:id="3886"/>
      <w:bookmarkEnd w:id="3887"/>
      <w:bookmarkEnd w:id="3888"/>
      <w:bookmarkEnd w:id="3889"/>
      <w:bookmarkEnd w:id="3890"/>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3891" w:name="_Toc137240805"/>
      <w:bookmarkStart w:id="3892" w:name="_Toc137244908"/>
      <w:bookmarkStart w:id="3893" w:name="_Toc138894122"/>
      <w:bookmarkStart w:id="3894" w:name="_Toc138894354"/>
      <w:bookmarkStart w:id="3895" w:name="_Toc145036747"/>
      <w:r w:rsidRPr="00EE753F">
        <w:rPr>
          <w:lang w:val="en-US"/>
        </w:rPr>
        <w:lastRenderedPageBreak/>
        <w:t xml:space="preserve">Annex </w:t>
      </w:r>
      <w:r>
        <w:rPr>
          <w:lang w:val="en-US"/>
        </w:rPr>
        <w:t>D</w:t>
      </w:r>
      <w:r w:rsidRPr="00EE753F">
        <w:rPr>
          <w:lang w:val="en-US"/>
        </w:rPr>
        <w:t xml:space="preserve"> (Normative): </w:t>
      </w:r>
      <w:r w:rsidRPr="00EE753F">
        <w:rPr>
          <w:lang w:val="en-US"/>
        </w:rPr>
        <w:br/>
        <w:t>Propagation condition</w:t>
      </w:r>
      <w:bookmarkEnd w:id="3891"/>
      <w:bookmarkEnd w:id="3892"/>
      <w:bookmarkEnd w:id="3893"/>
      <w:bookmarkEnd w:id="3894"/>
      <w:bookmarkEnd w:id="3895"/>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3896" w:name="_Toc137240806"/>
      <w:bookmarkStart w:id="3897" w:name="_Toc137244909"/>
      <w:bookmarkStart w:id="3898" w:name="_Toc138894123"/>
      <w:bookmarkStart w:id="3899" w:name="_Toc138894355"/>
      <w:bookmarkStart w:id="3900" w:name="_Toc145036748"/>
      <w:r>
        <w:rPr>
          <w:lang w:val="en-US"/>
        </w:rPr>
        <w:t>D</w:t>
      </w:r>
      <w:r w:rsidRPr="00EE753F">
        <w:rPr>
          <w:lang w:val="en-US"/>
        </w:rPr>
        <w:t>.1</w:t>
      </w:r>
      <w:r w:rsidRPr="00EE753F">
        <w:rPr>
          <w:lang w:val="en-US"/>
        </w:rPr>
        <w:tab/>
        <w:t>Static propagation condition</w:t>
      </w:r>
      <w:bookmarkEnd w:id="3896"/>
      <w:bookmarkEnd w:id="3897"/>
      <w:bookmarkEnd w:id="3898"/>
      <w:bookmarkEnd w:id="3899"/>
      <w:bookmarkEnd w:id="3900"/>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3901" w:name="_Toc137240807"/>
      <w:bookmarkStart w:id="3902" w:name="_Toc137244910"/>
      <w:bookmarkStart w:id="3903" w:name="_Toc138894124"/>
      <w:bookmarkStart w:id="3904" w:name="_Toc138894356"/>
      <w:bookmarkStart w:id="3905" w:name="_Toc145036749"/>
      <w:r>
        <w:rPr>
          <w:lang w:val="en-US"/>
        </w:rPr>
        <w:t>D</w:t>
      </w:r>
      <w:r w:rsidRPr="00EE753F">
        <w:rPr>
          <w:lang w:val="en-US"/>
        </w:rPr>
        <w:t>.2</w:t>
      </w:r>
      <w:r w:rsidRPr="00EE753F">
        <w:rPr>
          <w:lang w:val="en-US"/>
        </w:rPr>
        <w:tab/>
        <w:t>Multi-path fading propagation conditions</w:t>
      </w:r>
      <w:bookmarkEnd w:id="3901"/>
      <w:bookmarkEnd w:id="3902"/>
      <w:bookmarkEnd w:id="3903"/>
      <w:bookmarkEnd w:id="3904"/>
      <w:bookmarkEnd w:id="3905"/>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3906" w:name="_Toc21127840"/>
      <w:bookmarkStart w:id="3907" w:name="_Toc29812049"/>
      <w:bookmarkStart w:id="3908" w:name="_Toc36817601"/>
      <w:bookmarkStart w:id="3909" w:name="_Toc37260525"/>
      <w:bookmarkStart w:id="3910" w:name="_Toc37267913"/>
      <w:bookmarkStart w:id="3911" w:name="_Toc44712520"/>
      <w:bookmarkStart w:id="3912" w:name="_Toc45893832"/>
      <w:bookmarkStart w:id="3913" w:name="_Toc53178538"/>
      <w:bookmarkStart w:id="3914" w:name="_Toc53178989"/>
      <w:bookmarkStart w:id="3915" w:name="_Toc61179237"/>
      <w:bookmarkStart w:id="3916" w:name="_Toc61179707"/>
      <w:bookmarkStart w:id="3917" w:name="_Toc67917009"/>
      <w:bookmarkStart w:id="3918" w:name="_Toc74663630"/>
      <w:bookmarkStart w:id="3919" w:name="_Toc82622173"/>
      <w:bookmarkStart w:id="3920" w:name="_Toc90423020"/>
      <w:bookmarkStart w:id="3921" w:name="_Toc106783224"/>
      <w:bookmarkStart w:id="3922" w:name="_Toc107312116"/>
      <w:bookmarkStart w:id="3923" w:name="_Toc107419700"/>
      <w:bookmarkStart w:id="3924" w:name="_Toc107475337"/>
      <w:bookmarkStart w:id="3925" w:name="_Toc114255930"/>
      <w:bookmarkStart w:id="3926" w:name="_Toc115186610"/>
      <w:bookmarkStart w:id="3927" w:name="_Toc123044339"/>
      <w:bookmarkStart w:id="3928" w:name="_Toc124157978"/>
      <w:bookmarkStart w:id="3929" w:name="_Toc124259901"/>
      <w:bookmarkStart w:id="3930" w:name="_Toc137240808"/>
      <w:bookmarkStart w:id="3931" w:name="_Toc137244911"/>
      <w:bookmarkStart w:id="3932" w:name="_Toc138894125"/>
      <w:bookmarkStart w:id="3933" w:name="_Toc138894357"/>
      <w:bookmarkStart w:id="3934" w:name="_Toc145036750"/>
      <w:r>
        <w:rPr>
          <w:lang w:val="en-US" w:eastAsia="zh-CN"/>
        </w:rPr>
        <w:t>D</w:t>
      </w:r>
      <w:r w:rsidRPr="00EE753F">
        <w:rPr>
          <w:lang w:val="en-US" w:eastAsia="zh-CN"/>
        </w:rPr>
        <w:t>.2.1</w:t>
      </w:r>
      <w:r w:rsidRPr="00EE753F">
        <w:rPr>
          <w:lang w:val="en-US" w:eastAsia="zh-CN"/>
        </w:rPr>
        <w:tab/>
        <w:t>Delay profiles</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3935" w:name="_Toc21127841"/>
      <w:bookmarkStart w:id="3936" w:name="_Toc29812050"/>
      <w:bookmarkStart w:id="3937" w:name="_Toc36817602"/>
      <w:bookmarkStart w:id="3938" w:name="_Toc37260526"/>
      <w:bookmarkStart w:id="3939" w:name="_Toc37267914"/>
      <w:bookmarkStart w:id="3940" w:name="_Toc44712521"/>
      <w:bookmarkStart w:id="3941" w:name="_Toc45893833"/>
      <w:bookmarkStart w:id="3942" w:name="_Toc53178539"/>
      <w:bookmarkStart w:id="3943" w:name="_Toc53178990"/>
      <w:bookmarkStart w:id="3944" w:name="_Toc61179238"/>
      <w:bookmarkStart w:id="3945" w:name="_Toc61179708"/>
      <w:bookmarkStart w:id="3946" w:name="_Toc67917010"/>
      <w:bookmarkStart w:id="3947" w:name="_Toc74663631"/>
      <w:bookmarkStart w:id="3948" w:name="_Toc82622174"/>
      <w:bookmarkStart w:id="3949" w:name="_Toc90423021"/>
      <w:bookmarkStart w:id="3950" w:name="_Toc106783225"/>
      <w:bookmarkStart w:id="3951" w:name="_Toc107312117"/>
      <w:bookmarkStart w:id="3952" w:name="_Toc107419701"/>
      <w:bookmarkStart w:id="3953" w:name="_Toc107475338"/>
      <w:bookmarkStart w:id="3954" w:name="_Toc114255931"/>
      <w:bookmarkStart w:id="3955" w:name="_Toc115186611"/>
      <w:bookmarkStart w:id="3956" w:name="_Toc123044340"/>
      <w:bookmarkStart w:id="3957" w:name="_Toc124157979"/>
      <w:bookmarkStart w:id="3958" w:name="_Toc124259902"/>
      <w:bookmarkStart w:id="3959" w:name="_Toc137240809"/>
      <w:bookmarkStart w:id="3960" w:name="_Toc137244912"/>
      <w:bookmarkStart w:id="3961" w:name="_Toc138894126"/>
      <w:bookmarkStart w:id="3962" w:name="_Toc138894358"/>
      <w:bookmarkStart w:id="3963" w:name="_Toc145036751"/>
      <w:r>
        <w:rPr>
          <w:lang w:val="en-US" w:eastAsia="zh-CN"/>
        </w:rPr>
        <w:t>D</w:t>
      </w:r>
      <w:r w:rsidRPr="00EE753F">
        <w:rPr>
          <w:lang w:val="en-US" w:eastAsia="zh-CN"/>
        </w:rPr>
        <w:t>.2.1.1</w:t>
      </w:r>
      <w:r w:rsidRPr="00EE753F">
        <w:rPr>
          <w:lang w:val="en-US" w:eastAsia="zh-CN"/>
        </w:rPr>
        <w:tab/>
        <w:t>Delay profiles</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trPr>
        <w:tc>
          <w:tcPr>
            <w:tcW w:w="3303" w:type="dxa"/>
          </w:tcPr>
          <w:p w14:paraId="0FBD9CE9" w14:textId="77777777" w:rsidR="00C3555E" w:rsidRPr="00EE753F" w:rsidRDefault="00C3555E" w:rsidP="00D27C8A">
            <w:pPr>
              <w:pStyle w:val="TAH"/>
              <w:rPr>
                <w:lang w:val="en-US"/>
              </w:rPr>
            </w:pPr>
            <w:r w:rsidRPr="00EE753F">
              <w:rPr>
                <w:lang w:val="en-US"/>
              </w:rPr>
              <w:t>Model</w:t>
            </w:r>
          </w:p>
        </w:tc>
        <w:tc>
          <w:tcPr>
            <w:tcW w:w="1464" w:type="dxa"/>
          </w:tcPr>
          <w:p w14:paraId="783955CE" w14:textId="77777777" w:rsidR="00C3555E" w:rsidRPr="00EE753F" w:rsidRDefault="00C3555E" w:rsidP="00D27C8A">
            <w:pPr>
              <w:pStyle w:val="TAH"/>
              <w:rPr>
                <w:lang w:val="en-US"/>
              </w:rPr>
            </w:pPr>
            <w:r w:rsidRPr="00EE753F">
              <w:rPr>
                <w:lang w:val="en-US"/>
              </w:rPr>
              <w:t xml:space="preserve">Number of </w:t>
            </w:r>
            <w:r w:rsidRPr="00EE753F">
              <w:rPr>
                <w:lang w:val="en-US"/>
              </w:rPr>
              <w:br/>
              <w:t>channel taps</w:t>
            </w:r>
          </w:p>
        </w:tc>
        <w:tc>
          <w:tcPr>
            <w:tcW w:w="1440" w:type="dxa"/>
          </w:tcPr>
          <w:p w14:paraId="4A9DC4C2" w14:textId="77777777" w:rsidR="00C3555E" w:rsidRPr="00EE753F" w:rsidRDefault="00C3555E" w:rsidP="00D27C8A">
            <w:pPr>
              <w:pStyle w:val="TAH"/>
              <w:rPr>
                <w:lang w:val="en-US"/>
              </w:rPr>
            </w:pPr>
            <w:r w:rsidRPr="00EE753F">
              <w:rPr>
                <w:lang w:val="en-US"/>
              </w:rPr>
              <w:t>Delay spread</w:t>
            </w:r>
          </w:p>
          <w:p w14:paraId="2192294F" w14:textId="77777777" w:rsidR="00C3555E" w:rsidRPr="00EE753F" w:rsidRDefault="00C3555E" w:rsidP="00D27C8A">
            <w:pPr>
              <w:pStyle w:val="TAH"/>
              <w:rPr>
                <w:lang w:val="en-US"/>
              </w:rPr>
            </w:pPr>
            <w:r w:rsidRPr="00EE753F">
              <w:rPr>
                <w:lang w:val="en-US"/>
              </w:rPr>
              <w:t>(r.m.s.)</w:t>
            </w:r>
          </w:p>
        </w:tc>
        <w:tc>
          <w:tcPr>
            <w:tcW w:w="1862" w:type="dxa"/>
          </w:tcPr>
          <w:p w14:paraId="7F478593" w14:textId="77777777" w:rsidR="00C3555E" w:rsidRPr="00EE753F" w:rsidRDefault="00C3555E" w:rsidP="00D27C8A">
            <w:pPr>
              <w:pStyle w:val="TAH"/>
              <w:rPr>
                <w:lang w:val="en-US"/>
              </w:rPr>
            </w:pPr>
            <w:r w:rsidRPr="00EE753F">
              <w:rPr>
                <w:lang w:val="en-US"/>
              </w:rPr>
              <w:t>Maximum excess tap delay (span)</w:t>
            </w:r>
          </w:p>
        </w:tc>
        <w:tc>
          <w:tcPr>
            <w:tcW w:w="1862" w:type="dxa"/>
          </w:tcPr>
          <w:p w14:paraId="75DC5C59" w14:textId="77777777" w:rsidR="00C3555E" w:rsidRPr="00EE753F" w:rsidRDefault="00C3555E" w:rsidP="00D27C8A">
            <w:pPr>
              <w:pStyle w:val="TAH"/>
              <w:rPr>
                <w:lang w:val="en-US"/>
              </w:rPr>
            </w:pPr>
            <w:r w:rsidRPr="00EE753F">
              <w:rPr>
                <w:lang w:val="en-US"/>
              </w:rPr>
              <w:t>Delay resolution</w:t>
            </w:r>
          </w:p>
        </w:tc>
      </w:tr>
      <w:tr w:rsidR="00C3555E" w:rsidRPr="00EE753F" w14:paraId="11661057" w14:textId="77777777" w:rsidTr="00D27C8A">
        <w:trPr>
          <w:cantSplit/>
          <w:jc w:val="center"/>
        </w:trPr>
        <w:tc>
          <w:tcPr>
            <w:tcW w:w="3303" w:type="dxa"/>
          </w:tcPr>
          <w:p w14:paraId="39A91C0D" w14:textId="77777777" w:rsidR="00C3555E" w:rsidRPr="00EE753F" w:rsidRDefault="00C3555E" w:rsidP="00D27C8A">
            <w:pPr>
              <w:pStyle w:val="TAC"/>
              <w:rPr>
                <w:lang w:val="en-US" w:eastAsia="zh-CN"/>
              </w:rPr>
            </w:pPr>
            <w:r w:rsidRPr="00EE753F">
              <w:rPr>
                <w:lang w:val="en-US" w:eastAsia="zh-CN"/>
              </w:rPr>
              <w:t>NTN-TDLA100</w:t>
            </w:r>
          </w:p>
        </w:tc>
        <w:tc>
          <w:tcPr>
            <w:tcW w:w="1464" w:type="dxa"/>
          </w:tcPr>
          <w:p w14:paraId="27A60287" w14:textId="77777777" w:rsidR="00C3555E" w:rsidRPr="00EE753F" w:rsidRDefault="00C3555E" w:rsidP="00D27C8A">
            <w:pPr>
              <w:pStyle w:val="TAC"/>
              <w:rPr>
                <w:lang w:val="en-US" w:eastAsia="zh-CN"/>
              </w:rPr>
            </w:pPr>
            <w:r w:rsidRPr="00EE753F">
              <w:rPr>
                <w:lang w:val="en-US" w:eastAsia="zh-CN"/>
              </w:rPr>
              <w:t>3</w:t>
            </w:r>
          </w:p>
        </w:tc>
        <w:tc>
          <w:tcPr>
            <w:tcW w:w="1440" w:type="dxa"/>
          </w:tcPr>
          <w:p w14:paraId="26BBCCC9" w14:textId="77777777" w:rsidR="00C3555E" w:rsidRPr="00EE753F" w:rsidRDefault="00C3555E" w:rsidP="00D27C8A">
            <w:pPr>
              <w:pStyle w:val="TAC"/>
              <w:rPr>
                <w:lang w:val="en-US" w:eastAsia="zh-CN"/>
              </w:rPr>
            </w:pPr>
            <w:r w:rsidRPr="00EE753F">
              <w:rPr>
                <w:lang w:val="en-US" w:eastAsia="zh-CN"/>
              </w:rPr>
              <w:t>100 ns</w:t>
            </w:r>
          </w:p>
        </w:tc>
        <w:tc>
          <w:tcPr>
            <w:tcW w:w="1862" w:type="dxa"/>
          </w:tcPr>
          <w:p w14:paraId="0DAC0966" w14:textId="77777777" w:rsidR="00C3555E" w:rsidRPr="00EE753F" w:rsidRDefault="00C3555E" w:rsidP="00D27C8A">
            <w:pPr>
              <w:pStyle w:val="TAC"/>
              <w:rPr>
                <w:lang w:val="en-US" w:eastAsia="zh-CN"/>
              </w:rPr>
            </w:pPr>
            <w:r w:rsidRPr="00EE753F">
              <w:rPr>
                <w:lang w:val="en-US" w:eastAsia="zh-CN"/>
              </w:rPr>
              <w:t>285</w:t>
            </w:r>
          </w:p>
        </w:tc>
        <w:tc>
          <w:tcPr>
            <w:tcW w:w="1862" w:type="dxa"/>
          </w:tcPr>
          <w:p w14:paraId="1BF14162" w14:textId="77777777" w:rsidR="00C3555E" w:rsidRPr="00EE753F" w:rsidRDefault="00C3555E" w:rsidP="00D27C8A">
            <w:pPr>
              <w:pStyle w:val="TAC"/>
              <w:rPr>
                <w:lang w:val="en-US" w:eastAsia="zh-CN"/>
              </w:rPr>
            </w:pPr>
            <w:r w:rsidRPr="00EE753F">
              <w:rPr>
                <w:lang w:val="en-US" w:eastAsia="zh-CN"/>
              </w:rPr>
              <w:t>5ns</w:t>
            </w:r>
          </w:p>
        </w:tc>
      </w:tr>
      <w:tr w:rsidR="00C3555E" w:rsidRPr="00EE753F" w14:paraId="0DD42BB8" w14:textId="77777777" w:rsidTr="00D27C8A">
        <w:trPr>
          <w:cantSplit/>
          <w:jc w:val="center"/>
        </w:trPr>
        <w:tc>
          <w:tcPr>
            <w:tcW w:w="3303" w:type="dxa"/>
          </w:tcPr>
          <w:p w14:paraId="138D94E0" w14:textId="77777777" w:rsidR="00C3555E" w:rsidRPr="00EE753F" w:rsidRDefault="00C3555E" w:rsidP="00D27C8A">
            <w:pPr>
              <w:pStyle w:val="TAC"/>
              <w:rPr>
                <w:lang w:val="en-US" w:eastAsia="zh-CN"/>
              </w:rPr>
            </w:pPr>
            <w:r w:rsidRPr="00EE753F">
              <w:rPr>
                <w:lang w:val="en-US" w:eastAsia="zh-CN"/>
              </w:rPr>
              <w:t>NTN-TDLC5</w:t>
            </w:r>
          </w:p>
        </w:tc>
        <w:tc>
          <w:tcPr>
            <w:tcW w:w="1464" w:type="dxa"/>
          </w:tcPr>
          <w:p w14:paraId="399522DA" w14:textId="77777777" w:rsidR="00C3555E" w:rsidRPr="00EE753F" w:rsidRDefault="00C3555E" w:rsidP="00D27C8A">
            <w:pPr>
              <w:pStyle w:val="TAC"/>
              <w:rPr>
                <w:lang w:val="en-US" w:eastAsia="zh-CN"/>
              </w:rPr>
            </w:pPr>
            <w:r w:rsidRPr="00EE753F">
              <w:rPr>
                <w:lang w:val="en-US" w:eastAsia="zh-CN"/>
              </w:rPr>
              <w:t>2</w:t>
            </w:r>
          </w:p>
        </w:tc>
        <w:tc>
          <w:tcPr>
            <w:tcW w:w="1440" w:type="dxa"/>
          </w:tcPr>
          <w:p w14:paraId="2966D7FE" w14:textId="77777777" w:rsidR="00C3555E" w:rsidRPr="00EE753F" w:rsidRDefault="00C3555E" w:rsidP="00D27C8A">
            <w:pPr>
              <w:pStyle w:val="TAC"/>
              <w:rPr>
                <w:lang w:val="en-US" w:eastAsia="zh-CN"/>
              </w:rPr>
            </w:pPr>
            <w:r w:rsidRPr="00EE753F">
              <w:rPr>
                <w:lang w:val="en-US" w:eastAsia="zh-CN"/>
              </w:rPr>
              <w:t>5 ns</w:t>
            </w:r>
          </w:p>
        </w:tc>
        <w:tc>
          <w:tcPr>
            <w:tcW w:w="1862" w:type="dxa"/>
          </w:tcPr>
          <w:p w14:paraId="6978FA19" w14:textId="77777777" w:rsidR="00C3555E" w:rsidRPr="00EE753F" w:rsidRDefault="00C3555E" w:rsidP="00D27C8A">
            <w:pPr>
              <w:pStyle w:val="TAC"/>
              <w:rPr>
                <w:lang w:val="en-US" w:eastAsia="zh-CN"/>
              </w:rPr>
            </w:pPr>
            <w:r w:rsidRPr="00EE753F">
              <w:rPr>
                <w:lang w:val="en-US" w:eastAsia="zh-CN"/>
              </w:rPr>
              <w:t>60</w:t>
            </w:r>
          </w:p>
        </w:tc>
        <w:tc>
          <w:tcPr>
            <w:tcW w:w="1862" w:type="dxa"/>
          </w:tcPr>
          <w:p w14:paraId="611F6E37" w14:textId="77777777" w:rsidR="00C3555E" w:rsidRPr="00EE753F" w:rsidRDefault="00C3555E" w:rsidP="00D27C8A">
            <w:pPr>
              <w:pStyle w:val="TAC"/>
              <w:rPr>
                <w:lang w:val="en-US" w:eastAsia="zh-CN"/>
              </w:rPr>
            </w:pPr>
            <w:r w:rsidRPr="00EE753F">
              <w:rPr>
                <w:lang w:val="en-US" w:eastAsia="zh-CN"/>
              </w:rPr>
              <w:t>5ns</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3964" w:name="_Toc21127843"/>
      <w:bookmarkStart w:id="3965" w:name="_Toc29812052"/>
      <w:bookmarkStart w:id="3966" w:name="_Toc36817604"/>
      <w:bookmarkStart w:id="3967" w:name="_Toc37260528"/>
      <w:bookmarkStart w:id="3968" w:name="_Toc37267916"/>
      <w:bookmarkStart w:id="3969" w:name="_Toc44712523"/>
      <w:bookmarkStart w:id="3970" w:name="_Toc45893835"/>
      <w:bookmarkStart w:id="3971" w:name="_Toc53178541"/>
      <w:bookmarkStart w:id="3972" w:name="_Toc53178992"/>
      <w:bookmarkStart w:id="3973" w:name="_Toc61179240"/>
      <w:bookmarkStart w:id="3974" w:name="_Toc61179710"/>
      <w:bookmarkStart w:id="3975" w:name="_Toc67917012"/>
      <w:bookmarkStart w:id="3976" w:name="_Toc74663633"/>
      <w:bookmarkStart w:id="3977" w:name="_Toc82622176"/>
      <w:bookmarkStart w:id="3978" w:name="_Toc90423023"/>
      <w:bookmarkStart w:id="3979" w:name="_Toc106783227"/>
      <w:bookmarkStart w:id="3980" w:name="_Toc107312119"/>
      <w:bookmarkStart w:id="3981" w:name="_Toc107419703"/>
      <w:bookmarkStart w:id="3982" w:name="_Toc107475340"/>
      <w:bookmarkStart w:id="3983" w:name="_Toc114255933"/>
      <w:bookmarkStart w:id="3984" w:name="_Toc115186613"/>
      <w:bookmarkStart w:id="3985" w:name="_Toc123044341"/>
      <w:bookmarkStart w:id="3986" w:name="_Toc124157980"/>
      <w:bookmarkStart w:id="3987" w:name="_Toc124259903"/>
      <w:bookmarkStart w:id="3988" w:name="_Toc137240810"/>
      <w:bookmarkStart w:id="3989" w:name="_Toc137244913"/>
      <w:bookmarkStart w:id="3990" w:name="_Toc138894127"/>
      <w:bookmarkStart w:id="3991" w:name="_Toc138894359"/>
      <w:bookmarkStart w:id="3992" w:name="_Toc145036752"/>
      <w:r>
        <w:rPr>
          <w:lang w:val="en-US" w:eastAsia="zh-CN"/>
        </w:rPr>
        <w:t>D</w:t>
      </w:r>
      <w:r w:rsidRPr="00EE753F">
        <w:rPr>
          <w:lang w:val="en-US" w:eastAsia="zh-CN"/>
        </w:rPr>
        <w:t>.2.2</w:t>
      </w:r>
      <w:r w:rsidRPr="00EE753F">
        <w:rPr>
          <w:lang w:val="en-US" w:eastAsia="zh-CN"/>
        </w:rPr>
        <w:tab/>
        <w:t>Combinations of channel model parameters</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7ACAD24A" w14:textId="77777777" w:rsidR="00C3555E" w:rsidRPr="00EE753F" w:rsidRDefault="00C3555E" w:rsidP="00C3555E">
      <w:pPr>
        <w:rPr>
          <w:rFonts w:eastAsia="SimSun"/>
          <w:lang w:val="en-US"/>
        </w:rPr>
      </w:pPr>
      <w:r w:rsidRPr="00EE753F">
        <w:rPr>
          <w:rFonts w:eastAsia="SimSun"/>
          <w:lang w:val="en-US"/>
        </w:rPr>
        <w:t>The propagation conditions used for the performance measurements in multi-path fading environment are indicated as a combination of a channel model name and a maximum Doppler frequency, i.e., NTN-TDLA&lt;DS&gt;-&lt;Doppler&gt; or NTN-</w:t>
      </w:r>
      <w:r w:rsidRPr="00EE753F">
        <w:rPr>
          <w:rFonts w:eastAsia="SimSun"/>
          <w:lang w:val="en-US"/>
        </w:rPr>
        <w:lastRenderedPageBreak/>
        <w:t xml:space="preserve">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87B1238"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C3555E" w:rsidRPr="00EE753F" w14:paraId="29F45F0C" w14:textId="77777777" w:rsidTr="00D27C8A">
        <w:trPr>
          <w:cantSplit/>
          <w:jc w:val="center"/>
        </w:trPr>
        <w:tc>
          <w:tcPr>
            <w:tcW w:w="2449" w:type="dxa"/>
          </w:tcPr>
          <w:p w14:paraId="0476E6AF" w14:textId="77777777" w:rsidR="00C3555E" w:rsidRPr="00EE753F" w:rsidRDefault="00C3555E" w:rsidP="00D27C8A">
            <w:pPr>
              <w:pStyle w:val="TAH"/>
              <w:rPr>
                <w:lang w:val="en-US" w:eastAsia="ja-JP"/>
              </w:rPr>
            </w:pPr>
            <w:r w:rsidRPr="00EE753F">
              <w:rPr>
                <w:lang w:val="en-US" w:eastAsia="ja-JP"/>
              </w:rPr>
              <w:t>Combination name</w:t>
            </w:r>
          </w:p>
        </w:tc>
        <w:tc>
          <w:tcPr>
            <w:tcW w:w="2033" w:type="dxa"/>
            <w:shd w:val="clear" w:color="auto" w:fill="auto"/>
          </w:tcPr>
          <w:p w14:paraId="607C701C" w14:textId="77777777" w:rsidR="00C3555E" w:rsidRPr="00EE753F" w:rsidRDefault="00C3555E" w:rsidP="00D27C8A">
            <w:pPr>
              <w:pStyle w:val="TAH"/>
              <w:rPr>
                <w:lang w:val="en-US" w:eastAsia="ja-JP"/>
              </w:rPr>
            </w:pPr>
            <w:r w:rsidRPr="00EE753F">
              <w:rPr>
                <w:rFonts w:eastAsia="SimSun"/>
                <w:lang w:val="en-US"/>
              </w:rPr>
              <w:t xml:space="preserve">Tapped delay line </w:t>
            </w:r>
            <w:r w:rsidRPr="00EE753F">
              <w:rPr>
                <w:lang w:val="en-US" w:eastAsia="ja-JP"/>
              </w:rPr>
              <w:t>model</w:t>
            </w:r>
          </w:p>
        </w:tc>
        <w:tc>
          <w:tcPr>
            <w:tcW w:w="2215" w:type="dxa"/>
            <w:shd w:val="clear" w:color="auto" w:fill="auto"/>
          </w:tcPr>
          <w:p w14:paraId="20E5C647" w14:textId="77777777" w:rsidR="00C3555E" w:rsidRPr="00EE753F" w:rsidRDefault="00C3555E" w:rsidP="00D27C8A">
            <w:pPr>
              <w:pStyle w:val="TAH"/>
              <w:rPr>
                <w:lang w:val="en-US" w:eastAsia="ja-JP"/>
              </w:rPr>
            </w:pPr>
            <w:r w:rsidRPr="00EE753F">
              <w:rPr>
                <w:lang w:val="en-US" w:eastAsia="ja-JP"/>
              </w:rPr>
              <w:t>Maximum Doppler frequency</w:t>
            </w:r>
          </w:p>
        </w:tc>
      </w:tr>
      <w:tr w:rsidR="00C3555E" w:rsidRPr="00EE753F" w14:paraId="53E105F7" w14:textId="77777777" w:rsidTr="00D27C8A">
        <w:trPr>
          <w:cantSplit/>
          <w:jc w:val="center"/>
        </w:trPr>
        <w:tc>
          <w:tcPr>
            <w:tcW w:w="2449" w:type="dxa"/>
          </w:tcPr>
          <w:p w14:paraId="1EEF0D41" w14:textId="77777777" w:rsidR="00C3555E" w:rsidRPr="00EE753F" w:rsidRDefault="00C3555E" w:rsidP="00D27C8A">
            <w:pPr>
              <w:pStyle w:val="TAC"/>
              <w:rPr>
                <w:lang w:val="en-US" w:eastAsia="ja-JP"/>
              </w:rPr>
            </w:pPr>
            <w:r w:rsidRPr="00EE753F">
              <w:rPr>
                <w:lang w:val="en-US" w:eastAsia="ja-JP"/>
              </w:rPr>
              <w:t>NTN-TDLA100-5</w:t>
            </w:r>
          </w:p>
        </w:tc>
        <w:tc>
          <w:tcPr>
            <w:tcW w:w="2033" w:type="dxa"/>
            <w:shd w:val="clear" w:color="auto" w:fill="auto"/>
          </w:tcPr>
          <w:p w14:paraId="53DC2B70" w14:textId="77777777" w:rsidR="00C3555E" w:rsidRPr="00EE753F" w:rsidRDefault="00C3555E" w:rsidP="00D27C8A">
            <w:pPr>
              <w:pStyle w:val="TAC"/>
              <w:rPr>
                <w:lang w:val="en-US" w:eastAsia="ja-JP"/>
              </w:rPr>
            </w:pPr>
            <w:r w:rsidRPr="00EE753F">
              <w:rPr>
                <w:lang w:val="en-US" w:eastAsia="ja-JP"/>
              </w:rPr>
              <w:t>NTN-TDLA100</w:t>
            </w:r>
          </w:p>
        </w:tc>
        <w:tc>
          <w:tcPr>
            <w:tcW w:w="2215" w:type="dxa"/>
            <w:shd w:val="clear" w:color="auto" w:fill="auto"/>
          </w:tcPr>
          <w:p w14:paraId="407B43B3" w14:textId="77777777" w:rsidR="00C3555E" w:rsidRPr="00EE753F" w:rsidRDefault="00C3555E" w:rsidP="00D27C8A">
            <w:pPr>
              <w:pStyle w:val="TAC"/>
              <w:rPr>
                <w:rFonts w:eastAsia="SimSun"/>
                <w:lang w:val="en-US" w:eastAsia="ja-JP"/>
              </w:rPr>
            </w:pPr>
            <w:r w:rsidRPr="00EE753F">
              <w:rPr>
                <w:lang w:val="en-US" w:eastAsia="ja-JP"/>
              </w:rPr>
              <w:t>5 Hz</w:t>
            </w:r>
          </w:p>
        </w:tc>
      </w:tr>
      <w:tr w:rsidR="00C3555E" w:rsidRPr="00EE753F" w14:paraId="17F13725" w14:textId="77777777" w:rsidTr="00D27C8A">
        <w:trPr>
          <w:cantSplit/>
          <w:jc w:val="center"/>
        </w:trPr>
        <w:tc>
          <w:tcPr>
            <w:tcW w:w="2449" w:type="dxa"/>
          </w:tcPr>
          <w:p w14:paraId="7AAEA9B2" w14:textId="77777777" w:rsidR="00C3555E" w:rsidRPr="00EE753F" w:rsidRDefault="00C3555E" w:rsidP="00D27C8A">
            <w:pPr>
              <w:pStyle w:val="TAC"/>
              <w:rPr>
                <w:lang w:val="en-US" w:eastAsia="ja-JP"/>
              </w:rPr>
            </w:pPr>
            <w:r w:rsidRPr="00EE753F">
              <w:rPr>
                <w:lang w:val="en-US" w:eastAsia="ja-JP"/>
              </w:rPr>
              <w:t>NTN-TDLC5-5</w:t>
            </w:r>
          </w:p>
        </w:tc>
        <w:tc>
          <w:tcPr>
            <w:tcW w:w="2033" w:type="dxa"/>
            <w:shd w:val="clear" w:color="auto" w:fill="auto"/>
          </w:tcPr>
          <w:p w14:paraId="19B1111F" w14:textId="77777777" w:rsidR="00C3555E" w:rsidRPr="00EE753F" w:rsidRDefault="00C3555E" w:rsidP="00D27C8A">
            <w:pPr>
              <w:pStyle w:val="TAC"/>
              <w:rPr>
                <w:lang w:val="en-US" w:eastAsia="ja-JP"/>
              </w:rPr>
            </w:pPr>
            <w:r w:rsidRPr="00EE753F">
              <w:rPr>
                <w:lang w:val="en-US" w:eastAsia="ja-JP"/>
              </w:rPr>
              <w:t>NTN-TDLC5</w:t>
            </w:r>
          </w:p>
        </w:tc>
        <w:tc>
          <w:tcPr>
            <w:tcW w:w="2215" w:type="dxa"/>
            <w:shd w:val="clear" w:color="auto" w:fill="auto"/>
          </w:tcPr>
          <w:p w14:paraId="38EA84B0" w14:textId="77777777" w:rsidR="00C3555E" w:rsidRPr="00EE753F" w:rsidRDefault="00C3555E" w:rsidP="00D27C8A">
            <w:pPr>
              <w:pStyle w:val="TAC"/>
              <w:rPr>
                <w:lang w:val="en-US" w:eastAsia="ja-JP"/>
              </w:rPr>
            </w:pPr>
            <w:r w:rsidRPr="00EE753F">
              <w:rPr>
                <w:lang w:val="en-US" w:eastAsia="ja-JP"/>
              </w:rPr>
              <w:t>5 Hz</w:t>
            </w:r>
          </w:p>
        </w:tc>
      </w:tr>
    </w:tbl>
    <w:p w14:paraId="3188617E" w14:textId="77777777" w:rsidR="00C3555E" w:rsidRPr="00C3555E" w:rsidRDefault="00C3555E" w:rsidP="00C3555E"/>
    <w:p w14:paraId="308E7CCD" w14:textId="5F6F1B2F" w:rsidR="00D62336" w:rsidRDefault="00063062">
      <w:pPr>
        <w:pStyle w:val="Heading8"/>
      </w:pPr>
      <w:bookmarkStart w:id="3993" w:name="_Toc20691"/>
      <w:bookmarkStart w:id="3994" w:name="_Toc121933109"/>
      <w:bookmarkStart w:id="3995" w:name="_Toc121908823"/>
      <w:bookmarkStart w:id="3996" w:name="_Toc124186618"/>
      <w:bookmarkStart w:id="3997" w:name="_Toc137240811"/>
      <w:bookmarkStart w:id="3998" w:name="_Toc137244914"/>
      <w:bookmarkStart w:id="3999" w:name="_Toc138894128"/>
      <w:bookmarkStart w:id="4000" w:name="_Toc138894360"/>
      <w:bookmarkStart w:id="4001" w:name="_Toc145036753"/>
      <w:r>
        <w:t xml:space="preserve">Annex </w:t>
      </w:r>
      <w:r w:rsidR="00C3555E">
        <w:t xml:space="preserve">E </w:t>
      </w:r>
      <w:r>
        <w:t>(informative):</w:t>
      </w:r>
      <w:r>
        <w:br/>
        <w:t>Change history</w:t>
      </w:r>
      <w:bookmarkEnd w:id="3993"/>
      <w:bookmarkEnd w:id="3994"/>
      <w:bookmarkEnd w:id="3995"/>
      <w:bookmarkEnd w:id="3996"/>
      <w:bookmarkEnd w:id="3997"/>
      <w:bookmarkEnd w:id="3998"/>
      <w:bookmarkEnd w:id="3999"/>
      <w:bookmarkEnd w:id="4000"/>
      <w:bookmarkEnd w:id="4001"/>
    </w:p>
    <w:p w14:paraId="65569A57" w14:textId="77777777" w:rsidR="00D62336" w:rsidRDefault="00D62336" w:rsidP="00787258">
      <w:bookmarkStart w:id="4002" w:name="historyclause"/>
      <w:bookmarkEnd w:id="40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00000">
            <w:pPr>
              <w:rPr>
                <w:rFonts w:ascii="Arial" w:hAnsi="Arial"/>
                <w:sz w:val="16"/>
                <w:szCs w:val="16"/>
                <w:lang w:val="en-US" w:eastAsia="zh-CN"/>
              </w:rPr>
            </w:pPr>
            <w:hyperlink r:id="rId140" w:tgtFrame="https://portal.3gpp.org/ngppapp/_blank" w:history="1">
              <w:r w:rsidR="00063062">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bl>
    <w:p w14:paraId="40FF5A14" w14:textId="77777777" w:rsidR="009F03F4" w:rsidRDefault="009F03F4" w:rsidP="009F03F4">
      <w:pPr>
        <w:rPr>
          <w:lang w:eastAsia="zh-CN"/>
        </w:rPr>
      </w:pPr>
    </w:p>
    <w:p w14:paraId="0EDF9FCA" w14:textId="77777777" w:rsidR="00D62336" w:rsidRDefault="00D62336"/>
    <w:sectPr w:rsidR="00D62336">
      <w:headerReference w:type="default" r:id="rId141"/>
      <w:footerReference w:type="default" r:id="rId14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2D20A" w14:textId="77777777" w:rsidR="004C0A55" w:rsidRDefault="004C0A55">
      <w:pPr>
        <w:spacing w:after="0"/>
      </w:pPr>
      <w:r>
        <w:separator/>
      </w:r>
    </w:p>
  </w:endnote>
  <w:endnote w:type="continuationSeparator" w:id="0">
    <w:p w14:paraId="3306D6B7" w14:textId="77777777" w:rsidR="004C0A55" w:rsidRDefault="004C0A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9EB3B" w14:textId="77777777" w:rsidR="004C0A55" w:rsidRDefault="004C0A55">
      <w:pPr>
        <w:spacing w:after="0"/>
      </w:pPr>
      <w:r>
        <w:separator/>
      </w:r>
    </w:p>
  </w:footnote>
  <w:footnote w:type="continuationSeparator" w:id="0">
    <w:p w14:paraId="378F2891" w14:textId="77777777" w:rsidR="004C0A55" w:rsidRDefault="004C0A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BE3C" w14:textId="26A53B4B"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D72">
      <w:rPr>
        <w:rFonts w:ascii="Arial" w:hAnsi="Arial" w:cs="Arial"/>
        <w:b/>
        <w:noProof/>
        <w:sz w:val="18"/>
        <w:szCs w:val="18"/>
      </w:rPr>
      <w:t>3GPP TS 36.108 V18.23.0 (2023-0609)</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5F14B0B5"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D72">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1778B"/>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675F0"/>
    <w:rsid w:val="002B063A"/>
    <w:rsid w:val="002B6339"/>
    <w:rsid w:val="002E00EE"/>
    <w:rsid w:val="002E0D08"/>
    <w:rsid w:val="002E7D6E"/>
    <w:rsid w:val="002F273D"/>
    <w:rsid w:val="002F79EE"/>
    <w:rsid w:val="002F7FFD"/>
    <w:rsid w:val="00303CB8"/>
    <w:rsid w:val="00307210"/>
    <w:rsid w:val="003172DC"/>
    <w:rsid w:val="00340289"/>
    <w:rsid w:val="00340794"/>
    <w:rsid w:val="00345EB8"/>
    <w:rsid w:val="003516BF"/>
    <w:rsid w:val="0035462D"/>
    <w:rsid w:val="00365B68"/>
    <w:rsid w:val="003765B8"/>
    <w:rsid w:val="003841B0"/>
    <w:rsid w:val="0039467C"/>
    <w:rsid w:val="003A51AC"/>
    <w:rsid w:val="003B2FE6"/>
    <w:rsid w:val="003C3971"/>
    <w:rsid w:val="003C5D3A"/>
    <w:rsid w:val="003C7167"/>
    <w:rsid w:val="003C7519"/>
    <w:rsid w:val="003F6770"/>
    <w:rsid w:val="00403840"/>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3CDB"/>
    <w:rsid w:val="00565087"/>
    <w:rsid w:val="00573863"/>
    <w:rsid w:val="00591B02"/>
    <w:rsid w:val="0059594D"/>
    <w:rsid w:val="00597B11"/>
    <w:rsid w:val="005A4D23"/>
    <w:rsid w:val="005B385C"/>
    <w:rsid w:val="005B4244"/>
    <w:rsid w:val="005D12AB"/>
    <w:rsid w:val="005D2E01"/>
    <w:rsid w:val="005D7526"/>
    <w:rsid w:val="005E4BB2"/>
    <w:rsid w:val="00602AEA"/>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25B39"/>
    <w:rsid w:val="00830747"/>
    <w:rsid w:val="008416C3"/>
    <w:rsid w:val="00851515"/>
    <w:rsid w:val="00860B04"/>
    <w:rsid w:val="00861C9E"/>
    <w:rsid w:val="008768CA"/>
    <w:rsid w:val="0088769B"/>
    <w:rsid w:val="0089728D"/>
    <w:rsid w:val="008A3E9F"/>
    <w:rsid w:val="008A7957"/>
    <w:rsid w:val="008A7D5A"/>
    <w:rsid w:val="008C384C"/>
    <w:rsid w:val="008C5D68"/>
    <w:rsid w:val="008E4FC8"/>
    <w:rsid w:val="008E7FA5"/>
    <w:rsid w:val="008F1799"/>
    <w:rsid w:val="0090271F"/>
    <w:rsid w:val="00902E23"/>
    <w:rsid w:val="009108B0"/>
    <w:rsid w:val="009114D7"/>
    <w:rsid w:val="0091348E"/>
    <w:rsid w:val="00917CCB"/>
    <w:rsid w:val="00922E3B"/>
    <w:rsid w:val="009357ED"/>
    <w:rsid w:val="00942EC2"/>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144AE"/>
    <w:rsid w:val="00D544ED"/>
    <w:rsid w:val="00D571A7"/>
    <w:rsid w:val="00D57972"/>
    <w:rsid w:val="00D60F8F"/>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EFF"/>
    <w:rsid w:val="00DD4C17"/>
    <w:rsid w:val="00DD74A5"/>
    <w:rsid w:val="00DE3F4B"/>
    <w:rsid w:val="00DE5B8A"/>
    <w:rsid w:val="00DF2B1F"/>
    <w:rsid w:val="00DF62CD"/>
    <w:rsid w:val="00E01C5D"/>
    <w:rsid w:val="00E059DF"/>
    <w:rsid w:val="00E16020"/>
    <w:rsid w:val="00E16509"/>
    <w:rsid w:val="00E203D6"/>
    <w:rsid w:val="00E233A2"/>
    <w:rsid w:val="00E302CE"/>
    <w:rsid w:val="00E34C7E"/>
    <w:rsid w:val="00E40025"/>
    <w:rsid w:val="00E42D72"/>
    <w:rsid w:val="00E44582"/>
    <w:rsid w:val="00E47740"/>
    <w:rsid w:val="00E65325"/>
    <w:rsid w:val="00E71843"/>
    <w:rsid w:val="00E736DC"/>
    <w:rsid w:val="00E77645"/>
    <w:rsid w:val="00E80AD8"/>
    <w:rsid w:val="00E91011"/>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61E29"/>
    <w:rsid w:val="00F653B8"/>
    <w:rsid w:val="00F660AA"/>
    <w:rsid w:val="00F9008D"/>
    <w:rsid w:val="00F900BD"/>
    <w:rsid w:val="00F9580B"/>
    <w:rsid w:val="00FA1266"/>
    <w:rsid w:val="00FA1729"/>
    <w:rsid w:val="00FA233B"/>
    <w:rsid w:val="00FA3139"/>
    <w:rsid w:val="00FC1192"/>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Heading4Char">
    <w:name w:val="Heading 4 Char"/>
    <w:basedOn w:val="DefaultParagraphFont"/>
    <w:link w:val="Heading4"/>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58.bin"/><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17.bin"/><Relationship Id="rId63" Type="http://schemas.openxmlformats.org/officeDocument/2006/relationships/oleObject" Target="embeddings/oleObject28.bin"/><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38.wmf"/><Relationship Id="rId112" Type="http://schemas.openxmlformats.org/officeDocument/2006/relationships/oleObject" Target="embeddings/oleObject55.bin"/><Relationship Id="rId133" Type="http://schemas.openxmlformats.org/officeDocument/2006/relationships/oleObject" Target="embeddings/oleObject66.bin"/><Relationship Id="rId138" Type="http://schemas.openxmlformats.org/officeDocument/2006/relationships/image" Target="media/image61.wmf"/><Relationship Id="rId16" Type="http://schemas.openxmlformats.org/officeDocument/2006/relationships/image" Target="media/image6.emf"/><Relationship Id="rId107" Type="http://schemas.openxmlformats.org/officeDocument/2006/relationships/oleObject" Target="embeddings/oleObject52.bin"/><Relationship Id="rId11" Type="http://schemas.openxmlformats.org/officeDocument/2006/relationships/image" Target="media/image2.png"/><Relationship Id="rId32" Type="http://schemas.openxmlformats.org/officeDocument/2006/relationships/image" Target="media/image14.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oleObject" Target="embeddings/oleObject24.bin"/><Relationship Id="rId74" Type="http://schemas.openxmlformats.org/officeDocument/2006/relationships/oleObject" Target="embeddings/oleObject35.bin"/><Relationship Id="rId79" Type="http://schemas.openxmlformats.org/officeDocument/2006/relationships/image" Target="media/image33.wmf"/><Relationship Id="rId102" Type="http://schemas.openxmlformats.org/officeDocument/2006/relationships/image" Target="media/image44.wmf"/><Relationship Id="rId123" Type="http://schemas.openxmlformats.org/officeDocument/2006/relationships/oleObject" Target="embeddings/oleObject61.bin"/><Relationship Id="rId128" Type="http://schemas.openxmlformats.org/officeDocument/2006/relationships/image" Target="media/image56.wmf"/><Relationship Id="rId144"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image" Target="media/image41.wmf"/><Relationship Id="rId22" Type="http://schemas.openxmlformats.org/officeDocument/2006/relationships/oleObject" Target="embeddings/oleObject4.bin"/><Relationship Id="rId27" Type="http://schemas.openxmlformats.org/officeDocument/2006/relationships/image" Target="media/image12.emf"/><Relationship Id="rId43" Type="http://schemas.openxmlformats.org/officeDocument/2006/relationships/oleObject" Target="embeddings/oleObject15.bin"/><Relationship Id="rId48" Type="http://schemas.openxmlformats.org/officeDocument/2006/relationships/image" Target="media/image22.wmf"/><Relationship Id="rId64" Type="http://schemas.openxmlformats.org/officeDocument/2006/relationships/image" Target="media/image27.wmf"/><Relationship Id="rId69" Type="http://schemas.openxmlformats.org/officeDocument/2006/relationships/image" Target="media/image28.wmf"/><Relationship Id="rId113" Type="http://schemas.openxmlformats.org/officeDocument/2006/relationships/oleObject" Target="embeddings/oleObject56.bin"/><Relationship Id="rId118" Type="http://schemas.openxmlformats.org/officeDocument/2006/relationships/image" Target="media/image51.emf"/><Relationship Id="rId134" Type="http://schemas.openxmlformats.org/officeDocument/2006/relationships/image" Target="media/image59.wmf"/><Relationship Id="rId139" Type="http://schemas.openxmlformats.org/officeDocument/2006/relationships/oleObject" Target="embeddings/oleObject69.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6.wmf"/><Relationship Id="rId93" Type="http://schemas.openxmlformats.org/officeDocument/2006/relationships/image" Target="media/image40.wmf"/><Relationship Id="rId98" Type="http://schemas.openxmlformats.org/officeDocument/2006/relationships/image" Target="media/image42.wmf"/><Relationship Id="rId121" Type="http://schemas.openxmlformats.org/officeDocument/2006/relationships/oleObject" Target="embeddings/oleObject60.bin"/><Relationship Id="rId142"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image" Target="media/image3.wmf"/><Relationship Id="rId17" Type="http://schemas.openxmlformats.org/officeDocument/2006/relationships/image" Target="media/image60.emf"/><Relationship Id="rId25" Type="http://schemas.openxmlformats.org/officeDocument/2006/relationships/image" Target="media/image11.emf"/><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31.bin"/><Relationship Id="rId103" Type="http://schemas.openxmlformats.org/officeDocument/2006/relationships/oleObject" Target="embeddings/oleObject50.bin"/><Relationship Id="rId108" Type="http://schemas.openxmlformats.org/officeDocument/2006/relationships/image" Target="media/image47.wmf"/><Relationship Id="rId116" Type="http://schemas.openxmlformats.org/officeDocument/2006/relationships/image" Target="media/image50.wmf"/><Relationship Id="rId124" Type="http://schemas.openxmlformats.org/officeDocument/2006/relationships/image" Target="media/image54.wmf"/><Relationship Id="rId129" Type="http://schemas.openxmlformats.org/officeDocument/2006/relationships/oleObject" Target="embeddings/oleObject64.bin"/><Relationship Id="rId137" Type="http://schemas.openxmlformats.org/officeDocument/2006/relationships/oleObject" Target="embeddings/oleObject68.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6.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42.bin"/><Relationship Id="rId91" Type="http://schemas.openxmlformats.org/officeDocument/2006/relationships/image" Target="media/image39.wmf"/><Relationship Id="rId96" Type="http://schemas.openxmlformats.org/officeDocument/2006/relationships/oleObject" Target="embeddings/oleObject46.bin"/><Relationship Id="rId111" Type="http://schemas.openxmlformats.org/officeDocument/2006/relationships/oleObject" Target="embeddings/oleObject54.bin"/><Relationship Id="rId132" Type="http://schemas.openxmlformats.org/officeDocument/2006/relationships/image" Target="media/image58.wmf"/><Relationship Id="rId140" Type="http://schemas.openxmlformats.org/officeDocument/2006/relationships/hyperlink" Target="https://www.3gpp.org/ftp/TSG_RAN/WG4_Radio/TSGR4_104-e/Docs/R4-2215119.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emf"/><Relationship Id="rId28" Type="http://schemas.openxmlformats.org/officeDocument/2006/relationships/oleObject" Target="embeddings/oleObject7.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3.bin"/><Relationship Id="rId106" Type="http://schemas.openxmlformats.org/officeDocument/2006/relationships/image" Target="media/image46.wmf"/><Relationship Id="rId114" Type="http://schemas.openxmlformats.org/officeDocument/2006/relationships/image" Target="media/image49.wmf"/><Relationship Id="rId119" Type="http://schemas.openxmlformats.org/officeDocument/2006/relationships/oleObject" Target="embeddings/oleObject59.bin"/><Relationship Id="rId127" Type="http://schemas.openxmlformats.org/officeDocument/2006/relationships/oleObject" Target="embeddings/oleObject63.bin"/><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0.wmf"/><Relationship Id="rId78" Type="http://schemas.openxmlformats.org/officeDocument/2006/relationships/oleObject" Target="embeddings/oleObject37.bin"/><Relationship Id="rId81" Type="http://schemas.openxmlformats.org/officeDocument/2006/relationships/image" Target="media/image34.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3.wmf"/><Relationship Id="rId130" Type="http://schemas.openxmlformats.org/officeDocument/2006/relationships/image" Target="media/image57.wmf"/><Relationship Id="rId135" Type="http://schemas.openxmlformats.org/officeDocument/2006/relationships/oleObject" Target="embeddings/oleObject67.bin"/><Relationship Id="rId14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png"/><Relationship Id="rId39" Type="http://schemas.openxmlformats.org/officeDocument/2006/relationships/oleObject" Target="embeddings/oleObject13.bin"/><Relationship Id="rId109" Type="http://schemas.openxmlformats.org/officeDocument/2006/relationships/oleObject" Target="embeddings/oleObject53.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1.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5.wmf"/><Relationship Id="rId120" Type="http://schemas.openxmlformats.org/officeDocument/2006/relationships/image" Target="media/image52.wmf"/><Relationship Id="rId125" Type="http://schemas.openxmlformats.org/officeDocument/2006/relationships/oleObject" Target="embeddings/oleObject62.bin"/><Relationship Id="rId141"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8.wmf"/><Relationship Id="rId45" Type="http://schemas.openxmlformats.org/officeDocument/2006/relationships/oleObject" Target="embeddings/oleObject16.bin"/><Relationship Id="rId66" Type="http://schemas.openxmlformats.org/officeDocument/2006/relationships/oleObject" Target="embeddings/oleObject30.bin"/><Relationship Id="rId87" Type="http://schemas.openxmlformats.org/officeDocument/2006/relationships/image" Target="media/image37.wmf"/><Relationship Id="rId110" Type="http://schemas.openxmlformats.org/officeDocument/2006/relationships/image" Target="media/image48.wmf"/><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image" Target="media/image60.wmf"/><Relationship Id="rId61" Type="http://schemas.openxmlformats.org/officeDocument/2006/relationships/oleObject" Target="embeddings/oleObject27.bin"/><Relationship Id="rId82" Type="http://schemas.openxmlformats.org/officeDocument/2006/relationships/oleObject" Target="embeddings/oleObject39.bin"/><Relationship Id="rId19" Type="http://schemas.openxmlformats.org/officeDocument/2006/relationships/image" Target="media/image8.wmf"/><Relationship Id="rId14" Type="http://schemas.openxmlformats.org/officeDocument/2006/relationships/image" Target="media/image4.png"/><Relationship Id="rId30" Type="http://schemas.openxmlformats.org/officeDocument/2006/relationships/oleObject" Target="embeddings/oleObject8.bin"/><Relationship Id="rId35" Type="http://schemas.openxmlformats.org/officeDocument/2006/relationships/oleObject" Target="embeddings/oleObject11.bin"/><Relationship Id="rId56" Type="http://schemas.openxmlformats.org/officeDocument/2006/relationships/oleObject" Target="embeddings/oleObject22.bin"/><Relationship Id="rId77" Type="http://schemas.openxmlformats.org/officeDocument/2006/relationships/image" Target="media/image32.wmf"/><Relationship Id="rId100" Type="http://schemas.openxmlformats.org/officeDocument/2006/relationships/image" Target="media/image43.wmf"/><Relationship Id="rId105" Type="http://schemas.openxmlformats.org/officeDocument/2006/relationships/oleObject" Target="embeddings/oleObject51.bin"/><Relationship Id="rId126" Type="http://schemas.openxmlformats.org/officeDocument/2006/relationships/image" Target="media/image5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66</Pages>
  <Words>22330</Words>
  <Characters>127285</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118</cp:revision>
  <cp:lastPrinted>2019-02-25T14:05:00Z</cp:lastPrinted>
  <dcterms:created xsi:type="dcterms:W3CDTF">2022-12-01T08:44:00Z</dcterms:created>
  <dcterms:modified xsi:type="dcterms:W3CDTF">2023-09-28T20:11:00Z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