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654C1D1B"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2260FB">
              <w:t>0</w:t>
            </w:r>
            <w:r>
              <w:t xml:space="preserve">.0 </w:t>
            </w:r>
            <w:r>
              <w:rPr>
                <w:sz w:val="32"/>
              </w:rPr>
              <w:t>(</w:t>
            </w:r>
            <w:r w:rsidR="00B21E94">
              <w:rPr>
                <w:sz w:val="32"/>
              </w:rPr>
              <w:t>2022</w:t>
            </w:r>
            <w:r>
              <w:rPr>
                <w:sz w:val="32"/>
              </w:rPr>
              <w:t>-</w:t>
            </w:r>
            <w:r w:rsidR="00C224D9">
              <w:rPr>
                <w:sz w:val="32"/>
              </w:rPr>
              <w:t>0</w:t>
            </w:r>
            <w:r w:rsidR="002260FB">
              <w:rPr>
                <w:sz w:val="32"/>
              </w:rPr>
              <w:t>3</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2B5EBD">
      <w:pPr>
        <w:pStyle w:val="Heading1"/>
      </w:pPr>
      <w:r>
        <w:br w:type="page"/>
      </w:r>
      <w:bookmarkStart w:id="8" w:name="tableOfContents"/>
      <w:bookmarkEnd w:id="8"/>
      <w:r>
        <w:lastRenderedPageBreak/>
        <w:t>Contents</w:t>
      </w:r>
    </w:p>
    <w:p w14:paraId="6BCB87D2" w14:textId="04963B20" w:rsidR="00F273F2" w:rsidRDefault="00D2680C">
      <w:pPr>
        <w:pStyle w:val="TOC1"/>
        <w:rPr>
          <w:rFonts w:asciiTheme="minorHAnsi" w:eastAsiaTheme="minorEastAsia" w:hAnsiTheme="minorHAnsi" w:cstheme="minorBidi"/>
          <w:szCs w:val="22"/>
          <w:lang w:eastAsia="ja-JP"/>
        </w:rPr>
      </w:pPr>
      <w:r>
        <w:fldChar w:fldCharType="begin" w:fldLock="1"/>
      </w:r>
      <w:r>
        <w:instrText xml:space="preserve"> TOC \o "1-9"  \* MERGEFORMAT  \* MERGEFORMAT </w:instrText>
      </w:r>
      <w:r>
        <w:fldChar w:fldCharType="separate"/>
      </w:r>
      <w:r w:rsidR="00F273F2">
        <w:t>Foreword</w:t>
      </w:r>
      <w:r w:rsidR="00F273F2">
        <w:tab/>
      </w:r>
      <w:r w:rsidR="00F273F2">
        <w:fldChar w:fldCharType="begin" w:fldLock="1"/>
      </w:r>
      <w:r w:rsidR="00F273F2">
        <w:instrText xml:space="preserve"> PAGEREF _Toc97193023 \h </w:instrText>
      </w:r>
      <w:r w:rsidR="00F273F2">
        <w:fldChar w:fldCharType="separate"/>
      </w:r>
      <w:r w:rsidR="00F273F2">
        <w:t>6</w:t>
      </w:r>
      <w:r w:rsidR="00F273F2">
        <w:fldChar w:fldCharType="end"/>
      </w:r>
    </w:p>
    <w:p w14:paraId="7A26813E" w14:textId="6E12EB80" w:rsidR="00F273F2" w:rsidRDefault="00F273F2">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_Toc97193024 \h </w:instrText>
      </w:r>
      <w:r>
        <w:fldChar w:fldCharType="separate"/>
      </w:r>
      <w:r>
        <w:t>7</w:t>
      </w:r>
      <w:r>
        <w:fldChar w:fldCharType="end"/>
      </w:r>
    </w:p>
    <w:p w14:paraId="32390E67" w14:textId="0C49EDED" w:rsidR="00F273F2" w:rsidRDefault="00F273F2">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_Toc97193025 \h </w:instrText>
      </w:r>
      <w:r>
        <w:fldChar w:fldCharType="separate"/>
      </w:r>
      <w:r>
        <w:t>8</w:t>
      </w:r>
      <w:r>
        <w:fldChar w:fldCharType="end"/>
      </w:r>
    </w:p>
    <w:p w14:paraId="51EA4807" w14:textId="2EA1826C" w:rsidR="00F273F2" w:rsidRDefault="00F273F2">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_Toc97193026 \h </w:instrText>
      </w:r>
      <w:r>
        <w:fldChar w:fldCharType="separate"/>
      </w:r>
      <w:r>
        <w:t>8</w:t>
      </w:r>
      <w:r>
        <w:fldChar w:fldCharType="end"/>
      </w:r>
    </w:p>
    <w:p w14:paraId="23DA20BE" w14:textId="1BFA3EBB" w:rsidR="00F273F2" w:rsidRDefault="00F273F2">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_Toc97193027 \h </w:instrText>
      </w:r>
      <w:r>
        <w:fldChar w:fldCharType="separate"/>
      </w:r>
      <w:r>
        <w:t>9</w:t>
      </w:r>
      <w:r>
        <w:fldChar w:fldCharType="end"/>
      </w:r>
    </w:p>
    <w:p w14:paraId="0226D798" w14:textId="776E9603" w:rsidR="00F273F2" w:rsidRDefault="00F273F2">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_Toc97193028 \h </w:instrText>
      </w:r>
      <w:r>
        <w:fldChar w:fldCharType="separate"/>
      </w:r>
      <w:r>
        <w:t>9</w:t>
      </w:r>
      <w:r>
        <w:fldChar w:fldCharType="end"/>
      </w:r>
    </w:p>
    <w:p w14:paraId="27298909" w14:textId="7D84A60F" w:rsidR="00F273F2" w:rsidRDefault="00F273F2">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_Toc97193029 \h </w:instrText>
      </w:r>
      <w:r>
        <w:fldChar w:fldCharType="separate"/>
      </w:r>
      <w:r>
        <w:t>9</w:t>
      </w:r>
      <w:r>
        <w:fldChar w:fldCharType="end"/>
      </w:r>
    </w:p>
    <w:p w14:paraId="7F7AD531" w14:textId="550AA307" w:rsidR="00F273F2" w:rsidRDefault="00F273F2">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_Toc97193030 \h </w:instrText>
      </w:r>
      <w:r>
        <w:fldChar w:fldCharType="separate"/>
      </w:r>
      <w:r>
        <w:t>9</w:t>
      </w:r>
      <w:r>
        <w:fldChar w:fldCharType="end"/>
      </w:r>
    </w:p>
    <w:p w14:paraId="2651AF1D" w14:textId="01364770" w:rsidR="00F273F2" w:rsidRDefault="00F273F2">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MFAF</w:t>
      </w:r>
      <w:r>
        <w:tab/>
      </w:r>
      <w:r>
        <w:fldChar w:fldCharType="begin" w:fldLock="1"/>
      </w:r>
      <w:r>
        <w:instrText xml:space="preserve"> PAGEREF _Toc97193031 \h </w:instrText>
      </w:r>
      <w:r>
        <w:fldChar w:fldCharType="separate"/>
      </w:r>
      <w:r>
        <w:t>9</w:t>
      </w:r>
      <w:r>
        <w:fldChar w:fldCharType="end"/>
      </w:r>
    </w:p>
    <w:p w14:paraId="26B7BE2F" w14:textId="4BACAC3D" w:rsidR="00F273F2" w:rsidRDefault="00F273F2">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_Toc97193032 \h </w:instrText>
      </w:r>
      <w:r>
        <w:fldChar w:fldCharType="separate"/>
      </w:r>
      <w:r>
        <w:t>9</w:t>
      </w:r>
      <w:r>
        <w:fldChar w:fldCharType="end"/>
      </w:r>
    </w:p>
    <w:p w14:paraId="7207D1F6" w14:textId="4BA2055A" w:rsidR="00F273F2" w:rsidRDefault="00F273F2">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Nmfaf_3daDataManagement Service</w:t>
      </w:r>
      <w:r>
        <w:tab/>
      </w:r>
      <w:r>
        <w:fldChar w:fldCharType="begin" w:fldLock="1"/>
      </w:r>
      <w:r>
        <w:instrText xml:space="preserve"> PAGEREF _Toc97193033 \h </w:instrText>
      </w:r>
      <w:r>
        <w:fldChar w:fldCharType="separate"/>
      </w:r>
      <w:r>
        <w:t>10</w:t>
      </w:r>
      <w:r>
        <w:fldChar w:fldCharType="end"/>
      </w:r>
    </w:p>
    <w:p w14:paraId="310EAFBF" w14:textId="10FDE1A3" w:rsidR="00F273F2" w:rsidRDefault="00F273F2">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_Toc97193034 \h </w:instrText>
      </w:r>
      <w:r>
        <w:fldChar w:fldCharType="separate"/>
      </w:r>
      <w:r>
        <w:t>10</w:t>
      </w:r>
      <w:r>
        <w:fldChar w:fldCharType="end"/>
      </w:r>
    </w:p>
    <w:p w14:paraId="1B790316" w14:textId="2B001ED2" w:rsidR="00F273F2" w:rsidRDefault="00F273F2">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_Toc97193035 \h </w:instrText>
      </w:r>
      <w:r>
        <w:fldChar w:fldCharType="separate"/>
      </w:r>
      <w:r>
        <w:t>10</w:t>
      </w:r>
      <w:r>
        <w:fldChar w:fldCharType="end"/>
      </w:r>
    </w:p>
    <w:p w14:paraId="0C782E86" w14:textId="590AEF03" w:rsidR="00F273F2" w:rsidRDefault="00F273F2">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_Toc97193036 \h </w:instrText>
      </w:r>
      <w:r>
        <w:fldChar w:fldCharType="separate"/>
      </w:r>
      <w:r>
        <w:t>11</w:t>
      </w:r>
      <w:r>
        <w:fldChar w:fldCharType="end"/>
      </w:r>
    </w:p>
    <w:p w14:paraId="799D81C0" w14:textId="6E2F87E0" w:rsidR="00F273F2" w:rsidRDefault="00F273F2">
      <w:pPr>
        <w:pStyle w:val="TOC4"/>
        <w:rPr>
          <w:rFonts w:asciiTheme="minorHAnsi" w:eastAsiaTheme="minorEastAsia" w:hAnsiTheme="minorHAnsi" w:cstheme="minorBidi"/>
          <w:sz w:val="22"/>
          <w:szCs w:val="22"/>
          <w:lang w:eastAsia="ja-JP"/>
        </w:rPr>
      </w:pPr>
      <w:r w:rsidRPr="00F273F2">
        <w:t>4.2.</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_Toc97193037 \h </w:instrText>
      </w:r>
      <w:r>
        <w:fldChar w:fldCharType="separate"/>
      </w:r>
      <w:r>
        <w:t>11</w:t>
      </w:r>
      <w:r>
        <w:fldChar w:fldCharType="end"/>
      </w:r>
    </w:p>
    <w:p w14:paraId="2A878FFF" w14:textId="4DA54BA4" w:rsidR="00F273F2" w:rsidRDefault="00F273F2">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_Toc97193038 \h </w:instrText>
      </w:r>
      <w:r>
        <w:fldChar w:fldCharType="separate"/>
      </w:r>
      <w:r>
        <w:t>11</w:t>
      </w:r>
      <w:r>
        <w:fldChar w:fldCharType="end"/>
      </w:r>
    </w:p>
    <w:p w14:paraId="2DABFD2F" w14:textId="581AA3BB" w:rsidR="00F273F2" w:rsidRDefault="00F273F2">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_Toc97193039 \h </w:instrText>
      </w:r>
      <w:r>
        <w:fldChar w:fldCharType="separate"/>
      </w:r>
      <w:r>
        <w:t>11</w:t>
      </w:r>
      <w:r>
        <w:fldChar w:fldCharType="end"/>
      </w:r>
    </w:p>
    <w:p w14:paraId="3A1CBBDB" w14:textId="0B9F8067" w:rsidR="00F273F2" w:rsidRDefault="00F273F2">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_Toc97193040 \h </w:instrText>
      </w:r>
      <w:r>
        <w:fldChar w:fldCharType="separate"/>
      </w:r>
      <w:r>
        <w:t>12</w:t>
      </w:r>
      <w:r>
        <w:fldChar w:fldCharType="end"/>
      </w:r>
    </w:p>
    <w:p w14:paraId="7B5F9AD8" w14:textId="6FCE44D5" w:rsidR="00F273F2" w:rsidRDefault="00F273F2">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_Toc97193041 \h </w:instrText>
      </w:r>
      <w:r>
        <w:fldChar w:fldCharType="separate"/>
      </w:r>
      <w:r>
        <w:t>12</w:t>
      </w:r>
      <w:r>
        <w:fldChar w:fldCharType="end"/>
      </w:r>
    </w:p>
    <w:p w14:paraId="1DC44BF4" w14:textId="29F9B823" w:rsidR="00F273F2" w:rsidRDefault="00F273F2">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ko-KR"/>
        </w:rPr>
        <w:t>Nmfaf_3daDataManagement_Configure</w:t>
      </w:r>
      <w:r>
        <w:t xml:space="preserve"> service operation</w:t>
      </w:r>
      <w:r>
        <w:tab/>
      </w:r>
      <w:r>
        <w:fldChar w:fldCharType="begin" w:fldLock="1"/>
      </w:r>
      <w:r>
        <w:instrText xml:space="preserve"> PAGEREF _Toc97193042 \h </w:instrText>
      </w:r>
      <w:r>
        <w:fldChar w:fldCharType="separate"/>
      </w:r>
      <w:r>
        <w:t>12</w:t>
      </w:r>
      <w:r>
        <w:fldChar w:fldCharType="end"/>
      </w:r>
    </w:p>
    <w:p w14:paraId="0EA2904F" w14:textId="52859661" w:rsidR="00F273F2" w:rsidRDefault="00F273F2">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_Toc97193043 \h </w:instrText>
      </w:r>
      <w:r>
        <w:fldChar w:fldCharType="separate"/>
      </w:r>
      <w:r>
        <w:t>12</w:t>
      </w:r>
      <w:r>
        <w:fldChar w:fldCharType="end"/>
      </w:r>
    </w:p>
    <w:p w14:paraId="0D86D0D0" w14:textId="501ED78F" w:rsidR="00F273F2" w:rsidRDefault="00F273F2">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Initial configuration for mapping data or analytics</w:t>
      </w:r>
      <w:r>
        <w:tab/>
      </w:r>
      <w:r>
        <w:fldChar w:fldCharType="begin" w:fldLock="1"/>
      </w:r>
      <w:r>
        <w:instrText xml:space="preserve"> PAGEREF _Toc97193044 \h </w:instrText>
      </w:r>
      <w:r>
        <w:fldChar w:fldCharType="separate"/>
      </w:r>
      <w:r>
        <w:t>12</w:t>
      </w:r>
      <w:r>
        <w:fldChar w:fldCharType="end"/>
      </w:r>
    </w:p>
    <w:p w14:paraId="08057230" w14:textId="5FD3F059" w:rsidR="00F273F2" w:rsidRDefault="00F273F2">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 xml:space="preserve">Update the configuration of existing individual </w:t>
      </w:r>
      <w:r>
        <w:rPr>
          <w:lang w:eastAsia="ja-JP"/>
        </w:rPr>
        <w:t>mapping data or analytics</w:t>
      </w:r>
      <w:r>
        <w:tab/>
      </w:r>
      <w:r>
        <w:fldChar w:fldCharType="begin" w:fldLock="1"/>
      </w:r>
      <w:r>
        <w:instrText xml:space="preserve"> PAGEREF _Toc97193045 \h </w:instrText>
      </w:r>
      <w:r>
        <w:fldChar w:fldCharType="separate"/>
      </w:r>
      <w:r>
        <w:t>13</w:t>
      </w:r>
      <w:r>
        <w:fldChar w:fldCharType="end"/>
      </w:r>
    </w:p>
    <w:p w14:paraId="53FA5EDF" w14:textId="0F9DAAC4" w:rsidR="00F273F2" w:rsidRDefault="00F273F2">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ko-KR"/>
        </w:rPr>
        <w:t xml:space="preserve">Nmfaf_3daDataManagement_Deconfigure </w:t>
      </w:r>
      <w:r>
        <w:t>service operation</w:t>
      </w:r>
      <w:r>
        <w:tab/>
      </w:r>
      <w:r>
        <w:fldChar w:fldCharType="begin" w:fldLock="1"/>
      </w:r>
      <w:r>
        <w:instrText xml:space="preserve"> PAGEREF _Toc97193046 \h </w:instrText>
      </w:r>
      <w:r>
        <w:fldChar w:fldCharType="separate"/>
      </w:r>
      <w:r>
        <w:t>14</w:t>
      </w:r>
      <w:r>
        <w:fldChar w:fldCharType="end"/>
      </w:r>
    </w:p>
    <w:p w14:paraId="47167D22" w14:textId="7F362714" w:rsidR="00F273F2" w:rsidRDefault="00F273F2">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_Toc97193047 \h </w:instrText>
      </w:r>
      <w:r>
        <w:fldChar w:fldCharType="separate"/>
      </w:r>
      <w:r>
        <w:t>14</w:t>
      </w:r>
      <w:r>
        <w:fldChar w:fldCharType="end"/>
      </w:r>
    </w:p>
    <w:p w14:paraId="44CB5F50" w14:textId="417EADC0" w:rsidR="00F273F2" w:rsidRDefault="00F273F2">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Stop mapping data or analytics</w:t>
      </w:r>
      <w:r>
        <w:tab/>
      </w:r>
      <w:r>
        <w:fldChar w:fldCharType="begin" w:fldLock="1"/>
      </w:r>
      <w:r>
        <w:instrText xml:space="preserve"> PAGEREF _Toc97193048 \h </w:instrText>
      </w:r>
      <w:r>
        <w:fldChar w:fldCharType="separate"/>
      </w:r>
      <w:r>
        <w:t>14</w:t>
      </w:r>
      <w:r>
        <w:fldChar w:fldCharType="end"/>
      </w:r>
    </w:p>
    <w:p w14:paraId="4914515C" w14:textId="1577DE06" w:rsidR="00F273F2" w:rsidRDefault="00F273F2">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Nmfaf_3caDataManagement Service</w:t>
      </w:r>
      <w:r>
        <w:tab/>
      </w:r>
      <w:r>
        <w:fldChar w:fldCharType="begin" w:fldLock="1"/>
      </w:r>
      <w:r>
        <w:instrText xml:space="preserve"> PAGEREF _Toc97193049 \h </w:instrText>
      </w:r>
      <w:r>
        <w:fldChar w:fldCharType="separate"/>
      </w:r>
      <w:r>
        <w:t>14</w:t>
      </w:r>
      <w:r>
        <w:fldChar w:fldCharType="end"/>
      </w:r>
    </w:p>
    <w:p w14:paraId="2B821356" w14:textId="1C50C8B8" w:rsidR="00F273F2" w:rsidRDefault="00F273F2">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_Toc97193050 \h </w:instrText>
      </w:r>
      <w:r>
        <w:fldChar w:fldCharType="separate"/>
      </w:r>
      <w:r>
        <w:t>14</w:t>
      </w:r>
      <w:r>
        <w:fldChar w:fldCharType="end"/>
      </w:r>
    </w:p>
    <w:p w14:paraId="382C86B6" w14:textId="3079DCD2" w:rsidR="00F273F2" w:rsidRDefault="00F273F2">
      <w:pPr>
        <w:pStyle w:val="TOC4"/>
        <w:rPr>
          <w:rFonts w:asciiTheme="minorHAnsi" w:eastAsiaTheme="minorEastAsia" w:hAnsiTheme="minorHAnsi" w:cstheme="minorBidi"/>
          <w:sz w:val="22"/>
          <w:szCs w:val="22"/>
          <w:lang w:eastAsia="ja-JP"/>
        </w:rPr>
      </w:pPr>
      <w:r>
        <w:t>4.3.</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_Toc97193051 \h </w:instrText>
      </w:r>
      <w:r>
        <w:fldChar w:fldCharType="separate"/>
      </w:r>
      <w:r>
        <w:t>14</w:t>
      </w:r>
      <w:r>
        <w:fldChar w:fldCharType="end"/>
      </w:r>
    </w:p>
    <w:p w14:paraId="1F38BE00" w14:textId="2301DA8C" w:rsidR="00F273F2" w:rsidRDefault="00F273F2">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_Toc97193052 \h </w:instrText>
      </w:r>
      <w:r>
        <w:fldChar w:fldCharType="separate"/>
      </w:r>
      <w:r>
        <w:t>15</w:t>
      </w:r>
      <w:r>
        <w:fldChar w:fldCharType="end"/>
      </w:r>
    </w:p>
    <w:p w14:paraId="5EDDBD38" w14:textId="21DB6D30" w:rsidR="00F273F2" w:rsidRDefault="00F273F2">
      <w:pPr>
        <w:pStyle w:val="TOC4"/>
        <w:rPr>
          <w:rFonts w:asciiTheme="minorHAnsi" w:eastAsiaTheme="minorEastAsia" w:hAnsiTheme="minorHAnsi" w:cstheme="minorBidi"/>
          <w:sz w:val="22"/>
          <w:szCs w:val="22"/>
          <w:lang w:eastAsia="ja-JP"/>
        </w:rPr>
      </w:pPr>
      <w:r w:rsidRPr="00F273F2">
        <w:t>4.3.</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_Toc97193053 \h </w:instrText>
      </w:r>
      <w:r>
        <w:fldChar w:fldCharType="separate"/>
      </w:r>
      <w:r>
        <w:t>15</w:t>
      </w:r>
      <w:r>
        <w:fldChar w:fldCharType="end"/>
      </w:r>
    </w:p>
    <w:p w14:paraId="7BB10886" w14:textId="0618EA84" w:rsidR="00F273F2" w:rsidRDefault="00F273F2">
      <w:pPr>
        <w:pStyle w:val="TOC5"/>
        <w:rPr>
          <w:rFonts w:asciiTheme="minorHAnsi" w:eastAsiaTheme="minorEastAsia" w:hAnsiTheme="minorHAnsi" w:cstheme="minorBidi"/>
          <w:sz w:val="22"/>
          <w:szCs w:val="22"/>
          <w:lang w:eastAsia="ja-JP"/>
        </w:rPr>
      </w:pPr>
      <w:r>
        <w:t>4.3.</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_Toc97193054 \h </w:instrText>
      </w:r>
      <w:r>
        <w:fldChar w:fldCharType="separate"/>
      </w:r>
      <w:r>
        <w:t>15</w:t>
      </w:r>
      <w:r>
        <w:fldChar w:fldCharType="end"/>
      </w:r>
    </w:p>
    <w:p w14:paraId="51A0EE32" w14:textId="43F4729A" w:rsidR="00F273F2" w:rsidRDefault="00F273F2">
      <w:pPr>
        <w:pStyle w:val="TOC5"/>
        <w:rPr>
          <w:rFonts w:asciiTheme="minorHAnsi" w:eastAsiaTheme="minorEastAsia" w:hAnsiTheme="minorHAnsi" w:cstheme="minorBidi"/>
          <w:sz w:val="22"/>
          <w:szCs w:val="22"/>
          <w:lang w:eastAsia="ja-JP"/>
        </w:rPr>
      </w:pPr>
      <w:r>
        <w:t>4.3.</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_Toc97193055 \h </w:instrText>
      </w:r>
      <w:r>
        <w:fldChar w:fldCharType="separate"/>
      </w:r>
      <w:r>
        <w:t>15</w:t>
      </w:r>
      <w:r>
        <w:fldChar w:fldCharType="end"/>
      </w:r>
    </w:p>
    <w:p w14:paraId="25DED533" w14:textId="4E63C770" w:rsidR="00F273F2" w:rsidRDefault="00F273F2">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_Toc97193056 \h </w:instrText>
      </w:r>
      <w:r>
        <w:fldChar w:fldCharType="separate"/>
      </w:r>
      <w:r>
        <w:t>16</w:t>
      </w:r>
      <w:r>
        <w:fldChar w:fldCharType="end"/>
      </w:r>
    </w:p>
    <w:p w14:paraId="70A5C19E" w14:textId="6166ED92" w:rsidR="00F273F2" w:rsidRDefault="00F273F2">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_Toc97193057 \h </w:instrText>
      </w:r>
      <w:r>
        <w:fldChar w:fldCharType="separate"/>
      </w:r>
      <w:r>
        <w:t>16</w:t>
      </w:r>
      <w:r>
        <w:fldChar w:fldCharType="end"/>
      </w:r>
    </w:p>
    <w:p w14:paraId="2201BE2A" w14:textId="6D29C201" w:rsidR="00F273F2" w:rsidRDefault="00F273F2">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ko-KR"/>
        </w:rPr>
        <w:t>Nmfaf_3caDataManagement_Fetch</w:t>
      </w:r>
      <w:r>
        <w:t xml:space="preserve"> service operation</w:t>
      </w:r>
      <w:r>
        <w:tab/>
      </w:r>
      <w:r>
        <w:fldChar w:fldCharType="begin" w:fldLock="1"/>
      </w:r>
      <w:r>
        <w:instrText xml:space="preserve"> PAGEREF _Toc97193058 \h </w:instrText>
      </w:r>
      <w:r>
        <w:fldChar w:fldCharType="separate"/>
      </w:r>
      <w:r>
        <w:t>16</w:t>
      </w:r>
      <w:r>
        <w:fldChar w:fldCharType="end"/>
      </w:r>
    </w:p>
    <w:p w14:paraId="37E91D29" w14:textId="110A34D7" w:rsidR="00F273F2" w:rsidRDefault="00F273F2">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_Toc97193059 \h </w:instrText>
      </w:r>
      <w:r>
        <w:fldChar w:fldCharType="separate"/>
      </w:r>
      <w:r>
        <w:t>16</w:t>
      </w:r>
      <w:r>
        <w:fldChar w:fldCharType="end"/>
      </w:r>
    </w:p>
    <w:p w14:paraId="051087D0" w14:textId="32D85329" w:rsidR="00F273F2" w:rsidRDefault="00F273F2">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rPr>
          <w:lang w:eastAsia="ja-JP"/>
        </w:rPr>
        <w:t>Retrieves data or analytics from the MFAF</w:t>
      </w:r>
      <w:r>
        <w:tab/>
      </w:r>
      <w:r>
        <w:fldChar w:fldCharType="begin" w:fldLock="1"/>
      </w:r>
      <w:r>
        <w:instrText xml:space="preserve"> PAGEREF _Toc97193060 \h </w:instrText>
      </w:r>
      <w:r>
        <w:fldChar w:fldCharType="separate"/>
      </w:r>
      <w:r>
        <w:t>16</w:t>
      </w:r>
      <w:r>
        <w:fldChar w:fldCharType="end"/>
      </w:r>
    </w:p>
    <w:p w14:paraId="6636E8D6" w14:textId="18A5CAED" w:rsidR="00F273F2" w:rsidRDefault="00F273F2">
      <w:pPr>
        <w:pStyle w:val="TOC4"/>
        <w:rPr>
          <w:rFonts w:asciiTheme="minorHAnsi" w:eastAsiaTheme="minorEastAsia" w:hAnsiTheme="minorHAnsi" w:cstheme="minorBidi"/>
          <w:sz w:val="22"/>
          <w:szCs w:val="22"/>
          <w:lang w:eastAsia="ja-JP"/>
        </w:rPr>
      </w:pPr>
      <w:r>
        <w:t>4.3.2.2a</w:t>
      </w:r>
      <w:r>
        <w:rPr>
          <w:rFonts w:asciiTheme="minorHAnsi" w:eastAsiaTheme="minorEastAsia" w:hAnsiTheme="minorHAnsi" w:cstheme="minorBidi"/>
          <w:sz w:val="22"/>
          <w:szCs w:val="22"/>
          <w:lang w:eastAsia="ja-JP"/>
        </w:rPr>
        <w:tab/>
      </w:r>
      <w:r>
        <w:rPr>
          <w:lang w:eastAsia="ko-KR"/>
        </w:rPr>
        <w:t>Nmfaf_3caDataManagement_Subscribe</w:t>
      </w:r>
      <w:r>
        <w:t xml:space="preserve"> service operation</w:t>
      </w:r>
      <w:r>
        <w:tab/>
      </w:r>
      <w:r>
        <w:fldChar w:fldCharType="begin" w:fldLock="1"/>
      </w:r>
      <w:r>
        <w:instrText xml:space="preserve"> PAGEREF _Toc97193061 \h </w:instrText>
      </w:r>
      <w:r>
        <w:fldChar w:fldCharType="separate"/>
      </w:r>
      <w:r>
        <w:t>17</w:t>
      </w:r>
      <w:r>
        <w:fldChar w:fldCharType="end"/>
      </w:r>
    </w:p>
    <w:p w14:paraId="638F555F" w14:textId="1253A271" w:rsidR="00F273F2" w:rsidRDefault="00F273F2">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ko-KR"/>
        </w:rPr>
        <w:t>Nmfaf_3caDataManagement_Notify</w:t>
      </w:r>
      <w:r>
        <w:t xml:space="preserve"> service operation</w:t>
      </w:r>
      <w:r>
        <w:tab/>
      </w:r>
      <w:r>
        <w:fldChar w:fldCharType="begin" w:fldLock="1"/>
      </w:r>
      <w:r>
        <w:instrText xml:space="preserve"> PAGEREF _Toc97193062 \h </w:instrText>
      </w:r>
      <w:r>
        <w:fldChar w:fldCharType="separate"/>
      </w:r>
      <w:r>
        <w:t>17</w:t>
      </w:r>
      <w:r>
        <w:fldChar w:fldCharType="end"/>
      </w:r>
    </w:p>
    <w:p w14:paraId="0CCB127A" w14:textId="1AF5FB88" w:rsidR="00F273F2" w:rsidRDefault="00F273F2">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_Toc97193063 \h </w:instrText>
      </w:r>
      <w:r>
        <w:fldChar w:fldCharType="separate"/>
      </w:r>
      <w:r>
        <w:t>17</w:t>
      </w:r>
      <w:r>
        <w:fldChar w:fldCharType="end"/>
      </w:r>
    </w:p>
    <w:p w14:paraId="65909A8D" w14:textId="48DE8A8F" w:rsidR="00F273F2" w:rsidRDefault="00F273F2">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Notification about the subscribed data or analytics</w:t>
      </w:r>
      <w:r>
        <w:tab/>
      </w:r>
      <w:r>
        <w:fldChar w:fldCharType="begin" w:fldLock="1"/>
      </w:r>
      <w:r>
        <w:instrText xml:space="preserve"> PAGEREF _Toc97193064 \h </w:instrText>
      </w:r>
      <w:r>
        <w:fldChar w:fldCharType="separate"/>
      </w:r>
      <w:r>
        <w:t>17</w:t>
      </w:r>
      <w:r>
        <w:fldChar w:fldCharType="end"/>
      </w:r>
    </w:p>
    <w:p w14:paraId="7785F0F4" w14:textId="5200C189" w:rsidR="00F273F2" w:rsidRDefault="00F273F2">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_Toc97193065 \h </w:instrText>
      </w:r>
      <w:r>
        <w:fldChar w:fldCharType="separate"/>
      </w:r>
      <w:r>
        <w:t>19</w:t>
      </w:r>
      <w:r>
        <w:fldChar w:fldCharType="end"/>
      </w:r>
    </w:p>
    <w:p w14:paraId="6879C9C2" w14:textId="212A5444" w:rsidR="00F273F2" w:rsidRDefault="00F273F2">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Nmfaf_3daDataManagement Service API</w:t>
      </w:r>
      <w:r>
        <w:tab/>
      </w:r>
      <w:r>
        <w:fldChar w:fldCharType="begin" w:fldLock="1"/>
      </w:r>
      <w:r>
        <w:instrText xml:space="preserve"> PAGEREF _Toc97193066 \h </w:instrText>
      </w:r>
      <w:r>
        <w:fldChar w:fldCharType="separate"/>
      </w:r>
      <w:r>
        <w:t>19</w:t>
      </w:r>
      <w:r>
        <w:fldChar w:fldCharType="end"/>
      </w:r>
    </w:p>
    <w:p w14:paraId="233E00E7" w14:textId="3DE6EAD9" w:rsidR="00F273F2" w:rsidRDefault="00F273F2">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_Toc97193067 \h </w:instrText>
      </w:r>
      <w:r>
        <w:fldChar w:fldCharType="separate"/>
      </w:r>
      <w:r>
        <w:t>19</w:t>
      </w:r>
      <w:r>
        <w:fldChar w:fldCharType="end"/>
      </w:r>
    </w:p>
    <w:p w14:paraId="1CB56733" w14:textId="71360615" w:rsidR="00F273F2" w:rsidRDefault="00F273F2">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_Toc97193068 \h </w:instrText>
      </w:r>
      <w:r>
        <w:fldChar w:fldCharType="separate"/>
      </w:r>
      <w:r>
        <w:t>19</w:t>
      </w:r>
      <w:r>
        <w:fldChar w:fldCharType="end"/>
      </w:r>
    </w:p>
    <w:p w14:paraId="7644DBBA" w14:textId="1832E1CA" w:rsidR="00F273F2" w:rsidRDefault="00F273F2">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_Toc97193069 \h </w:instrText>
      </w:r>
      <w:r>
        <w:fldChar w:fldCharType="separate"/>
      </w:r>
      <w:r>
        <w:t>19</w:t>
      </w:r>
      <w:r>
        <w:fldChar w:fldCharType="end"/>
      </w:r>
    </w:p>
    <w:p w14:paraId="4AAE645B" w14:textId="6C5F26A5" w:rsidR="00F273F2" w:rsidRDefault="00F273F2">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_Toc97193070 \h </w:instrText>
      </w:r>
      <w:r>
        <w:fldChar w:fldCharType="separate"/>
      </w:r>
      <w:r>
        <w:t>19</w:t>
      </w:r>
      <w:r>
        <w:fldChar w:fldCharType="end"/>
      </w:r>
    </w:p>
    <w:p w14:paraId="1F4CE595" w14:textId="778DC9C1" w:rsidR="00F273F2" w:rsidRDefault="00F273F2">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_Toc97193071 \h </w:instrText>
      </w:r>
      <w:r>
        <w:fldChar w:fldCharType="separate"/>
      </w:r>
      <w:r>
        <w:t>19</w:t>
      </w:r>
      <w:r>
        <w:fldChar w:fldCharType="end"/>
      </w:r>
    </w:p>
    <w:p w14:paraId="64103588" w14:textId="523660E0" w:rsidR="00F273F2" w:rsidRDefault="00F273F2">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_Toc97193072 \h </w:instrText>
      </w:r>
      <w:r>
        <w:fldChar w:fldCharType="separate"/>
      </w:r>
      <w:r>
        <w:t>19</w:t>
      </w:r>
      <w:r>
        <w:fldChar w:fldCharType="end"/>
      </w:r>
    </w:p>
    <w:p w14:paraId="5CE28948" w14:textId="7487C1AE" w:rsidR="00F273F2" w:rsidRDefault="00F273F2">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_Toc97193073 \h </w:instrText>
      </w:r>
      <w:r>
        <w:fldChar w:fldCharType="separate"/>
      </w:r>
      <w:r>
        <w:t>19</w:t>
      </w:r>
      <w:r>
        <w:fldChar w:fldCharType="end"/>
      </w:r>
    </w:p>
    <w:p w14:paraId="79B9780D" w14:textId="59BD6F2E" w:rsidR="00F273F2" w:rsidRDefault="00F273F2">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_Toc97193074 \h </w:instrText>
      </w:r>
      <w:r>
        <w:fldChar w:fldCharType="separate"/>
      </w:r>
      <w:r>
        <w:t>20</w:t>
      </w:r>
      <w:r>
        <w:fldChar w:fldCharType="end"/>
      </w:r>
    </w:p>
    <w:p w14:paraId="5B3F9650" w14:textId="586F35B5" w:rsidR="00F273F2" w:rsidRDefault="00F273F2">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_Toc97193075 \h </w:instrText>
      </w:r>
      <w:r>
        <w:fldChar w:fldCharType="separate"/>
      </w:r>
      <w:r>
        <w:t>20</w:t>
      </w:r>
      <w:r>
        <w:fldChar w:fldCharType="end"/>
      </w:r>
    </w:p>
    <w:p w14:paraId="31766430" w14:textId="784E0A19" w:rsidR="00F273F2" w:rsidRDefault="00F273F2">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MFAF Configurations</w:t>
      </w:r>
      <w:r>
        <w:tab/>
      </w:r>
      <w:r>
        <w:fldChar w:fldCharType="begin" w:fldLock="1"/>
      </w:r>
      <w:r>
        <w:instrText xml:space="preserve"> PAGEREF _Toc97193076 \h </w:instrText>
      </w:r>
      <w:r>
        <w:fldChar w:fldCharType="separate"/>
      </w:r>
      <w:r>
        <w:t>20</w:t>
      </w:r>
      <w:r>
        <w:fldChar w:fldCharType="end"/>
      </w:r>
    </w:p>
    <w:p w14:paraId="25EE5936" w14:textId="7BF4F795" w:rsidR="00F273F2" w:rsidRDefault="00F273F2">
      <w:pPr>
        <w:pStyle w:val="TOC5"/>
        <w:rPr>
          <w:rFonts w:asciiTheme="minorHAnsi" w:eastAsiaTheme="minorEastAsia" w:hAnsiTheme="minorHAnsi" w:cstheme="minorBidi"/>
          <w:sz w:val="22"/>
          <w:szCs w:val="22"/>
          <w:lang w:eastAsia="ja-JP"/>
        </w:rPr>
      </w:pPr>
      <w:r>
        <w:lastRenderedPageBreak/>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_Toc97193077 \h </w:instrText>
      </w:r>
      <w:r>
        <w:fldChar w:fldCharType="separate"/>
      </w:r>
      <w:r>
        <w:t>20</w:t>
      </w:r>
      <w:r>
        <w:fldChar w:fldCharType="end"/>
      </w:r>
    </w:p>
    <w:p w14:paraId="43E122F1" w14:textId="7C9E3C2F" w:rsidR="00F273F2" w:rsidRDefault="00F273F2">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_Toc97193078 \h </w:instrText>
      </w:r>
      <w:r>
        <w:fldChar w:fldCharType="separate"/>
      </w:r>
      <w:r>
        <w:t>20</w:t>
      </w:r>
      <w:r>
        <w:fldChar w:fldCharType="end"/>
      </w:r>
    </w:p>
    <w:p w14:paraId="2F06457A" w14:textId="3FDFA848" w:rsidR="00F273F2" w:rsidRDefault="00F273F2">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_Toc97193079 \h </w:instrText>
      </w:r>
      <w:r>
        <w:fldChar w:fldCharType="separate"/>
      </w:r>
      <w:r>
        <w:t>21</w:t>
      </w:r>
      <w:r>
        <w:fldChar w:fldCharType="end"/>
      </w:r>
    </w:p>
    <w:p w14:paraId="1EA42F91" w14:textId="7A5F97AC" w:rsidR="00F273F2" w:rsidRDefault="00F273F2">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_Toc97193080 \h </w:instrText>
      </w:r>
      <w:r>
        <w:fldChar w:fldCharType="separate"/>
      </w:r>
      <w:r>
        <w:t>21</w:t>
      </w:r>
      <w:r>
        <w:fldChar w:fldCharType="end"/>
      </w:r>
    </w:p>
    <w:p w14:paraId="1BC183C7" w14:textId="39C16E44" w:rsidR="00F273F2" w:rsidRDefault="00F273F2">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_Toc97193081 \h </w:instrText>
      </w:r>
      <w:r>
        <w:fldChar w:fldCharType="separate"/>
      </w:r>
      <w:r>
        <w:t>21</w:t>
      </w:r>
      <w:r>
        <w:fldChar w:fldCharType="end"/>
      </w:r>
    </w:p>
    <w:p w14:paraId="69E92250" w14:textId="0003ABB1" w:rsidR="00F273F2" w:rsidRDefault="00F273F2">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MFAF Configuration</w:t>
      </w:r>
      <w:r>
        <w:tab/>
      </w:r>
      <w:r>
        <w:fldChar w:fldCharType="begin" w:fldLock="1"/>
      </w:r>
      <w:r>
        <w:instrText xml:space="preserve"> PAGEREF _Toc97193082 \h </w:instrText>
      </w:r>
      <w:r>
        <w:fldChar w:fldCharType="separate"/>
      </w:r>
      <w:r>
        <w:t>21</w:t>
      </w:r>
      <w:r>
        <w:fldChar w:fldCharType="end"/>
      </w:r>
    </w:p>
    <w:p w14:paraId="2FD639AB" w14:textId="44B4D257" w:rsidR="00F273F2" w:rsidRDefault="00F273F2">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_Toc97193083 \h </w:instrText>
      </w:r>
      <w:r>
        <w:fldChar w:fldCharType="separate"/>
      </w:r>
      <w:r>
        <w:t>21</w:t>
      </w:r>
      <w:r>
        <w:fldChar w:fldCharType="end"/>
      </w:r>
    </w:p>
    <w:p w14:paraId="486F3075" w14:textId="1676BAA6" w:rsidR="00F273F2" w:rsidRDefault="00F273F2">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_Toc97193084 \h </w:instrText>
      </w:r>
      <w:r>
        <w:fldChar w:fldCharType="separate"/>
      </w:r>
      <w:r>
        <w:t>21</w:t>
      </w:r>
      <w:r>
        <w:fldChar w:fldCharType="end"/>
      </w:r>
    </w:p>
    <w:p w14:paraId="6CA2E273" w14:textId="03CE81BC" w:rsidR="00F273F2" w:rsidRDefault="00F273F2">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_Toc97193085 \h </w:instrText>
      </w:r>
      <w:r>
        <w:fldChar w:fldCharType="separate"/>
      </w:r>
      <w:r>
        <w:t>22</w:t>
      </w:r>
      <w:r>
        <w:fldChar w:fldCharType="end"/>
      </w:r>
    </w:p>
    <w:p w14:paraId="3FD64FD6" w14:textId="4425AB5A" w:rsidR="00F273F2" w:rsidRDefault="00F273F2">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_Toc97193086 \h </w:instrText>
      </w:r>
      <w:r>
        <w:fldChar w:fldCharType="separate"/>
      </w:r>
      <w:r>
        <w:t>22</w:t>
      </w:r>
      <w:r>
        <w:fldChar w:fldCharType="end"/>
      </w:r>
    </w:p>
    <w:p w14:paraId="1BC19A8A" w14:textId="1DAF7A78" w:rsidR="00F273F2" w:rsidRDefault="00F273F2">
      <w:pPr>
        <w:pStyle w:val="TOC6"/>
        <w:rPr>
          <w:rFonts w:asciiTheme="minorHAnsi" w:eastAsiaTheme="minorEastAsia" w:hAnsiTheme="minorHAnsi" w:cstheme="minorBidi"/>
          <w:sz w:val="22"/>
          <w:szCs w:val="22"/>
          <w:lang w:eastAsia="ja-JP"/>
        </w:rPr>
      </w:pPr>
      <w:r>
        <w:t>5.1.3.3.3.2</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_Toc97193087 \h </w:instrText>
      </w:r>
      <w:r>
        <w:fldChar w:fldCharType="separate"/>
      </w:r>
      <w:r>
        <w:t>22</w:t>
      </w:r>
      <w:r>
        <w:fldChar w:fldCharType="end"/>
      </w:r>
    </w:p>
    <w:p w14:paraId="6D5252C8" w14:textId="6415A134" w:rsidR="00F273F2" w:rsidRDefault="00F273F2">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_Toc97193088 \h </w:instrText>
      </w:r>
      <w:r>
        <w:fldChar w:fldCharType="separate"/>
      </w:r>
      <w:r>
        <w:t>23</w:t>
      </w:r>
      <w:r>
        <w:fldChar w:fldCharType="end"/>
      </w:r>
    </w:p>
    <w:p w14:paraId="0A3EBAC5" w14:textId="278DDA07" w:rsidR="00F273F2" w:rsidRDefault="00F273F2">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_Toc97193089 \h </w:instrText>
      </w:r>
      <w:r>
        <w:fldChar w:fldCharType="separate"/>
      </w:r>
      <w:r>
        <w:t>23</w:t>
      </w:r>
      <w:r>
        <w:fldChar w:fldCharType="end"/>
      </w:r>
    </w:p>
    <w:p w14:paraId="238FD1A3" w14:textId="2F45BA68" w:rsidR="00F273F2" w:rsidRDefault="00F273F2">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_Toc97193090 \h </w:instrText>
      </w:r>
      <w:r>
        <w:fldChar w:fldCharType="separate"/>
      </w:r>
      <w:r>
        <w:t>23</w:t>
      </w:r>
      <w:r>
        <w:fldChar w:fldCharType="end"/>
      </w:r>
    </w:p>
    <w:p w14:paraId="5F6A2B49" w14:textId="515E7B87" w:rsidR="00F273F2" w:rsidRDefault="00F273F2">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_Toc97193091 \h </w:instrText>
      </w:r>
      <w:r>
        <w:fldChar w:fldCharType="separate"/>
      </w:r>
      <w:r>
        <w:t>23</w:t>
      </w:r>
      <w:r>
        <w:fldChar w:fldCharType="end"/>
      </w:r>
    </w:p>
    <w:p w14:paraId="070B7DE5" w14:textId="24A67356" w:rsidR="00F273F2" w:rsidRDefault="00F273F2">
      <w:pPr>
        <w:pStyle w:val="TOC4"/>
        <w:rPr>
          <w:rFonts w:asciiTheme="minorHAnsi" w:eastAsiaTheme="minorEastAsia" w:hAnsiTheme="minorHAnsi" w:cstheme="minorBidi"/>
          <w:sz w:val="22"/>
          <w:szCs w:val="22"/>
          <w:lang w:eastAsia="ja-JP"/>
        </w:rPr>
      </w:pPr>
      <w:r w:rsidRPr="00F273F2">
        <w:t>5.1.6.2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_Toc97193092 \h </w:instrText>
      </w:r>
      <w:r>
        <w:fldChar w:fldCharType="separate"/>
      </w:r>
      <w:r>
        <w:t>23</w:t>
      </w:r>
      <w:r>
        <w:fldChar w:fldCharType="end"/>
      </w:r>
    </w:p>
    <w:p w14:paraId="5EE95CA8" w14:textId="691FE560" w:rsidR="00F273F2" w:rsidRDefault="00F273F2">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_Toc97193093 \h </w:instrText>
      </w:r>
      <w:r>
        <w:fldChar w:fldCharType="separate"/>
      </w:r>
      <w:r>
        <w:t>23</w:t>
      </w:r>
      <w:r>
        <w:fldChar w:fldCharType="end"/>
      </w:r>
    </w:p>
    <w:p w14:paraId="39948827" w14:textId="293E46AE" w:rsidR="00F273F2" w:rsidRDefault="00F273F2">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MfafConfiguration</w:t>
      </w:r>
      <w:r>
        <w:tab/>
      </w:r>
      <w:r>
        <w:fldChar w:fldCharType="begin" w:fldLock="1"/>
      </w:r>
      <w:r>
        <w:instrText xml:space="preserve"> PAGEREF _Toc97193094 \h </w:instrText>
      </w:r>
      <w:r>
        <w:fldChar w:fldCharType="separate"/>
      </w:r>
      <w:r>
        <w:t>24</w:t>
      </w:r>
      <w:r>
        <w:fldChar w:fldCharType="end"/>
      </w:r>
    </w:p>
    <w:p w14:paraId="123801F5" w14:textId="76959090" w:rsidR="00F273F2" w:rsidRDefault="00F273F2">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MessageConfiguration</w:t>
      </w:r>
      <w:r>
        <w:tab/>
      </w:r>
      <w:r>
        <w:fldChar w:fldCharType="begin" w:fldLock="1"/>
      </w:r>
      <w:r>
        <w:instrText xml:space="preserve"> PAGEREF _Toc97193095 \h </w:instrText>
      </w:r>
      <w:r>
        <w:fldChar w:fldCharType="separate"/>
      </w:r>
      <w:r>
        <w:t>24</w:t>
      </w:r>
      <w:r>
        <w:fldChar w:fldCharType="end"/>
      </w:r>
    </w:p>
    <w:p w14:paraId="09AFD9EA" w14:textId="5A1912F6" w:rsidR="00F273F2" w:rsidRDefault="00F273F2">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 xml:space="preserve">Type: </w:t>
      </w:r>
      <w:r w:rsidRPr="004B0073">
        <w:rPr>
          <w:lang w:val="en-US" w:eastAsia="zh-CN"/>
        </w:rPr>
        <w:t>MfafNotiInfo</w:t>
      </w:r>
      <w:r>
        <w:tab/>
      </w:r>
      <w:r>
        <w:fldChar w:fldCharType="begin" w:fldLock="1"/>
      </w:r>
      <w:r>
        <w:instrText xml:space="preserve"> PAGEREF _Toc97193096 \h </w:instrText>
      </w:r>
      <w:r>
        <w:fldChar w:fldCharType="separate"/>
      </w:r>
      <w:r>
        <w:t>24</w:t>
      </w:r>
      <w:r>
        <w:fldChar w:fldCharType="end"/>
      </w:r>
    </w:p>
    <w:p w14:paraId="3A47AB8B" w14:textId="5E1093B4" w:rsidR="00F273F2" w:rsidRDefault="00F273F2">
      <w:pPr>
        <w:pStyle w:val="TOC4"/>
        <w:rPr>
          <w:rFonts w:asciiTheme="minorHAnsi" w:eastAsiaTheme="minorEastAsia" w:hAnsiTheme="minorHAnsi" w:cstheme="minorBidi"/>
          <w:sz w:val="22"/>
          <w:szCs w:val="22"/>
          <w:lang w:eastAsia="ja-JP"/>
        </w:rPr>
      </w:pPr>
      <w:r w:rsidRPr="00F273F2">
        <w:t>5.1.6.3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_Toc97193097 \h </w:instrText>
      </w:r>
      <w:r>
        <w:fldChar w:fldCharType="separate"/>
      </w:r>
      <w:r>
        <w:t>24</w:t>
      </w:r>
      <w:r>
        <w:fldChar w:fldCharType="end"/>
      </w:r>
    </w:p>
    <w:p w14:paraId="6A8CBC8D" w14:textId="62A8FF3F" w:rsidR="00F273F2" w:rsidRDefault="00F273F2">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_Toc97193098 \h </w:instrText>
      </w:r>
      <w:r>
        <w:fldChar w:fldCharType="separate"/>
      </w:r>
      <w:r>
        <w:t>24</w:t>
      </w:r>
      <w:r>
        <w:fldChar w:fldCharType="end"/>
      </w:r>
    </w:p>
    <w:p w14:paraId="342A4AE2" w14:textId="764B4019" w:rsidR="00F273F2" w:rsidRDefault="00F273F2">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_Toc97193099 \h </w:instrText>
      </w:r>
      <w:r>
        <w:fldChar w:fldCharType="separate"/>
      </w:r>
      <w:r>
        <w:t>25</w:t>
      </w:r>
      <w:r>
        <w:fldChar w:fldCharType="end"/>
      </w:r>
    </w:p>
    <w:p w14:paraId="55879BE3" w14:textId="18FF6813" w:rsidR="00F273F2" w:rsidRDefault="00F273F2">
      <w:pPr>
        <w:pStyle w:val="TOC4"/>
        <w:rPr>
          <w:rFonts w:asciiTheme="minorHAnsi" w:eastAsiaTheme="minorEastAsia" w:hAnsiTheme="minorHAnsi" w:cstheme="minorBidi"/>
          <w:sz w:val="22"/>
          <w:szCs w:val="22"/>
          <w:lang w:eastAsia="ja-JP"/>
        </w:rPr>
      </w:pPr>
      <w:r w:rsidRPr="00F273F2">
        <w:t>5.1.6.4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_Toc97193100 \h </w:instrText>
      </w:r>
      <w:r>
        <w:fldChar w:fldCharType="separate"/>
      </w:r>
      <w:r>
        <w:t>25</w:t>
      </w:r>
      <w:r>
        <w:fldChar w:fldCharType="end"/>
      </w:r>
    </w:p>
    <w:p w14:paraId="4E7440DC" w14:textId="18714272" w:rsidR="00F273F2" w:rsidRDefault="00F273F2">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_Toc97193101 \h </w:instrText>
      </w:r>
      <w:r>
        <w:fldChar w:fldCharType="separate"/>
      </w:r>
      <w:r>
        <w:t>25</w:t>
      </w:r>
      <w:r>
        <w:fldChar w:fldCharType="end"/>
      </w:r>
    </w:p>
    <w:p w14:paraId="5CE91941" w14:textId="588F02E3" w:rsidR="00F273F2" w:rsidRDefault="00F273F2">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_Toc97193102 \h </w:instrText>
      </w:r>
      <w:r>
        <w:fldChar w:fldCharType="separate"/>
      </w:r>
      <w:r>
        <w:t>25</w:t>
      </w:r>
      <w:r>
        <w:fldChar w:fldCharType="end"/>
      </w:r>
    </w:p>
    <w:p w14:paraId="757AAA93" w14:textId="06E9D401" w:rsidR="00F273F2" w:rsidRDefault="00F273F2">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_Toc97193103 \h </w:instrText>
      </w:r>
      <w:r>
        <w:fldChar w:fldCharType="separate"/>
      </w:r>
      <w:r>
        <w:t>25</w:t>
      </w:r>
      <w:r>
        <w:fldChar w:fldCharType="end"/>
      </w:r>
    </w:p>
    <w:p w14:paraId="7DEED30B" w14:textId="6454D241" w:rsidR="00F273F2" w:rsidRDefault="00F273F2">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_Toc97193104 \h </w:instrText>
      </w:r>
      <w:r>
        <w:fldChar w:fldCharType="separate"/>
      </w:r>
      <w:r>
        <w:t>25</w:t>
      </w:r>
      <w:r>
        <w:fldChar w:fldCharType="end"/>
      </w:r>
    </w:p>
    <w:p w14:paraId="4E2340C3" w14:textId="37F4CE85" w:rsidR="00F273F2" w:rsidRDefault="00F273F2">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_Toc97193105 \h </w:instrText>
      </w:r>
      <w:r>
        <w:fldChar w:fldCharType="separate"/>
      </w:r>
      <w:r>
        <w:t>25</w:t>
      </w:r>
      <w:r>
        <w:fldChar w:fldCharType="end"/>
      </w:r>
    </w:p>
    <w:p w14:paraId="397844BE" w14:textId="12FA5D0C" w:rsidR="00F273F2" w:rsidRDefault="00F273F2">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_Toc97193106 \h </w:instrText>
      </w:r>
      <w:r>
        <w:fldChar w:fldCharType="separate"/>
      </w:r>
      <w:r>
        <w:t>25</w:t>
      </w:r>
      <w:r>
        <w:fldChar w:fldCharType="end"/>
      </w:r>
    </w:p>
    <w:p w14:paraId="55F206F0" w14:textId="2A5EEBB1" w:rsidR="00F273F2" w:rsidRDefault="00F273F2">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_Toc97193107 \h </w:instrText>
      </w:r>
      <w:r>
        <w:fldChar w:fldCharType="separate"/>
      </w:r>
      <w:r>
        <w:t>25</w:t>
      </w:r>
      <w:r>
        <w:fldChar w:fldCharType="end"/>
      </w:r>
    </w:p>
    <w:p w14:paraId="4100FDD4" w14:textId="70C0B2FE" w:rsidR="00F273F2" w:rsidRDefault="00F273F2">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Nmfaf_3caDataManagement Service API</w:t>
      </w:r>
      <w:r>
        <w:tab/>
      </w:r>
      <w:r>
        <w:fldChar w:fldCharType="begin" w:fldLock="1"/>
      </w:r>
      <w:r>
        <w:instrText xml:space="preserve"> PAGEREF _Toc97193108 \h </w:instrText>
      </w:r>
      <w:r>
        <w:fldChar w:fldCharType="separate"/>
      </w:r>
      <w:r>
        <w:t>26</w:t>
      </w:r>
      <w:r>
        <w:fldChar w:fldCharType="end"/>
      </w:r>
    </w:p>
    <w:p w14:paraId="5E168348" w14:textId="58BF0DC8" w:rsidR="00F273F2" w:rsidRDefault="00F273F2">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_Toc97193109 \h </w:instrText>
      </w:r>
      <w:r>
        <w:fldChar w:fldCharType="separate"/>
      </w:r>
      <w:r>
        <w:t>26</w:t>
      </w:r>
      <w:r>
        <w:fldChar w:fldCharType="end"/>
      </w:r>
    </w:p>
    <w:p w14:paraId="20B7561F" w14:textId="398D7BCF" w:rsidR="00F273F2" w:rsidRDefault="00F273F2">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_Toc97193110 \h </w:instrText>
      </w:r>
      <w:r>
        <w:fldChar w:fldCharType="separate"/>
      </w:r>
      <w:r>
        <w:t>26</w:t>
      </w:r>
      <w:r>
        <w:fldChar w:fldCharType="end"/>
      </w:r>
    </w:p>
    <w:p w14:paraId="346FAB7E" w14:textId="76E491C6" w:rsidR="00F273F2" w:rsidRDefault="00F273F2">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_Toc97193111 \h </w:instrText>
      </w:r>
      <w:r>
        <w:fldChar w:fldCharType="separate"/>
      </w:r>
      <w:r>
        <w:t>26</w:t>
      </w:r>
      <w:r>
        <w:fldChar w:fldCharType="end"/>
      </w:r>
    </w:p>
    <w:p w14:paraId="3B12DE82" w14:textId="2F3F2EA2" w:rsidR="00F273F2" w:rsidRDefault="00F273F2">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_Toc97193112 \h </w:instrText>
      </w:r>
      <w:r>
        <w:fldChar w:fldCharType="separate"/>
      </w:r>
      <w:r>
        <w:t>26</w:t>
      </w:r>
      <w:r>
        <w:fldChar w:fldCharType="end"/>
      </w:r>
    </w:p>
    <w:p w14:paraId="5DEF03FB" w14:textId="344982BF" w:rsidR="00F273F2" w:rsidRDefault="00F273F2">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_Toc97193113 \h </w:instrText>
      </w:r>
      <w:r>
        <w:fldChar w:fldCharType="separate"/>
      </w:r>
      <w:r>
        <w:t>26</w:t>
      </w:r>
      <w:r>
        <w:fldChar w:fldCharType="end"/>
      </w:r>
    </w:p>
    <w:p w14:paraId="35789D75" w14:textId="4BE321E6" w:rsidR="00F273F2" w:rsidRDefault="00F273F2">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_Toc97193114 \h </w:instrText>
      </w:r>
      <w:r>
        <w:fldChar w:fldCharType="separate"/>
      </w:r>
      <w:r>
        <w:t>26</w:t>
      </w:r>
      <w:r>
        <w:fldChar w:fldCharType="end"/>
      </w:r>
    </w:p>
    <w:p w14:paraId="6F3D7335" w14:textId="0A5828DD" w:rsidR="00F273F2" w:rsidRDefault="00F273F2">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_Toc97193115 \h </w:instrText>
      </w:r>
      <w:r>
        <w:fldChar w:fldCharType="separate"/>
      </w:r>
      <w:r>
        <w:t>27</w:t>
      </w:r>
      <w:r>
        <w:fldChar w:fldCharType="end"/>
      </w:r>
    </w:p>
    <w:p w14:paraId="2379B310" w14:textId="23CF1D73" w:rsidR="00F273F2" w:rsidRDefault="00F273F2">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_Toc97193116 \h </w:instrText>
      </w:r>
      <w:r>
        <w:fldChar w:fldCharType="separate"/>
      </w:r>
      <w:r>
        <w:t>27</w:t>
      </w:r>
      <w:r>
        <w:fldChar w:fldCharType="end"/>
      </w:r>
    </w:p>
    <w:p w14:paraId="0ED73B91" w14:textId="1F83ECA9" w:rsidR="00F273F2" w:rsidRDefault="00F273F2">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_Toc97193117 \h </w:instrText>
      </w:r>
      <w:r>
        <w:fldChar w:fldCharType="separate"/>
      </w:r>
      <w:r>
        <w:t>27</w:t>
      </w:r>
      <w:r>
        <w:fldChar w:fldCharType="end"/>
      </w:r>
    </w:p>
    <w:p w14:paraId="7214D97A" w14:textId="0BB6929C" w:rsidR="00F273F2" w:rsidRDefault="00F273F2">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MFAF Data or Analytics</w:t>
      </w:r>
      <w:r>
        <w:tab/>
      </w:r>
      <w:r>
        <w:fldChar w:fldCharType="begin" w:fldLock="1"/>
      </w:r>
      <w:r>
        <w:instrText xml:space="preserve"> PAGEREF _Toc97193118 \h </w:instrText>
      </w:r>
      <w:r>
        <w:fldChar w:fldCharType="separate"/>
      </w:r>
      <w:r>
        <w:t>27</w:t>
      </w:r>
      <w:r>
        <w:fldChar w:fldCharType="end"/>
      </w:r>
    </w:p>
    <w:p w14:paraId="24E8192E" w14:textId="002EF1DD" w:rsidR="00F273F2" w:rsidRDefault="00F273F2">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_Toc97193119 \h </w:instrText>
      </w:r>
      <w:r>
        <w:fldChar w:fldCharType="separate"/>
      </w:r>
      <w:r>
        <w:t>27</w:t>
      </w:r>
      <w:r>
        <w:fldChar w:fldCharType="end"/>
      </w:r>
    </w:p>
    <w:p w14:paraId="771AB6ED" w14:textId="33FB738A" w:rsidR="00F273F2" w:rsidRDefault="00F273F2">
      <w:pPr>
        <w:pStyle w:val="TOC4"/>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_Toc97193120 \h </w:instrText>
      </w:r>
      <w:r>
        <w:fldChar w:fldCharType="separate"/>
      </w:r>
      <w:r>
        <w:t>27</w:t>
      </w:r>
      <w:r>
        <w:fldChar w:fldCharType="end"/>
      </w:r>
    </w:p>
    <w:p w14:paraId="56E88B4C" w14:textId="7EF9302F" w:rsidR="00F273F2" w:rsidRDefault="00F273F2">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_Toc97193121 \h </w:instrText>
      </w:r>
      <w:r>
        <w:fldChar w:fldCharType="separate"/>
      </w:r>
      <w:r>
        <w:t>27</w:t>
      </w:r>
      <w:r>
        <w:fldChar w:fldCharType="end"/>
      </w:r>
    </w:p>
    <w:p w14:paraId="3234BD59" w14:textId="6DEA6DA3" w:rsidR="00F273F2" w:rsidRDefault="00F273F2">
      <w:pPr>
        <w:pStyle w:val="TOC6"/>
        <w:rPr>
          <w:rFonts w:asciiTheme="minorHAnsi" w:eastAsiaTheme="minorEastAsia" w:hAnsiTheme="minorHAnsi" w:cstheme="minorBidi"/>
          <w:sz w:val="22"/>
          <w:szCs w:val="22"/>
          <w:lang w:eastAsia="ja-JP"/>
        </w:rPr>
      </w:pPr>
      <w:r>
        <w:t>5.2.3.2.3.1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_Toc97193122 \h </w:instrText>
      </w:r>
      <w:r>
        <w:fldChar w:fldCharType="separate"/>
      </w:r>
      <w:r>
        <w:t>27</w:t>
      </w:r>
      <w:r>
        <w:fldChar w:fldCharType="end"/>
      </w:r>
    </w:p>
    <w:p w14:paraId="2C50D7E6" w14:textId="6486E7C9" w:rsidR="00F273F2" w:rsidRDefault="00F273F2">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_Toc97193123 \h </w:instrText>
      </w:r>
      <w:r>
        <w:fldChar w:fldCharType="separate"/>
      </w:r>
      <w:r>
        <w:t>28</w:t>
      </w:r>
      <w:r>
        <w:fldChar w:fldCharType="end"/>
      </w:r>
    </w:p>
    <w:p w14:paraId="347760DB" w14:textId="785D05BF" w:rsidR="00F273F2" w:rsidRDefault="00F273F2">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_Toc97193124 \h </w:instrText>
      </w:r>
      <w:r>
        <w:fldChar w:fldCharType="separate"/>
      </w:r>
      <w:r>
        <w:t>28</w:t>
      </w:r>
      <w:r>
        <w:fldChar w:fldCharType="end"/>
      </w:r>
    </w:p>
    <w:p w14:paraId="62CB8447" w14:textId="60E0EB00" w:rsidR="00F273F2" w:rsidRDefault="00F273F2">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_Toc97193125 \h </w:instrText>
      </w:r>
      <w:r>
        <w:fldChar w:fldCharType="separate"/>
      </w:r>
      <w:r>
        <w:t>28</w:t>
      </w:r>
      <w:r>
        <w:fldChar w:fldCharType="end"/>
      </w:r>
    </w:p>
    <w:p w14:paraId="349E8603" w14:textId="18CD9289" w:rsidR="00F273F2" w:rsidRDefault="00F273F2">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rPr>
          <w:lang w:eastAsia="ja-JP"/>
        </w:rPr>
        <w:t>MFAF Notification</w:t>
      </w:r>
      <w:r>
        <w:tab/>
      </w:r>
      <w:r>
        <w:fldChar w:fldCharType="begin" w:fldLock="1"/>
      </w:r>
      <w:r>
        <w:instrText xml:space="preserve"> PAGEREF _Toc97193126 \h </w:instrText>
      </w:r>
      <w:r>
        <w:fldChar w:fldCharType="separate"/>
      </w:r>
      <w:r>
        <w:t>28</w:t>
      </w:r>
      <w:r>
        <w:fldChar w:fldCharType="end"/>
      </w:r>
    </w:p>
    <w:p w14:paraId="40880259" w14:textId="3D93DA84" w:rsidR="00F273F2" w:rsidRDefault="00F273F2">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_Toc97193127 \h </w:instrText>
      </w:r>
      <w:r>
        <w:fldChar w:fldCharType="separate"/>
      </w:r>
      <w:r>
        <w:t>28</w:t>
      </w:r>
      <w:r>
        <w:fldChar w:fldCharType="end"/>
      </w:r>
    </w:p>
    <w:p w14:paraId="3CCEE154" w14:textId="0C43EE3B" w:rsidR="00F273F2" w:rsidRDefault="00F273F2">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_Toc97193128 \h </w:instrText>
      </w:r>
      <w:r>
        <w:fldChar w:fldCharType="separate"/>
      </w:r>
      <w:r>
        <w:t>28</w:t>
      </w:r>
      <w:r>
        <w:fldChar w:fldCharType="end"/>
      </w:r>
    </w:p>
    <w:p w14:paraId="67A73AEA" w14:textId="2AEAD464" w:rsidR="00F273F2" w:rsidRDefault="00F273F2">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_Toc97193129 \h </w:instrText>
      </w:r>
      <w:r>
        <w:fldChar w:fldCharType="separate"/>
      </w:r>
      <w:r>
        <w:t>29</w:t>
      </w:r>
      <w:r>
        <w:fldChar w:fldCharType="end"/>
      </w:r>
    </w:p>
    <w:p w14:paraId="158C1653" w14:textId="69461888" w:rsidR="00F273F2" w:rsidRDefault="00F273F2">
      <w:pPr>
        <w:pStyle w:val="TOC6"/>
        <w:rPr>
          <w:rFonts w:asciiTheme="minorHAnsi" w:eastAsiaTheme="minorEastAsia" w:hAnsiTheme="minorHAnsi" w:cstheme="minorBidi"/>
          <w:sz w:val="22"/>
          <w:szCs w:val="22"/>
          <w:lang w:eastAsia="ja-JP"/>
        </w:rPr>
      </w:pPr>
      <w:r>
        <w:t>5.2.5.2.3.1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_Toc97193130 \h </w:instrText>
      </w:r>
      <w:r>
        <w:fldChar w:fldCharType="separate"/>
      </w:r>
      <w:r>
        <w:t>29</w:t>
      </w:r>
      <w:r>
        <w:fldChar w:fldCharType="end"/>
      </w:r>
    </w:p>
    <w:p w14:paraId="3A413689" w14:textId="32EF4097" w:rsidR="00F273F2" w:rsidRDefault="00F273F2">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rsidRPr="004B0073">
        <w:rPr>
          <w:rFonts w:eastAsia="Times New Roman"/>
        </w:rPr>
        <w:t>Acknowledgement of Notification</w:t>
      </w:r>
      <w:r>
        <w:tab/>
      </w:r>
      <w:r>
        <w:fldChar w:fldCharType="begin" w:fldLock="1"/>
      </w:r>
      <w:r>
        <w:instrText xml:space="preserve"> PAGEREF _Toc97193131 \h </w:instrText>
      </w:r>
      <w:r>
        <w:fldChar w:fldCharType="separate"/>
      </w:r>
      <w:r>
        <w:t>29</w:t>
      </w:r>
      <w:r>
        <w:fldChar w:fldCharType="end"/>
      </w:r>
    </w:p>
    <w:p w14:paraId="72D5EB13" w14:textId="078D54C3" w:rsidR="00F273F2" w:rsidRDefault="00F273F2">
      <w:pPr>
        <w:pStyle w:val="TOC5"/>
        <w:rPr>
          <w:rFonts w:asciiTheme="minorHAnsi" w:eastAsiaTheme="minorEastAsia" w:hAnsiTheme="minorHAnsi" w:cstheme="minorBidi"/>
          <w:sz w:val="22"/>
          <w:szCs w:val="22"/>
          <w:lang w:eastAsia="ja-JP"/>
        </w:rPr>
      </w:pPr>
      <w:r>
        <w:t>5.2.5.3.1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_Toc97193132 \h </w:instrText>
      </w:r>
      <w:r>
        <w:fldChar w:fldCharType="separate"/>
      </w:r>
      <w:r>
        <w:t>29</w:t>
      </w:r>
      <w:r>
        <w:fldChar w:fldCharType="end"/>
      </w:r>
    </w:p>
    <w:p w14:paraId="13A838C8" w14:textId="1C6B550F" w:rsidR="00F273F2" w:rsidRDefault="00F273F2">
      <w:pPr>
        <w:pStyle w:val="TOC5"/>
        <w:rPr>
          <w:rFonts w:asciiTheme="minorHAnsi" w:eastAsiaTheme="minorEastAsia" w:hAnsiTheme="minorHAnsi" w:cstheme="minorBidi"/>
          <w:sz w:val="22"/>
          <w:szCs w:val="22"/>
          <w:lang w:eastAsia="ja-JP"/>
        </w:rPr>
      </w:pPr>
      <w:r>
        <w:t>5.2.5.3.2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_Toc97193133 \h </w:instrText>
      </w:r>
      <w:r>
        <w:fldChar w:fldCharType="separate"/>
      </w:r>
      <w:r>
        <w:t>29</w:t>
      </w:r>
      <w:r>
        <w:fldChar w:fldCharType="end"/>
      </w:r>
    </w:p>
    <w:p w14:paraId="37971451" w14:textId="2BB5FFD1" w:rsidR="00F273F2" w:rsidRDefault="00F273F2">
      <w:pPr>
        <w:pStyle w:val="TOC5"/>
        <w:rPr>
          <w:rFonts w:asciiTheme="minorHAnsi" w:eastAsiaTheme="minorEastAsia" w:hAnsiTheme="minorHAnsi" w:cstheme="minorBidi"/>
          <w:sz w:val="22"/>
          <w:szCs w:val="22"/>
          <w:lang w:eastAsia="ja-JP"/>
        </w:rPr>
      </w:pPr>
      <w:r>
        <w:t>5.2.5.3.3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_Toc97193134 \h </w:instrText>
      </w:r>
      <w:r>
        <w:fldChar w:fldCharType="separate"/>
      </w:r>
      <w:r>
        <w:t>30</w:t>
      </w:r>
      <w:r>
        <w:fldChar w:fldCharType="end"/>
      </w:r>
    </w:p>
    <w:p w14:paraId="39F34217" w14:textId="123BC3ED" w:rsidR="00F273F2" w:rsidRDefault="00F273F2">
      <w:pPr>
        <w:pStyle w:val="TOC6"/>
        <w:rPr>
          <w:rFonts w:asciiTheme="minorHAnsi" w:eastAsiaTheme="minorEastAsia" w:hAnsiTheme="minorHAnsi" w:cstheme="minorBidi"/>
          <w:sz w:val="22"/>
          <w:szCs w:val="22"/>
          <w:lang w:eastAsia="ja-JP"/>
        </w:rPr>
      </w:pPr>
      <w:r>
        <w:t>5.2.5.3.3.1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_Toc97193135 \h </w:instrText>
      </w:r>
      <w:r>
        <w:fldChar w:fldCharType="separate"/>
      </w:r>
      <w:r>
        <w:t>30</w:t>
      </w:r>
      <w:r>
        <w:fldChar w:fldCharType="end"/>
      </w:r>
    </w:p>
    <w:p w14:paraId="443B3DF4" w14:textId="7F67CB1A" w:rsidR="00F273F2" w:rsidRDefault="00F273F2">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_Toc97193136 \h </w:instrText>
      </w:r>
      <w:r>
        <w:fldChar w:fldCharType="separate"/>
      </w:r>
      <w:r>
        <w:t>31</w:t>
      </w:r>
      <w:r>
        <w:fldChar w:fldCharType="end"/>
      </w:r>
    </w:p>
    <w:p w14:paraId="2FC48C10" w14:textId="57FCA139" w:rsidR="00F273F2" w:rsidRDefault="00F273F2">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_Toc97193137 \h </w:instrText>
      </w:r>
      <w:r>
        <w:fldChar w:fldCharType="separate"/>
      </w:r>
      <w:r>
        <w:t>31</w:t>
      </w:r>
      <w:r>
        <w:fldChar w:fldCharType="end"/>
      </w:r>
    </w:p>
    <w:p w14:paraId="223E1429" w14:textId="4094EAD5" w:rsidR="00F273F2" w:rsidRDefault="00F273F2">
      <w:pPr>
        <w:pStyle w:val="TOC4"/>
        <w:rPr>
          <w:rFonts w:asciiTheme="minorHAnsi" w:eastAsiaTheme="minorEastAsia" w:hAnsiTheme="minorHAnsi" w:cstheme="minorBidi"/>
          <w:sz w:val="22"/>
          <w:szCs w:val="22"/>
          <w:lang w:eastAsia="ja-JP"/>
        </w:rPr>
      </w:pPr>
      <w:r w:rsidRPr="00F273F2">
        <w:t>5.2.6.2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_Toc97193138 \h </w:instrText>
      </w:r>
      <w:r>
        <w:fldChar w:fldCharType="separate"/>
      </w:r>
      <w:r>
        <w:t>31</w:t>
      </w:r>
      <w:r>
        <w:fldChar w:fldCharType="end"/>
      </w:r>
    </w:p>
    <w:p w14:paraId="42983446" w14:textId="396601F1" w:rsidR="00F273F2" w:rsidRDefault="00F273F2">
      <w:pPr>
        <w:pStyle w:val="TOC5"/>
        <w:rPr>
          <w:rFonts w:asciiTheme="minorHAnsi" w:eastAsiaTheme="minorEastAsia" w:hAnsiTheme="minorHAnsi" w:cstheme="minorBidi"/>
          <w:sz w:val="22"/>
          <w:szCs w:val="22"/>
          <w:lang w:eastAsia="ja-JP"/>
        </w:rPr>
      </w:pPr>
      <w:r>
        <w:lastRenderedPageBreak/>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_Toc97193139 \h </w:instrText>
      </w:r>
      <w:r>
        <w:fldChar w:fldCharType="separate"/>
      </w:r>
      <w:r>
        <w:t>31</w:t>
      </w:r>
      <w:r>
        <w:fldChar w:fldCharType="end"/>
      </w:r>
    </w:p>
    <w:p w14:paraId="641A30ED" w14:textId="5AB558E4" w:rsidR="00F273F2" w:rsidRDefault="00F273F2">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NmfafDataRetrievalNotification</w:t>
      </w:r>
      <w:r>
        <w:tab/>
      </w:r>
      <w:r>
        <w:fldChar w:fldCharType="begin" w:fldLock="1"/>
      </w:r>
      <w:r>
        <w:instrText xml:space="preserve"> PAGEREF _Toc97193140 \h </w:instrText>
      </w:r>
      <w:r>
        <w:fldChar w:fldCharType="separate"/>
      </w:r>
      <w:r>
        <w:t>32</w:t>
      </w:r>
      <w:r>
        <w:fldChar w:fldCharType="end"/>
      </w:r>
    </w:p>
    <w:p w14:paraId="5BD3E995" w14:textId="30759CAD" w:rsidR="00F273F2" w:rsidRDefault="00F273F2">
      <w:pPr>
        <w:pStyle w:val="TOC5"/>
        <w:rPr>
          <w:rFonts w:asciiTheme="minorHAnsi" w:eastAsiaTheme="minorEastAsia" w:hAnsiTheme="minorHAnsi" w:cstheme="minorBidi"/>
          <w:sz w:val="22"/>
          <w:szCs w:val="22"/>
          <w:lang w:eastAsia="ja-JP"/>
        </w:rPr>
      </w:pPr>
      <w:r>
        <w:t>5.2.6.2.3</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_Toc97193141 \h </w:instrText>
      </w:r>
      <w:r>
        <w:fldChar w:fldCharType="separate"/>
      </w:r>
      <w:r>
        <w:t>32</w:t>
      </w:r>
      <w:r>
        <w:fldChar w:fldCharType="end"/>
      </w:r>
    </w:p>
    <w:p w14:paraId="6BB4F223" w14:textId="7EDFB41B" w:rsidR="00F273F2" w:rsidRDefault="00F273F2">
      <w:pPr>
        <w:pStyle w:val="TOC5"/>
        <w:rPr>
          <w:rFonts w:asciiTheme="minorHAnsi" w:eastAsiaTheme="minorEastAsia" w:hAnsiTheme="minorHAnsi" w:cstheme="minorBidi"/>
          <w:sz w:val="22"/>
          <w:szCs w:val="22"/>
          <w:lang w:eastAsia="ja-JP"/>
        </w:rPr>
      </w:pPr>
      <w:r>
        <w:t>5.2.6.2.4</w:t>
      </w:r>
      <w:r>
        <w:rPr>
          <w:rFonts w:asciiTheme="minorHAnsi" w:eastAsiaTheme="minorEastAsia" w:hAnsiTheme="minorHAnsi" w:cstheme="minorBidi"/>
          <w:sz w:val="22"/>
          <w:szCs w:val="22"/>
          <w:lang w:eastAsia="ja-JP"/>
        </w:rPr>
        <w:tab/>
      </w:r>
      <w:r>
        <w:t>Type: NmfafDataAnaNotification</w:t>
      </w:r>
      <w:r>
        <w:tab/>
      </w:r>
      <w:r>
        <w:fldChar w:fldCharType="begin" w:fldLock="1"/>
      </w:r>
      <w:r>
        <w:instrText xml:space="preserve"> PAGEREF _Toc97193142 \h </w:instrText>
      </w:r>
      <w:r>
        <w:fldChar w:fldCharType="separate"/>
      </w:r>
      <w:r>
        <w:t>32</w:t>
      </w:r>
      <w:r>
        <w:fldChar w:fldCharType="end"/>
      </w:r>
    </w:p>
    <w:p w14:paraId="17BA0FF8" w14:textId="2ED3504A" w:rsidR="00F273F2" w:rsidRDefault="00F273F2">
      <w:pPr>
        <w:pStyle w:val="TOC4"/>
        <w:rPr>
          <w:rFonts w:asciiTheme="minorHAnsi" w:eastAsiaTheme="minorEastAsia" w:hAnsiTheme="minorHAnsi" w:cstheme="minorBidi"/>
          <w:sz w:val="22"/>
          <w:szCs w:val="22"/>
          <w:lang w:eastAsia="ja-JP"/>
        </w:rPr>
      </w:pPr>
      <w:r w:rsidRPr="00F273F2">
        <w:t>5.2.6.3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_Toc97193143 \h </w:instrText>
      </w:r>
      <w:r>
        <w:fldChar w:fldCharType="separate"/>
      </w:r>
      <w:r>
        <w:t>33</w:t>
      </w:r>
      <w:r>
        <w:fldChar w:fldCharType="end"/>
      </w:r>
    </w:p>
    <w:p w14:paraId="58035C42" w14:textId="66BC7905" w:rsidR="00F273F2" w:rsidRDefault="00F273F2">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_Toc97193144 \h </w:instrText>
      </w:r>
      <w:r>
        <w:fldChar w:fldCharType="separate"/>
      </w:r>
      <w:r>
        <w:t>33</w:t>
      </w:r>
      <w:r>
        <w:fldChar w:fldCharType="end"/>
      </w:r>
    </w:p>
    <w:p w14:paraId="13F72E8A" w14:textId="341FE12B" w:rsidR="00F273F2" w:rsidRDefault="00F273F2">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_Toc97193145 \h </w:instrText>
      </w:r>
      <w:r>
        <w:fldChar w:fldCharType="separate"/>
      </w:r>
      <w:r>
        <w:t>33</w:t>
      </w:r>
      <w:r>
        <w:fldChar w:fldCharType="end"/>
      </w:r>
    </w:p>
    <w:p w14:paraId="0CC12074" w14:textId="4F1C4E5A" w:rsidR="00F273F2" w:rsidRDefault="00F273F2">
      <w:pPr>
        <w:pStyle w:val="TOC4"/>
        <w:rPr>
          <w:rFonts w:asciiTheme="minorHAnsi" w:eastAsiaTheme="minorEastAsia" w:hAnsiTheme="minorHAnsi" w:cstheme="minorBidi"/>
          <w:sz w:val="22"/>
          <w:szCs w:val="22"/>
          <w:lang w:eastAsia="ja-JP"/>
        </w:rPr>
      </w:pPr>
      <w:r w:rsidRPr="00F273F2">
        <w:t>5.2.6.4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_Toc97193146 \h </w:instrText>
      </w:r>
      <w:r>
        <w:fldChar w:fldCharType="separate"/>
      </w:r>
      <w:r>
        <w:t>33</w:t>
      </w:r>
      <w:r>
        <w:fldChar w:fldCharType="end"/>
      </w:r>
    </w:p>
    <w:p w14:paraId="6806BE15" w14:textId="705A0688" w:rsidR="00F273F2" w:rsidRDefault="00F273F2">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_Toc97193147 \h </w:instrText>
      </w:r>
      <w:r>
        <w:fldChar w:fldCharType="separate"/>
      </w:r>
      <w:r>
        <w:t>33</w:t>
      </w:r>
      <w:r>
        <w:fldChar w:fldCharType="end"/>
      </w:r>
    </w:p>
    <w:p w14:paraId="65B71174" w14:textId="51936E83" w:rsidR="00F273F2" w:rsidRDefault="00F273F2">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_Toc97193148 \h </w:instrText>
      </w:r>
      <w:r>
        <w:fldChar w:fldCharType="separate"/>
      </w:r>
      <w:r>
        <w:t>33</w:t>
      </w:r>
      <w:r>
        <w:fldChar w:fldCharType="end"/>
      </w:r>
    </w:p>
    <w:p w14:paraId="3B258993" w14:textId="42029358" w:rsidR="00F273F2" w:rsidRDefault="00F273F2">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_Toc97193149 \h </w:instrText>
      </w:r>
      <w:r>
        <w:fldChar w:fldCharType="separate"/>
      </w:r>
      <w:r>
        <w:t>33</w:t>
      </w:r>
      <w:r>
        <w:fldChar w:fldCharType="end"/>
      </w:r>
    </w:p>
    <w:p w14:paraId="2A1B9E9A" w14:textId="20E10AE7" w:rsidR="00F273F2" w:rsidRDefault="00F273F2">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_Toc97193150 \h </w:instrText>
      </w:r>
      <w:r>
        <w:fldChar w:fldCharType="separate"/>
      </w:r>
      <w:r>
        <w:t>33</w:t>
      </w:r>
      <w:r>
        <w:fldChar w:fldCharType="end"/>
      </w:r>
    </w:p>
    <w:p w14:paraId="00A03764" w14:textId="25B90D26" w:rsidR="00F273F2" w:rsidRDefault="00F273F2">
      <w:pPr>
        <w:pStyle w:val="TOC4"/>
        <w:rPr>
          <w:rFonts w:asciiTheme="minorHAnsi" w:eastAsiaTheme="minorEastAsia" w:hAnsiTheme="minorHAnsi" w:cstheme="minorBidi"/>
          <w:sz w:val="22"/>
          <w:szCs w:val="22"/>
          <w:lang w:eastAsia="ja-JP"/>
        </w:rPr>
      </w:pPr>
      <w:r>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_Toc97193151 \h </w:instrText>
      </w:r>
      <w:r>
        <w:fldChar w:fldCharType="separate"/>
      </w:r>
      <w:r>
        <w:t>33</w:t>
      </w:r>
      <w:r>
        <w:fldChar w:fldCharType="end"/>
      </w:r>
    </w:p>
    <w:p w14:paraId="1D79A8B5" w14:textId="065BA08D" w:rsidR="00F273F2" w:rsidRDefault="00F273F2">
      <w:pPr>
        <w:pStyle w:val="TOC2"/>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_Toc97193152 \h </w:instrText>
      </w:r>
      <w:r>
        <w:fldChar w:fldCharType="separate"/>
      </w:r>
      <w:r>
        <w:t>33</w:t>
      </w:r>
      <w:r>
        <w:fldChar w:fldCharType="end"/>
      </w:r>
    </w:p>
    <w:p w14:paraId="5F49F621" w14:textId="35ED50FD" w:rsidR="00F273F2" w:rsidRDefault="00F273F2">
      <w:pPr>
        <w:pStyle w:val="TOC2"/>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_Toc97193153 \h </w:instrText>
      </w:r>
      <w:r>
        <w:fldChar w:fldCharType="separate"/>
      </w:r>
      <w:r>
        <w:t>34</w:t>
      </w:r>
      <w:r>
        <w:fldChar w:fldCharType="end"/>
      </w:r>
    </w:p>
    <w:p w14:paraId="3374352E" w14:textId="5DF3A375" w:rsidR="00F273F2" w:rsidRDefault="00F273F2" w:rsidP="00F273F2">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_Toc97193154 \h </w:instrText>
      </w:r>
      <w:r>
        <w:fldChar w:fldCharType="separate"/>
      </w:r>
      <w:r>
        <w:t>35</w:t>
      </w:r>
      <w:r>
        <w:fldChar w:fldCharType="end"/>
      </w:r>
    </w:p>
    <w:p w14:paraId="0C28F823" w14:textId="01F7B66C" w:rsidR="00F273F2" w:rsidRDefault="00F273F2">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_Toc97193155 \h </w:instrText>
      </w:r>
      <w:r>
        <w:fldChar w:fldCharType="separate"/>
      </w:r>
      <w:r>
        <w:t>35</w:t>
      </w:r>
      <w:r>
        <w:fldChar w:fldCharType="end"/>
      </w:r>
    </w:p>
    <w:p w14:paraId="1AC402B3" w14:textId="14E30D3D" w:rsidR="00F273F2" w:rsidRDefault="00F273F2">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Nmfaf_3daDataManagement API</w:t>
      </w:r>
      <w:r>
        <w:tab/>
      </w:r>
      <w:r>
        <w:fldChar w:fldCharType="begin" w:fldLock="1"/>
      </w:r>
      <w:r>
        <w:instrText xml:space="preserve"> PAGEREF _Toc97193156 \h </w:instrText>
      </w:r>
      <w:r>
        <w:fldChar w:fldCharType="separate"/>
      </w:r>
      <w:r>
        <w:t>35</w:t>
      </w:r>
      <w:r>
        <w:fldChar w:fldCharType="end"/>
      </w:r>
    </w:p>
    <w:p w14:paraId="6CA85867" w14:textId="17D85A35" w:rsidR="00F273F2" w:rsidRDefault="00F273F2">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Nmfaf_3caDataManagement API</w:t>
      </w:r>
      <w:r>
        <w:tab/>
      </w:r>
      <w:r>
        <w:fldChar w:fldCharType="begin" w:fldLock="1"/>
      </w:r>
      <w:r>
        <w:instrText xml:space="preserve"> PAGEREF _Toc97193157 \h </w:instrText>
      </w:r>
      <w:r>
        <w:fldChar w:fldCharType="separate"/>
      </w:r>
      <w:r>
        <w:t>38</w:t>
      </w:r>
      <w:r>
        <w:fldChar w:fldCharType="end"/>
      </w:r>
    </w:p>
    <w:p w14:paraId="11545D49" w14:textId="3AAD527C" w:rsidR="00F273F2" w:rsidRDefault="00F273F2" w:rsidP="00F273F2">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_Toc97193158 \h </w:instrText>
      </w:r>
      <w:r>
        <w:fldChar w:fldCharType="separate"/>
      </w:r>
      <w:r>
        <w:t>42</w:t>
      </w:r>
      <w:r>
        <w:fldChar w:fldCharType="end"/>
      </w:r>
    </w:p>
    <w:p w14:paraId="4B0650D6" w14:textId="79E8407E" w:rsidR="00345A8F" w:rsidRDefault="00D2680C">
      <w:r>
        <w:rPr>
          <w:noProof/>
          <w:sz w:val="22"/>
        </w:rP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65B1BC6E" w14:textId="77777777" w:rsidR="00345A8F" w:rsidRDefault="00D862C6">
      <w:r>
        <w:t xml:space="preserve">This Technical </w:t>
      </w:r>
      <w:bookmarkStart w:id="21" w:name="spectype3"/>
      <w:r>
        <w:t>Specification</w:t>
      </w:r>
      <w:bookmarkEnd w:id="2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2" w:name="introduction"/>
      <w:bookmarkStart w:id="23" w:name="_Toc35971369"/>
      <w:bookmarkStart w:id="24" w:name="_Toc36812100"/>
      <w:bookmarkStart w:id="25" w:name="_Toc72784116"/>
      <w:bookmarkStart w:id="26" w:name="_Toc73041662"/>
      <w:bookmarkStart w:id="27" w:name="_Toc81244718"/>
      <w:bookmarkStart w:id="28" w:name="_Toc88645288"/>
      <w:bookmarkStart w:id="29" w:name="_Toc89426200"/>
      <w:bookmarkStart w:id="30" w:name="_Toc94033085"/>
      <w:bookmarkStart w:id="31" w:name="_Toc97037241"/>
      <w:bookmarkStart w:id="32" w:name="_Toc97193024"/>
      <w:bookmarkEnd w:id="22"/>
      <w:r>
        <w:t>Introduction</w:t>
      </w:r>
      <w:bookmarkEnd w:id="23"/>
      <w:bookmarkEnd w:id="24"/>
      <w:bookmarkEnd w:id="25"/>
      <w:bookmarkEnd w:id="26"/>
      <w:bookmarkEnd w:id="27"/>
      <w:bookmarkEnd w:id="28"/>
      <w:bookmarkEnd w:id="29"/>
      <w:bookmarkEnd w:id="30"/>
      <w:bookmarkEnd w:id="31"/>
      <w:bookmarkEnd w:id="32"/>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33" w:name="_Toc510696578"/>
      <w:bookmarkStart w:id="34" w:name="_Toc35971370"/>
      <w:bookmarkStart w:id="35" w:name="_Toc36812101"/>
      <w:bookmarkStart w:id="36" w:name="_Toc72784117"/>
      <w:bookmarkStart w:id="37" w:name="_Toc73041663"/>
      <w:bookmarkStart w:id="38" w:name="_Toc81244719"/>
      <w:bookmarkStart w:id="39" w:name="_Toc88645289"/>
      <w:bookmarkStart w:id="40" w:name="_Toc89426201"/>
      <w:bookmarkStart w:id="41" w:name="_Toc94033086"/>
      <w:bookmarkStart w:id="42" w:name="_Toc97037242"/>
      <w:bookmarkStart w:id="43" w:name="_Toc97193025"/>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44" w:name="_Toc510696579"/>
      <w:bookmarkStart w:id="45" w:name="_Toc35971371"/>
      <w:bookmarkStart w:id="46" w:name="_Toc36812102"/>
      <w:bookmarkStart w:id="47" w:name="_Toc72784118"/>
      <w:bookmarkStart w:id="48" w:name="_Toc73041664"/>
      <w:bookmarkStart w:id="49" w:name="_Toc81244720"/>
      <w:bookmarkStart w:id="50" w:name="_Toc88645290"/>
      <w:bookmarkStart w:id="51" w:name="_Toc89426202"/>
      <w:bookmarkStart w:id="52" w:name="_Toc94033087"/>
      <w:bookmarkStart w:id="53" w:name="_Toc97037243"/>
      <w:bookmarkStart w:id="54" w:name="_Toc97193026"/>
      <w:r>
        <w:t>2</w:t>
      </w:r>
      <w:r>
        <w:tab/>
        <w:t>References</w:t>
      </w:r>
      <w:bookmarkEnd w:id="44"/>
      <w:bookmarkEnd w:id="45"/>
      <w:bookmarkEnd w:id="46"/>
      <w:bookmarkEnd w:id="47"/>
      <w:bookmarkEnd w:id="48"/>
      <w:bookmarkEnd w:id="49"/>
      <w:bookmarkEnd w:id="50"/>
      <w:bookmarkEnd w:id="51"/>
      <w:bookmarkEnd w:id="52"/>
      <w:bookmarkEnd w:id="53"/>
      <w:bookmarkEnd w:id="5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59" w:name="_Hlk96109848"/>
      <w:r w:rsidR="00A53BC6">
        <w:rPr>
          <w:noProof/>
        </w:rPr>
        <w:t>3GPP TS 29.591</w:t>
      </w:r>
      <w:r w:rsidR="00A53BC6">
        <w:t>:</w:t>
      </w:r>
      <w:bookmarkEnd w:id="59"/>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0" w:name="_Hlk494379671"/>
      <w:r w:rsidR="00A53BC6">
        <w:rPr>
          <w:noProof/>
        </w:rPr>
        <w:t>Session Management Event Exposure</w:t>
      </w:r>
      <w:bookmarkEnd w:id="60"/>
      <w:r w:rsidR="00A53BC6">
        <w:rPr>
          <w:noProof/>
        </w:rPr>
        <w:t xml:space="preserve"> Service; Stage 3".</w:t>
      </w:r>
    </w:p>
    <w:p w14:paraId="740A13CC" w14:textId="0F69733C" w:rsidR="00E72365" w:rsidRPr="00A53BC6" w:rsidRDefault="00E72365">
      <w:pPr>
        <w:pStyle w:val="EX"/>
      </w:pPr>
      <w:r>
        <w:rPr>
          <w:rFonts w:hint="eastAsia"/>
        </w:rPr>
        <w:t>[</w:t>
      </w:r>
      <w:r>
        <w:t>22]</w:t>
      </w:r>
      <w:r>
        <w:tab/>
      </w:r>
      <w:r>
        <w:rPr>
          <w:noProof/>
        </w:rPr>
        <w:t>3GPP TS 29.571: "5G System; Common Data Types for Service Based Interfaces; Stage 3".</w:t>
      </w:r>
    </w:p>
    <w:p w14:paraId="093E90DB" w14:textId="77777777" w:rsidR="00345A8F" w:rsidRDefault="00D862C6">
      <w:pPr>
        <w:pStyle w:val="Heading1"/>
      </w:pPr>
      <w:bookmarkStart w:id="61" w:name="_Toc510696580"/>
      <w:bookmarkStart w:id="62" w:name="_Toc35971372"/>
      <w:bookmarkStart w:id="63" w:name="_Toc36812103"/>
      <w:bookmarkStart w:id="64" w:name="_Toc72784119"/>
      <w:bookmarkStart w:id="65" w:name="_Toc73041665"/>
      <w:bookmarkStart w:id="66" w:name="_Toc81244721"/>
      <w:bookmarkStart w:id="67" w:name="_Toc88645291"/>
      <w:bookmarkStart w:id="68" w:name="_Toc89426203"/>
      <w:bookmarkStart w:id="69" w:name="_Toc94033088"/>
      <w:bookmarkStart w:id="70" w:name="_Toc97037244"/>
      <w:bookmarkStart w:id="71" w:name="_Toc97193027"/>
      <w:r>
        <w:t>3</w:t>
      </w:r>
      <w:r>
        <w:tab/>
        <w:t>Definitions, symbols and abbreviations</w:t>
      </w:r>
      <w:bookmarkEnd w:id="61"/>
      <w:bookmarkEnd w:id="62"/>
      <w:bookmarkEnd w:id="63"/>
      <w:bookmarkEnd w:id="64"/>
      <w:bookmarkEnd w:id="65"/>
      <w:bookmarkEnd w:id="66"/>
      <w:bookmarkEnd w:id="67"/>
      <w:bookmarkEnd w:id="68"/>
      <w:bookmarkEnd w:id="69"/>
      <w:bookmarkEnd w:id="70"/>
      <w:bookmarkEnd w:id="71"/>
    </w:p>
    <w:p w14:paraId="4047C719" w14:textId="77777777" w:rsidR="00345A8F" w:rsidRDefault="00D862C6">
      <w:pPr>
        <w:pStyle w:val="Heading2"/>
      </w:pPr>
      <w:bookmarkStart w:id="72" w:name="_Toc510696581"/>
      <w:bookmarkStart w:id="73" w:name="_Toc35971373"/>
      <w:bookmarkStart w:id="74" w:name="_Toc36812104"/>
      <w:bookmarkStart w:id="75" w:name="_Toc72784120"/>
      <w:bookmarkStart w:id="76" w:name="_Toc73041666"/>
      <w:bookmarkStart w:id="77" w:name="_Toc81244722"/>
      <w:bookmarkStart w:id="78" w:name="_Toc88645292"/>
      <w:bookmarkStart w:id="79" w:name="_Toc89426204"/>
      <w:bookmarkStart w:id="80" w:name="_Toc94033089"/>
      <w:bookmarkStart w:id="81" w:name="_Toc97037245"/>
      <w:bookmarkStart w:id="82" w:name="_Toc97193028"/>
      <w:r>
        <w:t>3.1</w:t>
      </w:r>
      <w:r>
        <w:tab/>
        <w:t>Definitions</w:t>
      </w:r>
      <w:bookmarkEnd w:id="72"/>
      <w:bookmarkEnd w:id="73"/>
      <w:bookmarkEnd w:id="74"/>
      <w:bookmarkEnd w:id="75"/>
      <w:bookmarkEnd w:id="76"/>
      <w:bookmarkEnd w:id="77"/>
      <w:bookmarkEnd w:id="78"/>
      <w:bookmarkEnd w:id="79"/>
      <w:bookmarkEnd w:id="80"/>
      <w:bookmarkEnd w:id="81"/>
      <w:bookmarkEnd w:id="82"/>
    </w:p>
    <w:p w14:paraId="1CADE400" w14:textId="401DCB2E"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83" w:name="_Toc510696582"/>
      <w:bookmarkStart w:id="84" w:name="_Toc35971374"/>
      <w:bookmarkStart w:id="85" w:name="_Toc36812105"/>
      <w:bookmarkStart w:id="86" w:name="_Toc72784121"/>
      <w:bookmarkStart w:id="87" w:name="_Toc73041667"/>
      <w:bookmarkStart w:id="88" w:name="_Toc81244723"/>
      <w:bookmarkStart w:id="89" w:name="_Toc88645293"/>
      <w:bookmarkStart w:id="90" w:name="_Toc89426205"/>
      <w:bookmarkStart w:id="91" w:name="_Toc94033090"/>
      <w:bookmarkStart w:id="92" w:name="_Toc97037246"/>
      <w:bookmarkStart w:id="93" w:name="_Toc97193029"/>
      <w:r>
        <w:t>3.2</w:t>
      </w:r>
      <w:r>
        <w:tab/>
        <w:t>Symbols</w:t>
      </w:r>
      <w:bookmarkEnd w:id="83"/>
      <w:bookmarkEnd w:id="84"/>
      <w:bookmarkEnd w:id="85"/>
      <w:bookmarkEnd w:id="86"/>
      <w:bookmarkEnd w:id="87"/>
      <w:bookmarkEnd w:id="88"/>
      <w:bookmarkEnd w:id="89"/>
      <w:bookmarkEnd w:id="90"/>
      <w:bookmarkEnd w:id="91"/>
      <w:bookmarkEnd w:id="92"/>
      <w:bookmarkEnd w:id="93"/>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94" w:name="_Toc510696583"/>
      <w:bookmarkStart w:id="95" w:name="_Toc35971375"/>
      <w:bookmarkStart w:id="96" w:name="_Toc36812106"/>
      <w:bookmarkStart w:id="97" w:name="_Toc72784122"/>
      <w:bookmarkStart w:id="98" w:name="_Toc73041668"/>
      <w:bookmarkStart w:id="99" w:name="_Toc81244724"/>
      <w:bookmarkStart w:id="100" w:name="_Toc88645294"/>
      <w:bookmarkStart w:id="101" w:name="_Toc89426206"/>
      <w:bookmarkStart w:id="102" w:name="_Toc94033091"/>
      <w:bookmarkStart w:id="103" w:name="_Toc97037247"/>
      <w:bookmarkStart w:id="104" w:name="_Toc97193030"/>
      <w:r>
        <w:t>3.3</w:t>
      </w:r>
      <w:r>
        <w:tab/>
        <w:t>Abbreviations</w:t>
      </w:r>
      <w:bookmarkEnd w:id="94"/>
      <w:bookmarkEnd w:id="95"/>
      <w:bookmarkEnd w:id="96"/>
      <w:bookmarkEnd w:id="97"/>
      <w:bookmarkEnd w:id="98"/>
      <w:bookmarkEnd w:id="99"/>
      <w:bookmarkEnd w:id="100"/>
      <w:bookmarkEnd w:id="101"/>
      <w:bookmarkEnd w:id="102"/>
      <w:bookmarkEnd w:id="103"/>
      <w:bookmarkEnd w:id="104"/>
    </w:p>
    <w:p w14:paraId="5EA223A3" w14:textId="0B3EA02A" w:rsidR="00345A8F" w:rsidRDefault="00D862C6">
      <w:pPr>
        <w:keepNext/>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Heading1"/>
      </w:pPr>
      <w:bookmarkStart w:id="105" w:name="_Toc510696585"/>
      <w:bookmarkStart w:id="106" w:name="_Toc35971377"/>
      <w:bookmarkStart w:id="107" w:name="_Toc36812108"/>
      <w:bookmarkStart w:id="108" w:name="_Toc72784123"/>
      <w:bookmarkStart w:id="109" w:name="_Toc73041669"/>
      <w:bookmarkStart w:id="110" w:name="_Toc81244725"/>
      <w:bookmarkStart w:id="111" w:name="_Toc88645295"/>
      <w:bookmarkStart w:id="112" w:name="_Toc89426207"/>
      <w:bookmarkStart w:id="113" w:name="_Toc94033092"/>
      <w:bookmarkStart w:id="114" w:name="_Toc97037248"/>
      <w:bookmarkStart w:id="115" w:name="_Toc97193031"/>
      <w:r>
        <w:t>4</w:t>
      </w:r>
      <w:r>
        <w:tab/>
        <w:t xml:space="preserve">Services offered by the </w:t>
      </w:r>
      <w:bookmarkEnd w:id="105"/>
      <w:bookmarkEnd w:id="106"/>
      <w:bookmarkEnd w:id="107"/>
      <w:r>
        <w:t>MFAF</w:t>
      </w:r>
      <w:bookmarkEnd w:id="108"/>
      <w:bookmarkEnd w:id="109"/>
      <w:bookmarkEnd w:id="110"/>
      <w:bookmarkEnd w:id="111"/>
      <w:bookmarkEnd w:id="112"/>
      <w:bookmarkEnd w:id="113"/>
      <w:bookmarkEnd w:id="114"/>
      <w:bookmarkEnd w:id="115"/>
    </w:p>
    <w:p w14:paraId="0E5FA0A9" w14:textId="77777777" w:rsidR="00345A8F" w:rsidRDefault="00D862C6">
      <w:pPr>
        <w:pStyle w:val="Heading2"/>
      </w:pPr>
      <w:bookmarkStart w:id="116" w:name="_Toc510696586"/>
      <w:bookmarkStart w:id="117" w:name="_Toc35971378"/>
      <w:bookmarkStart w:id="118" w:name="_Toc36812109"/>
      <w:bookmarkStart w:id="119" w:name="_Toc72784124"/>
      <w:bookmarkStart w:id="120" w:name="_Toc73041670"/>
      <w:bookmarkStart w:id="121" w:name="_Toc81244726"/>
      <w:bookmarkStart w:id="122" w:name="_Toc88645296"/>
      <w:bookmarkStart w:id="123" w:name="_Toc89426208"/>
      <w:bookmarkStart w:id="124" w:name="_Toc94033093"/>
      <w:bookmarkStart w:id="125" w:name="_Toc97037249"/>
      <w:bookmarkStart w:id="126" w:name="_Toc97193032"/>
      <w:r>
        <w:t>4.1</w:t>
      </w:r>
      <w:r>
        <w:tab/>
        <w:t>Introduction</w:t>
      </w:r>
      <w:bookmarkEnd w:id="116"/>
      <w:bookmarkEnd w:id="117"/>
      <w:bookmarkEnd w:id="118"/>
      <w:bookmarkEnd w:id="119"/>
      <w:bookmarkEnd w:id="120"/>
      <w:bookmarkEnd w:id="121"/>
      <w:bookmarkEnd w:id="122"/>
      <w:bookmarkEnd w:id="123"/>
      <w:bookmarkEnd w:id="124"/>
      <w:bookmarkEnd w:id="125"/>
      <w:bookmarkEnd w:id="12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proofErr w:type="spellStart"/>
            <w:r>
              <w:rPr>
                <w:rFonts w:hint="eastAsia"/>
                <w:lang w:eastAsia="zh-CN"/>
              </w:rPr>
              <w:t>D</w:t>
            </w:r>
            <w:r>
              <w:rPr>
                <w:lang w:eastAsia="zh-CN"/>
              </w:rPr>
              <w:t>econfigure</w:t>
            </w:r>
            <w:proofErr w:type="spellEnd"/>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27" w:name="_Toc72784125"/>
      <w:bookmarkStart w:id="128" w:name="_Toc73041671"/>
      <w:bookmarkStart w:id="129" w:name="_Toc81244727"/>
      <w:bookmarkStart w:id="130" w:name="_Toc88645297"/>
      <w:bookmarkStart w:id="131" w:name="_Toc89426209"/>
      <w:bookmarkStart w:id="132" w:name="_Toc94033094"/>
      <w:bookmarkStart w:id="133" w:name="_Toc97037250"/>
      <w:bookmarkStart w:id="134" w:name="_Toc97193033"/>
      <w:r>
        <w:t>4.2</w:t>
      </w:r>
      <w:r>
        <w:tab/>
        <w:t>Nmfaf_3daDataManagement Service</w:t>
      </w:r>
      <w:bookmarkEnd w:id="127"/>
      <w:bookmarkEnd w:id="128"/>
      <w:bookmarkEnd w:id="129"/>
      <w:bookmarkEnd w:id="130"/>
      <w:bookmarkEnd w:id="131"/>
      <w:bookmarkEnd w:id="132"/>
      <w:bookmarkEnd w:id="133"/>
      <w:bookmarkEnd w:id="134"/>
    </w:p>
    <w:p w14:paraId="0D98FF36" w14:textId="77777777" w:rsidR="00345A8F" w:rsidRDefault="00D862C6" w:rsidP="00C87427">
      <w:pPr>
        <w:pStyle w:val="Heading3"/>
      </w:pPr>
      <w:bookmarkStart w:id="135" w:name="_Toc72784126"/>
      <w:bookmarkStart w:id="136" w:name="_Toc73041672"/>
      <w:bookmarkStart w:id="137" w:name="_Toc81244728"/>
      <w:bookmarkStart w:id="138" w:name="_Toc88645298"/>
      <w:bookmarkStart w:id="139" w:name="_Toc89426210"/>
      <w:bookmarkStart w:id="140" w:name="_Toc94033095"/>
      <w:bookmarkStart w:id="141" w:name="_Toc97037251"/>
      <w:bookmarkStart w:id="142" w:name="_Toc97193034"/>
      <w:r>
        <w:t>4.2.1</w:t>
      </w:r>
      <w:r>
        <w:tab/>
        <w:t>Service Description</w:t>
      </w:r>
      <w:bookmarkEnd w:id="135"/>
      <w:bookmarkEnd w:id="136"/>
      <w:bookmarkEnd w:id="137"/>
      <w:bookmarkEnd w:id="138"/>
      <w:bookmarkEnd w:id="139"/>
      <w:bookmarkEnd w:id="140"/>
      <w:bookmarkEnd w:id="141"/>
      <w:bookmarkEnd w:id="142"/>
    </w:p>
    <w:p w14:paraId="41837702" w14:textId="77777777" w:rsidR="00865A7E" w:rsidRDefault="00865A7E" w:rsidP="00865A7E">
      <w:pPr>
        <w:pStyle w:val="Heading4"/>
        <w:rPr>
          <w:lang w:eastAsia="zh-CN"/>
        </w:rPr>
      </w:pPr>
      <w:bookmarkStart w:id="143" w:name="_Toc28012754"/>
      <w:bookmarkStart w:id="144" w:name="_Toc34266224"/>
      <w:bookmarkStart w:id="145" w:name="_Toc36102395"/>
      <w:bookmarkStart w:id="146" w:name="_Toc43563437"/>
      <w:bookmarkStart w:id="147" w:name="_Toc45133980"/>
      <w:bookmarkStart w:id="148" w:name="_Toc50031910"/>
      <w:bookmarkStart w:id="149" w:name="_Toc51762830"/>
      <w:bookmarkStart w:id="150" w:name="_Toc56640897"/>
      <w:bookmarkStart w:id="151" w:name="_Toc59017865"/>
      <w:bookmarkStart w:id="152" w:name="_Toc66231733"/>
      <w:bookmarkStart w:id="153" w:name="_Toc68168894"/>
      <w:bookmarkStart w:id="154" w:name="_Toc70550540"/>
      <w:bookmarkStart w:id="155" w:name="_Toc73564345"/>
      <w:bookmarkStart w:id="156" w:name="_Toc81244729"/>
      <w:bookmarkStart w:id="157" w:name="_Toc88645299"/>
      <w:bookmarkStart w:id="158" w:name="_Toc89426211"/>
      <w:bookmarkStart w:id="159" w:name="_Toc94033096"/>
      <w:bookmarkStart w:id="160" w:name="_Toc97037252"/>
      <w:bookmarkStart w:id="161" w:name="_Toc97193035"/>
      <w:r>
        <w:t>4.2.</w:t>
      </w:r>
      <w:r>
        <w:rPr>
          <w:rFonts w:hint="eastAsia"/>
          <w:lang w:eastAsia="zh-CN"/>
        </w:rPr>
        <w:t>1</w:t>
      </w:r>
      <w:r>
        <w:rPr>
          <w:lang w:eastAsia="zh-CN"/>
        </w:rPr>
        <w:t>.1</w:t>
      </w:r>
      <w:r>
        <w:tab/>
      </w:r>
      <w:r>
        <w:rPr>
          <w:rFonts w:hint="eastAsia"/>
          <w:lang w:eastAsia="zh-CN"/>
        </w:rPr>
        <w:t>Overview</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162" w:name="_Toc28012755"/>
      <w:bookmarkStart w:id="163" w:name="_Toc34266225"/>
      <w:bookmarkStart w:id="164" w:name="_Toc36102396"/>
      <w:bookmarkStart w:id="165" w:name="_Toc43563438"/>
      <w:bookmarkStart w:id="166" w:name="_Toc45133981"/>
      <w:bookmarkStart w:id="167" w:name="_Toc50031911"/>
      <w:bookmarkStart w:id="168" w:name="_Toc51762831"/>
      <w:bookmarkStart w:id="169" w:name="_Toc56640898"/>
      <w:bookmarkStart w:id="170" w:name="_Toc59017866"/>
      <w:bookmarkStart w:id="171" w:name="_Toc66231734"/>
      <w:bookmarkStart w:id="172" w:name="_Toc68168895"/>
      <w:bookmarkStart w:id="173" w:name="_Toc70550541"/>
      <w:bookmarkStart w:id="174" w:name="_Toc73564346"/>
      <w:bookmarkStart w:id="175" w:name="_Toc81244730"/>
      <w:bookmarkStart w:id="176" w:name="_Toc88645300"/>
      <w:bookmarkStart w:id="177" w:name="_Toc89426212"/>
      <w:bookmarkStart w:id="178" w:name="_Toc94033097"/>
      <w:bookmarkStart w:id="179" w:name="_Toc97037253"/>
      <w:bookmarkStart w:id="180" w:name="_Toc97193036"/>
      <w:r>
        <w:lastRenderedPageBreak/>
        <w:t>4.2.</w:t>
      </w:r>
      <w:r>
        <w:rPr>
          <w:rFonts w:hint="eastAsia"/>
        </w:rPr>
        <w:t>1</w:t>
      </w:r>
      <w:r>
        <w:t>.2</w:t>
      </w:r>
      <w:r>
        <w:rPr>
          <w:rFonts w:hint="eastAsia"/>
        </w:rPr>
        <w:tab/>
      </w:r>
      <w:r>
        <w:t>Service Architecture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08pt" o:ole="">
            <v:imagedata r:id="rId12" o:title=""/>
          </v:shape>
          <o:OLEObject Type="Embed" ProgID="Visio.Drawing.15" ShapeID="_x0000_i1025" DrawAspect="Content" ObjectID="_1709115774"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5.25pt;height:107.25pt" o:ole="">
            <v:imagedata r:id="rId14" o:title=""/>
          </v:shape>
          <o:OLEObject Type="Embed" ProgID="Visio.Drawing.15" ShapeID="_x0000_i1026" DrawAspect="Content" ObjectID="_1709115775"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181" w:name="_Toc28012756"/>
      <w:bookmarkStart w:id="182" w:name="_Toc34266226"/>
      <w:bookmarkStart w:id="183" w:name="_Toc36102397"/>
      <w:bookmarkStart w:id="184" w:name="_Toc43563439"/>
      <w:bookmarkStart w:id="185" w:name="_Toc45133982"/>
      <w:bookmarkStart w:id="186" w:name="_Toc50031912"/>
      <w:bookmarkStart w:id="187" w:name="_Toc51762832"/>
      <w:bookmarkStart w:id="188" w:name="_Toc56640899"/>
      <w:bookmarkStart w:id="189" w:name="_Toc59017867"/>
      <w:bookmarkStart w:id="190" w:name="_Toc66231735"/>
      <w:bookmarkStart w:id="191" w:name="_Toc68168896"/>
      <w:bookmarkStart w:id="192" w:name="_Toc70550542"/>
      <w:bookmarkStart w:id="193" w:name="_Toc73564347"/>
      <w:bookmarkStart w:id="194" w:name="_Toc81244731"/>
      <w:bookmarkStart w:id="195" w:name="_Toc88645301"/>
      <w:bookmarkStart w:id="196" w:name="_Toc89426213"/>
      <w:bookmarkStart w:id="197" w:name="_Toc94033098"/>
      <w:bookmarkStart w:id="198" w:name="_Toc97037254"/>
      <w:bookmarkStart w:id="199" w:name="_Toc97193037"/>
      <w:r>
        <w:rPr>
          <w:lang w:val="en-US"/>
        </w:rPr>
        <w:t>4.2.</w:t>
      </w:r>
      <w:r>
        <w:rPr>
          <w:rFonts w:hint="eastAsia"/>
          <w:lang w:val="en-US" w:eastAsia="zh-CN"/>
        </w:rPr>
        <w:t>1.3</w:t>
      </w:r>
      <w:r>
        <w:rPr>
          <w:lang w:val="en-US"/>
        </w:rPr>
        <w:tab/>
        <w:t>Network Functions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35F4FBE" w14:textId="77777777" w:rsidR="00865A7E" w:rsidRDefault="00865A7E" w:rsidP="00865A7E">
      <w:pPr>
        <w:pStyle w:val="Heading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8645302"/>
      <w:bookmarkStart w:id="215" w:name="_Toc89426214"/>
      <w:bookmarkStart w:id="216" w:name="_Toc94033099"/>
      <w:bookmarkStart w:id="217" w:name="_Toc97037255"/>
      <w:bookmarkStart w:id="218" w:name="_Toc97193038"/>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rPr>
          <w:lang w:val="en-US"/>
        </w:rPr>
        <w:t>Messaging Framework Adaptor Function</w:t>
      </w:r>
      <w:r>
        <w:t xml:space="preserve"> (MFAF)</w:t>
      </w:r>
      <w:bookmarkEnd w:id="213"/>
      <w:bookmarkEnd w:id="214"/>
      <w:bookmarkEnd w:id="215"/>
      <w:bookmarkEnd w:id="216"/>
      <w:bookmarkEnd w:id="217"/>
      <w:bookmarkEnd w:id="21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219" w:name="_Toc28012758"/>
      <w:bookmarkStart w:id="220" w:name="_Toc34266228"/>
      <w:bookmarkStart w:id="221" w:name="_Toc36102399"/>
      <w:bookmarkStart w:id="222" w:name="_Toc43563441"/>
      <w:bookmarkStart w:id="223" w:name="_Toc45133984"/>
      <w:bookmarkStart w:id="224" w:name="_Toc50031914"/>
      <w:bookmarkStart w:id="225" w:name="_Toc51762834"/>
      <w:bookmarkStart w:id="226" w:name="_Toc56640901"/>
      <w:bookmarkStart w:id="227" w:name="_Toc59017869"/>
      <w:bookmarkStart w:id="228" w:name="_Toc66231737"/>
      <w:bookmarkStart w:id="229" w:name="_Toc68168898"/>
      <w:bookmarkStart w:id="230" w:name="_Toc70550544"/>
      <w:bookmarkStart w:id="231" w:name="_Toc73564349"/>
      <w:bookmarkStart w:id="232" w:name="_Toc81244733"/>
      <w:bookmarkStart w:id="233" w:name="_Toc88645303"/>
      <w:bookmarkStart w:id="234" w:name="_Toc89426215"/>
      <w:bookmarkStart w:id="235" w:name="_Toc94033100"/>
      <w:bookmarkStart w:id="236" w:name="_Toc97037256"/>
      <w:bookmarkStart w:id="237" w:name="_Toc97193039"/>
      <w:r>
        <w:t>4.2.</w:t>
      </w:r>
      <w:r>
        <w:rPr>
          <w:lang w:eastAsia="zh-CN"/>
        </w:rPr>
        <w:t>1.3.2</w:t>
      </w:r>
      <w:r>
        <w:tab/>
      </w:r>
      <w:r>
        <w:rPr>
          <w:lang w:eastAsia="zh-CN"/>
        </w:rPr>
        <w:t>NF Service Consumers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238" w:name="_Toc72784127"/>
      <w:bookmarkStart w:id="239" w:name="_Toc73041673"/>
      <w:bookmarkStart w:id="240" w:name="_Toc81244734"/>
      <w:bookmarkStart w:id="241" w:name="_Toc88645304"/>
      <w:bookmarkStart w:id="242" w:name="_Toc89426216"/>
      <w:bookmarkStart w:id="243" w:name="_Toc94033101"/>
      <w:bookmarkStart w:id="244" w:name="_Toc97037257"/>
      <w:bookmarkStart w:id="245" w:name="_Toc97193040"/>
      <w:r>
        <w:lastRenderedPageBreak/>
        <w:t>4.2.2</w:t>
      </w:r>
      <w:r>
        <w:tab/>
        <w:t>Service Operations</w:t>
      </w:r>
      <w:bookmarkEnd w:id="238"/>
      <w:bookmarkEnd w:id="239"/>
      <w:bookmarkEnd w:id="240"/>
      <w:bookmarkEnd w:id="241"/>
      <w:bookmarkEnd w:id="242"/>
      <w:bookmarkEnd w:id="243"/>
      <w:bookmarkEnd w:id="244"/>
      <w:bookmarkEnd w:id="245"/>
    </w:p>
    <w:p w14:paraId="6A829793" w14:textId="77777777" w:rsidR="00345A8F" w:rsidRDefault="00D862C6">
      <w:pPr>
        <w:pStyle w:val="Heading4"/>
      </w:pPr>
      <w:bookmarkStart w:id="246" w:name="_Toc72784128"/>
      <w:bookmarkStart w:id="247" w:name="_Toc73041674"/>
      <w:bookmarkStart w:id="248" w:name="_Toc81244735"/>
      <w:bookmarkStart w:id="249" w:name="_Toc88645305"/>
      <w:bookmarkStart w:id="250" w:name="_Toc89426217"/>
      <w:bookmarkStart w:id="251" w:name="_Toc94033102"/>
      <w:bookmarkStart w:id="252" w:name="_Toc97037258"/>
      <w:bookmarkStart w:id="253" w:name="_Toc97193041"/>
      <w:r>
        <w:t>4.2.2.1</w:t>
      </w:r>
      <w:r>
        <w:tab/>
        <w:t>Introduction</w:t>
      </w:r>
      <w:bookmarkEnd w:id="246"/>
      <w:bookmarkEnd w:id="247"/>
      <w:bookmarkEnd w:id="248"/>
      <w:bookmarkEnd w:id="249"/>
      <w:bookmarkEnd w:id="250"/>
      <w:bookmarkEnd w:id="251"/>
      <w:bookmarkEnd w:id="252"/>
      <w:bookmarkEnd w:id="253"/>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254" w:name="_Toc72784129"/>
      <w:bookmarkStart w:id="255" w:name="_Toc73041675"/>
      <w:bookmarkStart w:id="256" w:name="_Toc81244736"/>
      <w:bookmarkStart w:id="257" w:name="_Toc88645306"/>
      <w:bookmarkStart w:id="258" w:name="_Toc89426218"/>
      <w:bookmarkStart w:id="259" w:name="_Toc94033103"/>
      <w:bookmarkStart w:id="260" w:name="_Toc97037259"/>
      <w:bookmarkStart w:id="261" w:name="_Toc97193042"/>
      <w:r>
        <w:t>4.2.2.2</w:t>
      </w:r>
      <w:r>
        <w:tab/>
      </w:r>
      <w:r>
        <w:rPr>
          <w:lang w:eastAsia="ko-KR"/>
        </w:rPr>
        <w:t>Nmfaf_3daDataManagement_Configure</w:t>
      </w:r>
      <w:r>
        <w:t xml:space="preserve"> service operation</w:t>
      </w:r>
      <w:bookmarkEnd w:id="254"/>
      <w:bookmarkEnd w:id="255"/>
      <w:bookmarkEnd w:id="256"/>
      <w:bookmarkEnd w:id="257"/>
      <w:bookmarkEnd w:id="258"/>
      <w:bookmarkEnd w:id="259"/>
      <w:bookmarkEnd w:id="260"/>
      <w:bookmarkEnd w:id="261"/>
    </w:p>
    <w:p w14:paraId="10E274AE" w14:textId="77777777" w:rsidR="00865A7E" w:rsidRPr="00865A7E" w:rsidRDefault="00865A7E" w:rsidP="00865A7E">
      <w:pPr>
        <w:pStyle w:val="Heading5"/>
      </w:pPr>
      <w:bookmarkStart w:id="262" w:name="_Toc81244737"/>
      <w:bookmarkStart w:id="263" w:name="_Toc88645307"/>
      <w:bookmarkStart w:id="264" w:name="_Toc89426219"/>
      <w:bookmarkStart w:id="265" w:name="_Toc94033104"/>
      <w:bookmarkStart w:id="266" w:name="_Toc97037260"/>
      <w:bookmarkStart w:id="267" w:name="_Toc97193043"/>
      <w:r w:rsidRPr="00865A7E">
        <w:t>4.2.2.2.1</w:t>
      </w:r>
      <w:r w:rsidRPr="00865A7E">
        <w:tab/>
        <w:t>General</w:t>
      </w:r>
      <w:bookmarkEnd w:id="262"/>
      <w:bookmarkEnd w:id="263"/>
      <w:bookmarkEnd w:id="264"/>
      <w:bookmarkEnd w:id="265"/>
      <w:bookmarkEnd w:id="266"/>
      <w:bookmarkEnd w:id="267"/>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268" w:name="_Toc81244738"/>
      <w:bookmarkStart w:id="269" w:name="_Toc88645308"/>
      <w:bookmarkStart w:id="270" w:name="_Toc89426220"/>
      <w:bookmarkStart w:id="271" w:name="_Toc94033105"/>
      <w:bookmarkStart w:id="272" w:name="_Toc97037261"/>
      <w:bookmarkStart w:id="273" w:name="_Toc97193044"/>
      <w:r w:rsidRPr="00865A7E">
        <w:t>4.2.2.2.2</w:t>
      </w:r>
      <w:r w:rsidRPr="00865A7E">
        <w:tab/>
        <w:t>Initial configuration for mapping data or analytics</w:t>
      </w:r>
      <w:bookmarkEnd w:id="268"/>
      <w:bookmarkEnd w:id="269"/>
      <w:bookmarkEnd w:id="270"/>
      <w:bookmarkEnd w:id="271"/>
      <w:bookmarkEnd w:id="272"/>
      <w:bookmarkEnd w:id="273"/>
    </w:p>
    <w:p w14:paraId="2A5D1F3F" w14:textId="279233D6"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5pt;height:119.25pt" o:ole="">
            <v:imagedata r:id="rId16" o:title=""/>
          </v:shape>
          <o:OLEObject Type="Embed" ProgID="Visio.Drawing.11" ShapeID="_x0000_i1027" DrawAspect="Content" ObjectID="_1709115776" r:id="rId17"/>
        </w:object>
      </w:r>
    </w:p>
    <w:p w14:paraId="629788C3" w14:textId="67C8EE9D" w:rsidR="00865A7E" w:rsidRDefault="00865A7E" w:rsidP="00865A7E">
      <w:pPr>
        <w:pStyle w:val="TF"/>
      </w:pPr>
      <w:r>
        <w:t>Figure</w:t>
      </w:r>
      <w:r w:rsidR="00E23B79">
        <w:t> </w:t>
      </w:r>
      <w:r>
        <w:t>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28D32862"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p>
    <w:p w14:paraId="68B4F540" w14:textId="77777777"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 xml:space="preserve">/v1/configurations"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274" w:name="_Toc81244739"/>
      <w:bookmarkStart w:id="275" w:name="_Toc88645309"/>
      <w:bookmarkStart w:id="276" w:name="_Toc89426221"/>
      <w:bookmarkStart w:id="277" w:name="_Toc94033106"/>
      <w:bookmarkStart w:id="278" w:name="_Toc97037262"/>
      <w:bookmarkStart w:id="279" w:name="_Toc97193045"/>
      <w:r>
        <w:t>4.2.2.2.3</w:t>
      </w:r>
      <w:r>
        <w:tab/>
        <w:t xml:space="preserve">Update the configuration of existing individual </w:t>
      </w:r>
      <w:r>
        <w:rPr>
          <w:lang w:eastAsia="ja-JP"/>
        </w:rPr>
        <w:t>mapping data or analytics</w:t>
      </w:r>
      <w:bookmarkEnd w:id="274"/>
      <w:bookmarkEnd w:id="275"/>
      <w:bookmarkEnd w:id="276"/>
      <w:bookmarkEnd w:id="277"/>
      <w:bookmarkEnd w:id="278"/>
      <w:bookmarkEnd w:id="279"/>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5pt;height:170.25pt" o:ole="">
            <v:imagedata r:id="rId18" o:title=""/>
          </v:shape>
          <o:OLEObject Type="Embed" ProgID="Visio.Drawing.15" ShapeID="_x0000_i1028" DrawAspect="Content" ObjectID="_1709115777"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5068C008" w:rsidR="00345A8F" w:rsidRDefault="00D862C6">
      <w:pPr>
        <w:pStyle w:val="Heading4"/>
      </w:pPr>
      <w:bookmarkStart w:id="280" w:name="_Toc72784132"/>
      <w:bookmarkStart w:id="281" w:name="_Toc73041678"/>
      <w:bookmarkStart w:id="282" w:name="_Toc81244740"/>
      <w:bookmarkStart w:id="283" w:name="_Toc88645310"/>
      <w:bookmarkStart w:id="284" w:name="_Toc89426222"/>
      <w:bookmarkStart w:id="285" w:name="_Toc94033107"/>
      <w:bookmarkStart w:id="286" w:name="_Toc97037263"/>
      <w:bookmarkStart w:id="287" w:name="_Toc97193046"/>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280"/>
      <w:bookmarkEnd w:id="281"/>
      <w:bookmarkEnd w:id="282"/>
      <w:bookmarkEnd w:id="283"/>
      <w:bookmarkEnd w:id="284"/>
      <w:bookmarkEnd w:id="285"/>
      <w:bookmarkEnd w:id="286"/>
      <w:bookmarkEnd w:id="287"/>
    </w:p>
    <w:p w14:paraId="5A6C2606" w14:textId="77777777" w:rsidR="00345A8F" w:rsidRDefault="00D862C6">
      <w:pPr>
        <w:pStyle w:val="Heading5"/>
      </w:pPr>
      <w:bookmarkStart w:id="288" w:name="_Toc72784133"/>
      <w:bookmarkStart w:id="289" w:name="_Toc73041679"/>
      <w:bookmarkStart w:id="290" w:name="_Toc81244741"/>
      <w:bookmarkStart w:id="291" w:name="_Toc88645311"/>
      <w:bookmarkStart w:id="292" w:name="_Toc89426223"/>
      <w:bookmarkStart w:id="293" w:name="_Toc94033108"/>
      <w:bookmarkStart w:id="294" w:name="_Toc97037264"/>
      <w:bookmarkStart w:id="295" w:name="_Toc97193047"/>
      <w:r>
        <w:t>4.2.2.3.1</w:t>
      </w:r>
      <w:r>
        <w:tab/>
        <w:t>General</w:t>
      </w:r>
      <w:bookmarkEnd w:id="288"/>
      <w:bookmarkEnd w:id="289"/>
      <w:bookmarkEnd w:id="290"/>
      <w:bookmarkEnd w:id="291"/>
      <w:bookmarkEnd w:id="292"/>
      <w:bookmarkEnd w:id="293"/>
      <w:bookmarkEnd w:id="294"/>
      <w:bookmarkEnd w:id="29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296" w:name="_Toc88645312"/>
      <w:bookmarkStart w:id="297" w:name="_Toc89426224"/>
      <w:bookmarkStart w:id="298" w:name="_Toc94033109"/>
      <w:bookmarkStart w:id="299" w:name="_Toc97037265"/>
      <w:bookmarkStart w:id="300" w:name="_Toc97193048"/>
      <w:bookmarkStart w:id="301" w:name="_Toc72784134"/>
      <w:bookmarkStart w:id="302" w:name="_Toc73041680"/>
      <w:bookmarkStart w:id="303" w:name="_Toc81244742"/>
      <w:r>
        <w:t>4.2.2.3.</w:t>
      </w:r>
      <w:r w:rsidR="00040B67">
        <w:t>2</w:t>
      </w:r>
      <w:r>
        <w:tab/>
      </w:r>
      <w:r w:rsidR="00040B67">
        <w:t>S</w:t>
      </w:r>
      <w:r w:rsidR="00040B67" w:rsidRPr="0065374B">
        <w:t>top mapping data or analytics</w:t>
      </w:r>
      <w:bookmarkEnd w:id="296"/>
      <w:bookmarkEnd w:id="297"/>
      <w:bookmarkEnd w:id="298"/>
      <w:bookmarkEnd w:id="299"/>
      <w:bookmarkEnd w:id="300"/>
      <w:r w:rsidR="00040B67" w:rsidDel="00040B67">
        <w:t xml:space="preserve"> </w:t>
      </w:r>
      <w:bookmarkEnd w:id="301"/>
      <w:bookmarkEnd w:id="302"/>
      <w:bookmarkEnd w:id="303"/>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25pt" o:ole="">
            <v:imagedata r:id="rId20" o:title=""/>
          </v:shape>
          <o:OLEObject Type="Embed" ProgID="Visio.Drawing.15" ShapeID="_x0000_i1029" DrawAspect="Content" ObjectID="_1709115778"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304" w:name="_Toc72784135"/>
      <w:bookmarkStart w:id="305" w:name="_Toc73041681"/>
      <w:bookmarkStart w:id="306" w:name="_Toc81244743"/>
      <w:bookmarkStart w:id="307" w:name="_Toc88645313"/>
      <w:bookmarkStart w:id="308" w:name="_Toc89426225"/>
      <w:bookmarkStart w:id="309" w:name="_Toc94033110"/>
      <w:bookmarkStart w:id="310" w:name="_Toc97037266"/>
      <w:bookmarkStart w:id="311" w:name="_Toc97193049"/>
      <w:r>
        <w:t>4.3</w:t>
      </w:r>
      <w:r>
        <w:tab/>
        <w:t>Nmfaf_3caDataManagement Service</w:t>
      </w:r>
      <w:bookmarkEnd w:id="304"/>
      <w:bookmarkEnd w:id="305"/>
      <w:bookmarkEnd w:id="306"/>
      <w:bookmarkEnd w:id="307"/>
      <w:bookmarkEnd w:id="308"/>
      <w:bookmarkEnd w:id="309"/>
      <w:bookmarkEnd w:id="310"/>
      <w:bookmarkEnd w:id="311"/>
    </w:p>
    <w:p w14:paraId="30E8DCBD" w14:textId="77777777" w:rsidR="00345A8F" w:rsidRDefault="00D862C6">
      <w:pPr>
        <w:pStyle w:val="Heading3"/>
      </w:pPr>
      <w:bookmarkStart w:id="312" w:name="_Toc72784136"/>
      <w:bookmarkStart w:id="313" w:name="_Toc73041682"/>
      <w:bookmarkStart w:id="314" w:name="_Toc81244744"/>
      <w:bookmarkStart w:id="315" w:name="_Toc88645314"/>
      <w:bookmarkStart w:id="316" w:name="_Toc89426226"/>
      <w:bookmarkStart w:id="317" w:name="_Toc94033111"/>
      <w:bookmarkStart w:id="318" w:name="_Toc97037267"/>
      <w:bookmarkStart w:id="319" w:name="_Toc97193050"/>
      <w:r>
        <w:t>4.3.1</w:t>
      </w:r>
      <w:r>
        <w:tab/>
        <w:t>Service Description</w:t>
      </w:r>
      <w:bookmarkEnd w:id="312"/>
      <w:bookmarkEnd w:id="313"/>
      <w:bookmarkEnd w:id="314"/>
      <w:bookmarkEnd w:id="315"/>
      <w:bookmarkEnd w:id="316"/>
      <w:bookmarkEnd w:id="317"/>
      <w:bookmarkEnd w:id="318"/>
      <w:bookmarkEnd w:id="319"/>
    </w:p>
    <w:p w14:paraId="7069101B" w14:textId="77777777" w:rsidR="00865A7E" w:rsidRDefault="00865A7E" w:rsidP="00865A7E">
      <w:pPr>
        <w:pStyle w:val="Heading4"/>
        <w:rPr>
          <w:lang w:eastAsia="zh-CN"/>
        </w:rPr>
      </w:pPr>
      <w:bookmarkStart w:id="320" w:name="_Toc81244745"/>
      <w:bookmarkStart w:id="321" w:name="_Toc88645315"/>
      <w:bookmarkStart w:id="322" w:name="_Toc89426227"/>
      <w:bookmarkStart w:id="323" w:name="_Toc94033112"/>
      <w:bookmarkStart w:id="324" w:name="_Toc97037268"/>
      <w:bookmarkStart w:id="325" w:name="_Toc97193051"/>
      <w:r>
        <w:t>4.3.</w:t>
      </w:r>
      <w:r>
        <w:rPr>
          <w:rFonts w:hint="eastAsia"/>
          <w:lang w:eastAsia="zh-CN"/>
        </w:rPr>
        <w:t>1</w:t>
      </w:r>
      <w:r>
        <w:rPr>
          <w:lang w:eastAsia="zh-CN"/>
        </w:rPr>
        <w:t>.1</w:t>
      </w:r>
      <w:r>
        <w:tab/>
      </w:r>
      <w:r>
        <w:rPr>
          <w:rFonts w:hint="eastAsia"/>
          <w:lang w:eastAsia="zh-CN"/>
        </w:rPr>
        <w:t>Overview</w:t>
      </w:r>
      <w:bookmarkEnd w:id="320"/>
      <w:bookmarkEnd w:id="321"/>
      <w:bookmarkEnd w:id="322"/>
      <w:bookmarkEnd w:id="323"/>
      <w:bookmarkEnd w:id="324"/>
      <w:bookmarkEnd w:id="325"/>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326" w:name="_Toc81244746"/>
      <w:bookmarkStart w:id="327" w:name="_Toc88645316"/>
      <w:bookmarkStart w:id="328" w:name="_Toc89426228"/>
      <w:bookmarkStart w:id="329" w:name="_Toc94033113"/>
      <w:bookmarkStart w:id="330" w:name="_Toc97037269"/>
      <w:bookmarkStart w:id="331" w:name="_Toc97193052"/>
      <w:r>
        <w:lastRenderedPageBreak/>
        <w:t>4.3.</w:t>
      </w:r>
      <w:r>
        <w:rPr>
          <w:rFonts w:hint="eastAsia"/>
        </w:rPr>
        <w:t>1</w:t>
      </w:r>
      <w:r>
        <w:t>.2</w:t>
      </w:r>
      <w:r>
        <w:rPr>
          <w:rFonts w:hint="eastAsia"/>
        </w:rPr>
        <w:tab/>
      </w:r>
      <w:r>
        <w:t>Service Architecture</w:t>
      </w:r>
      <w:bookmarkEnd w:id="326"/>
      <w:bookmarkEnd w:id="327"/>
      <w:bookmarkEnd w:id="328"/>
      <w:bookmarkEnd w:id="329"/>
      <w:bookmarkEnd w:id="330"/>
      <w:bookmarkEnd w:id="331"/>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5pt;height:110.25pt" o:ole="">
            <v:imagedata r:id="rId22" o:title=""/>
          </v:shape>
          <o:OLEObject Type="Embed" ProgID="Visio.Drawing.15" ShapeID="_x0000_i1030" DrawAspect="Content" ObjectID="_1709115779"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0.5pt;height:109.5pt" o:ole="">
            <v:imagedata r:id="rId24" o:title=""/>
          </v:shape>
          <o:OLEObject Type="Embed" ProgID="Visio.Drawing.15" ShapeID="_x0000_i1031" DrawAspect="Content" ObjectID="_1709115780"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332" w:name="_Toc81244747"/>
      <w:bookmarkStart w:id="333" w:name="_Toc88645317"/>
      <w:bookmarkStart w:id="334" w:name="_Toc89426229"/>
      <w:bookmarkStart w:id="335" w:name="_Toc94033114"/>
      <w:bookmarkStart w:id="336" w:name="_Toc97037270"/>
      <w:bookmarkStart w:id="337" w:name="_Toc97193053"/>
      <w:r>
        <w:rPr>
          <w:lang w:val="en-US"/>
        </w:rPr>
        <w:t>4.3.</w:t>
      </w:r>
      <w:r>
        <w:rPr>
          <w:rFonts w:hint="eastAsia"/>
          <w:lang w:val="en-US" w:eastAsia="zh-CN"/>
        </w:rPr>
        <w:t>1.3</w:t>
      </w:r>
      <w:r>
        <w:rPr>
          <w:lang w:val="en-US"/>
        </w:rPr>
        <w:tab/>
        <w:t>Network Functions</w:t>
      </w:r>
      <w:bookmarkEnd w:id="332"/>
      <w:bookmarkEnd w:id="333"/>
      <w:bookmarkEnd w:id="334"/>
      <w:bookmarkEnd w:id="335"/>
      <w:bookmarkEnd w:id="336"/>
      <w:bookmarkEnd w:id="337"/>
    </w:p>
    <w:p w14:paraId="4C3A2BF5" w14:textId="77777777" w:rsidR="00865A7E" w:rsidRDefault="00865A7E" w:rsidP="00865A7E">
      <w:pPr>
        <w:pStyle w:val="Heading5"/>
        <w:rPr>
          <w:lang w:eastAsia="zh-CN"/>
        </w:rPr>
      </w:pPr>
      <w:bookmarkStart w:id="338" w:name="_Toc81244748"/>
      <w:bookmarkStart w:id="339" w:name="_Toc88645318"/>
      <w:bookmarkStart w:id="340" w:name="_Toc89426230"/>
      <w:bookmarkStart w:id="341" w:name="_Toc94033115"/>
      <w:bookmarkStart w:id="342" w:name="_Toc97037271"/>
      <w:bookmarkStart w:id="343" w:name="_Toc97193054"/>
      <w:r>
        <w:t>4.3.</w:t>
      </w:r>
      <w:r>
        <w:rPr>
          <w:rFonts w:hint="eastAsia"/>
          <w:lang w:eastAsia="zh-CN"/>
        </w:rPr>
        <w:t>1.3.1</w:t>
      </w:r>
      <w:r>
        <w:tab/>
      </w:r>
      <w:r>
        <w:rPr>
          <w:lang w:val="en-US"/>
        </w:rPr>
        <w:t>Messaging Framework Adaptor Function</w:t>
      </w:r>
      <w:r>
        <w:t xml:space="preserve"> (MFAF)</w:t>
      </w:r>
      <w:bookmarkEnd w:id="338"/>
      <w:bookmarkEnd w:id="339"/>
      <w:bookmarkEnd w:id="340"/>
      <w:bookmarkEnd w:id="341"/>
      <w:bookmarkEnd w:id="342"/>
      <w:bookmarkEnd w:id="343"/>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344" w:name="_Toc81244749"/>
      <w:bookmarkStart w:id="345" w:name="_Toc88645319"/>
      <w:bookmarkStart w:id="346" w:name="_Toc89426231"/>
      <w:bookmarkStart w:id="347" w:name="_Toc94033116"/>
      <w:bookmarkStart w:id="348" w:name="_Toc97037272"/>
      <w:bookmarkStart w:id="349" w:name="_Toc97193055"/>
      <w:r>
        <w:t>4.3.</w:t>
      </w:r>
      <w:r>
        <w:rPr>
          <w:lang w:eastAsia="zh-CN"/>
        </w:rPr>
        <w:t>1.3.2</w:t>
      </w:r>
      <w:r>
        <w:tab/>
      </w:r>
      <w:r>
        <w:rPr>
          <w:lang w:eastAsia="zh-CN"/>
        </w:rPr>
        <w:t>NF Service Consumers</w:t>
      </w:r>
      <w:bookmarkEnd w:id="344"/>
      <w:bookmarkEnd w:id="345"/>
      <w:bookmarkEnd w:id="346"/>
      <w:bookmarkEnd w:id="347"/>
      <w:bookmarkEnd w:id="348"/>
      <w:bookmarkEnd w:id="349"/>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350" w:name="_Toc72784137"/>
      <w:bookmarkStart w:id="351" w:name="_Toc73041683"/>
      <w:bookmarkStart w:id="352" w:name="_Toc81244750"/>
      <w:bookmarkStart w:id="353" w:name="_Toc88645320"/>
      <w:bookmarkStart w:id="354" w:name="_Toc89426232"/>
      <w:bookmarkStart w:id="355" w:name="_Toc94033117"/>
      <w:bookmarkStart w:id="356" w:name="_Toc97037273"/>
      <w:bookmarkStart w:id="357" w:name="_Toc97193056"/>
      <w:r>
        <w:t>4.3.2</w:t>
      </w:r>
      <w:r>
        <w:tab/>
        <w:t>Service Operations</w:t>
      </w:r>
      <w:bookmarkEnd w:id="350"/>
      <w:bookmarkEnd w:id="351"/>
      <w:bookmarkEnd w:id="352"/>
      <w:bookmarkEnd w:id="353"/>
      <w:bookmarkEnd w:id="354"/>
      <w:bookmarkEnd w:id="355"/>
      <w:bookmarkEnd w:id="356"/>
      <w:bookmarkEnd w:id="357"/>
    </w:p>
    <w:p w14:paraId="76F80961" w14:textId="77777777" w:rsidR="00345A8F" w:rsidRDefault="00D862C6">
      <w:pPr>
        <w:pStyle w:val="Heading4"/>
      </w:pPr>
      <w:bookmarkStart w:id="358" w:name="_Toc72784138"/>
      <w:bookmarkStart w:id="359" w:name="_Toc73041684"/>
      <w:bookmarkStart w:id="360" w:name="_Toc81244751"/>
      <w:bookmarkStart w:id="361" w:name="_Toc88645321"/>
      <w:bookmarkStart w:id="362" w:name="_Toc89426233"/>
      <w:bookmarkStart w:id="363" w:name="_Toc94033118"/>
      <w:bookmarkStart w:id="364" w:name="_Toc97037274"/>
      <w:bookmarkStart w:id="365" w:name="_Toc97193057"/>
      <w:r>
        <w:t>4.3.2.1</w:t>
      </w:r>
      <w:r>
        <w:tab/>
        <w:t>Introduction</w:t>
      </w:r>
      <w:bookmarkEnd w:id="358"/>
      <w:bookmarkEnd w:id="359"/>
      <w:bookmarkEnd w:id="360"/>
      <w:bookmarkEnd w:id="361"/>
      <w:bookmarkEnd w:id="362"/>
      <w:bookmarkEnd w:id="363"/>
      <w:bookmarkEnd w:id="364"/>
      <w:bookmarkEnd w:id="36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proofErr w:type="spellStart"/>
      <w:r w:rsidRPr="004D05D7">
        <w:rPr>
          <w:lang w:eastAsia="zh-CN"/>
        </w:rPr>
        <w:t>not</w:t>
      </w:r>
      <w:proofErr w:type="spellEnd"/>
      <w:r w:rsidRPr="004D05D7">
        <w:rPr>
          <w:lang w:eastAsia="zh-CN"/>
        </w:rPr>
        <w:t xml:space="preserve"> used by any NF service consumers in this release.</w:t>
      </w:r>
    </w:p>
    <w:p w14:paraId="489F1962" w14:textId="77777777" w:rsidR="00345A8F" w:rsidRDefault="00D862C6">
      <w:pPr>
        <w:pStyle w:val="Heading4"/>
      </w:pPr>
      <w:bookmarkStart w:id="366" w:name="_Toc72784139"/>
      <w:bookmarkStart w:id="367" w:name="_Toc73041685"/>
      <w:bookmarkStart w:id="368" w:name="_Toc81244752"/>
      <w:bookmarkStart w:id="369" w:name="_Toc88645322"/>
      <w:bookmarkStart w:id="370" w:name="_Toc89426234"/>
      <w:bookmarkStart w:id="371" w:name="_Toc94033119"/>
      <w:bookmarkStart w:id="372" w:name="_Toc97037275"/>
      <w:bookmarkStart w:id="373" w:name="_Toc97193058"/>
      <w:r>
        <w:t>4.3.2.2</w:t>
      </w:r>
      <w:r>
        <w:tab/>
      </w:r>
      <w:r>
        <w:rPr>
          <w:lang w:eastAsia="ko-KR"/>
        </w:rPr>
        <w:t>Nmfaf_3caDataManagement_Fetch</w:t>
      </w:r>
      <w:r>
        <w:t xml:space="preserve"> service operation</w:t>
      </w:r>
      <w:bookmarkEnd w:id="366"/>
      <w:bookmarkEnd w:id="367"/>
      <w:bookmarkEnd w:id="368"/>
      <w:bookmarkEnd w:id="369"/>
      <w:bookmarkEnd w:id="370"/>
      <w:bookmarkEnd w:id="371"/>
      <w:bookmarkEnd w:id="372"/>
      <w:bookmarkEnd w:id="373"/>
    </w:p>
    <w:p w14:paraId="1A9DAAA8" w14:textId="77777777" w:rsidR="00345A8F" w:rsidRDefault="00D862C6">
      <w:pPr>
        <w:pStyle w:val="Heading5"/>
      </w:pPr>
      <w:bookmarkStart w:id="374" w:name="_Toc72784140"/>
      <w:bookmarkStart w:id="375" w:name="_Toc73041686"/>
      <w:bookmarkStart w:id="376" w:name="_Toc81244753"/>
      <w:bookmarkStart w:id="377" w:name="_Toc88645323"/>
      <w:bookmarkStart w:id="378" w:name="_Toc89426235"/>
      <w:bookmarkStart w:id="379" w:name="_Toc94033120"/>
      <w:bookmarkStart w:id="380" w:name="_Toc97037276"/>
      <w:bookmarkStart w:id="381" w:name="_Toc97193059"/>
      <w:r>
        <w:t>4.3.2.2.1</w:t>
      </w:r>
      <w:r>
        <w:tab/>
        <w:t>General</w:t>
      </w:r>
      <w:bookmarkEnd w:id="374"/>
      <w:bookmarkEnd w:id="375"/>
      <w:bookmarkEnd w:id="376"/>
      <w:bookmarkEnd w:id="377"/>
      <w:bookmarkEnd w:id="378"/>
      <w:bookmarkEnd w:id="379"/>
      <w:bookmarkEnd w:id="380"/>
      <w:bookmarkEnd w:id="38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382" w:name="_Toc72784141"/>
      <w:bookmarkStart w:id="383" w:name="_Toc73041687"/>
      <w:bookmarkStart w:id="384" w:name="_Toc81244754"/>
      <w:bookmarkStart w:id="385" w:name="_Toc88645324"/>
      <w:bookmarkStart w:id="386" w:name="_Toc89426236"/>
      <w:bookmarkStart w:id="387" w:name="_Toc94033121"/>
      <w:bookmarkStart w:id="388" w:name="_Toc97037277"/>
      <w:bookmarkStart w:id="389" w:name="_Toc97193060"/>
      <w:r>
        <w:t>4.3.2.2.</w:t>
      </w:r>
      <w:r w:rsidR="005644E8">
        <w:t>2</w:t>
      </w:r>
      <w:r w:rsidR="005644E8">
        <w:tab/>
      </w:r>
      <w:r w:rsidR="005644E8">
        <w:rPr>
          <w:lang w:eastAsia="ja-JP"/>
        </w:rPr>
        <w:t>Retrieves data or analytics from the MFAF</w:t>
      </w:r>
      <w:bookmarkEnd w:id="382"/>
      <w:bookmarkEnd w:id="383"/>
      <w:bookmarkEnd w:id="384"/>
      <w:bookmarkEnd w:id="385"/>
      <w:bookmarkEnd w:id="386"/>
      <w:bookmarkEnd w:id="387"/>
      <w:bookmarkEnd w:id="388"/>
      <w:bookmarkEnd w:id="389"/>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5644E8">
      <w:r>
        <w:object w:dxaOrig="8714" w:dyaOrig="2389" w14:anchorId="14E2D01E">
          <v:shape id="_x0000_i1032" type="#_x0000_t75" style="width:435.75pt;height:118.5pt" o:ole="">
            <v:imagedata r:id="rId26" o:title=""/>
          </v:shape>
          <o:OLEObject Type="Embed" ProgID="Visio.Drawing.11" ShapeID="_x0000_i1032" DrawAspect="Content" ObjectID="_1709115781"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proofErr w:type="spellStart"/>
      <w:r w:rsidR="00D2680C">
        <w:t>fetchUri</w:t>
      </w:r>
      <w:proofErr w:type="spellEnd"/>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lastRenderedPageBreak/>
        <w:t>The</w:t>
      </w:r>
      <w:r w:rsidRPr="00D2680C">
        <w:t xml:space="preserve"> </w:t>
      </w:r>
      <w:r>
        <w:t>request body shall include fetch correlation identifies, which was previously provided by the MFAF in the "</w:t>
      </w:r>
      <w:proofErr w:type="spellStart"/>
      <w:r>
        <w:t>fetchCorrIds</w:t>
      </w:r>
      <w:proofErr w:type="spellEnd"/>
      <w:r>
        <w:t>"</w:t>
      </w:r>
      <w:r w:rsidRPr="00082145">
        <w:t xml:space="preserve"> attribute</w:t>
      </w:r>
      <w:r>
        <w:t xml:space="preserve"> within </w:t>
      </w:r>
      <w:proofErr w:type="spellStart"/>
      <w:r>
        <w:rPr>
          <w:lang w:eastAsia="ja-JP"/>
        </w:rPr>
        <w:t>fetchInstruction</w:t>
      </w:r>
      <w:proofErr w:type="spellEnd"/>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proofErr w:type="spellStart"/>
      <w:r w:rsidR="00D2680C">
        <w:t>NmfafDataAnaNotification</w:t>
      </w:r>
      <w:proofErr w:type="spellEnd"/>
      <w:r w:rsidR="00D2680C" w:rsidDel="00D2680C">
        <w:t xml:space="preserve"> </w:t>
      </w:r>
      <w:r>
        <w:t xml:space="preserve">data structure. The </w:t>
      </w:r>
      <w:proofErr w:type="spellStart"/>
      <w:r w:rsidR="00D2680C">
        <w:t>NmfafDataAnaNotification</w:t>
      </w:r>
      <w:proofErr w:type="spellEnd"/>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1AEBE91" w14:textId="77777777" w:rsidR="005644E8" w:rsidRDefault="005644E8" w:rsidP="0050272B">
      <w:pPr>
        <w:pStyle w:val="B1"/>
        <w:rPr>
          <w:noProof/>
          <w:lang w:eastAsia="zh-CN"/>
        </w:rPr>
      </w:pPr>
      <w:r>
        <w:t>-</w:t>
      </w:r>
      <w:r>
        <w:tab/>
        <w:t>network exposure events that occurred in the "</w:t>
      </w:r>
      <w:proofErr w:type="spellStart"/>
      <w:r>
        <w:t>nefEventNotifs</w:t>
      </w:r>
      <w:proofErr w:type="spellEnd"/>
      <w:r>
        <w:t>" attribute;</w:t>
      </w:r>
    </w:p>
    <w:p w14:paraId="27D16AF0" w14:textId="77777777" w:rsidR="005644E8" w:rsidRDefault="005644E8" w:rsidP="0050272B">
      <w:pPr>
        <w:pStyle w:val="B1"/>
        <w:rPr>
          <w:noProof/>
          <w:lang w:eastAsia="zh-CN"/>
        </w:rPr>
      </w:pPr>
      <w:r>
        <w:t>-</w:t>
      </w:r>
      <w:r>
        <w:tab/>
        <w:t>application function events that occurred in the "</w:t>
      </w:r>
      <w:proofErr w:type="spellStart"/>
      <w:r>
        <w:t>afEventNotifs</w:t>
      </w:r>
      <w:proofErr w:type="spellEnd"/>
      <w:r>
        <w:t>" attribute;</w:t>
      </w:r>
    </w:p>
    <w:p w14:paraId="28003DC0" w14:textId="77777777" w:rsidR="005644E8" w:rsidRDefault="005644E8" w:rsidP="0050272B">
      <w:pPr>
        <w:pStyle w:val="B1"/>
        <w:rPr>
          <w:noProof/>
          <w:lang w:eastAsia="zh-CN"/>
        </w:rPr>
      </w:pPr>
      <w:r>
        <w:t>-</w:t>
      </w:r>
      <w:r>
        <w:tab/>
        <w:t>access and mobility function events that occurred in the "</w:t>
      </w:r>
      <w:proofErr w:type="spellStart"/>
      <w:r>
        <w:t>amfEventNotifs</w:t>
      </w:r>
      <w:proofErr w:type="spellEnd"/>
      <w:r>
        <w:t>" attribute;</w:t>
      </w:r>
    </w:p>
    <w:p w14:paraId="2C4DC0F3" w14:textId="77777777" w:rsidR="005644E8" w:rsidRDefault="005644E8" w:rsidP="0050272B">
      <w:pPr>
        <w:pStyle w:val="B1"/>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EFE7B8" w14:textId="77777777" w:rsidR="005644E8" w:rsidRDefault="005644E8" w:rsidP="0050272B">
      <w:pPr>
        <w:pStyle w:val="B1"/>
      </w:pPr>
      <w:r>
        <w:t>-</w:t>
      </w:r>
      <w:r>
        <w:tab/>
        <w:t>monitoring report events that occurred in the "</w:t>
      </w:r>
      <w:proofErr w:type="spellStart"/>
      <w:r>
        <w:t>udmEventNotifs</w:t>
      </w:r>
      <w:proofErr w:type="spellEnd"/>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77777777"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390" w:name="_Toc97193061"/>
      <w:bookmarkStart w:id="391" w:name="_Toc72784142"/>
      <w:bookmarkStart w:id="392" w:name="_Toc73041688"/>
      <w:bookmarkStart w:id="393" w:name="_Toc81244755"/>
      <w:bookmarkStart w:id="394" w:name="_Toc88645325"/>
      <w:bookmarkStart w:id="395" w:name="_Toc89426237"/>
      <w:bookmarkStart w:id="396" w:name="_Toc94033122"/>
      <w:bookmarkStart w:id="397" w:name="_Toc97037278"/>
      <w:r>
        <w:t>4.3.2.2</w:t>
      </w:r>
      <w:r w:rsidR="00F66495">
        <w:t>A</w:t>
      </w:r>
      <w:r>
        <w:tab/>
      </w:r>
      <w:r>
        <w:rPr>
          <w:lang w:eastAsia="ko-KR"/>
        </w:rPr>
        <w:t>Nmfaf_3caDataManagement_Subscribe</w:t>
      </w:r>
      <w:r>
        <w:t xml:space="preserve"> service operation</w:t>
      </w:r>
      <w:bookmarkEnd w:id="390"/>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398" w:name="_Toc97193062"/>
      <w:r>
        <w:t>4.3.2.3</w:t>
      </w:r>
      <w:r>
        <w:tab/>
      </w:r>
      <w:r>
        <w:rPr>
          <w:lang w:eastAsia="ko-KR"/>
        </w:rPr>
        <w:t>Nmfaf_3caDataManagement_Notify</w:t>
      </w:r>
      <w:r>
        <w:t xml:space="preserve"> service operation</w:t>
      </w:r>
      <w:bookmarkEnd w:id="391"/>
      <w:bookmarkEnd w:id="392"/>
      <w:bookmarkEnd w:id="393"/>
      <w:bookmarkEnd w:id="394"/>
      <w:bookmarkEnd w:id="395"/>
      <w:bookmarkEnd w:id="396"/>
      <w:bookmarkEnd w:id="397"/>
      <w:bookmarkEnd w:id="398"/>
    </w:p>
    <w:p w14:paraId="1CCB411A" w14:textId="77777777" w:rsidR="00345A8F" w:rsidRDefault="00D862C6">
      <w:pPr>
        <w:pStyle w:val="Heading5"/>
      </w:pPr>
      <w:bookmarkStart w:id="399" w:name="_Toc72784143"/>
      <w:bookmarkStart w:id="400" w:name="_Toc73041689"/>
      <w:bookmarkStart w:id="401" w:name="_Toc81244756"/>
      <w:bookmarkStart w:id="402" w:name="_Toc88645326"/>
      <w:bookmarkStart w:id="403" w:name="_Toc89426238"/>
      <w:bookmarkStart w:id="404" w:name="_Toc94033123"/>
      <w:bookmarkStart w:id="405" w:name="_Toc97037279"/>
      <w:bookmarkStart w:id="406" w:name="_Toc97193063"/>
      <w:r>
        <w:t>4.3.2.3.1</w:t>
      </w:r>
      <w:r>
        <w:tab/>
        <w:t>General</w:t>
      </w:r>
      <w:bookmarkEnd w:id="399"/>
      <w:bookmarkEnd w:id="400"/>
      <w:bookmarkEnd w:id="401"/>
      <w:bookmarkEnd w:id="402"/>
      <w:bookmarkEnd w:id="403"/>
      <w:bookmarkEnd w:id="404"/>
      <w:bookmarkEnd w:id="405"/>
      <w:bookmarkEnd w:id="40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407" w:name="_Toc72784144"/>
      <w:bookmarkStart w:id="408" w:name="_Toc73041690"/>
      <w:bookmarkStart w:id="409" w:name="_Toc81244757"/>
      <w:bookmarkStart w:id="410" w:name="_Toc88645327"/>
      <w:bookmarkStart w:id="411" w:name="_Toc89426239"/>
      <w:bookmarkStart w:id="412" w:name="_Toc94033124"/>
      <w:bookmarkStart w:id="413" w:name="_Toc97037280"/>
      <w:bookmarkStart w:id="414" w:name="_Toc97193064"/>
      <w:r>
        <w:t>4.3.2.3.</w:t>
      </w:r>
      <w:r w:rsidR="00DD1453">
        <w:t>2</w:t>
      </w:r>
      <w:r>
        <w:tab/>
      </w:r>
      <w:r w:rsidR="00DD1453">
        <w:t>Notification about the subscribed data or analytics</w:t>
      </w:r>
      <w:bookmarkEnd w:id="407"/>
      <w:bookmarkEnd w:id="408"/>
      <w:bookmarkEnd w:id="409"/>
      <w:bookmarkEnd w:id="410"/>
      <w:bookmarkEnd w:id="411"/>
      <w:bookmarkEnd w:id="412"/>
      <w:bookmarkEnd w:id="413"/>
      <w:bookmarkEnd w:id="414"/>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25pt;height:149.25pt" o:ole="">
            <v:imagedata r:id="rId28" o:title=""/>
          </v:shape>
          <o:OLEObject Type="Embed" ProgID="Visio.Drawing.15" ShapeID="_x0000_i1033" DrawAspect="Content" ObjectID="_1709115782"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109CC1FD"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r w:rsidR="003A2B6B">
        <w:t>clause </w:t>
      </w:r>
      <w:r>
        <w:t xml:space="preserve">5.2.5 for the definition of this </w:t>
      </w:r>
      <w:proofErr w:type="spellStart"/>
      <w:r>
        <w:t>notificationURI</w:t>
      </w:r>
      <w:proofErr w:type="spellEnd"/>
      <w:r>
        <w:t xml:space="preserve">),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Pr>
          <w:noProof/>
        </w:rPr>
        <w:t>correId</w:t>
      </w:r>
      <w:proofErr w:type="spellEnd"/>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proofErr w:type="spellStart"/>
      <w:r w:rsidR="00D2680C">
        <w:rPr>
          <w:lang w:eastAsia="ja-JP"/>
        </w:rPr>
        <w:t>fetchInstruction</w:t>
      </w:r>
      <w:proofErr w:type="spellEnd"/>
      <w:r>
        <w:rPr>
          <w:lang w:eastAsia="ja-JP"/>
        </w:rPr>
        <w:t>" attribute; and</w:t>
      </w:r>
    </w:p>
    <w:p w14:paraId="50504142" w14:textId="2967FE37" w:rsidR="00DD1453" w:rsidRDefault="00DD1453" w:rsidP="00DD1453">
      <w:pPr>
        <w:pStyle w:val="B1"/>
      </w:pPr>
      <w:r>
        <w:t>-</w:t>
      </w:r>
      <w:r>
        <w:tab/>
      </w:r>
      <w:r w:rsidR="00D2680C">
        <w:t>information about the MFAF data or analytics in the "</w:t>
      </w:r>
      <w:proofErr w:type="spellStart"/>
      <w:r w:rsidR="00D2680C">
        <w:rPr>
          <w:noProof/>
          <w:lang w:eastAsia="zh-CN"/>
        </w:rPr>
        <w:t>dataAna</w:t>
      </w:r>
      <w:r w:rsidR="00D2680C">
        <w:t>Notifs</w:t>
      </w:r>
      <w:proofErr w:type="spellEnd"/>
      <w:r w:rsidR="00D2680C">
        <w:t xml:space="preserve">"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w:t>
      </w:r>
      <w:proofErr w:type="spellStart"/>
      <w:r>
        <w:t>nefEventNotifs</w:t>
      </w:r>
      <w:proofErr w:type="spellEnd"/>
      <w:r>
        <w:t>" attribute;</w:t>
      </w:r>
    </w:p>
    <w:p w14:paraId="604875ED" w14:textId="77777777" w:rsidR="00DD1453" w:rsidRDefault="00DD1453" w:rsidP="00DD1453">
      <w:pPr>
        <w:pStyle w:val="B2"/>
        <w:rPr>
          <w:noProof/>
          <w:lang w:eastAsia="zh-CN"/>
        </w:rPr>
      </w:pPr>
      <w:r>
        <w:t>-</w:t>
      </w:r>
      <w:r>
        <w:tab/>
        <w:t>application function events that occurred in the "</w:t>
      </w:r>
      <w:proofErr w:type="spellStart"/>
      <w:r>
        <w:t>afEventNotifs</w:t>
      </w:r>
      <w:proofErr w:type="spellEnd"/>
      <w:r>
        <w:t>" attribute;</w:t>
      </w:r>
    </w:p>
    <w:p w14:paraId="56E0E12F" w14:textId="77777777" w:rsidR="00DD1453" w:rsidRDefault="00DD1453" w:rsidP="00DD1453">
      <w:pPr>
        <w:pStyle w:val="B2"/>
        <w:rPr>
          <w:noProof/>
          <w:lang w:eastAsia="zh-CN"/>
        </w:rPr>
      </w:pPr>
      <w:r>
        <w:t>-</w:t>
      </w:r>
      <w:r>
        <w:tab/>
        <w:t>access and mobility function events that occurred in the "</w:t>
      </w:r>
      <w:proofErr w:type="spellStart"/>
      <w:r>
        <w:t>amfEventNotifs</w:t>
      </w:r>
      <w:proofErr w:type="spellEnd"/>
      <w:r>
        <w:t>"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024B3009" w14:textId="77777777" w:rsidR="00DD1453" w:rsidRPr="005B4E02" w:rsidRDefault="00DD1453" w:rsidP="00DD1453">
      <w:pPr>
        <w:pStyle w:val="B2"/>
      </w:pPr>
      <w:r>
        <w:t>-</w:t>
      </w:r>
      <w:r>
        <w:tab/>
        <w:t>monitoring report events that occurred in the "</w:t>
      </w:r>
      <w:proofErr w:type="spellStart"/>
      <w:r>
        <w:t>udmEventNotifs</w:t>
      </w:r>
      <w:proofErr w:type="spellEnd"/>
      <w:r>
        <w:t>" attribute.</w:t>
      </w:r>
    </w:p>
    <w:p w14:paraId="197E7C60" w14:textId="77777777" w:rsidR="00DD1453" w:rsidRDefault="00DD1453" w:rsidP="00DD1453">
      <w:r>
        <w:t>Upon the reception of an HTTP POST request with "{</w:t>
      </w:r>
      <w:proofErr w:type="spellStart"/>
      <w:r>
        <w:t>notificationURI</w:t>
      </w:r>
      <w:proofErr w:type="spellEnd"/>
      <w:r>
        <w:t xml:space="preserve">}"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29D9B33"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415" w:name="_Toc510696597"/>
      <w:bookmarkStart w:id="416" w:name="_Toc35971389"/>
      <w:bookmarkStart w:id="417" w:name="_Toc36812120"/>
      <w:bookmarkStart w:id="418" w:name="_Toc72784145"/>
      <w:bookmarkStart w:id="419" w:name="_Toc73041691"/>
      <w:bookmarkStart w:id="420" w:name="_Toc81244758"/>
      <w:bookmarkStart w:id="421" w:name="_Toc88645328"/>
      <w:bookmarkStart w:id="422" w:name="_Toc89426240"/>
      <w:bookmarkStart w:id="423" w:name="_Toc94033125"/>
      <w:bookmarkStart w:id="424" w:name="_Toc97037281"/>
      <w:bookmarkStart w:id="425" w:name="_Toc97193065"/>
      <w:r>
        <w:lastRenderedPageBreak/>
        <w:t>5</w:t>
      </w:r>
      <w:r>
        <w:tab/>
        <w:t>API Definitions</w:t>
      </w:r>
      <w:bookmarkEnd w:id="415"/>
      <w:bookmarkEnd w:id="416"/>
      <w:bookmarkEnd w:id="417"/>
      <w:bookmarkEnd w:id="418"/>
      <w:bookmarkEnd w:id="419"/>
      <w:bookmarkEnd w:id="420"/>
      <w:bookmarkEnd w:id="421"/>
      <w:bookmarkEnd w:id="422"/>
      <w:bookmarkEnd w:id="423"/>
      <w:bookmarkEnd w:id="424"/>
      <w:bookmarkEnd w:id="425"/>
    </w:p>
    <w:p w14:paraId="71F7AA14" w14:textId="77777777" w:rsidR="00345A8F" w:rsidRDefault="00D862C6">
      <w:pPr>
        <w:pStyle w:val="Heading2"/>
      </w:pPr>
      <w:bookmarkStart w:id="426" w:name="_Toc72784146"/>
      <w:bookmarkStart w:id="427" w:name="_Toc73041692"/>
      <w:bookmarkStart w:id="428" w:name="_Toc81244759"/>
      <w:bookmarkStart w:id="429" w:name="_Toc88645329"/>
      <w:bookmarkStart w:id="430" w:name="_Toc89426241"/>
      <w:bookmarkStart w:id="431" w:name="_Toc94033126"/>
      <w:bookmarkStart w:id="432" w:name="_Toc97037282"/>
      <w:bookmarkStart w:id="433" w:name="_Toc97193066"/>
      <w:bookmarkStart w:id="434" w:name="_Toc510696649"/>
      <w:bookmarkStart w:id="435" w:name="_Hlk530142087"/>
      <w:r>
        <w:t>5.1</w:t>
      </w:r>
      <w:r>
        <w:tab/>
        <w:t>Nmfaf_3daDataManagement Service API</w:t>
      </w:r>
      <w:bookmarkEnd w:id="426"/>
      <w:bookmarkEnd w:id="427"/>
      <w:bookmarkEnd w:id="428"/>
      <w:bookmarkEnd w:id="429"/>
      <w:bookmarkEnd w:id="430"/>
      <w:bookmarkEnd w:id="431"/>
      <w:bookmarkEnd w:id="432"/>
      <w:bookmarkEnd w:id="433"/>
    </w:p>
    <w:p w14:paraId="78EFF3A6" w14:textId="77777777" w:rsidR="00345A8F" w:rsidRDefault="00D862C6">
      <w:pPr>
        <w:pStyle w:val="Heading3"/>
      </w:pPr>
      <w:bookmarkStart w:id="436" w:name="_Toc72784147"/>
      <w:bookmarkStart w:id="437" w:name="_Toc73041693"/>
      <w:bookmarkStart w:id="438" w:name="_Toc81244760"/>
      <w:bookmarkStart w:id="439" w:name="_Toc88645330"/>
      <w:bookmarkStart w:id="440" w:name="_Toc89426242"/>
      <w:bookmarkStart w:id="441" w:name="_Toc94033127"/>
      <w:bookmarkStart w:id="442" w:name="_Toc97037283"/>
      <w:bookmarkStart w:id="443" w:name="_Toc97193067"/>
      <w:r>
        <w:t>5.1.1</w:t>
      </w:r>
      <w:r>
        <w:tab/>
        <w:t>Introduction</w:t>
      </w:r>
      <w:bookmarkEnd w:id="436"/>
      <w:bookmarkEnd w:id="437"/>
      <w:bookmarkEnd w:id="438"/>
      <w:bookmarkEnd w:id="439"/>
      <w:bookmarkEnd w:id="440"/>
      <w:bookmarkEnd w:id="441"/>
      <w:bookmarkEnd w:id="442"/>
      <w:bookmarkEnd w:id="443"/>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444" w:name="_Toc72784148"/>
      <w:bookmarkStart w:id="445" w:name="_Toc73041694"/>
      <w:bookmarkStart w:id="446" w:name="_Toc81244761"/>
      <w:bookmarkStart w:id="447" w:name="_Toc88645331"/>
      <w:bookmarkStart w:id="448" w:name="_Toc89426243"/>
      <w:bookmarkStart w:id="449" w:name="_Toc94033128"/>
      <w:bookmarkStart w:id="450" w:name="_Toc97037284"/>
      <w:bookmarkStart w:id="451" w:name="_Toc97193068"/>
      <w:r>
        <w:t>5.1.2</w:t>
      </w:r>
      <w:r>
        <w:tab/>
        <w:t>Usage of HTTP</w:t>
      </w:r>
      <w:bookmarkEnd w:id="444"/>
      <w:bookmarkEnd w:id="445"/>
      <w:bookmarkEnd w:id="446"/>
      <w:bookmarkEnd w:id="447"/>
      <w:bookmarkEnd w:id="448"/>
      <w:bookmarkEnd w:id="449"/>
      <w:bookmarkEnd w:id="450"/>
      <w:bookmarkEnd w:id="451"/>
    </w:p>
    <w:p w14:paraId="61B02A9E" w14:textId="77777777" w:rsidR="00345A8F" w:rsidRDefault="00D862C6">
      <w:pPr>
        <w:pStyle w:val="Heading4"/>
      </w:pPr>
      <w:bookmarkStart w:id="452" w:name="_Toc72784149"/>
      <w:bookmarkStart w:id="453" w:name="_Toc73041695"/>
      <w:bookmarkStart w:id="454" w:name="_Toc81244762"/>
      <w:bookmarkStart w:id="455" w:name="_Toc88645332"/>
      <w:bookmarkStart w:id="456" w:name="_Toc89426244"/>
      <w:bookmarkStart w:id="457" w:name="_Toc94033129"/>
      <w:bookmarkStart w:id="458" w:name="_Toc97037285"/>
      <w:bookmarkStart w:id="459" w:name="_Toc97193069"/>
      <w:r>
        <w:t>5.1.2.1</w:t>
      </w:r>
      <w:r>
        <w:tab/>
        <w:t>General</w:t>
      </w:r>
      <w:bookmarkEnd w:id="452"/>
      <w:bookmarkEnd w:id="453"/>
      <w:bookmarkEnd w:id="454"/>
      <w:bookmarkEnd w:id="455"/>
      <w:bookmarkEnd w:id="456"/>
      <w:bookmarkEnd w:id="457"/>
      <w:bookmarkEnd w:id="458"/>
      <w:bookmarkEnd w:id="459"/>
    </w:p>
    <w:p w14:paraId="7EF3D595" w14:textId="0DD9419E"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460" w:name="_Toc72784150"/>
      <w:bookmarkStart w:id="461" w:name="_Toc73041696"/>
      <w:bookmarkStart w:id="462" w:name="_Toc81244763"/>
      <w:bookmarkStart w:id="463" w:name="_Toc88645333"/>
      <w:bookmarkStart w:id="464" w:name="_Toc89426245"/>
      <w:bookmarkStart w:id="465" w:name="_Toc94033130"/>
      <w:bookmarkStart w:id="466" w:name="_Toc97037286"/>
      <w:bookmarkStart w:id="467" w:name="_Toc97193070"/>
      <w:r>
        <w:t>5.1.2.2</w:t>
      </w:r>
      <w:r>
        <w:tab/>
        <w:t>HTTP standard headers</w:t>
      </w:r>
      <w:bookmarkEnd w:id="460"/>
      <w:bookmarkEnd w:id="461"/>
      <w:bookmarkEnd w:id="462"/>
      <w:bookmarkEnd w:id="463"/>
      <w:bookmarkEnd w:id="464"/>
      <w:bookmarkEnd w:id="465"/>
      <w:bookmarkEnd w:id="466"/>
      <w:bookmarkEnd w:id="467"/>
    </w:p>
    <w:p w14:paraId="199C9D4C" w14:textId="77777777" w:rsidR="00345A8F" w:rsidRDefault="00D862C6">
      <w:pPr>
        <w:pStyle w:val="Heading5"/>
        <w:rPr>
          <w:lang w:eastAsia="zh-CN"/>
        </w:rPr>
      </w:pPr>
      <w:bookmarkStart w:id="468" w:name="_Toc72784151"/>
      <w:bookmarkStart w:id="469" w:name="_Toc73041697"/>
      <w:bookmarkStart w:id="470" w:name="_Toc81244764"/>
      <w:bookmarkStart w:id="471" w:name="_Toc88645334"/>
      <w:bookmarkStart w:id="472" w:name="_Toc89426246"/>
      <w:bookmarkStart w:id="473" w:name="_Toc94033131"/>
      <w:bookmarkStart w:id="474" w:name="_Toc97037287"/>
      <w:bookmarkStart w:id="475" w:name="_Toc97193071"/>
      <w:r>
        <w:t>5.1.2.2.1</w:t>
      </w:r>
      <w:r>
        <w:rPr>
          <w:rFonts w:hint="eastAsia"/>
          <w:lang w:eastAsia="zh-CN"/>
        </w:rPr>
        <w:tab/>
      </w:r>
      <w:r>
        <w:rPr>
          <w:lang w:eastAsia="zh-CN"/>
        </w:rPr>
        <w:t>General</w:t>
      </w:r>
      <w:bookmarkEnd w:id="468"/>
      <w:bookmarkEnd w:id="469"/>
      <w:bookmarkEnd w:id="470"/>
      <w:bookmarkEnd w:id="471"/>
      <w:bookmarkEnd w:id="472"/>
      <w:bookmarkEnd w:id="473"/>
      <w:bookmarkEnd w:id="474"/>
      <w:bookmarkEnd w:id="475"/>
    </w:p>
    <w:p w14:paraId="284B25C8" w14:textId="77777777"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476" w:name="_Toc72784152"/>
      <w:bookmarkStart w:id="477" w:name="_Toc73041698"/>
      <w:bookmarkStart w:id="478" w:name="_Toc81244765"/>
      <w:bookmarkStart w:id="479" w:name="_Toc88645335"/>
      <w:bookmarkStart w:id="480" w:name="_Toc89426247"/>
      <w:bookmarkStart w:id="481" w:name="_Toc94033132"/>
      <w:bookmarkStart w:id="482" w:name="_Toc97037288"/>
      <w:bookmarkStart w:id="483" w:name="_Toc97193072"/>
      <w:r>
        <w:t>5.1.2.2.2</w:t>
      </w:r>
      <w:r>
        <w:tab/>
        <w:t>Content type</w:t>
      </w:r>
      <w:bookmarkEnd w:id="476"/>
      <w:bookmarkEnd w:id="477"/>
      <w:bookmarkEnd w:id="478"/>
      <w:bookmarkEnd w:id="479"/>
      <w:bookmarkEnd w:id="480"/>
      <w:bookmarkEnd w:id="481"/>
      <w:bookmarkEnd w:id="482"/>
      <w:bookmarkEnd w:id="483"/>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Heading4"/>
      </w:pPr>
      <w:bookmarkStart w:id="484" w:name="_Toc72784153"/>
      <w:bookmarkStart w:id="485" w:name="_Toc73041699"/>
      <w:bookmarkStart w:id="486" w:name="_Toc81244766"/>
      <w:bookmarkStart w:id="487" w:name="_Toc88645336"/>
      <w:bookmarkStart w:id="488" w:name="_Toc89426248"/>
      <w:bookmarkStart w:id="489" w:name="_Toc94033133"/>
      <w:bookmarkStart w:id="490" w:name="_Toc97037289"/>
      <w:bookmarkStart w:id="491" w:name="_Toc97193073"/>
      <w:r>
        <w:t>5.1.2.3</w:t>
      </w:r>
      <w:r>
        <w:tab/>
        <w:t>HTTP custom headers</w:t>
      </w:r>
      <w:bookmarkEnd w:id="484"/>
      <w:bookmarkEnd w:id="485"/>
      <w:bookmarkEnd w:id="486"/>
      <w:bookmarkEnd w:id="487"/>
      <w:bookmarkEnd w:id="488"/>
      <w:bookmarkEnd w:id="489"/>
      <w:bookmarkEnd w:id="490"/>
      <w:bookmarkEnd w:id="491"/>
    </w:p>
    <w:p w14:paraId="30A7EF5E" w14:textId="77777777"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492" w:name="_Toc72784154"/>
      <w:bookmarkStart w:id="493" w:name="_Toc73041700"/>
      <w:bookmarkStart w:id="494" w:name="_Toc81244767"/>
      <w:bookmarkStart w:id="495" w:name="_Toc88645337"/>
      <w:bookmarkStart w:id="496" w:name="_Toc89426249"/>
      <w:bookmarkStart w:id="497" w:name="_Toc94033134"/>
      <w:bookmarkStart w:id="498" w:name="_Toc97037290"/>
      <w:bookmarkStart w:id="499" w:name="_Toc97193074"/>
      <w:r>
        <w:lastRenderedPageBreak/>
        <w:t>5.1.3</w:t>
      </w:r>
      <w:r>
        <w:tab/>
        <w:t>Resources</w:t>
      </w:r>
      <w:bookmarkEnd w:id="492"/>
      <w:bookmarkEnd w:id="493"/>
      <w:bookmarkEnd w:id="494"/>
      <w:bookmarkEnd w:id="495"/>
      <w:bookmarkEnd w:id="496"/>
      <w:bookmarkEnd w:id="497"/>
      <w:bookmarkEnd w:id="498"/>
      <w:bookmarkEnd w:id="499"/>
    </w:p>
    <w:p w14:paraId="1D36C254" w14:textId="77777777" w:rsidR="00345A8F" w:rsidRDefault="00D862C6">
      <w:pPr>
        <w:pStyle w:val="Heading4"/>
      </w:pPr>
      <w:bookmarkStart w:id="500" w:name="_Toc72784155"/>
      <w:bookmarkStart w:id="501" w:name="_Toc73041701"/>
      <w:bookmarkStart w:id="502" w:name="_Toc81244768"/>
      <w:bookmarkStart w:id="503" w:name="_Toc88645338"/>
      <w:bookmarkStart w:id="504" w:name="_Toc89426250"/>
      <w:bookmarkStart w:id="505" w:name="_Toc94033135"/>
      <w:bookmarkStart w:id="506" w:name="_Toc97037291"/>
      <w:bookmarkStart w:id="507" w:name="_Toc97193075"/>
      <w:r>
        <w:t>5.1.3.1</w:t>
      </w:r>
      <w:r>
        <w:tab/>
        <w:t>Overview</w:t>
      </w:r>
      <w:bookmarkEnd w:id="500"/>
      <w:bookmarkEnd w:id="501"/>
      <w:bookmarkEnd w:id="502"/>
      <w:bookmarkEnd w:id="503"/>
      <w:bookmarkEnd w:id="504"/>
      <w:bookmarkEnd w:id="505"/>
      <w:bookmarkEnd w:id="506"/>
      <w:bookmarkEnd w:id="507"/>
    </w:p>
    <w:p w14:paraId="53254E44" w14:textId="77777777" w:rsidR="00345A8F" w:rsidRDefault="00865A7E">
      <w:pPr>
        <w:pStyle w:val="TH"/>
        <w:rPr>
          <w:lang w:val="en-US"/>
        </w:rPr>
      </w:pPr>
      <w:r>
        <w:object w:dxaOrig="7605" w:dyaOrig="3165" w14:anchorId="11E73021">
          <v:shape id="_x0000_i1034" type="#_x0000_t75" style="width:379.5pt;height:157.5pt" o:ole="">
            <v:imagedata r:id="rId30" o:title=""/>
          </v:shape>
          <o:OLEObject Type="Embed" ProgID="Visio.Drawing.15" ShapeID="_x0000_i1034" DrawAspect="Content" ObjectID="_1709115783"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Heading4"/>
      </w:pPr>
      <w:bookmarkStart w:id="508" w:name="_Toc72784156"/>
      <w:bookmarkStart w:id="509" w:name="_Toc73041702"/>
      <w:bookmarkStart w:id="510" w:name="_Toc81244769"/>
      <w:bookmarkStart w:id="511" w:name="_Toc88645339"/>
      <w:bookmarkStart w:id="512" w:name="_Toc89426251"/>
      <w:bookmarkStart w:id="513" w:name="_Toc94033136"/>
      <w:bookmarkStart w:id="514" w:name="_Toc97037292"/>
      <w:bookmarkStart w:id="515" w:name="_Toc97193076"/>
      <w:r>
        <w:t>5.1.3.2</w:t>
      </w:r>
      <w:r>
        <w:tab/>
        <w:t xml:space="preserve">Resource: </w:t>
      </w:r>
      <w:r w:rsidR="00865A7E" w:rsidRPr="00865A7E">
        <w:t>MFAF Configurations</w:t>
      </w:r>
      <w:bookmarkEnd w:id="508"/>
      <w:bookmarkEnd w:id="509"/>
      <w:bookmarkEnd w:id="510"/>
      <w:bookmarkEnd w:id="511"/>
      <w:bookmarkEnd w:id="512"/>
      <w:bookmarkEnd w:id="513"/>
      <w:bookmarkEnd w:id="514"/>
      <w:bookmarkEnd w:id="515"/>
    </w:p>
    <w:p w14:paraId="335CB665" w14:textId="77777777" w:rsidR="00345A8F" w:rsidRDefault="00D862C6">
      <w:pPr>
        <w:pStyle w:val="Heading5"/>
      </w:pPr>
      <w:bookmarkStart w:id="516" w:name="_Toc72784157"/>
      <w:bookmarkStart w:id="517" w:name="_Toc73041703"/>
      <w:bookmarkStart w:id="518" w:name="_Toc81244770"/>
      <w:bookmarkStart w:id="519" w:name="_Toc88645340"/>
      <w:bookmarkStart w:id="520" w:name="_Toc89426252"/>
      <w:bookmarkStart w:id="521" w:name="_Toc94033137"/>
      <w:bookmarkStart w:id="522" w:name="_Toc97037293"/>
      <w:bookmarkStart w:id="523" w:name="_Toc97193077"/>
      <w:r>
        <w:t>5.1.3.2.1</w:t>
      </w:r>
      <w:r>
        <w:tab/>
        <w:t>Description</w:t>
      </w:r>
      <w:bookmarkEnd w:id="516"/>
      <w:bookmarkEnd w:id="517"/>
      <w:bookmarkEnd w:id="518"/>
      <w:bookmarkEnd w:id="519"/>
      <w:bookmarkEnd w:id="520"/>
      <w:bookmarkEnd w:id="521"/>
      <w:bookmarkEnd w:id="522"/>
      <w:bookmarkEnd w:id="52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524" w:name="_Toc72784158"/>
      <w:bookmarkStart w:id="525" w:name="_Toc73041704"/>
      <w:bookmarkStart w:id="526" w:name="_Toc81244771"/>
      <w:bookmarkStart w:id="527" w:name="_Toc88645341"/>
      <w:bookmarkStart w:id="528" w:name="_Toc89426253"/>
      <w:bookmarkStart w:id="529" w:name="_Toc94033138"/>
      <w:bookmarkStart w:id="530" w:name="_Toc97037294"/>
      <w:bookmarkStart w:id="531" w:name="_Toc97193078"/>
      <w:r>
        <w:t>5.1.3.2.2</w:t>
      </w:r>
      <w:r>
        <w:tab/>
        <w:t>Resource Definition</w:t>
      </w:r>
      <w:bookmarkEnd w:id="524"/>
      <w:bookmarkEnd w:id="525"/>
      <w:bookmarkEnd w:id="526"/>
      <w:bookmarkEnd w:id="527"/>
      <w:bookmarkEnd w:id="528"/>
      <w:bookmarkEnd w:id="529"/>
      <w:bookmarkEnd w:id="530"/>
      <w:bookmarkEnd w:id="53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532" w:name="_Toc72784159"/>
      <w:bookmarkStart w:id="533" w:name="_Toc73041705"/>
      <w:bookmarkStart w:id="534" w:name="_Toc81244772"/>
      <w:bookmarkStart w:id="535" w:name="_Toc88645342"/>
      <w:bookmarkStart w:id="536" w:name="_Toc89426254"/>
      <w:bookmarkStart w:id="537" w:name="_Toc94033139"/>
      <w:bookmarkStart w:id="538" w:name="_Toc97037295"/>
      <w:bookmarkStart w:id="539" w:name="_Toc97193079"/>
      <w:r>
        <w:lastRenderedPageBreak/>
        <w:t>5.1.3.2.3</w:t>
      </w:r>
      <w:r>
        <w:tab/>
        <w:t>Resource Standard Methods</w:t>
      </w:r>
      <w:bookmarkEnd w:id="532"/>
      <w:bookmarkEnd w:id="533"/>
      <w:bookmarkEnd w:id="534"/>
      <w:bookmarkEnd w:id="535"/>
      <w:bookmarkEnd w:id="536"/>
      <w:bookmarkEnd w:id="537"/>
      <w:bookmarkEnd w:id="538"/>
      <w:bookmarkEnd w:id="539"/>
    </w:p>
    <w:p w14:paraId="1E1C5306" w14:textId="77777777" w:rsidR="00345A8F" w:rsidRDefault="00D862C6">
      <w:pPr>
        <w:pStyle w:val="Heading6"/>
      </w:pPr>
      <w:bookmarkStart w:id="540" w:name="_Toc72784160"/>
      <w:bookmarkStart w:id="541" w:name="_Toc73041706"/>
      <w:bookmarkStart w:id="542" w:name="_Toc81244773"/>
      <w:bookmarkStart w:id="543" w:name="_Toc88645343"/>
      <w:bookmarkStart w:id="544" w:name="_Toc89426255"/>
      <w:bookmarkStart w:id="545" w:name="_Toc94033140"/>
      <w:bookmarkStart w:id="546" w:name="_Toc97037296"/>
      <w:bookmarkStart w:id="547" w:name="_Toc97193080"/>
      <w:r>
        <w:t>5.1.3.2.3.1</w:t>
      </w:r>
      <w:r>
        <w:tab/>
      </w:r>
      <w:bookmarkEnd w:id="540"/>
      <w:bookmarkEnd w:id="541"/>
      <w:r w:rsidR="00865A7E">
        <w:t>POST</w:t>
      </w:r>
      <w:bookmarkEnd w:id="542"/>
      <w:bookmarkEnd w:id="543"/>
      <w:bookmarkEnd w:id="544"/>
      <w:bookmarkEnd w:id="545"/>
      <w:bookmarkEnd w:id="546"/>
      <w:bookmarkEnd w:id="547"/>
    </w:p>
    <w:p w14:paraId="3FA9E034" w14:textId="6AC837EB" w:rsidR="00345A8F" w:rsidRDefault="00D862C6">
      <w:r>
        <w:t xml:space="preserve">This method shall support the URI query parameters specified in </w:t>
      </w:r>
      <w:r w:rsidR="003A2B6B">
        <w:t>table </w:t>
      </w:r>
      <w:r>
        <w:t>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4EBE59F3"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w:t>
            </w:r>
            <w:proofErr w:type="spellStart"/>
            <w:r w:rsidRPr="00865A7E">
              <w:t>apiRoot</w:t>
            </w:r>
            <w:proofErr w:type="spellEnd"/>
            <w:r w:rsidRPr="00865A7E">
              <w:t>}/nmfaf-3dadatamanagement/v1/configurations/{</w:t>
            </w:r>
            <w:proofErr w:type="spellStart"/>
            <w:r w:rsidRPr="00865A7E">
              <w:t>transRefId</w:t>
            </w:r>
            <w:proofErr w:type="spellEnd"/>
            <w:r w:rsidRPr="00865A7E">
              <w:t>}</w:t>
            </w:r>
          </w:p>
        </w:tc>
      </w:tr>
    </w:tbl>
    <w:p w14:paraId="74719DD2" w14:textId="77777777" w:rsidR="00345A8F" w:rsidRDefault="00345A8F"/>
    <w:p w14:paraId="45C0890F" w14:textId="77777777" w:rsidR="00345A8F" w:rsidRDefault="00D862C6">
      <w:pPr>
        <w:pStyle w:val="Heading5"/>
      </w:pPr>
      <w:bookmarkStart w:id="548" w:name="_Toc72784162"/>
      <w:bookmarkStart w:id="549" w:name="_Toc73041708"/>
      <w:bookmarkStart w:id="550" w:name="_Toc81244774"/>
      <w:bookmarkStart w:id="551" w:name="_Toc88645344"/>
      <w:bookmarkStart w:id="552" w:name="_Toc89426256"/>
      <w:bookmarkStart w:id="553" w:name="_Toc94033141"/>
      <w:bookmarkStart w:id="554" w:name="_Toc97037297"/>
      <w:bookmarkStart w:id="555" w:name="_Toc97193081"/>
      <w:r>
        <w:t>5.1.3.2.4</w:t>
      </w:r>
      <w:r>
        <w:tab/>
        <w:t>Resource Custom Operations</w:t>
      </w:r>
      <w:bookmarkEnd w:id="548"/>
      <w:bookmarkEnd w:id="549"/>
      <w:bookmarkEnd w:id="550"/>
      <w:bookmarkEnd w:id="551"/>
      <w:bookmarkEnd w:id="552"/>
      <w:bookmarkEnd w:id="553"/>
      <w:bookmarkEnd w:id="554"/>
      <w:bookmarkEnd w:id="555"/>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556" w:name="_Toc88645345"/>
      <w:bookmarkStart w:id="557" w:name="_Toc89426257"/>
      <w:bookmarkStart w:id="558" w:name="_Toc94033142"/>
      <w:bookmarkStart w:id="559" w:name="_Toc97037298"/>
      <w:bookmarkStart w:id="560" w:name="_Toc97193082"/>
      <w:bookmarkStart w:id="561" w:name="_Toc72784168"/>
      <w:bookmarkStart w:id="562" w:name="_Toc73041714"/>
      <w:bookmarkStart w:id="563" w:name="_Toc81244775"/>
      <w:r>
        <w:t>5.1.3.3</w:t>
      </w:r>
      <w:r>
        <w:tab/>
        <w:t xml:space="preserve">Resource: </w:t>
      </w:r>
      <w:r w:rsidR="00DB0E87">
        <w:t xml:space="preserve">Individual </w:t>
      </w:r>
      <w:r w:rsidR="00DB0E87" w:rsidRPr="00865A7E">
        <w:t>MFAF Configuration</w:t>
      </w:r>
      <w:bookmarkEnd w:id="556"/>
      <w:bookmarkEnd w:id="557"/>
      <w:bookmarkEnd w:id="558"/>
      <w:bookmarkEnd w:id="559"/>
      <w:bookmarkEnd w:id="560"/>
      <w:r w:rsidR="00DB0E87" w:rsidDel="00DB0E87">
        <w:t xml:space="preserve"> </w:t>
      </w:r>
      <w:bookmarkEnd w:id="561"/>
      <w:bookmarkEnd w:id="562"/>
      <w:bookmarkEnd w:id="563"/>
    </w:p>
    <w:p w14:paraId="080FD78B" w14:textId="77777777" w:rsidR="00DB0E87" w:rsidRDefault="00DB0E87" w:rsidP="00DB0E87">
      <w:pPr>
        <w:pStyle w:val="Heading5"/>
      </w:pPr>
      <w:bookmarkStart w:id="564" w:name="_Toc88645346"/>
      <w:bookmarkStart w:id="565" w:name="_Toc89426258"/>
      <w:bookmarkStart w:id="566" w:name="_Toc94033143"/>
      <w:bookmarkStart w:id="567" w:name="_Toc97037299"/>
      <w:bookmarkStart w:id="568" w:name="_Toc97193083"/>
      <w:r>
        <w:t>5.1.3.2.1</w:t>
      </w:r>
      <w:r>
        <w:tab/>
        <w:t>Description</w:t>
      </w:r>
      <w:bookmarkEnd w:id="564"/>
      <w:bookmarkEnd w:id="565"/>
      <w:bookmarkEnd w:id="566"/>
      <w:bookmarkEnd w:id="567"/>
      <w:bookmarkEnd w:id="56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569" w:name="_Toc88645347"/>
      <w:bookmarkStart w:id="570" w:name="_Toc89426259"/>
      <w:bookmarkStart w:id="571" w:name="_Toc94033144"/>
      <w:bookmarkStart w:id="572" w:name="_Toc97037300"/>
      <w:bookmarkStart w:id="573" w:name="_Toc97193084"/>
      <w:r>
        <w:t>5.1.3.3.2</w:t>
      </w:r>
      <w:r>
        <w:tab/>
        <w:t>Resource Definition</w:t>
      </w:r>
      <w:bookmarkEnd w:id="569"/>
      <w:bookmarkEnd w:id="570"/>
      <w:bookmarkEnd w:id="571"/>
      <w:bookmarkEnd w:id="572"/>
      <w:bookmarkEnd w:id="573"/>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proofErr w:type="spellStart"/>
            <w:r w:rsidRPr="00BB5817">
              <w:t>transRefId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574" w:name="_Toc88645348"/>
      <w:bookmarkStart w:id="575" w:name="_Toc89426260"/>
      <w:bookmarkStart w:id="576" w:name="_Toc94033145"/>
      <w:bookmarkStart w:id="577" w:name="_Toc97037301"/>
      <w:bookmarkStart w:id="578" w:name="_Toc97193085"/>
      <w:r>
        <w:t>5.1.3.3.3</w:t>
      </w:r>
      <w:r>
        <w:tab/>
        <w:t>Resource Standard Methods</w:t>
      </w:r>
      <w:bookmarkEnd w:id="574"/>
      <w:bookmarkEnd w:id="575"/>
      <w:bookmarkEnd w:id="576"/>
      <w:bookmarkEnd w:id="577"/>
      <w:bookmarkEnd w:id="578"/>
    </w:p>
    <w:p w14:paraId="0E1D95C7" w14:textId="77777777" w:rsidR="00DB0E87" w:rsidRDefault="00DB0E87" w:rsidP="00DB0E87">
      <w:pPr>
        <w:pStyle w:val="Heading6"/>
      </w:pPr>
      <w:bookmarkStart w:id="579" w:name="_Toc88645349"/>
      <w:bookmarkStart w:id="580" w:name="_Toc89426261"/>
      <w:bookmarkStart w:id="581" w:name="_Toc94033146"/>
      <w:bookmarkStart w:id="582" w:name="_Toc97037302"/>
      <w:bookmarkStart w:id="583" w:name="_Toc97193086"/>
      <w:r>
        <w:t>5.1.3.3.3.1</w:t>
      </w:r>
      <w:r>
        <w:tab/>
        <w:t>PUT</w:t>
      </w:r>
      <w:bookmarkEnd w:id="579"/>
      <w:bookmarkEnd w:id="580"/>
      <w:bookmarkEnd w:id="581"/>
      <w:bookmarkEnd w:id="582"/>
      <w:bookmarkEnd w:id="583"/>
    </w:p>
    <w:p w14:paraId="2007AF8A" w14:textId="11B8BD39" w:rsidR="00DB0E87" w:rsidRDefault="00DB0E87" w:rsidP="00DB0E87">
      <w:r>
        <w:t xml:space="preserve">This method shall support the URI query parameters specified in </w:t>
      </w:r>
      <w:r w:rsidR="003A2B6B">
        <w:t>table </w:t>
      </w:r>
      <w:r>
        <w:t>5.1.3.3.3.1-1.</w:t>
      </w:r>
    </w:p>
    <w:p w14:paraId="61E5F61B" w14:textId="773FF976" w:rsidR="00DB0E87" w:rsidRDefault="003A2B6B" w:rsidP="00DB0E87">
      <w:pPr>
        <w:pStyle w:val="TH"/>
        <w:rPr>
          <w:rFonts w:cs="Arial"/>
        </w:rPr>
      </w:pPr>
      <w:r>
        <w:t>Table </w:t>
      </w:r>
      <w:r w:rsidR="00DB0E87">
        <w:t>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7B88A8CE" w:rsidR="00DB0E87" w:rsidRDefault="003A2B6B" w:rsidP="00DB0E87">
      <w:pPr>
        <w:pStyle w:val="TH"/>
      </w:pPr>
      <w:r>
        <w:t>Table </w:t>
      </w:r>
      <w:r w:rsidR="00DB0E87">
        <w:t>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4C0EEC2" w:rsidR="00DB0E87" w:rsidRDefault="003A2B6B" w:rsidP="00DB0E87">
      <w:pPr>
        <w:pStyle w:val="TH"/>
      </w:pPr>
      <w:r>
        <w:t>Table </w:t>
      </w:r>
      <w:r w:rsidR="00DB0E87">
        <w:t>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38944F22"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584" w:name="_Toc88645350"/>
      <w:bookmarkStart w:id="585" w:name="_Toc89426262"/>
      <w:bookmarkStart w:id="586" w:name="_Toc94033147"/>
      <w:bookmarkStart w:id="587" w:name="_Toc97037303"/>
      <w:bookmarkStart w:id="588" w:name="_Toc97193087"/>
      <w:r>
        <w:t>5.1.3.3.3.2</w:t>
      </w:r>
      <w:r>
        <w:tab/>
      </w:r>
      <w:r>
        <w:rPr>
          <w:rFonts w:hint="eastAsia"/>
          <w:lang w:eastAsia="zh-CN"/>
        </w:rPr>
        <w:t>DELETE</w:t>
      </w:r>
      <w:bookmarkEnd w:id="584"/>
      <w:bookmarkEnd w:id="585"/>
      <w:bookmarkEnd w:id="586"/>
      <w:bookmarkEnd w:id="587"/>
      <w:bookmarkEnd w:id="58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5A4C107A"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589" w:name="_Toc72784169"/>
      <w:bookmarkStart w:id="590" w:name="_Toc73041715"/>
      <w:bookmarkStart w:id="591" w:name="_Toc81244776"/>
      <w:bookmarkStart w:id="592" w:name="_Toc88645351"/>
      <w:bookmarkStart w:id="593" w:name="_Toc89426263"/>
      <w:bookmarkStart w:id="594" w:name="_Toc94033148"/>
      <w:bookmarkStart w:id="595" w:name="_Toc97037304"/>
      <w:bookmarkStart w:id="596" w:name="_Toc97193088"/>
      <w:r>
        <w:t>5.1.4</w:t>
      </w:r>
      <w:r>
        <w:tab/>
        <w:t>Custom Operations without associated resources</w:t>
      </w:r>
      <w:bookmarkEnd w:id="589"/>
      <w:bookmarkEnd w:id="590"/>
      <w:bookmarkEnd w:id="591"/>
      <w:bookmarkEnd w:id="592"/>
      <w:bookmarkEnd w:id="593"/>
      <w:bookmarkEnd w:id="594"/>
      <w:bookmarkEnd w:id="595"/>
      <w:bookmarkEnd w:id="596"/>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597" w:name="_Toc72784175"/>
      <w:bookmarkStart w:id="598" w:name="_Toc73041721"/>
      <w:bookmarkStart w:id="599" w:name="_Toc81244782"/>
      <w:bookmarkStart w:id="600" w:name="_Toc88645352"/>
      <w:bookmarkStart w:id="601" w:name="_Toc89426264"/>
      <w:bookmarkStart w:id="602" w:name="_Toc94033149"/>
      <w:bookmarkStart w:id="603" w:name="_Toc97037305"/>
      <w:bookmarkStart w:id="604" w:name="_Toc97193089"/>
      <w:r>
        <w:t>5.1.5</w:t>
      </w:r>
      <w:r>
        <w:tab/>
        <w:t>Notifications</w:t>
      </w:r>
      <w:bookmarkEnd w:id="597"/>
      <w:bookmarkEnd w:id="598"/>
      <w:bookmarkEnd w:id="599"/>
      <w:bookmarkEnd w:id="600"/>
      <w:bookmarkEnd w:id="601"/>
      <w:bookmarkEnd w:id="602"/>
      <w:bookmarkEnd w:id="603"/>
      <w:bookmarkEnd w:id="604"/>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605" w:name="_Toc72784183"/>
      <w:bookmarkStart w:id="606" w:name="_Toc73041729"/>
      <w:bookmarkStart w:id="607" w:name="_Toc81244790"/>
      <w:bookmarkStart w:id="608" w:name="_Toc88645353"/>
      <w:bookmarkStart w:id="609" w:name="_Toc89426265"/>
      <w:bookmarkStart w:id="610" w:name="_Toc94033150"/>
      <w:bookmarkStart w:id="611" w:name="_Toc97037306"/>
      <w:bookmarkStart w:id="612" w:name="_Toc97193090"/>
      <w:r>
        <w:t>5.1.6</w:t>
      </w:r>
      <w:r>
        <w:tab/>
        <w:t>Data Model</w:t>
      </w:r>
      <w:bookmarkEnd w:id="605"/>
      <w:bookmarkEnd w:id="606"/>
      <w:bookmarkEnd w:id="607"/>
      <w:bookmarkEnd w:id="608"/>
      <w:bookmarkEnd w:id="609"/>
      <w:bookmarkEnd w:id="610"/>
      <w:bookmarkEnd w:id="611"/>
      <w:bookmarkEnd w:id="612"/>
    </w:p>
    <w:p w14:paraId="3D2285F6" w14:textId="77777777" w:rsidR="00345A8F" w:rsidRDefault="00D862C6">
      <w:pPr>
        <w:pStyle w:val="Heading4"/>
      </w:pPr>
      <w:bookmarkStart w:id="613" w:name="_Toc72784184"/>
      <w:bookmarkStart w:id="614" w:name="_Toc73041730"/>
      <w:bookmarkStart w:id="615" w:name="_Toc81244791"/>
      <w:bookmarkStart w:id="616" w:name="_Toc88645354"/>
      <w:bookmarkStart w:id="617" w:name="_Toc89426266"/>
      <w:bookmarkStart w:id="618" w:name="_Toc94033151"/>
      <w:bookmarkStart w:id="619" w:name="_Toc97037307"/>
      <w:bookmarkStart w:id="620" w:name="_Toc97193091"/>
      <w:r>
        <w:t>5.1.6.1</w:t>
      </w:r>
      <w:r>
        <w:tab/>
        <w:t>General</w:t>
      </w:r>
      <w:bookmarkEnd w:id="613"/>
      <w:bookmarkEnd w:id="614"/>
      <w:bookmarkEnd w:id="615"/>
      <w:bookmarkEnd w:id="616"/>
      <w:bookmarkEnd w:id="617"/>
      <w:bookmarkEnd w:id="618"/>
      <w:bookmarkEnd w:id="619"/>
      <w:bookmarkEnd w:id="620"/>
    </w:p>
    <w:p w14:paraId="7079F4CC" w14:textId="77777777" w:rsidR="00345A8F" w:rsidRDefault="00D862C6">
      <w:r>
        <w:t>This clause specifies the application data model supported by the API.</w:t>
      </w:r>
    </w:p>
    <w:p w14:paraId="5501FDE1" w14:textId="3320F8E7" w:rsidR="00345A8F" w:rsidRDefault="003A2B6B">
      <w:r>
        <w:t>Table </w:t>
      </w:r>
      <w:r w:rsidR="00D862C6">
        <w:t>5.1.6.1-1 specifies the data types defined for the N</w:t>
      </w:r>
      <w:r w:rsidR="00DB0E87">
        <w:rPr>
          <w:vertAlign w:val="subscript"/>
        </w:rPr>
        <w:t>MFAF</w:t>
      </w:r>
      <w:r w:rsidR="00D862C6">
        <w:t xml:space="preserve"> service based interface protocol.</w:t>
      </w:r>
    </w:p>
    <w:p w14:paraId="487587FD" w14:textId="12F994EE" w:rsidR="00345A8F" w:rsidRDefault="003A2B6B">
      <w:pPr>
        <w:pStyle w:val="TH"/>
      </w:pPr>
      <w:r>
        <w:t>Table </w:t>
      </w:r>
      <w:r w:rsidR="00D862C6">
        <w:t>5.1.6.1-1: N</w:t>
      </w:r>
      <w:r w:rsidR="00DB0E87">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proofErr w:type="spellStart"/>
            <w:r>
              <w:t>MessageConfiguration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0BD32E3A" w:rsidR="00DB0E87" w:rsidRDefault="00DB0E87" w:rsidP="00DB0E87">
            <w:pPr>
              <w:pStyle w:val="TAL"/>
            </w:pPr>
            <w:proofErr w:type="spellStart"/>
            <w:r>
              <w:t>MfafNotiInfo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3FA130A6" w:rsidR="00345A8F" w:rsidRDefault="003A2B6B">
      <w:r>
        <w:t>Table </w:t>
      </w:r>
      <w:r w:rsidR="00D862C6">
        <w:t>5.1.6.1-2 specifies data types re-used by the N</w:t>
      </w:r>
      <w:r w:rsidR="00DB0E87">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262BF9">
        <w:rPr>
          <w:vertAlign w:val="subscript"/>
        </w:rPr>
        <w:t>MFAF</w:t>
      </w:r>
      <w:r w:rsidR="00D862C6">
        <w:t xml:space="preserve"> service based interface.</w:t>
      </w:r>
    </w:p>
    <w:p w14:paraId="1A06A0B6" w14:textId="25D43862" w:rsidR="00345A8F" w:rsidRDefault="003A2B6B">
      <w:pPr>
        <w:pStyle w:val="TH"/>
      </w:pPr>
      <w:r>
        <w:t>Table </w:t>
      </w:r>
      <w:r w:rsidR="00D862C6">
        <w:t>5.1.6.1-2: N</w:t>
      </w:r>
      <w:r w:rsidR="00DB0E87">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5983C68A" w:rsidR="00DB0E87" w:rsidRDefault="00DB0E87" w:rsidP="00DB0E87">
            <w:pPr>
              <w:pStyle w:val="TAL"/>
            </w:pPr>
            <w:r>
              <w:t>3GPP TS 29.571 [</w:t>
            </w:r>
            <w:r w:rsidR="00E72365">
              <w:t>22</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621" w:name="_Toc72784185"/>
      <w:bookmarkStart w:id="622" w:name="_Toc73041731"/>
      <w:bookmarkStart w:id="623" w:name="_Toc81244792"/>
      <w:bookmarkStart w:id="624" w:name="_Toc88645355"/>
      <w:bookmarkStart w:id="625" w:name="_Toc89426267"/>
      <w:bookmarkStart w:id="626" w:name="_Toc94033152"/>
      <w:bookmarkStart w:id="627" w:name="_Toc97037308"/>
      <w:bookmarkStart w:id="628" w:name="_Toc97193092"/>
      <w:r>
        <w:rPr>
          <w:lang w:val="en-US"/>
        </w:rPr>
        <w:t>5.1.6.2</w:t>
      </w:r>
      <w:r>
        <w:rPr>
          <w:lang w:val="en-US"/>
        </w:rPr>
        <w:tab/>
        <w:t>Structured data types</w:t>
      </w:r>
      <w:bookmarkEnd w:id="621"/>
      <w:bookmarkEnd w:id="622"/>
      <w:bookmarkEnd w:id="623"/>
      <w:bookmarkEnd w:id="624"/>
      <w:bookmarkEnd w:id="625"/>
      <w:bookmarkEnd w:id="626"/>
      <w:bookmarkEnd w:id="627"/>
      <w:bookmarkEnd w:id="628"/>
    </w:p>
    <w:p w14:paraId="75FD5A33" w14:textId="77777777" w:rsidR="00345A8F" w:rsidRDefault="00D862C6">
      <w:pPr>
        <w:pStyle w:val="Heading5"/>
      </w:pPr>
      <w:bookmarkStart w:id="629" w:name="_Toc72784186"/>
      <w:bookmarkStart w:id="630" w:name="_Toc73041732"/>
      <w:bookmarkStart w:id="631" w:name="_Toc81244793"/>
      <w:bookmarkStart w:id="632" w:name="_Toc88645356"/>
      <w:bookmarkStart w:id="633" w:name="_Toc89426268"/>
      <w:bookmarkStart w:id="634" w:name="_Toc94033153"/>
      <w:bookmarkStart w:id="635" w:name="_Toc97037309"/>
      <w:bookmarkStart w:id="636" w:name="_Toc97193093"/>
      <w:r>
        <w:t>5.1.6.2.1</w:t>
      </w:r>
      <w:r>
        <w:tab/>
        <w:t>Introduction</w:t>
      </w:r>
      <w:bookmarkEnd w:id="629"/>
      <w:bookmarkEnd w:id="630"/>
      <w:bookmarkEnd w:id="631"/>
      <w:bookmarkEnd w:id="632"/>
      <w:bookmarkEnd w:id="633"/>
      <w:bookmarkEnd w:id="634"/>
      <w:bookmarkEnd w:id="635"/>
      <w:bookmarkEnd w:id="636"/>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637" w:name="_Toc88645357"/>
      <w:bookmarkStart w:id="638" w:name="_Toc89426269"/>
      <w:bookmarkStart w:id="639" w:name="_Toc94033154"/>
      <w:bookmarkStart w:id="640" w:name="_Toc97037310"/>
      <w:bookmarkStart w:id="641" w:name="_Toc97193094"/>
      <w:bookmarkStart w:id="642" w:name="_Toc72784187"/>
      <w:bookmarkStart w:id="643" w:name="_Toc73041733"/>
      <w:bookmarkStart w:id="644" w:name="_Toc81244794"/>
      <w:r>
        <w:lastRenderedPageBreak/>
        <w:t>5.1.6.2.2</w:t>
      </w:r>
      <w:r>
        <w:tab/>
        <w:t xml:space="preserve">Type: </w:t>
      </w:r>
      <w:proofErr w:type="spellStart"/>
      <w:r w:rsidR="00291121">
        <w:t>MfafConfiguration</w:t>
      </w:r>
      <w:bookmarkEnd w:id="637"/>
      <w:bookmarkEnd w:id="638"/>
      <w:bookmarkEnd w:id="639"/>
      <w:bookmarkEnd w:id="640"/>
      <w:bookmarkEnd w:id="641"/>
      <w:proofErr w:type="spellEnd"/>
      <w:r w:rsidR="00291121" w:rsidDel="00291121">
        <w:t xml:space="preserve"> </w:t>
      </w:r>
      <w:bookmarkEnd w:id="642"/>
      <w:bookmarkEnd w:id="643"/>
      <w:bookmarkEnd w:id="644"/>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proofErr w:type="spellStart"/>
            <w:r>
              <w:rPr>
                <w:noProof/>
              </w:rPr>
              <w:t>MessageConfiguration</w:t>
            </w:r>
            <w:proofErr w:type="spellEnd"/>
            <w:r>
              <w:rPr>
                <w:noProof/>
              </w:rPr>
              <w:t>)</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645" w:name="_Toc88645358"/>
      <w:bookmarkStart w:id="646" w:name="_Toc89426270"/>
      <w:bookmarkStart w:id="647" w:name="_Toc94033155"/>
      <w:bookmarkStart w:id="648" w:name="_Toc97037311"/>
      <w:bookmarkStart w:id="649" w:name="_Toc97193095"/>
      <w:bookmarkStart w:id="650" w:name="_Toc72784188"/>
      <w:bookmarkStart w:id="651" w:name="_Toc73041734"/>
      <w:bookmarkStart w:id="652" w:name="_Toc81244795"/>
      <w:r>
        <w:t>5.1.6.2.3</w:t>
      </w:r>
      <w:r>
        <w:tab/>
        <w:t xml:space="preserve">Type: </w:t>
      </w:r>
      <w:r w:rsidR="00C23DEF">
        <w:rPr>
          <w:noProof/>
        </w:rPr>
        <w:t>MessageConfiguration</w:t>
      </w:r>
      <w:bookmarkEnd w:id="645"/>
      <w:bookmarkEnd w:id="646"/>
      <w:bookmarkEnd w:id="647"/>
      <w:bookmarkEnd w:id="648"/>
      <w:bookmarkEnd w:id="649"/>
      <w:r w:rsidR="00C23DEF" w:rsidDel="00C23DEF">
        <w:t xml:space="preserve"> </w:t>
      </w:r>
      <w:bookmarkEnd w:id="650"/>
      <w:bookmarkEnd w:id="651"/>
      <w:bookmarkEnd w:id="652"/>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proofErr w:type="spellStart"/>
            <w:r>
              <w:rPr>
                <w:lang w:val="en-US" w:eastAsia="zh-CN"/>
              </w:rPr>
              <w:t>MfafNotiInfo</w:t>
            </w:r>
            <w:proofErr w:type="spellEnd"/>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653" w:name="_Toc88645359"/>
      <w:bookmarkStart w:id="654" w:name="_Toc89426271"/>
      <w:bookmarkStart w:id="655" w:name="_Toc94033156"/>
      <w:bookmarkStart w:id="656" w:name="_Toc97037312"/>
      <w:bookmarkStart w:id="657" w:name="_Toc97193096"/>
      <w:r>
        <w:t>5.1.6.2.</w:t>
      </w:r>
      <w:r w:rsidR="007803A9">
        <w:t>4</w:t>
      </w:r>
      <w:r w:rsidR="00C23DEF">
        <w:tab/>
        <w:t xml:space="preserve">Type: </w:t>
      </w:r>
      <w:proofErr w:type="spellStart"/>
      <w:r w:rsidR="00C23DEF">
        <w:rPr>
          <w:lang w:val="en-US" w:eastAsia="zh-CN"/>
        </w:rPr>
        <w:t>MfafNotiInfo</w:t>
      </w:r>
      <w:bookmarkEnd w:id="653"/>
      <w:bookmarkEnd w:id="654"/>
      <w:bookmarkEnd w:id="655"/>
      <w:bookmarkEnd w:id="656"/>
      <w:bookmarkEnd w:id="657"/>
      <w:proofErr w:type="spellEnd"/>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proofErr w:type="spellStart"/>
            <w:r>
              <w:t>mfafNotifUri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658" w:name="_Toc72784189"/>
      <w:bookmarkStart w:id="659" w:name="_Toc73041735"/>
      <w:bookmarkStart w:id="660" w:name="_Toc81244796"/>
      <w:bookmarkStart w:id="661" w:name="_Toc88645360"/>
      <w:bookmarkStart w:id="662" w:name="_Toc89426272"/>
      <w:bookmarkStart w:id="663" w:name="_Toc94033157"/>
      <w:bookmarkStart w:id="664" w:name="_Toc97037313"/>
      <w:bookmarkStart w:id="665" w:name="_Toc97193097"/>
      <w:r>
        <w:rPr>
          <w:lang w:val="en-US"/>
        </w:rPr>
        <w:t>5.1.6.3</w:t>
      </w:r>
      <w:r>
        <w:rPr>
          <w:lang w:val="en-US"/>
        </w:rPr>
        <w:tab/>
        <w:t>Simple data types and enumerations</w:t>
      </w:r>
      <w:bookmarkEnd w:id="658"/>
      <w:bookmarkEnd w:id="659"/>
      <w:bookmarkEnd w:id="660"/>
      <w:bookmarkEnd w:id="661"/>
      <w:bookmarkEnd w:id="662"/>
      <w:bookmarkEnd w:id="663"/>
      <w:bookmarkEnd w:id="664"/>
      <w:bookmarkEnd w:id="665"/>
    </w:p>
    <w:p w14:paraId="70A76FFA" w14:textId="77777777" w:rsidR="00345A8F" w:rsidRDefault="00D862C6">
      <w:pPr>
        <w:pStyle w:val="Heading5"/>
      </w:pPr>
      <w:bookmarkStart w:id="666" w:name="_Toc72784190"/>
      <w:bookmarkStart w:id="667" w:name="_Toc73041736"/>
      <w:bookmarkStart w:id="668" w:name="_Toc81244797"/>
      <w:bookmarkStart w:id="669" w:name="_Toc88645361"/>
      <w:bookmarkStart w:id="670" w:name="_Toc89426273"/>
      <w:bookmarkStart w:id="671" w:name="_Toc94033158"/>
      <w:bookmarkStart w:id="672" w:name="_Toc97037314"/>
      <w:bookmarkStart w:id="673" w:name="_Toc97193098"/>
      <w:r>
        <w:t>5.1.6.3.1</w:t>
      </w:r>
      <w:r>
        <w:tab/>
        <w:t>Introduction</w:t>
      </w:r>
      <w:bookmarkEnd w:id="666"/>
      <w:bookmarkEnd w:id="667"/>
      <w:bookmarkEnd w:id="668"/>
      <w:bookmarkEnd w:id="669"/>
      <w:bookmarkEnd w:id="670"/>
      <w:bookmarkEnd w:id="671"/>
      <w:bookmarkEnd w:id="672"/>
      <w:bookmarkEnd w:id="67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674" w:name="_Toc72784191"/>
      <w:bookmarkStart w:id="675" w:name="_Toc73041737"/>
      <w:bookmarkStart w:id="676" w:name="_Toc81244798"/>
      <w:bookmarkStart w:id="677" w:name="_Toc88645362"/>
      <w:bookmarkStart w:id="678" w:name="_Toc89426274"/>
      <w:bookmarkStart w:id="679" w:name="_Toc94033159"/>
      <w:bookmarkStart w:id="680" w:name="_Toc97037315"/>
      <w:bookmarkStart w:id="681" w:name="_Toc97193099"/>
      <w:r>
        <w:lastRenderedPageBreak/>
        <w:t>5.1.6.3.2</w:t>
      </w:r>
      <w:r>
        <w:tab/>
        <w:t>Simple data types</w:t>
      </w:r>
      <w:bookmarkEnd w:id="674"/>
      <w:bookmarkEnd w:id="675"/>
      <w:bookmarkEnd w:id="676"/>
      <w:bookmarkEnd w:id="677"/>
      <w:bookmarkEnd w:id="678"/>
      <w:bookmarkEnd w:id="679"/>
      <w:bookmarkEnd w:id="680"/>
      <w:bookmarkEnd w:id="681"/>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rsidTr="0050272B">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50272B">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682" w:name="_Toc72784194"/>
      <w:bookmarkStart w:id="683" w:name="_Toc73041740"/>
      <w:bookmarkStart w:id="684" w:name="_Toc81244801"/>
      <w:bookmarkStart w:id="685" w:name="_Toc88645365"/>
      <w:bookmarkStart w:id="686" w:name="_Toc89426277"/>
      <w:bookmarkStart w:id="687" w:name="_Toc94033160"/>
      <w:bookmarkStart w:id="688" w:name="_Toc97037316"/>
      <w:bookmarkStart w:id="689" w:name="_Toc9719310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2"/>
      <w:bookmarkEnd w:id="683"/>
      <w:bookmarkEnd w:id="684"/>
      <w:bookmarkEnd w:id="685"/>
      <w:bookmarkEnd w:id="686"/>
      <w:bookmarkEnd w:id="687"/>
      <w:bookmarkEnd w:id="688"/>
      <w:bookmarkEnd w:id="689"/>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690" w:name="_Toc72784197"/>
      <w:bookmarkStart w:id="691" w:name="_Toc73041743"/>
      <w:bookmarkStart w:id="692" w:name="_Toc81244804"/>
      <w:bookmarkStart w:id="693" w:name="_Toc88645368"/>
      <w:bookmarkStart w:id="694" w:name="_Toc89426280"/>
      <w:bookmarkStart w:id="695" w:name="_Toc94033161"/>
      <w:bookmarkStart w:id="696" w:name="_Toc97037317"/>
      <w:bookmarkStart w:id="697" w:name="_Toc97193101"/>
      <w:r>
        <w:t>5.1.6.5</w:t>
      </w:r>
      <w:r>
        <w:tab/>
        <w:t>Binary data</w:t>
      </w:r>
      <w:bookmarkEnd w:id="690"/>
      <w:bookmarkEnd w:id="691"/>
      <w:bookmarkEnd w:id="692"/>
      <w:bookmarkEnd w:id="693"/>
      <w:bookmarkEnd w:id="694"/>
      <w:bookmarkEnd w:id="695"/>
      <w:bookmarkEnd w:id="696"/>
      <w:bookmarkEnd w:id="697"/>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698" w:name="_Toc72784199"/>
      <w:bookmarkStart w:id="699" w:name="_Toc73041745"/>
      <w:bookmarkStart w:id="700" w:name="_Toc81244806"/>
      <w:bookmarkStart w:id="701" w:name="_Toc88645370"/>
      <w:bookmarkStart w:id="702" w:name="_Toc89426282"/>
      <w:bookmarkStart w:id="703" w:name="_Toc94033162"/>
      <w:bookmarkStart w:id="704" w:name="_Toc97037318"/>
      <w:bookmarkStart w:id="705" w:name="_Toc97193102"/>
      <w:r>
        <w:t>5.1.7</w:t>
      </w:r>
      <w:r>
        <w:tab/>
        <w:t>Error Handling</w:t>
      </w:r>
      <w:bookmarkEnd w:id="698"/>
      <w:bookmarkEnd w:id="699"/>
      <w:bookmarkEnd w:id="700"/>
      <w:bookmarkEnd w:id="701"/>
      <w:bookmarkEnd w:id="702"/>
      <w:bookmarkEnd w:id="703"/>
      <w:bookmarkEnd w:id="704"/>
      <w:bookmarkEnd w:id="705"/>
    </w:p>
    <w:p w14:paraId="63B421E6" w14:textId="77777777" w:rsidR="00345A8F" w:rsidRDefault="00D862C6">
      <w:pPr>
        <w:pStyle w:val="Heading4"/>
      </w:pPr>
      <w:bookmarkStart w:id="706" w:name="_Toc72784200"/>
      <w:bookmarkStart w:id="707" w:name="_Toc73041746"/>
      <w:bookmarkStart w:id="708" w:name="_Toc81244807"/>
      <w:bookmarkStart w:id="709" w:name="_Toc88645371"/>
      <w:bookmarkStart w:id="710" w:name="_Toc89426283"/>
      <w:bookmarkStart w:id="711" w:name="_Toc94033163"/>
      <w:bookmarkStart w:id="712" w:name="_Toc97037319"/>
      <w:bookmarkStart w:id="713" w:name="_Toc97193103"/>
      <w:r>
        <w:t>5.1.7.1</w:t>
      </w:r>
      <w:r>
        <w:tab/>
        <w:t>General</w:t>
      </w:r>
      <w:bookmarkEnd w:id="706"/>
      <w:bookmarkEnd w:id="707"/>
      <w:bookmarkEnd w:id="708"/>
      <w:bookmarkEnd w:id="709"/>
      <w:bookmarkEnd w:id="710"/>
      <w:bookmarkEnd w:id="711"/>
      <w:bookmarkEnd w:id="712"/>
      <w:bookmarkEnd w:id="713"/>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714" w:name="_Toc72784201"/>
      <w:bookmarkStart w:id="715" w:name="_Toc73041747"/>
      <w:bookmarkStart w:id="716" w:name="_Toc81244808"/>
      <w:bookmarkStart w:id="717" w:name="_Toc88645372"/>
      <w:bookmarkStart w:id="718" w:name="_Toc89426284"/>
      <w:bookmarkStart w:id="719" w:name="_Toc94033164"/>
      <w:bookmarkStart w:id="720" w:name="_Toc97037320"/>
      <w:bookmarkStart w:id="721" w:name="_Toc97193104"/>
      <w:r>
        <w:t>5.1.7.2</w:t>
      </w:r>
      <w:r>
        <w:tab/>
        <w:t>Protocol Errors</w:t>
      </w:r>
      <w:bookmarkEnd w:id="714"/>
      <w:bookmarkEnd w:id="715"/>
      <w:bookmarkEnd w:id="716"/>
      <w:bookmarkEnd w:id="717"/>
      <w:bookmarkEnd w:id="718"/>
      <w:bookmarkEnd w:id="719"/>
      <w:bookmarkEnd w:id="720"/>
      <w:bookmarkEnd w:id="721"/>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722" w:name="_Toc72784202"/>
      <w:bookmarkStart w:id="723" w:name="_Toc73041748"/>
      <w:bookmarkStart w:id="724" w:name="_Toc81244809"/>
      <w:bookmarkStart w:id="725" w:name="_Toc88645373"/>
      <w:bookmarkStart w:id="726" w:name="_Toc89426285"/>
      <w:bookmarkStart w:id="727" w:name="_Toc94033165"/>
      <w:bookmarkStart w:id="728" w:name="_Toc97037321"/>
      <w:bookmarkStart w:id="729" w:name="_Toc97193105"/>
      <w:r>
        <w:t>5.1.7.3</w:t>
      </w:r>
      <w:r>
        <w:tab/>
        <w:t>Application Errors</w:t>
      </w:r>
      <w:bookmarkEnd w:id="722"/>
      <w:bookmarkEnd w:id="723"/>
      <w:bookmarkEnd w:id="724"/>
      <w:bookmarkEnd w:id="725"/>
      <w:bookmarkEnd w:id="726"/>
      <w:bookmarkEnd w:id="727"/>
      <w:bookmarkEnd w:id="728"/>
      <w:bookmarkEnd w:id="729"/>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730" w:name="_Toc72784203"/>
      <w:bookmarkStart w:id="731" w:name="_Toc73041749"/>
      <w:bookmarkStart w:id="732" w:name="_Toc81244810"/>
      <w:bookmarkStart w:id="733" w:name="_Toc88645374"/>
      <w:bookmarkStart w:id="734" w:name="_Toc89426286"/>
      <w:bookmarkStart w:id="735" w:name="_Toc94033166"/>
      <w:bookmarkStart w:id="736" w:name="_Toc97037322"/>
      <w:bookmarkStart w:id="737" w:name="_Toc97193106"/>
      <w:r>
        <w:t>5.1.8</w:t>
      </w:r>
      <w:r>
        <w:rPr>
          <w:lang w:eastAsia="zh-CN"/>
        </w:rPr>
        <w:tab/>
        <w:t>Feature negotiation</w:t>
      </w:r>
      <w:bookmarkEnd w:id="730"/>
      <w:bookmarkEnd w:id="731"/>
      <w:bookmarkEnd w:id="732"/>
      <w:bookmarkEnd w:id="733"/>
      <w:bookmarkEnd w:id="734"/>
      <w:bookmarkEnd w:id="735"/>
      <w:bookmarkEnd w:id="736"/>
      <w:bookmarkEnd w:id="737"/>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738" w:name="_Toc72784204"/>
      <w:bookmarkStart w:id="739" w:name="_Toc73041750"/>
      <w:bookmarkStart w:id="740" w:name="_Toc81244811"/>
      <w:bookmarkStart w:id="741" w:name="_Toc88645375"/>
      <w:bookmarkStart w:id="742" w:name="_Toc89426287"/>
      <w:bookmarkStart w:id="743" w:name="_Toc94033167"/>
      <w:bookmarkStart w:id="744" w:name="_Toc97037323"/>
      <w:bookmarkStart w:id="745" w:name="_Toc97193107"/>
      <w:r>
        <w:t>5.1.9</w:t>
      </w:r>
      <w:r>
        <w:tab/>
        <w:t>Security</w:t>
      </w:r>
      <w:bookmarkEnd w:id="738"/>
      <w:bookmarkEnd w:id="739"/>
      <w:bookmarkEnd w:id="740"/>
      <w:bookmarkEnd w:id="741"/>
      <w:bookmarkEnd w:id="742"/>
      <w:bookmarkEnd w:id="743"/>
      <w:bookmarkEnd w:id="744"/>
      <w:bookmarkEnd w:id="745"/>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lastRenderedPageBreak/>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746" w:name="_Toc72784205"/>
      <w:bookmarkStart w:id="747" w:name="_Toc73041751"/>
      <w:bookmarkStart w:id="748" w:name="_Toc81244812"/>
      <w:bookmarkStart w:id="749" w:name="_Toc88645376"/>
      <w:bookmarkStart w:id="750" w:name="_Toc89426288"/>
      <w:bookmarkStart w:id="751" w:name="_Toc94033168"/>
      <w:bookmarkStart w:id="752" w:name="_Toc97037324"/>
      <w:bookmarkStart w:id="753" w:name="_Toc97193108"/>
      <w:r>
        <w:t>5.2</w:t>
      </w:r>
      <w:r>
        <w:tab/>
        <w:t>Nmfaf_3caDataManagement Service API</w:t>
      </w:r>
      <w:bookmarkEnd w:id="746"/>
      <w:bookmarkEnd w:id="747"/>
      <w:bookmarkEnd w:id="748"/>
      <w:bookmarkEnd w:id="749"/>
      <w:bookmarkEnd w:id="750"/>
      <w:bookmarkEnd w:id="751"/>
      <w:bookmarkEnd w:id="752"/>
      <w:bookmarkEnd w:id="753"/>
    </w:p>
    <w:p w14:paraId="2DC993C3" w14:textId="77777777" w:rsidR="00345A8F" w:rsidRDefault="00D862C6">
      <w:pPr>
        <w:pStyle w:val="Heading3"/>
      </w:pPr>
      <w:bookmarkStart w:id="754" w:name="_Toc72784206"/>
      <w:bookmarkStart w:id="755" w:name="_Toc73041752"/>
      <w:bookmarkStart w:id="756" w:name="_Toc81244813"/>
      <w:bookmarkStart w:id="757" w:name="_Toc88645377"/>
      <w:bookmarkStart w:id="758" w:name="_Toc89426289"/>
      <w:bookmarkStart w:id="759" w:name="_Toc94033169"/>
      <w:bookmarkStart w:id="760" w:name="_Toc97037325"/>
      <w:bookmarkStart w:id="761" w:name="_Toc97193109"/>
      <w:r>
        <w:t>5.2.1</w:t>
      </w:r>
      <w:r>
        <w:tab/>
        <w:t>Introduction</w:t>
      </w:r>
      <w:bookmarkEnd w:id="754"/>
      <w:bookmarkEnd w:id="755"/>
      <w:bookmarkEnd w:id="756"/>
      <w:bookmarkEnd w:id="757"/>
      <w:bookmarkEnd w:id="758"/>
      <w:bookmarkEnd w:id="759"/>
      <w:bookmarkEnd w:id="760"/>
      <w:bookmarkEnd w:id="761"/>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762" w:name="_Toc72784207"/>
      <w:bookmarkStart w:id="763" w:name="_Toc73041753"/>
      <w:bookmarkStart w:id="764" w:name="_Toc81244814"/>
      <w:bookmarkStart w:id="765" w:name="_Toc88645378"/>
      <w:bookmarkStart w:id="766" w:name="_Toc89426290"/>
      <w:bookmarkStart w:id="767" w:name="_Toc94033170"/>
      <w:bookmarkStart w:id="768" w:name="_Toc97037326"/>
      <w:bookmarkStart w:id="769" w:name="_Toc97193110"/>
      <w:r>
        <w:t>5.2.2</w:t>
      </w:r>
      <w:r>
        <w:tab/>
        <w:t>Usage of HTTP</w:t>
      </w:r>
      <w:bookmarkEnd w:id="762"/>
      <w:bookmarkEnd w:id="763"/>
      <w:bookmarkEnd w:id="764"/>
      <w:bookmarkEnd w:id="765"/>
      <w:bookmarkEnd w:id="766"/>
      <w:bookmarkEnd w:id="767"/>
      <w:bookmarkEnd w:id="768"/>
      <w:bookmarkEnd w:id="769"/>
    </w:p>
    <w:p w14:paraId="2A193B6D" w14:textId="77777777" w:rsidR="00345A8F" w:rsidRDefault="00D862C6">
      <w:pPr>
        <w:pStyle w:val="Heading4"/>
      </w:pPr>
      <w:bookmarkStart w:id="770" w:name="_Toc72784208"/>
      <w:bookmarkStart w:id="771" w:name="_Toc73041754"/>
      <w:bookmarkStart w:id="772" w:name="_Toc81244815"/>
      <w:bookmarkStart w:id="773" w:name="_Toc88645379"/>
      <w:bookmarkStart w:id="774" w:name="_Toc89426291"/>
      <w:bookmarkStart w:id="775" w:name="_Toc94033171"/>
      <w:bookmarkStart w:id="776" w:name="_Toc97037327"/>
      <w:bookmarkStart w:id="777" w:name="_Toc97193111"/>
      <w:r>
        <w:t>5.2.2.1</w:t>
      </w:r>
      <w:r>
        <w:tab/>
        <w:t>General</w:t>
      </w:r>
      <w:bookmarkEnd w:id="770"/>
      <w:bookmarkEnd w:id="771"/>
      <w:bookmarkEnd w:id="772"/>
      <w:bookmarkEnd w:id="773"/>
      <w:bookmarkEnd w:id="774"/>
      <w:bookmarkEnd w:id="775"/>
      <w:bookmarkEnd w:id="776"/>
      <w:bookmarkEnd w:id="777"/>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778" w:name="_Toc72784209"/>
      <w:bookmarkStart w:id="779" w:name="_Toc73041755"/>
      <w:bookmarkStart w:id="780" w:name="_Toc81244816"/>
      <w:bookmarkStart w:id="781" w:name="_Toc88645380"/>
      <w:bookmarkStart w:id="782" w:name="_Toc89426292"/>
      <w:bookmarkStart w:id="783" w:name="_Toc94033172"/>
      <w:bookmarkStart w:id="784" w:name="_Toc97037328"/>
      <w:bookmarkStart w:id="785" w:name="_Toc97193112"/>
      <w:r>
        <w:t>5.2.2.2</w:t>
      </w:r>
      <w:r>
        <w:tab/>
        <w:t>HTTP standard headers</w:t>
      </w:r>
      <w:bookmarkEnd w:id="778"/>
      <w:bookmarkEnd w:id="779"/>
      <w:bookmarkEnd w:id="780"/>
      <w:bookmarkEnd w:id="781"/>
      <w:bookmarkEnd w:id="782"/>
      <w:bookmarkEnd w:id="783"/>
      <w:bookmarkEnd w:id="784"/>
      <w:bookmarkEnd w:id="785"/>
    </w:p>
    <w:p w14:paraId="1C8F4D4A" w14:textId="77777777" w:rsidR="00345A8F" w:rsidRDefault="00D862C6">
      <w:pPr>
        <w:pStyle w:val="Heading5"/>
        <w:rPr>
          <w:lang w:eastAsia="zh-CN"/>
        </w:rPr>
      </w:pPr>
      <w:bookmarkStart w:id="786" w:name="_Toc72784210"/>
      <w:bookmarkStart w:id="787" w:name="_Toc73041756"/>
      <w:bookmarkStart w:id="788" w:name="_Toc81244817"/>
      <w:bookmarkStart w:id="789" w:name="_Toc88645381"/>
      <w:bookmarkStart w:id="790" w:name="_Toc89426293"/>
      <w:bookmarkStart w:id="791" w:name="_Toc94033173"/>
      <w:bookmarkStart w:id="792" w:name="_Toc97037329"/>
      <w:bookmarkStart w:id="793" w:name="_Toc97193113"/>
      <w:r>
        <w:t>5.2.2.2.1</w:t>
      </w:r>
      <w:r>
        <w:rPr>
          <w:rFonts w:hint="eastAsia"/>
          <w:lang w:eastAsia="zh-CN"/>
        </w:rPr>
        <w:tab/>
      </w:r>
      <w:r>
        <w:rPr>
          <w:lang w:eastAsia="zh-CN"/>
        </w:rPr>
        <w:t>General</w:t>
      </w:r>
      <w:bookmarkEnd w:id="786"/>
      <w:bookmarkEnd w:id="787"/>
      <w:bookmarkEnd w:id="788"/>
      <w:bookmarkEnd w:id="789"/>
      <w:bookmarkEnd w:id="790"/>
      <w:bookmarkEnd w:id="791"/>
      <w:bookmarkEnd w:id="792"/>
      <w:bookmarkEnd w:id="793"/>
    </w:p>
    <w:p w14:paraId="4094BF9D" w14:textId="77777777"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794" w:name="_Toc72784211"/>
      <w:bookmarkStart w:id="795" w:name="_Toc73041757"/>
      <w:bookmarkStart w:id="796" w:name="_Toc81244818"/>
      <w:bookmarkStart w:id="797" w:name="_Toc88645382"/>
      <w:bookmarkStart w:id="798" w:name="_Toc89426294"/>
      <w:bookmarkStart w:id="799" w:name="_Toc94033174"/>
      <w:bookmarkStart w:id="800" w:name="_Toc97037330"/>
      <w:bookmarkStart w:id="801" w:name="_Toc97193114"/>
      <w:r>
        <w:t>5.2.2.2.2</w:t>
      </w:r>
      <w:r>
        <w:tab/>
        <w:t>Content type</w:t>
      </w:r>
      <w:bookmarkEnd w:id="794"/>
      <w:bookmarkEnd w:id="795"/>
      <w:bookmarkEnd w:id="796"/>
      <w:bookmarkEnd w:id="797"/>
      <w:bookmarkEnd w:id="798"/>
      <w:bookmarkEnd w:id="799"/>
      <w:bookmarkEnd w:id="800"/>
      <w:bookmarkEnd w:id="801"/>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Heading4"/>
      </w:pPr>
      <w:bookmarkStart w:id="802" w:name="_Toc72784212"/>
      <w:bookmarkStart w:id="803" w:name="_Toc73041758"/>
      <w:bookmarkStart w:id="804" w:name="_Toc81244819"/>
      <w:bookmarkStart w:id="805" w:name="_Toc88645383"/>
      <w:bookmarkStart w:id="806" w:name="_Toc89426295"/>
      <w:bookmarkStart w:id="807" w:name="_Toc94033175"/>
      <w:bookmarkStart w:id="808" w:name="_Toc97037331"/>
      <w:bookmarkStart w:id="809" w:name="_Toc97193115"/>
      <w:r>
        <w:lastRenderedPageBreak/>
        <w:t>5.2.2.3</w:t>
      </w:r>
      <w:r>
        <w:tab/>
        <w:t>HTTP custom headers</w:t>
      </w:r>
      <w:bookmarkEnd w:id="802"/>
      <w:bookmarkEnd w:id="803"/>
      <w:bookmarkEnd w:id="804"/>
      <w:bookmarkEnd w:id="805"/>
      <w:bookmarkEnd w:id="806"/>
      <w:bookmarkEnd w:id="807"/>
      <w:bookmarkEnd w:id="808"/>
      <w:bookmarkEnd w:id="809"/>
    </w:p>
    <w:p w14:paraId="51170DFC" w14:textId="77777777"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810" w:name="_Toc72784213"/>
      <w:bookmarkStart w:id="811" w:name="_Toc73041759"/>
      <w:bookmarkStart w:id="812" w:name="_Toc81244820"/>
      <w:bookmarkStart w:id="813" w:name="_Toc88645384"/>
      <w:bookmarkStart w:id="814" w:name="_Toc89426296"/>
      <w:bookmarkStart w:id="815" w:name="_Toc94033176"/>
      <w:bookmarkStart w:id="816" w:name="_Toc97037332"/>
      <w:bookmarkStart w:id="817" w:name="_Toc97193116"/>
      <w:r>
        <w:t>5.2.3</w:t>
      </w:r>
      <w:r>
        <w:tab/>
        <w:t>Resources</w:t>
      </w:r>
      <w:bookmarkEnd w:id="810"/>
      <w:bookmarkEnd w:id="811"/>
      <w:bookmarkEnd w:id="812"/>
      <w:bookmarkEnd w:id="813"/>
      <w:bookmarkEnd w:id="814"/>
      <w:bookmarkEnd w:id="815"/>
      <w:bookmarkEnd w:id="816"/>
      <w:bookmarkEnd w:id="817"/>
    </w:p>
    <w:p w14:paraId="64C7A881" w14:textId="77777777" w:rsidR="00345A8F" w:rsidRDefault="00D862C6">
      <w:pPr>
        <w:pStyle w:val="Heading4"/>
      </w:pPr>
      <w:bookmarkStart w:id="818" w:name="_Toc72784214"/>
      <w:bookmarkStart w:id="819" w:name="_Toc73041760"/>
      <w:bookmarkStart w:id="820" w:name="_Toc81244821"/>
      <w:bookmarkStart w:id="821" w:name="_Toc88645385"/>
      <w:bookmarkStart w:id="822" w:name="_Toc89426297"/>
      <w:bookmarkStart w:id="823" w:name="_Toc94033177"/>
      <w:bookmarkStart w:id="824" w:name="_Toc97037333"/>
      <w:bookmarkStart w:id="825" w:name="_Toc97193117"/>
      <w:r>
        <w:t>5.2.3.1</w:t>
      </w:r>
      <w:r>
        <w:tab/>
        <w:t>Overview</w:t>
      </w:r>
      <w:bookmarkEnd w:id="818"/>
      <w:bookmarkEnd w:id="819"/>
      <w:bookmarkEnd w:id="820"/>
      <w:bookmarkEnd w:id="821"/>
      <w:bookmarkEnd w:id="822"/>
      <w:bookmarkEnd w:id="823"/>
      <w:bookmarkEnd w:id="824"/>
      <w:bookmarkEnd w:id="825"/>
    </w:p>
    <w:p w14:paraId="5AC3CBB2" w14:textId="6F7C2E8E" w:rsidR="00345A8F" w:rsidRDefault="00171CBC">
      <w:pPr>
        <w:pStyle w:val="TH"/>
        <w:rPr>
          <w:lang w:val="en-US"/>
        </w:rPr>
      </w:pPr>
      <w:r>
        <w:object w:dxaOrig="5413" w:dyaOrig="2185" w14:anchorId="4BBC3784">
          <v:shape id="_x0000_i1035" type="#_x0000_t75" style="width:270.75pt;height:109.5pt" o:ole="">
            <v:imagedata r:id="rId32" o:title=""/>
          </v:shape>
          <o:OLEObject Type="Embed" ProgID="Visio.Drawing.15" ShapeID="_x0000_i1035" DrawAspect="Content" ObjectID="_1709115784"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DD16731"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2570A0EA" w:rsidR="00345A8F" w:rsidRDefault="00171CBC">
            <w:pPr>
              <w:pStyle w:val="TAL"/>
            </w:pPr>
            <w:r>
              <w:t>/</w:t>
            </w:r>
            <w:proofErr w:type="spellStart"/>
            <w:r w:rsidRPr="0033155B">
              <w:rPr>
                <w:noProof/>
              </w:rPr>
              <w:t>mfaf</w:t>
            </w:r>
            <w:proofErr w:type="spellEnd"/>
            <w:r w:rsidRPr="0033155B">
              <w:rPr>
                <w:noProof/>
              </w:rPr>
              <w:t>-data-analytics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6CD9E9E0"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826" w:name="_Toc97193118"/>
      <w:bookmarkStart w:id="827" w:name="_Toc72784215"/>
      <w:bookmarkStart w:id="828" w:name="_Toc73041761"/>
      <w:bookmarkStart w:id="829" w:name="_Toc81244822"/>
      <w:bookmarkStart w:id="830" w:name="_Toc88645386"/>
      <w:bookmarkStart w:id="831" w:name="_Toc89426298"/>
      <w:bookmarkStart w:id="832" w:name="_Toc94033178"/>
      <w:bookmarkStart w:id="833" w:name="_Toc97037334"/>
      <w:r>
        <w:t>5.2.3.2</w:t>
      </w:r>
      <w:r>
        <w:tab/>
        <w:t xml:space="preserve">Resource: </w:t>
      </w:r>
      <w:r w:rsidR="00171CBC">
        <w:t>MFAF Data or Analytics</w:t>
      </w:r>
      <w:bookmarkEnd w:id="826"/>
      <w:bookmarkEnd w:id="827"/>
      <w:bookmarkEnd w:id="828"/>
      <w:bookmarkEnd w:id="829"/>
      <w:bookmarkEnd w:id="830"/>
      <w:bookmarkEnd w:id="831"/>
      <w:bookmarkEnd w:id="832"/>
      <w:bookmarkEnd w:id="833"/>
    </w:p>
    <w:p w14:paraId="3C94BDDD" w14:textId="77777777" w:rsidR="00345A8F" w:rsidRDefault="00D862C6">
      <w:pPr>
        <w:pStyle w:val="Heading5"/>
      </w:pPr>
      <w:bookmarkStart w:id="834" w:name="_Toc72784216"/>
      <w:bookmarkStart w:id="835" w:name="_Toc73041762"/>
      <w:bookmarkStart w:id="836" w:name="_Toc81244823"/>
      <w:bookmarkStart w:id="837" w:name="_Toc88645387"/>
      <w:bookmarkStart w:id="838" w:name="_Toc89426299"/>
      <w:bookmarkStart w:id="839" w:name="_Toc94033179"/>
      <w:bookmarkStart w:id="840" w:name="_Toc97037335"/>
      <w:bookmarkStart w:id="841" w:name="_Toc97193119"/>
      <w:r>
        <w:t>5.2.3.2.1</w:t>
      </w:r>
      <w:r>
        <w:tab/>
        <w:t>Description</w:t>
      </w:r>
      <w:bookmarkEnd w:id="834"/>
      <w:bookmarkEnd w:id="835"/>
      <w:bookmarkEnd w:id="836"/>
      <w:bookmarkEnd w:id="837"/>
      <w:bookmarkEnd w:id="838"/>
      <w:bookmarkEnd w:id="839"/>
      <w:bookmarkEnd w:id="840"/>
      <w:bookmarkEnd w:id="841"/>
    </w:p>
    <w:p w14:paraId="30731F79" w14:textId="77777777" w:rsidR="00345A8F" w:rsidRDefault="00D862C6">
      <w:pPr>
        <w:pStyle w:val="Heading4"/>
      </w:pPr>
      <w:bookmarkStart w:id="842" w:name="_Toc72784217"/>
      <w:bookmarkStart w:id="843" w:name="_Toc73041763"/>
      <w:bookmarkStart w:id="844" w:name="_Toc81244824"/>
      <w:bookmarkStart w:id="845" w:name="_Toc88645388"/>
      <w:bookmarkStart w:id="846" w:name="_Toc89426300"/>
      <w:bookmarkStart w:id="847" w:name="_Toc94033180"/>
      <w:bookmarkStart w:id="848" w:name="_Toc97037336"/>
      <w:bookmarkStart w:id="849" w:name="_Toc97193120"/>
      <w:r>
        <w:t>5.2.3.2.2</w:t>
      </w:r>
      <w:r>
        <w:tab/>
        <w:t>Resource Definition</w:t>
      </w:r>
      <w:bookmarkEnd w:id="842"/>
      <w:bookmarkEnd w:id="843"/>
      <w:bookmarkEnd w:id="844"/>
      <w:bookmarkEnd w:id="845"/>
      <w:bookmarkEnd w:id="846"/>
      <w:bookmarkEnd w:id="847"/>
      <w:bookmarkEnd w:id="848"/>
      <w:bookmarkEnd w:id="849"/>
    </w:p>
    <w:p w14:paraId="33D8D91E" w14:textId="562E3A49"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pPr>
        <w:pStyle w:val="Guidance"/>
      </w:pPr>
    </w:p>
    <w:p w14:paraId="16D96123" w14:textId="77777777" w:rsidR="00345A8F" w:rsidRDefault="00D862C6">
      <w:pPr>
        <w:pStyle w:val="Heading5"/>
      </w:pPr>
      <w:bookmarkStart w:id="850" w:name="_Toc72784218"/>
      <w:bookmarkStart w:id="851" w:name="_Toc73041764"/>
      <w:bookmarkStart w:id="852" w:name="_Toc81244825"/>
      <w:bookmarkStart w:id="853" w:name="_Toc88645389"/>
      <w:bookmarkStart w:id="854" w:name="_Toc89426301"/>
      <w:bookmarkStart w:id="855" w:name="_Toc94033181"/>
      <w:bookmarkStart w:id="856" w:name="_Toc97037337"/>
      <w:bookmarkStart w:id="857" w:name="_Toc97193121"/>
      <w:r>
        <w:t>5.2.3.2.3</w:t>
      </w:r>
      <w:r>
        <w:tab/>
        <w:t>Resource Standard Methods</w:t>
      </w:r>
      <w:bookmarkEnd w:id="850"/>
      <w:bookmarkEnd w:id="851"/>
      <w:bookmarkEnd w:id="852"/>
      <w:bookmarkEnd w:id="853"/>
      <w:bookmarkEnd w:id="854"/>
      <w:bookmarkEnd w:id="855"/>
      <w:bookmarkEnd w:id="856"/>
      <w:bookmarkEnd w:id="857"/>
    </w:p>
    <w:p w14:paraId="3549C62D" w14:textId="2BF54A66" w:rsidR="00345A8F" w:rsidRDefault="00D862C6">
      <w:pPr>
        <w:pStyle w:val="Heading6"/>
      </w:pPr>
      <w:bookmarkStart w:id="858" w:name="_Toc72784219"/>
      <w:bookmarkStart w:id="859" w:name="_Toc73041765"/>
      <w:bookmarkStart w:id="860" w:name="_Toc81244826"/>
      <w:bookmarkStart w:id="861" w:name="_Toc88645390"/>
      <w:bookmarkStart w:id="862" w:name="_Toc89426302"/>
      <w:bookmarkStart w:id="863" w:name="_Toc94033182"/>
      <w:bookmarkStart w:id="864" w:name="_Toc97037338"/>
      <w:bookmarkStart w:id="865" w:name="_Toc97193122"/>
      <w:r>
        <w:t>5.2.3.2.3.1</w:t>
      </w:r>
      <w:r>
        <w:tab/>
      </w:r>
      <w:bookmarkEnd w:id="858"/>
      <w:bookmarkEnd w:id="859"/>
      <w:bookmarkEnd w:id="860"/>
      <w:bookmarkEnd w:id="861"/>
      <w:bookmarkEnd w:id="862"/>
      <w:bookmarkEnd w:id="863"/>
      <w:r w:rsidR="00171CBC">
        <w:t>POST</w:t>
      </w:r>
      <w:bookmarkEnd w:id="864"/>
      <w:bookmarkEnd w:id="8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50465C5F"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365278B0"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14ECB90E"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5883FBA4"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5A59AD33"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371D0365" w:rsidR="00345A8F" w:rsidRDefault="00D862C6">
      <w:r>
        <w:lastRenderedPageBreak/>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6CBA2801"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3C9D970A"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4B82B09"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0191DCB2"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53CC4DDD"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0A27816"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53E5D92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2E3707D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234C0735"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866" w:name="_Toc72784228"/>
      <w:bookmarkStart w:id="867" w:name="_Toc73041774"/>
      <w:bookmarkStart w:id="868" w:name="_Toc81244835"/>
      <w:bookmarkStart w:id="869" w:name="_Toc88645399"/>
      <w:bookmarkStart w:id="870" w:name="_Toc89426311"/>
      <w:bookmarkStart w:id="871" w:name="_Toc94033191"/>
      <w:bookmarkStart w:id="872" w:name="_Toc97037339"/>
      <w:bookmarkStart w:id="873" w:name="_Toc97193123"/>
      <w:r>
        <w:t>5.2.4</w:t>
      </w:r>
      <w:r>
        <w:tab/>
        <w:t>Custom Operations without associated resources</w:t>
      </w:r>
      <w:bookmarkEnd w:id="866"/>
      <w:bookmarkEnd w:id="867"/>
      <w:bookmarkEnd w:id="868"/>
      <w:bookmarkEnd w:id="869"/>
      <w:bookmarkEnd w:id="870"/>
      <w:bookmarkEnd w:id="871"/>
      <w:bookmarkEnd w:id="872"/>
      <w:bookmarkEnd w:id="873"/>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874" w:name="_Toc72784234"/>
      <w:bookmarkStart w:id="875" w:name="_Toc73041780"/>
      <w:bookmarkStart w:id="876" w:name="_Toc81244841"/>
      <w:bookmarkStart w:id="877" w:name="_Toc88645405"/>
      <w:bookmarkStart w:id="878" w:name="_Toc89426317"/>
      <w:bookmarkStart w:id="879" w:name="_Toc94033197"/>
      <w:bookmarkStart w:id="880" w:name="_Toc97037340"/>
      <w:bookmarkStart w:id="881" w:name="_Toc97193124"/>
      <w:r>
        <w:t>5.2.5</w:t>
      </w:r>
      <w:r>
        <w:tab/>
        <w:t>Notifications</w:t>
      </w:r>
      <w:bookmarkEnd w:id="874"/>
      <w:bookmarkEnd w:id="875"/>
      <w:bookmarkEnd w:id="876"/>
      <w:bookmarkEnd w:id="877"/>
      <w:bookmarkEnd w:id="878"/>
      <w:bookmarkEnd w:id="879"/>
      <w:bookmarkEnd w:id="880"/>
      <w:bookmarkEnd w:id="881"/>
    </w:p>
    <w:p w14:paraId="127D937F" w14:textId="77777777" w:rsidR="00345A8F" w:rsidRDefault="00D862C6">
      <w:pPr>
        <w:pStyle w:val="Heading4"/>
      </w:pPr>
      <w:bookmarkStart w:id="882" w:name="_Toc72784235"/>
      <w:bookmarkStart w:id="883" w:name="_Toc73041781"/>
      <w:bookmarkStart w:id="884" w:name="_Toc81244842"/>
      <w:bookmarkStart w:id="885" w:name="_Toc88645406"/>
      <w:bookmarkStart w:id="886" w:name="_Toc89426318"/>
      <w:bookmarkStart w:id="887" w:name="_Toc94033198"/>
      <w:bookmarkStart w:id="888" w:name="_Toc97037341"/>
      <w:bookmarkStart w:id="889" w:name="_Toc97193125"/>
      <w:r>
        <w:t>5.2.5.1</w:t>
      </w:r>
      <w:r>
        <w:tab/>
        <w:t>General</w:t>
      </w:r>
      <w:bookmarkEnd w:id="882"/>
      <w:bookmarkEnd w:id="883"/>
      <w:bookmarkEnd w:id="884"/>
      <w:bookmarkEnd w:id="885"/>
      <w:bookmarkEnd w:id="886"/>
      <w:bookmarkEnd w:id="887"/>
      <w:bookmarkEnd w:id="888"/>
      <w:bookmarkEnd w:id="889"/>
    </w:p>
    <w:p w14:paraId="124A95AF" w14:textId="77777777"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344FFDD" w:rsidR="00345A8F" w:rsidRDefault="003C5EA5">
            <w:pPr>
              <w:pStyle w:val="TAL"/>
              <w:rPr>
                <w:lang w:val="en-US"/>
              </w:rPr>
            </w:pPr>
            <w:r>
              <w:t>{</w:t>
            </w:r>
            <w:proofErr w:type="spellStart"/>
            <w:r w:rsidR="008065D7">
              <w:t>notificationURI</w:t>
            </w:r>
            <w:proofErr w:type="spellEnd"/>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proofErr w:type="spellStart"/>
            <w:r>
              <w:rPr>
                <w:lang w:val="en-US"/>
              </w:rPr>
              <w:t>notificationURI</w:t>
            </w:r>
            <w:proofErr w:type="spellEnd"/>
            <w:r w:rsidRPr="001710F8">
              <w:rPr>
                <w:lang w:val="en-US"/>
              </w:rPr>
              <w:t xml:space="preserve"> is not provided by NF service consumer via </w:t>
            </w:r>
            <w:proofErr w:type="spellStart"/>
            <w:r w:rsidRPr="001710F8">
              <w:rPr>
                <w:rFonts w:hint="eastAsia"/>
                <w:lang w:val="en-US" w:eastAsia="zh-CN"/>
              </w:rPr>
              <w:t>N</w:t>
            </w:r>
            <w:r>
              <w:rPr>
                <w:lang w:val="en-US" w:eastAsia="zh-CN"/>
              </w:rPr>
              <w:t>mfaf</w:t>
            </w:r>
            <w:proofErr w:type="spellEnd"/>
            <w:r>
              <w:rPr>
                <w:lang w:val="en-US" w:eastAsia="zh-CN"/>
              </w:rPr>
              <w:t>-</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Heading4"/>
      </w:pPr>
      <w:bookmarkStart w:id="890" w:name="_Toc88645407"/>
      <w:bookmarkStart w:id="891" w:name="_Toc72784236"/>
      <w:bookmarkStart w:id="892" w:name="_Toc73041782"/>
      <w:bookmarkStart w:id="893" w:name="_Toc81244843"/>
      <w:bookmarkStart w:id="894" w:name="_Toc89426319"/>
      <w:bookmarkStart w:id="895" w:name="_Toc94033199"/>
      <w:bookmarkStart w:id="896" w:name="_Toc97037342"/>
      <w:bookmarkStart w:id="897" w:name="_Toc97193126"/>
      <w:r>
        <w:t>5.2.5.2</w:t>
      </w:r>
      <w:r>
        <w:tab/>
      </w:r>
      <w:r w:rsidR="00EF7E8D">
        <w:rPr>
          <w:lang w:eastAsia="ja-JP"/>
        </w:rPr>
        <w:t>MFAF Notification</w:t>
      </w:r>
      <w:bookmarkEnd w:id="890"/>
      <w:bookmarkEnd w:id="891"/>
      <w:bookmarkEnd w:id="892"/>
      <w:bookmarkEnd w:id="893"/>
      <w:bookmarkEnd w:id="894"/>
      <w:bookmarkEnd w:id="895"/>
      <w:bookmarkEnd w:id="896"/>
      <w:bookmarkEnd w:id="897"/>
    </w:p>
    <w:p w14:paraId="2662C52A" w14:textId="77777777" w:rsidR="00345A8F" w:rsidRDefault="00D862C6">
      <w:pPr>
        <w:pStyle w:val="Heading5"/>
        <w:rPr>
          <w:noProof/>
        </w:rPr>
      </w:pPr>
      <w:bookmarkStart w:id="898" w:name="_Toc72784237"/>
      <w:bookmarkStart w:id="899" w:name="_Toc73041783"/>
      <w:bookmarkStart w:id="900" w:name="_Toc81244844"/>
      <w:bookmarkStart w:id="901" w:name="_Toc88645408"/>
      <w:bookmarkStart w:id="902" w:name="_Toc89426320"/>
      <w:bookmarkStart w:id="903" w:name="_Toc94033200"/>
      <w:bookmarkStart w:id="904" w:name="_Toc97037343"/>
      <w:bookmarkStart w:id="905" w:name="_Toc97193127"/>
      <w:r>
        <w:t>5.2.5.2</w:t>
      </w:r>
      <w:r>
        <w:rPr>
          <w:noProof/>
        </w:rPr>
        <w:t>.1</w:t>
      </w:r>
      <w:r>
        <w:rPr>
          <w:noProof/>
        </w:rPr>
        <w:tab/>
        <w:t>Description</w:t>
      </w:r>
      <w:bookmarkEnd w:id="898"/>
      <w:bookmarkEnd w:id="899"/>
      <w:bookmarkEnd w:id="900"/>
      <w:bookmarkEnd w:id="901"/>
      <w:bookmarkEnd w:id="902"/>
      <w:bookmarkEnd w:id="903"/>
      <w:bookmarkEnd w:id="904"/>
      <w:bookmarkEnd w:id="90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906" w:name="_Toc72784238"/>
      <w:bookmarkStart w:id="907" w:name="_Toc73041784"/>
      <w:bookmarkStart w:id="908" w:name="_Toc81244845"/>
      <w:bookmarkStart w:id="909" w:name="_Toc88645409"/>
      <w:bookmarkStart w:id="910" w:name="_Toc89426321"/>
      <w:bookmarkStart w:id="911" w:name="_Toc94033201"/>
      <w:bookmarkStart w:id="912" w:name="_Toc97037344"/>
      <w:bookmarkStart w:id="913" w:name="_Toc97193128"/>
      <w:r>
        <w:t>5.2.5.2</w:t>
      </w:r>
      <w:r>
        <w:rPr>
          <w:noProof/>
        </w:rPr>
        <w:t>.2</w:t>
      </w:r>
      <w:r>
        <w:rPr>
          <w:noProof/>
        </w:rPr>
        <w:tab/>
        <w:t>Target URI</w:t>
      </w:r>
      <w:bookmarkEnd w:id="906"/>
      <w:bookmarkEnd w:id="907"/>
      <w:bookmarkEnd w:id="908"/>
      <w:bookmarkEnd w:id="909"/>
      <w:bookmarkEnd w:id="910"/>
      <w:bookmarkEnd w:id="911"/>
      <w:bookmarkEnd w:id="912"/>
      <w:bookmarkEnd w:id="913"/>
    </w:p>
    <w:p w14:paraId="7338E44D" w14:textId="49188F23" w:rsidR="00345A8F" w:rsidRDefault="00D862C6">
      <w:pPr>
        <w:rPr>
          <w:rFonts w:ascii="Arial" w:hAnsi="Arial" w:cs="Arial"/>
          <w:noProof/>
        </w:rPr>
      </w:pPr>
      <w:r>
        <w:rPr>
          <w:noProof/>
        </w:rPr>
        <w:t xml:space="preserve">The Callback URI </w:t>
      </w:r>
      <w:r>
        <w:rPr>
          <w:b/>
          <w:noProof/>
        </w:rPr>
        <w:t>"{</w:t>
      </w:r>
      <w:proofErr w:type="spellStart"/>
      <w:r w:rsidR="008065D7">
        <w:t>notificationURI</w:t>
      </w:r>
      <w:proofErr w:type="spellEnd"/>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E3800FD" w:rsidR="00345A8F" w:rsidRDefault="008065D7">
            <w:pPr>
              <w:pStyle w:val="TAL"/>
              <w:rPr>
                <w:noProof/>
              </w:rPr>
            </w:pPr>
            <w:proofErr w:type="spellStart"/>
            <w:r>
              <w:t>notificationURI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914" w:name="_Toc72784239"/>
      <w:bookmarkStart w:id="915" w:name="_Toc73041785"/>
      <w:bookmarkStart w:id="916" w:name="_Toc81244846"/>
      <w:bookmarkStart w:id="917" w:name="_Toc88645410"/>
      <w:bookmarkStart w:id="918" w:name="_Toc89426322"/>
      <w:bookmarkStart w:id="919" w:name="_Toc94033202"/>
      <w:bookmarkStart w:id="920" w:name="_Toc97037345"/>
      <w:bookmarkStart w:id="921" w:name="_Toc97193129"/>
      <w:r>
        <w:lastRenderedPageBreak/>
        <w:t>5.2.5.2</w:t>
      </w:r>
      <w:r>
        <w:rPr>
          <w:noProof/>
        </w:rPr>
        <w:t>.3</w:t>
      </w:r>
      <w:r>
        <w:rPr>
          <w:noProof/>
        </w:rPr>
        <w:tab/>
        <w:t>Standard Methods</w:t>
      </w:r>
      <w:bookmarkEnd w:id="914"/>
      <w:bookmarkEnd w:id="915"/>
      <w:bookmarkEnd w:id="916"/>
      <w:bookmarkEnd w:id="917"/>
      <w:bookmarkEnd w:id="918"/>
      <w:bookmarkEnd w:id="919"/>
      <w:bookmarkEnd w:id="920"/>
      <w:bookmarkEnd w:id="921"/>
    </w:p>
    <w:p w14:paraId="0968FC14" w14:textId="77777777" w:rsidR="00345A8F" w:rsidRDefault="00D862C6">
      <w:pPr>
        <w:pStyle w:val="Heading6"/>
        <w:rPr>
          <w:noProof/>
        </w:rPr>
      </w:pPr>
      <w:bookmarkStart w:id="922" w:name="_Toc72784240"/>
      <w:bookmarkStart w:id="923" w:name="_Toc73041786"/>
      <w:bookmarkStart w:id="924" w:name="_Toc81244847"/>
      <w:bookmarkStart w:id="925" w:name="_Toc88645411"/>
      <w:bookmarkStart w:id="926" w:name="_Toc89426323"/>
      <w:bookmarkStart w:id="927" w:name="_Toc94033203"/>
      <w:bookmarkStart w:id="928" w:name="_Toc97037346"/>
      <w:bookmarkStart w:id="929" w:name="_Toc97193130"/>
      <w:r>
        <w:t>5.2.5.2.3</w:t>
      </w:r>
      <w:r>
        <w:rPr>
          <w:noProof/>
        </w:rPr>
        <w:t>.1</w:t>
      </w:r>
      <w:r>
        <w:rPr>
          <w:noProof/>
        </w:rPr>
        <w:tab/>
        <w:t>POST</w:t>
      </w:r>
      <w:bookmarkEnd w:id="922"/>
      <w:bookmarkEnd w:id="923"/>
      <w:bookmarkEnd w:id="924"/>
      <w:bookmarkEnd w:id="925"/>
      <w:bookmarkEnd w:id="926"/>
      <w:bookmarkEnd w:id="927"/>
      <w:bookmarkEnd w:id="928"/>
      <w:bookmarkEnd w:id="929"/>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r w:rsidR="00171CBC">
              <w:rPr>
                <w:noProof/>
              </w:rPr>
              <w:t>f</w:t>
            </w:r>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10AD421F"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77777777" w:rsidR="00171CBC" w:rsidRDefault="00171CBC" w:rsidP="00171CBC">
      <w:pPr>
        <w:pStyle w:val="Heading4"/>
      </w:pPr>
      <w:bookmarkStart w:id="930" w:name="_Toc97037347"/>
      <w:bookmarkStart w:id="931" w:name="_Toc97193131"/>
      <w:r>
        <w:t>5.2.5.3</w:t>
      </w:r>
      <w:r>
        <w:tab/>
      </w:r>
      <w:r>
        <w:rPr>
          <w:rFonts w:eastAsia="Times New Roman"/>
          <w:noProof/>
        </w:rPr>
        <w:t>Acknowledgement of Notification</w:t>
      </w:r>
      <w:bookmarkEnd w:id="930"/>
      <w:bookmarkEnd w:id="931"/>
    </w:p>
    <w:p w14:paraId="2DC50027" w14:textId="77777777" w:rsidR="00171CBC" w:rsidRDefault="00171CBC" w:rsidP="00171CBC">
      <w:pPr>
        <w:pStyle w:val="Heading5"/>
        <w:rPr>
          <w:noProof/>
        </w:rPr>
      </w:pPr>
      <w:bookmarkStart w:id="932" w:name="_Toc97037348"/>
      <w:bookmarkStart w:id="933" w:name="_Toc97193132"/>
      <w:r>
        <w:t>5.2.5.3</w:t>
      </w:r>
      <w:r>
        <w:rPr>
          <w:noProof/>
        </w:rPr>
        <w:t>.1</w:t>
      </w:r>
      <w:r>
        <w:rPr>
          <w:noProof/>
        </w:rPr>
        <w:tab/>
        <w:t>Description</w:t>
      </w:r>
      <w:bookmarkEnd w:id="932"/>
      <w:bookmarkEnd w:id="933"/>
    </w:p>
    <w:p w14:paraId="79A395FB" w14:textId="77777777" w:rsidR="00171CBC" w:rsidRDefault="00171CBC" w:rsidP="00171CBC">
      <w:pPr>
        <w:rPr>
          <w:noProof/>
        </w:rPr>
      </w:pPr>
      <w:r>
        <w:rPr>
          <w:noProof/>
        </w:rPr>
        <w:t xml:space="preserve">The Acknowledgement of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934" w:name="_Toc97037349"/>
      <w:bookmarkStart w:id="935" w:name="_Toc97193133"/>
      <w:r>
        <w:t>5.2.5.3</w:t>
      </w:r>
      <w:r>
        <w:rPr>
          <w:noProof/>
        </w:rPr>
        <w:t>.2</w:t>
      </w:r>
      <w:r>
        <w:rPr>
          <w:noProof/>
        </w:rPr>
        <w:tab/>
        <w:t>Target URI</w:t>
      </w:r>
      <w:bookmarkEnd w:id="934"/>
      <w:bookmarkEnd w:id="93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noProof/>
              </w:rPr>
            </w:pPr>
            <w:r>
              <w:rPr>
                <w:noProof/>
              </w:rPr>
              <w:t>Definition</w:t>
            </w:r>
          </w:p>
        </w:tc>
      </w:tr>
      <w:tr w:rsidR="00171CBC" w14:paraId="7B0AA0D3"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noProof/>
              </w:rPr>
            </w:pPr>
            <w:r>
              <w:rPr>
                <w:noProof/>
              </w:rPr>
              <w:t xml:space="preserve">Acknowledgement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936" w:name="_Toc83230072"/>
      <w:bookmarkStart w:id="937" w:name="_Toc66277780"/>
      <w:bookmarkStart w:id="938" w:name="_Toc56672222"/>
      <w:bookmarkStart w:id="939" w:name="_Toc51761292"/>
      <w:bookmarkStart w:id="940" w:name="_Toc50023802"/>
      <w:bookmarkStart w:id="941" w:name="_Toc49935456"/>
      <w:bookmarkStart w:id="942" w:name="_Toc45132989"/>
      <w:bookmarkStart w:id="943" w:name="_Toc43298212"/>
      <w:bookmarkStart w:id="944" w:name="_Toc39063154"/>
      <w:bookmarkStart w:id="945" w:name="_Toc36037720"/>
      <w:bookmarkStart w:id="946" w:name="_Toc34210695"/>
      <w:bookmarkStart w:id="947" w:name="_Toc28011579"/>
      <w:bookmarkStart w:id="948" w:name="_Toc97037350"/>
      <w:bookmarkStart w:id="949" w:name="_Toc97193134"/>
      <w:r>
        <w:rPr>
          <w:noProof/>
        </w:rPr>
        <w:t>5.2.5.3.3</w:t>
      </w:r>
      <w:r>
        <w:rPr>
          <w:noProof/>
        </w:rPr>
        <w:tab/>
        <w:t>Standard Methods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9F42D90" w14:textId="77777777" w:rsidR="00171CBC" w:rsidRDefault="00171CBC" w:rsidP="00171CBC">
      <w:pPr>
        <w:pStyle w:val="Heading6"/>
      </w:pPr>
      <w:bookmarkStart w:id="950" w:name="_Toc97037351"/>
      <w:bookmarkStart w:id="951" w:name="_Toc97193135"/>
      <w:r>
        <w:t>5.2.5.3.3.1</w:t>
      </w:r>
      <w:r>
        <w:tab/>
        <w:t>POST</w:t>
      </w:r>
      <w:bookmarkEnd w:id="950"/>
      <w:bookmarkEnd w:id="951"/>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pPr>
            <w:r>
              <w:t>Applicability</w:t>
            </w:r>
          </w:p>
        </w:tc>
      </w:tr>
      <w:tr w:rsidR="00171CBC" w14:paraId="7B422AE8"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pPr>
          </w:p>
        </w:tc>
      </w:tr>
    </w:tbl>
    <w:p w14:paraId="3474F6C0" w14:textId="77777777" w:rsidR="00171CBC" w:rsidRDefault="00171CBC" w:rsidP="00171CBC">
      <w:pPr>
        <w:pStyle w:val="Guidance"/>
      </w:pPr>
    </w:p>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pPr>
            <w:r>
              <w:t>Description</w:t>
            </w:r>
          </w:p>
        </w:tc>
      </w:tr>
      <w:tr w:rsidR="00171CBC" w14:paraId="5C22EF81" w14:textId="77777777" w:rsidTr="006069F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pPr>
            <w:r>
              <w:t>Response</w:t>
            </w:r>
          </w:p>
          <w:p w14:paraId="31FD5AF6" w14:textId="77777777" w:rsidR="00171CBC" w:rsidRDefault="00171CBC" w:rsidP="006069F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pPr>
            <w:r>
              <w:t>Description</w:t>
            </w:r>
          </w:p>
        </w:tc>
      </w:tr>
      <w:tr w:rsidR="00171CBC" w14:paraId="0E36968D"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pPr>
            <w:proofErr w:type="spellStart"/>
            <w:r>
              <w:t>NmfafDataAnaNotification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pPr>
            <w:r>
              <w:t xml:space="preserve">The stored data or analytics related to the </w:t>
            </w:r>
            <w:r>
              <w:rPr>
                <w:lang w:val="en-US"/>
              </w:rPr>
              <w:t>"</w:t>
            </w:r>
            <w:r w:rsidRPr="00085C06">
              <w:t>fetch-</w:t>
            </w:r>
            <w:proofErr w:type="spellStart"/>
            <w:r w:rsidRPr="00085C06">
              <w:t>corr</w:t>
            </w:r>
            <w:proofErr w:type="spellEnd"/>
            <w:r w:rsidRPr="00085C06">
              <w:t>-ids</w:t>
            </w:r>
            <w:r>
              <w:t>".</w:t>
            </w:r>
          </w:p>
        </w:tc>
      </w:tr>
      <w:tr w:rsidR="00171CBC" w14:paraId="3FD1FEE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069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57BC4DC1" w:rsidR="00171CBC" w:rsidRDefault="00171CBC" w:rsidP="006069FD">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pPr>
            <w:r>
              <w:t>Description</w:t>
            </w:r>
          </w:p>
        </w:tc>
      </w:tr>
      <w:tr w:rsidR="00171CBC" w14:paraId="182B1986" w14:textId="77777777" w:rsidTr="006069FD">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pPr>
            <w:r>
              <w:t>An alternative URI of the resource located in an alternative MFAF.</w:t>
            </w:r>
          </w:p>
        </w:tc>
      </w:tr>
      <w:tr w:rsidR="00171CBC" w14:paraId="4EB5611A" w14:textId="77777777" w:rsidTr="006069FD">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pPr>
            <w:r>
              <w:t>Description</w:t>
            </w:r>
          </w:p>
        </w:tc>
      </w:tr>
      <w:tr w:rsidR="00171CBC" w14:paraId="6462A680" w14:textId="77777777" w:rsidTr="006069F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pPr>
            <w:r>
              <w:t>An alternative URI of the resource located in an alternative MFAF.</w:t>
            </w:r>
          </w:p>
        </w:tc>
      </w:tr>
      <w:tr w:rsidR="00171CBC" w14:paraId="5FCABAFD" w14:textId="77777777" w:rsidTr="006069F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952" w:name="_Toc72784242"/>
      <w:bookmarkStart w:id="953" w:name="_Toc73041788"/>
      <w:bookmarkStart w:id="954" w:name="_Toc81244849"/>
      <w:bookmarkStart w:id="955" w:name="_Toc88645413"/>
      <w:bookmarkStart w:id="956" w:name="_Toc89426325"/>
      <w:bookmarkStart w:id="957" w:name="_Toc94033204"/>
      <w:bookmarkStart w:id="958" w:name="_Toc97037352"/>
      <w:bookmarkStart w:id="959" w:name="_Toc97193136"/>
      <w:r>
        <w:lastRenderedPageBreak/>
        <w:t>5.2.6</w:t>
      </w:r>
      <w:r>
        <w:tab/>
        <w:t>Data Model</w:t>
      </w:r>
      <w:bookmarkEnd w:id="952"/>
      <w:bookmarkEnd w:id="953"/>
      <w:bookmarkEnd w:id="954"/>
      <w:bookmarkEnd w:id="955"/>
      <w:bookmarkEnd w:id="956"/>
      <w:bookmarkEnd w:id="957"/>
      <w:bookmarkEnd w:id="958"/>
      <w:bookmarkEnd w:id="959"/>
    </w:p>
    <w:p w14:paraId="1C0DB856" w14:textId="77777777" w:rsidR="00345A8F" w:rsidRDefault="00D862C6">
      <w:pPr>
        <w:pStyle w:val="Heading4"/>
      </w:pPr>
      <w:bookmarkStart w:id="960" w:name="_Toc72784243"/>
      <w:bookmarkStart w:id="961" w:name="_Toc73041789"/>
      <w:bookmarkStart w:id="962" w:name="_Toc81244850"/>
      <w:bookmarkStart w:id="963" w:name="_Toc88645414"/>
      <w:bookmarkStart w:id="964" w:name="_Toc89426326"/>
      <w:bookmarkStart w:id="965" w:name="_Toc94033205"/>
      <w:bookmarkStart w:id="966" w:name="_Toc97037353"/>
      <w:bookmarkStart w:id="967" w:name="_Toc97193137"/>
      <w:r>
        <w:t>5.2.6.1</w:t>
      </w:r>
      <w:r>
        <w:tab/>
        <w:t>General</w:t>
      </w:r>
      <w:bookmarkEnd w:id="960"/>
      <w:bookmarkEnd w:id="961"/>
      <w:bookmarkEnd w:id="962"/>
      <w:bookmarkEnd w:id="963"/>
      <w:bookmarkEnd w:id="964"/>
      <w:bookmarkEnd w:id="965"/>
      <w:bookmarkEnd w:id="966"/>
      <w:bookmarkEnd w:id="967"/>
    </w:p>
    <w:p w14:paraId="55658AAA" w14:textId="77777777" w:rsidR="00345A8F" w:rsidRDefault="00D862C6">
      <w:r>
        <w:t>This clause specifies the application data model supported by the API.</w:t>
      </w:r>
    </w:p>
    <w:p w14:paraId="25169C90" w14:textId="034A07EE" w:rsidR="00345A8F" w:rsidRDefault="00D862C6">
      <w:r>
        <w:t>Table</w:t>
      </w:r>
      <w:r w:rsidR="003A2B6B">
        <w:t> </w:t>
      </w:r>
      <w:r>
        <w:t>5.2.6.1-1 specifies the data types defined for the N</w:t>
      </w:r>
      <w:r w:rsidR="00171CBC">
        <w:rPr>
          <w:vertAlign w:val="subscript"/>
        </w:rPr>
        <w:t>MFAF</w:t>
      </w:r>
      <w:r>
        <w:t xml:space="preserve"> service based interface protocol.</w:t>
      </w:r>
    </w:p>
    <w:p w14:paraId="6F8100D3" w14:textId="77777777" w:rsidR="00345A8F" w:rsidRDefault="00345A8F"/>
    <w:p w14:paraId="4309878D" w14:textId="1C45EE9C" w:rsidR="00345A8F" w:rsidRDefault="003A2B6B">
      <w:pPr>
        <w:pStyle w:val="TH"/>
      </w:pPr>
      <w:r>
        <w:t>Table </w:t>
      </w:r>
      <w:r w:rsidR="00D862C6">
        <w:t>5.2.6.1-1: N</w:t>
      </w:r>
      <w:r w:rsidR="00171CBC">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proofErr w:type="spellStart"/>
            <w:r>
              <w:rPr>
                <w:rFonts w:hint="eastAsia"/>
              </w:rPr>
              <w:t>F</w:t>
            </w:r>
            <w:r>
              <w:t>etchInstruction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proofErr w:type="spellStart"/>
            <w:r>
              <w:t>NmfafDataAnaNotification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73388832" w:rsidR="00345A8F" w:rsidRDefault="003A2B6B">
      <w:r>
        <w:t>Table </w:t>
      </w:r>
      <w:r w:rsidR="00D862C6">
        <w:t>5.2.6.1-2 specifies data types re-used by the N</w:t>
      </w:r>
      <w:r w:rsidR="00171CBC">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171CBC">
        <w:rPr>
          <w:vertAlign w:val="subscript"/>
        </w:rPr>
        <w:t>MFAF</w:t>
      </w:r>
      <w:r w:rsidR="00D862C6">
        <w:t xml:space="preserve"> service based interface.</w:t>
      </w:r>
    </w:p>
    <w:p w14:paraId="36FE3697" w14:textId="29086A84" w:rsidR="00345A8F" w:rsidRDefault="003A2B6B">
      <w:pPr>
        <w:pStyle w:val="TH"/>
      </w:pPr>
      <w:r>
        <w:t>Table </w:t>
      </w:r>
      <w:r w:rsidR="00D862C6">
        <w:t>5.2.6.1-2: N</w:t>
      </w:r>
      <w:r w:rsidR="00171CBC">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proofErr w:type="spellStart"/>
            <w:r w:rsidRPr="003D3AE0">
              <w:t>AfEventExposureNotif</w:t>
            </w:r>
            <w:proofErr w:type="spellEnd"/>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r>
              <w:t>3GPP TS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proofErr w:type="spellStart"/>
            <w:r w:rsidRPr="003D3AE0">
              <w:t>AmfEventNotification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pPr>
            <w:r>
              <w:t>3GPP TS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proofErr w:type="spellStart"/>
            <w:r w:rsidRPr="003D3AE0">
              <w:t>MonitoringReport</w:t>
            </w:r>
            <w:proofErr w:type="spellEnd"/>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pPr>
            <w:r>
              <w:t>3GPP TS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proofErr w:type="spellStart"/>
            <w:r w:rsidRPr="003D3AE0">
              <w:t>NefEventExposureNotif</w:t>
            </w:r>
            <w:proofErr w:type="spellEnd"/>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pPr>
            <w:r w:rsidRPr="00F07117">
              <w:t>3GPP TS 29.5</w:t>
            </w:r>
            <w:r>
              <w:t>91</w:t>
            </w:r>
            <w:r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proofErr w:type="spellStart"/>
            <w:r>
              <w:t>NnwdafEventsSubscriptionNotification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pPr>
            <w:r w:rsidRPr="00F07117">
              <w:t>3GPP TS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proofErr w:type="spellStart"/>
            <w:r w:rsidRPr="003D3AE0">
              <w:t>NsmfEventExposureNotification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pPr>
            <w:r>
              <w:t>3GPP TS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pPr>
            <w:r>
              <w:t>3GPP TS 29.571 [</w:t>
            </w:r>
            <w:r w:rsidR="00E72365">
              <w:t>22</w:t>
            </w:r>
            <w:r>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968" w:name="_Toc72784244"/>
      <w:bookmarkStart w:id="969" w:name="_Toc73041790"/>
      <w:bookmarkStart w:id="970" w:name="_Toc81244851"/>
      <w:bookmarkStart w:id="971" w:name="_Toc88645415"/>
      <w:bookmarkStart w:id="972" w:name="_Toc89426327"/>
      <w:bookmarkStart w:id="973" w:name="_Toc94033206"/>
      <w:bookmarkStart w:id="974" w:name="_Toc97037354"/>
      <w:bookmarkStart w:id="975" w:name="_Toc97193138"/>
      <w:r>
        <w:rPr>
          <w:lang w:val="en-US"/>
        </w:rPr>
        <w:t>5.2.6.2</w:t>
      </w:r>
      <w:r>
        <w:rPr>
          <w:lang w:val="en-US"/>
        </w:rPr>
        <w:tab/>
        <w:t>Structured data types</w:t>
      </w:r>
      <w:bookmarkEnd w:id="968"/>
      <w:bookmarkEnd w:id="969"/>
      <w:bookmarkEnd w:id="970"/>
      <w:bookmarkEnd w:id="971"/>
      <w:bookmarkEnd w:id="972"/>
      <w:bookmarkEnd w:id="973"/>
      <w:bookmarkEnd w:id="974"/>
      <w:bookmarkEnd w:id="975"/>
    </w:p>
    <w:p w14:paraId="0D542693" w14:textId="77777777" w:rsidR="00345A8F" w:rsidRDefault="00D862C6">
      <w:pPr>
        <w:pStyle w:val="Heading5"/>
      </w:pPr>
      <w:bookmarkStart w:id="976" w:name="_Toc72784245"/>
      <w:bookmarkStart w:id="977" w:name="_Toc73041791"/>
      <w:bookmarkStart w:id="978" w:name="_Toc81244852"/>
      <w:bookmarkStart w:id="979" w:name="_Toc88645416"/>
      <w:bookmarkStart w:id="980" w:name="_Toc89426328"/>
      <w:bookmarkStart w:id="981" w:name="_Toc94033207"/>
      <w:bookmarkStart w:id="982" w:name="_Toc97037355"/>
      <w:bookmarkStart w:id="983" w:name="_Toc97193139"/>
      <w:r>
        <w:t>5.2.6.2.1</w:t>
      </w:r>
      <w:r>
        <w:tab/>
        <w:t>Introduction</w:t>
      </w:r>
      <w:bookmarkEnd w:id="976"/>
      <w:bookmarkEnd w:id="977"/>
      <w:bookmarkEnd w:id="978"/>
      <w:bookmarkEnd w:id="979"/>
      <w:bookmarkEnd w:id="980"/>
      <w:bookmarkEnd w:id="981"/>
      <w:bookmarkEnd w:id="982"/>
      <w:bookmarkEnd w:id="983"/>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984" w:name="_Toc97193140"/>
      <w:bookmarkStart w:id="985" w:name="_Toc72784246"/>
      <w:bookmarkStart w:id="986" w:name="_Toc73041792"/>
      <w:bookmarkStart w:id="987" w:name="_Toc81244853"/>
      <w:bookmarkStart w:id="988" w:name="_Toc88645417"/>
      <w:bookmarkStart w:id="989" w:name="_Toc89426329"/>
      <w:bookmarkStart w:id="990" w:name="_Toc94033208"/>
      <w:bookmarkStart w:id="991" w:name="_Toc97037356"/>
      <w:r>
        <w:lastRenderedPageBreak/>
        <w:t>5.2.6.2.2</w:t>
      </w:r>
      <w:r>
        <w:tab/>
        <w:t xml:space="preserve">Type: </w:t>
      </w:r>
      <w:r w:rsidR="00171CBC">
        <w:rPr>
          <w:noProof/>
        </w:rPr>
        <w:t>NmfafDataRetrievalNotification</w:t>
      </w:r>
      <w:bookmarkEnd w:id="984"/>
      <w:bookmarkEnd w:id="985"/>
      <w:bookmarkEnd w:id="986"/>
      <w:bookmarkEnd w:id="987"/>
      <w:bookmarkEnd w:id="988"/>
      <w:bookmarkEnd w:id="989"/>
      <w:bookmarkEnd w:id="990"/>
      <w:bookmarkEnd w:id="991"/>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96A079B"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4F3458F2"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26450A5E"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1AB7271"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proofErr w:type="spellStart"/>
            <w:r>
              <w:t>Notif</w:t>
            </w:r>
            <w:proofErr w:type="spellEnd"/>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992" w:name="_Hlk96706583"/>
            <w:proofErr w:type="spellStart"/>
            <w:r>
              <w:t>NmfafDataAnaNotification</w:t>
            </w:r>
            <w:bookmarkEnd w:id="992"/>
            <w:proofErr w:type="spellEnd"/>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993" w:name="_Hlk96682415"/>
            <w:proofErr w:type="spellStart"/>
            <w:r>
              <w:rPr>
                <w:lang w:eastAsia="ja-JP"/>
              </w:rPr>
              <w:t>fetchInstruction</w:t>
            </w:r>
            <w:bookmarkEnd w:id="993"/>
            <w:proofErr w:type="spellEnd"/>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proofErr w:type="spellStart"/>
            <w:r>
              <w:rPr>
                <w:rFonts w:hint="eastAsia"/>
              </w:rPr>
              <w:t>F</w:t>
            </w:r>
            <w:r>
              <w:t>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28F4B533" w14:textId="77777777" w:rsidR="00345A8F" w:rsidRDefault="00345A8F">
      <w:pPr>
        <w:pStyle w:val="Guidance"/>
        <w:rPr>
          <w:lang w:val="en-US"/>
        </w:rPr>
      </w:pPr>
    </w:p>
    <w:p w14:paraId="4ED83D91" w14:textId="1348D18D" w:rsidR="00345A8F" w:rsidRDefault="00D862C6">
      <w:pPr>
        <w:pStyle w:val="Heading5"/>
      </w:pPr>
      <w:bookmarkStart w:id="994" w:name="_Toc97193141"/>
      <w:bookmarkStart w:id="995" w:name="_Toc72784247"/>
      <w:bookmarkStart w:id="996" w:name="_Toc73041793"/>
      <w:bookmarkStart w:id="997" w:name="_Toc81244854"/>
      <w:bookmarkStart w:id="998" w:name="_Toc88645418"/>
      <w:bookmarkStart w:id="999" w:name="_Toc89426330"/>
      <w:bookmarkStart w:id="1000" w:name="_Toc94033209"/>
      <w:bookmarkStart w:id="1001" w:name="_Toc97037357"/>
      <w:r>
        <w:t>5.2.6.2.3</w:t>
      </w:r>
      <w:r>
        <w:tab/>
        <w:t xml:space="preserve">Type: </w:t>
      </w:r>
      <w:proofErr w:type="spellStart"/>
      <w:r w:rsidR="00171CBC">
        <w:rPr>
          <w:rFonts w:hint="eastAsia"/>
        </w:rPr>
        <w:t>F</w:t>
      </w:r>
      <w:r w:rsidR="00171CBC">
        <w:t>etchInstruction</w:t>
      </w:r>
      <w:bookmarkEnd w:id="994"/>
      <w:bookmarkEnd w:id="995"/>
      <w:bookmarkEnd w:id="996"/>
      <w:bookmarkEnd w:id="997"/>
      <w:bookmarkEnd w:id="998"/>
      <w:bookmarkEnd w:id="999"/>
      <w:bookmarkEnd w:id="1000"/>
      <w:bookmarkEnd w:id="1001"/>
      <w:proofErr w:type="spellEnd"/>
    </w:p>
    <w:p w14:paraId="16AD7730" w14:textId="77777777" w:rsidR="00171CBC" w:rsidRDefault="00171CBC" w:rsidP="00171CBC">
      <w:pPr>
        <w:pStyle w:val="TH"/>
      </w:pPr>
      <w:r>
        <w:rPr>
          <w:noProof/>
        </w:rPr>
        <w:t>Table </w:t>
      </w:r>
      <w:r>
        <w:t xml:space="preserve">5.2.6.2.3-1: </w:t>
      </w:r>
      <w:r>
        <w:rPr>
          <w:noProof/>
        </w:rPr>
        <w:t xml:space="preserve">Definition of type </w:t>
      </w:r>
      <w:proofErr w:type="spellStart"/>
      <w:r>
        <w:rPr>
          <w:rFonts w:hint="eastAsia"/>
        </w:rPr>
        <w:t>F</w:t>
      </w:r>
      <w:r>
        <w:t>etchInstruction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rFonts w:cs="Arial"/>
                <w:szCs w:val="18"/>
              </w:rPr>
            </w:pPr>
            <w:r>
              <w:rPr>
                <w:rFonts w:cs="Arial"/>
                <w:szCs w:val="18"/>
              </w:rPr>
              <w:t>Applicability</w:t>
            </w:r>
          </w:p>
        </w:tc>
      </w:tr>
      <w:tr w:rsidR="00171CBC" w14:paraId="5D0B2DB2"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pPr>
            <w:bookmarkStart w:id="1002" w:name="_Hlk96542976"/>
            <w:proofErr w:type="spellStart"/>
            <w:r>
              <w:t>fetchUri</w:t>
            </w:r>
            <w:bookmarkEnd w:id="1002"/>
            <w:proofErr w:type="spellEnd"/>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rFonts w:cs="Arial"/>
                <w:szCs w:val="18"/>
              </w:rPr>
            </w:pPr>
          </w:p>
        </w:tc>
      </w:tr>
      <w:tr w:rsidR="00171CBC" w14:paraId="1F15509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pPr>
            <w:proofErr w:type="spellStart"/>
            <w:r>
              <w:t>fetchCorrIds</w:t>
            </w:r>
            <w:proofErr w:type="spellEnd"/>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1003" w:name="_Toc97037358"/>
      <w:bookmarkStart w:id="1004" w:name="_Toc97193142"/>
      <w:r>
        <w:t>5.2.6.2.4</w:t>
      </w:r>
      <w:r>
        <w:tab/>
        <w:t xml:space="preserve">Type: </w:t>
      </w:r>
      <w:proofErr w:type="spellStart"/>
      <w:r>
        <w:t>NmfafDataAnaNotification</w:t>
      </w:r>
      <w:bookmarkEnd w:id="1003"/>
      <w:bookmarkEnd w:id="1004"/>
      <w:proofErr w:type="spellEnd"/>
    </w:p>
    <w:p w14:paraId="71221E7F" w14:textId="77777777" w:rsidR="00171CBC" w:rsidRDefault="00171CBC" w:rsidP="00171CBC">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rFonts w:cs="Arial"/>
                <w:szCs w:val="18"/>
              </w:rPr>
            </w:pPr>
            <w:r>
              <w:rPr>
                <w:rFonts w:cs="Arial"/>
                <w:szCs w:val="18"/>
              </w:rPr>
              <w:t>Applicability</w:t>
            </w:r>
          </w:p>
        </w:tc>
      </w:tr>
      <w:tr w:rsidR="00171CBC" w14:paraId="725BC11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rFonts w:cs="Arial"/>
                <w:szCs w:val="18"/>
              </w:rPr>
            </w:pPr>
          </w:p>
        </w:tc>
      </w:tr>
      <w:tr w:rsidR="00171CBC" w14:paraId="2D6B43F6"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rFonts w:cs="Arial"/>
                <w:szCs w:val="18"/>
              </w:rPr>
            </w:pPr>
          </w:p>
        </w:tc>
      </w:tr>
      <w:tr w:rsidR="00171CBC" w14:paraId="310BC56F"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rFonts w:cs="Arial"/>
                <w:szCs w:val="18"/>
              </w:rPr>
            </w:pPr>
          </w:p>
        </w:tc>
      </w:tr>
      <w:tr w:rsidR="00171CBC" w14:paraId="3E0FA40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rFonts w:cs="Arial"/>
                <w:szCs w:val="18"/>
              </w:rPr>
            </w:pPr>
          </w:p>
        </w:tc>
      </w:tr>
      <w:tr w:rsidR="00171CBC" w14:paraId="5A70700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rFonts w:cs="Arial"/>
                <w:szCs w:val="18"/>
              </w:rPr>
            </w:pPr>
          </w:p>
        </w:tc>
      </w:tr>
      <w:tr w:rsidR="00171CBC" w14:paraId="1CE4F2A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rFonts w:cs="Arial"/>
                <w:szCs w:val="18"/>
              </w:rPr>
            </w:pPr>
          </w:p>
        </w:tc>
      </w:tr>
      <w:tr w:rsidR="00171CBC" w14:paraId="4C26E055" w14:textId="77777777" w:rsidTr="006069F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pPr>
        <w:pStyle w:val="Guidance"/>
      </w:pPr>
    </w:p>
    <w:p w14:paraId="2AEEC64E" w14:textId="77777777" w:rsidR="00345A8F" w:rsidRDefault="00D862C6">
      <w:pPr>
        <w:pStyle w:val="Heading4"/>
        <w:rPr>
          <w:lang w:val="en-US"/>
        </w:rPr>
      </w:pPr>
      <w:bookmarkStart w:id="1005" w:name="_Toc72784248"/>
      <w:bookmarkStart w:id="1006" w:name="_Toc73041794"/>
      <w:bookmarkStart w:id="1007" w:name="_Toc81244855"/>
      <w:bookmarkStart w:id="1008" w:name="_Toc88645419"/>
      <w:bookmarkStart w:id="1009" w:name="_Toc89426331"/>
      <w:bookmarkStart w:id="1010" w:name="_Toc94033210"/>
      <w:bookmarkStart w:id="1011" w:name="_Toc97037359"/>
      <w:bookmarkStart w:id="1012" w:name="_Toc97193143"/>
      <w:r>
        <w:rPr>
          <w:lang w:val="en-US"/>
        </w:rPr>
        <w:lastRenderedPageBreak/>
        <w:t>5.2.6.3</w:t>
      </w:r>
      <w:r>
        <w:rPr>
          <w:lang w:val="en-US"/>
        </w:rPr>
        <w:tab/>
        <w:t>Simple data types and enumerations</w:t>
      </w:r>
      <w:bookmarkEnd w:id="1005"/>
      <w:bookmarkEnd w:id="1006"/>
      <w:bookmarkEnd w:id="1007"/>
      <w:bookmarkEnd w:id="1008"/>
      <w:bookmarkEnd w:id="1009"/>
      <w:bookmarkEnd w:id="1010"/>
      <w:bookmarkEnd w:id="1011"/>
      <w:bookmarkEnd w:id="1012"/>
    </w:p>
    <w:p w14:paraId="4C0AAB95" w14:textId="77777777" w:rsidR="00345A8F" w:rsidRDefault="00D862C6">
      <w:pPr>
        <w:pStyle w:val="Heading5"/>
      </w:pPr>
      <w:bookmarkStart w:id="1013" w:name="_Toc72784249"/>
      <w:bookmarkStart w:id="1014" w:name="_Toc73041795"/>
      <w:bookmarkStart w:id="1015" w:name="_Toc81244856"/>
      <w:bookmarkStart w:id="1016" w:name="_Toc88645420"/>
      <w:bookmarkStart w:id="1017" w:name="_Toc89426332"/>
      <w:bookmarkStart w:id="1018" w:name="_Toc94033211"/>
      <w:bookmarkStart w:id="1019" w:name="_Toc97037360"/>
      <w:bookmarkStart w:id="1020" w:name="_Toc97193144"/>
      <w:r>
        <w:t>5.2.6.3.1</w:t>
      </w:r>
      <w:r>
        <w:tab/>
        <w:t>Introduction</w:t>
      </w:r>
      <w:bookmarkEnd w:id="1013"/>
      <w:bookmarkEnd w:id="1014"/>
      <w:bookmarkEnd w:id="1015"/>
      <w:bookmarkEnd w:id="1016"/>
      <w:bookmarkEnd w:id="1017"/>
      <w:bookmarkEnd w:id="1018"/>
      <w:bookmarkEnd w:id="1019"/>
      <w:bookmarkEnd w:id="1020"/>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1021" w:name="_Toc72784250"/>
      <w:bookmarkStart w:id="1022" w:name="_Toc73041796"/>
      <w:bookmarkStart w:id="1023" w:name="_Toc81244857"/>
      <w:bookmarkStart w:id="1024" w:name="_Toc88645421"/>
      <w:bookmarkStart w:id="1025" w:name="_Toc89426333"/>
      <w:bookmarkStart w:id="1026" w:name="_Toc94033212"/>
      <w:bookmarkStart w:id="1027" w:name="_Toc97037361"/>
      <w:bookmarkStart w:id="1028" w:name="_Toc97193145"/>
      <w:r>
        <w:t>5.2.6.3.2</w:t>
      </w:r>
      <w:r>
        <w:tab/>
        <w:t>Simple data types</w:t>
      </w:r>
      <w:bookmarkEnd w:id="1021"/>
      <w:bookmarkEnd w:id="1022"/>
      <w:bookmarkEnd w:id="1023"/>
      <w:bookmarkEnd w:id="1024"/>
      <w:bookmarkEnd w:id="1025"/>
      <w:bookmarkEnd w:id="1026"/>
      <w:bookmarkEnd w:id="1027"/>
      <w:bookmarkEnd w:id="1028"/>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1029" w:name="_Toc72784253"/>
      <w:bookmarkStart w:id="1030" w:name="_Toc73041799"/>
      <w:bookmarkStart w:id="1031" w:name="_Toc81244860"/>
      <w:bookmarkStart w:id="1032" w:name="_Toc88645424"/>
      <w:bookmarkStart w:id="1033" w:name="_Toc89426336"/>
      <w:bookmarkStart w:id="1034" w:name="_Toc94033215"/>
      <w:bookmarkStart w:id="1035" w:name="_Toc97037362"/>
      <w:bookmarkStart w:id="1036" w:name="_Toc971931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9"/>
      <w:bookmarkEnd w:id="1030"/>
      <w:bookmarkEnd w:id="1031"/>
      <w:bookmarkEnd w:id="1032"/>
      <w:bookmarkEnd w:id="1033"/>
      <w:bookmarkEnd w:id="1034"/>
      <w:bookmarkEnd w:id="1035"/>
      <w:bookmarkEnd w:id="103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1037" w:name="_Toc72784256"/>
      <w:bookmarkStart w:id="1038" w:name="_Toc73041802"/>
      <w:bookmarkStart w:id="1039" w:name="_Toc81244863"/>
      <w:bookmarkStart w:id="1040" w:name="_Toc88645427"/>
      <w:bookmarkStart w:id="1041" w:name="_Toc89426339"/>
      <w:bookmarkStart w:id="1042" w:name="_Toc94033218"/>
      <w:bookmarkStart w:id="1043" w:name="_Toc97037363"/>
      <w:bookmarkStart w:id="1044" w:name="_Toc97193147"/>
      <w:r>
        <w:t>5.2.6.5</w:t>
      </w:r>
      <w:r>
        <w:tab/>
        <w:t>Binary data</w:t>
      </w:r>
      <w:bookmarkEnd w:id="1037"/>
      <w:bookmarkEnd w:id="1038"/>
      <w:bookmarkEnd w:id="1039"/>
      <w:bookmarkEnd w:id="1040"/>
      <w:bookmarkEnd w:id="1041"/>
      <w:bookmarkEnd w:id="1042"/>
      <w:bookmarkEnd w:id="1043"/>
      <w:bookmarkEnd w:id="1044"/>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1045" w:name="_Toc72784258"/>
      <w:bookmarkStart w:id="1046" w:name="_Toc73041804"/>
      <w:bookmarkStart w:id="1047" w:name="_Toc81244865"/>
      <w:bookmarkStart w:id="1048" w:name="_Toc88645429"/>
      <w:bookmarkStart w:id="1049" w:name="_Toc89426341"/>
      <w:bookmarkStart w:id="1050" w:name="_Toc94033220"/>
      <w:bookmarkStart w:id="1051" w:name="_Toc97037364"/>
      <w:bookmarkStart w:id="1052" w:name="_Toc97193148"/>
      <w:r>
        <w:t>5.2.7</w:t>
      </w:r>
      <w:r>
        <w:tab/>
        <w:t>Error Handling</w:t>
      </w:r>
      <w:bookmarkEnd w:id="1045"/>
      <w:bookmarkEnd w:id="1046"/>
      <w:bookmarkEnd w:id="1047"/>
      <w:bookmarkEnd w:id="1048"/>
      <w:bookmarkEnd w:id="1049"/>
      <w:bookmarkEnd w:id="1050"/>
      <w:bookmarkEnd w:id="1051"/>
      <w:bookmarkEnd w:id="1052"/>
    </w:p>
    <w:p w14:paraId="7C904052" w14:textId="77777777" w:rsidR="00345A8F" w:rsidRDefault="00D862C6">
      <w:pPr>
        <w:pStyle w:val="Heading4"/>
      </w:pPr>
      <w:bookmarkStart w:id="1053" w:name="_Toc72784259"/>
      <w:bookmarkStart w:id="1054" w:name="_Toc73041805"/>
      <w:bookmarkStart w:id="1055" w:name="_Toc81244866"/>
      <w:bookmarkStart w:id="1056" w:name="_Toc88645430"/>
      <w:bookmarkStart w:id="1057" w:name="_Toc89426342"/>
      <w:bookmarkStart w:id="1058" w:name="_Toc94033221"/>
      <w:bookmarkStart w:id="1059" w:name="_Toc97037365"/>
      <w:bookmarkStart w:id="1060" w:name="_Toc97193149"/>
      <w:r>
        <w:t>5.2.7.1</w:t>
      </w:r>
      <w:r>
        <w:tab/>
        <w:t>General</w:t>
      </w:r>
      <w:bookmarkEnd w:id="1053"/>
      <w:bookmarkEnd w:id="1054"/>
      <w:bookmarkEnd w:id="1055"/>
      <w:bookmarkEnd w:id="1056"/>
      <w:bookmarkEnd w:id="1057"/>
      <w:bookmarkEnd w:id="1058"/>
      <w:bookmarkEnd w:id="1059"/>
      <w:bookmarkEnd w:id="1060"/>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1061" w:name="_Toc72784260"/>
      <w:bookmarkStart w:id="1062" w:name="_Toc73041806"/>
      <w:bookmarkStart w:id="1063" w:name="_Toc81244867"/>
      <w:bookmarkStart w:id="1064" w:name="_Toc88645431"/>
      <w:bookmarkStart w:id="1065" w:name="_Toc89426343"/>
      <w:bookmarkStart w:id="1066" w:name="_Toc94033222"/>
      <w:bookmarkStart w:id="1067" w:name="_Toc97037366"/>
      <w:bookmarkStart w:id="1068" w:name="_Toc97193150"/>
      <w:r>
        <w:t>5.2.7.2</w:t>
      </w:r>
      <w:r>
        <w:tab/>
        <w:t>Protocol Errors</w:t>
      </w:r>
      <w:bookmarkEnd w:id="1061"/>
      <w:bookmarkEnd w:id="1062"/>
      <w:bookmarkEnd w:id="1063"/>
      <w:bookmarkEnd w:id="1064"/>
      <w:bookmarkEnd w:id="1065"/>
      <w:bookmarkEnd w:id="1066"/>
      <w:bookmarkEnd w:id="1067"/>
      <w:bookmarkEnd w:id="106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1069" w:name="_Toc72784261"/>
      <w:bookmarkStart w:id="1070" w:name="_Toc73041807"/>
      <w:bookmarkStart w:id="1071" w:name="_Toc81244868"/>
      <w:bookmarkStart w:id="1072" w:name="_Toc88645432"/>
      <w:bookmarkStart w:id="1073" w:name="_Toc89426344"/>
      <w:bookmarkStart w:id="1074" w:name="_Toc94033223"/>
      <w:bookmarkStart w:id="1075" w:name="_Toc97037367"/>
      <w:bookmarkStart w:id="1076" w:name="_Toc97193151"/>
      <w:r>
        <w:t>5.2.7.3</w:t>
      </w:r>
      <w:r>
        <w:tab/>
        <w:t>Application Errors</w:t>
      </w:r>
      <w:bookmarkEnd w:id="1069"/>
      <w:bookmarkEnd w:id="1070"/>
      <w:bookmarkEnd w:id="1071"/>
      <w:bookmarkEnd w:id="1072"/>
      <w:bookmarkEnd w:id="1073"/>
      <w:bookmarkEnd w:id="1074"/>
      <w:bookmarkEnd w:id="1075"/>
      <w:bookmarkEnd w:id="107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1077" w:name="_Toc72784262"/>
      <w:bookmarkStart w:id="1078" w:name="_Toc73041808"/>
      <w:bookmarkStart w:id="1079" w:name="_Toc81244869"/>
      <w:bookmarkStart w:id="1080" w:name="_Toc88645433"/>
      <w:bookmarkStart w:id="1081" w:name="_Toc89426345"/>
      <w:bookmarkStart w:id="1082" w:name="_Toc94033224"/>
      <w:bookmarkStart w:id="1083" w:name="_Toc97037368"/>
      <w:bookmarkStart w:id="1084" w:name="_Toc97193152"/>
      <w:r>
        <w:t>5.2.8</w:t>
      </w:r>
      <w:r>
        <w:rPr>
          <w:lang w:eastAsia="zh-CN"/>
        </w:rPr>
        <w:tab/>
        <w:t>Feature negotiation</w:t>
      </w:r>
      <w:bookmarkEnd w:id="1077"/>
      <w:bookmarkEnd w:id="1078"/>
      <w:bookmarkEnd w:id="1079"/>
      <w:bookmarkEnd w:id="1080"/>
      <w:bookmarkEnd w:id="1081"/>
      <w:bookmarkEnd w:id="1082"/>
      <w:bookmarkEnd w:id="1083"/>
      <w:bookmarkEnd w:id="1084"/>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1085" w:name="_Toc72784263"/>
      <w:bookmarkStart w:id="1086" w:name="_Toc73041809"/>
      <w:bookmarkStart w:id="1087" w:name="_Toc81244870"/>
      <w:bookmarkStart w:id="1088" w:name="_Toc88645434"/>
      <w:bookmarkStart w:id="1089" w:name="_Toc89426346"/>
      <w:bookmarkStart w:id="1090" w:name="_Toc94033225"/>
      <w:bookmarkStart w:id="1091" w:name="_Toc97037369"/>
      <w:bookmarkStart w:id="1092" w:name="_Toc97193153"/>
      <w:r>
        <w:lastRenderedPageBreak/>
        <w:t>5.2.9</w:t>
      </w:r>
      <w:r>
        <w:tab/>
        <w:t>Security</w:t>
      </w:r>
      <w:bookmarkEnd w:id="1085"/>
      <w:bookmarkEnd w:id="1086"/>
      <w:bookmarkEnd w:id="1087"/>
      <w:bookmarkEnd w:id="1088"/>
      <w:bookmarkEnd w:id="1089"/>
      <w:bookmarkEnd w:id="1090"/>
      <w:bookmarkEnd w:id="1091"/>
      <w:bookmarkEnd w:id="1092"/>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434"/>
    <w:bookmarkEnd w:id="435"/>
    <w:p w14:paraId="7EF605FE" w14:textId="77777777" w:rsidR="00345A8F" w:rsidRDefault="00D862C6">
      <w:pPr>
        <w:pStyle w:val="Heading8"/>
      </w:pPr>
      <w:r>
        <w:br w:type="page"/>
      </w:r>
      <w:bookmarkStart w:id="1093" w:name="_Toc510696650"/>
      <w:bookmarkStart w:id="1094" w:name="_Toc35971450"/>
      <w:bookmarkStart w:id="1095" w:name="_Toc36812181"/>
      <w:bookmarkStart w:id="1096" w:name="_Toc72784264"/>
      <w:bookmarkStart w:id="1097" w:name="_Toc73041810"/>
      <w:bookmarkStart w:id="1098" w:name="_Toc81244871"/>
      <w:bookmarkStart w:id="1099" w:name="_Toc88645435"/>
      <w:bookmarkStart w:id="1100" w:name="_Toc89426347"/>
      <w:bookmarkStart w:id="1101" w:name="_Toc94033226"/>
      <w:bookmarkStart w:id="1102" w:name="_Toc97037370"/>
      <w:bookmarkStart w:id="1103" w:name="_Toc97193154"/>
      <w:r>
        <w:lastRenderedPageBreak/>
        <w:t>Annex A (normative):</w:t>
      </w:r>
      <w:r>
        <w:br/>
      </w:r>
      <w:proofErr w:type="spellStart"/>
      <w:r>
        <w:t>OpenAPI</w:t>
      </w:r>
      <w:proofErr w:type="spellEnd"/>
      <w:r>
        <w:t xml:space="preserve"> specification</w:t>
      </w:r>
      <w:bookmarkEnd w:id="1093"/>
      <w:bookmarkEnd w:id="1094"/>
      <w:bookmarkEnd w:id="1095"/>
      <w:bookmarkEnd w:id="1096"/>
      <w:bookmarkEnd w:id="1097"/>
      <w:bookmarkEnd w:id="1098"/>
      <w:bookmarkEnd w:id="1099"/>
      <w:bookmarkEnd w:id="1100"/>
      <w:bookmarkEnd w:id="1101"/>
      <w:bookmarkEnd w:id="1102"/>
      <w:bookmarkEnd w:id="1103"/>
    </w:p>
    <w:p w14:paraId="3F50D20A" w14:textId="77777777" w:rsidR="00345A8F" w:rsidRDefault="00D862C6">
      <w:pPr>
        <w:pStyle w:val="Heading2"/>
      </w:pPr>
      <w:bookmarkStart w:id="1104" w:name="_Toc510696651"/>
      <w:bookmarkStart w:id="1105" w:name="_Toc35971451"/>
      <w:bookmarkStart w:id="1106" w:name="_Toc36812182"/>
      <w:bookmarkStart w:id="1107" w:name="_Toc72784265"/>
      <w:bookmarkStart w:id="1108" w:name="_Toc73041811"/>
      <w:bookmarkStart w:id="1109" w:name="_Toc81244872"/>
      <w:bookmarkStart w:id="1110" w:name="_Toc88645436"/>
      <w:bookmarkStart w:id="1111" w:name="_Toc89426348"/>
      <w:bookmarkStart w:id="1112" w:name="_Toc94033227"/>
      <w:bookmarkStart w:id="1113" w:name="_Toc97037371"/>
      <w:bookmarkStart w:id="1114" w:name="_Toc97193155"/>
      <w:r>
        <w:t>A.1</w:t>
      </w:r>
      <w:r>
        <w:tab/>
        <w:t>General</w:t>
      </w:r>
      <w:bookmarkEnd w:id="1104"/>
      <w:bookmarkEnd w:id="1105"/>
      <w:bookmarkEnd w:id="1106"/>
      <w:bookmarkEnd w:id="1107"/>
      <w:bookmarkEnd w:id="1108"/>
      <w:bookmarkEnd w:id="1109"/>
      <w:bookmarkEnd w:id="1110"/>
      <w:bookmarkEnd w:id="1111"/>
      <w:bookmarkEnd w:id="1112"/>
      <w:bookmarkEnd w:id="1113"/>
      <w:bookmarkEnd w:id="1114"/>
    </w:p>
    <w:p w14:paraId="1A96B1B6" w14:textId="77777777" w:rsidR="00345A8F" w:rsidRDefault="00D862C6">
      <w:bookmarkStart w:id="1115"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606840F3" w:rsidR="00345A8F" w:rsidRDefault="00D862C6">
      <w:bookmarkStart w:id="1116"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pPr>
        <w:pStyle w:val="Heading2"/>
      </w:pPr>
      <w:bookmarkStart w:id="1117" w:name="_Toc72784266"/>
      <w:bookmarkStart w:id="1118" w:name="_Toc73041812"/>
      <w:bookmarkStart w:id="1119" w:name="_Toc81244873"/>
      <w:bookmarkStart w:id="1120" w:name="_Toc88645437"/>
      <w:bookmarkStart w:id="1121" w:name="_Toc89426349"/>
      <w:bookmarkStart w:id="1122" w:name="_Toc94033228"/>
      <w:bookmarkStart w:id="1123" w:name="_Toc97037372"/>
      <w:bookmarkStart w:id="1124" w:name="_Toc97193156"/>
      <w:bookmarkEnd w:id="1115"/>
      <w:bookmarkEnd w:id="1116"/>
      <w:r>
        <w:t>A.2</w:t>
      </w:r>
      <w:r>
        <w:tab/>
        <w:t>Nmfaf_3daDataManagement API</w:t>
      </w:r>
      <w:bookmarkEnd w:id="1117"/>
      <w:bookmarkEnd w:id="1118"/>
      <w:bookmarkEnd w:id="1119"/>
      <w:bookmarkEnd w:id="1120"/>
      <w:bookmarkEnd w:id="1121"/>
      <w:bookmarkEnd w:id="1122"/>
      <w:bookmarkEnd w:id="1123"/>
      <w:bookmarkEnd w:id="112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67F92B4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B511D6">
        <w:rPr>
          <w:lang w:val="en-IN" w:eastAsia="en-IN"/>
        </w:rPr>
        <w:t>2</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309D66A0"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B511D6">
        <w:rPr>
          <w:noProof w:val="0"/>
        </w:rPr>
        <w:t>17</w:t>
      </w:r>
      <w:r>
        <w:rPr>
          <w:noProof w:val="0"/>
        </w:rPr>
        <w:t>.</w:t>
      </w:r>
      <w:r w:rsidR="00B511D6">
        <w:rPr>
          <w:noProof w:val="0"/>
        </w:rPr>
        <w:t>0</w:t>
      </w:r>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A53A485" w14:textId="77777777" w:rsidR="001748B7" w:rsidRPr="00B46B1E" w:rsidRDefault="001748B7" w:rsidP="001748B7">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77777777" w:rsidR="001748B7" w:rsidRDefault="001748B7" w:rsidP="001748B7">
      <w:pPr>
        <w:pStyle w:val="PL"/>
      </w:pPr>
      <w:r>
        <w:t xml:space="preserve">      summary: Update an existing Individual </w:t>
      </w:r>
      <w:r w:rsidRPr="00865A7E">
        <w:t>MFAF Configuration</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77777777" w:rsidR="001748B7" w:rsidRDefault="001748B7" w:rsidP="001748B7">
      <w:pPr>
        <w:pStyle w:val="PL"/>
      </w:pPr>
      <w:r>
        <w:t xml:space="preserve">          description: The updated</w:t>
      </w:r>
      <w:r w:rsidRPr="00865A7E">
        <w:t xml:space="preserve"> MFAF Configuration</w:t>
      </w:r>
      <w:r>
        <w:t xml:space="preserve"> 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lastRenderedPageBreak/>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12A03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D9A57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50EF4F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D9B57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12DC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3131E4"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6D39DB20" w14:textId="77777777" w:rsidR="001748B7" w:rsidRDefault="001748B7" w:rsidP="001748B7">
      <w:pPr>
        <w:pStyle w:val="PL"/>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3166DCF3"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pPr>
        <w:pStyle w:val="Heading2"/>
      </w:pPr>
      <w:bookmarkStart w:id="1125" w:name="_Toc72784267"/>
      <w:bookmarkStart w:id="1126" w:name="_Toc73041813"/>
      <w:bookmarkStart w:id="1127" w:name="_Toc81244874"/>
      <w:bookmarkStart w:id="1128" w:name="_Toc88645438"/>
      <w:bookmarkStart w:id="1129" w:name="_Toc89426350"/>
      <w:bookmarkStart w:id="1130" w:name="_Toc94033229"/>
      <w:bookmarkStart w:id="1131" w:name="_Toc97037373"/>
      <w:bookmarkStart w:id="1132" w:name="_Toc97193157"/>
      <w:r>
        <w:t>A.3</w:t>
      </w:r>
      <w:r>
        <w:tab/>
        <w:t>Nmfaf_3caDataManagement API</w:t>
      </w:r>
      <w:bookmarkEnd w:id="1125"/>
      <w:bookmarkEnd w:id="1126"/>
      <w:bookmarkEnd w:id="1127"/>
      <w:bookmarkEnd w:id="1128"/>
      <w:bookmarkEnd w:id="1129"/>
      <w:bookmarkEnd w:id="1130"/>
      <w:bookmarkEnd w:id="1131"/>
      <w:bookmarkEnd w:id="1132"/>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7F30CC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AF5DD0">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84B9EE8"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AF5DD0">
        <w:rPr>
          <w:noProof w:val="0"/>
        </w:rPr>
        <w:t>17</w:t>
      </w:r>
      <w:r>
        <w:rPr>
          <w:noProof w:val="0"/>
        </w:rPr>
        <w:t>.</w:t>
      </w:r>
      <w:r w:rsidR="00AF5DD0">
        <w:rPr>
          <w:noProof w:val="0"/>
        </w:rPr>
        <w:t>0</w:t>
      </w:r>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77777777" w:rsidR="00532BDB" w:rsidRDefault="00532BDB" w:rsidP="00532BDB">
      <w:pPr>
        <w:pStyle w:val="PL"/>
      </w:pPr>
      <w:r>
        <w:t xml:space="preserve">                      type: array</w:t>
      </w:r>
    </w:p>
    <w:p w14:paraId="7E05F16F" w14:textId="77777777" w:rsidR="00532BDB" w:rsidRDefault="00532BDB" w:rsidP="00532BDB">
      <w:pPr>
        <w:pStyle w:val="PL"/>
      </w:pPr>
      <w:r>
        <w:t xml:space="preserve">                      items:</w:t>
      </w:r>
    </w:p>
    <w:p w14:paraId="450C2470" w14:textId="77777777" w:rsidR="00532BDB" w:rsidRDefault="00532BDB" w:rsidP="00532BDB">
      <w:pPr>
        <w:pStyle w:val="PL"/>
      </w:pPr>
      <w:r>
        <w:t xml:space="preserve">                        $ref: '#/components/schemas/NmfafDataRetrievalNotification'</w:t>
      </w:r>
    </w:p>
    <w:p w14:paraId="7DDEB2ED" w14:textId="77777777" w:rsidR="00532BDB" w:rsidRDefault="00532BDB" w:rsidP="00532BDB">
      <w:pPr>
        <w:pStyle w:val="PL"/>
      </w:pPr>
      <w:r>
        <w:t xml:space="preserve">                      minItems: 1</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77777777" w:rsidR="00532BDB" w:rsidRPr="00B3056F" w:rsidRDefault="00532BDB" w:rsidP="00532BDB">
      <w:pPr>
        <w:pStyle w:val="PL"/>
      </w:pPr>
      <w:r w:rsidRPr="00986E88">
        <w:t xml:space="preserve">         </w:t>
      </w:r>
      <w:r>
        <w:t xml:space="preserve">       </w:t>
      </w:r>
      <w:r w:rsidRPr="00B3056F">
        <w:t xml:space="preserve">          description: Expected response to a valid request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77777777" w:rsidR="00532BDB" w:rsidRDefault="00532BDB" w:rsidP="00532BDB">
      <w:pPr>
        <w:pStyle w:val="PL"/>
      </w:pPr>
      <w:r w:rsidRPr="00986E88">
        <w:t xml:space="preserve">         </w:t>
      </w:r>
      <w:r>
        <w:t xml:space="preserve">               '406':</w:t>
      </w:r>
    </w:p>
    <w:p w14:paraId="0672F1A0" w14:textId="77777777" w:rsidR="00532BDB" w:rsidRDefault="00532BDB" w:rsidP="00532BDB">
      <w:pPr>
        <w:pStyle w:val="PL"/>
      </w:pPr>
      <w:r w:rsidRPr="00986E88">
        <w:t xml:space="preserve">         </w:t>
      </w:r>
      <w:r>
        <w:t xml:space="preserve">                 $ref: 'TS29571_CommonData.yaml#/components/responses/406'</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lastRenderedPageBreak/>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77777777" w:rsidR="00532BDB" w:rsidRDefault="00532BDB" w:rsidP="00532BDB">
      <w:pPr>
        <w:pStyle w:val="PL"/>
        <w:rPr>
          <w:lang w:eastAsia="zh-CN"/>
        </w:rPr>
      </w:pPr>
      <w:r w:rsidRPr="00B3056F">
        <w:t xml:space="preserve">        </w:t>
      </w:r>
      <w:r>
        <w:rPr>
          <w:lang w:eastAsia="zh-CN"/>
        </w:rPr>
        <w:t>Represents t</w:t>
      </w:r>
      <w:r w:rsidRPr="00F570C5">
        <w:rPr>
          <w:lang w:eastAsia="zh-CN"/>
        </w:rPr>
        <w:t xml:space="preserve">he data or analytics or notification of availability </w:t>
      </w:r>
    </w:p>
    <w:p w14:paraId="3FA70BF2" w14:textId="77777777" w:rsidR="00532BDB" w:rsidRPr="00B46B1E" w:rsidRDefault="00532BDB" w:rsidP="00532BDB">
      <w:pPr>
        <w:pStyle w:val="PL"/>
        <w:rPr>
          <w:lang w:val="en-IN" w:eastAsia="en-IN"/>
        </w:rPr>
      </w:pPr>
      <w:r w:rsidRPr="00B3056F">
        <w:t xml:space="preserve">        </w:t>
      </w:r>
      <w:r w:rsidRPr="00F570C5">
        <w:rPr>
          <w:lang w:eastAsia="zh-CN"/>
        </w:rPr>
        <w:t>of data or analytics to notification endpoints</w:t>
      </w:r>
      <w:r>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 xml:space="preserve">If the configuration is used for mapping analytics or data collection, </w:t>
      </w:r>
    </w:p>
    <w:p w14:paraId="395560E2" w14:textId="77777777" w:rsidR="00532BDB" w:rsidRDefault="00532BDB" w:rsidP="00532BDB">
      <w:pPr>
        <w:pStyle w:val="PL"/>
      </w:pPr>
      <w:r w:rsidRPr="00B3056F">
        <w:t xml:space="preserve">          </w:t>
      </w:r>
      <w:r>
        <w:t xml:space="preserve">  </w:t>
      </w:r>
      <w:r w:rsidRPr="00F570C5">
        <w:t xml:space="preserve">representing the Analytics Consumer Notification Correlation ID </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14AF228F" w14:textId="77777777" w:rsidR="00532BDB" w:rsidRPr="00B46B1E" w:rsidRDefault="00532BDB" w:rsidP="00532BDB">
      <w:pPr>
        <w:pStyle w:val="PL"/>
        <w:rPr>
          <w:lang w:val="en-IN" w:eastAsia="en-IN"/>
        </w:rPr>
      </w:pPr>
      <w:r w:rsidRPr="00B3056F">
        <w:t xml:space="preserve">        </w:t>
      </w:r>
      <w:r w:rsidRPr="00B63730">
        <w:rPr>
          <w:lang w:eastAsia="zh-CN"/>
        </w:rPr>
        <w:t>The fetch instructions indicate whether the data or analytics are to be fetched by the Consumer</w:t>
      </w:r>
      <w:r>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77777777" w:rsidR="00532BDB" w:rsidRPr="0017781D" w:rsidRDefault="00532BDB" w:rsidP="00532BDB">
      <w:pPr>
        <w:pStyle w:val="PL"/>
        <w:rPr>
          <w:lang w:eastAsia="en-IN"/>
        </w:rPr>
      </w:pPr>
      <w:r>
        <w:rPr>
          <w:lang w:val="en-IN" w:eastAsia="en-IN"/>
        </w:rPr>
        <w:t xml:space="preserve">          description: </w:t>
      </w:r>
      <w:r w:rsidRPr="0058032A">
        <w:t>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p>
    <w:p w14:paraId="179A9531"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p>
    <w:p w14:paraId="205A34A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p>
    <w:p w14:paraId="3FA362F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p>
    <w:p w14:paraId="7A190F5F" w14:textId="77777777" w:rsidR="00532BDB"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6F55B92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CCA8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DE2BA9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E1E18D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3ACABA1" w14:textId="77777777" w:rsidR="00532BDB" w:rsidRPr="00B46B1E" w:rsidRDefault="00532BDB" w:rsidP="00532BDB">
      <w:pPr>
        <w:pStyle w:val="PL"/>
        <w:rPr>
          <w:lang w:val="en-IN" w:eastAsia="en-IN"/>
        </w:rPr>
      </w:pPr>
      <w:r>
        <w:rPr>
          <w:lang w:val="en-IN" w:eastAsia="en-IN"/>
        </w:rPr>
        <w:t xml:space="preserve">          description: </w:t>
      </w:r>
      <w:r>
        <w:t>List of notifications of AMF events.</w:t>
      </w:r>
    </w:p>
    <w:p w14:paraId="224115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5D1A4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2E0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7A7EA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035AD43F"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8D3241" w14:textId="77777777" w:rsidR="00532BDB" w:rsidRPr="00B46B1E" w:rsidRDefault="00532BDB" w:rsidP="00532BDB">
      <w:pPr>
        <w:pStyle w:val="PL"/>
        <w:rPr>
          <w:lang w:val="en-IN" w:eastAsia="en-IN"/>
        </w:rPr>
      </w:pPr>
      <w:r>
        <w:rPr>
          <w:lang w:val="en-IN" w:eastAsia="en-IN"/>
        </w:rPr>
        <w:t xml:space="preserve">          description: </w:t>
      </w:r>
      <w:r>
        <w:t>List of notifications of SMF events.</w:t>
      </w:r>
    </w:p>
    <w:p w14:paraId="19CDB863"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42780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A78082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9DEBA5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209F1ED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36E7D97" w14:textId="77777777" w:rsidR="00532BDB" w:rsidRPr="00B46B1E" w:rsidRDefault="00532BDB" w:rsidP="00532BDB">
      <w:pPr>
        <w:pStyle w:val="PL"/>
        <w:rPr>
          <w:lang w:val="en-IN" w:eastAsia="en-IN"/>
        </w:rPr>
      </w:pPr>
      <w:r>
        <w:rPr>
          <w:lang w:val="en-IN" w:eastAsia="en-IN"/>
        </w:rPr>
        <w:t xml:space="preserve">          description: </w:t>
      </w:r>
      <w:r>
        <w:t>List of notifications of UDM events.</w:t>
      </w:r>
    </w:p>
    <w:p w14:paraId="10D4C3C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4D676C6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3B7883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2F147B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7D586DD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47A22A7" w14:textId="77777777" w:rsidR="00532BDB" w:rsidRPr="00B46B1E" w:rsidRDefault="00532BDB" w:rsidP="00532BDB">
      <w:pPr>
        <w:pStyle w:val="PL"/>
        <w:rPr>
          <w:lang w:val="en-IN" w:eastAsia="en-IN"/>
        </w:rPr>
      </w:pPr>
      <w:r>
        <w:rPr>
          <w:lang w:val="en-IN" w:eastAsia="en-IN"/>
        </w:rPr>
        <w:t xml:space="preserve">          description: </w:t>
      </w:r>
      <w:r>
        <w:t>List of notifications of NEF events.</w:t>
      </w:r>
    </w:p>
    <w:p w14:paraId="1C9039E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40A5FE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D0F27D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9776E8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05D7A5E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9EEC68" w14:textId="77777777" w:rsidR="00345A8F" w:rsidRDefault="00345A8F"/>
    <w:p w14:paraId="57E044B8" w14:textId="77777777" w:rsidR="00345A8F" w:rsidRDefault="00D862C6">
      <w:pPr>
        <w:pStyle w:val="Heading8"/>
      </w:pPr>
      <w:bookmarkStart w:id="1133" w:name="historyclause"/>
      <w:r>
        <w:br w:type="page"/>
      </w:r>
      <w:bookmarkStart w:id="1134" w:name="_Toc2086459"/>
      <w:bookmarkStart w:id="1135" w:name="_Toc72784268"/>
      <w:bookmarkStart w:id="1136" w:name="_Toc73041814"/>
      <w:bookmarkStart w:id="1137" w:name="_Toc81244875"/>
      <w:bookmarkStart w:id="1138" w:name="_Toc88645439"/>
      <w:bookmarkStart w:id="1139" w:name="_Toc89426351"/>
      <w:bookmarkStart w:id="1140" w:name="_Toc94033230"/>
      <w:bookmarkStart w:id="1141" w:name="_Toc97037374"/>
      <w:bookmarkStart w:id="1142" w:name="_Toc97193158"/>
      <w:bookmarkEnd w:id="1133"/>
      <w:r>
        <w:lastRenderedPageBreak/>
        <w:t xml:space="preserve">Annex </w:t>
      </w:r>
      <w:r w:rsidR="00473E17">
        <w:t>B</w:t>
      </w:r>
      <w:r>
        <w:t xml:space="preserve"> (informative):</w:t>
      </w:r>
      <w:r>
        <w:br/>
        <w:t>Change history</w:t>
      </w:r>
      <w:bookmarkEnd w:id="1134"/>
      <w:bookmarkEnd w:id="1135"/>
      <w:bookmarkEnd w:id="1136"/>
      <w:bookmarkEnd w:id="1137"/>
      <w:bookmarkEnd w:id="1138"/>
      <w:bookmarkEnd w:id="1139"/>
      <w:bookmarkEnd w:id="1140"/>
      <w:bookmarkEnd w:id="1141"/>
      <w:bookmarkEnd w:id="1142"/>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2260FB">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1134" w:type="dxa"/>
            <w:shd w:val="pct10" w:color="auto" w:fill="FFFFFF"/>
          </w:tcPr>
          <w:p w14:paraId="51EAEE84" w14:textId="77777777" w:rsidR="00345A8F" w:rsidRPr="00453CE1" w:rsidRDefault="00D862C6">
            <w:pPr>
              <w:pStyle w:val="TAL"/>
              <w:rPr>
                <w:b/>
                <w:sz w:val="16"/>
                <w:szCs w:val="16"/>
              </w:rPr>
            </w:pPr>
            <w:proofErr w:type="spellStart"/>
            <w:r w:rsidRPr="00453CE1">
              <w:rPr>
                <w:b/>
                <w:sz w:val="16"/>
                <w:szCs w:val="16"/>
              </w:rPr>
              <w:t>TDoc</w:t>
            </w:r>
            <w:proofErr w:type="spellEnd"/>
          </w:p>
        </w:tc>
        <w:tc>
          <w:tcPr>
            <w:tcW w:w="425"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2260FB">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048BB095" w14:textId="77777777" w:rsidR="00473E17" w:rsidRPr="00453CE1" w:rsidRDefault="00473E17" w:rsidP="00CD3A07">
            <w:pPr>
              <w:pStyle w:val="TAL"/>
              <w:jc w:val="center"/>
              <w:rPr>
                <w:sz w:val="16"/>
                <w:szCs w:val="16"/>
              </w:rPr>
            </w:pPr>
          </w:p>
        </w:tc>
        <w:tc>
          <w:tcPr>
            <w:tcW w:w="425"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2260FB">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425"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2260FB">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1134"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425"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2260FB">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1134"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425"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2260FB">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1134"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425"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2260FB">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1134"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425"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2260FB">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1134"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425"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2260FB">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1134"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425"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DF4B" w14:textId="77777777" w:rsidR="009C7050" w:rsidRDefault="009C7050">
      <w:r>
        <w:separator/>
      </w:r>
    </w:p>
  </w:endnote>
  <w:endnote w:type="continuationSeparator" w:id="0">
    <w:p w14:paraId="074A1464" w14:textId="77777777" w:rsidR="009C7050" w:rsidRDefault="009C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A53BC6" w:rsidRDefault="00A53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08C11" w14:textId="77777777" w:rsidR="009C7050" w:rsidRDefault="009C7050">
      <w:r>
        <w:separator/>
      </w:r>
    </w:p>
  </w:footnote>
  <w:footnote w:type="continuationSeparator" w:id="0">
    <w:p w14:paraId="0189C6AF" w14:textId="77777777" w:rsidR="009C7050" w:rsidRDefault="009C7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6C9FDC60"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EBD">
      <w:rPr>
        <w:rFonts w:ascii="Arial" w:hAnsi="Arial" w:cs="Arial"/>
        <w:b/>
        <w:noProof/>
        <w:sz w:val="18"/>
        <w:szCs w:val="18"/>
      </w:rPr>
      <w:t>3GPP TS 29.576 V17.0.0 (2022-03)</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4E72391"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EBD">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40B67"/>
    <w:rsid w:val="00064959"/>
    <w:rsid w:val="00081829"/>
    <w:rsid w:val="000D204C"/>
    <w:rsid w:val="000D679D"/>
    <w:rsid w:val="00117395"/>
    <w:rsid w:val="001329EA"/>
    <w:rsid w:val="0016234A"/>
    <w:rsid w:val="00171CBC"/>
    <w:rsid w:val="001748B7"/>
    <w:rsid w:val="00176B4B"/>
    <w:rsid w:val="00180164"/>
    <w:rsid w:val="001A533A"/>
    <w:rsid w:val="00200437"/>
    <w:rsid w:val="002260FB"/>
    <w:rsid w:val="00252D2C"/>
    <w:rsid w:val="00262BF9"/>
    <w:rsid w:val="00291121"/>
    <w:rsid w:val="002A4306"/>
    <w:rsid w:val="002B5EBD"/>
    <w:rsid w:val="002F6EEB"/>
    <w:rsid w:val="00302DBC"/>
    <w:rsid w:val="00322E44"/>
    <w:rsid w:val="00345A8F"/>
    <w:rsid w:val="003A2B6B"/>
    <w:rsid w:val="003C5EA5"/>
    <w:rsid w:val="003F126D"/>
    <w:rsid w:val="003F1938"/>
    <w:rsid w:val="003F5E7B"/>
    <w:rsid w:val="00427BD9"/>
    <w:rsid w:val="00453CE1"/>
    <w:rsid w:val="0045680D"/>
    <w:rsid w:val="00473E17"/>
    <w:rsid w:val="004B7CAD"/>
    <w:rsid w:val="004D7A0C"/>
    <w:rsid w:val="0050272B"/>
    <w:rsid w:val="00503C12"/>
    <w:rsid w:val="00527DED"/>
    <w:rsid w:val="00532BDB"/>
    <w:rsid w:val="005356E6"/>
    <w:rsid w:val="005644E8"/>
    <w:rsid w:val="00570B9F"/>
    <w:rsid w:val="005C4C2A"/>
    <w:rsid w:val="005E6B88"/>
    <w:rsid w:val="005F34EE"/>
    <w:rsid w:val="0064130F"/>
    <w:rsid w:val="006859F5"/>
    <w:rsid w:val="006D5ECE"/>
    <w:rsid w:val="007227E6"/>
    <w:rsid w:val="007803A9"/>
    <w:rsid w:val="00802EBF"/>
    <w:rsid w:val="008065D7"/>
    <w:rsid w:val="0081641D"/>
    <w:rsid w:val="0083599A"/>
    <w:rsid w:val="008433C9"/>
    <w:rsid w:val="00865A7E"/>
    <w:rsid w:val="008E526C"/>
    <w:rsid w:val="008F4911"/>
    <w:rsid w:val="00933583"/>
    <w:rsid w:val="0096249C"/>
    <w:rsid w:val="00993E37"/>
    <w:rsid w:val="009C7050"/>
    <w:rsid w:val="009D0054"/>
    <w:rsid w:val="009D0FFD"/>
    <w:rsid w:val="00A11AA1"/>
    <w:rsid w:val="00A53BC6"/>
    <w:rsid w:val="00A65B72"/>
    <w:rsid w:val="00A8770B"/>
    <w:rsid w:val="00A944E8"/>
    <w:rsid w:val="00AA42FA"/>
    <w:rsid w:val="00AF5DD0"/>
    <w:rsid w:val="00B046A6"/>
    <w:rsid w:val="00B21E94"/>
    <w:rsid w:val="00B511D6"/>
    <w:rsid w:val="00B5409E"/>
    <w:rsid w:val="00B6162C"/>
    <w:rsid w:val="00BA0F2F"/>
    <w:rsid w:val="00BC0810"/>
    <w:rsid w:val="00BC52A6"/>
    <w:rsid w:val="00BD2487"/>
    <w:rsid w:val="00BE65DD"/>
    <w:rsid w:val="00C224D9"/>
    <w:rsid w:val="00C23DEF"/>
    <w:rsid w:val="00C71FD3"/>
    <w:rsid w:val="00C87427"/>
    <w:rsid w:val="00CD3A07"/>
    <w:rsid w:val="00D1630A"/>
    <w:rsid w:val="00D221C9"/>
    <w:rsid w:val="00D2680C"/>
    <w:rsid w:val="00D42EB8"/>
    <w:rsid w:val="00D862C6"/>
    <w:rsid w:val="00DB0E87"/>
    <w:rsid w:val="00DB3FFD"/>
    <w:rsid w:val="00DC1D49"/>
    <w:rsid w:val="00DD1453"/>
    <w:rsid w:val="00E04AD7"/>
    <w:rsid w:val="00E23B79"/>
    <w:rsid w:val="00E3758C"/>
    <w:rsid w:val="00E5576E"/>
    <w:rsid w:val="00E72365"/>
    <w:rsid w:val="00EF7E8D"/>
    <w:rsid w:val="00F2274C"/>
    <w:rsid w:val="00F273F2"/>
    <w:rsid w:val="00F66495"/>
    <w:rsid w:val="00F75A3C"/>
    <w:rsid w:val="00F76E42"/>
    <w:rsid w:val="00FB147B"/>
    <w:rsid w:val="00FB3A97"/>
    <w:rsid w:val="00FB7FBA"/>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noProof/>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D0B0F-7748-498D-BA12-6F1BB24A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12583</Words>
  <Characters>71725</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2022-03-03T09:24:00Z</dcterms:created>
  <dcterms:modified xsi:type="dcterms:W3CDTF">2022-03-18T12:36:00Z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