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3B37217E"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6F41E3">
              <w:rPr>
                <w:lang w:val="en-US"/>
              </w:rPr>
              <w:t>9</w:t>
            </w:r>
            <w:r w:rsidRPr="0009205F">
              <w:rPr>
                <w:lang w:val="en-US"/>
              </w:rPr>
              <w:t>.</w:t>
            </w:r>
            <w:r w:rsidR="006F41E3">
              <w:rPr>
                <w:lang w:val="en-US"/>
              </w:rPr>
              <w:t>0</w:t>
            </w:r>
            <w:r w:rsidRPr="0009205F">
              <w:rPr>
                <w:lang w:val="en-US"/>
              </w:rPr>
              <w:t xml:space="preserve">.0 </w:t>
            </w:r>
            <w:r w:rsidRPr="0009205F">
              <w:rPr>
                <w:sz w:val="32"/>
                <w:lang w:val="en-US"/>
              </w:rPr>
              <w:t>(20</w:t>
            </w:r>
            <w:r>
              <w:rPr>
                <w:sz w:val="32"/>
                <w:lang w:val="en-US"/>
              </w:rPr>
              <w:t>2</w:t>
            </w:r>
            <w:r w:rsidR="00D1743D">
              <w:rPr>
                <w:sz w:val="32"/>
                <w:lang w:val="en-US"/>
              </w:rPr>
              <w:t>4</w:t>
            </w:r>
            <w:r w:rsidRPr="0009205F">
              <w:rPr>
                <w:sz w:val="32"/>
                <w:lang w:val="en-US"/>
              </w:rPr>
              <w:t>-</w:t>
            </w:r>
            <w:r w:rsidR="00D1743D">
              <w:rPr>
                <w:sz w:val="32"/>
                <w:lang w:val="en-US"/>
              </w:rPr>
              <w:t>0</w:t>
            </w:r>
            <w:r w:rsidR="006F41E3">
              <w:rPr>
                <w:sz w:val="32"/>
                <w:lang w:val="en-US"/>
              </w:rPr>
              <w:t>9</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F25C643"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436FFE">
              <w:rPr>
                <w:rStyle w:val="ZGSM"/>
              </w:rPr>
              <w:t>9</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4pt" o:ole="">
                  <v:imagedata r:id="rId9" o:title=""/>
                </v:shape>
                <o:OLEObject Type="Embed" ProgID="Word.Picture.8" ShapeID="_x0000_i1025" DrawAspect="Content" ObjectID="_1788163884"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219E445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D307CD">
              <w:rPr>
                <w:noProof/>
                <w:sz w:val="18"/>
              </w:rPr>
              <w:t>4</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7F1C04CE" w14:textId="42029A50" w:rsidR="00436FFE" w:rsidRDefault="006F41E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36FFE">
        <w:rPr>
          <w:noProof/>
        </w:rPr>
        <w:t>Foreword</w:t>
      </w:r>
      <w:r w:rsidR="00436FFE">
        <w:rPr>
          <w:noProof/>
        </w:rPr>
        <w:tab/>
      </w:r>
      <w:r w:rsidR="00436FFE">
        <w:rPr>
          <w:noProof/>
        </w:rPr>
        <w:fldChar w:fldCharType="begin" w:fldLock="1"/>
      </w:r>
      <w:r w:rsidR="00436FFE">
        <w:rPr>
          <w:noProof/>
        </w:rPr>
        <w:instrText xml:space="preserve"> PAGEREF _Toc177550668 \h </w:instrText>
      </w:r>
      <w:r w:rsidR="00436FFE">
        <w:rPr>
          <w:noProof/>
        </w:rPr>
      </w:r>
      <w:r w:rsidR="00436FFE">
        <w:rPr>
          <w:noProof/>
        </w:rPr>
        <w:fldChar w:fldCharType="separate"/>
      </w:r>
      <w:r w:rsidR="00436FFE">
        <w:rPr>
          <w:noProof/>
        </w:rPr>
        <w:t>8</w:t>
      </w:r>
      <w:r w:rsidR="00436FFE">
        <w:rPr>
          <w:noProof/>
        </w:rPr>
        <w:fldChar w:fldCharType="end"/>
      </w:r>
    </w:p>
    <w:p w14:paraId="70F15DAD" w14:textId="04DA0AC8" w:rsidR="00436FFE" w:rsidRDefault="00436FF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_Toc177550669 \h </w:instrText>
      </w:r>
      <w:r>
        <w:rPr>
          <w:noProof/>
        </w:rPr>
      </w:r>
      <w:r>
        <w:rPr>
          <w:noProof/>
        </w:rPr>
        <w:fldChar w:fldCharType="separate"/>
      </w:r>
      <w:r>
        <w:rPr>
          <w:noProof/>
        </w:rPr>
        <w:t>9</w:t>
      </w:r>
      <w:r>
        <w:rPr>
          <w:noProof/>
        </w:rPr>
        <w:fldChar w:fldCharType="end"/>
      </w:r>
    </w:p>
    <w:p w14:paraId="76A3B18D" w14:textId="04F7EE2D" w:rsidR="00436FFE" w:rsidRDefault="00436FF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_Toc177550670 \h </w:instrText>
      </w:r>
      <w:r>
        <w:rPr>
          <w:noProof/>
        </w:rPr>
      </w:r>
      <w:r>
        <w:rPr>
          <w:noProof/>
        </w:rPr>
        <w:fldChar w:fldCharType="separate"/>
      </w:r>
      <w:r>
        <w:rPr>
          <w:noProof/>
        </w:rPr>
        <w:t>9</w:t>
      </w:r>
      <w:r>
        <w:rPr>
          <w:noProof/>
        </w:rPr>
        <w:fldChar w:fldCharType="end"/>
      </w:r>
    </w:p>
    <w:p w14:paraId="00DF6A3C" w14:textId="2CEC7489" w:rsidR="00436FFE" w:rsidRDefault="00436FF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_Toc177550671 \h </w:instrText>
      </w:r>
      <w:r>
        <w:rPr>
          <w:noProof/>
        </w:rPr>
      </w:r>
      <w:r>
        <w:rPr>
          <w:noProof/>
        </w:rPr>
        <w:fldChar w:fldCharType="separate"/>
      </w:r>
      <w:r>
        <w:rPr>
          <w:noProof/>
        </w:rPr>
        <w:t>10</w:t>
      </w:r>
      <w:r>
        <w:rPr>
          <w:noProof/>
        </w:rPr>
        <w:fldChar w:fldCharType="end"/>
      </w:r>
    </w:p>
    <w:p w14:paraId="15FB2497" w14:textId="53B09F4B" w:rsidR="00436FFE" w:rsidRDefault="00436FF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_Toc177550672 \h </w:instrText>
      </w:r>
      <w:r>
        <w:rPr>
          <w:noProof/>
        </w:rPr>
      </w:r>
      <w:r>
        <w:rPr>
          <w:noProof/>
        </w:rPr>
        <w:fldChar w:fldCharType="separate"/>
      </w:r>
      <w:r>
        <w:rPr>
          <w:noProof/>
        </w:rPr>
        <w:t>10</w:t>
      </w:r>
      <w:r>
        <w:rPr>
          <w:noProof/>
        </w:rPr>
        <w:fldChar w:fldCharType="end"/>
      </w:r>
    </w:p>
    <w:p w14:paraId="5EB76F73" w14:textId="7C23CBE0" w:rsidR="00436FFE" w:rsidRDefault="00436FF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_Toc177550673 \h </w:instrText>
      </w:r>
      <w:r>
        <w:rPr>
          <w:noProof/>
        </w:rPr>
      </w:r>
      <w:r>
        <w:rPr>
          <w:noProof/>
        </w:rPr>
        <w:fldChar w:fldCharType="separate"/>
      </w:r>
      <w:r>
        <w:rPr>
          <w:noProof/>
        </w:rPr>
        <w:t>10</w:t>
      </w:r>
      <w:r>
        <w:rPr>
          <w:noProof/>
        </w:rPr>
        <w:fldChar w:fldCharType="end"/>
      </w:r>
    </w:p>
    <w:p w14:paraId="3E3B75C4" w14:textId="2ED63C5E" w:rsidR="00436FFE" w:rsidRDefault="00436FF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_Toc177550674 \h </w:instrText>
      </w:r>
      <w:r>
        <w:rPr>
          <w:noProof/>
        </w:rPr>
      </w:r>
      <w:r>
        <w:rPr>
          <w:noProof/>
        </w:rPr>
        <w:fldChar w:fldCharType="separate"/>
      </w:r>
      <w:r>
        <w:rPr>
          <w:noProof/>
        </w:rPr>
        <w:t>11</w:t>
      </w:r>
      <w:r>
        <w:rPr>
          <w:noProof/>
        </w:rPr>
        <w:fldChar w:fldCharType="end"/>
      </w:r>
    </w:p>
    <w:p w14:paraId="0A21C06A" w14:textId="293B583D" w:rsidR="00436FFE" w:rsidRDefault="00436FF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LMF</w:t>
      </w:r>
      <w:r>
        <w:rPr>
          <w:noProof/>
        </w:rPr>
        <w:tab/>
      </w:r>
      <w:r>
        <w:rPr>
          <w:noProof/>
        </w:rPr>
        <w:fldChar w:fldCharType="begin" w:fldLock="1"/>
      </w:r>
      <w:r>
        <w:rPr>
          <w:noProof/>
        </w:rPr>
        <w:instrText xml:space="preserve"> PAGEREF _Toc177550675 \h </w:instrText>
      </w:r>
      <w:r>
        <w:rPr>
          <w:noProof/>
        </w:rPr>
      </w:r>
      <w:r>
        <w:rPr>
          <w:noProof/>
        </w:rPr>
        <w:fldChar w:fldCharType="separate"/>
      </w:r>
      <w:r>
        <w:rPr>
          <w:noProof/>
        </w:rPr>
        <w:t>11</w:t>
      </w:r>
      <w:r>
        <w:rPr>
          <w:noProof/>
        </w:rPr>
        <w:fldChar w:fldCharType="end"/>
      </w:r>
    </w:p>
    <w:p w14:paraId="4BDF5EAD" w14:textId="6427A16B" w:rsidR="00436FFE" w:rsidRDefault="00436FFE">
      <w:pPr>
        <w:pStyle w:val="TOC2"/>
        <w:rPr>
          <w:rFonts w:asciiTheme="minorHAnsi" w:eastAsiaTheme="minorEastAsia" w:hAnsiTheme="minorHAnsi" w:cstheme="minorBidi"/>
          <w:noProof/>
          <w:kern w:val="2"/>
          <w:sz w:val="24"/>
          <w:szCs w:val="24"/>
          <w:lang w:eastAsia="en-GB"/>
          <w14:ligatures w14:val="standardContextual"/>
        </w:rPr>
      </w:pPr>
      <w:r w:rsidRPr="00B04EB0">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B04EB0">
        <w:rPr>
          <w:noProof/>
          <w:lang w:val="en-US"/>
        </w:rPr>
        <w:t>Introduction</w:t>
      </w:r>
      <w:r>
        <w:rPr>
          <w:noProof/>
        </w:rPr>
        <w:tab/>
      </w:r>
      <w:r>
        <w:rPr>
          <w:noProof/>
        </w:rPr>
        <w:fldChar w:fldCharType="begin" w:fldLock="1"/>
      </w:r>
      <w:r>
        <w:rPr>
          <w:noProof/>
        </w:rPr>
        <w:instrText xml:space="preserve"> PAGEREF _Toc177550676 \h </w:instrText>
      </w:r>
      <w:r>
        <w:rPr>
          <w:noProof/>
        </w:rPr>
      </w:r>
      <w:r>
        <w:rPr>
          <w:noProof/>
        </w:rPr>
        <w:fldChar w:fldCharType="separate"/>
      </w:r>
      <w:r>
        <w:rPr>
          <w:noProof/>
        </w:rPr>
        <w:t>11</w:t>
      </w:r>
      <w:r>
        <w:rPr>
          <w:noProof/>
        </w:rPr>
        <w:fldChar w:fldCharType="end"/>
      </w:r>
    </w:p>
    <w:p w14:paraId="533FE737" w14:textId="478C6479" w:rsidR="00436FFE" w:rsidRDefault="00436FF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Nlmf_Location Service</w:t>
      </w:r>
      <w:r>
        <w:rPr>
          <w:noProof/>
        </w:rPr>
        <w:tab/>
      </w:r>
      <w:r>
        <w:rPr>
          <w:noProof/>
        </w:rPr>
        <w:fldChar w:fldCharType="begin" w:fldLock="1"/>
      </w:r>
      <w:r>
        <w:rPr>
          <w:noProof/>
        </w:rPr>
        <w:instrText xml:space="preserve"> PAGEREF _Toc177550677 \h </w:instrText>
      </w:r>
      <w:r>
        <w:rPr>
          <w:noProof/>
        </w:rPr>
      </w:r>
      <w:r>
        <w:rPr>
          <w:noProof/>
        </w:rPr>
        <w:fldChar w:fldCharType="separate"/>
      </w:r>
      <w:r>
        <w:rPr>
          <w:noProof/>
        </w:rPr>
        <w:t>12</w:t>
      </w:r>
      <w:r>
        <w:rPr>
          <w:noProof/>
        </w:rPr>
        <w:fldChar w:fldCharType="end"/>
      </w:r>
    </w:p>
    <w:p w14:paraId="5596170D" w14:textId="7F98FD82"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_Toc177550678 \h </w:instrText>
      </w:r>
      <w:r>
        <w:rPr>
          <w:noProof/>
        </w:rPr>
      </w:r>
      <w:r>
        <w:rPr>
          <w:noProof/>
        </w:rPr>
        <w:fldChar w:fldCharType="separate"/>
      </w:r>
      <w:r>
        <w:rPr>
          <w:noProof/>
        </w:rPr>
        <w:t>12</w:t>
      </w:r>
      <w:r>
        <w:rPr>
          <w:noProof/>
        </w:rPr>
        <w:fldChar w:fldCharType="end"/>
      </w:r>
    </w:p>
    <w:p w14:paraId="79FF210A" w14:textId="59C624BA"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_Toc177550679 \h </w:instrText>
      </w:r>
      <w:r>
        <w:rPr>
          <w:noProof/>
        </w:rPr>
      </w:r>
      <w:r>
        <w:rPr>
          <w:noProof/>
        </w:rPr>
        <w:fldChar w:fldCharType="separate"/>
      </w:r>
      <w:r>
        <w:rPr>
          <w:noProof/>
        </w:rPr>
        <w:t>12</w:t>
      </w:r>
      <w:r>
        <w:rPr>
          <w:noProof/>
        </w:rPr>
        <w:fldChar w:fldCharType="end"/>
      </w:r>
    </w:p>
    <w:p w14:paraId="4BA37C3C" w14:textId="4CB01A6B"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_Toc177550680 \h </w:instrText>
      </w:r>
      <w:r>
        <w:rPr>
          <w:noProof/>
        </w:rPr>
      </w:r>
      <w:r>
        <w:rPr>
          <w:noProof/>
        </w:rPr>
        <w:fldChar w:fldCharType="separate"/>
      </w:r>
      <w:r>
        <w:rPr>
          <w:noProof/>
        </w:rPr>
        <w:t>12</w:t>
      </w:r>
      <w:r>
        <w:rPr>
          <w:noProof/>
        </w:rPr>
        <w:fldChar w:fldCharType="end"/>
      </w:r>
    </w:p>
    <w:p w14:paraId="59E1F086" w14:textId="20748633"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DetermineLocation</w:t>
      </w:r>
      <w:r>
        <w:rPr>
          <w:noProof/>
        </w:rPr>
        <w:tab/>
      </w:r>
      <w:r>
        <w:rPr>
          <w:noProof/>
        </w:rPr>
        <w:fldChar w:fldCharType="begin" w:fldLock="1"/>
      </w:r>
      <w:r>
        <w:rPr>
          <w:noProof/>
        </w:rPr>
        <w:instrText xml:space="preserve"> PAGEREF _Toc177550681 \h </w:instrText>
      </w:r>
      <w:r>
        <w:rPr>
          <w:noProof/>
        </w:rPr>
      </w:r>
      <w:r>
        <w:rPr>
          <w:noProof/>
        </w:rPr>
        <w:fldChar w:fldCharType="separate"/>
      </w:r>
      <w:r>
        <w:rPr>
          <w:noProof/>
        </w:rPr>
        <w:t>12</w:t>
      </w:r>
      <w:r>
        <w:rPr>
          <w:noProof/>
        </w:rPr>
        <w:fldChar w:fldCharType="end"/>
      </w:r>
    </w:p>
    <w:p w14:paraId="4BD51FA4" w14:textId="7BFD5DB9"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_Toc177550682 \h </w:instrText>
      </w:r>
      <w:r>
        <w:rPr>
          <w:noProof/>
        </w:rPr>
      </w:r>
      <w:r>
        <w:rPr>
          <w:noProof/>
        </w:rPr>
        <w:fldChar w:fldCharType="separate"/>
      </w:r>
      <w:r>
        <w:rPr>
          <w:noProof/>
        </w:rPr>
        <w:t>12</w:t>
      </w:r>
      <w:r>
        <w:rPr>
          <w:noProof/>
        </w:rPr>
        <w:fldChar w:fldCharType="end"/>
      </w:r>
    </w:p>
    <w:p w14:paraId="4A2BC40C" w14:textId="1DFCAC57"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Retrieve UE Location</w:t>
      </w:r>
      <w:r>
        <w:rPr>
          <w:noProof/>
        </w:rPr>
        <w:tab/>
      </w:r>
      <w:r>
        <w:rPr>
          <w:noProof/>
        </w:rPr>
        <w:fldChar w:fldCharType="begin" w:fldLock="1"/>
      </w:r>
      <w:r>
        <w:rPr>
          <w:noProof/>
        </w:rPr>
        <w:instrText xml:space="preserve"> PAGEREF _Toc177550683 \h </w:instrText>
      </w:r>
      <w:r>
        <w:rPr>
          <w:noProof/>
        </w:rPr>
      </w:r>
      <w:r>
        <w:rPr>
          <w:noProof/>
        </w:rPr>
        <w:fldChar w:fldCharType="separate"/>
      </w:r>
      <w:r>
        <w:rPr>
          <w:noProof/>
        </w:rPr>
        <w:t>12</w:t>
      </w:r>
      <w:r>
        <w:rPr>
          <w:noProof/>
        </w:rPr>
        <w:fldChar w:fldCharType="end"/>
      </w:r>
    </w:p>
    <w:p w14:paraId="0C0CE8AA" w14:textId="7536411C"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Retrieve UE Location for 5G-MO-LR</w:t>
      </w:r>
      <w:r>
        <w:rPr>
          <w:noProof/>
        </w:rPr>
        <w:tab/>
      </w:r>
      <w:r>
        <w:rPr>
          <w:noProof/>
        </w:rPr>
        <w:fldChar w:fldCharType="begin" w:fldLock="1"/>
      </w:r>
      <w:r>
        <w:rPr>
          <w:noProof/>
        </w:rPr>
        <w:instrText xml:space="preserve"> PAGEREF _Toc177550684 \h </w:instrText>
      </w:r>
      <w:r>
        <w:rPr>
          <w:noProof/>
        </w:rPr>
      </w:r>
      <w:r>
        <w:rPr>
          <w:noProof/>
        </w:rPr>
        <w:fldChar w:fldCharType="separate"/>
      </w:r>
      <w:r>
        <w:rPr>
          <w:noProof/>
        </w:rPr>
        <w:t>14</w:t>
      </w:r>
      <w:r>
        <w:rPr>
          <w:noProof/>
        </w:rPr>
        <w:fldChar w:fldCharType="end"/>
      </w:r>
    </w:p>
    <w:p w14:paraId="66466F3D" w14:textId="6293F918"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EventNotify</w:t>
      </w:r>
      <w:r>
        <w:rPr>
          <w:noProof/>
        </w:rPr>
        <w:tab/>
      </w:r>
      <w:r>
        <w:rPr>
          <w:noProof/>
        </w:rPr>
        <w:fldChar w:fldCharType="begin" w:fldLock="1"/>
      </w:r>
      <w:r>
        <w:rPr>
          <w:noProof/>
        </w:rPr>
        <w:instrText xml:space="preserve"> PAGEREF _Toc177550685 \h </w:instrText>
      </w:r>
      <w:r>
        <w:rPr>
          <w:noProof/>
        </w:rPr>
      </w:r>
      <w:r>
        <w:rPr>
          <w:noProof/>
        </w:rPr>
        <w:fldChar w:fldCharType="separate"/>
      </w:r>
      <w:r>
        <w:rPr>
          <w:noProof/>
        </w:rPr>
        <w:t>14</w:t>
      </w:r>
      <w:r>
        <w:rPr>
          <w:noProof/>
        </w:rPr>
        <w:fldChar w:fldCharType="end"/>
      </w:r>
    </w:p>
    <w:p w14:paraId="37265AD1" w14:textId="6D648FB0"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_Toc177550686 \h </w:instrText>
      </w:r>
      <w:r>
        <w:rPr>
          <w:noProof/>
        </w:rPr>
      </w:r>
      <w:r>
        <w:rPr>
          <w:noProof/>
        </w:rPr>
        <w:fldChar w:fldCharType="separate"/>
      </w:r>
      <w:r>
        <w:rPr>
          <w:noProof/>
        </w:rPr>
        <w:t>14</w:t>
      </w:r>
      <w:r>
        <w:rPr>
          <w:noProof/>
        </w:rPr>
        <w:fldChar w:fldCharType="end"/>
      </w:r>
    </w:p>
    <w:p w14:paraId="5576CDBB" w14:textId="3ACC9D7B"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Periodic or Triggered Event Notification</w:t>
      </w:r>
      <w:r>
        <w:rPr>
          <w:noProof/>
        </w:rPr>
        <w:tab/>
      </w:r>
      <w:r>
        <w:rPr>
          <w:noProof/>
        </w:rPr>
        <w:fldChar w:fldCharType="begin" w:fldLock="1"/>
      </w:r>
      <w:r>
        <w:rPr>
          <w:noProof/>
        </w:rPr>
        <w:instrText xml:space="preserve"> PAGEREF _Toc177550687 \h </w:instrText>
      </w:r>
      <w:r>
        <w:rPr>
          <w:noProof/>
        </w:rPr>
      </w:r>
      <w:r>
        <w:rPr>
          <w:noProof/>
        </w:rPr>
        <w:fldChar w:fldCharType="separate"/>
      </w:r>
      <w:r>
        <w:rPr>
          <w:noProof/>
        </w:rPr>
        <w:t>14</w:t>
      </w:r>
      <w:r>
        <w:rPr>
          <w:noProof/>
        </w:rPr>
        <w:fldChar w:fldCharType="end"/>
      </w:r>
    </w:p>
    <w:p w14:paraId="49BF558D" w14:textId="67B4841B"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Pr>
          <w:noProof/>
        </w:rPr>
        <w:t>Intermediate location reporting Event Notification</w:t>
      </w:r>
      <w:r>
        <w:rPr>
          <w:noProof/>
        </w:rPr>
        <w:tab/>
      </w:r>
      <w:r>
        <w:rPr>
          <w:noProof/>
        </w:rPr>
        <w:fldChar w:fldCharType="begin" w:fldLock="1"/>
      </w:r>
      <w:r>
        <w:rPr>
          <w:noProof/>
        </w:rPr>
        <w:instrText xml:space="preserve"> PAGEREF _Toc177550688 \h </w:instrText>
      </w:r>
      <w:r>
        <w:rPr>
          <w:noProof/>
        </w:rPr>
      </w:r>
      <w:r>
        <w:rPr>
          <w:noProof/>
        </w:rPr>
        <w:fldChar w:fldCharType="separate"/>
      </w:r>
      <w:r>
        <w:rPr>
          <w:noProof/>
        </w:rPr>
        <w:t>15</w:t>
      </w:r>
      <w:r>
        <w:rPr>
          <w:noProof/>
        </w:rPr>
        <w:fldChar w:fldCharType="end"/>
      </w:r>
    </w:p>
    <w:p w14:paraId="4C41DB2A" w14:textId="0AF8C63C"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CancelLocation</w:t>
      </w:r>
      <w:r>
        <w:rPr>
          <w:noProof/>
        </w:rPr>
        <w:tab/>
      </w:r>
      <w:r>
        <w:rPr>
          <w:noProof/>
        </w:rPr>
        <w:fldChar w:fldCharType="begin" w:fldLock="1"/>
      </w:r>
      <w:r>
        <w:rPr>
          <w:noProof/>
        </w:rPr>
        <w:instrText xml:space="preserve"> PAGEREF _Toc177550689 \h </w:instrText>
      </w:r>
      <w:r>
        <w:rPr>
          <w:noProof/>
        </w:rPr>
      </w:r>
      <w:r>
        <w:rPr>
          <w:noProof/>
        </w:rPr>
        <w:fldChar w:fldCharType="separate"/>
      </w:r>
      <w:r>
        <w:rPr>
          <w:noProof/>
        </w:rPr>
        <w:t>16</w:t>
      </w:r>
      <w:r>
        <w:rPr>
          <w:noProof/>
        </w:rPr>
        <w:fldChar w:fldCharType="end"/>
      </w:r>
    </w:p>
    <w:p w14:paraId="1581A50A" w14:textId="3DE12BC8"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_Toc177550690 \h </w:instrText>
      </w:r>
      <w:r>
        <w:rPr>
          <w:noProof/>
        </w:rPr>
      </w:r>
      <w:r>
        <w:rPr>
          <w:noProof/>
        </w:rPr>
        <w:fldChar w:fldCharType="separate"/>
      </w:r>
      <w:r>
        <w:rPr>
          <w:noProof/>
        </w:rPr>
        <w:t>16</w:t>
      </w:r>
      <w:r>
        <w:rPr>
          <w:noProof/>
        </w:rPr>
        <w:fldChar w:fldCharType="end"/>
      </w:r>
    </w:p>
    <w:p w14:paraId="29A52EC0" w14:textId="5D754E50"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Cancel Periodic or Triggered Location</w:t>
      </w:r>
      <w:r>
        <w:rPr>
          <w:noProof/>
        </w:rPr>
        <w:tab/>
      </w:r>
      <w:r>
        <w:rPr>
          <w:noProof/>
        </w:rPr>
        <w:fldChar w:fldCharType="begin" w:fldLock="1"/>
      </w:r>
      <w:r>
        <w:rPr>
          <w:noProof/>
        </w:rPr>
        <w:instrText xml:space="preserve"> PAGEREF _Toc177550691 \h </w:instrText>
      </w:r>
      <w:r>
        <w:rPr>
          <w:noProof/>
        </w:rPr>
      </w:r>
      <w:r>
        <w:rPr>
          <w:noProof/>
        </w:rPr>
        <w:fldChar w:fldCharType="separate"/>
      </w:r>
      <w:r>
        <w:rPr>
          <w:noProof/>
        </w:rPr>
        <w:t>16</w:t>
      </w:r>
      <w:r>
        <w:rPr>
          <w:noProof/>
        </w:rPr>
        <w:fldChar w:fldCharType="end"/>
      </w:r>
    </w:p>
    <w:p w14:paraId="40FF457B" w14:textId="70D2D937"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LocationContextTransfer</w:t>
      </w:r>
      <w:r>
        <w:rPr>
          <w:noProof/>
        </w:rPr>
        <w:tab/>
      </w:r>
      <w:r>
        <w:rPr>
          <w:noProof/>
        </w:rPr>
        <w:fldChar w:fldCharType="begin" w:fldLock="1"/>
      </w:r>
      <w:r>
        <w:rPr>
          <w:noProof/>
        </w:rPr>
        <w:instrText xml:space="preserve"> PAGEREF _Toc177550692 \h </w:instrText>
      </w:r>
      <w:r>
        <w:rPr>
          <w:noProof/>
        </w:rPr>
      </w:r>
      <w:r>
        <w:rPr>
          <w:noProof/>
        </w:rPr>
        <w:fldChar w:fldCharType="separate"/>
      </w:r>
      <w:r>
        <w:rPr>
          <w:noProof/>
        </w:rPr>
        <w:t>16</w:t>
      </w:r>
      <w:r>
        <w:rPr>
          <w:noProof/>
        </w:rPr>
        <w:fldChar w:fldCharType="end"/>
      </w:r>
    </w:p>
    <w:p w14:paraId="1C194F56" w14:textId="7AF9AA4F"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_Toc177550693 \h </w:instrText>
      </w:r>
      <w:r>
        <w:rPr>
          <w:noProof/>
        </w:rPr>
      </w:r>
      <w:r>
        <w:rPr>
          <w:noProof/>
        </w:rPr>
        <w:fldChar w:fldCharType="separate"/>
      </w:r>
      <w:r>
        <w:rPr>
          <w:noProof/>
        </w:rPr>
        <w:t>16</w:t>
      </w:r>
      <w:r>
        <w:rPr>
          <w:noProof/>
        </w:rPr>
        <w:fldChar w:fldCharType="end"/>
      </w:r>
    </w:p>
    <w:p w14:paraId="12054CF1" w14:textId="45123612"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Transfer Location Context</w:t>
      </w:r>
      <w:r>
        <w:rPr>
          <w:noProof/>
        </w:rPr>
        <w:tab/>
      </w:r>
      <w:r>
        <w:rPr>
          <w:noProof/>
        </w:rPr>
        <w:fldChar w:fldCharType="begin" w:fldLock="1"/>
      </w:r>
      <w:r>
        <w:rPr>
          <w:noProof/>
        </w:rPr>
        <w:instrText xml:space="preserve"> PAGEREF _Toc177550694 \h </w:instrText>
      </w:r>
      <w:r>
        <w:rPr>
          <w:noProof/>
        </w:rPr>
      </w:r>
      <w:r>
        <w:rPr>
          <w:noProof/>
        </w:rPr>
        <w:fldChar w:fldCharType="separate"/>
      </w:r>
      <w:r>
        <w:rPr>
          <w:noProof/>
        </w:rPr>
        <w:t>16</w:t>
      </w:r>
      <w:r>
        <w:rPr>
          <w:noProof/>
        </w:rPr>
        <w:fldChar w:fldCharType="end"/>
      </w:r>
    </w:p>
    <w:p w14:paraId="706583F4" w14:textId="074CA7DB"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MeasurementData</w:t>
      </w:r>
      <w:r>
        <w:rPr>
          <w:noProof/>
        </w:rPr>
        <w:tab/>
      </w:r>
      <w:r>
        <w:rPr>
          <w:noProof/>
        </w:rPr>
        <w:fldChar w:fldCharType="begin" w:fldLock="1"/>
      </w:r>
      <w:r>
        <w:rPr>
          <w:noProof/>
        </w:rPr>
        <w:instrText xml:space="preserve"> PAGEREF _Toc177550695 \h </w:instrText>
      </w:r>
      <w:r>
        <w:rPr>
          <w:noProof/>
        </w:rPr>
      </w:r>
      <w:r>
        <w:rPr>
          <w:noProof/>
        </w:rPr>
        <w:fldChar w:fldCharType="separate"/>
      </w:r>
      <w:r>
        <w:rPr>
          <w:noProof/>
        </w:rPr>
        <w:t>17</w:t>
      </w:r>
      <w:r>
        <w:rPr>
          <w:noProof/>
        </w:rPr>
        <w:fldChar w:fldCharType="end"/>
      </w:r>
    </w:p>
    <w:p w14:paraId="01840FA5" w14:textId="548C1AF5"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_Toc177550696 \h </w:instrText>
      </w:r>
      <w:r>
        <w:rPr>
          <w:noProof/>
        </w:rPr>
      </w:r>
      <w:r>
        <w:rPr>
          <w:noProof/>
        </w:rPr>
        <w:fldChar w:fldCharType="separate"/>
      </w:r>
      <w:r>
        <w:rPr>
          <w:noProof/>
        </w:rPr>
        <w:t>17</w:t>
      </w:r>
      <w:r>
        <w:rPr>
          <w:noProof/>
        </w:rPr>
        <w:fldChar w:fldCharType="end"/>
      </w:r>
    </w:p>
    <w:p w14:paraId="4258E4EA" w14:textId="0FA61D8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Location Measurements</w:t>
      </w:r>
      <w:r>
        <w:rPr>
          <w:noProof/>
        </w:rPr>
        <w:tab/>
      </w:r>
      <w:r>
        <w:rPr>
          <w:noProof/>
        </w:rPr>
        <w:fldChar w:fldCharType="begin" w:fldLock="1"/>
      </w:r>
      <w:r>
        <w:rPr>
          <w:noProof/>
        </w:rPr>
        <w:instrText xml:space="preserve"> PAGEREF _Toc177550697 \h </w:instrText>
      </w:r>
      <w:r>
        <w:rPr>
          <w:noProof/>
        </w:rPr>
      </w:r>
      <w:r>
        <w:rPr>
          <w:noProof/>
        </w:rPr>
        <w:fldChar w:fldCharType="separate"/>
      </w:r>
      <w:r>
        <w:rPr>
          <w:noProof/>
        </w:rPr>
        <w:t>17</w:t>
      </w:r>
      <w:r>
        <w:rPr>
          <w:noProof/>
        </w:rPr>
        <w:fldChar w:fldCharType="end"/>
      </w:r>
    </w:p>
    <w:p w14:paraId="6752B2C8" w14:textId="381F1967"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UPSubscribe</w:t>
      </w:r>
      <w:r>
        <w:rPr>
          <w:noProof/>
        </w:rPr>
        <w:tab/>
      </w:r>
      <w:r>
        <w:rPr>
          <w:noProof/>
        </w:rPr>
        <w:fldChar w:fldCharType="begin" w:fldLock="1"/>
      </w:r>
      <w:r>
        <w:rPr>
          <w:noProof/>
        </w:rPr>
        <w:instrText xml:space="preserve"> PAGEREF _Toc177550698 \h </w:instrText>
      </w:r>
      <w:r>
        <w:rPr>
          <w:noProof/>
        </w:rPr>
      </w:r>
      <w:r>
        <w:rPr>
          <w:noProof/>
        </w:rPr>
        <w:fldChar w:fldCharType="separate"/>
      </w:r>
      <w:r>
        <w:rPr>
          <w:noProof/>
        </w:rPr>
        <w:t>18</w:t>
      </w:r>
      <w:r>
        <w:rPr>
          <w:noProof/>
        </w:rPr>
        <w:fldChar w:fldCharType="end"/>
      </w:r>
    </w:p>
    <w:p w14:paraId="6AA19CC9" w14:textId="72DEA00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_Toc177550699 \h </w:instrText>
      </w:r>
      <w:r>
        <w:rPr>
          <w:noProof/>
        </w:rPr>
      </w:r>
      <w:r>
        <w:rPr>
          <w:noProof/>
        </w:rPr>
        <w:fldChar w:fldCharType="separate"/>
      </w:r>
      <w:r>
        <w:rPr>
          <w:noProof/>
        </w:rPr>
        <w:t>18</w:t>
      </w:r>
      <w:r>
        <w:rPr>
          <w:noProof/>
        </w:rPr>
        <w:fldChar w:fldCharType="end"/>
      </w:r>
    </w:p>
    <w:p w14:paraId="5508CE11" w14:textId="5FAB9938"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5.2.2.7.2</w:t>
      </w:r>
      <w:r>
        <w:rPr>
          <w:rFonts w:asciiTheme="minorHAnsi" w:eastAsiaTheme="minorEastAsia" w:hAnsiTheme="minorHAnsi" w:cstheme="minorBidi"/>
          <w:noProof/>
          <w:kern w:val="2"/>
          <w:sz w:val="24"/>
          <w:szCs w:val="24"/>
          <w:lang w:eastAsia="en-GB"/>
          <w14:ligatures w14:val="standardContextual"/>
        </w:rPr>
        <w:tab/>
      </w:r>
      <w:r>
        <w:rPr>
          <w:noProof/>
        </w:rPr>
        <w:t>Subscribe to Notification of LCS-UP connection status</w:t>
      </w:r>
      <w:r>
        <w:rPr>
          <w:noProof/>
        </w:rPr>
        <w:tab/>
      </w:r>
      <w:r>
        <w:rPr>
          <w:noProof/>
        </w:rPr>
        <w:fldChar w:fldCharType="begin" w:fldLock="1"/>
      </w:r>
      <w:r>
        <w:rPr>
          <w:noProof/>
        </w:rPr>
        <w:instrText xml:space="preserve"> PAGEREF _Toc177550700 \h </w:instrText>
      </w:r>
      <w:r>
        <w:rPr>
          <w:noProof/>
        </w:rPr>
      </w:r>
      <w:r>
        <w:rPr>
          <w:noProof/>
        </w:rPr>
        <w:fldChar w:fldCharType="separate"/>
      </w:r>
      <w:r>
        <w:rPr>
          <w:noProof/>
        </w:rPr>
        <w:t>18</w:t>
      </w:r>
      <w:r>
        <w:rPr>
          <w:noProof/>
        </w:rPr>
        <w:fldChar w:fldCharType="end"/>
      </w:r>
    </w:p>
    <w:p w14:paraId="4DD65677" w14:textId="777B88B9"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UPNotify</w:t>
      </w:r>
      <w:r>
        <w:rPr>
          <w:noProof/>
        </w:rPr>
        <w:tab/>
      </w:r>
      <w:r>
        <w:rPr>
          <w:noProof/>
        </w:rPr>
        <w:fldChar w:fldCharType="begin" w:fldLock="1"/>
      </w:r>
      <w:r>
        <w:rPr>
          <w:noProof/>
        </w:rPr>
        <w:instrText xml:space="preserve"> PAGEREF _Toc177550701 \h </w:instrText>
      </w:r>
      <w:r>
        <w:rPr>
          <w:noProof/>
        </w:rPr>
      </w:r>
      <w:r>
        <w:rPr>
          <w:noProof/>
        </w:rPr>
        <w:fldChar w:fldCharType="separate"/>
      </w:r>
      <w:r>
        <w:rPr>
          <w:noProof/>
        </w:rPr>
        <w:t>18</w:t>
      </w:r>
      <w:r>
        <w:rPr>
          <w:noProof/>
        </w:rPr>
        <w:fldChar w:fldCharType="end"/>
      </w:r>
    </w:p>
    <w:p w14:paraId="32BFE979" w14:textId="4F2734F2"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_Toc177550702 \h </w:instrText>
      </w:r>
      <w:r>
        <w:rPr>
          <w:noProof/>
        </w:rPr>
      </w:r>
      <w:r>
        <w:rPr>
          <w:noProof/>
        </w:rPr>
        <w:fldChar w:fldCharType="separate"/>
      </w:r>
      <w:r>
        <w:rPr>
          <w:noProof/>
        </w:rPr>
        <w:t>18</w:t>
      </w:r>
      <w:r>
        <w:rPr>
          <w:noProof/>
        </w:rPr>
        <w:fldChar w:fldCharType="end"/>
      </w:r>
    </w:p>
    <w:p w14:paraId="076CA36C" w14:textId="0272FF5A"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5.2.2.8.2</w:t>
      </w:r>
      <w:r>
        <w:rPr>
          <w:rFonts w:asciiTheme="minorHAnsi" w:eastAsiaTheme="minorEastAsia" w:hAnsiTheme="minorHAnsi" w:cstheme="minorBidi"/>
          <w:noProof/>
          <w:kern w:val="2"/>
          <w:sz w:val="24"/>
          <w:szCs w:val="24"/>
          <w:lang w:eastAsia="en-GB"/>
          <w14:ligatures w14:val="standardContextual"/>
        </w:rPr>
        <w:tab/>
      </w:r>
      <w:r>
        <w:rPr>
          <w:noProof/>
        </w:rPr>
        <w:t>Notification of LCS-UP connection</w:t>
      </w:r>
      <w:r>
        <w:rPr>
          <w:noProof/>
        </w:rPr>
        <w:tab/>
      </w:r>
      <w:r>
        <w:rPr>
          <w:noProof/>
        </w:rPr>
        <w:fldChar w:fldCharType="begin" w:fldLock="1"/>
      </w:r>
      <w:r>
        <w:rPr>
          <w:noProof/>
        </w:rPr>
        <w:instrText xml:space="preserve"> PAGEREF _Toc177550703 \h </w:instrText>
      </w:r>
      <w:r>
        <w:rPr>
          <w:noProof/>
        </w:rPr>
      </w:r>
      <w:r>
        <w:rPr>
          <w:noProof/>
        </w:rPr>
        <w:fldChar w:fldCharType="separate"/>
      </w:r>
      <w:r>
        <w:rPr>
          <w:noProof/>
        </w:rPr>
        <w:t>18</w:t>
      </w:r>
      <w:r>
        <w:rPr>
          <w:noProof/>
        </w:rPr>
        <w:fldChar w:fldCharType="end"/>
      </w:r>
    </w:p>
    <w:p w14:paraId="6DC61F41" w14:textId="5A1FB910"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5.2.2.9</w:t>
      </w:r>
      <w:r>
        <w:rPr>
          <w:rFonts w:asciiTheme="minorHAnsi" w:eastAsiaTheme="minorEastAsia" w:hAnsiTheme="minorHAnsi" w:cstheme="minorBidi"/>
          <w:noProof/>
          <w:kern w:val="2"/>
          <w:sz w:val="24"/>
          <w:szCs w:val="24"/>
          <w:lang w:eastAsia="en-GB"/>
          <w14:ligatures w14:val="standardContextual"/>
        </w:rPr>
        <w:tab/>
      </w:r>
      <w:r>
        <w:rPr>
          <w:noProof/>
        </w:rPr>
        <w:t>UPConfig</w:t>
      </w:r>
      <w:r>
        <w:rPr>
          <w:noProof/>
        </w:rPr>
        <w:tab/>
      </w:r>
      <w:r>
        <w:rPr>
          <w:noProof/>
        </w:rPr>
        <w:fldChar w:fldCharType="begin" w:fldLock="1"/>
      </w:r>
      <w:r>
        <w:rPr>
          <w:noProof/>
        </w:rPr>
        <w:instrText xml:space="preserve"> PAGEREF _Toc177550704 \h </w:instrText>
      </w:r>
      <w:r>
        <w:rPr>
          <w:noProof/>
        </w:rPr>
      </w:r>
      <w:r>
        <w:rPr>
          <w:noProof/>
        </w:rPr>
        <w:fldChar w:fldCharType="separate"/>
      </w:r>
      <w:r>
        <w:rPr>
          <w:noProof/>
        </w:rPr>
        <w:t>19</w:t>
      </w:r>
      <w:r>
        <w:rPr>
          <w:noProof/>
        </w:rPr>
        <w:fldChar w:fldCharType="end"/>
      </w:r>
    </w:p>
    <w:p w14:paraId="64A9E338" w14:textId="77D4076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_Toc177550705 \h </w:instrText>
      </w:r>
      <w:r>
        <w:rPr>
          <w:noProof/>
        </w:rPr>
      </w:r>
      <w:r>
        <w:rPr>
          <w:noProof/>
        </w:rPr>
        <w:fldChar w:fldCharType="separate"/>
      </w:r>
      <w:r>
        <w:rPr>
          <w:noProof/>
        </w:rPr>
        <w:t>19</w:t>
      </w:r>
      <w:r>
        <w:rPr>
          <w:noProof/>
        </w:rPr>
        <w:fldChar w:fldCharType="end"/>
      </w:r>
    </w:p>
    <w:p w14:paraId="647EB6AE" w14:textId="00768B6C"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5.2.2.9.2</w:t>
      </w:r>
      <w:r>
        <w:rPr>
          <w:rFonts w:asciiTheme="minorHAnsi" w:eastAsiaTheme="minorEastAsia" w:hAnsiTheme="minorHAnsi" w:cstheme="minorBidi"/>
          <w:noProof/>
          <w:kern w:val="2"/>
          <w:sz w:val="24"/>
          <w:szCs w:val="24"/>
          <w:lang w:eastAsia="en-GB"/>
          <w14:ligatures w14:val="standardContextual"/>
        </w:rPr>
        <w:tab/>
      </w:r>
      <w:r>
        <w:rPr>
          <w:noProof/>
        </w:rPr>
        <w:t>Configure</w:t>
      </w:r>
      <w:r>
        <w:rPr>
          <w:noProof/>
          <w:lang w:eastAsia="zh-CN"/>
        </w:rPr>
        <w:t xml:space="preserve"> LCS-UP connection</w:t>
      </w:r>
      <w:r>
        <w:rPr>
          <w:noProof/>
        </w:rPr>
        <w:tab/>
      </w:r>
      <w:r>
        <w:rPr>
          <w:noProof/>
        </w:rPr>
        <w:fldChar w:fldCharType="begin" w:fldLock="1"/>
      </w:r>
      <w:r>
        <w:rPr>
          <w:noProof/>
        </w:rPr>
        <w:instrText xml:space="preserve"> PAGEREF _Toc177550706 \h </w:instrText>
      </w:r>
      <w:r>
        <w:rPr>
          <w:noProof/>
        </w:rPr>
      </w:r>
      <w:r>
        <w:rPr>
          <w:noProof/>
        </w:rPr>
        <w:fldChar w:fldCharType="separate"/>
      </w:r>
      <w:r>
        <w:rPr>
          <w:noProof/>
        </w:rPr>
        <w:t>19</w:t>
      </w:r>
      <w:r>
        <w:rPr>
          <w:noProof/>
        </w:rPr>
        <w:fldChar w:fldCharType="end"/>
      </w:r>
    </w:p>
    <w:p w14:paraId="6C331B28" w14:textId="0DC871BD"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5.2.2.10</w:t>
      </w:r>
      <w:r>
        <w:rPr>
          <w:rFonts w:asciiTheme="minorHAnsi" w:eastAsiaTheme="minorEastAsia" w:hAnsiTheme="minorHAnsi" w:cstheme="minorBidi"/>
          <w:noProof/>
          <w:kern w:val="2"/>
          <w:sz w:val="24"/>
          <w:szCs w:val="24"/>
          <w:lang w:eastAsia="en-GB"/>
          <w14:ligatures w14:val="standardContextual"/>
        </w:rPr>
        <w:tab/>
      </w:r>
      <w:r>
        <w:rPr>
          <w:noProof/>
        </w:rPr>
        <w:t>UPUnSubscribe</w:t>
      </w:r>
      <w:r>
        <w:rPr>
          <w:noProof/>
        </w:rPr>
        <w:tab/>
      </w:r>
      <w:r>
        <w:rPr>
          <w:noProof/>
        </w:rPr>
        <w:fldChar w:fldCharType="begin" w:fldLock="1"/>
      </w:r>
      <w:r>
        <w:rPr>
          <w:noProof/>
        </w:rPr>
        <w:instrText xml:space="preserve"> PAGEREF _Toc177550707 \h </w:instrText>
      </w:r>
      <w:r>
        <w:rPr>
          <w:noProof/>
        </w:rPr>
      </w:r>
      <w:r>
        <w:rPr>
          <w:noProof/>
        </w:rPr>
        <w:fldChar w:fldCharType="separate"/>
      </w:r>
      <w:r>
        <w:rPr>
          <w:noProof/>
        </w:rPr>
        <w:t>20</w:t>
      </w:r>
      <w:r>
        <w:rPr>
          <w:noProof/>
        </w:rPr>
        <w:fldChar w:fldCharType="end"/>
      </w:r>
    </w:p>
    <w:p w14:paraId="7FA5C796" w14:textId="7AA2A48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_Toc177550708 \h </w:instrText>
      </w:r>
      <w:r>
        <w:rPr>
          <w:noProof/>
        </w:rPr>
      </w:r>
      <w:r>
        <w:rPr>
          <w:noProof/>
        </w:rPr>
        <w:fldChar w:fldCharType="separate"/>
      </w:r>
      <w:r>
        <w:rPr>
          <w:noProof/>
        </w:rPr>
        <w:t>20</w:t>
      </w:r>
      <w:r>
        <w:rPr>
          <w:noProof/>
        </w:rPr>
        <w:fldChar w:fldCharType="end"/>
      </w:r>
    </w:p>
    <w:p w14:paraId="15E6C1A7" w14:textId="0EFEA5BB"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5.2.2.10.2</w:t>
      </w:r>
      <w:r>
        <w:rPr>
          <w:rFonts w:asciiTheme="minorHAnsi" w:eastAsiaTheme="minorEastAsia" w:hAnsiTheme="minorHAnsi" w:cstheme="minorBidi"/>
          <w:noProof/>
          <w:kern w:val="2"/>
          <w:sz w:val="24"/>
          <w:szCs w:val="24"/>
          <w:lang w:eastAsia="en-GB"/>
          <w14:ligatures w14:val="standardContextual"/>
        </w:rPr>
        <w:tab/>
      </w:r>
      <w:r>
        <w:rPr>
          <w:noProof/>
        </w:rPr>
        <w:t>Unsubscribe to notification of LCS-UP connection status</w:t>
      </w:r>
      <w:r>
        <w:rPr>
          <w:noProof/>
        </w:rPr>
        <w:tab/>
      </w:r>
      <w:r>
        <w:rPr>
          <w:noProof/>
        </w:rPr>
        <w:fldChar w:fldCharType="begin" w:fldLock="1"/>
      </w:r>
      <w:r>
        <w:rPr>
          <w:noProof/>
        </w:rPr>
        <w:instrText xml:space="preserve"> PAGEREF _Toc177550709 \h </w:instrText>
      </w:r>
      <w:r>
        <w:rPr>
          <w:noProof/>
        </w:rPr>
      </w:r>
      <w:r>
        <w:rPr>
          <w:noProof/>
        </w:rPr>
        <w:fldChar w:fldCharType="separate"/>
      </w:r>
      <w:r>
        <w:rPr>
          <w:noProof/>
        </w:rPr>
        <w:t>20</w:t>
      </w:r>
      <w:r>
        <w:rPr>
          <w:noProof/>
        </w:rPr>
        <w:fldChar w:fldCharType="end"/>
      </w:r>
    </w:p>
    <w:p w14:paraId="509FD665" w14:textId="7611CDFA" w:rsidR="00436FFE" w:rsidRDefault="00436FF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Nlmf_Broadcast Service</w:t>
      </w:r>
      <w:r>
        <w:rPr>
          <w:noProof/>
        </w:rPr>
        <w:tab/>
      </w:r>
      <w:r>
        <w:rPr>
          <w:noProof/>
        </w:rPr>
        <w:fldChar w:fldCharType="begin" w:fldLock="1"/>
      </w:r>
      <w:r>
        <w:rPr>
          <w:noProof/>
        </w:rPr>
        <w:instrText xml:space="preserve"> PAGEREF _Toc177550710 \h </w:instrText>
      </w:r>
      <w:r>
        <w:rPr>
          <w:noProof/>
        </w:rPr>
      </w:r>
      <w:r>
        <w:rPr>
          <w:noProof/>
        </w:rPr>
        <w:fldChar w:fldCharType="separate"/>
      </w:r>
      <w:r>
        <w:rPr>
          <w:noProof/>
        </w:rPr>
        <w:t>20</w:t>
      </w:r>
      <w:r>
        <w:rPr>
          <w:noProof/>
        </w:rPr>
        <w:fldChar w:fldCharType="end"/>
      </w:r>
    </w:p>
    <w:p w14:paraId="1EF0B969" w14:textId="48D7308D"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_Toc177550711 \h </w:instrText>
      </w:r>
      <w:r>
        <w:rPr>
          <w:noProof/>
        </w:rPr>
      </w:r>
      <w:r>
        <w:rPr>
          <w:noProof/>
        </w:rPr>
        <w:fldChar w:fldCharType="separate"/>
      </w:r>
      <w:r>
        <w:rPr>
          <w:noProof/>
        </w:rPr>
        <w:t>20</w:t>
      </w:r>
      <w:r>
        <w:rPr>
          <w:noProof/>
        </w:rPr>
        <w:fldChar w:fldCharType="end"/>
      </w:r>
    </w:p>
    <w:p w14:paraId="1405A705" w14:textId="27A82D99"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_Toc177550712 \h </w:instrText>
      </w:r>
      <w:r>
        <w:rPr>
          <w:noProof/>
        </w:rPr>
      </w:r>
      <w:r>
        <w:rPr>
          <w:noProof/>
        </w:rPr>
        <w:fldChar w:fldCharType="separate"/>
      </w:r>
      <w:r>
        <w:rPr>
          <w:noProof/>
        </w:rPr>
        <w:t>20</w:t>
      </w:r>
      <w:r>
        <w:rPr>
          <w:noProof/>
        </w:rPr>
        <w:fldChar w:fldCharType="end"/>
      </w:r>
    </w:p>
    <w:p w14:paraId="37E5354C" w14:textId="21E89AD2"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_Toc177550713 \h </w:instrText>
      </w:r>
      <w:r>
        <w:rPr>
          <w:noProof/>
        </w:rPr>
      </w:r>
      <w:r>
        <w:rPr>
          <w:noProof/>
        </w:rPr>
        <w:fldChar w:fldCharType="separate"/>
      </w:r>
      <w:r>
        <w:rPr>
          <w:noProof/>
        </w:rPr>
        <w:t>20</w:t>
      </w:r>
      <w:r>
        <w:rPr>
          <w:noProof/>
        </w:rPr>
        <w:fldChar w:fldCharType="end"/>
      </w:r>
    </w:p>
    <w:p w14:paraId="6F3A6D36" w14:textId="14732C96"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CipheringKeyData</w:t>
      </w:r>
      <w:r>
        <w:rPr>
          <w:noProof/>
        </w:rPr>
        <w:tab/>
      </w:r>
      <w:r>
        <w:rPr>
          <w:noProof/>
        </w:rPr>
        <w:fldChar w:fldCharType="begin" w:fldLock="1"/>
      </w:r>
      <w:r>
        <w:rPr>
          <w:noProof/>
        </w:rPr>
        <w:instrText xml:space="preserve"> PAGEREF _Toc177550714 \h </w:instrText>
      </w:r>
      <w:r>
        <w:rPr>
          <w:noProof/>
        </w:rPr>
      </w:r>
      <w:r>
        <w:rPr>
          <w:noProof/>
        </w:rPr>
        <w:fldChar w:fldCharType="separate"/>
      </w:r>
      <w:r>
        <w:rPr>
          <w:noProof/>
        </w:rPr>
        <w:t>20</w:t>
      </w:r>
      <w:r>
        <w:rPr>
          <w:noProof/>
        </w:rPr>
        <w:fldChar w:fldCharType="end"/>
      </w:r>
    </w:p>
    <w:p w14:paraId="2F7CB132" w14:textId="1F06230D"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_Toc177550715 \h </w:instrText>
      </w:r>
      <w:r>
        <w:rPr>
          <w:noProof/>
        </w:rPr>
      </w:r>
      <w:r>
        <w:rPr>
          <w:noProof/>
        </w:rPr>
        <w:fldChar w:fldCharType="separate"/>
      </w:r>
      <w:r>
        <w:rPr>
          <w:noProof/>
        </w:rPr>
        <w:t>20</w:t>
      </w:r>
      <w:r>
        <w:rPr>
          <w:noProof/>
        </w:rPr>
        <w:fldChar w:fldCharType="end"/>
      </w:r>
    </w:p>
    <w:p w14:paraId="5DA69950" w14:textId="7BCEF824"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Request Ciphering Key Information</w:t>
      </w:r>
      <w:r>
        <w:rPr>
          <w:noProof/>
        </w:rPr>
        <w:tab/>
      </w:r>
      <w:r>
        <w:rPr>
          <w:noProof/>
        </w:rPr>
        <w:fldChar w:fldCharType="begin" w:fldLock="1"/>
      </w:r>
      <w:r>
        <w:rPr>
          <w:noProof/>
        </w:rPr>
        <w:instrText xml:space="preserve"> PAGEREF _Toc177550716 \h </w:instrText>
      </w:r>
      <w:r>
        <w:rPr>
          <w:noProof/>
        </w:rPr>
      </w:r>
      <w:r>
        <w:rPr>
          <w:noProof/>
        </w:rPr>
        <w:fldChar w:fldCharType="separate"/>
      </w:r>
      <w:r>
        <w:rPr>
          <w:noProof/>
        </w:rPr>
        <w:t>21</w:t>
      </w:r>
      <w:r>
        <w:rPr>
          <w:noProof/>
        </w:rPr>
        <w:fldChar w:fldCharType="end"/>
      </w:r>
    </w:p>
    <w:p w14:paraId="5B547D35" w14:textId="04981930"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Provide Ciphering Key Information</w:t>
      </w:r>
      <w:r>
        <w:rPr>
          <w:noProof/>
        </w:rPr>
        <w:tab/>
      </w:r>
      <w:r>
        <w:rPr>
          <w:noProof/>
        </w:rPr>
        <w:fldChar w:fldCharType="begin" w:fldLock="1"/>
      </w:r>
      <w:r>
        <w:rPr>
          <w:noProof/>
        </w:rPr>
        <w:instrText xml:space="preserve"> PAGEREF _Toc177550717 \h </w:instrText>
      </w:r>
      <w:r>
        <w:rPr>
          <w:noProof/>
        </w:rPr>
      </w:r>
      <w:r>
        <w:rPr>
          <w:noProof/>
        </w:rPr>
        <w:fldChar w:fldCharType="separate"/>
      </w:r>
      <w:r>
        <w:rPr>
          <w:noProof/>
        </w:rPr>
        <w:t>21</w:t>
      </w:r>
      <w:r>
        <w:rPr>
          <w:noProof/>
        </w:rPr>
        <w:fldChar w:fldCharType="end"/>
      </w:r>
    </w:p>
    <w:p w14:paraId="535450B7" w14:textId="7132A5D2" w:rsidR="00436FFE" w:rsidRDefault="00436FF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API Definitions</w:t>
      </w:r>
      <w:r>
        <w:rPr>
          <w:noProof/>
        </w:rPr>
        <w:tab/>
      </w:r>
      <w:r>
        <w:rPr>
          <w:noProof/>
        </w:rPr>
        <w:fldChar w:fldCharType="begin" w:fldLock="1"/>
      </w:r>
      <w:r>
        <w:rPr>
          <w:noProof/>
        </w:rPr>
        <w:instrText xml:space="preserve"> PAGEREF _Toc177550718 \h </w:instrText>
      </w:r>
      <w:r>
        <w:rPr>
          <w:noProof/>
        </w:rPr>
      </w:r>
      <w:r>
        <w:rPr>
          <w:noProof/>
        </w:rPr>
        <w:fldChar w:fldCharType="separate"/>
      </w:r>
      <w:r>
        <w:rPr>
          <w:noProof/>
        </w:rPr>
        <w:t>22</w:t>
      </w:r>
      <w:r>
        <w:rPr>
          <w:noProof/>
        </w:rPr>
        <w:fldChar w:fldCharType="end"/>
      </w:r>
    </w:p>
    <w:p w14:paraId="64A95CFC" w14:textId="20B7629D" w:rsidR="00436FFE" w:rsidRDefault="00436FF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Nlmf_Location Service API</w:t>
      </w:r>
      <w:r>
        <w:rPr>
          <w:noProof/>
        </w:rPr>
        <w:tab/>
      </w:r>
      <w:r>
        <w:rPr>
          <w:noProof/>
        </w:rPr>
        <w:fldChar w:fldCharType="begin" w:fldLock="1"/>
      </w:r>
      <w:r>
        <w:rPr>
          <w:noProof/>
        </w:rPr>
        <w:instrText xml:space="preserve"> PAGEREF _Toc177550719 \h </w:instrText>
      </w:r>
      <w:r>
        <w:rPr>
          <w:noProof/>
        </w:rPr>
      </w:r>
      <w:r>
        <w:rPr>
          <w:noProof/>
        </w:rPr>
        <w:fldChar w:fldCharType="separate"/>
      </w:r>
      <w:r>
        <w:rPr>
          <w:noProof/>
        </w:rPr>
        <w:t>22</w:t>
      </w:r>
      <w:r>
        <w:rPr>
          <w:noProof/>
        </w:rPr>
        <w:fldChar w:fldCharType="end"/>
      </w:r>
    </w:p>
    <w:p w14:paraId="50612DF3" w14:textId="3376692C"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_Toc177550720 \h </w:instrText>
      </w:r>
      <w:r>
        <w:rPr>
          <w:noProof/>
        </w:rPr>
      </w:r>
      <w:r>
        <w:rPr>
          <w:noProof/>
        </w:rPr>
        <w:fldChar w:fldCharType="separate"/>
      </w:r>
      <w:r>
        <w:rPr>
          <w:noProof/>
        </w:rPr>
        <w:t>22</w:t>
      </w:r>
      <w:r>
        <w:rPr>
          <w:noProof/>
        </w:rPr>
        <w:fldChar w:fldCharType="end"/>
      </w:r>
    </w:p>
    <w:p w14:paraId="3B2CAD87" w14:textId="4DF94EAE"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_Toc177550721 \h </w:instrText>
      </w:r>
      <w:r>
        <w:rPr>
          <w:noProof/>
        </w:rPr>
      </w:r>
      <w:r>
        <w:rPr>
          <w:noProof/>
        </w:rPr>
        <w:fldChar w:fldCharType="separate"/>
      </w:r>
      <w:r>
        <w:rPr>
          <w:noProof/>
        </w:rPr>
        <w:t>22</w:t>
      </w:r>
      <w:r>
        <w:rPr>
          <w:noProof/>
        </w:rPr>
        <w:fldChar w:fldCharType="end"/>
      </w:r>
    </w:p>
    <w:p w14:paraId="3C09DD40" w14:textId="010415AD"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_Toc177550722 \h </w:instrText>
      </w:r>
      <w:r>
        <w:rPr>
          <w:noProof/>
        </w:rPr>
      </w:r>
      <w:r>
        <w:rPr>
          <w:noProof/>
        </w:rPr>
        <w:fldChar w:fldCharType="separate"/>
      </w:r>
      <w:r>
        <w:rPr>
          <w:noProof/>
        </w:rPr>
        <w:t>22</w:t>
      </w:r>
      <w:r>
        <w:rPr>
          <w:noProof/>
        </w:rPr>
        <w:fldChar w:fldCharType="end"/>
      </w:r>
    </w:p>
    <w:p w14:paraId="6179A57B" w14:textId="4D2AA858"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_Toc177550723 \h </w:instrText>
      </w:r>
      <w:r>
        <w:rPr>
          <w:noProof/>
        </w:rPr>
      </w:r>
      <w:r>
        <w:rPr>
          <w:noProof/>
        </w:rPr>
        <w:fldChar w:fldCharType="separate"/>
      </w:r>
      <w:r>
        <w:rPr>
          <w:noProof/>
        </w:rPr>
        <w:t>23</w:t>
      </w:r>
      <w:r>
        <w:rPr>
          <w:noProof/>
        </w:rPr>
        <w:fldChar w:fldCharType="end"/>
      </w:r>
    </w:p>
    <w:p w14:paraId="12CE5998" w14:textId="46853DE6"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_Toc177550724 \h </w:instrText>
      </w:r>
      <w:r>
        <w:rPr>
          <w:noProof/>
        </w:rPr>
      </w:r>
      <w:r>
        <w:rPr>
          <w:noProof/>
        </w:rPr>
        <w:fldChar w:fldCharType="separate"/>
      </w:r>
      <w:r>
        <w:rPr>
          <w:noProof/>
        </w:rPr>
        <w:t>23</w:t>
      </w:r>
      <w:r>
        <w:rPr>
          <w:noProof/>
        </w:rPr>
        <w:fldChar w:fldCharType="end"/>
      </w:r>
    </w:p>
    <w:p w14:paraId="114FE401" w14:textId="7F9F4AEA"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_Toc177550725 \h </w:instrText>
      </w:r>
      <w:r>
        <w:rPr>
          <w:noProof/>
        </w:rPr>
      </w:r>
      <w:r>
        <w:rPr>
          <w:noProof/>
        </w:rPr>
        <w:fldChar w:fldCharType="separate"/>
      </w:r>
      <w:r>
        <w:rPr>
          <w:noProof/>
        </w:rPr>
        <w:t>23</w:t>
      </w:r>
      <w:r>
        <w:rPr>
          <w:noProof/>
        </w:rPr>
        <w:fldChar w:fldCharType="end"/>
      </w:r>
    </w:p>
    <w:p w14:paraId="40EAAE4A" w14:textId="37F45F28"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_Toc177550726 \h </w:instrText>
      </w:r>
      <w:r>
        <w:rPr>
          <w:noProof/>
        </w:rPr>
      </w:r>
      <w:r>
        <w:rPr>
          <w:noProof/>
        </w:rPr>
        <w:fldChar w:fldCharType="separate"/>
      </w:r>
      <w:r>
        <w:rPr>
          <w:noProof/>
        </w:rPr>
        <w:t>23</w:t>
      </w:r>
      <w:r>
        <w:rPr>
          <w:noProof/>
        </w:rPr>
        <w:fldChar w:fldCharType="end"/>
      </w:r>
    </w:p>
    <w:p w14:paraId="062D2201" w14:textId="0E95DADF"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_Toc177550727 \h </w:instrText>
      </w:r>
      <w:r>
        <w:rPr>
          <w:noProof/>
        </w:rPr>
      </w:r>
      <w:r>
        <w:rPr>
          <w:noProof/>
        </w:rPr>
        <w:fldChar w:fldCharType="separate"/>
      </w:r>
      <w:r>
        <w:rPr>
          <w:noProof/>
        </w:rPr>
        <w:t>23</w:t>
      </w:r>
      <w:r>
        <w:rPr>
          <w:noProof/>
        </w:rPr>
        <w:fldChar w:fldCharType="end"/>
      </w:r>
    </w:p>
    <w:p w14:paraId="0C7E4108" w14:textId="6F3F3FE3"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_Toc177550728 \h </w:instrText>
      </w:r>
      <w:r>
        <w:rPr>
          <w:noProof/>
        </w:rPr>
      </w:r>
      <w:r>
        <w:rPr>
          <w:noProof/>
        </w:rPr>
        <w:fldChar w:fldCharType="separate"/>
      </w:r>
      <w:r>
        <w:rPr>
          <w:noProof/>
        </w:rPr>
        <w:t>23</w:t>
      </w:r>
      <w:r>
        <w:rPr>
          <w:noProof/>
        </w:rPr>
        <w:fldChar w:fldCharType="end"/>
      </w:r>
    </w:p>
    <w:p w14:paraId="62917A04" w14:textId="6E677376"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_Toc177550729 \h </w:instrText>
      </w:r>
      <w:r>
        <w:rPr>
          <w:noProof/>
        </w:rPr>
      </w:r>
      <w:r>
        <w:rPr>
          <w:noProof/>
        </w:rPr>
        <w:fldChar w:fldCharType="separate"/>
      </w:r>
      <w:r>
        <w:rPr>
          <w:noProof/>
        </w:rPr>
        <w:t>24</w:t>
      </w:r>
      <w:r>
        <w:rPr>
          <w:noProof/>
        </w:rPr>
        <w:fldChar w:fldCharType="end"/>
      </w:r>
    </w:p>
    <w:p w14:paraId="0202C871" w14:textId="4A72C58C"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_Toc177550730 \h </w:instrText>
      </w:r>
      <w:r>
        <w:rPr>
          <w:noProof/>
        </w:rPr>
      </w:r>
      <w:r>
        <w:rPr>
          <w:noProof/>
        </w:rPr>
        <w:fldChar w:fldCharType="separate"/>
      </w:r>
      <w:r>
        <w:rPr>
          <w:noProof/>
        </w:rPr>
        <w:t>24</w:t>
      </w:r>
      <w:r>
        <w:rPr>
          <w:noProof/>
        </w:rPr>
        <w:fldChar w:fldCharType="end"/>
      </w:r>
    </w:p>
    <w:p w14:paraId="3FD05A7D" w14:textId="159573C5"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up-subscriptions (Collection)</w:t>
      </w:r>
      <w:r>
        <w:rPr>
          <w:noProof/>
        </w:rPr>
        <w:tab/>
      </w:r>
      <w:r>
        <w:rPr>
          <w:noProof/>
        </w:rPr>
        <w:fldChar w:fldCharType="begin" w:fldLock="1"/>
      </w:r>
      <w:r>
        <w:rPr>
          <w:noProof/>
        </w:rPr>
        <w:instrText xml:space="preserve"> PAGEREF _Toc177550731 \h </w:instrText>
      </w:r>
      <w:r>
        <w:rPr>
          <w:noProof/>
        </w:rPr>
      </w:r>
      <w:r>
        <w:rPr>
          <w:noProof/>
        </w:rPr>
        <w:fldChar w:fldCharType="separate"/>
      </w:r>
      <w:r>
        <w:rPr>
          <w:noProof/>
        </w:rPr>
        <w:t>25</w:t>
      </w:r>
      <w:r>
        <w:rPr>
          <w:noProof/>
        </w:rPr>
        <w:fldChar w:fldCharType="end"/>
      </w:r>
    </w:p>
    <w:p w14:paraId="372C332C" w14:textId="35E84F32"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_Toc177550732 \h </w:instrText>
      </w:r>
      <w:r>
        <w:rPr>
          <w:noProof/>
        </w:rPr>
      </w:r>
      <w:r>
        <w:rPr>
          <w:noProof/>
        </w:rPr>
        <w:fldChar w:fldCharType="separate"/>
      </w:r>
      <w:r>
        <w:rPr>
          <w:noProof/>
        </w:rPr>
        <w:t>25</w:t>
      </w:r>
      <w:r>
        <w:rPr>
          <w:noProof/>
        </w:rPr>
        <w:fldChar w:fldCharType="end"/>
      </w:r>
    </w:p>
    <w:p w14:paraId="35B3ED96" w14:textId="36DF7DF8"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_Toc177550733 \h </w:instrText>
      </w:r>
      <w:r>
        <w:rPr>
          <w:noProof/>
        </w:rPr>
      </w:r>
      <w:r>
        <w:rPr>
          <w:noProof/>
        </w:rPr>
        <w:fldChar w:fldCharType="separate"/>
      </w:r>
      <w:r>
        <w:rPr>
          <w:noProof/>
        </w:rPr>
        <w:t>25</w:t>
      </w:r>
      <w:r>
        <w:rPr>
          <w:noProof/>
        </w:rPr>
        <w:fldChar w:fldCharType="end"/>
      </w:r>
    </w:p>
    <w:p w14:paraId="52AE5BB9" w14:textId="0204040C"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_Toc177550734 \h </w:instrText>
      </w:r>
      <w:r>
        <w:rPr>
          <w:noProof/>
        </w:rPr>
      </w:r>
      <w:r>
        <w:rPr>
          <w:noProof/>
        </w:rPr>
        <w:fldChar w:fldCharType="separate"/>
      </w:r>
      <w:r>
        <w:rPr>
          <w:noProof/>
        </w:rPr>
        <w:t>25</w:t>
      </w:r>
      <w:r>
        <w:rPr>
          <w:noProof/>
        </w:rPr>
        <w:fldChar w:fldCharType="end"/>
      </w:r>
    </w:p>
    <w:p w14:paraId="0601A5F2" w14:textId="02326680"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up-subscription (Document)</w:t>
      </w:r>
      <w:r>
        <w:rPr>
          <w:noProof/>
        </w:rPr>
        <w:tab/>
      </w:r>
      <w:r>
        <w:rPr>
          <w:noProof/>
        </w:rPr>
        <w:fldChar w:fldCharType="begin" w:fldLock="1"/>
      </w:r>
      <w:r>
        <w:rPr>
          <w:noProof/>
        </w:rPr>
        <w:instrText xml:space="preserve"> PAGEREF _Toc177550735 \h </w:instrText>
      </w:r>
      <w:r>
        <w:rPr>
          <w:noProof/>
        </w:rPr>
      </w:r>
      <w:r>
        <w:rPr>
          <w:noProof/>
        </w:rPr>
        <w:fldChar w:fldCharType="separate"/>
      </w:r>
      <w:r>
        <w:rPr>
          <w:noProof/>
        </w:rPr>
        <w:t>26</w:t>
      </w:r>
      <w:r>
        <w:rPr>
          <w:noProof/>
        </w:rPr>
        <w:fldChar w:fldCharType="end"/>
      </w:r>
    </w:p>
    <w:p w14:paraId="0847F14F" w14:textId="6EB7DED6"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_Toc177550736 \h </w:instrText>
      </w:r>
      <w:r>
        <w:rPr>
          <w:noProof/>
        </w:rPr>
      </w:r>
      <w:r>
        <w:rPr>
          <w:noProof/>
        </w:rPr>
        <w:fldChar w:fldCharType="separate"/>
      </w:r>
      <w:r>
        <w:rPr>
          <w:noProof/>
        </w:rPr>
        <w:t>26</w:t>
      </w:r>
      <w:r>
        <w:rPr>
          <w:noProof/>
        </w:rPr>
        <w:fldChar w:fldCharType="end"/>
      </w:r>
    </w:p>
    <w:p w14:paraId="4B01269C" w14:textId="6B486E28"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_Toc177550737 \h </w:instrText>
      </w:r>
      <w:r>
        <w:rPr>
          <w:noProof/>
        </w:rPr>
      </w:r>
      <w:r>
        <w:rPr>
          <w:noProof/>
        </w:rPr>
        <w:fldChar w:fldCharType="separate"/>
      </w:r>
      <w:r>
        <w:rPr>
          <w:noProof/>
        </w:rPr>
        <w:t>26</w:t>
      </w:r>
      <w:r>
        <w:rPr>
          <w:noProof/>
        </w:rPr>
        <w:fldChar w:fldCharType="end"/>
      </w:r>
    </w:p>
    <w:p w14:paraId="06331062" w14:textId="67A323DA"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_Toc177550738 \h </w:instrText>
      </w:r>
      <w:r>
        <w:rPr>
          <w:noProof/>
        </w:rPr>
      </w:r>
      <w:r>
        <w:rPr>
          <w:noProof/>
        </w:rPr>
        <w:fldChar w:fldCharType="separate"/>
      </w:r>
      <w:r>
        <w:rPr>
          <w:noProof/>
        </w:rPr>
        <w:t>27</w:t>
      </w:r>
      <w:r>
        <w:rPr>
          <w:noProof/>
        </w:rPr>
        <w:fldChar w:fldCharType="end"/>
      </w:r>
    </w:p>
    <w:p w14:paraId="70082DAE" w14:textId="3417116A"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_Toc177550739 \h </w:instrText>
      </w:r>
      <w:r>
        <w:rPr>
          <w:noProof/>
        </w:rPr>
      </w:r>
      <w:r>
        <w:rPr>
          <w:noProof/>
        </w:rPr>
        <w:fldChar w:fldCharType="separate"/>
      </w:r>
      <w:r>
        <w:rPr>
          <w:noProof/>
        </w:rPr>
        <w:t>28</w:t>
      </w:r>
      <w:r>
        <w:rPr>
          <w:noProof/>
        </w:rPr>
        <w:fldChar w:fldCharType="end"/>
      </w:r>
    </w:p>
    <w:p w14:paraId="04CD6141" w14:textId="2C684221"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_Toc177550740 \h </w:instrText>
      </w:r>
      <w:r>
        <w:rPr>
          <w:noProof/>
        </w:rPr>
      </w:r>
      <w:r>
        <w:rPr>
          <w:noProof/>
        </w:rPr>
        <w:fldChar w:fldCharType="separate"/>
      </w:r>
      <w:r>
        <w:rPr>
          <w:noProof/>
        </w:rPr>
        <w:t>28</w:t>
      </w:r>
      <w:r>
        <w:rPr>
          <w:noProof/>
        </w:rPr>
        <w:fldChar w:fldCharType="end"/>
      </w:r>
    </w:p>
    <w:p w14:paraId="5618A399" w14:textId="044FE595"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determine-location</w:t>
      </w:r>
      <w:r>
        <w:rPr>
          <w:noProof/>
        </w:rPr>
        <w:tab/>
      </w:r>
      <w:r>
        <w:rPr>
          <w:noProof/>
        </w:rPr>
        <w:fldChar w:fldCharType="begin" w:fldLock="1"/>
      </w:r>
      <w:r>
        <w:rPr>
          <w:noProof/>
        </w:rPr>
        <w:instrText xml:space="preserve"> PAGEREF _Toc177550741 \h </w:instrText>
      </w:r>
      <w:r>
        <w:rPr>
          <w:noProof/>
        </w:rPr>
      </w:r>
      <w:r>
        <w:rPr>
          <w:noProof/>
        </w:rPr>
        <w:fldChar w:fldCharType="separate"/>
      </w:r>
      <w:r>
        <w:rPr>
          <w:noProof/>
        </w:rPr>
        <w:t>28</w:t>
      </w:r>
      <w:r>
        <w:rPr>
          <w:noProof/>
        </w:rPr>
        <w:fldChar w:fldCharType="end"/>
      </w:r>
    </w:p>
    <w:p w14:paraId="0A490C23" w14:textId="2B03F6DC"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_Toc177550742 \h </w:instrText>
      </w:r>
      <w:r>
        <w:rPr>
          <w:noProof/>
        </w:rPr>
      </w:r>
      <w:r>
        <w:rPr>
          <w:noProof/>
        </w:rPr>
        <w:fldChar w:fldCharType="separate"/>
      </w:r>
      <w:r>
        <w:rPr>
          <w:noProof/>
        </w:rPr>
        <w:t>28</w:t>
      </w:r>
      <w:r>
        <w:rPr>
          <w:noProof/>
        </w:rPr>
        <w:fldChar w:fldCharType="end"/>
      </w:r>
    </w:p>
    <w:p w14:paraId="2F634F3E" w14:textId="42BCCD55"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_Toc177550743 \h </w:instrText>
      </w:r>
      <w:r>
        <w:rPr>
          <w:noProof/>
        </w:rPr>
      </w:r>
      <w:r>
        <w:rPr>
          <w:noProof/>
        </w:rPr>
        <w:fldChar w:fldCharType="separate"/>
      </w:r>
      <w:r>
        <w:rPr>
          <w:noProof/>
        </w:rPr>
        <w:t>28</w:t>
      </w:r>
      <w:r>
        <w:rPr>
          <w:noProof/>
        </w:rPr>
        <w:fldChar w:fldCharType="end"/>
      </w:r>
    </w:p>
    <w:p w14:paraId="0FE3BDAA" w14:textId="705D9663"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Operation: cancel-location</w:t>
      </w:r>
      <w:r>
        <w:rPr>
          <w:noProof/>
        </w:rPr>
        <w:tab/>
      </w:r>
      <w:r>
        <w:rPr>
          <w:noProof/>
        </w:rPr>
        <w:fldChar w:fldCharType="begin" w:fldLock="1"/>
      </w:r>
      <w:r>
        <w:rPr>
          <w:noProof/>
        </w:rPr>
        <w:instrText xml:space="preserve"> PAGEREF _Toc177550744 \h </w:instrText>
      </w:r>
      <w:r>
        <w:rPr>
          <w:noProof/>
        </w:rPr>
      </w:r>
      <w:r>
        <w:rPr>
          <w:noProof/>
        </w:rPr>
        <w:fldChar w:fldCharType="separate"/>
      </w:r>
      <w:r>
        <w:rPr>
          <w:noProof/>
        </w:rPr>
        <w:t>30</w:t>
      </w:r>
      <w:r>
        <w:rPr>
          <w:noProof/>
        </w:rPr>
        <w:fldChar w:fldCharType="end"/>
      </w:r>
    </w:p>
    <w:p w14:paraId="2EEFE8D1" w14:textId="404C99FF"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_Toc177550745 \h </w:instrText>
      </w:r>
      <w:r>
        <w:rPr>
          <w:noProof/>
        </w:rPr>
      </w:r>
      <w:r>
        <w:rPr>
          <w:noProof/>
        </w:rPr>
        <w:fldChar w:fldCharType="separate"/>
      </w:r>
      <w:r>
        <w:rPr>
          <w:noProof/>
        </w:rPr>
        <w:t>30</w:t>
      </w:r>
      <w:r>
        <w:rPr>
          <w:noProof/>
        </w:rPr>
        <w:fldChar w:fldCharType="end"/>
      </w:r>
    </w:p>
    <w:p w14:paraId="44C36D65" w14:textId="01CCC125"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_Toc177550746 \h </w:instrText>
      </w:r>
      <w:r>
        <w:rPr>
          <w:noProof/>
        </w:rPr>
      </w:r>
      <w:r>
        <w:rPr>
          <w:noProof/>
        </w:rPr>
        <w:fldChar w:fldCharType="separate"/>
      </w:r>
      <w:r>
        <w:rPr>
          <w:noProof/>
        </w:rPr>
        <w:t>30</w:t>
      </w:r>
      <w:r>
        <w:rPr>
          <w:noProof/>
        </w:rPr>
        <w:fldChar w:fldCharType="end"/>
      </w:r>
    </w:p>
    <w:p w14:paraId="1848A2DF" w14:textId="7BBCACAD"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Operation: location-context-transfer</w:t>
      </w:r>
      <w:r>
        <w:rPr>
          <w:noProof/>
        </w:rPr>
        <w:tab/>
      </w:r>
      <w:r>
        <w:rPr>
          <w:noProof/>
        </w:rPr>
        <w:fldChar w:fldCharType="begin" w:fldLock="1"/>
      </w:r>
      <w:r>
        <w:rPr>
          <w:noProof/>
        </w:rPr>
        <w:instrText xml:space="preserve"> PAGEREF _Toc177550747 \h </w:instrText>
      </w:r>
      <w:r>
        <w:rPr>
          <w:noProof/>
        </w:rPr>
      </w:r>
      <w:r>
        <w:rPr>
          <w:noProof/>
        </w:rPr>
        <w:fldChar w:fldCharType="separate"/>
      </w:r>
      <w:r>
        <w:rPr>
          <w:noProof/>
        </w:rPr>
        <w:t>31</w:t>
      </w:r>
      <w:r>
        <w:rPr>
          <w:noProof/>
        </w:rPr>
        <w:fldChar w:fldCharType="end"/>
      </w:r>
    </w:p>
    <w:p w14:paraId="359CFD0F" w14:textId="62029E7E"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_Toc177550748 \h </w:instrText>
      </w:r>
      <w:r>
        <w:rPr>
          <w:noProof/>
        </w:rPr>
      </w:r>
      <w:r>
        <w:rPr>
          <w:noProof/>
        </w:rPr>
        <w:fldChar w:fldCharType="separate"/>
      </w:r>
      <w:r>
        <w:rPr>
          <w:noProof/>
        </w:rPr>
        <w:t>31</w:t>
      </w:r>
      <w:r>
        <w:rPr>
          <w:noProof/>
        </w:rPr>
        <w:fldChar w:fldCharType="end"/>
      </w:r>
    </w:p>
    <w:p w14:paraId="62A4FD31" w14:textId="25F23980"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_Toc177550749 \h </w:instrText>
      </w:r>
      <w:r>
        <w:rPr>
          <w:noProof/>
        </w:rPr>
      </w:r>
      <w:r>
        <w:rPr>
          <w:noProof/>
        </w:rPr>
        <w:fldChar w:fldCharType="separate"/>
      </w:r>
      <w:r>
        <w:rPr>
          <w:noProof/>
        </w:rPr>
        <w:t>31</w:t>
      </w:r>
      <w:r>
        <w:rPr>
          <w:noProof/>
        </w:rPr>
        <w:fldChar w:fldCharType="end"/>
      </w:r>
    </w:p>
    <w:p w14:paraId="6E922B59" w14:textId="78CA42BA"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Operation: measure-location</w:t>
      </w:r>
      <w:r>
        <w:rPr>
          <w:noProof/>
        </w:rPr>
        <w:tab/>
      </w:r>
      <w:r>
        <w:rPr>
          <w:noProof/>
        </w:rPr>
        <w:fldChar w:fldCharType="begin" w:fldLock="1"/>
      </w:r>
      <w:r>
        <w:rPr>
          <w:noProof/>
        </w:rPr>
        <w:instrText xml:space="preserve"> PAGEREF _Toc177550750 \h </w:instrText>
      </w:r>
      <w:r>
        <w:rPr>
          <w:noProof/>
        </w:rPr>
      </w:r>
      <w:r>
        <w:rPr>
          <w:noProof/>
        </w:rPr>
        <w:fldChar w:fldCharType="separate"/>
      </w:r>
      <w:r>
        <w:rPr>
          <w:noProof/>
        </w:rPr>
        <w:t>32</w:t>
      </w:r>
      <w:r>
        <w:rPr>
          <w:noProof/>
        </w:rPr>
        <w:fldChar w:fldCharType="end"/>
      </w:r>
    </w:p>
    <w:p w14:paraId="7895DA68" w14:textId="6A71D21A"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_Toc177550751 \h </w:instrText>
      </w:r>
      <w:r>
        <w:rPr>
          <w:noProof/>
        </w:rPr>
      </w:r>
      <w:r>
        <w:rPr>
          <w:noProof/>
        </w:rPr>
        <w:fldChar w:fldCharType="separate"/>
      </w:r>
      <w:r>
        <w:rPr>
          <w:noProof/>
        </w:rPr>
        <w:t>32</w:t>
      </w:r>
      <w:r>
        <w:rPr>
          <w:noProof/>
        </w:rPr>
        <w:fldChar w:fldCharType="end"/>
      </w:r>
    </w:p>
    <w:p w14:paraId="27E8C956" w14:textId="02688B4B"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6.1.4.5.2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_Toc177550752 \h </w:instrText>
      </w:r>
      <w:r>
        <w:rPr>
          <w:noProof/>
        </w:rPr>
      </w:r>
      <w:r>
        <w:rPr>
          <w:noProof/>
        </w:rPr>
        <w:fldChar w:fldCharType="separate"/>
      </w:r>
      <w:r>
        <w:rPr>
          <w:noProof/>
        </w:rPr>
        <w:t>32</w:t>
      </w:r>
      <w:r>
        <w:rPr>
          <w:noProof/>
        </w:rPr>
        <w:fldChar w:fldCharType="end"/>
      </w:r>
    </w:p>
    <w:p w14:paraId="28809DF8" w14:textId="1DD5178D"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6.1.4.6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_Toc177550753 \h </w:instrText>
      </w:r>
      <w:r>
        <w:rPr>
          <w:noProof/>
        </w:rPr>
      </w:r>
      <w:r>
        <w:rPr>
          <w:noProof/>
        </w:rPr>
        <w:fldChar w:fldCharType="separate"/>
      </w:r>
      <w:r>
        <w:rPr>
          <w:noProof/>
        </w:rPr>
        <w:t>33</w:t>
      </w:r>
      <w:r>
        <w:rPr>
          <w:noProof/>
        </w:rPr>
        <w:fldChar w:fldCharType="end"/>
      </w:r>
    </w:p>
    <w:p w14:paraId="6938EFA2" w14:textId="2FF34DBB"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6.1.4.7</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configure-up</w:t>
      </w:r>
      <w:r>
        <w:rPr>
          <w:noProof/>
        </w:rPr>
        <w:tab/>
      </w:r>
      <w:r>
        <w:rPr>
          <w:noProof/>
        </w:rPr>
        <w:fldChar w:fldCharType="begin" w:fldLock="1"/>
      </w:r>
      <w:r>
        <w:rPr>
          <w:noProof/>
        </w:rPr>
        <w:instrText xml:space="preserve"> PAGEREF _Toc177550754 \h </w:instrText>
      </w:r>
      <w:r>
        <w:rPr>
          <w:noProof/>
        </w:rPr>
      </w:r>
      <w:r>
        <w:rPr>
          <w:noProof/>
        </w:rPr>
        <w:fldChar w:fldCharType="separate"/>
      </w:r>
      <w:r>
        <w:rPr>
          <w:noProof/>
        </w:rPr>
        <w:t>33</w:t>
      </w:r>
      <w:r>
        <w:rPr>
          <w:noProof/>
        </w:rPr>
        <w:fldChar w:fldCharType="end"/>
      </w:r>
    </w:p>
    <w:p w14:paraId="484E1110" w14:textId="010B70C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_Toc177550755 \h </w:instrText>
      </w:r>
      <w:r>
        <w:rPr>
          <w:noProof/>
        </w:rPr>
      </w:r>
      <w:r>
        <w:rPr>
          <w:noProof/>
        </w:rPr>
        <w:fldChar w:fldCharType="separate"/>
      </w:r>
      <w:r>
        <w:rPr>
          <w:noProof/>
        </w:rPr>
        <w:t>33</w:t>
      </w:r>
      <w:r>
        <w:rPr>
          <w:noProof/>
        </w:rPr>
        <w:fldChar w:fldCharType="end"/>
      </w:r>
    </w:p>
    <w:p w14:paraId="75F16C46" w14:textId="0871B01E"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6.1.4.7.2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_Toc177550756 \h </w:instrText>
      </w:r>
      <w:r>
        <w:rPr>
          <w:noProof/>
        </w:rPr>
      </w:r>
      <w:r>
        <w:rPr>
          <w:noProof/>
        </w:rPr>
        <w:fldChar w:fldCharType="separate"/>
      </w:r>
      <w:r>
        <w:rPr>
          <w:noProof/>
        </w:rPr>
        <w:t>34</w:t>
      </w:r>
      <w:r>
        <w:rPr>
          <w:noProof/>
        </w:rPr>
        <w:fldChar w:fldCharType="end"/>
      </w:r>
    </w:p>
    <w:p w14:paraId="49D3B4FC" w14:textId="015EF685"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_Toc177550757 \h </w:instrText>
      </w:r>
      <w:r>
        <w:rPr>
          <w:noProof/>
        </w:rPr>
      </w:r>
      <w:r>
        <w:rPr>
          <w:noProof/>
        </w:rPr>
        <w:fldChar w:fldCharType="separate"/>
      </w:r>
      <w:r>
        <w:rPr>
          <w:noProof/>
        </w:rPr>
        <w:t>35</w:t>
      </w:r>
      <w:r>
        <w:rPr>
          <w:noProof/>
        </w:rPr>
        <w:fldChar w:fldCharType="end"/>
      </w:r>
    </w:p>
    <w:p w14:paraId="59D3159E" w14:textId="0211B307"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EventNotify</w:t>
      </w:r>
      <w:r>
        <w:rPr>
          <w:noProof/>
        </w:rPr>
        <w:tab/>
      </w:r>
      <w:r>
        <w:rPr>
          <w:noProof/>
        </w:rPr>
        <w:fldChar w:fldCharType="begin" w:fldLock="1"/>
      </w:r>
      <w:r>
        <w:rPr>
          <w:noProof/>
        </w:rPr>
        <w:instrText xml:space="preserve"> PAGEREF _Toc177550758 \h </w:instrText>
      </w:r>
      <w:r>
        <w:rPr>
          <w:noProof/>
        </w:rPr>
      </w:r>
      <w:r>
        <w:rPr>
          <w:noProof/>
        </w:rPr>
        <w:fldChar w:fldCharType="separate"/>
      </w:r>
      <w:r>
        <w:rPr>
          <w:noProof/>
        </w:rPr>
        <w:t>35</w:t>
      </w:r>
      <w:r>
        <w:rPr>
          <w:noProof/>
        </w:rPr>
        <w:fldChar w:fldCharType="end"/>
      </w:r>
    </w:p>
    <w:p w14:paraId="11F121B9" w14:textId="25A01AD1"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_Toc177550759 \h </w:instrText>
      </w:r>
      <w:r>
        <w:rPr>
          <w:noProof/>
        </w:rPr>
      </w:r>
      <w:r>
        <w:rPr>
          <w:noProof/>
        </w:rPr>
        <w:fldChar w:fldCharType="separate"/>
      </w:r>
      <w:r>
        <w:rPr>
          <w:noProof/>
        </w:rPr>
        <w:t>35</w:t>
      </w:r>
      <w:r>
        <w:rPr>
          <w:noProof/>
        </w:rPr>
        <w:fldChar w:fldCharType="end"/>
      </w:r>
    </w:p>
    <w:p w14:paraId="6AA76915" w14:textId="331C542E"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6.1.5.1.2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_Toc177550760 \h </w:instrText>
      </w:r>
      <w:r>
        <w:rPr>
          <w:noProof/>
        </w:rPr>
      </w:r>
      <w:r>
        <w:rPr>
          <w:noProof/>
        </w:rPr>
        <w:fldChar w:fldCharType="separate"/>
      </w:r>
      <w:r>
        <w:rPr>
          <w:noProof/>
        </w:rPr>
        <w:t>35</w:t>
      </w:r>
      <w:r>
        <w:rPr>
          <w:noProof/>
        </w:rPr>
        <w:fldChar w:fldCharType="end"/>
      </w:r>
    </w:p>
    <w:p w14:paraId="33773148" w14:textId="427B5FA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6.1.5.1.3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_Toc177550761 \h </w:instrText>
      </w:r>
      <w:r>
        <w:rPr>
          <w:noProof/>
        </w:rPr>
      </w:r>
      <w:r>
        <w:rPr>
          <w:noProof/>
        </w:rPr>
        <w:fldChar w:fldCharType="separate"/>
      </w:r>
      <w:r>
        <w:rPr>
          <w:noProof/>
        </w:rPr>
        <w:t>35</w:t>
      </w:r>
      <w:r>
        <w:rPr>
          <w:noProof/>
        </w:rPr>
        <w:fldChar w:fldCharType="end"/>
      </w:r>
    </w:p>
    <w:p w14:paraId="7EAA6B26" w14:textId="471C5823"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UPNotify</w:t>
      </w:r>
      <w:r>
        <w:rPr>
          <w:noProof/>
        </w:rPr>
        <w:tab/>
      </w:r>
      <w:r>
        <w:rPr>
          <w:noProof/>
        </w:rPr>
        <w:fldChar w:fldCharType="begin" w:fldLock="1"/>
      </w:r>
      <w:r>
        <w:rPr>
          <w:noProof/>
        </w:rPr>
        <w:instrText xml:space="preserve"> PAGEREF _Toc177550762 \h </w:instrText>
      </w:r>
      <w:r>
        <w:rPr>
          <w:noProof/>
        </w:rPr>
      </w:r>
      <w:r>
        <w:rPr>
          <w:noProof/>
        </w:rPr>
        <w:fldChar w:fldCharType="separate"/>
      </w:r>
      <w:r>
        <w:rPr>
          <w:noProof/>
        </w:rPr>
        <w:t>36</w:t>
      </w:r>
      <w:r>
        <w:rPr>
          <w:noProof/>
        </w:rPr>
        <w:fldChar w:fldCharType="end"/>
      </w:r>
    </w:p>
    <w:p w14:paraId="6ADD8265" w14:textId="7A5A8EA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_Toc177550763 \h </w:instrText>
      </w:r>
      <w:r>
        <w:rPr>
          <w:noProof/>
        </w:rPr>
      </w:r>
      <w:r>
        <w:rPr>
          <w:noProof/>
        </w:rPr>
        <w:fldChar w:fldCharType="separate"/>
      </w:r>
      <w:r>
        <w:rPr>
          <w:noProof/>
        </w:rPr>
        <w:t>36</w:t>
      </w:r>
      <w:r>
        <w:rPr>
          <w:noProof/>
        </w:rPr>
        <w:fldChar w:fldCharType="end"/>
      </w:r>
    </w:p>
    <w:p w14:paraId="4EE0449E" w14:textId="5E454B0D"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_Toc177550764 \h </w:instrText>
      </w:r>
      <w:r>
        <w:rPr>
          <w:noProof/>
        </w:rPr>
      </w:r>
      <w:r>
        <w:rPr>
          <w:noProof/>
        </w:rPr>
        <w:fldChar w:fldCharType="separate"/>
      </w:r>
      <w:r>
        <w:rPr>
          <w:noProof/>
        </w:rPr>
        <w:t>36</w:t>
      </w:r>
      <w:r>
        <w:rPr>
          <w:noProof/>
        </w:rPr>
        <w:fldChar w:fldCharType="end"/>
      </w:r>
    </w:p>
    <w:p w14:paraId="0CB538D8" w14:textId="3997B58D"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_Toc177550765 \h </w:instrText>
      </w:r>
      <w:r>
        <w:rPr>
          <w:noProof/>
        </w:rPr>
      </w:r>
      <w:r>
        <w:rPr>
          <w:noProof/>
        </w:rPr>
        <w:fldChar w:fldCharType="separate"/>
      </w:r>
      <w:r>
        <w:rPr>
          <w:noProof/>
        </w:rPr>
        <w:t>37</w:t>
      </w:r>
      <w:r>
        <w:rPr>
          <w:noProof/>
        </w:rPr>
        <w:fldChar w:fldCharType="end"/>
      </w:r>
    </w:p>
    <w:p w14:paraId="1F5268F9" w14:textId="5260F771"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_Toc177550766 \h </w:instrText>
      </w:r>
      <w:r>
        <w:rPr>
          <w:noProof/>
        </w:rPr>
      </w:r>
      <w:r>
        <w:rPr>
          <w:noProof/>
        </w:rPr>
        <w:fldChar w:fldCharType="separate"/>
      </w:r>
      <w:r>
        <w:rPr>
          <w:noProof/>
        </w:rPr>
        <w:t>38</w:t>
      </w:r>
      <w:r>
        <w:rPr>
          <w:noProof/>
        </w:rPr>
        <w:fldChar w:fldCharType="end"/>
      </w:r>
    </w:p>
    <w:p w14:paraId="3791DC45" w14:textId="441343EB"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_Toc177550767 \h </w:instrText>
      </w:r>
      <w:r>
        <w:rPr>
          <w:noProof/>
        </w:rPr>
      </w:r>
      <w:r>
        <w:rPr>
          <w:noProof/>
        </w:rPr>
        <w:fldChar w:fldCharType="separate"/>
      </w:r>
      <w:r>
        <w:rPr>
          <w:noProof/>
        </w:rPr>
        <w:t>38</w:t>
      </w:r>
      <w:r>
        <w:rPr>
          <w:noProof/>
        </w:rPr>
        <w:fldChar w:fldCharType="end"/>
      </w:r>
    </w:p>
    <w:p w14:paraId="71BC054D" w14:textId="3C602AB4"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sidRPr="00B04EB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04EB0">
        <w:rPr>
          <w:noProof/>
          <w:lang w:val="en-US"/>
        </w:rPr>
        <w:t>Structured data types</w:t>
      </w:r>
      <w:r>
        <w:rPr>
          <w:noProof/>
        </w:rPr>
        <w:tab/>
      </w:r>
      <w:r>
        <w:rPr>
          <w:noProof/>
        </w:rPr>
        <w:fldChar w:fldCharType="begin" w:fldLock="1"/>
      </w:r>
      <w:r>
        <w:rPr>
          <w:noProof/>
        </w:rPr>
        <w:instrText xml:space="preserve"> PAGEREF _Toc177550768 \h </w:instrText>
      </w:r>
      <w:r>
        <w:rPr>
          <w:noProof/>
        </w:rPr>
      </w:r>
      <w:r>
        <w:rPr>
          <w:noProof/>
        </w:rPr>
        <w:fldChar w:fldCharType="separate"/>
      </w:r>
      <w:r>
        <w:rPr>
          <w:noProof/>
        </w:rPr>
        <w:t>42</w:t>
      </w:r>
      <w:r>
        <w:rPr>
          <w:noProof/>
        </w:rPr>
        <w:fldChar w:fldCharType="end"/>
      </w:r>
    </w:p>
    <w:p w14:paraId="55244AB1" w14:textId="6B39DD55"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_Toc177550769 \h </w:instrText>
      </w:r>
      <w:r>
        <w:rPr>
          <w:noProof/>
        </w:rPr>
      </w:r>
      <w:r>
        <w:rPr>
          <w:noProof/>
        </w:rPr>
        <w:fldChar w:fldCharType="separate"/>
      </w:r>
      <w:r>
        <w:rPr>
          <w:noProof/>
        </w:rPr>
        <w:t>42</w:t>
      </w:r>
      <w:r>
        <w:rPr>
          <w:noProof/>
        </w:rPr>
        <w:fldChar w:fldCharType="end"/>
      </w:r>
    </w:p>
    <w:p w14:paraId="6C523B8B" w14:textId="42A3CDE2"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InputData</w:t>
      </w:r>
      <w:r>
        <w:rPr>
          <w:noProof/>
        </w:rPr>
        <w:tab/>
      </w:r>
      <w:r>
        <w:rPr>
          <w:noProof/>
        </w:rPr>
        <w:fldChar w:fldCharType="begin" w:fldLock="1"/>
      </w:r>
      <w:r>
        <w:rPr>
          <w:noProof/>
        </w:rPr>
        <w:instrText xml:space="preserve"> PAGEREF _Toc177550770 \h </w:instrText>
      </w:r>
      <w:r>
        <w:rPr>
          <w:noProof/>
        </w:rPr>
      </w:r>
      <w:r>
        <w:rPr>
          <w:noProof/>
        </w:rPr>
        <w:fldChar w:fldCharType="separate"/>
      </w:r>
      <w:r>
        <w:rPr>
          <w:noProof/>
        </w:rPr>
        <w:t>43</w:t>
      </w:r>
      <w:r>
        <w:rPr>
          <w:noProof/>
        </w:rPr>
        <w:fldChar w:fldCharType="end"/>
      </w:r>
    </w:p>
    <w:p w14:paraId="29C33C22" w14:textId="09111A58"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LocationData</w:t>
      </w:r>
      <w:r>
        <w:rPr>
          <w:noProof/>
        </w:rPr>
        <w:tab/>
      </w:r>
      <w:r>
        <w:rPr>
          <w:noProof/>
        </w:rPr>
        <w:fldChar w:fldCharType="begin" w:fldLock="1"/>
      </w:r>
      <w:r>
        <w:rPr>
          <w:noProof/>
        </w:rPr>
        <w:instrText xml:space="preserve"> PAGEREF _Toc177550771 \h </w:instrText>
      </w:r>
      <w:r>
        <w:rPr>
          <w:noProof/>
        </w:rPr>
      </w:r>
      <w:r>
        <w:rPr>
          <w:noProof/>
        </w:rPr>
        <w:fldChar w:fldCharType="separate"/>
      </w:r>
      <w:r>
        <w:rPr>
          <w:noProof/>
        </w:rPr>
        <w:t>48</w:t>
      </w:r>
      <w:r>
        <w:rPr>
          <w:noProof/>
        </w:rPr>
        <w:fldChar w:fldCharType="end"/>
      </w:r>
    </w:p>
    <w:p w14:paraId="41E6A8E9" w14:textId="60C040A8"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_Toc177550772 \h </w:instrText>
      </w:r>
      <w:r>
        <w:rPr>
          <w:noProof/>
        </w:rPr>
      </w:r>
      <w:r>
        <w:rPr>
          <w:noProof/>
        </w:rPr>
        <w:fldChar w:fldCharType="separate"/>
      </w:r>
      <w:r>
        <w:rPr>
          <w:noProof/>
        </w:rPr>
        <w:t>52</w:t>
      </w:r>
      <w:r>
        <w:rPr>
          <w:noProof/>
        </w:rPr>
        <w:fldChar w:fldCharType="end"/>
      </w:r>
    </w:p>
    <w:p w14:paraId="48EAD433" w14:textId="1FD0A1AB"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GeographicArea</w:t>
      </w:r>
      <w:r>
        <w:rPr>
          <w:noProof/>
        </w:rPr>
        <w:tab/>
      </w:r>
      <w:r>
        <w:rPr>
          <w:noProof/>
        </w:rPr>
        <w:fldChar w:fldCharType="begin" w:fldLock="1"/>
      </w:r>
      <w:r>
        <w:rPr>
          <w:noProof/>
        </w:rPr>
        <w:instrText xml:space="preserve"> PAGEREF _Toc177550773 \h </w:instrText>
      </w:r>
      <w:r>
        <w:rPr>
          <w:noProof/>
        </w:rPr>
      </w:r>
      <w:r>
        <w:rPr>
          <w:noProof/>
        </w:rPr>
        <w:fldChar w:fldCharType="separate"/>
      </w:r>
      <w:r>
        <w:rPr>
          <w:noProof/>
        </w:rPr>
        <w:t>52</w:t>
      </w:r>
      <w:r>
        <w:rPr>
          <w:noProof/>
        </w:rPr>
        <w:fldChar w:fldCharType="end"/>
      </w:r>
    </w:p>
    <w:p w14:paraId="73DB9565" w14:textId="1C23D468"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Point</w:t>
      </w:r>
      <w:r>
        <w:rPr>
          <w:noProof/>
        </w:rPr>
        <w:tab/>
      </w:r>
      <w:r>
        <w:rPr>
          <w:noProof/>
        </w:rPr>
        <w:fldChar w:fldCharType="begin" w:fldLock="1"/>
      </w:r>
      <w:r>
        <w:rPr>
          <w:noProof/>
        </w:rPr>
        <w:instrText xml:space="preserve"> PAGEREF _Toc177550774 \h </w:instrText>
      </w:r>
      <w:r>
        <w:rPr>
          <w:noProof/>
        </w:rPr>
      </w:r>
      <w:r>
        <w:rPr>
          <w:noProof/>
        </w:rPr>
        <w:fldChar w:fldCharType="separate"/>
      </w:r>
      <w:r>
        <w:rPr>
          <w:noProof/>
        </w:rPr>
        <w:t>52</w:t>
      </w:r>
      <w:r>
        <w:rPr>
          <w:noProof/>
        </w:rPr>
        <w:fldChar w:fldCharType="end"/>
      </w:r>
    </w:p>
    <w:p w14:paraId="49FF40F9" w14:textId="4EDAF69C"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PointUncertaintyCircle</w:t>
      </w:r>
      <w:r>
        <w:rPr>
          <w:noProof/>
        </w:rPr>
        <w:tab/>
      </w:r>
      <w:r>
        <w:rPr>
          <w:noProof/>
        </w:rPr>
        <w:fldChar w:fldCharType="begin" w:fldLock="1"/>
      </w:r>
      <w:r>
        <w:rPr>
          <w:noProof/>
        </w:rPr>
        <w:instrText xml:space="preserve"> PAGEREF _Toc177550775 \h </w:instrText>
      </w:r>
      <w:r>
        <w:rPr>
          <w:noProof/>
        </w:rPr>
      </w:r>
      <w:r>
        <w:rPr>
          <w:noProof/>
        </w:rPr>
        <w:fldChar w:fldCharType="separate"/>
      </w:r>
      <w:r>
        <w:rPr>
          <w:noProof/>
        </w:rPr>
        <w:t>53</w:t>
      </w:r>
      <w:r>
        <w:rPr>
          <w:noProof/>
        </w:rPr>
        <w:fldChar w:fldCharType="end"/>
      </w:r>
    </w:p>
    <w:p w14:paraId="606C5EE8" w14:textId="03357839"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PointUncertaintyEllipse</w:t>
      </w:r>
      <w:r>
        <w:rPr>
          <w:noProof/>
        </w:rPr>
        <w:tab/>
      </w:r>
      <w:r>
        <w:rPr>
          <w:noProof/>
        </w:rPr>
        <w:fldChar w:fldCharType="begin" w:fldLock="1"/>
      </w:r>
      <w:r>
        <w:rPr>
          <w:noProof/>
        </w:rPr>
        <w:instrText xml:space="preserve"> PAGEREF _Toc177550776 \h </w:instrText>
      </w:r>
      <w:r>
        <w:rPr>
          <w:noProof/>
        </w:rPr>
      </w:r>
      <w:r>
        <w:rPr>
          <w:noProof/>
        </w:rPr>
        <w:fldChar w:fldCharType="separate"/>
      </w:r>
      <w:r>
        <w:rPr>
          <w:noProof/>
        </w:rPr>
        <w:t>53</w:t>
      </w:r>
      <w:r>
        <w:rPr>
          <w:noProof/>
        </w:rPr>
        <w:fldChar w:fldCharType="end"/>
      </w:r>
    </w:p>
    <w:p w14:paraId="3881CAF1" w14:textId="3E7BE828"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Polygon</w:t>
      </w:r>
      <w:r>
        <w:rPr>
          <w:noProof/>
        </w:rPr>
        <w:tab/>
      </w:r>
      <w:r>
        <w:rPr>
          <w:noProof/>
        </w:rPr>
        <w:fldChar w:fldCharType="begin" w:fldLock="1"/>
      </w:r>
      <w:r>
        <w:rPr>
          <w:noProof/>
        </w:rPr>
        <w:instrText xml:space="preserve"> PAGEREF _Toc177550777 \h </w:instrText>
      </w:r>
      <w:r>
        <w:rPr>
          <w:noProof/>
        </w:rPr>
      </w:r>
      <w:r>
        <w:rPr>
          <w:noProof/>
        </w:rPr>
        <w:fldChar w:fldCharType="separate"/>
      </w:r>
      <w:r>
        <w:rPr>
          <w:noProof/>
        </w:rPr>
        <w:t>53</w:t>
      </w:r>
      <w:r>
        <w:rPr>
          <w:noProof/>
        </w:rPr>
        <w:fldChar w:fldCharType="end"/>
      </w:r>
    </w:p>
    <w:p w14:paraId="66533F2A" w14:textId="2E06F089"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PointAltitude</w:t>
      </w:r>
      <w:r>
        <w:rPr>
          <w:noProof/>
        </w:rPr>
        <w:tab/>
      </w:r>
      <w:r>
        <w:rPr>
          <w:noProof/>
        </w:rPr>
        <w:fldChar w:fldCharType="begin" w:fldLock="1"/>
      </w:r>
      <w:r>
        <w:rPr>
          <w:noProof/>
        </w:rPr>
        <w:instrText xml:space="preserve"> PAGEREF _Toc177550778 \h </w:instrText>
      </w:r>
      <w:r>
        <w:rPr>
          <w:noProof/>
        </w:rPr>
      </w:r>
      <w:r>
        <w:rPr>
          <w:noProof/>
        </w:rPr>
        <w:fldChar w:fldCharType="separate"/>
      </w:r>
      <w:r>
        <w:rPr>
          <w:noProof/>
        </w:rPr>
        <w:t>53</w:t>
      </w:r>
      <w:r>
        <w:rPr>
          <w:noProof/>
        </w:rPr>
        <w:fldChar w:fldCharType="end"/>
      </w:r>
    </w:p>
    <w:p w14:paraId="22AB1044" w14:textId="24628D9D"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PointAltitudeUncertainty</w:t>
      </w:r>
      <w:r>
        <w:rPr>
          <w:noProof/>
        </w:rPr>
        <w:tab/>
      </w:r>
      <w:r>
        <w:rPr>
          <w:noProof/>
        </w:rPr>
        <w:fldChar w:fldCharType="begin" w:fldLock="1"/>
      </w:r>
      <w:r>
        <w:rPr>
          <w:noProof/>
        </w:rPr>
        <w:instrText xml:space="preserve"> PAGEREF _Toc177550779 \h </w:instrText>
      </w:r>
      <w:r>
        <w:rPr>
          <w:noProof/>
        </w:rPr>
      </w:r>
      <w:r>
        <w:rPr>
          <w:noProof/>
        </w:rPr>
        <w:fldChar w:fldCharType="separate"/>
      </w:r>
      <w:r>
        <w:rPr>
          <w:noProof/>
        </w:rPr>
        <w:t>54</w:t>
      </w:r>
      <w:r>
        <w:rPr>
          <w:noProof/>
        </w:rPr>
        <w:fldChar w:fldCharType="end"/>
      </w:r>
    </w:p>
    <w:p w14:paraId="179BCAA9" w14:textId="3D3F7F04"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EllipsoidArc</w:t>
      </w:r>
      <w:r>
        <w:rPr>
          <w:noProof/>
        </w:rPr>
        <w:tab/>
      </w:r>
      <w:r>
        <w:rPr>
          <w:noProof/>
        </w:rPr>
        <w:fldChar w:fldCharType="begin" w:fldLock="1"/>
      </w:r>
      <w:r>
        <w:rPr>
          <w:noProof/>
        </w:rPr>
        <w:instrText xml:space="preserve"> PAGEREF _Toc177550780 \h </w:instrText>
      </w:r>
      <w:r>
        <w:rPr>
          <w:noProof/>
        </w:rPr>
      </w:r>
      <w:r>
        <w:rPr>
          <w:noProof/>
        </w:rPr>
        <w:fldChar w:fldCharType="separate"/>
      </w:r>
      <w:r>
        <w:rPr>
          <w:noProof/>
        </w:rPr>
        <w:t>54</w:t>
      </w:r>
      <w:r>
        <w:rPr>
          <w:noProof/>
        </w:rPr>
        <w:fldChar w:fldCharType="end"/>
      </w:r>
    </w:p>
    <w:p w14:paraId="4EBA7396" w14:textId="393DB61D"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LocationQoS</w:t>
      </w:r>
      <w:r>
        <w:rPr>
          <w:noProof/>
        </w:rPr>
        <w:tab/>
      </w:r>
      <w:r>
        <w:rPr>
          <w:noProof/>
        </w:rPr>
        <w:fldChar w:fldCharType="begin" w:fldLock="1"/>
      </w:r>
      <w:r>
        <w:rPr>
          <w:noProof/>
        </w:rPr>
        <w:instrText xml:space="preserve"> PAGEREF _Toc177550781 \h </w:instrText>
      </w:r>
      <w:r>
        <w:rPr>
          <w:noProof/>
        </w:rPr>
      </w:r>
      <w:r>
        <w:rPr>
          <w:noProof/>
        </w:rPr>
        <w:fldChar w:fldCharType="separate"/>
      </w:r>
      <w:r>
        <w:rPr>
          <w:noProof/>
        </w:rPr>
        <w:t>55</w:t>
      </w:r>
      <w:r>
        <w:rPr>
          <w:noProof/>
        </w:rPr>
        <w:fldChar w:fldCharType="end"/>
      </w:r>
    </w:p>
    <w:p w14:paraId="61F11230" w14:textId="3023EA00"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CivicAddress</w:t>
      </w:r>
      <w:r>
        <w:rPr>
          <w:noProof/>
        </w:rPr>
        <w:tab/>
      </w:r>
      <w:r>
        <w:rPr>
          <w:noProof/>
        </w:rPr>
        <w:fldChar w:fldCharType="begin" w:fldLock="1"/>
      </w:r>
      <w:r>
        <w:rPr>
          <w:noProof/>
        </w:rPr>
        <w:instrText xml:space="preserve"> PAGEREF _Toc177550782 \h </w:instrText>
      </w:r>
      <w:r>
        <w:rPr>
          <w:noProof/>
        </w:rPr>
      </w:r>
      <w:r>
        <w:rPr>
          <w:noProof/>
        </w:rPr>
        <w:fldChar w:fldCharType="separate"/>
      </w:r>
      <w:r>
        <w:rPr>
          <w:noProof/>
        </w:rPr>
        <w:t>56</w:t>
      </w:r>
      <w:r>
        <w:rPr>
          <w:noProof/>
        </w:rPr>
        <w:fldChar w:fldCharType="end"/>
      </w:r>
    </w:p>
    <w:p w14:paraId="7853AD53" w14:textId="6D08AF7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PositioningMethodAndUsage</w:t>
      </w:r>
      <w:r>
        <w:rPr>
          <w:noProof/>
        </w:rPr>
        <w:tab/>
      </w:r>
      <w:r>
        <w:rPr>
          <w:noProof/>
        </w:rPr>
        <w:fldChar w:fldCharType="begin" w:fldLock="1"/>
      </w:r>
      <w:r>
        <w:rPr>
          <w:noProof/>
        </w:rPr>
        <w:instrText xml:space="preserve"> PAGEREF _Toc177550783 \h </w:instrText>
      </w:r>
      <w:r>
        <w:rPr>
          <w:noProof/>
        </w:rPr>
      </w:r>
      <w:r>
        <w:rPr>
          <w:noProof/>
        </w:rPr>
        <w:fldChar w:fldCharType="separate"/>
      </w:r>
      <w:r>
        <w:rPr>
          <w:noProof/>
        </w:rPr>
        <w:t>58</w:t>
      </w:r>
      <w:r>
        <w:rPr>
          <w:noProof/>
        </w:rPr>
        <w:fldChar w:fldCharType="end"/>
      </w:r>
    </w:p>
    <w:p w14:paraId="3D2D4CF4" w14:textId="007203FC"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6.1.6.2.16</w:t>
      </w:r>
      <w:r>
        <w:rPr>
          <w:rFonts w:asciiTheme="minorHAnsi" w:eastAsiaTheme="minorEastAsia" w:hAnsiTheme="minorHAnsi" w:cstheme="minorBidi"/>
          <w:noProof/>
          <w:kern w:val="2"/>
          <w:sz w:val="24"/>
          <w:szCs w:val="24"/>
          <w:lang w:eastAsia="en-GB"/>
          <w14:ligatures w14:val="standardContextual"/>
        </w:rPr>
        <w:tab/>
      </w:r>
      <w:r>
        <w:rPr>
          <w:noProof/>
        </w:rPr>
        <w:t>Type: GnssPositioningMethodAndUsage</w:t>
      </w:r>
      <w:r>
        <w:rPr>
          <w:noProof/>
        </w:rPr>
        <w:tab/>
      </w:r>
      <w:r>
        <w:rPr>
          <w:noProof/>
        </w:rPr>
        <w:fldChar w:fldCharType="begin" w:fldLock="1"/>
      </w:r>
      <w:r>
        <w:rPr>
          <w:noProof/>
        </w:rPr>
        <w:instrText xml:space="preserve"> PAGEREF _Toc177550784 \h </w:instrText>
      </w:r>
      <w:r>
        <w:rPr>
          <w:noProof/>
        </w:rPr>
      </w:r>
      <w:r>
        <w:rPr>
          <w:noProof/>
        </w:rPr>
        <w:fldChar w:fldCharType="separate"/>
      </w:r>
      <w:r>
        <w:rPr>
          <w:noProof/>
        </w:rPr>
        <w:t>59</w:t>
      </w:r>
      <w:r>
        <w:rPr>
          <w:noProof/>
        </w:rPr>
        <w:fldChar w:fldCharType="end"/>
      </w:r>
    </w:p>
    <w:p w14:paraId="0DEDF39A" w14:textId="33890E26"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VelocityEstimate</w:t>
      </w:r>
      <w:r>
        <w:rPr>
          <w:noProof/>
        </w:rPr>
        <w:tab/>
      </w:r>
      <w:r>
        <w:rPr>
          <w:noProof/>
        </w:rPr>
        <w:fldChar w:fldCharType="begin" w:fldLock="1"/>
      </w:r>
      <w:r>
        <w:rPr>
          <w:noProof/>
        </w:rPr>
        <w:instrText xml:space="preserve"> PAGEREF _Toc177550785 \h </w:instrText>
      </w:r>
      <w:r>
        <w:rPr>
          <w:noProof/>
        </w:rPr>
      </w:r>
      <w:r>
        <w:rPr>
          <w:noProof/>
        </w:rPr>
        <w:fldChar w:fldCharType="separate"/>
      </w:r>
      <w:r>
        <w:rPr>
          <w:noProof/>
        </w:rPr>
        <w:t>59</w:t>
      </w:r>
      <w:r>
        <w:rPr>
          <w:noProof/>
        </w:rPr>
        <w:fldChar w:fldCharType="end"/>
      </w:r>
    </w:p>
    <w:p w14:paraId="7CA70EF1" w14:textId="39054057"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HorizontalVelocity</w:t>
      </w:r>
      <w:r>
        <w:rPr>
          <w:noProof/>
        </w:rPr>
        <w:tab/>
      </w:r>
      <w:r>
        <w:rPr>
          <w:noProof/>
        </w:rPr>
        <w:fldChar w:fldCharType="begin" w:fldLock="1"/>
      </w:r>
      <w:r>
        <w:rPr>
          <w:noProof/>
        </w:rPr>
        <w:instrText xml:space="preserve"> PAGEREF _Toc177550786 \h </w:instrText>
      </w:r>
      <w:r>
        <w:rPr>
          <w:noProof/>
        </w:rPr>
      </w:r>
      <w:r>
        <w:rPr>
          <w:noProof/>
        </w:rPr>
        <w:fldChar w:fldCharType="separate"/>
      </w:r>
      <w:r>
        <w:rPr>
          <w:noProof/>
        </w:rPr>
        <w:t>59</w:t>
      </w:r>
      <w:r>
        <w:rPr>
          <w:noProof/>
        </w:rPr>
        <w:fldChar w:fldCharType="end"/>
      </w:r>
    </w:p>
    <w:p w14:paraId="2FF53601" w14:textId="7E50D5EE"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HorizontalWithVerticalVelocity</w:t>
      </w:r>
      <w:r>
        <w:rPr>
          <w:noProof/>
        </w:rPr>
        <w:tab/>
      </w:r>
      <w:r>
        <w:rPr>
          <w:noProof/>
        </w:rPr>
        <w:fldChar w:fldCharType="begin" w:fldLock="1"/>
      </w:r>
      <w:r>
        <w:rPr>
          <w:noProof/>
        </w:rPr>
        <w:instrText xml:space="preserve"> PAGEREF _Toc177550787 \h </w:instrText>
      </w:r>
      <w:r>
        <w:rPr>
          <w:noProof/>
        </w:rPr>
      </w:r>
      <w:r>
        <w:rPr>
          <w:noProof/>
        </w:rPr>
        <w:fldChar w:fldCharType="separate"/>
      </w:r>
      <w:r>
        <w:rPr>
          <w:noProof/>
        </w:rPr>
        <w:t>59</w:t>
      </w:r>
      <w:r>
        <w:rPr>
          <w:noProof/>
        </w:rPr>
        <w:fldChar w:fldCharType="end"/>
      </w:r>
    </w:p>
    <w:p w14:paraId="6D2580FA" w14:textId="381FE72F"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HorizontalVelocityWithUncertainty</w:t>
      </w:r>
      <w:r>
        <w:rPr>
          <w:noProof/>
        </w:rPr>
        <w:tab/>
      </w:r>
      <w:r>
        <w:rPr>
          <w:noProof/>
        </w:rPr>
        <w:fldChar w:fldCharType="begin" w:fldLock="1"/>
      </w:r>
      <w:r>
        <w:rPr>
          <w:noProof/>
        </w:rPr>
        <w:instrText xml:space="preserve"> PAGEREF _Toc177550788 \h </w:instrText>
      </w:r>
      <w:r>
        <w:rPr>
          <w:noProof/>
        </w:rPr>
      </w:r>
      <w:r>
        <w:rPr>
          <w:noProof/>
        </w:rPr>
        <w:fldChar w:fldCharType="separate"/>
      </w:r>
      <w:r>
        <w:rPr>
          <w:noProof/>
        </w:rPr>
        <w:t>60</w:t>
      </w:r>
      <w:r>
        <w:rPr>
          <w:noProof/>
        </w:rPr>
        <w:fldChar w:fldCharType="end"/>
      </w:r>
    </w:p>
    <w:p w14:paraId="52D1F500" w14:textId="46545119"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HorizontalWithVerticalVelocityAndUncertainty</w:t>
      </w:r>
      <w:r>
        <w:rPr>
          <w:noProof/>
        </w:rPr>
        <w:tab/>
      </w:r>
      <w:r>
        <w:rPr>
          <w:noProof/>
        </w:rPr>
        <w:fldChar w:fldCharType="begin" w:fldLock="1"/>
      </w:r>
      <w:r>
        <w:rPr>
          <w:noProof/>
        </w:rPr>
        <w:instrText xml:space="preserve"> PAGEREF _Toc177550789 \h </w:instrText>
      </w:r>
      <w:r>
        <w:rPr>
          <w:noProof/>
        </w:rPr>
      </w:r>
      <w:r>
        <w:rPr>
          <w:noProof/>
        </w:rPr>
        <w:fldChar w:fldCharType="separate"/>
      </w:r>
      <w:r>
        <w:rPr>
          <w:noProof/>
        </w:rPr>
        <w:t>60</w:t>
      </w:r>
      <w:r>
        <w:rPr>
          <w:noProof/>
        </w:rPr>
        <w:fldChar w:fldCharType="end"/>
      </w:r>
    </w:p>
    <w:p w14:paraId="5BB0D658" w14:textId="68F3EBA1"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UncertaintyEllipse</w:t>
      </w:r>
      <w:r>
        <w:rPr>
          <w:noProof/>
        </w:rPr>
        <w:tab/>
      </w:r>
      <w:r>
        <w:rPr>
          <w:noProof/>
        </w:rPr>
        <w:fldChar w:fldCharType="begin" w:fldLock="1"/>
      </w:r>
      <w:r>
        <w:rPr>
          <w:noProof/>
        </w:rPr>
        <w:instrText xml:space="preserve"> PAGEREF _Toc177550790 \h </w:instrText>
      </w:r>
      <w:r>
        <w:rPr>
          <w:noProof/>
        </w:rPr>
      </w:r>
      <w:r>
        <w:rPr>
          <w:noProof/>
        </w:rPr>
        <w:fldChar w:fldCharType="separate"/>
      </w:r>
      <w:r>
        <w:rPr>
          <w:noProof/>
        </w:rPr>
        <w:t>60</w:t>
      </w:r>
      <w:r>
        <w:rPr>
          <w:noProof/>
        </w:rPr>
        <w:fldChar w:fldCharType="end"/>
      </w:r>
    </w:p>
    <w:p w14:paraId="2A1BC38A" w14:textId="242C3D0F"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UeLcsCapability</w:t>
      </w:r>
      <w:r>
        <w:rPr>
          <w:noProof/>
        </w:rPr>
        <w:tab/>
      </w:r>
      <w:r>
        <w:rPr>
          <w:noProof/>
        </w:rPr>
        <w:fldChar w:fldCharType="begin" w:fldLock="1"/>
      </w:r>
      <w:r>
        <w:rPr>
          <w:noProof/>
        </w:rPr>
        <w:instrText xml:space="preserve"> PAGEREF _Toc177550791 \h </w:instrText>
      </w:r>
      <w:r>
        <w:rPr>
          <w:noProof/>
        </w:rPr>
      </w:r>
      <w:r>
        <w:rPr>
          <w:noProof/>
        </w:rPr>
        <w:fldChar w:fldCharType="separate"/>
      </w:r>
      <w:r>
        <w:rPr>
          <w:noProof/>
        </w:rPr>
        <w:t>60</w:t>
      </w:r>
      <w:r>
        <w:rPr>
          <w:noProof/>
        </w:rPr>
        <w:fldChar w:fldCharType="end"/>
      </w:r>
    </w:p>
    <w:p w14:paraId="0629493F" w14:textId="144E7405"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6.1.6.2.24</w:t>
      </w:r>
      <w:r>
        <w:rPr>
          <w:rFonts w:asciiTheme="minorHAnsi" w:eastAsiaTheme="minorEastAsia" w:hAnsiTheme="minorHAnsi" w:cstheme="minorBidi"/>
          <w:noProof/>
          <w:kern w:val="2"/>
          <w:sz w:val="24"/>
          <w:szCs w:val="24"/>
          <w:lang w:eastAsia="en-GB"/>
          <w14:ligatures w14:val="standardContextual"/>
        </w:rPr>
        <w:tab/>
      </w:r>
      <w:r>
        <w:rPr>
          <w:noProof/>
        </w:rPr>
        <w:t>Type: PeriodicEventInfo</w:t>
      </w:r>
      <w:r>
        <w:rPr>
          <w:noProof/>
        </w:rPr>
        <w:tab/>
      </w:r>
      <w:r>
        <w:rPr>
          <w:noProof/>
        </w:rPr>
        <w:fldChar w:fldCharType="begin" w:fldLock="1"/>
      </w:r>
      <w:r>
        <w:rPr>
          <w:noProof/>
        </w:rPr>
        <w:instrText xml:space="preserve"> PAGEREF _Toc177550792 \h </w:instrText>
      </w:r>
      <w:r>
        <w:rPr>
          <w:noProof/>
        </w:rPr>
      </w:r>
      <w:r>
        <w:rPr>
          <w:noProof/>
        </w:rPr>
        <w:fldChar w:fldCharType="separate"/>
      </w:r>
      <w:r>
        <w:rPr>
          <w:noProof/>
        </w:rPr>
        <w:t>61</w:t>
      </w:r>
      <w:r>
        <w:rPr>
          <w:noProof/>
        </w:rPr>
        <w:fldChar w:fldCharType="end"/>
      </w:r>
    </w:p>
    <w:p w14:paraId="78EBADA1" w14:textId="15BE45F7"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6.1.6.2.25</w:t>
      </w:r>
      <w:r>
        <w:rPr>
          <w:rFonts w:asciiTheme="minorHAnsi" w:eastAsiaTheme="minorEastAsia" w:hAnsiTheme="minorHAnsi" w:cstheme="minorBidi"/>
          <w:noProof/>
          <w:kern w:val="2"/>
          <w:sz w:val="24"/>
          <w:szCs w:val="24"/>
          <w:lang w:eastAsia="en-GB"/>
          <w14:ligatures w14:val="standardContextual"/>
        </w:rPr>
        <w:tab/>
      </w:r>
      <w:r>
        <w:rPr>
          <w:noProof/>
        </w:rPr>
        <w:t>Type: AreaEventInfo</w:t>
      </w:r>
      <w:r>
        <w:rPr>
          <w:noProof/>
        </w:rPr>
        <w:tab/>
      </w:r>
      <w:r>
        <w:rPr>
          <w:noProof/>
        </w:rPr>
        <w:fldChar w:fldCharType="begin" w:fldLock="1"/>
      </w:r>
      <w:r>
        <w:rPr>
          <w:noProof/>
        </w:rPr>
        <w:instrText xml:space="preserve"> PAGEREF _Toc177550793 \h </w:instrText>
      </w:r>
      <w:r>
        <w:rPr>
          <w:noProof/>
        </w:rPr>
      </w:r>
      <w:r>
        <w:rPr>
          <w:noProof/>
        </w:rPr>
        <w:fldChar w:fldCharType="separate"/>
      </w:r>
      <w:r>
        <w:rPr>
          <w:noProof/>
        </w:rPr>
        <w:t>62</w:t>
      </w:r>
      <w:r>
        <w:rPr>
          <w:noProof/>
        </w:rPr>
        <w:fldChar w:fldCharType="end"/>
      </w:r>
    </w:p>
    <w:p w14:paraId="0470FF17" w14:textId="20C53B6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6.1.6.2.26</w:t>
      </w:r>
      <w:r>
        <w:rPr>
          <w:rFonts w:asciiTheme="minorHAnsi" w:eastAsiaTheme="minorEastAsia" w:hAnsiTheme="minorHAnsi" w:cstheme="minorBidi"/>
          <w:noProof/>
          <w:kern w:val="2"/>
          <w:sz w:val="24"/>
          <w:szCs w:val="24"/>
          <w:lang w:eastAsia="en-GB"/>
          <w14:ligatures w14:val="standardContextual"/>
        </w:rPr>
        <w:tab/>
      </w:r>
      <w:r>
        <w:rPr>
          <w:noProof/>
        </w:rPr>
        <w:t>Type: ReportingArea</w:t>
      </w:r>
      <w:r>
        <w:rPr>
          <w:noProof/>
        </w:rPr>
        <w:tab/>
      </w:r>
      <w:r>
        <w:rPr>
          <w:noProof/>
        </w:rPr>
        <w:fldChar w:fldCharType="begin" w:fldLock="1"/>
      </w:r>
      <w:r>
        <w:rPr>
          <w:noProof/>
        </w:rPr>
        <w:instrText xml:space="preserve"> PAGEREF _Toc177550794 \h </w:instrText>
      </w:r>
      <w:r>
        <w:rPr>
          <w:noProof/>
        </w:rPr>
      </w:r>
      <w:r>
        <w:rPr>
          <w:noProof/>
        </w:rPr>
        <w:fldChar w:fldCharType="separate"/>
      </w:r>
      <w:r>
        <w:rPr>
          <w:noProof/>
        </w:rPr>
        <w:t>62</w:t>
      </w:r>
      <w:r>
        <w:rPr>
          <w:noProof/>
        </w:rPr>
        <w:fldChar w:fldCharType="end"/>
      </w:r>
    </w:p>
    <w:p w14:paraId="7DF6C3BC" w14:textId="141FF101"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6.1.6.2.27</w:t>
      </w:r>
      <w:r>
        <w:rPr>
          <w:rFonts w:asciiTheme="minorHAnsi" w:eastAsiaTheme="minorEastAsia" w:hAnsiTheme="minorHAnsi" w:cstheme="minorBidi"/>
          <w:noProof/>
          <w:kern w:val="2"/>
          <w:sz w:val="24"/>
          <w:szCs w:val="24"/>
          <w:lang w:eastAsia="en-GB"/>
          <w14:ligatures w14:val="standardContextual"/>
        </w:rPr>
        <w:tab/>
      </w:r>
      <w:r>
        <w:rPr>
          <w:noProof/>
        </w:rPr>
        <w:t>Type: MotionEventInfo</w:t>
      </w:r>
      <w:r>
        <w:rPr>
          <w:noProof/>
        </w:rPr>
        <w:tab/>
      </w:r>
      <w:r>
        <w:rPr>
          <w:noProof/>
        </w:rPr>
        <w:fldChar w:fldCharType="begin" w:fldLock="1"/>
      </w:r>
      <w:r>
        <w:rPr>
          <w:noProof/>
        </w:rPr>
        <w:instrText xml:space="preserve"> PAGEREF _Toc177550795 \h </w:instrText>
      </w:r>
      <w:r>
        <w:rPr>
          <w:noProof/>
        </w:rPr>
      </w:r>
      <w:r>
        <w:rPr>
          <w:noProof/>
        </w:rPr>
        <w:fldChar w:fldCharType="separate"/>
      </w:r>
      <w:r>
        <w:rPr>
          <w:noProof/>
        </w:rPr>
        <w:t>63</w:t>
      </w:r>
      <w:r>
        <w:rPr>
          <w:noProof/>
        </w:rPr>
        <w:fldChar w:fldCharType="end"/>
      </w:r>
    </w:p>
    <w:p w14:paraId="7EBFEDD7" w14:textId="2C0031AE"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6.1.6.2.28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_Toc177550796 \h </w:instrText>
      </w:r>
      <w:r>
        <w:rPr>
          <w:noProof/>
        </w:rPr>
      </w:r>
      <w:r>
        <w:rPr>
          <w:noProof/>
        </w:rPr>
        <w:fldChar w:fldCharType="separate"/>
      </w:r>
      <w:r>
        <w:rPr>
          <w:noProof/>
        </w:rPr>
        <w:t>63</w:t>
      </w:r>
      <w:r>
        <w:rPr>
          <w:noProof/>
        </w:rPr>
        <w:fldChar w:fldCharType="end"/>
      </w:r>
    </w:p>
    <w:p w14:paraId="24145CB3" w14:textId="79F69BEF"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6.1.6.2.29</w:t>
      </w:r>
      <w:r>
        <w:rPr>
          <w:rFonts w:asciiTheme="minorHAnsi" w:eastAsiaTheme="minorEastAsia"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_Toc177550797 \h </w:instrText>
      </w:r>
      <w:r>
        <w:rPr>
          <w:noProof/>
        </w:rPr>
      </w:r>
      <w:r>
        <w:rPr>
          <w:noProof/>
        </w:rPr>
        <w:fldChar w:fldCharType="separate"/>
      </w:r>
      <w:r>
        <w:rPr>
          <w:noProof/>
        </w:rPr>
        <w:t>63</w:t>
      </w:r>
      <w:r>
        <w:rPr>
          <w:noProof/>
        </w:rPr>
        <w:fldChar w:fldCharType="end"/>
      </w:r>
    </w:p>
    <w:p w14:paraId="3C3501CA" w14:textId="6347DB76"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6.1.6.2.30</w:t>
      </w:r>
      <w:r>
        <w:rPr>
          <w:rFonts w:asciiTheme="minorHAnsi" w:eastAsiaTheme="minorEastAsia" w:hAnsiTheme="minorHAnsi" w:cstheme="minorBidi"/>
          <w:noProof/>
          <w:kern w:val="2"/>
          <w:sz w:val="24"/>
          <w:szCs w:val="24"/>
          <w:lang w:eastAsia="en-GB"/>
          <w14:ligatures w14:val="standardContextual"/>
        </w:rPr>
        <w:tab/>
      </w:r>
      <w:r>
        <w:rPr>
          <w:noProof/>
        </w:rPr>
        <w:t>Type: LocContextData</w:t>
      </w:r>
      <w:r>
        <w:rPr>
          <w:noProof/>
        </w:rPr>
        <w:tab/>
      </w:r>
      <w:r>
        <w:rPr>
          <w:noProof/>
        </w:rPr>
        <w:fldChar w:fldCharType="begin" w:fldLock="1"/>
      </w:r>
      <w:r>
        <w:rPr>
          <w:noProof/>
        </w:rPr>
        <w:instrText xml:space="preserve"> PAGEREF _Toc177550798 \h </w:instrText>
      </w:r>
      <w:r>
        <w:rPr>
          <w:noProof/>
        </w:rPr>
      </w:r>
      <w:r>
        <w:rPr>
          <w:noProof/>
        </w:rPr>
        <w:fldChar w:fldCharType="separate"/>
      </w:r>
      <w:r>
        <w:rPr>
          <w:noProof/>
        </w:rPr>
        <w:t>64</w:t>
      </w:r>
      <w:r>
        <w:rPr>
          <w:noProof/>
        </w:rPr>
        <w:fldChar w:fldCharType="end"/>
      </w:r>
    </w:p>
    <w:p w14:paraId="58927627" w14:textId="33CB8511"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6.1.6.2.31</w:t>
      </w:r>
      <w:r>
        <w:rPr>
          <w:rFonts w:asciiTheme="minorHAnsi" w:eastAsiaTheme="minorEastAsia" w:hAnsiTheme="minorHAnsi" w:cstheme="minorBidi"/>
          <w:noProof/>
          <w:kern w:val="2"/>
          <w:sz w:val="24"/>
          <w:szCs w:val="24"/>
          <w:lang w:eastAsia="en-GB"/>
          <w14:ligatures w14:val="standardContextual"/>
        </w:rPr>
        <w:tab/>
      </w:r>
      <w:r>
        <w:rPr>
          <w:noProof/>
        </w:rPr>
        <w:t>Type: EventReportMessage</w:t>
      </w:r>
      <w:r>
        <w:rPr>
          <w:noProof/>
        </w:rPr>
        <w:tab/>
      </w:r>
      <w:r>
        <w:rPr>
          <w:noProof/>
        </w:rPr>
        <w:fldChar w:fldCharType="begin" w:fldLock="1"/>
      </w:r>
      <w:r>
        <w:rPr>
          <w:noProof/>
        </w:rPr>
        <w:instrText xml:space="preserve"> PAGEREF _Toc177550799 \h </w:instrText>
      </w:r>
      <w:r>
        <w:rPr>
          <w:noProof/>
        </w:rPr>
      </w:r>
      <w:r>
        <w:rPr>
          <w:noProof/>
        </w:rPr>
        <w:fldChar w:fldCharType="separate"/>
      </w:r>
      <w:r>
        <w:rPr>
          <w:noProof/>
        </w:rPr>
        <w:t>65</w:t>
      </w:r>
      <w:r>
        <w:rPr>
          <w:noProof/>
        </w:rPr>
        <w:fldChar w:fldCharType="end"/>
      </w:r>
    </w:p>
    <w:p w14:paraId="05CB92DC" w14:textId="67C59846"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6.1.6.2.32</w:t>
      </w:r>
      <w:r>
        <w:rPr>
          <w:rFonts w:asciiTheme="minorHAnsi" w:eastAsiaTheme="minorEastAsia" w:hAnsiTheme="minorHAnsi" w:cstheme="minorBidi"/>
          <w:noProof/>
          <w:kern w:val="2"/>
          <w:sz w:val="24"/>
          <w:szCs w:val="24"/>
          <w:lang w:eastAsia="en-GB"/>
          <w14:ligatures w14:val="standardContextual"/>
        </w:rPr>
        <w:tab/>
      </w:r>
      <w:r>
        <w:rPr>
          <w:noProof/>
        </w:rPr>
        <w:t>Type: EventReportingStatus</w:t>
      </w:r>
      <w:r>
        <w:rPr>
          <w:noProof/>
        </w:rPr>
        <w:tab/>
      </w:r>
      <w:r>
        <w:rPr>
          <w:noProof/>
        </w:rPr>
        <w:fldChar w:fldCharType="begin" w:fldLock="1"/>
      </w:r>
      <w:r>
        <w:rPr>
          <w:noProof/>
        </w:rPr>
        <w:instrText xml:space="preserve"> PAGEREF _Toc177550800 \h </w:instrText>
      </w:r>
      <w:r>
        <w:rPr>
          <w:noProof/>
        </w:rPr>
      </w:r>
      <w:r>
        <w:rPr>
          <w:noProof/>
        </w:rPr>
        <w:fldChar w:fldCharType="separate"/>
      </w:r>
      <w:r>
        <w:rPr>
          <w:noProof/>
        </w:rPr>
        <w:t>65</w:t>
      </w:r>
      <w:r>
        <w:rPr>
          <w:noProof/>
        </w:rPr>
        <w:fldChar w:fldCharType="end"/>
      </w:r>
    </w:p>
    <w:p w14:paraId="6DCDA97B" w14:textId="770B6857"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6.1.6.2.33</w:t>
      </w:r>
      <w:r>
        <w:rPr>
          <w:rFonts w:asciiTheme="minorHAnsi" w:eastAsiaTheme="minorEastAsia" w:hAnsiTheme="minorHAnsi" w:cstheme="minorBidi"/>
          <w:noProof/>
          <w:kern w:val="2"/>
          <w:sz w:val="24"/>
          <w:szCs w:val="24"/>
          <w:lang w:eastAsia="en-GB"/>
          <w14:ligatures w14:val="standardContextual"/>
        </w:rPr>
        <w:tab/>
      </w:r>
      <w:r>
        <w:rPr>
          <w:noProof/>
        </w:rPr>
        <w:t>Type: UELocationInfo</w:t>
      </w:r>
      <w:r>
        <w:rPr>
          <w:noProof/>
        </w:rPr>
        <w:tab/>
      </w:r>
      <w:r>
        <w:rPr>
          <w:noProof/>
        </w:rPr>
        <w:fldChar w:fldCharType="begin" w:fldLock="1"/>
      </w:r>
      <w:r>
        <w:rPr>
          <w:noProof/>
        </w:rPr>
        <w:instrText xml:space="preserve"> PAGEREF _Toc177550801 \h </w:instrText>
      </w:r>
      <w:r>
        <w:rPr>
          <w:noProof/>
        </w:rPr>
      </w:r>
      <w:r>
        <w:rPr>
          <w:noProof/>
        </w:rPr>
        <w:fldChar w:fldCharType="separate"/>
      </w:r>
      <w:r>
        <w:rPr>
          <w:noProof/>
        </w:rPr>
        <w:t>65</w:t>
      </w:r>
      <w:r>
        <w:rPr>
          <w:noProof/>
        </w:rPr>
        <w:fldChar w:fldCharType="end"/>
      </w:r>
    </w:p>
    <w:p w14:paraId="05EBD04B" w14:textId="2F2E8882"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6.1.6.2.34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_Toc177550802 \h </w:instrText>
      </w:r>
      <w:r>
        <w:rPr>
          <w:noProof/>
        </w:rPr>
      </w:r>
      <w:r>
        <w:rPr>
          <w:noProof/>
        </w:rPr>
        <w:fldChar w:fldCharType="separate"/>
      </w:r>
      <w:r>
        <w:rPr>
          <w:noProof/>
        </w:rPr>
        <w:t>66</w:t>
      </w:r>
      <w:r>
        <w:rPr>
          <w:noProof/>
        </w:rPr>
        <w:fldChar w:fldCharType="end"/>
      </w:r>
    </w:p>
    <w:p w14:paraId="42A2836B" w14:textId="1ECA89FE"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_Toc177550803 \h </w:instrText>
      </w:r>
      <w:r>
        <w:rPr>
          <w:noProof/>
        </w:rPr>
      </w:r>
      <w:r>
        <w:rPr>
          <w:noProof/>
        </w:rPr>
        <w:fldChar w:fldCharType="separate"/>
      </w:r>
      <w:r>
        <w:rPr>
          <w:noProof/>
        </w:rPr>
        <w:t>69</w:t>
      </w:r>
      <w:r>
        <w:rPr>
          <w:noProof/>
        </w:rPr>
        <w:fldChar w:fldCharType="end"/>
      </w:r>
    </w:p>
    <w:p w14:paraId="6F988638" w14:textId="64C4A37B"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_Toc177550804 \h </w:instrText>
      </w:r>
      <w:r>
        <w:rPr>
          <w:noProof/>
        </w:rPr>
      </w:r>
      <w:r>
        <w:rPr>
          <w:noProof/>
        </w:rPr>
        <w:fldChar w:fldCharType="separate"/>
      </w:r>
      <w:r>
        <w:rPr>
          <w:noProof/>
        </w:rPr>
        <w:t>69</w:t>
      </w:r>
      <w:r>
        <w:rPr>
          <w:noProof/>
        </w:rPr>
        <w:fldChar w:fldCharType="end"/>
      </w:r>
    </w:p>
    <w:p w14:paraId="49621731" w14:textId="0EE91D59"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Type: RelativeCartesianLocation</w:t>
      </w:r>
      <w:r>
        <w:rPr>
          <w:noProof/>
        </w:rPr>
        <w:tab/>
      </w:r>
      <w:r>
        <w:rPr>
          <w:noProof/>
        </w:rPr>
        <w:fldChar w:fldCharType="begin" w:fldLock="1"/>
      </w:r>
      <w:r>
        <w:rPr>
          <w:noProof/>
        </w:rPr>
        <w:instrText xml:space="preserve"> PAGEREF _Toc177550805 \h </w:instrText>
      </w:r>
      <w:r>
        <w:rPr>
          <w:noProof/>
        </w:rPr>
      </w:r>
      <w:r>
        <w:rPr>
          <w:noProof/>
        </w:rPr>
        <w:fldChar w:fldCharType="separate"/>
      </w:r>
      <w:r>
        <w:rPr>
          <w:noProof/>
        </w:rPr>
        <w:t>70</w:t>
      </w:r>
      <w:r>
        <w:rPr>
          <w:noProof/>
        </w:rPr>
        <w:fldChar w:fldCharType="end"/>
      </w:r>
    </w:p>
    <w:p w14:paraId="53208E96" w14:textId="7AF3829C"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Type: Local2dPointUncertaintyEllipse</w:t>
      </w:r>
      <w:r>
        <w:rPr>
          <w:noProof/>
        </w:rPr>
        <w:tab/>
      </w:r>
      <w:r>
        <w:rPr>
          <w:noProof/>
        </w:rPr>
        <w:fldChar w:fldCharType="begin" w:fldLock="1"/>
      </w:r>
      <w:r>
        <w:rPr>
          <w:noProof/>
        </w:rPr>
        <w:instrText xml:space="preserve"> PAGEREF _Toc177550806 \h </w:instrText>
      </w:r>
      <w:r>
        <w:rPr>
          <w:noProof/>
        </w:rPr>
      </w:r>
      <w:r>
        <w:rPr>
          <w:noProof/>
        </w:rPr>
        <w:fldChar w:fldCharType="separate"/>
      </w:r>
      <w:r>
        <w:rPr>
          <w:noProof/>
        </w:rPr>
        <w:t>70</w:t>
      </w:r>
      <w:r>
        <w:rPr>
          <w:noProof/>
        </w:rPr>
        <w:fldChar w:fldCharType="end"/>
      </w:r>
    </w:p>
    <w:p w14:paraId="230AFDE4" w14:textId="6B0110A7"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Type: Local3dPointUncertaintyEllipsoid</w:t>
      </w:r>
      <w:r>
        <w:rPr>
          <w:noProof/>
        </w:rPr>
        <w:tab/>
      </w:r>
      <w:r>
        <w:rPr>
          <w:noProof/>
        </w:rPr>
        <w:fldChar w:fldCharType="begin" w:fldLock="1"/>
      </w:r>
      <w:r>
        <w:rPr>
          <w:noProof/>
        </w:rPr>
        <w:instrText xml:space="preserve"> PAGEREF _Toc177550807 \h </w:instrText>
      </w:r>
      <w:r>
        <w:rPr>
          <w:noProof/>
        </w:rPr>
      </w:r>
      <w:r>
        <w:rPr>
          <w:noProof/>
        </w:rPr>
        <w:fldChar w:fldCharType="separate"/>
      </w:r>
      <w:r>
        <w:rPr>
          <w:noProof/>
        </w:rPr>
        <w:t>71</w:t>
      </w:r>
      <w:r>
        <w:rPr>
          <w:noProof/>
        </w:rPr>
        <w:fldChar w:fldCharType="end"/>
      </w:r>
    </w:p>
    <w:p w14:paraId="77BACECB" w14:textId="5F4F6196"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40</w:t>
      </w:r>
      <w:r>
        <w:rPr>
          <w:rFonts w:asciiTheme="minorHAnsi" w:eastAsiaTheme="minorEastAsia" w:hAnsiTheme="minorHAnsi" w:cstheme="minorBidi"/>
          <w:noProof/>
          <w:kern w:val="2"/>
          <w:sz w:val="24"/>
          <w:szCs w:val="24"/>
          <w:lang w:eastAsia="en-GB"/>
          <w14:ligatures w14:val="standardContextual"/>
        </w:rPr>
        <w:tab/>
      </w:r>
      <w:r>
        <w:rPr>
          <w:noProof/>
        </w:rPr>
        <w:t>Type: UncertaintyEllipsoid</w:t>
      </w:r>
      <w:r>
        <w:rPr>
          <w:noProof/>
        </w:rPr>
        <w:tab/>
      </w:r>
      <w:r>
        <w:rPr>
          <w:noProof/>
        </w:rPr>
        <w:fldChar w:fldCharType="begin" w:fldLock="1"/>
      </w:r>
      <w:r>
        <w:rPr>
          <w:noProof/>
        </w:rPr>
        <w:instrText xml:space="preserve"> PAGEREF _Toc177550808 \h </w:instrText>
      </w:r>
      <w:r>
        <w:rPr>
          <w:noProof/>
        </w:rPr>
      </w:r>
      <w:r>
        <w:rPr>
          <w:noProof/>
        </w:rPr>
        <w:fldChar w:fldCharType="separate"/>
      </w:r>
      <w:r>
        <w:rPr>
          <w:noProof/>
        </w:rPr>
        <w:t>71</w:t>
      </w:r>
      <w:r>
        <w:rPr>
          <w:noProof/>
        </w:rPr>
        <w:fldChar w:fldCharType="end"/>
      </w:r>
    </w:p>
    <w:p w14:paraId="549C4013" w14:textId="6655A3C5"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_Toc177550809 \h </w:instrText>
      </w:r>
      <w:r>
        <w:rPr>
          <w:noProof/>
        </w:rPr>
      </w:r>
      <w:r>
        <w:rPr>
          <w:noProof/>
        </w:rPr>
        <w:fldChar w:fldCharType="separate"/>
      </w:r>
      <w:r>
        <w:rPr>
          <w:noProof/>
        </w:rPr>
        <w:t>72</w:t>
      </w:r>
      <w:r>
        <w:rPr>
          <w:noProof/>
        </w:rPr>
        <w:fldChar w:fldCharType="end"/>
      </w:r>
    </w:p>
    <w:p w14:paraId="0952FC56" w14:textId="7C497259"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6.1.6.2.42</w:t>
      </w:r>
      <w:r>
        <w:rPr>
          <w:rFonts w:asciiTheme="minorHAnsi" w:eastAsiaTheme="minorEastAsia" w:hAnsiTheme="minorHAnsi" w:cstheme="minorBidi"/>
          <w:noProof/>
          <w:kern w:val="2"/>
          <w:sz w:val="24"/>
          <w:szCs w:val="24"/>
          <w:lang w:eastAsia="en-GB"/>
          <w14:ligatures w14:val="standardContextual"/>
        </w:rPr>
        <w:tab/>
      </w:r>
      <w:r>
        <w:rPr>
          <w:noProof/>
        </w:rPr>
        <w:t>Type: UeAreaIndication</w:t>
      </w:r>
      <w:r>
        <w:rPr>
          <w:noProof/>
        </w:rPr>
        <w:tab/>
      </w:r>
      <w:r>
        <w:rPr>
          <w:noProof/>
        </w:rPr>
        <w:fldChar w:fldCharType="begin" w:fldLock="1"/>
      </w:r>
      <w:r>
        <w:rPr>
          <w:noProof/>
        </w:rPr>
        <w:instrText xml:space="preserve"> PAGEREF _Toc177550810 \h </w:instrText>
      </w:r>
      <w:r>
        <w:rPr>
          <w:noProof/>
        </w:rPr>
      </w:r>
      <w:r>
        <w:rPr>
          <w:noProof/>
        </w:rPr>
        <w:fldChar w:fldCharType="separate"/>
      </w:r>
      <w:r>
        <w:rPr>
          <w:noProof/>
        </w:rPr>
        <w:t>72</w:t>
      </w:r>
      <w:r>
        <w:rPr>
          <w:noProof/>
        </w:rPr>
        <w:fldChar w:fldCharType="end"/>
      </w:r>
    </w:p>
    <w:p w14:paraId="4FA72424" w14:textId="039046A7"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6.1.6.2.43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_Toc177550811 \h </w:instrText>
      </w:r>
      <w:r>
        <w:rPr>
          <w:noProof/>
        </w:rPr>
      </w:r>
      <w:r>
        <w:rPr>
          <w:noProof/>
        </w:rPr>
        <w:fldChar w:fldCharType="separate"/>
      </w:r>
      <w:r>
        <w:rPr>
          <w:noProof/>
        </w:rPr>
        <w:t>72</w:t>
      </w:r>
      <w:r>
        <w:rPr>
          <w:noProof/>
        </w:rPr>
        <w:fldChar w:fldCharType="end"/>
      </w:r>
    </w:p>
    <w:p w14:paraId="5A225C0F" w14:textId="7619C49E"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4"/>
          <w:szCs w:val="24"/>
          <w:lang w:eastAsia="en-GB"/>
          <w14:ligatures w14:val="standardContextual"/>
        </w:rPr>
        <w:tab/>
      </w:r>
      <w:r>
        <w:rPr>
          <w:noProof/>
        </w:rPr>
        <w:t>Type: MbsrInfo</w:t>
      </w:r>
      <w:r>
        <w:rPr>
          <w:noProof/>
        </w:rPr>
        <w:tab/>
      </w:r>
      <w:r>
        <w:rPr>
          <w:noProof/>
        </w:rPr>
        <w:fldChar w:fldCharType="begin" w:fldLock="1"/>
      </w:r>
      <w:r>
        <w:rPr>
          <w:noProof/>
        </w:rPr>
        <w:instrText xml:space="preserve"> PAGEREF _Toc177550812 \h </w:instrText>
      </w:r>
      <w:r>
        <w:rPr>
          <w:noProof/>
        </w:rPr>
      </w:r>
      <w:r>
        <w:rPr>
          <w:noProof/>
        </w:rPr>
        <w:fldChar w:fldCharType="separate"/>
      </w:r>
      <w:r>
        <w:rPr>
          <w:noProof/>
        </w:rPr>
        <w:t>72</w:t>
      </w:r>
      <w:r>
        <w:rPr>
          <w:noProof/>
        </w:rPr>
        <w:fldChar w:fldCharType="end"/>
      </w:r>
    </w:p>
    <w:p w14:paraId="73328343" w14:textId="3F969C2C"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6.1.6.2.45</w:t>
      </w:r>
      <w:r>
        <w:rPr>
          <w:rFonts w:asciiTheme="minorHAnsi" w:eastAsiaTheme="minorEastAsia" w:hAnsiTheme="minorHAnsi" w:cstheme="minorBidi"/>
          <w:noProof/>
          <w:kern w:val="2"/>
          <w:sz w:val="24"/>
          <w:szCs w:val="24"/>
          <w:lang w:eastAsia="en-GB"/>
          <w14:ligatures w14:val="standardContextual"/>
        </w:rPr>
        <w:tab/>
      </w:r>
      <w:r>
        <w:rPr>
          <w:noProof/>
        </w:rPr>
        <w:t>Type: LocMeasurementReq</w:t>
      </w:r>
      <w:r>
        <w:rPr>
          <w:noProof/>
        </w:rPr>
        <w:tab/>
      </w:r>
      <w:r>
        <w:rPr>
          <w:noProof/>
        </w:rPr>
        <w:fldChar w:fldCharType="begin" w:fldLock="1"/>
      </w:r>
      <w:r>
        <w:rPr>
          <w:noProof/>
        </w:rPr>
        <w:instrText xml:space="preserve"> PAGEREF _Toc177550813 \h </w:instrText>
      </w:r>
      <w:r>
        <w:rPr>
          <w:noProof/>
        </w:rPr>
      </w:r>
      <w:r>
        <w:rPr>
          <w:noProof/>
        </w:rPr>
        <w:fldChar w:fldCharType="separate"/>
      </w:r>
      <w:r>
        <w:rPr>
          <w:noProof/>
        </w:rPr>
        <w:t>73</w:t>
      </w:r>
      <w:r>
        <w:rPr>
          <w:noProof/>
        </w:rPr>
        <w:fldChar w:fldCharType="end"/>
      </w:r>
    </w:p>
    <w:p w14:paraId="73E29D0B" w14:textId="5ABA5A7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6.1.6.2.46</w:t>
      </w:r>
      <w:r>
        <w:rPr>
          <w:rFonts w:asciiTheme="minorHAnsi" w:eastAsiaTheme="minorEastAsia" w:hAnsiTheme="minorHAnsi" w:cstheme="minorBidi"/>
          <w:noProof/>
          <w:kern w:val="2"/>
          <w:sz w:val="24"/>
          <w:szCs w:val="24"/>
          <w:lang w:eastAsia="en-GB"/>
          <w14:ligatures w14:val="standardContextual"/>
        </w:rPr>
        <w:tab/>
      </w:r>
      <w:r>
        <w:rPr>
          <w:noProof/>
        </w:rPr>
        <w:t>Type: LocMeasurementResp</w:t>
      </w:r>
      <w:r>
        <w:rPr>
          <w:noProof/>
        </w:rPr>
        <w:tab/>
      </w:r>
      <w:r>
        <w:rPr>
          <w:noProof/>
        </w:rPr>
        <w:fldChar w:fldCharType="begin" w:fldLock="1"/>
      </w:r>
      <w:r>
        <w:rPr>
          <w:noProof/>
        </w:rPr>
        <w:instrText xml:space="preserve"> PAGEREF _Toc177550814 \h </w:instrText>
      </w:r>
      <w:r>
        <w:rPr>
          <w:noProof/>
        </w:rPr>
      </w:r>
      <w:r>
        <w:rPr>
          <w:noProof/>
        </w:rPr>
        <w:fldChar w:fldCharType="separate"/>
      </w:r>
      <w:r>
        <w:rPr>
          <w:noProof/>
        </w:rPr>
        <w:t>73</w:t>
      </w:r>
      <w:r>
        <w:rPr>
          <w:noProof/>
        </w:rPr>
        <w:fldChar w:fldCharType="end"/>
      </w:r>
    </w:p>
    <w:p w14:paraId="57AFAB00" w14:textId="3461DC6C"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6.1.6.2.47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LocMeasurements</w:t>
      </w:r>
      <w:r>
        <w:rPr>
          <w:noProof/>
        </w:rPr>
        <w:tab/>
      </w:r>
      <w:r>
        <w:rPr>
          <w:noProof/>
        </w:rPr>
        <w:fldChar w:fldCharType="begin" w:fldLock="1"/>
      </w:r>
      <w:r>
        <w:rPr>
          <w:noProof/>
        </w:rPr>
        <w:instrText xml:space="preserve"> PAGEREF _Toc177550815 \h </w:instrText>
      </w:r>
      <w:r>
        <w:rPr>
          <w:noProof/>
        </w:rPr>
      </w:r>
      <w:r>
        <w:rPr>
          <w:noProof/>
        </w:rPr>
        <w:fldChar w:fldCharType="separate"/>
      </w:r>
      <w:r>
        <w:rPr>
          <w:noProof/>
        </w:rPr>
        <w:t>73</w:t>
      </w:r>
      <w:r>
        <w:rPr>
          <w:noProof/>
        </w:rPr>
        <w:fldChar w:fldCharType="end"/>
      </w:r>
    </w:p>
    <w:p w14:paraId="09401085" w14:textId="34AEFB2A"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6.1.6.2.48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HighAccuracyGnssMetrics</w:t>
      </w:r>
      <w:r>
        <w:rPr>
          <w:noProof/>
        </w:rPr>
        <w:tab/>
      </w:r>
      <w:r>
        <w:rPr>
          <w:noProof/>
        </w:rPr>
        <w:fldChar w:fldCharType="begin" w:fldLock="1"/>
      </w:r>
      <w:r>
        <w:rPr>
          <w:noProof/>
        </w:rPr>
        <w:instrText xml:space="preserve"> PAGEREF _Toc177550816 \h </w:instrText>
      </w:r>
      <w:r>
        <w:rPr>
          <w:noProof/>
        </w:rPr>
      </w:r>
      <w:r>
        <w:rPr>
          <w:noProof/>
        </w:rPr>
        <w:fldChar w:fldCharType="separate"/>
      </w:r>
      <w:r>
        <w:rPr>
          <w:noProof/>
        </w:rPr>
        <w:t>74</w:t>
      </w:r>
      <w:r>
        <w:rPr>
          <w:noProof/>
        </w:rPr>
        <w:fldChar w:fldCharType="end"/>
      </w:r>
    </w:p>
    <w:p w14:paraId="79C678E8" w14:textId="4A949D5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6.1.6.2.49</w:t>
      </w:r>
      <w:r>
        <w:rPr>
          <w:rFonts w:asciiTheme="minorHAnsi" w:eastAsiaTheme="minorEastAsia" w:hAnsiTheme="minorHAnsi" w:cstheme="minorBidi"/>
          <w:noProof/>
          <w:kern w:val="2"/>
          <w:sz w:val="24"/>
          <w:szCs w:val="24"/>
          <w:lang w:eastAsia="en-GB"/>
          <w14:ligatures w14:val="standardContextual"/>
        </w:rPr>
        <w:tab/>
      </w:r>
      <w:r>
        <w:rPr>
          <w:noProof/>
        </w:rPr>
        <w:t>Type: UpNotifyData</w:t>
      </w:r>
      <w:r>
        <w:rPr>
          <w:noProof/>
        </w:rPr>
        <w:tab/>
      </w:r>
      <w:r>
        <w:rPr>
          <w:noProof/>
        </w:rPr>
        <w:fldChar w:fldCharType="begin" w:fldLock="1"/>
      </w:r>
      <w:r>
        <w:rPr>
          <w:noProof/>
        </w:rPr>
        <w:instrText xml:space="preserve"> PAGEREF _Toc177550817 \h </w:instrText>
      </w:r>
      <w:r>
        <w:rPr>
          <w:noProof/>
        </w:rPr>
      </w:r>
      <w:r>
        <w:rPr>
          <w:noProof/>
        </w:rPr>
        <w:fldChar w:fldCharType="separate"/>
      </w:r>
      <w:r>
        <w:rPr>
          <w:noProof/>
        </w:rPr>
        <w:t>74</w:t>
      </w:r>
      <w:r>
        <w:rPr>
          <w:noProof/>
        </w:rPr>
        <w:fldChar w:fldCharType="end"/>
      </w:r>
    </w:p>
    <w:p w14:paraId="4E195E22" w14:textId="2C3B9267"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6.1.6.2.50</w:t>
      </w:r>
      <w:r>
        <w:rPr>
          <w:rFonts w:asciiTheme="minorHAnsi" w:eastAsiaTheme="minorEastAsia" w:hAnsiTheme="minorHAnsi" w:cstheme="minorBidi"/>
          <w:noProof/>
          <w:kern w:val="2"/>
          <w:sz w:val="24"/>
          <w:szCs w:val="24"/>
          <w:lang w:eastAsia="en-GB"/>
          <w14:ligatures w14:val="standardContextual"/>
        </w:rPr>
        <w:tab/>
      </w:r>
      <w:r>
        <w:rPr>
          <w:noProof/>
        </w:rPr>
        <w:t>Type: UpSubscription</w:t>
      </w:r>
      <w:r>
        <w:rPr>
          <w:noProof/>
        </w:rPr>
        <w:tab/>
      </w:r>
      <w:r>
        <w:rPr>
          <w:noProof/>
        </w:rPr>
        <w:fldChar w:fldCharType="begin" w:fldLock="1"/>
      </w:r>
      <w:r>
        <w:rPr>
          <w:noProof/>
        </w:rPr>
        <w:instrText xml:space="preserve"> PAGEREF _Toc177550818 \h </w:instrText>
      </w:r>
      <w:r>
        <w:rPr>
          <w:noProof/>
        </w:rPr>
      </w:r>
      <w:r>
        <w:rPr>
          <w:noProof/>
        </w:rPr>
        <w:fldChar w:fldCharType="separate"/>
      </w:r>
      <w:r>
        <w:rPr>
          <w:noProof/>
        </w:rPr>
        <w:t>74</w:t>
      </w:r>
      <w:r>
        <w:rPr>
          <w:noProof/>
        </w:rPr>
        <w:fldChar w:fldCharType="end"/>
      </w:r>
    </w:p>
    <w:p w14:paraId="3E3D0FF3" w14:textId="2D656F1A"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6.1.6.2.52</w:t>
      </w:r>
      <w:r>
        <w:rPr>
          <w:rFonts w:asciiTheme="minorHAnsi" w:eastAsiaTheme="minorEastAsia" w:hAnsiTheme="minorHAnsi" w:cstheme="minorBidi"/>
          <w:noProof/>
          <w:kern w:val="2"/>
          <w:sz w:val="24"/>
          <w:szCs w:val="24"/>
          <w:lang w:eastAsia="en-GB"/>
          <w14:ligatures w14:val="standardContextual"/>
        </w:rPr>
        <w:tab/>
      </w:r>
      <w:r>
        <w:rPr>
          <w:noProof/>
        </w:rPr>
        <w:t>Type: UpConfig</w:t>
      </w:r>
      <w:r>
        <w:rPr>
          <w:noProof/>
        </w:rPr>
        <w:tab/>
      </w:r>
      <w:r>
        <w:rPr>
          <w:noProof/>
        </w:rPr>
        <w:fldChar w:fldCharType="begin" w:fldLock="1"/>
      </w:r>
      <w:r>
        <w:rPr>
          <w:noProof/>
        </w:rPr>
        <w:instrText xml:space="preserve"> PAGEREF _Toc177550819 \h </w:instrText>
      </w:r>
      <w:r>
        <w:rPr>
          <w:noProof/>
        </w:rPr>
      </w:r>
      <w:r>
        <w:rPr>
          <w:noProof/>
        </w:rPr>
        <w:fldChar w:fldCharType="separate"/>
      </w:r>
      <w:r>
        <w:rPr>
          <w:noProof/>
        </w:rPr>
        <w:t>75</w:t>
      </w:r>
      <w:r>
        <w:rPr>
          <w:noProof/>
        </w:rPr>
        <w:fldChar w:fldCharType="end"/>
      </w:r>
    </w:p>
    <w:p w14:paraId="4799AFB3" w14:textId="150FBF41"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6.1.6.2.58</w:t>
      </w:r>
      <w:r>
        <w:rPr>
          <w:rFonts w:asciiTheme="minorHAnsi" w:eastAsiaTheme="minorEastAsia" w:hAnsiTheme="minorHAnsi" w:cstheme="minorBidi"/>
          <w:noProof/>
          <w:kern w:val="2"/>
          <w:sz w:val="24"/>
          <w:szCs w:val="24"/>
          <w:lang w:eastAsia="en-GB"/>
          <w14:ligatures w14:val="standardContextual"/>
        </w:rPr>
        <w:tab/>
      </w:r>
      <w:r>
        <w:rPr>
          <w:noProof/>
        </w:rPr>
        <w:t>Type: LocationData</w:t>
      </w:r>
      <w:r>
        <w:rPr>
          <w:noProof/>
          <w:lang w:eastAsia="zh-CN"/>
        </w:rPr>
        <w:t>Ext</w:t>
      </w:r>
      <w:r>
        <w:rPr>
          <w:noProof/>
        </w:rPr>
        <w:tab/>
      </w:r>
      <w:r>
        <w:rPr>
          <w:noProof/>
        </w:rPr>
        <w:fldChar w:fldCharType="begin" w:fldLock="1"/>
      </w:r>
      <w:r>
        <w:rPr>
          <w:noProof/>
        </w:rPr>
        <w:instrText xml:space="preserve"> PAGEREF _Toc177550820 \h </w:instrText>
      </w:r>
      <w:r>
        <w:rPr>
          <w:noProof/>
        </w:rPr>
      </w:r>
      <w:r>
        <w:rPr>
          <w:noProof/>
        </w:rPr>
        <w:fldChar w:fldCharType="separate"/>
      </w:r>
      <w:r>
        <w:rPr>
          <w:noProof/>
        </w:rPr>
        <w:t>76</w:t>
      </w:r>
      <w:r>
        <w:rPr>
          <w:noProof/>
        </w:rPr>
        <w:fldChar w:fldCharType="end"/>
      </w:r>
    </w:p>
    <w:p w14:paraId="6DF6385F" w14:textId="444C7332"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6.1.6.2.59</w:t>
      </w:r>
      <w:r>
        <w:rPr>
          <w:rFonts w:asciiTheme="minorHAnsi" w:eastAsiaTheme="minorEastAsia" w:hAnsiTheme="minorHAnsi" w:cstheme="minorBidi"/>
          <w:noProof/>
          <w:kern w:val="2"/>
          <w:sz w:val="24"/>
          <w:szCs w:val="24"/>
          <w:lang w:eastAsia="en-GB"/>
          <w14:ligatures w14:val="standardContextual"/>
        </w:rPr>
        <w:tab/>
      </w:r>
      <w:r>
        <w:rPr>
          <w:noProof/>
        </w:rPr>
        <w:t>Type: EventNotifyData</w:t>
      </w:r>
      <w:r>
        <w:rPr>
          <w:noProof/>
          <w:lang w:eastAsia="zh-CN"/>
        </w:rPr>
        <w:t>Ext</w:t>
      </w:r>
      <w:r>
        <w:rPr>
          <w:noProof/>
        </w:rPr>
        <w:tab/>
      </w:r>
      <w:r>
        <w:rPr>
          <w:noProof/>
        </w:rPr>
        <w:fldChar w:fldCharType="begin" w:fldLock="1"/>
      </w:r>
      <w:r>
        <w:rPr>
          <w:noProof/>
        </w:rPr>
        <w:instrText xml:space="preserve"> PAGEREF _Toc177550821 \h </w:instrText>
      </w:r>
      <w:r>
        <w:rPr>
          <w:noProof/>
        </w:rPr>
      </w:r>
      <w:r>
        <w:rPr>
          <w:noProof/>
        </w:rPr>
        <w:fldChar w:fldCharType="separate"/>
      </w:r>
      <w:r>
        <w:rPr>
          <w:noProof/>
        </w:rPr>
        <w:t>76</w:t>
      </w:r>
      <w:r>
        <w:rPr>
          <w:noProof/>
        </w:rPr>
        <w:fldChar w:fldCharType="end"/>
      </w:r>
    </w:p>
    <w:p w14:paraId="19DD8641" w14:textId="70F31AB6"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6.1.6.2.60</w:t>
      </w:r>
      <w:r>
        <w:rPr>
          <w:rFonts w:asciiTheme="minorHAnsi" w:eastAsiaTheme="minorEastAsia" w:hAnsiTheme="minorHAnsi" w:cstheme="minorBidi"/>
          <w:noProof/>
          <w:kern w:val="2"/>
          <w:sz w:val="24"/>
          <w:szCs w:val="24"/>
          <w:lang w:eastAsia="en-GB"/>
          <w14:ligatures w14:val="standardContextual"/>
        </w:rPr>
        <w:tab/>
      </w:r>
      <w:r>
        <w:rPr>
          <w:noProof/>
        </w:rPr>
        <w:t>Type: MappedLocationQoSEps</w:t>
      </w:r>
      <w:r>
        <w:rPr>
          <w:noProof/>
        </w:rPr>
        <w:tab/>
      </w:r>
      <w:r>
        <w:rPr>
          <w:noProof/>
        </w:rPr>
        <w:fldChar w:fldCharType="begin" w:fldLock="1"/>
      </w:r>
      <w:r>
        <w:rPr>
          <w:noProof/>
        </w:rPr>
        <w:instrText xml:space="preserve"> PAGEREF _Toc177550822 \h </w:instrText>
      </w:r>
      <w:r>
        <w:rPr>
          <w:noProof/>
        </w:rPr>
      </w:r>
      <w:r>
        <w:rPr>
          <w:noProof/>
        </w:rPr>
        <w:fldChar w:fldCharType="separate"/>
      </w:r>
      <w:r>
        <w:rPr>
          <w:noProof/>
        </w:rPr>
        <w:t>76</w:t>
      </w:r>
      <w:r>
        <w:rPr>
          <w:noProof/>
        </w:rPr>
        <w:fldChar w:fldCharType="end"/>
      </w:r>
    </w:p>
    <w:p w14:paraId="62743B43" w14:textId="5B169F86"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4"/>
          <w:szCs w:val="24"/>
          <w:lang w:eastAsia="en-GB"/>
          <w14:ligatures w14:val="standardContextual"/>
        </w:rPr>
        <w:tab/>
      </w:r>
      <w:r>
        <w:rPr>
          <w:noProof/>
        </w:rPr>
        <w:t>Type: AdditionalUeInfo</w:t>
      </w:r>
      <w:r>
        <w:rPr>
          <w:noProof/>
        </w:rPr>
        <w:tab/>
      </w:r>
      <w:r>
        <w:rPr>
          <w:noProof/>
        </w:rPr>
        <w:fldChar w:fldCharType="begin" w:fldLock="1"/>
      </w:r>
      <w:r>
        <w:rPr>
          <w:noProof/>
        </w:rPr>
        <w:instrText xml:space="preserve"> PAGEREF _Toc177550823 \h </w:instrText>
      </w:r>
      <w:r>
        <w:rPr>
          <w:noProof/>
        </w:rPr>
      </w:r>
      <w:r>
        <w:rPr>
          <w:noProof/>
        </w:rPr>
        <w:fldChar w:fldCharType="separate"/>
      </w:r>
      <w:r>
        <w:rPr>
          <w:noProof/>
        </w:rPr>
        <w:t>76</w:t>
      </w:r>
      <w:r>
        <w:rPr>
          <w:noProof/>
        </w:rPr>
        <w:fldChar w:fldCharType="end"/>
      </w:r>
    </w:p>
    <w:p w14:paraId="20125667" w14:textId="70E28BE3"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sidRPr="00B04EB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04EB0">
        <w:rPr>
          <w:noProof/>
          <w:lang w:val="en-US"/>
        </w:rPr>
        <w:t>Simple data types and enumerations</w:t>
      </w:r>
      <w:r>
        <w:rPr>
          <w:noProof/>
        </w:rPr>
        <w:tab/>
      </w:r>
      <w:r>
        <w:rPr>
          <w:noProof/>
        </w:rPr>
        <w:fldChar w:fldCharType="begin" w:fldLock="1"/>
      </w:r>
      <w:r>
        <w:rPr>
          <w:noProof/>
        </w:rPr>
        <w:instrText xml:space="preserve"> PAGEREF _Toc177550824 \h </w:instrText>
      </w:r>
      <w:r>
        <w:rPr>
          <w:noProof/>
        </w:rPr>
      </w:r>
      <w:r>
        <w:rPr>
          <w:noProof/>
        </w:rPr>
        <w:fldChar w:fldCharType="separate"/>
      </w:r>
      <w:r>
        <w:rPr>
          <w:noProof/>
        </w:rPr>
        <w:t>77</w:t>
      </w:r>
      <w:r>
        <w:rPr>
          <w:noProof/>
        </w:rPr>
        <w:fldChar w:fldCharType="end"/>
      </w:r>
    </w:p>
    <w:p w14:paraId="7A8977D2" w14:textId="658AEA27"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_Toc177550825 \h </w:instrText>
      </w:r>
      <w:r>
        <w:rPr>
          <w:noProof/>
        </w:rPr>
      </w:r>
      <w:r>
        <w:rPr>
          <w:noProof/>
        </w:rPr>
        <w:fldChar w:fldCharType="separate"/>
      </w:r>
      <w:r>
        <w:rPr>
          <w:noProof/>
        </w:rPr>
        <w:t>77</w:t>
      </w:r>
      <w:r>
        <w:rPr>
          <w:noProof/>
        </w:rPr>
        <w:fldChar w:fldCharType="end"/>
      </w:r>
    </w:p>
    <w:p w14:paraId="06C69B4B" w14:textId="6F5B293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_Toc177550826 \h </w:instrText>
      </w:r>
      <w:r>
        <w:rPr>
          <w:noProof/>
        </w:rPr>
      </w:r>
      <w:r>
        <w:rPr>
          <w:noProof/>
        </w:rPr>
        <w:fldChar w:fldCharType="separate"/>
      </w:r>
      <w:r>
        <w:rPr>
          <w:noProof/>
        </w:rPr>
        <w:t>77</w:t>
      </w:r>
      <w:r>
        <w:rPr>
          <w:noProof/>
        </w:rPr>
        <w:fldChar w:fldCharType="end"/>
      </w:r>
    </w:p>
    <w:p w14:paraId="0C404439" w14:textId="48BF1264"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ExternalClientType</w:t>
      </w:r>
      <w:r>
        <w:rPr>
          <w:noProof/>
        </w:rPr>
        <w:tab/>
      </w:r>
      <w:r>
        <w:rPr>
          <w:noProof/>
        </w:rPr>
        <w:fldChar w:fldCharType="begin" w:fldLock="1"/>
      </w:r>
      <w:r>
        <w:rPr>
          <w:noProof/>
        </w:rPr>
        <w:instrText xml:space="preserve"> PAGEREF _Toc177550827 \h </w:instrText>
      </w:r>
      <w:r>
        <w:rPr>
          <w:noProof/>
        </w:rPr>
      </w:r>
      <w:r>
        <w:rPr>
          <w:noProof/>
        </w:rPr>
        <w:fldChar w:fldCharType="separate"/>
      </w:r>
      <w:r>
        <w:rPr>
          <w:noProof/>
        </w:rPr>
        <w:t>81</w:t>
      </w:r>
      <w:r>
        <w:rPr>
          <w:noProof/>
        </w:rPr>
        <w:fldChar w:fldCharType="end"/>
      </w:r>
    </w:p>
    <w:p w14:paraId="1885E61F" w14:textId="3952A61A"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_Toc177550828 \h </w:instrText>
      </w:r>
      <w:r>
        <w:rPr>
          <w:noProof/>
        </w:rPr>
      </w:r>
      <w:r>
        <w:rPr>
          <w:noProof/>
        </w:rPr>
        <w:fldChar w:fldCharType="separate"/>
      </w:r>
      <w:r>
        <w:rPr>
          <w:noProof/>
        </w:rPr>
        <w:t>81</w:t>
      </w:r>
      <w:r>
        <w:rPr>
          <w:noProof/>
        </w:rPr>
        <w:fldChar w:fldCharType="end"/>
      </w:r>
    </w:p>
    <w:p w14:paraId="63D9FB91" w14:textId="5961C57A"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ResponseTime</w:t>
      </w:r>
      <w:r>
        <w:rPr>
          <w:noProof/>
        </w:rPr>
        <w:tab/>
      </w:r>
      <w:r>
        <w:rPr>
          <w:noProof/>
        </w:rPr>
        <w:fldChar w:fldCharType="begin" w:fldLock="1"/>
      </w:r>
      <w:r>
        <w:rPr>
          <w:noProof/>
        </w:rPr>
        <w:instrText xml:space="preserve"> PAGEREF _Toc177550829 \h </w:instrText>
      </w:r>
      <w:r>
        <w:rPr>
          <w:noProof/>
        </w:rPr>
      </w:r>
      <w:r>
        <w:rPr>
          <w:noProof/>
        </w:rPr>
        <w:fldChar w:fldCharType="separate"/>
      </w:r>
      <w:r>
        <w:rPr>
          <w:noProof/>
        </w:rPr>
        <w:t>82</w:t>
      </w:r>
      <w:r>
        <w:rPr>
          <w:noProof/>
        </w:rPr>
        <w:fldChar w:fldCharType="end"/>
      </w:r>
    </w:p>
    <w:p w14:paraId="3C94CE61" w14:textId="05D13285"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w:t>
      </w:r>
      <w:r>
        <w:rPr>
          <w:noProof/>
        </w:rPr>
        <w:tab/>
      </w:r>
      <w:r>
        <w:rPr>
          <w:noProof/>
        </w:rPr>
        <w:fldChar w:fldCharType="begin" w:fldLock="1"/>
      </w:r>
      <w:r>
        <w:rPr>
          <w:noProof/>
        </w:rPr>
        <w:instrText xml:space="preserve"> PAGEREF _Toc177550830 \h </w:instrText>
      </w:r>
      <w:r>
        <w:rPr>
          <w:noProof/>
        </w:rPr>
      </w:r>
      <w:r>
        <w:rPr>
          <w:noProof/>
        </w:rPr>
        <w:fldChar w:fldCharType="separate"/>
      </w:r>
      <w:r>
        <w:rPr>
          <w:noProof/>
        </w:rPr>
        <w:t>82</w:t>
      </w:r>
      <w:r>
        <w:rPr>
          <w:noProof/>
        </w:rPr>
        <w:fldChar w:fldCharType="end"/>
      </w:r>
    </w:p>
    <w:p w14:paraId="33BE3DE0" w14:textId="473FEE4A"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PositioningMode</w:t>
      </w:r>
      <w:r>
        <w:rPr>
          <w:noProof/>
        </w:rPr>
        <w:tab/>
      </w:r>
      <w:r>
        <w:rPr>
          <w:noProof/>
        </w:rPr>
        <w:fldChar w:fldCharType="begin" w:fldLock="1"/>
      </w:r>
      <w:r>
        <w:rPr>
          <w:noProof/>
        </w:rPr>
        <w:instrText xml:space="preserve"> PAGEREF _Toc177550831 \h </w:instrText>
      </w:r>
      <w:r>
        <w:rPr>
          <w:noProof/>
        </w:rPr>
      </w:r>
      <w:r>
        <w:rPr>
          <w:noProof/>
        </w:rPr>
        <w:fldChar w:fldCharType="separate"/>
      </w:r>
      <w:r>
        <w:rPr>
          <w:noProof/>
        </w:rPr>
        <w:t>83</w:t>
      </w:r>
      <w:r>
        <w:rPr>
          <w:noProof/>
        </w:rPr>
        <w:fldChar w:fldCharType="end"/>
      </w:r>
    </w:p>
    <w:p w14:paraId="24587DAA" w14:textId="5C79F44E"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GnssId</w:t>
      </w:r>
      <w:r>
        <w:rPr>
          <w:noProof/>
        </w:rPr>
        <w:tab/>
      </w:r>
      <w:r>
        <w:rPr>
          <w:noProof/>
        </w:rPr>
        <w:fldChar w:fldCharType="begin" w:fldLock="1"/>
      </w:r>
      <w:r>
        <w:rPr>
          <w:noProof/>
        </w:rPr>
        <w:instrText xml:space="preserve"> PAGEREF _Toc177550832 \h </w:instrText>
      </w:r>
      <w:r>
        <w:rPr>
          <w:noProof/>
        </w:rPr>
      </w:r>
      <w:r>
        <w:rPr>
          <w:noProof/>
        </w:rPr>
        <w:fldChar w:fldCharType="separate"/>
      </w:r>
      <w:r>
        <w:rPr>
          <w:noProof/>
        </w:rPr>
        <w:t>83</w:t>
      </w:r>
      <w:r>
        <w:rPr>
          <w:noProof/>
        </w:rPr>
        <w:fldChar w:fldCharType="end"/>
      </w:r>
    </w:p>
    <w:p w14:paraId="71D99A94" w14:textId="18DDC989"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6.1.6.3.9</w:t>
      </w:r>
      <w:r>
        <w:rPr>
          <w:rFonts w:asciiTheme="minorHAnsi" w:eastAsiaTheme="minorEastAsia" w:hAnsiTheme="minorHAnsi" w:cstheme="minorBidi"/>
          <w:noProof/>
          <w:kern w:val="2"/>
          <w:sz w:val="24"/>
          <w:szCs w:val="24"/>
          <w:lang w:eastAsia="en-GB"/>
          <w14:ligatures w14:val="standardContextual"/>
        </w:rPr>
        <w:tab/>
      </w:r>
      <w:r>
        <w:rPr>
          <w:noProof/>
        </w:rPr>
        <w:t>Enumeration: Usage</w:t>
      </w:r>
      <w:r>
        <w:rPr>
          <w:noProof/>
        </w:rPr>
        <w:tab/>
      </w:r>
      <w:r>
        <w:rPr>
          <w:noProof/>
        </w:rPr>
        <w:fldChar w:fldCharType="begin" w:fldLock="1"/>
      </w:r>
      <w:r>
        <w:rPr>
          <w:noProof/>
        </w:rPr>
        <w:instrText xml:space="preserve"> PAGEREF _Toc177550833 \h </w:instrText>
      </w:r>
      <w:r>
        <w:rPr>
          <w:noProof/>
        </w:rPr>
      </w:r>
      <w:r>
        <w:rPr>
          <w:noProof/>
        </w:rPr>
        <w:fldChar w:fldCharType="separate"/>
      </w:r>
      <w:r>
        <w:rPr>
          <w:noProof/>
        </w:rPr>
        <w:t>84</w:t>
      </w:r>
      <w:r>
        <w:rPr>
          <w:noProof/>
        </w:rPr>
        <w:fldChar w:fldCharType="end"/>
      </w:r>
    </w:p>
    <w:p w14:paraId="440C05F8" w14:textId="5918F7F2"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6.1.6.3.10</w:t>
      </w:r>
      <w:r>
        <w:rPr>
          <w:rFonts w:asciiTheme="minorHAnsi" w:eastAsiaTheme="minorEastAsia" w:hAnsiTheme="minorHAnsi" w:cstheme="minorBidi"/>
          <w:noProof/>
          <w:kern w:val="2"/>
          <w:sz w:val="24"/>
          <w:szCs w:val="24"/>
          <w:lang w:eastAsia="en-GB"/>
          <w14:ligatures w14:val="standardContextual"/>
        </w:rPr>
        <w:tab/>
      </w:r>
      <w:r>
        <w:rPr>
          <w:noProof/>
        </w:rPr>
        <w:t>Enumeration: LcsPriority</w:t>
      </w:r>
      <w:r>
        <w:rPr>
          <w:noProof/>
        </w:rPr>
        <w:tab/>
      </w:r>
      <w:r>
        <w:rPr>
          <w:noProof/>
        </w:rPr>
        <w:fldChar w:fldCharType="begin" w:fldLock="1"/>
      </w:r>
      <w:r>
        <w:rPr>
          <w:noProof/>
        </w:rPr>
        <w:instrText xml:space="preserve"> PAGEREF _Toc177550834 \h </w:instrText>
      </w:r>
      <w:r>
        <w:rPr>
          <w:noProof/>
        </w:rPr>
      </w:r>
      <w:r>
        <w:rPr>
          <w:noProof/>
        </w:rPr>
        <w:fldChar w:fldCharType="separate"/>
      </w:r>
      <w:r>
        <w:rPr>
          <w:noProof/>
        </w:rPr>
        <w:t>84</w:t>
      </w:r>
      <w:r>
        <w:rPr>
          <w:noProof/>
        </w:rPr>
        <w:fldChar w:fldCharType="end"/>
      </w:r>
    </w:p>
    <w:p w14:paraId="1C4DCBA5" w14:textId="6D0A1554"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6.1.6.3.11</w:t>
      </w:r>
      <w:r>
        <w:rPr>
          <w:rFonts w:asciiTheme="minorHAnsi" w:eastAsiaTheme="minorEastAsia" w:hAnsiTheme="minorHAnsi" w:cstheme="minorBidi"/>
          <w:noProof/>
          <w:kern w:val="2"/>
          <w:sz w:val="24"/>
          <w:szCs w:val="24"/>
          <w:lang w:eastAsia="en-GB"/>
          <w14:ligatures w14:val="standardContextual"/>
        </w:rPr>
        <w:tab/>
      </w:r>
      <w:r>
        <w:rPr>
          <w:noProof/>
        </w:rPr>
        <w:t>Enumeration: VelocityRequested</w:t>
      </w:r>
      <w:r>
        <w:rPr>
          <w:noProof/>
        </w:rPr>
        <w:tab/>
      </w:r>
      <w:r>
        <w:rPr>
          <w:noProof/>
        </w:rPr>
        <w:fldChar w:fldCharType="begin" w:fldLock="1"/>
      </w:r>
      <w:r>
        <w:rPr>
          <w:noProof/>
        </w:rPr>
        <w:instrText xml:space="preserve"> PAGEREF _Toc177550835 \h </w:instrText>
      </w:r>
      <w:r>
        <w:rPr>
          <w:noProof/>
        </w:rPr>
      </w:r>
      <w:r>
        <w:rPr>
          <w:noProof/>
        </w:rPr>
        <w:fldChar w:fldCharType="separate"/>
      </w:r>
      <w:r>
        <w:rPr>
          <w:noProof/>
        </w:rPr>
        <w:t>84</w:t>
      </w:r>
      <w:r>
        <w:rPr>
          <w:noProof/>
        </w:rPr>
        <w:fldChar w:fldCharType="end"/>
      </w:r>
    </w:p>
    <w:p w14:paraId="6F8A3688" w14:textId="049632C7"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6.1.6.3.12</w:t>
      </w:r>
      <w:r>
        <w:rPr>
          <w:rFonts w:asciiTheme="minorHAnsi" w:eastAsiaTheme="minorEastAsia" w:hAnsiTheme="minorHAnsi" w:cstheme="minorBidi"/>
          <w:noProof/>
          <w:kern w:val="2"/>
          <w:sz w:val="24"/>
          <w:szCs w:val="24"/>
          <w:lang w:eastAsia="en-GB"/>
          <w14:ligatures w14:val="standardContextual"/>
        </w:rPr>
        <w:tab/>
      </w:r>
      <w:r>
        <w:rPr>
          <w:noProof/>
        </w:rPr>
        <w:t>Enumeration: AccuracyFulfilmentIndicator</w:t>
      </w:r>
      <w:r>
        <w:rPr>
          <w:noProof/>
        </w:rPr>
        <w:tab/>
      </w:r>
      <w:r>
        <w:rPr>
          <w:noProof/>
        </w:rPr>
        <w:fldChar w:fldCharType="begin" w:fldLock="1"/>
      </w:r>
      <w:r>
        <w:rPr>
          <w:noProof/>
        </w:rPr>
        <w:instrText xml:space="preserve"> PAGEREF _Toc177550836 \h </w:instrText>
      </w:r>
      <w:r>
        <w:rPr>
          <w:noProof/>
        </w:rPr>
      </w:r>
      <w:r>
        <w:rPr>
          <w:noProof/>
        </w:rPr>
        <w:fldChar w:fldCharType="separate"/>
      </w:r>
      <w:r>
        <w:rPr>
          <w:noProof/>
        </w:rPr>
        <w:t>84</w:t>
      </w:r>
      <w:r>
        <w:rPr>
          <w:noProof/>
        </w:rPr>
        <w:fldChar w:fldCharType="end"/>
      </w:r>
    </w:p>
    <w:p w14:paraId="245AE516" w14:textId="130DA71E"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6.1.6.3.13</w:t>
      </w:r>
      <w:r>
        <w:rPr>
          <w:rFonts w:asciiTheme="minorHAnsi" w:eastAsiaTheme="minorEastAsia" w:hAnsiTheme="minorHAnsi" w:cstheme="minorBidi"/>
          <w:noProof/>
          <w:kern w:val="2"/>
          <w:sz w:val="24"/>
          <w:szCs w:val="24"/>
          <w:lang w:eastAsia="en-GB"/>
          <w14:ligatures w14:val="standardContextual"/>
        </w:rPr>
        <w:tab/>
      </w:r>
      <w:r>
        <w:rPr>
          <w:noProof/>
        </w:rPr>
        <w:t>Enumeration: VerticalDirection</w:t>
      </w:r>
      <w:r>
        <w:rPr>
          <w:noProof/>
        </w:rPr>
        <w:tab/>
      </w:r>
      <w:r>
        <w:rPr>
          <w:noProof/>
        </w:rPr>
        <w:fldChar w:fldCharType="begin" w:fldLock="1"/>
      </w:r>
      <w:r>
        <w:rPr>
          <w:noProof/>
        </w:rPr>
        <w:instrText xml:space="preserve"> PAGEREF _Toc177550837 \h </w:instrText>
      </w:r>
      <w:r>
        <w:rPr>
          <w:noProof/>
        </w:rPr>
      </w:r>
      <w:r>
        <w:rPr>
          <w:noProof/>
        </w:rPr>
        <w:fldChar w:fldCharType="separate"/>
      </w:r>
      <w:r>
        <w:rPr>
          <w:noProof/>
        </w:rPr>
        <w:t>85</w:t>
      </w:r>
      <w:r>
        <w:rPr>
          <w:noProof/>
        </w:rPr>
        <w:fldChar w:fldCharType="end"/>
      </w:r>
    </w:p>
    <w:p w14:paraId="4E134333" w14:textId="45C06602"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6.1.6.3.14</w:t>
      </w:r>
      <w:r>
        <w:rPr>
          <w:rFonts w:asciiTheme="minorHAnsi" w:eastAsiaTheme="minorEastAsia" w:hAnsiTheme="minorHAnsi" w:cstheme="minorBidi"/>
          <w:noProof/>
          <w:kern w:val="2"/>
          <w:sz w:val="24"/>
          <w:szCs w:val="24"/>
          <w:lang w:eastAsia="en-GB"/>
          <w14:ligatures w14:val="standardContextual"/>
        </w:rPr>
        <w:tab/>
      </w:r>
      <w:r>
        <w:rPr>
          <w:noProof/>
        </w:rPr>
        <w:t>Enumeration: LdrType</w:t>
      </w:r>
      <w:r>
        <w:rPr>
          <w:noProof/>
        </w:rPr>
        <w:tab/>
      </w:r>
      <w:r>
        <w:rPr>
          <w:noProof/>
        </w:rPr>
        <w:fldChar w:fldCharType="begin" w:fldLock="1"/>
      </w:r>
      <w:r>
        <w:rPr>
          <w:noProof/>
        </w:rPr>
        <w:instrText xml:space="preserve"> PAGEREF _Toc177550838 \h </w:instrText>
      </w:r>
      <w:r>
        <w:rPr>
          <w:noProof/>
        </w:rPr>
      </w:r>
      <w:r>
        <w:rPr>
          <w:noProof/>
        </w:rPr>
        <w:fldChar w:fldCharType="separate"/>
      </w:r>
      <w:r>
        <w:rPr>
          <w:noProof/>
        </w:rPr>
        <w:t>85</w:t>
      </w:r>
      <w:r>
        <w:rPr>
          <w:noProof/>
        </w:rPr>
        <w:fldChar w:fldCharType="end"/>
      </w:r>
    </w:p>
    <w:p w14:paraId="5405DCEF" w14:textId="339E1E8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6.1.6.3.15</w:t>
      </w:r>
      <w:r>
        <w:rPr>
          <w:rFonts w:asciiTheme="minorHAnsi" w:eastAsiaTheme="minorEastAsia" w:hAnsiTheme="minorHAnsi" w:cstheme="minorBidi"/>
          <w:noProof/>
          <w:kern w:val="2"/>
          <w:sz w:val="24"/>
          <w:szCs w:val="24"/>
          <w:lang w:eastAsia="en-GB"/>
          <w14:ligatures w14:val="standardContextual"/>
        </w:rPr>
        <w:tab/>
      </w:r>
      <w:r>
        <w:rPr>
          <w:noProof/>
        </w:rPr>
        <w:t>Enumeration: ReportingAreaType</w:t>
      </w:r>
      <w:r>
        <w:rPr>
          <w:noProof/>
        </w:rPr>
        <w:tab/>
      </w:r>
      <w:r>
        <w:rPr>
          <w:noProof/>
        </w:rPr>
        <w:fldChar w:fldCharType="begin" w:fldLock="1"/>
      </w:r>
      <w:r>
        <w:rPr>
          <w:noProof/>
        </w:rPr>
        <w:instrText xml:space="preserve"> PAGEREF _Toc177550839 \h </w:instrText>
      </w:r>
      <w:r>
        <w:rPr>
          <w:noProof/>
        </w:rPr>
      </w:r>
      <w:r>
        <w:rPr>
          <w:noProof/>
        </w:rPr>
        <w:fldChar w:fldCharType="separate"/>
      </w:r>
      <w:r>
        <w:rPr>
          <w:noProof/>
        </w:rPr>
        <w:t>85</w:t>
      </w:r>
      <w:r>
        <w:rPr>
          <w:noProof/>
        </w:rPr>
        <w:fldChar w:fldCharType="end"/>
      </w:r>
    </w:p>
    <w:p w14:paraId="7FF99BC1" w14:textId="7EA7185C"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6.1.6.3.16</w:t>
      </w:r>
      <w:r>
        <w:rPr>
          <w:rFonts w:asciiTheme="minorHAnsi" w:eastAsiaTheme="minorEastAsia" w:hAnsiTheme="minorHAnsi" w:cstheme="minorBidi"/>
          <w:noProof/>
          <w:kern w:val="2"/>
          <w:sz w:val="24"/>
          <w:szCs w:val="24"/>
          <w:lang w:eastAsia="en-GB"/>
          <w14:ligatures w14:val="standardContextual"/>
        </w:rPr>
        <w:tab/>
      </w:r>
      <w:r>
        <w:rPr>
          <w:noProof/>
        </w:rPr>
        <w:t>Enumeration: OccurrenceInfo</w:t>
      </w:r>
      <w:r>
        <w:rPr>
          <w:noProof/>
        </w:rPr>
        <w:tab/>
      </w:r>
      <w:r>
        <w:rPr>
          <w:noProof/>
        </w:rPr>
        <w:fldChar w:fldCharType="begin" w:fldLock="1"/>
      </w:r>
      <w:r>
        <w:rPr>
          <w:noProof/>
        </w:rPr>
        <w:instrText xml:space="preserve"> PAGEREF _Toc177550840 \h </w:instrText>
      </w:r>
      <w:r>
        <w:rPr>
          <w:noProof/>
        </w:rPr>
      </w:r>
      <w:r>
        <w:rPr>
          <w:noProof/>
        </w:rPr>
        <w:fldChar w:fldCharType="separate"/>
      </w:r>
      <w:r>
        <w:rPr>
          <w:noProof/>
        </w:rPr>
        <w:t>85</w:t>
      </w:r>
      <w:r>
        <w:rPr>
          <w:noProof/>
        </w:rPr>
        <w:fldChar w:fldCharType="end"/>
      </w:r>
    </w:p>
    <w:p w14:paraId="25D940A3" w14:textId="589296EA"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6.1.6.3.17</w:t>
      </w:r>
      <w:r>
        <w:rPr>
          <w:rFonts w:asciiTheme="minorHAnsi" w:eastAsiaTheme="minorEastAsia" w:hAnsiTheme="minorHAnsi" w:cstheme="minorBidi"/>
          <w:noProof/>
          <w:kern w:val="2"/>
          <w:sz w:val="24"/>
          <w:szCs w:val="24"/>
          <w:lang w:eastAsia="en-GB"/>
          <w14:ligatures w14:val="standardContextual"/>
        </w:rPr>
        <w:tab/>
      </w:r>
      <w:r>
        <w:rPr>
          <w:noProof/>
        </w:rPr>
        <w:t>Enumeration: ReportingAccessType</w:t>
      </w:r>
      <w:r>
        <w:rPr>
          <w:noProof/>
        </w:rPr>
        <w:tab/>
      </w:r>
      <w:r>
        <w:rPr>
          <w:noProof/>
        </w:rPr>
        <w:fldChar w:fldCharType="begin" w:fldLock="1"/>
      </w:r>
      <w:r>
        <w:rPr>
          <w:noProof/>
        </w:rPr>
        <w:instrText xml:space="preserve"> PAGEREF _Toc177550841 \h </w:instrText>
      </w:r>
      <w:r>
        <w:rPr>
          <w:noProof/>
        </w:rPr>
      </w:r>
      <w:r>
        <w:rPr>
          <w:noProof/>
        </w:rPr>
        <w:fldChar w:fldCharType="separate"/>
      </w:r>
      <w:r>
        <w:rPr>
          <w:noProof/>
        </w:rPr>
        <w:t>86</w:t>
      </w:r>
      <w:r>
        <w:rPr>
          <w:noProof/>
        </w:rPr>
        <w:fldChar w:fldCharType="end"/>
      </w:r>
    </w:p>
    <w:p w14:paraId="1A917B11" w14:textId="7EE10066"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6.1.6.3.18</w:t>
      </w:r>
      <w:r>
        <w:rPr>
          <w:rFonts w:asciiTheme="minorHAnsi" w:eastAsiaTheme="minorEastAsia" w:hAnsiTheme="minorHAnsi" w:cstheme="minorBidi"/>
          <w:noProof/>
          <w:kern w:val="2"/>
          <w:sz w:val="24"/>
          <w:szCs w:val="24"/>
          <w:lang w:eastAsia="en-GB"/>
          <w14:ligatures w14:val="standardContextual"/>
        </w:rPr>
        <w:tab/>
      </w:r>
      <w:r>
        <w:rPr>
          <w:noProof/>
        </w:rPr>
        <w:t>Enumeration: EventClass</w:t>
      </w:r>
      <w:r>
        <w:rPr>
          <w:noProof/>
        </w:rPr>
        <w:tab/>
      </w:r>
      <w:r>
        <w:rPr>
          <w:noProof/>
        </w:rPr>
        <w:fldChar w:fldCharType="begin" w:fldLock="1"/>
      </w:r>
      <w:r>
        <w:rPr>
          <w:noProof/>
        </w:rPr>
        <w:instrText xml:space="preserve"> PAGEREF _Toc177550842 \h </w:instrText>
      </w:r>
      <w:r>
        <w:rPr>
          <w:noProof/>
        </w:rPr>
      </w:r>
      <w:r>
        <w:rPr>
          <w:noProof/>
        </w:rPr>
        <w:fldChar w:fldCharType="separate"/>
      </w:r>
      <w:r>
        <w:rPr>
          <w:noProof/>
        </w:rPr>
        <w:t>86</w:t>
      </w:r>
      <w:r>
        <w:rPr>
          <w:noProof/>
        </w:rPr>
        <w:fldChar w:fldCharType="end"/>
      </w:r>
    </w:p>
    <w:p w14:paraId="5A2B0A73" w14:textId="54EE9B3A"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6.1.6.3.19</w:t>
      </w:r>
      <w:r>
        <w:rPr>
          <w:rFonts w:asciiTheme="minorHAnsi" w:eastAsiaTheme="minorEastAsia" w:hAnsiTheme="minorHAnsi" w:cstheme="minorBidi"/>
          <w:noProof/>
          <w:kern w:val="2"/>
          <w:sz w:val="24"/>
          <w:szCs w:val="24"/>
          <w:lang w:eastAsia="en-GB"/>
          <w14:ligatures w14:val="standardContextual"/>
        </w:rPr>
        <w:tab/>
      </w:r>
      <w:r>
        <w:rPr>
          <w:noProof/>
        </w:rPr>
        <w:t>Enumeration: ReportedEventType</w:t>
      </w:r>
      <w:r>
        <w:rPr>
          <w:noProof/>
        </w:rPr>
        <w:tab/>
      </w:r>
      <w:r>
        <w:rPr>
          <w:noProof/>
        </w:rPr>
        <w:fldChar w:fldCharType="begin" w:fldLock="1"/>
      </w:r>
      <w:r>
        <w:rPr>
          <w:noProof/>
        </w:rPr>
        <w:instrText xml:space="preserve"> PAGEREF _Toc177550843 \h </w:instrText>
      </w:r>
      <w:r>
        <w:rPr>
          <w:noProof/>
        </w:rPr>
      </w:r>
      <w:r>
        <w:rPr>
          <w:noProof/>
        </w:rPr>
        <w:fldChar w:fldCharType="separate"/>
      </w:r>
      <w:r>
        <w:rPr>
          <w:noProof/>
        </w:rPr>
        <w:t>86</w:t>
      </w:r>
      <w:r>
        <w:rPr>
          <w:noProof/>
        </w:rPr>
        <w:fldChar w:fldCharType="end"/>
      </w:r>
    </w:p>
    <w:p w14:paraId="403CBE5C" w14:textId="1E1AB31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6.1.6.3.20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_Toc177550844 \h </w:instrText>
      </w:r>
      <w:r>
        <w:rPr>
          <w:noProof/>
        </w:rPr>
      </w:r>
      <w:r>
        <w:rPr>
          <w:noProof/>
        </w:rPr>
        <w:fldChar w:fldCharType="separate"/>
      </w:r>
      <w:r>
        <w:rPr>
          <w:noProof/>
        </w:rPr>
        <w:t>86</w:t>
      </w:r>
      <w:r>
        <w:rPr>
          <w:noProof/>
        </w:rPr>
        <w:fldChar w:fldCharType="end"/>
      </w:r>
    </w:p>
    <w:p w14:paraId="755FAE6E" w14:textId="59022A40"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6.1.6.3.21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_Toc177550845 \h </w:instrText>
      </w:r>
      <w:r>
        <w:rPr>
          <w:noProof/>
        </w:rPr>
      </w:r>
      <w:r>
        <w:rPr>
          <w:noProof/>
        </w:rPr>
        <w:fldChar w:fldCharType="separate"/>
      </w:r>
      <w:r>
        <w:rPr>
          <w:noProof/>
        </w:rPr>
        <w:t>87</w:t>
      </w:r>
      <w:r>
        <w:rPr>
          <w:noProof/>
        </w:rPr>
        <w:fldChar w:fldCharType="end"/>
      </w:r>
    </w:p>
    <w:p w14:paraId="72B39816" w14:textId="1E0B0C10"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_Toc177550846 \h </w:instrText>
      </w:r>
      <w:r>
        <w:rPr>
          <w:noProof/>
        </w:rPr>
      </w:r>
      <w:r>
        <w:rPr>
          <w:noProof/>
        </w:rPr>
        <w:fldChar w:fldCharType="separate"/>
      </w:r>
      <w:r>
        <w:rPr>
          <w:noProof/>
        </w:rPr>
        <w:t>87</w:t>
      </w:r>
      <w:r>
        <w:rPr>
          <w:noProof/>
        </w:rPr>
        <w:fldChar w:fldCharType="end"/>
      </w:r>
    </w:p>
    <w:p w14:paraId="6EDE7402" w14:textId="084AA8D8"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IndoorOutdoorInd</w:t>
      </w:r>
      <w:r>
        <w:rPr>
          <w:noProof/>
        </w:rPr>
        <w:tab/>
      </w:r>
      <w:r>
        <w:rPr>
          <w:noProof/>
        </w:rPr>
        <w:fldChar w:fldCharType="begin" w:fldLock="1"/>
      </w:r>
      <w:r>
        <w:rPr>
          <w:noProof/>
        </w:rPr>
        <w:instrText xml:space="preserve"> PAGEREF _Toc177550847 \h </w:instrText>
      </w:r>
      <w:r>
        <w:rPr>
          <w:noProof/>
        </w:rPr>
      </w:r>
      <w:r>
        <w:rPr>
          <w:noProof/>
        </w:rPr>
        <w:fldChar w:fldCharType="separate"/>
      </w:r>
      <w:r>
        <w:rPr>
          <w:noProof/>
        </w:rPr>
        <w:t>87</w:t>
      </w:r>
      <w:r>
        <w:rPr>
          <w:noProof/>
        </w:rPr>
        <w:fldChar w:fldCharType="end"/>
      </w:r>
    </w:p>
    <w:p w14:paraId="67155FD8" w14:textId="1DF09F24"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FixType</w:t>
      </w:r>
      <w:r>
        <w:rPr>
          <w:noProof/>
        </w:rPr>
        <w:tab/>
      </w:r>
      <w:r>
        <w:rPr>
          <w:noProof/>
        </w:rPr>
        <w:fldChar w:fldCharType="begin" w:fldLock="1"/>
      </w:r>
      <w:r>
        <w:rPr>
          <w:noProof/>
        </w:rPr>
        <w:instrText xml:space="preserve"> PAGEREF _Toc177550848 \h </w:instrText>
      </w:r>
      <w:r>
        <w:rPr>
          <w:noProof/>
        </w:rPr>
      </w:r>
      <w:r>
        <w:rPr>
          <w:noProof/>
        </w:rPr>
        <w:fldChar w:fldCharType="separate"/>
      </w:r>
      <w:r>
        <w:rPr>
          <w:noProof/>
        </w:rPr>
        <w:t>87</w:t>
      </w:r>
      <w:r>
        <w:rPr>
          <w:noProof/>
        </w:rPr>
        <w:fldChar w:fldCharType="end"/>
      </w:r>
    </w:p>
    <w:p w14:paraId="3A0AC9B2" w14:textId="56A00E95"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6.1.6.3.25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LosNlosMeasureInd</w:t>
      </w:r>
      <w:r>
        <w:rPr>
          <w:noProof/>
        </w:rPr>
        <w:tab/>
      </w:r>
      <w:r>
        <w:rPr>
          <w:noProof/>
        </w:rPr>
        <w:fldChar w:fldCharType="begin" w:fldLock="1"/>
      </w:r>
      <w:r>
        <w:rPr>
          <w:noProof/>
        </w:rPr>
        <w:instrText xml:space="preserve"> PAGEREF _Toc177550849 \h </w:instrText>
      </w:r>
      <w:r>
        <w:rPr>
          <w:noProof/>
        </w:rPr>
      </w:r>
      <w:r>
        <w:rPr>
          <w:noProof/>
        </w:rPr>
        <w:fldChar w:fldCharType="separate"/>
      </w:r>
      <w:r>
        <w:rPr>
          <w:noProof/>
        </w:rPr>
        <w:t>87</w:t>
      </w:r>
      <w:r>
        <w:rPr>
          <w:noProof/>
        </w:rPr>
        <w:fldChar w:fldCharType="end"/>
      </w:r>
    </w:p>
    <w:p w14:paraId="4AE87E8A" w14:textId="57E4CF59"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6.1.6.3.26</w:t>
      </w:r>
      <w:r>
        <w:rPr>
          <w:rFonts w:asciiTheme="minorHAnsi" w:eastAsiaTheme="minorEastAsia" w:hAnsiTheme="minorHAnsi" w:cstheme="minorBidi"/>
          <w:noProof/>
          <w:kern w:val="2"/>
          <w:sz w:val="24"/>
          <w:szCs w:val="24"/>
          <w:lang w:eastAsia="en-GB"/>
          <w14:ligatures w14:val="standardContextual"/>
        </w:rPr>
        <w:tab/>
      </w:r>
      <w:r>
        <w:rPr>
          <w:noProof/>
        </w:rPr>
        <w:t>Enumeration: UpConnectionStatus</w:t>
      </w:r>
      <w:r>
        <w:rPr>
          <w:noProof/>
        </w:rPr>
        <w:tab/>
      </w:r>
      <w:r>
        <w:rPr>
          <w:noProof/>
        </w:rPr>
        <w:fldChar w:fldCharType="begin" w:fldLock="1"/>
      </w:r>
      <w:r>
        <w:rPr>
          <w:noProof/>
        </w:rPr>
        <w:instrText xml:space="preserve"> PAGEREF _Toc177550850 \h </w:instrText>
      </w:r>
      <w:r>
        <w:rPr>
          <w:noProof/>
        </w:rPr>
      </w:r>
      <w:r>
        <w:rPr>
          <w:noProof/>
        </w:rPr>
        <w:fldChar w:fldCharType="separate"/>
      </w:r>
      <w:r>
        <w:rPr>
          <w:noProof/>
        </w:rPr>
        <w:t>87</w:t>
      </w:r>
      <w:r>
        <w:rPr>
          <w:noProof/>
        </w:rPr>
        <w:fldChar w:fldCharType="end"/>
      </w:r>
    </w:p>
    <w:p w14:paraId="544B5BE8" w14:textId="168F0136"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6.1.6.3.27</w:t>
      </w:r>
      <w:r>
        <w:rPr>
          <w:rFonts w:asciiTheme="minorHAnsi" w:eastAsiaTheme="minorEastAsia" w:hAnsiTheme="minorHAnsi" w:cstheme="minorBidi"/>
          <w:noProof/>
          <w:kern w:val="2"/>
          <w:sz w:val="24"/>
          <w:szCs w:val="24"/>
          <w:lang w:eastAsia="en-GB"/>
          <w14:ligatures w14:val="standardContextual"/>
        </w:rPr>
        <w:tab/>
      </w:r>
      <w:r>
        <w:rPr>
          <w:noProof/>
        </w:rPr>
        <w:t>Enumeration: RangingSlResult</w:t>
      </w:r>
      <w:r>
        <w:rPr>
          <w:noProof/>
        </w:rPr>
        <w:tab/>
      </w:r>
      <w:r>
        <w:rPr>
          <w:noProof/>
        </w:rPr>
        <w:fldChar w:fldCharType="begin" w:fldLock="1"/>
      </w:r>
      <w:r>
        <w:rPr>
          <w:noProof/>
        </w:rPr>
        <w:instrText xml:space="preserve"> PAGEREF _Toc177550851 \h </w:instrText>
      </w:r>
      <w:r>
        <w:rPr>
          <w:noProof/>
        </w:rPr>
      </w:r>
      <w:r>
        <w:rPr>
          <w:noProof/>
        </w:rPr>
        <w:fldChar w:fldCharType="separate"/>
      </w:r>
      <w:r>
        <w:rPr>
          <w:noProof/>
        </w:rPr>
        <w:t>88</w:t>
      </w:r>
      <w:r>
        <w:rPr>
          <w:noProof/>
        </w:rPr>
        <w:fldChar w:fldCharType="end"/>
      </w:r>
    </w:p>
    <w:p w14:paraId="6A11C312" w14:textId="62CD100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6.1.6.3.28</w:t>
      </w:r>
      <w:r>
        <w:rPr>
          <w:rFonts w:asciiTheme="minorHAnsi" w:eastAsiaTheme="minorEastAsia" w:hAnsiTheme="minorHAnsi" w:cstheme="minorBidi"/>
          <w:noProof/>
          <w:kern w:val="2"/>
          <w:sz w:val="24"/>
          <w:szCs w:val="24"/>
          <w:lang w:eastAsia="en-GB"/>
          <w14:ligatures w14:val="standardContextual"/>
        </w:rPr>
        <w:tab/>
      </w:r>
      <w:r>
        <w:rPr>
          <w:noProof/>
        </w:rPr>
        <w:t>Enumeration: RelatedUeType</w:t>
      </w:r>
      <w:r>
        <w:rPr>
          <w:noProof/>
        </w:rPr>
        <w:tab/>
      </w:r>
      <w:r>
        <w:rPr>
          <w:noProof/>
        </w:rPr>
        <w:fldChar w:fldCharType="begin" w:fldLock="1"/>
      </w:r>
      <w:r>
        <w:rPr>
          <w:noProof/>
        </w:rPr>
        <w:instrText xml:space="preserve"> PAGEREF _Toc177550852 \h </w:instrText>
      </w:r>
      <w:r>
        <w:rPr>
          <w:noProof/>
        </w:rPr>
      </w:r>
      <w:r>
        <w:rPr>
          <w:noProof/>
        </w:rPr>
        <w:fldChar w:fldCharType="separate"/>
      </w:r>
      <w:r>
        <w:rPr>
          <w:noProof/>
        </w:rPr>
        <w:t>88</w:t>
      </w:r>
      <w:r>
        <w:rPr>
          <w:noProof/>
        </w:rPr>
        <w:fldChar w:fldCharType="end"/>
      </w:r>
    </w:p>
    <w:p w14:paraId="46758A0A" w14:textId="50753656"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LcsUpConnectionInd</w:t>
      </w:r>
      <w:r>
        <w:rPr>
          <w:noProof/>
        </w:rPr>
        <w:tab/>
      </w:r>
      <w:r>
        <w:rPr>
          <w:noProof/>
        </w:rPr>
        <w:fldChar w:fldCharType="begin" w:fldLock="1"/>
      </w:r>
      <w:r>
        <w:rPr>
          <w:noProof/>
        </w:rPr>
        <w:instrText xml:space="preserve"> PAGEREF _Toc177550853 \h </w:instrText>
      </w:r>
      <w:r>
        <w:rPr>
          <w:noProof/>
        </w:rPr>
      </w:r>
      <w:r>
        <w:rPr>
          <w:noProof/>
        </w:rPr>
        <w:fldChar w:fldCharType="separate"/>
      </w:r>
      <w:r>
        <w:rPr>
          <w:noProof/>
        </w:rPr>
        <w:t>88</w:t>
      </w:r>
      <w:r>
        <w:rPr>
          <w:noProof/>
        </w:rPr>
        <w:fldChar w:fldCharType="end"/>
      </w:r>
    </w:p>
    <w:p w14:paraId="263D8F2E" w14:textId="4338022B"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6.1.6.3.30</w:t>
      </w:r>
      <w:r>
        <w:rPr>
          <w:rFonts w:asciiTheme="minorHAnsi" w:eastAsiaTheme="minorEastAsia" w:hAnsiTheme="minorHAnsi" w:cstheme="minorBidi"/>
          <w:noProof/>
          <w:kern w:val="2"/>
          <w:sz w:val="24"/>
          <w:szCs w:val="24"/>
          <w:lang w:eastAsia="en-GB"/>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fldLock="1"/>
      </w:r>
      <w:r>
        <w:rPr>
          <w:noProof/>
        </w:rPr>
        <w:instrText xml:space="preserve"> PAGEREF _Toc177550854 \h </w:instrText>
      </w:r>
      <w:r>
        <w:rPr>
          <w:noProof/>
        </w:rPr>
      </w:r>
      <w:r>
        <w:rPr>
          <w:noProof/>
        </w:rPr>
        <w:fldChar w:fldCharType="separate"/>
      </w:r>
      <w:r>
        <w:rPr>
          <w:noProof/>
        </w:rPr>
        <w:t>89</w:t>
      </w:r>
      <w:r>
        <w:rPr>
          <w:noProof/>
        </w:rPr>
        <w:fldChar w:fldCharType="end"/>
      </w:r>
    </w:p>
    <w:p w14:paraId="22AAA09E" w14:textId="5C4B7B77"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6.1.6.3.31</w:t>
      </w:r>
      <w:r>
        <w:rPr>
          <w:rFonts w:asciiTheme="minorHAnsi" w:eastAsiaTheme="minorEastAsia" w:hAnsiTheme="minorHAnsi" w:cstheme="minorBidi"/>
          <w:noProof/>
          <w:kern w:val="2"/>
          <w:sz w:val="24"/>
          <w:szCs w:val="24"/>
          <w:lang w:eastAsia="en-GB"/>
          <w14:ligatures w14:val="standardContextual"/>
        </w:rPr>
        <w:tab/>
      </w:r>
      <w:r>
        <w:rPr>
          <w:noProof/>
        </w:rPr>
        <w:t>Enumeration: SlPositioningCapability</w:t>
      </w:r>
      <w:r>
        <w:rPr>
          <w:noProof/>
        </w:rPr>
        <w:tab/>
      </w:r>
      <w:r>
        <w:rPr>
          <w:noProof/>
        </w:rPr>
        <w:fldChar w:fldCharType="begin" w:fldLock="1"/>
      </w:r>
      <w:r>
        <w:rPr>
          <w:noProof/>
        </w:rPr>
        <w:instrText xml:space="preserve"> PAGEREF _Toc177550855 \h </w:instrText>
      </w:r>
      <w:r>
        <w:rPr>
          <w:noProof/>
        </w:rPr>
      </w:r>
      <w:r>
        <w:rPr>
          <w:noProof/>
        </w:rPr>
        <w:fldChar w:fldCharType="separate"/>
      </w:r>
      <w:r>
        <w:rPr>
          <w:noProof/>
        </w:rPr>
        <w:t>89</w:t>
      </w:r>
      <w:r>
        <w:rPr>
          <w:noProof/>
        </w:rPr>
        <w:fldChar w:fldCharType="end"/>
      </w:r>
    </w:p>
    <w:p w14:paraId="06E09D20" w14:textId="0286DA8C"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_Toc177550856 \h </w:instrText>
      </w:r>
      <w:r>
        <w:rPr>
          <w:noProof/>
        </w:rPr>
      </w:r>
      <w:r>
        <w:rPr>
          <w:noProof/>
        </w:rPr>
        <w:fldChar w:fldCharType="separate"/>
      </w:r>
      <w:r>
        <w:rPr>
          <w:noProof/>
        </w:rPr>
        <w:t>89</w:t>
      </w:r>
      <w:r>
        <w:rPr>
          <w:noProof/>
        </w:rPr>
        <w:fldChar w:fldCharType="end"/>
      </w:r>
    </w:p>
    <w:p w14:paraId="71F8924A" w14:textId="7BB08FE2"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sidRPr="00B04EB0">
        <w:rPr>
          <w:noProof/>
          <w:lang w:val="en-US"/>
        </w:rPr>
        <w:t>6.1.6.4.1</w:t>
      </w:r>
      <w:r>
        <w:rPr>
          <w:rFonts w:asciiTheme="minorHAnsi" w:eastAsiaTheme="minorEastAsia" w:hAnsiTheme="minorHAnsi" w:cstheme="minorBidi"/>
          <w:noProof/>
          <w:kern w:val="2"/>
          <w:sz w:val="24"/>
          <w:szCs w:val="24"/>
          <w:lang w:eastAsia="en-GB"/>
          <w14:ligatures w14:val="standardContextual"/>
        </w:rPr>
        <w:tab/>
      </w:r>
      <w:r w:rsidRPr="00B04EB0">
        <w:rPr>
          <w:noProof/>
          <w:lang w:val="en-US"/>
        </w:rPr>
        <w:t>Introduction</w:t>
      </w:r>
      <w:r>
        <w:rPr>
          <w:noProof/>
        </w:rPr>
        <w:tab/>
      </w:r>
      <w:r>
        <w:rPr>
          <w:noProof/>
        </w:rPr>
        <w:fldChar w:fldCharType="begin" w:fldLock="1"/>
      </w:r>
      <w:r>
        <w:rPr>
          <w:noProof/>
        </w:rPr>
        <w:instrText xml:space="preserve"> PAGEREF _Toc177550857 \h </w:instrText>
      </w:r>
      <w:r>
        <w:rPr>
          <w:noProof/>
        </w:rPr>
      </w:r>
      <w:r>
        <w:rPr>
          <w:noProof/>
        </w:rPr>
        <w:fldChar w:fldCharType="separate"/>
      </w:r>
      <w:r>
        <w:rPr>
          <w:noProof/>
        </w:rPr>
        <w:t>89</w:t>
      </w:r>
      <w:r>
        <w:rPr>
          <w:noProof/>
        </w:rPr>
        <w:fldChar w:fldCharType="end"/>
      </w:r>
    </w:p>
    <w:p w14:paraId="68110D87" w14:textId="29DC9700"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sidRPr="00B04EB0">
        <w:rPr>
          <w:noProof/>
          <w:lang w:val="en-US"/>
        </w:rPr>
        <w:t>6.1.6.4.2</w:t>
      </w:r>
      <w:r>
        <w:rPr>
          <w:rFonts w:asciiTheme="minorHAnsi" w:eastAsiaTheme="minorEastAsia" w:hAnsiTheme="minorHAnsi" w:cstheme="minorBidi"/>
          <w:noProof/>
          <w:kern w:val="2"/>
          <w:sz w:val="24"/>
          <w:szCs w:val="24"/>
          <w:lang w:eastAsia="en-GB"/>
          <w14:ligatures w14:val="standardContextual"/>
        </w:rPr>
        <w:tab/>
      </w:r>
      <w:r w:rsidRPr="00B04EB0">
        <w:rPr>
          <w:noProof/>
          <w:lang w:val="en-US"/>
        </w:rPr>
        <w:t>LPP Message</w:t>
      </w:r>
      <w:r>
        <w:rPr>
          <w:noProof/>
        </w:rPr>
        <w:tab/>
      </w:r>
      <w:r>
        <w:rPr>
          <w:noProof/>
        </w:rPr>
        <w:fldChar w:fldCharType="begin" w:fldLock="1"/>
      </w:r>
      <w:r>
        <w:rPr>
          <w:noProof/>
        </w:rPr>
        <w:instrText xml:space="preserve"> PAGEREF _Toc177550858 \h </w:instrText>
      </w:r>
      <w:r>
        <w:rPr>
          <w:noProof/>
        </w:rPr>
      </w:r>
      <w:r>
        <w:rPr>
          <w:noProof/>
        </w:rPr>
        <w:fldChar w:fldCharType="separate"/>
      </w:r>
      <w:r>
        <w:rPr>
          <w:noProof/>
        </w:rPr>
        <w:t>89</w:t>
      </w:r>
      <w:r>
        <w:rPr>
          <w:noProof/>
        </w:rPr>
        <w:fldChar w:fldCharType="end"/>
      </w:r>
    </w:p>
    <w:p w14:paraId="7140DC91" w14:textId="6E87495D"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_Toc177550859 \h </w:instrText>
      </w:r>
      <w:r>
        <w:rPr>
          <w:noProof/>
        </w:rPr>
      </w:r>
      <w:r>
        <w:rPr>
          <w:noProof/>
        </w:rPr>
        <w:fldChar w:fldCharType="separate"/>
      </w:r>
      <w:r>
        <w:rPr>
          <w:noProof/>
        </w:rPr>
        <w:t>89</w:t>
      </w:r>
      <w:r>
        <w:rPr>
          <w:noProof/>
        </w:rPr>
        <w:fldChar w:fldCharType="end"/>
      </w:r>
    </w:p>
    <w:p w14:paraId="605A8F6D" w14:textId="7541F2E6"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_Toc177550860 \h </w:instrText>
      </w:r>
      <w:r>
        <w:rPr>
          <w:noProof/>
        </w:rPr>
      </w:r>
      <w:r>
        <w:rPr>
          <w:noProof/>
        </w:rPr>
        <w:fldChar w:fldCharType="separate"/>
      </w:r>
      <w:r>
        <w:rPr>
          <w:noProof/>
        </w:rPr>
        <w:t>89</w:t>
      </w:r>
      <w:r>
        <w:rPr>
          <w:noProof/>
        </w:rPr>
        <w:fldChar w:fldCharType="end"/>
      </w:r>
    </w:p>
    <w:p w14:paraId="0D3D200B" w14:textId="2AF4A70A"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_Toc177550861 \h </w:instrText>
      </w:r>
      <w:r>
        <w:rPr>
          <w:noProof/>
        </w:rPr>
      </w:r>
      <w:r>
        <w:rPr>
          <w:noProof/>
        </w:rPr>
        <w:fldChar w:fldCharType="separate"/>
      </w:r>
      <w:r>
        <w:rPr>
          <w:noProof/>
        </w:rPr>
        <w:t>89</w:t>
      </w:r>
      <w:r>
        <w:rPr>
          <w:noProof/>
        </w:rPr>
        <w:fldChar w:fldCharType="end"/>
      </w:r>
    </w:p>
    <w:p w14:paraId="7D02F87F" w14:textId="45D5CA32"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_Toc177550862 \h </w:instrText>
      </w:r>
      <w:r>
        <w:rPr>
          <w:noProof/>
        </w:rPr>
      </w:r>
      <w:r>
        <w:rPr>
          <w:noProof/>
        </w:rPr>
        <w:fldChar w:fldCharType="separate"/>
      </w:r>
      <w:r>
        <w:rPr>
          <w:noProof/>
        </w:rPr>
        <w:t>89</w:t>
      </w:r>
      <w:r>
        <w:rPr>
          <w:noProof/>
        </w:rPr>
        <w:fldChar w:fldCharType="end"/>
      </w:r>
    </w:p>
    <w:p w14:paraId="76040A4F" w14:textId="3CB25E07"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sidRPr="00B04EB0">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B04EB0">
        <w:rPr>
          <w:noProof/>
          <w:lang w:val="en-US"/>
        </w:rPr>
        <w:t>Security</w:t>
      </w:r>
      <w:r>
        <w:rPr>
          <w:noProof/>
        </w:rPr>
        <w:tab/>
      </w:r>
      <w:r>
        <w:rPr>
          <w:noProof/>
        </w:rPr>
        <w:fldChar w:fldCharType="begin" w:fldLock="1"/>
      </w:r>
      <w:r>
        <w:rPr>
          <w:noProof/>
        </w:rPr>
        <w:instrText xml:space="preserve"> PAGEREF _Toc177550863 \h </w:instrText>
      </w:r>
      <w:r>
        <w:rPr>
          <w:noProof/>
        </w:rPr>
      </w:r>
      <w:r>
        <w:rPr>
          <w:noProof/>
        </w:rPr>
        <w:fldChar w:fldCharType="separate"/>
      </w:r>
      <w:r>
        <w:rPr>
          <w:noProof/>
        </w:rPr>
        <w:t>90</w:t>
      </w:r>
      <w:r>
        <w:rPr>
          <w:noProof/>
        </w:rPr>
        <w:fldChar w:fldCharType="end"/>
      </w:r>
    </w:p>
    <w:p w14:paraId="140C6161" w14:textId="4CD441A3"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_Toc177550864 \h </w:instrText>
      </w:r>
      <w:r>
        <w:rPr>
          <w:noProof/>
        </w:rPr>
      </w:r>
      <w:r>
        <w:rPr>
          <w:noProof/>
        </w:rPr>
        <w:fldChar w:fldCharType="separate"/>
      </w:r>
      <w:r>
        <w:rPr>
          <w:noProof/>
        </w:rPr>
        <w:t>90</w:t>
      </w:r>
      <w:r>
        <w:rPr>
          <w:noProof/>
        </w:rPr>
        <w:fldChar w:fldCharType="end"/>
      </w:r>
    </w:p>
    <w:p w14:paraId="3A007046" w14:textId="572029BD"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sidRPr="00B04EB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B04EB0">
        <w:rPr>
          <w:noProof/>
          <w:lang w:val="en-US"/>
        </w:rPr>
        <w:t>HTTP redirection</w:t>
      </w:r>
      <w:r>
        <w:rPr>
          <w:noProof/>
        </w:rPr>
        <w:tab/>
      </w:r>
      <w:r>
        <w:rPr>
          <w:noProof/>
        </w:rPr>
        <w:fldChar w:fldCharType="begin" w:fldLock="1"/>
      </w:r>
      <w:r>
        <w:rPr>
          <w:noProof/>
        </w:rPr>
        <w:instrText xml:space="preserve"> PAGEREF _Toc177550865 \h </w:instrText>
      </w:r>
      <w:r>
        <w:rPr>
          <w:noProof/>
        </w:rPr>
      </w:r>
      <w:r>
        <w:rPr>
          <w:noProof/>
        </w:rPr>
        <w:fldChar w:fldCharType="separate"/>
      </w:r>
      <w:r>
        <w:rPr>
          <w:noProof/>
        </w:rPr>
        <w:t>91</w:t>
      </w:r>
      <w:r>
        <w:rPr>
          <w:noProof/>
        </w:rPr>
        <w:fldChar w:fldCharType="end"/>
      </w:r>
    </w:p>
    <w:p w14:paraId="3DE00373" w14:textId="16588CB4" w:rsidR="00436FFE" w:rsidRDefault="00436FF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Nlmf_Broadcast Service API</w:t>
      </w:r>
      <w:r>
        <w:rPr>
          <w:noProof/>
        </w:rPr>
        <w:tab/>
      </w:r>
      <w:r>
        <w:rPr>
          <w:noProof/>
        </w:rPr>
        <w:fldChar w:fldCharType="begin" w:fldLock="1"/>
      </w:r>
      <w:r>
        <w:rPr>
          <w:noProof/>
        </w:rPr>
        <w:instrText xml:space="preserve"> PAGEREF _Toc177550866 \h </w:instrText>
      </w:r>
      <w:r>
        <w:rPr>
          <w:noProof/>
        </w:rPr>
      </w:r>
      <w:r>
        <w:rPr>
          <w:noProof/>
        </w:rPr>
        <w:fldChar w:fldCharType="separate"/>
      </w:r>
      <w:r>
        <w:rPr>
          <w:noProof/>
        </w:rPr>
        <w:t>91</w:t>
      </w:r>
      <w:r>
        <w:rPr>
          <w:noProof/>
        </w:rPr>
        <w:fldChar w:fldCharType="end"/>
      </w:r>
    </w:p>
    <w:p w14:paraId="55F11A55" w14:textId="15695FCA"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_Toc177550867 \h </w:instrText>
      </w:r>
      <w:r>
        <w:rPr>
          <w:noProof/>
        </w:rPr>
      </w:r>
      <w:r>
        <w:rPr>
          <w:noProof/>
        </w:rPr>
        <w:fldChar w:fldCharType="separate"/>
      </w:r>
      <w:r>
        <w:rPr>
          <w:noProof/>
        </w:rPr>
        <w:t>91</w:t>
      </w:r>
      <w:r>
        <w:rPr>
          <w:noProof/>
        </w:rPr>
        <w:fldChar w:fldCharType="end"/>
      </w:r>
    </w:p>
    <w:p w14:paraId="1D8C1AA1" w14:textId="15F11489"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_Toc177550868 \h </w:instrText>
      </w:r>
      <w:r>
        <w:rPr>
          <w:noProof/>
        </w:rPr>
      </w:r>
      <w:r>
        <w:rPr>
          <w:noProof/>
        </w:rPr>
        <w:fldChar w:fldCharType="separate"/>
      </w:r>
      <w:r>
        <w:rPr>
          <w:noProof/>
        </w:rPr>
        <w:t>92</w:t>
      </w:r>
      <w:r>
        <w:rPr>
          <w:noProof/>
        </w:rPr>
        <w:fldChar w:fldCharType="end"/>
      </w:r>
    </w:p>
    <w:p w14:paraId="22E64D9C" w14:textId="037F26E7"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_Toc177550869 \h </w:instrText>
      </w:r>
      <w:r>
        <w:rPr>
          <w:noProof/>
        </w:rPr>
      </w:r>
      <w:r>
        <w:rPr>
          <w:noProof/>
        </w:rPr>
        <w:fldChar w:fldCharType="separate"/>
      </w:r>
      <w:r>
        <w:rPr>
          <w:noProof/>
        </w:rPr>
        <w:t>92</w:t>
      </w:r>
      <w:r>
        <w:rPr>
          <w:noProof/>
        </w:rPr>
        <w:fldChar w:fldCharType="end"/>
      </w:r>
    </w:p>
    <w:p w14:paraId="783C1935" w14:textId="174757F2"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_Toc177550870 \h </w:instrText>
      </w:r>
      <w:r>
        <w:rPr>
          <w:noProof/>
        </w:rPr>
      </w:r>
      <w:r>
        <w:rPr>
          <w:noProof/>
        </w:rPr>
        <w:fldChar w:fldCharType="separate"/>
      </w:r>
      <w:r>
        <w:rPr>
          <w:noProof/>
        </w:rPr>
        <w:t>92</w:t>
      </w:r>
      <w:r>
        <w:rPr>
          <w:noProof/>
        </w:rPr>
        <w:fldChar w:fldCharType="end"/>
      </w:r>
    </w:p>
    <w:p w14:paraId="34A007A8" w14:textId="1F32EAF6"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_Toc177550871 \h </w:instrText>
      </w:r>
      <w:r>
        <w:rPr>
          <w:noProof/>
        </w:rPr>
      </w:r>
      <w:r>
        <w:rPr>
          <w:noProof/>
        </w:rPr>
        <w:fldChar w:fldCharType="separate"/>
      </w:r>
      <w:r>
        <w:rPr>
          <w:noProof/>
        </w:rPr>
        <w:t>92</w:t>
      </w:r>
      <w:r>
        <w:rPr>
          <w:noProof/>
        </w:rPr>
        <w:fldChar w:fldCharType="end"/>
      </w:r>
    </w:p>
    <w:p w14:paraId="7A52862E" w14:textId="4DB86B4F"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_Toc177550872 \h </w:instrText>
      </w:r>
      <w:r>
        <w:rPr>
          <w:noProof/>
        </w:rPr>
      </w:r>
      <w:r>
        <w:rPr>
          <w:noProof/>
        </w:rPr>
        <w:fldChar w:fldCharType="separate"/>
      </w:r>
      <w:r>
        <w:rPr>
          <w:noProof/>
        </w:rPr>
        <w:t>92</w:t>
      </w:r>
      <w:r>
        <w:rPr>
          <w:noProof/>
        </w:rPr>
        <w:fldChar w:fldCharType="end"/>
      </w:r>
    </w:p>
    <w:p w14:paraId="4AF27DDC" w14:textId="43797B21"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_Toc177550873 \h </w:instrText>
      </w:r>
      <w:r>
        <w:rPr>
          <w:noProof/>
        </w:rPr>
      </w:r>
      <w:r>
        <w:rPr>
          <w:noProof/>
        </w:rPr>
        <w:fldChar w:fldCharType="separate"/>
      </w:r>
      <w:r>
        <w:rPr>
          <w:noProof/>
        </w:rPr>
        <w:t>92</w:t>
      </w:r>
      <w:r>
        <w:rPr>
          <w:noProof/>
        </w:rPr>
        <w:fldChar w:fldCharType="end"/>
      </w:r>
    </w:p>
    <w:p w14:paraId="53D3312B" w14:textId="25BE1C1F"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_Toc177550874 \h </w:instrText>
      </w:r>
      <w:r>
        <w:rPr>
          <w:noProof/>
        </w:rPr>
      </w:r>
      <w:r>
        <w:rPr>
          <w:noProof/>
        </w:rPr>
        <w:fldChar w:fldCharType="separate"/>
      </w:r>
      <w:r>
        <w:rPr>
          <w:noProof/>
        </w:rPr>
        <w:t>92</w:t>
      </w:r>
      <w:r>
        <w:rPr>
          <w:noProof/>
        </w:rPr>
        <w:fldChar w:fldCharType="end"/>
      </w:r>
    </w:p>
    <w:p w14:paraId="68122D10" w14:textId="7B203F83"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_Toc177550875 \h </w:instrText>
      </w:r>
      <w:r>
        <w:rPr>
          <w:noProof/>
        </w:rPr>
      </w:r>
      <w:r>
        <w:rPr>
          <w:noProof/>
        </w:rPr>
        <w:fldChar w:fldCharType="separate"/>
      </w:r>
      <w:r>
        <w:rPr>
          <w:noProof/>
        </w:rPr>
        <w:t>92</w:t>
      </w:r>
      <w:r>
        <w:rPr>
          <w:noProof/>
        </w:rPr>
        <w:fldChar w:fldCharType="end"/>
      </w:r>
    </w:p>
    <w:p w14:paraId="1C57B4FA" w14:textId="6DB4038E"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_Toc177550876 \h </w:instrText>
      </w:r>
      <w:r>
        <w:rPr>
          <w:noProof/>
        </w:rPr>
      </w:r>
      <w:r>
        <w:rPr>
          <w:noProof/>
        </w:rPr>
        <w:fldChar w:fldCharType="separate"/>
      </w:r>
      <w:r>
        <w:rPr>
          <w:noProof/>
        </w:rPr>
        <w:t>92</w:t>
      </w:r>
      <w:r>
        <w:rPr>
          <w:noProof/>
        </w:rPr>
        <w:fldChar w:fldCharType="end"/>
      </w:r>
    </w:p>
    <w:p w14:paraId="6BC69F74" w14:textId="677ABC80"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_Toc177550877 \h </w:instrText>
      </w:r>
      <w:r>
        <w:rPr>
          <w:noProof/>
        </w:rPr>
      </w:r>
      <w:r>
        <w:rPr>
          <w:noProof/>
        </w:rPr>
        <w:fldChar w:fldCharType="separate"/>
      </w:r>
      <w:r>
        <w:rPr>
          <w:noProof/>
        </w:rPr>
        <w:t>93</w:t>
      </w:r>
      <w:r>
        <w:rPr>
          <w:noProof/>
        </w:rPr>
        <w:fldChar w:fldCharType="end"/>
      </w:r>
    </w:p>
    <w:p w14:paraId="3DE00DAB" w14:textId="2724B0F3"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_Toc177550878 \h </w:instrText>
      </w:r>
      <w:r>
        <w:rPr>
          <w:noProof/>
        </w:rPr>
      </w:r>
      <w:r>
        <w:rPr>
          <w:noProof/>
        </w:rPr>
        <w:fldChar w:fldCharType="separate"/>
      </w:r>
      <w:r>
        <w:rPr>
          <w:noProof/>
        </w:rPr>
        <w:t>93</w:t>
      </w:r>
      <w:r>
        <w:rPr>
          <w:noProof/>
        </w:rPr>
        <w:fldChar w:fldCharType="end"/>
      </w:r>
    </w:p>
    <w:p w14:paraId="57791B95" w14:textId="6E92D521"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Operation: cipher-key-data</w:t>
      </w:r>
      <w:r>
        <w:rPr>
          <w:noProof/>
        </w:rPr>
        <w:tab/>
      </w:r>
      <w:r>
        <w:rPr>
          <w:noProof/>
        </w:rPr>
        <w:fldChar w:fldCharType="begin" w:fldLock="1"/>
      </w:r>
      <w:r>
        <w:rPr>
          <w:noProof/>
        </w:rPr>
        <w:instrText xml:space="preserve"> PAGEREF _Toc177550879 \h </w:instrText>
      </w:r>
      <w:r>
        <w:rPr>
          <w:noProof/>
        </w:rPr>
      </w:r>
      <w:r>
        <w:rPr>
          <w:noProof/>
        </w:rPr>
        <w:fldChar w:fldCharType="separate"/>
      </w:r>
      <w:r>
        <w:rPr>
          <w:noProof/>
        </w:rPr>
        <w:t>93</w:t>
      </w:r>
      <w:r>
        <w:rPr>
          <w:noProof/>
        </w:rPr>
        <w:fldChar w:fldCharType="end"/>
      </w:r>
    </w:p>
    <w:p w14:paraId="5C240163" w14:textId="6759B373"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_Toc177550880 \h </w:instrText>
      </w:r>
      <w:r>
        <w:rPr>
          <w:noProof/>
        </w:rPr>
      </w:r>
      <w:r>
        <w:rPr>
          <w:noProof/>
        </w:rPr>
        <w:fldChar w:fldCharType="separate"/>
      </w:r>
      <w:r>
        <w:rPr>
          <w:noProof/>
        </w:rPr>
        <w:t>93</w:t>
      </w:r>
      <w:r>
        <w:rPr>
          <w:noProof/>
        </w:rPr>
        <w:fldChar w:fldCharType="end"/>
      </w:r>
    </w:p>
    <w:p w14:paraId="6C562022" w14:textId="5F2A9F2A"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_Toc177550881 \h </w:instrText>
      </w:r>
      <w:r>
        <w:rPr>
          <w:noProof/>
        </w:rPr>
      </w:r>
      <w:r>
        <w:rPr>
          <w:noProof/>
        </w:rPr>
        <w:fldChar w:fldCharType="separate"/>
      </w:r>
      <w:r>
        <w:rPr>
          <w:noProof/>
        </w:rPr>
        <w:t>93</w:t>
      </w:r>
      <w:r>
        <w:rPr>
          <w:noProof/>
        </w:rPr>
        <w:fldChar w:fldCharType="end"/>
      </w:r>
    </w:p>
    <w:p w14:paraId="3F1BAB24" w14:textId="1365C591"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_Toc177550882 \h </w:instrText>
      </w:r>
      <w:r>
        <w:rPr>
          <w:noProof/>
        </w:rPr>
      </w:r>
      <w:r>
        <w:rPr>
          <w:noProof/>
        </w:rPr>
        <w:fldChar w:fldCharType="separate"/>
      </w:r>
      <w:r>
        <w:rPr>
          <w:noProof/>
        </w:rPr>
        <w:t>94</w:t>
      </w:r>
      <w:r>
        <w:rPr>
          <w:noProof/>
        </w:rPr>
        <w:fldChar w:fldCharType="end"/>
      </w:r>
    </w:p>
    <w:p w14:paraId="23816869" w14:textId="56805EDD"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CipheringKeyData</w:t>
      </w:r>
      <w:r>
        <w:rPr>
          <w:noProof/>
        </w:rPr>
        <w:tab/>
      </w:r>
      <w:r>
        <w:rPr>
          <w:noProof/>
        </w:rPr>
        <w:fldChar w:fldCharType="begin" w:fldLock="1"/>
      </w:r>
      <w:r>
        <w:rPr>
          <w:noProof/>
        </w:rPr>
        <w:instrText xml:space="preserve"> PAGEREF _Toc177550883 \h </w:instrText>
      </w:r>
      <w:r>
        <w:rPr>
          <w:noProof/>
        </w:rPr>
      </w:r>
      <w:r>
        <w:rPr>
          <w:noProof/>
        </w:rPr>
        <w:fldChar w:fldCharType="separate"/>
      </w:r>
      <w:r>
        <w:rPr>
          <w:noProof/>
        </w:rPr>
        <w:t>94</w:t>
      </w:r>
      <w:r>
        <w:rPr>
          <w:noProof/>
        </w:rPr>
        <w:fldChar w:fldCharType="end"/>
      </w:r>
    </w:p>
    <w:p w14:paraId="368F3FF0" w14:textId="6E6E19CF"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_Toc177550884 \h </w:instrText>
      </w:r>
      <w:r>
        <w:rPr>
          <w:noProof/>
        </w:rPr>
      </w:r>
      <w:r>
        <w:rPr>
          <w:noProof/>
        </w:rPr>
        <w:fldChar w:fldCharType="separate"/>
      </w:r>
      <w:r>
        <w:rPr>
          <w:noProof/>
        </w:rPr>
        <w:t>94</w:t>
      </w:r>
      <w:r>
        <w:rPr>
          <w:noProof/>
        </w:rPr>
        <w:fldChar w:fldCharType="end"/>
      </w:r>
    </w:p>
    <w:p w14:paraId="3094B214" w14:textId="4BC892C2"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_Toc177550885 \h </w:instrText>
      </w:r>
      <w:r>
        <w:rPr>
          <w:noProof/>
        </w:rPr>
      </w:r>
      <w:r>
        <w:rPr>
          <w:noProof/>
        </w:rPr>
        <w:fldChar w:fldCharType="separate"/>
      </w:r>
      <w:r>
        <w:rPr>
          <w:noProof/>
        </w:rPr>
        <w:t>94</w:t>
      </w:r>
      <w:r>
        <w:rPr>
          <w:noProof/>
        </w:rPr>
        <w:fldChar w:fldCharType="end"/>
      </w:r>
    </w:p>
    <w:p w14:paraId="53808594" w14:textId="582EAA81"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_Toc177550886 \h </w:instrText>
      </w:r>
      <w:r>
        <w:rPr>
          <w:noProof/>
        </w:rPr>
      </w:r>
      <w:r>
        <w:rPr>
          <w:noProof/>
        </w:rPr>
        <w:fldChar w:fldCharType="separate"/>
      </w:r>
      <w:r>
        <w:rPr>
          <w:noProof/>
        </w:rPr>
        <w:t>95</w:t>
      </w:r>
      <w:r>
        <w:rPr>
          <w:noProof/>
        </w:rPr>
        <w:fldChar w:fldCharType="end"/>
      </w:r>
    </w:p>
    <w:p w14:paraId="04915037" w14:textId="64BCE852"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_Toc177550887 \h </w:instrText>
      </w:r>
      <w:r>
        <w:rPr>
          <w:noProof/>
        </w:rPr>
      </w:r>
      <w:r>
        <w:rPr>
          <w:noProof/>
        </w:rPr>
        <w:fldChar w:fldCharType="separate"/>
      </w:r>
      <w:r>
        <w:rPr>
          <w:noProof/>
        </w:rPr>
        <w:t>96</w:t>
      </w:r>
      <w:r>
        <w:rPr>
          <w:noProof/>
        </w:rPr>
        <w:fldChar w:fldCharType="end"/>
      </w:r>
    </w:p>
    <w:p w14:paraId="55BF1277" w14:textId="0556A0CB"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_Toc177550888 \h </w:instrText>
      </w:r>
      <w:r>
        <w:rPr>
          <w:noProof/>
        </w:rPr>
      </w:r>
      <w:r>
        <w:rPr>
          <w:noProof/>
        </w:rPr>
        <w:fldChar w:fldCharType="separate"/>
      </w:r>
      <w:r>
        <w:rPr>
          <w:noProof/>
        </w:rPr>
        <w:t>96</w:t>
      </w:r>
      <w:r>
        <w:rPr>
          <w:noProof/>
        </w:rPr>
        <w:fldChar w:fldCharType="end"/>
      </w:r>
    </w:p>
    <w:p w14:paraId="1E3439D2" w14:textId="0385EC14"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sidRPr="00B04EB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04EB0">
        <w:rPr>
          <w:noProof/>
          <w:lang w:val="en-US"/>
        </w:rPr>
        <w:t>Structured data types</w:t>
      </w:r>
      <w:r>
        <w:rPr>
          <w:noProof/>
        </w:rPr>
        <w:tab/>
      </w:r>
      <w:r>
        <w:rPr>
          <w:noProof/>
        </w:rPr>
        <w:fldChar w:fldCharType="begin" w:fldLock="1"/>
      </w:r>
      <w:r>
        <w:rPr>
          <w:noProof/>
        </w:rPr>
        <w:instrText xml:space="preserve"> PAGEREF _Toc177550889 \h </w:instrText>
      </w:r>
      <w:r>
        <w:rPr>
          <w:noProof/>
        </w:rPr>
      </w:r>
      <w:r>
        <w:rPr>
          <w:noProof/>
        </w:rPr>
        <w:fldChar w:fldCharType="separate"/>
      </w:r>
      <w:r>
        <w:rPr>
          <w:noProof/>
        </w:rPr>
        <w:t>96</w:t>
      </w:r>
      <w:r>
        <w:rPr>
          <w:noProof/>
        </w:rPr>
        <w:fldChar w:fldCharType="end"/>
      </w:r>
    </w:p>
    <w:p w14:paraId="549AF7EB" w14:textId="05B67946"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_Toc177550890 \h </w:instrText>
      </w:r>
      <w:r>
        <w:rPr>
          <w:noProof/>
        </w:rPr>
      </w:r>
      <w:r>
        <w:rPr>
          <w:noProof/>
        </w:rPr>
        <w:fldChar w:fldCharType="separate"/>
      </w:r>
      <w:r>
        <w:rPr>
          <w:noProof/>
        </w:rPr>
        <w:t>96</w:t>
      </w:r>
      <w:r>
        <w:rPr>
          <w:noProof/>
        </w:rPr>
        <w:fldChar w:fldCharType="end"/>
      </w:r>
    </w:p>
    <w:p w14:paraId="5825C8EA" w14:textId="35092CF8"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CipheringKeyInfo</w:t>
      </w:r>
      <w:r>
        <w:rPr>
          <w:noProof/>
        </w:rPr>
        <w:tab/>
      </w:r>
      <w:r>
        <w:rPr>
          <w:noProof/>
        </w:rPr>
        <w:fldChar w:fldCharType="begin" w:fldLock="1"/>
      </w:r>
      <w:r>
        <w:rPr>
          <w:noProof/>
        </w:rPr>
        <w:instrText xml:space="preserve"> PAGEREF _Toc177550891 \h </w:instrText>
      </w:r>
      <w:r>
        <w:rPr>
          <w:noProof/>
        </w:rPr>
      </w:r>
      <w:r>
        <w:rPr>
          <w:noProof/>
        </w:rPr>
        <w:fldChar w:fldCharType="separate"/>
      </w:r>
      <w:r>
        <w:rPr>
          <w:noProof/>
        </w:rPr>
        <w:t>97</w:t>
      </w:r>
      <w:r>
        <w:rPr>
          <w:noProof/>
        </w:rPr>
        <w:fldChar w:fldCharType="end"/>
      </w:r>
    </w:p>
    <w:p w14:paraId="3C998AFB" w14:textId="38BFBE2B"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CipheringKeyResponse</w:t>
      </w:r>
      <w:r>
        <w:rPr>
          <w:noProof/>
        </w:rPr>
        <w:tab/>
      </w:r>
      <w:r>
        <w:rPr>
          <w:noProof/>
        </w:rPr>
        <w:fldChar w:fldCharType="begin" w:fldLock="1"/>
      </w:r>
      <w:r>
        <w:rPr>
          <w:noProof/>
        </w:rPr>
        <w:instrText xml:space="preserve"> PAGEREF _Toc177550892 \h </w:instrText>
      </w:r>
      <w:r>
        <w:rPr>
          <w:noProof/>
        </w:rPr>
      </w:r>
      <w:r>
        <w:rPr>
          <w:noProof/>
        </w:rPr>
        <w:fldChar w:fldCharType="separate"/>
      </w:r>
      <w:r>
        <w:rPr>
          <w:noProof/>
        </w:rPr>
        <w:t>97</w:t>
      </w:r>
      <w:r>
        <w:rPr>
          <w:noProof/>
        </w:rPr>
        <w:fldChar w:fldCharType="end"/>
      </w:r>
    </w:p>
    <w:p w14:paraId="69758E15" w14:textId="60A67DAB"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CipheringDataSet</w:t>
      </w:r>
      <w:r>
        <w:rPr>
          <w:noProof/>
        </w:rPr>
        <w:tab/>
      </w:r>
      <w:r>
        <w:rPr>
          <w:noProof/>
        </w:rPr>
        <w:fldChar w:fldCharType="begin" w:fldLock="1"/>
      </w:r>
      <w:r>
        <w:rPr>
          <w:noProof/>
        </w:rPr>
        <w:instrText xml:space="preserve"> PAGEREF _Toc177550893 \h </w:instrText>
      </w:r>
      <w:r>
        <w:rPr>
          <w:noProof/>
        </w:rPr>
      </w:r>
      <w:r>
        <w:rPr>
          <w:noProof/>
        </w:rPr>
        <w:fldChar w:fldCharType="separate"/>
      </w:r>
      <w:r>
        <w:rPr>
          <w:noProof/>
        </w:rPr>
        <w:t>98</w:t>
      </w:r>
      <w:r>
        <w:rPr>
          <w:noProof/>
        </w:rPr>
        <w:fldChar w:fldCharType="end"/>
      </w:r>
    </w:p>
    <w:p w14:paraId="5DD89FBB" w14:textId="5910EAD7"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CipheringSetReport</w:t>
      </w:r>
      <w:r>
        <w:rPr>
          <w:noProof/>
        </w:rPr>
        <w:tab/>
      </w:r>
      <w:r>
        <w:rPr>
          <w:noProof/>
        </w:rPr>
        <w:fldChar w:fldCharType="begin" w:fldLock="1"/>
      </w:r>
      <w:r>
        <w:rPr>
          <w:noProof/>
        </w:rPr>
        <w:instrText xml:space="preserve"> PAGEREF _Toc177550894 \h </w:instrText>
      </w:r>
      <w:r>
        <w:rPr>
          <w:noProof/>
        </w:rPr>
      </w:r>
      <w:r>
        <w:rPr>
          <w:noProof/>
        </w:rPr>
        <w:fldChar w:fldCharType="separate"/>
      </w:r>
      <w:r>
        <w:rPr>
          <w:noProof/>
        </w:rPr>
        <w:t>103</w:t>
      </w:r>
      <w:r>
        <w:rPr>
          <w:noProof/>
        </w:rPr>
        <w:fldChar w:fldCharType="end"/>
      </w:r>
    </w:p>
    <w:p w14:paraId="5A74BC8C" w14:textId="1B246A6A"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CipherRequestData</w:t>
      </w:r>
      <w:r>
        <w:rPr>
          <w:noProof/>
        </w:rPr>
        <w:tab/>
      </w:r>
      <w:r>
        <w:rPr>
          <w:noProof/>
        </w:rPr>
        <w:fldChar w:fldCharType="begin" w:fldLock="1"/>
      </w:r>
      <w:r>
        <w:rPr>
          <w:noProof/>
        </w:rPr>
        <w:instrText xml:space="preserve"> PAGEREF _Toc177550895 \h </w:instrText>
      </w:r>
      <w:r>
        <w:rPr>
          <w:noProof/>
        </w:rPr>
      </w:r>
      <w:r>
        <w:rPr>
          <w:noProof/>
        </w:rPr>
        <w:fldChar w:fldCharType="separate"/>
      </w:r>
      <w:r>
        <w:rPr>
          <w:noProof/>
        </w:rPr>
        <w:t>104</w:t>
      </w:r>
      <w:r>
        <w:rPr>
          <w:noProof/>
        </w:rPr>
        <w:fldChar w:fldCharType="end"/>
      </w:r>
    </w:p>
    <w:p w14:paraId="4B722B1D" w14:textId="4D627CCA"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CipherResponseData</w:t>
      </w:r>
      <w:r>
        <w:rPr>
          <w:noProof/>
        </w:rPr>
        <w:tab/>
      </w:r>
      <w:r>
        <w:rPr>
          <w:noProof/>
        </w:rPr>
        <w:fldChar w:fldCharType="begin" w:fldLock="1"/>
      </w:r>
      <w:r>
        <w:rPr>
          <w:noProof/>
        </w:rPr>
        <w:instrText xml:space="preserve"> PAGEREF _Toc177550896 \h </w:instrText>
      </w:r>
      <w:r>
        <w:rPr>
          <w:noProof/>
        </w:rPr>
      </w:r>
      <w:r>
        <w:rPr>
          <w:noProof/>
        </w:rPr>
        <w:fldChar w:fldCharType="separate"/>
      </w:r>
      <w:r>
        <w:rPr>
          <w:noProof/>
        </w:rPr>
        <w:t>104</w:t>
      </w:r>
      <w:r>
        <w:rPr>
          <w:noProof/>
        </w:rPr>
        <w:fldChar w:fldCharType="end"/>
      </w:r>
    </w:p>
    <w:p w14:paraId="75ECD2B8" w14:textId="39FA2FD3"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sidRPr="00B04EB0">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04EB0">
        <w:rPr>
          <w:noProof/>
          <w:lang w:val="en-US"/>
        </w:rPr>
        <w:t>Simple data types and enumerations</w:t>
      </w:r>
      <w:r>
        <w:rPr>
          <w:noProof/>
        </w:rPr>
        <w:tab/>
      </w:r>
      <w:r>
        <w:rPr>
          <w:noProof/>
        </w:rPr>
        <w:fldChar w:fldCharType="begin" w:fldLock="1"/>
      </w:r>
      <w:r>
        <w:rPr>
          <w:noProof/>
        </w:rPr>
        <w:instrText xml:space="preserve"> PAGEREF _Toc177550897 \h </w:instrText>
      </w:r>
      <w:r>
        <w:rPr>
          <w:noProof/>
        </w:rPr>
      </w:r>
      <w:r>
        <w:rPr>
          <w:noProof/>
        </w:rPr>
        <w:fldChar w:fldCharType="separate"/>
      </w:r>
      <w:r>
        <w:rPr>
          <w:noProof/>
        </w:rPr>
        <w:t>104</w:t>
      </w:r>
      <w:r>
        <w:rPr>
          <w:noProof/>
        </w:rPr>
        <w:fldChar w:fldCharType="end"/>
      </w:r>
    </w:p>
    <w:p w14:paraId="195CDF39" w14:textId="1E9782B2"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_Toc177550898 \h </w:instrText>
      </w:r>
      <w:r>
        <w:rPr>
          <w:noProof/>
        </w:rPr>
      </w:r>
      <w:r>
        <w:rPr>
          <w:noProof/>
        </w:rPr>
        <w:fldChar w:fldCharType="separate"/>
      </w:r>
      <w:r>
        <w:rPr>
          <w:noProof/>
        </w:rPr>
        <w:t>104</w:t>
      </w:r>
      <w:r>
        <w:rPr>
          <w:noProof/>
        </w:rPr>
        <w:fldChar w:fldCharType="end"/>
      </w:r>
    </w:p>
    <w:p w14:paraId="1AEC4349" w14:textId="34ACE38F"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_Toc177550899 \h </w:instrText>
      </w:r>
      <w:r>
        <w:rPr>
          <w:noProof/>
        </w:rPr>
      </w:r>
      <w:r>
        <w:rPr>
          <w:noProof/>
        </w:rPr>
        <w:fldChar w:fldCharType="separate"/>
      </w:r>
      <w:r>
        <w:rPr>
          <w:noProof/>
        </w:rPr>
        <w:t>104</w:t>
      </w:r>
      <w:r>
        <w:rPr>
          <w:noProof/>
        </w:rPr>
        <w:fldChar w:fldCharType="end"/>
      </w:r>
    </w:p>
    <w:p w14:paraId="74DDF61F" w14:textId="68E8B476"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StorageOutcome</w:t>
      </w:r>
      <w:r>
        <w:rPr>
          <w:noProof/>
        </w:rPr>
        <w:tab/>
      </w:r>
      <w:r>
        <w:rPr>
          <w:noProof/>
        </w:rPr>
        <w:fldChar w:fldCharType="begin" w:fldLock="1"/>
      </w:r>
      <w:r>
        <w:rPr>
          <w:noProof/>
        </w:rPr>
        <w:instrText xml:space="preserve"> PAGEREF _Toc177550900 \h </w:instrText>
      </w:r>
      <w:r>
        <w:rPr>
          <w:noProof/>
        </w:rPr>
      </w:r>
      <w:r>
        <w:rPr>
          <w:noProof/>
        </w:rPr>
        <w:fldChar w:fldCharType="separate"/>
      </w:r>
      <w:r>
        <w:rPr>
          <w:noProof/>
        </w:rPr>
        <w:t>104</w:t>
      </w:r>
      <w:r>
        <w:rPr>
          <w:noProof/>
        </w:rPr>
        <w:fldChar w:fldCharType="end"/>
      </w:r>
    </w:p>
    <w:p w14:paraId="023802B8" w14:textId="71F807E0" w:rsidR="00436FFE" w:rsidRDefault="00436FFE">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DataAvailability</w:t>
      </w:r>
      <w:r>
        <w:rPr>
          <w:noProof/>
        </w:rPr>
        <w:tab/>
      </w:r>
      <w:r>
        <w:rPr>
          <w:noProof/>
        </w:rPr>
        <w:fldChar w:fldCharType="begin" w:fldLock="1"/>
      </w:r>
      <w:r>
        <w:rPr>
          <w:noProof/>
        </w:rPr>
        <w:instrText xml:space="preserve"> PAGEREF _Toc177550901 \h </w:instrText>
      </w:r>
      <w:r>
        <w:rPr>
          <w:noProof/>
        </w:rPr>
      </w:r>
      <w:r>
        <w:rPr>
          <w:noProof/>
        </w:rPr>
        <w:fldChar w:fldCharType="separate"/>
      </w:r>
      <w:r>
        <w:rPr>
          <w:noProof/>
        </w:rPr>
        <w:t>104</w:t>
      </w:r>
      <w:r>
        <w:rPr>
          <w:noProof/>
        </w:rPr>
        <w:fldChar w:fldCharType="end"/>
      </w:r>
    </w:p>
    <w:p w14:paraId="39CCFF45" w14:textId="78114D2A"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_Toc177550902 \h </w:instrText>
      </w:r>
      <w:r>
        <w:rPr>
          <w:noProof/>
        </w:rPr>
      </w:r>
      <w:r>
        <w:rPr>
          <w:noProof/>
        </w:rPr>
        <w:fldChar w:fldCharType="separate"/>
      </w:r>
      <w:r>
        <w:rPr>
          <w:noProof/>
        </w:rPr>
        <w:t>105</w:t>
      </w:r>
      <w:r>
        <w:rPr>
          <w:noProof/>
        </w:rPr>
        <w:fldChar w:fldCharType="end"/>
      </w:r>
    </w:p>
    <w:p w14:paraId="0869DD47" w14:textId="00B94B74"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_Toc177550903 \h </w:instrText>
      </w:r>
      <w:r>
        <w:rPr>
          <w:noProof/>
        </w:rPr>
      </w:r>
      <w:r>
        <w:rPr>
          <w:noProof/>
        </w:rPr>
        <w:fldChar w:fldCharType="separate"/>
      </w:r>
      <w:r>
        <w:rPr>
          <w:noProof/>
        </w:rPr>
        <w:t>105</w:t>
      </w:r>
      <w:r>
        <w:rPr>
          <w:noProof/>
        </w:rPr>
        <w:fldChar w:fldCharType="end"/>
      </w:r>
    </w:p>
    <w:p w14:paraId="605AA3CA" w14:textId="71D761A9"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_Toc177550904 \h </w:instrText>
      </w:r>
      <w:r>
        <w:rPr>
          <w:noProof/>
        </w:rPr>
      </w:r>
      <w:r>
        <w:rPr>
          <w:noProof/>
        </w:rPr>
        <w:fldChar w:fldCharType="separate"/>
      </w:r>
      <w:r>
        <w:rPr>
          <w:noProof/>
        </w:rPr>
        <w:t>105</w:t>
      </w:r>
      <w:r>
        <w:rPr>
          <w:noProof/>
        </w:rPr>
        <w:fldChar w:fldCharType="end"/>
      </w:r>
    </w:p>
    <w:p w14:paraId="104A62AA" w14:textId="0BE26302" w:rsidR="00436FFE" w:rsidRDefault="00436FFE">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_Toc177550905 \h </w:instrText>
      </w:r>
      <w:r>
        <w:rPr>
          <w:noProof/>
        </w:rPr>
      </w:r>
      <w:r>
        <w:rPr>
          <w:noProof/>
        </w:rPr>
        <w:fldChar w:fldCharType="separate"/>
      </w:r>
      <w:r>
        <w:rPr>
          <w:noProof/>
        </w:rPr>
        <w:t>105</w:t>
      </w:r>
      <w:r>
        <w:rPr>
          <w:noProof/>
        </w:rPr>
        <w:fldChar w:fldCharType="end"/>
      </w:r>
    </w:p>
    <w:p w14:paraId="10B7C4EA" w14:textId="3DAE90D1"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sidRPr="00B04EB0">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B04EB0">
        <w:rPr>
          <w:noProof/>
          <w:lang w:val="en-US"/>
        </w:rPr>
        <w:t>Security</w:t>
      </w:r>
      <w:r>
        <w:rPr>
          <w:noProof/>
        </w:rPr>
        <w:tab/>
      </w:r>
      <w:r>
        <w:rPr>
          <w:noProof/>
        </w:rPr>
        <w:fldChar w:fldCharType="begin" w:fldLock="1"/>
      </w:r>
      <w:r>
        <w:rPr>
          <w:noProof/>
        </w:rPr>
        <w:instrText xml:space="preserve"> PAGEREF _Toc177550906 \h </w:instrText>
      </w:r>
      <w:r>
        <w:rPr>
          <w:noProof/>
        </w:rPr>
      </w:r>
      <w:r>
        <w:rPr>
          <w:noProof/>
        </w:rPr>
        <w:fldChar w:fldCharType="separate"/>
      </w:r>
      <w:r>
        <w:rPr>
          <w:noProof/>
        </w:rPr>
        <w:t>105</w:t>
      </w:r>
      <w:r>
        <w:rPr>
          <w:noProof/>
        </w:rPr>
        <w:fldChar w:fldCharType="end"/>
      </w:r>
    </w:p>
    <w:p w14:paraId="7509FE7A" w14:textId="3F2A316A"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_Toc177550907 \h </w:instrText>
      </w:r>
      <w:r>
        <w:rPr>
          <w:noProof/>
        </w:rPr>
      </w:r>
      <w:r>
        <w:rPr>
          <w:noProof/>
        </w:rPr>
        <w:fldChar w:fldCharType="separate"/>
      </w:r>
      <w:r>
        <w:rPr>
          <w:noProof/>
        </w:rPr>
        <w:t>105</w:t>
      </w:r>
      <w:r>
        <w:rPr>
          <w:noProof/>
        </w:rPr>
        <w:fldChar w:fldCharType="end"/>
      </w:r>
    </w:p>
    <w:p w14:paraId="1B747460" w14:textId="1D78BCDC" w:rsidR="00436FFE" w:rsidRDefault="00436FFE">
      <w:pPr>
        <w:pStyle w:val="TOC3"/>
        <w:rPr>
          <w:rFonts w:asciiTheme="minorHAnsi" w:eastAsiaTheme="minorEastAsia" w:hAnsiTheme="minorHAnsi" w:cstheme="minorBidi"/>
          <w:noProof/>
          <w:kern w:val="2"/>
          <w:sz w:val="24"/>
          <w:szCs w:val="24"/>
          <w:lang w:eastAsia="en-GB"/>
          <w14:ligatures w14:val="standardContextual"/>
        </w:rPr>
      </w:pPr>
      <w:r w:rsidRPr="00B04EB0">
        <w:rPr>
          <w:noProof/>
          <w:lang w:val="en-US"/>
        </w:rPr>
        <w:lastRenderedPageBreak/>
        <w:t>6.2.10</w:t>
      </w:r>
      <w:r>
        <w:rPr>
          <w:rFonts w:asciiTheme="minorHAnsi" w:eastAsiaTheme="minorEastAsia" w:hAnsiTheme="minorHAnsi" w:cstheme="minorBidi"/>
          <w:noProof/>
          <w:kern w:val="2"/>
          <w:sz w:val="24"/>
          <w:szCs w:val="24"/>
          <w:lang w:eastAsia="en-GB"/>
          <w14:ligatures w14:val="standardContextual"/>
        </w:rPr>
        <w:tab/>
      </w:r>
      <w:r w:rsidRPr="00B04EB0">
        <w:rPr>
          <w:noProof/>
          <w:lang w:val="en-US"/>
        </w:rPr>
        <w:t>HTTP redirection</w:t>
      </w:r>
      <w:r>
        <w:rPr>
          <w:noProof/>
        </w:rPr>
        <w:tab/>
      </w:r>
      <w:r>
        <w:rPr>
          <w:noProof/>
        </w:rPr>
        <w:fldChar w:fldCharType="begin" w:fldLock="1"/>
      </w:r>
      <w:r>
        <w:rPr>
          <w:noProof/>
        </w:rPr>
        <w:instrText xml:space="preserve"> PAGEREF _Toc177550908 \h </w:instrText>
      </w:r>
      <w:r>
        <w:rPr>
          <w:noProof/>
        </w:rPr>
      </w:r>
      <w:r>
        <w:rPr>
          <w:noProof/>
        </w:rPr>
        <w:fldChar w:fldCharType="separate"/>
      </w:r>
      <w:r>
        <w:rPr>
          <w:noProof/>
        </w:rPr>
        <w:t>106</w:t>
      </w:r>
      <w:r>
        <w:rPr>
          <w:noProof/>
        </w:rPr>
        <w:fldChar w:fldCharType="end"/>
      </w:r>
    </w:p>
    <w:p w14:paraId="5DA149A2" w14:textId="5D547E9E" w:rsidR="00436FFE" w:rsidRDefault="00436FFE" w:rsidP="00436FF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_Toc177550909 \h </w:instrText>
      </w:r>
      <w:r>
        <w:rPr>
          <w:noProof/>
        </w:rPr>
      </w:r>
      <w:r>
        <w:rPr>
          <w:noProof/>
        </w:rPr>
        <w:fldChar w:fldCharType="separate"/>
      </w:r>
      <w:r>
        <w:rPr>
          <w:noProof/>
        </w:rPr>
        <w:t>106</w:t>
      </w:r>
      <w:r>
        <w:rPr>
          <w:noProof/>
        </w:rPr>
        <w:fldChar w:fldCharType="end"/>
      </w:r>
    </w:p>
    <w:p w14:paraId="0F92C5FD" w14:textId="74DB7179" w:rsidR="00436FFE" w:rsidRDefault="00436FF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_Toc177550910 \h </w:instrText>
      </w:r>
      <w:r>
        <w:rPr>
          <w:noProof/>
        </w:rPr>
      </w:r>
      <w:r>
        <w:rPr>
          <w:noProof/>
        </w:rPr>
        <w:fldChar w:fldCharType="separate"/>
      </w:r>
      <w:r>
        <w:rPr>
          <w:noProof/>
        </w:rPr>
        <w:t>106</w:t>
      </w:r>
      <w:r>
        <w:rPr>
          <w:noProof/>
        </w:rPr>
        <w:fldChar w:fldCharType="end"/>
      </w:r>
    </w:p>
    <w:p w14:paraId="0CC2313D" w14:textId="77B75E27" w:rsidR="00436FFE" w:rsidRDefault="00436FF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Nlmf_Location API</w:t>
      </w:r>
      <w:r>
        <w:rPr>
          <w:noProof/>
        </w:rPr>
        <w:tab/>
      </w:r>
      <w:r>
        <w:rPr>
          <w:noProof/>
        </w:rPr>
        <w:fldChar w:fldCharType="begin" w:fldLock="1"/>
      </w:r>
      <w:r>
        <w:rPr>
          <w:noProof/>
        </w:rPr>
        <w:instrText xml:space="preserve"> PAGEREF _Toc177550911 \h </w:instrText>
      </w:r>
      <w:r>
        <w:rPr>
          <w:noProof/>
        </w:rPr>
      </w:r>
      <w:r>
        <w:rPr>
          <w:noProof/>
        </w:rPr>
        <w:fldChar w:fldCharType="separate"/>
      </w:r>
      <w:r>
        <w:rPr>
          <w:noProof/>
        </w:rPr>
        <w:t>106</w:t>
      </w:r>
      <w:r>
        <w:rPr>
          <w:noProof/>
        </w:rPr>
        <w:fldChar w:fldCharType="end"/>
      </w:r>
    </w:p>
    <w:p w14:paraId="10E798BA" w14:textId="70C8A566" w:rsidR="00436FFE" w:rsidRDefault="00436FF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Nlmf_Broadcast API</w:t>
      </w:r>
      <w:r>
        <w:rPr>
          <w:noProof/>
        </w:rPr>
        <w:tab/>
      </w:r>
      <w:r>
        <w:rPr>
          <w:noProof/>
        </w:rPr>
        <w:fldChar w:fldCharType="begin" w:fldLock="1"/>
      </w:r>
      <w:r>
        <w:rPr>
          <w:noProof/>
        </w:rPr>
        <w:instrText xml:space="preserve"> PAGEREF _Toc177550912 \h </w:instrText>
      </w:r>
      <w:r>
        <w:rPr>
          <w:noProof/>
        </w:rPr>
      </w:r>
      <w:r>
        <w:rPr>
          <w:noProof/>
        </w:rPr>
        <w:fldChar w:fldCharType="separate"/>
      </w:r>
      <w:r>
        <w:rPr>
          <w:noProof/>
        </w:rPr>
        <w:t>136</w:t>
      </w:r>
      <w:r>
        <w:rPr>
          <w:noProof/>
        </w:rPr>
        <w:fldChar w:fldCharType="end"/>
      </w:r>
    </w:p>
    <w:p w14:paraId="1FDAC774" w14:textId="0D9F7063" w:rsidR="00436FFE" w:rsidRDefault="00436FFE" w:rsidP="00436FF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_Toc177550913 \h </w:instrText>
      </w:r>
      <w:r>
        <w:rPr>
          <w:noProof/>
        </w:rPr>
      </w:r>
      <w:r>
        <w:rPr>
          <w:noProof/>
        </w:rPr>
        <w:fldChar w:fldCharType="separate"/>
      </w:r>
      <w:r>
        <w:rPr>
          <w:noProof/>
        </w:rPr>
        <w:t>141</w:t>
      </w:r>
      <w:r>
        <w:rPr>
          <w:noProof/>
        </w:rPr>
        <w:fldChar w:fldCharType="end"/>
      </w:r>
    </w:p>
    <w:p w14:paraId="128BB875" w14:textId="2722633E" w:rsidR="00080512" w:rsidRPr="004D3578" w:rsidRDefault="006F41E3">
      <w: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Start w:id="33" w:name="_Toc170209873"/>
      <w:bookmarkStart w:id="34" w:name="_Toc177550668"/>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113AF00" w14:textId="77777777" w:rsidR="00080512" w:rsidRPr="004D3578" w:rsidRDefault="00080512">
      <w:r w:rsidRPr="004D3578">
        <w:t xml:space="preserve">This Technical </w:t>
      </w:r>
      <w:bookmarkStart w:id="35" w:name="spectype3"/>
      <w:r w:rsidRPr="00EB7848">
        <w:t>Specification</w:t>
      </w:r>
      <w:bookmarkEnd w:id="35"/>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6" w:name="introduction"/>
      <w:bookmarkStart w:id="37" w:name="_Toc20150326"/>
      <w:bookmarkStart w:id="38" w:name="_Toc25168565"/>
      <w:bookmarkStart w:id="39" w:name="_Toc27592984"/>
      <w:bookmarkStart w:id="40" w:name="_Toc34147853"/>
      <w:bookmarkStart w:id="41" w:name="_Toc36463237"/>
      <w:bookmarkStart w:id="42" w:name="_Toc43215077"/>
      <w:bookmarkStart w:id="43" w:name="_Toc45032325"/>
      <w:bookmarkStart w:id="44" w:name="_Toc49849814"/>
      <w:bookmarkStart w:id="45" w:name="_Toc51873328"/>
      <w:bookmarkStart w:id="46" w:name="_Toc56517456"/>
      <w:bookmarkStart w:id="47" w:name="_Toc58594357"/>
      <w:bookmarkStart w:id="48" w:name="_Toc67685867"/>
      <w:bookmarkStart w:id="49" w:name="_Toc74993688"/>
      <w:bookmarkStart w:id="50" w:name="_Toc82716276"/>
      <w:bookmarkStart w:id="51" w:name="_Toc88818563"/>
      <w:bookmarkStart w:id="52" w:name="_Toc90650485"/>
      <w:bookmarkStart w:id="53" w:name="_Toc98506156"/>
      <w:bookmarkStart w:id="54" w:name="_Toc106639441"/>
      <w:bookmarkStart w:id="55" w:name="_Toc114778951"/>
      <w:bookmarkStart w:id="56" w:name="_Toc122096868"/>
      <w:bookmarkStart w:id="57" w:name="_Toc130844088"/>
      <w:bookmarkStart w:id="58" w:name="_Toc138411794"/>
      <w:bookmarkStart w:id="59" w:name="_Toc145955962"/>
      <w:bookmarkStart w:id="60" w:name="_Toc153887391"/>
      <w:bookmarkStart w:id="61" w:name="_Toc161905271"/>
      <w:bookmarkStart w:id="62" w:name="_Toc170209874"/>
      <w:bookmarkStart w:id="63" w:name="_Toc177550669"/>
      <w:bookmarkEnd w:id="36"/>
      <w:r w:rsidRPr="00143FEC">
        <w:t>1</w:t>
      </w:r>
      <w:r w:rsidRPr="00143FEC">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64" w:name="_Toc20150327"/>
      <w:bookmarkStart w:id="65" w:name="_Toc25168566"/>
      <w:bookmarkStart w:id="66" w:name="_Toc27592985"/>
      <w:bookmarkStart w:id="67" w:name="_Toc34147854"/>
      <w:bookmarkStart w:id="68" w:name="_Toc36463238"/>
      <w:bookmarkStart w:id="69" w:name="_Toc43215078"/>
      <w:bookmarkStart w:id="70" w:name="_Toc45032326"/>
      <w:bookmarkStart w:id="71" w:name="_Toc49849815"/>
      <w:bookmarkStart w:id="72" w:name="_Toc51873329"/>
      <w:bookmarkStart w:id="73" w:name="_Toc56517457"/>
      <w:bookmarkStart w:id="74" w:name="_Toc58594358"/>
      <w:bookmarkStart w:id="75" w:name="_Toc67685868"/>
      <w:bookmarkStart w:id="76" w:name="_Toc74993689"/>
      <w:bookmarkStart w:id="77" w:name="_Toc82716277"/>
      <w:bookmarkStart w:id="78" w:name="_Toc88818564"/>
      <w:bookmarkStart w:id="79" w:name="_Toc90650486"/>
      <w:bookmarkStart w:id="80" w:name="_Toc98506157"/>
      <w:bookmarkStart w:id="81" w:name="_Toc106639442"/>
      <w:bookmarkStart w:id="82" w:name="_Toc114778952"/>
      <w:bookmarkStart w:id="83" w:name="_Toc122096869"/>
      <w:bookmarkStart w:id="84" w:name="_Toc130844089"/>
      <w:bookmarkStart w:id="85" w:name="_Toc138411795"/>
      <w:bookmarkStart w:id="86" w:name="_Toc145955963"/>
      <w:bookmarkStart w:id="87" w:name="_Toc153887392"/>
      <w:bookmarkStart w:id="88" w:name="_Toc161905272"/>
      <w:bookmarkStart w:id="89" w:name="_Toc170209875"/>
      <w:bookmarkStart w:id="90" w:name="_Toc177550670"/>
      <w:r w:rsidRPr="00143FEC">
        <w:t>2</w:t>
      </w:r>
      <w:r w:rsidRPr="00143FEC">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91"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91"/>
    <w:p w14:paraId="6FC69483" w14:textId="58E0CEBE" w:rsidR="00EB7848" w:rsidRDefault="00EB7848" w:rsidP="00EB7848">
      <w:pPr>
        <w:pStyle w:val="EX"/>
        <w:rPr>
          <w:lang w:eastAsia="zh-CN"/>
        </w:rPr>
      </w:pPr>
      <w:r>
        <w:rPr>
          <w:noProof/>
          <w:snapToGrid w:val="0"/>
        </w:rPr>
        <w:t>[15]</w:t>
      </w:r>
      <w:r>
        <w:rPr>
          <w:noProof/>
          <w:snapToGrid w:val="0"/>
        </w:rPr>
        <w:tab/>
        <w:t>IETF RFC </w:t>
      </w:r>
      <w:bookmarkStart w:id="92" w:name="_Hlk149144825"/>
      <w:r w:rsidR="00083B1E" w:rsidRPr="006521E6">
        <w:rPr>
          <w:noProof/>
          <w:snapToGrid w:val="0"/>
        </w:rPr>
        <w:t>9457</w:t>
      </w:r>
      <w:bookmarkEnd w:id="92"/>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93" w:name="_Toc20150328"/>
      <w:bookmarkStart w:id="94" w:name="_Toc25168567"/>
      <w:bookmarkStart w:id="95"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96" w:name="_Toc34147855"/>
      <w:bookmarkStart w:id="97" w:name="_Toc36463239"/>
      <w:bookmarkStart w:id="98" w:name="_Toc43215079"/>
      <w:bookmarkStart w:id="99" w:name="_Toc45032327"/>
      <w:bookmarkStart w:id="100" w:name="_Toc49849816"/>
      <w:bookmarkStart w:id="101" w:name="_Toc51873330"/>
      <w:bookmarkStart w:id="102" w:name="_Toc56517458"/>
      <w:bookmarkStart w:id="103" w:name="_Toc58594359"/>
      <w:bookmarkStart w:id="104" w:name="_Toc67685869"/>
      <w:bookmarkStart w:id="105" w:name="_Toc74993690"/>
      <w:bookmarkStart w:id="106" w:name="_Toc82716278"/>
      <w:bookmarkStart w:id="107" w:name="_Toc88818565"/>
      <w:bookmarkStart w:id="108" w:name="_Toc90650487"/>
      <w:bookmarkStart w:id="109" w:name="_Toc98506158"/>
      <w:bookmarkStart w:id="110" w:name="_Toc106639443"/>
      <w:bookmarkStart w:id="111" w:name="_Toc114778953"/>
      <w:bookmarkStart w:id="112" w:name="_Toc122096870"/>
      <w:bookmarkStart w:id="113" w:name="_Toc130844090"/>
      <w:bookmarkStart w:id="114" w:name="_Toc138411796"/>
      <w:bookmarkStart w:id="115" w:name="_Toc145955964"/>
      <w:bookmarkStart w:id="116" w:name="_Toc153887393"/>
      <w:bookmarkStart w:id="117" w:name="_Toc161905273"/>
      <w:bookmarkStart w:id="118" w:name="_Toc170209876"/>
      <w:bookmarkStart w:id="119" w:name="_Toc177550671"/>
      <w:r>
        <w:t>3</w:t>
      </w:r>
      <w:r>
        <w:tab/>
        <w:t>Definitions</w:t>
      </w:r>
      <w:r>
        <w:rPr>
          <w:rFonts w:hint="eastAsia"/>
          <w:lang w:eastAsia="zh-CN"/>
        </w:rPr>
        <w:t xml:space="preserve"> </w:t>
      </w:r>
      <w:r>
        <w:t>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1FC9954" w14:textId="77777777" w:rsidR="00EB7848" w:rsidRDefault="00EB7848" w:rsidP="00B32564">
      <w:pPr>
        <w:pStyle w:val="Heading2"/>
      </w:pPr>
      <w:bookmarkStart w:id="120" w:name="_Toc20150329"/>
      <w:bookmarkStart w:id="121" w:name="_Toc25168568"/>
      <w:bookmarkStart w:id="122" w:name="_Toc27592987"/>
      <w:bookmarkStart w:id="123" w:name="_Toc34147856"/>
      <w:bookmarkStart w:id="124" w:name="_Toc36463240"/>
      <w:bookmarkStart w:id="125" w:name="_Toc43215080"/>
      <w:bookmarkStart w:id="126" w:name="_Toc45032328"/>
      <w:bookmarkStart w:id="127" w:name="_Toc49849817"/>
      <w:bookmarkStart w:id="128" w:name="_Toc51873331"/>
      <w:bookmarkStart w:id="129" w:name="_Toc56517459"/>
      <w:bookmarkStart w:id="130" w:name="_Toc58594360"/>
      <w:bookmarkStart w:id="131" w:name="_Toc67685870"/>
      <w:bookmarkStart w:id="132" w:name="_Toc74993691"/>
      <w:bookmarkStart w:id="133" w:name="_Toc82716279"/>
      <w:bookmarkStart w:id="134" w:name="_Toc88818566"/>
      <w:bookmarkStart w:id="135" w:name="_Toc90650488"/>
      <w:bookmarkStart w:id="136" w:name="_Toc98506159"/>
      <w:bookmarkStart w:id="137" w:name="_Toc106639444"/>
      <w:bookmarkStart w:id="138" w:name="_Toc114778954"/>
      <w:bookmarkStart w:id="139" w:name="_Toc122096871"/>
      <w:bookmarkStart w:id="140" w:name="_Toc130844091"/>
      <w:bookmarkStart w:id="141" w:name="_Toc138411797"/>
      <w:bookmarkStart w:id="142" w:name="_Toc145955965"/>
      <w:bookmarkStart w:id="143" w:name="_Toc153887394"/>
      <w:bookmarkStart w:id="144" w:name="_Toc161905274"/>
      <w:bookmarkStart w:id="145" w:name="_Toc170209877"/>
      <w:bookmarkStart w:id="146" w:name="_Toc177550672"/>
      <w:r>
        <w:t>3.1</w:t>
      </w:r>
      <w:r>
        <w:tab/>
        <w:t>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47" w:name="_Toc20150330"/>
      <w:bookmarkStart w:id="148" w:name="_Toc25168569"/>
      <w:bookmarkStart w:id="149" w:name="_Toc27592988"/>
      <w:bookmarkStart w:id="150" w:name="_Toc34147857"/>
      <w:bookmarkStart w:id="151" w:name="_Toc36463241"/>
      <w:bookmarkStart w:id="152" w:name="_Toc43215081"/>
      <w:bookmarkStart w:id="153" w:name="_Toc45032329"/>
      <w:bookmarkStart w:id="154" w:name="_Toc49849818"/>
      <w:bookmarkStart w:id="155" w:name="_Toc51873332"/>
      <w:bookmarkStart w:id="156" w:name="_Toc56517460"/>
      <w:bookmarkStart w:id="157" w:name="_Toc58594361"/>
      <w:bookmarkStart w:id="158" w:name="_Toc67685871"/>
      <w:bookmarkStart w:id="159" w:name="_Toc74993692"/>
      <w:bookmarkStart w:id="160" w:name="_Toc82716280"/>
      <w:bookmarkStart w:id="161" w:name="_Toc88818567"/>
      <w:bookmarkStart w:id="162" w:name="_Toc90650489"/>
      <w:bookmarkStart w:id="163" w:name="_Toc98506160"/>
      <w:bookmarkStart w:id="164" w:name="_Toc106639445"/>
      <w:bookmarkStart w:id="165" w:name="_Toc114778955"/>
      <w:bookmarkStart w:id="166" w:name="_Toc122096872"/>
      <w:bookmarkStart w:id="167" w:name="_Toc130844092"/>
      <w:bookmarkStart w:id="168" w:name="_Toc138411798"/>
      <w:bookmarkStart w:id="169" w:name="_Toc145955966"/>
      <w:bookmarkStart w:id="170" w:name="_Toc153887395"/>
      <w:bookmarkStart w:id="171" w:name="_Toc161905275"/>
      <w:bookmarkStart w:id="172" w:name="_Toc170209878"/>
      <w:bookmarkStart w:id="173" w:name="_Toc177550673"/>
      <w:r>
        <w:t>3.2</w:t>
      </w:r>
      <w:r>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74" w:name="_Toc20150331"/>
      <w:bookmarkStart w:id="175" w:name="_Toc25168570"/>
      <w:bookmarkStart w:id="176" w:name="_Toc27592989"/>
      <w:bookmarkStart w:id="177" w:name="_Toc34147858"/>
      <w:bookmarkStart w:id="178" w:name="_Toc36463242"/>
      <w:bookmarkStart w:id="179" w:name="_Toc43215082"/>
      <w:bookmarkStart w:id="180" w:name="_Toc45032330"/>
      <w:bookmarkStart w:id="181" w:name="_Toc49849819"/>
      <w:bookmarkStart w:id="182" w:name="_Toc51873333"/>
      <w:bookmarkStart w:id="183" w:name="_Toc56517461"/>
      <w:bookmarkStart w:id="184" w:name="_Toc58594362"/>
      <w:bookmarkStart w:id="185" w:name="_Toc67685872"/>
      <w:bookmarkStart w:id="186" w:name="_Toc74993693"/>
      <w:bookmarkStart w:id="187" w:name="_Toc82716281"/>
      <w:bookmarkStart w:id="188" w:name="_Toc88818568"/>
      <w:bookmarkStart w:id="189" w:name="_Toc90650490"/>
      <w:bookmarkStart w:id="190" w:name="_Toc98506161"/>
      <w:bookmarkStart w:id="191" w:name="_Toc106639446"/>
      <w:bookmarkStart w:id="192" w:name="_Toc114778956"/>
      <w:bookmarkStart w:id="193" w:name="_Toc122096873"/>
      <w:bookmarkStart w:id="194" w:name="_Toc130844093"/>
      <w:bookmarkStart w:id="195" w:name="_Toc138411799"/>
      <w:bookmarkStart w:id="196" w:name="_Toc145955967"/>
      <w:bookmarkStart w:id="197" w:name="_Toc153887396"/>
      <w:bookmarkStart w:id="198" w:name="_Toc161905276"/>
      <w:bookmarkStart w:id="199" w:name="_Toc170209879"/>
      <w:bookmarkStart w:id="200" w:name="_Toc177550674"/>
      <w:r w:rsidRPr="00F6448C">
        <w:lastRenderedPageBreak/>
        <w:t>4</w:t>
      </w:r>
      <w:r w:rsidRPr="00F6448C">
        <w:tab/>
      </w:r>
      <w:r>
        <w:t>Overview</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0.35pt" o:ole="">
            <v:imagedata r:id="rId13" o:title=""/>
          </v:shape>
          <o:OLEObject Type="Embed" ProgID="Visio.Drawing.11" ShapeID="_x0000_i1026" DrawAspect="Content" ObjectID="_1788163885"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201" w:name="_Toc20150332"/>
      <w:bookmarkStart w:id="202" w:name="_Toc25168571"/>
      <w:bookmarkStart w:id="203" w:name="_Toc27592990"/>
      <w:bookmarkStart w:id="204" w:name="_Toc34147859"/>
      <w:bookmarkStart w:id="205" w:name="_Toc36463243"/>
      <w:bookmarkStart w:id="206" w:name="_Toc43215083"/>
      <w:bookmarkStart w:id="207" w:name="_Toc45032331"/>
      <w:bookmarkStart w:id="208" w:name="_Toc49849820"/>
      <w:bookmarkStart w:id="209" w:name="_Toc51873334"/>
      <w:bookmarkStart w:id="210" w:name="_Toc56517462"/>
      <w:bookmarkStart w:id="211" w:name="_Toc58594363"/>
      <w:bookmarkStart w:id="212" w:name="_Toc67685873"/>
      <w:bookmarkStart w:id="213" w:name="_Toc74993694"/>
      <w:bookmarkStart w:id="214" w:name="_Toc82716282"/>
      <w:bookmarkStart w:id="215" w:name="_Toc88818569"/>
      <w:bookmarkStart w:id="216" w:name="_Toc90650491"/>
      <w:bookmarkStart w:id="217" w:name="_Toc98506162"/>
      <w:bookmarkStart w:id="218" w:name="_Toc106639447"/>
      <w:bookmarkStart w:id="219" w:name="_Toc114778957"/>
      <w:bookmarkStart w:id="220" w:name="_Toc122096874"/>
      <w:bookmarkStart w:id="221" w:name="_Toc130844094"/>
      <w:bookmarkStart w:id="222" w:name="_Toc138411800"/>
      <w:bookmarkStart w:id="223" w:name="_Toc145955968"/>
      <w:bookmarkStart w:id="224" w:name="_Toc153887397"/>
      <w:bookmarkStart w:id="225" w:name="_Toc161905277"/>
      <w:bookmarkStart w:id="226" w:name="_Toc170209880"/>
      <w:bookmarkStart w:id="227" w:name="_Toc177550675"/>
      <w:r>
        <w:t>5</w:t>
      </w:r>
      <w:r>
        <w:rPr>
          <w:rFonts w:hint="eastAsia"/>
        </w:rPr>
        <w:tab/>
      </w:r>
      <w:r>
        <w:t>Services Offered by the LMF</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E3F992D" w14:textId="77777777" w:rsidR="00EB7848" w:rsidRDefault="00EB7848" w:rsidP="00B32564">
      <w:pPr>
        <w:pStyle w:val="Heading2"/>
        <w:rPr>
          <w:lang w:val="en-US"/>
        </w:rPr>
      </w:pPr>
      <w:bookmarkStart w:id="228" w:name="_Toc20150333"/>
      <w:bookmarkStart w:id="229" w:name="_Toc25168572"/>
      <w:bookmarkStart w:id="230" w:name="_Toc27592991"/>
      <w:bookmarkStart w:id="231" w:name="_Toc34147860"/>
      <w:bookmarkStart w:id="232" w:name="_Toc36463244"/>
      <w:bookmarkStart w:id="233" w:name="_Toc43215084"/>
      <w:bookmarkStart w:id="234" w:name="_Toc45032332"/>
      <w:bookmarkStart w:id="235" w:name="_Toc49849821"/>
      <w:bookmarkStart w:id="236" w:name="_Toc51873335"/>
      <w:bookmarkStart w:id="237" w:name="_Toc56517463"/>
      <w:bookmarkStart w:id="238" w:name="_Toc58594364"/>
      <w:bookmarkStart w:id="239" w:name="_Toc67685874"/>
      <w:bookmarkStart w:id="240" w:name="_Toc74993695"/>
      <w:bookmarkStart w:id="241" w:name="_Toc82716283"/>
      <w:bookmarkStart w:id="242" w:name="_Toc88818570"/>
      <w:bookmarkStart w:id="243" w:name="_Toc90650492"/>
      <w:bookmarkStart w:id="244" w:name="_Toc98506163"/>
      <w:bookmarkStart w:id="245" w:name="_Toc106639448"/>
      <w:bookmarkStart w:id="246" w:name="_Toc114778958"/>
      <w:bookmarkStart w:id="247" w:name="_Toc122096875"/>
      <w:bookmarkStart w:id="248" w:name="_Toc130844095"/>
      <w:bookmarkStart w:id="249" w:name="_Toc138411801"/>
      <w:bookmarkStart w:id="250" w:name="_Toc145955969"/>
      <w:bookmarkStart w:id="251" w:name="_Toc153887398"/>
      <w:bookmarkStart w:id="252" w:name="_Toc161905278"/>
      <w:bookmarkStart w:id="253" w:name="_Toc170209881"/>
      <w:bookmarkStart w:id="254" w:name="_Toc177550676"/>
      <w:r>
        <w:rPr>
          <w:lang w:val="en-US"/>
        </w:rPr>
        <w:t>5.1</w:t>
      </w:r>
      <w:r>
        <w:rPr>
          <w:lang w:val="en-US"/>
        </w:rPr>
        <w:tab/>
        <w:t>Introduction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8E41B81" w14:textId="77777777" w:rsidR="00EB7848" w:rsidRDefault="00EB7848" w:rsidP="00EB7848">
      <w:bookmarkStart w:id="255"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56"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57" w:name="_Toc25168573"/>
      <w:bookmarkStart w:id="258" w:name="_Toc27592992"/>
      <w:bookmarkStart w:id="259" w:name="_Toc34147861"/>
      <w:bookmarkStart w:id="260" w:name="_Toc36463245"/>
      <w:bookmarkStart w:id="261" w:name="_Toc43215085"/>
      <w:bookmarkStart w:id="262" w:name="_Toc45032333"/>
      <w:bookmarkStart w:id="263" w:name="_Toc49849822"/>
      <w:bookmarkStart w:id="264" w:name="_Toc51873336"/>
      <w:bookmarkStart w:id="265" w:name="_Toc56517464"/>
      <w:bookmarkStart w:id="266" w:name="_Toc58594365"/>
      <w:bookmarkStart w:id="267" w:name="_Toc67685875"/>
      <w:bookmarkStart w:id="268" w:name="_Toc74993696"/>
      <w:bookmarkStart w:id="269" w:name="_Toc82716284"/>
      <w:bookmarkStart w:id="270" w:name="_Toc88818571"/>
      <w:bookmarkStart w:id="271" w:name="_Toc90650493"/>
      <w:bookmarkStart w:id="272" w:name="_Toc98506164"/>
      <w:bookmarkStart w:id="273" w:name="_Toc106639449"/>
      <w:bookmarkStart w:id="274" w:name="_Toc114778959"/>
      <w:bookmarkStart w:id="275" w:name="_Toc122096876"/>
      <w:bookmarkStart w:id="276" w:name="_Toc130844096"/>
      <w:bookmarkStart w:id="277" w:name="_Toc138411802"/>
      <w:bookmarkStart w:id="278" w:name="_Toc145955970"/>
      <w:bookmarkStart w:id="279" w:name="_Toc153887399"/>
      <w:bookmarkStart w:id="280" w:name="_Toc161905279"/>
      <w:bookmarkStart w:id="281" w:name="_Toc170209882"/>
      <w:bookmarkStart w:id="282" w:name="_Toc177550677"/>
      <w:r>
        <w:lastRenderedPageBreak/>
        <w:t>5.2</w:t>
      </w:r>
      <w:r>
        <w:tab/>
      </w:r>
      <w:r w:rsidRPr="007B2410">
        <w:t>N</w:t>
      </w:r>
      <w:r>
        <w:t>lmf_Location Service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C0C8166" w14:textId="77777777" w:rsidR="00EB7848" w:rsidRDefault="00EB7848" w:rsidP="00B32564">
      <w:pPr>
        <w:pStyle w:val="Heading3"/>
      </w:pPr>
      <w:bookmarkStart w:id="283" w:name="_Toc20150335"/>
      <w:bookmarkStart w:id="284" w:name="_Toc25168574"/>
      <w:bookmarkStart w:id="285" w:name="_Toc27592993"/>
      <w:bookmarkStart w:id="286" w:name="_Toc34147862"/>
      <w:bookmarkStart w:id="287" w:name="_Toc36463246"/>
      <w:bookmarkStart w:id="288" w:name="_Toc43215086"/>
      <w:bookmarkStart w:id="289" w:name="_Toc45032334"/>
      <w:bookmarkStart w:id="290" w:name="_Toc49849823"/>
      <w:bookmarkStart w:id="291" w:name="_Toc51873337"/>
      <w:bookmarkStart w:id="292" w:name="_Toc56517465"/>
      <w:bookmarkStart w:id="293" w:name="_Toc58594366"/>
      <w:bookmarkStart w:id="294" w:name="_Toc67685876"/>
      <w:bookmarkStart w:id="295" w:name="_Toc74993697"/>
      <w:bookmarkStart w:id="296" w:name="_Toc82716285"/>
      <w:bookmarkStart w:id="297" w:name="_Toc88818572"/>
      <w:bookmarkStart w:id="298" w:name="_Toc90650494"/>
      <w:bookmarkStart w:id="299" w:name="_Toc98506165"/>
      <w:bookmarkStart w:id="300" w:name="_Toc106639450"/>
      <w:bookmarkStart w:id="301" w:name="_Toc114778960"/>
      <w:bookmarkStart w:id="302" w:name="_Toc122096877"/>
      <w:bookmarkStart w:id="303" w:name="_Toc130844097"/>
      <w:bookmarkStart w:id="304" w:name="_Toc138411803"/>
      <w:bookmarkStart w:id="305" w:name="_Toc145955971"/>
      <w:bookmarkStart w:id="306" w:name="_Toc153887400"/>
      <w:bookmarkStart w:id="307" w:name="_Toc161905280"/>
      <w:bookmarkStart w:id="308" w:name="_Toc170209883"/>
      <w:bookmarkStart w:id="309" w:name="_Toc177550678"/>
      <w:r>
        <w:t>5.2.1</w:t>
      </w:r>
      <w:r>
        <w:tab/>
        <w:t>Service Description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310" w:name="_Toc20150336"/>
      <w:bookmarkStart w:id="311" w:name="_Toc25168575"/>
      <w:bookmarkStart w:id="312" w:name="_Toc27592994"/>
      <w:bookmarkStart w:id="313" w:name="_Toc34147863"/>
      <w:bookmarkStart w:id="314" w:name="_Toc36463247"/>
      <w:bookmarkStart w:id="315" w:name="_Toc43215087"/>
      <w:bookmarkStart w:id="316" w:name="_Toc45032335"/>
      <w:bookmarkStart w:id="317" w:name="_Toc49849824"/>
      <w:bookmarkStart w:id="318" w:name="_Toc51873338"/>
      <w:bookmarkStart w:id="319" w:name="_Toc56517466"/>
      <w:bookmarkStart w:id="320" w:name="_Toc58594367"/>
      <w:bookmarkStart w:id="321" w:name="_Toc67685877"/>
      <w:bookmarkStart w:id="322" w:name="_Toc74993698"/>
      <w:bookmarkStart w:id="323" w:name="_Toc82716286"/>
      <w:bookmarkStart w:id="324" w:name="_Toc88818573"/>
      <w:bookmarkStart w:id="325" w:name="_Toc90650495"/>
      <w:bookmarkStart w:id="326" w:name="_Toc98506166"/>
      <w:bookmarkStart w:id="327" w:name="_Toc106639451"/>
      <w:bookmarkStart w:id="328" w:name="_Toc114778961"/>
      <w:bookmarkStart w:id="329" w:name="_Toc122096878"/>
      <w:bookmarkStart w:id="330" w:name="_Toc130844098"/>
      <w:bookmarkStart w:id="331" w:name="_Toc138411804"/>
      <w:bookmarkStart w:id="332" w:name="_Toc145955972"/>
      <w:bookmarkStart w:id="333" w:name="_Toc153887401"/>
      <w:bookmarkStart w:id="334" w:name="_Toc161905281"/>
      <w:bookmarkStart w:id="335" w:name="_Toc170209884"/>
      <w:bookmarkStart w:id="336" w:name="_Toc177550679"/>
      <w:r>
        <w:t>5.2.2</w:t>
      </w:r>
      <w:r>
        <w:tab/>
        <w:t>Service Operations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058DCB1" w14:textId="77777777" w:rsidR="00EB7848" w:rsidRDefault="00EB7848" w:rsidP="00B32564">
      <w:pPr>
        <w:pStyle w:val="Heading4"/>
      </w:pPr>
      <w:bookmarkStart w:id="337" w:name="_Toc20150337"/>
      <w:bookmarkStart w:id="338" w:name="_Toc25168576"/>
      <w:bookmarkStart w:id="339" w:name="_Toc27592995"/>
      <w:bookmarkStart w:id="340" w:name="_Toc34147864"/>
      <w:bookmarkStart w:id="341" w:name="_Toc36463248"/>
      <w:bookmarkStart w:id="342" w:name="_Toc43215088"/>
      <w:bookmarkStart w:id="343" w:name="_Toc45032336"/>
      <w:bookmarkStart w:id="344" w:name="_Toc49849825"/>
      <w:bookmarkStart w:id="345" w:name="_Toc51873339"/>
      <w:bookmarkStart w:id="346" w:name="_Toc56517467"/>
      <w:bookmarkStart w:id="347" w:name="_Toc58594368"/>
      <w:bookmarkStart w:id="348" w:name="_Toc67685878"/>
      <w:bookmarkStart w:id="349" w:name="_Toc74993699"/>
      <w:bookmarkStart w:id="350" w:name="_Toc82716287"/>
      <w:bookmarkStart w:id="351" w:name="_Toc88818574"/>
      <w:bookmarkStart w:id="352" w:name="_Toc90650496"/>
      <w:bookmarkStart w:id="353" w:name="_Toc98506167"/>
      <w:bookmarkStart w:id="354" w:name="_Toc106639452"/>
      <w:bookmarkStart w:id="355" w:name="_Toc114778962"/>
      <w:bookmarkStart w:id="356" w:name="_Toc122096879"/>
      <w:bookmarkStart w:id="357" w:name="_Toc130844099"/>
      <w:bookmarkStart w:id="358" w:name="_Toc138411805"/>
      <w:bookmarkStart w:id="359" w:name="_Toc145955973"/>
      <w:bookmarkStart w:id="360" w:name="_Toc153887402"/>
      <w:bookmarkStart w:id="361" w:name="_Toc161905282"/>
      <w:bookmarkStart w:id="362" w:name="_Toc170209885"/>
      <w:bookmarkStart w:id="363" w:name="_Toc177550680"/>
      <w:r>
        <w:t>5.2.2.1</w:t>
      </w:r>
      <w:r>
        <w:tab/>
        <w:t>Introduction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364" w:name="_Toc20150338"/>
      <w:bookmarkStart w:id="365" w:name="_Toc25168577"/>
      <w:bookmarkStart w:id="366" w:name="_Toc27592996"/>
      <w:bookmarkStart w:id="367" w:name="_Toc34147865"/>
      <w:bookmarkStart w:id="368" w:name="_Toc36463249"/>
      <w:bookmarkStart w:id="369" w:name="_Toc43215089"/>
      <w:bookmarkStart w:id="370" w:name="_Toc45032337"/>
      <w:bookmarkStart w:id="371" w:name="_Toc49849826"/>
      <w:bookmarkStart w:id="372" w:name="_Toc51873340"/>
      <w:bookmarkStart w:id="373" w:name="_Toc56517468"/>
      <w:bookmarkStart w:id="374" w:name="_Toc58594369"/>
      <w:bookmarkStart w:id="375" w:name="_Toc67685879"/>
      <w:bookmarkStart w:id="376" w:name="_Toc74993700"/>
      <w:bookmarkStart w:id="377" w:name="_Toc82716288"/>
      <w:bookmarkStart w:id="378" w:name="_Toc88818575"/>
      <w:bookmarkStart w:id="379" w:name="_Toc90650497"/>
      <w:bookmarkStart w:id="380" w:name="_Toc98506168"/>
      <w:bookmarkStart w:id="381" w:name="_Toc106639453"/>
      <w:bookmarkStart w:id="382" w:name="_Toc114778963"/>
      <w:bookmarkStart w:id="383" w:name="_Toc122096880"/>
      <w:bookmarkStart w:id="384" w:name="_Toc130844100"/>
      <w:bookmarkStart w:id="385" w:name="_Toc138411806"/>
      <w:bookmarkStart w:id="386" w:name="_Toc145955974"/>
      <w:bookmarkStart w:id="387" w:name="_Toc153887403"/>
      <w:bookmarkStart w:id="388" w:name="_Toc161905283"/>
      <w:bookmarkStart w:id="389" w:name="_Toc170209886"/>
      <w:bookmarkStart w:id="390" w:name="_Toc177550681"/>
      <w:r>
        <w:t>5.2.2.2</w:t>
      </w:r>
      <w:r>
        <w:tab/>
        <w:t>DetermineLocation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743F9D67" w14:textId="77777777" w:rsidR="00EB7848" w:rsidRDefault="00EB7848" w:rsidP="00B32564">
      <w:pPr>
        <w:pStyle w:val="Heading5"/>
      </w:pPr>
      <w:bookmarkStart w:id="391" w:name="_Toc20150339"/>
      <w:bookmarkStart w:id="392" w:name="_Toc25168578"/>
      <w:bookmarkStart w:id="393" w:name="_Toc27592997"/>
      <w:bookmarkStart w:id="394" w:name="_Toc34147866"/>
      <w:bookmarkStart w:id="395" w:name="_Toc36463250"/>
      <w:bookmarkStart w:id="396" w:name="_Toc43215090"/>
      <w:bookmarkStart w:id="397" w:name="_Toc45032338"/>
      <w:bookmarkStart w:id="398" w:name="_Toc49849827"/>
      <w:bookmarkStart w:id="399" w:name="_Toc51873341"/>
      <w:bookmarkStart w:id="400" w:name="_Toc56517469"/>
      <w:bookmarkStart w:id="401" w:name="_Toc58594370"/>
      <w:bookmarkStart w:id="402" w:name="_Toc67685880"/>
      <w:bookmarkStart w:id="403" w:name="_Toc74993701"/>
      <w:bookmarkStart w:id="404" w:name="_Toc82716289"/>
      <w:bookmarkStart w:id="405" w:name="_Toc88818576"/>
      <w:bookmarkStart w:id="406" w:name="_Toc90650498"/>
      <w:bookmarkStart w:id="407" w:name="_Toc98506169"/>
      <w:bookmarkStart w:id="408" w:name="_Toc106639454"/>
      <w:bookmarkStart w:id="409" w:name="_Toc114778964"/>
      <w:bookmarkStart w:id="410" w:name="_Toc122096881"/>
      <w:bookmarkStart w:id="411" w:name="_Toc130844101"/>
      <w:bookmarkStart w:id="412" w:name="_Toc138411807"/>
      <w:bookmarkStart w:id="413" w:name="_Toc145955975"/>
      <w:bookmarkStart w:id="414" w:name="_Toc153887404"/>
      <w:bookmarkStart w:id="415" w:name="_Toc161905284"/>
      <w:bookmarkStart w:id="416" w:name="_Toc170209887"/>
      <w:bookmarkStart w:id="417" w:name="_Toc177550682"/>
      <w:r>
        <w:t>5.2.2.2.1</w:t>
      </w:r>
      <w:r>
        <w:tab/>
        <w:t>General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418" w:name="_Toc20150340"/>
      <w:bookmarkStart w:id="419" w:name="_Toc25168579"/>
      <w:bookmarkStart w:id="420"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421" w:name="_Toc34147867"/>
      <w:bookmarkStart w:id="422" w:name="_Toc36463251"/>
      <w:bookmarkStart w:id="423" w:name="_Toc43215091"/>
      <w:bookmarkStart w:id="424" w:name="_Toc45032339"/>
      <w:bookmarkStart w:id="425" w:name="_Toc49849828"/>
      <w:bookmarkStart w:id="426" w:name="_Toc51873342"/>
      <w:bookmarkStart w:id="427" w:name="_Toc56517470"/>
      <w:bookmarkStart w:id="428" w:name="_Toc58594371"/>
      <w:bookmarkStart w:id="429" w:name="_Toc67685881"/>
      <w:bookmarkStart w:id="430" w:name="_Toc74993702"/>
      <w:bookmarkStart w:id="431" w:name="_Toc82716290"/>
      <w:bookmarkStart w:id="432" w:name="_Toc88818577"/>
      <w:bookmarkStart w:id="433" w:name="_Toc90650499"/>
      <w:bookmarkStart w:id="434" w:name="_Toc98506170"/>
      <w:bookmarkStart w:id="435" w:name="_Toc106639455"/>
      <w:bookmarkStart w:id="436" w:name="_Toc114778965"/>
      <w:bookmarkStart w:id="437" w:name="_Toc122096882"/>
      <w:bookmarkStart w:id="438" w:name="_Toc130844102"/>
      <w:bookmarkStart w:id="439" w:name="_Toc138411808"/>
      <w:bookmarkStart w:id="440" w:name="_Toc145955976"/>
      <w:bookmarkStart w:id="441" w:name="_Toc153887405"/>
      <w:bookmarkStart w:id="442" w:name="_Toc161905285"/>
      <w:bookmarkStart w:id="443" w:name="_Toc170209888"/>
      <w:bookmarkStart w:id="444" w:name="_Toc177550683"/>
      <w:r>
        <w:t>5.2.2.2.2</w:t>
      </w:r>
      <w:r>
        <w:tab/>
        <w:t>Retrieve UE Location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55pt;height:105.85pt" o:ole="">
            <v:imagedata r:id="rId15" o:title=""/>
          </v:shape>
          <o:OLEObject Type="Embed" ProgID="Visio.Drawing.11" ShapeID="_x0000_i1027" DrawAspect="Content" ObjectID="_1788163886" r:id="rId16"/>
        </w:object>
      </w:r>
    </w:p>
    <w:p w14:paraId="78EF0884" w14:textId="77777777" w:rsidR="00EB7848" w:rsidRDefault="00EB7848" w:rsidP="00EB7848">
      <w:pPr>
        <w:pStyle w:val="TF"/>
        <w:rPr>
          <w:lang w:val="en-US"/>
        </w:rPr>
      </w:pPr>
      <w:r>
        <w:t>Figure 5.2.2.2.2-1: DetermineLocation Request</w:t>
      </w:r>
    </w:p>
    <w:p w14:paraId="05269EDA" w14:textId="55AA4521"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534A0D">
        <w:t xml:space="preserve">, </w:t>
      </w:r>
      <w:bookmarkStart w:id="445" w:name="_Hlk175090166"/>
      <w:r w:rsidR="00534A0D">
        <w:t>Ranging and sidelink positioning capabilities supported by the target UE</w:t>
      </w:r>
      <w:bookmarkEnd w:id="445"/>
      <w:r w:rsidR="00534A0D">
        <w:t>,</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446" w:name="_Toc34147868"/>
      <w:bookmarkStart w:id="447" w:name="_Toc36463252"/>
      <w:bookmarkStart w:id="448" w:name="_Toc43215092"/>
      <w:bookmarkStart w:id="449" w:name="_Toc45032340"/>
      <w:bookmarkStart w:id="450" w:name="_Toc49849829"/>
      <w:bookmarkStart w:id="451" w:name="_Toc51873343"/>
      <w:bookmarkStart w:id="452" w:name="_Toc56517471"/>
      <w:bookmarkStart w:id="453" w:name="_Toc58594372"/>
      <w:bookmarkStart w:id="454" w:name="_Toc67685882"/>
      <w:bookmarkStart w:id="455" w:name="_Toc74993703"/>
      <w:bookmarkStart w:id="456" w:name="_Toc82716291"/>
      <w:bookmarkStart w:id="457" w:name="_Toc88818578"/>
      <w:bookmarkStart w:id="458" w:name="_Toc90650500"/>
      <w:bookmarkStart w:id="459" w:name="_Toc98506171"/>
      <w:bookmarkStart w:id="460" w:name="_Toc106639456"/>
      <w:bookmarkStart w:id="461" w:name="_Toc114778966"/>
      <w:bookmarkStart w:id="462" w:name="_Toc122096883"/>
      <w:bookmarkStart w:id="463" w:name="_Toc130844103"/>
      <w:bookmarkStart w:id="464" w:name="_Toc138411809"/>
      <w:bookmarkStart w:id="465" w:name="_Toc145955977"/>
      <w:bookmarkStart w:id="466" w:name="_Toc153887406"/>
      <w:bookmarkStart w:id="467" w:name="_Toc161905286"/>
      <w:bookmarkStart w:id="468" w:name="_Toc170209889"/>
      <w:bookmarkStart w:id="469" w:name="_Toc20150341"/>
      <w:bookmarkStart w:id="470" w:name="_Toc25168580"/>
      <w:bookmarkStart w:id="471" w:name="_Toc27592999"/>
      <w:bookmarkStart w:id="472" w:name="_Toc177550684"/>
      <w:r>
        <w:lastRenderedPageBreak/>
        <w:t>5.2.2.2.3</w:t>
      </w:r>
      <w:r>
        <w:tab/>
        <w:t>Retrieve UE Location for 5G-MO-</w:t>
      </w:r>
      <w:r w:rsidRPr="00EE2E41">
        <w:t>LR</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72"/>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75pt;height:107.65pt" o:ole="">
            <v:imagedata r:id="rId17" o:title=""/>
          </v:shape>
          <o:OLEObject Type="Embed" ProgID="Visio.Drawing.11" ShapeID="_x0000_i1028" DrawAspect="Content" ObjectID="_1788163887"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473" w:name="_Toc34147869"/>
      <w:bookmarkStart w:id="474" w:name="_Toc36463253"/>
      <w:bookmarkStart w:id="475" w:name="_Toc43215093"/>
      <w:bookmarkStart w:id="476" w:name="_Toc45032341"/>
      <w:bookmarkStart w:id="477" w:name="_Toc49849830"/>
      <w:bookmarkStart w:id="478" w:name="_Toc51873344"/>
      <w:bookmarkStart w:id="479" w:name="_Toc56517472"/>
      <w:bookmarkStart w:id="480" w:name="_Toc58594373"/>
      <w:bookmarkStart w:id="481" w:name="_Toc67685883"/>
      <w:bookmarkStart w:id="482" w:name="_Toc74993704"/>
      <w:bookmarkStart w:id="483" w:name="_Toc82716292"/>
      <w:bookmarkStart w:id="484" w:name="_Toc88818579"/>
      <w:bookmarkStart w:id="485" w:name="_Toc90650501"/>
      <w:bookmarkStart w:id="486" w:name="_Toc98506172"/>
      <w:bookmarkStart w:id="487" w:name="_Toc106639457"/>
      <w:bookmarkStart w:id="488" w:name="_Toc114778967"/>
      <w:bookmarkStart w:id="489" w:name="_Toc122096884"/>
      <w:bookmarkStart w:id="490" w:name="_Toc130844104"/>
      <w:bookmarkStart w:id="491" w:name="_Toc138411810"/>
      <w:bookmarkStart w:id="492"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493" w:name="_Toc153887407"/>
      <w:bookmarkStart w:id="494" w:name="_Toc161905287"/>
      <w:bookmarkStart w:id="495" w:name="_Toc170209890"/>
      <w:bookmarkStart w:id="496" w:name="_Toc177550685"/>
      <w:r>
        <w:t>5.2.2.3</w:t>
      </w:r>
      <w:r>
        <w:tab/>
        <w:t>EventNotify</w:t>
      </w:r>
      <w:bookmarkEnd w:id="469"/>
      <w:bookmarkEnd w:id="470"/>
      <w:bookmarkEnd w:id="471"/>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9DBE4BB" w14:textId="77777777" w:rsidR="00EB7848" w:rsidRDefault="00EB7848" w:rsidP="00B32564">
      <w:pPr>
        <w:pStyle w:val="Heading5"/>
      </w:pPr>
      <w:bookmarkStart w:id="497" w:name="_Toc20150342"/>
      <w:bookmarkStart w:id="498" w:name="_Toc25168581"/>
      <w:bookmarkStart w:id="499" w:name="_Toc27593000"/>
      <w:bookmarkStart w:id="500" w:name="_Toc34147870"/>
      <w:bookmarkStart w:id="501" w:name="_Toc36463254"/>
      <w:bookmarkStart w:id="502" w:name="_Toc43215094"/>
      <w:bookmarkStart w:id="503" w:name="_Toc45032342"/>
      <w:bookmarkStart w:id="504" w:name="_Toc49849831"/>
      <w:bookmarkStart w:id="505" w:name="_Toc51873345"/>
      <w:bookmarkStart w:id="506" w:name="_Toc56517473"/>
      <w:bookmarkStart w:id="507" w:name="_Toc58594374"/>
      <w:bookmarkStart w:id="508" w:name="_Toc67685884"/>
      <w:bookmarkStart w:id="509" w:name="_Toc74993705"/>
      <w:bookmarkStart w:id="510" w:name="_Toc82716293"/>
      <w:bookmarkStart w:id="511" w:name="_Toc88818580"/>
      <w:bookmarkStart w:id="512" w:name="_Toc90650502"/>
      <w:bookmarkStart w:id="513" w:name="_Toc98506173"/>
      <w:bookmarkStart w:id="514" w:name="_Toc106639458"/>
      <w:bookmarkStart w:id="515" w:name="_Toc114778968"/>
      <w:bookmarkStart w:id="516" w:name="_Toc122096885"/>
      <w:bookmarkStart w:id="517" w:name="_Toc130844105"/>
      <w:bookmarkStart w:id="518" w:name="_Toc138411811"/>
      <w:bookmarkStart w:id="519" w:name="_Toc145955979"/>
      <w:bookmarkStart w:id="520" w:name="_Toc153887408"/>
      <w:bookmarkStart w:id="521" w:name="_Toc161905288"/>
      <w:bookmarkStart w:id="522" w:name="_Toc170209891"/>
      <w:bookmarkStart w:id="523" w:name="_Toc177550686"/>
      <w:r>
        <w:t>5.2.2.3.1</w:t>
      </w:r>
      <w:r>
        <w:tab/>
        <w:t>General</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524" w:name="_Toc20150343"/>
      <w:bookmarkStart w:id="525" w:name="_Toc25168582"/>
      <w:bookmarkStart w:id="526" w:name="_Toc27593001"/>
      <w:bookmarkStart w:id="527" w:name="_Toc34147871"/>
      <w:bookmarkStart w:id="528" w:name="_Toc36463255"/>
      <w:bookmarkStart w:id="529" w:name="_Toc43215095"/>
      <w:bookmarkStart w:id="530" w:name="_Toc45032343"/>
      <w:bookmarkStart w:id="531" w:name="_Toc49849832"/>
      <w:bookmarkStart w:id="532" w:name="_Toc51873346"/>
      <w:bookmarkStart w:id="533" w:name="_Toc56517474"/>
      <w:bookmarkStart w:id="534" w:name="_Toc58594375"/>
      <w:bookmarkStart w:id="535" w:name="_Toc67685885"/>
      <w:bookmarkStart w:id="536" w:name="_Toc74993706"/>
      <w:bookmarkStart w:id="537" w:name="_Toc82716294"/>
      <w:bookmarkStart w:id="538" w:name="_Toc88818581"/>
      <w:bookmarkStart w:id="539" w:name="_Toc90650503"/>
      <w:bookmarkStart w:id="540" w:name="_Toc98506174"/>
      <w:bookmarkStart w:id="541" w:name="_Toc106639459"/>
      <w:bookmarkStart w:id="542" w:name="_Toc114778969"/>
      <w:bookmarkStart w:id="543" w:name="_Toc122096886"/>
      <w:bookmarkStart w:id="544" w:name="_Toc130844106"/>
      <w:bookmarkStart w:id="545" w:name="_Toc138411812"/>
      <w:bookmarkStart w:id="546" w:name="_Toc145955980"/>
      <w:bookmarkStart w:id="547" w:name="_Toc153887409"/>
      <w:bookmarkStart w:id="548" w:name="_Toc161905289"/>
      <w:bookmarkStart w:id="549" w:name="_Toc170209892"/>
      <w:bookmarkStart w:id="550" w:name="_Toc177550687"/>
      <w:r>
        <w:t>5.2.2.3.2</w:t>
      </w:r>
      <w:r>
        <w:tab/>
        <w:t>Periodic or Triggered Event Notification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lastRenderedPageBreak/>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75pt;height:104.45pt" o:ole="">
            <v:imagedata r:id="rId19" o:title=""/>
          </v:shape>
          <o:OLEObject Type="Embed" ProgID="Visio.Drawing.11" ShapeID="_x0000_i1029" DrawAspect="Content" ObjectID="_1788163888"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551" w:name="_Toc130844107"/>
      <w:bookmarkStart w:id="552" w:name="_Toc138411813"/>
      <w:bookmarkStart w:id="553" w:name="_Toc145955981"/>
      <w:bookmarkStart w:id="554" w:name="_Toc153887410"/>
      <w:bookmarkStart w:id="555" w:name="_Toc161905290"/>
      <w:bookmarkStart w:id="556" w:name="_Toc170209893"/>
      <w:bookmarkStart w:id="557" w:name="_Toc20150344"/>
      <w:bookmarkStart w:id="558" w:name="_Toc25168583"/>
      <w:bookmarkStart w:id="559" w:name="_Toc27593002"/>
      <w:bookmarkStart w:id="560" w:name="_Toc34147872"/>
      <w:bookmarkStart w:id="561" w:name="_Toc36463256"/>
      <w:bookmarkStart w:id="562" w:name="_Toc43215096"/>
      <w:bookmarkStart w:id="563" w:name="_Toc45032344"/>
      <w:bookmarkStart w:id="564" w:name="_Toc49849833"/>
      <w:bookmarkStart w:id="565" w:name="_Toc51873347"/>
      <w:bookmarkStart w:id="566" w:name="_Toc56517475"/>
      <w:bookmarkStart w:id="567" w:name="_Toc58594376"/>
      <w:bookmarkStart w:id="568" w:name="_Toc67685886"/>
      <w:bookmarkStart w:id="569" w:name="_Toc74993707"/>
      <w:bookmarkStart w:id="570" w:name="_Toc82716295"/>
      <w:bookmarkStart w:id="571" w:name="_Toc88818582"/>
      <w:bookmarkStart w:id="572" w:name="_Toc90650504"/>
      <w:bookmarkStart w:id="573" w:name="_Toc98506175"/>
      <w:bookmarkStart w:id="574" w:name="_Toc106639460"/>
      <w:bookmarkStart w:id="575" w:name="_Toc114778970"/>
      <w:bookmarkStart w:id="576" w:name="_Toc122096887"/>
      <w:bookmarkStart w:id="577" w:name="_Toc177550688"/>
      <w:r>
        <w:t>5.2.2.3.3</w:t>
      </w:r>
      <w:r w:rsidR="00294FBC">
        <w:tab/>
        <w:t>Intermediate location reporting Event Notification</w:t>
      </w:r>
      <w:bookmarkEnd w:id="551"/>
      <w:bookmarkEnd w:id="552"/>
      <w:bookmarkEnd w:id="553"/>
      <w:bookmarkEnd w:id="554"/>
      <w:bookmarkEnd w:id="555"/>
      <w:bookmarkEnd w:id="556"/>
      <w:bookmarkEnd w:id="577"/>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55pt;height:104.8pt" o:ole="">
            <v:imagedata r:id="rId21" o:title=""/>
          </v:shape>
          <o:OLEObject Type="Embed" ProgID="Visio.Drawing.11" ShapeID="_x0000_i1030" DrawAspect="Content" ObjectID="_1788163889"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578" w:name="_Toc130844108"/>
      <w:bookmarkStart w:id="579" w:name="_Toc138411814"/>
      <w:bookmarkStart w:id="580" w:name="_Toc145955982"/>
      <w:bookmarkStart w:id="581" w:name="_Toc153887411"/>
      <w:bookmarkStart w:id="582" w:name="_Toc161905291"/>
      <w:bookmarkStart w:id="583" w:name="_Toc170209894"/>
      <w:bookmarkStart w:id="584" w:name="_Toc177550689"/>
      <w:r>
        <w:lastRenderedPageBreak/>
        <w:t>5.2.2.4</w:t>
      </w:r>
      <w:r>
        <w:tab/>
        <w:t>CancelLocation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8"/>
      <w:bookmarkEnd w:id="579"/>
      <w:bookmarkEnd w:id="580"/>
      <w:bookmarkEnd w:id="581"/>
      <w:bookmarkEnd w:id="582"/>
      <w:bookmarkEnd w:id="583"/>
      <w:bookmarkEnd w:id="584"/>
    </w:p>
    <w:p w14:paraId="6730589E" w14:textId="77777777" w:rsidR="00EB7848" w:rsidRDefault="00EB7848" w:rsidP="00B32564">
      <w:pPr>
        <w:pStyle w:val="Heading5"/>
      </w:pPr>
      <w:bookmarkStart w:id="585" w:name="_Toc20150345"/>
      <w:bookmarkStart w:id="586" w:name="_Toc25168584"/>
      <w:bookmarkStart w:id="587" w:name="_Toc27593003"/>
      <w:bookmarkStart w:id="588" w:name="_Toc34147873"/>
      <w:bookmarkStart w:id="589" w:name="_Toc36463257"/>
      <w:bookmarkStart w:id="590" w:name="_Toc43215097"/>
      <w:bookmarkStart w:id="591" w:name="_Toc45032345"/>
      <w:bookmarkStart w:id="592" w:name="_Toc49849834"/>
      <w:bookmarkStart w:id="593" w:name="_Toc51873348"/>
      <w:bookmarkStart w:id="594" w:name="_Toc56517476"/>
      <w:bookmarkStart w:id="595" w:name="_Toc58594377"/>
      <w:bookmarkStart w:id="596" w:name="_Toc67685887"/>
      <w:bookmarkStart w:id="597" w:name="_Toc74993708"/>
      <w:bookmarkStart w:id="598" w:name="_Toc82716296"/>
      <w:bookmarkStart w:id="599" w:name="_Toc88818583"/>
      <w:bookmarkStart w:id="600" w:name="_Toc90650505"/>
      <w:bookmarkStart w:id="601" w:name="_Toc98506176"/>
      <w:bookmarkStart w:id="602" w:name="_Toc106639461"/>
      <w:bookmarkStart w:id="603" w:name="_Toc114778971"/>
      <w:bookmarkStart w:id="604" w:name="_Toc122096888"/>
      <w:bookmarkStart w:id="605" w:name="_Toc130844109"/>
      <w:bookmarkStart w:id="606" w:name="_Toc138411815"/>
      <w:bookmarkStart w:id="607" w:name="_Toc145955983"/>
      <w:bookmarkStart w:id="608" w:name="_Toc153887412"/>
      <w:bookmarkStart w:id="609" w:name="_Toc161905292"/>
      <w:bookmarkStart w:id="610" w:name="_Toc170209895"/>
      <w:bookmarkStart w:id="611" w:name="_Toc177550690"/>
      <w:r>
        <w:t>5.2.2.4.1</w:t>
      </w:r>
      <w:r>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612" w:name="_Toc20150346"/>
      <w:bookmarkStart w:id="613" w:name="_Toc25168585"/>
      <w:bookmarkStart w:id="614" w:name="_Toc27593004"/>
      <w:bookmarkStart w:id="615" w:name="_Toc34147874"/>
      <w:bookmarkStart w:id="616" w:name="_Toc36463258"/>
      <w:bookmarkStart w:id="617" w:name="_Toc43215098"/>
      <w:bookmarkStart w:id="618" w:name="_Toc45032346"/>
      <w:bookmarkStart w:id="619" w:name="_Toc49849835"/>
      <w:bookmarkStart w:id="620" w:name="_Toc51873349"/>
      <w:bookmarkStart w:id="621" w:name="_Toc56517477"/>
      <w:bookmarkStart w:id="622" w:name="_Toc58594378"/>
      <w:bookmarkStart w:id="623" w:name="_Toc67685888"/>
      <w:bookmarkStart w:id="624" w:name="_Toc74993709"/>
      <w:bookmarkStart w:id="625" w:name="_Toc82716297"/>
      <w:bookmarkStart w:id="626" w:name="_Toc88818584"/>
      <w:bookmarkStart w:id="627" w:name="_Toc90650506"/>
      <w:bookmarkStart w:id="628" w:name="_Toc98506177"/>
      <w:bookmarkStart w:id="629" w:name="_Toc106639462"/>
      <w:bookmarkStart w:id="630" w:name="_Toc114778972"/>
      <w:bookmarkStart w:id="631" w:name="_Toc122096889"/>
      <w:bookmarkStart w:id="632" w:name="_Toc130844110"/>
      <w:bookmarkStart w:id="633" w:name="_Toc138411816"/>
      <w:bookmarkStart w:id="634" w:name="_Toc145955984"/>
      <w:bookmarkStart w:id="635" w:name="_Toc153887413"/>
      <w:bookmarkStart w:id="636" w:name="_Toc161905293"/>
      <w:bookmarkStart w:id="637" w:name="_Toc170209896"/>
      <w:bookmarkStart w:id="638" w:name="_Toc177550691"/>
      <w:r>
        <w:t>5.2.2.4.2</w:t>
      </w:r>
      <w:r>
        <w:tab/>
        <w:t>Cancel Periodic or Triggered Location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55pt;height:102.65pt" o:ole="">
            <v:imagedata r:id="rId23" o:title=""/>
          </v:shape>
          <o:OLEObject Type="Embed" ProgID="Visio.Drawing.11" ShapeID="_x0000_i1031" DrawAspect="Content" ObjectID="_1788163890" r:id="rId24"/>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639" w:name="_Toc20150347"/>
      <w:bookmarkStart w:id="640" w:name="_Toc25168586"/>
      <w:bookmarkStart w:id="641" w:name="_Toc27593005"/>
      <w:bookmarkStart w:id="642" w:name="_Toc34147875"/>
      <w:bookmarkStart w:id="643" w:name="_Toc36463259"/>
      <w:bookmarkStart w:id="644" w:name="_Toc43215099"/>
      <w:bookmarkStart w:id="645" w:name="_Toc45032347"/>
      <w:bookmarkStart w:id="646" w:name="_Toc49849836"/>
      <w:bookmarkStart w:id="647" w:name="_Toc51873350"/>
      <w:bookmarkStart w:id="648" w:name="_Toc56517478"/>
      <w:bookmarkStart w:id="649" w:name="_Toc58594379"/>
      <w:bookmarkStart w:id="650" w:name="_Toc67685889"/>
      <w:bookmarkStart w:id="651" w:name="_Toc74993710"/>
      <w:bookmarkStart w:id="652" w:name="_Toc82716298"/>
      <w:bookmarkStart w:id="653" w:name="_Toc88818585"/>
      <w:bookmarkStart w:id="654" w:name="_Toc90650507"/>
      <w:bookmarkStart w:id="655" w:name="_Toc98506178"/>
      <w:bookmarkStart w:id="656" w:name="_Toc106639463"/>
      <w:bookmarkStart w:id="657" w:name="_Toc114778973"/>
      <w:bookmarkStart w:id="658" w:name="_Toc122096890"/>
      <w:bookmarkStart w:id="659" w:name="_Toc130844111"/>
      <w:bookmarkStart w:id="660" w:name="_Toc138411817"/>
      <w:bookmarkStart w:id="661" w:name="_Toc145955985"/>
      <w:bookmarkStart w:id="662" w:name="_Toc153887414"/>
      <w:bookmarkStart w:id="663" w:name="_Toc161905294"/>
      <w:bookmarkStart w:id="664" w:name="_Toc170209897"/>
      <w:bookmarkStart w:id="665" w:name="_Toc177550692"/>
      <w:r>
        <w:t>5.2.2.5</w:t>
      </w:r>
      <w:r>
        <w:tab/>
        <w:t>LocationContextTransfer</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0769C15" w14:textId="77777777" w:rsidR="00EB7848" w:rsidRDefault="00EB7848" w:rsidP="00B32564">
      <w:pPr>
        <w:pStyle w:val="Heading5"/>
      </w:pPr>
      <w:bookmarkStart w:id="666" w:name="_Toc20150348"/>
      <w:bookmarkStart w:id="667" w:name="_Toc25168587"/>
      <w:bookmarkStart w:id="668" w:name="_Toc27593006"/>
      <w:bookmarkStart w:id="669" w:name="_Toc34147876"/>
      <w:bookmarkStart w:id="670" w:name="_Toc36463260"/>
      <w:bookmarkStart w:id="671" w:name="_Toc43215100"/>
      <w:bookmarkStart w:id="672" w:name="_Toc45032348"/>
      <w:bookmarkStart w:id="673" w:name="_Toc49849837"/>
      <w:bookmarkStart w:id="674" w:name="_Toc51873351"/>
      <w:bookmarkStart w:id="675" w:name="_Toc56517479"/>
      <w:bookmarkStart w:id="676" w:name="_Toc58594380"/>
      <w:bookmarkStart w:id="677" w:name="_Toc67685890"/>
      <w:bookmarkStart w:id="678" w:name="_Toc74993711"/>
      <w:bookmarkStart w:id="679" w:name="_Toc82716299"/>
      <w:bookmarkStart w:id="680" w:name="_Toc88818586"/>
      <w:bookmarkStart w:id="681" w:name="_Toc90650508"/>
      <w:bookmarkStart w:id="682" w:name="_Toc98506179"/>
      <w:bookmarkStart w:id="683" w:name="_Toc106639464"/>
      <w:bookmarkStart w:id="684" w:name="_Toc114778974"/>
      <w:bookmarkStart w:id="685" w:name="_Toc122096891"/>
      <w:bookmarkStart w:id="686" w:name="_Toc130844112"/>
      <w:bookmarkStart w:id="687" w:name="_Toc138411818"/>
      <w:bookmarkStart w:id="688" w:name="_Toc145955986"/>
      <w:bookmarkStart w:id="689" w:name="_Toc153887415"/>
      <w:bookmarkStart w:id="690" w:name="_Toc161905295"/>
      <w:bookmarkStart w:id="691" w:name="_Toc170209898"/>
      <w:bookmarkStart w:id="692" w:name="_Toc177550693"/>
      <w:r>
        <w:t>5.2.2.5.1</w:t>
      </w:r>
      <w:r>
        <w:tab/>
        <w:t>General</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693" w:name="_Toc20150349"/>
      <w:bookmarkStart w:id="694" w:name="_Toc25168588"/>
      <w:bookmarkStart w:id="695" w:name="_Toc27593007"/>
      <w:bookmarkStart w:id="696" w:name="_Toc34147877"/>
      <w:bookmarkStart w:id="697" w:name="_Toc36463261"/>
      <w:bookmarkStart w:id="698" w:name="_Toc43215101"/>
      <w:bookmarkStart w:id="699" w:name="_Toc45032349"/>
      <w:bookmarkStart w:id="700" w:name="_Toc49849838"/>
      <w:bookmarkStart w:id="701" w:name="_Toc51873352"/>
      <w:bookmarkStart w:id="702" w:name="_Toc56517480"/>
      <w:bookmarkStart w:id="703" w:name="_Toc58594381"/>
      <w:bookmarkStart w:id="704" w:name="_Toc67685891"/>
      <w:bookmarkStart w:id="705" w:name="_Toc74993712"/>
      <w:bookmarkStart w:id="706" w:name="_Toc82716300"/>
      <w:bookmarkStart w:id="707" w:name="_Toc88818587"/>
      <w:bookmarkStart w:id="708" w:name="_Toc90650509"/>
      <w:bookmarkStart w:id="709" w:name="_Toc98506180"/>
      <w:bookmarkStart w:id="710" w:name="_Toc106639465"/>
      <w:bookmarkStart w:id="711" w:name="_Toc114778975"/>
      <w:bookmarkStart w:id="712" w:name="_Toc122096892"/>
      <w:bookmarkStart w:id="713" w:name="_Toc130844113"/>
      <w:bookmarkStart w:id="714" w:name="_Toc138411819"/>
      <w:bookmarkStart w:id="715" w:name="_Toc145955987"/>
      <w:bookmarkStart w:id="716" w:name="_Toc153887416"/>
      <w:bookmarkStart w:id="717" w:name="_Toc161905296"/>
      <w:bookmarkStart w:id="718" w:name="_Toc170209899"/>
      <w:bookmarkStart w:id="719" w:name="_Toc177550694"/>
      <w:r>
        <w:t>5.2.2.5</w:t>
      </w:r>
      <w:r w:rsidRPr="003A63C8">
        <w:t>.</w:t>
      </w:r>
      <w:r>
        <w:t>2</w:t>
      </w:r>
      <w:r>
        <w:tab/>
        <w:t>Transfer Location Context</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55pt;height:105.85pt" o:ole="">
            <v:imagedata r:id="rId25" o:title=""/>
          </v:shape>
          <o:OLEObject Type="Embed" ProgID="Visio.Drawing.11" ShapeID="_x0000_i1032" DrawAspect="Content" ObjectID="_1788163891"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720" w:name="_Toc145955988"/>
      <w:bookmarkStart w:id="721" w:name="_Toc153887417"/>
      <w:bookmarkStart w:id="722" w:name="_Toc161905297"/>
      <w:bookmarkStart w:id="723" w:name="_Toc170209900"/>
      <w:bookmarkStart w:id="724" w:name="_Toc177550695"/>
      <w:r>
        <w:t>5.2.2.6</w:t>
      </w:r>
      <w:r w:rsidR="006F7DA1">
        <w:tab/>
      </w:r>
      <w:r w:rsidR="006F7DA1" w:rsidRPr="000153FD">
        <w:t>MeasurementData</w:t>
      </w:r>
      <w:bookmarkEnd w:id="720"/>
      <w:bookmarkEnd w:id="721"/>
      <w:bookmarkEnd w:id="722"/>
      <w:bookmarkEnd w:id="723"/>
      <w:bookmarkEnd w:id="724"/>
    </w:p>
    <w:p w14:paraId="616F3862" w14:textId="4CCC45C2" w:rsidR="006F7DA1" w:rsidRDefault="00765B0F" w:rsidP="006F7DA1">
      <w:pPr>
        <w:pStyle w:val="Heading5"/>
      </w:pPr>
      <w:bookmarkStart w:id="725" w:name="_Toc145955989"/>
      <w:bookmarkStart w:id="726" w:name="_Toc153887418"/>
      <w:bookmarkStart w:id="727" w:name="_Toc161905298"/>
      <w:bookmarkStart w:id="728" w:name="_Toc170209901"/>
      <w:bookmarkStart w:id="729" w:name="_Toc177550696"/>
      <w:r>
        <w:t>5.2.2.6</w:t>
      </w:r>
      <w:r w:rsidR="006F7DA1">
        <w:t>.1</w:t>
      </w:r>
      <w:r w:rsidR="006F7DA1">
        <w:tab/>
        <w:t>General</w:t>
      </w:r>
      <w:bookmarkEnd w:id="725"/>
      <w:bookmarkEnd w:id="726"/>
      <w:bookmarkEnd w:id="727"/>
      <w:bookmarkEnd w:id="728"/>
      <w:bookmarkEnd w:id="729"/>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730" w:name="_Toc145955990"/>
      <w:bookmarkStart w:id="731" w:name="_Toc153887419"/>
      <w:bookmarkStart w:id="732" w:name="_Toc161905299"/>
      <w:bookmarkStart w:id="733" w:name="_Toc170209902"/>
      <w:bookmarkStart w:id="734" w:name="_Toc177550697"/>
      <w:r>
        <w:t>5.2.2.6</w:t>
      </w:r>
      <w:r w:rsidR="006F7DA1">
        <w:t>.2</w:t>
      </w:r>
      <w:r w:rsidR="006F7DA1">
        <w:tab/>
        <w:t>Location Measurements</w:t>
      </w:r>
      <w:bookmarkEnd w:id="730"/>
      <w:bookmarkEnd w:id="731"/>
      <w:bookmarkEnd w:id="732"/>
      <w:bookmarkEnd w:id="733"/>
      <w:bookmarkEnd w:id="734"/>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2pt;height:105.85pt" o:ole="">
            <v:imagedata r:id="rId27" o:title=""/>
          </v:shape>
          <o:OLEObject Type="Embed" ProgID="Visio.Drawing.11" ShapeID="_x0000_i1033" DrawAspect="Content" ObjectID="_1788163892"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lastRenderedPageBreak/>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735" w:name="_Toc145955991"/>
      <w:bookmarkStart w:id="736" w:name="_Toc153887420"/>
      <w:bookmarkStart w:id="737" w:name="_Toc161905300"/>
      <w:bookmarkStart w:id="738" w:name="_Toc170209903"/>
      <w:bookmarkStart w:id="739" w:name="_Toc177550698"/>
      <w:r>
        <w:t>5.2.2.7</w:t>
      </w:r>
      <w:r w:rsidR="00EB5437">
        <w:tab/>
        <w:t>UP</w:t>
      </w:r>
      <w:r w:rsidR="00EB5437" w:rsidRPr="000379A6">
        <w:t>Subscribe</w:t>
      </w:r>
      <w:bookmarkEnd w:id="735"/>
      <w:bookmarkEnd w:id="736"/>
      <w:bookmarkEnd w:id="737"/>
      <w:bookmarkEnd w:id="738"/>
      <w:bookmarkEnd w:id="739"/>
    </w:p>
    <w:p w14:paraId="56A32EC0" w14:textId="2D4C3365" w:rsidR="00EB5437" w:rsidRDefault="00E367FC" w:rsidP="00EB5437">
      <w:pPr>
        <w:pStyle w:val="Heading5"/>
      </w:pPr>
      <w:bookmarkStart w:id="740" w:name="_Toc145955992"/>
      <w:bookmarkStart w:id="741" w:name="_Toc153887421"/>
      <w:bookmarkStart w:id="742" w:name="_Toc161905301"/>
      <w:bookmarkStart w:id="743" w:name="_Toc170209904"/>
      <w:bookmarkStart w:id="744" w:name="_Toc177550699"/>
      <w:r>
        <w:t>5.2.2.7</w:t>
      </w:r>
      <w:r w:rsidR="00EB5437">
        <w:t>.1</w:t>
      </w:r>
      <w:r w:rsidR="00EB5437">
        <w:tab/>
        <w:t>General</w:t>
      </w:r>
      <w:bookmarkEnd w:id="740"/>
      <w:bookmarkEnd w:id="741"/>
      <w:bookmarkEnd w:id="742"/>
      <w:bookmarkEnd w:id="743"/>
      <w:bookmarkEnd w:id="744"/>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745" w:name="_Toc145955993"/>
      <w:bookmarkStart w:id="746" w:name="_Toc153887422"/>
      <w:bookmarkStart w:id="747" w:name="_Toc161905302"/>
      <w:bookmarkStart w:id="748" w:name="_Toc170209905"/>
      <w:bookmarkStart w:id="749" w:name="_Toc177550700"/>
      <w:r>
        <w:t>5.2.2.7</w:t>
      </w:r>
      <w:r w:rsidR="00EB5437">
        <w:t>.2</w:t>
      </w:r>
      <w:r w:rsidR="00EB5437">
        <w:tab/>
      </w:r>
      <w:r w:rsidR="00EB5437" w:rsidRPr="000379A6">
        <w:t>Subscribe</w:t>
      </w:r>
      <w:r w:rsidR="00EB5437">
        <w:t xml:space="preserve"> to Notification of LCS-UP connection</w:t>
      </w:r>
      <w:bookmarkEnd w:id="745"/>
      <w:bookmarkEnd w:id="746"/>
      <w:r w:rsidR="00D01EB3">
        <w:t xml:space="preserve"> status</w:t>
      </w:r>
      <w:bookmarkEnd w:id="747"/>
      <w:bookmarkEnd w:id="748"/>
      <w:bookmarkEnd w:id="749"/>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7pt;height:118.7pt" o:ole="">
            <v:imagedata r:id="rId29" o:title=""/>
          </v:shape>
          <o:OLEObject Type="Embed" ProgID="Visio.Drawing.15" ShapeID="_x0000_i1034" DrawAspect="Content" ObjectID="_1788163893"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41B5649E" w:rsidR="00BC0386" w:rsidRDefault="00BC0386" w:rsidP="00BC0386">
      <w:pPr>
        <w:pStyle w:val="B1"/>
        <w:rPr>
          <w:lang w:eastAsia="zh-CN"/>
        </w:rPr>
      </w:pPr>
      <w:r>
        <w:rPr>
          <w:lang w:eastAsia="zh-CN"/>
        </w:rPr>
        <w:tab/>
      </w:r>
      <w:r>
        <w:t>The callback URI of the NF service consumer shall be include</w:t>
      </w:r>
      <w:r w:rsidR="00D5531A">
        <w:t>d</w:t>
      </w:r>
      <w:r>
        <w:t xml:space="preserv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0156E854" w:rsidR="00EB5437" w:rsidRDefault="00EB5437" w:rsidP="00811404">
      <w:pPr>
        <w:pStyle w:val="B1"/>
      </w:pPr>
      <w:r>
        <w:t>2b.</w:t>
      </w:r>
      <w:r>
        <w:tab/>
        <w:t xml:space="preserve">On failure or redirection, one of the HTTP status code listed in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w:t>
      </w:r>
      <w:r w:rsidR="00576A22">
        <w:t>6.1.3.2</w:t>
      </w:r>
      <w:r w:rsidR="00D0531D" w:rsidRPr="00690A26">
        <w:t>.3.1-3</w:t>
      </w:r>
      <w:r>
        <w:t>.</w:t>
      </w:r>
    </w:p>
    <w:p w14:paraId="224B403B" w14:textId="0DB228D4" w:rsidR="00D720CA" w:rsidRDefault="00755E5A" w:rsidP="00D720CA">
      <w:pPr>
        <w:pStyle w:val="Heading4"/>
      </w:pPr>
      <w:bookmarkStart w:id="750" w:name="_Toc145955994"/>
      <w:bookmarkStart w:id="751" w:name="_Toc153887423"/>
      <w:bookmarkStart w:id="752" w:name="_Toc161905303"/>
      <w:bookmarkStart w:id="753" w:name="_Toc170209906"/>
      <w:bookmarkStart w:id="754" w:name="_Toc177550701"/>
      <w:r>
        <w:t>5.2.2.8</w:t>
      </w:r>
      <w:r w:rsidR="00D720CA">
        <w:tab/>
        <w:t>UPNotify</w:t>
      </w:r>
      <w:bookmarkEnd w:id="750"/>
      <w:bookmarkEnd w:id="751"/>
      <w:bookmarkEnd w:id="752"/>
      <w:bookmarkEnd w:id="753"/>
      <w:bookmarkEnd w:id="754"/>
    </w:p>
    <w:p w14:paraId="3BEBDFD1" w14:textId="34D12FD3" w:rsidR="00D720CA" w:rsidRDefault="00755E5A" w:rsidP="00D720CA">
      <w:pPr>
        <w:pStyle w:val="Heading5"/>
      </w:pPr>
      <w:bookmarkStart w:id="755" w:name="_Toc145955995"/>
      <w:bookmarkStart w:id="756" w:name="_Toc153887424"/>
      <w:bookmarkStart w:id="757" w:name="_Toc161905304"/>
      <w:bookmarkStart w:id="758" w:name="_Toc170209907"/>
      <w:bookmarkStart w:id="759" w:name="_Toc177550702"/>
      <w:r>
        <w:t>5.2.2.8</w:t>
      </w:r>
      <w:r w:rsidR="00D720CA">
        <w:t>.1</w:t>
      </w:r>
      <w:r w:rsidR="00D720CA">
        <w:tab/>
        <w:t>General</w:t>
      </w:r>
      <w:bookmarkEnd w:id="755"/>
      <w:bookmarkEnd w:id="756"/>
      <w:bookmarkEnd w:id="757"/>
      <w:bookmarkEnd w:id="758"/>
      <w:bookmarkEnd w:id="759"/>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760" w:name="_Toc145955996"/>
      <w:bookmarkStart w:id="761" w:name="_Toc153887425"/>
      <w:bookmarkStart w:id="762" w:name="_Toc161905305"/>
      <w:bookmarkStart w:id="763" w:name="_Toc170209908"/>
      <w:bookmarkStart w:id="764" w:name="_Toc177550703"/>
      <w:r>
        <w:t>5.2.2.8</w:t>
      </w:r>
      <w:r w:rsidR="00D720CA">
        <w:t>.2</w:t>
      </w:r>
      <w:r w:rsidR="00D720CA">
        <w:tab/>
        <w:t>Notification of LCS-UP connection</w:t>
      </w:r>
      <w:bookmarkEnd w:id="760"/>
      <w:bookmarkEnd w:id="761"/>
      <w:bookmarkEnd w:id="762"/>
      <w:bookmarkEnd w:id="763"/>
      <w:bookmarkEnd w:id="764"/>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05pt;height:108pt" o:ole="">
            <v:imagedata r:id="rId31" o:title=""/>
          </v:shape>
          <o:OLEObject Type="Embed" ProgID="Visio.Drawing.11" ShapeID="_x0000_i1035" DrawAspect="Content" ObjectID="_1788163894"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765" w:name="_Toc153887426"/>
      <w:bookmarkStart w:id="766" w:name="_Toc161905306"/>
      <w:bookmarkStart w:id="767" w:name="_Toc170209909"/>
      <w:bookmarkStart w:id="768" w:name="_Toc177550704"/>
      <w:r>
        <w:t>5.2.2.9</w:t>
      </w:r>
      <w:r w:rsidR="006E7374">
        <w:tab/>
        <w:t>UPConfig</w:t>
      </w:r>
      <w:bookmarkEnd w:id="765"/>
      <w:bookmarkEnd w:id="766"/>
      <w:bookmarkEnd w:id="767"/>
      <w:bookmarkEnd w:id="768"/>
    </w:p>
    <w:p w14:paraId="0A6A4706" w14:textId="39810B4A" w:rsidR="006E7374" w:rsidRDefault="001151E1" w:rsidP="006E7374">
      <w:pPr>
        <w:pStyle w:val="Heading5"/>
      </w:pPr>
      <w:bookmarkStart w:id="769" w:name="_Toc153887427"/>
      <w:bookmarkStart w:id="770" w:name="_Toc161905307"/>
      <w:bookmarkStart w:id="771" w:name="_Toc170209910"/>
      <w:bookmarkStart w:id="772" w:name="_Toc177550705"/>
      <w:r>
        <w:t>5.2.2.9</w:t>
      </w:r>
      <w:r w:rsidR="006E7374">
        <w:t>.1</w:t>
      </w:r>
      <w:r w:rsidR="006E7374">
        <w:tab/>
        <w:t>General</w:t>
      </w:r>
      <w:bookmarkEnd w:id="769"/>
      <w:bookmarkEnd w:id="770"/>
      <w:bookmarkEnd w:id="771"/>
      <w:bookmarkEnd w:id="772"/>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773" w:name="_Toc153887428"/>
      <w:bookmarkStart w:id="774" w:name="_Toc161905308"/>
      <w:bookmarkStart w:id="775" w:name="_Toc170209911"/>
      <w:bookmarkStart w:id="776" w:name="_Toc177550706"/>
      <w:r>
        <w:t>5.2.2.9</w:t>
      </w:r>
      <w:r w:rsidR="006E7374">
        <w:t>.2</w:t>
      </w:r>
      <w:r w:rsidR="006E7374">
        <w:tab/>
      </w:r>
      <w:r w:rsidR="00C7480D">
        <w:t>Configure</w:t>
      </w:r>
      <w:r w:rsidR="006E7374">
        <w:rPr>
          <w:lang w:eastAsia="zh-CN"/>
        </w:rPr>
        <w:t xml:space="preserve"> LCS-UP connection</w:t>
      </w:r>
      <w:bookmarkEnd w:id="773"/>
      <w:bookmarkEnd w:id="774"/>
      <w:bookmarkEnd w:id="775"/>
      <w:bookmarkEnd w:id="776"/>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2pt;height:126.9pt" o:ole="">
            <v:imagedata r:id="rId33" o:title=""/>
          </v:shape>
          <o:OLEObject Type="Embed" ProgID="Visio.Drawing.11" ShapeID="_x0000_i1036" DrawAspect="Content" ObjectID="_1788163895"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777" w:name="_Toc161905309"/>
      <w:bookmarkStart w:id="778" w:name="_Toc170209912"/>
      <w:bookmarkStart w:id="779" w:name="_Toc177550707"/>
      <w:r>
        <w:lastRenderedPageBreak/>
        <w:t>5.2.2.10</w:t>
      </w:r>
      <w:r w:rsidR="00175CAA">
        <w:tab/>
        <w:t>UPUn</w:t>
      </w:r>
      <w:r w:rsidR="00175CAA" w:rsidRPr="000379A6">
        <w:t>Subscribe</w:t>
      </w:r>
      <w:bookmarkEnd w:id="777"/>
      <w:bookmarkEnd w:id="778"/>
      <w:bookmarkEnd w:id="779"/>
    </w:p>
    <w:p w14:paraId="50C79015" w14:textId="001BD578" w:rsidR="00175CAA" w:rsidRDefault="001523A7" w:rsidP="00175CAA">
      <w:pPr>
        <w:pStyle w:val="Heading5"/>
      </w:pPr>
      <w:bookmarkStart w:id="780" w:name="_Toc161905310"/>
      <w:bookmarkStart w:id="781" w:name="_Toc170209913"/>
      <w:bookmarkStart w:id="782" w:name="_Toc177550708"/>
      <w:r>
        <w:t>5.2.2.10</w:t>
      </w:r>
      <w:r w:rsidR="00175CAA">
        <w:t>.1</w:t>
      </w:r>
      <w:r w:rsidR="00175CAA">
        <w:tab/>
        <w:t>General</w:t>
      </w:r>
      <w:bookmarkEnd w:id="780"/>
      <w:bookmarkEnd w:id="781"/>
      <w:bookmarkEnd w:id="782"/>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783" w:name="_Toc161905311"/>
      <w:bookmarkStart w:id="784" w:name="_Toc170209914"/>
      <w:bookmarkStart w:id="785" w:name="_Toc177550709"/>
      <w:r>
        <w:t>5.2.2.10</w:t>
      </w:r>
      <w:r w:rsidR="00175CAA">
        <w:t>.2</w:t>
      </w:r>
      <w:r w:rsidR="00175CAA">
        <w:tab/>
        <w:t>Uns</w:t>
      </w:r>
      <w:r w:rsidR="00175CAA" w:rsidRPr="000379A6">
        <w:t>ubscribe</w:t>
      </w:r>
      <w:r w:rsidR="00175CAA">
        <w:t xml:space="preserve"> to notification of LCS-UP connection status</w:t>
      </w:r>
      <w:bookmarkEnd w:id="783"/>
      <w:bookmarkEnd w:id="784"/>
      <w:bookmarkEnd w:id="785"/>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5.9pt;height:119.4pt" o:ole="">
            <v:imagedata r:id="rId35" o:title=""/>
          </v:shape>
          <o:OLEObject Type="Embed" ProgID="Visio.Drawing.11" ShapeID="_x0000_i1037" DrawAspect="Content" ObjectID="_1788163896"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0218B652" w:rsidR="00175CAA" w:rsidRDefault="00175CAA" w:rsidP="00175CAA">
      <w:pPr>
        <w:pStyle w:val="B1"/>
      </w:pPr>
      <w:r>
        <w:t>2b.</w:t>
      </w:r>
      <w:r>
        <w:tab/>
        <w:t xml:space="preserve">On failure or redirection, one of the HTTP status code listed in Table </w:t>
      </w:r>
      <w:r w:rsidR="00CA6E04">
        <w:t>6.1.3.3</w:t>
      </w:r>
      <w:r w:rsidRPr="00690A26">
        <w:t>.3.1-3</w:t>
      </w:r>
      <w:r>
        <w:t xml:space="preserve"> shall be returned. For a 4xx/5xx response, the message body containing a ProblemDetails structure with the "cause" attribute set to one of the application error listed in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786" w:name="_Toc25168589"/>
      <w:bookmarkStart w:id="787" w:name="_Toc27593008"/>
      <w:bookmarkStart w:id="788" w:name="_Toc34147878"/>
      <w:bookmarkStart w:id="789" w:name="_Toc36463262"/>
      <w:bookmarkStart w:id="790" w:name="_Toc43215102"/>
      <w:bookmarkStart w:id="791" w:name="_Toc45032350"/>
      <w:bookmarkStart w:id="792" w:name="_Toc49849839"/>
      <w:bookmarkStart w:id="793" w:name="_Toc51873353"/>
      <w:bookmarkStart w:id="794" w:name="_Toc56517481"/>
      <w:bookmarkStart w:id="795" w:name="_Toc58594382"/>
      <w:bookmarkStart w:id="796" w:name="_Toc67685892"/>
      <w:bookmarkStart w:id="797" w:name="_Toc74993713"/>
      <w:bookmarkStart w:id="798" w:name="_Toc82716301"/>
      <w:bookmarkStart w:id="799" w:name="_Toc88818588"/>
      <w:bookmarkStart w:id="800" w:name="_Toc90650510"/>
      <w:bookmarkStart w:id="801" w:name="_Toc98506181"/>
      <w:bookmarkStart w:id="802" w:name="_Toc106639466"/>
      <w:bookmarkStart w:id="803" w:name="_Toc114778976"/>
      <w:bookmarkStart w:id="804" w:name="_Toc122096893"/>
      <w:bookmarkStart w:id="805" w:name="_Toc130844114"/>
      <w:bookmarkStart w:id="806" w:name="_Toc138411820"/>
      <w:bookmarkStart w:id="807" w:name="_Toc145955997"/>
      <w:bookmarkStart w:id="808" w:name="_Toc153887429"/>
      <w:bookmarkStart w:id="809" w:name="_Toc161905312"/>
      <w:bookmarkStart w:id="810" w:name="_Toc170209915"/>
      <w:bookmarkStart w:id="811" w:name="_Toc177550710"/>
      <w:r>
        <w:t>5.3</w:t>
      </w:r>
      <w:r>
        <w:tab/>
        <w:t>Nlmf_Broadcast Service</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6C22761C" w14:textId="77777777" w:rsidR="00EB7848" w:rsidRDefault="00EB7848" w:rsidP="00B32564">
      <w:pPr>
        <w:pStyle w:val="Heading3"/>
      </w:pPr>
      <w:bookmarkStart w:id="812" w:name="_Toc25168590"/>
      <w:bookmarkStart w:id="813" w:name="_Toc27593009"/>
      <w:bookmarkStart w:id="814" w:name="_Toc34147879"/>
      <w:bookmarkStart w:id="815" w:name="_Toc36463263"/>
      <w:bookmarkStart w:id="816" w:name="_Toc43215103"/>
      <w:bookmarkStart w:id="817" w:name="_Toc45032351"/>
      <w:bookmarkStart w:id="818" w:name="_Toc49849840"/>
      <w:bookmarkStart w:id="819" w:name="_Toc51873354"/>
      <w:bookmarkStart w:id="820" w:name="_Toc56517482"/>
      <w:bookmarkStart w:id="821" w:name="_Toc58594383"/>
      <w:bookmarkStart w:id="822" w:name="_Toc67685893"/>
      <w:bookmarkStart w:id="823" w:name="_Toc74993714"/>
      <w:bookmarkStart w:id="824" w:name="_Toc82716302"/>
      <w:bookmarkStart w:id="825" w:name="_Toc88818589"/>
      <w:bookmarkStart w:id="826" w:name="_Toc90650511"/>
      <w:bookmarkStart w:id="827" w:name="_Toc98506182"/>
      <w:bookmarkStart w:id="828" w:name="_Toc106639467"/>
      <w:bookmarkStart w:id="829" w:name="_Toc114778977"/>
      <w:bookmarkStart w:id="830" w:name="_Toc122096894"/>
      <w:bookmarkStart w:id="831" w:name="_Toc130844115"/>
      <w:bookmarkStart w:id="832" w:name="_Toc138411821"/>
      <w:bookmarkStart w:id="833" w:name="_Toc145955998"/>
      <w:bookmarkStart w:id="834" w:name="_Toc153887430"/>
      <w:bookmarkStart w:id="835" w:name="_Toc161905313"/>
      <w:bookmarkStart w:id="836" w:name="_Toc170209916"/>
      <w:bookmarkStart w:id="837" w:name="_Toc177550711"/>
      <w:r>
        <w:t>5.3.1</w:t>
      </w:r>
      <w:r>
        <w:tab/>
        <w:t>Service Description</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838" w:name="_Toc25168591"/>
      <w:bookmarkStart w:id="839" w:name="_Toc27593010"/>
      <w:bookmarkStart w:id="840" w:name="_Toc34147880"/>
      <w:bookmarkStart w:id="841" w:name="_Toc36463264"/>
      <w:bookmarkStart w:id="842" w:name="_Toc43215104"/>
      <w:bookmarkStart w:id="843" w:name="_Toc45032352"/>
      <w:bookmarkStart w:id="844" w:name="_Toc49849841"/>
      <w:bookmarkStart w:id="845" w:name="_Toc51873355"/>
      <w:bookmarkStart w:id="846" w:name="_Toc56517483"/>
      <w:bookmarkStart w:id="847" w:name="_Toc58594384"/>
      <w:bookmarkStart w:id="848" w:name="_Toc67685894"/>
      <w:bookmarkStart w:id="849" w:name="_Toc74993715"/>
      <w:bookmarkStart w:id="850" w:name="_Toc82716303"/>
      <w:bookmarkStart w:id="851" w:name="_Toc88818590"/>
      <w:bookmarkStart w:id="852" w:name="_Toc90650512"/>
      <w:bookmarkStart w:id="853" w:name="_Toc98506183"/>
      <w:bookmarkStart w:id="854" w:name="_Toc106639468"/>
      <w:bookmarkStart w:id="855" w:name="_Toc114778978"/>
      <w:bookmarkStart w:id="856" w:name="_Toc122096895"/>
      <w:bookmarkStart w:id="857" w:name="_Toc130844116"/>
      <w:bookmarkStart w:id="858" w:name="_Toc138411822"/>
      <w:bookmarkStart w:id="859" w:name="_Toc145955999"/>
      <w:bookmarkStart w:id="860" w:name="_Toc153887431"/>
      <w:bookmarkStart w:id="861" w:name="_Toc161905314"/>
      <w:bookmarkStart w:id="862" w:name="_Toc170209917"/>
      <w:bookmarkStart w:id="863" w:name="_Toc177550712"/>
      <w:r>
        <w:t>5.3.2</w:t>
      </w:r>
      <w:r>
        <w:tab/>
        <w:t>Service Operations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429B441C" w14:textId="77777777" w:rsidR="00EB7848" w:rsidRDefault="00EB7848" w:rsidP="00B32564">
      <w:pPr>
        <w:pStyle w:val="Heading4"/>
      </w:pPr>
      <w:bookmarkStart w:id="864" w:name="_Toc25168592"/>
      <w:bookmarkStart w:id="865" w:name="_Toc27593011"/>
      <w:bookmarkStart w:id="866" w:name="_Toc34147881"/>
      <w:bookmarkStart w:id="867" w:name="_Toc36463265"/>
      <w:bookmarkStart w:id="868" w:name="_Toc43215105"/>
      <w:bookmarkStart w:id="869" w:name="_Toc45032353"/>
      <w:bookmarkStart w:id="870" w:name="_Toc49849842"/>
      <w:bookmarkStart w:id="871" w:name="_Toc51873356"/>
      <w:bookmarkStart w:id="872" w:name="_Toc56517484"/>
      <w:bookmarkStart w:id="873" w:name="_Toc58594385"/>
      <w:bookmarkStart w:id="874" w:name="_Toc67685895"/>
      <w:bookmarkStart w:id="875" w:name="_Toc74993716"/>
      <w:bookmarkStart w:id="876" w:name="_Toc82716304"/>
      <w:bookmarkStart w:id="877" w:name="_Toc88818591"/>
      <w:bookmarkStart w:id="878" w:name="_Toc90650513"/>
      <w:bookmarkStart w:id="879" w:name="_Toc98506184"/>
      <w:bookmarkStart w:id="880" w:name="_Toc106639469"/>
      <w:bookmarkStart w:id="881" w:name="_Toc114778979"/>
      <w:bookmarkStart w:id="882" w:name="_Toc122096896"/>
      <w:bookmarkStart w:id="883" w:name="_Toc130844117"/>
      <w:bookmarkStart w:id="884" w:name="_Toc138411823"/>
      <w:bookmarkStart w:id="885" w:name="_Toc145956000"/>
      <w:bookmarkStart w:id="886" w:name="_Toc153887432"/>
      <w:bookmarkStart w:id="887" w:name="_Toc161905315"/>
      <w:bookmarkStart w:id="888" w:name="_Toc170209918"/>
      <w:bookmarkStart w:id="889" w:name="_Toc177550713"/>
      <w:r>
        <w:t>5.3.2.1</w:t>
      </w:r>
      <w:r>
        <w:tab/>
        <w:t>Introduction</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890" w:name="_Toc25168593"/>
      <w:bookmarkStart w:id="891" w:name="_Toc27593012"/>
      <w:bookmarkStart w:id="892" w:name="_Toc34147882"/>
      <w:bookmarkStart w:id="893" w:name="_Toc36463266"/>
      <w:bookmarkStart w:id="894" w:name="_Toc43215106"/>
      <w:bookmarkStart w:id="895" w:name="_Toc45032354"/>
      <w:bookmarkStart w:id="896" w:name="_Toc49849843"/>
      <w:bookmarkStart w:id="897" w:name="_Toc51873357"/>
      <w:bookmarkStart w:id="898" w:name="_Toc56517485"/>
      <w:bookmarkStart w:id="899" w:name="_Toc58594386"/>
      <w:bookmarkStart w:id="900" w:name="_Toc67685896"/>
      <w:bookmarkStart w:id="901" w:name="_Toc74993717"/>
      <w:bookmarkStart w:id="902" w:name="_Toc82716305"/>
      <w:bookmarkStart w:id="903" w:name="_Toc88818592"/>
      <w:bookmarkStart w:id="904" w:name="_Toc90650514"/>
      <w:bookmarkStart w:id="905" w:name="_Toc98506185"/>
      <w:bookmarkStart w:id="906" w:name="_Toc106639470"/>
      <w:bookmarkStart w:id="907" w:name="_Toc114778980"/>
      <w:bookmarkStart w:id="908" w:name="_Toc122096897"/>
      <w:bookmarkStart w:id="909" w:name="_Toc130844118"/>
      <w:bookmarkStart w:id="910" w:name="_Toc138411824"/>
      <w:bookmarkStart w:id="911" w:name="_Toc145956001"/>
      <w:bookmarkStart w:id="912" w:name="_Toc153887433"/>
      <w:bookmarkStart w:id="913" w:name="_Toc161905316"/>
      <w:bookmarkStart w:id="914" w:name="_Toc170209919"/>
      <w:bookmarkStart w:id="915" w:name="_Toc177550714"/>
      <w:r>
        <w:t>5.3.2.2</w:t>
      </w:r>
      <w:r>
        <w:tab/>
        <w:t>CipheringKeyData</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22CEAC03" w14:textId="77777777" w:rsidR="00EB7848" w:rsidRDefault="00EB7848" w:rsidP="00B32564">
      <w:pPr>
        <w:pStyle w:val="Heading5"/>
      </w:pPr>
      <w:bookmarkStart w:id="916" w:name="_Toc25168594"/>
      <w:bookmarkStart w:id="917" w:name="_Toc27593013"/>
      <w:bookmarkStart w:id="918" w:name="_Toc34147883"/>
      <w:bookmarkStart w:id="919" w:name="_Toc36463267"/>
      <w:bookmarkStart w:id="920" w:name="_Toc43215107"/>
      <w:bookmarkStart w:id="921" w:name="_Toc45032355"/>
      <w:bookmarkStart w:id="922" w:name="_Toc49849844"/>
      <w:bookmarkStart w:id="923" w:name="_Toc51873358"/>
      <w:bookmarkStart w:id="924" w:name="_Toc56517486"/>
      <w:bookmarkStart w:id="925" w:name="_Toc58594387"/>
      <w:bookmarkStart w:id="926" w:name="_Toc67685897"/>
      <w:bookmarkStart w:id="927" w:name="_Toc74993718"/>
      <w:bookmarkStart w:id="928" w:name="_Toc82716306"/>
      <w:bookmarkStart w:id="929" w:name="_Toc88818593"/>
      <w:bookmarkStart w:id="930" w:name="_Toc90650515"/>
      <w:bookmarkStart w:id="931" w:name="_Toc98506186"/>
      <w:bookmarkStart w:id="932" w:name="_Toc106639471"/>
      <w:bookmarkStart w:id="933" w:name="_Toc114778981"/>
      <w:bookmarkStart w:id="934" w:name="_Toc122096898"/>
      <w:bookmarkStart w:id="935" w:name="_Toc130844119"/>
      <w:bookmarkStart w:id="936" w:name="_Toc138411825"/>
      <w:bookmarkStart w:id="937" w:name="_Toc145956002"/>
      <w:bookmarkStart w:id="938" w:name="_Toc153887434"/>
      <w:bookmarkStart w:id="939" w:name="_Toc161905317"/>
      <w:bookmarkStart w:id="940" w:name="_Toc170209920"/>
      <w:bookmarkStart w:id="941" w:name="_Toc177550715"/>
      <w:r>
        <w:t>5.3.2.2.1</w:t>
      </w:r>
      <w:r>
        <w:tab/>
        <w:t>General</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lastRenderedPageBreak/>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942" w:name="_Toc25168595"/>
      <w:bookmarkStart w:id="943" w:name="_Toc27593014"/>
      <w:bookmarkStart w:id="944" w:name="_Toc34147884"/>
      <w:bookmarkStart w:id="945" w:name="_Toc36463268"/>
      <w:bookmarkStart w:id="946" w:name="_Toc43215108"/>
      <w:bookmarkStart w:id="947" w:name="_Toc45032356"/>
      <w:bookmarkStart w:id="948" w:name="_Toc49849845"/>
      <w:bookmarkStart w:id="949" w:name="_Toc51873359"/>
      <w:bookmarkStart w:id="950" w:name="_Toc56517487"/>
      <w:bookmarkStart w:id="951" w:name="_Toc58594388"/>
      <w:bookmarkStart w:id="952" w:name="_Toc67685898"/>
      <w:bookmarkStart w:id="953" w:name="_Toc74993719"/>
      <w:bookmarkStart w:id="954" w:name="_Toc82716307"/>
      <w:bookmarkStart w:id="955" w:name="_Toc88818594"/>
      <w:bookmarkStart w:id="956" w:name="_Toc90650516"/>
      <w:bookmarkStart w:id="957" w:name="_Toc98506187"/>
      <w:bookmarkStart w:id="958" w:name="_Toc106639472"/>
      <w:bookmarkStart w:id="959" w:name="_Toc114778982"/>
      <w:bookmarkStart w:id="960" w:name="_Toc122096899"/>
      <w:bookmarkStart w:id="961" w:name="_Toc130844120"/>
      <w:bookmarkStart w:id="962" w:name="_Toc138411826"/>
      <w:bookmarkStart w:id="963" w:name="_Toc145956003"/>
      <w:bookmarkStart w:id="964" w:name="_Toc153887435"/>
      <w:bookmarkStart w:id="965" w:name="_Toc161905318"/>
      <w:bookmarkStart w:id="966" w:name="_Toc170209921"/>
      <w:bookmarkStart w:id="967" w:name="_Toc177550716"/>
      <w:r>
        <w:t>5.3.2.2.2</w:t>
      </w:r>
      <w:r>
        <w:tab/>
        <w:t>Request Ciphering Key Information</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55pt;height:106.2pt" o:ole="">
            <v:imagedata r:id="rId37" o:title=""/>
          </v:shape>
          <o:OLEObject Type="Embed" ProgID="Visio.Drawing.11" ShapeID="_x0000_i1038" DrawAspect="Content" ObjectID="_1788163897"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968" w:name="_Toc25168596"/>
      <w:bookmarkStart w:id="969" w:name="_Toc27593015"/>
      <w:bookmarkStart w:id="970" w:name="_Toc34147885"/>
      <w:bookmarkStart w:id="971" w:name="_Toc36463269"/>
      <w:bookmarkStart w:id="972" w:name="_Toc43215109"/>
      <w:bookmarkStart w:id="973" w:name="_Toc45032357"/>
      <w:bookmarkStart w:id="974" w:name="_Toc49849846"/>
      <w:bookmarkStart w:id="975" w:name="_Toc51873360"/>
      <w:bookmarkStart w:id="976" w:name="_Toc56517488"/>
      <w:bookmarkStart w:id="977" w:name="_Toc58594389"/>
      <w:bookmarkStart w:id="978" w:name="_Toc67685899"/>
      <w:bookmarkStart w:id="979" w:name="_Toc74993720"/>
      <w:bookmarkStart w:id="980" w:name="_Toc82716308"/>
      <w:bookmarkStart w:id="981" w:name="_Toc88818595"/>
      <w:bookmarkStart w:id="982" w:name="_Toc90650517"/>
      <w:bookmarkStart w:id="983" w:name="_Toc98506188"/>
      <w:bookmarkStart w:id="984" w:name="_Toc106639473"/>
      <w:bookmarkStart w:id="985" w:name="_Toc114778983"/>
      <w:bookmarkStart w:id="986" w:name="_Toc122096900"/>
      <w:bookmarkStart w:id="987" w:name="_Toc130844121"/>
      <w:bookmarkStart w:id="988" w:name="_Toc138411827"/>
      <w:bookmarkStart w:id="989" w:name="_Toc145956004"/>
      <w:bookmarkStart w:id="990" w:name="_Toc153887436"/>
      <w:bookmarkStart w:id="991" w:name="_Toc161905319"/>
      <w:bookmarkStart w:id="992" w:name="_Toc170209922"/>
      <w:bookmarkStart w:id="993" w:name="_Toc177550717"/>
      <w:r>
        <w:t>5.3.2.2.3</w:t>
      </w:r>
      <w:r>
        <w:tab/>
        <w:t>Provide Ciphering Key Information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55pt;height:106.2pt" o:ole="">
            <v:imagedata r:id="rId39" o:title=""/>
          </v:shape>
          <o:OLEObject Type="Embed" ProgID="Visio.Drawing.11" ShapeID="_x0000_i1039" DrawAspect="Content" ObjectID="_1788163898"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994" w:name="_Toc20150350"/>
      <w:bookmarkStart w:id="995" w:name="_Toc25168597"/>
      <w:bookmarkStart w:id="996" w:name="_Toc27593016"/>
      <w:bookmarkStart w:id="997" w:name="_Toc34147886"/>
      <w:bookmarkStart w:id="998" w:name="_Toc36463270"/>
      <w:bookmarkStart w:id="999" w:name="_Toc43215110"/>
      <w:bookmarkStart w:id="1000" w:name="_Toc45032358"/>
      <w:bookmarkStart w:id="1001" w:name="_Toc49849847"/>
      <w:bookmarkStart w:id="1002" w:name="_Toc51873361"/>
      <w:bookmarkStart w:id="1003" w:name="_Toc56517489"/>
      <w:bookmarkStart w:id="1004" w:name="_Toc58594390"/>
      <w:bookmarkStart w:id="1005" w:name="_Toc67685900"/>
      <w:bookmarkStart w:id="1006" w:name="_Toc74993721"/>
      <w:bookmarkStart w:id="1007" w:name="_Toc82716309"/>
      <w:bookmarkStart w:id="1008" w:name="_Toc88818596"/>
      <w:bookmarkStart w:id="1009" w:name="_Toc90650518"/>
      <w:bookmarkStart w:id="1010" w:name="_Toc98506189"/>
      <w:bookmarkStart w:id="1011" w:name="_Toc106639474"/>
      <w:bookmarkStart w:id="1012" w:name="_Toc114778984"/>
      <w:bookmarkStart w:id="1013" w:name="_Toc122096901"/>
      <w:bookmarkStart w:id="1014" w:name="_Toc130844122"/>
      <w:bookmarkStart w:id="1015" w:name="_Toc138411828"/>
      <w:bookmarkStart w:id="1016" w:name="_Toc145956005"/>
      <w:bookmarkStart w:id="1017" w:name="_Toc153887437"/>
      <w:bookmarkStart w:id="1018" w:name="_Toc161905320"/>
      <w:bookmarkStart w:id="1019" w:name="_Toc170209923"/>
      <w:bookmarkStart w:id="1020" w:name="_Toc177550718"/>
      <w:r>
        <w:rPr>
          <w:rFonts w:hint="eastAsia"/>
          <w:lang w:eastAsia="zh-CN"/>
        </w:rPr>
        <w:t>6</w:t>
      </w:r>
      <w:r>
        <w:tab/>
      </w:r>
      <w:r>
        <w:rPr>
          <w:lang w:eastAsia="zh-CN"/>
        </w:rPr>
        <w:t>API Definitions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31B0BB3C" w14:textId="77777777" w:rsidR="00EB7848" w:rsidRDefault="00EB7848" w:rsidP="00B32564">
      <w:pPr>
        <w:pStyle w:val="Heading2"/>
        <w:rPr>
          <w:lang w:eastAsia="zh-CN"/>
        </w:rPr>
      </w:pPr>
      <w:bookmarkStart w:id="1021" w:name="_Toc20150351"/>
      <w:bookmarkStart w:id="1022" w:name="_Toc25168598"/>
      <w:bookmarkStart w:id="1023" w:name="_Toc27593017"/>
      <w:bookmarkStart w:id="1024" w:name="_Toc34147887"/>
      <w:bookmarkStart w:id="1025" w:name="_Toc36463271"/>
      <w:bookmarkStart w:id="1026" w:name="_Toc43215111"/>
      <w:bookmarkStart w:id="1027" w:name="_Toc45032359"/>
      <w:bookmarkStart w:id="1028" w:name="_Toc49849848"/>
      <w:bookmarkStart w:id="1029" w:name="_Toc51873362"/>
      <w:bookmarkStart w:id="1030" w:name="_Toc56517490"/>
      <w:bookmarkStart w:id="1031" w:name="_Toc58594391"/>
      <w:bookmarkStart w:id="1032" w:name="_Toc67685901"/>
      <w:bookmarkStart w:id="1033" w:name="_Toc74993722"/>
      <w:bookmarkStart w:id="1034" w:name="_Toc82716310"/>
      <w:bookmarkStart w:id="1035" w:name="_Toc88818597"/>
      <w:bookmarkStart w:id="1036" w:name="_Toc90650519"/>
      <w:bookmarkStart w:id="1037" w:name="_Toc98506190"/>
      <w:bookmarkStart w:id="1038" w:name="_Toc106639475"/>
      <w:bookmarkStart w:id="1039" w:name="_Toc114778985"/>
      <w:bookmarkStart w:id="1040" w:name="_Toc122096902"/>
      <w:bookmarkStart w:id="1041" w:name="_Toc130844123"/>
      <w:bookmarkStart w:id="1042" w:name="_Toc138411829"/>
      <w:bookmarkStart w:id="1043" w:name="_Toc145956006"/>
      <w:bookmarkStart w:id="1044" w:name="_Toc153887438"/>
      <w:bookmarkStart w:id="1045" w:name="_Toc161905321"/>
      <w:bookmarkStart w:id="1046" w:name="_Toc170209924"/>
      <w:bookmarkStart w:id="1047" w:name="_Toc177550719"/>
      <w:r>
        <w:rPr>
          <w:rFonts w:hint="eastAsia"/>
          <w:lang w:eastAsia="zh-CN"/>
        </w:rPr>
        <w:t>6</w:t>
      </w:r>
      <w:r>
        <w:t>.1</w:t>
      </w:r>
      <w:r>
        <w:tab/>
        <w:t>Nlmf_Location Service API</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40BAE48" w14:textId="77777777" w:rsidR="00EB7848" w:rsidRDefault="00EB7848" w:rsidP="00B32564">
      <w:pPr>
        <w:pStyle w:val="Heading3"/>
      </w:pPr>
      <w:bookmarkStart w:id="1048" w:name="_Toc20150352"/>
      <w:bookmarkStart w:id="1049" w:name="_Toc25168599"/>
      <w:bookmarkStart w:id="1050" w:name="_Toc27593018"/>
      <w:bookmarkStart w:id="1051" w:name="_Toc34147888"/>
      <w:bookmarkStart w:id="1052" w:name="_Toc36463272"/>
      <w:bookmarkStart w:id="1053" w:name="_Toc43215112"/>
      <w:bookmarkStart w:id="1054" w:name="_Toc45032360"/>
      <w:bookmarkStart w:id="1055" w:name="_Toc49849849"/>
      <w:bookmarkStart w:id="1056" w:name="_Toc51873363"/>
      <w:bookmarkStart w:id="1057" w:name="_Toc56517491"/>
      <w:bookmarkStart w:id="1058" w:name="_Toc58594392"/>
      <w:bookmarkStart w:id="1059" w:name="_Toc67685902"/>
      <w:bookmarkStart w:id="1060" w:name="_Toc74993723"/>
      <w:bookmarkStart w:id="1061" w:name="_Toc82716311"/>
      <w:bookmarkStart w:id="1062" w:name="_Toc88818598"/>
      <w:bookmarkStart w:id="1063" w:name="_Toc90650520"/>
      <w:bookmarkStart w:id="1064" w:name="_Toc98506191"/>
      <w:bookmarkStart w:id="1065" w:name="_Toc106639476"/>
      <w:bookmarkStart w:id="1066" w:name="_Toc114778986"/>
      <w:bookmarkStart w:id="1067" w:name="_Toc122096903"/>
      <w:bookmarkStart w:id="1068" w:name="_Toc130844124"/>
      <w:bookmarkStart w:id="1069" w:name="_Toc138411830"/>
      <w:bookmarkStart w:id="1070" w:name="_Toc145956007"/>
      <w:bookmarkStart w:id="1071" w:name="_Toc153887439"/>
      <w:bookmarkStart w:id="1072" w:name="_Toc161905322"/>
      <w:bookmarkStart w:id="1073" w:name="_Toc170209925"/>
      <w:bookmarkStart w:id="1074" w:name="_Toc177550720"/>
      <w:r>
        <w:t>6.1.1</w:t>
      </w:r>
      <w:r>
        <w:tab/>
        <w:t>API URI</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075" w:name="_Toc20150353"/>
      <w:bookmarkStart w:id="1076" w:name="_Toc25168600"/>
      <w:bookmarkStart w:id="1077" w:name="_Toc27593019"/>
      <w:bookmarkStart w:id="1078" w:name="_Toc34147889"/>
      <w:bookmarkStart w:id="1079" w:name="_Toc36463273"/>
      <w:bookmarkStart w:id="1080" w:name="_Toc43215113"/>
      <w:bookmarkStart w:id="1081" w:name="_Toc45032361"/>
      <w:bookmarkStart w:id="1082" w:name="_Toc49849850"/>
      <w:bookmarkStart w:id="1083" w:name="_Toc51873364"/>
      <w:bookmarkStart w:id="1084" w:name="_Toc56517492"/>
      <w:bookmarkStart w:id="1085" w:name="_Toc58594393"/>
      <w:bookmarkStart w:id="1086" w:name="_Toc67685903"/>
      <w:bookmarkStart w:id="1087" w:name="_Toc74993724"/>
      <w:bookmarkStart w:id="1088" w:name="_Toc82716312"/>
      <w:bookmarkStart w:id="1089" w:name="_Toc88818599"/>
      <w:bookmarkStart w:id="1090" w:name="_Toc90650521"/>
      <w:bookmarkStart w:id="1091" w:name="_Toc98506192"/>
      <w:bookmarkStart w:id="1092" w:name="_Toc106639477"/>
      <w:bookmarkStart w:id="1093" w:name="_Toc114778987"/>
      <w:bookmarkStart w:id="1094" w:name="_Toc122096904"/>
      <w:bookmarkStart w:id="1095" w:name="_Toc130844125"/>
      <w:bookmarkStart w:id="1096" w:name="_Toc138411831"/>
      <w:bookmarkStart w:id="1097" w:name="_Toc145956008"/>
      <w:bookmarkStart w:id="1098" w:name="_Toc153887440"/>
      <w:bookmarkStart w:id="1099" w:name="_Toc161905323"/>
      <w:bookmarkStart w:id="1100" w:name="_Toc170209926"/>
      <w:bookmarkStart w:id="1101" w:name="_Toc177550721"/>
      <w:r>
        <w:t>6.1.2</w:t>
      </w:r>
      <w:r>
        <w:tab/>
        <w:t>Usage of HTTP</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19D55479" w14:textId="77777777" w:rsidR="00EB7848" w:rsidRPr="000C5200" w:rsidRDefault="00EB7848" w:rsidP="00B32564">
      <w:pPr>
        <w:pStyle w:val="Heading4"/>
      </w:pPr>
      <w:bookmarkStart w:id="1102" w:name="_Toc20150354"/>
      <w:bookmarkStart w:id="1103" w:name="_Toc25168601"/>
      <w:bookmarkStart w:id="1104" w:name="_Toc27593020"/>
      <w:bookmarkStart w:id="1105" w:name="_Toc34147890"/>
      <w:bookmarkStart w:id="1106" w:name="_Toc36463274"/>
      <w:bookmarkStart w:id="1107" w:name="_Toc43215114"/>
      <w:bookmarkStart w:id="1108" w:name="_Toc45032362"/>
      <w:bookmarkStart w:id="1109" w:name="_Toc49849851"/>
      <w:bookmarkStart w:id="1110" w:name="_Toc51873365"/>
      <w:bookmarkStart w:id="1111" w:name="_Toc56517493"/>
      <w:bookmarkStart w:id="1112" w:name="_Toc58594394"/>
      <w:bookmarkStart w:id="1113" w:name="_Toc67685904"/>
      <w:bookmarkStart w:id="1114" w:name="_Toc74993725"/>
      <w:bookmarkStart w:id="1115" w:name="_Toc82716313"/>
      <w:bookmarkStart w:id="1116" w:name="_Toc88818600"/>
      <w:bookmarkStart w:id="1117" w:name="_Toc90650522"/>
      <w:bookmarkStart w:id="1118" w:name="_Toc98506193"/>
      <w:bookmarkStart w:id="1119" w:name="_Toc106639478"/>
      <w:bookmarkStart w:id="1120" w:name="_Toc114778988"/>
      <w:bookmarkStart w:id="1121" w:name="_Toc122096905"/>
      <w:bookmarkStart w:id="1122" w:name="_Toc130844126"/>
      <w:bookmarkStart w:id="1123" w:name="_Toc138411832"/>
      <w:bookmarkStart w:id="1124" w:name="_Toc145956009"/>
      <w:bookmarkStart w:id="1125" w:name="_Toc153887441"/>
      <w:bookmarkStart w:id="1126" w:name="_Toc161905324"/>
      <w:bookmarkStart w:id="1127" w:name="_Toc170209927"/>
      <w:bookmarkStart w:id="1128" w:name="_Toc177550722"/>
      <w:r>
        <w:t>6.1.2.1</w:t>
      </w:r>
      <w:r>
        <w:tab/>
        <w:t>General</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lastRenderedPageBreak/>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129" w:name="_Toc20150355"/>
      <w:bookmarkStart w:id="1130" w:name="_Toc25168602"/>
      <w:bookmarkStart w:id="1131" w:name="_Toc27593021"/>
      <w:bookmarkStart w:id="1132" w:name="_Toc34147891"/>
      <w:bookmarkStart w:id="1133" w:name="_Toc36463275"/>
      <w:bookmarkStart w:id="1134" w:name="_Toc43215115"/>
      <w:bookmarkStart w:id="1135" w:name="_Toc45032363"/>
      <w:bookmarkStart w:id="1136" w:name="_Toc49849852"/>
      <w:bookmarkStart w:id="1137" w:name="_Toc51873366"/>
      <w:bookmarkStart w:id="1138" w:name="_Toc56517494"/>
      <w:bookmarkStart w:id="1139" w:name="_Toc58594395"/>
      <w:bookmarkStart w:id="1140" w:name="_Toc67685905"/>
      <w:bookmarkStart w:id="1141" w:name="_Toc74993726"/>
      <w:bookmarkStart w:id="1142" w:name="_Toc82716314"/>
      <w:bookmarkStart w:id="1143" w:name="_Toc88818601"/>
      <w:bookmarkStart w:id="1144" w:name="_Toc90650523"/>
      <w:bookmarkStart w:id="1145" w:name="_Toc98506194"/>
      <w:bookmarkStart w:id="1146" w:name="_Toc106639479"/>
      <w:bookmarkStart w:id="1147" w:name="_Toc114778989"/>
      <w:bookmarkStart w:id="1148" w:name="_Toc122096906"/>
      <w:bookmarkStart w:id="1149" w:name="_Toc130844127"/>
      <w:bookmarkStart w:id="1150" w:name="_Toc138411833"/>
      <w:bookmarkStart w:id="1151" w:name="_Toc145956010"/>
      <w:bookmarkStart w:id="1152" w:name="_Toc153887442"/>
      <w:bookmarkStart w:id="1153" w:name="_Toc161905325"/>
      <w:bookmarkStart w:id="1154" w:name="_Toc170209928"/>
      <w:bookmarkStart w:id="1155" w:name="_Toc177550723"/>
      <w:r>
        <w:t>6.1.2.2</w:t>
      </w:r>
      <w:r>
        <w:tab/>
        <w:t>HTTP Standard Headers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6B28FFCD" w14:textId="77777777" w:rsidR="00EB7848" w:rsidRDefault="00EB7848" w:rsidP="00B32564">
      <w:pPr>
        <w:pStyle w:val="Heading5"/>
        <w:rPr>
          <w:lang w:eastAsia="zh-CN"/>
        </w:rPr>
      </w:pPr>
      <w:bookmarkStart w:id="1156" w:name="_Toc20150356"/>
      <w:bookmarkStart w:id="1157" w:name="_Toc25168603"/>
      <w:bookmarkStart w:id="1158" w:name="_Toc27593022"/>
      <w:bookmarkStart w:id="1159" w:name="_Toc34147892"/>
      <w:bookmarkStart w:id="1160" w:name="_Toc36463276"/>
      <w:bookmarkStart w:id="1161" w:name="_Toc43215116"/>
      <w:bookmarkStart w:id="1162" w:name="_Toc45032364"/>
      <w:bookmarkStart w:id="1163" w:name="_Toc49849853"/>
      <w:bookmarkStart w:id="1164" w:name="_Toc51873367"/>
      <w:bookmarkStart w:id="1165" w:name="_Toc56517495"/>
      <w:bookmarkStart w:id="1166" w:name="_Toc58594396"/>
      <w:bookmarkStart w:id="1167" w:name="_Toc67685906"/>
      <w:bookmarkStart w:id="1168" w:name="_Toc74993727"/>
      <w:bookmarkStart w:id="1169" w:name="_Toc82716315"/>
      <w:bookmarkStart w:id="1170" w:name="_Toc88818602"/>
      <w:bookmarkStart w:id="1171" w:name="_Toc90650524"/>
      <w:bookmarkStart w:id="1172" w:name="_Toc98506195"/>
      <w:bookmarkStart w:id="1173" w:name="_Toc106639480"/>
      <w:bookmarkStart w:id="1174" w:name="_Toc114778990"/>
      <w:bookmarkStart w:id="1175" w:name="_Toc122096907"/>
      <w:bookmarkStart w:id="1176" w:name="_Toc130844128"/>
      <w:bookmarkStart w:id="1177" w:name="_Toc138411834"/>
      <w:bookmarkStart w:id="1178" w:name="_Toc145956011"/>
      <w:bookmarkStart w:id="1179" w:name="_Toc153887443"/>
      <w:bookmarkStart w:id="1180" w:name="_Toc161905326"/>
      <w:bookmarkStart w:id="1181" w:name="_Toc170209929"/>
      <w:bookmarkStart w:id="1182" w:name="_Toc177550724"/>
      <w:r>
        <w:t>6.1.2.2.1</w:t>
      </w:r>
      <w:r>
        <w:rPr>
          <w:rFonts w:hint="eastAsia"/>
          <w:lang w:eastAsia="zh-CN"/>
        </w:rPr>
        <w:tab/>
      </w:r>
      <w:r>
        <w:rPr>
          <w:lang w:eastAsia="zh-CN"/>
        </w:rPr>
        <w:t>General</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1EEA3BC2" w14:textId="77777777" w:rsidR="00EB7848" w:rsidRDefault="00EB7848" w:rsidP="00B32564">
      <w:pPr>
        <w:pStyle w:val="Heading5"/>
      </w:pPr>
      <w:bookmarkStart w:id="1183" w:name="_Toc20150357"/>
      <w:bookmarkStart w:id="1184" w:name="_Toc25168604"/>
      <w:bookmarkStart w:id="1185" w:name="_Toc27593023"/>
      <w:bookmarkStart w:id="1186" w:name="_Toc34147893"/>
      <w:bookmarkStart w:id="1187" w:name="_Toc36463277"/>
      <w:bookmarkStart w:id="1188" w:name="_Toc43215117"/>
      <w:bookmarkStart w:id="1189" w:name="_Toc45032365"/>
      <w:bookmarkStart w:id="1190" w:name="_Toc49849854"/>
      <w:bookmarkStart w:id="1191" w:name="_Toc51873368"/>
      <w:bookmarkStart w:id="1192" w:name="_Toc56517496"/>
      <w:bookmarkStart w:id="1193" w:name="_Toc58594397"/>
      <w:bookmarkStart w:id="1194" w:name="_Toc67685907"/>
      <w:bookmarkStart w:id="1195" w:name="_Toc74993728"/>
      <w:bookmarkStart w:id="1196" w:name="_Toc82716316"/>
      <w:bookmarkStart w:id="1197" w:name="_Toc88818603"/>
      <w:bookmarkStart w:id="1198" w:name="_Toc90650525"/>
      <w:bookmarkStart w:id="1199" w:name="_Toc98506196"/>
      <w:bookmarkStart w:id="1200" w:name="_Toc106639481"/>
      <w:bookmarkStart w:id="1201" w:name="_Toc114778991"/>
      <w:bookmarkStart w:id="1202" w:name="_Toc122096908"/>
      <w:bookmarkStart w:id="1203" w:name="_Toc130844129"/>
      <w:bookmarkStart w:id="1204" w:name="_Toc138411835"/>
      <w:bookmarkStart w:id="1205" w:name="_Toc145956012"/>
      <w:bookmarkStart w:id="1206" w:name="_Toc153887444"/>
      <w:bookmarkStart w:id="1207" w:name="_Toc161905327"/>
      <w:bookmarkStart w:id="1208" w:name="_Toc170209930"/>
      <w:bookmarkStart w:id="1209" w:name="_Toc177550725"/>
      <w:r>
        <w:t>6.1.2.2.2</w:t>
      </w:r>
      <w:r>
        <w:tab/>
        <w:t>Content type</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09172B27" w:rsidR="00EB7848" w:rsidRPr="003B2883" w:rsidRDefault="00EB7848" w:rsidP="00183DF2">
            <w:pPr>
              <w:pStyle w:val="TAL"/>
            </w:pPr>
            <w:r w:rsidRPr="003B2883">
              <w:t xml:space="preserve">Binary encoded </w:t>
            </w:r>
            <w:r w:rsidR="00F44979">
              <w:rPr>
                <w:lang w:eastAsia="zh-CN"/>
              </w:rPr>
              <w:t>content</w:t>
            </w:r>
            <w:r w:rsidRPr="003B2883">
              <w:t xml:space="preserve">,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0625F115"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w:t>
            </w:r>
            <w:r w:rsidR="00F44979">
              <w:rPr>
                <w:lang w:eastAsia="zh-CN"/>
              </w:rPr>
              <w:t>content</w:t>
            </w:r>
            <w:r w:rsidRPr="003B2883">
              <w:rPr>
                <w:lang w:val="en-US"/>
              </w:rPr>
              <w:t xml:space="preserve"> (e.g. </w:t>
            </w:r>
            <w:r>
              <w:rPr>
                <w:lang w:val="en-US"/>
              </w:rPr>
              <w:t>LPP</w:t>
            </w:r>
            <w:r w:rsidRPr="003B2883">
              <w:rPr>
                <w:lang w:val="en-US"/>
              </w:rPr>
              <w:t xml:space="preserve"> information) without having to rely on metadata in the JSON </w:t>
            </w:r>
            <w:r w:rsidR="00F44979">
              <w:rPr>
                <w:lang w:eastAsia="zh-CN"/>
              </w:rPr>
              <w:t>content</w:t>
            </w:r>
            <w:r w:rsidRPr="003B2883">
              <w:rPr>
                <w:lang w:val="en-US"/>
              </w:rPr>
              <w:t xml:space="preserve">. </w:t>
            </w:r>
          </w:p>
        </w:tc>
      </w:tr>
    </w:tbl>
    <w:p w14:paraId="40CF1429" w14:textId="77777777" w:rsidR="00EB7848" w:rsidRPr="00E74688" w:rsidRDefault="00EB7848" w:rsidP="00EB7848"/>
    <w:p w14:paraId="63453EDF" w14:textId="789E6B32"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w:t>
      </w:r>
      <w:r w:rsidR="00F44979">
        <w:rPr>
          <w:lang w:eastAsia="zh-CN"/>
        </w:rPr>
        <w:t>contents</w:t>
      </w:r>
      <w:r w:rsidRPr="003B2883">
        <w:t xml:space="preserve">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210" w:name="_Toc20150358"/>
      <w:bookmarkStart w:id="1211" w:name="_Toc25168605"/>
      <w:bookmarkStart w:id="1212" w:name="_Toc27593024"/>
      <w:bookmarkStart w:id="1213" w:name="_Toc34147894"/>
      <w:bookmarkStart w:id="1214" w:name="_Toc36463278"/>
      <w:bookmarkStart w:id="1215" w:name="_Toc43215118"/>
      <w:bookmarkStart w:id="1216" w:name="_Toc45032366"/>
      <w:bookmarkStart w:id="1217" w:name="_Toc49849855"/>
      <w:bookmarkStart w:id="1218" w:name="_Toc51873369"/>
      <w:bookmarkStart w:id="1219" w:name="_Toc56517497"/>
      <w:bookmarkStart w:id="1220" w:name="_Toc58594398"/>
      <w:bookmarkStart w:id="1221" w:name="_Toc67685908"/>
      <w:bookmarkStart w:id="1222" w:name="_Toc74993729"/>
      <w:bookmarkStart w:id="1223" w:name="_Toc82716317"/>
      <w:bookmarkStart w:id="1224" w:name="_Toc88818604"/>
      <w:bookmarkStart w:id="1225" w:name="_Toc90650526"/>
      <w:bookmarkStart w:id="1226" w:name="_Toc98506197"/>
      <w:bookmarkStart w:id="1227" w:name="_Toc106639482"/>
      <w:bookmarkStart w:id="1228" w:name="_Toc114778992"/>
      <w:bookmarkStart w:id="1229" w:name="_Toc122096909"/>
      <w:bookmarkStart w:id="1230" w:name="_Toc130844130"/>
      <w:bookmarkStart w:id="1231" w:name="_Toc138411836"/>
      <w:bookmarkStart w:id="1232" w:name="_Toc145956013"/>
      <w:bookmarkStart w:id="1233" w:name="_Toc153887445"/>
      <w:bookmarkStart w:id="1234" w:name="_Toc161905328"/>
      <w:bookmarkStart w:id="1235" w:name="_Toc170209931"/>
      <w:bookmarkStart w:id="1236" w:name="_Toc177550726"/>
      <w:r>
        <w:t>6.1.2.3</w:t>
      </w:r>
      <w:r>
        <w:tab/>
        <w:t>HTTP custom headers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12A111F6" w14:textId="77777777" w:rsidR="00EB7848" w:rsidRDefault="00EB7848" w:rsidP="00B32564">
      <w:pPr>
        <w:pStyle w:val="Heading5"/>
        <w:rPr>
          <w:lang w:eastAsia="zh-CN"/>
        </w:rPr>
      </w:pPr>
      <w:bookmarkStart w:id="1237" w:name="_Toc20150359"/>
      <w:bookmarkStart w:id="1238" w:name="_Toc25168606"/>
      <w:bookmarkStart w:id="1239" w:name="_Toc27593025"/>
      <w:bookmarkStart w:id="1240" w:name="_Toc34147895"/>
      <w:bookmarkStart w:id="1241" w:name="_Toc36463279"/>
      <w:bookmarkStart w:id="1242" w:name="_Toc43215119"/>
      <w:bookmarkStart w:id="1243" w:name="_Toc45032367"/>
      <w:bookmarkStart w:id="1244" w:name="_Toc49849856"/>
      <w:bookmarkStart w:id="1245" w:name="_Toc51873370"/>
      <w:bookmarkStart w:id="1246" w:name="_Toc56517498"/>
      <w:bookmarkStart w:id="1247" w:name="_Toc58594399"/>
      <w:bookmarkStart w:id="1248" w:name="_Toc67685909"/>
      <w:bookmarkStart w:id="1249" w:name="_Toc74993730"/>
      <w:bookmarkStart w:id="1250" w:name="_Toc82716318"/>
      <w:bookmarkStart w:id="1251" w:name="_Toc88818605"/>
      <w:bookmarkStart w:id="1252" w:name="_Toc90650527"/>
      <w:bookmarkStart w:id="1253" w:name="_Toc98506198"/>
      <w:bookmarkStart w:id="1254" w:name="_Toc106639483"/>
      <w:bookmarkStart w:id="1255" w:name="_Toc114778993"/>
      <w:bookmarkStart w:id="1256" w:name="_Toc122096910"/>
      <w:bookmarkStart w:id="1257" w:name="_Toc130844131"/>
      <w:bookmarkStart w:id="1258" w:name="_Toc138411837"/>
      <w:bookmarkStart w:id="1259" w:name="_Toc145956014"/>
      <w:bookmarkStart w:id="1260" w:name="_Toc153887446"/>
      <w:bookmarkStart w:id="1261" w:name="_Toc161905329"/>
      <w:bookmarkStart w:id="1262" w:name="_Toc170209932"/>
      <w:bookmarkStart w:id="1263" w:name="_Toc177550727"/>
      <w:r>
        <w:t>6.1.2.3.1</w:t>
      </w:r>
      <w:r>
        <w:rPr>
          <w:rFonts w:hint="eastAsia"/>
          <w:lang w:eastAsia="zh-CN"/>
        </w:rPr>
        <w:tab/>
      </w:r>
      <w:r>
        <w:rPr>
          <w:lang w:eastAsia="zh-CN"/>
        </w:rPr>
        <w:t>General</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264" w:name="_Toc25156267"/>
      <w:bookmarkStart w:id="1265" w:name="_Toc27591097"/>
      <w:bookmarkStart w:id="1266" w:name="_Toc34147896"/>
      <w:bookmarkStart w:id="1267" w:name="_Toc36463280"/>
      <w:bookmarkStart w:id="1268" w:name="_Toc43215120"/>
      <w:bookmarkStart w:id="1269" w:name="_Toc45032368"/>
      <w:bookmarkStart w:id="1270" w:name="_Toc49849857"/>
      <w:bookmarkStart w:id="1271" w:name="_Toc51873371"/>
      <w:bookmarkStart w:id="1272" w:name="_Toc56517499"/>
      <w:bookmarkStart w:id="1273" w:name="_Toc58594400"/>
      <w:bookmarkStart w:id="1274" w:name="_Toc67685910"/>
      <w:bookmarkStart w:id="1275" w:name="_Toc74993731"/>
      <w:bookmarkStart w:id="1276" w:name="_Toc82716319"/>
      <w:bookmarkStart w:id="1277" w:name="_Toc88818606"/>
      <w:bookmarkStart w:id="1278" w:name="_Toc90650528"/>
      <w:bookmarkStart w:id="1279" w:name="_Toc98506199"/>
      <w:bookmarkStart w:id="1280" w:name="_Toc106639484"/>
      <w:bookmarkStart w:id="1281" w:name="_Toc114778994"/>
      <w:bookmarkStart w:id="1282" w:name="_Toc122096911"/>
      <w:bookmarkStart w:id="1283" w:name="_Toc130844132"/>
      <w:bookmarkStart w:id="1284" w:name="_Toc138411838"/>
      <w:bookmarkStart w:id="1285" w:name="_Toc145956015"/>
      <w:bookmarkStart w:id="1286" w:name="_Toc153887447"/>
      <w:bookmarkStart w:id="1287" w:name="_Toc161905330"/>
      <w:bookmarkStart w:id="1288" w:name="_Toc170209933"/>
      <w:bookmarkStart w:id="1289" w:name="_Toc20150360"/>
      <w:bookmarkStart w:id="1290" w:name="_Toc25168607"/>
      <w:bookmarkStart w:id="1291" w:name="_Toc27593026"/>
      <w:bookmarkStart w:id="1292" w:name="_Toc177550728"/>
      <w:r w:rsidRPr="003B2883">
        <w:t>6.1.2.</w:t>
      </w:r>
      <w:r>
        <w:t>4</w:t>
      </w:r>
      <w:r w:rsidRPr="003B2883">
        <w:tab/>
        <w:t>HTTP multipart messages</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92"/>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lastRenderedPageBreak/>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293" w:name="_Toc34147897"/>
      <w:bookmarkStart w:id="1294" w:name="_Toc36463281"/>
      <w:bookmarkStart w:id="1295" w:name="_Toc43215121"/>
      <w:bookmarkStart w:id="1296" w:name="_Toc45032369"/>
      <w:bookmarkStart w:id="1297" w:name="_Toc49849858"/>
      <w:bookmarkStart w:id="1298" w:name="_Toc51873372"/>
      <w:bookmarkStart w:id="1299" w:name="_Toc56517500"/>
      <w:bookmarkStart w:id="1300" w:name="_Toc58594401"/>
      <w:bookmarkStart w:id="1301" w:name="_Toc67685911"/>
      <w:bookmarkStart w:id="1302" w:name="_Toc74993732"/>
      <w:bookmarkStart w:id="1303" w:name="_Toc82716320"/>
      <w:bookmarkStart w:id="1304" w:name="_Toc88818607"/>
      <w:bookmarkStart w:id="1305" w:name="_Toc90650529"/>
      <w:bookmarkStart w:id="1306" w:name="_Toc98506200"/>
      <w:bookmarkStart w:id="1307" w:name="_Toc106639485"/>
      <w:bookmarkStart w:id="1308" w:name="_Toc114778995"/>
      <w:bookmarkStart w:id="1309" w:name="_Toc122096912"/>
      <w:bookmarkStart w:id="1310" w:name="_Toc130844133"/>
      <w:bookmarkStart w:id="1311" w:name="_Toc138411839"/>
      <w:bookmarkStart w:id="1312" w:name="_Toc145956016"/>
      <w:bookmarkStart w:id="1313" w:name="_Toc153887448"/>
      <w:bookmarkStart w:id="1314" w:name="_Toc161905331"/>
      <w:bookmarkStart w:id="1315" w:name="_Toc170209934"/>
      <w:bookmarkStart w:id="1316" w:name="_Toc177550729"/>
      <w:r>
        <w:t>6.1.3</w:t>
      </w:r>
      <w:r>
        <w:tab/>
        <w:t>Resources</w:t>
      </w:r>
      <w:bookmarkEnd w:id="1289"/>
      <w:bookmarkEnd w:id="1290"/>
      <w:bookmarkEnd w:id="1291"/>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30D02FF" w14:textId="77777777" w:rsidR="00EB7848" w:rsidRPr="000A7435" w:rsidRDefault="00EB7848" w:rsidP="00B32564">
      <w:pPr>
        <w:pStyle w:val="Heading4"/>
      </w:pPr>
      <w:bookmarkStart w:id="1317" w:name="_Toc20150361"/>
      <w:bookmarkStart w:id="1318" w:name="_Toc25168608"/>
      <w:bookmarkStart w:id="1319" w:name="_Toc27593027"/>
      <w:bookmarkStart w:id="1320" w:name="_Toc34147898"/>
      <w:bookmarkStart w:id="1321" w:name="_Toc36463282"/>
      <w:bookmarkStart w:id="1322" w:name="_Toc43215122"/>
      <w:bookmarkStart w:id="1323" w:name="_Toc45032370"/>
      <w:bookmarkStart w:id="1324" w:name="_Toc49849859"/>
      <w:bookmarkStart w:id="1325" w:name="_Toc51873373"/>
      <w:bookmarkStart w:id="1326" w:name="_Toc56517501"/>
      <w:bookmarkStart w:id="1327" w:name="_Toc58594402"/>
      <w:bookmarkStart w:id="1328" w:name="_Toc67685912"/>
      <w:bookmarkStart w:id="1329" w:name="_Toc74993733"/>
      <w:bookmarkStart w:id="1330" w:name="_Toc82716321"/>
      <w:bookmarkStart w:id="1331" w:name="_Toc88818608"/>
      <w:bookmarkStart w:id="1332" w:name="_Toc90650530"/>
      <w:bookmarkStart w:id="1333" w:name="_Toc98506201"/>
      <w:bookmarkStart w:id="1334" w:name="_Toc106639486"/>
      <w:bookmarkStart w:id="1335" w:name="_Toc114778996"/>
      <w:bookmarkStart w:id="1336" w:name="_Toc122096913"/>
      <w:bookmarkStart w:id="1337" w:name="_Toc130844134"/>
      <w:bookmarkStart w:id="1338" w:name="_Toc138411840"/>
      <w:bookmarkStart w:id="1339" w:name="_Toc145956017"/>
      <w:bookmarkStart w:id="1340" w:name="_Toc153887449"/>
      <w:bookmarkStart w:id="1341" w:name="_Toc161905332"/>
      <w:bookmarkStart w:id="1342" w:name="_Toc170209935"/>
      <w:bookmarkStart w:id="1343" w:name="_Toc177550730"/>
      <w:r>
        <w:t>6.1.3.1</w:t>
      </w:r>
      <w:r>
        <w:tab/>
        <w:t>Overview</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05pt;height:351.1pt" o:ole="">
            <v:imagedata r:id="rId41" o:title=""/>
          </v:shape>
          <o:OLEObject Type="Embed" ProgID="Visio.Drawing.15" ShapeID="_x0000_i1040" DrawAspect="Content" ObjectID="_1788163899"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1344" w:name="_Toc24937632"/>
      <w:bookmarkStart w:id="1345" w:name="_Toc33962447"/>
      <w:bookmarkStart w:id="1346" w:name="_Toc42883209"/>
      <w:bookmarkStart w:id="1347" w:name="_Toc49733077"/>
      <w:bookmarkStart w:id="1348" w:name="_Toc56690702"/>
      <w:bookmarkStart w:id="1349" w:name="_Toc153813289"/>
      <w:bookmarkStart w:id="1350" w:name="_Toc161905333"/>
      <w:bookmarkStart w:id="1351" w:name="_Toc170209936"/>
      <w:bookmarkStart w:id="1352" w:name="_Toc177550731"/>
      <w:r>
        <w:t>6.1.3.2</w:t>
      </w:r>
      <w:r w:rsidR="008211A5" w:rsidRPr="00690A26">
        <w:tab/>
        <w:t xml:space="preserve">Resource: </w:t>
      </w:r>
      <w:r w:rsidR="008211A5">
        <w:t>up-</w:t>
      </w:r>
      <w:r w:rsidR="008211A5" w:rsidRPr="00690A26">
        <w:t>subscriptions (Collection)</w:t>
      </w:r>
      <w:bookmarkEnd w:id="1344"/>
      <w:bookmarkEnd w:id="1345"/>
      <w:bookmarkEnd w:id="1346"/>
      <w:bookmarkEnd w:id="1347"/>
      <w:bookmarkEnd w:id="1348"/>
      <w:bookmarkEnd w:id="1349"/>
      <w:bookmarkEnd w:id="1350"/>
      <w:bookmarkEnd w:id="1351"/>
      <w:bookmarkEnd w:id="1352"/>
    </w:p>
    <w:p w14:paraId="5843D221" w14:textId="5434DF47" w:rsidR="008211A5" w:rsidRPr="00690A26" w:rsidRDefault="00576A22" w:rsidP="008211A5">
      <w:pPr>
        <w:pStyle w:val="Heading5"/>
      </w:pPr>
      <w:bookmarkStart w:id="1353" w:name="_Toc24937633"/>
      <w:bookmarkStart w:id="1354" w:name="_Toc33962448"/>
      <w:bookmarkStart w:id="1355" w:name="_Toc42883210"/>
      <w:bookmarkStart w:id="1356" w:name="_Toc49733078"/>
      <w:bookmarkStart w:id="1357" w:name="_Toc56690703"/>
      <w:bookmarkStart w:id="1358" w:name="_Toc153813290"/>
      <w:bookmarkStart w:id="1359" w:name="_Toc161905334"/>
      <w:bookmarkStart w:id="1360" w:name="_Toc170209937"/>
      <w:bookmarkStart w:id="1361" w:name="_Toc177550732"/>
      <w:r>
        <w:t>6.1.3.2</w:t>
      </w:r>
      <w:r w:rsidR="008211A5" w:rsidRPr="00690A26">
        <w:t>.1</w:t>
      </w:r>
      <w:r w:rsidR="008211A5" w:rsidRPr="00690A26">
        <w:tab/>
        <w:t>Description</w:t>
      </w:r>
      <w:bookmarkEnd w:id="1353"/>
      <w:bookmarkEnd w:id="1354"/>
      <w:bookmarkEnd w:id="1355"/>
      <w:bookmarkEnd w:id="1356"/>
      <w:bookmarkEnd w:id="1357"/>
      <w:bookmarkEnd w:id="1358"/>
      <w:bookmarkEnd w:id="1359"/>
      <w:bookmarkEnd w:id="1360"/>
      <w:bookmarkEnd w:id="1361"/>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362" w:name="_Toc24937634"/>
      <w:bookmarkStart w:id="1363" w:name="_Toc33962449"/>
      <w:bookmarkStart w:id="1364" w:name="_Toc42883211"/>
      <w:bookmarkStart w:id="1365" w:name="_Toc49733079"/>
      <w:bookmarkStart w:id="1366" w:name="_Toc56690704"/>
      <w:bookmarkStart w:id="1367" w:name="_Toc153813291"/>
      <w:bookmarkStart w:id="1368" w:name="_Toc161905335"/>
      <w:bookmarkStart w:id="1369" w:name="_Toc170209938"/>
      <w:bookmarkStart w:id="1370" w:name="_Toc177550733"/>
      <w:r>
        <w:t>6.1.3.2</w:t>
      </w:r>
      <w:r w:rsidR="008211A5" w:rsidRPr="00690A26">
        <w:t>.2</w:t>
      </w:r>
      <w:r w:rsidR="008211A5" w:rsidRPr="00690A26">
        <w:tab/>
        <w:t>Resource Definition</w:t>
      </w:r>
      <w:bookmarkEnd w:id="1362"/>
      <w:bookmarkEnd w:id="1363"/>
      <w:bookmarkEnd w:id="1364"/>
      <w:bookmarkEnd w:id="1365"/>
      <w:bookmarkEnd w:id="1366"/>
      <w:bookmarkEnd w:id="1367"/>
      <w:bookmarkEnd w:id="1368"/>
      <w:bookmarkEnd w:id="1369"/>
      <w:bookmarkEnd w:id="1370"/>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371" w:name="_Toc24937635"/>
      <w:bookmarkStart w:id="1372" w:name="_Toc33962450"/>
      <w:bookmarkStart w:id="1373" w:name="_Toc42883212"/>
      <w:bookmarkStart w:id="1374" w:name="_Toc49733080"/>
      <w:bookmarkStart w:id="1375" w:name="_Toc56690705"/>
      <w:bookmarkStart w:id="1376" w:name="_Toc153813292"/>
      <w:bookmarkStart w:id="1377" w:name="_Toc161905336"/>
      <w:bookmarkStart w:id="1378" w:name="_Toc170209939"/>
      <w:bookmarkStart w:id="1379" w:name="_Toc177550734"/>
      <w:r>
        <w:t>6.1.3.2</w:t>
      </w:r>
      <w:r w:rsidR="008211A5" w:rsidRPr="00690A26">
        <w:t>.3</w:t>
      </w:r>
      <w:r w:rsidR="008211A5" w:rsidRPr="00690A26">
        <w:tab/>
        <w:t>Resource Standard Methods</w:t>
      </w:r>
      <w:bookmarkEnd w:id="1371"/>
      <w:bookmarkEnd w:id="1372"/>
      <w:bookmarkEnd w:id="1373"/>
      <w:bookmarkEnd w:id="1374"/>
      <w:bookmarkEnd w:id="1375"/>
      <w:bookmarkEnd w:id="1376"/>
      <w:bookmarkEnd w:id="1377"/>
      <w:bookmarkEnd w:id="1378"/>
      <w:bookmarkEnd w:id="1379"/>
    </w:p>
    <w:p w14:paraId="38DEA7EA" w14:textId="46260D56" w:rsidR="008211A5" w:rsidRPr="00690A26" w:rsidRDefault="00576A22" w:rsidP="008211A5">
      <w:pPr>
        <w:pStyle w:val="H6"/>
      </w:pPr>
      <w:bookmarkStart w:id="1380" w:name="_Toc24937636"/>
      <w:bookmarkStart w:id="1381" w:name="_Toc33962451"/>
      <w:bookmarkStart w:id="1382" w:name="_Toc42883213"/>
      <w:bookmarkStart w:id="1383" w:name="_Toc49733081"/>
      <w:bookmarkStart w:id="1384" w:name="_Toc56690706"/>
      <w:r>
        <w:t>6.1.3.2</w:t>
      </w:r>
      <w:r w:rsidR="008211A5" w:rsidRPr="00690A26">
        <w:t>.3.1</w:t>
      </w:r>
      <w:r w:rsidR="008211A5" w:rsidRPr="00690A26">
        <w:tab/>
        <w:t>POST</w:t>
      </w:r>
      <w:bookmarkEnd w:id="1380"/>
      <w:bookmarkEnd w:id="1381"/>
      <w:bookmarkEnd w:id="1382"/>
      <w:bookmarkEnd w:id="1383"/>
      <w:bookmarkEnd w:id="1384"/>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385" w:name="_Toc24937637"/>
      <w:bookmarkStart w:id="1386"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387" w:name="_Toc42883214"/>
      <w:bookmarkStart w:id="1388" w:name="_Toc49733082"/>
      <w:bookmarkStart w:id="1389" w:name="_Toc56690707"/>
      <w:bookmarkStart w:id="1390" w:name="_Toc153813293"/>
      <w:bookmarkStart w:id="1391" w:name="_Toc161905337"/>
      <w:bookmarkStart w:id="1392" w:name="_Toc170209940"/>
      <w:bookmarkStart w:id="1393" w:name="_Toc177550735"/>
      <w:r>
        <w:t>6.1.3.3</w:t>
      </w:r>
      <w:r w:rsidR="008211A5" w:rsidRPr="00690A26">
        <w:tab/>
        <w:t xml:space="preserve">Resource: </w:t>
      </w:r>
      <w:r w:rsidR="008211A5">
        <w:t>up-</w:t>
      </w:r>
      <w:r w:rsidR="008211A5" w:rsidRPr="00690A26">
        <w:t>subscription (Document)</w:t>
      </w:r>
      <w:bookmarkEnd w:id="1385"/>
      <w:bookmarkEnd w:id="1386"/>
      <w:bookmarkEnd w:id="1387"/>
      <w:bookmarkEnd w:id="1388"/>
      <w:bookmarkEnd w:id="1389"/>
      <w:bookmarkEnd w:id="1390"/>
      <w:bookmarkEnd w:id="1391"/>
      <w:bookmarkEnd w:id="1392"/>
      <w:bookmarkEnd w:id="1393"/>
    </w:p>
    <w:p w14:paraId="49DDADFA" w14:textId="07A26118" w:rsidR="008211A5" w:rsidRPr="00690A26" w:rsidRDefault="00CA6E04" w:rsidP="008211A5">
      <w:pPr>
        <w:pStyle w:val="Heading5"/>
      </w:pPr>
      <w:bookmarkStart w:id="1394" w:name="_Toc24937638"/>
      <w:bookmarkStart w:id="1395" w:name="_Toc33962453"/>
      <w:bookmarkStart w:id="1396" w:name="_Toc42883215"/>
      <w:bookmarkStart w:id="1397" w:name="_Toc49733083"/>
      <w:bookmarkStart w:id="1398" w:name="_Toc56690708"/>
      <w:bookmarkStart w:id="1399" w:name="_Toc153813294"/>
      <w:bookmarkStart w:id="1400" w:name="_Toc161905338"/>
      <w:bookmarkStart w:id="1401" w:name="_Toc170209941"/>
      <w:bookmarkStart w:id="1402" w:name="_Toc177550736"/>
      <w:r>
        <w:t>6.1.3.3</w:t>
      </w:r>
      <w:r w:rsidR="008211A5" w:rsidRPr="00690A26">
        <w:t>.1</w:t>
      </w:r>
      <w:r w:rsidR="008211A5" w:rsidRPr="00690A26">
        <w:tab/>
        <w:t>Description</w:t>
      </w:r>
      <w:bookmarkEnd w:id="1394"/>
      <w:bookmarkEnd w:id="1395"/>
      <w:bookmarkEnd w:id="1396"/>
      <w:bookmarkEnd w:id="1397"/>
      <w:bookmarkEnd w:id="1398"/>
      <w:bookmarkEnd w:id="1399"/>
      <w:bookmarkEnd w:id="1400"/>
      <w:bookmarkEnd w:id="1401"/>
      <w:bookmarkEnd w:id="1402"/>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403" w:name="_Toc24937639"/>
      <w:bookmarkStart w:id="1404" w:name="_Toc33962454"/>
      <w:bookmarkStart w:id="1405" w:name="_Toc42883216"/>
      <w:bookmarkStart w:id="1406" w:name="_Toc49733084"/>
      <w:bookmarkStart w:id="1407" w:name="_Toc56690709"/>
      <w:bookmarkStart w:id="1408" w:name="_Toc153813295"/>
      <w:bookmarkStart w:id="1409" w:name="_Toc161905339"/>
      <w:bookmarkStart w:id="1410" w:name="_Toc170209942"/>
      <w:bookmarkStart w:id="1411" w:name="_Toc177550737"/>
      <w:r>
        <w:t>6.1.3.3</w:t>
      </w:r>
      <w:r w:rsidR="008211A5" w:rsidRPr="00690A26">
        <w:t>.2</w:t>
      </w:r>
      <w:r w:rsidR="008211A5" w:rsidRPr="00690A26">
        <w:tab/>
        <w:t>Resource Definition</w:t>
      </w:r>
      <w:bookmarkEnd w:id="1403"/>
      <w:bookmarkEnd w:id="1404"/>
      <w:bookmarkEnd w:id="1405"/>
      <w:bookmarkEnd w:id="1406"/>
      <w:bookmarkEnd w:id="1407"/>
      <w:bookmarkEnd w:id="1408"/>
      <w:bookmarkEnd w:id="1409"/>
      <w:bookmarkEnd w:id="1410"/>
      <w:bookmarkEnd w:id="1411"/>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412" w:name="_Toc24937640"/>
      <w:bookmarkStart w:id="1413" w:name="_Toc33962455"/>
      <w:bookmarkStart w:id="1414" w:name="_Toc42883217"/>
      <w:bookmarkStart w:id="1415" w:name="_Toc49733085"/>
      <w:bookmarkStart w:id="1416" w:name="_Toc56690710"/>
      <w:bookmarkStart w:id="1417" w:name="_Toc153813296"/>
      <w:bookmarkStart w:id="1418" w:name="_Toc161905340"/>
      <w:bookmarkStart w:id="1419" w:name="_Toc170209943"/>
      <w:bookmarkStart w:id="1420" w:name="_Toc177550738"/>
      <w:r>
        <w:t>6.1.3.3</w:t>
      </w:r>
      <w:r w:rsidR="008211A5" w:rsidRPr="00690A26">
        <w:t>.3</w:t>
      </w:r>
      <w:r w:rsidR="008211A5" w:rsidRPr="00690A26">
        <w:tab/>
        <w:t>Resource Standard Methods</w:t>
      </w:r>
      <w:bookmarkEnd w:id="1412"/>
      <w:bookmarkEnd w:id="1413"/>
      <w:bookmarkEnd w:id="1414"/>
      <w:bookmarkEnd w:id="1415"/>
      <w:bookmarkEnd w:id="1416"/>
      <w:bookmarkEnd w:id="1417"/>
      <w:bookmarkEnd w:id="1418"/>
      <w:bookmarkEnd w:id="1419"/>
      <w:bookmarkEnd w:id="1420"/>
    </w:p>
    <w:p w14:paraId="5793DB76" w14:textId="24C3889D" w:rsidR="008211A5" w:rsidRPr="00690A26" w:rsidRDefault="00CA6E04" w:rsidP="008211A5">
      <w:pPr>
        <w:pStyle w:val="H6"/>
      </w:pPr>
      <w:bookmarkStart w:id="1421" w:name="_Toc24937641"/>
      <w:bookmarkStart w:id="1422" w:name="_Toc33962456"/>
      <w:bookmarkStart w:id="1423" w:name="_Toc42883218"/>
      <w:bookmarkStart w:id="1424" w:name="_Toc49733086"/>
      <w:bookmarkStart w:id="1425" w:name="_Toc56690711"/>
      <w:r>
        <w:t>6.1.3.3</w:t>
      </w:r>
      <w:r w:rsidR="008211A5" w:rsidRPr="00690A26">
        <w:t>.3.1</w:t>
      </w:r>
      <w:r w:rsidR="008211A5" w:rsidRPr="00690A26">
        <w:tab/>
        <w:t>DELETE</w:t>
      </w:r>
      <w:bookmarkEnd w:id="1421"/>
      <w:bookmarkEnd w:id="1422"/>
      <w:bookmarkEnd w:id="1423"/>
      <w:bookmarkEnd w:id="1424"/>
      <w:bookmarkEnd w:id="1425"/>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426" w:name="_Toc20150362"/>
      <w:bookmarkStart w:id="1427" w:name="_Toc25168609"/>
      <w:bookmarkStart w:id="1428" w:name="_Toc27593028"/>
      <w:bookmarkStart w:id="1429" w:name="_Toc34147899"/>
      <w:bookmarkStart w:id="1430" w:name="_Toc36463283"/>
      <w:bookmarkStart w:id="1431" w:name="_Toc43215123"/>
      <w:bookmarkStart w:id="1432" w:name="_Toc45032371"/>
      <w:bookmarkStart w:id="1433" w:name="_Toc49849860"/>
      <w:bookmarkStart w:id="1434" w:name="_Toc51873374"/>
      <w:bookmarkStart w:id="1435" w:name="_Toc56517502"/>
      <w:bookmarkStart w:id="1436" w:name="_Toc58594403"/>
      <w:bookmarkStart w:id="1437" w:name="_Toc67685913"/>
      <w:bookmarkStart w:id="1438" w:name="_Toc74993734"/>
      <w:bookmarkStart w:id="1439" w:name="_Toc82716322"/>
      <w:bookmarkStart w:id="1440" w:name="_Toc88818609"/>
      <w:bookmarkStart w:id="1441" w:name="_Toc90650531"/>
      <w:bookmarkStart w:id="1442" w:name="_Toc98506202"/>
      <w:bookmarkStart w:id="1443" w:name="_Toc106639487"/>
      <w:bookmarkStart w:id="1444" w:name="_Toc114778997"/>
      <w:bookmarkStart w:id="1445" w:name="_Toc122096914"/>
      <w:bookmarkStart w:id="1446" w:name="_Toc130844135"/>
      <w:bookmarkStart w:id="1447" w:name="_Toc138411841"/>
      <w:bookmarkStart w:id="1448" w:name="_Toc145956018"/>
      <w:bookmarkStart w:id="1449" w:name="_Toc153887450"/>
      <w:bookmarkStart w:id="1450" w:name="_Toc161905341"/>
      <w:bookmarkStart w:id="1451" w:name="_Toc170209944"/>
      <w:bookmarkStart w:id="1452" w:name="_Toc177550739"/>
      <w:r>
        <w:lastRenderedPageBreak/>
        <w:t>6.1.4</w:t>
      </w:r>
      <w:r>
        <w:tab/>
        <w:t>Custom Operations without associated resources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1F165ECE" w14:textId="77777777" w:rsidR="00EB7848" w:rsidRPr="000A7435" w:rsidRDefault="00EB7848" w:rsidP="00B32564">
      <w:pPr>
        <w:pStyle w:val="Heading4"/>
      </w:pPr>
      <w:bookmarkStart w:id="1453" w:name="_Toc20150363"/>
      <w:bookmarkStart w:id="1454" w:name="_Toc25168610"/>
      <w:bookmarkStart w:id="1455" w:name="_Toc27593029"/>
      <w:bookmarkStart w:id="1456" w:name="_Toc34147900"/>
      <w:bookmarkStart w:id="1457" w:name="_Toc36463284"/>
      <w:bookmarkStart w:id="1458" w:name="_Toc43215124"/>
      <w:bookmarkStart w:id="1459" w:name="_Toc45032372"/>
      <w:bookmarkStart w:id="1460" w:name="_Toc49849861"/>
      <w:bookmarkStart w:id="1461" w:name="_Toc51873375"/>
      <w:bookmarkStart w:id="1462" w:name="_Toc56517503"/>
      <w:bookmarkStart w:id="1463" w:name="_Toc58594404"/>
      <w:bookmarkStart w:id="1464" w:name="_Toc67685914"/>
      <w:bookmarkStart w:id="1465" w:name="_Toc74993735"/>
      <w:bookmarkStart w:id="1466" w:name="_Toc82716323"/>
      <w:bookmarkStart w:id="1467" w:name="_Toc88818610"/>
      <w:bookmarkStart w:id="1468" w:name="_Toc90650532"/>
      <w:bookmarkStart w:id="1469" w:name="_Toc98506203"/>
      <w:bookmarkStart w:id="1470" w:name="_Toc106639488"/>
      <w:bookmarkStart w:id="1471" w:name="_Toc114778998"/>
      <w:bookmarkStart w:id="1472" w:name="_Toc122096915"/>
      <w:bookmarkStart w:id="1473" w:name="_Toc130844136"/>
      <w:bookmarkStart w:id="1474" w:name="_Toc138411842"/>
      <w:bookmarkStart w:id="1475" w:name="_Toc145956019"/>
      <w:bookmarkStart w:id="1476" w:name="_Toc153887451"/>
      <w:bookmarkStart w:id="1477" w:name="_Toc161905342"/>
      <w:bookmarkStart w:id="1478" w:name="_Toc170209945"/>
      <w:bookmarkStart w:id="1479" w:name="_Toc177550740"/>
      <w:r>
        <w:t>6.1.4.1</w:t>
      </w:r>
      <w:r>
        <w:tab/>
        <w:t>Overview</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708362AF" w:rsidR="00F33A33" w:rsidRDefault="00F33A33" w:rsidP="00F33A33">
            <w:pPr>
              <w:pStyle w:val="TAL"/>
            </w:pPr>
            <w:r>
              <w:t>/</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480" w:name="_Toc20150364"/>
      <w:bookmarkStart w:id="1481" w:name="_Toc25168611"/>
      <w:bookmarkStart w:id="1482" w:name="_Toc27593030"/>
      <w:bookmarkStart w:id="1483" w:name="_Toc34147901"/>
      <w:bookmarkStart w:id="1484" w:name="_Toc36463285"/>
      <w:bookmarkStart w:id="1485" w:name="_Toc43215125"/>
      <w:bookmarkStart w:id="1486" w:name="_Toc45032373"/>
      <w:bookmarkStart w:id="1487" w:name="_Toc49849862"/>
      <w:bookmarkStart w:id="1488" w:name="_Toc51873376"/>
      <w:bookmarkStart w:id="1489" w:name="_Toc56517504"/>
      <w:bookmarkStart w:id="1490" w:name="_Toc58594405"/>
      <w:bookmarkStart w:id="1491" w:name="_Toc67685915"/>
      <w:bookmarkStart w:id="1492" w:name="_Toc74993736"/>
      <w:bookmarkStart w:id="1493" w:name="_Toc82716324"/>
      <w:bookmarkStart w:id="1494" w:name="_Toc88818611"/>
      <w:bookmarkStart w:id="1495" w:name="_Toc90650533"/>
      <w:bookmarkStart w:id="1496" w:name="_Toc98506204"/>
      <w:bookmarkStart w:id="1497" w:name="_Toc106639489"/>
      <w:bookmarkStart w:id="1498" w:name="_Toc114778999"/>
      <w:bookmarkStart w:id="1499" w:name="_Toc122096916"/>
      <w:bookmarkStart w:id="1500" w:name="_Toc130844137"/>
      <w:bookmarkStart w:id="1501" w:name="_Toc138411843"/>
      <w:bookmarkStart w:id="1502" w:name="_Toc145956020"/>
      <w:bookmarkStart w:id="1503" w:name="_Toc153887452"/>
      <w:bookmarkStart w:id="1504" w:name="_Toc161905343"/>
      <w:bookmarkStart w:id="1505" w:name="_Toc170209946"/>
      <w:bookmarkStart w:id="1506" w:name="_Toc177550741"/>
      <w:r>
        <w:t>6.1.4.2</w:t>
      </w:r>
      <w:r>
        <w:tab/>
        <w:t>Operation: determine-location</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71CAEC2" w14:textId="77777777" w:rsidR="00EB7848" w:rsidRDefault="00EB7848" w:rsidP="00B32564">
      <w:pPr>
        <w:pStyle w:val="Heading5"/>
      </w:pPr>
      <w:bookmarkStart w:id="1507" w:name="_Toc20150365"/>
      <w:bookmarkStart w:id="1508" w:name="_Toc25168612"/>
      <w:bookmarkStart w:id="1509" w:name="_Toc27593031"/>
      <w:bookmarkStart w:id="1510" w:name="_Toc34147902"/>
      <w:bookmarkStart w:id="1511" w:name="_Toc36463286"/>
      <w:bookmarkStart w:id="1512" w:name="_Toc43215126"/>
      <w:bookmarkStart w:id="1513" w:name="_Toc45032374"/>
      <w:bookmarkStart w:id="1514" w:name="_Toc49849863"/>
      <w:bookmarkStart w:id="1515" w:name="_Toc51873377"/>
      <w:bookmarkStart w:id="1516" w:name="_Toc56517505"/>
      <w:bookmarkStart w:id="1517" w:name="_Toc58594406"/>
      <w:bookmarkStart w:id="1518" w:name="_Toc67685916"/>
      <w:bookmarkStart w:id="1519" w:name="_Toc74993737"/>
      <w:bookmarkStart w:id="1520" w:name="_Toc82716325"/>
      <w:bookmarkStart w:id="1521" w:name="_Toc88818612"/>
      <w:bookmarkStart w:id="1522" w:name="_Toc90650534"/>
      <w:bookmarkStart w:id="1523" w:name="_Toc98506205"/>
      <w:bookmarkStart w:id="1524" w:name="_Toc106639490"/>
      <w:bookmarkStart w:id="1525" w:name="_Toc114779000"/>
      <w:bookmarkStart w:id="1526" w:name="_Toc122096917"/>
      <w:bookmarkStart w:id="1527" w:name="_Toc130844138"/>
      <w:bookmarkStart w:id="1528" w:name="_Toc138411844"/>
      <w:bookmarkStart w:id="1529" w:name="_Toc145956021"/>
      <w:bookmarkStart w:id="1530" w:name="_Toc153887453"/>
      <w:bookmarkStart w:id="1531" w:name="_Toc161905344"/>
      <w:bookmarkStart w:id="1532" w:name="_Toc170209947"/>
      <w:bookmarkStart w:id="1533" w:name="_Toc177550742"/>
      <w:r>
        <w:t>6.1.4.2.1</w:t>
      </w:r>
      <w:r>
        <w:tab/>
        <w:t>Description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534" w:name="_Toc20150366"/>
      <w:bookmarkStart w:id="1535" w:name="_Toc25168613"/>
      <w:bookmarkStart w:id="1536" w:name="_Toc27593032"/>
      <w:bookmarkStart w:id="1537" w:name="_Toc34147903"/>
      <w:bookmarkStart w:id="1538" w:name="_Toc36463287"/>
      <w:bookmarkStart w:id="1539" w:name="_Toc43215127"/>
      <w:bookmarkStart w:id="1540" w:name="_Toc45032375"/>
      <w:bookmarkStart w:id="1541" w:name="_Toc49849864"/>
      <w:bookmarkStart w:id="1542" w:name="_Toc51873378"/>
      <w:bookmarkStart w:id="1543" w:name="_Toc56517506"/>
      <w:bookmarkStart w:id="1544" w:name="_Toc58594407"/>
      <w:bookmarkStart w:id="1545" w:name="_Toc67685917"/>
      <w:bookmarkStart w:id="1546" w:name="_Toc74993738"/>
      <w:bookmarkStart w:id="1547" w:name="_Toc82716326"/>
      <w:bookmarkStart w:id="1548" w:name="_Toc88818613"/>
      <w:bookmarkStart w:id="1549" w:name="_Toc90650535"/>
      <w:bookmarkStart w:id="1550" w:name="_Toc98506206"/>
      <w:bookmarkStart w:id="1551" w:name="_Toc106639491"/>
      <w:bookmarkStart w:id="1552" w:name="_Toc114779001"/>
      <w:bookmarkStart w:id="1553" w:name="_Toc122096918"/>
      <w:bookmarkStart w:id="1554" w:name="_Toc130844139"/>
      <w:bookmarkStart w:id="1555" w:name="_Toc138411845"/>
      <w:bookmarkStart w:id="1556" w:name="_Toc145956022"/>
      <w:bookmarkStart w:id="1557" w:name="_Toc153887454"/>
      <w:bookmarkStart w:id="1558" w:name="_Toc161905345"/>
      <w:bookmarkStart w:id="1559" w:name="_Toc170209948"/>
      <w:bookmarkStart w:id="1560" w:name="_Toc177550743"/>
      <w:r>
        <w:t>6.1.4.2.2</w:t>
      </w:r>
      <w:r>
        <w:tab/>
        <w:t>Operation Definition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1561"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561"/>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562"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562"/>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563" w:name="_PERM_MCCTEMPBM_CRPT90020009___2"/>
            <w:r w:rsidRPr="00AA6A4C">
              <w:t>-</w:t>
            </w:r>
            <w:r w:rsidRPr="00AA6A4C">
              <w:tab/>
            </w:r>
            <w:r w:rsidRPr="000B71E4">
              <w:t>POSITIONING_FAILED</w:t>
            </w:r>
          </w:p>
          <w:bookmarkEnd w:id="1563"/>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1564" w:name="_PERM_MCCTEMPBM_CRPT90020010___2"/>
            <w:r>
              <w:t>-</w:t>
            </w:r>
            <w:r>
              <w:tab/>
            </w:r>
            <w:r w:rsidRPr="0032412C">
              <w:t>UNREACHABLE_USER</w:t>
            </w:r>
          </w:p>
          <w:bookmarkEnd w:id="1564"/>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565" w:name="_Toc20150367"/>
      <w:bookmarkStart w:id="1566" w:name="_Toc25168614"/>
      <w:bookmarkStart w:id="1567" w:name="_Toc27593033"/>
      <w:bookmarkStart w:id="1568" w:name="_Toc34147904"/>
      <w:bookmarkStart w:id="1569" w:name="_Toc36463288"/>
      <w:bookmarkStart w:id="1570" w:name="_Toc43215128"/>
      <w:bookmarkStart w:id="1571" w:name="_Toc45032376"/>
      <w:bookmarkStart w:id="1572" w:name="_Toc49849865"/>
      <w:bookmarkStart w:id="1573" w:name="_Toc51873379"/>
      <w:bookmarkStart w:id="1574" w:name="_Toc56517507"/>
      <w:bookmarkStart w:id="1575" w:name="_Toc58594408"/>
      <w:bookmarkStart w:id="1576" w:name="_Toc67685918"/>
      <w:bookmarkStart w:id="1577" w:name="_Toc74993739"/>
      <w:bookmarkStart w:id="1578" w:name="_Toc82716327"/>
      <w:bookmarkStart w:id="1579" w:name="_Toc88818614"/>
      <w:bookmarkStart w:id="1580" w:name="_Toc90650536"/>
      <w:bookmarkStart w:id="1581" w:name="_Toc98506207"/>
      <w:bookmarkStart w:id="1582" w:name="_Toc106639492"/>
      <w:bookmarkStart w:id="1583" w:name="_Toc114779002"/>
      <w:bookmarkStart w:id="1584" w:name="_Toc122096919"/>
      <w:bookmarkStart w:id="1585" w:name="_Toc130844140"/>
      <w:bookmarkStart w:id="1586" w:name="_Toc138411846"/>
      <w:bookmarkStart w:id="1587" w:name="_Toc145956023"/>
      <w:bookmarkStart w:id="1588" w:name="_Toc153887455"/>
      <w:bookmarkStart w:id="1589" w:name="_Toc161905346"/>
      <w:bookmarkStart w:id="1590" w:name="_Toc170209949"/>
      <w:bookmarkStart w:id="1591" w:name="_Toc177550744"/>
      <w:r>
        <w:t>6.1.4.3</w:t>
      </w:r>
      <w:r>
        <w:tab/>
        <w:t>Operation: cancel-location</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2AEB620B" w14:textId="77777777" w:rsidR="00EB7848" w:rsidRDefault="00EB7848" w:rsidP="00B32564">
      <w:pPr>
        <w:pStyle w:val="Heading5"/>
      </w:pPr>
      <w:bookmarkStart w:id="1592" w:name="_Toc20150368"/>
      <w:bookmarkStart w:id="1593" w:name="_Toc25168615"/>
      <w:bookmarkStart w:id="1594" w:name="_Toc27593034"/>
      <w:bookmarkStart w:id="1595" w:name="_Toc34147905"/>
      <w:bookmarkStart w:id="1596" w:name="_Toc36463289"/>
      <w:bookmarkStart w:id="1597" w:name="_Toc43215129"/>
      <w:bookmarkStart w:id="1598" w:name="_Toc45032377"/>
      <w:bookmarkStart w:id="1599" w:name="_Toc49849866"/>
      <w:bookmarkStart w:id="1600" w:name="_Toc51873380"/>
      <w:bookmarkStart w:id="1601" w:name="_Toc56517508"/>
      <w:bookmarkStart w:id="1602" w:name="_Toc58594409"/>
      <w:bookmarkStart w:id="1603" w:name="_Toc67685919"/>
      <w:bookmarkStart w:id="1604" w:name="_Toc74993740"/>
      <w:bookmarkStart w:id="1605" w:name="_Toc82716328"/>
      <w:bookmarkStart w:id="1606" w:name="_Toc88818615"/>
      <w:bookmarkStart w:id="1607" w:name="_Toc90650537"/>
      <w:bookmarkStart w:id="1608" w:name="_Toc98506208"/>
      <w:bookmarkStart w:id="1609" w:name="_Toc106639493"/>
      <w:bookmarkStart w:id="1610" w:name="_Toc114779003"/>
      <w:bookmarkStart w:id="1611" w:name="_Toc122096920"/>
      <w:bookmarkStart w:id="1612" w:name="_Toc130844141"/>
      <w:bookmarkStart w:id="1613" w:name="_Toc138411847"/>
      <w:bookmarkStart w:id="1614" w:name="_Toc145956024"/>
      <w:bookmarkStart w:id="1615" w:name="_Toc153887456"/>
      <w:bookmarkStart w:id="1616" w:name="_Toc161905347"/>
      <w:bookmarkStart w:id="1617" w:name="_Toc170209950"/>
      <w:bookmarkStart w:id="1618" w:name="_Toc177550745"/>
      <w:r>
        <w:t>6.1.4.3.1</w:t>
      </w:r>
      <w:r>
        <w:tab/>
        <w:t>Description</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619" w:name="_Toc20150369"/>
      <w:bookmarkStart w:id="1620" w:name="_Toc25168616"/>
      <w:bookmarkStart w:id="1621" w:name="_Toc27593035"/>
      <w:bookmarkStart w:id="1622" w:name="_Toc34147906"/>
      <w:bookmarkStart w:id="1623" w:name="_Toc36463290"/>
      <w:bookmarkStart w:id="1624" w:name="_Toc43215130"/>
      <w:bookmarkStart w:id="1625" w:name="_Toc45032378"/>
      <w:bookmarkStart w:id="1626" w:name="_Toc49849867"/>
      <w:bookmarkStart w:id="1627" w:name="_Toc51873381"/>
      <w:bookmarkStart w:id="1628" w:name="_Toc56517509"/>
      <w:bookmarkStart w:id="1629" w:name="_Toc58594410"/>
      <w:bookmarkStart w:id="1630" w:name="_Toc67685920"/>
      <w:bookmarkStart w:id="1631" w:name="_Toc74993741"/>
      <w:bookmarkStart w:id="1632" w:name="_Toc82716329"/>
      <w:bookmarkStart w:id="1633" w:name="_Toc88818616"/>
      <w:bookmarkStart w:id="1634" w:name="_Toc90650538"/>
      <w:bookmarkStart w:id="1635" w:name="_Toc98506209"/>
      <w:bookmarkStart w:id="1636" w:name="_Toc106639494"/>
      <w:bookmarkStart w:id="1637" w:name="_Toc114779004"/>
      <w:bookmarkStart w:id="1638" w:name="_Toc122096921"/>
      <w:bookmarkStart w:id="1639" w:name="_Toc130844142"/>
      <w:bookmarkStart w:id="1640" w:name="_Toc138411848"/>
      <w:bookmarkStart w:id="1641" w:name="_Toc145956025"/>
      <w:bookmarkStart w:id="1642" w:name="_Toc153887457"/>
      <w:bookmarkStart w:id="1643" w:name="_Toc161905348"/>
      <w:bookmarkStart w:id="1644" w:name="_Toc170209951"/>
      <w:bookmarkStart w:id="1645" w:name="_Toc177550746"/>
      <w:r>
        <w:t>6.1.4.3.2</w:t>
      </w:r>
      <w:r>
        <w:tab/>
        <w:t>Operation Definition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646"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646"/>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647" w:name="_Toc20150370"/>
      <w:bookmarkStart w:id="1648" w:name="_Toc25168617"/>
      <w:bookmarkStart w:id="1649" w:name="_Toc27593036"/>
      <w:bookmarkStart w:id="1650" w:name="_Toc34147907"/>
      <w:bookmarkStart w:id="1651" w:name="_Toc36463291"/>
      <w:bookmarkStart w:id="1652" w:name="_Toc43215131"/>
      <w:bookmarkStart w:id="1653" w:name="_Toc45032379"/>
      <w:bookmarkStart w:id="1654" w:name="_Toc49849868"/>
      <w:bookmarkStart w:id="1655" w:name="_Toc51873382"/>
      <w:bookmarkStart w:id="1656" w:name="_Toc56517510"/>
      <w:bookmarkStart w:id="1657" w:name="_Toc58594411"/>
      <w:bookmarkStart w:id="1658" w:name="_Toc67685921"/>
      <w:bookmarkStart w:id="1659" w:name="_Toc74993742"/>
      <w:bookmarkStart w:id="1660" w:name="_Toc82716330"/>
      <w:bookmarkStart w:id="1661" w:name="_Toc88818617"/>
      <w:bookmarkStart w:id="1662" w:name="_Toc90650539"/>
      <w:bookmarkStart w:id="1663" w:name="_Toc98506210"/>
      <w:bookmarkStart w:id="1664" w:name="_Toc106639495"/>
      <w:bookmarkStart w:id="1665" w:name="_Toc114779005"/>
      <w:bookmarkStart w:id="1666" w:name="_Toc122096922"/>
      <w:bookmarkStart w:id="1667" w:name="_Toc130844143"/>
      <w:bookmarkStart w:id="1668" w:name="_Toc138411849"/>
      <w:bookmarkStart w:id="1669" w:name="_Toc145956026"/>
      <w:bookmarkStart w:id="1670" w:name="_Toc153887458"/>
      <w:bookmarkStart w:id="1671" w:name="_Toc161905349"/>
      <w:bookmarkStart w:id="1672" w:name="_Toc170209952"/>
      <w:bookmarkStart w:id="1673" w:name="_Toc177550747"/>
      <w:r>
        <w:t>6.1.4.4</w:t>
      </w:r>
      <w:r>
        <w:tab/>
        <w:t>Operation: location-context-transfer</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0F8D4BAA" w14:textId="77777777" w:rsidR="00EB7848" w:rsidRDefault="00EB7848" w:rsidP="00B32564">
      <w:pPr>
        <w:pStyle w:val="Heading5"/>
      </w:pPr>
      <w:bookmarkStart w:id="1674" w:name="_Toc20150371"/>
      <w:bookmarkStart w:id="1675" w:name="_Toc25168618"/>
      <w:bookmarkStart w:id="1676" w:name="_Toc27593037"/>
      <w:bookmarkStart w:id="1677" w:name="_Toc34147908"/>
      <w:bookmarkStart w:id="1678" w:name="_Toc36463292"/>
      <w:bookmarkStart w:id="1679" w:name="_Toc43215132"/>
      <w:bookmarkStart w:id="1680" w:name="_Toc45032380"/>
      <w:bookmarkStart w:id="1681" w:name="_Toc49849869"/>
      <w:bookmarkStart w:id="1682" w:name="_Toc51873383"/>
      <w:bookmarkStart w:id="1683" w:name="_Toc56517511"/>
      <w:bookmarkStart w:id="1684" w:name="_Toc58594412"/>
      <w:bookmarkStart w:id="1685" w:name="_Toc67685922"/>
      <w:bookmarkStart w:id="1686" w:name="_Toc74993743"/>
      <w:bookmarkStart w:id="1687" w:name="_Toc82716331"/>
      <w:bookmarkStart w:id="1688" w:name="_Toc88818618"/>
      <w:bookmarkStart w:id="1689" w:name="_Toc90650540"/>
      <w:bookmarkStart w:id="1690" w:name="_Toc98506211"/>
      <w:bookmarkStart w:id="1691" w:name="_Toc106639496"/>
      <w:bookmarkStart w:id="1692" w:name="_Toc114779006"/>
      <w:bookmarkStart w:id="1693" w:name="_Toc122096923"/>
      <w:bookmarkStart w:id="1694" w:name="_Toc130844144"/>
      <w:bookmarkStart w:id="1695" w:name="_Toc138411850"/>
      <w:bookmarkStart w:id="1696" w:name="_Toc145956027"/>
      <w:bookmarkStart w:id="1697" w:name="_Toc153887459"/>
      <w:bookmarkStart w:id="1698" w:name="_Toc161905350"/>
      <w:bookmarkStart w:id="1699" w:name="_Toc170209953"/>
      <w:bookmarkStart w:id="1700" w:name="_Toc177550748"/>
      <w:r>
        <w:t>6.1.4.4.1</w:t>
      </w:r>
      <w:r>
        <w:tab/>
        <w:t>Description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701" w:name="_Toc20150372"/>
      <w:bookmarkStart w:id="1702" w:name="_Toc25168619"/>
      <w:bookmarkStart w:id="1703" w:name="_Toc27593038"/>
      <w:bookmarkStart w:id="1704" w:name="_Toc34147909"/>
      <w:bookmarkStart w:id="1705" w:name="_Toc36463293"/>
      <w:bookmarkStart w:id="1706" w:name="_Toc43215133"/>
      <w:bookmarkStart w:id="1707" w:name="_Toc45032381"/>
      <w:bookmarkStart w:id="1708" w:name="_Toc49849870"/>
      <w:bookmarkStart w:id="1709" w:name="_Toc51873384"/>
      <w:bookmarkStart w:id="1710" w:name="_Toc56517512"/>
      <w:bookmarkStart w:id="1711" w:name="_Toc58594413"/>
      <w:bookmarkStart w:id="1712" w:name="_Toc67685923"/>
      <w:bookmarkStart w:id="1713" w:name="_Toc74993744"/>
      <w:bookmarkStart w:id="1714" w:name="_Toc82716332"/>
      <w:bookmarkStart w:id="1715" w:name="_Toc88818619"/>
      <w:bookmarkStart w:id="1716" w:name="_Toc90650541"/>
      <w:bookmarkStart w:id="1717" w:name="_Toc98506212"/>
      <w:bookmarkStart w:id="1718" w:name="_Toc106639497"/>
      <w:bookmarkStart w:id="1719" w:name="_Toc114779007"/>
      <w:bookmarkStart w:id="1720" w:name="_Toc122096924"/>
      <w:bookmarkStart w:id="1721" w:name="_Toc130844145"/>
      <w:bookmarkStart w:id="1722" w:name="_Toc138411851"/>
      <w:bookmarkStart w:id="1723" w:name="_Toc145956028"/>
      <w:bookmarkStart w:id="1724" w:name="_Toc153887460"/>
      <w:bookmarkStart w:id="1725" w:name="_Toc161905351"/>
      <w:bookmarkStart w:id="1726" w:name="_Toc170209954"/>
      <w:bookmarkStart w:id="1727" w:name="_Toc177550749"/>
      <w:r>
        <w:t>6.1.4.4.2</w:t>
      </w:r>
      <w:r>
        <w:tab/>
        <w:t>Operation Definition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728"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728"/>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1729" w:name="_Toc145956029"/>
      <w:bookmarkStart w:id="1730" w:name="_Toc153887461"/>
      <w:bookmarkStart w:id="1731" w:name="_Toc161905352"/>
      <w:bookmarkStart w:id="1732" w:name="_Toc170209955"/>
      <w:bookmarkStart w:id="1733" w:name="_Toc177550750"/>
      <w:r>
        <w:t>6.1.4.5</w:t>
      </w:r>
      <w:r w:rsidR="007132E0">
        <w:tab/>
        <w:t xml:space="preserve">Operation: </w:t>
      </w:r>
      <w:r w:rsidR="00D55D9B" w:rsidRPr="00D55D9B">
        <w:t>measure-</w:t>
      </w:r>
      <w:r w:rsidR="007132E0">
        <w:t>location</w:t>
      </w:r>
      <w:bookmarkEnd w:id="1729"/>
      <w:bookmarkEnd w:id="1730"/>
      <w:bookmarkEnd w:id="1731"/>
      <w:bookmarkEnd w:id="1732"/>
      <w:bookmarkEnd w:id="1733"/>
    </w:p>
    <w:p w14:paraId="53D27504" w14:textId="0D71AA1F" w:rsidR="007132E0" w:rsidRDefault="00783CCD" w:rsidP="007132E0">
      <w:pPr>
        <w:pStyle w:val="Heading5"/>
      </w:pPr>
      <w:bookmarkStart w:id="1734" w:name="_Toc145956030"/>
      <w:bookmarkStart w:id="1735" w:name="_Toc153887462"/>
      <w:bookmarkStart w:id="1736" w:name="_Toc161905353"/>
      <w:bookmarkStart w:id="1737" w:name="_Toc170209956"/>
      <w:bookmarkStart w:id="1738" w:name="_Toc177550751"/>
      <w:r>
        <w:t>6.1.4.5</w:t>
      </w:r>
      <w:r w:rsidR="007132E0">
        <w:t>.1</w:t>
      </w:r>
      <w:r w:rsidR="007132E0">
        <w:tab/>
        <w:t>Description</w:t>
      </w:r>
      <w:bookmarkEnd w:id="1734"/>
      <w:bookmarkEnd w:id="1735"/>
      <w:bookmarkEnd w:id="1736"/>
      <w:bookmarkEnd w:id="1737"/>
      <w:bookmarkEnd w:id="1738"/>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1739" w:name="_Toc145956031"/>
      <w:bookmarkStart w:id="1740" w:name="_Toc153887463"/>
      <w:bookmarkStart w:id="1741" w:name="_Toc161905354"/>
      <w:bookmarkStart w:id="1742" w:name="_Toc170209957"/>
      <w:bookmarkStart w:id="1743" w:name="_Toc177550752"/>
      <w:r>
        <w:t>6.1.4.5</w:t>
      </w:r>
      <w:r w:rsidR="007132E0">
        <w:t>.2</w:t>
      </w:r>
      <w:r w:rsidR="007132E0">
        <w:tab/>
        <w:t>Operation Definition</w:t>
      </w:r>
      <w:bookmarkEnd w:id="1739"/>
      <w:bookmarkEnd w:id="1740"/>
      <w:bookmarkEnd w:id="1741"/>
      <w:bookmarkEnd w:id="1742"/>
      <w:bookmarkEnd w:id="1743"/>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1744" w:name="_Toc145956032"/>
      <w:bookmarkStart w:id="1745" w:name="_Toc153887464"/>
      <w:bookmarkStart w:id="1746" w:name="_Toc161905355"/>
      <w:bookmarkStart w:id="1747" w:name="_Toc170209958"/>
      <w:bookmarkStart w:id="1748" w:name="_Toc177550753"/>
      <w:r>
        <w:t>6.1.4.6</w:t>
      </w:r>
      <w:r w:rsidR="003D1DD7">
        <w:tab/>
      </w:r>
      <w:r w:rsidR="008717DE">
        <w:t>Void</w:t>
      </w:r>
      <w:bookmarkEnd w:id="1744"/>
      <w:bookmarkEnd w:id="1745"/>
      <w:bookmarkEnd w:id="1746"/>
      <w:bookmarkEnd w:id="1747"/>
      <w:bookmarkEnd w:id="1748"/>
    </w:p>
    <w:p w14:paraId="009C76BF" w14:textId="5D4DAE3F" w:rsidR="003D1DD7" w:rsidRDefault="003D1DD7" w:rsidP="00EB7848"/>
    <w:p w14:paraId="398D9AF3" w14:textId="087C84D2" w:rsidR="006D5471" w:rsidRDefault="001151E1" w:rsidP="006D5471">
      <w:pPr>
        <w:pStyle w:val="Heading4"/>
      </w:pPr>
      <w:bookmarkStart w:id="1749" w:name="_Toc153887467"/>
      <w:bookmarkStart w:id="1750" w:name="_Toc161905356"/>
      <w:bookmarkStart w:id="1751" w:name="_Toc170209959"/>
      <w:bookmarkStart w:id="1752" w:name="_Toc177550754"/>
      <w:r>
        <w:t>6.1.4.7</w:t>
      </w:r>
      <w:r w:rsidR="006D5471">
        <w:tab/>
        <w:t xml:space="preserve">Operation: </w:t>
      </w:r>
      <w:r w:rsidR="004F0254">
        <w:rPr>
          <w:lang w:eastAsia="zh-CN"/>
        </w:rPr>
        <w:t>configure-</w:t>
      </w:r>
      <w:r w:rsidR="006D5471">
        <w:rPr>
          <w:lang w:eastAsia="zh-CN"/>
        </w:rPr>
        <w:t>up</w:t>
      </w:r>
      <w:bookmarkEnd w:id="1749"/>
      <w:bookmarkEnd w:id="1750"/>
      <w:bookmarkEnd w:id="1751"/>
      <w:bookmarkEnd w:id="1752"/>
    </w:p>
    <w:p w14:paraId="087E232A" w14:textId="2BBCE2F3" w:rsidR="006D5471" w:rsidRDefault="001151E1" w:rsidP="006D5471">
      <w:pPr>
        <w:pStyle w:val="Heading5"/>
      </w:pPr>
      <w:bookmarkStart w:id="1753" w:name="_Toc153887468"/>
      <w:bookmarkStart w:id="1754" w:name="_Toc161905357"/>
      <w:bookmarkStart w:id="1755" w:name="_Toc170209960"/>
      <w:bookmarkStart w:id="1756" w:name="_Toc177550755"/>
      <w:r>
        <w:t>6.1.4.7</w:t>
      </w:r>
      <w:r w:rsidR="006D5471">
        <w:t>.1</w:t>
      </w:r>
      <w:r w:rsidR="006D5471">
        <w:tab/>
        <w:t>Description</w:t>
      </w:r>
      <w:bookmarkEnd w:id="1753"/>
      <w:bookmarkEnd w:id="1754"/>
      <w:bookmarkEnd w:id="1755"/>
      <w:bookmarkEnd w:id="1756"/>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1757" w:name="_Toc153887469"/>
      <w:bookmarkStart w:id="1758" w:name="_Toc161905358"/>
      <w:bookmarkStart w:id="1759" w:name="_Toc170209961"/>
      <w:bookmarkStart w:id="1760" w:name="_Toc177550756"/>
      <w:r>
        <w:lastRenderedPageBreak/>
        <w:t>6.1.4.7</w:t>
      </w:r>
      <w:r w:rsidR="006D5471">
        <w:t>.2</w:t>
      </w:r>
      <w:r w:rsidR="006D5471">
        <w:tab/>
        <w:t>Operation Definition</w:t>
      </w:r>
      <w:bookmarkEnd w:id="1757"/>
      <w:bookmarkEnd w:id="1758"/>
      <w:bookmarkEnd w:id="1759"/>
      <w:bookmarkEnd w:id="1760"/>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1761" w:name="_Toc20150373"/>
      <w:bookmarkStart w:id="1762" w:name="_Toc25168620"/>
      <w:bookmarkStart w:id="1763" w:name="_Toc27593039"/>
      <w:bookmarkStart w:id="1764" w:name="_Toc34147910"/>
      <w:bookmarkStart w:id="1765" w:name="_Toc36463294"/>
      <w:bookmarkStart w:id="1766" w:name="_Toc43215134"/>
      <w:bookmarkStart w:id="1767" w:name="_Toc45032382"/>
      <w:bookmarkStart w:id="1768" w:name="_Toc49849871"/>
      <w:bookmarkStart w:id="1769" w:name="_Toc51873385"/>
      <w:bookmarkStart w:id="1770" w:name="_Toc56517513"/>
      <w:bookmarkStart w:id="1771" w:name="_Toc58594414"/>
      <w:bookmarkStart w:id="1772" w:name="_Toc67685924"/>
      <w:bookmarkStart w:id="1773" w:name="_Toc74993745"/>
      <w:bookmarkStart w:id="1774" w:name="_Toc82716333"/>
      <w:bookmarkStart w:id="1775" w:name="_Toc88818620"/>
      <w:bookmarkStart w:id="1776" w:name="_Toc90650542"/>
      <w:bookmarkStart w:id="1777" w:name="_Toc98506213"/>
      <w:bookmarkStart w:id="1778" w:name="_Toc106639498"/>
      <w:bookmarkStart w:id="1779" w:name="_Toc114779008"/>
      <w:bookmarkStart w:id="1780" w:name="_Toc122096925"/>
      <w:bookmarkStart w:id="1781" w:name="_Toc130844146"/>
      <w:bookmarkStart w:id="1782" w:name="_Toc138411852"/>
      <w:bookmarkStart w:id="1783" w:name="_Toc145956035"/>
      <w:bookmarkStart w:id="1784" w:name="_Toc153887470"/>
      <w:bookmarkStart w:id="1785" w:name="_Toc161905359"/>
      <w:bookmarkStart w:id="1786" w:name="_Toc170209962"/>
      <w:bookmarkStart w:id="1787" w:name="_Toc177550757"/>
      <w:r>
        <w:lastRenderedPageBreak/>
        <w:t>6.1.5</w:t>
      </w:r>
      <w:r>
        <w:tab/>
        <w:t>Notifications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788" w:name="_Toc20150374"/>
      <w:bookmarkStart w:id="1789" w:name="_Toc25168621"/>
      <w:bookmarkStart w:id="1790" w:name="_Toc27593040"/>
      <w:bookmarkStart w:id="1791" w:name="_Toc34147911"/>
      <w:bookmarkStart w:id="1792" w:name="_Toc36463295"/>
      <w:bookmarkStart w:id="1793" w:name="_Toc43215135"/>
      <w:bookmarkStart w:id="1794" w:name="_Toc45032383"/>
      <w:bookmarkStart w:id="1795" w:name="_Toc49849872"/>
      <w:bookmarkStart w:id="1796" w:name="_Toc51873386"/>
      <w:bookmarkStart w:id="1797" w:name="_Toc56517514"/>
      <w:bookmarkStart w:id="1798" w:name="_Toc58594415"/>
      <w:bookmarkStart w:id="1799" w:name="_Toc67685925"/>
      <w:bookmarkStart w:id="1800" w:name="_Toc74993746"/>
      <w:bookmarkStart w:id="1801" w:name="_Toc82716334"/>
      <w:bookmarkStart w:id="1802" w:name="_Toc88818621"/>
      <w:bookmarkStart w:id="1803" w:name="_Toc90650543"/>
      <w:bookmarkStart w:id="1804" w:name="_Toc98506214"/>
      <w:bookmarkStart w:id="1805" w:name="_Toc106639499"/>
      <w:bookmarkStart w:id="1806" w:name="_Toc114779009"/>
      <w:bookmarkStart w:id="1807" w:name="_Toc122096926"/>
      <w:bookmarkStart w:id="1808" w:name="_Toc130844147"/>
      <w:bookmarkStart w:id="1809" w:name="_Toc138411853"/>
      <w:bookmarkStart w:id="1810" w:name="_Toc145956036"/>
      <w:bookmarkStart w:id="1811" w:name="_Toc153887471"/>
      <w:bookmarkStart w:id="1812" w:name="_Toc161905360"/>
      <w:bookmarkStart w:id="1813" w:name="_Toc170209963"/>
      <w:bookmarkStart w:id="1814" w:name="_Toc177550758"/>
      <w:r w:rsidRPr="003B2883">
        <w:t>6.</w:t>
      </w:r>
      <w:r>
        <w:t>1</w:t>
      </w:r>
      <w:r w:rsidRPr="003B2883">
        <w:t>.5.</w:t>
      </w:r>
      <w:r>
        <w:t>1</w:t>
      </w:r>
      <w:r w:rsidRPr="003B2883">
        <w:tab/>
        <w:t>EventNotify</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AA07D56" w14:textId="77777777" w:rsidR="00EB7848" w:rsidRPr="003B2883" w:rsidRDefault="00EB7848" w:rsidP="00B32564">
      <w:pPr>
        <w:pStyle w:val="Heading5"/>
      </w:pPr>
      <w:bookmarkStart w:id="1815" w:name="_Toc20150375"/>
      <w:bookmarkStart w:id="1816" w:name="_Toc25168622"/>
      <w:bookmarkStart w:id="1817" w:name="_Toc27593041"/>
      <w:bookmarkStart w:id="1818" w:name="_Toc34147912"/>
      <w:bookmarkStart w:id="1819" w:name="_Toc36463296"/>
      <w:bookmarkStart w:id="1820" w:name="_Toc43215136"/>
      <w:bookmarkStart w:id="1821" w:name="_Toc45032384"/>
      <w:bookmarkStart w:id="1822" w:name="_Toc49849873"/>
      <w:bookmarkStart w:id="1823" w:name="_Toc51873387"/>
      <w:bookmarkStart w:id="1824" w:name="_Toc56517515"/>
      <w:bookmarkStart w:id="1825" w:name="_Toc58594416"/>
      <w:bookmarkStart w:id="1826" w:name="_Toc67685926"/>
      <w:bookmarkStart w:id="1827" w:name="_Toc74993747"/>
      <w:bookmarkStart w:id="1828" w:name="_Toc82716335"/>
      <w:bookmarkStart w:id="1829" w:name="_Toc88818622"/>
      <w:bookmarkStart w:id="1830" w:name="_Toc90650544"/>
      <w:bookmarkStart w:id="1831" w:name="_Toc98506215"/>
      <w:bookmarkStart w:id="1832" w:name="_Toc106639500"/>
      <w:bookmarkStart w:id="1833" w:name="_Toc114779010"/>
      <w:bookmarkStart w:id="1834" w:name="_Toc122096927"/>
      <w:bookmarkStart w:id="1835" w:name="_Toc130844148"/>
      <w:bookmarkStart w:id="1836" w:name="_Toc138411854"/>
      <w:bookmarkStart w:id="1837" w:name="_Toc145956037"/>
      <w:bookmarkStart w:id="1838" w:name="_Toc153887472"/>
      <w:bookmarkStart w:id="1839" w:name="_Toc161905361"/>
      <w:bookmarkStart w:id="1840" w:name="_Toc170209964"/>
      <w:bookmarkStart w:id="1841" w:name="_Toc177550759"/>
      <w:r w:rsidRPr="003B2883">
        <w:t>6.</w:t>
      </w:r>
      <w:r>
        <w:t>1</w:t>
      </w:r>
      <w:r w:rsidRPr="003B2883">
        <w:t>.5.</w:t>
      </w:r>
      <w:r>
        <w:t>1</w:t>
      </w:r>
      <w:r w:rsidRPr="003B2883">
        <w:t>.1</w:t>
      </w:r>
      <w:r w:rsidRPr="003B2883">
        <w:tab/>
        <w:t>Description</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842" w:name="_Toc20150376"/>
      <w:bookmarkStart w:id="1843" w:name="_Toc25168623"/>
      <w:bookmarkStart w:id="1844" w:name="_Toc27593042"/>
      <w:bookmarkStart w:id="1845" w:name="_Toc34147913"/>
      <w:bookmarkStart w:id="1846" w:name="_Toc36463297"/>
      <w:bookmarkStart w:id="1847" w:name="_Toc43215137"/>
      <w:bookmarkStart w:id="1848" w:name="_Toc45032385"/>
      <w:bookmarkStart w:id="1849" w:name="_Toc49849874"/>
      <w:bookmarkStart w:id="1850" w:name="_Toc51873388"/>
      <w:bookmarkStart w:id="1851" w:name="_Toc56517516"/>
      <w:bookmarkStart w:id="1852" w:name="_Toc58594417"/>
      <w:bookmarkStart w:id="1853" w:name="_Toc67685927"/>
      <w:bookmarkStart w:id="1854" w:name="_Toc74993748"/>
      <w:bookmarkStart w:id="1855" w:name="_Toc82716336"/>
      <w:bookmarkStart w:id="1856" w:name="_Toc88818623"/>
      <w:bookmarkStart w:id="1857" w:name="_Toc90650545"/>
      <w:bookmarkStart w:id="1858" w:name="_Toc98506216"/>
      <w:bookmarkStart w:id="1859" w:name="_Toc106639501"/>
      <w:bookmarkStart w:id="1860" w:name="_Toc114779011"/>
      <w:bookmarkStart w:id="1861" w:name="_Toc122096928"/>
      <w:bookmarkStart w:id="1862" w:name="_Toc130844149"/>
      <w:bookmarkStart w:id="1863" w:name="_Toc138411855"/>
      <w:bookmarkStart w:id="1864" w:name="_Toc145956038"/>
      <w:bookmarkStart w:id="1865" w:name="_Toc153887473"/>
      <w:bookmarkStart w:id="1866" w:name="_Toc161905362"/>
      <w:bookmarkStart w:id="1867" w:name="_Toc170209965"/>
      <w:bookmarkStart w:id="1868" w:name="_Toc177550760"/>
      <w:r>
        <w:t>6.1.5.1.2</w:t>
      </w:r>
      <w:r>
        <w:tab/>
        <w:t>Notification Definition</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869" w:name="_Toc20150377"/>
      <w:bookmarkStart w:id="1870" w:name="_Toc25168624"/>
      <w:bookmarkStart w:id="1871" w:name="_Toc27593043"/>
      <w:bookmarkStart w:id="1872" w:name="_Toc34147914"/>
      <w:bookmarkStart w:id="1873" w:name="_Toc36463298"/>
      <w:bookmarkStart w:id="1874" w:name="_Toc43215138"/>
      <w:bookmarkStart w:id="1875" w:name="_Toc45032386"/>
      <w:bookmarkStart w:id="1876" w:name="_Toc49849875"/>
      <w:bookmarkStart w:id="1877" w:name="_Toc51873389"/>
      <w:bookmarkStart w:id="1878" w:name="_Toc56517517"/>
      <w:bookmarkStart w:id="1879" w:name="_Toc58594418"/>
      <w:bookmarkStart w:id="1880" w:name="_Toc67685928"/>
      <w:bookmarkStart w:id="1881" w:name="_Toc74993749"/>
      <w:bookmarkStart w:id="1882" w:name="_Toc82716337"/>
      <w:bookmarkStart w:id="1883" w:name="_Toc88818624"/>
      <w:bookmarkStart w:id="1884" w:name="_Toc90650546"/>
      <w:bookmarkStart w:id="1885" w:name="_Toc98506217"/>
      <w:bookmarkStart w:id="1886" w:name="_Toc106639502"/>
      <w:bookmarkStart w:id="1887" w:name="_Toc114779012"/>
      <w:bookmarkStart w:id="1888" w:name="_Toc122096929"/>
      <w:bookmarkStart w:id="1889" w:name="_Toc130844150"/>
      <w:bookmarkStart w:id="1890" w:name="_Toc138411856"/>
      <w:bookmarkStart w:id="1891" w:name="_Toc145956039"/>
      <w:bookmarkStart w:id="1892" w:name="_Toc153887474"/>
      <w:bookmarkStart w:id="1893" w:name="_Toc161905363"/>
      <w:bookmarkStart w:id="1894" w:name="_Toc170209966"/>
      <w:bookmarkStart w:id="1895" w:name="_Toc177550761"/>
      <w:r w:rsidRPr="003B2883">
        <w:t>6.</w:t>
      </w:r>
      <w:r>
        <w:t>1</w:t>
      </w:r>
      <w:r w:rsidRPr="003B2883">
        <w:t>.5.</w:t>
      </w:r>
      <w:r>
        <w:t>1</w:t>
      </w:r>
      <w:r w:rsidRPr="003B2883">
        <w:t>.3</w:t>
      </w:r>
      <w:r w:rsidRPr="003B2883">
        <w:tab/>
        <w:t>Notification Standard Methods</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1C69EC73" w14:textId="77777777" w:rsidR="00EB7848" w:rsidRDefault="00EB7848" w:rsidP="001760B3">
      <w:pPr>
        <w:pStyle w:val="H6"/>
      </w:pPr>
      <w:bookmarkStart w:id="1896" w:name="_Toc20150378"/>
      <w:bookmarkStart w:id="1897" w:name="_Toc25168625"/>
      <w:bookmarkStart w:id="1898" w:name="_Toc27593044"/>
      <w:bookmarkStart w:id="1899" w:name="_Toc34147915"/>
      <w:bookmarkStart w:id="1900" w:name="_Toc36463299"/>
      <w:bookmarkStart w:id="1901" w:name="_Toc43215139"/>
      <w:bookmarkStart w:id="1902" w:name="_Toc45032387"/>
      <w:bookmarkStart w:id="1903" w:name="_Toc49849876"/>
      <w:bookmarkStart w:id="1904" w:name="_Toc51873390"/>
      <w:bookmarkStart w:id="1905" w:name="_Toc56517518"/>
      <w:bookmarkStart w:id="1906" w:name="_Toc58594419"/>
      <w:bookmarkStart w:id="1907" w:name="_Toc67685929"/>
      <w:bookmarkStart w:id="1908" w:name="_Toc74993750"/>
      <w:bookmarkStart w:id="1909" w:name="_Toc82716338"/>
      <w:bookmarkStart w:id="1910" w:name="_Toc88818625"/>
      <w:bookmarkStart w:id="1911" w:name="_Toc90650547"/>
      <w:r w:rsidRPr="003B2883">
        <w:t>6.</w:t>
      </w:r>
      <w:r>
        <w:t>1</w:t>
      </w:r>
      <w:r w:rsidRPr="003B2883">
        <w:t>.5.</w:t>
      </w:r>
      <w:r>
        <w:t>1</w:t>
      </w:r>
      <w:r w:rsidRPr="003B2883">
        <w:t>.3.1</w:t>
      </w:r>
      <w:r w:rsidRPr="003B2883">
        <w:tab/>
      </w:r>
      <w:r w:rsidRPr="003B2883">
        <w:rPr>
          <w:rFonts w:hint="eastAsia"/>
          <w:lang w:eastAsia="zh-CN"/>
        </w:rPr>
        <w:t>POST</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912"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912"/>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1913" w:name="_Toc145956040"/>
      <w:bookmarkStart w:id="1914" w:name="_Toc153887475"/>
      <w:bookmarkStart w:id="1915" w:name="_Toc161905364"/>
      <w:bookmarkStart w:id="1916" w:name="_Toc170209967"/>
      <w:bookmarkStart w:id="1917" w:name="_Toc177550762"/>
      <w:r>
        <w:t>6.1.5.2</w:t>
      </w:r>
      <w:r w:rsidR="00E72747">
        <w:tab/>
        <w:t>UPNotify</w:t>
      </w:r>
      <w:bookmarkEnd w:id="1913"/>
      <w:bookmarkEnd w:id="1914"/>
      <w:bookmarkEnd w:id="1915"/>
      <w:bookmarkEnd w:id="1916"/>
      <w:bookmarkEnd w:id="1917"/>
    </w:p>
    <w:p w14:paraId="2FC21444" w14:textId="2871551C" w:rsidR="00E72747" w:rsidRDefault="009A2465" w:rsidP="00E72747">
      <w:pPr>
        <w:pStyle w:val="Heading5"/>
      </w:pPr>
      <w:bookmarkStart w:id="1918" w:name="_Toc145956041"/>
      <w:bookmarkStart w:id="1919" w:name="_Toc153887476"/>
      <w:bookmarkStart w:id="1920" w:name="_Toc161905365"/>
      <w:bookmarkStart w:id="1921" w:name="_Toc170209968"/>
      <w:bookmarkStart w:id="1922" w:name="_Toc177550763"/>
      <w:r>
        <w:t>6.1.5.2</w:t>
      </w:r>
      <w:r w:rsidR="00E72747">
        <w:t>.1</w:t>
      </w:r>
      <w:r w:rsidR="00E72747">
        <w:tab/>
        <w:t>Description</w:t>
      </w:r>
      <w:bookmarkEnd w:id="1918"/>
      <w:bookmarkEnd w:id="1919"/>
      <w:bookmarkEnd w:id="1920"/>
      <w:bookmarkEnd w:id="1921"/>
      <w:bookmarkEnd w:id="1922"/>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1923" w:name="_Toc145956042"/>
      <w:bookmarkStart w:id="1924" w:name="_Toc153887477"/>
      <w:bookmarkStart w:id="1925" w:name="_Toc161905366"/>
      <w:bookmarkStart w:id="1926" w:name="_Toc170209969"/>
      <w:bookmarkStart w:id="1927" w:name="_Toc177550764"/>
      <w:r>
        <w:t>6.1.5.2</w:t>
      </w:r>
      <w:r w:rsidR="00E72747">
        <w:t>.2</w:t>
      </w:r>
      <w:r w:rsidR="00E72747">
        <w:tab/>
        <w:t>Notification Definition</w:t>
      </w:r>
      <w:bookmarkEnd w:id="1923"/>
      <w:bookmarkEnd w:id="1924"/>
      <w:bookmarkEnd w:id="1925"/>
      <w:bookmarkEnd w:id="1926"/>
      <w:bookmarkEnd w:id="1927"/>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1928" w:name="_Toc145956043"/>
      <w:bookmarkStart w:id="1929" w:name="_Toc153887478"/>
      <w:bookmarkStart w:id="1930" w:name="_Toc161905367"/>
      <w:bookmarkStart w:id="1931" w:name="_Toc170209970"/>
      <w:bookmarkStart w:id="1932" w:name="_Toc177550765"/>
      <w:r>
        <w:lastRenderedPageBreak/>
        <w:t>6.1.5.2</w:t>
      </w:r>
      <w:r w:rsidR="00E72747">
        <w:t>.3</w:t>
      </w:r>
      <w:r w:rsidR="00E72747">
        <w:tab/>
        <w:t>Notification Standard Methods</w:t>
      </w:r>
      <w:bookmarkEnd w:id="1928"/>
      <w:bookmarkEnd w:id="1929"/>
      <w:bookmarkEnd w:id="1930"/>
      <w:bookmarkEnd w:id="1931"/>
      <w:bookmarkEnd w:id="1932"/>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1933" w:name="_Toc20150379"/>
      <w:bookmarkStart w:id="1934" w:name="_Toc25168626"/>
      <w:bookmarkStart w:id="1935" w:name="_Toc27593045"/>
      <w:bookmarkStart w:id="1936" w:name="_Toc34147916"/>
      <w:bookmarkStart w:id="1937" w:name="_Toc36463300"/>
      <w:bookmarkStart w:id="1938" w:name="_Toc43215140"/>
      <w:bookmarkStart w:id="1939" w:name="_Toc45032388"/>
      <w:bookmarkStart w:id="1940" w:name="_Toc49849877"/>
      <w:bookmarkStart w:id="1941" w:name="_Toc51873391"/>
      <w:bookmarkStart w:id="1942" w:name="_Toc56517519"/>
      <w:bookmarkStart w:id="1943" w:name="_Toc58594420"/>
      <w:bookmarkStart w:id="1944" w:name="_Toc67685930"/>
      <w:bookmarkStart w:id="1945" w:name="_Toc74993751"/>
      <w:bookmarkStart w:id="1946" w:name="_Toc82716339"/>
      <w:bookmarkStart w:id="1947" w:name="_Toc88818626"/>
      <w:bookmarkStart w:id="1948" w:name="_Toc90650548"/>
      <w:bookmarkStart w:id="1949" w:name="_Toc98506218"/>
      <w:bookmarkStart w:id="1950" w:name="_Toc106639503"/>
      <w:bookmarkStart w:id="1951" w:name="_Toc114779013"/>
      <w:bookmarkStart w:id="1952" w:name="_Toc122096930"/>
      <w:bookmarkStart w:id="1953" w:name="_Toc130844151"/>
      <w:bookmarkStart w:id="1954" w:name="_Toc138411857"/>
      <w:bookmarkStart w:id="1955" w:name="_Toc145956044"/>
      <w:bookmarkStart w:id="1956" w:name="_Toc153887479"/>
      <w:bookmarkStart w:id="1957" w:name="_Toc161905368"/>
      <w:bookmarkStart w:id="1958" w:name="_Toc170209971"/>
      <w:bookmarkStart w:id="1959" w:name="_Toc177550766"/>
      <w:r>
        <w:lastRenderedPageBreak/>
        <w:t>6.1.6</w:t>
      </w:r>
      <w:r>
        <w:tab/>
        <w:t>Data Model</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641393E0" w14:textId="77777777" w:rsidR="00EB7848" w:rsidRDefault="00EB7848" w:rsidP="00B32564">
      <w:pPr>
        <w:pStyle w:val="Heading4"/>
      </w:pPr>
      <w:bookmarkStart w:id="1960" w:name="_Toc20150380"/>
      <w:bookmarkStart w:id="1961" w:name="_Toc25168627"/>
      <w:bookmarkStart w:id="1962" w:name="_Toc27593046"/>
      <w:bookmarkStart w:id="1963" w:name="_Toc34147917"/>
      <w:bookmarkStart w:id="1964" w:name="_Toc36463301"/>
      <w:bookmarkStart w:id="1965" w:name="_Toc43215141"/>
      <w:bookmarkStart w:id="1966" w:name="_Toc45032389"/>
      <w:bookmarkStart w:id="1967" w:name="_Toc49849878"/>
      <w:bookmarkStart w:id="1968" w:name="_Toc51873392"/>
      <w:bookmarkStart w:id="1969" w:name="_Toc56517520"/>
      <w:bookmarkStart w:id="1970" w:name="_Toc58594421"/>
      <w:bookmarkStart w:id="1971" w:name="_Toc67685931"/>
      <w:bookmarkStart w:id="1972" w:name="_Toc74993752"/>
      <w:bookmarkStart w:id="1973" w:name="_Toc82716340"/>
      <w:bookmarkStart w:id="1974" w:name="_Toc88818627"/>
      <w:bookmarkStart w:id="1975" w:name="_Toc90650549"/>
      <w:bookmarkStart w:id="1976" w:name="_Toc98506219"/>
      <w:bookmarkStart w:id="1977" w:name="_Toc106639504"/>
      <w:bookmarkStart w:id="1978" w:name="_Toc114779014"/>
      <w:bookmarkStart w:id="1979" w:name="_Toc122096931"/>
      <w:bookmarkStart w:id="1980" w:name="_Toc130844152"/>
      <w:bookmarkStart w:id="1981" w:name="_Toc138411858"/>
      <w:bookmarkStart w:id="1982" w:name="_Toc145956045"/>
      <w:bookmarkStart w:id="1983" w:name="_Toc153887480"/>
      <w:bookmarkStart w:id="1984" w:name="_Toc161905369"/>
      <w:bookmarkStart w:id="1985" w:name="_Toc170209972"/>
      <w:bookmarkStart w:id="1986" w:name="_Toc177550767"/>
      <w:r>
        <w:t>6.1.6.1</w:t>
      </w:r>
      <w:r>
        <w:tab/>
        <w:t>General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D31567"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D31567" w:rsidRDefault="00D31567" w:rsidP="00D3156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D31567" w:rsidRDefault="00D31567" w:rsidP="00D31567">
            <w:pPr>
              <w:pStyle w:val="TAL"/>
              <w:rPr>
                <w:rFonts w:cs="Arial"/>
                <w:szCs w:val="18"/>
              </w:rPr>
            </w:pPr>
            <w:r w:rsidRPr="00057491">
              <w:t>Indicates value of altitude</w:t>
            </w:r>
          </w:p>
        </w:tc>
      </w:tr>
      <w:tr w:rsidR="00D31567"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D31567" w:rsidRDefault="00D31567" w:rsidP="00D3156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D31567" w:rsidRDefault="00D31567" w:rsidP="00D31567">
            <w:pPr>
              <w:pStyle w:val="TAL"/>
              <w:rPr>
                <w:rFonts w:cs="Arial"/>
                <w:szCs w:val="18"/>
              </w:rPr>
            </w:pPr>
            <w:r w:rsidRPr="00057491">
              <w:t>Indicates value of angle</w:t>
            </w:r>
          </w:p>
        </w:tc>
      </w:tr>
      <w:tr w:rsidR="00D31567"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D31567" w:rsidRDefault="00D31567" w:rsidP="00D3156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D31567" w:rsidRDefault="00D31567" w:rsidP="00D31567">
            <w:pPr>
              <w:pStyle w:val="TAL"/>
              <w:rPr>
                <w:rFonts w:cs="Arial"/>
                <w:szCs w:val="18"/>
              </w:rPr>
            </w:pPr>
            <w:r w:rsidRPr="00057491">
              <w:t>Indicates value of uncertainty</w:t>
            </w:r>
          </w:p>
        </w:tc>
      </w:tr>
      <w:tr w:rsidR="00D31567"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D31567" w:rsidRDefault="00D31567" w:rsidP="00D3156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D31567" w:rsidRDefault="00D31567" w:rsidP="00D31567">
            <w:pPr>
              <w:pStyle w:val="TAL"/>
              <w:rPr>
                <w:rFonts w:cs="Arial"/>
                <w:szCs w:val="18"/>
              </w:rPr>
            </w:pPr>
            <w:r w:rsidRPr="00057491">
              <w:t>Indicates value of orientation angle</w:t>
            </w:r>
          </w:p>
        </w:tc>
      </w:tr>
      <w:tr w:rsidR="00FF2892"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FF2892" w:rsidRDefault="00FF2892" w:rsidP="00FF2892">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FF2892" w:rsidRPr="00057491" w:rsidRDefault="00FF2892" w:rsidP="00FF2892">
            <w:pPr>
              <w:pStyle w:val="TAL"/>
            </w:pPr>
            <w:r>
              <w:t>Or</w:t>
            </w:r>
            <w:r w:rsidR="00A61E26">
              <w:t>i</w:t>
            </w:r>
            <w:r>
              <w:t>ent</w:t>
            </w:r>
            <w:r w:rsidR="00A61E26">
              <w:t>at</w:t>
            </w:r>
            <w:r>
              <w:t>ion of Horizontal Coordinate System</w:t>
            </w:r>
          </w:p>
        </w:tc>
      </w:tr>
      <w:tr w:rsidR="00FF2892"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FF2892" w:rsidRDefault="00FF2892" w:rsidP="00FF2892">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FF2892" w:rsidRDefault="00FF2892" w:rsidP="00FF2892">
            <w:pPr>
              <w:pStyle w:val="TAL"/>
              <w:rPr>
                <w:rFonts w:cs="Arial"/>
                <w:szCs w:val="18"/>
              </w:rPr>
            </w:pPr>
            <w:r w:rsidRPr="00057491">
              <w:t>Indicates value of confidence</w:t>
            </w:r>
          </w:p>
        </w:tc>
      </w:tr>
      <w:tr w:rsidR="00FF2892"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FF2892" w:rsidRDefault="00FF2892" w:rsidP="00FF2892">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FF2892" w:rsidRDefault="00FF2892" w:rsidP="00FF2892">
            <w:pPr>
              <w:pStyle w:val="TAL"/>
              <w:rPr>
                <w:rFonts w:cs="Arial"/>
                <w:szCs w:val="18"/>
              </w:rPr>
            </w:pPr>
            <w:r w:rsidRPr="00057491">
              <w:t>Indicates value of accuracy</w:t>
            </w:r>
          </w:p>
        </w:tc>
      </w:tr>
      <w:tr w:rsidR="00FF2892"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FF2892" w:rsidRDefault="00FF2892" w:rsidP="00FF2892">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FF2892" w:rsidRDefault="00FF2892" w:rsidP="00FF2892">
            <w:pPr>
              <w:pStyle w:val="TAL"/>
              <w:rPr>
                <w:rFonts w:cs="Arial"/>
                <w:szCs w:val="18"/>
              </w:rPr>
            </w:pPr>
            <w:r w:rsidRPr="00057491">
              <w:t>Indicates value of the inner radius</w:t>
            </w:r>
          </w:p>
        </w:tc>
      </w:tr>
      <w:tr w:rsidR="00FF2892"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FF2892" w:rsidRDefault="00FF2892" w:rsidP="00FF2892">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FF2892" w:rsidRDefault="00FF2892" w:rsidP="00FF2892">
            <w:pPr>
              <w:pStyle w:val="TAL"/>
              <w:rPr>
                <w:rFonts w:cs="Arial"/>
                <w:szCs w:val="18"/>
              </w:rPr>
            </w:pPr>
            <w:r w:rsidRPr="00057491">
              <w:t>LCS Correlation ID</w:t>
            </w:r>
          </w:p>
        </w:tc>
      </w:tr>
      <w:tr w:rsidR="00FF2892"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FF2892" w:rsidRDefault="00FF2892" w:rsidP="00FF2892">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FF2892" w:rsidRDefault="00FF2892" w:rsidP="00FF2892">
            <w:pPr>
              <w:pStyle w:val="TAL"/>
              <w:rPr>
                <w:rFonts w:cs="Arial"/>
                <w:szCs w:val="18"/>
              </w:rPr>
            </w:pPr>
            <w:r w:rsidRPr="00057491">
              <w:t>Indicates value of the age of the location estimate</w:t>
            </w:r>
          </w:p>
        </w:tc>
      </w:tr>
      <w:tr w:rsidR="00FF2892"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FF2892" w:rsidRDefault="00FF2892" w:rsidP="00FF2892">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FF2892" w:rsidRDefault="00FF2892" w:rsidP="00FF2892">
            <w:pPr>
              <w:pStyle w:val="TAL"/>
              <w:rPr>
                <w:rFonts w:cs="Arial"/>
                <w:szCs w:val="18"/>
              </w:rPr>
            </w:pPr>
            <w:r w:rsidRPr="00057491">
              <w:t>Indicates value of horizontal speed</w:t>
            </w:r>
          </w:p>
        </w:tc>
      </w:tr>
      <w:tr w:rsidR="00FF2892"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FF2892" w:rsidRDefault="00FF2892" w:rsidP="00FF2892">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FF2892" w:rsidRDefault="00FF2892" w:rsidP="00FF2892">
            <w:pPr>
              <w:pStyle w:val="TAL"/>
              <w:rPr>
                <w:rFonts w:cs="Arial"/>
                <w:szCs w:val="18"/>
              </w:rPr>
            </w:pPr>
            <w:r w:rsidRPr="00057491">
              <w:t>Indicates value of vertical speed</w:t>
            </w:r>
          </w:p>
        </w:tc>
      </w:tr>
      <w:tr w:rsidR="00FF2892"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FF2892" w:rsidRDefault="00FF2892" w:rsidP="00FF2892">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FF2892" w:rsidRDefault="00FF2892" w:rsidP="00FF2892">
            <w:pPr>
              <w:pStyle w:val="TAL"/>
              <w:rPr>
                <w:rFonts w:cs="Arial"/>
                <w:szCs w:val="18"/>
              </w:rPr>
            </w:pPr>
            <w:r w:rsidRPr="00057491">
              <w:t>Indicates value of speed uncertainty</w:t>
            </w:r>
          </w:p>
        </w:tc>
      </w:tr>
      <w:tr w:rsidR="00FF2892"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FF2892" w:rsidRDefault="00FF2892" w:rsidP="00FF2892">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FF2892" w:rsidRDefault="00FF2892" w:rsidP="00FF2892">
            <w:pPr>
              <w:pStyle w:val="TAL"/>
              <w:rPr>
                <w:rFonts w:cs="Arial"/>
                <w:szCs w:val="18"/>
              </w:rPr>
            </w:pPr>
            <w:r w:rsidRPr="00057491">
              <w:t>Specifies the measured uncompensated atmospheric pressure</w:t>
            </w:r>
          </w:p>
        </w:tc>
      </w:tr>
      <w:tr w:rsidR="00FF2892"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FF2892" w:rsidRPr="00502DC0" w:rsidRDefault="00FF2892" w:rsidP="00FF2892">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FF2892" w:rsidRDefault="00FF2892" w:rsidP="00FF2892">
            <w:pPr>
              <w:pStyle w:val="TAL"/>
              <w:rPr>
                <w:rFonts w:cs="Arial"/>
                <w:szCs w:val="18"/>
              </w:rPr>
            </w:pPr>
            <w:r w:rsidRPr="00057491">
              <w:t>LCS service type</w:t>
            </w:r>
          </w:p>
        </w:tc>
      </w:tr>
      <w:tr w:rsidR="00FF2892"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FF2892" w:rsidRDefault="00FF2892" w:rsidP="00FF2892">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FF2892" w:rsidRDefault="00FF2892" w:rsidP="00FF2892">
            <w:pPr>
              <w:pStyle w:val="TAL"/>
              <w:rPr>
                <w:rFonts w:cs="Arial"/>
                <w:szCs w:val="18"/>
              </w:rPr>
            </w:pPr>
            <w:r w:rsidRPr="00057491">
              <w:t>LDR Reference</w:t>
            </w:r>
          </w:p>
        </w:tc>
      </w:tr>
      <w:tr w:rsidR="00FF2892"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FF2892" w:rsidRDefault="00FF2892" w:rsidP="00FF2892">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FF2892" w:rsidRPr="00057491" w:rsidRDefault="00FF2892" w:rsidP="00FF2892">
            <w:pPr>
              <w:pStyle w:val="TAL"/>
            </w:pPr>
            <w:r w:rsidRPr="00057491">
              <w:t>L</w:t>
            </w:r>
            <w:r>
              <w:t>I</w:t>
            </w:r>
            <w:r w:rsidRPr="00057491">
              <w:t>R Reference</w:t>
            </w:r>
          </w:p>
        </w:tc>
      </w:tr>
      <w:tr w:rsidR="00FF2892"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FF2892" w:rsidRDefault="00FF2892" w:rsidP="00FF2892">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FF2892" w:rsidRDefault="00FF2892" w:rsidP="00FF2892">
            <w:pPr>
              <w:pStyle w:val="TAL"/>
              <w:rPr>
                <w:rFonts w:cs="Arial"/>
                <w:szCs w:val="18"/>
              </w:rPr>
            </w:pPr>
            <w:r w:rsidRPr="00057491">
              <w:t>Number of required periodic event reports</w:t>
            </w:r>
          </w:p>
        </w:tc>
      </w:tr>
      <w:tr w:rsidR="00FF2892"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FF2892" w:rsidRDefault="00FF2892" w:rsidP="00FF2892">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FF2892" w:rsidRDefault="00FF2892" w:rsidP="00FF2892">
            <w:pPr>
              <w:pStyle w:val="TAL"/>
              <w:rPr>
                <w:rFonts w:cs="Arial"/>
                <w:szCs w:val="18"/>
              </w:rPr>
            </w:pPr>
            <w:r w:rsidRPr="00057491">
              <w:t xml:space="preserve">Event reporting periodic interval </w:t>
            </w:r>
          </w:p>
        </w:tc>
      </w:tr>
      <w:tr w:rsidR="00FF2892"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FF2892" w:rsidRDefault="00FF2892" w:rsidP="00FF2892">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FF2892" w:rsidRDefault="00FF2892" w:rsidP="00FF2892">
            <w:pPr>
              <w:pStyle w:val="TAL"/>
              <w:rPr>
                <w:rFonts w:cs="Arial"/>
                <w:szCs w:val="18"/>
              </w:rPr>
            </w:pPr>
            <w:r w:rsidRPr="00057491">
              <w:t>Minimum interval between event reports</w:t>
            </w:r>
          </w:p>
        </w:tc>
      </w:tr>
      <w:tr w:rsidR="00FF2892"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FF2892" w:rsidRDefault="00FF2892" w:rsidP="00FF2892">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FF2892" w:rsidRDefault="00FF2892" w:rsidP="00FF2892">
            <w:pPr>
              <w:pStyle w:val="TAL"/>
              <w:rPr>
                <w:rFonts w:cs="Arial"/>
                <w:szCs w:val="18"/>
              </w:rPr>
            </w:pPr>
            <w:r w:rsidRPr="00057491">
              <w:t>Maximum interval between event reports</w:t>
            </w:r>
          </w:p>
        </w:tc>
      </w:tr>
      <w:tr w:rsidR="00FF2892"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FF2892" w:rsidRDefault="00FF2892" w:rsidP="00FF2892">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FF2892" w:rsidRDefault="00FF2892" w:rsidP="00FF2892">
            <w:pPr>
              <w:pStyle w:val="TAL"/>
              <w:rPr>
                <w:rFonts w:cs="Arial"/>
                <w:szCs w:val="18"/>
              </w:rPr>
            </w:pPr>
            <w:r w:rsidRPr="00057491">
              <w:t>Maximum time interval between consecutive evaluations by a UE of a trigger event</w:t>
            </w:r>
          </w:p>
        </w:tc>
      </w:tr>
      <w:tr w:rsidR="00FF2892"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FF2892" w:rsidRDefault="00FF2892" w:rsidP="00FF2892">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FF2892" w:rsidRDefault="00FF2892" w:rsidP="00FF2892">
            <w:pPr>
              <w:pStyle w:val="TAL"/>
              <w:rPr>
                <w:rFonts w:cs="Arial"/>
                <w:szCs w:val="18"/>
              </w:rPr>
            </w:pPr>
            <w:r w:rsidRPr="00057491">
              <w:t>Maximum duration of event reporting</w:t>
            </w:r>
          </w:p>
        </w:tc>
      </w:tr>
      <w:tr w:rsidR="00FF2892"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FF2892" w:rsidRDefault="00FF2892" w:rsidP="00FF2892">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FF2892" w:rsidRDefault="00FF2892" w:rsidP="00FF2892">
            <w:pPr>
              <w:pStyle w:val="TAL"/>
              <w:rPr>
                <w:rFonts w:cs="Arial"/>
                <w:szCs w:val="18"/>
              </w:rPr>
            </w:pPr>
            <w:r w:rsidRPr="00057491">
              <w:t>Minimum straight line distance moved by a UE to trigger a motion event report</w:t>
            </w:r>
          </w:p>
        </w:tc>
      </w:tr>
      <w:tr w:rsidR="00FF2892"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FF2892" w:rsidRDefault="00FF2892" w:rsidP="00FF2892">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FF2892" w:rsidRDefault="00FF2892" w:rsidP="00FF2892">
            <w:pPr>
              <w:pStyle w:val="TAL"/>
              <w:rPr>
                <w:rFonts w:cs="Arial"/>
                <w:szCs w:val="18"/>
              </w:rPr>
            </w:pPr>
            <w:r w:rsidRPr="00057491">
              <w:t>LMF identification</w:t>
            </w:r>
          </w:p>
        </w:tc>
      </w:tr>
      <w:tr w:rsidR="00FF2892"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FF2892" w:rsidRDefault="00FF2892" w:rsidP="00FF2892">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FF2892" w:rsidRDefault="00FF2892" w:rsidP="00FF2892">
            <w:pPr>
              <w:pStyle w:val="TAL"/>
              <w:rPr>
                <w:rFonts w:cs="Arial"/>
                <w:szCs w:val="18"/>
              </w:rPr>
            </w:pPr>
            <w:r w:rsidRPr="00057491">
              <w:t>Number of event reports received from the target UE</w:t>
            </w:r>
          </w:p>
        </w:tc>
      </w:tr>
      <w:tr w:rsidR="00FF2892"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FF2892" w:rsidRDefault="00FF2892" w:rsidP="00FF2892">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FF2892" w:rsidRDefault="00FF2892" w:rsidP="00FF2892">
            <w:pPr>
              <w:pStyle w:val="TAL"/>
              <w:rPr>
                <w:rFonts w:cs="Arial"/>
                <w:szCs w:val="18"/>
              </w:rPr>
            </w:pPr>
            <w:r w:rsidRPr="00057491">
              <w:t>Duration of event reporting</w:t>
            </w:r>
          </w:p>
        </w:tc>
      </w:tr>
      <w:tr w:rsidR="00FF2892"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FF2892" w:rsidRDefault="00FF2892" w:rsidP="00FF2892">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FF2892" w:rsidRDefault="00FF2892" w:rsidP="00FF2892">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FF2892" w:rsidRPr="00057491" w:rsidRDefault="00FF2892" w:rsidP="00FF28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F2892"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FF2892" w:rsidRDefault="00FF2892" w:rsidP="00FF2892">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FF2892" w:rsidRDefault="00FF2892" w:rsidP="00FF2892">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AA7BAE8" w:rsidR="00FF2892" w:rsidRDefault="00FF2892" w:rsidP="00FF2892">
            <w:pPr>
              <w:pStyle w:val="TAL"/>
              <w:rPr>
                <w:lang w:eastAsia="zh-CN"/>
              </w:rPr>
            </w:pPr>
            <w:r>
              <w:rPr>
                <w:lang w:eastAsia="zh-CN"/>
              </w:rPr>
              <w:t>Indicates the Time Window</w:t>
            </w:r>
          </w:p>
        </w:tc>
      </w:tr>
      <w:tr w:rsidR="00FF2892"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FF2892" w:rsidRDefault="00FF2892" w:rsidP="00FF2892">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FF2892" w:rsidRDefault="00FF2892" w:rsidP="00FF2892">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FF2892" w:rsidRDefault="00FF2892" w:rsidP="00FF2892">
            <w:pPr>
              <w:pStyle w:val="TAL"/>
              <w:rPr>
                <w:rFonts w:cs="Arial"/>
                <w:szCs w:val="18"/>
              </w:rPr>
            </w:pPr>
            <w:r w:rsidRPr="00057491">
              <w:t>Indicates types of External Clients</w:t>
            </w:r>
          </w:p>
        </w:tc>
      </w:tr>
      <w:tr w:rsidR="00FF2892"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FF2892" w:rsidRDefault="00FF2892" w:rsidP="00FF2892">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FF2892" w:rsidRDefault="00FF2892" w:rsidP="00FF2892">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FF2892" w:rsidRDefault="00FF2892" w:rsidP="00FF2892">
            <w:pPr>
              <w:pStyle w:val="TAL"/>
              <w:rPr>
                <w:rFonts w:cs="Arial"/>
                <w:szCs w:val="18"/>
              </w:rPr>
            </w:pPr>
            <w:r w:rsidRPr="00057491">
              <w:t>Indicates supported GAD shapes</w:t>
            </w:r>
          </w:p>
        </w:tc>
      </w:tr>
      <w:tr w:rsidR="00FF2892"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FF2892" w:rsidRDefault="00FF2892" w:rsidP="00FF2892">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FF2892" w:rsidRDefault="00FF2892" w:rsidP="00FF2892">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FF2892" w:rsidRDefault="00FF2892" w:rsidP="00FF2892">
            <w:pPr>
              <w:pStyle w:val="TAL"/>
              <w:rPr>
                <w:rFonts w:cs="Arial"/>
                <w:szCs w:val="18"/>
              </w:rPr>
            </w:pPr>
            <w:r w:rsidRPr="00057491">
              <w:t>Indicates acceptable delay of location request</w:t>
            </w:r>
          </w:p>
        </w:tc>
      </w:tr>
      <w:tr w:rsidR="00FF2892"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FF2892" w:rsidRDefault="00FF2892" w:rsidP="00FF2892">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FF2892" w:rsidRDefault="00FF2892" w:rsidP="00FF2892">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FF2892" w:rsidRDefault="00FF2892" w:rsidP="00FF2892">
            <w:pPr>
              <w:pStyle w:val="TAL"/>
              <w:rPr>
                <w:rFonts w:cs="Arial"/>
                <w:szCs w:val="18"/>
              </w:rPr>
            </w:pPr>
            <w:r w:rsidRPr="00057491">
              <w:t>Indicates supported positioning methods</w:t>
            </w:r>
          </w:p>
        </w:tc>
      </w:tr>
      <w:tr w:rsidR="00FF2892"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FF2892" w:rsidRDefault="00FF2892" w:rsidP="00FF2892">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FF2892" w:rsidRDefault="00FF2892" w:rsidP="00FF2892">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FF2892" w:rsidRDefault="00FF2892" w:rsidP="00FF2892">
            <w:pPr>
              <w:pStyle w:val="TAL"/>
              <w:rPr>
                <w:rFonts w:cs="Arial"/>
                <w:szCs w:val="18"/>
              </w:rPr>
            </w:pPr>
            <w:r w:rsidRPr="00057491">
              <w:t>Indicates supported modes used for positioning method</w:t>
            </w:r>
          </w:p>
        </w:tc>
      </w:tr>
      <w:tr w:rsidR="00FF2892"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FF2892" w:rsidRDefault="00FF2892" w:rsidP="00FF2892">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FF2892" w:rsidRDefault="00FF2892" w:rsidP="00FF2892">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FF2892" w:rsidRDefault="00FF2892" w:rsidP="00FF2892">
            <w:pPr>
              <w:pStyle w:val="TAL"/>
              <w:rPr>
                <w:rFonts w:cs="Arial"/>
                <w:szCs w:val="18"/>
              </w:rPr>
            </w:pPr>
            <w:r w:rsidRPr="00057491">
              <w:t>Global Navigation Satellite System (GNSS) ID</w:t>
            </w:r>
          </w:p>
        </w:tc>
      </w:tr>
      <w:tr w:rsidR="00FF2892"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FF2892" w:rsidRDefault="00FF2892" w:rsidP="00FF2892">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FF2892" w:rsidRDefault="00FF2892" w:rsidP="00FF2892">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FF2892" w:rsidRDefault="00FF2892" w:rsidP="00FF2892">
            <w:pPr>
              <w:pStyle w:val="TAL"/>
              <w:rPr>
                <w:rFonts w:cs="Arial"/>
                <w:szCs w:val="18"/>
              </w:rPr>
            </w:pPr>
            <w:r w:rsidRPr="00057491">
              <w:t>Indicates usage made of the location measurement</w:t>
            </w:r>
          </w:p>
        </w:tc>
      </w:tr>
      <w:tr w:rsidR="00FF2892"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FF2892" w:rsidRDefault="00FF2892" w:rsidP="00FF2892">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FF2892" w:rsidRDefault="00FF2892" w:rsidP="00FF2892">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FF2892" w:rsidRDefault="00FF2892" w:rsidP="00FF2892">
            <w:pPr>
              <w:pStyle w:val="TAL"/>
              <w:rPr>
                <w:rFonts w:cs="Arial"/>
                <w:szCs w:val="18"/>
              </w:rPr>
            </w:pPr>
            <w:r w:rsidRPr="00057491">
              <w:t>Indicates priority of the LCS client</w:t>
            </w:r>
          </w:p>
        </w:tc>
      </w:tr>
      <w:tr w:rsidR="00FF2892"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FF2892" w:rsidRDefault="00FF2892" w:rsidP="00FF2892">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FF2892" w:rsidRDefault="00FF2892" w:rsidP="00FF2892">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FF2892" w:rsidRDefault="00FF2892" w:rsidP="00FF2892">
            <w:pPr>
              <w:pStyle w:val="TAL"/>
              <w:rPr>
                <w:rFonts w:cs="Arial"/>
                <w:szCs w:val="18"/>
              </w:rPr>
            </w:pPr>
            <w:r w:rsidRPr="00057491">
              <w:t>Indicates velocity requirement</w:t>
            </w:r>
          </w:p>
        </w:tc>
      </w:tr>
      <w:tr w:rsidR="00FF2892"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FF2892" w:rsidRDefault="00FF2892" w:rsidP="00FF2892">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FF2892" w:rsidRDefault="00FF2892" w:rsidP="00FF2892">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FF2892" w:rsidRDefault="00FF2892" w:rsidP="00FF2892">
            <w:pPr>
              <w:pStyle w:val="TAL"/>
              <w:rPr>
                <w:rFonts w:cs="Arial"/>
                <w:szCs w:val="18"/>
              </w:rPr>
            </w:pPr>
            <w:r w:rsidRPr="00057491">
              <w:t>Indicates fulfilment of requested accuracy</w:t>
            </w:r>
          </w:p>
        </w:tc>
      </w:tr>
      <w:tr w:rsidR="00FF2892"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FF2892" w:rsidRDefault="00FF2892" w:rsidP="00FF2892">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FF2892" w:rsidRDefault="00FF2892" w:rsidP="00FF2892">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FF2892" w:rsidRDefault="00FF2892" w:rsidP="00FF2892">
            <w:pPr>
              <w:pStyle w:val="TAL"/>
              <w:rPr>
                <w:rFonts w:cs="Arial"/>
                <w:szCs w:val="18"/>
              </w:rPr>
            </w:pPr>
            <w:r w:rsidRPr="00057491">
              <w:t>Indicates direction of vertical speed</w:t>
            </w:r>
          </w:p>
        </w:tc>
      </w:tr>
      <w:tr w:rsidR="00FF2892"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FF2892" w:rsidRDefault="00FF2892" w:rsidP="00FF2892">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FF2892" w:rsidRDefault="00FF2892" w:rsidP="00FF2892">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FF2892" w:rsidRDefault="00FF2892" w:rsidP="00FF2892">
            <w:pPr>
              <w:pStyle w:val="TAL"/>
              <w:rPr>
                <w:rFonts w:cs="Arial"/>
                <w:szCs w:val="18"/>
              </w:rPr>
            </w:pPr>
            <w:r w:rsidRPr="00057491">
              <w:t>Indicates LDR types</w:t>
            </w:r>
          </w:p>
        </w:tc>
      </w:tr>
      <w:tr w:rsidR="00FF2892"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FF2892" w:rsidRDefault="00FF2892" w:rsidP="00FF2892">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FF2892" w:rsidRDefault="00FF2892" w:rsidP="00FF2892">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FF2892" w:rsidRDefault="00FF2892" w:rsidP="00FF2892">
            <w:pPr>
              <w:pStyle w:val="TAL"/>
              <w:rPr>
                <w:rFonts w:cs="Arial"/>
                <w:szCs w:val="18"/>
              </w:rPr>
            </w:pPr>
            <w:r w:rsidRPr="00057491">
              <w:t>Indicates type of event reporting area</w:t>
            </w:r>
          </w:p>
        </w:tc>
      </w:tr>
      <w:tr w:rsidR="00FF2892"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FF2892" w:rsidRDefault="00FF2892" w:rsidP="00FF2892">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FF2892" w:rsidRDefault="00FF2892" w:rsidP="00FF2892">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FF2892" w:rsidRDefault="00FF2892" w:rsidP="00FF2892">
            <w:pPr>
              <w:pStyle w:val="TAL"/>
              <w:rPr>
                <w:rFonts w:cs="Arial"/>
                <w:szCs w:val="18"/>
              </w:rPr>
            </w:pPr>
            <w:r w:rsidRPr="00057491">
              <w:t>Specifies occurrence of event reporting</w:t>
            </w:r>
          </w:p>
        </w:tc>
      </w:tr>
      <w:tr w:rsidR="00FF2892"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FF2892" w:rsidRDefault="00FF2892" w:rsidP="00FF2892">
            <w:pPr>
              <w:pStyle w:val="TAL"/>
            </w:pPr>
            <w:r>
              <w:lastRenderedPageBreak/>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FF2892" w:rsidRDefault="00FF2892" w:rsidP="00FF2892">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FF2892" w:rsidRDefault="00FF2892" w:rsidP="00FF2892">
            <w:pPr>
              <w:pStyle w:val="TAL"/>
              <w:rPr>
                <w:rFonts w:cs="Arial"/>
                <w:szCs w:val="18"/>
              </w:rPr>
            </w:pPr>
            <w:r w:rsidRPr="00057491">
              <w:t>Specifies access types of event reporting</w:t>
            </w:r>
          </w:p>
        </w:tc>
      </w:tr>
      <w:tr w:rsidR="00FF2892"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FF2892" w:rsidRDefault="00FF2892" w:rsidP="00FF2892">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FF2892" w:rsidRDefault="00FF2892" w:rsidP="00FF2892">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FF2892" w:rsidRDefault="00FF2892" w:rsidP="00FF2892">
            <w:pPr>
              <w:pStyle w:val="TAL"/>
              <w:rPr>
                <w:rFonts w:cs="Arial"/>
                <w:szCs w:val="18"/>
              </w:rPr>
            </w:pPr>
            <w:r w:rsidRPr="00057491">
              <w:t>Specifies event classes</w:t>
            </w:r>
          </w:p>
        </w:tc>
      </w:tr>
      <w:tr w:rsidR="00FF2892"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FF2892" w:rsidRDefault="00FF2892" w:rsidP="00FF2892">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FF2892" w:rsidRDefault="00FF2892" w:rsidP="00FF2892">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FF2892" w:rsidRDefault="00FF2892" w:rsidP="00FF2892">
            <w:pPr>
              <w:pStyle w:val="TAL"/>
              <w:rPr>
                <w:rFonts w:cs="Arial"/>
                <w:szCs w:val="18"/>
              </w:rPr>
            </w:pPr>
            <w:r w:rsidRPr="00057491">
              <w:t>Specifies type of event reporting</w:t>
            </w:r>
          </w:p>
        </w:tc>
      </w:tr>
      <w:tr w:rsidR="00FF2892"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FF2892" w:rsidRDefault="00FF2892" w:rsidP="00FF2892">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FF2892" w:rsidRDefault="00FF2892" w:rsidP="00FF2892">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FF2892" w:rsidRDefault="00FF2892" w:rsidP="00FF2892">
            <w:pPr>
              <w:pStyle w:val="TAL"/>
              <w:rPr>
                <w:rFonts w:cs="Arial"/>
                <w:szCs w:val="18"/>
              </w:rPr>
            </w:pPr>
            <w:r w:rsidRPr="00057491">
              <w:t xml:space="preserve">Specifies causes of event reporting termination </w:t>
            </w:r>
          </w:p>
        </w:tc>
      </w:tr>
      <w:tr w:rsidR="00FF2892"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FF2892" w:rsidRDefault="00FF2892" w:rsidP="00FF2892">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FF2892" w:rsidRDefault="00FF2892" w:rsidP="00FF2892">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FF2892" w:rsidRDefault="00FF2892" w:rsidP="00FF2892">
            <w:pPr>
              <w:pStyle w:val="TAL"/>
              <w:rPr>
                <w:rFonts w:cs="Arial"/>
                <w:szCs w:val="18"/>
              </w:rPr>
            </w:pPr>
            <w:r w:rsidRPr="00057491">
              <w:t>Specifies LCS QoS class</w:t>
            </w:r>
          </w:p>
        </w:tc>
      </w:tr>
      <w:tr w:rsidR="00FF2892"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FF2892" w:rsidRDefault="00FF2892" w:rsidP="00FF2892">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FF2892" w:rsidRDefault="00FF2892" w:rsidP="00FF2892">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FF2892" w:rsidRDefault="00FF2892" w:rsidP="00FF2892">
            <w:pPr>
              <w:pStyle w:val="TAL"/>
              <w:rPr>
                <w:rFonts w:cs="Arial"/>
                <w:szCs w:val="18"/>
              </w:rPr>
            </w:pPr>
            <w:r w:rsidRPr="00057491">
              <w:t>Specifies location service types requested by UE</w:t>
            </w:r>
          </w:p>
        </w:tc>
      </w:tr>
      <w:tr w:rsidR="00FF2892"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FF2892" w:rsidRPr="0031710B" w:rsidRDefault="00FF2892" w:rsidP="00FF2892">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FF2892" w:rsidRDefault="00FF2892" w:rsidP="00FF2892">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FF2892" w:rsidRPr="00057491" w:rsidRDefault="00FF2892" w:rsidP="00FF2892">
            <w:pPr>
              <w:pStyle w:val="TAL"/>
            </w:pPr>
            <w:r>
              <w:t>Indoor Outdoor Indication</w:t>
            </w:r>
          </w:p>
        </w:tc>
      </w:tr>
      <w:tr w:rsidR="00FF2892"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FF2892" w:rsidRDefault="00FF2892" w:rsidP="00FF2892">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FF2892" w:rsidRDefault="00FF2892" w:rsidP="00FF2892">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FF2892" w:rsidRDefault="00FF2892" w:rsidP="00FF2892">
            <w:pPr>
              <w:pStyle w:val="TAL"/>
            </w:pPr>
            <w:r>
              <w:t>Fix Type</w:t>
            </w:r>
          </w:p>
        </w:tc>
      </w:tr>
      <w:tr w:rsidR="00FF2892"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FF2892" w:rsidRDefault="00FF2892" w:rsidP="00FF2892">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FF2892" w:rsidRDefault="00FF2892" w:rsidP="00FF2892">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FF2892" w:rsidRDefault="00FF2892" w:rsidP="00FF2892">
            <w:pPr>
              <w:pStyle w:val="TAL"/>
            </w:pPr>
            <w:r>
              <w:t>LOS/NLOS measurement indication</w:t>
            </w:r>
          </w:p>
        </w:tc>
      </w:tr>
      <w:tr w:rsidR="00FF2892"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FF2892" w:rsidRPr="009413E0" w:rsidRDefault="00FF2892" w:rsidP="00FF2892">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FF2892" w:rsidRDefault="00FF2892" w:rsidP="00FF2892">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FF2892" w:rsidRDefault="00FF2892" w:rsidP="00FF2892">
            <w:pPr>
              <w:pStyle w:val="TAL"/>
            </w:pPr>
            <w:r>
              <w:t>UP Connection Status</w:t>
            </w:r>
          </w:p>
        </w:tc>
      </w:tr>
      <w:tr w:rsidR="00FF2892"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FF2892" w:rsidRDefault="00FF2892" w:rsidP="00FF2892">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FF2892" w:rsidRDefault="00FF2892" w:rsidP="00FF2892">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FF2892" w:rsidRDefault="00FF2892" w:rsidP="00FF2892">
            <w:pPr>
              <w:pStyle w:val="TAL"/>
            </w:pPr>
            <w:r>
              <w:rPr>
                <w:rFonts w:hint="eastAsia"/>
                <w:lang w:eastAsia="zh-CN"/>
              </w:rPr>
              <w:t>S</w:t>
            </w:r>
            <w:r>
              <w:rPr>
                <w:lang w:eastAsia="zh-CN"/>
              </w:rPr>
              <w:t>pecifies result type for ranging and sidelink positioning</w:t>
            </w:r>
          </w:p>
        </w:tc>
      </w:tr>
      <w:tr w:rsidR="00FF2892"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FF2892" w:rsidRDefault="00FF2892" w:rsidP="00FF2892">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FF2892" w:rsidRDefault="00FF2892" w:rsidP="00FF2892">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FF2892" w:rsidRDefault="00FF2892" w:rsidP="00FF2892">
            <w:pPr>
              <w:pStyle w:val="TAL"/>
            </w:pPr>
            <w:r>
              <w:rPr>
                <w:rFonts w:hint="eastAsia"/>
                <w:lang w:eastAsia="zh-CN"/>
              </w:rPr>
              <w:t>S</w:t>
            </w:r>
            <w:r>
              <w:rPr>
                <w:lang w:eastAsia="zh-CN"/>
              </w:rPr>
              <w:t>pecifies type of related UE for ranging and sidelink positioning</w:t>
            </w:r>
          </w:p>
        </w:tc>
      </w:tr>
      <w:tr w:rsidR="00FF2892"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FF2892" w:rsidRPr="001A21AF" w:rsidRDefault="00FF2892" w:rsidP="00FF2892">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FF2892" w:rsidRPr="001A21AF" w:rsidRDefault="00FF2892" w:rsidP="00FF2892">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FF2892" w:rsidRDefault="00FF2892" w:rsidP="00FF2892">
            <w:pPr>
              <w:pStyle w:val="TAL"/>
              <w:rPr>
                <w:lang w:eastAsia="zh-CN"/>
              </w:rPr>
            </w:pPr>
            <w:r>
              <w:t>LCS UP Connection Indication</w:t>
            </w:r>
          </w:p>
        </w:tc>
      </w:tr>
      <w:tr w:rsidR="00FF2892"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FF2892" w:rsidRDefault="00FF2892" w:rsidP="00FF2892">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FF2892" w:rsidRDefault="00FF2892" w:rsidP="00FF2892">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FF2892" w:rsidRDefault="00FF2892" w:rsidP="00FF28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6A3F9C" w14:paraId="600873F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E626C9" w14:textId="0DD4354C" w:rsidR="006A3F9C" w:rsidRPr="00E63A90" w:rsidRDefault="006A3F9C" w:rsidP="006A3F9C">
            <w:pPr>
              <w:pStyle w:val="TAL"/>
              <w:rPr>
                <w:lang w:eastAsia="zh-CN"/>
              </w:rPr>
            </w:pPr>
            <w:r>
              <w:t>SlPositioningCapability</w:t>
            </w:r>
          </w:p>
        </w:tc>
        <w:tc>
          <w:tcPr>
            <w:tcW w:w="1350" w:type="dxa"/>
            <w:tcBorders>
              <w:top w:val="single" w:sz="4" w:space="0" w:color="auto"/>
              <w:left w:val="single" w:sz="4" w:space="0" w:color="auto"/>
              <w:bottom w:val="single" w:sz="4" w:space="0" w:color="auto"/>
              <w:right w:val="single" w:sz="4" w:space="0" w:color="auto"/>
            </w:tcBorders>
          </w:tcPr>
          <w:p w14:paraId="4C6AD70B" w14:textId="23774C0A" w:rsidR="006A3F9C" w:rsidRDefault="006A3F9C" w:rsidP="006A3F9C">
            <w:pPr>
              <w:pStyle w:val="TAL"/>
              <w:rPr>
                <w:lang w:eastAsia="zh-CN"/>
              </w:rPr>
            </w:pPr>
            <w:r>
              <w:rPr>
                <w:rFonts w:hint="eastAsia"/>
                <w:lang w:eastAsia="zh-CN"/>
              </w:rPr>
              <w:t>6.1.6.3.</w:t>
            </w:r>
            <w:r w:rsidR="00AF17F7">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39C89BA9" w14:textId="19AB2223" w:rsidR="006A3F9C" w:rsidRDefault="006A3F9C" w:rsidP="006A3F9C">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1987" w:name="_Toc20150381"/>
      <w:bookmarkStart w:id="1988" w:name="_Toc25168628"/>
      <w:bookmarkStart w:id="1989" w:name="_Toc27593047"/>
      <w:bookmarkStart w:id="1990" w:name="_Toc34147918"/>
      <w:bookmarkStart w:id="1991" w:name="_Toc36463302"/>
      <w:bookmarkStart w:id="1992" w:name="_Toc43215142"/>
      <w:bookmarkStart w:id="1993" w:name="_Toc45032390"/>
      <w:bookmarkStart w:id="1994" w:name="_Toc49849879"/>
      <w:bookmarkStart w:id="1995" w:name="_Toc51873393"/>
      <w:bookmarkStart w:id="1996" w:name="_Toc56517521"/>
      <w:bookmarkStart w:id="1997" w:name="_Toc58594422"/>
      <w:bookmarkStart w:id="1998" w:name="_Toc67685932"/>
      <w:bookmarkStart w:id="1999" w:name="_Toc74993753"/>
      <w:bookmarkStart w:id="2000" w:name="_Toc82716341"/>
      <w:bookmarkStart w:id="2001" w:name="_Toc88818628"/>
      <w:bookmarkStart w:id="2002" w:name="_Toc90650550"/>
      <w:bookmarkStart w:id="2003" w:name="_Toc98506220"/>
      <w:bookmarkStart w:id="2004" w:name="_Toc106639505"/>
      <w:bookmarkStart w:id="2005" w:name="_Toc114779015"/>
      <w:bookmarkStart w:id="2006" w:name="_Toc122096932"/>
      <w:bookmarkStart w:id="2007" w:name="_Toc130844153"/>
      <w:bookmarkStart w:id="2008" w:name="_Toc138411859"/>
      <w:bookmarkStart w:id="2009" w:name="_Toc145956046"/>
      <w:bookmarkStart w:id="2010" w:name="_Toc153887481"/>
      <w:bookmarkStart w:id="2011" w:name="_Toc161905370"/>
      <w:bookmarkStart w:id="2012" w:name="_Toc170209973"/>
      <w:bookmarkStart w:id="2013" w:name="_Toc1775507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14594438" w14:textId="77777777" w:rsidR="00EB7848" w:rsidRDefault="00EB7848" w:rsidP="00B32564">
      <w:pPr>
        <w:pStyle w:val="Heading5"/>
      </w:pPr>
      <w:bookmarkStart w:id="2014" w:name="_Toc20150382"/>
      <w:bookmarkStart w:id="2015" w:name="_Toc25168629"/>
      <w:bookmarkStart w:id="2016" w:name="_Toc27593048"/>
      <w:bookmarkStart w:id="2017" w:name="_Toc34147919"/>
      <w:bookmarkStart w:id="2018" w:name="_Toc36463303"/>
      <w:bookmarkStart w:id="2019" w:name="_Toc43215143"/>
      <w:bookmarkStart w:id="2020" w:name="_Toc45032391"/>
      <w:bookmarkStart w:id="2021" w:name="_Toc49849880"/>
      <w:bookmarkStart w:id="2022" w:name="_Toc51873394"/>
      <w:bookmarkStart w:id="2023" w:name="_Toc56517522"/>
      <w:bookmarkStart w:id="2024" w:name="_Toc58594423"/>
      <w:bookmarkStart w:id="2025" w:name="_Toc67685933"/>
      <w:bookmarkStart w:id="2026" w:name="_Toc74993754"/>
      <w:bookmarkStart w:id="2027" w:name="_Toc82716342"/>
      <w:bookmarkStart w:id="2028" w:name="_Toc88818629"/>
      <w:bookmarkStart w:id="2029" w:name="_Toc90650551"/>
      <w:bookmarkStart w:id="2030" w:name="_Toc98506221"/>
      <w:bookmarkStart w:id="2031" w:name="_Toc106639506"/>
      <w:bookmarkStart w:id="2032" w:name="_Toc114779016"/>
      <w:bookmarkStart w:id="2033" w:name="_Toc122096933"/>
      <w:bookmarkStart w:id="2034" w:name="_Toc130844154"/>
      <w:bookmarkStart w:id="2035" w:name="_Toc138411860"/>
      <w:bookmarkStart w:id="2036" w:name="_Toc145956047"/>
      <w:bookmarkStart w:id="2037" w:name="_Toc153887482"/>
      <w:bookmarkStart w:id="2038" w:name="_Toc161905371"/>
      <w:bookmarkStart w:id="2039" w:name="_Toc170209974"/>
      <w:bookmarkStart w:id="2040" w:name="_Toc177550769"/>
      <w:r>
        <w:t>6.1.6.2.1</w:t>
      </w:r>
      <w:r>
        <w:tab/>
        <w:t>Introduction</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2041" w:name="_Toc20150383"/>
      <w:bookmarkStart w:id="2042" w:name="_Toc25168630"/>
      <w:bookmarkStart w:id="2043" w:name="_Toc27593049"/>
      <w:bookmarkStart w:id="2044" w:name="_Toc34147920"/>
      <w:bookmarkStart w:id="2045" w:name="_Toc36463304"/>
      <w:bookmarkStart w:id="2046" w:name="_Toc43215144"/>
      <w:bookmarkStart w:id="2047" w:name="_Toc45032392"/>
      <w:bookmarkStart w:id="2048" w:name="_Toc49849881"/>
      <w:bookmarkStart w:id="2049" w:name="_Toc51873395"/>
      <w:bookmarkStart w:id="2050" w:name="_Toc56517523"/>
      <w:bookmarkStart w:id="2051" w:name="_Toc58594424"/>
      <w:bookmarkStart w:id="2052" w:name="_Toc67685934"/>
      <w:bookmarkStart w:id="2053" w:name="_Toc74993755"/>
      <w:bookmarkStart w:id="2054" w:name="_Toc82716343"/>
      <w:bookmarkStart w:id="2055" w:name="_Toc88818630"/>
      <w:bookmarkStart w:id="2056" w:name="_Toc90650552"/>
      <w:bookmarkStart w:id="2057" w:name="_Toc98506222"/>
      <w:bookmarkStart w:id="2058" w:name="_Toc106639507"/>
      <w:bookmarkStart w:id="2059" w:name="_Toc114779017"/>
      <w:bookmarkStart w:id="2060" w:name="_Toc122096934"/>
      <w:bookmarkStart w:id="2061" w:name="_Toc130844155"/>
      <w:bookmarkStart w:id="2062" w:name="_Toc138411861"/>
      <w:bookmarkStart w:id="2063" w:name="_Toc145956048"/>
      <w:bookmarkStart w:id="2064" w:name="_Toc153887483"/>
      <w:bookmarkStart w:id="2065" w:name="_Toc161905372"/>
      <w:bookmarkStart w:id="2066" w:name="_Toc170209975"/>
      <w:bookmarkStart w:id="2067" w:name="_Toc177550770"/>
      <w:r>
        <w:lastRenderedPageBreak/>
        <w:t>6.1.6.2.2</w:t>
      </w:r>
      <w:r>
        <w:tab/>
        <w:t>Type: InputData</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lastRenderedPageBreak/>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2068" w:name="_Hlk142683907"/>
            <w:r w:rsidRPr="00B82322">
              <w:rPr>
                <w:rFonts w:cs="Arial"/>
                <w:szCs w:val="18"/>
              </w:rPr>
              <w:t>RangingSlResult</w:t>
            </w:r>
            <w:bookmarkEnd w:id="2068"/>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2069" w:name="_Hlk142683982"/>
            <w:r w:rsidRPr="00B82322">
              <w:rPr>
                <w:rFonts w:cs="Arial"/>
                <w:szCs w:val="18"/>
              </w:rPr>
              <w:t>RelatedU</w:t>
            </w:r>
            <w:bookmarkEnd w:id="2069"/>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33288A" w14:paraId="2A1D2289"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F3FB29B" w14:textId="34F73ED2" w:rsidR="0033288A" w:rsidRDefault="0033288A" w:rsidP="0033288A">
            <w:pPr>
              <w:pStyle w:val="TAL"/>
              <w:rPr>
                <w:lang w:eastAsia="zh-CN"/>
              </w:rPr>
            </w:pPr>
            <w:r>
              <w:rPr>
                <w:lang w:eastAsia="zh-CN"/>
              </w:rPr>
              <w:t>slPositioningCapabilities</w:t>
            </w:r>
          </w:p>
        </w:tc>
        <w:tc>
          <w:tcPr>
            <w:tcW w:w="1963" w:type="dxa"/>
            <w:gridSpan w:val="2"/>
            <w:tcBorders>
              <w:top w:val="single" w:sz="4" w:space="0" w:color="auto"/>
              <w:left w:val="single" w:sz="4" w:space="0" w:color="auto"/>
              <w:bottom w:val="single" w:sz="4" w:space="0" w:color="auto"/>
              <w:right w:val="single" w:sz="4" w:space="0" w:color="auto"/>
            </w:tcBorders>
          </w:tcPr>
          <w:p w14:paraId="29B3CE42" w14:textId="0C31CD91" w:rsidR="0033288A" w:rsidRDefault="0033288A" w:rsidP="0033288A">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71FC8DAB" w14:textId="6DA7EDE5" w:rsidR="0033288A" w:rsidRDefault="0033288A" w:rsidP="0033288A">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D3D535" w14:textId="5E5E4933" w:rsidR="0033288A" w:rsidRDefault="0033288A" w:rsidP="0033288A">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622B0FA7" w14:textId="77777777" w:rsidR="0033288A" w:rsidRDefault="0033288A" w:rsidP="0033288A">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2904699D" w14:textId="77777777" w:rsidR="0033288A" w:rsidRDefault="0033288A" w:rsidP="0033288A">
            <w:pPr>
              <w:pStyle w:val="TAL"/>
              <w:rPr>
                <w:rFonts w:cs="Arial"/>
                <w:szCs w:val="18"/>
              </w:rPr>
            </w:pPr>
          </w:p>
          <w:p w14:paraId="29546DC0" w14:textId="77777777" w:rsidR="0033288A" w:rsidRDefault="0033288A" w:rsidP="0033288A">
            <w:pPr>
              <w:pStyle w:val="TAL"/>
              <w:rPr>
                <w:rFonts w:cs="Arial"/>
                <w:szCs w:val="18"/>
              </w:rPr>
            </w:pPr>
            <w:r>
              <w:rPr>
                <w:rFonts w:cs="Arial"/>
                <w:szCs w:val="18"/>
              </w:rPr>
              <w:t>When present, this IE shall indicate the Ranging and sidelink positioning capabilities supported by the target UE.</w:t>
            </w:r>
          </w:p>
          <w:p w14:paraId="27031DB1" w14:textId="77777777" w:rsidR="0033288A" w:rsidRDefault="0033288A" w:rsidP="0033288A">
            <w:pPr>
              <w:pStyle w:val="TAL"/>
              <w:rPr>
                <w:rFonts w:cs="Arial"/>
                <w:szCs w:val="18"/>
              </w:rPr>
            </w:pPr>
          </w:p>
          <w:p w14:paraId="3D96D8F5" w14:textId="77777777" w:rsidR="0033288A" w:rsidRDefault="0033288A" w:rsidP="0033288A">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59A6FDF0" w14:textId="77777777" w:rsidR="0033288A" w:rsidRDefault="0033288A" w:rsidP="0033288A">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7668B60E" w14:textId="5F0DF7AF" w:rsidR="0033288A" w:rsidRDefault="0033288A" w:rsidP="0033288A">
            <w:pPr>
              <w:pStyle w:val="TAL"/>
              <w:rPr>
                <w:rFonts w:cs="Arial"/>
                <w:szCs w:val="18"/>
                <w:lang w:eastAsia="zh-CN"/>
              </w:rPr>
            </w:pPr>
            <w:r>
              <w:rPr>
                <w:rFonts w:cs="Arial"/>
                <w:szCs w:val="18"/>
                <w:lang w:eastAsia="zh-CN"/>
              </w:rPr>
              <w:t>Ranging_SL</w:t>
            </w:r>
          </w:p>
        </w:tc>
      </w:tr>
      <w:tr w:rsidR="0033288A"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33288A" w:rsidRDefault="0033288A" w:rsidP="0033288A">
            <w:pPr>
              <w:pStyle w:val="TAN"/>
            </w:pPr>
            <w:r>
              <w:t>NOTE 1:</w:t>
            </w:r>
            <w:r>
              <w:tab/>
              <w:t>At least one of the attributes defined in this table shall be present in the InputData structure.</w:t>
            </w:r>
          </w:p>
          <w:p w14:paraId="323DF87E" w14:textId="025E5AA3" w:rsidR="0033288A" w:rsidRDefault="0033288A" w:rsidP="0033288A">
            <w:pPr>
              <w:pStyle w:val="TAN"/>
            </w:pPr>
            <w:r>
              <w:rPr>
                <w:rFonts w:cs="Arial"/>
                <w:szCs w:val="18"/>
              </w:rPr>
              <w:t>NOTE 2:</w:t>
            </w:r>
            <w:r>
              <w:rPr>
                <w:rFonts w:cs="Arial"/>
                <w:szCs w:val="18"/>
              </w:rPr>
              <w:tab/>
            </w:r>
            <w:r>
              <w:t>Attribute "ecgi" and "ncgi" shall not be present at the same time</w:t>
            </w:r>
            <w:r w:rsidRPr="002857AD">
              <w:t>.</w:t>
            </w:r>
          </w:p>
          <w:p w14:paraId="0E72CBD3" w14:textId="78C7C8DF" w:rsidR="0033288A" w:rsidRDefault="0033288A" w:rsidP="0033288A">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33288A" w:rsidRDefault="0033288A" w:rsidP="0033288A">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33288A" w:rsidRDefault="0033288A" w:rsidP="0033288A">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33288A" w:rsidRDefault="0033288A" w:rsidP="0033288A">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2070" w:name="_Toc20150384"/>
      <w:bookmarkStart w:id="2071" w:name="_Toc25168631"/>
      <w:bookmarkStart w:id="2072" w:name="_Toc27593050"/>
      <w:bookmarkStart w:id="2073" w:name="_Toc34147921"/>
      <w:bookmarkStart w:id="2074" w:name="_Toc36463305"/>
      <w:bookmarkStart w:id="2075" w:name="_Toc43215145"/>
      <w:bookmarkStart w:id="2076" w:name="_Toc45032393"/>
      <w:bookmarkStart w:id="2077" w:name="_Toc49849882"/>
      <w:bookmarkStart w:id="2078" w:name="_Toc51873396"/>
      <w:bookmarkStart w:id="2079" w:name="_Toc56517524"/>
      <w:bookmarkStart w:id="2080" w:name="_Toc58594425"/>
      <w:bookmarkStart w:id="2081" w:name="_Toc67685935"/>
      <w:bookmarkStart w:id="2082" w:name="_Toc74993756"/>
      <w:bookmarkStart w:id="2083" w:name="_Toc82716344"/>
      <w:bookmarkStart w:id="2084" w:name="_Toc88818631"/>
      <w:bookmarkStart w:id="2085" w:name="_Toc90650553"/>
      <w:bookmarkStart w:id="2086" w:name="_Toc98506223"/>
      <w:bookmarkStart w:id="2087" w:name="_Toc106639508"/>
      <w:bookmarkStart w:id="2088" w:name="_Toc114779018"/>
      <w:bookmarkStart w:id="2089" w:name="_Toc122096935"/>
      <w:bookmarkStart w:id="2090" w:name="_Toc130844156"/>
      <w:bookmarkStart w:id="2091" w:name="_Toc138411862"/>
      <w:bookmarkStart w:id="2092" w:name="_Toc145956049"/>
      <w:bookmarkStart w:id="2093" w:name="_Toc153887484"/>
      <w:bookmarkStart w:id="2094" w:name="_Toc161905373"/>
      <w:bookmarkStart w:id="2095" w:name="_Toc170209976"/>
      <w:bookmarkStart w:id="2096" w:name="_Toc177550771"/>
      <w:r>
        <w:lastRenderedPageBreak/>
        <w:t>6.1.6.2.3</w:t>
      </w:r>
      <w:r>
        <w:tab/>
        <w:t>Type: LocationData</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2097" w:name="_Toc20150385"/>
      <w:bookmarkStart w:id="2098" w:name="_Toc25168632"/>
      <w:bookmarkStart w:id="2099" w:name="_Toc27593051"/>
      <w:bookmarkStart w:id="2100" w:name="_Toc34147922"/>
      <w:bookmarkStart w:id="2101" w:name="_Toc36463306"/>
      <w:bookmarkStart w:id="2102" w:name="_Toc43215146"/>
      <w:bookmarkStart w:id="2103" w:name="_Toc45032394"/>
      <w:bookmarkStart w:id="2104" w:name="_Toc49849883"/>
      <w:bookmarkStart w:id="2105" w:name="_Toc51873397"/>
      <w:bookmarkStart w:id="2106" w:name="_Toc56517525"/>
      <w:bookmarkStart w:id="2107" w:name="_Toc58594426"/>
      <w:bookmarkStart w:id="2108" w:name="_Toc67685936"/>
      <w:bookmarkStart w:id="2109" w:name="_Toc74993757"/>
      <w:bookmarkStart w:id="2110" w:name="_Toc82716345"/>
      <w:bookmarkStart w:id="2111" w:name="_Toc88818632"/>
      <w:bookmarkStart w:id="2112" w:name="_Toc90650554"/>
      <w:bookmarkStart w:id="2113" w:name="_Toc98506224"/>
      <w:bookmarkStart w:id="2114" w:name="_Toc106639509"/>
      <w:bookmarkStart w:id="2115" w:name="_Toc114779019"/>
      <w:bookmarkStart w:id="2116" w:name="_Toc122096936"/>
      <w:bookmarkStart w:id="2117" w:name="_Toc130844157"/>
      <w:bookmarkStart w:id="2118" w:name="_Toc138411863"/>
      <w:bookmarkStart w:id="2119" w:name="_Toc145956050"/>
      <w:bookmarkStart w:id="2120" w:name="_Toc153887485"/>
      <w:bookmarkStart w:id="2121" w:name="_Toc161905374"/>
      <w:bookmarkStart w:id="2122" w:name="_Toc170209977"/>
      <w:bookmarkStart w:id="2123" w:name="_Toc177550772"/>
      <w:r>
        <w:lastRenderedPageBreak/>
        <w:t>6.1.6.2.4</w:t>
      </w:r>
      <w:r>
        <w:tab/>
        <w:t>Type: GeographicalCoordinates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124" w:name="_Toc20150386"/>
      <w:bookmarkStart w:id="2125" w:name="_Toc25168633"/>
      <w:bookmarkStart w:id="2126" w:name="_Toc27593052"/>
      <w:bookmarkStart w:id="2127" w:name="_Toc34147923"/>
      <w:bookmarkStart w:id="2128" w:name="_Toc36463307"/>
      <w:bookmarkStart w:id="2129" w:name="_Toc43215147"/>
      <w:bookmarkStart w:id="2130" w:name="_Toc45032395"/>
      <w:bookmarkStart w:id="2131" w:name="_Toc49849884"/>
      <w:bookmarkStart w:id="2132" w:name="_Toc51873398"/>
      <w:bookmarkStart w:id="2133" w:name="_Toc56517526"/>
      <w:bookmarkStart w:id="2134" w:name="_Toc58594427"/>
      <w:bookmarkStart w:id="2135" w:name="_Toc67685937"/>
      <w:bookmarkStart w:id="2136" w:name="_Toc74993758"/>
      <w:bookmarkStart w:id="2137" w:name="_Toc82716346"/>
      <w:bookmarkStart w:id="2138" w:name="_Toc88818633"/>
      <w:bookmarkStart w:id="2139" w:name="_Toc90650555"/>
      <w:bookmarkStart w:id="2140" w:name="_Toc98506225"/>
      <w:bookmarkStart w:id="2141" w:name="_Toc106639510"/>
      <w:bookmarkStart w:id="2142" w:name="_Toc114779020"/>
      <w:bookmarkStart w:id="2143" w:name="_Toc122096937"/>
      <w:bookmarkStart w:id="2144" w:name="_Toc130844158"/>
      <w:bookmarkStart w:id="2145" w:name="_Toc138411864"/>
      <w:bookmarkStart w:id="2146" w:name="_Toc145956051"/>
      <w:bookmarkStart w:id="2147" w:name="_Toc153887486"/>
      <w:bookmarkStart w:id="2148" w:name="_Toc161905375"/>
      <w:bookmarkStart w:id="2149" w:name="_Toc170209978"/>
      <w:bookmarkStart w:id="2150" w:name="_Toc177550773"/>
      <w:r>
        <w:t>6.1.6.2.5</w:t>
      </w:r>
      <w:r>
        <w:tab/>
        <w:t>Type: GeographicArea</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151" w:name="_Toc20150387"/>
      <w:bookmarkStart w:id="2152" w:name="_Toc25168634"/>
      <w:bookmarkStart w:id="2153" w:name="_Toc27593053"/>
      <w:bookmarkStart w:id="2154" w:name="_Toc34147924"/>
      <w:bookmarkStart w:id="2155" w:name="_Toc36463308"/>
      <w:bookmarkStart w:id="2156" w:name="_Toc43215148"/>
      <w:bookmarkStart w:id="2157" w:name="_Toc45032396"/>
      <w:bookmarkStart w:id="2158" w:name="_Toc49849885"/>
      <w:bookmarkStart w:id="2159" w:name="_Toc51873399"/>
      <w:bookmarkStart w:id="2160" w:name="_Toc56517527"/>
      <w:bookmarkStart w:id="2161" w:name="_Toc58594428"/>
      <w:bookmarkStart w:id="2162" w:name="_Toc67685938"/>
      <w:bookmarkStart w:id="2163" w:name="_Toc74993759"/>
      <w:bookmarkStart w:id="2164" w:name="_Toc82716347"/>
      <w:bookmarkStart w:id="2165" w:name="_Toc88818634"/>
      <w:bookmarkStart w:id="2166" w:name="_Toc90650556"/>
      <w:bookmarkStart w:id="2167" w:name="_Toc98506226"/>
      <w:bookmarkStart w:id="2168" w:name="_Toc106639511"/>
      <w:bookmarkStart w:id="2169" w:name="_Toc114779021"/>
      <w:bookmarkStart w:id="2170" w:name="_Toc122096938"/>
      <w:bookmarkStart w:id="2171" w:name="_Toc130844159"/>
      <w:bookmarkStart w:id="2172" w:name="_Toc138411865"/>
      <w:bookmarkStart w:id="2173" w:name="_Toc145956052"/>
      <w:bookmarkStart w:id="2174" w:name="_Toc153887487"/>
      <w:bookmarkStart w:id="2175" w:name="_Toc161905376"/>
      <w:bookmarkStart w:id="2176" w:name="_Toc170209979"/>
      <w:bookmarkStart w:id="2177" w:name="_Toc177550774"/>
      <w:r>
        <w:t>6.1.6.2.6</w:t>
      </w:r>
      <w:r>
        <w:tab/>
        <w:t>Type: Point</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178" w:name="_Toc20150388"/>
      <w:bookmarkStart w:id="2179" w:name="_Toc25168635"/>
      <w:bookmarkStart w:id="2180" w:name="_Toc27593054"/>
      <w:bookmarkStart w:id="2181" w:name="_Toc34147925"/>
      <w:bookmarkStart w:id="2182" w:name="_Toc36463309"/>
      <w:bookmarkStart w:id="2183" w:name="_Toc43215149"/>
      <w:bookmarkStart w:id="2184" w:name="_Toc45032397"/>
      <w:bookmarkStart w:id="2185" w:name="_Toc49849886"/>
      <w:bookmarkStart w:id="2186" w:name="_Toc51873400"/>
      <w:bookmarkStart w:id="2187" w:name="_Toc56517528"/>
      <w:bookmarkStart w:id="2188" w:name="_Toc58594429"/>
      <w:bookmarkStart w:id="2189" w:name="_Toc67685939"/>
      <w:bookmarkStart w:id="2190" w:name="_Toc74993760"/>
      <w:bookmarkStart w:id="2191" w:name="_Toc82716348"/>
      <w:bookmarkStart w:id="2192" w:name="_Toc88818635"/>
      <w:bookmarkStart w:id="2193" w:name="_Toc90650557"/>
      <w:bookmarkStart w:id="2194" w:name="_Toc98506227"/>
      <w:bookmarkStart w:id="2195" w:name="_Toc106639512"/>
      <w:bookmarkStart w:id="2196" w:name="_Toc114779022"/>
      <w:bookmarkStart w:id="2197" w:name="_Toc122096939"/>
      <w:bookmarkStart w:id="2198" w:name="_Toc130844160"/>
      <w:bookmarkStart w:id="2199" w:name="_Toc138411866"/>
      <w:bookmarkStart w:id="2200" w:name="_Toc145956053"/>
      <w:bookmarkStart w:id="2201" w:name="_Toc153887488"/>
      <w:bookmarkStart w:id="2202" w:name="_Toc161905377"/>
      <w:bookmarkStart w:id="2203" w:name="_Toc170209980"/>
      <w:bookmarkStart w:id="2204" w:name="_Toc177550775"/>
      <w:r>
        <w:lastRenderedPageBreak/>
        <w:t>6.1.6.2.7</w:t>
      </w:r>
      <w:r>
        <w:tab/>
        <w:t>Type: PointUncertaintyCircle</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205" w:name="_Toc20150389"/>
      <w:bookmarkStart w:id="2206" w:name="_Toc25168636"/>
      <w:bookmarkStart w:id="2207" w:name="_Toc27593055"/>
      <w:bookmarkStart w:id="2208" w:name="_Toc34147926"/>
      <w:bookmarkStart w:id="2209" w:name="_Toc36463310"/>
      <w:bookmarkStart w:id="2210" w:name="_Toc43215150"/>
      <w:bookmarkStart w:id="2211" w:name="_Toc45032398"/>
      <w:bookmarkStart w:id="2212" w:name="_Toc49849887"/>
      <w:bookmarkStart w:id="2213" w:name="_Toc51873401"/>
      <w:bookmarkStart w:id="2214" w:name="_Toc56517529"/>
      <w:bookmarkStart w:id="2215" w:name="_Toc58594430"/>
      <w:bookmarkStart w:id="2216" w:name="_Toc67685940"/>
      <w:bookmarkStart w:id="2217" w:name="_Toc74993761"/>
      <w:bookmarkStart w:id="2218" w:name="_Toc82716349"/>
      <w:bookmarkStart w:id="2219" w:name="_Toc88818636"/>
      <w:bookmarkStart w:id="2220" w:name="_Toc90650558"/>
      <w:bookmarkStart w:id="2221" w:name="_Toc98506228"/>
      <w:bookmarkStart w:id="2222" w:name="_Toc106639513"/>
      <w:bookmarkStart w:id="2223" w:name="_Toc114779023"/>
      <w:bookmarkStart w:id="2224" w:name="_Toc122096940"/>
      <w:bookmarkStart w:id="2225" w:name="_Toc130844161"/>
      <w:bookmarkStart w:id="2226" w:name="_Toc138411867"/>
      <w:bookmarkStart w:id="2227" w:name="_Toc145956054"/>
      <w:bookmarkStart w:id="2228" w:name="_Toc153887489"/>
      <w:bookmarkStart w:id="2229" w:name="_Toc161905378"/>
      <w:bookmarkStart w:id="2230" w:name="_Toc170209981"/>
      <w:bookmarkStart w:id="2231" w:name="_Toc177550776"/>
      <w:r>
        <w:t>6.1.6.2.8</w:t>
      </w:r>
      <w:r>
        <w:tab/>
        <w:t>Type: PointUncertaintyEllipse</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232" w:name="_Toc20150390"/>
      <w:bookmarkStart w:id="2233" w:name="_Toc25168637"/>
      <w:bookmarkStart w:id="2234" w:name="_Toc27593056"/>
      <w:bookmarkStart w:id="2235" w:name="_Toc34147927"/>
      <w:bookmarkStart w:id="2236" w:name="_Toc36463311"/>
      <w:bookmarkStart w:id="2237" w:name="_Toc43215151"/>
      <w:bookmarkStart w:id="2238" w:name="_Toc45032399"/>
      <w:bookmarkStart w:id="2239" w:name="_Toc49849888"/>
      <w:bookmarkStart w:id="2240" w:name="_Toc51873402"/>
      <w:bookmarkStart w:id="2241" w:name="_Toc56517530"/>
      <w:bookmarkStart w:id="2242" w:name="_Toc58594431"/>
      <w:bookmarkStart w:id="2243" w:name="_Toc67685941"/>
      <w:bookmarkStart w:id="2244" w:name="_Toc74993762"/>
      <w:bookmarkStart w:id="2245" w:name="_Toc82716350"/>
      <w:bookmarkStart w:id="2246" w:name="_Toc88818637"/>
      <w:bookmarkStart w:id="2247" w:name="_Toc90650559"/>
      <w:bookmarkStart w:id="2248" w:name="_Toc98506229"/>
      <w:bookmarkStart w:id="2249" w:name="_Toc106639514"/>
      <w:bookmarkStart w:id="2250" w:name="_Toc114779024"/>
      <w:bookmarkStart w:id="2251" w:name="_Toc122096941"/>
      <w:bookmarkStart w:id="2252" w:name="_Toc130844162"/>
      <w:bookmarkStart w:id="2253" w:name="_Toc138411868"/>
      <w:bookmarkStart w:id="2254" w:name="_Toc145956055"/>
      <w:bookmarkStart w:id="2255" w:name="_Toc153887490"/>
      <w:bookmarkStart w:id="2256" w:name="_Toc161905379"/>
      <w:bookmarkStart w:id="2257" w:name="_Toc170209982"/>
      <w:bookmarkStart w:id="2258" w:name="_Toc177550777"/>
      <w:r>
        <w:t>6.1.6.2.9</w:t>
      </w:r>
      <w:r>
        <w:tab/>
        <w:t>Type: Polygon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259" w:name="_Toc20150391"/>
      <w:bookmarkStart w:id="2260" w:name="_Toc25168638"/>
      <w:bookmarkStart w:id="2261" w:name="_Toc27593057"/>
      <w:bookmarkStart w:id="2262" w:name="_Toc34147928"/>
      <w:bookmarkStart w:id="2263" w:name="_Toc36463312"/>
      <w:bookmarkStart w:id="2264" w:name="_Toc43215152"/>
      <w:bookmarkStart w:id="2265" w:name="_Toc45032400"/>
      <w:bookmarkStart w:id="2266" w:name="_Toc49849889"/>
      <w:bookmarkStart w:id="2267" w:name="_Toc51873403"/>
      <w:bookmarkStart w:id="2268" w:name="_Toc56517531"/>
      <w:bookmarkStart w:id="2269" w:name="_Toc58594432"/>
      <w:bookmarkStart w:id="2270" w:name="_Toc67685942"/>
      <w:bookmarkStart w:id="2271" w:name="_Toc74993763"/>
      <w:bookmarkStart w:id="2272" w:name="_Toc82716351"/>
      <w:bookmarkStart w:id="2273" w:name="_Toc88818638"/>
      <w:bookmarkStart w:id="2274" w:name="_Toc90650560"/>
      <w:bookmarkStart w:id="2275" w:name="_Toc98506230"/>
      <w:bookmarkStart w:id="2276" w:name="_Toc106639515"/>
      <w:bookmarkStart w:id="2277" w:name="_Toc114779025"/>
      <w:bookmarkStart w:id="2278" w:name="_Toc122096942"/>
      <w:bookmarkStart w:id="2279" w:name="_Toc130844163"/>
      <w:bookmarkStart w:id="2280" w:name="_Toc138411869"/>
      <w:bookmarkStart w:id="2281" w:name="_Toc145956056"/>
      <w:bookmarkStart w:id="2282" w:name="_Toc153887491"/>
      <w:bookmarkStart w:id="2283" w:name="_Toc161905380"/>
      <w:bookmarkStart w:id="2284" w:name="_Toc170209983"/>
      <w:bookmarkStart w:id="2285" w:name="_Toc177550778"/>
      <w:r>
        <w:t>6.1.6.2.10</w:t>
      </w:r>
      <w:r>
        <w:tab/>
        <w:t>Type: PointAltitude</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286" w:name="_Toc20150392"/>
      <w:bookmarkStart w:id="2287" w:name="_Toc25168639"/>
      <w:bookmarkStart w:id="2288" w:name="_Toc27593058"/>
      <w:bookmarkStart w:id="2289" w:name="_Toc34147929"/>
      <w:bookmarkStart w:id="2290" w:name="_Toc36463313"/>
      <w:bookmarkStart w:id="2291" w:name="_Toc43215153"/>
      <w:bookmarkStart w:id="2292" w:name="_Toc45032401"/>
      <w:bookmarkStart w:id="2293" w:name="_Toc49849890"/>
      <w:bookmarkStart w:id="2294" w:name="_Toc51873404"/>
      <w:bookmarkStart w:id="2295" w:name="_Toc56517532"/>
      <w:bookmarkStart w:id="2296" w:name="_Toc58594433"/>
      <w:bookmarkStart w:id="2297" w:name="_Toc67685943"/>
      <w:bookmarkStart w:id="2298" w:name="_Toc74993764"/>
      <w:bookmarkStart w:id="2299" w:name="_Toc82716352"/>
      <w:bookmarkStart w:id="2300" w:name="_Toc88818639"/>
      <w:bookmarkStart w:id="2301" w:name="_Toc90650561"/>
      <w:bookmarkStart w:id="2302" w:name="_Toc98506231"/>
      <w:bookmarkStart w:id="2303" w:name="_Toc106639516"/>
      <w:bookmarkStart w:id="2304" w:name="_Toc114779026"/>
      <w:bookmarkStart w:id="2305" w:name="_Toc122096943"/>
      <w:bookmarkStart w:id="2306" w:name="_Toc130844164"/>
      <w:bookmarkStart w:id="2307" w:name="_Toc138411870"/>
      <w:bookmarkStart w:id="2308" w:name="_Toc145956057"/>
      <w:bookmarkStart w:id="2309" w:name="_Toc153887492"/>
      <w:bookmarkStart w:id="2310" w:name="_Toc161905381"/>
      <w:bookmarkStart w:id="2311" w:name="_Toc170209984"/>
      <w:bookmarkStart w:id="2312" w:name="_Toc177550779"/>
      <w:r>
        <w:lastRenderedPageBreak/>
        <w:t>6.1.6.2.11</w:t>
      </w:r>
      <w:r>
        <w:tab/>
        <w:t>Type: PointAltitudeUncertainty</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313" w:name="_Toc20150393"/>
      <w:bookmarkStart w:id="2314" w:name="_Toc25168640"/>
      <w:bookmarkStart w:id="2315" w:name="_Toc27593059"/>
      <w:bookmarkStart w:id="2316" w:name="_Toc34147930"/>
      <w:bookmarkStart w:id="2317" w:name="_Toc36463314"/>
      <w:bookmarkStart w:id="2318" w:name="_Toc43215154"/>
      <w:bookmarkStart w:id="2319" w:name="_Toc45032402"/>
      <w:bookmarkStart w:id="2320" w:name="_Toc49849891"/>
      <w:bookmarkStart w:id="2321" w:name="_Toc51873405"/>
      <w:bookmarkStart w:id="2322" w:name="_Toc56517533"/>
      <w:bookmarkStart w:id="2323" w:name="_Toc58594434"/>
      <w:bookmarkStart w:id="2324" w:name="_Toc67685944"/>
      <w:bookmarkStart w:id="2325" w:name="_Toc74993765"/>
      <w:bookmarkStart w:id="2326" w:name="_Toc82716353"/>
      <w:bookmarkStart w:id="2327" w:name="_Toc88818640"/>
      <w:bookmarkStart w:id="2328" w:name="_Toc90650562"/>
      <w:bookmarkStart w:id="2329" w:name="_Toc98506232"/>
      <w:bookmarkStart w:id="2330" w:name="_Toc106639517"/>
      <w:bookmarkStart w:id="2331" w:name="_Toc114779027"/>
      <w:bookmarkStart w:id="2332" w:name="_Toc122096944"/>
      <w:bookmarkStart w:id="2333" w:name="_Toc130844165"/>
      <w:bookmarkStart w:id="2334" w:name="_Toc138411871"/>
      <w:bookmarkStart w:id="2335" w:name="_Toc145956058"/>
      <w:bookmarkStart w:id="2336" w:name="_Toc153887493"/>
      <w:bookmarkStart w:id="2337" w:name="_Toc161905382"/>
      <w:bookmarkStart w:id="2338" w:name="_Toc170209985"/>
      <w:bookmarkStart w:id="2339" w:name="_Toc177550780"/>
      <w:r>
        <w:t>6.1.6.2.12</w:t>
      </w:r>
      <w:r>
        <w:tab/>
        <w:t>Type: EllipsoidArc</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340" w:name="_Toc20150394"/>
      <w:bookmarkStart w:id="2341" w:name="_Toc25168641"/>
      <w:bookmarkStart w:id="2342" w:name="_Toc27593060"/>
      <w:bookmarkStart w:id="2343" w:name="_Toc34147931"/>
      <w:bookmarkStart w:id="2344" w:name="_Toc36463315"/>
      <w:bookmarkStart w:id="2345" w:name="_Toc43215155"/>
      <w:bookmarkStart w:id="2346" w:name="_Toc45032403"/>
      <w:bookmarkStart w:id="2347" w:name="_Toc49849892"/>
      <w:bookmarkStart w:id="2348" w:name="_Toc51873406"/>
      <w:bookmarkStart w:id="2349" w:name="_Toc56517534"/>
      <w:bookmarkStart w:id="2350" w:name="_Toc58594435"/>
      <w:bookmarkStart w:id="2351" w:name="_Toc67685945"/>
      <w:bookmarkStart w:id="2352" w:name="_Toc74993766"/>
      <w:bookmarkStart w:id="2353" w:name="_Toc82716354"/>
      <w:bookmarkStart w:id="2354" w:name="_Toc88818641"/>
      <w:bookmarkStart w:id="2355" w:name="_Toc90650563"/>
      <w:bookmarkStart w:id="2356" w:name="_Toc98506233"/>
      <w:bookmarkStart w:id="2357" w:name="_Toc106639518"/>
      <w:bookmarkStart w:id="2358" w:name="_Toc114779028"/>
      <w:bookmarkStart w:id="2359" w:name="_Toc122096945"/>
      <w:bookmarkStart w:id="2360" w:name="_Toc130844166"/>
      <w:bookmarkStart w:id="2361" w:name="_Toc138411872"/>
      <w:bookmarkStart w:id="2362" w:name="_Toc145956059"/>
      <w:bookmarkStart w:id="2363" w:name="_Toc153887494"/>
      <w:bookmarkStart w:id="2364" w:name="_Toc161905383"/>
      <w:bookmarkStart w:id="2365" w:name="_Toc170209986"/>
      <w:bookmarkStart w:id="2366" w:name="_Toc177550781"/>
      <w:r>
        <w:lastRenderedPageBreak/>
        <w:t>6.1.6.2.13</w:t>
      </w:r>
      <w:r>
        <w:tab/>
        <w:t>Type: LocationQoS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367" w:name="_Toc20150395"/>
      <w:bookmarkStart w:id="2368" w:name="_Toc25168642"/>
      <w:bookmarkStart w:id="2369" w:name="_Toc27593061"/>
      <w:bookmarkStart w:id="2370" w:name="_Toc34147932"/>
      <w:bookmarkStart w:id="2371" w:name="_Toc36463316"/>
      <w:bookmarkStart w:id="2372" w:name="_Toc43215156"/>
      <w:bookmarkStart w:id="2373" w:name="_Toc45032404"/>
      <w:bookmarkStart w:id="2374" w:name="_Toc49849893"/>
      <w:bookmarkStart w:id="2375" w:name="_Toc51873407"/>
      <w:bookmarkStart w:id="2376" w:name="_Toc56517535"/>
      <w:bookmarkStart w:id="2377" w:name="_Toc58594436"/>
      <w:bookmarkStart w:id="2378" w:name="_Toc67685946"/>
      <w:bookmarkStart w:id="2379" w:name="_Toc74993767"/>
      <w:bookmarkStart w:id="2380" w:name="_Toc82716355"/>
      <w:bookmarkStart w:id="2381" w:name="_Toc88818642"/>
      <w:bookmarkStart w:id="2382" w:name="_Toc90650564"/>
      <w:bookmarkStart w:id="2383" w:name="_Toc98506234"/>
      <w:bookmarkStart w:id="2384" w:name="_Toc106639519"/>
      <w:bookmarkStart w:id="2385" w:name="_Toc114779029"/>
      <w:bookmarkStart w:id="2386" w:name="_Toc122096946"/>
      <w:bookmarkStart w:id="2387" w:name="_Toc130844167"/>
      <w:bookmarkStart w:id="2388" w:name="_Toc138411873"/>
      <w:bookmarkStart w:id="2389" w:name="_Toc145956060"/>
      <w:bookmarkStart w:id="2390" w:name="_Toc153887495"/>
      <w:bookmarkStart w:id="2391" w:name="_Toc161905384"/>
      <w:bookmarkStart w:id="2392" w:name="_Toc170209987"/>
      <w:bookmarkStart w:id="2393" w:name="_Toc177550782"/>
      <w:r>
        <w:lastRenderedPageBreak/>
        <w:t>6.1.6.2.14</w:t>
      </w:r>
      <w:r>
        <w:tab/>
        <w:t>Type: CivicAddress</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394" w:name="_Toc20150396"/>
      <w:bookmarkStart w:id="2395" w:name="_Toc25168643"/>
      <w:bookmarkStart w:id="2396" w:name="_Toc27593062"/>
      <w:bookmarkStart w:id="2397" w:name="_Toc34147933"/>
      <w:bookmarkStart w:id="2398" w:name="_Toc36463317"/>
      <w:bookmarkStart w:id="2399" w:name="_Toc43215157"/>
      <w:bookmarkStart w:id="2400" w:name="_Toc45032405"/>
      <w:bookmarkStart w:id="2401" w:name="_Toc49849894"/>
      <w:bookmarkStart w:id="2402" w:name="_Toc51873408"/>
      <w:bookmarkStart w:id="2403" w:name="_Toc56517536"/>
      <w:bookmarkStart w:id="2404" w:name="_Toc58594437"/>
      <w:bookmarkStart w:id="2405" w:name="_Toc67685947"/>
      <w:bookmarkStart w:id="2406" w:name="_Toc74993768"/>
      <w:bookmarkStart w:id="2407" w:name="_Toc82716356"/>
      <w:bookmarkStart w:id="2408" w:name="_Toc88818643"/>
      <w:bookmarkStart w:id="2409" w:name="_Toc90650565"/>
      <w:bookmarkStart w:id="2410" w:name="_Toc98506235"/>
      <w:bookmarkStart w:id="2411" w:name="_Toc106639520"/>
      <w:bookmarkStart w:id="2412" w:name="_Toc114779030"/>
      <w:bookmarkStart w:id="2413" w:name="_Toc122096947"/>
      <w:bookmarkStart w:id="2414" w:name="_Toc130844168"/>
      <w:bookmarkStart w:id="2415" w:name="_Toc138411874"/>
      <w:bookmarkStart w:id="2416" w:name="_Toc145956061"/>
      <w:bookmarkStart w:id="2417" w:name="_Toc153887496"/>
      <w:bookmarkStart w:id="2418" w:name="_Toc161905385"/>
      <w:bookmarkStart w:id="2419" w:name="_Toc170209988"/>
      <w:bookmarkStart w:id="2420" w:name="_Toc177550783"/>
      <w:r>
        <w:t>6.1.6.2.15</w:t>
      </w:r>
      <w:r>
        <w:tab/>
        <w:t>Type: PositioningMethodAndUsage</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421" w:name="_Toc20150397"/>
      <w:bookmarkStart w:id="2422" w:name="_Toc25168644"/>
      <w:bookmarkStart w:id="2423" w:name="_Toc27593063"/>
      <w:bookmarkStart w:id="2424" w:name="_Toc34147934"/>
      <w:bookmarkStart w:id="2425" w:name="_Toc36463318"/>
      <w:bookmarkStart w:id="2426" w:name="_Toc43215158"/>
      <w:bookmarkStart w:id="2427" w:name="_Toc45032406"/>
      <w:bookmarkStart w:id="2428" w:name="_Toc49849895"/>
      <w:bookmarkStart w:id="2429" w:name="_Toc51873409"/>
      <w:bookmarkStart w:id="2430" w:name="_Toc56517537"/>
      <w:bookmarkStart w:id="2431" w:name="_Toc58594438"/>
      <w:bookmarkStart w:id="2432" w:name="_Toc67685948"/>
      <w:bookmarkStart w:id="2433" w:name="_Toc74993769"/>
      <w:bookmarkStart w:id="2434" w:name="_Toc82716357"/>
      <w:bookmarkStart w:id="2435" w:name="_Toc88818644"/>
      <w:bookmarkStart w:id="2436" w:name="_Toc90650566"/>
      <w:bookmarkStart w:id="2437" w:name="_Toc98506236"/>
      <w:bookmarkStart w:id="2438" w:name="_Toc106639521"/>
      <w:bookmarkStart w:id="2439" w:name="_Toc114779031"/>
      <w:bookmarkStart w:id="2440" w:name="_Toc122096948"/>
      <w:bookmarkStart w:id="2441" w:name="_Toc130844169"/>
      <w:bookmarkStart w:id="2442" w:name="_Toc138411875"/>
      <w:bookmarkStart w:id="2443" w:name="_Toc145956062"/>
      <w:bookmarkStart w:id="2444" w:name="_Toc153887497"/>
      <w:bookmarkStart w:id="2445" w:name="_Toc161905386"/>
      <w:bookmarkStart w:id="2446" w:name="_Toc170209989"/>
      <w:bookmarkStart w:id="2447" w:name="_Toc177550784"/>
      <w:r>
        <w:lastRenderedPageBreak/>
        <w:t>6.1.6.2.16</w:t>
      </w:r>
      <w:r>
        <w:tab/>
        <w:t>Type: GnssPositioningMethodAndUsage</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448" w:name="_Toc20150398"/>
      <w:bookmarkStart w:id="2449" w:name="_Toc25168645"/>
      <w:bookmarkStart w:id="2450" w:name="_Toc27593064"/>
      <w:bookmarkStart w:id="2451" w:name="_Toc34147935"/>
      <w:bookmarkStart w:id="2452" w:name="_Toc36463319"/>
      <w:bookmarkStart w:id="2453" w:name="_Toc43215159"/>
      <w:bookmarkStart w:id="2454" w:name="_Toc45032407"/>
      <w:bookmarkStart w:id="2455" w:name="_Toc49849896"/>
      <w:bookmarkStart w:id="2456" w:name="_Toc51873410"/>
      <w:bookmarkStart w:id="2457" w:name="_Toc56517538"/>
      <w:bookmarkStart w:id="2458" w:name="_Toc58594439"/>
      <w:bookmarkStart w:id="2459" w:name="_Toc67685949"/>
      <w:bookmarkStart w:id="2460" w:name="_Toc74993770"/>
      <w:bookmarkStart w:id="2461" w:name="_Toc82716358"/>
      <w:bookmarkStart w:id="2462" w:name="_Toc88818645"/>
      <w:bookmarkStart w:id="2463" w:name="_Toc90650567"/>
      <w:bookmarkStart w:id="2464" w:name="_Toc98506237"/>
      <w:bookmarkStart w:id="2465" w:name="_Toc106639522"/>
      <w:bookmarkStart w:id="2466" w:name="_Toc114779032"/>
      <w:bookmarkStart w:id="2467" w:name="_Toc122096949"/>
      <w:bookmarkStart w:id="2468" w:name="_Toc130844170"/>
      <w:bookmarkStart w:id="2469" w:name="_Toc138411876"/>
      <w:bookmarkStart w:id="2470" w:name="_Toc145956063"/>
      <w:bookmarkStart w:id="2471" w:name="_Toc153887498"/>
      <w:bookmarkStart w:id="2472" w:name="_Toc161905387"/>
      <w:bookmarkStart w:id="2473" w:name="_Toc170209990"/>
      <w:bookmarkStart w:id="2474" w:name="_Toc177550785"/>
      <w:r>
        <w:t>6.1.6.2.</w:t>
      </w:r>
      <w:r w:rsidRPr="00BA3DCF">
        <w:t>17</w:t>
      </w:r>
      <w:r>
        <w:tab/>
        <w:t>Type: VelocityEstimate</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0A7CCC"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0A7CCC" w:rsidRDefault="000A7CCC" w:rsidP="00707DE1">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475" w:name="_Toc20150399"/>
      <w:bookmarkStart w:id="2476" w:name="_Toc25168646"/>
      <w:bookmarkStart w:id="2477" w:name="_Toc27593065"/>
      <w:bookmarkStart w:id="2478" w:name="_Toc34147936"/>
      <w:bookmarkStart w:id="2479" w:name="_Toc36463320"/>
      <w:bookmarkStart w:id="2480" w:name="_Toc43215160"/>
      <w:bookmarkStart w:id="2481" w:name="_Toc45032408"/>
      <w:bookmarkStart w:id="2482" w:name="_Toc49849897"/>
      <w:bookmarkStart w:id="2483" w:name="_Toc51873411"/>
      <w:bookmarkStart w:id="2484" w:name="_Toc56517539"/>
      <w:bookmarkStart w:id="2485" w:name="_Toc58594440"/>
      <w:bookmarkStart w:id="2486" w:name="_Toc67685950"/>
      <w:bookmarkStart w:id="2487" w:name="_Toc74993771"/>
      <w:bookmarkStart w:id="2488" w:name="_Toc82716359"/>
      <w:bookmarkStart w:id="2489" w:name="_Toc88818646"/>
      <w:bookmarkStart w:id="2490" w:name="_Toc90650568"/>
      <w:bookmarkStart w:id="2491" w:name="_Toc98506238"/>
      <w:bookmarkStart w:id="2492" w:name="_Toc106639523"/>
      <w:bookmarkStart w:id="2493" w:name="_Toc114779033"/>
      <w:bookmarkStart w:id="2494" w:name="_Toc122096950"/>
      <w:bookmarkStart w:id="2495" w:name="_Toc130844171"/>
      <w:bookmarkStart w:id="2496" w:name="_Toc138411877"/>
      <w:bookmarkStart w:id="2497" w:name="_Toc145956064"/>
      <w:bookmarkStart w:id="2498" w:name="_Toc153887499"/>
      <w:bookmarkStart w:id="2499" w:name="_Toc161905388"/>
      <w:bookmarkStart w:id="2500" w:name="_Toc170209991"/>
      <w:bookmarkStart w:id="2501" w:name="_Toc177550786"/>
      <w:r>
        <w:t>6.1.6.2.18</w:t>
      </w:r>
      <w:r>
        <w:tab/>
        <w:t>Type: HorizontalVelocity</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502" w:name="_Toc20150400"/>
      <w:bookmarkStart w:id="2503" w:name="_Toc25168647"/>
      <w:bookmarkStart w:id="2504" w:name="_Toc27593066"/>
      <w:bookmarkStart w:id="2505" w:name="_Toc34147937"/>
      <w:bookmarkStart w:id="2506" w:name="_Toc36463321"/>
      <w:bookmarkStart w:id="2507" w:name="_Toc43215161"/>
      <w:bookmarkStart w:id="2508" w:name="_Toc45032409"/>
      <w:bookmarkStart w:id="2509" w:name="_Toc49849898"/>
      <w:bookmarkStart w:id="2510" w:name="_Toc51873412"/>
      <w:bookmarkStart w:id="2511" w:name="_Toc56517540"/>
      <w:bookmarkStart w:id="2512" w:name="_Toc58594441"/>
      <w:bookmarkStart w:id="2513" w:name="_Toc67685951"/>
      <w:bookmarkStart w:id="2514" w:name="_Toc74993772"/>
      <w:bookmarkStart w:id="2515" w:name="_Toc82716360"/>
      <w:bookmarkStart w:id="2516" w:name="_Toc88818647"/>
      <w:bookmarkStart w:id="2517" w:name="_Toc90650569"/>
      <w:bookmarkStart w:id="2518" w:name="_Toc98506239"/>
      <w:bookmarkStart w:id="2519" w:name="_Toc106639524"/>
      <w:bookmarkStart w:id="2520" w:name="_Toc114779034"/>
      <w:bookmarkStart w:id="2521" w:name="_Toc122096951"/>
      <w:bookmarkStart w:id="2522" w:name="_Toc130844172"/>
      <w:bookmarkStart w:id="2523" w:name="_Toc138411878"/>
      <w:bookmarkStart w:id="2524" w:name="_Toc145956065"/>
      <w:bookmarkStart w:id="2525" w:name="_Toc153887500"/>
      <w:bookmarkStart w:id="2526" w:name="_Toc161905389"/>
      <w:bookmarkStart w:id="2527" w:name="_Toc170209992"/>
      <w:bookmarkStart w:id="2528" w:name="_Toc177550787"/>
      <w:r>
        <w:t>6.1.6.2.19</w:t>
      </w:r>
      <w:r>
        <w:tab/>
        <w:t>Type: HorizontalWithVerticalVelocity</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529" w:name="_Toc20150401"/>
      <w:bookmarkStart w:id="2530" w:name="_Toc25168648"/>
      <w:bookmarkStart w:id="2531" w:name="_Toc27593067"/>
      <w:bookmarkStart w:id="2532" w:name="_Toc34147938"/>
      <w:bookmarkStart w:id="2533" w:name="_Toc36463322"/>
      <w:bookmarkStart w:id="2534" w:name="_Toc43215162"/>
      <w:bookmarkStart w:id="2535" w:name="_Toc45032410"/>
      <w:bookmarkStart w:id="2536" w:name="_Toc49849899"/>
      <w:bookmarkStart w:id="2537" w:name="_Toc51873413"/>
      <w:bookmarkStart w:id="2538" w:name="_Toc56517541"/>
      <w:bookmarkStart w:id="2539" w:name="_Toc58594442"/>
      <w:bookmarkStart w:id="2540" w:name="_Toc67685952"/>
      <w:bookmarkStart w:id="2541" w:name="_Toc74993773"/>
      <w:bookmarkStart w:id="2542" w:name="_Toc82716361"/>
      <w:bookmarkStart w:id="2543" w:name="_Toc88818648"/>
      <w:bookmarkStart w:id="2544" w:name="_Toc90650570"/>
      <w:bookmarkStart w:id="2545" w:name="_Toc98506240"/>
      <w:bookmarkStart w:id="2546" w:name="_Toc106639525"/>
      <w:bookmarkStart w:id="2547" w:name="_Toc114779035"/>
      <w:bookmarkStart w:id="2548" w:name="_Toc122096952"/>
      <w:bookmarkStart w:id="2549" w:name="_Toc130844173"/>
      <w:bookmarkStart w:id="2550" w:name="_Toc138411879"/>
      <w:bookmarkStart w:id="2551" w:name="_Toc145956066"/>
      <w:bookmarkStart w:id="2552" w:name="_Toc153887501"/>
      <w:bookmarkStart w:id="2553" w:name="_Toc161905390"/>
      <w:bookmarkStart w:id="2554" w:name="_Toc170209993"/>
      <w:bookmarkStart w:id="2555" w:name="_Toc177550788"/>
      <w:r>
        <w:lastRenderedPageBreak/>
        <w:t>6.1.6.2.20</w:t>
      </w:r>
      <w:r>
        <w:tab/>
        <w:t>Type: HorizontalVelocityWithUncertainty</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556" w:name="_Toc20150402"/>
      <w:bookmarkStart w:id="2557" w:name="_Toc25168649"/>
      <w:bookmarkStart w:id="2558" w:name="_Toc27593068"/>
      <w:bookmarkStart w:id="2559" w:name="_Toc34147939"/>
      <w:bookmarkStart w:id="2560" w:name="_Toc36463323"/>
      <w:bookmarkStart w:id="2561" w:name="_Toc43215163"/>
      <w:bookmarkStart w:id="2562" w:name="_Toc45032411"/>
      <w:bookmarkStart w:id="2563" w:name="_Toc49849900"/>
      <w:bookmarkStart w:id="2564" w:name="_Toc51873414"/>
      <w:bookmarkStart w:id="2565" w:name="_Toc56517542"/>
      <w:bookmarkStart w:id="2566" w:name="_Toc58594443"/>
      <w:bookmarkStart w:id="2567" w:name="_Toc67685953"/>
      <w:bookmarkStart w:id="2568" w:name="_Toc74993774"/>
      <w:bookmarkStart w:id="2569" w:name="_Toc82716362"/>
      <w:bookmarkStart w:id="2570" w:name="_Toc88818649"/>
      <w:bookmarkStart w:id="2571" w:name="_Toc90650571"/>
      <w:bookmarkStart w:id="2572" w:name="_Toc98506241"/>
      <w:bookmarkStart w:id="2573" w:name="_Toc106639526"/>
      <w:bookmarkStart w:id="2574" w:name="_Toc114779036"/>
      <w:bookmarkStart w:id="2575" w:name="_Toc122096953"/>
      <w:bookmarkStart w:id="2576" w:name="_Toc130844174"/>
      <w:bookmarkStart w:id="2577" w:name="_Toc138411880"/>
      <w:bookmarkStart w:id="2578" w:name="_Toc145956067"/>
      <w:bookmarkStart w:id="2579" w:name="_Toc153887502"/>
      <w:bookmarkStart w:id="2580" w:name="_Toc161905391"/>
      <w:bookmarkStart w:id="2581" w:name="_Toc170209994"/>
      <w:bookmarkStart w:id="2582" w:name="_Toc177550789"/>
      <w:r>
        <w:t>6.1.6.2.21</w:t>
      </w:r>
      <w:r>
        <w:tab/>
        <w:t>Type: HorizontalWithVerticalVelocityAndUncertainty</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583" w:name="_Toc20150403"/>
      <w:bookmarkStart w:id="2584" w:name="_Toc25168650"/>
      <w:bookmarkStart w:id="2585" w:name="_Toc27593069"/>
      <w:bookmarkStart w:id="2586" w:name="_Toc34147940"/>
      <w:bookmarkStart w:id="2587" w:name="_Toc36463324"/>
      <w:bookmarkStart w:id="2588" w:name="_Toc43215164"/>
      <w:bookmarkStart w:id="2589" w:name="_Toc45032412"/>
      <w:bookmarkStart w:id="2590" w:name="_Toc49849901"/>
      <w:bookmarkStart w:id="2591" w:name="_Toc51873415"/>
      <w:bookmarkStart w:id="2592" w:name="_Toc56517543"/>
      <w:bookmarkStart w:id="2593" w:name="_Toc58594444"/>
      <w:bookmarkStart w:id="2594" w:name="_Toc67685954"/>
      <w:bookmarkStart w:id="2595" w:name="_Toc74993775"/>
      <w:bookmarkStart w:id="2596" w:name="_Toc82716363"/>
      <w:bookmarkStart w:id="2597" w:name="_Toc88818650"/>
      <w:bookmarkStart w:id="2598" w:name="_Toc90650572"/>
      <w:bookmarkStart w:id="2599" w:name="_Toc98506242"/>
      <w:bookmarkStart w:id="2600" w:name="_Toc106639527"/>
      <w:bookmarkStart w:id="2601" w:name="_Toc114779037"/>
      <w:bookmarkStart w:id="2602" w:name="_Toc122096954"/>
      <w:bookmarkStart w:id="2603" w:name="_Toc130844175"/>
      <w:bookmarkStart w:id="2604" w:name="_Toc138411881"/>
      <w:bookmarkStart w:id="2605" w:name="_Toc145956068"/>
      <w:bookmarkStart w:id="2606" w:name="_Toc153887503"/>
      <w:bookmarkStart w:id="2607" w:name="_Toc161905392"/>
      <w:bookmarkStart w:id="2608" w:name="_Toc170209995"/>
      <w:bookmarkStart w:id="2609" w:name="_Toc177550790"/>
      <w:r>
        <w:t>6.1.6.2.22</w:t>
      </w:r>
      <w:r>
        <w:tab/>
        <w:t>Type: UncertaintyEllipse</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610" w:name="_Toc20150404"/>
      <w:bookmarkStart w:id="2611" w:name="_Toc25168651"/>
      <w:bookmarkStart w:id="2612" w:name="_Toc27593070"/>
      <w:bookmarkStart w:id="2613" w:name="_Toc34147941"/>
      <w:bookmarkStart w:id="2614" w:name="_Toc36463325"/>
      <w:bookmarkStart w:id="2615" w:name="_Toc43215165"/>
      <w:bookmarkStart w:id="2616" w:name="_Toc45032413"/>
      <w:bookmarkStart w:id="2617" w:name="_Toc49849902"/>
      <w:bookmarkStart w:id="2618" w:name="_Toc51873416"/>
      <w:bookmarkStart w:id="2619" w:name="_Toc56517544"/>
      <w:bookmarkStart w:id="2620" w:name="_Toc58594445"/>
      <w:bookmarkStart w:id="2621" w:name="_Toc67685955"/>
      <w:bookmarkStart w:id="2622" w:name="_Toc74993776"/>
      <w:bookmarkStart w:id="2623" w:name="_Toc82716364"/>
      <w:bookmarkStart w:id="2624" w:name="_Toc88818651"/>
      <w:bookmarkStart w:id="2625" w:name="_Toc90650573"/>
      <w:bookmarkStart w:id="2626" w:name="_Toc98506243"/>
      <w:bookmarkStart w:id="2627" w:name="_Toc106639528"/>
      <w:bookmarkStart w:id="2628" w:name="_Toc114779038"/>
      <w:bookmarkStart w:id="2629" w:name="_Toc122096955"/>
      <w:bookmarkStart w:id="2630" w:name="_Toc130844176"/>
      <w:bookmarkStart w:id="2631" w:name="_Toc138411882"/>
      <w:bookmarkStart w:id="2632" w:name="_Toc145956069"/>
      <w:bookmarkStart w:id="2633" w:name="_Toc153887504"/>
      <w:bookmarkStart w:id="2634" w:name="_Toc161905393"/>
      <w:bookmarkStart w:id="2635" w:name="_Toc170209996"/>
      <w:bookmarkStart w:id="2636" w:name="_Toc177550791"/>
      <w:r>
        <w:t>6.1.6.2.23</w:t>
      </w:r>
      <w:r w:rsidRPr="007F4DE4">
        <w:tab/>
      </w:r>
      <w:r>
        <w:t xml:space="preserve">Type: </w:t>
      </w:r>
      <w:r w:rsidRPr="007F4DE4">
        <w:t>U</w:t>
      </w:r>
      <w:r>
        <w:t>eLcs</w:t>
      </w:r>
      <w:r w:rsidRPr="007F4DE4">
        <w:t>Capability</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637" w:name="_Toc20150405"/>
      <w:bookmarkStart w:id="2638" w:name="_Toc25168652"/>
      <w:bookmarkStart w:id="2639" w:name="_Toc27593071"/>
      <w:bookmarkStart w:id="2640" w:name="_Toc34147942"/>
      <w:bookmarkStart w:id="2641" w:name="_Toc36463326"/>
      <w:bookmarkStart w:id="2642" w:name="_Toc43215166"/>
      <w:bookmarkStart w:id="2643" w:name="_Toc45032414"/>
      <w:bookmarkStart w:id="2644" w:name="_Toc49849903"/>
      <w:bookmarkStart w:id="2645" w:name="_Toc51873417"/>
      <w:bookmarkStart w:id="2646" w:name="_Toc56517545"/>
      <w:bookmarkStart w:id="2647" w:name="_Toc58594446"/>
      <w:bookmarkStart w:id="2648" w:name="_Toc67685956"/>
      <w:bookmarkStart w:id="2649" w:name="_Toc74993777"/>
      <w:bookmarkStart w:id="2650" w:name="_Toc82716365"/>
      <w:bookmarkStart w:id="2651" w:name="_Toc88818652"/>
      <w:bookmarkStart w:id="2652" w:name="_Toc90650574"/>
      <w:bookmarkStart w:id="2653" w:name="_Toc98506244"/>
      <w:bookmarkStart w:id="2654" w:name="_Toc106639529"/>
      <w:bookmarkStart w:id="2655" w:name="_Toc114779039"/>
      <w:bookmarkStart w:id="2656" w:name="_Toc122096956"/>
      <w:bookmarkStart w:id="2657" w:name="_Toc130844177"/>
      <w:bookmarkStart w:id="2658" w:name="_Toc138411883"/>
      <w:bookmarkStart w:id="2659" w:name="_Toc145956070"/>
      <w:bookmarkStart w:id="2660" w:name="_Toc153887505"/>
      <w:bookmarkStart w:id="2661" w:name="_Toc161905394"/>
      <w:bookmarkStart w:id="2662" w:name="_Toc170209997"/>
      <w:bookmarkStart w:id="2663" w:name="_Toc177550792"/>
      <w:r>
        <w:lastRenderedPageBreak/>
        <w:t>6.1.6.2.24</w:t>
      </w:r>
      <w:r>
        <w:tab/>
        <w:t>Type: PeriodicEventInfo</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664" w:name="_Toc20150406"/>
      <w:bookmarkStart w:id="2665" w:name="_Toc25168653"/>
      <w:bookmarkStart w:id="2666" w:name="_Toc27593072"/>
      <w:bookmarkStart w:id="2667" w:name="_Toc34147943"/>
      <w:bookmarkStart w:id="2668" w:name="_Toc36463327"/>
      <w:bookmarkStart w:id="2669" w:name="_Toc43215167"/>
      <w:bookmarkStart w:id="2670" w:name="_Toc45032415"/>
      <w:bookmarkStart w:id="2671" w:name="_Toc49849904"/>
      <w:bookmarkStart w:id="2672" w:name="_Toc51873418"/>
      <w:bookmarkStart w:id="2673" w:name="_Toc56517546"/>
      <w:bookmarkStart w:id="2674" w:name="_Toc58594447"/>
      <w:bookmarkStart w:id="2675" w:name="_Toc67685957"/>
      <w:bookmarkStart w:id="2676" w:name="_Toc74993778"/>
      <w:bookmarkStart w:id="2677" w:name="_Toc82716366"/>
      <w:bookmarkStart w:id="2678" w:name="_Toc88818653"/>
      <w:bookmarkStart w:id="2679" w:name="_Toc90650575"/>
      <w:bookmarkStart w:id="2680" w:name="_Toc98506245"/>
      <w:bookmarkStart w:id="2681" w:name="_Toc106639530"/>
      <w:bookmarkStart w:id="2682" w:name="_Toc114779040"/>
      <w:bookmarkStart w:id="2683" w:name="_Toc122096957"/>
      <w:bookmarkStart w:id="2684" w:name="_Toc130844178"/>
      <w:bookmarkStart w:id="2685" w:name="_Toc138411884"/>
      <w:bookmarkStart w:id="2686" w:name="_Toc145956071"/>
      <w:bookmarkStart w:id="2687" w:name="_Toc153887506"/>
      <w:bookmarkStart w:id="2688" w:name="_Toc161905395"/>
      <w:bookmarkStart w:id="2689" w:name="_Toc170209998"/>
      <w:bookmarkStart w:id="2690" w:name="_Toc177550793"/>
      <w:r>
        <w:lastRenderedPageBreak/>
        <w:t>6.1.6.2.25</w:t>
      </w:r>
      <w:r>
        <w:tab/>
        <w:t>Type: AreaEventInfo</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2691" w:name="_Toc20150407"/>
      <w:bookmarkStart w:id="2692" w:name="_Toc25168654"/>
      <w:bookmarkStart w:id="2693" w:name="_Toc27593073"/>
      <w:bookmarkStart w:id="2694" w:name="_Toc34147944"/>
      <w:bookmarkStart w:id="2695" w:name="_Toc36463328"/>
      <w:bookmarkStart w:id="2696" w:name="_Toc43215168"/>
      <w:bookmarkStart w:id="2697" w:name="_Toc45032416"/>
      <w:bookmarkStart w:id="2698" w:name="_Toc49849905"/>
      <w:bookmarkStart w:id="2699" w:name="_Toc51873419"/>
      <w:bookmarkStart w:id="2700" w:name="_Toc56517547"/>
      <w:bookmarkStart w:id="2701" w:name="_Toc58594448"/>
      <w:bookmarkStart w:id="2702" w:name="_Toc67685958"/>
      <w:bookmarkStart w:id="2703" w:name="_Toc74993779"/>
      <w:bookmarkStart w:id="2704" w:name="_Toc82716367"/>
      <w:bookmarkStart w:id="2705" w:name="_Toc88818654"/>
      <w:bookmarkStart w:id="2706" w:name="_Toc90650576"/>
      <w:bookmarkStart w:id="2707" w:name="_Toc98506246"/>
      <w:bookmarkStart w:id="2708" w:name="_Toc106639531"/>
      <w:bookmarkStart w:id="2709" w:name="_Toc114779041"/>
      <w:bookmarkStart w:id="2710" w:name="_Toc122096958"/>
      <w:bookmarkStart w:id="2711" w:name="_Toc130844179"/>
      <w:bookmarkStart w:id="2712" w:name="_Toc138411885"/>
      <w:bookmarkStart w:id="2713" w:name="_Toc145956072"/>
      <w:bookmarkStart w:id="2714" w:name="_Toc153887507"/>
      <w:bookmarkStart w:id="2715" w:name="_Toc161905396"/>
      <w:bookmarkStart w:id="2716" w:name="_Toc170209999"/>
      <w:bookmarkStart w:id="2717" w:name="_Toc177550794"/>
      <w:r>
        <w:t>6.1.6.2.26</w:t>
      </w:r>
      <w:r>
        <w:tab/>
        <w:t>Type: ReportingArea</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718" w:name="_Toc20150408"/>
      <w:bookmarkStart w:id="2719" w:name="_Toc25168655"/>
      <w:bookmarkStart w:id="2720" w:name="_Toc27593074"/>
      <w:bookmarkStart w:id="2721" w:name="_Toc34147945"/>
      <w:bookmarkStart w:id="2722" w:name="_Toc36463329"/>
      <w:bookmarkStart w:id="2723" w:name="_Toc43215169"/>
      <w:bookmarkStart w:id="2724" w:name="_Toc45032417"/>
      <w:bookmarkStart w:id="2725" w:name="_Toc49849906"/>
      <w:bookmarkStart w:id="2726" w:name="_Toc51873420"/>
      <w:bookmarkStart w:id="2727" w:name="_Toc56517548"/>
      <w:bookmarkStart w:id="2728" w:name="_Toc58594449"/>
      <w:bookmarkStart w:id="2729" w:name="_Toc67685959"/>
      <w:bookmarkStart w:id="2730" w:name="_Toc74993780"/>
      <w:bookmarkStart w:id="2731" w:name="_Toc82716368"/>
      <w:bookmarkStart w:id="2732" w:name="_Toc88818655"/>
      <w:bookmarkStart w:id="2733" w:name="_Toc90650577"/>
      <w:bookmarkStart w:id="2734" w:name="_Toc98506247"/>
      <w:bookmarkStart w:id="2735" w:name="_Toc106639532"/>
      <w:bookmarkStart w:id="2736" w:name="_Toc114779042"/>
      <w:bookmarkStart w:id="2737" w:name="_Toc122096959"/>
      <w:bookmarkStart w:id="2738" w:name="_Toc130844180"/>
      <w:bookmarkStart w:id="2739" w:name="_Toc138411886"/>
      <w:bookmarkStart w:id="2740" w:name="_Toc145956073"/>
      <w:bookmarkStart w:id="2741" w:name="_Toc153887508"/>
      <w:bookmarkStart w:id="2742" w:name="_Toc161905397"/>
      <w:bookmarkStart w:id="2743" w:name="_Toc170210000"/>
      <w:bookmarkStart w:id="2744" w:name="_Toc177550795"/>
      <w:r>
        <w:lastRenderedPageBreak/>
        <w:t>6.1.6.2.27</w:t>
      </w:r>
      <w:r>
        <w:tab/>
        <w:t>Type: MotionEventInfo</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2745" w:name="_Toc20150409"/>
      <w:bookmarkStart w:id="2746" w:name="_Toc25168656"/>
      <w:bookmarkStart w:id="2747" w:name="_Toc27593075"/>
      <w:bookmarkStart w:id="2748" w:name="_Toc34147946"/>
      <w:bookmarkStart w:id="2749" w:name="_Toc36463330"/>
      <w:bookmarkStart w:id="2750" w:name="_Toc43215170"/>
      <w:bookmarkStart w:id="2751" w:name="_Toc45032418"/>
      <w:bookmarkStart w:id="2752" w:name="_Toc49849907"/>
      <w:bookmarkStart w:id="2753" w:name="_Toc51873421"/>
      <w:bookmarkStart w:id="2754" w:name="_Toc56517549"/>
      <w:bookmarkStart w:id="2755" w:name="_Toc58594450"/>
      <w:bookmarkStart w:id="2756" w:name="_Toc67685960"/>
      <w:bookmarkStart w:id="2757" w:name="_Toc74993781"/>
      <w:bookmarkStart w:id="2758" w:name="_Toc82716369"/>
      <w:bookmarkStart w:id="2759" w:name="_Toc88818656"/>
      <w:bookmarkStart w:id="2760" w:name="_Toc90650578"/>
      <w:bookmarkStart w:id="2761" w:name="_Toc98506248"/>
      <w:bookmarkStart w:id="2762" w:name="_Toc106639533"/>
      <w:bookmarkStart w:id="2763" w:name="_Toc114779043"/>
      <w:bookmarkStart w:id="2764" w:name="_Toc122096960"/>
      <w:bookmarkStart w:id="2765" w:name="_Toc130844181"/>
      <w:bookmarkStart w:id="2766" w:name="_Toc138411887"/>
      <w:bookmarkStart w:id="2767" w:name="_Toc145956074"/>
      <w:bookmarkStart w:id="2768" w:name="_Toc153887509"/>
      <w:bookmarkStart w:id="2769" w:name="_Toc161905398"/>
      <w:bookmarkStart w:id="2770" w:name="_Toc170210001"/>
      <w:bookmarkStart w:id="2771" w:name="_Toc177550796"/>
      <w:r>
        <w:t>6.1.6.2.28</w:t>
      </w:r>
      <w:r w:rsidRPr="003B2883">
        <w:tab/>
      </w:r>
      <w:r w:rsidR="001E7C73">
        <w:t>Void</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1837DBD2" w14:textId="77777777" w:rsidR="00EB7848" w:rsidRDefault="00EB7848" w:rsidP="00EB7848"/>
    <w:p w14:paraId="31F8BA9E" w14:textId="77777777" w:rsidR="00EB7848" w:rsidRDefault="00EB7848" w:rsidP="00B32564">
      <w:pPr>
        <w:pStyle w:val="Heading5"/>
      </w:pPr>
      <w:bookmarkStart w:id="2772" w:name="_Toc20150410"/>
      <w:bookmarkStart w:id="2773" w:name="_Toc25168657"/>
      <w:bookmarkStart w:id="2774" w:name="_Toc27593076"/>
      <w:bookmarkStart w:id="2775" w:name="_Toc34147947"/>
      <w:bookmarkStart w:id="2776" w:name="_Toc36463331"/>
      <w:bookmarkStart w:id="2777" w:name="_Toc43215171"/>
      <w:bookmarkStart w:id="2778" w:name="_Toc45032419"/>
      <w:bookmarkStart w:id="2779" w:name="_Toc49849908"/>
      <w:bookmarkStart w:id="2780" w:name="_Toc51873422"/>
      <w:bookmarkStart w:id="2781" w:name="_Toc56517550"/>
      <w:bookmarkStart w:id="2782" w:name="_Toc58594451"/>
      <w:bookmarkStart w:id="2783" w:name="_Toc67685961"/>
      <w:bookmarkStart w:id="2784" w:name="_Toc74993782"/>
      <w:bookmarkStart w:id="2785" w:name="_Toc82716370"/>
      <w:bookmarkStart w:id="2786" w:name="_Toc88818657"/>
      <w:bookmarkStart w:id="2787" w:name="_Toc90650579"/>
      <w:bookmarkStart w:id="2788" w:name="_Toc98506249"/>
      <w:bookmarkStart w:id="2789" w:name="_Toc106639534"/>
      <w:bookmarkStart w:id="2790" w:name="_Toc114779044"/>
      <w:bookmarkStart w:id="2791" w:name="_Toc122096961"/>
      <w:bookmarkStart w:id="2792" w:name="_Toc130844182"/>
      <w:bookmarkStart w:id="2793" w:name="_Toc138411888"/>
      <w:bookmarkStart w:id="2794" w:name="_Toc145956075"/>
      <w:bookmarkStart w:id="2795" w:name="_Toc153887510"/>
      <w:bookmarkStart w:id="2796" w:name="_Toc161905399"/>
      <w:bookmarkStart w:id="2797" w:name="_Toc170210002"/>
      <w:bookmarkStart w:id="2798" w:name="_Toc177550797"/>
      <w:r>
        <w:t>6.1.6.2.29</w:t>
      </w:r>
      <w:r>
        <w:tab/>
        <w:t>Type: CancelLocData</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4BBF5D94"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799" w:name="_Toc20150411"/>
      <w:bookmarkStart w:id="2800" w:name="_Toc25168658"/>
      <w:bookmarkStart w:id="2801" w:name="_Toc27593077"/>
      <w:bookmarkStart w:id="2802" w:name="_Toc34147948"/>
      <w:bookmarkStart w:id="2803" w:name="_Toc36463332"/>
      <w:bookmarkStart w:id="2804" w:name="_Toc43215172"/>
      <w:bookmarkStart w:id="2805" w:name="_Toc45032420"/>
      <w:bookmarkStart w:id="2806" w:name="_Toc49849909"/>
      <w:bookmarkStart w:id="2807" w:name="_Toc51873423"/>
      <w:bookmarkStart w:id="2808" w:name="_Toc56517551"/>
      <w:bookmarkStart w:id="2809" w:name="_Toc58594452"/>
      <w:bookmarkStart w:id="2810" w:name="_Toc67685962"/>
      <w:bookmarkStart w:id="2811" w:name="_Toc74993783"/>
      <w:bookmarkStart w:id="2812" w:name="_Toc82716371"/>
      <w:bookmarkStart w:id="2813" w:name="_Toc88818658"/>
      <w:bookmarkStart w:id="2814" w:name="_Toc90650580"/>
      <w:bookmarkStart w:id="2815" w:name="_Toc98506250"/>
      <w:bookmarkStart w:id="2816" w:name="_Toc106639535"/>
      <w:bookmarkStart w:id="2817" w:name="_Toc114779045"/>
      <w:bookmarkStart w:id="2818" w:name="_Toc122096962"/>
      <w:bookmarkStart w:id="2819" w:name="_Toc130844183"/>
      <w:bookmarkStart w:id="2820" w:name="_Toc138411889"/>
      <w:bookmarkStart w:id="2821" w:name="_Toc145956076"/>
      <w:bookmarkStart w:id="2822" w:name="_Toc153887511"/>
      <w:bookmarkStart w:id="2823" w:name="_Toc161905400"/>
      <w:bookmarkStart w:id="2824" w:name="_Toc170210003"/>
      <w:bookmarkStart w:id="2825" w:name="_Toc177550798"/>
      <w:r>
        <w:lastRenderedPageBreak/>
        <w:t>6.1.6.2.30</w:t>
      </w:r>
      <w:r>
        <w:tab/>
        <w:t>Type: LocContextData</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826" w:name="_Toc20150412"/>
      <w:bookmarkStart w:id="2827" w:name="_Toc25168659"/>
      <w:bookmarkStart w:id="2828" w:name="_Toc27593078"/>
      <w:bookmarkStart w:id="2829" w:name="_Toc34147949"/>
      <w:bookmarkStart w:id="2830" w:name="_Toc36463333"/>
      <w:bookmarkStart w:id="2831" w:name="_Toc43215173"/>
      <w:bookmarkStart w:id="2832" w:name="_Toc45032421"/>
      <w:bookmarkStart w:id="2833" w:name="_Toc49849910"/>
      <w:bookmarkStart w:id="2834" w:name="_Toc51873424"/>
      <w:bookmarkStart w:id="2835" w:name="_Toc56517552"/>
      <w:bookmarkStart w:id="2836" w:name="_Toc58594453"/>
      <w:bookmarkStart w:id="2837" w:name="_Toc67685963"/>
      <w:bookmarkStart w:id="2838" w:name="_Toc74993784"/>
      <w:bookmarkStart w:id="2839" w:name="_Toc82716372"/>
      <w:bookmarkStart w:id="2840" w:name="_Toc88818659"/>
      <w:bookmarkStart w:id="2841" w:name="_Toc90650581"/>
      <w:bookmarkStart w:id="2842" w:name="_Toc98506251"/>
      <w:bookmarkStart w:id="2843" w:name="_Toc106639536"/>
      <w:bookmarkStart w:id="2844" w:name="_Toc114779046"/>
      <w:bookmarkStart w:id="2845" w:name="_Toc122096963"/>
      <w:bookmarkStart w:id="2846" w:name="_Toc130844184"/>
      <w:bookmarkStart w:id="2847" w:name="_Toc138411890"/>
      <w:bookmarkStart w:id="2848" w:name="_Toc145956077"/>
      <w:bookmarkStart w:id="2849" w:name="_Toc153887512"/>
      <w:bookmarkStart w:id="2850" w:name="_Toc161905401"/>
      <w:bookmarkStart w:id="2851" w:name="_Toc170210004"/>
      <w:bookmarkStart w:id="2852" w:name="_Toc177550799"/>
      <w:r>
        <w:lastRenderedPageBreak/>
        <w:t>6.1.6.2.31</w:t>
      </w:r>
      <w:r w:rsidRPr="003B2883">
        <w:tab/>
        <w:t xml:space="preserve">Type: </w:t>
      </w:r>
      <w:r>
        <w:t>EventReportMessage</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853" w:name="_Toc20150413"/>
      <w:bookmarkStart w:id="2854" w:name="_Toc25168660"/>
      <w:bookmarkStart w:id="2855" w:name="_Toc27593079"/>
      <w:bookmarkStart w:id="2856" w:name="_Toc34147950"/>
      <w:bookmarkStart w:id="2857" w:name="_Toc36463334"/>
      <w:bookmarkStart w:id="2858" w:name="_Toc43215174"/>
      <w:bookmarkStart w:id="2859" w:name="_Toc45032422"/>
      <w:bookmarkStart w:id="2860" w:name="_Toc49849911"/>
      <w:bookmarkStart w:id="2861" w:name="_Toc51873425"/>
      <w:bookmarkStart w:id="2862" w:name="_Toc56517553"/>
      <w:bookmarkStart w:id="2863" w:name="_Toc58594454"/>
      <w:bookmarkStart w:id="2864" w:name="_Toc67685964"/>
      <w:bookmarkStart w:id="2865" w:name="_Toc74993785"/>
      <w:bookmarkStart w:id="2866" w:name="_Toc82716373"/>
      <w:bookmarkStart w:id="2867" w:name="_Toc88818660"/>
      <w:bookmarkStart w:id="2868" w:name="_Toc90650582"/>
      <w:bookmarkStart w:id="2869" w:name="_Toc98506252"/>
      <w:bookmarkStart w:id="2870" w:name="_Toc106639537"/>
      <w:bookmarkStart w:id="2871" w:name="_Toc114779047"/>
      <w:bookmarkStart w:id="2872" w:name="_Toc122096964"/>
      <w:bookmarkStart w:id="2873" w:name="_Toc130844185"/>
      <w:bookmarkStart w:id="2874" w:name="_Toc138411891"/>
      <w:bookmarkStart w:id="2875" w:name="_Toc145956078"/>
      <w:bookmarkStart w:id="2876" w:name="_Toc153887513"/>
      <w:bookmarkStart w:id="2877" w:name="_Toc161905402"/>
      <w:bookmarkStart w:id="2878" w:name="_Toc170210005"/>
      <w:bookmarkStart w:id="2879" w:name="_Toc177550800"/>
      <w:r>
        <w:t>6.1.6.2.32</w:t>
      </w:r>
      <w:r w:rsidRPr="003B2883">
        <w:tab/>
        <w:t xml:space="preserve">Type: </w:t>
      </w:r>
      <w:r>
        <w:t>EventReportingStatus</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880" w:name="_Toc20150414"/>
      <w:bookmarkStart w:id="2881" w:name="_Toc25168661"/>
      <w:bookmarkStart w:id="2882" w:name="_Toc27593080"/>
      <w:bookmarkStart w:id="2883" w:name="_Toc34147951"/>
      <w:bookmarkStart w:id="2884" w:name="_Toc36463335"/>
      <w:bookmarkStart w:id="2885" w:name="_Toc43215175"/>
      <w:bookmarkStart w:id="2886" w:name="_Toc45032423"/>
      <w:bookmarkStart w:id="2887" w:name="_Toc49849912"/>
      <w:bookmarkStart w:id="2888" w:name="_Toc51873426"/>
      <w:bookmarkStart w:id="2889" w:name="_Toc56517554"/>
      <w:bookmarkStart w:id="2890" w:name="_Toc58594455"/>
      <w:bookmarkStart w:id="2891" w:name="_Toc67685965"/>
      <w:bookmarkStart w:id="2892" w:name="_Toc74993786"/>
      <w:bookmarkStart w:id="2893" w:name="_Toc82716374"/>
      <w:bookmarkStart w:id="2894" w:name="_Toc88818661"/>
      <w:bookmarkStart w:id="2895" w:name="_Toc90650583"/>
      <w:bookmarkStart w:id="2896" w:name="_Toc98506253"/>
      <w:bookmarkStart w:id="2897" w:name="_Toc106639538"/>
      <w:bookmarkStart w:id="2898" w:name="_Toc114779048"/>
      <w:bookmarkStart w:id="2899" w:name="_Toc122096965"/>
      <w:bookmarkStart w:id="2900" w:name="_Toc130844186"/>
      <w:bookmarkStart w:id="2901" w:name="_Toc138411892"/>
      <w:bookmarkStart w:id="2902" w:name="_Toc145956079"/>
      <w:bookmarkStart w:id="2903" w:name="_Toc153887514"/>
      <w:bookmarkStart w:id="2904" w:name="_Toc161905403"/>
      <w:bookmarkStart w:id="2905" w:name="_Toc170210006"/>
      <w:bookmarkStart w:id="2906" w:name="_Toc177550801"/>
      <w:r>
        <w:t>6.1.6.2.33</w:t>
      </w:r>
      <w:r w:rsidRPr="003B2883">
        <w:tab/>
        <w:t>Type</w:t>
      </w:r>
      <w:r>
        <w:t>: UELocationInfo</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907" w:name="_Toc20150415"/>
      <w:bookmarkStart w:id="2908" w:name="_Toc25168662"/>
      <w:bookmarkStart w:id="2909" w:name="_Toc27593081"/>
      <w:bookmarkStart w:id="2910" w:name="_Toc34147952"/>
      <w:bookmarkStart w:id="2911" w:name="_Toc36463336"/>
      <w:bookmarkStart w:id="2912" w:name="_Toc43215176"/>
      <w:bookmarkStart w:id="2913" w:name="_Toc45032424"/>
      <w:bookmarkStart w:id="2914" w:name="_Toc49849913"/>
      <w:bookmarkStart w:id="2915" w:name="_Toc51873427"/>
      <w:bookmarkStart w:id="2916" w:name="_Toc56517555"/>
      <w:bookmarkStart w:id="2917" w:name="_Toc58594456"/>
      <w:bookmarkStart w:id="2918" w:name="_Toc67685966"/>
      <w:bookmarkStart w:id="2919" w:name="_Toc74993787"/>
      <w:bookmarkStart w:id="2920" w:name="_Toc82716375"/>
      <w:bookmarkStart w:id="2921" w:name="_Toc88818662"/>
      <w:bookmarkStart w:id="2922" w:name="_Toc90650584"/>
      <w:bookmarkStart w:id="2923" w:name="_Toc98506254"/>
      <w:bookmarkStart w:id="2924" w:name="_Toc106639539"/>
      <w:bookmarkStart w:id="2925" w:name="_Toc114779049"/>
      <w:bookmarkStart w:id="2926" w:name="_Toc122096966"/>
      <w:bookmarkStart w:id="2927" w:name="_Toc130844187"/>
      <w:bookmarkStart w:id="2928" w:name="_Toc138411893"/>
      <w:bookmarkStart w:id="2929" w:name="_Toc145956080"/>
      <w:bookmarkStart w:id="2930" w:name="_Toc153887515"/>
      <w:bookmarkStart w:id="2931" w:name="_Toc161905404"/>
      <w:bookmarkStart w:id="2932" w:name="_Toc170210007"/>
      <w:bookmarkStart w:id="2933" w:name="_Toc177550802"/>
      <w:r w:rsidRPr="003B2883">
        <w:lastRenderedPageBreak/>
        <w:t>6.</w:t>
      </w:r>
      <w:r>
        <w:t>1</w:t>
      </w:r>
      <w:r w:rsidRPr="003B2883">
        <w:t>.6.2.</w:t>
      </w:r>
      <w:r>
        <w:t>34</w:t>
      </w:r>
      <w:r w:rsidRPr="003B2883">
        <w:tab/>
        <w:t xml:space="preserve">Type: </w:t>
      </w:r>
      <w:r>
        <w:rPr>
          <w:lang w:eastAsia="zh-CN"/>
        </w:rPr>
        <w:t>EventNotifyData</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2934" w:name="_Toc34147953"/>
      <w:bookmarkStart w:id="2935" w:name="_Toc36463337"/>
      <w:bookmarkStart w:id="2936" w:name="_Toc43215177"/>
      <w:bookmarkStart w:id="2937" w:name="_Toc45032425"/>
      <w:bookmarkStart w:id="2938" w:name="_Toc49849914"/>
      <w:bookmarkStart w:id="2939" w:name="_Toc51873428"/>
      <w:bookmarkStart w:id="2940" w:name="_Toc56517556"/>
      <w:bookmarkStart w:id="2941" w:name="_Toc58594457"/>
      <w:bookmarkStart w:id="2942" w:name="_Toc67685967"/>
      <w:bookmarkStart w:id="2943" w:name="_Toc74993788"/>
      <w:bookmarkStart w:id="2944" w:name="_Toc82716376"/>
      <w:bookmarkStart w:id="2945" w:name="_Toc88818663"/>
      <w:bookmarkStart w:id="2946" w:name="_Toc90650585"/>
      <w:bookmarkStart w:id="2947" w:name="_Toc98506255"/>
      <w:bookmarkStart w:id="2948" w:name="_Toc106639540"/>
      <w:bookmarkStart w:id="2949" w:name="_Toc114779050"/>
      <w:bookmarkStart w:id="2950" w:name="_Toc122096967"/>
      <w:bookmarkStart w:id="2951" w:name="_Toc130844188"/>
      <w:bookmarkStart w:id="2952" w:name="_Toc138411894"/>
      <w:bookmarkStart w:id="2953" w:name="_Toc145956081"/>
      <w:bookmarkStart w:id="2954" w:name="_Toc153887516"/>
      <w:bookmarkStart w:id="2955" w:name="_Toc161905405"/>
      <w:bookmarkStart w:id="2956" w:name="_Toc170210008"/>
      <w:bookmarkStart w:id="2957" w:name="_Toc177550803"/>
      <w:r>
        <w:t>6.1.6.2.35</w:t>
      </w:r>
      <w:r>
        <w:tab/>
        <w:t xml:space="preserve">Type: </w:t>
      </w:r>
      <w:r>
        <w:rPr>
          <w:lang w:eastAsia="zh-CN"/>
        </w:rPr>
        <w:t>UeConnectivityState</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958" w:name="_Toc74993789"/>
      <w:bookmarkStart w:id="2959" w:name="_Toc82716377"/>
      <w:bookmarkStart w:id="2960" w:name="_Toc88818664"/>
      <w:bookmarkStart w:id="2961" w:name="_Toc90650586"/>
      <w:bookmarkStart w:id="2962" w:name="_Toc98506256"/>
      <w:bookmarkStart w:id="2963" w:name="_Toc106639541"/>
      <w:bookmarkStart w:id="2964" w:name="_Toc114779051"/>
      <w:bookmarkStart w:id="2965" w:name="_Toc122096968"/>
      <w:bookmarkStart w:id="2966" w:name="_Toc130844189"/>
      <w:bookmarkStart w:id="2967" w:name="_Toc138411895"/>
      <w:bookmarkStart w:id="2968" w:name="_Toc145956082"/>
      <w:bookmarkStart w:id="2969" w:name="_Toc153887517"/>
      <w:bookmarkStart w:id="2970" w:name="_Toc161905406"/>
      <w:bookmarkStart w:id="2971" w:name="_Toc170210009"/>
      <w:bookmarkStart w:id="2972" w:name="_Toc177550804"/>
      <w:r>
        <w:t>6.1.6.2.</w:t>
      </w:r>
      <w:r w:rsidR="00C921E1">
        <w:rPr>
          <w:lang w:eastAsia="zh-CN"/>
        </w:rPr>
        <w:t>36</w:t>
      </w:r>
      <w:r>
        <w:tab/>
        <w:t xml:space="preserve">Type: </w:t>
      </w:r>
      <w:r>
        <w:rPr>
          <w:rFonts w:hint="eastAsia"/>
          <w:lang w:eastAsia="zh-CN"/>
        </w:rPr>
        <w:t>Local</w:t>
      </w:r>
      <w:r>
        <w:t>Origin</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973" w:name="_Toc74993790"/>
      <w:bookmarkStart w:id="2974" w:name="_Toc82716378"/>
      <w:bookmarkStart w:id="2975" w:name="_Toc88818665"/>
      <w:bookmarkStart w:id="2976" w:name="_Toc90650587"/>
      <w:bookmarkStart w:id="2977" w:name="_Toc98506257"/>
      <w:bookmarkStart w:id="2978" w:name="_Toc106639542"/>
      <w:bookmarkStart w:id="2979" w:name="_Toc114779052"/>
      <w:bookmarkStart w:id="2980" w:name="_Toc122096969"/>
      <w:bookmarkStart w:id="2981" w:name="_Toc130844190"/>
      <w:bookmarkStart w:id="2982" w:name="_Toc138411896"/>
      <w:bookmarkStart w:id="2983" w:name="_Toc145956083"/>
      <w:bookmarkStart w:id="2984" w:name="_Toc153887518"/>
      <w:bookmarkStart w:id="2985" w:name="_Toc161905407"/>
      <w:bookmarkStart w:id="2986" w:name="_Toc170210010"/>
      <w:bookmarkStart w:id="2987" w:name="_Toc177550805"/>
      <w:r>
        <w:lastRenderedPageBreak/>
        <w:t>6.1.6.2.</w:t>
      </w:r>
      <w:r w:rsidR="00C921E1">
        <w:rPr>
          <w:lang w:eastAsia="zh-CN"/>
        </w:rPr>
        <w:t>37</w:t>
      </w:r>
      <w:r w:rsidR="00C921E1">
        <w:tab/>
      </w:r>
      <w:r w:rsidR="000E718A">
        <w:t xml:space="preserve">Type: </w:t>
      </w:r>
      <w:r w:rsidRPr="008D5DB3">
        <w:t>RelativeCartesianLocation</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988" w:name="_Toc66101648"/>
      <w:bookmarkStart w:id="2989" w:name="_Toc74993791"/>
      <w:bookmarkStart w:id="2990" w:name="_Toc82716379"/>
      <w:bookmarkStart w:id="2991" w:name="_Toc88818666"/>
      <w:bookmarkStart w:id="2992" w:name="_Toc90650588"/>
      <w:bookmarkStart w:id="2993" w:name="_Toc98506258"/>
      <w:bookmarkStart w:id="2994" w:name="_Toc106639543"/>
      <w:bookmarkStart w:id="2995" w:name="_Toc114779053"/>
      <w:bookmarkStart w:id="2996" w:name="_Toc122096970"/>
      <w:bookmarkStart w:id="2997" w:name="_Toc130844191"/>
      <w:bookmarkStart w:id="2998" w:name="_Toc138411897"/>
      <w:bookmarkStart w:id="2999" w:name="_Toc145956084"/>
      <w:bookmarkStart w:id="3000" w:name="_Toc153887519"/>
      <w:bookmarkStart w:id="3001" w:name="_Toc161905408"/>
      <w:bookmarkStart w:id="3002" w:name="_Toc170210011"/>
      <w:bookmarkStart w:id="3003" w:name="_Toc177550806"/>
      <w:r>
        <w:t>6.1.6.2.</w:t>
      </w:r>
      <w:r w:rsidR="00C921E1">
        <w:rPr>
          <w:lang w:eastAsia="zh-CN"/>
        </w:rPr>
        <w:t>38</w:t>
      </w:r>
      <w:r>
        <w:tab/>
        <w:t xml:space="preserve">Type: </w:t>
      </w:r>
      <w:bookmarkEnd w:id="2988"/>
      <w:r w:rsidRPr="00774B8E">
        <w:t>Local2dPointUncertaintyEllipse</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3004" w:name="_Toc74993792"/>
      <w:bookmarkStart w:id="3005" w:name="_Toc82716380"/>
      <w:bookmarkStart w:id="3006" w:name="_Toc88818667"/>
      <w:bookmarkStart w:id="3007" w:name="_Toc90650589"/>
      <w:bookmarkStart w:id="3008" w:name="_Toc98506259"/>
      <w:bookmarkStart w:id="3009" w:name="_Toc106639544"/>
      <w:bookmarkStart w:id="3010" w:name="_Toc114779054"/>
      <w:bookmarkStart w:id="3011" w:name="_Toc122096971"/>
      <w:bookmarkStart w:id="3012" w:name="_Toc130844192"/>
      <w:bookmarkStart w:id="3013" w:name="_Toc138411898"/>
      <w:bookmarkStart w:id="3014" w:name="_Toc145956085"/>
      <w:bookmarkStart w:id="3015" w:name="_Toc153887520"/>
      <w:bookmarkStart w:id="3016" w:name="_Toc161905409"/>
      <w:bookmarkStart w:id="3017" w:name="_Toc170210012"/>
      <w:bookmarkStart w:id="3018" w:name="_Toc177550807"/>
      <w:r>
        <w:lastRenderedPageBreak/>
        <w:t>6.1.6.2.</w:t>
      </w:r>
      <w:r w:rsidR="00C921E1">
        <w:rPr>
          <w:lang w:eastAsia="zh-CN"/>
        </w:rPr>
        <w:t>39</w:t>
      </w:r>
      <w:r>
        <w:tab/>
        <w:t xml:space="preserve">Type: </w:t>
      </w:r>
      <w:r w:rsidRPr="00C21B52">
        <w:t>Local3dPointUncertaintyEllipsoid</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3019" w:name="_Toc74993793"/>
      <w:bookmarkStart w:id="3020" w:name="_Toc82716381"/>
      <w:bookmarkStart w:id="3021" w:name="_Toc88818668"/>
      <w:bookmarkStart w:id="3022" w:name="_Toc90650590"/>
      <w:bookmarkStart w:id="3023" w:name="_Toc98506260"/>
      <w:bookmarkStart w:id="3024" w:name="_Toc106639545"/>
      <w:bookmarkStart w:id="3025" w:name="_Toc114779055"/>
      <w:bookmarkStart w:id="3026" w:name="_Toc122096972"/>
      <w:bookmarkStart w:id="3027" w:name="_Toc130844193"/>
      <w:bookmarkStart w:id="3028" w:name="_Toc138411899"/>
      <w:bookmarkStart w:id="3029" w:name="_Toc145956086"/>
      <w:bookmarkStart w:id="3030" w:name="_Toc153887521"/>
      <w:bookmarkStart w:id="3031" w:name="_Toc161905410"/>
      <w:bookmarkStart w:id="3032" w:name="_Toc170210013"/>
      <w:bookmarkStart w:id="3033" w:name="_Toc177550808"/>
      <w:r>
        <w:t>6.1.6.2.</w:t>
      </w:r>
      <w:r w:rsidR="00C921E1">
        <w:rPr>
          <w:lang w:eastAsia="zh-CN"/>
        </w:rPr>
        <w:t>40</w:t>
      </w:r>
      <w:r>
        <w:tab/>
        <w:t>Type: Uncertainty</w:t>
      </w:r>
      <w:r w:rsidRPr="003158B5">
        <w:t>Ellipsoid</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3034" w:name="_Toc74993794"/>
      <w:bookmarkStart w:id="3035" w:name="_Toc82716382"/>
      <w:bookmarkStart w:id="3036" w:name="_Toc88818669"/>
      <w:bookmarkStart w:id="3037" w:name="_Toc90650591"/>
      <w:bookmarkStart w:id="3038" w:name="_Toc98506261"/>
      <w:bookmarkStart w:id="3039" w:name="_Toc106639546"/>
      <w:bookmarkStart w:id="3040" w:name="_Toc114779056"/>
      <w:bookmarkStart w:id="3041" w:name="_Toc122096973"/>
      <w:bookmarkStart w:id="3042" w:name="_Toc130844194"/>
      <w:bookmarkStart w:id="3043" w:name="_Toc138411900"/>
      <w:bookmarkStart w:id="3044" w:name="_Toc145956087"/>
      <w:bookmarkStart w:id="3045" w:name="_Toc153887522"/>
      <w:bookmarkStart w:id="3046" w:name="_Toc161905411"/>
      <w:bookmarkStart w:id="3047" w:name="_Toc170210014"/>
      <w:bookmarkStart w:id="3048" w:name="_Toc177550809"/>
      <w:r>
        <w:lastRenderedPageBreak/>
        <w:t>6.1.6.2.</w:t>
      </w:r>
      <w:r w:rsidR="00C921E1">
        <w:rPr>
          <w:lang w:eastAsia="zh-CN"/>
        </w:rPr>
        <w:t>41</w:t>
      </w:r>
      <w:r>
        <w:tab/>
        <w:t xml:space="preserve">Type: </w:t>
      </w:r>
      <w:r>
        <w:rPr>
          <w:rFonts w:hint="eastAsia"/>
          <w:lang w:eastAsia="zh-CN"/>
        </w:rPr>
        <w:t>LocalArea</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3049" w:name="_Toc82716383"/>
      <w:bookmarkStart w:id="3050" w:name="_Toc88818670"/>
      <w:bookmarkStart w:id="3051" w:name="_Toc90650592"/>
      <w:bookmarkStart w:id="3052" w:name="_Toc98506262"/>
      <w:bookmarkStart w:id="3053" w:name="_Toc106639547"/>
      <w:bookmarkStart w:id="3054" w:name="_Toc114779057"/>
      <w:bookmarkStart w:id="3055" w:name="_Toc122096974"/>
      <w:bookmarkStart w:id="3056" w:name="_Toc130844195"/>
      <w:bookmarkStart w:id="3057" w:name="_Toc138411901"/>
      <w:bookmarkStart w:id="3058" w:name="_Toc145956088"/>
      <w:bookmarkStart w:id="3059" w:name="_Toc153887523"/>
      <w:bookmarkStart w:id="3060" w:name="_Toc161905412"/>
      <w:bookmarkStart w:id="3061" w:name="_Toc170210015"/>
      <w:bookmarkStart w:id="3062" w:name="_Toc177550810"/>
      <w:r>
        <w:t>6.1.6.2.42</w:t>
      </w:r>
      <w:r>
        <w:tab/>
        <w:t>Type: UeAreaIndication</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3063" w:name="_Toc82716384"/>
      <w:bookmarkStart w:id="3064" w:name="_Toc88818671"/>
      <w:bookmarkStart w:id="3065" w:name="_Toc90650593"/>
      <w:bookmarkStart w:id="3066" w:name="_Toc98506263"/>
      <w:bookmarkStart w:id="3067" w:name="_Toc106639548"/>
      <w:bookmarkStart w:id="3068" w:name="_Toc114779058"/>
      <w:bookmarkStart w:id="3069" w:name="_Toc122096975"/>
      <w:bookmarkStart w:id="3070" w:name="_Toc130844196"/>
      <w:bookmarkStart w:id="3071" w:name="_Toc138411902"/>
      <w:bookmarkStart w:id="3072" w:name="_Toc145956089"/>
      <w:bookmarkStart w:id="3073" w:name="_Toc153887524"/>
      <w:bookmarkStart w:id="3074" w:name="_Toc161905413"/>
      <w:bookmarkStart w:id="3075" w:name="_Toc170210016"/>
      <w:bookmarkStart w:id="3076" w:name="_Toc177550811"/>
      <w:r>
        <w:t>6.1.6.2.43</w:t>
      </w:r>
      <w:r>
        <w:tab/>
        <w:t xml:space="preserve">Type: </w:t>
      </w:r>
      <w:r w:rsidRPr="002F5B42">
        <w:rPr>
          <w:noProof/>
          <w:lang w:eastAsia="zh-CN"/>
        </w:rPr>
        <w:t>MinorLocationQoS</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3077" w:name="_Toc138411903"/>
      <w:bookmarkStart w:id="3078" w:name="_Toc145956090"/>
      <w:bookmarkStart w:id="3079" w:name="_Toc153887525"/>
      <w:bookmarkStart w:id="3080" w:name="_Toc161905414"/>
      <w:bookmarkStart w:id="3081" w:name="_Toc170210017"/>
      <w:bookmarkStart w:id="3082" w:name="_Toc177550812"/>
      <w:r>
        <w:t>6.1.</w:t>
      </w:r>
      <w:r>
        <w:rPr>
          <w:lang w:eastAsia="zh-CN"/>
        </w:rPr>
        <w:t>6</w:t>
      </w:r>
      <w:r>
        <w:t>.2.44</w:t>
      </w:r>
      <w:r>
        <w:tab/>
        <w:t>Type: MbsrInfo</w:t>
      </w:r>
      <w:bookmarkEnd w:id="3077"/>
      <w:bookmarkEnd w:id="3078"/>
      <w:bookmarkEnd w:id="3079"/>
      <w:bookmarkEnd w:id="3080"/>
      <w:bookmarkEnd w:id="3081"/>
      <w:bookmarkEnd w:id="3082"/>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3083" w:name="_Toc145956091"/>
      <w:bookmarkStart w:id="3084" w:name="_Toc153887526"/>
      <w:bookmarkStart w:id="3085" w:name="_Toc161905415"/>
      <w:bookmarkStart w:id="3086" w:name="_Toc170210018"/>
      <w:bookmarkStart w:id="3087" w:name="_Toc177550813"/>
      <w:r>
        <w:lastRenderedPageBreak/>
        <w:t>6.1.6.2.</w:t>
      </w:r>
      <w:r w:rsidR="00F212C4">
        <w:t>45</w:t>
      </w:r>
      <w:r>
        <w:tab/>
        <w:t>Type: LocMeasurementReq</w:t>
      </w:r>
      <w:bookmarkEnd w:id="3083"/>
      <w:bookmarkEnd w:id="3084"/>
      <w:bookmarkEnd w:id="3085"/>
      <w:bookmarkEnd w:id="3086"/>
      <w:bookmarkEnd w:id="3087"/>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77777777" w:rsidR="002C5C8B" w:rsidRDefault="002C5C8B" w:rsidP="0077140D">
            <w:pPr>
              <w:pStyle w:val="TAL"/>
              <w:rPr>
                <w:rFonts w:cs="Arial"/>
                <w:szCs w:val="18"/>
              </w:rPr>
            </w:pPr>
            <w:r>
              <w:rPr>
                <w:rFonts w:cs="Arial"/>
                <w:szCs w:val="18"/>
              </w:rPr>
              <w:t>E-UTRA Cell Identity (NOTE)</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77777777" w:rsidR="002C5C8B" w:rsidRPr="00E23F76" w:rsidRDefault="002C5C8B" w:rsidP="0077140D">
            <w:pPr>
              <w:pStyle w:val="TAL"/>
              <w:rPr>
                <w:rFonts w:cs="Arial"/>
                <w:szCs w:val="18"/>
              </w:rPr>
            </w:pPr>
            <w:r>
              <w:rPr>
                <w:rFonts w:cs="Arial"/>
                <w:szCs w:val="18"/>
              </w:rPr>
              <w:t>NR Cell Identity (NOTE)</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28A90D6E" w:rsidR="007675B1" w:rsidRDefault="007675B1" w:rsidP="007675B1">
            <w:pPr>
              <w:pStyle w:val="TAL"/>
              <w:rPr>
                <w:lang w:eastAsia="zh-CN"/>
              </w:rPr>
            </w:pPr>
            <w:r>
              <w:rPr>
                <w:lang w:eastAsia="zh-CN"/>
              </w:rPr>
              <w:t>T</w:t>
            </w:r>
            <w:r w:rsidRPr="00833B82">
              <w:rPr>
                <w:lang w:eastAsia="zh-CN"/>
              </w:rPr>
              <w:t>ime windows for scheduling of PRU measurements.</w:t>
            </w:r>
          </w:p>
        </w:tc>
      </w:tr>
      <w:tr w:rsidR="007675B1"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E0530" w14:textId="77777777" w:rsidR="007675B1" w:rsidRDefault="007675B1" w:rsidP="007675B1">
            <w:pPr>
              <w:pStyle w:val="TAN"/>
              <w:rPr>
                <w:rFonts w:cs="Arial"/>
                <w:szCs w:val="18"/>
              </w:rPr>
            </w:pPr>
            <w:r>
              <w:t>NOTE:</w:t>
            </w:r>
            <w:r>
              <w:tab/>
              <w:t>Either the "ecgi" attribute or the "ncgi"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3088" w:name="_Toc145956092"/>
      <w:bookmarkStart w:id="3089" w:name="_Toc153887527"/>
      <w:bookmarkStart w:id="3090" w:name="_Toc161905416"/>
      <w:bookmarkStart w:id="3091" w:name="_Toc170210019"/>
      <w:bookmarkStart w:id="3092" w:name="_Toc177550814"/>
      <w:r>
        <w:t>6.1.6.2.</w:t>
      </w:r>
      <w:r w:rsidR="00F212C4">
        <w:t>46</w:t>
      </w:r>
      <w:r>
        <w:tab/>
        <w:t>Type: LocMeasurementResp</w:t>
      </w:r>
      <w:bookmarkEnd w:id="3088"/>
      <w:bookmarkEnd w:id="3089"/>
      <w:bookmarkEnd w:id="3090"/>
      <w:bookmarkEnd w:id="3091"/>
      <w:bookmarkEnd w:id="3092"/>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3093" w:name="_Toc145956093"/>
      <w:bookmarkStart w:id="3094" w:name="_Toc153887528"/>
      <w:bookmarkStart w:id="3095" w:name="_Toc161905417"/>
      <w:bookmarkStart w:id="3096" w:name="_Toc170210020"/>
      <w:bookmarkStart w:id="3097" w:name="_Toc177550815"/>
      <w:r>
        <w:t>6.1.6.2.</w:t>
      </w:r>
      <w:r w:rsidR="00F212C4">
        <w:t>47</w:t>
      </w:r>
      <w:r>
        <w:tab/>
        <w:t xml:space="preserve">Type: </w:t>
      </w:r>
      <w:r>
        <w:rPr>
          <w:lang w:eastAsia="zh-CN"/>
        </w:rPr>
        <w:t>L</w:t>
      </w:r>
      <w:r>
        <w:rPr>
          <w:rFonts w:hint="eastAsia"/>
          <w:lang w:eastAsia="zh-CN"/>
        </w:rPr>
        <w:t>oc</w:t>
      </w:r>
      <w:r>
        <w:rPr>
          <w:lang w:eastAsia="zh-CN"/>
        </w:rPr>
        <w:t>Measurements</w:t>
      </w:r>
      <w:bookmarkEnd w:id="3093"/>
      <w:bookmarkEnd w:id="3094"/>
      <w:bookmarkEnd w:id="3095"/>
      <w:bookmarkEnd w:id="3096"/>
      <w:bookmarkEnd w:id="3097"/>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3098" w:name="_Toc145956094"/>
      <w:bookmarkStart w:id="3099" w:name="_Toc153887529"/>
      <w:bookmarkStart w:id="3100" w:name="_Toc161905418"/>
      <w:bookmarkStart w:id="3101" w:name="_Toc170210021"/>
      <w:bookmarkStart w:id="3102" w:name="_Toc177550816"/>
      <w:r>
        <w:lastRenderedPageBreak/>
        <w:t>6.1.6.2.48</w:t>
      </w:r>
      <w:r>
        <w:tab/>
        <w:t xml:space="preserve">Type: </w:t>
      </w:r>
      <w:r>
        <w:rPr>
          <w:noProof/>
          <w:lang w:eastAsia="zh-CN"/>
        </w:rPr>
        <w:t>HighAccuracyGnssMetrics</w:t>
      </w:r>
      <w:bookmarkEnd w:id="3098"/>
      <w:bookmarkEnd w:id="3099"/>
      <w:bookmarkEnd w:id="3100"/>
      <w:bookmarkEnd w:id="3101"/>
      <w:bookmarkEnd w:id="3102"/>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3103" w:name="_Toc145956095"/>
      <w:bookmarkStart w:id="3104" w:name="_Toc153887530"/>
      <w:bookmarkStart w:id="3105" w:name="_Toc161905419"/>
      <w:bookmarkStart w:id="3106" w:name="_Toc170210022"/>
      <w:bookmarkStart w:id="3107" w:name="_Toc177550817"/>
      <w:r>
        <w:t>6.1.6.2.49</w:t>
      </w:r>
      <w:r>
        <w:tab/>
        <w:t>Type: UpNotifyData</w:t>
      </w:r>
      <w:bookmarkEnd w:id="3103"/>
      <w:bookmarkEnd w:id="3104"/>
      <w:bookmarkEnd w:id="3105"/>
      <w:bookmarkEnd w:id="3106"/>
      <w:bookmarkEnd w:id="3107"/>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3108" w:name="_Hlk156291764"/>
            <w:r>
              <w:t>notifCorrelationId</w:t>
            </w:r>
            <w:bookmarkEnd w:id="3108"/>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0AAE6613" w:rsidR="00DC263C" w:rsidRDefault="00FA4DCD" w:rsidP="0077140D">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3109" w:name="_Toc145956096"/>
    </w:p>
    <w:p w14:paraId="64C3ED68" w14:textId="70152F6D" w:rsidR="001C71F4" w:rsidRDefault="001C71F4" w:rsidP="001C71F4">
      <w:pPr>
        <w:pStyle w:val="Heading5"/>
      </w:pPr>
      <w:bookmarkStart w:id="3110" w:name="_Toc153887531"/>
      <w:bookmarkStart w:id="3111" w:name="_Toc161905420"/>
      <w:bookmarkStart w:id="3112" w:name="_Toc170210023"/>
      <w:bookmarkStart w:id="3113" w:name="_Toc177550818"/>
      <w:r>
        <w:t>6.1.6.2.</w:t>
      </w:r>
      <w:r w:rsidR="00303CF4">
        <w:t>50</w:t>
      </w:r>
      <w:r>
        <w:tab/>
        <w:t>Type: UpSubscription</w:t>
      </w:r>
      <w:bookmarkEnd w:id="3109"/>
      <w:bookmarkEnd w:id="3110"/>
      <w:bookmarkEnd w:id="3111"/>
      <w:bookmarkEnd w:id="3112"/>
      <w:bookmarkEnd w:id="3113"/>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3114" w:name="_Hlk143752206"/>
      <w:r w:rsidRPr="0070731B">
        <w:rPr>
          <w:rFonts w:ascii="Arial" w:hAnsi="Arial" w:hint="eastAsia"/>
          <w:sz w:val="22"/>
        </w:rPr>
        <w:t>R</w:t>
      </w:r>
      <w:r w:rsidRPr="0070731B">
        <w:rPr>
          <w:rFonts w:ascii="Arial" w:hAnsi="Arial"/>
          <w:sz w:val="22"/>
        </w:rPr>
        <w:t>elatedU</w:t>
      </w:r>
      <w:bookmarkEnd w:id="3114"/>
      <w:r w:rsidR="00B53298">
        <w:rPr>
          <w:rFonts w:ascii="Arial" w:hAnsi="Arial"/>
          <w:sz w:val="22"/>
        </w:rPr>
        <w:t>e</w:t>
      </w:r>
    </w:p>
    <w:p w14:paraId="1BCA0E36" w14:textId="6BE6D021" w:rsidR="00B258E6" w:rsidRDefault="00B258E6" w:rsidP="00B258E6">
      <w:pPr>
        <w:pStyle w:val="TH"/>
        <w:rPr>
          <w:noProof/>
        </w:rPr>
      </w:pPr>
      <w:bookmarkStart w:id="3115"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3115"/>
    </w:tbl>
    <w:p w14:paraId="562AA53D" w14:textId="36973482" w:rsidR="00B258E6" w:rsidRDefault="00B258E6" w:rsidP="00EB7848"/>
    <w:p w14:paraId="500F9A95" w14:textId="26BE41C9" w:rsidR="00963055" w:rsidRDefault="00963055" w:rsidP="00963055">
      <w:pPr>
        <w:pStyle w:val="Heading5"/>
      </w:pPr>
      <w:bookmarkStart w:id="3116" w:name="_Toc153887532"/>
      <w:bookmarkStart w:id="3117" w:name="_Toc161905421"/>
      <w:bookmarkStart w:id="3118" w:name="_Toc170210024"/>
      <w:bookmarkStart w:id="3119" w:name="_Toc177550819"/>
      <w:r>
        <w:lastRenderedPageBreak/>
        <w:t>6.1.6.2.52</w:t>
      </w:r>
      <w:r>
        <w:tab/>
        <w:t>Type: UpConfig</w:t>
      </w:r>
      <w:bookmarkEnd w:id="3116"/>
      <w:bookmarkEnd w:id="3117"/>
      <w:bookmarkEnd w:id="3118"/>
      <w:bookmarkEnd w:id="3119"/>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3120"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3120"/>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77777777"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distance 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3121"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3121"/>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3122"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3122"/>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3123"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3123"/>
    </w:tbl>
    <w:p w14:paraId="1EF8EC22" w14:textId="77777777" w:rsidR="004B0A15" w:rsidRPr="00396985" w:rsidRDefault="004B0A15" w:rsidP="004B0A15"/>
    <w:p w14:paraId="39F1936C" w14:textId="058F5339" w:rsidR="004B0A15" w:rsidRDefault="004B0A15" w:rsidP="004B0A15">
      <w:pPr>
        <w:pStyle w:val="Heading5"/>
      </w:pPr>
      <w:bookmarkStart w:id="3124" w:name="_Toc153887533"/>
      <w:bookmarkStart w:id="3125" w:name="_Toc161905422"/>
      <w:bookmarkStart w:id="3126" w:name="_Toc170210025"/>
      <w:bookmarkStart w:id="3127" w:name="_Hlk149827298"/>
      <w:bookmarkStart w:id="3128" w:name="_Toc177550820"/>
      <w:r w:rsidRPr="00B55AF7">
        <w:t>6.1.6.2.</w:t>
      </w:r>
      <w:r w:rsidR="00950C85">
        <w:t>58</w:t>
      </w:r>
      <w:r>
        <w:tab/>
        <w:t xml:space="preserve">Type: </w:t>
      </w:r>
      <w:r w:rsidRPr="00B55AF7">
        <w:t>LocationData</w:t>
      </w:r>
      <w:r>
        <w:rPr>
          <w:lang w:eastAsia="zh-CN"/>
        </w:rPr>
        <w:t>Ext</w:t>
      </w:r>
      <w:bookmarkEnd w:id="3124"/>
      <w:bookmarkEnd w:id="3125"/>
      <w:bookmarkEnd w:id="3126"/>
      <w:bookmarkEnd w:id="3128"/>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3127"/>
    </w:tbl>
    <w:p w14:paraId="75ECA06A" w14:textId="77777777" w:rsidR="004B0A15" w:rsidRPr="00396985" w:rsidRDefault="004B0A15" w:rsidP="004B0A15"/>
    <w:p w14:paraId="68386522" w14:textId="012E6A8E" w:rsidR="004B0A15" w:rsidRDefault="004B0A15" w:rsidP="004B0A15">
      <w:pPr>
        <w:pStyle w:val="Heading5"/>
      </w:pPr>
      <w:bookmarkStart w:id="3129" w:name="_Toc153887534"/>
      <w:bookmarkStart w:id="3130" w:name="_Toc161905423"/>
      <w:bookmarkStart w:id="3131" w:name="_Toc170210026"/>
      <w:bookmarkStart w:id="3132" w:name="_Toc177550821"/>
      <w:r w:rsidRPr="00B55AF7">
        <w:t>6.1.6.2.</w:t>
      </w:r>
      <w:r w:rsidR="00950C85">
        <w:t>59</w:t>
      </w:r>
      <w:r>
        <w:tab/>
        <w:t xml:space="preserve">Type: </w:t>
      </w:r>
      <w:r w:rsidRPr="00A10217">
        <w:t>EventNotifyData</w:t>
      </w:r>
      <w:r>
        <w:rPr>
          <w:lang w:eastAsia="zh-CN"/>
        </w:rPr>
        <w:t>Ext</w:t>
      </w:r>
      <w:bookmarkEnd w:id="3129"/>
      <w:bookmarkEnd w:id="3130"/>
      <w:bookmarkEnd w:id="3131"/>
      <w:bookmarkEnd w:id="3132"/>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3133" w:name="_Toc153887535"/>
      <w:bookmarkStart w:id="3134" w:name="_Toc161905424"/>
      <w:bookmarkStart w:id="3135" w:name="_Toc170210027"/>
      <w:bookmarkStart w:id="3136" w:name="_Toc177550822"/>
      <w:r>
        <w:t>6.1.6.2.</w:t>
      </w:r>
      <w:r w:rsidR="005E520A">
        <w:t>60</w:t>
      </w:r>
      <w:r>
        <w:tab/>
        <w:t>Type: MappedLocationQoSEps</w:t>
      </w:r>
      <w:bookmarkEnd w:id="3133"/>
      <w:bookmarkEnd w:id="3134"/>
      <w:bookmarkEnd w:id="3135"/>
      <w:bookmarkEnd w:id="3136"/>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3137" w:name="_Toc153887536"/>
      <w:bookmarkStart w:id="3138" w:name="_Toc161905425"/>
      <w:bookmarkStart w:id="3139" w:name="_Toc170210028"/>
      <w:bookmarkStart w:id="3140" w:name="_Toc177550823"/>
      <w:r>
        <w:t>6.1.</w:t>
      </w:r>
      <w:r>
        <w:rPr>
          <w:lang w:eastAsia="zh-CN"/>
        </w:rPr>
        <w:t>6</w:t>
      </w:r>
      <w:r>
        <w:t>.2.</w:t>
      </w:r>
      <w:r w:rsidR="00123DCE">
        <w:t>61</w:t>
      </w:r>
      <w:r>
        <w:tab/>
        <w:t>Type: AdditionalUeInfo</w:t>
      </w:r>
      <w:bookmarkEnd w:id="3137"/>
      <w:bookmarkEnd w:id="3138"/>
      <w:bookmarkEnd w:id="3139"/>
      <w:bookmarkEnd w:id="3140"/>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Pr="000E3542" w:rsidRDefault="003D558A" w:rsidP="00EB7848"/>
    <w:p w14:paraId="49DF59ED" w14:textId="77777777" w:rsidR="00EB7848" w:rsidRDefault="00EB7848" w:rsidP="00B32564">
      <w:pPr>
        <w:pStyle w:val="Heading4"/>
        <w:rPr>
          <w:lang w:val="en-US"/>
        </w:rPr>
      </w:pPr>
      <w:bookmarkStart w:id="3141" w:name="_Toc20150416"/>
      <w:bookmarkStart w:id="3142" w:name="_Toc25168663"/>
      <w:bookmarkStart w:id="3143" w:name="_Toc27593082"/>
      <w:bookmarkStart w:id="3144" w:name="_Toc34147954"/>
      <w:bookmarkStart w:id="3145" w:name="_Toc36463338"/>
      <w:bookmarkStart w:id="3146" w:name="_Toc43215178"/>
      <w:bookmarkStart w:id="3147" w:name="_Toc45032426"/>
      <w:bookmarkStart w:id="3148" w:name="_Toc49849915"/>
      <w:bookmarkStart w:id="3149" w:name="_Toc51873429"/>
      <w:bookmarkStart w:id="3150" w:name="_Toc56517557"/>
      <w:bookmarkStart w:id="3151" w:name="_Toc58594458"/>
      <w:bookmarkStart w:id="3152" w:name="_Toc67685968"/>
      <w:bookmarkStart w:id="3153" w:name="_Toc74993795"/>
      <w:bookmarkStart w:id="3154" w:name="_Toc82716385"/>
      <w:bookmarkStart w:id="3155" w:name="_Toc88818672"/>
      <w:bookmarkStart w:id="3156" w:name="_Toc90650594"/>
      <w:bookmarkStart w:id="3157" w:name="_Toc98506264"/>
      <w:bookmarkStart w:id="3158" w:name="_Toc106639549"/>
      <w:bookmarkStart w:id="3159" w:name="_Toc114779059"/>
      <w:bookmarkStart w:id="3160" w:name="_Toc122096976"/>
      <w:bookmarkStart w:id="3161" w:name="_Toc130844197"/>
      <w:bookmarkStart w:id="3162" w:name="_Toc138411904"/>
      <w:bookmarkStart w:id="3163" w:name="_Toc145956097"/>
      <w:bookmarkStart w:id="3164" w:name="_Toc153887537"/>
      <w:bookmarkStart w:id="3165" w:name="_Toc161905426"/>
      <w:bookmarkStart w:id="3166" w:name="_Toc170210029"/>
      <w:bookmarkStart w:id="3167" w:name="_Toc177550824"/>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1889BD48" w14:textId="77777777" w:rsidR="00EB7848" w:rsidRPr="00384E92" w:rsidRDefault="00EB7848" w:rsidP="00B32564">
      <w:pPr>
        <w:pStyle w:val="Heading5"/>
      </w:pPr>
      <w:bookmarkStart w:id="3168" w:name="_Toc20150417"/>
      <w:bookmarkStart w:id="3169" w:name="_Toc25168664"/>
      <w:bookmarkStart w:id="3170" w:name="_Toc27593083"/>
      <w:bookmarkStart w:id="3171" w:name="_Toc34147955"/>
      <w:bookmarkStart w:id="3172" w:name="_Toc36463339"/>
      <w:bookmarkStart w:id="3173" w:name="_Toc43215179"/>
      <w:bookmarkStart w:id="3174" w:name="_Toc45032427"/>
      <w:bookmarkStart w:id="3175" w:name="_Toc49849916"/>
      <w:bookmarkStart w:id="3176" w:name="_Toc51873430"/>
      <w:bookmarkStart w:id="3177" w:name="_Toc56517558"/>
      <w:bookmarkStart w:id="3178" w:name="_Toc58594459"/>
      <w:bookmarkStart w:id="3179" w:name="_Toc67685969"/>
      <w:bookmarkStart w:id="3180" w:name="_Toc74993796"/>
      <w:bookmarkStart w:id="3181" w:name="_Toc82716386"/>
      <w:bookmarkStart w:id="3182" w:name="_Toc88818673"/>
      <w:bookmarkStart w:id="3183" w:name="_Toc90650595"/>
      <w:bookmarkStart w:id="3184" w:name="_Toc98506265"/>
      <w:bookmarkStart w:id="3185" w:name="_Toc106639550"/>
      <w:bookmarkStart w:id="3186" w:name="_Toc114779060"/>
      <w:bookmarkStart w:id="3187" w:name="_Toc122096977"/>
      <w:bookmarkStart w:id="3188" w:name="_Toc130844198"/>
      <w:bookmarkStart w:id="3189" w:name="_Toc138411905"/>
      <w:bookmarkStart w:id="3190" w:name="_Toc145956098"/>
      <w:bookmarkStart w:id="3191" w:name="_Toc153887538"/>
      <w:bookmarkStart w:id="3192" w:name="_Toc161905427"/>
      <w:bookmarkStart w:id="3193" w:name="_Toc170210030"/>
      <w:bookmarkStart w:id="3194" w:name="_Toc177550825"/>
      <w:r>
        <w:t>6.1.6.3.1</w:t>
      </w:r>
      <w:r w:rsidRPr="00384E92">
        <w:tab/>
        <w:t>Introduction</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3195" w:name="_Toc20150418"/>
      <w:bookmarkStart w:id="3196" w:name="_Toc25168665"/>
      <w:bookmarkStart w:id="3197" w:name="_Toc27593084"/>
      <w:bookmarkStart w:id="3198" w:name="_Toc34147956"/>
      <w:bookmarkStart w:id="3199" w:name="_Toc36463340"/>
      <w:bookmarkStart w:id="3200" w:name="_Toc43215180"/>
      <w:bookmarkStart w:id="3201" w:name="_Toc45032428"/>
      <w:bookmarkStart w:id="3202" w:name="_Toc49849917"/>
      <w:bookmarkStart w:id="3203" w:name="_Toc51873431"/>
      <w:bookmarkStart w:id="3204" w:name="_Toc56517559"/>
      <w:bookmarkStart w:id="3205" w:name="_Toc58594460"/>
      <w:bookmarkStart w:id="3206" w:name="_Toc67685970"/>
      <w:bookmarkStart w:id="3207" w:name="_Toc74993797"/>
      <w:bookmarkStart w:id="3208" w:name="_Toc82716387"/>
      <w:bookmarkStart w:id="3209" w:name="_Toc88818674"/>
      <w:bookmarkStart w:id="3210" w:name="_Toc90650596"/>
      <w:bookmarkStart w:id="3211" w:name="_Toc98506266"/>
      <w:bookmarkStart w:id="3212" w:name="_Toc106639551"/>
      <w:bookmarkStart w:id="3213" w:name="_Toc114779061"/>
      <w:bookmarkStart w:id="3214" w:name="_Toc122096978"/>
      <w:bookmarkStart w:id="3215" w:name="_Toc130844199"/>
      <w:bookmarkStart w:id="3216" w:name="_Toc138411906"/>
      <w:bookmarkStart w:id="3217" w:name="_Toc145956099"/>
      <w:bookmarkStart w:id="3218" w:name="_Toc153887539"/>
      <w:bookmarkStart w:id="3219" w:name="_Toc161905428"/>
      <w:bookmarkStart w:id="3220" w:name="_Toc170210031"/>
      <w:bookmarkStart w:id="3221" w:name="_Toc177550826"/>
      <w:r>
        <w:t>6.1.6.3.2</w:t>
      </w:r>
      <w:r w:rsidRPr="00384E92">
        <w:tab/>
        <w:t>Simple data types</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3D5D1680" w:rsidR="000B55DE" w:rsidRDefault="000B55DE" w:rsidP="000B55DE">
            <w:pPr>
              <w:pStyle w:val="TAL"/>
              <w:rPr>
                <w:lang w:eastAsia="zh-CN"/>
              </w:rPr>
            </w:pPr>
            <w:r>
              <w:rPr>
                <w:lang w:eastAsia="zh-CN"/>
              </w:rPr>
              <w:t>Time window(s) of the target UE.</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0B55DE" w:rsidRDefault="000B55DE" w:rsidP="000B55DE">
            <w:pPr>
              <w:pStyle w:val="TAL"/>
              <w:rPr>
                <w:lang w:eastAsia="zh-CN"/>
              </w:rPr>
            </w:pPr>
            <w:r>
              <w:rPr>
                <w:lang w:eastAsia="zh-CN"/>
              </w:rPr>
              <w:lastRenderedPageBreak/>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0B55DE" w:rsidRDefault="000B55DE" w:rsidP="000B55DE">
            <w:pPr>
              <w:pStyle w:val="TAL"/>
              <w:rPr>
                <w:lang w:eastAsia="zh-CN"/>
              </w:rPr>
            </w:pPr>
            <w:r>
              <w:rPr>
                <w:lang w:eastAsia="zh-CN"/>
              </w:rPr>
              <w:t>Ranging/Sidelink Positioning Capability</w:t>
            </w:r>
            <w:r>
              <w:t xml:space="preserve"> supported by the UE</w:t>
            </w:r>
            <w:r>
              <w:rPr>
                <w:lang w:eastAsia="zh-CN"/>
              </w:rPr>
              <w:t>.</w:t>
            </w:r>
          </w:p>
          <w:p w14:paraId="3F767FAD" w14:textId="77777777" w:rsidR="000B55DE" w:rsidRDefault="000B55DE" w:rsidP="000B55DE">
            <w:pPr>
              <w:pStyle w:val="TAL"/>
              <w:rPr>
                <w:lang w:eastAsia="zh-CN"/>
              </w:rPr>
            </w:pPr>
          </w:p>
          <w:p w14:paraId="6735101A" w14:textId="7FBDF4FF" w:rsidR="000B55DE" w:rsidRDefault="000B55DE" w:rsidP="000B55DE">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bl>
    <w:p w14:paraId="3E8A96C7" w14:textId="0D1B3BFE" w:rsidR="00EB7848" w:rsidRDefault="00EB7848" w:rsidP="00EB7848"/>
    <w:p w14:paraId="65C719F2" w14:textId="77777777" w:rsidR="00EB7848" w:rsidRPr="00BC662F" w:rsidRDefault="00EB7848" w:rsidP="00B32564">
      <w:pPr>
        <w:pStyle w:val="Heading5"/>
      </w:pPr>
      <w:bookmarkStart w:id="3222" w:name="_Toc20150419"/>
      <w:bookmarkStart w:id="3223" w:name="_Toc25168666"/>
      <w:bookmarkStart w:id="3224" w:name="_Toc27593085"/>
      <w:bookmarkStart w:id="3225" w:name="_Toc34147957"/>
      <w:bookmarkStart w:id="3226" w:name="_Toc36463341"/>
      <w:bookmarkStart w:id="3227" w:name="_Toc43215181"/>
      <w:bookmarkStart w:id="3228" w:name="_Toc45032429"/>
      <w:bookmarkStart w:id="3229" w:name="_Toc49849918"/>
      <w:bookmarkStart w:id="3230" w:name="_Toc51873432"/>
      <w:bookmarkStart w:id="3231" w:name="_Toc56517560"/>
      <w:bookmarkStart w:id="3232" w:name="_Toc58594461"/>
      <w:bookmarkStart w:id="3233" w:name="_Toc67685971"/>
      <w:bookmarkStart w:id="3234" w:name="_Toc74993798"/>
      <w:bookmarkStart w:id="3235" w:name="_Toc82716388"/>
      <w:bookmarkStart w:id="3236" w:name="_Toc88818675"/>
      <w:bookmarkStart w:id="3237" w:name="_Toc90650597"/>
      <w:bookmarkStart w:id="3238" w:name="_Toc98506267"/>
      <w:bookmarkStart w:id="3239" w:name="_Toc106639552"/>
      <w:bookmarkStart w:id="3240" w:name="_Toc114779062"/>
      <w:bookmarkStart w:id="3241" w:name="_Toc122096979"/>
      <w:bookmarkStart w:id="3242" w:name="_Toc130844200"/>
      <w:bookmarkStart w:id="3243" w:name="_Toc138411907"/>
      <w:bookmarkStart w:id="3244" w:name="_Toc145956100"/>
      <w:bookmarkStart w:id="3245" w:name="_Toc153887540"/>
      <w:bookmarkStart w:id="3246" w:name="_Toc161905429"/>
      <w:bookmarkStart w:id="3247" w:name="_Toc170210032"/>
      <w:bookmarkStart w:id="3248" w:name="_Toc177550827"/>
      <w:r>
        <w:t>6.1.6.3.3</w:t>
      </w:r>
      <w:r w:rsidRPr="00BC662F">
        <w:tab/>
        <w:t xml:space="preserve">Enumeration: </w:t>
      </w:r>
      <w:r>
        <w:t>ExternalClientType</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3249" w:name="_Toc20150420"/>
      <w:bookmarkStart w:id="3250" w:name="_Toc25168667"/>
      <w:bookmarkStart w:id="3251" w:name="_Toc27593086"/>
      <w:bookmarkStart w:id="3252" w:name="_Toc34147958"/>
      <w:bookmarkStart w:id="3253" w:name="_Toc36463342"/>
      <w:bookmarkStart w:id="3254" w:name="_Toc43215182"/>
      <w:bookmarkStart w:id="3255" w:name="_Toc45032430"/>
      <w:bookmarkStart w:id="3256" w:name="_Toc49849919"/>
      <w:bookmarkStart w:id="3257" w:name="_Toc51873433"/>
      <w:bookmarkStart w:id="3258" w:name="_Toc56517561"/>
      <w:bookmarkStart w:id="3259" w:name="_Toc58594462"/>
      <w:bookmarkStart w:id="3260" w:name="_Toc67685972"/>
      <w:bookmarkStart w:id="3261" w:name="_Toc74993799"/>
      <w:bookmarkStart w:id="3262" w:name="_Toc82716389"/>
      <w:bookmarkStart w:id="3263" w:name="_Toc88818676"/>
      <w:bookmarkStart w:id="3264" w:name="_Toc90650598"/>
      <w:bookmarkStart w:id="3265" w:name="_Toc98506268"/>
      <w:bookmarkStart w:id="3266" w:name="_Toc106639553"/>
      <w:bookmarkStart w:id="3267" w:name="_Toc114779063"/>
      <w:bookmarkStart w:id="3268" w:name="_Toc122096980"/>
      <w:bookmarkStart w:id="3269" w:name="_Toc130844201"/>
      <w:bookmarkStart w:id="3270" w:name="_Toc138411908"/>
      <w:bookmarkStart w:id="3271" w:name="_Toc145956101"/>
      <w:bookmarkStart w:id="3272" w:name="_Toc153887541"/>
      <w:bookmarkStart w:id="3273" w:name="_Toc161905430"/>
      <w:bookmarkStart w:id="3274" w:name="_Toc170210033"/>
      <w:bookmarkStart w:id="3275" w:name="_Toc177550828"/>
      <w:r>
        <w:t>6.1.6.3.4</w:t>
      </w:r>
      <w:r w:rsidRPr="00BC662F">
        <w:tab/>
        <w:t xml:space="preserve">Enumeration: </w:t>
      </w:r>
      <w:r>
        <w:t>SupportedGADShapes</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lastRenderedPageBreak/>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3276" w:name="_Toc20150421"/>
      <w:bookmarkStart w:id="3277" w:name="_Toc25168668"/>
      <w:bookmarkStart w:id="3278" w:name="_Toc27593087"/>
      <w:bookmarkStart w:id="3279" w:name="_Toc34147959"/>
      <w:bookmarkStart w:id="3280" w:name="_Toc36463343"/>
      <w:bookmarkStart w:id="3281" w:name="_Toc43215183"/>
      <w:bookmarkStart w:id="3282" w:name="_Toc45032431"/>
      <w:bookmarkStart w:id="3283" w:name="_Toc49849920"/>
      <w:bookmarkStart w:id="3284" w:name="_Toc51873434"/>
      <w:bookmarkStart w:id="3285" w:name="_Toc56517562"/>
      <w:bookmarkStart w:id="3286" w:name="_Toc58594463"/>
      <w:bookmarkStart w:id="3287" w:name="_Toc67685973"/>
      <w:bookmarkStart w:id="3288" w:name="_Toc74993800"/>
      <w:bookmarkStart w:id="3289" w:name="_Toc82716390"/>
      <w:bookmarkStart w:id="3290" w:name="_Toc88818677"/>
      <w:bookmarkStart w:id="3291" w:name="_Toc90650599"/>
      <w:bookmarkStart w:id="3292" w:name="_Toc98506269"/>
      <w:bookmarkStart w:id="3293" w:name="_Toc106639554"/>
      <w:bookmarkStart w:id="3294" w:name="_Toc114779064"/>
      <w:bookmarkStart w:id="3295" w:name="_Toc122096981"/>
      <w:bookmarkStart w:id="3296" w:name="_Toc130844202"/>
      <w:bookmarkStart w:id="3297" w:name="_Toc138411909"/>
      <w:bookmarkStart w:id="3298" w:name="_Toc145956102"/>
      <w:bookmarkStart w:id="3299" w:name="_Toc153887542"/>
      <w:bookmarkStart w:id="3300" w:name="_Toc161905431"/>
      <w:bookmarkStart w:id="3301" w:name="_Toc170210034"/>
      <w:bookmarkStart w:id="3302" w:name="_Toc177550829"/>
      <w:r>
        <w:t>6.1.6.3.5</w:t>
      </w:r>
      <w:r w:rsidRPr="00BC662F">
        <w:tab/>
        <w:t>Enumeration:</w:t>
      </w:r>
      <w:r>
        <w:t xml:space="preserve"> ResponseTime</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3303" w:name="_Toc20150422"/>
      <w:bookmarkStart w:id="3304" w:name="_Toc25168669"/>
      <w:bookmarkStart w:id="3305" w:name="_Toc27593088"/>
      <w:bookmarkStart w:id="3306" w:name="_Toc34147960"/>
      <w:bookmarkStart w:id="3307" w:name="_Toc36463344"/>
      <w:bookmarkStart w:id="3308" w:name="_Toc43215184"/>
      <w:bookmarkStart w:id="3309" w:name="_Toc45032432"/>
      <w:bookmarkStart w:id="3310" w:name="_Toc49849921"/>
      <w:bookmarkStart w:id="3311" w:name="_Toc51873435"/>
      <w:bookmarkStart w:id="3312" w:name="_Toc56517563"/>
      <w:bookmarkStart w:id="3313" w:name="_Toc58594464"/>
      <w:bookmarkStart w:id="3314" w:name="_Toc67685974"/>
      <w:bookmarkStart w:id="3315" w:name="_Toc74993801"/>
      <w:bookmarkStart w:id="3316" w:name="_Toc82716391"/>
      <w:bookmarkStart w:id="3317" w:name="_Toc88818678"/>
      <w:bookmarkStart w:id="3318" w:name="_Toc90650600"/>
      <w:bookmarkStart w:id="3319" w:name="_Toc98506270"/>
      <w:bookmarkStart w:id="3320" w:name="_Toc106639555"/>
      <w:bookmarkStart w:id="3321" w:name="_Toc114779065"/>
      <w:bookmarkStart w:id="3322" w:name="_Toc122096982"/>
      <w:bookmarkStart w:id="3323" w:name="_Toc130844203"/>
      <w:bookmarkStart w:id="3324" w:name="_Toc138411910"/>
      <w:bookmarkStart w:id="3325" w:name="_Toc145956103"/>
      <w:bookmarkStart w:id="3326" w:name="_Toc153887543"/>
      <w:bookmarkStart w:id="3327" w:name="_Toc161905432"/>
      <w:bookmarkStart w:id="3328" w:name="_Toc170210035"/>
      <w:bookmarkStart w:id="3329" w:name="_Toc177550830"/>
      <w:r>
        <w:t>6.1.6.3.6</w:t>
      </w:r>
      <w:r w:rsidRPr="00BC662F">
        <w:tab/>
        <w:t>Enumeration:</w:t>
      </w:r>
      <w:r>
        <w:t xml:space="preserve"> PositioningMethod</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lastRenderedPageBreak/>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3330" w:name="_Toc20150423"/>
      <w:bookmarkStart w:id="3331" w:name="_Toc25168670"/>
      <w:bookmarkStart w:id="3332" w:name="_Toc27593089"/>
      <w:bookmarkStart w:id="3333" w:name="_Toc34147961"/>
      <w:bookmarkStart w:id="3334" w:name="_Toc36463345"/>
      <w:bookmarkStart w:id="3335" w:name="_Toc43215185"/>
      <w:bookmarkStart w:id="3336" w:name="_Toc45032433"/>
      <w:bookmarkStart w:id="3337" w:name="_Toc49849922"/>
      <w:bookmarkStart w:id="3338" w:name="_Toc51873436"/>
      <w:bookmarkStart w:id="3339" w:name="_Toc56517564"/>
      <w:bookmarkStart w:id="3340" w:name="_Toc58594465"/>
      <w:bookmarkStart w:id="3341" w:name="_Toc67685975"/>
      <w:bookmarkStart w:id="3342" w:name="_Toc74993802"/>
      <w:bookmarkStart w:id="3343" w:name="_Toc82716392"/>
      <w:bookmarkStart w:id="3344" w:name="_Toc88818679"/>
      <w:bookmarkStart w:id="3345" w:name="_Toc90650601"/>
      <w:bookmarkStart w:id="3346" w:name="_Toc98506271"/>
      <w:bookmarkStart w:id="3347" w:name="_Toc106639556"/>
      <w:bookmarkStart w:id="3348" w:name="_Toc114779066"/>
      <w:bookmarkStart w:id="3349" w:name="_Toc122096983"/>
      <w:bookmarkStart w:id="3350" w:name="_Toc130844204"/>
      <w:bookmarkStart w:id="3351" w:name="_Toc138411911"/>
      <w:bookmarkStart w:id="3352" w:name="_Toc145956104"/>
      <w:bookmarkStart w:id="3353" w:name="_Toc153887544"/>
      <w:bookmarkStart w:id="3354"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3355" w:name="_Toc170210036"/>
      <w:bookmarkStart w:id="3356" w:name="_Toc177550831"/>
      <w:r>
        <w:t>6.1.6.3.7</w:t>
      </w:r>
      <w:r w:rsidRPr="00BC662F">
        <w:tab/>
        <w:t>Enumeration:</w:t>
      </w:r>
      <w:r>
        <w:t xml:space="preserve"> PositioningMode</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3357" w:name="_Toc20150424"/>
      <w:bookmarkStart w:id="3358" w:name="_Toc25168671"/>
      <w:bookmarkStart w:id="3359" w:name="_Toc27593090"/>
      <w:bookmarkStart w:id="3360" w:name="_Toc34147962"/>
      <w:bookmarkStart w:id="3361" w:name="_Toc36463346"/>
      <w:bookmarkStart w:id="3362" w:name="_Toc43215186"/>
      <w:bookmarkStart w:id="3363" w:name="_Toc45032434"/>
      <w:bookmarkStart w:id="3364" w:name="_Toc49849923"/>
      <w:bookmarkStart w:id="3365" w:name="_Toc51873437"/>
      <w:bookmarkStart w:id="3366" w:name="_Toc56517565"/>
      <w:bookmarkStart w:id="3367" w:name="_Toc58594466"/>
      <w:bookmarkStart w:id="3368" w:name="_Toc67685976"/>
      <w:bookmarkStart w:id="3369" w:name="_Toc74993803"/>
      <w:bookmarkStart w:id="3370" w:name="_Toc82716393"/>
      <w:bookmarkStart w:id="3371" w:name="_Toc88818680"/>
      <w:bookmarkStart w:id="3372" w:name="_Toc90650602"/>
      <w:bookmarkStart w:id="3373" w:name="_Toc98506272"/>
      <w:bookmarkStart w:id="3374" w:name="_Toc106639557"/>
      <w:bookmarkStart w:id="3375" w:name="_Toc114779067"/>
      <w:bookmarkStart w:id="3376" w:name="_Toc122096984"/>
      <w:bookmarkStart w:id="3377" w:name="_Toc130844205"/>
      <w:bookmarkStart w:id="3378" w:name="_Toc138411912"/>
      <w:bookmarkStart w:id="3379" w:name="_Toc145956105"/>
      <w:bookmarkStart w:id="3380" w:name="_Toc153887545"/>
      <w:bookmarkStart w:id="3381" w:name="_Toc161905434"/>
      <w:bookmarkStart w:id="3382" w:name="_Toc170210037"/>
      <w:bookmarkStart w:id="3383" w:name="_Toc177550832"/>
      <w:r>
        <w:t>6.1.6.3.8</w:t>
      </w:r>
      <w:r w:rsidRPr="00BC662F">
        <w:tab/>
        <w:t>Enumeration:</w:t>
      </w:r>
      <w:r>
        <w:t xml:space="preserve"> GnssId</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lastRenderedPageBreak/>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3384" w:name="_Toc20150425"/>
      <w:bookmarkStart w:id="3385" w:name="_Toc25168672"/>
      <w:bookmarkStart w:id="3386" w:name="_Toc27593091"/>
      <w:bookmarkStart w:id="3387" w:name="_Toc34147963"/>
      <w:bookmarkStart w:id="3388" w:name="_Toc36463347"/>
      <w:bookmarkStart w:id="3389" w:name="_Toc43215187"/>
      <w:bookmarkStart w:id="3390" w:name="_Toc45032435"/>
      <w:bookmarkStart w:id="3391" w:name="_Toc49849924"/>
      <w:bookmarkStart w:id="3392" w:name="_Toc51873438"/>
      <w:bookmarkStart w:id="3393" w:name="_Toc56517566"/>
      <w:bookmarkStart w:id="3394" w:name="_Toc58594467"/>
      <w:bookmarkStart w:id="3395" w:name="_Toc67685977"/>
      <w:bookmarkStart w:id="3396" w:name="_Toc74993804"/>
      <w:bookmarkStart w:id="3397" w:name="_Toc82716394"/>
      <w:bookmarkStart w:id="3398" w:name="_Toc88818681"/>
      <w:bookmarkStart w:id="3399" w:name="_Toc90650603"/>
      <w:bookmarkStart w:id="3400" w:name="_Toc98506273"/>
      <w:bookmarkStart w:id="3401" w:name="_Toc106639558"/>
      <w:bookmarkStart w:id="3402" w:name="_Toc114779068"/>
      <w:bookmarkStart w:id="3403" w:name="_Toc122096985"/>
      <w:bookmarkStart w:id="3404" w:name="_Toc130844206"/>
      <w:bookmarkStart w:id="3405" w:name="_Toc138411913"/>
      <w:bookmarkStart w:id="3406" w:name="_Toc145956106"/>
      <w:bookmarkStart w:id="3407" w:name="_Toc153887546"/>
      <w:bookmarkStart w:id="3408" w:name="_Toc161905435"/>
      <w:bookmarkStart w:id="3409" w:name="_Toc170210038"/>
      <w:bookmarkStart w:id="3410" w:name="_Toc177550833"/>
      <w:r>
        <w:t>6.1.6.3.9</w:t>
      </w:r>
      <w:r w:rsidRPr="00BC662F">
        <w:tab/>
        <w:t>Enumeration:</w:t>
      </w:r>
      <w:r>
        <w:t xml:space="preserve"> Usage</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3411" w:name="_Toc20150426"/>
      <w:bookmarkStart w:id="3412" w:name="_Toc25168673"/>
      <w:bookmarkStart w:id="3413" w:name="_Toc27593092"/>
      <w:bookmarkStart w:id="3414" w:name="_Toc34147964"/>
      <w:bookmarkStart w:id="3415" w:name="_Toc36463348"/>
      <w:bookmarkStart w:id="3416" w:name="_Toc43215188"/>
      <w:bookmarkStart w:id="3417" w:name="_Toc45032436"/>
      <w:bookmarkStart w:id="3418" w:name="_Toc49849925"/>
      <w:bookmarkStart w:id="3419" w:name="_Toc51873439"/>
      <w:bookmarkStart w:id="3420" w:name="_Toc56517567"/>
      <w:bookmarkStart w:id="3421" w:name="_Toc58594468"/>
      <w:bookmarkStart w:id="3422" w:name="_Toc67685978"/>
      <w:bookmarkStart w:id="3423" w:name="_Toc74993805"/>
      <w:bookmarkStart w:id="3424" w:name="_Toc82716395"/>
      <w:bookmarkStart w:id="3425" w:name="_Toc88818682"/>
      <w:bookmarkStart w:id="3426" w:name="_Toc90650604"/>
      <w:bookmarkStart w:id="3427" w:name="_Toc98506274"/>
      <w:bookmarkStart w:id="3428" w:name="_Toc106639559"/>
      <w:bookmarkStart w:id="3429" w:name="_Toc114779069"/>
      <w:bookmarkStart w:id="3430" w:name="_Toc122096986"/>
      <w:bookmarkStart w:id="3431" w:name="_Toc130844207"/>
      <w:bookmarkStart w:id="3432" w:name="_Toc138411914"/>
      <w:bookmarkStart w:id="3433" w:name="_Toc145956107"/>
      <w:bookmarkStart w:id="3434" w:name="_Toc153887547"/>
      <w:bookmarkStart w:id="3435" w:name="_Toc161905436"/>
      <w:bookmarkStart w:id="3436" w:name="_Toc170210039"/>
      <w:bookmarkStart w:id="3437" w:name="_Toc177550834"/>
      <w:r>
        <w:t>6.1.6.3.10</w:t>
      </w:r>
      <w:r w:rsidRPr="00BC662F">
        <w:tab/>
        <w:t>Enumeration:</w:t>
      </w:r>
      <w:r>
        <w:t xml:space="preserve"> LcsPriority</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3438" w:name="_Toc20150427"/>
      <w:bookmarkStart w:id="3439" w:name="_Toc25168674"/>
      <w:bookmarkStart w:id="3440" w:name="_Toc27593093"/>
      <w:bookmarkStart w:id="3441" w:name="_Toc34147965"/>
      <w:bookmarkStart w:id="3442" w:name="_Toc36463349"/>
      <w:bookmarkStart w:id="3443" w:name="_Toc43215189"/>
      <w:bookmarkStart w:id="3444" w:name="_Toc45032437"/>
      <w:bookmarkStart w:id="3445" w:name="_Toc49849926"/>
      <w:bookmarkStart w:id="3446" w:name="_Toc51873440"/>
      <w:bookmarkStart w:id="3447" w:name="_Toc56517568"/>
      <w:bookmarkStart w:id="3448" w:name="_Toc58594469"/>
      <w:bookmarkStart w:id="3449" w:name="_Toc67685979"/>
      <w:bookmarkStart w:id="3450" w:name="_Toc74993806"/>
      <w:bookmarkStart w:id="3451" w:name="_Toc82716396"/>
      <w:bookmarkStart w:id="3452" w:name="_Toc88818683"/>
      <w:bookmarkStart w:id="3453" w:name="_Toc90650605"/>
      <w:bookmarkStart w:id="3454" w:name="_Toc98506275"/>
      <w:bookmarkStart w:id="3455" w:name="_Toc106639560"/>
      <w:bookmarkStart w:id="3456" w:name="_Toc114779070"/>
      <w:bookmarkStart w:id="3457" w:name="_Toc122096987"/>
      <w:bookmarkStart w:id="3458" w:name="_Toc130844208"/>
      <w:bookmarkStart w:id="3459" w:name="_Toc138411915"/>
      <w:bookmarkStart w:id="3460" w:name="_Toc145956108"/>
      <w:bookmarkStart w:id="3461" w:name="_Toc153887548"/>
      <w:bookmarkStart w:id="3462" w:name="_Toc161905437"/>
      <w:bookmarkStart w:id="3463" w:name="_Toc170210040"/>
      <w:bookmarkStart w:id="3464" w:name="_Toc177550835"/>
      <w:r>
        <w:t>6.1.6.3.11</w:t>
      </w:r>
      <w:r w:rsidRPr="00BC662F">
        <w:tab/>
        <w:t>Enumeration:</w:t>
      </w:r>
      <w:r w:rsidRPr="00E661BE">
        <w:t xml:space="preserve"> VelocityRequested</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3465" w:name="_Toc20150428"/>
      <w:bookmarkStart w:id="3466" w:name="_Toc25168675"/>
      <w:bookmarkStart w:id="3467" w:name="_Toc27593094"/>
      <w:bookmarkStart w:id="3468" w:name="_Toc34147966"/>
      <w:bookmarkStart w:id="3469" w:name="_Toc36463350"/>
      <w:bookmarkStart w:id="3470" w:name="_Toc43215190"/>
      <w:bookmarkStart w:id="3471" w:name="_Toc45032438"/>
      <w:bookmarkStart w:id="3472" w:name="_Toc49849927"/>
      <w:bookmarkStart w:id="3473" w:name="_Toc51873441"/>
      <w:bookmarkStart w:id="3474" w:name="_Toc56517569"/>
      <w:bookmarkStart w:id="3475" w:name="_Toc58594470"/>
      <w:bookmarkStart w:id="3476" w:name="_Toc67685980"/>
      <w:bookmarkStart w:id="3477" w:name="_Toc74993807"/>
      <w:bookmarkStart w:id="3478" w:name="_Toc82716397"/>
      <w:bookmarkStart w:id="3479" w:name="_Toc88818684"/>
      <w:bookmarkStart w:id="3480" w:name="_Toc90650606"/>
      <w:bookmarkStart w:id="3481" w:name="_Toc98506276"/>
      <w:bookmarkStart w:id="3482" w:name="_Toc106639561"/>
      <w:bookmarkStart w:id="3483" w:name="_Toc114779071"/>
      <w:bookmarkStart w:id="3484" w:name="_Toc122096988"/>
      <w:bookmarkStart w:id="3485" w:name="_Toc130844209"/>
      <w:bookmarkStart w:id="3486" w:name="_Toc138411916"/>
      <w:bookmarkStart w:id="3487" w:name="_Toc145956109"/>
      <w:bookmarkStart w:id="3488" w:name="_Toc153887549"/>
      <w:bookmarkStart w:id="3489" w:name="_Toc161905438"/>
      <w:bookmarkStart w:id="3490" w:name="_Toc170210041"/>
      <w:bookmarkStart w:id="3491" w:name="_Toc177550836"/>
      <w:r>
        <w:t>6.1.6.3.12</w:t>
      </w:r>
      <w:r w:rsidRPr="00BC662F">
        <w:tab/>
        <w:t>Enumeration:</w:t>
      </w:r>
      <w:r w:rsidRPr="00E661BE">
        <w:t xml:space="preserve"> </w:t>
      </w:r>
      <w:r w:rsidRPr="0088594C">
        <w:t>AccuracyFulfilmentIndicator</w:t>
      </w:r>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lastRenderedPageBreak/>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3492" w:name="_Toc20150429"/>
      <w:bookmarkStart w:id="3493" w:name="_Toc25168676"/>
      <w:bookmarkStart w:id="3494" w:name="_Toc27593095"/>
      <w:bookmarkStart w:id="3495" w:name="_Toc34147967"/>
      <w:bookmarkStart w:id="3496" w:name="_Toc36463351"/>
      <w:bookmarkStart w:id="3497" w:name="_Toc43215191"/>
      <w:bookmarkStart w:id="3498" w:name="_Toc45032439"/>
      <w:bookmarkStart w:id="3499" w:name="_Toc49849928"/>
      <w:bookmarkStart w:id="3500" w:name="_Toc51873442"/>
      <w:bookmarkStart w:id="3501" w:name="_Toc56517570"/>
      <w:bookmarkStart w:id="3502" w:name="_Toc58594471"/>
      <w:bookmarkStart w:id="3503" w:name="_Toc67685981"/>
      <w:bookmarkStart w:id="3504" w:name="_Toc74993808"/>
      <w:bookmarkStart w:id="3505" w:name="_Toc82716398"/>
      <w:bookmarkStart w:id="3506" w:name="_Toc88818685"/>
      <w:bookmarkStart w:id="3507" w:name="_Toc90650607"/>
      <w:bookmarkStart w:id="3508" w:name="_Toc98506277"/>
      <w:bookmarkStart w:id="3509" w:name="_Toc106639562"/>
      <w:bookmarkStart w:id="3510" w:name="_Toc114779072"/>
      <w:bookmarkStart w:id="3511" w:name="_Toc122096989"/>
      <w:bookmarkStart w:id="3512" w:name="_Toc130844210"/>
      <w:bookmarkStart w:id="3513" w:name="_Toc138411917"/>
      <w:bookmarkStart w:id="3514" w:name="_Toc145956110"/>
      <w:bookmarkStart w:id="3515" w:name="_Toc153887550"/>
      <w:bookmarkStart w:id="3516" w:name="_Toc161905439"/>
      <w:bookmarkStart w:id="3517" w:name="_Toc170210042"/>
      <w:bookmarkStart w:id="3518" w:name="_Toc177550837"/>
      <w:r>
        <w:t>6.1.6.3.13</w:t>
      </w:r>
      <w:r w:rsidRPr="00BC662F">
        <w:tab/>
        <w:t>Enumeration:</w:t>
      </w:r>
      <w:r w:rsidRPr="00E661BE">
        <w:t xml:space="preserve"> </w:t>
      </w:r>
      <w:r>
        <w:t>VerticalDirection</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3519" w:name="_Toc20150430"/>
      <w:bookmarkStart w:id="3520" w:name="_Toc25168677"/>
      <w:bookmarkStart w:id="3521" w:name="_Toc27593096"/>
      <w:bookmarkStart w:id="3522" w:name="_Toc34147968"/>
      <w:bookmarkStart w:id="3523" w:name="_Toc36463352"/>
      <w:bookmarkStart w:id="3524" w:name="_Toc43215192"/>
      <w:bookmarkStart w:id="3525" w:name="_Toc45032440"/>
      <w:bookmarkStart w:id="3526" w:name="_Toc49849929"/>
      <w:bookmarkStart w:id="3527" w:name="_Toc51873443"/>
      <w:bookmarkStart w:id="3528" w:name="_Toc56517571"/>
      <w:bookmarkStart w:id="3529" w:name="_Toc58594472"/>
      <w:bookmarkStart w:id="3530" w:name="_Toc67685982"/>
      <w:bookmarkStart w:id="3531" w:name="_Toc74993809"/>
      <w:bookmarkStart w:id="3532" w:name="_Toc82716399"/>
      <w:bookmarkStart w:id="3533" w:name="_Toc88818686"/>
      <w:bookmarkStart w:id="3534" w:name="_Toc90650608"/>
      <w:bookmarkStart w:id="3535" w:name="_Toc98506278"/>
      <w:bookmarkStart w:id="3536" w:name="_Toc106639563"/>
      <w:bookmarkStart w:id="3537" w:name="_Toc114779073"/>
      <w:bookmarkStart w:id="3538" w:name="_Toc122096990"/>
      <w:bookmarkStart w:id="3539" w:name="_Toc130844211"/>
      <w:bookmarkStart w:id="3540" w:name="_Toc138411918"/>
      <w:bookmarkStart w:id="3541" w:name="_Toc145956111"/>
      <w:bookmarkStart w:id="3542" w:name="_Toc153887551"/>
      <w:bookmarkStart w:id="3543" w:name="_Toc161905440"/>
      <w:bookmarkStart w:id="3544" w:name="_Toc170210043"/>
      <w:bookmarkStart w:id="3545" w:name="_Toc177550838"/>
      <w:r>
        <w:t>6.1.6.3.14</w:t>
      </w:r>
      <w:r w:rsidRPr="003B2883">
        <w:tab/>
        <w:t xml:space="preserve">Enumeration: </w:t>
      </w:r>
      <w:r>
        <w:t>LdrType</w:t>
      </w:r>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3546" w:name="_Toc20150431"/>
      <w:bookmarkStart w:id="3547" w:name="_Toc25168678"/>
      <w:bookmarkStart w:id="3548" w:name="_Toc27593097"/>
      <w:bookmarkStart w:id="3549" w:name="_Toc34147969"/>
      <w:bookmarkStart w:id="3550" w:name="_Toc36463353"/>
      <w:bookmarkStart w:id="3551" w:name="_Toc43215193"/>
      <w:bookmarkStart w:id="3552" w:name="_Toc45032441"/>
      <w:bookmarkStart w:id="3553" w:name="_Toc49849930"/>
      <w:bookmarkStart w:id="3554" w:name="_Toc51873444"/>
      <w:bookmarkStart w:id="3555" w:name="_Toc56517572"/>
      <w:bookmarkStart w:id="3556" w:name="_Toc58594473"/>
      <w:bookmarkStart w:id="3557" w:name="_Toc67685983"/>
      <w:bookmarkStart w:id="3558" w:name="_Toc74993810"/>
      <w:bookmarkStart w:id="3559" w:name="_Toc82716400"/>
      <w:bookmarkStart w:id="3560" w:name="_Toc88818687"/>
      <w:bookmarkStart w:id="3561" w:name="_Toc90650609"/>
      <w:bookmarkStart w:id="3562" w:name="_Toc98506279"/>
      <w:bookmarkStart w:id="3563" w:name="_Toc106639564"/>
      <w:bookmarkStart w:id="3564" w:name="_Toc114779074"/>
      <w:bookmarkStart w:id="3565" w:name="_Toc122096991"/>
      <w:bookmarkStart w:id="3566" w:name="_Toc130844212"/>
      <w:bookmarkStart w:id="3567" w:name="_Toc138411919"/>
      <w:bookmarkStart w:id="3568" w:name="_Toc145956112"/>
      <w:bookmarkStart w:id="3569" w:name="_Toc153887552"/>
      <w:bookmarkStart w:id="3570" w:name="_Toc161905441"/>
      <w:bookmarkStart w:id="3571" w:name="_Toc170210044"/>
      <w:bookmarkStart w:id="3572" w:name="_Toc177550839"/>
      <w:r>
        <w:t>6.1.6.3.15</w:t>
      </w:r>
      <w:r w:rsidRPr="00BC662F">
        <w:tab/>
        <w:t>Enumeration</w:t>
      </w:r>
      <w:r>
        <w:t>: ReportingAreaType</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3573" w:name="_Toc20150432"/>
      <w:bookmarkStart w:id="3574" w:name="_Toc25168679"/>
      <w:bookmarkStart w:id="3575" w:name="_Toc27593098"/>
      <w:bookmarkStart w:id="3576" w:name="_Toc34147970"/>
      <w:bookmarkStart w:id="3577" w:name="_Toc36463354"/>
      <w:bookmarkStart w:id="3578" w:name="_Toc43215194"/>
      <w:bookmarkStart w:id="3579" w:name="_Toc45032442"/>
      <w:bookmarkStart w:id="3580" w:name="_Toc49849931"/>
      <w:bookmarkStart w:id="3581" w:name="_Toc51873445"/>
      <w:bookmarkStart w:id="3582" w:name="_Toc56517573"/>
      <w:bookmarkStart w:id="3583" w:name="_Toc58594474"/>
      <w:bookmarkStart w:id="3584" w:name="_Toc67685984"/>
      <w:bookmarkStart w:id="3585" w:name="_Toc74993811"/>
      <w:bookmarkStart w:id="3586" w:name="_Toc82716401"/>
      <w:bookmarkStart w:id="3587" w:name="_Toc88818688"/>
      <w:bookmarkStart w:id="3588" w:name="_Toc90650610"/>
      <w:bookmarkStart w:id="3589" w:name="_Toc98506280"/>
      <w:bookmarkStart w:id="3590" w:name="_Toc106639565"/>
      <w:bookmarkStart w:id="3591" w:name="_Toc114779075"/>
      <w:bookmarkStart w:id="3592" w:name="_Toc122096992"/>
      <w:bookmarkStart w:id="3593" w:name="_Toc130844213"/>
      <w:bookmarkStart w:id="3594" w:name="_Toc138411920"/>
      <w:bookmarkStart w:id="3595" w:name="_Toc145956113"/>
      <w:bookmarkStart w:id="3596" w:name="_Toc153887553"/>
      <w:bookmarkStart w:id="3597" w:name="_Toc161905442"/>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3598" w:name="_Toc170210045"/>
      <w:bookmarkStart w:id="3599" w:name="_Toc177550840"/>
      <w:r>
        <w:t>6.1.6.3.16</w:t>
      </w:r>
      <w:r w:rsidRPr="00BC662F">
        <w:tab/>
        <w:t>Enumeration</w:t>
      </w:r>
      <w:r>
        <w:t>: OccurrenceInfo</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B6DC7C9" w:rsidR="00EB7848" w:rsidRDefault="00EB7848" w:rsidP="00EB7848">
      <w:pPr>
        <w:pStyle w:val="TH"/>
      </w:pPr>
      <w:r>
        <w:t xml:space="preserve">Table 6.1.6.3.16-1: Enumeration </w:t>
      </w:r>
      <w:r w:rsidR="008A0446">
        <w:t>OccurrenceInfo</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600" w:name="_Toc20150433"/>
      <w:bookmarkStart w:id="3601" w:name="_Toc25168680"/>
      <w:bookmarkStart w:id="3602" w:name="_Toc27593099"/>
      <w:bookmarkStart w:id="3603" w:name="_Toc34147971"/>
      <w:bookmarkStart w:id="3604" w:name="_Toc36463355"/>
      <w:bookmarkStart w:id="3605" w:name="_Toc43215195"/>
      <w:bookmarkStart w:id="3606" w:name="_Toc45032443"/>
      <w:bookmarkStart w:id="3607" w:name="_Toc49849932"/>
      <w:bookmarkStart w:id="3608" w:name="_Toc51873446"/>
      <w:bookmarkStart w:id="3609" w:name="_Toc56517574"/>
      <w:bookmarkStart w:id="3610" w:name="_Toc58594475"/>
      <w:bookmarkStart w:id="3611" w:name="_Toc67685985"/>
      <w:bookmarkStart w:id="3612" w:name="_Toc74993812"/>
      <w:bookmarkStart w:id="3613" w:name="_Toc82716402"/>
      <w:bookmarkStart w:id="3614" w:name="_Toc88818689"/>
      <w:bookmarkStart w:id="3615" w:name="_Toc90650611"/>
      <w:bookmarkStart w:id="3616" w:name="_Toc98506281"/>
      <w:bookmarkStart w:id="3617" w:name="_Toc106639566"/>
      <w:bookmarkStart w:id="3618" w:name="_Toc114779076"/>
      <w:bookmarkStart w:id="3619" w:name="_Toc122096993"/>
      <w:bookmarkStart w:id="3620" w:name="_Toc130844214"/>
      <w:bookmarkStart w:id="3621" w:name="_Toc138411921"/>
      <w:bookmarkStart w:id="3622" w:name="_Toc145956114"/>
      <w:bookmarkStart w:id="3623" w:name="_Toc153887554"/>
      <w:bookmarkStart w:id="3624" w:name="_Toc161905443"/>
      <w:bookmarkStart w:id="3625" w:name="_Toc170210046"/>
      <w:bookmarkStart w:id="3626" w:name="_Toc177550841"/>
      <w:r>
        <w:lastRenderedPageBreak/>
        <w:t>6.1.6.3.17</w:t>
      </w:r>
      <w:r w:rsidRPr="00BC662F">
        <w:tab/>
        <w:t>Enumeration</w:t>
      </w:r>
      <w:r>
        <w:t>: ReportingAccessType</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3627" w:name="_Toc20150434"/>
      <w:bookmarkStart w:id="3628" w:name="_Toc25168681"/>
      <w:bookmarkStart w:id="3629" w:name="_Toc27593100"/>
      <w:bookmarkStart w:id="3630" w:name="_Toc34147972"/>
      <w:bookmarkStart w:id="3631" w:name="_Toc36463356"/>
      <w:bookmarkStart w:id="3632" w:name="_Toc43215196"/>
      <w:bookmarkStart w:id="3633" w:name="_Toc45032444"/>
      <w:bookmarkStart w:id="3634" w:name="_Toc49849933"/>
      <w:bookmarkStart w:id="3635" w:name="_Toc51873447"/>
      <w:bookmarkStart w:id="3636" w:name="_Toc56517575"/>
      <w:bookmarkStart w:id="3637" w:name="_Toc58594476"/>
      <w:bookmarkStart w:id="3638" w:name="_Toc67685986"/>
      <w:bookmarkStart w:id="3639" w:name="_Toc74993813"/>
      <w:bookmarkStart w:id="3640" w:name="_Toc82716403"/>
      <w:bookmarkStart w:id="3641" w:name="_Toc88818690"/>
      <w:bookmarkStart w:id="3642" w:name="_Toc90650612"/>
      <w:bookmarkStart w:id="3643" w:name="_Toc98506282"/>
      <w:bookmarkStart w:id="3644" w:name="_Toc106639567"/>
      <w:bookmarkStart w:id="3645" w:name="_Toc114779077"/>
      <w:bookmarkStart w:id="3646" w:name="_Toc122096994"/>
      <w:bookmarkStart w:id="3647" w:name="_Toc130844215"/>
      <w:bookmarkStart w:id="3648" w:name="_Toc138411922"/>
      <w:bookmarkStart w:id="3649" w:name="_Toc145956115"/>
      <w:bookmarkStart w:id="3650" w:name="_Toc153887555"/>
      <w:bookmarkStart w:id="3651" w:name="_Toc161905444"/>
      <w:bookmarkStart w:id="3652" w:name="_Toc170210047"/>
      <w:bookmarkStart w:id="3653" w:name="_Toc177550842"/>
      <w:r>
        <w:t>6.1.6.3.18</w:t>
      </w:r>
      <w:r w:rsidRPr="003B2883">
        <w:tab/>
        <w:t xml:space="preserve">Enumeration: </w:t>
      </w:r>
      <w:r>
        <w:t>Event</w:t>
      </w:r>
      <w:r w:rsidRPr="003B2883">
        <w:t>Class</w:t>
      </w:r>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3654" w:name="_Toc20150435"/>
      <w:bookmarkStart w:id="3655" w:name="_Toc25168682"/>
      <w:bookmarkStart w:id="3656" w:name="_Toc27593101"/>
      <w:bookmarkStart w:id="3657" w:name="_Toc34147973"/>
      <w:bookmarkStart w:id="3658" w:name="_Toc36463357"/>
      <w:bookmarkStart w:id="3659" w:name="_Toc43215197"/>
      <w:bookmarkStart w:id="3660" w:name="_Toc45032445"/>
      <w:bookmarkStart w:id="3661" w:name="_Toc49849934"/>
      <w:bookmarkStart w:id="3662" w:name="_Toc51873448"/>
      <w:bookmarkStart w:id="3663" w:name="_Toc56517576"/>
      <w:bookmarkStart w:id="3664" w:name="_Toc58594477"/>
      <w:bookmarkStart w:id="3665" w:name="_Toc67685987"/>
      <w:bookmarkStart w:id="3666" w:name="_Toc74993814"/>
      <w:bookmarkStart w:id="3667" w:name="_Toc82716404"/>
      <w:bookmarkStart w:id="3668" w:name="_Toc88818691"/>
      <w:bookmarkStart w:id="3669" w:name="_Toc90650613"/>
      <w:bookmarkStart w:id="3670" w:name="_Toc98506283"/>
      <w:bookmarkStart w:id="3671" w:name="_Toc106639568"/>
      <w:bookmarkStart w:id="3672" w:name="_Toc114779078"/>
      <w:bookmarkStart w:id="3673" w:name="_Toc122096995"/>
      <w:bookmarkStart w:id="3674" w:name="_Toc130844216"/>
      <w:bookmarkStart w:id="3675" w:name="_Toc138411923"/>
      <w:bookmarkStart w:id="3676" w:name="_Toc145956116"/>
      <w:bookmarkStart w:id="3677" w:name="_Toc153887556"/>
      <w:bookmarkStart w:id="3678" w:name="_Toc161905445"/>
      <w:bookmarkStart w:id="3679" w:name="_Toc170210048"/>
      <w:bookmarkStart w:id="3680" w:name="_Toc177550843"/>
      <w:r>
        <w:t>6.1.6.3.19</w:t>
      </w:r>
      <w:r w:rsidRPr="003B2883">
        <w:tab/>
        <w:t xml:space="preserve">Enumeration: </w:t>
      </w:r>
      <w:r>
        <w:t>ReportedEventType</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3681" w:name="_Toc20150436"/>
      <w:bookmarkStart w:id="3682" w:name="_Toc25168683"/>
      <w:bookmarkStart w:id="3683" w:name="_Toc27593102"/>
      <w:bookmarkStart w:id="3684" w:name="_Toc34147974"/>
      <w:bookmarkStart w:id="3685" w:name="_Toc36463358"/>
      <w:bookmarkStart w:id="3686" w:name="_Toc43215198"/>
      <w:bookmarkStart w:id="3687" w:name="_Toc45032446"/>
      <w:bookmarkStart w:id="3688" w:name="_Toc49849935"/>
      <w:bookmarkStart w:id="3689" w:name="_Toc51873449"/>
      <w:bookmarkStart w:id="3690" w:name="_Toc56517577"/>
      <w:bookmarkStart w:id="3691" w:name="_Toc58594478"/>
      <w:bookmarkStart w:id="3692" w:name="_Toc67685988"/>
      <w:bookmarkStart w:id="3693" w:name="_Toc74993815"/>
      <w:bookmarkStart w:id="3694" w:name="_Toc82716405"/>
      <w:bookmarkStart w:id="3695" w:name="_Toc88818692"/>
      <w:bookmarkStart w:id="3696" w:name="_Toc90650614"/>
      <w:bookmarkStart w:id="3697" w:name="_Toc98506284"/>
      <w:bookmarkStart w:id="3698" w:name="_Toc106639569"/>
      <w:bookmarkStart w:id="3699" w:name="_Toc114779079"/>
      <w:bookmarkStart w:id="3700" w:name="_Toc122096996"/>
      <w:bookmarkStart w:id="3701" w:name="_Toc130844217"/>
      <w:bookmarkStart w:id="3702" w:name="_Toc138411924"/>
      <w:bookmarkStart w:id="3703" w:name="_Toc145956117"/>
      <w:bookmarkStart w:id="3704" w:name="_Toc153887557"/>
      <w:bookmarkStart w:id="3705" w:name="_Toc161905446"/>
      <w:bookmarkStart w:id="3706" w:name="_Toc170210049"/>
      <w:bookmarkStart w:id="3707" w:name="_Toc177550844"/>
      <w:r>
        <w:t>6.1.6.3.20</w:t>
      </w:r>
      <w:r w:rsidRPr="003B2883">
        <w:tab/>
        <w:t>Enumeration</w:t>
      </w:r>
      <w:r>
        <w:t>: TerminationCause</w:t>
      </w:r>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3708" w:name="_Toc25168684"/>
      <w:bookmarkStart w:id="3709" w:name="_Toc27593103"/>
      <w:bookmarkStart w:id="3710" w:name="_Toc34147975"/>
      <w:bookmarkStart w:id="3711" w:name="_Toc36463359"/>
      <w:bookmarkStart w:id="3712" w:name="_Toc43215199"/>
      <w:bookmarkStart w:id="3713" w:name="_Toc45032447"/>
      <w:bookmarkStart w:id="3714" w:name="_Toc49849936"/>
      <w:bookmarkStart w:id="3715" w:name="_Toc51873450"/>
      <w:bookmarkStart w:id="3716" w:name="_Toc56517578"/>
      <w:bookmarkStart w:id="3717" w:name="_Toc58594479"/>
      <w:bookmarkStart w:id="3718" w:name="_Toc67685989"/>
      <w:bookmarkStart w:id="3719" w:name="_Toc74993816"/>
      <w:bookmarkStart w:id="3720" w:name="_Toc82716406"/>
      <w:bookmarkStart w:id="3721" w:name="_Toc88818693"/>
      <w:bookmarkStart w:id="3722" w:name="_Toc90650615"/>
      <w:bookmarkStart w:id="3723" w:name="_Toc98506285"/>
      <w:bookmarkStart w:id="3724" w:name="_Toc106639570"/>
      <w:bookmarkStart w:id="3725" w:name="_Toc114779080"/>
      <w:bookmarkStart w:id="3726" w:name="_Toc122096997"/>
      <w:bookmarkStart w:id="3727" w:name="_Toc130844218"/>
      <w:bookmarkStart w:id="3728" w:name="_Toc138411925"/>
      <w:bookmarkStart w:id="3729" w:name="_Toc145956118"/>
      <w:bookmarkStart w:id="3730" w:name="_Toc153887558"/>
      <w:bookmarkStart w:id="3731" w:name="_Toc161905447"/>
      <w:bookmarkStart w:id="3732" w:name="_Toc170210050"/>
      <w:bookmarkStart w:id="3733" w:name="_Toc177550845"/>
      <w:r w:rsidRPr="00EB7848">
        <w:lastRenderedPageBreak/>
        <w:t>6.1.6.3.21</w:t>
      </w:r>
      <w:r w:rsidRPr="00EB7848">
        <w:tab/>
        <w:t xml:space="preserve">Enumeration: </w:t>
      </w:r>
      <w:r w:rsidRPr="00EB7848">
        <w:rPr>
          <w:lang w:eastAsia="zh-CN"/>
        </w:rPr>
        <w:t>LcsQosClass</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3734" w:name="_Toc34147976"/>
      <w:bookmarkStart w:id="3735" w:name="_Toc36463360"/>
      <w:bookmarkStart w:id="3736" w:name="_Toc43215200"/>
      <w:bookmarkStart w:id="3737" w:name="_Toc45032448"/>
      <w:bookmarkStart w:id="3738" w:name="_Toc49849937"/>
      <w:bookmarkStart w:id="3739" w:name="_Toc51873451"/>
      <w:bookmarkStart w:id="3740" w:name="_Toc56517579"/>
      <w:bookmarkStart w:id="3741" w:name="_Toc58594480"/>
      <w:bookmarkStart w:id="3742" w:name="_Toc67685990"/>
      <w:bookmarkStart w:id="3743" w:name="_Toc74993817"/>
      <w:bookmarkStart w:id="3744" w:name="_Toc82716407"/>
      <w:bookmarkStart w:id="3745" w:name="_Toc88818694"/>
      <w:bookmarkStart w:id="3746" w:name="_Toc90650616"/>
      <w:bookmarkStart w:id="3747" w:name="_Toc98506286"/>
      <w:bookmarkStart w:id="3748" w:name="_Toc106639571"/>
      <w:bookmarkStart w:id="3749" w:name="_Toc114779081"/>
      <w:bookmarkStart w:id="3750" w:name="_Toc122096998"/>
      <w:bookmarkStart w:id="3751" w:name="_Toc130844219"/>
      <w:bookmarkStart w:id="3752" w:name="_Toc138411926"/>
      <w:bookmarkStart w:id="3753" w:name="_Toc145956119"/>
      <w:bookmarkStart w:id="3754" w:name="_Toc153887559"/>
      <w:bookmarkStart w:id="3755" w:name="_Toc161905448"/>
      <w:bookmarkStart w:id="3756" w:name="_Toc170210051"/>
      <w:bookmarkStart w:id="3757" w:name="_Toc177550846"/>
      <w:r>
        <w:t>6.1.6.3.22</w:t>
      </w:r>
      <w:r>
        <w:tab/>
        <w:t xml:space="preserve">Enumeration: </w:t>
      </w:r>
      <w:r w:rsidRPr="0031710B">
        <w:rPr>
          <w:lang w:eastAsia="zh-CN"/>
        </w:rPr>
        <w:t>UeLocationServiceInd</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3758" w:name="_Toc138411927"/>
      <w:bookmarkStart w:id="3759" w:name="_Toc145956120"/>
      <w:bookmarkStart w:id="3760" w:name="_Toc153887560"/>
      <w:bookmarkStart w:id="3761" w:name="_Toc161905449"/>
      <w:bookmarkStart w:id="3762" w:name="_Toc170210052"/>
      <w:bookmarkStart w:id="3763" w:name="_Toc177550847"/>
      <w:r>
        <w:t>6.1.6.3.</w:t>
      </w:r>
      <w:r w:rsidR="006F709B">
        <w:t>23</w:t>
      </w:r>
      <w:r>
        <w:tab/>
      </w:r>
      <w:r w:rsidR="00AC3DAF">
        <w:t xml:space="preserve">Enumeration: </w:t>
      </w:r>
      <w:r w:rsidR="00AC3DAF">
        <w:rPr>
          <w:lang w:eastAsia="zh-CN"/>
        </w:rPr>
        <w:t>IndoorOutdoorInd</w:t>
      </w:r>
      <w:bookmarkEnd w:id="3758"/>
      <w:bookmarkEnd w:id="3759"/>
      <w:bookmarkEnd w:id="3760"/>
      <w:bookmarkEnd w:id="3761"/>
      <w:bookmarkEnd w:id="3762"/>
      <w:bookmarkEnd w:id="3763"/>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3764" w:name="_Toc122096358"/>
      <w:bookmarkStart w:id="3765" w:name="_Toc138411643"/>
      <w:bookmarkStart w:id="3766" w:name="_Toc145956121"/>
      <w:bookmarkStart w:id="3767" w:name="_Toc153887561"/>
      <w:bookmarkStart w:id="3768" w:name="_Toc161905450"/>
      <w:bookmarkStart w:id="3769" w:name="_Toc170210053"/>
      <w:bookmarkStart w:id="3770" w:name="_Toc177550848"/>
      <w:r>
        <w:t>6.1.6.3.24</w:t>
      </w:r>
      <w:r>
        <w:tab/>
        <w:t xml:space="preserve">Enumeration: </w:t>
      </w:r>
      <w:bookmarkEnd w:id="3764"/>
      <w:bookmarkEnd w:id="3765"/>
      <w:r>
        <w:rPr>
          <w:lang w:eastAsia="zh-CN"/>
        </w:rPr>
        <w:t>FixType</w:t>
      </w:r>
      <w:bookmarkEnd w:id="3766"/>
      <w:bookmarkEnd w:id="3767"/>
      <w:bookmarkEnd w:id="3768"/>
      <w:bookmarkEnd w:id="3769"/>
      <w:bookmarkEnd w:id="3770"/>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3771" w:name="_Toc145956122"/>
      <w:bookmarkStart w:id="3772" w:name="_Toc153887562"/>
      <w:bookmarkStart w:id="3773" w:name="_Toc161905451"/>
      <w:bookmarkStart w:id="3774" w:name="_Toc170210054"/>
      <w:bookmarkStart w:id="3775" w:name="_Toc177550849"/>
      <w:r>
        <w:t>6.1.6.3.25</w:t>
      </w:r>
      <w:r>
        <w:tab/>
        <w:t xml:space="preserve">Enumeration: </w:t>
      </w:r>
      <w:r w:rsidRPr="009413E0">
        <w:rPr>
          <w:lang w:eastAsia="zh-CN"/>
        </w:rPr>
        <w:t>LosNlosMeasureInd</w:t>
      </w:r>
      <w:bookmarkEnd w:id="3771"/>
      <w:bookmarkEnd w:id="3772"/>
      <w:bookmarkEnd w:id="3773"/>
      <w:bookmarkEnd w:id="3774"/>
      <w:bookmarkEnd w:id="3775"/>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3776" w:name="_Toc145956123"/>
      <w:bookmarkStart w:id="3777" w:name="_Toc153887563"/>
      <w:bookmarkStart w:id="3778" w:name="_Toc161905452"/>
      <w:bookmarkStart w:id="3779" w:name="_Toc170210055"/>
      <w:bookmarkStart w:id="3780" w:name="_Toc177550850"/>
      <w:r>
        <w:t>6.1.6.3.26</w:t>
      </w:r>
      <w:r>
        <w:tab/>
        <w:t>Enumeration: UpConnectionS</w:t>
      </w:r>
      <w:r w:rsidRPr="00EC7E78">
        <w:t>tatus</w:t>
      </w:r>
      <w:bookmarkEnd w:id="3776"/>
      <w:bookmarkEnd w:id="3777"/>
      <w:bookmarkEnd w:id="3778"/>
      <w:bookmarkEnd w:id="3779"/>
      <w:bookmarkEnd w:id="3780"/>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3781" w:name="_Toc145956124"/>
      <w:bookmarkStart w:id="3782" w:name="_Toc153887564"/>
      <w:bookmarkStart w:id="3783" w:name="_Toc161905453"/>
      <w:bookmarkStart w:id="3784" w:name="_Toc170210056"/>
      <w:bookmarkStart w:id="3785" w:name="_Toc177550851"/>
      <w:r w:rsidRPr="003B2883">
        <w:lastRenderedPageBreak/>
        <w:t>6.</w:t>
      </w:r>
      <w:r>
        <w:t>1</w:t>
      </w:r>
      <w:r w:rsidRPr="003B2883">
        <w:t>.6.3.</w:t>
      </w:r>
      <w:r w:rsidR="00D773A8">
        <w:t>27</w:t>
      </w:r>
      <w:r w:rsidRPr="003B2883">
        <w:tab/>
        <w:t xml:space="preserve">Enumeration: </w:t>
      </w:r>
      <w:r>
        <w:t>RangingSlResult</w:t>
      </w:r>
      <w:bookmarkEnd w:id="3781"/>
      <w:bookmarkEnd w:id="3782"/>
      <w:bookmarkEnd w:id="3783"/>
      <w:bookmarkEnd w:id="3784"/>
      <w:bookmarkEnd w:id="3785"/>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3786" w:name="_Toc145956125"/>
      <w:bookmarkStart w:id="3787" w:name="_Toc153887565"/>
      <w:bookmarkStart w:id="3788" w:name="_Toc161905454"/>
      <w:bookmarkStart w:id="3789" w:name="_Toc170210057"/>
      <w:bookmarkStart w:id="3790" w:name="_Toc177550852"/>
      <w:r>
        <w:t>6.1.6.3.</w:t>
      </w:r>
      <w:r w:rsidR="00D773A8">
        <w:t>28</w:t>
      </w:r>
      <w:r w:rsidRPr="00BC662F">
        <w:tab/>
        <w:t xml:space="preserve">Enumeration: </w:t>
      </w:r>
      <w:r>
        <w:t>RelatedU</w:t>
      </w:r>
      <w:r w:rsidR="001B1456">
        <w:t>e</w:t>
      </w:r>
      <w:r w:rsidRPr="003B2883">
        <w:t>Type</w:t>
      </w:r>
      <w:bookmarkEnd w:id="3786"/>
      <w:bookmarkEnd w:id="3787"/>
      <w:bookmarkEnd w:id="3788"/>
      <w:bookmarkEnd w:id="3789"/>
      <w:bookmarkEnd w:id="3790"/>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3791" w:name="_Toc153887566"/>
      <w:bookmarkStart w:id="3792" w:name="_Toc161905455"/>
      <w:bookmarkStart w:id="3793" w:name="_Toc170210058"/>
      <w:bookmarkStart w:id="3794" w:name="_Toc177550853"/>
      <w:r>
        <w:t>6.1.6.3.29</w:t>
      </w:r>
      <w:r>
        <w:tab/>
        <w:t xml:space="preserve">Enumeration: </w:t>
      </w:r>
      <w:r>
        <w:rPr>
          <w:lang w:eastAsia="zh-CN"/>
        </w:rPr>
        <w:t>LcsUpConnectionInd</w:t>
      </w:r>
      <w:bookmarkEnd w:id="3791"/>
      <w:bookmarkEnd w:id="3792"/>
      <w:bookmarkEnd w:id="3793"/>
      <w:bookmarkEnd w:id="3794"/>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3795" w:name="_Toc153887567"/>
      <w:bookmarkStart w:id="3796" w:name="_Toc161905456"/>
      <w:bookmarkStart w:id="3797" w:name="_Toc170210059"/>
      <w:bookmarkStart w:id="3798" w:name="_Toc177550854"/>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3795"/>
      <w:bookmarkEnd w:id="3796"/>
      <w:bookmarkEnd w:id="3797"/>
      <w:bookmarkEnd w:id="3798"/>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Default="007338BA" w:rsidP="00EB7848"/>
    <w:p w14:paraId="4B90BEB1" w14:textId="74DE6F18" w:rsidR="00EE2B25" w:rsidRPr="00BC662F" w:rsidRDefault="00EE2B25" w:rsidP="00EE2B25">
      <w:pPr>
        <w:pStyle w:val="Heading5"/>
      </w:pPr>
      <w:bookmarkStart w:id="3799" w:name="_Toc177550855"/>
      <w:r>
        <w:t>6.1.6.3.31</w:t>
      </w:r>
      <w:r w:rsidRPr="00BC662F">
        <w:tab/>
        <w:t xml:space="preserve">Enumeration: </w:t>
      </w:r>
      <w:r>
        <w:t>SlPositioningCapability</w:t>
      </w:r>
      <w:bookmarkEnd w:id="3799"/>
    </w:p>
    <w:p w14:paraId="0AF06146" w14:textId="77777777" w:rsidR="00EE2B25" w:rsidRPr="00384E92" w:rsidRDefault="00EE2B25" w:rsidP="00EE2B25">
      <w:pPr>
        <w:pStyle w:val="TAL"/>
      </w:pPr>
      <w:r w:rsidRPr="00384E92">
        <w:t xml:space="preserve">The enumeration </w:t>
      </w:r>
      <w:r>
        <w:t>SlPositioningCapability</w:t>
      </w:r>
      <w:r w:rsidRPr="00384E92">
        <w:t xml:space="preserve"> represents </w:t>
      </w:r>
      <w:r>
        <w:t xml:space="preserve">the ranging and sidelink positioning capabilities </w:t>
      </w:r>
      <w:r w:rsidRPr="008C4110">
        <w:t>supported by the UE</w:t>
      </w:r>
      <w:r w:rsidRPr="00384E92">
        <w:t>.</w:t>
      </w:r>
    </w:p>
    <w:p w14:paraId="42D06D28" w14:textId="4E13A4BA" w:rsidR="00EE2B25" w:rsidRDefault="00EE2B25" w:rsidP="00EE2B25">
      <w:pPr>
        <w:pStyle w:val="TH"/>
      </w:pPr>
      <w:r>
        <w:t>Table 6.1.6.3.31-1:</w:t>
      </w:r>
      <w:r w:rsidRPr="00F85CDE">
        <w:t xml:space="preserve"> </w:t>
      </w:r>
      <w:r>
        <w:t>SlPositioningCapability</w:t>
      </w:r>
    </w:p>
    <w:tbl>
      <w:tblPr>
        <w:tblW w:w="4650" w:type="pct"/>
        <w:tblCellMar>
          <w:left w:w="0" w:type="dxa"/>
          <w:right w:w="0" w:type="dxa"/>
        </w:tblCellMar>
        <w:tblLook w:val="04A0" w:firstRow="1" w:lastRow="0" w:firstColumn="1" w:lastColumn="0" w:noHBand="0" w:noVBand="1"/>
      </w:tblPr>
      <w:tblGrid>
        <w:gridCol w:w="5016"/>
        <w:gridCol w:w="3932"/>
      </w:tblGrid>
      <w:tr w:rsidR="00EE2B25" w:rsidRPr="00387BE7" w14:paraId="4F597F1A" w14:textId="77777777" w:rsidTr="000569E2">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8703F" w14:textId="77777777" w:rsidR="00EE2B25" w:rsidRDefault="00EE2B25" w:rsidP="000569E2">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F6FD1F" w14:textId="77777777" w:rsidR="00EE2B25" w:rsidRDefault="00EE2B25" w:rsidP="000569E2">
            <w:pPr>
              <w:pStyle w:val="TAH"/>
            </w:pPr>
            <w:r>
              <w:t>Description</w:t>
            </w:r>
          </w:p>
        </w:tc>
      </w:tr>
      <w:tr w:rsidR="00EE2B25" w:rsidRPr="0015708C" w14:paraId="3632C25C" w14:textId="77777777" w:rsidTr="000569E2">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DF76A" w14:textId="77777777" w:rsidR="00EE2B25" w:rsidRDefault="00EE2B25" w:rsidP="000569E2">
            <w:pPr>
              <w:pStyle w:val="TAL"/>
            </w:pPr>
            <w:r>
              <w:t>"</w:t>
            </w:r>
            <w:r>
              <w:rPr>
                <w:rFonts w:eastAsia="DengXian"/>
                <w:lang w:val="sv-SE" w:eastAsia="zh-CN"/>
              </w:rPr>
              <w:t>V2X</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977BA" w14:textId="77777777" w:rsidR="00EE2B25" w:rsidRDefault="00EE2B25" w:rsidP="000569E2">
            <w:pPr>
              <w:pStyle w:val="TAL"/>
            </w:pPr>
            <w:r>
              <w:t xml:space="preserve">Indicates that the UE is supporting </w:t>
            </w:r>
            <w:r w:rsidRPr="008163E2">
              <w:t xml:space="preserve">Ranging </w:t>
            </w:r>
            <w:r>
              <w:t xml:space="preserve">and sidelink positioning with </w:t>
            </w:r>
            <w:r>
              <w:rPr>
                <w:noProof/>
              </w:rPr>
              <w:t>V2X capable UE</w:t>
            </w:r>
          </w:p>
        </w:tc>
      </w:tr>
      <w:tr w:rsidR="00EE2B25" w:rsidRPr="0015708C" w14:paraId="7787C233" w14:textId="77777777" w:rsidTr="000569E2">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70835" w14:textId="77777777" w:rsidR="00EE2B25" w:rsidRDefault="00EE2B25" w:rsidP="000569E2">
            <w:pPr>
              <w:pStyle w:val="TAL"/>
            </w:pPr>
            <w:r>
              <w:t>"5G_PROSE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2A95B" w14:textId="77777777" w:rsidR="00EE2B25" w:rsidRDefault="00EE2B25" w:rsidP="000569E2">
            <w:pPr>
              <w:pStyle w:val="TAL"/>
            </w:pPr>
            <w:r>
              <w:t xml:space="preserve">Indicates that the UE is supporting </w:t>
            </w:r>
            <w:r w:rsidRPr="008163E2">
              <w:t xml:space="preserve">Ranging and sidelink positioning </w:t>
            </w:r>
            <w:r>
              <w:t xml:space="preserve">with </w:t>
            </w:r>
            <w:r>
              <w:rPr>
                <w:noProof/>
              </w:rPr>
              <w:t>5G ProSe capable UE</w:t>
            </w:r>
          </w:p>
        </w:tc>
      </w:tr>
    </w:tbl>
    <w:p w14:paraId="59CD8B8F" w14:textId="77777777" w:rsidR="00EE2B25" w:rsidRPr="00387BE7" w:rsidRDefault="00EE2B25" w:rsidP="00EB7848"/>
    <w:p w14:paraId="7810EFB0" w14:textId="77777777" w:rsidR="00EB7848" w:rsidRDefault="00EB7848" w:rsidP="00B32564">
      <w:pPr>
        <w:pStyle w:val="Heading4"/>
      </w:pPr>
      <w:bookmarkStart w:id="3800" w:name="_Toc25073996"/>
      <w:bookmarkStart w:id="3801" w:name="_Toc27584636"/>
      <w:bookmarkStart w:id="3802" w:name="_Toc34147977"/>
      <w:bookmarkStart w:id="3803" w:name="_Toc36463361"/>
      <w:bookmarkStart w:id="3804" w:name="_Toc43215201"/>
      <w:bookmarkStart w:id="3805" w:name="_Toc45032449"/>
      <w:bookmarkStart w:id="3806" w:name="_Toc49849938"/>
      <w:bookmarkStart w:id="3807" w:name="_Toc51873452"/>
      <w:bookmarkStart w:id="3808" w:name="_Toc56517580"/>
      <w:bookmarkStart w:id="3809" w:name="_Toc58594481"/>
      <w:bookmarkStart w:id="3810" w:name="_Toc67685991"/>
      <w:bookmarkStart w:id="3811" w:name="_Toc74993818"/>
      <w:bookmarkStart w:id="3812" w:name="_Toc82716408"/>
      <w:bookmarkStart w:id="3813" w:name="_Toc88818695"/>
      <w:bookmarkStart w:id="3814" w:name="_Toc90650617"/>
      <w:bookmarkStart w:id="3815" w:name="_Toc98506287"/>
      <w:bookmarkStart w:id="3816" w:name="_Toc106639572"/>
      <w:bookmarkStart w:id="3817" w:name="_Toc114779082"/>
      <w:bookmarkStart w:id="3818" w:name="_Toc122096999"/>
      <w:bookmarkStart w:id="3819" w:name="_Toc130844220"/>
      <w:bookmarkStart w:id="3820" w:name="_Toc138411928"/>
      <w:bookmarkStart w:id="3821" w:name="_Toc145956126"/>
      <w:bookmarkStart w:id="3822" w:name="_Toc153887568"/>
      <w:bookmarkStart w:id="3823" w:name="_Toc161905457"/>
      <w:bookmarkStart w:id="3824" w:name="_Toc170210060"/>
      <w:bookmarkStart w:id="3825" w:name="_Toc25073998"/>
      <w:bookmarkStart w:id="3826" w:name="_Toc27584638"/>
      <w:bookmarkStart w:id="3827" w:name="_Toc20150437"/>
      <w:bookmarkStart w:id="3828" w:name="_Toc25168685"/>
      <w:bookmarkStart w:id="3829" w:name="_Toc27593104"/>
      <w:bookmarkStart w:id="3830" w:name="_Toc177550856"/>
      <w:r>
        <w:t>6.1.6.4</w:t>
      </w:r>
      <w:r>
        <w:tab/>
        <w:t>Binary data</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30"/>
    </w:p>
    <w:p w14:paraId="3CC82FFE" w14:textId="77777777" w:rsidR="00EB7848" w:rsidRDefault="00EB7848" w:rsidP="00B32564">
      <w:pPr>
        <w:pStyle w:val="Heading5"/>
        <w:rPr>
          <w:lang w:val="en-US"/>
        </w:rPr>
      </w:pPr>
      <w:bookmarkStart w:id="3831" w:name="_Toc25073997"/>
      <w:bookmarkStart w:id="3832" w:name="_Toc27584637"/>
      <w:bookmarkStart w:id="3833" w:name="_Toc34147978"/>
      <w:bookmarkStart w:id="3834" w:name="_Toc36463362"/>
      <w:bookmarkStart w:id="3835" w:name="_Toc43215202"/>
      <w:bookmarkStart w:id="3836" w:name="_Toc45032450"/>
      <w:bookmarkStart w:id="3837" w:name="_Toc49849939"/>
      <w:bookmarkStart w:id="3838" w:name="_Toc51873453"/>
      <w:bookmarkStart w:id="3839" w:name="_Toc56517581"/>
      <w:bookmarkStart w:id="3840" w:name="_Toc58594482"/>
      <w:bookmarkStart w:id="3841" w:name="_Toc67685992"/>
      <w:bookmarkStart w:id="3842" w:name="_Toc74993819"/>
      <w:bookmarkStart w:id="3843" w:name="_Toc82716409"/>
      <w:bookmarkStart w:id="3844" w:name="_Toc88818696"/>
      <w:bookmarkStart w:id="3845" w:name="_Toc90650618"/>
      <w:bookmarkStart w:id="3846" w:name="_Toc98506288"/>
      <w:bookmarkStart w:id="3847" w:name="_Toc106639573"/>
      <w:bookmarkStart w:id="3848" w:name="_Toc114779083"/>
      <w:bookmarkStart w:id="3849" w:name="_Toc122097000"/>
      <w:bookmarkStart w:id="3850" w:name="_Toc130844221"/>
      <w:bookmarkStart w:id="3851" w:name="_Toc138411929"/>
      <w:bookmarkStart w:id="3852" w:name="_Toc145956127"/>
      <w:bookmarkStart w:id="3853" w:name="_Toc153887569"/>
      <w:bookmarkStart w:id="3854" w:name="_Toc161905458"/>
      <w:bookmarkStart w:id="3855" w:name="_Toc170210061"/>
      <w:bookmarkStart w:id="3856" w:name="_Toc177550857"/>
      <w:r>
        <w:rPr>
          <w:lang w:val="en-US"/>
        </w:rPr>
        <w:t>6.1.6.4.1</w:t>
      </w:r>
      <w:r>
        <w:rPr>
          <w:lang w:val="en-US"/>
        </w:rPr>
        <w:tab/>
        <w:t>Introduction</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857" w:name="_Toc34147979"/>
      <w:bookmarkStart w:id="3858" w:name="_Toc36463363"/>
      <w:bookmarkStart w:id="3859" w:name="_Toc43215203"/>
      <w:bookmarkStart w:id="3860" w:name="_Toc45032451"/>
      <w:bookmarkStart w:id="3861" w:name="_Toc49849940"/>
      <w:bookmarkStart w:id="3862" w:name="_Toc51873454"/>
      <w:bookmarkStart w:id="3863" w:name="_Toc56517582"/>
      <w:bookmarkStart w:id="3864" w:name="_Toc58594483"/>
      <w:bookmarkStart w:id="3865" w:name="_Toc67685993"/>
      <w:bookmarkStart w:id="3866" w:name="_Toc74993820"/>
      <w:bookmarkStart w:id="3867" w:name="_Toc82716410"/>
      <w:bookmarkStart w:id="3868" w:name="_Toc88818697"/>
      <w:bookmarkStart w:id="3869" w:name="_Toc90650619"/>
      <w:bookmarkStart w:id="3870" w:name="_Toc98506289"/>
      <w:bookmarkStart w:id="3871" w:name="_Toc106639574"/>
      <w:bookmarkStart w:id="3872" w:name="_Toc114779084"/>
      <w:bookmarkStart w:id="3873" w:name="_Toc122097001"/>
      <w:bookmarkStart w:id="3874" w:name="_Toc130844222"/>
      <w:bookmarkStart w:id="3875" w:name="_Toc138411930"/>
      <w:bookmarkStart w:id="3876" w:name="_Toc145956128"/>
      <w:bookmarkStart w:id="3877" w:name="_Toc153887570"/>
      <w:bookmarkStart w:id="3878" w:name="_Toc161905459"/>
      <w:bookmarkStart w:id="3879" w:name="_Toc170210062"/>
      <w:bookmarkStart w:id="3880" w:name="_Toc177550858"/>
      <w:r>
        <w:rPr>
          <w:lang w:val="en-US"/>
        </w:rPr>
        <w:t>6.1.6.4.2</w:t>
      </w:r>
      <w:r>
        <w:rPr>
          <w:lang w:val="en-US"/>
        </w:rPr>
        <w:tab/>
        <w:t>LPP Message</w:t>
      </w:r>
      <w:bookmarkEnd w:id="3825"/>
      <w:bookmarkEnd w:id="382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881" w:name="_Toc34147980"/>
      <w:bookmarkStart w:id="3882" w:name="_Toc36463364"/>
      <w:bookmarkStart w:id="3883" w:name="_Toc43215204"/>
      <w:bookmarkStart w:id="3884" w:name="_Toc45032452"/>
      <w:bookmarkStart w:id="3885" w:name="_Toc49849941"/>
      <w:bookmarkStart w:id="3886" w:name="_Toc51873455"/>
      <w:bookmarkStart w:id="3887" w:name="_Toc56517583"/>
      <w:bookmarkStart w:id="3888" w:name="_Toc58594484"/>
      <w:bookmarkStart w:id="3889" w:name="_Toc67685994"/>
      <w:bookmarkStart w:id="3890" w:name="_Toc74993821"/>
      <w:bookmarkStart w:id="3891" w:name="_Toc82716411"/>
      <w:bookmarkStart w:id="3892" w:name="_Toc88818698"/>
      <w:bookmarkStart w:id="3893" w:name="_Toc90650620"/>
      <w:bookmarkStart w:id="3894" w:name="_Toc98506290"/>
      <w:bookmarkStart w:id="3895" w:name="_Toc106639575"/>
      <w:bookmarkStart w:id="3896" w:name="_Toc114779085"/>
      <w:bookmarkStart w:id="3897" w:name="_Toc122097002"/>
      <w:bookmarkStart w:id="3898" w:name="_Toc130844223"/>
      <w:bookmarkStart w:id="3899" w:name="_Toc138411931"/>
      <w:bookmarkStart w:id="3900" w:name="_Toc145956129"/>
      <w:bookmarkStart w:id="3901" w:name="_Toc153887571"/>
      <w:bookmarkStart w:id="3902" w:name="_Toc161905460"/>
      <w:bookmarkStart w:id="3903" w:name="_Toc170210063"/>
      <w:bookmarkStart w:id="3904" w:name="_Toc177550859"/>
      <w:r>
        <w:t>6.1.7</w:t>
      </w:r>
      <w:r>
        <w:tab/>
        <w:t>Error Handling</w:t>
      </w:r>
      <w:bookmarkEnd w:id="3827"/>
      <w:bookmarkEnd w:id="3828"/>
      <w:bookmarkEnd w:id="3829"/>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34939AA2" w14:textId="77777777" w:rsidR="00EB7848" w:rsidRDefault="00EB7848" w:rsidP="00B32564">
      <w:pPr>
        <w:pStyle w:val="Heading4"/>
      </w:pPr>
      <w:bookmarkStart w:id="3905" w:name="_Toc20150438"/>
      <w:bookmarkStart w:id="3906" w:name="_Toc25168686"/>
      <w:bookmarkStart w:id="3907" w:name="_Toc27593105"/>
      <w:bookmarkStart w:id="3908" w:name="_Toc34147981"/>
      <w:bookmarkStart w:id="3909" w:name="_Toc36463365"/>
      <w:bookmarkStart w:id="3910" w:name="_Toc43215205"/>
      <w:bookmarkStart w:id="3911" w:name="_Toc45032453"/>
      <w:bookmarkStart w:id="3912" w:name="_Toc49849942"/>
      <w:bookmarkStart w:id="3913" w:name="_Toc51873456"/>
      <w:bookmarkStart w:id="3914" w:name="_Toc56517584"/>
      <w:bookmarkStart w:id="3915" w:name="_Toc58594485"/>
      <w:bookmarkStart w:id="3916" w:name="_Toc67685995"/>
      <w:bookmarkStart w:id="3917" w:name="_Toc74993822"/>
      <w:bookmarkStart w:id="3918" w:name="_Toc82716412"/>
      <w:bookmarkStart w:id="3919" w:name="_Toc88818699"/>
      <w:bookmarkStart w:id="3920" w:name="_Toc90650621"/>
      <w:bookmarkStart w:id="3921" w:name="_Toc98506291"/>
      <w:bookmarkStart w:id="3922" w:name="_Toc106639576"/>
      <w:bookmarkStart w:id="3923" w:name="_Toc114779086"/>
      <w:bookmarkStart w:id="3924" w:name="_Toc122097003"/>
      <w:bookmarkStart w:id="3925" w:name="_Toc130844224"/>
      <w:bookmarkStart w:id="3926" w:name="_Toc138411932"/>
      <w:bookmarkStart w:id="3927" w:name="_Toc145956130"/>
      <w:bookmarkStart w:id="3928" w:name="_Toc153887572"/>
      <w:bookmarkStart w:id="3929" w:name="_Toc161905461"/>
      <w:bookmarkStart w:id="3930" w:name="_Toc170210064"/>
      <w:bookmarkStart w:id="3931" w:name="_Toc177550860"/>
      <w:r>
        <w:t>6.1.7.1</w:t>
      </w:r>
      <w:r>
        <w:tab/>
        <w:t>General</w:t>
      </w:r>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932" w:name="_Toc20150439"/>
      <w:bookmarkStart w:id="3933" w:name="_Toc25168687"/>
      <w:bookmarkStart w:id="3934" w:name="_Toc27593106"/>
      <w:bookmarkStart w:id="3935" w:name="_Toc34147982"/>
      <w:bookmarkStart w:id="3936" w:name="_Toc36463366"/>
      <w:bookmarkStart w:id="3937" w:name="_Toc43215206"/>
      <w:bookmarkStart w:id="3938" w:name="_Toc45032454"/>
      <w:bookmarkStart w:id="3939" w:name="_Toc49849943"/>
      <w:bookmarkStart w:id="3940" w:name="_Toc51873457"/>
      <w:bookmarkStart w:id="3941" w:name="_Toc56517585"/>
      <w:bookmarkStart w:id="3942" w:name="_Toc58594486"/>
      <w:bookmarkStart w:id="3943" w:name="_Toc67685996"/>
      <w:bookmarkStart w:id="3944" w:name="_Toc74993823"/>
      <w:bookmarkStart w:id="3945" w:name="_Toc82716413"/>
      <w:bookmarkStart w:id="3946" w:name="_Toc88818700"/>
      <w:bookmarkStart w:id="3947" w:name="_Toc90650622"/>
      <w:bookmarkStart w:id="3948" w:name="_Toc98506292"/>
      <w:bookmarkStart w:id="3949" w:name="_Toc106639577"/>
      <w:bookmarkStart w:id="3950" w:name="_Toc114779087"/>
      <w:bookmarkStart w:id="3951" w:name="_Toc122097004"/>
      <w:bookmarkStart w:id="3952" w:name="_Toc130844225"/>
      <w:bookmarkStart w:id="3953" w:name="_Toc138411933"/>
      <w:bookmarkStart w:id="3954" w:name="_Toc145956131"/>
      <w:bookmarkStart w:id="3955" w:name="_Toc153887573"/>
      <w:bookmarkStart w:id="3956" w:name="_Toc161905462"/>
      <w:bookmarkStart w:id="3957" w:name="_Toc170210065"/>
      <w:bookmarkStart w:id="3958" w:name="_Toc177550861"/>
      <w:r>
        <w:t>6.1.7.2</w:t>
      </w:r>
      <w:r>
        <w:tab/>
        <w:t>Protocol Errors</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3959" w:name="_Toc20150440"/>
      <w:bookmarkStart w:id="3960" w:name="_Toc25168688"/>
      <w:bookmarkStart w:id="3961" w:name="_Toc27593107"/>
      <w:bookmarkStart w:id="3962" w:name="_Toc34147983"/>
      <w:bookmarkStart w:id="3963" w:name="_Toc36463367"/>
      <w:bookmarkStart w:id="3964" w:name="_Toc43215207"/>
      <w:bookmarkStart w:id="3965" w:name="_Toc45032455"/>
      <w:bookmarkStart w:id="3966" w:name="_Toc49849944"/>
      <w:bookmarkStart w:id="3967" w:name="_Toc51873458"/>
      <w:bookmarkStart w:id="3968" w:name="_Toc56517586"/>
      <w:bookmarkStart w:id="3969" w:name="_Toc58594487"/>
      <w:bookmarkStart w:id="3970" w:name="_Toc67685997"/>
      <w:bookmarkStart w:id="3971" w:name="_Toc74993824"/>
      <w:bookmarkStart w:id="3972" w:name="_Toc82716414"/>
      <w:bookmarkStart w:id="3973" w:name="_Toc88818701"/>
      <w:bookmarkStart w:id="3974" w:name="_Toc90650623"/>
      <w:bookmarkStart w:id="3975" w:name="_Toc98506293"/>
      <w:bookmarkStart w:id="3976" w:name="_Toc106639578"/>
      <w:bookmarkStart w:id="3977" w:name="_Toc114779088"/>
      <w:bookmarkStart w:id="3978" w:name="_Toc122097005"/>
      <w:bookmarkStart w:id="3979" w:name="_Toc130844226"/>
      <w:bookmarkStart w:id="3980" w:name="_Toc138411934"/>
      <w:bookmarkStart w:id="3981" w:name="_Toc145956132"/>
      <w:bookmarkStart w:id="3982" w:name="_Toc153887574"/>
      <w:bookmarkStart w:id="3983" w:name="_Toc161905463"/>
      <w:bookmarkStart w:id="3984" w:name="_Toc170210066"/>
      <w:bookmarkStart w:id="3985" w:name="_Toc177550862"/>
      <w:r>
        <w:t>6.1.7.3</w:t>
      </w:r>
      <w:r>
        <w:tab/>
        <w:t>Application Errors</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221AA2D3" w14:textId="6083E07C" w:rsidR="00EB7848" w:rsidRDefault="00D27AE0" w:rsidP="00EB7848">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xml:space="preserve">] may be used for the </w:t>
      </w:r>
      <w:r>
        <w:t xml:space="preserve">Nlmf_Location. </w:t>
      </w:r>
      <w:r w:rsidR="00EB7848">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986" w:name="_Toc20150441"/>
      <w:bookmarkStart w:id="3987" w:name="_Toc25168689"/>
      <w:bookmarkStart w:id="3988" w:name="_Toc27593108"/>
      <w:bookmarkStart w:id="3989" w:name="_Toc34147984"/>
      <w:bookmarkStart w:id="3990" w:name="_Toc36463368"/>
      <w:bookmarkStart w:id="3991" w:name="_Toc43215208"/>
      <w:bookmarkStart w:id="3992" w:name="_Toc45032456"/>
      <w:bookmarkStart w:id="3993" w:name="_Toc49849945"/>
      <w:bookmarkStart w:id="3994" w:name="_Toc51873459"/>
      <w:bookmarkStart w:id="3995" w:name="_Toc56517587"/>
      <w:bookmarkStart w:id="3996" w:name="_Toc58594488"/>
      <w:bookmarkStart w:id="3997" w:name="_Toc67685998"/>
      <w:bookmarkStart w:id="3998" w:name="_Toc74993825"/>
      <w:bookmarkStart w:id="3999" w:name="_Toc82716415"/>
      <w:bookmarkStart w:id="4000" w:name="_Toc88818702"/>
      <w:bookmarkStart w:id="4001" w:name="_Toc90650624"/>
      <w:bookmarkStart w:id="4002" w:name="_Toc98506294"/>
      <w:bookmarkStart w:id="4003" w:name="_Toc106639579"/>
      <w:bookmarkStart w:id="4004" w:name="_Toc114779089"/>
      <w:bookmarkStart w:id="4005" w:name="_Toc122097006"/>
      <w:bookmarkStart w:id="4006" w:name="_Toc130844227"/>
      <w:bookmarkStart w:id="4007" w:name="_Toc138411935"/>
      <w:bookmarkStart w:id="4008" w:name="_Toc145956133"/>
      <w:bookmarkStart w:id="4009" w:name="_Toc153887575"/>
      <w:bookmarkStart w:id="4010" w:name="_Toc161905464"/>
      <w:bookmarkStart w:id="4011" w:name="_Toc170210067"/>
      <w:bookmarkStart w:id="4012" w:name="_Toc177550863"/>
      <w:r>
        <w:rPr>
          <w:lang w:val="en-US"/>
        </w:rPr>
        <w:t>6.1.8</w:t>
      </w:r>
      <w:r>
        <w:rPr>
          <w:lang w:val="en-US"/>
        </w:rPr>
        <w:tab/>
        <w:t>Security</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4013" w:name="_Toc11342351"/>
      <w:bookmarkStart w:id="4014" w:name="_Toc36460757"/>
      <w:bookmarkStart w:id="4015" w:name="_Toc45029965"/>
      <w:bookmarkStart w:id="4016" w:name="_Toc57026388"/>
      <w:bookmarkStart w:id="4017" w:name="_Toc67685999"/>
      <w:bookmarkStart w:id="4018" w:name="_Toc74993826"/>
      <w:bookmarkStart w:id="4019" w:name="_Toc82716416"/>
      <w:bookmarkStart w:id="4020" w:name="_Toc88818703"/>
      <w:bookmarkStart w:id="4021" w:name="_Toc90650625"/>
      <w:bookmarkStart w:id="4022" w:name="_Toc98506295"/>
      <w:bookmarkStart w:id="4023" w:name="_Toc106639580"/>
      <w:bookmarkStart w:id="4024" w:name="_Toc114779090"/>
      <w:bookmarkStart w:id="4025" w:name="_Toc122097007"/>
      <w:bookmarkStart w:id="4026" w:name="_Toc130844228"/>
      <w:bookmarkStart w:id="4027" w:name="_Toc138411936"/>
      <w:bookmarkStart w:id="4028" w:name="_Toc145956134"/>
      <w:bookmarkStart w:id="4029" w:name="_Toc153887576"/>
      <w:bookmarkStart w:id="4030" w:name="_Toc161905465"/>
      <w:bookmarkStart w:id="4031" w:name="_Toc170210068"/>
      <w:bookmarkStart w:id="4032" w:name="_Toc177550864"/>
      <w:r w:rsidRPr="00AA440E">
        <w:rPr>
          <w:lang w:eastAsia="zh-CN"/>
        </w:rPr>
        <w:t>6.1.</w:t>
      </w:r>
      <w:r>
        <w:rPr>
          <w:lang w:eastAsia="zh-CN"/>
        </w:rPr>
        <w:t>9</w:t>
      </w:r>
      <w:r w:rsidRPr="00AA440E">
        <w:rPr>
          <w:lang w:eastAsia="zh-CN"/>
        </w:rPr>
        <w:tab/>
        <w:t>Feature Negotiation</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bl>
    <w:p w14:paraId="3E2EC1A7" w14:textId="6C164AB6" w:rsidR="00EB7848" w:rsidRDefault="00EB7848" w:rsidP="00EB7848"/>
    <w:p w14:paraId="7B6644F5" w14:textId="19C0FAF0" w:rsidR="00467CA0" w:rsidRDefault="00467CA0" w:rsidP="00B32564">
      <w:pPr>
        <w:pStyle w:val="Heading3"/>
        <w:rPr>
          <w:lang w:val="en-US"/>
        </w:rPr>
      </w:pPr>
      <w:bookmarkStart w:id="4033" w:name="_Toc25074008"/>
      <w:bookmarkStart w:id="4034" w:name="_Toc34063200"/>
      <w:bookmarkStart w:id="4035" w:name="_Toc43120185"/>
      <w:bookmarkStart w:id="4036" w:name="_Toc49768242"/>
      <w:bookmarkStart w:id="4037" w:name="_Toc51867092"/>
      <w:bookmarkStart w:id="4038" w:name="_Toc67686000"/>
      <w:bookmarkStart w:id="4039" w:name="_Toc74993827"/>
      <w:bookmarkStart w:id="4040" w:name="_Toc82716417"/>
      <w:bookmarkStart w:id="4041" w:name="_Toc88818704"/>
      <w:bookmarkStart w:id="4042" w:name="_Toc90650626"/>
      <w:bookmarkStart w:id="4043" w:name="_Toc98506296"/>
      <w:bookmarkStart w:id="4044" w:name="_Toc106639581"/>
      <w:bookmarkStart w:id="4045" w:name="_Toc114779091"/>
      <w:bookmarkStart w:id="4046" w:name="_Toc122097008"/>
      <w:bookmarkStart w:id="4047" w:name="_Toc130844229"/>
      <w:bookmarkStart w:id="4048" w:name="_Toc138411937"/>
      <w:bookmarkStart w:id="4049" w:name="_Toc145956135"/>
      <w:bookmarkStart w:id="4050" w:name="_Toc153887577"/>
      <w:bookmarkStart w:id="4051" w:name="_Toc161905466"/>
      <w:bookmarkStart w:id="4052" w:name="_Toc170210069"/>
      <w:bookmarkStart w:id="4053" w:name="_Toc177550865"/>
      <w:r>
        <w:rPr>
          <w:lang w:val="en-US"/>
        </w:rPr>
        <w:t>6.1.</w:t>
      </w:r>
      <w:r w:rsidR="00457BD2">
        <w:rPr>
          <w:lang w:val="en-US"/>
        </w:rPr>
        <w:t>10</w:t>
      </w:r>
      <w:r>
        <w:rPr>
          <w:lang w:val="en-US"/>
        </w:rPr>
        <w:tab/>
      </w:r>
      <w:bookmarkEnd w:id="4033"/>
      <w:bookmarkEnd w:id="4034"/>
      <w:bookmarkEnd w:id="4035"/>
      <w:bookmarkEnd w:id="4036"/>
      <w:bookmarkEnd w:id="4037"/>
      <w:r>
        <w:rPr>
          <w:lang w:val="en-US"/>
        </w:rPr>
        <w:t>HTTP redirection</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4054" w:name="_Toc25168690"/>
      <w:bookmarkStart w:id="4055" w:name="_Toc27593109"/>
      <w:bookmarkStart w:id="4056" w:name="_Toc34147985"/>
      <w:bookmarkStart w:id="4057" w:name="_Toc36463369"/>
      <w:bookmarkStart w:id="4058" w:name="_Toc43215209"/>
      <w:bookmarkStart w:id="4059" w:name="_Toc45032457"/>
      <w:bookmarkStart w:id="4060" w:name="_Toc49849946"/>
      <w:bookmarkStart w:id="4061" w:name="_Toc51873460"/>
      <w:bookmarkStart w:id="4062" w:name="_Toc56517588"/>
      <w:bookmarkStart w:id="4063" w:name="_Toc58594489"/>
      <w:bookmarkStart w:id="4064" w:name="_Toc67686001"/>
      <w:bookmarkStart w:id="4065" w:name="_Toc74993828"/>
      <w:bookmarkStart w:id="4066" w:name="_Toc82716418"/>
      <w:bookmarkStart w:id="4067" w:name="_Toc88818705"/>
      <w:bookmarkStart w:id="4068" w:name="_Toc90650627"/>
      <w:bookmarkStart w:id="4069" w:name="_Toc98506297"/>
      <w:bookmarkStart w:id="4070" w:name="_Toc106639582"/>
      <w:bookmarkStart w:id="4071" w:name="_Toc114779092"/>
      <w:bookmarkStart w:id="4072" w:name="_Toc122097009"/>
      <w:bookmarkStart w:id="4073" w:name="_Toc130844230"/>
      <w:bookmarkStart w:id="4074" w:name="_Toc138411938"/>
      <w:bookmarkStart w:id="4075" w:name="_Toc145956136"/>
      <w:bookmarkStart w:id="4076" w:name="_Toc153887578"/>
      <w:bookmarkStart w:id="4077" w:name="_Toc161905467"/>
      <w:bookmarkStart w:id="4078" w:name="_Toc170210070"/>
      <w:bookmarkStart w:id="4079" w:name="_Toc177550866"/>
      <w:r>
        <w:rPr>
          <w:lang w:eastAsia="zh-CN"/>
        </w:rPr>
        <w:t>6.2</w:t>
      </w:r>
      <w:r>
        <w:tab/>
        <w:t>Nlmf_Broadcast Service API</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6B444DB1" w14:textId="77777777" w:rsidR="00EB7848" w:rsidRDefault="00EB7848" w:rsidP="00B32564">
      <w:pPr>
        <w:pStyle w:val="Heading3"/>
      </w:pPr>
      <w:bookmarkStart w:id="4080" w:name="_Toc25168691"/>
      <w:bookmarkStart w:id="4081" w:name="_Toc27593110"/>
      <w:bookmarkStart w:id="4082" w:name="_Toc34147986"/>
      <w:bookmarkStart w:id="4083" w:name="_Toc36463370"/>
      <w:bookmarkStart w:id="4084" w:name="_Toc43215210"/>
      <w:bookmarkStart w:id="4085" w:name="_Toc45032458"/>
      <w:bookmarkStart w:id="4086" w:name="_Toc49849947"/>
      <w:bookmarkStart w:id="4087" w:name="_Toc51873461"/>
      <w:bookmarkStart w:id="4088" w:name="_Toc56517589"/>
      <w:bookmarkStart w:id="4089" w:name="_Toc58594490"/>
      <w:bookmarkStart w:id="4090" w:name="_Toc67686002"/>
      <w:bookmarkStart w:id="4091" w:name="_Toc74993829"/>
      <w:bookmarkStart w:id="4092" w:name="_Toc82716419"/>
      <w:bookmarkStart w:id="4093" w:name="_Toc88818706"/>
      <w:bookmarkStart w:id="4094" w:name="_Toc90650628"/>
      <w:bookmarkStart w:id="4095" w:name="_Toc98506298"/>
      <w:bookmarkStart w:id="4096" w:name="_Toc106639583"/>
      <w:bookmarkStart w:id="4097" w:name="_Toc114779093"/>
      <w:bookmarkStart w:id="4098" w:name="_Toc122097010"/>
      <w:bookmarkStart w:id="4099" w:name="_Toc130844231"/>
      <w:bookmarkStart w:id="4100" w:name="_Toc138411939"/>
      <w:bookmarkStart w:id="4101" w:name="_Toc145956137"/>
      <w:bookmarkStart w:id="4102" w:name="_Toc153887579"/>
      <w:bookmarkStart w:id="4103" w:name="_Toc161905468"/>
      <w:bookmarkStart w:id="4104" w:name="_Toc170210071"/>
      <w:bookmarkStart w:id="4105" w:name="_Toc177550867"/>
      <w:r>
        <w:t>6.2.1</w:t>
      </w:r>
      <w:r>
        <w:tab/>
        <w:t>API URI</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lastRenderedPageBreak/>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4106" w:name="_Toc25168692"/>
      <w:bookmarkStart w:id="4107" w:name="_Toc27593111"/>
      <w:bookmarkStart w:id="4108" w:name="_Toc34147987"/>
      <w:bookmarkStart w:id="4109" w:name="_Toc36463371"/>
      <w:bookmarkStart w:id="4110" w:name="_Toc43215211"/>
      <w:bookmarkStart w:id="4111" w:name="_Toc45032459"/>
      <w:bookmarkStart w:id="4112" w:name="_Toc49849948"/>
      <w:bookmarkStart w:id="4113" w:name="_Toc51873462"/>
      <w:bookmarkStart w:id="4114" w:name="_Toc56517590"/>
      <w:bookmarkStart w:id="4115" w:name="_Toc58594491"/>
      <w:bookmarkStart w:id="4116" w:name="_Toc67686003"/>
      <w:bookmarkStart w:id="4117" w:name="_Toc74993830"/>
      <w:bookmarkStart w:id="4118" w:name="_Toc82716420"/>
      <w:bookmarkStart w:id="4119" w:name="_Toc88818707"/>
      <w:bookmarkStart w:id="4120" w:name="_Toc90650629"/>
      <w:bookmarkStart w:id="4121" w:name="_Toc98506299"/>
      <w:bookmarkStart w:id="4122" w:name="_Toc106639584"/>
      <w:bookmarkStart w:id="4123" w:name="_Toc114779094"/>
      <w:bookmarkStart w:id="4124" w:name="_Toc122097011"/>
      <w:bookmarkStart w:id="4125" w:name="_Toc130844232"/>
      <w:bookmarkStart w:id="4126" w:name="_Toc138411940"/>
      <w:bookmarkStart w:id="4127" w:name="_Toc145956138"/>
      <w:bookmarkStart w:id="4128" w:name="_Toc153887580"/>
      <w:bookmarkStart w:id="4129" w:name="_Toc161905469"/>
      <w:bookmarkStart w:id="4130" w:name="_Toc170210072"/>
      <w:bookmarkStart w:id="4131" w:name="_Toc177550868"/>
      <w:r>
        <w:t>6.2.2</w:t>
      </w:r>
      <w:r>
        <w:tab/>
        <w:t>Usage of HTTP</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0C7C9707" w14:textId="77777777" w:rsidR="00EB7848" w:rsidRDefault="00EB7848" w:rsidP="00B32564">
      <w:pPr>
        <w:pStyle w:val="Heading4"/>
      </w:pPr>
      <w:bookmarkStart w:id="4132" w:name="_Toc25168693"/>
      <w:bookmarkStart w:id="4133" w:name="_Toc27593112"/>
      <w:bookmarkStart w:id="4134" w:name="_Toc34147988"/>
      <w:bookmarkStart w:id="4135" w:name="_Toc36463372"/>
      <w:bookmarkStart w:id="4136" w:name="_Toc43215212"/>
      <w:bookmarkStart w:id="4137" w:name="_Toc45032460"/>
      <w:bookmarkStart w:id="4138" w:name="_Toc49849949"/>
      <w:bookmarkStart w:id="4139" w:name="_Toc51873463"/>
      <w:bookmarkStart w:id="4140" w:name="_Toc56517591"/>
      <w:bookmarkStart w:id="4141" w:name="_Toc58594492"/>
      <w:bookmarkStart w:id="4142" w:name="_Toc67686004"/>
      <w:bookmarkStart w:id="4143" w:name="_Toc74993831"/>
      <w:bookmarkStart w:id="4144" w:name="_Toc82716421"/>
      <w:bookmarkStart w:id="4145" w:name="_Toc88818708"/>
      <w:bookmarkStart w:id="4146" w:name="_Toc90650630"/>
      <w:bookmarkStart w:id="4147" w:name="_Toc98506300"/>
      <w:bookmarkStart w:id="4148" w:name="_Toc106639585"/>
      <w:bookmarkStart w:id="4149" w:name="_Toc114779095"/>
      <w:bookmarkStart w:id="4150" w:name="_Toc122097012"/>
      <w:bookmarkStart w:id="4151" w:name="_Toc130844233"/>
      <w:bookmarkStart w:id="4152" w:name="_Toc138411941"/>
      <w:bookmarkStart w:id="4153" w:name="_Toc145956139"/>
      <w:bookmarkStart w:id="4154" w:name="_Toc153887581"/>
      <w:bookmarkStart w:id="4155" w:name="_Toc161905470"/>
      <w:bookmarkStart w:id="4156" w:name="_Toc170210073"/>
      <w:bookmarkStart w:id="4157" w:name="_Toc177550869"/>
      <w:r>
        <w:t>6.2.2.1</w:t>
      </w:r>
      <w:r>
        <w:tab/>
        <w:t>General</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4158" w:name="_Toc25168694"/>
      <w:bookmarkStart w:id="4159" w:name="_Toc27593113"/>
      <w:bookmarkStart w:id="4160" w:name="_Toc34147989"/>
      <w:bookmarkStart w:id="4161" w:name="_Toc36463373"/>
      <w:bookmarkStart w:id="4162" w:name="_Toc43215213"/>
      <w:bookmarkStart w:id="4163" w:name="_Toc45032461"/>
      <w:bookmarkStart w:id="4164" w:name="_Toc49849950"/>
      <w:bookmarkStart w:id="4165" w:name="_Toc51873464"/>
      <w:bookmarkStart w:id="4166" w:name="_Toc56517592"/>
      <w:bookmarkStart w:id="4167" w:name="_Toc58594493"/>
      <w:bookmarkStart w:id="4168" w:name="_Toc67686005"/>
      <w:bookmarkStart w:id="4169" w:name="_Toc74993832"/>
      <w:bookmarkStart w:id="4170" w:name="_Toc82716422"/>
      <w:bookmarkStart w:id="4171" w:name="_Toc88818709"/>
      <w:bookmarkStart w:id="4172" w:name="_Toc90650631"/>
      <w:bookmarkStart w:id="4173" w:name="_Toc98506301"/>
      <w:bookmarkStart w:id="4174" w:name="_Toc106639586"/>
      <w:bookmarkStart w:id="4175" w:name="_Toc114779096"/>
      <w:bookmarkStart w:id="4176" w:name="_Toc122097013"/>
      <w:bookmarkStart w:id="4177" w:name="_Toc130844234"/>
      <w:bookmarkStart w:id="4178" w:name="_Toc138411942"/>
      <w:bookmarkStart w:id="4179" w:name="_Toc145956140"/>
      <w:bookmarkStart w:id="4180" w:name="_Toc153887582"/>
      <w:bookmarkStart w:id="4181" w:name="_Toc161905471"/>
      <w:bookmarkStart w:id="4182" w:name="_Toc170210074"/>
      <w:bookmarkStart w:id="4183" w:name="_Toc177550870"/>
      <w:r>
        <w:t>6.2.2.2</w:t>
      </w:r>
      <w:r>
        <w:tab/>
        <w:t>HTTP Standard Headers</w:t>
      </w:r>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08F33B42" w14:textId="77777777" w:rsidR="00EB7848" w:rsidRDefault="00EB7848" w:rsidP="00B32564">
      <w:pPr>
        <w:pStyle w:val="Heading5"/>
        <w:rPr>
          <w:lang w:eastAsia="zh-CN"/>
        </w:rPr>
      </w:pPr>
      <w:bookmarkStart w:id="4184" w:name="_Toc25168695"/>
      <w:bookmarkStart w:id="4185" w:name="_Toc27593114"/>
      <w:bookmarkStart w:id="4186" w:name="_Toc34147990"/>
      <w:bookmarkStart w:id="4187" w:name="_Toc36463374"/>
      <w:bookmarkStart w:id="4188" w:name="_Toc43215214"/>
      <w:bookmarkStart w:id="4189" w:name="_Toc45032462"/>
      <w:bookmarkStart w:id="4190" w:name="_Toc49849951"/>
      <w:bookmarkStart w:id="4191" w:name="_Toc51873465"/>
      <w:bookmarkStart w:id="4192" w:name="_Toc56517593"/>
      <w:bookmarkStart w:id="4193" w:name="_Toc58594494"/>
      <w:bookmarkStart w:id="4194" w:name="_Toc67686006"/>
      <w:bookmarkStart w:id="4195" w:name="_Toc74993833"/>
      <w:bookmarkStart w:id="4196" w:name="_Toc82716423"/>
      <w:bookmarkStart w:id="4197" w:name="_Toc88818710"/>
      <w:bookmarkStart w:id="4198" w:name="_Toc90650632"/>
      <w:bookmarkStart w:id="4199" w:name="_Toc98506302"/>
      <w:bookmarkStart w:id="4200" w:name="_Toc106639587"/>
      <w:bookmarkStart w:id="4201" w:name="_Toc114779097"/>
      <w:bookmarkStart w:id="4202" w:name="_Toc122097014"/>
      <w:bookmarkStart w:id="4203" w:name="_Toc130844235"/>
      <w:bookmarkStart w:id="4204" w:name="_Toc138411943"/>
      <w:bookmarkStart w:id="4205" w:name="_Toc145956141"/>
      <w:bookmarkStart w:id="4206" w:name="_Toc153887583"/>
      <w:bookmarkStart w:id="4207" w:name="_Toc161905472"/>
      <w:bookmarkStart w:id="4208" w:name="_Toc170210075"/>
      <w:bookmarkStart w:id="4209" w:name="_Toc177550871"/>
      <w:r>
        <w:t>6.2.2.2.1</w:t>
      </w:r>
      <w:r>
        <w:rPr>
          <w:lang w:eastAsia="zh-CN"/>
        </w:rPr>
        <w:tab/>
        <w:t>General</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763503E7" w14:textId="77777777" w:rsidR="00EB7848" w:rsidRDefault="00EB7848" w:rsidP="00B32564">
      <w:pPr>
        <w:pStyle w:val="Heading5"/>
      </w:pPr>
      <w:bookmarkStart w:id="4210" w:name="_Toc25168696"/>
      <w:bookmarkStart w:id="4211" w:name="_Toc27593115"/>
      <w:bookmarkStart w:id="4212" w:name="_Toc34147991"/>
      <w:bookmarkStart w:id="4213" w:name="_Toc36463375"/>
      <w:bookmarkStart w:id="4214" w:name="_Toc43215215"/>
      <w:bookmarkStart w:id="4215" w:name="_Toc45032463"/>
      <w:bookmarkStart w:id="4216" w:name="_Toc49849952"/>
      <w:bookmarkStart w:id="4217" w:name="_Toc51873466"/>
      <w:bookmarkStart w:id="4218" w:name="_Toc56517594"/>
      <w:bookmarkStart w:id="4219" w:name="_Toc58594495"/>
      <w:bookmarkStart w:id="4220" w:name="_Toc67686007"/>
      <w:bookmarkStart w:id="4221" w:name="_Toc74993834"/>
      <w:bookmarkStart w:id="4222" w:name="_Toc82716424"/>
      <w:bookmarkStart w:id="4223" w:name="_Toc88818711"/>
      <w:bookmarkStart w:id="4224" w:name="_Toc90650633"/>
      <w:bookmarkStart w:id="4225" w:name="_Toc98506303"/>
      <w:bookmarkStart w:id="4226" w:name="_Toc106639588"/>
      <w:bookmarkStart w:id="4227" w:name="_Toc114779098"/>
      <w:bookmarkStart w:id="4228" w:name="_Toc122097015"/>
      <w:bookmarkStart w:id="4229" w:name="_Toc130844236"/>
      <w:bookmarkStart w:id="4230" w:name="_Toc138411944"/>
      <w:bookmarkStart w:id="4231" w:name="_Toc145956142"/>
      <w:bookmarkStart w:id="4232" w:name="_Toc153887584"/>
      <w:bookmarkStart w:id="4233" w:name="_Toc161905473"/>
      <w:bookmarkStart w:id="4234" w:name="_Toc170210076"/>
      <w:bookmarkStart w:id="4235" w:name="_Toc177550872"/>
      <w:r>
        <w:t>6.2.2.2.2</w:t>
      </w:r>
      <w:r>
        <w:tab/>
        <w:t>Content type</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4236" w:name="_Toc25168697"/>
      <w:bookmarkStart w:id="4237" w:name="_Toc27593116"/>
      <w:bookmarkStart w:id="4238" w:name="_Toc34147992"/>
      <w:bookmarkStart w:id="4239" w:name="_Toc36463376"/>
      <w:bookmarkStart w:id="4240" w:name="_Toc43215216"/>
      <w:bookmarkStart w:id="4241" w:name="_Toc45032464"/>
      <w:bookmarkStart w:id="4242" w:name="_Toc49849953"/>
      <w:bookmarkStart w:id="4243" w:name="_Toc51873467"/>
      <w:bookmarkStart w:id="4244" w:name="_Toc56517595"/>
      <w:bookmarkStart w:id="4245" w:name="_Toc58594496"/>
      <w:bookmarkStart w:id="4246" w:name="_Toc67686008"/>
      <w:bookmarkStart w:id="4247" w:name="_Toc74993835"/>
      <w:bookmarkStart w:id="4248" w:name="_Toc82716425"/>
      <w:bookmarkStart w:id="4249" w:name="_Toc88818712"/>
      <w:bookmarkStart w:id="4250" w:name="_Toc90650634"/>
      <w:bookmarkStart w:id="4251" w:name="_Toc98506304"/>
      <w:bookmarkStart w:id="4252" w:name="_Toc106639589"/>
      <w:bookmarkStart w:id="4253" w:name="_Toc114779099"/>
      <w:bookmarkStart w:id="4254" w:name="_Toc122097016"/>
      <w:bookmarkStart w:id="4255" w:name="_Toc130844237"/>
      <w:bookmarkStart w:id="4256" w:name="_Toc138411945"/>
      <w:bookmarkStart w:id="4257" w:name="_Toc145956143"/>
      <w:bookmarkStart w:id="4258" w:name="_Toc153887585"/>
      <w:bookmarkStart w:id="4259" w:name="_Toc161905474"/>
      <w:bookmarkStart w:id="4260" w:name="_Toc170210077"/>
      <w:bookmarkStart w:id="4261" w:name="_Toc177550873"/>
      <w:r>
        <w:t>6.2.2.3</w:t>
      </w:r>
      <w:r>
        <w:tab/>
        <w:t>HTTP custom headers</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64B9A577" w14:textId="77777777" w:rsidR="00EB7848" w:rsidRDefault="00EB7848" w:rsidP="00B32564">
      <w:pPr>
        <w:pStyle w:val="Heading5"/>
        <w:rPr>
          <w:lang w:eastAsia="zh-CN"/>
        </w:rPr>
      </w:pPr>
      <w:bookmarkStart w:id="4262" w:name="_Toc25168698"/>
      <w:bookmarkStart w:id="4263" w:name="_Toc27593117"/>
      <w:bookmarkStart w:id="4264" w:name="_Toc34147993"/>
      <w:bookmarkStart w:id="4265" w:name="_Toc36463377"/>
      <w:bookmarkStart w:id="4266" w:name="_Toc43215217"/>
      <w:bookmarkStart w:id="4267" w:name="_Toc45032465"/>
      <w:bookmarkStart w:id="4268" w:name="_Toc49849954"/>
      <w:bookmarkStart w:id="4269" w:name="_Toc51873468"/>
      <w:bookmarkStart w:id="4270" w:name="_Toc56517596"/>
      <w:bookmarkStart w:id="4271" w:name="_Toc58594497"/>
      <w:bookmarkStart w:id="4272" w:name="_Toc67686009"/>
      <w:bookmarkStart w:id="4273" w:name="_Toc74993836"/>
      <w:bookmarkStart w:id="4274" w:name="_Toc82716426"/>
      <w:bookmarkStart w:id="4275" w:name="_Toc88818713"/>
      <w:bookmarkStart w:id="4276" w:name="_Toc90650635"/>
      <w:bookmarkStart w:id="4277" w:name="_Toc98506305"/>
      <w:bookmarkStart w:id="4278" w:name="_Toc106639590"/>
      <w:bookmarkStart w:id="4279" w:name="_Toc114779100"/>
      <w:bookmarkStart w:id="4280" w:name="_Toc122097017"/>
      <w:bookmarkStart w:id="4281" w:name="_Toc130844238"/>
      <w:bookmarkStart w:id="4282" w:name="_Toc138411946"/>
      <w:bookmarkStart w:id="4283" w:name="_Toc145956144"/>
      <w:bookmarkStart w:id="4284" w:name="_Toc153887586"/>
      <w:bookmarkStart w:id="4285" w:name="_Toc161905475"/>
      <w:bookmarkStart w:id="4286" w:name="_Toc170210078"/>
      <w:bookmarkStart w:id="4287" w:name="_Toc177550874"/>
      <w:r>
        <w:t>6.2.2.3.1</w:t>
      </w:r>
      <w:r>
        <w:rPr>
          <w:lang w:eastAsia="zh-CN"/>
        </w:rPr>
        <w:tab/>
        <w:t>General</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4288" w:name="_Toc25168699"/>
      <w:bookmarkStart w:id="4289" w:name="_Toc27593118"/>
      <w:bookmarkStart w:id="4290" w:name="_Toc34147994"/>
      <w:bookmarkStart w:id="4291" w:name="_Toc36463378"/>
      <w:bookmarkStart w:id="4292" w:name="_Toc43215218"/>
      <w:bookmarkStart w:id="4293" w:name="_Toc45032466"/>
      <w:bookmarkStart w:id="4294" w:name="_Toc49849955"/>
      <w:bookmarkStart w:id="4295" w:name="_Toc51873469"/>
      <w:bookmarkStart w:id="4296" w:name="_Toc56517597"/>
      <w:bookmarkStart w:id="4297" w:name="_Toc58594498"/>
      <w:bookmarkStart w:id="4298" w:name="_Toc67686010"/>
      <w:bookmarkStart w:id="4299" w:name="_Toc74993837"/>
      <w:bookmarkStart w:id="4300" w:name="_Toc82716427"/>
      <w:bookmarkStart w:id="4301" w:name="_Toc88818714"/>
      <w:bookmarkStart w:id="4302" w:name="_Toc90650636"/>
      <w:bookmarkStart w:id="4303" w:name="_Toc98506306"/>
      <w:bookmarkStart w:id="4304" w:name="_Toc106639591"/>
      <w:bookmarkStart w:id="4305" w:name="_Toc114779101"/>
      <w:bookmarkStart w:id="4306" w:name="_Toc122097018"/>
      <w:bookmarkStart w:id="4307" w:name="_Toc130844239"/>
      <w:bookmarkStart w:id="4308" w:name="_Toc138411947"/>
      <w:bookmarkStart w:id="4309" w:name="_Toc145956145"/>
      <w:bookmarkStart w:id="4310" w:name="_Toc153887587"/>
      <w:bookmarkStart w:id="4311" w:name="_Toc161905476"/>
      <w:bookmarkStart w:id="4312" w:name="_Toc170210079"/>
      <w:bookmarkStart w:id="4313" w:name="_Toc177550875"/>
      <w:r>
        <w:t>6.2.3</w:t>
      </w:r>
      <w:r>
        <w:tab/>
        <w:t>Resources</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p>
    <w:p w14:paraId="0B41BE80" w14:textId="77777777" w:rsidR="00EB7848" w:rsidRDefault="00EB7848" w:rsidP="00B32564">
      <w:pPr>
        <w:pStyle w:val="Heading4"/>
      </w:pPr>
      <w:bookmarkStart w:id="4314" w:name="_Toc25168700"/>
      <w:bookmarkStart w:id="4315" w:name="_Toc27593119"/>
      <w:bookmarkStart w:id="4316" w:name="_Toc34147995"/>
      <w:bookmarkStart w:id="4317" w:name="_Toc36463379"/>
      <w:bookmarkStart w:id="4318" w:name="_Toc43215219"/>
      <w:bookmarkStart w:id="4319" w:name="_Toc45032467"/>
      <w:bookmarkStart w:id="4320" w:name="_Toc49849956"/>
      <w:bookmarkStart w:id="4321" w:name="_Toc51873470"/>
      <w:bookmarkStart w:id="4322" w:name="_Toc56517598"/>
      <w:bookmarkStart w:id="4323" w:name="_Toc58594499"/>
      <w:bookmarkStart w:id="4324" w:name="_Toc67686011"/>
      <w:bookmarkStart w:id="4325" w:name="_Toc74993838"/>
      <w:bookmarkStart w:id="4326" w:name="_Toc82716428"/>
      <w:bookmarkStart w:id="4327" w:name="_Toc88818715"/>
      <w:bookmarkStart w:id="4328" w:name="_Toc90650637"/>
      <w:bookmarkStart w:id="4329" w:name="_Toc98506307"/>
      <w:bookmarkStart w:id="4330" w:name="_Toc106639592"/>
      <w:bookmarkStart w:id="4331" w:name="_Toc114779102"/>
      <w:bookmarkStart w:id="4332" w:name="_Toc122097019"/>
      <w:bookmarkStart w:id="4333" w:name="_Toc130844240"/>
      <w:bookmarkStart w:id="4334" w:name="_Toc138411948"/>
      <w:bookmarkStart w:id="4335" w:name="_Toc145956146"/>
      <w:bookmarkStart w:id="4336" w:name="_Toc153887588"/>
      <w:bookmarkStart w:id="4337" w:name="_Toc161905477"/>
      <w:bookmarkStart w:id="4338" w:name="_Toc170210080"/>
      <w:bookmarkStart w:id="4339" w:name="_Toc177550876"/>
      <w:r>
        <w:t>6.2.3.1</w:t>
      </w:r>
      <w:r>
        <w:tab/>
        <w:t>Overview</w:t>
      </w:r>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788163900"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4340" w:name="_Toc25168701"/>
      <w:bookmarkStart w:id="4341" w:name="_Toc27593120"/>
      <w:bookmarkStart w:id="4342" w:name="_Toc34147996"/>
      <w:bookmarkStart w:id="4343" w:name="_Toc36463380"/>
      <w:bookmarkStart w:id="4344" w:name="_Toc43215220"/>
      <w:bookmarkStart w:id="4345" w:name="_Toc45032468"/>
      <w:bookmarkStart w:id="4346" w:name="_Toc49849957"/>
      <w:bookmarkStart w:id="4347" w:name="_Toc51873471"/>
      <w:bookmarkStart w:id="4348" w:name="_Toc56517599"/>
      <w:bookmarkStart w:id="4349" w:name="_Toc58594500"/>
      <w:bookmarkStart w:id="4350" w:name="_Toc67686012"/>
      <w:bookmarkStart w:id="4351" w:name="_Toc74993839"/>
      <w:bookmarkStart w:id="4352" w:name="_Toc82716429"/>
      <w:bookmarkStart w:id="4353" w:name="_Toc88818716"/>
      <w:bookmarkStart w:id="4354" w:name="_Toc90650638"/>
      <w:bookmarkStart w:id="4355" w:name="_Toc98506308"/>
      <w:bookmarkStart w:id="4356" w:name="_Toc106639593"/>
      <w:bookmarkStart w:id="4357" w:name="_Toc114779103"/>
      <w:bookmarkStart w:id="4358" w:name="_Toc122097020"/>
      <w:bookmarkStart w:id="4359" w:name="_Toc130844241"/>
      <w:bookmarkStart w:id="4360" w:name="_Toc138411949"/>
      <w:bookmarkStart w:id="4361" w:name="_Toc145956147"/>
      <w:bookmarkStart w:id="4362" w:name="_Toc153887589"/>
      <w:bookmarkStart w:id="4363" w:name="_Toc161905478"/>
      <w:bookmarkStart w:id="4364" w:name="_Toc170210081"/>
      <w:bookmarkStart w:id="4365" w:name="_Toc177550877"/>
      <w:r>
        <w:t>6.2.4</w:t>
      </w:r>
      <w:r>
        <w:tab/>
        <w:t>Custom Operations without associated resources</w:t>
      </w:r>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489D719E" w14:textId="77777777" w:rsidR="00EB7848" w:rsidRDefault="00EB7848" w:rsidP="00B32564">
      <w:pPr>
        <w:pStyle w:val="Heading4"/>
      </w:pPr>
      <w:bookmarkStart w:id="4366" w:name="_Toc25168702"/>
      <w:bookmarkStart w:id="4367" w:name="_Toc27593121"/>
      <w:bookmarkStart w:id="4368" w:name="_Toc34147997"/>
      <w:bookmarkStart w:id="4369" w:name="_Toc36463381"/>
      <w:bookmarkStart w:id="4370" w:name="_Toc43215221"/>
      <w:bookmarkStart w:id="4371" w:name="_Toc45032469"/>
      <w:bookmarkStart w:id="4372" w:name="_Toc49849958"/>
      <w:bookmarkStart w:id="4373" w:name="_Toc51873472"/>
      <w:bookmarkStart w:id="4374" w:name="_Toc56517600"/>
      <w:bookmarkStart w:id="4375" w:name="_Toc58594501"/>
      <w:bookmarkStart w:id="4376" w:name="_Toc67686013"/>
      <w:bookmarkStart w:id="4377" w:name="_Toc74993840"/>
      <w:bookmarkStart w:id="4378" w:name="_Toc82716430"/>
      <w:bookmarkStart w:id="4379" w:name="_Toc88818717"/>
      <w:bookmarkStart w:id="4380" w:name="_Toc90650639"/>
      <w:bookmarkStart w:id="4381" w:name="_Toc98506309"/>
      <w:bookmarkStart w:id="4382" w:name="_Toc106639594"/>
      <w:bookmarkStart w:id="4383" w:name="_Toc114779104"/>
      <w:bookmarkStart w:id="4384" w:name="_Toc122097021"/>
      <w:bookmarkStart w:id="4385" w:name="_Toc130844242"/>
      <w:bookmarkStart w:id="4386" w:name="_Toc138411950"/>
      <w:bookmarkStart w:id="4387" w:name="_Toc145956148"/>
      <w:bookmarkStart w:id="4388" w:name="_Toc153887590"/>
      <w:bookmarkStart w:id="4389" w:name="_Toc161905479"/>
      <w:bookmarkStart w:id="4390" w:name="_Toc170210082"/>
      <w:bookmarkStart w:id="4391" w:name="_Toc177550878"/>
      <w:r>
        <w:t>6.2.4.1</w:t>
      </w:r>
      <w:r>
        <w:tab/>
        <w:t>Overview</w:t>
      </w:r>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4392" w:name="_Toc25168703"/>
      <w:bookmarkStart w:id="4393" w:name="_Toc27593122"/>
      <w:bookmarkStart w:id="4394" w:name="_Toc34147998"/>
      <w:bookmarkStart w:id="4395" w:name="_Toc36463382"/>
      <w:bookmarkStart w:id="4396" w:name="_Toc43215222"/>
      <w:bookmarkStart w:id="4397" w:name="_Toc45032470"/>
      <w:bookmarkStart w:id="4398" w:name="_Toc49849959"/>
      <w:bookmarkStart w:id="4399" w:name="_Toc51873473"/>
      <w:bookmarkStart w:id="4400" w:name="_Toc56517601"/>
      <w:bookmarkStart w:id="4401" w:name="_Toc58594502"/>
      <w:bookmarkStart w:id="4402" w:name="_Toc67686014"/>
      <w:bookmarkStart w:id="4403" w:name="_Toc74993841"/>
      <w:bookmarkStart w:id="4404" w:name="_Toc82716431"/>
      <w:bookmarkStart w:id="4405" w:name="_Toc88818718"/>
      <w:bookmarkStart w:id="4406" w:name="_Toc90650640"/>
      <w:bookmarkStart w:id="4407" w:name="_Toc98506310"/>
      <w:bookmarkStart w:id="4408" w:name="_Toc106639595"/>
      <w:bookmarkStart w:id="4409" w:name="_Toc114779105"/>
      <w:bookmarkStart w:id="4410" w:name="_Toc122097022"/>
      <w:bookmarkStart w:id="4411" w:name="_Toc130844243"/>
      <w:bookmarkStart w:id="4412" w:name="_Toc138411951"/>
      <w:bookmarkStart w:id="4413" w:name="_Toc145956149"/>
      <w:bookmarkStart w:id="4414" w:name="_Toc153887591"/>
      <w:bookmarkStart w:id="4415" w:name="_Toc161905480"/>
      <w:bookmarkStart w:id="4416" w:name="_Toc170210083"/>
      <w:bookmarkStart w:id="4417" w:name="_Toc177550879"/>
      <w:r>
        <w:t>6.2.4.4</w:t>
      </w:r>
      <w:r>
        <w:tab/>
        <w:t>Operation: cipher-key-data</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31BAC605" w14:textId="77777777" w:rsidR="00EB7848" w:rsidRDefault="00EB7848" w:rsidP="00B32564">
      <w:pPr>
        <w:pStyle w:val="Heading5"/>
      </w:pPr>
      <w:bookmarkStart w:id="4418" w:name="_Toc25168704"/>
      <w:bookmarkStart w:id="4419" w:name="_Toc27593123"/>
      <w:bookmarkStart w:id="4420" w:name="_Toc34147999"/>
      <w:bookmarkStart w:id="4421" w:name="_Toc36463383"/>
      <w:bookmarkStart w:id="4422" w:name="_Toc43215223"/>
      <w:bookmarkStart w:id="4423" w:name="_Toc45032471"/>
      <w:bookmarkStart w:id="4424" w:name="_Toc49849960"/>
      <w:bookmarkStart w:id="4425" w:name="_Toc51873474"/>
      <w:bookmarkStart w:id="4426" w:name="_Toc56517602"/>
      <w:bookmarkStart w:id="4427" w:name="_Toc58594503"/>
      <w:bookmarkStart w:id="4428" w:name="_Toc67686015"/>
      <w:bookmarkStart w:id="4429" w:name="_Toc74993842"/>
      <w:bookmarkStart w:id="4430" w:name="_Toc82716432"/>
      <w:bookmarkStart w:id="4431" w:name="_Toc88818719"/>
      <w:bookmarkStart w:id="4432" w:name="_Toc90650641"/>
      <w:bookmarkStart w:id="4433" w:name="_Toc98506311"/>
      <w:bookmarkStart w:id="4434" w:name="_Toc106639596"/>
      <w:bookmarkStart w:id="4435" w:name="_Toc114779106"/>
      <w:bookmarkStart w:id="4436" w:name="_Toc122097023"/>
      <w:bookmarkStart w:id="4437" w:name="_Toc130844244"/>
      <w:bookmarkStart w:id="4438" w:name="_Toc138411952"/>
      <w:bookmarkStart w:id="4439" w:name="_Toc145956150"/>
      <w:bookmarkStart w:id="4440" w:name="_Toc153887592"/>
      <w:bookmarkStart w:id="4441" w:name="_Toc161905481"/>
      <w:bookmarkStart w:id="4442" w:name="_Toc170210084"/>
      <w:bookmarkStart w:id="4443" w:name="_Toc177550880"/>
      <w:r>
        <w:t>6.2.4.4.1</w:t>
      </w:r>
      <w:r>
        <w:tab/>
        <w:t>Description</w:t>
      </w:r>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4444" w:name="_Toc25168705"/>
      <w:bookmarkStart w:id="4445" w:name="_Toc27593124"/>
      <w:bookmarkStart w:id="4446" w:name="_Toc34148000"/>
      <w:bookmarkStart w:id="4447" w:name="_Toc36463384"/>
      <w:bookmarkStart w:id="4448" w:name="_Toc43215224"/>
      <w:bookmarkStart w:id="4449" w:name="_Toc45032472"/>
      <w:bookmarkStart w:id="4450" w:name="_Toc49849961"/>
      <w:bookmarkStart w:id="4451" w:name="_Toc51873475"/>
      <w:bookmarkStart w:id="4452" w:name="_Toc56517603"/>
      <w:bookmarkStart w:id="4453" w:name="_Toc58594504"/>
      <w:bookmarkStart w:id="4454" w:name="_Toc67686016"/>
      <w:bookmarkStart w:id="4455" w:name="_Toc74993843"/>
      <w:bookmarkStart w:id="4456" w:name="_Toc82716433"/>
      <w:bookmarkStart w:id="4457" w:name="_Toc88818720"/>
      <w:bookmarkStart w:id="4458" w:name="_Toc90650642"/>
      <w:bookmarkStart w:id="4459" w:name="_Toc98506312"/>
      <w:bookmarkStart w:id="4460" w:name="_Toc106639597"/>
      <w:bookmarkStart w:id="4461" w:name="_Toc114779107"/>
      <w:bookmarkStart w:id="4462" w:name="_Toc122097024"/>
      <w:bookmarkStart w:id="4463" w:name="_Toc130844245"/>
      <w:bookmarkStart w:id="4464" w:name="_Toc138411953"/>
      <w:bookmarkStart w:id="4465" w:name="_Toc145956151"/>
      <w:bookmarkStart w:id="4466" w:name="_Toc153887593"/>
      <w:bookmarkStart w:id="4467" w:name="_Toc161905482"/>
      <w:bookmarkStart w:id="4468" w:name="_Toc170210085"/>
      <w:bookmarkStart w:id="4469" w:name="_Toc177550881"/>
      <w:r>
        <w:t>6.2.4.4.2</w:t>
      </w:r>
      <w:r>
        <w:tab/>
        <w:t>Operation Definition</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4470"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4470"/>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4471" w:name="_Toc25168706"/>
      <w:bookmarkStart w:id="4472" w:name="_Toc27593125"/>
      <w:bookmarkStart w:id="4473" w:name="_Toc34148001"/>
      <w:bookmarkStart w:id="4474" w:name="_Toc36463385"/>
      <w:bookmarkStart w:id="4475" w:name="_Toc43215225"/>
      <w:bookmarkStart w:id="4476" w:name="_Toc45032473"/>
      <w:bookmarkStart w:id="4477" w:name="_Toc49849962"/>
      <w:bookmarkStart w:id="4478" w:name="_Toc51873476"/>
      <w:bookmarkStart w:id="4479" w:name="_Toc56517604"/>
      <w:bookmarkStart w:id="4480" w:name="_Toc58594505"/>
      <w:bookmarkStart w:id="4481" w:name="_Toc67686017"/>
      <w:bookmarkStart w:id="4482" w:name="_Toc74993844"/>
      <w:bookmarkStart w:id="4483" w:name="_Toc82716434"/>
      <w:bookmarkStart w:id="4484" w:name="_Toc88818721"/>
      <w:bookmarkStart w:id="4485" w:name="_Toc90650643"/>
      <w:bookmarkStart w:id="4486" w:name="_Toc98506313"/>
      <w:bookmarkStart w:id="4487" w:name="_Toc106639598"/>
      <w:bookmarkStart w:id="4488" w:name="_Toc114779108"/>
      <w:bookmarkStart w:id="4489" w:name="_Toc122097025"/>
      <w:bookmarkStart w:id="4490" w:name="_Toc130844246"/>
      <w:bookmarkStart w:id="4491" w:name="_Toc138411954"/>
      <w:bookmarkStart w:id="4492" w:name="_Toc145956152"/>
      <w:bookmarkStart w:id="4493" w:name="_Toc153887594"/>
      <w:bookmarkStart w:id="4494" w:name="_Toc161905483"/>
      <w:bookmarkStart w:id="4495" w:name="_Toc170210086"/>
      <w:bookmarkStart w:id="4496" w:name="_Toc177550882"/>
      <w:r>
        <w:t>6.2.5</w:t>
      </w:r>
      <w:r>
        <w:tab/>
        <w:t>Notifications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59CEF37C" w14:textId="77777777" w:rsidR="00EB7848" w:rsidRDefault="00EB7848" w:rsidP="00B32564">
      <w:pPr>
        <w:pStyle w:val="Heading4"/>
      </w:pPr>
      <w:bookmarkStart w:id="4497" w:name="_Toc25168707"/>
      <w:bookmarkStart w:id="4498" w:name="_Toc27593126"/>
      <w:bookmarkStart w:id="4499" w:name="_Toc34148002"/>
      <w:bookmarkStart w:id="4500" w:name="_Toc36463386"/>
      <w:bookmarkStart w:id="4501" w:name="_Toc43215226"/>
      <w:bookmarkStart w:id="4502" w:name="_Toc45032474"/>
      <w:bookmarkStart w:id="4503" w:name="_Toc49849963"/>
      <w:bookmarkStart w:id="4504" w:name="_Toc51873477"/>
      <w:bookmarkStart w:id="4505" w:name="_Toc56517605"/>
      <w:bookmarkStart w:id="4506" w:name="_Toc58594506"/>
      <w:bookmarkStart w:id="4507" w:name="_Toc67686018"/>
      <w:bookmarkStart w:id="4508" w:name="_Toc74993845"/>
      <w:bookmarkStart w:id="4509" w:name="_Toc82716435"/>
      <w:bookmarkStart w:id="4510" w:name="_Toc88818722"/>
      <w:bookmarkStart w:id="4511" w:name="_Toc90650644"/>
      <w:bookmarkStart w:id="4512" w:name="_Toc98506314"/>
      <w:bookmarkStart w:id="4513" w:name="_Toc106639599"/>
      <w:bookmarkStart w:id="4514" w:name="_Toc114779109"/>
      <w:bookmarkStart w:id="4515" w:name="_Toc122097026"/>
      <w:bookmarkStart w:id="4516" w:name="_Toc130844247"/>
      <w:bookmarkStart w:id="4517" w:name="_Toc138411955"/>
      <w:bookmarkStart w:id="4518" w:name="_Toc145956153"/>
      <w:bookmarkStart w:id="4519" w:name="_Toc153887595"/>
      <w:bookmarkStart w:id="4520" w:name="_Toc161905484"/>
      <w:bookmarkStart w:id="4521" w:name="_Toc170210087"/>
      <w:bookmarkStart w:id="4522" w:name="_Toc177550883"/>
      <w:r>
        <w:t>6.2.5.1</w:t>
      </w:r>
      <w:r>
        <w:tab/>
        <w:t>CipheringKeyData</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735FCADD" w14:textId="77777777" w:rsidR="00EB7848" w:rsidRDefault="00EB7848" w:rsidP="00B32564">
      <w:pPr>
        <w:pStyle w:val="Heading5"/>
      </w:pPr>
      <w:bookmarkStart w:id="4523" w:name="_Toc25168708"/>
      <w:bookmarkStart w:id="4524" w:name="_Toc27593127"/>
      <w:bookmarkStart w:id="4525" w:name="_Toc34148003"/>
      <w:bookmarkStart w:id="4526" w:name="_Toc36463387"/>
      <w:bookmarkStart w:id="4527" w:name="_Toc43215227"/>
      <w:bookmarkStart w:id="4528" w:name="_Toc45032475"/>
      <w:bookmarkStart w:id="4529" w:name="_Toc49849964"/>
      <w:bookmarkStart w:id="4530" w:name="_Toc51873478"/>
      <w:bookmarkStart w:id="4531" w:name="_Toc56517606"/>
      <w:bookmarkStart w:id="4532" w:name="_Toc58594507"/>
      <w:bookmarkStart w:id="4533" w:name="_Toc67686019"/>
      <w:bookmarkStart w:id="4534" w:name="_Toc74993846"/>
      <w:bookmarkStart w:id="4535" w:name="_Toc82716436"/>
      <w:bookmarkStart w:id="4536" w:name="_Toc88818723"/>
      <w:bookmarkStart w:id="4537" w:name="_Toc90650645"/>
      <w:bookmarkStart w:id="4538" w:name="_Toc98506315"/>
      <w:bookmarkStart w:id="4539" w:name="_Toc106639600"/>
      <w:bookmarkStart w:id="4540" w:name="_Toc114779110"/>
      <w:bookmarkStart w:id="4541" w:name="_Toc122097027"/>
      <w:bookmarkStart w:id="4542" w:name="_Toc130844248"/>
      <w:bookmarkStart w:id="4543" w:name="_Toc138411956"/>
      <w:bookmarkStart w:id="4544" w:name="_Toc145956154"/>
      <w:bookmarkStart w:id="4545" w:name="_Toc153887596"/>
      <w:bookmarkStart w:id="4546" w:name="_Toc161905485"/>
      <w:bookmarkStart w:id="4547" w:name="_Toc170210088"/>
      <w:bookmarkStart w:id="4548" w:name="_Toc177550884"/>
      <w:r>
        <w:t>6.2.5.1.1</w:t>
      </w:r>
      <w:r>
        <w:tab/>
        <w:t>Description</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4549" w:name="_Toc25168709"/>
      <w:bookmarkStart w:id="4550" w:name="_Toc27593128"/>
      <w:bookmarkStart w:id="4551" w:name="_Toc34148004"/>
      <w:bookmarkStart w:id="4552" w:name="_Toc36463388"/>
      <w:bookmarkStart w:id="4553" w:name="_Toc43215228"/>
      <w:bookmarkStart w:id="4554" w:name="_Toc45032476"/>
      <w:bookmarkStart w:id="4555" w:name="_Toc49849965"/>
      <w:bookmarkStart w:id="4556" w:name="_Toc51873479"/>
      <w:bookmarkStart w:id="4557" w:name="_Toc56517607"/>
      <w:bookmarkStart w:id="4558" w:name="_Toc58594508"/>
      <w:bookmarkStart w:id="4559" w:name="_Toc67686020"/>
      <w:bookmarkStart w:id="4560" w:name="_Toc74993847"/>
      <w:bookmarkStart w:id="4561" w:name="_Toc82716437"/>
      <w:bookmarkStart w:id="4562" w:name="_Toc88818724"/>
      <w:bookmarkStart w:id="4563" w:name="_Toc90650646"/>
      <w:bookmarkStart w:id="4564" w:name="_Toc98506316"/>
      <w:bookmarkStart w:id="4565" w:name="_Toc106639601"/>
      <w:bookmarkStart w:id="4566" w:name="_Toc114779111"/>
      <w:bookmarkStart w:id="4567" w:name="_Toc122097028"/>
      <w:bookmarkStart w:id="4568" w:name="_Toc130844249"/>
      <w:bookmarkStart w:id="4569" w:name="_Toc138411957"/>
      <w:bookmarkStart w:id="4570" w:name="_Toc145956155"/>
      <w:bookmarkStart w:id="4571" w:name="_Toc153887597"/>
      <w:bookmarkStart w:id="4572" w:name="_Toc161905486"/>
      <w:bookmarkStart w:id="4573" w:name="_Toc170210089"/>
      <w:bookmarkStart w:id="4574" w:name="_Toc177550885"/>
      <w:r>
        <w:t>6.2.5.1.2</w:t>
      </w:r>
      <w:r>
        <w:tab/>
        <w:t>Notification Definition</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4575" w:name="_Toc25168710"/>
      <w:bookmarkStart w:id="4576" w:name="_Toc27593129"/>
      <w:bookmarkStart w:id="4577" w:name="_Toc34148005"/>
      <w:bookmarkStart w:id="4578" w:name="_Toc36463389"/>
      <w:bookmarkStart w:id="4579" w:name="_Toc43215229"/>
      <w:bookmarkStart w:id="4580" w:name="_Toc45032477"/>
      <w:bookmarkStart w:id="4581" w:name="_Toc49849966"/>
      <w:bookmarkStart w:id="4582" w:name="_Toc51873480"/>
      <w:bookmarkStart w:id="4583" w:name="_Toc56517608"/>
      <w:bookmarkStart w:id="4584" w:name="_Toc58594509"/>
      <w:bookmarkStart w:id="4585" w:name="_Toc67686021"/>
      <w:bookmarkStart w:id="4586" w:name="_Toc74993848"/>
      <w:bookmarkStart w:id="4587" w:name="_Toc82716438"/>
      <w:bookmarkStart w:id="4588" w:name="_Toc88818725"/>
      <w:bookmarkStart w:id="4589" w:name="_Toc90650647"/>
      <w:bookmarkStart w:id="4590" w:name="_Toc98506317"/>
      <w:bookmarkStart w:id="4591" w:name="_Toc106639602"/>
      <w:bookmarkStart w:id="4592" w:name="_Toc114779112"/>
      <w:bookmarkStart w:id="4593" w:name="_Toc122097029"/>
      <w:bookmarkStart w:id="4594" w:name="_Toc130844250"/>
      <w:bookmarkStart w:id="4595" w:name="_Toc138411958"/>
      <w:bookmarkStart w:id="4596" w:name="_Toc145956156"/>
      <w:bookmarkStart w:id="4597" w:name="_Toc153887598"/>
      <w:bookmarkStart w:id="4598" w:name="_Toc161905487"/>
      <w:bookmarkStart w:id="4599" w:name="_Toc170210090"/>
      <w:bookmarkStart w:id="4600" w:name="_Toc177550886"/>
      <w:r>
        <w:t>6.2.5.1.3</w:t>
      </w:r>
      <w:r>
        <w:tab/>
        <w:t>Notification Standard Methods</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42D71566" w14:textId="77777777" w:rsidR="00EB7848" w:rsidRDefault="00EB7848" w:rsidP="001760B3">
      <w:pPr>
        <w:pStyle w:val="H6"/>
      </w:pPr>
      <w:bookmarkStart w:id="4601" w:name="_Toc25168711"/>
      <w:bookmarkStart w:id="4602" w:name="_Toc27593130"/>
      <w:bookmarkStart w:id="4603" w:name="_Toc34148006"/>
      <w:bookmarkStart w:id="4604" w:name="_Toc36463390"/>
      <w:bookmarkStart w:id="4605" w:name="_Toc43215230"/>
      <w:bookmarkStart w:id="4606" w:name="_Toc45032478"/>
      <w:bookmarkStart w:id="4607" w:name="_Toc49849967"/>
      <w:bookmarkStart w:id="4608" w:name="_Toc51873481"/>
      <w:bookmarkStart w:id="4609" w:name="_Toc56517609"/>
      <w:bookmarkStart w:id="4610" w:name="_Toc58594510"/>
      <w:bookmarkStart w:id="4611" w:name="_Toc67686022"/>
      <w:bookmarkStart w:id="4612" w:name="_Toc74993849"/>
      <w:bookmarkStart w:id="4613" w:name="_Toc82716439"/>
      <w:bookmarkStart w:id="4614" w:name="_Toc88818726"/>
      <w:bookmarkStart w:id="4615" w:name="_Toc90650648"/>
      <w:r>
        <w:t>6.2.5.1.3.1</w:t>
      </w:r>
      <w:r>
        <w:tab/>
      </w:r>
      <w:r>
        <w:rPr>
          <w:lang w:eastAsia="zh-CN"/>
        </w:rPr>
        <w:t>POST</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4616"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4616"/>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4617"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4617"/>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4618" w:name="_Toc25168712"/>
      <w:bookmarkStart w:id="4619" w:name="_Toc27593131"/>
      <w:bookmarkStart w:id="4620" w:name="_Toc34148007"/>
      <w:bookmarkStart w:id="4621" w:name="_Toc36463391"/>
      <w:bookmarkStart w:id="4622" w:name="_Toc43215231"/>
      <w:bookmarkStart w:id="4623" w:name="_Toc45032479"/>
      <w:bookmarkStart w:id="4624" w:name="_Toc49849968"/>
      <w:bookmarkStart w:id="4625" w:name="_Toc51873482"/>
      <w:bookmarkStart w:id="4626" w:name="_Toc56517610"/>
      <w:bookmarkStart w:id="4627" w:name="_Toc58594511"/>
      <w:bookmarkStart w:id="4628" w:name="_Toc67686023"/>
      <w:bookmarkStart w:id="4629" w:name="_Toc74993850"/>
      <w:bookmarkStart w:id="4630" w:name="_Toc82716440"/>
      <w:bookmarkStart w:id="4631" w:name="_Toc88818727"/>
      <w:bookmarkStart w:id="4632" w:name="_Toc90650649"/>
      <w:bookmarkStart w:id="4633" w:name="_Toc98506318"/>
      <w:bookmarkStart w:id="4634" w:name="_Toc106639603"/>
      <w:bookmarkStart w:id="4635" w:name="_Toc114779113"/>
      <w:bookmarkStart w:id="4636" w:name="_Toc122097030"/>
      <w:bookmarkStart w:id="4637" w:name="_Toc130844251"/>
      <w:bookmarkStart w:id="4638" w:name="_Toc138411959"/>
      <w:bookmarkStart w:id="4639" w:name="_Toc145956157"/>
      <w:bookmarkStart w:id="4640" w:name="_Toc153887599"/>
      <w:bookmarkStart w:id="4641" w:name="_Toc161905488"/>
      <w:bookmarkStart w:id="4642" w:name="_Toc170210091"/>
      <w:bookmarkStart w:id="4643" w:name="_Toc177550887"/>
      <w:r>
        <w:t>6.2.6</w:t>
      </w:r>
      <w:r>
        <w:tab/>
        <w:t>Data Model</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689CC388" w14:textId="77777777" w:rsidR="00EB7848" w:rsidRDefault="00EB7848" w:rsidP="00B32564">
      <w:pPr>
        <w:pStyle w:val="Heading4"/>
      </w:pPr>
      <w:bookmarkStart w:id="4644" w:name="_Toc25168713"/>
      <w:bookmarkStart w:id="4645" w:name="_Toc27593132"/>
      <w:bookmarkStart w:id="4646" w:name="_Toc34148008"/>
      <w:bookmarkStart w:id="4647" w:name="_Toc36463392"/>
      <w:bookmarkStart w:id="4648" w:name="_Toc43215232"/>
      <w:bookmarkStart w:id="4649" w:name="_Toc45032480"/>
      <w:bookmarkStart w:id="4650" w:name="_Toc49849969"/>
      <w:bookmarkStart w:id="4651" w:name="_Toc51873483"/>
      <w:bookmarkStart w:id="4652" w:name="_Toc56517611"/>
      <w:bookmarkStart w:id="4653" w:name="_Toc58594512"/>
      <w:bookmarkStart w:id="4654" w:name="_Toc67686024"/>
      <w:bookmarkStart w:id="4655" w:name="_Toc74993851"/>
      <w:bookmarkStart w:id="4656" w:name="_Toc82716441"/>
      <w:bookmarkStart w:id="4657" w:name="_Toc88818728"/>
      <w:bookmarkStart w:id="4658" w:name="_Toc90650650"/>
      <w:bookmarkStart w:id="4659" w:name="_Toc98506319"/>
      <w:bookmarkStart w:id="4660" w:name="_Toc106639604"/>
      <w:bookmarkStart w:id="4661" w:name="_Toc114779114"/>
      <w:bookmarkStart w:id="4662" w:name="_Toc122097031"/>
      <w:bookmarkStart w:id="4663" w:name="_Toc130844252"/>
      <w:bookmarkStart w:id="4664" w:name="_Toc138411960"/>
      <w:bookmarkStart w:id="4665" w:name="_Toc145956158"/>
      <w:bookmarkStart w:id="4666" w:name="_Toc153887600"/>
      <w:bookmarkStart w:id="4667" w:name="_Toc161905489"/>
      <w:bookmarkStart w:id="4668" w:name="_Toc170210092"/>
      <w:bookmarkStart w:id="4669" w:name="_Toc177550888"/>
      <w:r>
        <w:t>6.2.6.1</w:t>
      </w:r>
      <w:r>
        <w:tab/>
        <w:t>General</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4670" w:name="_Toc25168714"/>
      <w:bookmarkStart w:id="4671" w:name="_Toc27593133"/>
      <w:bookmarkStart w:id="4672" w:name="_Toc34148009"/>
      <w:bookmarkStart w:id="4673" w:name="_Toc36463393"/>
      <w:bookmarkStart w:id="4674" w:name="_Toc43215233"/>
      <w:bookmarkStart w:id="4675" w:name="_Toc45032481"/>
      <w:bookmarkStart w:id="4676" w:name="_Toc49849970"/>
      <w:bookmarkStart w:id="4677" w:name="_Toc51873484"/>
      <w:bookmarkStart w:id="4678" w:name="_Toc56517612"/>
      <w:bookmarkStart w:id="4679" w:name="_Toc58594513"/>
      <w:bookmarkStart w:id="4680" w:name="_Toc67686025"/>
      <w:bookmarkStart w:id="4681" w:name="_Toc74993852"/>
      <w:bookmarkStart w:id="4682" w:name="_Toc82716442"/>
      <w:bookmarkStart w:id="4683" w:name="_Toc88818729"/>
      <w:bookmarkStart w:id="4684" w:name="_Toc90650651"/>
      <w:bookmarkStart w:id="4685" w:name="_Toc98506320"/>
      <w:bookmarkStart w:id="4686" w:name="_Toc106639605"/>
      <w:bookmarkStart w:id="4687" w:name="_Toc114779115"/>
      <w:bookmarkStart w:id="4688" w:name="_Toc122097032"/>
      <w:bookmarkStart w:id="4689" w:name="_Toc130844253"/>
      <w:bookmarkStart w:id="4690" w:name="_Toc138411961"/>
      <w:bookmarkStart w:id="4691" w:name="_Toc145956159"/>
      <w:bookmarkStart w:id="4692" w:name="_Toc153887601"/>
      <w:bookmarkStart w:id="4693" w:name="_Toc161905490"/>
      <w:bookmarkStart w:id="4694" w:name="_Toc170210093"/>
      <w:bookmarkStart w:id="4695" w:name="_Toc177550889"/>
      <w:r>
        <w:rPr>
          <w:lang w:val="en-US"/>
        </w:rPr>
        <w:t>6.2.6.2</w:t>
      </w:r>
      <w:r>
        <w:rPr>
          <w:lang w:val="en-US"/>
        </w:rPr>
        <w:tab/>
        <w:t>Structured data types</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p>
    <w:p w14:paraId="1D03A0F8" w14:textId="77777777" w:rsidR="00EB7848" w:rsidRDefault="00EB7848" w:rsidP="00B32564">
      <w:pPr>
        <w:pStyle w:val="Heading5"/>
      </w:pPr>
      <w:bookmarkStart w:id="4696" w:name="_Toc25168715"/>
      <w:bookmarkStart w:id="4697" w:name="_Toc27593134"/>
      <w:bookmarkStart w:id="4698" w:name="_Toc34148010"/>
      <w:bookmarkStart w:id="4699" w:name="_Toc36463394"/>
      <w:bookmarkStart w:id="4700" w:name="_Toc43215234"/>
      <w:bookmarkStart w:id="4701" w:name="_Toc45032482"/>
      <w:bookmarkStart w:id="4702" w:name="_Toc49849971"/>
      <w:bookmarkStart w:id="4703" w:name="_Toc51873485"/>
      <w:bookmarkStart w:id="4704" w:name="_Toc56517613"/>
      <w:bookmarkStart w:id="4705" w:name="_Toc58594514"/>
      <w:bookmarkStart w:id="4706" w:name="_Toc67686026"/>
      <w:bookmarkStart w:id="4707" w:name="_Toc74993853"/>
      <w:bookmarkStart w:id="4708" w:name="_Toc82716443"/>
      <w:bookmarkStart w:id="4709" w:name="_Toc88818730"/>
      <w:bookmarkStart w:id="4710" w:name="_Toc90650652"/>
      <w:bookmarkStart w:id="4711" w:name="_Toc98506321"/>
      <w:bookmarkStart w:id="4712" w:name="_Toc106639606"/>
      <w:bookmarkStart w:id="4713" w:name="_Toc114779116"/>
      <w:bookmarkStart w:id="4714" w:name="_Toc122097033"/>
      <w:bookmarkStart w:id="4715" w:name="_Toc130844254"/>
      <w:bookmarkStart w:id="4716" w:name="_Toc138411962"/>
      <w:bookmarkStart w:id="4717" w:name="_Toc145956160"/>
      <w:bookmarkStart w:id="4718" w:name="_Toc153887602"/>
      <w:bookmarkStart w:id="4719" w:name="_Toc161905491"/>
      <w:bookmarkStart w:id="4720" w:name="_Toc170210094"/>
      <w:bookmarkStart w:id="4721" w:name="_Toc177550890"/>
      <w:r>
        <w:t>6.2.6.2.1</w:t>
      </w:r>
      <w:r>
        <w:tab/>
        <w:t>Introduction</w:t>
      </w:r>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4722" w:name="_Toc25168716"/>
      <w:bookmarkStart w:id="4723" w:name="_Toc27593135"/>
      <w:bookmarkStart w:id="4724" w:name="_Toc34148011"/>
      <w:bookmarkStart w:id="4725" w:name="_Toc36463395"/>
      <w:bookmarkStart w:id="4726" w:name="_Toc43215235"/>
      <w:bookmarkStart w:id="4727" w:name="_Toc45032483"/>
      <w:bookmarkStart w:id="4728" w:name="_Toc49849972"/>
      <w:bookmarkStart w:id="4729" w:name="_Toc51873486"/>
      <w:bookmarkStart w:id="4730" w:name="_Toc56517614"/>
      <w:bookmarkStart w:id="4731" w:name="_Toc58594515"/>
      <w:bookmarkStart w:id="4732" w:name="_Toc67686027"/>
      <w:bookmarkStart w:id="4733" w:name="_Toc74993854"/>
      <w:bookmarkStart w:id="4734" w:name="_Toc82716444"/>
      <w:bookmarkStart w:id="4735" w:name="_Toc88818731"/>
      <w:bookmarkStart w:id="4736" w:name="_Toc90650653"/>
      <w:bookmarkStart w:id="4737" w:name="_Toc98506322"/>
      <w:bookmarkStart w:id="4738" w:name="_Toc106639607"/>
      <w:bookmarkStart w:id="4739" w:name="_Toc114779117"/>
      <w:bookmarkStart w:id="4740" w:name="_Toc122097034"/>
      <w:bookmarkStart w:id="4741" w:name="_Toc130844255"/>
      <w:bookmarkStart w:id="4742" w:name="_Toc138411963"/>
      <w:bookmarkStart w:id="4743" w:name="_Toc145956161"/>
      <w:bookmarkStart w:id="4744" w:name="_Toc153887603"/>
      <w:bookmarkStart w:id="4745" w:name="_Toc161905492"/>
      <w:bookmarkStart w:id="4746" w:name="_Toc170210095"/>
      <w:bookmarkStart w:id="4747" w:name="_Toc177550891"/>
      <w:r>
        <w:lastRenderedPageBreak/>
        <w:t>6.2.6.2.2</w:t>
      </w:r>
      <w:r>
        <w:tab/>
        <w:t>Type: CipheringKeyInfo</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4748" w:name="_Toc25168717"/>
      <w:bookmarkStart w:id="4749" w:name="_Toc27593136"/>
      <w:bookmarkStart w:id="4750" w:name="_Toc34148012"/>
      <w:bookmarkStart w:id="4751" w:name="_Toc36463396"/>
      <w:bookmarkStart w:id="4752" w:name="_Toc43215236"/>
      <w:bookmarkStart w:id="4753" w:name="_Toc45032484"/>
      <w:bookmarkStart w:id="4754" w:name="_Toc49849973"/>
      <w:bookmarkStart w:id="4755" w:name="_Toc51873487"/>
      <w:bookmarkStart w:id="4756" w:name="_Toc56517615"/>
      <w:bookmarkStart w:id="4757" w:name="_Toc58594516"/>
      <w:bookmarkStart w:id="4758" w:name="_Toc67686028"/>
      <w:bookmarkStart w:id="4759" w:name="_Toc74993855"/>
      <w:bookmarkStart w:id="4760" w:name="_Toc82716445"/>
      <w:bookmarkStart w:id="4761" w:name="_Toc88818732"/>
      <w:bookmarkStart w:id="4762" w:name="_Toc90650654"/>
      <w:bookmarkStart w:id="4763" w:name="_Toc98506323"/>
      <w:bookmarkStart w:id="4764" w:name="_Toc106639608"/>
      <w:bookmarkStart w:id="4765" w:name="_Toc114779118"/>
      <w:bookmarkStart w:id="4766" w:name="_Toc122097035"/>
      <w:bookmarkStart w:id="4767" w:name="_Toc130844256"/>
      <w:bookmarkStart w:id="4768" w:name="_Toc138411964"/>
      <w:bookmarkStart w:id="4769" w:name="_Toc145956162"/>
      <w:bookmarkStart w:id="4770" w:name="_Toc153887604"/>
      <w:bookmarkStart w:id="4771" w:name="_Toc161905493"/>
      <w:bookmarkStart w:id="4772" w:name="_Toc170210096"/>
      <w:bookmarkStart w:id="4773" w:name="_Toc177550892"/>
      <w:r>
        <w:t>6.2.6.2.3</w:t>
      </w:r>
      <w:r>
        <w:tab/>
        <w:t>Type: CipheringKeyResponse</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4774" w:name="_Toc25168718"/>
      <w:bookmarkStart w:id="4775" w:name="_Toc27593137"/>
      <w:bookmarkStart w:id="4776" w:name="_Toc34148013"/>
      <w:bookmarkStart w:id="4777" w:name="_Toc36463397"/>
      <w:bookmarkStart w:id="4778" w:name="_Toc43215237"/>
      <w:bookmarkStart w:id="4779" w:name="_Toc45032485"/>
      <w:bookmarkStart w:id="4780" w:name="_Toc49849974"/>
      <w:bookmarkStart w:id="4781" w:name="_Toc51873488"/>
      <w:bookmarkStart w:id="4782" w:name="_Toc56517616"/>
      <w:bookmarkStart w:id="4783" w:name="_Toc58594517"/>
      <w:bookmarkStart w:id="4784" w:name="_Toc67686029"/>
      <w:bookmarkStart w:id="4785" w:name="_Toc74993856"/>
      <w:bookmarkStart w:id="4786" w:name="_Toc82716446"/>
      <w:bookmarkStart w:id="4787" w:name="_Toc88818733"/>
      <w:bookmarkStart w:id="4788" w:name="_Toc90650655"/>
      <w:bookmarkStart w:id="4789" w:name="_Toc98506324"/>
      <w:bookmarkStart w:id="4790" w:name="_Toc106639609"/>
      <w:bookmarkStart w:id="4791" w:name="_Toc114779119"/>
      <w:bookmarkStart w:id="4792" w:name="_Toc122097036"/>
      <w:bookmarkStart w:id="4793" w:name="_Toc130844257"/>
      <w:bookmarkStart w:id="4794" w:name="_Toc138411965"/>
      <w:bookmarkStart w:id="4795" w:name="_Toc145956163"/>
      <w:bookmarkStart w:id="4796" w:name="_Toc153887605"/>
      <w:bookmarkStart w:id="4797" w:name="_Toc161905494"/>
      <w:bookmarkStart w:id="4798" w:name="_Toc170210097"/>
      <w:bookmarkStart w:id="4799" w:name="_Toc177550893"/>
      <w:r>
        <w:lastRenderedPageBreak/>
        <w:t>6.2.6.2.4</w:t>
      </w:r>
      <w:r>
        <w:tab/>
        <w:t>Type: CipheringDataSet</w:t>
      </w:r>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4800"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4801" w:name="_PERM_MCCTEMPBM_CRPT90020125___2"/>
            <w:bookmarkEnd w:id="4800"/>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4802" w:name="_PERM_MCCTEMPBM_CRPT90020126___2"/>
            <w:bookmarkEnd w:id="4801"/>
          </w:p>
          <w:bookmarkEnd w:id="4802"/>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4803"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4804" w:name="_PERM_MCCTEMPBM_CRPT90020128___2"/>
            <w:bookmarkEnd w:id="4803"/>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4805" w:name="_PERM_MCCTEMPBM_CRPT90020129___2"/>
            <w:bookmarkEnd w:id="4804"/>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4806" w:name="_PERM_MCCTEMPBM_CRPT90020130___2"/>
            <w:bookmarkEnd w:id="4805"/>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4806"/>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4807"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4808" w:name="_PERM_MCCTEMPBM_CRPT90020132___2"/>
            <w:bookmarkEnd w:id="4807"/>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4809" w:name="_PERM_MCCTEMPBM_CRPT90020133___2"/>
            <w:bookmarkEnd w:id="4808"/>
          </w:p>
          <w:bookmarkEnd w:id="4809"/>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4810"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4811" w:name="_PERM_MCCTEMPBM_CRPT90020135___2"/>
            <w:bookmarkEnd w:id="4810"/>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4812" w:name="_PERM_MCCTEMPBM_CRPT90020136___2"/>
            <w:bookmarkEnd w:id="4811"/>
          </w:p>
          <w:bookmarkEnd w:id="4812"/>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4813" w:name="_PERM_MCCTEMPBM_CRPT90020137___2"/>
            <w:r>
              <w:t>This IE contains the UTC time when the ciphering data set becomes valid.</w:t>
            </w:r>
            <w:bookmarkEnd w:id="4813"/>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4814" w:name="_PERM_MCCTEMPBM_CRPT90020138___2"/>
            <w:r>
              <w:t>The validity duration of the ciphering data set.</w:t>
            </w:r>
            <w:bookmarkEnd w:id="4814"/>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4815" w:name="_PERM_MCCTEMPBM_CRPT90020139___2"/>
            <w:r>
              <w:t>0..1</w:t>
            </w:r>
            <w:bookmarkEnd w:id="4815"/>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4816" w:name="_Toc25168719"/>
      <w:bookmarkStart w:id="4817" w:name="_Toc27593138"/>
      <w:bookmarkStart w:id="4818" w:name="_Toc34148014"/>
      <w:bookmarkStart w:id="4819" w:name="_Toc36463398"/>
      <w:bookmarkStart w:id="4820" w:name="_Toc43215238"/>
      <w:bookmarkStart w:id="4821" w:name="_Toc45032486"/>
      <w:bookmarkStart w:id="4822" w:name="_Toc49849975"/>
      <w:bookmarkStart w:id="4823" w:name="_Toc51873489"/>
      <w:bookmarkStart w:id="4824" w:name="_Toc56517617"/>
      <w:bookmarkStart w:id="4825" w:name="_Toc58594518"/>
      <w:bookmarkStart w:id="4826" w:name="_Toc67686030"/>
      <w:bookmarkStart w:id="4827" w:name="_Toc74993857"/>
      <w:bookmarkStart w:id="4828" w:name="_Toc82716447"/>
      <w:bookmarkStart w:id="4829" w:name="_Toc88818734"/>
      <w:bookmarkStart w:id="4830" w:name="_Toc90650656"/>
      <w:bookmarkStart w:id="4831" w:name="_Toc98506325"/>
      <w:bookmarkStart w:id="4832" w:name="_Toc106639610"/>
      <w:bookmarkStart w:id="4833" w:name="_Toc114779120"/>
      <w:bookmarkStart w:id="4834" w:name="_Toc122097037"/>
      <w:bookmarkStart w:id="4835" w:name="_Toc130844258"/>
      <w:bookmarkStart w:id="4836" w:name="_Toc138411966"/>
      <w:bookmarkStart w:id="4837" w:name="_Toc145956164"/>
      <w:bookmarkStart w:id="4838" w:name="_Toc153887606"/>
      <w:bookmarkStart w:id="4839" w:name="_Toc161905495"/>
      <w:bookmarkStart w:id="4840" w:name="_Toc170210098"/>
      <w:bookmarkStart w:id="4841" w:name="_Toc177550894"/>
      <w:r>
        <w:t>6.2.6.2.5</w:t>
      </w:r>
      <w:r>
        <w:tab/>
        <w:t>Type: CipheringSetReport</w:t>
      </w:r>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4842" w:name="_Toc25168720"/>
      <w:bookmarkStart w:id="4843" w:name="_Toc27593139"/>
      <w:bookmarkStart w:id="4844" w:name="_Toc34148015"/>
      <w:bookmarkStart w:id="4845" w:name="_Toc36463399"/>
      <w:bookmarkStart w:id="4846" w:name="_Toc43215239"/>
      <w:bookmarkStart w:id="4847" w:name="_Toc45032487"/>
      <w:bookmarkStart w:id="4848" w:name="_Toc49849976"/>
      <w:bookmarkStart w:id="4849" w:name="_Toc51873490"/>
      <w:bookmarkStart w:id="4850" w:name="_Toc56517618"/>
      <w:bookmarkStart w:id="4851" w:name="_Toc58594519"/>
      <w:bookmarkStart w:id="4852" w:name="_Toc67686031"/>
      <w:bookmarkStart w:id="4853" w:name="_Toc74993858"/>
      <w:bookmarkStart w:id="4854" w:name="_Toc82716448"/>
      <w:bookmarkStart w:id="4855" w:name="_Toc88818735"/>
      <w:bookmarkStart w:id="4856" w:name="_Toc90650657"/>
      <w:bookmarkStart w:id="4857" w:name="_Toc98506326"/>
      <w:bookmarkStart w:id="4858" w:name="_Toc106639611"/>
      <w:bookmarkStart w:id="4859" w:name="_Toc114779121"/>
      <w:bookmarkStart w:id="4860" w:name="_Toc122097038"/>
      <w:bookmarkStart w:id="4861" w:name="_Toc130844259"/>
      <w:bookmarkStart w:id="4862" w:name="_Toc138411967"/>
      <w:bookmarkStart w:id="4863" w:name="_Toc145956165"/>
      <w:bookmarkStart w:id="4864" w:name="_Toc153887607"/>
      <w:bookmarkStart w:id="4865" w:name="_Toc161905496"/>
      <w:bookmarkStart w:id="4866" w:name="_Toc170210099"/>
      <w:bookmarkStart w:id="4867" w:name="_Toc177550895"/>
      <w:r>
        <w:lastRenderedPageBreak/>
        <w:t>6.2.6.2.6</w:t>
      </w:r>
      <w:r>
        <w:tab/>
        <w:t>Type: CipherRequestData</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4868" w:name="_Toc25168721"/>
      <w:bookmarkStart w:id="4869" w:name="_Toc27593140"/>
      <w:bookmarkStart w:id="4870" w:name="_Toc34148016"/>
      <w:bookmarkStart w:id="4871" w:name="_Toc36463400"/>
      <w:bookmarkStart w:id="4872" w:name="_Toc43215240"/>
      <w:bookmarkStart w:id="4873" w:name="_Toc45032488"/>
      <w:bookmarkStart w:id="4874" w:name="_Toc49849977"/>
      <w:bookmarkStart w:id="4875" w:name="_Toc51873491"/>
      <w:bookmarkStart w:id="4876" w:name="_Toc56517619"/>
      <w:bookmarkStart w:id="4877" w:name="_Toc58594520"/>
      <w:bookmarkStart w:id="4878" w:name="_Toc67686032"/>
      <w:bookmarkStart w:id="4879" w:name="_Toc74993859"/>
      <w:bookmarkStart w:id="4880" w:name="_Toc82716449"/>
      <w:bookmarkStart w:id="4881" w:name="_Toc88818736"/>
      <w:bookmarkStart w:id="4882" w:name="_Toc90650658"/>
      <w:bookmarkStart w:id="4883" w:name="_Toc98506327"/>
      <w:bookmarkStart w:id="4884" w:name="_Toc106639612"/>
      <w:bookmarkStart w:id="4885" w:name="_Toc114779122"/>
      <w:bookmarkStart w:id="4886" w:name="_Toc122097039"/>
      <w:bookmarkStart w:id="4887" w:name="_Toc130844260"/>
      <w:bookmarkStart w:id="4888" w:name="_Toc138411968"/>
      <w:bookmarkStart w:id="4889" w:name="_Toc145956166"/>
      <w:bookmarkStart w:id="4890" w:name="_Toc153887608"/>
      <w:bookmarkStart w:id="4891" w:name="_Toc161905497"/>
      <w:bookmarkStart w:id="4892" w:name="_Toc170210100"/>
      <w:bookmarkStart w:id="4893" w:name="_Toc177550896"/>
      <w:r>
        <w:t>6.2.6.2.7</w:t>
      </w:r>
      <w:r>
        <w:tab/>
        <w:t>Type: CipherResponseData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4894" w:name="_Toc25168722"/>
      <w:bookmarkStart w:id="4895" w:name="_Toc27593141"/>
      <w:bookmarkStart w:id="4896" w:name="_Toc34148017"/>
      <w:bookmarkStart w:id="4897" w:name="_Toc36463401"/>
      <w:bookmarkStart w:id="4898" w:name="_Toc43215241"/>
      <w:bookmarkStart w:id="4899" w:name="_Toc45032489"/>
      <w:bookmarkStart w:id="4900" w:name="_Toc49849978"/>
      <w:bookmarkStart w:id="4901" w:name="_Toc51873492"/>
      <w:bookmarkStart w:id="4902" w:name="_Toc56517620"/>
      <w:bookmarkStart w:id="4903" w:name="_Toc58594521"/>
      <w:bookmarkStart w:id="4904" w:name="_Toc67686033"/>
      <w:bookmarkStart w:id="4905" w:name="_Toc74993860"/>
      <w:bookmarkStart w:id="4906" w:name="_Toc82716450"/>
      <w:bookmarkStart w:id="4907" w:name="_Toc88818737"/>
      <w:bookmarkStart w:id="4908" w:name="_Toc90650659"/>
      <w:bookmarkStart w:id="4909" w:name="_Toc98506328"/>
      <w:bookmarkStart w:id="4910" w:name="_Toc106639613"/>
      <w:bookmarkStart w:id="4911" w:name="_Toc114779123"/>
      <w:bookmarkStart w:id="4912" w:name="_Toc122097040"/>
      <w:bookmarkStart w:id="4913" w:name="_Toc130844261"/>
      <w:bookmarkStart w:id="4914" w:name="_Toc138411969"/>
      <w:bookmarkStart w:id="4915" w:name="_Toc145956167"/>
      <w:bookmarkStart w:id="4916" w:name="_Toc153887609"/>
      <w:bookmarkStart w:id="4917" w:name="_Toc161905498"/>
      <w:bookmarkStart w:id="4918" w:name="_Toc170210101"/>
      <w:bookmarkStart w:id="4919" w:name="_Toc177550897"/>
      <w:r>
        <w:rPr>
          <w:lang w:val="en-US"/>
        </w:rPr>
        <w:t>6.2.6.3</w:t>
      </w:r>
      <w:r>
        <w:rPr>
          <w:lang w:val="en-US"/>
        </w:rPr>
        <w:tab/>
        <w:t>Simple data types and enumerations</w:t>
      </w:r>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4E236F7E" w14:textId="77777777" w:rsidR="00EB7848" w:rsidRDefault="00EB7848" w:rsidP="00B32564">
      <w:pPr>
        <w:pStyle w:val="Heading5"/>
      </w:pPr>
      <w:bookmarkStart w:id="4920" w:name="_Toc25168723"/>
      <w:bookmarkStart w:id="4921" w:name="_Toc27593142"/>
      <w:bookmarkStart w:id="4922" w:name="_Toc34148018"/>
      <w:bookmarkStart w:id="4923" w:name="_Toc36463402"/>
      <w:bookmarkStart w:id="4924" w:name="_Toc43215242"/>
      <w:bookmarkStart w:id="4925" w:name="_Toc45032490"/>
      <w:bookmarkStart w:id="4926" w:name="_Toc49849979"/>
      <w:bookmarkStart w:id="4927" w:name="_Toc51873493"/>
      <w:bookmarkStart w:id="4928" w:name="_Toc56517621"/>
      <w:bookmarkStart w:id="4929" w:name="_Toc58594522"/>
      <w:bookmarkStart w:id="4930" w:name="_Toc67686034"/>
      <w:bookmarkStart w:id="4931" w:name="_Toc74993861"/>
      <w:bookmarkStart w:id="4932" w:name="_Toc82716451"/>
      <w:bookmarkStart w:id="4933" w:name="_Toc88818738"/>
      <w:bookmarkStart w:id="4934" w:name="_Toc90650660"/>
      <w:bookmarkStart w:id="4935" w:name="_Toc98506329"/>
      <w:bookmarkStart w:id="4936" w:name="_Toc106639614"/>
      <w:bookmarkStart w:id="4937" w:name="_Toc114779124"/>
      <w:bookmarkStart w:id="4938" w:name="_Toc122097041"/>
      <w:bookmarkStart w:id="4939" w:name="_Toc130844262"/>
      <w:bookmarkStart w:id="4940" w:name="_Toc138411970"/>
      <w:bookmarkStart w:id="4941" w:name="_Toc145956168"/>
      <w:bookmarkStart w:id="4942" w:name="_Toc153887610"/>
      <w:bookmarkStart w:id="4943" w:name="_Toc161905499"/>
      <w:bookmarkStart w:id="4944" w:name="_Toc170210102"/>
      <w:bookmarkStart w:id="4945" w:name="_Toc177550898"/>
      <w:r>
        <w:t>6.2.6.3.1</w:t>
      </w:r>
      <w:r>
        <w:tab/>
        <w:t>Introduction</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4946" w:name="_Toc25168724"/>
      <w:bookmarkStart w:id="4947" w:name="_Toc27593143"/>
      <w:bookmarkStart w:id="4948" w:name="_Toc34148019"/>
      <w:bookmarkStart w:id="4949" w:name="_Toc36463403"/>
      <w:bookmarkStart w:id="4950" w:name="_Toc43215243"/>
      <w:bookmarkStart w:id="4951" w:name="_Toc45032491"/>
      <w:bookmarkStart w:id="4952" w:name="_Toc49849980"/>
      <w:bookmarkStart w:id="4953" w:name="_Toc51873494"/>
      <w:bookmarkStart w:id="4954" w:name="_Toc56517622"/>
      <w:bookmarkStart w:id="4955" w:name="_Toc58594523"/>
      <w:bookmarkStart w:id="4956" w:name="_Toc67686035"/>
      <w:bookmarkStart w:id="4957" w:name="_Toc74993862"/>
      <w:bookmarkStart w:id="4958" w:name="_Toc82716452"/>
      <w:bookmarkStart w:id="4959" w:name="_Toc88818739"/>
      <w:bookmarkStart w:id="4960" w:name="_Toc90650661"/>
      <w:bookmarkStart w:id="4961" w:name="_Toc98506330"/>
      <w:bookmarkStart w:id="4962" w:name="_Toc106639615"/>
      <w:bookmarkStart w:id="4963" w:name="_Toc114779125"/>
      <w:bookmarkStart w:id="4964" w:name="_Toc122097042"/>
      <w:bookmarkStart w:id="4965" w:name="_Toc130844263"/>
      <w:bookmarkStart w:id="4966" w:name="_Toc138411971"/>
      <w:bookmarkStart w:id="4967" w:name="_Toc145956169"/>
      <w:bookmarkStart w:id="4968" w:name="_Toc153887611"/>
      <w:bookmarkStart w:id="4969" w:name="_Toc161905500"/>
      <w:bookmarkStart w:id="4970" w:name="_Toc170210103"/>
      <w:bookmarkStart w:id="4971" w:name="_Toc177550899"/>
      <w:r>
        <w:t>6.2.6.3.2</w:t>
      </w:r>
      <w:r>
        <w:tab/>
        <w:t>Simple data types</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4972" w:name="_Toc25168725"/>
      <w:bookmarkStart w:id="4973" w:name="_Toc27593144"/>
      <w:bookmarkStart w:id="4974" w:name="_Toc34148020"/>
      <w:bookmarkStart w:id="4975" w:name="_Toc36463404"/>
      <w:bookmarkStart w:id="4976" w:name="_Toc43215244"/>
      <w:bookmarkStart w:id="4977" w:name="_Toc45032492"/>
      <w:bookmarkStart w:id="4978" w:name="_Toc49849981"/>
      <w:bookmarkStart w:id="4979" w:name="_Toc51873495"/>
      <w:bookmarkStart w:id="4980" w:name="_Toc56517623"/>
      <w:bookmarkStart w:id="4981" w:name="_Toc58594524"/>
      <w:bookmarkStart w:id="4982" w:name="_Toc67686036"/>
      <w:bookmarkStart w:id="4983" w:name="_Toc74993863"/>
      <w:bookmarkStart w:id="4984" w:name="_Toc82716453"/>
      <w:bookmarkStart w:id="4985" w:name="_Toc88818740"/>
      <w:bookmarkStart w:id="4986" w:name="_Toc90650662"/>
      <w:bookmarkStart w:id="4987" w:name="_Toc98506331"/>
      <w:bookmarkStart w:id="4988" w:name="_Toc106639616"/>
      <w:bookmarkStart w:id="4989" w:name="_Toc114779126"/>
      <w:bookmarkStart w:id="4990" w:name="_Toc122097043"/>
      <w:bookmarkStart w:id="4991" w:name="_Toc130844264"/>
      <w:bookmarkStart w:id="4992" w:name="_Toc138411972"/>
      <w:bookmarkStart w:id="4993" w:name="_Toc145956170"/>
      <w:bookmarkStart w:id="4994" w:name="_Toc153887612"/>
      <w:bookmarkStart w:id="4995" w:name="_Toc161905501"/>
      <w:bookmarkStart w:id="4996" w:name="_Toc170210104"/>
      <w:bookmarkStart w:id="4997" w:name="_Toc177550900"/>
      <w:r>
        <w:t>6.2.6.3.3</w:t>
      </w:r>
      <w:r>
        <w:tab/>
        <w:t>Enumeration: StorageOutcome</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4998" w:name="_Toc25168726"/>
      <w:bookmarkStart w:id="4999" w:name="_Toc27593145"/>
      <w:bookmarkStart w:id="5000" w:name="_Toc34148021"/>
      <w:bookmarkStart w:id="5001" w:name="_Toc36463405"/>
      <w:bookmarkStart w:id="5002" w:name="_Toc43215245"/>
      <w:bookmarkStart w:id="5003" w:name="_Toc45032493"/>
      <w:bookmarkStart w:id="5004" w:name="_Toc49849982"/>
      <w:bookmarkStart w:id="5005" w:name="_Toc51873496"/>
      <w:bookmarkStart w:id="5006" w:name="_Toc56517624"/>
      <w:bookmarkStart w:id="5007" w:name="_Toc58594525"/>
      <w:bookmarkStart w:id="5008" w:name="_Toc67686037"/>
      <w:bookmarkStart w:id="5009" w:name="_Toc74993864"/>
      <w:bookmarkStart w:id="5010" w:name="_Toc82716454"/>
      <w:bookmarkStart w:id="5011" w:name="_Toc88818741"/>
      <w:bookmarkStart w:id="5012" w:name="_Toc90650663"/>
      <w:bookmarkStart w:id="5013" w:name="_Toc98506332"/>
      <w:bookmarkStart w:id="5014" w:name="_Toc106639617"/>
      <w:bookmarkStart w:id="5015" w:name="_Toc114779127"/>
      <w:bookmarkStart w:id="5016" w:name="_Toc122097044"/>
      <w:bookmarkStart w:id="5017" w:name="_Toc130844265"/>
      <w:bookmarkStart w:id="5018" w:name="_Toc138411973"/>
      <w:bookmarkStart w:id="5019" w:name="_Toc145956171"/>
      <w:bookmarkStart w:id="5020" w:name="_Toc153887613"/>
      <w:bookmarkStart w:id="5021" w:name="_Toc161905502"/>
      <w:bookmarkStart w:id="5022" w:name="_Toc170210105"/>
      <w:bookmarkStart w:id="5023" w:name="_Toc177550901"/>
      <w:r>
        <w:t>6.2.6.3.4</w:t>
      </w:r>
      <w:r>
        <w:tab/>
        <w:t>Enumeration: DataAvailability</w:t>
      </w:r>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5024" w:name="_Toc25168727"/>
      <w:bookmarkStart w:id="5025" w:name="_Toc27593146"/>
      <w:bookmarkStart w:id="5026" w:name="_Toc34148022"/>
      <w:bookmarkStart w:id="5027" w:name="_Toc36463406"/>
      <w:bookmarkStart w:id="5028" w:name="_Toc43215246"/>
      <w:bookmarkStart w:id="5029" w:name="_Toc45032494"/>
      <w:bookmarkStart w:id="5030" w:name="_Toc49849983"/>
      <w:bookmarkStart w:id="5031" w:name="_Toc51873497"/>
      <w:bookmarkStart w:id="5032" w:name="_Toc56517625"/>
      <w:bookmarkStart w:id="5033" w:name="_Toc58594526"/>
      <w:bookmarkStart w:id="5034" w:name="_Toc67686038"/>
      <w:bookmarkStart w:id="5035" w:name="_Toc74993865"/>
      <w:bookmarkStart w:id="5036" w:name="_Toc82716455"/>
      <w:bookmarkStart w:id="5037" w:name="_Toc88818742"/>
      <w:bookmarkStart w:id="5038" w:name="_Toc90650664"/>
      <w:bookmarkStart w:id="5039" w:name="_Toc98506333"/>
      <w:bookmarkStart w:id="5040" w:name="_Toc106639618"/>
      <w:bookmarkStart w:id="5041" w:name="_Toc114779128"/>
      <w:bookmarkStart w:id="5042" w:name="_Toc122097045"/>
      <w:bookmarkStart w:id="5043" w:name="_Toc130844266"/>
      <w:bookmarkStart w:id="5044" w:name="_Toc138411974"/>
      <w:bookmarkStart w:id="5045" w:name="_Toc145956172"/>
      <w:bookmarkStart w:id="5046" w:name="_Toc153887614"/>
      <w:bookmarkStart w:id="5047" w:name="_Toc161905503"/>
      <w:bookmarkStart w:id="5048" w:name="_Toc170210106"/>
      <w:bookmarkStart w:id="5049" w:name="_Toc177550902"/>
      <w:r>
        <w:t>6.2.7</w:t>
      </w:r>
      <w:r>
        <w:tab/>
        <w:t>Error Handling</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14:paraId="5EBCE21B" w14:textId="77777777" w:rsidR="00EB7848" w:rsidRDefault="00EB7848" w:rsidP="00B32564">
      <w:pPr>
        <w:pStyle w:val="Heading4"/>
      </w:pPr>
      <w:bookmarkStart w:id="5050" w:name="_Toc25168728"/>
      <w:bookmarkStart w:id="5051" w:name="_Toc27593147"/>
      <w:bookmarkStart w:id="5052" w:name="_Toc34148023"/>
      <w:bookmarkStart w:id="5053" w:name="_Toc36463407"/>
      <w:bookmarkStart w:id="5054" w:name="_Toc43215247"/>
      <w:bookmarkStart w:id="5055" w:name="_Toc45032495"/>
      <w:bookmarkStart w:id="5056" w:name="_Toc49849984"/>
      <w:bookmarkStart w:id="5057" w:name="_Toc51873498"/>
      <w:bookmarkStart w:id="5058" w:name="_Toc56517626"/>
      <w:bookmarkStart w:id="5059" w:name="_Toc58594527"/>
      <w:bookmarkStart w:id="5060" w:name="_Toc67686039"/>
      <w:bookmarkStart w:id="5061" w:name="_Toc74993866"/>
      <w:bookmarkStart w:id="5062" w:name="_Toc82716456"/>
      <w:bookmarkStart w:id="5063" w:name="_Toc88818743"/>
      <w:bookmarkStart w:id="5064" w:name="_Toc90650665"/>
      <w:bookmarkStart w:id="5065" w:name="_Toc98506334"/>
      <w:bookmarkStart w:id="5066" w:name="_Toc106639619"/>
      <w:bookmarkStart w:id="5067" w:name="_Toc114779129"/>
      <w:bookmarkStart w:id="5068" w:name="_Toc122097046"/>
      <w:bookmarkStart w:id="5069" w:name="_Toc130844267"/>
      <w:bookmarkStart w:id="5070" w:name="_Toc138411975"/>
      <w:bookmarkStart w:id="5071" w:name="_Toc145956173"/>
      <w:bookmarkStart w:id="5072" w:name="_Toc153887615"/>
      <w:bookmarkStart w:id="5073" w:name="_Toc161905504"/>
      <w:bookmarkStart w:id="5074" w:name="_Toc170210107"/>
      <w:bookmarkStart w:id="5075" w:name="_Toc177550903"/>
      <w:r>
        <w:t>6.2.7.1</w:t>
      </w:r>
      <w:r>
        <w:tab/>
        <w:t>General</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5076" w:name="_Toc25168729"/>
      <w:bookmarkStart w:id="5077" w:name="_Toc27593148"/>
      <w:bookmarkStart w:id="5078" w:name="_Toc34148024"/>
      <w:bookmarkStart w:id="5079" w:name="_Toc36463408"/>
      <w:bookmarkStart w:id="5080" w:name="_Toc43215248"/>
      <w:bookmarkStart w:id="5081" w:name="_Toc45032496"/>
      <w:bookmarkStart w:id="5082" w:name="_Toc49849985"/>
      <w:bookmarkStart w:id="5083" w:name="_Toc51873499"/>
      <w:bookmarkStart w:id="5084" w:name="_Toc56517627"/>
      <w:bookmarkStart w:id="5085" w:name="_Toc58594528"/>
      <w:bookmarkStart w:id="5086" w:name="_Toc67686040"/>
      <w:bookmarkStart w:id="5087" w:name="_Toc74993867"/>
      <w:bookmarkStart w:id="5088" w:name="_Toc82716457"/>
      <w:bookmarkStart w:id="5089" w:name="_Toc88818744"/>
      <w:bookmarkStart w:id="5090" w:name="_Toc90650666"/>
      <w:bookmarkStart w:id="5091" w:name="_Toc98506335"/>
      <w:bookmarkStart w:id="5092" w:name="_Toc106639620"/>
      <w:bookmarkStart w:id="5093" w:name="_Toc114779130"/>
      <w:bookmarkStart w:id="5094" w:name="_Toc122097047"/>
      <w:bookmarkStart w:id="5095" w:name="_Toc130844268"/>
      <w:bookmarkStart w:id="5096" w:name="_Toc138411976"/>
      <w:bookmarkStart w:id="5097" w:name="_Toc145956174"/>
      <w:bookmarkStart w:id="5098" w:name="_Toc153887616"/>
      <w:bookmarkStart w:id="5099" w:name="_Toc161905505"/>
      <w:bookmarkStart w:id="5100" w:name="_Toc170210108"/>
      <w:bookmarkStart w:id="5101" w:name="_Toc177550904"/>
      <w:r>
        <w:t>6.2.7.2</w:t>
      </w:r>
      <w:r>
        <w:tab/>
        <w:t>Protocol Errors</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5102" w:name="_Toc25168730"/>
      <w:bookmarkStart w:id="5103" w:name="_Toc27593149"/>
      <w:bookmarkStart w:id="5104" w:name="_Toc34148025"/>
      <w:bookmarkStart w:id="5105" w:name="_Toc36463409"/>
      <w:bookmarkStart w:id="5106" w:name="_Toc43215249"/>
      <w:bookmarkStart w:id="5107" w:name="_Toc45032497"/>
      <w:bookmarkStart w:id="5108" w:name="_Toc49849986"/>
      <w:bookmarkStart w:id="5109" w:name="_Toc51873500"/>
      <w:bookmarkStart w:id="5110" w:name="_Toc56517628"/>
      <w:bookmarkStart w:id="5111" w:name="_Toc58594529"/>
      <w:bookmarkStart w:id="5112" w:name="_Toc67686041"/>
      <w:bookmarkStart w:id="5113" w:name="_Toc74993868"/>
      <w:bookmarkStart w:id="5114" w:name="_Toc82716458"/>
      <w:bookmarkStart w:id="5115" w:name="_Toc88818745"/>
      <w:bookmarkStart w:id="5116" w:name="_Toc90650667"/>
      <w:bookmarkStart w:id="5117" w:name="_Toc98506336"/>
      <w:bookmarkStart w:id="5118" w:name="_Toc106639621"/>
      <w:bookmarkStart w:id="5119" w:name="_Toc114779131"/>
      <w:bookmarkStart w:id="5120" w:name="_Toc122097048"/>
      <w:bookmarkStart w:id="5121" w:name="_Toc130844269"/>
      <w:bookmarkStart w:id="5122" w:name="_Toc138411977"/>
      <w:bookmarkStart w:id="5123" w:name="_Toc145956175"/>
      <w:bookmarkStart w:id="5124" w:name="_Toc153887617"/>
      <w:bookmarkStart w:id="5125" w:name="_Toc161905506"/>
      <w:bookmarkStart w:id="5126" w:name="_Toc170210109"/>
      <w:bookmarkStart w:id="5127" w:name="_Toc177550905"/>
      <w:r>
        <w:t>6.2.7.3</w:t>
      </w:r>
      <w:r>
        <w:tab/>
        <w:t>Application Errors</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4CC1723D" w14:textId="164980E1" w:rsidR="00EB7848" w:rsidRDefault="00666A42" w:rsidP="00EB7848">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xml:space="preserve">] may be used for the </w:t>
      </w:r>
      <w:r>
        <w:t xml:space="preserve">Nlmf_Broadcast. </w:t>
      </w:r>
      <w:r w:rsidR="00EB7848">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5128" w:name="_Toc25168731"/>
      <w:bookmarkStart w:id="5129" w:name="_Toc27593150"/>
      <w:bookmarkStart w:id="5130" w:name="_Toc34148026"/>
      <w:bookmarkStart w:id="5131" w:name="_Toc36463410"/>
      <w:bookmarkStart w:id="5132" w:name="_Toc43215250"/>
      <w:bookmarkStart w:id="5133" w:name="_Toc45032498"/>
      <w:bookmarkStart w:id="5134" w:name="_Toc49849987"/>
      <w:bookmarkStart w:id="5135" w:name="_Toc51873501"/>
      <w:bookmarkStart w:id="5136" w:name="_Toc56517629"/>
      <w:bookmarkStart w:id="5137" w:name="_Toc58594530"/>
      <w:bookmarkStart w:id="5138" w:name="_Toc67686042"/>
      <w:bookmarkStart w:id="5139" w:name="_Toc74993869"/>
      <w:bookmarkStart w:id="5140" w:name="_Toc82716459"/>
      <w:bookmarkStart w:id="5141" w:name="_Toc88818746"/>
      <w:bookmarkStart w:id="5142" w:name="_Toc90650668"/>
      <w:bookmarkStart w:id="5143" w:name="_Toc98506337"/>
      <w:bookmarkStart w:id="5144" w:name="_Toc106639622"/>
      <w:bookmarkStart w:id="5145" w:name="_Toc114779132"/>
      <w:bookmarkStart w:id="5146" w:name="_Toc122097049"/>
      <w:bookmarkStart w:id="5147" w:name="_Toc130844270"/>
      <w:bookmarkStart w:id="5148" w:name="_Toc138411978"/>
      <w:bookmarkStart w:id="5149" w:name="_Toc145956176"/>
      <w:bookmarkStart w:id="5150" w:name="_Toc153887618"/>
      <w:bookmarkStart w:id="5151" w:name="_Toc161905507"/>
      <w:bookmarkStart w:id="5152" w:name="_Toc170210110"/>
      <w:bookmarkStart w:id="5153" w:name="_Toc177550906"/>
      <w:r>
        <w:rPr>
          <w:lang w:val="en-US"/>
        </w:rPr>
        <w:t>6.2.8</w:t>
      </w:r>
      <w:r>
        <w:rPr>
          <w:lang w:val="en-US"/>
        </w:rPr>
        <w:tab/>
        <w:t>Security</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5154" w:name="_Toc67686043"/>
      <w:bookmarkStart w:id="5155" w:name="_Toc74993870"/>
      <w:bookmarkStart w:id="5156" w:name="_Toc82716460"/>
      <w:bookmarkStart w:id="5157" w:name="_Toc88818747"/>
      <w:bookmarkStart w:id="5158" w:name="_Toc90650669"/>
      <w:bookmarkStart w:id="5159" w:name="_Toc98506338"/>
      <w:bookmarkStart w:id="5160" w:name="_Toc106639623"/>
      <w:bookmarkStart w:id="5161" w:name="_Toc114779133"/>
      <w:bookmarkStart w:id="5162" w:name="_Toc122097050"/>
      <w:bookmarkStart w:id="5163" w:name="_Toc130844271"/>
      <w:bookmarkStart w:id="5164" w:name="_Toc138411979"/>
      <w:bookmarkStart w:id="5165" w:name="_Toc145956177"/>
      <w:bookmarkStart w:id="5166" w:name="_Toc153887619"/>
      <w:bookmarkStart w:id="5167" w:name="_Toc161905508"/>
      <w:bookmarkStart w:id="5168" w:name="_Toc170210111"/>
      <w:bookmarkStart w:id="5169" w:name="_Toc177550907"/>
      <w:r>
        <w:rPr>
          <w:lang w:eastAsia="zh-CN"/>
        </w:rPr>
        <w:t>6.2.9</w:t>
      </w:r>
      <w:r w:rsidR="001032A9" w:rsidRPr="00AA440E">
        <w:rPr>
          <w:lang w:eastAsia="zh-CN"/>
        </w:rPr>
        <w:tab/>
        <w:t>Feature Negotiation</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5170" w:name="_Toc67686044"/>
      <w:bookmarkStart w:id="5171" w:name="_Toc74993871"/>
      <w:bookmarkStart w:id="5172" w:name="_Toc82716461"/>
      <w:bookmarkStart w:id="5173" w:name="_Toc88818748"/>
      <w:bookmarkStart w:id="5174" w:name="_Toc90650670"/>
      <w:bookmarkStart w:id="5175" w:name="_Toc98506339"/>
      <w:bookmarkStart w:id="5176" w:name="_Toc106639624"/>
      <w:bookmarkStart w:id="5177" w:name="_Toc114779134"/>
      <w:bookmarkStart w:id="5178" w:name="_Toc122097051"/>
      <w:bookmarkStart w:id="5179" w:name="_Toc130844272"/>
      <w:bookmarkStart w:id="5180" w:name="_Toc138411980"/>
      <w:bookmarkStart w:id="5181" w:name="_Toc145956178"/>
      <w:bookmarkStart w:id="5182" w:name="_Toc153887620"/>
      <w:bookmarkStart w:id="5183" w:name="_Toc161905509"/>
      <w:bookmarkStart w:id="5184" w:name="_Toc170210112"/>
      <w:bookmarkStart w:id="5185" w:name="_Toc177550908"/>
      <w:r>
        <w:rPr>
          <w:lang w:val="en-US"/>
        </w:rPr>
        <w:lastRenderedPageBreak/>
        <w:t>6.2.10</w:t>
      </w:r>
      <w:r w:rsidR="001032A9">
        <w:rPr>
          <w:lang w:val="en-US"/>
        </w:rPr>
        <w:tab/>
        <w:t>HTTP redirection</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5186" w:name="_Toc20150442"/>
      <w:bookmarkStart w:id="5187" w:name="_Toc25168732"/>
      <w:bookmarkStart w:id="5188" w:name="_Toc27593151"/>
      <w:bookmarkStart w:id="5189" w:name="_Toc34148027"/>
      <w:bookmarkStart w:id="5190" w:name="_Toc36463411"/>
      <w:bookmarkStart w:id="5191" w:name="_Toc43215251"/>
      <w:bookmarkStart w:id="5192" w:name="_Toc45032499"/>
      <w:bookmarkStart w:id="5193" w:name="_Toc49849988"/>
      <w:bookmarkStart w:id="5194" w:name="_Toc51873502"/>
      <w:bookmarkStart w:id="5195" w:name="_Toc56517630"/>
      <w:bookmarkStart w:id="5196" w:name="_Toc58594531"/>
      <w:bookmarkStart w:id="5197" w:name="_Toc67686045"/>
      <w:bookmarkStart w:id="5198" w:name="_Toc74993872"/>
      <w:bookmarkStart w:id="5199" w:name="_Toc82716462"/>
      <w:bookmarkStart w:id="5200" w:name="_Toc88818749"/>
      <w:bookmarkStart w:id="5201" w:name="_Toc90650671"/>
      <w:bookmarkStart w:id="5202" w:name="_Toc98506340"/>
      <w:bookmarkStart w:id="5203" w:name="_Toc106639398"/>
      <w:bookmarkStart w:id="5204" w:name="_Toc106639625"/>
      <w:bookmarkStart w:id="5205" w:name="_Toc114779135"/>
      <w:bookmarkStart w:id="5206" w:name="_Toc122097052"/>
      <w:bookmarkStart w:id="5207" w:name="_Toc130844273"/>
      <w:bookmarkStart w:id="5208" w:name="_Toc138411981"/>
      <w:bookmarkStart w:id="5209" w:name="_Toc145956179"/>
      <w:bookmarkStart w:id="5210" w:name="_Toc153887621"/>
      <w:bookmarkStart w:id="5211" w:name="_Toc161905510"/>
      <w:bookmarkStart w:id="5212" w:name="_Toc170210113"/>
      <w:bookmarkStart w:id="5213" w:name="_Toc177550909"/>
      <w:bookmarkEnd w:id="255"/>
      <w:r>
        <w:rPr>
          <w:noProof/>
        </w:rPr>
        <w:t>Annex A (normative):</w:t>
      </w:r>
      <w:r w:rsidR="009B5010">
        <w:rPr>
          <w:noProof/>
        </w:rPr>
        <w:br/>
      </w:r>
      <w:r>
        <w:rPr>
          <w:noProof/>
        </w:rPr>
        <w:t>OpenAPI specification</w:t>
      </w:r>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3907BCF6" w14:textId="77777777" w:rsidR="00EB7848" w:rsidRDefault="00EB7848" w:rsidP="009B5010">
      <w:pPr>
        <w:pStyle w:val="Heading1"/>
      </w:pPr>
      <w:bookmarkStart w:id="5214" w:name="_Toc20150443"/>
      <w:bookmarkStart w:id="5215" w:name="_Toc25168733"/>
      <w:bookmarkStart w:id="5216" w:name="_Toc27593152"/>
      <w:bookmarkStart w:id="5217" w:name="_Toc34148028"/>
      <w:bookmarkStart w:id="5218" w:name="_Toc36463412"/>
      <w:bookmarkStart w:id="5219" w:name="_Toc43215252"/>
      <w:bookmarkStart w:id="5220" w:name="_Toc45032500"/>
      <w:bookmarkStart w:id="5221" w:name="_Toc49849989"/>
      <w:bookmarkStart w:id="5222" w:name="_Toc51873503"/>
      <w:bookmarkStart w:id="5223" w:name="_Toc56517631"/>
      <w:bookmarkStart w:id="5224" w:name="_Toc58594532"/>
      <w:bookmarkStart w:id="5225" w:name="_Toc67686046"/>
      <w:bookmarkStart w:id="5226" w:name="_Toc74993873"/>
      <w:bookmarkStart w:id="5227" w:name="_Toc82716463"/>
      <w:bookmarkStart w:id="5228" w:name="_Toc88818750"/>
      <w:bookmarkStart w:id="5229" w:name="_Toc90650672"/>
      <w:bookmarkStart w:id="5230" w:name="_Toc98506341"/>
      <w:bookmarkStart w:id="5231" w:name="_Toc106639626"/>
      <w:bookmarkStart w:id="5232" w:name="_Toc114779136"/>
      <w:bookmarkStart w:id="5233" w:name="_Toc122097053"/>
      <w:bookmarkStart w:id="5234" w:name="_Toc130844274"/>
      <w:bookmarkStart w:id="5235" w:name="_Toc138411982"/>
      <w:bookmarkStart w:id="5236" w:name="_Toc145956180"/>
      <w:bookmarkStart w:id="5237" w:name="_Toc153887622"/>
      <w:bookmarkStart w:id="5238" w:name="_Toc161905511"/>
      <w:bookmarkStart w:id="5239" w:name="_Toc170210114"/>
      <w:bookmarkStart w:id="5240" w:name="_Toc177550910"/>
      <w:r>
        <w:t>A.1</w:t>
      </w:r>
      <w:r>
        <w:tab/>
        <w:t>General</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5241" w:name="_Toc20150444"/>
      <w:bookmarkStart w:id="5242" w:name="_Toc25168734"/>
      <w:bookmarkStart w:id="5243" w:name="_Toc27593153"/>
      <w:bookmarkStart w:id="5244" w:name="_Toc34148029"/>
      <w:bookmarkStart w:id="5245" w:name="_Toc36463413"/>
      <w:bookmarkStart w:id="5246" w:name="_Toc43215253"/>
      <w:bookmarkStart w:id="5247" w:name="_Toc45032501"/>
      <w:bookmarkStart w:id="5248" w:name="_Toc49849990"/>
      <w:bookmarkStart w:id="5249" w:name="_Toc51873504"/>
      <w:bookmarkStart w:id="5250" w:name="_Toc56517632"/>
      <w:bookmarkStart w:id="5251" w:name="_Toc58594533"/>
      <w:bookmarkStart w:id="5252" w:name="_Toc67686047"/>
      <w:bookmarkStart w:id="5253" w:name="_Toc74993874"/>
      <w:bookmarkStart w:id="5254" w:name="_Toc82716464"/>
      <w:bookmarkStart w:id="5255" w:name="_Toc88818751"/>
      <w:bookmarkStart w:id="5256" w:name="_Toc90650673"/>
      <w:bookmarkStart w:id="5257" w:name="_Toc98506342"/>
      <w:bookmarkStart w:id="5258" w:name="_Toc106639627"/>
      <w:bookmarkStart w:id="5259" w:name="_Toc114779137"/>
      <w:bookmarkStart w:id="5260" w:name="_Toc122097054"/>
      <w:bookmarkStart w:id="5261" w:name="_Toc130844275"/>
      <w:bookmarkStart w:id="5262" w:name="_Toc138411983"/>
      <w:bookmarkStart w:id="5263" w:name="_Toc145956181"/>
      <w:bookmarkStart w:id="5264" w:name="_Toc153887623"/>
      <w:bookmarkStart w:id="5265" w:name="_Toc161905512"/>
      <w:bookmarkStart w:id="5266" w:name="_Toc170210115"/>
      <w:bookmarkStart w:id="5267" w:name="_Hlk160537101"/>
      <w:bookmarkStart w:id="5268" w:name="_Toc177550911"/>
      <w:r>
        <w:t>A.2</w:t>
      </w:r>
      <w:r>
        <w:tab/>
        <w:t>Nlmf_Location API</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8"/>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669F6437" w:rsidR="00EB7848" w:rsidRPr="00BF6487" w:rsidRDefault="00EB7848" w:rsidP="00EB7848">
      <w:pPr>
        <w:pStyle w:val="PL"/>
        <w:rPr>
          <w:lang w:val="en-US"/>
        </w:rPr>
      </w:pPr>
      <w:r w:rsidRPr="00BF6487">
        <w:rPr>
          <w:lang w:val="en-US"/>
        </w:rPr>
        <w:t xml:space="preserve">  version: '1</w:t>
      </w:r>
      <w:r>
        <w:rPr>
          <w:lang w:val="en-US"/>
        </w:rPr>
        <w:t>.</w:t>
      </w:r>
      <w:r w:rsidR="004C3FEC">
        <w:rPr>
          <w:lang w:val="en-US"/>
        </w:rPr>
        <w:t>4</w:t>
      </w:r>
      <w:r>
        <w:rPr>
          <w:lang w:val="en-US"/>
        </w:rPr>
        <w:t>.</w:t>
      </w:r>
      <w:r w:rsidR="00DE275C">
        <w:rPr>
          <w:lang w:val="en-US"/>
        </w:rPr>
        <w:t>0</w:t>
      </w:r>
      <w:r w:rsidR="004C3FEC">
        <w:rPr>
          <w:lang w:val="en-US"/>
        </w:rPr>
        <w:t>-alpha.1</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40FB8782" w:rsidR="00EB7848" w:rsidRDefault="00EB7848" w:rsidP="00EB7848">
      <w:pPr>
        <w:pStyle w:val="PL"/>
      </w:pPr>
      <w:r>
        <w:t xml:space="preserve">    © 202</w:t>
      </w:r>
      <w:r w:rsidR="00CD2ABC">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7210683D" w:rsidR="00EB7848" w:rsidRDefault="00EB7848" w:rsidP="00EB7848">
      <w:pPr>
        <w:pStyle w:val="PL"/>
        <w:rPr>
          <w:lang w:val="en-US"/>
        </w:rPr>
      </w:pPr>
      <w:r>
        <w:rPr>
          <w:lang w:val="en-US"/>
        </w:rPr>
        <w:t xml:space="preserve">  description: 3GPP TS 29.572 V1</w:t>
      </w:r>
      <w:r w:rsidR="004C3FEC">
        <w:rPr>
          <w:lang w:val="en-US"/>
        </w:rPr>
        <w:t>9</w:t>
      </w:r>
      <w:r>
        <w:rPr>
          <w:lang w:val="en-US"/>
        </w:rPr>
        <w:t>.</w:t>
      </w:r>
      <w:r w:rsidR="004C3FEC">
        <w:rPr>
          <w:lang w:val="en-US"/>
        </w:rPr>
        <w:t>0</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5267"/>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lastRenderedPageBreak/>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lastRenderedPageBreak/>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lastRenderedPageBreak/>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lastRenderedPageBreak/>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548DD179" w:rsidR="00EB7848" w:rsidRPr="001F2554" w:rsidRDefault="00EB7848" w:rsidP="00EB7848">
      <w:pPr>
        <w:pStyle w:val="PL"/>
        <w:rPr>
          <w:lang w:val="en-US"/>
        </w:rPr>
      </w:pPr>
      <w:r w:rsidRPr="001F2554">
        <w:rPr>
          <w:lang w:val="en-US"/>
        </w:rPr>
        <w:t xml:space="preserve"># </w:t>
      </w:r>
      <w:r w:rsidR="00DA4582">
        <w:t>STRUCTURED</w:t>
      </w:r>
      <w:r w:rsidRPr="001F2554">
        <w:rPr>
          <w:lang w:val="en-US"/>
        </w:rPr>
        <w:t xml:space="preserve">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lastRenderedPageBreak/>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lastRenderedPageBreak/>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436FFE">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436FFE">
      <w:pPr>
        <w:pStyle w:val="PL"/>
      </w:pPr>
      <w:r w:rsidRPr="007E2486">
        <w:t xml:space="preserve">        upLocRepAddrAf:</w:t>
      </w:r>
    </w:p>
    <w:p w14:paraId="1C7ED225" w14:textId="4067441E" w:rsidR="00735296" w:rsidRPr="007E2486" w:rsidRDefault="00735296" w:rsidP="00436FFE">
      <w:pPr>
        <w:pStyle w:val="PL"/>
        <w:rPr>
          <w:lang w:val="en-US"/>
        </w:rPr>
      </w:pPr>
      <w:r w:rsidRPr="007E2486">
        <w:t xml:space="preserve">          $ref: 'TS29122_MonitoringEvent.yaml</w:t>
      </w:r>
      <w:r w:rsidR="00D12EDC">
        <w:t>#</w:t>
      </w:r>
      <w:r w:rsidRPr="007E2486">
        <w:t>/components/schemas/UpLocRepAddrAfRm'</w:t>
      </w:r>
    </w:p>
    <w:p w14:paraId="4850A3E4" w14:textId="77777777" w:rsidR="00735296" w:rsidRPr="007E2486" w:rsidRDefault="00735296" w:rsidP="00436FFE">
      <w:pPr>
        <w:pStyle w:val="PL"/>
      </w:pPr>
      <w:r w:rsidRPr="007E2486">
        <w:t xml:space="preserve">        upCumEvtRptCriteria:</w:t>
      </w:r>
    </w:p>
    <w:p w14:paraId="58AC427C" w14:textId="77777777" w:rsidR="00735296" w:rsidRPr="00704DAC" w:rsidRDefault="00735296" w:rsidP="00436FFE">
      <w:pPr>
        <w:pStyle w:val="PL"/>
      </w:pPr>
      <w:r w:rsidRPr="007E2486">
        <w:t xml:space="preserve">          $ref: '</w:t>
      </w:r>
      <w:r w:rsidRPr="00B4350A">
        <w:t>TS295</w:t>
      </w:r>
      <w:r w:rsidRPr="00B4350A">
        <w:rPr>
          <w:lang w:eastAsia="zh-CN"/>
        </w:rPr>
        <w:t>15</w:t>
      </w:r>
      <w:r w:rsidRPr="00B4350A">
        <w:t>_</w:t>
      </w:r>
      <w:r w:rsidRPr="00B4350A">
        <w:rPr>
          <w:lang w:eastAsia="zh-CN"/>
        </w:rPr>
        <w:t>Ngmlc_Location</w:t>
      </w:r>
      <w:r w:rsidRPr="00B4350A">
        <w:t>.yaml</w:t>
      </w:r>
      <w:r w:rsidRPr="00B4350A">
        <w:rPr>
          <w:lang w:val="en-US"/>
        </w:rPr>
        <w:t>#</w:t>
      </w:r>
      <w:r w:rsidRPr="007E2486">
        <w:t>/components/schemas/UpCumEvtRptCriteria'</w:t>
      </w:r>
    </w:p>
    <w:p w14:paraId="2002326B" w14:textId="77777777" w:rsidR="00CD6101" w:rsidRDefault="00CD6101" w:rsidP="00436FFE">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4ABE8257" w14:textId="77777777" w:rsidR="00802220" w:rsidRDefault="00802220" w:rsidP="00802220">
      <w:pPr>
        <w:pStyle w:val="PL"/>
        <w:rPr>
          <w:lang w:val="en-US"/>
        </w:rPr>
      </w:pPr>
      <w:r w:rsidRPr="00BF6487">
        <w:rPr>
          <w:lang w:val="en-US"/>
        </w:rPr>
        <w:t xml:space="preserve">        </w:t>
      </w:r>
      <w:r w:rsidRPr="00581F06">
        <w:rPr>
          <w:lang w:eastAsia="zh-CN"/>
        </w:rPr>
        <w:t>slPositioning</w:t>
      </w:r>
      <w:r>
        <w:rPr>
          <w:lang w:eastAsia="zh-CN"/>
        </w:rPr>
        <w:t>Capabilities</w:t>
      </w:r>
      <w:r w:rsidRPr="00BF6487">
        <w:rPr>
          <w:lang w:val="en-US"/>
        </w:rPr>
        <w:t>:</w:t>
      </w:r>
    </w:p>
    <w:p w14:paraId="099B12CF" w14:textId="77777777" w:rsidR="00802220" w:rsidRPr="00A1631A" w:rsidRDefault="00802220" w:rsidP="00802220">
      <w:pPr>
        <w:pStyle w:val="PL"/>
        <w:rPr>
          <w:lang w:val="en-US"/>
        </w:rPr>
      </w:pPr>
      <w:r w:rsidRPr="00A1631A">
        <w:rPr>
          <w:lang w:val="en-US"/>
        </w:rPr>
        <w:t xml:space="preserve">          type: array</w:t>
      </w:r>
    </w:p>
    <w:p w14:paraId="1D2D4274" w14:textId="77777777" w:rsidR="00802220" w:rsidRPr="00BF6487" w:rsidRDefault="00802220" w:rsidP="00802220">
      <w:pPr>
        <w:pStyle w:val="PL"/>
        <w:rPr>
          <w:lang w:val="en-US"/>
        </w:rPr>
      </w:pPr>
      <w:r w:rsidRPr="00A1631A">
        <w:rPr>
          <w:lang w:val="en-US"/>
        </w:rPr>
        <w:t xml:space="preserve">          items:</w:t>
      </w:r>
    </w:p>
    <w:p w14:paraId="6C5B18E8" w14:textId="77777777" w:rsidR="00802220" w:rsidRDefault="00802220" w:rsidP="00802220">
      <w:pPr>
        <w:pStyle w:val="PL"/>
        <w:rPr>
          <w:lang w:val="en-US"/>
        </w:rPr>
      </w:pPr>
      <w:r w:rsidRPr="00BF6487">
        <w:rPr>
          <w:lang w:val="en-US"/>
        </w:rPr>
        <w:t xml:space="preserve">          </w:t>
      </w:r>
      <w:r>
        <w:rPr>
          <w:lang w:val="en-US"/>
        </w:rPr>
        <w:t xml:space="preserve">  </w:t>
      </w:r>
      <w:r w:rsidRPr="00BF6487">
        <w:rPr>
          <w:lang w:val="en-US"/>
        </w:rPr>
        <w:t>$ref: '#/components/schemas/</w:t>
      </w:r>
      <w:r>
        <w:t>SlPositioningCapability</w:t>
      </w:r>
      <w:r w:rsidRPr="00BF6487">
        <w:rPr>
          <w:lang w:val="en-US"/>
        </w:rPr>
        <w:t>'</w:t>
      </w:r>
    </w:p>
    <w:p w14:paraId="7DD76208" w14:textId="77777777" w:rsidR="00802220" w:rsidRDefault="00802220" w:rsidP="00802220">
      <w:pPr>
        <w:pStyle w:val="PL"/>
        <w:rPr>
          <w:lang w:val="en-US" w:eastAsia="zh-CN"/>
        </w:rPr>
      </w:pPr>
      <w:r>
        <w:rPr>
          <w:rFonts w:hint="eastAsia"/>
          <w:lang w:val="en-US" w:eastAsia="zh-CN"/>
        </w:rPr>
        <w:t xml:space="preserve">          minItems: 1</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lastRenderedPageBreak/>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lastRenderedPageBreak/>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lastRenderedPageBreak/>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lastRenderedPageBreak/>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lastRenderedPageBreak/>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lastRenderedPageBreak/>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lastRenderedPageBreak/>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lastRenderedPageBreak/>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436FFE">
      <w:pPr>
        <w:pStyle w:val="PL"/>
      </w:pPr>
      <w:r>
        <w:t xml:space="preserve">          $ref: '#/components/schemas/</w:t>
      </w:r>
      <w:r w:rsidRPr="009413E0">
        <w:rPr>
          <w:lang w:eastAsia="zh-CN"/>
        </w:rPr>
        <w:t>LosNlosMeasureInd</w:t>
      </w:r>
      <w:r>
        <w:t>'</w:t>
      </w:r>
    </w:p>
    <w:p w14:paraId="7B6D70AF" w14:textId="77777777" w:rsidR="006C6D3A" w:rsidRDefault="006C6D3A" w:rsidP="00436FFE">
      <w:pPr>
        <w:pStyle w:val="PL"/>
      </w:pPr>
      <w:r w:rsidRPr="00B4350A">
        <w:t xml:space="preserve">        </w:t>
      </w:r>
      <w:r w:rsidRPr="00267D5B">
        <w:t>upLocRepStat</w:t>
      </w:r>
      <w:r>
        <w:t>Af:</w:t>
      </w:r>
    </w:p>
    <w:p w14:paraId="3088F026" w14:textId="77777777" w:rsidR="006C6D3A" w:rsidRPr="00B4350A" w:rsidRDefault="006C6D3A" w:rsidP="00436FFE">
      <w:pPr>
        <w:pStyle w:val="PL"/>
        <w:rPr>
          <w:lang w:val="en-US"/>
        </w:rPr>
      </w:pPr>
      <w:r w:rsidRPr="00B4350A">
        <w:rPr>
          <w:lang w:val="en-US"/>
        </w:rPr>
        <w:t xml:space="preserve">          type: </w:t>
      </w:r>
      <w:r>
        <w:rPr>
          <w:lang w:val="en-US"/>
        </w:rPr>
        <w:t>integer</w:t>
      </w:r>
    </w:p>
    <w:p w14:paraId="1524D6FD" w14:textId="77777777" w:rsidR="007238A5" w:rsidRDefault="007238A5" w:rsidP="00436FFE">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lastRenderedPageBreak/>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lastRenderedPageBreak/>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77777777" w:rsidR="00786199" w:rsidRPr="00EB1C3D" w:rsidRDefault="00786199" w:rsidP="00786199">
      <w:pPr>
        <w:pStyle w:val="PL"/>
      </w:pPr>
      <w:r w:rsidRPr="00EB1C3D">
        <w:t xml:space="preserve">        ecgi:</w:t>
      </w:r>
    </w:p>
    <w:p w14:paraId="3A3454D4" w14:textId="77777777" w:rsidR="00786199" w:rsidRDefault="00786199" w:rsidP="00786199">
      <w:pPr>
        <w:pStyle w:val="PL"/>
      </w:pPr>
      <w:r w:rsidRPr="00EB1C3D">
        <w:t xml:space="preserve">          $ref: 'TS29571_CommonData.yaml#/components/schemas/Ecgi'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lastRenderedPageBreak/>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lastRenderedPageBreak/>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77777777" w:rsidR="00F260C3" w:rsidRDefault="00F260C3" w:rsidP="00F260C3">
      <w:pPr>
        <w:pStyle w:val="PL"/>
        <w:rPr>
          <w:lang w:val="en-US"/>
        </w:rPr>
      </w:pPr>
      <w:r>
        <w:rPr>
          <w:lang w:val="en-US"/>
        </w:rPr>
        <w:t xml:space="preserve">      description: Time Window</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77B74C6B" w14:textId="77777777" w:rsidR="006C5A31" w:rsidRDefault="006C5A31"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lastRenderedPageBreak/>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lastRenderedPageBreak/>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436FFE">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436FFE">
      <w:pPr>
        <w:pStyle w:val="PL"/>
        <w:rPr>
          <w:lang w:val="en-US"/>
        </w:rPr>
      </w:pPr>
      <w:r>
        <w:rPr>
          <w:lang w:val="en-US"/>
        </w:rPr>
        <w:t xml:space="preserve">            - </w:t>
      </w:r>
      <w:r>
        <w:t>DIRECT_REPORT_EVENT</w:t>
      </w:r>
    </w:p>
    <w:p w14:paraId="13AD0DC4" w14:textId="77777777" w:rsidR="00B26ABC" w:rsidRPr="00487DA4" w:rsidRDefault="00B26ABC" w:rsidP="00436FFE">
      <w:pPr>
        <w:pStyle w:val="PL"/>
        <w:rPr>
          <w:lang w:val="en-US"/>
        </w:rPr>
      </w:pPr>
      <w:r w:rsidRPr="00E64040">
        <w:t xml:space="preserve">            - CUMULATIVE_EVENT_REPORT</w:t>
      </w:r>
    </w:p>
    <w:p w14:paraId="7E69355D" w14:textId="77777777" w:rsidR="00EB7848" w:rsidRPr="00487DA4" w:rsidRDefault="00EB7848" w:rsidP="00436FFE">
      <w:pPr>
        <w:pStyle w:val="PL"/>
        <w:rPr>
          <w:lang w:val="en-US"/>
        </w:rPr>
      </w:pPr>
      <w:r w:rsidRPr="00487DA4">
        <w:rPr>
          <w:lang w:val="en-US"/>
        </w:rPr>
        <w:t xml:space="preserve">        - type: string</w:t>
      </w:r>
    </w:p>
    <w:p w14:paraId="5450F640" w14:textId="77777777" w:rsidR="00755328" w:rsidRDefault="00755328" w:rsidP="00436FFE">
      <w:pPr>
        <w:pStyle w:val="PL"/>
        <w:rPr>
          <w:lang w:val="en-US"/>
        </w:rPr>
      </w:pPr>
    </w:p>
    <w:p w14:paraId="25313496" w14:textId="3B8E11E3" w:rsidR="00EB7848" w:rsidRPr="00487DA4" w:rsidRDefault="00EB7848" w:rsidP="00436FFE">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436FFE">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436FFE">
      <w:pPr>
        <w:pStyle w:val="PL"/>
        <w:rPr>
          <w:lang w:val="en-US"/>
        </w:rPr>
      </w:pPr>
      <w:r w:rsidRPr="00487DA4">
        <w:rPr>
          <w:lang w:val="en-US"/>
        </w:rPr>
        <w:t xml:space="preserve">      anyOf:</w:t>
      </w:r>
    </w:p>
    <w:p w14:paraId="05988725" w14:textId="77777777" w:rsidR="00EB7848" w:rsidRPr="00487DA4" w:rsidRDefault="00EB7848" w:rsidP="00436FFE">
      <w:pPr>
        <w:pStyle w:val="PL"/>
        <w:rPr>
          <w:lang w:val="en-US"/>
        </w:rPr>
      </w:pPr>
      <w:r w:rsidRPr="00487DA4">
        <w:rPr>
          <w:lang w:val="en-US"/>
        </w:rPr>
        <w:t xml:space="preserve">        - type: string</w:t>
      </w:r>
    </w:p>
    <w:p w14:paraId="47854C51" w14:textId="77777777" w:rsidR="00EB7848" w:rsidRPr="00487DA4" w:rsidRDefault="00EB7848" w:rsidP="00436FFE">
      <w:pPr>
        <w:pStyle w:val="PL"/>
        <w:rPr>
          <w:lang w:val="en-US"/>
        </w:rPr>
      </w:pPr>
      <w:r w:rsidRPr="00487DA4">
        <w:rPr>
          <w:lang w:val="en-US"/>
        </w:rPr>
        <w:t xml:space="preserve">          enum:</w:t>
      </w:r>
    </w:p>
    <w:p w14:paraId="5FCD89E7" w14:textId="77777777" w:rsidR="00EB7848" w:rsidRPr="0032314A" w:rsidRDefault="00EB7848" w:rsidP="00436FFE">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436FFE">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436FFE">
      <w:pPr>
        <w:pStyle w:val="PL"/>
        <w:rPr>
          <w:lang w:val="en-US"/>
        </w:rPr>
      </w:pPr>
      <w:r>
        <w:rPr>
          <w:lang w:val="en-US"/>
        </w:rPr>
        <w:t xml:space="preserve">            - </w:t>
      </w:r>
      <w:r w:rsidRPr="0032314A">
        <w:rPr>
          <w:lang w:val="en-US"/>
        </w:rPr>
        <w:t>NORMAL_TERMINATION</w:t>
      </w:r>
    </w:p>
    <w:p w14:paraId="33DE205D" w14:textId="77777777" w:rsidR="00EB7848" w:rsidRDefault="00EB7848" w:rsidP="00436FFE">
      <w:pPr>
        <w:pStyle w:val="PL"/>
        <w:rPr>
          <w:lang w:val="en-US"/>
        </w:rPr>
      </w:pPr>
      <w:r w:rsidRPr="00487DA4">
        <w:rPr>
          <w:lang w:val="en-US"/>
        </w:rPr>
        <w:t xml:space="preserve">        - type: string</w:t>
      </w:r>
    </w:p>
    <w:p w14:paraId="76E05D8D" w14:textId="77777777" w:rsidR="0056720B" w:rsidRDefault="0056720B" w:rsidP="00436FFE">
      <w:pPr>
        <w:pStyle w:val="PL"/>
        <w:rPr>
          <w:lang w:val="en-US"/>
        </w:rPr>
      </w:pPr>
    </w:p>
    <w:p w14:paraId="6B8C5491" w14:textId="5A793483" w:rsidR="00EB7848" w:rsidRDefault="00EB7848" w:rsidP="00436FFE">
      <w:pPr>
        <w:pStyle w:val="PL"/>
        <w:rPr>
          <w:lang w:val="en-US"/>
        </w:rPr>
      </w:pPr>
      <w:r>
        <w:rPr>
          <w:lang w:val="en-US"/>
        </w:rPr>
        <w:t xml:space="preserve">    LcsQosClass:</w:t>
      </w:r>
    </w:p>
    <w:p w14:paraId="43C99008" w14:textId="77777777" w:rsidR="0056720B" w:rsidRDefault="0056720B" w:rsidP="00436FFE">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436FFE">
      <w:pPr>
        <w:pStyle w:val="PL"/>
        <w:rPr>
          <w:lang w:val="en-US"/>
        </w:rPr>
      </w:pPr>
      <w:r>
        <w:rPr>
          <w:lang w:val="en-US"/>
        </w:rPr>
        <w:t xml:space="preserve">      anyOf:</w:t>
      </w:r>
    </w:p>
    <w:p w14:paraId="5424604C" w14:textId="77777777" w:rsidR="00EB7848" w:rsidRDefault="00EB7848" w:rsidP="00436FFE">
      <w:pPr>
        <w:pStyle w:val="PL"/>
        <w:rPr>
          <w:lang w:val="en-US"/>
        </w:rPr>
      </w:pPr>
      <w:r>
        <w:rPr>
          <w:lang w:val="en-US"/>
        </w:rPr>
        <w:t xml:space="preserve">        - type: string</w:t>
      </w:r>
    </w:p>
    <w:p w14:paraId="128F229F" w14:textId="77777777" w:rsidR="00EB7848" w:rsidRDefault="00EB7848" w:rsidP="00436FFE">
      <w:pPr>
        <w:pStyle w:val="PL"/>
        <w:rPr>
          <w:lang w:val="en-US"/>
        </w:rPr>
      </w:pPr>
      <w:r>
        <w:rPr>
          <w:lang w:val="en-US"/>
        </w:rPr>
        <w:t xml:space="preserve">          enum:</w:t>
      </w:r>
    </w:p>
    <w:p w14:paraId="182FF8FE" w14:textId="77777777" w:rsidR="00EB7848" w:rsidRDefault="00EB7848" w:rsidP="00436FFE">
      <w:pPr>
        <w:pStyle w:val="PL"/>
        <w:rPr>
          <w:lang w:val="en-US"/>
        </w:rPr>
      </w:pPr>
      <w:r>
        <w:rPr>
          <w:lang w:val="en-US"/>
        </w:rPr>
        <w:t xml:space="preserve">            - BEST_EFFORT</w:t>
      </w:r>
    </w:p>
    <w:p w14:paraId="036FE9D7" w14:textId="77777777" w:rsidR="00EB7848" w:rsidRDefault="00EB7848" w:rsidP="00436FFE">
      <w:pPr>
        <w:pStyle w:val="PL"/>
        <w:rPr>
          <w:lang w:val="en-US"/>
        </w:rPr>
      </w:pPr>
      <w:r>
        <w:rPr>
          <w:lang w:val="en-US"/>
        </w:rPr>
        <w:t xml:space="preserve">            - ASSURED</w:t>
      </w:r>
    </w:p>
    <w:p w14:paraId="724089AE" w14:textId="77777777" w:rsidR="00B67E1A" w:rsidRDefault="00B67E1A" w:rsidP="00436FFE">
      <w:pPr>
        <w:pStyle w:val="PL"/>
        <w:rPr>
          <w:lang w:val="en-US"/>
        </w:rPr>
      </w:pPr>
      <w:r>
        <w:rPr>
          <w:lang w:val="en-US"/>
        </w:rPr>
        <w:t xml:space="preserve">            - </w:t>
      </w:r>
      <w:r>
        <w:rPr>
          <w:lang w:eastAsia="zh-CN"/>
        </w:rPr>
        <w:t>MULTIPLE_QOS</w:t>
      </w:r>
    </w:p>
    <w:p w14:paraId="776A8E1B" w14:textId="77777777" w:rsidR="00EB7848" w:rsidRDefault="00EB7848" w:rsidP="00436FFE">
      <w:pPr>
        <w:pStyle w:val="PL"/>
        <w:rPr>
          <w:lang w:val="en-US"/>
        </w:rPr>
      </w:pPr>
      <w:r>
        <w:rPr>
          <w:lang w:val="en-US"/>
        </w:rPr>
        <w:t xml:space="preserve">        - type: string</w:t>
      </w:r>
    </w:p>
    <w:p w14:paraId="4DDA9A11" w14:textId="77777777" w:rsidR="00EB7848" w:rsidRDefault="00EB7848" w:rsidP="00436FFE">
      <w:pPr>
        <w:pStyle w:val="PL"/>
        <w:rPr>
          <w:lang w:val="en-US"/>
        </w:rPr>
      </w:pPr>
    </w:p>
    <w:p w14:paraId="56556C8B" w14:textId="77777777" w:rsidR="00EB7848" w:rsidRDefault="00EB7848" w:rsidP="00436FFE">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436FFE">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436FFE">
      <w:pPr>
        <w:pStyle w:val="PL"/>
        <w:rPr>
          <w:lang w:val="en-US"/>
        </w:rPr>
      </w:pPr>
      <w:r>
        <w:rPr>
          <w:lang w:val="en-US"/>
        </w:rPr>
        <w:t xml:space="preserve">      anyOf:</w:t>
      </w:r>
    </w:p>
    <w:p w14:paraId="672AF20E" w14:textId="77777777" w:rsidR="00EB7848" w:rsidRDefault="00EB7848" w:rsidP="00436FFE">
      <w:pPr>
        <w:pStyle w:val="PL"/>
        <w:rPr>
          <w:lang w:val="en-US"/>
        </w:rPr>
      </w:pPr>
      <w:r>
        <w:rPr>
          <w:lang w:val="en-US"/>
        </w:rPr>
        <w:t xml:space="preserve">        - type: string</w:t>
      </w:r>
    </w:p>
    <w:p w14:paraId="7594EB3C" w14:textId="77777777" w:rsidR="00EB7848" w:rsidRDefault="00EB7848" w:rsidP="00436FFE">
      <w:pPr>
        <w:pStyle w:val="PL"/>
        <w:rPr>
          <w:lang w:val="en-US"/>
        </w:rPr>
      </w:pPr>
      <w:r>
        <w:rPr>
          <w:lang w:val="en-US"/>
        </w:rPr>
        <w:t xml:space="preserve">          enum:</w:t>
      </w:r>
    </w:p>
    <w:p w14:paraId="6D114911" w14:textId="77777777" w:rsidR="00EB7848" w:rsidRDefault="00EB7848" w:rsidP="00436FFE">
      <w:pPr>
        <w:pStyle w:val="PL"/>
        <w:rPr>
          <w:lang w:val="en-US"/>
        </w:rPr>
      </w:pPr>
      <w:r>
        <w:rPr>
          <w:lang w:val="en-US"/>
        </w:rPr>
        <w:t xml:space="preserve">            - </w:t>
      </w:r>
      <w:r>
        <w:t>LOCATION_ESTIMATE</w:t>
      </w:r>
    </w:p>
    <w:p w14:paraId="4B2CFD26" w14:textId="77777777" w:rsidR="00EB7848" w:rsidRDefault="00EB7848" w:rsidP="00436FFE">
      <w:pPr>
        <w:pStyle w:val="PL"/>
        <w:rPr>
          <w:lang w:val="en-US"/>
        </w:rPr>
      </w:pPr>
      <w:r>
        <w:rPr>
          <w:lang w:val="en-US"/>
        </w:rPr>
        <w:t xml:space="preserve">            - </w:t>
      </w:r>
      <w:r>
        <w:t>LOCATION_ASSISTANCE_DATA</w:t>
      </w:r>
    </w:p>
    <w:p w14:paraId="17F86AE8" w14:textId="1860AB90" w:rsidR="00EB7848" w:rsidRDefault="00EB7848" w:rsidP="00436FFE">
      <w:pPr>
        <w:pStyle w:val="PL"/>
        <w:rPr>
          <w:lang w:val="en-US"/>
        </w:rPr>
      </w:pPr>
      <w:r>
        <w:rPr>
          <w:lang w:val="en-US"/>
        </w:rPr>
        <w:t xml:space="preserve">        - type: string</w:t>
      </w:r>
    </w:p>
    <w:p w14:paraId="4FA280DD" w14:textId="250AAF94" w:rsidR="009169F3" w:rsidRDefault="009169F3" w:rsidP="00436FFE">
      <w:pPr>
        <w:pStyle w:val="PL"/>
        <w:rPr>
          <w:lang w:val="en-US"/>
        </w:rPr>
      </w:pPr>
    </w:p>
    <w:p w14:paraId="12B7AFC2" w14:textId="77777777" w:rsidR="009169F3" w:rsidRPr="00EE2E59" w:rsidRDefault="009169F3" w:rsidP="00436FFE">
      <w:pPr>
        <w:pStyle w:val="PL"/>
        <w:rPr>
          <w:lang w:val="en-US"/>
        </w:rPr>
      </w:pPr>
      <w:r w:rsidRPr="00EE2E59">
        <w:rPr>
          <w:lang w:val="en-US"/>
        </w:rPr>
        <w:t xml:space="preserve">    </w:t>
      </w:r>
      <w:r>
        <w:rPr>
          <w:lang w:eastAsia="zh-CN"/>
        </w:rPr>
        <w:t>IndoorOutdoor</w:t>
      </w:r>
      <w:r w:rsidRPr="00EE2E59">
        <w:rPr>
          <w:lang w:eastAsia="zh-CN"/>
        </w:rPr>
        <w:t>Ind</w:t>
      </w:r>
      <w:r w:rsidRPr="00EE2E59">
        <w:rPr>
          <w:lang w:val="en-US"/>
        </w:rPr>
        <w:t>:</w:t>
      </w:r>
    </w:p>
    <w:p w14:paraId="2BDE5B94" w14:textId="77777777" w:rsidR="009169F3" w:rsidRPr="00EE2E59" w:rsidRDefault="009169F3" w:rsidP="00436FFE">
      <w:pPr>
        <w:pStyle w:val="PL"/>
        <w:rPr>
          <w:lang w:val="en-US"/>
        </w:rPr>
      </w:pPr>
      <w:r w:rsidRPr="00EE2E59">
        <w:rPr>
          <w:lang w:val="en-US"/>
        </w:rPr>
        <w:t xml:space="preserve">      description: </w:t>
      </w:r>
      <w:r w:rsidRPr="00EE2E59">
        <w:t xml:space="preserve">Specifies </w:t>
      </w:r>
      <w:r>
        <w:t>UE location indoor or outdoor</w:t>
      </w:r>
      <w:r w:rsidRPr="00EE2E59">
        <w:rPr>
          <w:rFonts w:cs="Arial"/>
          <w:szCs w:val="18"/>
        </w:rPr>
        <w:t>.</w:t>
      </w:r>
    </w:p>
    <w:p w14:paraId="0C6BF5CA" w14:textId="77777777" w:rsidR="009169F3" w:rsidRPr="00EE2E59" w:rsidRDefault="009169F3" w:rsidP="00436FFE">
      <w:pPr>
        <w:pStyle w:val="PL"/>
        <w:rPr>
          <w:lang w:val="en-US"/>
        </w:rPr>
      </w:pPr>
      <w:r w:rsidRPr="00EE2E59">
        <w:rPr>
          <w:lang w:val="en-US"/>
        </w:rPr>
        <w:t xml:space="preserve">      anyOf:</w:t>
      </w:r>
    </w:p>
    <w:p w14:paraId="24C102A1" w14:textId="77777777" w:rsidR="009169F3" w:rsidRPr="00EE2E59" w:rsidRDefault="009169F3" w:rsidP="00436FFE">
      <w:pPr>
        <w:pStyle w:val="PL"/>
        <w:rPr>
          <w:lang w:val="en-US"/>
        </w:rPr>
      </w:pPr>
      <w:r w:rsidRPr="00EE2E59">
        <w:rPr>
          <w:lang w:val="en-US"/>
        </w:rPr>
        <w:t xml:space="preserve">        - type: string</w:t>
      </w:r>
    </w:p>
    <w:p w14:paraId="1B8E8F77" w14:textId="77777777" w:rsidR="009169F3" w:rsidRPr="00EE2E59" w:rsidRDefault="009169F3" w:rsidP="00436FFE">
      <w:pPr>
        <w:pStyle w:val="PL"/>
        <w:rPr>
          <w:lang w:val="en-US"/>
        </w:rPr>
      </w:pPr>
      <w:r w:rsidRPr="00EE2E59">
        <w:rPr>
          <w:lang w:val="en-US"/>
        </w:rPr>
        <w:t xml:space="preserve">          enum:</w:t>
      </w:r>
    </w:p>
    <w:p w14:paraId="47228BD1" w14:textId="77777777" w:rsidR="009169F3" w:rsidRPr="00EE2E59" w:rsidRDefault="009169F3" w:rsidP="00436FFE">
      <w:pPr>
        <w:pStyle w:val="PL"/>
        <w:rPr>
          <w:lang w:val="en-US"/>
        </w:rPr>
      </w:pPr>
      <w:r w:rsidRPr="00EE2E59">
        <w:rPr>
          <w:lang w:val="en-US"/>
        </w:rPr>
        <w:t xml:space="preserve">            - </w:t>
      </w:r>
      <w:r>
        <w:t>INDOOR</w:t>
      </w:r>
    </w:p>
    <w:p w14:paraId="135AA4A0" w14:textId="77777777" w:rsidR="009169F3" w:rsidRPr="00EE2E59" w:rsidRDefault="009169F3" w:rsidP="00436FFE">
      <w:pPr>
        <w:pStyle w:val="PL"/>
        <w:rPr>
          <w:lang w:val="en-US"/>
        </w:rPr>
      </w:pPr>
      <w:r w:rsidRPr="00EE2E59">
        <w:rPr>
          <w:lang w:val="en-US"/>
        </w:rPr>
        <w:t xml:space="preserve">            - </w:t>
      </w:r>
      <w:r>
        <w:t>OUTDOOR</w:t>
      </w:r>
    </w:p>
    <w:p w14:paraId="176A3D7C" w14:textId="77777777" w:rsidR="009169F3" w:rsidRPr="00EE2E59" w:rsidRDefault="009169F3" w:rsidP="00436FFE">
      <w:pPr>
        <w:pStyle w:val="PL"/>
        <w:rPr>
          <w:lang w:val="en-US"/>
        </w:rPr>
      </w:pPr>
      <w:r w:rsidRPr="00EE2E59">
        <w:rPr>
          <w:lang w:val="en-US"/>
        </w:rPr>
        <w:t xml:space="preserve">        - type: string</w:t>
      </w:r>
    </w:p>
    <w:p w14:paraId="25FE9942" w14:textId="29A645F9" w:rsidR="009169F3" w:rsidRDefault="009169F3" w:rsidP="00436FFE">
      <w:pPr>
        <w:pStyle w:val="PL"/>
        <w:rPr>
          <w:lang w:val="en-US"/>
        </w:rPr>
      </w:pPr>
    </w:p>
    <w:p w14:paraId="0C3DBC84" w14:textId="77777777" w:rsidR="008766A8" w:rsidRDefault="008766A8" w:rsidP="00436FFE">
      <w:pPr>
        <w:pStyle w:val="PL"/>
        <w:rPr>
          <w:lang w:val="en-US"/>
        </w:rPr>
      </w:pPr>
      <w:r>
        <w:rPr>
          <w:lang w:val="en-US"/>
        </w:rPr>
        <w:t xml:space="preserve">    </w:t>
      </w:r>
      <w:r>
        <w:rPr>
          <w:lang w:eastAsia="zh-CN"/>
        </w:rPr>
        <w:t>FixType</w:t>
      </w:r>
      <w:r>
        <w:rPr>
          <w:lang w:val="en-US"/>
        </w:rPr>
        <w:t>:</w:t>
      </w:r>
    </w:p>
    <w:p w14:paraId="3775C3C2" w14:textId="77777777" w:rsidR="008766A8" w:rsidRDefault="008766A8" w:rsidP="00436FFE">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436FFE">
      <w:pPr>
        <w:pStyle w:val="PL"/>
        <w:rPr>
          <w:lang w:val="en-US"/>
        </w:rPr>
      </w:pPr>
      <w:r>
        <w:rPr>
          <w:lang w:val="en-US"/>
        </w:rPr>
        <w:t xml:space="preserve">      anyOf:</w:t>
      </w:r>
    </w:p>
    <w:p w14:paraId="2B22139A" w14:textId="77777777" w:rsidR="008766A8" w:rsidRDefault="008766A8" w:rsidP="00436FFE">
      <w:pPr>
        <w:pStyle w:val="PL"/>
        <w:rPr>
          <w:lang w:val="en-US"/>
        </w:rPr>
      </w:pPr>
      <w:r>
        <w:rPr>
          <w:lang w:val="en-US"/>
        </w:rPr>
        <w:t xml:space="preserve">        - type: string</w:t>
      </w:r>
    </w:p>
    <w:p w14:paraId="5556B6D0" w14:textId="77777777" w:rsidR="008766A8" w:rsidRDefault="008766A8" w:rsidP="00436FFE">
      <w:pPr>
        <w:pStyle w:val="PL"/>
        <w:rPr>
          <w:lang w:val="en-US"/>
        </w:rPr>
      </w:pPr>
      <w:r>
        <w:rPr>
          <w:lang w:val="en-US"/>
        </w:rPr>
        <w:t xml:space="preserve">          enum:</w:t>
      </w:r>
    </w:p>
    <w:p w14:paraId="7AB0286B" w14:textId="77777777" w:rsidR="008766A8" w:rsidRDefault="008766A8" w:rsidP="00436FFE">
      <w:pPr>
        <w:pStyle w:val="PL"/>
        <w:rPr>
          <w:lang w:val="en-US"/>
        </w:rPr>
      </w:pPr>
      <w:r>
        <w:rPr>
          <w:lang w:val="en-US"/>
        </w:rPr>
        <w:t xml:space="preserve">            - </w:t>
      </w:r>
      <w:r>
        <w:t>CARRIER_PHASE_FLOAT</w:t>
      </w:r>
    </w:p>
    <w:p w14:paraId="530B8F6D" w14:textId="77777777" w:rsidR="008766A8" w:rsidRDefault="008766A8" w:rsidP="00436FFE">
      <w:pPr>
        <w:pStyle w:val="PL"/>
        <w:rPr>
          <w:lang w:val="en-US"/>
        </w:rPr>
      </w:pPr>
      <w:r>
        <w:rPr>
          <w:lang w:val="en-US"/>
        </w:rPr>
        <w:t xml:space="preserve">            - </w:t>
      </w:r>
      <w:r>
        <w:t>CARRIER_PHASE_FIX</w:t>
      </w:r>
    </w:p>
    <w:p w14:paraId="7D8A1A7E" w14:textId="77777777" w:rsidR="008766A8" w:rsidRDefault="008766A8" w:rsidP="00436FFE">
      <w:pPr>
        <w:pStyle w:val="PL"/>
        <w:rPr>
          <w:lang w:val="en-US"/>
        </w:rPr>
      </w:pPr>
      <w:r>
        <w:rPr>
          <w:lang w:val="en-US"/>
        </w:rPr>
        <w:t xml:space="preserve">        - type: string</w:t>
      </w:r>
    </w:p>
    <w:p w14:paraId="6AD73B12" w14:textId="221C57DD" w:rsidR="008766A8" w:rsidRDefault="008766A8" w:rsidP="00436FFE">
      <w:pPr>
        <w:pStyle w:val="PL"/>
        <w:rPr>
          <w:lang w:val="en-US"/>
        </w:rPr>
      </w:pPr>
    </w:p>
    <w:p w14:paraId="1F940E18" w14:textId="77777777" w:rsidR="00396174" w:rsidRDefault="00396174" w:rsidP="00436FFE">
      <w:pPr>
        <w:pStyle w:val="PL"/>
        <w:rPr>
          <w:lang w:val="en-US"/>
        </w:rPr>
      </w:pPr>
      <w:r>
        <w:rPr>
          <w:lang w:val="en-US"/>
        </w:rPr>
        <w:t xml:space="preserve">    </w:t>
      </w:r>
      <w:r w:rsidRPr="00C33D3D">
        <w:rPr>
          <w:lang w:eastAsia="zh-CN"/>
        </w:rPr>
        <w:t>LosNlosMeasureInd</w:t>
      </w:r>
      <w:r>
        <w:rPr>
          <w:lang w:val="en-US"/>
        </w:rPr>
        <w:t>:</w:t>
      </w:r>
    </w:p>
    <w:p w14:paraId="0DED8185" w14:textId="77777777" w:rsidR="00396174" w:rsidRDefault="00396174" w:rsidP="00436FFE">
      <w:pPr>
        <w:pStyle w:val="PL"/>
        <w:rPr>
          <w:lang w:val="en-US"/>
        </w:rPr>
      </w:pPr>
      <w:r>
        <w:rPr>
          <w:lang w:val="en-US"/>
        </w:rPr>
        <w:t xml:space="preserve">      description: </w:t>
      </w:r>
      <w:r>
        <w:t xml:space="preserve">Specifies </w:t>
      </w:r>
      <w:r w:rsidRPr="00A9321D">
        <w:t>LOS measurement or NLOS measurement</w:t>
      </w:r>
      <w:r>
        <w:rPr>
          <w:rFonts w:cs="Arial"/>
          <w:szCs w:val="18"/>
        </w:rPr>
        <w:t>.</w:t>
      </w:r>
    </w:p>
    <w:p w14:paraId="6B8E73C6" w14:textId="77777777" w:rsidR="00396174" w:rsidRDefault="00396174" w:rsidP="00436FFE">
      <w:pPr>
        <w:pStyle w:val="PL"/>
        <w:rPr>
          <w:lang w:val="en-US"/>
        </w:rPr>
      </w:pPr>
      <w:r>
        <w:rPr>
          <w:lang w:val="en-US"/>
        </w:rPr>
        <w:t xml:space="preserve">      anyOf:</w:t>
      </w:r>
    </w:p>
    <w:p w14:paraId="52FC766E" w14:textId="77777777" w:rsidR="00396174" w:rsidRDefault="00396174" w:rsidP="00436FFE">
      <w:pPr>
        <w:pStyle w:val="PL"/>
        <w:rPr>
          <w:lang w:val="en-US"/>
        </w:rPr>
      </w:pPr>
      <w:r>
        <w:rPr>
          <w:lang w:val="en-US"/>
        </w:rPr>
        <w:t xml:space="preserve">        - type: string</w:t>
      </w:r>
    </w:p>
    <w:p w14:paraId="3A582B69" w14:textId="77777777" w:rsidR="00396174" w:rsidRDefault="00396174" w:rsidP="00436FFE">
      <w:pPr>
        <w:pStyle w:val="PL"/>
        <w:rPr>
          <w:lang w:val="en-US"/>
        </w:rPr>
      </w:pPr>
      <w:r>
        <w:rPr>
          <w:lang w:val="en-US"/>
        </w:rPr>
        <w:t xml:space="preserve">          enum:</w:t>
      </w:r>
    </w:p>
    <w:p w14:paraId="63861FA1" w14:textId="77777777" w:rsidR="00396174" w:rsidRDefault="00396174" w:rsidP="00436FFE">
      <w:pPr>
        <w:pStyle w:val="PL"/>
        <w:rPr>
          <w:lang w:val="en-US"/>
        </w:rPr>
      </w:pPr>
      <w:r>
        <w:rPr>
          <w:lang w:val="en-US"/>
        </w:rPr>
        <w:t xml:space="preserve">            - </w:t>
      </w:r>
      <w:r>
        <w:t>LOS</w:t>
      </w:r>
    </w:p>
    <w:p w14:paraId="2B783E14" w14:textId="77777777" w:rsidR="00396174" w:rsidRDefault="00396174" w:rsidP="00436FFE">
      <w:pPr>
        <w:pStyle w:val="PL"/>
        <w:rPr>
          <w:lang w:val="en-US"/>
        </w:rPr>
      </w:pPr>
      <w:r>
        <w:rPr>
          <w:lang w:val="en-US"/>
        </w:rPr>
        <w:t xml:space="preserve">            - NLOS</w:t>
      </w:r>
    </w:p>
    <w:p w14:paraId="3EF24FE5" w14:textId="77777777" w:rsidR="00396174" w:rsidRDefault="00396174" w:rsidP="00436FFE">
      <w:pPr>
        <w:pStyle w:val="PL"/>
        <w:rPr>
          <w:lang w:val="en-US"/>
        </w:rPr>
      </w:pPr>
      <w:r>
        <w:rPr>
          <w:lang w:val="en-US"/>
        </w:rPr>
        <w:t xml:space="preserve">        - type: string</w:t>
      </w:r>
    </w:p>
    <w:p w14:paraId="0D60E681" w14:textId="77777777" w:rsidR="005F7758" w:rsidRDefault="005F7758" w:rsidP="00436FFE">
      <w:pPr>
        <w:pStyle w:val="PL"/>
        <w:rPr>
          <w:lang w:val="en-US"/>
        </w:rPr>
      </w:pPr>
    </w:p>
    <w:p w14:paraId="59779FEE" w14:textId="77777777" w:rsidR="005F7758" w:rsidRDefault="005F7758" w:rsidP="00436FFE">
      <w:pPr>
        <w:pStyle w:val="PL"/>
        <w:rPr>
          <w:lang w:val="en-US"/>
        </w:rPr>
      </w:pPr>
      <w:r>
        <w:rPr>
          <w:lang w:val="en-US"/>
        </w:rPr>
        <w:t xml:space="preserve">    </w:t>
      </w:r>
      <w:r w:rsidRPr="008B41A2">
        <w:rPr>
          <w:lang w:eastAsia="zh-CN"/>
        </w:rPr>
        <w:t>UpConnectionStatus</w:t>
      </w:r>
      <w:r>
        <w:rPr>
          <w:lang w:val="en-US"/>
        </w:rPr>
        <w:t>:</w:t>
      </w:r>
    </w:p>
    <w:p w14:paraId="5D3F48B9" w14:textId="77777777" w:rsidR="005F7758" w:rsidRDefault="005F7758" w:rsidP="00436FFE">
      <w:pPr>
        <w:pStyle w:val="PL"/>
        <w:rPr>
          <w:lang w:val="en-US"/>
        </w:rPr>
      </w:pPr>
      <w:r>
        <w:rPr>
          <w:lang w:val="en-US"/>
        </w:rPr>
        <w:t xml:space="preserve">      description: </w:t>
      </w:r>
      <w:r w:rsidRPr="008B41A2">
        <w:t>UP Connection Status</w:t>
      </w:r>
      <w:r>
        <w:rPr>
          <w:rFonts w:cs="Arial"/>
          <w:szCs w:val="18"/>
        </w:rPr>
        <w:t>.</w:t>
      </w:r>
    </w:p>
    <w:p w14:paraId="5FD5C430" w14:textId="77777777" w:rsidR="005F7758" w:rsidRDefault="005F7758" w:rsidP="00436FFE">
      <w:pPr>
        <w:pStyle w:val="PL"/>
        <w:rPr>
          <w:lang w:val="en-US"/>
        </w:rPr>
      </w:pPr>
      <w:r>
        <w:rPr>
          <w:lang w:val="en-US"/>
        </w:rPr>
        <w:lastRenderedPageBreak/>
        <w:t xml:space="preserve">      anyOf:</w:t>
      </w:r>
    </w:p>
    <w:p w14:paraId="26D43D41" w14:textId="77777777" w:rsidR="005F7758" w:rsidRDefault="005F7758" w:rsidP="00436FFE">
      <w:pPr>
        <w:pStyle w:val="PL"/>
        <w:rPr>
          <w:lang w:val="en-US"/>
        </w:rPr>
      </w:pPr>
      <w:r>
        <w:rPr>
          <w:lang w:val="en-US"/>
        </w:rPr>
        <w:t xml:space="preserve">        - type: string</w:t>
      </w:r>
    </w:p>
    <w:p w14:paraId="373EBBF5" w14:textId="77777777" w:rsidR="005F7758" w:rsidRDefault="005F7758" w:rsidP="00436FFE">
      <w:pPr>
        <w:pStyle w:val="PL"/>
        <w:rPr>
          <w:lang w:val="en-US"/>
        </w:rPr>
      </w:pPr>
      <w:r>
        <w:rPr>
          <w:lang w:val="en-US"/>
        </w:rPr>
        <w:t xml:space="preserve">          enum:</w:t>
      </w:r>
    </w:p>
    <w:p w14:paraId="7CBD7B92" w14:textId="77777777" w:rsidR="005F7758" w:rsidRDefault="005F7758" w:rsidP="00436FFE">
      <w:pPr>
        <w:pStyle w:val="PL"/>
        <w:rPr>
          <w:lang w:val="en-US"/>
        </w:rPr>
      </w:pPr>
      <w:r>
        <w:rPr>
          <w:lang w:val="en-US"/>
        </w:rPr>
        <w:t xml:space="preserve">            - </w:t>
      </w:r>
      <w:r w:rsidRPr="008B41A2">
        <w:t>ESTABLISHED</w:t>
      </w:r>
    </w:p>
    <w:p w14:paraId="0C3A7A84" w14:textId="77777777" w:rsidR="005F7758" w:rsidRDefault="005F7758" w:rsidP="00436FFE">
      <w:pPr>
        <w:pStyle w:val="PL"/>
        <w:rPr>
          <w:lang w:val="en-US"/>
        </w:rPr>
      </w:pPr>
      <w:r>
        <w:rPr>
          <w:lang w:val="en-US"/>
        </w:rPr>
        <w:t xml:space="preserve">            - </w:t>
      </w:r>
      <w:r w:rsidRPr="008B41A2">
        <w:t>RELEASED</w:t>
      </w:r>
    </w:p>
    <w:p w14:paraId="3A7AD1C6" w14:textId="041E92E3" w:rsidR="005F7758" w:rsidRDefault="005F7758" w:rsidP="00436FFE">
      <w:pPr>
        <w:pStyle w:val="PL"/>
        <w:rPr>
          <w:lang w:val="en-US"/>
        </w:rPr>
      </w:pPr>
      <w:r>
        <w:rPr>
          <w:lang w:val="en-US"/>
        </w:rPr>
        <w:t xml:space="preserve">            - </w:t>
      </w:r>
      <w:r w:rsidR="000D28E2">
        <w:t>MOVE</w:t>
      </w:r>
    </w:p>
    <w:p w14:paraId="14CE7F23" w14:textId="77777777" w:rsidR="005F7758" w:rsidRDefault="005F7758" w:rsidP="00436FFE">
      <w:pPr>
        <w:pStyle w:val="PL"/>
        <w:rPr>
          <w:lang w:val="en-US"/>
        </w:rPr>
      </w:pPr>
      <w:r>
        <w:rPr>
          <w:lang w:val="en-US"/>
        </w:rPr>
        <w:t xml:space="preserve">        - type: string</w:t>
      </w:r>
    </w:p>
    <w:p w14:paraId="26F69F58" w14:textId="77777777" w:rsidR="009B2138" w:rsidRDefault="009B2138" w:rsidP="00436FFE">
      <w:pPr>
        <w:pStyle w:val="PL"/>
        <w:rPr>
          <w:lang w:val="en-US"/>
        </w:rPr>
      </w:pPr>
    </w:p>
    <w:p w14:paraId="5E4BC158" w14:textId="4A984766" w:rsidR="009B2138" w:rsidRPr="00EE2E59" w:rsidRDefault="009B2138" w:rsidP="00436FFE">
      <w:pPr>
        <w:pStyle w:val="PL"/>
        <w:rPr>
          <w:lang w:val="en-US"/>
        </w:rPr>
      </w:pPr>
      <w:r w:rsidRPr="00EE2E59">
        <w:rPr>
          <w:lang w:val="en-US"/>
        </w:rPr>
        <w:t xml:space="preserve">    </w:t>
      </w:r>
      <w:r w:rsidRPr="00323E1C">
        <w:rPr>
          <w:lang w:eastAsia="zh-CN"/>
        </w:rPr>
        <w:t>Ranging</w:t>
      </w:r>
      <w:r w:rsidR="001D68DA">
        <w:rPr>
          <w:lang w:eastAsia="zh-CN"/>
        </w:rPr>
        <w:t>S</w:t>
      </w:r>
      <w:r w:rsidRPr="00323E1C">
        <w:rPr>
          <w:lang w:eastAsia="zh-CN"/>
        </w:rPr>
        <w:t>lResult</w:t>
      </w:r>
      <w:r w:rsidRPr="00EE2E59">
        <w:rPr>
          <w:lang w:val="en-US"/>
        </w:rPr>
        <w:t>:</w:t>
      </w:r>
    </w:p>
    <w:p w14:paraId="1B4526A9" w14:textId="77777777" w:rsidR="009B2138" w:rsidRPr="00EE2E59" w:rsidRDefault="009B2138" w:rsidP="00436FFE">
      <w:pPr>
        <w:pStyle w:val="PL"/>
        <w:rPr>
          <w:lang w:val="en-US"/>
        </w:rPr>
      </w:pPr>
      <w:r w:rsidRPr="00EE2E59">
        <w:rPr>
          <w:lang w:val="en-US"/>
        </w:rPr>
        <w:t xml:space="preserve">      description:</w:t>
      </w:r>
      <w:r w:rsidRPr="00224167">
        <w:t xml:space="preserve"> </w:t>
      </w:r>
      <w:r>
        <w:rPr>
          <w:lang w:val="en-US"/>
        </w:rPr>
        <w:t>Specifies t</w:t>
      </w:r>
      <w:r w:rsidRPr="00224167">
        <w:rPr>
          <w:lang w:val="en-US"/>
        </w:rPr>
        <w:t>he type of result requested for ranging and sidelink positioning</w:t>
      </w:r>
      <w:r w:rsidRPr="00EE2E59">
        <w:rPr>
          <w:rFonts w:cs="Arial"/>
          <w:szCs w:val="18"/>
        </w:rPr>
        <w:t>.</w:t>
      </w:r>
    </w:p>
    <w:p w14:paraId="46E8E521" w14:textId="77777777" w:rsidR="009B2138" w:rsidRPr="00EE2E59" w:rsidRDefault="009B2138" w:rsidP="00436FFE">
      <w:pPr>
        <w:pStyle w:val="PL"/>
        <w:rPr>
          <w:lang w:val="en-US"/>
        </w:rPr>
      </w:pPr>
      <w:r w:rsidRPr="00EE2E59">
        <w:rPr>
          <w:lang w:val="en-US"/>
        </w:rPr>
        <w:t xml:space="preserve">      anyOf:</w:t>
      </w:r>
    </w:p>
    <w:p w14:paraId="6FAB049E" w14:textId="77777777" w:rsidR="009B2138" w:rsidRPr="00EE2E59" w:rsidRDefault="009B2138" w:rsidP="00436FFE">
      <w:pPr>
        <w:pStyle w:val="PL"/>
        <w:rPr>
          <w:lang w:val="en-US"/>
        </w:rPr>
      </w:pPr>
      <w:r w:rsidRPr="00EE2E59">
        <w:rPr>
          <w:lang w:val="en-US"/>
        </w:rPr>
        <w:t xml:space="preserve">        - type: string</w:t>
      </w:r>
    </w:p>
    <w:p w14:paraId="0EDD153E" w14:textId="77777777" w:rsidR="009B2138" w:rsidRPr="00EE2E59" w:rsidRDefault="009B2138" w:rsidP="00436FFE">
      <w:pPr>
        <w:pStyle w:val="PL"/>
        <w:rPr>
          <w:lang w:val="en-US"/>
        </w:rPr>
      </w:pPr>
      <w:r w:rsidRPr="00EE2E59">
        <w:rPr>
          <w:lang w:val="en-US"/>
        </w:rPr>
        <w:t xml:space="preserve">          enum:</w:t>
      </w:r>
    </w:p>
    <w:p w14:paraId="5284981B" w14:textId="77777777" w:rsidR="009B2138" w:rsidRPr="00EE2E59" w:rsidRDefault="009B2138" w:rsidP="00436FFE">
      <w:pPr>
        <w:pStyle w:val="PL"/>
        <w:rPr>
          <w:lang w:val="en-US"/>
        </w:rPr>
      </w:pPr>
      <w:r w:rsidRPr="00EE2E59">
        <w:rPr>
          <w:lang w:val="en-US"/>
        </w:rPr>
        <w:t xml:space="preserve">            - </w:t>
      </w:r>
      <w:r w:rsidRPr="00224167">
        <w:t>ABSOLUTE_LOCATION</w:t>
      </w:r>
    </w:p>
    <w:p w14:paraId="43CC2092" w14:textId="77777777" w:rsidR="009B2138" w:rsidRPr="00EE2E59" w:rsidRDefault="009B2138" w:rsidP="00436FFE">
      <w:pPr>
        <w:pStyle w:val="PL"/>
        <w:rPr>
          <w:lang w:val="en-US"/>
        </w:rPr>
      </w:pPr>
      <w:r w:rsidRPr="00EE2E59">
        <w:rPr>
          <w:lang w:val="en-US"/>
        </w:rPr>
        <w:t xml:space="preserve">            - </w:t>
      </w:r>
      <w:r w:rsidRPr="00224167">
        <w:t>RELATIVE_LOCATION</w:t>
      </w:r>
    </w:p>
    <w:p w14:paraId="090A55F0" w14:textId="77777777" w:rsidR="009B2138" w:rsidRPr="00EE2E59" w:rsidRDefault="009B2138" w:rsidP="00436FFE">
      <w:pPr>
        <w:pStyle w:val="PL"/>
        <w:rPr>
          <w:lang w:val="en-US"/>
        </w:rPr>
      </w:pPr>
      <w:r w:rsidRPr="00EE2E59">
        <w:rPr>
          <w:lang w:val="en-US"/>
        </w:rPr>
        <w:t xml:space="preserve">            - </w:t>
      </w:r>
      <w:r w:rsidRPr="00224167">
        <w:t>RANGING_DIRECTION</w:t>
      </w:r>
    </w:p>
    <w:p w14:paraId="6C8F83F1" w14:textId="77777777" w:rsidR="009B2138" w:rsidRPr="00EE2E59" w:rsidRDefault="009B2138" w:rsidP="00436FFE">
      <w:pPr>
        <w:pStyle w:val="PL"/>
        <w:rPr>
          <w:lang w:val="en-US"/>
        </w:rPr>
      </w:pPr>
      <w:r w:rsidRPr="00EE2E59">
        <w:rPr>
          <w:lang w:val="en-US"/>
        </w:rPr>
        <w:t xml:space="preserve">            - </w:t>
      </w:r>
      <w:r w:rsidRPr="00224167">
        <w:t>RANGING</w:t>
      </w:r>
    </w:p>
    <w:p w14:paraId="58C5B7C0" w14:textId="77777777" w:rsidR="009B2138" w:rsidRPr="00EE2E59" w:rsidRDefault="009B2138" w:rsidP="00436FFE">
      <w:pPr>
        <w:pStyle w:val="PL"/>
        <w:rPr>
          <w:lang w:val="en-US"/>
        </w:rPr>
      </w:pPr>
      <w:r w:rsidRPr="00EE2E59">
        <w:rPr>
          <w:lang w:val="en-US"/>
        </w:rPr>
        <w:t xml:space="preserve">            - </w:t>
      </w:r>
      <w:r w:rsidRPr="00224167">
        <w:t>DIRECTION</w:t>
      </w:r>
    </w:p>
    <w:p w14:paraId="34271CB0" w14:textId="77777777" w:rsidR="009B2138" w:rsidRPr="00EE2E59" w:rsidRDefault="009B2138" w:rsidP="00436FFE">
      <w:pPr>
        <w:pStyle w:val="PL"/>
        <w:rPr>
          <w:lang w:val="en-US"/>
        </w:rPr>
      </w:pPr>
      <w:r w:rsidRPr="00EE2E59">
        <w:rPr>
          <w:lang w:val="en-US"/>
        </w:rPr>
        <w:t xml:space="preserve">            - </w:t>
      </w:r>
      <w:r w:rsidRPr="00224167">
        <w:t>VELOCITY</w:t>
      </w:r>
    </w:p>
    <w:p w14:paraId="5B8460E8" w14:textId="77777777" w:rsidR="009B2138" w:rsidRPr="00EE2E59" w:rsidRDefault="009B2138" w:rsidP="00436FFE">
      <w:pPr>
        <w:pStyle w:val="PL"/>
        <w:rPr>
          <w:lang w:val="en-US"/>
        </w:rPr>
      </w:pPr>
      <w:r w:rsidRPr="00EE2E59">
        <w:rPr>
          <w:lang w:val="en-US"/>
        </w:rPr>
        <w:t xml:space="preserve">            - </w:t>
      </w:r>
      <w:r w:rsidRPr="00224167">
        <w:t>RELATIVE_VELOCITY</w:t>
      </w:r>
    </w:p>
    <w:p w14:paraId="00867D60" w14:textId="77777777" w:rsidR="009B2138" w:rsidRPr="00EE2E59" w:rsidRDefault="009B2138" w:rsidP="00436FFE">
      <w:pPr>
        <w:pStyle w:val="PL"/>
        <w:rPr>
          <w:lang w:val="en-US"/>
        </w:rPr>
      </w:pPr>
      <w:r w:rsidRPr="00EE2E59">
        <w:rPr>
          <w:lang w:val="en-US"/>
        </w:rPr>
        <w:t xml:space="preserve">        - type: string</w:t>
      </w:r>
    </w:p>
    <w:p w14:paraId="42847E3A" w14:textId="77777777" w:rsidR="009B2138" w:rsidRDefault="009B2138" w:rsidP="00436FFE">
      <w:pPr>
        <w:pStyle w:val="PL"/>
        <w:rPr>
          <w:lang w:val="en-US"/>
        </w:rPr>
      </w:pPr>
    </w:p>
    <w:p w14:paraId="6FEB534E" w14:textId="3B3E9AEF" w:rsidR="009B2138" w:rsidRPr="00EE2E59" w:rsidRDefault="009B2138" w:rsidP="00436FFE">
      <w:pPr>
        <w:pStyle w:val="PL"/>
        <w:rPr>
          <w:lang w:val="en-US"/>
        </w:rPr>
      </w:pPr>
      <w:r w:rsidRPr="00EE2E59">
        <w:rPr>
          <w:lang w:val="en-US"/>
        </w:rPr>
        <w:t xml:space="preserve">    </w:t>
      </w:r>
      <w:r w:rsidRPr="00224167">
        <w:rPr>
          <w:lang w:eastAsia="zh-CN"/>
        </w:rPr>
        <w:t>RelatedU</w:t>
      </w:r>
      <w:r w:rsidR="00B03D83">
        <w:rPr>
          <w:lang w:eastAsia="zh-CN"/>
        </w:rPr>
        <w:t>e</w:t>
      </w:r>
      <w:r w:rsidRPr="00224167">
        <w:rPr>
          <w:lang w:eastAsia="zh-CN"/>
        </w:rPr>
        <w:t>Type</w:t>
      </w:r>
      <w:r w:rsidRPr="00EE2E59">
        <w:rPr>
          <w:lang w:val="en-US"/>
        </w:rPr>
        <w:t>:</w:t>
      </w:r>
    </w:p>
    <w:p w14:paraId="31E7D3A5" w14:textId="77777777" w:rsidR="009B2138" w:rsidRPr="00EE2E59" w:rsidRDefault="009B2138" w:rsidP="00436FFE">
      <w:pPr>
        <w:pStyle w:val="PL"/>
        <w:rPr>
          <w:lang w:val="en-US"/>
        </w:rPr>
      </w:pPr>
      <w:r w:rsidRPr="00EE2E59">
        <w:rPr>
          <w:lang w:val="en-US"/>
        </w:rPr>
        <w:t xml:space="preserve">      description: </w:t>
      </w:r>
      <w:r w:rsidRPr="00EE2E59">
        <w:t xml:space="preserve">Specifies </w:t>
      </w:r>
      <w:r w:rsidRPr="00224167">
        <w:t>the different roles of UE for ranging and sidelink positioning service</w:t>
      </w:r>
      <w:r w:rsidRPr="00EE2E59">
        <w:rPr>
          <w:rFonts w:cs="Arial"/>
          <w:szCs w:val="18"/>
        </w:rPr>
        <w:t>.</w:t>
      </w:r>
    </w:p>
    <w:p w14:paraId="25AF219B" w14:textId="77777777" w:rsidR="009B2138" w:rsidRPr="00EE2E59" w:rsidRDefault="009B2138" w:rsidP="00436FFE">
      <w:pPr>
        <w:pStyle w:val="PL"/>
        <w:rPr>
          <w:lang w:val="en-US"/>
        </w:rPr>
      </w:pPr>
      <w:r w:rsidRPr="00EE2E59">
        <w:rPr>
          <w:lang w:val="en-US"/>
        </w:rPr>
        <w:t xml:space="preserve">      anyOf:</w:t>
      </w:r>
    </w:p>
    <w:p w14:paraId="4AA907C8" w14:textId="77777777" w:rsidR="009B2138" w:rsidRPr="00EE2E59" w:rsidRDefault="009B2138" w:rsidP="00436FFE">
      <w:pPr>
        <w:pStyle w:val="PL"/>
        <w:rPr>
          <w:lang w:val="en-US"/>
        </w:rPr>
      </w:pPr>
      <w:r w:rsidRPr="00EE2E59">
        <w:rPr>
          <w:lang w:val="en-US"/>
        </w:rPr>
        <w:t xml:space="preserve">        - type: string</w:t>
      </w:r>
    </w:p>
    <w:p w14:paraId="519C60A4" w14:textId="77777777" w:rsidR="009B2138" w:rsidRPr="00EE2E59" w:rsidRDefault="009B2138" w:rsidP="00436FFE">
      <w:pPr>
        <w:pStyle w:val="PL"/>
        <w:rPr>
          <w:lang w:val="en-US"/>
        </w:rPr>
      </w:pPr>
      <w:r w:rsidRPr="00EE2E59">
        <w:rPr>
          <w:lang w:val="en-US"/>
        </w:rPr>
        <w:t xml:space="preserve">          enum:</w:t>
      </w:r>
    </w:p>
    <w:p w14:paraId="77345D60" w14:textId="77777777" w:rsidR="009B2138" w:rsidRPr="00EE2E59" w:rsidRDefault="009B2138" w:rsidP="00436FFE">
      <w:pPr>
        <w:pStyle w:val="PL"/>
        <w:rPr>
          <w:lang w:val="en-US"/>
        </w:rPr>
      </w:pPr>
      <w:r w:rsidRPr="00EE2E59">
        <w:rPr>
          <w:lang w:val="en-US"/>
        </w:rPr>
        <w:t xml:space="preserve">            - </w:t>
      </w:r>
      <w:r w:rsidRPr="00224167">
        <w:t>LOCATED_UE</w:t>
      </w:r>
    </w:p>
    <w:p w14:paraId="2EEF17FF" w14:textId="77777777" w:rsidR="009B2138" w:rsidRPr="00EE2E59" w:rsidRDefault="009B2138" w:rsidP="00436FFE">
      <w:pPr>
        <w:pStyle w:val="PL"/>
        <w:rPr>
          <w:lang w:val="en-US"/>
        </w:rPr>
      </w:pPr>
      <w:r w:rsidRPr="00EE2E59">
        <w:rPr>
          <w:lang w:val="en-US"/>
        </w:rPr>
        <w:t xml:space="preserve">            - </w:t>
      </w:r>
      <w:r w:rsidRPr="00224167">
        <w:t>REFERENCE_UE</w:t>
      </w:r>
    </w:p>
    <w:p w14:paraId="25786FAC" w14:textId="77777777" w:rsidR="009B2138" w:rsidRPr="00EE2E59" w:rsidRDefault="009B2138" w:rsidP="00436FFE">
      <w:pPr>
        <w:pStyle w:val="PL"/>
        <w:rPr>
          <w:lang w:val="en-US"/>
        </w:rPr>
      </w:pPr>
      <w:r w:rsidRPr="00EE2E59">
        <w:rPr>
          <w:lang w:val="en-US"/>
        </w:rPr>
        <w:t xml:space="preserve">        - type: string</w:t>
      </w:r>
    </w:p>
    <w:p w14:paraId="13730BDC" w14:textId="77777777" w:rsidR="009B2138" w:rsidRDefault="009B2138" w:rsidP="00436FFE">
      <w:pPr>
        <w:pStyle w:val="PL"/>
        <w:rPr>
          <w:lang w:val="en-US"/>
        </w:rPr>
      </w:pPr>
    </w:p>
    <w:p w14:paraId="74681F55" w14:textId="77777777" w:rsidR="001D15F2" w:rsidRDefault="001D15F2" w:rsidP="00436FFE">
      <w:pPr>
        <w:pStyle w:val="PL"/>
        <w:rPr>
          <w:lang w:val="en-US"/>
        </w:rPr>
      </w:pPr>
      <w:r>
        <w:rPr>
          <w:lang w:val="en-US"/>
        </w:rPr>
        <w:t xml:space="preserve">    </w:t>
      </w:r>
      <w:r w:rsidRPr="003935AB">
        <w:rPr>
          <w:lang w:eastAsia="zh-CN"/>
        </w:rPr>
        <w:t>LcsUpConnectionInd</w:t>
      </w:r>
      <w:r>
        <w:rPr>
          <w:lang w:val="en-US"/>
        </w:rPr>
        <w:t>:</w:t>
      </w:r>
    </w:p>
    <w:p w14:paraId="5986F01F" w14:textId="77777777" w:rsidR="001D15F2" w:rsidRDefault="001D15F2" w:rsidP="00436FFE">
      <w:pPr>
        <w:pStyle w:val="PL"/>
        <w:rPr>
          <w:lang w:val="en-US"/>
        </w:rPr>
      </w:pPr>
      <w:r>
        <w:rPr>
          <w:lang w:val="en-US"/>
        </w:rPr>
        <w:t xml:space="preserve">      description: </w:t>
      </w:r>
      <w:r w:rsidRPr="003935AB">
        <w:t>LCS UP Connection Indication</w:t>
      </w:r>
      <w:r>
        <w:rPr>
          <w:rFonts w:cs="Arial"/>
          <w:szCs w:val="18"/>
        </w:rPr>
        <w:t>.</w:t>
      </w:r>
    </w:p>
    <w:p w14:paraId="28B6B300" w14:textId="77777777" w:rsidR="001D15F2" w:rsidRDefault="001D15F2" w:rsidP="00436FFE">
      <w:pPr>
        <w:pStyle w:val="PL"/>
        <w:rPr>
          <w:lang w:val="en-US"/>
        </w:rPr>
      </w:pPr>
      <w:r>
        <w:rPr>
          <w:lang w:val="en-US"/>
        </w:rPr>
        <w:t xml:space="preserve">      anyOf:</w:t>
      </w:r>
    </w:p>
    <w:p w14:paraId="03FDC365" w14:textId="77777777" w:rsidR="001D15F2" w:rsidRDefault="001D15F2" w:rsidP="00436FFE">
      <w:pPr>
        <w:pStyle w:val="PL"/>
        <w:rPr>
          <w:lang w:val="en-US"/>
        </w:rPr>
      </w:pPr>
      <w:r>
        <w:rPr>
          <w:lang w:val="en-US"/>
        </w:rPr>
        <w:t xml:space="preserve">        - type: string</w:t>
      </w:r>
    </w:p>
    <w:p w14:paraId="393DBC9A" w14:textId="77777777" w:rsidR="001D15F2" w:rsidRDefault="001D15F2" w:rsidP="00436FFE">
      <w:pPr>
        <w:pStyle w:val="PL"/>
        <w:rPr>
          <w:lang w:val="en-US"/>
        </w:rPr>
      </w:pPr>
      <w:r>
        <w:rPr>
          <w:lang w:val="en-US"/>
        </w:rPr>
        <w:t xml:space="preserve">          enum:</w:t>
      </w:r>
    </w:p>
    <w:p w14:paraId="107941A8" w14:textId="77777777" w:rsidR="001D15F2" w:rsidRDefault="001D15F2" w:rsidP="00436FFE">
      <w:pPr>
        <w:pStyle w:val="PL"/>
        <w:rPr>
          <w:lang w:val="en-US"/>
        </w:rPr>
      </w:pPr>
      <w:r>
        <w:rPr>
          <w:lang w:val="en-US"/>
        </w:rPr>
        <w:t xml:space="preserve">            - </w:t>
      </w:r>
      <w:r w:rsidRPr="003935AB">
        <w:t>TERMINATION</w:t>
      </w:r>
    </w:p>
    <w:p w14:paraId="16D8781D" w14:textId="77777777" w:rsidR="001D15F2" w:rsidRDefault="001D15F2" w:rsidP="00436FFE">
      <w:pPr>
        <w:pStyle w:val="PL"/>
        <w:rPr>
          <w:lang w:val="en-US"/>
        </w:rPr>
      </w:pPr>
      <w:r>
        <w:rPr>
          <w:lang w:val="en-US"/>
        </w:rPr>
        <w:t xml:space="preserve">            - </w:t>
      </w:r>
      <w:r w:rsidRPr="003935AB">
        <w:t>SETUP</w:t>
      </w:r>
    </w:p>
    <w:p w14:paraId="0984BF37" w14:textId="76518EF2" w:rsidR="001D15F2" w:rsidRDefault="001D15F2" w:rsidP="00436FFE">
      <w:pPr>
        <w:pStyle w:val="PL"/>
        <w:rPr>
          <w:lang w:val="en-US"/>
        </w:rPr>
      </w:pPr>
      <w:r>
        <w:rPr>
          <w:lang w:val="en-US"/>
        </w:rPr>
        <w:t xml:space="preserve">        - type: string</w:t>
      </w:r>
    </w:p>
    <w:p w14:paraId="31E5DB2B" w14:textId="77777777" w:rsidR="00577537" w:rsidRDefault="00577537" w:rsidP="00436FFE">
      <w:pPr>
        <w:pStyle w:val="PL"/>
        <w:rPr>
          <w:lang w:val="en-US"/>
        </w:rPr>
      </w:pPr>
    </w:p>
    <w:p w14:paraId="1D571AB9" w14:textId="77777777" w:rsidR="00577537" w:rsidRPr="007C6923" w:rsidRDefault="00577537" w:rsidP="00436FFE">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436FFE">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436FFE">
      <w:pPr>
        <w:pStyle w:val="PL"/>
        <w:rPr>
          <w:lang w:val="en-US"/>
        </w:rPr>
      </w:pPr>
      <w:r w:rsidRPr="00EE2E59">
        <w:rPr>
          <w:lang w:val="en-US"/>
        </w:rPr>
        <w:t xml:space="preserve">      anyOf:</w:t>
      </w:r>
    </w:p>
    <w:p w14:paraId="7D2D8CBC" w14:textId="77777777" w:rsidR="00577537" w:rsidRPr="00EE2E59" w:rsidRDefault="00577537" w:rsidP="00436FFE">
      <w:pPr>
        <w:pStyle w:val="PL"/>
        <w:rPr>
          <w:lang w:val="en-US"/>
        </w:rPr>
      </w:pPr>
      <w:r w:rsidRPr="00EE2E59">
        <w:rPr>
          <w:lang w:val="en-US"/>
        </w:rPr>
        <w:t xml:space="preserve">        - type: string</w:t>
      </w:r>
    </w:p>
    <w:p w14:paraId="577D11F0" w14:textId="77777777" w:rsidR="00577537" w:rsidRPr="00EE2E59" w:rsidRDefault="00577537" w:rsidP="00436FFE">
      <w:pPr>
        <w:pStyle w:val="PL"/>
        <w:rPr>
          <w:lang w:val="en-US"/>
        </w:rPr>
      </w:pPr>
      <w:r w:rsidRPr="00EE2E59">
        <w:rPr>
          <w:lang w:val="en-US"/>
        </w:rPr>
        <w:t xml:space="preserve">          enum:</w:t>
      </w:r>
    </w:p>
    <w:p w14:paraId="742617F3" w14:textId="6BCAA042" w:rsidR="00577537" w:rsidRPr="00EE2E59" w:rsidRDefault="00577537" w:rsidP="00436FFE">
      <w:pPr>
        <w:pStyle w:val="PL"/>
        <w:rPr>
          <w:lang w:val="en-US"/>
        </w:rPr>
      </w:pPr>
      <w:r w:rsidRPr="00EE2E59">
        <w:rPr>
          <w:lang w:val="en-US"/>
        </w:rPr>
        <w:t xml:space="preserve">            - </w:t>
      </w:r>
      <w:r>
        <w:t>LCS</w:t>
      </w:r>
      <w:r w:rsidR="006C3B52">
        <w:t>_</w:t>
      </w:r>
      <w:r>
        <w:t>UPP</w:t>
      </w:r>
    </w:p>
    <w:p w14:paraId="7471B777" w14:textId="77777777" w:rsidR="00577537" w:rsidRPr="00EE2E59" w:rsidRDefault="00577537" w:rsidP="00436FFE">
      <w:pPr>
        <w:pStyle w:val="PL"/>
        <w:rPr>
          <w:lang w:val="en-US"/>
        </w:rPr>
      </w:pPr>
      <w:r w:rsidRPr="00EE2E59">
        <w:rPr>
          <w:lang w:val="en-US"/>
        </w:rPr>
        <w:t xml:space="preserve">            - </w:t>
      </w:r>
      <w:r>
        <w:t>SUPL</w:t>
      </w:r>
    </w:p>
    <w:p w14:paraId="4998498A" w14:textId="77777777" w:rsidR="00577537" w:rsidRDefault="00577537" w:rsidP="00436FFE">
      <w:pPr>
        <w:pStyle w:val="PL"/>
        <w:rPr>
          <w:lang w:val="en-US"/>
        </w:rPr>
      </w:pPr>
      <w:r w:rsidRPr="00EE2E59">
        <w:rPr>
          <w:lang w:val="en-US"/>
        </w:rPr>
        <w:t xml:space="preserve">        - type: string</w:t>
      </w:r>
    </w:p>
    <w:p w14:paraId="2F4D54BE" w14:textId="77777777" w:rsidR="0085379C" w:rsidRDefault="0085379C" w:rsidP="00436FFE">
      <w:pPr>
        <w:pStyle w:val="PL"/>
        <w:rPr>
          <w:lang w:val="en-US"/>
        </w:rPr>
      </w:pPr>
    </w:p>
    <w:p w14:paraId="31EDAAE3" w14:textId="77777777" w:rsidR="0085379C" w:rsidRPr="007C6923" w:rsidRDefault="0085379C" w:rsidP="00436FFE">
      <w:pPr>
        <w:pStyle w:val="PL"/>
        <w:rPr>
          <w:lang w:val="en-US"/>
        </w:rPr>
      </w:pPr>
      <w:r w:rsidRPr="007C6923">
        <w:rPr>
          <w:lang w:val="en-US"/>
        </w:rPr>
        <w:t xml:space="preserve">    </w:t>
      </w:r>
      <w:r>
        <w:t>SlPositioningCapability</w:t>
      </w:r>
      <w:r w:rsidRPr="007C6923">
        <w:rPr>
          <w:lang w:val="en-US"/>
        </w:rPr>
        <w:t>:</w:t>
      </w:r>
    </w:p>
    <w:p w14:paraId="05C19824" w14:textId="77777777" w:rsidR="0085379C" w:rsidRDefault="0085379C" w:rsidP="00436FFE">
      <w:pPr>
        <w:pStyle w:val="PL"/>
        <w:rPr>
          <w:lang w:val="en-US"/>
        </w:rPr>
      </w:pPr>
      <w:r>
        <w:rPr>
          <w:lang w:val="en-US"/>
        </w:rPr>
        <w:t xml:space="preserve">      description: The Ranging and sidelink positioning capabilities supported by </w:t>
      </w:r>
      <w:r w:rsidRPr="008C4110">
        <w:t>the UE</w:t>
      </w:r>
      <w:r>
        <w:rPr>
          <w:rFonts w:cs="Arial"/>
          <w:szCs w:val="18"/>
        </w:rPr>
        <w:t>.</w:t>
      </w:r>
    </w:p>
    <w:p w14:paraId="6EF6501A" w14:textId="77777777" w:rsidR="0085379C" w:rsidRPr="00EE2E59" w:rsidRDefault="0085379C" w:rsidP="00436FFE">
      <w:pPr>
        <w:pStyle w:val="PL"/>
        <w:rPr>
          <w:lang w:val="en-US"/>
        </w:rPr>
      </w:pPr>
      <w:r w:rsidRPr="00EE2E59">
        <w:rPr>
          <w:lang w:val="en-US"/>
        </w:rPr>
        <w:t xml:space="preserve">      anyOf:</w:t>
      </w:r>
    </w:p>
    <w:p w14:paraId="7A6BEA08" w14:textId="77777777" w:rsidR="0085379C" w:rsidRPr="00EE2E59" w:rsidRDefault="0085379C" w:rsidP="00436FFE">
      <w:pPr>
        <w:pStyle w:val="PL"/>
        <w:rPr>
          <w:lang w:val="en-US"/>
        </w:rPr>
      </w:pPr>
      <w:r w:rsidRPr="00EE2E59">
        <w:rPr>
          <w:lang w:val="en-US"/>
        </w:rPr>
        <w:t xml:space="preserve">        - type: string</w:t>
      </w:r>
    </w:p>
    <w:p w14:paraId="18FE2706" w14:textId="77777777" w:rsidR="0085379C" w:rsidRPr="00EE2E59" w:rsidRDefault="0085379C" w:rsidP="00436FFE">
      <w:pPr>
        <w:pStyle w:val="PL"/>
        <w:rPr>
          <w:lang w:val="en-US"/>
        </w:rPr>
      </w:pPr>
      <w:r w:rsidRPr="00EE2E59">
        <w:rPr>
          <w:lang w:val="en-US"/>
        </w:rPr>
        <w:t xml:space="preserve">          enum:</w:t>
      </w:r>
    </w:p>
    <w:p w14:paraId="692BDD3B" w14:textId="77777777" w:rsidR="0085379C" w:rsidRPr="00EE2E59" w:rsidRDefault="0085379C" w:rsidP="00436FFE">
      <w:pPr>
        <w:pStyle w:val="PL"/>
        <w:rPr>
          <w:lang w:val="en-US"/>
        </w:rPr>
      </w:pPr>
      <w:r w:rsidRPr="00EE2E59">
        <w:rPr>
          <w:lang w:val="en-US"/>
        </w:rPr>
        <w:t xml:space="preserve">            - </w:t>
      </w:r>
      <w:r>
        <w:t>V2X</w:t>
      </w:r>
    </w:p>
    <w:p w14:paraId="52D30849" w14:textId="77777777" w:rsidR="0085379C" w:rsidRPr="00EE2E59" w:rsidRDefault="0085379C" w:rsidP="00436FFE">
      <w:pPr>
        <w:pStyle w:val="PL"/>
        <w:rPr>
          <w:lang w:val="en-US"/>
        </w:rPr>
      </w:pPr>
      <w:r w:rsidRPr="00EE2E59">
        <w:rPr>
          <w:lang w:val="en-US"/>
        </w:rPr>
        <w:t xml:space="preserve">            - </w:t>
      </w:r>
      <w:r>
        <w:t>5G_PROSE</w:t>
      </w:r>
    </w:p>
    <w:p w14:paraId="3357D58D" w14:textId="61268AB3" w:rsidR="0085379C" w:rsidRPr="00EE2E59" w:rsidRDefault="0085379C" w:rsidP="00436FFE">
      <w:pPr>
        <w:pStyle w:val="PL"/>
        <w:rPr>
          <w:lang w:val="en-US"/>
        </w:rPr>
      </w:pPr>
      <w:r w:rsidRPr="00EE2E59">
        <w:rPr>
          <w:lang w:val="en-US"/>
        </w:rPr>
        <w:t xml:space="preserve">        - type: string</w:t>
      </w:r>
    </w:p>
    <w:p w14:paraId="75876C98" w14:textId="77777777" w:rsidR="00577537" w:rsidRDefault="00577537" w:rsidP="00436FFE">
      <w:pPr>
        <w:pStyle w:val="PL"/>
      </w:pPr>
    </w:p>
    <w:p w14:paraId="1D569BBB" w14:textId="77777777" w:rsidR="009169F3" w:rsidRDefault="009169F3" w:rsidP="00EB7848"/>
    <w:p w14:paraId="565F2DA3" w14:textId="77777777" w:rsidR="00EB7848" w:rsidRDefault="00EB7848" w:rsidP="009B5010">
      <w:pPr>
        <w:pStyle w:val="Heading1"/>
      </w:pPr>
      <w:bookmarkStart w:id="5269" w:name="_Toc25168735"/>
      <w:bookmarkStart w:id="5270" w:name="_Toc27593154"/>
      <w:bookmarkStart w:id="5271" w:name="_Toc34148030"/>
      <w:bookmarkStart w:id="5272" w:name="_Toc36463414"/>
      <w:bookmarkStart w:id="5273" w:name="_Toc43215254"/>
      <w:bookmarkStart w:id="5274" w:name="_Toc45032502"/>
      <w:bookmarkStart w:id="5275" w:name="_Toc49849991"/>
      <w:bookmarkStart w:id="5276" w:name="_Toc51873505"/>
      <w:bookmarkStart w:id="5277" w:name="_Toc56517633"/>
      <w:bookmarkStart w:id="5278" w:name="_Toc58594534"/>
      <w:bookmarkStart w:id="5279" w:name="_Toc67686048"/>
      <w:bookmarkStart w:id="5280" w:name="_Toc74993875"/>
      <w:bookmarkStart w:id="5281" w:name="_Toc82716465"/>
      <w:bookmarkStart w:id="5282" w:name="_Toc88818752"/>
      <w:bookmarkStart w:id="5283" w:name="_Toc90650674"/>
      <w:bookmarkStart w:id="5284" w:name="_Toc98506343"/>
      <w:bookmarkStart w:id="5285" w:name="_Toc106639628"/>
      <w:bookmarkStart w:id="5286" w:name="_Toc114779138"/>
      <w:bookmarkStart w:id="5287" w:name="_Toc122097055"/>
      <w:bookmarkStart w:id="5288" w:name="_Toc130844276"/>
      <w:bookmarkStart w:id="5289" w:name="_Toc138411984"/>
      <w:bookmarkStart w:id="5290" w:name="_Toc145956182"/>
      <w:bookmarkStart w:id="5291" w:name="_Toc153887624"/>
      <w:bookmarkStart w:id="5292" w:name="_Toc161905513"/>
      <w:bookmarkStart w:id="5293" w:name="_Toc170210116"/>
      <w:bookmarkStart w:id="5294" w:name="_Toc177550912"/>
      <w:r>
        <w:t>A.3</w:t>
      </w:r>
      <w:r>
        <w:tab/>
        <w:t>Nlmf_Broadcast API</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5FAA00FF" w:rsidR="00EB7848" w:rsidRDefault="00EB7848" w:rsidP="00EB7848">
      <w:pPr>
        <w:pStyle w:val="PL"/>
        <w:rPr>
          <w:lang w:val="en-US"/>
        </w:rPr>
      </w:pPr>
      <w:r>
        <w:rPr>
          <w:lang w:val="en-US"/>
        </w:rPr>
        <w:t xml:space="preserve">  version: '1.</w:t>
      </w:r>
      <w:r w:rsidR="004C3FEC">
        <w:rPr>
          <w:lang w:val="en-US"/>
        </w:rPr>
        <w:t>3</w:t>
      </w:r>
      <w:r>
        <w:rPr>
          <w:lang w:val="en-US"/>
        </w:rPr>
        <w:t>.</w:t>
      </w:r>
      <w:r w:rsidR="00DB1E3C">
        <w:rPr>
          <w:lang w:val="en-US"/>
        </w:rPr>
        <w:t>0</w:t>
      </w:r>
      <w:r w:rsidR="004C3FEC">
        <w:rPr>
          <w:lang w:val="en-US"/>
        </w:rPr>
        <w:t>-alpha.1</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32268BBB" w:rsidR="00EB7848" w:rsidRDefault="00EB7848" w:rsidP="00EB7848">
      <w:pPr>
        <w:pStyle w:val="PL"/>
        <w:rPr>
          <w:lang w:val="en-US"/>
        </w:rPr>
      </w:pPr>
      <w:r>
        <w:rPr>
          <w:lang w:val="en-US"/>
        </w:rPr>
        <w:t xml:space="preserve">  description: 3GPP TS 29.572 V1</w:t>
      </w:r>
      <w:r w:rsidR="004C3FEC">
        <w:rPr>
          <w:lang w:val="en-US"/>
        </w:rPr>
        <w:t>9</w:t>
      </w:r>
      <w:r>
        <w:rPr>
          <w:lang w:val="en-US"/>
        </w:rPr>
        <w:t>.</w:t>
      </w:r>
      <w:r w:rsidR="004C3FEC">
        <w:rPr>
          <w:lang w:val="en-US"/>
        </w:rPr>
        <w:t>0</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lastRenderedPageBreak/>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0BCB5915" w:rsidR="00EB7848" w:rsidRDefault="00EB7848" w:rsidP="00EB7848">
      <w:pPr>
        <w:pStyle w:val="PL"/>
        <w:rPr>
          <w:lang w:val="en-US"/>
        </w:rPr>
      </w:pPr>
      <w:r>
        <w:rPr>
          <w:lang w:val="en-US"/>
        </w:rPr>
        <w:t xml:space="preserve"># </w:t>
      </w:r>
      <w:r w:rsidR="00DA4582">
        <w:t>STRUCTURED</w:t>
      </w:r>
      <w:r>
        <w:rPr>
          <w:lang w:val="en-US"/>
        </w:rPr>
        <w:t xml:space="preserve">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lastRenderedPageBreak/>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lastRenderedPageBreak/>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5295" w:name="_Toc20150445"/>
      <w:bookmarkStart w:id="5296" w:name="_Toc25168736"/>
      <w:bookmarkStart w:id="5297" w:name="_Toc27593155"/>
      <w:bookmarkStart w:id="5298" w:name="_Toc34148031"/>
      <w:bookmarkStart w:id="5299" w:name="_Toc36463415"/>
      <w:bookmarkStart w:id="5300" w:name="_Toc43215255"/>
      <w:bookmarkStart w:id="5301" w:name="_Toc45032503"/>
      <w:bookmarkStart w:id="5302" w:name="_Toc49849992"/>
      <w:bookmarkStart w:id="5303" w:name="_Toc51873506"/>
      <w:bookmarkStart w:id="5304" w:name="_Toc56517634"/>
      <w:bookmarkStart w:id="5305" w:name="_Toc58594535"/>
      <w:bookmarkStart w:id="5306" w:name="_Toc67686049"/>
      <w:bookmarkStart w:id="5307" w:name="_Toc74993876"/>
      <w:bookmarkStart w:id="5308" w:name="_Toc82716466"/>
      <w:bookmarkStart w:id="5309" w:name="_Toc88818753"/>
      <w:bookmarkStart w:id="5310" w:name="_Toc90650675"/>
      <w:bookmarkStart w:id="5311" w:name="_Toc98506344"/>
      <w:bookmarkStart w:id="5312" w:name="_Toc106639629"/>
      <w:bookmarkStart w:id="5313" w:name="_Toc114779139"/>
      <w:bookmarkStart w:id="5314" w:name="_Toc122097056"/>
      <w:bookmarkStart w:id="5315" w:name="_Toc130844277"/>
      <w:bookmarkStart w:id="5316" w:name="_Toc138411985"/>
      <w:bookmarkStart w:id="5317" w:name="_Toc145956183"/>
      <w:bookmarkStart w:id="5318" w:name="_Toc153887625"/>
      <w:bookmarkStart w:id="5319" w:name="_Toc161905514"/>
      <w:bookmarkStart w:id="5320" w:name="_Toc170210117"/>
      <w:bookmarkStart w:id="5321" w:name="_Toc177550913"/>
      <w:r w:rsidRPr="004D3578">
        <w:lastRenderedPageBreak/>
        <w:t xml:space="preserve">Annex </w:t>
      </w:r>
      <w:r>
        <w:rPr>
          <w:lang w:eastAsia="zh-CN"/>
        </w:rPr>
        <w:t>B</w:t>
      </w:r>
      <w:r w:rsidRPr="004D3578">
        <w:t xml:space="preserve"> (informative):</w:t>
      </w:r>
      <w:r w:rsidR="009B5010">
        <w:br/>
      </w:r>
      <w:r>
        <w:t>Change history</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EE45D3" w:rsidRPr="003F1FCC" w14:paraId="6DF457D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9AF14BD" w14:textId="6E7F8D90" w:rsidR="00EE45D3" w:rsidRPr="003F1FCC" w:rsidRDefault="00EE45D3" w:rsidP="00EE45D3">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BB9CC8" w14:textId="1F967BED" w:rsidR="00EE45D3" w:rsidRPr="003F1FCC" w:rsidRDefault="00EE45D3" w:rsidP="00EE45D3">
            <w:pPr>
              <w:pStyle w:val="TAL"/>
              <w:rPr>
                <w:rFonts w:cs="Arial"/>
                <w:sz w:val="16"/>
                <w:szCs w:val="16"/>
              </w:rPr>
            </w:pPr>
            <w:r w:rsidRPr="003F1FCC">
              <w:rPr>
                <w:rFonts w:cs="Arial"/>
                <w:sz w:val="16"/>
                <w:szCs w:val="16"/>
              </w:rPr>
              <w:t>CT#10</w:t>
            </w:r>
            <w:r>
              <w:rPr>
                <w:rFonts w:cs="Arial"/>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7A83E4" w14:textId="6335B80E" w:rsidR="00EE45D3" w:rsidRPr="00946EAD" w:rsidRDefault="00EE45D3" w:rsidP="00EE45D3">
            <w:pPr>
              <w:pStyle w:val="TAL"/>
            </w:pPr>
            <w:r w:rsidRPr="0093460D">
              <w:t>CP-242049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B22967E" w14:textId="4062508B" w:rsidR="00EE45D3" w:rsidRPr="00FE6632" w:rsidRDefault="00EE45D3" w:rsidP="00EE45D3">
            <w:pPr>
              <w:pStyle w:val="TAL"/>
            </w:pPr>
            <w:r w:rsidRPr="009A1F45">
              <w:t>0278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8F469B7" w14:textId="714FA406" w:rsidR="00EE45D3" w:rsidRPr="001E0C87" w:rsidRDefault="00EE45D3" w:rsidP="00EE45D3">
            <w:pPr>
              <w:pStyle w:val="TAR"/>
            </w:pPr>
            <w: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887AC1" w14:textId="3842B0ED" w:rsidR="00EE45D3" w:rsidRPr="00D50C0C" w:rsidRDefault="00EE45D3" w:rsidP="00EE45D3">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DA1FE5" w14:textId="2309339B" w:rsidR="00EE45D3" w:rsidRPr="001730CE" w:rsidRDefault="00EE45D3" w:rsidP="00EE45D3">
            <w:pPr>
              <w:pStyle w:val="TAL"/>
            </w:pPr>
            <w:r w:rsidRPr="001662F7">
              <w:t>Supported Ranging and Sidelink Positioning Methods for Located UE Selection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066F9B" w14:textId="182569B9" w:rsidR="00EE45D3" w:rsidRPr="003F1FCC" w:rsidRDefault="00EE45D3" w:rsidP="00EE45D3">
            <w:pPr>
              <w:pStyle w:val="TAL"/>
              <w:rPr>
                <w:rFonts w:cs="Arial"/>
                <w:sz w:val="16"/>
                <w:szCs w:val="16"/>
              </w:rPr>
            </w:pPr>
            <w:r w:rsidRPr="003F1FCC">
              <w:rPr>
                <w:rFonts w:cs="Arial"/>
                <w:sz w:val="16"/>
                <w:szCs w:val="16"/>
              </w:rPr>
              <w:t>1</w:t>
            </w:r>
            <w:r>
              <w:rPr>
                <w:rFonts w:cs="Arial"/>
                <w:sz w:val="16"/>
                <w:szCs w:val="16"/>
              </w:rPr>
              <w:t>9</w:t>
            </w:r>
            <w:r w:rsidRPr="003F1FCC">
              <w:rPr>
                <w:rFonts w:cs="Arial"/>
                <w:sz w:val="16"/>
                <w:szCs w:val="16"/>
              </w:rPr>
              <w:t>.</w:t>
            </w:r>
            <w:r>
              <w:rPr>
                <w:rFonts w:cs="Arial"/>
                <w:sz w:val="16"/>
                <w:szCs w:val="16"/>
              </w:rPr>
              <w:t>0</w:t>
            </w:r>
            <w:r w:rsidRPr="003F1FCC">
              <w:rPr>
                <w:rFonts w:cs="Arial"/>
                <w:sz w:val="16"/>
                <w:szCs w:val="16"/>
              </w:rPr>
              <w:t>.0</w:t>
            </w:r>
          </w:p>
        </w:tc>
      </w:tr>
      <w:tr w:rsidR="00EE45D3" w:rsidRPr="003F1FCC" w14:paraId="05588B1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7CB6D89" w14:textId="0E459F0C" w:rsidR="00EE45D3" w:rsidRPr="003F1FCC" w:rsidRDefault="00EE45D3" w:rsidP="00EE45D3">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35EFE4" w14:textId="1FF356FE" w:rsidR="00EE45D3" w:rsidRPr="003F1FCC" w:rsidRDefault="00EE45D3" w:rsidP="00EE45D3">
            <w:pPr>
              <w:pStyle w:val="TAL"/>
              <w:rPr>
                <w:rFonts w:cs="Arial"/>
                <w:sz w:val="16"/>
                <w:szCs w:val="16"/>
              </w:rPr>
            </w:pPr>
            <w:r w:rsidRPr="003F1FCC">
              <w:rPr>
                <w:rFonts w:cs="Arial"/>
                <w:sz w:val="16"/>
                <w:szCs w:val="16"/>
              </w:rPr>
              <w:t>CT#10</w:t>
            </w:r>
            <w:r>
              <w:rPr>
                <w:rFonts w:cs="Arial"/>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40F6D7" w14:textId="0052D7F6" w:rsidR="00EE45D3" w:rsidRPr="00946EAD" w:rsidRDefault="00EE45D3" w:rsidP="00EE45D3">
            <w:pPr>
              <w:pStyle w:val="TAL"/>
            </w:pPr>
            <w:r w:rsidRPr="0093460D">
              <w:t>CP-242053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4A5711" w14:textId="694EE52B" w:rsidR="00EE45D3" w:rsidRPr="00FE6632" w:rsidRDefault="00EE45D3" w:rsidP="00EE45D3">
            <w:pPr>
              <w:pStyle w:val="TAL"/>
            </w:pPr>
            <w:r w:rsidRPr="009A1F45">
              <w:t>0279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3FB1386" w14:textId="45D288F6" w:rsidR="00EE45D3" w:rsidRDefault="00EE45D3" w:rsidP="00EE45D3">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228C82F" w14:textId="629447BE" w:rsidR="00EE45D3" w:rsidRPr="00D50C0C" w:rsidRDefault="00EE45D3" w:rsidP="00EE45D3">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947802" w14:textId="2B22BCB2" w:rsidR="00EE45D3" w:rsidRPr="00E3289C" w:rsidRDefault="00EE45D3" w:rsidP="00EE45D3">
            <w:pPr>
              <w:pStyle w:val="TAL"/>
            </w:pPr>
            <w:r w:rsidRPr="001662F7">
              <w:t>Usage of the common application errors by Nlmf_Broadcast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CCC2C2" w14:textId="7524C295" w:rsidR="00EE45D3" w:rsidRPr="003F1FCC" w:rsidRDefault="00EE45D3" w:rsidP="00EE45D3">
            <w:pPr>
              <w:pStyle w:val="TAL"/>
              <w:rPr>
                <w:rFonts w:cs="Arial"/>
                <w:sz w:val="16"/>
                <w:szCs w:val="16"/>
              </w:rPr>
            </w:pPr>
            <w:r w:rsidRPr="003F1FCC">
              <w:rPr>
                <w:rFonts w:cs="Arial"/>
                <w:sz w:val="16"/>
                <w:szCs w:val="16"/>
              </w:rPr>
              <w:t>1</w:t>
            </w:r>
            <w:r>
              <w:rPr>
                <w:rFonts w:cs="Arial"/>
                <w:sz w:val="16"/>
                <w:szCs w:val="16"/>
              </w:rPr>
              <w:t>9</w:t>
            </w:r>
            <w:r w:rsidRPr="003F1FCC">
              <w:rPr>
                <w:rFonts w:cs="Arial"/>
                <w:sz w:val="16"/>
                <w:szCs w:val="16"/>
              </w:rPr>
              <w:t>.</w:t>
            </w:r>
            <w:r>
              <w:rPr>
                <w:rFonts w:cs="Arial"/>
                <w:sz w:val="16"/>
                <w:szCs w:val="16"/>
              </w:rPr>
              <w:t>0</w:t>
            </w:r>
            <w:r w:rsidRPr="003F1FCC">
              <w:rPr>
                <w:rFonts w:cs="Arial"/>
                <w:sz w:val="16"/>
                <w:szCs w:val="16"/>
              </w:rPr>
              <w:t>.0</w:t>
            </w:r>
          </w:p>
        </w:tc>
      </w:tr>
      <w:tr w:rsidR="00EE45D3" w:rsidRPr="003F1FCC" w14:paraId="1CAF30B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799C586" w14:textId="02F876F7" w:rsidR="00EE45D3" w:rsidRPr="003F1FCC" w:rsidRDefault="00EE45D3" w:rsidP="00EE45D3">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3B929F" w14:textId="10F88AB8" w:rsidR="00EE45D3" w:rsidRPr="003F1FCC" w:rsidRDefault="00EE45D3" w:rsidP="00EE45D3">
            <w:pPr>
              <w:pStyle w:val="TAL"/>
              <w:rPr>
                <w:rFonts w:cs="Arial"/>
                <w:sz w:val="16"/>
                <w:szCs w:val="16"/>
              </w:rPr>
            </w:pPr>
            <w:r w:rsidRPr="003F1FCC">
              <w:rPr>
                <w:rFonts w:cs="Arial"/>
                <w:sz w:val="16"/>
                <w:szCs w:val="16"/>
              </w:rPr>
              <w:t>CT#10</w:t>
            </w:r>
            <w:r>
              <w:rPr>
                <w:rFonts w:cs="Arial"/>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74E203" w14:textId="27D06C1D" w:rsidR="00EE45D3" w:rsidRPr="00946EAD" w:rsidRDefault="00EE45D3" w:rsidP="00EE45D3">
            <w:pPr>
              <w:pStyle w:val="TAL"/>
            </w:pPr>
            <w:r w:rsidRPr="0093460D">
              <w:t>CP-242030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0F577E" w14:textId="0AB9AA67" w:rsidR="00EE45D3" w:rsidRPr="00FE6632" w:rsidRDefault="00EE45D3" w:rsidP="00EE45D3">
            <w:pPr>
              <w:pStyle w:val="TAL"/>
            </w:pPr>
            <w:r w:rsidRPr="009A1F45">
              <w:t>0281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9C64C7" w14:textId="401C88AD" w:rsidR="00EE45D3" w:rsidRDefault="00EE45D3" w:rsidP="00EE45D3">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D2DE44" w14:textId="56E9A6BE" w:rsidR="00EE45D3" w:rsidRPr="00D50C0C" w:rsidRDefault="00EE45D3" w:rsidP="00EE45D3">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A5A47A" w14:textId="1A6C3354" w:rsidR="00EE45D3" w:rsidRPr="00E3289C" w:rsidRDefault="00EE45D3" w:rsidP="00EE45D3">
            <w:pPr>
              <w:pStyle w:val="TAL"/>
            </w:pPr>
            <w:r w:rsidRPr="001662F7">
              <w:t>The term Payload is replaced with Content due to RFC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3CAFD" w14:textId="3166DB15" w:rsidR="00EE45D3" w:rsidRPr="003F1FCC" w:rsidRDefault="00EE45D3" w:rsidP="00EE45D3">
            <w:pPr>
              <w:pStyle w:val="TAL"/>
              <w:rPr>
                <w:rFonts w:cs="Arial"/>
                <w:sz w:val="16"/>
                <w:szCs w:val="16"/>
              </w:rPr>
            </w:pPr>
            <w:r w:rsidRPr="003F1FCC">
              <w:rPr>
                <w:rFonts w:cs="Arial"/>
                <w:sz w:val="16"/>
                <w:szCs w:val="16"/>
              </w:rPr>
              <w:t>1</w:t>
            </w:r>
            <w:r>
              <w:rPr>
                <w:rFonts w:cs="Arial"/>
                <w:sz w:val="16"/>
                <w:szCs w:val="16"/>
              </w:rPr>
              <w:t>9</w:t>
            </w:r>
            <w:r w:rsidRPr="003F1FCC">
              <w:rPr>
                <w:rFonts w:cs="Arial"/>
                <w:sz w:val="16"/>
                <w:szCs w:val="16"/>
              </w:rPr>
              <w:t>.</w:t>
            </w:r>
            <w:r>
              <w:rPr>
                <w:rFonts w:cs="Arial"/>
                <w:sz w:val="16"/>
                <w:szCs w:val="16"/>
              </w:rPr>
              <w:t>0</w:t>
            </w:r>
            <w:r w:rsidRPr="003F1FCC">
              <w:rPr>
                <w:rFonts w:cs="Arial"/>
                <w:sz w:val="16"/>
                <w:szCs w:val="16"/>
              </w:rPr>
              <w:t>.0</w:t>
            </w:r>
          </w:p>
        </w:tc>
      </w:tr>
      <w:tr w:rsidR="00EE45D3" w:rsidRPr="003F1FCC" w14:paraId="72AB881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FE9AAE" w14:textId="61389DE6" w:rsidR="00EE45D3" w:rsidRPr="003F1FCC" w:rsidRDefault="00EE45D3" w:rsidP="00EE45D3">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80E62B" w14:textId="540E602A" w:rsidR="00EE45D3" w:rsidRPr="003F1FCC" w:rsidRDefault="00EE45D3" w:rsidP="00EE45D3">
            <w:pPr>
              <w:pStyle w:val="TAL"/>
              <w:rPr>
                <w:rFonts w:cs="Arial"/>
                <w:sz w:val="16"/>
                <w:szCs w:val="16"/>
              </w:rPr>
            </w:pPr>
            <w:r w:rsidRPr="003F1FCC">
              <w:rPr>
                <w:rFonts w:cs="Arial"/>
                <w:sz w:val="16"/>
                <w:szCs w:val="16"/>
              </w:rPr>
              <w:t>CT#10</w:t>
            </w:r>
            <w:r>
              <w:rPr>
                <w:rFonts w:cs="Arial"/>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70ADB1C" w14:textId="30D98697" w:rsidR="00EE45D3" w:rsidRPr="00946EAD" w:rsidRDefault="00EE45D3" w:rsidP="00EE45D3">
            <w:pPr>
              <w:pStyle w:val="TAL"/>
            </w:pPr>
            <w:r w:rsidRPr="0093460D">
              <w:t>CP-242053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8492B2" w14:textId="19C67AED" w:rsidR="00EE45D3" w:rsidRPr="00FE6632" w:rsidRDefault="00EE45D3" w:rsidP="00EE45D3">
            <w:pPr>
              <w:pStyle w:val="TAL"/>
            </w:pPr>
            <w:r w:rsidRPr="009A1F45">
              <w:t>0282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FC821F" w14:textId="509FF63E" w:rsidR="00EE45D3" w:rsidRDefault="00EE45D3" w:rsidP="00EE45D3">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188F5D" w14:textId="7BEB8590" w:rsidR="00EE45D3" w:rsidRPr="00D50C0C" w:rsidRDefault="00EE45D3" w:rsidP="00EE45D3">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40D426" w14:textId="612CB972" w:rsidR="00EE45D3" w:rsidRPr="00E3289C" w:rsidRDefault="00EE45D3" w:rsidP="00EE45D3">
            <w:pPr>
              <w:pStyle w:val="TAL"/>
            </w:pPr>
            <w:r w:rsidRPr="001662F7">
              <w:t>Miscellaneous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17AF43" w14:textId="0262B815" w:rsidR="00EE45D3" w:rsidRPr="003F1FCC" w:rsidRDefault="00EE45D3" w:rsidP="00EE45D3">
            <w:pPr>
              <w:pStyle w:val="TAL"/>
              <w:rPr>
                <w:rFonts w:cs="Arial"/>
                <w:sz w:val="16"/>
                <w:szCs w:val="16"/>
              </w:rPr>
            </w:pPr>
            <w:r w:rsidRPr="003F1FCC">
              <w:rPr>
                <w:rFonts w:cs="Arial"/>
                <w:sz w:val="16"/>
                <w:szCs w:val="16"/>
              </w:rPr>
              <w:t>1</w:t>
            </w:r>
            <w:r>
              <w:rPr>
                <w:rFonts w:cs="Arial"/>
                <w:sz w:val="16"/>
                <w:szCs w:val="16"/>
              </w:rPr>
              <w:t>9</w:t>
            </w:r>
            <w:r w:rsidRPr="003F1FCC">
              <w:rPr>
                <w:rFonts w:cs="Arial"/>
                <w:sz w:val="16"/>
                <w:szCs w:val="16"/>
              </w:rPr>
              <w:t>.</w:t>
            </w:r>
            <w:r>
              <w:rPr>
                <w:rFonts w:cs="Arial"/>
                <w:sz w:val="16"/>
                <w:szCs w:val="16"/>
              </w:rPr>
              <w:t>0</w:t>
            </w:r>
            <w:r w:rsidRPr="003F1FCC">
              <w:rPr>
                <w:rFonts w:cs="Arial"/>
                <w:sz w:val="16"/>
                <w:szCs w:val="16"/>
              </w:rPr>
              <w:t>.0</w:t>
            </w:r>
          </w:p>
        </w:tc>
      </w:tr>
      <w:tr w:rsidR="00EE45D3" w:rsidRPr="003F1FCC" w14:paraId="4B2AB6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CDD8770" w14:textId="09A7E269" w:rsidR="00EE45D3" w:rsidRPr="003F1FCC" w:rsidRDefault="00EE45D3" w:rsidP="00EE45D3">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A19C4C" w14:textId="08A585E1" w:rsidR="00EE45D3" w:rsidRPr="003F1FCC" w:rsidRDefault="00EE45D3" w:rsidP="00EE45D3">
            <w:pPr>
              <w:pStyle w:val="TAL"/>
              <w:rPr>
                <w:rFonts w:cs="Arial"/>
                <w:sz w:val="16"/>
                <w:szCs w:val="16"/>
              </w:rPr>
            </w:pPr>
            <w:r w:rsidRPr="003F1FCC">
              <w:rPr>
                <w:rFonts w:cs="Arial"/>
                <w:sz w:val="16"/>
                <w:szCs w:val="16"/>
              </w:rPr>
              <w:t>CT#10</w:t>
            </w:r>
            <w:r>
              <w:rPr>
                <w:rFonts w:cs="Arial"/>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7F5C375" w14:textId="2573A936" w:rsidR="00EE45D3" w:rsidRPr="00946EAD" w:rsidRDefault="00EE45D3" w:rsidP="00EE45D3">
            <w:pPr>
              <w:pStyle w:val="TAL"/>
            </w:pPr>
            <w:r w:rsidRPr="0093460D">
              <w:t>CP-242054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585404" w14:textId="1009E765" w:rsidR="00EE45D3" w:rsidRPr="00FE6632" w:rsidRDefault="00EE45D3" w:rsidP="00EE45D3">
            <w:pPr>
              <w:pStyle w:val="TAL"/>
            </w:pPr>
            <w:r w:rsidRPr="009A1F45">
              <w:t>0283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9C089B" w14:textId="1754211B" w:rsidR="00EE45D3" w:rsidRDefault="00EE45D3" w:rsidP="00EE45D3">
            <w:pPr>
              <w:pStyle w:val="TAR"/>
            </w:pPr>
            <w: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202CC0B" w14:textId="69CE920E" w:rsidR="00EE45D3" w:rsidRPr="00D50C0C" w:rsidRDefault="00EE45D3" w:rsidP="00EE45D3">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5AA282" w14:textId="232E1F99" w:rsidR="00EE45D3" w:rsidRPr="00E3289C" w:rsidRDefault="00EE45D3" w:rsidP="00EE45D3">
            <w:pPr>
              <w:pStyle w:val="TAL"/>
            </w:pPr>
            <w:r w:rsidRPr="001662F7">
              <w:t>29.572 Rel-1</w:t>
            </w:r>
            <w:r>
              <w:t>9</w:t>
            </w:r>
            <w:r w:rsidRPr="001662F7">
              <w:t xml:space="preserve">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01906E8" w14:textId="2D5C210D" w:rsidR="00EE45D3" w:rsidRPr="003F1FCC" w:rsidRDefault="00EE45D3" w:rsidP="00EE45D3">
            <w:pPr>
              <w:pStyle w:val="TAL"/>
              <w:rPr>
                <w:rFonts w:cs="Arial"/>
                <w:sz w:val="16"/>
                <w:szCs w:val="16"/>
              </w:rPr>
            </w:pPr>
            <w:r w:rsidRPr="003F1FCC">
              <w:rPr>
                <w:rFonts w:cs="Arial"/>
                <w:sz w:val="16"/>
                <w:szCs w:val="16"/>
              </w:rPr>
              <w:t>1</w:t>
            </w:r>
            <w:r>
              <w:rPr>
                <w:rFonts w:cs="Arial"/>
                <w:sz w:val="16"/>
                <w:szCs w:val="16"/>
              </w:rPr>
              <w:t>9</w:t>
            </w:r>
            <w:r w:rsidRPr="003F1FCC">
              <w:rPr>
                <w:rFonts w:cs="Arial"/>
                <w:sz w:val="16"/>
                <w:szCs w:val="16"/>
              </w:rPr>
              <w:t>.</w:t>
            </w:r>
            <w:r>
              <w:rPr>
                <w:rFonts w:cs="Arial"/>
                <w:sz w:val="16"/>
                <w:szCs w:val="16"/>
              </w:rPr>
              <w:t>0</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749A18" w14:textId="77777777" w:rsidR="00452910" w:rsidRDefault="00452910">
      <w:r>
        <w:separator/>
      </w:r>
    </w:p>
  </w:endnote>
  <w:endnote w:type="continuationSeparator" w:id="0">
    <w:p w14:paraId="55E4AC82" w14:textId="77777777" w:rsidR="00452910" w:rsidRDefault="0045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4F4C9A" w14:textId="77777777" w:rsidR="00452910" w:rsidRDefault="00452910">
      <w:r>
        <w:separator/>
      </w:r>
    </w:p>
  </w:footnote>
  <w:footnote w:type="continuationSeparator" w:id="0">
    <w:p w14:paraId="202FEA76" w14:textId="77777777" w:rsidR="00452910" w:rsidRDefault="00452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8E25F" w14:textId="6BEE2BED"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FFE">
      <w:rPr>
        <w:rFonts w:ascii="Arial" w:hAnsi="Arial" w:cs="Arial"/>
        <w:b/>
        <w:noProof/>
        <w:sz w:val="18"/>
        <w:szCs w:val="18"/>
      </w:rPr>
      <w:t>3GPP TS 29.572 V19.0.0 (2024-09)</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55B08DEE"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FFE">
      <w:rPr>
        <w:rFonts w:ascii="Arial" w:hAnsi="Arial" w:cs="Arial"/>
        <w:b/>
        <w:noProof/>
        <w:sz w:val="18"/>
        <w:szCs w:val="18"/>
      </w:rPr>
      <w:t>Release 19</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1626"/>
    <w:rsid w:val="00014901"/>
    <w:rsid w:val="00016139"/>
    <w:rsid w:val="000170A9"/>
    <w:rsid w:val="00017644"/>
    <w:rsid w:val="00023128"/>
    <w:rsid w:val="00023B1D"/>
    <w:rsid w:val="00025B76"/>
    <w:rsid w:val="0002776B"/>
    <w:rsid w:val="000304AB"/>
    <w:rsid w:val="0003139B"/>
    <w:rsid w:val="00032282"/>
    <w:rsid w:val="00033397"/>
    <w:rsid w:val="000337A7"/>
    <w:rsid w:val="00033A10"/>
    <w:rsid w:val="00037DFA"/>
    <w:rsid w:val="00040095"/>
    <w:rsid w:val="00040EB6"/>
    <w:rsid w:val="000416FE"/>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6B7D"/>
    <w:rsid w:val="000E718A"/>
    <w:rsid w:val="000F180E"/>
    <w:rsid w:val="000F2546"/>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0B97"/>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225B"/>
    <w:rsid w:val="00164AAB"/>
    <w:rsid w:val="00165D6D"/>
    <w:rsid w:val="001664A0"/>
    <w:rsid w:val="0017032E"/>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C41"/>
    <w:rsid w:val="001947A7"/>
    <w:rsid w:val="00194AB1"/>
    <w:rsid w:val="001959FE"/>
    <w:rsid w:val="00195AF2"/>
    <w:rsid w:val="001963A4"/>
    <w:rsid w:val="0019769A"/>
    <w:rsid w:val="001A0869"/>
    <w:rsid w:val="001A1C57"/>
    <w:rsid w:val="001A267D"/>
    <w:rsid w:val="001A4767"/>
    <w:rsid w:val="001A4C42"/>
    <w:rsid w:val="001A7420"/>
    <w:rsid w:val="001A7670"/>
    <w:rsid w:val="001B0485"/>
    <w:rsid w:val="001B1456"/>
    <w:rsid w:val="001B6637"/>
    <w:rsid w:val="001B725A"/>
    <w:rsid w:val="001B79BB"/>
    <w:rsid w:val="001C01D7"/>
    <w:rsid w:val="001C18A7"/>
    <w:rsid w:val="001C2043"/>
    <w:rsid w:val="001C21C3"/>
    <w:rsid w:val="001C71F4"/>
    <w:rsid w:val="001C7C49"/>
    <w:rsid w:val="001D02C2"/>
    <w:rsid w:val="001D06A1"/>
    <w:rsid w:val="001D15F2"/>
    <w:rsid w:val="001D1B6B"/>
    <w:rsid w:val="001D1D23"/>
    <w:rsid w:val="001D2970"/>
    <w:rsid w:val="001D5AAB"/>
    <w:rsid w:val="001D68DA"/>
    <w:rsid w:val="001E3D28"/>
    <w:rsid w:val="001E60DD"/>
    <w:rsid w:val="001E7C73"/>
    <w:rsid w:val="001F0C1D"/>
    <w:rsid w:val="001F1132"/>
    <w:rsid w:val="001F168B"/>
    <w:rsid w:val="001F2CBA"/>
    <w:rsid w:val="001F33CF"/>
    <w:rsid w:val="001F51FC"/>
    <w:rsid w:val="001F7875"/>
    <w:rsid w:val="001F7883"/>
    <w:rsid w:val="00200B76"/>
    <w:rsid w:val="00203CAE"/>
    <w:rsid w:val="00205131"/>
    <w:rsid w:val="00206A48"/>
    <w:rsid w:val="00210E99"/>
    <w:rsid w:val="0021117A"/>
    <w:rsid w:val="002123F7"/>
    <w:rsid w:val="00213BBD"/>
    <w:rsid w:val="00215602"/>
    <w:rsid w:val="002156A4"/>
    <w:rsid w:val="00216254"/>
    <w:rsid w:val="00216DC3"/>
    <w:rsid w:val="00221A42"/>
    <w:rsid w:val="00222E07"/>
    <w:rsid w:val="002233FF"/>
    <w:rsid w:val="00223677"/>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4931"/>
    <w:rsid w:val="00245561"/>
    <w:rsid w:val="00245B97"/>
    <w:rsid w:val="002465B2"/>
    <w:rsid w:val="002469F7"/>
    <w:rsid w:val="00246B61"/>
    <w:rsid w:val="002477D3"/>
    <w:rsid w:val="00247BD6"/>
    <w:rsid w:val="0025053E"/>
    <w:rsid w:val="0025063F"/>
    <w:rsid w:val="0025144C"/>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2C29"/>
    <w:rsid w:val="002B3A1F"/>
    <w:rsid w:val="002B4028"/>
    <w:rsid w:val="002B4995"/>
    <w:rsid w:val="002B5FE7"/>
    <w:rsid w:val="002B6339"/>
    <w:rsid w:val="002B6F17"/>
    <w:rsid w:val="002B7C29"/>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47C1"/>
    <w:rsid w:val="002F4990"/>
    <w:rsid w:val="0030131B"/>
    <w:rsid w:val="00302B36"/>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D4"/>
    <w:rsid w:val="003277EF"/>
    <w:rsid w:val="003322DE"/>
    <w:rsid w:val="0033288A"/>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BC0"/>
    <w:rsid w:val="003D1D31"/>
    <w:rsid w:val="003D1DD7"/>
    <w:rsid w:val="003D25D8"/>
    <w:rsid w:val="003D558A"/>
    <w:rsid w:val="003D5754"/>
    <w:rsid w:val="003D73E3"/>
    <w:rsid w:val="003E3BE1"/>
    <w:rsid w:val="003E4054"/>
    <w:rsid w:val="003E44CB"/>
    <w:rsid w:val="003E47C8"/>
    <w:rsid w:val="003E5121"/>
    <w:rsid w:val="003E52C5"/>
    <w:rsid w:val="003F1FCC"/>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45EC"/>
    <w:rsid w:val="00436FFE"/>
    <w:rsid w:val="00437A3F"/>
    <w:rsid w:val="00441725"/>
    <w:rsid w:val="00441872"/>
    <w:rsid w:val="004446C0"/>
    <w:rsid w:val="00444D2C"/>
    <w:rsid w:val="00445473"/>
    <w:rsid w:val="00445C03"/>
    <w:rsid w:val="00446844"/>
    <w:rsid w:val="004471D3"/>
    <w:rsid w:val="00447501"/>
    <w:rsid w:val="004500D3"/>
    <w:rsid w:val="0045025F"/>
    <w:rsid w:val="00452910"/>
    <w:rsid w:val="00453092"/>
    <w:rsid w:val="00453B0E"/>
    <w:rsid w:val="00457BD2"/>
    <w:rsid w:val="00457F42"/>
    <w:rsid w:val="00460183"/>
    <w:rsid w:val="00462FFA"/>
    <w:rsid w:val="00463691"/>
    <w:rsid w:val="00464E08"/>
    <w:rsid w:val="00465515"/>
    <w:rsid w:val="00465AB0"/>
    <w:rsid w:val="00467CA0"/>
    <w:rsid w:val="00470EAC"/>
    <w:rsid w:val="004737DC"/>
    <w:rsid w:val="00474075"/>
    <w:rsid w:val="004778F5"/>
    <w:rsid w:val="00477988"/>
    <w:rsid w:val="0048079F"/>
    <w:rsid w:val="004827C3"/>
    <w:rsid w:val="004900DE"/>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209A"/>
    <w:rsid w:val="004C2CAB"/>
    <w:rsid w:val="004C3FEC"/>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944"/>
    <w:rsid w:val="00522A43"/>
    <w:rsid w:val="005277D8"/>
    <w:rsid w:val="005278CE"/>
    <w:rsid w:val="00530CC3"/>
    <w:rsid w:val="005321DE"/>
    <w:rsid w:val="0053388B"/>
    <w:rsid w:val="00534A0D"/>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50CC"/>
    <w:rsid w:val="005C5C62"/>
    <w:rsid w:val="005D1D51"/>
    <w:rsid w:val="005D263A"/>
    <w:rsid w:val="005D2E01"/>
    <w:rsid w:val="005D583B"/>
    <w:rsid w:val="005D6CAE"/>
    <w:rsid w:val="005D7526"/>
    <w:rsid w:val="005E2579"/>
    <w:rsid w:val="005E2CDA"/>
    <w:rsid w:val="005E3525"/>
    <w:rsid w:val="005E4B44"/>
    <w:rsid w:val="005E4BB2"/>
    <w:rsid w:val="005E520A"/>
    <w:rsid w:val="005E542C"/>
    <w:rsid w:val="005E660A"/>
    <w:rsid w:val="005E6658"/>
    <w:rsid w:val="005E6A86"/>
    <w:rsid w:val="005E72B7"/>
    <w:rsid w:val="005E7B2B"/>
    <w:rsid w:val="005E7F63"/>
    <w:rsid w:val="005F038A"/>
    <w:rsid w:val="005F27B3"/>
    <w:rsid w:val="005F7758"/>
    <w:rsid w:val="006008FC"/>
    <w:rsid w:val="00602AEA"/>
    <w:rsid w:val="00605434"/>
    <w:rsid w:val="0060630C"/>
    <w:rsid w:val="00606C62"/>
    <w:rsid w:val="00610A6B"/>
    <w:rsid w:val="00613522"/>
    <w:rsid w:val="00614F95"/>
    <w:rsid w:val="00614FDF"/>
    <w:rsid w:val="006163CB"/>
    <w:rsid w:val="0062032F"/>
    <w:rsid w:val="00622323"/>
    <w:rsid w:val="0062472C"/>
    <w:rsid w:val="00624CA5"/>
    <w:rsid w:val="00625B64"/>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4B9"/>
    <w:rsid w:val="006565BD"/>
    <w:rsid w:val="00660194"/>
    <w:rsid w:val="006616C6"/>
    <w:rsid w:val="00662F49"/>
    <w:rsid w:val="0066377F"/>
    <w:rsid w:val="006641C8"/>
    <w:rsid w:val="00666A42"/>
    <w:rsid w:val="006706FB"/>
    <w:rsid w:val="00672E33"/>
    <w:rsid w:val="00673251"/>
    <w:rsid w:val="00677458"/>
    <w:rsid w:val="00677C69"/>
    <w:rsid w:val="00680276"/>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3F9C"/>
    <w:rsid w:val="006A4850"/>
    <w:rsid w:val="006A600E"/>
    <w:rsid w:val="006A6A70"/>
    <w:rsid w:val="006A6D73"/>
    <w:rsid w:val="006B0E0D"/>
    <w:rsid w:val="006B1CD2"/>
    <w:rsid w:val="006B30D0"/>
    <w:rsid w:val="006B315C"/>
    <w:rsid w:val="006B444E"/>
    <w:rsid w:val="006B7206"/>
    <w:rsid w:val="006B7DCF"/>
    <w:rsid w:val="006C078B"/>
    <w:rsid w:val="006C0DBC"/>
    <w:rsid w:val="006C1FD0"/>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26B4"/>
    <w:rsid w:val="006E4503"/>
    <w:rsid w:val="006E5C86"/>
    <w:rsid w:val="006E7374"/>
    <w:rsid w:val="006E7D18"/>
    <w:rsid w:val="006F0431"/>
    <w:rsid w:val="006F0EBB"/>
    <w:rsid w:val="006F1D41"/>
    <w:rsid w:val="006F41E3"/>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54C"/>
    <w:rsid w:val="007268DC"/>
    <w:rsid w:val="007317B1"/>
    <w:rsid w:val="00731C34"/>
    <w:rsid w:val="00732904"/>
    <w:rsid w:val="00733103"/>
    <w:rsid w:val="007338BA"/>
    <w:rsid w:val="00734A5B"/>
    <w:rsid w:val="00735296"/>
    <w:rsid w:val="00736EA8"/>
    <w:rsid w:val="0073736E"/>
    <w:rsid w:val="00737C46"/>
    <w:rsid w:val="0074026F"/>
    <w:rsid w:val="007411EF"/>
    <w:rsid w:val="00742127"/>
    <w:rsid w:val="007429F6"/>
    <w:rsid w:val="00742C50"/>
    <w:rsid w:val="00744E76"/>
    <w:rsid w:val="00745137"/>
    <w:rsid w:val="00746D6D"/>
    <w:rsid w:val="00747840"/>
    <w:rsid w:val="00750308"/>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62BA"/>
    <w:rsid w:val="0078065D"/>
    <w:rsid w:val="00781F0F"/>
    <w:rsid w:val="00782065"/>
    <w:rsid w:val="00782E04"/>
    <w:rsid w:val="00783CCD"/>
    <w:rsid w:val="00783DEF"/>
    <w:rsid w:val="00785220"/>
    <w:rsid w:val="00786199"/>
    <w:rsid w:val="007862D6"/>
    <w:rsid w:val="0078648F"/>
    <w:rsid w:val="007878CF"/>
    <w:rsid w:val="00793C83"/>
    <w:rsid w:val="00795058"/>
    <w:rsid w:val="00796259"/>
    <w:rsid w:val="007965DE"/>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D5F"/>
    <w:rsid w:val="007D1426"/>
    <w:rsid w:val="007D1529"/>
    <w:rsid w:val="007D1DB1"/>
    <w:rsid w:val="007D5C3D"/>
    <w:rsid w:val="007D64BB"/>
    <w:rsid w:val="007D7212"/>
    <w:rsid w:val="007E08BA"/>
    <w:rsid w:val="007E1A94"/>
    <w:rsid w:val="007E2817"/>
    <w:rsid w:val="007E5D9D"/>
    <w:rsid w:val="007E6186"/>
    <w:rsid w:val="007F0621"/>
    <w:rsid w:val="007F0F4A"/>
    <w:rsid w:val="007F22EB"/>
    <w:rsid w:val="007F303B"/>
    <w:rsid w:val="007F31A6"/>
    <w:rsid w:val="007F333B"/>
    <w:rsid w:val="007F46DA"/>
    <w:rsid w:val="007F4F2C"/>
    <w:rsid w:val="007F5931"/>
    <w:rsid w:val="007F66EB"/>
    <w:rsid w:val="007F7A0C"/>
    <w:rsid w:val="008017FE"/>
    <w:rsid w:val="00801F4A"/>
    <w:rsid w:val="00802220"/>
    <w:rsid w:val="008028A4"/>
    <w:rsid w:val="0080351F"/>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379C"/>
    <w:rsid w:val="00854E35"/>
    <w:rsid w:val="00855FEE"/>
    <w:rsid w:val="00860050"/>
    <w:rsid w:val="00860415"/>
    <w:rsid w:val="00864225"/>
    <w:rsid w:val="00864EE2"/>
    <w:rsid w:val="0086651F"/>
    <w:rsid w:val="0086708A"/>
    <w:rsid w:val="008717DE"/>
    <w:rsid w:val="00871EE1"/>
    <w:rsid w:val="00874B25"/>
    <w:rsid w:val="008766A8"/>
    <w:rsid w:val="008768CA"/>
    <w:rsid w:val="00884B46"/>
    <w:rsid w:val="00885143"/>
    <w:rsid w:val="00890EB0"/>
    <w:rsid w:val="008910C7"/>
    <w:rsid w:val="00893A10"/>
    <w:rsid w:val="0089704A"/>
    <w:rsid w:val="0089714B"/>
    <w:rsid w:val="00897B3D"/>
    <w:rsid w:val="00897FA3"/>
    <w:rsid w:val="008A0446"/>
    <w:rsid w:val="008A0DFC"/>
    <w:rsid w:val="008A3B26"/>
    <w:rsid w:val="008A560C"/>
    <w:rsid w:val="008A6E48"/>
    <w:rsid w:val="008A7D69"/>
    <w:rsid w:val="008B0365"/>
    <w:rsid w:val="008B0A5F"/>
    <w:rsid w:val="008B1B00"/>
    <w:rsid w:val="008B1FF3"/>
    <w:rsid w:val="008B3E68"/>
    <w:rsid w:val="008B6580"/>
    <w:rsid w:val="008B78B3"/>
    <w:rsid w:val="008B7C42"/>
    <w:rsid w:val="008C09EE"/>
    <w:rsid w:val="008C1E94"/>
    <w:rsid w:val="008C384C"/>
    <w:rsid w:val="008C73C4"/>
    <w:rsid w:val="008D11B4"/>
    <w:rsid w:val="008D39A7"/>
    <w:rsid w:val="008D4469"/>
    <w:rsid w:val="008D5200"/>
    <w:rsid w:val="008D57EA"/>
    <w:rsid w:val="008D6281"/>
    <w:rsid w:val="008D6F1A"/>
    <w:rsid w:val="008E107C"/>
    <w:rsid w:val="008E197E"/>
    <w:rsid w:val="008E318C"/>
    <w:rsid w:val="008E3B6B"/>
    <w:rsid w:val="008E59E9"/>
    <w:rsid w:val="008F0E38"/>
    <w:rsid w:val="008F117F"/>
    <w:rsid w:val="008F36C1"/>
    <w:rsid w:val="008F39E9"/>
    <w:rsid w:val="008F4B98"/>
    <w:rsid w:val="008F6253"/>
    <w:rsid w:val="008F6C1D"/>
    <w:rsid w:val="008F6CA8"/>
    <w:rsid w:val="00901DE2"/>
    <w:rsid w:val="00902629"/>
    <w:rsid w:val="0090271F"/>
    <w:rsid w:val="00902E23"/>
    <w:rsid w:val="0090486F"/>
    <w:rsid w:val="00910549"/>
    <w:rsid w:val="009114D7"/>
    <w:rsid w:val="0091348E"/>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50C85"/>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357E"/>
    <w:rsid w:val="009E38F8"/>
    <w:rsid w:val="009E7342"/>
    <w:rsid w:val="009F1812"/>
    <w:rsid w:val="009F1D47"/>
    <w:rsid w:val="009F37B7"/>
    <w:rsid w:val="009F533B"/>
    <w:rsid w:val="009F70FE"/>
    <w:rsid w:val="009F7397"/>
    <w:rsid w:val="00A00040"/>
    <w:rsid w:val="00A0264E"/>
    <w:rsid w:val="00A02A37"/>
    <w:rsid w:val="00A044A8"/>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DDF"/>
    <w:rsid w:val="00A30E1C"/>
    <w:rsid w:val="00A33328"/>
    <w:rsid w:val="00A334F6"/>
    <w:rsid w:val="00A4789E"/>
    <w:rsid w:val="00A531F6"/>
    <w:rsid w:val="00A53724"/>
    <w:rsid w:val="00A54F89"/>
    <w:rsid w:val="00A56066"/>
    <w:rsid w:val="00A619BD"/>
    <w:rsid w:val="00A61E26"/>
    <w:rsid w:val="00A63539"/>
    <w:rsid w:val="00A64AF6"/>
    <w:rsid w:val="00A65DA9"/>
    <w:rsid w:val="00A716B1"/>
    <w:rsid w:val="00A730C7"/>
    <w:rsid w:val="00A73129"/>
    <w:rsid w:val="00A73B02"/>
    <w:rsid w:val="00A749FC"/>
    <w:rsid w:val="00A750F2"/>
    <w:rsid w:val="00A75524"/>
    <w:rsid w:val="00A772D9"/>
    <w:rsid w:val="00A776F2"/>
    <w:rsid w:val="00A77ED2"/>
    <w:rsid w:val="00A80856"/>
    <w:rsid w:val="00A82346"/>
    <w:rsid w:val="00A83639"/>
    <w:rsid w:val="00A84CA7"/>
    <w:rsid w:val="00A873D4"/>
    <w:rsid w:val="00A8752F"/>
    <w:rsid w:val="00A87DA5"/>
    <w:rsid w:val="00A90F76"/>
    <w:rsid w:val="00A92BA1"/>
    <w:rsid w:val="00A933CE"/>
    <w:rsid w:val="00A94C60"/>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17F7"/>
    <w:rsid w:val="00AF2A6F"/>
    <w:rsid w:val="00AF4108"/>
    <w:rsid w:val="00AF4FFC"/>
    <w:rsid w:val="00AF544C"/>
    <w:rsid w:val="00B0024D"/>
    <w:rsid w:val="00B03130"/>
    <w:rsid w:val="00B03520"/>
    <w:rsid w:val="00B03D83"/>
    <w:rsid w:val="00B06D48"/>
    <w:rsid w:val="00B07418"/>
    <w:rsid w:val="00B10AA8"/>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DB0"/>
    <w:rsid w:val="00B53298"/>
    <w:rsid w:val="00B549D1"/>
    <w:rsid w:val="00B62A83"/>
    <w:rsid w:val="00B652AA"/>
    <w:rsid w:val="00B65933"/>
    <w:rsid w:val="00B664E0"/>
    <w:rsid w:val="00B6668C"/>
    <w:rsid w:val="00B67E1A"/>
    <w:rsid w:val="00B71E06"/>
    <w:rsid w:val="00B74DD7"/>
    <w:rsid w:val="00B75868"/>
    <w:rsid w:val="00B771A9"/>
    <w:rsid w:val="00B77F19"/>
    <w:rsid w:val="00B85580"/>
    <w:rsid w:val="00B86D96"/>
    <w:rsid w:val="00B874F9"/>
    <w:rsid w:val="00B90C94"/>
    <w:rsid w:val="00B93086"/>
    <w:rsid w:val="00B931A2"/>
    <w:rsid w:val="00B93683"/>
    <w:rsid w:val="00B938F9"/>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3963"/>
    <w:rsid w:val="00BD472A"/>
    <w:rsid w:val="00BD7D31"/>
    <w:rsid w:val="00BD7E80"/>
    <w:rsid w:val="00BE0007"/>
    <w:rsid w:val="00BE3255"/>
    <w:rsid w:val="00BE5F06"/>
    <w:rsid w:val="00BE6E75"/>
    <w:rsid w:val="00BE794C"/>
    <w:rsid w:val="00BF128E"/>
    <w:rsid w:val="00BF26E3"/>
    <w:rsid w:val="00BF2BF3"/>
    <w:rsid w:val="00C011C2"/>
    <w:rsid w:val="00C01272"/>
    <w:rsid w:val="00C01369"/>
    <w:rsid w:val="00C023BA"/>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354A"/>
    <w:rsid w:val="00C5556C"/>
    <w:rsid w:val="00C56F18"/>
    <w:rsid w:val="00C5739F"/>
    <w:rsid w:val="00C577B9"/>
    <w:rsid w:val="00C6185F"/>
    <w:rsid w:val="00C618D8"/>
    <w:rsid w:val="00C61A8F"/>
    <w:rsid w:val="00C61B5E"/>
    <w:rsid w:val="00C62362"/>
    <w:rsid w:val="00C63293"/>
    <w:rsid w:val="00C6719C"/>
    <w:rsid w:val="00C67398"/>
    <w:rsid w:val="00C67CC2"/>
    <w:rsid w:val="00C710AB"/>
    <w:rsid w:val="00C72833"/>
    <w:rsid w:val="00C747E0"/>
    <w:rsid w:val="00C7480D"/>
    <w:rsid w:val="00C76F57"/>
    <w:rsid w:val="00C77E51"/>
    <w:rsid w:val="00C80F1D"/>
    <w:rsid w:val="00C81B21"/>
    <w:rsid w:val="00C82EB0"/>
    <w:rsid w:val="00C8302E"/>
    <w:rsid w:val="00C83992"/>
    <w:rsid w:val="00C83B5F"/>
    <w:rsid w:val="00C83DCD"/>
    <w:rsid w:val="00C871FF"/>
    <w:rsid w:val="00C87265"/>
    <w:rsid w:val="00C876A9"/>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B10AA"/>
    <w:rsid w:val="00CB1473"/>
    <w:rsid w:val="00CB216A"/>
    <w:rsid w:val="00CB2D3D"/>
    <w:rsid w:val="00CB327D"/>
    <w:rsid w:val="00CB3CC9"/>
    <w:rsid w:val="00CB5E49"/>
    <w:rsid w:val="00CB71D9"/>
    <w:rsid w:val="00CC0AAD"/>
    <w:rsid w:val="00CC0B89"/>
    <w:rsid w:val="00CC1F86"/>
    <w:rsid w:val="00CC5386"/>
    <w:rsid w:val="00CD04BC"/>
    <w:rsid w:val="00CD19FF"/>
    <w:rsid w:val="00CD2ABC"/>
    <w:rsid w:val="00CD30CF"/>
    <w:rsid w:val="00CD6101"/>
    <w:rsid w:val="00CD7C7A"/>
    <w:rsid w:val="00CE086A"/>
    <w:rsid w:val="00CE1A59"/>
    <w:rsid w:val="00CE2C41"/>
    <w:rsid w:val="00CE331A"/>
    <w:rsid w:val="00CE35E8"/>
    <w:rsid w:val="00CF2333"/>
    <w:rsid w:val="00CF5FC9"/>
    <w:rsid w:val="00CF6A94"/>
    <w:rsid w:val="00D01EB3"/>
    <w:rsid w:val="00D02BE7"/>
    <w:rsid w:val="00D0531D"/>
    <w:rsid w:val="00D05716"/>
    <w:rsid w:val="00D06488"/>
    <w:rsid w:val="00D11287"/>
    <w:rsid w:val="00D12A22"/>
    <w:rsid w:val="00D12EDC"/>
    <w:rsid w:val="00D13EB8"/>
    <w:rsid w:val="00D1743D"/>
    <w:rsid w:val="00D200E4"/>
    <w:rsid w:val="00D2148F"/>
    <w:rsid w:val="00D22C07"/>
    <w:rsid w:val="00D22D7C"/>
    <w:rsid w:val="00D230E9"/>
    <w:rsid w:val="00D2666F"/>
    <w:rsid w:val="00D27AE0"/>
    <w:rsid w:val="00D27E81"/>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31A"/>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4582"/>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DA2"/>
    <w:rsid w:val="00DC544A"/>
    <w:rsid w:val="00DC6FC0"/>
    <w:rsid w:val="00DD0DA9"/>
    <w:rsid w:val="00DD11F0"/>
    <w:rsid w:val="00DD1B60"/>
    <w:rsid w:val="00DD1E7D"/>
    <w:rsid w:val="00DD4C17"/>
    <w:rsid w:val="00DD4DD1"/>
    <w:rsid w:val="00DD5DB4"/>
    <w:rsid w:val="00DD6DEC"/>
    <w:rsid w:val="00DD6F3C"/>
    <w:rsid w:val="00DD6FD4"/>
    <w:rsid w:val="00DD74A5"/>
    <w:rsid w:val="00DD7E4C"/>
    <w:rsid w:val="00DE01CE"/>
    <w:rsid w:val="00DE1047"/>
    <w:rsid w:val="00DE275C"/>
    <w:rsid w:val="00DE3FBD"/>
    <w:rsid w:val="00DE4FA4"/>
    <w:rsid w:val="00DE5B92"/>
    <w:rsid w:val="00DE6A8B"/>
    <w:rsid w:val="00DE6EB3"/>
    <w:rsid w:val="00DE75EC"/>
    <w:rsid w:val="00DF10EF"/>
    <w:rsid w:val="00DF2A91"/>
    <w:rsid w:val="00DF2B1F"/>
    <w:rsid w:val="00DF4FA8"/>
    <w:rsid w:val="00DF5621"/>
    <w:rsid w:val="00DF62CD"/>
    <w:rsid w:val="00DF73AB"/>
    <w:rsid w:val="00E00682"/>
    <w:rsid w:val="00E01A2B"/>
    <w:rsid w:val="00E04972"/>
    <w:rsid w:val="00E04FFB"/>
    <w:rsid w:val="00E052AD"/>
    <w:rsid w:val="00E05F64"/>
    <w:rsid w:val="00E06294"/>
    <w:rsid w:val="00E067ED"/>
    <w:rsid w:val="00E10C11"/>
    <w:rsid w:val="00E10FA3"/>
    <w:rsid w:val="00E11420"/>
    <w:rsid w:val="00E14A0D"/>
    <w:rsid w:val="00E14F72"/>
    <w:rsid w:val="00E16509"/>
    <w:rsid w:val="00E20040"/>
    <w:rsid w:val="00E22910"/>
    <w:rsid w:val="00E2378C"/>
    <w:rsid w:val="00E24880"/>
    <w:rsid w:val="00E27115"/>
    <w:rsid w:val="00E320FE"/>
    <w:rsid w:val="00E3289C"/>
    <w:rsid w:val="00E35762"/>
    <w:rsid w:val="00E367FC"/>
    <w:rsid w:val="00E36DD4"/>
    <w:rsid w:val="00E4395A"/>
    <w:rsid w:val="00E43C41"/>
    <w:rsid w:val="00E44582"/>
    <w:rsid w:val="00E46AD9"/>
    <w:rsid w:val="00E474ED"/>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866"/>
    <w:rsid w:val="00E6794A"/>
    <w:rsid w:val="00E67D10"/>
    <w:rsid w:val="00E67D36"/>
    <w:rsid w:val="00E71B61"/>
    <w:rsid w:val="00E72747"/>
    <w:rsid w:val="00E76A17"/>
    <w:rsid w:val="00E772D4"/>
    <w:rsid w:val="00E77645"/>
    <w:rsid w:val="00E81223"/>
    <w:rsid w:val="00E83CA5"/>
    <w:rsid w:val="00E83F46"/>
    <w:rsid w:val="00E87133"/>
    <w:rsid w:val="00E87225"/>
    <w:rsid w:val="00E87808"/>
    <w:rsid w:val="00E878C9"/>
    <w:rsid w:val="00E90831"/>
    <w:rsid w:val="00E90EB5"/>
    <w:rsid w:val="00E944B3"/>
    <w:rsid w:val="00E95911"/>
    <w:rsid w:val="00E963FF"/>
    <w:rsid w:val="00EA0505"/>
    <w:rsid w:val="00EA15B0"/>
    <w:rsid w:val="00EA31B1"/>
    <w:rsid w:val="00EA4F5B"/>
    <w:rsid w:val="00EA5EA7"/>
    <w:rsid w:val="00EA5EC6"/>
    <w:rsid w:val="00EA6583"/>
    <w:rsid w:val="00EA6CE8"/>
    <w:rsid w:val="00EB1CB3"/>
    <w:rsid w:val="00EB1FF6"/>
    <w:rsid w:val="00EB328E"/>
    <w:rsid w:val="00EB5192"/>
    <w:rsid w:val="00EB5437"/>
    <w:rsid w:val="00EB5D00"/>
    <w:rsid w:val="00EB663D"/>
    <w:rsid w:val="00EB7848"/>
    <w:rsid w:val="00EC01C0"/>
    <w:rsid w:val="00EC11AD"/>
    <w:rsid w:val="00EC1B43"/>
    <w:rsid w:val="00EC292A"/>
    <w:rsid w:val="00EC478F"/>
    <w:rsid w:val="00EC4A25"/>
    <w:rsid w:val="00EC7179"/>
    <w:rsid w:val="00ED3124"/>
    <w:rsid w:val="00ED3499"/>
    <w:rsid w:val="00ED4216"/>
    <w:rsid w:val="00EE1034"/>
    <w:rsid w:val="00EE19DE"/>
    <w:rsid w:val="00EE2B25"/>
    <w:rsid w:val="00EE45D3"/>
    <w:rsid w:val="00EE726B"/>
    <w:rsid w:val="00EE7600"/>
    <w:rsid w:val="00EF18AF"/>
    <w:rsid w:val="00EF1A11"/>
    <w:rsid w:val="00EF1F0A"/>
    <w:rsid w:val="00EF3052"/>
    <w:rsid w:val="00EF3D7B"/>
    <w:rsid w:val="00EF4912"/>
    <w:rsid w:val="00EF4DF7"/>
    <w:rsid w:val="00EF63D7"/>
    <w:rsid w:val="00F025A2"/>
    <w:rsid w:val="00F04712"/>
    <w:rsid w:val="00F05242"/>
    <w:rsid w:val="00F06B8F"/>
    <w:rsid w:val="00F07F81"/>
    <w:rsid w:val="00F13360"/>
    <w:rsid w:val="00F149D9"/>
    <w:rsid w:val="00F14F13"/>
    <w:rsid w:val="00F150D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4979"/>
    <w:rsid w:val="00F45B18"/>
    <w:rsid w:val="00F46BA1"/>
    <w:rsid w:val="00F5310A"/>
    <w:rsid w:val="00F54436"/>
    <w:rsid w:val="00F544F1"/>
    <w:rsid w:val="00F55047"/>
    <w:rsid w:val="00F554A6"/>
    <w:rsid w:val="00F61913"/>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42F0"/>
    <w:rsid w:val="00FC570D"/>
    <w:rsid w:val="00FC675C"/>
    <w:rsid w:val="00FD0F3E"/>
    <w:rsid w:val="00FD12E6"/>
    <w:rsid w:val="00FD34E8"/>
    <w:rsid w:val="00FD3B82"/>
    <w:rsid w:val="00FD7C6E"/>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44426</Words>
  <Characters>253234</Characters>
  <Application>Microsoft Office Word</Application>
  <DocSecurity>0</DocSecurity>
  <Lines>2110</Lines>
  <Paragraphs>594</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297066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MCC</cp:lastModifiedBy>
  <cp:revision>6</cp:revision>
  <cp:lastPrinted>2019-02-25T14:05:00Z</cp:lastPrinted>
  <dcterms:created xsi:type="dcterms:W3CDTF">2024-08-28T05:54:00Z</dcterms:created>
  <dcterms:modified xsi:type="dcterms:W3CDTF">2024-09-18T09:24:00Z</dcterms:modified>
</cp:coreProperties>
</file>