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528F4261"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660C78">
              <w:t>1</w:t>
            </w:r>
            <w:r>
              <w:t>.</w:t>
            </w:r>
            <w:r w:rsidR="00BA4561">
              <w:t xml:space="preserve">0 </w:t>
            </w:r>
            <w:r>
              <w:rPr>
                <w:sz w:val="32"/>
              </w:rPr>
              <w:t>(</w:t>
            </w:r>
            <w:r w:rsidR="00660C78">
              <w:rPr>
                <w:sz w:val="32"/>
              </w:rPr>
              <w:t>2023</w:t>
            </w:r>
            <w:r>
              <w:rPr>
                <w:sz w:val="32"/>
              </w:rPr>
              <w:t>-</w:t>
            </w:r>
            <w:r w:rsidR="00660C78">
              <w:rPr>
                <w:sz w:val="32"/>
              </w:rPr>
              <w:t>03</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41162894"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39AC5064" w14:textId="4641CB4A" w:rsidR="00F718B4" w:rsidRDefault="00F718B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_Toc129285859 \h </w:instrText>
      </w:r>
      <w:r>
        <w:rPr>
          <w:noProof/>
        </w:rPr>
      </w:r>
      <w:r>
        <w:rPr>
          <w:noProof/>
        </w:rPr>
        <w:fldChar w:fldCharType="separate"/>
      </w:r>
      <w:r>
        <w:rPr>
          <w:noProof/>
        </w:rPr>
        <w:t>5</w:t>
      </w:r>
      <w:r>
        <w:rPr>
          <w:noProof/>
        </w:rPr>
        <w:fldChar w:fldCharType="end"/>
      </w:r>
    </w:p>
    <w:p w14:paraId="2294D469" w14:textId="29A56194" w:rsidR="00F718B4" w:rsidRDefault="00F718B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_Toc129285860 \h </w:instrText>
      </w:r>
      <w:r>
        <w:rPr>
          <w:noProof/>
        </w:rPr>
      </w:r>
      <w:r>
        <w:rPr>
          <w:noProof/>
        </w:rPr>
        <w:fldChar w:fldCharType="separate"/>
      </w:r>
      <w:r>
        <w:rPr>
          <w:noProof/>
        </w:rPr>
        <w:t>7</w:t>
      </w:r>
      <w:r>
        <w:rPr>
          <w:noProof/>
        </w:rPr>
        <w:fldChar w:fldCharType="end"/>
      </w:r>
    </w:p>
    <w:p w14:paraId="42A58FF1" w14:textId="008C1D1A" w:rsidR="00F718B4" w:rsidRDefault="00F718B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_Toc129285861 \h </w:instrText>
      </w:r>
      <w:r>
        <w:rPr>
          <w:noProof/>
        </w:rPr>
      </w:r>
      <w:r>
        <w:rPr>
          <w:noProof/>
        </w:rPr>
        <w:fldChar w:fldCharType="separate"/>
      </w:r>
      <w:r>
        <w:rPr>
          <w:noProof/>
        </w:rPr>
        <w:t>7</w:t>
      </w:r>
      <w:r>
        <w:rPr>
          <w:noProof/>
        </w:rPr>
        <w:fldChar w:fldCharType="end"/>
      </w:r>
    </w:p>
    <w:p w14:paraId="648FFB8C" w14:textId="68F73B49" w:rsidR="00F718B4" w:rsidRDefault="00F718B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_Toc129285862 \h </w:instrText>
      </w:r>
      <w:r>
        <w:rPr>
          <w:noProof/>
        </w:rPr>
      </w:r>
      <w:r>
        <w:rPr>
          <w:noProof/>
        </w:rPr>
        <w:fldChar w:fldCharType="separate"/>
      </w:r>
      <w:r>
        <w:rPr>
          <w:noProof/>
        </w:rPr>
        <w:t>8</w:t>
      </w:r>
      <w:r>
        <w:rPr>
          <w:noProof/>
        </w:rPr>
        <w:fldChar w:fldCharType="end"/>
      </w:r>
    </w:p>
    <w:p w14:paraId="02B21263" w14:textId="579686D5" w:rsidR="00F718B4" w:rsidRDefault="00F718B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_Toc129285863 \h </w:instrText>
      </w:r>
      <w:r>
        <w:rPr>
          <w:noProof/>
        </w:rPr>
      </w:r>
      <w:r>
        <w:rPr>
          <w:noProof/>
        </w:rPr>
        <w:fldChar w:fldCharType="separate"/>
      </w:r>
      <w:r>
        <w:rPr>
          <w:noProof/>
        </w:rPr>
        <w:t>8</w:t>
      </w:r>
      <w:r>
        <w:rPr>
          <w:noProof/>
        </w:rPr>
        <w:fldChar w:fldCharType="end"/>
      </w:r>
    </w:p>
    <w:p w14:paraId="0478225B" w14:textId="2EE65729" w:rsidR="00F718B4" w:rsidRDefault="00F718B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_Toc129285864 \h </w:instrText>
      </w:r>
      <w:r>
        <w:rPr>
          <w:noProof/>
        </w:rPr>
      </w:r>
      <w:r>
        <w:rPr>
          <w:noProof/>
        </w:rPr>
        <w:fldChar w:fldCharType="separate"/>
      </w:r>
      <w:r>
        <w:rPr>
          <w:noProof/>
        </w:rPr>
        <w:t>8</w:t>
      </w:r>
      <w:r>
        <w:rPr>
          <w:noProof/>
        </w:rPr>
        <w:fldChar w:fldCharType="end"/>
      </w:r>
    </w:p>
    <w:p w14:paraId="0FCAADFE" w14:textId="73564D2E" w:rsidR="00F718B4" w:rsidRDefault="00F718B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_Toc129285865 \h </w:instrText>
      </w:r>
      <w:r>
        <w:rPr>
          <w:noProof/>
        </w:rPr>
      </w:r>
      <w:r>
        <w:rPr>
          <w:noProof/>
        </w:rPr>
        <w:fldChar w:fldCharType="separate"/>
      </w:r>
      <w:r>
        <w:rPr>
          <w:noProof/>
        </w:rPr>
        <w:t>8</w:t>
      </w:r>
      <w:r>
        <w:rPr>
          <w:noProof/>
        </w:rPr>
        <w:fldChar w:fldCharType="end"/>
      </w:r>
    </w:p>
    <w:p w14:paraId="6D81A4D4" w14:textId="4F53C64E" w:rsidR="00F718B4" w:rsidRDefault="00F718B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_Toc129285866 \h </w:instrText>
      </w:r>
      <w:r>
        <w:rPr>
          <w:noProof/>
        </w:rPr>
      </w:r>
      <w:r>
        <w:rPr>
          <w:noProof/>
        </w:rPr>
        <w:fldChar w:fldCharType="separate"/>
      </w:r>
      <w:r>
        <w:rPr>
          <w:noProof/>
        </w:rPr>
        <w:t>8</w:t>
      </w:r>
      <w:r>
        <w:rPr>
          <w:noProof/>
        </w:rPr>
        <w:fldChar w:fldCharType="end"/>
      </w:r>
    </w:p>
    <w:p w14:paraId="219D597B" w14:textId="34E76264" w:rsidR="00F718B4" w:rsidRDefault="00F718B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_Toc129285867 \h </w:instrText>
      </w:r>
      <w:r>
        <w:rPr>
          <w:noProof/>
        </w:rPr>
      </w:r>
      <w:r>
        <w:rPr>
          <w:noProof/>
        </w:rPr>
        <w:fldChar w:fldCharType="separate"/>
      </w:r>
      <w:r>
        <w:rPr>
          <w:noProof/>
        </w:rPr>
        <w:t>8</w:t>
      </w:r>
      <w:r>
        <w:rPr>
          <w:noProof/>
        </w:rPr>
        <w:fldChar w:fldCharType="end"/>
      </w:r>
    </w:p>
    <w:p w14:paraId="2C7E9AAD" w14:textId="2AE9B86B" w:rsidR="00F718B4" w:rsidRDefault="00F718B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_Toc129285868 \h </w:instrText>
      </w:r>
      <w:r>
        <w:rPr>
          <w:noProof/>
        </w:rPr>
      </w:r>
      <w:r>
        <w:rPr>
          <w:noProof/>
        </w:rPr>
        <w:fldChar w:fldCharType="separate"/>
      </w:r>
      <w:r>
        <w:rPr>
          <w:noProof/>
        </w:rPr>
        <w:t>9</w:t>
      </w:r>
      <w:r>
        <w:rPr>
          <w:noProof/>
        </w:rPr>
        <w:fldChar w:fldCharType="end"/>
      </w:r>
    </w:p>
    <w:p w14:paraId="1000B445" w14:textId="6F172C9D" w:rsidR="00F718B4" w:rsidRDefault="00F718B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_Toc129285869 \h </w:instrText>
      </w:r>
      <w:r>
        <w:rPr>
          <w:noProof/>
        </w:rPr>
      </w:r>
      <w:r>
        <w:rPr>
          <w:noProof/>
        </w:rPr>
        <w:fldChar w:fldCharType="separate"/>
      </w:r>
      <w:r>
        <w:rPr>
          <w:noProof/>
        </w:rPr>
        <w:t>9</w:t>
      </w:r>
      <w:r>
        <w:rPr>
          <w:noProof/>
        </w:rPr>
        <w:fldChar w:fldCharType="end"/>
      </w:r>
    </w:p>
    <w:p w14:paraId="0610713E" w14:textId="27E1CFE0" w:rsidR="00F718B4" w:rsidRDefault="00F718B4">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_Toc129285870 \h </w:instrText>
      </w:r>
      <w:r>
        <w:rPr>
          <w:noProof/>
        </w:rPr>
      </w:r>
      <w:r>
        <w:rPr>
          <w:noProof/>
        </w:rPr>
        <w:fldChar w:fldCharType="separate"/>
      </w:r>
      <w:r>
        <w:rPr>
          <w:noProof/>
        </w:rPr>
        <w:t>9</w:t>
      </w:r>
      <w:r>
        <w:rPr>
          <w:noProof/>
        </w:rPr>
        <w:fldChar w:fldCharType="end"/>
      </w:r>
    </w:p>
    <w:p w14:paraId="3FD51783" w14:textId="1D073044" w:rsidR="00F718B4" w:rsidRDefault="00F718B4">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_Toc129285871 \h </w:instrText>
      </w:r>
      <w:r>
        <w:rPr>
          <w:noProof/>
        </w:rPr>
      </w:r>
      <w:r>
        <w:rPr>
          <w:noProof/>
        </w:rPr>
        <w:fldChar w:fldCharType="separate"/>
      </w:r>
      <w:r>
        <w:rPr>
          <w:noProof/>
        </w:rPr>
        <w:t>9</w:t>
      </w:r>
      <w:r>
        <w:rPr>
          <w:noProof/>
        </w:rPr>
        <w:fldChar w:fldCharType="end"/>
      </w:r>
    </w:p>
    <w:p w14:paraId="6CF3DB12" w14:textId="4C10AA0C" w:rsidR="00F718B4" w:rsidRDefault="00F718B4">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_Toc129285872 \h </w:instrText>
      </w:r>
      <w:r>
        <w:rPr>
          <w:noProof/>
        </w:rPr>
      </w:r>
      <w:r>
        <w:rPr>
          <w:noProof/>
        </w:rPr>
        <w:fldChar w:fldCharType="separate"/>
      </w:r>
      <w:r>
        <w:rPr>
          <w:noProof/>
        </w:rPr>
        <w:t>10</w:t>
      </w:r>
      <w:r>
        <w:rPr>
          <w:noProof/>
        </w:rPr>
        <w:fldChar w:fldCharType="end"/>
      </w:r>
    </w:p>
    <w:p w14:paraId="6228439D" w14:textId="2C22A21D" w:rsidR="00F718B4" w:rsidRDefault="00F718B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_Toc129285873 \h </w:instrText>
      </w:r>
      <w:r>
        <w:rPr>
          <w:noProof/>
        </w:rPr>
      </w:r>
      <w:r>
        <w:rPr>
          <w:noProof/>
        </w:rPr>
        <w:fldChar w:fldCharType="separate"/>
      </w:r>
      <w:r>
        <w:rPr>
          <w:noProof/>
        </w:rPr>
        <w:t>10</w:t>
      </w:r>
      <w:r>
        <w:rPr>
          <w:noProof/>
        </w:rPr>
        <w:fldChar w:fldCharType="end"/>
      </w:r>
    </w:p>
    <w:p w14:paraId="3DB6C476" w14:textId="0BEFF809" w:rsidR="00F718B4" w:rsidRDefault="00F718B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_Toc129285874 \h </w:instrText>
      </w:r>
      <w:r>
        <w:rPr>
          <w:noProof/>
        </w:rPr>
      </w:r>
      <w:r>
        <w:rPr>
          <w:noProof/>
        </w:rPr>
        <w:fldChar w:fldCharType="separate"/>
      </w:r>
      <w:r>
        <w:rPr>
          <w:noProof/>
        </w:rPr>
        <w:t>10</w:t>
      </w:r>
      <w:r>
        <w:rPr>
          <w:noProof/>
        </w:rPr>
        <w:fldChar w:fldCharType="end"/>
      </w:r>
    </w:p>
    <w:p w14:paraId="279BC852" w14:textId="58546FB1" w:rsidR="00F718B4" w:rsidRDefault="00F718B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_Toc129285875 \h </w:instrText>
      </w:r>
      <w:r>
        <w:rPr>
          <w:noProof/>
        </w:rPr>
      </w:r>
      <w:r>
        <w:rPr>
          <w:noProof/>
        </w:rPr>
        <w:fldChar w:fldCharType="separate"/>
      </w:r>
      <w:r>
        <w:rPr>
          <w:noProof/>
        </w:rPr>
        <w:t>10</w:t>
      </w:r>
      <w:r>
        <w:rPr>
          <w:noProof/>
        </w:rPr>
        <w:fldChar w:fldCharType="end"/>
      </w:r>
    </w:p>
    <w:p w14:paraId="1E60C962" w14:textId="5D8F5865" w:rsidR="00F718B4" w:rsidRDefault="00F718B4">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_Toc129285876 \h </w:instrText>
      </w:r>
      <w:r>
        <w:rPr>
          <w:noProof/>
        </w:rPr>
      </w:r>
      <w:r>
        <w:rPr>
          <w:noProof/>
        </w:rPr>
        <w:fldChar w:fldCharType="separate"/>
      </w:r>
      <w:r>
        <w:rPr>
          <w:noProof/>
        </w:rPr>
        <w:t>10</w:t>
      </w:r>
      <w:r>
        <w:rPr>
          <w:noProof/>
        </w:rPr>
        <w:fldChar w:fldCharType="end"/>
      </w:r>
    </w:p>
    <w:p w14:paraId="021A750B" w14:textId="06D6DFDD" w:rsidR="00F718B4" w:rsidRDefault="00F718B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_Toc129285877 \h </w:instrText>
      </w:r>
      <w:r>
        <w:rPr>
          <w:noProof/>
        </w:rPr>
      </w:r>
      <w:r>
        <w:rPr>
          <w:noProof/>
        </w:rPr>
        <w:fldChar w:fldCharType="separate"/>
      </w:r>
      <w:r>
        <w:rPr>
          <w:noProof/>
        </w:rPr>
        <w:t>11</w:t>
      </w:r>
      <w:r>
        <w:rPr>
          <w:noProof/>
        </w:rPr>
        <w:fldChar w:fldCharType="end"/>
      </w:r>
    </w:p>
    <w:p w14:paraId="4C08E290" w14:textId="7FD410F3" w:rsidR="00F718B4" w:rsidRDefault="00F718B4">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_Toc129285878 \h </w:instrText>
      </w:r>
      <w:r>
        <w:rPr>
          <w:noProof/>
        </w:rPr>
      </w:r>
      <w:r>
        <w:rPr>
          <w:noProof/>
        </w:rPr>
        <w:fldChar w:fldCharType="separate"/>
      </w:r>
      <w:r>
        <w:rPr>
          <w:noProof/>
        </w:rPr>
        <w:t>11</w:t>
      </w:r>
      <w:r>
        <w:rPr>
          <w:noProof/>
        </w:rPr>
        <w:fldChar w:fldCharType="end"/>
      </w:r>
    </w:p>
    <w:p w14:paraId="0BE897AB" w14:textId="797EA0FB" w:rsidR="00F718B4" w:rsidRDefault="00F718B4">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_Toc129285879 \h </w:instrText>
      </w:r>
      <w:r>
        <w:rPr>
          <w:noProof/>
        </w:rPr>
      </w:r>
      <w:r>
        <w:rPr>
          <w:noProof/>
        </w:rPr>
        <w:fldChar w:fldCharType="separate"/>
      </w:r>
      <w:r>
        <w:rPr>
          <w:noProof/>
        </w:rPr>
        <w:t>11</w:t>
      </w:r>
      <w:r>
        <w:rPr>
          <w:noProof/>
        </w:rPr>
        <w:fldChar w:fldCharType="end"/>
      </w:r>
    </w:p>
    <w:p w14:paraId="750F2E12" w14:textId="7E25676D" w:rsidR="00F718B4" w:rsidRDefault="00F718B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_Toc129285880 \h </w:instrText>
      </w:r>
      <w:r>
        <w:rPr>
          <w:noProof/>
        </w:rPr>
      </w:r>
      <w:r>
        <w:rPr>
          <w:noProof/>
        </w:rPr>
        <w:fldChar w:fldCharType="separate"/>
      </w:r>
      <w:r>
        <w:rPr>
          <w:noProof/>
        </w:rPr>
        <w:t>11</w:t>
      </w:r>
      <w:r>
        <w:rPr>
          <w:noProof/>
        </w:rPr>
        <w:fldChar w:fldCharType="end"/>
      </w:r>
    </w:p>
    <w:p w14:paraId="62675628" w14:textId="22135E99" w:rsidR="00F718B4" w:rsidRDefault="00F718B4">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_Toc129285881 \h </w:instrText>
      </w:r>
      <w:r>
        <w:rPr>
          <w:noProof/>
        </w:rPr>
      </w:r>
      <w:r>
        <w:rPr>
          <w:noProof/>
        </w:rPr>
        <w:fldChar w:fldCharType="separate"/>
      </w:r>
      <w:r>
        <w:rPr>
          <w:noProof/>
        </w:rPr>
        <w:t>11</w:t>
      </w:r>
      <w:r>
        <w:rPr>
          <w:noProof/>
        </w:rPr>
        <w:fldChar w:fldCharType="end"/>
      </w:r>
    </w:p>
    <w:p w14:paraId="316132D8" w14:textId="7E3FD483" w:rsidR="00F718B4" w:rsidRDefault="00F718B4">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_Toc129285882 \h </w:instrText>
      </w:r>
      <w:r>
        <w:rPr>
          <w:noProof/>
        </w:rPr>
      </w:r>
      <w:r>
        <w:rPr>
          <w:noProof/>
        </w:rPr>
        <w:fldChar w:fldCharType="separate"/>
      </w:r>
      <w:r>
        <w:rPr>
          <w:noProof/>
        </w:rPr>
        <w:t>11</w:t>
      </w:r>
      <w:r>
        <w:rPr>
          <w:noProof/>
        </w:rPr>
        <w:fldChar w:fldCharType="end"/>
      </w:r>
    </w:p>
    <w:p w14:paraId="78E85B09" w14:textId="396F2474" w:rsidR="00F718B4" w:rsidRDefault="00F718B4">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D7A84">
        <w:rPr>
          <w:noProof/>
          <w:lang w:val="en-US"/>
        </w:rPr>
        <w:t>Naanf_AKMA_ContextRemove</w:t>
      </w:r>
      <w:r>
        <w:rPr>
          <w:noProof/>
        </w:rPr>
        <w:t xml:space="preserve"> service operation</w:t>
      </w:r>
      <w:r>
        <w:rPr>
          <w:noProof/>
        </w:rPr>
        <w:tab/>
      </w:r>
      <w:r>
        <w:rPr>
          <w:noProof/>
        </w:rPr>
        <w:fldChar w:fldCharType="begin"/>
      </w:r>
      <w:r>
        <w:rPr>
          <w:noProof/>
        </w:rPr>
        <w:instrText xml:space="preserve"> PAGEREF _Toc129285883 \h </w:instrText>
      </w:r>
      <w:r>
        <w:rPr>
          <w:noProof/>
        </w:rPr>
      </w:r>
      <w:r>
        <w:rPr>
          <w:noProof/>
        </w:rPr>
        <w:fldChar w:fldCharType="separate"/>
      </w:r>
      <w:r>
        <w:rPr>
          <w:noProof/>
        </w:rPr>
        <w:t>12</w:t>
      </w:r>
      <w:r>
        <w:rPr>
          <w:noProof/>
        </w:rPr>
        <w:fldChar w:fldCharType="end"/>
      </w:r>
    </w:p>
    <w:p w14:paraId="04F96EEB" w14:textId="26086811" w:rsidR="00F718B4" w:rsidRDefault="00F718B4">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_Toc129285884 \h </w:instrText>
      </w:r>
      <w:r>
        <w:rPr>
          <w:noProof/>
        </w:rPr>
      </w:r>
      <w:r>
        <w:rPr>
          <w:noProof/>
        </w:rPr>
        <w:fldChar w:fldCharType="separate"/>
      </w:r>
      <w:r>
        <w:rPr>
          <w:noProof/>
        </w:rPr>
        <w:t>12</w:t>
      </w:r>
      <w:r>
        <w:rPr>
          <w:noProof/>
        </w:rPr>
        <w:fldChar w:fldCharType="end"/>
      </w:r>
    </w:p>
    <w:p w14:paraId="7020F094" w14:textId="10C3EEE9" w:rsidR="00F718B4" w:rsidRDefault="00F718B4">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_Toc129285885 \h </w:instrText>
      </w:r>
      <w:r>
        <w:rPr>
          <w:noProof/>
        </w:rPr>
      </w:r>
      <w:r>
        <w:rPr>
          <w:noProof/>
        </w:rPr>
        <w:fldChar w:fldCharType="separate"/>
      </w:r>
      <w:r>
        <w:rPr>
          <w:noProof/>
        </w:rPr>
        <w:t>13</w:t>
      </w:r>
      <w:r>
        <w:rPr>
          <w:noProof/>
        </w:rPr>
        <w:fldChar w:fldCharType="end"/>
      </w:r>
    </w:p>
    <w:p w14:paraId="3ABA5B59" w14:textId="622CBFB2" w:rsidR="00F718B4" w:rsidRDefault="00F718B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_Toc129285886 \h </w:instrText>
      </w:r>
      <w:r>
        <w:rPr>
          <w:noProof/>
        </w:rPr>
      </w:r>
      <w:r>
        <w:rPr>
          <w:noProof/>
        </w:rPr>
        <w:fldChar w:fldCharType="separate"/>
      </w:r>
      <w:r>
        <w:rPr>
          <w:noProof/>
        </w:rPr>
        <w:t>13</w:t>
      </w:r>
      <w:r>
        <w:rPr>
          <w:noProof/>
        </w:rPr>
        <w:fldChar w:fldCharType="end"/>
      </w:r>
    </w:p>
    <w:p w14:paraId="1A4F294B" w14:textId="54545C8D" w:rsidR="00F718B4" w:rsidRDefault="00F718B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_Toc129285887 \h </w:instrText>
      </w:r>
      <w:r>
        <w:rPr>
          <w:noProof/>
        </w:rPr>
      </w:r>
      <w:r>
        <w:rPr>
          <w:noProof/>
        </w:rPr>
        <w:fldChar w:fldCharType="separate"/>
      </w:r>
      <w:r>
        <w:rPr>
          <w:noProof/>
        </w:rPr>
        <w:t>13</w:t>
      </w:r>
      <w:r>
        <w:rPr>
          <w:noProof/>
        </w:rPr>
        <w:fldChar w:fldCharType="end"/>
      </w:r>
    </w:p>
    <w:p w14:paraId="69EFF26B" w14:textId="4BC8A329" w:rsidR="00F718B4" w:rsidRDefault="00F718B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_Toc129285888 \h </w:instrText>
      </w:r>
      <w:r>
        <w:rPr>
          <w:noProof/>
        </w:rPr>
      </w:r>
      <w:r>
        <w:rPr>
          <w:noProof/>
        </w:rPr>
        <w:fldChar w:fldCharType="separate"/>
      </w:r>
      <w:r>
        <w:rPr>
          <w:noProof/>
        </w:rPr>
        <w:t>13</w:t>
      </w:r>
      <w:r>
        <w:rPr>
          <w:noProof/>
        </w:rPr>
        <w:fldChar w:fldCharType="end"/>
      </w:r>
    </w:p>
    <w:p w14:paraId="3533DA59" w14:textId="672B6A1C" w:rsidR="00F718B4" w:rsidRDefault="00F718B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_Toc129285889 \h </w:instrText>
      </w:r>
      <w:r>
        <w:rPr>
          <w:noProof/>
        </w:rPr>
      </w:r>
      <w:r>
        <w:rPr>
          <w:noProof/>
        </w:rPr>
        <w:fldChar w:fldCharType="separate"/>
      </w:r>
      <w:r>
        <w:rPr>
          <w:noProof/>
        </w:rPr>
        <w:t>14</w:t>
      </w:r>
      <w:r>
        <w:rPr>
          <w:noProof/>
        </w:rPr>
        <w:fldChar w:fldCharType="end"/>
      </w:r>
    </w:p>
    <w:p w14:paraId="214C5C41" w14:textId="2AB4B20C" w:rsidR="00F718B4" w:rsidRDefault="00F718B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_Toc129285890 \h </w:instrText>
      </w:r>
      <w:r>
        <w:rPr>
          <w:noProof/>
        </w:rPr>
      </w:r>
      <w:r>
        <w:rPr>
          <w:noProof/>
        </w:rPr>
        <w:fldChar w:fldCharType="separate"/>
      </w:r>
      <w:r>
        <w:rPr>
          <w:noProof/>
        </w:rPr>
        <w:t>14</w:t>
      </w:r>
      <w:r>
        <w:rPr>
          <w:noProof/>
        </w:rPr>
        <w:fldChar w:fldCharType="end"/>
      </w:r>
    </w:p>
    <w:p w14:paraId="097BEDE0" w14:textId="54A09F4D" w:rsidR="00F718B4" w:rsidRDefault="00F718B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_Toc129285891 \h </w:instrText>
      </w:r>
      <w:r>
        <w:rPr>
          <w:noProof/>
        </w:rPr>
      </w:r>
      <w:r>
        <w:rPr>
          <w:noProof/>
        </w:rPr>
        <w:fldChar w:fldCharType="separate"/>
      </w:r>
      <w:r>
        <w:rPr>
          <w:noProof/>
        </w:rPr>
        <w:t>14</w:t>
      </w:r>
      <w:r>
        <w:rPr>
          <w:noProof/>
        </w:rPr>
        <w:fldChar w:fldCharType="end"/>
      </w:r>
    </w:p>
    <w:p w14:paraId="7261700E" w14:textId="030D199F" w:rsidR="00F718B4" w:rsidRDefault="00F718B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_Toc129285892 \h </w:instrText>
      </w:r>
      <w:r>
        <w:rPr>
          <w:noProof/>
        </w:rPr>
      </w:r>
      <w:r>
        <w:rPr>
          <w:noProof/>
        </w:rPr>
        <w:fldChar w:fldCharType="separate"/>
      </w:r>
      <w:r>
        <w:rPr>
          <w:noProof/>
        </w:rPr>
        <w:t>14</w:t>
      </w:r>
      <w:r>
        <w:rPr>
          <w:noProof/>
        </w:rPr>
        <w:fldChar w:fldCharType="end"/>
      </w:r>
    </w:p>
    <w:p w14:paraId="1F14C671" w14:textId="1C8E3CD6" w:rsidR="00F718B4" w:rsidRDefault="00F718B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_Toc129285893 \h </w:instrText>
      </w:r>
      <w:r>
        <w:rPr>
          <w:noProof/>
        </w:rPr>
      </w:r>
      <w:r>
        <w:rPr>
          <w:noProof/>
        </w:rPr>
        <w:fldChar w:fldCharType="separate"/>
      </w:r>
      <w:r>
        <w:rPr>
          <w:noProof/>
        </w:rPr>
        <w:t>14</w:t>
      </w:r>
      <w:r>
        <w:rPr>
          <w:noProof/>
        </w:rPr>
        <w:fldChar w:fldCharType="end"/>
      </w:r>
    </w:p>
    <w:p w14:paraId="7B0DB28A" w14:textId="4A70FC5C" w:rsidR="00F718B4" w:rsidRDefault="00F718B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_Toc129285894 \h </w:instrText>
      </w:r>
      <w:r>
        <w:rPr>
          <w:noProof/>
        </w:rPr>
      </w:r>
      <w:r>
        <w:rPr>
          <w:noProof/>
        </w:rPr>
        <w:fldChar w:fldCharType="separate"/>
      </w:r>
      <w:r>
        <w:rPr>
          <w:noProof/>
        </w:rPr>
        <w:t>14</w:t>
      </w:r>
      <w:r>
        <w:rPr>
          <w:noProof/>
        </w:rPr>
        <w:fldChar w:fldCharType="end"/>
      </w:r>
    </w:p>
    <w:p w14:paraId="57876200" w14:textId="57843F00" w:rsidR="00F718B4" w:rsidRDefault="00F718B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_Toc129285895 \h </w:instrText>
      </w:r>
      <w:r>
        <w:rPr>
          <w:noProof/>
        </w:rPr>
      </w:r>
      <w:r>
        <w:rPr>
          <w:noProof/>
        </w:rPr>
        <w:fldChar w:fldCharType="separate"/>
      </w:r>
      <w:r>
        <w:rPr>
          <w:noProof/>
        </w:rPr>
        <w:t>14</w:t>
      </w:r>
      <w:r>
        <w:rPr>
          <w:noProof/>
        </w:rPr>
        <w:fldChar w:fldCharType="end"/>
      </w:r>
    </w:p>
    <w:p w14:paraId="7FC77C3A" w14:textId="376714BE" w:rsidR="00F718B4" w:rsidRDefault="00F718B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_Toc129285896 \h </w:instrText>
      </w:r>
      <w:r>
        <w:rPr>
          <w:noProof/>
        </w:rPr>
      </w:r>
      <w:r>
        <w:rPr>
          <w:noProof/>
        </w:rPr>
        <w:fldChar w:fldCharType="separate"/>
      </w:r>
      <w:r>
        <w:rPr>
          <w:noProof/>
        </w:rPr>
        <w:t>14</w:t>
      </w:r>
      <w:r>
        <w:rPr>
          <w:noProof/>
        </w:rPr>
        <w:fldChar w:fldCharType="end"/>
      </w:r>
    </w:p>
    <w:p w14:paraId="22F5C24C" w14:textId="5C145C95" w:rsidR="00F718B4" w:rsidRDefault="00F718B4">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_Toc129285897 \h </w:instrText>
      </w:r>
      <w:r>
        <w:rPr>
          <w:noProof/>
        </w:rPr>
      </w:r>
      <w:r>
        <w:rPr>
          <w:noProof/>
        </w:rPr>
        <w:fldChar w:fldCharType="separate"/>
      </w:r>
      <w:r>
        <w:rPr>
          <w:noProof/>
        </w:rPr>
        <w:t>14</w:t>
      </w:r>
      <w:r>
        <w:rPr>
          <w:noProof/>
        </w:rPr>
        <w:fldChar w:fldCharType="end"/>
      </w:r>
    </w:p>
    <w:p w14:paraId="492B8F96" w14:textId="49926B7C" w:rsidR="00F718B4" w:rsidRDefault="00F718B4">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_Toc129285898 \h </w:instrText>
      </w:r>
      <w:r>
        <w:rPr>
          <w:noProof/>
        </w:rPr>
      </w:r>
      <w:r>
        <w:rPr>
          <w:noProof/>
        </w:rPr>
        <w:fldChar w:fldCharType="separate"/>
      </w:r>
      <w:r>
        <w:rPr>
          <w:noProof/>
        </w:rPr>
        <w:t>15</w:t>
      </w:r>
      <w:r>
        <w:rPr>
          <w:noProof/>
        </w:rPr>
        <w:fldChar w:fldCharType="end"/>
      </w:r>
    </w:p>
    <w:p w14:paraId="27304D41" w14:textId="3FF39C84" w:rsidR="00F718B4" w:rsidRDefault="00F718B4">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_Toc129285899 \h </w:instrText>
      </w:r>
      <w:r>
        <w:rPr>
          <w:noProof/>
        </w:rPr>
      </w:r>
      <w:r>
        <w:rPr>
          <w:noProof/>
        </w:rPr>
        <w:fldChar w:fldCharType="separate"/>
      </w:r>
      <w:r>
        <w:rPr>
          <w:noProof/>
        </w:rPr>
        <w:t>15</w:t>
      </w:r>
      <w:r>
        <w:rPr>
          <w:noProof/>
        </w:rPr>
        <w:fldChar w:fldCharType="end"/>
      </w:r>
    </w:p>
    <w:p w14:paraId="03106F57" w14:textId="61533253" w:rsidR="00F718B4" w:rsidRDefault="00F718B4">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_Toc129285900 \h </w:instrText>
      </w:r>
      <w:r>
        <w:rPr>
          <w:noProof/>
        </w:rPr>
      </w:r>
      <w:r>
        <w:rPr>
          <w:noProof/>
        </w:rPr>
        <w:fldChar w:fldCharType="separate"/>
      </w:r>
      <w:r>
        <w:rPr>
          <w:noProof/>
        </w:rPr>
        <w:t>15</w:t>
      </w:r>
      <w:r>
        <w:rPr>
          <w:noProof/>
        </w:rPr>
        <w:fldChar w:fldCharType="end"/>
      </w:r>
    </w:p>
    <w:p w14:paraId="288BFCFA" w14:textId="724D3204" w:rsidR="00F718B4" w:rsidRDefault="00F718B4">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_Toc129285901 \h </w:instrText>
      </w:r>
      <w:r>
        <w:rPr>
          <w:noProof/>
        </w:rPr>
      </w:r>
      <w:r>
        <w:rPr>
          <w:noProof/>
        </w:rPr>
        <w:fldChar w:fldCharType="separate"/>
      </w:r>
      <w:r>
        <w:rPr>
          <w:noProof/>
        </w:rPr>
        <w:t>16</w:t>
      </w:r>
      <w:r>
        <w:rPr>
          <w:noProof/>
        </w:rPr>
        <w:fldChar w:fldCharType="end"/>
      </w:r>
    </w:p>
    <w:p w14:paraId="1D74C849" w14:textId="52B9DE1F" w:rsidR="00F718B4" w:rsidRDefault="00F718B4">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_Toc129285902 \h </w:instrText>
      </w:r>
      <w:r>
        <w:rPr>
          <w:noProof/>
        </w:rPr>
      </w:r>
      <w:r>
        <w:rPr>
          <w:noProof/>
        </w:rPr>
        <w:fldChar w:fldCharType="separate"/>
      </w:r>
      <w:r>
        <w:rPr>
          <w:noProof/>
        </w:rPr>
        <w:t>16</w:t>
      </w:r>
      <w:r>
        <w:rPr>
          <w:noProof/>
        </w:rPr>
        <w:fldChar w:fldCharType="end"/>
      </w:r>
    </w:p>
    <w:p w14:paraId="24344B3F" w14:textId="565CF798" w:rsidR="00F718B4" w:rsidRDefault="00F718B4">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_Toc129285903 \h </w:instrText>
      </w:r>
      <w:r>
        <w:rPr>
          <w:noProof/>
        </w:rPr>
      </w:r>
      <w:r>
        <w:rPr>
          <w:noProof/>
        </w:rPr>
        <w:fldChar w:fldCharType="separate"/>
      </w:r>
      <w:r>
        <w:rPr>
          <w:noProof/>
        </w:rPr>
        <w:t>16</w:t>
      </w:r>
      <w:r>
        <w:rPr>
          <w:noProof/>
        </w:rPr>
        <w:fldChar w:fldCharType="end"/>
      </w:r>
    </w:p>
    <w:p w14:paraId="0537889B" w14:textId="1A2BCF2D" w:rsidR="00F718B4" w:rsidRDefault="00F718B4">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_Toc129285904 \h </w:instrText>
      </w:r>
      <w:r>
        <w:rPr>
          <w:noProof/>
        </w:rPr>
      </w:r>
      <w:r>
        <w:rPr>
          <w:noProof/>
        </w:rPr>
        <w:fldChar w:fldCharType="separate"/>
      </w:r>
      <w:r>
        <w:rPr>
          <w:noProof/>
        </w:rPr>
        <w:t>16</w:t>
      </w:r>
      <w:r>
        <w:rPr>
          <w:noProof/>
        </w:rPr>
        <w:fldChar w:fldCharType="end"/>
      </w:r>
    </w:p>
    <w:p w14:paraId="3E80582F" w14:textId="61A431DC" w:rsidR="00F718B4" w:rsidRDefault="00F718B4">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_Toc129285905 \h </w:instrText>
      </w:r>
      <w:r>
        <w:rPr>
          <w:noProof/>
        </w:rPr>
      </w:r>
      <w:r>
        <w:rPr>
          <w:noProof/>
        </w:rPr>
        <w:fldChar w:fldCharType="separate"/>
      </w:r>
      <w:r>
        <w:rPr>
          <w:noProof/>
        </w:rPr>
        <w:t>16</w:t>
      </w:r>
      <w:r>
        <w:rPr>
          <w:noProof/>
        </w:rPr>
        <w:fldChar w:fldCharType="end"/>
      </w:r>
    </w:p>
    <w:p w14:paraId="5CC3CD8D" w14:textId="3FBB8B94" w:rsidR="00F718B4" w:rsidRDefault="00F718B4">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_Toc129285906 \h </w:instrText>
      </w:r>
      <w:r>
        <w:rPr>
          <w:noProof/>
        </w:rPr>
      </w:r>
      <w:r>
        <w:rPr>
          <w:noProof/>
        </w:rPr>
        <w:fldChar w:fldCharType="separate"/>
      </w:r>
      <w:r>
        <w:rPr>
          <w:noProof/>
        </w:rPr>
        <w:t>17</w:t>
      </w:r>
      <w:r>
        <w:rPr>
          <w:noProof/>
        </w:rPr>
        <w:fldChar w:fldCharType="end"/>
      </w:r>
    </w:p>
    <w:p w14:paraId="5EB18931" w14:textId="109458F0" w:rsidR="00F718B4" w:rsidRDefault="00F718B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_Toc129285907 \h </w:instrText>
      </w:r>
      <w:r>
        <w:rPr>
          <w:noProof/>
        </w:rPr>
      </w:r>
      <w:r>
        <w:rPr>
          <w:noProof/>
        </w:rPr>
        <w:fldChar w:fldCharType="separate"/>
      </w:r>
      <w:r>
        <w:rPr>
          <w:noProof/>
        </w:rPr>
        <w:t>17</w:t>
      </w:r>
      <w:r>
        <w:rPr>
          <w:noProof/>
        </w:rPr>
        <w:fldChar w:fldCharType="end"/>
      </w:r>
    </w:p>
    <w:p w14:paraId="5BE8F703" w14:textId="65890C1C" w:rsidR="00F718B4" w:rsidRDefault="00F718B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_Toc129285908 \h </w:instrText>
      </w:r>
      <w:r>
        <w:rPr>
          <w:noProof/>
        </w:rPr>
      </w:r>
      <w:r>
        <w:rPr>
          <w:noProof/>
        </w:rPr>
        <w:fldChar w:fldCharType="separate"/>
      </w:r>
      <w:r>
        <w:rPr>
          <w:noProof/>
        </w:rPr>
        <w:t>17</w:t>
      </w:r>
      <w:r>
        <w:rPr>
          <w:noProof/>
        </w:rPr>
        <w:fldChar w:fldCharType="end"/>
      </w:r>
    </w:p>
    <w:p w14:paraId="1359229B" w14:textId="2E261DEF" w:rsidR="00F718B4" w:rsidRDefault="00F718B4">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_Toc129285909 \h </w:instrText>
      </w:r>
      <w:r>
        <w:rPr>
          <w:noProof/>
        </w:rPr>
      </w:r>
      <w:r>
        <w:rPr>
          <w:noProof/>
        </w:rPr>
        <w:fldChar w:fldCharType="separate"/>
      </w:r>
      <w:r>
        <w:rPr>
          <w:noProof/>
        </w:rPr>
        <w:t>17</w:t>
      </w:r>
      <w:r>
        <w:rPr>
          <w:noProof/>
        </w:rPr>
        <w:fldChar w:fldCharType="end"/>
      </w:r>
    </w:p>
    <w:p w14:paraId="5D915917" w14:textId="4E85F0D1" w:rsidR="00F718B4" w:rsidRDefault="00F718B4">
      <w:pPr>
        <w:pStyle w:val="TOC4"/>
        <w:rPr>
          <w:rFonts w:asciiTheme="minorHAnsi" w:eastAsiaTheme="minorEastAsia" w:hAnsiTheme="minorHAnsi" w:cstheme="minorBidi"/>
          <w:noProof/>
          <w:kern w:val="2"/>
          <w:sz w:val="21"/>
          <w:szCs w:val="22"/>
          <w:lang w:val="en-US" w:eastAsia="zh-CN"/>
        </w:rPr>
      </w:pPr>
      <w:r w:rsidRPr="007D7A84">
        <w:rPr>
          <w:noProof/>
          <w:lang w:val="en-US"/>
        </w:rPr>
        <w:t>5.1.6.2</w:t>
      </w:r>
      <w:r>
        <w:rPr>
          <w:rFonts w:asciiTheme="minorHAnsi" w:eastAsiaTheme="minorEastAsia" w:hAnsiTheme="minorHAnsi" w:cstheme="minorBidi"/>
          <w:noProof/>
          <w:kern w:val="2"/>
          <w:sz w:val="21"/>
          <w:szCs w:val="22"/>
          <w:lang w:val="en-US" w:eastAsia="zh-CN"/>
        </w:rPr>
        <w:tab/>
      </w:r>
      <w:r w:rsidRPr="007D7A84">
        <w:rPr>
          <w:noProof/>
          <w:lang w:val="en-US"/>
        </w:rPr>
        <w:t>Structured data types</w:t>
      </w:r>
      <w:r>
        <w:rPr>
          <w:noProof/>
        </w:rPr>
        <w:tab/>
      </w:r>
      <w:r>
        <w:rPr>
          <w:noProof/>
        </w:rPr>
        <w:fldChar w:fldCharType="begin"/>
      </w:r>
      <w:r>
        <w:rPr>
          <w:noProof/>
        </w:rPr>
        <w:instrText xml:space="preserve"> PAGEREF _Toc129285910 \h </w:instrText>
      </w:r>
      <w:r>
        <w:rPr>
          <w:noProof/>
        </w:rPr>
      </w:r>
      <w:r>
        <w:rPr>
          <w:noProof/>
        </w:rPr>
        <w:fldChar w:fldCharType="separate"/>
      </w:r>
      <w:r>
        <w:rPr>
          <w:noProof/>
        </w:rPr>
        <w:t>18</w:t>
      </w:r>
      <w:r>
        <w:rPr>
          <w:noProof/>
        </w:rPr>
        <w:fldChar w:fldCharType="end"/>
      </w:r>
    </w:p>
    <w:p w14:paraId="2C13BDD2" w14:textId="569A9010" w:rsidR="00F718B4" w:rsidRDefault="00F718B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_Toc129285911 \h </w:instrText>
      </w:r>
      <w:r>
        <w:rPr>
          <w:noProof/>
        </w:rPr>
      </w:r>
      <w:r>
        <w:rPr>
          <w:noProof/>
        </w:rPr>
        <w:fldChar w:fldCharType="separate"/>
      </w:r>
      <w:r>
        <w:rPr>
          <w:noProof/>
        </w:rPr>
        <w:t>18</w:t>
      </w:r>
      <w:r>
        <w:rPr>
          <w:noProof/>
        </w:rPr>
        <w:fldChar w:fldCharType="end"/>
      </w:r>
    </w:p>
    <w:p w14:paraId="0C65DB70" w14:textId="696ED072" w:rsidR="00F718B4" w:rsidRDefault="00F718B4">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_Toc129285912 \h </w:instrText>
      </w:r>
      <w:r>
        <w:rPr>
          <w:noProof/>
        </w:rPr>
      </w:r>
      <w:r>
        <w:rPr>
          <w:noProof/>
        </w:rPr>
        <w:fldChar w:fldCharType="separate"/>
      </w:r>
      <w:r>
        <w:rPr>
          <w:noProof/>
        </w:rPr>
        <w:t>18</w:t>
      </w:r>
      <w:r>
        <w:rPr>
          <w:noProof/>
        </w:rPr>
        <w:fldChar w:fldCharType="end"/>
      </w:r>
    </w:p>
    <w:p w14:paraId="3AA0095E" w14:textId="580EE37D" w:rsidR="00F718B4" w:rsidRDefault="00F718B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_Toc129285913 \h </w:instrText>
      </w:r>
      <w:r>
        <w:rPr>
          <w:noProof/>
        </w:rPr>
      </w:r>
      <w:r>
        <w:rPr>
          <w:noProof/>
        </w:rPr>
        <w:fldChar w:fldCharType="separate"/>
      </w:r>
      <w:r>
        <w:rPr>
          <w:noProof/>
        </w:rPr>
        <w:t>18</w:t>
      </w:r>
      <w:r>
        <w:rPr>
          <w:noProof/>
        </w:rPr>
        <w:fldChar w:fldCharType="end"/>
      </w:r>
    </w:p>
    <w:p w14:paraId="28941F09" w14:textId="65E55BE7" w:rsidR="00F718B4" w:rsidRDefault="00F718B4">
      <w:pPr>
        <w:pStyle w:val="TOC4"/>
        <w:rPr>
          <w:rFonts w:asciiTheme="minorHAnsi" w:eastAsiaTheme="minorEastAsia" w:hAnsiTheme="minorHAnsi" w:cstheme="minorBidi"/>
          <w:noProof/>
          <w:kern w:val="2"/>
          <w:sz w:val="21"/>
          <w:szCs w:val="22"/>
          <w:lang w:val="en-US" w:eastAsia="zh-CN"/>
        </w:rPr>
      </w:pPr>
      <w:r w:rsidRPr="007D7A84">
        <w:rPr>
          <w:noProof/>
          <w:lang w:val="en-US"/>
        </w:rPr>
        <w:lastRenderedPageBreak/>
        <w:t>5.1.6.3</w:t>
      </w:r>
      <w:r>
        <w:rPr>
          <w:rFonts w:asciiTheme="minorHAnsi" w:eastAsiaTheme="minorEastAsia" w:hAnsiTheme="minorHAnsi" w:cstheme="minorBidi"/>
          <w:noProof/>
          <w:kern w:val="2"/>
          <w:sz w:val="21"/>
          <w:szCs w:val="22"/>
          <w:lang w:val="en-US" w:eastAsia="zh-CN"/>
        </w:rPr>
        <w:tab/>
      </w:r>
      <w:r w:rsidRPr="007D7A84">
        <w:rPr>
          <w:noProof/>
          <w:lang w:val="en-US"/>
        </w:rPr>
        <w:t>Simple data types and enumerations</w:t>
      </w:r>
      <w:r>
        <w:rPr>
          <w:noProof/>
        </w:rPr>
        <w:tab/>
      </w:r>
      <w:r>
        <w:rPr>
          <w:noProof/>
        </w:rPr>
        <w:fldChar w:fldCharType="begin"/>
      </w:r>
      <w:r>
        <w:rPr>
          <w:noProof/>
        </w:rPr>
        <w:instrText xml:space="preserve"> PAGEREF _Toc129285914 \h </w:instrText>
      </w:r>
      <w:r>
        <w:rPr>
          <w:noProof/>
        </w:rPr>
      </w:r>
      <w:r>
        <w:rPr>
          <w:noProof/>
        </w:rPr>
        <w:fldChar w:fldCharType="separate"/>
      </w:r>
      <w:r>
        <w:rPr>
          <w:noProof/>
        </w:rPr>
        <w:t>18</w:t>
      </w:r>
      <w:r>
        <w:rPr>
          <w:noProof/>
        </w:rPr>
        <w:fldChar w:fldCharType="end"/>
      </w:r>
    </w:p>
    <w:p w14:paraId="55776579" w14:textId="1C30D3FC" w:rsidR="00F718B4" w:rsidRDefault="00F718B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_Toc129285915 \h </w:instrText>
      </w:r>
      <w:r>
        <w:rPr>
          <w:noProof/>
        </w:rPr>
      </w:r>
      <w:r>
        <w:rPr>
          <w:noProof/>
        </w:rPr>
        <w:fldChar w:fldCharType="separate"/>
      </w:r>
      <w:r>
        <w:rPr>
          <w:noProof/>
        </w:rPr>
        <w:t>18</w:t>
      </w:r>
      <w:r>
        <w:rPr>
          <w:noProof/>
        </w:rPr>
        <w:fldChar w:fldCharType="end"/>
      </w:r>
    </w:p>
    <w:p w14:paraId="607CBE8D" w14:textId="7DF0E274" w:rsidR="00F718B4" w:rsidRDefault="00F718B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_Toc129285916 \h </w:instrText>
      </w:r>
      <w:r>
        <w:rPr>
          <w:noProof/>
        </w:rPr>
      </w:r>
      <w:r>
        <w:rPr>
          <w:noProof/>
        </w:rPr>
        <w:fldChar w:fldCharType="separate"/>
      </w:r>
      <w:r>
        <w:rPr>
          <w:noProof/>
        </w:rPr>
        <w:t>18</w:t>
      </w:r>
      <w:r>
        <w:rPr>
          <w:noProof/>
        </w:rPr>
        <w:fldChar w:fldCharType="end"/>
      </w:r>
    </w:p>
    <w:p w14:paraId="2CA72122" w14:textId="42D13915" w:rsidR="00F718B4" w:rsidRDefault="00F718B4">
      <w:pPr>
        <w:pStyle w:val="TOC4"/>
        <w:rPr>
          <w:rFonts w:asciiTheme="minorHAnsi" w:eastAsiaTheme="minorEastAsia" w:hAnsiTheme="minorHAnsi" w:cstheme="minorBidi"/>
          <w:noProof/>
          <w:kern w:val="2"/>
          <w:sz w:val="21"/>
          <w:szCs w:val="22"/>
          <w:lang w:val="en-US" w:eastAsia="zh-CN"/>
        </w:rPr>
      </w:pPr>
      <w:r w:rsidRPr="007D7A8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_Toc129285917 \h </w:instrText>
      </w:r>
      <w:r>
        <w:rPr>
          <w:noProof/>
        </w:rPr>
      </w:r>
      <w:r>
        <w:rPr>
          <w:noProof/>
        </w:rPr>
        <w:fldChar w:fldCharType="separate"/>
      </w:r>
      <w:r>
        <w:rPr>
          <w:noProof/>
        </w:rPr>
        <w:t>19</w:t>
      </w:r>
      <w:r>
        <w:rPr>
          <w:noProof/>
        </w:rPr>
        <w:fldChar w:fldCharType="end"/>
      </w:r>
    </w:p>
    <w:p w14:paraId="22AEDD23" w14:textId="26FE8A50" w:rsidR="00F718B4" w:rsidRDefault="00F718B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_Toc129285918 \h </w:instrText>
      </w:r>
      <w:r>
        <w:rPr>
          <w:noProof/>
        </w:rPr>
      </w:r>
      <w:r>
        <w:rPr>
          <w:noProof/>
        </w:rPr>
        <w:fldChar w:fldCharType="separate"/>
      </w:r>
      <w:r>
        <w:rPr>
          <w:noProof/>
        </w:rPr>
        <w:t>19</w:t>
      </w:r>
      <w:r>
        <w:rPr>
          <w:noProof/>
        </w:rPr>
        <w:fldChar w:fldCharType="end"/>
      </w:r>
    </w:p>
    <w:p w14:paraId="29663BA4" w14:textId="3DB8E846" w:rsidR="00F718B4" w:rsidRDefault="00F718B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_Toc129285919 \h </w:instrText>
      </w:r>
      <w:r>
        <w:rPr>
          <w:noProof/>
        </w:rPr>
      </w:r>
      <w:r>
        <w:rPr>
          <w:noProof/>
        </w:rPr>
        <w:fldChar w:fldCharType="separate"/>
      </w:r>
      <w:r>
        <w:rPr>
          <w:noProof/>
        </w:rPr>
        <w:t>19</w:t>
      </w:r>
      <w:r>
        <w:rPr>
          <w:noProof/>
        </w:rPr>
        <w:fldChar w:fldCharType="end"/>
      </w:r>
    </w:p>
    <w:p w14:paraId="520AD7B2" w14:textId="106D4564" w:rsidR="00F718B4" w:rsidRDefault="00F718B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_Toc129285920 \h </w:instrText>
      </w:r>
      <w:r>
        <w:rPr>
          <w:noProof/>
        </w:rPr>
      </w:r>
      <w:r>
        <w:rPr>
          <w:noProof/>
        </w:rPr>
        <w:fldChar w:fldCharType="separate"/>
      </w:r>
      <w:r>
        <w:rPr>
          <w:noProof/>
        </w:rPr>
        <w:t>19</w:t>
      </w:r>
      <w:r>
        <w:rPr>
          <w:noProof/>
        </w:rPr>
        <w:fldChar w:fldCharType="end"/>
      </w:r>
    </w:p>
    <w:p w14:paraId="0501AEB2" w14:textId="0464E40E" w:rsidR="00F718B4" w:rsidRDefault="00F718B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_Toc129285921 \h </w:instrText>
      </w:r>
      <w:r>
        <w:rPr>
          <w:noProof/>
        </w:rPr>
      </w:r>
      <w:r>
        <w:rPr>
          <w:noProof/>
        </w:rPr>
        <w:fldChar w:fldCharType="separate"/>
      </w:r>
      <w:r>
        <w:rPr>
          <w:noProof/>
        </w:rPr>
        <w:t>19</w:t>
      </w:r>
      <w:r>
        <w:rPr>
          <w:noProof/>
        </w:rPr>
        <w:fldChar w:fldCharType="end"/>
      </w:r>
    </w:p>
    <w:p w14:paraId="2C978CC6" w14:textId="17AEF615" w:rsidR="00F718B4" w:rsidRDefault="00F718B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_Toc129285922 \h </w:instrText>
      </w:r>
      <w:r>
        <w:rPr>
          <w:noProof/>
        </w:rPr>
      </w:r>
      <w:r>
        <w:rPr>
          <w:noProof/>
        </w:rPr>
        <w:fldChar w:fldCharType="separate"/>
      </w:r>
      <w:r>
        <w:rPr>
          <w:noProof/>
        </w:rPr>
        <w:t>19</w:t>
      </w:r>
      <w:r>
        <w:rPr>
          <w:noProof/>
        </w:rPr>
        <w:fldChar w:fldCharType="end"/>
      </w:r>
    </w:p>
    <w:p w14:paraId="4D0064EA" w14:textId="0C0DCBBB" w:rsidR="00F718B4" w:rsidRDefault="00F718B4">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_Toc129285923 \h </w:instrText>
      </w:r>
      <w:r>
        <w:rPr>
          <w:noProof/>
        </w:rPr>
      </w:r>
      <w:r>
        <w:rPr>
          <w:noProof/>
        </w:rPr>
        <w:fldChar w:fldCharType="separate"/>
      </w:r>
      <w:r>
        <w:rPr>
          <w:noProof/>
        </w:rPr>
        <w:t>19</w:t>
      </w:r>
      <w:r>
        <w:rPr>
          <w:noProof/>
        </w:rPr>
        <w:fldChar w:fldCharType="end"/>
      </w:r>
    </w:p>
    <w:p w14:paraId="232C4ECF" w14:textId="73D1818C" w:rsidR="00F718B4" w:rsidRDefault="00F718B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_Toc129285924 \h </w:instrText>
      </w:r>
      <w:r>
        <w:rPr>
          <w:noProof/>
        </w:rPr>
      </w:r>
      <w:r>
        <w:rPr>
          <w:noProof/>
        </w:rPr>
        <w:fldChar w:fldCharType="separate"/>
      </w:r>
      <w:r>
        <w:rPr>
          <w:noProof/>
        </w:rPr>
        <w:t>19</w:t>
      </w:r>
      <w:r>
        <w:rPr>
          <w:noProof/>
        </w:rPr>
        <w:fldChar w:fldCharType="end"/>
      </w:r>
    </w:p>
    <w:p w14:paraId="75D820F4" w14:textId="6CAE3E6D" w:rsidR="00F718B4" w:rsidRDefault="00F718B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_Toc129285925 \h </w:instrText>
      </w:r>
      <w:r>
        <w:rPr>
          <w:noProof/>
        </w:rPr>
      </w:r>
      <w:r>
        <w:rPr>
          <w:noProof/>
        </w:rPr>
        <w:fldChar w:fldCharType="separate"/>
      </w:r>
      <w:r>
        <w:rPr>
          <w:noProof/>
        </w:rPr>
        <w:t>21</w:t>
      </w:r>
      <w:r>
        <w:rPr>
          <w:noProof/>
        </w:rPr>
        <w:fldChar w:fldCharType="end"/>
      </w:r>
    </w:p>
    <w:p w14:paraId="7F7534F6" w14:textId="490B165C" w:rsidR="00F718B4" w:rsidRDefault="00F718B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_Toc129285926 \h </w:instrText>
      </w:r>
      <w:r>
        <w:rPr>
          <w:noProof/>
        </w:rPr>
      </w:r>
      <w:r>
        <w:rPr>
          <w:noProof/>
        </w:rPr>
        <w:fldChar w:fldCharType="separate"/>
      </w:r>
      <w:r>
        <w:rPr>
          <w:noProof/>
        </w:rPr>
        <w:t>21</w:t>
      </w:r>
      <w:r>
        <w:rPr>
          <w:noProof/>
        </w:rPr>
        <w:fldChar w:fldCharType="end"/>
      </w:r>
    </w:p>
    <w:p w14:paraId="4E7DB92D" w14:textId="0924433F" w:rsidR="00F718B4" w:rsidRDefault="00F718B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_Toc129285927 \h </w:instrText>
      </w:r>
      <w:r>
        <w:rPr>
          <w:noProof/>
        </w:rPr>
      </w:r>
      <w:r>
        <w:rPr>
          <w:noProof/>
        </w:rPr>
        <w:fldChar w:fldCharType="separate"/>
      </w:r>
      <w:r>
        <w:rPr>
          <w:noProof/>
        </w:rPr>
        <w:t>21</w:t>
      </w:r>
      <w:r>
        <w:rPr>
          <w:noProof/>
        </w:rPr>
        <w:fldChar w:fldCharType="end"/>
      </w:r>
    </w:p>
    <w:p w14:paraId="4835DE45" w14:textId="7D0CE5AC" w:rsidR="00F718B4" w:rsidRDefault="00F718B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_Toc129285928 \h </w:instrText>
      </w:r>
      <w:r>
        <w:rPr>
          <w:noProof/>
        </w:rPr>
      </w:r>
      <w:r>
        <w:rPr>
          <w:noProof/>
        </w:rPr>
        <w:fldChar w:fldCharType="separate"/>
      </w:r>
      <w:r>
        <w:rPr>
          <w:noProof/>
        </w:rPr>
        <w:t>25</w:t>
      </w:r>
      <w:r>
        <w:rPr>
          <w:noProof/>
        </w:rPr>
        <w:fldChar w:fldCharType="end"/>
      </w:r>
    </w:p>
    <w:p w14:paraId="382308D5" w14:textId="5B6D41CF" w:rsidR="00CA23E7" w:rsidRDefault="00F718B4">
      <w: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29285859"/>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E93B90" w14:textId="77777777" w:rsidR="00CA23E7" w:rsidRDefault="00745863">
      <w:r>
        <w:t xml:space="preserve">This Technical </w:t>
      </w:r>
      <w:bookmarkStart w:id="28" w:name="spectype3"/>
      <w:r>
        <w:t>Specification</w:t>
      </w:r>
      <w:bookmarkEnd w:id="28"/>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9" w:name="introduction"/>
      <w:bookmarkEnd w:id="29"/>
      <w:r>
        <w:br w:type="page"/>
      </w:r>
      <w:bookmarkStart w:id="30" w:name="_Toc510696578"/>
      <w:bookmarkStart w:id="31" w:name="_Toc35971370"/>
      <w:bookmarkStart w:id="32" w:name="_Toc36812101"/>
      <w:bookmarkStart w:id="33" w:name="_Toc66224200"/>
      <w:bookmarkStart w:id="34" w:name="_Toc66440504"/>
      <w:bookmarkStart w:id="35" w:name="_Toc70541223"/>
      <w:bookmarkStart w:id="36" w:name="_Toc83233899"/>
      <w:bookmarkStart w:id="37" w:name="_Toc85526815"/>
      <w:bookmarkStart w:id="38" w:name="_Toc88659451"/>
      <w:bookmarkStart w:id="39" w:name="_Toc88832362"/>
      <w:bookmarkStart w:id="40" w:name="_Toc90660249"/>
      <w:bookmarkStart w:id="41" w:name="_Toc97194375"/>
      <w:bookmarkStart w:id="42" w:name="_Toc112964088"/>
      <w:bookmarkStart w:id="43" w:name="_Toc122117245"/>
      <w:bookmarkStart w:id="44" w:name="_Toc129285860"/>
      <w:r>
        <w:lastRenderedPageBreak/>
        <w:t>1</w:t>
      </w:r>
      <w: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5" w:name="_Toc510696579"/>
      <w:bookmarkStart w:id="46" w:name="_Toc35971371"/>
      <w:bookmarkStart w:id="47" w:name="_Toc36812102"/>
      <w:bookmarkStart w:id="48" w:name="_Toc66224201"/>
      <w:bookmarkStart w:id="49" w:name="_Toc66440505"/>
      <w:bookmarkStart w:id="50" w:name="_Toc70541224"/>
      <w:bookmarkStart w:id="51" w:name="_Toc83233900"/>
      <w:bookmarkStart w:id="52" w:name="_Toc85526816"/>
      <w:bookmarkStart w:id="53" w:name="_Toc88659452"/>
      <w:bookmarkStart w:id="54" w:name="_Toc88832363"/>
      <w:bookmarkStart w:id="55" w:name="_Toc90660250"/>
      <w:bookmarkStart w:id="56" w:name="_Toc97194376"/>
      <w:bookmarkStart w:id="57" w:name="_Toc112964089"/>
      <w:bookmarkStart w:id="58" w:name="_Toc122117246"/>
      <w:bookmarkStart w:id="59" w:name="_Toc129285861"/>
      <w:r>
        <w:t>2</w:t>
      </w:r>
      <w: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0" w:name="OLE_LINK1"/>
      <w:bookmarkStart w:id="61" w:name="OLE_LINK2"/>
      <w:bookmarkStart w:id="62" w:name="OLE_LINK3"/>
      <w:bookmarkStart w:id="6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0"/>
    <w:bookmarkEnd w:id="61"/>
    <w:bookmarkEnd w:id="62"/>
    <w:bookmarkEnd w:id="6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64" w:name="_Toc510696580"/>
      <w:bookmarkStart w:id="65" w:name="_Toc35971372"/>
      <w:bookmarkStart w:id="66" w:name="_Toc36812103"/>
      <w:bookmarkStart w:id="67" w:name="_Toc66224202"/>
      <w:bookmarkStart w:id="68" w:name="_Toc66440506"/>
      <w:bookmarkStart w:id="69" w:name="_Toc70541225"/>
      <w:bookmarkStart w:id="70" w:name="_Toc83233901"/>
      <w:bookmarkStart w:id="71" w:name="_Toc85526817"/>
      <w:bookmarkStart w:id="72" w:name="_Toc88659453"/>
      <w:bookmarkStart w:id="73" w:name="_Toc88832364"/>
      <w:bookmarkStart w:id="74" w:name="_Toc90660251"/>
      <w:bookmarkStart w:id="75" w:name="_Toc97194377"/>
      <w:bookmarkStart w:id="76" w:name="_Toc112964090"/>
      <w:bookmarkStart w:id="77" w:name="_Toc122117247"/>
      <w:bookmarkStart w:id="78" w:name="_Toc129285862"/>
      <w:r>
        <w:lastRenderedPageBreak/>
        <w:t>3</w:t>
      </w:r>
      <w:r>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369144C" w14:textId="77777777" w:rsidR="00CA23E7" w:rsidRDefault="00745863">
      <w:pPr>
        <w:pStyle w:val="Heading2"/>
      </w:pPr>
      <w:bookmarkStart w:id="79" w:name="_Toc510696581"/>
      <w:bookmarkStart w:id="80" w:name="_Toc35971373"/>
      <w:bookmarkStart w:id="81" w:name="_Toc36812104"/>
      <w:bookmarkStart w:id="82" w:name="_Toc66224203"/>
      <w:bookmarkStart w:id="83" w:name="_Toc66440507"/>
      <w:bookmarkStart w:id="84" w:name="_Toc70541226"/>
      <w:bookmarkStart w:id="85" w:name="_Toc83233902"/>
      <w:bookmarkStart w:id="86" w:name="_Toc85526818"/>
      <w:bookmarkStart w:id="87" w:name="_Toc88659454"/>
      <w:bookmarkStart w:id="88" w:name="_Toc88832365"/>
      <w:bookmarkStart w:id="89" w:name="_Toc90660252"/>
      <w:bookmarkStart w:id="90" w:name="_Toc97194378"/>
      <w:bookmarkStart w:id="91" w:name="_Toc112964091"/>
      <w:bookmarkStart w:id="92" w:name="_Toc122117248"/>
      <w:bookmarkStart w:id="93" w:name="_Toc129285863"/>
      <w:r>
        <w:t>3.1</w:t>
      </w:r>
      <w: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94" w:name="_Toc510696582"/>
      <w:bookmarkStart w:id="95" w:name="_Toc35971374"/>
      <w:bookmarkStart w:id="96" w:name="_Toc36812105"/>
      <w:bookmarkStart w:id="97" w:name="_Toc66224204"/>
      <w:bookmarkStart w:id="98" w:name="_Toc66440508"/>
      <w:bookmarkStart w:id="99" w:name="_Toc70541227"/>
      <w:bookmarkStart w:id="100" w:name="_Toc83233903"/>
      <w:bookmarkStart w:id="101" w:name="_Toc85526819"/>
      <w:bookmarkStart w:id="102" w:name="_Toc88659455"/>
      <w:bookmarkStart w:id="103" w:name="_Toc88832366"/>
      <w:bookmarkStart w:id="104" w:name="_Toc90660253"/>
      <w:bookmarkStart w:id="105" w:name="_Toc97194379"/>
      <w:bookmarkStart w:id="106" w:name="_Toc112964092"/>
      <w:bookmarkStart w:id="107" w:name="_Toc122117249"/>
      <w:bookmarkStart w:id="108" w:name="_Toc129285864"/>
      <w:r>
        <w:t>3.2</w:t>
      </w:r>
      <w:r>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09" w:name="_Toc510696583"/>
      <w:bookmarkStart w:id="110" w:name="_Toc35971375"/>
      <w:bookmarkStart w:id="111" w:name="_Toc36812106"/>
      <w:bookmarkStart w:id="112" w:name="_Toc66224205"/>
      <w:bookmarkStart w:id="113" w:name="_Toc66440509"/>
      <w:bookmarkStart w:id="114" w:name="_Toc70541228"/>
      <w:bookmarkStart w:id="115" w:name="_Toc83233904"/>
      <w:bookmarkStart w:id="116" w:name="_Toc85526820"/>
      <w:bookmarkStart w:id="117" w:name="_Toc88659456"/>
      <w:bookmarkStart w:id="118" w:name="_Toc88832367"/>
      <w:bookmarkStart w:id="119" w:name="_Toc90660254"/>
      <w:bookmarkStart w:id="120" w:name="_Toc97194380"/>
      <w:bookmarkStart w:id="121" w:name="_Toc112964093"/>
      <w:bookmarkStart w:id="122" w:name="_Toc122117250"/>
      <w:bookmarkStart w:id="123" w:name="_Toc129285865"/>
      <w:r>
        <w:t>3.3</w:t>
      </w:r>
      <w:r>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24" w:name="_Toc510696585"/>
      <w:bookmarkStart w:id="125" w:name="_Toc35971377"/>
      <w:bookmarkStart w:id="126" w:name="_Toc36812108"/>
      <w:bookmarkStart w:id="127" w:name="_Toc66224206"/>
      <w:bookmarkStart w:id="128" w:name="_Toc66440510"/>
      <w:bookmarkStart w:id="129" w:name="_Toc70541229"/>
      <w:bookmarkStart w:id="130" w:name="_Toc83233905"/>
      <w:bookmarkStart w:id="131" w:name="_Toc85526821"/>
      <w:bookmarkStart w:id="132" w:name="_Toc88659457"/>
      <w:bookmarkStart w:id="133" w:name="_Toc88832368"/>
      <w:bookmarkStart w:id="134" w:name="_Toc90660255"/>
      <w:bookmarkStart w:id="135" w:name="_Toc97194381"/>
      <w:bookmarkStart w:id="136" w:name="_Toc112964094"/>
      <w:bookmarkStart w:id="137" w:name="_Toc122117251"/>
      <w:bookmarkStart w:id="138" w:name="_Toc129285866"/>
      <w:r>
        <w:t>4</w:t>
      </w:r>
      <w:r>
        <w:tab/>
        <w:t xml:space="preserve">Services offered by the </w:t>
      </w:r>
      <w:bookmarkEnd w:id="124"/>
      <w:bookmarkEnd w:id="125"/>
      <w:bookmarkEnd w:id="126"/>
      <w:r>
        <w:t>AAnF</w:t>
      </w:r>
      <w:bookmarkEnd w:id="127"/>
      <w:bookmarkEnd w:id="128"/>
      <w:bookmarkEnd w:id="129"/>
      <w:bookmarkEnd w:id="130"/>
      <w:bookmarkEnd w:id="131"/>
      <w:bookmarkEnd w:id="132"/>
      <w:bookmarkEnd w:id="133"/>
      <w:bookmarkEnd w:id="134"/>
      <w:bookmarkEnd w:id="135"/>
      <w:bookmarkEnd w:id="136"/>
      <w:bookmarkEnd w:id="137"/>
      <w:bookmarkEnd w:id="138"/>
    </w:p>
    <w:p w14:paraId="4DD6D4EF" w14:textId="77777777" w:rsidR="00CA23E7" w:rsidRDefault="00745863">
      <w:pPr>
        <w:pStyle w:val="Heading2"/>
      </w:pPr>
      <w:bookmarkStart w:id="139" w:name="_Toc510696586"/>
      <w:bookmarkStart w:id="140" w:name="_Toc35971378"/>
      <w:bookmarkStart w:id="141" w:name="_Toc36812109"/>
      <w:bookmarkStart w:id="142" w:name="_Toc66224207"/>
      <w:bookmarkStart w:id="143" w:name="_Toc66440511"/>
      <w:bookmarkStart w:id="144" w:name="_Toc70541230"/>
      <w:bookmarkStart w:id="145" w:name="_Toc83233906"/>
      <w:bookmarkStart w:id="146" w:name="_Toc85526822"/>
      <w:bookmarkStart w:id="147" w:name="_Toc88659458"/>
      <w:bookmarkStart w:id="148" w:name="_Toc88832369"/>
      <w:bookmarkStart w:id="149" w:name="_Toc90660256"/>
      <w:bookmarkStart w:id="150" w:name="_Toc97194382"/>
      <w:bookmarkStart w:id="151" w:name="_Toc112964095"/>
      <w:bookmarkStart w:id="152" w:name="_Toc122117252"/>
      <w:bookmarkStart w:id="153" w:name="_Toc129285867"/>
      <w:r>
        <w:t>4.1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SimSun"/>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54" w:name="_Toc510696587"/>
      <w:bookmarkStart w:id="155" w:name="_Toc35971379"/>
      <w:bookmarkStart w:id="156" w:name="_Toc36812110"/>
      <w:bookmarkStart w:id="157" w:name="_Toc66224208"/>
      <w:bookmarkStart w:id="158" w:name="_Toc66440512"/>
      <w:bookmarkStart w:id="159" w:name="_Toc70541231"/>
      <w:bookmarkStart w:id="160" w:name="_Toc83233907"/>
      <w:bookmarkStart w:id="161" w:name="_Toc85526823"/>
      <w:bookmarkStart w:id="162" w:name="_Toc88659459"/>
      <w:bookmarkStart w:id="163" w:name="_Toc88832370"/>
      <w:bookmarkStart w:id="164" w:name="_Toc90660257"/>
      <w:bookmarkStart w:id="165" w:name="_Toc97194383"/>
      <w:bookmarkStart w:id="166" w:name="_Toc112964096"/>
      <w:bookmarkStart w:id="167" w:name="_Toc122117253"/>
      <w:bookmarkStart w:id="168" w:name="_Toc129285868"/>
      <w:r>
        <w:t>4.2</w:t>
      </w:r>
      <w:r>
        <w:tab/>
        <w:t>Naanf_AKMA Service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812AED" w14:textId="77777777" w:rsidR="00CA23E7" w:rsidRDefault="00745863">
      <w:pPr>
        <w:pStyle w:val="Heading3"/>
      </w:pPr>
      <w:bookmarkStart w:id="169" w:name="_Toc510696588"/>
      <w:bookmarkStart w:id="170" w:name="_Toc35971380"/>
      <w:bookmarkStart w:id="171" w:name="_Toc36812111"/>
      <w:bookmarkStart w:id="172" w:name="_Toc66224209"/>
      <w:bookmarkStart w:id="173" w:name="_Toc66440513"/>
      <w:bookmarkStart w:id="174" w:name="_Toc70541232"/>
      <w:bookmarkStart w:id="175" w:name="_Toc83233908"/>
      <w:bookmarkStart w:id="176" w:name="_Toc85526824"/>
      <w:bookmarkStart w:id="177" w:name="_Toc88659460"/>
      <w:bookmarkStart w:id="178" w:name="_Toc88832371"/>
      <w:bookmarkStart w:id="179" w:name="_Toc90660258"/>
      <w:bookmarkStart w:id="180" w:name="_Toc97194384"/>
      <w:bookmarkStart w:id="181" w:name="_Toc112964097"/>
      <w:bookmarkStart w:id="182" w:name="_Toc122117254"/>
      <w:bookmarkStart w:id="183" w:name="_Toc129285869"/>
      <w:r>
        <w:t>4.2.1</w:t>
      </w:r>
      <w:r>
        <w:tab/>
        <w:t>Service 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5875E8" w14:textId="2978EE50" w:rsidR="00CA23E7" w:rsidRDefault="00745863">
      <w:pPr>
        <w:pStyle w:val="Heading4"/>
        <w:rPr>
          <w:lang w:eastAsia="zh-CN"/>
        </w:rPr>
      </w:pPr>
      <w:bookmarkStart w:id="184" w:name="_Toc497209567"/>
      <w:bookmarkStart w:id="185" w:name="_Toc66224210"/>
      <w:bookmarkStart w:id="186" w:name="_Toc66440514"/>
      <w:bookmarkStart w:id="187" w:name="_Toc70541233"/>
      <w:bookmarkStart w:id="188" w:name="_Toc83233909"/>
      <w:bookmarkStart w:id="189" w:name="_Toc85526825"/>
      <w:bookmarkStart w:id="190" w:name="_Toc88659461"/>
      <w:bookmarkStart w:id="191" w:name="_Toc88832372"/>
      <w:bookmarkStart w:id="192" w:name="_Toc90660259"/>
      <w:bookmarkStart w:id="193" w:name="_Toc97194385"/>
      <w:bookmarkStart w:id="194" w:name="_Toc112964098"/>
      <w:bookmarkStart w:id="195" w:name="_Toc122117255"/>
      <w:bookmarkStart w:id="196" w:name="_Toc129285870"/>
      <w:r>
        <w:t>4.2.</w:t>
      </w:r>
      <w:r>
        <w:rPr>
          <w:lang w:eastAsia="zh-CN"/>
        </w:rPr>
        <w:t>1.1</w:t>
      </w:r>
      <w:r>
        <w:tab/>
      </w:r>
      <w:r>
        <w:rPr>
          <w:lang w:eastAsia="zh-CN"/>
        </w:rPr>
        <w:t>Overview</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97" w:name="_Toc66224211"/>
      <w:bookmarkStart w:id="198" w:name="_Toc66440515"/>
      <w:bookmarkStart w:id="199" w:name="_Toc70541234"/>
      <w:bookmarkStart w:id="200" w:name="_Toc83233910"/>
      <w:bookmarkStart w:id="201" w:name="_Toc85526826"/>
      <w:bookmarkStart w:id="202" w:name="_Toc88659462"/>
      <w:bookmarkStart w:id="203" w:name="_Toc88832373"/>
      <w:bookmarkStart w:id="204" w:name="_Toc90660260"/>
      <w:bookmarkStart w:id="205" w:name="_Toc97194386"/>
      <w:bookmarkStart w:id="206" w:name="_Toc112964099"/>
      <w:bookmarkStart w:id="207" w:name="_Toc122117256"/>
      <w:bookmarkStart w:id="208" w:name="_Toc129285871"/>
      <w:r>
        <w:rPr>
          <w:lang w:eastAsia="zh-CN"/>
        </w:rPr>
        <w:t>4.2.1.2</w:t>
      </w:r>
      <w:r>
        <w:rPr>
          <w:lang w:eastAsia="zh-CN"/>
        </w:rPr>
        <w:tab/>
        <w:t>Service Architecture</w:t>
      </w:r>
      <w:bookmarkEnd w:id="197"/>
      <w:bookmarkEnd w:id="198"/>
      <w:bookmarkEnd w:id="199"/>
      <w:bookmarkEnd w:id="200"/>
      <w:bookmarkEnd w:id="201"/>
      <w:bookmarkEnd w:id="202"/>
      <w:bookmarkEnd w:id="203"/>
      <w:bookmarkEnd w:id="204"/>
      <w:bookmarkEnd w:id="205"/>
      <w:bookmarkEnd w:id="206"/>
      <w:bookmarkEnd w:id="207"/>
      <w:bookmarkEnd w:id="208"/>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65pt;height:142.85pt" o:ole="">
            <v:imagedata r:id="rId12" o:title=""/>
          </v:shape>
          <o:OLEObject Type="Embed" ProgID="Visio.Drawing.15" ShapeID="_x0000_i1026" DrawAspect="Content" ObjectID="_1741162895"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1C1AE5">
      <w:pPr>
        <w:pStyle w:val="TH"/>
        <w:rPr>
          <w:rFonts w:eastAsia="SimSun"/>
          <w:lang w:val="en-US" w:eastAsia="zh-CN"/>
        </w:rPr>
      </w:pPr>
      <w:r>
        <w:rPr>
          <w:rFonts w:eastAsia="SimSun"/>
          <w:lang w:val="en-US" w:eastAsia="zh-CN"/>
        </w:rPr>
        <w:lastRenderedPageBreak/>
        <w:pict w14:anchorId="03244A25">
          <v:shape id="_x0000_i1027" type="#_x0000_t75" style="width:519.55pt;height:132.5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209" w:name="_Toc34228180"/>
      <w:bookmarkStart w:id="210" w:name="_Toc36041583"/>
      <w:bookmarkStart w:id="211" w:name="_Toc36041739"/>
      <w:bookmarkStart w:id="212" w:name="_Toc44680176"/>
      <w:bookmarkStart w:id="213" w:name="_Toc45134773"/>
      <w:bookmarkStart w:id="214" w:name="_Toc49583658"/>
      <w:bookmarkStart w:id="215" w:name="_Toc51764095"/>
      <w:bookmarkStart w:id="216" w:name="_Toc58838770"/>
      <w:bookmarkStart w:id="217" w:name="_Toc59020085"/>
      <w:bookmarkStart w:id="218" w:name="_Toc59020172"/>
      <w:bookmarkStart w:id="219" w:name="_Toc66224212"/>
      <w:bookmarkStart w:id="220" w:name="_Toc66440516"/>
      <w:bookmarkStart w:id="221" w:name="_Toc70541235"/>
      <w:bookmarkStart w:id="222" w:name="_Toc83233911"/>
      <w:bookmarkStart w:id="223" w:name="_Toc85526827"/>
      <w:bookmarkStart w:id="224" w:name="_Toc88659463"/>
      <w:bookmarkStart w:id="225" w:name="_Toc88832374"/>
      <w:bookmarkStart w:id="226" w:name="_Toc90660261"/>
      <w:bookmarkStart w:id="227" w:name="_Toc97194387"/>
      <w:bookmarkStart w:id="228" w:name="_Toc112964100"/>
      <w:bookmarkStart w:id="229" w:name="_Toc122117257"/>
      <w:bookmarkStart w:id="230" w:name="_Toc129285872"/>
      <w:bookmarkStart w:id="231" w:name="_Toc510696589"/>
      <w:bookmarkStart w:id="232" w:name="_Toc35971381"/>
      <w:bookmarkStart w:id="233" w:name="_Toc36812112"/>
      <w:r>
        <w:rPr>
          <w:noProof/>
        </w:rPr>
        <w:t>4.2.1.3</w:t>
      </w:r>
      <w:r>
        <w:rPr>
          <w:noProof/>
        </w:rPr>
        <w:tab/>
      </w:r>
      <w:r>
        <w:rPr>
          <w:noProof/>
          <w:lang w:eastAsia="zh-CN"/>
        </w:rPr>
        <w:t>Network Functions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DB5A1EB" w14:textId="77777777" w:rsidR="00CA23E7" w:rsidRDefault="00745863">
      <w:pPr>
        <w:pStyle w:val="Heading5"/>
        <w:rPr>
          <w:noProof/>
          <w:lang w:eastAsia="zh-CN"/>
        </w:rPr>
      </w:pPr>
      <w:bookmarkStart w:id="234" w:name="_Toc11227396"/>
      <w:bookmarkStart w:id="235" w:name="_Toc18481025"/>
      <w:bookmarkStart w:id="236" w:name="_Toc34228181"/>
      <w:bookmarkStart w:id="237" w:name="_Toc36041584"/>
      <w:bookmarkStart w:id="238" w:name="_Toc36041740"/>
      <w:bookmarkStart w:id="239" w:name="_Toc44680177"/>
      <w:bookmarkStart w:id="240" w:name="_Toc45134774"/>
      <w:bookmarkStart w:id="241" w:name="_Toc49583659"/>
      <w:bookmarkStart w:id="242" w:name="_Toc51764096"/>
      <w:bookmarkStart w:id="243" w:name="_Toc58838771"/>
      <w:bookmarkStart w:id="244" w:name="_Toc59020086"/>
      <w:bookmarkStart w:id="245" w:name="_Toc59020173"/>
      <w:bookmarkStart w:id="246" w:name="_Toc66224213"/>
      <w:bookmarkStart w:id="247" w:name="_Toc66440517"/>
      <w:bookmarkStart w:id="248" w:name="_Toc70541236"/>
      <w:bookmarkStart w:id="249" w:name="_Toc83233912"/>
      <w:bookmarkStart w:id="250" w:name="_Toc85526828"/>
      <w:bookmarkStart w:id="251" w:name="_Toc88659464"/>
      <w:bookmarkStart w:id="252" w:name="_Toc88832375"/>
      <w:bookmarkStart w:id="253" w:name="_Toc90660262"/>
      <w:bookmarkStart w:id="254" w:name="_Toc97194388"/>
      <w:bookmarkStart w:id="255" w:name="_Toc112964101"/>
      <w:bookmarkStart w:id="256" w:name="_Toc122117258"/>
      <w:bookmarkStart w:id="257" w:name="_Toc129285873"/>
      <w:r>
        <w:rPr>
          <w:noProof/>
        </w:rPr>
        <w:t>4.2.1.3</w:t>
      </w:r>
      <w:r>
        <w:rPr>
          <w:noProof/>
          <w:lang w:eastAsia="zh-CN"/>
        </w:rPr>
        <w:t>.1</w:t>
      </w:r>
      <w:r>
        <w:rPr>
          <w:noProof/>
        </w:rPr>
        <w:tab/>
      </w:r>
      <w:r>
        <w:t>AKMA Anchor Function</w:t>
      </w:r>
      <w:r>
        <w:rPr>
          <w:noProof/>
          <w:lang w:eastAsia="zh-CN"/>
        </w:rPr>
        <w:t xml:space="preserve"> (AAnF)</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58" w:name="_Toc34228182"/>
      <w:bookmarkStart w:id="259" w:name="_Toc36041585"/>
      <w:bookmarkStart w:id="260" w:name="_Toc36041741"/>
      <w:bookmarkStart w:id="261" w:name="_Toc44680178"/>
      <w:bookmarkStart w:id="262" w:name="_Toc45134775"/>
      <w:bookmarkStart w:id="263" w:name="_Toc49583660"/>
      <w:bookmarkStart w:id="264" w:name="_Toc51764097"/>
      <w:bookmarkStart w:id="265" w:name="_Toc58838772"/>
      <w:bookmarkStart w:id="266" w:name="_Toc59020087"/>
      <w:bookmarkStart w:id="267" w:name="_Toc59020174"/>
      <w:bookmarkStart w:id="268" w:name="_Toc66224214"/>
      <w:bookmarkStart w:id="269" w:name="_Toc66440518"/>
      <w:bookmarkStart w:id="270" w:name="_Toc70541237"/>
      <w:bookmarkStart w:id="271" w:name="_Toc83233913"/>
      <w:bookmarkStart w:id="272" w:name="_Toc85526829"/>
      <w:bookmarkStart w:id="273" w:name="_Toc88659465"/>
      <w:bookmarkStart w:id="274" w:name="_Toc88832376"/>
      <w:bookmarkStart w:id="275" w:name="_Toc90660263"/>
      <w:bookmarkStart w:id="276" w:name="_Toc97194389"/>
      <w:bookmarkStart w:id="277" w:name="_Toc112964102"/>
      <w:bookmarkStart w:id="278" w:name="_Toc122117259"/>
      <w:bookmarkStart w:id="279" w:name="_Toc129285874"/>
      <w:r>
        <w:rPr>
          <w:noProof/>
        </w:rPr>
        <w:t>4.2.1.3</w:t>
      </w:r>
      <w:r>
        <w:rPr>
          <w:noProof/>
          <w:lang w:eastAsia="zh-CN"/>
        </w:rPr>
        <w:t>.2</w:t>
      </w:r>
      <w:r>
        <w:rPr>
          <w:noProof/>
        </w:rPr>
        <w:tab/>
      </w:r>
      <w:r>
        <w:rPr>
          <w:noProof/>
          <w:lang w:eastAsia="zh-CN"/>
        </w:rPr>
        <w:t>NF Service Consumers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280" w:name="_Toc66224215"/>
      <w:bookmarkStart w:id="281" w:name="_Toc66440519"/>
      <w:bookmarkStart w:id="282" w:name="_Toc70541238"/>
      <w:bookmarkStart w:id="283" w:name="_Toc83233914"/>
      <w:bookmarkStart w:id="284" w:name="_Toc85526830"/>
      <w:bookmarkStart w:id="285" w:name="_Toc88659466"/>
      <w:bookmarkStart w:id="286" w:name="_Toc88832377"/>
      <w:bookmarkStart w:id="287" w:name="_Toc90660264"/>
      <w:bookmarkStart w:id="288" w:name="_Toc97194390"/>
      <w:bookmarkStart w:id="289" w:name="_Toc112964103"/>
      <w:bookmarkStart w:id="290" w:name="_Toc122117260"/>
      <w:bookmarkStart w:id="291" w:name="_Toc129285875"/>
      <w:r>
        <w:t>4.2.2</w:t>
      </w:r>
      <w:r>
        <w:tab/>
        <w:t>Service Operations</w:t>
      </w:r>
      <w:bookmarkEnd w:id="231"/>
      <w:bookmarkEnd w:id="232"/>
      <w:bookmarkEnd w:id="233"/>
      <w:bookmarkEnd w:id="280"/>
      <w:bookmarkEnd w:id="281"/>
      <w:bookmarkEnd w:id="282"/>
      <w:bookmarkEnd w:id="283"/>
      <w:bookmarkEnd w:id="284"/>
      <w:bookmarkEnd w:id="285"/>
      <w:bookmarkEnd w:id="286"/>
      <w:bookmarkEnd w:id="287"/>
      <w:bookmarkEnd w:id="288"/>
      <w:bookmarkEnd w:id="289"/>
      <w:bookmarkEnd w:id="290"/>
      <w:bookmarkEnd w:id="291"/>
    </w:p>
    <w:p w14:paraId="788E2488" w14:textId="77777777" w:rsidR="00D61C52" w:rsidRDefault="00D61C52" w:rsidP="00D61C52">
      <w:pPr>
        <w:pStyle w:val="Heading4"/>
      </w:pPr>
      <w:bookmarkStart w:id="292" w:name="_Toc129285876"/>
      <w:bookmarkStart w:id="293" w:name="_Toc510696590"/>
      <w:bookmarkStart w:id="294" w:name="_Toc35971382"/>
      <w:bookmarkStart w:id="295" w:name="_Toc36812113"/>
      <w:bookmarkStart w:id="296" w:name="_Toc66224216"/>
      <w:bookmarkStart w:id="297" w:name="_Toc66440520"/>
      <w:bookmarkStart w:id="298" w:name="_Toc70541239"/>
      <w:bookmarkStart w:id="299" w:name="_Toc83233915"/>
      <w:bookmarkStart w:id="300" w:name="_Toc85526831"/>
      <w:bookmarkStart w:id="301" w:name="_Toc88659467"/>
      <w:bookmarkStart w:id="302" w:name="_Toc88832378"/>
      <w:bookmarkStart w:id="303" w:name="_Toc90660265"/>
      <w:bookmarkStart w:id="304" w:name="_Toc97194391"/>
      <w:bookmarkStart w:id="305" w:name="_Toc112964104"/>
      <w:bookmarkStart w:id="306" w:name="_Toc122117261"/>
      <w:bookmarkStart w:id="307" w:name="_Toc510696591"/>
      <w:bookmarkStart w:id="308" w:name="_Toc35971383"/>
      <w:bookmarkStart w:id="309" w:name="_Toc36812114"/>
      <w:bookmarkStart w:id="310" w:name="_Toc66224217"/>
      <w:bookmarkStart w:id="311" w:name="_Toc66440521"/>
      <w:bookmarkStart w:id="312" w:name="_Toc70541240"/>
      <w:bookmarkStart w:id="313" w:name="_Toc83233916"/>
      <w:bookmarkStart w:id="314" w:name="_Toc85526832"/>
      <w:bookmarkStart w:id="315" w:name="_Toc88659468"/>
      <w:bookmarkStart w:id="316" w:name="_Toc88832379"/>
      <w:bookmarkStart w:id="317" w:name="_Toc90660266"/>
      <w:bookmarkStart w:id="318" w:name="_Toc97194392"/>
      <w:bookmarkStart w:id="319" w:name="_Toc112964105"/>
      <w:bookmarkStart w:id="320" w:name="_Toc122117262"/>
      <w:r>
        <w:t>4.2.2.1</w:t>
      </w:r>
      <w:r>
        <w:tab/>
        <w:t>Introduction</w:t>
      </w:r>
      <w:bookmarkEnd w:id="292"/>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tbl>
    <w:p w14:paraId="51A8696E" w14:textId="77777777" w:rsidR="00D61C52" w:rsidRDefault="00D61C52" w:rsidP="00D61C52">
      <w:pPr>
        <w:rPr>
          <w:rFonts w:eastAsiaTheme="minorEastAsia"/>
        </w:rPr>
      </w:pPr>
    </w:p>
    <w:p w14:paraId="1DE7220E" w14:textId="77777777" w:rsidR="00CA23E7" w:rsidRDefault="00745863">
      <w:pPr>
        <w:pStyle w:val="Heading4"/>
      </w:pPr>
      <w:bookmarkStart w:id="321" w:name="_Toc129285877"/>
      <w:r>
        <w:lastRenderedPageBreak/>
        <w:t>4.2.2.2</w:t>
      </w:r>
      <w:r>
        <w:tab/>
      </w:r>
      <w:bookmarkEnd w:id="307"/>
      <w:bookmarkEnd w:id="308"/>
      <w:bookmarkEnd w:id="309"/>
      <w:r>
        <w:t>Naanf_AKMA_AnchorKey_Register service operation</w:t>
      </w:r>
      <w:bookmarkEnd w:id="310"/>
      <w:bookmarkEnd w:id="311"/>
      <w:bookmarkEnd w:id="312"/>
      <w:bookmarkEnd w:id="313"/>
      <w:bookmarkEnd w:id="314"/>
      <w:bookmarkEnd w:id="315"/>
      <w:bookmarkEnd w:id="316"/>
      <w:bookmarkEnd w:id="317"/>
      <w:bookmarkEnd w:id="318"/>
      <w:bookmarkEnd w:id="319"/>
      <w:bookmarkEnd w:id="320"/>
      <w:bookmarkEnd w:id="321"/>
    </w:p>
    <w:p w14:paraId="47124056" w14:textId="77777777" w:rsidR="00CA23E7" w:rsidRDefault="00745863">
      <w:pPr>
        <w:pStyle w:val="Heading5"/>
      </w:pPr>
      <w:bookmarkStart w:id="322" w:name="_Toc510696592"/>
      <w:bookmarkStart w:id="323" w:name="_Toc35971384"/>
      <w:bookmarkStart w:id="324" w:name="_Toc36812115"/>
      <w:bookmarkStart w:id="325" w:name="_Toc66224218"/>
      <w:bookmarkStart w:id="326" w:name="_Toc66440522"/>
      <w:bookmarkStart w:id="327" w:name="_Toc70541241"/>
      <w:bookmarkStart w:id="328" w:name="_Toc83233917"/>
      <w:bookmarkStart w:id="329" w:name="_Toc85526833"/>
      <w:bookmarkStart w:id="330" w:name="_Toc88659469"/>
      <w:bookmarkStart w:id="331" w:name="_Toc88832380"/>
      <w:bookmarkStart w:id="332" w:name="_Toc90660267"/>
      <w:bookmarkStart w:id="333" w:name="_Toc97194393"/>
      <w:bookmarkStart w:id="334" w:name="_Toc112964106"/>
      <w:bookmarkStart w:id="335" w:name="_Toc122117263"/>
      <w:bookmarkStart w:id="336" w:name="_Toc129285878"/>
      <w:bookmarkStart w:id="337" w:name="_Hlk54815482"/>
      <w:r>
        <w:t>4.2.2.2.1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338" w:name="_Toc510696593"/>
      <w:bookmarkStart w:id="339" w:name="_Toc35971385"/>
      <w:bookmarkStart w:id="340" w:name="_Toc36812116"/>
      <w:bookmarkStart w:id="341" w:name="_Toc66224219"/>
      <w:bookmarkStart w:id="342" w:name="_Toc66440523"/>
      <w:bookmarkStart w:id="343" w:name="_Toc70541242"/>
      <w:bookmarkStart w:id="344" w:name="_Toc83233918"/>
      <w:bookmarkStart w:id="345" w:name="_Toc85526834"/>
      <w:bookmarkStart w:id="346" w:name="_Toc88659470"/>
      <w:bookmarkStart w:id="347" w:name="_Toc88832381"/>
      <w:bookmarkStart w:id="348" w:name="_Toc90660268"/>
      <w:bookmarkStart w:id="349" w:name="_Toc97194394"/>
      <w:bookmarkStart w:id="350" w:name="_Toc112964107"/>
      <w:bookmarkStart w:id="351" w:name="_Toc122117264"/>
      <w:bookmarkStart w:id="352" w:name="_Toc129285879"/>
      <w:r>
        <w:t>4.2.2.2.2</w:t>
      </w:r>
      <w:r>
        <w:tab/>
        <w:t>Store the AKMA related key material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5pt;height:159.55pt" o:ole="">
            <v:imagedata r:id="rId15" o:title=""/>
          </v:shape>
          <o:OLEObject Type="Embed" ProgID="Visio.Drawing.11" ShapeID="_x0000_i1028" DrawAspect="Content" ObjectID="_1741162896"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353" w:name="_Toc510696595"/>
      <w:bookmarkStart w:id="354" w:name="_Toc35971387"/>
      <w:bookmarkStart w:id="355" w:name="_Toc36812118"/>
      <w:bookmarkStart w:id="356" w:name="_Toc66224220"/>
      <w:bookmarkStart w:id="357" w:name="_Toc66440524"/>
      <w:bookmarkStart w:id="358" w:name="_Toc70541243"/>
      <w:bookmarkStart w:id="359" w:name="_Toc83233919"/>
      <w:bookmarkStart w:id="360" w:name="_Toc85526835"/>
      <w:bookmarkStart w:id="361" w:name="_Toc88659471"/>
      <w:bookmarkStart w:id="362" w:name="_Toc88832382"/>
      <w:bookmarkStart w:id="363" w:name="_Toc90660269"/>
      <w:bookmarkStart w:id="364" w:name="_Toc97194395"/>
      <w:bookmarkStart w:id="365" w:name="_Toc112964108"/>
      <w:bookmarkStart w:id="366" w:name="_Toc122117265"/>
      <w:bookmarkStart w:id="367" w:name="_Toc129285880"/>
      <w:bookmarkEnd w:id="337"/>
      <w:r>
        <w:t>4.2.2.3</w:t>
      </w:r>
      <w:r>
        <w:tab/>
      </w:r>
      <w:bookmarkEnd w:id="353"/>
      <w:bookmarkEnd w:id="354"/>
      <w:bookmarkEnd w:id="355"/>
      <w:r>
        <w:t>Naanf_AKMA_ApplicationKey_Get service operation</w:t>
      </w:r>
      <w:bookmarkEnd w:id="356"/>
      <w:bookmarkEnd w:id="357"/>
      <w:bookmarkEnd w:id="358"/>
      <w:bookmarkEnd w:id="359"/>
      <w:bookmarkEnd w:id="360"/>
      <w:bookmarkEnd w:id="361"/>
      <w:bookmarkEnd w:id="362"/>
      <w:bookmarkEnd w:id="363"/>
      <w:bookmarkEnd w:id="364"/>
      <w:bookmarkEnd w:id="365"/>
      <w:bookmarkEnd w:id="366"/>
      <w:bookmarkEnd w:id="367"/>
    </w:p>
    <w:p w14:paraId="24142F4B" w14:textId="77777777" w:rsidR="00CA23E7" w:rsidRDefault="00745863">
      <w:pPr>
        <w:pStyle w:val="Heading5"/>
      </w:pPr>
      <w:bookmarkStart w:id="368" w:name="_Toc66224221"/>
      <w:bookmarkStart w:id="369" w:name="_Toc66440525"/>
      <w:bookmarkStart w:id="370" w:name="_Toc70541244"/>
      <w:bookmarkStart w:id="371" w:name="_Toc83233920"/>
      <w:bookmarkStart w:id="372" w:name="_Toc85526836"/>
      <w:bookmarkStart w:id="373" w:name="_Toc88659472"/>
      <w:bookmarkStart w:id="374" w:name="_Toc88832383"/>
      <w:bookmarkStart w:id="375" w:name="_Toc90660270"/>
      <w:bookmarkStart w:id="376" w:name="_Toc97194396"/>
      <w:bookmarkStart w:id="377" w:name="_Toc112964109"/>
      <w:bookmarkStart w:id="378" w:name="_Toc122117266"/>
      <w:bookmarkStart w:id="379" w:name="_Toc129285881"/>
      <w:r>
        <w:t>4.2.2.3.1</w:t>
      </w:r>
      <w:r>
        <w:tab/>
        <w:t>General</w:t>
      </w:r>
      <w:bookmarkEnd w:id="368"/>
      <w:bookmarkEnd w:id="369"/>
      <w:bookmarkEnd w:id="370"/>
      <w:bookmarkEnd w:id="371"/>
      <w:bookmarkEnd w:id="372"/>
      <w:bookmarkEnd w:id="373"/>
      <w:bookmarkEnd w:id="374"/>
      <w:bookmarkEnd w:id="375"/>
      <w:bookmarkEnd w:id="376"/>
      <w:bookmarkEnd w:id="377"/>
      <w:bookmarkEnd w:id="378"/>
      <w:bookmarkEnd w:id="379"/>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380" w:name="_Toc66224222"/>
      <w:bookmarkStart w:id="381" w:name="_Toc66440526"/>
      <w:bookmarkStart w:id="382" w:name="_Toc70541245"/>
      <w:bookmarkStart w:id="383" w:name="_Toc83233921"/>
      <w:bookmarkStart w:id="384" w:name="_Toc85526837"/>
      <w:bookmarkStart w:id="385" w:name="_Toc88659473"/>
      <w:bookmarkStart w:id="386" w:name="_Toc88832384"/>
      <w:bookmarkStart w:id="387" w:name="_Toc90660271"/>
      <w:bookmarkStart w:id="388" w:name="_Toc97194397"/>
      <w:bookmarkStart w:id="389" w:name="_Toc112964110"/>
      <w:bookmarkStart w:id="390" w:name="_Toc122117267"/>
      <w:bookmarkStart w:id="391" w:name="_Toc129285882"/>
      <w:r>
        <w:t>4.2.2.3.2</w:t>
      </w:r>
      <w:r>
        <w:tab/>
        <w:t>AKMA Application Key request</w:t>
      </w:r>
      <w:bookmarkEnd w:id="380"/>
      <w:bookmarkEnd w:id="381"/>
      <w:bookmarkEnd w:id="382"/>
      <w:bookmarkEnd w:id="383"/>
      <w:bookmarkEnd w:id="384"/>
      <w:bookmarkEnd w:id="385"/>
      <w:bookmarkEnd w:id="386"/>
      <w:bookmarkEnd w:id="387"/>
      <w:bookmarkEnd w:id="388"/>
      <w:bookmarkEnd w:id="389"/>
      <w:bookmarkEnd w:id="390"/>
      <w:bookmarkEnd w:id="39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5pt;height:159.55pt" o:ole="">
            <v:imagedata r:id="rId17" o:title=""/>
          </v:shape>
          <o:OLEObject Type="Embed" ProgID="Visio.Drawing.11" ShapeID="_x0000_i1029" DrawAspect="Content" ObjectID="_1741162897"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392" w:name="_Toc85526838"/>
      <w:bookmarkStart w:id="393" w:name="_Toc88659474"/>
      <w:bookmarkStart w:id="394" w:name="_Toc88832385"/>
      <w:bookmarkStart w:id="395" w:name="_Toc90660272"/>
      <w:bookmarkStart w:id="396" w:name="_Toc97194398"/>
      <w:bookmarkStart w:id="397" w:name="_Toc112964111"/>
      <w:bookmarkStart w:id="398" w:name="_Toc122117268"/>
      <w:bookmarkStart w:id="399" w:name="_Toc129285883"/>
      <w:r>
        <w:t>4.2.2.4</w:t>
      </w:r>
      <w:r>
        <w:tab/>
      </w:r>
      <w:r w:rsidRPr="002C5241">
        <w:rPr>
          <w:lang w:val="en-US"/>
        </w:rPr>
        <w:t>Naanf_AKMA_ContextRemove</w:t>
      </w:r>
      <w:r>
        <w:t xml:space="preserve"> service operation</w:t>
      </w:r>
      <w:bookmarkEnd w:id="392"/>
      <w:bookmarkEnd w:id="393"/>
      <w:bookmarkEnd w:id="394"/>
      <w:bookmarkEnd w:id="395"/>
      <w:bookmarkEnd w:id="396"/>
      <w:bookmarkEnd w:id="397"/>
      <w:bookmarkEnd w:id="398"/>
      <w:bookmarkEnd w:id="399"/>
    </w:p>
    <w:p w14:paraId="2EC0D069" w14:textId="213BC0F1" w:rsidR="005F10C9" w:rsidRDefault="005F10C9" w:rsidP="005F10C9">
      <w:pPr>
        <w:pStyle w:val="Heading5"/>
      </w:pPr>
      <w:bookmarkStart w:id="400" w:name="_Toc85526839"/>
      <w:bookmarkStart w:id="401" w:name="_Toc88659475"/>
      <w:bookmarkStart w:id="402" w:name="_Toc88832386"/>
      <w:bookmarkStart w:id="403" w:name="_Toc90660273"/>
      <w:bookmarkStart w:id="404" w:name="_Toc97194399"/>
      <w:bookmarkStart w:id="405" w:name="_Toc112964112"/>
      <w:bookmarkStart w:id="406" w:name="_Toc122117269"/>
      <w:bookmarkStart w:id="407" w:name="_Toc129285884"/>
      <w:r>
        <w:t>4.2.2.4.1</w:t>
      </w:r>
      <w:r>
        <w:tab/>
        <w:t>General</w:t>
      </w:r>
      <w:bookmarkEnd w:id="400"/>
      <w:bookmarkEnd w:id="401"/>
      <w:bookmarkEnd w:id="402"/>
      <w:bookmarkEnd w:id="403"/>
      <w:bookmarkEnd w:id="404"/>
      <w:bookmarkEnd w:id="405"/>
      <w:bookmarkEnd w:id="406"/>
      <w:bookmarkEnd w:id="40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08" w:name="_Toc85526840"/>
      <w:bookmarkStart w:id="409" w:name="_Toc88659476"/>
      <w:bookmarkStart w:id="410" w:name="_Toc88832387"/>
      <w:bookmarkStart w:id="411" w:name="_Toc90660274"/>
      <w:bookmarkStart w:id="412" w:name="_Toc97194400"/>
      <w:bookmarkStart w:id="413" w:name="_Toc112964113"/>
      <w:bookmarkStart w:id="414" w:name="_Toc122117270"/>
      <w:bookmarkStart w:id="415" w:name="_Toc129285885"/>
      <w:r>
        <w:lastRenderedPageBreak/>
        <w:t>4.2.2.4.2</w:t>
      </w:r>
      <w:r>
        <w:tab/>
        <w:t>AKMA Context removal</w:t>
      </w:r>
      <w:bookmarkEnd w:id="408"/>
      <w:bookmarkEnd w:id="409"/>
      <w:bookmarkEnd w:id="410"/>
      <w:bookmarkEnd w:id="411"/>
      <w:bookmarkEnd w:id="412"/>
      <w:bookmarkEnd w:id="413"/>
      <w:bookmarkEnd w:id="414"/>
      <w:bookmarkEnd w:id="415"/>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35pt;height:159pt" o:ole="">
            <v:imagedata r:id="rId19" o:title=""/>
          </v:shape>
          <o:OLEObject Type="Embed" ProgID="Visio.Drawing.11" ShapeID="_x0000_i1030" DrawAspect="Content" ObjectID="_1741162898"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416" w:name="_Toc510696597"/>
      <w:bookmarkStart w:id="417" w:name="_Toc35971389"/>
      <w:bookmarkStart w:id="418" w:name="_Toc36812120"/>
      <w:bookmarkStart w:id="419" w:name="_Toc66224223"/>
      <w:bookmarkStart w:id="420" w:name="_Toc66440527"/>
      <w:bookmarkStart w:id="421" w:name="_Toc70541246"/>
      <w:bookmarkStart w:id="422" w:name="_Toc83233922"/>
      <w:bookmarkStart w:id="423" w:name="_Toc85526841"/>
      <w:bookmarkStart w:id="424" w:name="_Toc88659477"/>
      <w:bookmarkStart w:id="425" w:name="_Toc88832388"/>
      <w:bookmarkStart w:id="426" w:name="_Toc90660275"/>
      <w:bookmarkStart w:id="427" w:name="_Toc97194401"/>
      <w:bookmarkStart w:id="428" w:name="_Toc112964114"/>
      <w:bookmarkStart w:id="429" w:name="_Toc122117271"/>
      <w:bookmarkStart w:id="430" w:name="_Toc129285886"/>
      <w:r>
        <w:t>5</w:t>
      </w:r>
      <w:r>
        <w:tab/>
        <w:t>API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FE554BE" w14:textId="77777777" w:rsidR="00CA23E7" w:rsidRDefault="00745863">
      <w:pPr>
        <w:pStyle w:val="Heading2"/>
      </w:pPr>
      <w:bookmarkStart w:id="431" w:name="_Toc510696598"/>
      <w:bookmarkStart w:id="432" w:name="_Toc35971390"/>
      <w:bookmarkStart w:id="433" w:name="_Toc36812121"/>
      <w:bookmarkStart w:id="434" w:name="_Toc66224224"/>
      <w:bookmarkStart w:id="435" w:name="_Toc66440528"/>
      <w:bookmarkStart w:id="436" w:name="_Toc70541247"/>
      <w:bookmarkStart w:id="437" w:name="_Toc83233923"/>
      <w:bookmarkStart w:id="438" w:name="_Toc85526842"/>
      <w:bookmarkStart w:id="439" w:name="_Toc88659478"/>
      <w:bookmarkStart w:id="440" w:name="_Toc88832389"/>
      <w:bookmarkStart w:id="441" w:name="_Toc90660276"/>
      <w:bookmarkStart w:id="442" w:name="_Toc97194402"/>
      <w:bookmarkStart w:id="443" w:name="_Toc112964115"/>
      <w:bookmarkStart w:id="444" w:name="_Toc122117272"/>
      <w:bookmarkStart w:id="445" w:name="_Toc129285887"/>
      <w:r>
        <w:t>5.1</w:t>
      </w:r>
      <w:r>
        <w:tab/>
        <w:t>Naanf_AKMA Service API</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BF0AA94" w14:textId="77777777" w:rsidR="00CA23E7" w:rsidRDefault="00745863">
      <w:pPr>
        <w:pStyle w:val="Heading3"/>
      </w:pPr>
      <w:bookmarkStart w:id="446" w:name="_Toc510696599"/>
      <w:bookmarkStart w:id="447" w:name="_Toc35971391"/>
      <w:bookmarkStart w:id="448" w:name="_Toc36812122"/>
      <w:bookmarkStart w:id="449" w:name="_Toc66224225"/>
      <w:bookmarkStart w:id="450" w:name="_Toc66440529"/>
      <w:bookmarkStart w:id="451" w:name="_Toc70541248"/>
      <w:bookmarkStart w:id="452" w:name="_Toc83233924"/>
      <w:bookmarkStart w:id="453" w:name="_Toc85526843"/>
      <w:bookmarkStart w:id="454" w:name="_Toc88659479"/>
      <w:bookmarkStart w:id="455" w:name="_Toc88832390"/>
      <w:bookmarkStart w:id="456" w:name="_Toc90660277"/>
      <w:bookmarkStart w:id="457" w:name="_Toc97194403"/>
      <w:bookmarkStart w:id="458" w:name="_Toc112964116"/>
      <w:bookmarkStart w:id="459" w:name="_Toc122117273"/>
      <w:bookmarkStart w:id="460" w:name="_Toc129285888"/>
      <w:r>
        <w:t>5.1.1</w:t>
      </w:r>
      <w:r>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CDA64" w14:textId="7D14FA64" w:rsidR="00CA23E7" w:rsidRDefault="00745863">
      <w:pPr>
        <w:rPr>
          <w:noProof/>
          <w:lang w:eastAsia="zh-CN"/>
        </w:rPr>
      </w:pPr>
      <w:bookmarkStart w:id="46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462" w:name="_Toc35971392"/>
      <w:bookmarkStart w:id="463" w:name="_Toc36812123"/>
      <w:bookmarkStart w:id="464" w:name="_Toc66224226"/>
      <w:bookmarkStart w:id="465" w:name="_Toc66440530"/>
      <w:bookmarkStart w:id="466" w:name="_Toc70541249"/>
      <w:bookmarkStart w:id="467" w:name="_Toc83233925"/>
      <w:bookmarkStart w:id="468" w:name="_Toc85526844"/>
      <w:bookmarkStart w:id="469" w:name="_Toc88659480"/>
      <w:bookmarkStart w:id="470" w:name="_Toc88832391"/>
      <w:bookmarkStart w:id="471" w:name="_Toc90660278"/>
      <w:bookmarkStart w:id="472" w:name="_Toc97194404"/>
      <w:bookmarkStart w:id="473" w:name="_Toc112964117"/>
      <w:bookmarkStart w:id="474" w:name="_Toc122117274"/>
      <w:bookmarkStart w:id="475" w:name="_Toc129285889"/>
      <w:r>
        <w:t>5.1.2</w:t>
      </w:r>
      <w:r>
        <w:tab/>
        <w:t>Usage of HTTP</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A12C059" w14:textId="77777777" w:rsidR="00CA23E7" w:rsidRDefault="00745863">
      <w:pPr>
        <w:pStyle w:val="Heading4"/>
      </w:pPr>
      <w:bookmarkStart w:id="476" w:name="_Toc510696601"/>
      <w:bookmarkStart w:id="477" w:name="_Toc35971393"/>
      <w:bookmarkStart w:id="478" w:name="_Toc36812124"/>
      <w:bookmarkStart w:id="479" w:name="_Toc66224227"/>
      <w:bookmarkStart w:id="480" w:name="_Toc66440531"/>
      <w:bookmarkStart w:id="481" w:name="_Toc70541250"/>
      <w:bookmarkStart w:id="482" w:name="_Toc83233926"/>
      <w:bookmarkStart w:id="483" w:name="_Toc85526845"/>
      <w:bookmarkStart w:id="484" w:name="_Toc88659481"/>
      <w:bookmarkStart w:id="485" w:name="_Toc88832392"/>
      <w:bookmarkStart w:id="486" w:name="_Toc90660279"/>
      <w:bookmarkStart w:id="487" w:name="_Toc97194405"/>
      <w:bookmarkStart w:id="488" w:name="_Toc112964118"/>
      <w:bookmarkStart w:id="489" w:name="_Toc122117275"/>
      <w:bookmarkStart w:id="490" w:name="_Toc129285890"/>
      <w:r>
        <w:t>5.1.2.1</w:t>
      </w:r>
      <w: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C69E049" w14:textId="77777777" w:rsidR="00CA23E7" w:rsidRDefault="00745863">
      <w:pPr>
        <w:rPr>
          <w:noProof/>
        </w:rPr>
      </w:pPr>
      <w:bookmarkStart w:id="49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492" w:name="_Toc35971394"/>
      <w:bookmarkStart w:id="493" w:name="_Toc36812125"/>
      <w:bookmarkStart w:id="494" w:name="_Toc66224228"/>
      <w:bookmarkStart w:id="495" w:name="_Toc66440532"/>
      <w:bookmarkStart w:id="496" w:name="_Toc70541251"/>
      <w:bookmarkStart w:id="497" w:name="_Toc83233927"/>
      <w:bookmarkStart w:id="498" w:name="_Toc85526846"/>
      <w:bookmarkStart w:id="499" w:name="_Toc88659482"/>
      <w:bookmarkStart w:id="500" w:name="_Toc88832393"/>
      <w:bookmarkStart w:id="501" w:name="_Toc90660280"/>
      <w:bookmarkStart w:id="502" w:name="_Toc97194406"/>
      <w:bookmarkStart w:id="503" w:name="_Toc112964119"/>
      <w:bookmarkStart w:id="504" w:name="_Toc122117276"/>
      <w:bookmarkStart w:id="505" w:name="_Toc129285891"/>
      <w:r>
        <w:t>5.1.2.2</w:t>
      </w:r>
      <w:r>
        <w:tab/>
        <w:t>HTTP standard headers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0C0BC64" w14:textId="77777777" w:rsidR="00CA23E7" w:rsidRDefault="00745863">
      <w:pPr>
        <w:pStyle w:val="Heading5"/>
        <w:rPr>
          <w:lang w:eastAsia="zh-CN"/>
        </w:rPr>
      </w:pPr>
      <w:bookmarkStart w:id="506" w:name="_Toc510696603"/>
      <w:bookmarkStart w:id="507" w:name="_Toc35971395"/>
      <w:bookmarkStart w:id="508" w:name="_Toc36812126"/>
      <w:bookmarkStart w:id="509" w:name="_Toc66224229"/>
      <w:bookmarkStart w:id="510" w:name="_Toc66440533"/>
      <w:bookmarkStart w:id="511" w:name="_Toc70541252"/>
      <w:bookmarkStart w:id="512" w:name="_Toc83233928"/>
      <w:bookmarkStart w:id="513" w:name="_Toc85526847"/>
      <w:bookmarkStart w:id="514" w:name="_Toc88659483"/>
      <w:bookmarkStart w:id="515" w:name="_Toc88832394"/>
      <w:bookmarkStart w:id="516" w:name="_Toc90660281"/>
      <w:bookmarkStart w:id="517" w:name="_Toc97194407"/>
      <w:bookmarkStart w:id="518" w:name="_Toc112964120"/>
      <w:bookmarkStart w:id="519" w:name="_Toc122117277"/>
      <w:bookmarkStart w:id="520" w:name="_Toc129285892"/>
      <w:r>
        <w:t>5.1.2.2.1</w:t>
      </w:r>
      <w:r>
        <w:rPr>
          <w:rFonts w:hint="eastAsia"/>
          <w:lang w:eastAsia="zh-CN"/>
        </w:rPr>
        <w:tab/>
      </w:r>
      <w:r>
        <w:rPr>
          <w:lang w:eastAsia="zh-CN"/>
        </w:rPr>
        <w:t>General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D083592" w14:textId="77777777" w:rsidR="00CA23E7" w:rsidRDefault="00745863">
      <w:pPr>
        <w:rPr>
          <w:noProof/>
        </w:rPr>
      </w:pPr>
      <w:bookmarkStart w:id="521" w:name="_Toc510696604"/>
      <w:r>
        <w:rPr>
          <w:noProof/>
        </w:rPr>
        <w:t>See clause 5.2.2 of 3GPP TS 29.500 [4] for the usage of HTTP standard headers.</w:t>
      </w:r>
    </w:p>
    <w:p w14:paraId="1EFC1BCD" w14:textId="77777777" w:rsidR="00CA23E7" w:rsidRDefault="00745863">
      <w:pPr>
        <w:pStyle w:val="Heading5"/>
      </w:pPr>
      <w:bookmarkStart w:id="522" w:name="_Toc35971396"/>
      <w:bookmarkStart w:id="523" w:name="_Toc36812127"/>
      <w:bookmarkStart w:id="524" w:name="_Toc66224230"/>
      <w:bookmarkStart w:id="525" w:name="_Toc66440534"/>
      <w:bookmarkStart w:id="526" w:name="_Toc70541253"/>
      <w:bookmarkStart w:id="527" w:name="_Toc83233929"/>
      <w:bookmarkStart w:id="528" w:name="_Toc85526848"/>
      <w:bookmarkStart w:id="529" w:name="_Toc88659484"/>
      <w:bookmarkStart w:id="530" w:name="_Toc88832395"/>
      <w:bookmarkStart w:id="531" w:name="_Toc90660282"/>
      <w:bookmarkStart w:id="532" w:name="_Toc97194408"/>
      <w:bookmarkStart w:id="533" w:name="_Toc112964121"/>
      <w:bookmarkStart w:id="534" w:name="_Toc122117278"/>
      <w:bookmarkStart w:id="535" w:name="_Toc129285893"/>
      <w:r>
        <w:t>5.1.2.2.2</w:t>
      </w:r>
      <w:r>
        <w:tab/>
        <w:t>Content type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8C34151" w14:textId="77777777" w:rsidR="00CA23E7" w:rsidRDefault="00745863">
      <w:bookmarkStart w:id="53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37" w:name="_Hlk525213471"/>
      <w:bookmarkStart w:id="538" w:name="_Hlk525213025"/>
      <w:r>
        <w:t xml:space="preserve">"Problem Details" JSON object shall be used to indicate </w:t>
      </w:r>
      <w:r>
        <w:rPr>
          <w:lang w:eastAsia="fr-FR"/>
        </w:rPr>
        <w:t xml:space="preserve">additional details of the error </w:t>
      </w:r>
      <w:r>
        <w:t xml:space="preserve">in a HTTP response body and </w:t>
      </w:r>
      <w:bookmarkEnd w:id="537"/>
      <w:r>
        <w:t>shall be signalled by the content type "application/problem+json", as defined in IETF RFC 7807 [13].</w:t>
      </w:r>
      <w:bookmarkEnd w:id="538"/>
    </w:p>
    <w:p w14:paraId="500F8D70" w14:textId="77777777" w:rsidR="00D61C52" w:rsidRDefault="00D61C52" w:rsidP="00D61C52">
      <w:pPr>
        <w:pStyle w:val="Heading4"/>
      </w:pPr>
      <w:bookmarkStart w:id="539" w:name="_Toc35971397"/>
      <w:bookmarkStart w:id="540" w:name="_Toc36812128"/>
      <w:bookmarkStart w:id="541" w:name="_Toc66224231"/>
      <w:bookmarkStart w:id="542" w:name="_Toc66440535"/>
      <w:bookmarkStart w:id="543" w:name="_Toc70541254"/>
      <w:bookmarkStart w:id="544" w:name="_Toc83233930"/>
      <w:bookmarkStart w:id="545" w:name="_Toc85526849"/>
      <w:bookmarkStart w:id="546" w:name="_Toc88659485"/>
      <w:bookmarkStart w:id="547" w:name="_Toc88832396"/>
      <w:bookmarkStart w:id="548" w:name="_Toc90660283"/>
      <w:bookmarkStart w:id="549" w:name="_Toc97194409"/>
      <w:bookmarkStart w:id="550" w:name="_Toc112964122"/>
      <w:bookmarkStart w:id="551" w:name="_Toc122117279"/>
      <w:bookmarkStart w:id="552" w:name="_Toc129285894"/>
      <w:bookmarkStart w:id="553" w:name="_Toc510696607"/>
      <w:bookmarkStart w:id="554" w:name="_Toc35971398"/>
      <w:bookmarkStart w:id="555" w:name="_Toc36812129"/>
      <w:bookmarkStart w:id="556" w:name="_Toc66224232"/>
      <w:bookmarkStart w:id="557" w:name="_Toc66440536"/>
      <w:bookmarkStart w:id="558" w:name="_Toc70541255"/>
      <w:bookmarkStart w:id="559" w:name="_Toc83233931"/>
      <w:bookmarkStart w:id="560" w:name="_Toc85526850"/>
      <w:bookmarkStart w:id="561" w:name="_Toc88659486"/>
      <w:bookmarkStart w:id="562" w:name="_Toc88832397"/>
      <w:bookmarkStart w:id="563" w:name="_Toc90660284"/>
      <w:bookmarkStart w:id="564" w:name="_Toc97194410"/>
      <w:bookmarkStart w:id="565" w:name="_Toc112964123"/>
      <w:bookmarkStart w:id="566" w:name="_Toc122117280"/>
      <w:bookmarkEnd w:id="536"/>
      <w:r>
        <w:t>5.1.2.3</w:t>
      </w:r>
      <w:r>
        <w:tab/>
        <w:t>HTTP custom headers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FB1D634" w14:textId="06B4225C" w:rsidR="00D61C52" w:rsidRDefault="00D61C52" w:rsidP="00D61C52">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567"/>
      <w:bookmarkEnd w:id="568"/>
      <w:bookmarkEnd w:id="569"/>
      <w:bookmarkEnd w:id="570"/>
      <w:bookmarkEnd w:id="571"/>
      <w:bookmarkEnd w:id="572"/>
      <w:bookmarkEnd w:id="573"/>
      <w:bookmarkEnd w:id="574"/>
    </w:p>
    <w:p w14:paraId="678512E3" w14:textId="466F3DA2" w:rsidR="00CA23E7" w:rsidRDefault="00745863">
      <w:pPr>
        <w:pStyle w:val="Heading3"/>
      </w:pPr>
      <w:bookmarkStart w:id="575" w:name="_Toc129285895"/>
      <w:r>
        <w:t>5.1.3</w:t>
      </w:r>
      <w:r>
        <w:tab/>
        <w:t>Resources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7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576" w:name="_Toc510696622"/>
      <w:bookmarkStart w:id="577" w:name="_Toc35971413"/>
      <w:bookmarkStart w:id="578" w:name="_Toc36812144"/>
      <w:bookmarkStart w:id="579" w:name="_Toc66224234"/>
      <w:bookmarkStart w:id="580" w:name="_Toc66440538"/>
      <w:bookmarkStart w:id="581" w:name="_Toc70541257"/>
      <w:bookmarkStart w:id="582" w:name="_Toc83233933"/>
      <w:bookmarkStart w:id="583" w:name="_Toc85526852"/>
      <w:bookmarkStart w:id="584" w:name="_Toc88659488"/>
      <w:bookmarkStart w:id="585" w:name="_Toc88832399"/>
      <w:bookmarkStart w:id="586" w:name="_Toc90660286"/>
      <w:bookmarkStart w:id="587" w:name="_Toc97194411"/>
      <w:bookmarkStart w:id="588" w:name="_Toc112964124"/>
      <w:bookmarkStart w:id="589" w:name="_Toc122117281"/>
      <w:bookmarkStart w:id="590" w:name="_Toc129285896"/>
      <w:r>
        <w:t>5.1.4</w:t>
      </w:r>
      <w:r>
        <w:tab/>
        <w:t>Custom Operations without associated resources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3987E82" w14:textId="5768D697" w:rsidR="00CA23E7" w:rsidRDefault="00745863">
      <w:pPr>
        <w:pStyle w:val="Heading4"/>
      </w:pPr>
      <w:bookmarkStart w:id="591" w:name="_Toc510696623"/>
      <w:bookmarkStart w:id="592" w:name="_Toc35971414"/>
      <w:bookmarkStart w:id="593" w:name="_Toc36812145"/>
      <w:bookmarkStart w:id="594" w:name="_Toc66224235"/>
      <w:bookmarkStart w:id="595" w:name="_Toc66440539"/>
      <w:bookmarkStart w:id="596" w:name="_Toc70541258"/>
      <w:bookmarkStart w:id="597" w:name="_Toc83233934"/>
      <w:bookmarkStart w:id="598" w:name="_Toc85526853"/>
      <w:bookmarkStart w:id="599" w:name="_Toc88659489"/>
      <w:bookmarkStart w:id="600" w:name="_Toc88832400"/>
      <w:bookmarkStart w:id="601" w:name="_Toc90660287"/>
      <w:bookmarkStart w:id="602" w:name="_Toc97194412"/>
      <w:bookmarkStart w:id="603" w:name="_Toc112964125"/>
      <w:bookmarkStart w:id="604" w:name="_Toc122117282"/>
      <w:bookmarkStart w:id="605" w:name="_Toc129285897"/>
      <w:r>
        <w:t>5.1.4.1</w:t>
      </w:r>
      <w:r>
        <w:tab/>
        <w:t>Overview</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35pt;height:184.3pt" o:ole="">
            <v:imagedata r:id="rId21" o:title=""/>
          </v:shape>
          <o:OLEObject Type="Embed" ProgID="Visio.Drawing.15" ShapeID="_x0000_i1031" DrawAspect="Content" ObjectID="_1741162899"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606" w:name="_Toc510696624"/>
      <w:bookmarkStart w:id="607" w:name="_Toc35971415"/>
      <w:bookmarkStart w:id="608" w:name="_Toc36812146"/>
      <w:bookmarkStart w:id="609" w:name="_Toc66224236"/>
      <w:bookmarkStart w:id="610" w:name="_Toc66440540"/>
      <w:bookmarkStart w:id="611" w:name="_Toc70541259"/>
      <w:bookmarkStart w:id="612" w:name="_Toc83233935"/>
      <w:bookmarkStart w:id="613" w:name="_Toc85526854"/>
      <w:bookmarkStart w:id="614" w:name="_Toc88659490"/>
      <w:bookmarkStart w:id="615" w:name="_Toc88832401"/>
      <w:bookmarkStart w:id="616" w:name="_Toc90660288"/>
      <w:bookmarkStart w:id="617" w:name="_Toc97194413"/>
      <w:bookmarkStart w:id="618" w:name="_Toc112964126"/>
      <w:bookmarkStart w:id="619" w:name="_Toc122117283"/>
      <w:bookmarkStart w:id="620" w:name="_Toc129285898"/>
      <w:r>
        <w:t>5.1.4.2</w:t>
      </w:r>
      <w:r>
        <w:tab/>
        <w:t>Operation: Register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7F9D8AC" w14:textId="77777777" w:rsidR="00CA23E7" w:rsidRDefault="00745863">
      <w:pPr>
        <w:pStyle w:val="Heading5"/>
      </w:pPr>
      <w:bookmarkStart w:id="621" w:name="_Toc510696625"/>
      <w:bookmarkStart w:id="622" w:name="_Toc35971416"/>
      <w:bookmarkStart w:id="623" w:name="_Toc36812147"/>
      <w:bookmarkStart w:id="624" w:name="_Toc66224237"/>
      <w:bookmarkStart w:id="625" w:name="_Toc66440541"/>
      <w:bookmarkStart w:id="626" w:name="_Toc70541260"/>
      <w:bookmarkStart w:id="627" w:name="_Toc83233936"/>
      <w:bookmarkStart w:id="628" w:name="_Toc85526855"/>
      <w:bookmarkStart w:id="629" w:name="_Toc88659491"/>
      <w:bookmarkStart w:id="630" w:name="_Toc88832402"/>
      <w:bookmarkStart w:id="631" w:name="_Toc90660289"/>
      <w:bookmarkStart w:id="632" w:name="_Toc97194414"/>
      <w:bookmarkStart w:id="633" w:name="_Toc112964127"/>
      <w:bookmarkStart w:id="634" w:name="_Toc122117284"/>
      <w:bookmarkStart w:id="635" w:name="_Toc129285899"/>
      <w:r>
        <w:t>5.1.4.2.1</w:t>
      </w:r>
      <w:r>
        <w:tab/>
        <w:t>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636" w:name="_Toc510696626"/>
      <w:bookmarkStart w:id="637" w:name="_Toc35971417"/>
      <w:bookmarkStart w:id="638" w:name="_Toc36812148"/>
      <w:bookmarkStart w:id="639" w:name="_Toc66224238"/>
      <w:bookmarkStart w:id="640" w:name="_Toc66440542"/>
      <w:bookmarkStart w:id="641" w:name="_Toc70541261"/>
      <w:bookmarkStart w:id="642" w:name="_Toc83233937"/>
      <w:bookmarkStart w:id="643" w:name="_Toc85526856"/>
      <w:bookmarkStart w:id="644" w:name="_Toc88659492"/>
      <w:bookmarkStart w:id="645" w:name="_Toc88832403"/>
      <w:bookmarkStart w:id="646" w:name="_Toc90660290"/>
      <w:bookmarkStart w:id="647" w:name="_Toc97194415"/>
      <w:bookmarkStart w:id="648" w:name="_Toc112964128"/>
      <w:bookmarkStart w:id="649" w:name="_Toc122117285"/>
      <w:bookmarkStart w:id="650" w:name="_Toc129285900"/>
      <w:r>
        <w:t>5.1.4.2.2</w:t>
      </w:r>
      <w:r>
        <w:tab/>
        <w:t>Operation Definition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A23E7" w14:paraId="30270F4A" w14:textId="77777777" w:rsidTr="001C1AE5">
        <w:trPr>
          <w:jc w:val="center"/>
        </w:trPr>
        <w:tc>
          <w:tcPr>
            <w:tcW w:w="825" w:type="pct"/>
            <w:tcBorders>
              <w:bottom w:val="single" w:sz="6" w:space="0" w:color="auto"/>
            </w:tcBorders>
            <w:shd w:val="clear" w:color="auto" w:fill="C0C0C0"/>
          </w:tcPr>
          <w:p w14:paraId="13E08D55" w14:textId="77777777" w:rsidR="00CA23E7" w:rsidRDefault="00745863">
            <w:pPr>
              <w:pStyle w:val="TAH"/>
            </w:pPr>
            <w:r>
              <w:t>Data type</w:t>
            </w:r>
          </w:p>
        </w:tc>
        <w:tc>
          <w:tcPr>
            <w:tcW w:w="225" w:type="pct"/>
            <w:tcBorders>
              <w:bottom w:val="single" w:sz="6" w:space="0" w:color="auto"/>
            </w:tcBorders>
            <w:shd w:val="clear" w:color="auto" w:fill="C0C0C0"/>
          </w:tcPr>
          <w:p w14:paraId="289AAAEE" w14:textId="77777777" w:rsidR="00CA23E7" w:rsidRDefault="00745863">
            <w:pPr>
              <w:pStyle w:val="TAH"/>
            </w:pPr>
            <w:r>
              <w:t>P</w:t>
            </w:r>
          </w:p>
        </w:tc>
        <w:tc>
          <w:tcPr>
            <w:tcW w:w="649" w:type="pct"/>
            <w:tcBorders>
              <w:bottom w:val="single" w:sz="6" w:space="0" w:color="auto"/>
            </w:tcBorders>
            <w:shd w:val="clear" w:color="auto" w:fill="C0C0C0"/>
          </w:tcPr>
          <w:p w14:paraId="509C3704" w14:textId="77777777" w:rsidR="00CA23E7" w:rsidRDefault="00745863">
            <w:pPr>
              <w:pStyle w:val="TAH"/>
            </w:pPr>
            <w:r>
              <w:t>Cardinality</w:t>
            </w:r>
          </w:p>
        </w:tc>
        <w:tc>
          <w:tcPr>
            <w:tcW w:w="583" w:type="pct"/>
            <w:tcBorders>
              <w:bottom w:val="single" w:sz="6"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bottom w:val="single" w:sz="6" w:space="0" w:color="auto"/>
            </w:tcBorders>
            <w:shd w:val="clear" w:color="auto" w:fill="C0C0C0"/>
          </w:tcPr>
          <w:p w14:paraId="6CCDD9BD" w14:textId="77777777" w:rsidR="00CA23E7" w:rsidRDefault="00745863">
            <w:pPr>
              <w:pStyle w:val="TAH"/>
            </w:pPr>
            <w:r>
              <w:t>Description</w:t>
            </w:r>
          </w:p>
        </w:tc>
      </w:tr>
      <w:tr w:rsidR="00CA23E7" w14:paraId="17AA8D13" w14:textId="77777777" w:rsidTr="001C1AE5">
        <w:trPr>
          <w:jc w:val="center"/>
        </w:trPr>
        <w:tc>
          <w:tcPr>
            <w:tcW w:w="825" w:type="pct"/>
            <w:tcBorders>
              <w:top w:val="single" w:sz="6" w:space="0" w:color="auto"/>
            </w:tcBorders>
            <w:shd w:val="clear" w:color="auto" w:fill="auto"/>
          </w:tcPr>
          <w:p w14:paraId="65824573" w14:textId="77777777" w:rsidR="00CA23E7" w:rsidRDefault="00745863">
            <w:pPr>
              <w:pStyle w:val="TAL"/>
            </w:pPr>
            <w:r>
              <w:t>AkmaKeyInfo</w:t>
            </w:r>
          </w:p>
        </w:tc>
        <w:tc>
          <w:tcPr>
            <w:tcW w:w="225" w:type="pct"/>
            <w:tcBorders>
              <w:top w:val="single" w:sz="6" w:space="0" w:color="auto"/>
            </w:tcBorders>
          </w:tcPr>
          <w:p w14:paraId="51AF3620" w14:textId="77777777" w:rsidR="00CA23E7" w:rsidRDefault="00745863">
            <w:pPr>
              <w:pStyle w:val="TAC"/>
            </w:pPr>
            <w:r>
              <w:t>M</w:t>
            </w:r>
          </w:p>
        </w:tc>
        <w:tc>
          <w:tcPr>
            <w:tcW w:w="649" w:type="pct"/>
            <w:tcBorders>
              <w:top w:val="single" w:sz="6" w:space="0" w:color="auto"/>
            </w:tcBorders>
          </w:tcPr>
          <w:p w14:paraId="49BC524D" w14:textId="77777777" w:rsidR="00CA23E7" w:rsidRDefault="00745863">
            <w:pPr>
              <w:pStyle w:val="TAL"/>
            </w:pPr>
            <w:r>
              <w:t>1</w:t>
            </w:r>
          </w:p>
        </w:tc>
        <w:tc>
          <w:tcPr>
            <w:tcW w:w="583" w:type="pct"/>
            <w:tcBorders>
              <w:top w:val="single" w:sz="6" w:space="0" w:color="auto"/>
            </w:tcBorders>
          </w:tcPr>
          <w:p w14:paraId="58AE244B" w14:textId="77777777" w:rsidR="00CA23E7" w:rsidRDefault="00745863">
            <w:pPr>
              <w:pStyle w:val="TAL"/>
            </w:pPr>
            <w:r>
              <w:t>200 OK</w:t>
            </w:r>
          </w:p>
        </w:tc>
        <w:tc>
          <w:tcPr>
            <w:tcW w:w="2718" w:type="pct"/>
            <w:tcBorders>
              <w:top w:val="single" w:sz="6" w:space="0" w:color="auto"/>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rsidTr="001C1AE5">
        <w:trPr>
          <w:jc w:val="center"/>
        </w:trPr>
        <w:tc>
          <w:tcPr>
            <w:tcW w:w="825" w:type="pct"/>
            <w:shd w:val="clear" w:color="auto" w:fill="auto"/>
          </w:tcPr>
          <w:p w14:paraId="04F2D6EA" w14:textId="77777777" w:rsidR="00CA23E7" w:rsidRDefault="00745863">
            <w:pPr>
              <w:pStyle w:val="TAL"/>
            </w:pPr>
            <w:r>
              <w:t>RedirectResponse</w:t>
            </w:r>
          </w:p>
        </w:tc>
        <w:tc>
          <w:tcPr>
            <w:tcW w:w="225" w:type="pct"/>
          </w:tcPr>
          <w:p w14:paraId="732B8DA5" w14:textId="77777777" w:rsidR="00CA23E7" w:rsidRDefault="00745863">
            <w:pPr>
              <w:pStyle w:val="TAC"/>
            </w:pPr>
            <w:r>
              <w:t>O</w:t>
            </w:r>
          </w:p>
        </w:tc>
        <w:tc>
          <w:tcPr>
            <w:tcW w:w="649" w:type="pct"/>
          </w:tcPr>
          <w:p w14:paraId="68E5ED72" w14:textId="77777777" w:rsidR="00CA23E7" w:rsidRDefault="00745863">
            <w:pPr>
              <w:pStyle w:val="TAL"/>
            </w:pPr>
            <w:r>
              <w:t>0..1</w:t>
            </w:r>
          </w:p>
        </w:tc>
        <w:tc>
          <w:tcPr>
            <w:tcW w:w="583" w:type="pct"/>
          </w:tcPr>
          <w:p w14:paraId="57D32E04" w14:textId="77777777" w:rsidR="00CA23E7" w:rsidRDefault="00745863">
            <w:pPr>
              <w:pStyle w:val="TAL"/>
            </w:pPr>
            <w:r>
              <w:t>307 Temporary Redirect</w:t>
            </w:r>
          </w:p>
        </w:tc>
        <w:tc>
          <w:tcPr>
            <w:tcW w:w="2718" w:type="pct"/>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rsidTr="001C1AE5">
        <w:trPr>
          <w:jc w:val="center"/>
        </w:trPr>
        <w:tc>
          <w:tcPr>
            <w:tcW w:w="825" w:type="pct"/>
            <w:shd w:val="clear" w:color="auto" w:fill="auto"/>
          </w:tcPr>
          <w:p w14:paraId="43901310" w14:textId="77777777" w:rsidR="00CA23E7" w:rsidRDefault="00745863">
            <w:pPr>
              <w:pStyle w:val="TAL"/>
            </w:pPr>
            <w:r>
              <w:t>RedirectResponse</w:t>
            </w:r>
          </w:p>
        </w:tc>
        <w:tc>
          <w:tcPr>
            <w:tcW w:w="225" w:type="pct"/>
          </w:tcPr>
          <w:p w14:paraId="093834BE" w14:textId="77777777" w:rsidR="00CA23E7" w:rsidRDefault="00745863">
            <w:pPr>
              <w:pStyle w:val="TAC"/>
            </w:pPr>
            <w:r>
              <w:t>O</w:t>
            </w:r>
          </w:p>
        </w:tc>
        <w:tc>
          <w:tcPr>
            <w:tcW w:w="649" w:type="pct"/>
          </w:tcPr>
          <w:p w14:paraId="4C4C0E07" w14:textId="77777777" w:rsidR="00CA23E7" w:rsidRDefault="00745863">
            <w:pPr>
              <w:pStyle w:val="TAL"/>
            </w:pPr>
            <w:r>
              <w:t>0..1</w:t>
            </w:r>
          </w:p>
        </w:tc>
        <w:tc>
          <w:tcPr>
            <w:tcW w:w="583" w:type="pct"/>
          </w:tcPr>
          <w:p w14:paraId="1CC2F471" w14:textId="77777777" w:rsidR="00CA23E7" w:rsidRDefault="00745863">
            <w:pPr>
              <w:pStyle w:val="TAL"/>
            </w:pPr>
            <w:r>
              <w:t>308 Permanent Redirect</w:t>
            </w:r>
          </w:p>
        </w:tc>
        <w:tc>
          <w:tcPr>
            <w:tcW w:w="2718" w:type="pct"/>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rsidTr="001C1AE5">
        <w:trPr>
          <w:jc w:val="center"/>
        </w:trPr>
        <w:tc>
          <w:tcPr>
            <w:tcW w:w="5000" w:type="pct"/>
            <w:gridSpan w:val="5"/>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3E7" w14:paraId="178EF0C0" w14:textId="77777777" w:rsidTr="001C1AE5">
        <w:trPr>
          <w:jc w:val="center"/>
        </w:trPr>
        <w:tc>
          <w:tcPr>
            <w:tcW w:w="825" w:type="pct"/>
            <w:tcBorders>
              <w:bottom w:val="single" w:sz="6" w:space="0" w:color="auto"/>
            </w:tcBorders>
            <w:shd w:val="clear" w:color="auto" w:fill="C0C0C0"/>
          </w:tcPr>
          <w:p w14:paraId="2887170F" w14:textId="77777777" w:rsidR="00CA23E7" w:rsidRDefault="00745863">
            <w:pPr>
              <w:pStyle w:val="TAH"/>
            </w:pPr>
            <w:r>
              <w:t>Name</w:t>
            </w:r>
          </w:p>
        </w:tc>
        <w:tc>
          <w:tcPr>
            <w:tcW w:w="732" w:type="pct"/>
            <w:tcBorders>
              <w:bottom w:val="single" w:sz="6" w:space="0" w:color="auto"/>
            </w:tcBorders>
            <w:shd w:val="clear" w:color="auto" w:fill="C0C0C0"/>
          </w:tcPr>
          <w:p w14:paraId="618C71F7" w14:textId="77777777" w:rsidR="00CA23E7" w:rsidRDefault="00745863">
            <w:pPr>
              <w:pStyle w:val="TAH"/>
            </w:pPr>
            <w:r>
              <w:t>Data type</w:t>
            </w:r>
          </w:p>
        </w:tc>
        <w:tc>
          <w:tcPr>
            <w:tcW w:w="217" w:type="pct"/>
            <w:tcBorders>
              <w:bottom w:val="single" w:sz="6" w:space="0" w:color="auto"/>
            </w:tcBorders>
            <w:shd w:val="clear" w:color="auto" w:fill="C0C0C0"/>
          </w:tcPr>
          <w:p w14:paraId="63FCF090" w14:textId="77777777" w:rsidR="00CA23E7" w:rsidRDefault="00745863">
            <w:pPr>
              <w:pStyle w:val="TAH"/>
            </w:pPr>
            <w:r>
              <w:t>P</w:t>
            </w:r>
          </w:p>
        </w:tc>
        <w:tc>
          <w:tcPr>
            <w:tcW w:w="581" w:type="pct"/>
            <w:tcBorders>
              <w:bottom w:val="single" w:sz="6" w:space="0" w:color="auto"/>
            </w:tcBorders>
            <w:shd w:val="clear" w:color="auto" w:fill="C0C0C0"/>
          </w:tcPr>
          <w:p w14:paraId="79A5AA5D" w14:textId="77777777" w:rsidR="00CA23E7" w:rsidRDefault="00745863">
            <w:pPr>
              <w:pStyle w:val="TAH"/>
            </w:pPr>
            <w:r>
              <w:t>Cardinality</w:t>
            </w:r>
          </w:p>
        </w:tc>
        <w:tc>
          <w:tcPr>
            <w:tcW w:w="2645" w:type="pct"/>
            <w:tcBorders>
              <w:bottom w:val="single" w:sz="6"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rsidTr="001C1AE5">
        <w:trPr>
          <w:jc w:val="center"/>
        </w:trPr>
        <w:tc>
          <w:tcPr>
            <w:tcW w:w="825" w:type="pct"/>
            <w:tcBorders>
              <w:top w:val="single" w:sz="6" w:space="0" w:color="auto"/>
            </w:tcBorders>
            <w:shd w:val="clear" w:color="auto" w:fill="auto"/>
          </w:tcPr>
          <w:p w14:paraId="61B6BB48" w14:textId="77777777" w:rsidR="00CA23E7" w:rsidRDefault="00745863">
            <w:pPr>
              <w:pStyle w:val="TAL"/>
            </w:pPr>
            <w:r>
              <w:t>Location</w:t>
            </w:r>
          </w:p>
        </w:tc>
        <w:tc>
          <w:tcPr>
            <w:tcW w:w="732" w:type="pct"/>
            <w:tcBorders>
              <w:top w:val="single" w:sz="6" w:space="0" w:color="auto"/>
            </w:tcBorders>
          </w:tcPr>
          <w:p w14:paraId="3A3BA893" w14:textId="77777777" w:rsidR="00CA23E7" w:rsidRDefault="00745863">
            <w:pPr>
              <w:pStyle w:val="TAL"/>
            </w:pPr>
            <w:r>
              <w:t>string</w:t>
            </w:r>
          </w:p>
        </w:tc>
        <w:tc>
          <w:tcPr>
            <w:tcW w:w="217" w:type="pct"/>
            <w:tcBorders>
              <w:top w:val="single" w:sz="6" w:space="0" w:color="auto"/>
            </w:tcBorders>
          </w:tcPr>
          <w:p w14:paraId="1DBEED11" w14:textId="77777777" w:rsidR="00CA23E7" w:rsidRDefault="00745863">
            <w:pPr>
              <w:pStyle w:val="TAC"/>
            </w:pPr>
            <w:r>
              <w:t>M</w:t>
            </w:r>
          </w:p>
        </w:tc>
        <w:tc>
          <w:tcPr>
            <w:tcW w:w="581" w:type="pct"/>
            <w:tcBorders>
              <w:top w:val="single" w:sz="6" w:space="0" w:color="auto"/>
            </w:tcBorders>
          </w:tcPr>
          <w:p w14:paraId="40995A9A" w14:textId="77777777" w:rsidR="00CA23E7" w:rsidRDefault="00745863">
            <w:pPr>
              <w:pStyle w:val="TAL"/>
            </w:pPr>
            <w:r>
              <w:t>1</w:t>
            </w:r>
          </w:p>
        </w:tc>
        <w:tc>
          <w:tcPr>
            <w:tcW w:w="2645" w:type="pct"/>
            <w:tcBorders>
              <w:top w:val="single" w:sz="6" w:space="0" w:color="auto"/>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rsidTr="001C1AE5">
        <w:trPr>
          <w:jc w:val="center"/>
        </w:trPr>
        <w:tc>
          <w:tcPr>
            <w:tcW w:w="825" w:type="pct"/>
            <w:shd w:val="clear" w:color="auto" w:fill="auto"/>
          </w:tcPr>
          <w:p w14:paraId="21D39423" w14:textId="77777777" w:rsidR="00CA23E7" w:rsidRDefault="00745863">
            <w:pPr>
              <w:pStyle w:val="TAL"/>
            </w:pPr>
            <w:r>
              <w:rPr>
                <w:lang w:eastAsia="zh-CN"/>
              </w:rPr>
              <w:t>3gpp-Sbi-Target-Nf-Id</w:t>
            </w:r>
          </w:p>
        </w:tc>
        <w:tc>
          <w:tcPr>
            <w:tcW w:w="732" w:type="pct"/>
          </w:tcPr>
          <w:p w14:paraId="4CE6BFA2" w14:textId="77777777" w:rsidR="00CA23E7" w:rsidRDefault="00745863">
            <w:pPr>
              <w:pStyle w:val="TAL"/>
            </w:pPr>
            <w:r>
              <w:rPr>
                <w:lang w:eastAsia="fr-FR"/>
              </w:rPr>
              <w:t>string</w:t>
            </w:r>
          </w:p>
        </w:tc>
        <w:tc>
          <w:tcPr>
            <w:tcW w:w="217" w:type="pct"/>
          </w:tcPr>
          <w:p w14:paraId="4B52772D" w14:textId="77777777" w:rsidR="00CA23E7" w:rsidRDefault="00745863">
            <w:pPr>
              <w:pStyle w:val="TAC"/>
            </w:pPr>
            <w:r>
              <w:rPr>
                <w:lang w:eastAsia="fr-FR"/>
              </w:rPr>
              <w:t>O</w:t>
            </w:r>
          </w:p>
        </w:tc>
        <w:tc>
          <w:tcPr>
            <w:tcW w:w="581" w:type="pct"/>
          </w:tcPr>
          <w:p w14:paraId="35B2E492" w14:textId="77777777" w:rsidR="00CA23E7" w:rsidRDefault="00745863">
            <w:pPr>
              <w:pStyle w:val="TAL"/>
            </w:pPr>
            <w:r>
              <w:rPr>
                <w:lang w:eastAsia="fr-FR"/>
              </w:rPr>
              <w:t>0..1</w:t>
            </w:r>
          </w:p>
        </w:tc>
        <w:tc>
          <w:tcPr>
            <w:tcW w:w="2645" w:type="pct"/>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3E7" w14:paraId="5C7B22F3" w14:textId="77777777" w:rsidTr="001C1AE5">
        <w:trPr>
          <w:jc w:val="center"/>
        </w:trPr>
        <w:tc>
          <w:tcPr>
            <w:tcW w:w="825" w:type="pct"/>
            <w:tcBorders>
              <w:bottom w:val="single" w:sz="6" w:space="0" w:color="auto"/>
            </w:tcBorders>
            <w:shd w:val="clear" w:color="auto" w:fill="C0C0C0"/>
          </w:tcPr>
          <w:p w14:paraId="3E4D5ABD" w14:textId="77777777" w:rsidR="00CA23E7" w:rsidRDefault="00745863">
            <w:pPr>
              <w:pStyle w:val="TAH"/>
            </w:pPr>
            <w:r>
              <w:t>Name</w:t>
            </w:r>
          </w:p>
        </w:tc>
        <w:tc>
          <w:tcPr>
            <w:tcW w:w="732" w:type="pct"/>
            <w:tcBorders>
              <w:bottom w:val="single" w:sz="6" w:space="0" w:color="auto"/>
            </w:tcBorders>
            <w:shd w:val="clear" w:color="auto" w:fill="C0C0C0"/>
          </w:tcPr>
          <w:p w14:paraId="389ECBC5" w14:textId="77777777" w:rsidR="00CA23E7" w:rsidRDefault="00745863">
            <w:pPr>
              <w:pStyle w:val="TAH"/>
            </w:pPr>
            <w:r>
              <w:t>Data type</w:t>
            </w:r>
          </w:p>
        </w:tc>
        <w:tc>
          <w:tcPr>
            <w:tcW w:w="217" w:type="pct"/>
            <w:tcBorders>
              <w:bottom w:val="single" w:sz="6" w:space="0" w:color="auto"/>
            </w:tcBorders>
            <w:shd w:val="clear" w:color="auto" w:fill="C0C0C0"/>
          </w:tcPr>
          <w:p w14:paraId="3EFC0681" w14:textId="77777777" w:rsidR="00CA23E7" w:rsidRDefault="00745863">
            <w:pPr>
              <w:pStyle w:val="TAH"/>
            </w:pPr>
            <w:r>
              <w:t>P</w:t>
            </w:r>
          </w:p>
        </w:tc>
        <w:tc>
          <w:tcPr>
            <w:tcW w:w="581" w:type="pct"/>
            <w:tcBorders>
              <w:bottom w:val="single" w:sz="6" w:space="0" w:color="auto"/>
            </w:tcBorders>
            <w:shd w:val="clear" w:color="auto" w:fill="C0C0C0"/>
          </w:tcPr>
          <w:p w14:paraId="659256B5" w14:textId="77777777" w:rsidR="00CA23E7" w:rsidRDefault="00745863">
            <w:pPr>
              <w:pStyle w:val="TAH"/>
            </w:pPr>
            <w:r>
              <w:t>Cardinality</w:t>
            </w:r>
          </w:p>
        </w:tc>
        <w:tc>
          <w:tcPr>
            <w:tcW w:w="2645" w:type="pct"/>
            <w:tcBorders>
              <w:bottom w:val="single" w:sz="6"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rsidTr="001C1AE5">
        <w:trPr>
          <w:jc w:val="center"/>
        </w:trPr>
        <w:tc>
          <w:tcPr>
            <w:tcW w:w="825" w:type="pct"/>
            <w:tcBorders>
              <w:top w:val="single" w:sz="6" w:space="0" w:color="auto"/>
            </w:tcBorders>
            <w:shd w:val="clear" w:color="auto" w:fill="auto"/>
          </w:tcPr>
          <w:p w14:paraId="7AF89AE4" w14:textId="77777777" w:rsidR="00CA23E7" w:rsidRDefault="00745863">
            <w:pPr>
              <w:pStyle w:val="TAL"/>
            </w:pPr>
            <w:r>
              <w:t>Location</w:t>
            </w:r>
          </w:p>
        </w:tc>
        <w:tc>
          <w:tcPr>
            <w:tcW w:w="732" w:type="pct"/>
            <w:tcBorders>
              <w:top w:val="single" w:sz="6" w:space="0" w:color="auto"/>
            </w:tcBorders>
          </w:tcPr>
          <w:p w14:paraId="2E5B1C22" w14:textId="77777777" w:rsidR="00CA23E7" w:rsidRDefault="00745863">
            <w:pPr>
              <w:pStyle w:val="TAL"/>
            </w:pPr>
            <w:r>
              <w:t>string</w:t>
            </w:r>
          </w:p>
        </w:tc>
        <w:tc>
          <w:tcPr>
            <w:tcW w:w="217" w:type="pct"/>
            <w:tcBorders>
              <w:top w:val="single" w:sz="6" w:space="0" w:color="auto"/>
            </w:tcBorders>
          </w:tcPr>
          <w:p w14:paraId="78530F34" w14:textId="77777777" w:rsidR="00CA23E7" w:rsidRDefault="00745863">
            <w:pPr>
              <w:pStyle w:val="TAC"/>
            </w:pPr>
            <w:r>
              <w:t>M</w:t>
            </w:r>
          </w:p>
        </w:tc>
        <w:tc>
          <w:tcPr>
            <w:tcW w:w="581" w:type="pct"/>
            <w:tcBorders>
              <w:top w:val="single" w:sz="6" w:space="0" w:color="auto"/>
            </w:tcBorders>
          </w:tcPr>
          <w:p w14:paraId="257B2957" w14:textId="77777777" w:rsidR="00CA23E7" w:rsidRDefault="00745863">
            <w:pPr>
              <w:pStyle w:val="TAL"/>
            </w:pPr>
            <w:r>
              <w:t>1</w:t>
            </w:r>
          </w:p>
        </w:tc>
        <w:tc>
          <w:tcPr>
            <w:tcW w:w="2645" w:type="pct"/>
            <w:tcBorders>
              <w:top w:val="single" w:sz="6" w:space="0" w:color="auto"/>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rsidTr="001C1AE5">
        <w:trPr>
          <w:jc w:val="center"/>
        </w:trPr>
        <w:tc>
          <w:tcPr>
            <w:tcW w:w="825" w:type="pct"/>
            <w:shd w:val="clear" w:color="auto" w:fill="auto"/>
          </w:tcPr>
          <w:p w14:paraId="72DA3DAF" w14:textId="77777777" w:rsidR="00CA23E7" w:rsidRDefault="00745863">
            <w:pPr>
              <w:pStyle w:val="TAL"/>
            </w:pPr>
            <w:r>
              <w:rPr>
                <w:lang w:eastAsia="zh-CN"/>
              </w:rPr>
              <w:t>3gpp-Sbi-Target-Nf-Id</w:t>
            </w:r>
          </w:p>
        </w:tc>
        <w:tc>
          <w:tcPr>
            <w:tcW w:w="732" w:type="pct"/>
          </w:tcPr>
          <w:p w14:paraId="397D4AF3" w14:textId="77777777" w:rsidR="00CA23E7" w:rsidRDefault="00745863">
            <w:pPr>
              <w:pStyle w:val="TAL"/>
            </w:pPr>
            <w:r>
              <w:rPr>
                <w:lang w:eastAsia="fr-FR"/>
              </w:rPr>
              <w:t>string</w:t>
            </w:r>
          </w:p>
        </w:tc>
        <w:tc>
          <w:tcPr>
            <w:tcW w:w="217" w:type="pct"/>
          </w:tcPr>
          <w:p w14:paraId="16B1272B" w14:textId="77777777" w:rsidR="00CA23E7" w:rsidRDefault="00745863">
            <w:pPr>
              <w:pStyle w:val="TAC"/>
            </w:pPr>
            <w:r>
              <w:rPr>
                <w:lang w:eastAsia="fr-FR"/>
              </w:rPr>
              <w:t>O</w:t>
            </w:r>
          </w:p>
        </w:tc>
        <w:tc>
          <w:tcPr>
            <w:tcW w:w="581" w:type="pct"/>
          </w:tcPr>
          <w:p w14:paraId="25385CC3" w14:textId="77777777" w:rsidR="00CA23E7" w:rsidRDefault="00745863">
            <w:pPr>
              <w:pStyle w:val="TAL"/>
            </w:pPr>
            <w:r>
              <w:rPr>
                <w:lang w:eastAsia="fr-FR"/>
              </w:rPr>
              <w:t>0..1</w:t>
            </w:r>
          </w:p>
        </w:tc>
        <w:tc>
          <w:tcPr>
            <w:tcW w:w="2645" w:type="pct"/>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651" w:name="_Toc510696627"/>
      <w:bookmarkStart w:id="652" w:name="_Toc35971418"/>
      <w:bookmarkStart w:id="653" w:name="_Toc36812149"/>
      <w:bookmarkStart w:id="654" w:name="_Toc66224239"/>
      <w:bookmarkStart w:id="655" w:name="_Toc66440543"/>
      <w:bookmarkStart w:id="656" w:name="_Toc70541262"/>
      <w:bookmarkStart w:id="657" w:name="_Toc83233938"/>
      <w:bookmarkStart w:id="658" w:name="_Toc85526857"/>
      <w:bookmarkStart w:id="659" w:name="_Toc88659493"/>
      <w:bookmarkStart w:id="660" w:name="_Toc88832404"/>
      <w:bookmarkStart w:id="661" w:name="_Toc90660291"/>
      <w:bookmarkStart w:id="662" w:name="_Toc97194416"/>
      <w:bookmarkStart w:id="663" w:name="_Toc112964129"/>
      <w:bookmarkStart w:id="664" w:name="_Toc122117286"/>
      <w:bookmarkStart w:id="665" w:name="_Toc129285901"/>
      <w:r>
        <w:lastRenderedPageBreak/>
        <w:t>5.1.4.3</w:t>
      </w:r>
      <w:r>
        <w:tab/>
        <w:t>Operation: Retrieve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5D7745" w14:textId="77777777" w:rsidR="00CA23E7" w:rsidRDefault="00745863">
      <w:pPr>
        <w:pStyle w:val="Heading5"/>
      </w:pPr>
      <w:bookmarkStart w:id="666" w:name="_Toc70541263"/>
      <w:bookmarkStart w:id="667" w:name="_Toc83233939"/>
      <w:bookmarkStart w:id="668" w:name="_Toc85526858"/>
      <w:bookmarkStart w:id="669" w:name="_Toc88659494"/>
      <w:bookmarkStart w:id="670" w:name="_Toc88832405"/>
      <w:bookmarkStart w:id="671" w:name="_Toc90660292"/>
      <w:bookmarkStart w:id="672" w:name="_Toc97194417"/>
      <w:bookmarkStart w:id="673" w:name="_Toc112964130"/>
      <w:bookmarkStart w:id="674" w:name="_Toc122117287"/>
      <w:bookmarkStart w:id="675" w:name="_Toc129285902"/>
      <w:r>
        <w:t>5.1.4.3.1</w:t>
      </w:r>
      <w:r>
        <w:tab/>
        <w:t>Description</w:t>
      </w:r>
      <w:bookmarkEnd w:id="666"/>
      <w:bookmarkEnd w:id="667"/>
      <w:bookmarkEnd w:id="668"/>
      <w:bookmarkEnd w:id="669"/>
      <w:bookmarkEnd w:id="670"/>
      <w:bookmarkEnd w:id="671"/>
      <w:bookmarkEnd w:id="672"/>
      <w:bookmarkEnd w:id="673"/>
      <w:bookmarkEnd w:id="674"/>
      <w:bookmarkEnd w:id="67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676" w:name="_Toc56755859"/>
      <w:bookmarkStart w:id="677" w:name="_Toc66224240"/>
      <w:bookmarkStart w:id="678" w:name="_Toc66440544"/>
      <w:bookmarkStart w:id="679" w:name="_Toc70541264"/>
      <w:bookmarkStart w:id="680" w:name="_Toc83233940"/>
      <w:bookmarkStart w:id="681" w:name="_Toc85526859"/>
      <w:bookmarkStart w:id="682" w:name="_Toc88659495"/>
      <w:bookmarkStart w:id="683" w:name="_Toc88832406"/>
      <w:bookmarkStart w:id="684" w:name="_Toc90660293"/>
      <w:bookmarkStart w:id="685" w:name="_Toc97194418"/>
      <w:bookmarkStart w:id="686" w:name="_Toc112964131"/>
      <w:bookmarkStart w:id="687" w:name="_Toc122117288"/>
      <w:bookmarkStart w:id="688" w:name="_Toc129285903"/>
      <w:bookmarkStart w:id="689" w:name="_Toc510696628"/>
      <w:bookmarkStart w:id="690" w:name="_Toc35971419"/>
      <w:bookmarkStart w:id="691" w:name="_Toc36812150"/>
      <w:r>
        <w:t>5.1.4.3.2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09A040C9" w14:textId="77777777" w:rsidTr="001C1AE5">
        <w:trPr>
          <w:jc w:val="center"/>
        </w:trPr>
        <w:tc>
          <w:tcPr>
            <w:tcW w:w="825" w:type="pct"/>
            <w:tcBorders>
              <w:bottom w:val="single" w:sz="6" w:space="0" w:color="auto"/>
            </w:tcBorders>
            <w:shd w:val="clear" w:color="auto" w:fill="C0C0C0"/>
          </w:tcPr>
          <w:p w14:paraId="4D89D5B5" w14:textId="77777777" w:rsidR="006B7CC4" w:rsidRDefault="006B7CC4" w:rsidP="001E2A66">
            <w:pPr>
              <w:pStyle w:val="TAH"/>
            </w:pPr>
            <w:r>
              <w:t>Data type</w:t>
            </w:r>
          </w:p>
        </w:tc>
        <w:tc>
          <w:tcPr>
            <w:tcW w:w="225" w:type="pct"/>
            <w:tcBorders>
              <w:bottom w:val="single" w:sz="6" w:space="0" w:color="auto"/>
            </w:tcBorders>
            <w:shd w:val="clear" w:color="auto" w:fill="C0C0C0"/>
          </w:tcPr>
          <w:p w14:paraId="3BD85340" w14:textId="77777777" w:rsidR="006B7CC4" w:rsidRDefault="006B7CC4" w:rsidP="001E2A66">
            <w:pPr>
              <w:pStyle w:val="TAH"/>
            </w:pPr>
            <w:r>
              <w:t>P</w:t>
            </w:r>
          </w:p>
        </w:tc>
        <w:tc>
          <w:tcPr>
            <w:tcW w:w="649" w:type="pct"/>
            <w:tcBorders>
              <w:bottom w:val="single" w:sz="6" w:space="0" w:color="auto"/>
            </w:tcBorders>
            <w:shd w:val="clear" w:color="auto" w:fill="C0C0C0"/>
          </w:tcPr>
          <w:p w14:paraId="74FE9790" w14:textId="77777777" w:rsidR="006B7CC4" w:rsidRDefault="006B7CC4" w:rsidP="001E2A66">
            <w:pPr>
              <w:pStyle w:val="TAH"/>
            </w:pPr>
            <w:r>
              <w:t>Cardinality</w:t>
            </w:r>
          </w:p>
        </w:tc>
        <w:tc>
          <w:tcPr>
            <w:tcW w:w="583" w:type="pct"/>
            <w:tcBorders>
              <w:bottom w:val="single" w:sz="6"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bottom w:val="single" w:sz="6"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C1AE5">
        <w:trPr>
          <w:jc w:val="center"/>
        </w:trPr>
        <w:tc>
          <w:tcPr>
            <w:tcW w:w="825" w:type="pct"/>
            <w:tcBorders>
              <w:top w:val="single" w:sz="6" w:space="0" w:color="auto"/>
            </w:tcBorders>
            <w:shd w:val="clear" w:color="auto" w:fill="auto"/>
          </w:tcPr>
          <w:p w14:paraId="63E22227" w14:textId="77777777" w:rsidR="006B7CC4" w:rsidRDefault="006B7CC4" w:rsidP="001E2A66">
            <w:pPr>
              <w:pStyle w:val="TAL"/>
            </w:pPr>
            <w:r>
              <w:t>AkmaAfKeyData</w:t>
            </w:r>
          </w:p>
        </w:tc>
        <w:tc>
          <w:tcPr>
            <w:tcW w:w="225" w:type="pct"/>
            <w:tcBorders>
              <w:top w:val="single" w:sz="6" w:space="0" w:color="auto"/>
            </w:tcBorders>
          </w:tcPr>
          <w:p w14:paraId="754528C7" w14:textId="77777777" w:rsidR="006B7CC4" w:rsidRDefault="006B7CC4" w:rsidP="001E2A66">
            <w:pPr>
              <w:pStyle w:val="TAC"/>
            </w:pPr>
            <w:r>
              <w:t>M</w:t>
            </w:r>
          </w:p>
        </w:tc>
        <w:tc>
          <w:tcPr>
            <w:tcW w:w="649" w:type="pct"/>
            <w:tcBorders>
              <w:top w:val="single" w:sz="6" w:space="0" w:color="auto"/>
            </w:tcBorders>
          </w:tcPr>
          <w:p w14:paraId="793A48BC" w14:textId="77777777" w:rsidR="006B7CC4" w:rsidRDefault="006B7CC4" w:rsidP="001E2A66">
            <w:pPr>
              <w:pStyle w:val="TAL"/>
            </w:pPr>
            <w:r>
              <w:t>1</w:t>
            </w:r>
          </w:p>
        </w:tc>
        <w:tc>
          <w:tcPr>
            <w:tcW w:w="583" w:type="pct"/>
            <w:tcBorders>
              <w:top w:val="single" w:sz="6" w:space="0" w:color="auto"/>
            </w:tcBorders>
          </w:tcPr>
          <w:p w14:paraId="4C054A9C" w14:textId="77777777" w:rsidR="006B7CC4" w:rsidRDefault="006B7CC4" w:rsidP="001E2A66">
            <w:pPr>
              <w:pStyle w:val="TAL"/>
            </w:pPr>
            <w:r>
              <w:t>200 OK</w:t>
            </w:r>
          </w:p>
        </w:tc>
        <w:tc>
          <w:tcPr>
            <w:tcW w:w="2718" w:type="pct"/>
            <w:tcBorders>
              <w:top w:val="single" w:sz="6" w:space="0" w:color="auto"/>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C1AE5">
        <w:trPr>
          <w:jc w:val="center"/>
        </w:trPr>
        <w:tc>
          <w:tcPr>
            <w:tcW w:w="825" w:type="pct"/>
            <w:shd w:val="clear" w:color="auto" w:fill="auto"/>
          </w:tcPr>
          <w:p w14:paraId="5CB8F13A" w14:textId="77777777" w:rsidR="006B7CC4" w:rsidRDefault="006B7CC4" w:rsidP="001E2A66">
            <w:pPr>
              <w:pStyle w:val="TAL"/>
            </w:pPr>
            <w:r>
              <w:t>n/a</w:t>
            </w:r>
          </w:p>
        </w:tc>
        <w:tc>
          <w:tcPr>
            <w:tcW w:w="225" w:type="pct"/>
          </w:tcPr>
          <w:p w14:paraId="3E0B25B2" w14:textId="77777777" w:rsidR="006B7CC4" w:rsidRDefault="006B7CC4" w:rsidP="001E2A66">
            <w:pPr>
              <w:pStyle w:val="TAC"/>
            </w:pPr>
          </w:p>
        </w:tc>
        <w:tc>
          <w:tcPr>
            <w:tcW w:w="649" w:type="pct"/>
          </w:tcPr>
          <w:p w14:paraId="4CB1FF85" w14:textId="77777777" w:rsidR="006B7CC4" w:rsidRDefault="006B7CC4" w:rsidP="001E2A66">
            <w:pPr>
              <w:pStyle w:val="TAL"/>
            </w:pPr>
          </w:p>
        </w:tc>
        <w:tc>
          <w:tcPr>
            <w:tcW w:w="583" w:type="pct"/>
          </w:tcPr>
          <w:p w14:paraId="63A473B2" w14:textId="77777777" w:rsidR="006B7CC4" w:rsidRDefault="006B7CC4" w:rsidP="001E2A66">
            <w:pPr>
              <w:pStyle w:val="TAL"/>
            </w:pPr>
            <w:r>
              <w:t>204 No Content</w:t>
            </w:r>
          </w:p>
        </w:tc>
        <w:tc>
          <w:tcPr>
            <w:tcW w:w="2718" w:type="pct"/>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C1AE5">
        <w:trPr>
          <w:jc w:val="center"/>
        </w:trPr>
        <w:tc>
          <w:tcPr>
            <w:tcW w:w="825" w:type="pct"/>
            <w:shd w:val="clear" w:color="auto" w:fill="auto"/>
          </w:tcPr>
          <w:p w14:paraId="660E4A7F" w14:textId="77777777" w:rsidR="006B7CC4" w:rsidRDefault="006B7CC4" w:rsidP="001E2A66">
            <w:pPr>
              <w:pStyle w:val="TAL"/>
            </w:pPr>
            <w:r w:rsidRPr="004F5022">
              <w:t>RedirectResponse</w:t>
            </w:r>
          </w:p>
        </w:tc>
        <w:tc>
          <w:tcPr>
            <w:tcW w:w="225" w:type="pct"/>
          </w:tcPr>
          <w:p w14:paraId="4D4CCA6B" w14:textId="77777777" w:rsidR="006B7CC4" w:rsidRDefault="006B7CC4" w:rsidP="001E2A66">
            <w:pPr>
              <w:pStyle w:val="TAC"/>
            </w:pPr>
            <w:r>
              <w:t>O</w:t>
            </w:r>
          </w:p>
        </w:tc>
        <w:tc>
          <w:tcPr>
            <w:tcW w:w="649" w:type="pct"/>
          </w:tcPr>
          <w:p w14:paraId="15FE545F" w14:textId="77777777" w:rsidR="006B7CC4" w:rsidRDefault="006B7CC4" w:rsidP="001E2A66">
            <w:pPr>
              <w:pStyle w:val="TAL"/>
            </w:pPr>
            <w:r>
              <w:t>0..1</w:t>
            </w:r>
          </w:p>
        </w:tc>
        <w:tc>
          <w:tcPr>
            <w:tcW w:w="583" w:type="pct"/>
          </w:tcPr>
          <w:p w14:paraId="58F790C2" w14:textId="77777777" w:rsidR="006B7CC4" w:rsidRDefault="006B7CC4" w:rsidP="001E2A66">
            <w:pPr>
              <w:pStyle w:val="TAL"/>
            </w:pPr>
            <w:r>
              <w:t>307 Temporary Redirect</w:t>
            </w:r>
          </w:p>
        </w:tc>
        <w:tc>
          <w:tcPr>
            <w:tcW w:w="2718" w:type="pct"/>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C1AE5">
        <w:trPr>
          <w:jc w:val="center"/>
        </w:trPr>
        <w:tc>
          <w:tcPr>
            <w:tcW w:w="825" w:type="pct"/>
            <w:shd w:val="clear" w:color="auto" w:fill="auto"/>
          </w:tcPr>
          <w:p w14:paraId="4D9F7567" w14:textId="77777777" w:rsidR="006B7CC4" w:rsidRDefault="006B7CC4" w:rsidP="001E2A66">
            <w:pPr>
              <w:pStyle w:val="TAL"/>
            </w:pPr>
            <w:r w:rsidRPr="004F5022">
              <w:t>RedirectResponse</w:t>
            </w:r>
          </w:p>
        </w:tc>
        <w:tc>
          <w:tcPr>
            <w:tcW w:w="225" w:type="pct"/>
          </w:tcPr>
          <w:p w14:paraId="7967D8F1" w14:textId="77777777" w:rsidR="006B7CC4" w:rsidRDefault="006B7CC4" w:rsidP="001E2A66">
            <w:pPr>
              <w:pStyle w:val="TAC"/>
            </w:pPr>
            <w:r>
              <w:t>O</w:t>
            </w:r>
          </w:p>
        </w:tc>
        <w:tc>
          <w:tcPr>
            <w:tcW w:w="649" w:type="pct"/>
          </w:tcPr>
          <w:p w14:paraId="1FFA7E4E" w14:textId="77777777" w:rsidR="006B7CC4" w:rsidRDefault="006B7CC4" w:rsidP="001E2A66">
            <w:pPr>
              <w:pStyle w:val="TAL"/>
            </w:pPr>
            <w:r>
              <w:t>0..1</w:t>
            </w:r>
          </w:p>
        </w:tc>
        <w:tc>
          <w:tcPr>
            <w:tcW w:w="583" w:type="pct"/>
          </w:tcPr>
          <w:p w14:paraId="67CC2769" w14:textId="77777777" w:rsidR="006B7CC4" w:rsidRDefault="006B7CC4" w:rsidP="001E2A66">
            <w:pPr>
              <w:pStyle w:val="TAL"/>
            </w:pPr>
            <w:r>
              <w:t>308 Permanent Redirect</w:t>
            </w:r>
          </w:p>
        </w:tc>
        <w:tc>
          <w:tcPr>
            <w:tcW w:w="2718" w:type="pct"/>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C1AE5">
        <w:trPr>
          <w:jc w:val="center"/>
        </w:trPr>
        <w:tc>
          <w:tcPr>
            <w:tcW w:w="825" w:type="pct"/>
            <w:shd w:val="clear" w:color="auto" w:fill="auto"/>
          </w:tcPr>
          <w:p w14:paraId="2ABA862D" w14:textId="77777777" w:rsidR="006B7CC4" w:rsidRPr="004F5022" w:rsidRDefault="006B7CC4" w:rsidP="001E2A66">
            <w:pPr>
              <w:pStyle w:val="TAL"/>
            </w:pPr>
            <w:r>
              <w:t>ProblemDetails</w:t>
            </w:r>
          </w:p>
        </w:tc>
        <w:tc>
          <w:tcPr>
            <w:tcW w:w="225" w:type="pct"/>
          </w:tcPr>
          <w:p w14:paraId="50BA35B4" w14:textId="77777777" w:rsidR="006B7CC4" w:rsidRDefault="006B7CC4" w:rsidP="001E2A66">
            <w:pPr>
              <w:pStyle w:val="TAC"/>
            </w:pPr>
            <w:r>
              <w:t>O</w:t>
            </w:r>
          </w:p>
        </w:tc>
        <w:tc>
          <w:tcPr>
            <w:tcW w:w="649" w:type="pct"/>
          </w:tcPr>
          <w:p w14:paraId="12AB0D90" w14:textId="77777777" w:rsidR="006B7CC4" w:rsidRDefault="006B7CC4" w:rsidP="001E2A66">
            <w:pPr>
              <w:pStyle w:val="TAL"/>
            </w:pPr>
            <w:r>
              <w:t>0..1</w:t>
            </w:r>
          </w:p>
        </w:tc>
        <w:tc>
          <w:tcPr>
            <w:tcW w:w="583" w:type="pct"/>
          </w:tcPr>
          <w:p w14:paraId="4734189E" w14:textId="77777777" w:rsidR="006B7CC4" w:rsidRDefault="006B7CC4" w:rsidP="001E2A66">
            <w:pPr>
              <w:pStyle w:val="TAL"/>
            </w:pPr>
            <w:r>
              <w:t>403 Forbidden</w:t>
            </w:r>
          </w:p>
        </w:tc>
        <w:tc>
          <w:tcPr>
            <w:tcW w:w="2718" w:type="pct"/>
            <w:shd w:val="clear" w:color="auto" w:fill="auto"/>
          </w:tcPr>
          <w:p w14:paraId="34A12DEE" w14:textId="77777777" w:rsidR="006B7CC4" w:rsidRDefault="006B7CC4" w:rsidP="001E2A66">
            <w:pPr>
              <w:pStyle w:val="TAL"/>
            </w:pPr>
            <w:r>
              <w:t>(NOTE 3)</w:t>
            </w:r>
          </w:p>
        </w:tc>
      </w:tr>
      <w:tr w:rsidR="006B7CC4" w14:paraId="2543ED17" w14:textId="77777777" w:rsidTr="001C1AE5">
        <w:trPr>
          <w:jc w:val="center"/>
        </w:trPr>
        <w:tc>
          <w:tcPr>
            <w:tcW w:w="5000" w:type="pct"/>
            <w:gridSpan w:val="5"/>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3E7" w14:paraId="556955E8" w14:textId="77777777" w:rsidTr="001C1AE5">
        <w:trPr>
          <w:jc w:val="center"/>
        </w:trPr>
        <w:tc>
          <w:tcPr>
            <w:tcW w:w="825" w:type="pct"/>
            <w:tcBorders>
              <w:bottom w:val="single" w:sz="6" w:space="0" w:color="auto"/>
            </w:tcBorders>
            <w:shd w:val="clear" w:color="auto" w:fill="C0C0C0"/>
          </w:tcPr>
          <w:p w14:paraId="428ACB49" w14:textId="77777777" w:rsidR="00CA23E7" w:rsidRDefault="00745863">
            <w:pPr>
              <w:pStyle w:val="TAH"/>
            </w:pPr>
            <w:r>
              <w:t>Name</w:t>
            </w:r>
          </w:p>
        </w:tc>
        <w:tc>
          <w:tcPr>
            <w:tcW w:w="732" w:type="pct"/>
            <w:tcBorders>
              <w:bottom w:val="single" w:sz="6" w:space="0" w:color="auto"/>
            </w:tcBorders>
            <w:shd w:val="clear" w:color="auto" w:fill="C0C0C0"/>
          </w:tcPr>
          <w:p w14:paraId="61A581DD" w14:textId="77777777" w:rsidR="00CA23E7" w:rsidRDefault="00745863">
            <w:pPr>
              <w:pStyle w:val="TAH"/>
            </w:pPr>
            <w:r>
              <w:t>Data type</w:t>
            </w:r>
          </w:p>
        </w:tc>
        <w:tc>
          <w:tcPr>
            <w:tcW w:w="217" w:type="pct"/>
            <w:tcBorders>
              <w:bottom w:val="single" w:sz="6" w:space="0" w:color="auto"/>
            </w:tcBorders>
            <w:shd w:val="clear" w:color="auto" w:fill="C0C0C0"/>
          </w:tcPr>
          <w:p w14:paraId="2573ED07" w14:textId="77777777" w:rsidR="00CA23E7" w:rsidRDefault="00745863">
            <w:pPr>
              <w:pStyle w:val="TAH"/>
            </w:pPr>
            <w:r>
              <w:t>P</w:t>
            </w:r>
          </w:p>
        </w:tc>
        <w:tc>
          <w:tcPr>
            <w:tcW w:w="581" w:type="pct"/>
            <w:tcBorders>
              <w:bottom w:val="single" w:sz="6" w:space="0" w:color="auto"/>
            </w:tcBorders>
            <w:shd w:val="clear" w:color="auto" w:fill="C0C0C0"/>
          </w:tcPr>
          <w:p w14:paraId="6B58F50A" w14:textId="77777777" w:rsidR="00CA23E7" w:rsidRDefault="00745863">
            <w:pPr>
              <w:pStyle w:val="TAH"/>
            </w:pPr>
            <w:r>
              <w:t>Cardinality</w:t>
            </w:r>
          </w:p>
        </w:tc>
        <w:tc>
          <w:tcPr>
            <w:tcW w:w="2645" w:type="pct"/>
            <w:tcBorders>
              <w:bottom w:val="single" w:sz="6"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rsidTr="001C1AE5">
        <w:trPr>
          <w:jc w:val="center"/>
        </w:trPr>
        <w:tc>
          <w:tcPr>
            <w:tcW w:w="825" w:type="pct"/>
            <w:tcBorders>
              <w:top w:val="single" w:sz="6" w:space="0" w:color="auto"/>
            </w:tcBorders>
            <w:shd w:val="clear" w:color="auto" w:fill="auto"/>
          </w:tcPr>
          <w:p w14:paraId="45118C88" w14:textId="77777777" w:rsidR="00CA23E7" w:rsidRDefault="00745863">
            <w:pPr>
              <w:pStyle w:val="TAL"/>
            </w:pPr>
            <w:r>
              <w:t>Location</w:t>
            </w:r>
          </w:p>
        </w:tc>
        <w:tc>
          <w:tcPr>
            <w:tcW w:w="732" w:type="pct"/>
            <w:tcBorders>
              <w:top w:val="single" w:sz="6" w:space="0" w:color="auto"/>
            </w:tcBorders>
          </w:tcPr>
          <w:p w14:paraId="4D4922C9" w14:textId="77777777" w:rsidR="00CA23E7" w:rsidRDefault="00745863">
            <w:pPr>
              <w:pStyle w:val="TAL"/>
            </w:pPr>
            <w:r>
              <w:t>string</w:t>
            </w:r>
          </w:p>
        </w:tc>
        <w:tc>
          <w:tcPr>
            <w:tcW w:w="217" w:type="pct"/>
            <w:tcBorders>
              <w:top w:val="single" w:sz="6" w:space="0" w:color="auto"/>
            </w:tcBorders>
          </w:tcPr>
          <w:p w14:paraId="09C849A5" w14:textId="77777777" w:rsidR="00CA23E7" w:rsidRDefault="00745863">
            <w:pPr>
              <w:pStyle w:val="TAC"/>
            </w:pPr>
            <w:r>
              <w:t>M</w:t>
            </w:r>
          </w:p>
        </w:tc>
        <w:tc>
          <w:tcPr>
            <w:tcW w:w="581" w:type="pct"/>
            <w:tcBorders>
              <w:top w:val="single" w:sz="6" w:space="0" w:color="auto"/>
            </w:tcBorders>
          </w:tcPr>
          <w:p w14:paraId="63BE0380" w14:textId="77777777" w:rsidR="00CA23E7" w:rsidRDefault="00745863">
            <w:pPr>
              <w:pStyle w:val="TAL"/>
            </w:pPr>
            <w:r>
              <w:t>1</w:t>
            </w:r>
          </w:p>
        </w:tc>
        <w:tc>
          <w:tcPr>
            <w:tcW w:w="2645" w:type="pct"/>
            <w:tcBorders>
              <w:top w:val="single" w:sz="6" w:space="0" w:color="auto"/>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rsidTr="001C1AE5">
        <w:trPr>
          <w:jc w:val="center"/>
        </w:trPr>
        <w:tc>
          <w:tcPr>
            <w:tcW w:w="825" w:type="pct"/>
            <w:shd w:val="clear" w:color="auto" w:fill="auto"/>
          </w:tcPr>
          <w:p w14:paraId="706EFDEB" w14:textId="77777777" w:rsidR="00CA23E7" w:rsidRDefault="00745863">
            <w:pPr>
              <w:pStyle w:val="TAL"/>
            </w:pPr>
            <w:r>
              <w:rPr>
                <w:lang w:eastAsia="zh-CN"/>
              </w:rPr>
              <w:t>3gpp-Sbi-Target-Nf-Id</w:t>
            </w:r>
          </w:p>
        </w:tc>
        <w:tc>
          <w:tcPr>
            <w:tcW w:w="732" w:type="pct"/>
          </w:tcPr>
          <w:p w14:paraId="6D10152F" w14:textId="77777777" w:rsidR="00CA23E7" w:rsidRDefault="00745863">
            <w:pPr>
              <w:pStyle w:val="TAL"/>
            </w:pPr>
            <w:r>
              <w:rPr>
                <w:lang w:eastAsia="fr-FR"/>
              </w:rPr>
              <w:t>string</w:t>
            </w:r>
          </w:p>
        </w:tc>
        <w:tc>
          <w:tcPr>
            <w:tcW w:w="217" w:type="pct"/>
          </w:tcPr>
          <w:p w14:paraId="1D098CCF" w14:textId="77777777" w:rsidR="00CA23E7" w:rsidRDefault="00745863">
            <w:pPr>
              <w:pStyle w:val="TAC"/>
            </w:pPr>
            <w:r>
              <w:rPr>
                <w:lang w:eastAsia="fr-FR"/>
              </w:rPr>
              <w:t>O</w:t>
            </w:r>
          </w:p>
        </w:tc>
        <w:tc>
          <w:tcPr>
            <w:tcW w:w="581" w:type="pct"/>
          </w:tcPr>
          <w:p w14:paraId="126BA7DC" w14:textId="77777777" w:rsidR="00CA23E7" w:rsidRDefault="00745863">
            <w:pPr>
              <w:pStyle w:val="TAL"/>
            </w:pPr>
            <w:r>
              <w:rPr>
                <w:lang w:eastAsia="fr-FR"/>
              </w:rPr>
              <w:t>0..1</w:t>
            </w:r>
          </w:p>
        </w:tc>
        <w:tc>
          <w:tcPr>
            <w:tcW w:w="2645" w:type="pct"/>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3E7" w14:paraId="2DF47E5E" w14:textId="77777777" w:rsidTr="001C1AE5">
        <w:trPr>
          <w:jc w:val="center"/>
        </w:trPr>
        <w:tc>
          <w:tcPr>
            <w:tcW w:w="825" w:type="pct"/>
            <w:tcBorders>
              <w:bottom w:val="single" w:sz="6" w:space="0" w:color="auto"/>
            </w:tcBorders>
            <w:shd w:val="clear" w:color="auto" w:fill="C0C0C0"/>
          </w:tcPr>
          <w:p w14:paraId="4CFC8D37" w14:textId="77777777" w:rsidR="00CA23E7" w:rsidRDefault="00745863">
            <w:pPr>
              <w:pStyle w:val="TAH"/>
            </w:pPr>
            <w:r>
              <w:t>Name</w:t>
            </w:r>
          </w:p>
        </w:tc>
        <w:tc>
          <w:tcPr>
            <w:tcW w:w="732" w:type="pct"/>
            <w:tcBorders>
              <w:bottom w:val="single" w:sz="6" w:space="0" w:color="auto"/>
            </w:tcBorders>
            <w:shd w:val="clear" w:color="auto" w:fill="C0C0C0"/>
          </w:tcPr>
          <w:p w14:paraId="0FC244AF" w14:textId="77777777" w:rsidR="00CA23E7" w:rsidRDefault="00745863">
            <w:pPr>
              <w:pStyle w:val="TAH"/>
            </w:pPr>
            <w:r>
              <w:t>Data type</w:t>
            </w:r>
          </w:p>
        </w:tc>
        <w:tc>
          <w:tcPr>
            <w:tcW w:w="217" w:type="pct"/>
            <w:tcBorders>
              <w:bottom w:val="single" w:sz="6" w:space="0" w:color="auto"/>
            </w:tcBorders>
            <w:shd w:val="clear" w:color="auto" w:fill="C0C0C0"/>
          </w:tcPr>
          <w:p w14:paraId="2AD1AEEA" w14:textId="77777777" w:rsidR="00CA23E7" w:rsidRDefault="00745863">
            <w:pPr>
              <w:pStyle w:val="TAH"/>
            </w:pPr>
            <w:r>
              <w:t>P</w:t>
            </w:r>
          </w:p>
        </w:tc>
        <w:tc>
          <w:tcPr>
            <w:tcW w:w="581" w:type="pct"/>
            <w:tcBorders>
              <w:bottom w:val="single" w:sz="6" w:space="0" w:color="auto"/>
            </w:tcBorders>
            <w:shd w:val="clear" w:color="auto" w:fill="C0C0C0"/>
          </w:tcPr>
          <w:p w14:paraId="49300978" w14:textId="77777777" w:rsidR="00CA23E7" w:rsidRDefault="00745863">
            <w:pPr>
              <w:pStyle w:val="TAH"/>
            </w:pPr>
            <w:r>
              <w:t>Cardinality</w:t>
            </w:r>
          </w:p>
        </w:tc>
        <w:tc>
          <w:tcPr>
            <w:tcW w:w="2645" w:type="pct"/>
            <w:tcBorders>
              <w:bottom w:val="single" w:sz="6"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rsidTr="001C1AE5">
        <w:trPr>
          <w:jc w:val="center"/>
        </w:trPr>
        <w:tc>
          <w:tcPr>
            <w:tcW w:w="825" w:type="pct"/>
            <w:tcBorders>
              <w:top w:val="single" w:sz="6" w:space="0" w:color="auto"/>
            </w:tcBorders>
            <w:shd w:val="clear" w:color="auto" w:fill="auto"/>
          </w:tcPr>
          <w:p w14:paraId="17A0A894" w14:textId="77777777" w:rsidR="00CA23E7" w:rsidRDefault="00745863">
            <w:pPr>
              <w:pStyle w:val="TAL"/>
            </w:pPr>
            <w:r>
              <w:t>Location</w:t>
            </w:r>
          </w:p>
        </w:tc>
        <w:tc>
          <w:tcPr>
            <w:tcW w:w="732" w:type="pct"/>
            <w:tcBorders>
              <w:top w:val="single" w:sz="6" w:space="0" w:color="auto"/>
            </w:tcBorders>
          </w:tcPr>
          <w:p w14:paraId="096FF3BC" w14:textId="77777777" w:rsidR="00CA23E7" w:rsidRDefault="00745863">
            <w:pPr>
              <w:pStyle w:val="TAL"/>
            </w:pPr>
            <w:r>
              <w:t>string</w:t>
            </w:r>
          </w:p>
        </w:tc>
        <w:tc>
          <w:tcPr>
            <w:tcW w:w="217" w:type="pct"/>
            <w:tcBorders>
              <w:top w:val="single" w:sz="6" w:space="0" w:color="auto"/>
            </w:tcBorders>
          </w:tcPr>
          <w:p w14:paraId="26E62F17" w14:textId="77777777" w:rsidR="00CA23E7" w:rsidRDefault="00745863">
            <w:pPr>
              <w:pStyle w:val="TAC"/>
            </w:pPr>
            <w:r>
              <w:t>M</w:t>
            </w:r>
          </w:p>
        </w:tc>
        <w:tc>
          <w:tcPr>
            <w:tcW w:w="581" w:type="pct"/>
            <w:tcBorders>
              <w:top w:val="single" w:sz="6" w:space="0" w:color="auto"/>
            </w:tcBorders>
          </w:tcPr>
          <w:p w14:paraId="67A95D3F" w14:textId="77777777" w:rsidR="00CA23E7" w:rsidRDefault="00745863">
            <w:pPr>
              <w:pStyle w:val="TAL"/>
            </w:pPr>
            <w:r>
              <w:t>1</w:t>
            </w:r>
          </w:p>
        </w:tc>
        <w:tc>
          <w:tcPr>
            <w:tcW w:w="2645" w:type="pct"/>
            <w:tcBorders>
              <w:top w:val="single" w:sz="6" w:space="0" w:color="auto"/>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rsidTr="001C1AE5">
        <w:trPr>
          <w:jc w:val="center"/>
        </w:trPr>
        <w:tc>
          <w:tcPr>
            <w:tcW w:w="825" w:type="pct"/>
            <w:shd w:val="clear" w:color="auto" w:fill="auto"/>
          </w:tcPr>
          <w:p w14:paraId="2751024E" w14:textId="77777777" w:rsidR="00CA23E7" w:rsidRDefault="00745863">
            <w:pPr>
              <w:pStyle w:val="TAL"/>
            </w:pPr>
            <w:r>
              <w:rPr>
                <w:lang w:eastAsia="zh-CN"/>
              </w:rPr>
              <w:t>3gpp-Sbi-Target-Nf-Id</w:t>
            </w:r>
          </w:p>
        </w:tc>
        <w:tc>
          <w:tcPr>
            <w:tcW w:w="732" w:type="pct"/>
          </w:tcPr>
          <w:p w14:paraId="69D244EC" w14:textId="77777777" w:rsidR="00CA23E7" w:rsidRDefault="00745863">
            <w:pPr>
              <w:pStyle w:val="TAL"/>
            </w:pPr>
            <w:r>
              <w:rPr>
                <w:lang w:eastAsia="fr-FR"/>
              </w:rPr>
              <w:t>string</w:t>
            </w:r>
          </w:p>
        </w:tc>
        <w:tc>
          <w:tcPr>
            <w:tcW w:w="217" w:type="pct"/>
          </w:tcPr>
          <w:p w14:paraId="42AB02BA" w14:textId="77777777" w:rsidR="00CA23E7" w:rsidRDefault="00745863">
            <w:pPr>
              <w:pStyle w:val="TAC"/>
            </w:pPr>
            <w:r>
              <w:rPr>
                <w:lang w:eastAsia="fr-FR"/>
              </w:rPr>
              <w:t>O</w:t>
            </w:r>
          </w:p>
        </w:tc>
        <w:tc>
          <w:tcPr>
            <w:tcW w:w="581" w:type="pct"/>
          </w:tcPr>
          <w:p w14:paraId="3594701D" w14:textId="77777777" w:rsidR="00CA23E7" w:rsidRDefault="00745863">
            <w:pPr>
              <w:pStyle w:val="TAL"/>
            </w:pPr>
            <w:r>
              <w:rPr>
                <w:lang w:eastAsia="fr-FR"/>
              </w:rPr>
              <w:t>0..1</w:t>
            </w:r>
          </w:p>
        </w:tc>
        <w:tc>
          <w:tcPr>
            <w:tcW w:w="2645" w:type="pct"/>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692" w:name="_Toc85526860"/>
      <w:bookmarkStart w:id="693" w:name="_Toc88659496"/>
      <w:bookmarkStart w:id="694" w:name="_Toc88832407"/>
      <w:bookmarkStart w:id="695" w:name="_Toc90660294"/>
      <w:bookmarkStart w:id="696" w:name="_Toc97194419"/>
      <w:bookmarkStart w:id="697" w:name="_Toc112964132"/>
      <w:bookmarkStart w:id="698" w:name="_Toc122117289"/>
      <w:bookmarkStart w:id="699" w:name="_Toc129285904"/>
      <w:r>
        <w:t>5.1.4.4</w:t>
      </w:r>
      <w:r>
        <w:tab/>
        <w:t>Operation: Remove</w:t>
      </w:r>
      <w:bookmarkEnd w:id="692"/>
      <w:bookmarkEnd w:id="693"/>
      <w:bookmarkEnd w:id="694"/>
      <w:bookmarkEnd w:id="695"/>
      <w:bookmarkEnd w:id="696"/>
      <w:bookmarkEnd w:id="697"/>
      <w:bookmarkEnd w:id="698"/>
      <w:bookmarkEnd w:id="699"/>
    </w:p>
    <w:p w14:paraId="338C8A8D" w14:textId="55F8E8D2" w:rsidR="005F10C9" w:rsidRDefault="005F10C9" w:rsidP="005F10C9">
      <w:pPr>
        <w:pStyle w:val="Heading5"/>
      </w:pPr>
      <w:bookmarkStart w:id="700" w:name="_Toc85526861"/>
      <w:bookmarkStart w:id="701" w:name="_Toc88659497"/>
      <w:bookmarkStart w:id="702" w:name="_Toc88832408"/>
      <w:bookmarkStart w:id="703" w:name="_Toc90660295"/>
      <w:bookmarkStart w:id="704" w:name="_Toc97194420"/>
      <w:bookmarkStart w:id="705" w:name="_Toc112964133"/>
      <w:bookmarkStart w:id="706" w:name="_Toc122117290"/>
      <w:bookmarkStart w:id="707" w:name="_Toc129285905"/>
      <w:r>
        <w:t>5.1.4.4.1</w:t>
      </w:r>
      <w:r>
        <w:tab/>
        <w:t>Description</w:t>
      </w:r>
      <w:bookmarkEnd w:id="700"/>
      <w:bookmarkEnd w:id="701"/>
      <w:bookmarkEnd w:id="702"/>
      <w:bookmarkEnd w:id="703"/>
      <w:bookmarkEnd w:id="704"/>
      <w:bookmarkEnd w:id="705"/>
      <w:bookmarkEnd w:id="706"/>
      <w:bookmarkEnd w:id="7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708" w:name="_Toc85526862"/>
      <w:bookmarkStart w:id="709" w:name="_Toc88659498"/>
      <w:bookmarkStart w:id="710" w:name="_Toc88832409"/>
      <w:bookmarkStart w:id="711" w:name="_Toc90660296"/>
      <w:bookmarkStart w:id="712" w:name="_Toc97194421"/>
      <w:bookmarkStart w:id="713" w:name="_Toc112964134"/>
      <w:bookmarkStart w:id="714" w:name="_Toc122117291"/>
      <w:bookmarkStart w:id="715" w:name="_Toc129285906"/>
      <w:r>
        <w:lastRenderedPageBreak/>
        <w:t>5.1.4.4.2</w:t>
      </w:r>
      <w:r>
        <w:tab/>
        <w:t>Operation Definition</w:t>
      </w:r>
      <w:bookmarkEnd w:id="708"/>
      <w:bookmarkEnd w:id="709"/>
      <w:bookmarkEnd w:id="710"/>
      <w:bookmarkEnd w:id="711"/>
      <w:bookmarkEnd w:id="712"/>
      <w:bookmarkEnd w:id="713"/>
      <w:bookmarkEnd w:id="714"/>
      <w:bookmarkEnd w:id="71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716" w:name="_Toc66224241"/>
      <w:bookmarkStart w:id="717" w:name="_Toc66440545"/>
      <w:bookmarkStart w:id="718" w:name="_Toc70541265"/>
      <w:bookmarkStart w:id="719" w:name="_Toc83233941"/>
      <w:bookmarkStart w:id="720" w:name="_Toc85526863"/>
      <w:bookmarkStart w:id="721" w:name="_Toc88659499"/>
      <w:bookmarkStart w:id="722" w:name="_Toc88832410"/>
      <w:bookmarkStart w:id="723" w:name="_Toc90660297"/>
      <w:bookmarkStart w:id="724" w:name="_Toc97194422"/>
      <w:bookmarkStart w:id="725" w:name="_Toc112964135"/>
      <w:bookmarkStart w:id="726" w:name="_Toc122117292"/>
      <w:bookmarkStart w:id="727" w:name="_Toc129285907"/>
      <w:r>
        <w:t>5.1.5</w:t>
      </w:r>
      <w:r>
        <w:tab/>
        <w:t>Notifications</w:t>
      </w:r>
      <w:bookmarkEnd w:id="689"/>
      <w:bookmarkEnd w:id="690"/>
      <w:bookmarkEnd w:id="691"/>
      <w:bookmarkEnd w:id="716"/>
      <w:bookmarkEnd w:id="717"/>
      <w:bookmarkEnd w:id="718"/>
      <w:bookmarkEnd w:id="719"/>
      <w:bookmarkEnd w:id="720"/>
      <w:bookmarkEnd w:id="721"/>
      <w:bookmarkEnd w:id="722"/>
      <w:bookmarkEnd w:id="723"/>
      <w:bookmarkEnd w:id="724"/>
      <w:bookmarkEnd w:id="725"/>
      <w:bookmarkEnd w:id="726"/>
      <w:bookmarkEnd w:id="727"/>
    </w:p>
    <w:p w14:paraId="25566955" w14:textId="77777777" w:rsidR="00CA23E7" w:rsidRDefault="00745863">
      <w:r>
        <w:t>Notifications are not applicable to this API.</w:t>
      </w:r>
    </w:p>
    <w:p w14:paraId="7F1396DA" w14:textId="77777777" w:rsidR="00CA23E7" w:rsidRDefault="00745863">
      <w:pPr>
        <w:pStyle w:val="Heading3"/>
      </w:pPr>
      <w:bookmarkStart w:id="728" w:name="_Toc510696632"/>
      <w:bookmarkStart w:id="729" w:name="_Toc35971427"/>
      <w:bookmarkStart w:id="730" w:name="_Toc36812158"/>
      <w:bookmarkStart w:id="731" w:name="_Toc66224242"/>
      <w:bookmarkStart w:id="732" w:name="_Toc66440546"/>
      <w:bookmarkStart w:id="733" w:name="_Toc70541266"/>
      <w:bookmarkStart w:id="734" w:name="_Toc83233942"/>
      <w:bookmarkStart w:id="735" w:name="_Toc85526864"/>
      <w:bookmarkStart w:id="736" w:name="_Toc88659500"/>
      <w:bookmarkStart w:id="737" w:name="_Toc88832411"/>
      <w:bookmarkStart w:id="738" w:name="_Toc90660298"/>
      <w:bookmarkStart w:id="739" w:name="_Toc97194423"/>
      <w:bookmarkStart w:id="740" w:name="_Toc112964136"/>
      <w:bookmarkStart w:id="741" w:name="_Toc122117293"/>
      <w:bookmarkStart w:id="742" w:name="_Toc129285908"/>
      <w:r>
        <w:t>5.1.6</w:t>
      </w:r>
      <w:r>
        <w:tab/>
        <w:t>Data Model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D8F1325" w14:textId="77777777" w:rsidR="00CA23E7" w:rsidRDefault="00745863">
      <w:pPr>
        <w:pStyle w:val="Heading4"/>
      </w:pPr>
      <w:bookmarkStart w:id="743" w:name="_Toc510696633"/>
      <w:bookmarkStart w:id="744" w:name="_Toc35971428"/>
      <w:bookmarkStart w:id="745" w:name="_Toc36812159"/>
      <w:bookmarkStart w:id="746" w:name="_Toc66224243"/>
      <w:bookmarkStart w:id="747" w:name="_Toc66440547"/>
      <w:bookmarkStart w:id="748" w:name="_Toc70541267"/>
      <w:bookmarkStart w:id="749" w:name="_Toc83233943"/>
      <w:bookmarkStart w:id="750" w:name="_Toc85526865"/>
      <w:bookmarkStart w:id="751" w:name="_Toc88659501"/>
      <w:bookmarkStart w:id="752" w:name="_Toc88832412"/>
      <w:bookmarkStart w:id="753" w:name="_Toc90660299"/>
      <w:bookmarkStart w:id="754" w:name="_Toc97194424"/>
      <w:bookmarkStart w:id="755" w:name="_Toc112964137"/>
      <w:bookmarkStart w:id="756" w:name="_Toc122117294"/>
      <w:bookmarkStart w:id="757" w:name="_Toc129285909"/>
      <w:r>
        <w:t>5.1.6.1</w:t>
      </w:r>
      <w: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58" w:name="OLE_LINK52"/>
      <w:bookmarkStart w:id="759" w:name="OLE_LINK53"/>
      <w:r w:rsidR="00745863">
        <w:t>Naanf_AKMA</w:t>
      </w:r>
      <w:bookmarkEnd w:id="758"/>
      <w:bookmarkEnd w:id="759"/>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rsidTr="001C1AE5">
        <w:trPr>
          <w:jc w:val="center"/>
        </w:trPr>
        <w:tc>
          <w:tcPr>
            <w:tcW w:w="1748" w:type="dxa"/>
            <w:shd w:val="clear" w:color="auto" w:fill="C0C0C0"/>
            <w:hideMark/>
          </w:tcPr>
          <w:p w14:paraId="678300ED" w14:textId="77777777" w:rsidR="00CA23E7" w:rsidRDefault="00745863">
            <w:pPr>
              <w:pStyle w:val="TAH"/>
            </w:pPr>
            <w:r>
              <w:t>Data type</w:t>
            </w:r>
          </w:p>
        </w:tc>
        <w:tc>
          <w:tcPr>
            <w:tcW w:w="2374" w:type="dxa"/>
            <w:shd w:val="clear" w:color="auto" w:fill="C0C0C0"/>
          </w:tcPr>
          <w:p w14:paraId="27C76AE7" w14:textId="77777777" w:rsidR="00CA23E7" w:rsidRDefault="00745863">
            <w:pPr>
              <w:pStyle w:val="TAH"/>
            </w:pPr>
            <w:r>
              <w:t>Reference</w:t>
            </w:r>
          </w:p>
        </w:tc>
        <w:tc>
          <w:tcPr>
            <w:tcW w:w="3235" w:type="dxa"/>
            <w:shd w:val="clear" w:color="auto" w:fill="C0C0C0"/>
            <w:hideMark/>
          </w:tcPr>
          <w:p w14:paraId="285CDB7D" w14:textId="77777777" w:rsidR="00CA23E7" w:rsidRDefault="00745863">
            <w:pPr>
              <w:pStyle w:val="TAH"/>
            </w:pPr>
            <w:r>
              <w:t>Comments</w:t>
            </w:r>
          </w:p>
        </w:tc>
        <w:tc>
          <w:tcPr>
            <w:tcW w:w="2067" w:type="dxa"/>
            <w:shd w:val="clear" w:color="auto" w:fill="C0C0C0"/>
          </w:tcPr>
          <w:p w14:paraId="0D5D0D66" w14:textId="77777777" w:rsidR="00CA23E7" w:rsidRDefault="00745863">
            <w:pPr>
              <w:pStyle w:val="TAH"/>
            </w:pPr>
            <w:r>
              <w:t>Applicability</w:t>
            </w:r>
          </w:p>
        </w:tc>
      </w:tr>
      <w:tr w:rsidR="00CA23E7" w14:paraId="5A9E6F99" w14:textId="77777777" w:rsidTr="001C1AE5">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4"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Pr>
          <w:p w14:paraId="45540F68" w14:textId="77777777" w:rsidR="00CA23E7" w:rsidRDefault="00CA23E7">
            <w:pPr>
              <w:pStyle w:val="TAL"/>
              <w:rPr>
                <w:rFonts w:cs="Arial"/>
                <w:szCs w:val="18"/>
              </w:rPr>
            </w:pPr>
          </w:p>
        </w:tc>
        <w:tc>
          <w:tcPr>
            <w:tcW w:w="2067" w:type="dxa"/>
          </w:tcPr>
          <w:p w14:paraId="44DFD941" w14:textId="77777777" w:rsidR="00CA23E7" w:rsidRDefault="00CA23E7">
            <w:pPr>
              <w:pStyle w:val="TAL"/>
              <w:rPr>
                <w:rFonts w:cs="Arial"/>
                <w:szCs w:val="18"/>
              </w:rPr>
            </w:pPr>
          </w:p>
        </w:tc>
      </w:tr>
      <w:tr w:rsidR="00CA23E7" w14:paraId="254A8678" w14:textId="77777777" w:rsidTr="001C1AE5">
        <w:trPr>
          <w:jc w:val="center"/>
        </w:trPr>
        <w:tc>
          <w:tcPr>
            <w:tcW w:w="1748" w:type="dxa"/>
          </w:tcPr>
          <w:p w14:paraId="0B2C2A62" w14:textId="77777777" w:rsidR="00CA23E7" w:rsidRDefault="00745863">
            <w:pPr>
              <w:pStyle w:val="TAL"/>
              <w:rPr>
                <w:lang w:eastAsia="zh-CN"/>
              </w:rPr>
            </w:pPr>
            <w:r>
              <w:t>AkmaAfKeyData</w:t>
            </w:r>
          </w:p>
        </w:tc>
        <w:tc>
          <w:tcPr>
            <w:tcW w:w="2374" w:type="dxa"/>
          </w:tcPr>
          <w:p w14:paraId="3862B75C" w14:textId="77777777" w:rsidR="00CA23E7" w:rsidRDefault="00745863">
            <w:pPr>
              <w:pStyle w:val="TAL"/>
              <w:rPr>
                <w:lang w:eastAsia="zh-CN"/>
              </w:rPr>
            </w:pPr>
            <w:r>
              <w:t>3GPP TS 29.522 [16]</w:t>
            </w:r>
          </w:p>
        </w:tc>
        <w:tc>
          <w:tcPr>
            <w:tcW w:w="3235"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Pr>
          <w:p w14:paraId="1830DAE7" w14:textId="77777777" w:rsidR="00CA23E7" w:rsidRDefault="00CA23E7">
            <w:pPr>
              <w:pStyle w:val="TAL"/>
              <w:rPr>
                <w:rFonts w:cs="Arial"/>
                <w:szCs w:val="18"/>
              </w:rPr>
            </w:pPr>
          </w:p>
        </w:tc>
      </w:tr>
      <w:tr w:rsidR="00CA23E7" w14:paraId="27DC7CAD" w14:textId="77777777" w:rsidTr="001C1AE5">
        <w:trPr>
          <w:jc w:val="center"/>
        </w:trPr>
        <w:tc>
          <w:tcPr>
            <w:tcW w:w="1748" w:type="dxa"/>
          </w:tcPr>
          <w:p w14:paraId="37156610" w14:textId="77777777" w:rsidR="00CA23E7" w:rsidRDefault="00745863">
            <w:pPr>
              <w:pStyle w:val="TAL"/>
              <w:rPr>
                <w:lang w:eastAsia="zh-CN"/>
              </w:rPr>
            </w:pPr>
            <w:r>
              <w:t>AkmaAfKeyRequest</w:t>
            </w:r>
          </w:p>
        </w:tc>
        <w:tc>
          <w:tcPr>
            <w:tcW w:w="2374" w:type="dxa"/>
          </w:tcPr>
          <w:p w14:paraId="4AF93DB1" w14:textId="77777777" w:rsidR="00CA23E7" w:rsidRDefault="00745863">
            <w:pPr>
              <w:pStyle w:val="TAL"/>
              <w:rPr>
                <w:lang w:eastAsia="zh-CN"/>
              </w:rPr>
            </w:pPr>
            <w:r>
              <w:t>3GPP TS 29.522 [16]</w:t>
            </w:r>
          </w:p>
        </w:tc>
        <w:tc>
          <w:tcPr>
            <w:tcW w:w="3235"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Pr>
          <w:p w14:paraId="33E9B549" w14:textId="77777777" w:rsidR="00CA23E7" w:rsidRDefault="00CA23E7">
            <w:pPr>
              <w:pStyle w:val="TAL"/>
              <w:rPr>
                <w:rFonts w:cs="Arial"/>
                <w:szCs w:val="18"/>
              </w:rPr>
            </w:pPr>
          </w:p>
        </w:tc>
      </w:tr>
      <w:tr w:rsidR="00CA23E7" w14:paraId="611D4F83" w14:textId="77777777" w:rsidTr="001C1AE5">
        <w:trPr>
          <w:jc w:val="center"/>
        </w:trPr>
        <w:tc>
          <w:tcPr>
            <w:tcW w:w="1748" w:type="dxa"/>
          </w:tcPr>
          <w:p w14:paraId="50A7B371" w14:textId="77777777" w:rsidR="00CA23E7" w:rsidRDefault="00745863">
            <w:pPr>
              <w:pStyle w:val="TAL"/>
            </w:pPr>
            <w:r>
              <w:t>RedirectResponse</w:t>
            </w:r>
          </w:p>
        </w:tc>
        <w:tc>
          <w:tcPr>
            <w:tcW w:w="2374" w:type="dxa"/>
          </w:tcPr>
          <w:p w14:paraId="4C9BD18A" w14:textId="77777777" w:rsidR="00CA23E7" w:rsidRDefault="00745863">
            <w:pPr>
              <w:pStyle w:val="TAL"/>
            </w:pPr>
            <w:r>
              <w:t>3GPP TS 29.571 [15]</w:t>
            </w:r>
          </w:p>
        </w:tc>
        <w:tc>
          <w:tcPr>
            <w:tcW w:w="3235"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Pr>
          <w:p w14:paraId="0DCF347D" w14:textId="77777777" w:rsidR="00CA23E7" w:rsidRDefault="00CA23E7">
            <w:pPr>
              <w:pStyle w:val="TAL"/>
              <w:rPr>
                <w:rFonts w:cs="Arial"/>
                <w:szCs w:val="18"/>
              </w:rPr>
            </w:pPr>
          </w:p>
        </w:tc>
      </w:tr>
      <w:tr w:rsidR="00CA23E7" w14:paraId="0DB0A25F" w14:textId="77777777" w:rsidTr="001C1AE5">
        <w:trPr>
          <w:jc w:val="center"/>
        </w:trPr>
        <w:tc>
          <w:tcPr>
            <w:tcW w:w="1748" w:type="dxa"/>
          </w:tcPr>
          <w:p w14:paraId="3C8045F5" w14:textId="77777777" w:rsidR="00CA23E7" w:rsidRDefault="00745863">
            <w:pPr>
              <w:pStyle w:val="TAL"/>
            </w:pPr>
            <w:r>
              <w:t>Supi</w:t>
            </w:r>
          </w:p>
        </w:tc>
        <w:tc>
          <w:tcPr>
            <w:tcW w:w="2374"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Pr>
          <w:p w14:paraId="053018EA" w14:textId="77777777" w:rsidR="00CA23E7" w:rsidRDefault="00CA23E7">
            <w:pPr>
              <w:pStyle w:val="TAL"/>
              <w:rPr>
                <w:rFonts w:cs="Arial"/>
                <w:szCs w:val="18"/>
              </w:rPr>
            </w:pPr>
          </w:p>
        </w:tc>
        <w:tc>
          <w:tcPr>
            <w:tcW w:w="2067" w:type="dxa"/>
          </w:tcPr>
          <w:p w14:paraId="2138736B" w14:textId="77777777" w:rsidR="00CA23E7" w:rsidRDefault="00CA23E7">
            <w:pPr>
              <w:pStyle w:val="TAL"/>
              <w:rPr>
                <w:rFonts w:cs="Arial"/>
                <w:szCs w:val="18"/>
              </w:rPr>
            </w:pPr>
          </w:p>
        </w:tc>
      </w:tr>
      <w:tr w:rsidR="00CA23E7" w14:paraId="1F1EDD69" w14:textId="77777777" w:rsidTr="001C1AE5">
        <w:trPr>
          <w:jc w:val="center"/>
        </w:trPr>
        <w:tc>
          <w:tcPr>
            <w:tcW w:w="1748" w:type="dxa"/>
          </w:tcPr>
          <w:p w14:paraId="4C51C976" w14:textId="77777777" w:rsidR="00CA23E7" w:rsidRDefault="00745863">
            <w:pPr>
              <w:pStyle w:val="TAL"/>
            </w:pPr>
            <w:r>
              <w:t>SupportedFeatures</w:t>
            </w:r>
          </w:p>
        </w:tc>
        <w:tc>
          <w:tcPr>
            <w:tcW w:w="2374" w:type="dxa"/>
          </w:tcPr>
          <w:p w14:paraId="78AAA17C" w14:textId="77777777" w:rsidR="00CA23E7" w:rsidRDefault="00745863">
            <w:pPr>
              <w:pStyle w:val="TAL"/>
            </w:pPr>
            <w:r>
              <w:t>3GPP TS 29.571 [</w:t>
            </w:r>
            <w:r>
              <w:rPr>
                <w:lang w:val="en-US" w:eastAsia="zh-CN"/>
              </w:rPr>
              <w:t>15</w:t>
            </w:r>
            <w:r>
              <w:t>]</w:t>
            </w:r>
          </w:p>
        </w:tc>
        <w:tc>
          <w:tcPr>
            <w:tcW w:w="3235" w:type="dxa"/>
          </w:tcPr>
          <w:p w14:paraId="45020849" w14:textId="77777777" w:rsidR="00CA23E7" w:rsidRDefault="00745863">
            <w:pPr>
              <w:pStyle w:val="TAL"/>
              <w:rPr>
                <w:rFonts w:cs="Arial"/>
                <w:szCs w:val="18"/>
              </w:rPr>
            </w:pPr>
            <w:r>
              <w:t>Used to negotiate the applicability of the optional features.</w:t>
            </w:r>
          </w:p>
        </w:tc>
        <w:tc>
          <w:tcPr>
            <w:tcW w:w="2067"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760" w:name="_Toc510696634"/>
      <w:bookmarkStart w:id="761" w:name="_Toc35971429"/>
      <w:bookmarkStart w:id="762" w:name="_Toc36812160"/>
      <w:bookmarkStart w:id="763" w:name="_Toc66224244"/>
      <w:bookmarkStart w:id="764" w:name="_Toc66440548"/>
      <w:bookmarkStart w:id="765" w:name="_Toc70541268"/>
      <w:bookmarkStart w:id="766" w:name="_Toc83233944"/>
      <w:bookmarkStart w:id="767" w:name="_Toc85526866"/>
      <w:bookmarkStart w:id="768" w:name="_Toc88659502"/>
      <w:bookmarkStart w:id="769" w:name="_Toc88832413"/>
      <w:bookmarkStart w:id="770" w:name="_Toc90660300"/>
      <w:bookmarkStart w:id="771" w:name="_Toc97194425"/>
      <w:bookmarkStart w:id="772" w:name="_Toc112964138"/>
      <w:bookmarkStart w:id="773" w:name="_Toc122117295"/>
      <w:bookmarkStart w:id="774" w:name="_Toc129285910"/>
      <w:r>
        <w:rPr>
          <w:lang w:val="en-US"/>
        </w:rPr>
        <w:t>5.1.6.2</w:t>
      </w:r>
      <w:r>
        <w:rPr>
          <w:lang w:val="en-US"/>
        </w:rPr>
        <w:tab/>
        <w:t>Structured data types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9DB9A5E" w14:textId="77777777" w:rsidR="00CA23E7" w:rsidRDefault="00745863">
      <w:pPr>
        <w:pStyle w:val="Heading5"/>
      </w:pPr>
      <w:bookmarkStart w:id="775" w:name="_Toc510696635"/>
      <w:bookmarkStart w:id="776" w:name="_Toc35971430"/>
      <w:bookmarkStart w:id="777" w:name="_Toc36812161"/>
      <w:bookmarkStart w:id="778" w:name="_Toc66224245"/>
      <w:bookmarkStart w:id="779" w:name="_Toc66440549"/>
      <w:bookmarkStart w:id="780" w:name="_Toc70541269"/>
      <w:bookmarkStart w:id="781" w:name="_Toc83233945"/>
      <w:bookmarkStart w:id="782" w:name="_Toc85526867"/>
      <w:bookmarkStart w:id="783" w:name="_Toc88659503"/>
      <w:bookmarkStart w:id="784" w:name="_Toc88832414"/>
      <w:bookmarkStart w:id="785" w:name="_Toc90660301"/>
      <w:bookmarkStart w:id="786" w:name="_Toc97194426"/>
      <w:bookmarkStart w:id="787" w:name="_Toc112964139"/>
      <w:bookmarkStart w:id="788" w:name="_Toc122117296"/>
      <w:bookmarkStart w:id="789" w:name="_Toc129285911"/>
      <w:r>
        <w:t>5.1.6.2.1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790" w:name="_Toc510696636"/>
      <w:bookmarkStart w:id="791" w:name="_Toc35971431"/>
      <w:bookmarkStart w:id="792" w:name="_Toc36812162"/>
      <w:bookmarkStart w:id="793" w:name="_Toc66224246"/>
      <w:bookmarkStart w:id="794" w:name="_Toc66440550"/>
      <w:bookmarkStart w:id="795" w:name="_Toc70541270"/>
      <w:bookmarkStart w:id="796" w:name="_Toc83233946"/>
      <w:bookmarkStart w:id="797" w:name="_Toc85526868"/>
      <w:bookmarkStart w:id="798" w:name="_Toc88659504"/>
      <w:bookmarkStart w:id="799" w:name="_Toc88832415"/>
      <w:bookmarkStart w:id="800" w:name="_Toc90660302"/>
      <w:bookmarkStart w:id="801" w:name="_Toc97194427"/>
      <w:bookmarkStart w:id="802" w:name="_Toc112964140"/>
      <w:bookmarkStart w:id="803" w:name="_Toc122117297"/>
      <w:bookmarkStart w:id="804" w:name="_Toc129285912"/>
      <w:r>
        <w:t>5.1.6.2.2</w:t>
      </w:r>
      <w:r>
        <w:tab/>
        <w:t>Type: AkmaKeyInfo</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rsidTr="001C1AE5">
        <w:trPr>
          <w:jc w:val="center"/>
        </w:trPr>
        <w:tc>
          <w:tcPr>
            <w:tcW w:w="1701" w:type="dxa"/>
            <w:shd w:val="clear" w:color="auto" w:fill="C0C0C0"/>
            <w:hideMark/>
          </w:tcPr>
          <w:p w14:paraId="66AAFD56" w14:textId="77777777" w:rsidR="00CA23E7" w:rsidRDefault="00745863">
            <w:pPr>
              <w:pStyle w:val="TAH"/>
            </w:pPr>
            <w:r>
              <w:t>Attribute name</w:t>
            </w:r>
          </w:p>
        </w:tc>
        <w:tc>
          <w:tcPr>
            <w:tcW w:w="1444" w:type="dxa"/>
            <w:shd w:val="clear" w:color="auto" w:fill="C0C0C0"/>
            <w:hideMark/>
          </w:tcPr>
          <w:p w14:paraId="48C5C1E1" w14:textId="77777777" w:rsidR="00CA23E7" w:rsidRDefault="00745863">
            <w:pPr>
              <w:pStyle w:val="TAH"/>
            </w:pPr>
            <w:r>
              <w:t>Data type</w:t>
            </w:r>
          </w:p>
        </w:tc>
        <w:tc>
          <w:tcPr>
            <w:tcW w:w="425" w:type="dxa"/>
            <w:shd w:val="clear" w:color="auto" w:fill="C0C0C0"/>
            <w:hideMark/>
          </w:tcPr>
          <w:p w14:paraId="65ABB552" w14:textId="77777777" w:rsidR="00CA23E7" w:rsidRDefault="00745863">
            <w:pPr>
              <w:pStyle w:val="TAH"/>
            </w:pPr>
            <w:r>
              <w:t>P</w:t>
            </w:r>
          </w:p>
        </w:tc>
        <w:tc>
          <w:tcPr>
            <w:tcW w:w="1134" w:type="dxa"/>
            <w:shd w:val="clear" w:color="auto" w:fill="C0C0C0"/>
          </w:tcPr>
          <w:p w14:paraId="0757E9CD" w14:textId="77777777" w:rsidR="00CA23E7" w:rsidRDefault="00745863">
            <w:pPr>
              <w:pStyle w:val="TAH"/>
              <w:jc w:val="left"/>
            </w:pPr>
            <w:r>
              <w:t>Cardinality</w:t>
            </w:r>
          </w:p>
        </w:tc>
        <w:tc>
          <w:tcPr>
            <w:tcW w:w="2410" w:type="dxa"/>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rsidTr="001C1AE5">
        <w:trPr>
          <w:jc w:val="center"/>
        </w:trPr>
        <w:tc>
          <w:tcPr>
            <w:tcW w:w="1701" w:type="dxa"/>
          </w:tcPr>
          <w:p w14:paraId="420CC9AD" w14:textId="77777777" w:rsidR="00CA23E7" w:rsidRDefault="00745863">
            <w:pPr>
              <w:pStyle w:val="TAL"/>
            </w:pPr>
            <w:r>
              <w:t>supi</w:t>
            </w:r>
          </w:p>
        </w:tc>
        <w:tc>
          <w:tcPr>
            <w:tcW w:w="1444" w:type="dxa"/>
          </w:tcPr>
          <w:p w14:paraId="7FA1C278" w14:textId="77777777" w:rsidR="00CA23E7" w:rsidRDefault="00745863">
            <w:pPr>
              <w:pStyle w:val="TAL"/>
            </w:pPr>
            <w:r>
              <w:t>Supi</w:t>
            </w:r>
          </w:p>
        </w:tc>
        <w:tc>
          <w:tcPr>
            <w:tcW w:w="425" w:type="dxa"/>
          </w:tcPr>
          <w:p w14:paraId="7BAE6083" w14:textId="77777777" w:rsidR="00CA23E7" w:rsidRDefault="00745863">
            <w:pPr>
              <w:pStyle w:val="TAC"/>
            </w:pPr>
            <w:r>
              <w:rPr>
                <w:lang w:eastAsia="zh-CN"/>
              </w:rPr>
              <w:t>M</w:t>
            </w:r>
          </w:p>
        </w:tc>
        <w:tc>
          <w:tcPr>
            <w:tcW w:w="1134" w:type="dxa"/>
          </w:tcPr>
          <w:p w14:paraId="6BB98995" w14:textId="77777777" w:rsidR="00CA23E7" w:rsidRDefault="00745863">
            <w:pPr>
              <w:pStyle w:val="TAL"/>
            </w:pPr>
            <w:r>
              <w:t>1</w:t>
            </w:r>
          </w:p>
        </w:tc>
        <w:tc>
          <w:tcPr>
            <w:tcW w:w="2410" w:type="dxa"/>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96138D5" w14:textId="77777777" w:rsidR="00CA23E7" w:rsidRDefault="00CA23E7">
            <w:pPr>
              <w:pStyle w:val="TAL"/>
              <w:rPr>
                <w:rFonts w:cs="Arial"/>
                <w:szCs w:val="18"/>
              </w:rPr>
            </w:pPr>
          </w:p>
        </w:tc>
      </w:tr>
      <w:tr w:rsidR="00CA23E7" w14:paraId="7BF5420E" w14:textId="77777777" w:rsidTr="001C1AE5">
        <w:trPr>
          <w:jc w:val="center"/>
        </w:trPr>
        <w:tc>
          <w:tcPr>
            <w:tcW w:w="1701" w:type="dxa"/>
          </w:tcPr>
          <w:p w14:paraId="7FCA2B0B" w14:textId="77777777" w:rsidR="00CA23E7" w:rsidRDefault="00745863">
            <w:pPr>
              <w:pStyle w:val="TAL"/>
            </w:pPr>
            <w:r>
              <w:rPr>
                <w:lang w:eastAsia="zh-CN"/>
              </w:rPr>
              <w:t>aKId</w:t>
            </w:r>
          </w:p>
        </w:tc>
        <w:tc>
          <w:tcPr>
            <w:tcW w:w="1444" w:type="dxa"/>
          </w:tcPr>
          <w:p w14:paraId="09E24786" w14:textId="77777777" w:rsidR="00CA23E7" w:rsidRDefault="00745863">
            <w:pPr>
              <w:pStyle w:val="TAL"/>
            </w:pPr>
            <w:r>
              <w:rPr>
                <w:lang w:eastAsia="zh-CN"/>
              </w:rPr>
              <w:t>AKId</w:t>
            </w:r>
          </w:p>
        </w:tc>
        <w:tc>
          <w:tcPr>
            <w:tcW w:w="425" w:type="dxa"/>
          </w:tcPr>
          <w:p w14:paraId="48DEA357" w14:textId="77777777" w:rsidR="00CA23E7" w:rsidRDefault="00745863">
            <w:pPr>
              <w:pStyle w:val="TAC"/>
            </w:pPr>
            <w:r>
              <w:rPr>
                <w:lang w:eastAsia="zh-CN"/>
              </w:rPr>
              <w:t>M</w:t>
            </w:r>
          </w:p>
        </w:tc>
        <w:tc>
          <w:tcPr>
            <w:tcW w:w="1134" w:type="dxa"/>
          </w:tcPr>
          <w:p w14:paraId="202D1B45" w14:textId="77777777" w:rsidR="00CA23E7" w:rsidRDefault="00745863">
            <w:pPr>
              <w:pStyle w:val="TAL"/>
            </w:pPr>
            <w:r>
              <w:rPr>
                <w:lang w:eastAsia="zh-CN"/>
              </w:rPr>
              <w:t>1</w:t>
            </w:r>
          </w:p>
        </w:tc>
        <w:tc>
          <w:tcPr>
            <w:tcW w:w="2410" w:type="dxa"/>
          </w:tcPr>
          <w:p w14:paraId="7D7BF7A9" w14:textId="77777777" w:rsidR="00CA23E7" w:rsidRDefault="00745863">
            <w:pPr>
              <w:pStyle w:val="TAL"/>
              <w:rPr>
                <w:rFonts w:cs="Arial"/>
                <w:szCs w:val="18"/>
              </w:rPr>
            </w:pPr>
            <w:r>
              <w:rPr>
                <w:rFonts w:cs="Arial"/>
                <w:szCs w:val="18"/>
                <w:lang w:eastAsia="zh-CN"/>
              </w:rPr>
              <w:t>A-KID</w:t>
            </w:r>
          </w:p>
        </w:tc>
        <w:tc>
          <w:tcPr>
            <w:tcW w:w="2410" w:type="dxa"/>
          </w:tcPr>
          <w:p w14:paraId="17D9072F" w14:textId="77777777" w:rsidR="00CA23E7" w:rsidRDefault="00CA23E7">
            <w:pPr>
              <w:pStyle w:val="TAL"/>
              <w:rPr>
                <w:rFonts w:cs="Arial"/>
                <w:szCs w:val="18"/>
              </w:rPr>
            </w:pPr>
          </w:p>
        </w:tc>
      </w:tr>
      <w:tr w:rsidR="00CA23E7" w14:paraId="50EEB279" w14:textId="77777777" w:rsidTr="001C1AE5">
        <w:trPr>
          <w:jc w:val="center"/>
        </w:trPr>
        <w:tc>
          <w:tcPr>
            <w:tcW w:w="1701" w:type="dxa"/>
          </w:tcPr>
          <w:p w14:paraId="0AF404D5" w14:textId="77777777" w:rsidR="00CA23E7" w:rsidRDefault="00745863">
            <w:pPr>
              <w:pStyle w:val="TAL"/>
            </w:pPr>
            <w:r>
              <w:rPr>
                <w:lang w:eastAsia="zh-CN"/>
              </w:rPr>
              <w:t>kAkma</w:t>
            </w:r>
          </w:p>
        </w:tc>
        <w:tc>
          <w:tcPr>
            <w:tcW w:w="1444" w:type="dxa"/>
          </w:tcPr>
          <w:p w14:paraId="4E6A08AA" w14:textId="77777777" w:rsidR="00CA23E7" w:rsidRDefault="00745863">
            <w:pPr>
              <w:pStyle w:val="TAL"/>
            </w:pPr>
            <w:r>
              <w:rPr>
                <w:lang w:eastAsia="zh-CN"/>
              </w:rPr>
              <w:t>string</w:t>
            </w:r>
          </w:p>
        </w:tc>
        <w:tc>
          <w:tcPr>
            <w:tcW w:w="425" w:type="dxa"/>
          </w:tcPr>
          <w:p w14:paraId="54DB3ED1" w14:textId="77777777" w:rsidR="00CA23E7" w:rsidRDefault="00745863">
            <w:pPr>
              <w:pStyle w:val="TAC"/>
            </w:pPr>
            <w:r>
              <w:rPr>
                <w:lang w:eastAsia="zh-CN"/>
              </w:rPr>
              <w:t>M</w:t>
            </w:r>
          </w:p>
        </w:tc>
        <w:tc>
          <w:tcPr>
            <w:tcW w:w="1134" w:type="dxa"/>
          </w:tcPr>
          <w:p w14:paraId="7A05C8B1" w14:textId="77777777" w:rsidR="00CA23E7" w:rsidRDefault="00745863">
            <w:pPr>
              <w:pStyle w:val="TAL"/>
            </w:pPr>
            <w:r>
              <w:rPr>
                <w:lang w:eastAsia="zh-CN"/>
              </w:rPr>
              <w:t>1</w:t>
            </w:r>
          </w:p>
        </w:tc>
        <w:tc>
          <w:tcPr>
            <w:tcW w:w="2410" w:type="dxa"/>
          </w:tcPr>
          <w:p w14:paraId="4AF1164D" w14:textId="77777777" w:rsidR="00CA23E7" w:rsidRDefault="00745863">
            <w:pPr>
              <w:pStyle w:val="TAL"/>
              <w:rPr>
                <w:rFonts w:cs="Arial"/>
                <w:szCs w:val="18"/>
              </w:rPr>
            </w:pPr>
            <w:r>
              <w:t>K</w:t>
            </w:r>
            <w:r>
              <w:rPr>
                <w:vertAlign w:val="subscript"/>
              </w:rPr>
              <w:t>AKMA</w:t>
            </w:r>
          </w:p>
        </w:tc>
        <w:tc>
          <w:tcPr>
            <w:tcW w:w="2410" w:type="dxa"/>
          </w:tcPr>
          <w:p w14:paraId="1DF1664F" w14:textId="77777777" w:rsidR="00CA23E7" w:rsidRDefault="00CA23E7">
            <w:pPr>
              <w:pStyle w:val="TAL"/>
              <w:rPr>
                <w:rFonts w:cs="Arial"/>
                <w:szCs w:val="18"/>
              </w:rPr>
            </w:pPr>
          </w:p>
        </w:tc>
      </w:tr>
      <w:tr w:rsidR="00CA23E7" w14:paraId="5476A41B" w14:textId="77777777" w:rsidTr="001C1AE5">
        <w:trPr>
          <w:jc w:val="center"/>
        </w:trPr>
        <w:tc>
          <w:tcPr>
            <w:tcW w:w="1701" w:type="dxa"/>
          </w:tcPr>
          <w:p w14:paraId="7041BAA0" w14:textId="77777777" w:rsidR="00CA23E7" w:rsidRDefault="00745863">
            <w:pPr>
              <w:pStyle w:val="TAL"/>
            </w:pPr>
            <w:r>
              <w:t>suppFeat</w:t>
            </w:r>
          </w:p>
        </w:tc>
        <w:tc>
          <w:tcPr>
            <w:tcW w:w="1444" w:type="dxa"/>
          </w:tcPr>
          <w:p w14:paraId="24A170D5" w14:textId="77777777" w:rsidR="00CA23E7" w:rsidRDefault="00745863">
            <w:pPr>
              <w:pStyle w:val="TAL"/>
            </w:pPr>
            <w:r>
              <w:t>SupportedFeatures</w:t>
            </w:r>
          </w:p>
        </w:tc>
        <w:tc>
          <w:tcPr>
            <w:tcW w:w="425" w:type="dxa"/>
          </w:tcPr>
          <w:p w14:paraId="607253A6" w14:textId="77777777" w:rsidR="00CA23E7" w:rsidRDefault="00745863">
            <w:pPr>
              <w:pStyle w:val="TAC"/>
            </w:pPr>
            <w:r>
              <w:t>O</w:t>
            </w:r>
          </w:p>
        </w:tc>
        <w:tc>
          <w:tcPr>
            <w:tcW w:w="1134" w:type="dxa"/>
          </w:tcPr>
          <w:p w14:paraId="1CFFF0F5" w14:textId="77777777" w:rsidR="00CA23E7" w:rsidRDefault="00745863">
            <w:pPr>
              <w:pStyle w:val="TAL"/>
            </w:pPr>
            <w:r>
              <w:t>0..1</w:t>
            </w:r>
          </w:p>
        </w:tc>
        <w:tc>
          <w:tcPr>
            <w:tcW w:w="2410" w:type="dxa"/>
          </w:tcPr>
          <w:p w14:paraId="21CB9ED4" w14:textId="77777777" w:rsidR="00CA23E7" w:rsidRDefault="00745863">
            <w:pPr>
              <w:pStyle w:val="TAL"/>
              <w:rPr>
                <w:rFonts w:cs="Arial"/>
                <w:szCs w:val="18"/>
              </w:rPr>
            </w:pPr>
            <w:r>
              <w:t>Indicates the list of Supported features used as described in clause 5.1.8.</w:t>
            </w:r>
          </w:p>
        </w:tc>
        <w:tc>
          <w:tcPr>
            <w:tcW w:w="2410" w:type="dxa"/>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805" w:name="_Toc85526869"/>
      <w:bookmarkStart w:id="806" w:name="_Toc88659505"/>
      <w:bookmarkStart w:id="807" w:name="_Toc88832416"/>
      <w:bookmarkStart w:id="808" w:name="_Toc90660303"/>
      <w:bookmarkStart w:id="809" w:name="_Toc97194428"/>
      <w:bookmarkStart w:id="810" w:name="_Toc112964141"/>
      <w:bookmarkStart w:id="811" w:name="_Toc122117298"/>
      <w:bookmarkStart w:id="812" w:name="_Toc129285913"/>
      <w:r>
        <w:t>5.1.6.2.3</w:t>
      </w:r>
      <w:r>
        <w:tab/>
        <w:t>Type: CtxRemove</w:t>
      </w:r>
      <w:bookmarkEnd w:id="805"/>
      <w:bookmarkEnd w:id="806"/>
      <w:bookmarkEnd w:id="807"/>
      <w:bookmarkEnd w:id="808"/>
      <w:bookmarkEnd w:id="809"/>
      <w:bookmarkEnd w:id="810"/>
      <w:bookmarkEnd w:id="811"/>
      <w:bookmarkEnd w:id="81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813" w:name="_Toc510696638"/>
      <w:bookmarkStart w:id="814" w:name="_Toc35971433"/>
      <w:bookmarkStart w:id="815" w:name="_Toc36812164"/>
      <w:bookmarkStart w:id="816" w:name="_Toc66224247"/>
      <w:bookmarkStart w:id="817" w:name="_Toc66440551"/>
      <w:bookmarkStart w:id="818" w:name="_Toc70541271"/>
      <w:bookmarkStart w:id="819" w:name="_Toc83233947"/>
      <w:bookmarkStart w:id="820" w:name="_Toc85526870"/>
      <w:bookmarkStart w:id="821" w:name="_Toc88659506"/>
      <w:bookmarkStart w:id="822" w:name="_Toc88832417"/>
      <w:bookmarkStart w:id="823" w:name="_Toc90660304"/>
      <w:bookmarkStart w:id="824" w:name="_Toc97194429"/>
      <w:bookmarkStart w:id="825" w:name="_Toc112964142"/>
      <w:bookmarkStart w:id="826" w:name="_Toc122117299"/>
      <w:bookmarkStart w:id="827" w:name="_Toc129285914"/>
      <w:r>
        <w:rPr>
          <w:lang w:val="en-US"/>
        </w:rPr>
        <w:t>5.1.6.3</w:t>
      </w:r>
      <w:r>
        <w:rPr>
          <w:lang w:val="en-US"/>
        </w:rPr>
        <w:tab/>
        <w:t>Simple data types and enumerations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E117573" w14:textId="77777777" w:rsidR="00CA23E7" w:rsidRDefault="00745863">
      <w:pPr>
        <w:pStyle w:val="Heading5"/>
      </w:pPr>
      <w:bookmarkStart w:id="828" w:name="_Toc510696639"/>
      <w:bookmarkStart w:id="829" w:name="_Toc35971434"/>
      <w:bookmarkStart w:id="830" w:name="_Toc36812165"/>
      <w:bookmarkStart w:id="831" w:name="_Toc66224248"/>
      <w:bookmarkStart w:id="832" w:name="_Toc66440552"/>
      <w:bookmarkStart w:id="833" w:name="_Toc70541272"/>
      <w:bookmarkStart w:id="834" w:name="_Toc83233948"/>
      <w:bookmarkStart w:id="835" w:name="_Toc85526871"/>
      <w:bookmarkStart w:id="836" w:name="_Toc88659507"/>
      <w:bookmarkStart w:id="837" w:name="_Toc88832418"/>
      <w:bookmarkStart w:id="838" w:name="_Toc90660305"/>
      <w:bookmarkStart w:id="839" w:name="_Toc97194430"/>
      <w:bookmarkStart w:id="840" w:name="_Toc112964143"/>
      <w:bookmarkStart w:id="841" w:name="_Toc122117300"/>
      <w:bookmarkStart w:id="842" w:name="_Toc129285915"/>
      <w:r>
        <w:t>5.1.6.3.1</w:t>
      </w:r>
      <w:r>
        <w:tab/>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843" w:name="_Toc510696640"/>
      <w:bookmarkStart w:id="844" w:name="_Toc35971435"/>
      <w:bookmarkStart w:id="845" w:name="_Toc36812166"/>
      <w:bookmarkStart w:id="846" w:name="_Toc66224249"/>
      <w:bookmarkStart w:id="847" w:name="_Toc66440553"/>
      <w:bookmarkStart w:id="848" w:name="_Toc70541273"/>
      <w:bookmarkStart w:id="849" w:name="_Toc83233949"/>
      <w:bookmarkStart w:id="850" w:name="_Toc85526872"/>
      <w:bookmarkStart w:id="851" w:name="_Toc88659508"/>
      <w:bookmarkStart w:id="852" w:name="_Toc88832419"/>
      <w:bookmarkStart w:id="853" w:name="_Toc90660306"/>
      <w:bookmarkStart w:id="854" w:name="_Toc97194431"/>
      <w:bookmarkStart w:id="855" w:name="_Toc112964144"/>
      <w:bookmarkStart w:id="856" w:name="_Toc122117301"/>
      <w:bookmarkStart w:id="857" w:name="_Toc129285916"/>
      <w:r>
        <w:t>5.1.6.3.2</w:t>
      </w:r>
      <w:r>
        <w:tab/>
        <w:t>Simple data types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858" w:name="_Toc510696643"/>
      <w:bookmarkStart w:id="859" w:name="_Toc35971438"/>
      <w:bookmarkStart w:id="860" w:name="_Toc36812169"/>
      <w:bookmarkStart w:id="861" w:name="_Toc66224250"/>
      <w:bookmarkStart w:id="862" w:name="_Toc66440554"/>
      <w:bookmarkStart w:id="863" w:name="_Toc70541274"/>
      <w:bookmarkStart w:id="864" w:name="_Toc83233950"/>
      <w:bookmarkStart w:id="865" w:name="_Toc85526873"/>
      <w:bookmarkStart w:id="866" w:name="_Toc88659509"/>
      <w:bookmarkStart w:id="867" w:name="_Toc88832420"/>
      <w:bookmarkStart w:id="868" w:name="_Toc90660307"/>
      <w:bookmarkStart w:id="869" w:name="_Toc97194432"/>
      <w:bookmarkStart w:id="870" w:name="_Toc112964145"/>
      <w:bookmarkStart w:id="871" w:name="_Toc122117302"/>
      <w:bookmarkStart w:id="872" w:name="_Toc12928591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47292A5" w14:textId="77777777" w:rsidR="00CA23E7" w:rsidRDefault="00745863">
      <w:pPr>
        <w:rPr>
          <w:lang w:eastAsia="zh-CN"/>
        </w:rPr>
      </w:pPr>
      <w:bookmarkStart w:id="873" w:name="_Toc510696644"/>
      <w:bookmarkStart w:id="874" w:name="_Toc35971439"/>
      <w:bookmarkStart w:id="875" w:name="_Toc36812170"/>
      <w:r>
        <w:rPr>
          <w:lang w:eastAsia="zh-CN"/>
        </w:rPr>
        <w:t>None in this release of the specification.</w:t>
      </w:r>
    </w:p>
    <w:p w14:paraId="3A708488" w14:textId="77777777" w:rsidR="00CA23E7" w:rsidRDefault="00745863">
      <w:pPr>
        <w:pStyle w:val="Heading4"/>
      </w:pPr>
      <w:bookmarkStart w:id="876" w:name="_Toc510696646"/>
      <w:bookmarkStart w:id="877" w:name="_Toc35971441"/>
      <w:bookmarkStart w:id="878" w:name="_Toc36812172"/>
      <w:bookmarkStart w:id="879" w:name="_Toc66224251"/>
      <w:bookmarkStart w:id="880" w:name="_Toc66440555"/>
      <w:bookmarkStart w:id="881" w:name="_Toc70541275"/>
      <w:bookmarkStart w:id="882" w:name="_Toc83233951"/>
      <w:bookmarkStart w:id="883" w:name="_Toc85526874"/>
      <w:bookmarkStart w:id="884" w:name="_Toc88659510"/>
      <w:bookmarkStart w:id="885" w:name="_Toc88832421"/>
      <w:bookmarkStart w:id="886" w:name="_Toc90660308"/>
      <w:bookmarkStart w:id="887" w:name="_Toc97194433"/>
      <w:bookmarkStart w:id="888" w:name="_Toc112964146"/>
      <w:bookmarkStart w:id="889" w:name="_Toc122117303"/>
      <w:bookmarkStart w:id="890" w:name="_Toc129285918"/>
      <w:bookmarkEnd w:id="873"/>
      <w:bookmarkEnd w:id="874"/>
      <w:bookmarkEnd w:id="875"/>
      <w:r>
        <w:t>5.1.6.5</w:t>
      </w:r>
      <w:r>
        <w:tab/>
        <w:t>Binary data</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9991EEA" w14:textId="77777777" w:rsidR="00CA23E7" w:rsidRDefault="00745863">
      <w:r>
        <w:t>None in this release of the specification.</w:t>
      </w:r>
    </w:p>
    <w:p w14:paraId="5243B1C0" w14:textId="77777777" w:rsidR="00CA23E7" w:rsidRDefault="00745863">
      <w:pPr>
        <w:pStyle w:val="Heading3"/>
      </w:pPr>
      <w:bookmarkStart w:id="891" w:name="_Toc510696647"/>
      <w:bookmarkStart w:id="892" w:name="_Toc35971443"/>
      <w:bookmarkStart w:id="893" w:name="_Toc36812174"/>
      <w:bookmarkStart w:id="894" w:name="_Toc66224252"/>
      <w:bookmarkStart w:id="895" w:name="_Toc66440556"/>
      <w:bookmarkStart w:id="896" w:name="_Toc70541276"/>
      <w:bookmarkStart w:id="897" w:name="_Toc83233952"/>
      <w:bookmarkStart w:id="898" w:name="_Toc85526875"/>
      <w:bookmarkStart w:id="899" w:name="_Toc88659511"/>
      <w:bookmarkStart w:id="900" w:name="_Toc88832422"/>
      <w:bookmarkStart w:id="901" w:name="_Toc90660309"/>
      <w:bookmarkStart w:id="902" w:name="_Toc97194434"/>
      <w:bookmarkStart w:id="903" w:name="_Toc112964147"/>
      <w:bookmarkStart w:id="904" w:name="_Toc122117304"/>
      <w:bookmarkStart w:id="905" w:name="_Toc129285919"/>
      <w:r>
        <w:t>5.1.7</w:t>
      </w:r>
      <w:r>
        <w:tab/>
        <w:t>Error Handling</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A06FC2D" w14:textId="77777777" w:rsidR="00CA23E7" w:rsidRDefault="00745863">
      <w:pPr>
        <w:pStyle w:val="Heading4"/>
      </w:pPr>
      <w:bookmarkStart w:id="906" w:name="_Toc35971444"/>
      <w:bookmarkStart w:id="907" w:name="_Toc36812175"/>
      <w:bookmarkStart w:id="908" w:name="_Toc66224253"/>
      <w:bookmarkStart w:id="909" w:name="_Toc66440557"/>
      <w:bookmarkStart w:id="910" w:name="_Toc70541277"/>
      <w:bookmarkStart w:id="911" w:name="_Toc83233953"/>
      <w:bookmarkStart w:id="912" w:name="_Toc85526876"/>
      <w:bookmarkStart w:id="913" w:name="_Toc88659512"/>
      <w:bookmarkStart w:id="914" w:name="_Toc88832423"/>
      <w:bookmarkStart w:id="915" w:name="_Toc90660310"/>
      <w:bookmarkStart w:id="916" w:name="_Toc97194435"/>
      <w:bookmarkStart w:id="917" w:name="_Toc112964148"/>
      <w:bookmarkStart w:id="918" w:name="_Toc122117305"/>
      <w:bookmarkStart w:id="919" w:name="_Toc129285920"/>
      <w:r>
        <w:t>5.1.7.1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920" w:name="_Toc35971445"/>
      <w:bookmarkStart w:id="921" w:name="_Toc36812176"/>
      <w:bookmarkStart w:id="922" w:name="_Toc66224254"/>
      <w:bookmarkStart w:id="923" w:name="_Toc66440558"/>
      <w:bookmarkStart w:id="924" w:name="_Toc70541278"/>
      <w:bookmarkStart w:id="925" w:name="_Toc83233954"/>
      <w:bookmarkStart w:id="926" w:name="_Toc85526877"/>
      <w:bookmarkStart w:id="927" w:name="_Toc88659513"/>
      <w:bookmarkStart w:id="928" w:name="_Toc88832424"/>
      <w:bookmarkStart w:id="929" w:name="_Toc90660311"/>
      <w:bookmarkStart w:id="930" w:name="_Toc97194436"/>
      <w:bookmarkStart w:id="931" w:name="_Toc112964149"/>
      <w:bookmarkStart w:id="932" w:name="_Toc122117306"/>
      <w:bookmarkStart w:id="933" w:name="_Toc129285921"/>
      <w:r>
        <w:t>5.1.7.2</w:t>
      </w:r>
      <w:r>
        <w:tab/>
        <w:t>Protocol Errors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934" w:name="_Toc35971446"/>
      <w:bookmarkStart w:id="935" w:name="_Toc36812177"/>
      <w:bookmarkStart w:id="936" w:name="_Toc66224255"/>
      <w:bookmarkStart w:id="937" w:name="_Toc66440559"/>
      <w:bookmarkStart w:id="938" w:name="_Toc70541279"/>
      <w:bookmarkStart w:id="939" w:name="_Toc83233955"/>
      <w:bookmarkStart w:id="940" w:name="_Toc85526878"/>
      <w:bookmarkStart w:id="941" w:name="_Toc88659514"/>
      <w:bookmarkStart w:id="942" w:name="_Toc88832425"/>
      <w:bookmarkStart w:id="943" w:name="_Toc90660312"/>
      <w:bookmarkStart w:id="944" w:name="_Toc97194437"/>
      <w:bookmarkStart w:id="945" w:name="_Toc112964150"/>
      <w:bookmarkStart w:id="946" w:name="_Toc122117307"/>
      <w:bookmarkStart w:id="947" w:name="_Toc129285922"/>
      <w:bookmarkStart w:id="948" w:name="_Toc492899751"/>
      <w:bookmarkStart w:id="949" w:name="_Toc492900030"/>
      <w:bookmarkStart w:id="950" w:name="_Toc492967832"/>
      <w:bookmarkStart w:id="951" w:name="_Toc492972920"/>
      <w:bookmarkStart w:id="952" w:name="_Toc492973140"/>
      <w:bookmarkStart w:id="953" w:name="_Toc493774060"/>
      <w:bookmarkStart w:id="954" w:name="_Toc508285804"/>
      <w:bookmarkStart w:id="955" w:name="_Toc508287269"/>
      <w:bookmarkStart w:id="956" w:name="_Toc510696648"/>
      <w:bookmarkStart w:id="957" w:name="_Toc35971447"/>
      <w:bookmarkStart w:id="958" w:name="_Toc36812178"/>
      <w:bookmarkStart w:id="959" w:name="_Toc66224256"/>
      <w:bookmarkStart w:id="960" w:name="_Toc66440560"/>
      <w:bookmarkStart w:id="961" w:name="_Toc70541280"/>
      <w:bookmarkStart w:id="962" w:name="_Toc83233956"/>
      <w:bookmarkStart w:id="963" w:name="_Toc85526879"/>
      <w:bookmarkStart w:id="964" w:name="_Toc88659515"/>
      <w:bookmarkStart w:id="965" w:name="_Toc88832426"/>
      <w:bookmarkStart w:id="966" w:name="_Toc90660313"/>
      <w:bookmarkStart w:id="967" w:name="_Toc97194438"/>
      <w:bookmarkStart w:id="968" w:name="_Toc112964151"/>
      <w:bookmarkStart w:id="969" w:name="_Toc122117308"/>
      <w:r>
        <w:t>5.1.7.3</w:t>
      </w:r>
      <w:r>
        <w:tab/>
        <w:t>Application Errors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Heading3"/>
        <w:rPr>
          <w:lang w:eastAsia="zh-CN"/>
        </w:rPr>
      </w:pPr>
      <w:bookmarkStart w:id="970" w:name="_Toc129285923"/>
      <w:r>
        <w:t>5.1.8</w:t>
      </w:r>
      <w:r>
        <w:rPr>
          <w:lang w:eastAsia="zh-CN"/>
        </w:rPr>
        <w:tab/>
        <w:t>Feature negotiation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CA23E7" w14:paraId="4F1E2D18" w14:textId="77777777" w:rsidTr="001C1AE5">
        <w:trPr>
          <w:jc w:val="center"/>
        </w:trPr>
        <w:tc>
          <w:tcPr>
            <w:tcW w:w="1529" w:type="dxa"/>
          </w:tcPr>
          <w:p w14:paraId="53D4E28F" w14:textId="77777777" w:rsidR="00CA23E7" w:rsidRDefault="00CA23E7">
            <w:pPr>
              <w:pStyle w:val="TAL"/>
              <w:rPr>
                <w:lang w:eastAsia="zh-CN"/>
              </w:rPr>
            </w:pPr>
          </w:p>
        </w:tc>
        <w:tc>
          <w:tcPr>
            <w:tcW w:w="2207" w:type="dxa"/>
          </w:tcPr>
          <w:p w14:paraId="2904774B" w14:textId="77777777" w:rsidR="00CA23E7" w:rsidRDefault="00CA23E7">
            <w:pPr>
              <w:pStyle w:val="TAL"/>
            </w:pPr>
          </w:p>
        </w:tc>
        <w:tc>
          <w:tcPr>
            <w:tcW w:w="5758" w:type="dxa"/>
          </w:tcPr>
          <w:p w14:paraId="2B614EF1" w14:textId="77777777" w:rsidR="00CA23E7" w:rsidRDefault="00CA23E7">
            <w:pPr>
              <w:pStyle w:val="TAL"/>
              <w:rPr>
                <w:rFonts w:cs="Arial"/>
                <w:szCs w:val="18"/>
              </w:rPr>
            </w:pPr>
          </w:p>
        </w:tc>
      </w:tr>
    </w:tbl>
    <w:p w14:paraId="53B4DEBD" w14:textId="77777777" w:rsidR="00CA23E7" w:rsidRDefault="00CA23E7"/>
    <w:p w14:paraId="65418AF3" w14:textId="77777777" w:rsidR="00D61C52" w:rsidRDefault="00D61C52" w:rsidP="00D61C52">
      <w:pPr>
        <w:pStyle w:val="Heading3"/>
      </w:pPr>
      <w:bookmarkStart w:id="971" w:name="_Toc532994477"/>
      <w:bookmarkStart w:id="972" w:name="_Toc35971448"/>
      <w:bookmarkStart w:id="973" w:name="_Toc36812179"/>
      <w:bookmarkStart w:id="974" w:name="_Toc66224257"/>
      <w:bookmarkStart w:id="975" w:name="_Toc66440561"/>
      <w:bookmarkStart w:id="976" w:name="_Toc70541281"/>
      <w:bookmarkStart w:id="977" w:name="_Toc83233957"/>
      <w:bookmarkStart w:id="978" w:name="_Toc85526880"/>
      <w:bookmarkStart w:id="979" w:name="_Toc88659516"/>
      <w:bookmarkStart w:id="980" w:name="_Toc88832427"/>
      <w:bookmarkStart w:id="981" w:name="_Toc90660314"/>
      <w:bookmarkStart w:id="982" w:name="_Toc97194439"/>
      <w:bookmarkStart w:id="983" w:name="_Toc112964152"/>
      <w:bookmarkStart w:id="984" w:name="_Toc122117309"/>
      <w:bookmarkStart w:id="985" w:name="_Toc129285924"/>
      <w:bookmarkStart w:id="986" w:name="_Toc510696649"/>
      <w:r>
        <w:t>5.1.9</w:t>
      </w:r>
      <w:r>
        <w:tab/>
        <w:t>Security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528CCB75" w14:textId="6A1A6A10" w:rsidR="00D61C52" w:rsidRDefault="00D61C52" w:rsidP="00D61C52">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3GPP TS 29.501 [5], clause 4.x</w:t>
      </w:r>
      <w:r>
        <w:rPr>
          <w:lang w:val="en-US"/>
        </w:rPr>
        <w:t>.</w:t>
      </w:r>
    </w:p>
    <w:bookmarkEnd w:id="986"/>
    <w:p w14:paraId="7E662DDA" w14:textId="77777777" w:rsidR="00D61C52" w:rsidRDefault="00D61C52" w:rsidP="00D61C52">
      <w:pPr>
        <w:pStyle w:val="TH"/>
      </w:pPr>
      <w:r>
        <w:lastRenderedPageBreak/>
        <w:t>Table 5.2.9-1: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D61C52" w14:paraId="5A8BD40D" w14:textId="77777777" w:rsidTr="001C1AE5">
        <w:tc>
          <w:tcPr>
            <w:tcW w:w="1654" w:type="pct"/>
            <w:shd w:val="clear" w:color="auto" w:fill="C0C0C0"/>
            <w:tcMar>
              <w:top w:w="0" w:type="dxa"/>
              <w:left w:w="108" w:type="dxa"/>
              <w:bottom w:w="0" w:type="dxa"/>
              <w:right w:w="108" w:type="dxa"/>
            </w:tcMar>
            <w:hideMark/>
          </w:tcPr>
          <w:p w14:paraId="30FA090B" w14:textId="77777777" w:rsidR="00D61C52" w:rsidRDefault="00D61C52">
            <w:pPr>
              <w:pStyle w:val="TAH"/>
            </w:pPr>
            <w:r>
              <w:t>Scope</w:t>
            </w:r>
          </w:p>
        </w:tc>
        <w:tc>
          <w:tcPr>
            <w:tcW w:w="3346" w:type="pct"/>
            <w:shd w:val="clear" w:color="auto" w:fill="C0C0C0"/>
            <w:tcMar>
              <w:top w:w="0" w:type="dxa"/>
              <w:left w:w="108" w:type="dxa"/>
              <w:bottom w:w="0" w:type="dxa"/>
              <w:right w:w="108" w:type="dxa"/>
            </w:tcMar>
            <w:hideMark/>
          </w:tcPr>
          <w:p w14:paraId="0339C6CA" w14:textId="77777777" w:rsidR="00D61C52" w:rsidRDefault="00D61C52">
            <w:pPr>
              <w:pStyle w:val="TAH"/>
            </w:pPr>
            <w:r>
              <w:t>Description</w:t>
            </w:r>
          </w:p>
        </w:tc>
      </w:tr>
      <w:tr w:rsidR="00D61C52" w14:paraId="4638734D" w14:textId="77777777" w:rsidTr="001C1AE5">
        <w:tc>
          <w:tcPr>
            <w:tcW w:w="1654" w:type="pct"/>
            <w:tcMar>
              <w:top w:w="0" w:type="dxa"/>
              <w:left w:w="108" w:type="dxa"/>
              <w:bottom w:w="0" w:type="dxa"/>
              <w:right w:w="108" w:type="dxa"/>
            </w:tcMar>
            <w:hideMark/>
          </w:tcPr>
          <w:p w14:paraId="4152D80F" w14:textId="77777777" w:rsidR="00D61C52" w:rsidRDefault="00D61C52">
            <w:pPr>
              <w:pStyle w:val="TAL"/>
            </w:pPr>
            <w:r>
              <w:t>"naanf-akma"</w:t>
            </w:r>
          </w:p>
        </w:tc>
        <w:tc>
          <w:tcPr>
            <w:tcW w:w="3346" w:type="pct"/>
            <w:tcMar>
              <w:top w:w="0" w:type="dxa"/>
              <w:left w:w="108" w:type="dxa"/>
              <w:bottom w:w="0" w:type="dxa"/>
              <w:right w:w="108" w:type="dxa"/>
            </w:tcMar>
            <w:hideMark/>
          </w:tcPr>
          <w:p w14:paraId="2237800F" w14:textId="77777777" w:rsidR="00D61C52" w:rsidRDefault="00D61C52">
            <w:pPr>
              <w:pStyle w:val="TAL"/>
            </w:pPr>
            <w:r>
              <w:t xml:space="preserve">Access to the </w:t>
            </w:r>
            <w:r>
              <w:rPr>
                <w:lang w:val="en-US"/>
              </w:rPr>
              <w:t>Naanf_AKMA</w:t>
            </w:r>
            <w:r>
              <w:rPr>
                <w:noProof/>
                <w:lang w:val="en-US"/>
              </w:rPr>
              <w:t xml:space="preserve"> </w:t>
            </w:r>
            <w:r>
              <w:t>API</w:t>
            </w:r>
          </w:p>
        </w:tc>
      </w:tr>
      <w:tr w:rsidR="00D61C52" w14:paraId="34E53365" w14:textId="77777777" w:rsidTr="001C1AE5">
        <w:tc>
          <w:tcPr>
            <w:tcW w:w="1654" w:type="pct"/>
            <w:tcMar>
              <w:top w:w="0" w:type="dxa"/>
              <w:left w:w="108" w:type="dxa"/>
              <w:bottom w:w="0" w:type="dxa"/>
              <w:right w:w="108" w:type="dxa"/>
            </w:tcMar>
            <w:hideMark/>
          </w:tcPr>
          <w:p w14:paraId="7EAC1F1F" w14:textId="77777777" w:rsidR="00D61C52" w:rsidRDefault="00D61C52">
            <w:pPr>
              <w:pStyle w:val="TAL"/>
            </w:pPr>
            <w:r>
              <w:t>"naanf-akma:anchorkey"</w:t>
            </w:r>
          </w:p>
        </w:tc>
        <w:tc>
          <w:tcPr>
            <w:tcW w:w="3346" w:type="pct"/>
            <w:tcMar>
              <w:top w:w="0" w:type="dxa"/>
              <w:left w:w="108" w:type="dxa"/>
              <w:bottom w:w="0" w:type="dxa"/>
              <w:right w:w="108" w:type="dxa"/>
            </w:tcMar>
            <w:hideMark/>
          </w:tcPr>
          <w:p w14:paraId="2C32D369" w14:textId="77777777" w:rsidR="00D61C52" w:rsidRDefault="00D61C52">
            <w:pPr>
              <w:pStyle w:val="TAL"/>
            </w:pPr>
            <w:r>
              <w:t>Access to service operations applying to store and remove the AKMA related key material.</w:t>
            </w:r>
          </w:p>
        </w:tc>
      </w:tr>
      <w:tr w:rsidR="00D61C52" w14:paraId="63D83291" w14:textId="77777777" w:rsidTr="001C1AE5">
        <w:tc>
          <w:tcPr>
            <w:tcW w:w="1654" w:type="pct"/>
            <w:tcMar>
              <w:top w:w="0" w:type="dxa"/>
              <w:left w:w="108" w:type="dxa"/>
              <w:bottom w:w="0" w:type="dxa"/>
              <w:right w:w="108" w:type="dxa"/>
            </w:tcMar>
            <w:hideMark/>
          </w:tcPr>
          <w:p w14:paraId="57F171C5" w14:textId="77777777" w:rsidR="00D61C52" w:rsidRDefault="00D61C52">
            <w:pPr>
              <w:pStyle w:val="TAL"/>
            </w:pPr>
            <w:r>
              <w:t>"naanf-akma:applicationkeyget"</w:t>
            </w:r>
          </w:p>
        </w:tc>
        <w:tc>
          <w:tcPr>
            <w:tcW w:w="3346" w:type="pct"/>
            <w:tcMar>
              <w:top w:w="0" w:type="dxa"/>
              <w:left w:w="108" w:type="dxa"/>
              <w:bottom w:w="0" w:type="dxa"/>
              <w:right w:w="108" w:type="dxa"/>
            </w:tcMar>
            <w:hideMark/>
          </w:tcPr>
          <w:p w14:paraId="64A688BA" w14:textId="77777777" w:rsidR="00D61C52" w:rsidRDefault="00D61C52">
            <w:pPr>
              <w:pStyle w:val="TAL"/>
            </w:pPr>
            <w:r>
              <w:t>Access to service operations applying to request the AKMA Application Key information for the UE.</w:t>
            </w:r>
          </w:p>
        </w:tc>
      </w:tr>
    </w:tbl>
    <w:p w14:paraId="7818CD33" w14:textId="77777777" w:rsidR="00D61C52" w:rsidRDefault="00D61C52" w:rsidP="00D61C52">
      <w:pPr>
        <w:rPr>
          <w:rFonts w:eastAsiaTheme="minorEastAsia"/>
          <w:lang w:val="en-US"/>
        </w:rPr>
      </w:pPr>
    </w:p>
    <w:p w14:paraId="07ED20B3" w14:textId="77777777" w:rsidR="00CA23E7" w:rsidRDefault="00745863">
      <w:pPr>
        <w:pStyle w:val="Heading8"/>
      </w:pPr>
      <w:r>
        <w:br w:type="page"/>
      </w:r>
      <w:bookmarkStart w:id="987" w:name="_Toc510696650"/>
      <w:bookmarkStart w:id="988" w:name="_Toc35971450"/>
      <w:bookmarkStart w:id="989" w:name="_Toc36812181"/>
      <w:bookmarkStart w:id="990" w:name="_Toc66224258"/>
      <w:bookmarkStart w:id="991" w:name="_Toc66440562"/>
      <w:bookmarkStart w:id="992" w:name="_Toc70541282"/>
      <w:bookmarkStart w:id="993" w:name="_Toc83233958"/>
      <w:bookmarkStart w:id="994" w:name="_Toc85526881"/>
      <w:bookmarkStart w:id="995" w:name="_Toc88659517"/>
      <w:bookmarkStart w:id="996" w:name="_Toc88832428"/>
      <w:bookmarkStart w:id="997" w:name="_Toc90660315"/>
      <w:bookmarkStart w:id="998" w:name="_Toc97194440"/>
      <w:bookmarkStart w:id="999" w:name="_Toc112964153"/>
      <w:bookmarkStart w:id="1000" w:name="_Toc122117310"/>
      <w:bookmarkStart w:id="1001" w:name="_Toc129285925"/>
      <w:r>
        <w:lastRenderedPageBreak/>
        <w:t>Annex A (normative):</w:t>
      </w:r>
      <w:r>
        <w:br/>
        <w:t>OpenAPI specification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F0C3737" w14:textId="77777777" w:rsidR="00CA23E7" w:rsidRDefault="00745863">
      <w:pPr>
        <w:pStyle w:val="Heading1"/>
      </w:pPr>
      <w:bookmarkStart w:id="1002" w:name="_Toc510696651"/>
      <w:bookmarkStart w:id="1003" w:name="_Toc35971451"/>
      <w:bookmarkStart w:id="1004" w:name="_Toc36812182"/>
      <w:bookmarkStart w:id="1005" w:name="_Toc66224259"/>
      <w:bookmarkStart w:id="1006" w:name="_Toc66440563"/>
      <w:bookmarkStart w:id="1007" w:name="_Toc70541283"/>
      <w:bookmarkStart w:id="1008" w:name="_Toc83233959"/>
      <w:bookmarkStart w:id="1009" w:name="_Toc85526882"/>
      <w:bookmarkStart w:id="1010" w:name="_Toc88659518"/>
      <w:bookmarkStart w:id="1011" w:name="_Toc88832429"/>
      <w:bookmarkStart w:id="1012" w:name="_Toc90660316"/>
      <w:bookmarkStart w:id="1013" w:name="_Toc97194441"/>
      <w:bookmarkStart w:id="1014" w:name="_Toc112964154"/>
      <w:bookmarkStart w:id="1015" w:name="_Toc122117311"/>
      <w:bookmarkStart w:id="1016" w:name="_Toc129285926"/>
      <w:r>
        <w:t>A.1</w:t>
      </w:r>
      <w:r>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2AEF7B3" w14:textId="77777777" w:rsidR="00CA23E7" w:rsidRDefault="00745863">
      <w:bookmarkStart w:id="10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018"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019" w:name="_Toc36812183"/>
      <w:bookmarkStart w:id="1020" w:name="_Toc66224260"/>
      <w:bookmarkStart w:id="1021" w:name="_Toc66440564"/>
      <w:bookmarkStart w:id="1022" w:name="_Toc70541284"/>
      <w:bookmarkStart w:id="1023" w:name="_Toc83233960"/>
      <w:bookmarkStart w:id="1024" w:name="_Toc85526883"/>
      <w:bookmarkStart w:id="1025" w:name="_Toc88659519"/>
      <w:bookmarkStart w:id="1026" w:name="_Toc88832430"/>
      <w:bookmarkStart w:id="1027" w:name="_Toc90660317"/>
      <w:bookmarkStart w:id="1028" w:name="_Toc97194442"/>
      <w:bookmarkStart w:id="1029" w:name="_Toc112964155"/>
      <w:bookmarkStart w:id="1030" w:name="_Toc122117312"/>
      <w:bookmarkStart w:id="1031" w:name="_Toc129285927"/>
      <w:r>
        <w:t>A.2</w:t>
      </w:r>
      <w:r>
        <w:tab/>
        <w:t>Naanf_AKMA API</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5F48336" w:rsidR="00CA23E7" w:rsidRDefault="00745863">
      <w:pPr>
        <w:pStyle w:val="PL"/>
      </w:pPr>
      <w:r>
        <w:t xml:space="preserve">  version: 1.</w:t>
      </w:r>
      <w:r w:rsidR="00EB22D0">
        <w:t>1</w:t>
      </w:r>
      <w:r>
        <w:t>.</w:t>
      </w:r>
      <w:r w:rsidR="00EB22D0">
        <w:t>0-alpha</w:t>
      </w:r>
      <w:r w:rsidR="00435138">
        <w:t>.</w:t>
      </w:r>
      <w:r w:rsidR="0081449C">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E7947EC" w:rsidR="00CA23E7" w:rsidRDefault="00745863">
      <w:pPr>
        <w:pStyle w:val="PL"/>
      </w:pPr>
      <w:r>
        <w:t xml:space="preserve">  description: 3GPP TS 29.535 V1</w:t>
      </w:r>
      <w:r w:rsidR="00A331FE">
        <w:t>8</w:t>
      </w:r>
      <w:r>
        <w:t>.</w:t>
      </w:r>
      <w:r w:rsidR="0081449C">
        <w:t>1</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032" w:name="OLE_LINK91"/>
      <w:bookmarkStart w:id="1033" w:name="OLE_LINK92"/>
      <w:r>
        <w:t>AkmaKeyInfo</w:t>
      </w:r>
      <w:bookmarkEnd w:id="1032"/>
      <w:bookmarkEnd w:id="1033"/>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034" w:name="historyclause"/>
      <w:r>
        <w:br w:type="page"/>
      </w:r>
      <w:bookmarkStart w:id="1035" w:name="_Toc2086459"/>
      <w:bookmarkStart w:id="1036" w:name="_Toc66224261"/>
      <w:bookmarkStart w:id="1037" w:name="_Toc66440565"/>
      <w:bookmarkStart w:id="1038" w:name="_Toc70541285"/>
      <w:bookmarkStart w:id="1039" w:name="_Toc83233961"/>
      <w:bookmarkStart w:id="1040" w:name="_Toc85526884"/>
      <w:bookmarkStart w:id="1041" w:name="_Toc88659520"/>
      <w:bookmarkStart w:id="1042" w:name="_Toc88832431"/>
      <w:bookmarkStart w:id="1043" w:name="_Toc90660318"/>
      <w:bookmarkStart w:id="1044" w:name="_Toc97194443"/>
      <w:bookmarkStart w:id="1045" w:name="_Toc112964156"/>
      <w:bookmarkStart w:id="1046" w:name="_Toc122117313"/>
      <w:bookmarkStart w:id="1047" w:name="_Toc129285928"/>
      <w:bookmarkEnd w:id="1034"/>
      <w:r>
        <w:lastRenderedPageBreak/>
        <w:t>Annex B (informative):</w:t>
      </w:r>
      <w:r>
        <w:br/>
        <w:t>Change history</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048" w:name="OLE_LINK13"/>
            <w:bookmarkStart w:id="1049" w:name="OLE_LINK14"/>
            <w:r w:rsidRPr="003407B5">
              <w:rPr>
                <w:rFonts w:cs="Arial"/>
                <w:sz w:val="16"/>
                <w:szCs w:val="16"/>
              </w:rPr>
              <w:t>C3-205585</w:t>
            </w:r>
            <w:bookmarkEnd w:id="1048"/>
            <w:bookmarkEnd w:id="104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050" w:name="OLE_LINK15"/>
            <w:bookmarkStart w:id="1051" w:name="OLE_LINK16"/>
            <w:r w:rsidRPr="003407B5">
              <w:rPr>
                <w:rFonts w:cs="Arial"/>
                <w:sz w:val="16"/>
                <w:szCs w:val="16"/>
              </w:rPr>
              <w:t>C3-210291</w:t>
            </w:r>
            <w:bookmarkEnd w:id="1050"/>
            <w:bookmarkEnd w:id="105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CACAF" w14:textId="77777777" w:rsidR="00903818" w:rsidRDefault="00903818">
      <w:r>
        <w:separator/>
      </w:r>
    </w:p>
  </w:endnote>
  <w:endnote w:type="continuationSeparator" w:id="0">
    <w:p w14:paraId="5C283029" w14:textId="77777777" w:rsidR="00903818" w:rsidRDefault="0090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02EA0" w14:textId="77777777" w:rsidR="00903818" w:rsidRDefault="00903818">
      <w:r>
        <w:separator/>
      </w:r>
    </w:p>
  </w:footnote>
  <w:footnote w:type="continuationSeparator" w:id="0">
    <w:p w14:paraId="181FEA2F" w14:textId="77777777" w:rsidR="00903818" w:rsidRDefault="0090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2B0D25D4"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AE5">
      <w:rPr>
        <w:rFonts w:ascii="Arial" w:hAnsi="Arial" w:cs="Arial"/>
        <w:b/>
        <w:noProof/>
        <w:sz w:val="18"/>
        <w:szCs w:val="18"/>
      </w:rPr>
      <w:t>3GPP TS 29.535 V18.1.0 (2023-03)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163F0D1"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AE5">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376341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061349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32619">
    <w:abstractNumId w:val="9"/>
  </w:num>
  <w:num w:numId="4" w16cid:durableId="1787312310">
    <w:abstractNumId w:val="11"/>
  </w:num>
  <w:num w:numId="5" w16cid:durableId="81949874">
    <w:abstractNumId w:val="10"/>
  </w:num>
  <w:num w:numId="6" w16cid:durableId="567110226">
    <w:abstractNumId w:val="12"/>
  </w:num>
  <w:num w:numId="7" w16cid:durableId="1465729168">
    <w:abstractNumId w:val="6"/>
  </w:num>
  <w:num w:numId="8" w16cid:durableId="1264458225">
    <w:abstractNumId w:val="5"/>
  </w:num>
  <w:num w:numId="9" w16cid:durableId="1816292177">
    <w:abstractNumId w:val="4"/>
  </w:num>
  <w:num w:numId="10" w16cid:durableId="603001153">
    <w:abstractNumId w:val="7"/>
  </w:num>
  <w:num w:numId="11" w16cid:durableId="1546603027">
    <w:abstractNumId w:val="3"/>
  </w:num>
  <w:num w:numId="12" w16cid:durableId="377053569">
    <w:abstractNumId w:val="2"/>
  </w:num>
  <w:num w:numId="13" w16cid:durableId="2002656354">
    <w:abstractNumId w:val="1"/>
  </w:num>
  <w:num w:numId="14" w16cid:durableId="824929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46E82"/>
    <w:rsid w:val="00262FED"/>
    <w:rsid w:val="00270585"/>
    <w:rsid w:val="002A0614"/>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0D47"/>
    <w:rsid w:val="005E1368"/>
    <w:rsid w:val="005E6998"/>
    <w:rsid w:val="005F10C9"/>
    <w:rsid w:val="005F395D"/>
    <w:rsid w:val="00607FD1"/>
    <w:rsid w:val="006517B1"/>
    <w:rsid w:val="00660C78"/>
    <w:rsid w:val="00663741"/>
    <w:rsid w:val="006959FC"/>
    <w:rsid w:val="006B7CC4"/>
    <w:rsid w:val="006E6EAC"/>
    <w:rsid w:val="006F64D8"/>
    <w:rsid w:val="00705AB9"/>
    <w:rsid w:val="007138D2"/>
    <w:rsid w:val="00734981"/>
    <w:rsid w:val="00745863"/>
    <w:rsid w:val="007A1D4C"/>
    <w:rsid w:val="007B0213"/>
    <w:rsid w:val="00807C63"/>
    <w:rsid w:val="0081449C"/>
    <w:rsid w:val="00841AA2"/>
    <w:rsid w:val="00843783"/>
    <w:rsid w:val="00873900"/>
    <w:rsid w:val="0087748C"/>
    <w:rsid w:val="008B3039"/>
    <w:rsid w:val="008B70F7"/>
    <w:rsid w:val="008D6368"/>
    <w:rsid w:val="008F2003"/>
    <w:rsid w:val="008F3899"/>
    <w:rsid w:val="00903818"/>
    <w:rsid w:val="00910B40"/>
    <w:rsid w:val="00921273"/>
    <w:rsid w:val="0094037C"/>
    <w:rsid w:val="00955E04"/>
    <w:rsid w:val="00972273"/>
    <w:rsid w:val="00984AA7"/>
    <w:rsid w:val="00991A44"/>
    <w:rsid w:val="009B4566"/>
    <w:rsid w:val="009D538F"/>
    <w:rsid w:val="00A111F6"/>
    <w:rsid w:val="00A331FE"/>
    <w:rsid w:val="00AA2475"/>
    <w:rsid w:val="00B36B90"/>
    <w:rsid w:val="00B50F4F"/>
    <w:rsid w:val="00B623A4"/>
    <w:rsid w:val="00B72B4D"/>
    <w:rsid w:val="00B87D5A"/>
    <w:rsid w:val="00BA4561"/>
    <w:rsid w:val="00BB4DE4"/>
    <w:rsid w:val="00BC7768"/>
    <w:rsid w:val="00BE4767"/>
    <w:rsid w:val="00BF46B1"/>
    <w:rsid w:val="00C10FF8"/>
    <w:rsid w:val="00C13728"/>
    <w:rsid w:val="00C20566"/>
    <w:rsid w:val="00C23519"/>
    <w:rsid w:val="00C85C1C"/>
    <w:rsid w:val="00C970CD"/>
    <w:rsid w:val="00CA23E7"/>
    <w:rsid w:val="00CB5BE7"/>
    <w:rsid w:val="00CC3DB6"/>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7394</Words>
  <Characters>42147</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49443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5</cp:revision>
  <cp:lastPrinted>2019-02-25T14:05:00Z</cp:lastPrinted>
  <dcterms:created xsi:type="dcterms:W3CDTF">2023-03-09T12:24:00Z</dcterms:created>
  <dcterms:modified xsi:type="dcterms:W3CDTF">2023-03-24T10:34:00Z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