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77777777" w:rsidR="00AA5070" w:rsidRPr="008B1C02" w:rsidRDefault="00AA5070">
      <w:pPr>
        <w:pStyle w:val="PL"/>
      </w:pPr>
      <w:r w:rsidRPr="008B1C02">
        <w:t xml:space="preserve">  version: 1.</w:t>
      </w:r>
      <w:r w:rsidR="004826AD" w:rsidRPr="008B1C02">
        <w:t>2</w:t>
      </w:r>
      <w:r w:rsidRPr="008B1C02">
        <w:t>.</w:t>
      </w:r>
      <w:r w:rsidR="004826AD" w:rsidRPr="008B1C02">
        <w:t>0</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77777777"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E27FB5">
        <w:t>6</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lastRenderedPageBreak/>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lastRenderedPageBreak/>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lastRenderedPageBreak/>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lastRenderedPageBreak/>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lastRenderedPageBreak/>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7777777"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193526" w:rsidRPr="008B1C02">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77777777"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E27FB5">
        <w:t>6</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7777777" w:rsidR="00AA5070" w:rsidRPr="008B1C02" w:rsidRDefault="00AA5070">
      <w:pPr>
        <w:pStyle w:val="PL"/>
      </w:pPr>
      <w:r w:rsidRPr="008B1C02">
        <w:t xml:space="preserve">  version: 1.</w:t>
      </w:r>
      <w:r w:rsidR="00193526" w:rsidRPr="008B1C02">
        <w:t>2</w:t>
      </w:r>
      <w:r w:rsidRPr="008B1C02">
        <w:t>.</w:t>
      </w:r>
      <w:r w:rsidR="00193526" w:rsidRPr="008B1C02">
        <w:t>0</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77777777"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E27FB5">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7777777"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7777777"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E27FB5">
        <w:t>6</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696391EA" w14:textId="77777777" w:rsidR="00A32684" w:rsidRPr="008B1C02" w:rsidRDefault="00A32684" w:rsidP="00A32684">
      <w:pPr>
        <w:pStyle w:val="PL"/>
      </w:pPr>
      <w:r w:rsidRPr="008B1C02">
        <w:t xml:space="preserve">          description: &gt;</w:t>
      </w:r>
    </w:p>
    <w:p w14:paraId="2BE1B884" w14:textId="77777777" w:rsidR="00A32684" w:rsidRPr="008B1C02" w:rsidRDefault="00A32684" w:rsidP="00A32684">
      <w:pPr>
        <w:pStyle w:val="PL"/>
      </w:pPr>
      <w:r w:rsidRPr="008B1C02">
        <w:t xml:space="preserve">            Indicates the N6 termination which the parameters below apply.</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0D6E5F" w:rsidRDefault="00AF0A6D" w:rsidP="00AF0A6D">
      <w:pPr>
        <w:pStyle w:val="PL"/>
        <w:rPr>
          <w:lang w:val="fr-FR"/>
        </w:rPr>
      </w:pPr>
      <w:r w:rsidRPr="00BD6F46">
        <w:t xml:space="preserve">          </w:t>
      </w:r>
      <w:r w:rsidRPr="000D6E5F">
        <w:rPr>
          <w:lang w:val="fr-FR"/>
        </w:rPr>
        <w:t>- ACCEPTABLE</w:t>
      </w:r>
    </w:p>
    <w:p w14:paraId="59C9E6FC" w14:textId="77777777" w:rsidR="00AF0A6D" w:rsidRPr="000D6E5F" w:rsidRDefault="00AF0A6D" w:rsidP="00AF0A6D">
      <w:pPr>
        <w:pStyle w:val="PL"/>
        <w:rPr>
          <w:lang w:val="fr-FR" w:eastAsia="zh-CN"/>
        </w:rPr>
      </w:pPr>
      <w:r w:rsidRPr="000D6E5F">
        <w:rPr>
          <w:lang w:val="fr-FR"/>
        </w:rPr>
        <w:t xml:space="preserve">          - NON_ACCEPTABLE</w:t>
      </w:r>
    </w:p>
    <w:p w14:paraId="31AF264B" w14:textId="77777777" w:rsidR="00AF0A6D" w:rsidRPr="000D6E5F" w:rsidRDefault="00AF0A6D" w:rsidP="00AF0A6D">
      <w:pPr>
        <w:pStyle w:val="PL"/>
        <w:rPr>
          <w:lang w:val="fr-FR"/>
        </w:rPr>
      </w:pPr>
      <w:r w:rsidRPr="000D6E5F">
        <w:rPr>
          <w:lang w:val="fr-FR"/>
        </w:rPr>
        <w:t xml:space="preserve">      - type: string</w:t>
      </w:r>
    </w:p>
    <w:p w14:paraId="275CCF6F" w14:textId="77777777" w:rsidR="00125E00" w:rsidRPr="000D6E5F" w:rsidRDefault="00125E00" w:rsidP="00125E00">
      <w:pPr>
        <w:pStyle w:val="PL"/>
        <w:rPr>
          <w:lang w:val="fr-FR"/>
        </w:rPr>
      </w:pPr>
      <w:r w:rsidRPr="000D6E5F">
        <w:rPr>
          <w:lang w:val="fr-FR"/>
        </w:rPr>
        <w:t xml:space="preserve">        description: &gt;</w:t>
      </w:r>
    </w:p>
    <w:p w14:paraId="2E8E940A" w14:textId="77777777" w:rsidR="00DB56E1" w:rsidRPr="008B1C02" w:rsidRDefault="00DB56E1" w:rsidP="00DB56E1">
      <w:pPr>
        <w:pStyle w:val="PL"/>
      </w:pPr>
      <w:r w:rsidRPr="00EE5B35">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7777777"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6C343E">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77777777" w:rsidR="00AA5070" w:rsidRPr="008B1C02" w:rsidRDefault="008153D5">
      <w:pPr>
        <w:pStyle w:val="PL"/>
      </w:pPr>
      <w:r w:rsidRPr="008B1C02">
        <w:t xml:space="preserve">    </w:t>
      </w:r>
      <w:r w:rsidR="00AA5070" w:rsidRPr="008B1C02">
        <w:t>3GPP TS 29.522 V1</w:t>
      </w:r>
      <w:r w:rsidR="006C343E">
        <w:t>8</w:t>
      </w:r>
      <w:r w:rsidR="00AA5070" w:rsidRPr="008B1C02">
        <w:t>.</w:t>
      </w:r>
      <w:r w:rsidR="00E27FB5">
        <w:rPr>
          <w:lang w:eastAsia="zh-CN"/>
        </w:rPr>
        <w:t>6</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7777777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6C343E">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777777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E27FB5">
        <w:t>6</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Malgun Gothic"/>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7777777"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437ADF">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7777777" w:rsidR="00A3753A" w:rsidRPr="008B1C02" w:rsidRDefault="00A3753A" w:rsidP="00A3753A">
      <w:pPr>
        <w:pStyle w:val="PL"/>
      </w:pPr>
      <w:r w:rsidRPr="008B1C02">
        <w:t xml:space="preserve">  description: 3GPP TS 29.522 V1</w:t>
      </w:r>
      <w:r w:rsidR="00437ADF">
        <w:t>8</w:t>
      </w:r>
      <w:r w:rsidRPr="008B1C02">
        <w:t>.</w:t>
      </w:r>
      <w:r w:rsidR="00907EA0">
        <w:t>6</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7777777" w:rsidR="008C72E2" w:rsidRDefault="008C72E2" w:rsidP="008C72E2">
      <w:pPr>
        <w:pStyle w:val="PL"/>
      </w:pPr>
      <w:r>
        <w:t xml:space="preserve">        ueIdMappingInfo:</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E40538" w:rsidRDefault="00C81D33" w:rsidP="00C81D33">
      <w:pPr>
        <w:pStyle w:val="PL"/>
        <w:rPr>
          <w:lang w:val="fr-FR"/>
        </w:rPr>
      </w:pPr>
      <w:r w:rsidRPr="008B1C02">
        <w:t xml:space="preserve">            </w:t>
      </w:r>
      <w:r w:rsidRPr="00E40538">
        <w:rPr>
          <w:lang w:val="fr-FR"/>
        </w:rPr>
        <w:t>Subscription resource.</w:t>
      </w:r>
    </w:p>
    <w:p w14:paraId="3B29E98C" w14:textId="77777777" w:rsidR="00C81D33" w:rsidRPr="00E40538" w:rsidRDefault="00C81D33" w:rsidP="00C81D33">
      <w:pPr>
        <w:pStyle w:val="PL"/>
        <w:rPr>
          <w:lang w:val="fr-FR"/>
        </w:rPr>
      </w:pPr>
      <w:r w:rsidRPr="00E40538">
        <w:rPr>
          <w:lang w:val="fr-FR"/>
        </w:rPr>
        <w:t xml:space="preserve">          content:</w:t>
      </w:r>
    </w:p>
    <w:p w14:paraId="51F1773A" w14:textId="77777777" w:rsidR="00C81D33" w:rsidRPr="00E40538" w:rsidRDefault="00C81D33" w:rsidP="00C81D33">
      <w:pPr>
        <w:pStyle w:val="PL"/>
        <w:rPr>
          <w:lang w:val="fr-FR"/>
        </w:rPr>
      </w:pPr>
      <w:r w:rsidRPr="00E40538">
        <w:rPr>
          <w:lang w:val="fr-FR"/>
        </w:rPr>
        <w:t xml:space="preserve">            application/json:</w:t>
      </w:r>
    </w:p>
    <w:p w14:paraId="3777BDF8" w14:textId="77777777" w:rsidR="00C81D33" w:rsidRPr="008B1C02" w:rsidRDefault="00C81D33" w:rsidP="00C81D33">
      <w:pPr>
        <w:pStyle w:val="PL"/>
      </w:pPr>
      <w:r w:rsidRPr="00E40538">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7777777" w:rsidR="006C12D4" w:rsidRDefault="006C12D4" w:rsidP="006C12D4">
      <w:pPr>
        <w:pStyle w:val="PL"/>
      </w:pPr>
      <w:r>
        <w:t xml:space="preserve">  version: </w:t>
      </w:r>
      <w:r>
        <w:rPr>
          <w:lang w:val="en-US"/>
        </w:rPr>
        <w:t>1.0.0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77777777" w:rsidR="006C12D4" w:rsidRDefault="006C12D4" w:rsidP="006C12D4">
      <w:pPr>
        <w:pStyle w:val="PL"/>
      </w:pPr>
      <w:r>
        <w:t xml:space="preserve">    3GPP TS 29.522 V18.</w:t>
      </w:r>
      <w:r w:rsidR="00907EA0">
        <w:t>6</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8B1C02" w:rsidRDefault="003C3E05" w:rsidP="003C3E05">
      <w:pPr>
        <w:pStyle w:val="PL"/>
        <w:rPr>
          <w:lang w:val="fr-FR"/>
        </w:rPr>
      </w:pPr>
      <w:r w:rsidRPr="00E40538">
        <w:rPr>
          <w:lang w:val="en-US"/>
        </w:rPr>
        <w:t xml:space="preserve">      </w:t>
      </w:r>
      <w:r w:rsidRPr="008B1C02">
        <w:rPr>
          <w:lang w:val="fr-FR"/>
        </w:rPr>
        <w:t>responses:</w:t>
      </w:r>
    </w:p>
    <w:p w14:paraId="0E16E9D2" w14:textId="77777777" w:rsidR="003C3E05" w:rsidRPr="008B1C02" w:rsidRDefault="003C3E05" w:rsidP="003C3E05">
      <w:pPr>
        <w:pStyle w:val="PL"/>
        <w:rPr>
          <w:lang w:val="fr-FR"/>
        </w:rPr>
      </w:pPr>
      <w:r w:rsidRPr="008B1C02">
        <w:rPr>
          <w:lang w:val="fr-FR"/>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8B1C02" w:rsidRDefault="003C3E05" w:rsidP="003C3E05">
      <w:pPr>
        <w:pStyle w:val="PL"/>
        <w:rPr>
          <w:lang w:val="fr-FR"/>
        </w:rPr>
      </w:pPr>
      <w:r w:rsidRPr="001E3931">
        <w:rPr>
          <w:lang w:val="en-US"/>
        </w:rPr>
        <w:t xml:space="preserve">          </w:t>
      </w:r>
      <w:r w:rsidRPr="008B1C02">
        <w:rPr>
          <w:lang w:val="fr-FR"/>
        </w:rPr>
        <w:t>content:</w:t>
      </w:r>
    </w:p>
    <w:p w14:paraId="0F5B49F9" w14:textId="77777777" w:rsidR="003C3E05" w:rsidRPr="00E40538" w:rsidRDefault="003C3E05" w:rsidP="003C3E05">
      <w:pPr>
        <w:pStyle w:val="PL"/>
        <w:rPr>
          <w:lang w:val="en-US"/>
        </w:rPr>
      </w:pPr>
      <w:r w:rsidRPr="008B1C02">
        <w:rPr>
          <w:lang w:val="fr-FR"/>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BD62C8" w:rsidRDefault="00D45454" w:rsidP="00D45454">
      <w:pPr>
        <w:pStyle w:val="PL"/>
        <w:rPr>
          <w:lang w:val="fr-FR"/>
        </w:rPr>
      </w:pPr>
      <w:r w:rsidRPr="00BD62C8">
        <w:rPr>
          <w:lang w:val="fr-FR"/>
        </w:rPr>
        <w:t xml:space="preserve">        - </w:t>
      </w:r>
      <w:r w:rsidRPr="00BD62C8">
        <w:rPr>
          <w:rFonts w:eastAsia="Times New Roman"/>
          <w:lang w:val="fr-FR"/>
        </w:rPr>
        <w:t xml:space="preserve">Individual </w:t>
      </w:r>
      <w:r w:rsidR="00BD62C8">
        <w:t xml:space="preserve">Member UE Selection Assistance </w:t>
      </w:r>
      <w:r w:rsidRPr="00BD62C8">
        <w:rPr>
          <w:rFonts w:eastAsia="Times New Roman"/>
          <w:lang w:val="fr-FR"/>
        </w:rPr>
        <w:t>Subscription</w:t>
      </w:r>
      <w:r w:rsidR="00BD62C8" w:rsidRPr="00BD62C8">
        <w:rPr>
          <w:rFonts w:eastAsia="Times New Roman"/>
          <w:lang w:val="fr-FR"/>
        </w:rPr>
        <w:t xml:space="preserve"> (Docume</w:t>
      </w:r>
      <w:r w:rsidR="00BD62C8">
        <w:rPr>
          <w:rFonts w:eastAsia="Times New Roman"/>
          <w:lang w:val="fr-FR"/>
        </w:rPr>
        <w:t>nt)</w:t>
      </w:r>
    </w:p>
    <w:p w14:paraId="188C59AB" w14:textId="77777777" w:rsidR="00D45454" w:rsidRPr="008B1C02" w:rsidRDefault="00D45454" w:rsidP="00D45454">
      <w:pPr>
        <w:pStyle w:val="PL"/>
      </w:pPr>
      <w:r w:rsidRPr="00BD62C8">
        <w:rPr>
          <w:lang w:val="fr-FR"/>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77777777"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.0</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77777777" w:rsidR="00226A96" w:rsidRPr="00BA6301" w:rsidRDefault="00226A96" w:rsidP="00226A96">
      <w:pPr>
        <w:pStyle w:val="PL"/>
      </w:pPr>
      <w:r w:rsidRPr="00BA6301">
        <w:t xml:space="preserve">    3GPP TS 29.522 V18.</w:t>
      </w:r>
      <w:r w:rsidR="00907EA0">
        <w:t>6</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77777777" w:rsidR="00226A96" w:rsidRDefault="00226A96" w:rsidP="00226A96">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bookmarkStart w:id="339" w:name="_GoBack"/>
      <w:bookmarkEnd w:id="339"/>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bl>
    <w:p w14:paraId="3B177A23" w14:textId="77777777" w:rsidR="00C82647" w:rsidRDefault="00C82647"/>
    <w:sectPr w:rsidR="00C82647" w:rsidSect="0010345C">
      <w:headerReference w:type="default" r:id="rId9"/>
      <w:footerReference w:type="default" r:id="rId10"/>
      <w:footnotePr>
        <w:numRestart w:val="eachSect"/>
      </w:footnotePr>
      <w:pgSz w:w="11907" w:h="16840" w:code="9"/>
      <w:pgMar w:top="1416" w:right="1133" w:bottom="1133" w:left="1133" w:header="850" w:footer="340" w:gutter="0"/>
      <w:pgNumType w:start="6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AEED8" w14:textId="77777777" w:rsidR="00445DC7" w:rsidRDefault="00445DC7">
      <w:r>
        <w:separator/>
      </w:r>
    </w:p>
  </w:endnote>
  <w:endnote w:type="continuationSeparator" w:id="0">
    <w:p w14:paraId="53666833" w14:textId="77777777" w:rsidR="00445DC7" w:rsidRDefault="0044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86167AB" w:rsidR="00E27FB5" w:rsidRDefault="00FF1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690DD" w14:textId="77777777" w:rsidR="00445DC7" w:rsidRDefault="00445DC7">
      <w:r>
        <w:separator/>
      </w:r>
    </w:p>
  </w:footnote>
  <w:footnote w:type="continuationSeparator" w:id="0">
    <w:p w14:paraId="450D95B4" w14:textId="77777777" w:rsidR="00445DC7" w:rsidRDefault="00445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6671D08D" w:rsidR="000A08C0" w:rsidRDefault="00FF1A55"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V18.6.1 (2024-07)</w:t>
    </w:r>
  </w:p>
  <w:p w14:paraId="5E0E9DCC" w14:textId="77777777" w:rsidR="000A08C0" w:rsidRDefault="000A08C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C47406D" w:rsidR="000A08C0" w:rsidRDefault="00FF1A55"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E27FB5" w:rsidRPr="000A08C0" w:rsidRDefault="00E27FB5"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1A46"/>
    <w:rsid w:val="000764A8"/>
    <w:rsid w:val="00076F32"/>
    <w:rsid w:val="00080FE4"/>
    <w:rsid w:val="00081236"/>
    <w:rsid w:val="00081EC1"/>
    <w:rsid w:val="00082A3E"/>
    <w:rsid w:val="00083FF2"/>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3462E"/>
    <w:rsid w:val="00536125"/>
    <w:rsid w:val="00537A6D"/>
    <w:rsid w:val="00540B97"/>
    <w:rsid w:val="00541FAF"/>
    <w:rsid w:val="0054344F"/>
    <w:rsid w:val="00545705"/>
    <w:rsid w:val="00550EAB"/>
    <w:rsid w:val="005522D1"/>
    <w:rsid w:val="00553D24"/>
    <w:rsid w:val="005548E7"/>
    <w:rsid w:val="0055537F"/>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309C"/>
    <w:rsid w:val="006C343E"/>
    <w:rsid w:val="006C7BCE"/>
    <w:rsid w:val="006D0612"/>
    <w:rsid w:val="006D1406"/>
    <w:rsid w:val="006D1910"/>
    <w:rsid w:val="006D3B46"/>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34E4"/>
    <w:rsid w:val="00764323"/>
    <w:rsid w:val="00765548"/>
    <w:rsid w:val="00765903"/>
    <w:rsid w:val="007659E8"/>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41B3"/>
    <w:rsid w:val="009E48FF"/>
    <w:rsid w:val="009E56A5"/>
    <w:rsid w:val="009E79F6"/>
    <w:rsid w:val="009F1D6E"/>
    <w:rsid w:val="009F1EAE"/>
    <w:rsid w:val="009F610E"/>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7EB0"/>
    <w:rsid w:val="00A72CE7"/>
    <w:rsid w:val="00A73D37"/>
    <w:rsid w:val="00A740CC"/>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17647-D861-4587-80F7-EC93E8A47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27</Pages>
  <Words>103688</Words>
  <Characters>591023</Characters>
  <Application>Microsoft Office Word</Application>
  <DocSecurity>0</DocSecurity>
  <Lines>4925</Lines>
  <Paragraphs>1386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Huawei [Abdessamad] 2024-07</cp:lastModifiedBy>
  <cp:revision>30</cp:revision>
  <cp:lastPrinted>2014-03-14T12:41:00Z</cp:lastPrinted>
  <dcterms:created xsi:type="dcterms:W3CDTF">2024-06-24T10:05:00Z</dcterms:created>
  <dcterms:modified xsi:type="dcterms:W3CDTF">2024-07-04T09:26:00Z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