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19A316B" w:rsidR="004F0988" w:rsidRPr="00C324C2" w:rsidRDefault="008A6D4A" w:rsidP="00640FD8">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640FD8">
              <w:rPr>
                <w:lang w:val="fr-FR"/>
              </w:rPr>
              <w:t>2</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D43012">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0695111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35pt;height:76.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D6D8EF5" w14:textId="774F3815" w:rsidR="000B2366" w:rsidRDefault="001F2CDD">
      <w:pPr>
        <w:pStyle w:val="TOC1"/>
        <w:rPr>
          <w:rFonts w:asciiTheme="minorHAnsi" w:eastAsiaTheme="minorEastAsia" w:hAnsiTheme="minorHAnsi" w:cstheme="minorBidi"/>
          <w:szCs w:val="22"/>
          <w:lang w:val="en-IN" w:eastAsia="en-IN"/>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r w:rsidR="000B2366">
        <w:t>Foreword</w:t>
      </w:r>
      <w:r w:rsidR="000B2366">
        <w:tab/>
      </w:r>
      <w:r w:rsidR="000B2366">
        <w:fldChar w:fldCharType="begin"/>
      </w:r>
      <w:r w:rsidR="000B2366">
        <w:instrText xml:space="preserve"> PAGEREF _Toc195525715 \h </w:instrText>
      </w:r>
      <w:r w:rsidR="000B2366">
        <w:fldChar w:fldCharType="separate"/>
      </w:r>
      <w:r w:rsidR="000B2366">
        <w:t>6</w:t>
      </w:r>
      <w:r w:rsidR="000B2366">
        <w:fldChar w:fldCharType="end"/>
      </w:r>
    </w:p>
    <w:p w14:paraId="7F123B4B" w14:textId="272A342C" w:rsidR="000B2366" w:rsidRDefault="000B2366">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_Toc195525716 \h </w:instrText>
      </w:r>
      <w:r>
        <w:fldChar w:fldCharType="separate"/>
      </w:r>
      <w:r>
        <w:t>8</w:t>
      </w:r>
      <w:r>
        <w:fldChar w:fldCharType="end"/>
      </w:r>
    </w:p>
    <w:p w14:paraId="7979BAD5" w14:textId="0DBD7C71" w:rsidR="000B2366" w:rsidRDefault="000B2366">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_Toc195525717 \h </w:instrText>
      </w:r>
      <w:r>
        <w:fldChar w:fldCharType="separate"/>
      </w:r>
      <w:r>
        <w:t>9</w:t>
      </w:r>
      <w:r>
        <w:fldChar w:fldCharType="end"/>
      </w:r>
    </w:p>
    <w:p w14:paraId="4E0170B1" w14:textId="1BE7585A" w:rsidR="000B2366" w:rsidRDefault="000B2366">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_Toc195525718 \h </w:instrText>
      </w:r>
      <w:r>
        <w:fldChar w:fldCharType="separate"/>
      </w:r>
      <w:r>
        <w:t>10</w:t>
      </w:r>
      <w:r>
        <w:fldChar w:fldCharType="end"/>
      </w:r>
    </w:p>
    <w:p w14:paraId="284D251F" w14:textId="66A780CB" w:rsidR="000B2366" w:rsidRDefault="000B2366">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_Toc195525719 \h </w:instrText>
      </w:r>
      <w:r>
        <w:fldChar w:fldCharType="separate"/>
      </w:r>
      <w:r>
        <w:t>10</w:t>
      </w:r>
      <w:r>
        <w:fldChar w:fldCharType="end"/>
      </w:r>
    </w:p>
    <w:p w14:paraId="3295E28A" w14:textId="4C90BB7E" w:rsidR="000B2366" w:rsidRDefault="000B2366">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_Toc195525720 \h </w:instrText>
      </w:r>
      <w:r>
        <w:fldChar w:fldCharType="separate"/>
      </w:r>
      <w:r>
        <w:t>10</w:t>
      </w:r>
      <w:r>
        <w:fldChar w:fldCharType="end"/>
      </w:r>
    </w:p>
    <w:p w14:paraId="3B209E87" w14:textId="325FB33F" w:rsidR="000B2366" w:rsidRDefault="000B2366">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_Toc195525721 \h </w:instrText>
      </w:r>
      <w:r>
        <w:fldChar w:fldCharType="separate"/>
      </w:r>
      <w:r>
        <w:t>10</w:t>
      </w:r>
      <w:r>
        <w:fldChar w:fldCharType="end"/>
      </w:r>
    </w:p>
    <w:p w14:paraId="6D6E6513" w14:textId="5AFFC553" w:rsidR="000B2366" w:rsidRDefault="000B2366">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_Toc195525722 \h </w:instrText>
      </w:r>
      <w:r>
        <w:fldChar w:fldCharType="separate"/>
      </w:r>
      <w:r>
        <w:t>11</w:t>
      </w:r>
      <w:r>
        <w:fldChar w:fldCharType="end"/>
      </w:r>
    </w:p>
    <w:p w14:paraId="3F288768" w14:textId="6C9FE85D" w:rsidR="000B2366" w:rsidRDefault="000B2366">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Services offered by the Metaverse Enablement</w:t>
      </w:r>
      <w:r>
        <w:tab/>
      </w:r>
      <w:r>
        <w:fldChar w:fldCharType="begin"/>
      </w:r>
      <w:r>
        <w:instrText xml:space="preserve"> PAGEREF _Toc195525723 \h </w:instrText>
      </w:r>
      <w:r>
        <w:fldChar w:fldCharType="separate"/>
      </w:r>
      <w:r>
        <w:t>13</w:t>
      </w:r>
      <w:r>
        <w:fldChar w:fldCharType="end"/>
      </w:r>
    </w:p>
    <w:p w14:paraId="10DF8437" w14:textId="7774EC8B" w:rsidR="000B2366" w:rsidRDefault="000B2366">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_Toc195525724 \h </w:instrText>
      </w:r>
      <w:r>
        <w:fldChar w:fldCharType="separate"/>
      </w:r>
      <w:r>
        <w:t>13</w:t>
      </w:r>
      <w:r>
        <w:fldChar w:fldCharType="end"/>
      </w:r>
    </w:p>
    <w:p w14:paraId="69DFE6E1" w14:textId="09A4190A" w:rsidR="000B2366" w:rsidRDefault="000B2366">
      <w:pPr>
        <w:pStyle w:val="TOC2"/>
        <w:rPr>
          <w:rFonts w:asciiTheme="minorHAnsi" w:eastAsiaTheme="minorEastAsia" w:hAnsiTheme="minorHAnsi" w:cstheme="minorBidi"/>
          <w:sz w:val="22"/>
          <w:szCs w:val="22"/>
          <w:lang w:val="en-IN" w:eastAsia="en-IN"/>
        </w:rPr>
      </w:pPr>
      <w:r>
        <w:t>5.2</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_Toc195525725 \h </w:instrText>
      </w:r>
      <w:r>
        <w:fldChar w:fldCharType="separate"/>
      </w:r>
      <w:r>
        <w:t>13</w:t>
      </w:r>
      <w:r>
        <w:fldChar w:fldCharType="end"/>
      </w:r>
    </w:p>
    <w:p w14:paraId="4DA928B8" w14:textId="05624D94" w:rsidR="000B2366" w:rsidRDefault="000B2366">
      <w:pPr>
        <w:pStyle w:val="TOC3"/>
        <w:rPr>
          <w:rFonts w:asciiTheme="minorHAnsi" w:eastAsiaTheme="minorEastAsia" w:hAnsiTheme="minorHAnsi" w:cstheme="minorBidi"/>
          <w:sz w:val="22"/>
          <w:szCs w:val="22"/>
          <w:lang w:val="en-IN" w:eastAsia="en-IN"/>
        </w:rPr>
      </w:pPr>
      <w:r>
        <w:t>5.2.1</w:t>
      </w:r>
      <w:r>
        <w:rPr>
          <w:rFonts w:asciiTheme="minorHAnsi" w:eastAsiaTheme="minorEastAsia" w:hAnsiTheme="minorHAnsi" w:cstheme="minorBidi"/>
          <w:sz w:val="22"/>
          <w:szCs w:val="22"/>
          <w:lang w:val="en-IN" w:eastAsia="en-IN"/>
        </w:rPr>
        <w:tab/>
      </w:r>
      <w:r>
        <w:t>SS_SAnManagement API</w:t>
      </w:r>
      <w:r>
        <w:tab/>
      </w:r>
      <w:r>
        <w:fldChar w:fldCharType="begin"/>
      </w:r>
      <w:r>
        <w:instrText xml:space="preserve"> PAGEREF _Toc195525726 \h </w:instrText>
      </w:r>
      <w:r>
        <w:fldChar w:fldCharType="separate"/>
      </w:r>
      <w:r>
        <w:t>13</w:t>
      </w:r>
      <w:r>
        <w:fldChar w:fldCharType="end"/>
      </w:r>
    </w:p>
    <w:p w14:paraId="6D8BF2A8" w14:textId="3B42AA19" w:rsidR="000B2366" w:rsidRDefault="000B2366">
      <w:pPr>
        <w:pStyle w:val="TOC4"/>
        <w:rPr>
          <w:rFonts w:asciiTheme="minorHAnsi" w:eastAsiaTheme="minorEastAsia" w:hAnsiTheme="minorHAnsi" w:cstheme="minorBidi"/>
          <w:sz w:val="22"/>
          <w:szCs w:val="22"/>
          <w:lang w:val="en-IN" w:eastAsia="en-IN"/>
        </w:rPr>
      </w:pPr>
      <w:r>
        <w:t>5.2.1.1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_Toc195525727 \h </w:instrText>
      </w:r>
      <w:r>
        <w:fldChar w:fldCharType="separate"/>
      </w:r>
      <w:r>
        <w:t>13</w:t>
      </w:r>
      <w:r>
        <w:fldChar w:fldCharType="end"/>
      </w:r>
    </w:p>
    <w:p w14:paraId="2CE912BD" w14:textId="393CC5D9" w:rsidR="000B2366" w:rsidRDefault="000B2366">
      <w:pPr>
        <w:pStyle w:val="TOC4"/>
        <w:rPr>
          <w:rFonts w:asciiTheme="minorHAnsi" w:eastAsiaTheme="minorEastAsia" w:hAnsiTheme="minorHAnsi" w:cstheme="minorBidi"/>
          <w:sz w:val="22"/>
          <w:szCs w:val="22"/>
          <w:lang w:val="en-IN" w:eastAsia="en-IN"/>
        </w:rPr>
      </w:pPr>
      <w:r>
        <w:t>5.2.1.2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_Toc195525728 \h </w:instrText>
      </w:r>
      <w:r>
        <w:fldChar w:fldCharType="separate"/>
      </w:r>
      <w:r>
        <w:t>13</w:t>
      </w:r>
      <w:r>
        <w:fldChar w:fldCharType="end"/>
      </w:r>
    </w:p>
    <w:p w14:paraId="0480B24F" w14:textId="114F5C33" w:rsidR="000B2366" w:rsidRDefault="000B2366">
      <w:pPr>
        <w:pStyle w:val="TOC5"/>
        <w:rPr>
          <w:rFonts w:asciiTheme="minorHAnsi" w:eastAsiaTheme="minorEastAsia" w:hAnsiTheme="minorHAnsi" w:cstheme="minorBidi"/>
          <w:sz w:val="22"/>
          <w:szCs w:val="22"/>
          <w:lang w:val="en-IN" w:eastAsia="en-IN"/>
        </w:rPr>
      </w:pPr>
      <w:r>
        <w:t>5.2.1.2.1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_Toc195525729 \h </w:instrText>
      </w:r>
      <w:r>
        <w:fldChar w:fldCharType="separate"/>
      </w:r>
      <w:r>
        <w:t>13</w:t>
      </w:r>
      <w:r>
        <w:fldChar w:fldCharType="end"/>
      </w:r>
    </w:p>
    <w:p w14:paraId="5845256A" w14:textId="6BF345E9" w:rsidR="000B2366" w:rsidRDefault="000B2366">
      <w:pPr>
        <w:pStyle w:val="TOC5"/>
        <w:rPr>
          <w:rFonts w:asciiTheme="minorHAnsi" w:eastAsiaTheme="minorEastAsia" w:hAnsiTheme="minorHAnsi" w:cstheme="minorBidi"/>
          <w:sz w:val="22"/>
          <w:szCs w:val="22"/>
          <w:lang w:val="en-IN" w:eastAsia="en-IN"/>
        </w:rPr>
      </w:pPr>
      <w:r>
        <w:t>5.2.1.2.2</w:t>
      </w:r>
      <w:r>
        <w:rPr>
          <w:rFonts w:asciiTheme="minorHAnsi" w:eastAsiaTheme="minorEastAsia" w:hAnsiTheme="minorHAnsi" w:cstheme="minorBidi"/>
          <w:sz w:val="22"/>
          <w:szCs w:val="22"/>
          <w:lang w:val="en-IN" w:eastAsia="en-IN"/>
        </w:rPr>
        <w:tab/>
      </w:r>
      <w:r>
        <w:t>SS_SAnManagement_Create</w:t>
      </w:r>
      <w:r>
        <w:tab/>
      </w:r>
      <w:r>
        <w:fldChar w:fldCharType="begin"/>
      </w:r>
      <w:r>
        <w:instrText xml:space="preserve"> PAGEREF _Toc195525730 \h </w:instrText>
      </w:r>
      <w:r>
        <w:fldChar w:fldCharType="separate"/>
      </w:r>
      <w:r>
        <w:t>14</w:t>
      </w:r>
      <w:r>
        <w:fldChar w:fldCharType="end"/>
      </w:r>
    </w:p>
    <w:p w14:paraId="6FB92D7E" w14:textId="08F50E86" w:rsidR="000B2366" w:rsidRDefault="000B2366">
      <w:pPr>
        <w:pStyle w:val="TOC5"/>
        <w:rPr>
          <w:rFonts w:asciiTheme="minorHAnsi" w:eastAsiaTheme="minorEastAsia" w:hAnsiTheme="minorHAnsi" w:cstheme="minorBidi"/>
          <w:sz w:val="22"/>
          <w:szCs w:val="22"/>
          <w:lang w:val="en-IN" w:eastAsia="en-IN"/>
        </w:rPr>
      </w:pPr>
      <w:r>
        <w:t>5.2.1.2.3</w:t>
      </w:r>
      <w:r>
        <w:rPr>
          <w:rFonts w:asciiTheme="minorHAnsi" w:eastAsiaTheme="minorEastAsia" w:hAnsiTheme="minorHAnsi" w:cstheme="minorBidi"/>
          <w:sz w:val="22"/>
          <w:szCs w:val="22"/>
          <w:lang w:val="en-IN" w:eastAsia="en-IN"/>
        </w:rPr>
        <w:tab/>
      </w:r>
      <w:r>
        <w:t>SS_SAnManagement_Update</w:t>
      </w:r>
      <w:r>
        <w:tab/>
      </w:r>
      <w:r>
        <w:fldChar w:fldCharType="begin"/>
      </w:r>
      <w:r>
        <w:instrText xml:space="preserve"> PAGEREF _Toc195525731 \h </w:instrText>
      </w:r>
      <w:r>
        <w:fldChar w:fldCharType="separate"/>
      </w:r>
      <w:r>
        <w:t>15</w:t>
      </w:r>
      <w:r>
        <w:fldChar w:fldCharType="end"/>
      </w:r>
    </w:p>
    <w:p w14:paraId="2E1340BF" w14:textId="6C6A6AF8" w:rsidR="000B2366" w:rsidRDefault="000B2366">
      <w:pPr>
        <w:pStyle w:val="TOC5"/>
        <w:rPr>
          <w:rFonts w:asciiTheme="minorHAnsi" w:eastAsiaTheme="minorEastAsia" w:hAnsiTheme="minorHAnsi" w:cstheme="minorBidi"/>
          <w:sz w:val="22"/>
          <w:szCs w:val="22"/>
          <w:lang w:val="en-IN" w:eastAsia="en-IN"/>
        </w:rPr>
      </w:pPr>
      <w:r>
        <w:t>5.2.1.2.4</w:t>
      </w:r>
      <w:r>
        <w:rPr>
          <w:rFonts w:asciiTheme="minorHAnsi" w:eastAsiaTheme="minorEastAsia" w:hAnsiTheme="minorHAnsi" w:cstheme="minorBidi"/>
          <w:sz w:val="22"/>
          <w:szCs w:val="22"/>
          <w:lang w:val="en-IN" w:eastAsia="en-IN"/>
        </w:rPr>
        <w:tab/>
      </w:r>
      <w:r>
        <w:t>SS_SAnManagement_Delete</w:t>
      </w:r>
      <w:r>
        <w:tab/>
      </w:r>
      <w:r>
        <w:fldChar w:fldCharType="begin"/>
      </w:r>
      <w:r>
        <w:instrText xml:space="preserve"> PAGEREF _Toc195525732 \h </w:instrText>
      </w:r>
      <w:r>
        <w:fldChar w:fldCharType="separate"/>
      </w:r>
      <w:r>
        <w:t>15</w:t>
      </w:r>
      <w:r>
        <w:fldChar w:fldCharType="end"/>
      </w:r>
    </w:p>
    <w:p w14:paraId="33A7B089" w14:textId="1A1D96F1" w:rsidR="000B2366" w:rsidRDefault="000B2366">
      <w:pPr>
        <w:pStyle w:val="TOC5"/>
        <w:rPr>
          <w:rFonts w:asciiTheme="minorHAnsi" w:eastAsiaTheme="minorEastAsia" w:hAnsiTheme="minorHAnsi" w:cstheme="minorBidi"/>
          <w:sz w:val="22"/>
          <w:szCs w:val="22"/>
          <w:lang w:val="en-IN" w:eastAsia="en-IN"/>
        </w:rPr>
      </w:pPr>
      <w:r>
        <w:t>5.2.1.2.5</w:t>
      </w:r>
      <w:r>
        <w:rPr>
          <w:rFonts w:asciiTheme="minorHAnsi" w:eastAsiaTheme="minorEastAsia" w:hAnsiTheme="minorHAnsi" w:cstheme="minorBidi"/>
          <w:sz w:val="22"/>
          <w:szCs w:val="22"/>
          <w:lang w:val="en-IN" w:eastAsia="en-IN"/>
        </w:rPr>
        <w:tab/>
      </w:r>
      <w:r>
        <w:t>SS_SAnManagement_Subscribe</w:t>
      </w:r>
      <w:r>
        <w:tab/>
      </w:r>
      <w:r>
        <w:fldChar w:fldCharType="begin"/>
      </w:r>
      <w:r>
        <w:instrText xml:space="preserve"> PAGEREF _Toc195525733 \h </w:instrText>
      </w:r>
      <w:r>
        <w:fldChar w:fldCharType="separate"/>
      </w:r>
      <w:r>
        <w:t>16</w:t>
      </w:r>
      <w:r>
        <w:fldChar w:fldCharType="end"/>
      </w:r>
    </w:p>
    <w:p w14:paraId="432C46BE" w14:textId="6137E746" w:rsidR="000B2366" w:rsidRDefault="000B2366">
      <w:pPr>
        <w:pStyle w:val="TOC5"/>
        <w:rPr>
          <w:rFonts w:asciiTheme="minorHAnsi" w:eastAsiaTheme="minorEastAsia" w:hAnsiTheme="minorHAnsi" w:cstheme="minorBidi"/>
          <w:sz w:val="22"/>
          <w:szCs w:val="22"/>
          <w:lang w:val="en-IN" w:eastAsia="en-IN"/>
        </w:rPr>
      </w:pPr>
      <w:r>
        <w:t>5.2.1.2.6</w:t>
      </w:r>
      <w:r>
        <w:rPr>
          <w:rFonts w:asciiTheme="minorHAnsi" w:eastAsiaTheme="minorEastAsia" w:hAnsiTheme="minorHAnsi" w:cstheme="minorBidi"/>
          <w:sz w:val="22"/>
          <w:szCs w:val="22"/>
          <w:lang w:val="en-IN" w:eastAsia="en-IN"/>
        </w:rPr>
        <w:tab/>
      </w:r>
      <w:r>
        <w:t>SS_SAnManagement_Subscription_Update</w:t>
      </w:r>
      <w:r>
        <w:tab/>
      </w:r>
      <w:r>
        <w:fldChar w:fldCharType="begin"/>
      </w:r>
      <w:r>
        <w:instrText xml:space="preserve"> PAGEREF _Toc195525734 \h </w:instrText>
      </w:r>
      <w:r>
        <w:fldChar w:fldCharType="separate"/>
      </w:r>
      <w:r>
        <w:t>17</w:t>
      </w:r>
      <w:r>
        <w:fldChar w:fldCharType="end"/>
      </w:r>
    </w:p>
    <w:p w14:paraId="14A2D219" w14:textId="03D94972" w:rsidR="000B2366" w:rsidRDefault="000B2366">
      <w:pPr>
        <w:pStyle w:val="TOC5"/>
        <w:rPr>
          <w:rFonts w:asciiTheme="minorHAnsi" w:eastAsiaTheme="minorEastAsia" w:hAnsiTheme="minorHAnsi" w:cstheme="minorBidi"/>
          <w:sz w:val="22"/>
          <w:szCs w:val="22"/>
          <w:lang w:val="en-IN" w:eastAsia="en-IN"/>
        </w:rPr>
      </w:pPr>
      <w:r>
        <w:t>5.2.1.2.7</w:t>
      </w:r>
      <w:r>
        <w:rPr>
          <w:rFonts w:asciiTheme="minorHAnsi" w:eastAsiaTheme="minorEastAsia" w:hAnsiTheme="minorHAnsi" w:cstheme="minorBidi"/>
          <w:sz w:val="22"/>
          <w:szCs w:val="22"/>
          <w:lang w:val="en-IN" w:eastAsia="en-IN"/>
        </w:rPr>
        <w:tab/>
      </w:r>
      <w:r>
        <w:t>SS_SAnManagement_Unsubscribe</w:t>
      </w:r>
      <w:r>
        <w:tab/>
      </w:r>
      <w:r>
        <w:fldChar w:fldCharType="begin"/>
      </w:r>
      <w:r>
        <w:instrText xml:space="preserve"> PAGEREF _Toc195525735 \h </w:instrText>
      </w:r>
      <w:r>
        <w:fldChar w:fldCharType="separate"/>
      </w:r>
      <w:r>
        <w:t>18</w:t>
      </w:r>
      <w:r>
        <w:fldChar w:fldCharType="end"/>
      </w:r>
    </w:p>
    <w:p w14:paraId="4562D236" w14:textId="3C149CB6" w:rsidR="000B2366" w:rsidRDefault="000B2366">
      <w:pPr>
        <w:pStyle w:val="TOC5"/>
        <w:rPr>
          <w:rFonts w:asciiTheme="minorHAnsi" w:eastAsiaTheme="minorEastAsia" w:hAnsiTheme="minorHAnsi" w:cstheme="minorBidi"/>
          <w:sz w:val="22"/>
          <w:szCs w:val="22"/>
          <w:lang w:val="en-IN" w:eastAsia="en-IN"/>
        </w:rPr>
      </w:pPr>
      <w:r>
        <w:t>5.2.1.2.8</w:t>
      </w:r>
      <w:r>
        <w:rPr>
          <w:rFonts w:asciiTheme="minorHAnsi" w:eastAsiaTheme="minorEastAsia" w:hAnsiTheme="minorHAnsi" w:cstheme="minorBidi"/>
          <w:sz w:val="22"/>
          <w:szCs w:val="22"/>
          <w:lang w:val="en-IN" w:eastAsia="en-IN"/>
        </w:rPr>
        <w:tab/>
      </w:r>
      <w:r>
        <w:t>SS_SAnManagement_Notify</w:t>
      </w:r>
      <w:r>
        <w:tab/>
      </w:r>
      <w:r>
        <w:fldChar w:fldCharType="begin"/>
      </w:r>
      <w:r>
        <w:instrText xml:space="preserve"> PAGEREF _Toc195525736 \h </w:instrText>
      </w:r>
      <w:r>
        <w:fldChar w:fldCharType="separate"/>
      </w:r>
      <w:r>
        <w:t>19</w:t>
      </w:r>
      <w:r>
        <w:fldChar w:fldCharType="end"/>
      </w:r>
    </w:p>
    <w:p w14:paraId="7B27463E" w14:textId="05D9E756" w:rsidR="000B2366" w:rsidRDefault="000B2366">
      <w:pPr>
        <w:pStyle w:val="TOC3"/>
        <w:rPr>
          <w:rFonts w:asciiTheme="minorHAnsi" w:eastAsiaTheme="minorEastAsia" w:hAnsiTheme="minorHAnsi" w:cstheme="minorBidi"/>
          <w:sz w:val="22"/>
          <w:szCs w:val="22"/>
          <w:lang w:val="en-IN" w:eastAsia="en-IN"/>
        </w:rPr>
      </w:pPr>
      <w:r>
        <w:t>5.2.2</w:t>
      </w:r>
      <w:r>
        <w:rPr>
          <w:rFonts w:asciiTheme="minorHAnsi" w:eastAsiaTheme="minorEastAsia" w:hAnsiTheme="minorHAnsi" w:cstheme="minorBidi"/>
          <w:sz w:val="22"/>
          <w:szCs w:val="22"/>
          <w:lang w:val="en-IN" w:eastAsia="en-IN"/>
        </w:rPr>
        <w:tab/>
      </w:r>
      <w:r>
        <w:t>SS_SAnDiscovery API</w:t>
      </w:r>
      <w:r>
        <w:tab/>
      </w:r>
      <w:r>
        <w:fldChar w:fldCharType="begin"/>
      </w:r>
      <w:r>
        <w:instrText xml:space="preserve"> PAGEREF _Toc195525737 \h </w:instrText>
      </w:r>
      <w:r>
        <w:fldChar w:fldCharType="separate"/>
      </w:r>
      <w:r>
        <w:t>19</w:t>
      </w:r>
      <w:r>
        <w:fldChar w:fldCharType="end"/>
      </w:r>
    </w:p>
    <w:p w14:paraId="2CBEB68E" w14:textId="54D4CFC5" w:rsidR="000B2366" w:rsidRDefault="000B2366">
      <w:pPr>
        <w:pStyle w:val="TOC4"/>
        <w:rPr>
          <w:rFonts w:asciiTheme="minorHAnsi" w:eastAsiaTheme="minorEastAsia" w:hAnsiTheme="minorHAnsi" w:cstheme="minorBidi"/>
          <w:sz w:val="22"/>
          <w:szCs w:val="22"/>
          <w:lang w:val="en-IN" w:eastAsia="en-IN"/>
        </w:rPr>
      </w:pPr>
      <w:r>
        <w:t>5.2.2.1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_Toc195525738 \h </w:instrText>
      </w:r>
      <w:r>
        <w:fldChar w:fldCharType="separate"/>
      </w:r>
      <w:r>
        <w:t>19</w:t>
      </w:r>
      <w:r>
        <w:fldChar w:fldCharType="end"/>
      </w:r>
    </w:p>
    <w:p w14:paraId="2B6E2D25" w14:textId="0EB33A98" w:rsidR="000B2366" w:rsidRDefault="000B2366">
      <w:pPr>
        <w:pStyle w:val="TOC4"/>
        <w:rPr>
          <w:rFonts w:asciiTheme="minorHAnsi" w:eastAsiaTheme="minorEastAsia" w:hAnsiTheme="minorHAnsi" w:cstheme="minorBidi"/>
          <w:sz w:val="22"/>
          <w:szCs w:val="22"/>
          <w:lang w:val="en-IN" w:eastAsia="en-IN"/>
        </w:rPr>
      </w:pPr>
      <w:r>
        <w:t>5.2.2.2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_Toc195525739 \h </w:instrText>
      </w:r>
      <w:r>
        <w:fldChar w:fldCharType="separate"/>
      </w:r>
      <w:r>
        <w:t>19</w:t>
      </w:r>
      <w:r>
        <w:fldChar w:fldCharType="end"/>
      </w:r>
    </w:p>
    <w:p w14:paraId="3CC6A9D3" w14:textId="57FFD053" w:rsidR="000B2366" w:rsidRDefault="000B2366">
      <w:pPr>
        <w:pStyle w:val="TOC5"/>
        <w:rPr>
          <w:rFonts w:asciiTheme="minorHAnsi" w:eastAsiaTheme="minorEastAsia" w:hAnsiTheme="minorHAnsi" w:cstheme="minorBidi"/>
          <w:sz w:val="22"/>
          <w:szCs w:val="22"/>
          <w:lang w:val="en-IN" w:eastAsia="en-IN"/>
        </w:rPr>
      </w:pPr>
      <w:r>
        <w:t>5.2.2.2.1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_Toc195525740 \h </w:instrText>
      </w:r>
      <w:r>
        <w:fldChar w:fldCharType="separate"/>
      </w:r>
      <w:r>
        <w:t>19</w:t>
      </w:r>
      <w:r>
        <w:fldChar w:fldCharType="end"/>
      </w:r>
    </w:p>
    <w:p w14:paraId="2C6DE523" w14:textId="04693EB6" w:rsidR="000B2366" w:rsidRDefault="000B2366">
      <w:pPr>
        <w:pStyle w:val="TOC5"/>
        <w:rPr>
          <w:rFonts w:asciiTheme="minorHAnsi" w:eastAsiaTheme="minorEastAsia" w:hAnsiTheme="minorHAnsi" w:cstheme="minorBidi"/>
          <w:sz w:val="22"/>
          <w:szCs w:val="22"/>
          <w:lang w:val="en-IN" w:eastAsia="en-IN"/>
        </w:rPr>
      </w:pPr>
      <w:r>
        <w:t>5.2.2.2.2</w:t>
      </w:r>
      <w:r>
        <w:rPr>
          <w:rFonts w:asciiTheme="minorHAnsi" w:eastAsiaTheme="minorEastAsia" w:hAnsiTheme="minorHAnsi" w:cstheme="minorBidi"/>
          <w:sz w:val="22"/>
          <w:szCs w:val="22"/>
          <w:lang w:val="en-IN" w:eastAsia="en-IN"/>
        </w:rPr>
        <w:tab/>
      </w:r>
      <w:r>
        <w:t>SS_SAnDiscovery_Request</w:t>
      </w:r>
      <w:r>
        <w:tab/>
      </w:r>
      <w:r>
        <w:fldChar w:fldCharType="begin"/>
      </w:r>
      <w:r>
        <w:instrText xml:space="preserve"> PAGEREF _Toc195525741 \h </w:instrText>
      </w:r>
      <w:r>
        <w:fldChar w:fldCharType="separate"/>
      </w:r>
      <w:r>
        <w:t>20</w:t>
      </w:r>
      <w:r>
        <w:fldChar w:fldCharType="end"/>
      </w:r>
    </w:p>
    <w:p w14:paraId="0EFC2F42" w14:textId="24BD8F21" w:rsidR="000B2366" w:rsidRDefault="000B2366">
      <w:pPr>
        <w:pStyle w:val="TOC3"/>
        <w:rPr>
          <w:rFonts w:asciiTheme="minorHAnsi" w:eastAsiaTheme="minorEastAsia" w:hAnsiTheme="minorHAnsi" w:cstheme="minorBidi"/>
          <w:sz w:val="22"/>
          <w:szCs w:val="22"/>
          <w:lang w:val="en-IN" w:eastAsia="en-IN"/>
        </w:rPr>
      </w:pPr>
      <w:r>
        <w:t>5.2.X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_Toc195525742 \h </w:instrText>
      </w:r>
      <w:r>
        <w:fldChar w:fldCharType="separate"/>
      </w:r>
      <w:r>
        <w:t>20</w:t>
      </w:r>
      <w:r>
        <w:fldChar w:fldCharType="end"/>
      </w:r>
    </w:p>
    <w:p w14:paraId="7BADABA6" w14:textId="2E300BCD" w:rsidR="000B2366" w:rsidRDefault="000B2366">
      <w:pPr>
        <w:pStyle w:val="TOC4"/>
        <w:rPr>
          <w:rFonts w:asciiTheme="minorHAnsi" w:eastAsiaTheme="minorEastAsia" w:hAnsiTheme="minorHAnsi" w:cstheme="minorBidi"/>
          <w:sz w:val="22"/>
          <w:szCs w:val="22"/>
          <w:lang w:val="en-IN" w:eastAsia="en-IN"/>
        </w:rPr>
      </w:pPr>
      <w:r>
        <w:t>5.2.X.1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_Toc195525743 \h </w:instrText>
      </w:r>
      <w:r>
        <w:fldChar w:fldCharType="separate"/>
      </w:r>
      <w:r>
        <w:t>20</w:t>
      </w:r>
      <w:r>
        <w:fldChar w:fldCharType="end"/>
      </w:r>
    </w:p>
    <w:p w14:paraId="509EF3BE" w14:textId="43ACB00F" w:rsidR="000B2366" w:rsidRDefault="000B2366">
      <w:pPr>
        <w:pStyle w:val="TOC4"/>
        <w:rPr>
          <w:rFonts w:asciiTheme="minorHAnsi" w:eastAsiaTheme="minorEastAsia" w:hAnsiTheme="minorHAnsi" w:cstheme="minorBidi"/>
          <w:sz w:val="22"/>
          <w:szCs w:val="22"/>
          <w:lang w:val="en-IN" w:eastAsia="en-IN"/>
        </w:rPr>
      </w:pPr>
      <w:r>
        <w:t>5.2.X.2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_Toc195525744 \h </w:instrText>
      </w:r>
      <w:r>
        <w:fldChar w:fldCharType="separate"/>
      </w:r>
      <w:r>
        <w:t>20</w:t>
      </w:r>
      <w:r>
        <w:fldChar w:fldCharType="end"/>
      </w:r>
    </w:p>
    <w:p w14:paraId="7CF9A459" w14:textId="1F9B0DCD" w:rsidR="000B2366" w:rsidRDefault="000B2366">
      <w:pPr>
        <w:pStyle w:val="TOC5"/>
        <w:rPr>
          <w:rFonts w:asciiTheme="minorHAnsi" w:eastAsiaTheme="minorEastAsia" w:hAnsiTheme="minorHAnsi" w:cstheme="minorBidi"/>
          <w:sz w:val="22"/>
          <w:szCs w:val="22"/>
          <w:lang w:val="en-IN" w:eastAsia="en-IN"/>
        </w:rPr>
      </w:pPr>
      <w:r>
        <w:t>5.2.X.2.1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_Toc195525745 \h </w:instrText>
      </w:r>
      <w:r>
        <w:fldChar w:fldCharType="separate"/>
      </w:r>
      <w:r>
        <w:t>21</w:t>
      </w:r>
      <w:r>
        <w:fldChar w:fldCharType="end"/>
      </w:r>
    </w:p>
    <w:p w14:paraId="1022F2DB" w14:textId="3CF54CC3" w:rsidR="000B2366" w:rsidRDefault="000B2366">
      <w:pPr>
        <w:pStyle w:val="TOC5"/>
        <w:rPr>
          <w:rFonts w:asciiTheme="minorHAnsi" w:eastAsiaTheme="minorEastAsia" w:hAnsiTheme="minorHAnsi" w:cstheme="minorBidi"/>
          <w:sz w:val="22"/>
          <w:szCs w:val="22"/>
          <w:lang w:val="en-IN" w:eastAsia="en-IN"/>
        </w:rPr>
      </w:pPr>
      <w:r>
        <w:t>5.2.X.2.2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_Toc195525746 \h </w:instrText>
      </w:r>
      <w:r>
        <w:fldChar w:fldCharType="separate"/>
      </w:r>
      <w:r>
        <w:t>21</w:t>
      </w:r>
      <w:r>
        <w:fldChar w:fldCharType="end"/>
      </w:r>
    </w:p>
    <w:p w14:paraId="27CB6D3D" w14:textId="1145BAEC" w:rsidR="000B2366" w:rsidRDefault="000B2366">
      <w:pPr>
        <w:pStyle w:val="TOC5"/>
        <w:rPr>
          <w:rFonts w:asciiTheme="minorHAnsi" w:eastAsiaTheme="minorEastAsia" w:hAnsiTheme="minorHAnsi" w:cstheme="minorBidi"/>
          <w:sz w:val="22"/>
          <w:szCs w:val="22"/>
          <w:lang w:val="en-IN" w:eastAsia="en-IN"/>
        </w:rPr>
      </w:pPr>
      <w:r>
        <w:t>5.2.X.2.3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_Toc195525747 \h </w:instrText>
      </w:r>
      <w:r>
        <w:fldChar w:fldCharType="separate"/>
      </w:r>
      <w:r>
        <w:t>21</w:t>
      </w:r>
      <w:r>
        <w:fldChar w:fldCharType="end"/>
      </w:r>
    </w:p>
    <w:p w14:paraId="422A810C" w14:textId="0CEF8256" w:rsidR="000B2366" w:rsidRDefault="000B2366">
      <w:pPr>
        <w:pStyle w:val="TOC2"/>
        <w:rPr>
          <w:rFonts w:asciiTheme="minorHAnsi" w:eastAsiaTheme="minorEastAsia" w:hAnsiTheme="minorHAnsi" w:cstheme="minorBidi"/>
          <w:sz w:val="22"/>
          <w:szCs w:val="22"/>
          <w:lang w:val="en-IN" w:eastAsia="en-IN"/>
        </w:rPr>
      </w:pPr>
      <w:r>
        <w:t>5.3</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_Toc195525748 \h </w:instrText>
      </w:r>
      <w:r>
        <w:fldChar w:fldCharType="separate"/>
      </w:r>
      <w:r>
        <w:t>22</w:t>
      </w:r>
      <w:r>
        <w:fldChar w:fldCharType="end"/>
      </w:r>
    </w:p>
    <w:p w14:paraId="73A57290" w14:textId="20A9147F" w:rsidR="000B2366" w:rsidRDefault="000B2366">
      <w:pPr>
        <w:pStyle w:val="TOC3"/>
        <w:rPr>
          <w:rFonts w:asciiTheme="minorHAnsi" w:eastAsiaTheme="minorEastAsia" w:hAnsiTheme="minorHAnsi" w:cstheme="minorBidi"/>
          <w:sz w:val="22"/>
          <w:szCs w:val="22"/>
          <w:lang w:val="en-IN" w:eastAsia="en-IN"/>
        </w:rPr>
      </w:pPr>
      <w:r>
        <w:t>5.3.X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_Toc195525749 \h </w:instrText>
      </w:r>
      <w:r>
        <w:fldChar w:fldCharType="separate"/>
      </w:r>
      <w:r>
        <w:t>22</w:t>
      </w:r>
      <w:r>
        <w:fldChar w:fldCharType="end"/>
      </w:r>
    </w:p>
    <w:p w14:paraId="2D28E9E9" w14:textId="7610A6E3" w:rsidR="000B2366" w:rsidRDefault="000B2366">
      <w:pPr>
        <w:pStyle w:val="TOC4"/>
        <w:rPr>
          <w:rFonts w:asciiTheme="minorHAnsi" w:eastAsiaTheme="minorEastAsia" w:hAnsiTheme="minorHAnsi" w:cstheme="minorBidi"/>
          <w:sz w:val="22"/>
          <w:szCs w:val="22"/>
          <w:lang w:val="en-IN" w:eastAsia="en-IN"/>
        </w:rPr>
      </w:pPr>
      <w:r>
        <w:t>5.3.X.1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_Toc195525750 \h </w:instrText>
      </w:r>
      <w:r>
        <w:fldChar w:fldCharType="separate"/>
      </w:r>
      <w:r>
        <w:t>22</w:t>
      </w:r>
      <w:r>
        <w:fldChar w:fldCharType="end"/>
      </w:r>
    </w:p>
    <w:p w14:paraId="15A26331" w14:textId="256798B6" w:rsidR="000B2366" w:rsidRDefault="000B2366">
      <w:pPr>
        <w:pStyle w:val="TOC4"/>
        <w:rPr>
          <w:rFonts w:asciiTheme="minorHAnsi" w:eastAsiaTheme="minorEastAsia" w:hAnsiTheme="minorHAnsi" w:cstheme="minorBidi"/>
          <w:sz w:val="22"/>
          <w:szCs w:val="22"/>
          <w:lang w:val="en-IN" w:eastAsia="en-IN"/>
        </w:rPr>
      </w:pPr>
      <w:r>
        <w:t>5.3.X.2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_Toc195525751 \h </w:instrText>
      </w:r>
      <w:r>
        <w:fldChar w:fldCharType="separate"/>
      </w:r>
      <w:r>
        <w:t>22</w:t>
      </w:r>
      <w:r>
        <w:fldChar w:fldCharType="end"/>
      </w:r>
    </w:p>
    <w:p w14:paraId="11C41696" w14:textId="66836727" w:rsidR="000B2366" w:rsidRDefault="000B2366">
      <w:pPr>
        <w:pStyle w:val="TOC5"/>
        <w:rPr>
          <w:rFonts w:asciiTheme="minorHAnsi" w:eastAsiaTheme="minorEastAsia" w:hAnsiTheme="minorHAnsi" w:cstheme="minorBidi"/>
          <w:sz w:val="22"/>
          <w:szCs w:val="22"/>
          <w:lang w:val="en-IN" w:eastAsia="en-IN"/>
        </w:rPr>
      </w:pPr>
      <w:r>
        <w:t>5.3.X.2.1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_Toc195525752 \h </w:instrText>
      </w:r>
      <w:r>
        <w:fldChar w:fldCharType="separate"/>
      </w:r>
      <w:r>
        <w:t>22</w:t>
      </w:r>
      <w:r>
        <w:fldChar w:fldCharType="end"/>
      </w:r>
    </w:p>
    <w:p w14:paraId="2AA32C6B" w14:textId="5D92D204" w:rsidR="000B2366" w:rsidRDefault="000B2366">
      <w:pPr>
        <w:pStyle w:val="TOC5"/>
        <w:rPr>
          <w:rFonts w:asciiTheme="minorHAnsi" w:eastAsiaTheme="minorEastAsia" w:hAnsiTheme="minorHAnsi" w:cstheme="minorBidi"/>
          <w:sz w:val="22"/>
          <w:szCs w:val="22"/>
          <w:lang w:val="en-IN" w:eastAsia="en-IN"/>
        </w:rPr>
      </w:pPr>
      <w:r>
        <w:t>5.3.X.2.2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_Toc195525753 \h </w:instrText>
      </w:r>
      <w:r>
        <w:fldChar w:fldCharType="separate"/>
      </w:r>
      <w:r>
        <w:t>22</w:t>
      </w:r>
      <w:r>
        <w:fldChar w:fldCharType="end"/>
      </w:r>
    </w:p>
    <w:p w14:paraId="50EBD9FD" w14:textId="12B1F58C" w:rsidR="000B2366" w:rsidRDefault="000B2366">
      <w:pPr>
        <w:pStyle w:val="TOC5"/>
        <w:rPr>
          <w:rFonts w:asciiTheme="minorHAnsi" w:eastAsiaTheme="minorEastAsia" w:hAnsiTheme="minorHAnsi" w:cstheme="minorBidi"/>
          <w:sz w:val="22"/>
          <w:szCs w:val="22"/>
          <w:lang w:val="en-IN" w:eastAsia="en-IN"/>
        </w:rPr>
      </w:pPr>
      <w:r>
        <w:t>5.3.X.2.3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_Toc195525754 \h </w:instrText>
      </w:r>
      <w:r>
        <w:fldChar w:fldCharType="separate"/>
      </w:r>
      <w:r>
        <w:t>22</w:t>
      </w:r>
      <w:r>
        <w:fldChar w:fldCharType="end"/>
      </w:r>
    </w:p>
    <w:p w14:paraId="0316A5F1" w14:textId="4E215CF6" w:rsidR="000B2366" w:rsidRDefault="000B2366">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_Toc195525755 \h </w:instrText>
      </w:r>
      <w:r>
        <w:fldChar w:fldCharType="separate"/>
      </w:r>
      <w:r>
        <w:t>23</w:t>
      </w:r>
      <w:r>
        <w:fldChar w:fldCharType="end"/>
      </w:r>
    </w:p>
    <w:p w14:paraId="16E8B8AA" w14:textId="610F7B52" w:rsidR="000B2366" w:rsidRDefault="000B2366">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_Toc195525756 \h </w:instrText>
      </w:r>
      <w:r>
        <w:fldChar w:fldCharType="separate"/>
      </w:r>
      <w:r>
        <w:t>23</w:t>
      </w:r>
      <w:r>
        <w:fldChar w:fldCharType="end"/>
      </w:r>
    </w:p>
    <w:p w14:paraId="79010861" w14:textId="539AEACB" w:rsidR="000B2366" w:rsidRDefault="000B2366">
      <w:pPr>
        <w:pStyle w:val="TOC3"/>
        <w:rPr>
          <w:rFonts w:asciiTheme="minorHAnsi" w:eastAsiaTheme="minorEastAsia" w:hAnsiTheme="minorHAnsi" w:cstheme="minorBidi"/>
          <w:sz w:val="22"/>
          <w:szCs w:val="22"/>
          <w:lang w:val="en-IN" w:eastAsia="en-IN"/>
        </w:rPr>
      </w:pPr>
      <w:r>
        <w:t>6.1.1</w:t>
      </w:r>
      <w:r>
        <w:rPr>
          <w:rFonts w:asciiTheme="minorHAnsi" w:eastAsiaTheme="minorEastAsia" w:hAnsiTheme="minorHAnsi" w:cstheme="minorBidi"/>
          <w:sz w:val="22"/>
          <w:szCs w:val="22"/>
          <w:lang w:val="en-IN" w:eastAsia="en-IN"/>
        </w:rPr>
        <w:tab/>
      </w:r>
      <w:r>
        <w:t>SS_SAnManagement Service API</w:t>
      </w:r>
      <w:r>
        <w:tab/>
      </w:r>
      <w:r>
        <w:fldChar w:fldCharType="begin"/>
      </w:r>
      <w:r>
        <w:instrText xml:space="preserve"> PAGEREF _Toc195525757 \h </w:instrText>
      </w:r>
      <w:r>
        <w:fldChar w:fldCharType="separate"/>
      </w:r>
      <w:r>
        <w:t>23</w:t>
      </w:r>
      <w:r>
        <w:fldChar w:fldCharType="end"/>
      </w:r>
    </w:p>
    <w:p w14:paraId="37AB720A" w14:textId="6AB8752F" w:rsidR="000B2366" w:rsidRDefault="000B2366">
      <w:pPr>
        <w:pStyle w:val="TOC4"/>
        <w:rPr>
          <w:rFonts w:asciiTheme="minorHAnsi" w:eastAsiaTheme="minorEastAsia" w:hAnsiTheme="minorHAnsi" w:cstheme="minorBidi"/>
          <w:sz w:val="22"/>
          <w:szCs w:val="22"/>
          <w:lang w:val="en-IN" w:eastAsia="en-IN"/>
        </w:rPr>
      </w:pPr>
      <w:r>
        <w:t>6.1.1.1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_Toc195525758 \h </w:instrText>
      </w:r>
      <w:r>
        <w:fldChar w:fldCharType="separate"/>
      </w:r>
      <w:r>
        <w:t>23</w:t>
      </w:r>
      <w:r>
        <w:fldChar w:fldCharType="end"/>
      </w:r>
    </w:p>
    <w:p w14:paraId="4742CCC3" w14:textId="1EBB61F4" w:rsidR="000B2366" w:rsidRDefault="000B2366">
      <w:pPr>
        <w:pStyle w:val="TOC4"/>
        <w:rPr>
          <w:rFonts w:asciiTheme="minorHAnsi" w:eastAsiaTheme="minorEastAsia" w:hAnsiTheme="minorHAnsi" w:cstheme="minorBidi"/>
          <w:sz w:val="22"/>
          <w:szCs w:val="22"/>
          <w:lang w:val="en-IN" w:eastAsia="en-IN"/>
        </w:rPr>
      </w:pPr>
      <w:r>
        <w:t>6.1.1.2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_Toc195525759 \h </w:instrText>
      </w:r>
      <w:r>
        <w:fldChar w:fldCharType="separate"/>
      </w:r>
      <w:r>
        <w:t>23</w:t>
      </w:r>
      <w:r>
        <w:fldChar w:fldCharType="end"/>
      </w:r>
    </w:p>
    <w:p w14:paraId="68B63A97" w14:textId="025FA96F" w:rsidR="000B2366" w:rsidRDefault="000B2366">
      <w:pPr>
        <w:pStyle w:val="TOC4"/>
        <w:rPr>
          <w:rFonts w:asciiTheme="minorHAnsi" w:eastAsiaTheme="minorEastAsia" w:hAnsiTheme="minorHAnsi" w:cstheme="minorBidi"/>
          <w:sz w:val="22"/>
          <w:szCs w:val="22"/>
          <w:lang w:val="en-IN" w:eastAsia="en-IN"/>
        </w:rPr>
      </w:pPr>
      <w:r>
        <w:t>6.1.1.3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_Toc195525760 \h </w:instrText>
      </w:r>
      <w:r>
        <w:fldChar w:fldCharType="separate"/>
      </w:r>
      <w:r>
        <w:t>23</w:t>
      </w:r>
      <w:r>
        <w:fldChar w:fldCharType="end"/>
      </w:r>
    </w:p>
    <w:p w14:paraId="31F2A652" w14:textId="6DDB58B5" w:rsidR="000B2366" w:rsidRDefault="000B2366">
      <w:pPr>
        <w:pStyle w:val="TOC5"/>
        <w:rPr>
          <w:rFonts w:asciiTheme="minorHAnsi" w:eastAsiaTheme="minorEastAsia" w:hAnsiTheme="minorHAnsi" w:cstheme="minorBidi"/>
          <w:sz w:val="22"/>
          <w:szCs w:val="22"/>
          <w:lang w:val="en-IN" w:eastAsia="en-IN"/>
        </w:rPr>
      </w:pPr>
      <w:r>
        <w:t>6.1.1.3.1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_Toc195525761 \h </w:instrText>
      </w:r>
      <w:r>
        <w:fldChar w:fldCharType="separate"/>
      </w:r>
      <w:r>
        <w:t>23</w:t>
      </w:r>
      <w:r>
        <w:fldChar w:fldCharType="end"/>
      </w:r>
    </w:p>
    <w:p w14:paraId="44E36E1B" w14:textId="53D967A8" w:rsidR="000B2366" w:rsidRDefault="000B2366">
      <w:pPr>
        <w:pStyle w:val="TOC5"/>
        <w:rPr>
          <w:rFonts w:asciiTheme="minorHAnsi" w:eastAsiaTheme="minorEastAsia" w:hAnsiTheme="minorHAnsi" w:cstheme="minorBidi"/>
          <w:sz w:val="22"/>
          <w:szCs w:val="22"/>
          <w:lang w:val="en-IN" w:eastAsia="en-IN"/>
        </w:rPr>
      </w:pPr>
      <w:r>
        <w:t>6.1.1.3.2</w:t>
      </w:r>
      <w:r>
        <w:rPr>
          <w:rFonts w:asciiTheme="minorHAnsi" w:eastAsiaTheme="minorEastAsia" w:hAnsiTheme="minorHAnsi" w:cstheme="minorBidi"/>
          <w:sz w:val="22"/>
          <w:szCs w:val="22"/>
          <w:lang w:val="en-IN" w:eastAsia="en-IN"/>
        </w:rPr>
        <w:tab/>
      </w:r>
      <w:r>
        <w:t>Resource: Spatial Anchors Lists</w:t>
      </w:r>
      <w:r>
        <w:tab/>
      </w:r>
      <w:r>
        <w:fldChar w:fldCharType="begin"/>
      </w:r>
      <w:r>
        <w:instrText xml:space="preserve"> PAGEREF _Toc195525762 \h </w:instrText>
      </w:r>
      <w:r>
        <w:fldChar w:fldCharType="separate"/>
      </w:r>
      <w:r>
        <w:t>25</w:t>
      </w:r>
      <w:r>
        <w:fldChar w:fldCharType="end"/>
      </w:r>
    </w:p>
    <w:p w14:paraId="6403E53D" w14:textId="38D14FC1" w:rsidR="000B2366" w:rsidRDefault="000B2366">
      <w:pPr>
        <w:pStyle w:val="TOC5"/>
        <w:rPr>
          <w:rFonts w:asciiTheme="minorHAnsi" w:eastAsiaTheme="minorEastAsia" w:hAnsiTheme="minorHAnsi" w:cstheme="minorBidi"/>
          <w:sz w:val="22"/>
          <w:szCs w:val="22"/>
          <w:lang w:val="en-IN" w:eastAsia="en-IN"/>
        </w:rPr>
      </w:pPr>
      <w:r>
        <w:t>6.1.1.3.3</w:t>
      </w:r>
      <w:r>
        <w:rPr>
          <w:rFonts w:asciiTheme="minorHAnsi" w:eastAsiaTheme="minorEastAsia" w:hAnsiTheme="minorHAnsi" w:cstheme="minorBidi"/>
          <w:sz w:val="22"/>
          <w:szCs w:val="22"/>
          <w:lang w:val="en-IN" w:eastAsia="en-IN"/>
        </w:rPr>
        <w:tab/>
      </w:r>
      <w:r>
        <w:t>Resource: Individual Spatial Anchors List</w:t>
      </w:r>
      <w:r>
        <w:tab/>
      </w:r>
      <w:r>
        <w:fldChar w:fldCharType="begin"/>
      </w:r>
      <w:r>
        <w:instrText xml:space="preserve"> PAGEREF _Toc195525763 \h </w:instrText>
      </w:r>
      <w:r>
        <w:fldChar w:fldCharType="separate"/>
      </w:r>
      <w:r>
        <w:t>26</w:t>
      </w:r>
      <w:r>
        <w:fldChar w:fldCharType="end"/>
      </w:r>
    </w:p>
    <w:p w14:paraId="047E306D" w14:textId="05289252" w:rsidR="000B2366" w:rsidRDefault="000B2366">
      <w:pPr>
        <w:pStyle w:val="TOC5"/>
        <w:rPr>
          <w:rFonts w:asciiTheme="minorHAnsi" w:eastAsiaTheme="minorEastAsia" w:hAnsiTheme="minorHAnsi" w:cstheme="minorBidi"/>
          <w:sz w:val="22"/>
          <w:szCs w:val="22"/>
          <w:lang w:val="en-IN" w:eastAsia="en-IN"/>
        </w:rPr>
      </w:pPr>
      <w:r>
        <w:t>6.1.1.3.4</w:t>
      </w:r>
      <w:r>
        <w:rPr>
          <w:rFonts w:asciiTheme="minorHAnsi" w:eastAsiaTheme="minorEastAsia" w:hAnsiTheme="minorHAnsi" w:cstheme="minorBidi"/>
          <w:sz w:val="22"/>
          <w:szCs w:val="22"/>
          <w:lang w:val="en-IN" w:eastAsia="en-IN"/>
        </w:rPr>
        <w:tab/>
      </w:r>
      <w:r>
        <w:t>Resource: Spatial Anchors Subscriptions</w:t>
      </w:r>
      <w:r>
        <w:tab/>
      </w:r>
      <w:r>
        <w:fldChar w:fldCharType="begin"/>
      </w:r>
      <w:r>
        <w:instrText xml:space="preserve"> PAGEREF _Toc195525764 \h </w:instrText>
      </w:r>
      <w:r>
        <w:fldChar w:fldCharType="separate"/>
      </w:r>
      <w:r>
        <w:t>31</w:t>
      </w:r>
      <w:r>
        <w:fldChar w:fldCharType="end"/>
      </w:r>
    </w:p>
    <w:p w14:paraId="78148236" w14:textId="3C372183" w:rsidR="000B2366" w:rsidRDefault="000B2366">
      <w:pPr>
        <w:pStyle w:val="TOC5"/>
        <w:rPr>
          <w:rFonts w:asciiTheme="minorHAnsi" w:eastAsiaTheme="minorEastAsia" w:hAnsiTheme="minorHAnsi" w:cstheme="minorBidi"/>
          <w:sz w:val="22"/>
          <w:szCs w:val="22"/>
          <w:lang w:val="en-IN" w:eastAsia="en-IN"/>
        </w:rPr>
      </w:pPr>
      <w:r>
        <w:t>6.1.1.3.5</w:t>
      </w:r>
      <w:r>
        <w:rPr>
          <w:rFonts w:asciiTheme="minorHAnsi" w:eastAsiaTheme="minorEastAsia" w:hAnsiTheme="minorHAnsi" w:cstheme="minorBidi"/>
          <w:sz w:val="22"/>
          <w:szCs w:val="22"/>
          <w:lang w:val="en-IN" w:eastAsia="en-IN"/>
        </w:rPr>
        <w:tab/>
      </w:r>
      <w:r>
        <w:t>Resource: Individual Spatial Anchors Subscription</w:t>
      </w:r>
      <w:r>
        <w:tab/>
      </w:r>
      <w:r>
        <w:fldChar w:fldCharType="begin"/>
      </w:r>
      <w:r>
        <w:instrText xml:space="preserve"> PAGEREF _Toc195525765 \h </w:instrText>
      </w:r>
      <w:r>
        <w:fldChar w:fldCharType="separate"/>
      </w:r>
      <w:r>
        <w:t>32</w:t>
      </w:r>
      <w:r>
        <w:fldChar w:fldCharType="end"/>
      </w:r>
    </w:p>
    <w:p w14:paraId="45D44FCC" w14:textId="79C467B7" w:rsidR="000B2366" w:rsidRDefault="000B2366">
      <w:pPr>
        <w:pStyle w:val="TOC4"/>
        <w:rPr>
          <w:rFonts w:asciiTheme="minorHAnsi" w:eastAsiaTheme="minorEastAsia" w:hAnsiTheme="minorHAnsi" w:cstheme="minorBidi"/>
          <w:sz w:val="22"/>
          <w:szCs w:val="22"/>
          <w:lang w:val="en-IN" w:eastAsia="en-IN"/>
        </w:rPr>
      </w:pPr>
      <w:r>
        <w:t>6.1.1.4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_Toc195525766 \h </w:instrText>
      </w:r>
      <w:r>
        <w:fldChar w:fldCharType="separate"/>
      </w:r>
      <w:r>
        <w:t>36</w:t>
      </w:r>
      <w:r>
        <w:fldChar w:fldCharType="end"/>
      </w:r>
    </w:p>
    <w:p w14:paraId="7D061A73" w14:textId="75F2DF5C" w:rsidR="000B2366" w:rsidRDefault="000B2366">
      <w:pPr>
        <w:pStyle w:val="TOC4"/>
        <w:rPr>
          <w:rFonts w:asciiTheme="minorHAnsi" w:eastAsiaTheme="minorEastAsia" w:hAnsiTheme="minorHAnsi" w:cstheme="minorBidi"/>
          <w:sz w:val="22"/>
          <w:szCs w:val="22"/>
          <w:lang w:val="en-IN" w:eastAsia="en-IN"/>
        </w:rPr>
      </w:pPr>
      <w:r>
        <w:t>6.1.1.5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_Toc195525767 \h </w:instrText>
      </w:r>
      <w:r>
        <w:fldChar w:fldCharType="separate"/>
      </w:r>
      <w:r>
        <w:t>37</w:t>
      </w:r>
      <w:r>
        <w:fldChar w:fldCharType="end"/>
      </w:r>
    </w:p>
    <w:p w14:paraId="6E31A9B5" w14:textId="4475A61D" w:rsidR="000B2366" w:rsidRDefault="000B2366">
      <w:pPr>
        <w:pStyle w:val="TOC5"/>
        <w:rPr>
          <w:rFonts w:asciiTheme="minorHAnsi" w:eastAsiaTheme="minorEastAsia" w:hAnsiTheme="minorHAnsi" w:cstheme="minorBidi"/>
          <w:sz w:val="22"/>
          <w:szCs w:val="22"/>
          <w:lang w:val="en-IN" w:eastAsia="en-IN"/>
        </w:rPr>
      </w:pPr>
      <w:r>
        <w:t>6.1.1.5.1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_Toc195525768 \h </w:instrText>
      </w:r>
      <w:r>
        <w:fldChar w:fldCharType="separate"/>
      </w:r>
      <w:r>
        <w:t>37</w:t>
      </w:r>
      <w:r>
        <w:fldChar w:fldCharType="end"/>
      </w:r>
    </w:p>
    <w:p w14:paraId="02486F62" w14:textId="36126352" w:rsidR="000B2366" w:rsidRDefault="000B2366">
      <w:pPr>
        <w:pStyle w:val="TOC5"/>
        <w:rPr>
          <w:rFonts w:asciiTheme="minorHAnsi" w:eastAsiaTheme="minorEastAsia" w:hAnsiTheme="minorHAnsi" w:cstheme="minorBidi"/>
          <w:sz w:val="22"/>
          <w:szCs w:val="22"/>
          <w:lang w:val="en-IN" w:eastAsia="en-IN"/>
        </w:rPr>
      </w:pPr>
      <w:r>
        <w:lastRenderedPageBreak/>
        <w:t>6.1.1.5.2</w:t>
      </w:r>
      <w:r>
        <w:rPr>
          <w:rFonts w:asciiTheme="minorHAnsi" w:eastAsiaTheme="minorEastAsia" w:hAnsiTheme="minorHAnsi" w:cstheme="minorBidi"/>
          <w:sz w:val="22"/>
          <w:szCs w:val="22"/>
          <w:lang w:val="en-IN" w:eastAsia="en-IN"/>
        </w:rPr>
        <w:tab/>
      </w:r>
      <w:r>
        <w:t>Spatial Anchors Notification</w:t>
      </w:r>
      <w:r>
        <w:tab/>
      </w:r>
      <w:r>
        <w:fldChar w:fldCharType="begin"/>
      </w:r>
      <w:r>
        <w:instrText xml:space="preserve"> PAGEREF _Toc195525769 \h </w:instrText>
      </w:r>
      <w:r>
        <w:fldChar w:fldCharType="separate"/>
      </w:r>
      <w:r>
        <w:t>37</w:t>
      </w:r>
      <w:r>
        <w:fldChar w:fldCharType="end"/>
      </w:r>
    </w:p>
    <w:p w14:paraId="2FE5A1FF" w14:textId="7B2095DC" w:rsidR="000B2366" w:rsidRDefault="000B2366">
      <w:pPr>
        <w:pStyle w:val="TOC4"/>
        <w:rPr>
          <w:rFonts w:asciiTheme="minorHAnsi" w:eastAsiaTheme="minorEastAsia" w:hAnsiTheme="minorHAnsi" w:cstheme="minorBidi"/>
          <w:sz w:val="22"/>
          <w:szCs w:val="22"/>
          <w:lang w:val="en-IN" w:eastAsia="en-IN"/>
        </w:rPr>
      </w:pPr>
      <w:r>
        <w:t>6.1.1.6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_Toc195525770 \h </w:instrText>
      </w:r>
      <w:r>
        <w:fldChar w:fldCharType="separate"/>
      </w:r>
      <w:r>
        <w:t>38</w:t>
      </w:r>
      <w:r>
        <w:fldChar w:fldCharType="end"/>
      </w:r>
    </w:p>
    <w:p w14:paraId="1784919A" w14:textId="48E0FBAA" w:rsidR="000B2366" w:rsidRDefault="000B2366">
      <w:pPr>
        <w:pStyle w:val="TOC5"/>
        <w:rPr>
          <w:rFonts w:asciiTheme="minorHAnsi" w:eastAsiaTheme="minorEastAsia" w:hAnsiTheme="minorHAnsi" w:cstheme="minorBidi"/>
          <w:sz w:val="22"/>
          <w:szCs w:val="22"/>
          <w:lang w:val="en-IN" w:eastAsia="en-IN"/>
        </w:rPr>
      </w:pPr>
      <w:r>
        <w:t>6.1.1.6.1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_Toc195525771 \h </w:instrText>
      </w:r>
      <w:r>
        <w:fldChar w:fldCharType="separate"/>
      </w:r>
      <w:r>
        <w:t>38</w:t>
      </w:r>
      <w:r>
        <w:fldChar w:fldCharType="end"/>
      </w:r>
    </w:p>
    <w:p w14:paraId="53D282E2" w14:textId="7D8A1799" w:rsidR="000B2366" w:rsidRDefault="000B2366">
      <w:pPr>
        <w:pStyle w:val="TOC5"/>
        <w:rPr>
          <w:rFonts w:asciiTheme="minorHAnsi" w:eastAsiaTheme="minorEastAsia" w:hAnsiTheme="minorHAnsi" w:cstheme="minorBidi"/>
          <w:sz w:val="22"/>
          <w:szCs w:val="22"/>
          <w:lang w:val="en-IN" w:eastAsia="en-IN"/>
        </w:rPr>
      </w:pPr>
      <w:r w:rsidRPr="006537F2">
        <w:rPr>
          <w:lang w:val="en-US"/>
        </w:rPr>
        <w:t>6.1.1.6.2</w:t>
      </w:r>
      <w:r>
        <w:rPr>
          <w:rFonts w:asciiTheme="minorHAnsi" w:eastAsiaTheme="minorEastAsia" w:hAnsiTheme="minorHAnsi" w:cstheme="minorBidi"/>
          <w:sz w:val="22"/>
          <w:szCs w:val="22"/>
          <w:lang w:val="en-IN" w:eastAsia="en-IN"/>
        </w:rPr>
        <w:tab/>
      </w:r>
      <w:r w:rsidRPr="006537F2">
        <w:rPr>
          <w:lang w:val="en-US"/>
        </w:rPr>
        <w:t>Structured data types</w:t>
      </w:r>
      <w:r>
        <w:tab/>
      </w:r>
      <w:r>
        <w:fldChar w:fldCharType="begin"/>
      </w:r>
      <w:r>
        <w:instrText xml:space="preserve"> PAGEREF _Toc195525772 \h </w:instrText>
      </w:r>
      <w:r>
        <w:fldChar w:fldCharType="separate"/>
      </w:r>
      <w:r>
        <w:t>40</w:t>
      </w:r>
      <w:r>
        <w:fldChar w:fldCharType="end"/>
      </w:r>
    </w:p>
    <w:p w14:paraId="4DF3EBF2" w14:textId="0D132C5C" w:rsidR="000B2366" w:rsidRDefault="000B2366">
      <w:pPr>
        <w:pStyle w:val="TOC5"/>
        <w:rPr>
          <w:rFonts w:asciiTheme="minorHAnsi" w:eastAsiaTheme="minorEastAsia" w:hAnsiTheme="minorHAnsi" w:cstheme="minorBidi"/>
          <w:sz w:val="22"/>
          <w:szCs w:val="22"/>
          <w:lang w:val="en-IN" w:eastAsia="en-IN"/>
        </w:rPr>
      </w:pPr>
      <w:r w:rsidRPr="006537F2">
        <w:rPr>
          <w:lang w:val="en-US"/>
        </w:rPr>
        <w:t>6.1.1.6.3</w:t>
      </w:r>
      <w:r>
        <w:rPr>
          <w:rFonts w:asciiTheme="minorHAnsi" w:eastAsiaTheme="minorEastAsia" w:hAnsiTheme="minorHAnsi" w:cstheme="minorBidi"/>
          <w:sz w:val="22"/>
          <w:szCs w:val="22"/>
          <w:lang w:val="en-IN" w:eastAsia="en-IN"/>
        </w:rPr>
        <w:tab/>
      </w:r>
      <w:r w:rsidRPr="006537F2">
        <w:rPr>
          <w:lang w:val="en-US"/>
        </w:rPr>
        <w:t>Simple data types and enumerations</w:t>
      </w:r>
      <w:r>
        <w:tab/>
      </w:r>
      <w:r>
        <w:fldChar w:fldCharType="begin"/>
      </w:r>
      <w:r>
        <w:instrText xml:space="preserve"> PAGEREF _Toc195525773 \h </w:instrText>
      </w:r>
      <w:r>
        <w:fldChar w:fldCharType="separate"/>
      </w:r>
      <w:r>
        <w:t>46</w:t>
      </w:r>
      <w:r>
        <w:fldChar w:fldCharType="end"/>
      </w:r>
    </w:p>
    <w:p w14:paraId="21AF8692" w14:textId="52FF26D7" w:rsidR="000B2366" w:rsidRDefault="000B2366">
      <w:pPr>
        <w:pStyle w:val="TOC5"/>
        <w:rPr>
          <w:rFonts w:asciiTheme="minorHAnsi" w:eastAsiaTheme="minorEastAsia" w:hAnsiTheme="minorHAnsi" w:cstheme="minorBidi"/>
          <w:sz w:val="22"/>
          <w:szCs w:val="22"/>
          <w:lang w:val="en-IN" w:eastAsia="en-IN"/>
        </w:rPr>
      </w:pPr>
      <w:r>
        <w:t>6.1.1.6</w:t>
      </w:r>
      <w:r w:rsidRPr="006537F2">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_Toc195525774 \h </w:instrText>
      </w:r>
      <w:r>
        <w:fldChar w:fldCharType="separate"/>
      </w:r>
      <w:r>
        <w:t>47</w:t>
      </w:r>
      <w:r>
        <w:fldChar w:fldCharType="end"/>
      </w:r>
    </w:p>
    <w:p w14:paraId="65CA58D7" w14:textId="664583B6" w:rsidR="000B2366" w:rsidRDefault="000B2366">
      <w:pPr>
        <w:pStyle w:val="TOC5"/>
        <w:rPr>
          <w:rFonts w:asciiTheme="minorHAnsi" w:eastAsiaTheme="minorEastAsia" w:hAnsiTheme="minorHAnsi" w:cstheme="minorBidi"/>
          <w:sz w:val="22"/>
          <w:szCs w:val="22"/>
          <w:lang w:val="en-IN" w:eastAsia="en-IN"/>
        </w:rPr>
      </w:pPr>
      <w:r>
        <w:t>6.1.1.6.5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_Toc195525775 \h </w:instrText>
      </w:r>
      <w:r>
        <w:fldChar w:fldCharType="separate"/>
      </w:r>
      <w:r>
        <w:t>47</w:t>
      </w:r>
      <w:r>
        <w:fldChar w:fldCharType="end"/>
      </w:r>
    </w:p>
    <w:p w14:paraId="1EBF2D17" w14:textId="38B04E58" w:rsidR="000B2366" w:rsidRDefault="000B2366">
      <w:pPr>
        <w:pStyle w:val="TOC4"/>
        <w:rPr>
          <w:rFonts w:asciiTheme="minorHAnsi" w:eastAsiaTheme="minorEastAsia" w:hAnsiTheme="minorHAnsi" w:cstheme="minorBidi"/>
          <w:sz w:val="22"/>
          <w:szCs w:val="22"/>
          <w:lang w:val="en-IN" w:eastAsia="en-IN"/>
        </w:rPr>
      </w:pPr>
      <w:r>
        <w:t>6.1.1.7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_Toc195525776 \h </w:instrText>
      </w:r>
      <w:r>
        <w:fldChar w:fldCharType="separate"/>
      </w:r>
      <w:r>
        <w:t>47</w:t>
      </w:r>
      <w:r>
        <w:fldChar w:fldCharType="end"/>
      </w:r>
    </w:p>
    <w:p w14:paraId="27317DEF" w14:textId="188E46D2" w:rsidR="000B2366" w:rsidRDefault="000B2366">
      <w:pPr>
        <w:pStyle w:val="TOC5"/>
        <w:rPr>
          <w:rFonts w:asciiTheme="minorHAnsi" w:eastAsiaTheme="minorEastAsia" w:hAnsiTheme="minorHAnsi" w:cstheme="minorBidi"/>
          <w:sz w:val="22"/>
          <w:szCs w:val="22"/>
          <w:lang w:val="en-IN" w:eastAsia="en-IN"/>
        </w:rPr>
      </w:pPr>
      <w:r>
        <w:t>6.1.1.7.1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_Toc195525777 \h </w:instrText>
      </w:r>
      <w:r>
        <w:fldChar w:fldCharType="separate"/>
      </w:r>
      <w:r>
        <w:t>47</w:t>
      </w:r>
      <w:r>
        <w:fldChar w:fldCharType="end"/>
      </w:r>
    </w:p>
    <w:p w14:paraId="30B9049B" w14:textId="3BA1D1D5" w:rsidR="000B2366" w:rsidRDefault="000B2366">
      <w:pPr>
        <w:pStyle w:val="TOC5"/>
        <w:rPr>
          <w:rFonts w:asciiTheme="minorHAnsi" w:eastAsiaTheme="minorEastAsia" w:hAnsiTheme="minorHAnsi" w:cstheme="minorBidi"/>
          <w:sz w:val="22"/>
          <w:szCs w:val="22"/>
          <w:lang w:val="en-IN" w:eastAsia="en-IN"/>
        </w:rPr>
      </w:pPr>
      <w:r>
        <w:t>6.1.1.7.2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_Toc195525778 \h </w:instrText>
      </w:r>
      <w:r>
        <w:fldChar w:fldCharType="separate"/>
      </w:r>
      <w:r>
        <w:t>47</w:t>
      </w:r>
      <w:r>
        <w:fldChar w:fldCharType="end"/>
      </w:r>
    </w:p>
    <w:p w14:paraId="44F26C6D" w14:textId="36E41C1D" w:rsidR="000B2366" w:rsidRDefault="000B2366">
      <w:pPr>
        <w:pStyle w:val="TOC5"/>
        <w:rPr>
          <w:rFonts w:asciiTheme="minorHAnsi" w:eastAsiaTheme="minorEastAsia" w:hAnsiTheme="minorHAnsi" w:cstheme="minorBidi"/>
          <w:sz w:val="22"/>
          <w:szCs w:val="22"/>
          <w:lang w:val="en-IN" w:eastAsia="en-IN"/>
        </w:rPr>
      </w:pPr>
      <w:r>
        <w:t>6.1.1.7.3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_Toc195525779 \h </w:instrText>
      </w:r>
      <w:r>
        <w:fldChar w:fldCharType="separate"/>
      </w:r>
      <w:r>
        <w:t>48</w:t>
      </w:r>
      <w:r>
        <w:fldChar w:fldCharType="end"/>
      </w:r>
    </w:p>
    <w:p w14:paraId="23365B54" w14:textId="516F0F88" w:rsidR="000B2366" w:rsidRDefault="000B2366">
      <w:pPr>
        <w:pStyle w:val="TOC4"/>
        <w:rPr>
          <w:rFonts w:asciiTheme="minorHAnsi" w:eastAsiaTheme="minorEastAsia" w:hAnsiTheme="minorHAnsi" w:cstheme="minorBidi"/>
          <w:sz w:val="22"/>
          <w:szCs w:val="22"/>
          <w:lang w:val="en-IN" w:eastAsia="en-IN"/>
        </w:rPr>
      </w:pPr>
      <w:r>
        <w:t>6.1.1.8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_Toc195525780 \h </w:instrText>
      </w:r>
      <w:r>
        <w:fldChar w:fldCharType="separate"/>
      </w:r>
      <w:r>
        <w:t>48</w:t>
      </w:r>
      <w:r>
        <w:fldChar w:fldCharType="end"/>
      </w:r>
    </w:p>
    <w:p w14:paraId="775A7529" w14:textId="20B270B7" w:rsidR="000B2366" w:rsidRDefault="000B2366">
      <w:pPr>
        <w:pStyle w:val="TOC4"/>
        <w:rPr>
          <w:rFonts w:asciiTheme="minorHAnsi" w:eastAsiaTheme="minorEastAsia" w:hAnsiTheme="minorHAnsi" w:cstheme="minorBidi"/>
          <w:sz w:val="22"/>
          <w:szCs w:val="22"/>
          <w:lang w:val="en-IN" w:eastAsia="en-IN"/>
        </w:rPr>
      </w:pPr>
      <w:r>
        <w:t>6.1.1.9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_Toc195525781 \h </w:instrText>
      </w:r>
      <w:r>
        <w:fldChar w:fldCharType="separate"/>
      </w:r>
      <w:r>
        <w:t>48</w:t>
      </w:r>
      <w:r>
        <w:fldChar w:fldCharType="end"/>
      </w:r>
    </w:p>
    <w:p w14:paraId="644DA951" w14:textId="5F4E1723" w:rsidR="000B2366" w:rsidRDefault="000B2366">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SS_SAnDiscovery Service API</w:t>
      </w:r>
      <w:r>
        <w:tab/>
      </w:r>
      <w:r>
        <w:fldChar w:fldCharType="begin"/>
      </w:r>
      <w:r>
        <w:instrText xml:space="preserve"> PAGEREF _Toc195525782 \h </w:instrText>
      </w:r>
      <w:r>
        <w:fldChar w:fldCharType="separate"/>
      </w:r>
      <w:r>
        <w:t>48</w:t>
      </w:r>
      <w:r>
        <w:fldChar w:fldCharType="end"/>
      </w:r>
    </w:p>
    <w:p w14:paraId="12657959" w14:textId="4320D8B9" w:rsidR="000B2366" w:rsidRDefault="000B2366">
      <w:pPr>
        <w:pStyle w:val="TOC4"/>
        <w:rPr>
          <w:rFonts w:asciiTheme="minorHAnsi" w:eastAsiaTheme="minorEastAsia" w:hAnsiTheme="minorHAnsi" w:cstheme="minorBidi"/>
          <w:sz w:val="22"/>
          <w:szCs w:val="22"/>
          <w:lang w:val="en-IN" w:eastAsia="en-IN"/>
        </w:rPr>
      </w:pPr>
      <w:r>
        <w:t>6.1.2.1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_Toc195525783 \h </w:instrText>
      </w:r>
      <w:r>
        <w:fldChar w:fldCharType="separate"/>
      </w:r>
      <w:r>
        <w:t>48</w:t>
      </w:r>
      <w:r>
        <w:fldChar w:fldCharType="end"/>
      </w:r>
    </w:p>
    <w:p w14:paraId="59ECF48B" w14:textId="4E66690D" w:rsidR="000B2366" w:rsidRDefault="000B2366">
      <w:pPr>
        <w:pStyle w:val="TOC4"/>
        <w:rPr>
          <w:rFonts w:asciiTheme="minorHAnsi" w:eastAsiaTheme="minorEastAsia" w:hAnsiTheme="minorHAnsi" w:cstheme="minorBidi"/>
          <w:sz w:val="22"/>
          <w:szCs w:val="22"/>
          <w:lang w:val="en-IN" w:eastAsia="en-IN"/>
        </w:rPr>
      </w:pPr>
      <w:r>
        <w:t>6.1.2.2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_Toc195525784 \h </w:instrText>
      </w:r>
      <w:r>
        <w:fldChar w:fldCharType="separate"/>
      </w:r>
      <w:r>
        <w:t>48</w:t>
      </w:r>
      <w:r>
        <w:fldChar w:fldCharType="end"/>
      </w:r>
    </w:p>
    <w:p w14:paraId="726E4E96" w14:textId="6E8344A2" w:rsidR="000B2366" w:rsidRDefault="000B2366">
      <w:pPr>
        <w:pStyle w:val="TOC4"/>
        <w:rPr>
          <w:rFonts w:asciiTheme="minorHAnsi" w:eastAsiaTheme="minorEastAsia" w:hAnsiTheme="minorHAnsi" w:cstheme="minorBidi"/>
          <w:sz w:val="22"/>
          <w:szCs w:val="22"/>
          <w:lang w:val="en-IN" w:eastAsia="en-IN"/>
        </w:rPr>
      </w:pPr>
      <w:r>
        <w:t>6.1.2.3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_Toc195525785 \h </w:instrText>
      </w:r>
      <w:r>
        <w:fldChar w:fldCharType="separate"/>
      </w:r>
      <w:r>
        <w:t>49</w:t>
      </w:r>
      <w:r>
        <w:fldChar w:fldCharType="end"/>
      </w:r>
    </w:p>
    <w:p w14:paraId="0CC9C562" w14:textId="09BE4034" w:rsidR="000B2366" w:rsidRDefault="000B2366">
      <w:pPr>
        <w:pStyle w:val="TOC5"/>
        <w:rPr>
          <w:rFonts w:asciiTheme="minorHAnsi" w:eastAsiaTheme="minorEastAsia" w:hAnsiTheme="minorHAnsi" w:cstheme="minorBidi"/>
          <w:sz w:val="22"/>
          <w:szCs w:val="22"/>
          <w:lang w:val="en-IN" w:eastAsia="en-IN"/>
        </w:rPr>
      </w:pPr>
      <w:r>
        <w:t>6.1.2.3.1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_Toc195525786 \h </w:instrText>
      </w:r>
      <w:r>
        <w:fldChar w:fldCharType="separate"/>
      </w:r>
      <w:r>
        <w:t>49</w:t>
      </w:r>
      <w:r>
        <w:fldChar w:fldCharType="end"/>
      </w:r>
    </w:p>
    <w:p w14:paraId="33A601DD" w14:textId="2E28FAFD" w:rsidR="000B2366" w:rsidRDefault="000B2366">
      <w:pPr>
        <w:pStyle w:val="TOC5"/>
        <w:rPr>
          <w:rFonts w:asciiTheme="minorHAnsi" w:eastAsiaTheme="minorEastAsia" w:hAnsiTheme="minorHAnsi" w:cstheme="minorBidi"/>
          <w:sz w:val="22"/>
          <w:szCs w:val="22"/>
          <w:lang w:val="en-IN" w:eastAsia="en-IN"/>
        </w:rPr>
      </w:pPr>
      <w:r>
        <w:t>6.1.2.3.2</w:t>
      </w:r>
      <w:r>
        <w:rPr>
          <w:rFonts w:asciiTheme="minorHAnsi" w:eastAsiaTheme="minorEastAsia" w:hAnsiTheme="minorHAnsi" w:cstheme="minorBidi"/>
          <w:sz w:val="22"/>
          <w:szCs w:val="22"/>
          <w:lang w:val="en-IN" w:eastAsia="en-IN"/>
        </w:rPr>
        <w:tab/>
      </w:r>
      <w:r>
        <w:t>Resource: Spatial Anchors</w:t>
      </w:r>
      <w:r>
        <w:tab/>
      </w:r>
      <w:r>
        <w:fldChar w:fldCharType="begin"/>
      </w:r>
      <w:r>
        <w:instrText xml:space="preserve"> PAGEREF _Toc195525787 \h </w:instrText>
      </w:r>
      <w:r>
        <w:fldChar w:fldCharType="separate"/>
      </w:r>
      <w:r>
        <w:t>49</w:t>
      </w:r>
      <w:r>
        <w:fldChar w:fldCharType="end"/>
      </w:r>
    </w:p>
    <w:p w14:paraId="02A25D25" w14:textId="073E5D38" w:rsidR="000B2366" w:rsidRDefault="000B2366">
      <w:pPr>
        <w:pStyle w:val="TOC4"/>
        <w:rPr>
          <w:rFonts w:asciiTheme="minorHAnsi" w:eastAsiaTheme="minorEastAsia" w:hAnsiTheme="minorHAnsi" w:cstheme="minorBidi"/>
          <w:sz w:val="22"/>
          <w:szCs w:val="22"/>
          <w:lang w:val="en-IN" w:eastAsia="en-IN"/>
        </w:rPr>
      </w:pPr>
      <w:r>
        <w:t>6.1.2.4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_Toc195525788 \h </w:instrText>
      </w:r>
      <w:r>
        <w:fldChar w:fldCharType="separate"/>
      </w:r>
      <w:r>
        <w:t>51</w:t>
      </w:r>
      <w:r>
        <w:fldChar w:fldCharType="end"/>
      </w:r>
    </w:p>
    <w:p w14:paraId="29DC1076" w14:textId="50D8E52F" w:rsidR="000B2366" w:rsidRDefault="000B2366">
      <w:pPr>
        <w:pStyle w:val="TOC4"/>
        <w:rPr>
          <w:rFonts w:asciiTheme="minorHAnsi" w:eastAsiaTheme="minorEastAsia" w:hAnsiTheme="minorHAnsi" w:cstheme="minorBidi"/>
          <w:sz w:val="22"/>
          <w:szCs w:val="22"/>
          <w:lang w:val="en-IN" w:eastAsia="en-IN"/>
        </w:rPr>
      </w:pPr>
      <w:r>
        <w:t>6.1.2.5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_Toc195525789 \h </w:instrText>
      </w:r>
      <w:r>
        <w:fldChar w:fldCharType="separate"/>
      </w:r>
      <w:r>
        <w:t>51</w:t>
      </w:r>
      <w:r>
        <w:fldChar w:fldCharType="end"/>
      </w:r>
    </w:p>
    <w:p w14:paraId="7A70454D" w14:textId="165C5D2F" w:rsidR="000B2366" w:rsidRDefault="000B2366">
      <w:pPr>
        <w:pStyle w:val="TOC4"/>
        <w:rPr>
          <w:rFonts w:asciiTheme="minorHAnsi" w:eastAsiaTheme="minorEastAsia" w:hAnsiTheme="minorHAnsi" w:cstheme="minorBidi"/>
          <w:sz w:val="22"/>
          <w:szCs w:val="22"/>
          <w:lang w:val="en-IN" w:eastAsia="en-IN"/>
        </w:rPr>
      </w:pPr>
      <w:r>
        <w:t>6.1.2.6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_Toc195525790 \h </w:instrText>
      </w:r>
      <w:r>
        <w:fldChar w:fldCharType="separate"/>
      </w:r>
      <w:r>
        <w:t>51</w:t>
      </w:r>
      <w:r>
        <w:fldChar w:fldCharType="end"/>
      </w:r>
    </w:p>
    <w:p w14:paraId="401F81ED" w14:textId="6AEF366E" w:rsidR="000B2366" w:rsidRDefault="000B2366">
      <w:pPr>
        <w:pStyle w:val="TOC5"/>
        <w:rPr>
          <w:rFonts w:asciiTheme="minorHAnsi" w:eastAsiaTheme="minorEastAsia" w:hAnsiTheme="minorHAnsi" w:cstheme="minorBidi"/>
          <w:sz w:val="22"/>
          <w:szCs w:val="22"/>
          <w:lang w:val="en-IN" w:eastAsia="en-IN"/>
        </w:rPr>
      </w:pPr>
      <w:r>
        <w:t>6.1.2.6.1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_Toc195525791 \h </w:instrText>
      </w:r>
      <w:r>
        <w:fldChar w:fldCharType="separate"/>
      </w:r>
      <w:r>
        <w:t>51</w:t>
      </w:r>
      <w:r>
        <w:fldChar w:fldCharType="end"/>
      </w:r>
    </w:p>
    <w:p w14:paraId="13C82AC1" w14:textId="56E3DAD6" w:rsidR="000B2366" w:rsidRDefault="000B2366">
      <w:pPr>
        <w:pStyle w:val="TOC5"/>
        <w:rPr>
          <w:rFonts w:asciiTheme="minorHAnsi" w:eastAsiaTheme="minorEastAsia" w:hAnsiTheme="minorHAnsi" w:cstheme="minorBidi"/>
          <w:sz w:val="22"/>
          <w:szCs w:val="22"/>
          <w:lang w:val="en-IN" w:eastAsia="en-IN"/>
        </w:rPr>
      </w:pPr>
      <w:r w:rsidRPr="006537F2">
        <w:rPr>
          <w:lang w:val="en-US"/>
        </w:rPr>
        <w:t>6.1.2.6.2</w:t>
      </w:r>
      <w:r>
        <w:rPr>
          <w:rFonts w:asciiTheme="minorHAnsi" w:eastAsiaTheme="minorEastAsia" w:hAnsiTheme="minorHAnsi" w:cstheme="minorBidi"/>
          <w:sz w:val="22"/>
          <w:szCs w:val="22"/>
          <w:lang w:val="en-IN" w:eastAsia="en-IN"/>
        </w:rPr>
        <w:tab/>
      </w:r>
      <w:r w:rsidRPr="006537F2">
        <w:rPr>
          <w:lang w:val="en-US"/>
        </w:rPr>
        <w:t>Structured data types</w:t>
      </w:r>
      <w:r>
        <w:tab/>
      </w:r>
      <w:r>
        <w:fldChar w:fldCharType="begin"/>
      </w:r>
      <w:r>
        <w:instrText xml:space="preserve"> PAGEREF _Toc195525792 \h </w:instrText>
      </w:r>
      <w:r>
        <w:fldChar w:fldCharType="separate"/>
      </w:r>
      <w:r>
        <w:t>52</w:t>
      </w:r>
      <w:r>
        <w:fldChar w:fldCharType="end"/>
      </w:r>
    </w:p>
    <w:p w14:paraId="011CF6CC" w14:textId="6597709D" w:rsidR="000B2366" w:rsidRDefault="000B2366">
      <w:pPr>
        <w:pStyle w:val="TOC5"/>
        <w:rPr>
          <w:rFonts w:asciiTheme="minorHAnsi" w:eastAsiaTheme="minorEastAsia" w:hAnsiTheme="minorHAnsi" w:cstheme="minorBidi"/>
          <w:sz w:val="22"/>
          <w:szCs w:val="22"/>
          <w:lang w:val="en-IN" w:eastAsia="en-IN"/>
        </w:rPr>
      </w:pPr>
      <w:r w:rsidRPr="006537F2">
        <w:rPr>
          <w:lang w:val="en-US"/>
        </w:rPr>
        <w:t>6.1.2.6.3</w:t>
      </w:r>
      <w:r>
        <w:rPr>
          <w:rFonts w:asciiTheme="minorHAnsi" w:eastAsiaTheme="minorEastAsia" w:hAnsiTheme="minorHAnsi" w:cstheme="minorBidi"/>
          <w:sz w:val="22"/>
          <w:szCs w:val="22"/>
          <w:lang w:val="en-IN" w:eastAsia="en-IN"/>
        </w:rPr>
        <w:tab/>
      </w:r>
      <w:r w:rsidRPr="006537F2">
        <w:rPr>
          <w:lang w:val="en-US"/>
        </w:rPr>
        <w:t>Simple data types and enumerations</w:t>
      </w:r>
      <w:r>
        <w:tab/>
      </w:r>
      <w:r>
        <w:fldChar w:fldCharType="begin"/>
      </w:r>
      <w:r>
        <w:instrText xml:space="preserve"> PAGEREF _Toc195525793 \h </w:instrText>
      </w:r>
      <w:r>
        <w:fldChar w:fldCharType="separate"/>
      </w:r>
      <w:r>
        <w:t>52</w:t>
      </w:r>
      <w:r>
        <w:fldChar w:fldCharType="end"/>
      </w:r>
    </w:p>
    <w:p w14:paraId="4F34AAED" w14:textId="7FCB0AFA" w:rsidR="000B2366" w:rsidRDefault="000B2366">
      <w:pPr>
        <w:pStyle w:val="TOC5"/>
        <w:rPr>
          <w:rFonts w:asciiTheme="minorHAnsi" w:eastAsiaTheme="minorEastAsia" w:hAnsiTheme="minorHAnsi" w:cstheme="minorBidi"/>
          <w:sz w:val="22"/>
          <w:szCs w:val="22"/>
          <w:lang w:val="en-IN" w:eastAsia="en-IN"/>
        </w:rPr>
      </w:pPr>
      <w:r>
        <w:t>6.1.2.6</w:t>
      </w:r>
      <w:r w:rsidRPr="006537F2">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_Toc195525794 \h </w:instrText>
      </w:r>
      <w:r>
        <w:fldChar w:fldCharType="separate"/>
      </w:r>
      <w:r>
        <w:t>52</w:t>
      </w:r>
      <w:r>
        <w:fldChar w:fldCharType="end"/>
      </w:r>
    </w:p>
    <w:p w14:paraId="328E367E" w14:textId="7FB8F1CE" w:rsidR="000B2366" w:rsidRDefault="000B2366">
      <w:pPr>
        <w:pStyle w:val="TOC5"/>
        <w:rPr>
          <w:rFonts w:asciiTheme="minorHAnsi" w:eastAsiaTheme="minorEastAsia" w:hAnsiTheme="minorHAnsi" w:cstheme="minorBidi"/>
          <w:sz w:val="22"/>
          <w:szCs w:val="22"/>
          <w:lang w:val="en-IN" w:eastAsia="en-IN"/>
        </w:rPr>
      </w:pPr>
      <w:r>
        <w:t>6.1.2.6.5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_Toc195525795 \h </w:instrText>
      </w:r>
      <w:r>
        <w:fldChar w:fldCharType="separate"/>
      </w:r>
      <w:r>
        <w:t>52</w:t>
      </w:r>
      <w:r>
        <w:fldChar w:fldCharType="end"/>
      </w:r>
    </w:p>
    <w:p w14:paraId="14CD5066" w14:textId="06D7A512" w:rsidR="000B2366" w:rsidRDefault="000B2366">
      <w:pPr>
        <w:pStyle w:val="TOC4"/>
        <w:rPr>
          <w:rFonts w:asciiTheme="minorHAnsi" w:eastAsiaTheme="minorEastAsia" w:hAnsiTheme="minorHAnsi" w:cstheme="minorBidi"/>
          <w:sz w:val="22"/>
          <w:szCs w:val="22"/>
          <w:lang w:val="en-IN" w:eastAsia="en-IN"/>
        </w:rPr>
      </w:pPr>
      <w:r>
        <w:t>6.1.2.7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_Toc195525796 \h </w:instrText>
      </w:r>
      <w:r>
        <w:fldChar w:fldCharType="separate"/>
      </w:r>
      <w:r>
        <w:t>53</w:t>
      </w:r>
      <w:r>
        <w:fldChar w:fldCharType="end"/>
      </w:r>
    </w:p>
    <w:p w14:paraId="23921D9E" w14:textId="3C50D1D8" w:rsidR="000B2366" w:rsidRDefault="000B2366">
      <w:pPr>
        <w:pStyle w:val="TOC5"/>
        <w:rPr>
          <w:rFonts w:asciiTheme="minorHAnsi" w:eastAsiaTheme="minorEastAsia" w:hAnsiTheme="minorHAnsi" w:cstheme="minorBidi"/>
          <w:sz w:val="22"/>
          <w:szCs w:val="22"/>
          <w:lang w:val="en-IN" w:eastAsia="en-IN"/>
        </w:rPr>
      </w:pPr>
      <w:r>
        <w:t>6.1.2.7.1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_Toc195525797 \h </w:instrText>
      </w:r>
      <w:r>
        <w:fldChar w:fldCharType="separate"/>
      </w:r>
      <w:r>
        <w:t>53</w:t>
      </w:r>
      <w:r>
        <w:fldChar w:fldCharType="end"/>
      </w:r>
    </w:p>
    <w:p w14:paraId="3786F198" w14:textId="61F507FE" w:rsidR="000B2366" w:rsidRDefault="000B2366">
      <w:pPr>
        <w:pStyle w:val="TOC5"/>
        <w:rPr>
          <w:rFonts w:asciiTheme="minorHAnsi" w:eastAsiaTheme="minorEastAsia" w:hAnsiTheme="minorHAnsi" w:cstheme="minorBidi"/>
          <w:sz w:val="22"/>
          <w:szCs w:val="22"/>
          <w:lang w:val="en-IN" w:eastAsia="en-IN"/>
        </w:rPr>
      </w:pPr>
      <w:r>
        <w:t>6.1.2.7.2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_Toc195525798 \h </w:instrText>
      </w:r>
      <w:r>
        <w:fldChar w:fldCharType="separate"/>
      </w:r>
      <w:r>
        <w:t>53</w:t>
      </w:r>
      <w:r>
        <w:fldChar w:fldCharType="end"/>
      </w:r>
    </w:p>
    <w:p w14:paraId="4EEF1ABA" w14:textId="5EFAE613" w:rsidR="000B2366" w:rsidRDefault="000B2366">
      <w:pPr>
        <w:pStyle w:val="TOC5"/>
        <w:rPr>
          <w:rFonts w:asciiTheme="minorHAnsi" w:eastAsiaTheme="minorEastAsia" w:hAnsiTheme="minorHAnsi" w:cstheme="minorBidi"/>
          <w:sz w:val="22"/>
          <w:szCs w:val="22"/>
          <w:lang w:val="en-IN" w:eastAsia="en-IN"/>
        </w:rPr>
      </w:pPr>
      <w:r>
        <w:t>6.1.2.7.3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_Toc195525799 \h </w:instrText>
      </w:r>
      <w:r>
        <w:fldChar w:fldCharType="separate"/>
      </w:r>
      <w:r>
        <w:t>53</w:t>
      </w:r>
      <w:r>
        <w:fldChar w:fldCharType="end"/>
      </w:r>
    </w:p>
    <w:p w14:paraId="45E1287D" w14:textId="0861E922" w:rsidR="000B2366" w:rsidRDefault="000B2366">
      <w:pPr>
        <w:pStyle w:val="TOC4"/>
        <w:rPr>
          <w:rFonts w:asciiTheme="minorHAnsi" w:eastAsiaTheme="minorEastAsia" w:hAnsiTheme="minorHAnsi" w:cstheme="minorBidi"/>
          <w:sz w:val="22"/>
          <w:szCs w:val="22"/>
          <w:lang w:val="en-IN" w:eastAsia="en-IN"/>
        </w:rPr>
      </w:pPr>
      <w:r>
        <w:t>6.1.2.8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_Toc195525800 \h </w:instrText>
      </w:r>
      <w:r>
        <w:fldChar w:fldCharType="separate"/>
      </w:r>
      <w:r>
        <w:t>53</w:t>
      </w:r>
      <w:r>
        <w:fldChar w:fldCharType="end"/>
      </w:r>
    </w:p>
    <w:p w14:paraId="69DB11DC" w14:textId="7AE17798" w:rsidR="000B2366" w:rsidRDefault="000B2366">
      <w:pPr>
        <w:pStyle w:val="TOC4"/>
        <w:rPr>
          <w:rFonts w:asciiTheme="minorHAnsi" w:eastAsiaTheme="minorEastAsia" w:hAnsiTheme="minorHAnsi" w:cstheme="minorBidi"/>
          <w:sz w:val="22"/>
          <w:szCs w:val="22"/>
          <w:lang w:val="en-IN" w:eastAsia="en-IN"/>
        </w:rPr>
      </w:pPr>
      <w:r>
        <w:t>6.1.2.9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_Toc195525801 \h </w:instrText>
      </w:r>
      <w:r>
        <w:fldChar w:fldCharType="separate"/>
      </w:r>
      <w:r>
        <w:t>53</w:t>
      </w:r>
      <w:r>
        <w:fldChar w:fldCharType="end"/>
      </w:r>
    </w:p>
    <w:p w14:paraId="14490595" w14:textId="740D3BD0" w:rsidR="000B2366" w:rsidRDefault="000B2366">
      <w:pPr>
        <w:pStyle w:val="TOC3"/>
        <w:rPr>
          <w:rFonts w:asciiTheme="minorHAnsi" w:eastAsiaTheme="minorEastAsia" w:hAnsiTheme="minorHAnsi" w:cstheme="minorBidi"/>
          <w:sz w:val="22"/>
          <w:szCs w:val="22"/>
          <w:lang w:val="en-IN" w:eastAsia="en-IN"/>
        </w:rPr>
      </w:pPr>
      <w:r>
        <w:t>6.1.X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_Toc195525802 \h </w:instrText>
      </w:r>
      <w:r>
        <w:fldChar w:fldCharType="separate"/>
      </w:r>
      <w:r>
        <w:t>53</w:t>
      </w:r>
      <w:r>
        <w:fldChar w:fldCharType="end"/>
      </w:r>
    </w:p>
    <w:p w14:paraId="5067E4BE" w14:textId="7D0134FF" w:rsidR="000B2366" w:rsidRDefault="000B2366">
      <w:pPr>
        <w:pStyle w:val="TOC4"/>
        <w:rPr>
          <w:rFonts w:asciiTheme="minorHAnsi" w:eastAsiaTheme="minorEastAsia" w:hAnsiTheme="minorHAnsi" w:cstheme="minorBidi"/>
          <w:sz w:val="22"/>
          <w:szCs w:val="22"/>
          <w:lang w:val="en-IN" w:eastAsia="en-IN"/>
        </w:rPr>
      </w:pPr>
      <w:r>
        <w:t>6.1.X.1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_Toc195525803 \h </w:instrText>
      </w:r>
      <w:r>
        <w:fldChar w:fldCharType="separate"/>
      </w:r>
      <w:r>
        <w:t>53</w:t>
      </w:r>
      <w:r>
        <w:fldChar w:fldCharType="end"/>
      </w:r>
    </w:p>
    <w:p w14:paraId="3CBF2F08" w14:textId="61CA5B2C" w:rsidR="000B2366" w:rsidRDefault="000B2366">
      <w:pPr>
        <w:pStyle w:val="TOC4"/>
        <w:rPr>
          <w:rFonts w:asciiTheme="minorHAnsi" w:eastAsiaTheme="minorEastAsia" w:hAnsiTheme="minorHAnsi" w:cstheme="minorBidi"/>
          <w:sz w:val="22"/>
          <w:szCs w:val="22"/>
          <w:lang w:val="en-IN" w:eastAsia="en-IN"/>
        </w:rPr>
      </w:pPr>
      <w:r>
        <w:t>6.1.X.2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_Toc195525804 \h </w:instrText>
      </w:r>
      <w:r>
        <w:fldChar w:fldCharType="separate"/>
      </w:r>
      <w:r>
        <w:t>54</w:t>
      </w:r>
      <w:r>
        <w:fldChar w:fldCharType="end"/>
      </w:r>
    </w:p>
    <w:p w14:paraId="0D7C0FDD" w14:textId="4274CFA3" w:rsidR="000B2366" w:rsidRDefault="000B2366">
      <w:pPr>
        <w:pStyle w:val="TOC4"/>
        <w:rPr>
          <w:rFonts w:asciiTheme="minorHAnsi" w:eastAsiaTheme="minorEastAsia" w:hAnsiTheme="minorHAnsi" w:cstheme="minorBidi"/>
          <w:sz w:val="22"/>
          <w:szCs w:val="22"/>
          <w:lang w:val="en-IN" w:eastAsia="en-IN"/>
        </w:rPr>
      </w:pPr>
      <w:r>
        <w:t>6.1.X.3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_Toc195525805 \h </w:instrText>
      </w:r>
      <w:r>
        <w:fldChar w:fldCharType="separate"/>
      </w:r>
      <w:r>
        <w:t>54</w:t>
      </w:r>
      <w:r>
        <w:fldChar w:fldCharType="end"/>
      </w:r>
    </w:p>
    <w:p w14:paraId="6B794F79" w14:textId="29A2494B" w:rsidR="000B2366" w:rsidRDefault="000B2366">
      <w:pPr>
        <w:pStyle w:val="TOC5"/>
        <w:rPr>
          <w:rFonts w:asciiTheme="minorHAnsi" w:eastAsiaTheme="minorEastAsia" w:hAnsiTheme="minorHAnsi" w:cstheme="minorBidi"/>
          <w:sz w:val="22"/>
          <w:szCs w:val="22"/>
          <w:lang w:val="en-IN" w:eastAsia="en-IN"/>
        </w:rPr>
      </w:pPr>
      <w:r>
        <w:t>6.1.X.3.1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_Toc195525806 \h </w:instrText>
      </w:r>
      <w:r>
        <w:fldChar w:fldCharType="separate"/>
      </w:r>
      <w:r>
        <w:t>54</w:t>
      </w:r>
      <w:r>
        <w:fldChar w:fldCharType="end"/>
      </w:r>
    </w:p>
    <w:p w14:paraId="27EACC05" w14:textId="2F194A35" w:rsidR="000B2366" w:rsidRDefault="000B2366">
      <w:pPr>
        <w:pStyle w:val="TOC5"/>
        <w:rPr>
          <w:rFonts w:asciiTheme="minorHAnsi" w:eastAsiaTheme="minorEastAsia" w:hAnsiTheme="minorHAnsi" w:cstheme="minorBidi"/>
          <w:sz w:val="22"/>
          <w:szCs w:val="22"/>
          <w:lang w:val="en-IN" w:eastAsia="en-IN"/>
        </w:rPr>
      </w:pPr>
      <w:r>
        <w:t>6.1.X.3.2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_Toc195525807 \h </w:instrText>
      </w:r>
      <w:r>
        <w:fldChar w:fldCharType="separate"/>
      </w:r>
      <w:r>
        <w:t>55</w:t>
      </w:r>
      <w:r>
        <w:fldChar w:fldCharType="end"/>
      </w:r>
    </w:p>
    <w:p w14:paraId="75A1A76B" w14:textId="2D40FBDF" w:rsidR="000B2366" w:rsidRDefault="000B2366">
      <w:pPr>
        <w:pStyle w:val="TOC5"/>
        <w:rPr>
          <w:rFonts w:asciiTheme="minorHAnsi" w:eastAsiaTheme="minorEastAsia" w:hAnsiTheme="minorHAnsi" w:cstheme="minorBidi"/>
          <w:sz w:val="22"/>
          <w:szCs w:val="22"/>
          <w:lang w:val="en-IN" w:eastAsia="en-IN"/>
        </w:rPr>
      </w:pPr>
      <w:r>
        <w:t>6.1.X.3.3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_Toc195525808 \h </w:instrText>
      </w:r>
      <w:r>
        <w:fldChar w:fldCharType="separate"/>
      </w:r>
      <w:r>
        <w:t>58</w:t>
      </w:r>
      <w:r>
        <w:fldChar w:fldCharType="end"/>
      </w:r>
    </w:p>
    <w:p w14:paraId="55A09846" w14:textId="15EB2BC5" w:rsidR="000B2366" w:rsidRDefault="000B2366">
      <w:pPr>
        <w:pStyle w:val="TOC4"/>
        <w:rPr>
          <w:rFonts w:asciiTheme="minorHAnsi" w:eastAsiaTheme="minorEastAsia" w:hAnsiTheme="minorHAnsi" w:cstheme="minorBidi"/>
          <w:sz w:val="22"/>
          <w:szCs w:val="22"/>
          <w:lang w:val="en-IN" w:eastAsia="en-IN"/>
        </w:rPr>
      </w:pPr>
      <w:r>
        <w:t>6.1.X.4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_Toc195525809 \h </w:instrText>
      </w:r>
      <w:r>
        <w:fldChar w:fldCharType="separate"/>
      </w:r>
      <w:r>
        <w:t>58</w:t>
      </w:r>
      <w:r>
        <w:fldChar w:fldCharType="end"/>
      </w:r>
    </w:p>
    <w:p w14:paraId="0CFE9E8F" w14:textId="0118514B" w:rsidR="000B2366" w:rsidRDefault="000B2366">
      <w:pPr>
        <w:pStyle w:val="TOC5"/>
        <w:rPr>
          <w:rFonts w:asciiTheme="minorHAnsi" w:eastAsiaTheme="minorEastAsia" w:hAnsiTheme="minorHAnsi" w:cstheme="minorBidi"/>
          <w:sz w:val="22"/>
          <w:szCs w:val="22"/>
          <w:lang w:val="en-IN" w:eastAsia="en-IN"/>
        </w:rPr>
      </w:pPr>
      <w:r>
        <w:t>6.1.X.4.1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_Toc195525810 \h </w:instrText>
      </w:r>
      <w:r>
        <w:fldChar w:fldCharType="separate"/>
      </w:r>
      <w:r>
        <w:t>58</w:t>
      </w:r>
      <w:r>
        <w:fldChar w:fldCharType="end"/>
      </w:r>
    </w:p>
    <w:p w14:paraId="1F15815C" w14:textId="13DBE55E" w:rsidR="000B2366" w:rsidRDefault="000B2366">
      <w:pPr>
        <w:pStyle w:val="TOC5"/>
        <w:rPr>
          <w:rFonts w:asciiTheme="minorHAnsi" w:eastAsiaTheme="minorEastAsia" w:hAnsiTheme="minorHAnsi" w:cstheme="minorBidi"/>
          <w:sz w:val="22"/>
          <w:szCs w:val="22"/>
          <w:lang w:val="en-IN" w:eastAsia="en-IN"/>
        </w:rPr>
      </w:pPr>
      <w:r>
        <w:t>6.1.X.4.2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_Toc195525811 \h </w:instrText>
      </w:r>
      <w:r>
        <w:fldChar w:fldCharType="separate"/>
      </w:r>
      <w:r>
        <w:t>58</w:t>
      </w:r>
      <w:r>
        <w:fldChar w:fldCharType="end"/>
      </w:r>
    </w:p>
    <w:p w14:paraId="17105CBF" w14:textId="1AEEA8E2" w:rsidR="000B2366" w:rsidRDefault="000B2366">
      <w:pPr>
        <w:pStyle w:val="TOC5"/>
        <w:rPr>
          <w:rFonts w:asciiTheme="minorHAnsi" w:eastAsiaTheme="minorEastAsia" w:hAnsiTheme="minorHAnsi" w:cstheme="minorBidi"/>
          <w:sz w:val="22"/>
          <w:szCs w:val="22"/>
          <w:lang w:val="en-IN" w:eastAsia="en-IN"/>
        </w:rPr>
      </w:pPr>
      <w:r>
        <w:t>6.1.X.4.3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_Toc195525812 \h </w:instrText>
      </w:r>
      <w:r>
        <w:fldChar w:fldCharType="separate"/>
      </w:r>
      <w:r>
        <w:t>59</w:t>
      </w:r>
      <w:r>
        <w:fldChar w:fldCharType="end"/>
      </w:r>
    </w:p>
    <w:p w14:paraId="69C2D94F" w14:textId="58AF3658" w:rsidR="000B2366" w:rsidRDefault="000B2366">
      <w:pPr>
        <w:pStyle w:val="TOC4"/>
        <w:rPr>
          <w:rFonts w:asciiTheme="minorHAnsi" w:eastAsiaTheme="minorEastAsia" w:hAnsiTheme="minorHAnsi" w:cstheme="minorBidi"/>
          <w:sz w:val="22"/>
          <w:szCs w:val="22"/>
          <w:lang w:val="en-IN" w:eastAsia="en-IN"/>
        </w:rPr>
      </w:pPr>
      <w:r>
        <w:t>6.1.X.5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_Toc195525813 \h </w:instrText>
      </w:r>
      <w:r>
        <w:fldChar w:fldCharType="separate"/>
      </w:r>
      <w:r>
        <w:t>59</w:t>
      </w:r>
      <w:r>
        <w:fldChar w:fldCharType="end"/>
      </w:r>
    </w:p>
    <w:p w14:paraId="7317A84D" w14:textId="3E5515B2" w:rsidR="000B2366" w:rsidRDefault="000B2366">
      <w:pPr>
        <w:pStyle w:val="TOC5"/>
        <w:rPr>
          <w:rFonts w:asciiTheme="minorHAnsi" w:eastAsiaTheme="minorEastAsia" w:hAnsiTheme="minorHAnsi" w:cstheme="minorBidi"/>
          <w:sz w:val="22"/>
          <w:szCs w:val="22"/>
          <w:lang w:val="en-IN" w:eastAsia="en-IN"/>
        </w:rPr>
      </w:pPr>
      <w:r>
        <w:t>6.1.X.5.1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_Toc195525814 \h </w:instrText>
      </w:r>
      <w:r>
        <w:fldChar w:fldCharType="separate"/>
      </w:r>
      <w:r>
        <w:t>59</w:t>
      </w:r>
      <w:r>
        <w:fldChar w:fldCharType="end"/>
      </w:r>
    </w:p>
    <w:p w14:paraId="6DA094CC" w14:textId="64311E82" w:rsidR="000B2366" w:rsidRDefault="000B2366">
      <w:pPr>
        <w:pStyle w:val="TOC5"/>
        <w:rPr>
          <w:rFonts w:asciiTheme="minorHAnsi" w:eastAsiaTheme="minorEastAsia" w:hAnsiTheme="minorHAnsi" w:cstheme="minorBidi"/>
          <w:sz w:val="22"/>
          <w:szCs w:val="22"/>
          <w:lang w:val="en-IN" w:eastAsia="en-IN"/>
        </w:rPr>
      </w:pPr>
      <w:r>
        <w:t>6.1.X.5.2</w:t>
      </w:r>
      <w:r>
        <w:rPr>
          <w:rFonts w:asciiTheme="minorHAnsi" w:eastAsiaTheme="minorEastAsia" w:hAnsiTheme="minorHAnsi" w:cstheme="minorBidi"/>
          <w:sz w:val="22"/>
          <w:szCs w:val="22"/>
          <w:lang w:val="en-IN" w:eastAsia="en-IN"/>
        </w:rPr>
        <w:tab/>
      </w:r>
      <w:r>
        <w:t>&lt;notification 1&gt;</w:t>
      </w:r>
      <w:r>
        <w:tab/>
      </w:r>
      <w:r>
        <w:fldChar w:fldCharType="begin"/>
      </w:r>
      <w:r>
        <w:instrText xml:space="preserve"> PAGEREF _Toc195525815 \h </w:instrText>
      </w:r>
      <w:r>
        <w:fldChar w:fldCharType="separate"/>
      </w:r>
      <w:r>
        <w:t>59</w:t>
      </w:r>
      <w:r>
        <w:fldChar w:fldCharType="end"/>
      </w:r>
    </w:p>
    <w:p w14:paraId="447935A5" w14:textId="2C8246FB" w:rsidR="000B2366" w:rsidRDefault="000B2366">
      <w:pPr>
        <w:pStyle w:val="TOC5"/>
        <w:rPr>
          <w:rFonts w:asciiTheme="minorHAnsi" w:eastAsiaTheme="minorEastAsia" w:hAnsiTheme="minorHAnsi" w:cstheme="minorBidi"/>
          <w:sz w:val="22"/>
          <w:szCs w:val="22"/>
          <w:lang w:val="en-IN" w:eastAsia="en-IN"/>
        </w:rPr>
      </w:pPr>
      <w:r>
        <w:t>6.1.X.5.3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_Toc195525816 \h </w:instrText>
      </w:r>
      <w:r>
        <w:fldChar w:fldCharType="separate"/>
      </w:r>
      <w:r>
        <w:t>60</w:t>
      </w:r>
      <w:r>
        <w:fldChar w:fldCharType="end"/>
      </w:r>
    </w:p>
    <w:p w14:paraId="790BC531" w14:textId="68CB1F46" w:rsidR="000B2366" w:rsidRDefault="000B2366">
      <w:pPr>
        <w:pStyle w:val="TOC4"/>
        <w:rPr>
          <w:rFonts w:asciiTheme="minorHAnsi" w:eastAsiaTheme="minorEastAsia" w:hAnsiTheme="minorHAnsi" w:cstheme="minorBidi"/>
          <w:sz w:val="22"/>
          <w:szCs w:val="22"/>
          <w:lang w:val="en-IN" w:eastAsia="en-IN"/>
        </w:rPr>
      </w:pPr>
      <w:r>
        <w:t>6.1.X.6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_Toc195525817 \h </w:instrText>
      </w:r>
      <w:r>
        <w:fldChar w:fldCharType="separate"/>
      </w:r>
      <w:r>
        <w:t>60</w:t>
      </w:r>
      <w:r>
        <w:fldChar w:fldCharType="end"/>
      </w:r>
    </w:p>
    <w:p w14:paraId="5398E93A" w14:textId="06B93E8A" w:rsidR="000B2366" w:rsidRDefault="000B2366">
      <w:pPr>
        <w:pStyle w:val="TOC5"/>
        <w:rPr>
          <w:rFonts w:asciiTheme="minorHAnsi" w:eastAsiaTheme="minorEastAsia" w:hAnsiTheme="minorHAnsi" w:cstheme="minorBidi"/>
          <w:sz w:val="22"/>
          <w:szCs w:val="22"/>
          <w:lang w:val="en-IN" w:eastAsia="en-IN"/>
        </w:rPr>
      </w:pPr>
      <w:r>
        <w:t>6.1.X.6.1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_Toc195525818 \h </w:instrText>
      </w:r>
      <w:r>
        <w:fldChar w:fldCharType="separate"/>
      </w:r>
      <w:r>
        <w:t>60</w:t>
      </w:r>
      <w:r>
        <w:fldChar w:fldCharType="end"/>
      </w:r>
    </w:p>
    <w:p w14:paraId="2C383CCC" w14:textId="5AF677A5" w:rsidR="000B2366" w:rsidRDefault="000B2366">
      <w:pPr>
        <w:pStyle w:val="TOC5"/>
        <w:rPr>
          <w:rFonts w:asciiTheme="minorHAnsi" w:eastAsiaTheme="minorEastAsia" w:hAnsiTheme="minorHAnsi" w:cstheme="minorBidi"/>
          <w:sz w:val="22"/>
          <w:szCs w:val="22"/>
          <w:lang w:val="en-IN" w:eastAsia="en-IN"/>
        </w:rPr>
      </w:pPr>
      <w:r w:rsidRPr="006537F2">
        <w:rPr>
          <w:lang w:val="en-US"/>
        </w:rPr>
        <w:t>6.1.X.6.2</w:t>
      </w:r>
      <w:r>
        <w:rPr>
          <w:rFonts w:asciiTheme="minorHAnsi" w:eastAsiaTheme="minorEastAsia" w:hAnsiTheme="minorHAnsi" w:cstheme="minorBidi"/>
          <w:sz w:val="22"/>
          <w:szCs w:val="22"/>
          <w:lang w:val="en-IN" w:eastAsia="en-IN"/>
        </w:rPr>
        <w:tab/>
      </w:r>
      <w:r w:rsidRPr="006537F2">
        <w:rPr>
          <w:lang w:val="en-US"/>
        </w:rPr>
        <w:t>Structured data types</w:t>
      </w:r>
      <w:r>
        <w:tab/>
      </w:r>
      <w:r>
        <w:fldChar w:fldCharType="begin"/>
      </w:r>
      <w:r>
        <w:instrText xml:space="preserve"> PAGEREF _Toc195525819 \h </w:instrText>
      </w:r>
      <w:r>
        <w:fldChar w:fldCharType="separate"/>
      </w:r>
      <w:r>
        <w:t>60</w:t>
      </w:r>
      <w:r>
        <w:fldChar w:fldCharType="end"/>
      </w:r>
    </w:p>
    <w:p w14:paraId="04813914" w14:textId="165B455C" w:rsidR="000B2366" w:rsidRDefault="000B2366">
      <w:pPr>
        <w:pStyle w:val="TOC5"/>
        <w:rPr>
          <w:rFonts w:asciiTheme="minorHAnsi" w:eastAsiaTheme="minorEastAsia" w:hAnsiTheme="minorHAnsi" w:cstheme="minorBidi"/>
          <w:sz w:val="22"/>
          <w:szCs w:val="22"/>
          <w:lang w:val="en-IN" w:eastAsia="en-IN"/>
        </w:rPr>
      </w:pPr>
      <w:r w:rsidRPr="006537F2">
        <w:rPr>
          <w:lang w:val="en-US"/>
        </w:rPr>
        <w:t>6.1.X.6.3</w:t>
      </w:r>
      <w:r>
        <w:rPr>
          <w:rFonts w:asciiTheme="minorHAnsi" w:eastAsiaTheme="minorEastAsia" w:hAnsiTheme="minorHAnsi" w:cstheme="minorBidi"/>
          <w:sz w:val="22"/>
          <w:szCs w:val="22"/>
          <w:lang w:val="en-IN" w:eastAsia="en-IN"/>
        </w:rPr>
        <w:tab/>
      </w:r>
      <w:r w:rsidRPr="006537F2">
        <w:rPr>
          <w:lang w:val="en-US"/>
        </w:rPr>
        <w:t>Simple data types and enumerations</w:t>
      </w:r>
      <w:r>
        <w:tab/>
      </w:r>
      <w:r>
        <w:fldChar w:fldCharType="begin"/>
      </w:r>
      <w:r>
        <w:instrText xml:space="preserve"> PAGEREF _Toc195525820 \h </w:instrText>
      </w:r>
      <w:r>
        <w:fldChar w:fldCharType="separate"/>
      </w:r>
      <w:r>
        <w:t>61</w:t>
      </w:r>
      <w:r>
        <w:fldChar w:fldCharType="end"/>
      </w:r>
    </w:p>
    <w:p w14:paraId="6C775502" w14:textId="2598DA99" w:rsidR="000B2366" w:rsidRDefault="000B2366">
      <w:pPr>
        <w:pStyle w:val="TOC5"/>
        <w:rPr>
          <w:rFonts w:asciiTheme="minorHAnsi" w:eastAsiaTheme="minorEastAsia" w:hAnsiTheme="minorHAnsi" w:cstheme="minorBidi"/>
          <w:sz w:val="22"/>
          <w:szCs w:val="22"/>
          <w:lang w:val="en-IN" w:eastAsia="en-IN"/>
        </w:rPr>
      </w:pPr>
      <w:r w:rsidRPr="006537F2">
        <w:rPr>
          <w:lang w:val="en-US"/>
        </w:rPr>
        <w:t>6.1.X.6.4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_Toc195525821 \h </w:instrText>
      </w:r>
      <w:r>
        <w:fldChar w:fldCharType="separate"/>
      </w:r>
      <w:r>
        <w:t>62</w:t>
      </w:r>
      <w:r>
        <w:fldChar w:fldCharType="end"/>
      </w:r>
    </w:p>
    <w:p w14:paraId="39051607" w14:textId="7E913851" w:rsidR="000B2366" w:rsidRDefault="000B2366">
      <w:pPr>
        <w:pStyle w:val="TOC5"/>
        <w:rPr>
          <w:rFonts w:asciiTheme="minorHAnsi" w:eastAsiaTheme="minorEastAsia" w:hAnsiTheme="minorHAnsi" w:cstheme="minorBidi"/>
          <w:sz w:val="22"/>
          <w:szCs w:val="22"/>
          <w:lang w:val="en-IN" w:eastAsia="en-IN"/>
        </w:rPr>
      </w:pPr>
      <w:r>
        <w:t>6.1.X.6.5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_Toc195525822 \h </w:instrText>
      </w:r>
      <w:r>
        <w:fldChar w:fldCharType="separate"/>
      </w:r>
      <w:r>
        <w:t>62</w:t>
      </w:r>
      <w:r>
        <w:fldChar w:fldCharType="end"/>
      </w:r>
    </w:p>
    <w:p w14:paraId="132ADE64" w14:textId="5B522E41" w:rsidR="000B2366" w:rsidRDefault="000B2366">
      <w:pPr>
        <w:pStyle w:val="TOC4"/>
        <w:rPr>
          <w:rFonts w:asciiTheme="minorHAnsi" w:eastAsiaTheme="minorEastAsia" w:hAnsiTheme="minorHAnsi" w:cstheme="minorBidi"/>
          <w:sz w:val="22"/>
          <w:szCs w:val="22"/>
          <w:lang w:val="en-IN" w:eastAsia="en-IN"/>
        </w:rPr>
      </w:pPr>
      <w:r>
        <w:t>6.1.X.7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_Toc195525823 \h </w:instrText>
      </w:r>
      <w:r>
        <w:fldChar w:fldCharType="separate"/>
      </w:r>
      <w:r>
        <w:t>62</w:t>
      </w:r>
      <w:r>
        <w:fldChar w:fldCharType="end"/>
      </w:r>
    </w:p>
    <w:p w14:paraId="6EA25F9E" w14:textId="48D4B41D" w:rsidR="000B2366" w:rsidRDefault="000B2366">
      <w:pPr>
        <w:pStyle w:val="TOC5"/>
        <w:rPr>
          <w:rFonts w:asciiTheme="minorHAnsi" w:eastAsiaTheme="minorEastAsia" w:hAnsiTheme="minorHAnsi" w:cstheme="minorBidi"/>
          <w:sz w:val="22"/>
          <w:szCs w:val="22"/>
          <w:lang w:val="en-IN" w:eastAsia="en-IN"/>
        </w:rPr>
      </w:pPr>
      <w:r>
        <w:t>6.1.X.7.1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_Toc195525824 \h </w:instrText>
      </w:r>
      <w:r>
        <w:fldChar w:fldCharType="separate"/>
      </w:r>
      <w:r>
        <w:t>62</w:t>
      </w:r>
      <w:r>
        <w:fldChar w:fldCharType="end"/>
      </w:r>
    </w:p>
    <w:p w14:paraId="663B2090" w14:textId="7F8882E0" w:rsidR="000B2366" w:rsidRDefault="000B2366">
      <w:pPr>
        <w:pStyle w:val="TOC5"/>
        <w:rPr>
          <w:rFonts w:asciiTheme="minorHAnsi" w:eastAsiaTheme="minorEastAsia" w:hAnsiTheme="minorHAnsi" w:cstheme="minorBidi"/>
          <w:sz w:val="22"/>
          <w:szCs w:val="22"/>
          <w:lang w:val="en-IN" w:eastAsia="en-IN"/>
        </w:rPr>
      </w:pPr>
      <w:r>
        <w:t>6.1.X.7.2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_Toc195525825 \h </w:instrText>
      </w:r>
      <w:r>
        <w:fldChar w:fldCharType="separate"/>
      </w:r>
      <w:r>
        <w:t>63</w:t>
      </w:r>
      <w:r>
        <w:fldChar w:fldCharType="end"/>
      </w:r>
    </w:p>
    <w:p w14:paraId="055D315F" w14:textId="0A8C3252" w:rsidR="000B2366" w:rsidRDefault="000B2366">
      <w:pPr>
        <w:pStyle w:val="TOC5"/>
        <w:rPr>
          <w:rFonts w:asciiTheme="minorHAnsi" w:eastAsiaTheme="minorEastAsia" w:hAnsiTheme="minorHAnsi" w:cstheme="minorBidi"/>
          <w:sz w:val="22"/>
          <w:szCs w:val="22"/>
          <w:lang w:val="en-IN" w:eastAsia="en-IN"/>
        </w:rPr>
      </w:pPr>
      <w:r>
        <w:t>6.1.X.7.3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_Toc195525826 \h </w:instrText>
      </w:r>
      <w:r>
        <w:fldChar w:fldCharType="separate"/>
      </w:r>
      <w:r>
        <w:t>63</w:t>
      </w:r>
      <w:r>
        <w:fldChar w:fldCharType="end"/>
      </w:r>
    </w:p>
    <w:p w14:paraId="633BC30E" w14:textId="0FB8CF6D" w:rsidR="000B2366" w:rsidRDefault="000B2366">
      <w:pPr>
        <w:pStyle w:val="TOC4"/>
        <w:rPr>
          <w:rFonts w:asciiTheme="minorHAnsi" w:eastAsiaTheme="minorEastAsia" w:hAnsiTheme="minorHAnsi" w:cstheme="minorBidi"/>
          <w:sz w:val="22"/>
          <w:szCs w:val="22"/>
          <w:lang w:val="en-IN" w:eastAsia="en-IN"/>
        </w:rPr>
      </w:pPr>
      <w:r>
        <w:t>6.1.X.8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_Toc195525827 \h </w:instrText>
      </w:r>
      <w:r>
        <w:fldChar w:fldCharType="separate"/>
      </w:r>
      <w:r>
        <w:t>63</w:t>
      </w:r>
      <w:r>
        <w:fldChar w:fldCharType="end"/>
      </w:r>
    </w:p>
    <w:p w14:paraId="06B6DD1C" w14:textId="13F8C48A" w:rsidR="000B2366" w:rsidRDefault="000B2366">
      <w:pPr>
        <w:pStyle w:val="TOC4"/>
        <w:rPr>
          <w:rFonts w:asciiTheme="minorHAnsi" w:eastAsiaTheme="minorEastAsia" w:hAnsiTheme="minorHAnsi" w:cstheme="minorBidi"/>
          <w:sz w:val="22"/>
          <w:szCs w:val="22"/>
          <w:lang w:val="en-IN" w:eastAsia="en-IN"/>
        </w:rPr>
      </w:pPr>
      <w:r>
        <w:t>6.1.X.9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_Toc195525828 \h </w:instrText>
      </w:r>
      <w:r>
        <w:fldChar w:fldCharType="separate"/>
      </w:r>
      <w:r>
        <w:t>63</w:t>
      </w:r>
      <w:r>
        <w:fldChar w:fldCharType="end"/>
      </w:r>
    </w:p>
    <w:p w14:paraId="304D39AA" w14:textId="739DDC1A" w:rsidR="000B2366" w:rsidRDefault="000B2366">
      <w:pPr>
        <w:pStyle w:val="TOC2"/>
        <w:rPr>
          <w:rFonts w:asciiTheme="minorHAnsi" w:eastAsiaTheme="minorEastAsia" w:hAnsiTheme="minorHAnsi" w:cstheme="minorBidi"/>
          <w:sz w:val="22"/>
          <w:szCs w:val="22"/>
          <w:lang w:val="en-IN" w:eastAsia="en-IN"/>
        </w:rPr>
      </w:pPr>
      <w:r>
        <w:t>6.2</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_Toc195525829 \h </w:instrText>
      </w:r>
      <w:r>
        <w:fldChar w:fldCharType="separate"/>
      </w:r>
      <w:r>
        <w:t>64</w:t>
      </w:r>
      <w:r>
        <w:fldChar w:fldCharType="end"/>
      </w:r>
    </w:p>
    <w:p w14:paraId="1DA9F4F8" w14:textId="494AE9BA" w:rsidR="000B2366" w:rsidRDefault="000B2366">
      <w:pPr>
        <w:pStyle w:val="TOC3"/>
        <w:rPr>
          <w:rFonts w:asciiTheme="minorHAnsi" w:eastAsiaTheme="minorEastAsia" w:hAnsiTheme="minorHAnsi" w:cstheme="minorBidi"/>
          <w:sz w:val="22"/>
          <w:szCs w:val="22"/>
          <w:lang w:val="en-IN" w:eastAsia="en-IN"/>
        </w:rPr>
      </w:pPr>
      <w:r>
        <w:t>6.2.X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_Toc195525830 \h </w:instrText>
      </w:r>
      <w:r>
        <w:fldChar w:fldCharType="separate"/>
      </w:r>
      <w:r>
        <w:t>64</w:t>
      </w:r>
      <w:r>
        <w:fldChar w:fldCharType="end"/>
      </w:r>
    </w:p>
    <w:p w14:paraId="1C278924" w14:textId="0FA06582" w:rsidR="000B2366" w:rsidRDefault="000B2366">
      <w:pPr>
        <w:pStyle w:val="TOC4"/>
        <w:rPr>
          <w:rFonts w:asciiTheme="minorHAnsi" w:eastAsiaTheme="minorEastAsia" w:hAnsiTheme="minorHAnsi" w:cstheme="minorBidi"/>
          <w:sz w:val="22"/>
          <w:szCs w:val="22"/>
          <w:lang w:val="en-IN" w:eastAsia="en-IN"/>
        </w:rPr>
      </w:pPr>
      <w:r>
        <w:lastRenderedPageBreak/>
        <w:t>6.2.X.1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_Toc195525831 \h </w:instrText>
      </w:r>
      <w:r>
        <w:fldChar w:fldCharType="separate"/>
      </w:r>
      <w:r>
        <w:t>64</w:t>
      </w:r>
      <w:r>
        <w:fldChar w:fldCharType="end"/>
      </w:r>
    </w:p>
    <w:p w14:paraId="33C4E2A6" w14:textId="1CCAF819" w:rsidR="000B2366" w:rsidRDefault="000B2366">
      <w:pPr>
        <w:pStyle w:val="TOC4"/>
        <w:rPr>
          <w:rFonts w:asciiTheme="minorHAnsi" w:eastAsiaTheme="minorEastAsia" w:hAnsiTheme="minorHAnsi" w:cstheme="minorBidi"/>
          <w:sz w:val="22"/>
          <w:szCs w:val="22"/>
          <w:lang w:val="en-IN" w:eastAsia="en-IN"/>
        </w:rPr>
      </w:pPr>
      <w:r>
        <w:t>6.2.X.2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_Toc195525832 \h </w:instrText>
      </w:r>
      <w:r>
        <w:fldChar w:fldCharType="separate"/>
      </w:r>
      <w:r>
        <w:t>64</w:t>
      </w:r>
      <w:r>
        <w:fldChar w:fldCharType="end"/>
      </w:r>
    </w:p>
    <w:p w14:paraId="2337D977" w14:textId="427C3B90" w:rsidR="000B2366" w:rsidRDefault="000B2366">
      <w:pPr>
        <w:pStyle w:val="TOC4"/>
        <w:rPr>
          <w:rFonts w:asciiTheme="minorHAnsi" w:eastAsiaTheme="minorEastAsia" w:hAnsiTheme="minorHAnsi" w:cstheme="minorBidi"/>
          <w:sz w:val="22"/>
          <w:szCs w:val="22"/>
          <w:lang w:val="en-IN" w:eastAsia="en-IN"/>
        </w:rPr>
      </w:pPr>
      <w:r>
        <w:t>6.2.X.3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_Toc195525833 \h </w:instrText>
      </w:r>
      <w:r>
        <w:fldChar w:fldCharType="separate"/>
      </w:r>
      <w:r>
        <w:t>64</w:t>
      </w:r>
      <w:r>
        <w:fldChar w:fldCharType="end"/>
      </w:r>
    </w:p>
    <w:p w14:paraId="309E77EF" w14:textId="5123AD7C" w:rsidR="000B2366" w:rsidRDefault="000B2366">
      <w:pPr>
        <w:pStyle w:val="TOC5"/>
        <w:rPr>
          <w:rFonts w:asciiTheme="minorHAnsi" w:eastAsiaTheme="minorEastAsia" w:hAnsiTheme="minorHAnsi" w:cstheme="minorBidi"/>
          <w:sz w:val="22"/>
          <w:szCs w:val="22"/>
          <w:lang w:val="en-IN" w:eastAsia="en-IN"/>
        </w:rPr>
      </w:pPr>
      <w:r>
        <w:t>6.2.X.3.1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_Toc195525834 \h </w:instrText>
      </w:r>
      <w:r>
        <w:fldChar w:fldCharType="separate"/>
      </w:r>
      <w:r>
        <w:t>64</w:t>
      </w:r>
      <w:r>
        <w:fldChar w:fldCharType="end"/>
      </w:r>
    </w:p>
    <w:p w14:paraId="4A6BCD29" w14:textId="60CE29FD" w:rsidR="000B2366" w:rsidRDefault="000B2366">
      <w:pPr>
        <w:pStyle w:val="TOC5"/>
        <w:rPr>
          <w:rFonts w:asciiTheme="minorHAnsi" w:eastAsiaTheme="minorEastAsia" w:hAnsiTheme="minorHAnsi" w:cstheme="minorBidi"/>
          <w:sz w:val="22"/>
          <w:szCs w:val="22"/>
          <w:lang w:val="en-IN" w:eastAsia="en-IN"/>
        </w:rPr>
      </w:pPr>
      <w:r>
        <w:t>6.2.X.3.2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_Toc195525835 \h </w:instrText>
      </w:r>
      <w:r>
        <w:fldChar w:fldCharType="separate"/>
      </w:r>
      <w:r>
        <w:t>65</w:t>
      </w:r>
      <w:r>
        <w:fldChar w:fldCharType="end"/>
      </w:r>
    </w:p>
    <w:p w14:paraId="24AA86B9" w14:textId="7D4B06F3" w:rsidR="000B2366" w:rsidRDefault="000B2366">
      <w:pPr>
        <w:pStyle w:val="TOC5"/>
        <w:rPr>
          <w:rFonts w:asciiTheme="minorHAnsi" w:eastAsiaTheme="minorEastAsia" w:hAnsiTheme="minorHAnsi" w:cstheme="minorBidi"/>
          <w:sz w:val="22"/>
          <w:szCs w:val="22"/>
          <w:lang w:val="en-IN" w:eastAsia="en-IN"/>
        </w:rPr>
      </w:pPr>
      <w:r>
        <w:t>6.2.X.3.3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_Toc195525836 \h </w:instrText>
      </w:r>
      <w:r>
        <w:fldChar w:fldCharType="separate"/>
      </w:r>
      <w:r>
        <w:t>68</w:t>
      </w:r>
      <w:r>
        <w:fldChar w:fldCharType="end"/>
      </w:r>
    </w:p>
    <w:p w14:paraId="3CFF1F1B" w14:textId="226EFFEC" w:rsidR="000B2366" w:rsidRDefault="000B2366">
      <w:pPr>
        <w:pStyle w:val="TOC4"/>
        <w:rPr>
          <w:rFonts w:asciiTheme="minorHAnsi" w:eastAsiaTheme="minorEastAsia" w:hAnsiTheme="minorHAnsi" w:cstheme="minorBidi"/>
          <w:sz w:val="22"/>
          <w:szCs w:val="22"/>
          <w:lang w:val="en-IN" w:eastAsia="en-IN"/>
        </w:rPr>
      </w:pPr>
      <w:r>
        <w:t>6.2.X.4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_Toc195525837 \h </w:instrText>
      </w:r>
      <w:r>
        <w:fldChar w:fldCharType="separate"/>
      </w:r>
      <w:r>
        <w:t>68</w:t>
      </w:r>
      <w:r>
        <w:fldChar w:fldCharType="end"/>
      </w:r>
    </w:p>
    <w:p w14:paraId="2259159E" w14:textId="30A77E36" w:rsidR="000B2366" w:rsidRDefault="000B2366">
      <w:pPr>
        <w:pStyle w:val="TOC5"/>
        <w:rPr>
          <w:rFonts w:asciiTheme="minorHAnsi" w:eastAsiaTheme="minorEastAsia" w:hAnsiTheme="minorHAnsi" w:cstheme="minorBidi"/>
          <w:sz w:val="22"/>
          <w:szCs w:val="22"/>
          <w:lang w:val="en-IN" w:eastAsia="en-IN"/>
        </w:rPr>
      </w:pPr>
      <w:r>
        <w:t>6.2.X.4.1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_Toc195525838 \h </w:instrText>
      </w:r>
      <w:r>
        <w:fldChar w:fldCharType="separate"/>
      </w:r>
      <w:r>
        <w:t>68</w:t>
      </w:r>
      <w:r>
        <w:fldChar w:fldCharType="end"/>
      </w:r>
    </w:p>
    <w:p w14:paraId="4E9F1AD3" w14:textId="3069C461" w:rsidR="000B2366" w:rsidRDefault="000B2366">
      <w:pPr>
        <w:pStyle w:val="TOC5"/>
        <w:rPr>
          <w:rFonts w:asciiTheme="minorHAnsi" w:eastAsiaTheme="minorEastAsia" w:hAnsiTheme="minorHAnsi" w:cstheme="minorBidi"/>
          <w:sz w:val="22"/>
          <w:szCs w:val="22"/>
          <w:lang w:val="en-IN" w:eastAsia="en-IN"/>
        </w:rPr>
      </w:pPr>
      <w:r>
        <w:t>6.2.X.4.2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_Toc195525839 \h </w:instrText>
      </w:r>
      <w:r>
        <w:fldChar w:fldCharType="separate"/>
      </w:r>
      <w:r>
        <w:t>69</w:t>
      </w:r>
      <w:r>
        <w:fldChar w:fldCharType="end"/>
      </w:r>
    </w:p>
    <w:p w14:paraId="48D4F4FB" w14:textId="0EE1A082" w:rsidR="000B2366" w:rsidRDefault="000B2366">
      <w:pPr>
        <w:pStyle w:val="TOC5"/>
        <w:rPr>
          <w:rFonts w:asciiTheme="minorHAnsi" w:eastAsiaTheme="minorEastAsia" w:hAnsiTheme="minorHAnsi" w:cstheme="minorBidi"/>
          <w:sz w:val="22"/>
          <w:szCs w:val="22"/>
          <w:lang w:val="en-IN" w:eastAsia="en-IN"/>
        </w:rPr>
      </w:pPr>
      <w:r>
        <w:t>6.2.X.4.3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_Toc195525840 \h </w:instrText>
      </w:r>
      <w:r>
        <w:fldChar w:fldCharType="separate"/>
      </w:r>
      <w:r>
        <w:t>69</w:t>
      </w:r>
      <w:r>
        <w:fldChar w:fldCharType="end"/>
      </w:r>
    </w:p>
    <w:p w14:paraId="2CC72357" w14:textId="0091EBDB" w:rsidR="000B2366" w:rsidRDefault="000B2366">
      <w:pPr>
        <w:pStyle w:val="TOC4"/>
        <w:rPr>
          <w:rFonts w:asciiTheme="minorHAnsi" w:eastAsiaTheme="minorEastAsia" w:hAnsiTheme="minorHAnsi" w:cstheme="minorBidi"/>
          <w:sz w:val="22"/>
          <w:szCs w:val="22"/>
          <w:lang w:val="en-IN" w:eastAsia="en-IN"/>
        </w:rPr>
      </w:pPr>
      <w:r>
        <w:t>6.2.X.5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_Toc195525841 \h </w:instrText>
      </w:r>
      <w:r>
        <w:fldChar w:fldCharType="separate"/>
      </w:r>
      <w:r>
        <w:t>69</w:t>
      </w:r>
      <w:r>
        <w:fldChar w:fldCharType="end"/>
      </w:r>
    </w:p>
    <w:p w14:paraId="6EA3987E" w14:textId="052E52FD" w:rsidR="000B2366" w:rsidRDefault="000B2366">
      <w:pPr>
        <w:pStyle w:val="TOC5"/>
        <w:rPr>
          <w:rFonts w:asciiTheme="minorHAnsi" w:eastAsiaTheme="minorEastAsia" w:hAnsiTheme="minorHAnsi" w:cstheme="minorBidi"/>
          <w:sz w:val="22"/>
          <w:szCs w:val="22"/>
          <w:lang w:val="en-IN" w:eastAsia="en-IN"/>
        </w:rPr>
      </w:pPr>
      <w:r>
        <w:t>6.2.X.5.1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_Toc195525842 \h </w:instrText>
      </w:r>
      <w:r>
        <w:fldChar w:fldCharType="separate"/>
      </w:r>
      <w:r>
        <w:t>69</w:t>
      </w:r>
      <w:r>
        <w:fldChar w:fldCharType="end"/>
      </w:r>
    </w:p>
    <w:p w14:paraId="151E1C74" w14:textId="7C360504" w:rsidR="000B2366" w:rsidRDefault="000B2366">
      <w:pPr>
        <w:pStyle w:val="TOC5"/>
        <w:rPr>
          <w:rFonts w:asciiTheme="minorHAnsi" w:eastAsiaTheme="minorEastAsia" w:hAnsiTheme="minorHAnsi" w:cstheme="minorBidi"/>
          <w:sz w:val="22"/>
          <w:szCs w:val="22"/>
          <w:lang w:val="en-IN" w:eastAsia="en-IN"/>
        </w:rPr>
      </w:pPr>
      <w:r>
        <w:t>6.2.X.5.2</w:t>
      </w:r>
      <w:r>
        <w:rPr>
          <w:rFonts w:asciiTheme="minorHAnsi" w:eastAsiaTheme="minorEastAsia" w:hAnsiTheme="minorHAnsi" w:cstheme="minorBidi"/>
          <w:sz w:val="22"/>
          <w:szCs w:val="22"/>
          <w:lang w:val="en-IN" w:eastAsia="en-IN"/>
        </w:rPr>
        <w:tab/>
      </w:r>
      <w:r>
        <w:t>&lt;notification 1&gt;</w:t>
      </w:r>
      <w:r>
        <w:tab/>
      </w:r>
      <w:r>
        <w:fldChar w:fldCharType="begin"/>
      </w:r>
      <w:r>
        <w:instrText xml:space="preserve"> PAGEREF _Toc195525843 \h </w:instrText>
      </w:r>
      <w:r>
        <w:fldChar w:fldCharType="separate"/>
      </w:r>
      <w:r>
        <w:t>70</w:t>
      </w:r>
      <w:r>
        <w:fldChar w:fldCharType="end"/>
      </w:r>
    </w:p>
    <w:p w14:paraId="3F36393A" w14:textId="175BABB6" w:rsidR="000B2366" w:rsidRDefault="000B2366">
      <w:pPr>
        <w:pStyle w:val="TOC5"/>
        <w:rPr>
          <w:rFonts w:asciiTheme="minorHAnsi" w:eastAsiaTheme="minorEastAsia" w:hAnsiTheme="minorHAnsi" w:cstheme="minorBidi"/>
          <w:sz w:val="22"/>
          <w:szCs w:val="22"/>
          <w:lang w:val="en-IN" w:eastAsia="en-IN"/>
        </w:rPr>
      </w:pPr>
      <w:r>
        <w:t>6.2.X.5.3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_Toc195525844 \h </w:instrText>
      </w:r>
      <w:r>
        <w:fldChar w:fldCharType="separate"/>
      </w:r>
      <w:r>
        <w:t>71</w:t>
      </w:r>
      <w:r>
        <w:fldChar w:fldCharType="end"/>
      </w:r>
    </w:p>
    <w:p w14:paraId="1E3E2A8F" w14:textId="04A12481" w:rsidR="000B2366" w:rsidRDefault="000B2366">
      <w:pPr>
        <w:pStyle w:val="TOC4"/>
        <w:rPr>
          <w:rFonts w:asciiTheme="minorHAnsi" w:eastAsiaTheme="minorEastAsia" w:hAnsiTheme="minorHAnsi" w:cstheme="minorBidi"/>
          <w:sz w:val="22"/>
          <w:szCs w:val="22"/>
          <w:lang w:val="en-IN" w:eastAsia="en-IN"/>
        </w:rPr>
      </w:pPr>
      <w:r>
        <w:t>6.2.X.6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_Toc195525845 \h </w:instrText>
      </w:r>
      <w:r>
        <w:fldChar w:fldCharType="separate"/>
      </w:r>
      <w:r>
        <w:t>71</w:t>
      </w:r>
      <w:r>
        <w:fldChar w:fldCharType="end"/>
      </w:r>
    </w:p>
    <w:p w14:paraId="51F3642C" w14:textId="532B4AAF" w:rsidR="000B2366" w:rsidRDefault="000B2366">
      <w:pPr>
        <w:pStyle w:val="TOC5"/>
        <w:rPr>
          <w:rFonts w:asciiTheme="minorHAnsi" w:eastAsiaTheme="minorEastAsia" w:hAnsiTheme="minorHAnsi" w:cstheme="minorBidi"/>
          <w:sz w:val="22"/>
          <w:szCs w:val="22"/>
          <w:lang w:val="en-IN" w:eastAsia="en-IN"/>
        </w:rPr>
      </w:pPr>
      <w:r>
        <w:t>6.2.X.6.1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_Toc195525846 \h </w:instrText>
      </w:r>
      <w:r>
        <w:fldChar w:fldCharType="separate"/>
      </w:r>
      <w:r>
        <w:t>71</w:t>
      </w:r>
      <w:r>
        <w:fldChar w:fldCharType="end"/>
      </w:r>
    </w:p>
    <w:p w14:paraId="0156DCFB" w14:textId="25AA37B9" w:rsidR="000B2366" w:rsidRDefault="000B2366">
      <w:pPr>
        <w:pStyle w:val="TOC5"/>
        <w:rPr>
          <w:rFonts w:asciiTheme="minorHAnsi" w:eastAsiaTheme="minorEastAsia" w:hAnsiTheme="minorHAnsi" w:cstheme="minorBidi"/>
          <w:sz w:val="22"/>
          <w:szCs w:val="22"/>
          <w:lang w:val="en-IN" w:eastAsia="en-IN"/>
        </w:rPr>
      </w:pPr>
      <w:r w:rsidRPr="006537F2">
        <w:rPr>
          <w:lang w:val="en-US"/>
        </w:rPr>
        <w:t>6.2.X.6.2</w:t>
      </w:r>
      <w:r>
        <w:rPr>
          <w:rFonts w:asciiTheme="minorHAnsi" w:eastAsiaTheme="minorEastAsia" w:hAnsiTheme="minorHAnsi" w:cstheme="minorBidi"/>
          <w:sz w:val="22"/>
          <w:szCs w:val="22"/>
          <w:lang w:val="en-IN" w:eastAsia="en-IN"/>
        </w:rPr>
        <w:tab/>
      </w:r>
      <w:r w:rsidRPr="006537F2">
        <w:rPr>
          <w:lang w:val="en-US"/>
        </w:rPr>
        <w:t>Structured data types</w:t>
      </w:r>
      <w:r>
        <w:tab/>
      </w:r>
      <w:r>
        <w:fldChar w:fldCharType="begin"/>
      </w:r>
      <w:r>
        <w:instrText xml:space="preserve"> PAGEREF _Toc195525847 \h </w:instrText>
      </w:r>
      <w:r>
        <w:fldChar w:fldCharType="separate"/>
      </w:r>
      <w:r>
        <w:t>71</w:t>
      </w:r>
      <w:r>
        <w:fldChar w:fldCharType="end"/>
      </w:r>
    </w:p>
    <w:p w14:paraId="7C68395C" w14:textId="6E6A32A6" w:rsidR="000B2366" w:rsidRDefault="000B2366">
      <w:pPr>
        <w:pStyle w:val="TOC5"/>
        <w:rPr>
          <w:rFonts w:asciiTheme="minorHAnsi" w:eastAsiaTheme="minorEastAsia" w:hAnsiTheme="minorHAnsi" w:cstheme="minorBidi"/>
          <w:sz w:val="22"/>
          <w:szCs w:val="22"/>
          <w:lang w:val="en-IN" w:eastAsia="en-IN"/>
        </w:rPr>
      </w:pPr>
      <w:r w:rsidRPr="006537F2">
        <w:rPr>
          <w:lang w:val="en-US"/>
        </w:rPr>
        <w:t>6.2.X.6.3</w:t>
      </w:r>
      <w:r>
        <w:rPr>
          <w:rFonts w:asciiTheme="minorHAnsi" w:eastAsiaTheme="minorEastAsia" w:hAnsiTheme="minorHAnsi" w:cstheme="minorBidi"/>
          <w:sz w:val="22"/>
          <w:szCs w:val="22"/>
          <w:lang w:val="en-IN" w:eastAsia="en-IN"/>
        </w:rPr>
        <w:tab/>
      </w:r>
      <w:r w:rsidRPr="006537F2">
        <w:rPr>
          <w:lang w:val="en-US"/>
        </w:rPr>
        <w:t>Simple data types and enumerations</w:t>
      </w:r>
      <w:r>
        <w:tab/>
      </w:r>
      <w:r>
        <w:fldChar w:fldCharType="begin"/>
      </w:r>
      <w:r>
        <w:instrText xml:space="preserve"> PAGEREF _Toc195525848 \h </w:instrText>
      </w:r>
      <w:r>
        <w:fldChar w:fldCharType="separate"/>
      </w:r>
      <w:r>
        <w:t>71</w:t>
      </w:r>
      <w:r>
        <w:fldChar w:fldCharType="end"/>
      </w:r>
    </w:p>
    <w:p w14:paraId="456D76C2" w14:textId="643F9DA1" w:rsidR="000B2366" w:rsidRDefault="000B2366">
      <w:pPr>
        <w:pStyle w:val="TOC5"/>
        <w:rPr>
          <w:rFonts w:asciiTheme="minorHAnsi" w:eastAsiaTheme="minorEastAsia" w:hAnsiTheme="minorHAnsi" w:cstheme="minorBidi"/>
          <w:sz w:val="22"/>
          <w:szCs w:val="22"/>
          <w:lang w:val="en-IN" w:eastAsia="en-IN"/>
        </w:rPr>
      </w:pPr>
      <w:r w:rsidRPr="006537F2">
        <w:rPr>
          <w:lang w:val="en-US"/>
        </w:rPr>
        <w:t>6.2.X.6.4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_Toc195525849 \h </w:instrText>
      </w:r>
      <w:r>
        <w:fldChar w:fldCharType="separate"/>
      </w:r>
      <w:r>
        <w:t>72</w:t>
      </w:r>
      <w:r>
        <w:fldChar w:fldCharType="end"/>
      </w:r>
    </w:p>
    <w:p w14:paraId="1371CAEB" w14:textId="1AC45C6E" w:rsidR="000B2366" w:rsidRDefault="000B2366">
      <w:pPr>
        <w:pStyle w:val="TOC5"/>
        <w:rPr>
          <w:rFonts w:asciiTheme="minorHAnsi" w:eastAsiaTheme="minorEastAsia" w:hAnsiTheme="minorHAnsi" w:cstheme="minorBidi"/>
          <w:sz w:val="22"/>
          <w:szCs w:val="22"/>
          <w:lang w:val="en-IN" w:eastAsia="en-IN"/>
        </w:rPr>
      </w:pPr>
      <w:r>
        <w:t>6.2.X.6.5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_Toc195525850 \h </w:instrText>
      </w:r>
      <w:r>
        <w:fldChar w:fldCharType="separate"/>
      </w:r>
      <w:r>
        <w:t>73</w:t>
      </w:r>
      <w:r>
        <w:fldChar w:fldCharType="end"/>
      </w:r>
    </w:p>
    <w:p w14:paraId="0F825611" w14:textId="28AFAAB3" w:rsidR="000B2366" w:rsidRDefault="000B2366">
      <w:pPr>
        <w:pStyle w:val="TOC4"/>
        <w:rPr>
          <w:rFonts w:asciiTheme="minorHAnsi" w:eastAsiaTheme="minorEastAsia" w:hAnsiTheme="minorHAnsi" w:cstheme="minorBidi"/>
          <w:sz w:val="22"/>
          <w:szCs w:val="22"/>
          <w:lang w:val="en-IN" w:eastAsia="en-IN"/>
        </w:rPr>
      </w:pPr>
      <w:r>
        <w:t>6.2.X.7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_Toc195525851 \h </w:instrText>
      </w:r>
      <w:r>
        <w:fldChar w:fldCharType="separate"/>
      </w:r>
      <w:r>
        <w:t>73</w:t>
      </w:r>
      <w:r>
        <w:fldChar w:fldCharType="end"/>
      </w:r>
    </w:p>
    <w:p w14:paraId="162C829A" w14:textId="2FA011D5" w:rsidR="000B2366" w:rsidRDefault="000B2366">
      <w:pPr>
        <w:pStyle w:val="TOC5"/>
        <w:rPr>
          <w:rFonts w:asciiTheme="minorHAnsi" w:eastAsiaTheme="minorEastAsia" w:hAnsiTheme="minorHAnsi" w:cstheme="minorBidi"/>
          <w:sz w:val="22"/>
          <w:szCs w:val="22"/>
          <w:lang w:val="en-IN" w:eastAsia="en-IN"/>
        </w:rPr>
      </w:pPr>
      <w:r>
        <w:t>6.2.X.7.1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_Toc195525852 \h </w:instrText>
      </w:r>
      <w:r>
        <w:fldChar w:fldCharType="separate"/>
      </w:r>
      <w:r>
        <w:t>73</w:t>
      </w:r>
      <w:r>
        <w:fldChar w:fldCharType="end"/>
      </w:r>
    </w:p>
    <w:p w14:paraId="449AF8CE" w14:textId="20AE9B11" w:rsidR="000B2366" w:rsidRDefault="000B2366">
      <w:pPr>
        <w:pStyle w:val="TOC5"/>
        <w:rPr>
          <w:rFonts w:asciiTheme="minorHAnsi" w:eastAsiaTheme="minorEastAsia" w:hAnsiTheme="minorHAnsi" w:cstheme="minorBidi"/>
          <w:sz w:val="22"/>
          <w:szCs w:val="22"/>
          <w:lang w:val="en-IN" w:eastAsia="en-IN"/>
        </w:rPr>
      </w:pPr>
      <w:r>
        <w:t>6.2.X.7.2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_Toc195525853 \h </w:instrText>
      </w:r>
      <w:r>
        <w:fldChar w:fldCharType="separate"/>
      </w:r>
      <w:r>
        <w:t>73</w:t>
      </w:r>
      <w:r>
        <w:fldChar w:fldCharType="end"/>
      </w:r>
    </w:p>
    <w:p w14:paraId="0847CCC8" w14:textId="2F1D8522" w:rsidR="000B2366" w:rsidRDefault="000B2366">
      <w:pPr>
        <w:pStyle w:val="TOC5"/>
        <w:rPr>
          <w:rFonts w:asciiTheme="minorHAnsi" w:eastAsiaTheme="minorEastAsia" w:hAnsiTheme="minorHAnsi" w:cstheme="minorBidi"/>
          <w:sz w:val="22"/>
          <w:szCs w:val="22"/>
          <w:lang w:val="en-IN" w:eastAsia="en-IN"/>
        </w:rPr>
      </w:pPr>
      <w:r>
        <w:t>6.2.X.7.3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_Toc195525854 \h </w:instrText>
      </w:r>
      <w:r>
        <w:fldChar w:fldCharType="separate"/>
      </w:r>
      <w:r>
        <w:t>73</w:t>
      </w:r>
      <w:r>
        <w:fldChar w:fldCharType="end"/>
      </w:r>
    </w:p>
    <w:p w14:paraId="4587D53F" w14:textId="0F03CCD1" w:rsidR="000B2366" w:rsidRDefault="000B2366">
      <w:pPr>
        <w:pStyle w:val="TOC4"/>
        <w:rPr>
          <w:rFonts w:asciiTheme="minorHAnsi" w:eastAsiaTheme="minorEastAsia" w:hAnsiTheme="minorHAnsi" w:cstheme="minorBidi"/>
          <w:sz w:val="22"/>
          <w:szCs w:val="22"/>
          <w:lang w:val="en-IN" w:eastAsia="en-IN"/>
        </w:rPr>
      </w:pPr>
      <w:r>
        <w:t>6.2.X.8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_Toc195525855 \h </w:instrText>
      </w:r>
      <w:r>
        <w:fldChar w:fldCharType="separate"/>
      </w:r>
      <w:r>
        <w:t>73</w:t>
      </w:r>
      <w:r>
        <w:fldChar w:fldCharType="end"/>
      </w:r>
    </w:p>
    <w:p w14:paraId="070C9B65" w14:textId="341C140C" w:rsidR="000B2366" w:rsidRDefault="000B2366">
      <w:pPr>
        <w:pStyle w:val="TOC4"/>
        <w:rPr>
          <w:rFonts w:asciiTheme="minorHAnsi" w:eastAsiaTheme="minorEastAsia" w:hAnsiTheme="minorHAnsi" w:cstheme="minorBidi"/>
          <w:sz w:val="22"/>
          <w:szCs w:val="22"/>
          <w:lang w:val="en-IN" w:eastAsia="en-IN"/>
        </w:rPr>
      </w:pPr>
      <w:r>
        <w:t>6.2.X.9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_Toc195525856 \h </w:instrText>
      </w:r>
      <w:r>
        <w:fldChar w:fldCharType="separate"/>
      </w:r>
      <w:r>
        <w:t>74</w:t>
      </w:r>
      <w:r>
        <w:fldChar w:fldCharType="end"/>
      </w:r>
    </w:p>
    <w:p w14:paraId="09B22C70" w14:textId="77F37C59" w:rsidR="000B2366" w:rsidRDefault="000B2366">
      <w:pPr>
        <w:pStyle w:val="TOC1"/>
        <w:rPr>
          <w:rFonts w:asciiTheme="minorHAnsi" w:eastAsiaTheme="minorEastAsia" w:hAnsiTheme="minorHAnsi" w:cstheme="minorBidi"/>
          <w:szCs w:val="22"/>
          <w:lang w:val="en-IN" w:eastAsia="en-IN"/>
        </w:rPr>
      </w:pPr>
      <w:r>
        <w:rPr>
          <w:lang w:eastAsia="zh-CN"/>
        </w:rPr>
        <w:t>7</w:t>
      </w:r>
      <w:r>
        <w:rPr>
          <w:rFonts w:asciiTheme="minorHAnsi" w:eastAsiaTheme="minorEastAsia" w:hAnsiTheme="minorHAnsi" w:cstheme="minorBidi"/>
          <w:szCs w:val="22"/>
          <w:lang w:val="en-IN" w:eastAsia="en-IN"/>
        </w:rPr>
        <w:tab/>
      </w:r>
      <w:r>
        <w:rPr>
          <w:lang w:eastAsia="zh-CN"/>
        </w:rPr>
        <w:t>Using Common API Framework</w:t>
      </w:r>
      <w:r>
        <w:tab/>
      </w:r>
      <w:r>
        <w:fldChar w:fldCharType="begin"/>
      </w:r>
      <w:r>
        <w:instrText xml:space="preserve"> PAGEREF _Toc195525857 \h </w:instrText>
      </w:r>
      <w:r>
        <w:fldChar w:fldCharType="separate"/>
      </w:r>
      <w:r>
        <w:t>75</w:t>
      </w:r>
      <w:r>
        <w:fldChar w:fldCharType="end"/>
      </w:r>
    </w:p>
    <w:p w14:paraId="135F87C0" w14:textId="0BE6BA93" w:rsidR="000B2366" w:rsidRDefault="000B2366">
      <w:pPr>
        <w:pStyle w:val="TOC2"/>
        <w:rPr>
          <w:rFonts w:asciiTheme="minorHAnsi" w:eastAsiaTheme="minorEastAsia" w:hAnsiTheme="minorHAnsi" w:cstheme="minorBidi"/>
          <w:sz w:val="22"/>
          <w:szCs w:val="22"/>
          <w:lang w:val="en-IN" w:eastAsia="en-IN"/>
        </w:rPr>
      </w:pPr>
      <w:r>
        <w:t>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_Toc195525858 \h </w:instrText>
      </w:r>
      <w:r>
        <w:fldChar w:fldCharType="separate"/>
      </w:r>
      <w:r>
        <w:t>75</w:t>
      </w:r>
      <w:r>
        <w:fldChar w:fldCharType="end"/>
      </w:r>
    </w:p>
    <w:p w14:paraId="52E79A07" w14:textId="2CE69930" w:rsidR="000B2366" w:rsidRDefault="000B2366">
      <w:pPr>
        <w:pStyle w:val="TOC2"/>
        <w:rPr>
          <w:rFonts w:asciiTheme="minorHAnsi" w:eastAsiaTheme="minorEastAsia" w:hAnsiTheme="minorHAnsi" w:cstheme="minorBidi"/>
          <w:sz w:val="22"/>
          <w:szCs w:val="22"/>
          <w:lang w:val="en-IN" w:eastAsia="en-IN"/>
        </w:rPr>
      </w:pPr>
      <w:r>
        <w:t>7.2</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_Toc195525859 \h </w:instrText>
      </w:r>
      <w:r>
        <w:fldChar w:fldCharType="separate"/>
      </w:r>
      <w:r>
        <w:t>75</w:t>
      </w:r>
      <w:r>
        <w:fldChar w:fldCharType="end"/>
      </w:r>
    </w:p>
    <w:p w14:paraId="1A0CF11C" w14:textId="00CF57D9" w:rsidR="000B2366" w:rsidRDefault="000B2366">
      <w:pPr>
        <w:pStyle w:val="TOC8"/>
        <w:rPr>
          <w:rFonts w:asciiTheme="minorHAnsi" w:eastAsiaTheme="minorEastAsia" w:hAnsiTheme="minorHAnsi" w:cstheme="minorBidi"/>
          <w:b w:val="0"/>
          <w:szCs w:val="22"/>
          <w:lang w:val="en-IN" w:eastAsia="en-IN"/>
        </w:rPr>
      </w:pPr>
      <w:r>
        <w:t>Annex A (normative): OpenAPI specification</w:t>
      </w:r>
      <w:r>
        <w:tab/>
      </w:r>
      <w:r>
        <w:fldChar w:fldCharType="begin"/>
      </w:r>
      <w:r>
        <w:instrText xml:space="preserve"> PAGEREF _Toc195525860 \h </w:instrText>
      </w:r>
      <w:r>
        <w:fldChar w:fldCharType="separate"/>
      </w:r>
      <w:r>
        <w:t>76</w:t>
      </w:r>
      <w:r>
        <w:fldChar w:fldCharType="end"/>
      </w:r>
    </w:p>
    <w:p w14:paraId="7D8A8E98" w14:textId="0F41B886" w:rsidR="000B2366" w:rsidRDefault="000B2366">
      <w:pPr>
        <w:pStyle w:val="TOC1"/>
        <w:rPr>
          <w:rFonts w:asciiTheme="minorHAnsi" w:eastAsiaTheme="minorEastAsia" w:hAnsiTheme="minorHAnsi" w:cstheme="minorBidi"/>
          <w:szCs w:val="22"/>
          <w:lang w:val="en-IN" w:eastAsia="en-IN"/>
        </w:rPr>
      </w:pPr>
      <w:r>
        <w:t>A.1</w:t>
      </w:r>
      <w:r>
        <w:rPr>
          <w:rFonts w:asciiTheme="minorHAnsi" w:eastAsiaTheme="minorEastAsia" w:hAnsiTheme="minorHAnsi" w:cstheme="minorBidi"/>
          <w:szCs w:val="22"/>
          <w:lang w:val="en-IN" w:eastAsia="en-IN"/>
        </w:rPr>
        <w:tab/>
      </w:r>
      <w:r>
        <w:t>General</w:t>
      </w:r>
      <w:r>
        <w:tab/>
      </w:r>
      <w:r>
        <w:fldChar w:fldCharType="begin"/>
      </w:r>
      <w:r>
        <w:instrText xml:space="preserve"> PAGEREF _Toc195525861 \h </w:instrText>
      </w:r>
      <w:r>
        <w:fldChar w:fldCharType="separate"/>
      </w:r>
      <w:r>
        <w:t>76</w:t>
      </w:r>
      <w:r>
        <w:fldChar w:fldCharType="end"/>
      </w:r>
    </w:p>
    <w:p w14:paraId="478D4BBD" w14:textId="3619CE6D" w:rsidR="000B2366" w:rsidRDefault="000B2366">
      <w:pPr>
        <w:pStyle w:val="TOC1"/>
        <w:rPr>
          <w:rFonts w:asciiTheme="minorHAnsi" w:eastAsiaTheme="minorEastAsia" w:hAnsiTheme="minorHAnsi" w:cstheme="minorBidi"/>
          <w:szCs w:val="22"/>
          <w:lang w:val="en-IN" w:eastAsia="en-IN"/>
        </w:rPr>
      </w:pPr>
      <w:r>
        <w:t>A.1</w:t>
      </w:r>
      <w:r>
        <w:rPr>
          <w:rFonts w:asciiTheme="minorHAnsi" w:eastAsiaTheme="minorEastAsia" w:hAnsiTheme="minorHAnsi" w:cstheme="minorBidi"/>
          <w:szCs w:val="22"/>
          <w:lang w:val="en-IN" w:eastAsia="en-IN"/>
        </w:rPr>
        <w:tab/>
      </w:r>
      <w:r>
        <w:t>SS_SAn_SpatialAnchorManagement API</w:t>
      </w:r>
      <w:r>
        <w:tab/>
      </w:r>
      <w:r>
        <w:fldChar w:fldCharType="begin"/>
      </w:r>
      <w:r>
        <w:instrText xml:space="preserve"> PAGEREF _Toc195525862 \h </w:instrText>
      </w:r>
      <w:r>
        <w:fldChar w:fldCharType="separate"/>
      </w:r>
      <w:r>
        <w:t>77</w:t>
      </w:r>
      <w:r>
        <w:fldChar w:fldCharType="end"/>
      </w:r>
    </w:p>
    <w:p w14:paraId="129F6881" w14:textId="3DB97F78" w:rsidR="000B2366" w:rsidRDefault="000B2366">
      <w:pPr>
        <w:pStyle w:val="TOC1"/>
        <w:rPr>
          <w:rFonts w:asciiTheme="minorHAnsi" w:eastAsiaTheme="minorEastAsia" w:hAnsiTheme="minorHAnsi" w:cstheme="minorBidi"/>
          <w:szCs w:val="22"/>
          <w:lang w:val="en-IN" w:eastAsia="en-IN"/>
        </w:rPr>
      </w:pPr>
      <w:r>
        <w:t>A.3</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_Toc195525863 \h </w:instrText>
      </w:r>
      <w:r>
        <w:fldChar w:fldCharType="separate"/>
      </w:r>
      <w:r>
        <w:t>82</w:t>
      </w:r>
      <w:r>
        <w:fldChar w:fldCharType="end"/>
      </w:r>
    </w:p>
    <w:p w14:paraId="0878E459" w14:textId="41676644" w:rsidR="000B2366" w:rsidRDefault="000B2366">
      <w:pPr>
        <w:pStyle w:val="TOC1"/>
        <w:rPr>
          <w:rFonts w:asciiTheme="minorHAnsi" w:eastAsiaTheme="minorEastAsia" w:hAnsiTheme="minorHAnsi" w:cstheme="minorBidi"/>
          <w:szCs w:val="22"/>
          <w:lang w:val="en-IN" w:eastAsia="en-IN"/>
        </w:rPr>
      </w:pPr>
      <w:r>
        <w:t>A.4</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_Toc195525864 \h </w:instrText>
      </w:r>
      <w:r>
        <w:fldChar w:fldCharType="separate"/>
      </w:r>
      <w:r>
        <w:t>87</w:t>
      </w:r>
      <w:r>
        <w:fldChar w:fldCharType="end"/>
      </w:r>
    </w:p>
    <w:p w14:paraId="20DCE8C0" w14:textId="4551C023" w:rsidR="000B2366" w:rsidRDefault="000B2366">
      <w:pPr>
        <w:pStyle w:val="TOC8"/>
        <w:rPr>
          <w:rFonts w:asciiTheme="minorHAnsi" w:eastAsiaTheme="minorEastAsia" w:hAnsiTheme="minorHAnsi" w:cstheme="minorBidi"/>
          <w:b w:val="0"/>
          <w:szCs w:val="22"/>
          <w:lang w:val="en-IN" w:eastAsia="en-IN"/>
        </w:rPr>
      </w:pPr>
      <w:r>
        <w:t>Annex B (informative): Withdrawn API versions</w:t>
      </w:r>
      <w:r>
        <w:tab/>
      </w:r>
      <w:r>
        <w:fldChar w:fldCharType="begin"/>
      </w:r>
      <w:r>
        <w:instrText xml:space="preserve"> PAGEREF _Toc195525865 \h </w:instrText>
      </w:r>
      <w:r>
        <w:fldChar w:fldCharType="separate"/>
      </w:r>
      <w:r>
        <w:t>88</w:t>
      </w:r>
      <w:r>
        <w:fldChar w:fldCharType="end"/>
      </w:r>
    </w:p>
    <w:p w14:paraId="55D9CCFD" w14:textId="7A13D903" w:rsidR="000B2366" w:rsidRDefault="000B2366">
      <w:pPr>
        <w:pStyle w:val="TOC1"/>
        <w:rPr>
          <w:rFonts w:asciiTheme="minorHAnsi" w:eastAsiaTheme="minorEastAsia" w:hAnsiTheme="minorHAnsi" w:cstheme="minorBidi"/>
          <w:szCs w:val="22"/>
          <w:lang w:val="en-IN" w:eastAsia="en-IN"/>
        </w:rPr>
      </w:pPr>
      <w:r>
        <w:t>B.1</w:t>
      </w:r>
      <w:r>
        <w:rPr>
          <w:rFonts w:asciiTheme="minorHAnsi" w:eastAsiaTheme="minorEastAsia" w:hAnsiTheme="minorHAnsi" w:cstheme="minorBidi"/>
          <w:szCs w:val="22"/>
          <w:lang w:val="en-IN" w:eastAsia="en-IN"/>
        </w:rPr>
        <w:tab/>
      </w:r>
      <w:r>
        <w:t>General</w:t>
      </w:r>
      <w:r>
        <w:tab/>
      </w:r>
      <w:r>
        <w:fldChar w:fldCharType="begin"/>
      </w:r>
      <w:r>
        <w:instrText xml:space="preserve"> PAGEREF _Toc195525866 \h </w:instrText>
      </w:r>
      <w:r>
        <w:fldChar w:fldCharType="separate"/>
      </w:r>
      <w:r>
        <w:t>88</w:t>
      </w:r>
      <w:r>
        <w:fldChar w:fldCharType="end"/>
      </w:r>
    </w:p>
    <w:p w14:paraId="1F99EB71" w14:textId="6406BA2B" w:rsidR="000B2366" w:rsidRDefault="000B2366">
      <w:pPr>
        <w:pStyle w:val="TOC1"/>
        <w:rPr>
          <w:rFonts w:asciiTheme="minorHAnsi" w:eastAsiaTheme="minorEastAsia" w:hAnsiTheme="minorHAnsi" w:cstheme="minorBidi"/>
          <w:szCs w:val="22"/>
          <w:lang w:val="en-IN" w:eastAsia="en-IN"/>
        </w:rPr>
      </w:pPr>
      <w:r>
        <w:t>B.2</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_Toc195525867 \h </w:instrText>
      </w:r>
      <w:r>
        <w:fldChar w:fldCharType="separate"/>
      </w:r>
      <w:r>
        <w:t>88</w:t>
      </w:r>
      <w:r>
        <w:fldChar w:fldCharType="end"/>
      </w:r>
    </w:p>
    <w:p w14:paraId="6EEA063F" w14:textId="2E07F9DF" w:rsidR="000B2366" w:rsidRDefault="000B2366">
      <w:pPr>
        <w:pStyle w:val="TOC1"/>
        <w:rPr>
          <w:rFonts w:asciiTheme="minorHAnsi" w:eastAsiaTheme="minorEastAsia" w:hAnsiTheme="minorHAnsi" w:cstheme="minorBidi"/>
          <w:szCs w:val="22"/>
          <w:lang w:val="en-IN" w:eastAsia="en-IN"/>
        </w:rPr>
      </w:pPr>
      <w:r>
        <w:t>B.3</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_Toc195525868 \h </w:instrText>
      </w:r>
      <w:r>
        <w:fldChar w:fldCharType="separate"/>
      </w:r>
      <w:r>
        <w:t>88</w:t>
      </w:r>
      <w:r>
        <w:fldChar w:fldCharType="end"/>
      </w:r>
    </w:p>
    <w:p w14:paraId="22FE8192" w14:textId="1D26A8B7" w:rsidR="000B2366" w:rsidRDefault="000B2366">
      <w:pPr>
        <w:pStyle w:val="TOC8"/>
        <w:rPr>
          <w:rFonts w:asciiTheme="minorHAnsi" w:eastAsiaTheme="minorEastAsia" w:hAnsiTheme="minorHAnsi" w:cstheme="minorBidi"/>
          <w:b w:val="0"/>
          <w:szCs w:val="22"/>
          <w:lang w:val="en-IN" w:eastAsia="en-IN"/>
        </w:rPr>
      </w:pPr>
      <w:r>
        <w:t>Annex &lt;X&gt; (informative): Change history</w:t>
      </w:r>
      <w:r>
        <w:tab/>
      </w:r>
      <w:r>
        <w:fldChar w:fldCharType="begin"/>
      </w:r>
      <w:r>
        <w:instrText xml:space="preserve"> PAGEREF _Toc195525869 \h </w:instrText>
      </w:r>
      <w:r>
        <w:fldChar w:fldCharType="separate"/>
      </w:r>
      <w:r>
        <w:t>89</w:t>
      </w:r>
      <w: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552571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5525716"/>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5525717"/>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28" w:name="_MCCTEMPBM_CRPT9043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bookmarkEnd w:id="28"/>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29" w:name="_Toc510696580"/>
      <w:bookmarkStart w:id="30" w:name="_Toc35971372"/>
      <w:r w:rsidRPr="004D3578">
        <w:br w:type="page"/>
      </w:r>
      <w:bookmarkStart w:id="31" w:name="_Toc191382235"/>
      <w:bookmarkStart w:id="32" w:name="_Toc191627377"/>
      <w:bookmarkStart w:id="33" w:name="_Toc195525718"/>
      <w:r w:rsidR="008A6D4A" w:rsidRPr="004D3578">
        <w:lastRenderedPageBreak/>
        <w:t>3</w:t>
      </w:r>
      <w:r w:rsidR="008A6D4A"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91382236"/>
      <w:bookmarkStart w:id="37" w:name="_Toc191627378"/>
      <w:bookmarkStart w:id="38" w:name="_Toc195525719"/>
      <w:r w:rsidRPr="004D3578">
        <w:t>3.1</w:t>
      </w:r>
      <w:r w:rsidRPr="004D3578">
        <w:tab/>
        <w:t>Definitions</w:t>
      </w:r>
      <w:bookmarkEnd w:id="34"/>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9" w:name="_Toc510696582"/>
      <w:bookmarkStart w:id="40" w:name="_Toc35971374"/>
      <w:bookmarkStart w:id="41" w:name="_Toc191382237"/>
      <w:bookmarkStart w:id="42" w:name="_Toc191627379"/>
      <w:bookmarkStart w:id="43" w:name="_Toc195525720"/>
      <w:r w:rsidRPr="004D3578">
        <w:t>3.2</w:t>
      </w:r>
      <w:r w:rsidRPr="004D3578">
        <w:tab/>
        <w:t>Symbols</w:t>
      </w:r>
      <w:bookmarkEnd w:id="39"/>
      <w:bookmarkEnd w:id="40"/>
      <w:bookmarkEnd w:id="41"/>
      <w:bookmarkEnd w:id="42"/>
      <w:bookmarkEnd w:id="4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4" w:name="_Toc510696583"/>
      <w:bookmarkStart w:id="45" w:name="_Toc35971375"/>
      <w:bookmarkStart w:id="46" w:name="_Toc191382238"/>
      <w:bookmarkStart w:id="47" w:name="_Toc191627380"/>
      <w:bookmarkStart w:id="48" w:name="_Toc195525721"/>
      <w:r w:rsidRPr="004D3578">
        <w:t>3.3</w:t>
      </w:r>
      <w:r w:rsidRPr="004D3578">
        <w:tab/>
        <w:t>Abbreviations</w:t>
      </w:r>
      <w:bookmarkEnd w:id="44"/>
      <w:bookmarkEnd w:id="45"/>
      <w:bookmarkEnd w:id="46"/>
      <w:bookmarkEnd w:id="47"/>
      <w:bookmarkEnd w:id="48"/>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9" w:name="_Toc510696584"/>
      <w:bookmarkStart w:id="50" w:name="_Toc35971376"/>
      <w:r w:rsidRPr="004D3578">
        <w:br w:type="page"/>
      </w:r>
      <w:bookmarkStart w:id="51" w:name="_Toc191382239"/>
      <w:bookmarkStart w:id="52" w:name="_Toc191627381"/>
      <w:bookmarkStart w:id="53" w:name="_Toc195525722"/>
      <w:r w:rsidR="008A6D4A" w:rsidRPr="004D3578">
        <w:lastRenderedPageBreak/>
        <w:t>4</w:t>
      </w:r>
      <w:r w:rsidR="008A6D4A" w:rsidRPr="004D3578">
        <w:tab/>
      </w:r>
      <w:r w:rsidR="008A6D4A">
        <w:t>Overview</w:t>
      </w:r>
      <w:bookmarkEnd w:id="49"/>
      <w:bookmarkEnd w:id="50"/>
      <w:bookmarkEnd w:id="51"/>
      <w:bookmarkEnd w:id="52"/>
      <w:bookmarkEnd w:id="53"/>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Pr="00384826" w:rsidRDefault="00A457FC" w:rsidP="00A457FC">
      <w:pPr>
        <w:pStyle w:val="B1"/>
        <w:rPr>
          <w:lang w:val="en-US"/>
        </w:rPr>
      </w:pPr>
      <w:bookmarkStart w:id="54" w:name="_MCCTEMPBM_CRPT90430001___5"/>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over the SAn-S reference point</w:t>
      </w:r>
      <w:r w:rsidRPr="00384826">
        <w:rPr>
          <w:lang w:val="en-US"/>
        </w:rPr>
        <w:t>, i.e.:</w:t>
      </w:r>
    </w:p>
    <w:bookmarkEnd w:id="54"/>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384826">
      <w:pPr>
        <w:rPr>
          <w:lang w:val="en-US"/>
        </w:rPr>
      </w:pPr>
      <w:bookmarkStart w:id="55" w:name="_MCCTEMPBM_CRPT90430002___2"/>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6" w:name="_MCCTEMPBM_CRPT90430003___7"/>
    <w:bookmarkEnd w:id="55"/>
    <w:bookmarkStart w:id="57" w:name="_MON_1740821112"/>
    <w:bookmarkEnd w:id="57"/>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199.9pt" o:ole="">
            <v:imagedata r:id="rId19" o:title=""/>
          </v:shape>
          <o:OLEObject Type="Embed" ProgID="Word.Document.12" ShapeID="_x0000_i1027" DrawAspect="Content" ObjectID="_1806951116" r:id="rId20">
            <o:FieldCodes>\s</o:FieldCodes>
          </o:OLEObject>
        </w:object>
      </w:r>
    </w:p>
    <w:bookmarkEnd w:id="56"/>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Pr="00384826" w:rsidRDefault="00A457FC" w:rsidP="00A457FC">
      <w:pPr>
        <w:pStyle w:val="B1"/>
        <w:rPr>
          <w:lang w:val="en-US"/>
        </w:rPr>
      </w:pPr>
      <w:bookmarkStart w:id="58" w:name="_MCCTEMPBM_CRPT90430004___5"/>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bookmarkEnd w:id="58"/>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384826">
      <w:pPr>
        <w:rPr>
          <w:lang w:val="en-US"/>
        </w:rPr>
      </w:pPr>
      <w:bookmarkStart w:id="59" w:name="_MCCTEMPBM_CRPT90430005___2"/>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60" w:name="_MCCTEMPBM_CRPT90430006___7"/>
    <w:bookmarkEnd w:id="59"/>
    <w:bookmarkStart w:id="61" w:name="_MON_1801542346"/>
    <w:bookmarkEnd w:id="61"/>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199.9pt" o:ole="">
            <v:imagedata r:id="rId21" o:title=""/>
          </v:shape>
          <o:OLEObject Type="Embed" ProgID="Word.Document.12" ShapeID="_x0000_i1028" DrawAspect="Content" ObjectID="_1806951117" r:id="rId22">
            <o:FieldCodes>\s</o:FieldCodes>
          </o:OLEObject>
        </w:object>
      </w:r>
    </w:p>
    <w:bookmarkEnd w:id="60"/>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62" w:name="_Toc510696585"/>
      <w:bookmarkStart w:id="63" w:name="_Toc35971377"/>
      <w:r w:rsidRPr="004D3578">
        <w:br w:type="page"/>
      </w:r>
      <w:bookmarkStart w:id="64" w:name="_Toc191382240"/>
      <w:bookmarkStart w:id="65" w:name="_Toc191627382"/>
      <w:bookmarkStart w:id="66" w:name="_Toc195525723"/>
      <w:r w:rsidR="008A6D4A">
        <w:lastRenderedPageBreak/>
        <w:t>5</w:t>
      </w:r>
      <w:r w:rsidR="008A6D4A" w:rsidRPr="004D3578">
        <w:tab/>
      </w:r>
      <w:r w:rsidR="008A6D4A">
        <w:t xml:space="preserve">Services offered by the </w:t>
      </w:r>
      <w:bookmarkEnd w:id="62"/>
      <w:bookmarkEnd w:id="63"/>
      <w:r w:rsidR="00F7689D">
        <w:t>Metaverse</w:t>
      </w:r>
      <w:r w:rsidR="00217BBD">
        <w:t xml:space="preserve"> Enablement</w:t>
      </w:r>
      <w:bookmarkEnd w:id="64"/>
      <w:bookmarkEnd w:id="65"/>
      <w:bookmarkEnd w:id="66"/>
    </w:p>
    <w:p w14:paraId="5A6A4D44" w14:textId="77777777" w:rsidR="008A6D4A" w:rsidRDefault="008A6D4A" w:rsidP="007A4424">
      <w:pPr>
        <w:pStyle w:val="Heading2"/>
      </w:pPr>
      <w:bookmarkStart w:id="67" w:name="_Toc510696586"/>
      <w:bookmarkStart w:id="68" w:name="_Toc35971378"/>
      <w:bookmarkStart w:id="69" w:name="_Toc191382241"/>
      <w:bookmarkStart w:id="70" w:name="_Toc191627383"/>
      <w:bookmarkStart w:id="71" w:name="_Toc195525724"/>
      <w:r>
        <w:t>5.1</w:t>
      </w:r>
      <w:r>
        <w:tab/>
        <w:t>Introduction</w:t>
      </w:r>
      <w:bookmarkEnd w:id="67"/>
      <w:bookmarkEnd w:id="68"/>
      <w:bookmarkEnd w:id="69"/>
      <w:bookmarkEnd w:id="70"/>
      <w:bookmarkEnd w:id="71"/>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72" w:name="_Toc191382242"/>
      <w:bookmarkStart w:id="73" w:name="_Toc191627384"/>
      <w:bookmarkStart w:id="74" w:name="_Toc195525725"/>
      <w:bookmarkStart w:id="75" w:name="_Toc510696587"/>
      <w:bookmarkStart w:id="76" w:name="_Toc35971379"/>
      <w:r>
        <w:t>5.2</w:t>
      </w:r>
      <w:r>
        <w:tab/>
      </w:r>
      <w:r w:rsidR="00F7689D">
        <w:t>Spatial Anchor</w:t>
      </w:r>
      <w:r w:rsidR="00FF1D6D">
        <w:t xml:space="preserve"> Server </w:t>
      </w:r>
      <w:r w:rsidR="00615746">
        <w:t>APIs</w:t>
      </w:r>
      <w:bookmarkEnd w:id="72"/>
      <w:bookmarkEnd w:id="73"/>
      <w:bookmarkEnd w:id="74"/>
    </w:p>
    <w:p w14:paraId="55ACA456" w14:textId="39B895E0" w:rsidR="000C34E7" w:rsidRPr="001567E3" w:rsidRDefault="000C34E7" w:rsidP="000C34E7">
      <w:pPr>
        <w:pStyle w:val="Heading3"/>
      </w:pPr>
      <w:bookmarkStart w:id="77" w:name="_Toc191382243"/>
      <w:bookmarkStart w:id="78" w:name="_Toc191627385"/>
      <w:bookmarkStart w:id="79" w:name="_Toc195525726"/>
      <w:r>
        <w:t>5.2.1</w:t>
      </w:r>
      <w:r>
        <w:tab/>
        <w:t>SS_SAnManagement API</w:t>
      </w:r>
      <w:bookmarkEnd w:id="77"/>
      <w:bookmarkEnd w:id="78"/>
      <w:bookmarkEnd w:id="79"/>
    </w:p>
    <w:p w14:paraId="5B296D8D" w14:textId="52AE77A3" w:rsidR="000C34E7" w:rsidRDefault="000C34E7" w:rsidP="000C34E7">
      <w:pPr>
        <w:pStyle w:val="Heading4"/>
      </w:pPr>
      <w:bookmarkStart w:id="80" w:name="_Toc191382244"/>
      <w:bookmarkStart w:id="81" w:name="_Toc191627386"/>
      <w:bookmarkStart w:id="82" w:name="_Toc195525727"/>
      <w:r>
        <w:t>5.2.1.1</w:t>
      </w:r>
      <w:r>
        <w:tab/>
        <w:t>Service Description</w:t>
      </w:r>
      <w:bookmarkEnd w:id="80"/>
      <w:bookmarkEnd w:id="81"/>
      <w:bookmarkEnd w:id="82"/>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83" w:name="_Toc191382245"/>
      <w:bookmarkStart w:id="84" w:name="_Toc191627387"/>
      <w:bookmarkStart w:id="85" w:name="_Toc195525728"/>
      <w:r>
        <w:t>5.2.1.2</w:t>
      </w:r>
      <w:r>
        <w:tab/>
        <w:t>Service Operations</w:t>
      </w:r>
      <w:bookmarkEnd w:id="83"/>
      <w:bookmarkEnd w:id="84"/>
      <w:bookmarkEnd w:id="85"/>
    </w:p>
    <w:p w14:paraId="288EA411" w14:textId="09DD2578" w:rsidR="000C34E7" w:rsidRDefault="000C34E7" w:rsidP="000C34E7">
      <w:pPr>
        <w:pStyle w:val="Heading5"/>
      </w:pPr>
      <w:bookmarkStart w:id="86" w:name="_Toc191382246"/>
      <w:bookmarkStart w:id="87" w:name="_Toc191627388"/>
      <w:bookmarkStart w:id="88" w:name="_Toc195525729"/>
      <w:r>
        <w:t>5.2.1.2.1</w:t>
      </w:r>
      <w:r>
        <w:tab/>
        <w:t>Introduction</w:t>
      </w:r>
      <w:bookmarkEnd w:id="86"/>
      <w:bookmarkEnd w:id="87"/>
      <w:bookmarkEnd w:id="88"/>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613BF3">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613BF3">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613BF3">
            <w:pPr>
              <w:pStyle w:val="TAH"/>
            </w:pPr>
            <w:r>
              <w:t>Initiated by</w:t>
            </w:r>
          </w:p>
        </w:tc>
      </w:tr>
      <w:tr w:rsidR="00F55E4F" w14:paraId="56042475"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613BF3">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613BF3">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613BF3">
            <w:pPr>
              <w:pStyle w:val="TAL"/>
            </w:pPr>
            <w:r w:rsidRPr="000C0EEE">
              <w:rPr>
                <w:lang w:val="en-US"/>
              </w:rPr>
              <w:t>e.g.</w:t>
            </w:r>
            <w:r>
              <w:rPr>
                <w:lang w:val="en-US"/>
              </w:rPr>
              <w:t>,</w:t>
            </w:r>
            <w:r w:rsidRPr="000C0EEE">
              <w:rPr>
                <w:lang w:val="en-US"/>
              </w:rPr>
              <w:t xml:space="preserve"> VAL Server</w:t>
            </w:r>
          </w:p>
        </w:tc>
      </w:tr>
      <w:tr w:rsidR="00F55E4F" w14:paraId="4E724C89"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613BF3">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613BF3">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613BF3">
            <w:pPr>
              <w:pStyle w:val="TAL"/>
            </w:pPr>
            <w:r w:rsidRPr="00A61858">
              <w:rPr>
                <w:lang w:val="en-US"/>
              </w:rPr>
              <w:t>e.g., VAL Server</w:t>
            </w:r>
          </w:p>
        </w:tc>
      </w:tr>
      <w:tr w:rsidR="00F55E4F" w14:paraId="61AA4936"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613BF3">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613BF3">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613BF3">
            <w:pPr>
              <w:pStyle w:val="TAL"/>
            </w:pPr>
            <w:r w:rsidRPr="00A61858">
              <w:rPr>
                <w:lang w:val="en-US"/>
              </w:rPr>
              <w:t>e.g., VAL Server</w:t>
            </w:r>
          </w:p>
        </w:tc>
      </w:tr>
      <w:tr w:rsidR="00F55E4F" w14:paraId="7BA7E8B7"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613BF3">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613BF3">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613BF3">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613BF3">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613BF3">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613BF3">
            <w:pPr>
              <w:pStyle w:val="TAL"/>
              <w:rPr>
                <w:lang w:val="en-US"/>
              </w:rPr>
            </w:pPr>
            <w:r w:rsidRPr="00A61858">
              <w:rPr>
                <w:lang w:val="en-US"/>
              </w:rPr>
              <w:t>e.g., VAL Server</w:t>
            </w:r>
          </w:p>
        </w:tc>
      </w:tr>
      <w:tr w:rsidR="00F55E4F" w14:paraId="21098ABB"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613BF3">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613BF3">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613BF3">
            <w:pPr>
              <w:pStyle w:val="TAL"/>
              <w:rPr>
                <w:lang w:val="en-US"/>
              </w:rPr>
            </w:pPr>
            <w:r w:rsidRPr="00A61858">
              <w:rPr>
                <w:lang w:val="en-US"/>
              </w:rPr>
              <w:t>e.g., VAL Server</w:t>
            </w:r>
          </w:p>
        </w:tc>
      </w:tr>
      <w:tr w:rsidR="00F55E4F" w14:paraId="30E78F4A"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613BF3">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613BF3">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613BF3">
            <w:pPr>
              <w:pStyle w:val="TAL"/>
              <w:rPr>
                <w:lang w:val="en-US"/>
              </w:rPr>
            </w:pPr>
            <w:r>
              <w:rPr>
                <w:lang w:val="en-US"/>
              </w:rPr>
              <w:t>SAn Server</w:t>
            </w:r>
          </w:p>
        </w:tc>
      </w:tr>
    </w:tbl>
    <w:p w14:paraId="367CC2DB" w14:textId="77777777" w:rsidR="000C34E7" w:rsidRDefault="000C34E7" w:rsidP="000C34E7"/>
    <w:p w14:paraId="6B4C1B5B" w14:textId="6605C7BA" w:rsidR="000C34E7" w:rsidRDefault="000C34E7" w:rsidP="000C34E7">
      <w:pPr>
        <w:pStyle w:val="Heading5"/>
      </w:pPr>
      <w:bookmarkStart w:id="89" w:name="_Toc191382247"/>
      <w:bookmarkStart w:id="90" w:name="_Toc191627389"/>
      <w:bookmarkStart w:id="91" w:name="_Toc195525730"/>
      <w:r>
        <w:t>5.2.1.2.2</w:t>
      </w:r>
      <w:r>
        <w:tab/>
        <w:t>SS_SAnManagement_Create</w:t>
      </w:r>
      <w:bookmarkEnd w:id="89"/>
      <w:bookmarkEnd w:id="90"/>
      <w:bookmarkEnd w:id="91"/>
    </w:p>
    <w:p w14:paraId="61C25D0E" w14:textId="06453F0C" w:rsidR="000C34E7" w:rsidRDefault="000C34E7" w:rsidP="004C6078">
      <w:pPr>
        <w:pStyle w:val="H6"/>
      </w:pPr>
      <w:bookmarkStart w:id="92" w:name="_Toc191382248"/>
      <w:r>
        <w:t>5.2.1.2.2.1</w:t>
      </w:r>
      <w:r>
        <w:tab/>
        <w:t>General</w:t>
      </w:r>
      <w:bookmarkEnd w:id="92"/>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93" w:name="_Toc191382249"/>
      <w:r>
        <w:t>5.2.1.2.2.2</w:t>
      </w:r>
      <w:r>
        <w:tab/>
        <w:t>Spatial Anchors List</w:t>
      </w:r>
      <w:r w:rsidRPr="00D46D17">
        <w:t xml:space="preserve"> Creation</w:t>
      </w:r>
      <w:bookmarkEnd w:id="93"/>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0.9pt;height:125.2pt" o:ole="">
            <v:imagedata r:id="rId23" o:title=""/>
          </v:shape>
          <o:OLEObject Type="Embed" ProgID="Word.Document.8" ShapeID="_x0000_i1029" DrawAspect="Content" ObjectID="_1806951118" r:id="rId24">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94" w:name="_Toc191382250"/>
      <w:bookmarkStart w:id="95" w:name="_Toc191627390"/>
      <w:bookmarkStart w:id="96" w:name="_Toc195525731"/>
      <w:r>
        <w:lastRenderedPageBreak/>
        <w:t>5.2.1.2.3</w:t>
      </w:r>
      <w:r>
        <w:tab/>
        <w:t>SS_SAnManagement_Update</w:t>
      </w:r>
      <w:bookmarkEnd w:id="94"/>
      <w:bookmarkEnd w:id="95"/>
      <w:bookmarkEnd w:id="96"/>
    </w:p>
    <w:p w14:paraId="30744A0B" w14:textId="02C830ED" w:rsidR="000C34E7" w:rsidRDefault="000C34E7" w:rsidP="004C6078">
      <w:pPr>
        <w:pStyle w:val="H6"/>
      </w:pPr>
      <w:bookmarkStart w:id="97" w:name="_Toc191382251"/>
      <w:r>
        <w:t>5.2.1.2.3.1</w:t>
      </w:r>
      <w:r>
        <w:tab/>
        <w:t>General</w:t>
      </w:r>
      <w:bookmarkEnd w:id="97"/>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8" w:name="_Toc191382252"/>
      <w:r>
        <w:t>5.2.1.2.3.2</w:t>
      </w:r>
      <w:r>
        <w:tab/>
        <w:t>Spatial Anchors List</w:t>
      </w:r>
      <w:r w:rsidRPr="00D46D17">
        <w:t xml:space="preserve"> Update</w:t>
      </w:r>
      <w:bookmarkEnd w:id="98"/>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0.9pt;height:154.2pt" o:ole="">
            <v:imagedata r:id="rId25" o:title=""/>
          </v:shape>
          <o:OLEObject Type="Embed" ProgID="Word.Document.8" ShapeID="_x0000_i1030" DrawAspect="Content" ObjectID="_1806951119" r:id="rId26">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9" w:name="_Toc191382253"/>
      <w:bookmarkStart w:id="100" w:name="_Toc191627391"/>
      <w:bookmarkStart w:id="101" w:name="_Toc195525732"/>
      <w:r>
        <w:t>5.2.1.2.4</w:t>
      </w:r>
      <w:r>
        <w:tab/>
        <w:t>SS_SAnManagement_Delete</w:t>
      </w:r>
      <w:bookmarkEnd w:id="99"/>
      <w:bookmarkEnd w:id="100"/>
      <w:bookmarkEnd w:id="101"/>
    </w:p>
    <w:p w14:paraId="0D9E0E79" w14:textId="373FFF80" w:rsidR="000C34E7" w:rsidRDefault="000C34E7" w:rsidP="004C6078">
      <w:pPr>
        <w:pStyle w:val="H6"/>
      </w:pPr>
      <w:bookmarkStart w:id="102" w:name="_Toc191382254"/>
      <w:r>
        <w:t>5.2.1.2.4.1</w:t>
      </w:r>
      <w:r>
        <w:tab/>
        <w:t>General</w:t>
      </w:r>
      <w:bookmarkEnd w:id="102"/>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103" w:name="_Toc191382255"/>
      <w:r>
        <w:t>5.2.1.2.4.2</w:t>
      </w:r>
      <w:r>
        <w:tab/>
        <w:t>Spatial Anchors List</w:t>
      </w:r>
      <w:r w:rsidRPr="00D46D17">
        <w:t xml:space="preserve"> Deletion</w:t>
      </w:r>
      <w:bookmarkEnd w:id="103"/>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0.9pt;height:125.2pt" o:ole="">
            <v:imagedata r:id="rId27" o:title=""/>
          </v:shape>
          <o:OLEObject Type="Embed" ProgID="Word.Document.8" ShapeID="_x0000_i1031" DrawAspect="Content" ObjectID="_1806951120" r:id="rId28">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104" w:name="_Toc195525733"/>
      <w:r>
        <w:t>5.2.1.2.</w:t>
      </w:r>
      <w:r w:rsidRPr="00F55E4F">
        <w:t>5</w:t>
      </w:r>
      <w:r>
        <w:tab/>
        <w:t>SS_SAnManagement_Subscribe</w:t>
      </w:r>
      <w:bookmarkEnd w:id="104"/>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p>
    <w:p w14:paraId="2F562BD2" w14:textId="77777777" w:rsidR="00F55E4F" w:rsidRPr="00D46D17" w:rsidRDefault="00F55E4F" w:rsidP="00F55E4F">
      <w:r w:rsidRPr="00D46D17">
        <w:t>The following procedures are supported by the "</w:t>
      </w:r>
      <w:r>
        <w:t>SS_SAnManagement</w:t>
      </w:r>
      <w:r w:rsidRPr="00D46D17">
        <w:t>_</w:t>
      </w:r>
      <w:r>
        <w:t>Subscribe</w:t>
      </w:r>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5" w:name="_MON_1804908530"/>
    <w:bookmarkEnd w:id="105"/>
    <w:p w14:paraId="069B7389" w14:textId="77777777" w:rsidR="00F55E4F" w:rsidRDefault="00F55E4F" w:rsidP="00F55E4F">
      <w:pPr>
        <w:pStyle w:val="TH"/>
      </w:pPr>
      <w:r w:rsidRPr="00D46D17">
        <w:object w:dxaOrig="9620" w:dyaOrig="3149" w14:anchorId="402EA046">
          <v:shape id="_x0000_i1032" type="#_x0000_t75" style="width:480.9pt;height:156.9pt" o:ole="">
            <v:imagedata r:id="rId29" o:title=""/>
          </v:shape>
          <o:OLEObject Type="Embed" ProgID="Word.Document.8" ShapeID="_x0000_i1032" DrawAspect="Content" ObjectID="_1806951121" r:id="rId30">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6" w:name="_Toc195525734"/>
      <w:r>
        <w:t>5.2.1.2.</w:t>
      </w:r>
      <w:r w:rsidRPr="00F55E4F">
        <w:t>6</w:t>
      </w:r>
      <w:r>
        <w:tab/>
        <w:t>SS_SAnManagement_Subscription_Update</w:t>
      </w:r>
      <w:bookmarkEnd w:id="106"/>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p>
    <w:p w14:paraId="2EED91CB" w14:textId="77777777" w:rsidR="00F55E4F" w:rsidRPr="00D46D17" w:rsidRDefault="00F55E4F" w:rsidP="00F55E4F">
      <w:r w:rsidRPr="00D46D17">
        <w:t>The following procedures are supported by the "</w:t>
      </w:r>
      <w:r>
        <w:t>SS_SAnManagement</w:t>
      </w:r>
      <w:r w:rsidRPr="00D46D17">
        <w:t>_</w:t>
      </w:r>
      <w:r>
        <w:t>Subscription_</w:t>
      </w:r>
      <w:r w:rsidRPr="00D46D17">
        <w:t>Update"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7" w:name="_MON_1804909138"/>
    <w:bookmarkEnd w:id="107"/>
    <w:p w14:paraId="5535F52C" w14:textId="77777777" w:rsidR="00F55E4F" w:rsidRPr="00D46D17" w:rsidRDefault="00F55E4F" w:rsidP="00F55E4F">
      <w:pPr>
        <w:pStyle w:val="TH"/>
      </w:pPr>
      <w:r w:rsidRPr="00D46D17">
        <w:object w:dxaOrig="9620" w:dyaOrig="3372" w14:anchorId="45368078">
          <v:shape id="_x0000_i1033" type="#_x0000_t75" style="width:480.9pt;height:168.7pt" o:ole="">
            <v:imagedata r:id="rId31" o:title=""/>
          </v:shape>
          <o:OLEObject Type="Embed" ProgID="Word.Document.8" ShapeID="_x0000_i1033" DrawAspect="Content" ObjectID="_1806951122" r:id="rId32">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8" w:name="_Toc195525735"/>
      <w:r>
        <w:t>5.2.1.2.</w:t>
      </w:r>
      <w:r w:rsidRPr="00F55E4F">
        <w:t>7</w:t>
      </w:r>
      <w:r>
        <w:tab/>
        <w:t>SS_SAnManagement_Unsubscribe</w:t>
      </w:r>
      <w:bookmarkEnd w:id="108"/>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p>
    <w:p w14:paraId="1753DFD9" w14:textId="77777777" w:rsidR="00F55E4F" w:rsidRPr="00D46D17" w:rsidRDefault="00F55E4F" w:rsidP="00F55E4F">
      <w:r w:rsidRPr="00D46D17">
        <w:t>The following procedures are supported by the "</w:t>
      </w:r>
      <w:r>
        <w:t>SS_SAnManagement</w:t>
      </w:r>
      <w:r w:rsidRPr="00D46D17">
        <w:t>_</w:t>
      </w:r>
      <w:r>
        <w:t>Unsubscribe</w:t>
      </w:r>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9" w:name="_MON_1804909458"/>
    <w:bookmarkEnd w:id="109"/>
    <w:p w14:paraId="5835C173" w14:textId="77777777" w:rsidR="00F55E4F" w:rsidRPr="00D46D17" w:rsidRDefault="00F55E4F" w:rsidP="00F55E4F">
      <w:pPr>
        <w:pStyle w:val="TH"/>
      </w:pPr>
      <w:r w:rsidRPr="00D46D17">
        <w:object w:dxaOrig="9620" w:dyaOrig="2868" w14:anchorId="61816118">
          <v:shape id="_x0000_i1034" type="#_x0000_t75" style="width:480.9pt;height:143.45pt" o:ole="">
            <v:imagedata r:id="rId33" o:title=""/>
          </v:shape>
          <o:OLEObject Type="Embed" ProgID="Word.Document.8" ShapeID="_x0000_i1034" DrawAspect="Content" ObjectID="_1806951123" r:id="rId34">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10" w:name="_Toc195525736"/>
      <w:r>
        <w:t>5.2.1.2.</w:t>
      </w:r>
      <w:r w:rsidRPr="00F55E4F">
        <w:t>8</w:t>
      </w:r>
      <w:r>
        <w:tab/>
        <w:t>SS_SAnManagement_Notify</w:t>
      </w:r>
      <w:bookmarkEnd w:id="110"/>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r>
        <w:t>SAn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r>
        <w:t>SS_SAnManagement</w:t>
      </w:r>
      <w:r w:rsidRPr="00D46D17">
        <w:t>_</w:t>
      </w:r>
      <w:r>
        <w:t>Notify</w:t>
      </w:r>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11" w:name="_MON_1804909875"/>
    <w:bookmarkEnd w:id="111"/>
    <w:p w14:paraId="0F8C7FEC" w14:textId="77777777" w:rsidR="00F55E4F" w:rsidRPr="00D46D17" w:rsidRDefault="00F55E4F" w:rsidP="00F55E4F">
      <w:pPr>
        <w:pStyle w:val="TH"/>
      </w:pPr>
      <w:r w:rsidRPr="00D46D17">
        <w:object w:dxaOrig="9620" w:dyaOrig="2508" w14:anchorId="659F57B1">
          <v:shape id="_x0000_i1035" type="#_x0000_t75" style="width:480.9pt;height:125.2pt" o:ole="">
            <v:imagedata r:id="rId35" o:title=""/>
          </v:shape>
          <o:OLEObject Type="Embed" ProgID="Word.Document.8" ShapeID="_x0000_i1035" DrawAspect="Content" ObjectID="_1806951124" r:id="rId36">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12" w:name="_Toc195525737"/>
      <w:r>
        <w:t>5.2.2</w:t>
      </w:r>
      <w:r>
        <w:tab/>
        <w:t>SS_SAnDiscovery API</w:t>
      </w:r>
      <w:bookmarkEnd w:id="112"/>
    </w:p>
    <w:p w14:paraId="6BC1A445" w14:textId="53CE71AD" w:rsidR="007C70A9" w:rsidRDefault="007C70A9" w:rsidP="007C70A9">
      <w:pPr>
        <w:pStyle w:val="Heading4"/>
      </w:pPr>
      <w:bookmarkStart w:id="113" w:name="_Toc195525738"/>
      <w:r>
        <w:t>5.2.2.1</w:t>
      </w:r>
      <w:r>
        <w:tab/>
        <w:t>Service Description</w:t>
      </w:r>
      <w:bookmarkEnd w:id="113"/>
    </w:p>
    <w:p w14:paraId="7EC7E678" w14:textId="77777777" w:rsidR="007C70A9" w:rsidRDefault="007C70A9" w:rsidP="007C70A9">
      <w:r>
        <w:t>The SS_SAnDiscovery</w:t>
      </w:r>
      <w:r w:rsidRPr="00E23840">
        <w:rPr>
          <w:noProof/>
        </w:rPr>
        <w:t xml:space="preserve"> </w:t>
      </w:r>
      <w:r>
        <w:t>service exposed by the SAn Server enables a service consumer to:</w:t>
      </w:r>
    </w:p>
    <w:p w14:paraId="55E19017" w14:textId="77777777" w:rsidR="007C70A9" w:rsidRDefault="007C70A9" w:rsidP="007C70A9">
      <w:pPr>
        <w:pStyle w:val="B1"/>
      </w:pPr>
      <w:r w:rsidRPr="00D75E39">
        <w:t>-</w:t>
      </w:r>
      <w:r w:rsidRPr="00D75E39">
        <w:tab/>
      </w:r>
      <w:r>
        <w:t>discover the spatial anchor(s) at the SAn Server.</w:t>
      </w:r>
    </w:p>
    <w:p w14:paraId="49619DFE" w14:textId="68722455" w:rsidR="007C70A9" w:rsidRDefault="007C70A9" w:rsidP="007C70A9">
      <w:pPr>
        <w:pStyle w:val="Heading4"/>
      </w:pPr>
      <w:bookmarkStart w:id="114" w:name="_Toc195525739"/>
      <w:r>
        <w:t>5.2.2.2</w:t>
      </w:r>
      <w:r>
        <w:tab/>
        <w:t>Service Operations</w:t>
      </w:r>
      <w:bookmarkEnd w:id="114"/>
    </w:p>
    <w:p w14:paraId="40F6F8BB" w14:textId="0D3D5716" w:rsidR="007C70A9" w:rsidRDefault="007C70A9" w:rsidP="007C70A9">
      <w:pPr>
        <w:pStyle w:val="Heading5"/>
      </w:pPr>
      <w:bookmarkStart w:id="115" w:name="_Toc195525740"/>
      <w:r>
        <w:t>5.2.2.2.1</w:t>
      </w:r>
      <w:r>
        <w:tab/>
        <w:t>Introduction</w:t>
      </w:r>
      <w:bookmarkEnd w:id="115"/>
    </w:p>
    <w:p w14:paraId="5DB10782" w14:textId="756E88F4" w:rsidR="007C70A9" w:rsidRDefault="007C70A9" w:rsidP="007C70A9">
      <w:r>
        <w:t>The service operation defined for the SS_SAnDiscovery API are shown in the table 5.2.2.2.1-1.</w:t>
      </w:r>
    </w:p>
    <w:p w14:paraId="6B79DD71" w14:textId="21289397" w:rsidR="007C70A9" w:rsidRDefault="007C70A9" w:rsidP="007C70A9">
      <w:pPr>
        <w:pStyle w:val="TH"/>
      </w:pPr>
      <w:r>
        <w:lastRenderedPageBreak/>
        <w:t>Table 5.2.2.2.1-1: Operations of the SS_SAnDiscovery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r>
              <w:t>SS_SAnDiscovery_Request</w:t>
            </w:r>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discover the spatial anchors at the SAn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16" w:name="_Toc195525741"/>
      <w:r>
        <w:t>5.2.2.2.2</w:t>
      </w:r>
      <w:r>
        <w:tab/>
        <w:t>SS_SAnDiscovery_Request</w:t>
      </w:r>
      <w:bookmarkEnd w:id="116"/>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p>
    <w:p w14:paraId="0CCA1845" w14:textId="77777777" w:rsidR="007C70A9" w:rsidRPr="00D46D17" w:rsidRDefault="007C70A9" w:rsidP="007C70A9">
      <w:r w:rsidRPr="00D46D17">
        <w:t>The following procedures are supported by the "</w:t>
      </w:r>
      <w:r>
        <w:t>SS_SAnDiscovery</w:t>
      </w:r>
      <w:r w:rsidRPr="00D46D17">
        <w:t>_</w:t>
      </w:r>
      <w:r>
        <w:t>Request</w:t>
      </w:r>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17" w:name="_MON_1804914059"/>
    <w:bookmarkEnd w:id="117"/>
    <w:p w14:paraId="611051B3" w14:textId="77777777" w:rsidR="007C70A9" w:rsidRDefault="007C70A9" w:rsidP="007C70A9">
      <w:pPr>
        <w:pStyle w:val="TH"/>
      </w:pPr>
      <w:r w:rsidRPr="00D46D17">
        <w:object w:dxaOrig="9620" w:dyaOrig="2616" w14:anchorId="4461603D">
          <v:shape id="_x0000_i1036" type="#_x0000_t75" style="width:480.9pt;height:130.55pt" o:ole="">
            <v:imagedata r:id="rId37" o:title=""/>
          </v:shape>
          <o:OLEObject Type="Embed" ProgID="Word.Document.8" ShapeID="_x0000_i1036" DrawAspect="Content" ObjectID="_1806951125" r:id="rId38">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18" w:name="_Toc191382256"/>
      <w:bookmarkStart w:id="119" w:name="_Toc191627392"/>
      <w:bookmarkStart w:id="120" w:name="_Toc195525742"/>
      <w:r>
        <w:t>5.2.X</w:t>
      </w:r>
      <w:r w:rsidR="008A6D4A">
        <w:tab/>
        <w:t>&lt;Service 1&gt;</w:t>
      </w:r>
      <w:r w:rsidR="008A6D4A" w:rsidRPr="00AF47A0">
        <w:t xml:space="preserve"> </w:t>
      </w:r>
      <w:r w:rsidR="008A6D4A">
        <w:t>Service</w:t>
      </w:r>
      <w:bookmarkEnd w:id="75"/>
      <w:bookmarkEnd w:id="76"/>
      <w:bookmarkEnd w:id="118"/>
      <w:bookmarkEnd w:id="119"/>
      <w:bookmarkEnd w:id="12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21" w:name="_Toc510696588"/>
      <w:bookmarkStart w:id="122" w:name="_Toc35971380"/>
      <w:bookmarkStart w:id="123" w:name="_Toc191382257"/>
      <w:bookmarkStart w:id="124" w:name="_Toc191627393"/>
      <w:bookmarkStart w:id="125" w:name="_Toc195525743"/>
      <w:r>
        <w:t>5.2.X</w:t>
      </w:r>
      <w:r w:rsidR="008A6D4A">
        <w:t>.1</w:t>
      </w:r>
      <w:r w:rsidR="008A6D4A">
        <w:tab/>
        <w:t>Service Description</w:t>
      </w:r>
      <w:bookmarkEnd w:id="121"/>
      <w:bookmarkEnd w:id="122"/>
      <w:bookmarkEnd w:id="123"/>
      <w:bookmarkEnd w:id="124"/>
      <w:bookmarkEnd w:id="125"/>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26" w:name="_Toc510696589"/>
      <w:bookmarkStart w:id="127" w:name="_Toc35971381"/>
      <w:bookmarkStart w:id="128" w:name="_Toc191382258"/>
      <w:bookmarkStart w:id="129" w:name="_Toc191627394"/>
      <w:bookmarkStart w:id="130" w:name="_Toc195525744"/>
      <w:r>
        <w:t>5.2.</w:t>
      </w:r>
      <w:r w:rsidR="00F7689D">
        <w:t>X</w:t>
      </w:r>
      <w:r w:rsidR="008A6D4A">
        <w:t>.2</w:t>
      </w:r>
      <w:r w:rsidR="008A6D4A">
        <w:tab/>
        <w:t>Service Operations</w:t>
      </w:r>
      <w:bookmarkEnd w:id="126"/>
      <w:bookmarkEnd w:id="127"/>
      <w:bookmarkEnd w:id="128"/>
      <w:bookmarkEnd w:id="129"/>
      <w:bookmarkEnd w:id="13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31" w:name="_Toc510696590"/>
      <w:bookmarkStart w:id="132" w:name="_Toc35971382"/>
      <w:bookmarkStart w:id="133" w:name="_Toc191382259"/>
      <w:bookmarkStart w:id="134" w:name="_Toc191627395"/>
      <w:bookmarkStart w:id="135" w:name="_Toc195525745"/>
      <w:r>
        <w:t>5.2.</w:t>
      </w:r>
      <w:r w:rsidR="00F7689D">
        <w:t>X</w:t>
      </w:r>
      <w:r w:rsidR="008A6D4A">
        <w:t>.2.1</w:t>
      </w:r>
      <w:r w:rsidR="008A6D4A">
        <w:tab/>
        <w:t>Introduction</w:t>
      </w:r>
      <w:bookmarkEnd w:id="131"/>
      <w:bookmarkEnd w:id="132"/>
      <w:bookmarkEnd w:id="133"/>
      <w:bookmarkEnd w:id="134"/>
      <w:bookmarkEnd w:id="13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36" w:name="_Toc510696591"/>
      <w:bookmarkStart w:id="137" w:name="_Toc35971383"/>
      <w:bookmarkStart w:id="138" w:name="_Toc191382260"/>
      <w:bookmarkStart w:id="139" w:name="_Toc191627396"/>
      <w:bookmarkStart w:id="140" w:name="_Toc195525746"/>
      <w:r>
        <w:t>5.2.</w:t>
      </w:r>
      <w:r w:rsidR="00F7689D">
        <w:t>X</w:t>
      </w:r>
      <w:r w:rsidR="008A6D4A">
        <w:t>.2.2</w:t>
      </w:r>
      <w:r w:rsidR="008A6D4A">
        <w:tab/>
        <w:t xml:space="preserve">&lt;Service </w:t>
      </w:r>
      <w:r w:rsidR="008A6D4A" w:rsidRPr="007A3F64">
        <w:t>operation</w:t>
      </w:r>
      <w:r w:rsidR="008A6D4A">
        <w:t xml:space="preserve"> 1&gt;</w:t>
      </w:r>
      <w:bookmarkEnd w:id="136"/>
      <w:bookmarkEnd w:id="137"/>
      <w:bookmarkEnd w:id="138"/>
      <w:bookmarkEnd w:id="139"/>
      <w:bookmarkEnd w:id="140"/>
    </w:p>
    <w:p w14:paraId="687573F6" w14:textId="43629F9E" w:rsidR="008A6D4A" w:rsidRDefault="000F7311" w:rsidP="004C6078">
      <w:pPr>
        <w:pStyle w:val="H6"/>
        <w:rPr>
          <w:lang w:eastAsia="en-US"/>
        </w:rPr>
      </w:pPr>
      <w:bookmarkStart w:id="141" w:name="_Toc510696592"/>
      <w:bookmarkStart w:id="142" w:name="_Toc35971384"/>
      <w:bookmarkStart w:id="143" w:name="_Toc191382261"/>
      <w:r>
        <w:rPr>
          <w:lang w:eastAsia="en-US"/>
        </w:rPr>
        <w:t>5.2.</w:t>
      </w:r>
      <w:r w:rsidR="00F7689D">
        <w:rPr>
          <w:lang w:eastAsia="en-US"/>
        </w:rPr>
        <w:t>X</w:t>
      </w:r>
      <w:r w:rsidR="008A6D4A">
        <w:rPr>
          <w:lang w:eastAsia="en-US"/>
        </w:rPr>
        <w:t>.2.2.1</w:t>
      </w:r>
      <w:r w:rsidR="008A6D4A">
        <w:rPr>
          <w:lang w:eastAsia="en-US"/>
        </w:rPr>
        <w:tab/>
        <w:t>General</w:t>
      </w:r>
      <w:bookmarkEnd w:id="141"/>
      <w:bookmarkEnd w:id="142"/>
      <w:bookmarkEnd w:id="143"/>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44" w:name="_Toc510696593"/>
      <w:bookmarkStart w:id="145" w:name="_Toc35971385"/>
      <w:bookmarkStart w:id="146"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44"/>
      <w:bookmarkEnd w:id="145"/>
      <w:bookmarkEnd w:id="146"/>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47" w:name="_Toc510696594"/>
      <w:bookmarkStart w:id="148" w:name="_Toc35971386"/>
      <w:bookmarkStart w:id="149" w:name="_Toc191382263"/>
      <w:r>
        <w:rPr>
          <w:lang w:eastAsia="en-US"/>
        </w:rPr>
        <w:t>5.2.X</w:t>
      </w:r>
      <w:r w:rsidR="008A6D4A">
        <w:rPr>
          <w:lang w:eastAsia="en-US"/>
        </w:rPr>
        <w:t>.2.2.3</w:t>
      </w:r>
      <w:r w:rsidR="008A6D4A">
        <w:rPr>
          <w:lang w:eastAsia="en-US"/>
        </w:rPr>
        <w:tab/>
        <w:t>&lt;Procedure 2 using service operation 1 of service 1&gt;</w:t>
      </w:r>
      <w:bookmarkEnd w:id="147"/>
      <w:bookmarkEnd w:id="148"/>
      <w:bookmarkEnd w:id="149"/>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50" w:name="_Toc510696595"/>
      <w:bookmarkStart w:id="151" w:name="_Toc35971387"/>
      <w:bookmarkStart w:id="152" w:name="_Toc191382264"/>
      <w:bookmarkStart w:id="153" w:name="_Toc191627397"/>
      <w:bookmarkStart w:id="154" w:name="_Toc195525747"/>
      <w:r>
        <w:t>5.2.X</w:t>
      </w:r>
      <w:r w:rsidR="008A6D4A">
        <w:t>.2.3</w:t>
      </w:r>
      <w:r w:rsidR="008A6D4A">
        <w:tab/>
        <w:t>&lt;Service operation 2&gt;</w:t>
      </w:r>
      <w:bookmarkEnd w:id="150"/>
      <w:bookmarkEnd w:id="151"/>
      <w:bookmarkEnd w:id="152"/>
      <w:bookmarkEnd w:id="153"/>
      <w:bookmarkEnd w:id="154"/>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55" w:name="_Toc510696596"/>
      <w:bookmarkStart w:id="156" w:name="_Toc35971388"/>
      <w:r w:rsidRPr="004D3578">
        <w:br w:type="page"/>
      </w:r>
      <w:bookmarkStart w:id="157" w:name="_Toc191382265"/>
      <w:bookmarkStart w:id="158" w:name="_Toc191627398"/>
      <w:bookmarkStart w:id="159" w:name="_Toc195525748"/>
      <w:r w:rsidR="008A6D4A">
        <w:lastRenderedPageBreak/>
        <w:t>5.3</w:t>
      </w:r>
      <w:r w:rsidR="008A6D4A">
        <w:tab/>
      </w:r>
      <w:bookmarkEnd w:id="155"/>
      <w:bookmarkEnd w:id="156"/>
      <w:r w:rsidR="00F7689D">
        <w:t>Spatial Map Server</w:t>
      </w:r>
      <w:r w:rsidR="00E2654F">
        <w:t xml:space="preserve"> </w:t>
      </w:r>
      <w:r w:rsidR="00B75D4E">
        <w:t>APIs</w:t>
      </w:r>
      <w:bookmarkEnd w:id="157"/>
      <w:bookmarkEnd w:id="158"/>
      <w:bookmarkEnd w:id="159"/>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60" w:name="_Toc191382266"/>
      <w:bookmarkStart w:id="161" w:name="_Toc191627399"/>
      <w:bookmarkStart w:id="162" w:name="_Toc195525749"/>
      <w:r>
        <w:t>5.3.X</w:t>
      </w:r>
      <w:r>
        <w:tab/>
        <w:t>&lt;Service 1&gt;</w:t>
      </w:r>
      <w:r w:rsidRPr="00AF47A0">
        <w:t xml:space="preserve"> </w:t>
      </w:r>
      <w:r>
        <w:t>Service</w:t>
      </w:r>
      <w:bookmarkEnd w:id="160"/>
      <w:bookmarkEnd w:id="161"/>
      <w:bookmarkEnd w:id="162"/>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63" w:name="_Toc191382267"/>
      <w:bookmarkStart w:id="164" w:name="_Toc191627400"/>
      <w:bookmarkStart w:id="165" w:name="_Toc195525750"/>
      <w:r>
        <w:t>5.3.X.1</w:t>
      </w:r>
      <w:r>
        <w:tab/>
        <w:t>Service Description</w:t>
      </w:r>
      <w:bookmarkEnd w:id="163"/>
      <w:bookmarkEnd w:id="164"/>
      <w:bookmarkEnd w:id="165"/>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66" w:name="_Toc191382268"/>
      <w:bookmarkStart w:id="167" w:name="_Toc191627401"/>
      <w:bookmarkStart w:id="168" w:name="_Toc195525751"/>
      <w:r>
        <w:t>5.3.X.2</w:t>
      </w:r>
      <w:r>
        <w:tab/>
        <w:t>Service Operations</w:t>
      </w:r>
      <w:bookmarkEnd w:id="166"/>
      <w:bookmarkEnd w:id="167"/>
      <w:bookmarkEnd w:id="168"/>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69" w:name="_Toc191382269"/>
      <w:bookmarkStart w:id="170" w:name="_Toc191627402"/>
      <w:bookmarkStart w:id="171" w:name="_Toc195525752"/>
      <w:r>
        <w:t>5.3.X.2.1</w:t>
      </w:r>
      <w:r>
        <w:tab/>
        <w:t>Introduction</w:t>
      </w:r>
      <w:bookmarkEnd w:id="169"/>
      <w:bookmarkEnd w:id="170"/>
      <w:bookmarkEnd w:id="171"/>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72" w:name="_Toc191382270"/>
      <w:bookmarkStart w:id="173" w:name="_Toc191627403"/>
      <w:bookmarkStart w:id="174" w:name="_Toc195525753"/>
      <w:r>
        <w:t>5.3.X.2.2</w:t>
      </w:r>
      <w:r>
        <w:tab/>
        <w:t xml:space="preserve">&lt;Service </w:t>
      </w:r>
      <w:r w:rsidRPr="007A3F64">
        <w:t>operation</w:t>
      </w:r>
      <w:r>
        <w:t xml:space="preserve"> 1&gt;</w:t>
      </w:r>
      <w:bookmarkEnd w:id="172"/>
      <w:bookmarkEnd w:id="173"/>
      <w:bookmarkEnd w:id="174"/>
    </w:p>
    <w:p w14:paraId="5E6BE4CD" w14:textId="11FD57E6" w:rsidR="00F7689D" w:rsidRDefault="00F7689D" w:rsidP="004C6078">
      <w:pPr>
        <w:pStyle w:val="H6"/>
        <w:rPr>
          <w:lang w:eastAsia="en-US"/>
        </w:rPr>
      </w:pPr>
      <w:bookmarkStart w:id="175" w:name="_Toc191382271"/>
      <w:r>
        <w:rPr>
          <w:lang w:eastAsia="en-US"/>
        </w:rPr>
        <w:t>5.3.X.2.2.1</w:t>
      </w:r>
      <w:r>
        <w:rPr>
          <w:lang w:eastAsia="en-US"/>
        </w:rPr>
        <w:tab/>
        <w:t>General</w:t>
      </w:r>
      <w:bookmarkEnd w:id="175"/>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76" w:name="_Toc191382272"/>
      <w:r>
        <w:rPr>
          <w:lang w:eastAsia="en-US"/>
        </w:rPr>
        <w:t>5.3.X</w:t>
      </w:r>
      <w:r w:rsidRPr="00D91C27">
        <w:rPr>
          <w:lang w:eastAsia="en-US"/>
        </w:rPr>
        <w:t>.2.2.2</w:t>
      </w:r>
      <w:r w:rsidRPr="00D91C27">
        <w:rPr>
          <w:lang w:eastAsia="en-US"/>
        </w:rPr>
        <w:tab/>
        <w:t>&lt;Procedure 1 using service operation 1 of service 1&gt;</w:t>
      </w:r>
      <w:bookmarkEnd w:id="176"/>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77" w:name="_Toc191382273"/>
      <w:r>
        <w:rPr>
          <w:lang w:eastAsia="en-US"/>
        </w:rPr>
        <w:t>5.3.X.2.2.3</w:t>
      </w:r>
      <w:r>
        <w:rPr>
          <w:lang w:eastAsia="en-US"/>
        </w:rPr>
        <w:tab/>
        <w:t>&lt;Procedure 2 using service operation 1 of service 1&gt;</w:t>
      </w:r>
      <w:bookmarkEnd w:id="177"/>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78" w:name="_Toc191382274"/>
      <w:bookmarkStart w:id="179" w:name="_Toc191627404"/>
      <w:bookmarkStart w:id="180" w:name="_Toc195525754"/>
      <w:r>
        <w:t>5.3.X.2.3</w:t>
      </w:r>
      <w:r>
        <w:tab/>
        <w:t>&lt;Service operation 2&gt;</w:t>
      </w:r>
      <w:bookmarkEnd w:id="178"/>
      <w:bookmarkEnd w:id="179"/>
      <w:bookmarkEnd w:id="180"/>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81" w:name="_Toc510696597"/>
      <w:bookmarkStart w:id="182" w:name="_Toc35971389"/>
      <w:r w:rsidRPr="004D3578">
        <w:br w:type="page"/>
      </w:r>
      <w:bookmarkStart w:id="183" w:name="_Toc191382275"/>
      <w:bookmarkStart w:id="184" w:name="_Toc191627405"/>
      <w:bookmarkStart w:id="185" w:name="_Toc195525755"/>
      <w:r w:rsidR="008A6D4A">
        <w:lastRenderedPageBreak/>
        <w:t>6</w:t>
      </w:r>
      <w:r w:rsidR="008A6D4A">
        <w:tab/>
        <w:t>API Definitions</w:t>
      </w:r>
      <w:bookmarkEnd w:id="181"/>
      <w:bookmarkEnd w:id="182"/>
      <w:bookmarkEnd w:id="183"/>
      <w:bookmarkEnd w:id="184"/>
      <w:bookmarkEnd w:id="185"/>
    </w:p>
    <w:p w14:paraId="1AF61184" w14:textId="09D40359" w:rsidR="00354013" w:rsidRDefault="00354013" w:rsidP="007A4424">
      <w:pPr>
        <w:pStyle w:val="Heading2"/>
      </w:pPr>
      <w:bookmarkStart w:id="186" w:name="_Toc191382276"/>
      <w:bookmarkStart w:id="187" w:name="_Toc191627406"/>
      <w:bookmarkStart w:id="188" w:name="_Toc195525756"/>
      <w:bookmarkStart w:id="189" w:name="_Toc510696598"/>
      <w:bookmarkStart w:id="190" w:name="_Toc35971390"/>
      <w:r>
        <w:t>6.1</w:t>
      </w:r>
      <w:r w:rsidR="0034404B">
        <w:tab/>
      </w:r>
      <w:r w:rsidR="002900A9">
        <w:t>Spatial Anchor</w:t>
      </w:r>
      <w:r w:rsidR="00615746">
        <w:t xml:space="preserve"> Server APIs</w:t>
      </w:r>
      <w:bookmarkEnd w:id="186"/>
      <w:bookmarkEnd w:id="187"/>
      <w:bookmarkEnd w:id="188"/>
    </w:p>
    <w:p w14:paraId="23F49A5F" w14:textId="227D7C6C" w:rsidR="00331005" w:rsidRDefault="00331005" w:rsidP="00671AA6">
      <w:pPr>
        <w:pStyle w:val="Heading3"/>
      </w:pPr>
      <w:bookmarkStart w:id="191" w:name="_Toc191382277"/>
      <w:bookmarkStart w:id="192" w:name="_Toc191627407"/>
      <w:bookmarkStart w:id="193" w:name="_Toc195525757"/>
      <w:r>
        <w:t>6.1.1</w:t>
      </w:r>
      <w:r>
        <w:tab/>
        <w:t>SS_SAnManagement Service API</w:t>
      </w:r>
      <w:bookmarkEnd w:id="191"/>
      <w:bookmarkEnd w:id="192"/>
      <w:bookmarkEnd w:id="193"/>
    </w:p>
    <w:p w14:paraId="79D2F9A9" w14:textId="74C9706F" w:rsidR="00331005" w:rsidRDefault="00331005" w:rsidP="00671AA6">
      <w:pPr>
        <w:pStyle w:val="Heading4"/>
      </w:pPr>
      <w:bookmarkStart w:id="194" w:name="_Toc130662190"/>
      <w:bookmarkStart w:id="195" w:name="_Toc191382278"/>
      <w:bookmarkStart w:id="196" w:name="_Toc191627408"/>
      <w:bookmarkStart w:id="197" w:name="_Toc195525758"/>
      <w:r>
        <w:t>6.1.1.1</w:t>
      </w:r>
      <w:r>
        <w:tab/>
        <w:t>Introduction</w:t>
      </w:r>
      <w:bookmarkEnd w:id="194"/>
      <w:bookmarkEnd w:id="195"/>
      <w:bookmarkEnd w:id="196"/>
      <w:bookmarkEnd w:id="197"/>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98" w:name="_Toc130662191"/>
      <w:bookmarkStart w:id="199" w:name="_Toc191382279"/>
      <w:bookmarkStart w:id="200" w:name="_Toc191627409"/>
      <w:bookmarkStart w:id="201" w:name="_Toc195525759"/>
      <w:r>
        <w:t>6.1.1.2</w:t>
      </w:r>
      <w:r>
        <w:tab/>
        <w:t>Usage of HTTP</w:t>
      </w:r>
      <w:bookmarkEnd w:id="198"/>
      <w:r>
        <w:t xml:space="preserve"> and common API related aspects</w:t>
      </w:r>
      <w:bookmarkEnd w:id="199"/>
      <w:bookmarkEnd w:id="200"/>
      <w:bookmarkEnd w:id="201"/>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202" w:name="_Toc130662192"/>
      <w:bookmarkStart w:id="203" w:name="_Toc191382280"/>
      <w:bookmarkStart w:id="204" w:name="_Toc191627410"/>
      <w:bookmarkStart w:id="205" w:name="_Toc195525760"/>
      <w:r>
        <w:t>6.1.1.3</w:t>
      </w:r>
      <w:r>
        <w:tab/>
        <w:t>Resources</w:t>
      </w:r>
      <w:bookmarkEnd w:id="202"/>
      <w:bookmarkEnd w:id="203"/>
      <w:bookmarkEnd w:id="204"/>
      <w:bookmarkEnd w:id="205"/>
    </w:p>
    <w:p w14:paraId="4281EE1C" w14:textId="52243D29" w:rsidR="00331005" w:rsidRPr="000A7435" w:rsidRDefault="00331005" w:rsidP="00671AA6">
      <w:pPr>
        <w:pStyle w:val="Heading5"/>
      </w:pPr>
      <w:bookmarkStart w:id="206" w:name="_Toc130662193"/>
      <w:bookmarkStart w:id="207" w:name="_Toc191382281"/>
      <w:bookmarkStart w:id="208" w:name="_Toc191627411"/>
      <w:bookmarkStart w:id="209" w:name="_Toc195525761"/>
      <w:r>
        <w:t>6.1.1.3.1</w:t>
      </w:r>
      <w:r>
        <w:tab/>
        <w:t>Overview</w:t>
      </w:r>
      <w:bookmarkEnd w:id="206"/>
      <w:bookmarkEnd w:id="207"/>
      <w:bookmarkEnd w:id="208"/>
      <w:bookmarkEnd w:id="209"/>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3.8pt;height:306.25pt" o:ole="">
            <v:imagedata r:id="rId39" o:title=""/>
          </v:shape>
          <o:OLEObject Type="Embed" ProgID="Visio.Drawing.15" ShapeID="_x0000_i1037" DrawAspect="Content" ObjectID="_1806951126" r:id="rId40"/>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/subscriptions/{subscriptionId}</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210" w:name="_Toc130662194"/>
      <w:bookmarkStart w:id="211" w:name="_Toc191382282"/>
      <w:bookmarkStart w:id="212" w:name="_Toc191627412"/>
      <w:bookmarkStart w:id="213" w:name="_Toc195525762"/>
      <w:r>
        <w:lastRenderedPageBreak/>
        <w:t>6.1.1.3.2</w:t>
      </w:r>
      <w:r>
        <w:tab/>
        <w:t xml:space="preserve">Resource: </w:t>
      </w:r>
      <w:bookmarkEnd w:id="210"/>
      <w:r>
        <w:t>Spatial Anchors Lists</w:t>
      </w:r>
      <w:bookmarkEnd w:id="211"/>
      <w:bookmarkEnd w:id="212"/>
      <w:bookmarkEnd w:id="213"/>
    </w:p>
    <w:p w14:paraId="1F5F493F" w14:textId="48B5C696" w:rsidR="00331005" w:rsidRPr="00671AA6" w:rsidRDefault="00331005" w:rsidP="004C6078">
      <w:pPr>
        <w:pStyle w:val="H6"/>
      </w:pPr>
      <w:bookmarkStart w:id="214" w:name="_Toc130662195"/>
      <w:bookmarkStart w:id="215" w:name="_Toc191382283"/>
      <w:r w:rsidRPr="00671AA6">
        <w:t>6.1.1.3.2.1</w:t>
      </w:r>
      <w:r w:rsidRPr="00671AA6">
        <w:tab/>
        <w:t>Description</w:t>
      </w:r>
      <w:bookmarkEnd w:id="214"/>
      <w:bookmarkEnd w:id="215"/>
    </w:p>
    <w:p w14:paraId="2589B042" w14:textId="77777777" w:rsidR="00331005" w:rsidRPr="00AD3B51" w:rsidRDefault="00331005" w:rsidP="00331005">
      <w:pPr>
        <w:rPr>
          <w:lang w:eastAsia="zh-CN"/>
        </w:rPr>
      </w:pPr>
      <w:bookmarkStart w:id="216"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217" w:name="_Toc191382284"/>
      <w:r>
        <w:t>6.1.1.3.2.2</w:t>
      </w:r>
      <w:r>
        <w:tab/>
        <w:t>Resource Definition</w:t>
      </w:r>
      <w:bookmarkEnd w:id="216"/>
      <w:bookmarkEnd w:id="217"/>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18" w:name="_Toc130662197"/>
      <w:bookmarkStart w:id="219" w:name="_Toc191382285"/>
      <w:r>
        <w:t>6.1.1.3.2.3</w:t>
      </w:r>
      <w:r>
        <w:tab/>
        <w:t>Resource Standard Methods</w:t>
      </w:r>
      <w:bookmarkEnd w:id="218"/>
      <w:bookmarkEnd w:id="219"/>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E822BF">
            <w:pPr>
              <w:pStyle w:val="TAC"/>
            </w:pPr>
            <w:bookmarkStart w:id="220" w:name="_MCCTEMPBM_CRPT90430007___4"/>
            <w:r>
              <w:t>1</w:t>
            </w:r>
            <w:bookmarkEnd w:id="220"/>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E822BF">
            <w:pPr>
              <w:pStyle w:val="TAC"/>
            </w:pPr>
            <w:bookmarkStart w:id="221" w:name="_MCCTEMPBM_CRPT90430008___4"/>
            <w:r>
              <w:t>1</w:t>
            </w:r>
            <w:bookmarkEnd w:id="221"/>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E822BF">
            <w:pPr>
              <w:pStyle w:val="TAC"/>
            </w:pPr>
            <w:bookmarkStart w:id="222" w:name="_MCCTEMPBM_CRPT90430009___4"/>
            <w:r>
              <w:t>1</w:t>
            </w:r>
            <w:bookmarkEnd w:id="222"/>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223" w:name="_Toc130662198"/>
      <w:bookmarkStart w:id="224" w:name="_Toc191382286"/>
      <w:r>
        <w:lastRenderedPageBreak/>
        <w:t>6.1.1.3.2.4</w:t>
      </w:r>
      <w:r>
        <w:tab/>
        <w:t>Resource Custom Operations</w:t>
      </w:r>
      <w:bookmarkEnd w:id="223"/>
      <w:bookmarkEnd w:id="224"/>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225" w:name="_Toc130662199"/>
      <w:bookmarkStart w:id="226" w:name="_Toc191382287"/>
      <w:bookmarkStart w:id="227" w:name="_Toc191627413"/>
      <w:bookmarkStart w:id="228" w:name="_Toc195525763"/>
      <w:r>
        <w:t>6.1.1.3.3</w:t>
      </w:r>
      <w:r>
        <w:tab/>
        <w:t xml:space="preserve">Resource: </w:t>
      </w:r>
      <w:bookmarkEnd w:id="225"/>
      <w:r>
        <w:t>Individual Spatial Anchor</w:t>
      </w:r>
      <w:bookmarkEnd w:id="226"/>
      <w:bookmarkEnd w:id="227"/>
      <w:r w:rsidR="003A0C65">
        <w:t>s List</w:t>
      </w:r>
      <w:bookmarkEnd w:id="228"/>
    </w:p>
    <w:p w14:paraId="3614E462" w14:textId="2878ED4C" w:rsidR="00331005" w:rsidRDefault="00331005" w:rsidP="004C6078">
      <w:pPr>
        <w:pStyle w:val="H6"/>
      </w:pPr>
      <w:bookmarkStart w:id="229" w:name="_Toc191382288"/>
      <w:bookmarkStart w:id="230" w:name="_Toc130662200"/>
      <w:r>
        <w:t>6.1.1.3.3.1</w:t>
      </w:r>
      <w:r>
        <w:tab/>
        <w:t>Description</w:t>
      </w:r>
      <w:bookmarkEnd w:id="229"/>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31" w:name="_Toc191382289"/>
      <w:r>
        <w:t>6.1.1.3.3.2</w:t>
      </w:r>
      <w:r>
        <w:tab/>
        <w:t>Resource Definition</w:t>
      </w:r>
      <w:bookmarkEnd w:id="231"/>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32" w:name="_Toc191382290"/>
      <w:r>
        <w:t>6.1.1.3.3.3</w:t>
      </w:r>
      <w:r>
        <w:tab/>
        <w:t>Resource Standard Methods</w:t>
      </w:r>
      <w:bookmarkEnd w:id="232"/>
    </w:p>
    <w:p w14:paraId="44ED0BD4" w14:textId="1E6C9079" w:rsidR="00331005" w:rsidRDefault="00331005" w:rsidP="00671AA6">
      <w:pPr>
        <w:pStyle w:val="H6"/>
      </w:pPr>
      <w:bookmarkStart w:id="233" w:name="_Toc85734241"/>
      <w:bookmarkStart w:id="234" w:name="_Toc89431540"/>
      <w:bookmarkStart w:id="235" w:name="_Toc97042348"/>
      <w:bookmarkStart w:id="236" w:name="_Toc97045492"/>
      <w:bookmarkStart w:id="237" w:name="_Toc97155237"/>
      <w:bookmarkStart w:id="238" w:name="_Toc101521374"/>
      <w:bookmarkStart w:id="239" w:name="_Toc138761642"/>
      <w:bookmarkStart w:id="240" w:name="_Toc145707852"/>
      <w:bookmarkStart w:id="241" w:name="_Toc151878459"/>
      <w:r>
        <w:t>6.1.1.3.3.3.1</w:t>
      </w:r>
      <w:r>
        <w:tab/>
        <w:t>GET</w:t>
      </w:r>
      <w:bookmarkEnd w:id="233"/>
      <w:bookmarkEnd w:id="234"/>
      <w:bookmarkEnd w:id="235"/>
      <w:bookmarkEnd w:id="236"/>
      <w:bookmarkEnd w:id="237"/>
      <w:bookmarkEnd w:id="238"/>
      <w:bookmarkEnd w:id="239"/>
      <w:bookmarkEnd w:id="240"/>
      <w:bookmarkEnd w:id="241"/>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42" w:name="_Toc85734242"/>
      <w:bookmarkStart w:id="243" w:name="_Toc89431541"/>
      <w:bookmarkStart w:id="244" w:name="_Toc97042349"/>
      <w:bookmarkStart w:id="245" w:name="_Toc97045493"/>
      <w:bookmarkStart w:id="246" w:name="_Toc97155238"/>
      <w:bookmarkStart w:id="247" w:name="_Toc101521375"/>
      <w:bookmarkStart w:id="248" w:name="_Toc138761643"/>
      <w:bookmarkStart w:id="249" w:name="_Toc145707853"/>
      <w:bookmarkStart w:id="250" w:name="_Toc151878460"/>
      <w:r>
        <w:t>6.1.1.3.3.3.2</w:t>
      </w:r>
      <w:r>
        <w:tab/>
        <w:t>PUT</w:t>
      </w:r>
      <w:bookmarkEnd w:id="242"/>
      <w:bookmarkEnd w:id="243"/>
      <w:bookmarkEnd w:id="244"/>
      <w:bookmarkEnd w:id="245"/>
      <w:bookmarkEnd w:id="246"/>
      <w:bookmarkEnd w:id="247"/>
      <w:bookmarkEnd w:id="248"/>
      <w:bookmarkEnd w:id="249"/>
      <w:bookmarkEnd w:id="250"/>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51" w:name="_Toc85734244"/>
      <w:bookmarkStart w:id="252" w:name="_Toc89431543"/>
      <w:bookmarkStart w:id="253" w:name="_Toc97042351"/>
      <w:bookmarkStart w:id="254" w:name="_Toc97045495"/>
      <w:bookmarkStart w:id="255" w:name="_Toc97155240"/>
      <w:bookmarkStart w:id="256" w:name="_Toc101521377"/>
      <w:bookmarkStart w:id="257" w:name="_Toc138761645"/>
      <w:bookmarkStart w:id="258" w:name="_Toc145707855"/>
      <w:bookmarkStart w:id="259" w:name="_Toc151878462"/>
      <w:r>
        <w:t>6.1.1.3.3.3.4</w:t>
      </w:r>
      <w:r>
        <w:tab/>
        <w:t>PATCH</w:t>
      </w:r>
      <w:bookmarkEnd w:id="251"/>
      <w:bookmarkEnd w:id="252"/>
      <w:bookmarkEnd w:id="253"/>
      <w:bookmarkEnd w:id="254"/>
      <w:bookmarkEnd w:id="255"/>
      <w:bookmarkEnd w:id="256"/>
      <w:bookmarkEnd w:id="257"/>
      <w:bookmarkEnd w:id="258"/>
      <w:bookmarkEnd w:id="259"/>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60" w:name="_Toc85734243"/>
      <w:bookmarkStart w:id="261" w:name="_Toc89431542"/>
      <w:bookmarkStart w:id="262" w:name="_Toc97042350"/>
      <w:bookmarkStart w:id="263" w:name="_Toc97045494"/>
      <w:bookmarkStart w:id="264" w:name="_Toc97155239"/>
      <w:bookmarkStart w:id="265" w:name="_Toc101521376"/>
      <w:bookmarkStart w:id="266" w:name="_Toc138761644"/>
      <w:bookmarkStart w:id="267" w:name="_Toc145707854"/>
      <w:bookmarkStart w:id="268" w:name="_Toc151878461"/>
      <w:r>
        <w:t>6.1.1.3.3.3.3</w:t>
      </w:r>
      <w:r>
        <w:tab/>
        <w:t>DELETE</w:t>
      </w:r>
      <w:bookmarkEnd w:id="260"/>
      <w:bookmarkEnd w:id="261"/>
      <w:bookmarkEnd w:id="262"/>
      <w:bookmarkEnd w:id="263"/>
      <w:bookmarkEnd w:id="264"/>
      <w:bookmarkEnd w:id="265"/>
      <w:bookmarkEnd w:id="266"/>
      <w:bookmarkEnd w:id="267"/>
      <w:bookmarkEnd w:id="268"/>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69" w:name="_Toc191382291"/>
      <w:r>
        <w:t>6.1.1.3.2.4</w:t>
      </w:r>
      <w:r>
        <w:tab/>
        <w:t>Resource Custom Operations</w:t>
      </w:r>
      <w:bookmarkEnd w:id="269"/>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270" w:name="_Toc195525764"/>
      <w:r>
        <w:lastRenderedPageBreak/>
        <w:t>6.1.1.3.</w:t>
      </w:r>
      <w:r w:rsidRPr="00F45C5B">
        <w:t>4</w:t>
      </w:r>
      <w:r>
        <w:tab/>
        <w:t>Resource: Spatial Anchors Subscriptions</w:t>
      </w:r>
      <w:bookmarkEnd w:id="270"/>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This resource represents the collection of Spatial Anchors Subscriptions managed by the SAn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r>
              <w:t>SpatialAnchorsSub</w:t>
            </w:r>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E822BF">
            <w:pPr>
              <w:pStyle w:val="TAC"/>
            </w:pPr>
            <w:bookmarkStart w:id="271" w:name="_MCCTEMPBM_CRPT90430010___4"/>
            <w:r>
              <w:t>1</w:t>
            </w:r>
            <w:bookmarkEnd w:id="271"/>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r>
              <w:t>SpatialAnchorsSub</w:t>
            </w:r>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E822BF">
            <w:pPr>
              <w:pStyle w:val="TAC"/>
            </w:pPr>
            <w:bookmarkStart w:id="272" w:name="_MCCTEMPBM_CRPT90430011___4"/>
            <w:r>
              <w:t>1</w:t>
            </w:r>
            <w:bookmarkEnd w:id="272"/>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E822BF">
            <w:pPr>
              <w:pStyle w:val="TAC"/>
            </w:pPr>
            <w:bookmarkStart w:id="273" w:name="_MCCTEMPBM_CRPT90430012___4"/>
            <w:r>
              <w:t>1</w:t>
            </w:r>
            <w:bookmarkEnd w:id="273"/>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274" w:name="_Toc195525765"/>
      <w:r>
        <w:t>6.1.1.3.</w:t>
      </w:r>
      <w:r w:rsidRPr="00F45C5B">
        <w:t>5</w:t>
      </w:r>
      <w:r>
        <w:tab/>
        <w:t>Resource: Individual Spatial Anchors Subscription</w:t>
      </w:r>
      <w:bookmarkEnd w:id="274"/>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managed by the SAn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r>
              <w:t>anchorsSubId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r>
              <w:t>SpatialAnchorsSub</w:t>
            </w:r>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r>
              <w:t>SpatialAnchorsSub</w:t>
            </w:r>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r>
              <w:t>SpatialAnchorsSub</w:t>
            </w:r>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Spatial Anchors Subsciption</w:t>
            </w:r>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The response shall include a Location header field containing an alternative URI of the resource located in an alternative SAn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The response shall include a Location header field containing an alternative URI of the resource located in an alternative SAn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Contains an alternative URI of the resource located in an alternative SAn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Contains an alternative URI of the resource located in an alternative SAn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r>
              <w:t>SpatialAnchorsSubPatch</w:t>
            </w:r>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r>
              <w:t>SpatialAnchorsSub</w:t>
            </w:r>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The response shall include a Location header field containing an alternative URI of the resource located in an alternative SAn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The response shall include a Location header field containing an alternative URI of the resource located in an alternative SAn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Contains an alternative URI of the resource located in an alternative SAn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Contains an alternative URI of the resource located in an alternative SAn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The response shall include a Location header field containing an alternative URI of the resource located in an alternative SAn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The response shall include a Location header field containing an alternative URI of the resource located in an alternative SAn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Contains an alternative URI of the resource located in an alternative SEAL SAn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Contains an alternative URI of the resource located in an alternative SEAL SAn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275" w:name="_Toc191382292"/>
      <w:bookmarkStart w:id="276" w:name="_Toc191627414"/>
      <w:bookmarkStart w:id="277" w:name="_Toc195525766"/>
      <w:r>
        <w:t>6.1.1.4</w:t>
      </w:r>
      <w:r>
        <w:tab/>
        <w:t>Custom Operations without associated resources</w:t>
      </w:r>
      <w:bookmarkEnd w:id="230"/>
      <w:bookmarkEnd w:id="275"/>
      <w:bookmarkEnd w:id="276"/>
      <w:bookmarkEnd w:id="277"/>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78" w:name="_Toc130662206"/>
      <w:bookmarkStart w:id="279" w:name="_Toc191382293"/>
      <w:bookmarkStart w:id="280" w:name="_Toc191627415"/>
      <w:bookmarkStart w:id="281" w:name="_Toc195525767"/>
      <w:r>
        <w:lastRenderedPageBreak/>
        <w:t>6.1.1.5</w:t>
      </w:r>
      <w:r>
        <w:tab/>
        <w:t>Notifications</w:t>
      </w:r>
      <w:bookmarkEnd w:id="278"/>
      <w:bookmarkEnd w:id="279"/>
      <w:bookmarkEnd w:id="280"/>
      <w:bookmarkEnd w:id="281"/>
    </w:p>
    <w:p w14:paraId="182F8EC4" w14:textId="672585F5" w:rsidR="00F45C5B" w:rsidRPr="000A7435" w:rsidRDefault="00F45C5B" w:rsidP="00F45C5B">
      <w:pPr>
        <w:pStyle w:val="Heading5"/>
      </w:pPr>
      <w:bookmarkStart w:id="282" w:name="_Toc195525768"/>
      <w:bookmarkStart w:id="283" w:name="_Toc130662213"/>
      <w:r>
        <w:t>6.1.1.5.1</w:t>
      </w:r>
      <w:r>
        <w:tab/>
        <w:t>General</w:t>
      </w:r>
      <w:bookmarkEnd w:id="282"/>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{notifUri}</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Enables the SAn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284" w:name="_Toc195525769"/>
      <w:r>
        <w:t>6.1.1.5.2</w:t>
      </w:r>
      <w:r>
        <w:tab/>
        <w:t>Spatial Anchors Notification</w:t>
      </w:r>
      <w:bookmarkEnd w:id="284"/>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r>
              <w:t>SpatialAnchorsNotif</w:t>
            </w:r>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C0047F">
      <w:pPr>
        <w:pStyle w:val="TH"/>
      </w:pPr>
      <w:r w:rsidRPr="00FF19D4">
        <w:t>Table </w:t>
      </w:r>
      <w:r>
        <w:t>6.1.1.5.2.3.1-4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C0047F">
            <w:pPr>
              <w:pStyle w:val="TAH"/>
            </w:pPr>
            <w:r w:rsidRPr="00FF19D4">
              <w:t>Name</w:t>
            </w:r>
          </w:p>
        </w:tc>
        <w:tc>
          <w:tcPr>
            <w:tcW w:w="732" w:type="pct"/>
            <w:shd w:val="clear" w:color="auto" w:fill="C0C0C0"/>
          </w:tcPr>
          <w:p w14:paraId="183BD854" w14:textId="77777777" w:rsidR="00F45C5B" w:rsidRPr="00FF19D4" w:rsidRDefault="00F45C5B" w:rsidP="00C0047F">
            <w:pPr>
              <w:pStyle w:val="TAH"/>
            </w:pPr>
            <w:r w:rsidRPr="00FF19D4">
              <w:t>Data type</w:t>
            </w:r>
          </w:p>
        </w:tc>
        <w:tc>
          <w:tcPr>
            <w:tcW w:w="217" w:type="pct"/>
            <w:shd w:val="clear" w:color="auto" w:fill="C0C0C0"/>
          </w:tcPr>
          <w:p w14:paraId="4AE6C177" w14:textId="77777777" w:rsidR="00F45C5B" w:rsidRPr="00FF19D4" w:rsidRDefault="00F45C5B" w:rsidP="00C0047F">
            <w:pPr>
              <w:pStyle w:val="TAH"/>
            </w:pPr>
            <w:r w:rsidRPr="00FF19D4">
              <w:t>P</w:t>
            </w:r>
          </w:p>
        </w:tc>
        <w:tc>
          <w:tcPr>
            <w:tcW w:w="581" w:type="pct"/>
            <w:shd w:val="clear" w:color="auto" w:fill="C0C0C0"/>
          </w:tcPr>
          <w:p w14:paraId="1198DFDB" w14:textId="77777777" w:rsidR="00F45C5B" w:rsidRPr="00FF19D4" w:rsidRDefault="00F45C5B" w:rsidP="00C0047F">
            <w:pPr>
              <w:pStyle w:val="TAH"/>
            </w:pPr>
            <w:r w:rsidRPr="00FF19D4">
              <w:t>Cardinality</w:t>
            </w:r>
          </w:p>
        </w:tc>
        <w:tc>
          <w:tcPr>
            <w:tcW w:w="2645" w:type="pct"/>
            <w:shd w:val="clear" w:color="auto" w:fill="C0C0C0"/>
            <w:vAlign w:val="center"/>
          </w:tcPr>
          <w:p w14:paraId="30D07E12" w14:textId="77777777" w:rsidR="00F45C5B" w:rsidRPr="00FF19D4" w:rsidRDefault="00F45C5B" w:rsidP="00C0047F">
            <w:pPr>
              <w:pStyle w:val="TAH"/>
            </w:pPr>
            <w:r w:rsidRPr="00FF19D4">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C0047F">
      <w:pPr>
        <w:pStyle w:val="TH"/>
      </w:pPr>
      <w:r w:rsidRPr="00FF19D4">
        <w:t>Table </w:t>
      </w:r>
      <w:r>
        <w:t>6.1.1.5.2.3.1-5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C0047F">
            <w:pPr>
              <w:pStyle w:val="TAH"/>
            </w:pPr>
            <w:r w:rsidRPr="00FF19D4">
              <w:t>Name</w:t>
            </w:r>
          </w:p>
        </w:tc>
        <w:tc>
          <w:tcPr>
            <w:tcW w:w="732" w:type="pct"/>
            <w:shd w:val="clear" w:color="auto" w:fill="C0C0C0"/>
          </w:tcPr>
          <w:p w14:paraId="376BC561" w14:textId="77777777" w:rsidR="00F45C5B" w:rsidRPr="00FF19D4" w:rsidRDefault="00F45C5B" w:rsidP="00C0047F">
            <w:pPr>
              <w:pStyle w:val="TAH"/>
            </w:pPr>
            <w:r w:rsidRPr="00FF19D4">
              <w:t>Data type</w:t>
            </w:r>
          </w:p>
        </w:tc>
        <w:tc>
          <w:tcPr>
            <w:tcW w:w="217" w:type="pct"/>
            <w:shd w:val="clear" w:color="auto" w:fill="C0C0C0"/>
          </w:tcPr>
          <w:p w14:paraId="3C7FE9E3" w14:textId="77777777" w:rsidR="00F45C5B" w:rsidRPr="00FF19D4" w:rsidRDefault="00F45C5B" w:rsidP="00C0047F">
            <w:pPr>
              <w:pStyle w:val="TAH"/>
            </w:pPr>
            <w:r w:rsidRPr="00FF19D4">
              <w:t>P</w:t>
            </w:r>
          </w:p>
        </w:tc>
        <w:tc>
          <w:tcPr>
            <w:tcW w:w="581" w:type="pct"/>
            <w:shd w:val="clear" w:color="auto" w:fill="C0C0C0"/>
          </w:tcPr>
          <w:p w14:paraId="123C8687" w14:textId="77777777" w:rsidR="00F45C5B" w:rsidRPr="00FF19D4" w:rsidRDefault="00F45C5B" w:rsidP="00C0047F">
            <w:pPr>
              <w:pStyle w:val="TAH"/>
            </w:pPr>
            <w:r w:rsidRPr="00FF19D4">
              <w:t>Cardinality</w:t>
            </w:r>
          </w:p>
        </w:tc>
        <w:tc>
          <w:tcPr>
            <w:tcW w:w="2645" w:type="pct"/>
            <w:shd w:val="clear" w:color="auto" w:fill="C0C0C0"/>
            <w:vAlign w:val="center"/>
          </w:tcPr>
          <w:p w14:paraId="3701B373" w14:textId="77777777" w:rsidR="00F45C5B" w:rsidRPr="00FF19D4" w:rsidRDefault="00F45C5B" w:rsidP="00C0047F">
            <w:pPr>
              <w:pStyle w:val="TAH"/>
            </w:pPr>
            <w:r w:rsidRPr="00FF19D4">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285" w:name="_Toc191382294"/>
      <w:bookmarkStart w:id="286" w:name="_Toc191627416"/>
      <w:bookmarkStart w:id="287" w:name="_Toc195525770"/>
      <w:r>
        <w:t>6.1.1.6</w:t>
      </w:r>
      <w:r>
        <w:tab/>
        <w:t>Data Model</w:t>
      </w:r>
      <w:bookmarkEnd w:id="283"/>
      <w:bookmarkEnd w:id="285"/>
      <w:bookmarkEnd w:id="286"/>
      <w:bookmarkEnd w:id="287"/>
    </w:p>
    <w:p w14:paraId="3655E58F" w14:textId="0D438BC1" w:rsidR="00331005" w:rsidRDefault="00331005" w:rsidP="0089657B">
      <w:pPr>
        <w:pStyle w:val="Heading5"/>
      </w:pPr>
      <w:bookmarkStart w:id="288" w:name="_Toc130662214"/>
      <w:bookmarkStart w:id="289" w:name="_Toc191382295"/>
      <w:bookmarkStart w:id="290" w:name="_Toc191627417"/>
      <w:bookmarkStart w:id="291" w:name="_Toc195525771"/>
      <w:r>
        <w:t>6.1.1.6.1</w:t>
      </w:r>
      <w:r>
        <w:tab/>
        <w:t>General</w:t>
      </w:r>
      <w:bookmarkEnd w:id="288"/>
      <w:bookmarkEnd w:id="289"/>
      <w:bookmarkEnd w:id="290"/>
      <w:bookmarkEnd w:id="291"/>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490136" w:rsidRPr="00B54FF5" w14:paraId="431DE6F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rsidDel="007369EF" w14:paraId="1D426EE7"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3236D1" w14:textId="77777777" w:rsidR="00490136" w:rsidDel="007369EF" w:rsidRDefault="00490136" w:rsidP="00490136">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3A6DECC2" w14:textId="77777777" w:rsidR="00490136" w:rsidDel="007369EF" w:rsidRDefault="00490136" w:rsidP="00490136">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262099A2" w14:textId="77777777" w:rsidR="00490136" w:rsidDel="007369EF" w:rsidRDefault="00490136" w:rsidP="00490136">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4BB29672" w14:textId="77777777" w:rsidR="00490136" w:rsidRPr="0016361A" w:rsidDel="007369EF" w:rsidRDefault="00490136" w:rsidP="00490136">
            <w:pPr>
              <w:pStyle w:val="TAL"/>
              <w:rPr>
                <w:rFonts w:cs="Arial"/>
                <w:szCs w:val="18"/>
              </w:rPr>
            </w:pPr>
          </w:p>
        </w:tc>
      </w:tr>
      <w:tr w:rsidR="00490136" w:rsidRPr="00B54FF5" w14:paraId="380E961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490136" w:rsidRPr="00B54FF5" w14:paraId="1E9873A2"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2A206FE" w14:textId="77777777" w:rsidR="00490136" w:rsidRDefault="00490136" w:rsidP="00490136">
            <w:pPr>
              <w:pStyle w:val="TAL"/>
            </w:pPr>
            <w:r>
              <w:t>AnchorEvent</w:t>
            </w:r>
          </w:p>
        </w:tc>
        <w:tc>
          <w:tcPr>
            <w:tcW w:w="1543" w:type="dxa"/>
            <w:tcBorders>
              <w:top w:val="single" w:sz="4" w:space="0" w:color="auto"/>
              <w:left w:val="single" w:sz="4" w:space="0" w:color="auto"/>
              <w:bottom w:val="single" w:sz="4" w:space="0" w:color="auto"/>
              <w:right w:val="single" w:sz="4" w:space="0" w:color="auto"/>
            </w:tcBorders>
            <w:vAlign w:val="center"/>
          </w:tcPr>
          <w:p w14:paraId="3CF30F0C" w14:textId="08548EBE" w:rsidR="00490136" w:rsidRDefault="00490136" w:rsidP="00490136">
            <w:pPr>
              <w:pStyle w:val="TAC"/>
            </w:pPr>
            <w:r>
              <w:t>6.1.1.6.3.4</w:t>
            </w:r>
          </w:p>
        </w:tc>
        <w:tc>
          <w:tcPr>
            <w:tcW w:w="4596" w:type="dxa"/>
            <w:tcBorders>
              <w:top w:val="single" w:sz="4" w:space="0" w:color="auto"/>
              <w:left w:val="single" w:sz="4" w:space="0" w:color="auto"/>
              <w:bottom w:val="single" w:sz="4" w:space="0" w:color="auto"/>
              <w:right w:val="single" w:sz="4" w:space="0" w:color="auto"/>
            </w:tcBorders>
            <w:vAlign w:val="center"/>
          </w:tcPr>
          <w:p w14:paraId="539511DB" w14:textId="77777777" w:rsidR="00490136" w:rsidRDefault="00490136" w:rsidP="00490136">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490136" w:rsidRPr="0016361A" w:rsidRDefault="00490136" w:rsidP="00490136">
            <w:pPr>
              <w:pStyle w:val="TAL"/>
              <w:rPr>
                <w:rFonts w:cs="Arial"/>
                <w:szCs w:val="18"/>
              </w:rPr>
            </w:pPr>
          </w:p>
        </w:tc>
      </w:tr>
      <w:tr w:rsidR="00490136" w:rsidRPr="00B54FF5" w14:paraId="4071C92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98DDB9" w14:textId="77777777" w:rsidR="00490136" w:rsidRDefault="00490136" w:rsidP="00490136">
            <w:pPr>
              <w:pStyle w:val="TAL"/>
            </w:pPr>
            <w:r>
              <w:t>AnchorsEventsSub</w:t>
            </w:r>
          </w:p>
        </w:tc>
        <w:tc>
          <w:tcPr>
            <w:tcW w:w="1543" w:type="dxa"/>
            <w:tcBorders>
              <w:top w:val="single" w:sz="4" w:space="0" w:color="auto"/>
              <w:left w:val="single" w:sz="4" w:space="0" w:color="auto"/>
              <w:bottom w:val="single" w:sz="4" w:space="0" w:color="auto"/>
              <w:right w:val="single" w:sz="4" w:space="0" w:color="auto"/>
            </w:tcBorders>
            <w:vAlign w:val="center"/>
          </w:tcPr>
          <w:p w14:paraId="587EF42C" w14:textId="60771432" w:rsidR="00490136" w:rsidRDefault="00490136" w:rsidP="00490136">
            <w:pPr>
              <w:pStyle w:val="TAC"/>
            </w:pPr>
            <w:r>
              <w:t>6.1.1.6.2.16</w:t>
            </w:r>
          </w:p>
        </w:tc>
        <w:tc>
          <w:tcPr>
            <w:tcW w:w="4596" w:type="dxa"/>
            <w:tcBorders>
              <w:top w:val="single" w:sz="4" w:space="0" w:color="auto"/>
              <w:left w:val="single" w:sz="4" w:space="0" w:color="auto"/>
              <w:bottom w:val="single" w:sz="4" w:space="0" w:color="auto"/>
              <w:right w:val="single" w:sz="4" w:space="0" w:color="auto"/>
            </w:tcBorders>
            <w:vAlign w:val="center"/>
          </w:tcPr>
          <w:p w14:paraId="196A2064" w14:textId="77777777" w:rsidR="00490136" w:rsidRDefault="00490136" w:rsidP="00490136">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490136" w:rsidRPr="0016361A" w:rsidRDefault="00490136" w:rsidP="00490136">
            <w:pPr>
              <w:pStyle w:val="TAL"/>
              <w:rPr>
                <w:rFonts w:cs="Arial"/>
                <w:szCs w:val="18"/>
              </w:rPr>
            </w:pPr>
          </w:p>
        </w:tc>
      </w:tr>
      <w:tr w:rsidR="00490136" w:rsidRPr="00B54FF5" w14:paraId="388252D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83DAD4F" w14:textId="77777777" w:rsidR="00490136" w:rsidRDefault="00490136" w:rsidP="00490136">
            <w:pPr>
              <w:pStyle w:val="TAL"/>
            </w:pPr>
            <w:r>
              <w:t>AnchorFilter</w:t>
            </w:r>
          </w:p>
        </w:tc>
        <w:tc>
          <w:tcPr>
            <w:tcW w:w="1543" w:type="dxa"/>
            <w:tcBorders>
              <w:top w:val="single" w:sz="4" w:space="0" w:color="auto"/>
              <w:left w:val="single" w:sz="4" w:space="0" w:color="auto"/>
              <w:bottom w:val="single" w:sz="4" w:space="0" w:color="auto"/>
              <w:right w:val="single" w:sz="4" w:space="0" w:color="auto"/>
            </w:tcBorders>
            <w:vAlign w:val="center"/>
          </w:tcPr>
          <w:p w14:paraId="212EA3FD" w14:textId="0C844C03" w:rsidR="00490136" w:rsidRDefault="00490136" w:rsidP="00490136">
            <w:pPr>
              <w:pStyle w:val="TAC"/>
            </w:pPr>
            <w:r>
              <w:t>6.1.1.6.2.</w:t>
            </w:r>
            <w:r w:rsidR="00F55E4F">
              <w:t>21</w:t>
            </w:r>
          </w:p>
        </w:tc>
        <w:tc>
          <w:tcPr>
            <w:tcW w:w="4596" w:type="dxa"/>
            <w:tcBorders>
              <w:top w:val="single" w:sz="4" w:space="0" w:color="auto"/>
              <w:left w:val="single" w:sz="4" w:space="0" w:color="auto"/>
              <w:bottom w:val="single" w:sz="4" w:space="0" w:color="auto"/>
              <w:right w:val="single" w:sz="4" w:space="0" w:color="auto"/>
            </w:tcBorders>
            <w:vAlign w:val="center"/>
          </w:tcPr>
          <w:p w14:paraId="1555F728" w14:textId="77777777" w:rsidR="00490136" w:rsidRDefault="00490136" w:rsidP="00490136">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490136" w:rsidRPr="0016361A" w:rsidRDefault="00490136" w:rsidP="00490136">
            <w:pPr>
              <w:pStyle w:val="TAL"/>
              <w:rPr>
                <w:rFonts w:cs="Arial"/>
                <w:szCs w:val="18"/>
              </w:rPr>
            </w:pPr>
          </w:p>
        </w:tc>
      </w:tr>
      <w:tr w:rsidR="00490136" w:rsidRPr="00B54FF5" w14:paraId="1DB4FCBD"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AB2179D" w14:textId="77777777" w:rsidR="00490136" w:rsidRDefault="00490136" w:rsidP="00490136">
            <w:pPr>
              <w:pStyle w:val="TAL"/>
            </w:pPr>
            <w:r>
              <w:t>AnchorManagementEvent</w:t>
            </w:r>
          </w:p>
        </w:tc>
        <w:tc>
          <w:tcPr>
            <w:tcW w:w="1543" w:type="dxa"/>
            <w:tcBorders>
              <w:top w:val="single" w:sz="4" w:space="0" w:color="auto"/>
              <w:left w:val="single" w:sz="4" w:space="0" w:color="auto"/>
              <w:bottom w:val="single" w:sz="4" w:space="0" w:color="auto"/>
              <w:right w:val="single" w:sz="4" w:space="0" w:color="auto"/>
            </w:tcBorders>
            <w:vAlign w:val="center"/>
          </w:tcPr>
          <w:p w14:paraId="1D40E3BD" w14:textId="70FFA4F5" w:rsidR="00490136" w:rsidRDefault="00490136" w:rsidP="00F55E4F">
            <w:pPr>
              <w:pStyle w:val="TAC"/>
            </w:pPr>
            <w:r>
              <w:t>6.1.1.6.3.</w:t>
            </w:r>
            <w:r w:rsidR="00F55E4F">
              <w:t>5</w:t>
            </w:r>
          </w:p>
        </w:tc>
        <w:tc>
          <w:tcPr>
            <w:tcW w:w="4596" w:type="dxa"/>
            <w:tcBorders>
              <w:top w:val="single" w:sz="4" w:space="0" w:color="auto"/>
              <w:left w:val="single" w:sz="4" w:space="0" w:color="auto"/>
              <w:bottom w:val="single" w:sz="4" w:space="0" w:color="auto"/>
              <w:right w:val="single" w:sz="4" w:space="0" w:color="auto"/>
            </w:tcBorders>
            <w:vAlign w:val="center"/>
          </w:tcPr>
          <w:p w14:paraId="5D6D8D52" w14:textId="77777777" w:rsidR="00490136" w:rsidRDefault="00490136" w:rsidP="00490136">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490136" w:rsidRPr="0016361A" w:rsidRDefault="00490136" w:rsidP="00490136">
            <w:pPr>
              <w:pStyle w:val="TAL"/>
              <w:rPr>
                <w:rFonts w:cs="Arial"/>
                <w:szCs w:val="18"/>
              </w:rPr>
            </w:pPr>
          </w:p>
        </w:tc>
      </w:tr>
      <w:tr w:rsidR="00490136" w:rsidRPr="00B54FF5" w14:paraId="4F4325AB"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350B115" w14:textId="77777777" w:rsidR="00490136" w:rsidRDefault="00490136" w:rsidP="00490136">
            <w:pPr>
              <w:pStyle w:val="TAL"/>
            </w:pPr>
            <w:r>
              <w:t>AnchorsNotification</w:t>
            </w:r>
          </w:p>
        </w:tc>
        <w:tc>
          <w:tcPr>
            <w:tcW w:w="1543" w:type="dxa"/>
            <w:tcBorders>
              <w:top w:val="single" w:sz="4" w:space="0" w:color="auto"/>
              <w:left w:val="single" w:sz="4" w:space="0" w:color="auto"/>
              <w:bottom w:val="single" w:sz="4" w:space="0" w:color="auto"/>
              <w:right w:val="single" w:sz="4" w:space="0" w:color="auto"/>
            </w:tcBorders>
            <w:vAlign w:val="center"/>
          </w:tcPr>
          <w:p w14:paraId="09A644FB" w14:textId="2B0CFF66" w:rsidR="00490136" w:rsidRDefault="00490136" w:rsidP="00F55E4F">
            <w:pPr>
              <w:pStyle w:val="TAC"/>
            </w:pPr>
            <w:r>
              <w:t>6.1.1.6.2.</w:t>
            </w:r>
            <w:r w:rsidR="00F55E4F">
              <w:t>14</w:t>
            </w:r>
          </w:p>
        </w:tc>
        <w:tc>
          <w:tcPr>
            <w:tcW w:w="4596" w:type="dxa"/>
            <w:tcBorders>
              <w:top w:val="single" w:sz="4" w:space="0" w:color="auto"/>
              <w:left w:val="single" w:sz="4" w:space="0" w:color="auto"/>
              <w:bottom w:val="single" w:sz="4" w:space="0" w:color="auto"/>
              <w:right w:val="single" w:sz="4" w:space="0" w:color="auto"/>
            </w:tcBorders>
            <w:vAlign w:val="center"/>
          </w:tcPr>
          <w:p w14:paraId="4AB0F633" w14:textId="77777777" w:rsidR="00490136" w:rsidRDefault="00490136" w:rsidP="00490136">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490136" w:rsidRPr="0016361A" w:rsidRDefault="00490136" w:rsidP="00490136">
            <w:pPr>
              <w:pStyle w:val="TAL"/>
              <w:rPr>
                <w:rFonts w:cs="Arial"/>
                <w:szCs w:val="18"/>
              </w:rPr>
            </w:pPr>
          </w:p>
        </w:tc>
      </w:tr>
      <w:tr w:rsidR="00490136" w:rsidRPr="00B54FF5" w14:paraId="5E18865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E08E3C5" w14:textId="77777777" w:rsidR="00490136" w:rsidRDefault="00490136" w:rsidP="00490136">
            <w:pPr>
              <w:pStyle w:val="TAL"/>
            </w:pPr>
            <w:r>
              <w:t>DetectedEvent</w:t>
            </w:r>
          </w:p>
        </w:tc>
        <w:tc>
          <w:tcPr>
            <w:tcW w:w="1543" w:type="dxa"/>
            <w:tcBorders>
              <w:top w:val="single" w:sz="4" w:space="0" w:color="auto"/>
              <w:left w:val="single" w:sz="4" w:space="0" w:color="auto"/>
              <w:bottom w:val="single" w:sz="4" w:space="0" w:color="auto"/>
              <w:right w:val="single" w:sz="4" w:space="0" w:color="auto"/>
            </w:tcBorders>
            <w:vAlign w:val="center"/>
          </w:tcPr>
          <w:p w14:paraId="1616D476" w14:textId="0406914B" w:rsidR="00490136" w:rsidRDefault="00490136" w:rsidP="00F55E4F">
            <w:pPr>
              <w:pStyle w:val="TAC"/>
            </w:pPr>
            <w:r>
              <w:t>6.1.1.6.3.</w:t>
            </w:r>
            <w:r w:rsidR="00F55E4F">
              <w:t>6</w:t>
            </w:r>
          </w:p>
        </w:tc>
        <w:tc>
          <w:tcPr>
            <w:tcW w:w="4596" w:type="dxa"/>
            <w:tcBorders>
              <w:top w:val="single" w:sz="4" w:space="0" w:color="auto"/>
              <w:left w:val="single" w:sz="4" w:space="0" w:color="auto"/>
              <w:bottom w:val="single" w:sz="4" w:space="0" w:color="auto"/>
              <w:right w:val="single" w:sz="4" w:space="0" w:color="auto"/>
            </w:tcBorders>
            <w:vAlign w:val="center"/>
          </w:tcPr>
          <w:p w14:paraId="04E168D2" w14:textId="77777777" w:rsidR="00490136" w:rsidRDefault="00490136" w:rsidP="00490136">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490136" w:rsidRPr="0016361A" w:rsidRDefault="00490136" w:rsidP="00490136">
            <w:pPr>
              <w:pStyle w:val="TAL"/>
              <w:rPr>
                <w:rFonts w:cs="Arial"/>
                <w:szCs w:val="18"/>
              </w:rPr>
            </w:pPr>
          </w:p>
        </w:tc>
      </w:tr>
      <w:tr w:rsidR="00490136" w:rsidRPr="00B54FF5" w14:paraId="4008051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E75202" w14:textId="77777777" w:rsidR="00490136" w:rsidRDefault="00490136" w:rsidP="00490136">
            <w:pPr>
              <w:pStyle w:val="TAL"/>
            </w:pPr>
            <w:r>
              <w:t>DiscoveryFilter</w:t>
            </w:r>
          </w:p>
        </w:tc>
        <w:tc>
          <w:tcPr>
            <w:tcW w:w="1543" w:type="dxa"/>
            <w:tcBorders>
              <w:top w:val="single" w:sz="4" w:space="0" w:color="auto"/>
              <w:left w:val="single" w:sz="4" w:space="0" w:color="auto"/>
              <w:bottom w:val="single" w:sz="4" w:space="0" w:color="auto"/>
              <w:right w:val="single" w:sz="4" w:space="0" w:color="auto"/>
            </w:tcBorders>
            <w:vAlign w:val="center"/>
          </w:tcPr>
          <w:p w14:paraId="5E4207B8" w14:textId="1DAB37BE" w:rsidR="00490136" w:rsidRDefault="00490136" w:rsidP="00F55E4F">
            <w:pPr>
              <w:pStyle w:val="TAC"/>
            </w:pPr>
            <w:r>
              <w:t>6.1.1.6.2.</w:t>
            </w:r>
            <w:r w:rsidR="00F55E4F">
              <w:t>18</w:t>
            </w:r>
          </w:p>
        </w:tc>
        <w:tc>
          <w:tcPr>
            <w:tcW w:w="4596" w:type="dxa"/>
            <w:tcBorders>
              <w:top w:val="single" w:sz="4" w:space="0" w:color="auto"/>
              <w:left w:val="single" w:sz="4" w:space="0" w:color="auto"/>
              <w:bottom w:val="single" w:sz="4" w:space="0" w:color="auto"/>
              <w:right w:val="single" w:sz="4" w:space="0" w:color="auto"/>
            </w:tcBorders>
            <w:vAlign w:val="center"/>
          </w:tcPr>
          <w:p w14:paraId="262EF463" w14:textId="77777777" w:rsidR="00490136" w:rsidRDefault="00490136" w:rsidP="00490136">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490136" w:rsidRPr="0016361A" w:rsidRDefault="00490136" w:rsidP="00490136">
            <w:pPr>
              <w:pStyle w:val="TAL"/>
              <w:rPr>
                <w:rFonts w:cs="Arial"/>
                <w:szCs w:val="18"/>
              </w:rPr>
            </w:pPr>
          </w:p>
        </w:tc>
      </w:tr>
      <w:tr w:rsidR="00490136" w:rsidRPr="00B54FF5" w14:paraId="78A89EA9"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EB8012D" w14:textId="77777777" w:rsidR="00490136" w:rsidRDefault="00490136" w:rsidP="00490136">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4411C934" w14:textId="77777777" w:rsidR="00490136" w:rsidRDefault="00490136" w:rsidP="00490136">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7960B005" w14:textId="77777777" w:rsidR="00490136" w:rsidRDefault="00490136" w:rsidP="00490136">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490136" w:rsidRPr="0016361A" w:rsidRDefault="00490136" w:rsidP="00490136">
            <w:pPr>
              <w:pStyle w:val="TAL"/>
              <w:rPr>
                <w:rFonts w:cs="Arial"/>
                <w:szCs w:val="18"/>
              </w:rPr>
            </w:pPr>
          </w:p>
        </w:tc>
      </w:tr>
      <w:tr w:rsidR="00490136" w:rsidRPr="00B54FF5" w14:paraId="1A8F1C6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7DBB506" w14:textId="77777777" w:rsidR="00490136" w:rsidRDefault="00490136" w:rsidP="00490136">
            <w:pPr>
              <w:pStyle w:val="TAL"/>
            </w:pPr>
            <w:r>
              <w:t>EventFilter</w:t>
            </w:r>
          </w:p>
        </w:tc>
        <w:tc>
          <w:tcPr>
            <w:tcW w:w="1543" w:type="dxa"/>
            <w:tcBorders>
              <w:top w:val="single" w:sz="4" w:space="0" w:color="auto"/>
              <w:left w:val="single" w:sz="4" w:space="0" w:color="auto"/>
              <w:bottom w:val="single" w:sz="4" w:space="0" w:color="auto"/>
              <w:right w:val="single" w:sz="4" w:space="0" w:color="auto"/>
            </w:tcBorders>
            <w:vAlign w:val="center"/>
          </w:tcPr>
          <w:p w14:paraId="42BC9C4B" w14:textId="17F55E13" w:rsidR="00490136" w:rsidRDefault="00490136" w:rsidP="00F55E4F">
            <w:pPr>
              <w:pStyle w:val="TAC"/>
            </w:pPr>
            <w:r>
              <w:t>6.1.1.6.2.</w:t>
            </w:r>
            <w:r w:rsidR="00F55E4F">
              <w:t>17</w:t>
            </w:r>
          </w:p>
        </w:tc>
        <w:tc>
          <w:tcPr>
            <w:tcW w:w="4596" w:type="dxa"/>
            <w:tcBorders>
              <w:top w:val="single" w:sz="4" w:space="0" w:color="auto"/>
              <w:left w:val="single" w:sz="4" w:space="0" w:color="auto"/>
              <w:bottom w:val="single" w:sz="4" w:space="0" w:color="auto"/>
              <w:right w:val="single" w:sz="4" w:space="0" w:color="auto"/>
            </w:tcBorders>
            <w:vAlign w:val="center"/>
          </w:tcPr>
          <w:p w14:paraId="58C4BF7D" w14:textId="77777777" w:rsidR="00490136" w:rsidRDefault="00490136" w:rsidP="00490136">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490136" w:rsidRPr="0016361A" w:rsidRDefault="00490136" w:rsidP="00490136">
            <w:pPr>
              <w:pStyle w:val="TAL"/>
              <w:rPr>
                <w:rFonts w:cs="Arial"/>
                <w:szCs w:val="18"/>
              </w:rPr>
            </w:pPr>
          </w:p>
        </w:tc>
      </w:tr>
      <w:tr w:rsidR="00490136" w:rsidRPr="00B54FF5" w14:paraId="469E0C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41314B" w14:textId="77777777" w:rsidR="00490136" w:rsidRDefault="00490136" w:rsidP="00490136">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030D0BF3" w14:textId="77777777" w:rsidR="00490136" w:rsidRDefault="00490136" w:rsidP="00490136">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26902CF1" w14:textId="77777777" w:rsidR="00490136" w:rsidRDefault="00490136" w:rsidP="00490136">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490136" w:rsidRPr="0016361A" w:rsidRDefault="00490136" w:rsidP="00490136">
            <w:pPr>
              <w:pStyle w:val="TAL"/>
              <w:rPr>
                <w:rFonts w:cs="Arial"/>
                <w:szCs w:val="18"/>
              </w:rPr>
            </w:pPr>
          </w:p>
        </w:tc>
      </w:tr>
      <w:tr w:rsidR="00490136" w:rsidRPr="00B54FF5" w14:paraId="6E011BD9"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85DB777" w14:textId="77777777" w:rsidR="00490136" w:rsidRDefault="00490136" w:rsidP="00490136">
            <w:pPr>
              <w:pStyle w:val="TAL"/>
            </w:pPr>
            <w:r>
              <w:t>RangeFilter</w:t>
            </w:r>
          </w:p>
        </w:tc>
        <w:tc>
          <w:tcPr>
            <w:tcW w:w="1543" w:type="dxa"/>
            <w:tcBorders>
              <w:top w:val="single" w:sz="4" w:space="0" w:color="auto"/>
              <w:left w:val="single" w:sz="4" w:space="0" w:color="auto"/>
              <w:bottom w:val="single" w:sz="4" w:space="0" w:color="auto"/>
              <w:right w:val="single" w:sz="4" w:space="0" w:color="auto"/>
            </w:tcBorders>
            <w:vAlign w:val="center"/>
          </w:tcPr>
          <w:p w14:paraId="7E542366" w14:textId="1BE30847" w:rsidR="00490136" w:rsidRDefault="00490136" w:rsidP="00F55E4F">
            <w:pPr>
              <w:pStyle w:val="TAC"/>
            </w:pPr>
            <w:r>
              <w:t>6.1.1.6.2.</w:t>
            </w:r>
            <w:r w:rsidR="00F55E4F">
              <w:t>20</w:t>
            </w:r>
          </w:p>
        </w:tc>
        <w:tc>
          <w:tcPr>
            <w:tcW w:w="4596" w:type="dxa"/>
            <w:tcBorders>
              <w:top w:val="single" w:sz="4" w:space="0" w:color="auto"/>
              <w:left w:val="single" w:sz="4" w:space="0" w:color="auto"/>
              <w:bottom w:val="single" w:sz="4" w:space="0" w:color="auto"/>
              <w:right w:val="single" w:sz="4" w:space="0" w:color="auto"/>
            </w:tcBorders>
            <w:vAlign w:val="center"/>
          </w:tcPr>
          <w:p w14:paraId="7CDEF1B8" w14:textId="77777777" w:rsidR="00490136" w:rsidRDefault="00490136" w:rsidP="00490136">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490136" w:rsidRPr="0016361A" w:rsidRDefault="00490136" w:rsidP="00490136">
            <w:pPr>
              <w:pStyle w:val="TAL"/>
              <w:rPr>
                <w:rFonts w:cs="Arial"/>
                <w:szCs w:val="18"/>
              </w:rPr>
            </w:pPr>
          </w:p>
        </w:tc>
      </w:tr>
      <w:tr w:rsidR="00490136" w:rsidRPr="0016361A" w14:paraId="7DE988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B964F50" w14:textId="77777777" w:rsidR="00490136" w:rsidRDefault="00490136" w:rsidP="00490136">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106D9718" w14:textId="77777777" w:rsidR="00490136" w:rsidRDefault="00490136" w:rsidP="00490136">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574A1DD4" w14:textId="77777777" w:rsidR="00490136" w:rsidRDefault="00490136" w:rsidP="00490136">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490136" w:rsidRPr="0016361A" w:rsidRDefault="00490136" w:rsidP="00490136">
            <w:pPr>
              <w:pStyle w:val="TAL"/>
              <w:rPr>
                <w:rFonts w:cs="Arial"/>
                <w:szCs w:val="18"/>
              </w:rPr>
            </w:pPr>
          </w:p>
        </w:tc>
      </w:tr>
      <w:tr w:rsidR="00490136" w:rsidRPr="0016361A" w14:paraId="60352B9E"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331E63C" w14:textId="77777777" w:rsidR="00490136" w:rsidRDefault="00490136" w:rsidP="00490136">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2C5A4378" w14:textId="77777777" w:rsidR="00490136" w:rsidRDefault="00490136" w:rsidP="00490136">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1DDB2ADD" w14:textId="77777777" w:rsidR="00490136" w:rsidRDefault="00490136"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490136" w:rsidRPr="0016361A" w:rsidRDefault="00490136" w:rsidP="00490136">
            <w:pPr>
              <w:pStyle w:val="TAL"/>
              <w:rPr>
                <w:rFonts w:cs="Arial"/>
                <w:szCs w:val="18"/>
              </w:rPr>
            </w:pPr>
          </w:p>
        </w:tc>
      </w:tr>
      <w:tr w:rsidR="00490136" w:rsidRPr="0016361A" w14:paraId="42E7FEB2"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2D73A04" w14:textId="77777777" w:rsidR="00490136" w:rsidRDefault="00490136" w:rsidP="00490136">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45D9A1B1" w14:textId="77777777" w:rsidR="00490136" w:rsidRDefault="00490136" w:rsidP="00490136">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491CCF0E" w14:textId="77777777" w:rsidR="00490136" w:rsidRDefault="00490136" w:rsidP="00490136">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490136" w:rsidRPr="0016361A" w:rsidRDefault="00490136" w:rsidP="00490136">
            <w:pPr>
              <w:pStyle w:val="TAL"/>
              <w:rPr>
                <w:rFonts w:cs="Arial"/>
                <w:szCs w:val="18"/>
              </w:rPr>
            </w:pPr>
          </w:p>
        </w:tc>
      </w:tr>
      <w:tr w:rsidR="00490136" w:rsidRPr="0016361A" w14:paraId="7EAA4755"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22C742" w14:textId="77777777" w:rsidR="00490136" w:rsidRDefault="00490136" w:rsidP="00490136">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26430B97" w14:textId="77777777" w:rsidR="00490136" w:rsidRDefault="00490136" w:rsidP="00490136">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752066CF" w14:textId="77777777" w:rsidR="00490136" w:rsidRDefault="00490136" w:rsidP="00490136">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490136" w:rsidRPr="0016361A" w:rsidRDefault="00490136" w:rsidP="00490136">
            <w:pPr>
              <w:pStyle w:val="TAL"/>
              <w:rPr>
                <w:rFonts w:cs="Arial"/>
                <w:szCs w:val="18"/>
              </w:rPr>
            </w:pPr>
          </w:p>
        </w:tc>
      </w:tr>
      <w:tr w:rsidR="00490136" w:rsidRPr="0016361A" w14:paraId="0D738BC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57F78CB" w14:textId="77777777" w:rsidR="00490136" w:rsidRPr="0016361A" w:rsidRDefault="00490136" w:rsidP="00490136">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6649F9C2" w14:textId="77777777" w:rsidR="00490136" w:rsidRPr="0016361A" w:rsidRDefault="00490136" w:rsidP="00490136">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3EFF648A" w14:textId="77777777" w:rsidR="00490136" w:rsidRPr="0016361A" w:rsidRDefault="00490136" w:rsidP="00490136">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490136" w:rsidRPr="0016361A" w:rsidRDefault="00490136" w:rsidP="00490136">
            <w:pPr>
              <w:pStyle w:val="TAL"/>
              <w:rPr>
                <w:rFonts w:cs="Arial"/>
                <w:szCs w:val="18"/>
              </w:rPr>
            </w:pPr>
          </w:p>
        </w:tc>
      </w:tr>
      <w:tr w:rsidR="00490136" w:rsidRPr="0016361A" w14:paraId="110D33B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4C5E2E7" w14:textId="77777777" w:rsidR="00490136" w:rsidRDefault="00490136" w:rsidP="00490136">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569E85B1" w14:textId="77777777" w:rsidR="00490136" w:rsidRDefault="00490136" w:rsidP="00490136">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1A7BC5F9" w14:textId="77777777" w:rsidR="00490136" w:rsidRDefault="00490136" w:rsidP="00490136">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490136" w:rsidRPr="0016361A" w:rsidRDefault="00490136" w:rsidP="00490136">
            <w:pPr>
              <w:pStyle w:val="TAL"/>
              <w:rPr>
                <w:rFonts w:cs="Arial"/>
                <w:szCs w:val="18"/>
              </w:rPr>
            </w:pPr>
          </w:p>
        </w:tc>
      </w:tr>
      <w:tr w:rsidR="00490136" w:rsidRPr="0016361A" w14:paraId="0AC599F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286E9AC" w14:textId="77777777" w:rsidR="00490136" w:rsidRDefault="00490136" w:rsidP="00490136">
            <w:pPr>
              <w:pStyle w:val="TAL"/>
            </w:pPr>
            <w:r>
              <w:t>SpatialAnchorsNotif</w:t>
            </w:r>
          </w:p>
        </w:tc>
        <w:tc>
          <w:tcPr>
            <w:tcW w:w="1543" w:type="dxa"/>
            <w:tcBorders>
              <w:top w:val="single" w:sz="4" w:space="0" w:color="auto"/>
              <w:left w:val="single" w:sz="4" w:space="0" w:color="auto"/>
              <w:bottom w:val="single" w:sz="4" w:space="0" w:color="auto"/>
              <w:right w:val="single" w:sz="4" w:space="0" w:color="auto"/>
            </w:tcBorders>
            <w:vAlign w:val="center"/>
          </w:tcPr>
          <w:p w14:paraId="4CBF49AB" w14:textId="13E71363" w:rsidR="00490136" w:rsidRDefault="00490136" w:rsidP="00F55E4F">
            <w:pPr>
              <w:pStyle w:val="TAC"/>
            </w:pPr>
            <w:r>
              <w:t>6.1.1.6.2.</w:t>
            </w:r>
            <w:r w:rsidR="00F55E4F">
              <w:t>13</w:t>
            </w:r>
          </w:p>
        </w:tc>
        <w:tc>
          <w:tcPr>
            <w:tcW w:w="4596" w:type="dxa"/>
            <w:tcBorders>
              <w:top w:val="single" w:sz="4" w:space="0" w:color="auto"/>
              <w:left w:val="single" w:sz="4" w:space="0" w:color="auto"/>
              <w:bottom w:val="single" w:sz="4" w:space="0" w:color="auto"/>
              <w:right w:val="single" w:sz="4" w:space="0" w:color="auto"/>
            </w:tcBorders>
            <w:vAlign w:val="center"/>
          </w:tcPr>
          <w:p w14:paraId="617A0B52" w14:textId="77777777" w:rsidR="00490136" w:rsidRDefault="00490136" w:rsidP="00490136">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490136" w:rsidRPr="0016361A" w:rsidRDefault="00490136" w:rsidP="00490136">
            <w:pPr>
              <w:pStyle w:val="TAL"/>
              <w:rPr>
                <w:rFonts w:cs="Arial"/>
                <w:szCs w:val="18"/>
              </w:rPr>
            </w:pPr>
          </w:p>
        </w:tc>
      </w:tr>
      <w:tr w:rsidR="00490136" w:rsidRPr="0016361A" w14:paraId="40BD55C5"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B117DC" w14:textId="77777777" w:rsidR="00490136" w:rsidRDefault="00490136" w:rsidP="00490136">
            <w:pPr>
              <w:pStyle w:val="TAL"/>
            </w:pPr>
            <w:r>
              <w:t>SpatialAnchorsSub</w:t>
            </w:r>
          </w:p>
        </w:tc>
        <w:tc>
          <w:tcPr>
            <w:tcW w:w="1543" w:type="dxa"/>
            <w:tcBorders>
              <w:top w:val="single" w:sz="4" w:space="0" w:color="auto"/>
              <w:left w:val="single" w:sz="4" w:space="0" w:color="auto"/>
              <w:bottom w:val="single" w:sz="4" w:space="0" w:color="auto"/>
              <w:right w:val="single" w:sz="4" w:space="0" w:color="auto"/>
            </w:tcBorders>
            <w:vAlign w:val="center"/>
          </w:tcPr>
          <w:p w14:paraId="79ED3F6A" w14:textId="78E90E01" w:rsidR="00490136" w:rsidRDefault="00490136" w:rsidP="00F55E4F">
            <w:pPr>
              <w:pStyle w:val="TAC"/>
            </w:pPr>
            <w:r>
              <w:t>6.1.1.6.2.</w:t>
            </w:r>
            <w:r w:rsidR="00F55E4F">
              <w:t>11</w:t>
            </w:r>
          </w:p>
        </w:tc>
        <w:tc>
          <w:tcPr>
            <w:tcW w:w="4596" w:type="dxa"/>
            <w:tcBorders>
              <w:top w:val="single" w:sz="4" w:space="0" w:color="auto"/>
              <w:left w:val="single" w:sz="4" w:space="0" w:color="auto"/>
              <w:bottom w:val="single" w:sz="4" w:space="0" w:color="auto"/>
              <w:right w:val="single" w:sz="4" w:space="0" w:color="auto"/>
            </w:tcBorders>
            <w:vAlign w:val="center"/>
          </w:tcPr>
          <w:p w14:paraId="1DA6C650" w14:textId="77777777" w:rsidR="00490136" w:rsidRDefault="00490136" w:rsidP="00490136">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490136" w:rsidRPr="0016361A" w:rsidRDefault="00490136" w:rsidP="00490136">
            <w:pPr>
              <w:pStyle w:val="TAL"/>
              <w:rPr>
                <w:rFonts w:cs="Arial"/>
                <w:szCs w:val="18"/>
              </w:rPr>
            </w:pPr>
          </w:p>
        </w:tc>
      </w:tr>
      <w:tr w:rsidR="00490136" w:rsidRPr="0016361A" w14:paraId="1433B6E1"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A9033AB" w14:textId="77777777" w:rsidR="00490136" w:rsidRDefault="00490136" w:rsidP="00490136">
            <w:pPr>
              <w:pStyle w:val="TAL"/>
            </w:pPr>
            <w:r>
              <w:t>SpatialAnchorsSubPatch</w:t>
            </w:r>
          </w:p>
        </w:tc>
        <w:tc>
          <w:tcPr>
            <w:tcW w:w="1543" w:type="dxa"/>
            <w:tcBorders>
              <w:top w:val="single" w:sz="4" w:space="0" w:color="auto"/>
              <w:left w:val="single" w:sz="4" w:space="0" w:color="auto"/>
              <w:bottom w:val="single" w:sz="4" w:space="0" w:color="auto"/>
              <w:right w:val="single" w:sz="4" w:space="0" w:color="auto"/>
            </w:tcBorders>
            <w:vAlign w:val="center"/>
          </w:tcPr>
          <w:p w14:paraId="491AFD70" w14:textId="619DF45A" w:rsidR="00490136" w:rsidRDefault="00490136" w:rsidP="00F55E4F">
            <w:pPr>
              <w:pStyle w:val="TAC"/>
            </w:pPr>
            <w:r>
              <w:t>6.1.1.6.2.</w:t>
            </w:r>
            <w:r w:rsidR="00F55E4F">
              <w:t>12</w:t>
            </w:r>
          </w:p>
        </w:tc>
        <w:tc>
          <w:tcPr>
            <w:tcW w:w="4596" w:type="dxa"/>
            <w:tcBorders>
              <w:top w:val="single" w:sz="4" w:space="0" w:color="auto"/>
              <w:left w:val="single" w:sz="4" w:space="0" w:color="auto"/>
              <w:bottom w:val="single" w:sz="4" w:space="0" w:color="auto"/>
              <w:right w:val="single" w:sz="4" w:space="0" w:color="auto"/>
            </w:tcBorders>
            <w:vAlign w:val="center"/>
          </w:tcPr>
          <w:p w14:paraId="2B79951E" w14:textId="77777777" w:rsidR="00490136" w:rsidRDefault="00490136" w:rsidP="00490136">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490136" w:rsidRPr="0016361A" w:rsidRDefault="00490136" w:rsidP="00490136">
            <w:pPr>
              <w:pStyle w:val="TAL"/>
              <w:rPr>
                <w:rFonts w:cs="Arial"/>
                <w:szCs w:val="18"/>
              </w:rPr>
            </w:pPr>
          </w:p>
        </w:tc>
      </w:tr>
      <w:tr w:rsidR="00490136" w:rsidRPr="0016361A" w14:paraId="5DEE9601"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EFB8745" w14:textId="77777777" w:rsidR="00490136" w:rsidRDefault="00490136" w:rsidP="00490136">
            <w:pPr>
              <w:pStyle w:val="TAL"/>
            </w:pPr>
            <w:r>
              <w:t>UEAnchorInterest</w:t>
            </w:r>
          </w:p>
        </w:tc>
        <w:tc>
          <w:tcPr>
            <w:tcW w:w="1543" w:type="dxa"/>
            <w:tcBorders>
              <w:top w:val="single" w:sz="4" w:space="0" w:color="auto"/>
              <w:left w:val="single" w:sz="4" w:space="0" w:color="auto"/>
              <w:bottom w:val="single" w:sz="4" w:space="0" w:color="auto"/>
              <w:right w:val="single" w:sz="4" w:space="0" w:color="auto"/>
            </w:tcBorders>
            <w:vAlign w:val="center"/>
          </w:tcPr>
          <w:p w14:paraId="32811804" w14:textId="0961912D" w:rsidR="00490136" w:rsidRDefault="00490136" w:rsidP="00F55E4F">
            <w:pPr>
              <w:pStyle w:val="TAC"/>
            </w:pPr>
            <w:r>
              <w:t>6.1.1.6.2.</w:t>
            </w:r>
            <w:r w:rsidR="00F55E4F">
              <w:t>15</w:t>
            </w:r>
          </w:p>
        </w:tc>
        <w:tc>
          <w:tcPr>
            <w:tcW w:w="4596" w:type="dxa"/>
            <w:tcBorders>
              <w:top w:val="single" w:sz="4" w:space="0" w:color="auto"/>
              <w:left w:val="single" w:sz="4" w:space="0" w:color="auto"/>
              <w:bottom w:val="single" w:sz="4" w:space="0" w:color="auto"/>
              <w:right w:val="single" w:sz="4" w:space="0" w:color="auto"/>
            </w:tcBorders>
            <w:vAlign w:val="center"/>
          </w:tcPr>
          <w:p w14:paraId="1D8322E7" w14:textId="77777777" w:rsidR="00490136" w:rsidRDefault="00490136" w:rsidP="00490136">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490136" w:rsidRPr="0016361A" w:rsidRDefault="00490136" w:rsidP="00490136">
            <w:pPr>
              <w:pStyle w:val="TAL"/>
              <w:rPr>
                <w:rFonts w:cs="Arial"/>
                <w:szCs w:val="18"/>
              </w:rPr>
            </w:pPr>
          </w:p>
        </w:tc>
      </w:tr>
      <w:tr w:rsidR="00490136" w:rsidRPr="0016361A" w14:paraId="11B3382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4FD955B" w14:textId="77777777" w:rsidR="00490136" w:rsidRDefault="00490136" w:rsidP="00490136">
            <w:pPr>
              <w:pStyle w:val="TAL"/>
            </w:pPr>
            <w:r>
              <w:t>UeFilter</w:t>
            </w:r>
          </w:p>
        </w:tc>
        <w:tc>
          <w:tcPr>
            <w:tcW w:w="1543" w:type="dxa"/>
            <w:tcBorders>
              <w:top w:val="single" w:sz="4" w:space="0" w:color="auto"/>
              <w:left w:val="single" w:sz="4" w:space="0" w:color="auto"/>
              <w:bottom w:val="single" w:sz="4" w:space="0" w:color="auto"/>
              <w:right w:val="single" w:sz="4" w:space="0" w:color="auto"/>
            </w:tcBorders>
            <w:vAlign w:val="center"/>
          </w:tcPr>
          <w:p w14:paraId="2F579A9A" w14:textId="473638CD" w:rsidR="00490136" w:rsidRDefault="00490136" w:rsidP="00F55E4F">
            <w:pPr>
              <w:pStyle w:val="TAC"/>
            </w:pPr>
            <w:r>
              <w:t>6.1.1.6.2.</w:t>
            </w:r>
            <w:r w:rsidR="00F55E4F">
              <w:t>19</w:t>
            </w:r>
          </w:p>
        </w:tc>
        <w:tc>
          <w:tcPr>
            <w:tcW w:w="4596" w:type="dxa"/>
            <w:tcBorders>
              <w:top w:val="single" w:sz="4" w:space="0" w:color="auto"/>
              <w:left w:val="single" w:sz="4" w:space="0" w:color="auto"/>
              <w:bottom w:val="single" w:sz="4" w:space="0" w:color="auto"/>
              <w:right w:val="single" w:sz="4" w:space="0" w:color="auto"/>
            </w:tcBorders>
            <w:vAlign w:val="center"/>
          </w:tcPr>
          <w:p w14:paraId="4ED2D7EB" w14:textId="77777777" w:rsidR="00490136" w:rsidRDefault="00490136" w:rsidP="00490136">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490136" w:rsidRPr="0016361A" w:rsidRDefault="00490136" w:rsidP="00490136">
            <w:pPr>
              <w:pStyle w:val="TAL"/>
              <w:rPr>
                <w:rFonts w:cs="Arial"/>
                <w:szCs w:val="18"/>
              </w:rPr>
            </w:pPr>
          </w:p>
        </w:tc>
      </w:tr>
      <w:tr w:rsidR="00490136" w:rsidRPr="0016361A" w14:paraId="305DA2F8"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37EBD3D" w14:textId="77777777" w:rsidR="00490136" w:rsidRDefault="00490136" w:rsidP="00490136">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502E8B0D" w14:textId="77777777" w:rsidR="00490136" w:rsidRDefault="00490136" w:rsidP="00490136">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24994CEA" w14:textId="77777777" w:rsidR="00490136" w:rsidRDefault="00490136" w:rsidP="00490136">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490136" w:rsidRPr="0016361A" w:rsidRDefault="00490136" w:rsidP="00490136">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490136"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490136" w:rsidRDefault="00490136" w:rsidP="00490136">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490136" w:rsidRDefault="00490136" w:rsidP="00490136">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490136" w:rsidRDefault="00490136" w:rsidP="00490136">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490136" w:rsidRPr="0016361A" w:rsidRDefault="00490136" w:rsidP="00490136">
            <w:pPr>
              <w:pStyle w:val="TAL"/>
              <w:rPr>
                <w:rFonts w:cs="Arial"/>
                <w:szCs w:val="18"/>
              </w:rPr>
            </w:pPr>
          </w:p>
        </w:tc>
      </w:tr>
      <w:tr w:rsidR="00490136"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490136" w:rsidRDefault="00490136" w:rsidP="00490136">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490136" w:rsidRDefault="00490136" w:rsidP="00490136">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490136" w:rsidRDefault="00490136" w:rsidP="00490136">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490136" w:rsidRPr="0016361A" w:rsidRDefault="00490136" w:rsidP="00490136">
            <w:pPr>
              <w:pStyle w:val="TAL"/>
              <w:rPr>
                <w:rFonts w:cs="Arial"/>
                <w:szCs w:val="18"/>
              </w:rPr>
            </w:pPr>
          </w:p>
        </w:tc>
      </w:tr>
      <w:tr w:rsidR="00490136"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490136" w:rsidRDefault="00490136" w:rsidP="00490136">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490136" w:rsidRDefault="00490136" w:rsidP="00490136">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490136" w:rsidRDefault="00490136" w:rsidP="00490136">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490136" w:rsidRPr="0016361A" w:rsidRDefault="00490136" w:rsidP="00490136">
            <w:pPr>
              <w:pStyle w:val="TAL"/>
              <w:rPr>
                <w:rFonts w:cs="Arial"/>
                <w:szCs w:val="18"/>
              </w:rPr>
            </w:pPr>
          </w:p>
        </w:tc>
      </w:tr>
      <w:tr w:rsidR="00490136"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490136" w:rsidRPr="008C213A" w:rsidRDefault="00490136" w:rsidP="00490136">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490136"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490136" w:rsidRDefault="00490136" w:rsidP="00490136">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490136" w:rsidRPr="0016361A" w:rsidRDefault="00490136" w:rsidP="00490136">
            <w:pPr>
              <w:pStyle w:val="TAL"/>
              <w:rPr>
                <w:rFonts w:cs="Arial"/>
                <w:szCs w:val="18"/>
              </w:rPr>
            </w:pPr>
          </w:p>
        </w:tc>
      </w:tr>
      <w:tr w:rsidR="00490136"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490136" w:rsidRDefault="00490136" w:rsidP="00490136">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490136" w:rsidRDefault="00490136" w:rsidP="00490136">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490136" w:rsidRDefault="00490136" w:rsidP="00490136">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490136" w:rsidRPr="0016361A" w:rsidRDefault="00490136" w:rsidP="00490136">
            <w:pPr>
              <w:pStyle w:val="TAL"/>
              <w:rPr>
                <w:rFonts w:cs="Arial"/>
                <w:szCs w:val="18"/>
              </w:rPr>
            </w:pPr>
          </w:p>
        </w:tc>
      </w:tr>
      <w:tr w:rsidR="00490136"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490136" w:rsidRPr="007C1AFD" w:rsidRDefault="00490136" w:rsidP="00490136">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490136" w:rsidRPr="007C1AFD" w:rsidRDefault="00490136" w:rsidP="00490136">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490136" w:rsidRDefault="00490136" w:rsidP="00490136">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490136" w:rsidRPr="0016361A" w:rsidRDefault="00490136" w:rsidP="00490136">
            <w:pPr>
              <w:pStyle w:val="TAL"/>
              <w:rPr>
                <w:rFonts w:cs="Arial"/>
                <w:szCs w:val="18"/>
              </w:rPr>
            </w:pPr>
          </w:p>
        </w:tc>
      </w:tr>
      <w:tr w:rsidR="00490136"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490136" w:rsidRPr="00C21B52" w:rsidRDefault="00490136" w:rsidP="00490136">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490136" w:rsidRPr="007C1AFD" w:rsidRDefault="00490136" w:rsidP="00490136">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490136" w:rsidRDefault="00490136" w:rsidP="00490136">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490136" w:rsidRPr="0016361A" w:rsidRDefault="00490136" w:rsidP="00490136">
            <w:pPr>
              <w:pStyle w:val="TAL"/>
              <w:rPr>
                <w:rFonts w:cs="Arial"/>
                <w:szCs w:val="18"/>
              </w:rPr>
            </w:pPr>
          </w:p>
        </w:tc>
      </w:tr>
      <w:tr w:rsidR="00490136"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490136" w:rsidRPr="00C21B52" w:rsidRDefault="00490136"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490136" w:rsidRPr="007C1AFD"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490136" w:rsidRDefault="00490136" w:rsidP="00490136">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490136" w:rsidRPr="0016361A" w:rsidRDefault="00490136" w:rsidP="00490136">
            <w:pPr>
              <w:pStyle w:val="TAL"/>
              <w:rPr>
                <w:rFonts w:cs="Arial"/>
                <w:szCs w:val="18"/>
              </w:rPr>
            </w:pPr>
          </w:p>
        </w:tc>
      </w:tr>
      <w:tr w:rsidR="00490136"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490136" w:rsidRPr="00585CA6" w:rsidRDefault="00490136" w:rsidP="00490136">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490136" w:rsidRPr="00585CA6" w:rsidRDefault="00490136"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490136" w:rsidRPr="00585CA6" w:rsidRDefault="00490136"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490136" w:rsidRPr="00585CA6" w:rsidRDefault="00490136" w:rsidP="00490136">
            <w:pPr>
              <w:pStyle w:val="TAL"/>
              <w:rPr>
                <w:rFonts w:cs="Arial"/>
                <w:szCs w:val="18"/>
              </w:rPr>
            </w:pPr>
          </w:p>
        </w:tc>
      </w:tr>
      <w:tr w:rsidR="00490136"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490136" w:rsidRPr="008C213A" w:rsidRDefault="00490136" w:rsidP="00490136">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490136" w:rsidRDefault="00490136" w:rsidP="00490136">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490136" w:rsidRDefault="00490136" w:rsidP="00490136">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490136" w:rsidRPr="0016361A" w:rsidRDefault="00490136" w:rsidP="00490136">
            <w:pPr>
              <w:pStyle w:val="TAL"/>
              <w:rPr>
                <w:rFonts w:cs="Arial"/>
                <w:szCs w:val="18"/>
              </w:rPr>
            </w:pPr>
          </w:p>
        </w:tc>
      </w:tr>
      <w:tr w:rsidR="00490136"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490136" w:rsidRPr="007C1AFD" w:rsidRDefault="00490136" w:rsidP="00490136">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490136" w:rsidRPr="007C1AFD" w:rsidRDefault="00490136" w:rsidP="00490136">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490136" w:rsidRPr="0035012A" w:rsidRDefault="00490136" w:rsidP="00490136">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490136" w:rsidRPr="0016361A" w:rsidRDefault="00490136" w:rsidP="00490136">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92" w:name="_Toc130662215"/>
      <w:bookmarkStart w:id="293" w:name="_Toc191382296"/>
      <w:bookmarkStart w:id="294" w:name="_Toc191627418"/>
      <w:bookmarkStart w:id="295" w:name="_Toc195525772"/>
      <w:r>
        <w:rPr>
          <w:lang w:val="en-US"/>
        </w:rPr>
        <w:lastRenderedPageBreak/>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2"/>
      <w:bookmarkEnd w:id="293"/>
      <w:bookmarkEnd w:id="294"/>
      <w:bookmarkEnd w:id="295"/>
    </w:p>
    <w:p w14:paraId="14F7EC73" w14:textId="3899989B" w:rsidR="00331005" w:rsidRDefault="00331005" w:rsidP="004C6078">
      <w:pPr>
        <w:pStyle w:val="H6"/>
      </w:pPr>
      <w:bookmarkStart w:id="296" w:name="_Toc130662216"/>
      <w:bookmarkStart w:id="297" w:name="_Toc191382297"/>
      <w:r>
        <w:t>6.1.1.6.2.1</w:t>
      </w:r>
      <w:r>
        <w:tab/>
        <w:t>Introduction</w:t>
      </w:r>
      <w:bookmarkEnd w:id="296"/>
      <w:bookmarkEnd w:id="297"/>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98" w:name="_Toc130662217"/>
      <w:bookmarkStart w:id="299" w:name="_Toc191382298"/>
      <w:r w:rsidRPr="00322CBD">
        <w:t>6.1.1.6.2.2</w:t>
      </w:r>
      <w:r w:rsidRPr="00322CBD">
        <w:tab/>
        <w:t xml:space="preserve">Type: </w:t>
      </w:r>
      <w:bookmarkEnd w:id="298"/>
      <w:r w:rsidRPr="00322CBD">
        <w:t>SpatialAnchorsList</w:t>
      </w:r>
      <w:bookmarkEnd w:id="299"/>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E822BF">
            <w:pPr>
              <w:pStyle w:val="TAC"/>
            </w:pPr>
            <w:bookmarkStart w:id="300" w:name="_MCCTEMPBM_CRPT90430013___4"/>
            <w:r>
              <w:t>1</w:t>
            </w:r>
            <w:bookmarkEnd w:id="300"/>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E822BF">
            <w:pPr>
              <w:pStyle w:val="TAC"/>
            </w:pPr>
            <w:bookmarkStart w:id="301" w:name="_MCCTEMPBM_CRPT90430014___4"/>
            <w:r>
              <w:t>1..N</w:t>
            </w:r>
            <w:bookmarkEnd w:id="301"/>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E822BF">
            <w:pPr>
              <w:pStyle w:val="TAC"/>
            </w:pPr>
            <w:bookmarkStart w:id="302" w:name="_MCCTEMPBM_CRPT90430015___4"/>
            <w:r>
              <w:t>0..1</w:t>
            </w:r>
            <w:bookmarkEnd w:id="302"/>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303" w:name="_Toc191382299"/>
      <w:bookmarkStart w:id="304" w:name="_Toc130662219"/>
      <w:r>
        <w:t>6.1.1.6.2.3</w:t>
      </w:r>
      <w:r>
        <w:tab/>
        <w:t>Type: SpatialAnchorsListPatch</w:t>
      </w:r>
      <w:bookmarkEnd w:id="303"/>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E822BF">
            <w:pPr>
              <w:pStyle w:val="TAC"/>
            </w:pPr>
            <w:bookmarkStart w:id="305" w:name="_MCCTEMPBM_CRPT90430016___4"/>
            <w:r>
              <w:t>1</w:t>
            </w:r>
            <w:bookmarkEnd w:id="305"/>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E822BF">
            <w:pPr>
              <w:pStyle w:val="TAC"/>
            </w:pPr>
            <w:bookmarkStart w:id="306" w:name="_MCCTEMPBM_CRPT90430017___4"/>
            <w:r>
              <w:t>1..N</w:t>
            </w:r>
            <w:bookmarkEnd w:id="306"/>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307" w:name="_Toc191382300"/>
      <w:r>
        <w:t>6.1.1.6.2.4</w:t>
      </w:r>
      <w:r>
        <w:tab/>
        <w:t>Type: VALServiceInfo</w:t>
      </w:r>
      <w:bookmarkEnd w:id="307"/>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E822BF">
            <w:pPr>
              <w:pStyle w:val="TAC"/>
            </w:pPr>
            <w:bookmarkStart w:id="308" w:name="_MCCTEMPBM_CRPT90430018___4"/>
            <w:r>
              <w:t>1</w:t>
            </w:r>
            <w:bookmarkEnd w:id="308"/>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E822BF">
            <w:pPr>
              <w:pStyle w:val="TAC"/>
            </w:pPr>
            <w:bookmarkStart w:id="309" w:name="_MCCTEMPBM_CRPT90430019___4"/>
            <w:r>
              <w:t>1</w:t>
            </w:r>
            <w:bookmarkEnd w:id="309"/>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E822BF">
            <w:pPr>
              <w:pStyle w:val="TAC"/>
            </w:pPr>
            <w:bookmarkStart w:id="310" w:name="_MCCTEMPBM_CRPT90430020___4"/>
            <w:r>
              <w:t>0..1</w:t>
            </w:r>
            <w:bookmarkEnd w:id="310"/>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311" w:name="_Toc191382301"/>
      <w:r>
        <w:lastRenderedPageBreak/>
        <w:t>6.1.1.6.2.5</w:t>
      </w:r>
      <w:r>
        <w:tab/>
        <w:t>Type: ServConnectInfo</w:t>
      </w:r>
      <w:bookmarkEnd w:id="311"/>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E822BF">
            <w:pPr>
              <w:pStyle w:val="TAC"/>
            </w:pPr>
            <w:bookmarkStart w:id="312" w:name="_MCCTEMPBM_CRPT90430021___4"/>
            <w:r>
              <w:t>1..N</w:t>
            </w:r>
            <w:bookmarkEnd w:id="312"/>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E822BF">
            <w:pPr>
              <w:pStyle w:val="TAC"/>
            </w:pPr>
            <w:bookmarkStart w:id="313" w:name="_MCCTEMPBM_CRPT90430022___4"/>
            <w:r>
              <w:t>0..1</w:t>
            </w:r>
            <w:bookmarkEnd w:id="313"/>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314" w:name="_Toc191382302"/>
      <w:r>
        <w:t>6.1.1.6.2.6</w:t>
      </w:r>
      <w:r>
        <w:tab/>
        <w:t>Type: SpatialAnchor</w:t>
      </w:r>
      <w:bookmarkEnd w:id="314"/>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E822BF">
            <w:pPr>
              <w:pStyle w:val="TAC"/>
            </w:pPr>
            <w:bookmarkStart w:id="315" w:name="_MCCTEMPBM_CRPT90430023___4"/>
            <w:r>
              <w:t>0..1</w:t>
            </w:r>
            <w:bookmarkEnd w:id="315"/>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E822BF">
            <w:pPr>
              <w:pStyle w:val="TAC"/>
            </w:pPr>
            <w:bookmarkStart w:id="316" w:name="_MCCTEMPBM_CRPT90430024___4"/>
            <w:r>
              <w:t>1</w:t>
            </w:r>
            <w:bookmarkEnd w:id="316"/>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E822BF">
            <w:pPr>
              <w:pStyle w:val="TAC"/>
            </w:pPr>
            <w:bookmarkStart w:id="317" w:name="_MCCTEMPBM_CRPT90430025___4"/>
            <w:r>
              <w:t>0..1</w:t>
            </w:r>
            <w:bookmarkEnd w:id="317"/>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E822BF">
            <w:pPr>
              <w:pStyle w:val="TAC"/>
            </w:pPr>
            <w:bookmarkStart w:id="318" w:name="_MCCTEMPBM_CRPT90430026___4"/>
            <w:r>
              <w:t>0..1</w:t>
            </w:r>
            <w:bookmarkEnd w:id="318"/>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r>
              <w:t>AllowedRules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E822BF">
            <w:pPr>
              <w:pStyle w:val="TAC"/>
            </w:pPr>
            <w:bookmarkStart w:id="319" w:name="_MCCTEMPBM_CRPT90430027___4"/>
            <w:r>
              <w:t>0..1</w:t>
            </w:r>
            <w:bookmarkEnd w:id="319"/>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320" w:name="_Toc191382303"/>
      <w:r>
        <w:t>6.1.1.6.2.7</w:t>
      </w:r>
      <w:r>
        <w:tab/>
        <w:t>Type: SpatialAnchorRm</w:t>
      </w:r>
      <w:bookmarkEnd w:id="320"/>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0F0043C8" w:rsidR="00331005" w:rsidRDefault="00331005" w:rsidP="004C6078">
      <w:pPr>
        <w:pStyle w:val="H6"/>
      </w:pPr>
      <w:bookmarkStart w:id="321" w:name="_Toc191382304"/>
      <w:r>
        <w:t>6.1.1.6.2.8</w:t>
      </w:r>
      <w:r>
        <w:tab/>
        <w:t xml:space="preserve">Type: </w:t>
      </w:r>
      <w:bookmarkEnd w:id="321"/>
      <w:r w:rsidR="00141592">
        <w:t>AllowedRules</w:t>
      </w:r>
    </w:p>
    <w:p w14:paraId="3707749B" w14:textId="1835036F" w:rsidR="00331005" w:rsidRDefault="00331005" w:rsidP="00331005">
      <w:pPr>
        <w:pStyle w:val="TH"/>
      </w:pPr>
      <w:r>
        <w:rPr>
          <w:noProof/>
        </w:rPr>
        <w:t>Table </w:t>
      </w:r>
      <w:r>
        <w:t xml:space="preserve">6.1.1.6.2.8-1: </w:t>
      </w:r>
      <w:r>
        <w:rPr>
          <w:noProof/>
        </w:rPr>
        <w:t xml:space="preserve">Definition of type </w:t>
      </w:r>
      <w:r w:rsidR="00141592">
        <w:t>AllowedRules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E822BF">
            <w:pPr>
              <w:pStyle w:val="TAC"/>
            </w:pPr>
            <w:bookmarkStart w:id="322" w:name="_MCCTEMPBM_CRPT90430028___4"/>
            <w:r>
              <w:t>1..N</w:t>
            </w:r>
            <w:bookmarkEnd w:id="322"/>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E822BF">
            <w:pPr>
              <w:pStyle w:val="TAC"/>
            </w:pPr>
            <w:bookmarkStart w:id="323" w:name="_MCCTEMPBM_CRPT90430029___4"/>
            <w:r>
              <w:t>0..1</w:t>
            </w:r>
            <w:bookmarkEnd w:id="323"/>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324" w:name="_Toc191382305"/>
      <w:r>
        <w:lastRenderedPageBreak/>
        <w:t>6.1.1.6.2.9</w:t>
      </w:r>
      <w:r>
        <w:tab/>
        <w:t>Type: AllowedEntity</w:t>
      </w:r>
      <w:bookmarkEnd w:id="324"/>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E822BF">
            <w:pPr>
              <w:pStyle w:val="TAC"/>
            </w:pPr>
            <w:bookmarkStart w:id="325" w:name="_MCCTEMPBM_CRPT90430030___4"/>
            <w:r>
              <w:t>0..1</w:t>
            </w:r>
            <w:bookmarkEnd w:id="325"/>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E822BF">
            <w:pPr>
              <w:pStyle w:val="TAC"/>
            </w:pPr>
            <w:bookmarkStart w:id="326" w:name="_MCCTEMPBM_CRPT90430031___4"/>
            <w:r>
              <w:t>0..1</w:t>
            </w:r>
            <w:bookmarkEnd w:id="326"/>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327" w:name="_Toc191382306"/>
      <w:r>
        <w:t>6.1.1.6.2.10</w:t>
      </w:r>
      <w:r>
        <w:tab/>
        <w:t>Type: PositionInfo</w:t>
      </w:r>
      <w:bookmarkEnd w:id="327"/>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384826">
            <w:pPr>
              <w:pStyle w:val="TAC"/>
            </w:pPr>
            <w:bookmarkStart w:id="328" w:name="_MCCTEMPBM_CRPT90430032___4"/>
            <w:r>
              <w:t>0..1</w:t>
            </w:r>
            <w:bookmarkEnd w:id="328"/>
          </w:p>
        </w:tc>
        <w:tc>
          <w:tcPr>
            <w:tcW w:w="3686" w:type="dxa"/>
          </w:tcPr>
          <w:p w14:paraId="3904A773" w14:textId="77777777" w:rsidR="00331005" w:rsidRDefault="00331005" w:rsidP="000C34E7">
            <w:pPr>
              <w:pStyle w:val="TAL"/>
              <w:rPr>
                <w:rFonts w:eastAsia="맑은 고딕"/>
                <w:lang w:val="en-US"/>
              </w:rPr>
            </w:pPr>
            <w:r>
              <w:t xml:space="preserve">The 3D position of the spatial anchor </w:t>
            </w:r>
            <w:r w:rsidRPr="002A14F9">
              <w:t xml:space="preserve">in space </w:t>
            </w:r>
            <w:r>
              <w:rPr>
                <w:rFonts w:eastAsia="맑은 고딕"/>
                <w:lang w:val="en-US"/>
              </w:rPr>
              <w:t>(e.g. x, y and z coordinates)</w:t>
            </w:r>
          </w:p>
          <w:p w14:paraId="0298A665" w14:textId="77777777" w:rsidR="00331005" w:rsidRDefault="00331005" w:rsidP="000C34E7">
            <w:pPr>
              <w:pStyle w:val="TAL"/>
              <w:rPr>
                <w:rFonts w:eastAsia="맑은 고딕"/>
                <w:lang w:val="en-US"/>
              </w:rPr>
            </w:pPr>
          </w:p>
          <w:p w14:paraId="35342C56" w14:textId="77777777" w:rsidR="00331005" w:rsidRPr="0016361A" w:rsidRDefault="00331005" w:rsidP="000C34E7">
            <w:pPr>
              <w:pStyle w:val="TAL"/>
              <w:rPr>
                <w:rFonts w:cs="Arial"/>
                <w:szCs w:val="18"/>
              </w:rPr>
            </w:pPr>
            <w:r>
              <w:rPr>
                <w:rFonts w:eastAsia="맑은 고딕"/>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맑은 고딕"/>
                <w:lang w:val="en-US"/>
              </w:rPr>
              <w:t>NOTE:</w:t>
            </w:r>
            <w:r>
              <w:rPr>
                <w:rFonts w:eastAsia="맑은 고딕"/>
                <w:lang w:val="en-US"/>
              </w:rPr>
              <w:tab/>
              <w:t>At least one of these attributes shall be present.</w:t>
            </w:r>
          </w:p>
        </w:tc>
      </w:tr>
    </w:tbl>
    <w:p w14:paraId="725E659F" w14:textId="048EBA48" w:rsidR="00482537" w:rsidRDefault="00482537" w:rsidP="00482537">
      <w:pPr>
        <w:rPr>
          <w:lang w:val="en-US"/>
        </w:rPr>
      </w:pPr>
      <w:bookmarkStart w:id="329" w:name="_Toc191382307"/>
      <w:bookmarkStart w:id="330" w:name="_Toc191627419"/>
    </w:p>
    <w:p w14:paraId="00D9426D" w14:textId="0B28D830" w:rsidR="00490136" w:rsidRDefault="00490136" w:rsidP="00490136">
      <w:pPr>
        <w:pStyle w:val="H6"/>
      </w:pPr>
      <w:r>
        <w:t>6.1.1.6.2.11</w:t>
      </w:r>
      <w:r>
        <w:tab/>
        <w:t>Type: SpatialAnchorsSub</w:t>
      </w:r>
    </w:p>
    <w:p w14:paraId="29D60E04" w14:textId="3148791A" w:rsidR="00490136" w:rsidRDefault="00490136" w:rsidP="00490136">
      <w:pPr>
        <w:pStyle w:val="TH"/>
      </w:pPr>
      <w:r>
        <w:rPr>
          <w:noProof/>
        </w:rPr>
        <w:t>Table </w:t>
      </w:r>
      <w:r>
        <w:t xml:space="preserve">6.1.1.6.2.11-1: </w:t>
      </w:r>
      <w:r>
        <w:rPr>
          <w:noProof/>
        </w:rPr>
        <w:t xml:space="preserve">Definition of type </w:t>
      </w:r>
      <w:r>
        <w:t>SpatialAnchorsSub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r>
              <w:t>eventSubs</w:t>
            </w:r>
          </w:p>
        </w:tc>
        <w:tc>
          <w:tcPr>
            <w:tcW w:w="1417" w:type="dxa"/>
          </w:tcPr>
          <w:p w14:paraId="6CDC18CE" w14:textId="77777777" w:rsidR="00490136" w:rsidRPr="0016361A" w:rsidRDefault="00490136" w:rsidP="00490136">
            <w:pPr>
              <w:pStyle w:val="TAL"/>
            </w:pPr>
            <w:r>
              <w:t>array(AnchorsEventsSub)</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384826">
            <w:pPr>
              <w:pStyle w:val="TAC"/>
            </w:pPr>
            <w:bookmarkStart w:id="331" w:name="_MCCTEMPBM_CRPT90430033___4"/>
            <w:r>
              <w:t>1..N</w:t>
            </w:r>
            <w:bookmarkEnd w:id="331"/>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r w:rsidRPr="00CE232C">
              <w:t>notifUri</w:t>
            </w:r>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384826">
            <w:pPr>
              <w:pStyle w:val="TAC"/>
            </w:pPr>
            <w:bookmarkStart w:id="332" w:name="_MCCTEMPBM_CRPT90430034___4"/>
            <w:r w:rsidRPr="00CE232C">
              <w:t>1</w:t>
            </w:r>
            <w:bookmarkEnd w:id="332"/>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r>
              <w:t>SpatialAnchors</w:t>
            </w:r>
            <w:r w:rsidRPr="00CE232C">
              <w:t>Notif</w:t>
            </w:r>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384826">
            <w:pPr>
              <w:pStyle w:val="TAC"/>
            </w:pPr>
            <w:bookmarkStart w:id="333" w:name="_MCCTEMPBM_CRPT90430035___4"/>
            <w:r w:rsidRPr="00CE232C">
              <w:t>0..1</w:t>
            </w:r>
            <w:bookmarkEnd w:id="333"/>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r w:rsidRPr="00CE232C">
              <w:t>reportReq</w:t>
            </w:r>
          </w:p>
        </w:tc>
        <w:tc>
          <w:tcPr>
            <w:tcW w:w="1417" w:type="dxa"/>
          </w:tcPr>
          <w:p w14:paraId="747F4CC5" w14:textId="77777777" w:rsidR="00490136" w:rsidRPr="0016361A" w:rsidRDefault="00490136" w:rsidP="00490136">
            <w:pPr>
              <w:pStyle w:val="TAL"/>
            </w:pPr>
            <w:r w:rsidRPr="00CE232C">
              <w:rPr>
                <w:rFonts w:cs="Arial"/>
                <w:szCs w:val="18"/>
                <w:lang w:eastAsia="zh-CN"/>
              </w:rPr>
              <w:t>ReportingInformation</w:t>
            </w:r>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384826">
            <w:pPr>
              <w:pStyle w:val="TAC"/>
            </w:pPr>
            <w:bookmarkStart w:id="334" w:name="_MCCTEMPBM_CRPT90430036___4"/>
            <w:r w:rsidRPr="00CE232C">
              <w:t>0..1</w:t>
            </w:r>
            <w:bookmarkEnd w:id="334"/>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r>
              <w:t>expTime</w:t>
            </w:r>
          </w:p>
        </w:tc>
        <w:tc>
          <w:tcPr>
            <w:tcW w:w="1417" w:type="dxa"/>
            <w:vAlign w:val="center"/>
          </w:tcPr>
          <w:p w14:paraId="6518CF8C" w14:textId="77777777" w:rsidR="00490136" w:rsidRPr="0016361A" w:rsidRDefault="00490136" w:rsidP="00490136">
            <w:pPr>
              <w:pStyle w:val="TAL"/>
            </w:pPr>
            <w:r>
              <w:t>DateTime</w:t>
            </w:r>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384826">
            <w:pPr>
              <w:pStyle w:val="TAC"/>
            </w:pPr>
            <w:bookmarkStart w:id="335" w:name="_MCCTEMPBM_CRPT90430037___4"/>
            <w:r w:rsidRPr="00CE232C">
              <w:t>0..1</w:t>
            </w:r>
            <w:bookmarkEnd w:id="335"/>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r w:rsidRPr="00CE232C">
              <w:t>suppFeat</w:t>
            </w:r>
          </w:p>
        </w:tc>
        <w:tc>
          <w:tcPr>
            <w:tcW w:w="1417" w:type="dxa"/>
            <w:vAlign w:val="center"/>
          </w:tcPr>
          <w:p w14:paraId="53311937" w14:textId="77777777" w:rsidR="00490136" w:rsidRPr="0016361A" w:rsidRDefault="00490136" w:rsidP="00490136">
            <w:pPr>
              <w:pStyle w:val="TAL"/>
            </w:pPr>
            <w:r w:rsidRPr="00CE232C">
              <w:t>SupportedFeatures</w:t>
            </w:r>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384826">
            <w:pPr>
              <w:pStyle w:val="TAC"/>
            </w:pPr>
            <w:bookmarkStart w:id="336" w:name="_MCCTEMPBM_CRPT90430038___4"/>
            <w:r w:rsidRPr="00CE232C">
              <w:t>0..1</w:t>
            </w:r>
            <w:bookmarkEnd w:id="336"/>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lastRenderedPageBreak/>
        <w:t>6.1.1.6.2.12</w:t>
      </w:r>
      <w:r>
        <w:tab/>
        <w:t>Type: SpatialAnchorsSubPatch</w:t>
      </w:r>
    </w:p>
    <w:p w14:paraId="0BF24B9C" w14:textId="77F98ADF" w:rsidR="00490136" w:rsidRDefault="00490136" w:rsidP="00490136">
      <w:pPr>
        <w:pStyle w:val="TH"/>
      </w:pPr>
      <w:r>
        <w:rPr>
          <w:noProof/>
        </w:rPr>
        <w:t>Table </w:t>
      </w:r>
      <w:r>
        <w:t xml:space="preserve">6.1.1.6.2.12-1: </w:t>
      </w:r>
      <w:r>
        <w:rPr>
          <w:noProof/>
        </w:rPr>
        <w:t xml:space="preserve">Definition of type </w:t>
      </w:r>
      <w:r>
        <w:t>SpatialAnchorsSubPatch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r>
              <w:t>eventSubs</w:t>
            </w:r>
          </w:p>
        </w:tc>
        <w:tc>
          <w:tcPr>
            <w:tcW w:w="1417" w:type="dxa"/>
          </w:tcPr>
          <w:p w14:paraId="1C2C81D6" w14:textId="77777777" w:rsidR="00490136" w:rsidRPr="0016361A" w:rsidRDefault="00490136" w:rsidP="00490136">
            <w:pPr>
              <w:pStyle w:val="TAL"/>
            </w:pPr>
            <w:r>
              <w:t>array(AnchorsEventsSub)</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E822BF">
            <w:pPr>
              <w:pStyle w:val="TAC"/>
            </w:pPr>
            <w:bookmarkStart w:id="337" w:name="_MCCTEMPBM_CRPT90430039___4"/>
            <w:r>
              <w:t>1..N</w:t>
            </w:r>
            <w:bookmarkEnd w:id="337"/>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r w:rsidRPr="00CE232C">
              <w:t>notifUri</w:t>
            </w:r>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E822BF">
            <w:pPr>
              <w:pStyle w:val="TAC"/>
            </w:pPr>
            <w:bookmarkStart w:id="338" w:name="_MCCTEMPBM_CRPT90430040___4"/>
            <w:r>
              <w:t>0..</w:t>
            </w:r>
            <w:r w:rsidRPr="00CE232C">
              <w:t>1</w:t>
            </w:r>
            <w:bookmarkEnd w:id="338"/>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r w:rsidRPr="00CE232C">
              <w:t>reportReq</w:t>
            </w:r>
          </w:p>
        </w:tc>
        <w:tc>
          <w:tcPr>
            <w:tcW w:w="1417" w:type="dxa"/>
          </w:tcPr>
          <w:p w14:paraId="0A837749" w14:textId="77777777" w:rsidR="00490136" w:rsidRPr="0016361A" w:rsidRDefault="00490136" w:rsidP="00490136">
            <w:pPr>
              <w:pStyle w:val="TAL"/>
            </w:pPr>
            <w:r w:rsidRPr="00CE232C">
              <w:rPr>
                <w:rFonts w:cs="Arial"/>
                <w:szCs w:val="18"/>
                <w:lang w:eastAsia="zh-CN"/>
              </w:rPr>
              <w:t>ReportingInformation</w:t>
            </w:r>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E822BF">
            <w:pPr>
              <w:pStyle w:val="TAC"/>
            </w:pPr>
            <w:bookmarkStart w:id="339" w:name="_MCCTEMPBM_CRPT90430041___4"/>
            <w:r w:rsidRPr="00CE232C">
              <w:t>0..1</w:t>
            </w:r>
            <w:bookmarkEnd w:id="339"/>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r>
              <w:t>expTime</w:t>
            </w:r>
          </w:p>
        </w:tc>
        <w:tc>
          <w:tcPr>
            <w:tcW w:w="1417" w:type="dxa"/>
            <w:vAlign w:val="center"/>
          </w:tcPr>
          <w:p w14:paraId="4A4B1346" w14:textId="77777777" w:rsidR="00490136" w:rsidRPr="0016361A" w:rsidRDefault="00490136" w:rsidP="00490136">
            <w:pPr>
              <w:pStyle w:val="TAL"/>
            </w:pPr>
            <w:r>
              <w:t>DateTime</w:t>
            </w:r>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E822BF">
            <w:pPr>
              <w:pStyle w:val="TAC"/>
            </w:pPr>
            <w:bookmarkStart w:id="340" w:name="_MCCTEMPBM_CRPT90430042___4"/>
            <w:r w:rsidRPr="00CE232C">
              <w:t>0..1</w:t>
            </w:r>
            <w:bookmarkEnd w:id="340"/>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t>6.1.1.6.2.13</w:t>
      </w:r>
      <w:r>
        <w:tab/>
        <w:t>Type: SpatialAnchorsNotif</w:t>
      </w:r>
    </w:p>
    <w:p w14:paraId="012EA3E6" w14:textId="5046CF22" w:rsidR="00490136" w:rsidRDefault="00490136" w:rsidP="00490136">
      <w:pPr>
        <w:pStyle w:val="TH"/>
      </w:pPr>
      <w:r>
        <w:rPr>
          <w:noProof/>
        </w:rPr>
        <w:t>Table </w:t>
      </w:r>
      <w:r>
        <w:t xml:space="preserve">6.1.1.6.2.13-1: </w:t>
      </w:r>
      <w:r>
        <w:rPr>
          <w:noProof/>
        </w:rPr>
        <w:t xml:space="preserve">Definition of type </w:t>
      </w:r>
      <w:r>
        <w:t>SpatialAnchorsNotif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r>
              <w:t>subId</w:t>
            </w:r>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E822BF">
            <w:pPr>
              <w:pStyle w:val="TAC"/>
            </w:pPr>
            <w:bookmarkStart w:id="341" w:name="_MCCTEMPBM_CRPT90430043___4"/>
            <w:r>
              <w:t>1</w:t>
            </w:r>
            <w:bookmarkEnd w:id="341"/>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array(AnchorsReport)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E822BF">
            <w:pPr>
              <w:pStyle w:val="TAC"/>
            </w:pPr>
            <w:bookmarkStart w:id="342" w:name="_MCCTEMPBM_CRPT90430044___4"/>
            <w:r>
              <w:t>1..N</w:t>
            </w:r>
            <w:bookmarkEnd w:id="342"/>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Type: AnchorsReport</w:t>
      </w:r>
    </w:p>
    <w:p w14:paraId="4BCAC7A9" w14:textId="40E2F492" w:rsidR="00490136" w:rsidRDefault="00490136" w:rsidP="00490136">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r>
              <w:t>AnchorEvent</w:t>
            </w:r>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E822BF">
            <w:pPr>
              <w:pStyle w:val="TAC"/>
            </w:pPr>
            <w:bookmarkStart w:id="343" w:name="_MCCTEMPBM_CRPT90430045___4"/>
            <w:r>
              <w:t>1</w:t>
            </w:r>
            <w:bookmarkEnd w:id="343"/>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r>
              <w:t>detEvent</w:t>
            </w:r>
          </w:p>
        </w:tc>
        <w:tc>
          <w:tcPr>
            <w:tcW w:w="1417" w:type="dxa"/>
          </w:tcPr>
          <w:p w14:paraId="0E8C5BB8" w14:textId="77777777" w:rsidR="00490136" w:rsidRDefault="00490136" w:rsidP="00490136">
            <w:pPr>
              <w:pStyle w:val="TAL"/>
            </w:pPr>
            <w:r>
              <w:t>DetectedEvent</w:t>
            </w:r>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E822BF">
            <w:pPr>
              <w:pStyle w:val="TAC"/>
            </w:pPr>
            <w:bookmarkStart w:id="344" w:name="_MCCTEMPBM_CRPT90430046___4"/>
            <w:r>
              <w:t>0..1</w:t>
            </w:r>
            <w:bookmarkEnd w:id="344"/>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r>
              <w:t>achrList</w:t>
            </w:r>
          </w:p>
        </w:tc>
        <w:tc>
          <w:tcPr>
            <w:tcW w:w="1417" w:type="dxa"/>
          </w:tcPr>
          <w:p w14:paraId="16BB2C36" w14:textId="77777777" w:rsidR="00490136" w:rsidRDefault="00490136" w:rsidP="00490136">
            <w:pPr>
              <w:pStyle w:val="TAL"/>
            </w:pPr>
            <w:r>
              <w:t>array(SpatialAnchorProfile)</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E822BF">
            <w:pPr>
              <w:pStyle w:val="TAC"/>
            </w:pPr>
            <w:bookmarkStart w:id="345" w:name="_MCCTEMPBM_CRPT90430047___4"/>
            <w:r>
              <w:t>1..N</w:t>
            </w:r>
            <w:bookmarkEnd w:id="345"/>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r>
              <w:t>ueAnchrInt</w:t>
            </w:r>
          </w:p>
        </w:tc>
        <w:tc>
          <w:tcPr>
            <w:tcW w:w="1417" w:type="dxa"/>
          </w:tcPr>
          <w:p w14:paraId="39AAEE5A" w14:textId="77777777" w:rsidR="00490136" w:rsidRDefault="00490136" w:rsidP="00490136">
            <w:pPr>
              <w:pStyle w:val="TAL"/>
            </w:pPr>
            <w:r>
              <w:t>array(UEAnchorInterest)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E822BF">
            <w:pPr>
              <w:pStyle w:val="TAC"/>
            </w:pPr>
            <w:bookmarkStart w:id="346" w:name="_MCCTEMPBM_CRPT90430048___4"/>
            <w:r>
              <w:t>1</w:t>
            </w:r>
            <w:bookmarkEnd w:id="346"/>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lastRenderedPageBreak/>
        <w:t>6.1.1.6.2.15</w:t>
      </w:r>
      <w:r>
        <w:tab/>
        <w:t>Type: UEAnchorInterest</w:t>
      </w:r>
    </w:p>
    <w:p w14:paraId="44F61AD0" w14:textId="588219C4" w:rsidR="00490136" w:rsidRDefault="00490136" w:rsidP="00490136">
      <w:pPr>
        <w:pStyle w:val="TH"/>
      </w:pPr>
      <w:r>
        <w:rPr>
          <w:noProof/>
        </w:rPr>
        <w:t>Table </w:t>
      </w:r>
      <w:r>
        <w:t xml:space="preserve">6.1.1.6.2.15-1: </w:t>
      </w:r>
      <w:r>
        <w:rPr>
          <w:noProof/>
        </w:rPr>
        <w:t xml:space="preserve">Definition of type </w:t>
      </w:r>
      <w:r>
        <w:t>UEAnchorInterest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r>
              <w:t>ueId</w:t>
            </w:r>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E822BF">
            <w:pPr>
              <w:pStyle w:val="TAC"/>
            </w:pPr>
            <w:bookmarkStart w:id="347" w:name="_MCCTEMPBM_CRPT90430049___4"/>
            <w:r>
              <w:t>0..1</w:t>
            </w:r>
            <w:bookmarkEnd w:id="347"/>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r>
              <w:t>anchrId</w:t>
            </w:r>
          </w:p>
        </w:tc>
        <w:tc>
          <w:tcPr>
            <w:tcW w:w="1417" w:type="dxa"/>
          </w:tcPr>
          <w:p w14:paraId="16F36C39" w14:textId="77777777" w:rsidR="00490136" w:rsidRDefault="00490136" w:rsidP="00490136">
            <w:pPr>
              <w:pStyle w:val="TAL"/>
            </w:pPr>
            <w:r>
              <w:rPr>
                <w:lang w:eastAsia="zh-CN"/>
              </w:rPr>
              <w:t>SpatialAnchorId</w:t>
            </w:r>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E822BF">
            <w:pPr>
              <w:pStyle w:val="TAC"/>
            </w:pPr>
            <w:bookmarkStart w:id="348" w:name="_MCCTEMPBM_CRPT90430050___4"/>
            <w:r>
              <w:t>0..1</w:t>
            </w:r>
            <w:bookmarkEnd w:id="348"/>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r>
              <w:t>anchrRng</w:t>
            </w:r>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E822BF">
            <w:pPr>
              <w:pStyle w:val="TAC"/>
            </w:pPr>
            <w:bookmarkStart w:id="349" w:name="_MCCTEMPBM_CRPT90430051___4"/>
            <w:r>
              <w:t>0..1</w:t>
            </w:r>
            <w:bookmarkEnd w:id="349"/>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Type: AnchorsEventsSub</w:t>
      </w:r>
    </w:p>
    <w:p w14:paraId="62ED13F3" w14:textId="6B777EC4" w:rsidR="00490136" w:rsidRDefault="00490136" w:rsidP="00490136">
      <w:pPr>
        <w:pStyle w:val="TH"/>
      </w:pPr>
      <w:r>
        <w:rPr>
          <w:noProof/>
        </w:rPr>
        <w:t>Table </w:t>
      </w:r>
      <w:r>
        <w:t xml:space="preserve">6.1.1.6.2.16-1: </w:t>
      </w:r>
      <w:r>
        <w:rPr>
          <w:noProof/>
        </w:rPr>
        <w:t xml:space="preserve">Definition of type </w:t>
      </w:r>
      <w:r>
        <w:t>AnchorsEventsSub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r>
              <w:t>AnchorEvent</w:t>
            </w:r>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E822BF">
            <w:pPr>
              <w:pStyle w:val="TAC"/>
            </w:pPr>
            <w:bookmarkStart w:id="350" w:name="_MCCTEMPBM_CRPT90430052___4"/>
            <w:r>
              <w:t>1</w:t>
            </w:r>
            <w:bookmarkEnd w:id="350"/>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r>
              <w:t>evntFltr</w:t>
            </w:r>
          </w:p>
        </w:tc>
        <w:tc>
          <w:tcPr>
            <w:tcW w:w="1417" w:type="dxa"/>
          </w:tcPr>
          <w:p w14:paraId="539A9D93" w14:textId="77777777" w:rsidR="00490136" w:rsidRPr="0016361A" w:rsidRDefault="00490136" w:rsidP="00490136">
            <w:pPr>
              <w:pStyle w:val="TAL"/>
            </w:pPr>
            <w:r>
              <w:t>EventFilter</w:t>
            </w:r>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E822BF">
            <w:pPr>
              <w:pStyle w:val="TAC"/>
            </w:pPr>
            <w:bookmarkStart w:id="351" w:name="_MCCTEMPBM_CRPT90430053___4"/>
            <w:r>
              <w:t>1</w:t>
            </w:r>
            <w:bookmarkEnd w:id="351"/>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t>6.1.1.6.2.17</w:t>
      </w:r>
      <w:r>
        <w:tab/>
        <w:t>Type: EventFilter</w:t>
      </w:r>
    </w:p>
    <w:p w14:paraId="2F567050" w14:textId="1ECAB66F" w:rsidR="00490136" w:rsidRDefault="00490136" w:rsidP="00490136">
      <w:pPr>
        <w:pStyle w:val="TH"/>
      </w:pPr>
      <w:r>
        <w:rPr>
          <w:noProof/>
        </w:rPr>
        <w:t>Table </w:t>
      </w:r>
      <w:r>
        <w:t xml:space="preserve">6.1.1.6.2.17-1: </w:t>
      </w:r>
      <w:r>
        <w:rPr>
          <w:noProof/>
        </w:rPr>
        <w:t xml:space="preserve">Definition of type </w:t>
      </w:r>
      <w:r>
        <w:t>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r>
              <w:t>discFltr</w:t>
            </w:r>
          </w:p>
        </w:tc>
        <w:tc>
          <w:tcPr>
            <w:tcW w:w="1417" w:type="dxa"/>
          </w:tcPr>
          <w:p w14:paraId="1E6BF92F" w14:textId="77777777" w:rsidR="00490136" w:rsidRPr="0016361A" w:rsidRDefault="00490136" w:rsidP="00490136">
            <w:pPr>
              <w:pStyle w:val="TAL"/>
            </w:pPr>
            <w:r>
              <w:t>DiscoveryFilter</w:t>
            </w:r>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E822BF">
            <w:pPr>
              <w:pStyle w:val="TAC"/>
            </w:pPr>
            <w:bookmarkStart w:id="352" w:name="_MCCTEMPBM_CRPT90430054___4"/>
            <w:r>
              <w:t>0..1</w:t>
            </w:r>
            <w:bookmarkEnd w:id="352"/>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r>
              <w:t>ueFltr</w:t>
            </w:r>
          </w:p>
        </w:tc>
        <w:tc>
          <w:tcPr>
            <w:tcW w:w="1417" w:type="dxa"/>
          </w:tcPr>
          <w:p w14:paraId="4DD44853" w14:textId="77777777" w:rsidR="00490136" w:rsidRPr="0016361A" w:rsidRDefault="00490136" w:rsidP="00490136">
            <w:pPr>
              <w:pStyle w:val="TAL"/>
            </w:pPr>
            <w:r>
              <w:t>UeFilter</w:t>
            </w:r>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E822BF">
            <w:pPr>
              <w:pStyle w:val="TAC"/>
            </w:pPr>
            <w:bookmarkStart w:id="353" w:name="_MCCTEMPBM_CRPT90430055___4"/>
            <w:r>
              <w:t>0..1</w:t>
            </w:r>
            <w:bookmarkEnd w:id="353"/>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r>
              <w:t>rngFltr</w:t>
            </w:r>
          </w:p>
        </w:tc>
        <w:tc>
          <w:tcPr>
            <w:tcW w:w="1417" w:type="dxa"/>
          </w:tcPr>
          <w:p w14:paraId="35D4DF74" w14:textId="77777777" w:rsidR="00490136" w:rsidRPr="0016361A" w:rsidRDefault="00490136" w:rsidP="00490136">
            <w:pPr>
              <w:pStyle w:val="TAL"/>
            </w:pPr>
            <w:r>
              <w:t>RangeFilter</w:t>
            </w:r>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E822BF">
            <w:pPr>
              <w:pStyle w:val="TAC"/>
            </w:pPr>
            <w:bookmarkStart w:id="354" w:name="_MCCTEMPBM_CRPT90430056___4"/>
            <w:r>
              <w:t>0..1</w:t>
            </w:r>
            <w:bookmarkEnd w:id="354"/>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r>
              <w:t>anchrFltr</w:t>
            </w:r>
          </w:p>
        </w:tc>
        <w:tc>
          <w:tcPr>
            <w:tcW w:w="1417" w:type="dxa"/>
          </w:tcPr>
          <w:p w14:paraId="30C0D137" w14:textId="77777777" w:rsidR="00490136" w:rsidRDefault="00490136" w:rsidP="00490136">
            <w:pPr>
              <w:pStyle w:val="TAL"/>
            </w:pPr>
            <w:r>
              <w:t>AnchorFilter</w:t>
            </w:r>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E822BF">
            <w:pPr>
              <w:pStyle w:val="TAC"/>
            </w:pPr>
            <w:bookmarkStart w:id="355" w:name="_MCCTEMPBM_CRPT90430057___4"/>
            <w:r>
              <w:t>0..1</w:t>
            </w:r>
            <w:bookmarkEnd w:id="355"/>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lastRenderedPageBreak/>
        <w:t>6.1.1.6.2.18</w:t>
      </w:r>
      <w:r>
        <w:tab/>
        <w:t>Type: DiscoveryFilter</w:t>
      </w:r>
    </w:p>
    <w:p w14:paraId="52ED6450" w14:textId="143A78FA" w:rsidR="00490136" w:rsidRDefault="00490136" w:rsidP="00490136">
      <w:pPr>
        <w:pStyle w:val="TH"/>
      </w:pPr>
      <w:r>
        <w:rPr>
          <w:noProof/>
        </w:rPr>
        <w:t>Table </w:t>
      </w:r>
      <w:r>
        <w:t xml:space="preserve">6.1.1.6.2.18-1: </w:t>
      </w:r>
      <w:r>
        <w:rPr>
          <w:noProof/>
        </w:rPr>
        <w:t>Definition of type Discovery</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r>
              <w:t>mgntEvts</w:t>
            </w:r>
          </w:p>
        </w:tc>
        <w:tc>
          <w:tcPr>
            <w:tcW w:w="1417" w:type="dxa"/>
          </w:tcPr>
          <w:p w14:paraId="2F1D7B4C" w14:textId="77777777" w:rsidR="00490136" w:rsidRPr="0016361A" w:rsidRDefault="00490136" w:rsidP="00490136">
            <w:pPr>
              <w:pStyle w:val="TAL"/>
            </w:pPr>
            <w:r>
              <w:t>array(AnchorManagementEvent)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E822BF">
            <w:pPr>
              <w:pStyle w:val="TAC"/>
            </w:pPr>
            <w:bookmarkStart w:id="356" w:name="_MCCTEMPBM_CRPT90430058___4"/>
            <w:r>
              <w:t>1..N</w:t>
            </w:r>
            <w:bookmarkEnd w:id="356"/>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Type: UeFilter</w:t>
      </w:r>
    </w:p>
    <w:p w14:paraId="52C1D68F" w14:textId="6715CE69" w:rsidR="00490136" w:rsidRDefault="00490136" w:rsidP="00490136">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r>
              <w:t>rngVal</w:t>
            </w:r>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E822BF">
            <w:pPr>
              <w:pStyle w:val="TAC"/>
            </w:pPr>
            <w:bookmarkStart w:id="357" w:name="_MCCTEMPBM_CRPT90430059___4"/>
            <w:r>
              <w:t>1</w:t>
            </w:r>
            <w:bookmarkEnd w:id="357"/>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bookmarkStart w:id="358" w:name="_MCCTEMPBM_CRPT90430061___2" w:colFirst="4" w:colLast="4"/>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E822BF">
            <w:pPr>
              <w:pStyle w:val="TAC"/>
            </w:pPr>
            <w:bookmarkStart w:id="359" w:name="_MCCTEMPBM_CRPT90430060___4"/>
            <w:r>
              <w:t>0..1</w:t>
            </w:r>
            <w:bookmarkEnd w:id="359"/>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5A7771C" w:rsidR="00490136" w:rsidRDefault="00490136" w:rsidP="00384826">
            <w:pPr>
              <w:pStyle w:val="TAL"/>
            </w:pPr>
            <w:r>
              <w:t>-</w:t>
            </w:r>
            <w:r>
              <w:tab/>
              <w:t>"t</w:t>
            </w:r>
            <w:r w:rsidRPr="00C62B0D">
              <w:t>rue</w:t>
            </w:r>
            <w:r>
              <w:t>"</w:t>
            </w:r>
            <w:r w:rsidRPr="00C62B0D">
              <w:t xml:space="preserve"> </w:t>
            </w:r>
            <w:r>
              <w:t xml:space="preserve">indicates to include UEs that </w:t>
            </w:r>
            <w:r w:rsidR="00384826">
              <w:tab/>
            </w:r>
            <w:r>
              <w:t>discovered the spatial anchors.</w:t>
            </w:r>
          </w:p>
          <w:p w14:paraId="6333D7E9" w14:textId="4346198D" w:rsidR="00490136" w:rsidRDefault="00490136" w:rsidP="0038482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r w:rsidR="00384826">
              <w:tab/>
            </w:r>
            <w:r>
              <w:t>discovered the spatial anchors</w:t>
            </w:r>
            <w:r>
              <w:rPr>
                <w:lang w:eastAsia="zh-CN"/>
              </w:rPr>
              <w:t>.</w:t>
            </w:r>
          </w:p>
          <w:p w14:paraId="56EEFFA0" w14:textId="77777777" w:rsidR="00490136" w:rsidRDefault="00490136" w:rsidP="00384826">
            <w:pPr>
              <w:pStyle w:val="TAL"/>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bookmarkEnd w:id="358"/>
    </w:tbl>
    <w:p w14:paraId="2FC1651D" w14:textId="7DB14233" w:rsidR="00490136" w:rsidRDefault="00490136" w:rsidP="00482537">
      <w:pPr>
        <w:rPr>
          <w:lang w:val="en-US"/>
        </w:rPr>
      </w:pPr>
    </w:p>
    <w:p w14:paraId="5A0F33CF" w14:textId="346F45D3" w:rsidR="00490136" w:rsidRDefault="00490136" w:rsidP="00490136">
      <w:pPr>
        <w:pStyle w:val="H6"/>
      </w:pPr>
      <w:r>
        <w:t>6.1.1.6.2.20</w:t>
      </w:r>
      <w:r>
        <w:tab/>
        <w:t>Type: RangeFilter</w:t>
      </w:r>
    </w:p>
    <w:p w14:paraId="144363F1" w14:textId="15AB258A" w:rsidR="00490136" w:rsidRDefault="00490136" w:rsidP="00490136">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bookmarkStart w:id="360" w:name="_MCCTEMPBM_CRPT90430063___2" w:colFirst="4" w:colLast="4"/>
            <w:r>
              <w:t>perSrch</w:t>
            </w:r>
          </w:p>
        </w:tc>
        <w:tc>
          <w:tcPr>
            <w:tcW w:w="1417" w:type="dxa"/>
          </w:tcPr>
          <w:p w14:paraId="4A985A46" w14:textId="77777777" w:rsidR="00490136" w:rsidRPr="0016361A" w:rsidRDefault="00490136" w:rsidP="00490136">
            <w:pPr>
              <w:pStyle w:val="TAL"/>
            </w:pPr>
            <w:r>
              <w:t>boolean</w:t>
            </w:r>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E822BF">
            <w:pPr>
              <w:pStyle w:val="TAC"/>
            </w:pPr>
            <w:bookmarkStart w:id="361" w:name="_MCCTEMPBM_CRPT90430062___4"/>
            <w:r>
              <w:t>0..1</w:t>
            </w:r>
            <w:bookmarkEnd w:id="361"/>
          </w:p>
        </w:tc>
        <w:tc>
          <w:tcPr>
            <w:tcW w:w="3686" w:type="dxa"/>
          </w:tcPr>
          <w:p w14:paraId="42723E1B" w14:textId="77777777" w:rsidR="00490136" w:rsidRDefault="00490136" w:rsidP="00384826">
            <w:pPr>
              <w:pStyle w:val="TAL"/>
            </w:pPr>
            <w:r>
              <w:t>Contains the persistent search preference.</w:t>
            </w:r>
          </w:p>
          <w:p w14:paraId="33C57251" w14:textId="77777777" w:rsidR="00490136" w:rsidRDefault="00490136" w:rsidP="00384826">
            <w:pPr>
              <w:pStyle w:val="TAL"/>
            </w:pPr>
          </w:p>
          <w:p w14:paraId="38BF6578" w14:textId="5C5C413A" w:rsidR="00490136" w:rsidRDefault="00490136" w:rsidP="00384826">
            <w:pPr>
              <w:pStyle w:val="TAL"/>
            </w:pPr>
            <w:r>
              <w:t>-</w:t>
            </w:r>
            <w:r>
              <w:tab/>
              <w:t>"t</w:t>
            </w:r>
            <w:r w:rsidRPr="00C62B0D">
              <w:t>rue</w:t>
            </w:r>
            <w:r>
              <w:t>"</w:t>
            </w:r>
            <w:r w:rsidRPr="00C62B0D">
              <w:t xml:space="preserve"> </w:t>
            </w:r>
            <w:r>
              <w:t xml:space="preserve">indicates to enable persistent </w:t>
            </w:r>
            <w:r w:rsidR="00384826">
              <w:tab/>
            </w:r>
            <w:r>
              <w:t>search.</w:t>
            </w:r>
          </w:p>
          <w:p w14:paraId="21A4707B" w14:textId="61586280" w:rsidR="00490136" w:rsidRDefault="00490136" w:rsidP="00384826">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r w:rsidR="00384826">
              <w:rPr>
                <w:lang w:eastAsia="zh-CN"/>
              </w:rPr>
              <w:tab/>
            </w:r>
            <w:r>
              <w:rPr>
                <w:lang w:eastAsia="zh-CN"/>
              </w:rPr>
              <w:t>search.</w:t>
            </w:r>
          </w:p>
          <w:p w14:paraId="3C7BE7E4" w14:textId="77777777" w:rsidR="00490136" w:rsidRPr="0016361A" w:rsidRDefault="00490136" w:rsidP="00384826">
            <w:pPr>
              <w:pStyle w:val="TAL"/>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bookmarkEnd w:id="360"/>
      <w:tr w:rsidR="00490136" w:rsidRPr="00B54FF5" w14:paraId="1CF48C98" w14:textId="77777777" w:rsidTr="00490136">
        <w:trPr>
          <w:jc w:val="center"/>
        </w:trPr>
        <w:tc>
          <w:tcPr>
            <w:tcW w:w="1552" w:type="dxa"/>
          </w:tcPr>
          <w:p w14:paraId="21063948" w14:textId="77777777" w:rsidR="00490136" w:rsidRDefault="00490136" w:rsidP="00490136">
            <w:pPr>
              <w:pStyle w:val="TAL"/>
            </w:pPr>
            <w:r>
              <w:t>usrLoc</w:t>
            </w:r>
          </w:p>
        </w:tc>
        <w:tc>
          <w:tcPr>
            <w:tcW w:w="1417" w:type="dxa"/>
          </w:tcPr>
          <w:p w14:paraId="06D03A0E" w14:textId="77777777" w:rsidR="00490136" w:rsidRPr="0016361A" w:rsidRDefault="00490136" w:rsidP="00490136">
            <w:pPr>
              <w:pStyle w:val="TAL"/>
            </w:pPr>
            <w:r>
              <w:t>LocationInfo</w:t>
            </w:r>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E822BF">
            <w:pPr>
              <w:pStyle w:val="TAC"/>
            </w:pPr>
            <w:bookmarkStart w:id="362" w:name="_MCCTEMPBM_CRPT90430064___4"/>
            <w:r>
              <w:t>0..1</w:t>
            </w:r>
            <w:bookmarkEnd w:id="362"/>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E822BF">
            <w:pPr>
              <w:pStyle w:val="TAC"/>
            </w:pPr>
            <w:bookmarkStart w:id="363" w:name="_MCCTEMPBM_CRPT90430065___4"/>
            <w:r>
              <w:t>0..1</w:t>
            </w:r>
            <w:bookmarkEnd w:id="363"/>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r>
              <w:t>appRng</w:t>
            </w:r>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E822BF">
            <w:pPr>
              <w:pStyle w:val="TAC"/>
            </w:pPr>
            <w:bookmarkStart w:id="364" w:name="_MCCTEMPBM_CRPT90430066___4"/>
            <w:r>
              <w:t>1</w:t>
            </w:r>
            <w:bookmarkEnd w:id="364"/>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r>
              <w:t>specInfo</w:t>
            </w:r>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E822BF">
            <w:pPr>
              <w:pStyle w:val="TAC"/>
            </w:pPr>
            <w:bookmarkStart w:id="365" w:name="_MCCTEMPBM_CRPT90430067___4"/>
            <w:r>
              <w:t>0..1</w:t>
            </w:r>
            <w:bookmarkEnd w:id="365"/>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The definition of the RangeFilter data type is FFS.</w:t>
      </w:r>
    </w:p>
    <w:p w14:paraId="05CBF607" w14:textId="58EEDFA2" w:rsidR="00490136" w:rsidRDefault="00490136" w:rsidP="00490136">
      <w:pPr>
        <w:pStyle w:val="H6"/>
      </w:pPr>
      <w:r>
        <w:lastRenderedPageBreak/>
        <w:t>6.1.1.6.2.21</w:t>
      </w:r>
      <w:r>
        <w:tab/>
        <w:t>Type: AnchorFilter</w:t>
      </w:r>
    </w:p>
    <w:p w14:paraId="7CAA21D6" w14:textId="6A487B31" w:rsidR="00490136" w:rsidRDefault="00490136" w:rsidP="0049013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r>
              <w:t>anchIds</w:t>
            </w:r>
          </w:p>
        </w:tc>
        <w:tc>
          <w:tcPr>
            <w:tcW w:w="1417" w:type="dxa"/>
          </w:tcPr>
          <w:p w14:paraId="69D25E49" w14:textId="77777777" w:rsidR="00490136" w:rsidRPr="0016361A" w:rsidRDefault="00490136" w:rsidP="00490136">
            <w:pPr>
              <w:pStyle w:val="TAL"/>
            </w:pPr>
            <w:r>
              <w:t>array(</w:t>
            </w:r>
            <w:r>
              <w:rPr>
                <w:lang w:eastAsia="zh-CN"/>
              </w:rPr>
              <w:t>SpatialAnchorId</w:t>
            </w:r>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E822BF">
            <w:pPr>
              <w:pStyle w:val="TAC"/>
            </w:pPr>
            <w:bookmarkStart w:id="366" w:name="_MCCTEMPBM_CRPT90430068___4"/>
            <w:r>
              <w:t>1..N</w:t>
            </w:r>
            <w:bookmarkEnd w:id="366"/>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r>
              <w:t>svcIds</w:t>
            </w:r>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E822BF">
            <w:pPr>
              <w:pStyle w:val="TAC"/>
            </w:pPr>
            <w:bookmarkStart w:id="367" w:name="_MCCTEMPBM_CRPT90430069___4"/>
            <w:r>
              <w:t>1..N</w:t>
            </w:r>
            <w:bookmarkEnd w:id="367"/>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r>
              <w:t>areaInt</w:t>
            </w:r>
          </w:p>
        </w:tc>
        <w:tc>
          <w:tcPr>
            <w:tcW w:w="1417" w:type="dxa"/>
            <w:vAlign w:val="center"/>
          </w:tcPr>
          <w:p w14:paraId="0BC28039" w14:textId="77777777" w:rsidR="00490136" w:rsidRPr="0016361A" w:rsidRDefault="00490136" w:rsidP="00490136">
            <w:pPr>
              <w:pStyle w:val="TAL"/>
            </w:pPr>
            <w:r>
              <w:t>ServiceArea</w:t>
            </w:r>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E822BF">
            <w:pPr>
              <w:pStyle w:val="TAC"/>
            </w:pPr>
            <w:bookmarkStart w:id="368" w:name="_MCCTEMPBM_CRPT90430070___4"/>
            <w:r>
              <w:t>0..1</w:t>
            </w:r>
            <w:bookmarkEnd w:id="368"/>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77777777" w:rsidR="00490136" w:rsidRDefault="00490136" w:rsidP="00490136">
      <w:pPr>
        <w:rPr>
          <w:lang w:val="en-US"/>
        </w:rPr>
      </w:pPr>
    </w:p>
    <w:p w14:paraId="0F2F46D5" w14:textId="27974C7F" w:rsidR="00331005" w:rsidRDefault="00331005" w:rsidP="0089657B">
      <w:pPr>
        <w:pStyle w:val="Heading5"/>
        <w:rPr>
          <w:lang w:val="en-US"/>
        </w:rPr>
      </w:pPr>
      <w:bookmarkStart w:id="369" w:name="_Toc195525773"/>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
      <w:bookmarkEnd w:id="329"/>
      <w:bookmarkEnd w:id="330"/>
      <w:bookmarkEnd w:id="369"/>
    </w:p>
    <w:p w14:paraId="23BD12DA" w14:textId="16258A03" w:rsidR="00331005" w:rsidRPr="00384E92" w:rsidRDefault="00331005" w:rsidP="004C6078">
      <w:pPr>
        <w:pStyle w:val="H6"/>
      </w:pPr>
      <w:bookmarkStart w:id="370" w:name="_Toc130662220"/>
      <w:bookmarkStart w:id="371" w:name="_Toc191382308"/>
      <w:r>
        <w:t>6.1.1.6.3.1</w:t>
      </w:r>
      <w:r w:rsidRPr="00384E92">
        <w:tab/>
        <w:t>Introduction</w:t>
      </w:r>
      <w:bookmarkEnd w:id="370"/>
      <w:bookmarkEnd w:id="371"/>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72" w:name="_Toc130662221"/>
      <w:bookmarkStart w:id="373" w:name="_Toc191382309"/>
      <w:r>
        <w:t>6.1.1.6.3.2</w:t>
      </w:r>
      <w:r w:rsidRPr="00384E92">
        <w:tab/>
        <w:t>Simple data types</w:t>
      </w:r>
      <w:bookmarkEnd w:id="372"/>
      <w:bookmarkEnd w:id="373"/>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74" w:name="_Toc151379361"/>
      <w:bookmarkStart w:id="375" w:name="_Toc151445542"/>
      <w:bookmarkStart w:id="376" w:name="_Toc160470624"/>
      <w:bookmarkStart w:id="377" w:name="_Toc164873768"/>
      <w:bookmarkStart w:id="378" w:name="_Toc180306405"/>
      <w:bookmarkStart w:id="379" w:name="_Toc185511587"/>
      <w:bookmarkStart w:id="380" w:name="_Toc191382310"/>
      <w:bookmarkStart w:id="381" w:name="_Toc180306550"/>
      <w:bookmarkStart w:id="382" w:name="_Toc185511740"/>
      <w:bookmarkStart w:id="383" w:name="_Toc130662227"/>
      <w:r>
        <w:t>6.1.1.6.3</w:t>
      </w:r>
      <w:r w:rsidRPr="00585CA6">
        <w:t>.</w:t>
      </w:r>
      <w:r>
        <w:t>3</w:t>
      </w:r>
      <w:r w:rsidRPr="00585CA6">
        <w:tab/>
        <w:t xml:space="preserve">Enumeration: </w:t>
      </w:r>
      <w:bookmarkEnd w:id="374"/>
      <w:bookmarkEnd w:id="375"/>
      <w:bookmarkEnd w:id="376"/>
      <w:bookmarkEnd w:id="377"/>
      <w:bookmarkEnd w:id="378"/>
      <w:bookmarkEnd w:id="379"/>
      <w:r>
        <w:t>EntityType</w:t>
      </w:r>
      <w:bookmarkEnd w:id="380"/>
    </w:p>
    <w:p w14:paraId="7918ED9A" w14:textId="77A1E8EE" w:rsidR="00331005" w:rsidRPr="00585CA6" w:rsidRDefault="00331005" w:rsidP="00331005">
      <w:r w:rsidRPr="00585CA6">
        <w:t xml:space="preserve">The enumeration </w:t>
      </w:r>
      <w:r w:rsidR="00141592">
        <w:t>EntityType</w:t>
      </w:r>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r w:rsidR="00141592">
        <w:t>EntityType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r>
        <w:t>AnchorEvent</w:t>
      </w:r>
    </w:p>
    <w:p w14:paraId="211F3C32" w14:textId="581B2814" w:rsidR="00490136" w:rsidRPr="00585CA6" w:rsidRDefault="00490136" w:rsidP="00490136">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r>
        <w:t>Anchor</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lastRenderedPageBreak/>
        <w:t>6.1.1.6.3</w:t>
      </w:r>
      <w:r w:rsidRPr="00585CA6">
        <w:t>.</w:t>
      </w:r>
      <w:r>
        <w:t>5</w:t>
      </w:r>
      <w:r w:rsidRPr="00585CA6">
        <w:tab/>
        <w:t xml:space="preserve">Enumeration: </w:t>
      </w:r>
      <w:r>
        <w:t>AnchorManagementEvent</w:t>
      </w:r>
    </w:p>
    <w:p w14:paraId="46F75A43" w14:textId="075C9C46" w:rsidR="00490136" w:rsidRPr="00585CA6" w:rsidRDefault="00490136" w:rsidP="00490136">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t>Table </w:t>
      </w:r>
      <w:r>
        <w:t>6.1.1.6.3</w:t>
      </w:r>
      <w:r w:rsidRPr="00585CA6">
        <w:t>.</w:t>
      </w:r>
      <w:r>
        <w:t>5</w:t>
      </w:r>
      <w:r w:rsidRPr="00585CA6">
        <w:t xml:space="preserve">-1: Enumeration </w:t>
      </w:r>
      <w:r>
        <w:t>AnchorManagement</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updation.</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r>
        <w:t>DetectedEvent</w:t>
      </w:r>
    </w:p>
    <w:p w14:paraId="2350CA2D" w14:textId="67FE4C03" w:rsidR="00490136" w:rsidRPr="00585CA6" w:rsidRDefault="00490136" w:rsidP="00490136">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r>
        <w:t>Detected</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84" w:name="_Toc191382311"/>
      <w:bookmarkStart w:id="385" w:name="_Toc191627420"/>
      <w:bookmarkStart w:id="386" w:name="_Toc195525774"/>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81"/>
      <w:bookmarkEnd w:id="382"/>
      <w:bookmarkEnd w:id="384"/>
      <w:bookmarkEnd w:id="385"/>
      <w:bookmarkEnd w:id="386"/>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87" w:name="_Toc191382312"/>
      <w:bookmarkStart w:id="388" w:name="_Toc191627421"/>
      <w:bookmarkStart w:id="389" w:name="_Toc195525775"/>
      <w:r>
        <w:t>6.1.1.6.5</w:t>
      </w:r>
      <w:r>
        <w:tab/>
        <w:t>Binary data</w:t>
      </w:r>
      <w:bookmarkEnd w:id="383"/>
      <w:bookmarkEnd w:id="387"/>
      <w:bookmarkEnd w:id="388"/>
      <w:bookmarkEnd w:id="389"/>
    </w:p>
    <w:p w14:paraId="0A2D0A06" w14:textId="49083AD2" w:rsidR="00331005" w:rsidRDefault="00331005" w:rsidP="004C6078">
      <w:pPr>
        <w:pStyle w:val="H6"/>
      </w:pPr>
      <w:bookmarkStart w:id="390" w:name="_Toc130662228"/>
      <w:bookmarkStart w:id="391" w:name="_Toc191382313"/>
      <w:r>
        <w:t>6.1.1.6.5.1</w:t>
      </w:r>
      <w:r>
        <w:tab/>
        <w:t>Binary Data Types</w:t>
      </w:r>
      <w:bookmarkEnd w:id="390"/>
      <w:bookmarkEnd w:id="391"/>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92" w:name="_Toc130662230"/>
      <w:bookmarkStart w:id="393" w:name="_Toc191382314"/>
      <w:bookmarkStart w:id="394" w:name="_Toc191627422"/>
      <w:bookmarkStart w:id="395" w:name="_Toc195525776"/>
      <w:r>
        <w:t>6.1.1.7</w:t>
      </w:r>
      <w:r>
        <w:tab/>
        <w:t>Error Handling</w:t>
      </w:r>
      <w:bookmarkEnd w:id="392"/>
      <w:bookmarkEnd w:id="393"/>
      <w:bookmarkEnd w:id="394"/>
      <w:bookmarkEnd w:id="395"/>
    </w:p>
    <w:p w14:paraId="203D30D6" w14:textId="40EC42FF" w:rsidR="00331005" w:rsidRPr="00971458" w:rsidRDefault="00331005" w:rsidP="0089657B">
      <w:pPr>
        <w:pStyle w:val="Heading5"/>
      </w:pPr>
      <w:bookmarkStart w:id="396" w:name="_Toc130662231"/>
      <w:bookmarkStart w:id="397" w:name="_Toc191382315"/>
      <w:bookmarkStart w:id="398" w:name="_Toc191627423"/>
      <w:bookmarkStart w:id="399" w:name="_Toc195525777"/>
      <w:r>
        <w:t>6.1.1</w:t>
      </w:r>
      <w:r w:rsidRPr="00971458">
        <w:t>.7.1</w:t>
      </w:r>
      <w:r w:rsidRPr="00971458">
        <w:tab/>
        <w:t>General</w:t>
      </w:r>
      <w:bookmarkEnd w:id="396"/>
      <w:bookmarkEnd w:id="397"/>
      <w:bookmarkEnd w:id="398"/>
      <w:bookmarkEnd w:id="399"/>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400" w:name="_Toc130662232"/>
      <w:bookmarkStart w:id="401" w:name="_Toc191382316"/>
      <w:bookmarkStart w:id="402" w:name="_Toc191627424"/>
      <w:bookmarkStart w:id="403" w:name="_Toc195525778"/>
      <w:r>
        <w:t>6.1.1</w:t>
      </w:r>
      <w:r w:rsidRPr="00971458">
        <w:t>.7.2</w:t>
      </w:r>
      <w:r w:rsidRPr="00971458">
        <w:tab/>
        <w:t>Protocol Errors</w:t>
      </w:r>
      <w:bookmarkEnd w:id="400"/>
      <w:bookmarkEnd w:id="401"/>
      <w:bookmarkEnd w:id="402"/>
      <w:bookmarkEnd w:id="403"/>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404" w:name="_Toc130662233"/>
      <w:bookmarkStart w:id="405" w:name="_Toc191382317"/>
      <w:bookmarkStart w:id="406" w:name="_Toc191627425"/>
      <w:bookmarkStart w:id="407" w:name="_Toc195525779"/>
      <w:r>
        <w:lastRenderedPageBreak/>
        <w:t>6.1.1.7.3</w:t>
      </w:r>
      <w:r>
        <w:tab/>
        <w:t>Application Errors</w:t>
      </w:r>
      <w:bookmarkEnd w:id="404"/>
      <w:bookmarkEnd w:id="405"/>
      <w:bookmarkEnd w:id="406"/>
      <w:bookmarkEnd w:id="407"/>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408" w:name="_Toc130662234"/>
      <w:bookmarkStart w:id="409" w:name="_Toc191382318"/>
      <w:bookmarkStart w:id="410" w:name="_Toc191627426"/>
      <w:bookmarkStart w:id="411" w:name="_Toc195525780"/>
      <w:r>
        <w:t>6.1.1.8</w:t>
      </w:r>
      <w:r w:rsidRPr="0023018E">
        <w:rPr>
          <w:lang w:eastAsia="zh-CN"/>
        </w:rPr>
        <w:tab/>
        <w:t>Feature negotiation</w:t>
      </w:r>
      <w:bookmarkEnd w:id="408"/>
      <w:bookmarkEnd w:id="409"/>
      <w:bookmarkEnd w:id="410"/>
      <w:bookmarkEnd w:id="411"/>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412" w:name="_Toc130662235"/>
    </w:p>
    <w:p w14:paraId="45455154" w14:textId="2BBC66C9" w:rsidR="00331005" w:rsidRPr="001E7573" w:rsidRDefault="00331005" w:rsidP="0089657B">
      <w:pPr>
        <w:pStyle w:val="Heading4"/>
      </w:pPr>
      <w:bookmarkStart w:id="413" w:name="_Toc191382319"/>
      <w:bookmarkStart w:id="414" w:name="_Toc191627427"/>
      <w:bookmarkStart w:id="415" w:name="_Toc195525781"/>
      <w:r>
        <w:t>6.1.1</w:t>
      </w:r>
      <w:r w:rsidR="009D15FB">
        <w:t>.</w:t>
      </w:r>
      <w:r>
        <w:t>9</w:t>
      </w:r>
      <w:r w:rsidRPr="001E7573">
        <w:tab/>
        <w:t>Security</w:t>
      </w:r>
      <w:bookmarkEnd w:id="412"/>
      <w:bookmarkEnd w:id="413"/>
      <w:bookmarkEnd w:id="414"/>
      <w:bookmarkEnd w:id="415"/>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pPr>
      <w:bookmarkStart w:id="416" w:name="_Toc195525782"/>
      <w:r>
        <w:t>6.1.2</w:t>
      </w:r>
      <w:r>
        <w:tab/>
        <w:t>SS_SAnDiscovery Service API</w:t>
      </w:r>
      <w:bookmarkEnd w:id="416"/>
    </w:p>
    <w:p w14:paraId="3236EE1E" w14:textId="020C3E57" w:rsidR="00F049CA" w:rsidRDefault="00F049CA" w:rsidP="00F049CA">
      <w:pPr>
        <w:pStyle w:val="Heading4"/>
      </w:pPr>
      <w:bookmarkStart w:id="417" w:name="_Toc195525783"/>
      <w:r>
        <w:t>6.1.</w:t>
      </w:r>
      <w:r w:rsidRPr="00F049CA">
        <w:t>2</w:t>
      </w:r>
      <w:r>
        <w:t>.1</w:t>
      </w:r>
      <w:r>
        <w:tab/>
        <w:t>Introduction</w:t>
      </w:r>
      <w:bookmarkEnd w:id="417"/>
    </w:p>
    <w:p w14:paraId="0059D436" w14:textId="77777777" w:rsidR="00F049CA" w:rsidRDefault="00F049CA" w:rsidP="00F049CA">
      <w:pPr>
        <w:rPr>
          <w:noProof/>
          <w:lang w:eastAsia="zh-CN"/>
        </w:rPr>
      </w:pPr>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0319D0B0" w14:textId="3FB8C18A" w:rsidR="00F049CA" w:rsidRDefault="00F049CA" w:rsidP="00F049CA">
      <w:pPr>
        <w:pStyle w:val="Heading4"/>
      </w:pPr>
      <w:bookmarkStart w:id="418" w:name="_Toc195525784"/>
      <w:r>
        <w:t>6.1.2.2</w:t>
      </w:r>
      <w:r>
        <w:tab/>
        <w:t>Usage of HTTP and common API related aspects</w:t>
      </w:r>
      <w:bookmarkEnd w:id="418"/>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p>
    <w:p w14:paraId="71BB9947" w14:textId="72308A7B" w:rsidR="00F049CA" w:rsidRDefault="00F049CA" w:rsidP="00F049CA">
      <w:pPr>
        <w:pStyle w:val="Heading4"/>
      </w:pPr>
      <w:bookmarkStart w:id="419" w:name="_Toc195525785"/>
      <w:r>
        <w:lastRenderedPageBreak/>
        <w:t>6.1.2.3</w:t>
      </w:r>
      <w:r>
        <w:tab/>
        <w:t>Resources</w:t>
      </w:r>
      <w:bookmarkEnd w:id="419"/>
    </w:p>
    <w:p w14:paraId="44F41E05" w14:textId="4BD6C7C9" w:rsidR="00F049CA" w:rsidRPr="000A7435" w:rsidRDefault="00F049CA" w:rsidP="00F049CA">
      <w:pPr>
        <w:pStyle w:val="Heading5"/>
      </w:pPr>
      <w:bookmarkStart w:id="420" w:name="_Toc195525786"/>
      <w:r>
        <w:t>6.1.2.3.1</w:t>
      </w:r>
      <w:r>
        <w:tab/>
        <w:t>Overview</w:t>
      </w:r>
      <w:bookmarkEnd w:id="420"/>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Figure 6.1.2.3.1-1 depicts the resource URIs structure for the SS_SAnDiscovery API.</w:t>
      </w:r>
    </w:p>
    <w:p w14:paraId="349C317A" w14:textId="77777777" w:rsidR="00F049CA" w:rsidRPr="00A258AF" w:rsidRDefault="00F049CA" w:rsidP="00F049CA">
      <w:pPr>
        <w:pStyle w:val="TH"/>
        <w:rPr>
          <w:lang w:val="en-US"/>
        </w:rPr>
      </w:pPr>
      <w:r>
        <w:object w:dxaOrig="5376" w:dyaOrig="2964" w14:anchorId="271B1B9C">
          <v:shape id="_x0000_i1038" type="#_x0000_t75" style="width:268.65pt;height:148.85pt" o:ole="">
            <v:imagedata r:id="rId42" o:title=""/>
          </v:shape>
          <o:OLEObject Type="Embed" ProgID="Visio.Drawing.15" ShapeID="_x0000_i1038" DrawAspect="Content" ObjectID="_1806951127" r:id="rId43"/>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r>
        <w:t>SS_SAnDiscovery</w:t>
      </w:r>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421" w:name="_Toc195525787"/>
      <w:r>
        <w:t>6.1.2.3.2</w:t>
      </w:r>
      <w:r>
        <w:tab/>
        <w:t>Resource: Spatial Anchors</w:t>
      </w:r>
      <w:bookmarkEnd w:id="421"/>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This resource represents the collection of Spatial Anchors managed by the SAn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lastRenderedPageBreak/>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r>
              <w:rPr>
                <w:lang w:eastAsia="zh-CN"/>
              </w:rPr>
              <w:t>SpatialAnchorId</w:t>
            </w:r>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r>
              <w:t>ServiceArea</w:t>
            </w:r>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r>
              <w:t>anch-inf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r>
              <w:t>SupportedFeatures</w:t>
            </w:r>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The definition of anch-inf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384826">
            <w:pPr>
              <w:pStyle w:val="TAC"/>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r>
              <w:t>SpatialAnchorsDiscResp</w:t>
            </w:r>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384826">
            <w:pPr>
              <w:pStyle w:val="TAC"/>
            </w:pPr>
            <w:bookmarkStart w:id="422" w:name="_MCCTEMPBM_CRPT90430071___4"/>
            <w:r w:rsidRPr="00585CA6">
              <w:t>1</w:t>
            </w:r>
            <w:bookmarkEnd w:id="422"/>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lastRenderedPageBreak/>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384826">
            <w:pPr>
              <w:pStyle w:val="TAC"/>
            </w:pPr>
            <w:bookmarkStart w:id="423" w:name="_MCCTEMPBM_CRPT90430072___4"/>
            <w:r>
              <w:t>1</w:t>
            </w:r>
            <w:bookmarkEnd w:id="423"/>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384826">
            <w:pPr>
              <w:pStyle w:val="TAC"/>
            </w:pPr>
            <w:bookmarkStart w:id="424" w:name="_MCCTEMPBM_CRPT90430073___4"/>
            <w:r>
              <w:t>1</w:t>
            </w:r>
            <w:bookmarkEnd w:id="424"/>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425" w:name="_Toc195525788"/>
      <w:r>
        <w:t>6.1.2.4</w:t>
      </w:r>
      <w:r>
        <w:tab/>
        <w:t>Custom Operations without associated resources</w:t>
      </w:r>
      <w:bookmarkEnd w:id="425"/>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426" w:name="_Toc195525789"/>
      <w:r>
        <w:t>6.1.2.5</w:t>
      </w:r>
      <w:r>
        <w:tab/>
        <w:t>Notifications</w:t>
      </w:r>
      <w:bookmarkEnd w:id="426"/>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427" w:name="_Toc195525790"/>
      <w:r>
        <w:t>6.1.2.6</w:t>
      </w:r>
      <w:r>
        <w:tab/>
        <w:t>Data Model</w:t>
      </w:r>
      <w:bookmarkEnd w:id="427"/>
    </w:p>
    <w:p w14:paraId="4E5F8DB6" w14:textId="42CC696C" w:rsidR="00F049CA" w:rsidRDefault="00F049CA" w:rsidP="00F049CA">
      <w:pPr>
        <w:pStyle w:val="Heading5"/>
      </w:pPr>
      <w:bookmarkStart w:id="428" w:name="_Toc195525791"/>
      <w:r>
        <w:t>6.1.2.6.1</w:t>
      </w:r>
      <w:r>
        <w:tab/>
        <w:t>General</w:t>
      </w:r>
      <w:bookmarkEnd w:id="428"/>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r>
        <w:t>SS_SAnDiscovery API.</w:t>
      </w:r>
    </w:p>
    <w:p w14:paraId="08617A8C" w14:textId="1DDBA1DF" w:rsidR="00F049CA" w:rsidRPr="009C4D60" w:rsidRDefault="00F049CA" w:rsidP="00F049CA">
      <w:pPr>
        <w:pStyle w:val="TH"/>
      </w:pPr>
      <w:r w:rsidRPr="009C4D60">
        <w:t>Table</w:t>
      </w:r>
      <w:r>
        <w:t> 6.1.2.6.1-</w:t>
      </w:r>
      <w:r w:rsidRPr="009C4D60">
        <w:t xml:space="preserve">1: </w:t>
      </w:r>
      <w:r>
        <w:t>SS_SAnDiscovery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r>
              <w:t>SpatialAnchorsDiscResp</w:t>
            </w:r>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r>
        <w:t>SS_SAnDiscovery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r>
              <w:rPr>
                <w:lang w:eastAsia="zh-CN"/>
              </w:rPr>
              <w:t>SpatialAnchorId</w:t>
            </w:r>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r>
              <w:t>SpatialAnchorProfile</w:t>
            </w:r>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bookmarkStart w:id="429" w:name="_MCCTEMPBM_CRPT90430074___7"/>
            <w:commentRangeStart w:id="430"/>
            <w:r>
              <w:t>6.1.1.6.2.</w:t>
            </w:r>
            <w:r w:rsidRPr="000B62D1">
              <w:rPr>
                <w:highlight w:val="yellow"/>
              </w:rPr>
              <w:t>X</w:t>
            </w:r>
            <w:commentRangeEnd w:id="430"/>
            <w:r w:rsidR="00C51754">
              <w:rPr>
                <w:rStyle w:val="CommentReference"/>
                <w:rFonts w:ascii="Times New Roman" w:hAnsi="Times New Roman"/>
              </w:rPr>
              <w:commentReference w:id="430"/>
            </w:r>
            <w:bookmarkEnd w:id="429"/>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431" w:name="_Toc195525792"/>
      <w:r>
        <w:rPr>
          <w:lang w:val="en-US"/>
        </w:rPr>
        <w:lastRenderedPageBreak/>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432" w:name="_Toc195525793"/>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2"/>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511D1FB" w14:textId="17F8E6AC" w:rsidR="00F049CA" w:rsidRDefault="00F049CA" w:rsidP="00F049CA">
      <w:pPr>
        <w:pStyle w:val="H6"/>
      </w:pPr>
      <w:r>
        <w:t>6.1.</w:t>
      </w:r>
      <w:r w:rsidR="00C51754">
        <w:t>2</w:t>
      </w:r>
      <w:r>
        <w:t>.6.2.2</w:t>
      </w:r>
      <w:r>
        <w:tab/>
        <w:t>Type: SpatialAnchorsDiscResp</w:t>
      </w:r>
    </w:p>
    <w:p w14:paraId="07B153D8" w14:textId="73F0B1C3" w:rsidR="00F049CA" w:rsidRDefault="00F049CA" w:rsidP="00F049CA">
      <w:pPr>
        <w:pStyle w:val="TH"/>
      </w:pPr>
      <w:r>
        <w:rPr>
          <w:noProof/>
        </w:rPr>
        <w:t>Table </w:t>
      </w:r>
      <w:r>
        <w:t>6.1.</w:t>
      </w:r>
      <w:r w:rsidR="00C51754">
        <w:t>2</w:t>
      </w:r>
      <w:r>
        <w:t xml:space="preserve">.6.2.2-1: </w:t>
      </w:r>
      <w:r>
        <w:rPr>
          <w:noProof/>
        </w:rPr>
        <w:t xml:space="preserve">Definition of type </w:t>
      </w:r>
      <w:r>
        <w:t>SpatialAnchorsDiscResp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49CA" w:rsidRPr="00B54FF5" w14:paraId="5D215482" w14:textId="77777777" w:rsidTr="00490136">
        <w:trPr>
          <w:jc w:val="center"/>
        </w:trPr>
        <w:tc>
          <w:tcPr>
            <w:tcW w:w="1552" w:type="dxa"/>
            <w:shd w:val="clear" w:color="auto" w:fill="C0C0C0"/>
            <w:hideMark/>
          </w:tcPr>
          <w:p w14:paraId="38EA27C9" w14:textId="77777777" w:rsidR="00F049CA" w:rsidRPr="0016361A" w:rsidRDefault="00F049CA" w:rsidP="00490136">
            <w:pPr>
              <w:pStyle w:val="TAH"/>
            </w:pPr>
            <w:r w:rsidRPr="0016361A">
              <w:t>Attribute name</w:t>
            </w:r>
          </w:p>
        </w:tc>
        <w:tc>
          <w:tcPr>
            <w:tcW w:w="1417" w:type="dxa"/>
            <w:shd w:val="clear" w:color="auto" w:fill="C0C0C0"/>
            <w:hideMark/>
          </w:tcPr>
          <w:p w14:paraId="0A052B35" w14:textId="77777777" w:rsidR="00F049CA" w:rsidRPr="0016361A" w:rsidRDefault="00F049CA" w:rsidP="00490136">
            <w:pPr>
              <w:pStyle w:val="TAH"/>
            </w:pPr>
            <w:r w:rsidRPr="0016361A">
              <w:t>Data type</w:t>
            </w:r>
          </w:p>
        </w:tc>
        <w:tc>
          <w:tcPr>
            <w:tcW w:w="425" w:type="dxa"/>
            <w:shd w:val="clear" w:color="auto" w:fill="C0C0C0"/>
            <w:hideMark/>
          </w:tcPr>
          <w:p w14:paraId="035733EC" w14:textId="77777777" w:rsidR="00F049CA" w:rsidRPr="0016361A" w:rsidRDefault="00F049CA" w:rsidP="00490136">
            <w:pPr>
              <w:pStyle w:val="TAH"/>
            </w:pPr>
            <w:r w:rsidRPr="0016361A">
              <w:t>P</w:t>
            </w:r>
          </w:p>
        </w:tc>
        <w:tc>
          <w:tcPr>
            <w:tcW w:w="1134" w:type="dxa"/>
            <w:shd w:val="clear" w:color="auto" w:fill="C0C0C0"/>
          </w:tcPr>
          <w:p w14:paraId="436FA9E5" w14:textId="77777777" w:rsidR="00F049CA" w:rsidRPr="0016361A" w:rsidRDefault="00F049CA" w:rsidP="00490136">
            <w:pPr>
              <w:pStyle w:val="TAH"/>
            </w:pPr>
            <w:r w:rsidRPr="00F112E4">
              <w:t>Cardinality</w:t>
            </w:r>
          </w:p>
        </w:tc>
        <w:tc>
          <w:tcPr>
            <w:tcW w:w="3686" w:type="dxa"/>
            <w:shd w:val="clear" w:color="auto" w:fill="C0C0C0"/>
            <w:hideMark/>
          </w:tcPr>
          <w:p w14:paraId="2DD582C5" w14:textId="77777777" w:rsidR="00F049CA" w:rsidRPr="0016361A" w:rsidRDefault="00F049CA" w:rsidP="00490136">
            <w:pPr>
              <w:pStyle w:val="TAH"/>
              <w:rPr>
                <w:rFonts w:cs="Arial"/>
                <w:szCs w:val="18"/>
              </w:rPr>
            </w:pPr>
            <w:r w:rsidRPr="0016361A">
              <w:rPr>
                <w:rFonts w:cs="Arial"/>
                <w:szCs w:val="18"/>
              </w:rPr>
              <w:t>Description</w:t>
            </w:r>
          </w:p>
        </w:tc>
        <w:tc>
          <w:tcPr>
            <w:tcW w:w="1310" w:type="dxa"/>
            <w:shd w:val="clear" w:color="auto" w:fill="C0C0C0"/>
          </w:tcPr>
          <w:p w14:paraId="73068B77" w14:textId="77777777" w:rsidR="00F049CA" w:rsidRPr="0016361A" w:rsidRDefault="00F049CA" w:rsidP="00490136">
            <w:pPr>
              <w:pStyle w:val="TAH"/>
              <w:rPr>
                <w:rFonts w:cs="Arial"/>
                <w:szCs w:val="18"/>
              </w:rPr>
            </w:pPr>
            <w:r w:rsidRPr="0016361A">
              <w:rPr>
                <w:rFonts w:cs="Arial"/>
                <w:szCs w:val="18"/>
              </w:rPr>
              <w:t>Applicability</w:t>
            </w:r>
          </w:p>
        </w:tc>
      </w:tr>
      <w:tr w:rsidR="00F049CA" w:rsidRPr="00B54FF5" w14:paraId="39033260" w14:textId="77777777" w:rsidTr="00490136">
        <w:trPr>
          <w:jc w:val="center"/>
        </w:trPr>
        <w:tc>
          <w:tcPr>
            <w:tcW w:w="1552" w:type="dxa"/>
            <w:vAlign w:val="center"/>
          </w:tcPr>
          <w:p w14:paraId="62B3D7DD" w14:textId="77777777" w:rsidR="00F049CA" w:rsidRPr="0016361A" w:rsidRDefault="00F049CA" w:rsidP="00490136">
            <w:pPr>
              <w:pStyle w:val="TAL"/>
            </w:pPr>
            <w:r>
              <w:t>results</w:t>
            </w:r>
          </w:p>
        </w:tc>
        <w:tc>
          <w:tcPr>
            <w:tcW w:w="1417" w:type="dxa"/>
            <w:vAlign w:val="center"/>
          </w:tcPr>
          <w:p w14:paraId="286D34EB" w14:textId="77777777" w:rsidR="00F049CA" w:rsidRPr="0016361A" w:rsidRDefault="00F049CA" w:rsidP="00490136">
            <w:pPr>
              <w:pStyle w:val="TAL"/>
            </w:pPr>
            <w:r>
              <w:t>array(SpatialAnchorProfile)</w:t>
            </w:r>
          </w:p>
        </w:tc>
        <w:tc>
          <w:tcPr>
            <w:tcW w:w="425" w:type="dxa"/>
            <w:vAlign w:val="center"/>
          </w:tcPr>
          <w:p w14:paraId="0093E9FA" w14:textId="77777777" w:rsidR="00F049CA" w:rsidRPr="0016361A" w:rsidRDefault="00F049CA" w:rsidP="00490136">
            <w:pPr>
              <w:pStyle w:val="TAC"/>
            </w:pPr>
            <w:r>
              <w:t>M</w:t>
            </w:r>
          </w:p>
        </w:tc>
        <w:tc>
          <w:tcPr>
            <w:tcW w:w="1134" w:type="dxa"/>
            <w:vAlign w:val="center"/>
          </w:tcPr>
          <w:p w14:paraId="4583BDB0" w14:textId="77777777" w:rsidR="00F049CA" w:rsidRPr="0016361A" w:rsidRDefault="00F049CA" w:rsidP="00E822BF">
            <w:pPr>
              <w:pStyle w:val="TAC"/>
            </w:pPr>
            <w:bookmarkStart w:id="433" w:name="_MCCTEMPBM_CRPT90430075___4"/>
            <w:r>
              <w:t>0..N</w:t>
            </w:r>
            <w:bookmarkEnd w:id="433"/>
          </w:p>
        </w:tc>
        <w:tc>
          <w:tcPr>
            <w:tcW w:w="3686" w:type="dxa"/>
            <w:vAlign w:val="center"/>
          </w:tcPr>
          <w:p w14:paraId="6A10E6AC" w14:textId="77777777" w:rsidR="00F049CA" w:rsidRDefault="00F049CA" w:rsidP="00490136">
            <w:pPr>
              <w:pStyle w:val="TAL"/>
              <w:rPr>
                <w:rFonts w:cs="Arial"/>
              </w:rPr>
            </w:pPr>
            <w:r>
              <w:rPr>
                <w:rFonts w:cs="Arial"/>
              </w:rPr>
              <w:t>Contains the profile(s) of the spatial anchor(s) matching the provided discovery filter criteria.</w:t>
            </w:r>
          </w:p>
          <w:p w14:paraId="256E42B5" w14:textId="77777777" w:rsidR="00F049CA" w:rsidRDefault="00F049CA" w:rsidP="00490136">
            <w:pPr>
              <w:pStyle w:val="TAL"/>
              <w:rPr>
                <w:rFonts w:cs="Arial"/>
                <w:szCs w:val="18"/>
              </w:rPr>
            </w:pPr>
          </w:p>
          <w:p w14:paraId="1201D4A7" w14:textId="77777777" w:rsidR="00F049CA" w:rsidRPr="0016361A" w:rsidRDefault="00F049CA" w:rsidP="00490136">
            <w:pPr>
              <w:pStyle w:val="TAL"/>
              <w:rPr>
                <w:rFonts w:cs="Arial"/>
                <w:szCs w:val="18"/>
              </w:rPr>
            </w:pPr>
            <w:r>
              <w:rPr>
                <w:rFonts w:cs="Arial"/>
                <w:szCs w:val="18"/>
              </w:rPr>
              <w:t xml:space="preserve">If there are no </w:t>
            </w:r>
            <w:r>
              <w:rPr>
                <w:rFonts w:cs="Arial"/>
              </w:rPr>
              <w:t>spatial anchor(s) matching the provided discovery filter criteria, an empty array shall be returned within this attribute.</w:t>
            </w:r>
          </w:p>
        </w:tc>
        <w:tc>
          <w:tcPr>
            <w:tcW w:w="1310" w:type="dxa"/>
            <w:vAlign w:val="center"/>
          </w:tcPr>
          <w:p w14:paraId="6B47B54D" w14:textId="77777777" w:rsidR="00F049CA" w:rsidRPr="0016361A" w:rsidRDefault="00F049CA" w:rsidP="00490136">
            <w:pPr>
              <w:pStyle w:val="TAL"/>
              <w:rPr>
                <w:rFonts w:cs="Arial"/>
                <w:szCs w:val="18"/>
              </w:rPr>
            </w:pPr>
          </w:p>
        </w:tc>
      </w:tr>
      <w:tr w:rsidR="00F049CA" w:rsidRPr="00B54FF5" w14:paraId="1A673412" w14:textId="77777777" w:rsidTr="00490136">
        <w:trPr>
          <w:jc w:val="center"/>
        </w:trPr>
        <w:tc>
          <w:tcPr>
            <w:tcW w:w="1552" w:type="dxa"/>
            <w:vAlign w:val="center"/>
          </w:tcPr>
          <w:p w14:paraId="4AB059D3" w14:textId="77777777" w:rsidR="00F049CA" w:rsidRDefault="00F049CA" w:rsidP="00490136">
            <w:pPr>
              <w:pStyle w:val="TAL"/>
            </w:pPr>
            <w:r>
              <w:t>suppFeat</w:t>
            </w:r>
          </w:p>
        </w:tc>
        <w:tc>
          <w:tcPr>
            <w:tcW w:w="1417" w:type="dxa"/>
            <w:vAlign w:val="center"/>
          </w:tcPr>
          <w:p w14:paraId="6A72E265" w14:textId="77777777" w:rsidR="00F049CA" w:rsidRDefault="00F049CA" w:rsidP="00490136">
            <w:pPr>
              <w:pStyle w:val="TAL"/>
            </w:pPr>
            <w:r>
              <w:t>SupportedFeatures</w:t>
            </w:r>
          </w:p>
        </w:tc>
        <w:tc>
          <w:tcPr>
            <w:tcW w:w="425" w:type="dxa"/>
            <w:vAlign w:val="center"/>
          </w:tcPr>
          <w:p w14:paraId="5464285D" w14:textId="77777777" w:rsidR="00F049CA" w:rsidRDefault="00F049CA" w:rsidP="00490136">
            <w:pPr>
              <w:pStyle w:val="TAC"/>
            </w:pPr>
            <w:r>
              <w:t>C</w:t>
            </w:r>
          </w:p>
        </w:tc>
        <w:tc>
          <w:tcPr>
            <w:tcW w:w="1134" w:type="dxa"/>
            <w:vAlign w:val="center"/>
          </w:tcPr>
          <w:p w14:paraId="216D524D" w14:textId="77777777" w:rsidR="00F049CA" w:rsidRDefault="00F049CA" w:rsidP="00E822BF">
            <w:pPr>
              <w:pStyle w:val="TAC"/>
            </w:pPr>
            <w:bookmarkStart w:id="434" w:name="_MCCTEMPBM_CRPT90430076___4"/>
            <w:r>
              <w:t>0..1</w:t>
            </w:r>
            <w:bookmarkEnd w:id="434"/>
          </w:p>
        </w:tc>
        <w:tc>
          <w:tcPr>
            <w:tcW w:w="3686" w:type="dxa"/>
            <w:vAlign w:val="center"/>
          </w:tcPr>
          <w:p w14:paraId="79FB17A1" w14:textId="61721516"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00C51754">
              <w:rPr>
                <w:noProof/>
                <w:lang w:eastAsia="zh-CN"/>
              </w:rPr>
              <w:t>2</w:t>
            </w:r>
            <w:r w:rsidRPr="000E1D0D">
              <w:t>.8.</w:t>
            </w:r>
          </w:p>
          <w:p w14:paraId="30C67C84" w14:textId="77777777" w:rsidR="00F049CA" w:rsidRDefault="00F049CA" w:rsidP="00490136">
            <w:pPr>
              <w:pStyle w:val="TAL"/>
            </w:pPr>
          </w:p>
          <w:p w14:paraId="49A3A5B3"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2618A463" w14:textId="77777777" w:rsidR="00F049CA" w:rsidRPr="0016361A" w:rsidRDefault="00F049CA" w:rsidP="00490136">
            <w:pPr>
              <w:pStyle w:val="TAL"/>
              <w:rPr>
                <w:rFonts w:cs="Arial"/>
                <w:szCs w:val="18"/>
              </w:rPr>
            </w:pPr>
          </w:p>
        </w:tc>
      </w:tr>
    </w:tbl>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435" w:name="_Toc195525794"/>
      <w:r>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435"/>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436" w:name="_Toc195525795"/>
      <w:r>
        <w:t>6.1.</w:t>
      </w:r>
      <w:r w:rsidR="00C51754">
        <w:t>2</w:t>
      </w:r>
      <w:r>
        <w:t>.6.5</w:t>
      </w:r>
      <w:r>
        <w:tab/>
        <w:t>Binary data</w:t>
      </w:r>
      <w:bookmarkEnd w:id="436"/>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437" w:name="_Toc195525796"/>
      <w:r>
        <w:lastRenderedPageBreak/>
        <w:t>6.1.</w:t>
      </w:r>
      <w:r w:rsidR="00C51754">
        <w:t>2</w:t>
      </w:r>
      <w:r>
        <w:t>.7</w:t>
      </w:r>
      <w:r>
        <w:tab/>
        <w:t>Error Handling</w:t>
      </w:r>
      <w:bookmarkEnd w:id="437"/>
    </w:p>
    <w:p w14:paraId="47104303" w14:textId="6D8647AF" w:rsidR="00F049CA" w:rsidRPr="00971458" w:rsidRDefault="00F049CA" w:rsidP="00F049CA">
      <w:pPr>
        <w:pStyle w:val="Heading5"/>
      </w:pPr>
      <w:bookmarkStart w:id="438" w:name="_Toc195525797"/>
      <w:r>
        <w:t>6.1.</w:t>
      </w:r>
      <w:r w:rsidR="00C51754">
        <w:t>2</w:t>
      </w:r>
      <w:r w:rsidRPr="00971458">
        <w:t>.7.1</w:t>
      </w:r>
      <w:r w:rsidRPr="00971458">
        <w:tab/>
        <w:t>General</w:t>
      </w:r>
      <w:bookmarkEnd w:id="438"/>
    </w:p>
    <w:p w14:paraId="55E794F1" w14:textId="77777777" w:rsidR="00F049CA" w:rsidRDefault="00F049CA" w:rsidP="00F049CA">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In addition, the requirements in the following clauses are applicable for the SS_SAnDiscovery API.</w:t>
      </w:r>
    </w:p>
    <w:p w14:paraId="1A4A3E9C" w14:textId="6CA2A1A6" w:rsidR="00F049CA" w:rsidRPr="00971458" w:rsidRDefault="00F049CA" w:rsidP="00F049CA">
      <w:pPr>
        <w:pStyle w:val="Heading5"/>
      </w:pPr>
      <w:bookmarkStart w:id="439" w:name="_Toc195525798"/>
      <w:r>
        <w:t>6.1.</w:t>
      </w:r>
      <w:r w:rsidR="00C51754">
        <w:t>2</w:t>
      </w:r>
      <w:r w:rsidRPr="00971458">
        <w:t>.7.2</w:t>
      </w:r>
      <w:r w:rsidRPr="00971458">
        <w:tab/>
        <w:t>Protocol Errors</w:t>
      </w:r>
      <w:bookmarkEnd w:id="439"/>
    </w:p>
    <w:p w14:paraId="2D50B6B2" w14:textId="77777777" w:rsidR="00F049CA" w:rsidRPr="00971458" w:rsidRDefault="00F049CA" w:rsidP="00F049CA">
      <w:r>
        <w:t>No specific procedures for the SS_SAnDiscovery API are specified.</w:t>
      </w:r>
    </w:p>
    <w:p w14:paraId="0C7DA435" w14:textId="5E50CBCB" w:rsidR="00F049CA" w:rsidRDefault="00F049CA" w:rsidP="00F049CA">
      <w:pPr>
        <w:pStyle w:val="Heading5"/>
      </w:pPr>
      <w:bookmarkStart w:id="440" w:name="_Toc195525799"/>
      <w:r>
        <w:t>6.1.</w:t>
      </w:r>
      <w:r w:rsidR="00C51754">
        <w:t>2</w:t>
      </w:r>
      <w:r>
        <w:t>.7.3</w:t>
      </w:r>
      <w:r>
        <w:tab/>
        <w:t>Application Errors</w:t>
      </w:r>
      <w:bookmarkEnd w:id="440"/>
    </w:p>
    <w:p w14:paraId="4B113B0D" w14:textId="661E7351" w:rsidR="00F049CA" w:rsidRDefault="00F049CA" w:rsidP="00F049CA">
      <w:r>
        <w:t>The application errors defined for the SS_SAnDiscovery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441" w:name="_Toc195525800"/>
      <w:r>
        <w:t>6.1.</w:t>
      </w:r>
      <w:r w:rsidR="00C51754">
        <w:t>2</w:t>
      </w:r>
      <w:r>
        <w:t>.8</w:t>
      </w:r>
      <w:r w:rsidRPr="0023018E">
        <w:rPr>
          <w:lang w:eastAsia="zh-CN"/>
        </w:rPr>
        <w:tab/>
        <w:t>Feature negotiation</w:t>
      </w:r>
      <w:bookmarkEnd w:id="441"/>
    </w:p>
    <w:p w14:paraId="6609B5AA" w14:textId="2F1A3A7D" w:rsidR="00F049CA" w:rsidRDefault="00F049CA" w:rsidP="00F049CA">
      <w:r>
        <w:t>The optional features in table 6.1.</w:t>
      </w:r>
      <w:r w:rsidR="00C51754">
        <w:t>2</w:t>
      </w:r>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442" w:name="_Toc195525801"/>
      <w:r>
        <w:t>6.1.</w:t>
      </w:r>
      <w:r w:rsidR="00C51754">
        <w:t>2</w:t>
      </w:r>
      <w:r>
        <w:t>.9</w:t>
      </w:r>
      <w:r w:rsidRPr="001E7573">
        <w:tab/>
        <w:t>Security</w:t>
      </w:r>
      <w:bookmarkEnd w:id="442"/>
    </w:p>
    <w:p w14:paraId="25911DBD" w14:textId="43A81373" w:rsidR="00331005" w:rsidRPr="00331005" w:rsidRDefault="00F049CA" w:rsidP="00F049CA">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p>
    <w:p w14:paraId="391C9859" w14:textId="056414F3" w:rsidR="008A6D4A" w:rsidRDefault="00EF016A" w:rsidP="00304115">
      <w:pPr>
        <w:pStyle w:val="Heading3"/>
      </w:pPr>
      <w:bookmarkStart w:id="443" w:name="_Toc191382320"/>
      <w:bookmarkStart w:id="444" w:name="_Toc191627428"/>
      <w:bookmarkStart w:id="445" w:name="_Toc195525802"/>
      <w:r>
        <w:t>6.1.X</w:t>
      </w:r>
      <w:r w:rsidR="008A6D4A">
        <w:tab/>
        <w:t>&lt;</w:t>
      </w:r>
      <w:r w:rsidR="008A6D4A" w:rsidRPr="00532024">
        <w:t xml:space="preserve"> </w:t>
      </w:r>
      <w:r w:rsidR="008A6D4A">
        <w:t>Service 1&gt; Service API</w:t>
      </w:r>
      <w:bookmarkEnd w:id="189"/>
      <w:bookmarkEnd w:id="190"/>
      <w:bookmarkEnd w:id="443"/>
      <w:bookmarkEnd w:id="444"/>
      <w:bookmarkEnd w:id="445"/>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46" w:name="_Toc510696599"/>
      <w:bookmarkStart w:id="447" w:name="_Toc35971391"/>
      <w:bookmarkStart w:id="448" w:name="_Toc191382321"/>
      <w:bookmarkStart w:id="449" w:name="_Toc191627429"/>
      <w:bookmarkStart w:id="450" w:name="_Toc195525803"/>
      <w:r>
        <w:t>6.1.X</w:t>
      </w:r>
      <w:r w:rsidR="008A6D4A">
        <w:t>.1</w:t>
      </w:r>
      <w:r w:rsidR="008A6D4A">
        <w:tab/>
        <w:t>Introduction</w:t>
      </w:r>
      <w:bookmarkEnd w:id="446"/>
      <w:bookmarkEnd w:id="447"/>
      <w:bookmarkEnd w:id="448"/>
      <w:bookmarkEnd w:id="449"/>
      <w:bookmarkEnd w:id="45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5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lastRenderedPageBreak/>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52"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53" w:name="_Toc191382322"/>
      <w:bookmarkStart w:id="454" w:name="_Toc191627430"/>
      <w:bookmarkStart w:id="455" w:name="_Toc195525804"/>
      <w:r>
        <w:t>6.1.X</w:t>
      </w:r>
      <w:r w:rsidR="008A6D4A">
        <w:t>.2</w:t>
      </w:r>
      <w:r w:rsidR="008A6D4A">
        <w:tab/>
        <w:t>Usage of HTTP</w:t>
      </w:r>
      <w:bookmarkEnd w:id="451"/>
      <w:bookmarkEnd w:id="452"/>
      <w:r w:rsidR="00B24F88">
        <w:t xml:space="preserve"> and common API related aspects</w:t>
      </w:r>
      <w:bookmarkEnd w:id="453"/>
      <w:bookmarkEnd w:id="454"/>
      <w:bookmarkEnd w:id="455"/>
    </w:p>
    <w:p w14:paraId="398F53F7" w14:textId="32E66AB0" w:rsidR="00D21645" w:rsidRPr="001F47A6" w:rsidRDefault="00D21645" w:rsidP="00D21645">
      <w:bookmarkStart w:id="456" w:name="_Toc510696607"/>
      <w:bookmarkStart w:id="457"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58" w:name="_Toc191382323"/>
      <w:bookmarkStart w:id="459" w:name="_Toc191627431"/>
      <w:bookmarkStart w:id="460" w:name="_Toc195525805"/>
      <w:r>
        <w:t>6.1.</w:t>
      </w:r>
      <w:r w:rsidR="00EF016A">
        <w:t>X</w:t>
      </w:r>
      <w:r w:rsidR="008A6D4A">
        <w:t>.3</w:t>
      </w:r>
      <w:r w:rsidR="008A6D4A">
        <w:tab/>
        <w:t>Resources</w:t>
      </w:r>
      <w:bookmarkEnd w:id="456"/>
      <w:bookmarkEnd w:id="457"/>
      <w:bookmarkEnd w:id="458"/>
      <w:bookmarkEnd w:id="459"/>
      <w:bookmarkEnd w:id="460"/>
    </w:p>
    <w:p w14:paraId="3A809721" w14:textId="53165CA7" w:rsidR="006E186B" w:rsidRPr="000A7435" w:rsidRDefault="00EF016A" w:rsidP="00304115">
      <w:pPr>
        <w:pStyle w:val="Heading5"/>
      </w:pPr>
      <w:bookmarkStart w:id="461" w:name="_Toc510696608"/>
      <w:bookmarkStart w:id="462" w:name="_Toc35971399"/>
      <w:bookmarkStart w:id="463" w:name="_Toc191382324"/>
      <w:bookmarkStart w:id="464" w:name="_Toc191627432"/>
      <w:bookmarkStart w:id="465" w:name="_Toc195525806"/>
      <w:bookmarkStart w:id="466" w:name="_Toc510696609"/>
      <w:bookmarkStart w:id="467" w:name="_Toc35971400"/>
      <w:r>
        <w:t>6.1.X</w:t>
      </w:r>
      <w:r w:rsidR="006E186B">
        <w:t>.3.1</w:t>
      </w:r>
      <w:r w:rsidR="006E186B">
        <w:tab/>
        <w:t>Overview</w:t>
      </w:r>
      <w:bookmarkEnd w:id="461"/>
      <w:bookmarkEnd w:id="462"/>
      <w:bookmarkEnd w:id="463"/>
      <w:bookmarkEnd w:id="464"/>
      <w:bookmarkEnd w:id="46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9" type="#_x0000_t75" style="width:434.7pt;height:348.2pt" o:ole="">
            <v:imagedata r:id="rId47" o:title=""/>
          </v:shape>
          <o:OLEObject Type="Embed" ProgID="Visio.Drawing.11" ShapeID="_x0000_i1039" DrawAspect="Content" ObjectID="_1806951128" r:id="rId48"/>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lastRenderedPageBreak/>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68" w:name="_Toc191382325"/>
      <w:bookmarkStart w:id="469" w:name="_Toc191627433"/>
      <w:bookmarkStart w:id="470" w:name="_Toc195525807"/>
      <w:r>
        <w:t>6.1.X</w:t>
      </w:r>
      <w:r w:rsidR="008A6D4A">
        <w:t>.3.2</w:t>
      </w:r>
      <w:r w:rsidR="008A6D4A">
        <w:tab/>
        <w:t>Resource: &lt;resource 1&gt;</w:t>
      </w:r>
      <w:bookmarkEnd w:id="466"/>
      <w:bookmarkEnd w:id="467"/>
      <w:bookmarkEnd w:id="468"/>
      <w:bookmarkEnd w:id="469"/>
      <w:bookmarkEnd w:id="470"/>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71" w:name="_Toc510696610"/>
      <w:bookmarkStart w:id="472" w:name="_Toc35971401"/>
      <w:bookmarkStart w:id="473" w:name="_Toc191382326"/>
      <w:r>
        <w:rPr>
          <w:lang w:eastAsia="en-US"/>
        </w:rPr>
        <w:t>6.1.X</w:t>
      </w:r>
      <w:r w:rsidR="008A6D4A">
        <w:rPr>
          <w:lang w:eastAsia="en-US"/>
        </w:rPr>
        <w:t>.3.2.1</w:t>
      </w:r>
      <w:r w:rsidR="008A6D4A">
        <w:rPr>
          <w:lang w:eastAsia="en-US"/>
        </w:rPr>
        <w:tab/>
        <w:t>Description</w:t>
      </w:r>
      <w:bookmarkEnd w:id="471"/>
      <w:bookmarkEnd w:id="472"/>
      <w:bookmarkEnd w:id="473"/>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74" w:name="_Toc35971402"/>
      <w:bookmarkStart w:id="475" w:name="_Toc191382327"/>
      <w:bookmarkStart w:id="476" w:name="_Toc510696612"/>
      <w:bookmarkStart w:id="477" w:name="_Toc35971403"/>
      <w:r>
        <w:rPr>
          <w:lang w:eastAsia="en-US"/>
        </w:rPr>
        <w:t>6.1.X</w:t>
      </w:r>
      <w:r w:rsidR="006E186B">
        <w:rPr>
          <w:lang w:eastAsia="en-US"/>
        </w:rPr>
        <w:t>.3.2.2</w:t>
      </w:r>
      <w:r w:rsidR="006E186B">
        <w:rPr>
          <w:lang w:eastAsia="en-US"/>
        </w:rPr>
        <w:tab/>
        <w:t>Resource Definition</w:t>
      </w:r>
      <w:bookmarkEnd w:id="474"/>
      <w:bookmarkEnd w:id="475"/>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478" w:name="_Toc191382328"/>
      <w:r>
        <w:rPr>
          <w:lang w:eastAsia="en-US"/>
        </w:rPr>
        <w:t>6.1.X</w:t>
      </w:r>
      <w:r w:rsidR="008A6D4A">
        <w:rPr>
          <w:lang w:eastAsia="en-US"/>
        </w:rPr>
        <w:t>.3.2.3</w:t>
      </w:r>
      <w:r w:rsidR="008A6D4A">
        <w:rPr>
          <w:lang w:eastAsia="en-US"/>
        </w:rPr>
        <w:tab/>
        <w:t>Resource Standard Methods</w:t>
      </w:r>
      <w:bookmarkEnd w:id="476"/>
      <w:bookmarkEnd w:id="477"/>
      <w:bookmarkEnd w:id="47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479" w:name="_Toc510696613"/>
      <w:bookmarkStart w:id="480" w:name="_Toc35971404"/>
      <w:bookmarkStart w:id="481" w:name="_Toc510696635"/>
      <w:bookmarkStart w:id="482" w:name="_Toc35971430"/>
      <w:r>
        <w:t>6.1.X</w:t>
      </w:r>
      <w:r w:rsidR="003E58FE">
        <w:t>.3.2.3</w:t>
      </w:r>
      <w:r w:rsidR="003E58FE" w:rsidRPr="00384E92">
        <w:t>.1</w:t>
      </w:r>
      <w:r w:rsidR="003E58FE" w:rsidRPr="00384E92">
        <w:tab/>
      </w:r>
      <w:r w:rsidR="003E58FE">
        <w:t>&lt; method 1 &gt;</w:t>
      </w:r>
      <w:bookmarkEnd w:id="479"/>
      <w:bookmarkEnd w:id="480"/>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lastRenderedPageBreak/>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E822BF">
            <w:pPr>
              <w:pStyle w:val="TAC"/>
            </w:pPr>
            <w:bookmarkStart w:id="483" w:name="_MCCTEMPBM_CRPT90430077___4"/>
            <w:r w:rsidRPr="0016361A">
              <w:t>"0..1", "1", or "M..N", or &lt;leave empty&gt;</w:t>
            </w:r>
            <w:bookmarkEnd w:id="483"/>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E822BF">
            <w:pPr>
              <w:pStyle w:val="TAC"/>
            </w:pPr>
            <w:bookmarkStart w:id="484" w:name="_MCCTEMPBM_CRPT90430078___4"/>
            <w:r w:rsidRPr="0016361A">
              <w:t>"0..1", "1", or "M..N", or &lt;leave empty&gt;</w:t>
            </w:r>
            <w:bookmarkEnd w:id="484"/>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E822BF">
            <w:pPr>
              <w:pStyle w:val="TAC"/>
            </w:pPr>
            <w:bookmarkStart w:id="485" w:name="_MCCTEMPBM_CRPT90430079___4"/>
            <w:r w:rsidRPr="0016361A">
              <w:t>"0..1", "1", "1..N",  "1..N", or &lt;leave empty&gt;</w:t>
            </w:r>
            <w:bookmarkEnd w:id="485"/>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E822BF">
            <w:pPr>
              <w:pStyle w:val="TAC"/>
            </w:pPr>
            <w:bookmarkStart w:id="486" w:name="_MCCTEMPBM_CRPT90430080___4"/>
            <w:r w:rsidRPr="0016361A">
              <w:t>"0..1", "1", "1..N",  "1..N", or &lt;leave empty&gt;</w:t>
            </w:r>
            <w:bookmarkEnd w:id="486"/>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487" w:name="_Toc510696614"/>
      <w:bookmarkStart w:id="488" w:name="_Toc35971405"/>
      <w:r>
        <w:lastRenderedPageBreak/>
        <w:t>6.1.X</w:t>
      </w:r>
      <w:r w:rsidR="003E58FE">
        <w:t>.3.2.3</w:t>
      </w:r>
      <w:r w:rsidR="003E58FE" w:rsidRPr="00384E92">
        <w:t>.</w:t>
      </w:r>
      <w:r w:rsidR="003E58FE">
        <w:t>2</w:t>
      </w:r>
      <w:r w:rsidR="003E58FE" w:rsidRPr="00384E92">
        <w:tab/>
      </w:r>
      <w:r w:rsidR="003E58FE">
        <w:t>&lt; method 2 &gt;</w:t>
      </w:r>
      <w:bookmarkEnd w:id="487"/>
      <w:bookmarkEnd w:id="488"/>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489" w:name="_Toc510696615"/>
      <w:bookmarkStart w:id="490" w:name="_Toc35971406"/>
      <w:bookmarkStart w:id="491" w:name="_Toc191382329"/>
      <w:r>
        <w:rPr>
          <w:lang w:eastAsia="en-US"/>
        </w:rPr>
        <w:t>6.1.X</w:t>
      </w:r>
      <w:r w:rsidR="003E58FE">
        <w:rPr>
          <w:lang w:eastAsia="en-US"/>
        </w:rPr>
        <w:t>.3.2.4</w:t>
      </w:r>
      <w:r w:rsidR="003E58FE">
        <w:rPr>
          <w:lang w:eastAsia="en-US"/>
        </w:rPr>
        <w:tab/>
        <w:t>Resource Custom Operations</w:t>
      </w:r>
      <w:bookmarkEnd w:id="489"/>
      <w:bookmarkEnd w:id="490"/>
      <w:bookmarkEnd w:id="49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492" w:name="_Toc510696616"/>
      <w:bookmarkStart w:id="493" w:name="_Toc35971407"/>
      <w:r>
        <w:t>6.1.X</w:t>
      </w:r>
      <w:r w:rsidR="003E58FE">
        <w:t>.3.2.4</w:t>
      </w:r>
      <w:r w:rsidR="003E58FE" w:rsidRPr="00384E92">
        <w:t>.1</w:t>
      </w:r>
      <w:r w:rsidR="003E58FE" w:rsidRPr="00384E92">
        <w:tab/>
      </w:r>
      <w:r w:rsidR="003E58FE">
        <w:t>Overview</w:t>
      </w:r>
      <w:bookmarkEnd w:id="492"/>
      <w:bookmarkEnd w:id="493"/>
    </w:p>
    <w:p w14:paraId="30590A63" w14:textId="451AE3F2" w:rsidR="003E58FE" w:rsidRPr="00384E92" w:rsidRDefault="003E58FE" w:rsidP="003E58FE">
      <w:pPr>
        <w:pStyle w:val="TH"/>
      </w:pPr>
      <w:bookmarkStart w:id="494"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495" w:name="_Toc35971408"/>
      <w:r>
        <w:t>6.1.</w:t>
      </w:r>
      <w:r w:rsidR="00EF016A">
        <w:t>X</w:t>
      </w:r>
      <w:r w:rsidR="003E58FE">
        <w:t>.3.2.4</w:t>
      </w:r>
      <w:r w:rsidR="003E58FE" w:rsidRPr="00384E92">
        <w:t>.</w:t>
      </w:r>
      <w:r w:rsidR="003E58FE">
        <w:t>2</w:t>
      </w:r>
      <w:r w:rsidR="003E58FE" w:rsidRPr="00384E92">
        <w:tab/>
      </w:r>
      <w:r w:rsidR="003E58FE">
        <w:t>Operation: &lt; operation 1 &gt;</w:t>
      </w:r>
      <w:bookmarkEnd w:id="494"/>
      <w:bookmarkEnd w:id="495"/>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E822BF">
            <w:pPr>
              <w:pStyle w:val="TAC"/>
            </w:pPr>
            <w:bookmarkStart w:id="496" w:name="_MCCTEMPBM_CRPT90430081___4"/>
            <w:r w:rsidRPr="0016361A">
              <w:t>"0..1", "1", or "M..N", or &lt;leave empty&gt;</w:t>
            </w:r>
            <w:bookmarkEnd w:id="496"/>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E822BF">
            <w:pPr>
              <w:pStyle w:val="TAC"/>
            </w:pPr>
            <w:bookmarkStart w:id="497" w:name="_MCCTEMPBM_CRPT90430082___4"/>
            <w:r w:rsidRPr="0016361A">
              <w:t>"0..1", "1" or "M..N", or &lt;leave empty&gt;</w:t>
            </w:r>
            <w:bookmarkEnd w:id="497"/>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498" w:name="_Toc510696620"/>
      <w:bookmarkStart w:id="499" w:name="_Toc35971411"/>
      <w:r>
        <w:t>6.1.X</w:t>
      </w:r>
      <w:r w:rsidR="003E58FE">
        <w:t>.3.2.4</w:t>
      </w:r>
      <w:r w:rsidR="003E58FE" w:rsidRPr="00384E92">
        <w:t>.</w:t>
      </w:r>
      <w:r w:rsidR="003E58FE">
        <w:t>3</w:t>
      </w:r>
      <w:r w:rsidR="003E58FE" w:rsidRPr="00384E92">
        <w:tab/>
      </w:r>
      <w:r w:rsidR="003E58FE">
        <w:t>Operation: &lt; operation 2 &gt;</w:t>
      </w:r>
      <w:bookmarkEnd w:id="498"/>
      <w:bookmarkEnd w:id="499"/>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500" w:name="_Toc510696621"/>
      <w:bookmarkStart w:id="501" w:name="_Toc35971412"/>
      <w:bookmarkStart w:id="502" w:name="_Toc191382330"/>
      <w:bookmarkStart w:id="503" w:name="_Toc191627434"/>
      <w:bookmarkStart w:id="504" w:name="_Toc195525808"/>
      <w:r>
        <w:lastRenderedPageBreak/>
        <w:t>6.1.X</w:t>
      </w:r>
      <w:r w:rsidR="003E58FE">
        <w:t>.3.3</w:t>
      </w:r>
      <w:r w:rsidR="003E58FE">
        <w:tab/>
        <w:t>Resource: &lt;resource 2&gt;</w:t>
      </w:r>
      <w:bookmarkEnd w:id="500"/>
      <w:bookmarkEnd w:id="501"/>
      <w:bookmarkEnd w:id="502"/>
      <w:bookmarkEnd w:id="503"/>
      <w:bookmarkEnd w:id="504"/>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505" w:name="_Toc510696622"/>
      <w:bookmarkStart w:id="506" w:name="_Toc35971413"/>
      <w:bookmarkStart w:id="507" w:name="_Toc191382331"/>
      <w:bookmarkStart w:id="508" w:name="_Toc191627435"/>
      <w:bookmarkStart w:id="509" w:name="_Toc195525809"/>
      <w:r>
        <w:t>6.1.X</w:t>
      </w:r>
      <w:r w:rsidR="003E58FE">
        <w:t>.4</w:t>
      </w:r>
      <w:r w:rsidR="003E58FE">
        <w:tab/>
        <w:t>Custom Operations without associated resources</w:t>
      </w:r>
      <w:bookmarkEnd w:id="505"/>
      <w:bookmarkEnd w:id="506"/>
      <w:bookmarkEnd w:id="507"/>
      <w:bookmarkEnd w:id="508"/>
      <w:bookmarkEnd w:id="509"/>
    </w:p>
    <w:p w14:paraId="158FCEA8" w14:textId="79541737" w:rsidR="003E58FE" w:rsidRPr="000A7435" w:rsidRDefault="00EF016A" w:rsidP="00C809DA">
      <w:pPr>
        <w:pStyle w:val="Heading5"/>
      </w:pPr>
      <w:bookmarkStart w:id="510" w:name="_Toc510696623"/>
      <w:bookmarkStart w:id="511" w:name="_Toc35971414"/>
      <w:bookmarkStart w:id="512" w:name="_Toc191382332"/>
      <w:bookmarkStart w:id="513" w:name="_Toc191627436"/>
      <w:bookmarkStart w:id="514" w:name="_Toc195525810"/>
      <w:r>
        <w:t>6.1.X</w:t>
      </w:r>
      <w:r w:rsidR="003E58FE">
        <w:t>.4.1</w:t>
      </w:r>
      <w:r w:rsidR="003E58FE">
        <w:tab/>
        <w:t>Overview</w:t>
      </w:r>
      <w:bookmarkEnd w:id="510"/>
      <w:bookmarkEnd w:id="511"/>
      <w:bookmarkEnd w:id="512"/>
      <w:bookmarkEnd w:id="513"/>
      <w:bookmarkEnd w:id="514"/>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515" w:name="_Toc510696624"/>
      <w:bookmarkStart w:id="516" w:name="_Toc35971415"/>
      <w:bookmarkStart w:id="517" w:name="_Toc191382333"/>
      <w:bookmarkStart w:id="518" w:name="_Toc191627437"/>
      <w:bookmarkStart w:id="519" w:name="_Toc195525811"/>
      <w:r>
        <w:t>6.1.X</w:t>
      </w:r>
      <w:r w:rsidR="003E58FE">
        <w:t>.4.2</w:t>
      </w:r>
      <w:r w:rsidR="003E58FE">
        <w:tab/>
        <w:t>Operation: &lt;operation 1&gt;</w:t>
      </w:r>
      <w:bookmarkEnd w:id="515"/>
      <w:bookmarkEnd w:id="516"/>
      <w:bookmarkEnd w:id="517"/>
      <w:bookmarkEnd w:id="518"/>
      <w:bookmarkEnd w:id="519"/>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520" w:name="_Toc510696625"/>
      <w:bookmarkStart w:id="521" w:name="_Toc35971416"/>
      <w:bookmarkStart w:id="522" w:name="_Toc191382334"/>
      <w:r>
        <w:rPr>
          <w:lang w:eastAsia="en-US"/>
        </w:rPr>
        <w:t>6.1.X</w:t>
      </w:r>
      <w:r w:rsidR="003E58FE">
        <w:rPr>
          <w:lang w:eastAsia="en-US"/>
        </w:rPr>
        <w:t>.4.2.1</w:t>
      </w:r>
      <w:r w:rsidR="003E58FE">
        <w:rPr>
          <w:lang w:eastAsia="en-US"/>
        </w:rPr>
        <w:tab/>
        <w:t>Description</w:t>
      </w:r>
      <w:bookmarkEnd w:id="520"/>
      <w:bookmarkEnd w:id="521"/>
      <w:bookmarkEnd w:id="522"/>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523" w:name="_Toc510696626"/>
      <w:bookmarkStart w:id="524" w:name="_Toc35971417"/>
      <w:bookmarkStart w:id="525" w:name="_Toc191382335"/>
      <w:r>
        <w:rPr>
          <w:lang w:eastAsia="en-US"/>
        </w:rPr>
        <w:t>6.1.X</w:t>
      </w:r>
      <w:r w:rsidR="003E58FE">
        <w:rPr>
          <w:lang w:eastAsia="en-US"/>
        </w:rPr>
        <w:t>.4.2.2</w:t>
      </w:r>
      <w:r w:rsidR="003E58FE">
        <w:rPr>
          <w:lang w:eastAsia="en-US"/>
        </w:rPr>
        <w:tab/>
        <w:t>Operation Definition</w:t>
      </w:r>
      <w:bookmarkEnd w:id="523"/>
      <w:bookmarkEnd w:id="524"/>
      <w:bookmarkEnd w:id="525"/>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E822BF">
            <w:pPr>
              <w:pStyle w:val="TAC"/>
            </w:pPr>
            <w:bookmarkStart w:id="526" w:name="_MCCTEMPBM_CRPT90430083___4"/>
            <w:r w:rsidRPr="0016361A">
              <w:t>"0..1", "1", or "M..N", or &lt;leave empty&gt;</w:t>
            </w:r>
            <w:bookmarkEnd w:id="526"/>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E822BF">
            <w:pPr>
              <w:pStyle w:val="TAC"/>
            </w:pPr>
            <w:bookmarkStart w:id="527" w:name="_MCCTEMPBM_CRPT90430084___4"/>
            <w:r w:rsidRPr="0016361A">
              <w:t>"0..1", "1" or "M..N", or &lt;leave empty&gt;</w:t>
            </w:r>
            <w:bookmarkEnd w:id="527"/>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528" w:name="_Toc510696627"/>
      <w:bookmarkStart w:id="529" w:name="_Toc35971418"/>
      <w:bookmarkStart w:id="530" w:name="_Toc191382336"/>
      <w:bookmarkStart w:id="531" w:name="_Toc191627438"/>
      <w:bookmarkStart w:id="532" w:name="_Toc195525812"/>
      <w:r>
        <w:lastRenderedPageBreak/>
        <w:t>6.1.X</w:t>
      </w:r>
      <w:r w:rsidR="003E58FE">
        <w:t>.4.3</w:t>
      </w:r>
      <w:r w:rsidR="003E58FE">
        <w:tab/>
        <w:t>Operation: &lt; operation 2&gt;</w:t>
      </w:r>
      <w:bookmarkEnd w:id="528"/>
      <w:bookmarkEnd w:id="529"/>
      <w:bookmarkEnd w:id="530"/>
      <w:bookmarkEnd w:id="531"/>
      <w:bookmarkEnd w:id="532"/>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533" w:name="_Toc510696628"/>
      <w:bookmarkStart w:id="534" w:name="_Toc35971419"/>
      <w:bookmarkStart w:id="535" w:name="_Toc191382337"/>
      <w:bookmarkStart w:id="536" w:name="_Toc191627439"/>
      <w:bookmarkStart w:id="537" w:name="_Toc195525813"/>
      <w:r>
        <w:t>6.1.X</w:t>
      </w:r>
      <w:r w:rsidR="003E58FE">
        <w:t>.5</w:t>
      </w:r>
      <w:r w:rsidR="003E58FE">
        <w:tab/>
        <w:t>Notifications</w:t>
      </w:r>
      <w:bookmarkEnd w:id="533"/>
      <w:bookmarkEnd w:id="534"/>
      <w:bookmarkEnd w:id="535"/>
      <w:bookmarkEnd w:id="536"/>
      <w:bookmarkEnd w:id="537"/>
    </w:p>
    <w:p w14:paraId="06D675F5" w14:textId="2A361527" w:rsidR="003E58FE" w:rsidRPr="000A7435" w:rsidRDefault="00EF016A" w:rsidP="00C809DA">
      <w:pPr>
        <w:pStyle w:val="Heading5"/>
      </w:pPr>
      <w:bookmarkStart w:id="538" w:name="_Toc510696629"/>
      <w:bookmarkStart w:id="539" w:name="_Toc35971420"/>
      <w:bookmarkStart w:id="540" w:name="_Toc191382338"/>
      <w:bookmarkStart w:id="541" w:name="_Toc191627440"/>
      <w:bookmarkStart w:id="542" w:name="_Toc195525814"/>
      <w:r>
        <w:t>6.1.X</w:t>
      </w:r>
      <w:r w:rsidR="003E58FE">
        <w:t>.5.1</w:t>
      </w:r>
      <w:r w:rsidR="003E58FE">
        <w:tab/>
        <w:t>General</w:t>
      </w:r>
      <w:bookmarkEnd w:id="538"/>
      <w:bookmarkEnd w:id="539"/>
      <w:bookmarkEnd w:id="540"/>
      <w:bookmarkEnd w:id="541"/>
      <w:bookmarkEnd w:id="542"/>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543" w:name="_Toc510696630"/>
      <w:bookmarkStart w:id="544"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545" w:name="_Toc35971421"/>
      <w:bookmarkStart w:id="546" w:name="_Toc191382339"/>
      <w:bookmarkStart w:id="547" w:name="_Toc191627441"/>
      <w:bookmarkStart w:id="548" w:name="_Toc19552581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543"/>
      <w:bookmarkEnd w:id="545"/>
      <w:bookmarkEnd w:id="546"/>
      <w:bookmarkEnd w:id="547"/>
      <w:bookmarkEnd w:id="548"/>
    </w:p>
    <w:p w14:paraId="48822DAF" w14:textId="78A4654C" w:rsidR="003E58FE" w:rsidRPr="00986E88" w:rsidRDefault="00EF016A" w:rsidP="004C6078">
      <w:pPr>
        <w:pStyle w:val="H6"/>
        <w:rPr>
          <w:noProof/>
        </w:rPr>
      </w:pPr>
      <w:bookmarkStart w:id="549" w:name="_Toc532994455"/>
      <w:bookmarkStart w:id="550" w:name="_Toc35971422"/>
      <w:bookmarkStart w:id="551" w:name="_Toc191382340"/>
      <w:bookmarkStart w:id="552" w:name="_Toc510696631"/>
      <w:r>
        <w:t>6.1.X</w:t>
      </w:r>
      <w:r w:rsidR="003E58FE">
        <w:t>.</w:t>
      </w:r>
      <w:r w:rsidR="000F7311">
        <w:t>5.2.1</w:t>
      </w:r>
      <w:r w:rsidR="003E58FE" w:rsidRPr="00986E88">
        <w:rPr>
          <w:noProof/>
        </w:rPr>
        <w:tab/>
      </w:r>
      <w:r w:rsidR="003E58FE" w:rsidRPr="00986E88">
        <w:rPr>
          <w:lang w:eastAsia="zh-CN"/>
        </w:rPr>
        <w:t>Description</w:t>
      </w:r>
      <w:bookmarkEnd w:id="549"/>
      <w:bookmarkEnd w:id="550"/>
      <w:bookmarkEnd w:id="55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553" w:name="_Toc532994456"/>
      <w:bookmarkStart w:id="554" w:name="_Toc35971423"/>
      <w:bookmarkStart w:id="555" w:name="_Toc191382341"/>
      <w:r>
        <w:t>6.1.X</w:t>
      </w:r>
      <w:r w:rsidR="003E58FE">
        <w:t>.</w:t>
      </w:r>
      <w:r w:rsidR="000F7311">
        <w:t>5.2.</w:t>
      </w:r>
      <w:r w:rsidR="008E5C50">
        <w:t>2</w:t>
      </w:r>
      <w:r w:rsidR="003E58FE" w:rsidRPr="00986E88">
        <w:tab/>
        <w:t>Target URI</w:t>
      </w:r>
      <w:bookmarkEnd w:id="553"/>
      <w:bookmarkEnd w:id="554"/>
      <w:bookmarkEnd w:id="555"/>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556" w:name="_Toc532994457"/>
      <w:bookmarkStart w:id="557" w:name="_Toc35971424"/>
      <w:bookmarkStart w:id="558" w:name="_Toc191382342"/>
      <w:r>
        <w:t>6.1.X</w:t>
      </w:r>
      <w:r w:rsidR="003E58FE" w:rsidRPr="002900A9">
        <w:t>.</w:t>
      </w:r>
      <w:r w:rsidR="000F7311" w:rsidRPr="002900A9">
        <w:t>5.2.</w:t>
      </w:r>
      <w:r w:rsidR="008E5C50" w:rsidRPr="002900A9">
        <w:t>3</w:t>
      </w:r>
      <w:r w:rsidR="003E58FE" w:rsidRPr="002900A9">
        <w:tab/>
        <w:t>Standard Methods</w:t>
      </w:r>
      <w:bookmarkEnd w:id="556"/>
      <w:bookmarkEnd w:id="557"/>
      <w:bookmarkEnd w:id="558"/>
    </w:p>
    <w:p w14:paraId="5C57E4FE" w14:textId="4244FB86" w:rsidR="003E58FE" w:rsidRPr="00986E88" w:rsidRDefault="00EF016A" w:rsidP="00C809DA">
      <w:pPr>
        <w:pStyle w:val="H6"/>
        <w:rPr>
          <w:noProof/>
        </w:rPr>
      </w:pPr>
      <w:bookmarkStart w:id="559" w:name="_Toc532994458"/>
      <w:bookmarkStart w:id="560" w:name="_Toc35971425"/>
      <w:r>
        <w:t>6.1.X</w:t>
      </w:r>
      <w:r w:rsidR="003E58FE">
        <w:t>.</w:t>
      </w:r>
      <w:r w:rsidR="000F7311">
        <w:t>5.2.</w:t>
      </w:r>
      <w:r w:rsidR="008E5C50">
        <w:t>3.1</w:t>
      </w:r>
      <w:r w:rsidR="003E58FE" w:rsidRPr="00986E88">
        <w:rPr>
          <w:noProof/>
        </w:rPr>
        <w:tab/>
      </w:r>
      <w:r w:rsidR="003E58FE" w:rsidRPr="00986E88">
        <w:rPr>
          <w:lang w:eastAsia="zh-CN"/>
        </w:rPr>
        <w:t>POST</w:t>
      </w:r>
      <w:bookmarkEnd w:id="559"/>
      <w:bookmarkEnd w:id="560"/>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lastRenderedPageBreak/>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561" w:name="_Toc35971426"/>
      <w:bookmarkStart w:id="562" w:name="_Toc191382343"/>
      <w:bookmarkStart w:id="563" w:name="_Toc191627442"/>
      <w:bookmarkStart w:id="564" w:name="_Toc195525816"/>
      <w:r>
        <w:t>6.1.</w:t>
      </w:r>
      <w:r w:rsidR="00EF016A">
        <w:t>X</w:t>
      </w:r>
      <w:r w:rsidR="003E58FE">
        <w:t>.5.3</w:t>
      </w:r>
      <w:r w:rsidR="003E58FE">
        <w:tab/>
        <w:t>&lt;notification 2&gt;</w:t>
      </w:r>
      <w:bookmarkEnd w:id="552"/>
      <w:bookmarkEnd w:id="561"/>
      <w:bookmarkEnd w:id="562"/>
      <w:bookmarkEnd w:id="563"/>
      <w:bookmarkEnd w:id="564"/>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565" w:name="_Toc35971427"/>
      <w:bookmarkStart w:id="566" w:name="_Toc191382344"/>
      <w:bookmarkStart w:id="567" w:name="_Toc191627443"/>
      <w:bookmarkStart w:id="568" w:name="_Toc195525817"/>
      <w:r>
        <w:t>6.1.</w:t>
      </w:r>
      <w:r w:rsidR="00EF016A">
        <w:t>X</w:t>
      </w:r>
      <w:r w:rsidR="003E58FE">
        <w:t>.6</w:t>
      </w:r>
      <w:r w:rsidR="003E58FE">
        <w:tab/>
        <w:t>Data Model</w:t>
      </w:r>
      <w:bookmarkEnd w:id="544"/>
      <w:bookmarkEnd w:id="565"/>
      <w:bookmarkEnd w:id="566"/>
      <w:bookmarkEnd w:id="567"/>
      <w:bookmarkEnd w:id="568"/>
    </w:p>
    <w:p w14:paraId="0E711D33" w14:textId="1088EAC6" w:rsidR="006E186B" w:rsidRDefault="00EF016A" w:rsidP="00C809DA">
      <w:pPr>
        <w:pStyle w:val="Heading5"/>
      </w:pPr>
      <w:bookmarkStart w:id="569" w:name="_Toc510696633"/>
      <w:bookmarkStart w:id="570" w:name="_Toc35971428"/>
      <w:bookmarkStart w:id="571" w:name="_Toc191382345"/>
      <w:bookmarkStart w:id="572" w:name="_Toc191627444"/>
      <w:bookmarkStart w:id="573" w:name="_Toc195525818"/>
      <w:bookmarkStart w:id="574" w:name="_Toc510696634"/>
      <w:bookmarkStart w:id="575" w:name="_Toc35971429"/>
      <w:r>
        <w:t>6.1.X</w:t>
      </w:r>
      <w:r w:rsidR="006E186B">
        <w:t>.</w:t>
      </w:r>
      <w:r w:rsidR="00354013">
        <w:t>6.1</w:t>
      </w:r>
      <w:r w:rsidR="006E186B">
        <w:tab/>
        <w:t>General</w:t>
      </w:r>
      <w:bookmarkEnd w:id="569"/>
      <w:bookmarkEnd w:id="570"/>
      <w:bookmarkEnd w:id="571"/>
      <w:bookmarkEnd w:id="572"/>
      <w:bookmarkEnd w:id="57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576" w:name="_Toc191382346"/>
      <w:bookmarkStart w:id="577" w:name="_Toc191627445"/>
      <w:bookmarkStart w:id="578" w:name="_Toc19552581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574"/>
      <w:bookmarkEnd w:id="575"/>
      <w:bookmarkEnd w:id="576"/>
      <w:bookmarkEnd w:id="577"/>
      <w:bookmarkEnd w:id="578"/>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579" w:name="_Toc191382347"/>
      <w:r>
        <w:rPr>
          <w:lang w:eastAsia="zh-CN"/>
        </w:rPr>
        <w:t>6.1.X</w:t>
      </w:r>
      <w:r w:rsidR="008A6D4A">
        <w:rPr>
          <w:lang w:eastAsia="zh-CN"/>
        </w:rPr>
        <w:t>.6.2.1</w:t>
      </w:r>
      <w:r w:rsidR="008A6D4A">
        <w:rPr>
          <w:lang w:eastAsia="zh-CN"/>
        </w:rPr>
        <w:tab/>
        <w:t>Introduction</w:t>
      </w:r>
      <w:bookmarkEnd w:id="481"/>
      <w:bookmarkEnd w:id="482"/>
      <w:bookmarkEnd w:id="579"/>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580" w:name="_Toc510696636"/>
      <w:bookmarkStart w:id="581" w:name="_Toc35971431"/>
      <w:bookmarkStart w:id="582" w:name="_Toc191382348"/>
      <w:r>
        <w:lastRenderedPageBreak/>
        <w:t>6.1.X</w:t>
      </w:r>
      <w:r w:rsidR="008A6D4A">
        <w:t>.6.2.2</w:t>
      </w:r>
      <w:r w:rsidR="008A6D4A">
        <w:tab/>
        <w:t>Type: &lt;TypeName 1&gt;</w:t>
      </w:r>
      <w:bookmarkEnd w:id="580"/>
      <w:bookmarkEnd w:id="581"/>
      <w:bookmarkEnd w:id="582"/>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E822BF">
            <w:pPr>
              <w:pStyle w:val="TAC"/>
            </w:pPr>
            <w:bookmarkStart w:id="583" w:name="_MCCTEMPBM_CRPT90430085___4"/>
            <w:r w:rsidRPr="0016361A">
              <w:t>"0..1", "1" or "M..N"</w:t>
            </w:r>
            <w:bookmarkEnd w:id="583"/>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E822BF">
            <w:pPr>
              <w:pStyle w:val="TAC"/>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E822BF">
            <w:pPr>
              <w:pStyle w:val="TAC"/>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584" w:name="_Toc510696637"/>
      <w:bookmarkStart w:id="585" w:name="_Toc35971432"/>
      <w:bookmarkStart w:id="586" w:name="_Toc191382349"/>
      <w:r>
        <w:t>6.1.X</w:t>
      </w:r>
      <w:r w:rsidR="008A6D4A">
        <w:t>.6.2.3</w:t>
      </w:r>
      <w:r w:rsidR="008A6D4A">
        <w:tab/>
        <w:t>Type: &lt;TypeName 2&gt;</w:t>
      </w:r>
      <w:bookmarkEnd w:id="584"/>
      <w:bookmarkEnd w:id="585"/>
      <w:bookmarkEnd w:id="586"/>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587" w:name="_Toc510696638"/>
      <w:bookmarkStart w:id="588" w:name="_Toc35971433"/>
      <w:bookmarkStart w:id="589" w:name="_Toc191382350"/>
      <w:bookmarkStart w:id="590" w:name="_Toc191627446"/>
      <w:bookmarkStart w:id="591" w:name="_Toc19552582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587"/>
      <w:bookmarkEnd w:id="588"/>
      <w:bookmarkEnd w:id="589"/>
      <w:bookmarkEnd w:id="590"/>
      <w:bookmarkEnd w:id="59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592" w:name="_Toc510696639"/>
      <w:bookmarkStart w:id="593" w:name="_Toc35971434"/>
      <w:bookmarkStart w:id="594" w:name="_Toc191382351"/>
      <w:r>
        <w:t>6.1.X</w:t>
      </w:r>
      <w:r w:rsidR="008A6D4A">
        <w:t>.6.3.1</w:t>
      </w:r>
      <w:r w:rsidR="008A6D4A" w:rsidRPr="00384E92">
        <w:tab/>
        <w:t>Introduction</w:t>
      </w:r>
      <w:bookmarkEnd w:id="592"/>
      <w:bookmarkEnd w:id="593"/>
      <w:bookmarkEnd w:id="59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595" w:name="_Toc510696640"/>
      <w:bookmarkStart w:id="596" w:name="_Toc35971435"/>
      <w:bookmarkStart w:id="597" w:name="_Toc191382352"/>
      <w:r>
        <w:t>6.1.X</w:t>
      </w:r>
      <w:r w:rsidR="008A6D4A">
        <w:t>.6.3.2</w:t>
      </w:r>
      <w:r w:rsidR="008A6D4A" w:rsidRPr="00384E92">
        <w:tab/>
        <w:t>Simple data types</w:t>
      </w:r>
      <w:bookmarkEnd w:id="595"/>
      <w:bookmarkEnd w:id="596"/>
      <w:bookmarkEnd w:id="597"/>
    </w:p>
    <w:p w14:paraId="3E57B034" w14:textId="278839C8" w:rsidR="003E58FE" w:rsidRPr="00384E92" w:rsidRDefault="003E58FE" w:rsidP="003E58FE">
      <w:bookmarkStart w:id="598" w:name="_Toc510696641"/>
      <w:bookmarkStart w:id="599"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600" w:name="_Toc191382353"/>
      <w:r>
        <w:t>6.1.X</w:t>
      </w:r>
      <w:r w:rsidR="008A6D4A">
        <w:t>.6.3.3</w:t>
      </w:r>
      <w:r w:rsidR="008A6D4A" w:rsidRPr="00BC662F">
        <w:tab/>
        <w:t>Enumeration: &lt;EnumType1&gt;</w:t>
      </w:r>
      <w:bookmarkEnd w:id="598"/>
      <w:bookmarkEnd w:id="599"/>
      <w:bookmarkEnd w:id="600"/>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601" w:name="_Toc510696642"/>
      <w:bookmarkStart w:id="602" w:name="_Toc35971437"/>
      <w:bookmarkStart w:id="603" w:name="_Toc191382354"/>
      <w:r>
        <w:t>6.1.X</w:t>
      </w:r>
      <w:r w:rsidR="008A6D4A">
        <w:t>.6.3.4</w:t>
      </w:r>
      <w:r w:rsidR="008A6D4A" w:rsidRPr="00BC662F">
        <w:tab/>
        <w:t>Enumeration: &lt;EnumType</w:t>
      </w:r>
      <w:r w:rsidR="008A6D4A">
        <w:t>2</w:t>
      </w:r>
      <w:r w:rsidR="008A6D4A" w:rsidRPr="00BC662F">
        <w:t>&gt;</w:t>
      </w:r>
      <w:bookmarkEnd w:id="601"/>
      <w:bookmarkEnd w:id="602"/>
      <w:bookmarkEnd w:id="603"/>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604" w:name="_Toc510696643"/>
      <w:bookmarkStart w:id="605" w:name="_Toc35971438"/>
      <w:bookmarkStart w:id="606" w:name="_Toc191382355"/>
      <w:bookmarkStart w:id="607" w:name="_Toc191627447"/>
      <w:bookmarkStart w:id="608" w:name="_Toc195525821"/>
      <w:r>
        <w:rPr>
          <w:lang w:val="en-US"/>
        </w:rPr>
        <w:lastRenderedPageBreak/>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604"/>
      <w:bookmarkEnd w:id="605"/>
      <w:bookmarkEnd w:id="606"/>
      <w:bookmarkEnd w:id="607"/>
      <w:bookmarkEnd w:id="608"/>
    </w:p>
    <w:p w14:paraId="41695600" w14:textId="1A7FC5EE" w:rsidR="008A6D4A" w:rsidRDefault="00EF016A" w:rsidP="004C6078">
      <w:pPr>
        <w:pStyle w:val="H6"/>
      </w:pPr>
      <w:bookmarkStart w:id="609" w:name="_Toc510696644"/>
      <w:bookmarkStart w:id="610" w:name="_Toc35971439"/>
      <w:bookmarkStart w:id="611" w:name="_Toc191382356"/>
      <w:r>
        <w:t>6.1.X</w:t>
      </w:r>
      <w:r w:rsidR="008A6D4A">
        <w:t>.6.4.1</w:t>
      </w:r>
      <w:r w:rsidR="008A6D4A">
        <w:tab/>
        <w:t>Type: &lt;TypeName 1&gt;</w:t>
      </w:r>
      <w:bookmarkEnd w:id="609"/>
      <w:bookmarkEnd w:id="610"/>
      <w:bookmarkEnd w:id="61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612" w:name="_Toc510696645"/>
      <w:bookmarkStart w:id="613" w:name="_Toc35971440"/>
      <w:bookmarkStart w:id="614" w:name="_Toc191382357"/>
      <w:r>
        <w:t>6.1.X</w:t>
      </w:r>
      <w:r w:rsidR="008A6D4A">
        <w:t>.6.4.2</w:t>
      </w:r>
      <w:r w:rsidR="008A6D4A">
        <w:tab/>
        <w:t>Type: &lt;TypeName 2&gt;</w:t>
      </w:r>
      <w:bookmarkEnd w:id="612"/>
      <w:bookmarkEnd w:id="613"/>
      <w:bookmarkEnd w:id="614"/>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615" w:name="_Toc510696646"/>
      <w:bookmarkStart w:id="616" w:name="_Toc35971441"/>
      <w:bookmarkStart w:id="617" w:name="_Toc191382358"/>
      <w:bookmarkStart w:id="618" w:name="_Toc191627448"/>
      <w:bookmarkStart w:id="619" w:name="_Toc195525822"/>
      <w:r>
        <w:t>6.1.X</w:t>
      </w:r>
      <w:r w:rsidR="008A6D4A">
        <w:t>.6.5</w:t>
      </w:r>
      <w:r w:rsidR="008A6D4A">
        <w:tab/>
        <w:t>Binary data</w:t>
      </w:r>
      <w:bookmarkEnd w:id="615"/>
      <w:bookmarkEnd w:id="616"/>
      <w:bookmarkEnd w:id="617"/>
      <w:bookmarkEnd w:id="618"/>
      <w:bookmarkEnd w:id="619"/>
    </w:p>
    <w:p w14:paraId="3E8B3ED7" w14:textId="65E4643A" w:rsidR="008A6D4A" w:rsidRDefault="00EF016A" w:rsidP="004C6078">
      <w:pPr>
        <w:pStyle w:val="H6"/>
      </w:pPr>
      <w:bookmarkStart w:id="620" w:name="_Toc35971442"/>
      <w:bookmarkStart w:id="621" w:name="_Toc191382359"/>
      <w:r>
        <w:t>6.1.X</w:t>
      </w:r>
      <w:r w:rsidR="008A6D4A">
        <w:t>.6.5.1</w:t>
      </w:r>
      <w:r w:rsidR="008A6D4A">
        <w:tab/>
        <w:t>Binary Data Types</w:t>
      </w:r>
      <w:bookmarkEnd w:id="620"/>
      <w:bookmarkEnd w:id="621"/>
    </w:p>
    <w:p w14:paraId="3F3349B8" w14:textId="1CA557D7" w:rsidR="003E58FE" w:rsidRPr="00A04126" w:rsidRDefault="003E58FE" w:rsidP="003E58FE">
      <w:pPr>
        <w:pStyle w:val="TH"/>
      </w:pPr>
      <w:bookmarkStart w:id="622"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622"/>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623" w:name="_Toc510696647"/>
      <w:bookmarkStart w:id="624" w:name="_Toc35971443"/>
      <w:bookmarkStart w:id="625" w:name="_Toc191382360"/>
      <w:bookmarkStart w:id="626" w:name="_Toc191627449"/>
      <w:bookmarkStart w:id="627" w:name="_Toc195525823"/>
      <w:r>
        <w:t>6.1.</w:t>
      </w:r>
      <w:r w:rsidR="00EF016A">
        <w:t>X</w:t>
      </w:r>
      <w:r w:rsidR="008A6D4A">
        <w:t>.7</w:t>
      </w:r>
      <w:r w:rsidR="008A6D4A">
        <w:tab/>
        <w:t>Error Handling</w:t>
      </w:r>
      <w:bookmarkEnd w:id="623"/>
      <w:bookmarkEnd w:id="624"/>
      <w:bookmarkEnd w:id="625"/>
      <w:bookmarkEnd w:id="626"/>
      <w:bookmarkEnd w:id="627"/>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628" w:name="_Toc35971444"/>
      <w:bookmarkStart w:id="629" w:name="_Toc191382361"/>
      <w:bookmarkStart w:id="630" w:name="_Toc191627450"/>
      <w:bookmarkStart w:id="631" w:name="_Toc195525824"/>
      <w:r>
        <w:t>6.1.X</w:t>
      </w:r>
      <w:r w:rsidR="008A6D4A" w:rsidRPr="00971458">
        <w:t>.7.1</w:t>
      </w:r>
      <w:r w:rsidR="008A6D4A" w:rsidRPr="00971458">
        <w:tab/>
        <w:t>General</w:t>
      </w:r>
      <w:bookmarkEnd w:id="628"/>
      <w:bookmarkEnd w:id="629"/>
      <w:bookmarkEnd w:id="630"/>
      <w:bookmarkEnd w:id="631"/>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632" w:name="_Toc35971445"/>
      <w:bookmarkStart w:id="633" w:name="_Toc191382362"/>
      <w:bookmarkStart w:id="634" w:name="_Toc191627451"/>
      <w:bookmarkStart w:id="635" w:name="_Toc195525825"/>
      <w:r>
        <w:t>6.1.X</w:t>
      </w:r>
      <w:r w:rsidR="008A6D4A" w:rsidRPr="00971458">
        <w:t>.7.2</w:t>
      </w:r>
      <w:r w:rsidR="008A6D4A" w:rsidRPr="00971458">
        <w:tab/>
        <w:t>Protocol Errors</w:t>
      </w:r>
      <w:bookmarkEnd w:id="632"/>
      <w:bookmarkEnd w:id="633"/>
      <w:bookmarkEnd w:id="634"/>
      <w:bookmarkEnd w:id="635"/>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636" w:name="_Toc35971446"/>
      <w:bookmarkStart w:id="637" w:name="_Toc191382363"/>
      <w:bookmarkStart w:id="638" w:name="_Toc191627452"/>
      <w:bookmarkStart w:id="639" w:name="_Toc195525826"/>
      <w:r>
        <w:t>6.1.X</w:t>
      </w:r>
      <w:r w:rsidR="008A6D4A">
        <w:t>.7.3</w:t>
      </w:r>
      <w:r w:rsidR="008A6D4A">
        <w:tab/>
        <w:t>Application Errors</w:t>
      </w:r>
      <w:bookmarkEnd w:id="636"/>
      <w:bookmarkEnd w:id="637"/>
      <w:bookmarkEnd w:id="638"/>
      <w:bookmarkEnd w:id="639"/>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640" w:name="_Toc492899751"/>
      <w:bookmarkStart w:id="641" w:name="_Toc492900030"/>
      <w:bookmarkStart w:id="642" w:name="_Toc492967832"/>
      <w:bookmarkStart w:id="643" w:name="_Toc492972920"/>
      <w:bookmarkStart w:id="644" w:name="_Toc492973140"/>
      <w:bookmarkStart w:id="645" w:name="_Toc493774060"/>
      <w:bookmarkStart w:id="646" w:name="_Toc508285804"/>
      <w:bookmarkStart w:id="647" w:name="_Toc508287269"/>
      <w:bookmarkStart w:id="648" w:name="_Toc510696648"/>
      <w:bookmarkStart w:id="649" w:name="_Toc35971447"/>
    </w:p>
    <w:p w14:paraId="5EE35080" w14:textId="29318B2D" w:rsidR="003E58FE" w:rsidRPr="0023018E" w:rsidRDefault="00EF016A" w:rsidP="004321D2">
      <w:pPr>
        <w:pStyle w:val="Heading4"/>
        <w:rPr>
          <w:lang w:eastAsia="zh-CN"/>
        </w:rPr>
      </w:pPr>
      <w:bookmarkStart w:id="650" w:name="_Toc191382364"/>
      <w:bookmarkStart w:id="651" w:name="_Toc191627453"/>
      <w:bookmarkStart w:id="652" w:name="_Toc195525827"/>
      <w:r>
        <w:t>6.1.X</w:t>
      </w:r>
      <w:r w:rsidR="003E58FE">
        <w:t>.8</w:t>
      </w:r>
      <w:r w:rsidR="003E58FE" w:rsidRPr="0023018E">
        <w:rPr>
          <w:lang w:eastAsia="zh-CN"/>
        </w:rPr>
        <w:tab/>
        <w:t>Feature negotiation</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653" w:name="_Toc532994477"/>
      <w:bookmarkStart w:id="654" w:name="_Toc35971448"/>
      <w:bookmarkStart w:id="655" w:name="_Toc191382365"/>
      <w:bookmarkStart w:id="656" w:name="_Toc191627454"/>
      <w:bookmarkStart w:id="657" w:name="_Toc195525828"/>
      <w:r>
        <w:t>6.1.</w:t>
      </w:r>
      <w:r w:rsidR="00EF016A">
        <w:t>X</w:t>
      </w:r>
      <w:r w:rsidR="008A6D4A">
        <w:t>.9</w:t>
      </w:r>
      <w:r w:rsidR="008A6D4A" w:rsidRPr="001E7573">
        <w:tab/>
        <w:t>Security</w:t>
      </w:r>
      <w:bookmarkStart w:id="658" w:name="_Toc510696649"/>
      <w:bookmarkEnd w:id="653"/>
      <w:bookmarkEnd w:id="654"/>
      <w:bookmarkEnd w:id="655"/>
      <w:bookmarkEnd w:id="656"/>
      <w:bookmarkEnd w:id="657"/>
    </w:p>
    <w:p w14:paraId="2E802522" w14:textId="75998BE9" w:rsidR="00712608" w:rsidRDefault="00712608" w:rsidP="00712608">
      <w:pPr>
        <w:rPr>
          <w:noProof/>
          <w:lang w:eastAsia="zh-CN"/>
        </w:rPr>
      </w:pPr>
      <w:bookmarkStart w:id="659"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660" w:name="_Toc191382366"/>
      <w:bookmarkStart w:id="661" w:name="_Toc191627455"/>
      <w:bookmarkStart w:id="662" w:name="_Toc195525829"/>
      <w:r w:rsidR="008A6D4A">
        <w:lastRenderedPageBreak/>
        <w:t>6.2</w:t>
      </w:r>
      <w:r w:rsidR="008A6D4A">
        <w:tab/>
      </w:r>
      <w:bookmarkEnd w:id="658"/>
      <w:bookmarkEnd w:id="659"/>
      <w:r w:rsidR="00EF016A">
        <w:t>Spatial Map Server</w:t>
      </w:r>
      <w:r w:rsidR="006B354A">
        <w:t xml:space="preserve"> APIs</w:t>
      </w:r>
      <w:bookmarkEnd w:id="660"/>
      <w:bookmarkEnd w:id="661"/>
      <w:bookmarkEnd w:id="662"/>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663" w:name="_Toc191382367"/>
      <w:bookmarkStart w:id="664" w:name="_Toc191627456"/>
      <w:bookmarkStart w:id="665" w:name="_Toc195525830"/>
      <w:r>
        <w:t>6.2.X</w:t>
      </w:r>
      <w:r>
        <w:tab/>
        <w:t>&lt;</w:t>
      </w:r>
      <w:r w:rsidRPr="00532024">
        <w:t xml:space="preserve"> </w:t>
      </w:r>
      <w:r>
        <w:t>Service 1&gt; Service API</w:t>
      </w:r>
      <w:bookmarkEnd w:id="663"/>
      <w:bookmarkEnd w:id="664"/>
      <w:bookmarkEnd w:id="665"/>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666" w:name="_Toc191382368"/>
      <w:bookmarkStart w:id="667" w:name="_Toc191627457"/>
      <w:bookmarkStart w:id="668" w:name="_Toc195525831"/>
      <w:r>
        <w:t>6.2.X.1</w:t>
      </w:r>
      <w:r>
        <w:tab/>
        <w:t>Introduction</w:t>
      </w:r>
      <w:bookmarkEnd w:id="666"/>
      <w:bookmarkEnd w:id="667"/>
      <w:bookmarkEnd w:id="668"/>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669" w:name="_Toc191382369"/>
      <w:bookmarkStart w:id="670" w:name="_Toc191627458"/>
      <w:bookmarkStart w:id="671" w:name="_Toc195525832"/>
      <w:r>
        <w:t>6.2.X.2</w:t>
      </w:r>
      <w:r>
        <w:tab/>
        <w:t>Usage of HTTP and common API related aspects</w:t>
      </w:r>
      <w:bookmarkEnd w:id="669"/>
      <w:bookmarkEnd w:id="670"/>
      <w:bookmarkEnd w:id="671"/>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672" w:name="_Toc191382370"/>
      <w:bookmarkStart w:id="673" w:name="_Toc191627459"/>
      <w:bookmarkStart w:id="674" w:name="_Toc195525833"/>
      <w:r>
        <w:t>6.2.X.3</w:t>
      </w:r>
      <w:r>
        <w:tab/>
        <w:t>Resources</w:t>
      </w:r>
      <w:bookmarkEnd w:id="672"/>
      <w:bookmarkEnd w:id="673"/>
      <w:bookmarkEnd w:id="674"/>
    </w:p>
    <w:p w14:paraId="515D2CE1" w14:textId="0DB15D5C" w:rsidR="00B46DC8" w:rsidRPr="000A7435" w:rsidRDefault="00B46DC8" w:rsidP="00B46DC8">
      <w:pPr>
        <w:pStyle w:val="Heading5"/>
      </w:pPr>
      <w:bookmarkStart w:id="675" w:name="_Toc191382371"/>
      <w:bookmarkStart w:id="676" w:name="_Toc191627460"/>
      <w:bookmarkStart w:id="677" w:name="_Toc195525834"/>
      <w:r>
        <w:t>6.2.X.3.1</w:t>
      </w:r>
      <w:r>
        <w:tab/>
        <w:t>Overview</w:t>
      </w:r>
      <w:bookmarkEnd w:id="675"/>
      <w:bookmarkEnd w:id="676"/>
      <w:bookmarkEnd w:id="677"/>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0" type="#_x0000_t75" style="width:434.7pt;height:348.2pt" o:ole="">
            <v:imagedata r:id="rId47" o:title=""/>
          </v:shape>
          <o:OLEObject Type="Embed" ProgID="Visio.Drawing.11" ShapeID="_x0000_i1040" DrawAspect="Content" ObjectID="_1806951129" r:id="rId49"/>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678" w:name="_Toc191382372"/>
      <w:bookmarkStart w:id="679" w:name="_Toc191627461"/>
      <w:bookmarkStart w:id="680" w:name="_Toc195525835"/>
      <w:r>
        <w:t>6.2.X.3.2</w:t>
      </w:r>
      <w:r>
        <w:tab/>
        <w:t>Resource: &lt;resource 1&gt;</w:t>
      </w:r>
      <w:bookmarkEnd w:id="678"/>
      <w:bookmarkEnd w:id="679"/>
      <w:bookmarkEnd w:id="680"/>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681" w:name="_Toc191382373"/>
      <w:r>
        <w:rPr>
          <w:lang w:eastAsia="en-US"/>
        </w:rPr>
        <w:t>6.2.X.3.2.1</w:t>
      </w:r>
      <w:r>
        <w:rPr>
          <w:lang w:eastAsia="en-US"/>
        </w:rPr>
        <w:tab/>
        <w:t>Description</w:t>
      </w:r>
      <w:bookmarkEnd w:id="681"/>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682" w:name="_Toc191382374"/>
      <w:r>
        <w:rPr>
          <w:lang w:eastAsia="en-US"/>
        </w:rPr>
        <w:lastRenderedPageBreak/>
        <w:t>6.2.X.3.2.2</w:t>
      </w:r>
      <w:r>
        <w:rPr>
          <w:lang w:eastAsia="en-US"/>
        </w:rPr>
        <w:tab/>
        <w:t>Resource Definition</w:t>
      </w:r>
      <w:bookmarkEnd w:id="682"/>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683" w:name="_Toc191382375"/>
      <w:r>
        <w:rPr>
          <w:lang w:eastAsia="en-US"/>
        </w:rPr>
        <w:t>6.2</w:t>
      </w:r>
      <w:r w:rsidR="00B46DC8">
        <w:rPr>
          <w:lang w:eastAsia="en-US"/>
        </w:rPr>
        <w:t>.X.3.2.3</w:t>
      </w:r>
      <w:r w:rsidR="00B46DC8">
        <w:rPr>
          <w:lang w:eastAsia="en-US"/>
        </w:rPr>
        <w:tab/>
        <w:t>Resource Standard Methods</w:t>
      </w:r>
      <w:bookmarkEnd w:id="683"/>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E822BF">
            <w:pPr>
              <w:pStyle w:val="TAC"/>
            </w:pPr>
            <w:bookmarkStart w:id="684" w:name="_MCCTEMPBM_CRPT90430086___4"/>
            <w:r w:rsidRPr="0016361A">
              <w:t>"0..1", "1", or "M..N", or &lt;leave empty&gt;</w:t>
            </w:r>
            <w:bookmarkEnd w:id="684"/>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E822BF">
            <w:pPr>
              <w:pStyle w:val="TAC"/>
            </w:pPr>
            <w:bookmarkStart w:id="685" w:name="_MCCTEMPBM_CRPT90430087___4"/>
            <w:r w:rsidRPr="0016361A">
              <w:t>"0..1", "1", or "M..N", or &lt;leave empty&gt;</w:t>
            </w:r>
            <w:bookmarkEnd w:id="685"/>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bookmarkStart w:id="686" w:name="_MCCTEMPBM_CRPT90430088___4"/>
            <w:r w:rsidRPr="0016361A">
              <w:t>"0..1", "1", "1..N",  "1..N", or &lt;leave empty&gt;</w:t>
            </w:r>
            <w:bookmarkEnd w:id="686"/>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E822BF">
            <w:pPr>
              <w:pStyle w:val="TAC"/>
            </w:pPr>
            <w:bookmarkStart w:id="687" w:name="_MCCTEMPBM_CRPT90430089___4"/>
            <w:r w:rsidRPr="0016361A">
              <w:t>"0..1", "1", "1..N",  "1..N", or &lt;leave empty&gt;</w:t>
            </w:r>
            <w:bookmarkEnd w:id="687"/>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688" w:name="_Toc191382376"/>
      <w:r>
        <w:rPr>
          <w:lang w:eastAsia="en-US"/>
        </w:rPr>
        <w:t>6.2</w:t>
      </w:r>
      <w:r w:rsidR="00B46DC8">
        <w:rPr>
          <w:lang w:eastAsia="en-US"/>
        </w:rPr>
        <w:t>.X.3.2.4</w:t>
      </w:r>
      <w:r w:rsidR="00B46DC8">
        <w:rPr>
          <w:lang w:eastAsia="en-US"/>
        </w:rPr>
        <w:tab/>
        <w:t>Resource Custom Operations</w:t>
      </w:r>
      <w:bookmarkEnd w:id="688"/>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E822BF">
            <w:pPr>
              <w:pStyle w:val="TAC"/>
            </w:pPr>
            <w:bookmarkStart w:id="689" w:name="_MCCTEMPBM_CRPT90430090___4"/>
            <w:r w:rsidRPr="0016361A">
              <w:t>"0..1", "1", or "M..N", or &lt;leave empty&gt;</w:t>
            </w:r>
            <w:bookmarkEnd w:id="689"/>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E822BF">
            <w:pPr>
              <w:pStyle w:val="TAC"/>
            </w:pPr>
            <w:bookmarkStart w:id="690" w:name="_MCCTEMPBM_CRPT90430091___4"/>
            <w:r w:rsidRPr="0016361A">
              <w:t>"0..1", "1" or "M..N", or &lt;leave empty&gt;</w:t>
            </w:r>
            <w:bookmarkEnd w:id="690"/>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691" w:name="_Toc191382377"/>
      <w:bookmarkStart w:id="692" w:name="_Toc191627462"/>
      <w:bookmarkStart w:id="693" w:name="_Toc195525836"/>
      <w:r>
        <w:t>6.2</w:t>
      </w:r>
      <w:r w:rsidR="00B46DC8">
        <w:t>.X.3.3</w:t>
      </w:r>
      <w:r w:rsidR="00B46DC8">
        <w:tab/>
        <w:t>Resource: &lt;resource 2&gt;</w:t>
      </w:r>
      <w:bookmarkEnd w:id="691"/>
      <w:bookmarkEnd w:id="692"/>
      <w:bookmarkEnd w:id="693"/>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694" w:name="_Toc191382378"/>
      <w:bookmarkStart w:id="695" w:name="_Toc191627463"/>
      <w:bookmarkStart w:id="696" w:name="_Toc195525837"/>
      <w:r>
        <w:t>6.2</w:t>
      </w:r>
      <w:r w:rsidR="00B46DC8">
        <w:t>.X.4</w:t>
      </w:r>
      <w:r w:rsidR="00B46DC8">
        <w:tab/>
        <w:t>Custom Operations without associated resources</w:t>
      </w:r>
      <w:bookmarkEnd w:id="694"/>
      <w:bookmarkEnd w:id="695"/>
      <w:bookmarkEnd w:id="696"/>
    </w:p>
    <w:p w14:paraId="7D36C9EB" w14:textId="0AD4604E" w:rsidR="00B46DC8" w:rsidRPr="000A7435" w:rsidRDefault="0059685C" w:rsidP="00B46DC8">
      <w:pPr>
        <w:pStyle w:val="Heading5"/>
      </w:pPr>
      <w:bookmarkStart w:id="697" w:name="_Toc191382379"/>
      <w:bookmarkStart w:id="698" w:name="_Toc191627464"/>
      <w:bookmarkStart w:id="699" w:name="_Toc195525838"/>
      <w:r>
        <w:t>6.2</w:t>
      </w:r>
      <w:r w:rsidR="00B46DC8">
        <w:t>.X.4.1</w:t>
      </w:r>
      <w:r w:rsidR="00B46DC8">
        <w:tab/>
        <w:t>Overview</w:t>
      </w:r>
      <w:bookmarkEnd w:id="697"/>
      <w:bookmarkEnd w:id="698"/>
      <w:bookmarkEnd w:id="699"/>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700" w:name="_Toc191382380"/>
      <w:bookmarkStart w:id="701" w:name="_Toc191627465"/>
      <w:bookmarkStart w:id="702" w:name="_Toc195525839"/>
      <w:r>
        <w:t>6.2</w:t>
      </w:r>
      <w:r w:rsidR="00B46DC8">
        <w:t>.X.4.2</w:t>
      </w:r>
      <w:r w:rsidR="00B46DC8">
        <w:tab/>
        <w:t>Operation: &lt;operation 1&gt;</w:t>
      </w:r>
      <w:bookmarkEnd w:id="700"/>
      <w:bookmarkEnd w:id="701"/>
      <w:bookmarkEnd w:id="702"/>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703" w:name="_Toc191382381"/>
      <w:r>
        <w:rPr>
          <w:lang w:eastAsia="en-US"/>
        </w:rPr>
        <w:t>6.2</w:t>
      </w:r>
      <w:r w:rsidR="00B46DC8">
        <w:rPr>
          <w:lang w:eastAsia="en-US"/>
        </w:rPr>
        <w:t>.X.4.2.1</w:t>
      </w:r>
      <w:r w:rsidR="00B46DC8">
        <w:rPr>
          <w:lang w:eastAsia="en-US"/>
        </w:rPr>
        <w:tab/>
        <w:t>Description</w:t>
      </w:r>
      <w:bookmarkEnd w:id="703"/>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704" w:name="_Toc191382382"/>
      <w:r>
        <w:rPr>
          <w:lang w:eastAsia="en-US"/>
        </w:rPr>
        <w:t>6.2</w:t>
      </w:r>
      <w:r w:rsidR="00B46DC8">
        <w:rPr>
          <w:lang w:eastAsia="en-US"/>
        </w:rPr>
        <w:t>.X.4.2.2</w:t>
      </w:r>
      <w:r w:rsidR="00B46DC8">
        <w:rPr>
          <w:lang w:eastAsia="en-US"/>
        </w:rPr>
        <w:tab/>
        <w:t>Operation Definition</w:t>
      </w:r>
      <w:bookmarkEnd w:id="704"/>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E822BF">
            <w:pPr>
              <w:pStyle w:val="TAC"/>
            </w:pPr>
            <w:bookmarkStart w:id="705" w:name="_MCCTEMPBM_CRPT90430092___4"/>
            <w:r w:rsidRPr="0016361A">
              <w:t>"0..1", "1", or "M..N", or &lt;leave empty&gt;</w:t>
            </w:r>
            <w:bookmarkEnd w:id="705"/>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E822BF">
            <w:pPr>
              <w:pStyle w:val="TAC"/>
            </w:pPr>
            <w:bookmarkStart w:id="706" w:name="_MCCTEMPBM_CRPT90430093___4"/>
            <w:r w:rsidRPr="0016361A">
              <w:t>"0..1", "1" or "M..N", or &lt;leave empty&gt;</w:t>
            </w:r>
            <w:bookmarkEnd w:id="706"/>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707" w:name="_Toc191382383"/>
      <w:bookmarkStart w:id="708" w:name="_Toc191627466"/>
      <w:bookmarkStart w:id="709" w:name="_Toc195525840"/>
      <w:r>
        <w:t>6.2</w:t>
      </w:r>
      <w:r w:rsidR="00B46DC8">
        <w:t>.X.4.3</w:t>
      </w:r>
      <w:r w:rsidR="00B46DC8">
        <w:tab/>
        <w:t>Operation: &lt; operation 2&gt;</w:t>
      </w:r>
      <w:bookmarkEnd w:id="707"/>
      <w:bookmarkEnd w:id="708"/>
      <w:bookmarkEnd w:id="709"/>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710" w:name="_Toc191382384"/>
      <w:bookmarkStart w:id="711" w:name="_Toc191627467"/>
      <w:bookmarkStart w:id="712" w:name="_Toc195525841"/>
      <w:r>
        <w:t>6.2</w:t>
      </w:r>
      <w:r w:rsidR="00B46DC8">
        <w:t>.X.5</w:t>
      </w:r>
      <w:r w:rsidR="00B46DC8">
        <w:tab/>
        <w:t>Notifications</w:t>
      </w:r>
      <w:bookmarkEnd w:id="710"/>
      <w:bookmarkEnd w:id="711"/>
      <w:bookmarkEnd w:id="712"/>
    </w:p>
    <w:p w14:paraId="64C36C08" w14:textId="0759050D" w:rsidR="00B46DC8" w:rsidRPr="000A7435" w:rsidRDefault="0059685C" w:rsidP="00B46DC8">
      <w:pPr>
        <w:pStyle w:val="Heading5"/>
      </w:pPr>
      <w:bookmarkStart w:id="713" w:name="_Toc191382385"/>
      <w:bookmarkStart w:id="714" w:name="_Toc191627468"/>
      <w:bookmarkStart w:id="715" w:name="_Toc195525842"/>
      <w:r>
        <w:t>6.2</w:t>
      </w:r>
      <w:r w:rsidR="00B46DC8">
        <w:t>.X.5.1</w:t>
      </w:r>
      <w:r w:rsidR="00B46DC8">
        <w:tab/>
        <w:t>General</w:t>
      </w:r>
      <w:bookmarkEnd w:id="713"/>
      <w:bookmarkEnd w:id="714"/>
      <w:bookmarkEnd w:id="715"/>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716" w:name="_Toc191382386"/>
      <w:bookmarkStart w:id="717" w:name="_Toc191627469"/>
      <w:bookmarkStart w:id="718" w:name="_Toc195525843"/>
      <w:r>
        <w:rPr>
          <w:lang w:eastAsia="en-US"/>
        </w:rPr>
        <w:t>6.</w:t>
      </w:r>
      <w:r w:rsidR="0059685C">
        <w:rPr>
          <w:lang w:eastAsia="en-US"/>
        </w:rPr>
        <w:t>2</w:t>
      </w:r>
      <w:r>
        <w:rPr>
          <w:lang w:eastAsia="en-US"/>
        </w:rPr>
        <w:t>.X.5.2</w:t>
      </w:r>
      <w:r>
        <w:rPr>
          <w:lang w:eastAsia="en-US"/>
        </w:rPr>
        <w:tab/>
        <w:t>&lt;notification 1&gt;</w:t>
      </w:r>
      <w:bookmarkEnd w:id="716"/>
      <w:bookmarkEnd w:id="717"/>
      <w:bookmarkEnd w:id="718"/>
    </w:p>
    <w:p w14:paraId="4016A2D8" w14:textId="35615839" w:rsidR="00B46DC8" w:rsidRPr="00986E88" w:rsidRDefault="00B46DC8" w:rsidP="004C6078">
      <w:pPr>
        <w:pStyle w:val="H6"/>
        <w:rPr>
          <w:noProof/>
        </w:rPr>
      </w:pPr>
      <w:bookmarkStart w:id="719" w:name="_Toc191382387"/>
      <w:r>
        <w:t>6.</w:t>
      </w:r>
      <w:r w:rsidR="0059685C">
        <w:t>2</w:t>
      </w:r>
      <w:r>
        <w:t>.X.5.2.1</w:t>
      </w:r>
      <w:r w:rsidRPr="00986E88">
        <w:rPr>
          <w:noProof/>
        </w:rPr>
        <w:tab/>
      </w:r>
      <w:r w:rsidRPr="00986E88">
        <w:rPr>
          <w:lang w:eastAsia="zh-CN"/>
        </w:rPr>
        <w:t>Description</w:t>
      </w:r>
      <w:bookmarkEnd w:id="719"/>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720" w:name="_Toc191382388"/>
      <w:r>
        <w:t>6.2</w:t>
      </w:r>
      <w:r w:rsidR="00B46DC8">
        <w:t>.X.5.2.2</w:t>
      </w:r>
      <w:r w:rsidR="00B46DC8" w:rsidRPr="00986E88">
        <w:tab/>
        <w:t>Target URI</w:t>
      </w:r>
      <w:bookmarkEnd w:id="720"/>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721" w:name="_Toc191382389"/>
      <w:r>
        <w:t>6.2</w:t>
      </w:r>
      <w:r w:rsidR="00B46DC8">
        <w:t>.X</w:t>
      </w:r>
      <w:r w:rsidR="00B46DC8" w:rsidRPr="002900A9">
        <w:t>.5.2.3</w:t>
      </w:r>
      <w:r w:rsidR="00B46DC8" w:rsidRPr="002900A9">
        <w:tab/>
        <w:t>Standard Methods</w:t>
      </w:r>
      <w:bookmarkEnd w:id="721"/>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722" w:name="_Toc191382390"/>
      <w:bookmarkStart w:id="723" w:name="_Toc191627470"/>
      <w:bookmarkStart w:id="724" w:name="_Toc195525844"/>
      <w:r>
        <w:lastRenderedPageBreak/>
        <w:t>6.2</w:t>
      </w:r>
      <w:r w:rsidR="00B46DC8">
        <w:t>.X.5.3</w:t>
      </w:r>
      <w:r w:rsidR="00B46DC8">
        <w:tab/>
        <w:t>&lt;notification 2&gt;</w:t>
      </w:r>
      <w:bookmarkEnd w:id="722"/>
      <w:bookmarkEnd w:id="723"/>
      <w:bookmarkEnd w:id="724"/>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725" w:name="_Toc191382391"/>
      <w:bookmarkStart w:id="726" w:name="_Toc191627471"/>
      <w:bookmarkStart w:id="727" w:name="_Toc195525845"/>
      <w:r>
        <w:t>6.2</w:t>
      </w:r>
      <w:r w:rsidR="00B46DC8">
        <w:t>.X.6</w:t>
      </w:r>
      <w:r w:rsidR="00B46DC8">
        <w:tab/>
        <w:t>Data Model</w:t>
      </w:r>
      <w:bookmarkEnd w:id="725"/>
      <w:bookmarkEnd w:id="726"/>
      <w:bookmarkEnd w:id="727"/>
    </w:p>
    <w:p w14:paraId="1BB65EC6" w14:textId="237D442E" w:rsidR="00B46DC8" w:rsidRDefault="0059685C" w:rsidP="00B46DC8">
      <w:pPr>
        <w:pStyle w:val="Heading5"/>
      </w:pPr>
      <w:bookmarkStart w:id="728" w:name="_Toc191382392"/>
      <w:bookmarkStart w:id="729" w:name="_Toc191627472"/>
      <w:bookmarkStart w:id="730" w:name="_Toc195525846"/>
      <w:r>
        <w:t>6.2</w:t>
      </w:r>
      <w:r w:rsidR="00B46DC8">
        <w:t>.X.6.1</w:t>
      </w:r>
      <w:r w:rsidR="00B46DC8">
        <w:tab/>
        <w:t>General</w:t>
      </w:r>
      <w:bookmarkEnd w:id="728"/>
      <w:bookmarkEnd w:id="729"/>
      <w:bookmarkEnd w:id="730"/>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731" w:name="_Toc191382393"/>
      <w:bookmarkStart w:id="732" w:name="_Toc191627473"/>
      <w:bookmarkStart w:id="733" w:name="_Toc19552584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1"/>
      <w:bookmarkEnd w:id="732"/>
      <w:bookmarkEnd w:id="733"/>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734" w:name="_Toc191382394"/>
      <w:r>
        <w:rPr>
          <w:lang w:eastAsia="zh-CN"/>
        </w:rPr>
        <w:t>6.2</w:t>
      </w:r>
      <w:r w:rsidR="00B46DC8">
        <w:rPr>
          <w:lang w:eastAsia="zh-CN"/>
        </w:rPr>
        <w:t>.X.6.2.1</w:t>
      </w:r>
      <w:r w:rsidR="00B46DC8">
        <w:rPr>
          <w:lang w:eastAsia="zh-CN"/>
        </w:rPr>
        <w:tab/>
        <w:t>Introduction</w:t>
      </w:r>
      <w:bookmarkEnd w:id="734"/>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735" w:name="_Toc191382395"/>
      <w:r>
        <w:t>6.2</w:t>
      </w:r>
      <w:r w:rsidR="00B46DC8">
        <w:t>.X.6.2.2</w:t>
      </w:r>
      <w:r w:rsidR="00B46DC8">
        <w:tab/>
        <w:t>Type: &lt;TypeName 1&gt;</w:t>
      </w:r>
      <w:bookmarkEnd w:id="735"/>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E822BF">
            <w:pPr>
              <w:pStyle w:val="TAC"/>
            </w:pPr>
            <w:bookmarkStart w:id="736" w:name="_MCCTEMPBM_CRPT90430094___4"/>
            <w:r w:rsidRPr="0016361A">
              <w:t>"0..1", "1" or "M..N"</w:t>
            </w:r>
            <w:bookmarkEnd w:id="736"/>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E822BF">
            <w:pPr>
              <w:pStyle w:val="TAC"/>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E822BF">
            <w:pPr>
              <w:pStyle w:val="TAC"/>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737" w:name="_Toc191382396"/>
      <w:r>
        <w:t>6.</w:t>
      </w:r>
      <w:r w:rsidR="0059685C">
        <w:t>2</w:t>
      </w:r>
      <w:r>
        <w:t>.X.6.2.3</w:t>
      </w:r>
      <w:r>
        <w:tab/>
        <w:t>Type: &lt;TypeName 2&gt;</w:t>
      </w:r>
      <w:bookmarkEnd w:id="737"/>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738" w:name="_Toc191382397"/>
      <w:bookmarkStart w:id="739" w:name="_Toc191627474"/>
      <w:bookmarkStart w:id="740" w:name="_Toc19552584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38"/>
      <w:bookmarkEnd w:id="739"/>
      <w:bookmarkEnd w:id="740"/>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741" w:name="_Toc191382398"/>
      <w:r>
        <w:lastRenderedPageBreak/>
        <w:t>6.2</w:t>
      </w:r>
      <w:r w:rsidR="00B46DC8">
        <w:t>.X.6.3.1</w:t>
      </w:r>
      <w:r w:rsidR="00B46DC8" w:rsidRPr="00384E92">
        <w:tab/>
        <w:t>Introduction</w:t>
      </w:r>
      <w:bookmarkEnd w:id="741"/>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742" w:name="_Toc191382399"/>
      <w:r>
        <w:t>6.2</w:t>
      </w:r>
      <w:r w:rsidR="00B46DC8">
        <w:t>.X.6.3.2</w:t>
      </w:r>
      <w:r w:rsidR="00B46DC8" w:rsidRPr="00384E92">
        <w:tab/>
        <w:t>Simple data types</w:t>
      </w:r>
      <w:bookmarkEnd w:id="742"/>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743" w:name="_Toc191382400"/>
      <w:r>
        <w:t>6.2</w:t>
      </w:r>
      <w:r w:rsidR="00B46DC8">
        <w:t>.X.6.3.3</w:t>
      </w:r>
      <w:r w:rsidR="00B46DC8" w:rsidRPr="00BC662F">
        <w:tab/>
        <w:t>Enumeration: &lt;EnumType1&gt;</w:t>
      </w:r>
      <w:bookmarkEnd w:id="743"/>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744" w:name="_Toc191382401"/>
      <w:r>
        <w:t>6.</w:t>
      </w:r>
      <w:r w:rsidR="0059685C">
        <w:t>2</w:t>
      </w:r>
      <w:r>
        <w:t>.X.6.3.4</w:t>
      </w:r>
      <w:r w:rsidRPr="00BC662F">
        <w:tab/>
        <w:t>Enumeration: &lt;EnumType</w:t>
      </w:r>
      <w:r>
        <w:t>2</w:t>
      </w:r>
      <w:r w:rsidRPr="00BC662F">
        <w:t>&gt;</w:t>
      </w:r>
      <w:bookmarkEnd w:id="744"/>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745" w:name="_Toc191382402"/>
      <w:bookmarkStart w:id="746" w:name="_Toc191627475"/>
      <w:bookmarkStart w:id="747" w:name="_Toc19552584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5"/>
      <w:bookmarkEnd w:id="746"/>
      <w:bookmarkEnd w:id="747"/>
    </w:p>
    <w:p w14:paraId="2D8E5CAB" w14:textId="636827BF" w:rsidR="00B46DC8" w:rsidRDefault="00B46DC8" w:rsidP="004C6078">
      <w:pPr>
        <w:pStyle w:val="H6"/>
      </w:pPr>
      <w:bookmarkStart w:id="748" w:name="_Toc191382403"/>
      <w:r>
        <w:t>6.</w:t>
      </w:r>
      <w:r w:rsidR="0059685C">
        <w:t>2</w:t>
      </w:r>
      <w:r>
        <w:t>.X.6.4.1</w:t>
      </w:r>
      <w:r>
        <w:tab/>
        <w:t>Type: &lt;TypeName 1&gt;</w:t>
      </w:r>
      <w:bookmarkEnd w:id="748"/>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E822BF">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749" w:name="_Toc191382404"/>
      <w:r>
        <w:lastRenderedPageBreak/>
        <w:t>6.</w:t>
      </w:r>
      <w:r w:rsidR="0059685C">
        <w:t>2</w:t>
      </w:r>
      <w:r>
        <w:t>.X.6.4.2</w:t>
      </w:r>
      <w:r>
        <w:tab/>
        <w:t>Type: &lt;TypeName 2&gt;</w:t>
      </w:r>
      <w:bookmarkEnd w:id="749"/>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750" w:name="_Toc191382405"/>
      <w:bookmarkStart w:id="751" w:name="_Toc191627476"/>
      <w:bookmarkStart w:id="752" w:name="_Toc195525850"/>
      <w:r>
        <w:t>6.</w:t>
      </w:r>
      <w:r w:rsidR="0059685C">
        <w:t>2</w:t>
      </w:r>
      <w:r>
        <w:t>.X.6.5</w:t>
      </w:r>
      <w:r>
        <w:tab/>
        <w:t>Binary data</w:t>
      </w:r>
      <w:bookmarkEnd w:id="750"/>
      <w:bookmarkEnd w:id="751"/>
      <w:bookmarkEnd w:id="752"/>
    </w:p>
    <w:p w14:paraId="357F111E" w14:textId="20412A2F" w:rsidR="00B46DC8" w:rsidRDefault="0059685C" w:rsidP="004C6078">
      <w:pPr>
        <w:pStyle w:val="H6"/>
      </w:pPr>
      <w:bookmarkStart w:id="753" w:name="_Toc191382406"/>
      <w:r>
        <w:t>6.2</w:t>
      </w:r>
      <w:r w:rsidR="00B46DC8">
        <w:t>.X.6.5.1</w:t>
      </w:r>
      <w:r w:rsidR="00B46DC8">
        <w:tab/>
        <w:t>Binary Data Types</w:t>
      </w:r>
      <w:bookmarkEnd w:id="753"/>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754" w:name="_Toc191382407"/>
      <w:bookmarkStart w:id="755" w:name="_Toc191627477"/>
      <w:bookmarkStart w:id="756" w:name="_Toc195525851"/>
      <w:r>
        <w:t>6.</w:t>
      </w:r>
      <w:r w:rsidR="0059685C">
        <w:t>2</w:t>
      </w:r>
      <w:r>
        <w:t>.X.7</w:t>
      </w:r>
      <w:r>
        <w:tab/>
        <w:t>Error Handling</w:t>
      </w:r>
      <w:bookmarkEnd w:id="754"/>
      <w:bookmarkEnd w:id="755"/>
      <w:bookmarkEnd w:id="756"/>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757" w:name="_Toc191382408"/>
      <w:bookmarkStart w:id="758" w:name="_Toc191627478"/>
      <w:bookmarkStart w:id="759" w:name="_Toc195525852"/>
      <w:r>
        <w:t>6.2</w:t>
      </w:r>
      <w:r w:rsidR="00B46DC8">
        <w:t>.X</w:t>
      </w:r>
      <w:r w:rsidR="00B46DC8" w:rsidRPr="00971458">
        <w:t>.7.1</w:t>
      </w:r>
      <w:r w:rsidR="00B46DC8" w:rsidRPr="00971458">
        <w:tab/>
        <w:t>General</w:t>
      </w:r>
      <w:bookmarkEnd w:id="757"/>
      <w:bookmarkEnd w:id="758"/>
      <w:bookmarkEnd w:id="759"/>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760" w:name="_Toc191382409"/>
      <w:bookmarkStart w:id="761" w:name="_Toc191627479"/>
      <w:bookmarkStart w:id="762" w:name="_Toc195525853"/>
      <w:r>
        <w:t>6.2</w:t>
      </w:r>
      <w:r w:rsidR="00B46DC8">
        <w:t>.X</w:t>
      </w:r>
      <w:r w:rsidR="00B46DC8" w:rsidRPr="00971458">
        <w:t>.7.2</w:t>
      </w:r>
      <w:r w:rsidR="00B46DC8" w:rsidRPr="00971458">
        <w:tab/>
        <w:t>Protocol Errors</w:t>
      </w:r>
      <w:bookmarkEnd w:id="760"/>
      <w:bookmarkEnd w:id="761"/>
      <w:bookmarkEnd w:id="762"/>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763" w:name="_Toc191382410"/>
      <w:bookmarkStart w:id="764" w:name="_Toc191627480"/>
      <w:bookmarkStart w:id="765" w:name="_Toc195525854"/>
      <w:r>
        <w:t>6.2</w:t>
      </w:r>
      <w:r w:rsidR="00B46DC8">
        <w:t>.X.7.3</w:t>
      </w:r>
      <w:r w:rsidR="00B46DC8">
        <w:tab/>
        <w:t>Application Errors</w:t>
      </w:r>
      <w:bookmarkEnd w:id="763"/>
      <w:bookmarkEnd w:id="764"/>
      <w:bookmarkEnd w:id="765"/>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766" w:name="_Toc191382411"/>
      <w:bookmarkStart w:id="767" w:name="_Toc191627481"/>
      <w:bookmarkStart w:id="768" w:name="_Toc195525855"/>
      <w:r>
        <w:t>6.2</w:t>
      </w:r>
      <w:r w:rsidR="00B46DC8">
        <w:t>.X.8</w:t>
      </w:r>
      <w:r w:rsidR="00B46DC8" w:rsidRPr="0023018E">
        <w:rPr>
          <w:lang w:eastAsia="zh-CN"/>
        </w:rPr>
        <w:tab/>
        <w:t>Feature negotiation</w:t>
      </w:r>
      <w:bookmarkEnd w:id="766"/>
      <w:bookmarkEnd w:id="767"/>
      <w:bookmarkEnd w:id="768"/>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769" w:name="_Toc191382412"/>
      <w:bookmarkStart w:id="770" w:name="_Toc191627482"/>
      <w:bookmarkStart w:id="771" w:name="_Toc195525856"/>
      <w:r>
        <w:t>6.2</w:t>
      </w:r>
      <w:r w:rsidR="00B46DC8">
        <w:t>.X.9</w:t>
      </w:r>
      <w:r w:rsidR="00B46DC8" w:rsidRPr="001E7573">
        <w:tab/>
        <w:t>Security</w:t>
      </w:r>
      <w:bookmarkEnd w:id="769"/>
      <w:bookmarkEnd w:id="770"/>
      <w:bookmarkEnd w:id="771"/>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772" w:name="_Toc96843459"/>
      <w:bookmarkStart w:id="773" w:name="_Toc96844434"/>
      <w:bookmarkStart w:id="774" w:name="_Toc100740007"/>
      <w:bookmarkStart w:id="775" w:name="_Toc104332874"/>
      <w:bookmarkStart w:id="776" w:name="_Toc191382413"/>
      <w:bookmarkStart w:id="777" w:name="_Toc191627483"/>
      <w:bookmarkStart w:id="778" w:name="_Toc195525857"/>
      <w:bookmarkStart w:id="779" w:name="_Toc510696650"/>
      <w:bookmarkStart w:id="780" w:name="_Toc35971450"/>
      <w:r w:rsidR="001C4032">
        <w:rPr>
          <w:lang w:eastAsia="zh-CN"/>
        </w:rPr>
        <w:lastRenderedPageBreak/>
        <w:t>7</w:t>
      </w:r>
      <w:r w:rsidR="001C4032">
        <w:rPr>
          <w:lang w:eastAsia="zh-CN"/>
        </w:rPr>
        <w:tab/>
        <w:t>Using Common API Framework</w:t>
      </w:r>
      <w:bookmarkEnd w:id="772"/>
      <w:bookmarkEnd w:id="773"/>
      <w:bookmarkEnd w:id="774"/>
      <w:bookmarkEnd w:id="775"/>
      <w:bookmarkEnd w:id="776"/>
      <w:bookmarkEnd w:id="777"/>
      <w:bookmarkEnd w:id="778"/>
    </w:p>
    <w:p w14:paraId="031B08C3" w14:textId="74F86E3A" w:rsidR="005D4FD5" w:rsidRDefault="005D4FD5" w:rsidP="005D4FD5">
      <w:pPr>
        <w:pStyle w:val="Guidance"/>
      </w:pPr>
      <w:bookmarkStart w:id="781" w:name="_Toc24868675"/>
      <w:bookmarkStart w:id="782" w:name="_Toc34154180"/>
      <w:bookmarkStart w:id="783" w:name="_Toc36041124"/>
      <w:bookmarkStart w:id="784" w:name="_Toc36041437"/>
      <w:bookmarkStart w:id="785" w:name="_Toc43196714"/>
      <w:bookmarkStart w:id="786" w:name="_Toc43481484"/>
      <w:bookmarkStart w:id="787" w:name="_Toc45134761"/>
      <w:bookmarkStart w:id="788" w:name="_Toc51189293"/>
      <w:bookmarkStart w:id="789" w:name="_Toc51763969"/>
      <w:bookmarkStart w:id="790" w:name="_Toc57206201"/>
      <w:bookmarkStart w:id="791" w:name="_Toc59019542"/>
      <w:bookmarkStart w:id="792" w:name="_Toc68170215"/>
      <w:bookmarkStart w:id="793" w:name="_Toc73433953"/>
      <w:bookmarkStart w:id="794" w:name="_Toc73436001"/>
      <w:bookmarkStart w:id="795" w:name="_Toc73437408"/>
      <w:bookmarkStart w:id="796" w:name="_Toc75351818"/>
      <w:bookmarkStart w:id="797" w:name="_Toc83230096"/>
      <w:bookmarkStart w:id="798" w:name="_Toc85528264"/>
      <w:bookmarkStart w:id="799" w:name="_Toc90649889"/>
      <w:bookmarkStart w:id="800" w:name="_Toc96843460"/>
      <w:bookmarkStart w:id="801" w:name="_Toc96844435"/>
      <w:bookmarkStart w:id="802" w:name="_Toc100740008"/>
      <w:bookmarkStart w:id="80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804" w:name="_Toc191382414"/>
      <w:bookmarkStart w:id="805" w:name="_Toc191627484"/>
      <w:bookmarkStart w:id="806" w:name="_Toc195525858"/>
      <w:r>
        <w:t>7.1</w:t>
      </w:r>
      <w:r>
        <w:tab/>
        <w:t>General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807" w:name="_Toc24868676"/>
      <w:bookmarkStart w:id="808" w:name="_Toc34154181"/>
      <w:bookmarkStart w:id="809" w:name="_Toc36041125"/>
      <w:bookmarkStart w:id="810" w:name="_Toc36041438"/>
      <w:bookmarkStart w:id="811" w:name="_Toc43196715"/>
      <w:bookmarkStart w:id="812" w:name="_Toc43481485"/>
      <w:bookmarkStart w:id="813" w:name="_Toc45134762"/>
      <w:bookmarkStart w:id="814" w:name="_Toc51189294"/>
      <w:bookmarkStart w:id="815" w:name="_Toc51763970"/>
      <w:bookmarkStart w:id="816" w:name="_Toc57206202"/>
      <w:bookmarkStart w:id="817" w:name="_Toc59019543"/>
      <w:bookmarkStart w:id="818" w:name="_Toc68170216"/>
      <w:bookmarkStart w:id="819" w:name="_Toc73433954"/>
      <w:bookmarkStart w:id="820" w:name="_Toc73436002"/>
      <w:bookmarkStart w:id="821" w:name="_Toc73437409"/>
      <w:bookmarkStart w:id="822" w:name="_Toc75351819"/>
      <w:bookmarkStart w:id="823" w:name="_Toc83230097"/>
      <w:bookmarkStart w:id="824" w:name="_Toc85528265"/>
      <w:bookmarkStart w:id="825" w:name="_Toc90649890"/>
      <w:bookmarkStart w:id="826" w:name="_Toc96843461"/>
      <w:bookmarkStart w:id="827" w:name="_Toc96844436"/>
      <w:bookmarkStart w:id="828" w:name="_Toc100740009"/>
      <w:bookmarkStart w:id="829" w:name="_Toc104332876"/>
      <w:bookmarkStart w:id="830" w:name="_Toc191382415"/>
      <w:bookmarkStart w:id="831" w:name="_Toc191627485"/>
      <w:bookmarkStart w:id="832" w:name="_Toc195525859"/>
      <w:r>
        <w:t>7.2</w:t>
      </w:r>
      <w:r>
        <w:tab/>
        <w:t>Security</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33" w:name="_Toc191382416"/>
      <w:bookmarkStart w:id="834" w:name="_Toc191627486"/>
      <w:bookmarkStart w:id="835" w:name="_Toc195525860"/>
      <w:r w:rsidR="008A6D4A" w:rsidRPr="004D3578">
        <w:lastRenderedPageBreak/>
        <w:t>Annex A (normative):</w:t>
      </w:r>
      <w:r w:rsidR="008A6D4A" w:rsidRPr="004D3578">
        <w:br/>
      </w:r>
      <w:r w:rsidR="008A6D4A">
        <w:t>OpenAPI specification</w:t>
      </w:r>
      <w:bookmarkEnd w:id="779"/>
      <w:bookmarkEnd w:id="780"/>
      <w:bookmarkEnd w:id="833"/>
      <w:bookmarkEnd w:id="834"/>
      <w:bookmarkEnd w:id="835"/>
    </w:p>
    <w:p w14:paraId="03FBDDDC" w14:textId="77777777" w:rsidR="006E186B" w:rsidRDefault="006E186B" w:rsidP="00482537">
      <w:pPr>
        <w:pStyle w:val="Heading1"/>
      </w:pPr>
      <w:bookmarkStart w:id="836" w:name="_Toc510696651"/>
      <w:bookmarkStart w:id="837" w:name="_Toc35971451"/>
      <w:bookmarkStart w:id="838" w:name="_Toc191382417"/>
      <w:bookmarkStart w:id="839" w:name="_Toc191627487"/>
      <w:bookmarkStart w:id="840" w:name="_Toc195525861"/>
      <w:r>
        <w:t>A.1</w:t>
      </w:r>
      <w:r>
        <w:tab/>
        <w:t>General</w:t>
      </w:r>
      <w:bookmarkEnd w:id="836"/>
      <w:bookmarkEnd w:id="837"/>
      <w:bookmarkEnd w:id="838"/>
      <w:bookmarkEnd w:id="839"/>
      <w:bookmarkEnd w:id="84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841" w:name="_Toc191382418"/>
      <w:bookmarkStart w:id="842" w:name="_Toc191627488"/>
    </w:p>
    <w:p w14:paraId="1A9DDC94" w14:textId="4890807A" w:rsidR="00056908" w:rsidRDefault="00056908" w:rsidP="00056908">
      <w:pPr>
        <w:pStyle w:val="Heading1"/>
      </w:pPr>
      <w:bookmarkStart w:id="843" w:name="_Toc195525862"/>
      <w:bookmarkStart w:id="844" w:name="_Toc162006959"/>
      <w:bookmarkStart w:id="845" w:name="_Toc168480184"/>
      <w:bookmarkStart w:id="846" w:name="_Toc170159815"/>
      <w:bookmarkStart w:id="847" w:name="_Toc175827818"/>
      <w:r w:rsidRPr="007C1AFD">
        <w:lastRenderedPageBreak/>
        <w:t>A.</w:t>
      </w:r>
      <w:r w:rsidR="00C0047F">
        <w:t>2</w:t>
      </w:r>
      <w:r w:rsidRPr="007C1AFD">
        <w:tab/>
      </w:r>
      <w:r>
        <w:t>SS_SAn_SpatialAnchorManagement API</w:t>
      </w:r>
      <w:bookmarkEnd w:id="843"/>
    </w:p>
    <w:p w14:paraId="3523DCC1" w14:textId="77777777" w:rsidR="00056908" w:rsidRPr="00094A55" w:rsidRDefault="00056908" w:rsidP="00056908">
      <w:pPr>
        <w:pStyle w:val="PL"/>
      </w:pPr>
      <w:r w:rsidRPr="00094A55">
        <w:t>openapi: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SAn Server Spatial Anchors Management Service</w:t>
      </w:r>
    </w:p>
    <w:p w14:paraId="5CF0F5C5" w14:textId="77777777" w:rsidR="00056908" w:rsidRPr="00094A55" w:rsidRDefault="00056908" w:rsidP="00056908">
      <w:pPr>
        <w:pStyle w:val="PL"/>
      </w:pPr>
      <w:r w:rsidRPr="00094A55">
        <w:t xml:space="preserve">  version: 1.0.0-alpha.1</w:t>
      </w:r>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r w:rsidRPr="00094A55">
        <w:t>externalDocs:</w:t>
      </w:r>
    </w:p>
    <w:p w14:paraId="646364E8" w14:textId="77777777" w:rsidR="00056908" w:rsidRPr="00094A55" w:rsidRDefault="00056908" w:rsidP="00056908">
      <w:pPr>
        <w:pStyle w:val="PL"/>
      </w:pPr>
      <w:r w:rsidRPr="00094A55">
        <w:t xml:space="preserve">  description: &gt;</w:t>
      </w:r>
    </w:p>
    <w:p w14:paraId="54230FCB" w14:textId="77777777" w:rsidR="00056908" w:rsidRPr="00094A55" w:rsidRDefault="00056908" w:rsidP="00056908">
      <w:pPr>
        <w:pStyle w:val="PL"/>
      </w:pPr>
      <w:r w:rsidRPr="00094A55">
        <w:t xml:space="preserve">    3GPP TS 29.437 V0.2.0;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77777777" w:rsidR="00056908" w:rsidRPr="00094A55" w:rsidRDefault="00056908" w:rsidP="00056908">
      <w:pPr>
        <w:pStyle w:val="PL"/>
      </w:pPr>
      <w:r w:rsidRPr="00094A55">
        <w:t xml:space="preserve">  - url: "{apiRoot}/ss-sanm/v1"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apiRoot: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apiRoot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operationId: CreateSpatialAnchorsList</w:t>
      </w:r>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requestBody:</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application/json:</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#/components/schemas/SpatialAnchorsList</w:t>
      </w:r>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application/json:</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#/components/schemas/SpatialAnchorsList</w:t>
      </w:r>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lastRenderedPageBreak/>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/anchors-lists/{anchorsListId}:</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anchorsListId</w:t>
      </w:r>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operationId: GetIndSpatialAnchorsList</w:t>
      </w:r>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application/json:</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#/components/schemas/SpatialAnchorsList</w:t>
      </w:r>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operationId: UpdateIndSpatialAnchorsList</w:t>
      </w:r>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requestBody:</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application/json:</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#/components/schemas/SpatialAnchorsList</w:t>
      </w:r>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application/json:</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#/components/schemas/SpatialAnchorsList</w:t>
      </w:r>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lastRenderedPageBreak/>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operationId: ModifyIndSpatialAnchorsList</w:t>
      </w:r>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requestBody:</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application/json:</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#/components/schemas/SpatialAnchorsList</w:t>
      </w:r>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application/json:</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#/components/schemas/SpatialAnchorsList</w:t>
      </w:r>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operationId: DeleteIndSpatialAnchorsList</w:t>
      </w:r>
    </w:p>
    <w:p w14:paraId="2977C172" w14:textId="77777777" w:rsidR="00056908" w:rsidRPr="00BA51AE" w:rsidRDefault="00056908" w:rsidP="00056908">
      <w:pPr>
        <w:pStyle w:val="PL"/>
      </w:pPr>
      <w:r w:rsidRPr="00BA51AE">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lastRenderedPageBreak/>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288C8FA5" w14:textId="77777777" w:rsidR="00056908" w:rsidRPr="00BA51AE" w:rsidRDefault="00056908" w:rsidP="00056908">
      <w:pPr>
        <w:pStyle w:val="PL"/>
      </w:pPr>
      <w:r w:rsidRPr="00BA51AE">
        <w:t xml:space="preserve">        '502':</w:t>
      </w:r>
    </w:p>
    <w:p w14:paraId="336F843C" w14:textId="77777777" w:rsidR="00056908" w:rsidRPr="00BA51AE" w:rsidRDefault="00056908" w:rsidP="00056908">
      <w:pPr>
        <w:pStyle w:val="PL"/>
      </w:pPr>
      <w:r w:rsidRPr="00BA51AE">
        <w:t xml:space="preserve">          $ref: 'TS29122_CommonData.yaml#/components/responses/502'</w:t>
      </w:r>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77777777" w:rsidR="00056908" w:rsidRPr="00BA51AE" w:rsidRDefault="00056908"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securitySchemes:</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clientCredentials:</w:t>
      </w:r>
    </w:p>
    <w:p w14:paraId="7514E1B1" w14:textId="77777777" w:rsidR="00056908" w:rsidRPr="00BA51AE" w:rsidRDefault="00056908" w:rsidP="00056908">
      <w:pPr>
        <w:pStyle w:val="PL"/>
      </w:pPr>
      <w:r w:rsidRPr="00BA51AE">
        <w:t xml:space="preserve">          tokenUrl: </w:t>
      </w:r>
      <w:r>
        <w:t>"</w:t>
      </w:r>
      <w:r w:rsidRPr="00BA51AE">
        <w:t>{tokenUrl}</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SpatialAnchorsList: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valServInfo:</w:t>
      </w:r>
    </w:p>
    <w:p w14:paraId="358C7897" w14:textId="77777777" w:rsidR="00056908" w:rsidRPr="00013F6B" w:rsidRDefault="00056908" w:rsidP="00056908">
      <w:pPr>
        <w:pStyle w:val="PL"/>
      </w:pPr>
      <w:r w:rsidRPr="00013F6B">
        <w:t xml:space="preserve">          $ref: </w:t>
      </w:r>
      <w:r>
        <w:t>'</w:t>
      </w:r>
      <w:r w:rsidRPr="00013F6B">
        <w:t>#/components/schemas/VALServiceInfo</w:t>
      </w:r>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additionalProperties:</w:t>
      </w:r>
    </w:p>
    <w:p w14:paraId="09AFD4D7" w14:textId="77777777" w:rsidR="00056908" w:rsidRPr="00013F6B" w:rsidRDefault="00056908" w:rsidP="00056908">
      <w:pPr>
        <w:pStyle w:val="PL"/>
      </w:pPr>
      <w:r w:rsidRPr="00013F6B">
        <w:t xml:space="preserve">            $ref: </w:t>
      </w:r>
      <w:r>
        <w:t>'</w:t>
      </w:r>
      <w:r w:rsidRPr="00013F6B">
        <w:t>#/components/schemas/SpatialAnchor</w:t>
      </w:r>
      <w:r>
        <w:t>'</w:t>
      </w:r>
    </w:p>
    <w:p w14:paraId="3984FB6C" w14:textId="77777777" w:rsidR="00056908" w:rsidRPr="00013F6B" w:rsidRDefault="00056908" w:rsidP="00056908">
      <w:pPr>
        <w:pStyle w:val="PL"/>
      </w:pPr>
      <w:r w:rsidRPr="00013F6B">
        <w:t xml:space="preserve">          minProperties: 1</w:t>
      </w:r>
    </w:p>
    <w:p w14:paraId="3DAE245E" w14:textId="77777777" w:rsidR="00056908" w:rsidRPr="00A4652E" w:rsidRDefault="00056908" w:rsidP="00056908">
      <w:pPr>
        <w:pStyle w:val="PL"/>
      </w:pPr>
      <w:r w:rsidRPr="00A4652E">
        <w:t xml:space="preserve">        </w:t>
      </w:r>
      <w:r>
        <w:t>suppFeat</w:t>
      </w:r>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_CommonData.yaml#/components/schemas/SupportedFeatures</w:t>
      </w:r>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valServInfo</w:t>
      </w:r>
    </w:p>
    <w:p w14:paraId="18C2792B" w14:textId="77777777" w:rsidR="00056908" w:rsidRDefault="00056908" w:rsidP="00056908">
      <w:pPr>
        <w:pStyle w:val="PL"/>
      </w:pPr>
      <w:r w:rsidRPr="00013F6B">
        <w:t xml:space="preserve">        - anchors</w:t>
      </w:r>
    </w:p>
    <w:p w14:paraId="77AF1633" w14:textId="77777777" w:rsidR="00056908" w:rsidRPr="00013F6B" w:rsidRDefault="00056908" w:rsidP="00056908">
      <w:pPr>
        <w:pStyle w:val="PL"/>
      </w:pPr>
    </w:p>
    <w:p w14:paraId="12F3897B" w14:textId="77777777" w:rsidR="00056908" w:rsidRPr="00684F7A" w:rsidRDefault="00056908" w:rsidP="00056908">
      <w:pPr>
        <w:pStyle w:val="PL"/>
      </w:pPr>
      <w:r w:rsidRPr="00684F7A">
        <w:t xml:space="preserve"> </w:t>
      </w:r>
      <w:r>
        <w:t xml:space="preserve"> </w:t>
      </w:r>
      <w:r w:rsidRPr="00684F7A">
        <w:t xml:space="preserve">  VALServiceInfo:</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serviceId:</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endPt:</w:t>
      </w:r>
    </w:p>
    <w:p w14:paraId="3056E395" w14:textId="77777777" w:rsidR="00056908" w:rsidRPr="00684F7A" w:rsidRDefault="00056908" w:rsidP="00056908">
      <w:pPr>
        <w:pStyle w:val="PL"/>
      </w:pPr>
      <w:r w:rsidRPr="00684F7A">
        <w:t xml:space="preserve">          $ref: 'TS29548_SDD_Transmission.yaml#/components/schemas/ConnInfo'</w:t>
      </w:r>
    </w:p>
    <w:p w14:paraId="1065A2B9" w14:textId="77777777" w:rsidR="00056908" w:rsidRPr="00684F7A" w:rsidRDefault="00056908" w:rsidP="00056908">
      <w:pPr>
        <w:pStyle w:val="PL"/>
      </w:pPr>
      <w:r w:rsidRPr="00684F7A">
        <w:t xml:space="preserve">        servConInfo:</w:t>
      </w:r>
    </w:p>
    <w:p w14:paraId="262053A6" w14:textId="77777777" w:rsidR="00056908" w:rsidRPr="00684F7A" w:rsidRDefault="00056908" w:rsidP="00056908">
      <w:pPr>
        <w:pStyle w:val="PL"/>
      </w:pPr>
      <w:r w:rsidRPr="00684F7A">
        <w:t xml:space="preserve">          $ref: "#/components/schemas/ServConnectInfo"</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serviceId</w:t>
      </w:r>
    </w:p>
    <w:p w14:paraId="7CD68818" w14:textId="77777777" w:rsidR="00056908" w:rsidRDefault="00056908" w:rsidP="00056908">
      <w:pPr>
        <w:pStyle w:val="PL"/>
      </w:pPr>
      <w:r w:rsidRPr="00684F7A">
        <w:t xml:space="preserve">        - endPt</w:t>
      </w:r>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ServCon</w:t>
      </w:r>
      <w:r>
        <w:t>nect</w:t>
      </w:r>
      <w:r w:rsidRPr="00A4652E">
        <w:t>Info:</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lastRenderedPageBreak/>
        <w:t xml:space="preserve">      properties:</w:t>
      </w:r>
    </w:p>
    <w:p w14:paraId="1FD9F592" w14:textId="77777777" w:rsidR="00056908" w:rsidRPr="00A4652E" w:rsidRDefault="00056908" w:rsidP="00056908">
      <w:pPr>
        <w:pStyle w:val="PL"/>
      </w:pPr>
      <w:r w:rsidRPr="00A4652E">
        <w:t xml:space="preserve">        dnais:</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77777777" w:rsidR="00056908" w:rsidRPr="00A4652E" w:rsidRDefault="00056908" w:rsidP="00056908">
      <w:pPr>
        <w:pStyle w:val="PL"/>
      </w:pPr>
      <w:r w:rsidRPr="00A4652E">
        <w:t xml:space="preserve">             $ref: </w:t>
      </w:r>
      <w:r>
        <w:t>'</w:t>
      </w:r>
      <w:r w:rsidRPr="00A4652E">
        <w:t>TS29122_CommonData.yaml#/components/schemas/Dnai</w:t>
      </w:r>
      <w:r>
        <w:t>'</w:t>
      </w:r>
    </w:p>
    <w:p w14:paraId="5EEF4802" w14:textId="77777777" w:rsidR="00056908" w:rsidRPr="00A4652E" w:rsidRDefault="00056908" w:rsidP="00056908">
      <w:pPr>
        <w:pStyle w:val="PL"/>
      </w:pPr>
      <w:r w:rsidRPr="00A4652E">
        <w:t xml:space="preserve">           minItems: 1</w:t>
      </w:r>
    </w:p>
    <w:p w14:paraId="1CAA4F18" w14:textId="77777777" w:rsidR="00056908" w:rsidRPr="00A4652E" w:rsidRDefault="00056908" w:rsidP="00056908">
      <w:pPr>
        <w:pStyle w:val="PL"/>
      </w:pPr>
      <w:r w:rsidRPr="00A4652E">
        <w:t xml:space="preserve">        dnn:</w:t>
      </w:r>
    </w:p>
    <w:p w14:paraId="4CA90171" w14:textId="77777777" w:rsidR="00056908" w:rsidRPr="00A4652E" w:rsidRDefault="00056908" w:rsidP="00056908">
      <w:pPr>
        <w:pStyle w:val="PL"/>
      </w:pPr>
      <w:r w:rsidRPr="00A4652E">
        <w:t xml:space="preserve">          $ref: </w:t>
      </w:r>
      <w:r>
        <w:t>'</w:t>
      </w:r>
      <w:r w:rsidRPr="00A4652E">
        <w:t>TS29122_CommonData.yaml#/components/schemas/Dnn</w:t>
      </w:r>
      <w:r>
        <w:t>'</w:t>
      </w:r>
    </w:p>
    <w:p w14:paraId="0AA92EF6" w14:textId="77777777" w:rsidR="00056908" w:rsidRPr="00A4652E" w:rsidRDefault="00056908" w:rsidP="00056908">
      <w:pPr>
        <w:pStyle w:val="PL"/>
      </w:pPr>
      <w:r w:rsidRPr="00A4652E">
        <w:t xml:space="preserve">      </w:t>
      </w:r>
      <w:r>
        <w:t>any</w:t>
      </w:r>
      <w:r w:rsidRPr="00A4652E">
        <w:t>Of:</w:t>
      </w:r>
    </w:p>
    <w:p w14:paraId="177B3DDB" w14:textId="77777777" w:rsidR="00056908" w:rsidRPr="00A4652E" w:rsidRDefault="00056908" w:rsidP="00056908">
      <w:pPr>
        <w:pStyle w:val="PL"/>
      </w:pPr>
      <w:r w:rsidRPr="00A4652E">
        <w:t xml:space="preserve">        - required: [dnais]</w:t>
      </w:r>
    </w:p>
    <w:p w14:paraId="6E00ADA8" w14:textId="77777777" w:rsidR="00056908" w:rsidRPr="00A4652E" w:rsidRDefault="00056908" w:rsidP="00056908">
      <w:pPr>
        <w:pStyle w:val="PL"/>
      </w:pPr>
      <w:r w:rsidRPr="00A4652E">
        <w:t xml:space="preserve">        - required: [dnn]</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SpatialAnchor:</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anchorId:</w:t>
      </w:r>
    </w:p>
    <w:p w14:paraId="48B51340" w14:textId="77777777" w:rsidR="00056908" w:rsidRPr="00A4652E" w:rsidRDefault="00056908" w:rsidP="00056908">
      <w:pPr>
        <w:pStyle w:val="PL"/>
      </w:pPr>
      <w:r w:rsidRPr="00A4652E">
        <w:t xml:space="preserve">          $ref: </w:t>
      </w:r>
      <w:r>
        <w:t>'</w:t>
      </w:r>
      <w:r w:rsidRPr="00A4652E">
        <w:t>#/components/schemas/SpatialAnchor</w:t>
      </w:r>
      <w:r>
        <w:t>Id'</w:t>
      </w:r>
    </w:p>
    <w:p w14:paraId="65B0559D" w14:textId="77777777" w:rsidR="00056908" w:rsidRPr="00013F6B" w:rsidRDefault="00056908" w:rsidP="00056908">
      <w:pPr>
        <w:pStyle w:val="PL"/>
      </w:pPr>
      <w:r w:rsidRPr="00013F6B">
        <w:t xml:space="preserve">        posInfo:</w:t>
      </w:r>
    </w:p>
    <w:p w14:paraId="38D1604C" w14:textId="77777777" w:rsidR="00056908" w:rsidRPr="00013F6B" w:rsidRDefault="00056908" w:rsidP="00056908">
      <w:pPr>
        <w:pStyle w:val="PL"/>
      </w:pPr>
      <w:r w:rsidRPr="00013F6B">
        <w:t xml:space="preserve">          $ref: </w:t>
      </w:r>
      <w:r>
        <w:t>'</w:t>
      </w:r>
      <w:r w:rsidRPr="00013F6B">
        <w:t>#/components/schemas/PositionInfo</w:t>
      </w:r>
      <w:r>
        <w:t>'</w:t>
      </w:r>
    </w:p>
    <w:p w14:paraId="53680B8A" w14:textId="77777777" w:rsidR="00056908" w:rsidRPr="00A4652E" w:rsidRDefault="00056908" w:rsidP="00056908">
      <w:pPr>
        <w:pStyle w:val="PL"/>
      </w:pPr>
      <w:r w:rsidRPr="00A4652E">
        <w:t xml:space="preserve">        specInfo:</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svcArea:</w:t>
      </w:r>
    </w:p>
    <w:p w14:paraId="63C1C662" w14:textId="77777777" w:rsidR="00056908" w:rsidRPr="00013F6B" w:rsidRDefault="00056908" w:rsidP="00056908">
      <w:pPr>
        <w:pStyle w:val="PL"/>
      </w:pPr>
      <w:r w:rsidRPr="00013F6B">
        <w:t xml:space="preserve">           type: string</w:t>
      </w:r>
    </w:p>
    <w:p w14:paraId="1BE48D79" w14:textId="77777777" w:rsidR="00056908" w:rsidRPr="00013F6B" w:rsidRDefault="00056908" w:rsidP="00056908">
      <w:pPr>
        <w:pStyle w:val="PL"/>
      </w:pPr>
      <w:r w:rsidRPr="00013F6B">
        <w:t xml:space="preserve">        accessCtrlRules:</w:t>
      </w:r>
    </w:p>
    <w:p w14:paraId="2A1415B4" w14:textId="77777777" w:rsidR="00056908" w:rsidRPr="00013F6B" w:rsidRDefault="00056908" w:rsidP="00056908">
      <w:pPr>
        <w:pStyle w:val="PL"/>
      </w:pPr>
      <w:r w:rsidRPr="00013F6B">
        <w:t xml:space="preserve">          $ref: </w:t>
      </w:r>
      <w:r>
        <w:t>'</w:t>
      </w:r>
      <w:r w:rsidRPr="00013F6B">
        <w:t>#/components/schemas/AccessCtrlRules</w:t>
      </w:r>
      <w:r>
        <w:t>'</w:t>
      </w:r>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posInfo</w:t>
      </w:r>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SpatialAnchor</w:t>
      </w:r>
      <w:r>
        <w:t>Rm</w:t>
      </w:r>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anchorId:</w:t>
      </w:r>
    </w:p>
    <w:p w14:paraId="77E03458" w14:textId="77777777" w:rsidR="00056908" w:rsidRPr="00A4652E" w:rsidRDefault="00056908" w:rsidP="00056908">
      <w:pPr>
        <w:pStyle w:val="PL"/>
      </w:pPr>
      <w:r w:rsidRPr="00A4652E">
        <w:t xml:space="preserve">          $ref: </w:t>
      </w:r>
      <w:r>
        <w:t>'</w:t>
      </w:r>
      <w:r w:rsidRPr="00A4652E">
        <w:t>#/components/schemas/SpatialAnchor</w:t>
      </w:r>
      <w:r>
        <w:t>Id'</w:t>
      </w:r>
    </w:p>
    <w:p w14:paraId="6F451418" w14:textId="77777777" w:rsidR="00056908" w:rsidRPr="00A4652E" w:rsidRDefault="00056908" w:rsidP="00056908">
      <w:pPr>
        <w:pStyle w:val="PL"/>
      </w:pPr>
      <w:r w:rsidRPr="00A4652E">
        <w:t xml:space="preserve">        posInfo:</w:t>
      </w:r>
    </w:p>
    <w:p w14:paraId="4820CDEF" w14:textId="77777777" w:rsidR="00056908" w:rsidRPr="00A4652E" w:rsidRDefault="00056908" w:rsidP="00056908">
      <w:pPr>
        <w:pStyle w:val="PL"/>
      </w:pPr>
      <w:r w:rsidRPr="00A4652E">
        <w:t xml:space="preserve">          $ref: </w:t>
      </w:r>
      <w:r>
        <w:t>'</w:t>
      </w:r>
      <w:r w:rsidRPr="00A4652E">
        <w:t>#/components/schemas/PositionInfo</w:t>
      </w:r>
      <w:r>
        <w:t>'</w:t>
      </w:r>
    </w:p>
    <w:p w14:paraId="2D893559" w14:textId="77777777" w:rsidR="00056908" w:rsidRPr="00A4652E" w:rsidRDefault="00056908" w:rsidP="00056908">
      <w:pPr>
        <w:pStyle w:val="PL"/>
      </w:pPr>
      <w:r w:rsidRPr="00A4652E">
        <w:t xml:space="preserve">        specInfo:</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svcArea:</w:t>
      </w:r>
    </w:p>
    <w:p w14:paraId="452FADC6" w14:textId="77777777" w:rsidR="00056908" w:rsidRPr="00A4652E" w:rsidRDefault="00056908" w:rsidP="00056908">
      <w:pPr>
        <w:pStyle w:val="PL"/>
      </w:pPr>
      <w:r w:rsidRPr="00A4652E">
        <w:t xml:space="preserve">           type: string</w:t>
      </w:r>
    </w:p>
    <w:p w14:paraId="512A5D92" w14:textId="77777777" w:rsidR="00056908" w:rsidRPr="00A4652E" w:rsidRDefault="00056908" w:rsidP="00056908">
      <w:pPr>
        <w:pStyle w:val="PL"/>
      </w:pPr>
      <w:r w:rsidRPr="00A4652E">
        <w:t xml:space="preserve">        accessCtrlRules:</w:t>
      </w:r>
    </w:p>
    <w:p w14:paraId="61547F4E" w14:textId="77777777" w:rsidR="00056908" w:rsidRPr="00A4652E" w:rsidRDefault="00056908" w:rsidP="00056908">
      <w:pPr>
        <w:pStyle w:val="PL"/>
      </w:pPr>
      <w:r w:rsidRPr="00A4652E">
        <w:t xml:space="preserve">          $ref: </w:t>
      </w:r>
      <w:r>
        <w:t>'</w:t>
      </w:r>
      <w:r w:rsidRPr="00A4652E">
        <w:t>#/components/schemas/AccessCtrlRules</w:t>
      </w:r>
      <w:r>
        <w:t>'</w:t>
      </w:r>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posInfo</w:t>
      </w:r>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7777777" w:rsidR="00056908" w:rsidRPr="0084219D" w:rsidRDefault="00056908" w:rsidP="00056908">
      <w:pPr>
        <w:pStyle w:val="PL"/>
      </w:pPr>
      <w:r w:rsidRPr="0084219D">
        <w:t xml:space="preserve">    AccessCtrlRules:</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allowedEntities:</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#/components/schemas/AllowedEntity</w:t>
      </w:r>
      <w:r>
        <w:t>'</w:t>
      </w:r>
    </w:p>
    <w:p w14:paraId="3F39D921" w14:textId="77777777" w:rsidR="00056908" w:rsidRPr="00013F6B" w:rsidRDefault="00056908" w:rsidP="00056908">
      <w:pPr>
        <w:pStyle w:val="PL"/>
      </w:pPr>
      <w:r w:rsidRPr="00013F6B">
        <w:t xml:space="preserve">          minItems: 1</w:t>
      </w:r>
    </w:p>
    <w:p w14:paraId="294B972A" w14:textId="77777777" w:rsidR="00056908" w:rsidRPr="00013F6B" w:rsidRDefault="00056908" w:rsidP="00056908">
      <w:pPr>
        <w:pStyle w:val="PL"/>
      </w:pPr>
      <w:r w:rsidRPr="00013F6B">
        <w:t xml:space="preserve">        valServiceList: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minItems: 1</w:t>
      </w:r>
    </w:p>
    <w:p w14:paraId="4B0BD257" w14:textId="77777777" w:rsidR="00056908" w:rsidRPr="00013F6B" w:rsidRDefault="00056908" w:rsidP="00056908">
      <w:pPr>
        <w:pStyle w:val="PL"/>
      </w:pPr>
      <w:r w:rsidRPr="00013F6B">
        <w:t xml:space="preserve">      </w:t>
      </w:r>
      <w:r>
        <w:t>any</w:t>
      </w:r>
      <w:r w:rsidRPr="00013F6B">
        <w:t>Of:</w:t>
      </w:r>
    </w:p>
    <w:p w14:paraId="1F912907" w14:textId="77777777" w:rsidR="00056908" w:rsidRPr="00013F6B" w:rsidRDefault="00056908" w:rsidP="00056908">
      <w:pPr>
        <w:pStyle w:val="PL"/>
      </w:pPr>
      <w:r w:rsidRPr="00013F6B">
        <w:t xml:space="preserve">        - required: [allowedEntities]</w:t>
      </w:r>
    </w:p>
    <w:p w14:paraId="1EDFA7B8" w14:textId="77777777" w:rsidR="00056908" w:rsidRPr="00013F6B" w:rsidRDefault="00056908" w:rsidP="00056908">
      <w:pPr>
        <w:pStyle w:val="PL"/>
      </w:pPr>
      <w:r w:rsidRPr="00013F6B">
        <w:t xml:space="preserve">        - required: [valServiceList]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AllowedEntity:</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r>
        <w:t>EntityType'</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r>
        <w:t>any</w:t>
      </w:r>
      <w:r w:rsidRPr="00013F6B">
        <w:t>Of:</w:t>
      </w:r>
    </w:p>
    <w:p w14:paraId="3DA149F8" w14:textId="77777777" w:rsidR="00056908" w:rsidRPr="00013F6B" w:rsidRDefault="00056908" w:rsidP="00056908">
      <w:pPr>
        <w:pStyle w:val="PL"/>
      </w:pPr>
      <w:r w:rsidRPr="00013F6B">
        <w:lastRenderedPageBreak/>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PositionInfo:</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pos:</w:t>
      </w:r>
    </w:p>
    <w:p w14:paraId="486262D1" w14:textId="77777777" w:rsidR="00056908" w:rsidRPr="00C3643E" w:rsidRDefault="00056908" w:rsidP="00056908">
      <w:pPr>
        <w:pStyle w:val="PL"/>
      </w:pPr>
      <w:r w:rsidRPr="00C3643E">
        <w:t xml:space="preserve">          $ref: </w:t>
      </w:r>
      <w:r>
        <w:t>'</w:t>
      </w:r>
      <w:r w:rsidRPr="00C3643E">
        <w:t>TS29572_Nlmf_Location.yaml#/components/schemas/Local3dPointUncertaintyEllipsoid</w:t>
      </w:r>
      <w:r>
        <w:t>'</w:t>
      </w:r>
    </w:p>
    <w:p w14:paraId="0175CB50" w14:textId="77777777" w:rsidR="00056908" w:rsidRPr="00A4652E" w:rsidRDefault="00056908" w:rsidP="00056908">
      <w:pPr>
        <w:pStyle w:val="PL"/>
      </w:pPr>
      <w:r w:rsidRPr="00A4652E">
        <w:t xml:space="preserve">      </w:t>
      </w:r>
      <w:r>
        <w:t>any</w:t>
      </w:r>
      <w:r w:rsidRPr="00A4652E">
        <w:t>Of:</w:t>
      </w:r>
    </w:p>
    <w:p w14:paraId="1F05784F" w14:textId="77777777" w:rsidR="00056908" w:rsidRPr="00A4652E" w:rsidRDefault="00056908" w:rsidP="00056908">
      <w:pPr>
        <w:pStyle w:val="PL"/>
      </w:pPr>
      <w:r w:rsidRPr="00A4652E">
        <w:t xml:space="preserve">        - required: [pos]</w:t>
      </w:r>
    </w:p>
    <w:p w14:paraId="2FE523AD" w14:textId="77777777" w:rsidR="00056908" w:rsidRDefault="00056908" w:rsidP="00056908">
      <w:pPr>
        <w:pStyle w:val="PL"/>
      </w:pPr>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r>
        <w:rPr>
          <w:lang w:eastAsia="zh-CN"/>
        </w:rPr>
        <w:t>SpatialAnchorId</w:t>
      </w:r>
      <w:r w:rsidRPr="0097097D">
        <w:t>:</w:t>
      </w:r>
    </w:p>
    <w:p w14:paraId="294D5FAD" w14:textId="77777777" w:rsidR="00056908" w:rsidRPr="007C1D34" w:rsidRDefault="00056908" w:rsidP="00056908">
      <w:pPr>
        <w:pStyle w:val="PL"/>
      </w:pPr>
      <w:r w:rsidRPr="007C1D34">
        <w:t xml:space="preserve">      description: &gt;</w:t>
      </w:r>
    </w:p>
    <w:p w14:paraId="185C371B" w14:textId="77777777" w:rsidR="00056908" w:rsidRDefault="00056908" w:rsidP="00056908">
      <w:pPr>
        <w:pStyle w:val="PL"/>
      </w:pPr>
      <w:r w:rsidRPr="007C1D34">
        <w:t xml:space="preserve">        Represents the unique identifier of a Spatial Anchor.</w:t>
      </w:r>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r>
        <w:t>EntityType</w:t>
      </w:r>
      <w:r w:rsidRPr="00C3643E">
        <w:t>:</w:t>
      </w:r>
    </w:p>
    <w:p w14:paraId="7272FE3F" w14:textId="77777777" w:rsidR="00056908" w:rsidRPr="00C3643E" w:rsidRDefault="00056908" w:rsidP="00056908">
      <w:pPr>
        <w:pStyle w:val="PL"/>
      </w:pPr>
      <w:r w:rsidRPr="00C3643E">
        <w:t xml:space="preserve">      anyOf:</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enum:</w:t>
      </w:r>
    </w:p>
    <w:p w14:paraId="7F6F82D8" w14:textId="77777777" w:rsidR="00056908" w:rsidRPr="00C3643E" w:rsidRDefault="00056908" w:rsidP="00056908">
      <w:pPr>
        <w:pStyle w:val="PL"/>
      </w:pPr>
      <w:r w:rsidRPr="00C3643E">
        <w:t xml:space="preserve">        - VAL_SERVER</w:t>
      </w:r>
    </w:p>
    <w:p w14:paraId="73FB91ED" w14:textId="77777777" w:rsidR="00056908" w:rsidRPr="00C3643E" w:rsidRDefault="00056908" w:rsidP="00056908">
      <w:pPr>
        <w:pStyle w:val="PL"/>
      </w:pPr>
      <w:r w:rsidRPr="00C3643E">
        <w:t xml:space="preserve">        - ANY</w:t>
      </w:r>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77777777" w:rsidR="00056908" w:rsidRPr="00C3643E" w:rsidRDefault="00056908" w:rsidP="00056908">
      <w:pPr>
        <w:pStyle w:val="PL"/>
      </w:pPr>
      <w:r w:rsidRPr="00C3643E">
        <w:t xml:space="preserve">          - ANY: Indicates that the entity type is any type of entity.</w:t>
      </w:r>
    </w:p>
    <w:bookmarkEnd w:id="844"/>
    <w:bookmarkEnd w:id="845"/>
    <w:bookmarkEnd w:id="846"/>
    <w:bookmarkEnd w:id="847"/>
    <w:p w14:paraId="0A63F724" w14:textId="77777777" w:rsidR="00056908" w:rsidRDefault="00056908" w:rsidP="00056908">
      <w:pPr>
        <w:pStyle w:val="PL"/>
      </w:pPr>
    </w:p>
    <w:p w14:paraId="380CDABF" w14:textId="77777777" w:rsidR="00056908" w:rsidRPr="008B1C02" w:rsidRDefault="00056908" w:rsidP="00056908">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77777777" w:rsidR="00056908" w:rsidRDefault="00056908" w:rsidP="00056908">
      <w:pPr>
        <w:pStyle w:val="PL"/>
      </w:pPr>
      <w:r w:rsidRPr="008B1C02">
        <w:t>#</w:t>
      </w:r>
    </w:p>
    <w:p w14:paraId="4282A28F" w14:textId="6854AB7F" w:rsidR="006E186B" w:rsidRDefault="006E186B" w:rsidP="00482537">
      <w:pPr>
        <w:pStyle w:val="Heading1"/>
      </w:pPr>
      <w:bookmarkStart w:id="848" w:name="_Toc195525863"/>
      <w:r>
        <w:t>A.</w:t>
      </w:r>
      <w:r w:rsidR="00056908">
        <w:t>3</w:t>
      </w:r>
      <w:r>
        <w:tab/>
        <w:t>&lt;Service 1&gt; API</w:t>
      </w:r>
      <w:bookmarkStart w:id="849" w:name="_Toc510696653"/>
      <w:bookmarkEnd w:id="841"/>
      <w:bookmarkEnd w:id="842"/>
      <w:bookmarkEnd w:id="848"/>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lastRenderedPageBreak/>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lastRenderedPageBreak/>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lastRenderedPageBreak/>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lastRenderedPageBreak/>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3441AD4" w:rsidR="008A6D4A" w:rsidRDefault="00FA3620" w:rsidP="00482537">
      <w:pPr>
        <w:pStyle w:val="Heading1"/>
      </w:pPr>
      <w:bookmarkStart w:id="850" w:name="_Toc35971453"/>
      <w:r>
        <w:br w:type="page"/>
      </w:r>
      <w:bookmarkStart w:id="851" w:name="_Toc191382419"/>
      <w:bookmarkStart w:id="852" w:name="_Toc191627489"/>
      <w:bookmarkStart w:id="853" w:name="_Toc195525864"/>
      <w:r w:rsidR="008A6D4A">
        <w:lastRenderedPageBreak/>
        <w:t>A.</w:t>
      </w:r>
      <w:r w:rsidR="00056908">
        <w:t>4</w:t>
      </w:r>
      <w:r w:rsidR="008A6D4A">
        <w:tab/>
        <w:t>&lt;Service 2&gt; API</w:t>
      </w:r>
      <w:bookmarkEnd w:id="849"/>
      <w:bookmarkEnd w:id="850"/>
      <w:bookmarkEnd w:id="851"/>
      <w:bookmarkEnd w:id="852"/>
      <w:bookmarkEnd w:id="853"/>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854" w:name="_Toc191382420"/>
      <w:bookmarkStart w:id="855" w:name="_Toc191627490"/>
      <w:bookmarkStart w:id="856" w:name="_Toc1955258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54"/>
      <w:bookmarkEnd w:id="855"/>
      <w:bookmarkEnd w:id="856"/>
    </w:p>
    <w:p w14:paraId="1A37F315" w14:textId="77777777" w:rsidR="00662390" w:rsidRDefault="00662390" w:rsidP="00482537">
      <w:pPr>
        <w:pStyle w:val="Heading1"/>
      </w:pPr>
      <w:bookmarkStart w:id="857" w:name="_Toc191382421"/>
      <w:bookmarkStart w:id="858" w:name="_Toc191627491"/>
      <w:bookmarkStart w:id="859" w:name="_Toc195525866"/>
      <w:r>
        <w:t>B.1</w:t>
      </w:r>
      <w:r>
        <w:tab/>
        <w:t>General</w:t>
      </w:r>
      <w:bookmarkEnd w:id="857"/>
      <w:bookmarkEnd w:id="858"/>
      <w:bookmarkEnd w:id="85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860" w:name="_Toc191382422"/>
      <w:bookmarkStart w:id="861" w:name="_Toc191627492"/>
      <w:bookmarkStart w:id="862" w:name="_Toc195525867"/>
      <w:r>
        <w:t>B.2</w:t>
      </w:r>
      <w:r>
        <w:tab/>
        <w:t>&lt;Service 1&gt; API</w:t>
      </w:r>
      <w:bookmarkEnd w:id="860"/>
      <w:bookmarkEnd w:id="861"/>
      <w:bookmarkEnd w:id="862"/>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863" w:name="_Toc191382423"/>
      <w:bookmarkStart w:id="864" w:name="_Toc191627493"/>
      <w:bookmarkStart w:id="865" w:name="_Toc195525868"/>
      <w:r>
        <w:t>B.3</w:t>
      </w:r>
      <w:r>
        <w:tab/>
        <w:t>&lt;Service 2&gt; API</w:t>
      </w:r>
      <w:bookmarkEnd w:id="863"/>
      <w:bookmarkEnd w:id="864"/>
      <w:bookmarkEnd w:id="86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866" w:name="historyclause"/>
      <w:r w:rsidRPr="004D3578">
        <w:br w:type="page"/>
      </w:r>
      <w:bookmarkStart w:id="867" w:name="_Toc2086459"/>
      <w:bookmarkStart w:id="868" w:name="_Toc191382424"/>
      <w:bookmarkStart w:id="869" w:name="_Toc191627494"/>
      <w:bookmarkStart w:id="870" w:name="_Toc195525869"/>
      <w:bookmarkEnd w:id="866"/>
      <w:r w:rsidR="003446B6" w:rsidRPr="004D3578">
        <w:lastRenderedPageBreak/>
        <w:t>Annex &lt;X&gt; (informative):</w:t>
      </w:r>
      <w:r w:rsidR="003446B6" w:rsidRPr="004D3578">
        <w:br/>
        <w:t>Change history</w:t>
      </w:r>
      <w:bookmarkEnd w:id="867"/>
      <w:bookmarkEnd w:id="868"/>
      <w:bookmarkEnd w:id="869"/>
      <w:bookmarkEnd w:id="870"/>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6224EDF2" w:rsidR="00D43012" w:rsidRDefault="00BA4D05" w:rsidP="00BA4D05">
            <w:pPr>
              <w:pStyle w:val="TAL"/>
              <w:rPr>
                <w:sz w:val="16"/>
                <w:szCs w:val="16"/>
              </w:rPr>
            </w:pPr>
            <w:r>
              <w:rPr>
                <w:sz w:val="16"/>
                <w:szCs w:val="16"/>
              </w:rPr>
              <w:t xml:space="preserve">Incorporates </w:t>
            </w:r>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0" w:author="Rapporteur" w:date="2025-04-14T09:56:00Z" w:initials="Samsung">
    <w:p w14:paraId="397B6152" w14:textId="5836C877" w:rsidR="00490136" w:rsidRDefault="00490136">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B61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B6152" w16cid:durableId="71A4F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53F7" w14:textId="77777777" w:rsidR="004A1947" w:rsidRDefault="004A1947">
      <w:r>
        <w:separator/>
      </w:r>
    </w:p>
  </w:endnote>
  <w:endnote w:type="continuationSeparator" w:id="0">
    <w:p w14:paraId="2E747575" w14:textId="77777777" w:rsidR="004A1947" w:rsidRDefault="004A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F2E7" w14:textId="77777777" w:rsidR="00384826" w:rsidRPr="00384826" w:rsidRDefault="00384826" w:rsidP="0038482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7FAC2" w14:textId="77777777" w:rsidR="00384826" w:rsidRDefault="003848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2E21" w14:textId="77777777" w:rsidR="00384826" w:rsidRPr="00384826" w:rsidRDefault="00384826" w:rsidP="0038482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136" w:rsidRPr="00384826" w:rsidRDefault="00490136" w:rsidP="00384826">
    <w:pPr>
      <w:jc w:val="center"/>
      <w:rPr>
        <w:rFonts w:ascii="Arial" w:hAnsi="Arial" w:cs="Arial"/>
        <w:b/>
        <w:i/>
      </w:rPr>
    </w:pPr>
    <w:r w:rsidRPr="00384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17CEE" w14:textId="77777777" w:rsidR="004A1947" w:rsidRDefault="004A1947">
      <w:r>
        <w:separator/>
      </w:r>
    </w:p>
  </w:footnote>
  <w:footnote w:type="continuationSeparator" w:id="0">
    <w:p w14:paraId="0301C38F" w14:textId="77777777" w:rsidR="004A1947" w:rsidRDefault="004A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4C65" w14:textId="77777777" w:rsidR="00384826" w:rsidRDefault="003848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EA73" w14:textId="77777777" w:rsidR="00384826" w:rsidRDefault="00384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AC3E" w14:textId="77777777" w:rsidR="00384826" w:rsidRDefault="003848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2665340" w:rsidR="00490136" w:rsidRDefault="00490136">
    <w:pPr>
      <w:framePr w:h="284" w:hRule="exact" w:wrap="around" w:vAnchor="text" w:hAnchor="margin" w:xAlign="right" w:y="1"/>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ZA </w:instrText>
    </w:r>
    <w:r w:rsidRPr="00384826">
      <w:rPr>
        <w:rFonts w:ascii="Arial" w:hAnsi="Arial" w:cs="Arial"/>
        <w:b/>
        <w:szCs w:val="18"/>
      </w:rPr>
      <w:fldChar w:fldCharType="separate"/>
    </w:r>
    <w:r w:rsidR="00E822BF">
      <w:rPr>
        <w:rFonts w:ascii="Arial" w:hAnsi="Arial" w:cs="Arial"/>
        <w:b/>
        <w:noProof/>
        <w:szCs w:val="18"/>
      </w:rPr>
      <w:t>3GPP TS 29.437 V0.2.0 (2025-04)</w:t>
    </w:r>
    <w:r w:rsidRPr="00384826">
      <w:rPr>
        <w:rFonts w:ascii="Arial" w:hAnsi="Arial" w:cs="Arial"/>
        <w:b/>
        <w:szCs w:val="18"/>
      </w:rPr>
      <w:fldChar w:fldCharType="end"/>
    </w:r>
  </w:p>
  <w:p w14:paraId="0C5EC792" w14:textId="77099D38" w:rsidR="00490136" w:rsidRDefault="00490136">
    <w:pPr>
      <w:framePr w:h="284" w:hRule="exact" w:wrap="around" w:vAnchor="text" w:hAnchor="margin" w:xAlign="center"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PAGE </w:instrText>
    </w:r>
    <w:r w:rsidRPr="00384826">
      <w:rPr>
        <w:rFonts w:ascii="Arial" w:hAnsi="Arial" w:cs="Arial"/>
        <w:b/>
        <w:szCs w:val="18"/>
      </w:rPr>
      <w:fldChar w:fldCharType="separate"/>
    </w:r>
    <w:r w:rsidR="00BA4D05" w:rsidRPr="00384826">
      <w:rPr>
        <w:rFonts w:ascii="Arial" w:hAnsi="Arial" w:cs="Arial"/>
        <w:b/>
        <w:noProof/>
        <w:szCs w:val="18"/>
      </w:rPr>
      <w:t>88</w:t>
    </w:r>
    <w:r w:rsidRPr="00384826">
      <w:rPr>
        <w:rFonts w:ascii="Arial" w:hAnsi="Arial" w:cs="Arial"/>
        <w:b/>
        <w:szCs w:val="18"/>
      </w:rPr>
      <w:fldChar w:fldCharType="end"/>
    </w:r>
  </w:p>
  <w:p w14:paraId="2B1AE9B5" w14:textId="63928565" w:rsidR="00490136" w:rsidRDefault="00490136">
    <w:pPr>
      <w:framePr w:h="284" w:hRule="exact" w:wrap="around" w:vAnchor="text" w:hAnchor="margin"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ZGSM </w:instrText>
    </w:r>
    <w:r w:rsidRPr="00384826">
      <w:rPr>
        <w:rFonts w:ascii="Arial" w:hAnsi="Arial" w:cs="Arial"/>
        <w:b/>
        <w:szCs w:val="18"/>
      </w:rPr>
      <w:fldChar w:fldCharType="separate"/>
    </w:r>
    <w:r w:rsidR="00E822BF">
      <w:rPr>
        <w:rFonts w:ascii="Arial" w:hAnsi="Arial" w:cs="Arial"/>
        <w:b/>
        <w:noProof/>
        <w:szCs w:val="18"/>
      </w:rPr>
      <w:t>Release</w:t>
    </w:r>
    <w:r w:rsidRPr="00384826">
      <w:rPr>
        <w:rFonts w:ascii="Arial" w:hAnsi="Arial" w:cs="Arial"/>
        <w:b/>
        <w:szCs w:val="18"/>
      </w:rPr>
      <w:fldChar w:fldCharType="end"/>
    </w:r>
  </w:p>
  <w:p w14:paraId="42848B09" w14:textId="77777777" w:rsidR="00490136" w:rsidRDefault="004901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3924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84273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865634">
    <w:abstractNumId w:val="11"/>
  </w:num>
  <w:num w:numId="4" w16cid:durableId="836463841">
    <w:abstractNumId w:val="14"/>
  </w:num>
  <w:num w:numId="5" w16cid:durableId="1404910437">
    <w:abstractNumId w:val="13"/>
  </w:num>
  <w:num w:numId="6" w16cid:durableId="2042241024">
    <w:abstractNumId w:val="9"/>
  </w:num>
  <w:num w:numId="7" w16cid:durableId="1728719327">
    <w:abstractNumId w:val="7"/>
  </w:num>
  <w:num w:numId="8" w16cid:durableId="1360667398">
    <w:abstractNumId w:val="6"/>
  </w:num>
  <w:num w:numId="9" w16cid:durableId="118838495">
    <w:abstractNumId w:val="5"/>
  </w:num>
  <w:num w:numId="10" w16cid:durableId="1750537024">
    <w:abstractNumId w:val="4"/>
  </w:num>
  <w:num w:numId="11" w16cid:durableId="1907299802">
    <w:abstractNumId w:val="8"/>
  </w:num>
  <w:num w:numId="12" w16cid:durableId="52852728">
    <w:abstractNumId w:val="3"/>
  </w:num>
  <w:num w:numId="13" w16cid:durableId="1043021437">
    <w:abstractNumId w:val="2"/>
  </w:num>
  <w:num w:numId="14" w16cid:durableId="580725536">
    <w:abstractNumId w:val="1"/>
  </w:num>
  <w:num w:numId="15" w16cid:durableId="1672365652">
    <w:abstractNumId w:val="0"/>
  </w:num>
  <w:num w:numId="16" w16cid:durableId="1116094293">
    <w:abstractNumId w:val="15"/>
  </w:num>
  <w:num w:numId="17" w16cid:durableId="16633127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AD7"/>
    <w:rsid w:val="00040095"/>
    <w:rsid w:val="00046ACF"/>
    <w:rsid w:val="00051834"/>
    <w:rsid w:val="00054A22"/>
    <w:rsid w:val="00056908"/>
    <w:rsid w:val="000602BD"/>
    <w:rsid w:val="00062023"/>
    <w:rsid w:val="000655A6"/>
    <w:rsid w:val="00075651"/>
    <w:rsid w:val="00080512"/>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2875"/>
    <w:rsid w:val="002B6339"/>
    <w:rsid w:val="002D02AF"/>
    <w:rsid w:val="002D3C41"/>
    <w:rsid w:val="002E00EE"/>
    <w:rsid w:val="003034EE"/>
    <w:rsid w:val="00304115"/>
    <w:rsid w:val="003139E0"/>
    <w:rsid w:val="00314FDF"/>
    <w:rsid w:val="003172DC"/>
    <w:rsid w:val="00322CBD"/>
    <w:rsid w:val="00325EE9"/>
    <w:rsid w:val="00331005"/>
    <w:rsid w:val="00341F0D"/>
    <w:rsid w:val="0034404B"/>
    <w:rsid w:val="003446B6"/>
    <w:rsid w:val="003450EF"/>
    <w:rsid w:val="003522ED"/>
    <w:rsid w:val="00354013"/>
    <w:rsid w:val="0035462D"/>
    <w:rsid w:val="00355B47"/>
    <w:rsid w:val="003671C2"/>
    <w:rsid w:val="0037442B"/>
    <w:rsid w:val="003765B8"/>
    <w:rsid w:val="00382A0A"/>
    <w:rsid w:val="00382E38"/>
    <w:rsid w:val="00384826"/>
    <w:rsid w:val="0038612E"/>
    <w:rsid w:val="00386919"/>
    <w:rsid w:val="003A0C65"/>
    <w:rsid w:val="003A29FF"/>
    <w:rsid w:val="003C3971"/>
    <w:rsid w:val="003C4A89"/>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61EB1"/>
    <w:rsid w:val="00465515"/>
    <w:rsid w:val="004677D3"/>
    <w:rsid w:val="00482537"/>
    <w:rsid w:val="004859EC"/>
    <w:rsid w:val="00490136"/>
    <w:rsid w:val="00497FF1"/>
    <w:rsid w:val="004A1947"/>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0FD8"/>
    <w:rsid w:val="0064376F"/>
    <w:rsid w:val="00647114"/>
    <w:rsid w:val="0065288C"/>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26CD"/>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4D05"/>
    <w:rsid w:val="00BA66A0"/>
    <w:rsid w:val="00BA66E8"/>
    <w:rsid w:val="00BA6F8A"/>
    <w:rsid w:val="00BC0F7D"/>
    <w:rsid w:val="00BC515C"/>
    <w:rsid w:val="00BD0EA6"/>
    <w:rsid w:val="00BD297D"/>
    <w:rsid w:val="00BD76AB"/>
    <w:rsid w:val="00BD7D31"/>
    <w:rsid w:val="00BE30D3"/>
    <w:rsid w:val="00BE3255"/>
    <w:rsid w:val="00BF0573"/>
    <w:rsid w:val="00BF128E"/>
    <w:rsid w:val="00BF41C2"/>
    <w:rsid w:val="00BF427A"/>
    <w:rsid w:val="00BF523A"/>
    <w:rsid w:val="00C0047F"/>
    <w:rsid w:val="00C04735"/>
    <w:rsid w:val="00C074DD"/>
    <w:rsid w:val="00C13872"/>
    <w:rsid w:val="00C1496A"/>
    <w:rsid w:val="00C23E05"/>
    <w:rsid w:val="00C2496B"/>
    <w:rsid w:val="00C25BC2"/>
    <w:rsid w:val="00C324C2"/>
    <w:rsid w:val="00C33079"/>
    <w:rsid w:val="00C360A6"/>
    <w:rsid w:val="00C36308"/>
    <w:rsid w:val="00C36559"/>
    <w:rsid w:val="00C45231"/>
    <w:rsid w:val="00C51754"/>
    <w:rsid w:val="00C539FB"/>
    <w:rsid w:val="00C607E3"/>
    <w:rsid w:val="00C66C6E"/>
    <w:rsid w:val="00C72833"/>
    <w:rsid w:val="00C809DA"/>
    <w:rsid w:val="00C80F1D"/>
    <w:rsid w:val="00C835D2"/>
    <w:rsid w:val="00C93F40"/>
    <w:rsid w:val="00C953DC"/>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32C53"/>
    <w:rsid w:val="00E41FAC"/>
    <w:rsid w:val="00E43488"/>
    <w:rsid w:val="00E43492"/>
    <w:rsid w:val="00E44582"/>
    <w:rsid w:val="00E55350"/>
    <w:rsid w:val="00E5739B"/>
    <w:rsid w:val="00E60061"/>
    <w:rsid w:val="00E70FD3"/>
    <w:rsid w:val="00E714C8"/>
    <w:rsid w:val="00E77645"/>
    <w:rsid w:val="00E822BF"/>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112E4"/>
    <w:rsid w:val="00F13360"/>
    <w:rsid w:val="00F13778"/>
    <w:rsid w:val="00F2132F"/>
    <w:rsid w:val="00F22EC7"/>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82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84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84826"/>
    <w:pPr>
      <w:pBdr>
        <w:top w:val="none" w:sz="0" w:space="0" w:color="auto"/>
      </w:pBdr>
      <w:spacing w:before="180"/>
      <w:outlineLvl w:val="1"/>
    </w:pPr>
    <w:rPr>
      <w:sz w:val="32"/>
    </w:rPr>
  </w:style>
  <w:style w:type="paragraph" w:styleId="Heading3">
    <w:name w:val="heading 3"/>
    <w:basedOn w:val="Heading2"/>
    <w:next w:val="Normal"/>
    <w:link w:val="Heading3Char"/>
    <w:qFormat/>
    <w:rsid w:val="00384826"/>
    <w:pPr>
      <w:spacing w:before="120"/>
      <w:outlineLvl w:val="2"/>
    </w:pPr>
    <w:rPr>
      <w:sz w:val="28"/>
    </w:rPr>
  </w:style>
  <w:style w:type="paragraph" w:styleId="Heading4">
    <w:name w:val="heading 4"/>
    <w:basedOn w:val="Heading3"/>
    <w:next w:val="Normal"/>
    <w:link w:val="Heading4Char"/>
    <w:qFormat/>
    <w:rsid w:val="00384826"/>
    <w:pPr>
      <w:ind w:left="1418" w:hanging="1418"/>
      <w:outlineLvl w:val="3"/>
    </w:pPr>
    <w:rPr>
      <w:sz w:val="24"/>
    </w:rPr>
  </w:style>
  <w:style w:type="paragraph" w:styleId="Heading5">
    <w:name w:val="heading 5"/>
    <w:basedOn w:val="Heading4"/>
    <w:next w:val="Normal"/>
    <w:link w:val="Heading5Char"/>
    <w:qFormat/>
    <w:rsid w:val="00384826"/>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384826"/>
    <w:pPr>
      <w:ind w:left="0" w:firstLine="0"/>
      <w:outlineLvl w:val="7"/>
    </w:pPr>
  </w:style>
  <w:style w:type="paragraph" w:styleId="Heading9">
    <w:name w:val="heading 9"/>
    <w:basedOn w:val="Heading8"/>
    <w:next w:val="Normal"/>
    <w:qFormat/>
    <w:rsid w:val="003848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384826"/>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rsid w:val="00384826"/>
    <w:pPr>
      <w:spacing w:before="180"/>
      <w:ind w:left="2693" w:hanging="2693"/>
    </w:pPr>
    <w:rPr>
      <w:b/>
    </w:rPr>
  </w:style>
  <w:style w:type="paragraph" w:styleId="TOC1">
    <w:name w:val="toc 1"/>
    <w:rsid w:val="00384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384826"/>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rsid w:val="00384826"/>
    <w:pPr>
      <w:ind w:left="1701" w:hanging="1701"/>
    </w:pPr>
  </w:style>
  <w:style w:type="paragraph" w:styleId="TOC4">
    <w:name w:val="toc 4"/>
    <w:basedOn w:val="TOC3"/>
    <w:rsid w:val="00384826"/>
    <w:pPr>
      <w:ind w:left="1418" w:hanging="1418"/>
    </w:pPr>
  </w:style>
  <w:style w:type="paragraph" w:styleId="TOC3">
    <w:name w:val="toc 3"/>
    <w:basedOn w:val="TOC2"/>
    <w:rsid w:val="00384826"/>
    <w:pPr>
      <w:ind w:left="1134" w:hanging="1134"/>
    </w:pPr>
  </w:style>
  <w:style w:type="paragraph" w:styleId="TOC2">
    <w:name w:val="toc 2"/>
    <w:basedOn w:val="TOC1"/>
    <w:rsid w:val="0038482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38482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384826"/>
    <w:pPr>
      <w:keepLines/>
      <w:ind w:left="1135" w:hanging="851"/>
    </w:pPr>
  </w:style>
  <w:style w:type="paragraph" w:customStyle="1" w:styleId="PL">
    <w:name w:val="PL"/>
    <w:link w:val="PLChar"/>
    <w:rsid w:val="00384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84826"/>
    <w:pPr>
      <w:jc w:val="right"/>
    </w:pPr>
  </w:style>
  <w:style w:type="paragraph" w:customStyle="1" w:styleId="TAL">
    <w:name w:val="TAL"/>
    <w:basedOn w:val="Normal"/>
    <w:link w:val="TALChar"/>
    <w:rsid w:val="00384826"/>
    <w:pPr>
      <w:keepNext/>
      <w:keepLines/>
      <w:spacing w:after="0"/>
    </w:pPr>
    <w:rPr>
      <w:rFonts w:ascii="Arial" w:hAnsi="Arial"/>
      <w:sz w:val="18"/>
    </w:rPr>
  </w:style>
  <w:style w:type="paragraph" w:customStyle="1" w:styleId="TAH">
    <w:name w:val="TAH"/>
    <w:basedOn w:val="TAC"/>
    <w:link w:val="TAHChar"/>
    <w:rsid w:val="00384826"/>
    <w:rPr>
      <w:b/>
    </w:rPr>
  </w:style>
  <w:style w:type="paragraph" w:customStyle="1" w:styleId="TAC">
    <w:name w:val="TAC"/>
    <w:basedOn w:val="TAL"/>
    <w:link w:val="TACChar"/>
    <w:rsid w:val="0038482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384826"/>
    <w:pPr>
      <w:keepLines/>
      <w:ind w:left="1702" w:hanging="1418"/>
    </w:pPr>
  </w:style>
  <w:style w:type="paragraph" w:customStyle="1" w:styleId="FP">
    <w:name w:val="FP"/>
    <w:basedOn w:val="Normal"/>
    <w:rsid w:val="0038482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384826"/>
    <w:pPr>
      <w:spacing w:after="0"/>
    </w:pPr>
  </w:style>
  <w:style w:type="paragraph" w:customStyle="1" w:styleId="B1">
    <w:name w:val="B1"/>
    <w:basedOn w:val="List"/>
    <w:link w:val="B1Char"/>
    <w:rsid w:val="00384826"/>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384826"/>
    <w:pPr>
      <w:keepNext/>
      <w:keepLines/>
      <w:spacing w:before="60"/>
      <w:jc w:val="center"/>
    </w:pPr>
    <w:rPr>
      <w:rFonts w:ascii="Arial" w:hAnsi="Arial"/>
      <w:b/>
    </w:rPr>
  </w:style>
  <w:style w:type="paragraph" w:customStyle="1" w:styleId="ZA">
    <w:name w:val="ZA"/>
    <w:rsid w:val="00384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4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84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84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84826"/>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384826"/>
    <w:pPr>
      <w:keepNext w:val="0"/>
      <w:spacing w:before="0" w:after="240"/>
    </w:pPr>
  </w:style>
  <w:style w:type="paragraph" w:customStyle="1" w:styleId="B4">
    <w:name w:val="B4"/>
    <w:basedOn w:val="List4"/>
    <w:rsid w:val="00384826"/>
    <w:pPr>
      <w:ind w:left="1418" w:hanging="284"/>
      <w:contextualSpacing w:val="0"/>
    </w:pPr>
  </w:style>
  <w:style w:type="paragraph" w:customStyle="1" w:styleId="B2">
    <w:name w:val="B2"/>
    <w:basedOn w:val="List2"/>
    <w:link w:val="B2Char"/>
    <w:rsid w:val="00384826"/>
    <w:pPr>
      <w:ind w:left="851" w:hanging="284"/>
      <w:contextualSpacing w:val="0"/>
    </w:pPr>
  </w:style>
  <w:style w:type="paragraph" w:customStyle="1" w:styleId="B3">
    <w:name w:val="B3"/>
    <w:basedOn w:val="List3"/>
    <w:rsid w:val="00384826"/>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38482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384826"/>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384826"/>
    <w:pPr>
      <w:keepLines/>
      <w:tabs>
        <w:tab w:val="center" w:pos="4536"/>
        <w:tab w:val="right" w:pos="9072"/>
      </w:tabs>
    </w:pPr>
    <w:rPr>
      <w:noProof/>
    </w:rPr>
  </w:style>
  <w:style w:type="paragraph" w:customStyle="1" w:styleId="EditorsNote">
    <w:name w:val="Editor's Note"/>
    <w:basedOn w:val="NO"/>
    <w:rsid w:val="00384826"/>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38482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rsid w:val="00384826"/>
    <w:pPr>
      <w:keepNext/>
      <w:spacing w:after="0"/>
    </w:pPr>
    <w:rPr>
      <w:rFonts w:ascii="Arial" w:hAnsi="Arial"/>
      <w:sz w:val="18"/>
    </w:rPr>
  </w:style>
  <w:style w:type="paragraph" w:customStyle="1" w:styleId="NW">
    <w:name w:val="NW"/>
    <w:basedOn w:val="NO"/>
    <w:rsid w:val="0038482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rsid w:val="00384826"/>
    <w:pPr>
      <w:ind w:left="1985" w:hanging="1985"/>
    </w:pPr>
  </w:style>
  <w:style w:type="paragraph" w:styleId="TOC7">
    <w:name w:val="toc 7"/>
    <w:basedOn w:val="TOC6"/>
    <w:next w:val="Normal"/>
    <w:rsid w:val="00384826"/>
    <w:pPr>
      <w:ind w:left="2268" w:hanging="2268"/>
    </w:pPr>
  </w:style>
  <w:style w:type="paragraph" w:styleId="TOC9">
    <w:name w:val="toc 9"/>
    <w:basedOn w:val="TOC8"/>
    <w:rsid w:val="0038482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lang w:eastAsia="ja-JP"/>
    </w:rPr>
  </w:style>
  <w:style w:type="paragraph" w:customStyle="1" w:styleId="ZH">
    <w:name w:val="ZH"/>
    <w:rsid w:val="00384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semiHidden/>
    <w:rsid w:val="00331005"/>
    <w:rPr>
      <w:b/>
      <w:position w:val="6"/>
      <w:sz w:val="16"/>
    </w:rPr>
  </w:style>
  <w:style w:type="paragraph" w:customStyle="1" w:styleId="ZD">
    <w:name w:val="ZD"/>
    <w:rsid w:val="00384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84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384826"/>
    <w:pPr>
      <w:framePr w:hRule="auto" w:wrap="notBeside" w:y="852"/>
    </w:pPr>
    <w:rPr>
      <w:i w:val="0"/>
      <w:sz w:val="40"/>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Word_97_-_2003_Document1.doc"/><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Word_97_-_2003_Document5.doc"/><Relationship Id="rId42" Type="http://schemas.openxmlformats.org/officeDocument/2006/relationships/image" Target="media/image15.emf"/><Relationship Id="rId47" Type="http://schemas.openxmlformats.org/officeDocument/2006/relationships/image" Target="media/image16.emf"/><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Word_97_-_2003_Document7.doc"/><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oleObject" Target="embeddings/Microsoft_Word_97_-_2003_Document4.doc"/><Relationship Id="rId37" Type="http://schemas.openxmlformats.org/officeDocument/2006/relationships/image" Target="media/image12.emf"/><Relationship Id="rId40" Type="http://schemas.openxmlformats.org/officeDocument/2006/relationships/package" Target="embeddings/Microsoft_Visio_Drawing.vsdx"/><Relationship Id="rId45" Type="http://schemas.microsoft.com/office/2011/relationships/commentsExtended" Target="commentsExtended.xm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Word_97_-_2003_Document2.doc"/><Relationship Id="rId36" Type="http://schemas.openxmlformats.org/officeDocument/2006/relationships/oleObject" Target="embeddings/Microsoft_Word_97_-_2003_Document6.doc"/><Relationship Id="rId49" Type="http://schemas.openxmlformats.org/officeDocument/2006/relationships/oleObject" Target="embeddings/Microsoft_Visio_2003-2010_Drawing8.vsd"/><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comments" Target="comments.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Word_Document1.docx"/><Relationship Id="rId27" Type="http://schemas.openxmlformats.org/officeDocument/2006/relationships/image" Target="media/image7.emf"/><Relationship Id="rId30" Type="http://schemas.openxmlformats.org/officeDocument/2006/relationships/oleObject" Target="embeddings/Microsoft_Word_97_-_2003_Document3.doc"/><Relationship Id="rId35" Type="http://schemas.openxmlformats.org/officeDocument/2006/relationships/image" Target="media/image11.emf"/><Relationship Id="rId43" Type="http://schemas.openxmlformats.org/officeDocument/2006/relationships/package" Target="embeddings/Microsoft_Visio_Drawing2.vsdx"/><Relationship Id="rId48" Type="http://schemas.openxmlformats.org/officeDocument/2006/relationships/oleObject" Target="embeddings/Microsoft_Visio_2003-2010_Drawing.vsd"/><Relationship Id="rId8" Type="http://schemas.openxmlformats.org/officeDocument/2006/relationships/endnotes" Target="endnotes.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65EEB-74B4-464C-B6A9-44F49B47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89</Pages>
  <Words>24681</Words>
  <Characters>140684</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118</cp:revision>
  <cp:lastPrinted>2019-02-25T14:05:00Z</cp:lastPrinted>
  <dcterms:created xsi:type="dcterms:W3CDTF">2024-11-18T20:23:00Z</dcterms:created>
  <dcterms:modified xsi:type="dcterms:W3CDTF">2025-04-23T13:03:00Z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