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4209FCB"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DF2EA6">
              <w:rPr>
                <w:lang w:val="fr-FR"/>
              </w:rPr>
              <w:t>1</w:t>
            </w:r>
            <w:r w:rsidR="00DF2EA6"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DF2EA6" w:rsidRPr="00D3062E">
              <w:rPr>
                <w:sz w:val="32"/>
                <w:lang w:val="fr-FR"/>
              </w:rPr>
              <w:t>0</w:t>
            </w:r>
            <w:r w:rsidR="00DF2EA6">
              <w:rPr>
                <w:rFonts w:eastAsiaTheme="minorEastAsia"/>
                <w:sz w:val="32"/>
                <w:lang w:val="fr-FR" w:eastAsia="zh-CN"/>
              </w:rPr>
              <w:t>7</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1pt;height:59.7pt;mso-width-percent:0;mso-height-percent:0;mso-width-percent:0;mso-height-percent:0" o:ole="">
                  <v:imagedata r:id="rId9" o:title=""/>
                </v:shape>
                <o:OLEObject Type="Embed" ProgID="Word.Picture.8" ShapeID="_x0000_i1025" DrawAspect="Content" ObjectID="_1781925769"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25pt;height:77.4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21EA37B6" w14:textId="3CDEA237" w:rsidR="009E14D8" w:rsidRDefault="009E14D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_Toc170117714 \h </w:instrText>
      </w:r>
      <w:r>
        <w:rPr>
          <w:noProof/>
        </w:rPr>
      </w:r>
      <w:r>
        <w:rPr>
          <w:noProof/>
        </w:rPr>
        <w:fldChar w:fldCharType="separate"/>
      </w:r>
      <w:r>
        <w:rPr>
          <w:noProof/>
        </w:rPr>
        <w:t>22</w:t>
      </w:r>
      <w:r>
        <w:rPr>
          <w:noProof/>
        </w:rPr>
        <w:fldChar w:fldCharType="end"/>
      </w:r>
    </w:p>
    <w:p w14:paraId="316805E7" w14:textId="4AC066DF"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_Toc170117715 \h </w:instrText>
      </w:r>
      <w:r>
        <w:rPr>
          <w:noProof/>
        </w:rPr>
      </w:r>
      <w:r>
        <w:rPr>
          <w:noProof/>
        </w:rPr>
        <w:fldChar w:fldCharType="separate"/>
      </w:r>
      <w:r>
        <w:rPr>
          <w:noProof/>
        </w:rPr>
        <w:t>23</w:t>
      </w:r>
      <w:r>
        <w:rPr>
          <w:noProof/>
        </w:rPr>
        <w:fldChar w:fldCharType="end"/>
      </w:r>
    </w:p>
    <w:p w14:paraId="7EB73F03" w14:textId="32D9819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_Toc170117716 \h </w:instrText>
      </w:r>
      <w:r>
        <w:rPr>
          <w:noProof/>
        </w:rPr>
      </w:r>
      <w:r>
        <w:rPr>
          <w:noProof/>
        </w:rPr>
        <w:fldChar w:fldCharType="separate"/>
      </w:r>
      <w:r>
        <w:rPr>
          <w:noProof/>
        </w:rPr>
        <w:t>24</w:t>
      </w:r>
      <w:r>
        <w:rPr>
          <w:noProof/>
        </w:rPr>
        <w:fldChar w:fldCharType="end"/>
      </w:r>
    </w:p>
    <w:p w14:paraId="56F95CF6" w14:textId="2616F893"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_Toc170117717 \h </w:instrText>
      </w:r>
      <w:r>
        <w:rPr>
          <w:noProof/>
        </w:rPr>
      </w:r>
      <w:r>
        <w:rPr>
          <w:noProof/>
        </w:rPr>
        <w:fldChar w:fldCharType="separate"/>
      </w:r>
      <w:r>
        <w:rPr>
          <w:noProof/>
        </w:rPr>
        <w:t>25</w:t>
      </w:r>
      <w:r>
        <w:rPr>
          <w:noProof/>
        </w:rPr>
        <w:fldChar w:fldCharType="end"/>
      </w:r>
    </w:p>
    <w:p w14:paraId="37702169" w14:textId="7B9321B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_Toc170117718 \h </w:instrText>
      </w:r>
      <w:r>
        <w:rPr>
          <w:noProof/>
        </w:rPr>
      </w:r>
      <w:r>
        <w:rPr>
          <w:noProof/>
        </w:rPr>
        <w:fldChar w:fldCharType="separate"/>
      </w:r>
      <w:r>
        <w:rPr>
          <w:noProof/>
        </w:rPr>
        <w:t>27</w:t>
      </w:r>
      <w:r>
        <w:rPr>
          <w:noProof/>
        </w:rPr>
        <w:fldChar w:fldCharType="end"/>
      </w:r>
    </w:p>
    <w:p w14:paraId="63BE7D07" w14:textId="101C9EF1"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_Toc170117719 \h </w:instrText>
      </w:r>
      <w:r>
        <w:rPr>
          <w:noProof/>
        </w:rPr>
      </w:r>
      <w:r>
        <w:rPr>
          <w:noProof/>
        </w:rPr>
        <w:fldChar w:fldCharType="separate"/>
      </w:r>
      <w:r>
        <w:rPr>
          <w:noProof/>
        </w:rPr>
        <w:t>27</w:t>
      </w:r>
      <w:r>
        <w:rPr>
          <w:noProof/>
        </w:rPr>
        <w:fldChar w:fldCharType="end"/>
      </w:r>
    </w:p>
    <w:p w14:paraId="1DCF651D" w14:textId="0940D768"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_Toc170117720 \h </w:instrText>
      </w:r>
      <w:r>
        <w:rPr>
          <w:noProof/>
        </w:rPr>
      </w:r>
      <w:r>
        <w:rPr>
          <w:noProof/>
        </w:rPr>
        <w:fldChar w:fldCharType="separate"/>
      </w:r>
      <w:r>
        <w:rPr>
          <w:noProof/>
        </w:rPr>
        <w:t>27</w:t>
      </w:r>
      <w:r>
        <w:rPr>
          <w:noProof/>
        </w:rPr>
        <w:fldChar w:fldCharType="end"/>
      </w:r>
    </w:p>
    <w:p w14:paraId="3866CEC5" w14:textId="56BD78D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_Toc170117721 \h </w:instrText>
      </w:r>
      <w:r>
        <w:rPr>
          <w:noProof/>
        </w:rPr>
      </w:r>
      <w:r>
        <w:rPr>
          <w:noProof/>
        </w:rPr>
        <w:fldChar w:fldCharType="separate"/>
      </w:r>
      <w:r>
        <w:rPr>
          <w:noProof/>
        </w:rPr>
        <w:t>27</w:t>
      </w:r>
      <w:r>
        <w:rPr>
          <w:noProof/>
        </w:rPr>
        <w:fldChar w:fldCharType="end"/>
      </w:r>
    </w:p>
    <w:p w14:paraId="5B172F1C" w14:textId="3015E34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_Toc170117722 \h </w:instrText>
      </w:r>
      <w:r>
        <w:rPr>
          <w:noProof/>
        </w:rPr>
      </w:r>
      <w:r>
        <w:rPr>
          <w:noProof/>
        </w:rPr>
        <w:fldChar w:fldCharType="separate"/>
      </w:r>
      <w:r>
        <w:rPr>
          <w:noProof/>
        </w:rPr>
        <w:t>28</w:t>
      </w:r>
      <w:r>
        <w:rPr>
          <w:noProof/>
        </w:rPr>
        <w:fldChar w:fldCharType="end"/>
      </w:r>
    </w:p>
    <w:p w14:paraId="23773352" w14:textId="14706862"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_Toc170117723 \h </w:instrText>
      </w:r>
      <w:r>
        <w:rPr>
          <w:noProof/>
        </w:rPr>
      </w:r>
      <w:r>
        <w:rPr>
          <w:noProof/>
        </w:rPr>
        <w:fldChar w:fldCharType="separate"/>
      </w:r>
      <w:r>
        <w:rPr>
          <w:noProof/>
        </w:rPr>
        <w:t>30</w:t>
      </w:r>
      <w:r>
        <w:rPr>
          <w:noProof/>
        </w:rPr>
        <w:fldChar w:fldCharType="end"/>
      </w:r>
    </w:p>
    <w:p w14:paraId="2EF884B7" w14:textId="27B1D6C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_Toc170117724 \h </w:instrText>
      </w:r>
      <w:r>
        <w:rPr>
          <w:noProof/>
        </w:rPr>
      </w:r>
      <w:r>
        <w:rPr>
          <w:noProof/>
        </w:rPr>
        <w:fldChar w:fldCharType="separate"/>
      </w:r>
      <w:r>
        <w:rPr>
          <w:noProof/>
        </w:rPr>
        <w:t>30</w:t>
      </w:r>
      <w:r>
        <w:rPr>
          <w:noProof/>
        </w:rPr>
        <w:fldChar w:fldCharType="end"/>
      </w:r>
    </w:p>
    <w:p w14:paraId="0F08359A" w14:textId="2F2E46C5"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_Toc170117725 \h </w:instrText>
      </w:r>
      <w:r>
        <w:rPr>
          <w:noProof/>
        </w:rPr>
      </w:r>
      <w:r>
        <w:rPr>
          <w:noProof/>
        </w:rPr>
        <w:fldChar w:fldCharType="separate"/>
      </w:r>
      <w:r>
        <w:rPr>
          <w:noProof/>
        </w:rPr>
        <w:t>31</w:t>
      </w:r>
      <w:r>
        <w:rPr>
          <w:noProof/>
        </w:rPr>
        <w:fldChar w:fldCharType="end"/>
      </w:r>
    </w:p>
    <w:p w14:paraId="48FD159C" w14:textId="5FCCCD8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_Toc170117726 \h </w:instrText>
      </w:r>
      <w:r>
        <w:rPr>
          <w:noProof/>
        </w:rPr>
      </w:r>
      <w:r>
        <w:rPr>
          <w:noProof/>
        </w:rPr>
        <w:fldChar w:fldCharType="separate"/>
      </w:r>
      <w:r>
        <w:rPr>
          <w:noProof/>
        </w:rPr>
        <w:t>31</w:t>
      </w:r>
      <w:r>
        <w:rPr>
          <w:noProof/>
        </w:rPr>
        <w:fldChar w:fldCharType="end"/>
      </w:r>
    </w:p>
    <w:p w14:paraId="3032D225" w14:textId="19E4927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_Toc170117727 \h </w:instrText>
      </w:r>
      <w:r>
        <w:rPr>
          <w:noProof/>
        </w:rPr>
      </w:r>
      <w:r>
        <w:rPr>
          <w:noProof/>
        </w:rPr>
        <w:fldChar w:fldCharType="separate"/>
      </w:r>
      <w:r>
        <w:rPr>
          <w:noProof/>
        </w:rPr>
        <w:t>32</w:t>
      </w:r>
      <w:r>
        <w:rPr>
          <w:noProof/>
        </w:rPr>
        <w:fldChar w:fldCharType="end"/>
      </w:r>
    </w:p>
    <w:p w14:paraId="28B4B26E" w14:textId="7EFE3A2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_Toc170117728 \h </w:instrText>
      </w:r>
      <w:r>
        <w:rPr>
          <w:noProof/>
        </w:rPr>
      </w:r>
      <w:r>
        <w:rPr>
          <w:noProof/>
        </w:rPr>
        <w:fldChar w:fldCharType="separate"/>
      </w:r>
      <w:r>
        <w:rPr>
          <w:noProof/>
        </w:rPr>
        <w:t>32</w:t>
      </w:r>
      <w:r>
        <w:rPr>
          <w:noProof/>
        </w:rPr>
        <w:fldChar w:fldCharType="end"/>
      </w:r>
    </w:p>
    <w:p w14:paraId="372DE966" w14:textId="0685C59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_Toc170117729 \h </w:instrText>
      </w:r>
      <w:r>
        <w:rPr>
          <w:noProof/>
        </w:rPr>
      </w:r>
      <w:r>
        <w:rPr>
          <w:noProof/>
        </w:rPr>
        <w:fldChar w:fldCharType="separate"/>
      </w:r>
      <w:r>
        <w:rPr>
          <w:noProof/>
        </w:rPr>
        <w:t>32</w:t>
      </w:r>
      <w:r>
        <w:rPr>
          <w:noProof/>
        </w:rPr>
        <w:fldChar w:fldCharType="end"/>
      </w:r>
    </w:p>
    <w:p w14:paraId="775FB3CF" w14:textId="1F9C86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_Toc170117730 \h </w:instrText>
      </w:r>
      <w:r>
        <w:rPr>
          <w:noProof/>
        </w:rPr>
      </w:r>
      <w:r>
        <w:rPr>
          <w:noProof/>
        </w:rPr>
        <w:fldChar w:fldCharType="separate"/>
      </w:r>
      <w:r>
        <w:rPr>
          <w:noProof/>
        </w:rPr>
        <w:t>32</w:t>
      </w:r>
      <w:r>
        <w:rPr>
          <w:noProof/>
        </w:rPr>
        <w:fldChar w:fldCharType="end"/>
      </w:r>
    </w:p>
    <w:p w14:paraId="2D821086" w14:textId="643569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_Toc170117731 \h </w:instrText>
      </w:r>
      <w:r>
        <w:rPr>
          <w:noProof/>
        </w:rPr>
      </w:r>
      <w:r>
        <w:rPr>
          <w:noProof/>
        </w:rPr>
        <w:fldChar w:fldCharType="separate"/>
      </w:r>
      <w:r>
        <w:rPr>
          <w:noProof/>
        </w:rPr>
        <w:t>32</w:t>
      </w:r>
      <w:r>
        <w:rPr>
          <w:noProof/>
        </w:rPr>
        <w:fldChar w:fldCharType="end"/>
      </w:r>
    </w:p>
    <w:p w14:paraId="71C0B620" w14:textId="73DEFB2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907080">
        <w:rPr>
          <w:noProof/>
          <w:lang w:val="en-US"/>
        </w:rPr>
        <w:t>Deletion</w:t>
      </w:r>
      <w:r>
        <w:rPr>
          <w:noProof/>
        </w:rPr>
        <w:tab/>
      </w:r>
      <w:r>
        <w:rPr>
          <w:noProof/>
        </w:rPr>
        <w:fldChar w:fldCharType="begin" w:fldLock="1"/>
      </w:r>
      <w:r>
        <w:rPr>
          <w:noProof/>
        </w:rPr>
        <w:instrText xml:space="preserve"> PAGEREF _Toc170117732 \h </w:instrText>
      </w:r>
      <w:r>
        <w:rPr>
          <w:noProof/>
        </w:rPr>
      </w:r>
      <w:r>
        <w:rPr>
          <w:noProof/>
        </w:rPr>
        <w:fldChar w:fldCharType="separate"/>
      </w:r>
      <w:r>
        <w:rPr>
          <w:noProof/>
        </w:rPr>
        <w:t>33</w:t>
      </w:r>
      <w:r>
        <w:rPr>
          <w:noProof/>
        </w:rPr>
        <w:fldChar w:fldCharType="end"/>
      </w:r>
    </w:p>
    <w:p w14:paraId="0917D47A" w14:textId="41BE35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_Toc170117733 \h </w:instrText>
      </w:r>
      <w:r>
        <w:rPr>
          <w:noProof/>
        </w:rPr>
      </w:r>
      <w:r>
        <w:rPr>
          <w:noProof/>
        </w:rPr>
        <w:fldChar w:fldCharType="separate"/>
      </w:r>
      <w:r>
        <w:rPr>
          <w:noProof/>
        </w:rPr>
        <w:t>33</w:t>
      </w:r>
      <w:r>
        <w:rPr>
          <w:noProof/>
        </w:rPr>
        <w:fldChar w:fldCharType="end"/>
      </w:r>
    </w:p>
    <w:p w14:paraId="723F00B1" w14:textId="3F0AF2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_Toc170117734 \h </w:instrText>
      </w:r>
      <w:r>
        <w:rPr>
          <w:noProof/>
        </w:rPr>
      </w:r>
      <w:r>
        <w:rPr>
          <w:noProof/>
        </w:rPr>
        <w:fldChar w:fldCharType="separate"/>
      </w:r>
      <w:r>
        <w:rPr>
          <w:noProof/>
        </w:rPr>
        <w:t>33</w:t>
      </w:r>
      <w:r>
        <w:rPr>
          <w:noProof/>
        </w:rPr>
        <w:fldChar w:fldCharType="end"/>
      </w:r>
    </w:p>
    <w:p w14:paraId="760A853A" w14:textId="620847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907080">
        <w:rPr>
          <w:rFonts w:cs="Courier New"/>
          <w:noProof/>
        </w:rPr>
        <w:t xml:space="preserve"> Update</w:t>
      </w:r>
      <w:r>
        <w:rPr>
          <w:noProof/>
        </w:rPr>
        <w:tab/>
      </w:r>
      <w:r>
        <w:rPr>
          <w:noProof/>
        </w:rPr>
        <w:fldChar w:fldCharType="begin" w:fldLock="1"/>
      </w:r>
      <w:r>
        <w:rPr>
          <w:noProof/>
        </w:rPr>
        <w:instrText xml:space="preserve"> PAGEREF _Toc170117735 \h </w:instrText>
      </w:r>
      <w:r>
        <w:rPr>
          <w:noProof/>
        </w:rPr>
      </w:r>
      <w:r>
        <w:rPr>
          <w:noProof/>
        </w:rPr>
        <w:fldChar w:fldCharType="separate"/>
      </w:r>
      <w:r>
        <w:rPr>
          <w:noProof/>
        </w:rPr>
        <w:t>33</w:t>
      </w:r>
      <w:r>
        <w:rPr>
          <w:noProof/>
        </w:rPr>
        <w:fldChar w:fldCharType="end"/>
      </w:r>
    </w:p>
    <w:p w14:paraId="0CA5F6E3" w14:textId="1D6E67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_Toc170117736 \h </w:instrText>
      </w:r>
      <w:r>
        <w:rPr>
          <w:noProof/>
        </w:rPr>
      </w:r>
      <w:r>
        <w:rPr>
          <w:noProof/>
        </w:rPr>
        <w:fldChar w:fldCharType="separate"/>
      </w:r>
      <w:r>
        <w:rPr>
          <w:noProof/>
        </w:rPr>
        <w:t>34</w:t>
      </w:r>
      <w:r>
        <w:rPr>
          <w:noProof/>
        </w:rPr>
        <w:fldChar w:fldCharType="end"/>
      </w:r>
    </w:p>
    <w:p w14:paraId="55FD1CD5" w14:textId="75B14E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_Toc170117737 \h </w:instrText>
      </w:r>
      <w:r>
        <w:rPr>
          <w:noProof/>
        </w:rPr>
      </w:r>
      <w:r>
        <w:rPr>
          <w:noProof/>
        </w:rPr>
        <w:fldChar w:fldCharType="separate"/>
      </w:r>
      <w:r>
        <w:rPr>
          <w:noProof/>
        </w:rPr>
        <w:t>34</w:t>
      </w:r>
      <w:r>
        <w:rPr>
          <w:noProof/>
        </w:rPr>
        <w:fldChar w:fldCharType="end"/>
      </w:r>
    </w:p>
    <w:p w14:paraId="6A480453" w14:textId="23B698E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_Toc170117738 \h </w:instrText>
      </w:r>
      <w:r>
        <w:rPr>
          <w:noProof/>
        </w:rPr>
      </w:r>
      <w:r>
        <w:rPr>
          <w:noProof/>
        </w:rPr>
        <w:fldChar w:fldCharType="separate"/>
      </w:r>
      <w:r>
        <w:rPr>
          <w:noProof/>
        </w:rPr>
        <w:t>34</w:t>
      </w:r>
      <w:r>
        <w:rPr>
          <w:noProof/>
        </w:rPr>
        <w:fldChar w:fldCharType="end"/>
      </w:r>
    </w:p>
    <w:p w14:paraId="67DAC209" w14:textId="5E202FD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_Toc170117739 \h </w:instrText>
      </w:r>
      <w:r>
        <w:rPr>
          <w:noProof/>
        </w:rPr>
      </w:r>
      <w:r>
        <w:rPr>
          <w:noProof/>
        </w:rPr>
        <w:fldChar w:fldCharType="separate"/>
      </w:r>
      <w:r>
        <w:rPr>
          <w:noProof/>
        </w:rPr>
        <w:t>35</w:t>
      </w:r>
      <w:r>
        <w:rPr>
          <w:noProof/>
        </w:rPr>
        <w:fldChar w:fldCharType="end"/>
      </w:r>
    </w:p>
    <w:p w14:paraId="4E52C3F6" w14:textId="227384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_Toc170117740 \h </w:instrText>
      </w:r>
      <w:r>
        <w:rPr>
          <w:noProof/>
        </w:rPr>
      </w:r>
      <w:r>
        <w:rPr>
          <w:noProof/>
        </w:rPr>
        <w:fldChar w:fldCharType="separate"/>
      </w:r>
      <w:r>
        <w:rPr>
          <w:noProof/>
        </w:rPr>
        <w:t>35</w:t>
      </w:r>
      <w:r>
        <w:rPr>
          <w:noProof/>
        </w:rPr>
        <w:fldChar w:fldCharType="end"/>
      </w:r>
    </w:p>
    <w:p w14:paraId="58349566" w14:textId="0480B7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907080">
        <w:rPr>
          <w:rFonts w:cs="Courier New"/>
          <w:noProof/>
        </w:rPr>
        <w:t xml:space="preserve"> Request</w:t>
      </w:r>
      <w:r>
        <w:rPr>
          <w:noProof/>
        </w:rPr>
        <w:tab/>
      </w:r>
      <w:r>
        <w:rPr>
          <w:noProof/>
        </w:rPr>
        <w:fldChar w:fldCharType="begin" w:fldLock="1"/>
      </w:r>
      <w:r>
        <w:rPr>
          <w:noProof/>
        </w:rPr>
        <w:instrText xml:space="preserve"> PAGEREF _Toc170117741 \h </w:instrText>
      </w:r>
      <w:r>
        <w:rPr>
          <w:noProof/>
        </w:rPr>
      </w:r>
      <w:r>
        <w:rPr>
          <w:noProof/>
        </w:rPr>
        <w:fldChar w:fldCharType="separate"/>
      </w:r>
      <w:r>
        <w:rPr>
          <w:noProof/>
        </w:rPr>
        <w:t>35</w:t>
      </w:r>
      <w:r>
        <w:rPr>
          <w:noProof/>
        </w:rPr>
        <w:fldChar w:fldCharType="end"/>
      </w:r>
    </w:p>
    <w:p w14:paraId="74544C82" w14:textId="396B8953"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_Toc170117742 \h </w:instrText>
      </w:r>
      <w:r>
        <w:rPr>
          <w:noProof/>
        </w:rPr>
      </w:r>
      <w:r>
        <w:rPr>
          <w:noProof/>
        </w:rPr>
        <w:fldChar w:fldCharType="separate"/>
      </w:r>
      <w:r>
        <w:rPr>
          <w:noProof/>
        </w:rPr>
        <w:t>35</w:t>
      </w:r>
      <w:r>
        <w:rPr>
          <w:noProof/>
        </w:rPr>
        <w:fldChar w:fldCharType="end"/>
      </w:r>
    </w:p>
    <w:p w14:paraId="61080AFD" w14:textId="3F00664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_Toc170117743 \h </w:instrText>
      </w:r>
      <w:r>
        <w:rPr>
          <w:noProof/>
        </w:rPr>
      </w:r>
      <w:r>
        <w:rPr>
          <w:noProof/>
        </w:rPr>
        <w:fldChar w:fldCharType="separate"/>
      </w:r>
      <w:r>
        <w:rPr>
          <w:noProof/>
        </w:rPr>
        <w:t>35</w:t>
      </w:r>
      <w:r>
        <w:rPr>
          <w:noProof/>
        </w:rPr>
        <w:fldChar w:fldCharType="end"/>
      </w:r>
    </w:p>
    <w:p w14:paraId="0C9A7E2E" w14:textId="5F5FA9D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_Toc170117744 \h </w:instrText>
      </w:r>
      <w:r>
        <w:rPr>
          <w:noProof/>
        </w:rPr>
      </w:r>
      <w:r>
        <w:rPr>
          <w:noProof/>
        </w:rPr>
        <w:fldChar w:fldCharType="separate"/>
      </w:r>
      <w:r>
        <w:rPr>
          <w:noProof/>
        </w:rPr>
        <w:t>36</w:t>
      </w:r>
      <w:r>
        <w:rPr>
          <w:noProof/>
        </w:rPr>
        <w:fldChar w:fldCharType="end"/>
      </w:r>
    </w:p>
    <w:p w14:paraId="1DE75E44" w14:textId="1A0059F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_Toc170117745 \h </w:instrText>
      </w:r>
      <w:r>
        <w:rPr>
          <w:noProof/>
        </w:rPr>
      </w:r>
      <w:r>
        <w:rPr>
          <w:noProof/>
        </w:rPr>
        <w:fldChar w:fldCharType="separate"/>
      </w:r>
      <w:r>
        <w:rPr>
          <w:noProof/>
        </w:rPr>
        <w:t>36</w:t>
      </w:r>
      <w:r>
        <w:rPr>
          <w:noProof/>
        </w:rPr>
        <w:fldChar w:fldCharType="end"/>
      </w:r>
    </w:p>
    <w:p w14:paraId="501808FB" w14:textId="72CA60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NetSliceLifeCycleMngt_</w:t>
      </w:r>
      <w:r w:rsidRPr="00907080">
        <w:rPr>
          <w:noProof/>
          <w:lang w:val="en-US"/>
        </w:rPr>
        <w:t>Subscribe</w:t>
      </w:r>
      <w:r>
        <w:rPr>
          <w:noProof/>
        </w:rPr>
        <w:tab/>
      </w:r>
      <w:r>
        <w:rPr>
          <w:noProof/>
        </w:rPr>
        <w:fldChar w:fldCharType="begin" w:fldLock="1"/>
      </w:r>
      <w:r>
        <w:rPr>
          <w:noProof/>
        </w:rPr>
        <w:instrText xml:space="preserve"> PAGEREF _Toc170117746 \h </w:instrText>
      </w:r>
      <w:r>
        <w:rPr>
          <w:noProof/>
        </w:rPr>
      </w:r>
      <w:r>
        <w:rPr>
          <w:noProof/>
        </w:rPr>
        <w:fldChar w:fldCharType="separate"/>
      </w:r>
      <w:r>
        <w:rPr>
          <w:noProof/>
        </w:rPr>
        <w:t>36</w:t>
      </w:r>
      <w:r>
        <w:rPr>
          <w:noProof/>
        </w:rPr>
        <w:fldChar w:fldCharType="end"/>
      </w:r>
    </w:p>
    <w:p w14:paraId="451D5A74" w14:textId="0DB392C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_Toc170117747 \h </w:instrText>
      </w:r>
      <w:r>
        <w:rPr>
          <w:noProof/>
        </w:rPr>
      </w:r>
      <w:r>
        <w:rPr>
          <w:noProof/>
        </w:rPr>
        <w:fldChar w:fldCharType="separate"/>
      </w:r>
      <w:r>
        <w:rPr>
          <w:noProof/>
        </w:rPr>
        <w:t>36</w:t>
      </w:r>
      <w:r>
        <w:rPr>
          <w:noProof/>
        </w:rPr>
        <w:fldChar w:fldCharType="end"/>
      </w:r>
    </w:p>
    <w:p w14:paraId="1223E2BE" w14:textId="18DE35B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907080">
        <w:rPr>
          <w:noProof/>
        </w:rPr>
        <w:t>Subscription</w:t>
      </w:r>
      <w:r>
        <w:rPr>
          <w:noProof/>
        </w:rPr>
        <w:t xml:space="preserve"> Creation</w:t>
      </w:r>
      <w:r>
        <w:rPr>
          <w:noProof/>
        </w:rPr>
        <w:tab/>
      </w:r>
      <w:r>
        <w:rPr>
          <w:noProof/>
        </w:rPr>
        <w:fldChar w:fldCharType="begin" w:fldLock="1"/>
      </w:r>
      <w:r>
        <w:rPr>
          <w:noProof/>
        </w:rPr>
        <w:instrText xml:space="preserve"> PAGEREF _Toc170117748 \h </w:instrText>
      </w:r>
      <w:r>
        <w:rPr>
          <w:noProof/>
        </w:rPr>
      </w:r>
      <w:r>
        <w:rPr>
          <w:noProof/>
        </w:rPr>
        <w:fldChar w:fldCharType="separate"/>
      </w:r>
      <w:r>
        <w:rPr>
          <w:noProof/>
        </w:rPr>
        <w:t>36</w:t>
      </w:r>
      <w:r>
        <w:rPr>
          <w:noProof/>
        </w:rPr>
        <w:fldChar w:fldCharType="end"/>
      </w:r>
    </w:p>
    <w:p w14:paraId="05BE5B42" w14:textId="53B657E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907080">
        <w:rPr>
          <w:noProof/>
        </w:rPr>
        <w:t xml:space="preserve"> Subscription</w:t>
      </w:r>
      <w:r>
        <w:rPr>
          <w:noProof/>
        </w:rPr>
        <w:t xml:space="preserve"> Update</w:t>
      </w:r>
      <w:r>
        <w:rPr>
          <w:noProof/>
        </w:rPr>
        <w:tab/>
      </w:r>
      <w:r>
        <w:rPr>
          <w:noProof/>
        </w:rPr>
        <w:fldChar w:fldCharType="begin" w:fldLock="1"/>
      </w:r>
      <w:r>
        <w:rPr>
          <w:noProof/>
        </w:rPr>
        <w:instrText xml:space="preserve"> PAGEREF _Toc170117749 \h </w:instrText>
      </w:r>
      <w:r>
        <w:rPr>
          <w:noProof/>
        </w:rPr>
      </w:r>
      <w:r>
        <w:rPr>
          <w:noProof/>
        </w:rPr>
        <w:fldChar w:fldCharType="separate"/>
      </w:r>
      <w:r>
        <w:rPr>
          <w:noProof/>
        </w:rPr>
        <w:t>37</w:t>
      </w:r>
      <w:r>
        <w:rPr>
          <w:noProof/>
        </w:rPr>
        <w:fldChar w:fldCharType="end"/>
      </w:r>
    </w:p>
    <w:p w14:paraId="72BFAA59" w14:textId="0A4564E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907080">
        <w:rPr>
          <w:noProof/>
        </w:rPr>
        <w:t xml:space="preserve"> Subscription</w:t>
      </w:r>
      <w:r>
        <w:rPr>
          <w:noProof/>
        </w:rPr>
        <w:t xml:space="preserve"> Deletion</w:t>
      </w:r>
      <w:r>
        <w:rPr>
          <w:noProof/>
        </w:rPr>
        <w:tab/>
      </w:r>
      <w:r>
        <w:rPr>
          <w:noProof/>
        </w:rPr>
        <w:fldChar w:fldCharType="begin" w:fldLock="1"/>
      </w:r>
      <w:r>
        <w:rPr>
          <w:noProof/>
        </w:rPr>
        <w:instrText xml:space="preserve"> PAGEREF _Toc170117750 \h </w:instrText>
      </w:r>
      <w:r>
        <w:rPr>
          <w:noProof/>
        </w:rPr>
      </w:r>
      <w:r>
        <w:rPr>
          <w:noProof/>
        </w:rPr>
        <w:fldChar w:fldCharType="separate"/>
      </w:r>
      <w:r>
        <w:rPr>
          <w:noProof/>
        </w:rPr>
        <w:t>37</w:t>
      </w:r>
      <w:r>
        <w:rPr>
          <w:noProof/>
        </w:rPr>
        <w:fldChar w:fldCharType="end"/>
      </w:r>
    </w:p>
    <w:p w14:paraId="3DF6FB17" w14:textId="4826AF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_Notify</w:t>
      </w:r>
      <w:r>
        <w:rPr>
          <w:noProof/>
        </w:rPr>
        <w:tab/>
      </w:r>
      <w:r>
        <w:rPr>
          <w:noProof/>
        </w:rPr>
        <w:fldChar w:fldCharType="begin" w:fldLock="1"/>
      </w:r>
      <w:r>
        <w:rPr>
          <w:noProof/>
        </w:rPr>
        <w:instrText xml:space="preserve"> PAGEREF _Toc170117751 \h </w:instrText>
      </w:r>
      <w:r>
        <w:rPr>
          <w:noProof/>
        </w:rPr>
      </w:r>
      <w:r>
        <w:rPr>
          <w:noProof/>
        </w:rPr>
        <w:fldChar w:fldCharType="separate"/>
      </w:r>
      <w:r>
        <w:rPr>
          <w:noProof/>
        </w:rPr>
        <w:t>38</w:t>
      </w:r>
      <w:r>
        <w:rPr>
          <w:noProof/>
        </w:rPr>
        <w:fldChar w:fldCharType="end"/>
      </w:r>
    </w:p>
    <w:p w14:paraId="470B646B" w14:textId="50F9F1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_Toc170117752 \h </w:instrText>
      </w:r>
      <w:r>
        <w:rPr>
          <w:noProof/>
        </w:rPr>
      </w:r>
      <w:r>
        <w:rPr>
          <w:noProof/>
        </w:rPr>
        <w:fldChar w:fldCharType="separate"/>
      </w:r>
      <w:r>
        <w:rPr>
          <w:noProof/>
        </w:rPr>
        <w:t>38</w:t>
      </w:r>
      <w:r>
        <w:rPr>
          <w:noProof/>
        </w:rPr>
        <w:fldChar w:fldCharType="end"/>
      </w:r>
    </w:p>
    <w:p w14:paraId="1B182627" w14:textId="25336B6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907080">
        <w:rPr>
          <w:noProof/>
          <w:lang w:val="en-US"/>
        </w:rPr>
        <w:t>Notification</w:t>
      </w:r>
      <w:r>
        <w:rPr>
          <w:noProof/>
        </w:rPr>
        <w:tab/>
      </w:r>
      <w:r>
        <w:rPr>
          <w:noProof/>
        </w:rPr>
        <w:fldChar w:fldCharType="begin" w:fldLock="1"/>
      </w:r>
      <w:r>
        <w:rPr>
          <w:noProof/>
        </w:rPr>
        <w:instrText xml:space="preserve"> PAGEREF _Toc170117753 \h </w:instrText>
      </w:r>
      <w:r>
        <w:rPr>
          <w:noProof/>
        </w:rPr>
      </w:r>
      <w:r>
        <w:rPr>
          <w:noProof/>
        </w:rPr>
        <w:fldChar w:fldCharType="separate"/>
      </w:r>
      <w:r>
        <w:rPr>
          <w:noProof/>
        </w:rPr>
        <w:t>38</w:t>
      </w:r>
      <w:r>
        <w:rPr>
          <w:noProof/>
        </w:rPr>
        <w:fldChar w:fldCharType="end"/>
      </w:r>
    </w:p>
    <w:p w14:paraId="087C7260" w14:textId="36AE490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_QoEMetricsSubscribe</w:t>
      </w:r>
      <w:r>
        <w:rPr>
          <w:noProof/>
        </w:rPr>
        <w:tab/>
      </w:r>
      <w:r>
        <w:rPr>
          <w:noProof/>
        </w:rPr>
        <w:fldChar w:fldCharType="begin" w:fldLock="1"/>
      </w:r>
      <w:r>
        <w:rPr>
          <w:noProof/>
        </w:rPr>
        <w:instrText xml:space="preserve"> PAGEREF _Toc170117754 \h </w:instrText>
      </w:r>
      <w:r>
        <w:rPr>
          <w:noProof/>
        </w:rPr>
      </w:r>
      <w:r>
        <w:rPr>
          <w:noProof/>
        </w:rPr>
        <w:fldChar w:fldCharType="separate"/>
      </w:r>
      <w:r>
        <w:rPr>
          <w:noProof/>
        </w:rPr>
        <w:t>39</w:t>
      </w:r>
      <w:r>
        <w:rPr>
          <w:noProof/>
        </w:rPr>
        <w:fldChar w:fldCharType="end"/>
      </w:r>
    </w:p>
    <w:p w14:paraId="293C75F0" w14:textId="6432314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_Toc170117755 \h </w:instrText>
      </w:r>
      <w:r>
        <w:rPr>
          <w:noProof/>
        </w:rPr>
      </w:r>
      <w:r>
        <w:rPr>
          <w:noProof/>
        </w:rPr>
        <w:fldChar w:fldCharType="separate"/>
      </w:r>
      <w:r>
        <w:rPr>
          <w:noProof/>
        </w:rPr>
        <w:t>39</w:t>
      </w:r>
      <w:r>
        <w:rPr>
          <w:noProof/>
        </w:rPr>
        <w:fldChar w:fldCharType="end"/>
      </w:r>
    </w:p>
    <w:p w14:paraId="0F854059" w14:textId="28FE3FA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sidRPr="00907080">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QoE Metrics Subscription Notification</w:t>
      </w:r>
      <w:r>
        <w:rPr>
          <w:noProof/>
        </w:rPr>
        <w:tab/>
      </w:r>
      <w:r>
        <w:rPr>
          <w:noProof/>
        </w:rPr>
        <w:fldChar w:fldCharType="begin" w:fldLock="1"/>
      </w:r>
      <w:r>
        <w:rPr>
          <w:noProof/>
        </w:rPr>
        <w:instrText xml:space="preserve"> PAGEREF _Toc170117756 \h </w:instrText>
      </w:r>
      <w:r>
        <w:rPr>
          <w:noProof/>
        </w:rPr>
      </w:r>
      <w:r>
        <w:rPr>
          <w:noProof/>
        </w:rPr>
        <w:fldChar w:fldCharType="separate"/>
      </w:r>
      <w:r>
        <w:rPr>
          <w:noProof/>
        </w:rPr>
        <w:t>39</w:t>
      </w:r>
      <w:r>
        <w:rPr>
          <w:noProof/>
        </w:rPr>
        <w:fldChar w:fldCharType="end"/>
      </w:r>
    </w:p>
    <w:p w14:paraId="060246BD" w14:textId="614C409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_QoEMetricsNotify</w:t>
      </w:r>
      <w:r>
        <w:rPr>
          <w:noProof/>
        </w:rPr>
        <w:tab/>
      </w:r>
      <w:r>
        <w:rPr>
          <w:noProof/>
        </w:rPr>
        <w:fldChar w:fldCharType="begin" w:fldLock="1"/>
      </w:r>
      <w:r>
        <w:rPr>
          <w:noProof/>
        </w:rPr>
        <w:instrText xml:space="preserve"> PAGEREF _Toc170117757 \h </w:instrText>
      </w:r>
      <w:r>
        <w:rPr>
          <w:noProof/>
        </w:rPr>
      </w:r>
      <w:r>
        <w:rPr>
          <w:noProof/>
        </w:rPr>
        <w:fldChar w:fldCharType="separate"/>
      </w:r>
      <w:r>
        <w:rPr>
          <w:noProof/>
        </w:rPr>
        <w:t>39</w:t>
      </w:r>
      <w:r>
        <w:rPr>
          <w:noProof/>
        </w:rPr>
        <w:fldChar w:fldCharType="end"/>
      </w:r>
    </w:p>
    <w:p w14:paraId="2060812D" w14:textId="307E82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_Toc170117758 \h </w:instrText>
      </w:r>
      <w:r>
        <w:rPr>
          <w:noProof/>
        </w:rPr>
      </w:r>
      <w:r>
        <w:rPr>
          <w:noProof/>
        </w:rPr>
        <w:fldChar w:fldCharType="separate"/>
      </w:r>
      <w:r>
        <w:rPr>
          <w:noProof/>
        </w:rPr>
        <w:t>39</w:t>
      </w:r>
      <w:r>
        <w:rPr>
          <w:noProof/>
        </w:rPr>
        <w:fldChar w:fldCharType="end"/>
      </w:r>
    </w:p>
    <w:p w14:paraId="31485DE3" w14:textId="223920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907080">
        <w:rPr>
          <w:noProof/>
          <w:lang w:val="en-US"/>
        </w:rPr>
        <w:t xml:space="preserve"> Notification</w:t>
      </w:r>
      <w:r>
        <w:rPr>
          <w:noProof/>
        </w:rPr>
        <w:tab/>
      </w:r>
      <w:r>
        <w:rPr>
          <w:noProof/>
        </w:rPr>
        <w:fldChar w:fldCharType="begin" w:fldLock="1"/>
      </w:r>
      <w:r>
        <w:rPr>
          <w:noProof/>
        </w:rPr>
        <w:instrText xml:space="preserve"> PAGEREF _Toc170117759 \h </w:instrText>
      </w:r>
      <w:r>
        <w:rPr>
          <w:noProof/>
        </w:rPr>
      </w:r>
      <w:r>
        <w:rPr>
          <w:noProof/>
        </w:rPr>
        <w:fldChar w:fldCharType="separate"/>
      </w:r>
      <w:r>
        <w:rPr>
          <w:noProof/>
        </w:rPr>
        <w:t>40</w:t>
      </w:r>
      <w:r>
        <w:rPr>
          <w:noProof/>
        </w:rPr>
        <w:fldChar w:fldCharType="end"/>
      </w:r>
    </w:p>
    <w:p w14:paraId="40468C54" w14:textId="5454DDB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_Toc170117760 \h </w:instrText>
      </w:r>
      <w:r>
        <w:rPr>
          <w:noProof/>
        </w:rPr>
      </w:r>
      <w:r>
        <w:rPr>
          <w:noProof/>
        </w:rPr>
        <w:fldChar w:fldCharType="separate"/>
      </w:r>
      <w:r>
        <w:rPr>
          <w:noProof/>
        </w:rPr>
        <w:t>40</w:t>
      </w:r>
      <w:r>
        <w:rPr>
          <w:noProof/>
        </w:rPr>
        <w:fldChar w:fldCharType="end"/>
      </w:r>
    </w:p>
    <w:p w14:paraId="6D825B90" w14:textId="4A8E96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_Toc170117761 \h </w:instrText>
      </w:r>
      <w:r>
        <w:rPr>
          <w:noProof/>
        </w:rPr>
      </w:r>
      <w:r>
        <w:rPr>
          <w:noProof/>
        </w:rPr>
        <w:fldChar w:fldCharType="separate"/>
      </w:r>
      <w:r>
        <w:rPr>
          <w:noProof/>
        </w:rPr>
        <w:t>40</w:t>
      </w:r>
      <w:r>
        <w:rPr>
          <w:noProof/>
        </w:rPr>
        <w:fldChar w:fldCharType="end"/>
      </w:r>
    </w:p>
    <w:p w14:paraId="3CFF967A" w14:textId="7E63F0E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_Toc170117762 \h </w:instrText>
      </w:r>
      <w:r>
        <w:rPr>
          <w:noProof/>
        </w:rPr>
      </w:r>
      <w:r>
        <w:rPr>
          <w:noProof/>
        </w:rPr>
        <w:fldChar w:fldCharType="separate"/>
      </w:r>
      <w:r>
        <w:rPr>
          <w:noProof/>
        </w:rPr>
        <w:t>40</w:t>
      </w:r>
      <w:r>
        <w:rPr>
          <w:noProof/>
        </w:rPr>
        <w:fldChar w:fldCharType="end"/>
      </w:r>
    </w:p>
    <w:p w14:paraId="343CA734" w14:textId="418685B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ab/>
      </w:r>
      <w:r>
        <w:rPr>
          <w:noProof/>
        </w:rPr>
        <w:fldChar w:fldCharType="begin" w:fldLock="1"/>
      </w:r>
      <w:r>
        <w:rPr>
          <w:noProof/>
        </w:rPr>
        <w:instrText xml:space="preserve"> PAGEREF _Toc170117763 \h </w:instrText>
      </w:r>
      <w:r>
        <w:rPr>
          <w:noProof/>
        </w:rPr>
      </w:r>
      <w:r>
        <w:rPr>
          <w:noProof/>
        </w:rPr>
        <w:fldChar w:fldCharType="separate"/>
      </w:r>
      <w:r>
        <w:rPr>
          <w:noProof/>
        </w:rPr>
        <w:t>41</w:t>
      </w:r>
      <w:r>
        <w:rPr>
          <w:noProof/>
        </w:rPr>
        <w:fldChar w:fldCharType="end"/>
      </w:r>
    </w:p>
    <w:p w14:paraId="15E74A6A" w14:textId="343B26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_Toc170117764 \h </w:instrText>
      </w:r>
      <w:r>
        <w:rPr>
          <w:noProof/>
        </w:rPr>
      </w:r>
      <w:r>
        <w:rPr>
          <w:noProof/>
        </w:rPr>
        <w:fldChar w:fldCharType="separate"/>
      </w:r>
      <w:r>
        <w:rPr>
          <w:noProof/>
        </w:rPr>
        <w:t>41</w:t>
      </w:r>
      <w:r>
        <w:rPr>
          <w:noProof/>
        </w:rPr>
        <w:fldChar w:fldCharType="end"/>
      </w:r>
    </w:p>
    <w:p w14:paraId="651E73C9" w14:textId="6DDC024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_Toc170117765 \h </w:instrText>
      </w:r>
      <w:r>
        <w:rPr>
          <w:noProof/>
        </w:rPr>
      </w:r>
      <w:r>
        <w:rPr>
          <w:noProof/>
        </w:rPr>
        <w:fldChar w:fldCharType="separate"/>
      </w:r>
      <w:r>
        <w:rPr>
          <w:noProof/>
        </w:rPr>
        <w:t>41</w:t>
      </w:r>
      <w:r>
        <w:rPr>
          <w:noProof/>
        </w:rPr>
        <w:fldChar w:fldCharType="end"/>
      </w:r>
    </w:p>
    <w:p w14:paraId="5C4CD776" w14:textId="4C4374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_Toc170117766 \h </w:instrText>
      </w:r>
      <w:r>
        <w:rPr>
          <w:noProof/>
        </w:rPr>
      </w:r>
      <w:r>
        <w:rPr>
          <w:noProof/>
        </w:rPr>
        <w:fldChar w:fldCharType="separate"/>
      </w:r>
      <w:r>
        <w:rPr>
          <w:noProof/>
        </w:rPr>
        <w:t>41</w:t>
      </w:r>
      <w:r>
        <w:rPr>
          <w:noProof/>
        </w:rPr>
        <w:fldChar w:fldCharType="end"/>
      </w:r>
    </w:p>
    <w:p w14:paraId="0AF2A3DC" w14:textId="0FD7BEB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_Create</w:t>
      </w:r>
      <w:r>
        <w:rPr>
          <w:noProof/>
        </w:rPr>
        <w:tab/>
      </w:r>
      <w:r>
        <w:rPr>
          <w:noProof/>
        </w:rPr>
        <w:fldChar w:fldCharType="begin" w:fldLock="1"/>
      </w:r>
      <w:r>
        <w:rPr>
          <w:noProof/>
        </w:rPr>
        <w:instrText xml:space="preserve"> PAGEREF _Toc170117767 \h </w:instrText>
      </w:r>
      <w:r>
        <w:rPr>
          <w:noProof/>
        </w:rPr>
      </w:r>
      <w:r>
        <w:rPr>
          <w:noProof/>
        </w:rPr>
        <w:fldChar w:fldCharType="separate"/>
      </w:r>
      <w:r>
        <w:rPr>
          <w:noProof/>
        </w:rPr>
        <w:t>42</w:t>
      </w:r>
      <w:r>
        <w:rPr>
          <w:noProof/>
        </w:rPr>
        <w:fldChar w:fldCharType="end"/>
      </w:r>
    </w:p>
    <w:p w14:paraId="1984E82B" w14:textId="3A10977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_Toc170117768 \h </w:instrText>
      </w:r>
      <w:r>
        <w:rPr>
          <w:noProof/>
        </w:rPr>
      </w:r>
      <w:r>
        <w:rPr>
          <w:noProof/>
        </w:rPr>
        <w:fldChar w:fldCharType="separate"/>
      </w:r>
      <w:r>
        <w:rPr>
          <w:noProof/>
        </w:rPr>
        <w:t>42</w:t>
      </w:r>
      <w:r>
        <w:rPr>
          <w:noProof/>
        </w:rPr>
        <w:fldChar w:fldCharType="end"/>
      </w:r>
    </w:p>
    <w:p w14:paraId="1ACB8AC5" w14:textId="38FB1E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_Toc170117769 \h </w:instrText>
      </w:r>
      <w:r>
        <w:rPr>
          <w:noProof/>
        </w:rPr>
      </w:r>
      <w:r>
        <w:rPr>
          <w:noProof/>
        </w:rPr>
        <w:fldChar w:fldCharType="separate"/>
      </w:r>
      <w:r>
        <w:rPr>
          <w:noProof/>
        </w:rPr>
        <w:t>42</w:t>
      </w:r>
      <w:r>
        <w:rPr>
          <w:noProof/>
        </w:rPr>
        <w:fldChar w:fldCharType="end"/>
      </w:r>
    </w:p>
    <w:p w14:paraId="0D97768B" w14:textId="2533D7A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_Update</w:t>
      </w:r>
      <w:r>
        <w:rPr>
          <w:noProof/>
        </w:rPr>
        <w:tab/>
      </w:r>
      <w:r>
        <w:rPr>
          <w:noProof/>
        </w:rPr>
        <w:fldChar w:fldCharType="begin" w:fldLock="1"/>
      </w:r>
      <w:r>
        <w:rPr>
          <w:noProof/>
        </w:rPr>
        <w:instrText xml:space="preserve"> PAGEREF _Toc170117770 \h </w:instrText>
      </w:r>
      <w:r>
        <w:rPr>
          <w:noProof/>
        </w:rPr>
      </w:r>
      <w:r>
        <w:rPr>
          <w:noProof/>
        </w:rPr>
        <w:fldChar w:fldCharType="separate"/>
      </w:r>
      <w:r>
        <w:rPr>
          <w:noProof/>
        </w:rPr>
        <w:t>43</w:t>
      </w:r>
      <w:r>
        <w:rPr>
          <w:noProof/>
        </w:rPr>
        <w:fldChar w:fldCharType="end"/>
      </w:r>
    </w:p>
    <w:p w14:paraId="06AB7736" w14:textId="28930F4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_Toc170117771 \h </w:instrText>
      </w:r>
      <w:r>
        <w:rPr>
          <w:noProof/>
        </w:rPr>
      </w:r>
      <w:r>
        <w:rPr>
          <w:noProof/>
        </w:rPr>
        <w:fldChar w:fldCharType="separate"/>
      </w:r>
      <w:r>
        <w:rPr>
          <w:noProof/>
        </w:rPr>
        <w:t>43</w:t>
      </w:r>
      <w:r>
        <w:rPr>
          <w:noProof/>
        </w:rPr>
        <w:fldChar w:fldCharType="end"/>
      </w:r>
    </w:p>
    <w:p w14:paraId="7B08F561" w14:textId="500CBD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_Toc170117772 \h </w:instrText>
      </w:r>
      <w:r>
        <w:rPr>
          <w:noProof/>
        </w:rPr>
      </w:r>
      <w:r>
        <w:rPr>
          <w:noProof/>
        </w:rPr>
        <w:fldChar w:fldCharType="separate"/>
      </w:r>
      <w:r>
        <w:rPr>
          <w:noProof/>
        </w:rPr>
        <w:t>43</w:t>
      </w:r>
      <w:r>
        <w:rPr>
          <w:noProof/>
        </w:rPr>
        <w:fldChar w:fldCharType="end"/>
      </w:r>
    </w:p>
    <w:p w14:paraId="21BA953C" w14:textId="6FFB405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_Delete</w:t>
      </w:r>
      <w:r>
        <w:rPr>
          <w:noProof/>
        </w:rPr>
        <w:tab/>
      </w:r>
      <w:r>
        <w:rPr>
          <w:noProof/>
        </w:rPr>
        <w:fldChar w:fldCharType="begin" w:fldLock="1"/>
      </w:r>
      <w:r>
        <w:rPr>
          <w:noProof/>
        </w:rPr>
        <w:instrText xml:space="preserve"> PAGEREF _Toc170117773 \h </w:instrText>
      </w:r>
      <w:r>
        <w:rPr>
          <w:noProof/>
        </w:rPr>
      </w:r>
      <w:r>
        <w:rPr>
          <w:noProof/>
        </w:rPr>
        <w:fldChar w:fldCharType="separate"/>
      </w:r>
      <w:r>
        <w:rPr>
          <w:noProof/>
        </w:rPr>
        <w:t>44</w:t>
      </w:r>
      <w:r>
        <w:rPr>
          <w:noProof/>
        </w:rPr>
        <w:fldChar w:fldCharType="end"/>
      </w:r>
    </w:p>
    <w:p w14:paraId="0DFBD02E" w14:textId="2CCFCE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_Toc170117774 \h </w:instrText>
      </w:r>
      <w:r>
        <w:rPr>
          <w:noProof/>
        </w:rPr>
      </w:r>
      <w:r>
        <w:rPr>
          <w:noProof/>
        </w:rPr>
        <w:fldChar w:fldCharType="separate"/>
      </w:r>
      <w:r>
        <w:rPr>
          <w:noProof/>
        </w:rPr>
        <w:t>44</w:t>
      </w:r>
      <w:r>
        <w:rPr>
          <w:noProof/>
        </w:rPr>
        <w:fldChar w:fldCharType="end"/>
      </w:r>
    </w:p>
    <w:p w14:paraId="106E1CBA" w14:textId="1C40F8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_Toc170117775 \h </w:instrText>
      </w:r>
      <w:r>
        <w:rPr>
          <w:noProof/>
        </w:rPr>
      </w:r>
      <w:r>
        <w:rPr>
          <w:noProof/>
        </w:rPr>
        <w:fldChar w:fldCharType="separate"/>
      </w:r>
      <w:r>
        <w:rPr>
          <w:noProof/>
        </w:rPr>
        <w:t>44</w:t>
      </w:r>
      <w:r>
        <w:rPr>
          <w:noProof/>
        </w:rPr>
        <w:fldChar w:fldCharType="end"/>
      </w:r>
    </w:p>
    <w:p w14:paraId="6B50BEE5" w14:textId="6C1752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NSCE_PolicyManagement_HarmonizationNotify</w:t>
      </w:r>
      <w:r>
        <w:rPr>
          <w:noProof/>
        </w:rPr>
        <w:tab/>
      </w:r>
      <w:r>
        <w:rPr>
          <w:noProof/>
        </w:rPr>
        <w:fldChar w:fldCharType="begin" w:fldLock="1"/>
      </w:r>
      <w:r>
        <w:rPr>
          <w:noProof/>
        </w:rPr>
        <w:instrText xml:space="preserve"> PAGEREF _Toc170117776 \h </w:instrText>
      </w:r>
      <w:r>
        <w:rPr>
          <w:noProof/>
        </w:rPr>
      </w:r>
      <w:r>
        <w:rPr>
          <w:noProof/>
        </w:rPr>
        <w:fldChar w:fldCharType="separate"/>
      </w:r>
      <w:r>
        <w:rPr>
          <w:noProof/>
        </w:rPr>
        <w:t>44</w:t>
      </w:r>
      <w:r>
        <w:rPr>
          <w:noProof/>
        </w:rPr>
        <w:fldChar w:fldCharType="end"/>
      </w:r>
    </w:p>
    <w:p w14:paraId="13B8414B" w14:textId="14D1523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_Toc170117777 \h </w:instrText>
      </w:r>
      <w:r>
        <w:rPr>
          <w:noProof/>
        </w:rPr>
      </w:r>
      <w:r>
        <w:rPr>
          <w:noProof/>
        </w:rPr>
        <w:fldChar w:fldCharType="separate"/>
      </w:r>
      <w:r>
        <w:rPr>
          <w:noProof/>
        </w:rPr>
        <w:t>44</w:t>
      </w:r>
      <w:r>
        <w:rPr>
          <w:noProof/>
        </w:rPr>
        <w:fldChar w:fldCharType="end"/>
      </w:r>
    </w:p>
    <w:p w14:paraId="1EAD9584" w14:textId="019EDB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907080">
        <w:rPr>
          <w:noProof/>
          <w:lang w:val="en-US"/>
        </w:rPr>
        <w:t>Notification</w:t>
      </w:r>
      <w:r>
        <w:rPr>
          <w:noProof/>
        </w:rPr>
        <w:tab/>
      </w:r>
      <w:r>
        <w:rPr>
          <w:noProof/>
        </w:rPr>
        <w:fldChar w:fldCharType="begin" w:fldLock="1"/>
      </w:r>
      <w:r>
        <w:rPr>
          <w:noProof/>
        </w:rPr>
        <w:instrText xml:space="preserve"> PAGEREF _Toc170117778 \h </w:instrText>
      </w:r>
      <w:r>
        <w:rPr>
          <w:noProof/>
        </w:rPr>
      </w:r>
      <w:r>
        <w:rPr>
          <w:noProof/>
        </w:rPr>
        <w:fldChar w:fldCharType="separate"/>
      </w:r>
      <w:r>
        <w:rPr>
          <w:noProof/>
        </w:rPr>
        <w:t>45</w:t>
      </w:r>
      <w:r>
        <w:rPr>
          <w:noProof/>
        </w:rPr>
        <w:fldChar w:fldCharType="end"/>
      </w:r>
    </w:p>
    <w:p w14:paraId="044DB66F" w14:textId="41DAEA2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w:t>
      </w:r>
      <w:r w:rsidRPr="00907080">
        <w:rPr>
          <w:noProof/>
          <w:lang w:val="en-US"/>
        </w:rPr>
        <w:t>Subscribe</w:t>
      </w:r>
      <w:r>
        <w:rPr>
          <w:noProof/>
        </w:rPr>
        <w:tab/>
      </w:r>
      <w:r>
        <w:rPr>
          <w:noProof/>
        </w:rPr>
        <w:fldChar w:fldCharType="begin" w:fldLock="1"/>
      </w:r>
      <w:r>
        <w:rPr>
          <w:noProof/>
        </w:rPr>
        <w:instrText xml:space="preserve"> PAGEREF _Toc170117779 \h </w:instrText>
      </w:r>
      <w:r>
        <w:rPr>
          <w:noProof/>
        </w:rPr>
      </w:r>
      <w:r>
        <w:rPr>
          <w:noProof/>
        </w:rPr>
        <w:fldChar w:fldCharType="separate"/>
      </w:r>
      <w:r>
        <w:rPr>
          <w:noProof/>
        </w:rPr>
        <w:t>45</w:t>
      </w:r>
      <w:r>
        <w:rPr>
          <w:noProof/>
        </w:rPr>
        <w:fldChar w:fldCharType="end"/>
      </w:r>
    </w:p>
    <w:p w14:paraId="345C6CC2" w14:textId="7E1B299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_Toc170117780 \h </w:instrText>
      </w:r>
      <w:r>
        <w:rPr>
          <w:noProof/>
        </w:rPr>
      </w:r>
      <w:r>
        <w:rPr>
          <w:noProof/>
        </w:rPr>
        <w:fldChar w:fldCharType="separate"/>
      </w:r>
      <w:r>
        <w:rPr>
          <w:noProof/>
        </w:rPr>
        <w:t>45</w:t>
      </w:r>
      <w:r>
        <w:rPr>
          <w:noProof/>
        </w:rPr>
        <w:fldChar w:fldCharType="end"/>
      </w:r>
    </w:p>
    <w:p w14:paraId="58C51D4D" w14:textId="275155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Creation</w:t>
      </w:r>
      <w:r>
        <w:rPr>
          <w:noProof/>
        </w:rPr>
        <w:tab/>
      </w:r>
      <w:r>
        <w:rPr>
          <w:noProof/>
        </w:rPr>
        <w:fldChar w:fldCharType="begin" w:fldLock="1"/>
      </w:r>
      <w:r>
        <w:rPr>
          <w:noProof/>
        </w:rPr>
        <w:instrText xml:space="preserve"> PAGEREF _Toc170117781 \h </w:instrText>
      </w:r>
      <w:r>
        <w:rPr>
          <w:noProof/>
        </w:rPr>
      </w:r>
      <w:r>
        <w:rPr>
          <w:noProof/>
        </w:rPr>
        <w:fldChar w:fldCharType="separate"/>
      </w:r>
      <w:r>
        <w:rPr>
          <w:noProof/>
        </w:rPr>
        <w:t>45</w:t>
      </w:r>
      <w:r>
        <w:rPr>
          <w:noProof/>
        </w:rPr>
        <w:fldChar w:fldCharType="end"/>
      </w:r>
    </w:p>
    <w:p w14:paraId="1D01F01C" w14:textId="317686E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Update</w:t>
      </w:r>
      <w:r>
        <w:rPr>
          <w:noProof/>
        </w:rPr>
        <w:tab/>
      </w:r>
      <w:r>
        <w:rPr>
          <w:noProof/>
        </w:rPr>
        <w:fldChar w:fldCharType="begin" w:fldLock="1"/>
      </w:r>
      <w:r>
        <w:rPr>
          <w:noProof/>
        </w:rPr>
        <w:instrText xml:space="preserve"> PAGEREF _Toc170117782 \h </w:instrText>
      </w:r>
      <w:r>
        <w:rPr>
          <w:noProof/>
        </w:rPr>
      </w:r>
      <w:r>
        <w:rPr>
          <w:noProof/>
        </w:rPr>
        <w:fldChar w:fldCharType="separate"/>
      </w:r>
      <w:r>
        <w:rPr>
          <w:noProof/>
        </w:rPr>
        <w:t>46</w:t>
      </w:r>
      <w:r>
        <w:rPr>
          <w:noProof/>
        </w:rPr>
        <w:fldChar w:fldCharType="end"/>
      </w:r>
    </w:p>
    <w:p w14:paraId="6E65338B" w14:textId="46C565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Deletion</w:t>
      </w:r>
      <w:r>
        <w:rPr>
          <w:noProof/>
        </w:rPr>
        <w:tab/>
      </w:r>
      <w:r>
        <w:rPr>
          <w:noProof/>
        </w:rPr>
        <w:fldChar w:fldCharType="begin" w:fldLock="1"/>
      </w:r>
      <w:r>
        <w:rPr>
          <w:noProof/>
        </w:rPr>
        <w:instrText xml:space="preserve"> PAGEREF _Toc170117783 \h </w:instrText>
      </w:r>
      <w:r>
        <w:rPr>
          <w:noProof/>
        </w:rPr>
      </w:r>
      <w:r>
        <w:rPr>
          <w:noProof/>
        </w:rPr>
        <w:fldChar w:fldCharType="separate"/>
      </w:r>
      <w:r>
        <w:rPr>
          <w:noProof/>
        </w:rPr>
        <w:t>47</w:t>
      </w:r>
      <w:r>
        <w:rPr>
          <w:noProof/>
        </w:rPr>
        <w:fldChar w:fldCharType="end"/>
      </w:r>
    </w:p>
    <w:p w14:paraId="3B773F60" w14:textId="10B894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NSCE_PolicyManagement_Notify</w:t>
      </w:r>
      <w:r>
        <w:rPr>
          <w:noProof/>
        </w:rPr>
        <w:tab/>
      </w:r>
      <w:r>
        <w:rPr>
          <w:noProof/>
        </w:rPr>
        <w:fldChar w:fldCharType="begin" w:fldLock="1"/>
      </w:r>
      <w:r>
        <w:rPr>
          <w:noProof/>
        </w:rPr>
        <w:instrText xml:space="preserve"> PAGEREF _Toc170117784 \h </w:instrText>
      </w:r>
      <w:r>
        <w:rPr>
          <w:noProof/>
        </w:rPr>
      </w:r>
      <w:r>
        <w:rPr>
          <w:noProof/>
        </w:rPr>
        <w:fldChar w:fldCharType="separate"/>
      </w:r>
      <w:r>
        <w:rPr>
          <w:noProof/>
        </w:rPr>
        <w:t>47</w:t>
      </w:r>
      <w:r>
        <w:rPr>
          <w:noProof/>
        </w:rPr>
        <w:fldChar w:fldCharType="end"/>
      </w:r>
    </w:p>
    <w:p w14:paraId="68C724A8" w14:textId="286930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_Toc170117785 \h </w:instrText>
      </w:r>
      <w:r>
        <w:rPr>
          <w:noProof/>
        </w:rPr>
      </w:r>
      <w:r>
        <w:rPr>
          <w:noProof/>
        </w:rPr>
        <w:fldChar w:fldCharType="separate"/>
      </w:r>
      <w:r>
        <w:rPr>
          <w:noProof/>
        </w:rPr>
        <w:t>47</w:t>
      </w:r>
      <w:r>
        <w:rPr>
          <w:noProof/>
        </w:rPr>
        <w:fldChar w:fldCharType="end"/>
      </w:r>
    </w:p>
    <w:p w14:paraId="3AD6389E" w14:textId="5AECD5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907080">
        <w:rPr>
          <w:noProof/>
          <w:lang w:val="en-US"/>
        </w:rPr>
        <w:t>Notification</w:t>
      </w:r>
      <w:r>
        <w:rPr>
          <w:noProof/>
        </w:rPr>
        <w:tab/>
      </w:r>
      <w:r>
        <w:rPr>
          <w:noProof/>
        </w:rPr>
        <w:fldChar w:fldCharType="begin" w:fldLock="1"/>
      </w:r>
      <w:r>
        <w:rPr>
          <w:noProof/>
        </w:rPr>
        <w:instrText xml:space="preserve"> PAGEREF _Toc170117786 \h </w:instrText>
      </w:r>
      <w:r>
        <w:rPr>
          <w:noProof/>
        </w:rPr>
      </w:r>
      <w:r>
        <w:rPr>
          <w:noProof/>
        </w:rPr>
        <w:fldChar w:fldCharType="separate"/>
      </w:r>
      <w:r>
        <w:rPr>
          <w:noProof/>
        </w:rPr>
        <w:t>47</w:t>
      </w:r>
      <w:r>
        <w:rPr>
          <w:noProof/>
        </w:rPr>
        <w:fldChar w:fldCharType="end"/>
      </w:r>
    </w:p>
    <w:p w14:paraId="4746DB57" w14:textId="40EB0D3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_Toc170117787 \h </w:instrText>
      </w:r>
      <w:r>
        <w:rPr>
          <w:noProof/>
        </w:rPr>
      </w:r>
      <w:r>
        <w:rPr>
          <w:noProof/>
        </w:rPr>
        <w:fldChar w:fldCharType="separate"/>
      </w:r>
      <w:r>
        <w:rPr>
          <w:noProof/>
        </w:rPr>
        <w:t>48</w:t>
      </w:r>
      <w:r>
        <w:rPr>
          <w:noProof/>
        </w:rPr>
        <w:fldChar w:fldCharType="end"/>
      </w:r>
    </w:p>
    <w:p w14:paraId="04597F90" w14:textId="22A7731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_Toc170117788 \h </w:instrText>
      </w:r>
      <w:r>
        <w:rPr>
          <w:noProof/>
        </w:rPr>
      </w:r>
      <w:r>
        <w:rPr>
          <w:noProof/>
        </w:rPr>
        <w:fldChar w:fldCharType="separate"/>
      </w:r>
      <w:r>
        <w:rPr>
          <w:noProof/>
        </w:rPr>
        <w:t>48</w:t>
      </w:r>
      <w:r>
        <w:rPr>
          <w:noProof/>
        </w:rPr>
        <w:fldChar w:fldCharType="end"/>
      </w:r>
    </w:p>
    <w:p w14:paraId="787F5A73" w14:textId="13DE496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_Toc170117789 \h </w:instrText>
      </w:r>
      <w:r>
        <w:rPr>
          <w:noProof/>
        </w:rPr>
      </w:r>
      <w:r>
        <w:rPr>
          <w:noProof/>
        </w:rPr>
        <w:fldChar w:fldCharType="separate"/>
      </w:r>
      <w:r>
        <w:rPr>
          <w:noProof/>
        </w:rPr>
        <w:t>48</w:t>
      </w:r>
      <w:r>
        <w:rPr>
          <w:noProof/>
        </w:rPr>
        <w:fldChar w:fldCharType="end"/>
      </w:r>
    </w:p>
    <w:p w14:paraId="48BDF53F" w14:textId="04BE55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_Toc170117790 \h </w:instrText>
      </w:r>
      <w:r>
        <w:rPr>
          <w:noProof/>
        </w:rPr>
      </w:r>
      <w:r>
        <w:rPr>
          <w:noProof/>
        </w:rPr>
        <w:fldChar w:fldCharType="separate"/>
      </w:r>
      <w:r>
        <w:rPr>
          <w:noProof/>
        </w:rPr>
        <w:t>48</w:t>
      </w:r>
      <w:r>
        <w:rPr>
          <w:noProof/>
        </w:rPr>
        <w:fldChar w:fldCharType="end"/>
      </w:r>
    </w:p>
    <w:p w14:paraId="3A765B50" w14:textId="54CBFC2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_Toc170117791 \h </w:instrText>
      </w:r>
      <w:r>
        <w:rPr>
          <w:noProof/>
        </w:rPr>
      </w:r>
      <w:r>
        <w:rPr>
          <w:noProof/>
        </w:rPr>
        <w:fldChar w:fldCharType="separate"/>
      </w:r>
      <w:r>
        <w:rPr>
          <w:noProof/>
        </w:rPr>
        <w:t>49</w:t>
      </w:r>
      <w:r>
        <w:rPr>
          <w:noProof/>
        </w:rPr>
        <w:fldChar w:fldCharType="end"/>
      </w:r>
    </w:p>
    <w:p w14:paraId="6999D557" w14:textId="74BBFF0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_Toc170117792 \h </w:instrText>
      </w:r>
      <w:r>
        <w:rPr>
          <w:noProof/>
        </w:rPr>
      </w:r>
      <w:r>
        <w:rPr>
          <w:noProof/>
        </w:rPr>
        <w:fldChar w:fldCharType="separate"/>
      </w:r>
      <w:r>
        <w:rPr>
          <w:noProof/>
        </w:rPr>
        <w:t>49</w:t>
      </w:r>
      <w:r>
        <w:rPr>
          <w:noProof/>
        </w:rPr>
        <w:fldChar w:fldCharType="end"/>
      </w:r>
    </w:p>
    <w:p w14:paraId="4D9A5D2C" w14:textId="1A37AAE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_Toc170117793 \h </w:instrText>
      </w:r>
      <w:r>
        <w:rPr>
          <w:noProof/>
        </w:rPr>
      </w:r>
      <w:r>
        <w:rPr>
          <w:noProof/>
        </w:rPr>
        <w:fldChar w:fldCharType="separate"/>
      </w:r>
      <w:r>
        <w:rPr>
          <w:noProof/>
        </w:rPr>
        <w:t>49</w:t>
      </w:r>
      <w:r>
        <w:rPr>
          <w:noProof/>
        </w:rPr>
        <w:fldChar w:fldCharType="end"/>
      </w:r>
    </w:p>
    <w:p w14:paraId="35F53069" w14:textId="29027A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_Toc170117794 \h </w:instrText>
      </w:r>
      <w:r>
        <w:rPr>
          <w:noProof/>
        </w:rPr>
      </w:r>
      <w:r>
        <w:rPr>
          <w:noProof/>
        </w:rPr>
        <w:fldChar w:fldCharType="separate"/>
      </w:r>
      <w:r>
        <w:rPr>
          <w:noProof/>
        </w:rPr>
        <w:t>49</w:t>
      </w:r>
      <w:r>
        <w:rPr>
          <w:noProof/>
        </w:rPr>
        <w:fldChar w:fldCharType="end"/>
      </w:r>
    </w:p>
    <w:p w14:paraId="1A4EF44E" w14:textId="033449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_Toc170117795 \h </w:instrText>
      </w:r>
      <w:r>
        <w:rPr>
          <w:noProof/>
        </w:rPr>
      </w:r>
      <w:r>
        <w:rPr>
          <w:noProof/>
        </w:rPr>
        <w:fldChar w:fldCharType="separate"/>
      </w:r>
      <w:r>
        <w:rPr>
          <w:noProof/>
        </w:rPr>
        <w:t>50</w:t>
      </w:r>
      <w:r>
        <w:rPr>
          <w:noProof/>
        </w:rPr>
        <w:fldChar w:fldCharType="end"/>
      </w:r>
    </w:p>
    <w:p w14:paraId="61FF04BD" w14:textId="198659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_Toc170117796 \h </w:instrText>
      </w:r>
      <w:r>
        <w:rPr>
          <w:noProof/>
        </w:rPr>
      </w:r>
      <w:r>
        <w:rPr>
          <w:noProof/>
        </w:rPr>
        <w:fldChar w:fldCharType="separate"/>
      </w:r>
      <w:r>
        <w:rPr>
          <w:noProof/>
        </w:rPr>
        <w:t>51</w:t>
      </w:r>
      <w:r>
        <w:rPr>
          <w:noProof/>
        </w:rPr>
        <w:fldChar w:fldCharType="end"/>
      </w:r>
    </w:p>
    <w:p w14:paraId="0F65AD8A" w14:textId="41DE6C5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_Toc170117797 \h </w:instrText>
      </w:r>
      <w:r>
        <w:rPr>
          <w:noProof/>
        </w:rPr>
      </w:r>
      <w:r>
        <w:rPr>
          <w:noProof/>
        </w:rPr>
        <w:fldChar w:fldCharType="separate"/>
      </w:r>
      <w:r>
        <w:rPr>
          <w:noProof/>
        </w:rPr>
        <w:t>51</w:t>
      </w:r>
      <w:r>
        <w:rPr>
          <w:noProof/>
        </w:rPr>
        <w:fldChar w:fldCharType="end"/>
      </w:r>
    </w:p>
    <w:p w14:paraId="4ABF49AB" w14:textId="196D2D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907080">
        <w:rPr>
          <w:noProof/>
          <w:lang w:val="en-US"/>
        </w:rPr>
        <w:t>Notification</w:t>
      </w:r>
      <w:r>
        <w:rPr>
          <w:noProof/>
        </w:rPr>
        <w:tab/>
      </w:r>
      <w:r>
        <w:rPr>
          <w:noProof/>
        </w:rPr>
        <w:fldChar w:fldCharType="begin" w:fldLock="1"/>
      </w:r>
      <w:r>
        <w:rPr>
          <w:noProof/>
        </w:rPr>
        <w:instrText xml:space="preserve"> PAGEREF _Toc170117798 \h </w:instrText>
      </w:r>
      <w:r>
        <w:rPr>
          <w:noProof/>
        </w:rPr>
      </w:r>
      <w:r>
        <w:rPr>
          <w:noProof/>
        </w:rPr>
        <w:fldChar w:fldCharType="separate"/>
      </w:r>
      <w:r>
        <w:rPr>
          <w:noProof/>
        </w:rPr>
        <w:t>51</w:t>
      </w:r>
      <w:r>
        <w:rPr>
          <w:noProof/>
        </w:rPr>
        <w:fldChar w:fldCharType="end"/>
      </w:r>
    </w:p>
    <w:p w14:paraId="277A0A5A" w14:textId="4D73BDB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ManagementServiceDiscovery</w:t>
      </w:r>
      <w:r>
        <w:rPr>
          <w:noProof/>
        </w:rPr>
        <w:tab/>
      </w:r>
      <w:r>
        <w:rPr>
          <w:noProof/>
        </w:rPr>
        <w:fldChar w:fldCharType="begin" w:fldLock="1"/>
      </w:r>
      <w:r>
        <w:rPr>
          <w:noProof/>
        </w:rPr>
        <w:instrText xml:space="preserve"> PAGEREF _Toc170117799 \h </w:instrText>
      </w:r>
      <w:r>
        <w:rPr>
          <w:noProof/>
        </w:rPr>
      </w:r>
      <w:r>
        <w:rPr>
          <w:noProof/>
        </w:rPr>
        <w:fldChar w:fldCharType="separate"/>
      </w:r>
      <w:r>
        <w:rPr>
          <w:noProof/>
        </w:rPr>
        <w:t>51</w:t>
      </w:r>
      <w:r>
        <w:rPr>
          <w:noProof/>
        </w:rPr>
        <w:fldChar w:fldCharType="end"/>
      </w:r>
    </w:p>
    <w:p w14:paraId="0FEBE162" w14:textId="597B62F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_Toc170117800 \h </w:instrText>
      </w:r>
      <w:r>
        <w:rPr>
          <w:noProof/>
        </w:rPr>
      </w:r>
      <w:r>
        <w:rPr>
          <w:noProof/>
        </w:rPr>
        <w:fldChar w:fldCharType="separate"/>
      </w:r>
      <w:r>
        <w:rPr>
          <w:noProof/>
        </w:rPr>
        <w:t>51</w:t>
      </w:r>
      <w:r>
        <w:rPr>
          <w:noProof/>
        </w:rPr>
        <w:fldChar w:fldCharType="end"/>
      </w:r>
    </w:p>
    <w:p w14:paraId="67323967" w14:textId="29A2EB5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_Toc170117801 \h </w:instrText>
      </w:r>
      <w:r>
        <w:rPr>
          <w:noProof/>
        </w:rPr>
      </w:r>
      <w:r>
        <w:rPr>
          <w:noProof/>
        </w:rPr>
        <w:fldChar w:fldCharType="separate"/>
      </w:r>
      <w:r>
        <w:rPr>
          <w:noProof/>
        </w:rPr>
        <w:t>52</w:t>
      </w:r>
      <w:r>
        <w:rPr>
          <w:noProof/>
        </w:rPr>
        <w:fldChar w:fldCharType="end"/>
      </w:r>
    </w:p>
    <w:p w14:paraId="0CD1053B" w14:textId="71370B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_Toc170117802 \h </w:instrText>
      </w:r>
      <w:r>
        <w:rPr>
          <w:noProof/>
        </w:rPr>
      </w:r>
      <w:r>
        <w:rPr>
          <w:noProof/>
        </w:rPr>
        <w:fldChar w:fldCharType="separate"/>
      </w:r>
      <w:r>
        <w:rPr>
          <w:noProof/>
        </w:rPr>
        <w:t>52</w:t>
      </w:r>
      <w:r>
        <w:rPr>
          <w:noProof/>
        </w:rPr>
        <w:fldChar w:fldCharType="end"/>
      </w:r>
    </w:p>
    <w:p w14:paraId="49C24F9F" w14:textId="425E4AF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NSCE_ManagementServiceDiscovery</w:t>
      </w:r>
      <w:r>
        <w:rPr>
          <w:noProof/>
        </w:rPr>
        <w:t>_</w:t>
      </w:r>
      <w:r w:rsidRPr="00907080">
        <w:rPr>
          <w:noProof/>
          <w:lang w:val="en-US"/>
        </w:rPr>
        <w:t>Subscribe</w:t>
      </w:r>
      <w:r>
        <w:rPr>
          <w:noProof/>
        </w:rPr>
        <w:tab/>
      </w:r>
      <w:r>
        <w:rPr>
          <w:noProof/>
        </w:rPr>
        <w:fldChar w:fldCharType="begin" w:fldLock="1"/>
      </w:r>
      <w:r>
        <w:rPr>
          <w:noProof/>
        </w:rPr>
        <w:instrText xml:space="preserve"> PAGEREF _Toc170117803 \h </w:instrText>
      </w:r>
      <w:r>
        <w:rPr>
          <w:noProof/>
        </w:rPr>
      </w:r>
      <w:r>
        <w:rPr>
          <w:noProof/>
        </w:rPr>
        <w:fldChar w:fldCharType="separate"/>
      </w:r>
      <w:r>
        <w:rPr>
          <w:noProof/>
        </w:rPr>
        <w:t>52</w:t>
      </w:r>
      <w:r>
        <w:rPr>
          <w:noProof/>
        </w:rPr>
        <w:fldChar w:fldCharType="end"/>
      </w:r>
    </w:p>
    <w:p w14:paraId="3E756087" w14:textId="1969FD2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_Toc170117804 \h </w:instrText>
      </w:r>
      <w:r>
        <w:rPr>
          <w:noProof/>
        </w:rPr>
      </w:r>
      <w:r>
        <w:rPr>
          <w:noProof/>
        </w:rPr>
        <w:fldChar w:fldCharType="separate"/>
      </w:r>
      <w:r>
        <w:rPr>
          <w:noProof/>
        </w:rPr>
        <w:t>52</w:t>
      </w:r>
      <w:r>
        <w:rPr>
          <w:noProof/>
        </w:rPr>
        <w:fldChar w:fldCharType="end"/>
      </w:r>
    </w:p>
    <w:p w14:paraId="3804E5BF" w14:textId="42F265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_Toc170117805 \h </w:instrText>
      </w:r>
      <w:r>
        <w:rPr>
          <w:noProof/>
        </w:rPr>
      </w:r>
      <w:r>
        <w:rPr>
          <w:noProof/>
        </w:rPr>
        <w:fldChar w:fldCharType="separate"/>
      </w:r>
      <w:r>
        <w:rPr>
          <w:noProof/>
        </w:rPr>
        <w:t>52</w:t>
      </w:r>
      <w:r>
        <w:rPr>
          <w:noProof/>
        </w:rPr>
        <w:fldChar w:fldCharType="end"/>
      </w:r>
    </w:p>
    <w:p w14:paraId="2EEEADE6" w14:textId="1F32B6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_Toc170117806 \h </w:instrText>
      </w:r>
      <w:r>
        <w:rPr>
          <w:noProof/>
        </w:rPr>
      </w:r>
      <w:r>
        <w:rPr>
          <w:noProof/>
        </w:rPr>
        <w:fldChar w:fldCharType="separate"/>
      </w:r>
      <w:r>
        <w:rPr>
          <w:noProof/>
        </w:rPr>
        <w:t>53</w:t>
      </w:r>
      <w:r>
        <w:rPr>
          <w:noProof/>
        </w:rPr>
        <w:fldChar w:fldCharType="end"/>
      </w:r>
    </w:p>
    <w:p w14:paraId="15921E68" w14:textId="39B6BE4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_Toc170117807 \h </w:instrText>
      </w:r>
      <w:r>
        <w:rPr>
          <w:noProof/>
        </w:rPr>
      </w:r>
      <w:r>
        <w:rPr>
          <w:noProof/>
        </w:rPr>
        <w:fldChar w:fldCharType="separate"/>
      </w:r>
      <w:r>
        <w:rPr>
          <w:noProof/>
        </w:rPr>
        <w:t>53</w:t>
      </w:r>
      <w:r>
        <w:rPr>
          <w:noProof/>
        </w:rPr>
        <w:fldChar w:fldCharType="end"/>
      </w:r>
    </w:p>
    <w:p w14:paraId="21A54B0F" w14:textId="5C83274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NSCE_ManagementServiceDiscovery_Notify</w:t>
      </w:r>
      <w:r>
        <w:rPr>
          <w:noProof/>
        </w:rPr>
        <w:tab/>
      </w:r>
      <w:r>
        <w:rPr>
          <w:noProof/>
        </w:rPr>
        <w:fldChar w:fldCharType="begin" w:fldLock="1"/>
      </w:r>
      <w:r>
        <w:rPr>
          <w:noProof/>
        </w:rPr>
        <w:instrText xml:space="preserve"> PAGEREF _Toc170117808 \h </w:instrText>
      </w:r>
      <w:r>
        <w:rPr>
          <w:noProof/>
        </w:rPr>
      </w:r>
      <w:r>
        <w:rPr>
          <w:noProof/>
        </w:rPr>
        <w:fldChar w:fldCharType="separate"/>
      </w:r>
      <w:r>
        <w:rPr>
          <w:noProof/>
        </w:rPr>
        <w:t>54</w:t>
      </w:r>
      <w:r>
        <w:rPr>
          <w:noProof/>
        </w:rPr>
        <w:fldChar w:fldCharType="end"/>
      </w:r>
    </w:p>
    <w:p w14:paraId="5D3D38AB" w14:textId="6512BB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_Toc170117809 \h </w:instrText>
      </w:r>
      <w:r>
        <w:rPr>
          <w:noProof/>
        </w:rPr>
      </w:r>
      <w:r>
        <w:rPr>
          <w:noProof/>
        </w:rPr>
        <w:fldChar w:fldCharType="separate"/>
      </w:r>
      <w:r>
        <w:rPr>
          <w:noProof/>
        </w:rPr>
        <w:t>54</w:t>
      </w:r>
      <w:r>
        <w:rPr>
          <w:noProof/>
        </w:rPr>
        <w:fldChar w:fldCharType="end"/>
      </w:r>
    </w:p>
    <w:p w14:paraId="10B3D722" w14:textId="7274D50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907080">
        <w:rPr>
          <w:noProof/>
          <w:lang w:val="en-US"/>
        </w:rPr>
        <w:t>Notification</w:t>
      </w:r>
      <w:r>
        <w:rPr>
          <w:noProof/>
        </w:rPr>
        <w:tab/>
      </w:r>
      <w:r>
        <w:rPr>
          <w:noProof/>
        </w:rPr>
        <w:fldChar w:fldCharType="begin" w:fldLock="1"/>
      </w:r>
      <w:r>
        <w:rPr>
          <w:noProof/>
        </w:rPr>
        <w:instrText xml:space="preserve"> PAGEREF _Toc170117810 \h </w:instrText>
      </w:r>
      <w:r>
        <w:rPr>
          <w:noProof/>
        </w:rPr>
      </w:r>
      <w:r>
        <w:rPr>
          <w:noProof/>
        </w:rPr>
        <w:fldChar w:fldCharType="separate"/>
      </w:r>
      <w:r>
        <w:rPr>
          <w:noProof/>
        </w:rPr>
        <w:t>54</w:t>
      </w:r>
      <w:r>
        <w:rPr>
          <w:noProof/>
        </w:rPr>
        <w:fldChar w:fldCharType="end"/>
      </w:r>
    </w:p>
    <w:p w14:paraId="5E50F31D" w14:textId="0569CC1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ab/>
      </w:r>
      <w:r>
        <w:rPr>
          <w:noProof/>
        </w:rPr>
        <w:fldChar w:fldCharType="begin" w:fldLock="1"/>
      </w:r>
      <w:r>
        <w:rPr>
          <w:noProof/>
        </w:rPr>
        <w:instrText xml:space="preserve"> PAGEREF _Toc170117811 \h </w:instrText>
      </w:r>
      <w:r>
        <w:rPr>
          <w:noProof/>
        </w:rPr>
      </w:r>
      <w:r>
        <w:rPr>
          <w:noProof/>
        </w:rPr>
        <w:fldChar w:fldCharType="separate"/>
      </w:r>
      <w:r>
        <w:rPr>
          <w:noProof/>
        </w:rPr>
        <w:t>54</w:t>
      </w:r>
      <w:r>
        <w:rPr>
          <w:noProof/>
        </w:rPr>
        <w:fldChar w:fldCharType="end"/>
      </w:r>
    </w:p>
    <w:p w14:paraId="628B8F7A" w14:textId="579558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_Toc170117812 \h </w:instrText>
      </w:r>
      <w:r>
        <w:rPr>
          <w:noProof/>
        </w:rPr>
      </w:r>
      <w:r>
        <w:rPr>
          <w:noProof/>
        </w:rPr>
        <w:fldChar w:fldCharType="separate"/>
      </w:r>
      <w:r>
        <w:rPr>
          <w:noProof/>
        </w:rPr>
        <w:t>54</w:t>
      </w:r>
      <w:r>
        <w:rPr>
          <w:noProof/>
        </w:rPr>
        <w:fldChar w:fldCharType="end"/>
      </w:r>
    </w:p>
    <w:p w14:paraId="1F0C2366" w14:textId="148FC48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_Toc170117813 \h </w:instrText>
      </w:r>
      <w:r>
        <w:rPr>
          <w:noProof/>
        </w:rPr>
      </w:r>
      <w:r>
        <w:rPr>
          <w:noProof/>
        </w:rPr>
        <w:fldChar w:fldCharType="separate"/>
      </w:r>
      <w:r>
        <w:rPr>
          <w:noProof/>
        </w:rPr>
        <w:t>55</w:t>
      </w:r>
      <w:r>
        <w:rPr>
          <w:noProof/>
        </w:rPr>
        <w:fldChar w:fldCharType="end"/>
      </w:r>
    </w:p>
    <w:p w14:paraId="2FB6BEFF" w14:textId="279B9D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_Toc170117814 \h </w:instrText>
      </w:r>
      <w:r>
        <w:rPr>
          <w:noProof/>
        </w:rPr>
      </w:r>
      <w:r>
        <w:rPr>
          <w:noProof/>
        </w:rPr>
        <w:fldChar w:fldCharType="separate"/>
      </w:r>
      <w:r>
        <w:rPr>
          <w:noProof/>
        </w:rPr>
        <w:t>55</w:t>
      </w:r>
      <w:r>
        <w:rPr>
          <w:noProof/>
        </w:rPr>
        <w:fldChar w:fldCharType="end"/>
      </w:r>
    </w:p>
    <w:p w14:paraId="10CA064B" w14:textId="5AED27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_Manage</w:t>
      </w:r>
      <w:r>
        <w:rPr>
          <w:noProof/>
        </w:rPr>
        <w:tab/>
      </w:r>
      <w:r>
        <w:rPr>
          <w:noProof/>
        </w:rPr>
        <w:fldChar w:fldCharType="begin" w:fldLock="1"/>
      </w:r>
      <w:r>
        <w:rPr>
          <w:noProof/>
        </w:rPr>
        <w:instrText xml:space="preserve"> PAGEREF _Toc170117815 \h </w:instrText>
      </w:r>
      <w:r>
        <w:rPr>
          <w:noProof/>
        </w:rPr>
      </w:r>
      <w:r>
        <w:rPr>
          <w:noProof/>
        </w:rPr>
        <w:fldChar w:fldCharType="separate"/>
      </w:r>
      <w:r>
        <w:rPr>
          <w:noProof/>
        </w:rPr>
        <w:t>55</w:t>
      </w:r>
      <w:r>
        <w:rPr>
          <w:noProof/>
        </w:rPr>
        <w:fldChar w:fldCharType="end"/>
      </w:r>
    </w:p>
    <w:p w14:paraId="316033EE" w14:textId="238286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_Toc170117816 \h </w:instrText>
      </w:r>
      <w:r>
        <w:rPr>
          <w:noProof/>
        </w:rPr>
      </w:r>
      <w:r>
        <w:rPr>
          <w:noProof/>
        </w:rPr>
        <w:fldChar w:fldCharType="separate"/>
      </w:r>
      <w:r>
        <w:rPr>
          <w:noProof/>
        </w:rPr>
        <w:t>55</w:t>
      </w:r>
      <w:r>
        <w:rPr>
          <w:noProof/>
        </w:rPr>
        <w:fldChar w:fldCharType="end"/>
      </w:r>
    </w:p>
    <w:p w14:paraId="52B4EC47" w14:textId="1128563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_Toc170117817 \h </w:instrText>
      </w:r>
      <w:r>
        <w:rPr>
          <w:noProof/>
        </w:rPr>
      </w:r>
      <w:r>
        <w:rPr>
          <w:noProof/>
        </w:rPr>
        <w:fldChar w:fldCharType="separate"/>
      </w:r>
      <w:r>
        <w:rPr>
          <w:noProof/>
        </w:rPr>
        <w:t>55</w:t>
      </w:r>
      <w:r>
        <w:rPr>
          <w:noProof/>
        </w:rPr>
        <w:fldChar w:fldCharType="end"/>
      </w:r>
    </w:p>
    <w:p w14:paraId="01D95031" w14:textId="55ED48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_Toc170117818 \h </w:instrText>
      </w:r>
      <w:r>
        <w:rPr>
          <w:noProof/>
        </w:rPr>
      </w:r>
      <w:r>
        <w:rPr>
          <w:noProof/>
        </w:rPr>
        <w:fldChar w:fldCharType="separate"/>
      </w:r>
      <w:r>
        <w:rPr>
          <w:noProof/>
        </w:rPr>
        <w:t>56</w:t>
      </w:r>
      <w:r>
        <w:rPr>
          <w:noProof/>
        </w:rPr>
        <w:fldChar w:fldCharType="end"/>
      </w:r>
    </w:p>
    <w:p w14:paraId="08E6069A" w14:textId="6FD31FE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907080">
        <w:rPr>
          <w:noProof/>
          <w:lang w:val="en-US"/>
        </w:rPr>
        <w:t>Deletion</w:t>
      </w:r>
      <w:r>
        <w:rPr>
          <w:noProof/>
        </w:rPr>
        <w:tab/>
      </w:r>
      <w:r>
        <w:rPr>
          <w:noProof/>
        </w:rPr>
        <w:fldChar w:fldCharType="begin" w:fldLock="1"/>
      </w:r>
      <w:r>
        <w:rPr>
          <w:noProof/>
        </w:rPr>
        <w:instrText xml:space="preserve"> PAGEREF _Toc170117819 \h </w:instrText>
      </w:r>
      <w:r>
        <w:rPr>
          <w:noProof/>
        </w:rPr>
      </w:r>
      <w:r>
        <w:rPr>
          <w:noProof/>
        </w:rPr>
        <w:fldChar w:fldCharType="separate"/>
      </w:r>
      <w:r>
        <w:rPr>
          <w:noProof/>
        </w:rPr>
        <w:t>57</w:t>
      </w:r>
      <w:r>
        <w:rPr>
          <w:noProof/>
        </w:rPr>
        <w:fldChar w:fldCharType="end"/>
      </w:r>
    </w:p>
    <w:p w14:paraId="7B97E828" w14:textId="1D8DF8E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_Subscribe</w:t>
      </w:r>
      <w:r>
        <w:rPr>
          <w:noProof/>
        </w:rPr>
        <w:tab/>
      </w:r>
      <w:r>
        <w:rPr>
          <w:noProof/>
        </w:rPr>
        <w:fldChar w:fldCharType="begin" w:fldLock="1"/>
      </w:r>
      <w:r>
        <w:rPr>
          <w:noProof/>
        </w:rPr>
        <w:instrText xml:space="preserve"> PAGEREF _Toc170117820 \h </w:instrText>
      </w:r>
      <w:r>
        <w:rPr>
          <w:noProof/>
        </w:rPr>
      </w:r>
      <w:r>
        <w:rPr>
          <w:noProof/>
        </w:rPr>
        <w:fldChar w:fldCharType="separate"/>
      </w:r>
      <w:r>
        <w:rPr>
          <w:noProof/>
        </w:rPr>
        <w:t>57</w:t>
      </w:r>
      <w:r>
        <w:rPr>
          <w:noProof/>
        </w:rPr>
        <w:fldChar w:fldCharType="end"/>
      </w:r>
    </w:p>
    <w:p w14:paraId="0DB24FCB" w14:textId="22550F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_Toc170117821 \h </w:instrText>
      </w:r>
      <w:r>
        <w:rPr>
          <w:noProof/>
        </w:rPr>
      </w:r>
      <w:r>
        <w:rPr>
          <w:noProof/>
        </w:rPr>
        <w:fldChar w:fldCharType="separate"/>
      </w:r>
      <w:r>
        <w:rPr>
          <w:noProof/>
        </w:rPr>
        <w:t>57</w:t>
      </w:r>
      <w:r>
        <w:rPr>
          <w:noProof/>
        </w:rPr>
        <w:fldChar w:fldCharType="end"/>
      </w:r>
    </w:p>
    <w:p w14:paraId="0CABE076" w14:textId="667BE4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_Toc170117822 \h </w:instrText>
      </w:r>
      <w:r>
        <w:rPr>
          <w:noProof/>
        </w:rPr>
      </w:r>
      <w:r>
        <w:rPr>
          <w:noProof/>
        </w:rPr>
        <w:fldChar w:fldCharType="separate"/>
      </w:r>
      <w:r>
        <w:rPr>
          <w:noProof/>
        </w:rPr>
        <w:t>57</w:t>
      </w:r>
      <w:r>
        <w:rPr>
          <w:noProof/>
        </w:rPr>
        <w:fldChar w:fldCharType="end"/>
      </w:r>
    </w:p>
    <w:p w14:paraId="38CECDCF" w14:textId="03AA97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_Toc170117823 \h </w:instrText>
      </w:r>
      <w:r>
        <w:rPr>
          <w:noProof/>
        </w:rPr>
      </w:r>
      <w:r>
        <w:rPr>
          <w:noProof/>
        </w:rPr>
        <w:fldChar w:fldCharType="separate"/>
      </w:r>
      <w:r>
        <w:rPr>
          <w:noProof/>
        </w:rPr>
        <w:t>58</w:t>
      </w:r>
      <w:r>
        <w:rPr>
          <w:noProof/>
        </w:rPr>
        <w:fldChar w:fldCharType="end"/>
      </w:r>
    </w:p>
    <w:p w14:paraId="70BA47DA" w14:textId="7A8353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907080">
        <w:rPr>
          <w:noProof/>
          <w:lang w:val="en-US"/>
        </w:rPr>
        <w:t>Deletion</w:t>
      </w:r>
      <w:r>
        <w:rPr>
          <w:noProof/>
        </w:rPr>
        <w:tab/>
      </w:r>
      <w:r>
        <w:rPr>
          <w:noProof/>
        </w:rPr>
        <w:fldChar w:fldCharType="begin" w:fldLock="1"/>
      </w:r>
      <w:r>
        <w:rPr>
          <w:noProof/>
        </w:rPr>
        <w:instrText xml:space="preserve"> PAGEREF _Toc170117824 \h </w:instrText>
      </w:r>
      <w:r>
        <w:rPr>
          <w:noProof/>
        </w:rPr>
      </w:r>
      <w:r>
        <w:rPr>
          <w:noProof/>
        </w:rPr>
        <w:fldChar w:fldCharType="separate"/>
      </w:r>
      <w:r>
        <w:rPr>
          <w:noProof/>
        </w:rPr>
        <w:t>59</w:t>
      </w:r>
      <w:r>
        <w:rPr>
          <w:noProof/>
        </w:rPr>
        <w:fldChar w:fldCharType="end"/>
      </w:r>
    </w:p>
    <w:p w14:paraId="3563653D" w14:textId="588348E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_Notify</w:t>
      </w:r>
      <w:r>
        <w:rPr>
          <w:noProof/>
        </w:rPr>
        <w:tab/>
      </w:r>
      <w:r>
        <w:rPr>
          <w:noProof/>
        </w:rPr>
        <w:fldChar w:fldCharType="begin" w:fldLock="1"/>
      </w:r>
      <w:r>
        <w:rPr>
          <w:noProof/>
        </w:rPr>
        <w:instrText xml:space="preserve"> PAGEREF _Toc170117825 \h </w:instrText>
      </w:r>
      <w:r>
        <w:rPr>
          <w:noProof/>
        </w:rPr>
      </w:r>
      <w:r>
        <w:rPr>
          <w:noProof/>
        </w:rPr>
        <w:fldChar w:fldCharType="separate"/>
      </w:r>
      <w:r>
        <w:rPr>
          <w:noProof/>
        </w:rPr>
        <w:t>59</w:t>
      </w:r>
      <w:r>
        <w:rPr>
          <w:noProof/>
        </w:rPr>
        <w:fldChar w:fldCharType="end"/>
      </w:r>
    </w:p>
    <w:p w14:paraId="412FB67E" w14:textId="19709E6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_Toc170117826 \h </w:instrText>
      </w:r>
      <w:r>
        <w:rPr>
          <w:noProof/>
        </w:rPr>
      </w:r>
      <w:r>
        <w:rPr>
          <w:noProof/>
        </w:rPr>
        <w:fldChar w:fldCharType="separate"/>
      </w:r>
      <w:r>
        <w:rPr>
          <w:noProof/>
        </w:rPr>
        <w:t>59</w:t>
      </w:r>
      <w:r>
        <w:rPr>
          <w:noProof/>
        </w:rPr>
        <w:fldChar w:fldCharType="end"/>
      </w:r>
    </w:p>
    <w:p w14:paraId="5E78D7BD" w14:textId="6E3924F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907080">
        <w:rPr>
          <w:noProof/>
          <w:lang w:val="en-US"/>
        </w:rPr>
        <w:t>Notification</w:t>
      </w:r>
      <w:r>
        <w:rPr>
          <w:noProof/>
        </w:rPr>
        <w:tab/>
      </w:r>
      <w:r>
        <w:rPr>
          <w:noProof/>
        </w:rPr>
        <w:fldChar w:fldCharType="begin" w:fldLock="1"/>
      </w:r>
      <w:r>
        <w:rPr>
          <w:noProof/>
        </w:rPr>
        <w:instrText xml:space="preserve"> PAGEREF _Toc170117827 \h </w:instrText>
      </w:r>
      <w:r>
        <w:rPr>
          <w:noProof/>
        </w:rPr>
      </w:r>
      <w:r>
        <w:rPr>
          <w:noProof/>
        </w:rPr>
        <w:fldChar w:fldCharType="separate"/>
      </w:r>
      <w:r>
        <w:rPr>
          <w:noProof/>
        </w:rPr>
        <w:t>59</w:t>
      </w:r>
      <w:r>
        <w:rPr>
          <w:noProof/>
        </w:rPr>
        <w:fldChar w:fldCharType="end"/>
      </w:r>
    </w:p>
    <w:p w14:paraId="5CF950F0" w14:textId="30798E7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w:t>
      </w:r>
      <w:r w:rsidRPr="00907080">
        <w:rPr>
          <w:noProof/>
          <w:lang w:val="en-US"/>
        </w:rPr>
        <w:t>Request</w:t>
      </w:r>
      <w:r>
        <w:rPr>
          <w:noProof/>
        </w:rPr>
        <w:tab/>
      </w:r>
      <w:r>
        <w:rPr>
          <w:noProof/>
        </w:rPr>
        <w:fldChar w:fldCharType="begin" w:fldLock="1"/>
      </w:r>
      <w:r>
        <w:rPr>
          <w:noProof/>
        </w:rPr>
        <w:instrText xml:space="preserve"> PAGEREF _Toc170117828 \h </w:instrText>
      </w:r>
      <w:r>
        <w:rPr>
          <w:noProof/>
        </w:rPr>
      </w:r>
      <w:r>
        <w:rPr>
          <w:noProof/>
        </w:rPr>
        <w:fldChar w:fldCharType="separate"/>
      </w:r>
      <w:r>
        <w:rPr>
          <w:noProof/>
        </w:rPr>
        <w:t>60</w:t>
      </w:r>
      <w:r>
        <w:rPr>
          <w:noProof/>
        </w:rPr>
        <w:fldChar w:fldCharType="end"/>
      </w:r>
    </w:p>
    <w:p w14:paraId="63A2FAE0" w14:textId="1762B50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_Toc170117829 \h </w:instrText>
      </w:r>
      <w:r>
        <w:rPr>
          <w:noProof/>
        </w:rPr>
      </w:r>
      <w:r>
        <w:rPr>
          <w:noProof/>
        </w:rPr>
        <w:fldChar w:fldCharType="separate"/>
      </w:r>
      <w:r>
        <w:rPr>
          <w:noProof/>
        </w:rPr>
        <w:t>60</w:t>
      </w:r>
      <w:r>
        <w:rPr>
          <w:noProof/>
        </w:rPr>
        <w:fldChar w:fldCharType="end"/>
      </w:r>
    </w:p>
    <w:p w14:paraId="7E7F4E98" w14:textId="1F1AFD3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5.7.2.5.2</w:t>
      </w:r>
      <w:r>
        <w:rPr>
          <w:rFonts w:asciiTheme="minorHAnsi" w:eastAsiaTheme="minorEastAsia" w:hAnsiTheme="minorHAnsi" w:cstheme="minorBidi"/>
          <w:noProof/>
          <w:kern w:val="2"/>
          <w:sz w:val="22"/>
          <w:szCs w:val="22"/>
          <w:lang w:eastAsia="ko-KR"/>
          <w14:ligatures w14:val="standardContextual"/>
        </w:rPr>
        <w:tab/>
      </w:r>
      <w:r w:rsidRPr="00907080">
        <w:rPr>
          <w:rFonts w:cs="Courier New"/>
          <w:noProof/>
        </w:rPr>
        <w:t>M</w:t>
      </w:r>
      <w:r>
        <w:rPr>
          <w:noProof/>
        </w:rPr>
        <w:t>ultiple Slices related Performance and Analytics Consolidated Reporting</w:t>
      </w:r>
      <w:r w:rsidRPr="00907080">
        <w:rPr>
          <w:rFonts w:cs="Courier New"/>
          <w:noProof/>
        </w:rPr>
        <w:t xml:space="preserve"> Request</w:t>
      </w:r>
      <w:r>
        <w:rPr>
          <w:noProof/>
        </w:rPr>
        <w:tab/>
      </w:r>
      <w:r>
        <w:rPr>
          <w:noProof/>
        </w:rPr>
        <w:fldChar w:fldCharType="begin" w:fldLock="1"/>
      </w:r>
      <w:r>
        <w:rPr>
          <w:noProof/>
        </w:rPr>
        <w:instrText xml:space="preserve"> PAGEREF _Toc170117830 \h </w:instrText>
      </w:r>
      <w:r>
        <w:rPr>
          <w:noProof/>
        </w:rPr>
      </w:r>
      <w:r>
        <w:rPr>
          <w:noProof/>
        </w:rPr>
        <w:fldChar w:fldCharType="separate"/>
      </w:r>
      <w:r>
        <w:rPr>
          <w:noProof/>
        </w:rPr>
        <w:t>60</w:t>
      </w:r>
      <w:r>
        <w:rPr>
          <w:noProof/>
        </w:rPr>
        <w:fldChar w:fldCharType="end"/>
      </w:r>
    </w:p>
    <w:p w14:paraId="74F71AA5" w14:textId="7905A9E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NSCE_InfoCollection</w:t>
      </w:r>
      <w:r>
        <w:rPr>
          <w:noProof/>
        </w:rPr>
        <w:tab/>
      </w:r>
      <w:r>
        <w:rPr>
          <w:noProof/>
        </w:rPr>
        <w:fldChar w:fldCharType="begin" w:fldLock="1"/>
      </w:r>
      <w:r>
        <w:rPr>
          <w:noProof/>
        </w:rPr>
        <w:instrText xml:space="preserve"> PAGEREF _Toc170117831 \h </w:instrText>
      </w:r>
      <w:r>
        <w:rPr>
          <w:noProof/>
        </w:rPr>
      </w:r>
      <w:r>
        <w:rPr>
          <w:noProof/>
        </w:rPr>
        <w:fldChar w:fldCharType="separate"/>
      </w:r>
      <w:r>
        <w:rPr>
          <w:noProof/>
        </w:rPr>
        <w:t>61</w:t>
      </w:r>
      <w:r>
        <w:rPr>
          <w:noProof/>
        </w:rPr>
        <w:fldChar w:fldCharType="end"/>
      </w:r>
    </w:p>
    <w:p w14:paraId="46C62ED7" w14:textId="77A63D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_Toc170117832 \h </w:instrText>
      </w:r>
      <w:r>
        <w:rPr>
          <w:noProof/>
        </w:rPr>
      </w:r>
      <w:r>
        <w:rPr>
          <w:noProof/>
        </w:rPr>
        <w:fldChar w:fldCharType="separate"/>
      </w:r>
      <w:r>
        <w:rPr>
          <w:noProof/>
        </w:rPr>
        <w:t>61</w:t>
      </w:r>
      <w:r>
        <w:rPr>
          <w:noProof/>
        </w:rPr>
        <w:fldChar w:fldCharType="end"/>
      </w:r>
    </w:p>
    <w:p w14:paraId="3BFFD488" w14:textId="0E32132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_Toc170117833 \h </w:instrText>
      </w:r>
      <w:r>
        <w:rPr>
          <w:noProof/>
        </w:rPr>
      </w:r>
      <w:r>
        <w:rPr>
          <w:noProof/>
        </w:rPr>
        <w:fldChar w:fldCharType="separate"/>
      </w:r>
      <w:r>
        <w:rPr>
          <w:noProof/>
        </w:rPr>
        <w:t>61</w:t>
      </w:r>
      <w:r>
        <w:rPr>
          <w:noProof/>
        </w:rPr>
        <w:fldChar w:fldCharType="end"/>
      </w:r>
    </w:p>
    <w:p w14:paraId="60894ADC" w14:textId="6E6B6E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_Toc170117834 \h </w:instrText>
      </w:r>
      <w:r>
        <w:rPr>
          <w:noProof/>
        </w:rPr>
      </w:r>
      <w:r>
        <w:rPr>
          <w:noProof/>
        </w:rPr>
        <w:fldChar w:fldCharType="separate"/>
      </w:r>
      <w:r>
        <w:rPr>
          <w:noProof/>
        </w:rPr>
        <w:t>61</w:t>
      </w:r>
      <w:r>
        <w:rPr>
          <w:noProof/>
        </w:rPr>
        <w:fldChar w:fldCharType="end"/>
      </w:r>
    </w:p>
    <w:p w14:paraId="0E09B184" w14:textId="0747C5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_Toc170117835 \h </w:instrText>
      </w:r>
      <w:r>
        <w:rPr>
          <w:noProof/>
        </w:rPr>
      </w:r>
      <w:r>
        <w:rPr>
          <w:noProof/>
        </w:rPr>
        <w:fldChar w:fldCharType="separate"/>
      </w:r>
      <w:r>
        <w:rPr>
          <w:noProof/>
        </w:rPr>
        <w:t>61</w:t>
      </w:r>
      <w:r>
        <w:rPr>
          <w:noProof/>
        </w:rPr>
        <w:fldChar w:fldCharType="end"/>
      </w:r>
    </w:p>
    <w:p w14:paraId="24EBD565" w14:textId="67BCB3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_Toc170117836 \h </w:instrText>
      </w:r>
      <w:r>
        <w:rPr>
          <w:noProof/>
        </w:rPr>
      </w:r>
      <w:r>
        <w:rPr>
          <w:noProof/>
        </w:rPr>
        <w:fldChar w:fldCharType="separate"/>
      </w:r>
      <w:r>
        <w:rPr>
          <w:noProof/>
        </w:rPr>
        <w:t>61</w:t>
      </w:r>
      <w:r>
        <w:rPr>
          <w:noProof/>
        </w:rPr>
        <w:fldChar w:fldCharType="end"/>
      </w:r>
    </w:p>
    <w:p w14:paraId="06663F43" w14:textId="170A11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_Toc170117837 \h </w:instrText>
      </w:r>
      <w:r>
        <w:rPr>
          <w:noProof/>
        </w:rPr>
      </w:r>
      <w:r>
        <w:rPr>
          <w:noProof/>
        </w:rPr>
        <w:fldChar w:fldCharType="separate"/>
      </w:r>
      <w:r>
        <w:rPr>
          <w:noProof/>
        </w:rPr>
        <w:t>61</w:t>
      </w:r>
      <w:r>
        <w:rPr>
          <w:noProof/>
        </w:rPr>
        <w:fldChar w:fldCharType="end"/>
      </w:r>
    </w:p>
    <w:p w14:paraId="1B95B054" w14:textId="2C5B24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_Toc170117838 \h </w:instrText>
      </w:r>
      <w:r>
        <w:rPr>
          <w:noProof/>
        </w:rPr>
      </w:r>
      <w:r>
        <w:rPr>
          <w:noProof/>
        </w:rPr>
        <w:fldChar w:fldCharType="separate"/>
      </w:r>
      <w:r>
        <w:rPr>
          <w:noProof/>
        </w:rPr>
        <w:t>62</w:t>
      </w:r>
      <w:r>
        <w:rPr>
          <w:noProof/>
        </w:rPr>
        <w:fldChar w:fldCharType="end"/>
      </w:r>
    </w:p>
    <w:p w14:paraId="589A48D3" w14:textId="3688C69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_Toc170117839 \h </w:instrText>
      </w:r>
      <w:r>
        <w:rPr>
          <w:noProof/>
        </w:rPr>
      </w:r>
      <w:r>
        <w:rPr>
          <w:noProof/>
        </w:rPr>
        <w:fldChar w:fldCharType="separate"/>
      </w:r>
      <w:r>
        <w:rPr>
          <w:noProof/>
        </w:rPr>
        <w:t>63</w:t>
      </w:r>
      <w:r>
        <w:rPr>
          <w:noProof/>
        </w:rPr>
        <w:fldChar w:fldCharType="end"/>
      </w:r>
    </w:p>
    <w:p w14:paraId="31E8BD57" w14:textId="6A3BE09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_Toc170117840 \h </w:instrText>
      </w:r>
      <w:r>
        <w:rPr>
          <w:noProof/>
        </w:rPr>
      </w:r>
      <w:r>
        <w:rPr>
          <w:noProof/>
        </w:rPr>
        <w:fldChar w:fldCharType="separate"/>
      </w:r>
      <w:r>
        <w:rPr>
          <w:noProof/>
        </w:rPr>
        <w:t>63</w:t>
      </w:r>
      <w:r>
        <w:rPr>
          <w:noProof/>
        </w:rPr>
        <w:fldChar w:fldCharType="end"/>
      </w:r>
    </w:p>
    <w:p w14:paraId="48B481A8" w14:textId="23F2361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_Toc170117841 \h </w:instrText>
      </w:r>
      <w:r>
        <w:rPr>
          <w:noProof/>
        </w:rPr>
      </w:r>
      <w:r>
        <w:rPr>
          <w:noProof/>
        </w:rPr>
        <w:fldChar w:fldCharType="separate"/>
      </w:r>
      <w:r>
        <w:rPr>
          <w:noProof/>
        </w:rPr>
        <w:t>63</w:t>
      </w:r>
      <w:r>
        <w:rPr>
          <w:noProof/>
        </w:rPr>
        <w:fldChar w:fldCharType="end"/>
      </w:r>
    </w:p>
    <w:p w14:paraId="4FDED5B5" w14:textId="3170A1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_Toc170117842 \h </w:instrText>
      </w:r>
      <w:r>
        <w:rPr>
          <w:noProof/>
        </w:rPr>
      </w:r>
      <w:r>
        <w:rPr>
          <w:noProof/>
        </w:rPr>
        <w:fldChar w:fldCharType="separate"/>
      </w:r>
      <w:r>
        <w:rPr>
          <w:noProof/>
        </w:rPr>
        <w:t>63</w:t>
      </w:r>
      <w:r>
        <w:rPr>
          <w:noProof/>
        </w:rPr>
        <w:fldChar w:fldCharType="end"/>
      </w:r>
    </w:p>
    <w:p w14:paraId="32B96C21" w14:textId="0EE1995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_Toc170117843 \h </w:instrText>
      </w:r>
      <w:r>
        <w:rPr>
          <w:noProof/>
        </w:rPr>
      </w:r>
      <w:r>
        <w:rPr>
          <w:noProof/>
        </w:rPr>
        <w:fldChar w:fldCharType="separate"/>
      </w:r>
      <w:r>
        <w:rPr>
          <w:noProof/>
        </w:rPr>
        <w:t>64</w:t>
      </w:r>
      <w:r>
        <w:rPr>
          <w:noProof/>
        </w:rPr>
        <w:fldChar w:fldCharType="end"/>
      </w:r>
    </w:p>
    <w:p w14:paraId="0E75ECA2" w14:textId="737E72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_Toc170117844 \h </w:instrText>
      </w:r>
      <w:r>
        <w:rPr>
          <w:noProof/>
        </w:rPr>
      </w:r>
      <w:r>
        <w:rPr>
          <w:noProof/>
        </w:rPr>
        <w:fldChar w:fldCharType="separate"/>
      </w:r>
      <w:r>
        <w:rPr>
          <w:noProof/>
        </w:rPr>
        <w:t>64</w:t>
      </w:r>
      <w:r>
        <w:rPr>
          <w:noProof/>
        </w:rPr>
        <w:fldChar w:fldCharType="end"/>
      </w:r>
    </w:p>
    <w:p w14:paraId="5D03B0A2" w14:textId="0AEF304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_Toc170117845 \h </w:instrText>
      </w:r>
      <w:r>
        <w:rPr>
          <w:noProof/>
        </w:rPr>
      </w:r>
      <w:r>
        <w:rPr>
          <w:noProof/>
        </w:rPr>
        <w:fldChar w:fldCharType="separate"/>
      </w:r>
      <w:r>
        <w:rPr>
          <w:noProof/>
        </w:rPr>
        <w:t>64</w:t>
      </w:r>
      <w:r>
        <w:rPr>
          <w:noProof/>
        </w:rPr>
        <w:fldChar w:fldCharType="end"/>
      </w:r>
    </w:p>
    <w:p w14:paraId="719C1003" w14:textId="73451EE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_Toc170117846 \h </w:instrText>
      </w:r>
      <w:r>
        <w:rPr>
          <w:noProof/>
        </w:rPr>
      </w:r>
      <w:r>
        <w:rPr>
          <w:noProof/>
        </w:rPr>
        <w:fldChar w:fldCharType="separate"/>
      </w:r>
      <w:r>
        <w:rPr>
          <w:noProof/>
        </w:rPr>
        <w:t>64</w:t>
      </w:r>
      <w:r>
        <w:rPr>
          <w:noProof/>
        </w:rPr>
        <w:fldChar w:fldCharType="end"/>
      </w:r>
    </w:p>
    <w:p w14:paraId="0B1F4924" w14:textId="28F75B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Request</w:t>
      </w:r>
      <w:r>
        <w:rPr>
          <w:noProof/>
        </w:rPr>
        <w:tab/>
      </w:r>
      <w:r>
        <w:rPr>
          <w:noProof/>
        </w:rPr>
        <w:fldChar w:fldCharType="begin" w:fldLock="1"/>
      </w:r>
      <w:r>
        <w:rPr>
          <w:noProof/>
        </w:rPr>
        <w:instrText xml:space="preserve"> PAGEREF _Toc170117847 \h </w:instrText>
      </w:r>
      <w:r>
        <w:rPr>
          <w:noProof/>
        </w:rPr>
      </w:r>
      <w:r>
        <w:rPr>
          <w:noProof/>
        </w:rPr>
        <w:fldChar w:fldCharType="separate"/>
      </w:r>
      <w:r>
        <w:rPr>
          <w:noProof/>
        </w:rPr>
        <w:t>64</w:t>
      </w:r>
      <w:r>
        <w:rPr>
          <w:noProof/>
        </w:rPr>
        <w:fldChar w:fldCharType="end"/>
      </w:r>
    </w:p>
    <w:p w14:paraId="4A459BE8" w14:textId="73C5FE2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_Toc170117848 \h </w:instrText>
      </w:r>
      <w:r>
        <w:rPr>
          <w:noProof/>
        </w:rPr>
      </w:r>
      <w:r>
        <w:rPr>
          <w:noProof/>
        </w:rPr>
        <w:fldChar w:fldCharType="separate"/>
      </w:r>
      <w:r>
        <w:rPr>
          <w:noProof/>
        </w:rPr>
        <w:t>64</w:t>
      </w:r>
      <w:r>
        <w:rPr>
          <w:noProof/>
        </w:rPr>
        <w:fldChar w:fldCharType="end"/>
      </w:r>
    </w:p>
    <w:p w14:paraId="6B7AE51A" w14:textId="3A63CB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907080">
        <w:rPr>
          <w:rFonts w:cs="Courier New"/>
          <w:noProof/>
        </w:rPr>
        <w:t xml:space="preserve"> Request</w:t>
      </w:r>
      <w:r>
        <w:rPr>
          <w:noProof/>
        </w:rPr>
        <w:tab/>
      </w:r>
      <w:r>
        <w:rPr>
          <w:noProof/>
        </w:rPr>
        <w:fldChar w:fldCharType="begin" w:fldLock="1"/>
      </w:r>
      <w:r>
        <w:rPr>
          <w:noProof/>
        </w:rPr>
        <w:instrText xml:space="preserve"> PAGEREF _Toc170117849 \h </w:instrText>
      </w:r>
      <w:r>
        <w:rPr>
          <w:noProof/>
        </w:rPr>
      </w:r>
      <w:r>
        <w:rPr>
          <w:noProof/>
        </w:rPr>
        <w:fldChar w:fldCharType="separate"/>
      </w:r>
      <w:r>
        <w:rPr>
          <w:noProof/>
        </w:rPr>
        <w:t>65</w:t>
      </w:r>
      <w:r>
        <w:rPr>
          <w:noProof/>
        </w:rPr>
        <w:fldChar w:fldCharType="end"/>
      </w:r>
    </w:p>
    <w:p w14:paraId="64B3FDC5" w14:textId="6D8C091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_Toc170117850 \h </w:instrText>
      </w:r>
      <w:r>
        <w:rPr>
          <w:noProof/>
        </w:rPr>
      </w:r>
      <w:r>
        <w:rPr>
          <w:noProof/>
        </w:rPr>
        <w:fldChar w:fldCharType="separate"/>
      </w:r>
      <w:r>
        <w:rPr>
          <w:noProof/>
        </w:rPr>
        <w:t>65</w:t>
      </w:r>
      <w:r>
        <w:rPr>
          <w:noProof/>
        </w:rPr>
        <w:fldChar w:fldCharType="end"/>
      </w:r>
    </w:p>
    <w:p w14:paraId="681B5AFC" w14:textId="6CA1499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_Toc170117851 \h </w:instrText>
      </w:r>
      <w:r>
        <w:rPr>
          <w:noProof/>
        </w:rPr>
      </w:r>
      <w:r>
        <w:rPr>
          <w:noProof/>
        </w:rPr>
        <w:fldChar w:fldCharType="separate"/>
      </w:r>
      <w:r>
        <w:rPr>
          <w:noProof/>
        </w:rPr>
        <w:t>65</w:t>
      </w:r>
      <w:r>
        <w:rPr>
          <w:noProof/>
        </w:rPr>
        <w:fldChar w:fldCharType="end"/>
      </w:r>
    </w:p>
    <w:p w14:paraId="7C7E6F60" w14:textId="7416C1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Edge service continuity </w:t>
      </w:r>
      <w:r>
        <w:rPr>
          <w:noProof/>
        </w:rPr>
        <w:t>requirement</w:t>
      </w:r>
      <w:r w:rsidRPr="00907080">
        <w:rPr>
          <w:noProof/>
          <w:lang w:val="en-US"/>
        </w:rPr>
        <w:t xml:space="preserve"> Notification</w:t>
      </w:r>
      <w:r>
        <w:rPr>
          <w:noProof/>
        </w:rPr>
        <w:tab/>
      </w:r>
      <w:r>
        <w:rPr>
          <w:noProof/>
        </w:rPr>
        <w:fldChar w:fldCharType="begin" w:fldLock="1"/>
      </w:r>
      <w:r>
        <w:rPr>
          <w:noProof/>
        </w:rPr>
        <w:instrText xml:space="preserve"> PAGEREF _Toc170117852 \h </w:instrText>
      </w:r>
      <w:r>
        <w:rPr>
          <w:noProof/>
        </w:rPr>
      </w:r>
      <w:r>
        <w:rPr>
          <w:noProof/>
        </w:rPr>
        <w:fldChar w:fldCharType="separate"/>
      </w:r>
      <w:r>
        <w:rPr>
          <w:noProof/>
        </w:rPr>
        <w:t>65</w:t>
      </w:r>
      <w:r>
        <w:rPr>
          <w:noProof/>
        </w:rPr>
        <w:fldChar w:fldCharType="end"/>
      </w:r>
    </w:p>
    <w:p w14:paraId="1983C36B" w14:textId="038E64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N</w:t>
      </w:r>
      <w:r>
        <w:rPr>
          <w:noProof/>
        </w:rPr>
        <w:t>egotiate</w:t>
      </w:r>
      <w:r>
        <w:rPr>
          <w:noProof/>
        </w:rPr>
        <w:tab/>
      </w:r>
      <w:r>
        <w:rPr>
          <w:noProof/>
        </w:rPr>
        <w:fldChar w:fldCharType="begin" w:fldLock="1"/>
      </w:r>
      <w:r>
        <w:rPr>
          <w:noProof/>
        </w:rPr>
        <w:instrText xml:space="preserve"> PAGEREF _Toc170117853 \h </w:instrText>
      </w:r>
      <w:r>
        <w:rPr>
          <w:noProof/>
        </w:rPr>
      </w:r>
      <w:r>
        <w:rPr>
          <w:noProof/>
        </w:rPr>
        <w:fldChar w:fldCharType="separate"/>
      </w:r>
      <w:r>
        <w:rPr>
          <w:noProof/>
        </w:rPr>
        <w:t>66</w:t>
      </w:r>
      <w:r>
        <w:rPr>
          <w:noProof/>
        </w:rPr>
        <w:fldChar w:fldCharType="end"/>
      </w:r>
    </w:p>
    <w:p w14:paraId="6EEC97FD" w14:textId="1BB0F85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_Toc170117854 \h </w:instrText>
      </w:r>
      <w:r>
        <w:rPr>
          <w:noProof/>
        </w:rPr>
      </w:r>
      <w:r>
        <w:rPr>
          <w:noProof/>
        </w:rPr>
        <w:fldChar w:fldCharType="separate"/>
      </w:r>
      <w:r>
        <w:rPr>
          <w:noProof/>
        </w:rPr>
        <w:t>66</w:t>
      </w:r>
      <w:r>
        <w:rPr>
          <w:noProof/>
        </w:rPr>
        <w:fldChar w:fldCharType="end"/>
      </w:r>
    </w:p>
    <w:p w14:paraId="058FC6FD" w14:textId="2CF83D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907080">
        <w:rPr>
          <w:rFonts w:cs="Courier New"/>
          <w:noProof/>
        </w:rPr>
        <w:t xml:space="preserve"> Request</w:t>
      </w:r>
      <w:r>
        <w:rPr>
          <w:noProof/>
        </w:rPr>
        <w:tab/>
      </w:r>
      <w:r>
        <w:rPr>
          <w:noProof/>
        </w:rPr>
        <w:fldChar w:fldCharType="begin" w:fldLock="1"/>
      </w:r>
      <w:r>
        <w:rPr>
          <w:noProof/>
        </w:rPr>
        <w:instrText xml:space="preserve"> PAGEREF _Toc170117855 \h </w:instrText>
      </w:r>
      <w:r>
        <w:rPr>
          <w:noProof/>
        </w:rPr>
      </w:r>
      <w:r>
        <w:rPr>
          <w:noProof/>
        </w:rPr>
        <w:fldChar w:fldCharType="separate"/>
      </w:r>
      <w:r>
        <w:rPr>
          <w:noProof/>
        </w:rPr>
        <w:t>66</w:t>
      </w:r>
      <w:r>
        <w:rPr>
          <w:noProof/>
        </w:rPr>
        <w:fldChar w:fldCharType="end"/>
      </w:r>
    </w:p>
    <w:p w14:paraId="77D197F9" w14:textId="76876E7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N</w:t>
      </w:r>
      <w:r>
        <w:rPr>
          <w:noProof/>
        </w:rPr>
        <w:t>egotiateNotify</w:t>
      </w:r>
      <w:r>
        <w:rPr>
          <w:noProof/>
        </w:rPr>
        <w:tab/>
      </w:r>
      <w:r>
        <w:rPr>
          <w:noProof/>
        </w:rPr>
        <w:fldChar w:fldCharType="begin" w:fldLock="1"/>
      </w:r>
      <w:r>
        <w:rPr>
          <w:noProof/>
        </w:rPr>
        <w:instrText xml:space="preserve"> PAGEREF _Toc170117856 \h </w:instrText>
      </w:r>
      <w:r>
        <w:rPr>
          <w:noProof/>
        </w:rPr>
      </w:r>
      <w:r>
        <w:rPr>
          <w:noProof/>
        </w:rPr>
        <w:fldChar w:fldCharType="separate"/>
      </w:r>
      <w:r>
        <w:rPr>
          <w:noProof/>
        </w:rPr>
        <w:t>66</w:t>
      </w:r>
      <w:r>
        <w:rPr>
          <w:noProof/>
        </w:rPr>
        <w:fldChar w:fldCharType="end"/>
      </w:r>
    </w:p>
    <w:p w14:paraId="3EC010E9" w14:textId="723ED82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_Toc170117857 \h </w:instrText>
      </w:r>
      <w:r>
        <w:rPr>
          <w:noProof/>
        </w:rPr>
      </w:r>
      <w:r>
        <w:rPr>
          <w:noProof/>
        </w:rPr>
        <w:fldChar w:fldCharType="separate"/>
      </w:r>
      <w:r>
        <w:rPr>
          <w:noProof/>
        </w:rPr>
        <w:t>66</w:t>
      </w:r>
      <w:r>
        <w:rPr>
          <w:noProof/>
        </w:rPr>
        <w:fldChar w:fldCharType="end"/>
      </w:r>
    </w:p>
    <w:p w14:paraId="69559262" w14:textId="17B174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Edge service continuity </w:t>
      </w:r>
      <w:r>
        <w:rPr>
          <w:noProof/>
        </w:rPr>
        <w:t>negotiation</w:t>
      </w:r>
      <w:r w:rsidRPr="00907080">
        <w:rPr>
          <w:noProof/>
          <w:lang w:val="en-US"/>
        </w:rPr>
        <w:t xml:space="preserve"> Notification</w:t>
      </w:r>
      <w:r>
        <w:rPr>
          <w:noProof/>
        </w:rPr>
        <w:tab/>
      </w:r>
      <w:r>
        <w:rPr>
          <w:noProof/>
        </w:rPr>
        <w:fldChar w:fldCharType="begin" w:fldLock="1"/>
      </w:r>
      <w:r>
        <w:rPr>
          <w:noProof/>
        </w:rPr>
        <w:instrText xml:space="preserve"> PAGEREF _Toc170117858 \h </w:instrText>
      </w:r>
      <w:r>
        <w:rPr>
          <w:noProof/>
        </w:rPr>
      </w:r>
      <w:r>
        <w:rPr>
          <w:noProof/>
        </w:rPr>
        <w:fldChar w:fldCharType="separate"/>
      </w:r>
      <w:r>
        <w:rPr>
          <w:noProof/>
        </w:rPr>
        <w:t>67</w:t>
      </w:r>
      <w:r>
        <w:rPr>
          <w:noProof/>
        </w:rPr>
        <w:fldChar w:fldCharType="end"/>
      </w:r>
    </w:p>
    <w:p w14:paraId="12DDAE58" w14:textId="5A5B6BF8"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MultiSlicesOptimization</w:t>
      </w:r>
      <w:r>
        <w:rPr>
          <w:noProof/>
        </w:rPr>
        <w:tab/>
      </w:r>
      <w:r>
        <w:rPr>
          <w:noProof/>
        </w:rPr>
        <w:fldChar w:fldCharType="begin" w:fldLock="1"/>
      </w:r>
      <w:r>
        <w:rPr>
          <w:noProof/>
        </w:rPr>
        <w:instrText xml:space="preserve"> PAGEREF _Toc170117859 \h </w:instrText>
      </w:r>
      <w:r>
        <w:rPr>
          <w:noProof/>
        </w:rPr>
      </w:r>
      <w:r>
        <w:rPr>
          <w:noProof/>
        </w:rPr>
        <w:fldChar w:fldCharType="separate"/>
      </w:r>
      <w:r>
        <w:rPr>
          <w:noProof/>
        </w:rPr>
        <w:t>67</w:t>
      </w:r>
      <w:r>
        <w:rPr>
          <w:noProof/>
        </w:rPr>
        <w:fldChar w:fldCharType="end"/>
      </w:r>
    </w:p>
    <w:p w14:paraId="5D76194B" w14:textId="0025CE2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_Toc170117860 \h </w:instrText>
      </w:r>
      <w:r>
        <w:rPr>
          <w:noProof/>
        </w:rPr>
      </w:r>
      <w:r>
        <w:rPr>
          <w:noProof/>
        </w:rPr>
        <w:fldChar w:fldCharType="separate"/>
      </w:r>
      <w:r>
        <w:rPr>
          <w:noProof/>
        </w:rPr>
        <w:t>67</w:t>
      </w:r>
      <w:r>
        <w:rPr>
          <w:noProof/>
        </w:rPr>
        <w:fldChar w:fldCharType="end"/>
      </w:r>
    </w:p>
    <w:p w14:paraId="16B53C59" w14:textId="25E50F9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_Toc170117861 \h </w:instrText>
      </w:r>
      <w:r>
        <w:rPr>
          <w:noProof/>
        </w:rPr>
      </w:r>
      <w:r>
        <w:rPr>
          <w:noProof/>
        </w:rPr>
        <w:fldChar w:fldCharType="separate"/>
      </w:r>
      <w:r>
        <w:rPr>
          <w:noProof/>
        </w:rPr>
        <w:t>67</w:t>
      </w:r>
      <w:r>
        <w:rPr>
          <w:noProof/>
        </w:rPr>
        <w:fldChar w:fldCharType="end"/>
      </w:r>
    </w:p>
    <w:p w14:paraId="41D8DD9A" w14:textId="10C3C63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_Toc170117862 \h </w:instrText>
      </w:r>
      <w:r>
        <w:rPr>
          <w:noProof/>
        </w:rPr>
      </w:r>
      <w:r>
        <w:rPr>
          <w:noProof/>
        </w:rPr>
        <w:fldChar w:fldCharType="separate"/>
      </w:r>
      <w:r>
        <w:rPr>
          <w:noProof/>
        </w:rPr>
        <w:t>67</w:t>
      </w:r>
      <w:r>
        <w:rPr>
          <w:noProof/>
        </w:rPr>
        <w:fldChar w:fldCharType="end"/>
      </w:r>
    </w:p>
    <w:p w14:paraId="37BA2A6C" w14:textId="44E20C6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_Toc170117863 \h </w:instrText>
      </w:r>
      <w:r>
        <w:rPr>
          <w:noProof/>
        </w:rPr>
      </w:r>
      <w:r>
        <w:rPr>
          <w:noProof/>
        </w:rPr>
        <w:fldChar w:fldCharType="separate"/>
      </w:r>
      <w:r>
        <w:rPr>
          <w:noProof/>
        </w:rPr>
        <w:t>68</w:t>
      </w:r>
      <w:r>
        <w:rPr>
          <w:noProof/>
        </w:rPr>
        <w:fldChar w:fldCharType="end"/>
      </w:r>
    </w:p>
    <w:p w14:paraId="7BFA4407" w14:textId="55BD95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_Toc170117864 \h </w:instrText>
      </w:r>
      <w:r>
        <w:rPr>
          <w:noProof/>
        </w:rPr>
      </w:r>
      <w:r>
        <w:rPr>
          <w:noProof/>
        </w:rPr>
        <w:fldChar w:fldCharType="separate"/>
      </w:r>
      <w:r>
        <w:rPr>
          <w:noProof/>
        </w:rPr>
        <w:t>68</w:t>
      </w:r>
      <w:r>
        <w:rPr>
          <w:noProof/>
        </w:rPr>
        <w:fldChar w:fldCharType="end"/>
      </w:r>
    </w:p>
    <w:p w14:paraId="4B10B5BB" w14:textId="797B35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_Toc170117865 \h </w:instrText>
      </w:r>
      <w:r>
        <w:rPr>
          <w:noProof/>
        </w:rPr>
      </w:r>
      <w:r>
        <w:rPr>
          <w:noProof/>
        </w:rPr>
        <w:fldChar w:fldCharType="separate"/>
      </w:r>
      <w:r>
        <w:rPr>
          <w:noProof/>
        </w:rPr>
        <w:t>68</w:t>
      </w:r>
      <w:r>
        <w:rPr>
          <w:noProof/>
        </w:rPr>
        <w:fldChar w:fldCharType="end"/>
      </w:r>
    </w:p>
    <w:p w14:paraId="5B18A411" w14:textId="45118D0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w:t>
      </w:r>
      <w:r>
        <w:rPr>
          <w:noProof/>
        </w:rPr>
        <w:tab/>
      </w:r>
      <w:r>
        <w:rPr>
          <w:noProof/>
        </w:rPr>
        <w:fldChar w:fldCharType="begin" w:fldLock="1"/>
      </w:r>
      <w:r>
        <w:rPr>
          <w:noProof/>
        </w:rPr>
        <w:instrText xml:space="preserve"> PAGEREF _Toc170117866 \h </w:instrText>
      </w:r>
      <w:r>
        <w:rPr>
          <w:noProof/>
        </w:rPr>
      </w:r>
      <w:r>
        <w:rPr>
          <w:noProof/>
        </w:rPr>
        <w:fldChar w:fldCharType="separate"/>
      </w:r>
      <w:r>
        <w:rPr>
          <w:noProof/>
        </w:rPr>
        <w:t>68</w:t>
      </w:r>
      <w:r>
        <w:rPr>
          <w:noProof/>
        </w:rPr>
        <w:fldChar w:fldCharType="end"/>
      </w:r>
    </w:p>
    <w:p w14:paraId="5B5B17E9" w14:textId="4D8494B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_Toc170117867 \h </w:instrText>
      </w:r>
      <w:r>
        <w:rPr>
          <w:noProof/>
        </w:rPr>
      </w:r>
      <w:r>
        <w:rPr>
          <w:noProof/>
        </w:rPr>
        <w:fldChar w:fldCharType="separate"/>
      </w:r>
      <w:r>
        <w:rPr>
          <w:noProof/>
        </w:rPr>
        <w:t>68</w:t>
      </w:r>
      <w:r>
        <w:rPr>
          <w:noProof/>
        </w:rPr>
        <w:fldChar w:fldCharType="end"/>
      </w:r>
    </w:p>
    <w:p w14:paraId="50B12986" w14:textId="0DD15E5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_Toc170117868 \h </w:instrText>
      </w:r>
      <w:r>
        <w:rPr>
          <w:noProof/>
        </w:rPr>
      </w:r>
      <w:r>
        <w:rPr>
          <w:noProof/>
        </w:rPr>
        <w:fldChar w:fldCharType="separate"/>
      </w:r>
      <w:r>
        <w:rPr>
          <w:noProof/>
        </w:rPr>
        <w:t>68</w:t>
      </w:r>
      <w:r>
        <w:rPr>
          <w:noProof/>
        </w:rPr>
        <w:fldChar w:fldCharType="end"/>
      </w:r>
    </w:p>
    <w:p w14:paraId="3792D864" w14:textId="274C6CF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_Toc170117869 \h </w:instrText>
      </w:r>
      <w:r>
        <w:rPr>
          <w:noProof/>
        </w:rPr>
      </w:r>
      <w:r>
        <w:rPr>
          <w:noProof/>
        </w:rPr>
        <w:fldChar w:fldCharType="separate"/>
      </w:r>
      <w:r>
        <w:rPr>
          <w:noProof/>
        </w:rPr>
        <w:t>68</w:t>
      </w:r>
      <w:r>
        <w:rPr>
          <w:noProof/>
        </w:rPr>
        <w:fldChar w:fldCharType="end"/>
      </w:r>
    </w:p>
    <w:p w14:paraId="17843E96" w14:textId="627DBF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_Toc170117870 \h </w:instrText>
      </w:r>
      <w:r>
        <w:rPr>
          <w:noProof/>
        </w:rPr>
      </w:r>
      <w:r>
        <w:rPr>
          <w:noProof/>
        </w:rPr>
        <w:fldChar w:fldCharType="separate"/>
      </w:r>
      <w:r>
        <w:rPr>
          <w:noProof/>
        </w:rPr>
        <w:t>69</w:t>
      </w:r>
      <w:r>
        <w:rPr>
          <w:noProof/>
        </w:rPr>
        <w:fldChar w:fldCharType="end"/>
      </w:r>
    </w:p>
    <w:p w14:paraId="4761B431" w14:textId="4536A77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_Toc170117871 \h </w:instrText>
      </w:r>
      <w:r>
        <w:rPr>
          <w:noProof/>
        </w:rPr>
      </w:r>
      <w:r>
        <w:rPr>
          <w:noProof/>
        </w:rPr>
        <w:fldChar w:fldCharType="separate"/>
      </w:r>
      <w:r>
        <w:rPr>
          <w:noProof/>
        </w:rPr>
        <w:t>69</w:t>
      </w:r>
      <w:r>
        <w:rPr>
          <w:noProof/>
        </w:rPr>
        <w:fldChar w:fldCharType="end"/>
      </w:r>
    </w:p>
    <w:p w14:paraId="0A4AA262" w14:textId="7D3C29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_Toc170117872 \h </w:instrText>
      </w:r>
      <w:r>
        <w:rPr>
          <w:noProof/>
        </w:rPr>
      </w:r>
      <w:r>
        <w:rPr>
          <w:noProof/>
        </w:rPr>
        <w:fldChar w:fldCharType="separate"/>
      </w:r>
      <w:r>
        <w:rPr>
          <w:noProof/>
        </w:rPr>
        <w:t>69</w:t>
      </w:r>
      <w:r>
        <w:rPr>
          <w:noProof/>
        </w:rPr>
        <w:fldChar w:fldCharType="end"/>
      </w:r>
    </w:p>
    <w:p w14:paraId="6C443043" w14:textId="657719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NSCE_NetworkSliceAdaptation_Notify</w:t>
      </w:r>
      <w:r>
        <w:rPr>
          <w:noProof/>
        </w:rPr>
        <w:tab/>
      </w:r>
      <w:r>
        <w:rPr>
          <w:noProof/>
        </w:rPr>
        <w:fldChar w:fldCharType="begin" w:fldLock="1"/>
      </w:r>
      <w:r>
        <w:rPr>
          <w:noProof/>
        </w:rPr>
        <w:instrText xml:space="preserve"> PAGEREF _Toc170117873 \h </w:instrText>
      </w:r>
      <w:r>
        <w:rPr>
          <w:noProof/>
        </w:rPr>
      </w:r>
      <w:r>
        <w:rPr>
          <w:noProof/>
        </w:rPr>
        <w:fldChar w:fldCharType="separate"/>
      </w:r>
      <w:r>
        <w:rPr>
          <w:noProof/>
        </w:rPr>
        <w:t>70</w:t>
      </w:r>
      <w:r>
        <w:rPr>
          <w:noProof/>
        </w:rPr>
        <w:fldChar w:fldCharType="end"/>
      </w:r>
    </w:p>
    <w:p w14:paraId="0EFC700E" w14:textId="4A0B67A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_Toc170117874 \h </w:instrText>
      </w:r>
      <w:r>
        <w:rPr>
          <w:noProof/>
        </w:rPr>
      </w:r>
      <w:r>
        <w:rPr>
          <w:noProof/>
        </w:rPr>
        <w:fldChar w:fldCharType="separate"/>
      </w:r>
      <w:r>
        <w:rPr>
          <w:noProof/>
        </w:rPr>
        <w:t>70</w:t>
      </w:r>
      <w:r>
        <w:rPr>
          <w:noProof/>
        </w:rPr>
        <w:fldChar w:fldCharType="end"/>
      </w:r>
    </w:p>
    <w:p w14:paraId="05638A5A" w14:textId="5D281B7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907080">
        <w:rPr>
          <w:noProof/>
          <w:lang w:val="en-US"/>
        </w:rPr>
        <w:t>Notification</w:t>
      </w:r>
      <w:r>
        <w:rPr>
          <w:noProof/>
        </w:rPr>
        <w:tab/>
      </w:r>
      <w:r>
        <w:rPr>
          <w:noProof/>
        </w:rPr>
        <w:fldChar w:fldCharType="begin" w:fldLock="1"/>
      </w:r>
      <w:r>
        <w:rPr>
          <w:noProof/>
        </w:rPr>
        <w:instrText xml:space="preserve"> PAGEREF _Toc170117875 \h </w:instrText>
      </w:r>
      <w:r>
        <w:rPr>
          <w:noProof/>
        </w:rPr>
      </w:r>
      <w:r>
        <w:rPr>
          <w:noProof/>
        </w:rPr>
        <w:fldChar w:fldCharType="separate"/>
      </w:r>
      <w:r>
        <w:rPr>
          <w:noProof/>
        </w:rPr>
        <w:t>70</w:t>
      </w:r>
      <w:r>
        <w:rPr>
          <w:noProof/>
        </w:rPr>
        <w:fldChar w:fldCharType="end"/>
      </w:r>
    </w:p>
    <w:p w14:paraId="56BF5A30" w14:textId="3A2B274D"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ab/>
      </w:r>
      <w:r>
        <w:rPr>
          <w:noProof/>
        </w:rPr>
        <w:fldChar w:fldCharType="begin" w:fldLock="1"/>
      </w:r>
      <w:r>
        <w:rPr>
          <w:noProof/>
        </w:rPr>
        <w:instrText xml:space="preserve"> PAGEREF _Toc170117876 \h </w:instrText>
      </w:r>
      <w:r>
        <w:rPr>
          <w:noProof/>
        </w:rPr>
      </w:r>
      <w:r>
        <w:rPr>
          <w:noProof/>
        </w:rPr>
        <w:fldChar w:fldCharType="separate"/>
      </w:r>
      <w:r>
        <w:rPr>
          <w:noProof/>
        </w:rPr>
        <w:t>70</w:t>
      </w:r>
      <w:r>
        <w:rPr>
          <w:noProof/>
        </w:rPr>
        <w:fldChar w:fldCharType="end"/>
      </w:r>
    </w:p>
    <w:p w14:paraId="05F3C5D2" w14:textId="455A2F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_Toc170117877 \h </w:instrText>
      </w:r>
      <w:r>
        <w:rPr>
          <w:noProof/>
        </w:rPr>
      </w:r>
      <w:r>
        <w:rPr>
          <w:noProof/>
        </w:rPr>
        <w:fldChar w:fldCharType="separate"/>
      </w:r>
      <w:r>
        <w:rPr>
          <w:noProof/>
        </w:rPr>
        <w:t>70</w:t>
      </w:r>
      <w:r>
        <w:rPr>
          <w:noProof/>
        </w:rPr>
        <w:fldChar w:fldCharType="end"/>
      </w:r>
    </w:p>
    <w:p w14:paraId="73F8CFB8" w14:textId="6B3AF3E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_Toc170117878 \h </w:instrText>
      </w:r>
      <w:r>
        <w:rPr>
          <w:noProof/>
        </w:rPr>
      </w:r>
      <w:r>
        <w:rPr>
          <w:noProof/>
        </w:rPr>
        <w:fldChar w:fldCharType="separate"/>
      </w:r>
      <w:r>
        <w:rPr>
          <w:noProof/>
        </w:rPr>
        <w:t>71</w:t>
      </w:r>
      <w:r>
        <w:rPr>
          <w:noProof/>
        </w:rPr>
        <w:fldChar w:fldCharType="end"/>
      </w:r>
    </w:p>
    <w:p w14:paraId="2B45BC28" w14:textId="5421C3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_Toc170117879 \h </w:instrText>
      </w:r>
      <w:r>
        <w:rPr>
          <w:noProof/>
        </w:rPr>
      </w:r>
      <w:r>
        <w:rPr>
          <w:noProof/>
        </w:rPr>
        <w:fldChar w:fldCharType="separate"/>
      </w:r>
      <w:r>
        <w:rPr>
          <w:noProof/>
        </w:rPr>
        <w:t>71</w:t>
      </w:r>
      <w:r>
        <w:rPr>
          <w:noProof/>
        </w:rPr>
        <w:fldChar w:fldCharType="end"/>
      </w:r>
    </w:p>
    <w:p w14:paraId="2D501D2E" w14:textId="24AAB4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_Create</w:t>
      </w:r>
      <w:r>
        <w:rPr>
          <w:noProof/>
        </w:rPr>
        <w:tab/>
      </w:r>
      <w:r>
        <w:rPr>
          <w:noProof/>
        </w:rPr>
        <w:fldChar w:fldCharType="begin" w:fldLock="1"/>
      </w:r>
      <w:r>
        <w:rPr>
          <w:noProof/>
        </w:rPr>
        <w:instrText xml:space="preserve"> PAGEREF _Toc170117880 \h </w:instrText>
      </w:r>
      <w:r>
        <w:rPr>
          <w:noProof/>
        </w:rPr>
      </w:r>
      <w:r>
        <w:rPr>
          <w:noProof/>
        </w:rPr>
        <w:fldChar w:fldCharType="separate"/>
      </w:r>
      <w:r>
        <w:rPr>
          <w:noProof/>
        </w:rPr>
        <w:t>71</w:t>
      </w:r>
      <w:r>
        <w:rPr>
          <w:noProof/>
        </w:rPr>
        <w:fldChar w:fldCharType="end"/>
      </w:r>
    </w:p>
    <w:p w14:paraId="757C2E99" w14:textId="28DC14E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_Toc170117881 \h </w:instrText>
      </w:r>
      <w:r>
        <w:rPr>
          <w:noProof/>
        </w:rPr>
      </w:r>
      <w:r>
        <w:rPr>
          <w:noProof/>
        </w:rPr>
        <w:fldChar w:fldCharType="separate"/>
      </w:r>
      <w:r>
        <w:rPr>
          <w:noProof/>
        </w:rPr>
        <w:t>71</w:t>
      </w:r>
      <w:r>
        <w:rPr>
          <w:noProof/>
        </w:rPr>
        <w:fldChar w:fldCharType="end"/>
      </w:r>
    </w:p>
    <w:p w14:paraId="381488F6" w14:textId="725FD9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_Toc170117882 \h </w:instrText>
      </w:r>
      <w:r>
        <w:rPr>
          <w:noProof/>
        </w:rPr>
      </w:r>
      <w:r>
        <w:rPr>
          <w:noProof/>
        </w:rPr>
        <w:fldChar w:fldCharType="separate"/>
      </w:r>
      <w:r>
        <w:rPr>
          <w:noProof/>
        </w:rPr>
        <w:t>71</w:t>
      </w:r>
      <w:r>
        <w:rPr>
          <w:noProof/>
        </w:rPr>
        <w:fldChar w:fldCharType="end"/>
      </w:r>
    </w:p>
    <w:p w14:paraId="06D71612" w14:textId="1E7F469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_Reconfigure</w:t>
      </w:r>
      <w:r>
        <w:rPr>
          <w:noProof/>
        </w:rPr>
        <w:tab/>
      </w:r>
      <w:r>
        <w:rPr>
          <w:noProof/>
        </w:rPr>
        <w:fldChar w:fldCharType="begin" w:fldLock="1"/>
      </w:r>
      <w:r>
        <w:rPr>
          <w:noProof/>
        </w:rPr>
        <w:instrText xml:space="preserve"> PAGEREF _Toc170117883 \h </w:instrText>
      </w:r>
      <w:r>
        <w:rPr>
          <w:noProof/>
        </w:rPr>
      </w:r>
      <w:r>
        <w:rPr>
          <w:noProof/>
        </w:rPr>
        <w:fldChar w:fldCharType="separate"/>
      </w:r>
      <w:r>
        <w:rPr>
          <w:noProof/>
        </w:rPr>
        <w:t>72</w:t>
      </w:r>
      <w:r>
        <w:rPr>
          <w:noProof/>
        </w:rPr>
        <w:fldChar w:fldCharType="end"/>
      </w:r>
    </w:p>
    <w:p w14:paraId="047655B5" w14:textId="0FD7FC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_Toc170117884 \h </w:instrText>
      </w:r>
      <w:r>
        <w:rPr>
          <w:noProof/>
        </w:rPr>
      </w:r>
      <w:r>
        <w:rPr>
          <w:noProof/>
        </w:rPr>
        <w:fldChar w:fldCharType="separate"/>
      </w:r>
      <w:r>
        <w:rPr>
          <w:noProof/>
        </w:rPr>
        <w:t>72</w:t>
      </w:r>
      <w:r>
        <w:rPr>
          <w:noProof/>
        </w:rPr>
        <w:fldChar w:fldCharType="end"/>
      </w:r>
    </w:p>
    <w:p w14:paraId="4AC2B7D3" w14:textId="692C902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_Toc170117885 \h </w:instrText>
      </w:r>
      <w:r>
        <w:rPr>
          <w:noProof/>
        </w:rPr>
      </w:r>
      <w:r>
        <w:rPr>
          <w:noProof/>
        </w:rPr>
        <w:fldChar w:fldCharType="separate"/>
      </w:r>
      <w:r>
        <w:rPr>
          <w:noProof/>
        </w:rPr>
        <w:t>72</w:t>
      </w:r>
      <w:r>
        <w:rPr>
          <w:noProof/>
        </w:rPr>
        <w:fldChar w:fldCharType="end"/>
      </w:r>
    </w:p>
    <w:p w14:paraId="2B1306E6" w14:textId="2FC874F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w:t>
      </w:r>
      <w:r w:rsidRPr="00907080">
        <w:rPr>
          <w:noProof/>
          <w:lang w:val="en-US"/>
        </w:rPr>
        <w:t>Disengage</w:t>
      </w:r>
      <w:r>
        <w:rPr>
          <w:noProof/>
        </w:rPr>
        <w:tab/>
      </w:r>
      <w:r>
        <w:rPr>
          <w:noProof/>
        </w:rPr>
        <w:fldChar w:fldCharType="begin" w:fldLock="1"/>
      </w:r>
      <w:r>
        <w:rPr>
          <w:noProof/>
        </w:rPr>
        <w:instrText xml:space="preserve"> PAGEREF _Toc170117886 \h </w:instrText>
      </w:r>
      <w:r>
        <w:rPr>
          <w:noProof/>
        </w:rPr>
      </w:r>
      <w:r>
        <w:rPr>
          <w:noProof/>
        </w:rPr>
        <w:fldChar w:fldCharType="separate"/>
      </w:r>
      <w:r>
        <w:rPr>
          <w:noProof/>
        </w:rPr>
        <w:t>73</w:t>
      </w:r>
      <w:r>
        <w:rPr>
          <w:noProof/>
        </w:rPr>
        <w:fldChar w:fldCharType="end"/>
      </w:r>
    </w:p>
    <w:p w14:paraId="13FC78F4" w14:textId="2C572C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_Toc170117887 \h </w:instrText>
      </w:r>
      <w:r>
        <w:rPr>
          <w:noProof/>
        </w:rPr>
      </w:r>
      <w:r>
        <w:rPr>
          <w:noProof/>
        </w:rPr>
        <w:fldChar w:fldCharType="separate"/>
      </w:r>
      <w:r>
        <w:rPr>
          <w:noProof/>
        </w:rPr>
        <w:t>73</w:t>
      </w:r>
      <w:r>
        <w:rPr>
          <w:noProof/>
        </w:rPr>
        <w:fldChar w:fldCharType="end"/>
      </w:r>
    </w:p>
    <w:p w14:paraId="57B8E27C" w14:textId="644D8AB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907080">
        <w:rPr>
          <w:noProof/>
          <w:lang w:val="en-US"/>
        </w:rPr>
        <w:t>Disengagement</w:t>
      </w:r>
      <w:r>
        <w:rPr>
          <w:noProof/>
        </w:rPr>
        <w:tab/>
      </w:r>
      <w:r>
        <w:rPr>
          <w:noProof/>
        </w:rPr>
        <w:fldChar w:fldCharType="begin" w:fldLock="1"/>
      </w:r>
      <w:r>
        <w:rPr>
          <w:noProof/>
        </w:rPr>
        <w:instrText xml:space="preserve"> PAGEREF _Toc170117888 \h </w:instrText>
      </w:r>
      <w:r>
        <w:rPr>
          <w:noProof/>
        </w:rPr>
      </w:r>
      <w:r>
        <w:rPr>
          <w:noProof/>
        </w:rPr>
        <w:fldChar w:fldCharType="separate"/>
      </w:r>
      <w:r>
        <w:rPr>
          <w:noProof/>
        </w:rPr>
        <w:t>73</w:t>
      </w:r>
      <w:r>
        <w:rPr>
          <w:noProof/>
        </w:rPr>
        <w:fldChar w:fldCharType="end"/>
      </w:r>
    </w:p>
    <w:p w14:paraId="6AD59193" w14:textId="7F29B176"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_Toc170117889 \h </w:instrText>
      </w:r>
      <w:r>
        <w:rPr>
          <w:noProof/>
        </w:rPr>
      </w:r>
      <w:r>
        <w:rPr>
          <w:noProof/>
        </w:rPr>
        <w:fldChar w:fldCharType="separate"/>
      </w:r>
      <w:r>
        <w:rPr>
          <w:noProof/>
        </w:rPr>
        <w:t>73</w:t>
      </w:r>
      <w:r>
        <w:rPr>
          <w:noProof/>
        </w:rPr>
        <w:fldChar w:fldCharType="end"/>
      </w:r>
    </w:p>
    <w:p w14:paraId="1E3EAF23" w14:textId="124E77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_Toc170117890 \h </w:instrText>
      </w:r>
      <w:r>
        <w:rPr>
          <w:noProof/>
        </w:rPr>
      </w:r>
      <w:r>
        <w:rPr>
          <w:noProof/>
        </w:rPr>
        <w:fldChar w:fldCharType="separate"/>
      </w:r>
      <w:r>
        <w:rPr>
          <w:noProof/>
        </w:rPr>
        <w:t>73</w:t>
      </w:r>
      <w:r>
        <w:rPr>
          <w:noProof/>
        </w:rPr>
        <w:fldChar w:fldCharType="end"/>
      </w:r>
    </w:p>
    <w:p w14:paraId="65D19992" w14:textId="05020E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_Toc170117891 \h </w:instrText>
      </w:r>
      <w:r>
        <w:rPr>
          <w:noProof/>
        </w:rPr>
      </w:r>
      <w:r>
        <w:rPr>
          <w:noProof/>
        </w:rPr>
        <w:fldChar w:fldCharType="separate"/>
      </w:r>
      <w:r>
        <w:rPr>
          <w:noProof/>
        </w:rPr>
        <w:t>73</w:t>
      </w:r>
      <w:r>
        <w:rPr>
          <w:noProof/>
        </w:rPr>
        <w:fldChar w:fldCharType="end"/>
      </w:r>
    </w:p>
    <w:p w14:paraId="34FD574C" w14:textId="1095A42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_Toc170117892 \h </w:instrText>
      </w:r>
      <w:r>
        <w:rPr>
          <w:noProof/>
        </w:rPr>
      </w:r>
      <w:r>
        <w:rPr>
          <w:noProof/>
        </w:rPr>
        <w:fldChar w:fldCharType="separate"/>
      </w:r>
      <w:r>
        <w:rPr>
          <w:noProof/>
        </w:rPr>
        <w:t>73</w:t>
      </w:r>
      <w:r>
        <w:rPr>
          <w:noProof/>
        </w:rPr>
        <w:fldChar w:fldCharType="end"/>
      </w:r>
    </w:p>
    <w:p w14:paraId="760ACF9B" w14:textId="1BC23D8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907080">
        <w:rPr>
          <w:noProof/>
          <w:lang w:val="en-US"/>
        </w:rPr>
        <w:t>Request</w:t>
      </w:r>
      <w:r>
        <w:rPr>
          <w:noProof/>
        </w:rPr>
        <w:tab/>
      </w:r>
      <w:r>
        <w:rPr>
          <w:noProof/>
        </w:rPr>
        <w:fldChar w:fldCharType="begin" w:fldLock="1"/>
      </w:r>
      <w:r>
        <w:rPr>
          <w:noProof/>
        </w:rPr>
        <w:instrText xml:space="preserve"> PAGEREF _Toc170117893 \h </w:instrText>
      </w:r>
      <w:r>
        <w:rPr>
          <w:noProof/>
        </w:rPr>
      </w:r>
      <w:r>
        <w:rPr>
          <w:noProof/>
        </w:rPr>
        <w:fldChar w:fldCharType="separate"/>
      </w:r>
      <w:r>
        <w:rPr>
          <w:noProof/>
        </w:rPr>
        <w:t>74</w:t>
      </w:r>
      <w:r>
        <w:rPr>
          <w:noProof/>
        </w:rPr>
        <w:fldChar w:fldCharType="end"/>
      </w:r>
    </w:p>
    <w:p w14:paraId="17CB54B6" w14:textId="1DD2F4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_Toc170117894 \h </w:instrText>
      </w:r>
      <w:r>
        <w:rPr>
          <w:noProof/>
        </w:rPr>
      </w:r>
      <w:r>
        <w:rPr>
          <w:noProof/>
        </w:rPr>
        <w:fldChar w:fldCharType="separate"/>
      </w:r>
      <w:r>
        <w:rPr>
          <w:noProof/>
        </w:rPr>
        <w:t>74</w:t>
      </w:r>
      <w:r>
        <w:rPr>
          <w:noProof/>
        </w:rPr>
        <w:fldChar w:fldCharType="end"/>
      </w:r>
    </w:p>
    <w:p w14:paraId="6E7D9711" w14:textId="3186BB5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907080">
        <w:rPr>
          <w:rFonts w:cs="Courier New"/>
          <w:noProof/>
        </w:rPr>
        <w:t xml:space="preserve"> Request</w:t>
      </w:r>
      <w:r>
        <w:rPr>
          <w:noProof/>
        </w:rPr>
        <w:tab/>
      </w:r>
      <w:r>
        <w:rPr>
          <w:noProof/>
        </w:rPr>
        <w:fldChar w:fldCharType="begin" w:fldLock="1"/>
      </w:r>
      <w:r>
        <w:rPr>
          <w:noProof/>
        </w:rPr>
        <w:instrText xml:space="preserve"> PAGEREF _Toc170117895 \h </w:instrText>
      </w:r>
      <w:r>
        <w:rPr>
          <w:noProof/>
        </w:rPr>
      </w:r>
      <w:r>
        <w:rPr>
          <w:noProof/>
        </w:rPr>
        <w:fldChar w:fldCharType="separate"/>
      </w:r>
      <w:r>
        <w:rPr>
          <w:noProof/>
        </w:rPr>
        <w:t>74</w:t>
      </w:r>
      <w:r>
        <w:rPr>
          <w:noProof/>
        </w:rPr>
        <w:fldChar w:fldCharType="end"/>
      </w:r>
    </w:p>
    <w:p w14:paraId="631955EB" w14:textId="07F0CC6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_Toc170117896 \h </w:instrText>
      </w:r>
      <w:r>
        <w:rPr>
          <w:noProof/>
        </w:rPr>
      </w:r>
      <w:r>
        <w:rPr>
          <w:noProof/>
        </w:rPr>
        <w:fldChar w:fldCharType="separate"/>
      </w:r>
      <w:r>
        <w:rPr>
          <w:noProof/>
        </w:rPr>
        <w:t>74</w:t>
      </w:r>
      <w:r>
        <w:rPr>
          <w:noProof/>
        </w:rPr>
        <w:fldChar w:fldCharType="end"/>
      </w:r>
    </w:p>
    <w:p w14:paraId="5E020431" w14:textId="7DA5A50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_Toc170117897 \h </w:instrText>
      </w:r>
      <w:r>
        <w:rPr>
          <w:noProof/>
        </w:rPr>
      </w:r>
      <w:r>
        <w:rPr>
          <w:noProof/>
        </w:rPr>
        <w:fldChar w:fldCharType="separate"/>
      </w:r>
      <w:r>
        <w:rPr>
          <w:noProof/>
        </w:rPr>
        <w:t>74</w:t>
      </w:r>
      <w:r>
        <w:rPr>
          <w:noProof/>
        </w:rPr>
        <w:fldChar w:fldCharType="end"/>
      </w:r>
    </w:p>
    <w:p w14:paraId="0E67B441" w14:textId="7DF9501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I</w:t>
      </w:r>
      <w:r>
        <w:rPr>
          <w:noProof/>
        </w:rPr>
        <w:t>nter-PLMN Service Continuity</w:t>
      </w:r>
      <w:r w:rsidRPr="00907080">
        <w:rPr>
          <w:noProof/>
          <w:lang w:val="en-US"/>
        </w:rPr>
        <w:t xml:space="preserve"> Notification</w:t>
      </w:r>
      <w:r>
        <w:rPr>
          <w:noProof/>
        </w:rPr>
        <w:tab/>
      </w:r>
      <w:r>
        <w:rPr>
          <w:noProof/>
        </w:rPr>
        <w:fldChar w:fldCharType="begin" w:fldLock="1"/>
      </w:r>
      <w:r>
        <w:rPr>
          <w:noProof/>
        </w:rPr>
        <w:instrText xml:space="preserve"> PAGEREF _Toc170117898 \h </w:instrText>
      </w:r>
      <w:r>
        <w:rPr>
          <w:noProof/>
        </w:rPr>
      </w:r>
      <w:r>
        <w:rPr>
          <w:noProof/>
        </w:rPr>
        <w:fldChar w:fldCharType="separate"/>
      </w:r>
      <w:r>
        <w:rPr>
          <w:noProof/>
        </w:rPr>
        <w:t>75</w:t>
      </w:r>
      <w:r>
        <w:rPr>
          <w:noProof/>
        </w:rPr>
        <w:fldChar w:fldCharType="end"/>
      </w:r>
    </w:p>
    <w:p w14:paraId="3B7ADD08" w14:textId="4697C97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_Toc170117899 \h </w:instrText>
      </w:r>
      <w:r>
        <w:rPr>
          <w:noProof/>
        </w:rPr>
      </w:r>
      <w:r>
        <w:rPr>
          <w:noProof/>
        </w:rPr>
        <w:fldChar w:fldCharType="separate"/>
      </w:r>
      <w:r>
        <w:rPr>
          <w:noProof/>
        </w:rPr>
        <w:t>75</w:t>
      </w:r>
      <w:r>
        <w:rPr>
          <w:noProof/>
        </w:rPr>
        <w:fldChar w:fldCharType="end"/>
      </w:r>
    </w:p>
    <w:p w14:paraId="737E5751" w14:textId="382838B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_Toc170117900 \h </w:instrText>
      </w:r>
      <w:r>
        <w:rPr>
          <w:noProof/>
        </w:rPr>
      </w:r>
      <w:r>
        <w:rPr>
          <w:noProof/>
        </w:rPr>
        <w:fldChar w:fldCharType="separate"/>
      </w:r>
      <w:r>
        <w:rPr>
          <w:noProof/>
        </w:rPr>
        <w:t>75</w:t>
      </w:r>
      <w:r>
        <w:rPr>
          <w:noProof/>
        </w:rPr>
        <w:fldChar w:fldCharType="end"/>
      </w:r>
    </w:p>
    <w:p w14:paraId="50E8AF58" w14:textId="518DD73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_Toc170117901 \h </w:instrText>
      </w:r>
      <w:r>
        <w:rPr>
          <w:noProof/>
        </w:rPr>
      </w:r>
      <w:r>
        <w:rPr>
          <w:noProof/>
        </w:rPr>
        <w:fldChar w:fldCharType="separate"/>
      </w:r>
      <w:r>
        <w:rPr>
          <w:noProof/>
        </w:rPr>
        <w:t>75</w:t>
      </w:r>
      <w:r>
        <w:rPr>
          <w:noProof/>
        </w:rPr>
        <w:fldChar w:fldCharType="end"/>
      </w:r>
    </w:p>
    <w:p w14:paraId="099B929F" w14:textId="0E6B840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_Toc170117902 \h </w:instrText>
      </w:r>
      <w:r>
        <w:rPr>
          <w:noProof/>
        </w:rPr>
      </w:r>
      <w:r>
        <w:rPr>
          <w:noProof/>
        </w:rPr>
        <w:fldChar w:fldCharType="separate"/>
      </w:r>
      <w:r>
        <w:rPr>
          <w:noProof/>
        </w:rPr>
        <w:t>75</w:t>
      </w:r>
      <w:r>
        <w:rPr>
          <w:noProof/>
        </w:rPr>
        <w:fldChar w:fldCharType="end"/>
      </w:r>
    </w:p>
    <w:p w14:paraId="30549476" w14:textId="17AF58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_Toc170117903 \h </w:instrText>
      </w:r>
      <w:r>
        <w:rPr>
          <w:noProof/>
        </w:rPr>
      </w:r>
      <w:r>
        <w:rPr>
          <w:noProof/>
        </w:rPr>
        <w:fldChar w:fldCharType="separate"/>
      </w:r>
      <w:r>
        <w:rPr>
          <w:noProof/>
        </w:rPr>
        <w:t>75</w:t>
      </w:r>
      <w:r>
        <w:rPr>
          <w:noProof/>
        </w:rPr>
        <w:fldChar w:fldCharType="end"/>
      </w:r>
    </w:p>
    <w:p w14:paraId="37D03D46" w14:textId="3409E5A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_Toc170117904 \h </w:instrText>
      </w:r>
      <w:r>
        <w:rPr>
          <w:noProof/>
        </w:rPr>
      </w:r>
      <w:r>
        <w:rPr>
          <w:noProof/>
        </w:rPr>
        <w:fldChar w:fldCharType="separate"/>
      </w:r>
      <w:r>
        <w:rPr>
          <w:noProof/>
        </w:rPr>
        <w:t>75</w:t>
      </w:r>
      <w:r>
        <w:rPr>
          <w:noProof/>
        </w:rPr>
        <w:fldChar w:fldCharType="end"/>
      </w:r>
    </w:p>
    <w:p w14:paraId="4ACB6811" w14:textId="27B6444F" w:rsidR="009E14D8" w:rsidRPr="009E14D8" w:rsidRDefault="009E14D8">
      <w:pPr>
        <w:pStyle w:val="TOC5"/>
        <w:rPr>
          <w:rFonts w:asciiTheme="minorHAnsi" w:eastAsiaTheme="minorEastAsia" w:hAnsiTheme="minorHAnsi" w:cstheme="minorBidi"/>
          <w:noProof/>
          <w:color w:val="FF0000"/>
          <w:kern w:val="2"/>
          <w:sz w:val="22"/>
          <w:szCs w:val="22"/>
          <w:lang w:eastAsia="ko-KR"/>
          <w14:ligatures w14:val="standardContextual"/>
        </w:rPr>
      </w:pPr>
      <w:r w:rsidRPr="009E14D8">
        <w:rPr>
          <w:noProof/>
          <w:color w:val="FF0000"/>
        </w:rPr>
        <w:t>5.14.2.2.2</w:t>
      </w:r>
      <w:r w:rsidRPr="009E14D8">
        <w:rPr>
          <w:rFonts w:asciiTheme="minorHAnsi" w:eastAsiaTheme="minorEastAsia" w:hAnsiTheme="minorHAnsi" w:cstheme="minorBidi"/>
          <w:noProof/>
          <w:color w:val="FF0000"/>
          <w:kern w:val="2"/>
          <w:sz w:val="22"/>
          <w:szCs w:val="22"/>
          <w:lang w:eastAsia="ko-KR"/>
          <w14:ligatures w14:val="standardContextual"/>
        </w:rPr>
        <w:tab/>
      </w:r>
      <w:r w:rsidRPr="009E14D8">
        <w:rPr>
          <w:noProof/>
          <w:color w:val="FF0000"/>
        </w:rPr>
        <w:t xml:space="preserve"> Network Slice Diagnostics Request</w:t>
      </w:r>
      <w:r w:rsidRPr="009E14D8">
        <w:rPr>
          <w:noProof/>
          <w:color w:val="FF0000"/>
        </w:rPr>
        <w:tab/>
      </w:r>
      <w:r w:rsidRPr="009E14D8">
        <w:rPr>
          <w:noProof/>
          <w:color w:val="FF0000"/>
        </w:rPr>
        <w:fldChar w:fldCharType="begin" w:fldLock="1"/>
      </w:r>
      <w:r w:rsidRPr="009E14D8">
        <w:rPr>
          <w:noProof/>
          <w:color w:val="FF0000"/>
        </w:rPr>
        <w:instrText xml:space="preserve"> PAGEREF _Toc170117905 \h </w:instrText>
      </w:r>
      <w:r w:rsidRPr="009E14D8">
        <w:rPr>
          <w:noProof/>
          <w:color w:val="FF0000"/>
        </w:rPr>
      </w:r>
      <w:r w:rsidRPr="009E14D8">
        <w:rPr>
          <w:noProof/>
          <w:color w:val="FF0000"/>
        </w:rPr>
        <w:fldChar w:fldCharType="separate"/>
      </w:r>
      <w:r w:rsidRPr="009E14D8">
        <w:rPr>
          <w:noProof/>
          <w:color w:val="FF0000"/>
        </w:rPr>
        <w:t>76</w:t>
      </w:r>
      <w:r w:rsidRPr="009E14D8">
        <w:rPr>
          <w:noProof/>
          <w:color w:val="FF0000"/>
        </w:rPr>
        <w:fldChar w:fldCharType="end"/>
      </w:r>
    </w:p>
    <w:p w14:paraId="78643282" w14:textId="01ADBC6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_Toc170117906 \h </w:instrText>
      </w:r>
      <w:r>
        <w:rPr>
          <w:noProof/>
        </w:rPr>
      </w:r>
      <w:r>
        <w:rPr>
          <w:noProof/>
        </w:rPr>
        <w:fldChar w:fldCharType="separate"/>
      </w:r>
      <w:r>
        <w:rPr>
          <w:noProof/>
        </w:rPr>
        <w:t>76</w:t>
      </w:r>
      <w:r>
        <w:rPr>
          <w:noProof/>
        </w:rPr>
        <w:fldChar w:fldCharType="end"/>
      </w:r>
    </w:p>
    <w:p w14:paraId="36F2995E" w14:textId="40E49B9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_Toc170117907 \h </w:instrText>
      </w:r>
      <w:r>
        <w:rPr>
          <w:noProof/>
        </w:rPr>
      </w:r>
      <w:r>
        <w:rPr>
          <w:noProof/>
        </w:rPr>
        <w:fldChar w:fldCharType="separate"/>
      </w:r>
      <w:r>
        <w:rPr>
          <w:noProof/>
        </w:rPr>
        <w:t>76</w:t>
      </w:r>
      <w:r>
        <w:rPr>
          <w:noProof/>
        </w:rPr>
        <w:fldChar w:fldCharType="end"/>
      </w:r>
    </w:p>
    <w:p w14:paraId="13F2739B" w14:textId="200B281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_Toc170117908 \h </w:instrText>
      </w:r>
      <w:r>
        <w:rPr>
          <w:noProof/>
        </w:rPr>
      </w:r>
      <w:r>
        <w:rPr>
          <w:noProof/>
        </w:rPr>
        <w:fldChar w:fldCharType="separate"/>
      </w:r>
      <w:r>
        <w:rPr>
          <w:noProof/>
        </w:rPr>
        <w:t>76</w:t>
      </w:r>
      <w:r>
        <w:rPr>
          <w:noProof/>
        </w:rPr>
        <w:fldChar w:fldCharType="end"/>
      </w:r>
    </w:p>
    <w:p w14:paraId="5749CD96" w14:textId="1E0F5D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_Toc170117909 \h </w:instrText>
      </w:r>
      <w:r>
        <w:rPr>
          <w:noProof/>
        </w:rPr>
      </w:r>
      <w:r>
        <w:rPr>
          <w:noProof/>
        </w:rPr>
        <w:fldChar w:fldCharType="separate"/>
      </w:r>
      <w:r>
        <w:rPr>
          <w:noProof/>
        </w:rPr>
        <w:t>76</w:t>
      </w:r>
      <w:r>
        <w:rPr>
          <w:noProof/>
        </w:rPr>
        <w:fldChar w:fldCharType="end"/>
      </w:r>
    </w:p>
    <w:p w14:paraId="4560C9E2" w14:textId="22CF7B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_Toc170117910 \h </w:instrText>
      </w:r>
      <w:r>
        <w:rPr>
          <w:noProof/>
        </w:rPr>
      </w:r>
      <w:r>
        <w:rPr>
          <w:noProof/>
        </w:rPr>
        <w:fldChar w:fldCharType="separate"/>
      </w:r>
      <w:r>
        <w:rPr>
          <w:noProof/>
        </w:rPr>
        <w:t>77</w:t>
      </w:r>
      <w:r>
        <w:rPr>
          <w:noProof/>
        </w:rPr>
        <w:fldChar w:fldCharType="end"/>
      </w:r>
    </w:p>
    <w:p w14:paraId="2D2DCD80" w14:textId="67D43E1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_Toc170117911 \h </w:instrText>
      </w:r>
      <w:r>
        <w:rPr>
          <w:noProof/>
        </w:rPr>
      </w:r>
      <w:r>
        <w:rPr>
          <w:noProof/>
        </w:rPr>
        <w:fldChar w:fldCharType="separate"/>
      </w:r>
      <w:r>
        <w:rPr>
          <w:noProof/>
        </w:rPr>
        <w:t>77</w:t>
      </w:r>
      <w:r>
        <w:rPr>
          <w:noProof/>
        </w:rPr>
        <w:fldChar w:fldCharType="end"/>
      </w:r>
    </w:p>
    <w:p w14:paraId="51317EA4" w14:textId="449C0F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_Toc170117912 \h </w:instrText>
      </w:r>
      <w:r>
        <w:rPr>
          <w:noProof/>
        </w:rPr>
      </w:r>
      <w:r>
        <w:rPr>
          <w:noProof/>
        </w:rPr>
        <w:fldChar w:fldCharType="separate"/>
      </w:r>
      <w:r>
        <w:rPr>
          <w:noProof/>
        </w:rPr>
        <w:t>77</w:t>
      </w:r>
      <w:r>
        <w:rPr>
          <w:noProof/>
        </w:rPr>
        <w:fldChar w:fldCharType="end"/>
      </w:r>
    </w:p>
    <w:p w14:paraId="72D43CEE" w14:textId="42A0DC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_Toc170117913 \h </w:instrText>
      </w:r>
      <w:r>
        <w:rPr>
          <w:noProof/>
        </w:rPr>
      </w:r>
      <w:r>
        <w:rPr>
          <w:noProof/>
        </w:rPr>
        <w:fldChar w:fldCharType="separate"/>
      </w:r>
      <w:r>
        <w:rPr>
          <w:noProof/>
        </w:rPr>
        <w:t>77</w:t>
      </w:r>
      <w:r>
        <w:rPr>
          <w:noProof/>
        </w:rPr>
        <w:fldChar w:fldCharType="end"/>
      </w:r>
    </w:p>
    <w:p w14:paraId="5332711E" w14:textId="11580F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_Toc170117914 \h </w:instrText>
      </w:r>
      <w:r>
        <w:rPr>
          <w:noProof/>
        </w:rPr>
      </w:r>
      <w:r>
        <w:rPr>
          <w:noProof/>
        </w:rPr>
        <w:fldChar w:fldCharType="separate"/>
      </w:r>
      <w:r>
        <w:rPr>
          <w:noProof/>
        </w:rPr>
        <w:t>78</w:t>
      </w:r>
      <w:r>
        <w:rPr>
          <w:noProof/>
        </w:rPr>
        <w:fldChar w:fldCharType="end"/>
      </w:r>
    </w:p>
    <w:p w14:paraId="512A7313" w14:textId="2B83964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_Toc170117915 \h </w:instrText>
      </w:r>
      <w:r>
        <w:rPr>
          <w:noProof/>
        </w:rPr>
      </w:r>
      <w:r>
        <w:rPr>
          <w:noProof/>
        </w:rPr>
        <w:fldChar w:fldCharType="separate"/>
      </w:r>
      <w:r>
        <w:rPr>
          <w:noProof/>
        </w:rPr>
        <w:t>79</w:t>
      </w:r>
      <w:r>
        <w:rPr>
          <w:noProof/>
        </w:rPr>
        <w:fldChar w:fldCharType="end"/>
      </w:r>
    </w:p>
    <w:p w14:paraId="648D7E4F" w14:textId="7854D5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_Toc170117916 \h </w:instrText>
      </w:r>
      <w:r>
        <w:rPr>
          <w:noProof/>
        </w:rPr>
      </w:r>
      <w:r>
        <w:rPr>
          <w:noProof/>
        </w:rPr>
        <w:fldChar w:fldCharType="separate"/>
      </w:r>
      <w:r>
        <w:rPr>
          <w:noProof/>
        </w:rPr>
        <w:t>79</w:t>
      </w:r>
      <w:r>
        <w:rPr>
          <w:noProof/>
        </w:rPr>
        <w:fldChar w:fldCharType="end"/>
      </w:r>
    </w:p>
    <w:p w14:paraId="233397CF" w14:textId="08F0B25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907080">
        <w:rPr>
          <w:noProof/>
          <w:lang w:val="en-US"/>
        </w:rPr>
        <w:t>Notification</w:t>
      </w:r>
      <w:r>
        <w:rPr>
          <w:noProof/>
        </w:rPr>
        <w:tab/>
      </w:r>
      <w:r>
        <w:rPr>
          <w:noProof/>
        </w:rPr>
        <w:fldChar w:fldCharType="begin" w:fldLock="1"/>
      </w:r>
      <w:r>
        <w:rPr>
          <w:noProof/>
        </w:rPr>
        <w:instrText xml:space="preserve"> PAGEREF _Toc170117917 \h </w:instrText>
      </w:r>
      <w:r>
        <w:rPr>
          <w:noProof/>
        </w:rPr>
      </w:r>
      <w:r>
        <w:rPr>
          <w:noProof/>
        </w:rPr>
        <w:fldChar w:fldCharType="separate"/>
      </w:r>
      <w:r>
        <w:rPr>
          <w:noProof/>
        </w:rPr>
        <w:t>79</w:t>
      </w:r>
      <w:r>
        <w:rPr>
          <w:noProof/>
        </w:rPr>
        <w:fldChar w:fldCharType="end"/>
      </w:r>
    </w:p>
    <w:p w14:paraId="0D53A463" w14:textId="63D6C25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_Toc170117918 \h </w:instrText>
      </w:r>
      <w:r>
        <w:rPr>
          <w:noProof/>
        </w:rPr>
      </w:r>
      <w:r>
        <w:rPr>
          <w:noProof/>
        </w:rPr>
        <w:fldChar w:fldCharType="separate"/>
      </w:r>
      <w:r>
        <w:rPr>
          <w:noProof/>
        </w:rPr>
        <w:t>79</w:t>
      </w:r>
      <w:r>
        <w:rPr>
          <w:noProof/>
        </w:rPr>
        <w:fldChar w:fldCharType="end"/>
      </w:r>
    </w:p>
    <w:p w14:paraId="5CD628AE" w14:textId="4538BFB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_Toc170117919 \h </w:instrText>
      </w:r>
      <w:r>
        <w:rPr>
          <w:noProof/>
        </w:rPr>
      </w:r>
      <w:r>
        <w:rPr>
          <w:noProof/>
        </w:rPr>
        <w:fldChar w:fldCharType="separate"/>
      </w:r>
      <w:r>
        <w:rPr>
          <w:noProof/>
        </w:rPr>
        <w:t>79</w:t>
      </w:r>
      <w:r>
        <w:rPr>
          <w:noProof/>
        </w:rPr>
        <w:fldChar w:fldCharType="end"/>
      </w:r>
    </w:p>
    <w:p w14:paraId="1EE37653" w14:textId="1D9D762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_Toc170117920 \h </w:instrText>
      </w:r>
      <w:r>
        <w:rPr>
          <w:noProof/>
        </w:rPr>
      </w:r>
      <w:r>
        <w:rPr>
          <w:noProof/>
        </w:rPr>
        <w:fldChar w:fldCharType="separate"/>
      </w:r>
      <w:r>
        <w:rPr>
          <w:noProof/>
        </w:rPr>
        <w:t>80</w:t>
      </w:r>
      <w:r>
        <w:rPr>
          <w:noProof/>
        </w:rPr>
        <w:fldChar w:fldCharType="end"/>
      </w:r>
    </w:p>
    <w:p w14:paraId="173F2333" w14:textId="0277F93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_Toc170117921 \h </w:instrText>
      </w:r>
      <w:r>
        <w:rPr>
          <w:noProof/>
        </w:rPr>
      </w:r>
      <w:r>
        <w:rPr>
          <w:noProof/>
        </w:rPr>
        <w:fldChar w:fldCharType="separate"/>
      </w:r>
      <w:r>
        <w:rPr>
          <w:noProof/>
        </w:rPr>
        <w:t>80</w:t>
      </w:r>
      <w:r>
        <w:rPr>
          <w:noProof/>
        </w:rPr>
        <w:fldChar w:fldCharType="end"/>
      </w:r>
    </w:p>
    <w:p w14:paraId="6C361538" w14:textId="339CFDA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_Toc170117922 \h </w:instrText>
      </w:r>
      <w:r>
        <w:rPr>
          <w:noProof/>
        </w:rPr>
      </w:r>
      <w:r>
        <w:rPr>
          <w:noProof/>
        </w:rPr>
        <w:fldChar w:fldCharType="separate"/>
      </w:r>
      <w:r>
        <w:rPr>
          <w:noProof/>
        </w:rPr>
        <w:t>80</w:t>
      </w:r>
      <w:r>
        <w:rPr>
          <w:noProof/>
        </w:rPr>
        <w:fldChar w:fldCharType="end"/>
      </w:r>
    </w:p>
    <w:p w14:paraId="71D9004C" w14:textId="4B73AE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_Toc170117923 \h </w:instrText>
      </w:r>
      <w:r>
        <w:rPr>
          <w:noProof/>
        </w:rPr>
      </w:r>
      <w:r>
        <w:rPr>
          <w:noProof/>
        </w:rPr>
        <w:fldChar w:fldCharType="separate"/>
      </w:r>
      <w:r>
        <w:rPr>
          <w:noProof/>
        </w:rPr>
        <w:t>80</w:t>
      </w:r>
      <w:r>
        <w:rPr>
          <w:noProof/>
        </w:rPr>
        <w:fldChar w:fldCharType="end"/>
      </w:r>
    </w:p>
    <w:p w14:paraId="2CED66A9" w14:textId="02CFCDC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_Toc170117924 \h </w:instrText>
      </w:r>
      <w:r>
        <w:rPr>
          <w:noProof/>
        </w:rPr>
      </w:r>
      <w:r>
        <w:rPr>
          <w:noProof/>
        </w:rPr>
        <w:fldChar w:fldCharType="separate"/>
      </w:r>
      <w:r>
        <w:rPr>
          <w:noProof/>
        </w:rPr>
        <w:t>80</w:t>
      </w:r>
      <w:r>
        <w:rPr>
          <w:noProof/>
        </w:rPr>
        <w:fldChar w:fldCharType="end"/>
      </w:r>
    </w:p>
    <w:p w14:paraId="2A882F66" w14:textId="1E381E9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_Toc170117925 \h </w:instrText>
      </w:r>
      <w:r>
        <w:rPr>
          <w:noProof/>
        </w:rPr>
      </w:r>
      <w:r>
        <w:rPr>
          <w:noProof/>
        </w:rPr>
        <w:fldChar w:fldCharType="separate"/>
      </w:r>
      <w:r>
        <w:rPr>
          <w:noProof/>
        </w:rPr>
        <w:t>81</w:t>
      </w:r>
      <w:r>
        <w:rPr>
          <w:noProof/>
        </w:rPr>
        <w:fldChar w:fldCharType="end"/>
      </w:r>
    </w:p>
    <w:p w14:paraId="458F12E7" w14:textId="7D69162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_Toc170117926 \h </w:instrText>
      </w:r>
      <w:r>
        <w:rPr>
          <w:noProof/>
        </w:rPr>
      </w:r>
      <w:r>
        <w:rPr>
          <w:noProof/>
        </w:rPr>
        <w:fldChar w:fldCharType="separate"/>
      </w:r>
      <w:r>
        <w:rPr>
          <w:noProof/>
        </w:rPr>
        <w:t>81</w:t>
      </w:r>
      <w:r>
        <w:rPr>
          <w:noProof/>
        </w:rPr>
        <w:fldChar w:fldCharType="end"/>
      </w:r>
    </w:p>
    <w:p w14:paraId="1CD50043" w14:textId="485D748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_Toc170117927 \h </w:instrText>
      </w:r>
      <w:r>
        <w:rPr>
          <w:noProof/>
        </w:rPr>
      </w:r>
      <w:r>
        <w:rPr>
          <w:noProof/>
        </w:rPr>
        <w:fldChar w:fldCharType="separate"/>
      </w:r>
      <w:r>
        <w:rPr>
          <w:noProof/>
        </w:rPr>
        <w:t>82</w:t>
      </w:r>
      <w:r>
        <w:rPr>
          <w:noProof/>
        </w:rPr>
        <w:fldChar w:fldCharType="end"/>
      </w:r>
    </w:p>
    <w:p w14:paraId="3277C3BC" w14:textId="038E4F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_Toc170117928 \h </w:instrText>
      </w:r>
      <w:r>
        <w:rPr>
          <w:noProof/>
        </w:rPr>
      </w:r>
      <w:r>
        <w:rPr>
          <w:noProof/>
        </w:rPr>
        <w:fldChar w:fldCharType="separate"/>
      </w:r>
      <w:r>
        <w:rPr>
          <w:noProof/>
        </w:rPr>
        <w:t>82</w:t>
      </w:r>
      <w:r>
        <w:rPr>
          <w:noProof/>
        </w:rPr>
        <w:fldChar w:fldCharType="end"/>
      </w:r>
    </w:p>
    <w:p w14:paraId="379CE262" w14:textId="3BC14E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907080">
        <w:rPr>
          <w:noProof/>
          <w:lang w:val="en-US"/>
        </w:rPr>
        <w:t>Notification</w:t>
      </w:r>
      <w:r>
        <w:rPr>
          <w:noProof/>
        </w:rPr>
        <w:tab/>
      </w:r>
      <w:r>
        <w:rPr>
          <w:noProof/>
        </w:rPr>
        <w:fldChar w:fldCharType="begin" w:fldLock="1"/>
      </w:r>
      <w:r>
        <w:rPr>
          <w:noProof/>
        </w:rPr>
        <w:instrText xml:space="preserve"> PAGEREF _Toc170117929 \h </w:instrText>
      </w:r>
      <w:r>
        <w:rPr>
          <w:noProof/>
        </w:rPr>
      </w:r>
      <w:r>
        <w:rPr>
          <w:noProof/>
        </w:rPr>
        <w:fldChar w:fldCharType="separate"/>
      </w:r>
      <w:r>
        <w:rPr>
          <w:noProof/>
        </w:rPr>
        <w:t>82</w:t>
      </w:r>
      <w:r>
        <w:rPr>
          <w:noProof/>
        </w:rPr>
        <w:fldChar w:fldCharType="end"/>
      </w:r>
    </w:p>
    <w:p w14:paraId="18A59056" w14:textId="4E45832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ab/>
      </w:r>
      <w:r>
        <w:rPr>
          <w:noProof/>
        </w:rPr>
        <w:fldChar w:fldCharType="begin" w:fldLock="1"/>
      </w:r>
      <w:r>
        <w:rPr>
          <w:noProof/>
        </w:rPr>
        <w:instrText xml:space="preserve"> PAGEREF _Toc170117930 \h </w:instrText>
      </w:r>
      <w:r>
        <w:rPr>
          <w:noProof/>
        </w:rPr>
      </w:r>
      <w:r>
        <w:rPr>
          <w:noProof/>
        </w:rPr>
        <w:fldChar w:fldCharType="separate"/>
      </w:r>
      <w:r>
        <w:rPr>
          <w:noProof/>
        </w:rPr>
        <w:t>83</w:t>
      </w:r>
      <w:r>
        <w:rPr>
          <w:noProof/>
        </w:rPr>
        <w:fldChar w:fldCharType="end"/>
      </w:r>
    </w:p>
    <w:p w14:paraId="229EF8B4" w14:textId="075FBF9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_Toc170117931 \h </w:instrText>
      </w:r>
      <w:r>
        <w:rPr>
          <w:noProof/>
        </w:rPr>
      </w:r>
      <w:r>
        <w:rPr>
          <w:noProof/>
        </w:rPr>
        <w:fldChar w:fldCharType="separate"/>
      </w:r>
      <w:r>
        <w:rPr>
          <w:noProof/>
        </w:rPr>
        <w:t>83</w:t>
      </w:r>
      <w:r>
        <w:rPr>
          <w:noProof/>
        </w:rPr>
        <w:fldChar w:fldCharType="end"/>
      </w:r>
    </w:p>
    <w:p w14:paraId="47B7D37A" w14:textId="18A701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_Toc170117932 \h </w:instrText>
      </w:r>
      <w:r>
        <w:rPr>
          <w:noProof/>
        </w:rPr>
      </w:r>
      <w:r>
        <w:rPr>
          <w:noProof/>
        </w:rPr>
        <w:fldChar w:fldCharType="separate"/>
      </w:r>
      <w:r>
        <w:rPr>
          <w:noProof/>
        </w:rPr>
        <w:t>83</w:t>
      </w:r>
      <w:r>
        <w:rPr>
          <w:noProof/>
        </w:rPr>
        <w:fldChar w:fldCharType="end"/>
      </w:r>
    </w:p>
    <w:p w14:paraId="7238D119" w14:textId="5CFA9B2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_Toc170117933 \h </w:instrText>
      </w:r>
      <w:r>
        <w:rPr>
          <w:noProof/>
        </w:rPr>
      </w:r>
      <w:r>
        <w:rPr>
          <w:noProof/>
        </w:rPr>
        <w:fldChar w:fldCharType="separate"/>
      </w:r>
      <w:r>
        <w:rPr>
          <w:noProof/>
        </w:rPr>
        <w:t>83</w:t>
      </w:r>
      <w:r>
        <w:rPr>
          <w:noProof/>
        </w:rPr>
        <w:fldChar w:fldCharType="end"/>
      </w:r>
    </w:p>
    <w:p w14:paraId="08BAADDD" w14:textId="431FA1E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_Request</w:t>
      </w:r>
      <w:r>
        <w:rPr>
          <w:noProof/>
        </w:rPr>
        <w:tab/>
      </w:r>
      <w:r>
        <w:rPr>
          <w:noProof/>
        </w:rPr>
        <w:fldChar w:fldCharType="begin" w:fldLock="1"/>
      </w:r>
      <w:r>
        <w:rPr>
          <w:noProof/>
        </w:rPr>
        <w:instrText xml:space="preserve"> PAGEREF _Toc170117934 \h </w:instrText>
      </w:r>
      <w:r>
        <w:rPr>
          <w:noProof/>
        </w:rPr>
      </w:r>
      <w:r>
        <w:rPr>
          <w:noProof/>
        </w:rPr>
        <w:fldChar w:fldCharType="separate"/>
      </w:r>
      <w:r>
        <w:rPr>
          <w:noProof/>
        </w:rPr>
        <w:t>83</w:t>
      </w:r>
      <w:r>
        <w:rPr>
          <w:noProof/>
        </w:rPr>
        <w:fldChar w:fldCharType="end"/>
      </w:r>
    </w:p>
    <w:p w14:paraId="7CAC9B79" w14:textId="46FBFF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_Toc170117935 \h </w:instrText>
      </w:r>
      <w:r>
        <w:rPr>
          <w:noProof/>
        </w:rPr>
      </w:r>
      <w:r>
        <w:rPr>
          <w:noProof/>
        </w:rPr>
        <w:fldChar w:fldCharType="separate"/>
      </w:r>
      <w:r>
        <w:rPr>
          <w:noProof/>
        </w:rPr>
        <w:t>83</w:t>
      </w:r>
      <w:r>
        <w:rPr>
          <w:noProof/>
        </w:rPr>
        <w:fldChar w:fldCharType="end"/>
      </w:r>
    </w:p>
    <w:p w14:paraId="04D566E6" w14:textId="09DEA1F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_Toc170117936 \h </w:instrText>
      </w:r>
      <w:r>
        <w:rPr>
          <w:noProof/>
        </w:rPr>
      </w:r>
      <w:r>
        <w:rPr>
          <w:noProof/>
        </w:rPr>
        <w:fldChar w:fldCharType="separate"/>
      </w:r>
      <w:r>
        <w:rPr>
          <w:noProof/>
        </w:rPr>
        <w:t>83</w:t>
      </w:r>
      <w:r>
        <w:rPr>
          <w:noProof/>
        </w:rPr>
        <w:fldChar w:fldCharType="end"/>
      </w:r>
    </w:p>
    <w:p w14:paraId="09D93570" w14:textId="30AAEE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_Toc170117937 \h </w:instrText>
      </w:r>
      <w:r>
        <w:rPr>
          <w:noProof/>
        </w:rPr>
      </w:r>
      <w:r>
        <w:rPr>
          <w:noProof/>
        </w:rPr>
        <w:fldChar w:fldCharType="separate"/>
      </w:r>
      <w:r>
        <w:rPr>
          <w:noProof/>
        </w:rPr>
        <w:t>84</w:t>
      </w:r>
      <w:r>
        <w:rPr>
          <w:noProof/>
        </w:rPr>
        <w:fldChar w:fldCharType="end"/>
      </w:r>
    </w:p>
    <w:p w14:paraId="6CE3BFC9" w14:textId="31D7AFF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_Toc170117938 \h </w:instrText>
      </w:r>
      <w:r>
        <w:rPr>
          <w:noProof/>
        </w:rPr>
      </w:r>
      <w:r>
        <w:rPr>
          <w:noProof/>
        </w:rPr>
        <w:fldChar w:fldCharType="separate"/>
      </w:r>
      <w:r>
        <w:rPr>
          <w:noProof/>
        </w:rPr>
        <w:t>85</w:t>
      </w:r>
      <w:r>
        <w:rPr>
          <w:noProof/>
        </w:rPr>
        <w:fldChar w:fldCharType="end"/>
      </w:r>
    </w:p>
    <w:p w14:paraId="78416166" w14:textId="4345F483"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_Toc170117939 \h </w:instrText>
      </w:r>
      <w:r>
        <w:rPr>
          <w:noProof/>
        </w:rPr>
      </w:r>
      <w:r>
        <w:rPr>
          <w:noProof/>
        </w:rPr>
        <w:fldChar w:fldCharType="separate"/>
      </w:r>
      <w:r>
        <w:rPr>
          <w:noProof/>
        </w:rPr>
        <w:t>85</w:t>
      </w:r>
      <w:r>
        <w:rPr>
          <w:noProof/>
        </w:rPr>
        <w:fldChar w:fldCharType="end"/>
      </w:r>
    </w:p>
    <w:p w14:paraId="7F428F18" w14:textId="6B6051F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_Toc170117940 \h </w:instrText>
      </w:r>
      <w:r>
        <w:rPr>
          <w:noProof/>
        </w:rPr>
      </w:r>
      <w:r>
        <w:rPr>
          <w:noProof/>
        </w:rPr>
        <w:fldChar w:fldCharType="separate"/>
      </w:r>
      <w:r>
        <w:rPr>
          <w:noProof/>
        </w:rPr>
        <w:t>85</w:t>
      </w:r>
      <w:r>
        <w:rPr>
          <w:noProof/>
        </w:rPr>
        <w:fldChar w:fldCharType="end"/>
      </w:r>
    </w:p>
    <w:p w14:paraId="37789477" w14:textId="697E26C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_Toc170117941 \h </w:instrText>
      </w:r>
      <w:r>
        <w:rPr>
          <w:noProof/>
        </w:rPr>
      </w:r>
      <w:r>
        <w:rPr>
          <w:noProof/>
        </w:rPr>
        <w:fldChar w:fldCharType="separate"/>
      </w:r>
      <w:r>
        <w:rPr>
          <w:noProof/>
        </w:rPr>
        <w:t>85</w:t>
      </w:r>
      <w:r>
        <w:rPr>
          <w:noProof/>
        </w:rPr>
        <w:fldChar w:fldCharType="end"/>
      </w:r>
    </w:p>
    <w:p w14:paraId="27E45FBD" w14:textId="7E41685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_Toc170117942 \h </w:instrText>
      </w:r>
      <w:r>
        <w:rPr>
          <w:noProof/>
        </w:rPr>
      </w:r>
      <w:r>
        <w:rPr>
          <w:noProof/>
        </w:rPr>
        <w:fldChar w:fldCharType="separate"/>
      </w:r>
      <w:r>
        <w:rPr>
          <w:noProof/>
        </w:rPr>
        <w:t>85</w:t>
      </w:r>
      <w:r>
        <w:rPr>
          <w:noProof/>
        </w:rPr>
        <w:fldChar w:fldCharType="end"/>
      </w:r>
    </w:p>
    <w:p w14:paraId="7F39AC93" w14:textId="00E41D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_Toc170117943 \h </w:instrText>
      </w:r>
      <w:r>
        <w:rPr>
          <w:noProof/>
        </w:rPr>
      </w:r>
      <w:r>
        <w:rPr>
          <w:noProof/>
        </w:rPr>
        <w:fldChar w:fldCharType="separate"/>
      </w:r>
      <w:r>
        <w:rPr>
          <w:noProof/>
        </w:rPr>
        <w:t>85</w:t>
      </w:r>
      <w:r>
        <w:rPr>
          <w:noProof/>
        </w:rPr>
        <w:fldChar w:fldCharType="end"/>
      </w:r>
    </w:p>
    <w:p w14:paraId="629E7837" w14:textId="3EB9E92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_Toc170117944 \h </w:instrText>
      </w:r>
      <w:r>
        <w:rPr>
          <w:noProof/>
        </w:rPr>
      </w:r>
      <w:r>
        <w:rPr>
          <w:noProof/>
        </w:rPr>
        <w:fldChar w:fldCharType="separate"/>
      </w:r>
      <w:r>
        <w:rPr>
          <w:noProof/>
        </w:rPr>
        <w:t>85</w:t>
      </w:r>
      <w:r>
        <w:rPr>
          <w:noProof/>
        </w:rPr>
        <w:fldChar w:fldCharType="end"/>
      </w:r>
    </w:p>
    <w:p w14:paraId="7476B6B6" w14:textId="5D91C6E7" w:rsidR="009E14D8" w:rsidRPr="009E14D8" w:rsidRDefault="009E14D8">
      <w:pPr>
        <w:pStyle w:val="TOC5"/>
        <w:rPr>
          <w:rFonts w:asciiTheme="minorHAnsi" w:eastAsiaTheme="minorEastAsia" w:hAnsiTheme="minorHAnsi" w:cstheme="minorBidi"/>
          <w:noProof/>
          <w:color w:val="FF0000"/>
          <w:kern w:val="2"/>
          <w:sz w:val="22"/>
          <w:szCs w:val="22"/>
          <w:lang w:eastAsia="ko-KR"/>
          <w14:ligatures w14:val="standardContextual"/>
        </w:rPr>
      </w:pPr>
      <w:r w:rsidRPr="009E14D8">
        <w:rPr>
          <w:noProof/>
          <w:color w:val="FF0000"/>
        </w:rPr>
        <w:t>5.19.2.2.2</w:t>
      </w:r>
      <w:r w:rsidRPr="009E14D8">
        <w:rPr>
          <w:rFonts w:asciiTheme="minorHAnsi" w:eastAsiaTheme="minorEastAsia" w:hAnsiTheme="minorHAnsi" w:cstheme="minorBidi"/>
          <w:noProof/>
          <w:color w:val="FF0000"/>
          <w:kern w:val="2"/>
          <w:sz w:val="22"/>
          <w:szCs w:val="22"/>
          <w:lang w:eastAsia="ko-KR"/>
          <w14:ligatures w14:val="standardContextual"/>
        </w:rPr>
        <w:tab/>
      </w:r>
      <w:r w:rsidRPr="009E14D8">
        <w:rPr>
          <w:noProof/>
          <w:color w:val="FF0000"/>
        </w:rPr>
        <w:t xml:space="preserve"> Network Slice Allocation Request</w:t>
      </w:r>
      <w:r w:rsidRPr="009E14D8">
        <w:rPr>
          <w:noProof/>
          <w:color w:val="FF0000"/>
        </w:rPr>
        <w:tab/>
      </w:r>
      <w:r w:rsidRPr="009E14D8">
        <w:rPr>
          <w:noProof/>
          <w:color w:val="FF0000"/>
        </w:rPr>
        <w:fldChar w:fldCharType="begin" w:fldLock="1"/>
      </w:r>
      <w:r w:rsidRPr="009E14D8">
        <w:rPr>
          <w:noProof/>
          <w:color w:val="FF0000"/>
        </w:rPr>
        <w:instrText xml:space="preserve"> PAGEREF _Toc170117945 \h </w:instrText>
      </w:r>
      <w:r w:rsidRPr="009E14D8">
        <w:rPr>
          <w:noProof/>
          <w:color w:val="FF0000"/>
        </w:rPr>
      </w:r>
      <w:r w:rsidRPr="009E14D8">
        <w:rPr>
          <w:noProof/>
          <w:color w:val="FF0000"/>
        </w:rPr>
        <w:fldChar w:fldCharType="separate"/>
      </w:r>
      <w:r w:rsidRPr="009E14D8">
        <w:rPr>
          <w:noProof/>
          <w:color w:val="FF0000"/>
        </w:rPr>
        <w:t>85</w:t>
      </w:r>
      <w:r w:rsidRPr="009E14D8">
        <w:rPr>
          <w:noProof/>
          <w:color w:val="FF0000"/>
        </w:rPr>
        <w:fldChar w:fldCharType="end"/>
      </w:r>
    </w:p>
    <w:p w14:paraId="094C5111" w14:textId="6E56F31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_Toc170117946 \h </w:instrText>
      </w:r>
      <w:r>
        <w:rPr>
          <w:noProof/>
        </w:rPr>
      </w:r>
      <w:r>
        <w:rPr>
          <w:noProof/>
        </w:rPr>
        <w:fldChar w:fldCharType="separate"/>
      </w:r>
      <w:r>
        <w:rPr>
          <w:noProof/>
        </w:rPr>
        <w:t>87</w:t>
      </w:r>
      <w:r>
        <w:rPr>
          <w:noProof/>
        </w:rPr>
        <w:fldChar w:fldCharType="end"/>
      </w:r>
    </w:p>
    <w:p w14:paraId="4FCEB0D9" w14:textId="6266262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_Toc170117947 \h </w:instrText>
      </w:r>
      <w:r>
        <w:rPr>
          <w:noProof/>
        </w:rPr>
      </w:r>
      <w:r>
        <w:rPr>
          <w:noProof/>
        </w:rPr>
        <w:fldChar w:fldCharType="separate"/>
      </w:r>
      <w:r>
        <w:rPr>
          <w:noProof/>
        </w:rPr>
        <w:t>87</w:t>
      </w:r>
      <w:r>
        <w:rPr>
          <w:noProof/>
        </w:rPr>
        <w:fldChar w:fldCharType="end"/>
      </w:r>
    </w:p>
    <w:p w14:paraId="47634D19" w14:textId="7F282D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_Toc170117948 \h </w:instrText>
      </w:r>
      <w:r>
        <w:rPr>
          <w:noProof/>
        </w:rPr>
      </w:r>
      <w:r>
        <w:rPr>
          <w:noProof/>
        </w:rPr>
        <w:fldChar w:fldCharType="separate"/>
      </w:r>
      <w:r>
        <w:rPr>
          <w:noProof/>
        </w:rPr>
        <w:t>87</w:t>
      </w:r>
      <w:r>
        <w:rPr>
          <w:noProof/>
        </w:rPr>
        <w:fldChar w:fldCharType="end"/>
      </w:r>
    </w:p>
    <w:p w14:paraId="479190DF" w14:textId="0963E2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_Toc170117949 \h </w:instrText>
      </w:r>
      <w:r>
        <w:rPr>
          <w:noProof/>
        </w:rPr>
      </w:r>
      <w:r>
        <w:rPr>
          <w:noProof/>
        </w:rPr>
        <w:fldChar w:fldCharType="separate"/>
      </w:r>
      <w:r>
        <w:rPr>
          <w:noProof/>
        </w:rPr>
        <w:t>87</w:t>
      </w:r>
      <w:r>
        <w:rPr>
          <w:noProof/>
        </w:rPr>
        <w:fldChar w:fldCharType="end"/>
      </w:r>
    </w:p>
    <w:p w14:paraId="366F9E38" w14:textId="23E24BE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_Toc170117950 \h </w:instrText>
      </w:r>
      <w:r>
        <w:rPr>
          <w:noProof/>
        </w:rPr>
      </w:r>
      <w:r>
        <w:rPr>
          <w:noProof/>
        </w:rPr>
        <w:fldChar w:fldCharType="separate"/>
      </w:r>
      <w:r>
        <w:rPr>
          <w:noProof/>
        </w:rPr>
        <w:t>87</w:t>
      </w:r>
      <w:r>
        <w:rPr>
          <w:noProof/>
        </w:rPr>
        <w:fldChar w:fldCharType="end"/>
      </w:r>
    </w:p>
    <w:p w14:paraId="731590B3" w14:textId="6593E5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_Toc170117951 \h </w:instrText>
      </w:r>
      <w:r>
        <w:rPr>
          <w:noProof/>
        </w:rPr>
      </w:r>
      <w:r>
        <w:rPr>
          <w:noProof/>
        </w:rPr>
        <w:fldChar w:fldCharType="separate"/>
      </w:r>
      <w:r>
        <w:rPr>
          <w:noProof/>
        </w:rPr>
        <w:t>87</w:t>
      </w:r>
      <w:r>
        <w:rPr>
          <w:noProof/>
        </w:rPr>
        <w:fldChar w:fldCharType="end"/>
      </w:r>
    </w:p>
    <w:p w14:paraId="1D5D1260" w14:textId="05253EC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_Toc170117952 \h </w:instrText>
      </w:r>
      <w:r>
        <w:rPr>
          <w:noProof/>
        </w:rPr>
      </w:r>
      <w:r>
        <w:rPr>
          <w:noProof/>
        </w:rPr>
        <w:fldChar w:fldCharType="separate"/>
      </w:r>
      <w:r>
        <w:rPr>
          <w:noProof/>
        </w:rPr>
        <w:t>88</w:t>
      </w:r>
      <w:r>
        <w:rPr>
          <w:noProof/>
        </w:rPr>
        <w:fldChar w:fldCharType="end"/>
      </w:r>
    </w:p>
    <w:p w14:paraId="16969D5B" w14:textId="7AF3863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_Toc170117953 \h </w:instrText>
      </w:r>
      <w:r>
        <w:rPr>
          <w:noProof/>
        </w:rPr>
      </w:r>
      <w:r>
        <w:rPr>
          <w:noProof/>
        </w:rPr>
        <w:fldChar w:fldCharType="separate"/>
      </w:r>
      <w:r>
        <w:rPr>
          <w:noProof/>
        </w:rPr>
        <w:t>88</w:t>
      </w:r>
      <w:r>
        <w:rPr>
          <w:noProof/>
        </w:rPr>
        <w:fldChar w:fldCharType="end"/>
      </w:r>
    </w:p>
    <w:p w14:paraId="2B1F738B" w14:textId="23E119E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_Toc170117954 \h </w:instrText>
      </w:r>
      <w:r>
        <w:rPr>
          <w:noProof/>
        </w:rPr>
      </w:r>
      <w:r>
        <w:rPr>
          <w:noProof/>
        </w:rPr>
        <w:fldChar w:fldCharType="separate"/>
      </w:r>
      <w:r>
        <w:rPr>
          <w:noProof/>
        </w:rPr>
        <w:t>88</w:t>
      </w:r>
      <w:r>
        <w:rPr>
          <w:noProof/>
        </w:rPr>
        <w:fldChar w:fldCharType="end"/>
      </w:r>
    </w:p>
    <w:p w14:paraId="70A059E9" w14:textId="4B342AE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_Toc170117955 \h </w:instrText>
      </w:r>
      <w:r>
        <w:rPr>
          <w:noProof/>
        </w:rPr>
      </w:r>
      <w:r>
        <w:rPr>
          <w:noProof/>
        </w:rPr>
        <w:fldChar w:fldCharType="separate"/>
      </w:r>
      <w:r>
        <w:rPr>
          <w:noProof/>
        </w:rPr>
        <w:t>89</w:t>
      </w:r>
      <w:r>
        <w:rPr>
          <w:noProof/>
        </w:rPr>
        <w:fldChar w:fldCharType="end"/>
      </w:r>
    </w:p>
    <w:p w14:paraId="52A6253F" w14:textId="35A1D8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_Toc170117956 \h </w:instrText>
      </w:r>
      <w:r>
        <w:rPr>
          <w:noProof/>
        </w:rPr>
      </w:r>
      <w:r>
        <w:rPr>
          <w:noProof/>
        </w:rPr>
        <w:fldChar w:fldCharType="separate"/>
      </w:r>
      <w:r>
        <w:rPr>
          <w:noProof/>
        </w:rPr>
        <w:t>89</w:t>
      </w:r>
      <w:r>
        <w:rPr>
          <w:noProof/>
        </w:rPr>
        <w:fldChar w:fldCharType="end"/>
      </w:r>
    </w:p>
    <w:p w14:paraId="4AEFC76A" w14:textId="651E1BE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_Toc170117957 \h </w:instrText>
      </w:r>
      <w:r>
        <w:rPr>
          <w:noProof/>
        </w:rPr>
      </w:r>
      <w:r>
        <w:rPr>
          <w:noProof/>
        </w:rPr>
        <w:fldChar w:fldCharType="separate"/>
      </w:r>
      <w:r>
        <w:rPr>
          <w:noProof/>
        </w:rPr>
        <w:t>89</w:t>
      </w:r>
      <w:r>
        <w:rPr>
          <w:noProof/>
        </w:rPr>
        <w:fldChar w:fldCharType="end"/>
      </w:r>
    </w:p>
    <w:p w14:paraId="6BC20C11" w14:textId="2BD3603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_Toc170117958 \h </w:instrText>
      </w:r>
      <w:r>
        <w:rPr>
          <w:noProof/>
        </w:rPr>
      </w:r>
      <w:r>
        <w:rPr>
          <w:noProof/>
        </w:rPr>
        <w:fldChar w:fldCharType="separate"/>
      </w:r>
      <w:r>
        <w:rPr>
          <w:noProof/>
        </w:rPr>
        <w:t>89</w:t>
      </w:r>
      <w:r>
        <w:rPr>
          <w:noProof/>
        </w:rPr>
        <w:fldChar w:fldCharType="end"/>
      </w:r>
    </w:p>
    <w:p w14:paraId="0E55CADC" w14:textId="3B989C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_Toc170117959 \h </w:instrText>
      </w:r>
      <w:r>
        <w:rPr>
          <w:noProof/>
        </w:rPr>
      </w:r>
      <w:r>
        <w:rPr>
          <w:noProof/>
        </w:rPr>
        <w:fldChar w:fldCharType="separate"/>
      </w:r>
      <w:r>
        <w:rPr>
          <w:noProof/>
        </w:rPr>
        <w:t>89</w:t>
      </w:r>
      <w:r>
        <w:rPr>
          <w:noProof/>
        </w:rPr>
        <w:fldChar w:fldCharType="end"/>
      </w:r>
    </w:p>
    <w:p w14:paraId="0C5415F1" w14:textId="71B8E8D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_Toc170117960 \h </w:instrText>
      </w:r>
      <w:r>
        <w:rPr>
          <w:noProof/>
        </w:rPr>
      </w:r>
      <w:r>
        <w:rPr>
          <w:noProof/>
        </w:rPr>
        <w:fldChar w:fldCharType="separate"/>
      </w:r>
      <w:r>
        <w:rPr>
          <w:noProof/>
        </w:rPr>
        <w:t>89</w:t>
      </w:r>
      <w:r>
        <w:rPr>
          <w:noProof/>
        </w:rPr>
        <w:fldChar w:fldCharType="end"/>
      </w:r>
    </w:p>
    <w:p w14:paraId="10DA84FD" w14:textId="1A572CC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_Toc170117961 \h </w:instrText>
      </w:r>
      <w:r>
        <w:rPr>
          <w:noProof/>
        </w:rPr>
      </w:r>
      <w:r>
        <w:rPr>
          <w:noProof/>
        </w:rPr>
        <w:fldChar w:fldCharType="separate"/>
      </w:r>
      <w:r>
        <w:rPr>
          <w:noProof/>
        </w:rPr>
        <w:t>90</w:t>
      </w:r>
      <w:r>
        <w:rPr>
          <w:noProof/>
        </w:rPr>
        <w:fldChar w:fldCharType="end"/>
      </w:r>
    </w:p>
    <w:p w14:paraId="2A2C877F" w14:textId="3C74F6A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_Toc170117962 \h </w:instrText>
      </w:r>
      <w:r>
        <w:rPr>
          <w:noProof/>
        </w:rPr>
      </w:r>
      <w:r>
        <w:rPr>
          <w:noProof/>
        </w:rPr>
        <w:fldChar w:fldCharType="separate"/>
      </w:r>
      <w:r>
        <w:rPr>
          <w:noProof/>
        </w:rPr>
        <w:t>90</w:t>
      </w:r>
      <w:r>
        <w:rPr>
          <w:noProof/>
        </w:rPr>
        <w:fldChar w:fldCharType="end"/>
      </w:r>
    </w:p>
    <w:p w14:paraId="0956E5B6" w14:textId="509B574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_Toc170117963 \h </w:instrText>
      </w:r>
      <w:r>
        <w:rPr>
          <w:noProof/>
        </w:rPr>
      </w:r>
      <w:r>
        <w:rPr>
          <w:noProof/>
        </w:rPr>
        <w:fldChar w:fldCharType="separate"/>
      </w:r>
      <w:r>
        <w:rPr>
          <w:noProof/>
        </w:rPr>
        <w:t>91</w:t>
      </w:r>
      <w:r>
        <w:rPr>
          <w:noProof/>
        </w:rPr>
        <w:fldChar w:fldCharType="end"/>
      </w:r>
    </w:p>
    <w:p w14:paraId="65B73109" w14:textId="19B457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_Toc170117964 \h </w:instrText>
      </w:r>
      <w:r>
        <w:rPr>
          <w:noProof/>
        </w:rPr>
      </w:r>
      <w:r>
        <w:rPr>
          <w:noProof/>
        </w:rPr>
        <w:fldChar w:fldCharType="separate"/>
      </w:r>
      <w:r>
        <w:rPr>
          <w:noProof/>
        </w:rPr>
        <w:t>92</w:t>
      </w:r>
      <w:r>
        <w:rPr>
          <w:noProof/>
        </w:rPr>
        <w:fldChar w:fldCharType="end"/>
      </w:r>
    </w:p>
    <w:p w14:paraId="3FE10FC5" w14:textId="205B0E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_Toc170117965 \h </w:instrText>
      </w:r>
      <w:r>
        <w:rPr>
          <w:noProof/>
        </w:rPr>
      </w:r>
      <w:r>
        <w:rPr>
          <w:noProof/>
        </w:rPr>
        <w:fldChar w:fldCharType="separate"/>
      </w:r>
      <w:r>
        <w:rPr>
          <w:noProof/>
        </w:rPr>
        <w:t>92</w:t>
      </w:r>
      <w:r>
        <w:rPr>
          <w:noProof/>
        </w:rPr>
        <w:fldChar w:fldCharType="end"/>
      </w:r>
    </w:p>
    <w:p w14:paraId="3826C8D1" w14:textId="0F3D628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_Toc170117966 \h </w:instrText>
      </w:r>
      <w:r>
        <w:rPr>
          <w:noProof/>
        </w:rPr>
      </w:r>
      <w:r>
        <w:rPr>
          <w:noProof/>
        </w:rPr>
        <w:fldChar w:fldCharType="separate"/>
      </w:r>
      <w:r>
        <w:rPr>
          <w:noProof/>
        </w:rPr>
        <w:t>92</w:t>
      </w:r>
      <w:r>
        <w:rPr>
          <w:noProof/>
        </w:rPr>
        <w:fldChar w:fldCharType="end"/>
      </w:r>
    </w:p>
    <w:p w14:paraId="42F2C202" w14:textId="0FFB6443"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_Toc170117967 \h </w:instrText>
      </w:r>
      <w:r>
        <w:rPr>
          <w:noProof/>
        </w:rPr>
      </w:r>
      <w:r>
        <w:rPr>
          <w:noProof/>
        </w:rPr>
        <w:fldChar w:fldCharType="separate"/>
      </w:r>
      <w:r>
        <w:rPr>
          <w:noProof/>
        </w:rPr>
        <w:t>92</w:t>
      </w:r>
      <w:r>
        <w:rPr>
          <w:noProof/>
        </w:rPr>
        <w:fldChar w:fldCharType="end"/>
      </w:r>
    </w:p>
    <w:p w14:paraId="76099686" w14:textId="2B365F24"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_Toc170117968 \h </w:instrText>
      </w:r>
      <w:r>
        <w:rPr>
          <w:noProof/>
        </w:rPr>
      </w:r>
      <w:r>
        <w:rPr>
          <w:noProof/>
        </w:rPr>
        <w:fldChar w:fldCharType="separate"/>
      </w:r>
      <w:r>
        <w:rPr>
          <w:noProof/>
        </w:rPr>
        <w:t>92</w:t>
      </w:r>
      <w:r>
        <w:rPr>
          <w:noProof/>
        </w:rPr>
        <w:fldChar w:fldCharType="end"/>
      </w:r>
    </w:p>
    <w:p w14:paraId="68E07DAD" w14:textId="3183A13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_Toc170117969 \h </w:instrText>
      </w:r>
      <w:r>
        <w:rPr>
          <w:noProof/>
        </w:rPr>
      </w:r>
      <w:r>
        <w:rPr>
          <w:noProof/>
        </w:rPr>
        <w:fldChar w:fldCharType="separate"/>
      </w:r>
      <w:r>
        <w:rPr>
          <w:noProof/>
        </w:rPr>
        <w:t>93</w:t>
      </w:r>
      <w:r>
        <w:rPr>
          <w:noProof/>
        </w:rPr>
        <w:fldChar w:fldCharType="end"/>
      </w:r>
    </w:p>
    <w:p w14:paraId="07423E60" w14:textId="7789D5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_Toc170117970 \h </w:instrText>
      </w:r>
      <w:r>
        <w:rPr>
          <w:noProof/>
        </w:rPr>
      </w:r>
      <w:r>
        <w:rPr>
          <w:noProof/>
        </w:rPr>
        <w:fldChar w:fldCharType="separate"/>
      </w:r>
      <w:r>
        <w:rPr>
          <w:noProof/>
        </w:rPr>
        <w:t>93</w:t>
      </w:r>
      <w:r>
        <w:rPr>
          <w:noProof/>
        </w:rPr>
        <w:fldChar w:fldCharType="end"/>
      </w:r>
    </w:p>
    <w:p w14:paraId="135FAB44" w14:textId="1E13EF0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_Toc170117971 \h </w:instrText>
      </w:r>
      <w:r>
        <w:rPr>
          <w:noProof/>
        </w:rPr>
      </w:r>
      <w:r>
        <w:rPr>
          <w:noProof/>
        </w:rPr>
        <w:fldChar w:fldCharType="separate"/>
      </w:r>
      <w:r>
        <w:rPr>
          <w:noProof/>
        </w:rPr>
        <w:t>94</w:t>
      </w:r>
      <w:r>
        <w:rPr>
          <w:noProof/>
        </w:rPr>
        <w:fldChar w:fldCharType="end"/>
      </w:r>
    </w:p>
    <w:p w14:paraId="583A00A1" w14:textId="76D274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_Toc170117972 \h </w:instrText>
      </w:r>
      <w:r>
        <w:rPr>
          <w:noProof/>
        </w:rPr>
      </w:r>
      <w:r>
        <w:rPr>
          <w:noProof/>
        </w:rPr>
        <w:fldChar w:fldCharType="separate"/>
      </w:r>
      <w:r>
        <w:rPr>
          <w:noProof/>
        </w:rPr>
        <w:t>94</w:t>
      </w:r>
      <w:r>
        <w:rPr>
          <w:noProof/>
        </w:rPr>
        <w:fldChar w:fldCharType="end"/>
      </w:r>
    </w:p>
    <w:p w14:paraId="443711C8" w14:textId="1B78C57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_Toc170117973 \h </w:instrText>
      </w:r>
      <w:r>
        <w:rPr>
          <w:noProof/>
        </w:rPr>
      </w:r>
      <w:r>
        <w:rPr>
          <w:noProof/>
        </w:rPr>
        <w:fldChar w:fldCharType="separate"/>
      </w:r>
      <w:r>
        <w:rPr>
          <w:noProof/>
        </w:rPr>
        <w:t>94</w:t>
      </w:r>
      <w:r>
        <w:rPr>
          <w:noProof/>
        </w:rPr>
        <w:fldChar w:fldCharType="end"/>
      </w:r>
    </w:p>
    <w:p w14:paraId="0FB1F1B6" w14:textId="1AF13A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_Toc170117974 \h </w:instrText>
      </w:r>
      <w:r>
        <w:rPr>
          <w:noProof/>
        </w:rPr>
      </w:r>
      <w:r>
        <w:rPr>
          <w:noProof/>
        </w:rPr>
        <w:fldChar w:fldCharType="separate"/>
      </w:r>
      <w:r>
        <w:rPr>
          <w:noProof/>
        </w:rPr>
        <w:t>95</w:t>
      </w:r>
      <w:r>
        <w:rPr>
          <w:noProof/>
        </w:rPr>
        <w:fldChar w:fldCharType="end"/>
      </w:r>
    </w:p>
    <w:p w14:paraId="3892949B" w14:textId="0A73F2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_Toc170117975 \h </w:instrText>
      </w:r>
      <w:r>
        <w:rPr>
          <w:noProof/>
        </w:rPr>
      </w:r>
      <w:r>
        <w:rPr>
          <w:noProof/>
        </w:rPr>
        <w:fldChar w:fldCharType="separate"/>
      </w:r>
      <w:r>
        <w:rPr>
          <w:noProof/>
        </w:rPr>
        <w:t>95</w:t>
      </w:r>
      <w:r>
        <w:rPr>
          <w:noProof/>
        </w:rPr>
        <w:fldChar w:fldCharType="end"/>
      </w:r>
    </w:p>
    <w:p w14:paraId="6A5BCEB4" w14:textId="721C302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_Toc170117976 \h </w:instrText>
      </w:r>
      <w:r>
        <w:rPr>
          <w:noProof/>
        </w:rPr>
      </w:r>
      <w:r>
        <w:rPr>
          <w:noProof/>
        </w:rPr>
        <w:fldChar w:fldCharType="separate"/>
      </w:r>
      <w:r>
        <w:rPr>
          <w:noProof/>
        </w:rPr>
        <w:t>95</w:t>
      </w:r>
      <w:r>
        <w:rPr>
          <w:noProof/>
        </w:rPr>
        <w:fldChar w:fldCharType="end"/>
      </w:r>
    </w:p>
    <w:p w14:paraId="5F15CBC5" w14:textId="197F8D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_Toc170117977 \h </w:instrText>
      </w:r>
      <w:r>
        <w:rPr>
          <w:noProof/>
        </w:rPr>
      </w:r>
      <w:r>
        <w:rPr>
          <w:noProof/>
        </w:rPr>
        <w:fldChar w:fldCharType="separate"/>
      </w:r>
      <w:r>
        <w:rPr>
          <w:noProof/>
        </w:rPr>
        <w:t>95</w:t>
      </w:r>
      <w:r>
        <w:rPr>
          <w:noProof/>
        </w:rPr>
        <w:fldChar w:fldCharType="end"/>
      </w:r>
    </w:p>
    <w:p w14:paraId="6237327C" w14:textId="174E0D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_Toc170117978 \h </w:instrText>
      </w:r>
      <w:r>
        <w:rPr>
          <w:noProof/>
        </w:rPr>
      </w:r>
      <w:r>
        <w:rPr>
          <w:noProof/>
        </w:rPr>
        <w:fldChar w:fldCharType="separate"/>
      </w:r>
      <w:r>
        <w:rPr>
          <w:noProof/>
        </w:rPr>
        <w:t>95</w:t>
      </w:r>
      <w:r>
        <w:rPr>
          <w:noProof/>
        </w:rPr>
        <w:fldChar w:fldCharType="end"/>
      </w:r>
    </w:p>
    <w:p w14:paraId="7A98AACA" w14:textId="0A7A84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_Toc170117979 \h </w:instrText>
      </w:r>
      <w:r>
        <w:rPr>
          <w:noProof/>
        </w:rPr>
      </w:r>
      <w:r>
        <w:rPr>
          <w:noProof/>
        </w:rPr>
        <w:fldChar w:fldCharType="separate"/>
      </w:r>
      <w:r>
        <w:rPr>
          <w:noProof/>
        </w:rPr>
        <w:t>95</w:t>
      </w:r>
      <w:r>
        <w:rPr>
          <w:noProof/>
        </w:rPr>
        <w:fldChar w:fldCharType="end"/>
      </w:r>
    </w:p>
    <w:p w14:paraId="4DDD0F3A" w14:textId="3199580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_Toc170117980 \h </w:instrText>
      </w:r>
      <w:r>
        <w:rPr>
          <w:noProof/>
        </w:rPr>
      </w:r>
      <w:r>
        <w:rPr>
          <w:noProof/>
        </w:rPr>
        <w:fldChar w:fldCharType="separate"/>
      </w:r>
      <w:r>
        <w:rPr>
          <w:noProof/>
        </w:rPr>
        <w:t>96</w:t>
      </w:r>
      <w:r>
        <w:rPr>
          <w:noProof/>
        </w:rPr>
        <w:fldChar w:fldCharType="end"/>
      </w:r>
    </w:p>
    <w:p w14:paraId="349E0A0C" w14:textId="69350EA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_Toc170117981 \h </w:instrText>
      </w:r>
      <w:r>
        <w:rPr>
          <w:noProof/>
        </w:rPr>
      </w:r>
      <w:r>
        <w:rPr>
          <w:noProof/>
        </w:rPr>
        <w:fldChar w:fldCharType="separate"/>
      </w:r>
      <w:r>
        <w:rPr>
          <w:noProof/>
        </w:rPr>
        <w:t>96</w:t>
      </w:r>
      <w:r>
        <w:rPr>
          <w:noProof/>
        </w:rPr>
        <w:fldChar w:fldCharType="end"/>
      </w:r>
    </w:p>
    <w:p w14:paraId="2DF4505E" w14:textId="23032E4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_Toc170117982 \h </w:instrText>
      </w:r>
      <w:r>
        <w:rPr>
          <w:noProof/>
        </w:rPr>
      </w:r>
      <w:r>
        <w:rPr>
          <w:noProof/>
        </w:rPr>
        <w:fldChar w:fldCharType="separate"/>
      </w:r>
      <w:r>
        <w:rPr>
          <w:noProof/>
        </w:rPr>
        <w:t>97</w:t>
      </w:r>
      <w:r>
        <w:rPr>
          <w:noProof/>
        </w:rPr>
        <w:fldChar w:fldCharType="end"/>
      </w:r>
    </w:p>
    <w:p w14:paraId="10BBF01B" w14:textId="4A85B4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_Toc170117983 \h </w:instrText>
      </w:r>
      <w:r>
        <w:rPr>
          <w:noProof/>
        </w:rPr>
      </w:r>
      <w:r>
        <w:rPr>
          <w:noProof/>
        </w:rPr>
        <w:fldChar w:fldCharType="separate"/>
      </w:r>
      <w:r>
        <w:rPr>
          <w:noProof/>
        </w:rPr>
        <w:t>97</w:t>
      </w:r>
      <w:r>
        <w:rPr>
          <w:noProof/>
        </w:rPr>
        <w:fldChar w:fldCharType="end"/>
      </w:r>
    </w:p>
    <w:p w14:paraId="14F6FA01" w14:textId="1BD07A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_Toc170117984 \h </w:instrText>
      </w:r>
      <w:r>
        <w:rPr>
          <w:noProof/>
        </w:rPr>
      </w:r>
      <w:r>
        <w:rPr>
          <w:noProof/>
        </w:rPr>
        <w:fldChar w:fldCharType="separate"/>
      </w:r>
      <w:r>
        <w:rPr>
          <w:noProof/>
        </w:rPr>
        <w:t>97</w:t>
      </w:r>
      <w:r>
        <w:rPr>
          <w:noProof/>
        </w:rPr>
        <w:fldChar w:fldCharType="end"/>
      </w:r>
    </w:p>
    <w:p w14:paraId="61E1A2B2" w14:textId="729A3E8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_Toc170117985 \h </w:instrText>
      </w:r>
      <w:r>
        <w:rPr>
          <w:noProof/>
        </w:rPr>
      </w:r>
      <w:r>
        <w:rPr>
          <w:noProof/>
        </w:rPr>
        <w:fldChar w:fldCharType="separate"/>
      </w:r>
      <w:r>
        <w:rPr>
          <w:noProof/>
        </w:rPr>
        <w:t>98</w:t>
      </w:r>
      <w:r>
        <w:rPr>
          <w:noProof/>
        </w:rPr>
        <w:fldChar w:fldCharType="end"/>
      </w:r>
    </w:p>
    <w:p w14:paraId="282B788F" w14:textId="2343160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_Toc170117986 \h </w:instrText>
      </w:r>
      <w:r>
        <w:rPr>
          <w:noProof/>
        </w:rPr>
      </w:r>
      <w:r>
        <w:rPr>
          <w:noProof/>
        </w:rPr>
        <w:fldChar w:fldCharType="separate"/>
      </w:r>
      <w:r>
        <w:rPr>
          <w:noProof/>
        </w:rPr>
        <w:t>98</w:t>
      </w:r>
      <w:r>
        <w:rPr>
          <w:noProof/>
        </w:rPr>
        <w:fldChar w:fldCharType="end"/>
      </w:r>
    </w:p>
    <w:p w14:paraId="26BCBD06" w14:textId="6D00AE7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_Toc170117987 \h </w:instrText>
      </w:r>
      <w:r>
        <w:rPr>
          <w:noProof/>
        </w:rPr>
      </w:r>
      <w:r>
        <w:rPr>
          <w:noProof/>
        </w:rPr>
        <w:fldChar w:fldCharType="separate"/>
      </w:r>
      <w:r>
        <w:rPr>
          <w:noProof/>
        </w:rPr>
        <w:t>98</w:t>
      </w:r>
      <w:r>
        <w:rPr>
          <w:noProof/>
        </w:rPr>
        <w:fldChar w:fldCharType="end"/>
      </w:r>
    </w:p>
    <w:p w14:paraId="31AC5610" w14:textId="7934FE0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_Toc170117988 \h </w:instrText>
      </w:r>
      <w:r>
        <w:rPr>
          <w:noProof/>
        </w:rPr>
      </w:r>
      <w:r>
        <w:rPr>
          <w:noProof/>
        </w:rPr>
        <w:fldChar w:fldCharType="separate"/>
      </w:r>
      <w:r>
        <w:rPr>
          <w:noProof/>
        </w:rPr>
        <w:t>99</w:t>
      </w:r>
      <w:r>
        <w:rPr>
          <w:noProof/>
        </w:rPr>
        <w:fldChar w:fldCharType="end"/>
      </w:r>
    </w:p>
    <w:p w14:paraId="3B6E7735" w14:textId="4C53D41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_Toc170117989 \h </w:instrText>
      </w:r>
      <w:r>
        <w:rPr>
          <w:noProof/>
        </w:rPr>
      </w:r>
      <w:r>
        <w:rPr>
          <w:noProof/>
        </w:rPr>
        <w:fldChar w:fldCharType="separate"/>
      </w:r>
      <w:r>
        <w:rPr>
          <w:noProof/>
        </w:rPr>
        <w:t>99</w:t>
      </w:r>
      <w:r>
        <w:rPr>
          <w:noProof/>
        </w:rPr>
        <w:fldChar w:fldCharType="end"/>
      </w:r>
    </w:p>
    <w:p w14:paraId="17E00C77" w14:textId="7051AF6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_Toc170117990 \h </w:instrText>
      </w:r>
      <w:r>
        <w:rPr>
          <w:noProof/>
        </w:rPr>
      </w:r>
      <w:r>
        <w:rPr>
          <w:noProof/>
        </w:rPr>
        <w:fldChar w:fldCharType="separate"/>
      </w:r>
      <w:r>
        <w:rPr>
          <w:noProof/>
        </w:rPr>
        <w:t>99</w:t>
      </w:r>
      <w:r>
        <w:rPr>
          <w:noProof/>
        </w:rPr>
        <w:fldChar w:fldCharType="end"/>
      </w:r>
    </w:p>
    <w:p w14:paraId="094AED67" w14:textId="6281F8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_Toc170117991 \h </w:instrText>
      </w:r>
      <w:r>
        <w:rPr>
          <w:noProof/>
        </w:rPr>
      </w:r>
      <w:r>
        <w:rPr>
          <w:noProof/>
        </w:rPr>
        <w:fldChar w:fldCharType="separate"/>
      </w:r>
      <w:r>
        <w:rPr>
          <w:noProof/>
        </w:rPr>
        <w:t>99</w:t>
      </w:r>
      <w:r>
        <w:rPr>
          <w:noProof/>
        </w:rPr>
        <w:fldChar w:fldCharType="end"/>
      </w:r>
    </w:p>
    <w:p w14:paraId="1A82366D" w14:textId="079F05D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_Toc170117992 \h </w:instrText>
      </w:r>
      <w:r>
        <w:rPr>
          <w:noProof/>
        </w:rPr>
      </w:r>
      <w:r>
        <w:rPr>
          <w:noProof/>
        </w:rPr>
        <w:fldChar w:fldCharType="separate"/>
      </w:r>
      <w:r>
        <w:rPr>
          <w:noProof/>
        </w:rPr>
        <w:t>99</w:t>
      </w:r>
      <w:r>
        <w:rPr>
          <w:noProof/>
        </w:rPr>
        <w:fldChar w:fldCharType="end"/>
      </w:r>
    </w:p>
    <w:p w14:paraId="106EBB4F" w14:textId="5249198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_Toc170117993 \h </w:instrText>
      </w:r>
      <w:r>
        <w:rPr>
          <w:noProof/>
        </w:rPr>
      </w:r>
      <w:r>
        <w:rPr>
          <w:noProof/>
        </w:rPr>
        <w:fldChar w:fldCharType="separate"/>
      </w:r>
      <w:r>
        <w:rPr>
          <w:noProof/>
        </w:rPr>
        <w:t>99</w:t>
      </w:r>
      <w:r>
        <w:rPr>
          <w:noProof/>
        </w:rPr>
        <w:fldChar w:fldCharType="end"/>
      </w:r>
    </w:p>
    <w:p w14:paraId="031472A9" w14:textId="0CB5506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_Toc170117994 \h </w:instrText>
      </w:r>
      <w:r>
        <w:rPr>
          <w:noProof/>
        </w:rPr>
      </w:r>
      <w:r>
        <w:rPr>
          <w:noProof/>
        </w:rPr>
        <w:fldChar w:fldCharType="separate"/>
      </w:r>
      <w:r>
        <w:rPr>
          <w:noProof/>
        </w:rPr>
        <w:t>99</w:t>
      </w:r>
      <w:r>
        <w:rPr>
          <w:noProof/>
        </w:rPr>
        <w:fldChar w:fldCharType="end"/>
      </w:r>
    </w:p>
    <w:p w14:paraId="427F7045" w14:textId="70CA18F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_Toc170117995 \h </w:instrText>
      </w:r>
      <w:r>
        <w:rPr>
          <w:noProof/>
        </w:rPr>
      </w:r>
      <w:r>
        <w:rPr>
          <w:noProof/>
        </w:rPr>
        <w:fldChar w:fldCharType="separate"/>
      </w:r>
      <w:r>
        <w:rPr>
          <w:noProof/>
        </w:rPr>
        <w:t>100</w:t>
      </w:r>
      <w:r>
        <w:rPr>
          <w:noProof/>
        </w:rPr>
        <w:fldChar w:fldCharType="end"/>
      </w:r>
    </w:p>
    <w:p w14:paraId="2E02EDB9" w14:textId="4A7174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_Toc170117996 \h </w:instrText>
      </w:r>
      <w:r>
        <w:rPr>
          <w:noProof/>
        </w:rPr>
      </w:r>
      <w:r>
        <w:rPr>
          <w:noProof/>
        </w:rPr>
        <w:fldChar w:fldCharType="separate"/>
      </w:r>
      <w:r>
        <w:rPr>
          <w:noProof/>
        </w:rPr>
        <w:t>100</w:t>
      </w:r>
      <w:r>
        <w:rPr>
          <w:noProof/>
        </w:rPr>
        <w:fldChar w:fldCharType="end"/>
      </w:r>
    </w:p>
    <w:p w14:paraId="416696D7" w14:textId="1DE580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_Toc170117997 \h </w:instrText>
      </w:r>
      <w:r>
        <w:rPr>
          <w:noProof/>
        </w:rPr>
      </w:r>
      <w:r>
        <w:rPr>
          <w:noProof/>
        </w:rPr>
        <w:fldChar w:fldCharType="separate"/>
      </w:r>
      <w:r>
        <w:rPr>
          <w:noProof/>
        </w:rPr>
        <w:t>100</w:t>
      </w:r>
      <w:r>
        <w:rPr>
          <w:noProof/>
        </w:rPr>
        <w:fldChar w:fldCharType="end"/>
      </w:r>
    </w:p>
    <w:p w14:paraId="17B59EA2" w14:textId="74DA39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_Toc170117998 \h </w:instrText>
      </w:r>
      <w:r>
        <w:rPr>
          <w:noProof/>
        </w:rPr>
      </w:r>
      <w:r>
        <w:rPr>
          <w:noProof/>
        </w:rPr>
        <w:fldChar w:fldCharType="separate"/>
      </w:r>
      <w:r>
        <w:rPr>
          <w:noProof/>
        </w:rPr>
        <w:t>100</w:t>
      </w:r>
      <w:r>
        <w:rPr>
          <w:noProof/>
        </w:rPr>
        <w:fldChar w:fldCharType="end"/>
      </w:r>
    </w:p>
    <w:p w14:paraId="2D936F3D" w14:textId="5AF6D30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_Toc170117999 \h </w:instrText>
      </w:r>
      <w:r>
        <w:rPr>
          <w:noProof/>
        </w:rPr>
      </w:r>
      <w:r>
        <w:rPr>
          <w:noProof/>
        </w:rPr>
        <w:fldChar w:fldCharType="separate"/>
      </w:r>
      <w:r>
        <w:rPr>
          <w:noProof/>
        </w:rPr>
        <w:t>100</w:t>
      </w:r>
      <w:r>
        <w:rPr>
          <w:noProof/>
        </w:rPr>
        <w:fldChar w:fldCharType="end"/>
      </w:r>
    </w:p>
    <w:p w14:paraId="0C1F4E75" w14:textId="3B5A556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_Toc170118000 \h </w:instrText>
      </w:r>
      <w:r>
        <w:rPr>
          <w:noProof/>
        </w:rPr>
      </w:r>
      <w:r>
        <w:rPr>
          <w:noProof/>
        </w:rPr>
        <w:fldChar w:fldCharType="separate"/>
      </w:r>
      <w:r>
        <w:rPr>
          <w:noProof/>
        </w:rPr>
        <w:t>100</w:t>
      </w:r>
      <w:r>
        <w:rPr>
          <w:noProof/>
        </w:rPr>
        <w:fldChar w:fldCharType="end"/>
      </w:r>
    </w:p>
    <w:p w14:paraId="28118312" w14:textId="7DA16F2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_Toc170118001 \h </w:instrText>
      </w:r>
      <w:r>
        <w:rPr>
          <w:noProof/>
        </w:rPr>
      </w:r>
      <w:r>
        <w:rPr>
          <w:noProof/>
        </w:rPr>
        <w:fldChar w:fldCharType="separate"/>
      </w:r>
      <w:r>
        <w:rPr>
          <w:noProof/>
        </w:rPr>
        <w:t>100</w:t>
      </w:r>
      <w:r>
        <w:rPr>
          <w:noProof/>
        </w:rPr>
        <w:fldChar w:fldCharType="end"/>
      </w:r>
    </w:p>
    <w:p w14:paraId="42DE1597" w14:textId="6F84D3E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_Toc170118002 \h </w:instrText>
      </w:r>
      <w:r>
        <w:rPr>
          <w:noProof/>
        </w:rPr>
      </w:r>
      <w:r>
        <w:rPr>
          <w:noProof/>
        </w:rPr>
        <w:fldChar w:fldCharType="separate"/>
      </w:r>
      <w:r>
        <w:rPr>
          <w:noProof/>
        </w:rPr>
        <w:t>100</w:t>
      </w:r>
      <w:r>
        <w:rPr>
          <w:noProof/>
        </w:rPr>
        <w:fldChar w:fldCharType="end"/>
      </w:r>
    </w:p>
    <w:p w14:paraId="5CEF29B4" w14:textId="5A9CC0B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_Toc170118003 \h </w:instrText>
      </w:r>
      <w:r>
        <w:rPr>
          <w:noProof/>
        </w:rPr>
      </w:r>
      <w:r>
        <w:rPr>
          <w:noProof/>
        </w:rPr>
        <w:fldChar w:fldCharType="separate"/>
      </w:r>
      <w:r>
        <w:rPr>
          <w:noProof/>
        </w:rPr>
        <w:t>101</w:t>
      </w:r>
      <w:r>
        <w:rPr>
          <w:noProof/>
        </w:rPr>
        <w:fldChar w:fldCharType="end"/>
      </w:r>
    </w:p>
    <w:p w14:paraId="5E1FD527" w14:textId="238F81D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_Toc170118004 \h </w:instrText>
      </w:r>
      <w:r>
        <w:rPr>
          <w:noProof/>
        </w:rPr>
      </w:r>
      <w:r>
        <w:rPr>
          <w:noProof/>
        </w:rPr>
        <w:fldChar w:fldCharType="separate"/>
      </w:r>
      <w:r>
        <w:rPr>
          <w:noProof/>
        </w:rPr>
        <w:t>101</w:t>
      </w:r>
      <w:r>
        <w:rPr>
          <w:noProof/>
        </w:rPr>
        <w:fldChar w:fldCharType="end"/>
      </w:r>
    </w:p>
    <w:p w14:paraId="06410F31" w14:textId="78D394F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_Toc170118005 \h </w:instrText>
      </w:r>
      <w:r>
        <w:rPr>
          <w:noProof/>
        </w:rPr>
      </w:r>
      <w:r>
        <w:rPr>
          <w:noProof/>
        </w:rPr>
        <w:fldChar w:fldCharType="separate"/>
      </w:r>
      <w:r>
        <w:rPr>
          <w:noProof/>
        </w:rPr>
        <w:t>101</w:t>
      </w:r>
      <w:r>
        <w:rPr>
          <w:noProof/>
        </w:rPr>
        <w:fldChar w:fldCharType="end"/>
      </w:r>
    </w:p>
    <w:p w14:paraId="08F06BFF" w14:textId="60E8F7D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_Toc170118006 \h </w:instrText>
      </w:r>
      <w:r>
        <w:rPr>
          <w:noProof/>
        </w:rPr>
      </w:r>
      <w:r>
        <w:rPr>
          <w:noProof/>
        </w:rPr>
        <w:fldChar w:fldCharType="separate"/>
      </w:r>
      <w:r>
        <w:rPr>
          <w:noProof/>
        </w:rPr>
        <w:t>101</w:t>
      </w:r>
      <w:r>
        <w:rPr>
          <w:noProof/>
        </w:rPr>
        <w:fldChar w:fldCharType="end"/>
      </w:r>
    </w:p>
    <w:p w14:paraId="0A6BDB06" w14:textId="71334EA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_Toc170118007 \h </w:instrText>
      </w:r>
      <w:r>
        <w:rPr>
          <w:noProof/>
        </w:rPr>
      </w:r>
      <w:r>
        <w:rPr>
          <w:noProof/>
        </w:rPr>
        <w:fldChar w:fldCharType="separate"/>
      </w:r>
      <w:r>
        <w:rPr>
          <w:noProof/>
        </w:rPr>
        <w:t>101</w:t>
      </w:r>
      <w:r>
        <w:rPr>
          <w:noProof/>
        </w:rPr>
        <w:fldChar w:fldCharType="end"/>
      </w:r>
    </w:p>
    <w:p w14:paraId="66BE304C" w14:textId="6C8CB27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_Toc170118008 \h </w:instrText>
      </w:r>
      <w:r>
        <w:rPr>
          <w:noProof/>
        </w:rPr>
      </w:r>
      <w:r>
        <w:rPr>
          <w:noProof/>
        </w:rPr>
        <w:fldChar w:fldCharType="separate"/>
      </w:r>
      <w:r>
        <w:rPr>
          <w:noProof/>
        </w:rPr>
        <w:t>101</w:t>
      </w:r>
      <w:r>
        <w:rPr>
          <w:noProof/>
        </w:rPr>
        <w:fldChar w:fldCharType="end"/>
      </w:r>
    </w:p>
    <w:p w14:paraId="294FB983" w14:textId="00FB9E0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907080">
        <w:rPr>
          <w:noProof/>
        </w:rPr>
        <w:t>Subscription</w:t>
      </w:r>
      <w:r w:rsidRPr="00907080">
        <w:rPr>
          <w:noProof/>
          <w:lang w:eastAsia="zh-CN"/>
        </w:rPr>
        <w:t>s</w:t>
      </w:r>
      <w:r>
        <w:rPr>
          <w:noProof/>
        </w:rPr>
        <w:tab/>
      </w:r>
      <w:r>
        <w:rPr>
          <w:noProof/>
        </w:rPr>
        <w:fldChar w:fldCharType="begin" w:fldLock="1"/>
      </w:r>
      <w:r>
        <w:rPr>
          <w:noProof/>
        </w:rPr>
        <w:instrText xml:space="preserve"> PAGEREF _Toc170118009 \h </w:instrText>
      </w:r>
      <w:r>
        <w:rPr>
          <w:noProof/>
        </w:rPr>
      </w:r>
      <w:r>
        <w:rPr>
          <w:noProof/>
        </w:rPr>
        <w:fldChar w:fldCharType="separate"/>
      </w:r>
      <w:r>
        <w:rPr>
          <w:noProof/>
        </w:rPr>
        <w:t>102</w:t>
      </w:r>
      <w:r>
        <w:rPr>
          <w:noProof/>
        </w:rPr>
        <w:fldChar w:fldCharType="end"/>
      </w:r>
    </w:p>
    <w:p w14:paraId="728CB1A0" w14:textId="6B56C5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_Toc170118010 \h </w:instrText>
      </w:r>
      <w:r>
        <w:rPr>
          <w:noProof/>
        </w:rPr>
      </w:r>
      <w:r>
        <w:rPr>
          <w:noProof/>
        </w:rPr>
        <w:fldChar w:fldCharType="separate"/>
      </w:r>
      <w:r>
        <w:rPr>
          <w:noProof/>
        </w:rPr>
        <w:t>102</w:t>
      </w:r>
      <w:r>
        <w:rPr>
          <w:noProof/>
        </w:rPr>
        <w:fldChar w:fldCharType="end"/>
      </w:r>
    </w:p>
    <w:p w14:paraId="1A873B91" w14:textId="56CA79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_Toc170118011 \h </w:instrText>
      </w:r>
      <w:r>
        <w:rPr>
          <w:noProof/>
        </w:rPr>
      </w:r>
      <w:r>
        <w:rPr>
          <w:noProof/>
        </w:rPr>
        <w:fldChar w:fldCharType="separate"/>
      </w:r>
      <w:r>
        <w:rPr>
          <w:noProof/>
        </w:rPr>
        <w:t>102</w:t>
      </w:r>
      <w:r>
        <w:rPr>
          <w:noProof/>
        </w:rPr>
        <w:fldChar w:fldCharType="end"/>
      </w:r>
    </w:p>
    <w:p w14:paraId="5104E7A4" w14:textId="02CDA8C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_Toc170118012 \h </w:instrText>
      </w:r>
      <w:r>
        <w:rPr>
          <w:noProof/>
        </w:rPr>
      </w:r>
      <w:r>
        <w:rPr>
          <w:noProof/>
        </w:rPr>
        <w:fldChar w:fldCharType="separate"/>
      </w:r>
      <w:r>
        <w:rPr>
          <w:noProof/>
        </w:rPr>
        <w:t>103</w:t>
      </w:r>
      <w:r>
        <w:rPr>
          <w:noProof/>
        </w:rPr>
        <w:fldChar w:fldCharType="end"/>
      </w:r>
    </w:p>
    <w:p w14:paraId="443760BC" w14:textId="34AC891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_Toc170118013 \h </w:instrText>
      </w:r>
      <w:r>
        <w:rPr>
          <w:noProof/>
        </w:rPr>
      </w:r>
      <w:r>
        <w:rPr>
          <w:noProof/>
        </w:rPr>
        <w:fldChar w:fldCharType="separate"/>
      </w:r>
      <w:r>
        <w:rPr>
          <w:noProof/>
        </w:rPr>
        <w:t>103</w:t>
      </w:r>
      <w:r>
        <w:rPr>
          <w:noProof/>
        </w:rPr>
        <w:fldChar w:fldCharType="end"/>
      </w:r>
    </w:p>
    <w:p w14:paraId="1B86E431" w14:textId="0D3CFB8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_Toc170118014 \h </w:instrText>
      </w:r>
      <w:r>
        <w:rPr>
          <w:noProof/>
        </w:rPr>
      </w:r>
      <w:r>
        <w:rPr>
          <w:noProof/>
        </w:rPr>
        <w:fldChar w:fldCharType="separate"/>
      </w:r>
      <w:r>
        <w:rPr>
          <w:noProof/>
        </w:rPr>
        <w:t>103</w:t>
      </w:r>
      <w:r>
        <w:rPr>
          <w:noProof/>
        </w:rPr>
        <w:fldChar w:fldCharType="end"/>
      </w:r>
    </w:p>
    <w:p w14:paraId="20ECE1C0" w14:textId="299DC4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907080">
        <w:rPr>
          <w:noProof/>
        </w:rPr>
        <w:t>Subscription</w:t>
      </w:r>
      <w:r>
        <w:rPr>
          <w:noProof/>
        </w:rPr>
        <w:tab/>
      </w:r>
      <w:r>
        <w:rPr>
          <w:noProof/>
        </w:rPr>
        <w:fldChar w:fldCharType="begin" w:fldLock="1"/>
      </w:r>
      <w:r>
        <w:rPr>
          <w:noProof/>
        </w:rPr>
        <w:instrText xml:space="preserve"> PAGEREF _Toc170118015 \h </w:instrText>
      </w:r>
      <w:r>
        <w:rPr>
          <w:noProof/>
        </w:rPr>
      </w:r>
      <w:r>
        <w:rPr>
          <w:noProof/>
        </w:rPr>
        <w:fldChar w:fldCharType="separate"/>
      </w:r>
      <w:r>
        <w:rPr>
          <w:noProof/>
        </w:rPr>
        <w:t>104</w:t>
      </w:r>
      <w:r>
        <w:rPr>
          <w:noProof/>
        </w:rPr>
        <w:fldChar w:fldCharType="end"/>
      </w:r>
    </w:p>
    <w:p w14:paraId="3A9D5433" w14:textId="33ED5E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_Toc170118016 \h </w:instrText>
      </w:r>
      <w:r>
        <w:rPr>
          <w:noProof/>
        </w:rPr>
      </w:r>
      <w:r>
        <w:rPr>
          <w:noProof/>
        </w:rPr>
        <w:fldChar w:fldCharType="separate"/>
      </w:r>
      <w:r>
        <w:rPr>
          <w:noProof/>
        </w:rPr>
        <w:t>104</w:t>
      </w:r>
      <w:r>
        <w:rPr>
          <w:noProof/>
        </w:rPr>
        <w:fldChar w:fldCharType="end"/>
      </w:r>
    </w:p>
    <w:p w14:paraId="40B3ED03" w14:textId="101435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_Toc170118017 \h </w:instrText>
      </w:r>
      <w:r>
        <w:rPr>
          <w:noProof/>
        </w:rPr>
      </w:r>
      <w:r>
        <w:rPr>
          <w:noProof/>
        </w:rPr>
        <w:fldChar w:fldCharType="separate"/>
      </w:r>
      <w:r>
        <w:rPr>
          <w:noProof/>
        </w:rPr>
        <w:t>104</w:t>
      </w:r>
      <w:r>
        <w:rPr>
          <w:noProof/>
        </w:rPr>
        <w:fldChar w:fldCharType="end"/>
      </w:r>
    </w:p>
    <w:p w14:paraId="519866AD" w14:textId="28AEBE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_Toc170118018 \h </w:instrText>
      </w:r>
      <w:r>
        <w:rPr>
          <w:noProof/>
        </w:rPr>
      </w:r>
      <w:r>
        <w:rPr>
          <w:noProof/>
        </w:rPr>
        <w:fldChar w:fldCharType="separate"/>
      </w:r>
      <w:r>
        <w:rPr>
          <w:noProof/>
        </w:rPr>
        <w:t>104</w:t>
      </w:r>
      <w:r>
        <w:rPr>
          <w:noProof/>
        </w:rPr>
        <w:fldChar w:fldCharType="end"/>
      </w:r>
    </w:p>
    <w:p w14:paraId="5EA7EBD7" w14:textId="7F85ECF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_Toc170118019 \h </w:instrText>
      </w:r>
      <w:r>
        <w:rPr>
          <w:noProof/>
        </w:rPr>
      </w:r>
      <w:r>
        <w:rPr>
          <w:noProof/>
        </w:rPr>
        <w:fldChar w:fldCharType="separate"/>
      </w:r>
      <w:r>
        <w:rPr>
          <w:noProof/>
        </w:rPr>
        <w:t>104</w:t>
      </w:r>
      <w:r>
        <w:rPr>
          <w:noProof/>
        </w:rPr>
        <w:fldChar w:fldCharType="end"/>
      </w:r>
    </w:p>
    <w:p w14:paraId="6B0F6DA5" w14:textId="6325C48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_Toc170118020 \h </w:instrText>
      </w:r>
      <w:r>
        <w:rPr>
          <w:noProof/>
        </w:rPr>
      </w:r>
      <w:r>
        <w:rPr>
          <w:noProof/>
        </w:rPr>
        <w:fldChar w:fldCharType="separate"/>
      </w:r>
      <w:r>
        <w:rPr>
          <w:noProof/>
        </w:rPr>
        <w:t>105</w:t>
      </w:r>
      <w:r>
        <w:rPr>
          <w:noProof/>
        </w:rPr>
        <w:fldChar w:fldCharType="end"/>
      </w:r>
    </w:p>
    <w:p w14:paraId="49EE4B47" w14:textId="1EC3F57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_Toc170118021 \h </w:instrText>
      </w:r>
      <w:r>
        <w:rPr>
          <w:noProof/>
        </w:rPr>
      </w:r>
      <w:r>
        <w:rPr>
          <w:noProof/>
        </w:rPr>
        <w:fldChar w:fldCharType="separate"/>
      </w:r>
      <w:r>
        <w:rPr>
          <w:noProof/>
        </w:rPr>
        <w:t>106</w:t>
      </w:r>
      <w:r>
        <w:rPr>
          <w:noProof/>
        </w:rPr>
        <w:fldChar w:fldCharType="end"/>
      </w:r>
    </w:p>
    <w:p w14:paraId="55CAB1D7" w14:textId="42BDF0F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_Toc170118022 \h </w:instrText>
      </w:r>
      <w:r>
        <w:rPr>
          <w:noProof/>
        </w:rPr>
      </w:r>
      <w:r>
        <w:rPr>
          <w:noProof/>
        </w:rPr>
        <w:fldChar w:fldCharType="separate"/>
      </w:r>
      <w:r>
        <w:rPr>
          <w:noProof/>
        </w:rPr>
        <w:t>107</w:t>
      </w:r>
      <w:r>
        <w:rPr>
          <w:noProof/>
        </w:rPr>
        <w:fldChar w:fldCharType="end"/>
      </w:r>
    </w:p>
    <w:p w14:paraId="5C157725" w14:textId="2B9E233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_Toc170118023 \h </w:instrText>
      </w:r>
      <w:r>
        <w:rPr>
          <w:noProof/>
        </w:rPr>
      </w:r>
      <w:r>
        <w:rPr>
          <w:noProof/>
        </w:rPr>
        <w:fldChar w:fldCharType="separate"/>
      </w:r>
      <w:r>
        <w:rPr>
          <w:noProof/>
        </w:rPr>
        <w:t>108</w:t>
      </w:r>
      <w:r>
        <w:rPr>
          <w:noProof/>
        </w:rPr>
        <w:fldChar w:fldCharType="end"/>
      </w:r>
    </w:p>
    <w:p w14:paraId="3E88B1D0" w14:textId="77A82BE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_Toc170118024 \h </w:instrText>
      </w:r>
      <w:r>
        <w:rPr>
          <w:noProof/>
        </w:rPr>
      </w:r>
      <w:r>
        <w:rPr>
          <w:noProof/>
        </w:rPr>
        <w:fldChar w:fldCharType="separate"/>
      </w:r>
      <w:r>
        <w:rPr>
          <w:noProof/>
        </w:rPr>
        <w:t>108</w:t>
      </w:r>
      <w:r>
        <w:rPr>
          <w:noProof/>
        </w:rPr>
        <w:fldChar w:fldCharType="end"/>
      </w:r>
    </w:p>
    <w:p w14:paraId="1D1A5D91" w14:textId="4E984A1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 Metrics</w:t>
      </w:r>
      <w:r w:rsidRPr="00907080">
        <w:rPr>
          <w:noProof/>
          <w:lang w:val="en-US"/>
        </w:rPr>
        <w:t xml:space="preserve"> Notification</w:t>
      </w:r>
      <w:r>
        <w:rPr>
          <w:noProof/>
        </w:rPr>
        <w:tab/>
      </w:r>
      <w:r>
        <w:rPr>
          <w:noProof/>
        </w:rPr>
        <w:fldChar w:fldCharType="begin" w:fldLock="1"/>
      </w:r>
      <w:r>
        <w:rPr>
          <w:noProof/>
        </w:rPr>
        <w:instrText xml:space="preserve"> PAGEREF _Toc170118025 \h </w:instrText>
      </w:r>
      <w:r>
        <w:rPr>
          <w:noProof/>
        </w:rPr>
      </w:r>
      <w:r>
        <w:rPr>
          <w:noProof/>
        </w:rPr>
        <w:fldChar w:fldCharType="separate"/>
      </w:r>
      <w:r>
        <w:rPr>
          <w:noProof/>
        </w:rPr>
        <w:t>109</w:t>
      </w:r>
      <w:r>
        <w:rPr>
          <w:noProof/>
        </w:rPr>
        <w:fldChar w:fldCharType="end"/>
      </w:r>
    </w:p>
    <w:p w14:paraId="178457D3" w14:textId="7567811A"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_Toc170118026 \h </w:instrText>
      </w:r>
      <w:r>
        <w:rPr>
          <w:noProof/>
        </w:rPr>
      </w:r>
      <w:r>
        <w:rPr>
          <w:noProof/>
        </w:rPr>
        <w:fldChar w:fldCharType="separate"/>
      </w:r>
      <w:r>
        <w:rPr>
          <w:noProof/>
        </w:rPr>
        <w:t>109</w:t>
      </w:r>
      <w:r>
        <w:rPr>
          <w:noProof/>
        </w:rPr>
        <w:fldChar w:fldCharType="end"/>
      </w:r>
    </w:p>
    <w:p w14:paraId="4B29EC74" w14:textId="448CA220"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_Toc170118027 \h </w:instrText>
      </w:r>
      <w:r>
        <w:rPr>
          <w:noProof/>
        </w:rPr>
      </w:r>
      <w:r>
        <w:rPr>
          <w:noProof/>
        </w:rPr>
        <w:fldChar w:fldCharType="separate"/>
      </w:r>
      <w:r>
        <w:rPr>
          <w:noProof/>
        </w:rPr>
        <w:t>109</w:t>
      </w:r>
      <w:r>
        <w:rPr>
          <w:noProof/>
        </w:rPr>
        <w:fldChar w:fldCharType="end"/>
      </w:r>
    </w:p>
    <w:p w14:paraId="2260FDD4" w14:textId="33339F2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_Toc170118028 \h </w:instrText>
      </w:r>
      <w:r>
        <w:rPr>
          <w:noProof/>
        </w:rPr>
      </w:r>
      <w:r>
        <w:rPr>
          <w:noProof/>
        </w:rPr>
        <w:fldChar w:fldCharType="separate"/>
      </w:r>
      <w:r>
        <w:rPr>
          <w:noProof/>
        </w:rPr>
        <w:t>110</w:t>
      </w:r>
      <w:r>
        <w:rPr>
          <w:noProof/>
        </w:rPr>
        <w:fldChar w:fldCharType="end"/>
      </w:r>
    </w:p>
    <w:p w14:paraId="7DF65FC4" w14:textId="3B5376A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_Toc170118029 \h </w:instrText>
      </w:r>
      <w:r>
        <w:rPr>
          <w:noProof/>
        </w:rPr>
      </w:r>
      <w:r>
        <w:rPr>
          <w:noProof/>
        </w:rPr>
        <w:fldChar w:fldCharType="separate"/>
      </w:r>
      <w:r>
        <w:rPr>
          <w:noProof/>
        </w:rPr>
        <w:t>110</w:t>
      </w:r>
      <w:r>
        <w:rPr>
          <w:noProof/>
        </w:rPr>
        <w:fldChar w:fldCharType="end"/>
      </w:r>
    </w:p>
    <w:p w14:paraId="6FC4D36B" w14:textId="1970CBC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_Toc170118030 \h </w:instrText>
      </w:r>
      <w:r>
        <w:rPr>
          <w:noProof/>
        </w:rPr>
      </w:r>
      <w:r>
        <w:rPr>
          <w:noProof/>
        </w:rPr>
        <w:fldChar w:fldCharType="separate"/>
      </w:r>
      <w:r>
        <w:rPr>
          <w:noProof/>
        </w:rPr>
        <w:t>110</w:t>
      </w:r>
      <w:r>
        <w:rPr>
          <w:noProof/>
        </w:rPr>
        <w:fldChar w:fldCharType="end"/>
      </w:r>
    </w:p>
    <w:p w14:paraId="6CEF9B64" w14:textId="485E33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_Toc170118031 \h </w:instrText>
      </w:r>
      <w:r>
        <w:rPr>
          <w:noProof/>
        </w:rPr>
      </w:r>
      <w:r>
        <w:rPr>
          <w:noProof/>
        </w:rPr>
        <w:fldChar w:fldCharType="separate"/>
      </w:r>
      <w:r>
        <w:rPr>
          <w:noProof/>
        </w:rPr>
        <w:t>110</w:t>
      </w:r>
      <w:r>
        <w:rPr>
          <w:noProof/>
        </w:rPr>
        <w:fldChar w:fldCharType="end"/>
      </w:r>
    </w:p>
    <w:p w14:paraId="3F293E58" w14:textId="62C8651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_Toc170118032 \h </w:instrText>
      </w:r>
      <w:r>
        <w:rPr>
          <w:noProof/>
        </w:rPr>
      </w:r>
      <w:r>
        <w:rPr>
          <w:noProof/>
        </w:rPr>
        <w:fldChar w:fldCharType="separate"/>
      </w:r>
      <w:r>
        <w:rPr>
          <w:noProof/>
        </w:rPr>
        <w:t>110</w:t>
      </w:r>
      <w:r>
        <w:rPr>
          <w:noProof/>
        </w:rPr>
        <w:fldChar w:fldCharType="end"/>
      </w:r>
    </w:p>
    <w:p w14:paraId="2C4988EA" w14:textId="68C5BF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_Toc170118033 \h </w:instrText>
      </w:r>
      <w:r>
        <w:rPr>
          <w:noProof/>
        </w:rPr>
      </w:r>
      <w:r>
        <w:rPr>
          <w:noProof/>
        </w:rPr>
        <w:fldChar w:fldCharType="separate"/>
      </w:r>
      <w:r>
        <w:rPr>
          <w:noProof/>
        </w:rPr>
        <w:t>110</w:t>
      </w:r>
      <w:r>
        <w:rPr>
          <w:noProof/>
        </w:rPr>
        <w:fldChar w:fldCharType="end"/>
      </w:r>
    </w:p>
    <w:p w14:paraId="1C1655C6" w14:textId="0DE10C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_Toc170118034 \h </w:instrText>
      </w:r>
      <w:r>
        <w:rPr>
          <w:noProof/>
        </w:rPr>
      </w:r>
      <w:r>
        <w:rPr>
          <w:noProof/>
        </w:rPr>
        <w:fldChar w:fldCharType="separate"/>
      </w:r>
      <w:r>
        <w:rPr>
          <w:noProof/>
        </w:rPr>
        <w:t>110</w:t>
      </w:r>
      <w:r>
        <w:rPr>
          <w:noProof/>
        </w:rPr>
        <w:fldChar w:fldCharType="end"/>
      </w:r>
    </w:p>
    <w:p w14:paraId="1FE53B76" w14:textId="5C1B67B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_Toc170118035 \h </w:instrText>
      </w:r>
      <w:r>
        <w:rPr>
          <w:noProof/>
        </w:rPr>
      </w:r>
      <w:r>
        <w:rPr>
          <w:noProof/>
        </w:rPr>
        <w:fldChar w:fldCharType="separate"/>
      </w:r>
      <w:r>
        <w:rPr>
          <w:noProof/>
        </w:rPr>
        <w:t>110</w:t>
      </w:r>
      <w:r>
        <w:rPr>
          <w:noProof/>
        </w:rPr>
        <w:fldChar w:fldCharType="end"/>
      </w:r>
    </w:p>
    <w:p w14:paraId="3826EFFD" w14:textId="703C01A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907080">
        <w:rPr>
          <w:noProof/>
          <w:lang w:val="en-US"/>
        </w:rPr>
        <w:t xml:space="preserve"> Subscribe Notification</w:t>
      </w:r>
      <w:r>
        <w:rPr>
          <w:noProof/>
        </w:rPr>
        <w:tab/>
      </w:r>
      <w:r>
        <w:rPr>
          <w:noProof/>
        </w:rPr>
        <w:fldChar w:fldCharType="begin" w:fldLock="1"/>
      </w:r>
      <w:r>
        <w:rPr>
          <w:noProof/>
        </w:rPr>
        <w:instrText xml:space="preserve"> PAGEREF _Toc170118036 \h </w:instrText>
      </w:r>
      <w:r>
        <w:rPr>
          <w:noProof/>
        </w:rPr>
      </w:r>
      <w:r>
        <w:rPr>
          <w:noProof/>
        </w:rPr>
        <w:fldChar w:fldCharType="separate"/>
      </w:r>
      <w:r>
        <w:rPr>
          <w:noProof/>
        </w:rPr>
        <w:t>111</w:t>
      </w:r>
      <w:r>
        <w:rPr>
          <w:noProof/>
        </w:rPr>
        <w:fldChar w:fldCharType="end"/>
      </w:r>
    </w:p>
    <w:p w14:paraId="48D199BF" w14:textId="066144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_Toc170118037 \h </w:instrText>
      </w:r>
      <w:r>
        <w:rPr>
          <w:noProof/>
        </w:rPr>
      </w:r>
      <w:r>
        <w:rPr>
          <w:noProof/>
        </w:rPr>
        <w:fldChar w:fldCharType="separate"/>
      </w:r>
      <w:r>
        <w:rPr>
          <w:noProof/>
        </w:rPr>
        <w:t>111</w:t>
      </w:r>
      <w:r>
        <w:rPr>
          <w:noProof/>
        </w:rPr>
        <w:fldChar w:fldCharType="end"/>
      </w:r>
    </w:p>
    <w:p w14:paraId="2C041040" w14:textId="2881776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_Toc170118038 \h </w:instrText>
      </w:r>
      <w:r>
        <w:rPr>
          <w:noProof/>
        </w:rPr>
      </w:r>
      <w:r>
        <w:rPr>
          <w:noProof/>
        </w:rPr>
        <w:fldChar w:fldCharType="separate"/>
      </w:r>
      <w:r>
        <w:rPr>
          <w:noProof/>
        </w:rPr>
        <w:t>111</w:t>
      </w:r>
      <w:r>
        <w:rPr>
          <w:noProof/>
        </w:rPr>
        <w:fldChar w:fldCharType="end"/>
      </w:r>
    </w:p>
    <w:p w14:paraId="32F03540" w14:textId="2C650D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_Toc170118039 \h </w:instrText>
      </w:r>
      <w:r>
        <w:rPr>
          <w:noProof/>
        </w:rPr>
      </w:r>
      <w:r>
        <w:rPr>
          <w:noProof/>
        </w:rPr>
        <w:fldChar w:fldCharType="separate"/>
      </w:r>
      <w:r>
        <w:rPr>
          <w:noProof/>
        </w:rPr>
        <w:t>112</w:t>
      </w:r>
      <w:r>
        <w:rPr>
          <w:noProof/>
        </w:rPr>
        <w:fldChar w:fldCharType="end"/>
      </w:r>
    </w:p>
    <w:p w14:paraId="4437B576" w14:textId="187D943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_Toc170118040 \h </w:instrText>
      </w:r>
      <w:r>
        <w:rPr>
          <w:noProof/>
        </w:rPr>
      </w:r>
      <w:r>
        <w:rPr>
          <w:noProof/>
        </w:rPr>
        <w:fldChar w:fldCharType="separate"/>
      </w:r>
      <w:r>
        <w:rPr>
          <w:noProof/>
        </w:rPr>
        <w:t>112</w:t>
      </w:r>
      <w:r>
        <w:rPr>
          <w:noProof/>
        </w:rPr>
        <w:fldChar w:fldCharType="end"/>
      </w:r>
    </w:p>
    <w:p w14:paraId="28394836" w14:textId="58F948C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_Toc170118041 \h </w:instrText>
      </w:r>
      <w:r>
        <w:rPr>
          <w:noProof/>
        </w:rPr>
      </w:r>
      <w:r>
        <w:rPr>
          <w:noProof/>
        </w:rPr>
        <w:fldChar w:fldCharType="separate"/>
      </w:r>
      <w:r>
        <w:rPr>
          <w:noProof/>
        </w:rPr>
        <w:t>113</w:t>
      </w:r>
      <w:r>
        <w:rPr>
          <w:noProof/>
        </w:rPr>
        <w:fldChar w:fldCharType="end"/>
      </w:r>
    </w:p>
    <w:p w14:paraId="3893F903" w14:textId="5429D1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_Toc170118042 \h </w:instrText>
      </w:r>
      <w:r>
        <w:rPr>
          <w:noProof/>
        </w:rPr>
      </w:r>
      <w:r>
        <w:rPr>
          <w:noProof/>
        </w:rPr>
        <w:fldChar w:fldCharType="separate"/>
      </w:r>
      <w:r>
        <w:rPr>
          <w:noProof/>
        </w:rPr>
        <w:t>113</w:t>
      </w:r>
      <w:r>
        <w:rPr>
          <w:noProof/>
        </w:rPr>
        <w:fldChar w:fldCharType="end"/>
      </w:r>
    </w:p>
    <w:p w14:paraId="1FC4C72D" w14:textId="4CBDAC3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_Toc170118043 \h </w:instrText>
      </w:r>
      <w:r>
        <w:rPr>
          <w:noProof/>
        </w:rPr>
      </w:r>
      <w:r>
        <w:rPr>
          <w:noProof/>
        </w:rPr>
        <w:fldChar w:fldCharType="separate"/>
      </w:r>
      <w:r>
        <w:rPr>
          <w:noProof/>
        </w:rPr>
        <w:t>113</w:t>
      </w:r>
      <w:r>
        <w:rPr>
          <w:noProof/>
        </w:rPr>
        <w:fldChar w:fldCharType="end"/>
      </w:r>
    </w:p>
    <w:p w14:paraId="5B19D014" w14:textId="13966EA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_Toc170118044 \h </w:instrText>
      </w:r>
      <w:r>
        <w:rPr>
          <w:noProof/>
        </w:rPr>
      </w:r>
      <w:r>
        <w:rPr>
          <w:noProof/>
        </w:rPr>
        <w:fldChar w:fldCharType="separate"/>
      </w:r>
      <w:r>
        <w:rPr>
          <w:noProof/>
        </w:rPr>
        <w:t>113</w:t>
      </w:r>
      <w:r>
        <w:rPr>
          <w:noProof/>
        </w:rPr>
        <w:fldChar w:fldCharType="end"/>
      </w:r>
    </w:p>
    <w:p w14:paraId="08507B17" w14:textId="22ABD55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_Toc170118045 \h </w:instrText>
      </w:r>
      <w:r>
        <w:rPr>
          <w:noProof/>
        </w:rPr>
      </w:r>
      <w:r>
        <w:rPr>
          <w:noProof/>
        </w:rPr>
        <w:fldChar w:fldCharType="separate"/>
      </w:r>
      <w:r>
        <w:rPr>
          <w:noProof/>
        </w:rPr>
        <w:t>113</w:t>
      </w:r>
      <w:r>
        <w:rPr>
          <w:noProof/>
        </w:rPr>
        <w:fldChar w:fldCharType="end"/>
      </w:r>
    </w:p>
    <w:p w14:paraId="128EE372" w14:textId="0C9D7B0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_Toc170118046 \h </w:instrText>
      </w:r>
      <w:r>
        <w:rPr>
          <w:noProof/>
        </w:rPr>
      </w:r>
      <w:r>
        <w:rPr>
          <w:noProof/>
        </w:rPr>
        <w:fldChar w:fldCharType="separate"/>
      </w:r>
      <w:r>
        <w:rPr>
          <w:noProof/>
        </w:rPr>
        <w:t>114</w:t>
      </w:r>
      <w:r>
        <w:rPr>
          <w:noProof/>
        </w:rPr>
        <w:fldChar w:fldCharType="end"/>
      </w:r>
    </w:p>
    <w:p w14:paraId="0EB847D6" w14:textId="7B580CB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_Toc170118047 \h </w:instrText>
      </w:r>
      <w:r>
        <w:rPr>
          <w:noProof/>
        </w:rPr>
      </w:r>
      <w:r>
        <w:rPr>
          <w:noProof/>
        </w:rPr>
        <w:fldChar w:fldCharType="separate"/>
      </w:r>
      <w:r>
        <w:rPr>
          <w:noProof/>
        </w:rPr>
        <w:t>114</w:t>
      </w:r>
      <w:r>
        <w:rPr>
          <w:noProof/>
        </w:rPr>
        <w:fldChar w:fldCharType="end"/>
      </w:r>
    </w:p>
    <w:p w14:paraId="4EA891CA" w14:textId="0CF10FE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_Toc170118048 \h </w:instrText>
      </w:r>
      <w:r>
        <w:rPr>
          <w:noProof/>
        </w:rPr>
      </w:r>
      <w:r>
        <w:rPr>
          <w:noProof/>
        </w:rPr>
        <w:fldChar w:fldCharType="separate"/>
      </w:r>
      <w:r>
        <w:rPr>
          <w:noProof/>
        </w:rPr>
        <w:t>115</w:t>
      </w:r>
      <w:r>
        <w:rPr>
          <w:noProof/>
        </w:rPr>
        <w:fldChar w:fldCharType="end"/>
      </w:r>
    </w:p>
    <w:p w14:paraId="33EDE34D" w14:textId="2DFC9C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_Toc170118049 \h </w:instrText>
      </w:r>
      <w:r>
        <w:rPr>
          <w:noProof/>
        </w:rPr>
      </w:r>
      <w:r>
        <w:rPr>
          <w:noProof/>
        </w:rPr>
        <w:fldChar w:fldCharType="separate"/>
      </w:r>
      <w:r>
        <w:rPr>
          <w:noProof/>
        </w:rPr>
        <w:t>115</w:t>
      </w:r>
      <w:r>
        <w:rPr>
          <w:noProof/>
        </w:rPr>
        <w:fldChar w:fldCharType="end"/>
      </w:r>
    </w:p>
    <w:p w14:paraId="4835D08C" w14:textId="0843C6A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_Toc170118050 \h </w:instrText>
      </w:r>
      <w:r>
        <w:rPr>
          <w:noProof/>
        </w:rPr>
      </w:r>
      <w:r>
        <w:rPr>
          <w:noProof/>
        </w:rPr>
        <w:fldChar w:fldCharType="separate"/>
      </w:r>
      <w:r>
        <w:rPr>
          <w:noProof/>
        </w:rPr>
        <w:t>116</w:t>
      </w:r>
      <w:r>
        <w:rPr>
          <w:noProof/>
        </w:rPr>
        <w:fldChar w:fldCharType="end"/>
      </w:r>
    </w:p>
    <w:p w14:paraId="538E60F3" w14:textId="5CACC6B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_Toc170118051 \h </w:instrText>
      </w:r>
      <w:r>
        <w:rPr>
          <w:noProof/>
        </w:rPr>
      </w:r>
      <w:r>
        <w:rPr>
          <w:noProof/>
        </w:rPr>
        <w:fldChar w:fldCharType="separate"/>
      </w:r>
      <w:r>
        <w:rPr>
          <w:noProof/>
        </w:rPr>
        <w:t>116</w:t>
      </w:r>
      <w:r>
        <w:rPr>
          <w:noProof/>
        </w:rPr>
        <w:fldChar w:fldCharType="end"/>
      </w:r>
    </w:p>
    <w:p w14:paraId="182A3F2B" w14:textId="079E521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_Toc170118052 \h </w:instrText>
      </w:r>
      <w:r>
        <w:rPr>
          <w:noProof/>
        </w:rPr>
      </w:r>
      <w:r>
        <w:rPr>
          <w:noProof/>
        </w:rPr>
        <w:fldChar w:fldCharType="separate"/>
      </w:r>
      <w:r>
        <w:rPr>
          <w:noProof/>
        </w:rPr>
        <w:t>117</w:t>
      </w:r>
      <w:r>
        <w:rPr>
          <w:noProof/>
        </w:rPr>
        <w:fldChar w:fldCharType="end"/>
      </w:r>
    </w:p>
    <w:p w14:paraId="27C615E3" w14:textId="12C1E0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_Toc170118053 \h </w:instrText>
      </w:r>
      <w:r>
        <w:rPr>
          <w:noProof/>
        </w:rPr>
      </w:r>
      <w:r>
        <w:rPr>
          <w:noProof/>
        </w:rPr>
        <w:fldChar w:fldCharType="separate"/>
      </w:r>
      <w:r>
        <w:rPr>
          <w:noProof/>
        </w:rPr>
        <w:t>117</w:t>
      </w:r>
      <w:r>
        <w:rPr>
          <w:noProof/>
        </w:rPr>
        <w:fldChar w:fldCharType="end"/>
      </w:r>
    </w:p>
    <w:p w14:paraId="754260F4" w14:textId="3D5876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_Toc170118054 \h </w:instrText>
      </w:r>
      <w:r>
        <w:rPr>
          <w:noProof/>
        </w:rPr>
      </w:r>
      <w:r>
        <w:rPr>
          <w:noProof/>
        </w:rPr>
        <w:fldChar w:fldCharType="separate"/>
      </w:r>
      <w:r>
        <w:rPr>
          <w:noProof/>
        </w:rPr>
        <w:t>117</w:t>
      </w:r>
      <w:r>
        <w:rPr>
          <w:noProof/>
        </w:rPr>
        <w:fldChar w:fldCharType="end"/>
      </w:r>
    </w:p>
    <w:p w14:paraId="0E8E7963" w14:textId="55B186C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_Toc170118055 \h </w:instrText>
      </w:r>
      <w:r>
        <w:rPr>
          <w:noProof/>
        </w:rPr>
      </w:r>
      <w:r>
        <w:rPr>
          <w:noProof/>
        </w:rPr>
        <w:fldChar w:fldCharType="separate"/>
      </w:r>
      <w:r>
        <w:rPr>
          <w:noProof/>
        </w:rPr>
        <w:t>117</w:t>
      </w:r>
      <w:r>
        <w:rPr>
          <w:noProof/>
        </w:rPr>
        <w:fldChar w:fldCharType="end"/>
      </w:r>
    </w:p>
    <w:p w14:paraId="0AD3917A" w14:textId="32281F6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_Toc170118056 \h </w:instrText>
      </w:r>
      <w:r>
        <w:rPr>
          <w:noProof/>
        </w:rPr>
      </w:r>
      <w:r>
        <w:rPr>
          <w:noProof/>
        </w:rPr>
        <w:fldChar w:fldCharType="separate"/>
      </w:r>
      <w:r>
        <w:rPr>
          <w:noProof/>
        </w:rPr>
        <w:t>118</w:t>
      </w:r>
      <w:r>
        <w:rPr>
          <w:noProof/>
        </w:rPr>
        <w:fldChar w:fldCharType="end"/>
      </w:r>
    </w:p>
    <w:p w14:paraId="7180A5DF" w14:textId="238AA5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CollectInfo</w:t>
      </w:r>
      <w:r>
        <w:rPr>
          <w:noProof/>
        </w:rPr>
        <w:tab/>
      </w:r>
      <w:r>
        <w:rPr>
          <w:noProof/>
        </w:rPr>
        <w:fldChar w:fldCharType="begin" w:fldLock="1"/>
      </w:r>
      <w:r>
        <w:rPr>
          <w:noProof/>
        </w:rPr>
        <w:instrText xml:space="preserve"> PAGEREF _Toc170118057 \h </w:instrText>
      </w:r>
      <w:r>
        <w:rPr>
          <w:noProof/>
        </w:rPr>
      </w:r>
      <w:r>
        <w:rPr>
          <w:noProof/>
        </w:rPr>
        <w:fldChar w:fldCharType="separate"/>
      </w:r>
      <w:r>
        <w:rPr>
          <w:noProof/>
        </w:rPr>
        <w:t>118</w:t>
      </w:r>
      <w:r>
        <w:rPr>
          <w:noProof/>
        </w:rPr>
        <w:fldChar w:fldCharType="end"/>
      </w:r>
    </w:p>
    <w:p w14:paraId="6F6850D3" w14:textId="660E966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_Toc170118058 \h </w:instrText>
      </w:r>
      <w:r>
        <w:rPr>
          <w:noProof/>
        </w:rPr>
      </w:r>
      <w:r>
        <w:rPr>
          <w:noProof/>
        </w:rPr>
        <w:fldChar w:fldCharType="separate"/>
      </w:r>
      <w:r>
        <w:rPr>
          <w:noProof/>
        </w:rPr>
        <w:t>118</w:t>
      </w:r>
      <w:r>
        <w:rPr>
          <w:noProof/>
        </w:rPr>
        <w:fldChar w:fldCharType="end"/>
      </w:r>
    </w:p>
    <w:p w14:paraId="0FF18F63" w14:textId="4ED5158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QoEMetric</w:t>
      </w:r>
      <w:r>
        <w:rPr>
          <w:noProof/>
        </w:rPr>
        <w:tab/>
      </w:r>
      <w:r>
        <w:rPr>
          <w:noProof/>
        </w:rPr>
        <w:fldChar w:fldCharType="begin" w:fldLock="1"/>
      </w:r>
      <w:r>
        <w:rPr>
          <w:noProof/>
        </w:rPr>
        <w:instrText xml:space="preserve"> PAGEREF _Toc170118059 \h </w:instrText>
      </w:r>
      <w:r>
        <w:rPr>
          <w:noProof/>
        </w:rPr>
      </w:r>
      <w:r>
        <w:rPr>
          <w:noProof/>
        </w:rPr>
        <w:fldChar w:fldCharType="separate"/>
      </w:r>
      <w:r>
        <w:rPr>
          <w:noProof/>
        </w:rPr>
        <w:t>119</w:t>
      </w:r>
      <w:r>
        <w:rPr>
          <w:noProof/>
        </w:rPr>
        <w:fldChar w:fldCharType="end"/>
      </w:r>
    </w:p>
    <w:p w14:paraId="41168F9F" w14:textId="1876EF3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_Toc170118060 \h </w:instrText>
      </w:r>
      <w:r>
        <w:rPr>
          <w:noProof/>
        </w:rPr>
      </w:r>
      <w:r>
        <w:rPr>
          <w:noProof/>
        </w:rPr>
        <w:fldChar w:fldCharType="separate"/>
      </w:r>
      <w:r>
        <w:rPr>
          <w:noProof/>
        </w:rPr>
        <w:t>119</w:t>
      </w:r>
      <w:r>
        <w:rPr>
          <w:noProof/>
        </w:rPr>
        <w:fldChar w:fldCharType="end"/>
      </w:r>
    </w:p>
    <w:p w14:paraId="1990AB9E" w14:textId="0637923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_Toc170118061 \h </w:instrText>
      </w:r>
      <w:r>
        <w:rPr>
          <w:noProof/>
        </w:rPr>
      </w:r>
      <w:r>
        <w:rPr>
          <w:noProof/>
        </w:rPr>
        <w:fldChar w:fldCharType="separate"/>
      </w:r>
      <w:r>
        <w:rPr>
          <w:noProof/>
        </w:rPr>
        <w:t>119</w:t>
      </w:r>
      <w:r>
        <w:rPr>
          <w:noProof/>
        </w:rPr>
        <w:fldChar w:fldCharType="end"/>
      </w:r>
    </w:p>
    <w:p w14:paraId="5E14929B" w14:textId="79764D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_Toc170118062 \h </w:instrText>
      </w:r>
      <w:r>
        <w:rPr>
          <w:noProof/>
        </w:rPr>
      </w:r>
      <w:r>
        <w:rPr>
          <w:noProof/>
        </w:rPr>
        <w:fldChar w:fldCharType="separate"/>
      </w:r>
      <w:r>
        <w:rPr>
          <w:noProof/>
        </w:rPr>
        <w:t>119</w:t>
      </w:r>
      <w:r>
        <w:rPr>
          <w:noProof/>
        </w:rPr>
        <w:fldChar w:fldCharType="end"/>
      </w:r>
    </w:p>
    <w:p w14:paraId="564925B7" w14:textId="13C0916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_Toc170118063 \h </w:instrText>
      </w:r>
      <w:r>
        <w:rPr>
          <w:noProof/>
        </w:rPr>
      </w:r>
      <w:r>
        <w:rPr>
          <w:noProof/>
        </w:rPr>
        <w:fldChar w:fldCharType="separate"/>
      </w:r>
      <w:r>
        <w:rPr>
          <w:noProof/>
        </w:rPr>
        <w:t>119</w:t>
      </w:r>
      <w:r>
        <w:rPr>
          <w:noProof/>
        </w:rPr>
        <w:fldChar w:fldCharType="end"/>
      </w:r>
    </w:p>
    <w:p w14:paraId="4F38BC6A" w14:textId="3FAF09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_Toc170118064 \h </w:instrText>
      </w:r>
      <w:r>
        <w:rPr>
          <w:noProof/>
        </w:rPr>
      </w:r>
      <w:r>
        <w:rPr>
          <w:noProof/>
        </w:rPr>
        <w:fldChar w:fldCharType="separate"/>
      </w:r>
      <w:r>
        <w:rPr>
          <w:noProof/>
        </w:rPr>
        <w:t>120</w:t>
      </w:r>
      <w:r>
        <w:rPr>
          <w:noProof/>
        </w:rPr>
        <w:fldChar w:fldCharType="end"/>
      </w:r>
    </w:p>
    <w:p w14:paraId="4EA10DAB" w14:textId="6D913E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_Toc170118065 \h </w:instrText>
      </w:r>
      <w:r>
        <w:rPr>
          <w:noProof/>
        </w:rPr>
      </w:r>
      <w:r>
        <w:rPr>
          <w:noProof/>
        </w:rPr>
        <w:fldChar w:fldCharType="separate"/>
      </w:r>
      <w:r>
        <w:rPr>
          <w:noProof/>
        </w:rPr>
        <w:t>120</w:t>
      </w:r>
      <w:r>
        <w:rPr>
          <w:noProof/>
        </w:rPr>
        <w:fldChar w:fldCharType="end"/>
      </w:r>
    </w:p>
    <w:p w14:paraId="139626D3" w14:textId="7F4618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_Toc170118066 \h </w:instrText>
      </w:r>
      <w:r>
        <w:rPr>
          <w:noProof/>
        </w:rPr>
      </w:r>
      <w:r>
        <w:rPr>
          <w:noProof/>
        </w:rPr>
        <w:fldChar w:fldCharType="separate"/>
      </w:r>
      <w:r>
        <w:rPr>
          <w:noProof/>
        </w:rPr>
        <w:t>120</w:t>
      </w:r>
      <w:r>
        <w:rPr>
          <w:noProof/>
        </w:rPr>
        <w:fldChar w:fldCharType="end"/>
      </w:r>
    </w:p>
    <w:p w14:paraId="025C2DFE" w14:textId="59CEE3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_Toc170118067 \h </w:instrText>
      </w:r>
      <w:r>
        <w:rPr>
          <w:noProof/>
        </w:rPr>
      </w:r>
      <w:r>
        <w:rPr>
          <w:noProof/>
        </w:rPr>
        <w:fldChar w:fldCharType="separate"/>
      </w:r>
      <w:r>
        <w:rPr>
          <w:noProof/>
        </w:rPr>
        <w:t>120</w:t>
      </w:r>
      <w:r>
        <w:rPr>
          <w:noProof/>
        </w:rPr>
        <w:fldChar w:fldCharType="end"/>
      </w:r>
    </w:p>
    <w:p w14:paraId="255D2BBD" w14:textId="6D84D94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_Toc170118068 \h </w:instrText>
      </w:r>
      <w:r>
        <w:rPr>
          <w:noProof/>
        </w:rPr>
      </w:r>
      <w:r>
        <w:rPr>
          <w:noProof/>
        </w:rPr>
        <w:fldChar w:fldCharType="separate"/>
      </w:r>
      <w:r>
        <w:rPr>
          <w:noProof/>
        </w:rPr>
        <w:t>120</w:t>
      </w:r>
      <w:r>
        <w:rPr>
          <w:noProof/>
        </w:rPr>
        <w:fldChar w:fldCharType="end"/>
      </w:r>
    </w:p>
    <w:p w14:paraId="0263A990" w14:textId="19629E1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_Toc170118069 \h </w:instrText>
      </w:r>
      <w:r>
        <w:rPr>
          <w:noProof/>
        </w:rPr>
      </w:r>
      <w:r>
        <w:rPr>
          <w:noProof/>
        </w:rPr>
        <w:fldChar w:fldCharType="separate"/>
      </w:r>
      <w:r>
        <w:rPr>
          <w:noProof/>
        </w:rPr>
        <w:t>120</w:t>
      </w:r>
      <w:r>
        <w:rPr>
          <w:noProof/>
        </w:rPr>
        <w:fldChar w:fldCharType="end"/>
      </w:r>
    </w:p>
    <w:p w14:paraId="446CB0C2" w14:textId="40CD599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_Toc170118070 \h </w:instrText>
      </w:r>
      <w:r>
        <w:rPr>
          <w:noProof/>
        </w:rPr>
      </w:r>
      <w:r>
        <w:rPr>
          <w:noProof/>
        </w:rPr>
        <w:fldChar w:fldCharType="separate"/>
      </w:r>
      <w:r>
        <w:rPr>
          <w:noProof/>
        </w:rPr>
        <w:t>120</w:t>
      </w:r>
      <w:r>
        <w:rPr>
          <w:noProof/>
        </w:rPr>
        <w:fldChar w:fldCharType="end"/>
      </w:r>
    </w:p>
    <w:p w14:paraId="18C5EC35" w14:textId="4EF8A4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_Toc170118071 \h </w:instrText>
      </w:r>
      <w:r>
        <w:rPr>
          <w:noProof/>
        </w:rPr>
      </w:r>
      <w:r>
        <w:rPr>
          <w:noProof/>
        </w:rPr>
        <w:fldChar w:fldCharType="separate"/>
      </w:r>
      <w:r>
        <w:rPr>
          <w:noProof/>
        </w:rPr>
        <w:t>120</w:t>
      </w:r>
      <w:r>
        <w:rPr>
          <w:noProof/>
        </w:rPr>
        <w:fldChar w:fldCharType="end"/>
      </w:r>
    </w:p>
    <w:p w14:paraId="7C035CAE" w14:textId="1C90DE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_Toc170118072 \h </w:instrText>
      </w:r>
      <w:r>
        <w:rPr>
          <w:noProof/>
        </w:rPr>
      </w:r>
      <w:r>
        <w:rPr>
          <w:noProof/>
        </w:rPr>
        <w:fldChar w:fldCharType="separate"/>
      </w:r>
      <w:r>
        <w:rPr>
          <w:noProof/>
        </w:rPr>
        <w:t>121</w:t>
      </w:r>
      <w:r>
        <w:rPr>
          <w:noProof/>
        </w:rPr>
        <w:fldChar w:fldCharType="end"/>
      </w:r>
    </w:p>
    <w:p w14:paraId="28077E97" w14:textId="75EAFF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_Toc170118073 \h </w:instrText>
      </w:r>
      <w:r>
        <w:rPr>
          <w:noProof/>
        </w:rPr>
      </w:r>
      <w:r>
        <w:rPr>
          <w:noProof/>
        </w:rPr>
        <w:fldChar w:fldCharType="separate"/>
      </w:r>
      <w:r>
        <w:rPr>
          <w:noProof/>
        </w:rPr>
        <w:t>121</w:t>
      </w:r>
      <w:r>
        <w:rPr>
          <w:noProof/>
        </w:rPr>
        <w:fldChar w:fldCharType="end"/>
      </w:r>
    </w:p>
    <w:p w14:paraId="4290389A" w14:textId="6E0F39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_Toc170118074 \h </w:instrText>
      </w:r>
      <w:r>
        <w:rPr>
          <w:noProof/>
        </w:rPr>
      </w:r>
      <w:r>
        <w:rPr>
          <w:noProof/>
        </w:rPr>
        <w:fldChar w:fldCharType="separate"/>
      </w:r>
      <w:r>
        <w:rPr>
          <w:noProof/>
        </w:rPr>
        <w:t>121</w:t>
      </w:r>
      <w:r>
        <w:rPr>
          <w:noProof/>
        </w:rPr>
        <w:fldChar w:fldCharType="end"/>
      </w:r>
    </w:p>
    <w:p w14:paraId="31D84C4E" w14:textId="0AE0DE8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_Toc170118075 \h </w:instrText>
      </w:r>
      <w:r>
        <w:rPr>
          <w:noProof/>
        </w:rPr>
      </w:r>
      <w:r>
        <w:rPr>
          <w:noProof/>
        </w:rPr>
        <w:fldChar w:fldCharType="separate"/>
      </w:r>
      <w:r>
        <w:rPr>
          <w:noProof/>
        </w:rPr>
        <w:t>121</w:t>
      </w:r>
      <w:r>
        <w:rPr>
          <w:noProof/>
        </w:rPr>
        <w:fldChar w:fldCharType="end"/>
      </w:r>
    </w:p>
    <w:p w14:paraId="51F41670" w14:textId="386E85DF"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_Toc170118076 \h </w:instrText>
      </w:r>
      <w:r>
        <w:rPr>
          <w:noProof/>
        </w:rPr>
      </w:r>
      <w:r>
        <w:rPr>
          <w:noProof/>
        </w:rPr>
        <w:fldChar w:fldCharType="separate"/>
      </w:r>
      <w:r>
        <w:rPr>
          <w:noProof/>
        </w:rPr>
        <w:t>121</w:t>
      </w:r>
      <w:r>
        <w:rPr>
          <w:noProof/>
        </w:rPr>
        <w:fldChar w:fldCharType="end"/>
      </w:r>
    </w:p>
    <w:p w14:paraId="1C0DB92E" w14:textId="3583935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_Toc170118077 \h </w:instrText>
      </w:r>
      <w:r>
        <w:rPr>
          <w:noProof/>
        </w:rPr>
      </w:r>
      <w:r>
        <w:rPr>
          <w:noProof/>
        </w:rPr>
        <w:fldChar w:fldCharType="separate"/>
      </w:r>
      <w:r>
        <w:rPr>
          <w:noProof/>
        </w:rPr>
        <w:t>121</w:t>
      </w:r>
      <w:r>
        <w:rPr>
          <w:noProof/>
        </w:rPr>
        <w:fldChar w:fldCharType="end"/>
      </w:r>
    </w:p>
    <w:p w14:paraId="5585E22A" w14:textId="65D9C91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_Toc170118078 \h </w:instrText>
      </w:r>
      <w:r>
        <w:rPr>
          <w:noProof/>
        </w:rPr>
      </w:r>
      <w:r>
        <w:rPr>
          <w:noProof/>
        </w:rPr>
        <w:fldChar w:fldCharType="separate"/>
      </w:r>
      <w:r>
        <w:rPr>
          <w:noProof/>
        </w:rPr>
        <w:t>122</w:t>
      </w:r>
      <w:r>
        <w:rPr>
          <w:noProof/>
        </w:rPr>
        <w:fldChar w:fldCharType="end"/>
      </w:r>
    </w:p>
    <w:p w14:paraId="0C4257E7" w14:textId="4878CBC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_Toc170118079 \h </w:instrText>
      </w:r>
      <w:r>
        <w:rPr>
          <w:noProof/>
        </w:rPr>
      </w:r>
      <w:r>
        <w:rPr>
          <w:noProof/>
        </w:rPr>
        <w:fldChar w:fldCharType="separate"/>
      </w:r>
      <w:r>
        <w:rPr>
          <w:noProof/>
        </w:rPr>
        <w:t>122</w:t>
      </w:r>
      <w:r>
        <w:rPr>
          <w:noProof/>
        </w:rPr>
        <w:fldChar w:fldCharType="end"/>
      </w:r>
    </w:p>
    <w:p w14:paraId="6832E8F2" w14:textId="7C1900C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_Toc170118080 \h </w:instrText>
      </w:r>
      <w:r>
        <w:rPr>
          <w:noProof/>
        </w:rPr>
      </w:r>
      <w:r>
        <w:rPr>
          <w:noProof/>
        </w:rPr>
        <w:fldChar w:fldCharType="separate"/>
      </w:r>
      <w:r>
        <w:rPr>
          <w:noProof/>
        </w:rPr>
        <w:t>122</w:t>
      </w:r>
      <w:r>
        <w:rPr>
          <w:noProof/>
        </w:rPr>
        <w:fldChar w:fldCharType="end"/>
      </w:r>
    </w:p>
    <w:p w14:paraId="041F7651" w14:textId="4F4DF59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_Toc170118081 \h </w:instrText>
      </w:r>
      <w:r>
        <w:rPr>
          <w:noProof/>
        </w:rPr>
      </w:r>
      <w:r>
        <w:rPr>
          <w:noProof/>
        </w:rPr>
        <w:fldChar w:fldCharType="separate"/>
      </w:r>
      <w:r>
        <w:rPr>
          <w:noProof/>
        </w:rPr>
        <w:t>123</w:t>
      </w:r>
      <w:r>
        <w:rPr>
          <w:noProof/>
        </w:rPr>
        <w:fldChar w:fldCharType="end"/>
      </w:r>
    </w:p>
    <w:p w14:paraId="460AB234" w14:textId="4A3AF7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_Toc170118082 \h </w:instrText>
      </w:r>
      <w:r>
        <w:rPr>
          <w:noProof/>
        </w:rPr>
      </w:r>
      <w:r>
        <w:rPr>
          <w:noProof/>
        </w:rPr>
        <w:fldChar w:fldCharType="separate"/>
      </w:r>
      <w:r>
        <w:rPr>
          <w:noProof/>
        </w:rPr>
        <w:t>123</w:t>
      </w:r>
      <w:r>
        <w:rPr>
          <w:noProof/>
        </w:rPr>
        <w:fldChar w:fldCharType="end"/>
      </w:r>
    </w:p>
    <w:p w14:paraId="2363583F" w14:textId="2FD448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_Toc170118083 \h </w:instrText>
      </w:r>
      <w:r>
        <w:rPr>
          <w:noProof/>
        </w:rPr>
      </w:r>
      <w:r>
        <w:rPr>
          <w:noProof/>
        </w:rPr>
        <w:fldChar w:fldCharType="separate"/>
      </w:r>
      <w:r>
        <w:rPr>
          <w:noProof/>
        </w:rPr>
        <w:t>123</w:t>
      </w:r>
      <w:r>
        <w:rPr>
          <w:noProof/>
        </w:rPr>
        <w:fldChar w:fldCharType="end"/>
      </w:r>
    </w:p>
    <w:p w14:paraId="353D3D2F" w14:textId="123BD1C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_Toc170118084 \h </w:instrText>
      </w:r>
      <w:r>
        <w:rPr>
          <w:noProof/>
        </w:rPr>
      </w:r>
      <w:r>
        <w:rPr>
          <w:noProof/>
        </w:rPr>
        <w:fldChar w:fldCharType="separate"/>
      </w:r>
      <w:r>
        <w:rPr>
          <w:noProof/>
        </w:rPr>
        <w:t>123</w:t>
      </w:r>
      <w:r>
        <w:rPr>
          <w:noProof/>
        </w:rPr>
        <w:fldChar w:fldCharType="end"/>
      </w:r>
    </w:p>
    <w:p w14:paraId="0960F4D1" w14:textId="33B5128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_Toc170118085 \h </w:instrText>
      </w:r>
      <w:r>
        <w:rPr>
          <w:noProof/>
        </w:rPr>
      </w:r>
      <w:r>
        <w:rPr>
          <w:noProof/>
        </w:rPr>
        <w:fldChar w:fldCharType="separate"/>
      </w:r>
      <w:r>
        <w:rPr>
          <w:noProof/>
        </w:rPr>
        <w:t>123</w:t>
      </w:r>
      <w:r>
        <w:rPr>
          <w:noProof/>
        </w:rPr>
        <w:fldChar w:fldCharType="end"/>
      </w:r>
    </w:p>
    <w:p w14:paraId="679CA700" w14:textId="66F671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_Toc170118086 \h </w:instrText>
      </w:r>
      <w:r>
        <w:rPr>
          <w:noProof/>
        </w:rPr>
      </w:r>
      <w:r>
        <w:rPr>
          <w:noProof/>
        </w:rPr>
        <w:fldChar w:fldCharType="separate"/>
      </w:r>
      <w:r>
        <w:rPr>
          <w:noProof/>
        </w:rPr>
        <w:t>124</w:t>
      </w:r>
      <w:r>
        <w:rPr>
          <w:noProof/>
        </w:rPr>
        <w:fldChar w:fldCharType="end"/>
      </w:r>
    </w:p>
    <w:p w14:paraId="7FBFAA3A" w14:textId="699AF0B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_Toc170118087 \h </w:instrText>
      </w:r>
      <w:r>
        <w:rPr>
          <w:noProof/>
        </w:rPr>
      </w:r>
      <w:r>
        <w:rPr>
          <w:noProof/>
        </w:rPr>
        <w:fldChar w:fldCharType="separate"/>
      </w:r>
      <w:r>
        <w:rPr>
          <w:noProof/>
        </w:rPr>
        <w:t>124</w:t>
      </w:r>
      <w:r>
        <w:rPr>
          <w:noProof/>
        </w:rPr>
        <w:fldChar w:fldCharType="end"/>
      </w:r>
    </w:p>
    <w:p w14:paraId="76F25D3E" w14:textId="4E4C4ED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_Toc170118088 \h </w:instrText>
      </w:r>
      <w:r>
        <w:rPr>
          <w:noProof/>
        </w:rPr>
      </w:r>
      <w:r>
        <w:rPr>
          <w:noProof/>
        </w:rPr>
        <w:fldChar w:fldCharType="separate"/>
      </w:r>
      <w:r>
        <w:rPr>
          <w:noProof/>
        </w:rPr>
        <w:t>124</w:t>
      </w:r>
      <w:r>
        <w:rPr>
          <w:noProof/>
        </w:rPr>
        <w:fldChar w:fldCharType="end"/>
      </w:r>
    </w:p>
    <w:p w14:paraId="4AEFFC33" w14:textId="026AA6C4"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_Toc170118089 \h </w:instrText>
      </w:r>
      <w:r>
        <w:rPr>
          <w:noProof/>
        </w:rPr>
      </w:r>
      <w:r>
        <w:rPr>
          <w:noProof/>
        </w:rPr>
        <w:fldChar w:fldCharType="separate"/>
      </w:r>
      <w:r>
        <w:rPr>
          <w:noProof/>
        </w:rPr>
        <w:t>124</w:t>
      </w:r>
      <w:r>
        <w:rPr>
          <w:noProof/>
        </w:rPr>
        <w:fldChar w:fldCharType="end"/>
      </w:r>
    </w:p>
    <w:p w14:paraId="73AB00EC" w14:textId="1B8D9C10"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_Toc170118090 \h </w:instrText>
      </w:r>
      <w:r>
        <w:rPr>
          <w:noProof/>
        </w:rPr>
      </w:r>
      <w:r>
        <w:rPr>
          <w:noProof/>
        </w:rPr>
        <w:fldChar w:fldCharType="separate"/>
      </w:r>
      <w:r>
        <w:rPr>
          <w:noProof/>
        </w:rPr>
        <w:t>124</w:t>
      </w:r>
      <w:r>
        <w:rPr>
          <w:noProof/>
        </w:rPr>
        <w:fldChar w:fldCharType="end"/>
      </w:r>
    </w:p>
    <w:p w14:paraId="024F5A1F" w14:textId="33D3EB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_Toc170118091 \h </w:instrText>
      </w:r>
      <w:r>
        <w:rPr>
          <w:noProof/>
        </w:rPr>
      </w:r>
      <w:r>
        <w:rPr>
          <w:noProof/>
        </w:rPr>
        <w:fldChar w:fldCharType="separate"/>
      </w:r>
      <w:r>
        <w:rPr>
          <w:noProof/>
        </w:rPr>
        <w:t>125</w:t>
      </w:r>
      <w:r>
        <w:rPr>
          <w:noProof/>
        </w:rPr>
        <w:fldChar w:fldCharType="end"/>
      </w:r>
    </w:p>
    <w:p w14:paraId="3940F875" w14:textId="602D4E9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_Toc170118092 \h </w:instrText>
      </w:r>
      <w:r>
        <w:rPr>
          <w:noProof/>
        </w:rPr>
      </w:r>
      <w:r>
        <w:rPr>
          <w:noProof/>
        </w:rPr>
        <w:fldChar w:fldCharType="separate"/>
      </w:r>
      <w:r>
        <w:rPr>
          <w:noProof/>
        </w:rPr>
        <w:t>125</w:t>
      </w:r>
      <w:r>
        <w:rPr>
          <w:noProof/>
        </w:rPr>
        <w:fldChar w:fldCharType="end"/>
      </w:r>
    </w:p>
    <w:p w14:paraId="0C8865E5" w14:textId="3C2A72A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_Toc170118093 \h </w:instrText>
      </w:r>
      <w:r>
        <w:rPr>
          <w:noProof/>
        </w:rPr>
      </w:r>
      <w:r>
        <w:rPr>
          <w:noProof/>
        </w:rPr>
        <w:fldChar w:fldCharType="separate"/>
      </w:r>
      <w:r>
        <w:rPr>
          <w:noProof/>
        </w:rPr>
        <w:t>125</w:t>
      </w:r>
      <w:r>
        <w:rPr>
          <w:noProof/>
        </w:rPr>
        <w:fldChar w:fldCharType="end"/>
      </w:r>
    </w:p>
    <w:p w14:paraId="67B9ADF3" w14:textId="64DF752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_Toc170118094 \h </w:instrText>
      </w:r>
      <w:r>
        <w:rPr>
          <w:noProof/>
        </w:rPr>
      </w:r>
      <w:r>
        <w:rPr>
          <w:noProof/>
        </w:rPr>
        <w:fldChar w:fldCharType="separate"/>
      </w:r>
      <w:r>
        <w:rPr>
          <w:noProof/>
        </w:rPr>
        <w:t>126</w:t>
      </w:r>
      <w:r>
        <w:rPr>
          <w:noProof/>
        </w:rPr>
        <w:fldChar w:fldCharType="end"/>
      </w:r>
    </w:p>
    <w:p w14:paraId="5953201D" w14:textId="68DC763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_Toc170118095 \h </w:instrText>
      </w:r>
      <w:r>
        <w:rPr>
          <w:noProof/>
        </w:rPr>
      </w:r>
      <w:r>
        <w:rPr>
          <w:noProof/>
        </w:rPr>
        <w:fldChar w:fldCharType="separate"/>
      </w:r>
      <w:r>
        <w:rPr>
          <w:noProof/>
        </w:rPr>
        <w:t>126</w:t>
      </w:r>
      <w:r>
        <w:rPr>
          <w:noProof/>
        </w:rPr>
        <w:fldChar w:fldCharType="end"/>
      </w:r>
    </w:p>
    <w:p w14:paraId="6503D465" w14:textId="027B310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_Toc170118096 \h </w:instrText>
      </w:r>
      <w:r>
        <w:rPr>
          <w:noProof/>
        </w:rPr>
      </w:r>
      <w:r>
        <w:rPr>
          <w:noProof/>
        </w:rPr>
        <w:fldChar w:fldCharType="separate"/>
      </w:r>
      <w:r>
        <w:rPr>
          <w:noProof/>
        </w:rPr>
        <w:t>127</w:t>
      </w:r>
      <w:r>
        <w:rPr>
          <w:noProof/>
        </w:rPr>
        <w:fldChar w:fldCharType="end"/>
      </w:r>
    </w:p>
    <w:p w14:paraId="5EF81B0E" w14:textId="06A7393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_Toc170118097 \h </w:instrText>
      </w:r>
      <w:r>
        <w:rPr>
          <w:noProof/>
        </w:rPr>
      </w:r>
      <w:r>
        <w:rPr>
          <w:noProof/>
        </w:rPr>
        <w:fldChar w:fldCharType="separate"/>
      </w:r>
      <w:r>
        <w:rPr>
          <w:noProof/>
        </w:rPr>
        <w:t>128</w:t>
      </w:r>
      <w:r>
        <w:rPr>
          <w:noProof/>
        </w:rPr>
        <w:fldChar w:fldCharType="end"/>
      </w:r>
    </w:p>
    <w:p w14:paraId="6F32C54B" w14:textId="257AEF7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_Toc170118098 \h </w:instrText>
      </w:r>
      <w:r>
        <w:rPr>
          <w:noProof/>
        </w:rPr>
      </w:r>
      <w:r>
        <w:rPr>
          <w:noProof/>
        </w:rPr>
        <w:fldChar w:fldCharType="separate"/>
      </w:r>
      <w:r>
        <w:rPr>
          <w:noProof/>
        </w:rPr>
        <w:t>129</w:t>
      </w:r>
      <w:r>
        <w:rPr>
          <w:noProof/>
        </w:rPr>
        <w:fldChar w:fldCharType="end"/>
      </w:r>
    </w:p>
    <w:p w14:paraId="09C7CCF4" w14:textId="3B88F80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907080">
        <w:rPr>
          <w:noProof/>
        </w:rPr>
        <w:t xml:space="preserve"> Subscriptions</w:t>
      </w:r>
      <w:r>
        <w:rPr>
          <w:noProof/>
        </w:rPr>
        <w:tab/>
      </w:r>
      <w:r>
        <w:rPr>
          <w:noProof/>
        </w:rPr>
        <w:fldChar w:fldCharType="begin" w:fldLock="1"/>
      </w:r>
      <w:r>
        <w:rPr>
          <w:noProof/>
        </w:rPr>
        <w:instrText xml:space="preserve"> PAGEREF _Toc170118099 \h </w:instrText>
      </w:r>
      <w:r>
        <w:rPr>
          <w:noProof/>
        </w:rPr>
      </w:r>
      <w:r>
        <w:rPr>
          <w:noProof/>
        </w:rPr>
        <w:fldChar w:fldCharType="separate"/>
      </w:r>
      <w:r>
        <w:rPr>
          <w:noProof/>
        </w:rPr>
        <w:t>129</w:t>
      </w:r>
      <w:r>
        <w:rPr>
          <w:noProof/>
        </w:rPr>
        <w:fldChar w:fldCharType="end"/>
      </w:r>
    </w:p>
    <w:p w14:paraId="510E661C" w14:textId="5043416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_Toc170118100 \h </w:instrText>
      </w:r>
      <w:r>
        <w:rPr>
          <w:noProof/>
        </w:rPr>
      </w:r>
      <w:r>
        <w:rPr>
          <w:noProof/>
        </w:rPr>
        <w:fldChar w:fldCharType="separate"/>
      </w:r>
      <w:r>
        <w:rPr>
          <w:noProof/>
        </w:rPr>
        <w:t>129</w:t>
      </w:r>
      <w:r>
        <w:rPr>
          <w:noProof/>
        </w:rPr>
        <w:fldChar w:fldCharType="end"/>
      </w:r>
    </w:p>
    <w:p w14:paraId="3070263A" w14:textId="341089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_Toc170118101 \h </w:instrText>
      </w:r>
      <w:r>
        <w:rPr>
          <w:noProof/>
        </w:rPr>
      </w:r>
      <w:r>
        <w:rPr>
          <w:noProof/>
        </w:rPr>
        <w:fldChar w:fldCharType="separate"/>
      </w:r>
      <w:r>
        <w:rPr>
          <w:noProof/>
        </w:rPr>
        <w:t>129</w:t>
      </w:r>
      <w:r>
        <w:rPr>
          <w:noProof/>
        </w:rPr>
        <w:fldChar w:fldCharType="end"/>
      </w:r>
    </w:p>
    <w:p w14:paraId="597741AE" w14:textId="232652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_Toc170118102 \h </w:instrText>
      </w:r>
      <w:r>
        <w:rPr>
          <w:noProof/>
        </w:rPr>
      </w:r>
      <w:r>
        <w:rPr>
          <w:noProof/>
        </w:rPr>
        <w:fldChar w:fldCharType="separate"/>
      </w:r>
      <w:r>
        <w:rPr>
          <w:noProof/>
        </w:rPr>
        <w:t>130</w:t>
      </w:r>
      <w:r>
        <w:rPr>
          <w:noProof/>
        </w:rPr>
        <w:fldChar w:fldCharType="end"/>
      </w:r>
    </w:p>
    <w:p w14:paraId="4F1F9C68" w14:textId="138B0733"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_Toc170118103 \h </w:instrText>
      </w:r>
      <w:r>
        <w:rPr>
          <w:noProof/>
        </w:rPr>
      </w:r>
      <w:r>
        <w:rPr>
          <w:noProof/>
        </w:rPr>
        <w:fldChar w:fldCharType="separate"/>
      </w:r>
      <w:r>
        <w:rPr>
          <w:noProof/>
        </w:rPr>
        <w:t>130</w:t>
      </w:r>
      <w:r>
        <w:rPr>
          <w:noProof/>
        </w:rPr>
        <w:fldChar w:fldCharType="end"/>
      </w:r>
    </w:p>
    <w:p w14:paraId="0AC026B7" w14:textId="4C9BF55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_Toc170118104 \h </w:instrText>
      </w:r>
      <w:r>
        <w:rPr>
          <w:noProof/>
        </w:rPr>
      </w:r>
      <w:r>
        <w:rPr>
          <w:noProof/>
        </w:rPr>
        <w:fldChar w:fldCharType="separate"/>
      </w:r>
      <w:r>
        <w:rPr>
          <w:noProof/>
        </w:rPr>
        <w:t>130</w:t>
      </w:r>
      <w:r>
        <w:rPr>
          <w:noProof/>
        </w:rPr>
        <w:fldChar w:fldCharType="end"/>
      </w:r>
    </w:p>
    <w:p w14:paraId="0899E14C" w14:textId="711FB5D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907080">
        <w:rPr>
          <w:noProof/>
        </w:rPr>
        <w:t xml:space="preserve"> Subscription</w:t>
      </w:r>
      <w:r>
        <w:rPr>
          <w:noProof/>
        </w:rPr>
        <w:tab/>
      </w:r>
      <w:r>
        <w:rPr>
          <w:noProof/>
        </w:rPr>
        <w:fldChar w:fldCharType="begin" w:fldLock="1"/>
      </w:r>
      <w:r>
        <w:rPr>
          <w:noProof/>
        </w:rPr>
        <w:instrText xml:space="preserve"> PAGEREF _Toc170118105 \h </w:instrText>
      </w:r>
      <w:r>
        <w:rPr>
          <w:noProof/>
        </w:rPr>
      </w:r>
      <w:r>
        <w:rPr>
          <w:noProof/>
        </w:rPr>
        <w:fldChar w:fldCharType="separate"/>
      </w:r>
      <w:r>
        <w:rPr>
          <w:noProof/>
        </w:rPr>
        <w:t>130</w:t>
      </w:r>
      <w:r>
        <w:rPr>
          <w:noProof/>
        </w:rPr>
        <w:fldChar w:fldCharType="end"/>
      </w:r>
    </w:p>
    <w:p w14:paraId="1264D789" w14:textId="139E4C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_Toc170118106 \h </w:instrText>
      </w:r>
      <w:r>
        <w:rPr>
          <w:noProof/>
        </w:rPr>
      </w:r>
      <w:r>
        <w:rPr>
          <w:noProof/>
        </w:rPr>
        <w:fldChar w:fldCharType="separate"/>
      </w:r>
      <w:r>
        <w:rPr>
          <w:noProof/>
        </w:rPr>
        <w:t>130</w:t>
      </w:r>
      <w:r>
        <w:rPr>
          <w:noProof/>
        </w:rPr>
        <w:fldChar w:fldCharType="end"/>
      </w:r>
    </w:p>
    <w:p w14:paraId="41AD5BB7" w14:textId="6F2626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_Toc170118107 \h </w:instrText>
      </w:r>
      <w:r>
        <w:rPr>
          <w:noProof/>
        </w:rPr>
      </w:r>
      <w:r>
        <w:rPr>
          <w:noProof/>
        </w:rPr>
        <w:fldChar w:fldCharType="separate"/>
      </w:r>
      <w:r>
        <w:rPr>
          <w:noProof/>
        </w:rPr>
        <w:t>131</w:t>
      </w:r>
      <w:r>
        <w:rPr>
          <w:noProof/>
        </w:rPr>
        <w:fldChar w:fldCharType="end"/>
      </w:r>
    </w:p>
    <w:p w14:paraId="32A4571E" w14:textId="65D9635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_Toc170118108 \h </w:instrText>
      </w:r>
      <w:r>
        <w:rPr>
          <w:noProof/>
        </w:rPr>
      </w:r>
      <w:r>
        <w:rPr>
          <w:noProof/>
        </w:rPr>
        <w:fldChar w:fldCharType="separate"/>
      </w:r>
      <w:r>
        <w:rPr>
          <w:noProof/>
        </w:rPr>
        <w:t>131</w:t>
      </w:r>
      <w:r>
        <w:rPr>
          <w:noProof/>
        </w:rPr>
        <w:fldChar w:fldCharType="end"/>
      </w:r>
    </w:p>
    <w:p w14:paraId="65AEF95B" w14:textId="13C77D5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_Toc170118109 \h </w:instrText>
      </w:r>
      <w:r>
        <w:rPr>
          <w:noProof/>
        </w:rPr>
      </w:r>
      <w:r>
        <w:rPr>
          <w:noProof/>
        </w:rPr>
        <w:fldChar w:fldCharType="separate"/>
      </w:r>
      <w:r>
        <w:rPr>
          <w:noProof/>
        </w:rPr>
        <w:t>131</w:t>
      </w:r>
      <w:r>
        <w:rPr>
          <w:noProof/>
        </w:rPr>
        <w:fldChar w:fldCharType="end"/>
      </w:r>
    </w:p>
    <w:p w14:paraId="04A101A3" w14:textId="0897C60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_Toc170118110 \h </w:instrText>
      </w:r>
      <w:r>
        <w:rPr>
          <w:noProof/>
        </w:rPr>
      </w:r>
      <w:r>
        <w:rPr>
          <w:noProof/>
        </w:rPr>
        <w:fldChar w:fldCharType="separate"/>
      </w:r>
      <w:r>
        <w:rPr>
          <w:noProof/>
        </w:rPr>
        <w:t>132</w:t>
      </w:r>
      <w:r>
        <w:rPr>
          <w:noProof/>
        </w:rPr>
        <w:fldChar w:fldCharType="end"/>
      </w:r>
    </w:p>
    <w:p w14:paraId="2FC87B12" w14:textId="5B99B20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_Toc170118111 \h </w:instrText>
      </w:r>
      <w:r>
        <w:rPr>
          <w:noProof/>
        </w:rPr>
      </w:r>
      <w:r>
        <w:rPr>
          <w:noProof/>
        </w:rPr>
        <w:fldChar w:fldCharType="separate"/>
      </w:r>
      <w:r>
        <w:rPr>
          <w:noProof/>
        </w:rPr>
        <w:t>133</w:t>
      </w:r>
      <w:r>
        <w:rPr>
          <w:noProof/>
        </w:rPr>
        <w:fldChar w:fldCharType="end"/>
      </w:r>
    </w:p>
    <w:p w14:paraId="39262580" w14:textId="01F3F2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_Toc170118112 \h </w:instrText>
      </w:r>
      <w:r>
        <w:rPr>
          <w:noProof/>
        </w:rPr>
      </w:r>
      <w:r>
        <w:rPr>
          <w:noProof/>
        </w:rPr>
        <w:fldChar w:fldCharType="separate"/>
      </w:r>
      <w:r>
        <w:rPr>
          <w:noProof/>
        </w:rPr>
        <w:t>134</w:t>
      </w:r>
      <w:r>
        <w:rPr>
          <w:noProof/>
        </w:rPr>
        <w:fldChar w:fldCharType="end"/>
      </w:r>
    </w:p>
    <w:p w14:paraId="07796FAD" w14:textId="6261239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_Toc170118113 \h </w:instrText>
      </w:r>
      <w:r>
        <w:rPr>
          <w:noProof/>
        </w:rPr>
      </w:r>
      <w:r>
        <w:rPr>
          <w:noProof/>
        </w:rPr>
        <w:fldChar w:fldCharType="separate"/>
      </w:r>
      <w:r>
        <w:rPr>
          <w:noProof/>
        </w:rPr>
        <w:t>135</w:t>
      </w:r>
      <w:r>
        <w:rPr>
          <w:noProof/>
        </w:rPr>
        <w:fldChar w:fldCharType="end"/>
      </w:r>
    </w:p>
    <w:p w14:paraId="58BE00F6" w14:textId="3891ED6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_Toc170118114 \h </w:instrText>
      </w:r>
      <w:r>
        <w:rPr>
          <w:noProof/>
        </w:rPr>
      </w:r>
      <w:r>
        <w:rPr>
          <w:noProof/>
        </w:rPr>
        <w:fldChar w:fldCharType="separate"/>
      </w:r>
      <w:r>
        <w:rPr>
          <w:noProof/>
        </w:rPr>
        <w:t>135</w:t>
      </w:r>
      <w:r>
        <w:rPr>
          <w:noProof/>
        </w:rPr>
        <w:fldChar w:fldCharType="end"/>
      </w:r>
    </w:p>
    <w:p w14:paraId="0C37B14A" w14:textId="6BDF20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_Toc170118115 \h </w:instrText>
      </w:r>
      <w:r>
        <w:rPr>
          <w:noProof/>
        </w:rPr>
      </w:r>
      <w:r>
        <w:rPr>
          <w:noProof/>
        </w:rPr>
        <w:fldChar w:fldCharType="separate"/>
      </w:r>
      <w:r>
        <w:rPr>
          <w:noProof/>
        </w:rPr>
        <w:t>135</w:t>
      </w:r>
      <w:r>
        <w:rPr>
          <w:noProof/>
        </w:rPr>
        <w:fldChar w:fldCharType="end"/>
      </w:r>
    </w:p>
    <w:p w14:paraId="4F992824" w14:textId="09C4E97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_Toc170118116 \h </w:instrText>
      </w:r>
      <w:r>
        <w:rPr>
          <w:noProof/>
        </w:rPr>
      </w:r>
      <w:r>
        <w:rPr>
          <w:noProof/>
        </w:rPr>
        <w:fldChar w:fldCharType="separate"/>
      </w:r>
      <w:r>
        <w:rPr>
          <w:noProof/>
        </w:rPr>
        <w:t>135</w:t>
      </w:r>
      <w:r>
        <w:rPr>
          <w:noProof/>
        </w:rPr>
        <w:fldChar w:fldCharType="end"/>
      </w:r>
    </w:p>
    <w:p w14:paraId="41A5D920" w14:textId="4BE31F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_Toc170118117 \h </w:instrText>
      </w:r>
      <w:r>
        <w:rPr>
          <w:noProof/>
        </w:rPr>
      </w:r>
      <w:r>
        <w:rPr>
          <w:noProof/>
        </w:rPr>
        <w:fldChar w:fldCharType="separate"/>
      </w:r>
      <w:r>
        <w:rPr>
          <w:noProof/>
        </w:rPr>
        <w:t>136</w:t>
      </w:r>
      <w:r>
        <w:rPr>
          <w:noProof/>
        </w:rPr>
        <w:fldChar w:fldCharType="end"/>
      </w:r>
    </w:p>
    <w:p w14:paraId="1287779F" w14:textId="790D407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_Toc170118118 \h </w:instrText>
      </w:r>
      <w:r>
        <w:rPr>
          <w:noProof/>
        </w:rPr>
      </w:r>
      <w:r>
        <w:rPr>
          <w:noProof/>
        </w:rPr>
        <w:fldChar w:fldCharType="separate"/>
      </w:r>
      <w:r>
        <w:rPr>
          <w:noProof/>
        </w:rPr>
        <w:t>136</w:t>
      </w:r>
      <w:r>
        <w:rPr>
          <w:noProof/>
        </w:rPr>
        <w:fldChar w:fldCharType="end"/>
      </w:r>
    </w:p>
    <w:p w14:paraId="7204BDD0" w14:textId="4666CB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_Toc170118119 \h </w:instrText>
      </w:r>
      <w:r>
        <w:rPr>
          <w:noProof/>
        </w:rPr>
      </w:r>
      <w:r>
        <w:rPr>
          <w:noProof/>
        </w:rPr>
        <w:fldChar w:fldCharType="separate"/>
      </w:r>
      <w:r>
        <w:rPr>
          <w:noProof/>
        </w:rPr>
        <w:t>136</w:t>
      </w:r>
      <w:r>
        <w:rPr>
          <w:noProof/>
        </w:rPr>
        <w:fldChar w:fldCharType="end"/>
      </w:r>
    </w:p>
    <w:p w14:paraId="3AF2D776" w14:textId="5F81536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_Toc170118120 \h </w:instrText>
      </w:r>
      <w:r>
        <w:rPr>
          <w:noProof/>
        </w:rPr>
      </w:r>
      <w:r>
        <w:rPr>
          <w:noProof/>
        </w:rPr>
        <w:fldChar w:fldCharType="separate"/>
      </w:r>
      <w:r>
        <w:rPr>
          <w:noProof/>
        </w:rPr>
        <w:t>136</w:t>
      </w:r>
      <w:r>
        <w:rPr>
          <w:noProof/>
        </w:rPr>
        <w:fldChar w:fldCharType="end"/>
      </w:r>
    </w:p>
    <w:p w14:paraId="1140B04C" w14:textId="1603589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_Toc170118121 \h </w:instrText>
      </w:r>
      <w:r>
        <w:rPr>
          <w:noProof/>
        </w:rPr>
      </w:r>
      <w:r>
        <w:rPr>
          <w:noProof/>
        </w:rPr>
        <w:fldChar w:fldCharType="separate"/>
      </w:r>
      <w:r>
        <w:rPr>
          <w:noProof/>
        </w:rPr>
        <w:t>137</w:t>
      </w:r>
      <w:r>
        <w:rPr>
          <w:noProof/>
        </w:rPr>
        <w:fldChar w:fldCharType="end"/>
      </w:r>
    </w:p>
    <w:p w14:paraId="79B812B2" w14:textId="3F05D4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_Toc170118122 \h </w:instrText>
      </w:r>
      <w:r>
        <w:rPr>
          <w:noProof/>
        </w:rPr>
      </w:r>
      <w:r>
        <w:rPr>
          <w:noProof/>
        </w:rPr>
        <w:fldChar w:fldCharType="separate"/>
      </w:r>
      <w:r>
        <w:rPr>
          <w:noProof/>
        </w:rPr>
        <w:t>137</w:t>
      </w:r>
      <w:r>
        <w:rPr>
          <w:noProof/>
        </w:rPr>
        <w:fldChar w:fldCharType="end"/>
      </w:r>
    </w:p>
    <w:p w14:paraId="25B2349F" w14:textId="3A1F96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_Toc170118123 \h </w:instrText>
      </w:r>
      <w:r>
        <w:rPr>
          <w:noProof/>
        </w:rPr>
      </w:r>
      <w:r>
        <w:rPr>
          <w:noProof/>
        </w:rPr>
        <w:fldChar w:fldCharType="separate"/>
      </w:r>
      <w:r>
        <w:rPr>
          <w:noProof/>
        </w:rPr>
        <w:t>137</w:t>
      </w:r>
      <w:r>
        <w:rPr>
          <w:noProof/>
        </w:rPr>
        <w:fldChar w:fldCharType="end"/>
      </w:r>
    </w:p>
    <w:p w14:paraId="40997846" w14:textId="3D0EAA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_Toc170118124 \h </w:instrText>
      </w:r>
      <w:r>
        <w:rPr>
          <w:noProof/>
        </w:rPr>
      </w:r>
      <w:r>
        <w:rPr>
          <w:noProof/>
        </w:rPr>
        <w:fldChar w:fldCharType="separate"/>
      </w:r>
      <w:r>
        <w:rPr>
          <w:noProof/>
        </w:rPr>
        <w:t>138</w:t>
      </w:r>
      <w:r>
        <w:rPr>
          <w:noProof/>
        </w:rPr>
        <w:fldChar w:fldCharType="end"/>
      </w:r>
    </w:p>
    <w:p w14:paraId="5AA7FE54" w14:textId="23BABCA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_Toc170118125 \h </w:instrText>
      </w:r>
      <w:r>
        <w:rPr>
          <w:noProof/>
        </w:rPr>
      </w:r>
      <w:r>
        <w:rPr>
          <w:noProof/>
        </w:rPr>
        <w:fldChar w:fldCharType="separate"/>
      </w:r>
      <w:r>
        <w:rPr>
          <w:noProof/>
        </w:rPr>
        <w:t>139</w:t>
      </w:r>
      <w:r>
        <w:rPr>
          <w:noProof/>
        </w:rPr>
        <w:fldChar w:fldCharType="end"/>
      </w:r>
    </w:p>
    <w:p w14:paraId="79D4C1BE" w14:textId="265F87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_Toc170118126 \h </w:instrText>
      </w:r>
      <w:r>
        <w:rPr>
          <w:noProof/>
        </w:rPr>
      </w:r>
      <w:r>
        <w:rPr>
          <w:noProof/>
        </w:rPr>
        <w:fldChar w:fldCharType="separate"/>
      </w:r>
      <w:r>
        <w:rPr>
          <w:noProof/>
        </w:rPr>
        <w:t>139</w:t>
      </w:r>
      <w:r>
        <w:rPr>
          <w:noProof/>
        </w:rPr>
        <w:fldChar w:fldCharType="end"/>
      </w:r>
    </w:p>
    <w:p w14:paraId="72197F12" w14:textId="0BAA0DF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_Toc170118127 \h </w:instrText>
      </w:r>
      <w:r>
        <w:rPr>
          <w:noProof/>
        </w:rPr>
      </w:r>
      <w:r>
        <w:rPr>
          <w:noProof/>
        </w:rPr>
        <w:fldChar w:fldCharType="separate"/>
      </w:r>
      <w:r>
        <w:rPr>
          <w:noProof/>
        </w:rPr>
        <w:t>140</w:t>
      </w:r>
      <w:r>
        <w:rPr>
          <w:noProof/>
        </w:rPr>
        <w:fldChar w:fldCharType="end"/>
      </w:r>
    </w:p>
    <w:p w14:paraId="572CC8DA" w14:textId="0329AE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_Toc170118128 \h </w:instrText>
      </w:r>
      <w:r>
        <w:rPr>
          <w:noProof/>
        </w:rPr>
      </w:r>
      <w:r>
        <w:rPr>
          <w:noProof/>
        </w:rPr>
        <w:fldChar w:fldCharType="separate"/>
      </w:r>
      <w:r>
        <w:rPr>
          <w:noProof/>
        </w:rPr>
        <w:t>140</w:t>
      </w:r>
      <w:r>
        <w:rPr>
          <w:noProof/>
        </w:rPr>
        <w:fldChar w:fldCharType="end"/>
      </w:r>
    </w:p>
    <w:p w14:paraId="6C224203" w14:textId="0A4582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_Toc170118129 \h </w:instrText>
      </w:r>
      <w:r>
        <w:rPr>
          <w:noProof/>
        </w:rPr>
      </w:r>
      <w:r>
        <w:rPr>
          <w:noProof/>
        </w:rPr>
        <w:fldChar w:fldCharType="separate"/>
      </w:r>
      <w:r>
        <w:rPr>
          <w:noProof/>
        </w:rPr>
        <w:t>141</w:t>
      </w:r>
      <w:r>
        <w:rPr>
          <w:noProof/>
        </w:rPr>
        <w:fldChar w:fldCharType="end"/>
      </w:r>
    </w:p>
    <w:p w14:paraId="794B5FBA" w14:textId="6CB5B2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_Toc170118130 \h </w:instrText>
      </w:r>
      <w:r>
        <w:rPr>
          <w:noProof/>
        </w:rPr>
      </w:r>
      <w:r>
        <w:rPr>
          <w:noProof/>
        </w:rPr>
        <w:fldChar w:fldCharType="separate"/>
      </w:r>
      <w:r>
        <w:rPr>
          <w:noProof/>
        </w:rPr>
        <w:t>143</w:t>
      </w:r>
      <w:r>
        <w:rPr>
          <w:noProof/>
        </w:rPr>
        <w:fldChar w:fldCharType="end"/>
      </w:r>
    </w:p>
    <w:p w14:paraId="5BA45F79" w14:textId="4E6D4D7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_Toc170118131 \h </w:instrText>
      </w:r>
      <w:r>
        <w:rPr>
          <w:noProof/>
        </w:rPr>
      </w:r>
      <w:r>
        <w:rPr>
          <w:noProof/>
        </w:rPr>
        <w:fldChar w:fldCharType="separate"/>
      </w:r>
      <w:r>
        <w:rPr>
          <w:noProof/>
        </w:rPr>
        <w:t>144</w:t>
      </w:r>
      <w:r>
        <w:rPr>
          <w:noProof/>
        </w:rPr>
        <w:fldChar w:fldCharType="end"/>
      </w:r>
    </w:p>
    <w:p w14:paraId="4BEF9D5E" w14:textId="699402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_Toc170118132 \h </w:instrText>
      </w:r>
      <w:r>
        <w:rPr>
          <w:noProof/>
        </w:rPr>
      </w:r>
      <w:r>
        <w:rPr>
          <w:noProof/>
        </w:rPr>
        <w:fldChar w:fldCharType="separate"/>
      </w:r>
      <w:r>
        <w:rPr>
          <w:noProof/>
        </w:rPr>
        <w:t>144</w:t>
      </w:r>
      <w:r>
        <w:rPr>
          <w:noProof/>
        </w:rPr>
        <w:fldChar w:fldCharType="end"/>
      </w:r>
    </w:p>
    <w:p w14:paraId="4274F504" w14:textId="3BDA9B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_Toc170118133 \h </w:instrText>
      </w:r>
      <w:r>
        <w:rPr>
          <w:noProof/>
        </w:rPr>
      </w:r>
      <w:r>
        <w:rPr>
          <w:noProof/>
        </w:rPr>
        <w:fldChar w:fldCharType="separate"/>
      </w:r>
      <w:r>
        <w:rPr>
          <w:noProof/>
        </w:rPr>
        <w:t>144</w:t>
      </w:r>
      <w:r>
        <w:rPr>
          <w:noProof/>
        </w:rPr>
        <w:fldChar w:fldCharType="end"/>
      </w:r>
    </w:p>
    <w:p w14:paraId="1BE87A70" w14:textId="291ED95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_Toc170118134 \h </w:instrText>
      </w:r>
      <w:r>
        <w:rPr>
          <w:noProof/>
        </w:rPr>
      </w:r>
      <w:r>
        <w:rPr>
          <w:noProof/>
        </w:rPr>
        <w:fldChar w:fldCharType="separate"/>
      </w:r>
      <w:r>
        <w:rPr>
          <w:noProof/>
        </w:rPr>
        <w:t>145</w:t>
      </w:r>
      <w:r>
        <w:rPr>
          <w:noProof/>
        </w:rPr>
        <w:fldChar w:fldCharType="end"/>
      </w:r>
    </w:p>
    <w:p w14:paraId="40ADE850" w14:textId="02A5C71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_Toc170118135 \h </w:instrText>
      </w:r>
      <w:r>
        <w:rPr>
          <w:noProof/>
        </w:rPr>
      </w:r>
      <w:r>
        <w:rPr>
          <w:noProof/>
        </w:rPr>
        <w:fldChar w:fldCharType="separate"/>
      </w:r>
      <w:r>
        <w:rPr>
          <w:noProof/>
        </w:rPr>
        <w:t>145</w:t>
      </w:r>
      <w:r>
        <w:rPr>
          <w:noProof/>
        </w:rPr>
        <w:fldChar w:fldCharType="end"/>
      </w:r>
    </w:p>
    <w:p w14:paraId="6AB625CB" w14:textId="1F6C383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_Toc170118136 \h </w:instrText>
      </w:r>
      <w:r>
        <w:rPr>
          <w:noProof/>
        </w:rPr>
      </w:r>
      <w:r>
        <w:rPr>
          <w:noProof/>
        </w:rPr>
        <w:fldChar w:fldCharType="separate"/>
      </w:r>
      <w:r>
        <w:rPr>
          <w:noProof/>
        </w:rPr>
        <w:t>145</w:t>
      </w:r>
      <w:r>
        <w:rPr>
          <w:noProof/>
        </w:rPr>
        <w:fldChar w:fldCharType="end"/>
      </w:r>
    </w:p>
    <w:p w14:paraId="68D4C9B1" w14:textId="745A3E3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_Toc170118137 \h </w:instrText>
      </w:r>
      <w:r>
        <w:rPr>
          <w:noProof/>
        </w:rPr>
      </w:r>
      <w:r>
        <w:rPr>
          <w:noProof/>
        </w:rPr>
        <w:fldChar w:fldCharType="separate"/>
      </w:r>
      <w:r>
        <w:rPr>
          <w:noProof/>
        </w:rPr>
        <w:t>146</w:t>
      </w:r>
      <w:r>
        <w:rPr>
          <w:noProof/>
        </w:rPr>
        <w:fldChar w:fldCharType="end"/>
      </w:r>
    </w:p>
    <w:p w14:paraId="464A6930" w14:textId="61259CB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_Toc170118138 \h </w:instrText>
      </w:r>
      <w:r>
        <w:rPr>
          <w:noProof/>
        </w:rPr>
      </w:r>
      <w:r>
        <w:rPr>
          <w:noProof/>
        </w:rPr>
        <w:fldChar w:fldCharType="separate"/>
      </w:r>
      <w:r>
        <w:rPr>
          <w:noProof/>
        </w:rPr>
        <w:t>146</w:t>
      </w:r>
      <w:r>
        <w:rPr>
          <w:noProof/>
        </w:rPr>
        <w:fldChar w:fldCharType="end"/>
      </w:r>
    </w:p>
    <w:p w14:paraId="2FB220C5" w14:textId="29C9F3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_Toc170118139 \h </w:instrText>
      </w:r>
      <w:r>
        <w:rPr>
          <w:noProof/>
        </w:rPr>
      </w:r>
      <w:r>
        <w:rPr>
          <w:noProof/>
        </w:rPr>
        <w:fldChar w:fldCharType="separate"/>
      </w:r>
      <w:r>
        <w:rPr>
          <w:noProof/>
        </w:rPr>
        <w:t>146</w:t>
      </w:r>
      <w:r>
        <w:rPr>
          <w:noProof/>
        </w:rPr>
        <w:fldChar w:fldCharType="end"/>
      </w:r>
    </w:p>
    <w:p w14:paraId="5F9FE03C" w14:textId="5F8E2BB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_Toc170118140 \h </w:instrText>
      </w:r>
      <w:r>
        <w:rPr>
          <w:noProof/>
        </w:rPr>
      </w:r>
      <w:r>
        <w:rPr>
          <w:noProof/>
        </w:rPr>
        <w:fldChar w:fldCharType="separate"/>
      </w:r>
      <w:r>
        <w:rPr>
          <w:noProof/>
        </w:rPr>
        <w:t>147</w:t>
      </w:r>
      <w:r>
        <w:rPr>
          <w:noProof/>
        </w:rPr>
        <w:fldChar w:fldCharType="end"/>
      </w:r>
    </w:p>
    <w:p w14:paraId="136A4041" w14:textId="4EC11AE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_Toc170118141 \h </w:instrText>
      </w:r>
      <w:r>
        <w:rPr>
          <w:noProof/>
        </w:rPr>
      </w:r>
      <w:r>
        <w:rPr>
          <w:noProof/>
        </w:rPr>
        <w:fldChar w:fldCharType="separate"/>
      </w:r>
      <w:r>
        <w:rPr>
          <w:noProof/>
        </w:rPr>
        <w:t>147</w:t>
      </w:r>
      <w:r>
        <w:rPr>
          <w:noProof/>
        </w:rPr>
        <w:fldChar w:fldCharType="end"/>
      </w:r>
    </w:p>
    <w:p w14:paraId="6E2FCB03" w14:textId="74DFBB7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_Toc170118142 \h </w:instrText>
      </w:r>
      <w:r>
        <w:rPr>
          <w:noProof/>
        </w:rPr>
      </w:r>
      <w:r>
        <w:rPr>
          <w:noProof/>
        </w:rPr>
        <w:fldChar w:fldCharType="separate"/>
      </w:r>
      <w:r>
        <w:rPr>
          <w:noProof/>
        </w:rPr>
        <w:t>147</w:t>
      </w:r>
      <w:r>
        <w:rPr>
          <w:noProof/>
        </w:rPr>
        <w:fldChar w:fldCharType="end"/>
      </w:r>
    </w:p>
    <w:p w14:paraId="3A8C2448" w14:textId="7330C5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_Toc170118143 \h </w:instrText>
      </w:r>
      <w:r>
        <w:rPr>
          <w:noProof/>
        </w:rPr>
      </w:r>
      <w:r>
        <w:rPr>
          <w:noProof/>
        </w:rPr>
        <w:fldChar w:fldCharType="separate"/>
      </w:r>
      <w:r>
        <w:rPr>
          <w:noProof/>
        </w:rPr>
        <w:t>148</w:t>
      </w:r>
      <w:r>
        <w:rPr>
          <w:noProof/>
        </w:rPr>
        <w:fldChar w:fldCharType="end"/>
      </w:r>
    </w:p>
    <w:p w14:paraId="2D58B11A" w14:textId="6513B3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_Toc170118144 \h </w:instrText>
      </w:r>
      <w:r>
        <w:rPr>
          <w:noProof/>
        </w:rPr>
      </w:r>
      <w:r>
        <w:rPr>
          <w:noProof/>
        </w:rPr>
        <w:fldChar w:fldCharType="separate"/>
      </w:r>
      <w:r>
        <w:rPr>
          <w:noProof/>
        </w:rPr>
        <w:t>151</w:t>
      </w:r>
      <w:r>
        <w:rPr>
          <w:noProof/>
        </w:rPr>
        <w:fldChar w:fldCharType="end"/>
      </w:r>
    </w:p>
    <w:p w14:paraId="3E8F0F35" w14:textId="1E0DEBF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_Toc170118145 \h </w:instrText>
      </w:r>
      <w:r>
        <w:rPr>
          <w:noProof/>
        </w:rPr>
      </w:r>
      <w:r>
        <w:rPr>
          <w:noProof/>
        </w:rPr>
        <w:fldChar w:fldCharType="separate"/>
      </w:r>
      <w:r>
        <w:rPr>
          <w:noProof/>
        </w:rPr>
        <w:t>152</w:t>
      </w:r>
      <w:r>
        <w:rPr>
          <w:noProof/>
        </w:rPr>
        <w:fldChar w:fldCharType="end"/>
      </w:r>
    </w:p>
    <w:p w14:paraId="11473927" w14:textId="1C57821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_Toc170118146 \h </w:instrText>
      </w:r>
      <w:r>
        <w:rPr>
          <w:noProof/>
        </w:rPr>
      </w:r>
      <w:r>
        <w:rPr>
          <w:noProof/>
        </w:rPr>
        <w:fldChar w:fldCharType="separate"/>
      </w:r>
      <w:r>
        <w:rPr>
          <w:noProof/>
        </w:rPr>
        <w:t>152</w:t>
      </w:r>
      <w:r>
        <w:rPr>
          <w:noProof/>
        </w:rPr>
        <w:fldChar w:fldCharType="end"/>
      </w:r>
    </w:p>
    <w:p w14:paraId="746838EC" w14:textId="5AAC7D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_Toc170118147 \h </w:instrText>
      </w:r>
      <w:r>
        <w:rPr>
          <w:noProof/>
        </w:rPr>
      </w:r>
      <w:r>
        <w:rPr>
          <w:noProof/>
        </w:rPr>
        <w:fldChar w:fldCharType="separate"/>
      </w:r>
      <w:r>
        <w:rPr>
          <w:noProof/>
        </w:rPr>
        <w:t>152</w:t>
      </w:r>
      <w:r>
        <w:rPr>
          <w:noProof/>
        </w:rPr>
        <w:fldChar w:fldCharType="end"/>
      </w:r>
    </w:p>
    <w:p w14:paraId="5D5CB8EF" w14:textId="5145C8D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_Toc170118148 \h </w:instrText>
      </w:r>
      <w:r>
        <w:rPr>
          <w:noProof/>
        </w:rPr>
      </w:r>
      <w:r>
        <w:rPr>
          <w:noProof/>
        </w:rPr>
        <w:fldChar w:fldCharType="separate"/>
      </w:r>
      <w:r>
        <w:rPr>
          <w:noProof/>
        </w:rPr>
        <w:t>152</w:t>
      </w:r>
      <w:r>
        <w:rPr>
          <w:noProof/>
        </w:rPr>
        <w:fldChar w:fldCharType="end"/>
      </w:r>
    </w:p>
    <w:p w14:paraId="492F84C3" w14:textId="1C49C6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_Toc170118149 \h </w:instrText>
      </w:r>
      <w:r>
        <w:rPr>
          <w:noProof/>
        </w:rPr>
      </w:r>
      <w:r>
        <w:rPr>
          <w:noProof/>
        </w:rPr>
        <w:fldChar w:fldCharType="separate"/>
      </w:r>
      <w:r>
        <w:rPr>
          <w:noProof/>
        </w:rPr>
        <w:t>152</w:t>
      </w:r>
      <w:r>
        <w:rPr>
          <w:noProof/>
        </w:rPr>
        <w:fldChar w:fldCharType="end"/>
      </w:r>
    </w:p>
    <w:p w14:paraId="3F0501CF" w14:textId="6DB412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_Toc170118150 \h </w:instrText>
      </w:r>
      <w:r>
        <w:rPr>
          <w:noProof/>
        </w:rPr>
      </w:r>
      <w:r>
        <w:rPr>
          <w:noProof/>
        </w:rPr>
        <w:fldChar w:fldCharType="separate"/>
      </w:r>
      <w:r>
        <w:rPr>
          <w:noProof/>
        </w:rPr>
        <w:t>153</w:t>
      </w:r>
      <w:r>
        <w:rPr>
          <w:noProof/>
        </w:rPr>
        <w:fldChar w:fldCharType="end"/>
      </w:r>
    </w:p>
    <w:p w14:paraId="3E233B4A" w14:textId="373F76C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_Toc170118151 \h </w:instrText>
      </w:r>
      <w:r>
        <w:rPr>
          <w:noProof/>
        </w:rPr>
      </w:r>
      <w:r>
        <w:rPr>
          <w:noProof/>
        </w:rPr>
        <w:fldChar w:fldCharType="separate"/>
      </w:r>
      <w:r>
        <w:rPr>
          <w:noProof/>
        </w:rPr>
        <w:t>153</w:t>
      </w:r>
      <w:r>
        <w:rPr>
          <w:noProof/>
        </w:rPr>
        <w:fldChar w:fldCharType="end"/>
      </w:r>
    </w:p>
    <w:p w14:paraId="68A65E99" w14:textId="37733E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_Toc170118152 \h </w:instrText>
      </w:r>
      <w:r>
        <w:rPr>
          <w:noProof/>
        </w:rPr>
      </w:r>
      <w:r>
        <w:rPr>
          <w:noProof/>
        </w:rPr>
        <w:fldChar w:fldCharType="separate"/>
      </w:r>
      <w:r>
        <w:rPr>
          <w:noProof/>
        </w:rPr>
        <w:t>153</w:t>
      </w:r>
      <w:r>
        <w:rPr>
          <w:noProof/>
        </w:rPr>
        <w:fldChar w:fldCharType="end"/>
      </w:r>
    </w:p>
    <w:p w14:paraId="5187EFD1" w14:textId="5A91EC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_Toc170118153 \h </w:instrText>
      </w:r>
      <w:r>
        <w:rPr>
          <w:noProof/>
        </w:rPr>
      </w:r>
      <w:r>
        <w:rPr>
          <w:noProof/>
        </w:rPr>
        <w:fldChar w:fldCharType="separate"/>
      </w:r>
      <w:r>
        <w:rPr>
          <w:noProof/>
        </w:rPr>
        <w:t>153</w:t>
      </w:r>
      <w:r>
        <w:rPr>
          <w:noProof/>
        </w:rPr>
        <w:fldChar w:fldCharType="end"/>
      </w:r>
    </w:p>
    <w:p w14:paraId="670815C4" w14:textId="38C7D24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_Toc170118154 \h </w:instrText>
      </w:r>
      <w:r>
        <w:rPr>
          <w:noProof/>
        </w:rPr>
      </w:r>
      <w:r>
        <w:rPr>
          <w:noProof/>
        </w:rPr>
        <w:fldChar w:fldCharType="separate"/>
      </w:r>
      <w:r>
        <w:rPr>
          <w:noProof/>
        </w:rPr>
        <w:t>153</w:t>
      </w:r>
      <w:r>
        <w:rPr>
          <w:noProof/>
        </w:rPr>
        <w:fldChar w:fldCharType="end"/>
      </w:r>
    </w:p>
    <w:p w14:paraId="3C37EF2C" w14:textId="3463E2C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_Toc170118155 \h </w:instrText>
      </w:r>
      <w:r>
        <w:rPr>
          <w:noProof/>
        </w:rPr>
      </w:r>
      <w:r>
        <w:rPr>
          <w:noProof/>
        </w:rPr>
        <w:fldChar w:fldCharType="separate"/>
      </w:r>
      <w:r>
        <w:rPr>
          <w:noProof/>
        </w:rPr>
        <w:t>153</w:t>
      </w:r>
      <w:r>
        <w:rPr>
          <w:noProof/>
        </w:rPr>
        <w:fldChar w:fldCharType="end"/>
      </w:r>
    </w:p>
    <w:p w14:paraId="48DF4533" w14:textId="0DDC46E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_Toc170118156 \h </w:instrText>
      </w:r>
      <w:r>
        <w:rPr>
          <w:noProof/>
        </w:rPr>
      </w:r>
      <w:r>
        <w:rPr>
          <w:noProof/>
        </w:rPr>
        <w:fldChar w:fldCharType="separate"/>
      </w:r>
      <w:r>
        <w:rPr>
          <w:noProof/>
        </w:rPr>
        <w:t>153</w:t>
      </w:r>
      <w:r>
        <w:rPr>
          <w:noProof/>
        </w:rPr>
        <w:fldChar w:fldCharType="end"/>
      </w:r>
    </w:p>
    <w:p w14:paraId="386E83AE" w14:textId="24799CB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_Toc170118157 \h </w:instrText>
      </w:r>
      <w:r>
        <w:rPr>
          <w:noProof/>
        </w:rPr>
      </w:r>
      <w:r>
        <w:rPr>
          <w:noProof/>
        </w:rPr>
        <w:fldChar w:fldCharType="separate"/>
      </w:r>
      <w:r>
        <w:rPr>
          <w:noProof/>
        </w:rPr>
        <w:t>153</w:t>
      </w:r>
      <w:r>
        <w:rPr>
          <w:noProof/>
        </w:rPr>
        <w:fldChar w:fldCharType="end"/>
      </w:r>
    </w:p>
    <w:p w14:paraId="02BE6F00" w14:textId="75A4873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_Toc170118158 \h </w:instrText>
      </w:r>
      <w:r>
        <w:rPr>
          <w:noProof/>
        </w:rPr>
      </w:r>
      <w:r>
        <w:rPr>
          <w:noProof/>
        </w:rPr>
        <w:fldChar w:fldCharType="separate"/>
      </w:r>
      <w:r>
        <w:rPr>
          <w:noProof/>
        </w:rPr>
        <w:t>154</w:t>
      </w:r>
      <w:r>
        <w:rPr>
          <w:noProof/>
        </w:rPr>
        <w:fldChar w:fldCharType="end"/>
      </w:r>
    </w:p>
    <w:p w14:paraId="5EB4FCBC" w14:textId="7295CF1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_Toc170118159 \h </w:instrText>
      </w:r>
      <w:r>
        <w:rPr>
          <w:noProof/>
        </w:rPr>
      </w:r>
      <w:r>
        <w:rPr>
          <w:noProof/>
        </w:rPr>
        <w:fldChar w:fldCharType="separate"/>
      </w:r>
      <w:r>
        <w:rPr>
          <w:noProof/>
        </w:rPr>
        <w:t>154</w:t>
      </w:r>
      <w:r>
        <w:rPr>
          <w:noProof/>
        </w:rPr>
        <w:fldChar w:fldCharType="end"/>
      </w:r>
    </w:p>
    <w:p w14:paraId="605098CE" w14:textId="5B6EEED4"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_Toc170118160 \h </w:instrText>
      </w:r>
      <w:r>
        <w:rPr>
          <w:noProof/>
        </w:rPr>
      </w:r>
      <w:r>
        <w:rPr>
          <w:noProof/>
        </w:rPr>
        <w:fldChar w:fldCharType="separate"/>
      </w:r>
      <w:r>
        <w:rPr>
          <w:noProof/>
        </w:rPr>
        <w:t>154</w:t>
      </w:r>
      <w:r>
        <w:rPr>
          <w:noProof/>
        </w:rPr>
        <w:fldChar w:fldCharType="end"/>
      </w:r>
    </w:p>
    <w:p w14:paraId="0F0305E2" w14:textId="6276C0F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_Toc170118161 \h </w:instrText>
      </w:r>
      <w:r>
        <w:rPr>
          <w:noProof/>
        </w:rPr>
      </w:r>
      <w:r>
        <w:rPr>
          <w:noProof/>
        </w:rPr>
        <w:fldChar w:fldCharType="separate"/>
      </w:r>
      <w:r>
        <w:rPr>
          <w:noProof/>
        </w:rPr>
        <w:t>154</w:t>
      </w:r>
      <w:r>
        <w:rPr>
          <w:noProof/>
        </w:rPr>
        <w:fldChar w:fldCharType="end"/>
      </w:r>
    </w:p>
    <w:p w14:paraId="020569ED" w14:textId="6FF98B1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_Toc170118162 \h </w:instrText>
      </w:r>
      <w:r>
        <w:rPr>
          <w:noProof/>
        </w:rPr>
      </w:r>
      <w:r>
        <w:rPr>
          <w:noProof/>
        </w:rPr>
        <w:fldChar w:fldCharType="separate"/>
      </w:r>
      <w:r>
        <w:rPr>
          <w:noProof/>
        </w:rPr>
        <w:t>155</w:t>
      </w:r>
      <w:r>
        <w:rPr>
          <w:noProof/>
        </w:rPr>
        <w:fldChar w:fldCharType="end"/>
      </w:r>
    </w:p>
    <w:p w14:paraId="24BD4CC4" w14:textId="143D58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_Toc170118163 \h </w:instrText>
      </w:r>
      <w:r>
        <w:rPr>
          <w:noProof/>
        </w:rPr>
      </w:r>
      <w:r>
        <w:rPr>
          <w:noProof/>
        </w:rPr>
        <w:fldChar w:fldCharType="separate"/>
      </w:r>
      <w:r>
        <w:rPr>
          <w:noProof/>
        </w:rPr>
        <w:t>155</w:t>
      </w:r>
      <w:r>
        <w:rPr>
          <w:noProof/>
        </w:rPr>
        <w:fldChar w:fldCharType="end"/>
      </w:r>
    </w:p>
    <w:p w14:paraId="0D36C05E" w14:textId="7A2C4D9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_Toc170118164 \h </w:instrText>
      </w:r>
      <w:r>
        <w:rPr>
          <w:noProof/>
        </w:rPr>
      </w:r>
      <w:r>
        <w:rPr>
          <w:noProof/>
        </w:rPr>
        <w:fldChar w:fldCharType="separate"/>
      </w:r>
      <w:r>
        <w:rPr>
          <w:noProof/>
        </w:rPr>
        <w:t>155</w:t>
      </w:r>
      <w:r>
        <w:rPr>
          <w:noProof/>
        </w:rPr>
        <w:fldChar w:fldCharType="end"/>
      </w:r>
    </w:p>
    <w:p w14:paraId="087E935E" w14:textId="026C58C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rPr>
        <w:t xml:space="preserve">Network Slice Optimization </w:t>
      </w:r>
      <w:r w:rsidRPr="00907080">
        <w:rPr>
          <w:noProof/>
          <w:lang w:val="en-US"/>
        </w:rPr>
        <w:t>Subscriptions</w:t>
      </w:r>
      <w:r>
        <w:rPr>
          <w:noProof/>
        </w:rPr>
        <w:tab/>
      </w:r>
      <w:r>
        <w:rPr>
          <w:noProof/>
        </w:rPr>
        <w:fldChar w:fldCharType="begin" w:fldLock="1"/>
      </w:r>
      <w:r>
        <w:rPr>
          <w:noProof/>
        </w:rPr>
        <w:instrText xml:space="preserve"> PAGEREF _Toc170118165 \h </w:instrText>
      </w:r>
      <w:r>
        <w:rPr>
          <w:noProof/>
        </w:rPr>
      </w:r>
      <w:r>
        <w:rPr>
          <w:noProof/>
        </w:rPr>
        <w:fldChar w:fldCharType="separate"/>
      </w:r>
      <w:r>
        <w:rPr>
          <w:noProof/>
        </w:rPr>
        <w:t>156</w:t>
      </w:r>
      <w:r>
        <w:rPr>
          <w:noProof/>
        </w:rPr>
        <w:fldChar w:fldCharType="end"/>
      </w:r>
    </w:p>
    <w:p w14:paraId="7AE83FFB" w14:textId="3F25C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_Toc170118166 \h </w:instrText>
      </w:r>
      <w:r>
        <w:rPr>
          <w:noProof/>
        </w:rPr>
      </w:r>
      <w:r>
        <w:rPr>
          <w:noProof/>
        </w:rPr>
        <w:fldChar w:fldCharType="separate"/>
      </w:r>
      <w:r>
        <w:rPr>
          <w:noProof/>
        </w:rPr>
        <w:t>156</w:t>
      </w:r>
      <w:r>
        <w:rPr>
          <w:noProof/>
        </w:rPr>
        <w:fldChar w:fldCharType="end"/>
      </w:r>
    </w:p>
    <w:p w14:paraId="3AEB8149" w14:textId="0165ACD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_Toc170118167 \h </w:instrText>
      </w:r>
      <w:r>
        <w:rPr>
          <w:noProof/>
        </w:rPr>
      </w:r>
      <w:r>
        <w:rPr>
          <w:noProof/>
        </w:rPr>
        <w:fldChar w:fldCharType="separate"/>
      </w:r>
      <w:r>
        <w:rPr>
          <w:noProof/>
        </w:rPr>
        <w:t>156</w:t>
      </w:r>
      <w:r>
        <w:rPr>
          <w:noProof/>
        </w:rPr>
        <w:fldChar w:fldCharType="end"/>
      </w:r>
    </w:p>
    <w:p w14:paraId="77CBA628" w14:textId="32F7499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_Toc170118168 \h </w:instrText>
      </w:r>
      <w:r>
        <w:rPr>
          <w:noProof/>
        </w:rPr>
      </w:r>
      <w:r>
        <w:rPr>
          <w:noProof/>
        </w:rPr>
        <w:fldChar w:fldCharType="separate"/>
      </w:r>
      <w:r>
        <w:rPr>
          <w:noProof/>
        </w:rPr>
        <w:t>156</w:t>
      </w:r>
      <w:r>
        <w:rPr>
          <w:noProof/>
        </w:rPr>
        <w:fldChar w:fldCharType="end"/>
      </w:r>
    </w:p>
    <w:p w14:paraId="5AB24829" w14:textId="786817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_Toc170118169 \h </w:instrText>
      </w:r>
      <w:r>
        <w:rPr>
          <w:noProof/>
        </w:rPr>
      </w:r>
      <w:r>
        <w:rPr>
          <w:noProof/>
        </w:rPr>
        <w:fldChar w:fldCharType="separate"/>
      </w:r>
      <w:r>
        <w:rPr>
          <w:noProof/>
        </w:rPr>
        <w:t>156</w:t>
      </w:r>
      <w:r>
        <w:rPr>
          <w:noProof/>
        </w:rPr>
        <w:fldChar w:fldCharType="end"/>
      </w:r>
    </w:p>
    <w:p w14:paraId="04874203" w14:textId="01BF776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_Toc170118170 \h </w:instrText>
      </w:r>
      <w:r>
        <w:rPr>
          <w:noProof/>
        </w:rPr>
      </w:r>
      <w:r>
        <w:rPr>
          <w:noProof/>
        </w:rPr>
        <w:fldChar w:fldCharType="separate"/>
      </w:r>
      <w:r>
        <w:rPr>
          <w:noProof/>
        </w:rPr>
        <w:t>157</w:t>
      </w:r>
      <w:r>
        <w:rPr>
          <w:noProof/>
        </w:rPr>
        <w:fldChar w:fldCharType="end"/>
      </w:r>
    </w:p>
    <w:p w14:paraId="53FC1CE5" w14:textId="6AA1234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_Toc170118171 \h </w:instrText>
      </w:r>
      <w:r>
        <w:rPr>
          <w:noProof/>
        </w:rPr>
      </w:r>
      <w:r>
        <w:rPr>
          <w:noProof/>
        </w:rPr>
        <w:fldChar w:fldCharType="separate"/>
      </w:r>
      <w:r>
        <w:rPr>
          <w:noProof/>
        </w:rPr>
        <w:t>157</w:t>
      </w:r>
      <w:r>
        <w:rPr>
          <w:noProof/>
        </w:rPr>
        <w:fldChar w:fldCharType="end"/>
      </w:r>
    </w:p>
    <w:p w14:paraId="09ED52B0" w14:textId="372B547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_Toc170118172 \h </w:instrText>
      </w:r>
      <w:r>
        <w:rPr>
          <w:noProof/>
        </w:rPr>
      </w:r>
      <w:r>
        <w:rPr>
          <w:noProof/>
        </w:rPr>
        <w:fldChar w:fldCharType="separate"/>
      </w:r>
      <w:r>
        <w:rPr>
          <w:noProof/>
        </w:rPr>
        <w:t>157</w:t>
      </w:r>
      <w:r>
        <w:rPr>
          <w:noProof/>
        </w:rPr>
        <w:fldChar w:fldCharType="end"/>
      </w:r>
    </w:p>
    <w:p w14:paraId="7089E714" w14:textId="57FDAE6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_Toc170118173 \h </w:instrText>
      </w:r>
      <w:r>
        <w:rPr>
          <w:noProof/>
        </w:rPr>
      </w:r>
      <w:r>
        <w:rPr>
          <w:noProof/>
        </w:rPr>
        <w:fldChar w:fldCharType="separate"/>
      </w:r>
      <w:r>
        <w:rPr>
          <w:noProof/>
        </w:rPr>
        <w:t>157</w:t>
      </w:r>
      <w:r>
        <w:rPr>
          <w:noProof/>
        </w:rPr>
        <w:fldChar w:fldCharType="end"/>
      </w:r>
    </w:p>
    <w:p w14:paraId="7572CC7E" w14:textId="33DB05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_Toc170118174 \h </w:instrText>
      </w:r>
      <w:r>
        <w:rPr>
          <w:noProof/>
        </w:rPr>
      </w:r>
      <w:r>
        <w:rPr>
          <w:noProof/>
        </w:rPr>
        <w:fldChar w:fldCharType="separate"/>
      </w:r>
      <w:r>
        <w:rPr>
          <w:noProof/>
        </w:rPr>
        <w:t>157</w:t>
      </w:r>
      <w:r>
        <w:rPr>
          <w:noProof/>
        </w:rPr>
        <w:fldChar w:fldCharType="end"/>
      </w:r>
    </w:p>
    <w:p w14:paraId="501C0312" w14:textId="54ACC0A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_Toc170118175 \h </w:instrText>
      </w:r>
      <w:r>
        <w:rPr>
          <w:noProof/>
        </w:rPr>
      </w:r>
      <w:r>
        <w:rPr>
          <w:noProof/>
        </w:rPr>
        <w:fldChar w:fldCharType="separate"/>
      </w:r>
      <w:r>
        <w:rPr>
          <w:noProof/>
        </w:rPr>
        <w:t>157</w:t>
      </w:r>
      <w:r>
        <w:rPr>
          <w:noProof/>
        </w:rPr>
        <w:fldChar w:fldCharType="end"/>
      </w:r>
    </w:p>
    <w:p w14:paraId="5DAEA8C5" w14:textId="4066F0B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_Toc170118176 \h </w:instrText>
      </w:r>
      <w:r>
        <w:rPr>
          <w:noProof/>
        </w:rPr>
      </w:r>
      <w:r>
        <w:rPr>
          <w:noProof/>
        </w:rPr>
        <w:fldChar w:fldCharType="separate"/>
      </w:r>
      <w:r>
        <w:rPr>
          <w:noProof/>
        </w:rPr>
        <w:t>158</w:t>
      </w:r>
      <w:r>
        <w:rPr>
          <w:noProof/>
        </w:rPr>
        <w:fldChar w:fldCharType="end"/>
      </w:r>
    </w:p>
    <w:p w14:paraId="108D889A" w14:textId="6BB1A73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_Toc170118177 \h </w:instrText>
      </w:r>
      <w:r>
        <w:rPr>
          <w:noProof/>
        </w:rPr>
      </w:r>
      <w:r>
        <w:rPr>
          <w:noProof/>
        </w:rPr>
        <w:fldChar w:fldCharType="separate"/>
      </w:r>
      <w:r>
        <w:rPr>
          <w:noProof/>
        </w:rPr>
        <w:t>159</w:t>
      </w:r>
      <w:r>
        <w:rPr>
          <w:noProof/>
        </w:rPr>
        <w:fldChar w:fldCharType="end"/>
      </w:r>
    </w:p>
    <w:p w14:paraId="20BE392A" w14:textId="52A4DA4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_Toc170118178 \h </w:instrText>
      </w:r>
      <w:r>
        <w:rPr>
          <w:noProof/>
        </w:rPr>
      </w:r>
      <w:r>
        <w:rPr>
          <w:noProof/>
        </w:rPr>
        <w:fldChar w:fldCharType="separate"/>
      </w:r>
      <w:r>
        <w:rPr>
          <w:noProof/>
        </w:rPr>
        <w:t>160</w:t>
      </w:r>
      <w:r>
        <w:rPr>
          <w:noProof/>
        </w:rPr>
        <w:fldChar w:fldCharType="end"/>
      </w:r>
    </w:p>
    <w:p w14:paraId="3CA3C318" w14:textId="38CD18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_Toc170118179 \h </w:instrText>
      </w:r>
      <w:r>
        <w:rPr>
          <w:noProof/>
        </w:rPr>
      </w:r>
      <w:r>
        <w:rPr>
          <w:noProof/>
        </w:rPr>
        <w:fldChar w:fldCharType="separate"/>
      </w:r>
      <w:r>
        <w:rPr>
          <w:noProof/>
        </w:rPr>
        <w:t>161</w:t>
      </w:r>
      <w:r>
        <w:rPr>
          <w:noProof/>
        </w:rPr>
        <w:fldChar w:fldCharType="end"/>
      </w:r>
    </w:p>
    <w:p w14:paraId="71804A74" w14:textId="186DB41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_Toc170118180 \h </w:instrText>
      </w:r>
      <w:r>
        <w:rPr>
          <w:noProof/>
        </w:rPr>
      </w:r>
      <w:r>
        <w:rPr>
          <w:noProof/>
        </w:rPr>
        <w:fldChar w:fldCharType="separate"/>
      </w:r>
      <w:r>
        <w:rPr>
          <w:noProof/>
        </w:rPr>
        <w:t>161</w:t>
      </w:r>
      <w:r>
        <w:rPr>
          <w:noProof/>
        </w:rPr>
        <w:fldChar w:fldCharType="end"/>
      </w:r>
    </w:p>
    <w:p w14:paraId="61B54311" w14:textId="53D7623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_Toc170118181 \h </w:instrText>
      </w:r>
      <w:r>
        <w:rPr>
          <w:noProof/>
        </w:rPr>
      </w:r>
      <w:r>
        <w:rPr>
          <w:noProof/>
        </w:rPr>
        <w:fldChar w:fldCharType="separate"/>
      </w:r>
      <w:r>
        <w:rPr>
          <w:noProof/>
        </w:rPr>
        <w:t>161</w:t>
      </w:r>
      <w:r>
        <w:rPr>
          <w:noProof/>
        </w:rPr>
        <w:fldChar w:fldCharType="end"/>
      </w:r>
    </w:p>
    <w:p w14:paraId="01DAD7FE" w14:textId="3FE77D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_Toc170118182 \h </w:instrText>
      </w:r>
      <w:r>
        <w:rPr>
          <w:noProof/>
        </w:rPr>
      </w:r>
      <w:r>
        <w:rPr>
          <w:noProof/>
        </w:rPr>
        <w:fldChar w:fldCharType="separate"/>
      </w:r>
      <w:r>
        <w:rPr>
          <w:noProof/>
        </w:rPr>
        <w:t>161</w:t>
      </w:r>
      <w:r>
        <w:rPr>
          <w:noProof/>
        </w:rPr>
        <w:fldChar w:fldCharType="end"/>
      </w:r>
    </w:p>
    <w:p w14:paraId="439CE591" w14:textId="69954B5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907080">
        <w:rPr>
          <w:noProof/>
          <w:lang w:val="en-US"/>
        </w:rPr>
        <w:t>Notification</w:t>
      </w:r>
      <w:r>
        <w:rPr>
          <w:noProof/>
        </w:rPr>
        <w:tab/>
      </w:r>
      <w:r>
        <w:rPr>
          <w:noProof/>
        </w:rPr>
        <w:fldChar w:fldCharType="begin" w:fldLock="1"/>
      </w:r>
      <w:r>
        <w:rPr>
          <w:noProof/>
        </w:rPr>
        <w:instrText xml:space="preserve"> PAGEREF _Toc170118183 \h </w:instrText>
      </w:r>
      <w:r>
        <w:rPr>
          <w:noProof/>
        </w:rPr>
      </w:r>
      <w:r>
        <w:rPr>
          <w:noProof/>
        </w:rPr>
        <w:fldChar w:fldCharType="separate"/>
      </w:r>
      <w:r>
        <w:rPr>
          <w:noProof/>
        </w:rPr>
        <w:t>162</w:t>
      </w:r>
      <w:r>
        <w:rPr>
          <w:noProof/>
        </w:rPr>
        <w:fldChar w:fldCharType="end"/>
      </w:r>
    </w:p>
    <w:p w14:paraId="751FD1A7" w14:textId="0C600A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_Toc170118184 \h </w:instrText>
      </w:r>
      <w:r>
        <w:rPr>
          <w:noProof/>
        </w:rPr>
      </w:r>
      <w:r>
        <w:rPr>
          <w:noProof/>
        </w:rPr>
        <w:fldChar w:fldCharType="separate"/>
      </w:r>
      <w:r>
        <w:rPr>
          <w:noProof/>
        </w:rPr>
        <w:t>162</w:t>
      </w:r>
      <w:r>
        <w:rPr>
          <w:noProof/>
        </w:rPr>
        <w:fldChar w:fldCharType="end"/>
      </w:r>
    </w:p>
    <w:p w14:paraId="60BAECAD" w14:textId="31A641C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_Toc170118185 \h </w:instrText>
      </w:r>
      <w:r>
        <w:rPr>
          <w:noProof/>
        </w:rPr>
      </w:r>
      <w:r>
        <w:rPr>
          <w:noProof/>
        </w:rPr>
        <w:fldChar w:fldCharType="separate"/>
      </w:r>
      <w:r>
        <w:rPr>
          <w:noProof/>
        </w:rPr>
        <w:t>162</w:t>
      </w:r>
      <w:r>
        <w:rPr>
          <w:noProof/>
        </w:rPr>
        <w:fldChar w:fldCharType="end"/>
      </w:r>
    </w:p>
    <w:p w14:paraId="7E16902C" w14:textId="52723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_Toc170118186 \h </w:instrText>
      </w:r>
      <w:r>
        <w:rPr>
          <w:noProof/>
        </w:rPr>
      </w:r>
      <w:r>
        <w:rPr>
          <w:noProof/>
        </w:rPr>
        <w:fldChar w:fldCharType="separate"/>
      </w:r>
      <w:r>
        <w:rPr>
          <w:noProof/>
        </w:rPr>
        <w:t>162</w:t>
      </w:r>
      <w:r>
        <w:rPr>
          <w:noProof/>
        </w:rPr>
        <w:fldChar w:fldCharType="end"/>
      </w:r>
    </w:p>
    <w:p w14:paraId="42A5D455" w14:textId="41E4AE4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_Toc170118187 \h </w:instrText>
      </w:r>
      <w:r>
        <w:rPr>
          <w:noProof/>
        </w:rPr>
      </w:r>
      <w:r>
        <w:rPr>
          <w:noProof/>
        </w:rPr>
        <w:fldChar w:fldCharType="separate"/>
      </w:r>
      <w:r>
        <w:rPr>
          <w:noProof/>
        </w:rPr>
        <w:t>162</w:t>
      </w:r>
      <w:r>
        <w:rPr>
          <w:noProof/>
        </w:rPr>
        <w:fldChar w:fldCharType="end"/>
      </w:r>
    </w:p>
    <w:p w14:paraId="6ECF8D87" w14:textId="16D6D90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_Toc170118188 \h </w:instrText>
      </w:r>
      <w:r>
        <w:rPr>
          <w:noProof/>
        </w:rPr>
      </w:r>
      <w:r>
        <w:rPr>
          <w:noProof/>
        </w:rPr>
        <w:fldChar w:fldCharType="separate"/>
      </w:r>
      <w:r>
        <w:rPr>
          <w:noProof/>
        </w:rPr>
        <w:t>163</w:t>
      </w:r>
      <w:r>
        <w:rPr>
          <w:noProof/>
        </w:rPr>
        <w:fldChar w:fldCharType="end"/>
      </w:r>
    </w:p>
    <w:p w14:paraId="2B756D47" w14:textId="6BF968E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_Toc170118189 \h </w:instrText>
      </w:r>
      <w:r>
        <w:rPr>
          <w:noProof/>
        </w:rPr>
      </w:r>
      <w:r>
        <w:rPr>
          <w:noProof/>
        </w:rPr>
        <w:fldChar w:fldCharType="separate"/>
      </w:r>
      <w:r>
        <w:rPr>
          <w:noProof/>
        </w:rPr>
        <w:t>163</w:t>
      </w:r>
      <w:r>
        <w:rPr>
          <w:noProof/>
        </w:rPr>
        <w:fldChar w:fldCharType="end"/>
      </w:r>
    </w:p>
    <w:p w14:paraId="52EE12BC" w14:textId="2B90FB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_Toc170118190 \h </w:instrText>
      </w:r>
      <w:r>
        <w:rPr>
          <w:noProof/>
        </w:rPr>
      </w:r>
      <w:r>
        <w:rPr>
          <w:noProof/>
        </w:rPr>
        <w:fldChar w:fldCharType="separate"/>
      </w:r>
      <w:r>
        <w:rPr>
          <w:noProof/>
        </w:rPr>
        <w:t>164</w:t>
      </w:r>
      <w:r>
        <w:rPr>
          <w:noProof/>
        </w:rPr>
        <w:fldChar w:fldCharType="end"/>
      </w:r>
    </w:p>
    <w:p w14:paraId="12519D40" w14:textId="38CBFC5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_Toc170118191 \h </w:instrText>
      </w:r>
      <w:r>
        <w:rPr>
          <w:noProof/>
        </w:rPr>
      </w:r>
      <w:r>
        <w:rPr>
          <w:noProof/>
        </w:rPr>
        <w:fldChar w:fldCharType="separate"/>
      </w:r>
      <w:r>
        <w:rPr>
          <w:noProof/>
        </w:rPr>
        <w:t>164</w:t>
      </w:r>
      <w:r>
        <w:rPr>
          <w:noProof/>
        </w:rPr>
        <w:fldChar w:fldCharType="end"/>
      </w:r>
    </w:p>
    <w:p w14:paraId="600A69C1" w14:textId="3ABE6B2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_Toc170118192 \h </w:instrText>
      </w:r>
      <w:r>
        <w:rPr>
          <w:noProof/>
        </w:rPr>
      </w:r>
      <w:r>
        <w:rPr>
          <w:noProof/>
        </w:rPr>
        <w:fldChar w:fldCharType="separate"/>
      </w:r>
      <w:r>
        <w:rPr>
          <w:noProof/>
        </w:rPr>
        <w:t>165</w:t>
      </w:r>
      <w:r>
        <w:rPr>
          <w:noProof/>
        </w:rPr>
        <w:fldChar w:fldCharType="end"/>
      </w:r>
    </w:p>
    <w:p w14:paraId="0A87F239" w14:textId="5A313E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_Toc170118193 \h </w:instrText>
      </w:r>
      <w:r>
        <w:rPr>
          <w:noProof/>
        </w:rPr>
      </w:r>
      <w:r>
        <w:rPr>
          <w:noProof/>
        </w:rPr>
        <w:fldChar w:fldCharType="separate"/>
      </w:r>
      <w:r>
        <w:rPr>
          <w:noProof/>
        </w:rPr>
        <w:t>166</w:t>
      </w:r>
      <w:r>
        <w:rPr>
          <w:noProof/>
        </w:rPr>
        <w:fldChar w:fldCharType="end"/>
      </w:r>
    </w:p>
    <w:p w14:paraId="1C6437C5" w14:textId="1AB4D0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_Toc170118194 \h </w:instrText>
      </w:r>
      <w:r>
        <w:rPr>
          <w:noProof/>
        </w:rPr>
      </w:r>
      <w:r>
        <w:rPr>
          <w:noProof/>
        </w:rPr>
        <w:fldChar w:fldCharType="separate"/>
      </w:r>
      <w:r>
        <w:rPr>
          <w:noProof/>
        </w:rPr>
        <w:t>166</w:t>
      </w:r>
      <w:r>
        <w:rPr>
          <w:noProof/>
        </w:rPr>
        <w:fldChar w:fldCharType="end"/>
      </w:r>
    </w:p>
    <w:p w14:paraId="4BBC49D9" w14:textId="14B3502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_Toc170118195 \h </w:instrText>
      </w:r>
      <w:r>
        <w:rPr>
          <w:noProof/>
        </w:rPr>
      </w:r>
      <w:r>
        <w:rPr>
          <w:noProof/>
        </w:rPr>
        <w:fldChar w:fldCharType="separate"/>
      </w:r>
      <w:r>
        <w:rPr>
          <w:noProof/>
        </w:rPr>
        <w:t>167</w:t>
      </w:r>
      <w:r>
        <w:rPr>
          <w:noProof/>
        </w:rPr>
        <w:fldChar w:fldCharType="end"/>
      </w:r>
    </w:p>
    <w:p w14:paraId="1169D60A" w14:textId="742190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_Toc170118196 \h </w:instrText>
      </w:r>
      <w:r>
        <w:rPr>
          <w:noProof/>
        </w:rPr>
      </w:r>
      <w:r>
        <w:rPr>
          <w:noProof/>
        </w:rPr>
        <w:fldChar w:fldCharType="separate"/>
      </w:r>
      <w:r>
        <w:rPr>
          <w:noProof/>
        </w:rPr>
        <w:t>167</w:t>
      </w:r>
      <w:r>
        <w:rPr>
          <w:noProof/>
        </w:rPr>
        <w:fldChar w:fldCharType="end"/>
      </w:r>
    </w:p>
    <w:p w14:paraId="2444E6B2" w14:textId="6CBD2A0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_Toc170118197 \h </w:instrText>
      </w:r>
      <w:r>
        <w:rPr>
          <w:noProof/>
        </w:rPr>
      </w:r>
      <w:r>
        <w:rPr>
          <w:noProof/>
        </w:rPr>
        <w:fldChar w:fldCharType="separate"/>
      </w:r>
      <w:r>
        <w:rPr>
          <w:noProof/>
        </w:rPr>
        <w:t>167</w:t>
      </w:r>
      <w:r>
        <w:rPr>
          <w:noProof/>
        </w:rPr>
        <w:fldChar w:fldCharType="end"/>
      </w:r>
    </w:p>
    <w:p w14:paraId="025302D3" w14:textId="1D48082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_Toc170118198 \h </w:instrText>
      </w:r>
      <w:r>
        <w:rPr>
          <w:noProof/>
        </w:rPr>
      </w:r>
      <w:r>
        <w:rPr>
          <w:noProof/>
        </w:rPr>
        <w:fldChar w:fldCharType="separate"/>
      </w:r>
      <w:r>
        <w:rPr>
          <w:noProof/>
        </w:rPr>
        <w:t>167</w:t>
      </w:r>
      <w:r>
        <w:rPr>
          <w:noProof/>
        </w:rPr>
        <w:fldChar w:fldCharType="end"/>
      </w:r>
    </w:p>
    <w:p w14:paraId="45A0090E" w14:textId="1222A4B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_Toc170118199 \h </w:instrText>
      </w:r>
      <w:r>
        <w:rPr>
          <w:noProof/>
        </w:rPr>
      </w:r>
      <w:r>
        <w:rPr>
          <w:noProof/>
        </w:rPr>
        <w:fldChar w:fldCharType="separate"/>
      </w:r>
      <w:r>
        <w:rPr>
          <w:noProof/>
        </w:rPr>
        <w:t>167</w:t>
      </w:r>
      <w:r>
        <w:rPr>
          <w:noProof/>
        </w:rPr>
        <w:fldChar w:fldCharType="end"/>
      </w:r>
    </w:p>
    <w:p w14:paraId="278844F7" w14:textId="75C6B68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_Toc170118200 \h </w:instrText>
      </w:r>
      <w:r>
        <w:rPr>
          <w:noProof/>
        </w:rPr>
      </w:r>
      <w:r>
        <w:rPr>
          <w:noProof/>
        </w:rPr>
        <w:fldChar w:fldCharType="separate"/>
      </w:r>
      <w:r>
        <w:rPr>
          <w:noProof/>
        </w:rPr>
        <w:t>167</w:t>
      </w:r>
      <w:r>
        <w:rPr>
          <w:noProof/>
        </w:rPr>
        <w:fldChar w:fldCharType="end"/>
      </w:r>
    </w:p>
    <w:p w14:paraId="31CA9145" w14:textId="59AEA0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_Toc170118201 \h </w:instrText>
      </w:r>
      <w:r>
        <w:rPr>
          <w:noProof/>
        </w:rPr>
      </w:r>
      <w:r>
        <w:rPr>
          <w:noProof/>
        </w:rPr>
        <w:fldChar w:fldCharType="separate"/>
      </w:r>
      <w:r>
        <w:rPr>
          <w:noProof/>
        </w:rPr>
        <w:t>167</w:t>
      </w:r>
      <w:r>
        <w:rPr>
          <w:noProof/>
        </w:rPr>
        <w:fldChar w:fldCharType="end"/>
      </w:r>
    </w:p>
    <w:p w14:paraId="4333E03A" w14:textId="5D655C7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_Toc170118202 \h </w:instrText>
      </w:r>
      <w:r>
        <w:rPr>
          <w:noProof/>
        </w:rPr>
      </w:r>
      <w:r>
        <w:rPr>
          <w:noProof/>
        </w:rPr>
        <w:fldChar w:fldCharType="separate"/>
      </w:r>
      <w:r>
        <w:rPr>
          <w:noProof/>
        </w:rPr>
        <w:t>167</w:t>
      </w:r>
      <w:r>
        <w:rPr>
          <w:noProof/>
        </w:rPr>
        <w:fldChar w:fldCharType="end"/>
      </w:r>
    </w:p>
    <w:p w14:paraId="382DFAF2" w14:textId="324A89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_Toc170118203 \h </w:instrText>
      </w:r>
      <w:r>
        <w:rPr>
          <w:noProof/>
        </w:rPr>
      </w:r>
      <w:r>
        <w:rPr>
          <w:noProof/>
        </w:rPr>
        <w:fldChar w:fldCharType="separate"/>
      </w:r>
      <w:r>
        <w:rPr>
          <w:noProof/>
        </w:rPr>
        <w:t>167</w:t>
      </w:r>
      <w:r>
        <w:rPr>
          <w:noProof/>
        </w:rPr>
        <w:fldChar w:fldCharType="end"/>
      </w:r>
    </w:p>
    <w:p w14:paraId="5700E2A4" w14:textId="62F18A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_Toc170118204 \h </w:instrText>
      </w:r>
      <w:r>
        <w:rPr>
          <w:noProof/>
        </w:rPr>
      </w:r>
      <w:r>
        <w:rPr>
          <w:noProof/>
        </w:rPr>
        <w:fldChar w:fldCharType="separate"/>
      </w:r>
      <w:r>
        <w:rPr>
          <w:noProof/>
        </w:rPr>
        <w:t>167</w:t>
      </w:r>
      <w:r>
        <w:rPr>
          <w:noProof/>
        </w:rPr>
        <w:fldChar w:fldCharType="end"/>
      </w:r>
    </w:p>
    <w:p w14:paraId="5803876A" w14:textId="2968EF7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_Toc170118205 \h </w:instrText>
      </w:r>
      <w:r>
        <w:rPr>
          <w:noProof/>
        </w:rPr>
      </w:r>
      <w:r>
        <w:rPr>
          <w:noProof/>
        </w:rPr>
        <w:fldChar w:fldCharType="separate"/>
      </w:r>
      <w:r>
        <w:rPr>
          <w:noProof/>
        </w:rPr>
        <w:t>167</w:t>
      </w:r>
      <w:r>
        <w:rPr>
          <w:noProof/>
        </w:rPr>
        <w:fldChar w:fldCharType="end"/>
      </w:r>
    </w:p>
    <w:p w14:paraId="1A6EE58C" w14:textId="530112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_Toc170118206 \h </w:instrText>
      </w:r>
      <w:r>
        <w:rPr>
          <w:noProof/>
        </w:rPr>
      </w:r>
      <w:r>
        <w:rPr>
          <w:noProof/>
        </w:rPr>
        <w:fldChar w:fldCharType="separate"/>
      </w:r>
      <w:r>
        <w:rPr>
          <w:noProof/>
        </w:rPr>
        <w:t>168</w:t>
      </w:r>
      <w:r>
        <w:rPr>
          <w:noProof/>
        </w:rPr>
        <w:fldChar w:fldCharType="end"/>
      </w:r>
    </w:p>
    <w:p w14:paraId="2B68DEE3" w14:textId="0343AD5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_Toc170118207 \h </w:instrText>
      </w:r>
      <w:r>
        <w:rPr>
          <w:noProof/>
        </w:rPr>
      </w:r>
      <w:r>
        <w:rPr>
          <w:noProof/>
        </w:rPr>
        <w:fldChar w:fldCharType="separate"/>
      </w:r>
      <w:r>
        <w:rPr>
          <w:noProof/>
        </w:rPr>
        <w:t>168</w:t>
      </w:r>
      <w:r>
        <w:rPr>
          <w:noProof/>
        </w:rPr>
        <w:fldChar w:fldCharType="end"/>
      </w:r>
    </w:p>
    <w:p w14:paraId="713B78B0" w14:textId="5C314A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_Toc170118208 \h </w:instrText>
      </w:r>
      <w:r>
        <w:rPr>
          <w:noProof/>
        </w:rPr>
      </w:r>
      <w:r>
        <w:rPr>
          <w:noProof/>
        </w:rPr>
        <w:fldChar w:fldCharType="separate"/>
      </w:r>
      <w:r>
        <w:rPr>
          <w:noProof/>
        </w:rPr>
        <w:t>168</w:t>
      </w:r>
      <w:r>
        <w:rPr>
          <w:noProof/>
        </w:rPr>
        <w:fldChar w:fldCharType="end"/>
      </w:r>
    </w:p>
    <w:p w14:paraId="1191EA0E" w14:textId="65B5FA5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_Toc170118209 \h </w:instrText>
      </w:r>
      <w:r>
        <w:rPr>
          <w:noProof/>
        </w:rPr>
      </w:r>
      <w:r>
        <w:rPr>
          <w:noProof/>
        </w:rPr>
        <w:fldChar w:fldCharType="separate"/>
      </w:r>
      <w:r>
        <w:rPr>
          <w:noProof/>
        </w:rPr>
        <w:t>168</w:t>
      </w:r>
      <w:r>
        <w:rPr>
          <w:noProof/>
        </w:rPr>
        <w:fldChar w:fldCharType="end"/>
      </w:r>
    </w:p>
    <w:p w14:paraId="25CCE724" w14:textId="05702DA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_Toc170118210 \h </w:instrText>
      </w:r>
      <w:r>
        <w:rPr>
          <w:noProof/>
        </w:rPr>
      </w:r>
      <w:r>
        <w:rPr>
          <w:noProof/>
        </w:rPr>
        <w:fldChar w:fldCharType="separate"/>
      </w:r>
      <w:r>
        <w:rPr>
          <w:noProof/>
        </w:rPr>
        <w:t>168</w:t>
      </w:r>
      <w:r>
        <w:rPr>
          <w:noProof/>
        </w:rPr>
        <w:fldChar w:fldCharType="end"/>
      </w:r>
    </w:p>
    <w:p w14:paraId="40CC1191" w14:textId="039B945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_Toc170118211 \h </w:instrText>
      </w:r>
      <w:r>
        <w:rPr>
          <w:noProof/>
        </w:rPr>
      </w:r>
      <w:r>
        <w:rPr>
          <w:noProof/>
        </w:rPr>
        <w:fldChar w:fldCharType="separate"/>
      </w:r>
      <w:r>
        <w:rPr>
          <w:noProof/>
        </w:rPr>
        <w:t>168</w:t>
      </w:r>
      <w:r>
        <w:rPr>
          <w:noProof/>
        </w:rPr>
        <w:fldChar w:fldCharType="end"/>
      </w:r>
    </w:p>
    <w:p w14:paraId="6FCAB812" w14:textId="3F62EA6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_Toc170118212 \h </w:instrText>
      </w:r>
      <w:r>
        <w:rPr>
          <w:noProof/>
        </w:rPr>
      </w:r>
      <w:r>
        <w:rPr>
          <w:noProof/>
        </w:rPr>
        <w:fldChar w:fldCharType="separate"/>
      </w:r>
      <w:r>
        <w:rPr>
          <w:noProof/>
        </w:rPr>
        <w:t>169</w:t>
      </w:r>
      <w:r>
        <w:rPr>
          <w:noProof/>
        </w:rPr>
        <w:fldChar w:fldCharType="end"/>
      </w:r>
    </w:p>
    <w:p w14:paraId="4F0486EB" w14:textId="47B645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_Toc170118213 \h </w:instrText>
      </w:r>
      <w:r>
        <w:rPr>
          <w:noProof/>
        </w:rPr>
      </w:r>
      <w:r>
        <w:rPr>
          <w:noProof/>
        </w:rPr>
        <w:fldChar w:fldCharType="separate"/>
      </w:r>
      <w:r>
        <w:rPr>
          <w:noProof/>
        </w:rPr>
        <w:t>169</w:t>
      </w:r>
      <w:r>
        <w:rPr>
          <w:noProof/>
        </w:rPr>
        <w:fldChar w:fldCharType="end"/>
      </w:r>
    </w:p>
    <w:p w14:paraId="7BB8D34A" w14:textId="40F5AB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_Toc170118214 \h </w:instrText>
      </w:r>
      <w:r>
        <w:rPr>
          <w:noProof/>
        </w:rPr>
      </w:r>
      <w:r>
        <w:rPr>
          <w:noProof/>
        </w:rPr>
        <w:fldChar w:fldCharType="separate"/>
      </w:r>
      <w:r>
        <w:rPr>
          <w:noProof/>
        </w:rPr>
        <w:t>169</w:t>
      </w:r>
      <w:r>
        <w:rPr>
          <w:noProof/>
        </w:rPr>
        <w:fldChar w:fldCharType="end"/>
      </w:r>
    </w:p>
    <w:p w14:paraId="7C8EA9A0" w14:textId="5C4C50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_Toc170118215 \h </w:instrText>
      </w:r>
      <w:r>
        <w:rPr>
          <w:noProof/>
        </w:rPr>
      </w:r>
      <w:r>
        <w:rPr>
          <w:noProof/>
        </w:rPr>
        <w:fldChar w:fldCharType="separate"/>
      </w:r>
      <w:r>
        <w:rPr>
          <w:noProof/>
        </w:rPr>
        <w:t>170</w:t>
      </w:r>
      <w:r>
        <w:rPr>
          <w:noProof/>
        </w:rPr>
        <w:fldChar w:fldCharType="end"/>
      </w:r>
    </w:p>
    <w:p w14:paraId="080E6720" w14:textId="5E8100C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_Toc170118216 \h </w:instrText>
      </w:r>
      <w:r>
        <w:rPr>
          <w:noProof/>
        </w:rPr>
      </w:r>
      <w:r>
        <w:rPr>
          <w:noProof/>
        </w:rPr>
        <w:fldChar w:fldCharType="separate"/>
      </w:r>
      <w:r>
        <w:rPr>
          <w:noProof/>
        </w:rPr>
        <w:t>170</w:t>
      </w:r>
      <w:r>
        <w:rPr>
          <w:noProof/>
        </w:rPr>
        <w:fldChar w:fldCharType="end"/>
      </w:r>
    </w:p>
    <w:p w14:paraId="2B96DDD0" w14:textId="73BC11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_Toc170118217 \h </w:instrText>
      </w:r>
      <w:r>
        <w:rPr>
          <w:noProof/>
        </w:rPr>
      </w:r>
      <w:r>
        <w:rPr>
          <w:noProof/>
        </w:rPr>
        <w:fldChar w:fldCharType="separate"/>
      </w:r>
      <w:r>
        <w:rPr>
          <w:noProof/>
        </w:rPr>
        <w:t>170</w:t>
      </w:r>
      <w:r>
        <w:rPr>
          <w:noProof/>
        </w:rPr>
        <w:fldChar w:fldCharType="end"/>
      </w:r>
    </w:p>
    <w:p w14:paraId="55C84E53" w14:textId="25666C1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_Toc170118218 \h </w:instrText>
      </w:r>
      <w:r>
        <w:rPr>
          <w:noProof/>
        </w:rPr>
      </w:r>
      <w:r>
        <w:rPr>
          <w:noProof/>
        </w:rPr>
        <w:fldChar w:fldCharType="separate"/>
      </w:r>
      <w:r>
        <w:rPr>
          <w:noProof/>
        </w:rPr>
        <w:t>170</w:t>
      </w:r>
      <w:r>
        <w:rPr>
          <w:noProof/>
        </w:rPr>
        <w:fldChar w:fldCharType="end"/>
      </w:r>
    </w:p>
    <w:p w14:paraId="0071B739" w14:textId="51D171B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_Toc170118219 \h </w:instrText>
      </w:r>
      <w:r>
        <w:rPr>
          <w:noProof/>
        </w:rPr>
      </w:r>
      <w:r>
        <w:rPr>
          <w:noProof/>
        </w:rPr>
        <w:fldChar w:fldCharType="separate"/>
      </w:r>
      <w:r>
        <w:rPr>
          <w:noProof/>
        </w:rPr>
        <w:t>170</w:t>
      </w:r>
      <w:r>
        <w:rPr>
          <w:noProof/>
        </w:rPr>
        <w:fldChar w:fldCharType="end"/>
      </w:r>
    </w:p>
    <w:p w14:paraId="258EBCDB" w14:textId="3455614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_Toc170118220 \h </w:instrText>
      </w:r>
      <w:r>
        <w:rPr>
          <w:noProof/>
        </w:rPr>
      </w:r>
      <w:r>
        <w:rPr>
          <w:noProof/>
        </w:rPr>
        <w:fldChar w:fldCharType="separate"/>
      </w:r>
      <w:r>
        <w:rPr>
          <w:noProof/>
        </w:rPr>
        <w:t>170</w:t>
      </w:r>
      <w:r>
        <w:rPr>
          <w:noProof/>
        </w:rPr>
        <w:fldChar w:fldCharType="end"/>
      </w:r>
    </w:p>
    <w:p w14:paraId="6FEFEB68" w14:textId="0B8724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_Toc170118221 \h </w:instrText>
      </w:r>
      <w:r>
        <w:rPr>
          <w:noProof/>
        </w:rPr>
      </w:r>
      <w:r>
        <w:rPr>
          <w:noProof/>
        </w:rPr>
        <w:fldChar w:fldCharType="separate"/>
      </w:r>
      <w:r>
        <w:rPr>
          <w:noProof/>
        </w:rPr>
        <w:t>171</w:t>
      </w:r>
      <w:r>
        <w:rPr>
          <w:noProof/>
        </w:rPr>
        <w:fldChar w:fldCharType="end"/>
      </w:r>
    </w:p>
    <w:p w14:paraId="6226F5EB" w14:textId="2365A44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_Toc170118222 \h </w:instrText>
      </w:r>
      <w:r>
        <w:rPr>
          <w:noProof/>
        </w:rPr>
      </w:r>
      <w:r>
        <w:rPr>
          <w:noProof/>
        </w:rPr>
        <w:fldChar w:fldCharType="separate"/>
      </w:r>
      <w:r>
        <w:rPr>
          <w:noProof/>
        </w:rPr>
        <w:t>171</w:t>
      </w:r>
      <w:r>
        <w:rPr>
          <w:noProof/>
        </w:rPr>
        <w:fldChar w:fldCharType="end"/>
      </w:r>
    </w:p>
    <w:p w14:paraId="0BB527A5" w14:textId="3A550F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_Toc170118223 \h </w:instrText>
      </w:r>
      <w:r>
        <w:rPr>
          <w:noProof/>
        </w:rPr>
      </w:r>
      <w:r>
        <w:rPr>
          <w:noProof/>
        </w:rPr>
        <w:fldChar w:fldCharType="separate"/>
      </w:r>
      <w:r>
        <w:rPr>
          <w:noProof/>
        </w:rPr>
        <w:t>172</w:t>
      </w:r>
      <w:r>
        <w:rPr>
          <w:noProof/>
        </w:rPr>
        <w:fldChar w:fldCharType="end"/>
      </w:r>
    </w:p>
    <w:p w14:paraId="3FBE8E4D" w14:textId="2479240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_Toc170118224 \h </w:instrText>
      </w:r>
      <w:r>
        <w:rPr>
          <w:noProof/>
        </w:rPr>
      </w:r>
      <w:r>
        <w:rPr>
          <w:noProof/>
        </w:rPr>
        <w:fldChar w:fldCharType="separate"/>
      </w:r>
      <w:r>
        <w:rPr>
          <w:noProof/>
        </w:rPr>
        <w:t>173</w:t>
      </w:r>
      <w:r>
        <w:rPr>
          <w:noProof/>
        </w:rPr>
        <w:fldChar w:fldCharType="end"/>
      </w:r>
    </w:p>
    <w:p w14:paraId="0C660401" w14:textId="231C699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_Toc170118225 \h </w:instrText>
      </w:r>
      <w:r>
        <w:rPr>
          <w:noProof/>
        </w:rPr>
      </w:r>
      <w:r>
        <w:rPr>
          <w:noProof/>
        </w:rPr>
        <w:fldChar w:fldCharType="separate"/>
      </w:r>
      <w:r>
        <w:rPr>
          <w:noProof/>
        </w:rPr>
        <w:t>174</w:t>
      </w:r>
      <w:r>
        <w:rPr>
          <w:noProof/>
        </w:rPr>
        <w:fldChar w:fldCharType="end"/>
      </w:r>
    </w:p>
    <w:p w14:paraId="40B460A5" w14:textId="07C5076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_Toc170118226 \h </w:instrText>
      </w:r>
      <w:r>
        <w:rPr>
          <w:noProof/>
        </w:rPr>
      </w:r>
      <w:r>
        <w:rPr>
          <w:noProof/>
        </w:rPr>
        <w:fldChar w:fldCharType="separate"/>
      </w:r>
      <w:r>
        <w:rPr>
          <w:noProof/>
        </w:rPr>
        <w:t>175</w:t>
      </w:r>
      <w:r>
        <w:rPr>
          <w:noProof/>
        </w:rPr>
        <w:fldChar w:fldCharType="end"/>
      </w:r>
    </w:p>
    <w:p w14:paraId="62EC8251" w14:textId="678DA1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_Toc170118227 \h </w:instrText>
      </w:r>
      <w:r>
        <w:rPr>
          <w:noProof/>
        </w:rPr>
      </w:r>
      <w:r>
        <w:rPr>
          <w:noProof/>
        </w:rPr>
        <w:fldChar w:fldCharType="separate"/>
      </w:r>
      <w:r>
        <w:rPr>
          <w:noProof/>
        </w:rPr>
        <w:t>175</w:t>
      </w:r>
      <w:r>
        <w:rPr>
          <w:noProof/>
        </w:rPr>
        <w:fldChar w:fldCharType="end"/>
      </w:r>
    </w:p>
    <w:p w14:paraId="2650383E" w14:textId="77CE170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_Toc170118228 \h </w:instrText>
      </w:r>
      <w:r>
        <w:rPr>
          <w:noProof/>
        </w:rPr>
      </w:r>
      <w:r>
        <w:rPr>
          <w:noProof/>
        </w:rPr>
        <w:fldChar w:fldCharType="separate"/>
      </w:r>
      <w:r>
        <w:rPr>
          <w:noProof/>
        </w:rPr>
        <w:t>175</w:t>
      </w:r>
      <w:r>
        <w:rPr>
          <w:noProof/>
        </w:rPr>
        <w:fldChar w:fldCharType="end"/>
      </w:r>
    </w:p>
    <w:p w14:paraId="6E8A5BB1" w14:textId="715A36F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_Toc170118229 \h </w:instrText>
      </w:r>
      <w:r>
        <w:rPr>
          <w:noProof/>
        </w:rPr>
      </w:r>
      <w:r>
        <w:rPr>
          <w:noProof/>
        </w:rPr>
        <w:fldChar w:fldCharType="separate"/>
      </w:r>
      <w:r>
        <w:rPr>
          <w:noProof/>
        </w:rPr>
        <w:t>175</w:t>
      </w:r>
      <w:r>
        <w:rPr>
          <w:noProof/>
        </w:rPr>
        <w:fldChar w:fldCharType="end"/>
      </w:r>
    </w:p>
    <w:p w14:paraId="4CEC85D8" w14:textId="18D073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_Toc170118230 \h </w:instrText>
      </w:r>
      <w:r>
        <w:rPr>
          <w:noProof/>
        </w:rPr>
      </w:r>
      <w:r>
        <w:rPr>
          <w:noProof/>
        </w:rPr>
        <w:fldChar w:fldCharType="separate"/>
      </w:r>
      <w:r>
        <w:rPr>
          <w:noProof/>
        </w:rPr>
        <w:t>176</w:t>
      </w:r>
      <w:r>
        <w:rPr>
          <w:noProof/>
        </w:rPr>
        <w:fldChar w:fldCharType="end"/>
      </w:r>
    </w:p>
    <w:p w14:paraId="28D782B7" w14:textId="785B911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_Toc170118231 \h </w:instrText>
      </w:r>
      <w:r>
        <w:rPr>
          <w:noProof/>
        </w:rPr>
      </w:r>
      <w:r>
        <w:rPr>
          <w:noProof/>
        </w:rPr>
        <w:fldChar w:fldCharType="separate"/>
      </w:r>
      <w:r>
        <w:rPr>
          <w:noProof/>
        </w:rPr>
        <w:t>176</w:t>
      </w:r>
      <w:r>
        <w:rPr>
          <w:noProof/>
        </w:rPr>
        <w:fldChar w:fldCharType="end"/>
      </w:r>
    </w:p>
    <w:p w14:paraId="6EBE78C0" w14:textId="1ADA37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_Toc170118232 \h </w:instrText>
      </w:r>
      <w:r>
        <w:rPr>
          <w:noProof/>
        </w:rPr>
      </w:r>
      <w:r>
        <w:rPr>
          <w:noProof/>
        </w:rPr>
        <w:fldChar w:fldCharType="separate"/>
      </w:r>
      <w:r>
        <w:rPr>
          <w:noProof/>
        </w:rPr>
        <w:t>176</w:t>
      </w:r>
      <w:r>
        <w:rPr>
          <w:noProof/>
        </w:rPr>
        <w:fldChar w:fldCharType="end"/>
      </w:r>
    </w:p>
    <w:p w14:paraId="1C2B4886" w14:textId="6CF737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_Toc170118233 \h </w:instrText>
      </w:r>
      <w:r>
        <w:rPr>
          <w:noProof/>
        </w:rPr>
      </w:r>
      <w:r>
        <w:rPr>
          <w:noProof/>
        </w:rPr>
        <w:fldChar w:fldCharType="separate"/>
      </w:r>
      <w:r>
        <w:rPr>
          <w:noProof/>
        </w:rPr>
        <w:t>176</w:t>
      </w:r>
      <w:r>
        <w:rPr>
          <w:noProof/>
        </w:rPr>
        <w:fldChar w:fldCharType="end"/>
      </w:r>
    </w:p>
    <w:p w14:paraId="438A1060" w14:textId="77D94D3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_Toc170118234 \h </w:instrText>
      </w:r>
      <w:r>
        <w:rPr>
          <w:noProof/>
        </w:rPr>
      </w:r>
      <w:r>
        <w:rPr>
          <w:noProof/>
        </w:rPr>
        <w:fldChar w:fldCharType="separate"/>
      </w:r>
      <w:r>
        <w:rPr>
          <w:noProof/>
        </w:rPr>
        <w:t>177</w:t>
      </w:r>
      <w:r>
        <w:rPr>
          <w:noProof/>
        </w:rPr>
        <w:fldChar w:fldCharType="end"/>
      </w:r>
    </w:p>
    <w:p w14:paraId="22A30898" w14:textId="50555F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_Toc170118235 \h </w:instrText>
      </w:r>
      <w:r>
        <w:rPr>
          <w:noProof/>
        </w:rPr>
      </w:r>
      <w:r>
        <w:rPr>
          <w:noProof/>
        </w:rPr>
        <w:fldChar w:fldCharType="separate"/>
      </w:r>
      <w:r>
        <w:rPr>
          <w:noProof/>
        </w:rPr>
        <w:t>177</w:t>
      </w:r>
      <w:r>
        <w:rPr>
          <w:noProof/>
        </w:rPr>
        <w:fldChar w:fldCharType="end"/>
      </w:r>
    </w:p>
    <w:p w14:paraId="638D8143" w14:textId="08FEDB3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_Toc170118236 \h </w:instrText>
      </w:r>
      <w:r>
        <w:rPr>
          <w:noProof/>
        </w:rPr>
      </w:r>
      <w:r>
        <w:rPr>
          <w:noProof/>
        </w:rPr>
        <w:fldChar w:fldCharType="separate"/>
      </w:r>
      <w:r>
        <w:rPr>
          <w:noProof/>
        </w:rPr>
        <w:t>178</w:t>
      </w:r>
      <w:r>
        <w:rPr>
          <w:noProof/>
        </w:rPr>
        <w:fldChar w:fldCharType="end"/>
      </w:r>
    </w:p>
    <w:p w14:paraId="46A4E392" w14:textId="0D1B368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_Toc170118237 \h </w:instrText>
      </w:r>
      <w:r>
        <w:rPr>
          <w:noProof/>
        </w:rPr>
      </w:r>
      <w:r>
        <w:rPr>
          <w:noProof/>
        </w:rPr>
        <w:fldChar w:fldCharType="separate"/>
      </w:r>
      <w:r>
        <w:rPr>
          <w:noProof/>
        </w:rPr>
        <w:t>178</w:t>
      </w:r>
      <w:r>
        <w:rPr>
          <w:noProof/>
        </w:rPr>
        <w:fldChar w:fldCharType="end"/>
      </w:r>
    </w:p>
    <w:p w14:paraId="3EBB3806" w14:textId="0FD6ED7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_Toc170118238 \h </w:instrText>
      </w:r>
      <w:r>
        <w:rPr>
          <w:noProof/>
        </w:rPr>
      </w:r>
      <w:r>
        <w:rPr>
          <w:noProof/>
        </w:rPr>
        <w:fldChar w:fldCharType="separate"/>
      </w:r>
      <w:r>
        <w:rPr>
          <w:noProof/>
        </w:rPr>
        <w:t>179</w:t>
      </w:r>
      <w:r>
        <w:rPr>
          <w:noProof/>
        </w:rPr>
        <w:fldChar w:fldCharType="end"/>
      </w:r>
    </w:p>
    <w:p w14:paraId="2F610BCF" w14:textId="4157B2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_Toc170118239 \h </w:instrText>
      </w:r>
      <w:r>
        <w:rPr>
          <w:noProof/>
        </w:rPr>
      </w:r>
      <w:r>
        <w:rPr>
          <w:noProof/>
        </w:rPr>
        <w:fldChar w:fldCharType="separate"/>
      </w:r>
      <w:r>
        <w:rPr>
          <w:noProof/>
        </w:rPr>
        <w:t>179</w:t>
      </w:r>
      <w:r>
        <w:rPr>
          <w:noProof/>
        </w:rPr>
        <w:fldChar w:fldCharType="end"/>
      </w:r>
    </w:p>
    <w:p w14:paraId="390EBE92" w14:textId="09BCD9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_Toc170118240 \h </w:instrText>
      </w:r>
      <w:r>
        <w:rPr>
          <w:noProof/>
        </w:rPr>
      </w:r>
      <w:r>
        <w:rPr>
          <w:noProof/>
        </w:rPr>
        <w:fldChar w:fldCharType="separate"/>
      </w:r>
      <w:r>
        <w:rPr>
          <w:noProof/>
        </w:rPr>
        <w:t>179</w:t>
      </w:r>
      <w:r>
        <w:rPr>
          <w:noProof/>
        </w:rPr>
        <w:fldChar w:fldCharType="end"/>
      </w:r>
    </w:p>
    <w:p w14:paraId="05B1ADA0" w14:textId="6052C8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_Toc170118241 \h </w:instrText>
      </w:r>
      <w:r>
        <w:rPr>
          <w:noProof/>
        </w:rPr>
      </w:r>
      <w:r>
        <w:rPr>
          <w:noProof/>
        </w:rPr>
        <w:fldChar w:fldCharType="separate"/>
      </w:r>
      <w:r>
        <w:rPr>
          <w:noProof/>
        </w:rPr>
        <w:t>180</w:t>
      </w:r>
      <w:r>
        <w:rPr>
          <w:noProof/>
        </w:rPr>
        <w:fldChar w:fldCharType="end"/>
      </w:r>
    </w:p>
    <w:p w14:paraId="0C5E8AA6" w14:textId="2E5972F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_Toc170118242 \h </w:instrText>
      </w:r>
      <w:r>
        <w:rPr>
          <w:noProof/>
        </w:rPr>
      </w:r>
      <w:r>
        <w:rPr>
          <w:noProof/>
        </w:rPr>
        <w:fldChar w:fldCharType="separate"/>
      </w:r>
      <w:r>
        <w:rPr>
          <w:noProof/>
        </w:rPr>
        <w:t>180</w:t>
      </w:r>
      <w:r>
        <w:rPr>
          <w:noProof/>
        </w:rPr>
        <w:fldChar w:fldCharType="end"/>
      </w:r>
    </w:p>
    <w:p w14:paraId="21F9CCA3" w14:textId="71C138A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_Toc170118243 \h </w:instrText>
      </w:r>
      <w:r>
        <w:rPr>
          <w:noProof/>
        </w:rPr>
      </w:r>
      <w:r>
        <w:rPr>
          <w:noProof/>
        </w:rPr>
        <w:fldChar w:fldCharType="separate"/>
      </w:r>
      <w:r>
        <w:rPr>
          <w:noProof/>
        </w:rPr>
        <w:t>180</w:t>
      </w:r>
      <w:r>
        <w:rPr>
          <w:noProof/>
        </w:rPr>
        <w:fldChar w:fldCharType="end"/>
      </w:r>
    </w:p>
    <w:p w14:paraId="072C43E3" w14:textId="43601A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_Toc170118244 \h </w:instrText>
      </w:r>
      <w:r>
        <w:rPr>
          <w:noProof/>
        </w:rPr>
      </w:r>
      <w:r>
        <w:rPr>
          <w:noProof/>
        </w:rPr>
        <w:fldChar w:fldCharType="separate"/>
      </w:r>
      <w:r>
        <w:rPr>
          <w:noProof/>
        </w:rPr>
        <w:t>180</w:t>
      </w:r>
      <w:r>
        <w:rPr>
          <w:noProof/>
        </w:rPr>
        <w:fldChar w:fldCharType="end"/>
      </w:r>
    </w:p>
    <w:p w14:paraId="4835178F" w14:textId="2E7028E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_Toc170118245 \h </w:instrText>
      </w:r>
      <w:r>
        <w:rPr>
          <w:noProof/>
        </w:rPr>
      </w:r>
      <w:r>
        <w:rPr>
          <w:noProof/>
        </w:rPr>
        <w:fldChar w:fldCharType="separate"/>
      </w:r>
      <w:r>
        <w:rPr>
          <w:noProof/>
        </w:rPr>
        <w:t>180</w:t>
      </w:r>
      <w:r>
        <w:rPr>
          <w:noProof/>
        </w:rPr>
        <w:fldChar w:fldCharType="end"/>
      </w:r>
    </w:p>
    <w:p w14:paraId="37D5965A" w14:textId="6A3F610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_Toc170118246 \h </w:instrText>
      </w:r>
      <w:r>
        <w:rPr>
          <w:noProof/>
        </w:rPr>
      </w:r>
      <w:r>
        <w:rPr>
          <w:noProof/>
        </w:rPr>
        <w:fldChar w:fldCharType="separate"/>
      </w:r>
      <w:r>
        <w:rPr>
          <w:noProof/>
        </w:rPr>
        <w:t>180</w:t>
      </w:r>
      <w:r>
        <w:rPr>
          <w:noProof/>
        </w:rPr>
        <w:fldChar w:fldCharType="end"/>
      </w:r>
    </w:p>
    <w:p w14:paraId="17F5C687" w14:textId="05C8BF4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_Toc170118247 \h </w:instrText>
      </w:r>
      <w:r>
        <w:rPr>
          <w:noProof/>
        </w:rPr>
      </w:r>
      <w:r>
        <w:rPr>
          <w:noProof/>
        </w:rPr>
        <w:fldChar w:fldCharType="separate"/>
      </w:r>
      <w:r>
        <w:rPr>
          <w:noProof/>
        </w:rPr>
        <w:t>181</w:t>
      </w:r>
      <w:r>
        <w:rPr>
          <w:noProof/>
        </w:rPr>
        <w:fldChar w:fldCharType="end"/>
      </w:r>
    </w:p>
    <w:p w14:paraId="4ACDD5A0" w14:textId="50F713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_Toc170118248 \h </w:instrText>
      </w:r>
      <w:r>
        <w:rPr>
          <w:noProof/>
        </w:rPr>
      </w:r>
      <w:r>
        <w:rPr>
          <w:noProof/>
        </w:rPr>
        <w:fldChar w:fldCharType="separate"/>
      </w:r>
      <w:r>
        <w:rPr>
          <w:noProof/>
        </w:rPr>
        <w:t>181</w:t>
      </w:r>
      <w:r>
        <w:rPr>
          <w:noProof/>
        </w:rPr>
        <w:fldChar w:fldCharType="end"/>
      </w:r>
    </w:p>
    <w:p w14:paraId="558937E3" w14:textId="1BD7B5C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_Toc170118249 \h </w:instrText>
      </w:r>
      <w:r>
        <w:rPr>
          <w:noProof/>
        </w:rPr>
      </w:r>
      <w:r>
        <w:rPr>
          <w:noProof/>
        </w:rPr>
        <w:fldChar w:fldCharType="separate"/>
      </w:r>
      <w:r>
        <w:rPr>
          <w:noProof/>
        </w:rPr>
        <w:t>181</w:t>
      </w:r>
      <w:r>
        <w:rPr>
          <w:noProof/>
        </w:rPr>
        <w:fldChar w:fldCharType="end"/>
      </w:r>
    </w:p>
    <w:p w14:paraId="0C31D45D" w14:textId="088447B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_Toc170118250 \h </w:instrText>
      </w:r>
      <w:r>
        <w:rPr>
          <w:noProof/>
        </w:rPr>
      </w:r>
      <w:r>
        <w:rPr>
          <w:noProof/>
        </w:rPr>
        <w:fldChar w:fldCharType="separate"/>
      </w:r>
      <w:r>
        <w:rPr>
          <w:noProof/>
        </w:rPr>
        <w:t>181</w:t>
      </w:r>
      <w:r>
        <w:rPr>
          <w:noProof/>
        </w:rPr>
        <w:fldChar w:fldCharType="end"/>
      </w:r>
    </w:p>
    <w:p w14:paraId="6EAC9F8A" w14:textId="16F1014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_Toc170118251 \h </w:instrText>
      </w:r>
      <w:r>
        <w:rPr>
          <w:noProof/>
        </w:rPr>
      </w:r>
      <w:r>
        <w:rPr>
          <w:noProof/>
        </w:rPr>
        <w:fldChar w:fldCharType="separate"/>
      </w:r>
      <w:r>
        <w:rPr>
          <w:noProof/>
        </w:rPr>
        <w:t>181</w:t>
      </w:r>
      <w:r>
        <w:rPr>
          <w:noProof/>
        </w:rPr>
        <w:fldChar w:fldCharType="end"/>
      </w:r>
    </w:p>
    <w:p w14:paraId="6F717454" w14:textId="7FB31FE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_Toc170118252 \h </w:instrText>
      </w:r>
      <w:r>
        <w:rPr>
          <w:noProof/>
        </w:rPr>
      </w:r>
      <w:r>
        <w:rPr>
          <w:noProof/>
        </w:rPr>
        <w:fldChar w:fldCharType="separate"/>
      </w:r>
      <w:r>
        <w:rPr>
          <w:noProof/>
        </w:rPr>
        <w:t>181</w:t>
      </w:r>
      <w:r>
        <w:rPr>
          <w:noProof/>
        </w:rPr>
        <w:fldChar w:fldCharType="end"/>
      </w:r>
    </w:p>
    <w:p w14:paraId="6E88BCD0" w14:textId="1A7EB3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_Toc170118253 \h </w:instrText>
      </w:r>
      <w:r>
        <w:rPr>
          <w:noProof/>
        </w:rPr>
      </w:r>
      <w:r>
        <w:rPr>
          <w:noProof/>
        </w:rPr>
        <w:fldChar w:fldCharType="separate"/>
      </w:r>
      <w:r>
        <w:rPr>
          <w:noProof/>
        </w:rPr>
        <w:t>181</w:t>
      </w:r>
      <w:r>
        <w:rPr>
          <w:noProof/>
        </w:rPr>
        <w:fldChar w:fldCharType="end"/>
      </w:r>
    </w:p>
    <w:p w14:paraId="0EC072F9" w14:textId="3216CE1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_Toc170118254 \h </w:instrText>
      </w:r>
      <w:r>
        <w:rPr>
          <w:noProof/>
        </w:rPr>
      </w:r>
      <w:r>
        <w:rPr>
          <w:noProof/>
        </w:rPr>
        <w:fldChar w:fldCharType="separate"/>
      </w:r>
      <w:r>
        <w:rPr>
          <w:noProof/>
        </w:rPr>
        <w:t>181</w:t>
      </w:r>
      <w:r>
        <w:rPr>
          <w:noProof/>
        </w:rPr>
        <w:fldChar w:fldCharType="end"/>
      </w:r>
    </w:p>
    <w:p w14:paraId="0807743B" w14:textId="7C2A226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_Toc170118255 \h </w:instrText>
      </w:r>
      <w:r>
        <w:rPr>
          <w:noProof/>
        </w:rPr>
      </w:r>
      <w:r>
        <w:rPr>
          <w:noProof/>
        </w:rPr>
        <w:fldChar w:fldCharType="separate"/>
      </w:r>
      <w:r>
        <w:rPr>
          <w:noProof/>
        </w:rPr>
        <w:t>182</w:t>
      </w:r>
      <w:r>
        <w:rPr>
          <w:noProof/>
        </w:rPr>
        <w:fldChar w:fldCharType="end"/>
      </w:r>
    </w:p>
    <w:p w14:paraId="2102B0A3" w14:textId="64AB4BD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_Toc170118256 \h </w:instrText>
      </w:r>
      <w:r>
        <w:rPr>
          <w:noProof/>
        </w:rPr>
      </w:r>
      <w:r>
        <w:rPr>
          <w:noProof/>
        </w:rPr>
        <w:fldChar w:fldCharType="separate"/>
      </w:r>
      <w:r>
        <w:rPr>
          <w:noProof/>
        </w:rPr>
        <w:t>182</w:t>
      </w:r>
      <w:r>
        <w:rPr>
          <w:noProof/>
        </w:rPr>
        <w:fldChar w:fldCharType="end"/>
      </w:r>
    </w:p>
    <w:p w14:paraId="7F3F0F57" w14:textId="3497564F"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 xml:space="preserve"> API</w:t>
      </w:r>
      <w:r>
        <w:rPr>
          <w:noProof/>
        </w:rPr>
        <w:tab/>
      </w:r>
      <w:r>
        <w:rPr>
          <w:noProof/>
        </w:rPr>
        <w:fldChar w:fldCharType="begin" w:fldLock="1"/>
      </w:r>
      <w:r>
        <w:rPr>
          <w:noProof/>
        </w:rPr>
        <w:instrText xml:space="preserve"> PAGEREF _Toc170118257 \h </w:instrText>
      </w:r>
      <w:r>
        <w:rPr>
          <w:noProof/>
        </w:rPr>
      </w:r>
      <w:r>
        <w:rPr>
          <w:noProof/>
        </w:rPr>
        <w:fldChar w:fldCharType="separate"/>
      </w:r>
      <w:r>
        <w:rPr>
          <w:noProof/>
        </w:rPr>
        <w:t>182</w:t>
      </w:r>
      <w:r>
        <w:rPr>
          <w:noProof/>
        </w:rPr>
        <w:fldChar w:fldCharType="end"/>
      </w:r>
    </w:p>
    <w:p w14:paraId="313C6A4D" w14:textId="4259AB4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_Toc170118258 \h </w:instrText>
      </w:r>
      <w:r>
        <w:rPr>
          <w:noProof/>
        </w:rPr>
      </w:r>
      <w:r>
        <w:rPr>
          <w:noProof/>
        </w:rPr>
        <w:fldChar w:fldCharType="separate"/>
      </w:r>
      <w:r>
        <w:rPr>
          <w:noProof/>
        </w:rPr>
        <w:t>182</w:t>
      </w:r>
      <w:r>
        <w:rPr>
          <w:noProof/>
        </w:rPr>
        <w:fldChar w:fldCharType="end"/>
      </w:r>
    </w:p>
    <w:p w14:paraId="75C6E2D0" w14:textId="5E9017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_Toc170118259 \h </w:instrText>
      </w:r>
      <w:r>
        <w:rPr>
          <w:noProof/>
        </w:rPr>
      </w:r>
      <w:r>
        <w:rPr>
          <w:noProof/>
        </w:rPr>
        <w:fldChar w:fldCharType="separate"/>
      </w:r>
      <w:r>
        <w:rPr>
          <w:noProof/>
        </w:rPr>
        <w:t>182</w:t>
      </w:r>
      <w:r>
        <w:rPr>
          <w:noProof/>
        </w:rPr>
        <w:fldChar w:fldCharType="end"/>
      </w:r>
    </w:p>
    <w:p w14:paraId="69F83368" w14:textId="5D12A3D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_Toc170118260 \h </w:instrText>
      </w:r>
      <w:r>
        <w:rPr>
          <w:noProof/>
        </w:rPr>
      </w:r>
      <w:r>
        <w:rPr>
          <w:noProof/>
        </w:rPr>
        <w:fldChar w:fldCharType="separate"/>
      </w:r>
      <w:r>
        <w:rPr>
          <w:noProof/>
        </w:rPr>
        <w:t>182</w:t>
      </w:r>
      <w:r>
        <w:rPr>
          <w:noProof/>
        </w:rPr>
        <w:fldChar w:fldCharType="end"/>
      </w:r>
    </w:p>
    <w:p w14:paraId="71D901B5" w14:textId="77AAB21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_Toc170118261 \h </w:instrText>
      </w:r>
      <w:r>
        <w:rPr>
          <w:noProof/>
        </w:rPr>
      </w:r>
      <w:r>
        <w:rPr>
          <w:noProof/>
        </w:rPr>
        <w:fldChar w:fldCharType="separate"/>
      </w:r>
      <w:r>
        <w:rPr>
          <w:noProof/>
        </w:rPr>
        <w:t>182</w:t>
      </w:r>
      <w:r>
        <w:rPr>
          <w:noProof/>
        </w:rPr>
        <w:fldChar w:fldCharType="end"/>
      </w:r>
    </w:p>
    <w:p w14:paraId="2D23704B" w14:textId="6DEA09D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_Toc170118262 \h </w:instrText>
      </w:r>
      <w:r>
        <w:rPr>
          <w:noProof/>
        </w:rPr>
      </w:r>
      <w:r>
        <w:rPr>
          <w:noProof/>
        </w:rPr>
        <w:fldChar w:fldCharType="separate"/>
      </w:r>
      <w:r>
        <w:rPr>
          <w:noProof/>
        </w:rPr>
        <w:t>184</w:t>
      </w:r>
      <w:r>
        <w:rPr>
          <w:noProof/>
        </w:rPr>
        <w:fldChar w:fldCharType="end"/>
      </w:r>
    </w:p>
    <w:p w14:paraId="4397CAAF" w14:textId="52484A7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_Toc170118263 \h </w:instrText>
      </w:r>
      <w:r>
        <w:rPr>
          <w:noProof/>
        </w:rPr>
      </w:r>
      <w:r>
        <w:rPr>
          <w:noProof/>
        </w:rPr>
        <w:fldChar w:fldCharType="separate"/>
      </w:r>
      <w:r>
        <w:rPr>
          <w:noProof/>
        </w:rPr>
        <w:t>184</w:t>
      </w:r>
      <w:r>
        <w:rPr>
          <w:noProof/>
        </w:rPr>
        <w:fldChar w:fldCharType="end"/>
      </w:r>
    </w:p>
    <w:p w14:paraId="31476275" w14:textId="3CF61F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_Toc170118264 \h </w:instrText>
      </w:r>
      <w:r>
        <w:rPr>
          <w:noProof/>
        </w:rPr>
      </w:r>
      <w:r>
        <w:rPr>
          <w:noProof/>
        </w:rPr>
        <w:fldChar w:fldCharType="separate"/>
      </w:r>
      <w:r>
        <w:rPr>
          <w:noProof/>
        </w:rPr>
        <w:t>184</w:t>
      </w:r>
      <w:r>
        <w:rPr>
          <w:noProof/>
        </w:rPr>
        <w:fldChar w:fldCharType="end"/>
      </w:r>
    </w:p>
    <w:p w14:paraId="1A98F5E7" w14:textId="6A00CA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_Toc170118265 \h </w:instrText>
      </w:r>
      <w:r>
        <w:rPr>
          <w:noProof/>
        </w:rPr>
      </w:r>
      <w:r>
        <w:rPr>
          <w:noProof/>
        </w:rPr>
        <w:fldChar w:fldCharType="separate"/>
      </w:r>
      <w:r>
        <w:rPr>
          <w:noProof/>
        </w:rPr>
        <w:t>184</w:t>
      </w:r>
      <w:r>
        <w:rPr>
          <w:noProof/>
        </w:rPr>
        <w:fldChar w:fldCharType="end"/>
      </w:r>
    </w:p>
    <w:p w14:paraId="791E58C2" w14:textId="58CB1A5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_Toc170118266 \h </w:instrText>
      </w:r>
      <w:r>
        <w:rPr>
          <w:noProof/>
        </w:rPr>
      </w:r>
      <w:r>
        <w:rPr>
          <w:noProof/>
        </w:rPr>
        <w:fldChar w:fldCharType="separate"/>
      </w:r>
      <w:r>
        <w:rPr>
          <w:noProof/>
        </w:rPr>
        <w:t>184</w:t>
      </w:r>
      <w:r>
        <w:rPr>
          <w:noProof/>
        </w:rPr>
        <w:fldChar w:fldCharType="end"/>
      </w:r>
    </w:p>
    <w:p w14:paraId="1C401360" w14:textId="406617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_Toc170118267 \h </w:instrText>
      </w:r>
      <w:r>
        <w:rPr>
          <w:noProof/>
        </w:rPr>
      </w:r>
      <w:r>
        <w:rPr>
          <w:noProof/>
        </w:rPr>
        <w:fldChar w:fldCharType="separate"/>
      </w:r>
      <w:r>
        <w:rPr>
          <w:noProof/>
        </w:rPr>
        <w:t>185</w:t>
      </w:r>
      <w:r>
        <w:rPr>
          <w:noProof/>
        </w:rPr>
        <w:fldChar w:fldCharType="end"/>
      </w:r>
    </w:p>
    <w:p w14:paraId="6133F7F4" w14:textId="784FC55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_Toc170118268 \h </w:instrText>
      </w:r>
      <w:r>
        <w:rPr>
          <w:noProof/>
        </w:rPr>
      </w:r>
      <w:r>
        <w:rPr>
          <w:noProof/>
        </w:rPr>
        <w:fldChar w:fldCharType="separate"/>
      </w:r>
      <w:r>
        <w:rPr>
          <w:noProof/>
        </w:rPr>
        <w:t>185</w:t>
      </w:r>
      <w:r>
        <w:rPr>
          <w:noProof/>
        </w:rPr>
        <w:fldChar w:fldCharType="end"/>
      </w:r>
    </w:p>
    <w:p w14:paraId="21BC40AE" w14:textId="02841BF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_Toc170118269 \h </w:instrText>
      </w:r>
      <w:r>
        <w:rPr>
          <w:noProof/>
        </w:rPr>
      </w:r>
      <w:r>
        <w:rPr>
          <w:noProof/>
        </w:rPr>
        <w:fldChar w:fldCharType="separate"/>
      </w:r>
      <w:r>
        <w:rPr>
          <w:noProof/>
        </w:rPr>
        <w:t>185</w:t>
      </w:r>
      <w:r>
        <w:rPr>
          <w:noProof/>
        </w:rPr>
        <w:fldChar w:fldCharType="end"/>
      </w:r>
    </w:p>
    <w:p w14:paraId="4E0A2269" w14:textId="513B561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_Toc170118270 \h </w:instrText>
      </w:r>
      <w:r>
        <w:rPr>
          <w:noProof/>
        </w:rPr>
      </w:r>
      <w:r>
        <w:rPr>
          <w:noProof/>
        </w:rPr>
        <w:fldChar w:fldCharType="separate"/>
      </w:r>
      <w:r>
        <w:rPr>
          <w:noProof/>
        </w:rPr>
        <w:t>185</w:t>
      </w:r>
      <w:r>
        <w:rPr>
          <w:noProof/>
        </w:rPr>
        <w:fldChar w:fldCharType="end"/>
      </w:r>
    </w:p>
    <w:p w14:paraId="75D6EFC1" w14:textId="62B7FEF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_Toc170118271 \h </w:instrText>
      </w:r>
      <w:r>
        <w:rPr>
          <w:noProof/>
        </w:rPr>
      </w:r>
      <w:r>
        <w:rPr>
          <w:noProof/>
        </w:rPr>
        <w:fldChar w:fldCharType="separate"/>
      </w:r>
      <w:r>
        <w:rPr>
          <w:noProof/>
        </w:rPr>
        <w:t>185</w:t>
      </w:r>
      <w:r>
        <w:rPr>
          <w:noProof/>
        </w:rPr>
        <w:fldChar w:fldCharType="end"/>
      </w:r>
    </w:p>
    <w:p w14:paraId="51B8C89B" w14:textId="5C13213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_Toc170118272 \h </w:instrText>
      </w:r>
      <w:r>
        <w:rPr>
          <w:noProof/>
        </w:rPr>
      </w:r>
      <w:r>
        <w:rPr>
          <w:noProof/>
        </w:rPr>
        <w:fldChar w:fldCharType="separate"/>
      </w:r>
      <w:r>
        <w:rPr>
          <w:noProof/>
        </w:rPr>
        <w:t>185</w:t>
      </w:r>
      <w:r>
        <w:rPr>
          <w:noProof/>
        </w:rPr>
        <w:fldChar w:fldCharType="end"/>
      </w:r>
    </w:p>
    <w:p w14:paraId="38F4C823" w14:textId="06319B2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_Toc170118273 \h </w:instrText>
      </w:r>
      <w:r>
        <w:rPr>
          <w:noProof/>
        </w:rPr>
      </w:r>
      <w:r>
        <w:rPr>
          <w:noProof/>
        </w:rPr>
        <w:fldChar w:fldCharType="separate"/>
      </w:r>
      <w:r>
        <w:rPr>
          <w:noProof/>
        </w:rPr>
        <w:t>186</w:t>
      </w:r>
      <w:r>
        <w:rPr>
          <w:noProof/>
        </w:rPr>
        <w:fldChar w:fldCharType="end"/>
      </w:r>
    </w:p>
    <w:p w14:paraId="21AEBAC9" w14:textId="6F26249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_Toc170118274 \h </w:instrText>
      </w:r>
      <w:r>
        <w:rPr>
          <w:noProof/>
        </w:rPr>
      </w:r>
      <w:r>
        <w:rPr>
          <w:noProof/>
        </w:rPr>
        <w:fldChar w:fldCharType="separate"/>
      </w:r>
      <w:r>
        <w:rPr>
          <w:noProof/>
        </w:rPr>
        <w:t>187</w:t>
      </w:r>
      <w:r>
        <w:rPr>
          <w:noProof/>
        </w:rPr>
        <w:fldChar w:fldCharType="end"/>
      </w:r>
    </w:p>
    <w:p w14:paraId="47408337" w14:textId="490F1B5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_Toc170118275 \h </w:instrText>
      </w:r>
      <w:r>
        <w:rPr>
          <w:noProof/>
        </w:rPr>
      </w:r>
      <w:r>
        <w:rPr>
          <w:noProof/>
        </w:rPr>
        <w:fldChar w:fldCharType="separate"/>
      </w:r>
      <w:r>
        <w:rPr>
          <w:noProof/>
        </w:rPr>
        <w:t>188</w:t>
      </w:r>
      <w:r>
        <w:rPr>
          <w:noProof/>
        </w:rPr>
        <w:fldChar w:fldCharType="end"/>
      </w:r>
    </w:p>
    <w:p w14:paraId="10F6B8CA" w14:textId="5265AC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_Toc170118276 \h </w:instrText>
      </w:r>
      <w:r>
        <w:rPr>
          <w:noProof/>
        </w:rPr>
      </w:r>
      <w:r>
        <w:rPr>
          <w:noProof/>
        </w:rPr>
        <w:fldChar w:fldCharType="separate"/>
      </w:r>
      <w:r>
        <w:rPr>
          <w:noProof/>
        </w:rPr>
        <w:t>189</w:t>
      </w:r>
      <w:r>
        <w:rPr>
          <w:noProof/>
        </w:rPr>
        <w:fldChar w:fldCharType="end"/>
      </w:r>
    </w:p>
    <w:p w14:paraId="641BCEC2" w14:textId="49A3E3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907080">
        <w:rPr>
          <w:noProof/>
        </w:rPr>
        <w:t xml:space="preserve"> Subscriptions</w:t>
      </w:r>
      <w:r>
        <w:rPr>
          <w:noProof/>
        </w:rPr>
        <w:tab/>
      </w:r>
      <w:r>
        <w:rPr>
          <w:noProof/>
        </w:rPr>
        <w:fldChar w:fldCharType="begin" w:fldLock="1"/>
      </w:r>
      <w:r>
        <w:rPr>
          <w:noProof/>
        </w:rPr>
        <w:instrText xml:space="preserve"> PAGEREF _Toc170118277 \h </w:instrText>
      </w:r>
      <w:r>
        <w:rPr>
          <w:noProof/>
        </w:rPr>
      </w:r>
      <w:r>
        <w:rPr>
          <w:noProof/>
        </w:rPr>
        <w:fldChar w:fldCharType="separate"/>
      </w:r>
      <w:r>
        <w:rPr>
          <w:noProof/>
        </w:rPr>
        <w:t>189</w:t>
      </w:r>
      <w:r>
        <w:rPr>
          <w:noProof/>
        </w:rPr>
        <w:fldChar w:fldCharType="end"/>
      </w:r>
    </w:p>
    <w:p w14:paraId="19D7DD38" w14:textId="5E32814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_Toc170118278 \h </w:instrText>
      </w:r>
      <w:r>
        <w:rPr>
          <w:noProof/>
        </w:rPr>
      </w:r>
      <w:r>
        <w:rPr>
          <w:noProof/>
        </w:rPr>
        <w:fldChar w:fldCharType="separate"/>
      </w:r>
      <w:r>
        <w:rPr>
          <w:noProof/>
        </w:rPr>
        <w:t>189</w:t>
      </w:r>
      <w:r>
        <w:rPr>
          <w:noProof/>
        </w:rPr>
        <w:fldChar w:fldCharType="end"/>
      </w:r>
    </w:p>
    <w:p w14:paraId="094E60AC" w14:textId="2F986E0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_Toc170118279 \h </w:instrText>
      </w:r>
      <w:r>
        <w:rPr>
          <w:noProof/>
        </w:rPr>
      </w:r>
      <w:r>
        <w:rPr>
          <w:noProof/>
        </w:rPr>
        <w:fldChar w:fldCharType="separate"/>
      </w:r>
      <w:r>
        <w:rPr>
          <w:noProof/>
        </w:rPr>
        <w:t>189</w:t>
      </w:r>
      <w:r>
        <w:rPr>
          <w:noProof/>
        </w:rPr>
        <w:fldChar w:fldCharType="end"/>
      </w:r>
    </w:p>
    <w:p w14:paraId="1EDF6A39" w14:textId="1929E1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_Toc170118280 \h </w:instrText>
      </w:r>
      <w:r>
        <w:rPr>
          <w:noProof/>
        </w:rPr>
      </w:r>
      <w:r>
        <w:rPr>
          <w:noProof/>
        </w:rPr>
        <w:fldChar w:fldCharType="separate"/>
      </w:r>
      <w:r>
        <w:rPr>
          <w:noProof/>
        </w:rPr>
        <w:t>190</w:t>
      </w:r>
      <w:r>
        <w:rPr>
          <w:noProof/>
        </w:rPr>
        <w:fldChar w:fldCharType="end"/>
      </w:r>
    </w:p>
    <w:p w14:paraId="7BFAC7F9" w14:textId="2E76632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_Toc170118281 \h </w:instrText>
      </w:r>
      <w:r>
        <w:rPr>
          <w:noProof/>
        </w:rPr>
      </w:r>
      <w:r>
        <w:rPr>
          <w:noProof/>
        </w:rPr>
        <w:fldChar w:fldCharType="separate"/>
      </w:r>
      <w:r>
        <w:rPr>
          <w:noProof/>
        </w:rPr>
        <w:t>190</w:t>
      </w:r>
      <w:r>
        <w:rPr>
          <w:noProof/>
        </w:rPr>
        <w:fldChar w:fldCharType="end"/>
      </w:r>
    </w:p>
    <w:p w14:paraId="5ED68F4B" w14:textId="4B66208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_Toc170118282 \h </w:instrText>
      </w:r>
      <w:r>
        <w:rPr>
          <w:noProof/>
        </w:rPr>
      </w:r>
      <w:r>
        <w:rPr>
          <w:noProof/>
        </w:rPr>
        <w:fldChar w:fldCharType="separate"/>
      </w:r>
      <w:r>
        <w:rPr>
          <w:noProof/>
        </w:rPr>
        <w:t>190</w:t>
      </w:r>
      <w:r>
        <w:rPr>
          <w:noProof/>
        </w:rPr>
        <w:fldChar w:fldCharType="end"/>
      </w:r>
    </w:p>
    <w:p w14:paraId="6844298E" w14:textId="3F5D4AA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907080">
        <w:rPr>
          <w:noProof/>
        </w:rPr>
        <w:t xml:space="preserve"> Subscription</w:t>
      </w:r>
      <w:r>
        <w:rPr>
          <w:noProof/>
        </w:rPr>
        <w:tab/>
      </w:r>
      <w:r>
        <w:rPr>
          <w:noProof/>
        </w:rPr>
        <w:fldChar w:fldCharType="begin" w:fldLock="1"/>
      </w:r>
      <w:r>
        <w:rPr>
          <w:noProof/>
        </w:rPr>
        <w:instrText xml:space="preserve"> PAGEREF _Toc170118283 \h </w:instrText>
      </w:r>
      <w:r>
        <w:rPr>
          <w:noProof/>
        </w:rPr>
      </w:r>
      <w:r>
        <w:rPr>
          <w:noProof/>
        </w:rPr>
        <w:fldChar w:fldCharType="separate"/>
      </w:r>
      <w:r>
        <w:rPr>
          <w:noProof/>
        </w:rPr>
        <w:t>190</w:t>
      </w:r>
      <w:r>
        <w:rPr>
          <w:noProof/>
        </w:rPr>
        <w:fldChar w:fldCharType="end"/>
      </w:r>
    </w:p>
    <w:p w14:paraId="19FB095A" w14:textId="735B910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_Toc170118284 \h </w:instrText>
      </w:r>
      <w:r>
        <w:rPr>
          <w:noProof/>
        </w:rPr>
      </w:r>
      <w:r>
        <w:rPr>
          <w:noProof/>
        </w:rPr>
        <w:fldChar w:fldCharType="separate"/>
      </w:r>
      <w:r>
        <w:rPr>
          <w:noProof/>
        </w:rPr>
        <w:t>190</w:t>
      </w:r>
      <w:r>
        <w:rPr>
          <w:noProof/>
        </w:rPr>
        <w:fldChar w:fldCharType="end"/>
      </w:r>
    </w:p>
    <w:p w14:paraId="4EA2703A" w14:textId="2339E2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_Toc170118285 \h </w:instrText>
      </w:r>
      <w:r>
        <w:rPr>
          <w:noProof/>
        </w:rPr>
      </w:r>
      <w:r>
        <w:rPr>
          <w:noProof/>
        </w:rPr>
        <w:fldChar w:fldCharType="separate"/>
      </w:r>
      <w:r>
        <w:rPr>
          <w:noProof/>
        </w:rPr>
        <w:t>191</w:t>
      </w:r>
      <w:r>
        <w:rPr>
          <w:noProof/>
        </w:rPr>
        <w:fldChar w:fldCharType="end"/>
      </w:r>
    </w:p>
    <w:p w14:paraId="48B83331" w14:textId="05A717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_Toc170118286 \h </w:instrText>
      </w:r>
      <w:r>
        <w:rPr>
          <w:noProof/>
        </w:rPr>
      </w:r>
      <w:r>
        <w:rPr>
          <w:noProof/>
        </w:rPr>
        <w:fldChar w:fldCharType="separate"/>
      </w:r>
      <w:r>
        <w:rPr>
          <w:noProof/>
        </w:rPr>
        <w:t>191</w:t>
      </w:r>
      <w:r>
        <w:rPr>
          <w:noProof/>
        </w:rPr>
        <w:fldChar w:fldCharType="end"/>
      </w:r>
    </w:p>
    <w:p w14:paraId="5D90BBA3" w14:textId="57815A0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_Toc170118287 \h </w:instrText>
      </w:r>
      <w:r>
        <w:rPr>
          <w:noProof/>
        </w:rPr>
      </w:r>
      <w:r>
        <w:rPr>
          <w:noProof/>
        </w:rPr>
        <w:fldChar w:fldCharType="separate"/>
      </w:r>
      <w:r>
        <w:rPr>
          <w:noProof/>
        </w:rPr>
        <w:t>191</w:t>
      </w:r>
      <w:r>
        <w:rPr>
          <w:noProof/>
        </w:rPr>
        <w:fldChar w:fldCharType="end"/>
      </w:r>
    </w:p>
    <w:p w14:paraId="147B3814" w14:textId="6A31C17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_Toc170118288 \h </w:instrText>
      </w:r>
      <w:r>
        <w:rPr>
          <w:noProof/>
        </w:rPr>
      </w:r>
      <w:r>
        <w:rPr>
          <w:noProof/>
        </w:rPr>
        <w:fldChar w:fldCharType="separate"/>
      </w:r>
      <w:r>
        <w:rPr>
          <w:noProof/>
        </w:rPr>
        <w:t>192</w:t>
      </w:r>
      <w:r>
        <w:rPr>
          <w:noProof/>
        </w:rPr>
        <w:fldChar w:fldCharType="end"/>
      </w:r>
    </w:p>
    <w:p w14:paraId="56232544" w14:textId="3238B71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_Toc170118289 \h </w:instrText>
      </w:r>
      <w:r>
        <w:rPr>
          <w:noProof/>
        </w:rPr>
      </w:r>
      <w:r>
        <w:rPr>
          <w:noProof/>
        </w:rPr>
        <w:fldChar w:fldCharType="separate"/>
      </w:r>
      <w:r>
        <w:rPr>
          <w:noProof/>
        </w:rPr>
        <w:t>193</w:t>
      </w:r>
      <w:r>
        <w:rPr>
          <w:noProof/>
        </w:rPr>
        <w:fldChar w:fldCharType="end"/>
      </w:r>
    </w:p>
    <w:p w14:paraId="1D597EEB" w14:textId="1B2FC11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_Toc170118290 \h </w:instrText>
      </w:r>
      <w:r>
        <w:rPr>
          <w:noProof/>
        </w:rPr>
      </w:r>
      <w:r>
        <w:rPr>
          <w:noProof/>
        </w:rPr>
        <w:fldChar w:fldCharType="separate"/>
      </w:r>
      <w:r>
        <w:rPr>
          <w:noProof/>
        </w:rPr>
        <w:t>194</w:t>
      </w:r>
      <w:r>
        <w:rPr>
          <w:noProof/>
        </w:rPr>
        <w:fldChar w:fldCharType="end"/>
      </w:r>
    </w:p>
    <w:p w14:paraId="0D66AF5A" w14:textId="0CC17DC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_Toc170118291 \h </w:instrText>
      </w:r>
      <w:r>
        <w:rPr>
          <w:noProof/>
        </w:rPr>
      </w:r>
      <w:r>
        <w:rPr>
          <w:noProof/>
        </w:rPr>
        <w:fldChar w:fldCharType="separate"/>
      </w:r>
      <w:r>
        <w:rPr>
          <w:noProof/>
        </w:rPr>
        <w:t>195</w:t>
      </w:r>
      <w:r>
        <w:rPr>
          <w:noProof/>
        </w:rPr>
        <w:fldChar w:fldCharType="end"/>
      </w:r>
    </w:p>
    <w:p w14:paraId="3761C917" w14:textId="3798569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_Toc170118292 \h </w:instrText>
      </w:r>
      <w:r>
        <w:rPr>
          <w:noProof/>
        </w:rPr>
      </w:r>
      <w:r>
        <w:rPr>
          <w:noProof/>
        </w:rPr>
        <w:fldChar w:fldCharType="separate"/>
      </w:r>
      <w:r>
        <w:rPr>
          <w:noProof/>
        </w:rPr>
        <w:t>195</w:t>
      </w:r>
      <w:r>
        <w:rPr>
          <w:noProof/>
        </w:rPr>
        <w:fldChar w:fldCharType="end"/>
      </w:r>
    </w:p>
    <w:p w14:paraId="3D6C5671" w14:textId="20B48CD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_Toc170118293 \h </w:instrText>
      </w:r>
      <w:r>
        <w:rPr>
          <w:noProof/>
        </w:rPr>
      </w:r>
      <w:r>
        <w:rPr>
          <w:noProof/>
        </w:rPr>
        <w:fldChar w:fldCharType="separate"/>
      </w:r>
      <w:r>
        <w:rPr>
          <w:noProof/>
        </w:rPr>
        <w:t>196</w:t>
      </w:r>
      <w:r>
        <w:rPr>
          <w:noProof/>
        </w:rPr>
        <w:fldChar w:fldCharType="end"/>
      </w:r>
    </w:p>
    <w:p w14:paraId="003CF3CA" w14:textId="7BA6C0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_Toc170118294 \h </w:instrText>
      </w:r>
      <w:r>
        <w:rPr>
          <w:noProof/>
        </w:rPr>
      </w:r>
      <w:r>
        <w:rPr>
          <w:noProof/>
        </w:rPr>
        <w:fldChar w:fldCharType="separate"/>
      </w:r>
      <w:r>
        <w:rPr>
          <w:noProof/>
        </w:rPr>
        <w:t>196</w:t>
      </w:r>
      <w:r>
        <w:rPr>
          <w:noProof/>
        </w:rPr>
        <w:fldChar w:fldCharType="end"/>
      </w:r>
    </w:p>
    <w:p w14:paraId="3D612B7B" w14:textId="318CDF9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_Toc170118295 \h </w:instrText>
      </w:r>
      <w:r>
        <w:rPr>
          <w:noProof/>
        </w:rPr>
      </w:r>
      <w:r>
        <w:rPr>
          <w:noProof/>
        </w:rPr>
        <w:fldChar w:fldCharType="separate"/>
      </w:r>
      <w:r>
        <w:rPr>
          <w:noProof/>
        </w:rPr>
        <w:t>196</w:t>
      </w:r>
      <w:r>
        <w:rPr>
          <w:noProof/>
        </w:rPr>
        <w:fldChar w:fldCharType="end"/>
      </w:r>
    </w:p>
    <w:p w14:paraId="53CDCFC5" w14:textId="2B4CA3A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_Toc170118296 \h </w:instrText>
      </w:r>
      <w:r>
        <w:rPr>
          <w:noProof/>
        </w:rPr>
      </w:r>
      <w:r>
        <w:rPr>
          <w:noProof/>
        </w:rPr>
        <w:fldChar w:fldCharType="separate"/>
      </w:r>
      <w:r>
        <w:rPr>
          <w:noProof/>
        </w:rPr>
        <w:t>197</w:t>
      </w:r>
      <w:r>
        <w:rPr>
          <w:noProof/>
        </w:rPr>
        <w:fldChar w:fldCharType="end"/>
      </w:r>
    </w:p>
    <w:p w14:paraId="19A8A8BD" w14:textId="411FE3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_Toc170118297 \h </w:instrText>
      </w:r>
      <w:r>
        <w:rPr>
          <w:noProof/>
        </w:rPr>
      </w:r>
      <w:r>
        <w:rPr>
          <w:noProof/>
        </w:rPr>
        <w:fldChar w:fldCharType="separate"/>
      </w:r>
      <w:r>
        <w:rPr>
          <w:noProof/>
        </w:rPr>
        <w:t>197</w:t>
      </w:r>
      <w:r>
        <w:rPr>
          <w:noProof/>
        </w:rPr>
        <w:fldChar w:fldCharType="end"/>
      </w:r>
    </w:p>
    <w:p w14:paraId="765E0AE9" w14:textId="2C34DC2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_Toc170118298 \h </w:instrText>
      </w:r>
      <w:r>
        <w:rPr>
          <w:noProof/>
        </w:rPr>
      </w:r>
      <w:r>
        <w:rPr>
          <w:noProof/>
        </w:rPr>
        <w:fldChar w:fldCharType="separate"/>
      </w:r>
      <w:r>
        <w:rPr>
          <w:noProof/>
        </w:rPr>
        <w:t>197</w:t>
      </w:r>
      <w:r>
        <w:rPr>
          <w:noProof/>
        </w:rPr>
        <w:fldChar w:fldCharType="end"/>
      </w:r>
    </w:p>
    <w:p w14:paraId="10D58BF3" w14:textId="4D2E75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_Toc170118299 \h </w:instrText>
      </w:r>
      <w:r>
        <w:rPr>
          <w:noProof/>
        </w:rPr>
      </w:r>
      <w:r>
        <w:rPr>
          <w:noProof/>
        </w:rPr>
        <w:fldChar w:fldCharType="separate"/>
      </w:r>
      <w:r>
        <w:rPr>
          <w:noProof/>
        </w:rPr>
        <w:t>197</w:t>
      </w:r>
      <w:r>
        <w:rPr>
          <w:noProof/>
        </w:rPr>
        <w:fldChar w:fldCharType="end"/>
      </w:r>
    </w:p>
    <w:p w14:paraId="6B66B421" w14:textId="3287324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_Toc170118300 \h </w:instrText>
      </w:r>
      <w:r>
        <w:rPr>
          <w:noProof/>
        </w:rPr>
      </w:r>
      <w:r>
        <w:rPr>
          <w:noProof/>
        </w:rPr>
        <w:fldChar w:fldCharType="separate"/>
      </w:r>
      <w:r>
        <w:rPr>
          <w:noProof/>
        </w:rPr>
        <w:t>198</w:t>
      </w:r>
      <w:r>
        <w:rPr>
          <w:noProof/>
        </w:rPr>
        <w:fldChar w:fldCharType="end"/>
      </w:r>
    </w:p>
    <w:p w14:paraId="5E19416F" w14:textId="1769D1A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_Toc170118301 \h </w:instrText>
      </w:r>
      <w:r>
        <w:rPr>
          <w:noProof/>
        </w:rPr>
      </w:r>
      <w:r>
        <w:rPr>
          <w:noProof/>
        </w:rPr>
        <w:fldChar w:fldCharType="separate"/>
      </w:r>
      <w:r>
        <w:rPr>
          <w:noProof/>
        </w:rPr>
        <w:t>198</w:t>
      </w:r>
      <w:r>
        <w:rPr>
          <w:noProof/>
        </w:rPr>
        <w:fldChar w:fldCharType="end"/>
      </w:r>
    </w:p>
    <w:p w14:paraId="09F02B73" w14:textId="5A483BE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_Toc170118302 \h </w:instrText>
      </w:r>
      <w:r>
        <w:rPr>
          <w:noProof/>
        </w:rPr>
      </w:r>
      <w:r>
        <w:rPr>
          <w:noProof/>
        </w:rPr>
        <w:fldChar w:fldCharType="separate"/>
      </w:r>
      <w:r>
        <w:rPr>
          <w:noProof/>
        </w:rPr>
        <w:t>198</w:t>
      </w:r>
      <w:r>
        <w:rPr>
          <w:noProof/>
        </w:rPr>
        <w:fldChar w:fldCharType="end"/>
      </w:r>
    </w:p>
    <w:p w14:paraId="5DBF925F" w14:textId="003FF16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_Toc170118303 \h </w:instrText>
      </w:r>
      <w:r>
        <w:rPr>
          <w:noProof/>
        </w:rPr>
      </w:r>
      <w:r>
        <w:rPr>
          <w:noProof/>
        </w:rPr>
        <w:fldChar w:fldCharType="separate"/>
      </w:r>
      <w:r>
        <w:rPr>
          <w:noProof/>
        </w:rPr>
        <w:t>199</w:t>
      </w:r>
      <w:r>
        <w:rPr>
          <w:noProof/>
        </w:rPr>
        <w:fldChar w:fldCharType="end"/>
      </w:r>
    </w:p>
    <w:p w14:paraId="195F3E2D" w14:textId="664256F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_Toc170118304 \h </w:instrText>
      </w:r>
      <w:r>
        <w:rPr>
          <w:noProof/>
        </w:rPr>
      </w:r>
      <w:r>
        <w:rPr>
          <w:noProof/>
        </w:rPr>
        <w:fldChar w:fldCharType="separate"/>
      </w:r>
      <w:r>
        <w:rPr>
          <w:noProof/>
        </w:rPr>
        <w:t>199</w:t>
      </w:r>
      <w:r>
        <w:rPr>
          <w:noProof/>
        </w:rPr>
        <w:fldChar w:fldCharType="end"/>
      </w:r>
    </w:p>
    <w:p w14:paraId="75E0FAE4" w14:textId="65A93D6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_Toc170118305 \h </w:instrText>
      </w:r>
      <w:r>
        <w:rPr>
          <w:noProof/>
        </w:rPr>
      </w:r>
      <w:r>
        <w:rPr>
          <w:noProof/>
        </w:rPr>
        <w:fldChar w:fldCharType="separate"/>
      </w:r>
      <w:r>
        <w:rPr>
          <w:noProof/>
        </w:rPr>
        <w:t>200</w:t>
      </w:r>
      <w:r>
        <w:rPr>
          <w:noProof/>
        </w:rPr>
        <w:fldChar w:fldCharType="end"/>
      </w:r>
    </w:p>
    <w:p w14:paraId="53060605" w14:textId="58C35C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_Toc170118306 \h </w:instrText>
      </w:r>
      <w:r>
        <w:rPr>
          <w:noProof/>
        </w:rPr>
      </w:r>
      <w:r>
        <w:rPr>
          <w:noProof/>
        </w:rPr>
        <w:fldChar w:fldCharType="separate"/>
      </w:r>
      <w:r>
        <w:rPr>
          <w:noProof/>
        </w:rPr>
        <w:t>200</w:t>
      </w:r>
      <w:r>
        <w:rPr>
          <w:noProof/>
        </w:rPr>
        <w:fldChar w:fldCharType="end"/>
      </w:r>
    </w:p>
    <w:p w14:paraId="2921DE23" w14:textId="1B4334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_Toc170118307 \h </w:instrText>
      </w:r>
      <w:r>
        <w:rPr>
          <w:noProof/>
        </w:rPr>
      </w:r>
      <w:r>
        <w:rPr>
          <w:noProof/>
        </w:rPr>
        <w:fldChar w:fldCharType="separate"/>
      </w:r>
      <w:r>
        <w:rPr>
          <w:noProof/>
        </w:rPr>
        <w:t>200</w:t>
      </w:r>
      <w:r>
        <w:rPr>
          <w:noProof/>
        </w:rPr>
        <w:fldChar w:fldCharType="end"/>
      </w:r>
    </w:p>
    <w:p w14:paraId="1353A2E9" w14:textId="6E5830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_Toc170118308 \h </w:instrText>
      </w:r>
      <w:r>
        <w:rPr>
          <w:noProof/>
        </w:rPr>
      </w:r>
      <w:r>
        <w:rPr>
          <w:noProof/>
        </w:rPr>
        <w:fldChar w:fldCharType="separate"/>
      </w:r>
      <w:r>
        <w:rPr>
          <w:noProof/>
        </w:rPr>
        <w:t>200</w:t>
      </w:r>
      <w:r>
        <w:rPr>
          <w:noProof/>
        </w:rPr>
        <w:fldChar w:fldCharType="end"/>
      </w:r>
    </w:p>
    <w:p w14:paraId="0A9D6EFC" w14:textId="407E82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_Toc170118309 \h </w:instrText>
      </w:r>
      <w:r>
        <w:rPr>
          <w:noProof/>
        </w:rPr>
      </w:r>
      <w:r>
        <w:rPr>
          <w:noProof/>
        </w:rPr>
        <w:fldChar w:fldCharType="separate"/>
      </w:r>
      <w:r>
        <w:rPr>
          <w:noProof/>
        </w:rPr>
        <w:t>201</w:t>
      </w:r>
      <w:r>
        <w:rPr>
          <w:noProof/>
        </w:rPr>
        <w:fldChar w:fldCharType="end"/>
      </w:r>
    </w:p>
    <w:p w14:paraId="54B75EB6" w14:textId="57FB3C5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_Toc170118310 \h </w:instrText>
      </w:r>
      <w:r>
        <w:rPr>
          <w:noProof/>
        </w:rPr>
      </w:r>
      <w:r>
        <w:rPr>
          <w:noProof/>
        </w:rPr>
        <w:fldChar w:fldCharType="separate"/>
      </w:r>
      <w:r>
        <w:rPr>
          <w:noProof/>
        </w:rPr>
        <w:t>201</w:t>
      </w:r>
      <w:r>
        <w:rPr>
          <w:noProof/>
        </w:rPr>
        <w:fldChar w:fldCharType="end"/>
      </w:r>
    </w:p>
    <w:p w14:paraId="19B9498E" w14:textId="1D9394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_Toc170118311 \h </w:instrText>
      </w:r>
      <w:r>
        <w:rPr>
          <w:noProof/>
        </w:rPr>
      </w:r>
      <w:r>
        <w:rPr>
          <w:noProof/>
        </w:rPr>
        <w:fldChar w:fldCharType="separate"/>
      </w:r>
      <w:r>
        <w:rPr>
          <w:noProof/>
        </w:rPr>
        <w:t>202</w:t>
      </w:r>
      <w:r>
        <w:rPr>
          <w:noProof/>
        </w:rPr>
        <w:fldChar w:fldCharType="end"/>
      </w:r>
    </w:p>
    <w:p w14:paraId="74479377" w14:textId="6D4135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_Toc170118312 \h </w:instrText>
      </w:r>
      <w:r>
        <w:rPr>
          <w:noProof/>
        </w:rPr>
      </w:r>
      <w:r>
        <w:rPr>
          <w:noProof/>
        </w:rPr>
        <w:fldChar w:fldCharType="separate"/>
      </w:r>
      <w:r>
        <w:rPr>
          <w:noProof/>
        </w:rPr>
        <w:t>202</w:t>
      </w:r>
      <w:r>
        <w:rPr>
          <w:noProof/>
        </w:rPr>
        <w:fldChar w:fldCharType="end"/>
      </w:r>
    </w:p>
    <w:p w14:paraId="78F135FC" w14:textId="6E8FF6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_Toc170118313 \h </w:instrText>
      </w:r>
      <w:r>
        <w:rPr>
          <w:noProof/>
        </w:rPr>
      </w:r>
      <w:r>
        <w:rPr>
          <w:noProof/>
        </w:rPr>
        <w:fldChar w:fldCharType="separate"/>
      </w:r>
      <w:r>
        <w:rPr>
          <w:noProof/>
        </w:rPr>
        <w:t>203</w:t>
      </w:r>
      <w:r>
        <w:rPr>
          <w:noProof/>
        </w:rPr>
        <w:fldChar w:fldCharType="end"/>
      </w:r>
    </w:p>
    <w:p w14:paraId="58B10B31" w14:textId="15B7636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_Toc170118314 \h </w:instrText>
      </w:r>
      <w:r>
        <w:rPr>
          <w:noProof/>
        </w:rPr>
      </w:r>
      <w:r>
        <w:rPr>
          <w:noProof/>
        </w:rPr>
        <w:fldChar w:fldCharType="separate"/>
      </w:r>
      <w:r>
        <w:rPr>
          <w:noProof/>
        </w:rPr>
        <w:t>203</w:t>
      </w:r>
      <w:r>
        <w:rPr>
          <w:noProof/>
        </w:rPr>
        <w:fldChar w:fldCharType="end"/>
      </w:r>
    </w:p>
    <w:p w14:paraId="1B074061" w14:textId="46F1B76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_Toc170118315 \h </w:instrText>
      </w:r>
      <w:r>
        <w:rPr>
          <w:noProof/>
        </w:rPr>
      </w:r>
      <w:r>
        <w:rPr>
          <w:noProof/>
        </w:rPr>
        <w:fldChar w:fldCharType="separate"/>
      </w:r>
      <w:r>
        <w:rPr>
          <w:noProof/>
        </w:rPr>
        <w:t>204</w:t>
      </w:r>
      <w:r>
        <w:rPr>
          <w:noProof/>
        </w:rPr>
        <w:fldChar w:fldCharType="end"/>
      </w:r>
    </w:p>
    <w:p w14:paraId="003D7A19" w14:textId="74B188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_Toc170118316 \h </w:instrText>
      </w:r>
      <w:r>
        <w:rPr>
          <w:noProof/>
        </w:rPr>
      </w:r>
      <w:r>
        <w:rPr>
          <w:noProof/>
        </w:rPr>
        <w:fldChar w:fldCharType="separate"/>
      </w:r>
      <w:r>
        <w:rPr>
          <w:noProof/>
        </w:rPr>
        <w:t>204</w:t>
      </w:r>
      <w:r>
        <w:rPr>
          <w:noProof/>
        </w:rPr>
        <w:fldChar w:fldCharType="end"/>
      </w:r>
    </w:p>
    <w:p w14:paraId="5181AEAE" w14:textId="3F2601F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_Toc170118317 \h </w:instrText>
      </w:r>
      <w:r>
        <w:rPr>
          <w:noProof/>
        </w:rPr>
      </w:r>
      <w:r>
        <w:rPr>
          <w:noProof/>
        </w:rPr>
        <w:fldChar w:fldCharType="separate"/>
      </w:r>
      <w:r>
        <w:rPr>
          <w:noProof/>
        </w:rPr>
        <w:t>204</w:t>
      </w:r>
      <w:r>
        <w:rPr>
          <w:noProof/>
        </w:rPr>
        <w:fldChar w:fldCharType="end"/>
      </w:r>
    </w:p>
    <w:p w14:paraId="77171962" w14:textId="09B4A53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_Toc170118318 \h </w:instrText>
      </w:r>
      <w:r>
        <w:rPr>
          <w:noProof/>
        </w:rPr>
      </w:r>
      <w:r>
        <w:rPr>
          <w:noProof/>
        </w:rPr>
        <w:fldChar w:fldCharType="separate"/>
      </w:r>
      <w:r>
        <w:rPr>
          <w:noProof/>
        </w:rPr>
        <w:t>205</w:t>
      </w:r>
      <w:r>
        <w:rPr>
          <w:noProof/>
        </w:rPr>
        <w:fldChar w:fldCharType="end"/>
      </w:r>
    </w:p>
    <w:p w14:paraId="4C35BA77" w14:textId="299ED7D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_Toc170118319 \h </w:instrText>
      </w:r>
      <w:r>
        <w:rPr>
          <w:noProof/>
        </w:rPr>
      </w:r>
      <w:r>
        <w:rPr>
          <w:noProof/>
        </w:rPr>
        <w:fldChar w:fldCharType="separate"/>
      </w:r>
      <w:r>
        <w:rPr>
          <w:noProof/>
        </w:rPr>
        <w:t>205</w:t>
      </w:r>
      <w:r>
        <w:rPr>
          <w:noProof/>
        </w:rPr>
        <w:fldChar w:fldCharType="end"/>
      </w:r>
    </w:p>
    <w:p w14:paraId="443F366E" w14:textId="143ECE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_Toc170118320 \h </w:instrText>
      </w:r>
      <w:r>
        <w:rPr>
          <w:noProof/>
        </w:rPr>
      </w:r>
      <w:r>
        <w:rPr>
          <w:noProof/>
        </w:rPr>
        <w:fldChar w:fldCharType="separate"/>
      </w:r>
      <w:r>
        <w:rPr>
          <w:noProof/>
        </w:rPr>
        <w:t>206</w:t>
      </w:r>
      <w:r>
        <w:rPr>
          <w:noProof/>
        </w:rPr>
        <w:fldChar w:fldCharType="end"/>
      </w:r>
    </w:p>
    <w:p w14:paraId="4817F393" w14:textId="20696E0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_Toc170118321 \h </w:instrText>
      </w:r>
      <w:r>
        <w:rPr>
          <w:noProof/>
        </w:rPr>
      </w:r>
      <w:r>
        <w:rPr>
          <w:noProof/>
        </w:rPr>
        <w:fldChar w:fldCharType="separate"/>
      </w:r>
      <w:r>
        <w:rPr>
          <w:noProof/>
        </w:rPr>
        <w:t>206</w:t>
      </w:r>
      <w:r>
        <w:rPr>
          <w:noProof/>
        </w:rPr>
        <w:fldChar w:fldCharType="end"/>
      </w:r>
    </w:p>
    <w:p w14:paraId="59E83188" w14:textId="4F84BE6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_Toc170118322 \h </w:instrText>
      </w:r>
      <w:r>
        <w:rPr>
          <w:noProof/>
        </w:rPr>
      </w:r>
      <w:r>
        <w:rPr>
          <w:noProof/>
        </w:rPr>
        <w:fldChar w:fldCharType="separate"/>
      </w:r>
      <w:r>
        <w:rPr>
          <w:noProof/>
        </w:rPr>
        <w:t>206</w:t>
      </w:r>
      <w:r>
        <w:rPr>
          <w:noProof/>
        </w:rPr>
        <w:fldChar w:fldCharType="end"/>
      </w:r>
    </w:p>
    <w:p w14:paraId="3BC11429" w14:textId="0CEA2EC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_Toc170118323 \h </w:instrText>
      </w:r>
      <w:r>
        <w:rPr>
          <w:noProof/>
        </w:rPr>
      </w:r>
      <w:r>
        <w:rPr>
          <w:noProof/>
        </w:rPr>
        <w:fldChar w:fldCharType="separate"/>
      </w:r>
      <w:r>
        <w:rPr>
          <w:noProof/>
        </w:rPr>
        <w:t>206</w:t>
      </w:r>
      <w:r>
        <w:rPr>
          <w:noProof/>
        </w:rPr>
        <w:fldChar w:fldCharType="end"/>
      </w:r>
    </w:p>
    <w:p w14:paraId="792F35FE" w14:textId="2A97105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_Toc170118324 \h </w:instrText>
      </w:r>
      <w:r>
        <w:rPr>
          <w:noProof/>
        </w:rPr>
      </w:r>
      <w:r>
        <w:rPr>
          <w:noProof/>
        </w:rPr>
        <w:fldChar w:fldCharType="separate"/>
      </w:r>
      <w:r>
        <w:rPr>
          <w:noProof/>
        </w:rPr>
        <w:t>206</w:t>
      </w:r>
      <w:r>
        <w:rPr>
          <w:noProof/>
        </w:rPr>
        <w:fldChar w:fldCharType="end"/>
      </w:r>
    </w:p>
    <w:p w14:paraId="23374DF5" w14:textId="6A82FF0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_Toc170118325 \h </w:instrText>
      </w:r>
      <w:r>
        <w:rPr>
          <w:noProof/>
        </w:rPr>
      </w:r>
      <w:r>
        <w:rPr>
          <w:noProof/>
        </w:rPr>
        <w:fldChar w:fldCharType="separate"/>
      </w:r>
      <w:r>
        <w:rPr>
          <w:noProof/>
        </w:rPr>
        <w:t>207</w:t>
      </w:r>
      <w:r>
        <w:rPr>
          <w:noProof/>
        </w:rPr>
        <w:fldChar w:fldCharType="end"/>
      </w:r>
    </w:p>
    <w:p w14:paraId="1BB66D13" w14:textId="3FC1F0A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_Toc170118326 \h </w:instrText>
      </w:r>
      <w:r>
        <w:rPr>
          <w:noProof/>
        </w:rPr>
      </w:r>
      <w:r>
        <w:rPr>
          <w:noProof/>
        </w:rPr>
        <w:fldChar w:fldCharType="separate"/>
      </w:r>
      <w:r>
        <w:rPr>
          <w:noProof/>
        </w:rPr>
        <w:t>207</w:t>
      </w:r>
      <w:r>
        <w:rPr>
          <w:noProof/>
        </w:rPr>
        <w:fldChar w:fldCharType="end"/>
      </w:r>
    </w:p>
    <w:p w14:paraId="408326CD" w14:textId="5E5F12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_Toc170118327 \h </w:instrText>
      </w:r>
      <w:r>
        <w:rPr>
          <w:noProof/>
        </w:rPr>
      </w:r>
      <w:r>
        <w:rPr>
          <w:noProof/>
        </w:rPr>
        <w:fldChar w:fldCharType="separate"/>
      </w:r>
      <w:r>
        <w:rPr>
          <w:noProof/>
        </w:rPr>
        <w:t>207</w:t>
      </w:r>
      <w:r>
        <w:rPr>
          <w:noProof/>
        </w:rPr>
        <w:fldChar w:fldCharType="end"/>
      </w:r>
    </w:p>
    <w:p w14:paraId="02746975" w14:textId="7EB8701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_Toc170118328 \h </w:instrText>
      </w:r>
      <w:r>
        <w:rPr>
          <w:noProof/>
        </w:rPr>
      </w:r>
      <w:r>
        <w:rPr>
          <w:noProof/>
        </w:rPr>
        <w:fldChar w:fldCharType="separate"/>
      </w:r>
      <w:r>
        <w:rPr>
          <w:noProof/>
        </w:rPr>
        <w:t>207</w:t>
      </w:r>
      <w:r>
        <w:rPr>
          <w:noProof/>
        </w:rPr>
        <w:fldChar w:fldCharType="end"/>
      </w:r>
    </w:p>
    <w:p w14:paraId="46FE5EF5" w14:textId="3577497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_Toc170118329 \h </w:instrText>
      </w:r>
      <w:r>
        <w:rPr>
          <w:noProof/>
        </w:rPr>
      </w:r>
      <w:r>
        <w:rPr>
          <w:noProof/>
        </w:rPr>
        <w:fldChar w:fldCharType="separate"/>
      </w:r>
      <w:r>
        <w:rPr>
          <w:noProof/>
        </w:rPr>
        <w:t>207</w:t>
      </w:r>
      <w:r>
        <w:rPr>
          <w:noProof/>
        </w:rPr>
        <w:fldChar w:fldCharType="end"/>
      </w:r>
    </w:p>
    <w:p w14:paraId="278DB25A" w14:textId="2BECE00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_Toc170118330 \h </w:instrText>
      </w:r>
      <w:r>
        <w:rPr>
          <w:noProof/>
        </w:rPr>
      </w:r>
      <w:r>
        <w:rPr>
          <w:noProof/>
        </w:rPr>
        <w:fldChar w:fldCharType="separate"/>
      </w:r>
      <w:r>
        <w:rPr>
          <w:noProof/>
        </w:rPr>
        <w:t>207</w:t>
      </w:r>
      <w:r>
        <w:rPr>
          <w:noProof/>
        </w:rPr>
        <w:fldChar w:fldCharType="end"/>
      </w:r>
    </w:p>
    <w:p w14:paraId="01FFECE8" w14:textId="56FEA7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_Toc170118331 \h </w:instrText>
      </w:r>
      <w:r>
        <w:rPr>
          <w:noProof/>
        </w:rPr>
      </w:r>
      <w:r>
        <w:rPr>
          <w:noProof/>
        </w:rPr>
        <w:fldChar w:fldCharType="separate"/>
      </w:r>
      <w:r>
        <w:rPr>
          <w:noProof/>
        </w:rPr>
        <w:t>207</w:t>
      </w:r>
      <w:r>
        <w:rPr>
          <w:noProof/>
        </w:rPr>
        <w:fldChar w:fldCharType="end"/>
      </w:r>
    </w:p>
    <w:p w14:paraId="52303B53" w14:textId="04C6606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_Toc170118332 \h </w:instrText>
      </w:r>
      <w:r>
        <w:rPr>
          <w:noProof/>
        </w:rPr>
      </w:r>
      <w:r>
        <w:rPr>
          <w:noProof/>
        </w:rPr>
        <w:fldChar w:fldCharType="separate"/>
      </w:r>
      <w:r>
        <w:rPr>
          <w:noProof/>
        </w:rPr>
        <w:t>208</w:t>
      </w:r>
      <w:r>
        <w:rPr>
          <w:noProof/>
        </w:rPr>
        <w:fldChar w:fldCharType="end"/>
      </w:r>
    </w:p>
    <w:p w14:paraId="1F60BE17" w14:textId="502032B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_Toc170118333 \h </w:instrText>
      </w:r>
      <w:r>
        <w:rPr>
          <w:noProof/>
        </w:rPr>
      </w:r>
      <w:r>
        <w:rPr>
          <w:noProof/>
        </w:rPr>
        <w:fldChar w:fldCharType="separate"/>
      </w:r>
      <w:r>
        <w:rPr>
          <w:noProof/>
        </w:rPr>
        <w:t>208</w:t>
      </w:r>
      <w:r>
        <w:rPr>
          <w:noProof/>
        </w:rPr>
        <w:fldChar w:fldCharType="end"/>
      </w:r>
    </w:p>
    <w:p w14:paraId="5D694827" w14:textId="6B67CF91"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_Toc170118334 \h </w:instrText>
      </w:r>
      <w:r>
        <w:rPr>
          <w:noProof/>
        </w:rPr>
      </w:r>
      <w:r>
        <w:rPr>
          <w:noProof/>
        </w:rPr>
        <w:fldChar w:fldCharType="separate"/>
      </w:r>
      <w:r>
        <w:rPr>
          <w:noProof/>
        </w:rPr>
        <w:t>208</w:t>
      </w:r>
      <w:r>
        <w:rPr>
          <w:noProof/>
        </w:rPr>
        <w:fldChar w:fldCharType="end"/>
      </w:r>
    </w:p>
    <w:p w14:paraId="2B01EB2B" w14:textId="4DD07AF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_Toc170118335 \h </w:instrText>
      </w:r>
      <w:r>
        <w:rPr>
          <w:noProof/>
        </w:rPr>
      </w:r>
      <w:r>
        <w:rPr>
          <w:noProof/>
        </w:rPr>
        <w:fldChar w:fldCharType="separate"/>
      </w:r>
      <w:r>
        <w:rPr>
          <w:noProof/>
        </w:rPr>
        <w:t>208</w:t>
      </w:r>
      <w:r>
        <w:rPr>
          <w:noProof/>
        </w:rPr>
        <w:fldChar w:fldCharType="end"/>
      </w:r>
    </w:p>
    <w:p w14:paraId="03A792C9" w14:textId="7F72EE5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_Toc170118336 \h </w:instrText>
      </w:r>
      <w:r>
        <w:rPr>
          <w:noProof/>
        </w:rPr>
      </w:r>
      <w:r>
        <w:rPr>
          <w:noProof/>
        </w:rPr>
        <w:fldChar w:fldCharType="separate"/>
      </w:r>
      <w:r>
        <w:rPr>
          <w:noProof/>
        </w:rPr>
        <w:t>208</w:t>
      </w:r>
      <w:r>
        <w:rPr>
          <w:noProof/>
        </w:rPr>
        <w:fldChar w:fldCharType="end"/>
      </w:r>
    </w:p>
    <w:p w14:paraId="4EB6EB68" w14:textId="7E54A05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_Toc170118337 \h </w:instrText>
      </w:r>
      <w:r>
        <w:rPr>
          <w:noProof/>
        </w:rPr>
      </w:r>
      <w:r>
        <w:rPr>
          <w:noProof/>
        </w:rPr>
        <w:fldChar w:fldCharType="separate"/>
      </w:r>
      <w:r>
        <w:rPr>
          <w:noProof/>
        </w:rPr>
        <w:t>208</w:t>
      </w:r>
      <w:r>
        <w:rPr>
          <w:noProof/>
        </w:rPr>
        <w:fldChar w:fldCharType="end"/>
      </w:r>
    </w:p>
    <w:p w14:paraId="5A71CC12" w14:textId="3A54721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_Toc170118338 \h </w:instrText>
      </w:r>
      <w:r>
        <w:rPr>
          <w:noProof/>
        </w:rPr>
      </w:r>
      <w:r>
        <w:rPr>
          <w:noProof/>
        </w:rPr>
        <w:fldChar w:fldCharType="separate"/>
      </w:r>
      <w:r>
        <w:rPr>
          <w:noProof/>
        </w:rPr>
        <w:t>208</w:t>
      </w:r>
      <w:r>
        <w:rPr>
          <w:noProof/>
        </w:rPr>
        <w:fldChar w:fldCharType="end"/>
      </w:r>
    </w:p>
    <w:p w14:paraId="5AAEBFD4" w14:textId="3AC4322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rPr>
        <w:t xml:space="preserve">Information Collection </w:t>
      </w:r>
      <w:r w:rsidRPr="00907080">
        <w:rPr>
          <w:noProof/>
          <w:lang w:val="en-US"/>
        </w:rPr>
        <w:t>Subscriptions</w:t>
      </w:r>
      <w:r>
        <w:rPr>
          <w:noProof/>
        </w:rPr>
        <w:tab/>
      </w:r>
      <w:r>
        <w:rPr>
          <w:noProof/>
        </w:rPr>
        <w:fldChar w:fldCharType="begin" w:fldLock="1"/>
      </w:r>
      <w:r>
        <w:rPr>
          <w:noProof/>
        </w:rPr>
        <w:instrText xml:space="preserve"> PAGEREF _Toc170118339 \h </w:instrText>
      </w:r>
      <w:r>
        <w:rPr>
          <w:noProof/>
        </w:rPr>
      </w:r>
      <w:r>
        <w:rPr>
          <w:noProof/>
        </w:rPr>
        <w:fldChar w:fldCharType="separate"/>
      </w:r>
      <w:r>
        <w:rPr>
          <w:noProof/>
        </w:rPr>
        <w:t>209</w:t>
      </w:r>
      <w:r>
        <w:rPr>
          <w:noProof/>
        </w:rPr>
        <w:fldChar w:fldCharType="end"/>
      </w:r>
    </w:p>
    <w:p w14:paraId="7D021A6D" w14:textId="3B0A64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_Toc170118340 \h </w:instrText>
      </w:r>
      <w:r>
        <w:rPr>
          <w:noProof/>
        </w:rPr>
      </w:r>
      <w:r>
        <w:rPr>
          <w:noProof/>
        </w:rPr>
        <w:fldChar w:fldCharType="separate"/>
      </w:r>
      <w:r>
        <w:rPr>
          <w:noProof/>
        </w:rPr>
        <w:t>209</w:t>
      </w:r>
      <w:r>
        <w:rPr>
          <w:noProof/>
        </w:rPr>
        <w:fldChar w:fldCharType="end"/>
      </w:r>
    </w:p>
    <w:p w14:paraId="54BCD5D0" w14:textId="645E3E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_Toc170118341 \h </w:instrText>
      </w:r>
      <w:r>
        <w:rPr>
          <w:noProof/>
        </w:rPr>
      </w:r>
      <w:r>
        <w:rPr>
          <w:noProof/>
        </w:rPr>
        <w:fldChar w:fldCharType="separate"/>
      </w:r>
      <w:r>
        <w:rPr>
          <w:noProof/>
        </w:rPr>
        <w:t>209</w:t>
      </w:r>
      <w:r>
        <w:rPr>
          <w:noProof/>
        </w:rPr>
        <w:fldChar w:fldCharType="end"/>
      </w:r>
    </w:p>
    <w:p w14:paraId="6B635D1C" w14:textId="758E5C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_Toc170118342 \h </w:instrText>
      </w:r>
      <w:r>
        <w:rPr>
          <w:noProof/>
        </w:rPr>
      </w:r>
      <w:r>
        <w:rPr>
          <w:noProof/>
        </w:rPr>
        <w:fldChar w:fldCharType="separate"/>
      </w:r>
      <w:r>
        <w:rPr>
          <w:noProof/>
        </w:rPr>
        <w:t>210</w:t>
      </w:r>
      <w:r>
        <w:rPr>
          <w:noProof/>
        </w:rPr>
        <w:fldChar w:fldCharType="end"/>
      </w:r>
    </w:p>
    <w:p w14:paraId="5DF7DF20" w14:textId="4B1B48A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_Toc170118343 \h </w:instrText>
      </w:r>
      <w:r>
        <w:rPr>
          <w:noProof/>
        </w:rPr>
      </w:r>
      <w:r>
        <w:rPr>
          <w:noProof/>
        </w:rPr>
        <w:fldChar w:fldCharType="separate"/>
      </w:r>
      <w:r>
        <w:rPr>
          <w:noProof/>
        </w:rPr>
        <w:t>210</w:t>
      </w:r>
      <w:r>
        <w:rPr>
          <w:noProof/>
        </w:rPr>
        <w:fldChar w:fldCharType="end"/>
      </w:r>
    </w:p>
    <w:p w14:paraId="0937B475" w14:textId="6722079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_Toc170118344 \h </w:instrText>
      </w:r>
      <w:r>
        <w:rPr>
          <w:noProof/>
        </w:rPr>
      </w:r>
      <w:r>
        <w:rPr>
          <w:noProof/>
        </w:rPr>
        <w:fldChar w:fldCharType="separate"/>
      </w:r>
      <w:r>
        <w:rPr>
          <w:noProof/>
        </w:rPr>
        <w:t>210</w:t>
      </w:r>
      <w:r>
        <w:rPr>
          <w:noProof/>
        </w:rPr>
        <w:fldChar w:fldCharType="end"/>
      </w:r>
    </w:p>
    <w:p w14:paraId="39129A36" w14:textId="40A8A0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_Toc170118345 \h </w:instrText>
      </w:r>
      <w:r>
        <w:rPr>
          <w:noProof/>
        </w:rPr>
      </w:r>
      <w:r>
        <w:rPr>
          <w:noProof/>
        </w:rPr>
        <w:fldChar w:fldCharType="separate"/>
      </w:r>
      <w:r>
        <w:rPr>
          <w:noProof/>
        </w:rPr>
        <w:t>210</w:t>
      </w:r>
      <w:r>
        <w:rPr>
          <w:noProof/>
        </w:rPr>
        <w:fldChar w:fldCharType="end"/>
      </w:r>
    </w:p>
    <w:p w14:paraId="19B2DBD1" w14:textId="4D658A6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_Toc170118346 \h </w:instrText>
      </w:r>
      <w:r>
        <w:rPr>
          <w:noProof/>
        </w:rPr>
      </w:r>
      <w:r>
        <w:rPr>
          <w:noProof/>
        </w:rPr>
        <w:fldChar w:fldCharType="separate"/>
      </w:r>
      <w:r>
        <w:rPr>
          <w:noProof/>
        </w:rPr>
        <w:t>210</w:t>
      </w:r>
      <w:r>
        <w:rPr>
          <w:noProof/>
        </w:rPr>
        <w:fldChar w:fldCharType="end"/>
      </w:r>
    </w:p>
    <w:p w14:paraId="7DA79E5D" w14:textId="507103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_Toc170118347 \h </w:instrText>
      </w:r>
      <w:r>
        <w:rPr>
          <w:noProof/>
        </w:rPr>
      </w:r>
      <w:r>
        <w:rPr>
          <w:noProof/>
        </w:rPr>
        <w:fldChar w:fldCharType="separate"/>
      </w:r>
      <w:r>
        <w:rPr>
          <w:noProof/>
        </w:rPr>
        <w:t>210</w:t>
      </w:r>
      <w:r>
        <w:rPr>
          <w:noProof/>
        </w:rPr>
        <w:fldChar w:fldCharType="end"/>
      </w:r>
    </w:p>
    <w:p w14:paraId="227353E4" w14:textId="6537980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_Toc170118348 \h </w:instrText>
      </w:r>
      <w:r>
        <w:rPr>
          <w:noProof/>
        </w:rPr>
      </w:r>
      <w:r>
        <w:rPr>
          <w:noProof/>
        </w:rPr>
        <w:fldChar w:fldCharType="separate"/>
      </w:r>
      <w:r>
        <w:rPr>
          <w:noProof/>
        </w:rPr>
        <w:t>211</w:t>
      </w:r>
      <w:r>
        <w:rPr>
          <w:noProof/>
        </w:rPr>
        <w:fldChar w:fldCharType="end"/>
      </w:r>
    </w:p>
    <w:p w14:paraId="3D662047" w14:textId="7DBBA1D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_Toc170118349 \h </w:instrText>
      </w:r>
      <w:r>
        <w:rPr>
          <w:noProof/>
        </w:rPr>
      </w:r>
      <w:r>
        <w:rPr>
          <w:noProof/>
        </w:rPr>
        <w:fldChar w:fldCharType="separate"/>
      </w:r>
      <w:r>
        <w:rPr>
          <w:noProof/>
        </w:rPr>
        <w:t>211</w:t>
      </w:r>
      <w:r>
        <w:rPr>
          <w:noProof/>
        </w:rPr>
        <w:fldChar w:fldCharType="end"/>
      </w:r>
    </w:p>
    <w:p w14:paraId="11F12474" w14:textId="14E80D4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_Toc170118350 \h </w:instrText>
      </w:r>
      <w:r>
        <w:rPr>
          <w:noProof/>
        </w:rPr>
      </w:r>
      <w:r>
        <w:rPr>
          <w:noProof/>
        </w:rPr>
        <w:fldChar w:fldCharType="separate"/>
      </w:r>
      <w:r>
        <w:rPr>
          <w:noProof/>
        </w:rPr>
        <w:t>212</w:t>
      </w:r>
      <w:r>
        <w:rPr>
          <w:noProof/>
        </w:rPr>
        <w:fldChar w:fldCharType="end"/>
      </w:r>
    </w:p>
    <w:p w14:paraId="6B1035C1" w14:textId="0EC9779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_Toc170118351 \h </w:instrText>
      </w:r>
      <w:r>
        <w:rPr>
          <w:noProof/>
        </w:rPr>
      </w:r>
      <w:r>
        <w:rPr>
          <w:noProof/>
        </w:rPr>
        <w:fldChar w:fldCharType="separate"/>
      </w:r>
      <w:r>
        <w:rPr>
          <w:noProof/>
        </w:rPr>
        <w:t>213</w:t>
      </w:r>
      <w:r>
        <w:rPr>
          <w:noProof/>
        </w:rPr>
        <w:fldChar w:fldCharType="end"/>
      </w:r>
    </w:p>
    <w:p w14:paraId="67EB0F1E" w14:textId="64783443"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_Toc170118352 \h </w:instrText>
      </w:r>
      <w:r>
        <w:rPr>
          <w:noProof/>
        </w:rPr>
      </w:r>
      <w:r>
        <w:rPr>
          <w:noProof/>
        </w:rPr>
        <w:fldChar w:fldCharType="separate"/>
      </w:r>
      <w:r>
        <w:rPr>
          <w:noProof/>
        </w:rPr>
        <w:t>214</w:t>
      </w:r>
      <w:r>
        <w:rPr>
          <w:noProof/>
        </w:rPr>
        <w:fldChar w:fldCharType="end"/>
      </w:r>
    </w:p>
    <w:p w14:paraId="3FAFE237" w14:textId="3854D1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_Toc170118353 \h </w:instrText>
      </w:r>
      <w:r>
        <w:rPr>
          <w:noProof/>
        </w:rPr>
      </w:r>
      <w:r>
        <w:rPr>
          <w:noProof/>
        </w:rPr>
        <w:fldChar w:fldCharType="separate"/>
      </w:r>
      <w:r>
        <w:rPr>
          <w:noProof/>
        </w:rPr>
        <w:t>215</w:t>
      </w:r>
      <w:r>
        <w:rPr>
          <w:noProof/>
        </w:rPr>
        <w:fldChar w:fldCharType="end"/>
      </w:r>
    </w:p>
    <w:p w14:paraId="59863C88" w14:textId="4821AB7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_Toc170118354 \h </w:instrText>
      </w:r>
      <w:r>
        <w:rPr>
          <w:noProof/>
        </w:rPr>
      </w:r>
      <w:r>
        <w:rPr>
          <w:noProof/>
        </w:rPr>
        <w:fldChar w:fldCharType="separate"/>
      </w:r>
      <w:r>
        <w:rPr>
          <w:noProof/>
        </w:rPr>
        <w:t>215</w:t>
      </w:r>
      <w:r>
        <w:rPr>
          <w:noProof/>
        </w:rPr>
        <w:fldChar w:fldCharType="end"/>
      </w:r>
    </w:p>
    <w:p w14:paraId="0DCD2478" w14:textId="2AD26A6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_Toc170118355 \h </w:instrText>
      </w:r>
      <w:r>
        <w:rPr>
          <w:noProof/>
        </w:rPr>
      </w:r>
      <w:r>
        <w:rPr>
          <w:noProof/>
        </w:rPr>
        <w:fldChar w:fldCharType="separate"/>
      </w:r>
      <w:r>
        <w:rPr>
          <w:noProof/>
        </w:rPr>
        <w:t>215</w:t>
      </w:r>
      <w:r>
        <w:rPr>
          <w:noProof/>
        </w:rPr>
        <w:fldChar w:fldCharType="end"/>
      </w:r>
    </w:p>
    <w:p w14:paraId="11FCDB20" w14:textId="39E2BCC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_Toc170118356 \h </w:instrText>
      </w:r>
      <w:r>
        <w:rPr>
          <w:noProof/>
        </w:rPr>
      </w:r>
      <w:r>
        <w:rPr>
          <w:noProof/>
        </w:rPr>
        <w:fldChar w:fldCharType="separate"/>
      </w:r>
      <w:r>
        <w:rPr>
          <w:noProof/>
        </w:rPr>
        <w:t>215</w:t>
      </w:r>
      <w:r>
        <w:rPr>
          <w:noProof/>
        </w:rPr>
        <w:fldChar w:fldCharType="end"/>
      </w:r>
    </w:p>
    <w:p w14:paraId="2C6F11B3" w14:textId="3215F08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907080">
        <w:rPr>
          <w:noProof/>
          <w:lang w:val="en-US"/>
        </w:rPr>
        <w:t>Notification</w:t>
      </w:r>
      <w:r>
        <w:rPr>
          <w:noProof/>
        </w:rPr>
        <w:tab/>
      </w:r>
      <w:r>
        <w:rPr>
          <w:noProof/>
        </w:rPr>
        <w:fldChar w:fldCharType="begin" w:fldLock="1"/>
      </w:r>
      <w:r>
        <w:rPr>
          <w:noProof/>
        </w:rPr>
        <w:instrText xml:space="preserve"> PAGEREF _Toc170118357 \h </w:instrText>
      </w:r>
      <w:r>
        <w:rPr>
          <w:noProof/>
        </w:rPr>
      </w:r>
      <w:r>
        <w:rPr>
          <w:noProof/>
        </w:rPr>
        <w:fldChar w:fldCharType="separate"/>
      </w:r>
      <w:r>
        <w:rPr>
          <w:noProof/>
        </w:rPr>
        <w:t>216</w:t>
      </w:r>
      <w:r>
        <w:rPr>
          <w:noProof/>
        </w:rPr>
        <w:fldChar w:fldCharType="end"/>
      </w:r>
    </w:p>
    <w:p w14:paraId="3C06C6E9" w14:textId="709B09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_Toc170118358 \h </w:instrText>
      </w:r>
      <w:r>
        <w:rPr>
          <w:noProof/>
        </w:rPr>
      </w:r>
      <w:r>
        <w:rPr>
          <w:noProof/>
        </w:rPr>
        <w:fldChar w:fldCharType="separate"/>
      </w:r>
      <w:r>
        <w:rPr>
          <w:noProof/>
        </w:rPr>
        <w:t>216</w:t>
      </w:r>
      <w:r>
        <w:rPr>
          <w:noProof/>
        </w:rPr>
        <w:fldChar w:fldCharType="end"/>
      </w:r>
    </w:p>
    <w:p w14:paraId="6B09AC0A" w14:textId="5F627B6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_Toc170118359 \h </w:instrText>
      </w:r>
      <w:r>
        <w:rPr>
          <w:noProof/>
        </w:rPr>
      </w:r>
      <w:r>
        <w:rPr>
          <w:noProof/>
        </w:rPr>
        <w:fldChar w:fldCharType="separate"/>
      </w:r>
      <w:r>
        <w:rPr>
          <w:noProof/>
        </w:rPr>
        <w:t>216</w:t>
      </w:r>
      <w:r>
        <w:rPr>
          <w:noProof/>
        </w:rPr>
        <w:fldChar w:fldCharType="end"/>
      </w:r>
    </w:p>
    <w:p w14:paraId="6D19DBD7" w14:textId="6886C5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_Toc170118360 \h </w:instrText>
      </w:r>
      <w:r>
        <w:rPr>
          <w:noProof/>
        </w:rPr>
      </w:r>
      <w:r>
        <w:rPr>
          <w:noProof/>
        </w:rPr>
        <w:fldChar w:fldCharType="separate"/>
      </w:r>
      <w:r>
        <w:rPr>
          <w:noProof/>
        </w:rPr>
        <w:t>216</w:t>
      </w:r>
      <w:r>
        <w:rPr>
          <w:noProof/>
        </w:rPr>
        <w:fldChar w:fldCharType="end"/>
      </w:r>
    </w:p>
    <w:p w14:paraId="1413A9A4" w14:textId="1F3B3CA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_Toc170118361 \h </w:instrText>
      </w:r>
      <w:r>
        <w:rPr>
          <w:noProof/>
        </w:rPr>
      </w:r>
      <w:r>
        <w:rPr>
          <w:noProof/>
        </w:rPr>
        <w:fldChar w:fldCharType="separate"/>
      </w:r>
      <w:r>
        <w:rPr>
          <w:noProof/>
        </w:rPr>
        <w:t>216</w:t>
      </w:r>
      <w:r>
        <w:rPr>
          <w:noProof/>
        </w:rPr>
        <w:fldChar w:fldCharType="end"/>
      </w:r>
    </w:p>
    <w:p w14:paraId="515FA6A9" w14:textId="23144D0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_Toc170118362 \h </w:instrText>
      </w:r>
      <w:r>
        <w:rPr>
          <w:noProof/>
        </w:rPr>
      </w:r>
      <w:r>
        <w:rPr>
          <w:noProof/>
        </w:rPr>
        <w:fldChar w:fldCharType="separate"/>
      </w:r>
      <w:r>
        <w:rPr>
          <w:noProof/>
        </w:rPr>
        <w:t>217</w:t>
      </w:r>
      <w:r>
        <w:rPr>
          <w:noProof/>
        </w:rPr>
        <w:fldChar w:fldCharType="end"/>
      </w:r>
    </w:p>
    <w:p w14:paraId="5D897011" w14:textId="21A56A6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_Toc170118363 \h </w:instrText>
      </w:r>
      <w:r>
        <w:rPr>
          <w:noProof/>
        </w:rPr>
      </w:r>
      <w:r>
        <w:rPr>
          <w:noProof/>
        </w:rPr>
        <w:fldChar w:fldCharType="separate"/>
      </w:r>
      <w:r>
        <w:rPr>
          <w:noProof/>
        </w:rPr>
        <w:t>217</w:t>
      </w:r>
      <w:r>
        <w:rPr>
          <w:noProof/>
        </w:rPr>
        <w:fldChar w:fldCharType="end"/>
      </w:r>
    </w:p>
    <w:p w14:paraId="7C9D31BC" w14:textId="27396A3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_Toc170118364 \h </w:instrText>
      </w:r>
      <w:r>
        <w:rPr>
          <w:noProof/>
        </w:rPr>
      </w:r>
      <w:r>
        <w:rPr>
          <w:noProof/>
        </w:rPr>
        <w:fldChar w:fldCharType="separate"/>
      </w:r>
      <w:r>
        <w:rPr>
          <w:noProof/>
        </w:rPr>
        <w:t>218</w:t>
      </w:r>
      <w:r>
        <w:rPr>
          <w:noProof/>
        </w:rPr>
        <w:fldChar w:fldCharType="end"/>
      </w:r>
    </w:p>
    <w:p w14:paraId="3589F946" w14:textId="5C5E16B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_Toc170118365 \h </w:instrText>
      </w:r>
      <w:r>
        <w:rPr>
          <w:noProof/>
        </w:rPr>
      </w:r>
      <w:r>
        <w:rPr>
          <w:noProof/>
        </w:rPr>
        <w:fldChar w:fldCharType="separate"/>
      </w:r>
      <w:r>
        <w:rPr>
          <w:noProof/>
        </w:rPr>
        <w:t>218</w:t>
      </w:r>
      <w:r>
        <w:rPr>
          <w:noProof/>
        </w:rPr>
        <w:fldChar w:fldCharType="end"/>
      </w:r>
    </w:p>
    <w:p w14:paraId="092CD590" w14:textId="5277787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InfoCollectSubsc</w:t>
      </w:r>
      <w:r>
        <w:rPr>
          <w:noProof/>
        </w:rPr>
        <w:tab/>
      </w:r>
      <w:r>
        <w:rPr>
          <w:noProof/>
        </w:rPr>
        <w:fldChar w:fldCharType="begin" w:fldLock="1"/>
      </w:r>
      <w:r>
        <w:rPr>
          <w:noProof/>
        </w:rPr>
        <w:instrText xml:space="preserve"> PAGEREF _Toc170118366 \h </w:instrText>
      </w:r>
      <w:r>
        <w:rPr>
          <w:noProof/>
        </w:rPr>
      </w:r>
      <w:r>
        <w:rPr>
          <w:noProof/>
        </w:rPr>
        <w:fldChar w:fldCharType="separate"/>
      </w:r>
      <w:r>
        <w:rPr>
          <w:noProof/>
        </w:rPr>
        <w:t>218</w:t>
      </w:r>
      <w:r>
        <w:rPr>
          <w:noProof/>
        </w:rPr>
        <w:fldChar w:fldCharType="end"/>
      </w:r>
    </w:p>
    <w:p w14:paraId="1809B4B4" w14:textId="327991C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InfoCollectSubscPatch</w:t>
      </w:r>
      <w:r>
        <w:rPr>
          <w:noProof/>
        </w:rPr>
        <w:tab/>
      </w:r>
      <w:r>
        <w:rPr>
          <w:noProof/>
        </w:rPr>
        <w:fldChar w:fldCharType="begin" w:fldLock="1"/>
      </w:r>
      <w:r>
        <w:rPr>
          <w:noProof/>
        </w:rPr>
        <w:instrText xml:space="preserve"> PAGEREF _Toc170118367 \h </w:instrText>
      </w:r>
      <w:r>
        <w:rPr>
          <w:noProof/>
        </w:rPr>
      </w:r>
      <w:r>
        <w:rPr>
          <w:noProof/>
        </w:rPr>
        <w:fldChar w:fldCharType="separate"/>
      </w:r>
      <w:r>
        <w:rPr>
          <w:noProof/>
        </w:rPr>
        <w:t>219</w:t>
      </w:r>
      <w:r>
        <w:rPr>
          <w:noProof/>
        </w:rPr>
        <w:fldChar w:fldCharType="end"/>
      </w:r>
    </w:p>
    <w:p w14:paraId="47662A7E" w14:textId="2D11A22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_Toc170118368 \h </w:instrText>
      </w:r>
      <w:r>
        <w:rPr>
          <w:noProof/>
        </w:rPr>
      </w:r>
      <w:r>
        <w:rPr>
          <w:noProof/>
        </w:rPr>
        <w:fldChar w:fldCharType="separate"/>
      </w:r>
      <w:r>
        <w:rPr>
          <w:noProof/>
        </w:rPr>
        <w:t>219</w:t>
      </w:r>
      <w:r>
        <w:rPr>
          <w:noProof/>
        </w:rPr>
        <w:fldChar w:fldCharType="end"/>
      </w:r>
    </w:p>
    <w:p w14:paraId="3578FA18" w14:textId="5FA0F5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_Toc170118369 \h </w:instrText>
      </w:r>
      <w:r>
        <w:rPr>
          <w:noProof/>
        </w:rPr>
      </w:r>
      <w:r>
        <w:rPr>
          <w:noProof/>
        </w:rPr>
        <w:fldChar w:fldCharType="separate"/>
      </w:r>
      <w:r>
        <w:rPr>
          <w:noProof/>
        </w:rPr>
        <w:t>219</w:t>
      </w:r>
      <w:r>
        <w:rPr>
          <w:noProof/>
        </w:rPr>
        <w:fldChar w:fldCharType="end"/>
      </w:r>
    </w:p>
    <w:p w14:paraId="7D1F27C8" w14:textId="561F94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QoSMetric</w:t>
      </w:r>
      <w:r>
        <w:rPr>
          <w:noProof/>
        </w:rPr>
        <w:tab/>
      </w:r>
      <w:r>
        <w:rPr>
          <w:noProof/>
        </w:rPr>
        <w:fldChar w:fldCharType="begin" w:fldLock="1"/>
      </w:r>
      <w:r>
        <w:rPr>
          <w:noProof/>
        </w:rPr>
        <w:instrText xml:space="preserve"> PAGEREF _Toc170118370 \h </w:instrText>
      </w:r>
      <w:r>
        <w:rPr>
          <w:noProof/>
        </w:rPr>
      </w:r>
      <w:r>
        <w:rPr>
          <w:noProof/>
        </w:rPr>
        <w:fldChar w:fldCharType="separate"/>
      </w:r>
      <w:r>
        <w:rPr>
          <w:noProof/>
        </w:rPr>
        <w:t>220</w:t>
      </w:r>
      <w:r>
        <w:rPr>
          <w:noProof/>
        </w:rPr>
        <w:fldChar w:fldCharType="end"/>
      </w:r>
    </w:p>
    <w:p w14:paraId="2F462549" w14:textId="5E4F4DC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eastAsia="zh-CN"/>
        </w:rPr>
        <w:t>.</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_Toc170118371 \h </w:instrText>
      </w:r>
      <w:r>
        <w:rPr>
          <w:noProof/>
        </w:rPr>
      </w:r>
      <w:r>
        <w:rPr>
          <w:noProof/>
        </w:rPr>
        <w:fldChar w:fldCharType="separate"/>
      </w:r>
      <w:r>
        <w:rPr>
          <w:noProof/>
        </w:rPr>
        <w:t>220</w:t>
      </w:r>
      <w:r>
        <w:rPr>
          <w:noProof/>
        </w:rPr>
        <w:fldChar w:fldCharType="end"/>
      </w:r>
    </w:p>
    <w:p w14:paraId="31111E4A" w14:textId="0EFE17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_Toc170118372 \h </w:instrText>
      </w:r>
      <w:r>
        <w:rPr>
          <w:noProof/>
        </w:rPr>
      </w:r>
      <w:r>
        <w:rPr>
          <w:noProof/>
        </w:rPr>
        <w:fldChar w:fldCharType="separate"/>
      </w:r>
      <w:r>
        <w:rPr>
          <w:noProof/>
        </w:rPr>
        <w:t>220</w:t>
      </w:r>
      <w:r>
        <w:rPr>
          <w:noProof/>
        </w:rPr>
        <w:fldChar w:fldCharType="end"/>
      </w:r>
    </w:p>
    <w:p w14:paraId="78C3BC45" w14:textId="101481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_Toc170118373 \h </w:instrText>
      </w:r>
      <w:r>
        <w:rPr>
          <w:noProof/>
        </w:rPr>
      </w:r>
      <w:r>
        <w:rPr>
          <w:noProof/>
        </w:rPr>
        <w:fldChar w:fldCharType="separate"/>
      </w:r>
      <w:r>
        <w:rPr>
          <w:noProof/>
        </w:rPr>
        <w:t>220</w:t>
      </w:r>
      <w:r>
        <w:rPr>
          <w:noProof/>
        </w:rPr>
        <w:fldChar w:fldCharType="end"/>
      </w:r>
    </w:p>
    <w:p w14:paraId="081A9689" w14:textId="517D250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_Toc170118374 \h </w:instrText>
      </w:r>
      <w:r>
        <w:rPr>
          <w:noProof/>
        </w:rPr>
      </w:r>
      <w:r>
        <w:rPr>
          <w:noProof/>
        </w:rPr>
        <w:fldChar w:fldCharType="separate"/>
      </w:r>
      <w:r>
        <w:rPr>
          <w:noProof/>
        </w:rPr>
        <w:t>220</w:t>
      </w:r>
      <w:r>
        <w:rPr>
          <w:noProof/>
        </w:rPr>
        <w:fldChar w:fldCharType="end"/>
      </w:r>
    </w:p>
    <w:p w14:paraId="7F0DB5CC" w14:textId="54F874F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6.7</w:t>
      </w:r>
      <w:r w:rsidRPr="00907080">
        <w:rPr>
          <w:noProof/>
          <w:lang w:val="en-US" w:eastAsia="zh-CN"/>
        </w:rPr>
        <w:t>.</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_Toc170118375 \h </w:instrText>
      </w:r>
      <w:r>
        <w:rPr>
          <w:noProof/>
        </w:rPr>
      </w:r>
      <w:r>
        <w:rPr>
          <w:noProof/>
        </w:rPr>
        <w:fldChar w:fldCharType="separate"/>
      </w:r>
      <w:r>
        <w:rPr>
          <w:noProof/>
        </w:rPr>
        <w:t>220</w:t>
      </w:r>
      <w:r>
        <w:rPr>
          <w:noProof/>
        </w:rPr>
        <w:fldChar w:fldCharType="end"/>
      </w:r>
    </w:p>
    <w:p w14:paraId="4C043D82" w14:textId="6D12326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_Toc170118376 \h </w:instrText>
      </w:r>
      <w:r>
        <w:rPr>
          <w:noProof/>
        </w:rPr>
      </w:r>
      <w:r>
        <w:rPr>
          <w:noProof/>
        </w:rPr>
        <w:fldChar w:fldCharType="separate"/>
      </w:r>
      <w:r>
        <w:rPr>
          <w:noProof/>
        </w:rPr>
        <w:t>221</w:t>
      </w:r>
      <w:r>
        <w:rPr>
          <w:noProof/>
        </w:rPr>
        <w:fldChar w:fldCharType="end"/>
      </w:r>
    </w:p>
    <w:p w14:paraId="59B87B5E" w14:textId="38AEDF5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_Toc170118377 \h </w:instrText>
      </w:r>
      <w:r>
        <w:rPr>
          <w:noProof/>
        </w:rPr>
      </w:r>
      <w:r>
        <w:rPr>
          <w:noProof/>
        </w:rPr>
        <w:fldChar w:fldCharType="separate"/>
      </w:r>
      <w:r>
        <w:rPr>
          <w:noProof/>
        </w:rPr>
        <w:t>221</w:t>
      </w:r>
      <w:r>
        <w:rPr>
          <w:noProof/>
        </w:rPr>
        <w:fldChar w:fldCharType="end"/>
      </w:r>
    </w:p>
    <w:p w14:paraId="1561A882" w14:textId="7CBAEC5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_Toc170118378 \h </w:instrText>
      </w:r>
      <w:r>
        <w:rPr>
          <w:noProof/>
        </w:rPr>
      </w:r>
      <w:r>
        <w:rPr>
          <w:noProof/>
        </w:rPr>
        <w:fldChar w:fldCharType="separate"/>
      </w:r>
      <w:r>
        <w:rPr>
          <w:noProof/>
        </w:rPr>
        <w:t>221</w:t>
      </w:r>
      <w:r>
        <w:rPr>
          <w:noProof/>
        </w:rPr>
        <w:fldChar w:fldCharType="end"/>
      </w:r>
    </w:p>
    <w:p w14:paraId="5E8A3128" w14:textId="7A73C06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_Toc170118379 \h </w:instrText>
      </w:r>
      <w:r>
        <w:rPr>
          <w:noProof/>
        </w:rPr>
      </w:r>
      <w:r>
        <w:rPr>
          <w:noProof/>
        </w:rPr>
        <w:fldChar w:fldCharType="separate"/>
      </w:r>
      <w:r>
        <w:rPr>
          <w:noProof/>
        </w:rPr>
        <w:t>221</w:t>
      </w:r>
      <w:r>
        <w:rPr>
          <w:noProof/>
        </w:rPr>
        <w:fldChar w:fldCharType="end"/>
      </w:r>
    </w:p>
    <w:p w14:paraId="768CB2A1" w14:textId="206C436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_Toc170118380 \h </w:instrText>
      </w:r>
      <w:r>
        <w:rPr>
          <w:noProof/>
        </w:rPr>
      </w:r>
      <w:r>
        <w:rPr>
          <w:noProof/>
        </w:rPr>
        <w:fldChar w:fldCharType="separate"/>
      </w:r>
      <w:r>
        <w:rPr>
          <w:noProof/>
        </w:rPr>
        <w:t>221</w:t>
      </w:r>
      <w:r>
        <w:rPr>
          <w:noProof/>
        </w:rPr>
        <w:fldChar w:fldCharType="end"/>
      </w:r>
    </w:p>
    <w:p w14:paraId="0EADC84C" w14:textId="722B044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_Toc170118381 \h </w:instrText>
      </w:r>
      <w:r>
        <w:rPr>
          <w:noProof/>
        </w:rPr>
      </w:r>
      <w:r>
        <w:rPr>
          <w:noProof/>
        </w:rPr>
        <w:fldChar w:fldCharType="separate"/>
      </w:r>
      <w:r>
        <w:rPr>
          <w:noProof/>
        </w:rPr>
        <w:t>221</w:t>
      </w:r>
      <w:r>
        <w:rPr>
          <w:noProof/>
        </w:rPr>
        <w:fldChar w:fldCharType="end"/>
      </w:r>
    </w:p>
    <w:p w14:paraId="3BE9BE30" w14:textId="496CC96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_Toc170118382 \h </w:instrText>
      </w:r>
      <w:r>
        <w:rPr>
          <w:noProof/>
        </w:rPr>
      </w:r>
      <w:r>
        <w:rPr>
          <w:noProof/>
        </w:rPr>
        <w:fldChar w:fldCharType="separate"/>
      </w:r>
      <w:r>
        <w:rPr>
          <w:noProof/>
        </w:rPr>
        <w:t>221</w:t>
      </w:r>
      <w:r>
        <w:rPr>
          <w:noProof/>
        </w:rPr>
        <w:fldChar w:fldCharType="end"/>
      </w:r>
    </w:p>
    <w:p w14:paraId="11320238" w14:textId="4813A7A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_Toc170118383 \h </w:instrText>
      </w:r>
      <w:r>
        <w:rPr>
          <w:noProof/>
        </w:rPr>
      </w:r>
      <w:r>
        <w:rPr>
          <w:noProof/>
        </w:rPr>
        <w:fldChar w:fldCharType="separate"/>
      </w:r>
      <w:r>
        <w:rPr>
          <w:noProof/>
        </w:rPr>
        <w:t>221</w:t>
      </w:r>
      <w:r>
        <w:rPr>
          <w:noProof/>
        </w:rPr>
        <w:fldChar w:fldCharType="end"/>
      </w:r>
    </w:p>
    <w:p w14:paraId="468BDC76" w14:textId="0F27E54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_Toc170118384 \h </w:instrText>
      </w:r>
      <w:r>
        <w:rPr>
          <w:noProof/>
        </w:rPr>
      </w:r>
      <w:r>
        <w:rPr>
          <w:noProof/>
        </w:rPr>
        <w:fldChar w:fldCharType="separate"/>
      </w:r>
      <w:r>
        <w:rPr>
          <w:noProof/>
        </w:rPr>
        <w:t>221</w:t>
      </w:r>
      <w:r>
        <w:rPr>
          <w:noProof/>
        </w:rPr>
        <w:fldChar w:fldCharType="end"/>
      </w:r>
    </w:p>
    <w:p w14:paraId="7E956498" w14:textId="055009F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_Toc170118385 \h </w:instrText>
      </w:r>
      <w:r>
        <w:rPr>
          <w:noProof/>
        </w:rPr>
      </w:r>
      <w:r>
        <w:rPr>
          <w:noProof/>
        </w:rPr>
        <w:fldChar w:fldCharType="separate"/>
      </w:r>
      <w:r>
        <w:rPr>
          <w:noProof/>
        </w:rPr>
        <w:t>222</w:t>
      </w:r>
      <w:r>
        <w:rPr>
          <w:noProof/>
        </w:rPr>
        <w:fldChar w:fldCharType="end"/>
      </w:r>
    </w:p>
    <w:p w14:paraId="4441113B" w14:textId="6A9A93F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_Toc170118386 \h </w:instrText>
      </w:r>
      <w:r>
        <w:rPr>
          <w:noProof/>
        </w:rPr>
      </w:r>
      <w:r>
        <w:rPr>
          <w:noProof/>
        </w:rPr>
        <w:fldChar w:fldCharType="separate"/>
      </w:r>
      <w:r>
        <w:rPr>
          <w:noProof/>
        </w:rPr>
        <w:t>222</w:t>
      </w:r>
      <w:r>
        <w:rPr>
          <w:noProof/>
        </w:rPr>
        <w:fldChar w:fldCharType="end"/>
      </w:r>
    </w:p>
    <w:p w14:paraId="0F3EE193" w14:textId="421802F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_Toc170118387 \h </w:instrText>
      </w:r>
      <w:r>
        <w:rPr>
          <w:noProof/>
        </w:rPr>
      </w:r>
      <w:r>
        <w:rPr>
          <w:noProof/>
        </w:rPr>
        <w:fldChar w:fldCharType="separate"/>
      </w:r>
      <w:r>
        <w:rPr>
          <w:noProof/>
        </w:rPr>
        <w:t>222</w:t>
      </w:r>
      <w:r>
        <w:rPr>
          <w:noProof/>
        </w:rPr>
        <w:fldChar w:fldCharType="end"/>
      </w:r>
    </w:p>
    <w:p w14:paraId="7A606F68" w14:textId="6A7B68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_Toc170118388 \h </w:instrText>
      </w:r>
      <w:r>
        <w:rPr>
          <w:noProof/>
        </w:rPr>
      </w:r>
      <w:r>
        <w:rPr>
          <w:noProof/>
        </w:rPr>
        <w:fldChar w:fldCharType="separate"/>
      </w:r>
      <w:r>
        <w:rPr>
          <w:noProof/>
        </w:rPr>
        <w:t>223</w:t>
      </w:r>
      <w:r>
        <w:rPr>
          <w:noProof/>
        </w:rPr>
        <w:fldChar w:fldCharType="end"/>
      </w:r>
    </w:p>
    <w:p w14:paraId="609EF306" w14:textId="68F3DC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_Toc170118389 \h </w:instrText>
      </w:r>
      <w:r>
        <w:rPr>
          <w:noProof/>
        </w:rPr>
      </w:r>
      <w:r>
        <w:rPr>
          <w:noProof/>
        </w:rPr>
        <w:fldChar w:fldCharType="separate"/>
      </w:r>
      <w:r>
        <w:rPr>
          <w:noProof/>
        </w:rPr>
        <w:t>223</w:t>
      </w:r>
      <w:r>
        <w:rPr>
          <w:noProof/>
        </w:rPr>
        <w:fldChar w:fldCharType="end"/>
      </w:r>
    </w:p>
    <w:p w14:paraId="4CDE0BF7" w14:textId="18DD243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_Toc170118390 \h </w:instrText>
      </w:r>
      <w:r>
        <w:rPr>
          <w:noProof/>
        </w:rPr>
      </w:r>
      <w:r>
        <w:rPr>
          <w:noProof/>
        </w:rPr>
        <w:fldChar w:fldCharType="separate"/>
      </w:r>
      <w:r>
        <w:rPr>
          <w:noProof/>
        </w:rPr>
        <w:t>223</w:t>
      </w:r>
      <w:r>
        <w:rPr>
          <w:noProof/>
        </w:rPr>
        <w:fldChar w:fldCharType="end"/>
      </w:r>
    </w:p>
    <w:p w14:paraId="7D7DD3F3" w14:textId="7E5F4EE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_Toc170118391 \h </w:instrText>
      </w:r>
      <w:r>
        <w:rPr>
          <w:noProof/>
        </w:rPr>
      </w:r>
      <w:r>
        <w:rPr>
          <w:noProof/>
        </w:rPr>
        <w:fldChar w:fldCharType="separate"/>
      </w:r>
      <w:r>
        <w:rPr>
          <w:noProof/>
        </w:rPr>
        <w:t>224</w:t>
      </w:r>
      <w:r>
        <w:rPr>
          <w:noProof/>
        </w:rPr>
        <w:fldChar w:fldCharType="end"/>
      </w:r>
    </w:p>
    <w:p w14:paraId="5F390D95" w14:textId="31648F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_Toc170118392 \h </w:instrText>
      </w:r>
      <w:r>
        <w:rPr>
          <w:noProof/>
        </w:rPr>
      </w:r>
      <w:r>
        <w:rPr>
          <w:noProof/>
        </w:rPr>
        <w:fldChar w:fldCharType="separate"/>
      </w:r>
      <w:r>
        <w:rPr>
          <w:noProof/>
        </w:rPr>
        <w:t>224</w:t>
      </w:r>
      <w:r>
        <w:rPr>
          <w:noProof/>
        </w:rPr>
        <w:fldChar w:fldCharType="end"/>
      </w:r>
    </w:p>
    <w:p w14:paraId="2ACAF428" w14:textId="309057F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_Toc170118393 \h </w:instrText>
      </w:r>
      <w:r>
        <w:rPr>
          <w:noProof/>
        </w:rPr>
      </w:r>
      <w:r>
        <w:rPr>
          <w:noProof/>
        </w:rPr>
        <w:fldChar w:fldCharType="separate"/>
      </w:r>
      <w:r>
        <w:rPr>
          <w:noProof/>
        </w:rPr>
        <w:t>224</w:t>
      </w:r>
      <w:r>
        <w:rPr>
          <w:noProof/>
        </w:rPr>
        <w:fldChar w:fldCharType="end"/>
      </w:r>
    </w:p>
    <w:p w14:paraId="47057301" w14:textId="568A06B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_Toc170118394 \h </w:instrText>
      </w:r>
      <w:r>
        <w:rPr>
          <w:noProof/>
        </w:rPr>
      </w:r>
      <w:r>
        <w:rPr>
          <w:noProof/>
        </w:rPr>
        <w:fldChar w:fldCharType="separate"/>
      </w:r>
      <w:r>
        <w:rPr>
          <w:noProof/>
        </w:rPr>
        <w:t>225</w:t>
      </w:r>
      <w:r>
        <w:rPr>
          <w:noProof/>
        </w:rPr>
        <w:fldChar w:fldCharType="end"/>
      </w:r>
    </w:p>
    <w:p w14:paraId="3719CA5A" w14:textId="28E7DF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_Toc170118395 \h </w:instrText>
      </w:r>
      <w:r>
        <w:rPr>
          <w:noProof/>
        </w:rPr>
      </w:r>
      <w:r>
        <w:rPr>
          <w:noProof/>
        </w:rPr>
        <w:fldChar w:fldCharType="separate"/>
      </w:r>
      <w:r>
        <w:rPr>
          <w:noProof/>
        </w:rPr>
        <w:t>226</w:t>
      </w:r>
      <w:r>
        <w:rPr>
          <w:noProof/>
        </w:rPr>
        <w:fldChar w:fldCharType="end"/>
      </w:r>
    </w:p>
    <w:p w14:paraId="7374A221" w14:textId="29A269D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_Toc170118396 \h </w:instrText>
      </w:r>
      <w:r>
        <w:rPr>
          <w:noProof/>
        </w:rPr>
      </w:r>
      <w:r>
        <w:rPr>
          <w:noProof/>
        </w:rPr>
        <w:fldChar w:fldCharType="separate"/>
      </w:r>
      <w:r>
        <w:rPr>
          <w:noProof/>
        </w:rPr>
        <w:t>226</w:t>
      </w:r>
      <w:r>
        <w:rPr>
          <w:noProof/>
        </w:rPr>
        <w:fldChar w:fldCharType="end"/>
      </w:r>
    </w:p>
    <w:p w14:paraId="5C7CB81C" w14:textId="26FC3D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_Toc170118397 \h </w:instrText>
      </w:r>
      <w:r>
        <w:rPr>
          <w:noProof/>
        </w:rPr>
      </w:r>
      <w:r>
        <w:rPr>
          <w:noProof/>
        </w:rPr>
        <w:fldChar w:fldCharType="separate"/>
      </w:r>
      <w:r>
        <w:rPr>
          <w:noProof/>
        </w:rPr>
        <w:t>227</w:t>
      </w:r>
      <w:r>
        <w:rPr>
          <w:noProof/>
        </w:rPr>
        <w:fldChar w:fldCharType="end"/>
      </w:r>
    </w:p>
    <w:p w14:paraId="37AFE835" w14:textId="2D6C20E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_Toc170118398 \h </w:instrText>
      </w:r>
      <w:r>
        <w:rPr>
          <w:noProof/>
        </w:rPr>
      </w:r>
      <w:r>
        <w:rPr>
          <w:noProof/>
        </w:rPr>
        <w:fldChar w:fldCharType="separate"/>
      </w:r>
      <w:r>
        <w:rPr>
          <w:noProof/>
        </w:rPr>
        <w:t>227</w:t>
      </w:r>
      <w:r>
        <w:rPr>
          <w:noProof/>
        </w:rPr>
        <w:fldChar w:fldCharType="end"/>
      </w:r>
    </w:p>
    <w:p w14:paraId="726C1184" w14:textId="10BF077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_Toc170118399 \h </w:instrText>
      </w:r>
      <w:r>
        <w:rPr>
          <w:noProof/>
        </w:rPr>
      </w:r>
      <w:r>
        <w:rPr>
          <w:noProof/>
        </w:rPr>
        <w:fldChar w:fldCharType="separate"/>
      </w:r>
      <w:r>
        <w:rPr>
          <w:noProof/>
        </w:rPr>
        <w:t>228</w:t>
      </w:r>
      <w:r>
        <w:rPr>
          <w:noProof/>
        </w:rPr>
        <w:fldChar w:fldCharType="end"/>
      </w:r>
    </w:p>
    <w:p w14:paraId="36E8F41B" w14:textId="07F551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_Toc170118400 \h </w:instrText>
      </w:r>
      <w:r>
        <w:rPr>
          <w:noProof/>
        </w:rPr>
      </w:r>
      <w:r>
        <w:rPr>
          <w:noProof/>
        </w:rPr>
        <w:fldChar w:fldCharType="separate"/>
      </w:r>
      <w:r>
        <w:rPr>
          <w:noProof/>
        </w:rPr>
        <w:t>228</w:t>
      </w:r>
      <w:r>
        <w:rPr>
          <w:noProof/>
        </w:rPr>
        <w:fldChar w:fldCharType="end"/>
      </w:r>
    </w:p>
    <w:p w14:paraId="21E99317" w14:textId="6C7C0AC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_Toc170118401 \h </w:instrText>
      </w:r>
      <w:r>
        <w:rPr>
          <w:noProof/>
        </w:rPr>
      </w:r>
      <w:r>
        <w:rPr>
          <w:noProof/>
        </w:rPr>
        <w:fldChar w:fldCharType="separate"/>
      </w:r>
      <w:r>
        <w:rPr>
          <w:noProof/>
        </w:rPr>
        <w:t>229</w:t>
      </w:r>
      <w:r>
        <w:rPr>
          <w:noProof/>
        </w:rPr>
        <w:fldChar w:fldCharType="end"/>
      </w:r>
    </w:p>
    <w:p w14:paraId="18BCA6AF" w14:textId="16B086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_Toc170118402 \h </w:instrText>
      </w:r>
      <w:r>
        <w:rPr>
          <w:noProof/>
        </w:rPr>
      </w:r>
      <w:r>
        <w:rPr>
          <w:noProof/>
        </w:rPr>
        <w:fldChar w:fldCharType="separate"/>
      </w:r>
      <w:r>
        <w:rPr>
          <w:noProof/>
        </w:rPr>
        <w:t>229</w:t>
      </w:r>
      <w:r>
        <w:rPr>
          <w:noProof/>
        </w:rPr>
        <w:fldChar w:fldCharType="end"/>
      </w:r>
    </w:p>
    <w:p w14:paraId="18534C70" w14:textId="508CF2C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_Toc170118403 \h </w:instrText>
      </w:r>
      <w:r>
        <w:rPr>
          <w:noProof/>
        </w:rPr>
      </w:r>
      <w:r>
        <w:rPr>
          <w:noProof/>
        </w:rPr>
        <w:fldChar w:fldCharType="separate"/>
      </w:r>
      <w:r>
        <w:rPr>
          <w:noProof/>
        </w:rPr>
        <w:t>229</w:t>
      </w:r>
      <w:r>
        <w:rPr>
          <w:noProof/>
        </w:rPr>
        <w:fldChar w:fldCharType="end"/>
      </w:r>
    </w:p>
    <w:p w14:paraId="4EA81564" w14:textId="5E3405B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_Toc170118404 \h </w:instrText>
      </w:r>
      <w:r>
        <w:rPr>
          <w:noProof/>
        </w:rPr>
      </w:r>
      <w:r>
        <w:rPr>
          <w:noProof/>
        </w:rPr>
        <w:fldChar w:fldCharType="separate"/>
      </w:r>
      <w:r>
        <w:rPr>
          <w:noProof/>
        </w:rPr>
        <w:t>230</w:t>
      </w:r>
      <w:r>
        <w:rPr>
          <w:noProof/>
        </w:rPr>
        <w:fldChar w:fldCharType="end"/>
      </w:r>
    </w:p>
    <w:p w14:paraId="214979B8" w14:textId="23F4580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_Toc170118405 \h </w:instrText>
      </w:r>
      <w:r>
        <w:rPr>
          <w:noProof/>
        </w:rPr>
      </w:r>
      <w:r>
        <w:rPr>
          <w:noProof/>
        </w:rPr>
        <w:fldChar w:fldCharType="separate"/>
      </w:r>
      <w:r>
        <w:rPr>
          <w:noProof/>
        </w:rPr>
        <w:t>230</w:t>
      </w:r>
      <w:r>
        <w:rPr>
          <w:noProof/>
        </w:rPr>
        <w:fldChar w:fldCharType="end"/>
      </w:r>
    </w:p>
    <w:p w14:paraId="1ACF39E6" w14:textId="73E7562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_Toc170118406 \h </w:instrText>
      </w:r>
      <w:r>
        <w:rPr>
          <w:noProof/>
        </w:rPr>
      </w:r>
      <w:r>
        <w:rPr>
          <w:noProof/>
        </w:rPr>
        <w:fldChar w:fldCharType="separate"/>
      </w:r>
      <w:r>
        <w:rPr>
          <w:noProof/>
        </w:rPr>
        <w:t>230</w:t>
      </w:r>
      <w:r>
        <w:rPr>
          <w:noProof/>
        </w:rPr>
        <w:fldChar w:fldCharType="end"/>
      </w:r>
    </w:p>
    <w:p w14:paraId="1AECECEC" w14:textId="3B66191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_Toc170118407 \h </w:instrText>
      </w:r>
      <w:r>
        <w:rPr>
          <w:noProof/>
        </w:rPr>
      </w:r>
      <w:r>
        <w:rPr>
          <w:noProof/>
        </w:rPr>
        <w:fldChar w:fldCharType="separate"/>
      </w:r>
      <w:r>
        <w:rPr>
          <w:noProof/>
        </w:rPr>
        <w:t>231</w:t>
      </w:r>
      <w:r>
        <w:rPr>
          <w:noProof/>
        </w:rPr>
        <w:fldChar w:fldCharType="end"/>
      </w:r>
    </w:p>
    <w:p w14:paraId="0E49CE56" w14:textId="6C70F72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_Toc170118408 \h </w:instrText>
      </w:r>
      <w:r>
        <w:rPr>
          <w:noProof/>
        </w:rPr>
      </w:r>
      <w:r>
        <w:rPr>
          <w:noProof/>
        </w:rPr>
        <w:fldChar w:fldCharType="separate"/>
      </w:r>
      <w:r>
        <w:rPr>
          <w:noProof/>
        </w:rPr>
        <w:t>231</w:t>
      </w:r>
      <w:r>
        <w:rPr>
          <w:noProof/>
        </w:rPr>
        <w:fldChar w:fldCharType="end"/>
      </w:r>
    </w:p>
    <w:p w14:paraId="407D8059" w14:textId="3CA687B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_Toc170118409 \h </w:instrText>
      </w:r>
      <w:r>
        <w:rPr>
          <w:noProof/>
        </w:rPr>
      </w:r>
      <w:r>
        <w:rPr>
          <w:noProof/>
        </w:rPr>
        <w:fldChar w:fldCharType="separate"/>
      </w:r>
      <w:r>
        <w:rPr>
          <w:noProof/>
        </w:rPr>
        <w:t>231</w:t>
      </w:r>
      <w:r>
        <w:rPr>
          <w:noProof/>
        </w:rPr>
        <w:fldChar w:fldCharType="end"/>
      </w:r>
    </w:p>
    <w:p w14:paraId="29B1BEA2" w14:textId="01708FD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_Toc170118410 \h </w:instrText>
      </w:r>
      <w:r>
        <w:rPr>
          <w:noProof/>
        </w:rPr>
      </w:r>
      <w:r>
        <w:rPr>
          <w:noProof/>
        </w:rPr>
        <w:fldChar w:fldCharType="separate"/>
      </w:r>
      <w:r>
        <w:rPr>
          <w:noProof/>
        </w:rPr>
        <w:t>231</w:t>
      </w:r>
      <w:r>
        <w:rPr>
          <w:noProof/>
        </w:rPr>
        <w:fldChar w:fldCharType="end"/>
      </w:r>
    </w:p>
    <w:p w14:paraId="22EB20B3" w14:textId="4334662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_Toc170118411 \h </w:instrText>
      </w:r>
      <w:r>
        <w:rPr>
          <w:noProof/>
        </w:rPr>
      </w:r>
      <w:r>
        <w:rPr>
          <w:noProof/>
        </w:rPr>
        <w:fldChar w:fldCharType="separate"/>
      </w:r>
      <w:r>
        <w:rPr>
          <w:noProof/>
        </w:rPr>
        <w:t>231</w:t>
      </w:r>
      <w:r>
        <w:rPr>
          <w:noProof/>
        </w:rPr>
        <w:fldChar w:fldCharType="end"/>
      </w:r>
    </w:p>
    <w:p w14:paraId="31523052" w14:textId="53D7961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_Toc170118412 \h </w:instrText>
      </w:r>
      <w:r>
        <w:rPr>
          <w:noProof/>
        </w:rPr>
      </w:r>
      <w:r>
        <w:rPr>
          <w:noProof/>
        </w:rPr>
        <w:fldChar w:fldCharType="separate"/>
      </w:r>
      <w:r>
        <w:rPr>
          <w:noProof/>
        </w:rPr>
        <w:t>231</w:t>
      </w:r>
      <w:r>
        <w:rPr>
          <w:noProof/>
        </w:rPr>
        <w:fldChar w:fldCharType="end"/>
      </w:r>
    </w:p>
    <w:p w14:paraId="39148398" w14:textId="5912B84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_Toc170118413 \h </w:instrText>
      </w:r>
      <w:r>
        <w:rPr>
          <w:noProof/>
        </w:rPr>
      </w:r>
      <w:r>
        <w:rPr>
          <w:noProof/>
        </w:rPr>
        <w:fldChar w:fldCharType="separate"/>
      </w:r>
      <w:r>
        <w:rPr>
          <w:noProof/>
        </w:rPr>
        <w:t>231</w:t>
      </w:r>
      <w:r>
        <w:rPr>
          <w:noProof/>
        </w:rPr>
        <w:fldChar w:fldCharType="end"/>
      </w:r>
    </w:p>
    <w:p w14:paraId="630934D6" w14:textId="5A13D20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_Toc170118414 \h </w:instrText>
      </w:r>
      <w:r>
        <w:rPr>
          <w:noProof/>
        </w:rPr>
      </w:r>
      <w:r>
        <w:rPr>
          <w:noProof/>
        </w:rPr>
        <w:fldChar w:fldCharType="separate"/>
      </w:r>
      <w:r>
        <w:rPr>
          <w:noProof/>
        </w:rPr>
        <w:t>232</w:t>
      </w:r>
      <w:r>
        <w:rPr>
          <w:noProof/>
        </w:rPr>
        <w:fldChar w:fldCharType="end"/>
      </w:r>
    </w:p>
    <w:p w14:paraId="733CCEAE" w14:textId="457F08B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_Toc170118415 \h </w:instrText>
      </w:r>
      <w:r>
        <w:rPr>
          <w:noProof/>
        </w:rPr>
      </w:r>
      <w:r>
        <w:rPr>
          <w:noProof/>
        </w:rPr>
        <w:fldChar w:fldCharType="separate"/>
      </w:r>
      <w:r>
        <w:rPr>
          <w:noProof/>
        </w:rPr>
        <w:t>232</w:t>
      </w:r>
      <w:r>
        <w:rPr>
          <w:noProof/>
        </w:rPr>
        <w:fldChar w:fldCharType="end"/>
      </w:r>
    </w:p>
    <w:p w14:paraId="7ED1DA59" w14:textId="71C8494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_Toc170118416 \h </w:instrText>
      </w:r>
      <w:r>
        <w:rPr>
          <w:noProof/>
        </w:rPr>
      </w:r>
      <w:r>
        <w:rPr>
          <w:noProof/>
        </w:rPr>
        <w:fldChar w:fldCharType="separate"/>
      </w:r>
      <w:r>
        <w:rPr>
          <w:noProof/>
        </w:rPr>
        <w:t>232</w:t>
      </w:r>
      <w:r>
        <w:rPr>
          <w:noProof/>
        </w:rPr>
        <w:fldChar w:fldCharType="end"/>
      </w:r>
    </w:p>
    <w:p w14:paraId="53B29353" w14:textId="0C3956C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_Toc170118417 \h </w:instrText>
      </w:r>
      <w:r>
        <w:rPr>
          <w:noProof/>
        </w:rPr>
      </w:r>
      <w:r>
        <w:rPr>
          <w:noProof/>
        </w:rPr>
        <w:fldChar w:fldCharType="separate"/>
      </w:r>
      <w:r>
        <w:rPr>
          <w:noProof/>
        </w:rPr>
        <w:t>232</w:t>
      </w:r>
      <w:r>
        <w:rPr>
          <w:noProof/>
        </w:rPr>
        <w:fldChar w:fldCharType="end"/>
      </w:r>
    </w:p>
    <w:p w14:paraId="04CAAEE6" w14:textId="6D2F76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_Toc170118418 \h </w:instrText>
      </w:r>
      <w:r>
        <w:rPr>
          <w:noProof/>
        </w:rPr>
      </w:r>
      <w:r>
        <w:rPr>
          <w:noProof/>
        </w:rPr>
        <w:fldChar w:fldCharType="separate"/>
      </w:r>
      <w:r>
        <w:rPr>
          <w:noProof/>
        </w:rPr>
        <w:t>232</w:t>
      </w:r>
      <w:r>
        <w:rPr>
          <w:noProof/>
        </w:rPr>
        <w:fldChar w:fldCharType="end"/>
      </w:r>
    </w:p>
    <w:p w14:paraId="6EA45590" w14:textId="3D49F6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_Toc170118419 \h </w:instrText>
      </w:r>
      <w:r>
        <w:rPr>
          <w:noProof/>
        </w:rPr>
      </w:r>
      <w:r>
        <w:rPr>
          <w:noProof/>
        </w:rPr>
        <w:fldChar w:fldCharType="separate"/>
      </w:r>
      <w:r>
        <w:rPr>
          <w:noProof/>
        </w:rPr>
        <w:t>232</w:t>
      </w:r>
      <w:r>
        <w:rPr>
          <w:noProof/>
        </w:rPr>
        <w:fldChar w:fldCharType="end"/>
      </w:r>
    </w:p>
    <w:p w14:paraId="3173755E" w14:textId="376E8CB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_Toc170118420 \h </w:instrText>
      </w:r>
      <w:r>
        <w:rPr>
          <w:noProof/>
        </w:rPr>
      </w:r>
      <w:r>
        <w:rPr>
          <w:noProof/>
        </w:rPr>
        <w:fldChar w:fldCharType="separate"/>
      </w:r>
      <w:r>
        <w:rPr>
          <w:noProof/>
        </w:rPr>
        <w:t>233</w:t>
      </w:r>
      <w:r>
        <w:rPr>
          <w:noProof/>
        </w:rPr>
        <w:fldChar w:fldCharType="end"/>
      </w:r>
    </w:p>
    <w:p w14:paraId="356A5AF6" w14:textId="3CFD05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_Toc170118421 \h </w:instrText>
      </w:r>
      <w:r>
        <w:rPr>
          <w:noProof/>
        </w:rPr>
      </w:r>
      <w:r>
        <w:rPr>
          <w:noProof/>
        </w:rPr>
        <w:fldChar w:fldCharType="separate"/>
      </w:r>
      <w:r>
        <w:rPr>
          <w:noProof/>
        </w:rPr>
        <w:t>233</w:t>
      </w:r>
      <w:r>
        <w:rPr>
          <w:noProof/>
        </w:rPr>
        <w:fldChar w:fldCharType="end"/>
      </w:r>
    </w:p>
    <w:p w14:paraId="4C30519A" w14:textId="558EB0F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_Toc170118422 \h </w:instrText>
      </w:r>
      <w:r>
        <w:rPr>
          <w:noProof/>
        </w:rPr>
      </w:r>
      <w:r>
        <w:rPr>
          <w:noProof/>
        </w:rPr>
        <w:fldChar w:fldCharType="separate"/>
      </w:r>
      <w:r>
        <w:rPr>
          <w:noProof/>
        </w:rPr>
        <w:t>233</w:t>
      </w:r>
      <w:r>
        <w:rPr>
          <w:noProof/>
        </w:rPr>
        <w:fldChar w:fldCharType="end"/>
      </w:r>
    </w:p>
    <w:p w14:paraId="74B770A9" w14:textId="7E37AB5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_Toc170118423 \h </w:instrText>
      </w:r>
      <w:r>
        <w:rPr>
          <w:noProof/>
        </w:rPr>
      </w:r>
      <w:r>
        <w:rPr>
          <w:noProof/>
        </w:rPr>
        <w:fldChar w:fldCharType="separate"/>
      </w:r>
      <w:r>
        <w:rPr>
          <w:noProof/>
        </w:rPr>
        <w:t>234</w:t>
      </w:r>
      <w:r>
        <w:rPr>
          <w:noProof/>
        </w:rPr>
        <w:fldChar w:fldCharType="end"/>
      </w:r>
    </w:p>
    <w:p w14:paraId="3C69FCEE" w14:textId="6D053E1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_Toc170118424 \h </w:instrText>
      </w:r>
      <w:r>
        <w:rPr>
          <w:noProof/>
        </w:rPr>
      </w:r>
      <w:r>
        <w:rPr>
          <w:noProof/>
        </w:rPr>
        <w:fldChar w:fldCharType="separate"/>
      </w:r>
      <w:r>
        <w:rPr>
          <w:noProof/>
        </w:rPr>
        <w:t>234</w:t>
      </w:r>
      <w:r>
        <w:rPr>
          <w:noProof/>
        </w:rPr>
        <w:fldChar w:fldCharType="end"/>
      </w:r>
    </w:p>
    <w:p w14:paraId="491901EA" w14:textId="3425BD9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_Toc170118425 \h </w:instrText>
      </w:r>
      <w:r>
        <w:rPr>
          <w:noProof/>
        </w:rPr>
      </w:r>
      <w:r>
        <w:rPr>
          <w:noProof/>
        </w:rPr>
        <w:fldChar w:fldCharType="separate"/>
      </w:r>
      <w:r>
        <w:rPr>
          <w:noProof/>
        </w:rPr>
        <w:t>234</w:t>
      </w:r>
      <w:r>
        <w:rPr>
          <w:noProof/>
        </w:rPr>
        <w:fldChar w:fldCharType="end"/>
      </w:r>
    </w:p>
    <w:p w14:paraId="5F6B4479" w14:textId="138C0C7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_Toc170118426 \h </w:instrText>
      </w:r>
      <w:r>
        <w:rPr>
          <w:noProof/>
        </w:rPr>
      </w:r>
      <w:r>
        <w:rPr>
          <w:noProof/>
        </w:rPr>
        <w:fldChar w:fldCharType="separate"/>
      </w:r>
      <w:r>
        <w:rPr>
          <w:noProof/>
        </w:rPr>
        <w:t>234</w:t>
      </w:r>
      <w:r>
        <w:rPr>
          <w:noProof/>
        </w:rPr>
        <w:fldChar w:fldCharType="end"/>
      </w:r>
    </w:p>
    <w:p w14:paraId="312EC753" w14:textId="6E412A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_Toc170118427 \h </w:instrText>
      </w:r>
      <w:r>
        <w:rPr>
          <w:noProof/>
        </w:rPr>
      </w:r>
      <w:r>
        <w:rPr>
          <w:noProof/>
        </w:rPr>
        <w:fldChar w:fldCharType="separate"/>
      </w:r>
      <w:r>
        <w:rPr>
          <w:noProof/>
        </w:rPr>
        <w:t>234</w:t>
      </w:r>
      <w:r>
        <w:rPr>
          <w:noProof/>
        </w:rPr>
        <w:fldChar w:fldCharType="end"/>
      </w:r>
    </w:p>
    <w:p w14:paraId="6AA18E2C" w14:textId="1E30A7D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_Toc170118428 \h </w:instrText>
      </w:r>
      <w:r>
        <w:rPr>
          <w:noProof/>
        </w:rPr>
      </w:r>
      <w:r>
        <w:rPr>
          <w:noProof/>
        </w:rPr>
        <w:fldChar w:fldCharType="separate"/>
      </w:r>
      <w:r>
        <w:rPr>
          <w:noProof/>
        </w:rPr>
        <w:t>235</w:t>
      </w:r>
      <w:r>
        <w:rPr>
          <w:noProof/>
        </w:rPr>
        <w:fldChar w:fldCharType="end"/>
      </w:r>
    </w:p>
    <w:p w14:paraId="52D811B7" w14:textId="6049441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907080">
        <w:rPr>
          <w:noProof/>
          <w:lang w:val="en-US" w:eastAsia="zh-CN"/>
        </w:rPr>
        <w:t>.</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_Toc170118429 \h </w:instrText>
      </w:r>
      <w:r>
        <w:rPr>
          <w:noProof/>
        </w:rPr>
      </w:r>
      <w:r>
        <w:rPr>
          <w:noProof/>
        </w:rPr>
        <w:fldChar w:fldCharType="separate"/>
      </w:r>
      <w:r>
        <w:rPr>
          <w:noProof/>
        </w:rPr>
        <w:t>235</w:t>
      </w:r>
      <w:r>
        <w:rPr>
          <w:noProof/>
        </w:rPr>
        <w:fldChar w:fldCharType="end"/>
      </w:r>
    </w:p>
    <w:p w14:paraId="462C6A41" w14:textId="56D2594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_Toc170118430 \h </w:instrText>
      </w:r>
      <w:r>
        <w:rPr>
          <w:noProof/>
        </w:rPr>
      </w:r>
      <w:r>
        <w:rPr>
          <w:noProof/>
        </w:rPr>
        <w:fldChar w:fldCharType="separate"/>
      </w:r>
      <w:r>
        <w:rPr>
          <w:noProof/>
        </w:rPr>
        <w:t>235</w:t>
      </w:r>
      <w:r>
        <w:rPr>
          <w:noProof/>
        </w:rPr>
        <w:fldChar w:fldCharType="end"/>
      </w:r>
    </w:p>
    <w:p w14:paraId="30F5121C" w14:textId="60EBDA2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_Toc170118431 \h </w:instrText>
      </w:r>
      <w:r>
        <w:rPr>
          <w:noProof/>
        </w:rPr>
      </w:r>
      <w:r>
        <w:rPr>
          <w:noProof/>
        </w:rPr>
        <w:fldChar w:fldCharType="separate"/>
      </w:r>
      <w:r>
        <w:rPr>
          <w:noProof/>
        </w:rPr>
        <w:t>235</w:t>
      </w:r>
      <w:r>
        <w:rPr>
          <w:noProof/>
        </w:rPr>
        <w:fldChar w:fldCharType="end"/>
      </w:r>
    </w:p>
    <w:p w14:paraId="44C4957D" w14:textId="2F95418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6.9</w:t>
      </w:r>
      <w:r w:rsidRPr="00907080">
        <w:rPr>
          <w:noProof/>
          <w:lang w:val="en-US" w:eastAsia="zh-CN"/>
        </w:rPr>
        <w:t>.</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_Toc170118432 \h </w:instrText>
      </w:r>
      <w:r>
        <w:rPr>
          <w:noProof/>
        </w:rPr>
      </w:r>
      <w:r>
        <w:rPr>
          <w:noProof/>
        </w:rPr>
        <w:fldChar w:fldCharType="separate"/>
      </w:r>
      <w:r>
        <w:rPr>
          <w:noProof/>
        </w:rPr>
        <w:t>235</w:t>
      </w:r>
      <w:r>
        <w:rPr>
          <w:noProof/>
        </w:rPr>
        <w:fldChar w:fldCharType="end"/>
      </w:r>
    </w:p>
    <w:p w14:paraId="44A7A3AB" w14:textId="4B5CD58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_Toc170118433 \h </w:instrText>
      </w:r>
      <w:r>
        <w:rPr>
          <w:noProof/>
        </w:rPr>
      </w:r>
      <w:r>
        <w:rPr>
          <w:noProof/>
        </w:rPr>
        <w:fldChar w:fldCharType="separate"/>
      </w:r>
      <w:r>
        <w:rPr>
          <w:noProof/>
        </w:rPr>
        <w:t>235</w:t>
      </w:r>
      <w:r>
        <w:rPr>
          <w:noProof/>
        </w:rPr>
        <w:fldChar w:fldCharType="end"/>
      </w:r>
    </w:p>
    <w:p w14:paraId="6E3EA6FE" w14:textId="4198F0E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_Toc170118434 \h </w:instrText>
      </w:r>
      <w:r>
        <w:rPr>
          <w:noProof/>
        </w:rPr>
      </w:r>
      <w:r>
        <w:rPr>
          <w:noProof/>
        </w:rPr>
        <w:fldChar w:fldCharType="separate"/>
      </w:r>
      <w:r>
        <w:rPr>
          <w:noProof/>
        </w:rPr>
        <w:t>235</w:t>
      </w:r>
      <w:r>
        <w:rPr>
          <w:noProof/>
        </w:rPr>
        <w:fldChar w:fldCharType="end"/>
      </w:r>
    </w:p>
    <w:p w14:paraId="7499503D" w14:textId="0401A10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_Toc170118435 \h </w:instrText>
      </w:r>
      <w:r>
        <w:rPr>
          <w:noProof/>
        </w:rPr>
      </w:r>
      <w:r>
        <w:rPr>
          <w:noProof/>
        </w:rPr>
        <w:fldChar w:fldCharType="separate"/>
      </w:r>
      <w:r>
        <w:rPr>
          <w:noProof/>
        </w:rPr>
        <w:t>235</w:t>
      </w:r>
      <w:r>
        <w:rPr>
          <w:noProof/>
        </w:rPr>
        <w:fldChar w:fldCharType="end"/>
      </w:r>
    </w:p>
    <w:p w14:paraId="38A818A4" w14:textId="72EBD81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_Toc170118436 \h </w:instrText>
      </w:r>
      <w:r>
        <w:rPr>
          <w:noProof/>
        </w:rPr>
      </w:r>
      <w:r>
        <w:rPr>
          <w:noProof/>
        </w:rPr>
        <w:fldChar w:fldCharType="separate"/>
      </w:r>
      <w:r>
        <w:rPr>
          <w:noProof/>
        </w:rPr>
        <w:t>235</w:t>
      </w:r>
      <w:r>
        <w:rPr>
          <w:noProof/>
        </w:rPr>
        <w:fldChar w:fldCharType="end"/>
      </w:r>
    </w:p>
    <w:p w14:paraId="23C61562" w14:textId="3E094AC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_Toc170118437 \h </w:instrText>
      </w:r>
      <w:r>
        <w:rPr>
          <w:noProof/>
        </w:rPr>
      </w:r>
      <w:r>
        <w:rPr>
          <w:noProof/>
        </w:rPr>
        <w:fldChar w:fldCharType="separate"/>
      </w:r>
      <w:r>
        <w:rPr>
          <w:noProof/>
        </w:rPr>
        <w:t>236</w:t>
      </w:r>
      <w:r>
        <w:rPr>
          <w:noProof/>
        </w:rPr>
        <w:fldChar w:fldCharType="end"/>
      </w:r>
    </w:p>
    <w:p w14:paraId="012F2739" w14:textId="1EB5BEB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_Toc170118438 \h </w:instrText>
      </w:r>
      <w:r>
        <w:rPr>
          <w:noProof/>
        </w:rPr>
      </w:r>
      <w:r>
        <w:rPr>
          <w:noProof/>
        </w:rPr>
        <w:fldChar w:fldCharType="separate"/>
      </w:r>
      <w:r>
        <w:rPr>
          <w:noProof/>
        </w:rPr>
        <w:t>236</w:t>
      </w:r>
      <w:r>
        <w:rPr>
          <w:noProof/>
        </w:rPr>
        <w:fldChar w:fldCharType="end"/>
      </w:r>
    </w:p>
    <w:p w14:paraId="0900684A" w14:textId="6A91B97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_Toc170118439 \h </w:instrText>
      </w:r>
      <w:r>
        <w:rPr>
          <w:noProof/>
        </w:rPr>
      </w:r>
      <w:r>
        <w:rPr>
          <w:noProof/>
        </w:rPr>
        <w:fldChar w:fldCharType="separate"/>
      </w:r>
      <w:r>
        <w:rPr>
          <w:noProof/>
        </w:rPr>
        <w:t>236</w:t>
      </w:r>
      <w:r>
        <w:rPr>
          <w:noProof/>
        </w:rPr>
        <w:fldChar w:fldCharType="end"/>
      </w:r>
    </w:p>
    <w:p w14:paraId="6FAD834C" w14:textId="7CD5D28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_Toc170118440 \h </w:instrText>
      </w:r>
      <w:r>
        <w:rPr>
          <w:noProof/>
        </w:rPr>
      </w:r>
      <w:r>
        <w:rPr>
          <w:noProof/>
        </w:rPr>
        <w:fldChar w:fldCharType="separate"/>
      </w:r>
      <w:r>
        <w:rPr>
          <w:noProof/>
        </w:rPr>
        <w:t>236</w:t>
      </w:r>
      <w:r>
        <w:rPr>
          <w:noProof/>
        </w:rPr>
        <w:fldChar w:fldCharType="end"/>
      </w:r>
    </w:p>
    <w:p w14:paraId="6E92EA96" w14:textId="4533D04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w:t>
      </w:r>
      <w:r>
        <w:rPr>
          <w:noProof/>
        </w:rPr>
        <w:t xml:space="preserve"> API</w:t>
      </w:r>
      <w:r>
        <w:rPr>
          <w:noProof/>
        </w:rPr>
        <w:tab/>
      </w:r>
      <w:r>
        <w:rPr>
          <w:noProof/>
        </w:rPr>
        <w:fldChar w:fldCharType="begin" w:fldLock="1"/>
      </w:r>
      <w:r>
        <w:rPr>
          <w:noProof/>
        </w:rPr>
        <w:instrText xml:space="preserve"> PAGEREF _Toc170118441 \h </w:instrText>
      </w:r>
      <w:r>
        <w:rPr>
          <w:noProof/>
        </w:rPr>
      </w:r>
      <w:r>
        <w:rPr>
          <w:noProof/>
        </w:rPr>
        <w:fldChar w:fldCharType="separate"/>
      </w:r>
      <w:r>
        <w:rPr>
          <w:noProof/>
        </w:rPr>
        <w:t>236</w:t>
      </w:r>
      <w:r>
        <w:rPr>
          <w:noProof/>
        </w:rPr>
        <w:fldChar w:fldCharType="end"/>
      </w:r>
    </w:p>
    <w:p w14:paraId="153E7B59" w14:textId="55B0F8B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_Toc170118442 \h </w:instrText>
      </w:r>
      <w:r>
        <w:rPr>
          <w:noProof/>
        </w:rPr>
      </w:r>
      <w:r>
        <w:rPr>
          <w:noProof/>
        </w:rPr>
        <w:fldChar w:fldCharType="separate"/>
      </w:r>
      <w:r>
        <w:rPr>
          <w:noProof/>
        </w:rPr>
        <w:t>236</w:t>
      </w:r>
      <w:r>
        <w:rPr>
          <w:noProof/>
        </w:rPr>
        <w:fldChar w:fldCharType="end"/>
      </w:r>
    </w:p>
    <w:p w14:paraId="190ECCBE" w14:textId="2C8EF3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_Toc170118443 \h </w:instrText>
      </w:r>
      <w:r>
        <w:rPr>
          <w:noProof/>
        </w:rPr>
      </w:r>
      <w:r>
        <w:rPr>
          <w:noProof/>
        </w:rPr>
        <w:fldChar w:fldCharType="separate"/>
      </w:r>
      <w:r>
        <w:rPr>
          <w:noProof/>
        </w:rPr>
        <w:t>237</w:t>
      </w:r>
      <w:r>
        <w:rPr>
          <w:noProof/>
        </w:rPr>
        <w:fldChar w:fldCharType="end"/>
      </w:r>
    </w:p>
    <w:p w14:paraId="67D14C78" w14:textId="46EAB9D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_Toc170118444 \h </w:instrText>
      </w:r>
      <w:r>
        <w:rPr>
          <w:noProof/>
        </w:rPr>
      </w:r>
      <w:r>
        <w:rPr>
          <w:noProof/>
        </w:rPr>
        <w:fldChar w:fldCharType="separate"/>
      </w:r>
      <w:r>
        <w:rPr>
          <w:noProof/>
        </w:rPr>
        <w:t>237</w:t>
      </w:r>
      <w:r>
        <w:rPr>
          <w:noProof/>
        </w:rPr>
        <w:fldChar w:fldCharType="end"/>
      </w:r>
    </w:p>
    <w:p w14:paraId="636F8151" w14:textId="2399E4A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_Toc170118445 \h </w:instrText>
      </w:r>
      <w:r>
        <w:rPr>
          <w:noProof/>
        </w:rPr>
      </w:r>
      <w:r>
        <w:rPr>
          <w:noProof/>
        </w:rPr>
        <w:fldChar w:fldCharType="separate"/>
      </w:r>
      <w:r>
        <w:rPr>
          <w:noProof/>
        </w:rPr>
        <w:t>237</w:t>
      </w:r>
      <w:r>
        <w:rPr>
          <w:noProof/>
        </w:rPr>
        <w:fldChar w:fldCharType="end"/>
      </w:r>
    </w:p>
    <w:p w14:paraId="47C0E594" w14:textId="0D11BC6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_Toc170118446 \h </w:instrText>
      </w:r>
      <w:r>
        <w:rPr>
          <w:noProof/>
        </w:rPr>
      </w:r>
      <w:r>
        <w:rPr>
          <w:noProof/>
        </w:rPr>
        <w:fldChar w:fldCharType="separate"/>
      </w:r>
      <w:r>
        <w:rPr>
          <w:noProof/>
        </w:rPr>
        <w:t>237</w:t>
      </w:r>
      <w:r>
        <w:rPr>
          <w:noProof/>
        </w:rPr>
        <w:fldChar w:fldCharType="end"/>
      </w:r>
    </w:p>
    <w:p w14:paraId="4E3440D9" w14:textId="24921C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_Toc170118447 \h </w:instrText>
      </w:r>
      <w:r>
        <w:rPr>
          <w:noProof/>
        </w:rPr>
      </w:r>
      <w:r>
        <w:rPr>
          <w:noProof/>
        </w:rPr>
        <w:fldChar w:fldCharType="separate"/>
      </w:r>
      <w:r>
        <w:rPr>
          <w:noProof/>
        </w:rPr>
        <w:t>237</w:t>
      </w:r>
      <w:r>
        <w:rPr>
          <w:noProof/>
        </w:rPr>
        <w:fldChar w:fldCharType="end"/>
      </w:r>
    </w:p>
    <w:p w14:paraId="45A895C1" w14:textId="04CFB6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_Toc170118448 \h </w:instrText>
      </w:r>
      <w:r>
        <w:rPr>
          <w:noProof/>
        </w:rPr>
      </w:r>
      <w:r>
        <w:rPr>
          <w:noProof/>
        </w:rPr>
        <w:fldChar w:fldCharType="separate"/>
      </w:r>
      <w:r>
        <w:rPr>
          <w:noProof/>
        </w:rPr>
        <w:t>237</w:t>
      </w:r>
      <w:r>
        <w:rPr>
          <w:noProof/>
        </w:rPr>
        <w:fldChar w:fldCharType="end"/>
      </w:r>
    </w:p>
    <w:p w14:paraId="6F85ED8B" w14:textId="30A3D49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_Toc170118449 \h </w:instrText>
      </w:r>
      <w:r>
        <w:rPr>
          <w:noProof/>
        </w:rPr>
      </w:r>
      <w:r>
        <w:rPr>
          <w:noProof/>
        </w:rPr>
        <w:fldChar w:fldCharType="separate"/>
      </w:r>
      <w:r>
        <w:rPr>
          <w:noProof/>
        </w:rPr>
        <w:t>237</w:t>
      </w:r>
      <w:r>
        <w:rPr>
          <w:noProof/>
        </w:rPr>
        <w:fldChar w:fldCharType="end"/>
      </w:r>
    </w:p>
    <w:p w14:paraId="7FF6E4EE" w14:textId="4C5E82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_Toc170118450 \h </w:instrText>
      </w:r>
      <w:r>
        <w:rPr>
          <w:noProof/>
        </w:rPr>
      </w:r>
      <w:r>
        <w:rPr>
          <w:noProof/>
        </w:rPr>
        <w:fldChar w:fldCharType="separate"/>
      </w:r>
      <w:r>
        <w:rPr>
          <w:noProof/>
        </w:rPr>
        <w:t>238</w:t>
      </w:r>
      <w:r>
        <w:rPr>
          <w:noProof/>
        </w:rPr>
        <w:fldChar w:fldCharType="end"/>
      </w:r>
    </w:p>
    <w:p w14:paraId="3DB96CFB" w14:textId="283DAE8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_Toc170118451 \h </w:instrText>
      </w:r>
      <w:r>
        <w:rPr>
          <w:noProof/>
        </w:rPr>
      </w:r>
      <w:r>
        <w:rPr>
          <w:noProof/>
        </w:rPr>
        <w:fldChar w:fldCharType="separate"/>
      </w:r>
      <w:r>
        <w:rPr>
          <w:noProof/>
        </w:rPr>
        <w:t>238</w:t>
      </w:r>
      <w:r>
        <w:rPr>
          <w:noProof/>
        </w:rPr>
        <w:fldChar w:fldCharType="end"/>
      </w:r>
    </w:p>
    <w:p w14:paraId="0D96B007" w14:textId="7979D02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_Toc170118452 \h </w:instrText>
      </w:r>
      <w:r>
        <w:rPr>
          <w:noProof/>
        </w:rPr>
      </w:r>
      <w:r>
        <w:rPr>
          <w:noProof/>
        </w:rPr>
        <w:fldChar w:fldCharType="separate"/>
      </w:r>
      <w:r>
        <w:rPr>
          <w:noProof/>
        </w:rPr>
        <w:t>239</w:t>
      </w:r>
      <w:r>
        <w:rPr>
          <w:noProof/>
        </w:rPr>
        <w:fldChar w:fldCharType="end"/>
      </w:r>
    </w:p>
    <w:p w14:paraId="68EBC406" w14:textId="10C46A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_Toc170118453 \h </w:instrText>
      </w:r>
      <w:r>
        <w:rPr>
          <w:noProof/>
        </w:rPr>
      </w:r>
      <w:r>
        <w:rPr>
          <w:noProof/>
        </w:rPr>
        <w:fldChar w:fldCharType="separate"/>
      </w:r>
      <w:r>
        <w:rPr>
          <w:noProof/>
        </w:rPr>
        <w:t>239</w:t>
      </w:r>
      <w:r>
        <w:rPr>
          <w:noProof/>
        </w:rPr>
        <w:fldChar w:fldCharType="end"/>
      </w:r>
    </w:p>
    <w:p w14:paraId="37CBFEF6" w14:textId="4BF1C5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_Toc170118454 \h </w:instrText>
      </w:r>
      <w:r>
        <w:rPr>
          <w:noProof/>
        </w:rPr>
      </w:r>
      <w:r>
        <w:rPr>
          <w:noProof/>
        </w:rPr>
        <w:fldChar w:fldCharType="separate"/>
      </w:r>
      <w:r>
        <w:rPr>
          <w:noProof/>
        </w:rPr>
        <w:t>239</w:t>
      </w:r>
      <w:r>
        <w:rPr>
          <w:noProof/>
        </w:rPr>
        <w:fldChar w:fldCharType="end"/>
      </w:r>
    </w:p>
    <w:p w14:paraId="2800E29C" w14:textId="09D33B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_Toc170118455 \h </w:instrText>
      </w:r>
      <w:r>
        <w:rPr>
          <w:noProof/>
        </w:rPr>
      </w:r>
      <w:r>
        <w:rPr>
          <w:noProof/>
        </w:rPr>
        <w:fldChar w:fldCharType="separate"/>
      </w:r>
      <w:r>
        <w:rPr>
          <w:noProof/>
        </w:rPr>
        <w:t>239</w:t>
      </w:r>
      <w:r>
        <w:rPr>
          <w:noProof/>
        </w:rPr>
        <w:fldChar w:fldCharType="end"/>
      </w:r>
    </w:p>
    <w:p w14:paraId="450239D6" w14:textId="2ED07CF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_Toc170118456 \h </w:instrText>
      </w:r>
      <w:r>
        <w:rPr>
          <w:noProof/>
        </w:rPr>
      </w:r>
      <w:r>
        <w:rPr>
          <w:noProof/>
        </w:rPr>
        <w:fldChar w:fldCharType="separate"/>
      </w:r>
      <w:r>
        <w:rPr>
          <w:noProof/>
        </w:rPr>
        <w:t>240</w:t>
      </w:r>
      <w:r>
        <w:rPr>
          <w:noProof/>
        </w:rPr>
        <w:fldChar w:fldCharType="end"/>
      </w:r>
    </w:p>
    <w:p w14:paraId="0171A54E" w14:textId="57B001B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_Toc170118457 \h </w:instrText>
      </w:r>
      <w:r>
        <w:rPr>
          <w:noProof/>
        </w:rPr>
      </w:r>
      <w:r>
        <w:rPr>
          <w:noProof/>
        </w:rPr>
        <w:fldChar w:fldCharType="separate"/>
      </w:r>
      <w:r>
        <w:rPr>
          <w:noProof/>
        </w:rPr>
        <w:t>240</w:t>
      </w:r>
      <w:r>
        <w:rPr>
          <w:noProof/>
        </w:rPr>
        <w:fldChar w:fldCharType="end"/>
      </w:r>
    </w:p>
    <w:p w14:paraId="7FDF5DA6" w14:textId="2E60F0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_Toc170118458 \h </w:instrText>
      </w:r>
      <w:r>
        <w:rPr>
          <w:noProof/>
        </w:rPr>
      </w:r>
      <w:r>
        <w:rPr>
          <w:noProof/>
        </w:rPr>
        <w:fldChar w:fldCharType="separate"/>
      </w:r>
      <w:r>
        <w:rPr>
          <w:noProof/>
        </w:rPr>
        <w:t>241</w:t>
      </w:r>
      <w:r>
        <w:rPr>
          <w:noProof/>
        </w:rPr>
        <w:fldChar w:fldCharType="end"/>
      </w:r>
    </w:p>
    <w:p w14:paraId="3718B1FA" w14:textId="19EBF0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_Toc170118459 \h </w:instrText>
      </w:r>
      <w:r>
        <w:rPr>
          <w:noProof/>
        </w:rPr>
      </w:r>
      <w:r>
        <w:rPr>
          <w:noProof/>
        </w:rPr>
        <w:fldChar w:fldCharType="separate"/>
      </w:r>
      <w:r>
        <w:rPr>
          <w:noProof/>
        </w:rPr>
        <w:t>241</w:t>
      </w:r>
      <w:r>
        <w:rPr>
          <w:noProof/>
        </w:rPr>
        <w:fldChar w:fldCharType="end"/>
      </w:r>
    </w:p>
    <w:p w14:paraId="49708ED3" w14:textId="3B5EB7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_Toc170118460 \h </w:instrText>
      </w:r>
      <w:r>
        <w:rPr>
          <w:noProof/>
        </w:rPr>
      </w:r>
      <w:r>
        <w:rPr>
          <w:noProof/>
        </w:rPr>
        <w:fldChar w:fldCharType="separate"/>
      </w:r>
      <w:r>
        <w:rPr>
          <w:noProof/>
        </w:rPr>
        <w:t>241</w:t>
      </w:r>
      <w:r>
        <w:rPr>
          <w:noProof/>
        </w:rPr>
        <w:fldChar w:fldCharType="end"/>
      </w:r>
    </w:p>
    <w:p w14:paraId="7E2407AB" w14:textId="5CC41F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_Toc170118461 \h </w:instrText>
      </w:r>
      <w:r>
        <w:rPr>
          <w:noProof/>
        </w:rPr>
      </w:r>
      <w:r>
        <w:rPr>
          <w:noProof/>
        </w:rPr>
        <w:fldChar w:fldCharType="separate"/>
      </w:r>
      <w:r>
        <w:rPr>
          <w:noProof/>
        </w:rPr>
        <w:t>241</w:t>
      </w:r>
      <w:r>
        <w:rPr>
          <w:noProof/>
        </w:rPr>
        <w:fldChar w:fldCharType="end"/>
      </w:r>
    </w:p>
    <w:p w14:paraId="47473537" w14:textId="44F3DB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_Toc170118462 \h </w:instrText>
      </w:r>
      <w:r>
        <w:rPr>
          <w:noProof/>
        </w:rPr>
      </w:r>
      <w:r>
        <w:rPr>
          <w:noProof/>
        </w:rPr>
        <w:fldChar w:fldCharType="separate"/>
      </w:r>
      <w:r>
        <w:rPr>
          <w:noProof/>
        </w:rPr>
        <w:t>242</w:t>
      </w:r>
      <w:r>
        <w:rPr>
          <w:noProof/>
        </w:rPr>
        <w:fldChar w:fldCharType="end"/>
      </w:r>
    </w:p>
    <w:p w14:paraId="11D14FD5" w14:textId="2061F96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_Toc170118463 \h </w:instrText>
      </w:r>
      <w:r>
        <w:rPr>
          <w:noProof/>
        </w:rPr>
      </w:r>
      <w:r>
        <w:rPr>
          <w:noProof/>
        </w:rPr>
        <w:fldChar w:fldCharType="separate"/>
      </w:r>
      <w:r>
        <w:rPr>
          <w:noProof/>
        </w:rPr>
        <w:t>242</w:t>
      </w:r>
      <w:r>
        <w:rPr>
          <w:noProof/>
        </w:rPr>
        <w:fldChar w:fldCharType="end"/>
      </w:r>
    </w:p>
    <w:p w14:paraId="25F0517B" w14:textId="7FAD448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_Toc170118464 \h </w:instrText>
      </w:r>
      <w:r>
        <w:rPr>
          <w:noProof/>
        </w:rPr>
      </w:r>
      <w:r>
        <w:rPr>
          <w:noProof/>
        </w:rPr>
        <w:fldChar w:fldCharType="separate"/>
      </w:r>
      <w:r>
        <w:rPr>
          <w:noProof/>
        </w:rPr>
        <w:t>242</w:t>
      </w:r>
      <w:r>
        <w:rPr>
          <w:noProof/>
        </w:rPr>
        <w:fldChar w:fldCharType="end"/>
      </w:r>
    </w:p>
    <w:p w14:paraId="0F72B0E1" w14:textId="0F8C26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_Toc170118465 \h </w:instrText>
      </w:r>
      <w:r>
        <w:rPr>
          <w:noProof/>
        </w:rPr>
      </w:r>
      <w:r>
        <w:rPr>
          <w:noProof/>
        </w:rPr>
        <w:fldChar w:fldCharType="separate"/>
      </w:r>
      <w:r>
        <w:rPr>
          <w:noProof/>
        </w:rPr>
        <w:t>242</w:t>
      </w:r>
      <w:r>
        <w:rPr>
          <w:noProof/>
        </w:rPr>
        <w:fldChar w:fldCharType="end"/>
      </w:r>
    </w:p>
    <w:p w14:paraId="3DF86F5F" w14:textId="4536B33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_Toc170118466 \h </w:instrText>
      </w:r>
      <w:r>
        <w:rPr>
          <w:noProof/>
        </w:rPr>
      </w:r>
      <w:r>
        <w:rPr>
          <w:noProof/>
        </w:rPr>
        <w:fldChar w:fldCharType="separate"/>
      </w:r>
      <w:r>
        <w:rPr>
          <w:noProof/>
        </w:rPr>
        <w:t>243</w:t>
      </w:r>
      <w:r>
        <w:rPr>
          <w:noProof/>
        </w:rPr>
        <w:fldChar w:fldCharType="end"/>
      </w:r>
    </w:p>
    <w:p w14:paraId="7ED55BDC" w14:textId="14B65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_Toc170118467 \h </w:instrText>
      </w:r>
      <w:r>
        <w:rPr>
          <w:noProof/>
        </w:rPr>
      </w:r>
      <w:r>
        <w:rPr>
          <w:noProof/>
        </w:rPr>
        <w:fldChar w:fldCharType="separate"/>
      </w:r>
      <w:r>
        <w:rPr>
          <w:noProof/>
        </w:rPr>
        <w:t>243</w:t>
      </w:r>
      <w:r>
        <w:rPr>
          <w:noProof/>
        </w:rPr>
        <w:fldChar w:fldCharType="end"/>
      </w:r>
    </w:p>
    <w:p w14:paraId="5A320AA5" w14:textId="6E188F8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_Toc170118468 \h </w:instrText>
      </w:r>
      <w:r>
        <w:rPr>
          <w:noProof/>
        </w:rPr>
      </w:r>
      <w:r>
        <w:rPr>
          <w:noProof/>
        </w:rPr>
        <w:fldChar w:fldCharType="separate"/>
      </w:r>
      <w:r>
        <w:rPr>
          <w:noProof/>
        </w:rPr>
        <w:t>243</w:t>
      </w:r>
      <w:r>
        <w:rPr>
          <w:noProof/>
        </w:rPr>
        <w:fldChar w:fldCharType="end"/>
      </w:r>
    </w:p>
    <w:p w14:paraId="4CCF425E" w14:textId="0805534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_Toc170118469 \h </w:instrText>
      </w:r>
      <w:r>
        <w:rPr>
          <w:noProof/>
        </w:rPr>
      </w:r>
      <w:r>
        <w:rPr>
          <w:noProof/>
        </w:rPr>
        <w:fldChar w:fldCharType="separate"/>
      </w:r>
      <w:r>
        <w:rPr>
          <w:noProof/>
        </w:rPr>
        <w:t>243</w:t>
      </w:r>
      <w:r>
        <w:rPr>
          <w:noProof/>
        </w:rPr>
        <w:fldChar w:fldCharType="end"/>
      </w:r>
    </w:p>
    <w:p w14:paraId="4631F59A" w14:textId="31E2E87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_Toc170118470 \h </w:instrText>
      </w:r>
      <w:r>
        <w:rPr>
          <w:noProof/>
        </w:rPr>
      </w:r>
      <w:r>
        <w:rPr>
          <w:noProof/>
        </w:rPr>
        <w:fldChar w:fldCharType="separate"/>
      </w:r>
      <w:r>
        <w:rPr>
          <w:noProof/>
        </w:rPr>
        <w:t>244</w:t>
      </w:r>
      <w:r>
        <w:rPr>
          <w:noProof/>
        </w:rPr>
        <w:fldChar w:fldCharType="end"/>
      </w:r>
    </w:p>
    <w:p w14:paraId="05A7EC8A" w14:textId="567CB1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_Toc170118471 \h </w:instrText>
      </w:r>
      <w:r>
        <w:rPr>
          <w:noProof/>
        </w:rPr>
      </w:r>
      <w:r>
        <w:rPr>
          <w:noProof/>
        </w:rPr>
        <w:fldChar w:fldCharType="separate"/>
      </w:r>
      <w:r>
        <w:rPr>
          <w:noProof/>
        </w:rPr>
        <w:t>244</w:t>
      </w:r>
      <w:r>
        <w:rPr>
          <w:noProof/>
        </w:rPr>
        <w:fldChar w:fldCharType="end"/>
      </w:r>
    </w:p>
    <w:p w14:paraId="162A2A93" w14:textId="21B54DF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_Toc170118472 \h </w:instrText>
      </w:r>
      <w:r>
        <w:rPr>
          <w:noProof/>
        </w:rPr>
      </w:r>
      <w:r>
        <w:rPr>
          <w:noProof/>
        </w:rPr>
        <w:fldChar w:fldCharType="separate"/>
      </w:r>
      <w:r>
        <w:rPr>
          <w:noProof/>
        </w:rPr>
        <w:t>244</w:t>
      </w:r>
      <w:r>
        <w:rPr>
          <w:noProof/>
        </w:rPr>
        <w:fldChar w:fldCharType="end"/>
      </w:r>
    </w:p>
    <w:p w14:paraId="6AB004F8" w14:textId="45E46EA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_Toc170118473 \h </w:instrText>
      </w:r>
      <w:r>
        <w:rPr>
          <w:noProof/>
        </w:rPr>
      </w:r>
      <w:r>
        <w:rPr>
          <w:noProof/>
        </w:rPr>
        <w:fldChar w:fldCharType="separate"/>
      </w:r>
      <w:r>
        <w:rPr>
          <w:noProof/>
        </w:rPr>
        <w:t>244</w:t>
      </w:r>
      <w:r>
        <w:rPr>
          <w:noProof/>
        </w:rPr>
        <w:fldChar w:fldCharType="end"/>
      </w:r>
    </w:p>
    <w:p w14:paraId="7DBB8771" w14:textId="2D6EF47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_Toc170118474 \h </w:instrText>
      </w:r>
      <w:r>
        <w:rPr>
          <w:noProof/>
        </w:rPr>
      </w:r>
      <w:r>
        <w:rPr>
          <w:noProof/>
        </w:rPr>
        <w:fldChar w:fldCharType="separate"/>
      </w:r>
      <w:r>
        <w:rPr>
          <w:noProof/>
        </w:rPr>
        <w:t>244</w:t>
      </w:r>
      <w:r>
        <w:rPr>
          <w:noProof/>
        </w:rPr>
        <w:fldChar w:fldCharType="end"/>
      </w:r>
    </w:p>
    <w:p w14:paraId="1E47E2BA" w14:textId="5C62520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_Toc170118475 \h </w:instrText>
      </w:r>
      <w:r>
        <w:rPr>
          <w:noProof/>
        </w:rPr>
      </w:r>
      <w:r>
        <w:rPr>
          <w:noProof/>
        </w:rPr>
        <w:fldChar w:fldCharType="separate"/>
      </w:r>
      <w:r>
        <w:rPr>
          <w:noProof/>
        </w:rPr>
        <w:t>244</w:t>
      </w:r>
      <w:r>
        <w:rPr>
          <w:noProof/>
        </w:rPr>
        <w:fldChar w:fldCharType="end"/>
      </w:r>
    </w:p>
    <w:p w14:paraId="46D1C9F8" w14:textId="45CC88B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 xml:space="preserve"> API</w:t>
      </w:r>
      <w:r>
        <w:rPr>
          <w:noProof/>
        </w:rPr>
        <w:tab/>
      </w:r>
      <w:r>
        <w:rPr>
          <w:noProof/>
        </w:rPr>
        <w:fldChar w:fldCharType="begin" w:fldLock="1"/>
      </w:r>
      <w:r>
        <w:rPr>
          <w:noProof/>
        </w:rPr>
        <w:instrText xml:space="preserve"> PAGEREF _Toc170118476 \h </w:instrText>
      </w:r>
      <w:r>
        <w:rPr>
          <w:noProof/>
        </w:rPr>
      </w:r>
      <w:r>
        <w:rPr>
          <w:noProof/>
        </w:rPr>
        <w:fldChar w:fldCharType="separate"/>
      </w:r>
      <w:r>
        <w:rPr>
          <w:noProof/>
        </w:rPr>
        <w:t>244</w:t>
      </w:r>
      <w:r>
        <w:rPr>
          <w:noProof/>
        </w:rPr>
        <w:fldChar w:fldCharType="end"/>
      </w:r>
    </w:p>
    <w:p w14:paraId="793E051C" w14:textId="555CA8B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_Toc170118477 \h </w:instrText>
      </w:r>
      <w:r>
        <w:rPr>
          <w:noProof/>
        </w:rPr>
      </w:r>
      <w:r>
        <w:rPr>
          <w:noProof/>
        </w:rPr>
        <w:fldChar w:fldCharType="separate"/>
      </w:r>
      <w:r>
        <w:rPr>
          <w:noProof/>
        </w:rPr>
        <w:t>244</w:t>
      </w:r>
      <w:r>
        <w:rPr>
          <w:noProof/>
        </w:rPr>
        <w:fldChar w:fldCharType="end"/>
      </w:r>
    </w:p>
    <w:p w14:paraId="5B56F117" w14:textId="328530E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_Toc170118478 \h </w:instrText>
      </w:r>
      <w:r>
        <w:rPr>
          <w:noProof/>
        </w:rPr>
      </w:r>
      <w:r>
        <w:rPr>
          <w:noProof/>
        </w:rPr>
        <w:fldChar w:fldCharType="separate"/>
      </w:r>
      <w:r>
        <w:rPr>
          <w:noProof/>
        </w:rPr>
        <w:t>245</w:t>
      </w:r>
      <w:r>
        <w:rPr>
          <w:noProof/>
        </w:rPr>
        <w:fldChar w:fldCharType="end"/>
      </w:r>
    </w:p>
    <w:p w14:paraId="316BEB2E" w14:textId="1E88831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_Toc170118479 \h </w:instrText>
      </w:r>
      <w:r>
        <w:rPr>
          <w:noProof/>
        </w:rPr>
      </w:r>
      <w:r>
        <w:rPr>
          <w:noProof/>
        </w:rPr>
        <w:fldChar w:fldCharType="separate"/>
      </w:r>
      <w:r>
        <w:rPr>
          <w:noProof/>
        </w:rPr>
        <w:t>245</w:t>
      </w:r>
      <w:r>
        <w:rPr>
          <w:noProof/>
        </w:rPr>
        <w:fldChar w:fldCharType="end"/>
      </w:r>
    </w:p>
    <w:p w14:paraId="142A05CD" w14:textId="023A0CC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_Toc170118480 \h </w:instrText>
      </w:r>
      <w:r>
        <w:rPr>
          <w:noProof/>
        </w:rPr>
      </w:r>
      <w:r>
        <w:rPr>
          <w:noProof/>
        </w:rPr>
        <w:fldChar w:fldCharType="separate"/>
      </w:r>
      <w:r>
        <w:rPr>
          <w:noProof/>
        </w:rPr>
        <w:t>245</w:t>
      </w:r>
      <w:r>
        <w:rPr>
          <w:noProof/>
        </w:rPr>
        <w:fldChar w:fldCharType="end"/>
      </w:r>
    </w:p>
    <w:p w14:paraId="2B2D44E4" w14:textId="7D0B3D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_Toc170118481 \h </w:instrText>
      </w:r>
      <w:r>
        <w:rPr>
          <w:noProof/>
        </w:rPr>
      </w:r>
      <w:r>
        <w:rPr>
          <w:noProof/>
        </w:rPr>
        <w:fldChar w:fldCharType="separate"/>
      </w:r>
      <w:r>
        <w:rPr>
          <w:noProof/>
        </w:rPr>
        <w:t>246</w:t>
      </w:r>
      <w:r>
        <w:rPr>
          <w:noProof/>
        </w:rPr>
        <w:fldChar w:fldCharType="end"/>
      </w:r>
    </w:p>
    <w:p w14:paraId="02B8BA3F" w14:textId="069077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_Toc170118482 \h </w:instrText>
      </w:r>
      <w:r>
        <w:rPr>
          <w:noProof/>
        </w:rPr>
      </w:r>
      <w:r>
        <w:rPr>
          <w:noProof/>
        </w:rPr>
        <w:fldChar w:fldCharType="separate"/>
      </w:r>
      <w:r>
        <w:rPr>
          <w:noProof/>
        </w:rPr>
        <w:t>246</w:t>
      </w:r>
      <w:r>
        <w:rPr>
          <w:noProof/>
        </w:rPr>
        <w:fldChar w:fldCharType="end"/>
      </w:r>
    </w:p>
    <w:p w14:paraId="03CDA715" w14:textId="495E204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_Toc170118483 \h </w:instrText>
      </w:r>
      <w:r>
        <w:rPr>
          <w:noProof/>
        </w:rPr>
      </w:r>
      <w:r>
        <w:rPr>
          <w:noProof/>
        </w:rPr>
        <w:fldChar w:fldCharType="separate"/>
      </w:r>
      <w:r>
        <w:rPr>
          <w:noProof/>
        </w:rPr>
        <w:t>246</w:t>
      </w:r>
      <w:r>
        <w:rPr>
          <w:noProof/>
        </w:rPr>
        <w:fldChar w:fldCharType="end"/>
      </w:r>
    </w:p>
    <w:p w14:paraId="038F79D9" w14:textId="4829AD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_Toc170118484 \h </w:instrText>
      </w:r>
      <w:r>
        <w:rPr>
          <w:noProof/>
        </w:rPr>
      </w:r>
      <w:r>
        <w:rPr>
          <w:noProof/>
        </w:rPr>
        <w:fldChar w:fldCharType="separate"/>
      </w:r>
      <w:r>
        <w:rPr>
          <w:noProof/>
        </w:rPr>
        <w:t>246</w:t>
      </w:r>
      <w:r>
        <w:rPr>
          <w:noProof/>
        </w:rPr>
        <w:fldChar w:fldCharType="end"/>
      </w:r>
    </w:p>
    <w:p w14:paraId="32421A31" w14:textId="3F6952F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_Toc170118485 \h </w:instrText>
      </w:r>
      <w:r>
        <w:rPr>
          <w:noProof/>
        </w:rPr>
      </w:r>
      <w:r>
        <w:rPr>
          <w:noProof/>
        </w:rPr>
        <w:fldChar w:fldCharType="separate"/>
      </w:r>
      <w:r>
        <w:rPr>
          <w:noProof/>
        </w:rPr>
        <w:t>246</w:t>
      </w:r>
      <w:r>
        <w:rPr>
          <w:noProof/>
        </w:rPr>
        <w:fldChar w:fldCharType="end"/>
      </w:r>
    </w:p>
    <w:p w14:paraId="2CF3A65E" w14:textId="185E201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_Toc170118486 \h </w:instrText>
      </w:r>
      <w:r>
        <w:rPr>
          <w:noProof/>
        </w:rPr>
      </w:r>
      <w:r>
        <w:rPr>
          <w:noProof/>
        </w:rPr>
        <w:fldChar w:fldCharType="separate"/>
      </w:r>
      <w:r>
        <w:rPr>
          <w:noProof/>
        </w:rPr>
        <w:t>247</w:t>
      </w:r>
      <w:r>
        <w:rPr>
          <w:noProof/>
        </w:rPr>
        <w:fldChar w:fldCharType="end"/>
      </w:r>
    </w:p>
    <w:p w14:paraId="1A422B8F" w14:textId="6D06FB1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_Toc170118487 \h </w:instrText>
      </w:r>
      <w:r>
        <w:rPr>
          <w:noProof/>
        </w:rPr>
      </w:r>
      <w:r>
        <w:rPr>
          <w:noProof/>
        </w:rPr>
        <w:fldChar w:fldCharType="separate"/>
      </w:r>
      <w:r>
        <w:rPr>
          <w:noProof/>
        </w:rPr>
        <w:t>247</w:t>
      </w:r>
      <w:r>
        <w:rPr>
          <w:noProof/>
        </w:rPr>
        <w:fldChar w:fldCharType="end"/>
      </w:r>
    </w:p>
    <w:p w14:paraId="778DC465" w14:textId="1CD9B96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_Toc170118488 \h </w:instrText>
      </w:r>
      <w:r>
        <w:rPr>
          <w:noProof/>
        </w:rPr>
      </w:r>
      <w:r>
        <w:rPr>
          <w:noProof/>
        </w:rPr>
        <w:fldChar w:fldCharType="separate"/>
      </w:r>
      <w:r>
        <w:rPr>
          <w:noProof/>
        </w:rPr>
        <w:t>247</w:t>
      </w:r>
      <w:r>
        <w:rPr>
          <w:noProof/>
        </w:rPr>
        <w:fldChar w:fldCharType="end"/>
      </w:r>
    </w:p>
    <w:p w14:paraId="14B4406B" w14:textId="7A05260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_Toc170118489 \h </w:instrText>
      </w:r>
      <w:r>
        <w:rPr>
          <w:noProof/>
        </w:rPr>
      </w:r>
      <w:r>
        <w:rPr>
          <w:noProof/>
        </w:rPr>
        <w:fldChar w:fldCharType="separate"/>
      </w:r>
      <w:r>
        <w:rPr>
          <w:noProof/>
        </w:rPr>
        <w:t>247</w:t>
      </w:r>
      <w:r>
        <w:rPr>
          <w:noProof/>
        </w:rPr>
        <w:fldChar w:fldCharType="end"/>
      </w:r>
    </w:p>
    <w:p w14:paraId="621807BC" w14:textId="36B1BF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_Toc170118490 \h </w:instrText>
      </w:r>
      <w:r>
        <w:rPr>
          <w:noProof/>
        </w:rPr>
      </w:r>
      <w:r>
        <w:rPr>
          <w:noProof/>
        </w:rPr>
        <w:fldChar w:fldCharType="separate"/>
      </w:r>
      <w:r>
        <w:rPr>
          <w:noProof/>
        </w:rPr>
        <w:t>247</w:t>
      </w:r>
      <w:r>
        <w:rPr>
          <w:noProof/>
        </w:rPr>
        <w:fldChar w:fldCharType="end"/>
      </w:r>
    </w:p>
    <w:p w14:paraId="4EEDA059" w14:textId="0F8188E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_Toc170118491 \h </w:instrText>
      </w:r>
      <w:r>
        <w:rPr>
          <w:noProof/>
        </w:rPr>
      </w:r>
      <w:r>
        <w:rPr>
          <w:noProof/>
        </w:rPr>
        <w:fldChar w:fldCharType="separate"/>
      </w:r>
      <w:r>
        <w:rPr>
          <w:noProof/>
        </w:rPr>
        <w:t>247</w:t>
      </w:r>
      <w:r>
        <w:rPr>
          <w:noProof/>
        </w:rPr>
        <w:fldChar w:fldCharType="end"/>
      </w:r>
    </w:p>
    <w:p w14:paraId="0D2D4323" w14:textId="210F6F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_Toc170118492 \h </w:instrText>
      </w:r>
      <w:r>
        <w:rPr>
          <w:noProof/>
        </w:rPr>
      </w:r>
      <w:r>
        <w:rPr>
          <w:noProof/>
        </w:rPr>
        <w:fldChar w:fldCharType="separate"/>
      </w:r>
      <w:r>
        <w:rPr>
          <w:noProof/>
        </w:rPr>
        <w:t>248</w:t>
      </w:r>
      <w:r>
        <w:rPr>
          <w:noProof/>
        </w:rPr>
        <w:fldChar w:fldCharType="end"/>
      </w:r>
    </w:p>
    <w:p w14:paraId="1C755029" w14:textId="08532C2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_Toc170118493 \h </w:instrText>
      </w:r>
      <w:r>
        <w:rPr>
          <w:noProof/>
        </w:rPr>
      </w:r>
      <w:r>
        <w:rPr>
          <w:noProof/>
        </w:rPr>
        <w:fldChar w:fldCharType="separate"/>
      </w:r>
      <w:r>
        <w:rPr>
          <w:noProof/>
        </w:rPr>
        <w:t>249</w:t>
      </w:r>
      <w:r>
        <w:rPr>
          <w:noProof/>
        </w:rPr>
        <w:fldChar w:fldCharType="end"/>
      </w:r>
    </w:p>
    <w:p w14:paraId="5B910272" w14:textId="557D238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_Toc170118494 \h </w:instrText>
      </w:r>
      <w:r>
        <w:rPr>
          <w:noProof/>
        </w:rPr>
      </w:r>
      <w:r>
        <w:rPr>
          <w:noProof/>
        </w:rPr>
        <w:fldChar w:fldCharType="separate"/>
      </w:r>
      <w:r>
        <w:rPr>
          <w:noProof/>
        </w:rPr>
        <w:t>251</w:t>
      </w:r>
      <w:r>
        <w:rPr>
          <w:noProof/>
        </w:rPr>
        <w:fldChar w:fldCharType="end"/>
      </w:r>
    </w:p>
    <w:p w14:paraId="6517A92D" w14:textId="72CE577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_Toc170118495 \h </w:instrText>
      </w:r>
      <w:r>
        <w:rPr>
          <w:noProof/>
        </w:rPr>
      </w:r>
      <w:r>
        <w:rPr>
          <w:noProof/>
        </w:rPr>
        <w:fldChar w:fldCharType="separate"/>
      </w:r>
      <w:r>
        <w:rPr>
          <w:noProof/>
        </w:rPr>
        <w:t>251</w:t>
      </w:r>
      <w:r>
        <w:rPr>
          <w:noProof/>
        </w:rPr>
        <w:fldChar w:fldCharType="end"/>
      </w:r>
    </w:p>
    <w:p w14:paraId="57C2146A" w14:textId="0EAA86B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_Toc170118496 \h </w:instrText>
      </w:r>
      <w:r>
        <w:rPr>
          <w:noProof/>
        </w:rPr>
      </w:r>
      <w:r>
        <w:rPr>
          <w:noProof/>
        </w:rPr>
        <w:fldChar w:fldCharType="separate"/>
      </w:r>
      <w:r>
        <w:rPr>
          <w:noProof/>
        </w:rPr>
        <w:t>252</w:t>
      </w:r>
      <w:r>
        <w:rPr>
          <w:noProof/>
        </w:rPr>
        <w:fldChar w:fldCharType="end"/>
      </w:r>
    </w:p>
    <w:p w14:paraId="4B960405" w14:textId="6D67F53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_Toc170118497 \h </w:instrText>
      </w:r>
      <w:r>
        <w:rPr>
          <w:noProof/>
        </w:rPr>
      </w:r>
      <w:r>
        <w:rPr>
          <w:noProof/>
        </w:rPr>
        <w:fldChar w:fldCharType="separate"/>
      </w:r>
      <w:r>
        <w:rPr>
          <w:noProof/>
        </w:rPr>
        <w:t>252</w:t>
      </w:r>
      <w:r>
        <w:rPr>
          <w:noProof/>
        </w:rPr>
        <w:fldChar w:fldCharType="end"/>
      </w:r>
    </w:p>
    <w:p w14:paraId="552501AA" w14:textId="62FD7F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_Toc170118498 \h </w:instrText>
      </w:r>
      <w:r>
        <w:rPr>
          <w:noProof/>
        </w:rPr>
      </w:r>
      <w:r>
        <w:rPr>
          <w:noProof/>
        </w:rPr>
        <w:fldChar w:fldCharType="separate"/>
      </w:r>
      <w:r>
        <w:rPr>
          <w:noProof/>
        </w:rPr>
        <w:t>252</w:t>
      </w:r>
      <w:r>
        <w:rPr>
          <w:noProof/>
        </w:rPr>
        <w:fldChar w:fldCharType="end"/>
      </w:r>
    </w:p>
    <w:p w14:paraId="07BDCC66" w14:textId="63AD4CA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_Toc170118499 \h </w:instrText>
      </w:r>
      <w:r>
        <w:rPr>
          <w:noProof/>
        </w:rPr>
      </w:r>
      <w:r>
        <w:rPr>
          <w:noProof/>
        </w:rPr>
        <w:fldChar w:fldCharType="separate"/>
      </w:r>
      <w:r>
        <w:rPr>
          <w:noProof/>
        </w:rPr>
        <w:t>252</w:t>
      </w:r>
      <w:r>
        <w:rPr>
          <w:noProof/>
        </w:rPr>
        <w:fldChar w:fldCharType="end"/>
      </w:r>
    </w:p>
    <w:p w14:paraId="17571F47" w14:textId="30ADD7E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_Toc170118500 \h </w:instrText>
      </w:r>
      <w:r>
        <w:rPr>
          <w:noProof/>
        </w:rPr>
      </w:r>
      <w:r>
        <w:rPr>
          <w:noProof/>
        </w:rPr>
        <w:fldChar w:fldCharType="separate"/>
      </w:r>
      <w:r>
        <w:rPr>
          <w:noProof/>
        </w:rPr>
        <w:t>252</w:t>
      </w:r>
      <w:r>
        <w:rPr>
          <w:noProof/>
        </w:rPr>
        <w:fldChar w:fldCharType="end"/>
      </w:r>
    </w:p>
    <w:p w14:paraId="04579F71" w14:textId="4D32E70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_Toc170118501 \h </w:instrText>
      </w:r>
      <w:r>
        <w:rPr>
          <w:noProof/>
        </w:rPr>
      </w:r>
      <w:r>
        <w:rPr>
          <w:noProof/>
        </w:rPr>
        <w:fldChar w:fldCharType="separate"/>
      </w:r>
      <w:r>
        <w:rPr>
          <w:noProof/>
        </w:rPr>
        <w:t>252</w:t>
      </w:r>
      <w:r>
        <w:rPr>
          <w:noProof/>
        </w:rPr>
        <w:fldChar w:fldCharType="end"/>
      </w:r>
    </w:p>
    <w:p w14:paraId="308C71D1" w14:textId="6CAD044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_Toc170118502 \h </w:instrText>
      </w:r>
      <w:r>
        <w:rPr>
          <w:noProof/>
        </w:rPr>
      </w:r>
      <w:r>
        <w:rPr>
          <w:noProof/>
        </w:rPr>
        <w:fldChar w:fldCharType="separate"/>
      </w:r>
      <w:r>
        <w:rPr>
          <w:noProof/>
        </w:rPr>
        <w:t>253</w:t>
      </w:r>
      <w:r>
        <w:rPr>
          <w:noProof/>
        </w:rPr>
        <w:fldChar w:fldCharType="end"/>
      </w:r>
    </w:p>
    <w:p w14:paraId="16F72882" w14:textId="64202F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_Toc170118503 \h </w:instrText>
      </w:r>
      <w:r>
        <w:rPr>
          <w:noProof/>
        </w:rPr>
      </w:r>
      <w:r>
        <w:rPr>
          <w:noProof/>
        </w:rPr>
        <w:fldChar w:fldCharType="separate"/>
      </w:r>
      <w:r>
        <w:rPr>
          <w:noProof/>
        </w:rPr>
        <w:t>253</w:t>
      </w:r>
      <w:r>
        <w:rPr>
          <w:noProof/>
        </w:rPr>
        <w:fldChar w:fldCharType="end"/>
      </w:r>
    </w:p>
    <w:p w14:paraId="22D9C4F1" w14:textId="03845D9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_Toc170118504 \h </w:instrText>
      </w:r>
      <w:r>
        <w:rPr>
          <w:noProof/>
        </w:rPr>
      </w:r>
      <w:r>
        <w:rPr>
          <w:noProof/>
        </w:rPr>
        <w:fldChar w:fldCharType="separate"/>
      </w:r>
      <w:r>
        <w:rPr>
          <w:noProof/>
        </w:rPr>
        <w:t>253</w:t>
      </w:r>
      <w:r>
        <w:rPr>
          <w:noProof/>
        </w:rPr>
        <w:fldChar w:fldCharType="end"/>
      </w:r>
    </w:p>
    <w:p w14:paraId="1765107E" w14:textId="154A98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_Toc170118505 \h </w:instrText>
      </w:r>
      <w:r>
        <w:rPr>
          <w:noProof/>
        </w:rPr>
      </w:r>
      <w:r>
        <w:rPr>
          <w:noProof/>
        </w:rPr>
        <w:fldChar w:fldCharType="separate"/>
      </w:r>
      <w:r>
        <w:rPr>
          <w:noProof/>
        </w:rPr>
        <w:t>254</w:t>
      </w:r>
      <w:r>
        <w:rPr>
          <w:noProof/>
        </w:rPr>
        <w:fldChar w:fldCharType="end"/>
      </w:r>
    </w:p>
    <w:p w14:paraId="1B367B6E" w14:textId="6650061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_Toc170118506 \h </w:instrText>
      </w:r>
      <w:r>
        <w:rPr>
          <w:noProof/>
        </w:rPr>
      </w:r>
      <w:r>
        <w:rPr>
          <w:noProof/>
        </w:rPr>
        <w:fldChar w:fldCharType="separate"/>
      </w:r>
      <w:r>
        <w:rPr>
          <w:noProof/>
        </w:rPr>
        <w:t>254</w:t>
      </w:r>
      <w:r>
        <w:rPr>
          <w:noProof/>
        </w:rPr>
        <w:fldChar w:fldCharType="end"/>
      </w:r>
    </w:p>
    <w:p w14:paraId="1429F3A5" w14:textId="47BF16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_Toc170118507 \h </w:instrText>
      </w:r>
      <w:r>
        <w:rPr>
          <w:noProof/>
        </w:rPr>
      </w:r>
      <w:r>
        <w:rPr>
          <w:noProof/>
        </w:rPr>
        <w:fldChar w:fldCharType="separate"/>
      </w:r>
      <w:r>
        <w:rPr>
          <w:noProof/>
        </w:rPr>
        <w:t>254</w:t>
      </w:r>
      <w:r>
        <w:rPr>
          <w:noProof/>
        </w:rPr>
        <w:fldChar w:fldCharType="end"/>
      </w:r>
    </w:p>
    <w:p w14:paraId="2874BBC3" w14:textId="3B745B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_Toc170118508 \h </w:instrText>
      </w:r>
      <w:r>
        <w:rPr>
          <w:noProof/>
        </w:rPr>
      </w:r>
      <w:r>
        <w:rPr>
          <w:noProof/>
        </w:rPr>
        <w:fldChar w:fldCharType="separate"/>
      </w:r>
      <w:r>
        <w:rPr>
          <w:noProof/>
        </w:rPr>
        <w:t>254</w:t>
      </w:r>
      <w:r>
        <w:rPr>
          <w:noProof/>
        </w:rPr>
        <w:fldChar w:fldCharType="end"/>
      </w:r>
    </w:p>
    <w:p w14:paraId="2153F1DF" w14:textId="6AEA19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_Toc170118509 \h </w:instrText>
      </w:r>
      <w:r>
        <w:rPr>
          <w:noProof/>
        </w:rPr>
      </w:r>
      <w:r>
        <w:rPr>
          <w:noProof/>
        </w:rPr>
        <w:fldChar w:fldCharType="separate"/>
      </w:r>
      <w:r>
        <w:rPr>
          <w:noProof/>
        </w:rPr>
        <w:t>254</w:t>
      </w:r>
      <w:r>
        <w:rPr>
          <w:noProof/>
        </w:rPr>
        <w:fldChar w:fldCharType="end"/>
      </w:r>
    </w:p>
    <w:p w14:paraId="2C72BD2C" w14:textId="4B8E3D9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_Toc170118510 \h </w:instrText>
      </w:r>
      <w:r>
        <w:rPr>
          <w:noProof/>
        </w:rPr>
      </w:r>
      <w:r>
        <w:rPr>
          <w:noProof/>
        </w:rPr>
        <w:fldChar w:fldCharType="separate"/>
      </w:r>
      <w:r>
        <w:rPr>
          <w:noProof/>
        </w:rPr>
        <w:t>254</w:t>
      </w:r>
      <w:r>
        <w:rPr>
          <w:noProof/>
        </w:rPr>
        <w:fldChar w:fldCharType="end"/>
      </w:r>
    </w:p>
    <w:p w14:paraId="48D00D90" w14:textId="1FB5CF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_Toc170118511 \h </w:instrText>
      </w:r>
      <w:r>
        <w:rPr>
          <w:noProof/>
        </w:rPr>
      </w:r>
      <w:r>
        <w:rPr>
          <w:noProof/>
        </w:rPr>
        <w:fldChar w:fldCharType="separate"/>
      </w:r>
      <w:r>
        <w:rPr>
          <w:noProof/>
        </w:rPr>
        <w:t>254</w:t>
      </w:r>
      <w:r>
        <w:rPr>
          <w:noProof/>
        </w:rPr>
        <w:fldChar w:fldCharType="end"/>
      </w:r>
    </w:p>
    <w:p w14:paraId="70A51936" w14:textId="424029C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_Toc170118512 \h </w:instrText>
      </w:r>
      <w:r>
        <w:rPr>
          <w:noProof/>
        </w:rPr>
      </w:r>
      <w:r>
        <w:rPr>
          <w:noProof/>
        </w:rPr>
        <w:fldChar w:fldCharType="separate"/>
      </w:r>
      <w:r>
        <w:rPr>
          <w:noProof/>
        </w:rPr>
        <w:t>254</w:t>
      </w:r>
      <w:r>
        <w:rPr>
          <w:noProof/>
        </w:rPr>
        <w:fldChar w:fldCharType="end"/>
      </w:r>
    </w:p>
    <w:p w14:paraId="08C52CE6" w14:textId="5AF4176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_Toc170118513 \h </w:instrText>
      </w:r>
      <w:r>
        <w:rPr>
          <w:noProof/>
        </w:rPr>
      </w:r>
      <w:r>
        <w:rPr>
          <w:noProof/>
        </w:rPr>
        <w:fldChar w:fldCharType="separate"/>
      </w:r>
      <w:r>
        <w:rPr>
          <w:noProof/>
        </w:rPr>
        <w:t>254</w:t>
      </w:r>
      <w:r>
        <w:rPr>
          <w:noProof/>
        </w:rPr>
        <w:fldChar w:fldCharType="end"/>
      </w:r>
    </w:p>
    <w:p w14:paraId="0F5825D6" w14:textId="198F12E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_Toc170118514 \h </w:instrText>
      </w:r>
      <w:r>
        <w:rPr>
          <w:noProof/>
        </w:rPr>
      </w:r>
      <w:r>
        <w:rPr>
          <w:noProof/>
        </w:rPr>
        <w:fldChar w:fldCharType="separate"/>
      </w:r>
      <w:r>
        <w:rPr>
          <w:noProof/>
        </w:rPr>
        <w:t>254</w:t>
      </w:r>
      <w:r>
        <w:rPr>
          <w:noProof/>
        </w:rPr>
        <w:fldChar w:fldCharType="end"/>
      </w:r>
    </w:p>
    <w:p w14:paraId="43B031A6" w14:textId="427B089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_Toc170118515 \h </w:instrText>
      </w:r>
      <w:r>
        <w:rPr>
          <w:noProof/>
        </w:rPr>
      </w:r>
      <w:r>
        <w:rPr>
          <w:noProof/>
        </w:rPr>
        <w:fldChar w:fldCharType="separate"/>
      </w:r>
      <w:r>
        <w:rPr>
          <w:noProof/>
        </w:rPr>
        <w:t>255</w:t>
      </w:r>
      <w:r>
        <w:rPr>
          <w:noProof/>
        </w:rPr>
        <w:fldChar w:fldCharType="end"/>
      </w:r>
    </w:p>
    <w:p w14:paraId="596D7BE7" w14:textId="147BB15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_Toc170118516 \h </w:instrText>
      </w:r>
      <w:r>
        <w:rPr>
          <w:noProof/>
        </w:rPr>
      </w:r>
      <w:r>
        <w:rPr>
          <w:noProof/>
        </w:rPr>
        <w:fldChar w:fldCharType="separate"/>
      </w:r>
      <w:r>
        <w:rPr>
          <w:noProof/>
        </w:rPr>
        <w:t>255</w:t>
      </w:r>
      <w:r>
        <w:rPr>
          <w:noProof/>
        </w:rPr>
        <w:fldChar w:fldCharType="end"/>
      </w:r>
    </w:p>
    <w:p w14:paraId="58373B83" w14:textId="6C116B2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_Toc170118517 \h </w:instrText>
      </w:r>
      <w:r>
        <w:rPr>
          <w:noProof/>
        </w:rPr>
      </w:r>
      <w:r>
        <w:rPr>
          <w:noProof/>
        </w:rPr>
        <w:fldChar w:fldCharType="separate"/>
      </w:r>
      <w:r>
        <w:rPr>
          <w:noProof/>
        </w:rPr>
        <w:t>255</w:t>
      </w:r>
      <w:r>
        <w:rPr>
          <w:noProof/>
        </w:rPr>
        <w:fldChar w:fldCharType="end"/>
      </w:r>
    </w:p>
    <w:p w14:paraId="59F2EE53" w14:textId="4BDFB1C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_Toc170118518 \h </w:instrText>
      </w:r>
      <w:r>
        <w:rPr>
          <w:noProof/>
        </w:rPr>
      </w:r>
      <w:r>
        <w:rPr>
          <w:noProof/>
        </w:rPr>
        <w:fldChar w:fldCharType="separate"/>
      </w:r>
      <w:r>
        <w:rPr>
          <w:noProof/>
        </w:rPr>
        <w:t>255</w:t>
      </w:r>
      <w:r>
        <w:rPr>
          <w:noProof/>
        </w:rPr>
        <w:fldChar w:fldCharType="end"/>
      </w:r>
    </w:p>
    <w:p w14:paraId="57ADC8E8" w14:textId="4129F79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_Toc170118519 \h </w:instrText>
      </w:r>
      <w:r>
        <w:rPr>
          <w:noProof/>
        </w:rPr>
      </w:r>
      <w:r>
        <w:rPr>
          <w:noProof/>
        </w:rPr>
        <w:fldChar w:fldCharType="separate"/>
      </w:r>
      <w:r>
        <w:rPr>
          <w:noProof/>
        </w:rPr>
        <w:t>255</w:t>
      </w:r>
      <w:r>
        <w:rPr>
          <w:noProof/>
        </w:rPr>
        <w:fldChar w:fldCharType="end"/>
      </w:r>
    </w:p>
    <w:p w14:paraId="4101558E" w14:textId="7912982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_Toc170118520 \h </w:instrText>
      </w:r>
      <w:r>
        <w:rPr>
          <w:noProof/>
        </w:rPr>
      </w:r>
      <w:r>
        <w:rPr>
          <w:noProof/>
        </w:rPr>
        <w:fldChar w:fldCharType="separate"/>
      </w:r>
      <w:r>
        <w:rPr>
          <w:noProof/>
        </w:rPr>
        <w:t>255</w:t>
      </w:r>
      <w:r>
        <w:rPr>
          <w:noProof/>
        </w:rPr>
        <w:fldChar w:fldCharType="end"/>
      </w:r>
    </w:p>
    <w:p w14:paraId="6B3C0A4A" w14:textId="3A0673D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_Toc170118521 \h </w:instrText>
      </w:r>
      <w:r>
        <w:rPr>
          <w:noProof/>
        </w:rPr>
      </w:r>
      <w:r>
        <w:rPr>
          <w:noProof/>
        </w:rPr>
        <w:fldChar w:fldCharType="separate"/>
      </w:r>
      <w:r>
        <w:rPr>
          <w:noProof/>
        </w:rPr>
        <w:t>256</w:t>
      </w:r>
      <w:r>
        <w:rPr>
          <w:noProof/>
        </w:rPr>
        <w:fldChar w:fldCharType="end"/>
      </w:r>
    </w:p>
    <w:p w14:paraId="7963B3B0" w14:textId="1CE697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_Toc170118522 \h </w:instrText>
      </w:r>
      <w:r>
        <w:rPr>
          <w:noProof/>
        </w:rPr>
      </w:r>
      <w:r>
        <w:rPr>
          <w:noProof/>
        </w:rPr>
        <w:fldChar w:fldCharType="separate"/>
      </w:r>
      <w:r>
        <w:rPr>
          <w:noProof/>
        </w:rPr>
        <w:t>256</w:t>
      </w:r>
      <w:r>
        <w:rPr>
          <w:noProof/>
        </w:rPr>
        <w:fldChar w:fldCharType="end"/>
      </w:r>
    </w:p>
    <w:p w14:paraId="00F15C0E" w14:textId="1B759B5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_Toc170118523 \h </w:instrText>
      </w:r>
      <w:r>
        <w:rPr>
          <w:noProof/>
        </w:rPr>
      </w:r>
      <w:r>
        <w:rPr>
          <w:noProof/>
        </w:rPr>
        <w:fldChar w:fldCharType="separate"/>
      </w:r>
      <w:r>
        <w:rPr>
          <w:noProof/>
        </w:rPr>
        <w:t>256</w:t>
      </w:r>
      <w:r>
        <w:rPr>
          <w:noProof/>
        </w:rPr>
        <w:fldChar w:fldCharType="end"/>
      </w:r>
    </w:p>
    <w:p w14:paraId="466534F7" w14:textId="2EC392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_Toc170118524 \h </w:instrText>
      </w:r>
      <w:r>
        <w:rPr>
          <w:noProof/>
        </w:rPr>
      </w:r>
      <w:r>
        <w:rPr>
          <w:noProof/>
        </w:rPr>
        <w:fldChar w:fldCharType="separate"/>
      </w:r>
      <w:r>
        <w:rPr>
          <w:noProof/>
        </w:rPr>
        <w:t>256</w:t>
      </w:r>
      <w:r>
        <w:rPr>
          <w:noProof/>
        </w:rPr>
        <w:fldChar w:fldCharType="end"/>
      </w:r>
    </w:p>
    <w:p w14:paraId="33ADC432" w14:textId="4F9A871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_Toc170118525 \h </w:instrText>
      </w:r>
      <w:r>
        <w:rPr>
          <w:noProof/>
        </w:rPr>
      </w:r>
      <w:r>
        <w:rPr>
          <w:noProof/>
        </w:rPr>
        <w:fldChar w:fldCharType="separate"/>
      </w:r>
      <w:r>
        <w:rPr>
          <w:noProof/>
        </w:rPr>
        <w:t>256</w:t>
      </w:r>
      <w:r>
        <w:rPr>
          <w:noProof/>
        </w:rPr>
        <w:fldChar w:fldCharType="end"/>
      </w:r>
    </w:p>
    <w:p w14:paraId="2C4C76A6" w14:textId="4D30009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_Toc170118526 \h </w:instrText>
      </w:r>
      <w:r>
        <w:rPr>
          <w:noProof/>
        </w:rPr>
      </w:r>
      <w:r>
        <w:rPr>
          <w:noProof/>
        </w:rPr>
        <w:fldChar w:fldCharType="separate"/>
      </w:r>
      <w:r>
        <w:rPr>
          <w:noProof/>
        </w:rPr>
        <w:t>256</w:t>
      </w:r>
      <w:r>
        <w:rPr>
          <w:noProof/>
        </w:rPr>
        <w:fldChar w:fldCharType="end"/>
      </w:r>
    </w:p>
    <w:p w14:paraId="0C7098E5" w14:textId="1B56D7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_Toc170118527 \h </w:instrText>
      </w:r>
      <w:r>
        <w:rPr>
          <w:noProof/>
        </w:rPr>
      </w:r>
      <w:r>
        <w:rPr>
          <w:noProof/>
        </w:rPr>
        <w:fldChar w:fldCharType="separate"/>
      </w:r>
      <w:r>
        <w:rPr>
          <w:noProof/>
        </w:rPr>
        <w:t>257</w:t>
      </w:r>
      <w:r>
        <w:rPr>
          <w:noProof/>
        </w:rPr>
        <w:fldChar w:fldCharType="end"/>
      </w:r>
    </w:p>
    <w:p w14:paraId="56A653D2" w14:textId="5917D3E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_Toc170118528 \h </w:instrText>
      </w:r>
      <w:r>
        <w:rPr>
          <w:noProof/>
        </w:rPr>
      </w:r>
      <w:r>
        <w:rPr>
          <w:noProof/>
        </w:rPr>
        <w:fldChar w:fldCharType="separate"/>
      </w:r>
      <w:r>
        <w:rPr>
          <w:noProof/>
        </w:rPr>
        <w:t>257</w:t>
      </w:r>
      <w:r>
        <w:rPr>
          <w:noProof/>
        </w:rPr>
        <w:fldChar w:fldCharType="end"/>
      </w:r>
    </w:p>
    <w:p w14:paraId="45EA75D5" w14:textId="3865C8A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_Toc170118529 \h </w:instrText>
      </w:r>
      <w:r>
        <w:rPr>
          <w:noProof/>
        </w:rPr>
      </w:r>
      <w:r>
        <w:rPr>
          <w:noProof/>
        </w:rPr>
        <w:fldChar w:fldCharType="separate"/>
      </w:r>
      <w:r>
        <w:rPr>
          <w:noProof/>
        </w:rPr>
        <w:t>258</w:t>
      </w:r>
      <w:r>
        <w:rPr>
          <w:noProof/>
        </w:rPr>
        <w:fldChar w:fldCharType="end"/>
      </w:r>
    </w:p>
    <w:p w14:paraId="4EB73E5A" w14:textId="4ED555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_Toc170118530 \h </w:instrText>
      </w:r>
      <w:r>
        <w:rPr>
          <w:noProof/>
        </w:rPr>
      </w:r>
      <w:r>
        <w:rPr>
          <w:noProof/>
        </w:rPr>
        <w:fldChar w:fldCharType="separate"/>
      </w:r>
      <w:r>
        <w:rPr>
          <w:noProof/>
        </w:rPr>
        <w:t>258</w:t>
      </w:r>
      <w:r>
        <w:rPr>
          <w:noProof/>
        </w:rPr>
        <w:fldChar w:fldCharType="end"/>
      </w:r>
    </w:p>
    <w:p w14:paraId="66DFD198" w14:textId="3B556E9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_Toc170118531 \h </w:instrText>
      </w:r>
      <w:r>
        <w:rPr>
          <w:noProof/>
        </w:rPr>
      </w:r>
      <w:r>
        <w:rPr>
          <w:noProof/>
        </w:rPr>
        <w:fldChar w:fldCharType="separate"/>
      </w:r>
      <w:r>
        <w:rPr>
          <w:noProof/>
        </w:rPr>
        <w:t>258</w:t>
      </w:r>
      <w:r>
        <w:rPr>
          <w:noProof/>
        </w:rPr>
        <w:fldChar w:fldCharType="end"/>
      </w:r>
    </w:p>
    <w:p w14:paraId="33789853" w14:textId="5735D8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_Toc170118532 \h </w:instrText>
      </w:r>
      <w:r>
        <w:rPr>
          <w:noProof/>
        </w:rPr>
      </w:r>
      <w:r>
        <w:rPr>
          <w:noProof/>
        </w:rPr>
        <w:fldChar w:fldCharType="separate"/>
      </w:r>
      <w:r>
        <w:rPr>
          <w:noProof/>
        </w:rPr>
        <w:t>258</w:t>
      </w:r>
      <w:r>
        <w:rPr>
          <w:noProof/>
        </w:rPr>
        <w:fldChar w:fldCharType="end"/>
      </w:r>
    </w:p>
    <w:p w14:paraId="34787568" w14:textId="3D4C1D6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_Toc170118533 \h </w:instrText>
      </w:r>
      <w:r>
        <w:rPr>
          <w:noProof/>
        </w:rPr>
      </w:r>
      <w:r>
        <w:rPr>
          <w:noProof/>
        </w:rPr>
        <w:fldChar w:fldCharType="separate"/>
      </w:r>
      <w:r>
        <w:rPr>
          <w:noProof/>
        </w:rPr>
        <w:t>258</w:t>
      </w:r>
      <w:r>
        <w:rPr>
          <w:noProof/>
        </w:rPr>
        <w:fldChar w:fldCharType="end"/>
      </w:r>
    </w:p>
    <w:p w14:paraId="0C3CD4AD" w14:textId="056794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_Toc170118534 \h </w:instrText>
      </w:r>
      <w:r>
        <w:rPr>
          <w:noProof/>
        </w:rPr>
      </w:r>
      <w:r>
        <w:rPr>
          <w:noProof/>
        </w:rPr>
        <w:fldChar w:fldCharType="separate"/>
      </w:r>
      <w:r>
        <w:rPr>
          <w:noProof/>
        </w:rPr>
        <w:t>259</w:t>
      </w:r>
      <w:r>
        <w:rPr>
          <w:noProof/>
        </w:rPr>
        <w:fldChar w:fldCharType="end"/>
      </w:r>
    </w:p>
    <w:p w14:paraId="14B7A5AD" w14:textId="641125F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_Toc170118535 \h </w:instrText>
      </w:r>
      <w:r>
        <w:rPr>
          <w:noProof/>
        </w:rPr>
      </w:r>
      <w:r>
        <w:rPr>
          <w:noProof/>
        </w:rPr>
        <w:fldChar w:fldCharType="separate"/>
      </w:r>
      <w:r>
        <w:rPr>
          <w:noProof/>
        </w:rPr>
        <w:t>259</w:t>
      </w:r>
      <w:r>
        <w:rPr>
          <w:noProof/>
        </w:rPr>
        <w:fldChar w:fldCharType="end"/>
      </w:r>
    </w:p>
    <w:p w14:paraId="645B937F" w14:textId="646CE39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_Toc170118536 \h </w:instrText>
      </w:r>
      <w:r>
        <w:rPr>
          <w:noProof/>
        </w:rPr>
      </w:r>
      <w:r>
        <w:rPr>
          <w:noProof/>
        </w:rPr>
        <w:fldChar w:fldCharType="separate"/>
      </w:r>
      <w:r>
        <w:rPr>
          <w:noProof/>
        </w:rPr>
        <w:t>259</w:t>
      </w:r>
      <w:r>
        <w:rPr>
          <w:noProof/>
        </w:rPr>
        <w:fldChar w:fldCharType="end"/>
      </w:r>
    </w:p>
    <w:p w14:paraId="28364B13" w14:textId="1862514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_Toc170118537 \h </w:instrText>
      </w:r>
      <w:r>
        <w:rPr>
          <w:noProof/>
        </w:rPr>
      </w:r>
      <w:r>
        <w:rPr>
          <w:noProof/>
        </w:rPr>
        <w:fldChar w:fldCharType="separate"/>
      </w:r>
      <w:r>
        <w:rPr>
          <w:noProof/>
        </w:rPr>
        <w:t>259</w:t>
      </w:r>
      <w:r>
        <w:rPr>
          <w:noProof/>
        </w:rPr>
        <w:fldChar w:fldCharType="end"/>
      </w:r>
    </w:p>
    <w:p w14:paraId="45EAECDF" w14:textId="1E7983A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_Toc170118538 \h </w:instrText>
      </w:r>
      <w:r>
        <w:rPr>
          <w:noProof/>
        </w:rPr>
      </w:r>
      <w:r>
        <w:rPr>
          <w:noProof/>
        </w:rPr>
        <w:fldChar w:fldCharType="separate"/>
      </w:r>
      <w:r>
        <w:rPr>
          <w:noProof/>
        </w:rPr>
        <w:t>260</w:t>
      </w:r>
      <w:r>
        <w:rPr>
          <w:noProof/>
        </w:rPr>
        <w:fldChar w:fldCharType="end"/>
      </w:r>
    </w:p>
    <w:p w14:paraId="608E001A" w14:textId="283AA8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_Toc170118539 \h </w:instrText>
      </w:r>
      <w:r>
        <w:rPr>
          <w:noProof/>
        </w:rPr>
      </w:r>
      <w:r>
        <w:rPr>
          <w:noProof/>
        </w:rPr>
        <w:fldChar w:fldCharType="separate"/>
      </w:r>
      <w:r>
        <w:rPr>
          <w:noProof/>
        </w:rPr>
        <w:t>260</w:t>
      </w:r>
      <w:r>
        <w:rPr>
          <w:noProof/>
        </w:rPr>
        <w:fldChar w:fldCharType="end"/>
      </w:r>
    </w:p>
    <w:p w14:paraId="42A6BE29" w14:textId="3B4BC62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_Toc170118540 \h </w:instrText>
      </w:r>
      <w:r>
        <w:rPr>
          <w:noProof/>
        </w:rPr>
      </w:r>
      <w:r>
        <w:rPr>
          <w:noProof/>
        </w:rPr>
        <w:fldChar w:fldCharType="separate"/>
      </w:r>
      <w:r>
        <w:rPr>
          <w:noProof/>
        </w:rPr>
        <w:t>261</w:t>
      </w:r>
      <w:r>
        <w:rPr>
          <w:noProof/>
        </w:rPr>
        <w:fldChar w:fldCharType="end"/>
      </w:r>
    </w:p>
    <w:p w14:paraId="11DA0722" w14:textId="23C5103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_Toc170118541 \h </w:instrText>
      </w:r>
      <w:r>
        <w:rPr>
          <w:noProof/>
        </w:rPr>
      </w:r>
      <w:r>
        <w:rPr>
          <w:noProof/>
        </w:rPr>
        <w:fldChar w:fldCharType="separate"/>
      </w:r>
      <w:r>
        <w:rPr>
          <w:noProof/>
        </w:rPr>
        <w:t>261</w:t>
      </w:r>
      <w:r>
        <w:rPr>
          <w:noProof/>
        </w:rPr>
        <w:fldChar w:fldCharType="end"/>
      </w:r>
    </w:p>
    <w:p w14:paraId="74506DD4" w14:textId="3111FCA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_Toc170118542 \h </w:instrText>
      </w:r>
      <w:r>
        <w:rPr>
          <w:noProof/>
        </w:rPr>
      </w:r>
      <w:r>
        <w:rPr>
          <w:noProof/>
        </w:rPr>
        <w:fldChar w:fldCharType="separate"/>
      </w:r>
      <w:r>
        <w:rPr>
          <w:noProof/>
        </w:rPr>
        <w:t>261</w:t>
      </w:r>
      <w:r>
        <w:rPr>
          <w:noProof/>
        </w:rPr>
        <w:fldChar w:fldCharType="end"/>
      </w:r>
    </w:p>
    <w:p w14:paraId="4C924CFC" w14:textId="2D531DA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_Toc170118543 \h </w:instrText>
      </w:r>
      <w:r>
        <w:rPr>
          <w:noProof/>
        </w:rPr>
      </w:r>
      <w:r>
        <w:rPr>
          <w:noProof/>
        </w:rPr>
        <w:fldChar w:fldCharType="separate"/>
      </w:r>
      <w:r>
        <w:rPr>
          <w:noProof/>
        </w:rPr>
        <w:t>261</w:t>
      </w:r>
      <w:r>
        <w:rPr>
          <w:noProof/>
        </w:rPr>
        <w:fldChar w:fldCharType="end"/>
      </w:r>
    </w:p>
    <w:p w14:paraId="23A039D6" w14:textId="4D8D2C4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_Toc170118544 \h </w:instrText>
      </w:r>
      <w:r>
        <w:rPr>
          <w:noProof/>
        </w:rPr>
      </w:r>
      <w:r>
        <w:rPr>
          <w:noProof/>
        </w:rPr>
        <w:fldChar w:fldCharType="separate"/>
      </w:r>
      <w:r>
        <w:rPr>
          <w:noProof/>
        </w:rPr>
        <w:t>261</w:t>
      </w:r>
      <w:r>
        <w:rPr>
          <w:noProof/>
        </w:rPr>
        <w:fldChar w:fldCharType="end"/>
      </w:r>
    </w:p>
    <w:p w14:paraId="54D79BDC" w14:textId="01A60B4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_Toc170118545 \h </w:instrText>
      </w:r>
      <w:r>
        <w:rPr>
          <w:noProof/>
        </w:rPr>
      </w:r>
      <w:r>
        <w:rPr>
          <w:noProof/>
        </w:rPr>
        <w:fldChar w:fldCharType="separate"/>
      </w:r>
      <w:r>
        <w:rPr>
          <w:noProof/>
        </w:rPr>
        <w:t>261</w:t>
      </w:r>
      <w:r>
        <w:rPr>
          <w:noProof/>
        </w:rPr>
        <w:fldChar w:fldCharType="end"/>
      </w:r>
    </w:p>
    <w:p w14:paraId="6E832DF2" w14:textId="7DB13D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_Toc170118546 \h </w:instrText>
      </w:r>
      <w:r>
        <w:rPr>
          <w:noProof/>
        </w:rPr>
      </w:r>
      <w:r>
        <w:rPr>
          <w:noProof/>
        </w:rPr>
        <w:fldChar w:fldCharType="separate"/>
      </w:r>
      <w:r>
        <w:rPr>
          <w:noProof/>
        </w:rPr>
        <w:t>262</w:t>
      </w:r>
      <w:r>
        <w:rPr>
          <w:noProof/>
        </w:rPr>
        <w:fldChar w:fldCharType="end"/>
      </w:r>
    </w:p>
    <w:p w14:paraId="398693C0" w14:textId="2591C8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_Toc170118547 \h </w:instrText>
      </w:r>
      <w:r>
        <w:rPr>
          <w:noProof/>
        </w:rPr>
      </w:r>
      <w:r>
        <w:rPr>
          <w:noProof/>
        </w:rPr>
        <w:fldChar w:fldCharType="separate"/>
      </w:r>
      <w:r>
        <w:rPr>
          <w:noProof/>
        </w:rPr>
        <w:t>262</w:t>
      </w:r>
      <w:r>
        <w:rPr>
          <w:noProof/>
        </w:rPr>
        <w:fldChar w:fldCharType="end"/>
      </w:r>
    </w:p>
    <w:p w14:paraId="7ADF09E2" w14:textId="69B57A9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_Toc170118548 \h </w:instrText>
      </w:r>
      <w:r>
        <w:rPr>
          <w:noProof/>
        </w:rPr>
      </w:r>
      <w:r>
        <w:rPr>
          <w:noProof/>
        </w:rPr>
        <w:fldChar w:fldCharType="separate"/>
      </w:r>
      <w:r>
        <w:rPr>
          <w:noProof/>
        </w:rPr>
        <w:t>262</w:t>
      </w:r>
      <w:r>
        <w:rPr>
          <w:noProof/>
        </w:rPr>
        <w:fldChar w:fldCharType="end"/>
      </w:r>
    </w:p>
    <w:p w14:paraId="598B1AD6" w14:textId="5AF396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_Toc170118549 \h </w:instrText>
      </w:r>
      <w:r>
        <w:rPr>
          <w:noProof/>
        </w:rPr>
      </w:r>
      <w:r>
        <w:rPr>
          <w:noProof/>
        </w:rPr>
        <w:fldChar w:fldCharType="separate"/>
      </w:r>
      <w:r>
        <w:rPr>
          <w:noProof/>
        </w:rPr>
        <w:t>262</w:t>
      </w:r>
      <w:r>
        <w:rPr>
          <w:noProof/>
        </w:rPr>
        <w:fldChar w:fldCharType="end"/>
      </w:r>
    </w:p>
    <w:p w14:paraId="489167C5" w14:textId="4097277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_Toc170118550 \h </w:instrText>
      </w:r>
      <w:r>
        <w:rPr>
          <w:noProof/>
        </w:rPr>
      </w:r>
      <w:r>
        <w:rPr>
          <w:noProof/>
        </w:rPr>
        <w:fldChar w:fldCharType="separate"/>
      </w:r>
      <w:r>
        <w:rPr>
          <w:noProof/>
        </w:rPr>
        <w:t>262</w:t>
      </w:r>
      <w:r>
        <w:rPr>
          <w:noProof/>
        </w:rPr>
        <w:fldChar w:fldCharType="end"/>
      </w:r>
    </w:p>
    <w:p w14:paraId="0D46DD37" w14:textId="20B896E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_Toc170118551 \h </w:instrText>
      </w:r>
      <w:r>
        <w:rPr>
          <w:noProof/>
        </w:rPr>
      </w:r>
      <w:r>
        <w:rPr>
          <w:noProof/>
        </w:rPr>
        <w:fldChar w:fldCharType="separate"/>
      </w:r>
      <w:r>
        <w:rPr>
          <w:noProof/>
        </w:rPr>
        <w:t>262</w:t>
      </w:r>
      <w:r>
        <w:rPr>
          <w:noProof/>
        </w:rPr>
        <w:fldChar w:fldCharType="end"/>
      </w:r>
    </w:p>
    <w:p w14:paraId="72A148FD" w14:textId="61EADC0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_Toc170118552 \h </w:instrText>
      </w:r>
      <w:r>
        <w:rPr>
          <w:noProof/>
        </w:rPr>
      </w:r>
      <w:r>
        <w:rPr>
          <w:noProof/>
        </w:rPr>
        <w:fldChar w:fldCharType="separate"/>
      </w:r>
      <w:r>
        <w:rPr>
          <w:noProof/>
        </w:rPr>
        <w:t>262</w:t>
      </w:r>
      <w:r>
        <w:rPr>
          <w:noProof/>
        </w:rPr>
        <w:fldChar w:fldCharType="end"/>
      </w:r>
    </w:p>
    <w:p w14:paraId="307A1316" w14:textId="6F81AF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_Toc170118553 \h </w:instrText>
      </w:r>
      <w:r>
        <w:rPr>
          <w:noProof/>
        </w:rPr>
      </w:r>
      <w:r>
        <w:rPr>
          <w:noProof/>
        </w:rPr>
        <w:fldChar w:fldCharType="separate"/>
      </w:r>
      <w:r>
        <w:rPr>
          <w:noProof/>
        </w:rPr>
        <w:t>262</w:t>
      </w:r>
      <w:r>
        <w:rPr>
          <w:noProof/>
        </w:rPr>
        <w:fldChar w:fldCharType="end"/>
      </w:r>
    </w:p>
    <w:p w14:paraId="563B1286" w14:textId="4FF0AED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_Toc170118554 \h </w:instrText>
      </w:r>
      <w:r>
        <w:rPr>
          <w:noProof/>
        </w:rPr>
      </w:r>
      <w:r>
        <w:rPr>
          <w:noProof/>
        </w:rPr>
        <w:fldChar w:fldCharType="separate"/>
      </w:r>
      <w:r>
        <w:rPr>
          <w:noProof/>
        </w:rPr>
        <w:t>263</w:t>
      </w:r>
      <w:r>
        <w:rPr>
          <w:noProof/>
        </w:rPr>
        <w:fldChar w:fldCharType="end"/>
      </w:r>
    </w:p>
    <w:p w14:paraId="33428F39" w14:textId="3440688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_Toc170118555 \h </w:instrText>
      </w:r>
      <w:r>
        <w:rPr>
          <w:noProof/>
        </w:rPr>
      </w:r>
      <w:r>
        <w:rPr>
          <w:noProof/>
        </w:rPr>
        <w:fldChar w:fldCharType="separate"/>
      </w:r>
      <w:r>
        <w:rPr>
          <w:noProof/>
        </w:rPr>
        <w:t>263</w:t>
      </w:r>
      <w:r>
        <w:rPr>
          <w:noProof/>
        </w:rPr>
        <w:fldChar w:fldCharType="end"/>
      </w:r>
    </w:p>
    <w:p w14:paraId="1B7D50CE" w14:textId="2A1155B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_Toc170118556 \h </w:instrText>
      </w:r>
      <w:r>
        <w:rPr>
          <w:noProof/>
        </w:rPr>
      </w:r>
      <w:r>
        <w:rPr>
          <w:noProof/>
        </w:rPr>
        <w:fldChar w:fldCharType="separate"/>
      </w:r>
      <w:r>
        <w:rPr>
          <w:noProof/>
        </w:rPr>
        <w:t>263</w:t>
      </w:r>
      <w:r>
        <w:rPr>
          <w:noProof/>
        </w:rPr>
        <w:fldChar w:fldCharType="end"/>
      </w:r>
    </w:p>
    <w:p w14:paraId="3191B32C" w14:textId="7E38EC7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_Toc170118557 \h </w:instrText>
      </w:r>
      <w:r>
        <w:rPr>
          <w:noProof/>
        </w:rPr>
      </w:r>
      <w:r>
        <w:rPr>
          <w:noProof/>
        </w:rPr>
        <w:fldChar w:fldCharType="separate"/>
      </w:r>
      <w:r>
        <w:rPr>
          <w:noProof/>
        </w:rPr>
        <w:t>263</w:t>
      </w:r>
      <w:r>
        <w:rPr>
          <w:noProof/>
        </w:rPr>
        <w:fldChar w:fldCharType="end"/>
      </w:r>
    </w:p>
    <w:p w14:paraId="3D936BA3" w14:textId="5EE0908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_Toc170118558 \h </w:instrText>
      </w:r>
      <w:r>
        <w:rPr>
          <w:noProof/>
        </w:rPr>
      </w:r>
      <w:r>
        <w:rPr>
          <w:noProof/>
        </w:rPr>
        <w:fldChar w:fldCharType="separate"/>
      </w:r>
      <w:r>
        <w:rPr>
          <w:noProof/>
        </w:rPr>
        <w:t>263</w:t>
      </w:r>
      <w:r>
        <w:rPr>
          <w:noProof/>
        </w:rPr>
        <w:fldChar w:fldCharType="end"/>
      </w:r>
    </w:p>
    <w:p w14:paraId="5B951F16" w14:textId="1016F25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_Toc170118559 \h </w:instrText>
      </w:r>
      <w:r>
        <w:rPr>
          <w:noProof/>
        </w:rPr>
      </w:r>
      <w:r>
        <w:rPr>
          <w:noProof/>
        </w:rPr>
        <w:fldChar w:fldCharType="separate"/>
      </w:r>
      <w:r>
        <w:rPr>
          <w:noProof/>
        </w:rPr>
        <w:t>263</w:t>
      </w:r>
      <w:r>
        <w:rPr>
          <w:noProof/>
        </w:rPr>
        <w:fldChar w:fldCharType="end"/>
      </w:r>
    </w:p>
    <w:p w14:paraId="02D664CA" w14:textId="604FEE9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_Toc170118560 \h </w:instrText>
      </w:r>
      <w:r>
        <w:rPr>
          <w:noProof/>
        </w:rPr>
      </w:r>
      <w:r>
        <w:rPr>
          <w:noProof/>
        </w:rPr>
        <w:fldChar w:fldCharType="separate"/>
      </w:r>
      <w:r>
        <w:rPr>
          <w:noProof/>
        </w:rPr>
        <w:t>264</w:t>
      </w:r>
      <w:r>
        <w:rPr>
          <w:noProof/>
        </w:rPr>
        <w:fldChar w:fldCharType="end"/>
      </w:r>
    </w:p>
    <w:p w14:paraId="75E54C08" w14:textId="749DDB4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_Toc170118561 \h </w:instrText>
      </w:r>
      <w:r>
        <w:rPr>
          <w:noProof/>
        </w:rPr>
      </w:r>
      <w:r>
        <w:rPr>
          <w:noProof/>
        </w:rPr>
        <w:fldChar w:fldCharType="separate"/>
      </w:r>
      <w:r>
        <w:rPr>
          <w:noProof/>
        </w:rPr>
        <w:t>264</w:t>
      </w:r>
      <w:r>
        <w:rPr>
          <w:noProof/>
        </w:rPr>
        <w:fldChar w:fldCharType="end"/>
      </w:r>
    </w:p>
    <w:p w14:paraId="78A2C704" w14:textId="55EC811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_Toc170118562 \h </w:instrText>
      </w:r>
      <w:r>
        <w:rPr>
          <w:noProof/>
        </w:rPr>
      </w:r>
      <w:r>
        <w:rPr>
          <w:noProof/>
        </w:rPr>
        <w:fldChar w:fldCharType="separate"/>
      </w:r>
      <w:r>
        <w:rPr>
          <w:noProof/>
        </w:rPr>
        <w:t>264</w:t>
      </w:r>
      <w:r>
        <w:rPr>
          <w:noProof/>
        </w:rPr>
        <w:fldChar w:fldCharType="end"/>
      </w:r>
    </w:p>
    <w:p w14:paraId="17B9DBD1" w14:textId="42990D3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_Toc170118563 \h </w:instrText>
      </w:r>
      <w:r>
        <w:rPr>
          <w:noProof/>
        </w:rPr>
      </w:r>
      <w:r>
        <w:rPr>
          <w:noProof/>
        </w:rPr>
        <w:fldChar w:fldCharType="separate"/>
      </w:r>
      <w:r>
        <w:rPr>
          <w:noProof/>
        </w:rPr>
        <w:t>265</w:t>
      </w:r>
      <w:r>
        <w:rPr>
          <w:noProof/>
        </w:rPr>
        <w:fldChar w:fldCharType="end"/>
      </w:r>
    </w:p>
    <w:p w14:paraId="5032A20A" w14:textId="253DFC9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_Toc170118564 \h </w:instrText>
      </w:r>
      <w:r>
        <w:rPr>
          <w:noProof/>
        </w:rPr>
      </w:r>
      <w:r>
        <w:rPr>
          <w:noProof/>
        </w:rPr>
        <w:fldChar w:fldCharType="separate"/>
      </w:r>
      <w:r>
        <w:rPr>
          <w:noProof/>
        </w:rPr>
        <w:t>265</w:t>
      </w:r>
      <w:r>
        <w:rPr>
          <w:noProof/>
        </w:rPr>
        <w:fldChar w:fldCharType="end"/>
      </w:r>
    </w:p>
    <w:p w14:paraId="417F2D8E" w14:textId="0F4747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_Toc170118565 \h </w:instrText>
      </w:r>
      <w:r>
        <w:rPr>
          <w:noProof/>
        </w:rPr>
      </w:r>
      <w:r>
        <w:rPr>
          <w:noProof/>
        </w:rPr>
        <w:fldChar w:fldCharType="separate"/>
      </w:r>
      <w:r>
        <w:rPr>
          <w:noProof/>
        </w:rPr>
        <w:t>265</w:t>
      </w:r>
      <w:r>
        <w:rPr>
          <w:noProof/>
        </w:rPr>
        <w:fldChar w:fldCharType="end"/>
      </w:r>
    </w:p>
    <w:p w14:paraId="470364D8" w14:textId="14C0F4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_Toc170118566 \h </w:instrText>
      </w:r>
      <w:r>
        <w:rPr>
          <w:noProof/>
        </w:rPr>
      </w:r>
      <w:r>
        <w:rPr>
          <w:noProof/>
        </w:rPr>
        <w:fldChar w:fldCharType="separate"/>
      </w:r>
      <w:r>
        <w:rPr>
          <w:noProof/>
        </w:rPr>
        <w:t>265</w:t>
      </w:r>
      <w:r>
        <w:rPr>
          <w:noProof/>
        </w:rPr>
        <w:fldChar w:fldCharType="end"/>
      </w:r>
    </w:p>
    <w:p w14:paraId="68409E83" w14:textId="163EDB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_Toc170118567 \h </w:instrText>
      </w:r>
      <w:r>
        <w:rPr>
          <w:noProof/>
        </w:rPr>
      </w:r>
      <w:r>
        <w:rPr>
          <w:noProof/>
        </w:rPr>
        <w:fldChar w:fldCharType="separate"/>
      </w:r>
      <w:r>
        <w:rPr>
          <w:noProof/>
        </w:rPr>
        <w:t>265</w:t>
      </w:r>
      <w:r>
        <w:rPr>
          <w:noProof/>
        </w:rPr>
        <w:fldChar w:fldCharType="end"/>
      </w:r>
    </w:p>
    <w:p w14:paraId="120E04F3" w14:textId="3D82834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_Toc170118568 \h </w:instrText>
      </w:r>
      <w:r>
        <w:rPr>
          <w:noProof/>
        </w:rPr>
      </w:r>
      <w:r>
        <w:rPr>
          <w:noProof/>
        </w:rPr>
        <w:fldChar w:fldCharType="separate"/>
      </w:r>
      <w:r>
        <w:rPr>
          <w:noProof/>
        </w:rPr>
        <w:t>266</w:t>
      </w:r>
      <w:r>
        <w:rPr>
          <w:noProof/>
        </w:rPr>
        <w:fldChar w:fldCharType="end"/>
      </w:r>
    </w:p>
    <w:p w14:paraId="3EE08D55" w14:textId="05742D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_Toc170118569 \h </w:instrText>
      </w:r>
      <w:r>
        <w:rPr>
          <w:noProof/>
        </w:rPr>
      </w:r>
      <w:r>
        <w:rPr>
          <w:noProof/>
        </w:rPr>
        <w:fldChar w:fldCharType="separate"/>
      </w:r>
      <w:r>
        <w:rPr>
          <w:noProof/>
        </w:rPr>
        <w:t>266</w:t>
      </w:r>
      <w:r>
        <w:rPr>
          <w:noProof/>
        </w:rPr>
        <w:fldChar w:fldCharType="end"/>
      </w:r>
    </w:p>
    <w:p w14:paraId="479AD26A" w14:textId="018AF0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_Toc170118570 \h </w:instrText>
      </w:r>
      <w:r>
        <w:rPr>
          <w:noProof/>
        </w:rPr>
      </w:r>
      <w:r>
        <w:rPr>
          <w:noProof/>
        </w:rPr>
        <w:fldChar w:fldCharType="separate"/>
      </w:r>
      <w:r>
        <w:rPr>
          <w:noProof/>
        </w:rPr>
        <w:t>266</w:t>
      </w:r>
      <w:r>
        <w:rPr>
          <w:noProof/>
        </w:rPr>
        <w:fldChar w:fldCharType="end"/>
      </w:r>
    </w:p>
    <w:p w14:paraId="198712DD" w14:textId="541C5B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_Toc170118571 \h </w:instrText>
      </w:r>
      <w:r>
        <w:rPr>
          <w:noProof/>
        </w:rPr>
      </w:r>
      <w:r>
        <w:rPr>
          <w:noProof/>
        </w:rPr>
        <w:fldChar w:fldCharType="separate"/>
      </w:r>
      <w:r>
        <w:rPr>
          <w:noProof/>
        </w:rPr>
        <w:t>266</w:t>
      </w:r>
      <w:r>
        <w:rPr>
          <w:noProof/>
        </w:rPr>
        <w:fldChar w:fldCharType="end"/>
      </w:r>
    </w:p>
    <w:p w14:paraId="6DEB6067" w14:textId="154B7E3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_Toc170118572 \h </w:instrText>
      </w:r>
      <w:r>
        <w:rPr>
          <w:noProof/>
        </w:rPr>
      </w:r>
      <w:r>
        <w:rPr>
          <w:noProof/>
        </w:rPr>
        <w:fldChar w:fldCharType="separate"/>
      </w:r>
      <w:r>
        <w:rPr>
          <w:noProof/>
        </w:rPr>
        <w:t>267</w:t>
      </w:r>
      <w:r>
        <w:rPr>
          <w:noProof/>
        </w:rPr>
        <w:fldChar w:fldCharType="end"/>
      </w:r>
    </w:p>
    <w:p w14:paraId="79DE517E" w14:textId="203DB2E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_Toc170118573 \h </w:instrText>
      </w:r>
      <w:r>
        <w:rPr>
          <w:noProof/>
        </w:rPr>
      </w:r>
      <w:r>
        <w:rPr>
          <w:noProof/>
        </w:rPr>
        <w:fldChar w:fldCharType="separate"/>
      </w:r>
      <w:r>
        <w:rPr>
          <w:noProof/>
        </w:rPr>
        <w:t>267</w:t>
      </w:r>
      <w:r>
        <w:rPr>
          <w:noProof/>
        </w:rPr>
        <w:fldChar w:fldCharType="end"/>
      </w:r>
    </w:p>
    <w:p w14:paraId="60E93533" w14:textId="5C597E4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_Toc170118574 \h </w:instrText>
      </w:r>
      <w:r>
        <w:rPr>
          <w:noProof/>
        </w:rPr>
      </w:r>
      <w:r>
        <w:rPr>
          <w:noProof/>
        </w:rPr>
        <w:fldChar w:fldCharType="separate"/>
      </w:r>
      <w:r>
        <w:rPr>
          <w:noProof/>
        </w:rPr>
        <w:t>267</w:t>
      </w:r>
      <w:r>
        <w:rPr>
          <w:noProof/>
        </w:rPr>
        <w:fldChar w:fldCharType="end"/>
      </w:r>
    </w:p>
    <w:p w14:paraId="6DAACB0D" w14:textId="7D55395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_Toc170118575 \h </w:instrText>
      </w:r>
      <w:r>
        <w:rPr>
          <w:noProof/>
        </w:rPr>
      </w:r>
      <w:r>
        <w:rPr>
          <w:noProof/>
        </w:rPr>
        <w:fldChar w:fldCharType="separate"/>
      </w:r>
      <w:r>
        <w:rPr>
          <w:noProof/>
        </w:rPr>
        <w:t>267</w:t>
      </w:r>
      <w:r>
        <w:rPr>
          <w:noProof/>
        </w:rPr>
        <w:fldChar w:fldCharType="end"/>
      </w:r>
    </w:p>
    <w:p w14:paraId="4C3CB6A5" w14:textId="3D19B60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_Toc170118576 \h </w:instrText>
      </w:r>
      <w:r>
        <w:rPr>
          <w:noProof/>
        </w:rPr>
      </w:r>
      <w:r>
        <w:rPr>
          <w:noProof/>
        </w:rPr>
        <w:fldChar w:fldCharType="separate"/>
      </w:r>
      <w:r>
        <w:rPr>
          <w:noProof/>
        </w:rPr>
        <w:t>267</w:t>
      </w:r>
      <w:r>
        <w:rPr>
          <w:noProof/>
        </w:rPr>
        <w:fldChar w:fldCharType="end"/>
      </w:r>
    </w:p>
    <w:p w14:paraId="5037BAC5" w14:textId="4695B0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_Toc170118577 \h </w:instrText>
      </w:r>
      <w:r>
        <w:rPr>
          <w:noProof/>
        </w:rPr>
      </w:r>
      <w:r>
        <w:rPr>
          <w:noProof/>
        </w:rPr>
        <w:fldChar w:fldCharType="separate"/>
      </w:r>
      <w:r>
        <w:rPr>
          <w:noProof/>
        </w:rPr>
        <w:t>267</w:t>
      </w:r>
      <w:r>
        <w:rPr>
          <w:noProof/>
        </w:rPr>
        <w:fldChar w:fldCharType="end"/>
      </w:r>
    </w:p>
    <w:p w14:paraId="050507D0" w14:textId="3E55EDD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_Toc170118578 \h </w:instrText>
      </w:r>
      <w:r>
        <w:rPr>
          <w:noProof/>
        </w:rPr>
      </w:r>
      <w:r>
        <w:rPr>
          <w:noProof/>
        </w:rPr>
        <w:fldChar w:fldCharType="separate"/>
      </w:r>
      <w:r>
        <w:rPr>
          <w:noProof/>
        </w:rPr>
        <w:t>267</w:t>
      </w:r>
      <w:r>
        <w:rPr>
          <w:noProof/>
        </w:rPr>
        <w:fldChar w:fldCharType="end"/>
      </w:r>
    </w:p>
    <w:p w14:paraId="2D096DC9" w14:textId="6F09DD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_Toc170118579 \h </w:instrText>
      </w:r>
      <w:r>
        <w:rPr>
          <w:noProof/>
        </w:rPr>
      </w:r>
      <w:r>
        <w:rPr>
          <w:noProof/>
        </w:rPr>
        <w:fldChar w:fldCharType="separate"/>
      </w:r>
      <w:r>
        <w:rPr>
          <w:noProof/>
        </w:rPr>
        <w:t>268</w:t>
      </w:r>
      <w:r>
        <w:rPr>
          <w:noProof/>
        </w:rPr>
        <w:fldChar w:fldCharType="end"/>
      </w:r>
    </w:p>
    <w:p w14:paraId="5DC58CD6" w14:textId="4F7A30A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_Toc170118580 \h </w:instrText>
      </w:r>
      <w:r>
        <w:rPr>
          <w:noProof/>
        </w:rPr>
      </w:r>
      <w:r>
        <w:rPr>
          <w:noProof/>
        </w:rPr>
        <w:fldChar w:fldCharType="separate"/>
      </w:r>
      <w:r>
        <w:rPr>
          <w:noProof/>
        </w:rPr>
        <w:t>268</w:t>
      </w:r>
      <w:r>
        <w:rPr>
          <w:noProof/>
        </w:rPr>
        <w:fldChar w:fldCharType="end"/>
      </w:r>
    </w:p>
    <w:p w14:paraId="7EB8DF41" w14:textId="44D5FA3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_Toc170118581 \h </w:instrText>
      </w:r>
      <w:r>
        <w:rPr>
          <w:noProof/>
        </w:rPr>
      </w:r>
      <w:r>
        <w:rPr>
          <w:noProof/>
        </w:rPr>
        <w:fldChar w:fldCharType="separate"/>
      </w:r>
      <w:r>
        <w:rPr>
          <w:noProof/>
        </w:rPr>
        <w:t>268</w:t>
      </w:r>
      <w:r>
        <w:rPr>
          <w:noProof/>
        </w:rPr>
        <w:fldChar w:fldCharType="end"/>
      </w:r>
    </w:p>
    <w:p w14:paraId="1559C7F0" w14:textId="630A5A8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_Toc170118582 \h </w:instrText>
      </w:r>
      <w:r>
        <w:rPr>
          <w:noProof/>
        </w:rPr>
      </w:r>
      <w:r>
        <w:rPr>
          <w:noProof/>
        </w:rPr>
        <w:fldChar w:fldCharType="separate"/>
      </w:r>
      <w:r>
        <w:rPr>
          <w:noProof/>
        </w:rPr>
        <w:t>268</w:t>
      </w:r>
      <w:r>
        <w:rPr>
          <w:noProof/>
        </w:rPr>
        <w:fldChar w:fldCharType="end"/>
      </w:r>
    </w:p>
    <w:p w14:paraId="3057F776" w14:textId="1A960E6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_Toc170118583 \h </w:instrText>
      </w:r>
      <w:r>
        <w:rPr>
          <w:noProof/>
        </w:rPr>
      </w:r>
      <w:r>
        <w:rPr>
          <w:noProof/>
        </w:rPr>
        <w:fldChar w:fldCharType="separate"/>
      </w:r>
      <w:r>
        <w:rPr>
          <w:noProof/>
        </w:rPr>
        <w:t>268</w:t>
      </w:r>
      <w:r>
        <w:rPr>
          <w:noProof/>
        </w:rPr>
        <w:fldChar w:fldCharType="end"/>
      </w:r>
    </w:p>
    <w:p w14:paraId="39BD4954" w14:textId="5D3ECD1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_Toc170118584 \h </w:instrText>
      </w:r>
      <w:r>
        <w:rPr>
          <w:noProof/>
        </w:rPr>
      </w:r>
      <w:r>
        <w:rPr>
          <w:noProof/>
        </w:rPr>
        <w:fldChar w:fldCharType="separate"/>
      </w:r>
      <w:r>
        <w:rPr>
          <w:noProof/>
        </w:rPr>
        <w:t>268</w:t>
      </w:r>
      <w:r>
        <w:rPr>
          <w:noProof/>
        </w:rPr>
        <w:fldChar w:fldCharType="end"/>
      </w:r>
    </w:p>
    <w:p w14:paraId="2DB2DEBA" w14:textId="7FC74F4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_Toc170118585 \h </w:instrText>
      </w:r>
      <w:r>
        <w:rPr>
          <w:noProof/>
        </w:rPr>
      </w:r>
      <w:r>
        <w:rPr>
          <w:noProof/>
        </w:rPr>
        <w:fldChar w:fldCharType="separate"/>
      </w:r>
      <w:r>
        <w:rPr>
          <w:noProof/>
        </w:rPr>
        <w:t>268</w:t>
      </w:r>
      <w:r>
        <w:rPr>
          <w:noProof/>
        </w:rPr>
        <w:fldChar w:fldCharType="end"/>
      </w:r>
    </w:p>
    <w:p w14:paraId="42175CC9" w14:textId="50D72F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_Toc170118586 \h </w:instrText>
      </w:r>
      <w:r>
        <w:rPr>
          <w:noProof/>
        </w:rPr>
      </w:r>
      <w:r>
        <w:rPr>
          <w:noProof/>
        </w:rPr>
        <w:fldChar w:fldCharType="separate"/>
      </w:r>
      <w:r>
        <w:rPr>
          <w:noProof/>
        </w:rPr>
        <w:t>268</w:t>
      </w:r>
      <w:r>
        <w:rPr>
          <w:noProof/>
        </w:rPr>
        <w:fldChar w:fldCharType="end"/>
      </w:r>
    </w:p>
    <w:p w14:paraId="154F7559" w14:textId="429EC5D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_Toc170118587 \h </w:instrText>
      </w:r>
      <w:r>
        <w:rPr>
          <w:noProof/>
        </w:rPr>
      </w:r>
      <w:r>
        <w:rPr>
          <w:noProof/>
        </w:rPr>
        <w:fldChar w:fldCharType="separate"/>
      </w:r>
      <w:r>
        <w:rPr>
          <w:noProof/>
        </w:rPr>
        <w:t>268</w:t>
      </w:r>
      <w:r>
        <w:rPr>
          <w:noProof/>
        </w:rPr>
        <w:fldChar w:fldCharType="end"/>
      </w:r>
    </w:p>
    <w:p w14:paraId="24558125" w14:textId="0010757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_Toc170118588 \h </w:instrText>
      </w:r>
      <w:r>
        <w:rPr>
          <w:noProof/>
        </w:rPr>
      </w:r>
      <w:r>
        <w:rPr>
          <w:noProof/>
        </w:rPr>
        <w:fldChar w:fldCharType="separate"/>
      </w:r>
      <w:r>
        <w:rPr>
          <w:noProof/>
        </w:rPr>
        <w:t>268</w:t>
      </w:r>
      <w:r>
        <w:rPr>
          <w:noProof/>
        </w:rPr>
        <w:fldChar w:fldCharType="end"/>
      </w:r>
    </w:p>
    <w:p w14:paraId="7F48298D" w14:textId="7686473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_Toc170118589 \h </w:instrText>
      </w:r>
      <w:r>
        <w:rPr>
          <w:noProof/>
        </w:rPr>
      </w:r>
      <w:r>
        <w:rPr>
          <w:noProof/>
        </w:rPr>
        <w:fldChar w:fldCharType="separate"/>
      </w:r>
      <w:r>
        <w:rPr>
          <w:noProof/>
        </w:rPr>
        <w:t>269</w:t>
      </w:r>
      <w:r>
        <w:rPr>
          <w:noProof/>
        </w:rPr>
        <w:fldChar w:fldCharType="end"/>
      </w:r>
    </w:p>
    <w:p w14:paraId="0E6F0082" w14:textId="401839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_Toc170118590 \h </w:instrText>
      </w:r>
      <w:r>
        <w:rPr>
          <w:noProof/>
        </w:rPr>
      </w:r>
      <w:r>
        <w:rPr>
          <w:noProof/>
        </w:rPr>
        <w:fldChar w:fldCharType="separate"/>
      </w:r>
      <w:r>
        <w:rPr>
          <w:noProof/>
        </w:rPr>
        <w:t>269</w:t>
      </w:r>
      <w:r>
        <w:rPr>
          <w:noProof/>
        </w:rPr>
        <w:fldChar w:fldCharType="end"/>
      </w:r>
    </w:p>
    <w:p w14:paraId="53733F7C" w14:textId="785FB44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lang w:eastAsia="fr-FR"/>
        </w:rPr>
        <w:t xml:space="preserve">Network Slice Fault Diagnosis </w:t>
      </w:r>
      <w:r w:rsidRPr="00907080">
        <w:rPr>
          <w:noProof/>
          <w:lang w:val="en-US"/>
        </w:rPr>
        <w:t>Subscriptions</w:t>
      </w:r>
      <w:r>
        <w:rPr>
          <w:noProof/>
        </w:rPr>
        <w:tab/>
      </w:r>
      <w:r>
        <w:rPr>
          <w:noProof/>
        </w:rPr>
        <w:fldChar w:fldCharType="begin" w:fldLock="1"/>
      </w:r>
      <w:r>
        <w:rPr>
          <w:noProof/>
        </w:rPr>
        <w:instrText xml:space="preserve"> PAGEREF _Toc170118591 \h </w:instrText>
      </w:r>
      <w:r>
        <w:rPr>
          <w:noProof/>
        </w:rPr>
      </w:r>
      <w:r>
        <w:rPr>
          <w:noProof/>
        </w:rPr>
        <w:fldChar w:fldCharType="separate"/>
      </w:r>
      <w:r>
        <w:rPr>
          <w:noProof/>
        </w:rPr>
        <w:t>270</w:t>
      </w:r>
      <w:r>
        <w:rPr>
          <w:noProof/>
        </w:rPr>
        <w:fldChar w:fldCharType="end"/>
      </w:r>
    </w:p>
    <w:p w14:paraId="07576419" w14:textId="3F9548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_Toc170118592 \h </w:instrText>
      </w:r>
      <w:r>
        <w:rPr>
          <w:noProof/>
        </w:rPr>
      </w:r>
      <w:r>
        <w:rPr>
          <w:noProof/>
        </w:rPr>
        <w:fldChar w:fldCharType="separate"/>
      </w:r>
      <w:r>
        <w:rPr>
          <w:noProof/>
        </w:rPr>
        <w:t>270</w:t>
      </w:r>
      <w:r>
        <w:rPr>
          <w:noProof/>
        </w:rPr>
        <w:fldChar w:fldCharType="end"/>
      </w:r>
    </w:p>
    <w:p w14:paraId="3EA7C3B6" w14:textId="5D761B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_Toc170118593 \h </w:instrText>
      </w:r>
      <w:r>
        <w:rPr>
          <w:noProof/>
        </w:rPr>
      </w:r>
      <w:r>
        <w:rPr>
          <w:noProof/>
        </w:rPr>
        <w:fldChar w:fldCharType="separate"/>
      </w:r>
      <w:r>
        <w:rPr>
          <w:noProof/>
        </w:rPr>
        <w:t>270</w:t>
      </w:r>
      <w:r>
        <w:rPr>
          <w:noProof/>
        </w:rPr>
        <w:fldChar w:fldCharType="end"/>
      </w:r>
    </w:p>
    <w:p w14:paraId="450BF289" w14:textId="24E11D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_Toc170118594 \h </w:instrText>
      </w:r>
      <w:r>
        <w:rPr>
          <w:noProof/>
        </w:rPr>
      </w:r>
      <w:r>
        <w:rPr>
          <w:noProof/>
        </w:rPr>
        <w:fldChar w:fldCharType="separate"/>
      </w:r>
      <w:r>
        <w:rPr>
          <w:noProof/>
        </w:rPr>
        <w:t>270</w:t>
      </w:r>
      <w:r>
        <w:rPr>
          <w:noProof/>
        </w:rPr>
        <w:fldChar w:fldCharType="end"/>
      </w:r>
    </w:p>
    <w:p w14:paraId="76644E4E" w14:textId="227C2BB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_Toc170118595 \h </w:instrText>
      </w:r>
      <w:r>
        <w:rPr>
          <w:noProof/>
        </w:rPr>
      </w:r>
      <w:r>
        <w:rPr>
          <w:noProof/>
        </w:rPr>
        <w:fldChar w:fldCharType="separate"/>
      </w:r>
      <w:r>
        <w:rPr>
          <w:noProof/>
        </w:rPr>
        <w:t>270</w:t>
      </w:r>
      <w:r>
        <w:rPr>
          <w:noProof/>
        </w:rPr>
        <w:fldChar w:fldCharType="end"/>
      </w:r>
    </w:p>
    <w:p w14:paraId="011CECB1" w14:textId="549846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_Toc170118596 \h </w:instrText>
      </w:r>
      <w:r>
        <w:rPr>
          <w:noProof/>
        </w:rPr>
      </w:r>
      <w:r>
        <w:rPr>
          <w:noProof/>
        </w:rPr>
        <w:fldChar w:fldCharType="separate"/>
      </w:r>
      <w:r>
        <w:rPr>
          <w:noProof/>
        </w:rPr>
        <w:t>271</w:t>
      </w:r>
      <w:r>
        <w:rPr>
          <w:noProof/>
        </w:rPr>
        <w:fldChar w:fldCharType="end"/>
      </w:r>
    </w:p>
    <w:p w14:paraId="4DB0FA92" w14:textId="1CB0355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_Toc170118597 \h </w:instrText>
      </w:r>
      <w:r>
        <w:rPr>
          <w:noProof/>
        </w:rPr>
      </w:r>
      <w:r>
        <w:rPr>
          <w:noProof/>
        </w:rPr>
        <w:fldChar w:fldCharType="separate"/>
      </w:r>
      <w:r>
        <w:rPr>
          <w:noProof/>
        </w:rPr>
        <w:t>271</w:t>
      </w:r>
      <w:r>
        <w:rPr>
          <w:noProof/>
        </w:rPr>
        <w:fldChar w:fldCharType="end"/>
      </w:r>
    </w:p>
    <w:p w14:paraId="19899CB1" w14:textId="56F19BA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_Toc170118598 \h </w:instrText>
      </w:r>
      <w:r>
        <w:rPr>
          <w:noProof/>
        </w:rPr>
      </w:r>
      <w:r>
        <w:rPr>
          <w:noProof/>
        </w:rPr>
        <w:fldChar w:fldCharType="separate"/>
      </w:r>
      <w:r>
        <w:rPr>
          <w:noProof/>
        </w:rPr>
        <w:t>271</w:t>
      </w:r>
      <w:r>
        <w:rPr>
          <w:noProof/>
        </w:rPr>
        <w:fldChar w:fldCharType="end"/>
      </w:r>
    </w:p>
    <w:p w14:paraId="4F4CF596" w14:textId="5F1C934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_Toc170118599 \h </w:instrText>
      </w:r>
      <w:r>
        <w:rPr>
          <w:noProof/>
        </w:rPr>
      </w:r>
      <w:r>
        <w:rPr>
          <w:noProof/>
        </w:rPr>
        <w:fldChar w:fldCharType="separate"/>
      </w:r>
      <w:r>
        <w:rPr>
          <w:noProof/>
        </w:rPr>
        <w:t>271</w:t>
      </w:r>
      <w:r>
        <w:rPr>
          <w:noProof/>
        </w:rPr>
        <w:fldChar w:fldCharType="end"/>
      </w:r>
    </w:p>
    <w:p w14:paraId="567659AD" w14:textId="4FEF625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_Toc170118600 \h </w:instrText>
      </w:r>
      <w:r>
        <w:rPr>
          <w:noProof/>
        </w:rPr>
      </w:r>
      <w:r>
        <w:rPr>
          <w:noProof/>
        </w:rPr>
        <w:fldChar w:fldCharType="separate"/>
      </w:r>
      <w:r>
        <w:rPr>
          <w:noProof/>
        </w:rPr>
        <w:t>271</w:t>
      </w:r>
      <w:r>
        <w:rPr>
          <w:noProof/>
        </w:rPr>
        <w:fldChar w:fldCharType="end"/>
      </w:r>
    </w:p>
    <w:p w14:paraId="155B280E" w14:textId="32A1E8F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_Toc170118601 \h </w:instrText>
      </w:r>
      <w:r>
        <w:rPr>
          <w:noProof/>
        </w:rPr>
      </w:r>
      <w:r>
        <w:rPr>
          <w:noProof/>
        </w:rPr>
        <w:fldChar w:fldCharType="separate"/>
      </w:r>
      <w:r>
        <w:rPr>
          <w:noProof/>
        </w:rPr>
        <w:t>271</w:t>
      </w:r>
      <w:r>
        <w:rPr>
          <w:noProof/>
        </w:rPr>
        <w:fldChar w:fldCharType="end"/>
      </w:r>
    </w:p>
    <w:p w14:paraId="651C4B45" w14:textId="075013C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_Toc170118602 \h </w:instrText>
      </w:r>
      <w:r>
        <w:rPr>
          <w:noProof/>
        </w:rPr>
      </w:r>
      <w:r>
        <w:rPr>
          <w:noProof/>
        </w:rPr>
        <w:fldChar w:fldCharType="separate"/>
      </w:r>
      <w:r>
        <w:rPr>
          <w:noProof/>
        </w:rPr>
        <w:t>272</w:t>
      </w:r>
      <w:r>
        <w:rPr>
          <w:noProof/>
        </w:rPr>
        <w:fldChar w:fldCharType="end"/>
      </w:r>
    </w:p>
    <w:p w14:paraId="09807A06" w14:textId="3B2639C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_Toc170118603 \h </w:instrText>
      </w:r>
      <w:r>
        <w:rPr>
          <w:noProof/>
        </w:rPr>
      </w:r>
      <w:r>
        <w:rPr>
          <w:noProof/>
        </w:rPr>
        <w:fldChar w:fldCharType="separate"/>
      </w:r>
      <w:r>
        <w:rPr>
          <w:noProof/>
        </w:rPr>
        <w:t>274</w:t>
      </w:r>
      <w:r>
        <w:rPr>
          <w:noProof/>
        </w:rPr>
        <w:fldChar w:fldCharType="end"/>
      </w:r>
    </w:p>
    <w:p w14:paraId="20D5F77F" w14:textId="6A1E112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_Toc170118604 \h </w:instrText>
      </w:r>
      <w:r>
        <w:rPr>
          <w:noProof/>
        </w:rPr>
      </w:r>
      <w:r>
        <w:rPr>
          <w:noProof/>
        </w:rPr>
        <w:fldChar w:fldCharType="separate"/>
      </w:r>
      <w:r>
        <w:rPr>
          <w:noProof/>
        </w:rPr>
        <w:t>275</w:t>
      </w:r>
      <w:r>
        <w:rPr>
          <w:noProof/>
        </w:rPr>
        <w:fldChar w:fldCharType="end"/>
      </w:r>
    </w:p>
    <w:p w14:paraId="4B848945" w14:textId="60F11AE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_Toc170118605 \h </w:instrText>
      </w:r>
      <w:r>
        <w:rPr>
          <w:noProof/>
        </w:rPr>
      </w:r>
      <w:r>
        <w:rPr>
          <w:noProof/>
        </w:rPr>
        <w:fldChar w:fldCharType="separate"/>
      </w:r>
      <w:r>
        <w:rPr>
          <w:noProof/>
        </w:rPr>
        <w:t>276</w:t>
      </w:r>
      <w:r>
        <w:rPr>
          <w:noProof/>
        </w:rPr>
        <w:fldChar w:fldCharType="end"/>
      </w:r>
    </w:p>
    <w:p w14:paraId="3692F681" w14:textId="07FD13A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_Toc170118606 \h </w:instrText>
      </w:r>
      <w:r>
        <w:rPr>
          <w:noProof/>
        </w:rPr>
      </w:r>
      <w:r>
        <w:rPr>
          <w:noProof/>
        </w:rPr>
        <w:fldChar w:fldCharType="separate"/>
      </w:r>
      <w:r>
        <w:rPr>
          <w:noProof/>
        </w:rPr>
        <w:t>276</w:t>
      </w:r>
      <w:r>
        <w:rPr>
          <w:noProof/>
        </w:rPr>
        <w:fldChar w:fldCharType="end"/>
      </w:r>
    </w:p>
    <w:p w14:paraId="3F0795EB" w14:textId="15E0F8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_Toc170118607 \h </w:instrText>
      </w:r>
      <w:r>
        <w:rPr>
          <w:noProof/>
        </w:rPr>
      </w:r>
      <w:r>
        <w:rPr>
          <w:noProof/>
        </w:rPr>
        <w:fldChar w:fldCharType="separate"/>
      </w:r>
      <w:r>
        <w:rPr>
          <w:noProof/>
        </w:rPr>
        <w:t>276</w:t>
      </w:r>
      <w:r>
        <w:rPr>
          <w:noProof/>
        </w:rPr>
        <w:fldChar w:fldCharType="end"/>
      </w:r>
    </w:p>
    <w:p w14:paraId="210F3728" w14:textId="33C5396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_Toc170118608 \h </w:instrText>
      </w:r>
      <w:r>
        <w:rPr>
          <w:noProof/>
        </w:rPr>
      </w:r>
      <w:r>
        <w:rPr>
          <w:noProof/>
        </w:rPr>
        <w:fldChar w:fldCharType="separate"/>
      </w:r>
      <w:r>
        <w:rPr>
          <w:noProof/>
        </w:rPr>
        <w:t>276</w:t>
      </w:r>
      <w:r>
        <w:rPr>
          <w:noProof/>
        </w:rPr>
        <w:fldChar w:fldCharType="end"/>
      </w:r>
    </w:p>
    <w:p w14:paraId="5FC3CAC0" w14:textId="10399A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907080">
        <w:rPr>
          <w:noProof/>
          <w:lang w:val="en-US"/>
        </w:rPr>
        <w:t xml:space="preserve"> Notification</w:t>
      </w:r>
      <w:r>
        <w:rPr>
          <w:noProof/>
        </w:rPr>
        <w:tab/>
      </w:r>
      <w:r>
        <w:rPr>
          <w:noProof/>
        </w:rPr>
        <w:fldChar w:fldCharType="begin" w:fldLock="1"/>
      </w:r>
      <w:r>
        <w:rPr>
          <w:noProof/>
        </w:rPr>
        <w:instrText xml:space="preserve"> PAGEREF _Toc170118609 \h </w:instrText>
      </w:r>
      <w:r>
        <w:rPr>
          <w:noProof/>
        </w:rPr>
      </w:r>
      <w:r>
        <w:rPr>
          <w:noProof/>
        </w:rPr>
        <w:fldChar w:fldCharType="separate"/>
      </w:r>
      <w:r>
        <w:rPr>
          <w:noProof/>
        </w:rPr>
        <w:t>276</w:t>
      </w:r>
      <w:r>
        <w:rPr>
          <w:noProof/>
        </w:rPr>
        <w:fldChar w:fldCharType="end"/>
      </w:r>
    </w:p>
    <w:p w14:paraId="7546240E" w14:textId="12729CF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_Toc170118610 \h </w:instrText>
      </w:r>
      <w:r>
        <w:rPr>
          <w:noProof/>
        </w:rPr>
      </w:r>
      <w:r>
        <w:rPr>
          <w:noProof/>
        </w:rPr>
        <w:fldChar w:fldCharType="separate"/>
      </w:r>
      <w:r>
        <w:rPr>
          <w:noProof/>
        </w:rPr>
        <w:t>276</w:t>
      </w:r>
      <w:r>
        <w:rPr>
          <w:noProof/>
        </w:rPr>
        <w:fldChar w:fldCharType="end"/>
      </w:r>
    </w:p>
    <w:p w14:paraId="1EE2140A" w14:textId="0B256B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_Toc170118611 \h </w:instrText>
      </w:r>
      <w:r>
        <w:rPr>
          <w:noProof/>
        </w:rPr>
      </w:r>
      <w:r>
        <w:rPr>
          <w:noProof/>
        </w:rPr>
        <w:fldChar w:fldCharType="separate"/>
      </w:r>
      <w:r>
        <w:rPr>
          <w:noProof/>
        </w:rPr>
        <w:t>276</w:t>
      </w:r>
      <w:r>
        <w:rPr>
          <w:noProof/>
        </w:rPr>
        <w:fldChar w:fldCharType="end"/>
      </w:r>
    </w:p>
    <w:p w14:paraId="62278D49" w14:textId="4830EBD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_Toc170118612 \h </w:instrText>
      </w:r>
      <w:r>
        <w:rPr>
          <w:noProof/>
        </w:rPr>
      </w:r>
      <w:r>
        <w:rPr>
          <w:noProof/>
        </w:rPr>
        <w:fldChar w:fldCharType="separate"/>
      </w:r>
      <w:r>
        <w:rPr>
          <w:noProof/>
        </w:rPr>
        <w:t>276</w:t>
      </w:r>
      <w:r>
        <w:rPr>
          <w:noProof/>
        </w:rPr>
        <w:fldChar w:fldCharType="end"/>
      </w:r>
    </w:p>
    <w:p w14:paraId="22641891" w14:textId="4C0144D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_Toc170118613 \h </w:instrText>
      </w:r>
      <w:r>
        <w:rPr>
          <w:noProof/>
        </w:rPr>
      </w:r>
      <w:r>
        <w:rPr>
          <w:noProof/>
        </w:rPr>
        <w:fldChar w:fldCharType="separate"/>
      </w:r>
      <w:r>
        <w:rPr>
          <w:noProof/>
        </w:rPr>
        <w:t>276</w:t>
      </w:r>
      <w:r>
        <w:rPr>
          <w:noProof/>
        </w:rPr>
        <w:fldChar w:fldCharType="end"/>
      </w:r>
    </w:p>
    <w:p w14:paraId="750F2D7E" w14:textId="586E3CF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_Toc170118614 \h </w:instrText>
      </w:r>
      <w:r>
        <w:rPr>
          <w:noProof/>
        </w:rPr>
      </w:r>
      <w:r>
        <w:rPr>
          <w:noProof/>
        </w:rPr>
        <w:fldChar w:fldCharType="separate"/>
      </w:r>
      <w:r>
        <w:rPr>
          <w:noProof/>
        </w:rPr>
        <w:t>277</w:t>
      </w:r>
      <w:r>
        <w:rPr>
          <w:noProof/>
        </w:rPr>
        <w:fldChar w:fldCharType="end"/>
      </w:r>
    </w:p>
    <w:p w14:paraId="62512B2A" w14:textId="5CFADCE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_Toc170118615 \h </w:instrText>
      </w:r>
      <w:r>
        <w:rPr>
          <w:noProof/>
        </w:rPr>
      </w:r>
      <w:r>
        <w:rPr>
          <w:noProof/>
        </w:rPr>
        <w:fldChar w:fldCharType="separate"/>
      </w:r>
      <w:r>
        <w:rPr>
          <w:noProof/>
        </w:rPr>
        <w:t>277</w:t>
      </w:r>
      <w:r>
        <w:rPr>
          <w:noProof/>
        </w:rPr>
        <w:fldChar w:fldCharType="end"/>
      </w:r>
    </w:p>
    <w:p w14:paraId="5EF1D5C7" w14:textId="0F0701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_Toc170118616 \h </w:instrText>
      </w:r>
      <w:r>
        <w:rPr>
          <w:noProof/>
        </w:rPr>
      </w:r>
      <w:r>
        <w:rPr>
          <w:noProof/>
        </w:rPr>
        <w:fldChar w:fldCharType="separate"/>
      </w:r>
      <w:r>
        <w:rPr>
          <w:noProof/>
        </w:rPr>
        <w:t>278</w:t>
      </w:r>
      <w:r>
        <w:rPr>
          <w:noProof/>
        </w:rPr>
        <w:fldChar w:fldCharType="end"/>
      </w:r>
    </w:p>
    <w:p w14:paraId="7EA3263B" w14:textId="42BF72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_Toc170118617 \h </w:instrText>
      </w:r>
      <w:r>
        <w:rPr>
          <w:noProof/>
        </w:rPr>
      </w:r>
      <w:r>
        <w:rPr>
          <w:noProof/>
        </w:rPr>
        <w:fldChar w:fldCharType="separate"/>
      </w:r>
      <w:r>
        <w:rPr>
          <w:noProof/>
        </w:rPr>
        <w:t>278</w:t>
      </w:r>
      <w:r>
        <w:rPr>
          <w:noProof/>
        </w:rPr>
        <w:fldChar w:fldCharType="end"/>
      </w:r>
    </w:p>
    <w:p w14:paraId="53FE97B3" w14:textId="06A960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_Toc170118618 \h </w:instrText>
      </w:r>
      <w:r>
        <w:rPr>
          <w:noProof/>
        </w:rPr>
      </w:r>
      <w:r>
        <w:rPr>
          <w:noProof/>
        </w:rPr>
        <w:fldChar w:fldCharType="separate"/>
      </w:r>
      <w:r>
        <w:rPr>
          <w:noProof/>
        </w:rPr>
        <w:t>278</w:t>
      </w:r>
      <w:r>
        <w:rPr>
          <w:noProof/>
        </w:rPr>
        <w:fldChar w:fldCharType="end"/>
      </w:r>
    </w:p>
    <w:p w14:paraId="690E8804" w14:textId="2B4354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_Toc170118619 \h </w:instrText>
      </w:r>
      <w:r>
        <w:rPr>
          <w:noProof/>
        </w:rPr>
      </w:r>
      <w:r>
        <w:rPr>
          <w:noProof/>
        </w:rPr>
        <w:fldChar w:fldCharType="separate"/>
      </w:r>
      <w:r>
        <w:rPr>
          <w:noProof/>
        </w:rPr>
        <w:t>279</w:t>
      </w:r>
      <w:r>
        <w:rPr>
          <w:noProof/>
        </w:rPr>
        <w:fldChar w:fldCharType="end"/>
      </w:r>
    </w:p>
    <w:p w14:paraId="6D84E10F" w14:textId="10CEB09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_Toc170118620 \h </w:instrText>
      </w:r>
      <w:r>
        <w:rPr>
          <w:noProof/>
        </w:rPr>
      </w:r>
      <w:r>
        <w:rPr>
          <w:noProof/>
        </w:rPr>
        <w:fldChar w:fldCharType="separate"/>
      </w:r>
      <w:r>
        <w:rPr>
          <w:noProof/>
        </w:rPr>
        <w:t>279</w:t>
      </w:r>
      <w:r>
        <w:rPr>
          <w:noProof/>
        </w:rPr>
        <w:fldChar w:fldCharType="end"/>
      </w:r>
    </w:p>
    <w:p w14:paraId="1DBAF3F6" w14:textId="6D1812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_Toc170118621 \h </w:instrText>
      </w:r>
      <w:r>
        <w:rPr>
          <w:noProof/>
        </w:rPr>
      </w:r>
      <w:r>
        <w:rPr>
          <w:noProof/>
        </w:rPr>
        <w:fldChar w:fldCharType="separate"/>
      </w:r>
      <w:r>
        <w:rPr>
          <w:noProof/>
        </w:rPr>
        <w:t>279</w:t>
      </w:r>
      <w:r>
        <w:rPr>
          <w:noProof/>
        </w:rPr>
        <w:fldChar w:fldCharType="end"/>
      </w:r>
    </w:p>
    <w:p w14:paraId="282DF36B" w14:textId="400654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_Toc170118622 \h </w:instrText>
      </w:r>
      <w:r>
        <w:rPr>
          <w:noProof/>
        </w:rPr>
      </w:r>
      <w:r>
        <w:rPr>
          <w:noProof/>
        </w:rPr>
        <w:fldChar w:fldCharType="separate"/>
      </w:r>
      <w:r>
        <w:rPr>
          <w:noProof/>
        </w:rPr>
        <w:t>279</w:t>
      </w:r>
      <w:r>
        <w:rPr>
          <w:noProof/>
        </w:rPr>
        <w:fldChar w:fldCharType="end"/>
      </w:r>
    </w:p>
    <w:p w14:paraId="05E01B8D" w14:textId="3F87C4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_Toc170118623 \h </w:instrText>
      </w:r>
      <w:r>
        <w:rPr>
          <w:noProof/>
        </w:rPr>
      </w:r>
      <w:r>
        <w:rPr>
          <w:noProof/>
        </w:rPr>
        <w:fldChar w:fldCharType="separate"/>
      </w:r>
      <w:r>
        <w:rPr>
          <w:noProof/>
        </w:rPr>
        <w:t>280</w:t>
      </w:r>
      <w:r>
        <w:rPr>
          <w:noProof/>
        </w:rPr>
        <w:fldChar w:fldCharType="end"/>
      </w:r>
    </w:p>
    <w:p w14:paraId="018DB53C" w14:textId="002932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_Toc170118624 \h </w:instrText>
      </w:r>
      <w:r>
        <w:rPr>
          <w:noProof/>
        </w:rPr>
      </w:r>
      <w:r>
        <w:rPr>
          <w:noProof/>
        </w:rPr>
        <w:fldChar w:fldCharType="separate"/>
      </w:r>
      <w:r>
        <w:rPr>
          <w:noProof/>
        </w:rPr>
        <w:t>280</w:t>
      </w:r>
      <w:r>
        <w:rPr>
          <w:noProof/>
        </w:rPr>
        <w:fldChar w:fldCharType="end"/>
      </w:r>
    </w:p>
    <w:p w14:paraId="346E7D70" w14:textId="5401F0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_Toc170118625 \h </w:instrText>
      </w:r>
      <w:r>
        <w:rPr>
          <w:noProof/>
        </w:rPr>
      </w:r>
      <w:r>
        <w:rPr>
          <w:noProof/>
        </w:rPr>
        <w:fldChar w:fldCharType="separate"/>
      </w:r>
      <w:r>
        <w:rPr>
          <w:noProof/>
        </w:rPr>
        <w:t>280</w:t>
      </w:r>
      <w:r>
        <w:rPr>
          <w:noProof/>
        </w:rPr>
        <w:fldChar w:fldCharType="end"/>
      </w:r>
    </w:p>
    <w:p w14:paraId="0DCF05D6" w14:textId="2D92C38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_Toc170118626 \h </w:instrText>
      </w:r>
      <w:r>
        <w:rPr>
          <w:noProof/>
        </w:rPr>
      </w:r>
      <w:r>
        <w:rPr>
          <w:noProof/>
        </w:rPr>
        <w:fldChar w:fldCharType="separate"/>
      </w:r>
      <w:r>
        <w:rPr>
          <w:noProof/>
        </w:rPr>
        <w:t>280</w:t>
      </w:r>
      <w:r>
        <w:rPr>
          <w:noProof/>
        </w:rPr>
        <w:fldChar w:fldCharType="end"/>
      </w:r>
    </w:p>
    <w:p w14:paraId="5A1FA10B" w14:textId="4C34FB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_Toc170118627 \h </w:instrText>
      </w:r>
      <w:r>
        <w:rPr>
          <w:noProof/>
        </w:rPr>
      </w:r>
      <w:r>
        <w:rPr>
          <w:noProof/>
        </w:rPr>
        <w:fldChar w:fldCharType="separate"/>
      </w:r>
      <w:r>
        <w:rPr>
          <w:noProof/>
        </w:rPr>
        <w:t>280</w:t>
      </w:r>
      <w:r>
        <w:rPr>
          <w:noProof/>
        </w:rPr>
        <w:fldChar w:fldCharType="end"/>
      </w:r>
    </w:p>
    <w:p w14:paraId="0A721155" w14:textId="125B7F2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_Toc170118628 \h </w:instrText>
      </w:r>
      <w:r>
        <w:rPr>
          <w:noProof/>
        </w:rPr>
      </w:r>
      <w:r>
        <w:rPr>
          <w:noProof/>
        </w:rPr>
        <w:fldChar w:fldCharType="separate"/>
      </w:r>
      <w:r>
        <w:rPr>
          <w:noProof/>
        </w:rPr>
        <w:t>281</w:t>
      </w:r>
      <w:r>
        <w:rPr>
          <w:noProof/>
        </w:rPr>
        <w:fldChar w:fldCharType="end"/>
      </w:r>
    </w:p>
    <w:p w14:paraId="550F9C14" w14:textId="541D99B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_Toc170118629 \h </w:instrText>
      </w:r>
      <w:r>
        <w:rPr>
          <w:noProof/>
        </w:rPr>
      </w:r>
      <w:r>
        <w:rPr>
          <w:noProof/>
        </w:rPr>
        <w:fldChar w:fldCharType="separate"/>
      </w:r>
      <w:r>
        <w:rPr>
          <w:noProof/>
        </w:rPr>
        <w:t>281</w:t>
      </w:r>
      <w:r>
        <w:rPr>
          <w:noProof/>
        </w:rPr>
        <w:fldChar w:fldCharType="end"/>
      </w:r>
    </w:p>
    <w:p w14:paraId="52E39FEE" w14:textId="42CDEB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_Toc170118630 \h </w:instrText>
      </w:r>
      <w:r>
        <w:rPr>
          <w:noProof/>
        </w:rPr>
      </w:r>
      <w:r>
        <w:rPr>
          <w:noProof/>
        </w:rPr>
        <w:fldChar w:fldCharType="separate"/>
      </w:r>
      <w:r>
        <w:rPr>
          <w:noProof/>
        </w:rPr>
        <w:t>281</w:t>
      </w:r>
      <w:r>
        <w:rPr>
          <w:noProof/>
        </w:rPr>
        <w:fldChar w:fldCharType="end"/>
      </w:r>
    </w:p>
    <w:p w14:paraId="017B4030" w14:textId="251320D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_Toc170118631 \h </w:instrText>
      </w:r>
      <w:r>
        <w:rPr>
          <w:noProof/>
        </w:rPr>
      </w:r>
      <w:r>
        <w:rPr>
          <w:noProof/>
        </w:rPr>
        <w:fldChar w:fldCharType="separate"/>
      </w:r>
      <w:r>
        <w:rPr>
          <w:noProof/>
        </w:rPr>
        <w:t>281</w:t>
      </w:r>
      <w:r>
        <w:rPr>
          <w:noProof/>
        </w:rPr>
        <w:fldChar w:fldCharType="end"/>
      </w:r>
    </w:p>
    <w:p w14:paraId="705A12EE" w14:textId="2240642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_Toc170118632 \h </w:instrText>
      </w:r>
      <w:r>
        <w:rPr>
          <w:noProof/>
        </w:rPr>
      </w:r>
      <w:r>
        <w:rPr>
          <w:noProof/>
        </w:rPr>
        <w:fldChar w:fldCharType="separate"/>
      </w:r>
      <w:r>
        <w:rPr>
          <w:noProof/>
        </w:rPr>
        <w:t>281</w:t>
      </w:r>
      <w:r>
        <w:rPr>
          <w:noProof/>
        </w:rPr>
        <w:fldChar w:fldCharType="end"/>
      </w:r>
    </w:p>
    <w:p w14:paraId="4A9515B8" w14:textId="7AB869A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_Toc170118633 \h </w:instrText>
      </w:r>
      <w:r>
        <w:rPr>
          <w:noProof/>
        </w:rPr>
      </w:r>
      <w:r>
        <w:rPr>
          <w:noProof/>
        </w:rPr>
        <w:fldChar w:fldCharType="separate"/>
      </w:r>
      <w:r>
        <w:rPr>
          <w:noProof/>
        </w:rPr>
        <w:t>281</w:t>
      </w:r>
      <w:r>
        <w:rPr>
          <w:noProof/>
        </w:rPr>
        <w:fldChar w:fldCharType="end"/>
      </w:r>
    </w:p>
    <w:p w14:paraId="546F1061" w14:textId="2C92760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_Toc170118634 \h </w:instrText>
      </w:r>
      <w:r>
        <w:rPr>
          <w:noProof/>
        </w:rPr>
      </w:r>
      <w:r>
        <w:rPr>
          <w:noProof/>
        </w:rPr>
        <w:fldChar w:fldCharType="separate"/>
      </w:r>
      <w:r>
        <w:rPr>
          <w:noProof/>
        </w:rPr>
        <w:t>281</w:t>
      </w:r>
      <w:r>
        <w:rPr>
          <w:noProof/>
        </w:rPr>
        <w:fldChar w:fldCharType="end"/>
      </w:r>
    </w:p>
    <w:p w14:paraId="43D43F97" w14:textId="0FBBF78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_Toc170118635 \h </w:instrText>
      </w:r>
      <w:r>
        <w:rPr>
          <w:noProof/>
        </w:rPr>
      </w:r>
      <w:r>
        <w:rPr>
          <w:noProof/>
        </w:rPr>
        <w:fldChar w:fldCharType="separate"/>
      </w:r>
      <w:r>
        <w:rPr>
          <w:noProof/>
        </w:rPr>
        <w:t>281</w:t>
      </w:r>
      <w:r>
        <w:rPr>
          <w:noProof/>
        </w:rPr>
        <w:fldChar w:fldCharType="end"/>
      </w:r>
    </w:p>
    <w:p w14:paraId="40986257" w14:textId="6CA2790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_Toc170118636 \h </w:instrText>
      </w:r>
      <w:r>
        <w:rPr>
          <w:noProof/>
        </w:rPr>
      </w:r>
      <w:r>
        <w:rPr>
          <w:noProof/>
        </w:rPr>
        <w:fldChar w:fldCharType="separate"/>
      </w:r>
      <w:r>
        <w:rPr>
          <w:noProof/>
        </w:rPr>
        <w:t>281</w:t>
      </w:r>
      <w:r>
        <w:rPr>
          <w:noProof/>
        </w:rPr>
        <w:fldChar w:fldCharType="end"/>
      </w:r>
    </w:p>
    <w:p w14:paraId="31017F52" w14:textId="45FB621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_Toc170118637 \h </w:instrText>
      </w:r>
      <w:r>
        <w:rPr>
          <w:noProof/>
        </w:rPr>
      </w:r>
      <w:r>
        <w:rPr>
          <w:noProof/>
        </w:rPr>
        <w:fldChar w:fldCharType="separate"/>
      </w:r>
      <w:r>
        <w:rPr>
          <w:noProof/>
        </w:rPr>
        <w:t>282</w:t>
      </w:r>
      <w:r>
        <w:rPr>
          <w:noProof/>
        </w:rPr>
        <w:fldChar w:fldCharType="end"/>
      </w:r>
    </w:p>
    <w:p w14:paraId="217E2CDB" w14:textId="2960305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_Toc170118638 \h </w:instrText>
      </w:r>
      <w:r>
        <w:rPr>
          <w:noProof/>
        </w:rPr>
      </w:r>
      <w:r>
        <w:rPr>
          <w:noProof/>
        </w:rPr>
        <w:fldChar w:fldCharType="separate"/>
      </w:r>
      <w:r>
        <w:rPr>
          <w:noProof/>
        </w:rPr>
        <w:t>282</w:t>
      </w:r>
      <w:r>
        <w:rPr>
          <w:noProof/>
        </w:rPr>
        <w:fldChar w:fldCharType="end"/>
      </w:r>
    </w:p>
    <w:p w14:paraId="008B8CA7" w14:textId="2ECE23C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_Toc170118639 \h </w:instrText>
      </w:r>
      <w:r>
        <w:rPr>
          <w:noProof/>
        </w:rPr>
      </w:r>
      <w:r>
        <w:rPr>
          <w:noProof/>
        </w:rPr>
        <w:fldChar w:fldCharType="separate"/>
      </w:r>
      <w:r>
        <w:rPr>
          <w:noProof/>
        </w:rPr>
        <w:t>282</w:t>
      </w:r>
      <w:r>
        <w:rPr>
          <w:noProof/>
        </w:rPr>
        <w:fldChar w:fldCharType="end"/>
      </w:r>
    </w:p>
    <w:p w14:paraId="049F93E6" w14:textId="4C32F5D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_Toc170118640 \h </w:instrText>
      </w:r>
      <w:r>
        <w:rPr>
          <w:noProof/>
        </w:rPr>
      </w:r>
      <w:r>
        <w:rPr>
          <w:noProof/>
        </w:rPr>
        <w:fldChar w:fldCharType="separate"/>
      </w:r>
      <w:r>
        <w:rPr>
          <w:noProof/>
        </w:rPr>
        <w:t>282</w:t>
      </w:r>
      <w:r>
        <w:rPr>
          <w:noProof/>
        </w:rPr>
        <w:fldChar w:fldCharType="end"/>
      </w:r>
    </w:p>
    <w:p w14:paraId="78F99EFE" w14:textId="3B1CF0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_Toc170118641 \h </w:instrText>
      </w:r>
      <w:r>
        <w:rPr>
          <w:noProof/>
        </w:rPr>
      </w:r>
      <w:r>
        <w:rPr>
          <w:noProof/>
        </w:rPr>
        <w:fldChar w:fldCharType="separate"/>
      </w:r>
      <w:r>
        <w:rPr>
          <w:noProof/>
        </w:rPr>
        <w:t>282</w:t>
      </w:r>
      <w:r>
        <w:rPr>
          <w:noProof/>
        </w:rPr>
        <w:fldChar w:fldCharType="end"/>
      </w:r>
    </w:p>
    <w:p w14:paraId="1B5563B4" w14:textId="3FF9AA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lang w:eastAsia="fr-FR"/>
        </w:rPr>
        <w:t xml:space="preserve">Network Slice Requirements Verification and Alignment </w:t>
      </w:r>
      <w:r w:rsidRPr="00907080">
        <w:rPr>
          <w:noProof/>
          <w:lang w:val="en-US"/>
        </w:rPr>
        <w:t>Subscriptions</w:t>
      </w:r>
      <w:r>
        <w:rPr>
          <w:noProof/>
        </w:rPr>
        <w:tab/>
      </w:r>
      <w:r>
        <w:rPr>
          <w:noProof/>
        </w:rPr>
        <w:fldChar w:fldCharType="begin" w:fldLock="1"/>
      </w:r>
      <w:r>
        <w:rPr>
          <w:noProof/>
        </w:rPr>
        <w:instrText xml:space="preserve"> PAGEREF _Toc170118642 \h </w:instrText>
      </w:r>
      <w:r>
        <w:rPr>
          <w:noProof/>
        </w:rPr>
      </w:r>
      <w:r>
        <w:rPr>
          <w:noProof/>
        </w:rPr>
        <w:fldChar w:fldCharType="separate"/>
      </w:r>
      <w:r>
        <w:rPr>
          <w:noProof/>
        </w:rPr>
        <w:t>283</w:t>
      </w:r>
      <w:r>
        <w:rPr>
          <w:noProof/>
        </w:rPr>
        <w:fldChar w:fldCharType="end"/>
      </w:r>
    </w:p>
    <w:p w14:paraId="35DEBA7F" w14:textId="2995FE6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_Toc170118643 \h </w:instrText>
      </w:r>
      <w:r>
        <w:rPr>
          <w:noProof/>
        </w:rPr>
      </w:r>
      <w:r>
        <w:rPr>
          <w:noProof/>
        </w:rPr>
        <w:fldChar w:fldCharType="separate"/>
      </w:r>
      <w:r>
        <w:rPr>
          <w:noProof/>
        </w:rPr>
        <w:t>283</w:t>
      </w:r>
      <w:r>
        <w:rPr>
          <w:noProof/>
        </w:rPr>
        <w:fldChar w:fldCharType="end"/>
      </w:r>
    </w:p>
    <w:p w14:paraId="3CA56644" w14:textId="10549D1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_Toc170118644 \h </w:instrText>
      </w:r>
      <w:r>
        <w:rPr>
          <w:noProof/>
        </w:rPr>
      </w:r>
      <w:r>
        <w:rPr>
          <w:noProof/>
        </w:rPr>
        <w:fldChar w:fldCharType="separate"/>
      </w:r>
      <w:r>
        <w:rPr>
          <w:noProof/>
        </w:rPr>
        <w:t>283</w:t>
      </w:r>
      <w:r>
        <w:rPr>
          <w:noProof/>
        </w:rPr>
        <w:fldChar w:fldCharType="end"/>
      </w:r>
    </w:p>
    <w:p w14:paraId="30510729" w14:textId="3E5828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_Toc170118645 \h </w:instrText>
      </w:r>
      <w:r>
        <w:rPr>
          <w:noProof/>
        </w:rPr>
      </w:r>
      <w:r>
        <w:rPr>
          <w:noProof/>
        </w:rPr>
        <w:fldChar w:fldCharType="separate"/>
      </w:r>
      <w:r>
        <w:rPr>
          <w:noProof/>
        </w:rPr>
        <w:t>283</w:t>
      </w:r>
      <w:r>
        <w:rPr>
          <w:noProof/>
        </w:rPr>
        <w:fldChar w:fldCharType="end"/>
      </w:r>
    </w:p>
    <w:p w14:paraId="2F8C7C2C" w14:textId="771D0EB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_Toc170118646 \h </w:instrText>
      </w:r>
      <w:r>
        <w:rPr>
          <w:noProof/>
        </w:rPr>
      </w:r>
      <w:r>
        <w:rPr>
          <w:noProof/>
        </w:rPr>
        <w:fldChar w:fldCharType="separate"/>
      </w:r>
      <w:r>
        <w:rPr>
          <w:noProof/>
        </w:rPr>
        <w:t>283</w:t>
      </w:r>
      <w:r>
        <w:rPr>
          <w:noProof/>
        </w:rPr>
        <w:fldChar w:fldCharType="end"/>
      </w:r>
    </w:p>
    <w:p w14:paraId="3B847A61" w14:textId="0534FB8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_Toc170118647 \h </w:instrText>
      </w:r>
      <w:r>
        <w:rPr>
          <w:noProof/>
        </w:rPr>
      </w:r>
      <w:r>
        <w:rPr>
          <w:noProof/>
        </w:rPr>
        <w:fldChar w:fldCharType="separate"/>
      </w:r>
      <w:r>
        <w:rPr>
          <w:noProof/>
        </w:rPr>
        <w:t>284</w:t>
      </w:r>
      <w:r>
        <w:rPr>
          <w:noProof/>
        </w:rPr>
        <w:fldChar w:fldCharType="end"/>
      </w:r>
    </w:p>
    <w:p w14:paraId="64579F45" w14:textId="721A0FC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_Toc170118648 \h </w:instrText>
      </w:r>
      <w:r>
        <w:rPr>
          <w:noProof/>
        </w:rPr>
      </w:r>
      <w:r>
        <w:rPr>
          <w:noProof/>
        </w:rPr>
        <w:fldChar w:fldCharType="separate"/>
      </w:r>
      <w:r>
        <w:rPr>
          <w:noProof/>
        </w:rPr>
        <w:t>284</w:t>
      </w:r>
      <w:r>
        <w:rPr>
          <w:noProof/>
        </w:rPr>
        <w:fldChar w:fldCharType="end"/>
      </w:r>
    </w:p>
    <w:p w14:paraId="10861793" w14:textId="6BF6AB4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_Toc170118649 \h </w:instrText>
      </w:r>
      <w:r>
        <w:rPr>
          <w:noProof/>
        </w:rPr>
      </w:r>
      <w:r>
        <w:rPr>
          <w:noProof/>
        </w:rPr>
        <w:fldChar w:fldCharType="separate"/>
      </w:r>
      <w:r>
        <w:rPr>
          <w:noProof/>
        </w:rPr>
        <w:t>284</w:t>
      </w:r>
      <w:r>
        <w:rPr>
          <w:noProof/>
        </w:rPr>
        <w:fldChar w:fldCharType="end"/>
      </w:r>
    </w:p>
    <w:p w14:paraId="03431F66" w14:textId="35B9A2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_Toc170118650 \h </w:instrText>
      </w:r>
      <w:r>
        <w:rPr>
          <w:noProof/>
        </w:rPr>
      </w:r>
      <w:r>
        <w:rPr>
          <w:noProof/>
        </w:rPr>
        <w:fldChar w:fldCharType="separate"/>
      </w:r>
      <w:r>
        <w:rPr>
          <w:noProof/>
        </w:rPr>
        <w:t>284</w:t>
      </w:r>
      <w:r>
        <w:rPr>
          <w:noProof/>
        </w:rPr>
        <w:fldChar w:fldCharType="end"/>
      </w:r>
    </w:p>
    <w:p w14:paraId="411839FC" w14:textId="0FBA639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_Toc170118651 \h </w:instrText>
      </w:r>
      <w:r>
        <w:rPr>
          <w:noProof/>
        </w:rPr>
      </w:r>
      <w:r>
        <w:rPr>
          <w:noProof/>
        </w:rPr>
        <w:fldChar w:fldCharType="separate"/>
      </w:r>
      <w:r>
        <w:rPr>
          <w:noProof/>
        </w:rPr>
        <w:t>285</w:t>
      </w:r>
      <w:r>
        <w:rPr>
          <w:noProof/>
        </w:rPr>
        <w:fldChar w:fldCharType="end"/>
      </w:r>
    </w:p>
    <w:p w14:paraId="59755FA6" w14:textId="4998368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_Toc170118652 \h </w:instrText>
      </w:r>
      <w:r>
        <w:rPr>
          <w:noProof/>
        </w:rPr>
      </w:r>
      <w:r>
        <w:rPr>
          <w:noProof/>
        </w:rPr>
        <w:fldChar w:fldCharType="separate"/>
      </w:r>
      <w:r>
        <w:rPr>
          <w:noProof/>
        </w:rPr>
        <w:t>285</w:t>
      </w:r>
      <w:r>
        <w:rPr>
          <w:noProof/>
        </w:rPr>
        <w:fldChar w:fldCharType="end"/>
      </w:r>
    </w:p>
    <w:p w14:paraId="06E351C1" w14:textId="468E5A0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_Toc170118653 \h </w:instrText>
      </w:r>
      <w:r>
        <w:rPr>
          <w:noProof/>
        </w:rPr>
      </w:r>
      <w:r>
        <w:rPr>
          <w:noProof/>
        </w:rPr>
        <w:fldChar w:fldCharType="separate"/>
      </w:r>
      <w:r>
        <w:rPr>
          <w:noProof/>
        </w:rPr>
        <w:t>286</w:t>
      </w:r>
      <w:r>
        <w:rPr>
          <w:noProof/>
        </w:rPr>
        <w:fldChar w:fldCharType="end"/>
      </w:r>
    </w:p>
    <w:p w14:paraId="59C4028C" w14:textId="5047B52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_Toc170118654 \h </w:instrText>
      </w:r>
      <w:r>
        <w:rPr>
          <w:noProof/>
        </w:rPr>
      </w:r>
      <w:r>
        <w:rPr>
          <w:noProof/>
        </w:rPr>
        <w:fldChar w:fldCharType="separate"/>
      </w:r>
      <w:r>
        <w:rPr>
          <w:noProof/>
        </w:rPr>
        <w:t>287</w:t>
      </w:r>
      <w:r>
        <w:rPr>
          <w:noProof/>
        </w:rPr>
        <w:fldChar w:fldCharType="end"/>
      </w:r>
    </w:p>
    <w:p w14:paraId="4FA29FDB" w14:textId="516F3DC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_Toc170118655 \h </w:instrText>
      </w:r>
      <w:r>
        <w:rPr>
          <w:noProof/>
        </w:rPr>
      </w:r>
      <w:r>
        <w:rPr>
          <w:noProof/>
        </w:rPr>
        <w:fldChar w:fldCharType="separate"/>
      </w:r>
      <w:r>
        <w:rPr>
          <w:noProof/>
        </w:rPr>
        <w:t>288</w:t>
      </w:r>
      <w:r>
        <w:rPr>
          <w:noProof/>
        </w:rPr>
        <w:fldChar w:fldCharType="end"/>
      </w:r>
    </w:p>
    <w:p w14:paraId="2CDB7D16" w14:textId="5205CC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_Toc170118656 \h </w:instrText>
      </w:r>
      <w:r>
        <w:rPr>
          <w:noProof/>
        </w:rPr>
      </w:r>
      <w:r>
        <w:rPr>
          <w:noProof/>
        </w:rPr>
        <w:fldChar w:fldCharType="separate"/>
      </w:r>
      <w:r>
        <w:rPr>
          <w:noProof/>
        </w:rPr>
        <w:t>289</w:t>
      </w:r>
      <w:r>
        <w:rPr>
          <w:noProof/>
        </w:rPr>
        <w:fldChar w:fldCharType="end"/>
      </w:r>
    </w:p>
    <w:p w14:paraId="7B5A7760" w14:textId="24C4A9E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_Toc170118657 \h </w:instrText>
      </w:r>
      <w:r>
        <w:rPr>
          <w:noProof/>
        </w:rPr>
      </w:r>
      <w:r>
        <w:rPr>
          <w:noProof/>
        </w:rPr>
        <w:fldChar w:fldCharType="separate"/>
      </w:r>
      <w:r>
        <w:rPr>
          <w:noProof/>
        </w:rPr>
        <w:t>289</w:t>
      </w:r>
      <w:r>
        <w:rPr>
          <w:noProof/>
        </w:rPr>
        <w:fldChar w:fldCharType="end"/>
      </w:r>
    </w:p>
    <w:p w14:paraId="58A29B87" w14:textId="47257C0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_Toc170118658 \h </w:instrText>
      </w:r>
      <w:r>
        <w:rPr>
          <w:noProof/>
        </w:rPr>
      </w:r>
      <w:r>
        <w:rPr>
          <w:noProof/>
        </w:rPr>
        <w:fldChar w:fldCharType="separate"/>
      </w:r>
      <w:r>
        <w:rPr>
          <w:noProof/>
        </w:rPr>
        <w:t>289</w:t>
      </w:r>
      <w:r>
        <w:rPr>
          <w:noProof/>
        </w:rPr>
        <w:fldChar w:fldCharType="end"/>
      </w:r>
    </w:p>
    <w:p w14:paraId="71357B68" w14:textId="4F6AB54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_Toc170118659 \h </w:instrText>
      </w:r>
      <w:r>
        <w:rPr>
          <w:noProof/>
        </w:rPr>
      </w:r>
      <w:r>
        <w:rPr>
          <w:noProof/>
        </w:rPr>
        <w:fldChar w:fldCharType="separate"/>
      </w:r>
      <w:r>
        <w:rPr>
          <w:noProof/>
        </w:rPr>
        <w:t>289</w:t>
      </w:r>
      <w:r>
        <w:rPr>
          <w:noProof/>
        </w:rPr>
        <w:fldChar w:fldCharType="end"/>
      </w:r>
    </w:p>
    <w:p w14:paraId="2BCC3E2B" w14:textId="7D4D8C3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907080">
        <w:rPr>
          <w:noProof/>
          <w:lang w:val="en-US"/>
        </w:rPr>
        <w:t>Notification</w:t>
      </w:r>
      <w:r>
        <w:rPr>
          <w:noProof/>
        </w:rPr>
        <w:tab/>
      </w:r>
      <w:r>
        <w:rPr>
          <w:noProof/>
        </w:rPr>
        <w:fldChar w:fldCharType="begin" w:fldLock="1"/>
      </w:r>
      <w:r>
        <w:rPr>
          <w:noProof/>
        </w:rPr>
        <w:instrText xml:space="preserve"> PAGEREF _Toc170118660 \h </w:instrText>
      </w:r>
      <w:r>
        <w:rPr>
          <w:noProof/>
        </w:rPr>
      </w:r>
      <w:r>
        <w:rPr>
          <w:noProof/>
        </w:rPr>
        <w:fldChar w:fldCharType="separate"/>
      </w:r>
      <w:r>
        <w:rPr>
          <w:noProof/>
        </w:rPr>
        <w:t>289</w:t>
      </w:r>
      <w:r>
        <w:rPr>
          <w:noProof/>
        </w:rPr>
        <w:fldChar w:fldCharType="end"/>
      </w:r>
    </w:p>
    <w:p w14:paraId="5579B4FD" w14:textId="5B99D96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_Toc170118661 \h </w:instrText>
      </w:r>
      <w:r>
        <w:rPr>
          <w:noProof/>
        </w:rPr>
      </w:r>
      <w:r>
        <w:rPr>
          <w:noProof/>
        </w:rPr>
        <w:fldChar w:fldCharType="separate"/>
      </w:r>
      <w:r>
        <w:rPr>
          <w:noProof/>
        </w:rPr>
        <w:t>289</w:t>
      </w:r>
      <w:r>
        <w:rPr>
          <w:noProof/>
        </w:rPr>
        <w:fldChar w:fldCharType="end"/>
      </w:r>
    </w:p>
    <w:p w14:paraId="39211EAF" w14:textId="15DD39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_Toc170118662 \h </w:instrText>
      </w:r>
      <w:r>
        <w:rPr>
          <w:noProof/>
        </w:rPr>
      </w:r>
      <w:r>
        <w:rPr>
          <w:noProof/>
        </w:rPr>
        <w:fldChar w:fldCharType="separate"/>
      </w:r>
      <w:r>
        <w:rPr>
          <w:noProof/>
        </w:rPr>
        <w:t>289</w:t>
      </w:r>
      <w:r>
        <w:rPr>
          <w:noProof/>
        </w:rPr>
        <w:fldChar w:fldCharType="end"/>
      </w:r>
    </w:p>
    <w:p w14:paraId="46A2F212" w14:textId="0083871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_Toc170118663 \h </w:instrText>
      </w:r>
      <w:r>
        <w:rPr>
          <w:noProof/>
        </w:rPr>
      </w:r>
      <w:r>
        <w:rPr>
          <w:noProof/>
        </w:rPr>
        <w:fldChar w:fldCharType="separate"/>
      </w:r>
      <w:r>
        <w:rPr>
          <w:noProof/>
        </w:rPr>
        <w:t>290</w:t>
      </w:r>
      <w:r>
        <w:rPr>
          <w:noProof/>
        </w:rPr>
        <w:fldChar w:fldCharType="end"/>
      </w:r>
    </w:p>
    <w:p w14:paraId="742D75DA" w14:textId="6191E76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_Toc170118664 \h </w:instrText>
      </w:r>
      <w:r>
        <w:rPr>
          <w:noProof/>
        </w:rPr>
      </w:r>
      <w:r>
        <w:rPr>
          <w:noProof/>
        </w:rPr>
        <w:fldChar w:fldCharType="separate"/>
      </w:r>
      <w:r>
        <w:rPr>
          <w:noProof/>
        </w:rPr>
        <w:t>290</w:t>
      </w:r>
      <w:r>
        <w:rPr>
          <w:noProof/>
        </w:rPr>
        <w:fldChar w:fldCharType="end"/>
      </w:r>
    </w:p>
    <w:p w14:paraId="0F0F19D2" w14:textId="7DEBE89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_Toc170118665 \h </w:instrText>
      </w:r>
      <w:r>
        <w:rPr>
          <w:noProof/>
        </w:rPr>
      </w:r>
      <w:r>
        <w:rPr>
          <w:noProof/>
        </w:rPr>
        <w:fldChar w:fldCharType="separate"/>
      </w:r>
      <w:r>
        <w:rPr>
          <w:noProof/>
        </w:rPr>
        <w:t>290</w:t>
      </w:r>
      <w:r>
        <w:rPr>
          <w:noProof/>
        </w:rPr>
        <w:fldChar w:fldCharType="end"/>
      </w:r>
    </w:p>
    <w:p w14:paraId="515E36E0" w14:textId="649551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_Toc170118666 \h </w:instrText>
      </w:r>
      <w:r>
        <w:rPr>
          <w:noProof/>
        </w:rPr>
      </w:r>
      <w:r>
        <w:rPr>
          <w:noProof/>
        </w:rPr>
        <w:fldChar w:fldCharType="separate"/>
      </w:r>
      <w:r>
        <w:rPr>
          <w:noProof/>
        </w:rPr>
        <w:t>290</w:t>
      </w:r>
      <w:r>
        <w:rPr>
          <w:noProof/>
        </w:rPr>
        <w:fldChar w:fldCharType="end"/>
      </w:r>
    </w:p>
    <w:p w14:paraId="266C01F3" w14:textId="31E1EA1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_Toc170118667 \h </w:instrText>
      </w:r>
      <w:r>
        <w:rPr>
          <w:noProof/>
        </w:rPr>
      </w:r>
      <w:r>
        <w:rPr>
          <w:noProof/>
        </w:rPr>
        <w:fldChar w:fldCharType="separate"/>
      </w:r>
      <w:r>
        <w:rPr>
          <w:noProof/>
        </w:rPr>
        <w:t>291</w:t>
      </w:r>
      <w:r>
        <w:rPr>
          <w:noProof/>
        </w:rPr>
        <w:fldChar w:fldCharType="end"/>
      </w:r>
    </w:p>
    <w:p w14:paraId="18938133" w14:textId="08F633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_Toc170118668 \h </w:instrText>
      </w:r>
      <w:r>
        <w:rPr>
          <w:noProof/>
        </w:rPr>
      </w:r>
      <w:r>
        <w:rPr>
          <w:noProof/>
        </w:rPr>
        <w:fldChar w:fldCharType="separate"/>
      </w:r>
      <w:r>
        <w:rPr>
          <w:noProof/>
        </w:rPr>
        <w:t>291</w:t>
      </w:r>
      <w:r>
        <w:rPr>
          <w:noProof/>
        </w:rPr>
        <w:fldChar w:fldCharType="end"/>
      </w:r>
    </w:p>
    <w:p w14:paraId="6DD044A9" w14:textId="136D7E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_Toc170118669 \h </w:instrText>
      </w:r>
      <w:r>
        <w:rPr>
          <w:noProof/>
        </w:rPr>
      </w:r>
      <w:r>
        <w:rPr>
          <w:noProof/>
        </w:rPr>
        <w:fldChar w:fldCharType="separate"/>
      </w:r>
      <w:r>
        <w:rPr>
          <w:noProof/>
        </w:rPr>
        <w:t>291</w:t>
      </w:r>
      <w:r>
        <w:rPr>
          <w:noProof/>
        </w:rPr>
        <w:fldChar w:fldCharType="end"/>
      </w:r>
    </w:p>
    <w:p w14:paraId="69E6FE01" w14:textId="1799D07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_Toc170118670 \h </w:instrText>
      </w:r>
      <w:r>
        <w:rPr>
          <w:noProof/>
        </w:rPr>
      </w:r>
      <w:r>
        <w:rPr>
          <w:noProof/>
        </w:rPr>
        <w:fldChar w:fldCharType="separate"/>
      </w:r>
      <w:r>
        <w:rPr>
          <w:noProof/>
        </w:rPr>
        <w:t>292</w:t>
      </w:r>
      <w:r>
        <w:rPr>
          <w:noProof/>
        </w:rPr>
        <w:fldChar w:fldCharType="end"/>
      </w:r>
    </w:p>
    <w:p w14:paraId="5DAB5AE2" w14:textId="056E52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_Toc170118671 \h </w:instrText>
      </w:r>
      <w:r>
        <w:rPr>
          <w:noProof/>
        </w:rPr>
      </w:r>
      <w:r>
        <w:rPr>
          <w:noProof/>
        </w:rPr>
        <w:fldChar w:fldCharType="separate"/>
      </w:r>
      <w:r>
        <w:rPr>
          <w:noProof/>
        </w:rPr>
        <w:t>292</w:t>
      </w:r>
      <w:r>
        <w:rPr>
          <w:noProof/>
        </w:rPr>
        <w:fldChar w:fldCharType="end"/>
      </w:r>
    </w:p>
    <w:p w14:paraId="11CA66DF" w14:textId="7B95AEF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_Toc170118672 \h </w:instrText>
      </w:r>
      <w:r>
        <w:rPr>
          <w:noProof/>
        </w:rPr>
      </w:r>
      <w:r>
        <w:rPr>
          <w:noProof/>
        </w:rPr>
        <w:fldChar w:fldCharType="separate"/>
      </w:r>
      <w:r>
        <w:rPr>
          <w:noProof/>
        </w:rPr>
        <w:t>292</w:t>
      </w:r>
      <w:r>
        <w:rPr>
          <w:noProof/>
        </w:rPr>
        <w:fldChar w:fldCharType="end"/>
      </w:r>
    </w:p>
    <w:p w14:paraId="1CD93987" w14:textId="1230F7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_Toc170118673 \h </w:instrText>
      </w:r>
      <w:r>
        <w:rPr>
          <w:noProof/>
        </w:rPr>
      </w:r>
      <w:r>
        <w:rPr>
          <w:noProof/>
        </w:rPr>
        <w:fldChar w:fldCharType="separate"/>
      </w:r>
      <w:r>
        <w:rPr>
          <w:noProof/>
        </w:rPr>
        <w:t>292</w:t>
      </w:r>
      <w:r>
        <w:rPr>
          <w:noProof/>
        </w:rPr>
        <w:fldChar w:fldCharType="end"/>
      </w:r>
    </w:p>
    <w:p w14:paraId="5480B294" w14:textId="40077D5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_Toc170118674 \h </w:instrText>
      </w:r>
      <w:r>
        <w:rPr>
          <w:noProof/>
        </w:rPr>
      </w:r>
      <w:r>
        <w:rPr>
          <w:noProof/>
        </w:rPr>
        <w:fldChar w:fldCharType="separate"/>
      </w:r>
      <w:r>
        <w:rPr>
          <w:noProof/>
        </w:rPr>
        <w:t>292</w:t>
      </w:r>
      <w:r>
        <w:rPr>
          <w:noProof/>
        </w:rPr>
        <w:fldChar w:fldCharType="end"/>
      </w:r>
    </w:p>
    <w:p w14:paraId="684FBCFE" w14:textId="5924C6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_Toc170118675 \h </w:instrText>
      </w:r>
      <w:r>
        <w:rPr>
          <w:noProof/>
        </w:rPr>
      </w:r>
      <w:r>
        <w:rPr>
          <w:noProof/>
        </w:rPr>
        <w:fldChar w:fldCharType="separate"/>
      </w:r>
      <w:r>
        <w:rPr>
          <w:noProof/>
        </w:rPr>
        <w:t>292</w:t>
      </w:r>
      <w:r>
        <w:rPr>
          <w:noProof/>
        </w:rPr>
        <w:fldChar w:fldCharType="end"/>
      </w:r>
    </w:p>
    <w:p w14:paraId="56124552" w14:textId="7B2C8C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_Toc170118676 \h </w:instrText>
      </w:r>
      <w:r>
        <w:rPr>
          <w:noProof/>
        </w:rPr>
      </w:r>
      <w:r>
        <w:rPr>
          <w:noProof/>
        </w:rPr>
        <w:fldChar w:fldCharType="separate"/>
      </w:r>
      <w:r>
        <w:rPr>
          <w:noProof/>
        </w:rPr>
        <w:t>293</w:t>
      </w:r>
      <w:r>
        <w:rPr>
          <w:noProof/>
        </w:rPr>
        <w:fldChar w:fldCharType="end"/>
      </w:r>
    </w:p>
    <w:p w14:paraId="15FA4DF5" w14:textId="1CB1191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_Toc170118677 \h </w:instrText>
      </w:r>
      <w:r>
        <w:rPr>
          <w:noProof/>
        </w:rPr>
      </w:r>
      <w:r>
        <w:rPr>
          <w:noProof/>
        </w:rPr>
        <w:fldChar w:fldCharType="separate"/>
      </w:r>
      <w:r>
        <w:rPr>
          <w:noProof/>
        </w:rPr>
        <w:t>293</w:t>
      </w:r>
      <w:r>
        <w:rPr>
          <w:noProof/>
        </w:rPr>
        <w:fldChar w:fldCharType="end"/>
      </w:r>
    </w:p>
    <w:p w14:paraId="3E8D6A73" w14:textId="26EE052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_Toc170118678 \h </w:instrText>
      </w:r>
      <w:r>
        <w:rPr>
          <w:noProof/>
        </w:rPr>
      </w:r>
      <w:r>
        <w:rPr>
          <w:noProof/>
        </w:rPr>
        <w:fldChar w:fldCharType="separate"/>
      </w:r>
      <w:r>
        <w:rPr>
          <w:noProof/>
        </w:rPr>
        <w:t>293</w:t>
      </w:r>
      <w:r>
        <w:rPr>
          <w:noProof/>
        </w:rPr>
        <w:fldChar w:fldCharType="end"/>
      </w:r>
    </w:p>
    <w:p w14:paraId="52398B54" w14:textId="17E8748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_Toc170118679 \h </w:instrText>
      </w:r>
      <w:r>
        <w:rPr>
          <w:noProof/>
        </w:rPr>
      </w:r>
      <w:r>
        <w:rPr>
          <w:noProof/>
        </w:rPr>
        <w:fldChar w:fldCharType="separate"/>
      </w:r>
      <w:r>
        <w:rPr>
          <w:noProof/>
        </w:rPr>
        <w:t>293</w:t>
      </w:r>
      <w:r>
        <w:rPr>
          <w:noProof/>
        </w:rPr>
        <w:fldChar w:fldCharType="end"/>
      </w:r>
    </w:p>
    <w:p w14:paraId="04A2EF49" w14:textId="655DE12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_Toc170118680 \h </w:instrText>
      </w:r>
      <w:r>
        <w:rPr>
          <w:noProof/>
        </w:rPr>
      </w:r>
      <w:r>
        <w:rPr>
          <w:noProof/>
        </w:rPr>
        <w:fldChar w:fldCharType="separate"/>
      </w:r>
      <w:r>
        <w:rPr>
          <w:noProof/>
        </w:rPr>
        <w:t>293</w:t>
      </w:r>
      <w:r>
        <w:rPr>
          <w:noProof/>
        </w:rPr>
        <w:fldChar w:fldCharType="end"/>
      </w:r>
    </w:p>
    <w:p w14:paraId="79C267DB" w14:textId="4E9FDEB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_Toc170118681 \h </w:instrText>
      </w:r>
      <w:r>
        <w:rPr>
          <w:noProof/>
        </w:rPr>
      </w:r>
      <w:r>
        <w:rPr>
          <w:noProof/>
        </w:rPr>
        <w:fldChar w:fldCharType="separate"/>
      </w:r>
      <w:r>
        <w:rPr>
          <w:noProof/>
        </w:rPr>
        <w:t>293</w:t>
      </w:r>
      <w:r>
        <w:rPr>
          <w:noProof/>
        </w:rPr>
        <w:fldChar w:fldCharType="end"/>
      </w:r>
    </w:p>
    <w:p w14:paraId="3217406F" w14:textId="4F5F4B5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_Toc170118682 \h </w:instrText>
      </w:r>
      <w:r>
        <w:rPr>
          <w:noProof/>
        </w:rPr>
      </w:r>
      <w:r>
        <w:rPr>
          <w:noProof/>
        </w:rPr>
        <w:fldChar w:fldCharType="separate"/>
      </w:r>
      <w:r>
        <w:rPr>
          <w:noProof/>
        </w:rPr>
        <w:t>293</w:t>
      </w:r>
      <w:r>
        <w:rPr>
          <w:noProof/>
        </w:rPr>
        <w:fldChar w:fldCharType="end"/>
      </w:r>
    </w:p>
    <w:p w14:paraId="410FB02D" w14:textId="2797654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_Toc170118683 \h </w:instrText>
      </w:r>
      <w:r>
        <w:rPr>
          <w:noProof/>
        </w:rPr>
      </w:r>
      <w:r>
        <w:rPr>
          <w:noProof/>
        </w:rPr>
        <w:fldChar w:fldCharType="separate"/>
      </w:r>
      <w:r>
        <w:rPr>
          <w:noProof/>
        </w:rPr>
        <w:t>293</w:t>
      </w:r>
      <w:r>
        <w:rPr>
          <w:noProof/>
        </w:rPr>
        <w:fldChar w:fldCharType="end"/>
      </w:r>
    </w:p>
    <w:p w14:paraId="11E67DA0" w14:textId="034B5736"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 xml:space="preserve"> API</w:t>
      </w:r>
      <w:r>
        <w:rPr>
          <w:noProof/>
        </w:rPr>
        <w:tab/>
      </w:r>
      <w:r>
        <w:rPr>
          <w:noProof/>
        </w:rPr>
        <w:fldChar w:fldCharType="begin" w:fldLock="1"/>
      </w:r>
      <w:r>
        <w:rPr>
          <w:noProof/>
        </w:rPr>
        <w:instrText xml:space="preserve"> PAGEREF _Toc170118684 \h </w:instrText>
      </w:r>
      <w:r>
        <w:rPr>
          <w:noProof/>
        </w:rPr>
      </w:r>
      <w:r>
        <w:rPr>
          <w:noProof/>
        </w:rPr>
        <w:fldChar w:fldCharType="separate"/>
      </w:r>
      <w:r>
        <w:rPr>
          <w:noProof/>
        </w:rPr>
        <w:t>293</w:t>
      </w:r>
      <w:r>
        <w:rPr>
          <w:noProof/>
        </w:rPr>
        <w:fldChar w:fldCharType="end"/>
      </w:r>
    </w:p>
    <w:p w14:paraId="526E1D58" w14:textId="34DEAFC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_Toc170118685 \h </w:instrText>
      </w:r>
      <w:r>
        <w:rPr>
          <w:noProof/>
        </w:rPr>
      </w:r>
      <w:r>
        <w:rPr>
          <w:noProof/>
        </w:rPr>
        <w:fldChar w:fldCharType="separate"/>
      </w:r>
      <w:r>
        <w:rPr>
          <w:noProof/>
        </w:rPr>
        <w:t>293</w:t>
      </w:r>
      <w:r>
        <w:rPr>
          <w:noProof/>
        </w:rPr>
        <w:fldChar w:fldCharType="end"/>
      </w:r>
    </w:p>
    <w:p w14:paraId="656897FA" w14:textId="2A6A55F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_Toc170118686 \h </w:instrText>
      </w:r>
      <w:r>
        <w:rPr>
          <w:noProof/>
        </w:rPr>
      </w:r>
      <w:r>
        <w:rPr>
          <w:noProof/>
        </w:rPr>
        <w:fldChar w:fldCharType="separate"/>
      </w:r>
      <w:r>
        <w:rPr>
          <w:noProof/>
        </w:rPr>
        <w:t>294</w:t>
      </w:r>
      <w:r>
        <w:rPr>
          <w:noProof/>
        </w:rPr>
        <w:fldChar w:fldCharType="end"/>
      </w:r>
    </w:p>
    <w:p w14:paraId="789B37F2" w14:textId="04F2E57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_Toc170118687 \h </w:instrText>
      </w:r>
      <w:r>
        <w:rPr>
          <w:noProof/>
        </w:rPr>
      </w:r>
      <w:r>
        <w:rPr>
          <w:noProof/>
        </w:rPr>
        <w:fldChar w:fldCharType="separate"/>
      </w:r>
      <w:r>
        <w:rPr>
          <w:noProof/>
        </w:rPr>
        <w:t>294</w:t>
      </w:r>
      <w:r>
        <w:rPr>
          <w:noProof/>
        </w:rPr>
        <w:fldChar w:fldCharType="end"/>
      </w:r>
    </w:p>
    <w:p w14:paraId="75BE2EDB" w14:textId="6B8A749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_Toc170118688 \h </w:instrText>
      </w:r>
      <w:r>
        <w:rPr>
          <w:noProof/>
        </w:rPr>
      </w:r>
      <w:r>
        <w:rPr>
          <w:noProof/>
        </w:rPr>
        <w:fldChar w:fldCharType="separate"/>
      </w:r>
      <w:r>
        <w:rPr>
          <w:noProof/>
        </w:rPr>
        <w:t>294</w:t>
      </w:r>
      <w:r>
        <w:rPr>
          <w:noProof/>
        </w:rPr>
        <w:fldChar w:fldCharType="end"/>
      </w:r>
    </w:p>
    <w:p w14:paraId="1C186FC9" w14:textId="6064499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_Toc170118689 \h </w:instrText>
      </w:r>
      <w:r>
        <w:rPr>
          <w:noProof/>
        </w:rPr>
      </w:r>
      <w:r>
        <w:rPr>
          <w:noProof/>
        </w:rPr>
        <w:fldChar w:fldCharType="separate"/>
      </w:r>
      <w:r>
        <w:rPr>
          <w:noProof/>
        </w:rPr>
        <w:t>295</w:t>
      </w:r>
      <w:r>
        <w:rPr>
          <w:noProof/>
        </w:rPr>
        <w:fldChar w:fldCharType="end"/>
      </w:r>
    </w:p>
    <w:p w14:paraId="70853EF8" w14:textId="0517452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_Toc170118690 \h </w:instrText>
      </w:r>
      <w:r>
        <w:rPr>
          <w:noProof/>
        </w:rPr>
      </w:r>
      <w:r>
        <w:rPr>
          <w:noProof/>
        </w:rPr>
        <w:fldChar w:fldCharType="separate"/>
      </w:r>
      <w:r>
        <w:rPr>
          <w:noProof/>
        </w:rPr>
        <w:t>295</w:t>
      </w:r>
      <w:r>
        <w:rPr>
          <w:noProof/>
        </w:rPr>
        <w:fldChar w:fldCharType="end"/>
      </w:r>
    </w:p>
    <w:p w14:paraId="42CD9ED7" w14:textId="7294D4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_Toc170118691 \h </w:instrText>
      </w:r>
      <w:r>
        <w:rPr>
          <w:noProof/>
        </w:rPr>
      </w:r>
      <w:r>
        <w:rPr>
          <w:noProof/>
        </w:rPr>
        <w:fldChar w:fldCharType="separate"/>
      </w:r>
      <w:r>
        <w:rPr>
          <w:noProof/>
        </w:rPr>
        <w:t>295</w:t>
      </w:r>
      <w:r>
        <w:rPr>
          <w:noProof/>
        </w:rPr>
        <w:fldChar w:fldCharType="end"/>
      </w:r>
    </w:p>
    <w:p w14:paraId="65536390" w14:textId="24E3DE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_Toc170118692 \h </w:instrText>
      </w:r>
      <w:r>
        <w:rPr>
          <w:noProof/>
        </w:rPr>
      </w:r>
      <w:r>
        <w:rPr>
          <w:noProof/>
        </w:rPr>
        <w:fldChar w:fldCharType="separate"/>
      </w:r>
      <w:r>
        <w:rPr>
          <w:noProof/>
        </w:rPr>
        <w:t>295</w:t>
      </w:r>
      <w:r>
        <w:rPr>
          <w:noProof/>
        </w:rPr>
        <w:fldChar w:fldCharType="end"/>
      </w:r>
    </w:p>
    <w:p w14:paraId="4B1F73C3" w14:textId="1D1DEA4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_Toc170118693 \h </w:instrText>
      </w:r>
      <w:r>
        <w:rPr>
          <w:noProof/>
        </w:rPr>
      </w:r>
      <w:r>
        <w:rPr>
          <w:noProof/>
        </w:rPr>
        <w:fldChar w:fldCharType="separate"/>
      </w:r>
      <w:r>
        <w:rPr>
          <w:noProof/>
        </w:rPr>
        <w:t>295</w:t>
      </w:r>
      <w:r>
        <w:rPr>
          <w:noProof/>
        </w:rPr>
        <w:fldChar w:fldCharType="end"/>
      </w:r>
    </w:p>
    <w:p w14:paraId="10A8E1A0" w14:textId="6EAB7E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_Toc170118694 \h </w:instrText>
      </w:r>
      <w:r>
        <w:rPr>
          <w:noProof/>
        </w:rPr>
      </w:r>
      <w:r>
        <w:rPr>
          <w:noProof/>
        </w:rPr>
        <w:fldChar w:fldCharType="separate"/>
      </w:r>
      <w:r>
        <w:rPr>
          <w:noProof/>
        </w:rPr>
        <w:t>296</w:t>
      </w:r>
      <w:r>
        <w:rPr>
          <w:noProof/>
        </w:rPr>
        <w:fldChar w:fldCharType="end"/>
      </w:r>
    </w:p>
    <w:p w14:paraId="39E46C2D" w14:textId="4E909F9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_Toc170118695 \h </w:instrText>
      </w:r>
      <w:r>
        <w:rPr>
          <w:noProof/>
        </w:rPr>
      </w:r>
      <w:r>
        <w:rPr>
          <w:noProof/>
        </w:rPr>
        <w:fldChar w:fldCharType="separate"/>
      </w:r>
      <w:r>
        <w:rPr>
          <w:noProof/>
        </w:rPr>
        <w:t>296</w:t>
      </w:r>
      <w:r>
        <w:rPr>
          <w:noProof/>
        </w:rPr>
        <w:fldChar w:fldCharType="end"/>
      </w:r>
    </w:p>
    <w:p w14:paraId="0B16C4E8" w14:textId="64DAAC5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_Toc170118696 \h </w:instrText>
      </w:r>
      <w:r>
        <w:rPr>
          <w:noProof/>
        </w:rPr>
      </w:r>
      <w:r>
        <w:rPr>
          <w:noProof/>
        </w:rPr>
        <w:fldChar w:fldCharType="separate"/>
      </w:r>
      <w:r>
        <w:rPr>
          <w:noProof/>
        </w:rPr>
        <w:t>296</w:t>
      </w:r>
      <w:r>
        <w:rPr>
          <w:noProof/>
        </w:rPr>
        <w:fldChar w:fldCharType="end"/>
      </w:r>
    </w:p>
    <w:p w14:paraId="038CA17F" w14:textId="73A8718E"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_Toc170118697 \h </w:instrText>
      </w:r>
      <w:r>
        <w:rPr>
          <w:noProof/>
        </w:rPr>
      </w:r>
      <w:r>
        <w:rPr>
          <w:noProof/>
        </w:rPr>
        <w:fldChar w:fldCharType="separate"/>
      </w:r>
      <w:r>
        <w:rPr>
          <w:noProof/>
        </w:rPr>
        <w:t>296</w:t>
      </w:r>
      <w:r>
        <w:rPr>
          <w:noProof/>
        </w:rPr>
        <w:fldChar w:fldCharType="end"/>
      </w:r>
    </w:p>
    <w:p w14:paraId="451C34DE" w14:textId="0B9AA20F"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_Toc170118698 \h </w:instrText>
      </w:r>
      <w:r>
        <w:rPr>
          <w:noProof/>
        </w:rPr>
      </w:r>
      <w:r>
        <w:rPr>
          <w:noProof/>
        </w:rPr>
        <w:fldChar w:fldCharType="separate"/>
      </w:r>
      <w:r>
        <w:rPr>
          <w:noProof/>
        </w:rPr>
        <w:t>297</w:t>
      </w:r>
      <w:r>
        <w:rPr>
          <w:noProof/>
        </w:rPr>
        <w:fldChar w:fldCharType="end"/>
      </w:r>
    </w:p>
    <w:p w14:paraId="6624F72C" w14:textId="479131C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_Toc170118699 \h </w:instrText>
      </w:r>
      <w:r>
        <w:rPr>
          <w:noProof/>
        </w:rPr>
      </w:r>
      <w:r>
        <w:rPr>
          <w:noProof/>
        </w:rPr>
        <w:fldChar w:fldCharType="separate"/>
      </w:r>
      <w:r>
        <w:rPr>
          <w:noProof/>
        </w:rPr>
        <w:t>297</w:t>
      </w:r>
      <w:r>
        <w:rPr>
          <w:noProof/>
        </w:rPr>
        <w:fldChar w:fldCharType="end"/>
      </w:r>
    </w:p>
    <w:p w14:paraId="332B3A9C" w14:textId="2A7532D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_Toc170118700 \h </w:instrText>
      </w:r>
      <w:r>
        <w:rPr>
          <w:noProof/>
        </w:rPr>
      </w:r>
      <w:r>
        <w:rPr>
          <w:noProof/>
        </w:rPr>
        <w:fldChar w:fldCharType="separate"/>
      </w:r>
      <w:r>
        <w:rPr>
          <w:noProof/>
        </w:rPr>
        <w:t>297</w:t>
      </w:r>
      <w:r>
        <w:rPr>
          <w:noProof/>
        </w:rPr>
        <w:fldChar w:fldCharType="end"/>
      </w:r>
    </w:p>
    <w:p w14:paraId="1C745488" w14:textId="16D6D3D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_Toc170118701 \h </w:instrText>
      </w:r>
      <w:r>
        <w:rPr>
          <w:noProof/>
        </w:rPr>
      </w:r>
      <w:r>
        <w:rPr>
          <w:noProof/>
        </w:rPr>
        <w:fldChar w:fldCharType="separate"/>
      </w:r>
      <w:r>
        <w:rPr>
          <w:noProof/>
        </w:rPr>
        <w:t>298</w:t>
      </w:r>
      <w:r>
        <w:rPr>
          <w:noProof/>
        </w:rPr>
        <w:fldChar w:fldCharType="end"/>
      </w:r>
    </w:p>
    <w:p w14:paraId="35DBA16D" w14:textId="4ABFC27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_Toc170118702 \h </w:instrText>
      </w:r>
      <w:r>
        <w:rPr>
          <w:noProof/>
        </w:rPr>
      </w:r>
      <w:r>
        <w:rPr>
          <w:noProof/>
        </w:rPr>
        <w:fldChar w:fldCharType="separate"/>
      </w:r>
      <w:r>
        <w:rPr>
          <w:noProof/>
        </w:rPr>
        <w:t>298</w:t>
      </w:r>
      <w:r>
        <w:rPr>
          <w:noProof/>
        </w:rPr>
        <w:fldChar w:fldCharType="end"/>
      </w:r>
    </w:p>
    <w:p w14:paraId="45CC9908" w14:textId="03BF9D4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_Toc170118703 \h </w:instrText>
      </w:r>
      <w:r>
        <w:rPr>
          <w:noProof/>
        </w:rPr>
      </w:r>
      <w:r>
        <w:rPr>
          <w:noProof/>
        </w:rPr>
        <w:fldChar w:fldCharType="separate"/>
      </w:r>
      <w:r>
        <w:rPr>
          <w:noProof/>
        </w:rPr>
        <w:t>298</w:t>
      </w:r>
      <w:r>
        <w:rPr>
          <w:noProof/>
        </w:rPr>
        <w:fldChar w:fldCharType="end"/>
      </w:r>
    </w:p>
    <w:p w14:paraId="551797DB" w14:textId="3339657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_Toc170118704 \h </w:instrText>
      </w:r>
      <w:r>
        <w:rPr>
          <w:noProof/>
        </w:rPr>
      </w:r>
      <w:r>
        <w:rPr>
          <w:noProof/>
        </w:rPr>
        <w:fldChar w:fldCharType="separate"/>
      </w:r>
      <w:r>
        <w:rPr>
          <w:noProof/>
        </w:rPr>
        <w:t>298</w:t>
      </w:r>
      <w:r>
        <w:rPr>
          <w:noProof/>
        </w:rPr>
        <w:fldChar w:fldCharType="end"/>
      </w:r>
    </w:p>
    <w:p w14:paraId="05297F22" w14:textId="0C6998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_Toc170118705 \h </w:instrText>
      </w:r>
      <w:r>
        <w:rPr>
          <w:noProof/>
        </w:rPr>
      </w:r>
      <w:r>
        <w:rPr>
          <w:noProof/>
        </w:rPr>
        <w:fldChar w:fldCharType="separate"/>
      </w:r>
      <w:r>
        <w:rPr>
          <w:noProof/>
        </w:rPr>
        <w:t>298</w:t>
      </w:r>
      <w:r>
        <w:rPr>
          <w:noProof/>
        </w:rPr>
        <w:fldChar w:fldCharType="end"/>
      </w:r>
    </w:p>
    <w:p w14:paraId="23FEF546" w14:textId="587CCE3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_Toc170118706 \h </w:instrText>
      </w:r>
      <w:r>
        <w:rPr>
          <w:noProof/>
        </w:rPr>
      </w:r>
      <w:r>
        <w:rPr>
          <w:noProof/>
        </w:rPr>
        <w:fldChar w:fldCharType="separate"/>
      </w:r>
      <w:r>
        <w:rPr>
          <w:noProof/>
        </w:rPr>
        <w:t>299</w:t>
      </w:r>
      <w:r>
        <w:rPr>
          <w:noProof/>
        </w:rPr>
        <w:fldChar w:fldCharType="end"/>
      </w:r>
    </w:p>
    <w:p w14:paraId="07144192" w14:textId="18F49E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_Toc170118707 \h </w:instrText>
      </w:r>
      <w:r>
        <w:rPr>
          <w:noProof/>
        </w:rPr>
      </w:r>
      <w:r>
        <w:rPr>
          <w:noProof/>
        </w:rPr>
        <w:fldChar w:fldCharType="separate"/>
      </w:r>
      <w:r>
        <w:rPr>
          <w:noProof/>
        </w:rPr>
        <w:t>299</w:t>
      </w:r>
      <w:r>
        <w:rPr>
          <w:noProof/>
        </w:rPr>
        <w:fldChar w:fldCharType="end"/>
      </w:r>
    </w:p>
    <w:p w14:paraId="2F2427ED" w14:textId="6A9BE4A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_Toc170118708 \h </w:instrText>
      </w:r>
      <w:r>
        <w:rPr>
          <w:noProof/>
        </w:rPr>
      </w:r>
      <w:r>
        <w:rPr>
          <w:noProof/>
        </w:rPr>
        <w:fldChar w:fldCharType="separate"/>
      </w:r>
      <w:r>
        <w:rPr>
          <w:noProof/>
        </w:rPr>
        <w:t>299</w:t>
      </w:r>
      <w:r>
        <w:rPr>
          <w:noProof/>
        </w:rPr>
        <w:fldChar w:fldCharType="end"/>
      </w:r>
    </w:p>
    <w:p w14:paraId="191C772E" w14:textId="34B62F1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_Toc170118709 \h </w:instrText>
      </w:r>
      <w:r>
        <w:rPr>
          <w:noProof/>
        </w:rPr>
      </w:r>
      <w:r>
        <w:rPr>
          <w:noProof/>
        </w:rPr>
        <w:fldChar w:fldCharType="separate"/>
      </w:r>
      <w:r>
        <w:rPr>
          <w:noProof/>
        </w:rPr>
        <w:t>299</w:t>
      </w:r>
      <w:r>
        <w:rPr>
          <w:noProof/>
        </w:rPr>
        <w:fldChar w:fldCharType="end"/>
      </w:r>
    </w:p>
    <w:p w14:paraId="7414EF82" w14:textId="015C05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_Toc170118710 \h </w:instrText>
      </w:r>
      <w:r>
        <w:rPr>
          <w:noProof/>
        </w:rPr>
      </w:r>
      <w:r>
        <w:rPr>
          <w:noProof/>
        </w:rPr>
        <w:fldChar w:fldCharType="separate"/>
      </w:r>
      <w:r>
        <w:rPr>
          <w:noProof/>
        </w:rPr>
        <w:t>299</w:t>
      </w:r>
      <w:r>
        <w:rPr>
          <w:noProof/>
        </w:rPr>
        <w:fldChar w:fldCharType="end"/>
      </w:r>
    </w:p>
    <w:p w14:paraId="62353939" w14:textId="1AC0A08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_Toc170118711 \h </w:instrText>
      </w:r>
      <w:r>
        <w:rPr>
          <w:noProof/>
        </w:rPr>
      </w:r>
      <w:r>
        <w:rPr>
          <w:noProof/>
        </w:rPr>
        <w:fldChar w:fldCharType="separate"/>
      </w:r>
      <w:r>
        <w:rPr>
          <w:noProof/>
        </w:rPr>
        <w:t>299</w:t>
      </w:r>
      <w:r>
        <w:rPr>
          <w:noProof/>
        </w:rPr>
        <w:fldChar w:fldCharType="end"/>
      </w:r>
    </w:p>
    <w:p w14:paraId="2EE1283C" w14:textId="4EE545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_Toc170118712 \h </w:instrText>
      </w:r>
      <w:r>
        <w:rPr>
          <w:noProof/>
        </w:rPr>
      </w:r>
      <w:r>
        <w:rPr>
          <w:noProof/>
        </w:rPr>
        <w:fldChar w:fldCharType="separate"/>
      </w:r>
      <w:r>
        <w:rPr>
          <w:noProof/>
        </w:rPr>
        <w:t>300</w:t>
      </w:r>
      <w:r>
        <w:rPr>
          <w:noProof/>
        </w:rPr>
        <w:fldChar w:fldCharType="end"/>
      </w:r>
    </w:p>
    <w:p w14:paraId="0ED14830" w14:textId="06CFFC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_Toc170118713 \h </w:instrText>
      </w:r>
      <w:r>
        <w:rPr>
          <w:noProof/>
        </w:rPr>
      </w:r>
      <w:r>
        <w:rPr>
          <w:noProof/>
        </w:rPr>
        <w:fldChar w:fldCharType="separate"/>
      </w:r>
      <w:r>
        <w:rPr>
          <w:noProof/>
        </w:rPr>
        <w:t>300</w:t>
      </w:r>
      <w:r>
        <w:rPr>
          <w:noProof/>
        </w:rPr>
        <w:fldChar w:fldCharType="end"/>
      </w:r>
    </w:p>
    <w:p w14:paraId="0DCB0A5E" w14:textId="7D4C481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_Toc170118714 \h </w:instrText>
      </w:r>
      <w:r>
        <w:rPr>
          <w:noProof/>
        </w:rPr>
      </w:r>
      <w:r>
        <w:rPr>
          <w:noProof/>
        </w:rPr>
        <w:fldChar w:fldCharType="separate"/>
      </w:r>
      <w:r>
        <w:rPr>
          <w:noProof/>
        </w:rPr>
        <w:t>300</w:t>
      </w:r>
      <w:r>
        <w:rPr>
          <w:noProof/>
        </w:rPr>
        <w:fldChar w:fldCharType="end"/>
      </w:r>
    </w:p>
    <w:p w14:paraId="41598314" w14:textId="6D1BE1B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_Toc170118715 \h </w:instrText>
      </w:r>
      <w:r>
        <w:rPr>
          <w:noProof/>
        </w:rPr>
      </w:r>
      <w:r>
        <w:rPr>
          <w:noProof/>
        </w:rPr>
        <w:fldChar w:fldCharType="separate"/>
      </w:r>
      <w:r>
        <w:rPr>
          <w:noProof/>
        </w:rPr>
        <w:t>300</w:t>
      </w:r>
      <w:r>
        <w:rPr>
          <w:noProof/>
        </w:rPr>
        <w:fldChar w:fldCharType="end"/>
      </w:r>
    </w:p>
    <w:p w14:paraId="22066252" w14:textId="2591C4F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_Toc170118716 \h </w:instrText>
      </w:r>
      <w:r>
        <w:rPr>
          <w:noProof/>
        </w:rPr>
      </w:r>
      <w:r>
        <w:rPr>
          <w:noProof/>
        </w:rPr>
        <w:fldChar w:fldCharType="separate"/>
      </w:r>
      <w:r>
        <w:rPr>
          <w:noProof/>
        </w:rPr>
        <w:t>300</w:t>
      </w:r>
      <w:r>
        <w:rPr>
          <w:noProof/>
        </w:rPr>
        <w:fldChar w:fldCharType="end"/>
      </w:r>
    </w:p>
    <w:p w14:paraId="69F6A546" w14:textId="65ED131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_Toc170118717 \h </w:instrText>
      </w:r>
      <w:r>
        <w:rPr>
          <w:noProof/>
        </w:rPr>
      </w:r>
      <w:r>
        <w:rPr>
          <w:noProof/>
        </w:rPr>
        <w:fldChar w:fldCharType="separate"/>
      </w:r>
      <w:r>
        <w:rPr>
          <w:noProof/>
        </w:rPr>
        <w:t>300</w:t>
      </w:r>
      <w:r>
        <w:rPr>
          <w:noProof/>
        </w:rPr>
        <w:fldChar w:fldCharType="end"/>
      </w:r>
    </w:p>
    <w:p w14:paraId="362F6531" w14:textId="274897A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_Toc170118718 \h </w:instrText>
      </w:r>
      <w:r>
        <w:rPr>
          <w:noProof/>
        </w:rPr>
      </w:r>
      <w:r>
        <w:rPr>
          <w:noProof/>
        </w:rPr>
        <w:fldChar w:fldCharType="separate"/>
      </w:r>
      <w:r>
        <w:rPr>
          <w:noProof/>
        </w:rPr>
        <w:t>300</w:t>
      </w:r>
      <w:r>
        <w:rPr>
          <w:noProof/>
        </w:rPr>
        <w:fldChar w:fldCharType="end"/>
      </w:r>
    </w:p>
    <w:p w14:paraId="5349DED1" w14:textId="67FAC3C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_Toc170118719 \h </w:instrText>
      </w:r>
      <w:r>
        <w:rPr>
          <w:noProof/>
        </w:rPr>
      </w:r>
      <w:r>
        <w:rPr>
          <w:noProof/>
        </w:rPr>
        <w:fldChar w:fldCharType="separate"/>
      </w:r>
      <w:r>
        <w:rPr>
          <w:noProof/>
        </w:rPr>
        <w:t>300</w:t>
      </w:r>
      <w:r>
        <w:rPr>
          <w:noProof/>
        </w:rPr>
        <w:fldChar w:fldCharType="end"/>
      </w:r>
    </w:p>
    <w:p w14:paraId="53F5E5D8" w14:textId="5E30A9E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_Toc170118720 \h </w:instrText>
      </w:r>
      <w:r>
        <w:rPr>
          <w:noProof/>
        </w:rPr>
      </w:r>
      <w:r>
        <w:rPr>
          <w:noProof/>
        </w:rPr>
        <w:fldChar w:fldCharType="separate"/>
      </w:r>
      <w:r>
        <w:rPr>
          <w:noProof/>
        </w:rPr>
        <w:t>301</w:t>
      </w:r>
      <w:r>
        <w:rPr>
          <w:noProof/>
        </w:rPr>
        <w:fldChar w:fldCharType="end"/>
      </w:r>
    </w:p>
    <w:p w14:paraId="1B7F7B38" w14:textId="1662CCC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_Toc170118721 \h </w:instrText>
      </w:r>
      <w:r>
        <w:rPr>
          <w:noProof/>
        </w:rPr>
      </w:r>
      <w:r>
        <w:rPr>
          <w:noProof/>
        </w:rPr>
        <w:fldChar w:fldCharType="separate"/>
      </w:r>
      <w:r>
        <w:rPr>
          <w:noProof/>
        </w:rPr>
        <w:t>301</w:t>
      </w:r>
      <w:r>
        <w:rPr>
          <w:noProof/>
        </w:rPr>
        <w:fldChar w:fldCharType="end"/>
      </w:r>
    </w:p>
    <w:p w14:paraId="04A6CE77" w14:textId="7B873CE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_Toc170118722 \h </w:instrText>
      </w:r>
      <w:r>
        <w:rPr>
          <w:noProof/>
        </w:rPr>
      </w:r>
      <w:r>
        <w:rPr>
          <w:noProof/>
        </w:rPr>
        <w:fldChar w:fldCharType="separate"/>
      </w:r>
      <w:r>
        <w:rPr>
          <w:noProof/>
        </w:rPr>
        <w:t>301</w:t>
      </w:r>
      <w:r>
        <w:rPr>
          <w:noProof/>
        </w:rPr>
        <w:fldChar w:fldCharType="end"/>
      </w:r>
    </w:p>
    <w:p w14:paraId="0E4B6AC6" w14:textId="054E89E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_Toc170118723 \h </w:instrText>
      </w:r>
      <w:r>
        <w:rPr>
          <w:noProof/>
        </w:rPr>
      </w:r>
      <w:r>
        <w:rPr>
          <w:noProof/>
        </w:rPr>
        <w:fldChar w:fldCharType="separate"/>
      </w:r>
      <w:r>
        <w:rPr>
          <w:noProof/>
        </w:rPr>
        <w:t>301</w:t>
      </w:r>
      <w:r>
        <w:rPr>
          <w:noProof/>
        </w:rPr>
        <w:fldChar w:fldCharType="end"/>
      </w:r>
    </w:p>
    <w:p w14:paraId="7E4BE29A" w14:textId="123C5CA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_Toc170118724 \h </w:instrText>
      </w:r>
      <w:r>
        <w:rPr>
          <w:noProof/>
        </w:rPr>
      </w:r>
      <w:r>
        <w:rPr>
          <w:noProof/>
        </w:rPr>
        <w:fldChar w:fldCharType="separate"/>
      </w:r>
      <w:r>
        <w:rPr>
          <w:noProof/>
        </w:rPr>
        <w:t>301</w:t>
      </w:r>
      <w:r>
        <w:rPr>
          <w:noProof/>
        </w:rPr>
        <w:fldChar w:fldCharType="end"/>
      </w:r>
    </w:p>
    <w:p w14:paraId="40412262" w14:textId="285224C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_Toc170118725 \h </w:instrText>
      </w:r>
      <w:r>
        <w:rPr>
          <w:noProof/>
        </w:rPr>
      </w:r>
      <w:r>
        <w:rPr>
          <w:noProof/>
        </w:rPr>
        <w:fldChar w:fldCharType="separate"/>
      </w:r>
      <w:r>
        <w:rPr>
          <w:noProof/>
        </w:rPr>
        <w:t>301</w:t>
      </w:r>
      <w:r>
        <w:rPr>
          <w:noProof/>
        </w:rPr>
        <w:fldChar w:fldCharType="end"/>
      </w:r>
    </w:p>
    <w:p w14:paraId="1DD0EDEF" w14:textId="79C1B8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_Toc170118726 \h </w:instrText>
      </w:r>
      <w:r>
        <w:rPr>
          <w:noProof/>
        </w:rPr>
      </w:r>
      <w:r>
        <w:rPr>
          <w:noProof/>
        </w:rPr>
        <w:fldChar w:fldCharType="separate"/>
      </w:r>
      <w:r>
        <w:rPr>
          <w:noProof/>
        </w:rPr>
        <w:t>301</w:t>
      </w:r>
      <w:r>
        <w:rPr>
          <w:noProof/>
        </w:rPr>
        <w:fldChar w:fldCharType="end"/>
      </w:r>
    </w:p>
    <w:p w14:paraId="7344A59D" w14:textId="06159BF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_Toc170118727 \h </w:instrText>
      </w:r>
      <w:r>
        <w:rPr>
          <w:noProof/>
        </w:rPr>
      </w:r>
      <w:r>
        <w:rPr>
          <w:noProof/>
        </w:rPr>
        <w:fldChar w:fldCharType="separate"/>
      </w:r>
      <w:r>
        <w:rPr>
          <w:noProof/>
        </w:rPr>
        <w:t>301</w:t>
      </w:r>
      <w:r>
        <w:rPr>
          <w:noProof/>
        </w:rPr>
        <w:fldChar w:fldCharType="end"/>
      </w:r>
    </w:p>
    <w:p w14:paraId="2B92764A" w14:textId="0C2804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_Toc170118728 \h </w:instrText>
      </w:r>
      <w:r>
        <w:rPr>
          <w:noProof/>
        </w:rPr>
      </w:r>
      <w:r>
        <w:rPr>
          <w:noProof/>
        </w:rPr>
        <w:fldChar w:fldCharType="separate"/>
      </w:r>
      <w:r>
        <w:rPr>
          <w:noProof/>
        </w:rPr>
        <w:t>301</w:t>
      </w:r>
      <w:r>
        <w:rPr>
          <w:noProof/>
        </w:rPr>
        <w:fldChar w:fldCharType="end"/>
      </w:r>
    </w:p>
    <w:p w14:paraId="2CD0D145" w14:textId="2E9106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_Toc170118729 \h </w:instrText>
      </w:r>
      <w:r>
        <w:rPr>
          <w:noProof/>
        </w:rPr>
      </w:r>
      <w:r>
        <w:rPr>
          <w:noProof/>
        </w:rPr>
        <w:fldChar w:fldCharType="separate"/>
      </w:r>
      <w:r>
        <w:rPr>
          <w:noProof/>
        </w:rPr>
        <w:t>302</w:t>
      </w:r>
      <w:r>
        <w:rPr>
          <w:noProof/>
        </w:rPr>
        <w:fldChar w:fldCharType="end"/>
      </w:r>
    </w:p>
    <w:p w14:paraId="61F91C7B" w14:textId="4BE7408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_Toc170118730 \h </w:instrText>
      </w:r>
      <w:r>
        <w:rPr>
          <w:noProof/>
        </w:rPr>
      </w:r>
      <w:r>
        <w:rPr>
          <w:noProof/>
        </w:rPr>
        <w:fldChar w:fldCharType="separate"/>
      </w:r>
      <w:r>
        <w:rPr>
          <w:noProof/>
        </w:rPr>
        <w:t>302</w:t>
      </w:r>
      <w:r>
        <w:rPr>
          <w:noProof/>
        </w:rPr>
        <w:fldChar w:fldCharType="end"/>
      </w:r>
    </w:p>
    <w:p w14:paraId="2CC68169" w14:textId="557D6F2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_Toc170118731 \h </w:instrText>
      </w:r>
      <w:r>
        <w:rPr>
          <w:noProof/>
        </w:rPr>
      </w:r>
      <w:r>
        <w:rPr>
          <w:noProof/>
        </w:rPr>
        <w:fldChar w:fldCharType="separate"/>
      </w:r>
      <w:r>
        <w:rPr>
          <w:noProof/>
        </w:rPr>
        <w:t>302</w:t>
      </w:r>
      <w:r>
        <w:rPr>
          <w:noProof/>
        </w:rPr>
        <w:fldChar w:fldCharType="end"/>
      </w:r>
    </w:p>
    <w:p w14:paraId="565F741B" w14:textId="3BC6F2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_Toc170118732 \h </w:instrText>
      </w:r>
      <w:r>
        <w:rPr>
          <w:noProof/>
        </w:rPr>
      </w:r>
      <w:r>
        <w:rPr>
          <w:noProof/>
        </w:rPr>
        <w:fldChar w:fldCharType="separate"/>
      </w:r>
      <w:r>
        <w:rPr>
          <w:noProof/>
        </w:rPr>
        <w:t>303</w:t>
      </w:r>
      <w:r>
        <w:rPr>
          <w:noProof/>
        </w:rPr>
        <w:fldChar w:fldCharType="end"/>
      </w:r>
    </w:p>
    <w:p w14:paraId="26F61D48" w14:textId="493F96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_Toc170118733 \h </w:instrText>
      </w:r>
      <w:r>
        <w:rPr>
          <w:noProof/>
        </w:rPr>
      </w:r>
      <w:r>
        <w:rPr>
          <w:noProof/>
        </w:rPr>
        <w:fldChar w:fldCharType="separate"/>
      </w:r>
      <w:r>
        <w:rPr>
          <w:noProof/>
        </w:rPr>
        <w:t>303</w:t>
      </w:r>
      <w:r>
        <w:rPr>
          <w:noProof/>
        </w:rPr>
        <w:fldChar w:fldCharType="end"/>
      </w:r>
    </w:p>
    <w:p w14:paraId="4ACE1518" w14:textId="22F7945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_Toc170118734 \h </w:instrText>
      </w:r>
      <w:r>
        <w:rPr>
          <w:noProof/>
        </w:rPr>
      </w:r>
      <w:r>
        <w:rPr>
          <w:noProof/>
        </w:rPr>
        <w:fldChar w:fldCharType="separate"/>
      </w:r>
      <w:r>
        <w:rPr>
          <w:noProof/>
        </w:rPr>
        <w:t>303</w:t>
      </w:r>
      <w:r>
        <w:rPr>
          <w:noProof/>
        </w:rPr>
        <w:fldChar w:fldCharType="end"/>
      </w:r>
    </w:p>
    <w:p w14:paraId="5F0C0D90" w14:textId="51BF44F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_Toc170118735 \h </w:instrText>
      </w:r>
      <w:r>
        <w:rPr>
          <w:noProof/>
        </w:rPr>
      </w:r>
      <w:r>
        <w:rPr>
          <w:noProof/>
        </w:rPr>
        <w:fldChar w:fldCharType="separate"/>
      </w:r>
      <w:r>
        <w:rPr>
          <w:noProof/>
        </w:rPr>
        <w:t>304</w:t>
      </w:r>
      <w:r>
        <w:rPr>
          <w:noProof/>
        </w:rPr>
        <w:fldChar w:fldCharType="end"/>
      </w:r>
    </w:p>
    <w:p w14:paraId="6C7130F7" w14:textId="7C7448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_Toc170118736 \h </w:instrText>
      </w:r>
      <w:r>
        <w:rPr>
          <w:noProof/>
        </w:rPr>
      </w:r>
      <w:r>
        <w:rPr>
          <w:noProof/>
        </w:rPr>
        <w:fldChar w:fldCharType="separate"/>
      </w:r>
      <w:r>
        <w:rPr>
          <w:noProof/>
        </w:rPr>
        <w:t>304</w:t>
      </w:r>
      <w:r>
        <w:rPr>
          <w:noProof/>
        </w:rPr>
        <w:fldChar w:fldCharType="end"/>
      </w:r>
    </w:p>
    <w:p w14:paraId="4D7063E6" w14:textId="505B6F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_Toc170118737 \h </w:instrText>
      </w:r>
      <w:r>
        <w:rPr>
          <w:noProof/>
        </w:rPr>
      </w:r>
      <w:r>
        <w:rPr>
          <w:noProof/>
        </w:rPr>
        <w:fldChar w:fldCharType="separate"/>
      </w:r>
      <w:r>
        <w:rPr>
          <w:noProof/>
        </w:rPr>
        <w:t>304</w:t>
      </w:r>
      <w:r>
        <w:rPr>
          <w:noProof/>
        </w:rPr>
        <w:fldChar w:fldCharType="end"/>
      </w:r>
    </w:p>
    <w:p w14:paraId="6BB5453F" w14:textId="4225EEF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_Toc170118738 \h </w:instrText>
      </w:r>
      <w:r>
        <w:rPr>
          <w:noProof/>
        </w:rPr>
      </w:r>
      <w:r>
        <w:rPr>
          <w:noProof/>
        </w:rPr>
        <w:fldChar w:fldCharType="separate"/>
      </w:r>
      <w:r>
        <w:rPr>
          <w:noProof/>
        </w:rPr>
        <w:t>304</w:t>
      </w:r>
      <w:r>
        <w:rPr>
          <w:noProof/>
        </w:rPr>
        <w:fldChar w:fldCharType="end"/>
      </w:r>
    </w:p>
    <w:p w14:paraId="242E61CC" w14:textId="45B2BF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_Toc170118739 \h </w:instrText>
      </w:r>
      <w:r>
        <w:rPr>
          <w:noProof/>
        </w:rPr>
      </w:r>
      <w:r>
        <w:rPr>
          <w:noProof/>
        </w:rPr>
        <w:fldChar w:fldCharType="separate"/>
      </w:r>
      <w:r>
        <w:rPr>
          <w:noProof/>
        </w:rPr>
        <w:t>304</w:t>
      </w:r>
      <w:r>
        <w:rPr>
          <w:noProof/>
        </w:rPr>
        <w:fldChar w:fldCharType="end"/>
      </w:r>
    </w:p>
    <w:p w14:paraId="226A95C5" w14:textId="5A0317F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_Toc170118740 \h </w:instrText>
      </w:r>
      <w:r>
        <w:rPr>
          <w:noProof/>
        </w:rPr>
      </w:r>
      <w:r>
        <w:rPr>
          <w:noProof/>
        </w:rPr>
        <w:fldChar w:fldCharType="separate"/>
      </w:r>
      <w:r>
        <w:rPr>
          <w:noProof/>
        </w:rPr>
        <w:t>304</w:t>
      </w:r>
      <w:r>
        <w:rPr>
          <w:noProof/>
        </w:rPr>
        <w:fldChar w:fldCharType="end"/>
      </w:r>
    </w:p>
    <w:p w14:paraId="6E00650E" w14:textId="1D5752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_Toc170118741 \h </w:instrText>
      </w:r>
      <w:r>
        <w:rPr>
          <w:noProof/>
        </w:rPr>
      </w:r>
      <w:r>
        <w:rPr>
          <w:noProof/>
        </w:rPr>
        <w:fldChar w:fldCharType="separate"/>
      </w:r>
      <w:r>
        <w:rPr>
          <w:noProof/>
        </w:rPr>
        <w:t>305</w:t>
      </w:r>
      <w:r>
        <w:rPr>
          <w:noProof/>
        </w:rPr>
        <w:fldChar w:fldCharType="end"/>
      </w:r>
    </w:p>
    <w:p w14:paraId="2031B6A9" w14:textId="187E91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_Toc170118742 \h </w:instrText>
      </w:r>
      <w:r>
        <w:rPr>
          <w:noProof/>
        </w:rPr>
      </w:r>
      <w:r>
        <w:rPr>
          <w:noProof/>
        </w:rPr>
        <w:fldChar w:fldCharType="separate"/>
      </w:r>
      <w:r>
        <w:rPr>
          <w:noProof/>
        </w:rPr>
        <w:t>305</w:t>
      </w:r>
      <w:r>
        <w:rPr>
          <w:noProof/>
        </w:rPr>
        <w:fldChar w:fldCharType="end"/>
      </w:r>
    </w:p>
    <w:p w14:paraId="2E392C84" w14:textId="46597B5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_Toc170118743 \h </w:instrText>
      </w:r>
      <w:r>
        <w:rPr>
          <w:noProof/>
        </w:rPr>
      </w:r>
      <w:r>
        <w:rPr>
          <w:noProof/>
        </w:rPr>
        <w:fldChar w:fldCharType="separate"/>
      </w:r>
      <w:r>
        <w:rPr>
          <w:noProof/>
        </w:rPr>
        <w:t>305</w:t>
      </w:r>
      <w:r>
        <w:rPr>
          <w:noProof/>
        </w:rPr>
        <w:fldChar w:fldCharType="end"/>
      </w:r>
    </w:p>
    <w:p w14:paraId="626D837E" w14:textId="1ACE1A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_Toc170118744 \h </w:instrText>
      </w:r>
      <w:r>
        <w:rPr>
          <w:noProof/>
        </w:rPr>
      </w:r>
      <w:r>
        <w:rPr>
          <w:noProof/>
        </w:rPr>
        <w:fldChar w:fldCharType="separate"/>
      </w:r>
      <w:r>
        <w:rPr>
          <w:noProof/>
        </w:rPr>
        <w:t>305</w:t>
      </w:r>
      <w:r>
        <w:rPr>
          <w:noProof/>
        </w:rPr>
        <w:fldChar w:fldCharType="end"/>
      </w:r>
    </w:p>
    <w:p w14:paraId="1E5A53D0" w14:textId="6BF0FDB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_Toc170118745 \h </w:instrText>
      </w:r>
      <w:r>
        <w:rPr>
          <w:noProof/>
        </w:rPr>
      </w:r>
      <w:r>
        <w:rPr>
          <w:noProof/>
        </w:rPr>
        <w:fldChar w:fldCharType="separate"/>
      </w:r>
      <w:r>
        <w:rPr>
          <w:noProof/>
        </w:rPr>
        <w:t>305</w:t>
      </w:r>
      <w:r>
        <w:rPr>
          <w:noProof/>
        </w:rPr>
        <w:fldChar w:fldCharType="end"/>
      </w:r>
    </w:p>
    <w:p w14:paraId="0A4E20A4" w14:textId="6E53FFC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_Toc170118746 \h </w:instrText>
      </w:r>
      <w:r>
        <w:rPr>
          <w:noProof/>
        </w:rPr>
      </w:r>
      <w:r>
        <w:rPr>
          <w:noProof/>
        </w:rPr>
        <w:fldChar w:fldCharType="separate"/>
      </w:r>
      <w:r>
        <w:rPr>
          <w:noProof/>
        </w:rPr>
        <w:t>305</w:t>
      </w:r>
      <w:r>
        <w:rPr>
          <w:noProof/>
        </w:rPr>
        <w:fldChar w:fldCharType="end"/>
      </w:r>
    </w:p>
    <w:p w14:paraId="7246F164" w14:textId="6F1C7C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_Toc170118747 \h </w:instrText>
      </w:r>
      <w:r>
        <w:rPr>
          <w:noProof/>
        </w:rPr>
      </w:r>
      <w:r>
        <w:rPr>
          <w:noProof/>
        </w:rPr>
        <w:fldChar w:fldCharType="separate"/>
      </w:r>
      <w:r>
        <w:rPr>
          <w:noProof/>
        </w:rPr>
        <w:t>305</w:t>
      </w:r>
      <w:r>
        <w:rPr>
          <w:noProof/>
        </w:rPr>
        <w:fldChar w:fldCharType="end"/>
      </w:r>
    </w:p>
    <w:p w14:paraId="26A783EA" w14:textId="542A713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_Toc170118748 \h </w:instrText>
      </w:r>
      <w:r>
        <w:rPr>
          <w:noProof/>
        </w:rPr>
      </w:r>
      <w:r>
        <w:rPr>
          <w:noProof/>
        </w:rPr>
        <w:fldChar w:fldCharType="separate"/>
      </w:r>
      <w:r>
        <w:rPr>
          <w:noProof/>
        </w:rPr>
        <w:t>305</w:t>
      </w:r>
      <w:r>
        <w:rPr>
          <w:noProof/>
        </w:rPr>
        <w:fldChar w:fldCharType="end"/>
      </w:r>
    </w:p>
    <w:p w14:paraId="037C61C8" w14:textId="7219AC8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_Toc170118749 \h </w:instrText>
      </w:r>
      <w:r>
        <w:rPr>
          <w:noProof/>
        </w:rPr>
      </w:r>
      <w:r>
        <w:rPr>
          <w:noProof/>
        </w:rPr>
        <w:fldChar w:fldCharType="separate"/>
      </w:r>
      <w:r>
        <w:rPr>
          <w:noProof/>
        </w:rPr>
        <w:t>305</w:t>
      </w:r>
      <w:r>
        <w:rPr>
          <w:noProof/>
        </w:rPr>
        <w:fldChar w:fldCharType="end"/>
      </w:r>
    </w:p>
    <w:p w14:paraId="55BFEADB" w14:textId="197C832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_Toc170118750 \h </w:instrText>
      </w:r>
      <w:r>
        <w:rPr>
          <w:noProof/>
        </w:rPr>
      </w:r>
      <w:r>
        <w:rPr>
          <w:noProof/>
        </w:rPr>
        <w:fldChar w:fldCharType="separate"/>
      </w:r>
      <w:r>
        <w:rPr>
          <w:noProof/>
        </w:rPr>
        <w:t>306</w:t>
      </w:r>
      <w:r>
        <w:rPr>
          <w:noProof/>
        </w:rPr>
        <w:fldChar w:fldCharType="end"/>
      </w:r>
    </w:p>
    <w:p w14:paraId="3EA1AC0D" w14:textId="5D6C2C6A"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_Toc170118751 \h </w:instrText>
      </w:r>
      <w:r>
        <w:rPr>
          <w:noProof/>
        </w:rPr>
      </w:r>
      <w:r>
        <w:rPr>
          <w:noProof/>
        </w:rPr>
        <w:fldChar w:fldCharType="separate"/>
      </w:r>
      <w:r>
        <w:rPr>
          <w:noProof/>
        </w:rPr>
        <w:t>307</w:t>
      </w:r>
      <w:r>
        <w:rPr>
          <w:noProof/>
        </w:rPr>
        <w:fldChar w:fldCharType="end"/>
      </w:r>
    </w:p>
    <w:p w14:paraId="5B52360E" w14:textId="5FD1B2C4"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_Toc170118752 \h </w:instrText>
      </w:r>
      <w:r>
        <w:rPr>
          <w:noProof/>
        </w:rPr>
      </w:r>
      <w:r>
        <w:rPr>
          <w:noProof/>
        </w:rPr>
        <w:fldChar w:fldCharType="separate"/>
      </w:r>
      <w:r>
        <w:rPr>
          <w:noProof/>
        </w:rPr>
        <w:t>308</w:t>
      </w:r>
      <w:r>
        <w:rPr>
          <w:noProof/>
        </w:rPr>
        <w:fldChar w:fldCharType="end"/>
      </w:r>
    </w:p>
    <w:p w14:paraId="7BF08DED" w14:textId="5A80671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_Toc170118753 \h </w:instrText>
      </w:r>
      <w:r>
        <w:rPr>
          <w:noProof/>
        </w:rPr>
      </w:r>
      <w:r>
        <w:rPr>
          <w:noProof/>
        </w:rPr>
        <w:fldChar w:fldCharType="separate"/>
      </w:r>
      <w:r>
        <w:rPr>
          <w:noProof/>
        </w:rPr>
        <w:t>308</w:t>
      </w:r>
      <w:r>
        <w:rPr>
          <w:noProof/>
        </w:rPr>
        <w:fldChar w:fldCharType="end"/>
      </w:r>
    </w:p>
    <w:p w14:paraId="5681AAF1" w14:textId="63AB2E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_Toc170118754 \h </w:instrText>
      </w:r>
      <w:r>
        <w:rPr>
          <w:noProof/>
        </w:rPr>
      </w:r>
      <w:r>
        <w:rPr>
          <w:noProof/>
        </w:rPr>
        <w:fldChar w:fldCharType="separate"/>
      </w:r>
      <w:r>
        <w:rPr>
          <w:noProof/>
        </w:rPr>
        <w:t>309</w:t>
      </w:r>
      <w:r>
        <w:rPr>
          <w:noProof/>
        </w:rPr>
        <w:fldChar w:fldCharType="end"/>
      </w:r>
    </w:p>
    <w:p w14:paraId="4787C47B" w14:textId="789D4FEB"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_Toc170118755 \h </w:instrText>
      </w:r>
      <w:r>
        <w:rPr>
          <w:noProof/>
        </w:rPr>
      </w:r>
      <w:r>
        <w:rPr>
          <w:noProof/>
        </w:rPr>
        <w:fldChar w:fldCharType="separate"/>
      </w:r>
      <w:r>
        <w:rPr>
          <w:noProof/>
        </w:rPr>
        <w:t>315</w:t>
      </w:r>
      <w:r>
        <w:rPr>
          <w:noProof/>
        </w:rPr>
        <w:fldChar w:fldCharType="end"/>
      </w:r>
    </w:p>
    <w:p w14:paraId="3E896FDC" w14:textId="79C7B18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_Toc170118756 \h </w:instrText>
      </w:r>
      <w:r>
        <w:rPr>
          <w:noProof/>
        </w:rPr>
      </w:r>
      <w:r>
        <w:rPr>
          <w:noProof/>
        </w:rPr>
        <w:fldChar w:fldCharType="separate"/>
      </w:r>
      <w:r>
        <w:rPr>
          <w:noProof/>
        </w:rPr>
        <w:t>324</w:t>
      </w:r>
      <w:r>
        <w:rPr>
          <w:noProof/>
        </w:rPr>
        <w:fldChar w:fldCharType="end"/>
      </w:r>
    </w:p>
    <w:p w14:paraId="39952835" w14:textId="7DAC6E1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_Toc170118757 \h </w:instrText>
      </w:r>
      <w:r>
        <w:rPr>
          <w:noProof/>
        </w:rPr>
      </w:r>
      <w:r>
        <w:rPr>
          <w:noProof/>
        </w:rPr>
        <w:fldChar w:fldCharType="separate"/>
      </w:r>
      <w:r>
        <w:rPr>
          <w:noProof/>
        </w:rPr>
        <w:t>337</w:t>
      </w:r>
      <w:r>
        <w:rPr>
          <w:noProof/>
        </w:rPr>
        <w:fldChar w:fldCharType="end"/>
      </w:r>
    </w:p>
    <w:p w14:paraId="2A345890" w14:textId="5DF0BCF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907080">
        <w:rPr>
          <w:noProof/>
          <w:lang w:val="en-US"/>
        </w:rPr>
        <w:t>NSCE_ManagementServiceDiscovery API</w:t>
      </w:r>
      <w:r>
        <w:rPr>
          <w:noProof/>
        </w:rPr>
        <w:tab/>
      </w:r>
      <w:r>
        <w:rPr>
          <w:noProof/>
        </w:rPr>
        <w:fldChar w:fldCharType="begin" w:fldLock="1"/>
      </w:r>
      <w:r>
        <w:rPr>
          <w:noProof/>
        </w:rPr>
        <w:instrText xml:space="preserve"> PAGEREF _Toc170118758 \h </w:instrText>
      </w:r>
      <w:r>
        <w:rPr>
          <w:noProof/>
        </w:rPr>
      </w:r>
      <w:r>
        <w:rPr>
          <w:noProof/>
        </w:rPr>
        <w:fldChar w:fldCharType="separate"/>
      </w:r>
      <w:r>
        <w:rPr>
          <w:noProof/>
        </w:rPr>
        <w:t>342</w:t>
      </w:r>
      <w:r>
        <w:rPr>
          <w:noProof/>
        </w:rPr>
        <w:fldChar w:fldCharType="end"/>
      </w:r>
    </w:p>
    <w:p w14:paraId="353667F3" w14:textId="57EC4E3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907080">
        <w:rPr>
          <w:noProof/>
          <w:lang w:val="en-US"/>
        </w:rPr>
        <w:t>NSCE_PerfMonitoring</w:t>
      </w:r>
      <w:r>
        <w:rPr>
          <w:noProof/>
        </w:rPr>
        <w:t xml:space="preserve"> API</w:t>
      </w:r>
      <w:r>
        <w:rPr>
          <w:noProof/>
        </w:rPr>
        <w:tab/>
      </w:r>
      <w:r>
        <w:rPr>
          <w:noProof/>
        </w:rPr>
        <w:fldChar w:fldCharType="begin" w:fldLock="1"/>
      </w:r>
      <w:r>
        <w:rPr>
          <w:noProof/>
        </w:rPr>
        <w:instrText xml:space="preserve"> PAGEREF _Toc170118759 \h </w:instrText>
      </w:r>
      <w:r>
        <w:rPr>
          <w:noProof/>
        </w:rPr>
      </w:r>
      <w:r>
        <w:rPr>
          <w:noProof/>
        </w:rPr>
        <w:fldChar w:fldCharType="separate"/>
      </w:r>
      <w:r>
        <w:rPr>
          <w:noProof/>
        </w:rPr>
        <w:t>348</w:t>
      </w:r>
      <w:r>
        <w:rPr>
          <w:noProof/>
        </w:rPr>
        <w:fldChar w:fldCharType="end"/>
      </w:r>
    </w:p>
    <w:p w14:paraId="033EB4BD" w14:textId="58978CC3"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_Toc170118760 \h </w:instrText>
      </w:r>
      <w:r>
        <w:rPr>
          <w:noProof/>
        </w:rPr>
      </w:r>
      <w:r>
        <w:rPr>
          <w:noProof/>
        </w:rPr>
        <w:fldChar w:fldCharType="separate"/>
      </w:r>
      <w:r>
        <w:rPr>
          <w:noProof/>
        </w:rPr>
        <w:t>360</w:t>
      </w:r>
      <w:r>
        <w:rPr>
          <w:noProof/>
        </w:rPr>
        <w:fldChar w:fldCharType="end"/>
      </w:r>
    </w:p>
    <w:p w14:paraId="17A879E0" w14:textId="116C1101" w:rsidR="009E14D8" w:rsidRDefault="009E14D8">
      <w:pPr>
        <w:pStyle w:val="TOC1"/>
        <w:rPr>
          <w:rFonts w:asciiTheme="minorHAnsi" w:eastAsiaTheme="minorEastAsia" w:hAnsiTheme="minorHAnsi" w:cstheme="minorBidi"/>
          <w:noProof/>
          <w:kern w:val="2"/>
          <w:szCs w:val="22"/>
          <w:lang w:eastAsia="ko-KR"/>
          <w14:ligatures w14:val="standardContextual"/>
        </w:rPr>
      </w:pPr>
      <w:r w:rsidRPr="00907080">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_Toc170118761 \h </w:instrText>
      </w:r>
      <w:r>
        <w:rPr>
          <w:noProof/>
        </w:rPr>
      </w:r>
      <w:r>
        <w:rPr>
          <w:noProof/>
        </w:rPr>
        <w:fldChar w:fldCharType="separate"/>
      </w:r>
      <w:r>
        <w:rPr>
          <w:noProof/>
        </w:rPr>
        <w:t>366</w:t>
      </w:r>
      <w:r>
        <w:rPr>
          <w:noProof/>
        </w:rPr>
        <w:fldChar w:fldCharType="end"/>
      </w:r>
    </w:p>
    <w:p w14:paraId="3558373B" w14:textId="27523F3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_Toc170118762 \h </w:instrText>
      </w:r>
      <w:r>
        <w:rPr>
          <w:noProof/>
        </w:rPr>
      </w:r>
      <w:r>
        <w:rPr>
          <w:noProof/>
        </w:rPr>
        <w:fldChar w:fldCharType="separate"/>
      </w:r>
      <w:r>
        <w:rPr>
          <w:noProof/>
        </w:rPr>
        <w:t>371</w:t>
      </w:r>
      <w:r>
        <w:rPr>
          <w:noProof/>
        </w:rPr>
        <w:fldChar w:fldCharType="end"/>
      </w:r>
    </w:p>
    <w:p w14:paraId="144BAD66" w14:textId="17BC7CAA"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907080">
        <w:rPr>
          <w:noProof/>
          <w:lang w:val="en-US"/>
        </w:rPr>
        <w:t>NSCE_NetworkSliceAdaptation</w:t>
      </w:r>
      <w:r>
        <w:rPr>
          <w:noProof/>
        </w:rPr>
        <w:t xml:space="preserve"> API</w:t>
      </w:r>
      <w:r>
        <w:rPr>
          <w:noProof/>
        </w:rPr>
        <w:tab/>
      </w:r>
      <w:r>
        <w:rPr>
          <w:noProof/>
        </w:rPr>
        <w:fldChar w:fldCharType="begin" w:fldLock="1"/>
      </w:r>
      <w:r>
        <w:rPr>
          <w:noProof/>
        </w:rPr>
        <w:instrText xml:space="preserve"> PAGEREF _Toc170118763 \h </w:instrText>
      </w:r>
      <w:r>
        <w:rPr>
          <w:noProof/>
        </w:rPr>
      </w:r>
      <w:r>
        <w:rPr>
          <w:noProof/>
        </w:rPr>
        <w:fldChar w:fldCharType="separate"/>
      </w:r>
      <w:r>
        <w:rPr>
          <w:noProof/>
        </w:rPr>
        <w:t>372</w:t>
      </w:r>
      <w:r>
        <w:rPr>
          <w:noProof/>
        </w:rPr>
        <w:fldChar w:fldCharType="end"/>
      </w:r>
    </w:p>
    <w:p w14:paraId="3647E92A" w14:textId="5A9A86A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907080">
        <w:rPr>
          <w:noProof/>
          <w:lang w:val="en-US"/>
        </w:rPr>
        <w:t>NSCE_SliceCommService</w:t>
      </w:r>
      <w:r>
        <w:rPr>
          <w:noProof/>
        </w:rPr>
        <w:t xml:space="preserve"> API</w:t>
      </w:r>
      <w:r>
        <w:rPr>
          <w:noProof/>
        </w:rPr>
        <w:tab/>
      </w:r>
      <w:r>
        <w:rPr>
          <w:noProof/>
        </w:rPr>
        <w:fldChar w:fldCharType="begin" w:fldLock="1"/>
      </w:r>
      <w:r>
        <w:rPr>
          <w:noProof/>
        </w:rPr>
        <w:instrText xml:space="preserve"> PAGEREF _Toc170118764 \h </w:instrText>
      </w:r>
      <w:r>
        <w:rPr>
          <w:noProof/>
        </w:rPr>
      </w:r>
      <w:r>
        <w:rPr>
          <w:noProof/>
        </w:rPr>
        <w:fldChar w:fldCharType="separate"/>
      </w:r>
      <w:r>
        <w:rPr>
          <w:noProof/>
        </w:rPr>
        <w:t>375</w:t>
      </w:r>
      <w:r>
        <w:rPr>
          <w:noProof/>
        </w:rPr>
        <w:fldChar w:fldCharType="end"/>
      </w:r>
    </w:p>
    <w:p w14:paraId="7FC8B231" w14:textId="378C5DE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_Toc170118765 \h </w:instrText>
      </w:r>
      <w:r>
        <w:rPr>
          <w:noProof/>
        </w:rPr>
      </w:r>
      <w:r>
        <w:rPr>
          <w:noProof/>
        </w:rPr>
        <w:fldChar w:fldCharType="separate"/>
      </w:r>
      <w:r>
        <w:rPr>
          <w:noProof/>
        </w:rPr>
        <w:t>380</w:t>
      </w:r>
      <w:r>
        <w:rPr>
          <w:noProof/>
        </w:rPr>
        <w:fldChar w:fldCharType="end"/>
      </w:r>
    </w:p>
    <w:p w14:paraId="5168FC02" w14:textId="6222F888"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_Toc170118766 \h </w:instrText>
      </w:r>
      <w:r>
        <w:rPr>
          <w:noProof/>
        </w:rPr>
      </w:r>
      <w:r>
        <w:rPr>
          <w:noProof/>
        </w:rPr>
        <w:fldChar w:fldCharType="separate"/>
      </w:r>
      <w:r>
        <w:rPr>
          <w:noProof/>
        </w:rPr>
        <w:t>383</w:t>
      </w:r>
      <w:r>
        <w:rPr>
          <w:noProof/>
        </w:rPr>
        <w:fldChar w:fldCharType="end"/>
      </w:r>
    </w:p>
    <w:p w14:paraId="4398BC75" w14:textId="179A3DE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_Toc170118767 \h </w:instrText>
      </w:r>
      <w:r>
        <w:rPr>
          <w:noProof/>
        </w:rPr>
      </w:r>
      <w:r>
        <w:rPr>
          <w:noProof/>
        </w:rPr>
        <w:fldChar w:fldCharType="separate"/>
      </w:r>
      <w:r>
        <w:rPr>
          <w:noProof/>
        </w:rPr>
        <w:t>387</w:t>
      </w:r>
      <w:r>
        <w:rPr>
          <w:noProof/>
        </w:rPr>
        <w:fldChar w:fldCharType="end"/>
      </w:r>
    </w:p>
    <w:p w14:paraId="5582A547" w14:textId="7BEE991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_Toc170118768 \h </w:instrText>
      </w:r>
      <w:r>
        <w:rPr>
          <w:noProof/>
        </w:rPr>
      </w:r>
      <w:r>
        <w:rPr>
          <w:noProof/>
        </w:rPr>
        <w:fldChar w:fldCharType="separate"/>
      </w:r>
      <w:r>
        <w:rPr>
          <w:noProof/>
        </w:rPr>
        <w:t>393</w:t>
      </w:r>
      <w:r>
        <w:rPr>
          <w:noProof/>
        </w:rPr>
        <w:fldChar w:fldCharType="end"/>
      </w:r>
    </w:p>
    <w:p w14:paraId="100B674B" w14:textId="441A8318"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907080">
        <w:rPr>
          <w:noProof/>
          <w:lang w:val="en-US"/>
        </w:rPr>
        <w:t>NSCE_NSInfoDelivery</w:t>
      </w:r>
      <w:r>
        <w:rPr>
          <w:noProof/>
        </w:rPr>
        <w:t xml:space="preserve"> API</w:t>
      </w:r>
      <w:r>
        <w:rPr>
          <w:noProof/>
        </w:rPr>
        <w:tab/>
      </w:r>
      <w:r>
        <w:rPr>
          <w:noProof/>
        </w:rPr>
        <w:fldChar w:fldCharType="begin" w:fldLock="1"/>
      </w:r>
      <w:r>
        <w:rPr>
          <w:noProof/>
        </w:rPr>
        <w:instrText xml:space="preserve"> PAGEREF _Toc170118769 \h </w:instrText>
      </w:r>
      <w:r>
        <w:rPr>
          <w:noProof/>
        </w:rPr>
      </w:r>
      <w:r>
        <w:rPr>
          <w:noProof/>
        </w:rPr>
        <w:fldChar w:fldCharType="separate"/>
      </w:r>
      <w:r>
        <w:rPr>
          <w:noProof/>
        </w:rPr>
        <w:t>398</w:t>
      </w:r>
      <w:r>
        <w:rPr>
          <w:noProof/>
        </w:rPr>
        <w:fldChar w:fldCharType="end"/>
      </w:r>
    </w:p>
    <w:p w14:paraId="20865B33" w14:textId="0F6E17D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_Toc170118770 \h </w:instrText>
      </w:r>
      <w:r>
        <w:rPr>
          <w:noProof/>
        </w:rPr>
      </w:r>
      <w:r>
        <w:rPr>
          <w:noProof/>
        </w:rPr>
        <w:fldChar w:fldCharType="separate"/>
      </w:r>
      <w:r>
        <w:rPr>
          <w:noProof/>
        </w:rPr>
        <w:t>402</w:t>
      </w:r>
      <w:r>
        <w:rPr>
          <w:noProof/>
        </w:rPr>
        <w:fldChar w:fldCharType="end"/>
      </w:r>
    </w:p>
    <w:p w14:paraId="5D657AC8" w14:textId="17F28E48"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_Toc170118771 \h </w:instrText>
      </w:r>
      <w:r>
        <w:rPr>
          <w:noProof/>
        </w:rPr>
      </w:r>
      <w:r>
        <w:rPr>
          <w:noProof/>
        </w:rPr>
        <w:fldChar w:fldCharType="separate"/>
      </w:r>
      <w:r>
        <w:rPr>
          <w:noProof/>
        </w:rPr>
        <w:t>403</w:t>
      </w:r>
      <w:r>
        <w:rPr>
          <w:noProof/>
        </w:rPr>
        <w:fldChar w:fldCharType="end"/>
      </w:r>
    </w:p>
    <w:p w14:paraId="192440E5" w14:textId="74C4D29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_Toc170118772 \h </w:instrText>
      </w:r>
      <w:r>
        <w:rPr>
          <w:noProof/>
        </w:rPr>
      </w:r>
      <w:r>
        <w:rPr>
          <w:noProof/>
        </w:rPr>
        <w:fldChar w:fldCharType="separate"/>
      </w:r>
      <w:r>
        <w:rPr>
          <w:noProof/>
        </w:rPr>
        <w:t>403</w:t>
      </w:r>
      <w:r>
        <w:rPr>
          <w:noProof/>
        </w:rPr>
        <w:fldChar w:fldCharType="end"/>
      </w:r>
    </w:p>
    <w:p w14:paraId="1EDA5CCC" w14:textId="4075D9F7"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_Toc170118773 \h </w:instrText>
      </w:r>
      <w:r>
        <w:rPr>
          <w:noProof/>
        </w:rPr>
      </w:r>
      <w:r>
        <w:rPr>
          <w:noProof/>
        </w:rPr>
        <w:fldChar w:fldCharType="separate"/>
      </w:r>
      <w:r>
        <w:rPr>
          <w:noProof/>
        </w:rPr>
        <w:t>404</w:t>
      </w:r>
      <w:r>
        <w:rPr>
          <w:noProof/>
        </w:rPr>
        <w:fldChar w:fldCharType="end"/>
      </w:r>
    </w:p>
    <w:p w14:paraId="3A26BC27" w14:textId="6907207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_Toc170118774 \h </w:instrText>
      </w:r>
      <w:r>
        <w:rPr>
          <w:noProof/>
        </w:rPr>
      </w:r>
      <w:r>
        <w:rPr>
          <w:noProof/>
        </w:rPr>
        <w:fldChar w:fldCharType="separate"/>
      </w:r>
      <w:r>
        <w:rPr>
          <w:noProof/>
        </w:rPr>
        <w:t>404</w:t>
      </w:r>
      <w:r>
        <w:rPr>
          <w:noProof/>
        </w:rPr>
        <w:fldChar w:fldCharType="end"/>
      </w:r>
    </w:p>
    <w:p w14:paraId="7B0CE6ED" w14:textId="087ACF8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_Toc170118775 \h </w:instrText>
      </w:r>
      <w:r>
        <w:rPr>
          <w:noProof/>
        </w:rPr>
      </w:r>
      <w:r>
        <w:rPr>
          <w:noProof/>
        </w:rPr>
        <w:fldChar w:fldCharType="separate"/>
      </w:r>
      <w:r>
        <w:rPr>
          <w:noProof/>
        </w:rPr>
        <w:t>404</w:t>
      </w:r>
      <w:r>
        <w:rPr>
          <w:noProof/>
        </w:rPr>
        <w:fldChar w:fldCharType="end"/>
      </w:r>
    </w:p>
    <w:p w14:paraId="39040C3B" w14:textId="5D35385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_Toc170118776 \h </w:instrText>
      </w:r>
      <w:r>
        <w:rPr>
          <w:noProof/>
        </w:rPr>
      </w:r>
      <w:r>
        <w:rPr>
          <w:noProof/>
        </w:rPr>
        <w:fldChar w:fldCharType="separate"/>
      </w:r>
      <w:r>
        <w:rPr>
          <w:noProof/>
        </w:rPr>
        <w:t>404</w:t>
      </w:r>
      <w:r>
        <w:rPr>
          <w:noProof/>
        </w:rPr>
        <w:fldChar w:fldCharType="end"/>
      </w:r>
    </w:p>
    <w:p w14:paraId="6B561044" w14:textId="512BC3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_Toc170118777 \h </w:instrText>
      </w:r>
      <w:r>
        <w:rPr>
          <w:noProof/>
        </w:rPr>
      </w:r>
      <w:r>
        <w:rPr>
          <w:noProof/>
        </w:rPr>
        <w:fldChar w:fldCharType="separate"/>
      </w:r>
      <w:r>
        <w:rPr>
          <w:noProof/>
        </w:rPr>
        <w:t>404</w:t>
      </w:r>
      <w:r>
        <w:rPr>
          <w:noProof/>
        </w:rPr>
        <w:fldChar w:fldCharType="end"/>
      </w:r>
    </w:p>
    <w:p w14:paraId="5FBB02ED" w14:textId="63F19294"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_Toc170118778 \h </w:instrText>
      </w:r>
      <w:r>
        <w:rPr>
          <w:noProof/>
        </w:rPr>
      </w:r>
      <w:r>
        <w:rPr>
          <w:noProof/>
        </w:rPr>
        <w:fldChar w:fldCharType="separate"/>
      </w:r>
      <w:r>
        <w:rPr>
          <w:noProof/>
        </w:rPr>
        <w:t>404</w:t>
      </w:r>
      <w:r>
        <w:rPr>
          <w:noProof/>
        </w:rPr>
        <w:fldChar w:fldCharType="end"/>
      </w:r>
    </w:p>
    <w:p w14:paraId="246C329D" w14:textId="00533F55"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_Toc170118779 \h </w:instrText>
      </w:r>
      <w:r>
        <w:rPr>
          <w:noProof/>
        </w:rPr>
      </w:r>
      <w:r>
        <w:rPr>
          <w:noProof/>
        </w:rPr>
        <w:fldChar w:fldCharType="separate"/>
      </w:r>
      <w:r>
        <w:rPr>
          <w:noProof/>
        </w:rPr>
        <w:t>405</w:t>
      </w:r>
      <w:r>
        <w:rPr>
          <w:noProof/>
        </w:rPr>
        <w:fldChar w:fldCharType="end"/>
      </w:r>
    </w:p>
    <w:p w14:paraId="65DE75D1" w14:textId="5A7A6B4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_Toc170118780 \h </w:instrText>
      </w:r>
      <w:r>
        <w:rPr>
          <w:noProof/>
        </w:rPr>
      </w:r>
      <w:r>
        <w:rPr>
          <w:noProof/>
        </w:rPr>
        <w:fldChar w:fldCharType="separate"/>
      </w:r>
      <w:r>
        <w:rPr>
          <w:noProof/>
        </w:rPr>
        <w:t>405</w:t>
      </w:r>
      <w:r>
        <w:rPr>
          <w:noProof/>
        </w:rPr>
        <w:fldChar w:fldCharType="end"/>
      </w:r>
    </w:p>
    <w:p w14:paraId="225AC964" w14:textId="45B873C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_Toc170118781 \h </w:instrText>
      </w:r>
      <w:r>
        <w:rPr>
          <w:noProof/>
        </w:rPr>
      </w:r>
      <w:r>
        <w:rPr>
          <w:noProof/>
        </w:rPr>
        <w:fldChar w:fldCharType="separate"/>
      </w:r>
      <w:r>
        <w:rPr>
          <w:noProof/>
        </w:rPr>
        <w:t>405</w:t>
      </w:r>
      <w:r>
        <w:rPr>
          <w:noProof/>
        </w:rPr>
        <w:fldChar w:fldCharType="end"/>
      </w:r>
    </w:p>
    <w:p w14:paraId="0FECBB7A" w14:textId="6CD11F9B"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_Toc170118782 \h </w:instrText>
      </w:r>
      <w:r>
        <w:rPr>
          <w:noProof/>
        </w:rPr>
      </w:r>
      <w:r>
        <w:rPr>
          <w:noProof/>
        </w:rPr>
        <w:fldChar w:fldCharType="separate"/>
      </w:r>
      <w:r>
        <w:rPr>
          <w:noProof/>
        </w:rPr>
        <w:t>405</w:t>
      </w:r>
      <w:r>
        <w:rPr>
          <w:noProof/>
        </w:rPr>
        <w:fldChar w:fldCharType="end"/>
      </w:r>
    </w:p>
    <w:p w14:paraId="07E0E900" w14:textId="78018125"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_Toc170118783 \h </w:instrText>
      </w:r>
      <w:r>
        <w:rPr>
          <w:noProof/>
        </w:rPr>
      </w:r>
      <w:r>
        <w:rPr>
          <w:noProof/>
        </w:rPr>
        <w:fldChar w:fldCharType="separate"/>
      </w:r>
      <w:r>
        <w:rPr>
          <w:noProof/>
        </w:rPr>
        <w:t>405</w:t>
      </w:r>
      <w:r>
        <w:rPr>
          <w:noProof/>
        </w:rPr>
        <w:fldChar w:fldCharType="end"/>
      </w:r>
    </w:p>
    <w:p w14:paraId="5A5768E2" w14:textId="545CC2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_Toc170118784 \h </w:instrText>
      </w:r>
      <w:r>
        <w:rPr>
          <w:noProof/>
        </w:rPr>
      </w:r>
      <w:r>
        <w:rPr>
          <w:noProof/>
        </w:rPr>
        <w:fldChar w:fldCharType="separate"/>
      </w:r>
      <w:r>
        <w:rPr>
          <w:noProof/>
        </w:rPr>
        <w:t>406</w:t>
      </w:r>
      <w:r>
        <w:rPr>
          <w:noProof/>
        </w:rPr>
        <w:fldChar w:fldCharType="end"/>
      </w:r>
    </w:p>
    <w:p w14:paraId="665F95AB" w14:textId="5258F52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_Toc170118785 \h </w:instrText>
      </w:r>
      <w:r>
        <w:rPr>
          <w:noProof/>
        </w:rPr>
      </w:r>
      <w:r>
        <w:rPr>
          <w:noProof/>
        </w:rPr>
        <w:fldChar w:fldCharType="separate"/>
      </w:r>
      <w:r>
        <w:rPr>
          <w:noProof/>
        </w:rPr>
        <w:t>406</w:t>
      </w:r>
      <w:r>
        <w:rPr>
          <w:noProof/>
        </w:rPr>
        <w:fldChar w:fldCharType="end"/>
      </w:r>
    </w:p>
    <w:p w14:paraId="7BFDACB7" w14:textId="49DD91C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_Toc170118786 \h </w:instrText>
      </w:r>
      <w:r>
        <w:rPr>
          <w:noProof/>
        </w:rPr>
      </w:r>
      <w:r>
        <w:rPr>
          <w:noProof/>
        </w:rPr>
        <w:fldChar w:fldCharType="separate"/>
      </w:r>
      <w:r>
        <w:rPr>
          <w:noProof/>
        </w:rPr>
        <w:t>406</w:t>
      </w:r>
      <w:r>
        <w:rPr>
          <w:noProof/>
        </w:rPr>
        <w:fldChar w:fldCharType="end"/>
      </w:r>
    </w:p>
    <w:p w14:paraId="4DD7E263" w14:textId="5337D602"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_Toc170118787 \h </w:instrText>
      </w:r>
      <w:r>
        <w:rPr>
          <w:noProof/>
        </w:rPr>
      </w:r>
      <w:r>
        <w:rPr>
          <w:noProof/>
        </w:rPr>
        <w:fldChar w:fldCharType="separate"/>
      </w:r>
      <w:r>
        <w:rPr>
          <w:noProof/>
        </w:rPr>
        <w:t>406</w:t>
      </w:r>
      <w:r>
        <w:rPr>
          <w:noProof/>
        </w:rPr>
        <w:fldChar w:fldCharType="end"/>
      </w:r>
    </w:p>
    <w:p w14:paraId="6E14DE2F" w14:textId="00CCD32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_Toc170118788 \h </w:instrText>
      </w:r>
      <w:r>
        <w:rPr>
          <w:noProof/>
        </w:rPr>
      </w:r>
      <w:r>
        <w:rPr>
          <w:noProof/>
        </w:rPr>
        <w:fldChar w:fldCharType="separate"/>
      </w:r>
      <w:r>
        <w:rPr>
          <w:noProof/>
        </w:rPr>
        <w:t>406</w:t>
      </w:r>
      <w:r>
        <w:rPr>
          <w:noProof/>
        </w:rPr>
        <w:fldChar w:fldCharType="end"/>
      </w:r>
    </w:p>
    <w:p w14:paraId="319C9255" w14:textId="6FD6391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_Toc170118789 \h </w:instrText>
      </w:r>
      <w:r>
        <w:rPr>
          <w:noProof/>
        </w:rPr>
      </w:r>
      <w:r>
        <w:rPr>
          <w:noProof/>
        </w:rPr>
        <w:fldChar w:fldCharType="separate"/>
      </w:r>
      <w:r>
        <w:rPr>
          <w:noProof/>
        </w:rPr>
        <w:t>407</w:t>
      </w:r>
      <w:r>
        <w:rPr>
          <w:noProof/>
        </w:rPr>
        <w:fldChar w:fldCharType="end"/>
      </w:r>
    </w:p>
    <w:p w14:paraId="5EA69806" w14:textId="4557336C"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_Toc170118790 \h </w:instrText>
      </w:r>
      <w:r>
        <w:rPr>
          <w:noProof/>
        </w:rPr>
      </w:r>
      <w:r>
        <w:rPr>
          <w:noProof/>
        </w:rPr>
        <w:fldChar w:fldCharType="separate"/>
      </w:r>
      <w:r>
        <w:rPr>
          <w:noProof/>
        </w:rPr>
        <w:t>408</w:t>
      </w:r>
      <w:r>
        <w:rPr>
          <w:noProof/>
        </w:rPr>
        <w:fldChar w:fldCharType="end"/>
      </w:r>
    </w:p>
    <w:p w14:paraId="5482ECD9" w14:textId="38231385" w:rsidR="009E14D8" w:rsidRPr="004D3578" w:rsidRDefault="009E14D8" w:rsidP="009E14D8">
      <w:r w:rsidRPr="004D3578">
        <w:rPr>
          <w:noProof/>
          <w:sz w:val="22"/>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End w:id="10"/>
      <w:r w:rsidRPr="00D3062E">
        <w:t>Foreword</w:t>
      </w:r>
      <w:bookmarkEnd w:id="11"/>
      <w:bookmarkEnd w:id="12"/>
      <w:bookmarkEnd w:id="13"/>
      <w:bookmarkEnd w:id="14"/>
      <w:bookmarkEnd w:id="15"/>
      <w:bookmarkEnd w:id="16"/>
      <w:bookmarkEnd w:id="17"/>
      <w:bookmarkEnd w:id="18"/>
      <w:bookmarkEnd w:id="19"/>
    </w:p>
    <w:p w14:paraId="429B4BB3" w14:textId="77777777" w:rsidR="00080512" w:rsidRPr="00D3062E" w:rsidRDefault="00080512">
      <w:r w:rsidRPr="00D3062E">
        <w:t xml:space="preserve">This Technical </w:t>
      </w:r>
      <w:bookmarkStart w:id="20" w:name="spectype3"/>
      <w:r w:rsidRPr="00D3062E">
        <w:t>Specification</w:t>
      </w:r>
      <w:bookmarkEnd w:id="20"/>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1" w:name="introduction"/>
      <w:bookmarkStart w:id="22" w:name="_Toc35971369"/>
      <w:bookmarkStart w:id="23" w:name="_Toc157434445"/>
      <w:bookmarkStart w:id="24" w:name="_Toc157436160"/>
      <w:bookmarkStart w:id="25" w:name="_Toc157440000"/>
      <w:bookmarkStart w:id="26" w:name="_Toc160649662"/>
      <w:bookmarkStart w:id="27" w:name="_Toc164927863"/>
      <w:bookmarkStart w:id="28" w:name="_Toc168549650"/>
      <w:bookmarkStart w:id="29" w:name="_Toc170117715"/>
      <w:bookmarkEnd w:id="21"/>
      <w:r w:rsidRPr="00D3062E">
        <w:t>Introduction</w:t>
      </w:r>
      <w:bookmarkEnd w:id="22"/>
      <w:bookmarkEnd w:id="23"/>
      <w:bookmarkEnd w:id="24"/>
      <w:bookmarkEnd w:id="25"/>
      <w:bookmarkEnd w:id="26"/>
      <w:bookmarkEnd w:id="27"/>
      <w:bookmarkEnd w:id="28"/>
      <w:bookmarkEnd w:id="29"/>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0" w:name="_Toc160649663"/>
      <w:bookmarkStart w:id="31" w:name="_Toc164927864"/>
      <w:bookmarkStart w:id="32" w:name="_Toc168549651"/>
      <w:bookmarkStart w:id="33" w:name="_Toc170117716"/>
      <w:bookmarkStart w:id="34" w:name="_Toc510696579"/>
      <w:bookmarkStart w:id="35" w:name="_Toc35971371"/>
      <w:r w:rsidR="002E2250" w:rsidRPr="00D3062E">
        <w:t>1</w:t>
      </w:r>
      <w:r w:rsidR="002E2250" w:rsidRPr="00D3062E">
        <w:tab/>
        <w:t>Scope</w:t>
      </w:r>
      <w:bookmarkEnd w:id="30"/>
      <w:bookmarkEnd w:id="31"/>
      <w:bookmarkEnd w:id="32"/>
      <w:bookmarkEnd w:id="33"/>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6" w:name="_Toc157434447"/>
      <w:bookmarkStart w:id="37" w:name="_Toc157436162"/>
      <w:bookmarkStart w:id="38" w:name="_Toc157440002"/>
      <w:bookmarkStart w:id="39" w:name="_Toc160649664"/>
      <w:bookmarkStart w:id="40" w:name="_Toc164927865"/>
      <w:bookmarkStart w:id="41" w:name="_Toc168549652"/>
      <w:bookmarkStart w:id="42" w:name="_Toc170117717"/>
      <w:r w:rsidR="008A6D4A" w:rsidRPr="00D3062E">
        <w:t>2</w:t>
      </w:r>
      <w:r w:rsidR="008A6D4A" w:rsidRPr="00D3062E">
        <w:tab/>
        <w:t>References</w:t>
      </w:r>
      <w:bookmarkEnd w:id="34"/>
      <w:bookmarkEnd w:id="35"/>
      <w:bookmarkEnd w:id="36"/>
      <w:bookmarkEnd w:id="37"/>
      <w:bookmarkEnd w:id="38"/>
      <w:bookmarkEnd w:id="39"/>
      <w:bookmarkEnd w:id="40"/>
      <w:bookmarkEnd w:id="41"/>
      <w:bookmarkEnd w:id="42"/>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3" w:name="_Toc510696580"/>
      <w:bookmarkStart w:id="44"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5"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5"/>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46" w:name="_Hlk506360308"/>
      <w:r w:rsidRPr="00D3062E">
        <w:t>Common API Framework for 3GPP Northbound APIs</w:t>
      </w:r>
      <w:bookmarkEnd w:id="46"/>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47"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47"/>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48" w:name="_Toc157434448"/>
      <w:bookmarkStart w:id="49" w:name="_Toc157436163"/>
      <w:bookmarkStart w:id="50" w:name="_Toc157440003"/>
      <w:bookmarkStart w:id="51" w:name="_Toc160649665"/>
      <w:bookmarkStart w:id="52" w:name="_Toc164927866"/>
      <w:bookmarkStart w:id="53" w:name="_Toc168549653"/>
      <w:bookmarkStart w:id="54" w:name="_Toc170117718"/>
      <w:r w:rsidR="008A6D4A" w:rsidRPr="00D3062E">
        <w:t>3</w:t>
      </w:r>
      <w:r w:rsidR="008A6D4A" w:rsidRPr="00D3062E">
        <w:tab/>
        <w:t>Definitions, symbols and abbreviations</w:t>
      </w:r>
      <w:bookmarkEnd w:id="43"/>
      <w:bookmarkEnd w:id="44"/>
      <w:bookmarkEnd w:id="48"/>
      <w:bookmarkEnd w:id="49"/>
      <w:bookmarkEnd w:id="50"/>
      <w:bookmarkEnd w:id="51"/>
      <w:bookmarkEnd w:id="52"/>
      <w:bookmarkEnd w:id="53"/>
      <w:bookmarkEnd w:id="54"/>
    </w:p>
    <w:p w14:paraId="497197DA" w14:textId="77777777" w:rsidR="002E2250" w:rsidRPr="00D3062E" w:rsidRDefault="002E2250" w:rsidP="002E2250">
      <w:pPr>
        <w:pStyle w:val="21"/>
      </w:pPr>
      <w:bookmarkStart w:id="55" w:name="_Toc160649666"/>
      <w:bookmarkStart w:id="56" w:name="_Toc164927867"/>
      <w:bookmarkStart w:id="57" w:name="_Toc168549654"/>
      <w:bookmarkStart w:id="58" w:name="_Toc170117719"/>
      <w:bookmarkStart w:id="59" w:name="_Toc510696584"/>
      <w:bookmarkStart w:id="60" w:name="_Toc35971376"/>
      <w:r w:rsidRPr="00D3062E">
        <w:t>3.1</w:t>
      </w:r>
      <w:r w:rsidRPr="00D3062E">
        <w:tab/>
        <w:t>Definitions</w:t>
      </w:r>
      <w:bookmarkEnd w:id="55"/>
      <w:bookmarkEnd w:id="56"/>
      <w:bookmarkEnd w:id="57"/>
      <w:bookmarkEnd w:id="58"/>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1" w:name="_Toc510696582"/>
      <w:bookmarkStart w:id="62" w:name="_Toc35971374"/>
      <w:bookmarkStart w:id="63" w:name="_Toc157434450"/>
      <w:bookmarkStart w:id="64" w:name="_Toc157436165"/>
      <w:bookmarkStart w:id="65"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6" w:name="_Toc160649667"/>
      <w:bookmarkStart w:id="67" w:name="_Toc164927868"/>
      <w:bookmarkStart w:id="68" w:name="_Toc168549655"/>
      <w:bookmarkStart w:id="69" w:name="_Toc170117720"/>
      <w:r w:rsidRPr="00D3062E">
        <w:t>3.2</w:t>
      </w:r>
      <w:r w:rsidRPr="00D3062E">
        <w:tab/>
        <w:t>Symbols</w:t>
      </w:r>
      <w:bookmarkEnd w:id="61"/>
      <w:bookmarkEnd w:id="62"/>
      <w:bookmarkEnd w:id="63"/>
      <w:bookmarkEnd w:id="64"/>
      <w:bookmarkEnd w:id="65"/>
      <w:bookmarkEnd w:id="66"/>
      <w:bookmarkEnd w:id="67"/>
      <w:bookmarkEnd w:id="68"/>
      <w:bookmarkEnd w:id="69"/>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0" w:name="_Toc510696583"/>
      <w:bookmarkStart w:id="71" w:name="_Toc35971375"/>
      <w:bookmarkStart w:id="72" w:name="_Toc157434451"/>
      <w:bookmarkStart w:id="73" w:name="_Toc157436166"/>
      <w:bookmarkStart w:id="74" w:name="_Toc157440006"/>
      <w:bookmarkStart w:id="75" w:name="_Toc160649668"/>
      <w:bookmarkStart w:id="76" w:name="_Toc164927869"/>
      <w:bookmarkStart w:id="77" w:name="_Toc168549656"/>
      <w:bookmarkStart w:id="78" w:name="_Toc170117721"/>
      <w:r w:rsidRPr="00D3062E">
        <w:t>3.3</w:t>
      </w:r>
      <w:r w:rsidRPr="00D3062E">
        <w:tab/>
        <w:t>Abbreviations</w:t>
      </w:r>
      <w:bookmarkEnd w:id="70"/>
      <w:bookmarkEnd w:id="71"/>
      <w:bookmarkEnd w:id="72"/>
      <w:bookmarkEnd w:id="73"/>
      <w:bookmarkEnd w:id="74"/>
      <w:bookmarkEnd w:id="75"/>
      <w:bookmarkEnd w:id="76"/>
      <w:bookmarkEnd w:id="77"/>
      <w:bookmarkEnd w:id="78"/>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9" w:name="_Toc157434452"/>
      <w:bookmarkStart w:id="80" w:name="_Toc157436167"/>
      <w:bookmarkStart w:id="81" w:name="_Toc157440007"/>
      <w:bookmarkStart w:id="82" w:name="_Toc160649669"/>
      <w:bookmarkStart w:id="83" w:name="_Toc164927870"/>
      <w:bookmarkStart w:id="84" w:name="_Toc168549657"/>
      <w:bookmarkStart w:id="85" w:name="_Toc170117722"/>
      <w:r w:rsidR="008A6D4A" w:rsidRPr="00D3062E">
        <w:t>4</w:t>
      </w:r>
      <w:r w:rsidR="008A6D4A" w:rsidRPr="00D3062E">
        <w:tab/>
        <w:t>Overview</w:t>
      </w:r>
      <w:bookmarkEnd w:id="59"/>
      <w:bookmarkEnd w:id="60"/>
      <w:bookmarkEnd w:id="79"/>
      <w:bookmarkEnd w:id="80"/>
      <w:bookmarkEnd w:id="81"/>
      <w:bookmarkEnd w:id="82"/>
      <w:bookmarkEnd w:id="83"/>
      <w:bookmarkEnd w:id="84"/>
      <w:bookmarkEnd w:id="85"/>
    </w:p>
    <w:p w14:paraId="0FE051CF" w14:textId="061221C4" w:rsidR="00B110B4" w:rsidRPr="00D3062E" w:rsidRDefault="00B110B4" w:rsidP="00B110B4">
      <w:pPr>
        <w:rPr>
          <w:lang w:val="en-US"/>
        </w:rPr>
      </w:pPr>
      <w:bookmarkStart w:id="86" w:name="_Toc510696585"/>
      <w:bookmarkStart w:id="8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F3466B">
      <w:pPr>
        <w:pStyle w:val="B2"/>
        <w:numPr>
          <w:ilvl w:val="0"/>
          <w:numId w:val="44"/>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88" w:name="_MON_1740821112"/>
    <w:bookmarkEnd w:id="8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5pt;height:210.55pt;mso-width-percent:0;mso-height-percent:0;mso-width-percent:0;mso-height-percent:0" o:ole="">
            <v:imagedata r:id="rId13" o:title=""/>
          </v:shape>
          <o:OLEObject Type="Embed" ProgID="Word.Document.12" ShapeID="_x0000_i1027" DrawAspect="Content" ObjectID="_1781925770" r:id="rId14">
            <o:FieldCodes>\s</o:FieldCodes>
          </o:OLEObject>
        </w:object>
      </w:r>
    </w:p>
    <w:p w14:paraId="63F5C6A2" w14:textId="77777777" w:rsidR="00ED591F" w:rsidRPr="00D3062E" w:rsidRDefault="00ED591F" w:rsidP="00ED591F">
      <w:pPr>
        <w:pStyle w:val="TF"/>
        <w:rPr>
          <w:lang w:val="en-US"/>
        </w:rPr>
      </w:pPr>
      <w:bookmarkStart w:id="89" w:name="_Hlk497146139"/>
      <w:r w:rsidRPr="00D3062E">
        <w:t>Figure 4-1: NSCE Enabler Layer functional model</w:t>
      </w:r>
    </w:p>
    <w:bookmarkEnd w:id="89"/>
    <w:p w14:paraId="6A3C47FA" w14:textId="5A5DBF9C" w:rsidR="008A6D4A" w:rsidRPr="00D3062E" w:rsidRDefault="009B3DF5" w:rsidP="007A4424">
      <w:pPr>
        <w:pStyle w:val="1"/>
      </w:pPr>
      <w:r w:rsidRPr="00D3062E">
        <w:br w:type="page"/>
      </w:r>
      <w:bookmarkStart w:id="90" w:name="_Toc157434453"/>
      <w:bookmarkStart w:id="91" w:name="_Toc157436168"/>
      <w:bookmarkStart w:id="92" w:name="_Toc157440008"/>
      <w:bookmarkStart w:id="93" w:name="_Toc160649670"/>
      <w:bookmarkStart w:id="94" w:name="_Toc164927871"/>
      <w:bookmarkStart w:id="95" w:name="_Toc168549658"/>
      <w:bookmarkStart w:id="96" w:name="_Toc170117723"/>
      <w:r w:rsidR="008A6D4A" w:rsidRPr="00D3062E">
        <w:t>5</w:t>
      </w:r>
      <w:r w:rsidR="008A6D4A" w:rsidRPr="00D3062E">
        <w:tab/>
        <w:t xml:space="preserve">Services offered by the </w:t>
      </w:r>
      <w:bookmarkEnd w:id="86"/>
      <w:bookmarkEnd w:id="87"/>
      <w:r w:rsidR="00E426E3" w:rsidRPr="00D3062E">
        <w:t>NSCE</w:t>
      </w:r>
      <w:r w:rsidR="00386919" w:rsidRPr="00D3062E">
        <w:t xml:space="preserve"> Server</w:t>
      </w:r>
      <w:bookmarkEnd w:id="90"/>
      <w:bookmarkEnd w:id="91"/>
      <w:bookmarkEnd w:id="92"/>
      <w:bookmarkEnd w:id="93"/>
      <w:bookmarkEnd w:id="94"/>
      <w:bookmarkEnd w:id="95"/>
      <w:bookmarkEnd w:id="96"/>
    </w:p>
    <w:p w14:paraId="5A6A4D44" w14:textId="77777777" w:rsidR="008A6D4A" w:rsidRPr="00D3062E" w:rsidRDefault="008A6D4A" w:rsidP="007A4424">
      <w:pPr>
        <w:pStyle w:val="21"/>
      </w:pPr>
      <w:bookmarkStart w:id="97" w:name="_Toc510696586"/>
      <w:bookmarkStart w:id="98" w:name="_Toc35971378"/>
      <w:bookmarkStart w:id="99" w:name="_Toc157434454"/>
      <w:bookmarkStart w:id="100" w:name="_Toc157436169"/>
      <w:bookmarkStart w:id="101" w:name="_Toc157440009"/>
      <w:bookmarkStart w:id="102" w:name="_Toc160649671"/>
      <w:bookmarkStart w:id="103" w:name="_Toc164927872"/>
      <w:bookmarkStart w:id="104" w:name="_Toc168549659"/>
      <w:bookmarkStart w:id="105" w:name="_Toc170117724"/>
      <w:r w:rsidRPr="00D3062E">
        <w:t>5.1</w:t>
      </w:r>
      <w:r w:rsidRPr="00D3062E">
        <w:tab/>
        <w:t>Introduction</w:t>
      </w:r>
      <w:bookmarkEnd w:id="97"/>
      <w:bookmarkEnd w:id="98"/>
      <w:bookmarkEnd w:id="99"/>
      <w:bookmarkEnd w:id="100"/>
      <w:bookmarkEnd w:id="101"/>
      <w:bookmarkEnd w:id="102"/>
      <w:bookmarkEnd w:id="103"/>
      <w:bookmarkEnd w:id="104"/>
      <w:bookmarkEnd w:id="105"/>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06" w:name="_Hlk154332738"/>
            <w:r w:rsidRPr="00D3062E">
              <w:t>NetworkSliceAdaptation</w:t>
            </w:r>
            <w:bookmarkEnd w:id="106"/>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07" w:name="_Toc510696587"/>
      <w:bookmarkStart w:id="108" w:name="_Toc35971379"/>
      <w:bookmarkStart w:id="109" w:name="_Toc157434455"/>
      <w:bookmarkStart w:id="110" w:name="_Toc157436170"/>
      <w:bookmarkStart w:id="111" w:name="_Toc157440010"/>
      <w:bookmarkStart w:id="112" w:name="_Toc160649672"/>
      <w:bookmarkStart w:id="113" w:name="_Toc164927873"/>
      <w:bookmarkStart w:id="114" w:name="_Toc168549660"/>
      <w:bookmarkStart w:id="115" w:name="_Toc170117725"/>
      <w:r w:rsidRPr="00D3062E">
        <w:t>5.2</w:t>
      </w:r>
      <w:r w:rsidRPr="00D3062E">
        <w:tab/>
      </w:r>
      <w:r w:rsidR="00D3062E" w:rsidRPr="00D3062E">
        <w:t>NSCE_SliceApiManagement</w:t>
      </w:r>
      <w:bookmarkEnd w:id="107"/>
      <w:bookmarkEnd w:id="108"/>
      <w:bookmarkEnd w:id="109"/>
      <w:bookmarkEnd w:id="110"/>
      <w:bookmarkEnd w:id="111"/>
      <w:bookmarkEnd w:id="112"/>
      <w:bookmarkEnd w:id="113"/>
      <w:bookmarkEnd w:id="114"/>
      <w:bookmarkEnd w:id="115"/>
    </w:p>
    <w:p w14:paraId="5DA74929" w14:textId="77777777" w:rsidR="00192AD6" w:rsidRDefault="00192AD6" w:rsidP="00192AD6">
      <w:pPr>
        <w:pStyle w:val="31"/>
      </w:pPr>
      <w:bookmarkStart w:id="116" w:name="_Toc168549661"/>
      <w:bookmarkStart w:id="117" w:name="_Toc170117726"/>
      <w:bookmarkStart w:id="118" w:name="_Hlk165292111"/>
      <w:bookmarkStart w:id="119" w:name="_Toc144024130"/>
      <w:bookmarkStart w:id="120" w:name="_Toc144459562"/>
      <w:bookmarkStart w:id="121" w:name="_Toc151743065"/>
      <w:bookmarkStart w:id="122" w:name="_Toc151743530"/>
      <w:bookmarkStart w:id="123" w:name="_Toc148176816"/>
      <w:bookmarkStart w:id="124" w:name="_Toc148358866"/>
      <w:bookmarkStart w:id="125" w:name="_Toc148176818"/>
      <w:bookmarkStart w:id="126" w:name="_Toc148358868"/>
      <w:bookmarkStart w:id="127" w:name="_Toc96843344"/>
      <w:bookmarkStart w:id="128" w:name="_Toc96844319"/>
      <w:bookmarkStart w:id="129" w:name="_Toc100739892"/>
      <w:bookmarkStart w:id="130" w:name="_Toc129252465"/>
      <w:bookmarkStart w:id="131" w:name="_Toc144024134"/>
      <w:bookmarkStart w:id="132" w:name="_Toc144459566"/>
      <w:r>
        <w:t>5.2.1</w:t>
      </w:r>
      <w:r>
        <w:tab/>
        <w:t>Service Description</w:t>
      </w:r>
      <w:bookmarkEnd w:id="116"/>
      <w:bookmarkEnd w:id="117"/>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33" w:name="_Toc168549662"/>
      <w:bookmarkStart w:id="134" w:name="_Toc170117727"/>
      <w:r>
        <w:t>5.2.2</w:t>
      </w:r>
      <w:r>
        <w:tab/>
        <w:t>Service Operations</w:t>
      </w:r>
      <w:bookmarkEnd w:id="133"/>
      <w:bookmarkEnd w:id="134"/>
    </w:p>
    <w:p w14:paraId="4CFD6015" w14:textId="77777777" w:rsidR="00192AD6" w:rsidRDefault="00192AD6" w:rsidP="00192AD6">
      <w:pPr>
        <w:pStyle w:val="41"/>
      </w:pPr>
      <w:bookmarkStart w:id="135" w:name="_Toc168549663"/>
      <w:bookmarkStart w:id="136" w:name="_Toc170117728"/>
      <w:r>
        <w:t>5.2.2.1</w:t>
      </w:r>
      <w:r>
        <w:tab/>
        <w:t>Introduction</w:t>
      </w:r>
      <w:bookmarkEnd w:id="135"/>
      <w:bookmarkEnd w:id="136"/>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37" w:name="_Toc168549664"/>
      <w:bookmarkStart w:id="138" w:name="_Toc170117729"/>
      <w:r>
        <w:t>5.2.2.2</w:t>
      </w:r>
      <w:r>
        <w:tab/>
        <w:t>NSCE_SliceApiManagement_Configure</w:t>
      </w:r>
      <w:bookmarkEnd w:id="137"/>
      <w:bookmarkEnd w:id="138"/>
    </w:p>
    <w:p w14:paraId="6D0F88ED" w14:textId="77777777" w:rsidR="00192AD6" w:rsidRDefault="00192AD6" w:rsidP="00192AD6">
      <w:pPr>
        <w:pStyle w:val="51"/>
      </w:pPr>
      <w:bookmarkStart w:id="139" w:name="_Toc138754884"/>
      <w:bookmarkStart w:id="140" w:name="_Toc144222259"/>
      <w:bookmarkStart w:id="141" w:name="_Toc168549665"/>
      <w:bookmarkStart w:id="142" w:name="_Toc170117730"/>
      <w:r>
        <w:t>5.2.2.2.1</w:t>
      </w:r>
      <w:r>
        <w:tab/>
        <w:t>General</w:t>
      </w:r>
      <w:bookmarkEnd w:id="139"/>
      <w:bookmarkEnd w:id="140"/>
      <w:bookmarkEnd w:id="141"/>
      <w:bookmarkEnd w:id="142"/>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43" w:name="_Toc168549666"/>
      <w:bookmarkStart w:id="144" w:name="_Toc170117731"/>
      <w:r>
        <w:t>5.2.2.2.2</w:t>
      </w:r>
      <w:r>
        <w:tab/>
        <w:t>Slice API Configuration</w:t>
      </w:r>
      <w:r w:rsidRPr="00FC29E8">
        <w:t xml:space="preserve"> Creation</w:t>
      </w:r>
      <w:bookmarkEnd w:id="143"/>
      <w:bookmarkEnd w:id="144"/>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45" w:name="_MON_1770540356"/>
    <w:bookmarkEnd w:id="145"/>
    <w:p w14:paraId="0B1C3E39" w14:textId="77777777" w:rsidR="00192AD6" w:rsidRPr="00FC29E8" w:rsidRDefault="00192AD6" w:rsidP="00192AD6">
      <w:pPr>
        <w:pStyle w:val="TF"/>
      </w:pPr>
      <w:r w:rsidRPr="00F4442C">
        <w:rPr>
          <w:noProof/>
        </w:rPr>
        <w:object w:dxaOrig="9620" w:dyaOrig="2508" w14:anchorId="7CDF491F">
          <v:shape id="_x0000_i1028" type="#_x0000_t75" alt="" style="width:479.85pt;height:125.75pt" o:ole="">
            <v:imagedata r:id="rId15" o:title=""/>
          </v:shape>
          <o:OLEObject Type="Embed" ProgID="Word.Document.8" ShapeID="_x0000_i1028" DrawAspect="Content" ObjectID="_1781925771"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46" w:name="_Toc168549667"/>
      <w:bookmarkStart w:id="147" w:name="_Toc170117732"/>
      <w:r>
        <w:t>5.2.2.2</w:t>
      </w:r>
      <w:r w:rsidRPr="00FC29E8">
        <w:t>.</w:t>
      </w:r>
      <w:r>
        <w:t>3</w:t>
      </w:r>
      <w:r w:rsidRPr="00FC29E8">
        <w:tab/>
      </w:r>
      <w:r>
        <w:t>Slice API Configuration</w:t>
      </w:r>
      <w:r w:rsidRPr="00FC29E8">
        <w:t xml:space="preserve"> </w:t>
      </w:r>
      <w:r w:rsidRPr="00FC29E8">
        <w:rPr>
          <w:lang w:val="en-US"/>
        </w:rPr>
        <w:t>Deletion</w:t>
      </w:r>
      <w:bookmarkEnd w:id="146"/>
      <w:bookmarkEnd w:id="14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48" w:name="_MON_1770540535"/>
    <w:bookmarkEnd w:id="14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79.85pt;height:125.75pt" o:ole="">
            <v:imagedata r:id="rId17" o:title=""/>
          </v:shape>
          <o:OLEObject Type="Embed" ProgID="Word.Document.8" ShapeID="_x0000_i1029" DrawAspect="Content" ObjectID="_1781925772"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49" w:name="_Toc168549668"/>
      <w:bookmarkStart w:id="150" w:name="_Toc170117733"/>
      <w:r>
        <w:t>5.2.2.3</w:t>
      </w:r>
      <w:r>
        <w:tab/>
        <w:t>NSCE_SliceApiManagement_Update</w:t>
      </w:r>
      <w:bookmarkEnd w:id="149"/>
      <w:bookmarkEnd w:id="150"/>
    </w:p>
    <w:p w14:paraId="617D50EC" w14:textId="77777777" w:rsidR="00192AD6" w:rsidRDefault="00192AD6" w:rsidP="00192AD6">
      <w:pPr>
        <w:pStyle w:val="51"/>
      </w:pPr>
      <w:bookmarkStart w:id="151" w:name="_Toc168549669"/>
      <w:bookmarkStart w:id="152" w:name="_Toc170117734"/>
      <w:r>
        <w:t>5.2.2.3.1</w:t>
      </w:r>
      <w:r>
        <w:tab/>
        <w:t>General</w:t>
      </w:r>
      <w:bookmarkEnd w:id="151"/>
      <w:bookmarkEnd w:id="152"/>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53" w:name="_Toc168549670"/>
      <w:bookmarkStart w:id="154" w:name="_Toc170117735"/>
      <w:r>
        <w:t>5.2.2.3.2</w:t>
      </w:r>
      <w:r>
        <w:tab/>
        <w:t>Slice API Configuration</w:t>
      </w:r>
      <w:r w:rsidRPr="00FC29E8">
        <w:rPr>
          <w:rFonts w:cs="Courier New"/>
          <w:szCs w:val="16"/>
        </w:rPr>
        <w:t xml:space="preserve"> </w:t>
      </w:r>
      <w:r>
        <w:rPr>
          <w:rFonts w:cs="Courier New"/>
          <w:szCs w:val="16"/>
        </w:rPr>
        <w:t>Update</w:t>
      </w:r>
      <w:bookmarkEnd w:id="153"/>
      <w:bookmarkEnd w:id="15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55" w:name="_MON_1776105001"/>
    <w:bookmarkEnd w:id="15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3pt;height:125.3pt" o:ole="">
            <v:imagedata r:id="rId19" o:title=""/>
          </v:shape>
          <o:OLEObject Type="Embed" ProgID="Word.Document.8" ShapeID="_x0000_i1030" DrawAspect="Content" ObjectID="_1781925773"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56" w:name="_Toc168549671"/>
      <w:bookmarkStart w:id="157" w:name="_Toc170117736"/>
      <w:r w:rsidRPr="009729C2">
        <w:t>5.2.2.4</w:t>
      </w:r>
      <w:r>
        <w:tab/>
        <w:t>NSCE_SliceApiManagement_Notify</w:t>
      </w:r>
      <w:bookmarkEnd w:id="156"/>
      <w:bookmarkEnd w:id="157"/>
    </w:p>
    <w:p w14:paraId="3878C1E5" w14:textId="77777777" w:rsidR="00192AD6" w:rsidRDefault="00192AD6" w:rsidP="00192AD6">
      <w:pPr>
        <w:pStyle w:val="51"/>
      </w:pPr>
      <w:bookmarkStart w:id="158" w:name="_Toc168549672"/>
      <w:bookmarkStart w:id="159" w:name="_Toc170117737"/>
      <w:r w:rsidRPr="009729C2">
        <w:t>5.2.2.4</w:t>
      </w:r>
      <w:r>
        <w:t>.1</w:t>
      </w:r>
      <w:r>
        <w:tab/>
        <w:t>General</w:t>
      </w:r>
      <w:bookmarkEnd w:id="158"/>
      <w:bookmarkEnd w:id="159"/>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60" w:name="_Toc168549673"/>
      <w:bookmarkStart w:id="161" w:name="_Toc170117738"/>
      <w:r w:rsidRPr="009729C2">
        <w:t>5.2.2.4</w:t>
      </w:r>
      <w:r>
        <w:t>.2</w:t>
      </w:r>
      <w:r>
        <w:tab/>
        <w:t>Slice API Configuration Notification</w:t>
      </w:r>
      <w:bookmarkEnd w:id="160"/>
      <w:bookmarkEnd w:id="161"/>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62" w:name="_MON_1742563221"/>
    <w:bookmarkEnd w:id="162"/>
    <w:p w14:paraId="4AA45ADC" w14:textId="77777777" w:rsidR="00192AD6" w:rsidRPr="00FC29E8" w:rsidRDefault="00192AD6" w:rsidP="00192AD6">
      <w:pPr>
        <w:pStyle w:val="TH"/>
      </w:pPr>
      <w:r w:rsidRPr="00F4442C">
        <w:rPr>
          <w:noProof/>
        </w:rPr>
        <w:object w:dxaOrig="9620" w:dyaOrig="2749" w14:anchorId="7ED5500D">
          <v:shape id="_x0000_i1031" type="#_x0000_t75" alt="" style="width:479.85pt;height:138.1pt" o:ole="">
            <v:imagedata r:id="rId21" o:title=""/>
          </v:shape>
          <o:OLEObject Type="Embed" ProgID="Word.Document.8" ShapeID="_x0000_i1031" DrawAspect="Content" ObjectID="_1781925774"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63" w:name="_Toc168549674"/>
      <w:bookmarkStart w:id="164" w:name="_Toc170117739"/>
      <w:r>
        <w:t>5.2.2.5</w:t>
      </w:r>
      <w:r>
        <w:tab/>
        <w:t>NSCE_SliceApiManagement_Invoke</w:t>
      </w:r>
      <w:bookmarkEnd w:id="163"/>
      <w:bookmarkEnd w:id="164"/>
    </w:p>
    <w:p w14:paraId="71DB80DE" w14:textId="77777777" w:rsidR="00192AD6" w:rsidRDefault="00192AD6" w:rsidP="00192AD6">
      <w:pPr>
        <w:pStyle w:val="51"/>
      </w:pPr>
      <w:bookmarkStart w:id="165" w:name="_Toc168549675"/>
      <w:bookmarkStart w:id="166" w:name="_Toc170117740"/>
      <w:r>
        <w:t>5.2.2.5.1</w:t>
      </w:r>
      <w:r>
        <w:tab/>
        <w:t>General</w:t>
      </w:r>
      <w:bookmarkEnd w:id="165"/>
      <w:bookmarkEnd w:id="166"/>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67" w:name="_Toc168549676"/>
      <w:bookmarkStart w:id="168" w:name="_Toc170117741"/>
      <w:r>
        <w:t>5.2.2.5.2</w:t>
      </w:r>
      <w:r>
        <w:tab/>
        <w:t>Slice API Invocation</w:t>
      </w:r>
      <w:r w:rsidRPr="00FC29E8">
        <w:rPr>
          <w:rFonts w:cs="Courier New"/>
          <w:szCs w:val="16"/>
        </w:rPr>
        <w:t xml:space="preserve"> Request</w:t>
      </w:r>
      <w:bookmarkEnd w:id="167"/>
      <w:bookmarkEnd w:id="168"/>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3pt;height:125.3pt" o:ole="">
            <v:imagedata r:id="rId23" o:title=""/>
          </v:shape>
          <o:OLEObject Type="Embed" ProgID="Word.Document.8" ShapeID="_x0000_i1032" DrawAspect="Content" ObjectID="_1781925775"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18"/>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69" w:name="_Toc160649673"/>
      <w:bookmarkStart w:id="170" w:name="_Toc164927874"/>
      <w:bookmarkStart w:id="171" w:name="_Toc168549677"/>
      <w:bookmarkStart w:id="172" w:name="_Toc170117742"/>
      <w:bookmarkStart w:id="173" w:name="_Hlk159272115"/>
      <w:bookmarkStart w:id="174" w:name="_Toc157434464"/>
      <w:bookmarkStart w:id="175" w:name="_Toc157436179"/>
      <w:bookmarkStart w:id="176" w:name="_Toc157440019"/>
      <w:bookmarkStart w:id="177" w:name="_Toc510696597"/>
      <w:bookmarkStart w:id="178" w:name="_Toc35971389"/>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D3062E">
        <w:t>5.3</w:t>
      </w:r>
      <w:r w:rsidRPr="00D3062E">
        <w:tab/>
        <w:t>NSCE_NetSliceLifeCycleMngt</w:t>
      </w:r>
      <w:bookmarkEnd w:id="169"/>
      <w:bookmarkEnd w:id="170"/>
      <w:bookmarkEnd w:id="171"/>
      <w:bookmarkEnd w:id="172"/>
    </w:p>
    <w:p w14:paraId="3E121754" w14:textId="77777777" w:rsidR="00E305FE" w:rsidRPr="00D3062E" w:rsidRDefault="00E305FE" w:rsidP="00E305FE">
      <w:pPr>
        <w:pStyle w:val="31"/>
      </w:pPr>
      <w:bookmarkStart w:id="179" w:name="_Toc160649674"/>
      <w:bookmarkStart w:id="180" w:name="_Toc164927875"/>
      <w:bookmarkStart w:id="181" w:name="_Toc168549678"/>
      <w:bookmarkStart w:id="182" w:name="_Toc170117743"/>
      <w:r w:rsidRPr="00D3062E">
        <w:t>5.3.1</w:t>
      </w:r>
      <w:r w:rsidRPr="00D3062E">
        <w:tab/>
        <w:t>Service Description</w:t>
      </w:r>
      <w:bookmarkEnd w:id="179"/>
      <w:bookmarkEnd w:id="180"/>
      <w:bookmarkEnd w:id="181"/>
      <w:bookmarkEnd w:id="18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83" w:name="_Toc160649675"/>
      <w:bookmarkStart w:id="184" w:name="_Toc164927876"/>
      <w:bookmarkStart w:id="185" w:name="_Toc168549679"/>
      <w:bookmarkStart w:id="186" w:name="_Toc170117744"/>
      <w:r w:rsidRPr="00D3062E">
        <w:t>5.3.2</w:t>
      </w:r>
      <w:r w:rsidRPr="00D3062E">
        <w:tab/>
        <w:t>Service Operations</w:t>
      </w:r>
      <w:bookmarkEnd w:id="183"/>
      <w:bookmarkEnd w:id="184"/>
      <w:bookmarkEnd w:id="185"/>
      <w:bookmarkEnd w:id="186"/>
    </w:p>
    <w:p w14:paraId="3804CC22" w14:textId="77777777" w:rsidR="00E305FE" w:rsidRPr="00D3062E" w:rsidRDefault="00E305FE" w:rsidP="00E305FE">
      <w:pPr>
        <w:pStyle w:val="41"/>
      </w:pPr>
      <w:bookmarkStart w:id="187" w:name="_Toc160649676"/>
      <w:bookmarkStart w:id="188" w:name="_Toc164927877"/>
      <w:bookmarkStart w:id="189" w:name="_Toc168549680"/>
      <w:bookmarkStart w:id="190" w:name="_Toc170117745"/>
      <w:r w:rsidRPr="00D3062E">
        <w:t>5.3.2.1</w:t>
      </w:r>
      <w:r w:rsidRPr="00D3062E">
        <w:tab/>
        <w:t>Introduction</w:t>
      </w:r>
      <w:bookmarkEnd w:id="187"/>
      <w:bookmarkEnd w:id="188"/>
      <w:bookmarkEnd w:id="189"/>
      <w:bookmarkEnd w:id="190"/>
    </w:p>
    <w:p w14:paraId="55578077" w14:textId="7E7AE9F1" w:rsidR="00F5485E" w:rsidRPr="00D3062E" w:rsidRDefault="00F5485E" w:rsidP="00F5485E">
      <w:bookmarkStart w:id="19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92" w:name="_Toc164927878"/>
      <w:bookmarkStart w:id="193" w:name="_Toc168549681"/>
      <w:bookmarkStart w:id="194" w:name="_Toc170117746"/>
      <w:r w:rsidRPr="00D3062E">
        <w:t>5.3.2.2</w:t>
      </w:r>
      <w:r w:rsidRPr="00D3062E">
        <w:tab/>
      </w:r>
      <w:r w:rsidRPr="00D3062E">
        <w:rPr>
          <w:lang w:val="en-US"/>
        </w:rPr>
        <w:t>NSCE_</w:t>
      </w:r>
      <w:r w:rsidRPr="00D3062E">
        <w:t>NetSliceLifeCycleMngt_</w:t>
      </w:r>
      <w:r w:rsidRPr="00D3062E">
        <w:rPr>
          <w:lang w:val="en-US"/>
        </w:rPr>
        <w:t>Subscribe</w:t>
      </w:r>
      <w:bookmarkEnd w:id="191"/>
      <w:bookmarkEnd w:id="192"/>
      <w:bookmarkEnd w:id="193"/>
      <w:bookmarkEnd w:id="194"/>
    </w:p>
    <w:p w14:paraId="531741AC" w14:textId="77777777" w:rsidR="00E305FE" w:rsidRPr="00D3062E" w:rsidRDefault="00E305FE" w:rsidP="00E305FE">
      <w:pPr>
        <w:pStyle w:val="51"/>
      </w:pPr>
      <w:bookmarkStart w:id="195" w:name="_Toc160649678"/>
      <w:bookmarkStart w:id="196" w:name="_Toc164927879"/>
      <w:bookmarkStart w:id="197" w:name="_Toc168549682"/>
      <w:bookmarkStart w:id="198" w:name="_Toc170117747"/>
      <w:r w:rsidRPr="00D3062E">
        <w:t>5.3.2.2.1</w:t>
      </w:r>
      <w:r w:rsidRPr="00D3062E">
        <w:tab/>
        <w:t>General</w:t>
      </w:r>
      <w:bookmarkEnd w:id="195"/>
      <w:bookmarkEnd w:id="196"/>
      <w:bookmarkEnd w:id="197"/>
      <w:bookmarkEnd w:id="198"/>
    </w:p>
    <w:p w14:paraId="5AD44F1A" w14:textId="6589613A" w:rsidR="00B110B4" w:rsidRPr="00D3062E" w:rsidRDefault="00B110B4" w:rsidP="00B110B4">
      <w:bookmarkStart w:id="199"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00" w:name="_Toc164927880"/>
      <w:bookmarkStart w:id="201" w:name="_Toc168549683"/>
      <w:bookmarkStart w:id="202" w:name="_Toc170117748"/>
      <w:r w:rsidRPr="00D3062E">
        <w:t>5.3.2.2.2</w:t>
      </w:r>
      <w:r w:rsidRPr="00D3062E">
        <w:tab/>
        <w:t xml:space="preserve">Network Slice Lifecycle Management </w:t>
      </w:r>
      <w:r w:rsidRPr="00D3062E">
        <w:rPr>
          <w:rFonts w:eastAsia="等线"/>
        </w:rPr>
        <w:t>Subscription</w:t>
      </w:r>
      <w:r w:rsidRPr="00D3062E">
        <w:t xml:space="preserve"> Creation</w:t>
      </w:r>
      <w:bookmarkEnd w:id="199"/>
      <w:bookmarkEnd w:id="200"/>
      <w:bookmarkEnd w:id="201"/>
      <w:bookmarkEnd w:id="202"/>
    </w:p>
    <w:p w14:paraId="3A744C3D" w14:textId="6263E415" w:rsidR="00B110B4" w:rsidRPr="00D3062E" w:rsidRDefault="00B110B4" w:rsidP="00B110B4">
      <w:bookmarkStart w:id="203"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79.85pt;height:125.3pt" o:ole="">
            <v:imagedata r:id="rId25" o:title=""/>
          </v:shape>
          <o:OLEObject Type="Embed" ProgID="Word.Document.8" ShapeID="_x0000_i1033" DrawAspect="Content" ObjectID="_1781925776"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04" w:name="_Toc164927881"/>
      <w:bookmarkStart w:id="205" w:name="_Toc168549684"/>
      <w:bookmarkStart w:id="206" w:name="_Toc170117749"/>
      <w:r w:rsidRPr="00D3062E">
        <w:t>5.3.2.2.3</w:t>
      </w:r>
      <w:r w:rsidRPr="00D3062E">
        <w:tab/>
        <w:t>Network Slice Lifecycle Management</w:t>
      </w:r>
      <w:r w:rsidRPr="00D3062E">
        <w:rPr>
          <w:rFonts w:eastAsia="等线"/>
        </w:rPr>
        <w:t xml:space="preserve"> Subscription</w:t>
      </w:r>
      <w:r w:rsidRPr="00D3062E">
        <w:t xml:space="preserve"> Update</w:t>
      </w:r>
      <w:bookmarkEnd w:id="203"/>
      <w:bookmarkEnd w:id="204"/>
      <w:bookmarkEnd w:id="205"/>
      <w:bookmarkEnd w:id="20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79.85pt;height:155.4pt" o:ole="">
            <v:imagedata r:id="rId27" o:title=""/>
          </v:shape>
          <o:OLEObject Type="Embed" ProgID="Word.Document.8" ShapeID="_x0000_i1034" DrawAspect="Content" ObjectID="_1781925777"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07" w:name="_Toc160649681"/>
      <w:bookmarkStart w:id="208" w:name="_Toc164927882"/>
      <w:bookmarkStart w:id="209" w:name="_Toc168549685"/>
      <w:bookmarkStart w:id="210" w:name="_Toc170117750"/>
      <w:r w:rsidRPr="00D3062E">
        <w:t>5.3.2.2.4</w:t>
      </w:r>
      <w:r w:rsidRPr="00D3062E">
        <w:tab/>
        <w:t>Network Slice Lifecycle Management</w:t>
      </w:r>
      <w:r w:rsidRPr="00D3062E">
        <w:rPr>
          <w:rFonts w:eastAsia="等线"/>
        </w:rPr>
        <w:t xml:space="preserve"> Subscription</w:t>
      </w:r>
      <w:r w:rsidRPr="00D3062E">
        <w:t xml:space="preserve"> Deletion</w:t>
      </w:r>
      <w:bookmarkEnd w:id="207"/>
      <w:bookmarkEnd w:id="208"/>
      <w:bookmarkEnd w:id="209"/>
      <w:bookmarkEnd w:id="210"/>
    </w:p>
    <w:p w14:paraId="4F7A8C2A" w14:textId="2D31D6B1" w:rsidR="00B110B4" w:rsidRPr="00D3062E" w:rsidRDefault="00B110B4" w:rsidP="00B110B4">
      <w:bookmarkStart w:id="211"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12" w:name="_MON_1770822931"/>
    <w:bookmarkEnd w:id="212"/>
    <w:p w14:paraId="2B600D03" w14:textId="77777777" w:rsidR="00B110B4" w:rsidRPr="00D3062E" w:rsidRDefault="00B110B4" w:rsidP="00B110B4">
      <w:pPr>
        <w:pStyle w:val="TH"/>
      </w:pPr>
      <w:r w:rsidRPr="00D3062E">
        <w:rPr>
          <w:noProof/>
        </w:rPr>
        <w:object w:dxaOrig="9620" w:dyaOrig="2508" w14:anchorId="53C88A9D">
          <v:shape id="_x0000_i1035" type="#_x0000_t75" alt="" style="width:479.85pt;height:125.3pt;mso-width-percent:0;mso-height-percent:0;mso-width-percent:0;mso-height-percent:0" o:ole="">
            <v:imagedata r:id="rId29" o:title=""/>
          </v:shape>
          <o:OLEObject Type="Embed" ProgID="Word.Document.8" ShapeID="_x0000_i1035" DrawAspect="Content" ObjectID="_1781925778"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13" w:name="_Toc164927883"/>
      <w:bookmarkStart w:id="214" w:name="_Toc168549686"/>
      <w:bookmarkStart w:id="215" w:name="_Toc170117751"/>
      <w:r w:rsidRPr="00D3062E">
        <w:t>5.3.2.3</w:t>
      </w:r>
      <w:r w:rsidRPr="00D3062E">
        <w:tab/>
        <w:t>NSCE_NetSliceLifeCycleMngt</w:t>
      </w:r>
      <w:r w:rsidRPr="00D3062E">
        <w:rPr>
          <w:lang w:val="en-US"/>
        </w:rPr>
        <w:t>_Notify</w:t>
      </w:r>
      <w:bookmarkEnd w:id="211"/>
      <w:bookmarkEnd w:id="213"/>
      <w:bookmarkEnd w:id="214"/>
      <w:bookmarkEnd w:id="215"/>
    </w:p>
    <w:p w14:paraId="0F0A5AB8" w14:textId="77777777" w:rsidR="00E305FE" w:rsidRPr="00D3062E" w:rsidRDefault="00E305FE" w:rsidP="00E305FE">
      <w:pPr>
        <w:pStyle w:val="51"/>
        <w:rPr>
          <w:rFonts w:eastAsiaTheme="minorEastAsia"/>
          <w:lang w:eastAsia="zh-CN"/>
        </w:rPr>
      </w:pPr>
      <w:bookmarkStart w:id="216" w:name="_Toc160649683"/>
      <w:bookmarkStart w:id="217" w:name="_Toc164927884"/>
      <w:bookmarkStart w:id="218" w:name="_Toc168549687"/>
      <w:bookmarkStart w:id="219" w:name="_Toc170117752"/>
      <w:r w:rsidRPr="00D3062E">
        <w:t>5.3.2.3.1</w:t>
      </w:r>
      <w:r w:rsidRPr="00D3062E">
        <w:tab/>
        <w:t>General</w:t>
      </w:r>
      <w:bookmarkEnd w:id="216"/>
      <w:bookmarkEnd w:id="217"/>
      <w:bookmarkEnd w:id="218"/>
      <w:bookmarkEnd w:id="219"/>
    </w:p>
    <w:p w14:paraId="22A04B8F" w14:textId="6C060EB4" w:rsidR="00B110B4" w:rsidRPr="00D3062E" w:rsidRDefault="00B110B4" w:rsidP="00B110B4">
      <w:bookmarkStart w:id="22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21" w:name="_Toc164927885"/>
      <w:bookmarkStart w:id="222" w:name="_Toc168549688"/>
      <w:bookmarkStart w:id="223" w:name="_Toc170117753"/>
      <w:r w:rsidRPr="00D3062E">
        <w:t>5.3.2.3.2</w:t>
      </w:r>
      <w:r w:rsidRPr="00D3062E">
        <w:tab/>
        <w:t xml:space="preserve">Network Slice Lifecycle Management </w:t>
      </w:r>
      <w:r w:rsidRPr="00D3062E">
        <w:rPr>
          <w:lang w:val="en-US"/>
        </w:rPr>
        <w:t>Notification</w:t>
      </w:r>
      <w:bookmarkEnd w:id="220"/>
      <w:bookmarkEnd w:id="221"/>
      <w:bookmarkEnd w:id="222"/>
      <w:bookmarkEnd w:id="223"/>
    </w:p>
    <w:p w14:paraId="7E477A98" w14:textId="3F6EF764" w:rsidR="00B110B4" w:rsidRPr="00D3062E" w:rsidRDefault="00B110B4" w:rsidP="00B110B4">
      <w:bookmarkStart w:id="22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79.85pt;height:138.55pt" o:ole="">
            <v:imagedata r:id="rId31" o:title=""/>
          </v:shape>
          <o:OLEObject Type="Embed" ProgID="Word.Document.8" ShapeID="_x0000_i1036" DrawAspect="Content" ObjectID="_1781925779"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25" w:name="_Toc164927886"/>
      <w:bookmarkStart w:id="226" w:name="_Toc168549689"/>
      <w:bookmarkStart w:id="227" w:name="_Toc170117754"/>
      <w:bookmarkStart w:id="228" w:name="_Toc160649686"/>
      <w:bookmarkEnd w:id="224"/>
      <w:r w:rsidRPr="00D3062E">
        <w:t>5.3.2.4</w:t>
      </w:r>
      <w:r w:rsidRPr="00D3062E">
        <w:tab/>
        <w:t>NSCE_NetSliceLifeCycleMngt</w:t>
      </w:r>
      <w:r w:rsidRPr="00D3062E">
        <w:rPr>
          <w:lang w:val="en-US"/>
        </w:rPr>
        <w:t>_QoEMetricsSubscribe</w:t>
      </w:r>
      <w:bookmarkEnd w:id="225"/>
      <w:bookmarkEnd w:id="226"/>
      <w:bookmarkEnd w:id="227"/>
    </w:p>
    <w:p w14:paraId="7E9C11BD" w14:textId="77777777" w:rsidR="00E305FE" w:rsidRPr="00D3062E" w:rsidRDefault="00E305FE" w:rsidP="00E305FE">
      <w:pPr>
        <w:pStyle w:val="51"/>
        <w:rPr>
          <w:rFonts w:eastAsiaTheme="minorEastAsia"/>
          <w:lang w:eastAsia="zh-CN"/>
        </w:rPr>
      </w:pPr>
      <w:bookmarkStart w:id="229" w:name="_Toc164927887"/>
      <w:bookmarkStart w:id="230" w:name="_Toc168549690"/>
      <w:bookmarkStart w:id="231" w:name="_Toc170117755"/>
      <w:r w:rsidRPr="00D3062E">
        <w:t>5.3.2.4.1</w:t>
      </w:r>
      <w:r w:rsidRPr="00D3062E">
        <w:tab/>
        <w:t>General</w:t>
      </w:r>
      <w:bookmarkEnd w:id="228"/>
      <w:bookmarkEnd w:id="229"/>
      <w:bookmarkEnd w:id="230"/>
      <w:bookmarkEnd w:id="231"/>
    </w:p>
    <w:p w14:paraId="22F83DF3" w14:textId="77777777" w:rsidR="00B110B4" w:rsidRPr="00D3062E" w:rsidRDefault="00B110B4" w:rsidP="00B110B4">
      <w:bookmarkStart w:id="23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33" w:name="_Toc164927888"/>
      <w:bookmarkStart w:id="234" w:name="_Toc168549691"/>
      <w:bookmarkStart w:id="235" w:name="_Toc170117756"/>
      <w:bookmarkStart w:id="236" w:name="_Toc160649688"/>
      <w:bookmarkEnd w:id="232"/>
      <w:r w:rsidRPr="00B83261">
        <w:rPr>
          <w:lang w:val="en-US"/>
        </w:rPr>
        <w:t>5.3.2.4.2</w:t>
      </w:r>
      <w:r w:rsidRPr="00B83261">
        <w:rPr>
          <w:lang w:val="en-US"/>
        </w:rPr>
        <w:tab/>
        <w:t>QoE Metrics Subscri</w:t>
      </w:r>
      <w:r>
        <w:rPr>
          <w:lang w:val="en-US"/>
        </w:rPr>
        <w:t>ption</w:t>
      </w:r>
      <w:r w:rsidRPr="00B83261">
        <w:rPr>
          <w:lang w:val="en-US"/>
        </w:rPr>
        <w:t xml:space="preserve"> Notification</w:t>
      </w:r>
      <w:bookmarkEnd w:id="233"/>
      <w:bookmarkEnd w:id="234"/>
      <w:bookmarkEnd w:id="235"/>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37" w:name="_MON_1774070470"/>
    <w:bookmarkEnd w:id="237"/>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3pt;height:137.15pt" o:ole="">
            <v:imagedata r:id="rId33" o:title=""/>
          </v:shape>
          <o:OLEObject Type="Embed" ProgID="Word.Document.8" ShapeID="_x0000_i1037" DrawAspect="Content" ObjectID="_1781925780"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38" w:name="_Hlk163456312"/>
      <w:r w:rsidRPr="00D3062E">
        <w:t>QoEMetricsSubsc</w:t>
      </w:r>
      <w:r>
        <w:t>Notif</w:t>
      </w:r>
      <w:r w:rsidRPr="00D3062E" w:rsidDel="00CF41A4">
        <w:t xml:space="preserve"> </w:t>
      </w:r>
      <w:bookmarkEnd w:id="238"/>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39" w:name="_Toc164927889"/>
      <w:bookmarkStart w:id="240" w:name="_Toc168549692"/>
      <w:bookmarkStart w:id="241" w:name="_Toc170117757"/>
      <w:r w:rsidRPr="00D3062E">
        <w:t>5.3.2.5</w:t>
      </w:r>
      <w:r w:rsidRPr="00D3062E">
        <w:tab/>
        <w:t>NSCE_NetSliceLifeCycleMngt</w:t>
      </w:r>
      <w:r w:rsidRPr="00D3062E">
        <w:rPr>
          <w:lang w:val="en-US"/>
        </w:rPr>
        <w:t>_QoEMetricsNotify</w:t>
      </w:r>
      <w:bookmarkEnd w:id="236"/>
      <w:bookmarkEnd w:id="239"/>
      <w:bookmarkEnd w:id="240"/>
      <w:bookmarkEnd w:id="241"/>
    </w:p>
    <w:p w14:paraId="3D67D6E7" w14:textId="77777777" w:rsidR="00E305FE" w:rsidRPr="00D3062E" w:rsidRDefault="00E305FE" w:rsidP="00E305FE">
      <w:pPr>
        <w:pStyle w:val="51"/>
        <w:rPr>
          <w:rFonts w:eastAsiaTheme="minorEastAsia"/>
          <w:lang w:eastAsia="zh-CN"/>
        </w:rPr>
      </w:pPr>
      <w:bookmarkStart w:id="242" w:name="_Toc160649689"/>
      <w:bookmarkStart w:id="243" w:name="_Toc164927890"/>
      <w:bookmarkStart w:id="244" w:name="_Toc168549693"/>
      <w:bookmarkStart w:id="245" w:name="_Toc170117758"/>
      <w:r w:rsidRPr="00D3062E">
        <w:t>5.3.2.5.1</w:t>
      </w:r>
      <w:r w:rsidRPr="00D3062E">
        <w:tab/>
        <w:t>General</w:t>
      </w:r>
      <w:bookmarkEnd w:id="242"/>
      <w:bookmarkEnd w:id="243"/>
      <w:bookmarkEnd w:id="244"/>
      <w:bookmarkEnd w:id="245"/>
    </w:p>
    <w:p w14:paraId="3967235D" w14:textId="77777777" w:rsidR="00B110B4" w:rsidRPr="00D3062E" w:rsidRDefault="00B110B4" w:rsidP="00B110B4">
      <w:bookmarkStart w:id="24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47" w:name="_Toc164927891"/>
      <w:bookmarkStart w:id="248" w:name="_Toc168549694"/>
      <w:bookmarkStart w:id="249" w:name="_Toc170117759"/>
      <w:r w:rsidRPr="00D3062E">
        <w:t>5.3.2.5.2</w:t>
      </w:r>
      <w:r w:rsidRPr="00D3062E">
        <w:tab/>
        <w:t>QoE Metrics</w:t>
      </w:r>
      <w:r w:rsidRPr="00D3062E">
        <w:rPr>
          <w:lang w:val="en-US"/>
        </w:rPr>
        <w:t xml:space="preserve"> Notification</w:t>
      </w:r>
      <w:bookmarkEnd w:id="246"/>
      <w:bookmarkEnd w:id="247"/>
      <w:bookmarkEnd w:id="248"/>
      <w:bookmarkEnd w:id="249"/>
    </w:p>
    <w:p w14:paraId="74441772" w14:textId="01164124" w:rsidR="00B110B4" w:rsidRPr="00D3062E" w:rsidRDefault="00B110B4" w:rsidP="00B110B4">
      <w:bookmarkStart w:id="250"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51" w:name="_MON_1774071007"/>
    <w:bookmarkEnd w:id="251"/>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3pt;height:137.15pt" o:ole="">
            <v:imagedata r:id="rId35" o:title=""/>
          </v:shape>
          <o:OLEObject Type="Embed" ProgID="Word.Document.8" ShapeID="_x0000_i1038" DrawAspect="Content" ObjectID="_1781925781"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52" w:name="_Toc164927892"/>
      <w:bookmarkStart w:id="253" w:name="_Toc168549695"/>
      <w:bookmarkStart w:id="254" w:name="_Toc170117760"/>
      <w:bookmarkStart w:id="255" w:name="_Toc160649692"/>
      <w:bookmarkEnd w:id="250"/>
      <w:r w:rsidRPr="00D3062E">
        <w:t>5.3.2.6</w:t>
      </w:r>
      <w:r w:rsidRPr="00D3062E">
        <w:tab/>
        <w:t>NSCE_NetSliceLifeCycleMngt_Recommend</w:t>
      </w:r>
      <w:bookmarkEnd w:id="252"/>
      <w:bookmarkEnd w:id="253"/>
      <w:bookmarkEnd w:id="254"/>
    </w:p>
    <w:p w14:paraId="751DEE73" w14:textId="77777777" w:rsidR="00E305FE" w:rsidRPr="00D3062E" w:rsidRDefault="00E305FE" w:rsidP="00E305FE">
      <w:pPr>
        <w:pStyle w:val="51"/>
        <w:rPr>
          <w:rFonts w:eastAsiaTheme="minorEastAsia"/>
          <w:lang w:eastAsia="zh-CN"/>
        </w:rPr>
      </w:pPr>
      <w:bookmarkStart w:id="256" w:name="_Toc164927893"/>
      <w:bookmarkStart w:id="257" w:name="_Toc168549696"/>
      <w:bookmarkStart w:id="258" w:name="_Toc170117761"/>
      <w:r w:rsidRPr="00D3062E">
        <w:t>5.3.2.6.1</w:t>
      </w:r>
      <w:r w:rsidRPr="00D3062E">
        <w:tab/>
        <w:t>General</w:t>
      </w:r>
      <w:bookmarkEnd w:id="255"/>
      <w:bookmarkEnd w:id="256"/>
      <w:bookmarkEnd w:id="257"/>
      <w:bookmarkEnd w:id="258"/>
    </w:p>
    <w:p w14:paraId="46A44A4A" w14:textId="77777777" w:rsidR="00B110B4" w:rsidRPr="00D3062E" w:rsidRDefault="00B110B4" w:rsidP="00B110B4">
      <w:bookmarkStart w:id="259"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260" w:name="_Toc164927894"/>
      <w:bookmarkStart w:id="261" w:name="_Toc168549697"/>
      <w:bookmarkStart w:id="262" w:name="_Toc170117762"/>
      <w:r w:rsidRPr="00D3062E">
        <w:t>5.3.2.6.2</w:t>
      </w:r>
      <w:r w:rsidRPr="00D3062E">
        <w:tab/>
        <w:t>Network Slice LCM Recommendation Notification</w:t>
      </w:r>
      <w:bookmarkEnd w:id="259"/>
      <w:bookmarkEnd w:id="260"/>
      <w:bookmarkEnd w:id="261"/>
      <w:bookmarkEnd w:id="26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79.85pt;height:137.15pt" o:ole="">
            <v:imagedata r:id="rId37" o:title=""/>
          </v:shape>
          <o:OLEObject Type="Embed" ProgID="Word.Document.8" ShapeID="_x0000_i1039" DrawAspect="Content" ObjectID="_1781925782" r:id="rId38">
            <o:FieldCodes>\s</o:FieldCodes>
          </o:OLEObject>
        </w:object>
      </w:r>
      <w:bookmarkStart w:id="263" w:name="_MON_1774071283"/>
      <w:bookmarkEnd w:id="263"/>
      <w:r w:rsidRPr="00D3062E">
        <w:rPr>
          <w:noProof/>
        </w:rPr>
        <w:object w:dxaOrig="9620" w:dyaOrig="2749" w14:anchorId="7038CF12">
          <v:shape id="_x0000_i1040" type="#_x0000_t75" alt="" style="width:480.3pt;height:137.15pt" o:ole="">
            <v:imagedata r:id="rId39" o:title=""/>
          </v:shape>
          <o:OLEObject Type="Embed" ProgID="Word.Document.8" ShapeID="_x0000_i1040" DrawAspect="Content" ObjectID="_1781925783"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264" w:name="_Toc160649694"/>
      <w:bookmarkStart w:id="265" w:name="_Toc164927895"/>
      <w:bookmarkStart w:id="266" w:name="_Toc168549698"/>
      <w:bookmarkStart w:id="267" w:name="_Toc170117763"/>
      <w:bookmarkEnd w:id="173"/>
      <w:r w:rsidR="003C2A5F" w:rsidRPr="00D3062E">
        <w:t>5.4</w:t>
      </w:r>
      <w:r w:rsidR="003C2A5F" w:rsidRPr="00D3062E">
        <w:tab/>
      </w:r>
      <w:r w:rsidR="003C2A5F" w:rsidRPr="00D3062E">
        <w:rPr>
          <w:lang w:val="en-US"/>
        </w:rPr>
        <w:t>NSCE_PolicyManagement</w:t>
      </w:r>
      <w:bookmarkEnd w:id="174"/>
      <w:bookmarkEnd w:id="175"/>
      <w:bookmarkEnd w:id="176"/>
      <w:bookmarkEnd w:id="264"/>
      <w:bookmarkEnd w:id="265"/>
      <w:bookmarkEnd w:id="266"/>
      <w:bookmarkEnd w:id="267"/>
    </w:p>
    <w:p w14:paraId="46569912" w14:textId="0F15FEEB" w:rsidR="003C2A5F" w:rsidRPr="00D3062E" w:rsidRDefault="003C2A5F" w:rsidP="003C2A5F">
      <w:pPr>
        <w:pStyle w:val="31"/>
      </w:pPr>
      <w:bookmarkStart w:id="268" w:name="_Toc151743066"/>
      <w:bookmarkStart w:id="269" w:name="_Toc151743531"/>
      <w:bookmarkStart w:id="270" w:name="_Toc157434465"/>
      <w:bookmarkStart w:id="271" w:name="_Toc157436180"/>
      <w:bookmarkStart w:id="272" w:name="_Toc157440020"/>
      <w:bookmarkStart w:id="273" w:name="_Toc160649695"/>
      <w:bookmarkStart w:id="274" w:name="_Toc164927896"/>
      <w:bookmarkStart w:id="275" w:name="_Toc168549699"/>
      <w:bookmarkStart w:id="276" w:name="_Toc170117764"/>
      <w:r w:rsidRPr="00D3062E">
        <w:t>5.4.1</w:t>
      </w:r>
      <w:r w:rsidRPr="00D3062E">
        <w:tab/>
        <w:t>Service Description</w:t>
      </w:r>
      <w:bookmarkEnd w:id="268"/>
      <w:bookmarkEnd w:id="269"/>
      <w:bookmarkEnd w:id="270"/>
      <w:bookmarkEnd w:id="271"/>
      <w:bookmarkEnd w:id="272"/>
      <w:bookmarkEnd w:id="273"/>
      <w:bookmarkEnd w:id="274"/>
      <w:bookmarkEnd w:id="275"/>
      <w:bookmarkEnd w:id="27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277" w:name="_Toc157434466"/>
      <w:bookmarkStart w:id="278" w:name="_Toc157436181"/>
      <w:bookmarkStart w:id="279" w:name="_Toc157440021"/>
      <w:bookmarkStart w:id="280" w:name="_Toc160649696"/>
      <w:bookmarkStart w:id="281" w:name="_Toc164927897"/>
      <w:bookmarkStart w:id="282" w:name="_Toc168549700"/>
      <w:bookmarkStart w:id="283" w:name="_Toc170117765"/>
      <w:r w:rsidRPr="00D3062E">
        <w:t>5.4.2</w:t>
      </w:r>
      <w:r w:rsidRPr="00D3062E">
        <w:tab/>
        <w:t>Service Operations</w:t>
      </w:r>
      <w:bookmarkEnd w:id="277"/>
      <w:bookmarkEnd w:id="278"/>
      <w:bookmarkEnd w:id="279"/>
      <w:bookmarkEnd w:id="280"/>
      <w:bookmarkEnd w:id="281"/>
      <w:bookmarkEnd w:id="282"/>
      <w:bookmarkEnd w:id="283"/>
    </w:p>
    <w:p w14:paraId="198CC8E5" w14:textId="0796287D" w:rsidR="003C2A5F" w:rsidRPr="00D3062E" w:rsidRDefault="003C2A5F" w:rsidP="003C2A5F">
      <w:pPr>
        <w:pStyle w:val="41"/>
      </w:pPr>
      <w:bookmarkStart w:id="284" w:name="_Toc151743067"/>
      <w:bookmarkStart w:id="285" w:name="_Toc151743532"/>
      <w:bookmarkStart w:id="286" w:name="_Toc157434467"/>
      <w:bookmarkStart w:id="287" w:name="_Toc157436182"/>
      <w:bookmarkStart w:id="288" w:name="_Toc157440022"/>
      <w:bookmarkStart w:id="289" w:name="_Toc160649697"/>
      <w:bookmarkStart w:id="290" w:name="_Toc164927898"/>
      <w:bookmarkStart w:id="291" w:name="_Toc168549701"/>
      <w:bookmarkStart w:id="292" w:name="_Toc170117766"/>
      <w:r w:rsidRPr="00D3062E">
        <w:t>5.4.2.1</w:t>
      </w:r>
      <w:r w:rsidRPr="00D3062E">
        <w:tab/>
        <w:t>Introduction</w:t>
      </w:r>
      <w:bookmarkEnd w:id="284"/>
      <w:bookmarkEnd w:id="285"/>
      <w:bookmarkEnd w:id="286"/>
      <w:bookmarkEnd w:id="287"/>
      <w:bookmarkEnd w:id="288"/>
      <w:bookmarkEnd w:id="289"/>
      <w:bookmarkEnd w:id="290"/>
      <w:bookmarkEnd w:id="291"/>
      <w:bookmarkEnd w:id="292"/>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293" w:name="_Toc151743068"/>
      <w:bookmarkStart w:id="294" w:name="_Toc151743533"/>
      <w:bookmarkStart w:id="295" w:name="_Toc157434468"/>
      <w:bookmarkStart w:id="296" w:name="_Toc157436183"/>
      <w:bookmarkStart w:id="297" w:name="_Toc157440023"/>
      <w:bookmarkStart w:id="298" w:name="_Toc160649698"/>
      <w:bookmarkStart w:id="299" w:name="_Toc164927899"/>
      <w:bookmarkStart w:id="300" w:name="_Toc168549702"/>
      <w:bookmarkStart w:id="301" w:name="_Toc170117767"/>
      <w:r w:rsidRPr="00D3062E">
        <w:t>5.4.2.2</w:t>
      </w:r>
      <w:r w:rsidRPr="00D3062E">
        <w:tab/>
      </w:r>
      <w:r w:rsidRPr="00D3062E">
        <w:rPr>
          <w:lang w:val="en-US"/>
        </w:rPr>
        <w:t>NSCE_PolicyManagement</w:t>
      </w:r>
      <w:r w:rsidRPr="00D3062E">
        <w:t>_Create</w:t>
      </w:r>
      <w:bookmarkEnd w:id="293"/>
      <w:bookmarkEnd w:id="294"/>
      <w:bookmarkEnd w:id="295"/>
      <w:bookmarkEnd w:id="296"/>
      <w:bookmarkEnd w:id="297"/>
      <w:bookmarkEnd w:id="298"/>
      <w:bookmarkEnd w:id="299"/>
      <w:bookmarkEnd w:id="300"/>
      <w:bookmarkEnd w:id="301"/>
    </w:p>
    <w:p w14:paraId="0F11DEBF" w14:textId="74D3D1CB" w:rsidR="003C2A5F" w:rsidRPr="00D3062E" w:rsidRDefault="003C2A5F" w:rsidP="003C2A5F">
      <w:pPr>
        <w:pStyle w:val="51"/>
      </w:pPr>
      <w:bookmarkStart w:id="302" w:name="_Toc144024135"/>
      <w:bookmarkStart w:id="303" w:name="_Toc144459567"/>
      <w:bookmarkStart w:id="304" w:name="_Toc151743069"/>
      <w:bookmarkStart w:id="305" w:name="_Toc151743534"/>
      <w:bookmarkStart w:id="306" w:name="_Toc157434469"/>
      <w:bookmarkStart w:id="307" w:name="_Toc157436184"/>
      <w:bookmarkStart w:id="308" w:name="_Toc157440024"/>
      <w:bookmarkStart w:id="309" w:name="_Toc160649699"/>
      <w:bookmarkStart w:id="310" w:name="_Toc164927900"/>
      <w:bookmarkStart w:id="311" w:name="_Toc168549703"/>
      <w:bookmarkStart w:id="312" w:name="_Toc170117768"/>
      <w:r w:rsidRPr="00D3062E">
        <w:t>5.4.2.2.1</w:t>
      </w:r>
      <w:r w:rsidRPr="00D3062E">
        <w:tab/>
        <w:t>General</w:t>
      </w:r>
      <w:bookmarkEnd w:id="302"/>
      <w:bookmarkEnd w:id="303"/>
      <w:bookmarkEnd w:id="304"/>
      <w:bookmarkEnd w:id="305"/>
      <w:bookmarkEnd w:id="306"/>
      <w:bookmarkEnd w:id="307"/>
      <w:bookmarkEnd w:id="308"/>
      <w:bookmarkEnd w:id="309"/>
      <w:bookmarkEnd w:id="310"/>
      <w:bookmarkEnd w:id="311"/>
      <w:bookmarkEnd w:id="312"/>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13" w:name="_Toc96843346"/>
      <w:bookmarkStart w:id="314" w:name="_Toc96844321"/>
      <w:bookmarkStart w:id="315" w:name="_Toc100739894"/>
      <w:bookmarkStart w:id="316" w:name="_Toc129252467"/>
      <w:bookmarkStart w:id="317" w:name="_Toc157434470"/>
      <w:bookmarkStart w:id="318" w:name="_Toc144024136"/>
      <w:bookmarkStart w:id="319" w:name="_Toc144459568"/>
      <w:bookmarkStart w:id="320" w:name="_Toc151743070"/>
      <w:bookmarkStart w:id="321" w:name="_Toc151743535"/>
      <w:bookmarkStart w:id="322" w:name="_Toc157436185"/>
      <w:bookmarkStart w:id="323" w:name="_Toc157440025"/>
      <w:bookmarkStart w:id="324" w:name="_Toc160649700"/>
      <w:bookmarkStart w:id="325" w:name="_Toc164927901"/>
      <w:bookmarkStart w:id="326" w:name="_Toc168549704"/>
      <w:bookmarkStart w:id="327" w:name="_Toc170117769"/>
      <w:r w:rsidRPr="00D3062E">
        <w:t>5.4.2.2.2</w:t>
      </w:r>
      <w:r w:rsidRPr="00D3062E">
        <w:tab/>
      </w:r>
      <w:bookmarkEnd w:id="313"/>
      <w:bookmarkEnd w:id="314"/>
      <w:bookmarkEnd w:id="315"/>
      <w:bookmarkEnd w:id="316"/>
      <w:r w:rsidRPr="00D3062E">
        <w:t>Policy Provisioning</w:t>
      </w:r>
      <w:bookmarkEnd w:id="317"/>
      <w:bookmarkEnd w:id="318"/>
      <w:bookmarkEnd w:id="319"/>
      <w:bookmarkEnd w:id="320"/>
      <w:bookmarkEnd w:id="321"/>
      <w:bookmarkEnd w:id="322"/>
      <w:bookmarkEnd w:id="323"/>
      <w:bookmarkEnd w:id="324"/>
      <w:bookmarkEnd w:id="325"/>
      <w:bookmarkEnd w:id="326"/>
      <w:bookmarkEnd w:id="327"/>
    </w:p>
    <w:p w14:paraId="3D26ECB9" w14:textId="21171615" w:rsidR="003C2A5F" w:rsidRPr="00D3062E" w:rsidRDefault="003C2A5F" w:rsidP="003C2A5F">
      <w:bookmarkStart w:id="328" w:name="_Toc89425593"/>
      <w:bookmarkStart w:id="329" w:name="_Toc96843347"/>
      <w:bookmarkStart w:id="330" w:name="_Toc96844322"/>
      <w:bookmarkStart w:id="331" w:name="_Toc100739895"/>
      <w:bookmarkStart w:id="33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33" w:name="_MON_1766668877"/>
    <w:bookmarkEnd w:id="333"/>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79.85pt;height:124.4pt;mso-width-percent:0;mso-height-percent:0;mso-width-percent:0;mso-height-percent:0" o:ole="">
            <v:imagedata r:id="rId41" o:title=""/>
          </v:shape>
          <o:OLEObject Type="Embed" ProgID="Word.Document.8" ShapeID="_x0000_i1041" DrawAspect="Content" ObjectID="_1781925784"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34" w:name="_Toc151743071"/>
      <w:bookmarkStart w:id="335" w:name="_Toc151743536"/>
      <w:bookmarkStart w:id="336" w:name="_Toc157434471"/>
      <w:bookmarkStart w:id="337" w:name="_Toc157436186"/>
      <w:bookmarkStart w:id="338" w:name="_Toc157440026"/>
      <w:bookmarkStart w:id="339" w:name="_Toc144024137"/>
      <w:bookmarkStart w:id="340"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41" w:name="_Toc160649701"/>
      <w:bookmarkStart w:id="342" w:name="_Toc164927902"/>
      <w:bookmarkStart w:id="343" w:name="_Toc168549705"/>
      <w:bookmarkStart w:id="344" w:name="_Toc170117770"/>
      <w:r w:rsidRPr="00D3062E">
        <w:t>5.4.2.3</w:t>
      </w:r>
      <w:r w:rsidRPr="00D3062E">
        <w:tab/>
      </w:r>
      <w:r w:rsidRPr="00D3062E">
        <w:rPr>
          <w:lang w:val="en-US"/>
        </w:rPr>
        <w:t>NSCE_PolicyManagement</w:t>
      </w:r>
      <w:r w:rsidRPr="00D3062E">
        <w:t>_Update</w:t>
      </w:r>
      <w:bookmarkEnd w:id="334"/>
      <w:bookmarkEnd w:id="335"/>
      <w:bookmarkEnd w:id="336"/>
      <w:bookmarkEnd w:id="337"/>
      <w:bookmarkEnd w:id="338"/>
      <w:bookmarkEnd w:id="341"/>
      <w:bookmarkEnd w:id="342"/>
      <w:bookmarkEnd w:id="343"/>
      <w:bookmarkEnd w:id="344"/>
    </w:p>
    <w:p w14:paraId="511B9C38" w14:textId="197556A4" w:rsidR="003C2A5F" w:rsidRPr="00D3062E" w:rsidRDefault="003C2A5F" w:rsidP="003C2A5F">
      <w:pPr>
        <w:pStyle w:val="51"/>
      </w:pPr>
      <w:bookmarkStart w:id="345" w:name="_Toc151743072"/>
      <w:bookmarkStart w:id="346" w:name="_Toc151743537"/>
      <w:bookmarkStart w:id="347" w:name="_Toc157434472"/>
      <w:bookmarkStart w:id="348" w:name="_Toc157436187"/>
      <w:bookmarkStart w:id="349" w:name="_Toc157440027"/>
      <w:bookmarkStart w:id="350" w:name="_Toc160649702"/>
      <w:bookmarkStart w:id="351" w:name="_Toc164927903"/>
      <w:bookmarkStart w:id="352" w:name="_Toc168549706"/>
      <w:bookmarkStart w:id="353" w:name="_Toc170117771"/>
      <w:r w:rsidRPr="00D3062E">
        <w:t>5.4.2.3.1</w:t>
      </w:r>
      <w:r w:rsidRPr="00D3062E">
        <w:tab/>
        <w:t>General</w:t>
      </w:r>
      <w:bookmarkEnd w:id="345"/>
      <w:bookmarkEnd w:id="346"/>
      <w:bookmarkEnd w:id="347"/>
      <w:bookmarkEnd w:id="348"/>
      <w:bookmarkEnd w:id="349"/>
      <w:bookmarkEnd w:id="350"/>
      <w:bookmarkEnd w:id="351"/>
      <w:bookmarkEnd w:id="352"/>
      <w:bookmarkEnd w:id="353"/>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354" w:name="_Toc151743073"/>
      <w:bookmarkStart w:id="355" w:name="_Toc151743538"/>
      <w:bookmarkStart w:id="356" w:name="_Toc157434473"/>
      <w:bookmarkStart w:id="357" w:name="_Toc157436188"/>
      <w:bookmarkStart w:id="358" w:name="_Toc157440028"/>
      <w:bookmarkStart w:id="359" w:name="_Toc160649703"/>
      <w:bookmarkStart w:id="360" w:name="_Toc164927904"/>
      <w:bookmarkStart w:id="361" w:name="_Toc168549707"/>
      <w:bookmarkStart w:id="362" w:name="_Toc170117772"/>
      <w:r w:rsidRPr="00D3062E">
        <w:t>5.4.2.3.2</w:t>
      </w:r>
      <w:r w:rsidRPr="00D3062E">
        <w:tab/>
      </w:r>
      <w:bookmarkEnd w:id="328"/>
      <w:bookmarkEnd w:id="329"/>
      <w:bookmarkEnd w:id="330"/>
      <w:bookmarkEnd w:id="331"/>
      <w:bookmarkEnd w:id="332"/>
      <w:r w:rsidRPr="00D3062E">
        <w:t>Policy Update</w:t>
      </w:r>
      <w:bookmarkEnd w:id="339"/>
      <w:bookmarkEnd w:id="340"/>
      <w:bookmarkEnd w:id="354"/>
      <w:bookmarkEnd w:id="355"/>
      <w:bookmarkEnd w:id="356"/>
      <w:bookmarkEnd w:id="357"/>
      <w:bookmarkEnd w:id="358"/>
      <w:bookmarkEnd w:id="359"/>
      <w:bookmarkEnd w:id="360"/>
      <w:bookmarkEnd w:id="361"/>
      <w:bookmarkEnd w:id="362"/>
    </w:p>
    <w:p w14:paraId="2FB99132" w14:textId="24D19EEF" w:rsidR="003C2A5F" w:rsidRPr="00D3062E" w:rsidRDefault="003C2A5F" w:rsidP="003C2A5F">
      <w:bookmarkStart w:id="363" w:name="_Toc96843348"/>
      <w:bookmarkStart w:id="364" w:name="_Toc96844323"/>
      <w:bookmarkStart w:id="365" w:name="_Toc100739896"/>
      <w:bookmarkStart w:id="36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367" w:name="_MON_1766668919"/>
    <w:bookmarkEnd w:id="36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79.85pt;height:154.5pt;mso-width-percent:0;mso-height-percent:0;mso-width-percent:0;mso-height-percent:0" o:ole="">
            <v:imagedata r:id="rId43" o:title=""/>
          </v:shape>
          <o:OLEObject Type="Embed" ProgID="Word.Document.8" ShapeID="_x0000_i1042" DrawAspect="Content" ObjectID="_1781925785"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368" w:name="_Hlk150001911"/>
      <w:r w:rsidRPr="00D3062E">
        <w:t xml:space="preserve">Policy </w:t>
      </w:r>
      <w:bookmarkEnd w:id="36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369" w:name="_Toc151743074"/>
      <w:bookmarkStart w:id="370" w:name="_Toc151743539"/>
      <w:bookmarkStart w:id="371" w:name="_Toc157434474"/>
      <w:bookmarkStart w:id="372" w:name="_Toc157436189"/>
      <w:bookmarkStart w:id="373" w:name="_Toc157440029"/>
      <w:bookmarkStart w:id="374" w:name="_Toc144024142"/>
      <w:bookmarkStart w:id="375" w:name="_Toc144459574"/>
      <w:bookmarkStart w:id="376" w:name="_Toc144024138"/>
      <w:bookmarkStart w:id="37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378" w:name="_Toc160649704"/>
      <w:bookmarkStart w:id="379" w:name="_Toc164927905"/>
      <w:bookmarkStart w:id="380" w:name="_Toc168549708"/>
      <w:bookmarkStart w:id="381" w:name="_Toc170117773"/>
      <w:r w:rsidRPr="00D3062E">
        <w:t>5.4.2.4</w:t>
      </w:r>
      <w:r w:rsidRPr="00D3062E">
        <w:tab/>
      </w:r>
      <w:r w:rsidRPr="00D3062E">
        <w:rPr>
          <w:lang w:val="en-US"/>
        </w:rPr>
        <w:t>NSCE_PolicyManagement</w:t>
      </w:r>
      <w:r w:rsidRPr="00D3062E">
        <w:t>_Delete</w:t>
      </w:r>
      <w:bookmarkEnd w:id="369"/>
      <w:bookmarkEnd w:id="370"/>
      <w:bookmarkEnd w:id="371"/>
      <w:bookmarkEnd w:id="372"/>
      <w:bookmarkEnd w:id="373"/>
      <w:bookmarkEnd w:id="378"/>
      <w:bookmarkEnd w:id="379"/>
      <w:bookmarkEnd w:id="380"/>
      <w:bookmarkEnd w:id="381"/>
    </w:p>
    <w:p w14:paraId="26DA81CD" w14:textId="38430FDA" w:rsidR="003C2A5F" w:rsidRPr="00D3062E" w:rsidRDefault="003C2A5F" w:rsidP="003C2A5F">
      <w:pPr>
        <w:pStyle w:val="51"/>
      </w:pPr>
      <w:bookmarkStart w:id="382" w:name="_Toc151743075"/>
      <w:bookmarkStart w:id="383" w:name="_Toc151743540"/>
      <w:bookmarkStart w:id="384" w:name="_Toc157434475"/>
      <w:bookmarkStart w:id="385" w:name="_Toc157436190"/>
      <w:bookmarkStart w:id="386" w:name="_Toc157440030"/>
      <w:bookmarkStart w:id="387" w:name="_Toc160649705"/>
      <w:bookmarkStart w:id="388" w:name="_Toc164927906"/>
      <w:bookmarkStart w:id="389" w:name="_Toc168549709"/>
      <w:bookmarkStart w:id="390" w:name="_Toc170117774"/>
      <w:r w:rsidRPr="00D3062E">
        <w:t>5.4.2.4.1</w:t>
      </w:r>
      <w:r w:rsidRPr="00D3062E">
        <w:tab/>
        <w:t>General</w:t>
      </w:r>
      <w:bookmarkEnd w:id="382"/>
      <w:bookmarkEnd w:id="383"/>
      <w:bookmarkEnd w:id="384"/>
      <w:bookmarkEnd w:id="385"/>
      <w:bookmarkEnd w:id="386"/>
      <w:bookmarkEnd w:id="387"/>
      <w:bookmarkEnd w:id="388"/>
      <w:bookmarkEnd w:id="389"/>
      <w:bookmarkEnd w:id="39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391" w:name="_Toc151743076"/>
      <w:bookmarkStart w:id="392" w:name="_Toc151743541"/>
      <w:bookmarkStart w:id="393" w:name="_Toc157434476"/>
      <w:bookmarkStart w:id="394" w:name="_Toc157436191"/>
      <w:bookmarkStart w:id="395" w:name="_Toc157440031"/>
      <w:bookmarkStart w:id="396" w:name="_Toc160649706"/>
      <w:bookmarkStart w:id="397" w:name="_Toc164927907"/>
      <w:bookmarkStart w:id="398" w:name="_Toc168549710"/>
      <w:bookmarkStart w:id="399" w:name="_Toc170117775"/>
      <w:bookmarkStart w:id="400" w:name="_Toc157434477"/>
      <w:bookmarkStart w:id="401" w:name="_Toc157436192"/>
      <w:bookmarkStart w:id="402" w:name="_Toc157440032"/>
      <w:bookmarkStart w:id="403" w:name="_Toc151743077"/>
      <w:bookmarkStart w:id="404" w:name="_Toc151743542"/>
      <w:bookmarkEnd w:id="363"/>
      <w:bookmarkEnd w:id="364"/>
      <w:bookmarkEnd w:id="365"/>
      <w:bookmarkEnd w:id="366"/>
      <w:bookmarkEnd w:id="374"/>
      <w:bookmarkEnd w:id="375"/>
      <w:bookmarkEnd w:id="376"/>
      <w:bookmarkEnd w:id="377"/>
      <w:r w:rsidRPr="00D3062E">
        <w:t>5.4.2.4.2</w:t>
      </w:r>
      <w:r w:rsidRPr="00D3062E">
        <w:tab/>
        <w:t>Policy(ies) Deletion</w:t>
      </w:r>
      <w:bookmarkEnd w:id="391"/>
      <w:bookmarkEnd w:id="392"/>
      <w:bookmarkEnd w:id="393"/>
      <w:bookmarkEnd w:id="394"/>
      <w:bookmarkEnd w:id="395"/>
      <w:bookmarkEnd w:id="396"/>
      <w:bookmarkEnd w:id="397"/>
      <w:bookmarkEnd w:id="398"/>
      <w:bookmarkEnd w:id="399"/>
    </w:p>
    <w:p w14:paraId="36AA3418" w14:textId="6848B74A" w:rsidR="00311EA5" w:rsidRPr="00D3062E" w:rsidRDefault="00311EA5" w:rsidP="00311EA5">
      <w:bookmarkStart w:id="405" w:name="_Toc96843351"/>
      <w:bookmarkStart w:id="406" w:name="_Toc96844326"/>
      <w:bookmarkStart w:id="407" w:name="_Toc100739899"/>
      <w:bookmarkStart w:id="40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09" w:name="_MON_1766668991"/>
    <w:bookmarkEnd w:id="40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79.85pt;height:125.3pt;mso-width-percent:0;mso-height-percent:0;mso-width-percent:0;mso-height-percent:0" o:ole="">
            <v:imagedata r:id="rId45" o:title=""/>
          </v:shape>
          <o:OLEObject Type="Embed" ProgID="Word.Document.8" ShapeID="_x0000_i1043" DrawAspect="Content" ObjectID="_1781925786"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10" w:name="_Toc160649707"/>
      <w:bookmarkStart w:id="411" w:name="_Toc164927908"/>
      <w:bookmarkStart w:id="412" w:name="_Toc168549711"/>
      <w:bookmarkStart w:id="413" w:name="_Toc170117776"/>
      <w:bookmarkEnd w:id="405"/>
      <w:bookmarkEnd w:id="406"/>
      <w:bookmarkEnd w:id="407"/>
      <w:bookmarkEnd w:id="408"/>
      <w:r w:rsidRPr="00D3062E">
        <w:t>5.4.2.5</w:t>
      </w:r>
      <w:r w:rsidRPr="00D3062E">
        <w:tab/>
      </w:r>
      <w:r w:rsidRPr="00D3062E">
        <w:rPr>
          <w:lang w:val="en-US"/>
        </w:rPr>
        <w:t>NSCE_PolicyManagement_HarmonizationNotify</w:t>
      </w:r>
      <w:bookmarkEnd w:id="400"/>
      <w:bookmarkEnd w:id="401"/>
      <w:bookmarkEnd w:id="402"/>
      <w:bookmarkEnd w:id="410"/>
      <w:bookmarkEnd w:id="411"/>
      <w:bookmarkEnd w:id="412"/>
      <w:bookmarkEnd w:id="413"/>
    </w:p>
    <w:p w14:paraId="3B650004" w14:textId="77777777" w:rsidR="003C2A5F" w:rsidRPr="00D3062E" w:rsidRDefault="003C2A5F" w:rsidP="003C2A5F">
      <w:pPr>
        <w:pStyle w:val="51"/>
      </w:pPr>
      <w:bookmarkStart w:id="414" w:name="_Toc157434478"/>
      <w:bookmarkStart w:id="415" w:name="_Toc157436193"/>
      <w:bookmarkStart w:id="416" w:name="_Toc157440033"/>
      <w:bookmarkStart w:id="417" w:name="_Toc160649708"/>
      <w:bookmarkStart w:id="418" w:name="_Toc164927909"/>
      <w:bookmarkStart w:id="419" w:name="_Toc168549712"/>
      <w:bookmarkStart w:id="420" w:name="_Toc170117777"/>
      <w:r w:rsidRPr="00D3062E">
        <w:t>5.4.2.5.1</w:t>
      </w:r>
      <w:r w:rsidRPr="00D3062E">
        <w:tab/>
        <w:t>General</w:t>
      </w:r>
      <w:bookmarkEnd w:id="414"/>
      <w:bookmarkEnd w:id="415"/>
      <w:bookmarkEnd w:id="416"/>
      <w:bookmarkEnd w:id="417"/>
      <w:bookmarkEnd w:id="418"/>
      <w:bookmarkEnd w:id="419"/>
      <w:bookmarkEnd w:id="42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21" w:name="_Toc157434479"/>
      <w:bookmarkStart w:id="422" w:name="_Toc157436194"/>
      <w:bookmarkStart w:id="423" w:name="_Toc157440034"/>
      <w:bookmarkStart w:id="424" w:name="_Toc160649709"/>
      <w:bookmarkStart w:id="425" w:name="_Toc164927910"/>
      <w:bookmarkStart w:id="426" w:name="_Toc168549713"/>
      <w:bookmarkStart w:id="427" w:name="_Toc170117778"/>
      <w:bookmarkStart w:id="428" w:name="_Toc157434480"/>
      <w:bookmarkStart w:id="429" w:name="_Toc157436195"/>
      <w:bookmarkStart w:id="430" w:name="_Toc157440035"/>
      <w:r w:rsidRPr="00D3062E">
        <w:t>5.4.2.5.2</w:t>
      </w:r>
      <w:r w:rsidRPr="00D3062E">
        <w:tab/>
        <w:t xml:space="preserve">Policy Harmonization </w:t>
      </w:r>
      <w:r w:rsidRPr="00D3062E">
        <w:rPr>
          <w:lang w:val="en-US"/>
        </w:rPr>
        <w:t>Notification</w:t>
      </w:r>
      <w:bookmarkEnd w:id="421"/>
      <w:bookmarkEnd w:id="422"/>
      <w:bookmarkEnd w:id="423"/>
      <w:bookmarkEnd w:id="424"/>
      <w:bookmarkEnd w:id="425"/>
      <w:bookmarkEnd w:id="426"/>
      <w:bookmarkEnd w:id="427"/>
    </w:p>
    <w:p w14:paraId="67D4C9AC" w14:textId="77777777" w:rsidR="00F5485E" w:rsidRPr="00D3062E" w:rsidRDefault="00F5485E" w:rsidP="00F5485E">
      <w:bookmarkStart w:id="431"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32" w:name="_MON_1768421713"/>
    <w:bookmarkEnd w:id="432"/>
    <w:p w14:paraId="6949C790" w14:textId="77777777" w:rsidR="00F5485E" w:rsidRPr="00D3062E" w:rsidRDefault="00F5485E" w:rsidP="00F5485E">
      <w:pPr>
        <w:pStyle w:val="TH"/>
      </w:pPr>
      <w:r w:rsidRPr="00D3062E">
        <w:rPr>
          <w:noProof/>
        </w:rPr>
        <w:object w:dxaOrig="9620" w:dyaOrig="2749" w14:anchorId="2D531837">
          <v:shape id="_x0000_i1044" type="#_x0000_t75" alt="" style="width:479.85pt;height:138.55pt" o:ole="">
            <v:imagedata r:id="rId47" o:title=""/>
          </v:shape>
          <o:OLEObject Type="Embed" ProgID="Word.Document.8" ShapeID="_x0000_i1044" DrawAspect="Content" ObjectID="_1781925787"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33" w:name="_Toc164927911"/>
      <w:bookmarkStart w:id="434" w:name="_Toc168549714"/>
      <w:bookmarkStart w:id="435" w:name="_Toc170117779"/>
      <w:r w:rsidRPr="00D3062E">
        <w:t>5.4.2.6</w:t>
      </w:r>
      <w:r w:rsidRPr="00D3062E">
        <w:tab/>
      </w:r>
      <w:r w:rsidRPr="00D3062E">
        <w:rPr>
          <w:lang w:val="en-US"/>
        </w:rPr>
        <w:t>NSCE_PolicyManagement</w:t>
      </w:r>
      <w:r w:rsidRPr="00D3062E">
        <w:t>_</w:t>
      </w:r>
      <w:r w:rsidRPr="00D3062E">
        <w:rPr>
          <w:lang w:val="en-US"/>
        </w:rPr>
        <w:t>Subscribe</w:t>
      </w:r>
      <w:bookmarkEnd w:id="403"/>
      <w:bookmarkEnd w:id="404"/>
      <w:bookmarkEnd w:id="428"/>
      <w:bookmarkEnd w:id="429"/>
      <w:bookmarkEnd w:id="430"/>
      <w:bookmarkEnd w:id="431"/>
      <w:bookmarkEnd w:id="433"/>
      <w:bookmarkEnd w:id="434"/>
      <w:bookmarkEnd w:id="435"/>
    </w:p>
    <w:p w14:paraId="46200E1D" w14:textId="4972714F" w:rsidR="003C2A5F" w:rsidRPr="00D3062E" w:rsidRDefault="003C2A5F" w:rsidP="003C2A5F">
      <w:pPr>
        <w:pStyle w:val="51"/>
      </w:pPr>
      <w:bookmarkStart w:id="436" w:name="_Toc151743078"/>
      <w:bookmarkStart w:id="437" w:name="_Toc151743543"/>
      <w:bookmarkStart w:id="438" w:name="_Toc157434481"/>
      <w:bookmarkStart w:id="439" w:name="_Toc157436196"/>
      <w:bookmarkStart w:id="440" w:name="_Toc157440036"/>
      <w:bookmarkStart w:id="441" w:name="_Toc160649711"/>
      <w:bookmarkStart w:id="442" w:name="_Toc164927912"/>
      <w:bookmarkStart w:id="443" w:name="_Toc168549715"/>
      <w:bookmarkStart w:id="444" w:name="_Toc170117780"/>
      <w:r w:rsidRPr="00D3062E">
        <w:t>5.4.2.6.1</w:t>
      </w:r>
      <w:r w:rsidRPr="00D3062E">
        <w:tab/>
        <w:t>General</w:t>
      </w:r>
      <w:bookmarkEnd w:id="436"/>
      <w:bookmarkEnd w:id="437"/>
      <w:bookmarkEnd w:id="438"/>
      <w:bookmarkEnd w:id="439"/>
      <w:bookmarkEnd w:id="440"/>
      <w:bookmarkEnd w:id="441"/>
      <w:bookmarkEnd w:id="442"/>
      <w:bookmarkEnd w:id="443"/>
      <w:bookmarkEnd w:id="444"/>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445" w:name="_Toc151743079"/>
      <w:bookmarkStart w:id="446" w:name="_Toc151743544"/>
      <w:bookmarkStart w:id="447" w:name="_Toc157434482"/>
      <w:bookmarkStart w:id="448" w:name="_Toc157436197"/>
      <w:bookmarkStart w:id="449" w:name="_Toc157440037"/>
      <w:bookmarkStart w:id="450" w:name="_Toc160649712"/>
      <w:bookmarkStart w:id="451" w:name="_Toc164927913"/>
      <w:bookmarkStart w:id="452" w:name="_Toc168549716"/>
      <w:bookmarkStart w:id="453" w:name="_Toc170117781"/>
      <w:r w:rsidRPr="00D3062E">
        <w:t>5.4.2.6.2</w:t>
      </w:r>
      <w:r w:rsidRPr="00D3062E">
        <w:tab/>
        <w:t>Policy Usage</w:t>
      </w:r>
      <w:r w:rsidRPr="00D3062E">
        <w:rPr>
          <w:rFonts w:eastAsia="等线"/>
        </w:rPr>
        <w:t xml:space="preserve"> Subscription</w:t>
      </w:r>
      <w:r w:rsidRPr="00D3062E">
        <w:t xml:space="preserve"> Creation</w:t>
      </w:r>
      <w:bookmarkEnd w:id="445"/>
      <w:bookmarkEnd w:id="446"/>
      <w:bookmarkEnd w:id="447"/>
      <w:bookmarkEnd w:id="448"/>
      <w:bookmarkEnd w:id="449"/>
      <w:bookmarkEnd w:id="450"/>
      <w:bookmarkEnd w:id="451"/>
      <w:bookmarkEnd w:id="452"/>
      <w:bookmarkEnd w:id="453"/>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454" w:name="_MON_1760025966"/>
    <w:bookmarkEnd w:id="454"/>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1pt;height:125.75pt;mso-width-percent:0;mso-height-percent:0;mso-width-percent:0;mso-height-percent:0" o:ole="">
            <v:imagedata r:id="rId49" o:title=""/>
          </v:shape>
          <o:OLEObject Type="Embed" ProgID="Word.Document.8" ShapeID="_x0000_i1045" DrawAspect="Content" ObjectID="_1781925788"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455" w:name="_Hlk149413179"/>
      <w:r w:rsidRPr="00D3062E">
        <w:t xml:space="preserve">PolUsageSubsc </w:t>
      </w:r>
      <w:bookmarkEnd w:id="455"/>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456" w:name="_Toc151743080"/>
      <w:bookmarkStart w:id="457" w:name="_Toc151743545"/>
      <w:bookmarkStart w:id="458" w:name="_Toc157434483"/>
      <w:bookmarkStart w:id="459" w:name="_Toc157436198"/>
      <w:bookmarkStart w:id="460" w:name="_Toc157440038"/>
      <w:bookmarkStart w:id="461" w:name="_Toc160649713"/>
      <w:bookmarkStart w:id="462" w:name="_Toc164927914"/>
      <w:bookmarkStart w:id="463" w:name="_Toc168549717"/>
      <w:bookmarkStart w:id="464" w:name="_Toc170117782"/>
      <w:r w:rsidRPr="00D3062E">
        <w:t>5.4.2.6.3</w:t>
      </w:r>
      <w:r w:rsidRPr="00D3062E">
        <w:tab/>
        <w:t>Policy Usage</w:t>
      </w:r>
      <w:r w:rsidRPr="00D3062E">
        <w:rPr>
          <w:rFonts w:eastAsia="等线"/>
        </w:rPr>
        <w:t xml:space="preserve"> Subscription</w:t>
      </w:r>
      <w:r w:rsidRPr="00D3062E">
        <w:t xml:space="preserve"> Update</w:t>
      </w:r>
      <w:bookmarkEnd w:id="456"/>
      <w:bookmarkEnd w:id="457"/>
      <w:bookmarkEnd w:id="458"/>
      <w:bookmarkEnd w:id="459"/>
      <w:bookmarkEnd w:id="460"/>
      <w:bookmarkEnd w:id="461"/>
      <w:bookmarkEnd w:id="462"/>
      <w:bookmarkEnd w:id="463"/>
      <w:bookmarkEnd w:id="46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465" w:name="_MON_1760026252"/>
    <w:bookmarkEnd w:id="46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1pt;height:156.3pt;mso-width-percent:0;mso-height-percent:0;mso-width-percent:0;mso-height-percent:0" o:ole="">
            <v:imagedata r:id="rId51" o:title=""/>
          </v:shape>
          <o:OLEObject Type="Embed" ProgID="Word.Document.8" ShapeID="_x0000_i1046" DrawAspect="Content" ObjectID="_1781925789"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466" w:name="_Toc160649714"/>
      <w:bookmarkStart w:id="467" w:name="_Toc164927915"/>
      <w:bookmarkStart w:id="468" w:name="_Toc168549718"/>
      <w:bookmarkStart w:id="469" w:name="_Toc170117783"/>
      <w:bookmarkStart w:id="470" w:name="_Toc144024139"/>
      <w:bookmarkStart w:id="471" w:name="_Toc148176838"/>
      <w:bookmarkStart w:id="472" w:name="_Toc148358888"/>
      <w:bookmarkStart w:id="473" w:name="_Toc151743082"/>
      <w:bookmarkStart w:id="474" w:name="_Toc151743547"/>
      <w:bookmarkStart w:id="475" w:name="_Toc157434485"/>
      <w:bookmarkStart w:id="476" w:name="_Toc157436200"/>
      <w:bookmarkStart w:id="477" w:name="_Toc157440040"/>
      <w:r w:rsidRPr="00D3062E">
        <w:t>5.4.2.6.4</w:t>
      </w:r>
      <w:r w:rsidRPr="00D3062E">
        <w:tab/>
        <w:t>Policy Usage</w:t>
      </w:r>
      <w:r w:rsidRPr="00D3062E">
        <w:rPr>
          <w:rFonts w:eastAsia="等线"/>
        </w:rPr>
        <w:t xml:space="preserve"> Subscription</w:t>
      </w:r>
      <w:r w:rsidRPr="00D3062E">
        <w:t xml:space="preserve"> Deletion</w:t>
      </w:r>
      <w:bookmarkEnd w:id="466"/>
      <w:bookmarkEnd w:id="467"/>
      <w:bookmarkEnd w:id="468"/>
      <w:bookmarkEnd w:id="46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478" w:name="_MON_1760119529"/>
    <w:bookmarkEnd w:id="47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79.85pt;height:125.3pt;mso-width-percent:0;mso-height-percent:0;mso-width-percent:0;mso-height-percent:0" o:ole="">
            <v:imagedata r:id="rId29" o:title=""/>
          </v:shape>
          <o:OLEObject Type="Embed" ProgID="Word.Document.8" ShapeID="_x0000_i1047" DrawAspect="Content" ObjectID="_1781925790"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479" w:name="_Toc160649715"/>
      <w:bookmarkStart w:id="480" w:name="_Toc164927916"/>
      <w:bookmarkStart w:id="481" w:name="_Toc168549719"/>
      <w:bookmarkStart w:id="482" w:name="_Toc170117784"/>
      <w:r w:rsidRPr="00D3062E">
        <w:t>5.4.2.7</w:t>
      </w:r>
      <w:r w:rsidRPr="00D3062E">
        <w:tab/>
      </w:r>
      <w:bookmarkEnd w:id="470"/>
      <w:bookmarkEnd w:id="471"/>
      <w:bookmarkEnd w:id="472"/>
      <w:r w:rsidRPr="00D3062E">
        <w:rPr>
          <w:lang w:val="en-US"/>
        </w:rPr>
        <w:t>NSCE_PolicyManagement_Notify</w:t>
      </w:r>
      <w:bookmarkEnd w:id="473"/>
      <w:bookmarkEnd w:id="474"/>
      <w:bookmarkEnd w:id="475"/>
      <w:bookmarkEnd w:id="476"/>
      <w:bookmarkEnd w:id="477"/>
      <w:bookmarkEnd w:id="479"/>
      <w:bookmarkEnd w:id="480"/>
      <w:bookmarkEnd w:id="481"/>
      <w:bookmarkEnd w:id="482"/>
    </w:p>
    <w:p w14:paraId="6C43C700" w14:textId="27FBA57F" w:rsidR="003C2A5F" w:rsidRPr="00D3062E" w:rsidRDefault="003C2A5F" w:rsidP="003C2A5F">
      <w:pPr>
        <w:pStyle w:val="51"/>
      </w:pPr>
      <w:bookmarkStart w:id="483" w:name="_Toc96843336"/>
      <w:bookmarkStart w:id="484" w:name="_Toc96844311"/>
      <w:bookmarkStart w:id="485" w:name="_Toc100739884"/>
      <w:bookmarkStart w:id="486" w:name="_Toc129252457"/>
      <w:bookmarkStart w:id="487" w:name="_Toc144024140"/>
      <w:bookmarkStart w:id="488" w:name="_Toc148176839"/>
      <w:bookmarkStart w:id="489" w:name="_Toc148358889"/>
      <w:bookmarkStart w:id="490" w:name="_Toc151743083"/>
      <w:bookmarkStart w:id="491" w:name="_Toc151743548"/>
      <w:bookmarkStart w:id="492" w:name="_Toc157434486"/>
      <w:bookmarkStart w:id="493" w:name="_Toc157436201"/>
      <w:bookmarkStart w:id="494" w:name="_Toc157440041"/>
      <w:bookmarkStart w:id="495" w:name="_Toc160649716"/>
      <w:bookmarkStart w:id="496" w:name="_Toc164927917"/>
      <w:bookmarkStart w:id="497" w:name="_Toc168549720"/>
      <w:bookmarkStart w:id="498" w:name="_Toc170117785"/>
      <w:r w:rsidRPr="00D3062E">
        <w:t>5.4.2.7.1</w:t>
      </w:r>
      <w:r w:rsidRPr="00D3062E">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499" w:name="_Toc96843337"/>
      <w:bookmarkStart w:id="500" w:name="_Toc96844312"/>
      <w:bookmarkStart w:id="501" w:name="_Toc100739885"/>
      <w:bookmarkStart w:id="502" w:name="_Toc129252458"/>
      <w:bookmarkStart w:id="503" w:name="_Toc144024141"/>
      <w:bookmarkStart w:id="504" w:name="_Toc148176840"/>
      <w:bookmarkStart w:id="505" w:name="_Toc148358890"/>
      <w:bookmarkStart w:id="506" w:name="_Toc151743084"/>
      <w:bookmarkStart w:id="507" w:name="_Toc151743549"/>
      <w:bookmarkStart w:id="508" w:name="_Toc157434487"/>
      <w:bookmarkStart w:id="509" w:name="_Toc157436202"/>
      <w:bookmarkStart w:id="510" w:name="_Toc157440042"/>
      <w:bookmarkStart w:id="511" w:name="_Toc160649717"/>
      <w:bookmarkStart w:id="512" w:name="_Toc164927918"/>
      <w:bookmarkStart w:id="513" w:name="_Toc168549721"/>
      <w:bookmarkStart w:id="514" w:name="_Toc170117786"/>
      <w:bookmarkStart w:id="515" w:name="_Toc151743053"/>
      <w:bookmarkStart w:id="516" w:name="_Toc151743518"/>
      <w:bookmarkStart w:id="517" w:name="_Toc157434488"/>
      <w:bookmarkStart w:id="518" w:name="_Toc157436203"/>
      <w:bookmarkStart w:id="519" w:name="_Toc157440043"/>
      <w:bookmarkStart w:id="520" w:name="_Toc148176845"/>
      <w:bookmarkStart w:id="521" w:name="_Toc148358895"/>
      <w:bookmarkStart w:id="522" w:name="_Toc151743054"/>
      <w:bookmarkStart w:id="523" w:name="_Toc151743519"/>
      <w:r w:rsidRPr="00D3062E">
        <w:t>5.4.2.7.2</w:t>
      </w:r>
      <w:r w:rsidRPr="00D3062E">
        <w:tab/>
      </w:r>
      <w:bookmarkEnd w:id="499"/>
      <w:bookmarkEnd w:id="500"/>
      <w:bookmarkEnd w:id="501"/>
      <w:bookmarkEnd w:id="502"/>
      <w:r w:rsidRPr="00D3062E">
        <w:t xml:space="preserve">Policy Usage </w:t>
      </w:r>
      <w:r w:rsidRPr="00D3062E">
        <w:rPr>
          <w:lang w:val="en-US"/>
        </w:rPr>
        <w:t>Notification</w:t>
      </w:r>
      <w:bookmarkEnd w:id="503"/>
      <w:bookmarkEnd w:id="504"/>
      <w:bookmarkEnd w:id="505"/>
      <w:bookmarkEnd w:id="506"/>
      <w:bookmarkEnd w:id="507"/>
      <w:bookmarkEnd w:id="508"/>
      <w:bookmarkEnd w:id="509"/>
      <w:bookmarkEnd w:id="510"/>
      <w:bookmarkEnd w:id="511"/>
      <w:bookmarkEnd w:id="512"/>
      <w:bookmarkEnd w:id="513"/>
      <w:bookmarkEnd w:id="514"/>
    </w:p>
    <w:p w14:paraId="0C4B7739" w14:textId="77777777" w:rsidR="00F5485E" w:rsidRPr="00D3062E" w:rsidRDefault="00F5485E" w:rsidP="00F5485E">
      <w:bookmarkStart w:id="524"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25" w:name="_MON_1768422235"/>
    <w:bookmarkEnd w:id="525"/>
    <w:p w14:paraId="3F65B9E5" w14:textId="77777777" w:rsidR="00F5485E" w:rsidRPr="00D3062E" w:rsidRDefault="00F5485E" w:rsidP="00F5485E">
      <w:pPr>
        <w:pStyle w:val="TF"/>
      </w:pPr>
      <w:r w:rsidRPr="00D3062E">
        <w:rPr>
          <w:noProof/>
        </w:rPr>
        <w:object w:dxaOrig="9620" w:dyaOrig="2749" w14:anchorId="0593A5C7">
          <v:shape id="_x0000_i1048" type="#_x0000_t75" alt="" style="width:479.85pt;height:138.55pt" o:ole="">
            <v:imagedata r:id="rId54" o:title=""/>
          </v:shape>
          <o:OLEObject Type="Embed" ProgID="Word.Document.8" ShapeID="_x0000_i1048" DrawAspect="Content" ObjectID="_1781925791"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26" w:name="_Toc164927919"/>
      <w:bookmarkStart w:id="527" w:name="_Toc168549722"/>
      <w:bookmarkStart w:id="528" w:name="_Toc170117787"/>
      <w:r w:rsidRPr="00D3062E">
        <w:t>5.5</w:t>
      </w:r>
      <w:r w:rsidRPr="00D3062E">
        <w:tab/>
        <w:t>NSCE_NSOptimization</w:t>
      </w:r>
      <w:bookmarkEnd w:id="515"/>
      <w:bookmarkEnd w:id="516"/>
      <w:bookmarkEnd w:id="517"/>
      <w:bookmarkEnd w:id="518"/>
      <w:bookmarkEnd w:id="519"/>
      <w:bookmarkEnd w:id="524"/>
      <w:bookmarkEnd w:id="526"/>
      <w:bookmarkEnd w:id="527"/>
      <w:bookmarkEnd w:id="528"/>
    </w:p>
    <w:p w14:paraId="6DA30963" w14:textId="685E81DF" w:rsidR="003C2A5F" w:rsidRPr="00D3062E" w:rsidRDefault="003C2A5F" w:rsidP="003C2A5F">
      <w:pPr>
        <w:pStyle w:val="31"/>
      </w:pPr>
      <w:bookmarkStart w:id="529" w:name="_Toc157434489"/>
      <w:bookmarkStart w:id="530" w:name="_Toc157436204"/>
      <w:bookmarkStart w:id="531" w:name="_Toc157440044"/>
      <w:bookmarkStart w:id="532" w:name="_Toc160649719"/>
      <w:bookmarkStart w:id="533" w:name="_Toc164927920"/>
      <w:bookmarkStart w:id="534" w:name="_Toc168549723"/>
      <w:bookmarkStart w:id="535" w:name="_Toc170117788"/>
      <w:bookmarkStart w:id="536" w:name="_Toc148176846"/>
      <w:bookmarkStart w:id="537" w:name="_Toc148358896"/>
      <w:bookmarkStart w:id="538" w:name="_Toc151743055"/>
      <w:bookmarkStart w:id="539" w:name="_Toc151743520"/>
      <w:bookmarkEnd w:id="520"/>
      <w:bookmarkEnd w:id="521"/>
      <w:bookmarkEnd w:id="522"/>
      <w:bookmarkEnd w:id="523"/>
      <w:r w:rsidRPr="00D3062E">
        <w:t>5.5.1</w:t>
      </w:r>
      <w:r w:rsidRPr="00D3062E">
        <w:tab/>
        <w:t>Service Description</w:t>
      </w:r>
      <w:bookmarkEnd w:id="529"/>
      <w:bookmarkEnd w:id="530"/>
      <w:bookmarkEnd w:id="531"/>
      <w:bookmarkEnd w:id="532"/>
      <w:bookmarkEnd w:id="533"/>
      <w:bookmarkEnd w:id="534"/>
      <w:bookmarkEnd w:id="535"/>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540" w:name="_Toc157434490"/>
      <w:bookmarkStart w:id="541" w:name="_Toc157436205"/>
      <w:bookmarkStart w:id="542" w:name="_Toc157440045"/>
      <w:bookmarkStart w:id="543" w:name="_Toc160649720"/>
      <w:bookmarkStart w:id="544" w:name="_Toc164927921"/>
      <w:bookmarkStart w:id="545" w:name="_Toc168549724"/>
      <w:bookmarkStart w:id="546" w:name="_Toc170117789"/>
      <w:bookmarkStart w:id="547" w:name="_Toc148176847"/>
      <w:bookmarkStart w:id="548" w:name="_Toc148358897"/>
      <w:bookmarkStart w:id="549" w:name="_Toc151743056"/>
      <w:bookmarkStart w:id="550" w:name="_Toc151743521"/>
      <w:bookmarkEnd w:id="536"/>
      <w:bookmarkEnd w:id="537"/>
      <w:bookmarkEnd w:id="538"/>
      <w:bookmarkEnd w:id="539"/>
      <w:r w:rsidRPr="00D3062E">
        <w:t>5.5.2</w:t>
      </w:r>
      <w:r w:rsidRPr="00D3062E">
        <w:tab/>
        <w:t>Service Operations</w:t>
      </w:r>
      <w:bookmarkEnd w:id="540"/>
      <w:bookmarkEnd w:id="541"/>
      <w:bookmarkEnd w:id="542"/>
      <w:bookmarkEnd w:id="543"/>
      <w:bookmarkEnd w:id="544"/>
      <w:bookmarkEnd w:id="545"/>
      <w:bookmarkEnd w:id="546"/>
    </w:p>
    <w:p w14:paraId="37AA8429" w14:textId="7BB2E379" w:rsidR="003C2A5F" w:rsidRPr="00D3062E" w:rsidRDefault="003C2A5F" w:rsidP="003C2A5F">
      <w:pPr>
        <w:pStyle w:val="41"/>
      </w:pPr>
      <w:bookmarkStart w:id="551" w:name="_Toc157434491"/>
      <w:bookmarkStart w:id="552" w:name="_Toc157436206"/>
      <w:bookmarkStart w:id="553" w:name="_Toc157440046"/>
      <w:bookmarkStart w:id="554" w:name="_Toc160649721"/>
      <w:bookmarkStart w:id="555" w:name="_Toc164927922"/>
      <w:bookmarkStart w:id="556" w:name="_Toc168549725"/>
      <w:bookmarkStart w:id="557" w:name="_Toc170117790"/>
      <w:bookmarkEnd w:id="547"/>
      <w:bookmarkEnd w:id="548"/>
      <w:bookmarkEnd w:id="549"/>
      <w:bookmarkEnd w:id="550"/>
      <w:r w:rsidRPr="00D3062E">
        <w:t>5.5.2.1</w:t>
      </w:r>
      <w:r w:rsidRPr="00D3062E">
        <w:tab/>
        <w:t>Introduction</w:t>
      </w:r>
      <w:bookmarkEnd w:id="551"/>
      <w:bookmarkEnd w:id="552"/>
      <w:bookmarkEnd w:id="553"/>
      <w:bookmarkEnd w:id="554"/>
      <w:bookmarkEnd w:id="555"/>
      <w:bookmarkEnd w:id="556"/>
      <w:bookmarkEnd w:id="557"/>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558" w:name="_Toc157434492"/>
      <w:bookmarkStart w:id="559" w:name="_Toc157436207"/>
      <w:bookmarkStart w:id="560" w:name="_Toc157440047"/>
      <w:bookmarkStart w:id="561" w:name="_Toc160649722"/>
      <w:bookmarkStart w:id="562" w:name="_Toc164927923"/>
      <w:bookmarkStart w:id="563" w:name="_Toc168549726"/>
      <w:bookmarkStart w:id="564" w:name="_Toc170117791"/>
      <w:bookmarkStart w:id="565" w:name="_Toc148176834"/>
      <w:bookmarkStart w:id="566" w:name="_Toc148358884"/>
      <w:bookmarkStart w:id="567" w:name="_Toc151743058"/>
      <w:bookmarkStart w:id="568" w:name="_Toc151743523"/>
      <w:r w:rsidRPr="00D3062E">
        <w:t>5.5.2.2</w:t>
      </w:r>
      <w:r w:rsidRPr="00D3062E">
        <w:tab/>
        <w:t>NSCE_NSOptimization_S</w:t>
      </w:r>
      <w:r w:rsidRPr="00D3062E">
        <w:rPr>
          <w:rFonts w:hint="eastAsia"/>
          <w:lang w:eastAsia="zh-CN"/>
        </w:rPr>
        <w:t>ub</w:t>
      </w:r>
      <w:r w:rsidRPr="00D3062E">
        <w:t>scribe</w:t>
      </w:r>
      <w:bookmarkEnd w:id="558"/>
      <w:bookmarkEnd w:id="559"/>
      <w:bookmarkEnd w:id="560"/>
      <w:bookmarkEnd w:id="561"/>
      <w:bookmarkEnd w:id="562"/>
      <w:bookmarkEnd w:id="563"/>
      <w:bookmarkEnd w:id="564"/>
    </w:p>
    <w:p w14:paraId="44C93F12" w14:textId="1DC60B1C" w:rsidR="003C2A5F" w:rsidRPr="00D3062E" w:rsidRDefault="003C2A5F" w:rsidP="003C2A5F">
      <w:pPr>
        <w:pStyle w:val="51"/>
      </w:pPr>
      <w:bookmarkStart w:id="569" w:name="_Toc157434493"/>
      <w:bookmarkStart w:id="570" w:name="_Toc157436208"/>
      <w:bookmarkStart w:id="571" w:name="_Toc157440048"/>
      <w:bookmarkStart w:id="572" w:name="_Toc160649723"/>
      <w:bookmarkStart w:id="573" w:name="_Toc164927924"/>
      <w:bookmarkStart w:id="574" w:name="_Toc168549727"/>
      <w:bookmarkStart w:id="575" w:name="_Toc170117792"/>
      <w:bookmarkEnd w:id="565"/>
      <w:bookmarkEnd w:id="566"/>
      <w:bookmarkEnd w:id="567"/>
      <w:bookmarkEnd w:id="568"/>
      <w:r w:rsidRPr="00D3062E">
        <w:t>5.5.2.2.1</w:t>
      </w:r>
      <w:r w:rsidRPr="00D3062E">
        <w:tab/>
        <w:t>General</w:t>
      </w:r>
      <w:bookmarkEnd w:id="569"/>
      <w:bookmarkEnd w:id="570"/>
      <w:bookmarkEnd w:id="571"/>
      <w:bookmarkEnd w:id="572"/>
      <w:bookmarkEnd w:id="573"/>
      <w:bookmarkEnd w:id="574"/>
      <w:bookmarkEnd w:id="57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576" w:name="_Toc157434494"/>
      <w:bookmarkStart w:id="577" w:name="_Toc157436209"/>
      <w:bookmarkStart w:id="578" w:name="_Toc157440049"/>
      <w:bookmarkStart w:id="579" w:name="_Toc160649724"/>
      <w:bookmarkStart w:id="580" w:name="_Toc164927925"/>
      <w:bookmarkStart w:id="581" w:name="_Toc168549728"/>
      <w:bookmarkStart w:id="582" w:name="_Toc170117793"/>
      <w:r w:rsidRPr="00D3062E">
        <w:t>5.5.2.2.2</w:t>
      </w:r>
      <w:r w:rsidRPr="00D3062E">
        <w:tab/>
      </w:r>
      <w:bookmarkStart w:id="583" w:name="_Hlk134750947"/>
      <w:r w:rsidRPr="00D3062E">
        <w:t xml:space="preserve">Network Slice Optimization </w:t>
      </w:r>
      <w:bookmarkEnd w:id="583"/>
      <w:r w:rsidRPr="00D3062E">
        <w:t>Subscription Creation</w:t>
      </w:r>
      <w:bookmarkEnd w:id="576"/>
      <w:bookmarkEnd w:id="577"/>
      <w:bookmarkEnd w:id="578"/>
      <w:bookmarkEnd w:id="579"/>
      <w:bookmarkEnd w:id="580"/>
      <w:bookmarkEnd w:id="581"/>
      <w:bookmarkEnd w:id="58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584" w:name="_MON_1760776667"/>
    <w:bookmarkEnd w:id="58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79.85pt;height:125.75pt;mso-width-percent:0;mso-height-percent:0;mso-width-percent:0;mso-height-percent:0" o:ole="">
            <v:imagedata r:id="rId56" o:title=""/>
          </v:shape>
          <o:OLEObject Type="Embed" ProgID="Word.Document.8" ShapeID="_x0000_i1049" DrawAspect="Content" ObjectID="_1781925792"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585" w:name="_Toc157434495"/>
      <w:bookmarkStart w:id="586" w:name="_Toc157436210"/>
      <w:bookmarkStart w:id="587" w:name="_Toc157440050"/>
      <w:bookmarkStart w:id="588" w:name="_Toc160649725"/>
      <w:bookmarkStart w:id="589" w:name="_Toc164927926"/>
      <w:bookmarkStart w:id="590" w:name="_Toc168549729"/>
      <w:bookmarkStart w:id="591" w:name="_Toc170117794"/>
      <w:bookmarkStart w:id="592" w:name="_Toc148176837"/>
      <w:bookmarkStart w:id="593" w:name="_Toc148358887"/>
      <w:bookmarkStart w:id="594" w:name="_Toc151743061"/>
      <w:bookmarkStart w:id="595" w:name="_Toc151743526"/>
      <w:r w:rsidRPr="00D3062E">
        <w:t>5.5.2.2.3</w:t>
      </w:r>
      <w:r w:rsidRPr="00D3062E">
        <w:tab/>
        <w:t>Network Slice Optimization Subscription Update</w:t>
      </w:r>
      <w:bookmarkEnd w:id="585"/>
      <w:bookmarkEnd w:id="586"/>
      <w:bookmarkEnd w:id="587"/>
      <w:bookmarkEnd w:id="588"/>
      <w:bookmarkEnd w:id="589"/>
      <w:bookmarkEnd w:id="590"/>
      <w:bookmarkEnd w:id="591"/>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79.85pt;height:153.55pt;mso-width-percent:0;mso-height-percent:0;mso-width-percent:0;mso-height-percent:0" o:ole="">
            <v:imagedata r:id="rId58" o:title=""/>
          </v:shape>
          <o:OLEObject Type="Embed" ProgID="Word.Document.8" ShapeID="_x0000_i1050" DrawAspect="Content" ObjectID="_1781925793"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596" w:name="_Toc157434496"/>
      <w:bookmarkStart w:id="597" w:name="_Toc157436211"/>
      <w:bookmarkStart w:id="598" w:name="_Toc157440051"/>
      <w:bookmarkStart w:id="599" w:name="_Toc160649726"/>
      <w:bookmarkStart w:id="600" w:name="_Toc164927927"/>
      <w:bookmarkStart w:id="601" w:name="_Toc168549730"/>
      <w:bookmarkStart w:id="602" w:name="_Toc170117795"/>
      <w:bookmarkStart w:id="603" w:name="_Toc151743062"/>
      <w:bookmarkStart w:id="604" w:name="_Toc151743527"/>
      <w:bookmarkEnd w:id="592"/>
      <w:bookmarkEnd w:id="593"/>
      <w:bookmarkEnd w:id="594"/>
      <w:bookmarkEnd w:id="595"/>
      <w:r w:rsidRPr="00D3062E">
        <w:t>5.5.2.2.4</w:t>
      </w:r>
      <w:r w:rsidRPr="00D3062E">
        <w:tab/>
        <w:t>Network Slice Optimization Subscription Deletion</w:t>
      </w:r>
      <w:bookmarkEnd w:id="596"/>
      <w:bookmarkEnd w:id="597"/>
      <w:bookmarkEnd w:id="598"/>
      <w:bookmarkEnd w:id="599"/>
      <w:bookmarkEnd w:id="600"/>
      <w:bookmarkEnd w:id="601"/>
      <w:bookmarkEnd w:id="60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79.85pt;height:125.75pt;mso-width-percent:0;mso-height-percent:0;mso-width-percent:0;mso-height-percent:0" o:ole="">
            <v:imagedata r:id="rId60" o:title=""/>
          </v:shape>
          <o:OLEObject Type="Embed" ProgID="Word.Document.8" ShapeID="_x0000_i1051" DrawAspect="Content" ObjectID="_1781925794"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05" w:name="_Toc157434497"/>
      <w:bookmarkStart w:id="606" w:name="_Toc157436212"/>
      <w:bookmarkStart w:id="607" w:name="_Toc157440052"/>
      <w:bookmarkStart w:id="608" w:name="_Toc160649727"/>
      <w:bookmarkStart w:id="609" w:name="_Toc164927928"/>
      <w:bookmarkStart w:id="610" w:name="_Toc168549731"/>
      <w:bookmarkStart w:id="611" w:name="_Toc170117796"/>
      <w:bookmarkStart w:id="612" w:name="_Toc151743063"/>
      <w:bookmarkStart w:id="613" w:name="_Toc151743528"/>
      <w:bookmarkEnd w:id="603"/>
      <w:bookmarkEnd w:id="604"/>
      <w:r w:rsidRPr="00D3062E">
        <w:t>5.5.2.3</w:t>
      </w:r>
      <w:r w:rsidRPr="00D3062E">
        <w:tab/>
        <w:t>NSCE_NSOptimization_Notify</w:t>
      </w:r>
      <w:bookmarkEnd w:id="605"/>
      <w:bookmarkEnd w:id="606"/>
      <w:bookmarkEnd w:id="607"/>
      <w:bookmarkEnd w:id="608"/>
      <w:bookmarkEnd w:id="609"/>
      <w:bookmarkEnd w:id="610"/>
      <w:bookmarkEnd w:id="611"/>
    </w:p>
    <w:p w14:paraId="14EBCB09" w14:textId="6E4B3B09" w:rsidR="003C2A5F" w:rsidRPr="00D3062E" w:rsidRDefault="003C2A5F" w:rsidP="003C2A5F">
      <w:pPr>
        <w:pStyle w:val="51"/>
      </w:pPr>
      <w:bookmarkStart w:id="614" w:name="_Toc157434498"/>
      <w:bookmarkStart w:id="615" w:name="_Toc157436213"/>
      <w:bookmarkStart w:id="616" w:name="_Toc157440053"/>
      <w:bookmarkStart w:id="617" w:name="_Toc160649728"/>
      <w:bookmarkStart w:id="618" w:name="_Toc164927929"/>
      <w:bookmarkStart w:id="619" w:name="_Toc168549732"/>
      <w:bookmarkStart w:id="620" w:name="_Toc170117797"/>
      <w:bookmarkStart w:id="621" w:name="_Toc151743064"/>
      <w:bookmarkStart w:id="622" w:name="_Toc151743529"/>
      <w:bookmarkEnd w:id="612"/>
      <w:bookmarkEnd w:id="613"/>
      <w:r w:rsidRPr="00D3062E">
        <w:t>5.5.2.3.1</w:t>
      </w:r>
      <w:r w:rsidRPr="00D3062E">
        <w:tab/>
        <w:t>General</w:t>
      </w:r>
      <w:bookmarkEnd w:id="614"/>
      <w:bookmarkEnd w:id="615"/>
      <w:bookmarkEnd w:id="616"/>
      <w:bookmarkEnd w:id="617"/>
      <w:bookmarkEnd w:id="618"/>
      <w:bookmarkEnd w:id="619"/>
      <w:bookmarkEnd w:id="62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623" w:name="_Toc157434499"/>
      <w:bookmarkStart w:id="624" w:name="_Toc157436214"/>
      <w:bookmarkStart w:id="625" w:name="_Toc157440054"/>
      <w:bookmarkStart w:id="626" w:name="_Toc160649729"/>
      <w:bookmarkStart w:id="627" w:name="_Toc164927930"/>
      <w:bookmarkStart w:id="628" w:name="_Toc168549733"/>
      <w:bookmarkStart w:id="629" w:name="_Toc170117798"/>
      <w:bookmarkEnd w:id="621"/>
      <w:bookmarkEnd w:id="622"/>
      <w:r w:rsidRPr="00D3062E">
        <w:t>5.5.2.3.2</w:t>
      </w:r>
      <w:r w:rsidRPr="00D3062E">
        <w:tab/>
        <w:t xml:space="preserve">Network Slice Optimization </w:t>
      </w:r>
      <w:r w:rsidRPr="00D3062E">
        <w:rPr>
          <w:lang w:val="en-US"/>
        </w:rPr>
        <w:t>Notification</w:t>
      </w:r>
      <w:bookmarkEnd w:id="623"/>
      <w:bookmarkEnd w:id="624"/>
      <w:bookmarkEnd w:id="625"/>
      <w:bookmarkEnd w:id="626"/>
      <w:bookmarkEnd w:id="627"/>
      <w:bookmarkEnd w:id="628"/>
      <w:bookmarkEnd w:id="629"/>
    </w:p>
    <w:p w14:paraId="1CEFEE33" w14:textId="77777777" w:rsidR="00F5485E" w:rsidRPr="00D3062E" w:rsidRDefault="00F5485E" w:rsidP="00F5485E">
      <w:bookmarkStart w:id="630" w:name="_Toc157434500"/>
      <w:bookmarkStart w:id="631" w:name="_Toc157436215"/>
      <w:bookmarkStart w:id="632" w:name="_Toc157440055"/>
      <w:bookmarkStart w:id="633"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79.85pt;height:136.7pt;mso-width-percent:0;mso-height-percent:0;mso-width-percent:0;mso-height-percent:0" o:ole="">
            <v:imagedata r:id="rId62" o:title=""/>
          </v:shape>
          <o:OLEObject Type="Embed" ProgID="Word.Document.8" ShapeID="_x0000_i1052" DrawAspect="Content" ObjectID="_1781925795"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634" w:name="_Toc164927931"/>
      <w:bookmarkStart w:id="635" w:name="_Toc168549734"/>
      <w:bookmarkStart w:id="636" w:name="_Toc170117799"/>
      <w:r w:rsidRPr="00D3062E">
        <w:t>5.</w:t>
      </w:r>
      <w:r w:rsidR="001B7F3B" w:rsidRPr="00D3062E">
        <w:t>6</w:t>
      </w:r>
      <w:r w:rsidRPr="00D3062E">
        <w:tab/>
      </w:r>
      <w:r w:rsidRPr="00D3062E">
        <w:rPr>
          <w:lang w:val="en-US"/>
        </w:rPr>
        <w:t>NSCE_</w:t>
      </w:r>
      <w:r w:rsidRPr="00D3062E">
        <w:t>ManagementServiceDiscovery</w:t>
      </w:r>
      <w:bookmarkEnd w:id="630"/>
      <w:bookmarkEnd w:id="631"/>
      <w:bookmarkEnd w:id="632"/>
      <w:bookmarkEnd w:id="633"/>
      <w:bookmarkEnd w:id="634"/>
      <w:bookmarkEnd w:id="635"/>
      <w:bookmarkEnd w:id="636"/>
    </w:p>
    <w:p w14:paraId="0FBC4A98" w14:textId="1CAC3FFA" w:rsidR="000D79BC" w:rsidRPr="00D3062E" w:rsidRDefault="000D79BC" w:rsidP="000D79BC">
      <w:pPr>
        <w:pStyle w:val="31"/>
      </w:pPr>
      <w:bookmarkStart w:id="637" w:name="_Toc157434501"/>
      <w:bookmarkStart w:id="638" w:name="_Toc157436216"/>
      <w:bookmarkStart w:id="639" w:name="_Toc157440056"/>
      <w:bookmarkStart w:id="640" w:name="_Toc160649731"/>
      <w:bookmarkStart w:id="641" w:name="_Toc164927932"/>
      <w:bookmarkStart w:id="642" w:name="_Toc168549735"/>
      <w:bookmarkStart w:id="643" w:name="_Toc170117800"/>
      <w:r w:rsidRPr="00D3062E">
        <w:t>5.</w:t>
      </w:r>
      <w:r w:rsidR="001B7F3B" w:rsidRPr="00D3062E">
        <w:t>6</w:t>
      </w:r>
      <w:r w:rsidRPr="00D3062E">
        <w:t>.1</w:t>
      </w:r>
      <w:r w:rsidRPr="00D3062E">
        <w:tab/>
        <w:t>Service Description</w:t>
      </w:r>
      <w:bookmarkEnd w:id="637"/>
      <w:bookmarkEnd w:id="638"/>
      <w:bookmarkEnd w:id="639"/>
      <w:bookmarkEnd w:id="640"/>
      <w:bookmarkEnd w:id="641"/>
      <w:bookmarkEnd w:id="642"/>
      <w:bookmarkEnd w:id="64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644" w:name="_Toc160649732"/>
      <w:bookmarkStart w:id="645" w:name="_Toc164927933"/>
      <w:bookmarkStart w:id="646" w:name="_Toc168549736"/>
      <w:bookmarkStart w:id="647" w:name="_Toc170117801"/>
      <w:bookmarkStart w:id="648" w:name="_Toc157434502"/>
      <w:bookmarkStart w:id="649" w:name="_Toc157436217"/>
      <w:bookmarkStart w:id="650" w:name="_Toc157440057"/>
      <w:r w:rsidRPr="00D3062E">
        <w:t>5.6.2</w:t>
      </w:r>
      <w:r w:rsidRPr="00D3062E">
        <w:tab/>
        <w:t>Service Operations</w:t>
      </w:r>
      <w:bookmarkEnd w:id="644"/>
      <w:bookmarkEnd w:id="645"/>
      <w:bookmarkEnd w:id="646"/>
      <w:bookmarkEnd w:id="647"/>
    </w:p>
    <w:p w14:paraId="593BFAA2" w14:textId="450867F3" w:rsidR="000D79BC" w:rsidRPr="00D3062E" w:rsidRDefault="000D79BC" w:rsidP="000D79BC">
      <w:pPr>
        <w:pStyle w:val="41"/>
      </w:pPr>
      <w:bookmarkStart w:id="651" w:name="_Toc160649733"/>
      <w:bookmarkStart w:id="652" w:name="_Toc164927934"/>
      <w:bookmarkStart w:id="653" w:name="_Toc168549737"/>
      <w:bookmarkStart w:id="654" w:name="_Toc170117802"/>
      <w:r w:rsidRPr="00D3062E">
        <w:t>5.</w:t>
      </w:r>
      <w:r w:rsidR="001B7F3B" w:rsidRPr="00D3062E">
        <w:t>6</w:t>
      </w:r>
      <w:r w:rsidRPr="00D3062E">
        <w:t>.2.1</w:t>
      </w:r>
      <w:r w:rsidRPr="00D3062E">
        <w:tab/>
        <w:t>Introduction</w:t>
      </w:r>
      <w:bookmarkEnd w:id="648"/>
      <w:bookmarkEnd w:id="649"/>
      <w:bookmarkEnd w:id="650"/>
      <w:bookmarkEnd w:id="651"/>
      <w:bookmarkEnd w:id="652"/>
      <w:bookmarkEnd w:id="653"/>
      <w:bookmarkEnd w:id="65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655" w:name="_Toc157436218"/>
      <w:bookmarkStart w:id="656" w:name="_Toc157440058"/>
      <w:bookmarkStart w:id="657" w:name="_Toc157434503"/>
      <w:bookmarkStart w:id="658" w:name="_Toc160649734"/>
      <w:bookmarkStart w:id="659" w:name="_Toc164927935"/>
      <w:bookmarkStart w:id="660" w:name="_Toc168549738"/>
      <w:bookmarkStart w:id="661" w:name="_Toc17011780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655"/>
      <w:bookmarkEnd w:id="656"/>
      <w:bookmarkEnd w:id="657"/>
      <w:bookmarkEnd w:id="658"/>
      <w:bookmarkEnd w:id="659"/>
      <w:bookmarkEnd w:id="660"/>
      <w:bookmarkEnd w:id="661"/>
    </w:p>
    <w:p w14:paraId="51FE808C" w14:textId="44B2D9F9" w:rsidR="000D79BC" w:rsidRPr="00D3062E" w:rsidRDefault="001B7F3B" w:rsidP="000D79BC">
      <w:pPr>
        <w:pStyle w:val="51"/>
      </w:pPr>
      <w:bookmarkStart w:id="662" w:name="_Toc157436219"/>
      <w:bookmarkStart w:id="663" w:name="_Toc157440059"/>
      <w:bookmarkStart w:id="664" w:name="_Toc157434504"/>
      <w:bookmarkStart w:id="665" w:name="_Toc160649735"/>
      <w:bookmarkStart w:id="666" w:name="_Toc164927936"/>
      <w:bookmarkStart w:id="667" w:name="_Toc168549739"/>
      <w:bookmarkStart w:id="668" w:name="_Toc170117804"/>
      <w:r w:rsidRPr="00D3062E">
        <w:t>5.6</w:t>
      </w:r>
      <w:r w:rsidR="000D79BC" w:rsidRPr="00D3062E">
        <w:t>.2.2.1</w:t>
      </w:r>
      <w:r w:rsidR="000D79BC" w:rsidRPr="00D3062E">
        <w:tab/>
        <w:t>General</w:t>
      </w:r>
      <w:bookmarkEnd w:id="662"/>
      <w:bookmarkEnd w:id="663"/>
      <w:bookmarkEnd w:id="664"/>
      <w:bookmarkEnd w:id="665"/>
      <w:bookmarkEnd w:id="666"/>
      <w:bookmarkEnd w:id="667"/>
      <w:bookmarkEnd w:id="66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669" w:name="_Toc157436220"/>
      <w:bookmarkStart w:id="670" w:name="_Toc157440060"/>
      <w:bookmarkStart w:id="671" w:name="_Toc157434505"/>
      <w:bookmarkStart w:id="672" w:name="_Toc160649736"/>
      <w:bookmarkStart w:id="673" w:name="_Toc164927937"/>
      <w:bookmarkStart w:id="674" w:name="_Toc168549740"/>
      <w:bookmarkStart w:id="675" w:name="_Toc170117805"/>
      <w:r w:rsidRPr="00D3062E">
        <w:t>5.6</w:t>
      </w:r>
      <w:r w:rsidR="000D79BC" w:rsidRPr="00D3062E">
        <w:t>.2.2.2</w:t>
      </w:r>
      <w:r w:rsidR="000D79BC" w:rsidRPr="00D3062E">
        <w:tab/>
        <w:t>Management Discovery Subscription Creation</w:t>
      </w:r>
      <w:bookmarkEnd w:id="669"/>
      <w:bookmarkEnd w:id="670"/>
      <w:bookmarkEnd w:id="671"/>
      <w:bookmarkEnd w:id="672"/>
      <w:bookmarkEnd w:id="673"/>
      <w:bookmarkEnd w:id="674"/>
      <w:bookmarkEnd w:id="67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676" w:name="_MON_1766858397"/>
    <w:bookmarkEnd w:id="67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05pt;height:124.4pt;mso-width-percent:0;mso-height-percent:0;mso-width-percent:0;mso-height-percent:0" o:ole="">
            <v:imagedata r:id="rId64" o:title=""/>
          </v:shape>
          <o:OLEObject Type="Embed" ProgID="Word.Document.8" ShapeID="_x0000_i1053" DrawAspect="Content" ObjectID="_1781925796"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677" w:name="_Toc157436221"/>
      <w:bookmarkStart w:id="678" w:name="_Toc157440061"/>
      <w:bookmarkStart w:id="679" w:name="_Toc157434506"/>
      <w:bookmarkStart w:id="680" w:name="_Toc160649737"/>
      <w:bookmarkStart w:id="681" w:name="_Toc164927938"/>
      <w:bookmarkStart w:id="682" w:name="_Toc168549741"/>
      <w:bookmarkStart w:id="683" w:name="_Toc170117806"/>
      <w:r w:rsidRPr="00D3062E">
        <w:t>5.6</w:t>
      </w:r>
      <w:r w:rsidR="000D79BC" w:rsidRPr="00D3062E">
        <w:t>.2.2.3</w:t>
      </w:r>
      <w:r w:rsidR="000D79BC" w:rsidRPr="00D3062E">
        <w:tab/>
        <w:t>Management Discovery Subscription Update</w:t>
      </w:r>
      <w:bookmarkEnd w:id="677"/>
      <w:bookmarkEnd w:id="678"/>
      <w:bookmarkEnd w:id="679"/>
      <w:bookmarkEnd w:id="680"/>
      <w:bookmarkEnd w:id="681"/>
      <w:bookmarkEnd w:id="682"/>
      <w:bookmarkEnd w:id="683"/>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684" w:name="_MON_1766858435"/>
    <w:bookmarkEnd w:id="684"/>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05pt;height:153.55pt;mso-width-percent:0;mso-height-percent:0;mso-width-percent:0;mso-height-percent:0" o:ole="">
            <v:imagedata r:id="rId66" o:title=""/>
          </v:shape>
          <o:OLEObject Type="Embed" ProgID="Word.Document.8" ShapeID="_x0000_i1054" DrawAspect="Content" ObjectID="_1781925797"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685" w:name="_Toc157436222"/>
      <w:bookmarkStart w:id="686" w:name="_Toc157440062"/>
      <w:bookmarkStart w:id="687" w:name="_Toc157434507"/>
      <w:bookmarkStart w:id="688" w:name="_Toc160649738"/>
      <w:bookmarkStart w:id="689" w:name="_Toc164927939"/>
      <w:bookmarkStart w:id="690" w:name="_Toc168549742"/>
      <w:bookmarkStart w:id="691" w:name="_Toc170117807"/>
      <w:r w:rsidRPr="00D3062E">
        <w:t>5.6</w:t>
      </w:r>
      <w:r w:rsidR="000D79BC" w:rsidRPr="00D3062E">
        <w:t>.2.2.4</w:t>
      </w:r>
      <w:r w:rsidR="000D79BC" w:rsidRPr="00D3062E">
        <w:tab/>
        <w:t>Management Discovery Subscription Deletion</w:t>
      </w:r>
      <w:bookmarkEnd w:id="685"/>
      <w:bookmarkEnd w:id="686"/>
      <w:bookmarkEnd w:id="687"/>
      <w:bookmarkEnd w:id="688"/>
      <w:bookmarkEnd w:id="689"/>
      <w:bookmarkEnd w:id="690"/>
      <w:bookmarkEnd w:id="6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692" w:name="_MON_1766858467"/>
    <w:bookmarkEnd w:id="692"/>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05pt;height:124.4pt;mso-width-percent:0;mso-height-percent:0;mso-width-percent:0;mso-height-percent:0" o:ole="">
            <v:imagedata r:id="rId29" o:title=""/>
          </v:shape>
          <o:OLEObject Type="Embed" ProgID="Word.Document.8" ShapeID="_x0000_i1055" DrawAspect="Content" ObjectID="_1781925798"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693" w:name="_Toc157436223"/>
      <w:bookmarkStart w:id="694" w:name="_Toc157440063"/>
      <w:bookmarkStart w:id="695" w:name="_Toc157434508"/>
      <w:bookmarkStart w:id="696" w:name="_Toc160649739"/>
      <w:bookmarkStart w:id="697" w:name="_Toc164927940"/>
      <w:bookmarkStart w:id="698" w:name="_Toc168549743"/>
      <w:bookmarkStart w:id="699" w:name="_Toc170117808"/>
      <w:r w:rsidRPr="00D3062E">
        <w:t>5.6</w:t>
      </w:r>
      <w:r w:rsidR="000D79BC" w:rsidRPr="00D3062E">
        <w:t>.2.3</w:t>
      </w:r>
      <w:r w:rsidR="000D79BC" w:rsidRPr="00D3062E">
        <w:tab/>
      </w:r>
      <w:r w:rsidR="000D79BC" w:rsidRPr="00D3062E">
        <w:rPr>
          <w:lang w:val="en-US"/>
        </w:rPr>
        <w:t>NSCE_ManagementServiceDiscovery_Notify</w:t>
      </w:r>
      <w:bookmarkEnd w:id="693"/>
      <w:bookmarkEnd w:id="694"/>
      <w:bookmarkEnd w:id="695"/>
      <w:bookmarkEnd w:id="696"/>
      <w:bookmarkEnd w:id="697"/>
      <w:bookmarkEnd w:id="698"/>
      <w:bookmarkEnd w:id="699"/>
    </w:p>
    <w:p w14:paraId="3F04E274" w14:textId="4ABCDFCB" w:rsidR="000D79BC" w:rsidRPr="00D3062E" w:rsidRDefault="001B7F3B" w:rsidP="000D79BC">
      <w:pPr>
        <w:pStyle w:val="51"/>
      </w:pPr>
      <w:bookmarkStart w:id="700" w:name="_Toc157436224"/>
      <w:bookmarkStart w:id="701" w:name="_Toc157440064"/>
      <w:bookmarkStart w:id="702" w:name="_Toc157434509"/>
      <w:bookmarkStart w:id="703" w:name="_Toc160649740"/>
      <w:bookmarkStart w:id="704" w:name="_Toc164927941"/>
      <w:bookmarkStart w:id="705" w:name="_Toc168549744"/>
      <w:bookmarkStart w:id="706" w:name="_Toc170117809"/>
      <w:r w:rsidRPr="00D3062E">
        <w:t>5.6</w:t>
      </w:r>
      <w:r w:rsidR="000D79BC" w:rsidRPr="00D3062E">
        <w:t>.2.3.1</w:t>
      </w:r>
      <w:r w:rsidR="000D79BC" w:rsidRPr="00D3062E">
        <w:tab/>
        <w:t>General</w:t>
      </w:r>
      <w:bookmarkEnd w:id="700"/>
      <w:bookmarkEnd w:id="701"/>
      <w:bookmarkEnd w:id="702"/>
      <w:bookmarkEnd w:id="703"/>
      <w:bookmarkEnd w:id="704"/>
      <w:bookmarkEnd w:id="705"/>
      <w:bookmarkEnd w:id="706"/>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07" w:name="_Toc157436225"/>
      <w:bookmarkStart w:id="708" w:name="_Toc157440065"/>
      <w:bookmarkStart w:id="709" w:name="_Toc157434510"/>
      <w:bookmarkStart w:id="710" w:name="_Toc160649741"/>
      <w:bookmarkStart w:id="711" w:name="_Toc164927942"/>
      <w:bookmarkStart w:id="712" w:name="_Toc168549745"/>
      <w:bookmarkStart w:id="713" w:name="_Toc170117810"/>
      <w:r w:rsidRPr="00D3062E">
        <w:t>5.6</w:t>
      </w:r>
      <w:r w:rsidR="000D79BC" w:rsidRPr="00D3062E">
        <w:t>.2.3.2</w:t>
      </w:r>
      <w:r w:rsidR="000D79BC" w:rsidRPr="00D3062E">
        <w:tab/>
        <w:t xml:space="preserve">Management Discovery </w:t>
      </w:r>
      <w:r w:rsidR="000D79BC" w:rsidRPr="00D3062E">
        <w:rPr>
          <w:lang w:val="en-US"/>
        </w:rPr>
        <w:t>Notification</w:t>
      </w:r>
      <w:bookmarkEnd w:id="707"/>
      <w:bookmarkEnd w:id="708"/>
      <w:bookmarkEnd w:id="709"/>
      <w:bookmarkEnd w:id="710"/>
      <w:bookmarkEnd w:id="711"/>
      <w:bookmarkEnd w:id="712"/>
      <w:bookmarkEnd w:id="71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14" w:name="_MON_1766858475"/>
    <w:bookmarkEnd w:id="714"/>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05pt;height:137.15pt;mso-width-percent:0;mso-height-percent:0;mso-width-percent:0;mso-height-percent:0" o:ole="">
            <v:imagedata r:id="rId69" o:title=""/>
          </v:shape>
          <o:OLEObject Type="Embed" ProgID="Word.Document.8" ShapeID="_x0000_i1056" DrawAspect="Content" ObjectID="_1781925799"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15" w:name="_Toc157434511"/>
      <w:bookmarkStart w:id="716" w:name="_Toc157436226"/>
      <w:bookmarkStart w:id="717" w:name="_Toc157440066"/>
      <w:bookmarkStart w:id="718" w:name="_Toc160649742"/>
      <w:bookmarkStart w:id="719" w:name="_Toc164927943"/>
      <w:bookmarkStart w:id="720" w:name="_Toc168549746"/>
      <w:bookmarkStart w:id="721" w:name="_Toc170117811"/>
      <w:r w:rsidRPr="00D3062E">
        <w:t>5.7</w:t>
      </w:r>
      <w:r w:rsidRPr="00D3062E">
        <w:tab/>
      </w:r>
      <w:r w:rsidRPr="00D3062E">
        <w:rPr>
          <w:lang w:val="en-US"/>
        </w:rPr>
        <w:t>NSCE_PerfMonitoring</w:t>
      </w:r>
      <w:bookmarkEnd w:id="715"/>
      <w:bookmarkEnd w:id="716"/>
      <w:bookmarkEnd w:id="717"/>
      <w:bookmarkEnd w:id="718"/>
      <w:bookmarkEnd w:id="719"/>
      <w:bookmarkEnd w:id="720"/>
      <w:bookmarkEnd w:id="721"/>
    </w:p>
    <w:p w14:paraId="06D1833A" w14:textId="77777777" w:rsidR="009A4BE1" w:rsidRPr="00D3062E" w:rsidRDefault="009A4BE1" w:rsidP="009A4BE1">
      <w:pPr>
        <w:pStyle w:val="31"/>
      </w:pPr>
      <w:bookmarkStart w:id="722" w:name="_Toc157434512"/>
      <w:bookmarkStart w:id="723" w:name="_Toc157436227"/>
      <w:bookmarkStart w:id="724" w:name="_Toc157440067"/>
      <w:bookmarkStart w:id="725" w:name="_Toc160649743"/>
      <w:bookmarkStart w:id="726" w:name="_Toc164927944"/>
      <w:bookmarkStart w:id="727" w:name="_Toc168549747"/>
      <w:bookmarkStart w:id="728" w:name="_Toc170117812"/>
      <w:r w:rsidRPr="00D3062E">
        <w:t>5.7.1</w:t>
      </w:r>
      <w:r w:rsidRPr="00D3062E">
        <w:tab/>
        <w:t>Service Description</w:t>
      </w:r>
      <w:bookmarkEnd w:id="722"/>
      <w:bookmarkEnd w:id="723"/>
      <w:bookmarkEnd w:id="724"/>
      <w:bookmarkEnd w:id="725"/>
      <w:bookmarkEnd w:id="726"/>
      <w:bookmarkEnd w:id="727"/>
      <w:bookmarkEnd w:id="72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 w:name="_Toc160649744"/>
      <w:bookmarkStart w:id="730" w:name="_Toc164927945"/>
      <w:bookmarkStart w:id="731" w:name="_Toc168549748"/>
      <w:bookmarkStart w:id="732" w:name="_Toc170117813"/>
      <w:bookmarkStart w:id="733" w:name="_Toc157434513"/>
      <w:bookmarkStart w:id="734" w:name="_Toc157436228"/>
      <w:bookmarkStart w:id="735" w:name="_Toc157440068"/>
      <w:r w:rsidRPr="00D3062E">
        <w:t>5.7.2</w:t>
      </w:r>
      <w:r w:rsidRPr="00D3062E">
        <w:tab/>
        <w:t>Service Operations</w:t>
      </w:r>
      <w:bookmarkEnd w:id="729"/>
      <w:bookmarkEnd w:id="730"/>
      <w:bookmarkEnd w:id="731"/>
      <w:bookmarkEnd w:id="732"/>
    </w:p>
    <w:p w14:paraId="13837759" w14:textId="77777777" w:rsidR="009A4BE1" w:rsidRPr="00D3062E" w:rsidRDefault="009A4BE1" w:rsidP="009A4BE1">
      <w:pPr>
        <w:pStyle w:val="41"/>
      </w:pPr>
      <w:bookmarkStart w:id="736" w:name="_Toc160649745"/>
      <w:bookmarkStart w:id="737" w:name="_Toc164927946"/>
      <w:bookmarkStart w:id="738" w:name="_Toc168549749"/>
      <w:bookmarkStart w:id="739" w:name="_Toc170117814"/>
      <w:r w:rsidRPr="00D3062E">
        <w:t>5.7.2.1</w:t>
      </w:r>
      <w:r w:rsidRPr="00D3062E">
        <w:tab/>
        <w:t>Introduction</w:t>
      </w:r>
      <w:bookmarkEnd w:id="733"/>
      <w:bookmarkEnd w:id="734"/>
      <w:bookmarkEnd w:id="735"/>
      <w:bookmarkEnd w:id="736"/>
      <w:bookmarkEnd w:id="737"/>
      <w:bookmarkEnd w:id="738"/>
      <w:bookmarkEnd w:id="73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40" w:name="_Toc157434514"/>
      <w:bookmarkStart w:id="741" w:name="_Toc157436229"/>
      <w:bookmarkStart w:id="742" w:name="_Toc157440069"/>
      <w:bookmarkStart w:id="743" w:name="_Toc160649746"/>
      <w:bookmarkStart w:id="744" w:name="_Toc164927947"/>
      <w:bookmarkStart w:id="745" w:name="_Toc168549750"/>
      <w:bookmarkStart w:id="746" w:name="_Toc170117815"/>
      <w:r w:rsidRPr="00D3062E">
        <w:t>5.7.2.2</w:t>
      </w:r>
      <w:r w:rsidRPr="00D3062E">
        <w:tab/>
      </w:r>
      <w:r w:rsidRPr="00D3062E">
        <w:rPr>
          <w:lang w:val="en-US"/>
        </w:rPr>
        <w:t>NSCE_PerfMonitoring</w:t>
      </w:r>
      <w:r w:rsidRPr="00D3062E">
        <w:t>_Manage</w:t>
      </w:r>
      <w:bookmarkEnd w:id="740"/>
      <w:bookmarkEnd w:id="741"/>
      <w:bookmarkEnd w:id="742"/>
      <w:bookmarkEnd w:id="743"/>
      <w:bookmarkEnd w:id="744"/>
      <w:bookmarkEnd w:id="745"/>
      <w:bookmarkEnd w:id="746"/>
    </w:p>
    <w:p w14:paraId="37AA4423" w14:textId="77777777" w:rsidR="009A4BE1" w:rsidRPr="00D3062E" w:rsidRDefault="009A4BE1" w:rsidP="009A4BE1">
      <w:pPr>
        <w:pStyle w:val="51"/>
      </w:pPr>
      <w:bookmarkStart w:id="747" w:name="_Toc157434515"/>
      <w:bookmarkStart w:id="748" w:name="_Toc157436230"/>
      <w:bookmarkStart w:id="749" w:name="_Toc157440070"/>
      <w:bookmarkStart w:id="750" w:name="_Toc160649747"/>
      <w:bookmarkStart w:id="751" w:name="_Toc164927948"/>
      <w:bookmarkStart w:id="752" w:name="_Toc168549751"/>
      <w:bookmarkStart w:id="753" w:name="_Toc170117816"/>
      <w:r w:rsidRPr="00D3062E">
        <w:t>5.7.2.2.1</w:t>
      </w:r>
      <w:r w:rsidRPr="00D3062E">
        <w:tab/>
        <w:t>General</w:t>
      </w:r>
      <w:bookmarkEnd w:id="747"/>
      <w:bookmarkEnd w:id="748"/>
      <w:bookmarkEnd w:id="749"/>
      <w:bookmarkEnd w:id="750"/>
      <w:bookmarkEnd w:id="751"/>
      <w:bookmarkEnd w:id="752"/>
      <w:bookmarkEnd w:id="753"/>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54" w:name="_Toc160649748"/>
      <w:bookmarkStart w:id="755" w:name="_Toc164927949"/>
      <w:bookmarkStart w:id="756" w:name="_Toc168549752"/>
      <w:bookmarkStart w:id="757" w:name="_Toc170117817"/>
      <w:bookmarkStart w:id="758" w:name="_Toc157434517"/>
      <w:bookmarkStart w:id="759" w:name="_Toc157436232"/>
      <w:bookmarkStart w:id="760" w:name="_Toc157440072"/>
      <w:r w:rsidRPr="00D3062E">
        <w:t>5.7.2.2.2</w:t>
      </w:r>
      <w:r w:rsidRPr="00D3062E">
        <w:tab/>
        <w:t>Monitoring Job Creation</w:t>
      </w:r>
      <w:bookmarkEnd w:id="754"/>
      <w:bookmarkEnd w:id="755"/>
      <w:bookmarkEnd w:id="756"/>
      <w:bookmarkEnd w:id="75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05pt;height:127.6pt;mso-width-percent:0;mso-height-percent:0;mso-width-percent:0;mso-height-percent:0" o:ole="">
            <v:imagedata r:id="rId71" o:title=""/>
          </v:shape>
          <o:OLEObject Type="Embed" ProgID="Word.Document.8" ShapeID="_x0000_i1057" DrawAspect="Content" ObjectID="_1781925800"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61" w:name="_Toc160649749"/>
      <w:bookmarkStart w:id="762" w:name="_Toc164927950"/>
      <w:bookmarkStart w:id="763" w:name="_Toc168549753"/>
      <w:bookmarkStart w:id="764" w:name="_Toc170117818"/>
      <w:r w:rsidRPr="00D3062E">
        <w:t>5.7.2.2.3</w:t>
      </w:r>
      <w:r w:rsidRPr="00D3062E">
        <w:tab/>
        <w:t>Monitoring Job Update</w:t>
      </w:r>
      <w:bookmarkEnd w:id="758"/>
      <w:bookmarkEnd w:id="759"/>
      <w:bookmarkEnd w:id="760"/>
      <w:bookmarkEnd w:id="761"/>
      <w:bookmarkEnd w:id="762"/>
      <w:bookmarkEnd w:id="763"/>
      <w:bookmarkEnd w:id="764"/>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05pt;height:156.3pt;mso-width-percent:0;mso-height-percent:0;mso-width-percent:0;mso-height-percent:0" o:ole="">
            <v:imagedata r:id="rId73" o:title=""/>
          </v:shape>
          <o:OLEObject Type="Embed" ProgID="Word.Document.8" ShapeID="_x0000_i1058" DrawAspect="Content" ObjectID="_1781925801"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65" w:name="_Toc157434518"/>
      <w:bookmarkStart w:id="766" w:name="_Toc157436233"/>
      <w:bookmarkStart w:id="767" w:name="_Toc157440073"/>
      <w:bookmarkStart w:id="768" w:name="_Toc160649750"/>
      <w:bookmarkStart w:id="769" w:name="_Toc164927951"/>
      <w:bookmarkStart w:id="770" w:name="_Toc168549754"/>
      <w:bookmarkStart w:id="771" w:name="_Toc170117819"/>
      <w:r w:rsidRPr="00D3062E">
        <w:t>5.7.2.2.4</w:t>
      </w:r>
      <w:r w:rsidRPr="00D3062E">
        <w:tab/>
        <w:t xml:space="preserve">Monitoring Job </w:t>
      </w:r>
      <w:r w:rsidRPr="00D3062E">
        <w:rPr>
          <w:lang w:val="en-US"/>
        </w:rPr>
        <w:t>Deletion</w:t>
      </w:r>
      <w:bookmarkEnd w:id="765"/>
      <w:bookmarkEnd w:id="766"/>
      <w:bookmarkEnd w:id="767"/>
      <w:bookmarkEnd w:id="768"/>
      <w:bookmarkEnd w:id="769"/>
      <w:bookmarkEnd w:id="770"/>
      <w:bookmarkEnd w:id="771"/>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05pt;height:125.75pt;mso-width-percent:0;mso-height-percent:0;mso-width-percent:0;mso-height-percent:0" o:ole="">
            <v:imagedata r:id="rId75" o:title=""/>
          </v:shape>
          <o:OLEObject Type="Embed" ProgID="Word.Document.8" ShapeID="_x0000_i1059" DrawAspect="Content" ObjectID="_1781925802"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72" w:name="_Toc157434519"/>
      <w:bookmarkStart w:id="773" w:name="_Toc157436234"/>
      <w:bookmarkStart w:id="774" w:name="_Toc157440074"/>
      <w:bookmarkStart w:id="775" w:name="_Toc160649751"/>
      <w:bookmarkStart w:id="776" w:name="_Toc164927952"/>
      <w:bookmarkStart w:id="777" w:name="_Toc168549755"/>
      <w:bookmarkStart w:id="778" w:name="_Toc170117820"/>
      <w:r w:rsidRPr="00D3062E">
        <w:t>5.7.2.3</w:t>
      </w:r>
      <w:r w:rsidRPr="00D3062E">
        <w:tab/>
      </w:r>
      <w:r w:rsidRPr="00D3062E">
        <w:rPr>
          <w:lang w:val="en-US"/>
        </w:rPr>
        <w:t>NSCE_PerfMonitoring</w:t>
      </w:r>
      <w:r w:rsidRPr="00D3062E">
        <w:t>_Subscribe</w:t>
      </w:r>
      <w:bookmarkEnd w:id="772"/>
      <w:bookmarkEnd w:id="773"/>
      <w:bookmarkEnd w:id="774"/>
      <w:bookmarkEnd w:id="775"/>
      <w:bookmarkEnd w:id="776"/>
      <w:bookmarkEnd w:id="777"/>
      <w:bookmarkEnd w:id="778"/>
    </w:p>
    <w:p w14:paraId="1E59E458" w14:textId="77777777" w:rsidR="009A4BE1" w:rsidRPr="00D3062E" w:rsidRDefault="009A4BE1" w:rsidP="009A4BE1">
      <w:pPr>
        <w:pStyle w:val="51"/>
      </w:pPr>
      <w:bookmarkStart w:id="779" w:name="_Toc157434520"/>
      <w:bookmarkStart w:id="780" w:name="_Toc157436235"/>
      <w:bookmarkStart w:id="781" w:name="_Toc157440075"/>
      <w:bookmarkStart w:id="782" w:name="_Toc160649752"/>
      <w:bookmarkStart w:id="783" w:name="_Toc164927953"/>
      <w:bookmarkStart w:id="784" w:name="_Toc168549756"/>
      <w:bookmarkStart w:id="785" w:name="_Toc170117821"/>
      <w:r w:rsidRPr="00D3062E">
        <w:t>5.7.2.3.1</w:t>
      </w:r>
      <w:r w:rsidRPr="00D3062E">
        <w:tab/>
        <w:t>General</w:t>
      </w:r>
      <w:bookmarkEnd w:id="779"/>
      <w:bookmarkEnd w:id="780"/>
      <w:bookmarkEnd w:id="781"/>
      <w:bookmarkEnd w:id="782"/>
      <w:bookmarkEnd w:id="783"/>
      <w:bookmarkEnd w:id="784"/>
      <w:bookmarkEnd w:id="785"/>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86" w:name="_Toc157434521"/>
      <w:bookmarkStart w:id="787" w:name="_Toc157436236"/>
      <w:bookmarkStart w:id="788" w:name="_Toc157440076"/>
      <w:bookmarkStart w:id="789" w:name="_Toc160649753"/>
      <w:bookmarkStart w:id="790" w:name="_Toc164927954"/>
      <w:bookmarkStart w:id="791" w:name="_Toc168549757"/>
      <w:bookmarkStart w:id="792" w:name="_Toc170117822"/>
      <w:r w:rsidRPr="00D3062E">
        <w:t>5.7.2.3.2</w:t>
      </w:r>
      <w:r w:rsidRPr="00D3062E">
        <w:tab/>
        <w:t>Monitoring Subscription Creation</w:t>
      </w:r>
      <w:bookmarkEnd w:id="786"/>
      <w:bookmarkEnd w:id="787"/>
      <w:bookmarkEnd w:id="788"/>
      <w:bookmarkEnd w:id="789"/>
      <w:bookmarkEnd w:id="790"/>
      <w:bookmarkEnd w:id="791"/>
      <w:bookmarkEnd w:id="79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93" w:name="_MON_1766341430"/>
    <w:bookmarkEnd w:id="79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05pt;height:125.75pt;mso-width-percent:0;mso-height-percent:0;mso-width-percent:0;mso-height-percent:0" o:ole="">
            <v:imagedata r:id="rId77" o:title=""/>
          </v:shape>
          <o:OLEObject Type="Embed" ProgID="Word.Document.8" ShapeID="_x0000_i1060" DrawAspect="Content" ObjectID="_1781925803"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94" w:name="_Toc157434522"/>
      <w:bookmarkStart w:id="795" w:name="_Toc157436237"/>
      <w:bookmarkStart w:id="796" w:name="_Toc157440077"/>
      <w:bookmarkStart w:id="797" w:name="_Toc160649754"/>
      <w:bookmarkStart w:id="798" w:name="_Toc164927955"/>
      <w:bookmarkStart w:id="799" w:name="_Toc168549758"/>
      <w:bookmarkStart w:id="800" w:name="_Toc170117823"/>
      <w:r w:rsidRPr="00D3062E">
        <w:t>5.7.2.3.3</w:t>
      </w:r>
      <w:r w:rsidRPr="00D3062E">
        <w:tab/>
        <w:t>Monitoring Subscription Update</w:t>
      </w:r>
      <w:bookmarkEnd w:id="794"/>
      <w:bookmarkEnd w:id="795"/>
      <w:bookmarkEnd w:id="796"/>
      <w:bookmarkEnd w:id="797"/>
      <w:bookmarkEnd w:id="798"/>
      <w:bookmarkEnd w:id="799"/>
      <w:bookmarkEnd w:id="80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01" w:name="_MON_1766341502"/>
    <w:bookmarkEnd w:id="80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05pt;height:156.3pt;mso-width-percent:0;mso-height-percent:0;mso-width-percent:0;mso-height-percent:0" o:ole="">
            <v:imagedata r:id="rId79" o:title=""/>
          </v:shape>
          <o:OLEObject Type="Embed" ProgID="Word.Document.8" ShapeID="_x0000_i1061" DrawAspect="Content" ObjectID="_1781925804"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02" w:name="_Toc157434523"/>
      <w:bookmarkStart w:id="803" w:name="_Toc157436238"/>
      <w:bookmarkStart w:id="804" w:name="_Toc157440078"/>
      <w:bookmarkStart w:id="805" w:name="_Toc160649755"/>
      <w:bookmarkStart w:id="806" w:name="_Toc164927956"/>
      <w:bookmarkStart w:id="807" w:name="_Toc168549759"/>
      <w:bookmarkStart w:id="808" w:name="_Toc170117824"/>
      <w:r w:rsidRPr="00D3062E">
        <w:t>5.7.2.3.4</w:t>
      </w:r>
      <w:r w:rsidRPr="00D3062E">
        <w:tab/>
        <w:t xml:space="preserve">Monitoring Subscription </w:t>
      </w:r>
      <w:r w:rsidRPr="00D3062E">
        <w:rPr>
          <w:lang w:val="en-US"/>
        </w:rPr>
        <w:t>Deletion</w:t>
      </w:r>
      <w:bookmarkEnd w:id="802"/>
      <w:bookmarkEnd w:id="803"/>
      <w:bookmarkEnd w:id="804"/>
      <w:bookmarkEnd w:id="805"/>
      <w:bookmarkEnd w:id="806"/>
      <w:bookmarkEnd w:id="807"/>
      <w:bookmarkEnd w:id="80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09" w:name="_MON_1766341650"/>
    <w:bookmarkEnd w:id="809"/>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05pt;height:125.75pt;mso-width-percent:0;mso-height-percent:0;mso-width-percent:0;mso-height-percent:0" o:ole="">
            <v:imagedata r:id="rId81" o:title=""/>
          </v:shape>
          <o:OLEObject Type="Embed" ProgID="Word.Document.8" ShapeID="_x0000_i1062" DrawAspect="Content" ObjectID="_1781925805"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10" w:name="_Toc157434524"/>
      <w:bookmarkStart w:id="811" w:name="_Toc157436239"/>
      <w:bookmarkStart w:id="812" w:name="_Toc157440079"/>
      <w:bookmarkStart w:id="813" w:name="_Toc160649756"/>
      <w:bookmarkStart w:id="814" w:name="_Toc164927957"/>
      <w:bookmarkStart w:id="815" w:name="_Toc168549760"/>
      <w:bookmarkStart w:id="816" w:name="_Toc170117825"/>
      <w:r w:rsidRPr="00D3062E">
        <w:t>5.7.2.4</w:t>
      </w:r>
      <w:r w:rsidRPr="00D3062E">
        <w:tab/>
      </w:r>
      <w:r w:rsidRPr="00D3062E">
        <w:rPr>
          <w:lang w:val="en-US"/>
        </w:rPr>
        <w:t>NSCE_PerfMonitoring</w:t>
      </w:r>
      <w:r w:rsidRPr="00D3062E">
        <w:t>_Notify</w:t>
      </w:r>
      <w:bookmarkEnd w:id="810"/>
      <w:bookmarkEnd w:id="811"/>
      <w:bookmarkEnd w:id="812"/>
      <w:bookmarkEnd w:id="813"/>
      <w:bookmarkEnd w:id="814"/>
      <w:bookmarkEnd w:id="815"/>
      <w:bookmarkEnd w:id="816"/>
    </w:p>
    <w:p w14:paraId="6F33AEC8" w14:textId="77777777" w:rsidR="009A4BE1" w:rsidRPr="00D3062E" w:rsidRDefault="009A4BE1" w:rsidP="009A4BE1">
      <w:pPr>
        <w:pStyle w:val="51"/>
      </w:pPr>
      <w:bookmarkStart w:id="817" w:name="_Toc157434525"/>
      <w:bookmarkStart w:id="818" w:name="_Toc157436240"/>
      <w:bookmarkStart w:id="819" w:name="_Toc157440080"/>
      <w:bookmarkStart w:id="820" w:name="_Toc160649757"/>
      <w:bookmarkStart w:id="821" w:name="_Toc164927958"/>
      <w:bookmarkStart w:id="822" w:name="_Toc168549761"/>
      <w:bookmarkStart w:id="823" w:name="_Toc170117826"/>
      <w:r w:rsidRPr="00D3062E">
        <w:t>5.7.2.4.1</w:t>
      </w:r>
      <w:r w:rsidRPr="00D3062E">
        <w:tab/>
        <w:t>General</w:t>
      </w:r>
      <w:bookmarkEnd w:id="817"/>
      <w:bookmarkEnd w:id="818"/>
      <w:bookmarkEnd w:id="819"/>
      <w:bookmarkEnd w:id="820"/>
      <w:bookmarkEnd w:id="821"/>
      <w:bookmarkEnd w:id="822"/>
      <w:bookmarkEnd w:id="823"/>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24" w:name="_Toc157434526"/>
      <w:bookmarkStart w:id="825" w:name="_Toc157436241"/>
      <w:bookmarkStart w:id="826" w:name="_Toc157440081"/>
      <w:bookmarkStart w:id="827" w:name="_Toc160649758"/>
      <w:bookmarkStart w:id="828" w:name="_Toc164927959"/>
      <w:bookmarkStart w:id="829" w:name="_Toc168549762"/>
      <w:bookmarkStart w:id="830" w:name="_Toc170117827"/>
      <w:bookmarkStart w:id="831" w:name="_Toc151379187"/>
      <w:bookmarkStart w:id="832" w:name="_Toc151445369"/>
      <w:bookmarkStart w:id="833" w:name="_Toc151536527"/>
      <w:bookmarkStart w:id="834" w:name="_Toc157434527"/>
      <w:bookmarkStart w:id="835" w:name="_Toc157436242"/>
      <w:bookmarkStart w:id="836" w:name="_Toc157440082"/>
      <w:r w:rsidRPr="00D3062E">
        <w:t>5.7.2.4.2</w:t>
      </w:r>
      <w:r w:rsidRPr="00D3062E">
        <w:tab/>
        <w:t xml:space="preserve">Monitoring </w:t>
      </w:r>
      <w:r w:rsidRPr="00D3062E">
        <w:rPr>
          <w:lang w:val="en-US"/>
        </w:rPr>
        <w:t>Notification</w:t>
      </w:r>
      <w:bookmarkEnd w:id="824"/>
      <w:bookmarkEnd w:id="825"/>
      <w:bookmarkEnd w:id="826"/>
      <w:bookmarkEnd w:id="827"/>
      <w:bookmarkEnd w:id="828"/>
      <w:bookmarkEnd w:id="829"/>
      <w:bookmarkEnd w:id="83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79.85pt;height:137.15pt" o:ole="">
            <v:imagedata r:id="rId83" o:title=""/>
          </v:shape>
          <o:OLEObject Type="Embed" ProgID="Word.Document.8" ShapeID="_x0000_i1063" DrawAspect="Content" ObjectID="_1781925806"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37" w:name="_Toc160649759"/>
      <w:bookmarkStart w:id="838" w:name="_Toc164927960"/>
      <w:bookmarkStart w:id="839" w:name="_Toc168549763"/>
      <w:bookmarkStart w:id="840" w:name="_Toc170117828"/>
      <w:r w:rsidRPr="00D3062E">
        <w:t>5.7.2.5</w:t>
      </w:r>
      <w:r w:rsidRPr="00D3062E">
        <w:tab/>
      </w:r>
      <w:r w:rsidRPr="00D3062E">
        <w:rPr>
          <w:lang w:val="en-US"/>
        </w:rPr>
        <w:t>NSCE_PerfMonitoring</w:t>
      </w:r>
      <w:r w:rsidRPr="00D3062E">
        <w:t>_</w:t>
      </w:r>
      <w:r w:rsidRPr="00D3062E">
        <w:rPr>
          <w:lang w:val="en-US"/>
        </w:rPr>
        <w:t>Request</w:t>
      </w:r>
      <w:bookmarkEnd w:id="831"/>
      <w:bookmarkEnd w:id="832"/>
      <w:bookmarkEnd w:id="833"/>
      <w:bookmarkEnd w:id="834"/>
      <w:bookmarkEnd w:id="835"/>
      <w:bookmarkEnd w:id="836"/>
      <w:bookmarkEnd w:id="837"/>
      <w:bookmarkEnd w:id="838"/>
      <w:bookmarkEnd w:id="839"/>
      <w:bookmarkEnd w:id="840"/>
    </w:p>
    <w:p w14:paraId="70838E92" w14:textId="77777777" w:rsidR="009A4BE1" w:rsidRPr="00D3062E" w:rsidRDefault="009A4BE1" w:rsidP="009A4BE1">
      <w:pPr>
        <w:pStyle w:val="51"/>
      </w:pPr>
      <w:bookmarkStart w:id="841" w:name="_Toc151379188"/>
      <w:bookmarkStart w:id="842" w:name="_Toc151445370"/>
      <w:bookmarkStart w:id="843" w:name="_Toc151536528"/>
      <w:bookmarkStart w:id="844" w:name="_Toc157434528"/>
      <w:bookmarkStart w:id="845" w:name="_Toc157436243"/>
      <w:bookmarkStart w:id="846" w:name="_Toc157440083"/>
      <w:bookmarkStart w:id="847" w:name="_Toc160649760"/>
      <w:bookmarkStart w:id="848" w:name="_Toc164927961"/>
      <w:bookmarkStart w:id="849" w:name="_Toc168549764"/>
      <w:bookmarkStart w:id="850" w:name="_Toc170117829"/>
      <w:r w:rsidRPr="00D3062E">
        <w:t>5.7.2.5.1</w:t>
      </w:r>
      <w:r w:rsidRPr="00D3062E">
        <w:tab/>
        <w:t>General</w:t>
      </w:r>
      <w:bookmarkEnd w:id="841"/>
      <w:bookmarkEnd w:id="842"/>
      <w:bookmarkEnd w:id="843"/>
      <w:bookmarkEnd w:id="844"/>
      <w:bookmarkEnd w:id="845"/>
      <w:bookmarkEnd w:id="846"/>
      <w:bookmarkEnd w:id="847"/>
      <w:bookmarkEnd w:id="848"/>
      <w:bookmarkEnd w:id="849"/>
      <w:bookmarkEnd w:id="85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51" w:name="_Toc151379189"/>
      <w:bookmarkStart w:id="852" w:name="_Toc151445371"/>
      <w:bookmarkStart w:id="853" w:name="_Toc151536529"/>
      <w:bookmarkStart w:id="854" w:name="_Toc157434529"/>
      <w:bookmarkStart w:id="855" w:name="_Toc157436244"/>
      <w:bookmarkStart w:id="856" w:name="_Toc157440084"/>
      <w:bookmarkStart w:id="857" w:name="_Toc160649761"/>
      <w:bookmarkStart w:id="858" w:name="_Toc164927962"/>
      <w:bookmarkStart w:id="859" w:name="_Toc168549765"/>
      <w:bookmarkStart w:id="860" w:name="_Toc170117830"/>
      <w:bookmarkStart w:id="861" w:name="_Toc157434530"/>
      <w:bookmarkStart w:id="862" w:name="_Toc157436245"/>
      <w:bookmarkStart w:id="863" w:name="_Toc157440085"/>
      <w:bookmarkStart w:id="864" w:name="_Toc45133689"/>
      <w:bookmarkStart w:id="865" w:name="_Toc129338935"/>
      <w:bookmarkStart w:id="866" w:name="_Toc36038419"/>
      <w:bookmarkStart w:id="867" w:name="_Toc28012461"/>
      <w:bookmarkStart w:id="868" w:name="_Toc51762443"/>
      <w:bookmarkStart w:id="869" w:name="_Toc59017015"/>
      <w:bookmarkStart w:id="870" w:name="_Toc138750223"/>
      <w:r w:rsidRPr="00D3062E">
        <w:t>5.7.2.5.2</w:t>
      </w:r>
      <w:r w:rsidRPr="00D3062E">
        <w:tab/>
      </w:r>
      <w:bookmarkEnd w:id="851"/>
      <w:bookmarkEnd w:id="852"/>
      <w:bookmarkEnd w:id="85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4"/>
      <w:bookmarkEnd w:id="855"/>
      <w:bookmarkEnd w:id="856"/>
      <w:bookmarkEnd w:id="857"/>
      <w:bookmarkEnd w:id="858"/>
      <w:bookmarkEnd w:id="859"/>
      <w:bookmarkEnd w:id="860"/>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71" w:name="_MON_1766342903"/>
    <w:bookmarkEnd w:id="871"/>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05pt;height:127.6pt;mso-width-percent:0;mso-height-percent:0;mso-width-percent:0;mso-height-percent:0" o:ole="">
            <v:imagedata r:id="rId85" o:title=""/>
          </v:shape>
          <o:OLEObject Type="Embed" ProgID="Word.Document.8" ShapeID="_x0000_i1064" DrawAspect="Content" ObjectID="_1781925807"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72" w:name="_Toc160649762"/>
      <w:bookmarkStart w:id="873" w:name="_Toc164927963"/>
      <w:bookmarkStart w:id="874" w:name="_Toc168549766"/>
      <w:bookmarkStart w:id="875" w:name="_Toc170117831"/>
      <w:r w:rsidRPr="00D3062E">
        <w:t>5.8</w:t>
      </w:r>
      <w:r w:rsidRPr="00D3062E">
        <w:tab/>
      </w:r>
      <w:r w:rsidRPr="00D3062E">
        <w:rPr>
          <w:lang w:val="en-US"/>
        </w:rPr>
        <w:t>NSCE_InfoCollection</w:t>
      </w:r>
      <w:bookmarkEnd w:id="861"/>
      <w:bookmarkEnd w:id="862"/>
      <w:bookmarkEnd w:id="863"/>
      <w:bookmarkEnd w:id="872"/>
      <w:bookmarkEnd w:id="873"/>
      <w:bookmarkEnd w:id="874"/>
      <w:bookmarkEnd w:id="875"/>
    </w:p>
    <w:p w14:paraId="202AF1DA" w14:textId="77777777" w:rsidR="004B0AE5" w:rsidRPr="00D3062E" w:rsidRDefault="004B0AE5" w:rsidP="004B0AE5">
      <w:pPr>
        <w:pStyle w:val="31"/>
      </w:pPr>
      <w:bookmarkStart w:id="876" w:name="_Toc157434531"/>
      <w:bookmarkStart w:id="877" w:name="_Toc157436246"/>
      <w:bookmarkStart w:id="878" w:name="_Toc157440086"/>
      <w:bookmarkStart w:id="879" w:name="_Toc160649763"/>
      <w:bookmarkStart w:id="880" w:name="_Toc164927964"/>
      <w:bookmarkStart w:id="881" w:name="_Toc168549767"/>
      <w:bookmarkStart w:id="882" w:name="_Toc170117832"/>
      <w:r w:rsidRPr="00D3062E">
        <w:t>5.8.1</w:t>
      </w:r>
      <w:r w:rsidRPr="00D3062E">
        <w:tab/>
        <w:t>Service Description</w:t>
      </w:r>
      <w:bookmarkEnd w:id="876"/>
      <w:bookmarkEnd w:id="877"/>
      <w:bookmarkEnd w:id="878"/>
      <w:bookmarkEnd w:id="879"/>
      <w:bookmarkEnd w:id="880"/>
      <w:bookmarkEnd w:id="881"/>
      <w:bookmarkEnd w:id="88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83" w:name="_Toc157434532"/>
      <w:bookmarkStart w:id="884" w:name="_Toc157436247"/>
      <w:bookmarkStart w:id="885" w:name="_Toc157440087"/>
      <w:bookmarkStart w:id="886" w:name="_Toc160649764"/>
      <w:bookmarkStart w:id="887" w:name="_Toc164927965"/>
      <w:bookmarkStart w:id="888" w:name="_Toc168549768"/>
      <w:bookmarkStart w:id="889" w:name="_Toc170117833"/>
      <w:r w:rsidRPr="00D3062E">
        <w:t>5.8.2</w:t>
      </w:r>
      <w:r w:rsidRPr="00D3062E">
        <w:tab/>
        <w:t>Service Operations</w:t>
      </w:r>
      <w:bookmarkEnd w:id="883"/>
      <w:bookmarkEnd w:id="884"/>
      <w:bookmarkEnd w:id="885"/>
      <w:bookmarkEnd w:id="886"/>
      <w:bookmarkEnd w:id="887"/>
      <w:bookmarkEnd w:id="888"/>
      <w:bookmarkEnd w:id="889"/>
    </w:p>
    <w:p w14:paraId="04D770C1" w14:textId="77777777" w:rsidR="004B0AE5" w:rsidRPr="00D3062E" w:rsidRDefault="004B0AE5" w:rsidP="004B0AE5">
      <w:pPr>
        <w:pStyle w:val="41"/>
      </w:pPr>
      <w:bookmarkStart w:id="890" w:name="_Toc157434533"/>
      <w:bookmarkStart w:id="891" w:name="_Toc157436248"/>
      <w:bookmarkStart w:id="892" w:name="_Toc157440088"/>
      <w:bookmarkStart w:id="893" w:name="_Toc160649765"/>
      <w:bookmarkStart w:id="894" w:name="_Toc164927966"/>
      <w:bookmarkStart w:id="895" w:name="_Toc168549769"/>
      <w:bookmarkStart w:id="896" w:name="_Toc170117834"/>
      <w:r w:rsidRPr="00D3062E">
        <w:t>5.8.2.1</w:t>
      </w:r>
      <w:r w:rsidRPr="00D3062E">
        <w:tab/>
        <w:t>Introduction</w:t>
      </w:r>
      <w:bookmarkEnd w:id="890"/>
      <w:bookmarkEnd w:id="891"/>
      <w:bookmarkEnd w:id="892"/>
      <w:bookmarkEnd w:id="893"/>
      <w:bookmarkEnd w:id="894"/>
      <w:bookmarkEnd w:id="895"/>
      <w:bookmarkEnd w:id="89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97" w:name="_Toc157434534"/>
      <w:bookmarkStart w:id="898" w:name="_Toc157436249"/>
      <w:bookmarkStart w:id="899" w:name="_Toc157440089"/>
      <w:bookmarkStart w:id="900" w:name="_Toc160649766"/>
      <w:bookmarkStart w:id="901" w:name="_Toc164927967"/>
      <w:bookmarkStart w:id="902" w:name="_Toc168549770"/>
      <w:bookmarkStart w:id="903" w:name="_Toc170117835"/>
      <w:r w:rsidRPr="00D3062E">
        <w:t>5.8.2.2</w:t>
      </w:r>
      <w:r w:rsidRPr="00D3062E">
        <w:tab/>
        <w:t>NSCE_InfoCollection_S</w:t>
      </w:r>
      <w:r w:rsidRPr="00D3062E">
        <w:rPr>
          <w:rFonts w:hint="eastAsia"/>
          <w:lang w:eastAsia="zh-CN"/>
        </w:rPr>
        <w:t>ub</w:t>
      </w:r>
      <w:r w:rsidRPr="00D3062E">
        <w:t>scribe</w:t>
      </w:r>
      <w:bookmarkEnd w:id="897"/>
      <w:bookmarkEnd w:id="898"/>
      <w:bookmarkEnd w:id="899"/>
      <w:bookmarkEnd w:id="900"/>
      <w:bookmarkEnd w:id="901"/>
      <w:bookmarkEnd w:id="902"/>
      <w:bookmarkEnd w:id="903"/>
    </w:p>
    <w:p w14:paraId="2523EDD6" w14:textId="77777777" w:rsidR="004B0AE5" w:rsidRPr="00D3062E" w:rsidRDefault="004B0AE5" w:rsidP="004B0AE5">
      <w:pPr>
        <w:pStyle w:val="51"/>
      </w:pPr>
      <w:bookmarkStart w:id="904" w:name="_Toc157434535"/>
      <w:bookmarkStart w:id="905" w:name="_Toc157436250"/>
      <w:bookmarkStart w:id="906" w:name="_Toc157440090"/>
      <w:bookmarkStart w:id="907" w:name="_Toc160649767"/>
      <w:bookmarkStart w:id="908" w:name="_Toc164927968"/>
      <w:bookmarkStart w:id="909" w:name="_Toc168549771"/>
      <w:bookmarkStart w:id="910" w:name="_Toc170117836"/>
      <w:r w:rsidRPr="00D3062E">
        <w:t>5.8.2.2.1</w:t>
      </w:r>
      <w:r w:rsidRPr="00D3062E">
        <w:tab/>
        <w:t>General</w:t>
      </w:r>
      <w:bookmarkEnd w:id="904"/>
      <w:bookmarkEnd w:id="905"/>
      <w:bookmarkEnd w:id="906"/>
      <w:bookmarkEnd w:id="907"/>
      <w:bookmarkEnd w:id="908"/>
      <w:bookmarkEnd w:id="909"/>
      <w:bookmarkEnd w:id="910"/>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911" w:name="_Toc157434536"/>
      <w:bookmarkStart w:id="912" w:name="_Toc157436251"/>
      <w:bookmarkStart w:id="913" w:name="_Toc157440091"/>
      <w:bookmarkStart w:id="914" w:name="_Toc160649768"/>
      <w:bookmarkStart w:id="915" w:name="_Toc164927969"/>
      <w:bookmarkStart w:id="916" w:name="_Toc168549772"/>
      <w:bookmarkStart w:id="917" w:name="_Toc170117837"/>
      <w:r w:rsidRPr="00D3062E">
        <w:t>5.8.2.2.2</w:t>
      </w:r>
      <w:r w:rsidRPr="00D3062E">
        <w:tab/>
        <w:t>Information Collection Subscription Creation</w:t>
      </w:r>
      <w:bookmarkEnd w:id="911"/>
      <w:bookmarkEnd w:id="912"/>
      <w:bookmarkEnd w:id="913"/>
      <w:bookmarkEnd w:id="914"/>
      <w:bookmarkEnd w:id="915"/>
      <w:bookmarkEnd w:id="916"/>
      <w:bookmarkEnd w:id="91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918" w:name="_Toc157434537"/>
      <w:bookmarkStart w:id="919" w:name="_Toc157436252"/>
      <w:bookmarkStart w:id="920" w:name="_Toc157440092"/>
      <w:bookmarkStart w:id="921" w:name="_Toc160649769"/>
      <w:bookmarkStart w:id="922" w:name="_Toc164927970"/>
      <w:bookmarkStart w:id="923" w:name="_Toc168549773"/>
      <w:bookmarkStart w:id="924" w:name="_Toc170117838"/>
      <w:r w:rsidRPr="00D3062E">
        <w:t>5.8.2.2.3</w:t>
      </w:r>
      <w:r w:rsidRPr="00D3062E">
        <w:tab/>
        <w:t>Information Collection Subscription Update</w:t>
      </w:r>
      <w:bookmarkEnd w:id="918"/>
      <w:bookmarkEnd w:id="919"/>
      <w:bookmarkEnd w:id="920"/>
      <w:bookmarkEnd w:id="921"/>
      <w:bookmarkEnd w:id="922"/>
      <w:bookmarkEnd w:id="923"/>
      <w:bookmarkEnd w:id="924"/>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925" w:name="_Toc157434538"/>
      <w:bookmarkStart w:id="926" w:name="_Toc157436253"/>
      <w:bookmarkStart w:id="927" w:name="_Toc157440093"/>
      <w:bookmarkStart w:id="928" w:name="_Toc160649770"/>
      <w:bookmarkStart w:id="929" w:name="_Toc164927971"/>
      <w:bookmarkStart w:id="930" w:name="_Toc168549774"/>
      <w:bookmarkStart w:id="931" w:name="_Toc170117839"/>
      <w:r w:rsidRPr="00D3062E">
        <w:t>5.8.2.2.4</w:t>
      </w:r>
      <w:r w:rsidRPr="00D3062E">
        <w:tab/>
        <w:t>Information Collection Subscription Deletion</w:t>
      </w:r>
      <w:bookmarkEnd w:id="925"/>
      <w:bookmarkEnd w:id="926"/>
      <w:bookmarkEnd w:id="927"/>
      <w:bookmarkEnd w:id="928"/>
      <w:bookmarkEnd w:id="929"/>
      <w:bookmarkEnd w:id="930"/>
      <w:bookmarkEnd w:id="931"/>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932" w:name="_Toc157434539"/>
      <w:bookmarkStart w:id="933" w:name="_Toc157436254"/>
      <w:bookmarkStart w:id="934" w:name="_Toc157440094"/>
      <w:bookmarkStart w:id="935" w:name="_Toc160649771"/>
      <w:bookmarkStart w:id="936" w:name="_Toc164927972"/>
      <w:bookmarkStart w:id="937" w:name="_Toc168549775"/>
      <w:bookmarkStart w:id="938" w:name="_Toc170117840"/>
      <w:r w:rsidRPr="00D3062E">
        <w:t>5.8.2.3</w:t>
      </w:r>
      <w:r w:rsidRPr="00D3062E">
        <w:tab/>
        <w:t>NSCE_InfoCollection_Notify</w:t>
      </w:r>
      <w:bookmarkEnd w:id="932"/>
      <w:bookmarkEnd w:id="933"/>
      <w:bookmarkEnd w:id="934"/>
      <w:bookmarkEnd w:id="935"/>
      <w:bookmarkEnd w:id="936"/>
      <w:bookmarkEnd w:id="937"/>
      <w:bookmarkEnd w:id="938"/>
    </w:p>
    <w:p w14:paraId="215A6D9D" w14:textId="77777777" w:rsidR="004B0AE5" w:rsidRPr="00D3062E" w:rsidRDefault="004B0AE5" w:rsidP="004B0AE5">
      <w:pPr>
        <w:pStyle w:val="51"/>
      </w:pPr>
      <w:bookmarkStart w:id="939" w:name="_Toc157434540"/>
      <w:bookmarkStart w:id="940" w:name="_Toc157436255"/>
      <w:bookmarkStart w:id="941" w:name="_Toc157440095"/>
      <w:bookmarkStart w:id="942" w:name="_Toc160649772"/>
      <w:bookmarkStart w:id="943" w:name="_Toc164927973"/>
      <w:bookmarkStart w:id="944" w:name="_Toc168549776"/>
      <w:bookmarkStart w:id="945" w:name="_Toc170117841"/>
      <w:r w:rsidRPr="00D3062E">
        <w:t>5.8.2.3.1</w:t>
      </w:r>
      <w:r w:rsidRPr="00D3062E">
        <w:tab/>
        <w:t>General</w:t>
      </w:r>
      <w:bookmarkEnd w:id="939"/>
      <w:bookmarkEnd w:id="940"/>
      <w:bookmarkEnd w:id="941"/>
      <w:bookmarkEnd w:id="942"/>
      <w:bookmarkEnd w:id="943"/>
      <w:bookmarkEnd w:id="944"/>
      <w:bookmarkEnd w:id="945"/>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946" w:name="_Toc157434541"/>
      <w:bookmarkStart w:id="947" w:name="_Toc157436256"/>
      <w:bookmarkStart w:id="948" w:name="_Toc157440096"/>
      <w:bookmarkStart w:id="949" w:name="_Toc160649773"/>
      <w:bookmarkStart w:id="950" w:name="_Toc164927974"/>
      <w:bookmarkStart w:id="951" w:name="_Toc168549777"/>
      <w:bookmarkStart w:id="952" w:name="_Toc170117842"/>
      <w:r w:rsidRPr="00D3062E">
        <w:t>5.8.2.3.2</w:t>
      </w:r>
      <w:r w:rsidRPr="00D3062E">
        <w:tab/>
        <w:t>Information Collection Notification</w:t>
      </w:r>
      <w:bookmarkEnd w:id="946"/>
      <w:bookmarkEnd w:id="947"/>
      <w:bookmarkEnd w:id="948"/>
      <w:bookmarkEnd w:id="949"/>
      <w:bookmarkEnd w:id="950"/>
      <w:bookmarkEnd w:id="951"/>
      <w:bookmarkEnd w:id="9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64"/>
    <w:bookmarkEnd w:id="865"/>
    <w:bookmarkEnd w:id="866"/>
    <w:bookmarkEnd w:id="867"/>
    <w:bookmarkEnd w:id="868"/>
    <w:bookmarkEnd w:id="869"/>
    <w:bookmarkEnd w:id="870"/>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953" w:name="_Toc160649774"/>
      <w:bookmarkStart w:id="954" w:name="_Toc164927975"/>
      <w:bookmarkStart w:id="955" w:name="_Toc168549778"/>
      <w:bookmarkStart w:id="956" w:name="_Toc170117843"/>
      <w:bookmarkStart w:id="957" w:name="_Toc157434542"/>
      <w:bookmarkStart w:id="958" w:name="_Toc157436257"/>
      <w:bookmarkStart w:id="959" w:name="_Toc157440097"/>
      <w:r w:rsidRPr="00D3062E">
        <w:t>5.</w:t>
      </w:r>
      <w:r>
        <w:t>9</w:t>
      </w:r>
      <w:r w:rsidRPr="00D3062E">
        <w:tab/>
      </w:r>
      <w:r w:rsidR="00E804B9" w:rsidRPr="00D3062E">
        <w:t>NSCE_ServiceContinuity</w:t>
      </w:r>
      <w:bookmarkEnd w:id="953"/>
      <w:bookmarkEnd w:id="954"/>
      <w:bookmarkEnd w:id="955"/>
      <w:bookmarkEnd w:id="956"/>
    </w:p>
    <w:p w14:paraId="7E03EDA7" w14:textId="77777777" w:rsidR="00B110B4" w:rsidRPr="00D3062E" w:rsidRDefault="00B110B4" w:rsidP="00B110B4">
      <w:pPr>
        <w:pStyle w:val="31"/>
      </w:pPr>
      <w:bookmarkStart w:id="960" w:name="_Toc164927976"/>
      <w:bookmarkStart w:id="961" w:name="_Toc168549779"/>
      <w:bookmarkStart w:id="962" w:name="_Toc170117844"/>
      <w:r w:rsidRPr="00D3062E">
        <w:t>5.</w:t>
      </w:r>
      <w:r>
        <w:t>9.</w:t>
      </w:r>
      <w:r w:rsidRPr="00D3062E">
        <w:t>1</w:t>
      </w:r>
      <w:r w:rsidRPr="00D3062E">
        <w:tab/>
        <w:t>Service Description</w:t>
      </w:r>
      <w:bookmarkEnd w:id="960"/>
      <w:bookmarkEnd w:id="961"/>
      <w:bookmarkEnd w:id="96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963" w:name="_Toc164927977"/>
      <w:bookmarkStart w:id="964" w:name="_Toc168549780"/>
      <w:bookmarkStart w:id="965" w:name="_Toc170117845"/>
      <w:r w:rsidRPr="00D3062E">
        <w:t>5.</w:t>
      </w:r>
      <w:r>
        <w:t>9.</w:t>
      </w:r>
      <w:r w:rsidRPr="00D3062E">
        <w:t>2</w:t>
      </w:r>
      <w:r w:rsidRPr="00D3062E">
        <w:tab/>
        <w:t>Service Operations</w:t>
      </w:r>
      <w:bookmarkEnd w:id="963"/>
      <w:bookmarkEnd w:id="964"/>
      <w:bookmarkEnd w:id="965"/>
    </w:p>
    <w:p w14:paraId="4F4D638F" w14:textId="77777777" w:rsidR="00B110B4" w:rsidRPr="00D3062E" w:rsidRDefault="00B110B4" w:rsidP="00B110B4">
      <w:pPr>
        <w:pStyle w:val="41"/>
      </w:pPr>
      <w:bookmarkStart w:id="966" w:name="_Toc164927978"/>
      <w:bookmarkStart w:id="967" w:name="_Toc168549781"/>
      <w:bookmarkStart w:id="968" w:name="_Toc170117846"/>
      <w:r w:rsidRPr="00D3062E">
        <w:t>5.</w:t>
      </w:r>
      <w:r>
        <w:t>9.</w:t>
      </w:r>
      <w:r w:rsidRPr="00D3062E">
        <w:t>2.1</w:t>
      </w:r>
      <w:r w:rsidRPr="00D3062E">
        <w:tab/>
        <w:t>Introduction</w:t>
      </w:r>
      <w:bookmarkEnd w:id="966"/>
      <w:bookmarkEnd w:id="967"/>
      <w:bookmarkEnd w:id="968"/>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969" w:name="_Toc164927979"/>
      <w:bookmarkStart w:id="970" w:name="_Toc168549782"/>
      <w:bookmarkStart w:id="971" w:name="_Toc170117847"/>
      <w:r w:rsidRPr="00D3062E">
        <w:t>5.</w:t>
      </w:r>
      <w:r>
        <w:t>9.</w:t>
      </w:r>
      <w:r w:rsidRPr="00D3062E">
        <w:t>2.2</w:t>
      </w:r>
      <w:r w:rsidRPr="00D3062E">
        <w:tab/>
        <w:t>NSCE_</w:t>
      </w:r>
      <w:r>
        <w:t>ServiceContinuity</w:t>
      </w:r>
      <w:r w:rsidRPr="00D3062E">
        <w:t>_</w:t>
      </w:r>
      <w:r w:rsidRPr="00D3062E">
        <w:rPr>
          <w:lang w:val="en-US"/>
        </w:rPr>
        <w:t>Request</w:t>
      </w:r>
      <w:bookmarkEnd w:id="969"/>
      <w:bookmarkEnd w:id="970"/>
      <w:bookmarkEnd w:id="971"/>
    </w:p>
    <w:p w14:paraId="4B279475" w14:textId="77777777" w:rsidR="00B110B4" w:rsidRPr="00D3062E" w:rsidRDefault="00B110B4" w:rsidP="00B110B4">
      <w:pPr>
        <w:pStyle w:val="51"/>
      </w:pPr>
      <w:bookmarkStart w:id="972" w:name="_Toc164927980"/>
      <w:bookmarkStart w:id="973" w:name="_Toc168549783"/>
      <w:bookmarkStart w:id="974" w:name="_Toc170117848"/>
      <w:r w:rsidRPr="00D3062E">
        <w:t>5.</w:t>
      </w:r>
      <w:r>
        <w:t>9.</w:t>
      </w:r>
      <w:r w:rsidRPr="00D3062E">
        <w:t>2.2.1</w:t>
      </w:r>
      <w:r w:rsidRPr="00D3062E">
        <w:tab/>
        <w:t>General</w:t>
      </w:r>
      <w:bookmarkEnd w:id="972"/>
      <w:bookmarkEnd w:id="973"/>
      <w:bookmarkEnd w:id="974"/>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975" w:name="_Toc164927981"/>
      <w:bookmarkStart w:id="976" w:name="_Toc168549784"/>
      <w:bookmarkStart w:id="977" w:name="_Toc17011784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975"/>
      <w:bookmarkEnd w:id="976"/>
      <w:bookmarkEnd w:id="977"/>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978" w:name="_MON_1774093900"/>
    <w:bookmarkEnd w:id="978"/>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65pt;height:125.3pt" o:ole="">
            <v:imagedata r:id="rId87" o:title=""/>
          </v:shape>
          <o:OLEObject Type="Embed" ProgID="Word.Document.8" ShapeID="_x0000_i1065" DrawAspect="Content" ObjectID="_1781925808"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979" w:name="_Toc164927982"/>
      <w:bookmarkStart w:id="980" w:name="_Toc168549785"/>
      <w:bookmarkStart w:id="981" w:name="_Toc170117850"/>
      <w:r w:rsidRPr="00D3062E">
        <w:t>5.</w:t>
      </w:r>
      <w:r>
        <w:t>9.</w:t>
      </w:r>
      <w:r w:rsidRPr="00D3062E">
        <w:t>2.3</w:t>
      </w:r>
      <w:r w:rsidRPr="00D3062E">
        <w:tab/>
        <w:t>NSCE_</w:t>
      </w:r>
      <w:r>
        <w:t>ServiceContinuity</w:t>
      </w:r>
      <w:r w:rsidRPr="00D3062E">
        <w:t>_Notify</w:t>
      </w:r>
      <w:bookmarkEnd w:id="979"/>
      <w:bookmarkEnd w:id="980"/>
      <w:bookmarkEnd w:id="981"/>
    </w:p>
    <w:p w14:paraId="057DCC5A" w14:textId="77777777" w:rsidR="00B110B4" w:rsidRPr="00D3062E" w:rsidRDefault="00B110B4" w:rsidP="00B110B4">
      <w:pPr>
        <w:pStyle w:val="51"/>
      </w:pPr>
      <w:bookmarkStart w:id="982" w:name="_Toc164927983"/>
      <w:bookmarkStart w:id="983" w:name="_Toc168549786"/>
      <w:bookmarkStart w:id="984" w:name="_Toc170117851"/>
      <w:r w:rsidRPr="00D3062E">
        <w:t>5.</w:t>
      </w:r>
      <w:r>
        <w:t>9.</w:t>
      </w:r>
      <w:r w:rsidRPr="00D3062E">
        <w:t>2.3.1</w:t>
      </w:r>
      <w:r w:rsidRPr="00D3062E">
        <w:tab/>
        <w:t>General</w:t>
      </w:r>
      <w:bookmarkEnd w:id="982"/>
      <w:bookmarkEnd w:id="983"/>
      <w:bookmarkEnd w:id="984"/>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985" w:name="_Toc164927984"/>
      <w:bookmarkStart w:id="986" w:name="_Toc168549787"/>
      <w:bookmarkStart w:id="987" w:name="_Toc17011785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985"/>
      <w:bookmarkEnd w:id="986"/>
      <w:bookmarkEnd w:id="98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65pt;height:137.15pt" o:ole="">
            <v:imagedata r:id="rId89" o:title=""/>
          </v:shape>
          <o:OLEObject Type="Embed" ProgID="Word.Document.8" ShapeID="_x0000_i1066" DrawAspect="Content" ObjectID="_1781925809"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988" w:name="_Toc164927985"/>
      <w:bookmarkStart w:id="989" w:name="_Toc168549788"/>
      <w:bookmarkStart w:id="990" w:name="_Toc170117853"/>
      <w:r w:rsidRPr="00D3062E">
        <w:t>5.</w:t>
      </w:r>
      <w:r>
        <w:t>9.</w:t>
      </w:r>
      <w:r w:rsidRPr="00D3062E">
        <w:t>2.</w:t>
      </w:r>
      <w:r>
        <w:t>4</w:t>
      </w:r>
      <w:r w:rsidRPr="00D3062E">
        <w:tab/>
        <w:t>NSCE_</w:t>
      </w:r>
      <w:r>
        <w:t>ServiceContinuity</w:t>
      </w:r>
      <w:r w:rsidRPr="00D3062E">
        <w:t>_</w:t>
      </w:r>
      <w:r>
        <w:rPr>
          <w:lang w:val="en-US"/>
        </w:rPr>
        <w:t>N</w:t>
      </w:r>
      <w:r>
        <w:t>egotiate</w:t>
      </w:r>
      <w:bookmarkEnd w:id="988"/>
      <w:bookmarkEnd w:id="989"/>
      <w:bookmarkEnd w:id="990"/>
    </w:p>
    <w:p w14:paraId="49207C1F" w14:textId="77777777" w:rsidR="00B110B4" w:rsidRPr="00D3062E" w:rsidRDefault="00B110B4" w:rsidP="00B110B4">
      <w:pPr>
        <w:pStyle w:val="51"/>
      </w:pPr>
      <w:bookmarkStart w:id="991" w:name="_Toc164927986"/>
      <w:bookmarkStart w:id="992" w:name="_Toc168549789"/>
      <w:bookmarkStart w:id="993" w:name="_Toc170117854"/>
      <w:r w:rsidRPr="00D3062E">
        <w:t>5.</w:t>
      </w:r>
      <w:r>
        <w:t>9.</w:t>
      </w:r>
      <w:r w:rsidRPr="00D3062E">
        <w:t>2.</w:t>
      </w:r>
      <w:r>
        <w:t>4</w:t>
      </w:r>
      <w:r w:rsidRPr="00D3062E">
        <w:t>.1</w:t>
      </w:r>
      <w:r w:rsidRPr="00D3062E">
        <w:tab/>
        <w:t>General</w:t>
      </w:r>
      <w:bookmarkEnd w:id="991"/>
      <w:bookmarkEnd w:id="992"/>
      <w:bookmarkEnd w:id="99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994" w:name="_Toc164927987"/>
      <w:bookmarkStart w:id="995" w:name="_Toc168549790"/>
      <w:bookmarkStart w:id="996" w:name="_Toc17011785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994"/>
      <w:bookmarkEnd w:id="995"/>
      <w:bookmarkEnd w:id="99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997" w:name="_MON_1774094411"/>
    <w:bookmarkEnd w:id="99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65pt;height:125.3pt" o:ole="">
            <v:imagedata r:id="rId91" o:title=""/>
          </v:shape>
          <o:OLEObject Type="Embed" ProgID="Word.Document.8" ShapeID="_x0000_i1067" DrawAspect="Content" ObjectID="_1781925810"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998" w:name="_Toc164927988"/>
      <w:bookmarkStart w:id="999" w:name="_Toc168549791"/>
      <w:bookmarkStart w:id="1000" w:name="_Toc17011785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998"/>
      <w:bookmarkEnd w:id="999"/>
      <w:bookmarkEnd w:id="1000"/>
    </w:p>
    <w:p w14:paraId="7C526716" w14:textId="77777777" w:rsidR="00B110B4" w:rsidRPr="00D3062E" w:rsidRDefault="00B110B4" w:rsidP="00B110B4">
      <w:pPr>
        <w:pStyle w:val="51"/>
      </w:pPr>
      <w:bookmarkStart w:id="1001" w:name="_Toc164927989"/>
      <w:bookmarkStart w:id="1002" w:name="_Toc168549792"/>
      <w:bookmarkStart w:id="1003" w:name="_Toc170117857"/>
      <w:r w:rsidRPr="00D3062E">
        <w:t>5.</w:t>
      </w:r>
      <w:r>
        <w:t>9.</w:t>
      </w:r>
      <w:r w:rsidRPr="00D3062E">
        <w:t>2.</w:t>
      </w:r>
      <w:r>
        <w:t>5</w:t>
      </w:r>
      <w:r w:rsidRPr="00D3062E">
        <w:t>.1</w:t>
      </w:r>
      <w:r w:rsidRPr="00D3062E">
        <w:tab/>
        <w:t>General</w:t>
      </w:r>
      <w:bookmarkEnd w:id="1001"/>
      <w:bookmarkEnd w:id="1002"/>
      <w:bookmarkEnd w:id="1003"/>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004" w:name="_Toc164927990"/>
      <w:bookmarkStart w:id="1005" w:name="_Toc168549793"/>
      <w:bookmarkStart w:id="1006" w:name="_Toc17011785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004"/>
      <w:bookmarkEnd w:id="1005"/>
      <w:bookmarkEnd w:id="1006"/>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007" w:name="_MON_1774094594"/>
    <w:bookmarkEnd w:id="1007"/>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65pt;height:137.15pt" o:ole="">
            <v:imagedata r:id="rId93" o:title=""/>
          </v:shape>
          <o:OLEObject Type="Embed" ProgID="Word.Document.8" ShapeID="_x0000_i1068" DrawAspect="Content" ObjectID="_1781925811"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008" w:name="_Toc160649775"/>
      <w:bookmarkStart w:id="1009" w:name="_Toc164927991"/>
      <w:bookmarkStart w:id="1010" w:name="_Toc168549794"/>
      <w:bookmarkStart w:id="1011" w:name="_Toc170117859"/>
      <w:r w:rsidRPr="00D3062E">
        <w:t>5.10</w:t>
      </w:r>
      <w:r w:rsidRPr="00D3062E">
        <w:tab/>
      </w:r>
      <w:r w:rsidRPr="00D3062E">
        <w:rPr>
          <w:lang w:val="en-US"/>
        </w:rPr>
        <w:t>NSCE_</w:t>
      </w:r>
      <w:r w:rsidRPr="00D3062E">
        <w:t>MultiSlicesOptimization</w:t>
      </w:r>
      <w:bookmarkEnd w:id="1008"/>
      <w:bookmarkEnd w:id="1009"/>
      <w:bookmarkEnd w:id="1010"/>
      <w:bookmarkEnd w:id="1011"/>
    </w:p>
    <w:p w14:paraId="775D683A" w14:textId="77777777" w:rsidR="00311EA5" w:rsidRPr="00D3062E" w:rsidRDefault="00311EA5" w:rsidP="00311EA5">
      <w:pPr>
        <w:pStyle w:val="31"/>
        <w:rPr>
          <w:lang w:val="en-US" w:eastAsia="zh-CN"/>
        </w:rPr>
      </w:pPr>
      <w:bookmarkStart w:id="1012" w:name="_Toc160649776"/>
      <w:bookmarkStart w:id="1013" w:name="_Toc164927992"/>
      <w:bookmarkStart w:id="1014" w:name="_Toc168549795"/>
      <w:bookmarkStart w:id="1015" w:name="_Toc170117860"/>
      <w:r w:rsidRPr="00D3062E">
        <w:t>5.10.1</w:t>
      </w:r>
      <w:r w:rsidRPr="00D3062E">
        <w:tab/>
        <w:t>Service Description</w:t>
      </w:r>
      <w:bookmarkEnd w:id="1012"/>
      <w:bookmarkEnd w:id="1013"/>
      <w:bookmarkEnd w:id="1014"/>
      <w:bookmarkEnd w:id="1015"/>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016" w:name="_Toc160649777"/>
      <w:bookmarkStart w:id="1017" w:name="_Toc164927993"/>
      <w:bookmarkStart w:id="1018" w:name="_Toc168549796"/>
      <w:bookmarkStart w:id="1019" w:name="_Toc170117861"/>
      <w:r w:rsidRPr="00D3062E">
        <w:t>5.10.2</w:t>
      </w:r>
      <w:r w:rsidRPr="00D3062E">
        <w:tab/>
        <w:t>Service Operations</w:t>
      </w:r>
      <w:bookmarkEnd w:id="1016"/>
      <w:bookmarkEnd w:id="1017"/>
      <w:bookmarkEnd w:id="1018"/>
      <w:bookmarkEnd w:id="1019"/>
    </w:p>
    <w:p w14:paraId="139B18A0" w14:textId="77777777" w:rsidR="00311EA5" w:rsidRPr="00D3062E" w:rsidRDefault="00311EA5" w:rsidP="00311EA5">
      <w:pPr>
        <w:pStyle w:val="41"/>
      </w:pPr>
      <w:bookmarkStart w:id="1020" w:name="_Toc160649778"/>
      <w:bookmarkStart w:id="1021" w:name="_Toc164927994"/>
      <w:bookmarkStart w:id="1022" w:name="_Toc168549797"/>
      <w:bookmarkStart w:id="1023" w:name="_Toc170117862"/>
      <w:r w:rsidRPr="00D3062E">
        <w:t>5.10.2.1</w:t>
      </w:r>
      <w:r w:rsidRPr="00D3062E">
        <w:tab/>
        <w:t>Introduction</w:t>
      </w:r>
      <w:bookmarkEnd w:id="1020"/>
      <w:bookmarkEnd w:id="1021"/>
      <w:bookmarkEnd w:id="1022"/>
      <w:bookmarkEnd w:id="102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024" w:name="_Toc160649779"/>
      <w:bookmarkStart w:id="1025" w:name="_Toc164927995"/>
      <w:bookmarkStart w:id="1026" w:name="_Toc168549798"/>
      <w:bookmarkStart w:id="1027" w:name="_Toc170117863"/>
      <w:r w:rsidRPr="00D3062E">
        <w:t>5.10.2.2</w:t>
      </w:r>
      <w:r w:rsidRPr="00D3062E">
        <w:tab/>
        <w:t>NSCE_MultiSlicesOptimization_Request</w:t>
      </w:r>
      <w:bookmarkEnd w:id="1024"/>
      <w:bookmarkEnd w:id="1025"/>
      <w:bookmarkEnd w:id="1026"/>
      <w:bookmarkEnd w:id="1027"/>
    </w:p>
    <w:p w14:paraId="4AE00B24" w14:textId="77777777" w:rsidR="00311EA5" w:rsidRPr="00D3062E" w:rsidRDefault="00311EA5" w:rsidP="00311EA5">
      <w:pPr>
        <w:pStyle w:val="51"/>
      </w:pPr>
      <w:bookmarkStart w:id="1028" w:name="_Toc160649780"/>
      <w:bookmarkStart w:id="1029" w:name="_Toc164927996"/>
      <w:bookmarkStart w:id="1030" w:name="_Toc168549799"/>
      <w:bookmarkStart w:id="1031" w:name="_Toc170117864"/>
      <w:r w:rsidRPr="00D3062E">
        <w:t>5.10.2.2.1</w:t>
      </w:r>
      <w:r w:rsidRPr="00D3062E">
        <w:tab/>
        <w:t>General</w:t>
      </w:r>
      <w:bookmarkEnd w:id="1028"/>
      <w:bookmarkEnd w:id="1029"/>
      <w:bookmarkEnd w:id="1030"/>
      <w:bookmarkEnd w:id="103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032" w:name="_Toc160649781"/>
      <w:bookmarkStart w:id="1033" w:name="_Toc164927997"/>
      <w:bookmarkStart w:id="1034" w:name="_Toc168549800"/>
      <w:bookmarkStart w:id="1035" w:name="_Toc170117865"/>
      <w:r w:rsidRPr="00D3062E">
        <w:t>5.10.2.2.2</w:t>
      </w:r>
      <w:r w:rsidRPr="00D3062E">
        <w:tab/>
        <w:t>Multiple Slices Optimization Request</w:t>
      </w:r>
      <w:bookmarkEnd w:id="1032"/>
      <w:bookmarkEnd w:id="1033"/>
      <w:bookmarkEnd w:id="1034"/>
      <w:bookmarkEnd w:id="103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79.85pt;height:124.4pt;mso-width-percent:0;mso-height-percent:0;mso-width-percent:0;mso-height-percent:0" o:ole="">
            <v:imagedata r:id="rId95" o:title=""/>
          </v:shape>
          <o:OLEObject Type="Embed" ProgID="Word.Document.8" ShapeID="_x0000_i1069" DrawAspect="Content" ObjectID="_1781925812"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036" w:name="_Hlk159711933"/>
      <w:r w:rsidRPr="00D3062E">
        <w:rPr>
          <w:lang w:val="en-US" w:eastAsia="zh-CN"/>
        </w:rPr>
        <w:t xml:space="preserve">MultiSlicesOptReq </w:t>
      </w:r>
      <w:bookmarkEnd w:id="103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037" w:name="_Toc160649782"/>
      <w:bookmarkStart w:id="1038" w:name="_Toc164927998"/>
      <w:bookmarkStart w:id="1039" w:name="_Toc168549801"/>
      <w:bookmarkStart w:id="1040" w:name="_Toc170117866"/>
      <w:r w:rsidRPr="00D3062E">
        <w:t>5.11</w:t>
      </w:r>
      <w:r w:rsidRPr="00D3062E">
        <w:tab/>
      </w:r>
      <w:r w:rsidRPr="00D3062E">
        <w:rPr>
          <w:lang w:val="en-US"/>
        </w:rPr>
        <w:t>NSCE_NetworkSliceAdaptation</w:t>
      </w:r>
      <w:bookmarkEnd w:id="957"/>
      <w:bookmarkEnd w:id="958"/>
      <w:bookmarkEnd w:id="959"/>
      <w:bookmarkEnd w:id="1037"/>
      <w:bookmarkEnd w:id="1038"/>
      <w:bookmarkEnd w:id="1039"/>
      <w:bookmarkEnd w:id="1040"/>
    </w:p>
    <w:p w14:paraId="5A77A4E6" w14:textId="77777777" w:rsidR="00311EA5" w:rsidRPr="00D3062E" w:rsidRDefault="00311EA5" w:rsidP="00311EA5">
      <w:pPr>
        <w:pStyle w:val="31"/>
      </w:pPr>
      <w:bookmarkStart w:id="1041" w:name="_Toc160649783"/>
      <w:bookmarkStart w:id="1042" w:name="_Toc164927999"/>
      <w:bookmarkStart w:id="1043" w:name="_Toc168549802"/>
      <w:bookmarkStart w:id="1044" w:name="_Toc170117867"/>
      <w:bookmarkStart w:id="1045" w:name="_Toc157434544"/>
      <w:bookmarkStart w:id="1046" w:name="_Toc157436259"/>
      <w:bookmarkStart w:id="1047" w:name="_Toc157440099"/>
      <w:r w:rsidRPr="00D3062E">
        <w:t>5.11.1</w:t>
      </w:r>
      <w:r w:rsidRPr="00D3062E">
        <w:tab/>
        <w:t>Service Description</w:t>
      </w:r>
      <w:bookmarkEnd w:id="1041"/>
      <w:bookmarkEnd w:id="1042"/>
      <w:bookmarkEnd w:id="1043"/>
      <w:bookmarkEnd w:id="1044"/>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048" w:name="_Toc160649784"/>
      <w:bookmarkStart w:id="1049" w:name="_Toc164928000"/>
      <w:bookmarkStart w:id="1050" w:name="_Toc168549803"/>
      <w:bookmarkStart w:id="1051" w:name="_Toc170117868"/>
      <w:r w:rsidRPr="00D3062E">
        <w:t>5.11.2</w:t>
      </w:r>
      <w:r w:rsidRPr="00D3062E">
        <w:tab/>
        <w:t>Service Operations</w:t>
      </w:r>
      <w:bookmarkEnd w:id="1048"/>
      <w:bookmarkEnd w:id="1049"/>
      <w:bookmarkEnd w:id="1050"/>
      <w:bookmarkEnd w:id="1051"/>
    </w:p>
    <w:p w14:paraId="748FBE1B" w14:textId="77777777" w:rsidR="00311EA5" w:rsidRPr="00D3062E" w:rsidRDefault="00311EA5" w:rsidP="00311EA5">
      <w:pPr>
        <w:pStyle w:val="41"/>
      </w:pPr>
      <w:bookmarkStart w:id="1052" w:name="_Toc160649785"/>
      <w:bookmarkStart w:id="1053" w:name="_Toc164928001"/>
      <w:bookmarkStart w:id="1054" w:name="_Toc168549804"/>
      <w:bookmarkStart w:id="1055" w:name="_Toc170117869"/>
      <w:bookmarkStart w:id="1056" w:name="_Toc157434545"/>
      <w:bookmarkStart w:id="1057" w:name="_Toc157436260"/>
      <w:bookmarkStart w:id="1058" w:name="_Toc157440100"/>
      <w:bookmarkEnd w:id="1045"/>
      <w:bookmarkEnd w:id="1046"/>
      <w:bookmarkEnd w:id="1047"/>
      <w:r w:rsidRPr="00D3062E">
        <w:t>5.11.2.1</w:t>
      </w:r>
      <w:r w:rsidRPr="00D3062E">
        <w:tab/>
        <w:t>Introduction</w:t>
      </w:r>
      <w:bookmarkEnd w:id="1052"/>
      <w:bookmarkEnd w:id="1053"/>
      <w:bookmarkEnd w:id="1054"/>
      <w:bookmarkEnd w:id="1055"/>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059" w:name="_Toc160649786"/>
      <w:bookmarkStart w:id="1060" w:name="_Toc164928002"/>
      <w:bookmarkStart w:id="1061" w:name="_Toc168549805"/>
      <w:bookmarkStart w:id="1062" w:name="_Toc170117870"/>
      <w:r w:rsidRPr="00D3062E">
        <w:t>5.11.2.2</w:t>
      </w:r>
      <w:r w:rsidRPr="00D3062E">
        <w:tab/>
        <w:t>Network_slice_adaptation</w:t>
      </w:r>
      <w:bookmarkEnd w:id="1056"/>
      <w:bookmarkEnd w:id="1057"/>
      <w:bookmarkEnd w:id="1058"/>
      <w:bookmarkEnd w:id="1059"/>
      <w:bookmarkEnd w:id="1060"/>
      <w:bookmarkEnd w:id="1061"/>
      <w:bookmarkEnd w:id="1062"/>
    </w:p>
    <w:p w14:paraId="001B67EB" w14:textId="77777777" w:rsidR="009A4BE1" w:rsidRPr="00D3062E" w:rsidRDefault="009A4BE1" w:rsidP="009A4BE1">
      <w:pPr>
        <w:pStyle w:val="51"/>
      </w:pPr>
      <w:bookmarkStart w:id="1063" w:name="_Toc157434546"/>
      <w:bookmarkStart w:id="1064" w:name="_Toc157436261"/>
      <w:bookmarkStart w:id="1065" w:name="_Toc157440101"/>
      <w:bookmarkStart w:id="1066" w:name="_Toc160649787"/>
      <w:bookmarkStart w:id="1067" w:name="_Toc164928003"/>
      <w:bookmarkStart w:id="1068" w:name="_Toc168549806"/>
      <w:bookmarkStart w:id="1069" w:name="_Toc170117871"/>
      <w:r w:rsidRPr="00D3062E">
        <w:t>5.11.2.2.1</w:t>
      </w:r>
      <w:r w:rsidRPr="00D3062E">
        <w:tab/>
        <w:t>General</w:t>
      </w:r>
      <w:bookmarkEnd w:id="1063"/>
      <w:bookmarkEnd w:id="1064"/>
      <w:bookmarkEnd w:id="1065"/>
      <w:bookmarkEnd w:id="1066"/>
      <w:bookmarkEnd w:id="1067"/>
      <w:bookmarkEnd w:id="1068"/>
      <w:bookmarkEnd w:id="1069"/>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070" w:name="_Toc160649789"/>
      <w:bookmarkStart w:id="1071" w:name="_Toc164928004"/>
      <w:bookmarkStart w:id="1072" w:name="_Toc168549807"/>
      <w:bookmarkStart w:id="1073" w:name="_Toc170117872"/>
      <w:r w:rsidRPr="00D3062E">
        <w:t>5.11.2.2.2</w:t>
      </w:r>
      <w:r w:rsidRPr="00D3062E">
        <w:tab/>
        <w:t>Network Slice Adaptation Request</w:t>
      </w:r>
      <w:bookmarkEnd w:id="1070"/>
      <w:bookmarkEnd w:id="1071"/>
      <w:bookmarkEnd w:id="1072"/>
      <w:bookmarkEnd w:id="107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79.85pt;height:124.4pt;mso-width-percent:0;mso-height-percent:0;mso-width-percent:0;mso-height-percent:0" o:ole="">
            <v:imagedata r:id="rId97" o:title=""/>
          </v:shape>
          <o:OLEObject Type="Embed" ProgID="Word.Document.8" ShapeID="_x0000_i1070" DrawAspect="Content" ObjectID="_1781925813"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07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075" w:name="_Toc160649790"/>
      <w:bookmarkStart w:id="1076" w:name="_Toc164928005"/>
      <w:bookmarkStart w:id="1077" w:name="_Toc168549808"/>
      <w:bookmarkStart w:id="1078" w:name="_Toc170117873"/>
      <w:bookmarkEnd w:id="1074"/>
      <w:r w:rsidRPr="00D3062E">
        <w:t>5.11.2.3</w:t>
      </w:r>
      <w:r w:rsidRPr="00D3062E">
        <w:tab/>
      </w:r>
      <w:r w:rsidRPr="00D3062E">
        <w:rPr>
          <w:lang w:val="en-US"/>
        </w:rPr>
        <w:t>NSCE_NetworkSliceAdaptation_Notify</w:t>
      </w:r>
      <w:bookmarkEnd w:id="1075"/>
      <w:bookmarkEnd w:id="1076"/>
      <w:bookmarkEnd w:id="1077"/>
      <w:bookmarkEnd w:id="1078"/>
    </w:p>
    <w:p w14:paraId="62042703" w14:textId="77777777" w:rsidR="00311EA5" w:rsidRPr="00D3062E" w:rsidRDefault="00311EA5" w:rsidP="00311EA5">
      <w:pPr>
        <w:pStyle w:val="51"/>
      </w:pPr>
      <w:bookmarkStart w:id="1079" w:name="_Toc160649791"/>
      <w:bookmarkStart w:id="1080" w:name="_Toc164928006"/>
      <w:bookmarkStart w:id="1081" w:name="_Toc168549809"/>
      <w:bookmarkStart w:id="1082" w:name="_Toc170117874"/>
      <w:r w:rsidRPr="00D3062E">
        <w:t>5.11.2.3.1</w:t>
      </w:r>
      <w:r w:rsidRPr="00D3062E">
        <w:tab/>
        <w:t>General</w:t>
      </w:r>
      <w:bookmarkEnd w:id="1079"/>
      <w:bookmarkEnd w:id="1080"/>
      <w:bookmarkEnd w:id="1081"/>
      <w:bookmarkEnd w:id="108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083" w:name="_Toc160649792"/>
      <w:bookmarkStart w:id="1084" w:name="_Toc164928007"/>
      <w:bookmarkStart w:id="1085" w:name="_Toc168549810"/>
      <w:bookmarkStart w:id="1086" w:name="_Toc170117875"/>
      <w:r w:rsidRPr="00D3062E">
        <w:t>5.11.2.3.2</w:t>
      </w:r>
      <w:r w:rsidRPr="00D3062E">
        <w:tab/>
        <w:t xml:space="preserve">Network Slice Adaptation Status </w:t>
      </w:r>
      <w:r w:rsidRPr="00D3062E">
        <w:rPr>
          <w:lang w:val="en-US"/>
        </w:rPr>
        <w:t>Notification</w:t>
      </w:r>
      <w:bookmarkEnd w:id="1083"/>
      <w:bookmarkEnd w:id="1084"/>
      <w:bookmarkEnd w:id="1085"/>
      <w:bookmarkEnd w:id="108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087" w:name="_MON_1768492208"/>
    <w:bookmarkEnd w:id="108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79.85pt;height:137.15pt" o:ole="">
            <v:imagedata r:id="rId99" o:title=""/>
          </v:shape>
          <o:OLEObject Type="Embed" ProgID="Word.Document.8" ShapeID="_x0000_i1071" DrawAspect="Content" ObjectID="_1781925814"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088" w:name="_Toc157434548"/>
      <w:bookmarkStart w:id="1089" w:name="_Toc157436263"/>
      <w:bookmarkStart w:id="1090" w:name="_Toc157440103"/>
      <w:bookmarkStart w:id="1091" w:name="_Toc160649793"/>
      <w:bookmarkStart w:id="1092" w:name="_Toc164928008"/>
      <w:bookmarkStart w:id="1093" w:name="_Toc168549811"/>
      <w:bookmarkStart w:id="1094" w:name="_Toc170117876"/>
      <w:r w:rsidRPr="00D3062E">
        <w:t>5.12</w:t>
      </w:r>
      <w:r w:rsidRPr="00D3062E">
        <w:tab/>
      </w:r>
      <w:r w:rsidRPr="00D3062E">
        <w:rPr>
          <w:lang w:val="en-US"/>
        </w:rPr>
        <w:t>NSCE_SliceCommService</w:t>
      </w:r>
      <w:bookmarkEnd w:id="1088"/>
      <w:bookmarkEnd w:id="1089"/>
      <w:bookmarkEnd w:id="1090"/>
      <w:bookmarkEnd w:id="1091"/>
      <w:bookmarkEnd w:id="1092"/>
      <w:bookmarkEnd w:id="1093"/>
      <w:bookmarkEnd w:id="1094"/>
    </w:p>
    <w:p w14:paraId="2CD1A70F" w14:textId="77777777" w:rsidR="00091209" w:rsidRPr="00D3062E" w:rsidRDefault="00091209" w:rsidP="00091209">
      <w:pPr>
        <w:pStyle w:val="31"/>
      </w:pPr>
      <w:bookmarkStart w:id="1095" w:name="_Toc157434549"/>
      <w:bookmarkStart w:id="1096" w:name="_Toc157436264"/>
      <w:bookmarkStart w:id="1097" w:name="_Toc157440104"/>
      <w:bookmarkStart w:id="1098" w:name="_Toc160649794"/>
      <w:bookmarkStart w:id="1099" w:name="_Toc164928009"/>
      <w:bookmarkStart w:id="1100" w:name="_Toc168549812"/>
      <w:bookmarkStart w:id="1101" w:name="_Toc170117877"/>
      <w:r w:rsidRPr="00D3062E">
        <w:t>5.12.1</w:t>
      </w:r>
      <w:r w:rsidRPr="00D3062E">
        <w:tab/>
        <w:t>Service Description</w:t>
      </w:r>
      <w:bookmarkEnd w:id="1095"/>
      <w:bookmarkEnd w:id="1096"/>
      <w:bookmarkEnd w:id="1097"/>
      <w:bookmarkEnd w:id="1098"/>
      <w:bookmarkEnd w:id="1099"/>
      <w:bookmarkEnd w:id="1100"/>
      <w:bookmarkEnd w:id="1101"/>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102" w:name="_Toc160649795"/>
      <w:bookmarkStart w:id="1103" w:name="_Toc164928010"/>
      <w:bookmarkStart w:id="1104" w:name="_Toc168549813"/>
      <w:bookmarkStart w:id="1105" w:name="_Toc170117878"/>
      <w:bookmarkStart w:id="1106" w:name="_Toc157434550"/>
      <w:bookmarkStart w:id="1107" w:name="_Toc157436265"/>
      <w:bookmarkStart w:id="1108" w:name="_Toc157440105"/>
      <w:r w:rsidRPr="00D3062E">
        <w:t>5.12.2</w:t>
      </w:r>
      <w:r w:rsidRPr="00D3062E">
        <w:tab/>
        <w:t>Service Operations</w:t>
      </w:r>
      <w:bookmarkEnd w:id="1102"/>
      <w:bookmarkEnd w:id="1103"/>
      <w:bookmarkEnd w:id="1104"/>
      <w:bookmarkEnd w:id="1105"/>
    </w:p>
    <w:p w14:paraId="724A3DEB" w14:textId="77777777" w:rsidR="00091209" w:rsidRPr="00D3062E" w:rsidRDefault="00091209" w:rsidP="00091209">
      <w:pPr>
        <w:pStyle w:val="41"/>
      </w:pPr>
      <w:bookmarkStart w:id="1109" w:name="_Toc160649796"/>
      <w:bookmarkStart w:id="1110" w:name="_Toc164928011"/>
      <w:bookmarkStart w:id="1111" w:name="_Toc168549814"/>
      <w:bookmarkStart w:id="1112" w:name="_Toc170117879"/>
      <w:r w:rsidRPr="00D3062E">
        <w:t>5.12.2.1</w:t>
      </w:r>
      <w:r w:rsidRPr="00D3062E">
        <w:tab/>
        <w:t>Introduction</w:t>
      </w:r>
      <w:bookmarkEnd w:id="1106"/>
      <w:bookmarkEnd w:id="1107"/>
      <w:bookmarkEnd w:id="1108"/>
      <w:bookmarkEnd w:id="1109"/>
      <w:bookmarkEnd w:id="1110"/>
      <w:bookmarkEnd w:id="1111"/>
      <w:bookmarkEnd w:id="111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113" w:name="_Toc157434551"/>
      <w:bookmarkStart w:id="1114" w:name="_Toc157436266"/>
      <w:bookmarkStart w:id="1115" w:name="_Toc157440106"/>
      <w:bookmarkStart w:id="1116" w:name="_Toc160649797"/>
      <w:bookmarkStart w:id="1117" w:name="_Toc164928012"/>
      <w:bookmarkStart w:id="1118" w:name="_Toc168549815"/>
      <w:bookmarkStart w:id="1119" w:name="_Toc170117880"/>
      <w:r w:rsidRPr="00D3062E">
        <w:t>5.12.2.2</w:t>
      </w:r>
      <w:r w:rsidRPr="00D3062E">
        <w:tab/>
      </w:r>
      <w:r w:rsidRPr="00D3062E">
        <w:rPr>
          <w:lang w:val="en-US"/>
        </w:rPr>
        <w:t>NSCE_SliceCommService</w:t>
      </w:r>
      <w:r w:rsidRPr="00D3062E">
        <w:t>_Create</w:t>
      </w:r>
      <w:bookmarkEnd w:id="1113"/>
      <w:bookmarkEnd w:id="1114"/>
      <w:bookmarkEnd w:id="1115"/>
      <w:bookmarkEnd w:id="1116"/>
      <w:bookmarkEnd w:id="1117"/>
      <w:bookmarkEnd w:id="1118"/>
      <w:bookmarkEnd w:id="1119"/>
    </w:p>
    <w:p w14:paraId="0C8FAE35" w14:textId="77777777" w:rsidR="00091209" w:rsidRPr="00D3062E" w:rsidRDefault="00091209" w:rsidP="00091209">
      <w:pPr>
        <w:pStyle w:val="51"/>
      </w:pPr>
      <w:bookmarkStart w:id="1120" w:name="_Toc157434552"/>
      <w:bookmarkStart w:id="1121" w:name="_Toc157436267"/>
      <w:bookmarkStart w:id="1122" w:name="_Toc157440107"/>
      <w:bookmarkStart w:id="1123" w:name="_Toc160649798"/>
      <w:bookmarkStart w:id="1124" w:name="_Toc164928013"/>
      <w:bookmarkStart w:id="1125" w:name="_Toc168549816"/>
      <w:bookmarkStart w:id="1126" w:name="_Toc170117881"/>
      <w:r w:rsidRPr="00D3062E">
        <w:t>5.12.2.2.1</w:t>
      </w:r>
      <w:r w:rsidRPr="00D3062E">
        <w:tab/>
        <w:t>General</w:t>
      </w:r>
      <w:bookmarkEnd w:id="1120"/>
      <w:bookmarkEnd w:id="1121"/>
      <w:bookmarkEnd w:id="1122"/>
      <w:bookmarkEnd w:id="1123"/>
      <w:bookmarkEnd w:id="1124"/>
      <w:bookmarkEnd w:id="1125"/>
      <w:bookmarkEnd w:id="1126"/>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127" w:name="_Toc157434553"/>
      <w:bookmarkStart w:id="1128" w:name="_Toc157436268"/>
      <w:bookmarkStart w:id="1129" w:name="_Toc157440108"/>
      <w:bookmarkStart w:id="1130" w:name="_Toc160649799"/>
      <w:bookmarkStart w:id="1131" w:name="_Toc164928014"/>
      <w:bookmarkStart w:id="1132" w:name="_Toc168549817"/>
      <w:bookmarkStart w:id="1133" w:name="_Toc170117882"/>
      <w:r w:rsidRPr="00D3062E">
        <w:t>5.12.2.2.2</w:t>
      </w:r>
      <w:r w:rsidRPr="00D3062E">
        <w:tab/>
        <w:t>Slice Related Communication Service Creation</w:t>
      </w:r>
      <w:bookmarkEnd w:id="1127"/>
      <w:bookmarkEnd w:id="1128"/>
      <w:bookmarkEnd w:id="1129"/>
      <w:bookmarkEnd w:id="1130"/>
      <w:bookmarkEnd w:id="1131"/>
      <w:bookmarkEnd w:id="1132"/>
      <w:bookmarkEnd w:id="113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05pt;height:125.75pt;mso-width-percent:0;mso-height-percent:0;mso-width-percent:0;mso-height-percent:0" o:ole="">
            <v:imagedata r:id="rId101" o:title=""/>
          </v:shape>
          <o:OLEObject Type="Embed" ProgID="Word.Document.8" ShapeID="_x0000_i1072" DrawAspect="Content" ObjectID="_1781925815"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134" w:name="_Toc157434554"/>
      <w:bookmarkStart w:id="1135" w:name="_Toc157436269"/>
      <w:bookmarkStart w:id="1136" w:name="_Toc157440109"/>
      <w:bookmarkStart w:id="1137" w:name="_Toc160649800"/>
      <w:bookmarkStart w:id="1138" w:name="_Toc164928015"/>
      <w:bookmarkStart w:id="1139" w:name="_Toc168549818"/>
      <w:bookmarkStart w:id="1140" w:name="_Toc170117883"/>
      <w:r w:rsidRPr="00D3062E">
        <w:t>5.12.2.3</w:t>
      </w:r>
      <w:r w:rsidRPr="00D3062E">
        <w:tab/>
      </w:r>
      <w:r w:rsidRPr="00D3062E">
        <w:rPr>
          <w:lang w:val="en-US"/>
        </w:rPr>
        <w:t>NSCE_SliceCommService</w:t>
      </w:r>
      <w:r w:rsidRPr="00D3062E">
        <w:t>_Reconfigure</w:t>
      </w:r>
      <w:bookmarkEnd w:id="1134"/>
      <w:bookmarkEnd w:id="1135"/>
      <w:bookmarkEnd w:id="1136"/>
      <w:bookmarkEnd w:id="1137"/>
      <w:bookmarkEnd w:id="1138"/>
      <w:bookmarkEnd w:id="1139"/>
      <w:bookmarkEnd w:id="1140"/>
    </w:p>
    <w:p w14:paraId="470B38DB" w14:textId="77777777" w:rsidR="00091209" w:rsidRPr="00D3062E" w:rsidRDefault="00091209" w:rsidP="00091209">
      <w:pPr>
        <w:pStyle w:val="51"/>
      </w:pPr>
      <w:bookmarkStart w:id="1141" w:name="_Toc157434555"/>
      <w:bookmarkStart w:id="1142" w:name="_Toc157436270"/>
      <w:bookmarkStart w:id="1143" w:name="_Toc157440110"/>
      <w:bookmarkStart w:id="1144" w:name="_Toc160649801"/>
      <w:bookmarkStart w:id="1145" w:name="_Toc164928016"/>
      <w:bookmarkStart w:id="1146" w:name="_Toc168549819"/>
      <w:bookmarkStart w:id="1147" w:name="_Toc170117884"/>
      <w:r w:rsidRPr="00D3062E">
        <w:t>5.12.2.3.1</w:t>
      </w:r>
      <w:r w:rsidRPr="00D3062E">
        <w:tab/>
        <w:t>General</w:t>
      </w:r>
      <w:bookmarkEnd w:id="1141"/>
      <w:bookmarkEnd w:id="1142"/>
      <w:bookmarkEnd w:id="1143"/>
      <w:bookmarkEnd w:id="1144"/>
      <w:bookmarkEnd w:id="1145"/>
      <w:bookmarkEnd w:id="1146"/>
      <w:bookmarkEnd w:id="114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148" w:name="_Toc160649802"/>
      <w:bookmarkStart w:id="1149" w:name="_Toc164928017"/>
      <w:bookmarkStart w:id="1150" w:name="_Toc168549820"/>
      <w:bookmarkStart w:id="1151" w:name="_Toc170117885"/>
      <w:bookmarkStart w:id="1152" w:name="_Toc157434557"/>
      <w:bookmarkStart w:id="1153" w:name="_Toc157436272"/>
      <w:bookmarkStart w:id="1154" w:name="_Toc157440112"/>
      <w:r w:rsidRPr="00D3062E">
        <w:t>5.12.2.3.2</w:t>
      </w:r>
      <w:r w:rsidRPr="00D3062E">
        <w:tab/>
        <w:t>Slice Related Communication Service Reconfiguration</w:t>
      </w:r>
      <w:bookmarkEnd w:id="1148"/>
      <w:bookmarkEnd w:id="1149"/>
      <w:bookmarkEnd w:id="1150"/>
      <w:bookmarkEnd w:id="1151"/>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05pt;height:157.65pt;mso-width-percent:0;mso-height-percent:0;mso-width-percent:0;mso-height-percent:0" o:ole="">
            <v:imagedata r:id="rId103" o:title=""/>
          </v:shape>
          <o:OLEObject Type="Embed" ProgID="Word.Document.8" ShapeID="_x0000_i1073" DrawAspect="Content" ObjectID="_1781925816"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155" w:name="_Toc160649803"/>
      <w:bookmarkStart w:id="1156" w:name="_Toc164928018"/>
      <w:bookmarkStart w:id="1157" w:name="_Toc168549821"/>
      <w:bookmarkStart w:id="1158" w:name="_Toc170117886"/>
      <w:r w:rsidRPr="00D3062E">
        <w:t>5.12.2.4</w:t>
      </w:r>
      <w:r w:rsidRPr="00D3062E">
        <w:tab/>
      </w:r>
      <w:r w:rsidRPr="00D3062E">
        <w:rPr>
          <w:lang w:val="en-US"/>
        </w:rPr>
        <w:t>NSCE_SliceCommService</w:t>
      </w:r>
      <w:r w:rsidRPr="00D3062E">
        <w:t>_</w:t>
      </w:r>
      <w:r w:rsidRPr="00D3062E">
        <w:rPr>
          <w:lang w:val="en-US"/>
        </w:rPr>
        <w:t>Disengage</w:t>
      </w:r>
      <w:bookmarkEnd w:id="1152"/>
      <w:bookmarkEnd w:id="1153"/>
      <w:bookmarkEnd w:id="1154"/>
      <w:bookmarkEnd w:id="1155"/>
      <w:bookmarkEnd w:id="1156"/>
      <w:bookmarkEnd w:id="1157"/>
      <w:bookmarkEnd w:id="1158"/>
    </w:p>
    <w:p w14:paraId="73D6F894" w14:textId="77777777" w:rsidR="00091209" w:rsidRPr="00D3062E" w:rsidRDefault="00091209" w:rsidP="00091209">
      <w:pPr>
        <w:pStyle w:val="51"/>
      </w:pPr>
      <w:bookmarkStart w:id="1159" w:name="_Toc157434558"/>
      <w:bookmarkStart w:id="1160" w:name="_Toc157436273"/>
      <w:bookmarkStart w:id="1161" w:name="_Toc157440113"/>
      <w:bookmarkStart w:id="1162" w:name="_Toc160649804"/>
      <w:bookmarkStart w:id="1163" w:name="_Toc164928019"/>
      <w:bookmarkStart w:id="1164" w:name="_Toc168549822"/>
      <w:bookmarkStart w:id="1165" w:name="_Toc170117887"/>
      <w:r w:rsidRPr="00D3062E">
        <w:t>5.12.2.4.1</w:t>
      </w:r>
      <w:r w:rsidRPr="00D3062E">
        <w:tab/>
        <w:t>General</w:t>
      </w:r>
      <w:bookmarkEnd w:id="1159"/>
      <w:bookmarkEnd w:id="1160"/>
      <w:bookmarkEnd w:id="1161"/>
      <w:bookmarkEnd w:id="1162"/>
      <w:bookmarkEnd w:id="1163"/>
      <w:bookmarkEnd w:id="1164"/>
      <w:bookmarkEnd w:id="1165"/>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166" w:name="_Toc157434559"/>
      <w:bookmarkStart w:id="1167" w:name="_Toc157436274"/>
      <w:bookmarkStart w:id="1168" w:name="_Toc157440114"/>
      <w:bookmarkStart w:id="1169" w:name="_Toc160649805"/>
      <w:bookmarkStart w:id="1170" w:name="_Toc164928020"/>
      <w:bookmarkStart w:id="1171" w:name="_Toc168549823"/>
      <w:bookmarkStart w:id="1172" w:name="_Toc170117888"/>
      <w:bookmarkStart w:id="1173" w:name="_Toc90661423"/>
      <w:bookmarkStart w:id="1174" w:name="_Toc138754924"/>
      <w:bookmarkStart w:id="1175" w:name="_Toc151885628"/>
      <w:bookmarkStart w:id="1176" w:name="_Toc152075693"/>
      <w:bookmarkStart w:id="1177" w:name="_Toc153793408"/>
      <w:bookmarkStart w:id="1178" w:name="_Toc157434560"/>
      <w:bookmarkStart w:id="1179" w:name="_Toc157436275"/>
      <w:bookmarkStart w:id="1180" w:name="_Toc157440115"/>
      <w:r w:rsidRPr="00D3062E">
        <w:t>5.12.2.4.2</w:t>
      </w:r>
      <w:r w:rsidRPr="00D3062E">
        <w:tab/>
        <w:t xml:space="preserve">Slice Related Communication Service </w:t>
      </w:r>
      <w:r w:rsidRPr="00D3062E">
        <w:rPr>
          <w:lang w:val="en-US"/>
        </w:rPr>
        <w:t>Disengagement</w:t>
      </w:r>
      <w:bookmarkEnd w:id="1166"/>
      <w:bookmarkEnd w:id="1167"/>
      <w:bookmarkEnd w:id="1168"/>
      <w:bookmarkEnd w:id="1169"/>
      <w:bookmarkEnd w:id="1170"/>
      <w:bookmarkEnd w:id="1171"/>
      <w:bookmarkEnd w:id="117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05pt;height:127.6pt;mso-width-percent:0;mso-height-percent:0;mso-width-percent:0;mso-height-percent:0" o:ole="">
            <v:imagedata r:id="rId105" o:title=""/>
          </v:shape>
          <o:OLEObject Type="Embed" ProgID="Word.Document.8" ShapeID="_x0000_i1074" DrawAspect="Content" ObjectID="_1781925817"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181" w:name="_Toc160649806"/>
      <w:bookmarkStart w:id="1182" w:name="_Toc164928021"/>
      <w:bookmarkStart w:id="1183" w:name="_Toc168549824"/>
      <w:bookmarkStart w:id="1184" w:name="_Toc170117889"/>
      <w:r w:rsidRPr="00D3062E">
        <w:t>5.13</w:t>
      </w:r>
      <w:r w:rsidRPr="00D3062E">
        <w:tab/>
        <w:t>NSCE_InterPLMNContinuity</w:t>
      </w:r>
      <w:bookmarkEnd w:id="1181"/>
      <w:bookmarkEnd w:id="1182"/>
      <w:bookmarkEnd w:id="1183"/>
      <w:bookmarkEnd w:id="1184"/>
    </w:p>
    <w:p w14:paraId="261FFEE2" w14:textId="77777777" w:rsidR="00D3062E" w:rsidRPr="00D3062E" w:rsidRDefault="00D3062E" w:rsidP="00D3062E">
      <w:pPr>
        <w:pStyle w:val="31"/>
      </w:pPr>
      <w:bookmarkStart w:id="1185" w:name="_Toc160649807"/>
      <w:bookmarkStart w:id="1186" w:name="_Toc164928022"/>
      <w:bookmarkStart w:id="1187" w:name="_Toc168549825"/>
      <w:bookmarkStart w:id="1188" w:name="_Toc170117890"/>
      <w:r w:rsidRPr="00D3062E">
        <w:t>5.13.1</w:t>
      </w:r>
      <w:r w:rsidRPr="00D3062E">
        <w:tab/>
        <w:t>Service Description</w:t>
      </w:r>
      <w:bookmarkEnd w:id="1185"/>
      <w:bookmarkEnd w:id="1186"/>
      <w:bookmarkEnd w:id="1187"/>
      <w:bookmarkEnd w:id="1188"/>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189" w:name="_Toc160649808"/>
      <w:bookmarkStart w:id="1190" w:name="_Toc164928023"/>
      <w:bookmarkStart w:id="1191" w:name="_Toc168549826"/>
      <w:bookmarkStart w:id="1192" w:name="_Toc170117891"/>
      <w:r w:rsidRPr="00D3062E">
        <w:t>5.13.2</w:t>
      </w:r>
      <w:r w:rsidRPr="00D3062E">
        <w:tab/>
        <w:t>Service Operations</w:t>
      </w:r>
      <w:bookmarkEnd w:id="1189"/>
      <w:bookmarkEnd w:id="1190"/>
      <w:bookmarkEnd w:id="1191"/>
      <w:bookmarkEnd w:id="1192"/>
    </w:p>
    <w:p w14:paraId="4EB851B9" w14:textId="77777777" w:rsidR="00D3062E" w:rsidRPr="00D3062E" w:rsidRDefault="00D3062E" w:rsidP="00D3062E">
      <w:pPr>
        <w:pStyle w:val="41"/>
      </w:pPr>
      <w:bookmarkStart w:id="1193" w:name="_Toc160649809"/>
      <w:bookmarkStart w:id="1194" w:name="_Toc164928024"/>
      <w:bookmarkStart w:id="1195" w:name="_Toc168549827"/>
      <w:bookmarkStart w:id="1196" w:name="_Toc170117892"/>
      <w:r w:rsidRPr="00D3062E">
        <w:t>5.13.2.1</w:t>
      </w:r>
      <w:r w:rsidRPr="00D3062E">
        <w:tab/>
        <w:t>Introduction</w:t>
      </w:r>
      <w:bookmarkEnd w:id="1193"/>
      <w:bookmarkEnd w:id="1194"/>
      <w:bookmarkEnd w:id="1195"/>
      <w:bookmarkEnd w:id="119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197" w:name="_Toc160649810"/>
      <w:bookmarkStart w:id="1198" w:name="_Toc164928025"/>
      <w:bookmarkStart w:id="1199" w:name="_Toc168549828"/>
      <w:bookmarkStart w:id="1200" w:name="_Toc170117893"/>
      <w:r w:rsidRPr="00D3062E">
        <w:t>5.13.2.2</w:t>
      </w:r>
      <w:r w:rsidRPr="00D3062E">
        <w:tab/>
        <w:t>NSCE_InterPLMNContinuity_</w:t>
      </w:r>
      <w:r w:rsidRPr="00D3062E">
        <w:rPr>
          <w:lang w:val="en-US"/>
        </w:rPr>
        <w:t>Request</w:t>
      </w:r>
      <w:bookmarkEnd w:id="1197"/>
      <w:bookmarkEnd w:id="1198"/>
      <w:bookmarkEnd w:id="1199"/>
      <w:bookmarkEnd w:id="1200"/>
    </w:p>
    <w:p w14:paraId="0AEB8EBB" w14:textId="77777777" w:rsidR="00D3062E" w:rsidRPr="00D3062E" w:rsidRDefault="00D3062E" w:rsidP="00D3062E">
      <w:pPr>
        <w:pStyle w:val="51"/>
      </w:pPr>
      <w:bookmarkStart w:id="1201" w:name="_Toc160649811"/>
      <w:bookmarkStart w:id="1202" w:name="_Toc164928026"/>
      <w:bookmarkStart w:id="1203" w:name="_Toc168549829"/>
      <w:bookmarkStart w:id="1204" w:name="_Toc170117894"/>
      <w:r w:rsidRPr="00D3062E">
        <w:t>5.13.2.2.1</w:t>
      </w:r>
      <w:r w:rsidRPr="00D3062E">
        <w:tab/>
        <w:t>General</w:t>
      </w:r>
      <w:bookmarkEnd w:id="1201"/>
      <w:bookmarkEnd w:id="1202"/>
      <w:bookmarkEnd w:id="1203"/>
      <w:bookmarkEnd w:id="120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205" w:name="_Toc160649812"/>
      <w:bookmarkStart w:id="1206" w:name="_Toc164928027"/>
      <w:bookmarkStart w:id="1207" w:name="_Toc168549830"/>
      <w:bookmarkStart w:id="1208" w:name="_Toc170117895"/>
      <w:r w:rsidRPr="00D3062E">
        <w:t>5.13.2.2.2</w:t>
      </w:r>
      <w:r w:rsidRPr="00D3062E">
        <w:tab/>
        <w:t>Inter-PLMN Application Service Continuity</w:t>
      </w:r>
      <w:r w:rsidRPr="00D3062E">
        <w:rPr>
          <w:rFonts w:cs="Courier New"/>
          <w:szCs w:val="16"/>
        </w:rPr>
        <w:t xml:space="preserve"> Request</w:t>
      </w:r>
      <w:bookmarkEnd w:id="1205"/>
      <w:bookmarkEnd w:id="1206"/>
      <w:bookmarkEnd w:id="1207"/>
      <w:bookmarkEnd w:id="1208"/>
    </w:p>
    <w:p w14:paraId="793FC7EB" w14:textId="4503FBF4" w:rsidR="00B110B4" w:rsidRPr="00D3062E" w:rsidRDefault="00B110B4" w:rsidP="00B110B4">
      <w:bookmarkStart w:id="120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79.85pt;height:124.4pt" o:ole="">
            <v:imagedata r:id="rId107" o:title=""/>
          </v:shape>
          <o:OLEObject Type="Embed" ProgID="Word.Document.8" ShapeID="_x0000_i1075" DrawAspect="Content" ObjectID="_1781925818"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210" w:name="_Toc164928028"/>
      <w:bookmarkStart w:id="1211" w:name="_Toc168549831"/>
      <w:bookmarkStart w:id="1212" w:name="_Toc170117896"/>
      <w:r w:rsidRPr="00D3062E">
        <w:t>5.13.2.3</w:t>
      </w:r>
      <w:r w:rsidRPr="00D3062E">
        <w:tab/>
        <w:t>NSCE_InterPLMNContinuity_Notify</w:t>
      </w:r>
      <w:bookmarkEnd w:id="1209"/>
      <w:bookmarkEnd w:id="1210"/>
      <w:bookmarkEnd w:id="1211"/>
      <w:bookmarkEnd w:id="1212"/>
    </w:p>
    <w:p w14:paraId="43743955" w14:textId="77777777" w:rsidR="00D3062E" w:rsidRPr="00D3062E" w:rsidRDefault="00D3062E" w:rsidP="00D3062E">
      <w:pPr>
        <w:pStyle w:val="51"/>
      </w:pPr>
      <w:bookmarkStart w:id="1213" w:name="_Toc160649814"/>
      <w:bookmarkStart w:id="1214" w:name="_Toc164928029"/>
      <w:bookmarkStart w:id="1215" w:name="_Toc168549832"/>
      <w:bookmarkStart w:id="1216" w:name="_Toc170117897"/>
      <w:r w:rsidRPr="00D3062E">
        <w:t>5.13.2.3.1</w:t>
      </w:r>
      <w:r w:rsidRPr="00D3062E">
        <w:tab/>
        <w:t>General</w:t>
      </w:r>
      <w:bookmarkEnd w:id="1213"/>
      <w:bookmarkEnd w:id="1214"/>
      <w:bookmarkEnd w:id="1215"/>
      <w:bookmarkEnd w:id="1216"/>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217" w:name="_Toc160649815"/>
      <w:bookmarkStart w:id="1218" w:name="_Toc164928030"/>
      <w:bookmarkStart w:id="1219" w:name="_Toc168549833"/>
      <w:bookmarkStart w:id="1220" w:name="_Toc170117898"/>
      <w:r w:rsidRPr="00D3062E">
        <w:t>5.13.2.3.2</w:t>
      </w:r>
      <w:r w:rsidRPr="00D3062E">
        <w:tab/>
      </w:r>
      <w:r w:rsidRPr="00D3062E">
        <w:rPr>
          <w:lang w:val="en-US"/>
        </w:rPr>
        <w:t>I</w:t>
      </w:r>
      <w:r w:rsidRPr="00D3062E">
        <w:t>nter-PLMN Service Continuity</w:t>
      </w:r>
      <w:r w:rsidRPr="00D3062E">
        <w:rPr>
          <w:lang w:val="en-US"/>
        </w:rPr>
        <w:t xml:space="preserve"> Notification</w:t>
      </w:r>
      <w:bookmarkEnd w:id="1217"/>
      <w:bookmarkEnd w:id="1218"/>
      <w:bookmarkEnd w:id="1219"/>
      <w:bookmarkEnd w:id="122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221" w:name="_MON_1769856199"/>
    <w:bookmarkEnd w:id="1221"/>
    <w:p w14:paraId="3DE43E91" w14:textId="77777777" w:rsidR="00D3062E" w:rsidRPr="00D3062E" w:rsidRDefault="00D3062E" w:rsidP="00D3062E">
      <w:pPr>
        <w:pStyle w:val="TH"/>
      </w:pPr>
      <w:r w:rsidRPr="00D3062E">
        <w:rPr>
          <w:noProof/>
        </w:rPr>
        <w:object w:dxaOrig="9620" w:dyaOrig="2749" w14:anchorId="33A200BA">
          <v:shape id="_x0000_i1076" type="#_x0000_t75" alt="" style="width:479.85pt;height:138.55pt" o:ole="">
            <v:imagedata r:id="rId109" o:title=""/>
          </v:shape>
          <o:OLEObject Type="Embed" ProgID="Word.Document.8" ShapeID="_x0000_i1076" DrawAspect="Content" ObjectID="_1781925819"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222" w:name="_Toc160649816"/>
      <w:bookmarkStart w:id="1223" w:name="_Toc164928031"/>
      <w:bookmarkStart w:id="1224" w:name="_Toc168549834"/>
      <w:bookmarkStart w:id="1225" w:name="_Toc170117899"/>
      <w:r w:rsidRPr="00D3062E">
        <w:t>5.14</w:t>
      </w:r>
      <w:r w:rsidRPr="00D3062E">
        <w:tab/>
      </w:r>
      <w:bookmarkEnd w:id="1173"/>
      <w:bookmarkEnd w:id="1174"/>
      <w:bookmarkEnd w:id="1175"/>
      <w:bookmarkEnd w:id="1176"/>
      <w:bookmarkEnd w:id="1177"/>
      <w:r w:rsidR="002E1025" w:rsidRPr="00D3062E">
        <w:t>NSCE_NSDiagnostics</w:t>
      </w:r>
      <w:bookmarkEnd w:id="1178"/>
      <w:bookmarkEnd w:id="1179"/>
      <w:bookmarkEnd w:id="1180"/>
      <w:bookmarkEnd w:id="1222"/>
      <w:bookmarkEnd w:id="1223"/>
      <w:bookmarkEnd w:id="1224"/>
      <w:bookmarkEnd w:id="1225"/>
    </w:p>
    <w:p w14:paraId="1D90DEDC" w14:textId="77777777" w:rsidR="00FF7103" w:rsidRPr="00D3062E" w:rsidRDefault="00FF7103" w:rsidP="00B13605">
      <w:pPr>
        <w:pStyle w:val="31"/>
      </w:pPr>
      <w:bookmarkStart w:id="1226" w:name="_Toc90661425"/>
      <w:bookmarkStart w:id="1227" w:name="_Toc138754926"/>
      <w:bookmarkStart w:id="1228" w:name="_Toc151885630"/>
      <w:bookmarkStart w:id="1229" w:name="_Toc152075695"/>
      <w:bookmarkStart w:id="1230" w:name="_Toc153793410"/>
      <w:bookmarkStart w:id="1231" w:name="_Toc157434561"/>
      <w:bookmarkStart w:id="1232" w:name="_Toc157436276"/>
      <w:bookmarkStart w:id="1233" w:name="_Toc157440116"/>
      <w:bookmarkStart w:id="1234" w:name="_Toc160649817"/>
      <w:bookmarkStart w:id="1235" w:name="_Toc164928032"/>
      <w:bookmarkStart w:id="1236" w:name="_Toc168549835"/>
      <w:bookmarkStart w:id="1237" w:name="_Toc170117900"/>
      <w:r w:rsidRPr="00D3062E">
        <w:t>5.14.1</w:t>
      </w:r>
      <w:r w:rsidRPr="00D3062E">
        <w:tab/>
        <w:t>Service Description</w:t>
      </w:r>
      <w:bookmarkEnd w:id="1226"/>
      <w:bookmarkEnd w:id="1227"/>
      <w:bookmarkEnd w:id="1228"/>
      <w:bookmarkEnd w:id="1229"/>
      <w:bookmarkEnd w:id="1230"/>
      <w:bookmarkEnd w:id="1231"/>
      <w:bookmarkEnd w:id="1232"/>
      <w:bookmarkEnd w:id="1233"/>
      <w:bookmarkEnd w:id="1234"/>
      <w:bookmarkEnd w:id="1235"/>
      <w:bookmarkEnd w:id="1236"/>
      <w:bookmarkEnd w:id="1237"/>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238" w:name="_Toc90661427"/>
      <w:bookmarkStart w:id="1239" w:name="_Toc138754928"/>
      <w:bookmarkStart w:id="1240" w:name="_Toc151885632"/>
      <w:bookmarkStart w:id="1241" w:name="_Toc152075697"/>
      <w:bookmarkStart w:id="1242" w:name="_Toc153793412"/>
      <w:bookmarkStart w:id="1243" w:name="_Toc157434562"/>
      <w:bookmarkStart w:id="1244" w:name="_Toc157436277"/>
      <w:bookmarkStart w:id="1245" w:name="_Toc157440117"/>
      <w:bookmarkStart w:id="1246" w:name="_Toc160649818"/>
      <w:bookmarkStart w:id="1247" w:name="_Toc164928033"/>
      <w:bookmarkStart w:id="1248" w:name="_Toc168549836"/>
      <w:bookmarkStart w:id="1249" w:name="_Toc170117901"/>
      <w:r w:rsidRPr="00D3062E">
        <w:t>5.14.2</w:t>
      </w:r>
      <w:r w:rsidRPr="00D3062E">
        <w:tab/>
        <w:t>Service Operations</w:t>
      </w:r>
      <w:bookmarkEnd w:id="1238"/>
      <w:bookmarkEnd w:id="1239"/>
      <w:bookmarkEnd w:id="1240"/>
      <w:bookmarkEnd w:id="1241"/>
      <w:bookmarkEnd w:id="1242"/>
      <w:bookmarkEnd w:id="1243"/>
      <w:bookmarkEnd w:id="1244"/>
      <w:bookmarkEnd w:id="1245"/>
      <w:bookmarkEnd w:id="1246"/>
      <w:bookmarkEnd w:id="1247"/>
      <w:bookmarkEnd w:id="1248"/>
      <w:bookmarkEnd w:id="1249"/>
    </w:p>
    <w:p w14:paraId="188B56E9" w14:textId="77777777" w:rsidR="00FF7103" w:rsidRPr="00D3062E" w:rsidRDefault="00FF7103" w:rsidP="00B13605">
      <w:pPr>
        <w:pStyle w:val="41"/>
      </w:pPr>
      <w:bookmarkStart w:id="1250" w:name="_Toc90661428"/>
      <w:bookmarkStart w:id="1251" w:name="_Toc138754929"/>
      <w:bookmarkStart w:id="1252" w:name="_Toc151885633"/>
      <w:bookmarkStart w:id="1253" w:name="_Toc152075698"/>
      <w:bookmarkStart w:id="1254" w:name="_Toc153793413"/>
      <w:bookmarkStart w:id="1255" w:name="_Toc157434563"/>
      <w:bookmarkStart w:id="1256" w:name="_Toc157436278"/>
      <w:bookmarkStart w:id="1257" w:name="_Toc157440118"/>
      <w:bookmarkStart w:id="1258" w:name="_Toc160649819"/>
      <w:bookmarkStart w:id="1259" w:name="_Toc164928034"/>
      <w:bookmarkStart w:id="1260" w:name="_Toc168549837"/>
      <w:bookmarkStart w:id="1261" w:name="_Toc170117902"/>
      <w:r w:rsidRPr="00D3062E">
        <w:t>5.14.2.1</w:t>
      </w:r>
      <w:r w:rsidRPr="00D3062E">
        <w:tab/>
        <w:t>Introduction</w:t>
      </w:r>
      <w:bookmarkEnd w:id="1250"/>
      <w:bookmarkEnd w:id="1251"/>
      <w:bookmarkEnd w:id="1252"/>
      <w:bookmarkEnd w:id="1253"/>
      <w:bookmarkEnd w:id="1254"/>
      <w:bookmarkEnd w:id="1255"/>
      <w:bookmarkEnd w:id="1256"/>
      <w:bookmarkEnd w:id="1257"/>
      <w:bookmarkEnd w:id="1258"/>
      <w:bookmarkEnd w:id="1259"/>
      <w:bookmarkEnd w:id="1260"/>
      <w:bookmarkEnd w:id="126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262" w:name="_Toc90661429"/>
    </w:p>
    <w:p w14:paraId="47313E95" w14:textId="77777777" w:rsidR="00FF7103" w:rsidRPr="00D3062E" w:rsidRDefault="00FF7103" w:rsidP="00B13605">
      <w:pPr>
        <w:pStyle w:val="41"/>
      </w:pPr>
      <w:bookmarkStart w:id="1263" w:name="_Toc138754930"/>
      <w:bookmarkStart w:id="1264" w:name="_Toc151885634"/>
      <w:bookmarkStart w:id="1265" w:name="_Toc152075699"/>
      <w:bookmarkStart w:id="1266" w:name="_Toc153793414"/>
      <w:bookmarkStart w:id="1267" w:name="_Toc157434564"/>
      <w:bookmarkStart w:id="1268" w:name="_Toc157436279"/>
      <w:bookmarkStart w:id="1269" w:name="_Toc157440119"/>
      <w:bookmarkStart w:id="1270" w:name="_Toc160649820"/>
      <w:bookmarkStart w:id="1271" w:name="_Toc164928035"/>
      <w:bookmarkStart w:id="1272" w:name="_Toc168549838"/>
      <w:bookmarkStart w:id="1273" w:name="_Toc170117903"/>
      <w:r w:rsidRPr="00D3062E">
        <w:t>5.14.2.2</w:t>
      </w:r>
      <w:r w:rsidRPr="00D3062E">
        <w:tab/>
      </w:r>
      <w:bookmarkEnd w:id="1262"/>
      <w:bookmarkEnd w:id="1263"/>
      <w:bookmarkEnd w:id="1264"/>
      <w:bookmarkEnd w:id="1265"/>
      <w:bookmarkEnd w:id="1266"/>
      <w:r w:rsidRPr="00D3062E">
        <w:t>NSCE_NSDiagnostics_Request</w:t>
      </w:r>
      <w:bookmarkEnd w:id="1267"/>
      <w:bookmarkEnd w:id="1268"/>
      <w:bookmarkEnd w:id="1269"/>
      <w:bookmarkEnd w:id="1270"/>
      <w:bookmarkEnd w:id="1271"/>
      <w:bookmarkEnd w:id="1272"/>
      <w:bookmarkEnd w:id="1273"/>
    </w:p>
    <w:p w14:paraId="473AB551" w14:textId="77777777" w:rsidR="00FF7103" w:rsidRPr="00D3062E" w:rsidRDefault="00FF7103" w:rsidP="00B13605">
      <w:pPr>
        <w:pStyle w:val="51"/>
      </w:pPr>
      <w:bookmarkStart w:id="1274" w:name="_Toc90661430"/>
      <w:bookmarkStart w:id="1275" w:name="_Toc138754931"/>
      <w:bookmarkStart w:id="1276" w:name="_Toc151885635"/>
      <w:bookmarkStart w:id="1277" w:name="_Toc152075700"/>
      <w:bookmarkStart w:id="1278" w:name="_Toc153793415"/>
      <w:bookmarkStart w:id="1279" w:name="_Toc157434565"/>
      <w:bookmarkStart w:id="1280" w:name="_Toc157436280"/>
      <w:bookmarkStart w:id="1281" w:name="_Toc157440120"/>
      <w:bookmarkStart w:id="1282" w:name="_Toc160649821"/>
      <w:bookmarkStart w:id="1283" w:name="_Toc164928036"/>
      <w:bookmarkStart w:id="1284" w:name="_Toc168549839"/>
      <w:bookmarkStart w:id="1285" w:name="_Toc170117904"/>
      <w:r w:rsidRPr="00D3062E">
        <w:t>5.14.2.2.1</w:t>
      </w:r>
      <w:r w:rsidRPr="00D3062E">
        <w:tab/>
        <w:t>General</w:t>
      </w:r>
      <w:bookmarkEnd w:id="1274"/>
      <w:bookmarkEnd w:id="1275"/>
      <w:bookmarkEnd w:id="1276"/>
      <w:bookmarkEnd w:id="1277"/>
      <w:bookmarkEnd w:id="1278"/>
      <w:bookmarkEnd w:id="1279"/>
      <w:bookmarkEnd w:id="1280"/>
      <w:bookmarkEnd w:id="1281"/>
      <w:bookmarkEnd w:id="1282"/>
      <w:bookmarkEnd w:id="1283"/>
      <w:bookmarkEnd w:id="1284"/>
      <w:bookmarkEnd w:id="128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286" w:name="_Hlk156987012"/>
      <w:bookmarkStart w:id="1287" w:name="_Toc90661431"/>
      <w:bookmarkStart w:id="1288" w:name="_Toc138754932"/>
      <w:bookmarkStart w:id="1289" w:name="_Toc151885636"/>
      <w:bookmarkStart w:id="1290" w:name="_Toc152075701"/>
      <w:bookmarkStart w:id="129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292" w:name="_Toc157434566"/>
      <w:bookmarkStart w:id="1293" w:name="_Toc157436281"/>
      <w:bookmarkStart w:id="1294" w:name="_Toc157440121"/>
      <w:bookmarkStart w:id="1295" w:name="_Toc160649822"/>
      <w:bookmarkStart w:id="1296" w:name="_Toc164928037"/>
      <w:bookmarkStart w:id="1297" w:name="_Toc168549840"/>
      <w:bookmarkStart w:id="1298" w:name="_Toc170117905"/>
      <w:bookmarkEnd w:id="1286"/>
      <w:r w:rsidRPr="00D3062E">
        <w:t>5.14.2.2.2</w:t>
      </w:r>
      <w:r w:rsidRPr="00D3062E">
        <w:tab/>
        <w:t>Network Slice Diagnostics Request</w:t>
      </w:r>
      <w:bookmarkEnd w:id="1287"/>
      <w:bookmarkEnd w:id="1288"/>
      <w:bookmarkEnd w:id="1289"/>
      <w:bookmarkEnd w:id="1290"/>
      <w:bookmarkEnd w:id="1291"/>
      <w:bookmarkEnd w:id="1292"/>
      <w:bookmarkEnd w:id="1293"/>
      <w:bookmarkEnd w:id="1294"/>
      <w:bookmarkEnd w:id="1295"/>
      <w:bookmarkEnd w:id="1296"/>
      <w:bookmarkEnd w:id="1297"/>
      <w:bookmarkEnd w:id="129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6pt;height:124.4pt;mso-width-percent:0;mso-height-percent:0;mso-width-percent:0;mso-height-percent:0" o:ole="">
            <v:imagedata r:id="rId111" o:title=""/>
          </v:shape>
          <o:OLEObject Type="Embed" ProgID="Word.Document.8" ShapeID="_x0000_i1077" DrawAspect="Content" ObjectID="_1781925820"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299" w:name="_Toc157434567"/>
      <w:bookmarkStart w:id="1300" w:name="_Toc157436282"/>
      <w:bookmarkStart w:id="1301" w:name="_Toc157440122"/>
      <w:bookmarkStart w:id="1302" w:name="_Toc160649823"/>
      <w:bookmarkStart w:id="1303" w:name="_Toc164928038"/>
      <w:bookmarkStart w:id="1304" w:name="_Toc168549841"/>
      <w:bookmarkStart w:id="1305" w:name="_Toc170117906"/>
      <w:r w:rsidRPr="00D3062E">
        <w:t>5.15</w:t>
      </w:r>
      <w:r w:rsidRPr="00D3062E">
        <w:tab/>
      </w:r>
      <w:bookmarkStart w:id="1306" w:name="_Toc148176844"/>
      <w:bookmarkStart w:id="1307" w:name="_Toc148358894"/>
      <w:r w:rsidRPr="00D3062E">
        <w:rPr>
          <w:lang w:eastAsia="fr-FR"/>
        </w:rPr>
        <w:t>NSCE_FaultDiagnosis</w:t>
      </w:r>
      <w:bookmarkEnd w:id="1299"/>
      <w:bookmarkEnd w:id="1300"/>
      <w:bookmarkEnd w:id="1301"/>
      <w:bookmarkEnd w:id="1302"/>
      <w:bookmarkEnd w:id="1303"/>
      <w:bookmarkEnd w:id="1304"/>
      <w:bookmarkEnd w:id="1305"/>
      <w:bookmarkEnd w:id="1306"/>
      <w:bookmarkEnd w:id="1307"/>
    </w:p>
    <w:p w14:paraId="7B7D28B3" w14:textId="77777777" w:rsidR="00437C11" w:rsidRPr="00D3062E" w:rsidRDefault="00437C11" w:rsidP="00437C11">
      <w:pPr>
        <w:pStyle w:val="31"/>
      </w:pPr>
      <w:bookmarkStart w:id="1308" w:name="_Toc157434568"/>
      <w:bookmarkStart w:id="1309" w:name="_Toc157436283"/>
      <w:bookmarkStart w:id="1310" w:name="_Toc157440123"/>
      <w:bookmarkStart w:id="1311" w:name="_Toc160649824"/>
      <w:bookmarkStart w:id="1312" w:name="_Toc164928039"/>
      <w:bookmarkStart w:id="1313" w:name="_Toc168549842"/>
      <w:bookmarkStart w:id="1314" w:name="_Toc170117907"/>
      <w:r w:rsidRPr="00D3062E">
        <w:t>5.15.1</w:t>
      </w:r>
      <w:r w:rsidRPr="00D3062E">
        <w:tab/>
        <w:t>Service Description</w:t>
      </w:r>
      <w:bookmarkEnd w:id="1308"/>
      <w:bookmarkEnd w:id="1309"/>
      <w:bookmarkEnd w:id="1310"/>
      <w:bookmarkEnd w:id="1311"/>
      <w:bookmarkEnd w:id="1312"/>
      <w:bookmarkEnd w:id="1313"/>
      <w:bookmarkEnd w:id="1314"/>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315" w:name="_Toc157434569"/>
      <w:bookmarkStart w:id="1316" w:name="_Toc157436284"/>
      <w:bookmarkStart w:id="1317" w:name="_Toc157440124"/>
      <w:bookmarkStart w:id="1318" w:name="_Toc160649825"/>
      <w:bookmarkStart w:id="1319" w:name="_Toc164928040"/>
      <w:bookmarkStart w:id="1320" w:name="_Toc168549843"/>
      <w:bookmarkStart w:id="1321" w:name="_Toc170117908"/>
      <w:r w:rsidRPr="00D3062E">
        <w:t>5.15.2</w:t>
      </w:r>
      <w:r w:rsidRPr="00D3062E">
        <w:tab/>
        <w:t>Service Operations</w:t>
      </w:r>
      <w:bookmarkEnd w:id="1315"/>
      <w:bookmarkEnd w:id="1316"/>
      <w:bookmarkEnd w:id="1317"/>
      <w:bookmarkEnd w:id="1318"/>
      <w:bookmarkEnd w:id="1319"/>
      <w:bookmarkEnd w:id="1320"/>
      <w:bookmarkEnd w:id="1321"/>
    </w:p>
    <w:p w14:paraId="15C7D6E6" w14:textId="77777777" w:rsidR="00437C11" w:rsidRPr="00D3062E" w:rsidRDefault="00437C11" w:rsidP="00437C11">
      <w:pPr>
        <w:pStyle w:val="41"/>
      </w:pPr>
      <w:bookmarkStart w:id="1322" w:name="_Toc157434570"/>
      <w:bookmarkStart w:id="1323" w:name="_Toc157436285"/>
      <w:bookmarkStart w:id="1324" w:name="_Toc157440125"/>
      <w:bookmarkStart w:id="1325" w:name="_Toc160649826"/>
      <w:bookmarkStart w:id="1326" w:name="_Toc164928041"/>
      <w:bookmarkStart w:id="1327" w:name="_Toc168549844"/>
      <w:bookmarkStart w:id="1328" w:name="_Toc170117909"/>
      <w:r w:rsidRPr="00D3062E">
        <w:t>5.15.2.1</w:t>
      </w:r>
      <w:r w:rsidRPr="00D3062E">
        <w:tab/>
        <w:t>Introduction</w:t>
      </w:r>
      <w:bookmarkEnd w:id="1322"/>
      <w:bookmarkEnd w:id="1323"/>
      <w:bookmarkEnd w:id="1324"/>
      <w:bookmarkEnd w:id="1325"/>
      <w:bookmarkEnd w:id="1326"/>
      <w:bookmarkEnd w:id="1327"/>
      <w:bookmarkEnd w:id="1328"/>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329" w:name="_Toc148176833"/>
      <w:bookmarkStart w:id="1330" w:name="_Toc148358883"/>
      <w:bookmarkStart w:id="1331" w:name="_Toc157434571"/>
      <w:bookmarkStart w:id="1332" w:name="_Toc157436286"/>
      <w:bookmarkStart w:id="1333" w:name="_Toc157440126"/>
      <w:bookmarkStart w:id="1334" w:name="_Toc160649827"/>
      <w:bookmarkStart w:id="1335" w:name="_Toc164928042"/>
      <w:bookmarkStart w:id="1336" w:name="_Toc168549845"/>
      <w:bookmarkStart w:id="1337" w:name="_Toc170117910"/>
      <w:r w:rsidRPr="00D3062E">
        <w:t>5.15.2.2</w:t>
      </w:r>
      <w:r w:rsidRPr="00D3062E">
        <w:tab/>
      </w:r>
      <w:bookmarkEnd w:id="1329"/>
      <w:bookmarkEnd w:id="1330"/>
      <w:r w:rsidRPr="00D3062E">
        <w:rPr>
          <w:lang w:eastAsia="fr-FR"/>
        </w:rPr>
        <w:t>NSCE_FaultDiagnosis</w:t>
      </w:r>
      <w:r w:rsidRPr="00D3062E">
        <w:t>_S</w:t>
      </w:r>
      <w:r w:rsidRPr="00D3062E">
        <w:rPr>
          <w:rFonts w:hint="eastAsia"/>
          <w:lang w:eastAsia="zh-CN"/>
        </w:rPr>
        <w:t>ub</w:t>
      </w:r>
      <w:r w:rsidRPr="00D3062E">
        <w:t>scribe</w:t>
      </w:r>
      <w:bookmarkEnd w:id="1331"/>
      <w:bookmarkEnd w:id="1332"/>
      <w:bookmarkEnd w:id="1333"/>
      <w:bookmarkEnd w:id="1334"/>
      <w:bookmarkEnd w:id="1335"/>
      <w:bookmarkEnd w:id="1336"/>
      <w:bookmarkEnd w:id="1337"/>
    </w:p>
    <w:p w14:paraId="54D2D5F6" w14:textId="77777777" w:rsidR="00437C11" w:rsidRPr="00D3062E" w:rsidRDefault="00437C11" w:rsidP="00437C11">
      <w:pPr>
        <w:pStyle w:val="51"/>
      </w:pPr>
      <w:bookmarkStart w:id="1338" w:name="_Toc157434572"/>
      <w:bookmarkStart w:id="1339" w:name="_Toc157436287"/>
      <w:bookmarkStart w:id="1340" w:name="_Toc157440127"/>
      <w:bookmarkStart w:id="1341" w:name="_Toc160649828"/>
      <w:bookmarkStart w:id="1342" w:name="_Toc164928043"/>
      <w:bookmarkStart w:id="1343" w:name="_Toc168549846"/>
      <w:bookmarkStart w:id="1344" w:name="_Toc170117911"/>
      <w:r w:rsidRPr="00D3062E">
        <w:t>5.15.2.2.1</w:t>
      </w:r>
      <w:r w:rsidRPr="00D3062E">
        <w:tab/>
        <w:t>General</w:t>
      </w:r>
      <w:bookmarkEnd w:id="1338"/>
      <w:bookmarkEnd w:id="1339"/>
      <w:bookmarkEnd w:id="1340"/>
      <w:bookmarkEnd w:id="1341"/>
      <w:bookmarkEnd w:id="1342"/>
      <w:bookmarkEnd w:id="1343"/>
      <w:bookmarkEnd w:id="1344"/>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345" w:name="_Toc148176835"/>
      <w:bookmarkStart w:id="1346" w:name="_Toc148358885"/>
      <w:bookmarkStart w:id="1347" w:name="_Toc157434573"/>
      <w:bookmarkStart w:id="1348" w:name="_Toc157436288"/>
      <w:bookmarkStart w:id="1349" w:name="_Toc157440128"/>
      <w:bookmarkStart w:id="1350" w:name="_Toc160649829"/>
      <w:bookmarkStart w:id="1351" w:name="_Toc164928044"/>
      <w:bookmarkStart w:id="1352" w:name="_Toc168549847"/>
      <w:bookmarkStart w:id="1353" w:name="_Toc170117912"/>
      <w:r w:rsidRPr="00D3062E">
        <w:t>5.15.2.2.2</w:t>
      </w:r>
      <w:r w:rsidRPr="00D3062E">
        <w:tab/>
      </w:r>
      <w:r w:rsidRPr="00D3062E">
        <w:rPr>
          <w:lang w:eastAsia="fr-FR"/>
        </w:rPr>
        <w:t xml:space="preserve">Network Slice Fault Diagnosis </w:t>
      </w:r>
      <w:r w:rsidRPr="00D3062E">
        <w:t>Subscription Creation</w:t>
      </w:r>
      <w:bookmarkEnd w:id="1345"/>
      <w:bookmarkEnd w:id="1346"/>
      <w:bookmarkEnd w:id="1347"/>
      <w:bookmarkEnd w:id="1348"/>
      <w:bookmarkEnd w:id="1349"/>
      <w:bookmarkEnd w:id="1350"/>
      <w:bookmarkEnd w:id="1351"/>
      <w:bookmarkEnd w:id="1352"/>
      <w:bookmarkEnd w:id="135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79.85pt;height:125.75pt;mso-width-percent:0;mso-height-percent:0;mso-width-percent:0;mso-height-percent:0" o:ole="">
            <v:imagedata r:id="rId113" o:title=""/>
          </v:shape>
          <o:OLEObject Type="Embed" ProgID="Word.Document.8" ShapeID="_x0000_i1078" DrawAspect="Content" ObjectID="_1781925821"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354" w:name="_Toc148176836"/>
      <w:bookmarkStart w:id="1355" w:name="_Toc148358886"/>
      <w:bookmarkStart w:id="1356" w:name="_Toc157434574"/>
      <w:bookmarkStart w:id="1357" w:name="_Toc157436289"/>
      <w:bookmarkStart w:id="1358" w:name="_Toc157440129"/>
      <w:bookmarkStart w:id="1359" w:name="_Toc160649830"/>
      <w:bookmarkStart w:id="1360" w:name="_Toc164928045"/>
      <w:bookmarkStart w:id="1361" w:name="_Toc168549848"/>
      <w:bookmarkStart w:id="1362" w:name="_Toc170117913"/>
      <w:r w:rsidRPr="00D3062E">
        <w:t>5.15.2.2.3</w:t>
      </w:r>
      <w:r w:rsidRPr="00D3062E">
        <w:tab/>
      </w:r>
      <w:r w:rsidRPr="00D3062E">
        <w:rPr>
          <w:lang w:eastAsia="fr-FR"/>
        </w:rPr>
        <w:t xml:space="preserve">Network Slice Fault Diagnosis </w:t>
      </w:r>
      <w:r w:rsidRPr="00D3062E">
        <w:t>Subscription Update</w:t>
      </w:r>
      <w:bookmarkEnd w:id="1354"/>
      <w:bookmarkEnd w:id="1355"/>
      <w:bookmarkEnd w:id="1356"/>
      <w:bookmarkEnd w:id="1357"/>
      <w:bookmarkEnd w:id="1358"/>
      <w:bookmarkEnd w:id="1359"/>
      <w:bookmarkEnd w:id="1360"/>
      <w:bookmarkEnd w:id="1361"/>
      <w:bookmarkEnd w:id="13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79.85pt;height:153.55pt;mso-width-percent:0;mso-height-percent:0;mso-width-percent:0;mso-height-percent:0" o:ole="">
            <v:imagedata r:id="rId115" o:title=""/>
          </v:shape>
          <o:OLEObject Type="Embed" ProgID="Word.Document.8" ShapeID="_x0000_i1079" DrawAspect="Content" ObjectID="_1781925822"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363" w:name="_Toc157434575"/>
      <w:bookmarkStart w:id="1364" w:name="_Toc157436290"/>
      <w:bookmarkStart w:id="1365" w:name="_Toc157440130"/>
      <w:bookmarkStart w:id="1366" w:name="_Toc160649831"/>
      <w:bookmarkStart w:id="1367" w:name="_Toc164928046"/>
      <w:bookmarkStart w:id="1368" w:name="_Toc168549849"/>
      <w:bookmarkStart w:id="1369" w:name="_Toc170117914"/>
      <w:r w:rsidRPr="00D3062E">
        <w:t>5.15.2.2.4</w:t>
      </w:r>
      <w:r w:rsidRPr="00D3062E">
        <w:tab/>
        <w:t>Network</w:t>
      </w:r>
      <w:r w:rsidRPr="00D3062E">
        <w:rPr>
          <w:lang w:eastAsia="fr-FR"/>
        </w:rPr>
        <w:t xml:space="preserve"> Slice</w:t>
      </w:r>
      <w:r w:rsidRPr="00D3062E">
        <w:t xml:space="preserve"> Fault Diagnosis Subscription Deletion</w:t>
      </w:r>
      <w:bookmarkEnd w:id="1363"/>
      <w:bookmarkEnd w:id="1364"/>
      <w:bookmarkEnd w:id="1365"/>
      <w:bookmarkEnd w:id="1366"/>
      <w:bookmarkEnd w:id="1367"/>
      <w:bookmarkEnd w:id="1368"/>
      <w:bookmarkEnd w:id="136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79.85pt;height:125.75pt;mso-width-percent:0;mso-height-percent:0;mso-width-percent:0;mso-height-percent:0" o:ole="">
            <v:imagedata r:id="rId60" o:title=""/>
          </v:shape>
          <o:OLEObject Type="Embed" ProgID="Word.Document.8" ShapeID="_x0000_i1080" DrawAspect="Content" ObjectID="_1781925823"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370" w:name="_Toc157434576"/>
      <w:bookmarkStart w:id="1371" w:name="_Toc157436291"/>
      <w:bookmarkStart w:id="1372" w:name="_Toc157440131"/>
      <w:bookmarkStart w:id="1373" w:name="_Toc160649832"/>
      <w:bookmarkStart w:id="1374" w:name="_Toc164928047"/>
      <w:bookmarkStart w:id="1375" w:name="_Toc168549850"/>
      <w:bookmarkStart w:id="1376" w:name="_Toc170117915"/>
      <w:r w:rsidRPr="00D3062E">
        <w:t>5.15.2.3</w:t>
      </w:r>
      <w:r w:rsidRPr="00D3062E">
        <w:tab/>
      </w:r>
      <w:r w:rsidRPr="00D3062E">
        <w:rPr>
          <w:lang w:eastAsia="fr-FR"/>
        </w:rPr>
        <w:t>NSCE_FaultDiagnosis</w:t>
      </w:r>
      <w:r w:rsidRPr="00D3062E">
        <w:t>_Notify</w:t>
      </w:r>
      <w:bookmarkEnd w:id="1370"/>
      <w:bookmarkEnd w:id="1371"/>
      <w:bookmarkEnd w:id="1372"/>
      <w:bookmarkEnd w:id="1373"/>
      <w:bookmarkEnd w:id="1374"/>
      <w:bookmarkEnd w:id="1375"/>
      <w:bookmarkEnd w:id="1376"/>
    </w:p>
    <w:p w14:paraId="4C6784E9" w14:textId="77777777" w:rsidR="00437C11" w:rsidRPr="00D3062E" w:rsidRDefault="00437C11" w:rsidP="00437C11">
      <w:pPr>
        <w:pStyle w:val="51"/>
      </w:pPr>
      <w:bookmarkStart w:id="1377" w:name="_Toc157434577"/>
      <w:bookmarkStart w:id="1378" w:name="_Toc157436292"/>
      <w:bookmarkStart w:id="1379" w:name="_Toc157440132"/>
      <w:bookmarkStart w:id="1380" w:name="_Toc160649833"/>
      <w:bookmarkStart w:id="1381" w:name="_Toc164928048"/>
      <w:bookmarkStart w:id="1382" w:name="_Toc168549851"/>
      <w:bookmarkStart w:id="1383" w:name="_Toc170117916"/>
      <w:r w:rsidRPr="00D3062E">
        <w:t>5.15.2.3.1</w:t>
      </w:r>
      <w:r w:rsidRPr="00D3062E">
        <w:tab/>
        <w:t>General</w:t>
      </w:r>
      <w:bookmarkEnd w:id="1377"/>
      <w:bookmarkEnd w:id="1378"/>
      <w:bookmarkEnd w:id="1379"/>
      <w:bookmarkEnd w:id="1380"/>
      <w:bookmarkEnd w:id="1381"/>
      <w:bookmarkEnd w:id="1382"/>
      <w:bookmarkEnd w:id="1383"/>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384" w:name="_Toc157434578"/>
      <w:bookmarkStart w:id="1385" w:name="_Toc157436293"/>
      <w:bookmarkStart w:id="1386" w:name="_Toc157440133"/>
      <w:bookmarkStart w:id="1387" w:name="_Toc160649834"/>
      <w:bookmarkStart w:id="1388" w:name="_Toc164928049"/>
      <w:bookmarkStart w:id="1389" w:name="_Toc168549852"/>
      <w:bookmarkStart w:id="1390" w:name="_Toc17011791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384"/>
      <w:bookmarkEnd w:id="1385"/>
      <w:bookmarkEnd w:id="1386"/>
      <w:bookmarkEnd w:id="1387"/>
      <w:bookmarkEnd w:id="1388"/>
      <w:bookmarkEnd w:id="1389"/>
      <w:bookmarkEnd w:id="1390"/>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79.85pt;height:136.7pt;mso-width-percent:0;mso-height-percent:0;mso-width-percent:0;mso-height-percent:0" o:ole="">
            <v:imagedata r:id="rId118" o:title=""/>
          </v:shape>
          <o:OLEObject Type="Embed" ProgID="Word.Document.8" ShapeID="_x0000_i1081" DrawAspect="Content" ObjectID="_1781925824"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391" w:name="_Toc160649835"/>
      <w:bookmarkStart w:id="1392" w:name="_Toc164928050"/>
      <w:bookmarkStart w:id="1393" w:name="_Toc168549853"/>
      <w:bookmarkStart w:id="1394" w:name="_Toc170117918"/>
      <w:bookmarkStart w:id="1395" w:name="_Toc157434579"/>
      <w:bookmarkStart w:id="1396" w:name="_Toc157436294"/>
      <w:bookmarkStart w:id="1397"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391"/>
      <w:bookmarkEnd w:id="1392"/>
      <w:bookmarkEnd w:id="1393"/>
      <w:bookmarkEnd w:id="1394"/>
    </w:p>
    <w:p w14:paraId="3C709F8B" w14:textId="77777777" w:rsidR="00D3062E" w:rsidRPr="00D3062E" w:rsidRDefault="00D3062E" w:rsidP="00D3062E">
      <w:pPr>
        <w:pStyle w:val="31"/>
      </w:pPr>
      <w:bookmarkStart w:id="1398" w:name="_Toc160649836"/>
      <w:bookmarkStart w:id="1399" w:name="_Toc164928051"/>
      <w:bookmarkStart w:id="1400" w:name="_Toc168549854"/>
      <w:bookmarkStart w:id="1401" w:name="_Toc170117919"/>
      <w:r w:rsidRPr="00D3062E">
        <w:t>5.16.1</w:t>
      </w:r>
      <w:r w:rsidRPr="00D3062E">
        <w:tab/>
        <w:t>Service Description</w:t>
      </w:r>
      <w:bookmarkEnd w:id="1398"/>
      <w:bookmarkEnd w:id="1399"/>
      <w:bookmarkEnd w:id="1400"/>
      <w:bookmarkEnd w:id="1401"/>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402" w:name="_Toc160649837"/>
      <w:bookmarkStart w:id="1403" w:name="_Toc164928052"/>
      <w:bookmarkStart w:id="1404" w:name="_Toc168549855"/>
      <w:bookmarkStart w:id="1405" w:name="_Toc170117920"/>
      <w:r w:rsidRPr="00D3062E">
        <w:t>5.16.2</w:t>
      </w:r>
      <w:r w:rsidRPr="00D3062E">
        <w:tab/>
        <w:t>Service Operations</w:t>
      </w:r>
      <w:bookmarkEnd w:id="1402"/>
      <w:bookmarkEnd w:id="1403"/>
      <w:bookmarkEnd w:id="1404"/>
      <w:bookmarkEnd w:id="1405"/>
    </w:p>
    <w:p w14:paraId="6997FD80" w14:textId="77777777" w:rsidR="00D3062E" w:rsidRPr="00D3062E" w:rsidRDefault="00D3062E" w:rsidP="00D3062E">
      <w:pPr>
        <w:pStyle w:val="41"/>
      </w:pPr>
      <w:bookmarkStart w:id="1406" w:name="_Toc160649838"/>
      <w:bookmarkStart w:id="1407" w:name="_Toc164928053"/>
      <w:bookmarkStart w:id="1408" w:name="_Toc168549856"/>
      <w:bookmarkStart w:id="1409" w:name="_Toc170117921"/>
      <w:r w:rsidRPr="00D3062E">
        <w:t>5.16.2.1</w:t>
      </w:r>
      <w:r w:rsidRPr="00D3062E">
        <w:tab/>
        <w:t>Introduction</w:t>
      </w:r>
      <w:bookmarkEnd w:id="1406"/>
      <w:bookmarkEnd w:id="1407"/>
      <w:bookmarkEnd w:id="1408"/>
      <w:bookmarkEnd w:id="1409"/>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410" w:name="_Toc160649839"/>
      <w:bookmarkStart w:id="1411" w:name="_Toc164928054"/>
      <w:bookmarkStart w:id="1412" w:name="_Toc168549857"/>
      <w:bookmarkStart w:id="1413" w:name="_Toc17011792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410"/>
      <w:bookmarkEnd w:id="1411"/>
      <w:bookmarkEnd w:id="1412"/>
      <w:bookmarkEnd w:id="1413"/>
    </w:p>
    <w:p w14:paraId="205C8CEE" w14:textId="77777777" w:rsidR="00D3062E" w:rsidRPr="00D3062E" w:rsidRDefault="00D3062E" w:rsidP="00D3062E">
      <w:pPr>
        <w:pStyle w:val="51"/>
      </w:pPr>
      <w:bookmarkStart w:id="1414" w:name="_Toc160649840"/>
      <w:bookmarkStart w:id="1415" w:name="_Toc164928055"/>
      <w:bookmarkStart w:id="1416" w:name="_Toc168549858"/>
      <w:bookmarkStart w:id="1417" w:name="_Toc170117923"/>
      <w:r w:rsidRPr="00D3062E">
        <w:t>5.16.2.2.1</w:t>
      </w:r>
      <w:r w:rsidRPr="00D3062E">
        <w:tab/>
        <w:t>General</w:t>
      </w:r>
      <w:bookmarkEnd w:id="1414"/>
      <w:bookmarkEnd w:id="1415"/>
      <w:bookmarkEnd w:id="1416"/>
      <w:bookmarkEnd w:id="141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418" w:name="_Toc160649841"/>
      <w:bookmarkStart w:id="1419" w:name="_Toc164928056"/>
      <w:bookmarkStart w:id="1420" w:name="_Toc168549859"/>
      <w:bookmarkStart w:id="1421" w:name="_Toc17011792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418"/>
      <w:bookmarkEnd w:id="1419"/>
      <w:bookmarkEnd w:id="1420"/>
      <w:bookmarkEnd w:id="142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79.85pt;height:124.4pt" o:ole="">
            <v:imagedata r:id="rId120" o:title=""/>
          </v:shape>
          <o:OLEObject Type="Embed" ProgID="Word.Document.8" ShapeID="_x0000_i1082" DrawAspect="Content" ObjectID="_1781925825"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422" w:name="_Toc160649842"/>
      <w:bookmarkStart w:id="1423" w:name="_Toc164928057"/>
      <w:bookmarkStart w:id="1424" w:name="_Toc168549860"/>
      <w:bookmarkStart w:id="1425" w:name="_Toc17011792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422"/>
      <w:bookmarkEnd w:id="1423"/>
      <w:bookmarkEnd w:id="1424"/>
      <w:bookmarkEnd w:id="142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79.85pt;height:155.4pt" o:ole="">
            <v:imagedata r:id="rId122" o:title=""/>
          </v:shape>
          <o:OLEObject Type="Embed" ProgID="Word.Document.8" ShapeID="_x0000_i1083" DrawAspect="Content" ObjectID="_1781925826"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426" w:name="_Toc160649843"/>
      <w:bookmarkStart w:id="1427" w:name="_Toc164928058"/>
      <w:bookmarkStart w:id="1428" w:name="_Toc168549861"/>
      <w:bookmarkStart w:id="1429" w:name="_Toc17011792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426"/>
      <w:bookmarkEnd w:id="1427"/>
      <w:bookmarkEnd w:id="1428"/>
      <w:bookmarkEnd w:id="1429"/>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79.85pt;height:124.4pt" o:ole="">
            <v:imagedata r:id="rId60" o:title=""/>
          </v:shape>
          <o:OLEObject Type="Embed" ProgID="Word.Document.8" ShapeID="_x0000_i1084" DrawAspect="Content" ObjectID="_1781925827"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430" w:name="_Toc160649844"/>
      <w:bookmarkStart w:id="1431" w:name="_Toc164928059"/>
      <w:bookmarkStart w:id="1432" w:name="_Toc168549862"/>
      <w:bookmarkStart w:id="1433" w:name="_Toc17011792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430"/>
      <w:bookmarkEnd w:id="1431"/>
      <w:bookmarkEnd w:id="1432"/>
      <w:bookmarkEnd w:id="1433"/>
    </w:p>
    <w:p w14:paraId="4215336E" w14:textId="77777777" w:rsidR="00D3062E" w:rsidRPr="00D3062E" w:rsidRDefault="00D3062E" w:rsidP="00D3062E">
      <w:pPr>
        <w:pStyle w:val="51"/>
      </w:pPr>
      <w:bookmarkStart w:id="1434" w:name="_Toc160649845"/>
      <w:bookmarkStart w:id="1435" w:name="_Toc164928060"/>
      <w:bookmarkStart w:id="1436" w:name="_Toc168549863"/>
      <w:bookmarkStart w:id="1437" w:name="_Toc170117928"/>
      <w:r w:rsidRPr="00D3062E">
        <w:t>5.16.2.3.1</w:t>
      </w:r>
      <w:r w:rsidRPr="00D3062E">
        <w:tab/>
        <w:t>General</w:t>
      </w:r>
      <w:bookmarkEnd w:id="1434"/>
      <w:bookmarkEnd w:id="1435"/>
      <w:bookmarkEnd w:id="1436"/>
      <w:bookmarkEnd w:id="143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438" w:name="_Toc160649846"/>
      <w:bookmarkStart w:id="1439" w:name="_Toc164928061"/>
      <w:bookmarkStart w:id="1440" w:name="_Toc168549864"/>
      <w:bookmarkStart w:id="1441" w:name="_Toc17011792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438"/>
      <w:bookmarkEnd w:id="1439"/>
      <w:bookmarkEnd w:id="1440"/>
      <w:bookmarkEnd w:id="1441"/>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442" w:name="_MON_1769864622"/>
    <w:bookmarkEnd w:id="1442"/>
    <w:p w14:paraId="15CD96CC" w14:textId="77777777" w:rsidR="00D3062E" w:rsidRPr="00D3062E" w:rsidRDefault="00D3062E" w:rsidP="00D3062E">
      <w:pPr>
        <w:pStyle w:val="TH"/>
      </w:pPr>
      <w:r w:rsidRPr="00D3062E">
        <w:object w:dxaOrig="9620" w:dyaOrig="2749" w14:anchorId="7DD9351E">
          <v:shape id="_x0000_i1085" type="#_x0000_t75" style="width:479.85pt;height:137.15pt" o:ole="">
            <v:imagedata r:id="rId125" o:title=""/>
          </v:shape>
          <o:OLEObject Type="Embed" ProgID="Word.Document.8" ShapeID="_x0000_i1085" DrawAspect="Content" ObjectID="_1781925828"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443" w:name="_Toc160649847"/>
      <w:bookmarkStart w:id="1444" w:name="_Toc164928062"/>
      <w:bookmarkStart w:id="1445" w:name="_Toc168549865"/>
      <w:bookmarkStart w:id="1446" w:name="_Toc170117930"/>
      <w:r w:rsidRPr="00D3062E">
        <w:t>5.17</w:t>
      </w:r>
      <w:r w:rsidRPr="00D3062E">
        <w:tab/>
      </w:r>
      <w:r w:rsidRPr="00D3062E">
        <w:rPr>
          <w:lang w:val="en-US"/>
        </w:rPr>
        <w:t>NSCE_NSInfoDelivery</w:t>
      </w:r>
      <w:bookmarkEnd w:id="1395"/>
      <w:bookmarkEnd w:id="1396"/>
      <w:bookmarkEnd w:id="1397"/>
      <w:bookmarkEnd w:id="1443"/>
      <w:bookmarkEnd w:id="1444"/>
      <w:bookmarkEnd w:id="1445"/>
      <w:bookmarkEnd w:id="1446"/>
    </w:p>
    <w:p w14:paraId="3A95BBDE" w14:textId="77777777" w:rsidR="00091209" w:rsidRPr="00D3062E" w:rsidRDefault="00091209" w:rsidP="00091209">
      <w:pPr>
        <w:pStyle w:val="31"/>
      </w:pPr>
      <w:bookmarkStart w:id="1447" w:name="_Toc157434580"/>
      <w:bookmarkStart w:id="1448" w:name="_Toc157436295"/>
      <w:bookmarkStart w:id="1449" w:name="_Toc157440135"/>
      <w:bookmarkStart w:id="1450" w:name="_Toc160649848"/>
      <w:bookmarkStart w:id="1451" w:name="_Toc164928063"/>
      <w:bookmarkStart w:id="1452" w:name="_Toc168549866"/>
      <w:bookmarkStart w:id="1453" w:name="_Toc170117931"/>
      <w:r w:rsidRPr="00D3062E">
        <w:t>5.17.1</w:t>
      </w:r>
      <w:r w:rsidRPr="00D3062E">
        <w:tab/>
        <w:t>Service Description</w:t>
      </w:r>
      <w:bookmarkEnd w:id="1447"/>
      <w:bookmarkEnd w:id="1448"/>
      <w:bookmarkEnd w:id="1449"/>
      <w:bookmarkEnd w:id="1450"/>
      <w:bookmarkEnd w:id="1451"/>
      <w:bookmarkEnd w:id="1452"/>
      <w:bookmarkEnd w:id="1453"/>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454" w:name="_Toc160649849"/>
      <w:bookmarkStart w:id="1455" w:name="_Toc164928064"/>
      <w:bookmarkStart w:id="1456" w:name="_Toc168549867"/>
      <w:bookmarkStart w:id="1457" w:name="_Toc170117932"/>
      <w:bookmarkStart w:id="1458" w:name="_Toc157434581"/>
      <w:bookmarkStart w:id="1459" w:name="_Toc157436296"/>
      <w:bookmarkStart w:id="1460" w:name="_Toc157440136"/>
      <w:r w:rsidRPr="00D3062E">
        <w:t>5.17.2</w:t>
      </w:r>
      <w:r w:rsidRPr="00D3062E">
        <w:tab/>
        <w:t>Service Operations</w:t>
      </w:r>
      <w:bookmarkEnd w:id="1454"/>
      <w:bookmarkEnd w:id="1455"/>
      <w:bookmarkEnd w:id="1456"/>
      <w:bookmarkEnd w:id="1457"/>
    </w:p>
    <w:p w14:paraId="25855525" w14:textId="77777777" w:rsidR="00091209" w:rsidRPr="00D3062E" w:rsidRDefault="00091209" w:rsidP="00091209">
      <w:pPr>
        <w:pStyle w:val="41"/>
      </w:pPr>
      <w:bookmarkStart w:id="1461" w:name="_Toc160649850"/>
      <w:bookmarkStart w:id="1462" w:name="_Toc164928065"/>
      <w:bookmarkStart w:id="1463" w:name="_Toc168549868"/>
      <w:bookmarkStart w:id="1464" w:name="_Toc170117933"/>
      <w:r w:rsidRPr="00D3062E">
        <w:t>5.17.2.1</w:t>
      </w:r>
      <w:r w:rsidRPr="00D3062E">
        <w:tab/>
        <w:t>Introduction</w:t>
      </w:r>
      <w:bookmarkEnd w:id="1458"/>
      <w:bookmarkEnd w:id="1459"/>
      <w:bookmarkEnd w:id="1460"/>
      <w:bookmarkEnd w:id="1461"/>
      <w:bookmarkEnd w:id="1462"/>
      <w:bookmarkEnd w:id="1463"/>
      <w:bookmarkEnd w:id="146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465" w:name="_Toc157434582"/>
      <w:bookmarkStart w:id="1466" w:name="_Toc157436297"/>
      <w:bookmarkStart w:id="1467" w:name="_Toc157440137"/>
      <w:bookmarkStart w:id="1468" w:name="_Toc160649851"/>
      <w:bookmarkStart w:id="1469" w:name="_Toc164928066"/>
      <w:bookmarkStart w:id="1470" w:name="_Toc168549869"/>
      <w:bookmarkStart w:id="1471" w:name="_Toc170117934"/>
      <w:r w:rsidRPr="00D3062E">
        <w:t>5.17.2.2</w:t>
      </w:r>
      <w:r w:rsidRPr="00D3062E">
        <w:tab/>
      </w:r>
      <w:r w:rsidRPr="00D3062E">
        <w:rPr>
          <w:lang w:val="en-US"/>
        </w:rPr>
        <w:t>NSCE_NSInfoDelivery</w:t>
      </w:r>
      <w:r w:rsidRPr="00D3062E">
        <w:t>_Request</w:t>
      </w:r>
      <w:bookmarkEnd w:id="1465"/>
      <w:bookmarkEnd w:id="1466"/>
      <w:bookmarkEnd w:id="1467"/>
      <w:bookmarkEnd w:id="1468"/>
      <w:bookmarkEnd w:id="1469"/>
      <w:bookmarkEnd w:id="1470"/>
      <w:bookmarkEnd w:id="1471"/>
    </w:p>
    <w:p w14:paraId="62D72AF5" w14:textId="77777777" w:rsidR="002E2250" w:rsidRPr="00D3062E" w:rsidRDefault="002E2250" w:rsidP="002E2250">
      <w:pPr>
        <w:pStyle w:val="51"/>
      </w:pPr>
      <w:bookmarkStart w:id="1472" w:name="_Toc157434583"/>
      <w:bookmarkStart w:id="1473" w:name="_Toc157436298"/>
      <w:bookmarkStart w:id="1474" w:name="_Toc157440138"/>
      <w:bookmarkStart w:id="1475" w:name="_Toc160649852"/>
      <w:bookmarkStart w:id="1476" w:name="_Toc164928067"/>
      <w:bookmarkStart w:id="1477" w:name="_Toc168549870"/>
      <w:bookmarkStart w:id="1478" w:name="_Toc170117935"/>
      <w:bookmarkStart w:id="1479" w:name="_Toc157434584"/>
      <w:bookmarkStart w:id="1480" w:name="_Toc157436299"/>
      <w:bookmarkStart w:id="1481" w:name="_Toc157440139"/>
      <w:r w:rsidRPr="00D3062E">
        <w:t>5.17.2.2.1</w:t>
      </w:r>
      <w:r w:rsidRPr="00D3062E">
        <w:tab/>
        <w:t>General</w:t>
      </w:r>
      <w:bookmarkEnd w:id="1472"/>
      <w:bookmarkEnd w:id="1473"/>
      <w:bookmarkEnd w:id="1474"/>
      <w:bookmarkEnd w:id="1475"/>
      <w:bookmarkEnd w:id="1476"/>
      <w:bookmarkEnd w:id="1477"/>
      <w:bookmarkEnd w:id="1478"/>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482" w:name="_Toc160649853"/>
      <w:bookmarkStart w:id="1483" w:name="_Toc164928068"/>
      <w:bookmarkStart w:id="1484" w:name="_Toc168549871"/>
      <w:bookmarkStart w:id="1485" w:name="_Toc170117936"/>
      <w:bookmarkStart w:id="1486" w:name="_Toc157434585"/>
      <w:bookmarkStart w:id="1487" w:name="_Toc157436300"/>
      <w:bookmarkStart w:id="1488" w:name="_Toc157440140"/>
      <w:bookmarkEnd w:id="1479"/>
      <w:bookmarkEnd w:id="1480"/>
      <w:bookmarkEnd w:id="1481"/>
      <w:r w:rsidRPr="00D3062E">
        <w:t>5.17.2.2.2</w:t>
      </w:r>
      <w:r w:rsidRPr="00D3062E">
        <w:tab/>
        <w:t>Network Slice Information Retrieval</w:t>
      </w:r>
      <w:bookmarkEnd w:id="1482"/>
      <w:bookmarkEnd w:id="1483"/>
      <w:bookmarkEnd w:id="1484"/>
      <w:bookmarkEnd w:id="1485"/>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489" w:name="_MON_1759226467"/>
    <w:bookmarkEnd w:id="1489"/>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05pt;height:127.6pt;mso-width-percent:0;mso-height-percent:0;mso-width-percent:0;mso-height-percent:0" o:ole="">
            <v:imagedata r:id="rId127" o:title=""/>
          </v:shape>
          <o:OLEObject Type="Embed" ProgID="Word.Document.8" ShapeID="_x0000_i1086" DrawAspect="Content" ObjectID="_1781925829"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490" w:name="_Toc160649854"/>
      <w:bookmarkStart w:id="1491" w:name="_Toc164928069"/>
      <w:bookmarkStart w:id="1492" w:name="_Toc168549872"/>
      <w:bookmarkStart w:id="1493" w:name="_Toc170117937"/>
      <w:r w:rsidRPr="00D3062E">
        <w:t>5.17.2.2.3</w:t>
      </w:r>
      <w:r w:rsidRPr="00D3062E">
        <w:tab/>
        <w:t>Network Slice Information Delivery</w:t>
      </w:r>
      <w:bookmarkEnd w:id="1486"/>
      <w:bookmarkEnd w:id="1487"/>
      <w:bookmarkEnd w:id="1488"/>
      <w:bookmarkEnd w:id="1490"/>
      <w:bookmarkEnd w:id="1491"/>
      <w:bookmarkEnd w:id="1492"/>
      <w:bookmarkEnd w:id="1493"/>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05pt;height:2in;mso-width-percent:0;mso-height-percent:0;mso-width-percent:0;mso-height-percent:0" o:ole="">
            <v:imagedata r:id="rId129" o:title=""/>
          </v:shape>
          <o:OLEObject Type="Embed" ProgID="Word.Document.8" ShapeID="_x0000_i1087" DrawAspect="Content" ObjectID="_1781925830"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494" w:name="_Toc161902500"/>
      <w:bookmarkStart w:id="1495" w:name="_Toc168549873"/>
      <w:bookmarkStart w:id="1496" w:name="_Toc170117938"/>
      <w:bookmarkStart w:id="1497" w:name="_Toc157434586"/>
      <w:bookmarkStart w:id="1498" w:name="_Toc157436301"/>
      <w:bookmarkStart w:id="1499" w:name="_Toc157440141"/>
      <w:bookmarkStart w:id="1500" w:name="_Toc160649855"/>
      <w:bookmarkStart w:id="1501" w:name="_Toc164928070"/>
      <w:r w:rsidRPr="00D3062E">
        <w:t>5.1</w:t>
      </w:r>
      <w:r>
        <w:rPr>
          <w:rFonts w:hint="eastAsia"/>
          <w:lang w:eastAsia="zh-CN"/>
        </w:rPr>
        <w:t>8</w:t>
      </w:r>
      <w:r w:rsidRPr="00D3062E">
        <w:tab/>
      </w:r>
      <w:bookmarkEnd w:id="1494"/>
      <w:r>
        <w:rPr>
          <w:rFonts w:hint="eastAsia"/>
          <w:lang w:eastAsia="zh-CN"/>
        </w:rPr>
        <w:t>Void</w:t>
      </w:r>
      <w:bookmarkEnd w:id="1495"/>
      <w:bookmarkEnd w:id="1496"/>
    </w:p>
    <w:p w14:paraId="325660EF" w14:textId="7B98D5FE" w:rsidR="00016DAC" w:rsidRPr="00D3062E" w:rsidRDefault="00016DAC" w:rsidP="00016DAC">
      <w:pPr>
        <w:pStyle w:val="21"/>
      </w:pPr>
      <w:bookmarkStart w:id="1502" w:name="_Toc168549874"/>
      <w:bookmarkStart w:id="1503" w:name="_Toc170117939"/>
      <w:r w:rsidRPr="00D3062E">
        <w:t>5.19</w:t>
      </w:r>
      <w:r w:rsidRPr="00D3062E">
        <w:tab/>
      </w:r>
      <w:r w:rsidR="00BB2AE8" w:rsidRPr="00D3062E">
        <w:t>NSCE_NSAllocation</w:t>
      </w:r>
      <w:bookmarkEnd w:id="1497"/>
      <w:bookmarkEnd w:id="1498"/>
      <w:bookmarkEnd w:id="1499"/>
      <w:bookmarkEnd w:id="1500"/>
      <w:bookmarkEnd w:id="1501"/>
      <w:bookmarkEnd w:id="1502"/>
      <w:bookmarkEnd w:id="1503"/>
    </w:p>
    <w:p w14:paraId="36D1886B" w14:textId="77777777" w:rsidR="00016DAC" w:rsidRPr="00D3062E" w:rsidRDefault="00016DAC" w:rsidP="00016DAC">
      <w:pPr>
        <w:pStyle w:val="31"/>
      </w:pPr>
      <w:bookmarkStart w:id="1504" w:name="_Toc157434587"/>
      <w:bookmarkStart w:id="1505" w:name="_Toc157436302"/>
      <w:bookmarkStart w:id="1506" w:name="_Toc157440142"/>
      <w:bookmarkStart w:id="1507" w:name="_Toc160649856"/>
      <w:bookmarkStart w:id="1508" w:name="_Toc164928071"/>
      <w:bookmarkStart w:id="1509" w:name="_Toc168549875"/>
      <w:bookmarkStart w:id="1510" w:name="_Toc170117940"/>
      <w:r w:rsidRPr="00D3062E">
        <w:t>5.19.1</w:t>
      </w:r>
      <w:r w:rsidRPr="00D3062E">
        <w:tab/>
        <w:t>Service Description</w:t>
      </w:r>
      <w:bookmarkEnd w:id="1504"/>
      <w:bookmarkEnd w:id="1505"/>
      <w:bookmarkEnd w:id="1506"/>
      <w:bookmarkEnd w:id="1507"/>
      <w:bookmarkEnd w:id="1508"/>
      <w:bookmarkEnd w:id="1509"/>
      <w:bookmarkEnd w:id="151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511" w:name="_Toc157434588"/>
      <w:bookmarkStart w:id="1512" w:name="_Toc157436303"/>
      <w:bookmarkStart w:id="1513" w:name="_Toc157440143"/>
      <w:bookmarkStart w:id="1514" w:name="_Toc160649857"/>
      <w:bookmarkStart w:id="1515" w:name="_Toc164928072"/>
      <w:bookmarkStart w:id="1516" w:name="_Toc168549876"/>
      <w:bookmarkStart w:id="1517" w:name="_Toc170117941"/>
      <w:r w:rsidRPr="00D3062E">
        <w:t>5.19.2</w:t>
      </w:r>
      <w:r w:rsidRPr="00D3062E">
        <w:tab/>
        <w:t>Service Operations</w:t>
      </w:r>
      <w:bookmarkEnd w:id="1511"/>
      <w:bookmarkEnd w:id="1512"/>
      <w:bookmarkEnd w:id="1513"/>
      <w:bookmarkEnd w:id="1514"/>
      <w:bookmarkEnd w:id="1515"/>
      <w:bookmarkEnd w:id="1516"/>
      <w:bookmarkEnd w:id="1517"/>
    </w:p>
    <w:p w14:paraId="0397AC6C" w14:textId="77777777" w:rsidR="00016DAC" w:rsidRPr="00D3062E" w:rsidRDefault="00016DAC" w:rsidP="00B13605">
      <w:pPr>
        <w:pStyle w:val="41"/>
      </w:pPr>
      <w:bookmarkStart w:id="1518" w:name="_Toc157434589"/>
      <w:bookmarkStart w:id="1519" w:name="_Toc157436304"/>
      <w:bookmarkStart w:id="1520" w:name="_Toc157440144"/>
      <w:bookmarkStart w:id="1521" w:name="_Toc160649858"/>
      <w:bookmarkStart w:id="1522" w:name="_Toc164928073"/>
      <w:bookmarkStart w:id="1523" w:name="_Toc168549877"/>
      <w:bookmarkStart w:id="1524" w:name="_Toc170117942"/>
      <w:r w:rsidRPr="00D3062E">
        <w:t>5.19.2.1</w:t>
      </w:r>
      <w:r w:rsidRPr="00D3062E">
        <w:tab/>
        <w:t>Introduction</w:t>
      </w:r>
      <w:bookmarkEnd w:id="1518"/>
      <w:bookmarkEnd w:id="1519"/>
      <w:bookmarkEnd w:id="1520"/>
      <w:bookmarkEnd w:id="1521"/>
      <w:bookmarkEnd w:id="1522"/>
      <w:bookmarkEnd w:id="1523"/>
      <w:bookmarkEnd w:id="15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525" w:name="_Toc157434590"/>
      <w:bookmarkStart w:id="1526" w:name="_Toc157436305"/>
      <w:bookmarkStart w:id="1527" w:name="_Toc157440145"/>
      <w:bookmarkStart w:id="1528" w:name="_Toc160649859"/>
      <w:bookmarkStart w:id="1529" w:name="_Toc164928074"/>
      <w:bookmarkStart w:id="1530" w:name="_Toc168549878"/>
      <w:bookmarkStart w:id="1531" w:name="_Toc170117943"/>
      <w:r w:rsidRPr="00D3062E">
        <w:t>5.19.2.2</w:t>
      </w:r>
      <w:r w:rsidRPr="00D3062E">
        <w:tab/>
        <w:t>NSCE_NSAllocation_Request</w:t>
      </w:r>
      <w:bookmarkEnd w:id="1525"/>
      <w:bookmarkEnd w:id="1526"/>
      <w:bookmarkEnd w:id="1527"/>
      <w:bookmarkEnd w:id="1528"/>
      <w:bookmarkEnd w:id="1529"/>
      <w:bookmarkEnd w:id="1530"/>
      <w:bookmarkEnd w:id="1531"/>
    </w:p>
    <w:p w14:paraId="5C612EB3" w14:textId="77777777" w:rsidR="00016DAC" w:rsidRPr="00D3062E" w:rsidRDefault="00016DAC" w:rsidP="00B13605">
      <w:pPr>
        <w:pStyle w:val="51"/>
      </w:pPr>
      <w:bookmarkStart w:id="1532" w:name="_Toc157434591"/>
      <w:bookmarkStart w:id="1533" w:name="_Toc157436306"/>
      <w:bookmarkStart w:id="1534" w:name="_Toc157440146"/>
      <w:bookmarkStart w:id="1535" w:name="_Toc160649860"/>
      <w:bookmarkStart w:id="1536" w:name="_Toc164928075"/>
      <w:bookmarkStart w:id="1537" w:name="_Toc168549879"/>
      <w:bookmarkStart w:id="1538" w:name="_Toc170117944"/>
      <w:r w:rsidRPr="00D3062E">
        <w:t>5.19.2.2.1</w:t>
      </w:r>
      <w:r w:rsidRPr="00D3062E">
        <w:tab/>
        <w:t>General</w:t>
      </w:r>
      <w:bookmarkEnd w:id="1532"/>
      <w:bookmarkEnd w:id="1533"/>
      <w:bookmarkEnd w:id="1534"/>
      <w:bookmarkEnd w:id="1535"/>
      <w:bookmarkEnd w:id="1536"/>
      <w:bookmarkEnd w:id="1537"/>
      <w:bookmarkEnd w:id="1538"/>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539" w:name="_Toc157434592"/>
      <w:bookmarkStart w:id="1540" w:name="_Toc157436307"/>
      <w:bookmarkStart w:id="1541" w:name="_Toc157440147"/>
      <w:bookmarkStart w:id="1542" w:name="_Toc160649861"/>
      <w:bookmarkStart w:id="1543" w:name="_Toc164928076"/>
      <w:bookmarkStart w:id="1544" w:name="_Toc168549880"/>
      <w:bookmarkStart w:id="1545" w:name="_Toc170117945"/>
      <w:r w:rsidRPr="00D3062E">
        <w:t>5.19.2.2.2</w:t>
      </w:r>
      <w:r w:rsidRPr="00D3062E">
        <w:tab/>
        <w:t>Network Slice Allocation Request</w:t>
      </w:r>
      <w:bookmarkEnd w:id="1539"/>
      <w:bookmarkEnd w:id="1540"/>
      <w:bookmarkEnd w:id="1541"/>
      <w:bookmarkEnd w:id="1542"/>
      <w:bookmarkEnd w:id="1543"/>
      <w:bookmarkEnd w:id="1544"/>
      <w:bookmarkEnd w:id="154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6pt;height:123.5pt;mso-width-percent:0;mso-height-percent:0;mso-width-percent:0;mso-height-percent:0" o:ole="">
            <v:imagedata r:id="rId131" o:title=""/>
          </v:shape>
          <o:OLEObject Type="Embed" ProgID="Word.Document.8" ShapeID="_x0000_i1088" DrawAspect="Content" ObjectID="_1781925831"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546" w:name="_Toc157434593"/>
      <w:bookmarkStart w:id="1547" w:name="_Toc157436308"/>
      <w:bookmarkStart w:id="1548" w:name="_Toc157440148"/>
      <w:bookmarkStart w:id="1549" w:name="_Toc160649862"/>
      <w:bookmarkStart w:id="1550" w:name="_Toc164928077"/>
      <w:bookmarkStart w:id="1551" w:name="_Toc168549881"/>
      <w:bookmarkStart w:id="1552" w:name="_Toc170117946"/>
      <w:r w:rsidR="008A6D4A" w:rsidRPr="00D3062E">
        <w:t>6</w:t>
      </w:r>
      <w:r w:rsidR="008A6D4A" w:rsidRPr="00D3062E">
        <w:tab/>
        <w:t>API Definitions</w:t>
      </w:r>
      <w:bookmarkEnd w:id="177"/>
      <w:bookmarkEnd w:id="178"/>
      <w:bookmarkEnd w:id="1546"/>
      <w:bookmarkEnd w:id="1547"/>
      <w:bookmarkEnd w:id="1548"/>
      <w:bookmarkEnd w:id="1549"/>
      <w:bookmarkEnd w:id="1550"/>
      <w:bookmarkEnd w:id="1551"/>
      <w:bookmarkEnd w:id="1552"/>
    </w:p>
    <w:p w14:paraId="391C9859" w14:textId="5EAF9B7A" w:rsidR="008A6D4A" w:rsidRDefault="008A6D4A" w:rsidP="007A4424">
      <w:pPr>
        <w:pStyle w:val="21"/>
        <w:rPr>
          <w:rFonts w:eastAsiaTheme="minorEastAsia"/>
          <w:lang w:eastAsia="zh-CN"/>
        </w:rPr>
      </w:pPr>
      <w:bookmarkStart w:id="1553" w:name="_Toc510696598"/>
      <w:bookmarkStart w:id="1554" w:name="_Toc35971390"/>
      <w:bookmarkStart w:id="1555" w:name="_Toc157434594"/>
      <w:bookmarkStart w:id="1556" w:name="_Toc157436309"/>
      <w:bookmarkStart w:id="1557" w:name="_Toc157440149"/>
      <w:bookmarkStart w:id="1558" w:name="_Toc160649863"/>
      <w:bookmarkStart w:id="1559" w:name="_Toc164928078"/>
      <w:bookmarkStart w:id="1560" w:name="_Toc168549882"/>
      <w:bookmarkStart w:id="1561" w:name="_Toc170117947"/>
      <w:r w:rsidRPr="00D3062E">
        <w:t>6.1</w:t>
      </w:r>
      <w:r w:rsidRPr="00D3062E">
        <w:tab/>
      </w:r>
      <w:r w:rsidR="00D3062E" w:rsidRPr="00D3062E">
        <w:t>NSCE_SliceApiManagement</w:t>
      </w:r>
      <w:r w:rsidRPr="00D3062E">
        <w:t xml:space="preserve"> API</w:t>
      </w:r>
      <w:bookmarkEnd w:id="1553"/>
      <w:bookmarkEnd w:id="1554"/>
      <w:bookmarkEnd w:id="1555"/>
      <w:bookmarkEnd w:id="1556"/>
      <w:bookmarkEnd w:id="1557"/>
      <w:bookmarkEnd w:id="1558"/>
      <w:bookmarkEnd w:id="1559"/>
      <w:bookmarkEnd w:id="1560"/>
      <w:bookmarkEnd w:id="1561"/>
    </w:p>
    <w:p w14:paraId="32A02087" w14:textId="77777777" w:rsidR="00192AD6" w:rsidRDefault="00192AD6" w:rsidP="00192AD6">
      <w:pPr>
        <w:pStyle w:val="31"/>
      </w:pPr>
      <w:bookmarkStart w:id="1562" w:name="_Toc510696599"/>
      <w:bookmarkStart w:id="1563" w:name="_Toc35971391"/>
      <w:bookmarkStart w:id="1564" w:name="_Toc157434595"/>
      <w:bookmarkStart w:id="1565" w:name="_Toc157436310"/>
      <w:bookmarkStart w:id="1566" w:name="_Toc157440150"/>
      <w:bookmarkStart w:id="1567" w:name="_Toc168549883"/>
      <w:bookmarkStart w:id="1568" w:name="_Toc170117948"/>
      <w:r>
        <w:t>6.1.1</w:t>
      </w:r>
      <w:r>
        <w:tab/>
        <w:t>Introduction</w:t>
      </w:r>
      <w:bookmarkEnd w:id="1562"/>
      <w:bookmarkEnd w:id="1563"/>
      <w:bookmarkEnd w:id="1564"/>
      <w:bookmarkEnd w:id="1565"/>
      <w:bookmarkEnd w:id="1566"/>
      <w:bookmarkEnd w:id="1567"/>
      <w:bookmarkEnd w:id="1568"/>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569" w:name="_Toc157434596"/>
      <w:bookmarkStart w:id="1570" w:name="_Toc157436311"/>
      <w:bookmarkStart w:id="1571"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572" w:name="_Toc168549884"/>
      <w:bookmarkStart w:id="1573" w:name="_Toc170117949"/>
      <w:r>
        <w:t>6.1.2</w:t>
      </w:r>
      <w:r>
        <w:tab/>
        <w:t>Usage of HTTP</w:t>
      </w:r>
      <w:bookmarkEnd w:id="1569"/>
      <w:bookmarkEnd w:id="1570"/>
      <w:bookmarkEnd w:id="1571"/>
      <w:bookmarkEnd w:id="1572"/>
      <w:bookmarkEnd w:id="1573"/>
    </w:p>
    <w:p w14:paraId="28B88FB6" w14:textId="77777777" w:rsidR="00192AD6" w:rsidRDefault="00192AD6" w:rsidP="00192AD6">
      <w:bookmarkStart w:id="1574" w:name="_Toc510696607"/>
      <w:bookmarkStart w:id="1575"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576" w:name="_Toc157434597"/>
      <w:bookmarkStart w:id="1577" w:name="_Toc157436312"/>
      <w:bookmarkStart w:id="1578" w:name="_Toc157440152"/>
      <w:bookmarkStart w:id="1579" w:name="_Toc168549885"/>
      <w:bookmarkStart w:id="1580" w:name="_Toc170117950"/>
      <w:r>
        <w:t>6.1.3</w:t>
      </w:r>
      <w:r>
        <w:tab/>
        <w:t>Resources</w:t>
      </w:r>
      <w:bookmarkEnd w:id="1574"/>
      <w:bookmarkEnd w:id="1575"/>
      <w:bookmarkEnd w:id="1576"/>
      <w:bookmarkEnd w:id="1577"/>
      <w:bookmarkEnd w:id="1578"/>
      <w:bookmarkEnd w:id="1579"/>
      <w:bookmarkEnd w:id="1580"/>
    </w:p>
    <w:p w14:paraId="543F87B3" w14:textId="77777777" w:rsidR="00192AD6" w:rsidRDefault="00192AD6" w:rsidP="00192AD6">
      <w:pPr>
        <w:pStyle w:val="41"/>
      </w:pPr>
      <w:bookmarkStart w:id="1581" w:name="_Toc510696608"/>
      <w:bookmarkStart w:id="1582" w:name="_Toc35971399"/>
      <w:bookmarkStart w:id="1583" w:name="_Toc157434598"/>
      <w:bookmarkStart w:id="1584" w:name="_Toc157436313"/>
      <w:bookmarkStart w:id="1585" w:name="_Toc157440153"/>
      <w:bookmarkStart w:id="1586" w:name="_Toc168549886"/>
      <w:bookmarkStart w:id="1587" w:name="_Toc170117951"/>
      <w:r>
        <w:t>6.1.3.1</w:t>
      </w:r>
      <w:r>
        <w:tab/>
        <w:t>Overview</w:t>
      </w:r>
      <w:bookmarkEnd w:id="1581"/>
      <w:bookmarkEnd w:id="1582"/>
      <w:bookmarkEnd w:id="1583"/>
      <w:bookmarkEnd w:id="1584"/>
      <w:bookmarkEnd w:id="1585"/>
      <w:bookmarkEnd w:id="1586"/>
      <w:bookmarkEnd w:id="1587"/>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2pt;height:220.1pt" o:ole="">
            <v:imagedata r:id="rId133" o:title=""/>
          </v:shape>
          <o:OLEObject Type="Embed" ProgID="Word.Document.8" ShapeID="_x0000_i1089" DrawAspect="Content" ObjectID="_1781925832"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588" w:name="_Toc168549887"/>
      <w:bookmarkStart w:id="1589" w:name="_Toc17011795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588"/>
      <w:bookmarkEnd w:id="1589"/>
    </w:p>
    <w:p w14:paraId="439A6E98" w14:textId="77777777" w:rsidR="00192AD6" w:rsidRPr="00644644" w:rsidRDefault="00192AD6" w:rsidP="00192AD6">
      <w:pPr>
        <w:pStyle w:val="51"/>
      </w:pPr>
      <w:bookmarkStart w:id="1590" w:name="_Toc168549888"/>
      <w:bookmarkStart w:id="1591" w:name="_Toc170117953"/>
      <w:r w:rsidRPr="00644644">
        <w:rPr>
          <w:noProof/>
          <w:lang w:eastAsia="zh-CN"/>
        </w:rPr>
        <w:t>6.</w:t>
      </w:r>
      <w:r>
        <w:rPr>
          <w:noProof/>
          <w:lang w:eastAsia="zh-CN"/>
        </w:rPr>
        <w:t>1</w:t>
      </w:r>
      <w:r w:rsidRPr="00FC29E8">
        <w:t>.3.2.1</w:t>
      </w:r>
      <w:r w:rsidRPr="00FC29E8">
        <w:tab/>
        <w:t>Description</w:t>
      </w:r>
      <w:bookmarkEnd w:id="1590"/>
      <w:bookmarkEnd w:id="159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592" w:name="_Toc168549889"/>
      <w:bookmarkStart w:id="1593" w:name="_Toc170117954"/>
      <w:r w:rsidRPr="00644644">
        <w:rPr>
          <w:noProof/>
          <w:lang w:eastAsia="zh-CN"/>
        </w:rPr>
        <w:t>6.</w:t>
      </w:r>
      <w:r>
        <w:rPr>
          <w:noProof/>
          <w:lang w:eastAsia="zh-CN"/>
        </w:rPr>
        <w:t>1</w:t>
      </w:r>
      <w:r w:rsidRPr="00FC29E8">
        <w:t>.3.2.2</w:t>
      </w:r>
      <w:r w:rsidRPr="00FC29E8">
        <w:tab/>
        <w:t xml:space="preserve">Resource </w:t>
      </w:r>
      <w:r w:rsidRPr="00644644">
        <w:t>Definition</w:t>
      </w:r>
      <w:bookmarkEnd w:id="1592"/>
      <w:bookmarkEnd w:id="1593"/>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594" w:name="_Toc168549890"/>
      <w:bookmarkStart w:id="1595" w:name="_Toc170117955"/>
      <w:r w:rsidRPr="00644644">
        <w:rPr>
          <w:noProof/>
          <w:lang w:eastAsia="zh-CN"/>
        </w:rPr>
        <w:t>6.</w:t>
      </w:r>
      <w:r>
        <w:rPr>
          <w:noProof/>
          <w:lang w:eastAsia="zh-CN"/>
        </w:rPr>
        <w:t>1</w:t>
      </w:r>
      <w:r w:rsidRPr="00FC29E8">
        <w:t>.3.2.3</w:t>
      </w:r>
      <w:r w:rsidRPr="00FC29E8">
        <w:tab/>
        <w:t>Resource Standard Methods</w:t>
      </w:r>
      <w:bookmarkEnd w:id="1594"/>
      <w:bookmarkEnd w:id="1595"/>
    </w:p>
    <w:p w14:paraId="3BEC7165" w14:textId="77777777" w:rsidR="00192AD6" w:rsidRPr="00B13605" w:rsidRDefault="00192AD6" w:rsidP="00192AD6">
      <w:pPr>
        <w:pStyle w:val="6"/>
      </w:pPr>
      <w:bookmarkStart w:id="1596" w:name="_Toc168549891"/>
      <w:bookmarkStart w:id="1597" w:name="_Toc170117956"/>
      <w:r w:rsidRPr="00644644">
        <w:rPr>
          <w:noProof/>
          <w:lang w:eastAsia="zh-CN"/>
        </w:rPr>
        <w:t>6.</w:t>
      </w:r>
      <w:r>
        <w:rPr>
          <w:noProof/>
          <w:lang w:eastAsia="zh-CN"/>
        </w:rPr>
        <w:t>1</w:t>
      </w:r>
      <w:r w:rsidRPr="00B13605">
        <w:t>.3.2.3.1</w:t>
      </w:r>
      <w:r w:rsidRPr="00B13605">
        <w:tab/>
        <w:t>POST</w:t>
      </w:r>
      <w:bookmarkEnd w:id="1596"/>
      <w:bookmarkEnd w:id="1597"/>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598" w:name="_Toc168549892"/>
      <w:bookmarkStart w:id="1599" w:name="_Toc170117957"/>
      <w:r w:rsidRPr="00644644">
        <w:rPr>
          <w:noProof/>
          <w:lang w:eastAsia="zh-CN"/>
        </w:rPr>
        <w:t>6.</w:t>
      </w:r>
      <w:r>
        <w:rPr>
          <w:noProof/>
          <w:lang w:eastAsia="zh-CN"/>
        </w:rPr>
        <w:t>1</w:t>
      </w:r>
      <w:r w:rsidRPr="00FC29E8">
        <w:t>.3.2.4</w:t>
      </w:r>
      <w:r w:rsidRPr="00FC29E8">
        <w:tab/>
        <w:t>Resource Custom Operations</w:t>
      </w:r>
      <w:bookmarkEnd w:id="1598"/>
      <w:bookmarkEnd w:id="1599"/>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600" w:name="_Toc168549893"/>
      <w:bookmarkStart w:id="1601" w:name="_Toc170117958"/>
      <w:r w:rsidRPr="00644644">
        <w:rPr>
          <w:noProof/>
          <w:lang w:eastAsia="zh-CN"/>
        </w:rPr>
        <w:t>6.</w:t>
      </w:r>
      <w:r>
        <w:rPr>
          <w:noProof/>
          <w:lang w:eastAsia="zh-CN"/>
        </w:rPr>
        <w:t>1</w:t>
      </w:r>
      <w:r w:rsidRPr="00FC29E8">
        <w:t>.3.3</w:t>
      </w:r>
      <w:r w:rsidRPr="00FC29E8">
        <w:tab/>
        <w:t xml:space="preserve">Resource: Individual </w:t>
      </w:r>
      <w:r>
        <w:t>Slice API Configuration</w:t>
      </w:r>
      <w:bookmarkEnd w:id="1600"/>
      <w:bookmarkEnd w:id="1601"/>
    </w:p>
    <w:p w14:paraId="3BD27973" w14:textId="77777777" w:rsidR="00192AD6" w:rsidRPr="00644644" w:rsidRDefault="00192AD6" w:rsidP="00192AD6">
      <w:pPr>
        <w:pStyle w:val="51"/>
      </w:pPr>
      <w:bookmarkStart w:id="1602" w:name="_Toc168549894"/>
      <w:bookmarkStart w:id="1603" w:name="_Toc170117959"/>
      <w:r w:rsidRPr="00644644">
        <w:rPr>
          <w:noProof/>
          <w:lang w:eastAsia="zh-CN"/>
        </w:rPr>
        <w:t>6.</w:t>
      </w:r>
      <w:r>
        <w:rPr>
          <w:noProof/>
          <w:lang w:eastAsia="zh-CN"/>
        </w:rPr>
        <w:t>1</w:t>
      </w:r>
      <w:r w:rsidRPr="00FC29E8">
        <w:t>.3.3.1</w:t>
      </w:r>
      <w:r w:rsidRPr="00FC29E8">
        <w:tab/>
        <w:t>Description</w:t>
      </w:r>
      <w:bookmarkEnd w:id="1602"/>
      <w:bookmarkEnd w:id="1603"/>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604" w:name="_Toc168549895"/>
      <w:bookmarkStart w:id="1605" w:name="_Toc170117960"/>
      <w:r w:rsidRPr="00644644">
        <w:rPr>
          <w:noProof/>
          <w:lang w:eastAsia="zh-CN"/>
        </w:rPr>
        <w:t>6.</w:t>
      </w:r>
      <w:r>
        <w:rPr>
          <w:noProof/>
          <w:lang w:eastAsia="zh-CN"/>
        </w:rPr>
        <w:t>1</w:t>
      </w:r>
      <w:r w:rsidRPr="00FC29E8">
        <w:t>.3.3.2</w:t>
      </w:r>
      <w:r w:rsidRPr="00FC29E8">
        <w:tab/>
        <w:t>Resource Definition</w:t>
      </w:r>
      <w:bookmarkEnd w:id="1604"/>
      <w:bookmarkEnd w:id="1605"/>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606" w:name="_Toc168549896"/>
      <w:bookmarkStart w:id="1607" w:name="_Toc170117961"/>
      <w:r w:rsidRPr="00644644">
        <w:rPr>
          <w:noProof/>
          <w:lang w:eastAsia="zh-CN"/>
        </w:rPr>
        <w:t>6.</w:t>
      </w:r>
      <w:r>
        <w:rPr>
          <w:noProof/>
          <w:lang w:eastAsia="zh-CN"/>
        </w:rPr>
        <w:t>1</w:t>
      </w:r>
      <w:r w:rsidRPr="00FC29E8">
        <w:t>.3.3.3</w:t>
      </w:r>
      <w:r w:rsidRPr="00FC29E8">
        <w:tab/>
        <w:t>Resource Standard Methods</w:t>
      </w:r>
      <w:bookmarkEnd w:id="1606"/>
      <w:bookmarkEnd w:id="1607"/>
    </w:p>
    <w:p w14:paraId="4C04226D" w14:textId="77777777" w:rsidR="00192AD6" w:rsidRPr="00644644" w:rsidRDefault="00192AD6" w:rsidP="00192AD6">
      <w:pPr>
        <w:pStyle w:val="6"/>
      </w:pPr>
      <w:bookmarkStart w:id="1608" w:name="_Toc168549897"/>
      <w:bookmarkStart w:id="1609" w:name="_Toc170117962"/>
      <w:r w:rsidRPr="00644644">
        <w:rPr>
          <w:noProof/>
          <w:lang w:eastAsia="zh-CN"/>
        </w:rPr>
        <w:t>6.</w:t>
      </w:r>
      <w:r>
        <w:rPr>
          <w:noProof/>
          <w:lang w:eastAsia="zh-CN"/>
        </w:rPr>
        <w:t>1</w:t>
      </w:r>
      <w:r w:rsidRPr="00FC29E8">
        <w:t>.3.3.3.1</w:t>
      </w:r>
      <w:r w:rsidRPr="00FC29E8">
        <w:tab/>
        <w:t>GET</w:t>
      </w:r>
      <w:bookmarkEnd w:id="1608"/>
      <w:bookmarkEnd w:id="160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610" w:name="_Toc168549898"/>
      <w:bookmarkStart w:id="1611" w:name="_Toc170117963"/>
      <w:r w:rsidRPr="00644644">
        <w:rPr>
          <w:noProof/>
          <w:lang w:eastAsia="zh-CN"/>
        </w:rPr>
        <w:t>6.</w:t>
      </w:r>
      <w:r>
        <w:rPr>
          <w:noProof/>
          <w:lang w:eastAsia="zh-CN"/>
        </w:rPr>
        <w:t>1</w:t>
      </w:r>
      <w:r w:rsidRPr="00FC29E8">
        <w:t>.3.3.3.</w:t>
      </w:r>
      <w:r>
        <w:t>2</w:t>
      </w:r>
      <w:r w:rsidRPr="00FC29E8">
        <w:tab/>
        <w:t>DELETE</w:t>
      </w:r>
      <w:bookmarkEnd w:id="1610"/>
      <w:bookmarkEnd w:id="161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612" w:name="_Toc168549899"/>
      <w:bookmarkStart w:id="1613" w:name="_Toc170117964"/>
      <w:r w:rsidRPr="00644644">
        <w:rPr>
          <w:noProof/>
          <w:lang w:eastAsia="zh-CN"/>
        </w:rPr>
        <w:t>6.</w:t>
      </w:r>
      <w:r>
        <w:rPr>
          <w:noProof/>
          <w:lang w:eastAsia="zh-CN"/>
        </w:rPr>
        <w:t>1</w:t>
      </w:r>
      <w:r w:rsidRPr="00FC29E8">
        <w:t>.3.3.4</w:t>
      </w:r>
      <w:r w:rsidRPr="00FC29E8">
        <w:tab/>
        <w:t>Resource Custom Operations</w:t>
      </w:r>
      <w:bookmarkEnd w:id="1612"/>
      <w:bookmarkEnd w:id="1613"/>
    </w:p>
    <w:p w14:paraId="0545BB84" w14:textId="77777777" w:rsidR="00192AD6" w:rsidRPr="00D3062E" w:rsidRDefault="00192AD6" w:rsidP="00192AD6">
      <w:pPr>
        <w:pStyle w:val="6"/>
      </w:pPr>
      <w:bookmarkStart w:id="1614" w:name="_Toc161902583"/>
      <w:bookmarkStart w:id="1615" w:name="_Toc168549900"/>
      <w:bookmarkStart w:id="1616" w:name="_Toc170117965"/>
      <w:r w:rsidRPr="00644644">
        <w:rPr>
          <w:noProof/>
          <w:lang w:eastAsia="zh-CN"/>
        </w:rPr>
        <w:t>6.</w:t>
      </w:r>
      <w:r>
        <w:rPr>
          <w:noProof/>
          <w:lang w:eastAsia="zh-CN"/>
        </w:rPr>
        <w:t>1</w:t>
      </w:r>
      <w:r w:rsidRPr="00FC29E8">
        <w:t>.3.3</w:t>
      </w:r>
      <w:r w:rsidRPr="00D3062E">
        <w:t>.4.1</w:t>
      </w:r>
      <w:r w:rsidRPr="00D3062E">
        <w:tab/>
        <w:t>Overview</w:t>
      </w:r>
      <w:bookmarkEnd w:id="1614"/>
      <w:bookmarkEnd w:id="1615"/>
      <w:bookmarkEnd w:id="161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617" w:name="_Toc161902584"/>
      <w:bookmarkStart w:id="1618" w:name="_Toc168549901"/>
      <w:bookmarkStart w:id="1619" w:name="_Toc170117966"/>
      <w:r w:rsidRPr="00644644">
        <w:rPr>
          <w:noProof/>
          <w:lang w:eastAsia="zh-CN"/>
        </w:rPr>
        <w:t>6.</w:t>
      </w:r>
      <w:r>
        <w:rPr>
          <w:noProof/>
          <w:lang w:eastAsia="zh-CN"/>
        </w:rPr>
        <w:t>1</w:t>
      </w:r>
      <w:r w:rsidRPr="00FC29E8">
        <w:t>.3.3</w:t>
      </w:r>
      <w:r w:rsidRPr="00D3062E">
        <w:t>.4.2</w:t>
      </w:r>
      <w:r w:rsidRPr="00D3062E">
        <w:tab/>
        <w:t xml:space="preserve">Operation: </w:t>
      </w:r>
      <w:bookmarkEnd w:id="1617"/>
      <w:r>
        <w:t>Update</w:t>
      </w:r>
      <w:bookmarkEnd w:id="1618"/>
      <w:bookmarkEnd w:id="1619"/>
    </w:p>
    <w:p w14:paraId="0462BAE8" w14:textId="77777777" w:rsidR="00192AD6" w:rsidRPr="00D3062E" w:rsidRDefault="00192AD6" w:rsidP="00192AD6">
      <w:pPr>
        <w:pStyle w:val="7"/>
        <w:rPr>
          <w:noProof/>
        </w:rPr>
      </w:pPr>
      <w:bookmarkStart w:id="1620" w:name="_Toc17011796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620"/>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621" w:name="_Toc17011796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621"/>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622" w:name="_Toc168549902"/>
      <w:bookmarkStart w:id="1623" w:name="_Toc170117969"/>
      <w:r>
        <w:rPr>
          <w:noProof/>
          <w:lang w:eastAsia="zh-CN"/>
        </w:rPr>
        <w:t>6.1</w:t>
      </w:r>
      <w:r>
        <w:t>.4</w:t>
      </w:r>
      <w:r>
        <w:tab/>
        <w:t>Custom Operations without associated resources</w:t>
      </w:r>
      <w:bookmarkEnd w:id="1622"/>
      <w:bookmarkEnd w:id="1623"/>
    </w:p>
    <w:p w14:paraId="5DF874C4" w14:textId="77777777" w:rsidR="00192AD6" w:rsidRDefault="00192AD6" w:rsidP="00192AD6">
      <w:pPr>
        <w:pStyle w:val="41"/>
      </w:pPr>
      <w:bookmarkStart w:id="1624" w:name="_Toc168549903"/>
      <w:bookmarkStart w:id="1625" w:name="_Toc170117970"/>
      <w:r>
        <w:rPr>
          <w:noProof/>
          <w:lang w:eastAsia="zh-CN"/>
        </w:rPr>
        <w:t>6.1</w:t>
      </w:r>
      <w:r>
        <w:t>.4.1</w:t>
      </w:r>
      <w:r>
        <w:tab/>
        <w:t>Overview</w:t>
      </w:r>
      <w:bookmarkEnd w:id="1624"/>
      <w:bookmarkEnd w:id="1625"/>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3pt;height:96.15pt" o:ole="">
            <v:imagedata r:id="rId135" o:title=""/>
          </v:shape>
          <o:OLEObject Type="Embed" ProgID="Word.Document.8" ShapeID="_x0000_i1090" DrawAspect="Content" ObjectID="_1781925833"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626" w:name="_Toc510696624"/>
      <w:bookmarkStart w:id="1627" w:name="_Toc35971415"/>
      <w:bookmarkStart w:id="1628" w:name="_Toc157434607"/>
      <w:bookmarkStart w:id="1629" w:name="_Toc157436322"/>
      <w:bookmarkStart w:id="1630" w:name="_Toc157440162"/>
      <w:bookmarkStart w:id="1631" w:name="_Toc168549904"/>
      <w:bookmarkStart w:id="1632" w:name="_Toc170117971"/>
      <w:r>
        <w:t>6.1.4.2</w:t>
      </w:r>
      <w:r>
        <w:tab/>
        <w:t xml:space="preserve">Operation: </w:t>
      </w:r>
      <w:bookmarkEnd w:id="1626"/>
      <w:bookmarkEnd w:id="1627"/>
      <w:bookmarkEnd w:id="1628"/>
      <w:bookmarkEnd w:id="1629"/>
      <w:bookmarkEnd w:id="1630"/>
      <w:r>
        <w:t>Invoke</w:t>
      </w:r>
      <w:bookmarkEnd w:id="1631"/>
      <w:bookmarkEnd w:id="1632"/>
    </w:p>
    <w:p w14:paraId="01E6AAB1" w14:textId="77777777" w:rsidR="00192AD6" w:rsidRPr="00644644" w:rsidRDefault="00192AD6" w:rsidP="00192AD6">
      <w:pPr>
        <w:pStyle w:val="51"/>
      </w:pPr>
      <w:bookmarkStart w:id="1633" w:name="_Toc168549905"/>
      <w:bookmarkStart w:id="1634" w:name="_Toc170117972"/>
      <w:bookmarkStart w:id="1635" w:name="_Toc510696625"/>
      <w:bookmarkStart w:id="1636" w:name="_Toc35971416"/>
      <w:bookmarkStart w:id="1637" w:name="_Toc157434608"/>
      <w:bookmarkStart w:id="1638" w:name="_Toc157436323"/>
      <w:bookmarkStart w:id="1639" w:name="_Toc157440163"/>
      <w:r w:rsidRPr="00644644">
        <w:rPr>
          <w:noProof/>
          <w:lang w:eastAsia="zh-CN"/>
        </w:rPr>
        <w:t>6.</w:t>
      </w:r>
      <w:r>
        <w:rPr>
          <w:noProof/>
          <w:lang w:eastAsia="zh-CN"/>
        </w:rPr>
        <w:t>1</w:t>
      </w:r>
      <w:r w:rsidRPr="00FC29E8">
        <w:t>.4.2.1</w:t>
      </w:r>
      <w:r w:rsidRPr="00FC29E8">
        <w:tab/>
        <w:t>Description</w:t>
      </w:r>
      <w:bookmarkEnd w:id="1633"/>
      <w:bookmarkEnd w:id="1634"/>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640" w:name="_Toc168549906"/>
      <w:bookmarkStart w:id="1641" w:name="_Toc170117973"/>
      <w:r w:rsidRPr="00644644">
        <w:rPr>
          <w:noProof/>
          <w:lang w:eastAsia="zh-CN"/>
        </w:rPr>
        <w:t>6.</w:t>
      </w:r>
      <w:r>
        <w:rPr>
          <w:noProof/>
          <w:lang w:eastAsia="zh-CN"/>
        </w:rPr>
        <w:t>1</w:t>
      </w:r>
      <w:r w:rsidRPr="00FC29E8">
        <w:t>.4.2.2</w:t>
      </w:r>
      <w:r w:rsidRPr="00FC29E8">
        <w:tab/>
        <w:t>Operation Definition</w:t>
      </w:r>
      <w:bookmarkEnd w:id="1640"/>
      <w:bookmarkEnd w:id="164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642" w:name="_Toc168549907"/>
      <w:bookmarkStart w:id="1643" w:name="_Toc170117974"/>
      <w:bookmarkEnd w:id="1635"/>
      <w:bookmarkEnd w:id="1636"/>
      <w:bookmarkEnd w:id="1637"/>
      <w:bookmarkEnd w:id="1638"/>
      <w:bookmarkEnd w:id="1639"/>
      <w:r>
        <w:rPr>
          <w:noProof/>
          <w:lang w:eastAsia="zh-CN"/>
        </w:rPr>
        <w:t>6.1</w:t>
      </w:r>
      <w:r>
        <w:t>.5</w:t>
      </w:r>
      <w:r>
        <w:tab/>
        <w:t>Notifications</w:t>
      </w:r>
      <w:bookmarkEnd w:id="1642"/>
      <w:bookmarkEnd w:id="1643"/>
    </w:p>
    <w:p w14:paraId="7D0D2CD0" w14:textId="77777777" w:rsidR="00192AD6" w:rsidRPr="00644644" w:rsidRDefault="00192AD6" w:rsidP="00192AD6">
      <w:pPr>
        <w:pStyle w:val="41"/>
      </w:pPr>
      <w:bookmarkStart w:id="1644" w:name="_Toc168549908"/>
      <w:bookmarkStart w:id="1645" w:name="_Toc170117975"/>
      <w:r>
        <w:rPr>
          <w:noProof/>
          <w:lang w:eastAsia="zh-CN"/>
        </w:rPr>
        <w:t>6.1</w:t>
      </w:r>
      <w:r w:rsidRPr="00FC29E8">
        <w:t>.5.1</w:t>
      </w:r>
      <w:r w:rsidRPr="00FC29E8">
        <w:tab/>
        <w:t>General</w:t>
      </w:r>
      <w:bookmarkEnd w:id="1644"/>
      <w:bookmarkEnd w:id="164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646" w:name="_Toc168549909"/>
      <w:bookmarkStart w:id="1647" w:name="_Toc170117976"/>
      <w:r>
        <w:rPr>
          <w:noProof/>
          <w:lang w:eastAsia="zh-CN"/>
        </w:rPr>
        <w:t>6.1</w:t>
      </w:r>
      <w:r w:rsidRPr="00FC29E8">
        <w:t>.5.2</w:t>
      </w:r>
      <w:r w:rsidRPr="00FC29E8">
        <w:tab/>
      </w:r>
      <w:r>
        <w:t>Slice API Configuration</w:t>
      </w:r>
      <w:r w:rsidRPr="00644644">
        <w:t xml:space="preserve"> Notification</w:t>
      </w:r>
      <w:bookmarkEnd w:id="1646"/>
      <w:bookmarkEnd w:id="1647"/>
    </w:p>
    <w:p w14:paraId="7C1CF487" w14:textId="77777777" w:rsidR="00192AD6" w:rsidRPr="00644644" w:rsidRDefault="00192AD6" w:rsidP="00192AD6">
      <w:pPr>
        <w:pStyle w:val="51"/>
        <w:rPr>
          <w:noProof/>
        </w:rPr>
      </w:pPr>
      <w:bookmarkStart w:id="1648" w:name="_Toc168549910"/>
      <w:bookmarkStart w:id="1649" w:name="_Toc170117977"/>
      <w:r>
        <w:rPr>
          <w:noProof/>
          <w:lang w:eastAsia="zh-CN"/>
        </w:rPr>
        <w:t>6.1</w:t>
      </w:r>
      <w:r w:rsidRPr="00FC29E8">
        <w:t>.5.2</w:t>
      </w:r>
      <w:r w:rsidRPr="00644644">
        <w:rPr>
          <w:noProof/>
        </w:rPr>
        <w:t>.1</w:t>
      </w:r>
      <w:r w:rsidRPr="00644644">
        <w:rPr>
          <w:noProof/>
        </w:rPr>
        <w:tab/>
        <w:t>Description</w:t>
      </w:r>
      <w:bookmarkEnd w:id="1648"/>
      <w:bookmarkEnd w:id="1649"/>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650" w:name="_Toc168549911"/>
      <w:bookmarkStart w:id="1651" w:name="_Toc170117978"/>
      <w:r>
        <w:rPr>
          <w:noProof/>
          <w:lang w:eastAsia="zh-CN"/>
        </w:rPr>
        <w:t>6.1</w:t>
      </w:r>
      <w:r w:rsidRPr="00FC29E8">
        <w:t>.5.2</w:t>
      </w:r>
      <w:r w:rsidRPr="00644644">
        <w:rPr>
          <w:noProof/>
        </w:rPr>
        <w:t>.2</w:t>
      </w:r>
      <w:r w:rsidRPr="00644644">
        <w:rPr>
          <w:noProof/>
        </w:rPr>
        <w:tab/>
        <w:t>Target URI</w:t>
      </w:r>
      <w:bookmarkEnd w:id="1650"/>
      <w:bookmarkEnd w:id="1651"/>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652" w:name="_Toc168549912"/>
      <w:bookmarkStart w:id="1653" w:name="_Toc170117979"/>
      <w:r>
        <w:rPr>
          <w:noProof/>
          <w:lang w:eastAsia="zh-CN"/>
        </w:rPr>
        <w:t>6.1</w:t>
      </w:r>
      <w:r w:rsidRPr="00FC29E8">
        <w:t>.5.2</w:t>
      </w:r>
      <w:r w:rsidRPr="00644644">
        <w:rPr>
          <w:noProof/>
        </w:rPr>
        <w:t>.3</w:t>
      </w:r>
      <w:r w:rsidRPr="00644644">
        <w:rPr>
          <w:noProof/>
        </w:rPr>
        <w:tab/>
        <w:t>Standard Methods</w:t>
      </w:r>
      <w:bookmarkEnd w:id="1652"/>
      <w:bookmarkEnd w:id="1653"/>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654" w:name="_Toc168549913"/>
      <w:bookmarkStart w:id="1655" w:name="_Toc170117980"/>
      <w:r>
        <w:t>6.1.6</w:t>
      </w:r>
      <w:r>
        <w:tab/>
        <w:t>Data Model</w:t>
      </w:r>
      <w:bookmarkEnd w:id="1654"/>
      <w:bookmarkEnd w:id="1655"/>
    </w:p>
    <w:p w14:paraId="28A3DA82" w14:textId="77777777" w:rsidR="00192AD6" w:rsidRDefault="00192AD6" w:rsidP="00192AD6">
      <w:pPr>
        <w:pStyle w:val="41"/>
      </w:pPr>
      <w:bookmarkStart w:id="1656" w:name="_Toc168549914"/>
      <w:bookmarkStart w:id="1657" w:name="_Toc170117981"/>
      <w:r>
        <w:t>6.1.6.1</w:t>
      </w:r>
      <w:r>
        <w:tab/>
        <w:t>General</w:t>
      </w:r>
      <w:bookmarkEnd w:id="1656"/>
      <w:bookmarkEnd w:id="1657"/>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658" w:name="_Toc168549915"/>
      <w:bookmarkStart w:id="1659" w:name="_Toc170117982"/>
      <w:r>
        <w:rPr>
          <w:lang w:val="en-US"/>
        </w:rPr>
        <w:t>6.1.6.2</w:t>
      </w:r>
      <w:r>
        <w:rPr>
          <w:lang w:val="en-US"/>
        </w:rPr>
        <w:tab/>
      </w:r>
      <w:r>
        <w:t>Structured data types</w:t>
      </w:r>
      <w:bookmarkEnd w:id="1658"/>
      <w:bookmarkEnd w:id="1659"/>
    </w:p>
    <w:p w14:paraId="1A807C11" w14:textId="77777777" w:rsidR="00192AD6" w:rsidRDefault="00192AD6" w:rsidP="00192AD6">
      <w:pPr>
        <w:pStyle w:val="51"/>
      </w:pPr>
      <w:bookmarkStart w:id="1660" w:name="_Toc168549916"/>
      <w:bookmarkStart w:id="1661" w:name="_Toc170117983"/>
      <w:r>
        <w:t>6.1.6.2.1</w:t>
      </w:r>
      <w:r>
        <w:tab/>
        <w:t>Introduction</w:t>
      </w:r>
      <w:bookmarkEnd w:id="1660"/>
      <w:bookmarkEnd w:id="166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662" w:name="_Toc510696636"/>
      <w:bookmarkStart w:id="1663" w:name="_Toc35971431"/>
      <w:bookmarkStart w:id="1664" w:name="_Toc157434622"/>
      <w:bookmarkStart w:id="1665" w:name="_Toc157436337"/>
      <w:bookmarkStart w:id="1666" w:name="_Toc157440177"/>
      <w:bookmarkStart w:id="1667" w:name="_Toc168549917"/>
      <w:bookmarkStart w:id="1668" w:name="_Toc170117984"/>
      <w:r>
        <w:t>6.1.6.2.2</w:t>
      </w:r>
      <w:r>
        <w:tab/>
        <w:t xml:space="preserve">Type: </w:t>
      </w:r>
      <w:bookmarkEnd w:id="1662"/>
      <w:bookmarkEnd w:id="1663"/>
      <w:bookmarkEnd w:id="1664"/>
      <w:bookmarkEnd w:id="1665"/>
      <w:bookmarkEnd w:id="1666"/>
      <w:r w:rsidRPr="005405E4">
        <w:t>SliceAPIConfig</w:t>
      </w:r>
      <w:bookmarkEnd w:id="1667"/>
      <w:bookmarkEnd w:id="1668"/>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669" w:name="_Toc168549918"/>
      <w:bookmarkStart w:id="1670" w:name="_Toc170117985"/>
      <w:r>
        <w:t>6.1.6.2.3</w:t>
      </w:r>
      <w:r>
        <w:tab/>
        <w:t>Type: App</w:t>
      </w:r>
      <w:r w:rsidRPr="00AD4AA8">
        <w:t>S</w:t>
      </w:r>
      <w:r>
        <w:t>e</w:t>
      </w:r>
      <w:r w:rsidRPr="00AD4AA8">
        <w:t>rvReq</w:t>
      </w:r>
      <w:r>
        <w:t>s</w:t>
      </w:r>
      <w:bookmarkEnd w:id="1669"/>
      <w:bookmarkEnd w:id="167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671" w:name="_Toc168549919"/>
      <w:bookmarkStart w:id="1672" w:name="_Toc170117986"/>
      <w:r>
        <w:t>6.1.6.2.4</w:t>
      </w:r>
      <w:r>
        <w:tab/>
        <w:t>Type: UpdateReq</w:t>
      </w:r>
      <w:bookmarkEnd w:id="1671"/>
      <w:bookmarkEnd w:id="1672"/>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673" w:name="_Toc168549920"/>
      <w:bookmarkStart w:id="1674" w:name="_Toc170117987"/>
      <w:r>
        <w:t>6.1.6.2.5</w:t>
      </w:r>
      <w:r>
        <w:tab/>
        <w:t>Type: UpdateResp</w:t>
      </w:r>
      <w:bookmarkEnd w:id="1673"/>
      <w:bookmarkEnd w:id="1674"/>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675" w:name="_Toc168549921"/>
      <w:bookmarkStart w:id="1676" w:name="_Toc170117988"/>
      <w:r>
        <w:t>6.1.6.2.6</w:t>
      </w:r>
      <w:r>
        <w:tab/>
        <w:t xml:space="preserve">Type: </w:t>
      </w:r>
      <w:r w:rsidRPr="00AD4AA8">
        <w:t>Sl</w:t>
      </w:r>
      <w:r>
        <w:t>ice</w:t>
      </w:r>
      <w:r w:rsidRPr="00AD4AA8">
        <w:t>A</w:t>
      </w:r>
      <w:r>
        <w:t>PI</w:t>
      </w:r>
      <w:r w:rsidRPr="00AD4AA8">
        <w:t>Info</w:t>
      </w:r>
      <w:bookmarkEnd w:id="1675"/>
      <w:bookmarkEnd w:id="1676"/>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677" w:name="_Toc168549922"/>
      <w:bookmarkStart w:id="1678" w:name="_Toc170117989"/>
      <w:r>
        <w:t>6.1.6.2.7</w:t>
      </w:r>
      <w:r>
        <w:tab/>
        <w:t>Type: InvokeReq</w:t>
      </w:r>
      <w:bookmarkEnd w:id="1677"/>
      <w:bookmarkEnd w:id="1678"/>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679" w:name="_Toc168549923"/>
      <w:bookmarkStart w:id="1680" w:name="_Toc170117990"/>
      <w:r>
        <w:t>6.1.6.2.8</w:t>
      </w:r>
      <w:r>
        <w:tab/>
        <w:t>Type: SliceAPIConfigNotif</w:t>
      </w:r>
      <w:bookmarkEnd w:id="1679"/>
      <w:bookmarkEnd w:id="1680"/>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681" w:name="_Toc161903033"/>
      <w:bookmarkStart w:id="1682" w:name="_Toc168549924"/>
      <w:bookmarkStart w:id="1683" w:name="_Toc170117991"/>
      <w:r w:rsidRPr="00D3062E">
        <w:rPr>
          <w:lang w:eastAsia="zh-CN"/>
        </w:rPr>
        <w:t>6.</w:t>
      </w:r>
      <w:r>
        <w:rPr>
          <w:lang w:eastAsia="zh-CN"/>
        </w:rPr>
        <w:t>1</w:t>
      </w:r>
      <w:r w:rsidRPr="00D3062E">
        <w:rPr>
          <w:lang w:eastAsia="zh-CN"/>
        </w:rPr>
        <w:t>.6.3</w:t>
      </w:r>
      <w:r w:rsidRPr="00D3062E">
        <w:rPr>
          <w:lang w:eastAsia="zh-CN"/>
        </w:rPr>
        <w:tab/>
        <w:t>Simple data types and enumerations</w:t>
      </w:r>
      <w:bookmarkEnd w:id="1681"/>
      <w:bookmarkEnd w:id="1682"/>
      <w:bookmarkEnd w:id="1683"/>
    </w:p>
    <w:p w14:paraId="7CF97F03" w14:textId="77777777" w:rsidR="00192AD6" w:rsidRPr="00D3062E" w:rsidRDefault="00192AD6" w:rsidP="00192AD6">
      <w:pPr>
        <w:pStyle w:val="51"/>
      </w:pPr>
      <w:bookmarkStart w:id="1684" w:name="_Toc161903034"/>
      <w:bookmarkStart w:id="1685" w:name="_Toc168549925"/>
      <w:bookmarkStart w:id="1686" w:name="_Toc170117992"/>
      <w:r w:rsidRPr="00D3062E">
        <w:rPr>
          <w:lang w:eastAsia="zh-CN"/>
        </w:rPr>
        <w:t>6.</w:t>
      </w:r>
      <w:r>
        <w:rPr>
          <w:lang w:eastAsia="zh-CN"/>
        </w:rPr>
        <w:t>1</w:t>
      </w:r>
      <w:r w:rsidRPr="00D3062E">
        <w:t>.6.3.1</w:t>
      </w:r>
      <w:r w:rsidRPr="00D3062E">
        <w:tab/>
        <w:t>Introduction</w:t>
      </w:r>
      <w:bookmarkEnd w:id="1684"/>
      <w:bookmarkEnd w:id="1685"/>
      <w:bookmarkEnd w:id="168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687" w:name="_Toc161903035"/>
      <w:bookmarkStart w:id="1688" w:name="_Toc168549926"/>
      <w:bookmarkStart w:id="1689" w:name="_Toc170117993"/>
      <w:r w:rsidRPr="00D3062E">
        <w:rPr>
          <w:lang w:eastAsia="zh-CN"/>
        </w:rPr>
        <w:t>6.</w:t>
      </w:r>
      <w:r>
        <w:rPr>
          <w:lang w:eastAsia="zh-CN"/>
        </w:rPr>
        <w:t>1</w:t>
      </w:r>
      <w:r w:rsidRPr="00D3062E">
        <w:t>.6.3.2</w:t>
      </w:r>
      <w:r w:rsidRPr="00D3062E">
        <w:tab/>
        <w:t>Simple data types</w:t>
      </w:r>
      <w:bookmarkEnd w:id="1687"/>
      <w:bookmarkEnd w:id="1688"/>
      <w:bookmarkEnd w:id="168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690" w:name="_Toc161903036"/>
      <w:bookmarkStart w:id="1691" w:name="_Toc168549927"/>
      <w:bookmarkStart w:id="1692" w:name="_Toc170117994"/>
      <w:r w:rsidRPr="00D3062E">
        <w:rPr>
          <w:lang w:eastAsia="zh-CN"/>
        </w:rPr>
        <w:t>6.</w:t>
      </w:r>
      <w:r>
        <w:rPr>
          <w:lang w:eastAsia="zh-CN"/>
        </w:rPr>
        <w:t>1</w:t>
      </w:r>
      <w:r w:rsidRPr="00D3062E">
        <w:t>.6.3.3</w:t>
      </w:r>
      <w:r w:rsidRPr="00D3062E">
        <w:tab/>
        <w:t xml:space="preserve">Enumeration: </w:t>
      </w:r>
      <w:bookmarkEnd w:id="1690"/>
      <w:r w:rsidRPr="00AD4AA8">
        <w:t>Trig</w:t>
      </w:r>
      <w:r>
        <w:t>ger</w:t>
      </w:r>
      <w:r w:rsidRPr="00AD4AA8">
        <w:t>Ev</w:t>
      </w:r>
      <w:r>
        <w:t>e</w:t>
      </w:r>
      <w:r w:rsidRPr="00AD4AA8">
        <w:t>nt</w:t>
      </w:r>
      <w:bookmarkEnd w:id="1691"/>
      <w:bookmarkEnd w:id="1692"/>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693" w:name="_Toc161903038"/>
      <w:bookmarkStart w:id="1694" w:name="_Toc168549928"/>
      <w:bookmarkStart w:id="1695" w:name="_Toc17011799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93"/>
      <w:bookmarkEnd w:id="1694"/>
      <w:bookmarkEnd w:id="169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696" w:name="_Toc161903039"/>
      <w:bookmarkStart w:id="1697" w:name="_Toc168549929"/>
      <w:bookmarkStart w:id="1698" w:name="_Toc170117996"/>
      <w:r w:rsidRPr="00D3062E">
        <w:rPr>
          <w:lang w:eastAsia="zh-CN"/>
        </w:rPr>
        <w:t>6.</w:t>
      </w:r>
      <w:r>
        <w:rPr>
          <w:lang w:eastAsia="zh-CN"/>
        </w:rPr>
        <w:t>1</w:t>
      </w:r>
      <w:r w:rsidRPr="00D3062E">
        <w:t>.6.5</w:t>
      </w:r>
      <w:r w:rsidRPr="00D3062E">
        <w:tab/>
        <w:t>Binary data</w:t>
      </w:r>
      <w:bookmarkEnd w:id="1696"/>
      <w:bookmarkEnd w:id="1697"/>
      <w:bookmarkEnd w:id="1698"/>
    </w:p>
    <w:p w14:paraId="38574BF4" w14:textId="77777777" w:rsidR="00192AD6" w:rsidRPr="00D3062E" w:rsidRDefault="00192AD6" w:rsidP="00192AD6">
      <w:pPr>
        <w:pStyle w:val="51"/>
      </w:pPr>
      <w:bookmarkStart w:id="1699" w:name="_Toc161903040"/>
      <w:bookmarkStart w:id="1700" w:name="_Toc168549930"/>
      <w:bookmarkStart w:id="1701" w:name="_Toc170117997"/>
      <w:r w:rsidRPr="00D3062E">
        <w:rPr>
          <w:lang w:eastAsia="zh-CN"/>
        </w:rPr>
        <w:t>6.</w:t>
      </w:r>
      <w:r>
        <w:rPr>
          <w:lang w:eastAsia="zh-CN"/>
        </w:rPr>
        <w:t>1</w:t>
      </w:r>
      <w:r w:rsidRPr="00D3062E">
        <w:t>.6.5.1</w:t>
      </w:r>
      <w:r w:rsidRPr="00D3062E">
        <w:tab/>
        <w:t>Binary Data Types</w:t>
      </w:r>
      <w:bookmarkEnd w:id="1699"/>
      <w:bookmarkEnd w:id="1700"/>
      <w:bookmarkEnd w:id="1701"/>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702" w:name="_Toc168549931"/>
      <w:bookmarkStart w:id="1703" w:name="_Toc170117998"/>
      <w:r>
        <w:t>6.1.7</w:t>
      </w:r>
      <w:r>
        <w:tab/>
        <w:t>Error Handling</w:t>
      </w:r>
      <w:bookmarkEnd w:id="1702"/>
      <w:bookmarkEnd w:id="1703"/>
    </w:p>
    <w:p w14:paraId="1CCA3256" w14:textId="77777777" w:rsidR="00192AD6" w:rsidRPr="00644644" w:rsidRDefault="00192AD6" w:rsidP="00192AD6">
      <w:pPr>
        <w:pStyle w:val="41"/>
      </w:pPr>
      <w:bookmarkStart w:id="1704" w:name="_Toc168549932"/>
      <w:bookmarkStart w:id="1705" w:name="_Toc170117999"/>
      <w:r>
        <w:t>6.1</w:t>
      </w:r>
      <w:r w:rsidRPr="00FC29E8">
        <w:t>.7.1</w:t>
      </w:r>
      <w:r w:rsidRPr="00FC29E8">
        <w:tab/>
        <w:t>General</w:t>
      </w:r>
      <w:bookmarkEnd w:id="1704"/>
      <w:bookmarkEnd w:id="1705"/>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706" w:name="_Toc168549933"/>
      <w:bookmarkStart w:id="1707" w:name="_Toc170118000"/>
      <w:r>
        <w:t>6.1</w:t>
      </w:r>
      <w:r w:rsidRPr="00FC29E8">
        <w:t>.7.2</w:t>
      </w:r>
      <w:r w:rsidRPr="00FC29E8">
        <w:tab/>
        <w:t>Protocol Errors</w:t>
      </w:r>
      <w:bookmarkEnd w:id="1706"/>
      <w:bookmarkEnd w:id="1707"/>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708" w:name="_Toc168549934"/>
      <w:bookmarkStart w:id="1709" w:name="_Toc170118001"/>
      <w:r>
        <w:t>6.1</w:t>
      </w:r>
      <w:r w:rsidRPr="00FC29E8">
        <w:t>.7.3</w:t>
      </w:r>
      <w:r w:rsidRPr="00FC29E8">
        <w:tab/>
        <w:t>Application Errors</w:t>
      </w:r>
      <w:bookmarkEnd w:id="1708"/>
      <w:bookmarkEnd w:id="1709"/>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710" w:name="_Toc168549935"/>
      <w:bookmarkStart w:id="1711" w:name="_Toc170118002"/>
      <w:r>
        <w:t>6.1</w:t>
      </w:r>
      <w:r w:rsidRPr="00FC29E8">
        <w:t>.8</w:t>
      </w:r>
      <w:r w:rsidRPr="00644644">
        <w:rPr>
          <w:lang w:eastAsia="zh-CN"/>
        </w:rPr>
        <w:tab/>
        <w:t>Feature negotiation</w:t>
      </w:r>
      <w:bookmarkEnd w:id="1710"/>
      <w:bookmarkEnd w:id="171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1712" w:name="_Toc168549936"/>
      <w:bookmarkStart w:id="1713" w:name="_Toc170118003"/>
      <w:r>
        <w:t>6.1</w:t>
      </w:r>
      <w:r w:rsidRPr="00FC29E8">
        <w:t>.9</w:t>
      </w:r>
      <w:r w:rsidRPr="00FC29E8">
        <w:tab/>
        <w:t>Security</w:t>
      </w:r>
      <w:bookmarkEnd w:id="1712"/>
      <w:bookmarkEnd w:id="171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1714" w:name="_Toc164928079"/>
      <w:bookmarkStart w:id="1715" w:name="_Toc168549937"/>
      <w:bookmarkStart w:id="1716" w:name="_Toc170118004"/>
      <w:bookmarkStart w:id="1717" w:name="_Hlk159272147"/>
      <w:bookmarkStart w:id="1718" w:name="_Toc157434641"/>
      <w:bookmarkStart w:id="1719" w:name="_Toc157436356"/>
      <w:bookmarkStart w:id="1720" w:name="_Toc157440196"/>
      <w:bookmarkStart w:id="1721" w:name="_Toc510696649"/>
      <w:bookmarkStart w:id="1722" w:name="_Toc35971449"/>
      <w:r>
        <w:rPr>
          <w:noProof/>
          <w:lang w:eastAsia="zh-CN"/>
        </w:rPr>
        <w:t>6.2</w:t>
      </w:r>
      <w:r w:rsidRPr="00FC29E8">
        <w:tab/>
      </w:r>
      <w:r>
        <w:t>NSCE_NetSliceLifeCycleMngt</w:t>
      </w:r>
      <w:r w:rsidRPr="00FC29E8">
        <w:t xml:space="preserve"> API</w:t>
      </w:r>
      <w:bookmarkEnd w:id="1714"/>
      <w:bookmarkEnd w:id="1715"/>
      <w:bookmarkEnd w:id="1716"/>
    </w:p>
    <w:p w14:paraId="42DFB78F" w14:textId="77777777" w:rsidR="00AC0B17" w:rsidRPr="00FC29E8" w:rsidRDefault="00AC0B17" w:rsidP="00AC0B17">
      <w:pPr>
        <w:pStyle w:val="31"/>
      </w:pPr>
      <w:bookmarkStart w:id="1723" w:name="_Toc164928080"/>
      <w:bookmarkStart w:id="1724" w:name="_Toc168549938"/>
      <w:bookmarkStart w:id="1725" w:name="_Toc170118005"/>
      <w:r>
        <w:rPr>
          <w:noProof/>
          <w:lang w:eastAsia="zh-CN"/>
        </w:rPr>
        <w:t>6.2</w:t>
      </w:r>
      <w:r w:rsidRPr="00FC29E8">
        <w:t>.1</w:t>
      </w:r>
      <w:r w:rsidRPr="00FC29E8">
        <w:tab/>
        <w:t>Introduction</w:t>
      </w:r>
      <w:bookmarkEnd w:id="1723"/>
      <w:bookmarkEnd w:id="1724"/>
      <w:bookmarkEnd w:id="172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726" w:name="_Toc164928081"/>
      <w:bookmarkStart w:id="1727" w:name="_Toc168549939"/>
      <w:bookmarkStart w:id="1728" w:name="_Toc170118006"/>
      <w:r>
        <w:rPr>
          <w:noProof/>
          <w:lang w:eastAsia="zh-CN"/>
        </w:rPr>
        <w:t>6.2</w:t>
      </w:r>
      <w:r w:rsidRPr="00FC29E8">
        <w:t>.2</w:t>
      </w:r>
      <w:r w:rsidRPr="00FC29E8">
        <w:tab/>
        <w:t>Usage of HTTP</w:t>
      </w:r>
      <w:bookmarkEnd w:id="1726"/>
      <w:bookmarkEnd w:id="1727"/>
      <w:bookmarkEnd w:id="1728"/>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729" w:name="_Toc164928082"/>
      <w:bookmarkStart w:id="1730" w:name="_Toc168549940"/>
      <w:bookmarkStart w:id="1731" w:name="_Toc170118007"/>
      <w:r>
        <w:rPr>
          <w:noProof/>
          <w:lang w:eastAsia="zh-CN"/>
        </w:rPr>
        <w:t>6.2</w:t>
      </w:r>
      <w:r w:rsidRPr="00FC29E8">
        <w:t>.3</w:t>
      </w:r>
      <w:r w:rsidRPr="00FC29E8">
        <w:tab/>
        <w:t>Resources</w:t>
      </w:r>
      <w:bookmarkEnd w:id="1729"/>
      <w:bookmarkEnd w:id="1730"/>
      <w:bookmarkEnd w:id="1731"/>
    </w:p>
    <w:p w14:paraId="02F060B5" w14:textId="77777777" w:rsidR="00AC0B17" w:rsidRPr="00FC29E8" w:rsidRDefault="00AC0B17" w:rsidP="00AC0B17">
      <w:pPr>
        <w:pStyle w:val="41"/>
      </w:pPr>
      <w:bookmarkStart w:id="1732" w:name="_Toc164928083"/>
      <w:bookmarkStart w:id="1733" w:name="_Toc168549941"/>
      <w:bookmarkStart w:id="1734" w:name="_Toc170118008"/>
      <w:r>
        <w:rPr>
          <w:noProof/>
          <w:lang w:eastAsia="zh-CN"/>
        </w:rPr>
        <w:t>6.2</w:t>
      </w:r>
      <w:r w:rsidRPr="00FC29E8">
        <w:t>.3.1</w:t>
      </w:r>
      <w:r w:rsidRPr="00FC29E8">
        <w:tab/>
        <w:t>Overview</w:t>
      </w:r>
      <w:bookmarkEnd w:id="1732"/>
      <w:bookmarkEnd w:id="1733"/>
      <w:bookmarkEnd w:id="173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735" w:name="_MON_1774067395"/>
    <w:bookmarkEnd w:id="1735"/>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65pt;height:169.95pt" o:ole="">
            <v:imagedata r:id="rId137" o:title=""/>
          </v:shape>
          <o:OLEObject Type="Embed" ProgID="Word.Document.8" ShapeID="_x0000_i1091" DrawAspect="Content" ObjectID="_1781925834"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r>
              <w:t>u</w:t>
            </w:r>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4EDA5307"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736" w:name="_Toc164928084"/>
      <w:bookmarkStart w:id="1737" w:name="_Toc168549942"/>
      <w:bookmarkStart w:id="1738" w:name="_Toc17011800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736"/>
      <w:bookmarkEnd w:id="1737"/>
      <w:bookmarkEnd w:id="1738"/>
    </w:p>
    <w:p w14:paraId="549F93A0" w14:textId="77777777" w:rsidR="00AC0B17" w:rsidRPr="00FC29E8" w:rsidRDefault="00AC0B17" w:rsidP="00AC0B17">
      <w:pPr>
        <w:pStyle w:val="51"/>
      </w:pPr>
      <w:bookmarkStart w:id="1739" w:name="_Toc164928085"/>
      <w:bookmarkStart w:id="1740" w:name="_Toc168549943"/>
      <w:bookmarkStart w:id="1741" w:name="_Toc170118010"/>
      <w:r>
        <w:rPr>
          <w:noProof/>
          <w:lang w:eastAsia="zh-CN"/>
        </w:rPr>
        <w:t>6.2.3.2</w:t>
      </w:r>
      <w:r w:rsidRPr="00FC29E8">
        <w:t>.1</w:t>
      </w:r>
      <w:r w:rsidRPr="00FC29E8">
        <w:tab/>
        <w:t>Description</w:t>
      </w:r>
      <w:bookmarkEnd w:id="1739"/>
      <w:bookmarkEnd w:id="1740"/>
      <w:bookmarkEnd w:id="1741"/>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742" w:name="_Toc164928086"/>
      <w:bookmarkStart w:id="1743" w:name="_Toc168549944"/>
      <w:bookmarkStart w:id="1744" w:name="_Toc170118011"/>
      <w:r>
        <w:rPr>
          <w:noProof/>
          <w:lang w:eastAsia="zh-CN"/>
        </w:rPr>
        <w:t>6.2.3.2</w:t>
      </w:r>
      <w:r w:rsidRPr="00FC29E8">
        <w:t>.2</w:t>
      </w:r>
      <w:r w:rsidRPr="00FC29E8">
        <w:tab/>
        <w:t>Resource Definition</w:t>
      </w:r>
      <w:bookmarkEnd w:id="1742"/>
      <w:bookmarkEnd w:id="1743"/>
      <w:bookmarkEnd w:id="1744"/>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745" w:name="_Toc164928087"/>
      <w:bookmarkStart w:id="1746" w:name="_Toc168549945"/>
      <w:bookmarkStart w:id="1747" w:name="_Toc170118012"/>
      <w:r>
        <w:rPr>
          <w:noProof/>
          <w:lang w:eastAsia="zh-CN"/>
        </w:rPr>
        <w:t>6.2.3.2</w:t>
      </w:r>
      <w:r w:rsidRPr="00FC29E8">
        <w:t>.3</w:t>
      </w:r>
      <w:r w:rsidRPr="00FC29E8">
        <w:tab/>
        <w:t>Resource Standard Methods</w:t>
      </w:r>
      <w:bookmarkEnd w:id="1745"/>
      <w:bookmarkEnd w:id="1746"/>
      <w:bookmarkEnd w:id="1747"/>
    </w:p>
    <w:p w14:paraId="166F25A3" w14:textId="77777777" w:rsidR="00AC0B17" w:rsidRPr="00FC29E8" w:rsidRDefault="00AC0B17" w:rsidP="00AC0B17">
      <w:pPr>
        <w:pStyle w:val="6"/>
      </w:pPr>
      <w:bookmarkStart w:id="1748" w:name="_Toc164928088"/>
      <w:bookmarkStart w:id="1749" w:name="_Toc168549946"/>
      <w:bookmarkStart w:id="1750" w:name="_Toc170118013"/>
      <w:r>
        <w:t>6.2.3.2</w:t>
      </w:r>
      <w:r w:rsidRPr="00FC29E8">
        <w:t>.3.2</w:t>
      </w:r>
      <w:r w:rsidRPr="00FC29E8">
        <w:tab/>
        <w:t>POST</w:t>
      </w:r>
      <w:bookmarkEnd w:id="1748"/>
      <w:bookmarkEnd w:id="1749"/>
      <w:bookmarkEnd w:id="17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751" w:name="_Toc164928089"/>
      <w:bookmarkStart w:id="1752" w:name="_Toc168549947"/>
      <w:bookmarkStart w:id="1753" w:name="_Toc170118014"/>
      <w:r>
        <w:rPr>
          <w:noProof/>
          <w:lang w:eastAsia="zh-CN"/>
        </w:rPr>
        <w:t>6.2.3.2</w:t>
      </w:r>
      <w:r w:rsidRPr="00FC29E8">
        <w:t>.4</w:t>
      </w:r>
      <w:r w:rsidRPr="00FC29E8">
        <w:tab/>
        <w:t>Resource Custom Operations</w:t>
      </w:r>
      <w:bookmarkEnd w:id="1751"/>
      <w:bookmarkEnd w:id="1752"/>
      <w:bookmarkEnd w:id="175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754" w:name="_Toc164928090"/>
      <w:bookmarkStart w:id="1755" w:name="_Toc168549948"/>
      <w:bookmarkStart w:id="1756" w:name="_Toc170118015"/>
      <w:r>
        <w:rPr>
          <w:noProof/>
          <w:lang w:eastAsia="zh-CN"/>
        </w:rPr>
        <w:t>6.2.3.3</w:t>
      </w:r>
      <w:r w:rsidRPr="00FC29E8">
        <w:tab/>
        <w:t xml:space="preserve">Resource: Individual </w:t>
      </w:r>
      <w:r>
        <w:t xml:space="preserve">Network Slice Lifecycle Management </w:t>
      </w:r>
      <w:r w:rsidRPr="00FC29E8">
        <w:rPr>
          <w:rFonts w:eastAsia="等线"/>
        </w:rPr>
        <w:t>Subscription</w:t>
      </w:r>
      <w:bookmarkEnd w:id="1754"/>
      <w:bookmarkEnd w:id="1755"/>
      <w:bookmarkEnd w:id="1756"/>
    </w:p>
    <w:p w14:paraId="2E4A812D" w14:textId="77777777" w:rsidR="00AC0B17" w:rsidRPr="00FC29E8" w:rsidRDefault="00AC0B17" w:rsidP="00AC0B17">
      <w:pPr>
        <w:pStyle w:val="51"/>
      </w:pPr>
      <w:bookmarkStart w:id="1757" w:name="_Toc164928091"/>
      <w:bookmarkStart w:id="1758" w:name="_Toc168549949"/>
      <w:bookmarkStart w:id="1759" w:name="_Toc170118016"/>
      <w:r>
        <w:rPr>
          <w:noProof/>
          <w:lang w:eastAsia="zh-CN"/>
        </w:rPr>
        <w:t>6.2.3.3</w:t>
      </w:r>
      <w:r w:rsidRPr="00FC29E8">
        <w:t>.1</w:t>
      </w:r>
      <w:r w:rsidRPr="00FC29E8">
        <w:tab/>
        <w:t>Description</w:t>
      </w:r>
      <w:bookmarkEnd w:id="1757"/>
      <w:bookmarkEnd w:id="1758"/>
      <w:bookmarkEnd w:id="1759"/>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760" w:name="_Toc164928092"/>
      <w:bookmarkStart w:id="1761" w:name="_Toc168549950"/>
      <w:bookmarkStart w:id="1762" w:name="_Toc170118017"/>
      <w:r>
        <w:rPr>
          <w:noProof/>
          <w:lang w:eastAsia="zh-CN"/>
        </w:rPr>
        <w:t>6.2.3.3</w:t>
      </w:r>
      <w:r w:rsidRPr="00FC29E8">
        <w:t>.2</w:t>
      </w:r>
      <w:r w:rsidRPr="00FC29E8">
        <w:tab/>
        <w:t>Resource Definition</w:t>
      </w:r>
      <w:bookmarkEnd w:id="1760"/>
      <w:bookmarkEnd w:id="1761"/>
      <w:bookmarkEnd w:id="1762"/>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763" w:name="_Toc164928093"/>
      <w:bookmarkStart w:id="1764" w:name="_Toc168549951"/>
      <w:bookmarkStart w:id="1765" w:name="_Toc170118018"/>
      <w:r>
        <w:rPr>
          <w:noProof/>
          <w:lang w:eastAsia="zh-CN"/>
        </w:rPr>
        <w:t>6.2.3.3</w:t>
      </w:r>
      <w:r w:rsidRPr="00FC29E8">
        <w:t>.3</w:t>
      </w:r>
      <w:r w:rsidRPr="00FC29E8">
        <w:tab/>
        <w:t>Resource Standard Methods</w:t>
      </w:r>
      <w:bookmarkEnd w:id="1763"/>
      <w:bookmarkEnd w:id="1764"/>
      <w:bookmarkEnd w:id="1765"/>
    </w:p>
    <w:p w14:paraId="27B4D75D" w14:textId="77777777" w:rsidR="00AC0B17" w:rsidRPr="00FC29E8" w:rsidRDefault="00AC0B17" w:rsidP="00AC0B17">
      <w:pPr>
        <w:pStyle w:val="6"/>
      </w:pPr>
      <w:bookmarkStart w:id="1766" w:name="_Toc164928094"/>
      <w:bookmarkStart w:id="1767" w:name="_Toc168549952"/>
      <w:bookmarkStart w:id="1768" w:name="_Toc170118019"/>
      <w:r>
        <w:t>6.2.3.3</w:t>
      </w:r>
      <w:r w:rsidRPr="00FC29E8">
        <w:t>.3.1</w:t>
      </w:r>
      <w:r w:rsidRPr="00FC29E8">
        <w:tab/>
        <w:t>GET</w:t>
      </w:r>
      <w:bookmarkEnd w:id="1766"/>
      <w:bookmarkEnd w:id="1767"/>
      <w:bookmarkEnd w:id="1768"/>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769" w:name="_Toc164928095"/>
      <w:bookmarkStart w:id="1770" w:name="_Toc168549953"/>
      <w:bookmarkStart w:id="1771" w:name="_Toc170118020"/>
      <w:r>
        <w:t>6.2.3.3</w:t>
      </w:r>
      <w:r w:rsidRPr="00FC29E8">
        <w:t>.3.2</w:t>
      </w:r>
      <w:r w:rsidRPr="00FC29E8">
        <w:tab/>
        <w:t>PUT</w:t>
      </w:r>
      <w:bookmarkEnd w:id="1769"/>
      <w:bookmarkEnd w:id="1770"/>
      <w:bookmarkEnd w:id="1771"/>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772" w:name="_Toc164928096"/>
      <w:bookmarkStart w:id="1773" w:name="_Toc168549954"/>
      <w:bookmarkStart w:id="1774" w:name="_Toc170118021"/>
      <w:r>
        <w:t>6.2.3.3</w:t>
      </w:r>
      <w:r w:rsidRPr="00FC29E8">
        <w:t>.3.3</w:t>
      </w:r>
      <w:r w:rsidRPr="00FC29E8">
        <w:tab/>
        <w:t>PATCH</w:t>
      </w:r>
      <w:bookmarkEnd w:id="1772"/>
      <w:bookmarkEnd w:id="1773"/>
      <w:bookmarkEnd w:id="1774"/>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775" w:name="_Toc164928097"/>
      <w:bookmarkStart w:id="1776" w:name="_Toc168549955"/>
      <w:bookmarkStart w:id="1777" w:name="_Toc170118022"/>
      <w:r>
        <w:t>6.2.3.3</w:t>
      </w:r>
      <w:r w:rsidRPr="00FC29E8">
        <w:t>.3.4</w:t>
      </w:r>
      <w:r w:rsidRPr="00FC29E8">
        <w:tab/>
        <w:t>DELETE</w:t>
      </w:r>
      <w:bookmarkEnd w:id="1775"/>
      <w:bookmarkEnd w:id="1776"/>
      <w:bookmarkEnd w:id="1777"/>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778" w:name="_Toc164928098"/>
      <w:bookmarkStart w:id="1779" w:name="_Toc168549956"/>
      <w:bookmarkStart w:id="1780" w:name="_Toc170118023"/>
      <w:r>
        <w:rPr>
          <w:noProof/>
          <w:lang w:eastAsia="zh-CN"/>
        </w:rPr>
        <w:t>6.2.3.3</w:t>
      </w:r>
      <w:r w:rsidRPr="00FC29E8">
        <w:t>.4</w:t>
      </w:r>
      <w:r w:rsidRPr="00FC29E8">
        <w:tab/>
        <w:t>Resource Custom Operations</w:t>
      </w:r>
      <w:bookmarkEnd w:id="1778"/>
      <w:bookmarkEnd w:id="1779"/>
      <w:bookmarkEnd w:id="1780"/>
    </w:p>
    <w:p w14:paraId="39E98CB5" w14:textId="77777777" w:rsidR="00AC0B17" w:rsidRDefault="00AC0B17" w:rsidP="00AC0B17">
      <w:pPr>
        <w:pStyle w:val="6"/>
      </w:pPr>
      <w:bookmarkStart w:id="1781" w:name="_Toc164928099"/>
      <w:bookmarkStart w:id="1782" w:name="_Toc168549957"/>
      <w:bookmarkStart w:id="1783" w:name="_Toc170118024"/>
      <w:r>
        <w:rPr>
          <w:noProof/>
          <w:lang w:eastAsia="zh-CN"/>
        </w:rPr>
        <w:t>6.2.3.3</w:t>
      </w:r>
      <w:r w:rsidRPr="00FC29E8">
        <w:t>.4</w:t>
      </w:r>
      <w:r>
        <w:t>.1</w:t>
      </w:r>
      <w:r w:rsidRPr="00FC29E8">
        <w:tab/>
      </w:r>
      <w:r>
        <w:t>Overview</w:t>
      </w:r>
      <w:bookmarkEnd w:id="1781"/>
      <w:bookmarkEnd w:id="1782"/>
      <w:bookmarkEnd w:id="178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F3466B">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F3466B">
        <w:trPr>
          <w:jc w:val="center"/>
        </w:trPr>
        <w:tc>
          <w:tcPr>
            <w:tcW w:w="1175" w:type="pct"/>
            <w:vAlign w:val="center"/>
          </w:tcPr>
          <w:p w14:paraId="02A0716C" w14:textId="772D2064"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01B10188"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20EFF09F" w:rsidR="00B110B4" w:rsidRPr="00FC29E8" w:rsidRDefault="00B110B4" w:rsidP="00B110B4">
      <w:pPr>
        <w:pStyle w:val="6"/>
      </w:pPr>
      <w:bookmarkStart w:id="1784" w:name="_Toc164928100"/>
      <w:bookmarkStart w:id="1785" w:name="_Toc168549958"/>
      <w:bookmarkStart w:id="1786" w:name="_Toc170118025"/>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784"/>
      <w:bookmarkEnd w:id="1785"/>
      <w:bookmarkEnd w:id="1786"/>
    </w:p>
    <w:p w14:paraId="187B537F" w14:textId="77777777" w:rsidR="00AC0B17" w:rsidRPr="00FC29E8" w:rsidRDefault="00AC0B17" w:rsidP="00AC0B17">
      <w:pPr>
        <w:pStyle w:val="7"/>
        <w:rPr>
          <w:noProof/>
        </w:rPr>
      </w:pPr>
      <w:bookmarkStart w:id="1787" w:name="_Toc170118026"/>
      <w:r>
        <w:rPr>
          <w:noProof/>
          <w:lang w:eastAsia="zh-CN"/>
        </w:rPr>
        <w:t>6.2.3.3</w:t>
      </w:r>
      <w:r w:rsidRPr="00FC29E8">
        <w:t>.4</w:t>
      </w:r>
      <w:r>
        <w:t>.2.1</w:t>
      </w:r>
      <w:r w:rsidRPr="00FC29E8">
        <w:rPr>
          <w:noProof/>
        </w:rPr>
        <w:tab/>
        <w:t>Description</w:t>
      </w:r>
      <w:bookmarkEnd w:id="178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1788" w:name="_Toc170118027"/>
      <w:r>
        <w:rPr>
          <w:noProof/>
          <w:lang w:eastAsia="zh-CN"/>
        </w:rPr>
        <w:t>6.2.3.3</w:t>
      </w:r>
      <w:r w:rsidRPr="00FC29E8">
        <w:t>.4</w:t>
      </w:r>
      <w:r>
        <w:t>.2.2</w:t>
      </w:r>
      <w:r w:rsidRPr="00FC29E8">
        <w:rPr>
          <w:noProof/>
        </w:rPr>
        <w:tab/>
      </w:r>
      <w:r w:rsidRPr="00B13605">
        <w:rPr>
          <w:noProof/>
        </w:rPr>
        <w:t>Operation Definition</w:t>
      </w:r>
      <w:bookmarkEnd w:id="1788"/>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789" w:name="_Toc164928101"/>
      <w:bookmarkStart w:id="1790" w:name="_Toc168549959"/>
      <w:bookmarkStart w:id="1791" w:name="_Toc170118028"/>
      <w:r>
        <w:rPr>
          <w:noProof/>
          <w:lang w:eastAsia="zh-CN"/>
        </w:rPr>
        <w:t>6.2</w:t>
      </w:r>
      <w:r w:rsidRPr="00FC29E8">
        <w:t>.4</w:t>
      </w:r>
      <w:r w:rsidRPr="00FC29E8">
        <w:tab/>
        <w:t>Custom Operations without associated resources</w:t>
      </w:r>
      <w:bookmarkEnd w:id="1789"/>
      <w:bookmarkEnd w:id="1790"/>
      <w:bookmarkEnd w:id="179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792" w:name="_Toc164928102"/>
      <w:bookmarkStart w:id="1793" w:name="_Toc168549960"/>
      <w:bookmarkStart w:id="1794" w:name="_Toc170118029"/>
      <w:r>
        <w:rPr>
          <w:noProof/>
          <w:lang w:eastAsia="zh-CN"/>
        </w:rPr>
        <w:t>6.2</w:t>
      </w:r>
      <w:r w:rsidRPr="00FC29E8">
        <w:t>.5</w:t>
      </w:r>
      <w:r w:rsidRPr="00FC29E8">
        <w:tab/>
        <w:t>Notifications</w:t>
      </w:r>
      <w:bookmarkEnd w:id="1792"/>
      <w:bookmarkEnd w:id="1793"/>
      <w:bookmarkEnd w:id="1794"/>
    </w:p>
    <w:p w14:paraId="2ECE9665" w14:textId="77777777" w:rsidR="00AC0B17" w:rsidRPr="00FC29E8" w:rsidRDefault="00AC0B17" w:rsidP="00AC0B17">
      <w:pPr>
        <w:pStyle w:val="41"/>
      </w:pPr>
      <w:bookmarkStart w:id="1795" w:name="_Toc164928103"/>
      <w:bookmarkStart w:id="1796" w:name="_Toc168549961"/>
      <w:bookmarkStart w:id="1797" w:name="_Toc170118030"/>
      <w:r>
        <w:rPr>
          <w:noProof/>
          <w:lang w:eastAsia="zh-CN"/>
        </w:rPr>
        <w:t>6.2</w:t>
      </w:r>
      <w:r w:rsidRPr="00FC29E8">
        <w:t>.5.1</w:t>
      </w:r>
      <w:r w:rsidRPr="00FC29E8">
        <w:tab/>
        <w:t>General</w:t>
      </w:r>
      <w:bookmarkEnd w:id="1795"/>
      <w:bookmarkEnd w:id="1796"/>
      <w:bookmarkEnd w:id="1797"/>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798" w:name="_Toc164928104"/>
      <w:bookmarkStart w:id="1799" w:name="_Toc168549962"/>
      <w:bookmarkStart w:id="1800" w:name="_Toc170118031"/>
      <w:r>
        <w:rPr>
          <w:noProof/>
          <w:lang w:eastAsia="zh-CN"/>
        </w:rPr>
        <w:t>6.2</w:t>
      </w:r>
      <w:r w:rsidRPr="00FC29E8">
        <w:t>.5.2</w:t>
      </w:r>
      <w:r w:rsidRPr="00FC29E8">
        <w:tab/>
      </w:r>
      <w:r>
        <w:t>Network Slice Lifecycle Management</w:t>
      </w:r>
      <w:r w:rsidRPr="00FC29E8">
        <w:t xml:space="preserve"> Notification</w:t>
      </w:r>
      <w:bookmarkEnd w:id="1798"/>
      <w:bookmarkEnd w:id="1799"/>
      <w:bookmarkEnd w:id="1800"/>
    </w:p>
    <w:p w14:paraId="09E0269E" w14:textId="77777777" w:rsidR="00AC0B17" w:rsidRPr="00FC29E8" w:rsidRDefault="00AC0B17" w:rsidP="00AC0B17">
      <w:pPr>
        <w:pStyle w:val="51"/>
        <w:rPr>
          <w:noProof/>
        </w:rPr>
      </w:pPr>
      <w:bookmarkStart w:id="1801" w:name="_Toc164928105"/>
      <w:bookmarkStart w:id="1802" w:name="_Toc168549963"/>
      <w:bookmarkStart w:id="1803" w:name="_Toc170118032"/>
      <w:r>
        <w:rPr>
          <w:noProof/>
          <w:lang w:eastAsia="zh-CN"/>
        </w:rPr>
        <w:t>6.2</w:t>
      </w:r>
      <w:r w:rsidRPr="00FC29E8">
        <w:t>.5.2</w:t>
      </w:r>
      <w:r w:rsidRPr="00FC29E8">
        <w:rPr>
          <w:noProof/>
        </w:rPr>
        <w:t>.1</w:t>
      </w:r>
      <w:r w:rsidRPr="00FC29E8">
        <w:rPr>
          <w:noProof/>
        </w:rPr>
        <w:tab/>
        <w:t>Description</w:t>
      </w:r>
      <w:bookmarkEnd w:id="1801"/>
      <w:bookmarkEnd w:id="1802"/>
      <w:bookmarkEnd w:id="1803"/>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804" w:name="_Toc164928106"/>
      <w:bookmarkStart w:id="1805" w:name="_Toc168549964"/>
      <w:bookmarkStart w:id="1806" w:name="_Toc170118033"/>
      <w:r>
        <w:rPr>
          <w:noProof/>
          <w:lang w:eastAsia="zh-CN"/>
        </w:rPr>
        <w:t>6.2</w:t>
      </w:r>
      <w:r w:rsidRPr="00FC29E8">
        <w:t>.5.2</w:t>
      </w:r>
      <w:r w:rsidRPr="00FC29E8">
        <w:rPr>
          <w:noProof/>
        </w:rPr>
        <w:t>.2</w:t>
      </w:r>
      <w:r w:rsidRPr="00FC29E8">
        <w:rPr>
          <w:noProof/>
        </w:rPr>
        <w:tab/>
        <w:t>Target URI</w:t>
      </w:r>
      <w:bookmarkEnd w:id="1804"/>
      <w:bookmarkEnd w:id="1805"/>
      <w:bookmarkEnd w:id="1806"/>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807" w:name="_Toc164928107"/>
      <w:bookmarkStart w:id="1808" w:name="_Toc168549965"/>
      <w:bookmarkStart w:id="1809" w:name="_Toc170118034"/>
      <w:r>
        <w:rPr>
          <w:noProof/>
          <w:lang w:eastAsia="zh-CN"/>
        </w:rPr>
        <w:t>6.2</w:t>
      </w:r>
      <w:r w:rsidRPr="00FC29E8">
        <w:t>.5.2</w:t>
      </w:r>
      <w:r w:rsidRPr="00FC29E8">
        <w:rPr>
          <w:noProof/>
        </w:rPr>
        <w:t>.3</w:t>
      </w:r>
      <w:r w:rsidRPr="00FC29E8">
        <w:rPr>
          <w:noProof/>
        </w:rPr>
        <w:tab/>
        <w:t>Standard Methods</w:t>
      </w:r>
      <w:bookmarkEnd w:id="1807"/>
      <w:bookmarkEnd w:id="1808"/>
      <w:bookmarkEnd w:id="1809"/>
    </w:p>
    <w:p w14:paraId="51C2AB19" w14:textId="77777777" w:rsidR="00AC0B17" w:rsidRPr="00FC29E8" w:rsidRDefault="00AC0B17" w:rsidP="00B110B4">
      <w:pPr>
        <w:pStyle w:val="6"/>
        <w:rPr>
          <w:noProof/>
        </w:rPr>
      </w:pPr>
      <w:bookmarkStart w:id="1810" w:name="_Toc164928108"/>
      <w:bookmarkStart w:id="1811" w:name="_Toc168549966"/>
      <w:bookmarkStart w:id="1812" w:name="_Toc170118035"/>
      <w:r>
        <w:rPr>
          <w:noProof/>
          <w:lang w:eastAsia="zh-CN"/>
        </w:rPr>
        <w:t>6.2</w:t>
      </w:r>
      <w:r w:rsidRPr="00FC29E8">
        <w:t>.5.2.3</w:t>
      </w:r>
      <w:r w:rsidRPr="00FC29E8">
        <w:rPr>
          <w:noProof/>
        </w:rPr>
        <w:t>.1</w:t>
      </w:r>
      <w:r w:rsidRPr="00FC29E8">
        <w:rPr>
          <w:noProof/>
        </w:rPr>
        <w:tab/>
        <w:t>POST</w:t>
      </w:r>
      <w:bookmarkEnd w:id="1810"/>
      <w:bookmarkEnd w:id="1811"/>
      <w:bookmarkEnd w:id="181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813" w:name="_Toc164928109"/>
      <w:bookmarkStart w:id="1814" w:name="_Toc168549967"/>
      <w:bookmarkStart w:id="1815" w:name="_Toc170118036"/>
      <w:r>
        <w:rPr>
          <w:noProof/>
          <w:lang w:eastAsia="zh-CN"/>
        </w:rPr>
        <w:t>6.2</w:t>
      </w:r>
      <w:r w:rsidRPr="00FC29E8">
        <w:t>.5.3</w:t>
      </w:r>
      <w:r w:rsidRPr="00FC29E8">
        <w:tab/>
      </w:r>
      <w:r>
        <w:t>QoE metrics</w:t>
      </w:r>
      <w:r w:rsidRPr="00FC29E8">
        <w:rPr>
          <w:lang w:val="en-US"/>
        </w:rPr>
        <w:t xml:space="preserve"> </w:t>
      </w:r>
      <w:r>
        <w:rPr>
          <w:lang w:val="en-US"/>
        </w:rPr>
        <w:t>Subscribe Notification</w:t>
      </w:r>
      <w:bookmarkEnd w:id="1813"/>
      <w:bookmarkEnd w:id="1814"/>
      <w:bookmarkEnd w:id="1815"/>
    </w:p>
    <w:p w14:paraId="32C105B7" w14:textId="77777777" w:rsidR="00AC0B17" w:rsidRPr="00FC29E8" w:rsidRDefault="00AC0B17" w:rsidP="00AC0B17">
      <w:pPr>
        <w:pStyle w:val="51"/>
        <w:rPr>
          <w:noProof/>
        </w:rPr>
      </w:pPr>
      <w:bookmarkStart w:id="1816" w:name="_Toc164928110"/>
      <w:bookmarkStart w:id="1817" w:name="_Toc168549968"/>
      <w:bookmarkStart w:id="1818" w:name="_Toc170118037"/>
      <w:r>
        <w:rPr>
          <w:noProof/>
          <w:lang w:eastAsia="zh-CN"/>
        </w:rPr>
        <w:t>6.2</w:t>
      </w:r>
      <w:r w:rsidRPr="00FC29E8">
        <w:t>.5.3</w:t>
      </w:r>
      <w:r w:rsidRPr="00FC29E8">
        <w:rPr>
          <w:noProof/>
        </w:rPr>
        <w:t>.1</w:t>
      </w:r>
      <w:r w:rsidRPr="00FC29E8">
        <w:rPr>
          <w:noProof/>
        </w:rPr>
        <w:tab/>
        <w:t>Description</w:t>
      </w:r>
      <w:bookmarkEnd w:id="1816"/>
      <w:bookmarkEnd w:id="1817"/>
      <w:bookmarkEnd w:id="1818"/>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819" w:name="_Toc164928111"/>
      <w:bookmarkStart w:id="1820" w:name="_Toc168549969"/>
      <w:bookmarkStart w:id="1821" w:name="_Toc170118038"/>
      <w:r>
        <w:rPr>
          <w:noProof/>
          <w:lang w:eastAsia="zh-CN"/>
        </w:rPr>
        <w:t>6.2</w:t>
      </w:r>
      <w:r w:rsidRPr="00FC29E8">
        <w:t>.5.3</w:t>
      </w:r>
      <w:r w:rsidRPr="00FC29E8">
        <w:rPr>
          <w:noProof/>
        </w:rPr>
        <w:t>.2</w:t>
      </w:r>
      <w:r w:rsidRPr="00FC29E8">
        <w:rPr>
          <w:noProof/>
        </w:rPr>
        <w:tab/>
        <w:t>Target URI</w:t>
      </w:r>
      <w:bookmarkEnd w:id="1819"/>
      <w:bookmarkEnd w:id="1820"/>
      <w:bookmarkEnd w:id="1821"/>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822" w:name="_Toc164928112"/>
      <w:bookmarkStart w:id="1823" w:name="_Toc168549970"/>
      <w:bookmarkStart w:id="1824" w:name="_Toc170118039"/>
      <w:r>
        <w:rPr>
          <w:noProof/>
          <w:lang w:eastAsia="zh-CN"/>
        </w:rPr>
        <w:t>6.2</w:t>
      </w:r>
      <w:r w:rsidRPr="00FC29E8">
        <w:t>.5.3</w:t>
      </w:r>
      <w:r w:rsidRPr="00FC29E8">
        <w:rPr>
          <w:noProof/>
        </w:rPr>
        <w:t>.3</w:t>
      </w:r>
      <w:r w:rsidRPr="00FC29E8">
        <w:rPr>
          <w:noProof/>
        </w:rPr>
        <w:tab/>
        <w:t>Standard Methods</w:t>
      </w:r>
      <w:bookmarkEnd w:id="1822"/>
      <w:bookmarkEnd w:id="1823"/>
      <w:bookmarkEnd w:id="1824"/>
    </w:p>
    <w:p w14:paraId="21B245C1" w14:textId="77777777" w:rsidR="00AC0B17" w:rsidRPr="00FC29E8" w:rsidRDefault="00AC0B17" w:rsidP="00B110B4">
      <w:pPr>
        <w:pStyle w:val="6"/>
        <w:rPr>
          <w:noProof/>
        </w:rPr>
      </w:pPr>
      <w:bookmarkStart w:id="1825" w:name="_Toc164928113"/>
      <w:bookmarkStart w:id="1826" w:name="_Toc168549971"/>
      <w:bookmarkStart w:id="1827" w:name="_Toc170118040"/>
      <w:r>
        <w:rPr>
          <w:noProof/>
          <w:lang w:eastAsia="zh-CN"/>
        </w:rPr>
        <w:t>6.2</w:t>
      </w:r>
      <w:r w:rsidRPr="00FC29E8">
        <w:t>.5.3.3</w:t>
      </w:r>
      <w:r w:rsidRPr="00FC29E8">
        <w:rPr>
          <w:noProof/>
        </w:rPr>
        <w:t>.1</w:t>
      </w:r>
      <w:r w:rsidRPr="00FC29E8">
        <w:rPr>
          <w:noProof/>
        </w:rPr>
        <w:tab/>
        <w:t>POST</w:t>
      </w:r>
      <w:bookmarkEnd w:id="1825"/>
      <w:bookmarkEnd w:id="1826"/>
      <w:bookmarkEnd w:id="1827"/>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1828" w:name="_Hlk159925020"/>
            <w:r>
              <w:t>QoE</w:t>
            </w:r>
            <w:r w:rsidRPr="00D03567">
              <w:t>Metrics</w:t>
            </w:r>
            <w:r>
              <w:t>Subsc</w:t>
            </w:r>
            <w:bookmarkEnd w:id="1828"/>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1829" w:name="_Toc164928114"/>
      <w:bookmarkStart w:id="1830" w:name="_Toc168549972"/>
      <w:bookmarkStart w:id="1831" w:name="_Toc170118041"/>
      <w:r>
        <w:rPr>
          <w:noProof/>
          <w:lang w:eastAsia="zh-CN"/>
        </w:rPr>
        <w:t>6.2</w:t>
      </w:r>
      <w:r w:rsidRPr="00FC29E8">
        <w:t>.5.</w:t>
      </w:r>
      <w:r>
        <w:t>4</w:t>
      </w:r>
      <w:r w:rsidRPr="00FC29E8">
        <w:tab/>
      </w:r>
      <w:r>
        <w:t>Network Slice LCM Recommendation Notification</w:t>
      </w:r>
      <w:bookmarkEnd w:id="1829"/>
      <w:bookmarkEnd w:id="1830"/>
      <w:bookmarkEnd w:id="1831"/>
    </w:p>
    <w:p w14:paraId="46DF5358" w14:textId="7649D3FC" w:rsidR="00B110B4" w:rsidRPr="00FC29E8" w:rsidRDefault="00B110B4" w:rsidP="00B110B4">
      <w:pPr>
        <w:pStyle w:val="51"/>
        <w:rPr>
          <w:noProof/>
        </w:rPr>
      </w:pPr>
      <w:bookmarkStart w:id="1832" w:name="_Toc164928115"/>
      <w:bookmarkStart w:id="1833" w:name="_Toc168549973"/>
      <w:bookmarkStart w:id="1834" w:name="_Toc170118042"/>
      <w:r>
        <w:rPr>
          <w:noProof/>
          <w:lang w:eastAsia="zh-CN"/>
        </w:rPr>
        <w:t>6.2</w:t>
      </w:r>
      <w:r w:rsidRPr="00FC29E8">
        <w:t>.5.</w:t>
      </w:r>
      <w:r>
        <w:t>4</w:t>
      </w:r>
      <w:r w:rsidRPr="00FC29E8">
        <w:rPr>
          <w:noProof/>
        </w:rPr>
        <w:t>.1</w:t>
      </w:r>
      <w:r w:rsidRPr="00FC29E8">
        <w:rPr>
          <w:noProof/>
        </w:rPr>
        <w:tab/>
        <w:t>Description</w:t>
      </w:r>
      <w:bookmarkEnd w:id="1832"/>
      <w:bookmarkEnd w:id="1833"/>
      <w:bookmarkEnd w:id="1834"/>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1835" w:name="_Toc164928116"/>
      <w:bookmarkStart w:id="1836" w:name="_Toc168549974"/>
      <w:bookmarkStart w:id="1837" w:name="_Toc170118043"/>
      <w:r>
        <w:rPr>
          <w:noProof/>
          <w:lang w:eastAsia="zh-CN"/>
        </w:rPr>
        <w:t>6.2</w:t>
      </w:r>
      <w:r w:rsidRPr="00FC29E8">
        <w:t>.5.</w:t>
      </w:r>
      <w:r>
        <w:t>4</w:t>
      </w:r>
      <w:r w:rsidRPr="00FC29E8">
        <w:rPr>
          <w:noProof/>
        </w:rPr>
        <w:t>.2</w:t>
      </w:r>
      <w:r w:rsidRPr="00FC29E8">
        <w:rPr>
          <w:noProof/>
        </w:rPr>
        <w:tab/>
        <w:t>Target URI</w:t>
      </w:r>
      <w:bookmarkEnd w:id="1835"/>
      <w:bookmarkEnd w:id="1836"/>
      <w:bookmarkEnd w:id="1837"/>
    </w:p>
    <w:p w14:paraId="2A822D43" w14:textId="7EC9BA13"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1BF45ED2"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08E651C5" w:rsidR="00B110B4" w:rsidRPr="00FC29E8" w:rsidRDefault="00B110B4" w:rsidP="00B110B4">
      <w:pPr>
        <w:pStyle w:val="51"/>
        <w:rPr>
          <w:noProof/>
        </w:rPr>
      </w:pPr>
      <w:bookmarkStart w:id="1838" w:name="_Toc164928117"/>
      <w:bookmarkStart w:id="1839" w:name="_Toc168549975"/>
      <w:bookmarkStart w:id="1840" w:name="_Toc170118044"/>
      <w:r>
        <w:rPr>
          <w:noProof/>
          <w:lang w:eastAsia="zh-CN"/>
        </w:rPr>
        <w:t>6.2</w:t>
      </w:r>
      <w:r w:rsidRPr="00FC29E8">
        <w:t>.5.</w:t>
      </w:r>
      <w:r>
        <w:t>4</w:t>
      </w:r>
      <w:r w:rsidRPr="00FC29E8">
        <w:rPr>
          <w:noProof/>
        </w:rPr>
        <w:t>.3</w:t>
      </w:r>
      <w:r w:rsidRPr="00FC29E8">
        <w:rPr>
          <w:noProof/>
        </w:rPr>
        <w:tab/>
        <w:t>Standard Methods</w:t>
      </w:r>
      <w:bookmarkEnd w:id="1838"/>
      <w:bookmarkEnd w:id="1839"/>
      <w:bookmarkEnd w:id="1840"/>
    </w:p>
    <w:p w14:paraId="4A033B2F" w14:textId="06DB9DE1" w:rsidR="00B110B4" w:rsidRPr="00FC29E8" w:rsidRDefault="00B110B4" w:rsidP="00F3466B">
      <w:pPr>
        <w:pStyle w:val="6"/>
        <w:rPr>
          <w:noProof/>
        </w:rPr>
      </w:pPr>
      <w:bookmarkStart w:id="1841" w:name="_Toc164928118"/>
      <w:bookmarkStart w:id="1842" w:name="_Toc168549976"/>
      <w:bookmarkStart w:id="1843" w:name="_Toc170118045"/>
      <w:r>
        <w:rPr>
          <w:noProof/>
          <w:lang w:eastAsia="zh-CN"/>
        </w:rPr>
        <w:t>6.2</w:t>
      </w:r>
      <w:r w:rsidRPr="00FC29E8">
        <w:t>.5.</w:t>
      </w:r>
      <w:r>
        <w:t>4</w:t>
      </w:r>
      <w:r w:rsidRPr="00FC29E8">
        <w:t>.3</w:t>
      </w:r>
      <w:r w:rsidRPr="00FC29E8">
        <w:rPr>
          <w:noProof/>
        </w:rPr>
        <w:t>.1</w:t>
      </w:r>
      <w:r w:rsidRPr="00FC29E8">
        <w:rPr>
          <w:noProof/>
        </w:rPr>
        <w:tab/>
        <w:t>POST</w:t>
      </w:r>
      <w:bookmarkEnd w:id="1841"/>
      <w:bookmarkEnd w:id="1842"/>
      <w:bookmarkEnd w:id="1843"/>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844" w:name="_Toc164928119"/>
      <w:bookmarkStart w:id="1845" w:name="_Toc168549977"/>
      <w:bookmarkStart w:id="1846" w:name="_Toc170118046"/>
      <w:r>
        <w:rPr>
          <w:noProof/>
          <w:lang w:eastAsia="zh-CN"/>
        </w:rPr>
        <w:t>6.2</w:t>
      </w:r>
      <w:r w:rsidRPr="00FC29E8">
        <w:t>.6</w:t>
      </w:r>
      <w:r w:rsidRPr="00FC29E8">
        <w:tab/>
        <w:t>Data Model</w:t>
      </w:r>
      <w:bookmarkEnd w:id="1844"/>
      <w:bookmarkEnd w:id="1845"/>
      <w:bookmarkEnd w:id="1846"/>
    </w:p>
    <w:p w14:paraId="00029063" w14:textId="77777777" w:rsidR="00AC0B17" w:rsidRPr="00FC29E8" w:rsidRDefault="00AC0B17" w:rsidP="00AC0B17">
      <w:pPr>
        <w:pStyle w:val="41"/>
      </w:pPr>
      <w:bookmarkStart w:id="1847" w:name="_Toc164928120"/>
      <w:bookmarkStart w:id="1848" w:name="_Toc168549978"/>
      <w:bookmarkStart w:id="1849" w:name="_Toc170118047"/>
      <w:r>
        <w:rPr>
          <w:noProof/>
          <w:lang w:eastAsia="zh-CN"/>
        </w:rPr>
        <w:t>6.2</w:t>
      </w:r>
      <w:r w:rsidRPr="00FC29E8">
        <w:t>.6.1</w:t>
      </w:r>
      <w:r w:rsidRPr="00FC29E8">
        <w:tab/>
        <w:t>General</w:t>
      </w:r>
      <w:bookmarkEnd w:id="1847"/>
      <w:bookmarkEnd w:id="1848"/>
      <w:bookmarkEnd w:id="184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850" w:name="_Toc164928121"/>
      <w:bookmarkStart w:id="1851" w:name="_Toc168549979"/>
      <w:bookmarkStart w:id="1852" w:name="_Toc170118048"/>
      <w:r w:rsidRPr="00FC29E8">
        <w:rPr>
          <w:noProof/>
          <w:lang w:eastAsia="zh-CN"/>
        </w:rPr>
        <w:t>6.</w:t>
      </w:r>
      <w:r>
        <w:rPr>
          <w:noProof/>
          <w:lang w:eastAsia="zh-CN"/>
        </w:rPr>
        <w:t>2</w:t>
      </w:r>
      <w:r w:rsidRPr="00FC29E8">
        <w:rPr>
          <w:lang w:val="en-US"/>
        </w:rPr>
        <w:t>.6.2</w:t>
      </w:r>
      <w:r w:rsidRPr="00FC29E8">
        <w:rPr>
          <w:lang w:val="en-US"/>
        </w:rPr>
        <w:tab/>
        <w:t>Structured data types</w:t>
      </w:r>
      <w:bookmarkEnd w:id="1850"/>
      <w:bookmarkEnd w:id="1851"/>
      <w:bookmarkEnd w:id="1852"/>
    </w:p>
    <w:p w14:paraId="6108B2DC" w14:textId="77777777" w:rsidR="00192AD6" w:rsidRPr="00D3062E" w:rsidRDefault="00192AD6" w:rsidP="00192AD6">
      <w:pPr>
        <w:pStyle w:val="51"/>
      </w:pPr>
      <w:bookmarkStart w:id="1853" w:name="_Toc161902622"/>
      <w:bookmarkStart w:id="1854" w:name="_Toc168549980"/>
      <w:bookmarkStart w:id="1855" w:name="_Toc170118049"/>
      <w:bookmarkStart w:id="1856" w:name="_Toc164928122"/>
      <w:bookmarkStart w:id="1857" w:name="_Toc164928123"/>
      <w:r w:rsidRPr="00D3062E">
        <w:rPr>
          <w:noProof/>
          <w:lang w:eastAsia="zh-CN"/>
        </w:rPr>
        <w:t>6.</w:t>
      </w:r>
      <w:r>
        <w:rPr>
          <w:noProof/>
          <w:lang w:eastAsia="zh-CN"/>
        </w:rPr>
        <w:t>2</w:t>
      </w:r>
      <w:r w:rsidRPr="00D3062E">
        <w:t>.6.2.</w:t>
      </w:r>
      <w:r>
        <w:t>0</w:t>
      </w:r>
      <w:r w:rsidRPr="00D3062E">
        <w:tab/>
        <w:t>Introduction</w:t>
      </w:r>
      <w:bookmarkEnd w:id="1853"/>
      <w:bookmarkEnd w:id="1854"/>
      <w:bookmarkEnd w:id="1855"/>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1858" w:name="_Toc168549981"/>
      <w:bookmarkStart w:id="1859" w:name="_Toc170118050"/>
      <w:r>
        <w:rPr>
          <w:noProof/>
          <w:lang w:eastAsia="zh-CN"/>
        </w:rPr>
        <w:t>6.2.6.2</w:t>
      </w:r>
      <w:r w:rsidRPr="00FC29E8">
        <w:t>.</w:t>
      </w:r>
      <w:r>
        <w:t>1</w:t>
      </w:r>
      <w:r w:rsidRPr="00FC29E8">
        <w:tab/>
        <w:t xml:space="preserve">Type: </w:t>
      </w:r>
      <w:r>
        <w:t>NSLCM</w:t>
      </w:r>
      <w:r w:rsidRPr="00FC29E8">
        <w:t>Subsc</w:t>
      </w:r>
      <w:bookmarkEnd w:id="1856"/>
      <w:bookmarkEnd w:id="1858"/>
      <w:bookmarkEnd w:id="1859"/>
    </w:p>
    <w:p w14:paraId="5F2922F2" w14:textId="4ABC2903"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t>NSLCMSubsc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r>
              <w:t>servReqs</w:t>
            </w:r>
          </w:p>
        </w:tc>
        <w:tc>
          <w:tcPr>
            <w:tcW w:w="1417" w:type="dxa"/>
            <w:vAlign w:val="center"/>
          </w:tcPr>
          <w:p w14:paraId="2B14AA10" w14:textId="7C970BD5" w:rsidR="00192AD6" w:rsidRPr="00FC29E8" w:rsidRDefault="00192AD6" w:rsidP="00192AD6">
            <w:pPr>
              <w:pStyle w:val="TAL"/>
            </w:pPr>
            <w:r w:rsidRPr="00AD4AA8">
              <w:t>array(</w:t>
            </w:r>
            <w:r>
              <w:t>App</w:t>
            </w:r>
            <w:r w:rsidRPr="00AD4AA8">
              <w:t>S</w:t>
            </w:r>
            <w:r>
              <w:t>e</w:t>
            </w:r>
            <w:r w:rsidRPr="00AD4AA8">
              <w:t>rvReq</w:t>
            </w:r>
            <w:r>
              <w:t>s</w:t>
            </w:r>
            <w:r w:rsidRPr="00AD4AA8">
              <w:t>)</w:t>
            </w:r>
          </w:p>
        </w:tc>
        <w:tc>
          <w:tcPr>
            <w:tcW w:w="425" w:type="dxa"/>
            <w:vAlign w:val="center"/>
          </w:tcPr>
          <w:p w14:paraId="52CCF37D" w14:textId="49ADDC32" w:rsidR="00192AD6" w:rsidRPr="00FC29E8" w:rsidRDefault="00192AD6" w:rsidP="00192AD6">
            <w:pPr>
              <w:pStyle w:val="TAC"/>
            </w:pPr>
            <w:r>
              <w:t>M</w:t>
            </w:r>
          </w:p>
        </w:tc>
        <w:tc>
          <w:tcPr>
            <w:tcW w:w="1134" w:type="dxa"/>
            <w:vAlign w:val="center"/>
          </w:tcPr>
          <w:p w14:paraId="1BA5EDC9" w14:textId="2DE540B5" w:rsidR="00192AD6" w:rsidRPr="00FC29E8" w:rsidRDefault="00192AD6" w:rsidP="00192AD6">
            <w:pPr>
              <w:pStyle w:val="TAC"/>
            </w:pPr>
            <w:r>
              <w:t>1..N</w:t>
            </w:r>
          </w:p>
        </w:tc>
        <w:tc>
          <w:tcPr>
            <w:tcW w:w="3686" w:type="dxa"/>
            <w:vAlign w:val="center"/>
          </w:tcPr>
          <w:p w14:paraId="479FF6A9" w14:textId="4EF031BA" w:rsidR="00192AD6" w:rsidRPr="00FC29E8" w:rsidRDefault="00192AD6" w:rsidP="00192AD6">
            <w:pPr>
              <w:pStyle w:val="TAL"/>
              <w:rPr>
                <w:rFonts w:cs="Arial"/>
                <w:szCs w:val="18"/>
              </w:rPr>
            </w:pPr>
            <w:r>
              <w:t>Contains one or several set(s) of per network slice related application service requirements.</w:t>
            </w:r>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860" w:name="_Toc168549982"/>
      <w:bookmarkStart w:id="1861" w:name="_Toc170118051"/>
      <w:r>
        <w:rPr>
          <w:noProof/>
          <w:lang w:eastAsia="zh-CN"/>
        </w:rPr>
        <w:t>6.2.6.2</w:t>
      </w:r>
      <w:r w:rsidRPr="00FC29E8">
        <w:t>.</w:t>
      </w:r>
      <w:r>
        <w:t>2</w:t>
      </w:r>
      <w:r w:rsidRPr="00FC29E8">
        <w:tab/>
        <w:t xml:space="preserve">Type: </w:t>
      </w:r>
      <w:r>
        <w:t>NSLCM</w:t>
      </w:r>
      <w:r w:rsidRPr="00FC29E8">
        <w:t>SubscPatch</w:t>
      </w:r>
      <w:bookmarkEnd w:id="1857"/>
      <w:bookmarkEnd w:id="1860"/>
      <w:bookmarkEnd w:id="1861"/>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862" w:name="_Toc164928124"/>
      <w:bookmarkStart w:id="1863" w:name="_Toc168549983"/>
      <w:bookmarkStart w:id="1864" w:name="_Toc170118052"/>
      <w:r>
        <w:rPr>
          <w:noProof/>
          <w:lang w:eastAsia="zh-CN"/>
        </w:rPr>
        <w:t>6.2.6.2</w:t>
      </w:r>
      <w:r w:rsidRPr="00FC29E8">
        <w:t>.</w:t>
      </w:r>
      <w:r>
        <w:t>3</w:t>
      </w:r>
      <w:r w:rsidRPr="00FC29E8">
        <w:tab/>
        <w:t xml:space="preserve">Type: </w:t>
      </w:r>
      <w:r>
        <w:t>NSLCM</w:t>
      </w:r>
      <w:r w:rsidRPr="00FC29E8">
        <w:t>Notif</w:t>
      </w:r>
      <w:bookmarkEnd w:id="1862"/>
      <w:bookmarkEnd w:id="1863"/>
      <w:bookmarkEnd w:id="1864"/>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865" w:name="_Toc164928125"/>
      <w:bookmarkStart w:id="1866" w:name="_Toc168549984"/>
      <w:bookmarkStart w:id="1867" w:name="_Toc170118053"/>
      <w:r>
        <w:rPr>
          <w:noProof/>
          <w:lang w:eastAsia="zh-CN"/>
        </w:rPr>
        <w:t>6.2.6.2</w:t>
      </w:r>
      <w:r w:rsidRPr="00FC29E8">
        <w:t>.</w:t>
      </w:r>
      <w:r>
        <w:t>4</w:t>
      </w:r>
      <w:r w:rsidRPr="00FC29E8">
        <w:tab/>
        <w:t xml:space="preserve">Type: </w:t>
      </w:r>
      <w:r>
        <w:t>QoEMetricsSubsc</w:t>
      </w:r>
      <w:bookmarkEnd w:id="1865"/>
      <w:bookmarkEnd w:id="1866"/>
      <w:bookmarkEnd w:id="1867"/>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868" w:name="_Toc164928126"/>
      <w:bookmarkStart w:id="1869" w:name="_Toc168549985"/>
      <w:bookmarkStart w:id="1870" w:name="_Toc170118054"/>
      <w:r>
        <w:rPr>
          <w:noProof/>
          <w:lang w:eastAsia="zh-CN"/>
        </w:rPr>
        <w:t>6.2.6.2</w:t>
      </w:r>
      <w:r w:rsidRPr="00FC29E8">
        <w:t>.</w:t>
      </w:r>
      <w:r>
        <w:t>5</w:t>
      </w:r>
      <w:r w:rsidRPr="00FC29E8">
        <w:tab/>
        <w:t xml:space="preserve">Type: </w:t>
      </w:r>
      <w:r w:rsidRPr="00D03567">
        <w:t>QoEMetricsResp</w:t>
      </w:r>
      <w:bookmarkEnd w:id="1868"/>
      <w:bookmarkEnd w:id="1869"/>
      <w:bookmarkEnd w:id="1870"/>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871" w:name="_Toc164928127"/>
      <w:bookmarkStart w:id="1872" w:name="_Toc168549986"/>
      <w:bookmarkStart w:id="1873" w:name="_Toc170118055"/>
      <w:r>
        <w:rPr>
          <w:noProof/>
          <w:lang w:eastAsia="zh-CN"/>
        </w:rPr>
        <w:t>6.2.6.2</w:t>
      </w:r>
      <w:r w:rsidRPr="00FC29E8">
        <w:t>.</w:t>
      </w:r>
      <w:r>
        <w:t>6</w:t>
      </w:r>
      <w:r w:rsidRPr="00FC29E8">
        <w:tab/>
        <w:t xml:space="preserve">Type: </w:t>
      </w:r>
      <w:bookmarkStart w:id="1874" w:name="_Hlk160143671"/>
      <w:r>
        <w:t>QoE</w:t>
      </w:r>
      <w:r w:rsidRPr="00942475">
        <w:t>Metrics</w:t>
      </w:r>
      <w:r>
        <w:t>Report</w:t>
      </w:r>
      <w:bookmarkEnd w:id="1871"/>
      <w:bookmarkEnd w:id="1872"/>
      <w:bookmarkEnd w:id="1873"/>
      <w:bookmarkEnd w:id="1874"/>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875" w:name="_Toc164928128"/>
      <w:bookmarkStart w:id="1876" w:name="_Toc168549987"/>
      <w:bookmarkStart w:id="1877" w:name="_Toc170118056"/>
      <w:r>
        <w:rPr>
          <w:noProof/>
          <w:lang w:eastAsia="zh-CN"/>
        </w:rPr>
        <w:t>6.2.6.2</w:t>
      </w:r>
      <w:r w:rsidRPr="00FC29E8">
        <w:t>.</w:t>
      </w:r>
      <w:r>
        <w:t>7</w:t>
      </w:r>
      <w:r w:rsidRPr="00FC29E8">
        <w:tab/>
        <w:t xml:space="preserve">Type: </w:t>
      </w:r>
      <w:r>
        <w:t>NSLCMRecom</w:t>
      </w:r>
      <w:bookmarkEnd w:id="1875"/>
      <w:bookmarkEnd w:id="1876"/>
      <w:bookmarkEnd w:id="187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878" w:name="_Toc164928129"/>
      <w:bookmarkStart w:id="1879" w:name="_Toc168549988"/>
      <w:bookmarkStart w:id="1880" w:name="_Toc170118057"/>
      <w:r>
        <w:t>6.2</w:t>
      </w:r>
      <w:r w:rsidRPr="00F4442C">
        <w:rPr>
          <w:rFonts w:hint="eastAsia"/>
          <w:lang w:eastAsia="zh-CN"/>
        </w:rPr>
        <w:t>.</w:t>
      </w:r>
      <w:r w:rsidRPr="00F4442C">
        <w:t>6.2.</w:t>
      </w:r>
      <w:r>
        <w:t>8</w:t>
      </w:r>
      <w:r w:rsidRPr="00F4442C">
        <w:tab/>
        <w:t xml:space="preserve">Type: </w:t>
      </w:r>
      <w:r>
        <w:rPr>
          <w:lang w:val="en-US"/>
        </w:rPr>
        <w:t>CollectInfo</w:t>
      </w:r>
      <w:bookmarkEnd w:id="1878"/>
      <w:bookmarkEnd w:id="1879"/>
      <w:bookmarkEnd w:id="1880"/>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881" w:name="_Toc164928130"/>
      <w:bookmarkStart w:id="1882" w:name="_Toc168549989"/>
      <w:bookmarkStart w:id="1883" w:name="_Toc170118058"/>
      <w:r>
        <w:t>6.2</w:t>
      </w:r>
      <w:r w:rsidRPr="00F4442C">
        <w:rPr>
          <w:rFonts w:hint="eastAsia"/>
          <w:lang w:eastAsia="zh-CN"/>
        </w:rPr>
        <w:t>.</w:t>
      </w:r>
      <w:r w:rsidRPr="00F4442C">
        <w:t>6.2.</w:t>
      </w:r>
      <w:r>
        <w:t>9</w:t>
      </w:r>
      <w:r w:rsidRPr="00F4442C">
        <w:tab/>
        <w:t xml:space="preserve">Type: </w:t>
      </w:r>
      <w:r>
        <w:t>TriggerCond</w:t>
      </w:r>
      <w:bookmarkEnd w:id="1881"/>
      <w:bookmarkEnd w:id="1882"/>
      <w:bookmarkEnd w:id="1883"/>
    </w:p>
    <w:p w14:paraId="4E0919BE" w14:textId="77777777" w:rsidR="00AC54E2" w:rsidRPr="00F4442C" w:rsidRDefault="00AC54E2" w:rsidP="00AC54E2">
      <w:pPr>
        <w:pStyle w:val="TH"/>
      </w:pPr>
      <w:bookmarkStart w:id="188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885" w:name="_Hlk167120595"/>
            <w:r w:rsidRPr="00975BFD">
              <w:rPr>
                <w:rFonts w:cs="Arial"/>
                <w:szCs w:val="18"/>
                <w:lang w:eastAsia="zh-CN"/>
              </w:rPr>
              <w:t>performance</w:t>
            </w:r>
            <w:r>
              <w:rPr>
                <w:rFonts w:cs="Arial"/>
                <w:szCs w:val="18"/>
                <w:lang w:eastAsia="zh-CN"/>
              </w:rPr>
              <w:t xml:space="preserve"> </w:t>
            </w:r>
            <w:bookmarkEnd w:id="188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886" w:name="_Toc168549990"/>
      <w:bookmarkStart w:id="1887" w:name="_Toc170118059"/>
      <w:r>
        <w:t>6.2</w:t>
      </w:r>
      <w:r w:rsidRPr="00F4442C">
        <w:rPr>
          <w:rFonts w:hint="eastAsia"/>
          <w:lang w:eastAsia="zh-CN"/>
        </w:rPr>
        <w:t>.</w:t>
      </w:r>
      <w:r w:rsidRPr="00F4442C">
        <w:t>6.2.</w:t>
      </w:r>
      <w:r>
        <w:t>10</w:t>
      </w:r>
      <w:r w:rsidRPr="00F4442C">
        <w:tab/>
        <w:t xml:space="preserve">Type: </w:t>
      </w:r>
      <w:r>
        <w:rPr>
          <w:lang w:val="en-US"/>
        </w:rPr>
        <w:t>QoEMetric</w:t>
      </w:r>
      <w:bookmarkEnd w:id="1884"/>
      <w:bookmarkEnd w:id="1886"/>
      <w:bookmarkEnd w:id="1887"/>
    </w:p>
    <w:p w14:paraId="2B35AFF3" w14:textId="77777777" w:rsidR="00AC54E2" w:rsidRPr="00F4442C" w:rsidRDefault="00AC54E2" w:rsidP="00AC54E2">
      <w:pPr>
        <w:pStyle w:val="TH"/>
      </w:pPr>
      <w:bookmarkStart w:id="1888"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889" w:name="_Toc168549991"/>
      <w:bookmarkStart w:id="1890" w:name="_Toc170118060"/>
      <w:r>
        <w:rPr>
          <w:noProof/>
          <w:lang w:eastAsia="zh-CN"/>
        </w:rPr>
        <w:t>6.2.6.2</w:t>
      </w:r>
      <w:r w:rsidRPr="00FC29E8">
        <w:t>.</w:t>
      </w:r>
      <w:r>
        <w:t>11</w:t>
      </w:r>
      <w:r w:rsidRPr="00FC29E8">
        <w:tab/>
        <w:t xml:space="preserve">Type: </w:t>
      </w:r>
      <w:r>
        <w:t>QoE</w:t>
      </w:r>
      <w:r w:rsidRPr="00942475">
        <w:t>Metrics</w:t>
      </w:r>
      <w:r>
        <w:t>ReportNotif</w:t>
      </w:r>
      <w:bookmarkEnd w:id="1888"/>
      <w:bookmarkEnd w:id="1889"/>
      <w:bookmarkEnd w:id="1890"/>
    </w:p>
    <w:p w14:paraId="1B83B3BD" w14:textId="77777777" w:rsidR="00AC54E2" w:rsidRPr="00FC29E8" w:rsidRDefault="00AC54E2" w:rsidP="00AC54E2">
      <w:pPr>
        <w:pStyle w:val="TH"/>
      </w:pPr>
      <w:bookmarkStart w:id="1891"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892" w:name="_Toc168549992"/>
      <w:bookmarkStart w:id="1893" w:name="_Toc17011806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891"/>
      <w:bookmarkEnd w:id="1892"/>
      <w:bookmarkEnd w:id="1893"/>
    </w:p>
    <w:p w14:paraId="6A59F43E" w14:textId="77777777" w:rsidR="00AC0B17" w:rsidRPr="00FC29E8" w:rsidRDefault="00AC0B17" w:rsidP="00AC0B17">
      <w:pPr>
        <w:pStyle w:val="51"/>
      </w:pPr>
      <w:bookmarkStart w:id="1894" w:name="_Toc164928134"/>
      <w:bookmarkStart w:id="1895" w:name="_Toc168549993"/>
      <w:bookmarkStart w:id="1896" w:name="_Toc170118062"/>
      <w:r w:rsidRPr="00FC29E8">
        <w:rPr>
          <w:noProof/>
          <w:lang w:eastAsia="zh-CN"/>
        </w:rPr>
        <w:t>6.</w:t>
      </w:r>
      <w:r>
        <w:rPr>
          <w:noProof/>
          <w:lang w:eastAsia="zh-CN"/>
        </w:rPr>
        <w:t>2</w:t>
      </w:r>
      <w:r w:rsidRPr="00FC29E8">
        <w:t>.6.3.1</w:t>
      </w:r>
      <w:r w:rsidRPr="00FC29E8">
        <w:tab/>
        <w:t>Introduction</w:t>
      </w:r>
      <w:bookmarkEnd w:id="1894"/>
      <w:bookmarkEnd w:id="1895"/>
      <w:bookmarkEnd w:id="1896"/>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897" w:name="_Toc164928135"/>
      <w:bookmarkStart w:id="1898" w:name="_Toc168549994"/>
      <w:bookmarkStart w:id="1899" w:name="_Toc170118063"/>
      <w:r w:rsidRPr="00FC29E8">
        <w:rPr>
          <w:noProof/>
          <w:lang w:eastAsia="zh-CN"/>
        </w:rPr>
        <w:t>6.</w:t>
      </w:r>
      <w:r>
        <w:rPr>
          <w:noProof/>
          <w:lang w:eastAsia="zh-CN"/>
        </w:rPr>
        <w:t>2</w:t>
      </w:r>
      <w:r w:rsidRPr="00FC29E8">
        <w:t>.6.3.2</w:t>
      </w:r>
      <w:r w:rsidRPr="00FC29E8">
        <w:tab/>
        <w:t>Simple data types</w:t>
      </w:r>
      <w:bookmarkEnd w:id="1897"/>
      <w:bookmarkEnd w:id="1898"/>
      <w:bookmarkEnd w:id="189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900" w:name="_Toc164928136"/>
      <w:bookmarkStart w:id="1901" w:name="_Toc168549995"/>
      <w:bookmarkStart w:id="1902" w:name="_Toc170118064"/>
      <w:r>
        <w:t>6.2.6.3.3</w:t>
      </w:r>
      <w:r>
        <w:tab/>
        <w:t>Enumeration: QoEType</w:t>
      </w:r>
      <w:bookmarkEnd w:id="1900"/>
      <w:bookmarkEnd w:id="1901"/>
      <w:bookmarkEnd w:id="1902"/>
    </w:p>
    <w:p w14:paraId="062F9283" w14:textId="77777777" w:rsidR="00AC54E2" w:rsidRDefault="00AC54E2" w:rsidP="00AC54E2">
      <w:pPr>
        <w:pStyle w:val="TH"/>
      </w:pPr>
      <w:bookmarkStart w:id="1903"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904" w:name="_Toc168549996"/>
      <w:bookmarkStart w:id="1905" w:name="_Toc170118065"/>
      <w:r>
        <w:t>6.2.6.3.4</w:t>
      </w:r>
      <w:r>
        <w:tab/>
        <w:t>Enumeration: TriggerType</w:t>
      </w:r>
      <w:bookmarkEnd w:id="1903"/>
      <w:bookmarkEnd w:id="1904"/>
      <w:bookmarkEnd w:id="1905"/>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906" w:name="_Toc164928138"/>
      <w:bookmarkStart w:id="1907" w:name="_Toc168549997"/>
      <w:bookmarkStart w:id="1908" w:name="_Toc170118066"/>
      <w:r>
        <w:t>6.2.6.3.5</w:t>
      </w:r>
      <w:r>
        <w:tab/>
        <w:t>Enumeration: SliceLCMAction</w:t>
      </w:r>
      <w:bookmarkEnd w:id="1906"/>
      <w:bookmarkEnd w:id="1907"/>
      <w:bookmarkEnd w:id="190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909" w:name="_Toc164928139"/>
      <w:bookmarkStart w:id="1910" w:name="_Toc168549998"/>
      <w:bookmarkStart w:id="1911" w:name="_Toc17011806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09"/>
      <w:bookmarkEnd w:id="1910"/>
      <w:bookmarkEnd w:id="1911"/>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912" w:name="_Toc164928140"/>
      <w:bookmarkStart w:id="1913" w:name="_Toc168549999"/>
      <w:bookmarkStart w:id="1914" w:name="_Toc170118068"/>
      <w:r w:rsidRPr="00D3062E">
        <w:rPr>
          <w:noProof/>
          <w:lang w:eastAsia="zh-CN"/>
        </w:rPr>
        <w:t>6.</w:t>
      </w:r>
      <w:r>
        <w:rPr>
          <w:noProof/>
          <w:lang w:eastAsia="zh-CN"/>
        </w:rPr>
        <w:t>2</w:t>
      </w:r>
      <w:r w:rsidRPr="00D3062E">
        <w:t>.6.5</w:t>
      </w:r>
      <w:r w:rsidRPr="00D3062E">
        <w:tab/>
        <w:t>Binary data</w:t>
      </w:r>
      <w:bookmarkEnd w:id="1912"/>
      <w:bookmarkEnd w:id="1913"/>
      <w:bookmarkEnd w:id="1914"/>
    </w:p>
    <w:p w14:paraId="31FA3AF6" w14:textId="77777777" w:rsidR="00B110B4" w:rsidRPr="00D3062E" w:rsidRDefault="00B110B4" w:rsidP="00B110B4">
      <w:pPr>
        <w:pStyle w:val="51"/>
      </w:pPr>
      <w:bookmarkStart w:id="1915" w:name="_Toc164928141"/>
      <w:bookmarkStart w:id="1916" w:name="_Toc168550000"/>
      <w:bookmarkStart w:id="1917" w:name="_Toc170118069"/>
      <w:r w:rsidRPr="00D3062E">
        <w:rPr>
          <w:noProof/>
          <w:lang w:eastAsia="zh-CN"/>
        </w:rPr>
        <w:t>6.</w:t>
      </w:r>
      <w:r>
        <w:rPr>
          <w:noProof/>
          <w:lang w:eastAsia="zh-CN"/>
        </w:rPr>
        <w:t>2</w:t>
      </w:r>
      <w:r w:rsidRPr="00D3062E">
        <w:t>.6.5.1</w:t>
      </w:r>
      <w:r w:rsidRPr="00D3062E">
        <w:tab/>
        <w:t>Binary Data Types</w:t>
      </w:r>
      <w:bookmarkEnd w:id="1915"/>
      <w:bookmarkEnd w:id="1916"/>
      <w:bookmarkEnd w:id="1917"/>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918" w:name="_Toc164928142"/>
      <w:bookmarkStart w:id="1919" w:name="_Toc168550001"/>
      <w:bookmarkStart w:id="1920" w:name="_Toc170118070"/>
      <w:r>
        <w:rPr>
          <w:noProof/>
          <w:lang w:eastAsia="zh-CN"/>
        </w:rPr>
        <w:t>6.2</w:t>
      </w:r>
      <w:r w:rsidRPr="00FC29E8">
        <w:t>.7</w:t>
      </w:r>
      <w:r w:rsidRPr="00FC29E8">
        <w:tab/>
        <w:t>Error Handling</w:t>
      </w:r>
      <w:bookmarkEnd w:id="1918"/>
      <w:bookmarkEnd w:id="1919"/>
      <w:bookmarkEnd w:id="1920"/>
    </w:p>
    <w:p w14:paraId="2AC4B9A1" w14:textId="77777777" w:rsidR="00AC0B17" w:rsidRPr="00FC29E8" w:rsidRDefault="00AC0B17" w:rsidP="00AC0B17">
      <w:pPr>
        <w:pStyle w:val="41"/>
      </w:pPr>
      <w:bookmarkStart w:id="1921" w:name="_Toc164928143"/>
      <w:bookmarkStart w:id="1922" w:name="_Toc168550002"/>
      <w:bookmarkStart w:id="1923" w:name="_Toc170118071"/>
      <w:r>
        <w:rPr>
          <w:noProof/>
          <w:lang w:eastAsia="zh-CN"/>
        </w:rPr>
        <w:t>6.2</w:t>
      </w:r>
      <w:r w:rsidRPr="00FC29E8">
        <w:t>.7.1</w:t>
      </w:r>
      <w:r w:rsidRPr="00FC29E8">
        <w:tab/>
        <w:t>General</w:t>
      </w:r>
      <w:bookmarkEnd w:id="1921"/>
      <w:bookmarkEnd w:id="1922"/>
      <w:bookmarkEnd w:id="1923"/>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924" w:name="_Toc164928144"/>
      <w:bookmarkStart w:id="1925" w:name="_Toc168550003"/>
      <w:bookmarkStart w:id="1926" w:name="_Toc170118072"/>
      <w:r>
        <w:rPr>
          <w:noProof/>
          <w:lang w:eastAsia="zh-CN"/>
        </w:rPr>
        <w:t>6.2</w:t>
      </w:r>
      <w:r w:rsidRPr="00FC29E8">
        <w:t>.7.2</w:t>
      </w:r>
      <w:r w:rsidRPr="00FC29E8">
        <w:tab/>
        <w:t>Protocol Errors</w:t>
      </w:r>
      <w:bookmarkEnd w:id="1924"/>
      <w:bookmarkEnd w:id="1925"/>
      <w:bookmarkEnd w:id="1926"/>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927" w:name="_Toc164928145"/>
      <w:bookmarkStart w:id="1928" w:name="_Toc168550004"/>
      <w:bookmarkStart w:id="1929" w:name="_Toc170118073"/>
      <w:r>
        <w:rPr>
          <w:noProof/>
          <w:lang w:eastAsia="zh-CN"/>
        </w:rPr>
        <w:t>6.2</w:t>
      </w:r>
      <w:r w:rsidRPr="00FC29E8">
        <w:t>.7.3</w:t>
      </w:r>
      <w:r w:rsidRPr="00FC29E8">
        <w:tab/>
        <w:t>Application Errors</w:t>
      </w:r>
      <w:bookmarkEnd w:id="1927"/>
      <w:bookmarkEnd w:id="1928"/>
      <w:bookmarkEnd w:id="192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930" w:name="_Toc164928146"/>
      <w:bookmarkStart w:id="1931" w:name="_Toc168550005"/>
      <w:bookmarkStart w:id="1932" w:name="_Toc170118074"/>
      <w:r>
        <w:rPr>
          <w:noProof/>
          <w:lang w:eastAsia="zh-CN"/>
        </w:rPr>
        <w:t>6.2</w:t>
      </w:r>
      <w:r w:rsidRPr="00FC29E8">
        <w:t>.8</w:t>
      </w:r>
      <w:r w:rsidRPr="00FC29E8">
        <w:rPr>
          <w:lang w:eastAsia="zh-CN"/>
        </w:rPr>
        <w:tab/>
        <w:t>Feature negotiation</w:t>
      </w:r>
      <w:bookmarkEnd w:id="1930"/>
      <w:bookmarkEnd w:id="1931"/>
      <w:bookmarkEnd w:id="1932"/>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933" w:name="_Toc164928147"/>
      <w:bookmarkStart w:id="1934" w:name="_Toc168550006"/>
      <w:bookmarkStart w:id="1935" w:name="_Toc170118075"/>
      <w:r>
        <w:rPr>
          <w:noProof/>
          <w:lang w:eastAsia="zh-CN"/>
        </w:rPr>
        <w:t>6.2</w:t>
      </w:r>
      <w:r w:rsidRPr="00FC29E8">
        <w:t>.9</w:t>
      </w:r>
      <w:r w:rsidRPr="00FC29E8">
        <w:tab/>
        <w:t>Security</w:t>
      </w:r>
      <w:bookmarkEnd w:id="1933"/>
      <w:bookmarkEnd w:id="1934"/>
      <w:bookmarkEnd w:id="1935"/>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1936" w:name="_Toc160649864"/>
      <w:bookmarkStart w:id="1937" w:name="_Toc164928148"/>
      <w:bookmarkStart w:id="1938" w:name="_Toc168550007"/>
      <w:bookmarkStart w:id="1939" w:name="_Toc170118076"/>
      <w:bookmarkEnd w:id="1717"/>
      <w:r w:rsidR="00BF1CFD" w:rsidRPr="00D3062E">
        <w:rPr>
          <w:noProof/>
          <w:lang w:eastAsia="zh-CN"/>
        </w:rPr>
        <w:t>6.3</w:t>
      </w:r>
      <w:r w:rsidR="00BF1CFD" w:rsidRPr="00D3062E">
        <w:tab/>
        <w:t>NSCE_PolicyManagement API</w:t>
      </w:r>
      <w:bookmarkEnd w:id="1718"/>
      <w:bookmarkEnd w:id="1719"/>
      <w:bookmarkEnd w:id="1720"/>
      <w:bookmarkEnd w:id="1936"/>
      <w:bookmarkEnd w:id="1937"/>
      <w:bookmarkEnd w:id="1938"/>
      <w:bookmarkEnd w:id="1939"/>
    </w:p>
    <w:p w14:paraId="41A8E691" w14:textId="58B9EB7E" w:rsidR="00BF1CFD" w:rsidRPr="00D3062E" w:rsidRDefault="00BF1CFD" w:rsidP="00BF1CFD">
      <w:pPr>
        <w:pStyle w:val="31"/>
      </w:pPr>
      <w:bookmarkStart w:id="1940" w:name="_Toc96843412"/>
      <w:bookmarkStart w:id="1941" w:name="_Toc96844387"/>
      <w:bookmarkStart w:id="1942" w:name="_Toc100739960"/>
      <w:bookmarkStart w:id="1943" w:name="_Toc129252533"/>
      <w:bookmarkStart w:id="1944" w:name="_Toc144024232"/>
      <w:bookmarkStart w:id="1945" w:name="_Toc144459664"/>
      <w:bookmarkStart w:id="1946" w:name="_Toc151743180"/>
      <w:bookmarkStart w:id="1947" w:name="_Toc151743645"/>
      <w:bookmarkStart w:id="1948" w:name="_Toc157434642"/>
      <w:bookmarkStart w:id="1949" w:name="_Toc157436357"/>
      <w:bookmarkStart w:id="1950" w:name="_Toc157440197"/>
      <w:bookmarkStart w:id="1951" w:name="_Toc160649865"/>
      <w:bookmarkStart w:id="1952" w:name="_Toc164928149"/>
      <w:bookmarkStart w:id="1953" w:name="_Toc168550008"/>
      <w:bookmarkStart w:id="1954" w:name="_Toc170118077"/>
      <w:r w:rsidRPr="00D3062E">
        <w:rPr>
          <w:noProof/>
          <w:lang w:eastAsia="zh-CN"/>
        </w:rPr>
        <w:t>6.3</w:t>
      </w:r>
      <w:r w:rsidRPr="00D3062E">
        <w:t>.1</w:t>
      </w:r>
      <w:r w:rsidRPr="00D3062E">
        <w:tab/>
        <w:t>Introduction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955" w:name="_Toc96843413"/>
      <w:bookmarkStart w:id="1956" w:name="_Toc96844388"/>
      <w:bookmarkStart w:id="1957" w:name="_Toc100739961"/>
      <w:bookmarkStart w:id="1958" w:name="_Toc129252534"/>
      <w:bookmarkStart w:id="1959" w:name="_Toc144024233"/>
      <w:bookmarkStart w:id="1960"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961" w:name="_Toc151743181"/>
      <w:bookmarkStart w:id="1962" w:name="_Toc151743646"/>
      <w:bookmarkStart w:id="1963" w:name="_Toc157434643"/>
      <w:bookmarkStart w:id="1964" w:name="_Toc157436358"/>
      <w:bookmarkStart w:id="1965" w:name="_Toc157440198"/>
      <w:bookmarkStart w:id="1966" w:name="_Toc160649866"/>
      <w:bookmarkStart w:id="1967" w:name="_Toc164928150"/>
      <w:bookmarkStart w:id="1968" w:name="_Toc168550009"/>
      <w:bookmarkStart w:id="1969" w:name="_Toc170118078"/>
      <w:r w:rsidRPr="00D3062E">
        <w:rPr>
          <w:noProof/>
          <w:lang w:eastAsia="zh-CN"/>
        </w:rPr>
        <w:t>6.3</w:t>
      </w:r>
      <w:r w:rsidRPr="00D3062E">
        <w:t>.2</w:t>
      </w:r>
      <w:r w:rsidRPr="00D3062E">
        <w:tab/>
        <w:t>Usage of HTTP</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970" w:name="_Toc144024234"/>
      <w:bookmarkStart w:id="1971" w:name="_Toc144459666"/>
      <w:bookmarkStart w:id="1972" w:name="_Toc151743182"/>
      <w:bookmarkStart w:id="1973" w:name="_Toc151743647"/>
      <w:bookmarkStart w:id="1974" w:name="_Toc157434644"/>
      <w:bookmarkStart w:id="1975" w:name="_Toc157436359"/>
      <w:bookmarkStart w:id="1976" w:name="_Toc157440199"/>
      <w:bookmarkStart w:id="1977" w:name="_Toc160649867"/>
      <w:bookmarkStart w:id="1978" w:name="_Toc164928151"/>
      <w:bookmarkStart w:id="1979" w:name="_Toc168550010"/>
      <w:bookmarkStart w:id="1980" w:name="_Toc170118079"/>
      <w:r w:rsidRPr="00D3062E">
        <w:rPr>
          <w:noProof/>
          <w:lang w:eastAsia="zh-CN"/>
        </w:rPr>
        <w:t>6.3</w:t>
      </w:r>
      <w:r w:rsidRPr="00D3062E">
        <w:t>.3</w:t>
      </w:r>
      <w:r w:rsidRPr="00D3062E">
        <w:tab/>
        <w:t>Resources</w:t>
      </w:r>
      <w:bookmarkEnd w:id="1970"/>
      <w:bookmarkEnd w:id="1971"/>
      <w:bookmarkEnd w:id="1972"/>
      <w:bookmarkEnd w:id="1973"/>
      <w:bookmarkEnd w:id="1974"/>
      <w:bookmarkEnd w:id="1975"/>
      <w:bookmarkEnd w:id="1976"/>
      <w:bookmarkEnd w:id="1977"/>
      <w:bookmarkEnd w:id="1978"/>
      <w:bookmarkEnd w:id="1979"/>
      <w:bookmarkEnd w:id="1980"/>
    </w:p>
    <w:p w14:paraId="63AF4498" w14:textId="1F0C1053" w:rsidR="00BF1CFD" w:rsidRPr="00D3062E" w:rsidRDefault="00BF1CFD" w:rsidP="00BF1CFD">
      <w:pPr>
        <w:pStyle w:val="41"/>
      </w:pPr>
      <w:bookmarkStart w:id="1981" w:name="_Toc67903523"/>
      <w:bookmarkStart w:id="1982" w:name="_Toc96843415"/>
      <w:bookmarkStart w:id="1983" w:name="_Toc96844390"/>
      <w:bookmarkStart w:id="1984" w:name="_Toc100739963"/>
      <w:bookmarkStart w:id="1985" w:name="_Toc129252536"/>
      <w:bookmarkStart w:id="1986" w:name="_Toc144024235"/>
      <w:bookmarkStart w:id="1987" w:name="_Toc144459667"/>
      <w:bookmarkStart w:id="1988" w:name="_Toc151743183"/>
      <w:bookmarkStart w:id="1989" w:name="_Toc151743648"/>
      <w:bookmarkStart w:id="1990" w:name="_Toc157434645"/>
      <w:bookmarkStart w:id="1991" w:name="_Toc157436360"/>
      <w:bookmarkStart w:id="1992" w:name="_Toc157440200"/>
      <w:bookmarkStart w:id="1993" w:name="_Toc160649868"/>
      <w:bookmarkStart w:id="1994" w:name="_Toc164928152"/>
      <w:bookmarkStart w:id="1995" w:name="_Toc168550011"/>
      <w:bookmarkStart w:id="1996" w:name="_Toc170118080"/>
      <w:r w:rsidRPr="00D3062E">
        <w:rPr>
          <w:noProof/>
          <w:lang w:eastAsia="zh-CN"/>
        </w:rPr>
        <w:t>6.3</w:t>
      </w:r>
      <w:r w:rsidRPr="00D3062E">
        <w:t>.3.1</w:t>
      </w:r>
      <w:r w:rsidRPr="00D3062E">
        <w:tab/>
        <w:t>Overview</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997" w:name="_MON_1765290285"/>
    <w:bookmarkEnd w:id="1997"/>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5pt;height:355pt;mso-width-percent:0;mso-height-percent:0;mso-width-percent:0;mso-height-percent:0" o:ole="">
            <v:imagedata r:id="rId139" o:title=""/>
          </v:shape>
          <o:OLEObject Type="Embed" ProgID="Word.Document.8" ShapeID="_x0000_i1092" DrawAspect="Content" ObjectID="_1781925835"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998" w:name="_Toc67903524"/>
      <w:bookmarkStart w:id="1999" w:name="_Toc96843416"/>
      <w:bookmarkStart w:id="2000" w:name="_Toc96844391"/>
      <w:bookmarkStart w:id="2001" w:name="_Toc100739964"/>
      <w:bookmarkStart w:id="2002" w:name="_Toc129252537"/>
      <w:bookmarkStart w:id="2003" w:name="_Toc144024236"/>
      <w:bookmarkStart w:id="2004" w:name="_Toc144459668"/>
      <w:bookmarkStart w:id="2005" w:name="_Toc157434646"/>
      <w:bookmarkStart w:id="2006" w:name="_Toc151743184"/>
      <w:bookmarkStart w:id="2007" w:name="_Toc151743649"/>
      <w:bookmarkStart w:id="2008" w:name="_Toc157436361"/>
      <w:bookmarkStart w:id="2009"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010" w:name="_Toc160649869"/>
      <w:bookmarkStart w:id="2011" w:name="_Toc164928153"/>
      <w:bookmarkStart w:id="2012" w:name="_Toc168550012"/>
      <w:bookmarkStart w:id="2013" w:name="_Toc170118081"/>
      <w:r w:rsidRPr="00D3062E">
        <w:rPr>
          <w:noProof/>
          <w:lang w:eastAsia="zh-CN"/>
        </w:rPr>
        <w:t>6.3</w:t>
      </w:r>
      <w:r w:rsidRPr="00D3062E">
        <w:t>.3.2</w:t>
      </w:r>
      <w:r w:rsidRPr="00D3062E">
        <w:tab/>
        <w:t xml:space="preserve">Resource: </w:t>
      </w:r>
      <w:bookmarkEnd w:id="1998"/>
      <w:bookmarkEnd w:id="1999"/>
      <w:bookmarkEnd w:id="2000"/>
      <w:bookmarkEnd w:id="2001"/>
      <w:bookmarkEnd w:id="2002"/>
      <w:bookmarkEnd w:id="2003"/>
      <w:bookmarkEnd w:id="2004"/>
      <w:r w:rsidRPr="00D3062E">
        <w:t>Policies</w:t>
      </w:r>
      <w:bookmarkEnd w:id="2005"/>
      <w:bookmarkEnd w:id="2006"/>
      <w:bookmarkEnd w:id="2007"/>
      <w:bookmarkEnd w:id="2008"/>
      <w:bookmarkEnd w:id="2009"/>
      <w:bookmarkEnd w:id="2010"/>
      <w:bookmarkEnd w:id="2011"/>
      <w:bookmarkEnd w:id="2012"/>
      <w:bookmarkEnd w:id="2013"/>
    </w:p>
    <w:p w14:paraId="0813DEF3" w14:textId="06810A13" w:rsidR="00BF1CFD" w:rsidRPr="00D3062E" w:rsidRDefault="00BF1CFD" w:rsidP="00BF1CFD">
      <w:pPr>
        <w:pStyle w:val="51"/>
      </w:pPr>
      <w:bookmarkStart w:id="2014" w:name="_Toc67903525"/>
      <w:bookmarkStart w:id="2015" w:name="_Toc96843417"/>
      <w:bookmarkStart w:id="2016" w:name="_Toc96844392"/>
      <w:bookmarkStart w:id="2017" w:name="_Toc100739965"/>
      <w:bookmarkStart w:id="2018" w:name="_Toc129252538"/>
      <w:bookmarkStart w:id="2019" w:name="_Toc144024237"/>
      <w:bookmarkStart w:id="2020" w:name="_Toc144459669"/>
      <w:bookmarkStart w:id="2021" w:name="_Toc151743185"/>
      <w:bookmarkStart w:id="2022" w:name="_Toc151743650"/>
      <w:bookmarkStart w:id="2023" w:name="_Toc157434647"/>
      <w:bookmarkStart w:id="2024" w:name="_Toc157436362"/>
      <w:bookmarkStart w:id="2025" w:name="_Toc157440202"/>
      <w:bookmarkStart w:id="2026" w:name="_Toc160649870"/>
      <w:bookmarkStart w:id="2027" w:name="_Toc164928154"/>
      <w:bookmarkStart w:id="2028" w:name="_Toc168550013"/>
      <w:bookmarkStart w:id="2029" w:name="_Toc170118082"/>
      <w:r w:rsidRPr="00D3062E">
        <w:rPr>
          <w:noProof/>
          <w:lang w:eastAsia="zh-CN"/>
        </w:rPr>
        <w:t>6.3</w:t>
      </w:r>
      <w:r w:rsidRPr="00D3062E">
        <w:t>.3.2.1</w:t>
      </w:r>
      <w:r w:rsidRPr="00D3062E">
        <w:tab/>
        <w:t>Description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030" w:name="_Toc67903526"/>
      <w:bookmarkStart w:id="2031" w:name="_Toc96843418"/>
      <w:bookmarkStart w:id="2032" w:name="_Toc96844393"/>
      <w:bookmarkStart w:id="2033" w:name="_Toc100739966"/>
      <w:bookmarkStart w:id="2034" w:name="_Toc129252539"/>
      <w:bookmarkStart w:id="2035" w:name="_Toc144024238"/>
      <w:bookmarkStart w:id="2036" w:name="_Toc144459670"/>
      <w:bookmarkStart w:id="2037" w:name="_Toc151743186"/>
      <w:bookmarkStart w:id="2038" w:name="_Toc151743651"/>
      <w:bookmarkStart w:id="2039" w:name="_Toc157434648"/>
      <w:bookmarkStart w:id="2040" w:name="_Toc157436363"/>
      <w:bookmarkStart w:id="2041" w:name="_Toc157440203"/>
      <w:bookmarkStart w:id="2042" w:name="_Toc160649871"/>
      <w:bookmarkStart w:id="2043" w:name="_Toc164928155"/>
      <w:bookmarkStart w:id="2044" w:name="_Toc168550014"/>
      <w:bookmarkStart w:id="2045" w:name="_Toc170118083"/>
      <w:r w:rsidRPr="00D3062E">
        <w:rPr>
          <w:noProof/>
          <w:lang w:eastAsia="zh-CN"/>
        </w:rPr>
        <w:t>6.3</w:t>
      </w:r>
      <w:r w:rsidRPr="00D3062E">
        <w:t>.3.2.2</w:t>
      </w:r>
      <w:r w:rsidRPr="00D3062E">
        <w:tab/>
        <w:t>Resource Definition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046" w:name="_Hlk131952354"/>
      <w:r w:rsidRPr="00D3062E">
        <w:rPr>
          <w:b/>
          <w:noProof/>
          <w:lang w:val="en-US"/>
        </w:rPr>
        <w:t>&lt;apiVersion&gt;</w:t>
      </w:r>
      <w:bookmarkEnd w:id="204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047" w:name="_Toc67903527"/>
      <w:bookmarkStart w:id="2048" w:name="_Toc96843419"/>
      <w:bookmarkStart w:id="2049" w:name="_Toc96844394"/>
      <w:bookmarkStart w:id="2050" w:name="_Toc100739967"/>
      <w:bookmarkStart w:id="2051" w:name="_Toc129252540"/>
      <w:bookmarkStart w:id="2052" w:name="_Toc144024239"/>
      <w:bookmarkStart w:id="2053" w:name="_Toc144459671"/>
      <w:bookmarkStart w:id="2054" w:name="_Toc151743187"/>
      <w:bookmarkStart w:id="2055" w:name="_Toc151743652"/>
      <w:bookmarkStart w:id="2056" w:name="_Toc157434649"/>
      <w:bookmarkStart w:id="2057" w:name="_Toc157436364"/>
      <w:bookmarkStart w:id="2058" w:name="_Toc157440204"/>
      <w:bookmarkStart w:id="2059" w:name="_Toc160649872"/>
      <w:bookmarkStart w:id="2060" w:name="_Toc164928156"/>
      <w:bookmarkStart w:id="2061" w:name="_Toc168550015"/>
      <w:bookmarkStart w:id="2062" w:name="_Toc170118084"/>
      <w:r w:rsidRPr="00D3062E">
        <w:rPr>
          <w:noProof/>
          <w:lang w:eastAsia="zh-CN"/>
        </w:rPr>
        <w:t>6.3</w:t>
      </w:r>
      <w:r w:rsidRPr="00D3062E">
        <w:t>.3.2.3</w:t>
      </w:r>
      <w:r w:rsidRPr="00D3062E">
        <w:tab/>
        <w:t>Resource Standard Methods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0B57EF5" w14:textId="649D1AD7" w:rsidR="00BF1CFD" w:rsidRPr="00D3062E" w:rsidRDefault="00BF1CFD" w:rsidP="000B7712">
      <w:pPr>
        <w:pStyle w:val="6"/>
      </w:pPr>
      <w:bookmarkStart w:id="2063" w:name="_Toc96843421"/>
      <w:bookmarkStart w:id="2064" w:name="_Toc96844396"/>
      <w:bookmarkStart w:id="2065" w:name="_Toc100739969"/>
      <w:bookmarkStart w:id="2066" w:name="_Toc129252542"/>
      <w:bookmarkStart w:id="2067" w:name="_Toc144024240"/>
      <w:bookmarkStart w:id="2068" w:name="_Toc144459672"/>
      <w:bookmarkStart w:id="2069" w:name="_Toc151743188"/>
      <w:bookmarkStart w:id="2070" w:name="_Toc151743653"/>
      <w:bookmarkStart w:id="2071" w:name="_Toc157434650"/>
      <w:bookmarkStart w:id="2072" w:name="_Toc157436365"/>
      <w:bookmarkStart w:id="2073" w:name="_Toc157440205"/>
      <w:bookmarkStart w:id="2074" w:name="_Toc160649873"/>
      <w:bookmarkStart w:id="2075" w:name="_Toc164928157"/>
      <w:bookmarkStart w:id="2076" w:name="_Toc168550016"/>
      <w:bookmarkStart w:id="2077" w:name="_Toc170118085"/>
      <w:r w:rsidRPr="00D3062E">
        <w:t>6.3.3.2.3.1</w:t>
      </w:r>
      <w:r w:rsidRPr="00D3062E">
        <w:tab/>
        <w:t>POST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5DD4592A" w14:textId="1113F960" w:rsidR="00BF1CFD" w:rsidRPr="00D3062E" w:rsidRDefault="00BF1CFD" w:rsidP="00BF1CFD">
      <w:pPr>
        <w:rPr>
          <w:noProof/>
          <w:lang w:eastAsia="zh-CN"/>
        </w:rPr>
      </w:pPr>
      <w:bookmarkStart w:id="2078"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079" w:name="_Hlk150001571"/>
            <w:r w:rsidRPr="00D3062E">
              <w:t>Policy</w:t>
            </w:r>
            <w:bookmarkEnd w:id="2079"/>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080" w:name="_Toc96843422"/>
      <w:bookmarkStart w:id="2081" w:name="_Toc96844397"/>
      <w:bookmarkStart w:id="2082" w:name="_Toc100739970"/>
      <w:bookmarkStart w:id="2083" w:name="_Toc129252543"/>
      <w:bookmarkStart w:id="2084" w:name="_Toc144024241"/>
      <w:bookmarkStart w:id="2085" w:name="_Toc144459673"/>
      <w:bookmarkStart w:id="2086" w:name="_Toc151743189"/>
      <w:bookmarkStart w:id="2087" w:name="_Toc151743654"/>
      <w:bookmarkStart w:id="2088" w:name="_Toc157434651"/>
      <w:bookmarkStart w:id="2089" w:name="_Toc157436366"/>
      <w:bookmarkStart w:id="2090" w:name="_Toc157440206"/>
      <w:bookmarkStart w:id="2091" w:name="_Toc160649874"/>
      <w:bookmarkStart w:id="2092" w:name="_Toc164928158"/>
      <w:bookmarkStart w:id="2093" w:name="_Toc168550017"/>
      <w:bookmarkStart w:id="2094" w:name="_Toc170118086"/>
      <w:r w:rsidRPr="00D3062E">
        <w:rPr>
          <w:noProof/>
          <w:lang w:eastAsia="zh-CN"/>
        </w:rPr>
        <w:t>6.3</w:t>
      </w:r>
      <w:r w:rsidRPr="00D3062E">
        <w:t>.3.2.4</w:t>
      </w:r>
      <w:r w:rsidRPr="00D3062E">
        <w:tab/>
        <w:t>Resource Custom Operations</w:t>
      </w:r>
      <w:bookmarkEnd w:id="2078"/>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B370B1F" w14:textId="77777777" w:rsidR="00BF1CFD" w:rsidRPr="00D3062E" w:rsidRDefault="00BF1CFD" w:rsidP="00B13605">
      <w:pPr>
        <w:pStyle w:val="6"/>
      </w:pPr>
      <w:bookmarkStart w:id="2095" w:name="_Toc151885935"/>
      <w:bookmarkStart w:id="2096" w:name="_Toc152076000"/>
      <w:bookmarkStart w:id="2097" w:name="_Toc153793716"/>
      <w:bookmarkStart w:id="2098" w:name="_Toc157434652"/>
      <w:bookmarkStart w:id="2099" w:name="_Toc157436367"/>
      <w:bookmarkStart w:id="2100" w:name="_Toc157440207"/>
      <w:bookmarkStart w:id="2101" w:name="_Toc160649875"/>
      <w:bookmarkStart w:id="2102" w:name="_Toc164928159"/>
      <w:bookmarkStart w:id="2103" w:name="_Toc168550018"/>
      <w:bookmarkStart w:id="2104" w:name="_Toc170118087"/>
      <w:r w:rsidRPr="00D3062E">
        <w:t>6.3.3.2.4.1</w:t>
      </w:r>
      <w:r w:rsidRPr="00D3062E">
        <w:tab/>
        <w:t>Overview</w:t>
      </w:r>
      <w:bookmarkEnd w:id="2095"/>
      <w:bookmarkEnd w:id="2096"/>
      <w:bookmarkEnd w:id="2097"/>
      <w:bookmarkEnd w:id="2098"/>
      <w:bookmarkEnd w:id="2099"/>
      <w:bookmarkEnd w:id="2100"/>
      <w:bookmarkEnd w:id="2101"/>
      <w:bookmarkEnd w:id="2102"/>
      <w:bookmarkEnd w:id="2103"/>
      <w:bookmarkEnd w:id="2104"/>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105" w:name="_Toc151885936"/>
      <w:bookmarkStart w:id="2106" w:name="_Toc152076001"/>
      <w:bookmarkStart w:id="2107" w:name="_Toc153793717"/>
      <w:bookmarkStart w:id="2108" w:name="_Toc157434653"/>
      <w:bookmarkStart w:id="2109" w:name="_Toc157436368"/>
      <w:bookmarkStart w:id="2110" w:name="_Toc157440208"/>
      <w:bookmarkStart w:id="2111" w:name="_Toc160649876"/>
      <w:bookmarkStart w:id="2112" w:name="_Toc164928160"/>
      <w:bookmarkStart w:id="2113" w:name="_Toc168550019"/>
      <w:bookmarkStart w:id="2114" w:name="_Toc170118088"/>
      <w:r w:rsidRPr="00D3062E">
        <w:t>6.3.3.2.4.2</w:t>
      </w:r>
      <w:r w:rsidRPr="00D3062E">
        <w:tab/>
        <w:t xml:space="preserve">Operation: </w:t>
      </w:r>
      <w:bookmarkEnd w:id="2105"/>
      <w:bookmarkEnd w:id="2106"/>
      <w:bookmarkEnd w:id="2107"/>
      <w:r w:rsidRPr="00D3062E">
        <w:t>Delete</w:t>
      </w:r>
      <w:bookmarkEnd w:id="2108"/>
      <w:bookmarkEnd w:id="2109"/>
      <w:bookmarkEnd w:id="2110"/>
      <w:bookmarkEnd w:id="2111"/>
      <w:bookmarkEnd w:id="2112"/>
      <w:bookmarkEnd w:id="2113"/>
      <w:bookmarkEnd w:id="2114"/>
    </w:p>
    <w:p w14:paraId="5B365A63" w14:textId="77777777" w:rsidR="00BF1CFD" w:rsidRPr="00D3062E" w:rsidRDefault="00BF1CFD" w:rsidP="00CA1157">
      <w:pPr>
        <w:pStyle w:val="7"/>
        <w:rPr>
          <w:noProof/>
        </w:rPr>
      </w:pPr>
      <w:bookmarkStart w:id="2115" w:name="_Toc157434654"/>
      <w:bookmarkStart w:id="2116" w:name="_Toc157436369"/>
      <w:bookmarkStart w:id="2117" w:name="_Toc157440209"/>
      <w:bookmarkStart w:id="2118" w:name="_Toc160649877"/>
      <w:bookmarkStart w:id="2119" w:name="_Toc170118089"/>
      <w:r w:rsidRPr="00D3062E">
        <w:rPr>
          <w:noProof/>
        </w:rPr>
        <w:t>6.3.3.2.4.2.1</w:t>
      </w:r>
      <w:r w:rsidRPr="00D3062E">
        <w:rPr>
          <w:noProof/>
        </w:rPr>
        <w:tab/>
        <w:t>Description</w:t>
      </w:r>
      <w:bookmarkEnd w:id="2115"/>
      <w:bookmarkEnd w:id="2116"/>
      <w:bookmarkEnd w:id="2117"/>
      <w:bookmarkEnd w:id="2118"/>
      <w:bookmarkEnd w:id="211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120" w:name="_Toc157434655"/>
      <w:bookmarkStart w:id="2121" w:name="_Toc157436370"/>
      <w:bookmarkStart w:id="2122" w:name="_Toc157440210"/>
      <w:bookmarkStart w:id="2123" w:name="_Toc160649878"/>
      <w:bookmarkStart w:id="2124" w:name="_Toc170118090"/>
      <w:r w:rsidRPr="00D3062E">
        <w:rPr>
          <w:noProof/>
        </w:rPr>
        <w:t>6.3.3.2.4.2.2</w:t>
      </w:r>
      <w:r w:rsidRPr="00D3062E">
        <w:rPr>
          <w:noProof/>
        </w:rPr>
        <w:tab/>
        <w:t>Operation Definition</w:t>
      </w:r>
      <w:bookmarkEnd w:id="2120"/>
      <w:bookmarkEnd w:id="2121"/>
      <w:bookmarkEnd w:id="2122"/>
      <w:bookmarkEnd w:id="2123"/>
      <w:bookmarkEnd w:id="2124"/>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125" w:name="_Hlk156065862"/>
            <w:r w:rsidRPr="00D3062E">
              <w:t>PolDeleteReq</w:t>
            </w:r>
            <w:bookmarkEnd w:id="2125"/>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126" w:name="_Toc67903529"/>
      <w:bookmarkStart w:id="2127" w:name="_Toc96843423"/>
      <w:bookmarkStart w:id="2128" w:name="_Toc96844398"/>
      <w:bookmarkStart w:id="2129" w:name="_Toc100739971"/>
      <w:bookmarkStart w:id="2130" w:name="_Toc129252544"/>
      <w:bookmarkStart w:id="2131" w:name="_Toc144024242"/>
      <w:bookmarkStart w:id="2132" w:name="_Toc144459674"/>
      <w:bookmarkStart w:id="2133" w:name="_Toc157434656"/>
      <w:bookmarkStart w:id="2134" w:name="_Toc151743190"/>
      <w:bookmarkStart w:id="2135" w:name="_Toc151743655"/>
      <w:bookmarkStart w:id="2136" w:name="_Toc157436371"/>
      <w:bookmarkStart w:id="2137" w:name="_Toc157440211"/>
      <w:bookmarkStart w:id="2138" w:name="_Toc160649879"/>
      <w:bookmarkStart w:id="2139" w:name="_Toc164928161"/>
      <w:bookmarkStart w:id="2140" w:name="_Toc168550020"/>
      <w:bookmarkStart w:id="2141" w:name="_Toc170118091"/>
      <w:r w:rsidRPr="00D3062E">
        <w:rPr>
          <w:noProof/>
          <w:lang w:eastAsia="zh-CN"/>
        </w:rPr>
        <w:t>6.3</w:t>
      </w:r>
      <w:r w:rsidRPr="00D3062E">
        <w:t>.3.3</w:t>
      </w:r>
      <w:r w:rsidRPr="00D3062E">
        <w:tab/>
        <w:t xml:space="preserve">Resource: </w:t>
      </w:r>
      <w:bookmarkEnd w:id="2126"/>
      <w:bookmarkEnd w:id="2127"/>
      <w:bookmarkEnd w:id="2128"/>
      <w:bookmarkEnd w:id="2129"/>
      <w:bookmarkEnd w:id="2130"/>
      <w:r w:rsidRPr="00D3062E">
        <w:t xml:space="preserve">Individual </w:t>
      </w:r>
      <w:bookmarkEnd w:id="2131"/>
      <w:bookmarkEnd w:id="2132"/>
      <w:r w:rsidRPr="00D3062E">
        <w:t>Policy</w:t>
      </w:r>
      <w:bookmarkEnd w:id="2133"/>
      <w:bookmarkEnd w:id="2134"/>
      <w:bookmarkEnd w:id="2135"/>
      <w:bookmarkEnd w:id="2136"/>
      <w:bookmarkEnd w:id="2137"/>
      <w:bookmarkEnd w:id="2138"/>
      <w:bookmarkEnd w:id="2139"/>
      <w:bookmarkEnd w:id="2140"/>
      <w:bookmarkEnd w:id="2141"/>
    </w:p>
    <w:p w14:paraId="2D6EE2F0" w14:textId="3E9DE5BE" w:rsidR="00BF1CFD" w:rsidRPr="00D3062E" w:rsidRDefault="00BF1CFD" w:rsidP="00BF1CFD">
      <w:pPr>
        <w:pStyle w:val="51"/>
      </w:pPr>
      <w:bookmarkStart w:id="2142" w:name="_Toc96843424"/>
      <w:bookmarkStart w:id="2143" w:name="_Toc96844399"/>
      <w:bookmarkStart w:id="2144" w:name="_Toc100739972"/>
      <w:bookmarkStart w:id="2145" w:name="_Toc129252545"/>
      <w:bookmarkStart w:id="2146" w:name="_Toc144024243"/>
      <w:bookmarkStart w:id="2147" w:name="_Toc144459675"/>
      <w:bookmarkStart w:id="2148" w:name="_Toc151743191"/>
      <w:bookmarkStart w:id="2149" w:name="_Toc151743656"/>
      <w:bookmarkStart w:id="2150" w:name="_Toc157434657"/>
      <w:bookmarkStart w:id="2151" w:name="_Toc157436372"/>
      <w:bookmarkStart w:id="2152" w:name="_Toc157440212"/>
      <w:bookmarkStart w:id="2153" w:name="_Toc160649880"/>
      <w:bookmarkStart w:id="2154" w:name="_Toc164928162"/>
      <w:bookmarkStart w:id="2155" w:name="_Toc168550021"/>
      <w:bookmarkStart w:id="2156" w:name="_Toc170118092"/>
      <w:r w:rsidRPr="00D3062E">
        <w:rPr>
          <w:noProof/>
          <w:lang w:eastAsia="zh-CN"/>
        </w:rPr>
        <w:t>6.3</w:t>
      </w:r>
      <w:r w:rsidRPr="00D3062E">
        <w:t>.3.3.1</w:t>
      </w:r>
      <w:r w:rsidRPr="00D3062E">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157" w:name="_Toc96843425"/>
      <w:bookmarkStart w:id="2158" w:name="_Toc96844400"/>
      <w:bookmarkStart w:id="2159" w:name="_Toc100739973"/>
      <w:bookmarkStart w:id="2160" w:name="_Toc129252546"/>
      <w:bookmarkStart w:id="2161" w:name="_Toc144024244"/>
      <w:bookmarkStart w:id="2162" w:name="_Toc144459676"/>
      <w:bookmarkStart w:id="2163" w:name="_Toc151743192"/>
      <w:bookmarkStart w:id="2164" w:name="_Toc151743657"/>
      <w:bookmarkStart w:id="2165" w:name="_Toc157434658"/>
      <w:bookmarkStart w:id="2166" w:name="_Toc157436373"/>
      <w:bookmarkStart w:id="2167" w:name="_Toc157440213"/>
      <w:bookmarkStart w:id="2168" w:name="_Toc160649881"/>
      <w:bookmarkStart w:id="2169" w:name="_Toc164928163"/>
      <w:bookmarkStart w:id="2170" w:name="_Toc168550022"/>
      <w:bookmarkStart w:id="2171" w:name="_Toc170118093"/>
      <w:r w:rsidRPr="00D3062E">
        <w:rPr>
          <w:noProof/>
          <w:lang w:eastAsia="zh-CN"/>
        </w:rPr>
        <w:t>6.3</w:t>
      </w:r>
      <w:r w:rsidRPr="00D3062E">
        <w:t>.3.3.2</w:t>
      </w:r>
      <w:r w:rsidRPr="00D3062E">
        <w:tab/>
        <w:t>Resource Definition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172" w:name="_Toc96843426"/>
      <w:bookmarkStart w:id="2173" w:name="_Toc96844401"/>
      <w:bookmarkStart w:id="2174" w:name="_Toc100739974"/>
      <w:bookmarkStart w:id="2175" w:name="_Toc129252547"/>
      <w:bookmarkStart w:id="2176" w:name="_Toc144024245"/>
      <w:bookmarkStart w:id="2177" w:name="_Toc144459677"/>
      <w:bookmarkStart w:id="2178" w:name="_Toc151743193"/>
      <w:bookmarkStart w:id="2179" w:name="_Toc151743658"/>
      <w:bookmarkStart w:id="2180" w:name="_Toc157434659"/>
      <w:bookmarkStart w:id="2181" w:name="_Toc157436374"/>
      <w:bookmarkStart w:id="2182" w:name="_Toc157440214"/>
      <w:bookmarkStart w:id="2183" w:name="_Toc160649882"/>
      <w:bookmarkStart w:id="2184" w:name="_Toc164928164"/>
      <w:bookmarkStart w:id="2185" w:name="_Toc168550023"/>
      <w:bookmarkStart w:id="2186" w:name="_Toc170118094"/>
      <w:r w:rsidRPr="00D3062E">
        <w:rPr>
          <w:noProof/>
          <w:lang w:eastAsia="zh-CN"/>
        </w:rPr>
        <w:t>6.3</w:t>
      </w:r>
      <w:r w:rsidRPr="00D3062E">
        <w:t>.3.3.3</w:t>
      </w:r>
      <w:r w:rsidRPr="00D3062E">
        <w:tab/>
        <w:t>Resource Standard Methods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0016639" w14:textId="7004FE22" w:rsidR="00BF1CFD" w:rsidRPr="00D3062E" w:rsidRDefault="00BF1CFD" w:rsidP="000B7712">
      <w:pPr>
        <w:pStyle w:val="6"/>
      </w:pPr>
      <w:bookmarkStart w:id="2187" w:name="_Toc96843427"/>
      <w:bookmarkStart w:id="2188" w:name="_Toc96844402"/>
      <w:bookmarkStart w:id="2189" w:name="_Toc100739975"/>
      <w:bookmarkStart w:id="2190" w:name="_Toc129252548"/>
      <w:bookmarkStart w:id="2191" w:name="_Toc144024246"/>
      <w:bookmarkStart w:id="2192" w:name="_Toc144459678"/>
      <w:bookmarkStart w:id="2193" w:name="_Toc151743194"/>
      <w:bookmarkStart w:id="2194" w:name="_Toc151743659"/>
      <w:bookmarkStart w:id="2195" w:name="_Toc157434660"/>
      <w:bookmarkStart w:id="2196" w:name="_Toc157436375"/>
      <w:bookmarkStart w:id="2197" w:name="_Toc157440215"/>
      <w:bookmarkStart w:id="2198" w:name="_Toc160649883"/>
      <w:bookmarkStart w:id="2199" w:name="_Toc164928165"/>
      <w:bookmarkStart w:id="2200" w:name="_Toc168550024"/>
      <w:bookmarkStart w:id="2201" w:name="_Toc170118095"/>
      <w:r w:rsidRPr="00D3062E">
        <w:t>6.3.3.3.3.1</w:t>
      </w:r>
      <w:r w:rsidRPr="00D3062E">
        <w:tab/>
        <w:t>GET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202" w:name="_Toc96843428"/>
      <w:bookmarkStart w:id="2203" w:name="_Toc96844403"/>
      <w:bookmarkStart w:id="2204" w:name="_Toc100739976"/>
      <w:bookmarkStart w:id="2205" w:name="_Toc129252549"/>
      <w:bookmarkStart w:id="2206" w:name="_Toc144024247"/>
      <w:bookmarkStart w:id="2207" w:name="_Toc144459679"/>
      <w:bookmarkStart w:id="2208" w:name="_Toc151743195"/>
      <w:bookmarkStart w:id="2209" w:name="_Toc151743660"/>
      <w:bookmarkStart w:id="2210" w:name="_Toc157434661"/>
      <w:bookmarkStart w:id="2211" w:name="_Toc157436376"/>
      <w:bookmarkStart w:id="2212" w:name="_Toc157440216"/>
      <w:bookmarkStart w:id="2213" w:name="_Toc160649884"/>
      <w:bookmarkStart w:id="2214" w:name="_Toc164928166"/>
      <w:bookmarkStart w:id="2215" w:name="_Toc168550025"/>
      <w:bookmarkStart w:id="2216" w:name="_Toc170118096"/>
      <w:r w:rsidRPr="00D3062E">
        <w:t>6.3.3.3.3.2</w:t>
      </w:r>
      <w:r w:rsidRPr="00D3062E">
        <w:tab/>
        <w:t>PUT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217" w:name="_Toc144024248"/>
      <w:bookmarkStart w:id="2218" w:name="_Toc144459680"/>
      <w:bookmarkStart w:id="2219" w:name="_Toc151743196"/>
      <w:bookmarkStart w:id="2220" w:name="_Toc151743661"/>
      <w:bookmarkStart w:id="2221" w:name="_Toc157434662"/>
      <w:bookmarkStart w:id="2222" w:name="_Toc157436377"/>
      <w:bookmarkStart w:id="2223" w:name="_Toc157440217"/>
      <w:bookmarkStart w:id="2224" w:name="_Toc160649885"/>
      <w:bookmarkStart w:id="2225" w:name="_Toc164928167"/>
      <w:bookmarkStart w:id="2226" w:name="_Toc168550026"/>
      <w:bookmarkStart w:id="2227" w:name="_Toc170118097"/>
      <w:bookmarkStart w:id="2228" w:name="_Toc96843429"/>
      <w:bookmarkStart w:id="2229" w:name="_Toc96844404"/>
      <w:bookmarkStart w:id="2230" w:name="_Toc100739977"/>
      <w:bookmarkStart w:id="2231" w:name="_Toc129252550"/>
      <w:r w:rsidRPr="00D3062E">
        <w:t>6.3.3.3.3.3</w:t>
      </w:r>
      <w:r w:rsidRPr="00D3062E">
        <w:tab/>
        <w:t>PATCH</w:t>
      </w:r>
      <w:bookmarkEnd w:id="2217"/>
      <w:bookmarkEnd w:id="2218"/>
      <w:bookmarkEnd w:id="2219"/>
      <w:bookmarkEnd w:id="2220"/>
      <w:bookmarkEnd w:id="2221"/>
      <w:bookmarkEnd w:id="2222"/>
      <w:bookmarkEnd w:id="2223"/>
      <w:bookmarkEnd w:id="2224"/>
      <w:bookmarkEnd w:id="2225"/>
      <w:bookmarkEnd w:id="2226"/>
      <w:bookmarkEnd w:id="2227"/>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232" w:name="_Toc96843430"/>
      <w:bookmarkStart w:id="2233" w:name="_Toc96844405"/>
      <w:bookmarkStart w:id="2234" w:name="_Toc100739978"/>
      <w:bookmarkStart w:id="2235" w:name="_Toc129252551"/>
      <w:bookmarkStart w:id="2236" w:name="_Toc144024250"/>
      <w:bookmarkStart w:id="2237" w:name="_Toc144459682"/>
      <w:bookmarkStart w:id="2238" w:name="_Toc151743198"/>
      <w:bookmarkStart w:id="2239" w:name="_Toc151743663"/>
      <w:bookmarkStart w:id="2240" w:name="_Toc157434663"/>
      <w:bookmarkStart w:id="2241" w:name="_Toc157436378"/>
      <w:bookmarkStart w:id="2242" w:name="_Toc157440218"/>
      <w:bookmarkStart w:id="2243" w:name="_Toc160649886"/>
      <w:bookmarkStart w:id="2244" w:name="_Toc164928168"/>
      <w:bookmarkStart w:id="2245" w:name="_Toc168550027"/>
      <w:bookmarkStart w:id="2246" w:name="_Toc170118098"/>
      <w:bookmarkEnd w:id="2228"/>
      <w:bookmarkEnd w:id="2229"/>
      <w:bookmarkEnd w:id="2230"/>
      <w:bookmarkEnd w:id="2231"/>
      <w:r w:rsidRPr="00D3062E">
        <w:rPr>
          <w:noProof/>
          <w:lang w:eastAsia="zh-CN"/>
        </w:rPr>
        <w:t>6.3</w:t>
      </w:r>
      <w:r w:rsidRPr="00D3062E">
        <w:t>.3.3.4</w:t>
      </w:r>
      <w:r w:rsidRPr="00D3062E">
        <w:tab/>
        <w:t>Resource Custom Operations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247" w:name="_Toc151743199"/>
      <w:bookmarkStart w:id="2248" w:name="_Toc151743664"/>
      <w:bookmarkStart w:id="2249" w:name="_Toc157434664"/>
      <w:bookmarkStart w:id="2250" w:name="_Toc157436379"/>
      <w:bookmarkStart w:id="2251" w:name="_Toc157440219"/>
      <w:bookmarkStart w:id="2252" w:name="_Toc160649887"/>
      <w:bookmarkStart w:id="2253" w:name="_Toc164928169"/>
      <w:bookmarkStart w:id="2254" w:name="_Toc168550028"/>
      <w:bookmarkStart w:id="2255" w:name="_Toc170118099"/>
      <w:bookmarkStart w:id="2256" w:name="_Toc93679383"/>
      <w:bookmarkStart w:id="2257" w:name="_Toc96843431"/>
      <w:bookmarkStart w:id="2258" w:name="_Toc96844406"/>
      <w:bookmarkStart w:id="2259" w:name="_Toc100739979"/>
      <w:bookmarkStart w:id="2260" w:name="_Toc129252552"/>
      <w:bookmarkStart w:id="2261" w:name="_Toc144024257"/>
      <w:bookmarkStart w:id="226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247"/>
      <w:bookmarkEnd w:id="2248"/>
      <w:bookmarkEnd w:id="2249"/>
      <w:bookmarkEnd w:id="2250"/>
      <w:bookmarkEnd w:id="2251"/>
      <w:bookmarkEnd w:id="2252"/>
      <w:bookmarkEnd w:id="2253"/>
      <w:bookmarkEnd w:id="2254"/>
      <w:bookmarkEnd w:id="2255"/>
    </w:p>
    <w:p w14:paraId="2FDF34CF" w14:textId="5C2E87E0" w:rsidR="00BF1CFD" w:rsidRPr="00D3062E" w:rsidRDefault="00BF1CFD" w:rsidP="00BF1CFD">
      <w:pPr>
        <w:pStyle w:val="51"/>
      </w:pPr>
      <w:bookmarkStart w:id="2263" w:name="_Toc151743200"/>
      <w:bookmarkStart w:id="2264" w:name="_Toc151743665"/>
      <w:bookmarkStart w:id="2265" w:name="_Toc157434665"/>
      <w:bookmarkStart w:id="2266" w:name="_Toc157436380"/>
      <w:bookmarkStart w:id="2267" w:name="_Toc157440220"/>
      <w:bookmarkStart w:id="2268" w:name="_Toc160649888"/>
      <w:bookmarkStart w:id="2269" w:name="_Toc164928170"/>
      <w:bookmarkStart w:id="2270" w:name="_Toc168550029"/>
      <w:bookmarkStart w:id="2271" w:name="_Toc170118100"/>
      <w:r w:rsidRPr="00D3062E">
        <w:rPr>
          <w:noProof/>
          <w:lang w:eastAsia="zh-CN"/>
        </w:rPr>
        <w:t>6.3</w:t>
      </w:r>
      <w:r w:rsidRPr="00D3062E">
        <w:t>.3.4.1</w:t>
      </w:r>
      <w:r w:rsidRPr="00D3062E">
        <w:tab/>
        <w:t>Description</w:t>
      </w:r>
      <w:bookmarkEnd w:id="2263"/>
      <w:bookmarkEnd w:id="2264"/>
      <w:bookmarkEnd w:id="2265"/>
      <w:bookmarkEnd w:id="2266"/>
      <w:bookmarkEnd w:id="2267"/>
      <w:bookmarkEnd w:id="2268"/>
      <w:bookmarkEnd w:id="2269"/>
      <w:bookmarkEnd w:id="2270"/>
      <w:bookmarkEnd w:id="2271"/>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272" w:name="_Toc151743201"/>
      <w:bookmarkStart w:id="2273" w:name="_Toc151743666"/>
      <w:bookmarkStart w:id="2274" w:name="_Toc157434666"/>
      <w:bookmarkStart w:id="2275" w:name="_Toc157436381"/>
      <w:bookmarkStart w:id="2276" w:name="_Toc157440221"/>
      <w:bookmarkStart w:id="2277" w:name="_Toc160649889"/>
      <w:bookmarkStart w:id="2278" w:name="_Toc164928171"/>
      <w:bookmarkStart w:id="2279" w:name="_Toc168550030"/>
      <w:bookmarkStart w:id="2280" w:name="_Toc170118101"/>
      <w:r w:rsidRPr="00D3062E">
        <w:rPr>
          <w:noProof/>
          <w:lang w:eastAsia="zh-CN"/>
        </w:rPr>
        <w:t>6.3</w:t>
      </w:r>
      <w:r w:rsidRPr="00D3062E">
        <w:t>.3.4.2</w:t>
      </w:r>
      <w:r w:rsidRPr="00D3062E">
        <w:tab/>
        <w:t>Resource Definition</w:t>
      </w:r>
      <w:bookmarkEnd w:id="2272"/>
      <w:bookmarkEnd w:id="2273"/>
      <w:bookmarkEnd w:id="2274"/>
      <w:bookmarkEnd w:id="2275"/>
      <w:bookmarkEnd w:id="2276"/>
      <w:bookmarkEnd w:id="2277"/>
      <w:bookmarkEnd w:id="2278"/>
      <w:bookmarkEnd w:id="2279"/>
      <w:bookmarkEnd w:id="2280"/>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281" w:name="_Toc151743202"/>
      <w:bookmarkStart w:id="2282" w:name="_Toc151743667"/>
      <w:bookmarkStart w:id="2283" w:name="_Toc157434667"/>
      <w:bookmarkStart w:id="2284" w:name="_Toc157436382"/>
      <w:bookmarkStart w:id="2285" w:name="_Toc157440222"/>
      <w:bookmarkStart w:id="2286" w:name="_Toc160649890"/>
      <w:bookmarkStart w:id="2287" w:name="_Toc164928172"/>
      <w:bookmarkStart w:id="2288" w:name="_Toc168550031"/>
      <w:bookmarkStart w:id="2289" w:name="_Toc170118102"/>
      <w:r w:rsidRPr="00D3062E">
        <w:rPr>
          <w:noProof/>
          <w:lang w:eastAsia="zh-CN"/>
        </w:rPr>
        <w:t>6.3</w:t>
      </w:r>
      <w:r w:rsidRPr="00D3062E">
        <w:t>.3.4.3</w:t>
      </w:r>
      <w:r w:rsidRPr="00D3062E">
        <w:tab/>
        <w:t>Resource Standard Methods</w:t>
      </w:r>
      <w:bookmarkEnd w:id="2281"/>
      <w:bookmarkEnd w:id="2282"/>
      <w:bookmarkEnd w:id="2283"/>
      <w:bookmarkEnd w:id="2284"/>
      <w:bookmarkEnd w:id="2285"/>
      <w:bookmarkEnd w:id="2286"/>
      <w:bookmarkEnd w:id="2287"/>
      <w:bookmarkEnd w:id="2288"/>
      <w:bookmarkEnd w:id="2289"/>
    </w:p>
    <w:p w14:paraId="78BFFE1F" w14:textId="351293DA" w:rsidR="00BF1CFD" w:rsidRPr="00D3062E" w:rsidRDefault="00BF1CFD" w:rsidP="000B7712">
      <w:pPr>
        <w:pStyle w:val="6"/>
      </w:pPr>
      <w:bookmarkStart w:id="2290" w:name="_Toc151743203"/>
      <w:bookmarkStart w:id="2291" w:name="_Toc151743668"/>
      <w:bookmarkStart w:id="2292" w:name="_Toc157434668"/>
      <w:bookmarkStart w:id="2293" w:name="_Toc157436383"/>
      <w:bookmarkStart w:id="2294" w:name="_Toc157440223"/>
      <w:bookmarkStart w:id="2295" w:name="_Toc160649891"/>
      <w:bookmarkStart w:id="2296" w:name="_Toc164928173"/>
      <w:bookmarkStart w:id="2297" w:name="_Toc168550032"/>
      <w:bookmarkStart w:id="2298" w:name="_Toc170118103"/>
      <w:r w:rsidRPr="00D3062E">
        <w:t>6.3.3.4.3.2</w:t>
      </w:r>
      <w:r w:rsidRPr="00D3062E">
        <w:tab/>
        <w:t>POST</w:t>
      </w:r>
      <w:bookmarkEnd w:id="2290"/>
      <w:bookmarkEnd w:id="2291"/>
      <w:bookmarkEnd w:id="2292"/>
      <w:bookmarkEnd w:id="2293"/>
      <w:bookmarkEnd w:id="2294"/>
      <w:bookmarkEnd w:id="2295"/>
      <w:bookmarkEnd w:id="2296"/>
      <w:bookmarkEnd w:id="2297"/>
      <w:bookmarkEnd w:id="229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299" w:name="_Hlk150003525"/>
            <w:r w:rsidRPr="00D3062E">
              <w:t>PolUsageSubsc</w:t>
            </w:r>
            <w:bookmarkEnd w:id="229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300" w:name="_Toc151743204"/>
      <w:bookmarkStart w:id="2301" w:name="_Toc151743669"/>
      <w:bookmarkStart w:id="2302" w:name="_Toc157434669"/>
      <w:bookmarkStart w:id="2303" w:name="_Toc157436384"/>
      <w:bookmarkStart w:id="2304" w:name="_Toc157440224"/>
      <w:bookmarkStart w:id="2305" w:name="_Toc160649892"/>
      <w:bookmarkStart w:id="2306" w:name="_Toc164928174"/>
      <w:bookmarkStart w:id="2307" w:name="_Toc168550033"/>
      <w:bookmarkStart w:id="2308" w:name="_Toc170118104"/>
      <w:r w:rsidRPr="00D3062E">
        <w:rPr>
          <w:noProof/>
          <w:lang w:eastAsia="zh-CN"/>
        </w:rPr>
        <w:t>6.3</w:t>
      </w:r>
      <w:r w:rsidRPr="00D3062E">
        <w:t>.3.4.4</w:t>
      </w:r>
      <w:r w:rsidRPr="00D3062E">
        <w:tab/>
        <w:t>Resource Custom Operations</w:t>
      </w:r>
      <w:bookmarkEnd w:id="2300"/>
      <w:bookmarkEnd w:id="2301"/>
      <w:bookmarkEnd w:id="2302"/>
      <w:bookmarkEnd w:id="2303"/>
      <w:bookmarkEnd w:id="2304"/>
      <w:bookmarkEnd w:id="2305"/>
      <w:bookmarkEnd w:id="2306"/>
      <w:bookmarkEnd w:id="2307"/>
      <w:bookmarkEnd w:id="2308"/>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309" w:name="_Toc151743205"/>
      <w:bookmarkStart w:id="2310" w:name="_Toc151743670"/>
      <w:bookmarkStart w:id="2311" w:name="_Toc157434670"/>
      <w:bookmarkStart w:id="2312" w:name="_Toc157436385"/>
      <w:bookmarkStart w:id="2313" w:name="_Toc157440225"/>
      <w:bookmarkStart w:id="2314" w:name="_Toc160649893"/>
      <w:bookmarkStart w:id="2315" w:name="_Toc164928175"/>
      <w:bookmarkStart w:id="2316" w:name="_Toc168550034"/>
      <w:bookmarkStart w:id="2317" w:name="_Toc170118105"/>
      <w:r w:rsidRPr="00D3062E">
        <w:rPr>
          <w:noProof/>
          <w:lang w:eastAsia="zh-CN"/>
        </w:rPr>
        <w:t>6.3</w:t>
      </w:r>
      <w:r w:rsidRPr="00D3062E">
        <w:t>.3.5</w:t>
      </w:r>
      <w:r w:rsidRPr="00D3062E">
        <w:tab/>
        <w:t>Resource: Individual Policy Usage</w:t>
      </w:r>
      <w:r w:rsidRPr="00D3062E">
        <w:rPr>
          <w:rFonts w:eastAsia="等线"/>
        </w:rPr>
        <w:t xml:space="preserve"> Subscription</w:t>
      </w:r>
      <w:bookmarkEnd w:id="2309"/>
      <w:bookmarkEnd w:id="2310"/>
      <w:bookmarkEnd w:id="2311"/>
      <w:bookmarkEnd w:id="2312"/>
      <w:bookmarkEnd w:id="2313"/>
      <w:bookmarkEnd w:id="2314"/>
      <w:bookmarkEnd w:id="2315"/>
      <w:bookmarkEnd w:id="2316"/>
      <w:bookmarkEnd w:id="2317"/>
    </w:p>
    <w:p w14:paraId="2F5F180F" w14:textId="646EC4E8" w:rsidR="00BF1CFD" w:rsidRPr="00D3062E" w:rsidRDefault="00BF1CFD" w:rsidP="00BF1CFD">
      <w:pPr>
        <w:pStyle w:val="51"/>
      </w:pPr>
      <w:bookmarkStart w:id="2318" w:name="_Toc151743206"/>
      <w:bookmarkStart w:id="2319" w:name="_Toc151743671"/>
      <w:bookmarkStart w:id="2320" w:name="_Toc157434671"/>
      <w:bookmarkStart w:id="2321" w:name="_Toc157436386"/>
      <w:bookmarkStart w:id="2322" w:name="_Toc157440226"/>
      <w:bookmarkStart w:id="2323" w:name="_Toc160649894"/>
      <w:bookmarkStart w:id="2324" w:name="_Toc164928176"/>
      <w:bookmarkStart w:id="2325" w:name="_Toc168550035"/>
      <w:bookmarkStart w:id="2326" w:name="_Toc170118106"/>
      <w:r w:rsidRPr="00D3062E">
        <w:rPr>
          <w:noProof/>
          <w:lang w:eastAsia="zh-CN"/>
        </w:rPr>
        <w:t>6.3</w:t>
      </w:r>
      <w:r w:rsidRPr="00D3062E">
        <w:t>.3.5.1</w:t>
      </w:r>
      <w:r w:rsidRPr="00D3062E">
        <w:tab/>
        <w:t>Description</w:t>
      </w:r>
      <w:bookmarkEnd w:id="2318"/>
      <w:bookmarkEnd w:id="2319"/>
      <w:bookmarkEnd w:id="2320"/>
      <w:bookmarkEnd w:id="2321"/>
      <w:bookmarkEnd w:id="2322"/>
      <w:bookmarkEnd w:id="2323"/>
      <w:bookmarkEnd w:id="2324"/>
      <w:bookmarkEnd w:id="2325"/>
      <w:bookmarkEnd w:id="232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327" w:name="_Toc151743207"/>
      <w:bookmarkStart w:id="2328" w:name="_Toc151743672"/>
      <w:bookmarkStart w:id="2329" w:name="_Toc157434672"/>
      <w:bookmarkStart w:id="2330" w:name="_Toc157436387"/>
      <w:bookmarkStart w:id="2331" w:name="_Toc157440227"/>
      <w:bookmarkStart w:id="2332" w:name="_Toc160649895"/>
      <w:bookmarkStart w:id="2333" w:name="_Toc164928177"/>
      <w:bookmarkStart w:id="2334" w:name="_Toc168550036"/>
      <w:bookmarkStart w:id="2335" w:name="_Toc170118107"/>
      <w:r w:rsidRPr="00D3062E">
        <w:rPr>
          <w:noProof/>
          <w:lang w:eastAsia="zh-CN"/>
        </w:rPr>
        <w:t>6.3</w:t>
      </w:r>
      <w:r w:rsidRPr="00D3062E">
        <w:t>.3.5.2</w:t>
      </w:r>
      <w:r w:rsidRPr="00D3062E">
        <w:tab/>
        <w:t>Resource Definition</w:t>
      </w:r>
      <w:bookmarkEnd w:id="2327"/>
      <w:bookmarkEnd w:id="2328"/>
      <w:bookmarkEnd w:id="2329"/>
      <w:bookmarkEnd w:id="2330"/>
      <w:bookmarkEnd w:id="2331"/>
      <w:bookmarkEnd w:id="2332"/>
      <w:bookmarkEnd w:id="2333"/>
      <w:bookmarkEnd w:id="2334"/>
      <w:bookmarkEnd w:id="2335"/>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336" w:name="_Toc151743208"/>
      <w:bookmarkStart w:id="2337" w:name="_Toc151743673"/>
      <w:bookmarkStart w:id="2338" w:name="_Toc157434673"/>
      <w:bookmarkStart w:id="2339" w:name="_Toc157436388"/>
      <w:bookmarkStart w:id="2340" w:name="_Toc157440228"/>
      <w:bookmarkStart w:id="2341" w:name="_Toc160649896"/>
      <w:bookmarkStart w:id="2342" w:name="_Toc164928178"/>
      <w:bookmarkStart w:id="2343" w:name="_Toc168550037"/>
      <w:bookmarkStart w:id="2344" w:name="_Toc170118108"/>
      <w:r w:rsidRPr="00D3062E">
        <w:rPr>
          <w:noProof/>
          <w:lang w:eastAsia="zh-CN"/>
        </w:rPr>
        <w:t>6.3</w:t>
      </w:r>
      <w:r w:rsidRPr="00D3062E">
        <w:t>.3.5.3</w:t>
      </w:r>
      <w:r w:rsidRPr="00D3062E">
        <w:tab/>
        <w:t>Resource Standard Methods</w:t>
      </w:r>
      <w:bookmarkEnd w:id="2336"/>
      <w:bookmarkEnd w:id="2337"/>
      <w:bookmarkEnd w:id="2338"/>
      <w:bookmarkEnd w:id="2339"/>
      <w:bookmarkEnd w:id="2340"/>
      <w:bookmarkEnd w:id="2341"/>
      <w:bookmarkEnd w:id="2342"/>
      <w:bookmarkEnd w:id="2343"/>
      <w:bookmarkEnd w:id="2344"/>
    </w:p>
    <w:p w14:paraId="74C6F6E3" w14:textId="01176E36" w:rsidR="00BF1CFD" w:rsidRPr="00D3062E" w:rsidRDefault="00BF1CFD" w:rsidP="000B7712">
      <w:pPr>
        <w:pStyle w:val="6"/>
      </w:pPr>
      <w:bookmarkStart w:id="2345" w:name="_Toc151743209"/>
      <w:bookmarkStart w:id="2346" w:name="_Toc151743674"/>
      <w:bookmarkStart w:id="2347" w:name="_Toc157434674"/>
      <w:bookmarkStart w:id="2348" w:name="_Toc157436389"/>
      <w:bookmarkStart w:id="2349" w:name="_Toc157440229"/>
      <w:bookmarkStart w:id="2350" w:name="_Toc160649897"/>
      <w:bookmarkStart w:id="2351" w:name="_Toc164928179"/>
      <w:bookmarkStart w:id="2352" w:name="_Toc168550038"/>
      <w:bookmarkStart w:id="2353" w:name="_Toc170118109"/>
      <w:r w:rsidRPr="00D3062E">
        <w:t>6.3.3.5.3.1</w:t>
      </w:r>
      <w:r w:rsidRPr="00D3062E">
        <w:tab/>
        <w:t>GET</w:t>
      </w:r>
      <w:bookmarkEnd w:id="2345"/>
      <w:bookmarkEnd w:id="2346"/>
      <w:bookmarkEnd w:id="2347"/>
      <w:bookmarkEnd w:id="2348"/>
      <w:bookmarkEnd w:id="2349"/>
      <w:bookmarkEnd w:id="2350"/>
      <w:bookmarkEnd w:id="2351"/>
      <w:bookmarkEnd w:id="2352"/>
      <w:bookmarkEnd w:id="235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354" w:name="_Toc151743210"/>
      <w:bookmarkStart w:id="2355" w:name="_Toc151743675"/>
      <w:bookmarkStart w:id="2356" w:name="_Toc157434675"/>
      <w:bookmarkStart w:id="2357" w:name="_Toc157436390"/>
      <w:bookmarkStart w:id="2358" w:name="_Toc157440230"/>
      <w:bookmarkStart w:id="2359" w:name="_Toc160649898"/>
      <w:bookmarkStart w:id="2360" w:name="_Toc164928180"/>
      <w:bookmarkStart w:id="2361" w:name="_Toc168550039"/>
      <w:bookmarkStart w:id="2362" w:name="_Toc170118110"/>
      <w:r w:rsidRPr="00D3062E">
        <w:t>6.3.3.5.3.2</w:t>
      </w:r>
      <w:r w:rsidRPr="00D3062E">
        <w:tab/>
        <w:t>PUT</w:t>
      </w:r>
      <w:bookmarkEnd w:id="2354"/>
      <w:bookmarkEnd w:id="2355"/>
      <w:bookmarkEnd w:id="2356"/>
      <w:bookmarkEnd w:id="2357"/>
      <w:bookmarkEnd w:id="2358"/>
      <w:bookmarkEnd w:id="2359"/>
      <w:bookmarkEnd w:id="2360"/>
      <w:bookmarkEnd w:id="2361"/>
      <w:bookmarkEnd w:id="2362"/>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363" w:name="_Toc151743211"/>
      <w:bookmarkStart w:id="2364" w:name="_Toc151743676"/>
      <w:bookmarkStart w:id="2365" w:name="_Toc157434676"/>
      <w:bookmarkStart w:id="2366" w:name="_Toc157436391"/>
      <w:bookmarkStart w:id="2367" w:name="_Toc157440231"/>
      <w:bookmarkStart w:id="2368" w:name="_Toc160649899"/>
      <w:bookmarkStart w:id="2369" w:name="_Toc164928181"/>
      <w:bookmarkStart w:id="2370" w:name="_Toc168550040"/>
      <w:bookmarkStart w:id="2371" w:name="_Toc170118111"/>
      <w:r w:rsidRPr="00D3062E">
        <w:t>6.3.3.5.3.3</w:t>
      </w:r>
      <w:r w:rsidRPr="00D3062E">
        <w:tab/>
        <w:t>PATCH</w:t>
      </w:r>
      <w:bookmarkEnd w:id="2363"/>
      <w:bookmarkEnd w:id="2364"/>
      <w:bookmarkEnd w:id="2365"/>
      <w:bookmarkEnd w:id="2366"/>
      <w:bookmarkEnd w:id="2367"/>
      <w:bookmarkEnd w:id="2368"/>
      <w:bookmarkEnd w:id="2369"/>
      <w:bookmarkEnd w:id="2370"/>
      <w:bookmarkEnd w:id="2371"/>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372" w:name="_Toc151743212"/>
      <w:bookmarkStart w:id="2373" w:name="_Toc151743677"/>
      <w:bookmarkStart w:id="2374" w:name="_Toc157434677"/>
      <w:bookmarkStart w:id="2375" w:name="_Toc157436392"/>
      <w:bookmarkStart w:id="2376" w:name="_Toc157440232"/>
      <w:bookmarkStart w:id="2377" w:name="_Toc160649900"/>
      <w:bookmarkStart w:id="2378" w:name="_Toc164928182"/>
      <w:bookmarkStart w:id="2379" w:name="_Toc168550041"/>
      <w:bookmarkStart w:id="2380" w:name="_Toc170118112"/>
      <w:r w:rsidRPr="00D3062E">
        <w:t>6.3.3.5.3.4</w:t>
      </w:r>
      <w:r w:rsidRPr="00D3062E">
        <w:tab/>
        <w:t>DELETE</w:t>
      </w:r>
      <w:bookmarkEnd w:id="2372"/>
      <w:bookmarkEnd w:id="2373"/>
      <w:bookmarkEnd w:id="2374"/>
      <w:bookmarkEnd w:id="2375"/>
      <w:bookmarkEnd w:id="2376"/>
      <w:bookmarkEnd w:id="2377"/>
      <w:bookmarkEnd w:id="2378"/>
      <w:bookmarkEnd w:id="2379"/>
      <w:bookmarkEnd w:id="2380"/>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381" w:name="_Toc151743213"/>
      <w:bookmarkStart w:id="2382" w:name="_Toc151743678"/>
      <w:bookmarkStart w:id="2383" w:name="_Toc157434678"/>
      <w:bookmarkStart w:id="2384" w:name="_Toc157436393"/>
      <w:bookmarkStart w:id="2385" w:name="_Toc157440233"/>
      <w:bookmarkStart w:id="2386" w:name="_Toc160649901"/>
      <w:bookmarkStart w:id="2387" w:name="_Toc164928183"/>
      <w:bookmarkStart w:id="2388" w:name="_Toc168550042"/>
      <w:bookmarkStart w:id="2389" w:name="_Toc170118113"/>
      <w:r w:rsidRPr="00D3062E">
        <w:rPr>
          <w:noProof/>
          <w:lang w:eastAsia="zh-CN"/>
        </w:rPr>
        <w:t>6.3</w:t>
      </w:r>
      <w:r w:rsidRPr="00D3062E">
        <w:t>.3.5.4</w:t>
      </w:r>
      <w:r w:rsidRPr="00D3062E">
        <w:tab/>
        <w:t>Resource Custom Operations</w:t>
      </w:r>
      <w:bookmarkEnd w:id="2381"/>
      <w:bookmarkEnd w:id="2382"/>
      <w:bookmarkEnd w:id="2383"/>
      <w:bookmarkEnd w:id="2384"/>
      <w:bookmarkEnd w:id="2385"/>
      <w:bookmarkEnd w:id="2386"/>
      <w:bookmarkEnd w:id="2387"/>
      <w:bookmarkEnd w:id="2388"/>
      <w:bookmarkEnd w:id="238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390" w:name="_Toc151743214"/>
      <w:bookmarkStart w:id="2391" w:name="_Toc151743679"/>
      <w:bookmarkStart w:id="2392" w:name="_Toc157434679"/>
      <w:bookmarkStart w:id="2393" w:name="_Toc157436394"/>
      <w:bookmarkStart w:id="2394" w:name="_Toc157440234"/>
      <w:bookmarkStart w:id="2395" w:name="_Toc160649902"/>
      <w:bookmarkStart w:id="2396" w:name="_Toc164928184"/>
      <w:bookmarkStart w:id="2397" w:name="_Toc168550043"/>
      <w:bookmarkStart w:id="2398" w:name="_Toc170118114"/>
      <w:r w:rsidRPr="00D3062E">
        <w:rPr>
          <w:noProof/>
          <w:lang w:eastAsia="zh-CN"/>
        </w:rPr>
        <w:t>6.3</w:t>
      </w:r>
      <w:r w:rsidRPr="00D3062E">
        <w:t>.4</w:t>
      </w:r>
      <w:r w:rsidRPr="00D3062E">
        <w:tab/>
      </w:r>
      <w:bookmarkEnd w:id="2256"/>
      <w:r w:rsidRPr="00D3062E">
        <w:t>Custom Operations without associated resources</w:t>
      </w:r>
      <w:bookmarkEnd w:id="2257"/>
      <w:bookmarkEnd w:id="2258"/>
      <w:bookmarkEnd w:id="2259"/>
      <w:bookmarkEnd w:id="2260"/>
      <w:bookmarkEnd w:id="2261"/>
      <w:bookmarkEnd w:id="2262"/>
      <w:bookmarkEnd w:id="2390"/>
      <w:bookmarkEnd w:id="2391"/>
      <w:bookmarkEnd w:id="2392"/>
      <w:bookmarkEnd w:id="2393"/>
      <w:bookmarkEnd w:id="2394"/>
      <w:bookmarkEnd w:id="2395"/>
      <w:bookmarkEnd w:id="2396"/>
      <w:bookmarkEnd w:id="2397"/>
      <w:bookmarkEnd w:id="2398"/>
    </w:p>
    <w:p w14:paraId="11A306A9" w14:textId="77777777" w:rsidR="00BF1CFD" w:rsidRPr="00D3062E" w:rsidRDefault="00BF1CFD" w:rsidP="00BF1CFD">
      <w:bookmarkStart w:id="2399" w:name="_Toc96843432"/>
      <w:bookmarkStart w:id="2400" w:name="_Toc96844407"/>
      <w:bookmarkStart w:id="2401" w:name="_Toc100739980"/>
      <w:bookmarkStart w:id="2402" w:name="_Toc129252553"/>
      <w:bookmarkStart w:id="2403" w:name="_Toc144024258"/>
      <w:bookmarkStart w:id="2404"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405" w:name="_Toc151743215"/>
      <w:bookmarkStart w:id="2406" w:name="_Toc151743680"/>
      <w:bookmarkStart w:id="2407" w:name="_Toc157434680"/>
      <w:bookmarkStart w:id="2408" w:name="_Toc157436395"/>
      <w:bookmarkStart w:id="2409" w:name="_Toc157440235"/>
      <w:bookmarkStart w:id="2410" w:name="_Toc160649903"/>
      <w:bookmarkStart w:id="2411" w:name="_Toc164928185"/>
      <w:bookmarkStart w:id="2412" w:name="_Toc168550044"/>
      <w:bookmarkStart w:id="2413" w:name="_Toc170118115"/>
      <w:r w:rsidRPr="00D3062E">
        <w:rPr>
          <w:noProof/>
          <w:lang w:eastAsia="zh-CN"/>
        </w:rPr>
        <w:t>6.3</w:t>
      </w:r>
      <w:r w:rsidRPr="00D3062E">
        <w:t>.5</w:t>
      </w:r>
      <w:r w:rsidRPr="00D3062E">
        <w:tab/>
        <w:t>Notifications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ABBC05E" w14:textId="77777777" w:rsidR="00311EA5" w:rsidRPr="00D3062E" w:rsidRDefault="00311EA5" w:rsidP="00311EA5">
      <w:pPr>
        <w:pStyle w:val="41"/>
      </w:pPr>
      <w:bookmarkStart w:id="2414" w:name="_Toc144024163"/>
      <w:bookmarkStart w:id="2415" w:name="_Toc148176876"/>
      <w:bookmarkStart w:id="2416" w:name="_Toc148358926"/>
      <w:bookmarkStart w:id="2417" w:name="_Toc151743216"/>
      <w:bookmarkStart w:id="2418" w:name="_Toc151743681"/>
      <w:bookmarkStart w:id="2419" w:name="_Toc157434681"/>
      <w:bookmarkStart w:id="2420" w:name="_Toc157436396"/>
      <w:bookmarkStart w:id="2421" w:name="_Toc157440236"/>
      <w:bookmarkStart w:id="2422" w:name="_Toc160649904"/>
      <w:bookmarkStart w:id="2423" w:name="_Toc164928186"/>
      <w:bookmarkStart w:id="2424" w:name="_Toc168550045"/>
      <w:bookmarkStart w:id="2425" w:name="_Toc170118116"/>
      <w:bookmarkStart w:id="2426" w:name="_Toc144024265"/>
      <w:bookmarkStart w:id="2427" w:name="_Toc144459697"/>
      <w:bookmarkStart w:id="2428" w:name="_Toc96843453"/>
      <w:bookmarkStart w:id="2429" w:name="_Toc96844428"/>
      <w:bookmarkStart w:id="2430" w:name="_Toc100740001"/>
      <w:bookmarkStart w:id="2431" w:name="_Toc129252574"/>
      <w:r w:rsidRPr="00D3062E">
        <w:rPr>
          <w:noProof/>
          <w:lang w:eastAsia="zh-CN"/>
        </w:rPr>
        <w:t>6.3</w:t>
      </w:r>
      <w:r w:rsidRPr="00D3062E">
        <w:t>.5.1</w:t>
      </w:r>
      <w:r w:rsidRPr="00D3062E">
        <w:tab/>
        <w:t>General</w:t>
      </w:r>
      <w:bookmarkEnd w:id="2414"/>
      <w:bookmarkEnd w:id="2415"/>
      <w:bookmarkEnd w:id="2416"/>
      <w:bookmarkEnd w:id="2417"/>
      <w:bookmarkEnd w:id="2418"/>
      <w:bookmarkEnd w:id="2419"/>
      <w:bookmarkEnd w:id="2420"/>
      <w:bookmarkEnd w:id="2421"/>
      <w:bookmarkEnd w:id="2422"/>
      <w:bookmarkEnd w:id="2423"/>
      <w:bookmarkEnd w:id="2424"/>
      <w:bookmarkEnd w:id="24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432" w:name="_Toc151743217"/>
      <w:bookmarkStart w:id="2433" w:name="_Toc151743682"/>
      <w:bookmarkStart w:id="2434" w:name="_Toc157434682"/>
      <w:bookmarkStart w:id="2435" w:name="_Toc157436397"/>
      <w:bookmarkStart w:id="2436" w:name="_Toc157440237"/>
      <w:bookmarkStart w:id="2437" w:name="_Toc160649905"/>
      <w:bookmarkStart w:id="2438" w:name="_Toc164928187"/>
      <w:bookmarkStart w:id="2439" w:name="_Toc168550046"/>
      <w:bookmarkStart w:id="2440" w:name="_Toc170118117"/>
      <w:r w:rsidRPr="00D3062E">
        <w:rPr>
          <w:noProof/>
          <w:lang w:eastAsia="zh-CN"/>
        </w:rPr>
        <w:t>6.3</w:t>
      </w:r>
      <w:r w:rsidRPr="00D3062E">
        <w:t>.5.2</w:t>
      </w:r>
      <w:r w:rsidRPr="00D3062E">
        <w:tab/>
        <w:t>Policy Usage Notification</w:t>
      </w:r>
      <w:bookmarkEnd w:id="2432"/>
      <w:bookmarkEnd w:id="2433"/>
      <w:bookmarkEnd w:id="2434"/>
      <w:bookmarkEnd w:id="2435"/>
      <w:bookmarkEnd w:id="2436"/>
      <w:bookmarkEnd w:id="2437"/>
      <w:bookmarkEnd w:id="2438"/>
      <w:bookmarkEnd w:id="2439"/>
      <w:bookmarkEnd w:id="2440"/>
    </w:p>
    <w:p w14:paraId="19B1B248" w14:textId="2C55B7A5" w:rsidR="00BF1CFD" w:rsidRPr="00D3062E" w:rsidRDefault="00BF1CFD" w:rsidP="00BF1CFD">
      <w:pPr>
        <w:pStyle w:val="51"/>
        <w:rPr>
          <w:noProof/>
        </w:rPr>
      </w:pPr>
      <w:bookmarkStart w:id="2441" w:name="_Toc151743218"/>
      <w:bookmarkStart w:id="2442" w:name="_Toc151743683"/>
      <w:bookmarkStart w:id="2443" w:name="_Toc157434683"/>
      <w:bookmarkStart w:id="2444" w:name="_Toc157436398"/>
      <w:bookmarkStart w:id="2445" w:name="_Toc157440238"/>
      <w:bookmarkStart w:id="2446" w:name="_Toc160649906"/>
      <w:bookmarkStart w:id="2447" w:name="_Toc164928188"/>
      <w:bookmarkStart w:id="2448" w:name="_Toc168550047"/>
      <w:bookmarkStart w:id="2449" w:name="_Toc170118118"/>
      <w:r w:rsidRPr="00D3062E">
        <w:rPr>
          <w:noProof/>
          <w:lang w:eastAsia="zh-CN"/>
        </w:rPr>
        <w:t>6.3</w:t>
      </w:r>
      <w:r w:rsidRPr="00D3062E">
        <w:t>.5.2</w:t>
      </w:r>
      <w:r w:rsidRPr="00D3062E">
        <w:rPr>
          <w:noProof/>
        </w:rPr>
        <w:t>.1</w:t>
      </w:r>
      <w:r w:rsidRPr="00D3062E">
        <w:rPr>
          <w:noProof/>
        </w:rPr>
        <w:tab/>
        <w:t>Description</w:t>
      </w:r>
      <w:bookmarkEnd w:id="2441"/>
      <w:bookmarkEnd w:id="2442"/>
      <w:bookmarkEnd w:id="2443"/>
      <w:bookmarkEnd w:id="2444"/>
      <w:bookmarkEnd w:id="2445"/>
      <w:bookmarkEnd w:id="2446"/>
      <w:bookmarkEnd w:id="2447"/>
      <w:bookmarkEnd w:id="2448"/>
      <w:bookmarkEnd w:id="244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450" w:name="_Toc151743219"/>
      <w:bookmarkStart w:id="2451" w:name="_Toc151743684"/>
      <w:bookmarkStart w:id="2452" w:name="_Toc157434684"/>
      <w:bookmarkStart w:id="2453" w:name="_Toc157436399"/>
      <w:bookmarkStart w:id="2454" w:name="_Toc157440239"/>
      <w:bookmarkStart w:id="2455" w:name="_Toc160649907"/>
      <w:bookmarkStart w:id="2456" w:name="_Toc164928189"/>
      <w:bookmarkStart w:id="2457" w:name="_Toc168550048"/>
      <w:bookmarkStart w:id="2458" w:name="_Toc170118119"/>
      <w:r w:rsidRPr="00D3062E">
        <w:rPr>
          <w:noProof/>
          <w:lang w:eastAsia="zh-CN"/>
        </w:rPr>
        <w:t>6.3</w:t>
      </w:r>
      <w:r w:rsidRPr="00D3062E">
        <w:t>.5.2</w:t>
      </w:r>
      <w:r w:rsidRPr="00D3062E">
        <w:rPr>
          <w:noProof/>
        </w:rPr>
        <w:t>.2</w:t>
      </w:r>
      <w:r w:rsidRPr="00D3062E">
        <w:rPr>
          <w:noProof/>
        </w:rPr>
        <w:tab/>
        <w:t>Target URI</w:t>
      </w:r>
      <w:bookmarkEnd w:id="2450"/>
      <w:bookmarkEnd w:id="2451"/>
      <w:bookmarkEnd w:id="2452"/>
      <w:bookmarkEnd w:id="2453"/>
      <w:bookmarkEnd w:id="2454"/>
      <w:bookmarkEnd w:id="2455"/>
      <w:bookmarkEnd w:id="2456"/>
      <w:bookmarkEnd w:id="2457"/>
      <w:bookmarkEnd w:id="245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459" w:name="_Toc151743220"/>
      <w:bookmarkStart w:id="2460" w:name="_Toc151743685"/>
      <w:bookmarkStart w:id="2461" w:name="_Toc157434685"/>
      <w:bookmarkStart w:id="2462" w:name="_Toc157436400"/>
      <w:bookmarkStart w:id="2463" w:name="_Toc157440240"/>
      <w:bookmarkStart w:id="2464" w:name="_Toc160649908"/>
      <w:bookmarkStart w:id="2465" w:name="_Toc164928190"/>
      <w:bookmarkStart w:id="2466" w:name="_Toc168550049"/>
      <w:bookmarkStart w:id="2467" w:name="_Toc170118120"/>
      <w:r w:rsidRPr="00D3062E">
        <w:rPr>
          <w:noProof/>
          <w:lang w:eastAsia="zh-CN"/>
        </w:rPr>
        <w:t>6.3</w:t>
      </w:r>
      <w:r w:rsidRPr="00D3062E">
        <w:t>.5.2</w:t>
      </w:r>
      <w:r w:rsidRPr="00D3062E">
        <w:rPr>
          <w:noProof/>
        </w:rPr>
        <w:t>.3</w:t>
      </w:r>
      <w:r w:rsidRPr="00D3062E">
        <w:rPr>
          <w:noProof/>
        </w:rPr>
        <w:tab/>
        <w:t>Standard Methods</w:t>
      </w:r>
      <w:bookmarkEnd w:id="2459"/>
      <w:bookmarkEnd w:id="2460"/>
      <w:bookmarkEnd w:id="2461"/>
      <w:bookmarkEnd w:id="2462"/>
      <w:bookmarkEnd w:id="2463"/>
      <w:bookmarkEnd w:id="2464"/>
      <w:bookmarkEnd w:id="2465"/>
      <w:bookmarkEnd w:id="2466"/>
      <w:bookmarkEnd w:id="2467"/>
    </w:p>
    <w:p w14:paraId="662967C8" w14:textId="77777777" w:rsidR="00311EA5" w:rsidRPr="00D3062E" w:rsidRDefault="00311EA5" w:rsidP="00311EA5">
      <w:pPr>
        <w:pStyle w:val="H6"/>
        <w:rPr>
          <w:noProof/>
        </w:rPr>
      </w:pPr>
      <w:bookmarkStart w:id="2468" w:name="_Toc157434686"/>
      <w:bookmarkStart w:id="2469" w:name="_Toc157436401"/>
      <w:bookmarkStart w:id="2470" w:name="_Toc157440241"/>
      <w:bookmarkStart w:id="2471" w:name="_Toc151743221"/>
      <w:bookmarkStart w:id="2472"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473" w:name="_Toc160649909"/>
      <w:bookmarkStart w:id="2474" w:name="_Toc164928191"/>
      <w:bookmarkStart w:id="2475" w:name="_Toc168550050"/>
      <w:bookmarkStart w:id="2476" w:name="_Toc170118121"/>
      <w:r w:rsidRPr="00D3062E">
        <w:rPr>
          <w:noProof/>
          <w:lang w:eastAsia="zh-CN"/>
        </w:rPr>
        <w:t>6.3</w:t>
      </w:r>
      <w:r w:rsidRPr="00D3062E">
        <w:t>.5.3</w:t>
      </w:r>
      <w:r w:rsidRPr="00D3062E">
        <w:tab/>
        <w:t>Policy Harmonization Notification</w:t>
      </w:r>
      <w:bookmarkEnd w:id="2468"/>
      <w:bookmarkEnd w:id="2469"/>
      <w:bookmarkEnd w:id="2470"/>
      <w:bookmarkEnd w:id="2473"/>
      <w:bookmarkEnd w:id="2474"/>
      <w:bookmarkEnd w:id="2475"/>
      <w:bookmarkEnd w:id="2476"/>
    </w:p>
    <w:p w14:paraId="4E81CDC6" w14:textId="77777777" w:rsidR="00311EA5" w:rsidRPr="00D3062E" w:rsidRDefault="00311EA5" w:rsidP="00311EA5">
      <w:pPr>
        <w:pStyle w:val="51"/>
        <w:rPr>
          <w:noProof/>
        </w:rPr>
      </w:pPr>
      <w:bookmarkStart w:id="2477" w:name="_Toc157434687"/>
      <w:bookmarkStart w:id="2478" w:name="_Toc157436402"/>
      <w:bookmarkStart w:id="2479" w:name="_Toc157440242"/>
      <w:bookmarkStart w:id="2480" w:name="_Toc160649910"/>
      <w:bookmarkStart w:id="2481" w:name="_Toc164928192"/>
      <w:bookmarkStart w:id="2482" w:name="_Toc168550051"/>
      <w:bookmarkStart w:id="2483" w:name="_Toc170118122"/>
      <w:bookmarkStart w:id="2484" w:name="_Toc157434688"/>
      <w:bookmarkStart w:id="2485" w:name="_Toc157436403"/>
      <w:bookmarkStart w:id="2486" w:name="_Toc157440243"/>
      <w:r w:rsidRPr="00D3062E">
        <w:rPr>
          <w:noProof/>
          <w:lang w:eastAsia="zh-CN"/>
        </w:rPr>
        <w:t>6.3</w:t>
      </w:r>
      <w:r w:rsidRPr="00D3062E">
        <w:t>.5.3</w:t>
      </w:r>
      <w:r w:rsidRPr="00D3062E">
        <w:rPr>
          <w:noProof/>
        </w:rPr>
        <w:t>.1</w:t>
      </w:r>
      <w:r w:rsidRPr="00D3062E">
        <w:rPr>
          <w:noProof/>
        </w:rPr>
        <w:tab/>
        <w:t>Description</w:t>
      </w:r>
      <w:bookmarkEnd w:id="2477"/>
      <w:bookmarkEnd w:id="2478"/>
      <w:bookmarkEnd w:id="2479"/>
      <w:bookmarkEnd w:id="2480"/>
      <w:bookmarkEnd w:id="2481"/>
      <w:bookmarkEnd w:id="2482"/>
      <w:bookmarkEnd w:id="2483"/>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487" w:name="_Toc160649911"/>
      <w:bookmarkStart w:id="2488" w:name="_Toc164928193"/>
      <w:bookmarkStart w:id="2489" w:name="_Toc168550052"/>
      <w:bookmarkStart w:id="2490" w:name="_Toc170118123"/>
      <w:r w:rsidRPr="00D3062E">
        <w:rPr>
          <w:noProof/>
          <w:lang w:eastAsia="zh-CN"/>
        </w:rPr>
        <w:t>6.3</w:t>
      </w:r>
      <w:r w:rsidRPr="00D3062E">
        <w:t>.5.3</w:t>
      </w:r>
      <w:r w:rsidRPr="00D3062E">
        <w:rPr>
          <w:noProof/>
        </w:rPr>
        <w:t>.2</w:t>
      </w:r>
      <w:r w:rsidRPr="00D3062E">
        <w:rPr>
          <w:noProof/>
        </w:rPr>
        <w:tab/>
        <w:t>Target URI</w:t>
      </w:r>
      <w:bookmarkEnd w:id="2484"/>
      <w:bookmarkEnd w:id="2485"/>
      <w:bookmarkEnd w:id="2486"/>
      <w:bookmarkEnd w:id="2487"/>
      <w:bookmarkEnd w:id="2488"/>
      <w:bookmarkEnd w:id="2489"/>
      <w:bookmarkEnd w:id="249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491" w:name="_Toc157434689"/>
      <w:bookmarkStart w:id="2492" w:name="_Toc157436404"/>
      <w:bookmarkStart w:id="2493" w:name="_Toc157440244"/>
      <w:bookmarkStart w:id="2494" w:name="_Toc160649912"/>
      <w:bookmarkStart w:id="2495" w:name="_Toc164928194"/>
      <w:bookmarkStart w:id="2496" w:name="_Toc168550053"/>
      <w:bookmarkStart w:id="2497" w:name="_Toc170118124"/>
      <w:r w:rsidRPr="00D3062E">
        <w:rPr>
          <w:noProof/>
          <w:lang w:eastAsia="zh-CN"/>
        </w:rPr>
        <w:t>6.3</w:t>
      </w:r>
      <w:r w:rsidRPr="00D3062E">
        <w:t>.5.3</w:t>
      </w:r>
      <w:r w:rsidRPr="00D3062E">
        <w:rPr>
          <w:noProof/>
        </w:rPr>
        <w:t>.3</w:t>
      </w:r>
      <w:r w:rsidRPr="00D3062E">
        <w:rPr>
          <w:noProof/>
        </w:rPr>
        <w:tab/>
        <w:t>Standard Methods</w:t>
      </w:r>
      <w:bookmarkEnd w:id="2491"/>
      <w:bookmarkEnd w:id="2492"/>
      <w:bookmarkEnd w:id="2493"/>
      <w:bookmarkEnd w:id="2494"/>
      <w:bookmarkEnd w:id="2495"/>
      <w:bookmarkEnd w:id="2496"/>
      <w:bookmarkEnd w:id="2497"/>
    </w:p>
    <w:p w14:paraId="50478BA7" w14:textId="77777777" w:rsidR="00311EA5" w:rsidRPr="00D3062E" w:rsidRDefault="00311EA5" w:rsidP="00311EA5">
      <w:pPr>
        <w:pStyle w:val="H6"/>
        <w:rPr>
          <w:noProof/>
        </w:rPr>
      </w:pPr>
      <w:bookmarkStart w:id="2498" w:name="_Toc157434690"/>
      <w:bookmarkStart w:id="2499" w:name="_Toc157436405"/>
      <w:bookmarkStart w:id="2500"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501" w:name="_Toc160649913"/>
      <w:bookmarkStart w:id="2502" w:name="_Toc164928195"/>
      <w:bookmarkStart w:id="2503" w:name="_Toc168550054"/>
      <w:bookmarkStart w:id="2504" w:name="_Toc170118125"/>
      <w:r w:rsidRPr="00D3062E">
        <w:rPr>
          <w:noProof/>
          <w:lang w:eastAsia="zh-CN"/>
        </w:rPr>
        <w:t>6.3</w:t>
      </w:r>
      <w:r w:rsidRPr="00D3062E">
        <w:t>.6</w:t>
      </w:r>
      <w:r w:rsidRPr="00D3062E">
        <w:tab/>
        <w:t>Data Model</w:t>
      </w:r>
      <w:bookmarkEnd w:id="2426"/>
      <w:bookmarkEnd w:id="2427"/>
      <w:bookmarkEnd w:id="2471"/>
      <w:bookmarkEnd w:id="2472"/>
      <w:bookmarkEnd w:id="2498"/>
      <w:bookmarkEnd w:id="2499"/>
      <w:bookmarkEnd w:id="2500"/>
      <w:bookmarkEnd w:id="2501"/>
      <w:bookmarkEnd w:id="2502"/>
      <w:bookmarkEnd w:id="2503"/>
      <w:bookmarkEnd w:id="2504"/>
    </w:p>
    <w:p w14:paraId="3A737CD9" w14:textId="77777777" w:rsidR="00311EA5" w:rsidRPr="00D3062E" w:rsidRDefault="00311EA5" w:rsidP="00311EA5">
      <w:pPr>
        <w:pStyle w:val="41"/>
      </w:pPr>
      <w:bookmarkStart w:id="2505" w:name="_Toc96843440"/>
      <w:bookmarkStart w:id="2506" w:name="_Toc96844415"/>
      <w:bookmarkStart w:id="2507" w:name="_Toc100739988"/>
      <w:bookmarkStart w:id="2508" w:name="_Toc129252561"/>
      <w:bookmarkStart w:id="2509" w:name="_Toc144024266"/>
      <w:bookmarkStart w:id="2510" w:name="_Toc144459698"/>
      <w:bookmarkStart w:id="2511" w:name="_Toc151743222"/>
      <w:bookmarkStart w:id="2512" w:name="_Toc151743687"/>
      <w:bookmarkStart w:id="2513" w:name="_Toc157434691"/>
      <w:bookmarkStart w:id="2514" w:name="_Toc157436406"/>
      <w:bookmarkStart w:id="2515" w:name="_Toc157440246"/>
      <w:bookmarkStart w:id="2516" w:name="_Toc160649914"/>
      <w:bookmarkStart w:id="2517" w:name="_Toc164928196"/>
      <w:bookmarkStart w:id="2518" w:name="_Toc168550055"/>
      <w:bookmarkStart w:id="2519" w:name="_Toc170118126"/>
      <w:r w:rsidRPr="00D3062E">
        <w:rPr>
          <w:noProof/>
          <w:lang w:eastAsia="zh-CN"/>
        </w:rPr>
        <w:t>6.3</w:t>
      </w:r>
      <w:r w:rsidRPr="00D3062E">
        <w:t>.6.1</w:t>
      </w:r>
      <w:r w:rsidRPr="00D3062E">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520" w:name="_Hlk150010960"/>
            <w:r w:rsidRPr="00D3062E">
              <w:t>Represents policy usage reporting data.</w:t>
            </w:r>
            <w:bookmarkEnd w:id="252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521" w:name="_Toc96843441"/>
      <w:bookmarkStart w:id="2522" w:name="_Toc96844416"/>
      <w:bookmarkStart w:id="2523" w:name="_Toc100739989"/>
      <w:bookmarkStart w:id="2524" w:name="_Toc129252562"/>
      <w:bookmarkStart w:id="2525" w:name="_Toc144024267"/>
      <w:bookmarkStart w:id="2526" w:name="_Toc144459699"/>
      <w:bookmarkStart w:id="2527" w:name="_Toc151743223"/>
      <w:bookmarkStart w:id="2528" w:name="_Toc151743688"/>
      <w:bookmarkStart w:id="2529" w:name="_Toc157434692"/>
      <w:bookmarkStart w:id="2530" w:name="_Toc157436407"/>
      <w:bookmarkStart w:id="2531" w:name="_Toc157440247"/>
      <w:bookmarkStart w:id="2532" w:name="_Toc160649915"/>
      <w:bookmarkStart w:id="2533" w:name="_Toc164928197"/>
      <w:bookmarkStart w:id="2534" w:name="_Toc168550056"/>
      <w:bookmarkStart w:id="2535" w:name="_Toc170118127"/>
      <w:r w:rsidRPr="00D3062E">
        <w:rPr>
          <w:noProof/>
          <w:lang w:eastAsia="zh-CN"/>
        </w:rPr>
        <w:t>6.3</w:t>
      </w:r>
      <w:r w:rsidRPr="00D3062E">
        <w:rPr>
          <w:lang w:val="en-US"/>
        </w:rPr>
        <w:t>.6.2</w:t>
      </w:r>
      <w:r w:rsidRPr="00D3062E">
        <w:rPr>
          <w:lang w:val="en-US"/>
        </w:rPr>
        <w:tab/>
        <w:t>Structured data types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DA4FBBE" w14:textId="716D336B" w:rsidR="00BF1CFD" w:rsidRPr="00D3062E" w:rsidRDefault="00BF1CFD" w:rsidP="00BF1CFD">
      <w:pPr>
        <w:pStyle w:val="51"/>
      </w:pPr>
      <w:bookmarkStart w:id="2536" w:name="_Toc96843442"/>
      <w:bookmarkStart w:id="2537" w:name="_Toc96844417"/>
      <w:bookmarkStart w:id="2538" w:name="_Toc100739990"/>
      <w:bookmarkStart w:id="2539" w:name="_Toc129252563"/>
      <w:bookmarkStart w:id="2540" w:name="_Toc144024268"/>
      <w:bookmarkStart w:id="2541" w:name="_Toc144459700"/>
      <w:bookmarkStart w:id="2542" w:name="_Toc151743224"/>
      <w:bookmarkStart w:id="2543" w:name="_Toc151743689"/>
      <w:bookmarkStart w:id="2544" w:name="_Toc157434693"/>
      <w:bookmarkStart w:id="2545" w:name="_Toc157436408"/>
      <w:bookmarkStart w:id="2546" w:name="_Toc157440248"/>
      <w:bookmarkStart w:id="2547" w:name="_Toc160649916"/>
      <w:bookmarkStart w:id="2548" w:name="_Toc164928198"/>
      <w:bookmarkStart w:id="2549" w:name="_Toc168550057"/>
      <w:bookmarkStart w:id="2550" w:name="_Toc170118128"/>
      <w:r w:rsidRPr="00D3062E">
        <w:rPr>
          <w:noProof/>
          <w:lang w:eastAsia="zh-CN"/>
        </w:rPr>
        <w:t>6.3</w:t>
      </w:r>
      <w:r w:rsidRPr="00D3062E">
        <w:t>.6.2.1</w:t>
      </w:r>
      <w:r w:rsidRPr="00D3062E">
        <w:tab/>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551" w:name="_Toc157434694"/>
      <w:bookmarkStart w:id="2552" w:name="_Toc151743225"/>
      <w:bookmarkStart w:id="2553" w:name="_Toc151743690"/>
      <w:bookmarkStart w:id="2554" w:name="_Toc157436409"/>
      <w:bookmarkStart w:id="2555" w:name="_Toc157440249"/>
      <w:bookmarkStart w:id="2556" w:name="_Toc160649917"/>
      <w:bookmarkStart w:id="2557" w:name="_Toc164928199"/>
      <w:bookmarkStart w:id="2558" w:name="_Toc168550058"/>
      <w:bookmarkStart w:id="2559" w:name="_Toc170118129"/>
      <w:bookmarkStart w:id="2560" w:name="_Toc151743226"/>
      <w:bookmarkStart w:id="2561" w:name="_Toc151743691"/>
      <w:bookmarkStart w:id="2562" w:name="_Toc157434695"/>
      <w:bookmarkStart w:id="2563" w:name="_Toc157436410"/>
      <w:bookmarkStart w:id="2564" w:name="_Toc157440250"/>
      <w:bookmarkStart w:id="2565" w:name="_Toc96843444"/>
      <w:bookmarkStart w:id="2566" w:name="_Toc96844419"/>
      <w:bookmarkStart w:id="2567" w:name="_Toc100739992"/>
      <w:bookmarkStart w:id="2568" w:name="_Toc129252565"/>
      <w:bookmarkStart w:id="2569" w:name="_Toc144024270"/>
      <w:bookmarkStart w:id="2570" w:name="_Toc144459702"/>
      <w:r w:rsidRPr="00D3062E">
        <w:rPr>
          <w:noProof/>
          <w:lang w:eastAsia="zh-CN"/>
        </w:rPr>
        <w:t>6.3</w:t>
      </w:r>
      <w:r w:rsidRPr="00D3062E">
        <w:t>.6.2.2</w:t>
      </w:r>
      <w:r w:rsidRPr="00D3062E">
        <w:tab/>
        <w:t>Type: Policy</w:t>
      </w:r>
      <w:bookmarkEnd w:id="2551"/>
      <w:bookmarkEnd w:id="2552"/>
      <w:bookmarkEnd w:id="2553"/>
      <w:bookmarkEnd w:id="2554"/>
      <w:bookmarkEnd w:id="2555"/>
      <w:bookmarkEnd w:id="2556"/>
      <w:bookmarkEnd w:id="2557"/>
      <w:bookmarkEnd w:id="2558"/>
      <w:bookmarkEnd w:id="255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571" w:name="_Toc160649918"/>
      <w:bookmarkStart w:id="2572" w:name="_Toc164928200"/>
      <w:bookmarkStart w:id="2573" w:name="_Toc168550059"/>
      <w:bookmarkStart w:id="2574" w:name="_Toc170118130"/>
      <w:r w:rsidRPr="00D3062E">
        <w:rPr>
          <w:noProof/>
          <w:lang w:eastAsia="zh-CN"/>
        </w:rPr>
        <w:t>6.3</w:t>
      </w:r>
      <w:r w:rsidRPr="00D3062E">
        <w:t>.6.2.3</w:t>
      </w:r>
      <w:r w:rsidRPr="00D3062E">
        <w:tab/>
        <w:t>Type: PolicyPatch</w:t>
      </w:r>
      <w:bookmarkEnd w:id="2560"/>
      <w:bookmarkEnd w:id="2561"/>
      <w:bookmarkEnd w:id="2562"/>
      <w:bookmarkEnd w:id="2563"/>
      <w:bookmarkEnd w:id="2564"/>
      <w:bookmarkEnd w:id="2571"/>
      <w:bookmarkEnd w:id="2572"/>
      <w:bookmarkEnd w:id="2573"/>
      <w:bookmarkEnd w:id="2574"/>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575" w:name="_Toc160649919"/>
      <w:bookmarkStart w:id="2576" w:name="_Toc164928201"/>
      <w:bookmarkStart w:id="2577" w:name="_Toc168550060"/>
      <w:bookmarkStart w:id="2578" w:name="_Toc170118131"/>
      <w:bookmarkStart w:id="2579" w:name="_Toc151743228"/>
      <w:bookmarkStart w:id="2580" w:name="_Toc151743693"/>
      <w:bookmarkStart w:id="2581" w:name="_Toc157434697"/>
      <w:bookmarkStart w:id="2582" w:name="_Toc157436412"/>
      <w:bookmarkStart w:id="2583" w:name="_Toc157440252"/>
      <w:bookmarkStart w:id="2584" w:name="_Toc96843447"/>
      <w:bookmarkStart w:id="2585" w:name="_Toc96844422"/>
      <w:bookmarkStart w:id="2586" w:name="_Toc100739995"/>
      <w:bookmarkStart w:id="2587" w:name="_Toc129252568"/>
      <w:bookmarkStart w:id="2588" w:name="_Toc144024278"/>
      <w:bookmarkStart w:id="2589" w:name="_Toc144459710"/>
      <w:bookmarkEnd w:id="2565"/>
      <w:bookmarkEnd w:id="2566"/>
      <w:bookmarkEnd w:id="2567"/>
      <w:bookmarkEnd w:id="2568"/>
      <w:bookmarkEnd w:id="2569"/>
      <w:bookmarkEnd w:id="2570"/>
      <w:r w:rsidRPr="00D3062E">
        <w:rPr>
          <w:noProof/>
          <w:lang w:eastAsia="zh-CN"/>
        </w:rPr>
        <w:t>6.3</w:t>
      </w:r>
      <w:r w:rsidRPr="00D3062E">
        <w:t>.6.2.4</w:t>
      </w:r>
      <w:r w:rsidRPr="00D3062E">
        <w:tab/>
        <w:t>Type: PolicyData</w:t>
      </w:r>
      <w:bookmarkEnd w:id="2575"/>
      <w:bookmarkEnd w:id="2576"/>
      <w:bookmarkEnd w:id="2577"/>
      <w:bookmarkEnd w:id="2578"/>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2590" w:name="_Toc160649920"/>
      <w:bookmarkStart w:id="2591" w:name="_Toc164928202"/>
      <w:bookmarkStart w:id="2592" w:name="_Toc168550061"/>
      <w:bookmarkStart w:id="2593" w:name="_Toc170118132"/>
      <w:bookmarkStart w:id="2594" w:name="_Toc151743229"/>
      <w:bookmarkStart w:id="2595" w:name="_Toc151743694"/>
      <w:bookmarkStart w:id="2596" w:name="_Toc157434698"/>
      <w:bookmarkStart w:id="2597" w:name="_Toc157436413"/>
      <w:bookmarkStart w:id="2598" w:name="_Toc157440253"/>
      <w:bookmarkEnd w:id="2579"/>
      <w:bookmarkEnd w:id="2580"/>
      <w:bookmarkEnd w:id="2581"/>
      <w:bookmarkEnd w:id="2582"/>
      <w:bookmarkEnd w:id="2583"/>
      <w:r w:rsidRPr="00D3062E">
        <w:rPr>
          <w:noProof/>
          <w:lang w:eastAsia="zh-CN"/>
        </w:rPr>
        <w:t>6.3</w:t>
      </w:r>
      <w:r w:rsidRPr="00D3062E">
        <w:t>.6.2.5</w:t>
      </w:r>
      <w:r w:rsidRPr="00D3062E">
        <w:tab/>
        <w:t>Type: PolUsageSubsc</w:t>
      </w:r>
      <w:bookmarkEnd w:id="2590"/>
      <w:bookmarkEnd w:id="2591"/>
      <w:bookmarkEnd w:id="2592"/>
      <w:bookmarkEnd w:id="259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2599" w:name="_Hlk149565478"/>
            <w:r w:rsidRPr="00D3062E">
              <w:rPr>
                <w:rFonts w:cs="Arial"/>
                <w:szCs w:val="18"/>
              </w:rPr>
              <w:t xml:space="preserve">the </w:t>
            </w:r>
            <w:r w:rsidRPr="00D3062E">
              <w:rPr>
                <w:lang w:val="en-US"/>
              </w:rPr>
              <w:t>Policy Usage</w:t>
            </w:r>
            <w:r w:rsidRPr="00D3062E">
              <w:rPr>
                <w:rFonts w:cs="Arial"/>
                <w:szCs w:val="18"/>
              </w:rPr>
              <w:t xml:space="preserve"> </w:t>
            </w:r>
            <w:bookmarkEnd w:id="259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2600" w:name="_Toc160649921"/>
      <w:bookmarkStart w:id="2601" w:name="_Toc164928203"/>
      <w:bookmarkStart w:id="2602" w:name="_Toc168550062"/>
      <w:bookmarkStart w:id="2603" w:name="_Toc170118133"/>
      <w:r w:rsidRPr="00D3062E">
        <w:rPr>
          <w:noProof/>
          <w:lang w:eastAsia="zh-CN"/>
        </w:rPr>
        <w:t>6.3</w:t>
      </w:r>
      <w:r w:rsidRPr="00D3062E">
        <w:t>.6.2.6</w:t>
      </w:r>
      <w:r w:rsidRPr="00D3062E">
        <w:tab/>
        <w:t>Type: PolUsageSubscPatch</w:t>
      </w:r>
      <w:bookmarkEnd w:id="2594"/>
      <w:bookmarkEnd w:id="2595"/>
      <w:bookmarkEnd w:id="2596"/>
      <w:bookmarkEnd w:id="2597"/>
      <w:bookmarkEnd w:id="2598"/>
      <w:bookmarkEnd w:id="2600"/>
      <w:bookmarkEnd w:id="2601"/>
      <w:bookmarkEnd w:id="2602"/>
      <w:bookmarkEnd w:id="2603"/>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2604" w:name="_Toc151743230"/>
      <w:bookmarkStart w:id="2605" w:name="_Toc151743695"/>
      <w:bookmarkStart w:id="2606" w:name="_Toc157434699"/>
      <w:bookmarkStart w:id="2607" w:name="_Toc157436414"/>
      <w:bookmarkStart w:id="2608" w:name="_Toc157440254"/>
      <w:bookmarkStart w:id="2609" w:name="_Toc160649922"/>
      <w:bookmarkStart w:id="2610" w:name="_Toc164928204"/>
      <w:bookmarkStart w:id="2611" w:name="_Toc168550063"/>
      <w:bookmarkStart w:id="2612" w:name="_Toc170118134"/>
      <w:r w:rsidRPr="00D3062E">
        <w:rPr>
          <w:noProof/>
          <w:lang w:eastAsia="zh-CN"/>
        </w:rPr>
        <w:t>6.3</w:t>
      </w:r>
      <w:r w:rsidRPr="00D3062E">
        <w:t>.6.2.7</w:t>
      </w:r>
      <w:r w:rsidRPr="00D3062E">
        <w:tab/>
        <w:t>Type: ReqPolRep</w:t>
      </w:r>
      <w:bookmarkEnd w:id="2604"/>
      <w:bookmarkEnd w:id="2605"/>
      <w:bookmarkEnd w:id="2606"/>
      <w:bookmarkEnd w:id="2607"/>
      <w:bookmarkEnd w:id="2608"/>
      <w:bookmarkEnd w:id="2609"/>
      <w:bookmarkEnd w:id="2610"/>
      <w:bookmarkEnd w:id="2611"/>
      <w:bookmarkEnd w:id="2612"/>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2613" w:name="_Toc151743231"/>
      <w:bookmarkStart w:id="2614" w:name="_Toc151743696"/>
      <w:bookmarkStart w:id="2615" w:name="_Toc157434700"/>
      <w:bookmarkStart w:id="2616" w:name="_Toc157436415"/>
      <w:bookmarkStart w:id="2617" w:name="_Toc157440255"/>
      <w:bookmarkStart w:id="2618" w:name="_Toc160649923"/>
      <w:bookmarkStart w:id="2619" w:name="_Toc164928205"/>
      <w:bookmarkStart w:id="2620" w:name="_Toc168550064"/>
      <w:bookmarkStart w:id="2621" w:name="_Toc170118135"/>
      <w:r w:rsidRPr="00D3062E">
        <w:rPr>
          <w:noProof/>
          <w:lang w:eastAsia="zh-CN"/>
        </w:rPr>
        <w:t>6.3</w:t>
      </w:r>
      <w:r w:rsidRPr="00D3062E">
        <w:t>.6.2.8</w:t>
      </w:r>
      <w:r w:rsidRPr="00D3062E">
        <w:tab/>
        <w:t xml:space="preserve">Type: </w:t>
      </w:r>
      <w:bookmarkStart w:id="2622" w:name="_Hlk149565294"/>
      <w:r w:rsidRPr="00D3062E">
        <w:t>PolUsageNotif</w:t>
      </w:r>
      <w:bookmarkEnd w:id="2613"/>
      <w:bookmarkEnd w:id="2614"/>
      <w:bookmarkEnd w:id="2615"/>
      <w:bookmarkEnd w:id="2616"/>
      <w:bookmarkEnd w:id="2617"/>
      <w:bookmarkEnd w:id="2618"/>
      <w:bookmarkEnd w:id="2619"/>
      <w:bookmarkEnd w:id="2620"/>
      <w:bookmarkEnd w:id="2621"/>
      <w:bookmarkEnd w:id="2622"/>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2623" w:name="_Toc151743232"/>
      <w:bookmarkStart w:id="2624" w:name="_Toc151743697"/>
      <w:bookmarkStart w:id="2625" w:name="_Toc157434701"/>
      <w:bookmarkStart w:id="2626" w:name="_Toc157436416"/>
      <w:bookmarkStart w:id="2627" w:name="_Toc157440256"/>
      <w:bookmarkStart w:id="2628" w:name="_Toc160649924"/>
      <w:bookmarkStart w:id="2629" w:name="_Toc164928206"/>
      <w:bookmarkStart w:id="2630" w:name="_Toc168550065"/>
      <w:bookmarkStart w:id="2631" w:name="_Toc170118136"/>
      <w:r w:rsidRPr="00D3062E">
        <w:rPr>
          <w:noProof/>
          <w:lang w:eastAsia="zh-CN"/>
        </w:rPr>
        <w:t>6.3</w:t>
      </w:r>
      <w:r w:rsidRPr="00D3062E">
        <w:t>.6.2.9</w:t>
      </w:r>
      <w:r w:rsidRPr="00D3062E">
        <w:tab/>
        <w:t>Type: PolRepData</w:t>
      </w:r>
      <w:bookmarkEnd w:id="2623"/>
      <w:bookmarkEnd w:id="2624"/>
      <w:bookmarkEnd w:id="2625"/>
      <w:bookmarkEnd w:id="2626"/>
      <w:bookmarkEnd w:id="2627"/>
      <w:bookmarkEnd w:id="2628"/>
      <w:bookmarkEnd w:id="2629"/>
      <w:bookmarkEnd w:id="2630"/>
      <w:bookmarkEnd w:id="263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2632" w:name="_Hlk150011030"/>
            <w:r w:rsidRPr="00D3062E">
              <w:t>count</w:t>
            </w:r>
            <w:bookmarkEnd w:id="263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2633" w:name="_Hlk150011074"/>
            <w:r w:rsidRPr="00D3062E">
              <w:t>timeSpent</w:t>
            </w:r>
            <w:bookmarkEnd w:id="263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2634" w:name="_Hlk150011098"/>
            <w:r w:rsidRPr="00D3062E">
              <w:t>preEmptCount</w:t>
            </w:r>
            <w:bookmarkEnd w:id="263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2635" w:name="_Hlk150011103"/>
            <w:r w:rsidRPr="00D3062E">
              <w:t>preEmptPolId</w:t>
            </w:r>
            <w:bookmarkEnd w:id="263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2636" w:name="_Toc157434702"/>
      <w:bookmarkStart w:id="2637" w:name="_Toc157436417"/>
      <w:bookmarkStart w:id="2638" w:name="_Toc157440257"/>
      <w:bookmarkStart w:id="2639" w:name="_Toc160649925"/>
      <w:bookmarkStart w:id="2640" w:name="_Toc164928207"/>
      <w:bookmarkStart w:id="2641" w:name="_Toc168550066"/>
      <w:bookmarkStart w:id="2642" w:name="_Toc170118137"/>
      <w:bookmarkStart w:id="2643" w:name="_Toc157434703"/>
      <w:bookmarkStart w:id="2644" w:name="_Toc157436418"/>
      <w:bookmarkStart w:id="2645" w:name="_Toc157440258"/>
      <w:bookmarkStart w:id="2646" w:name="_Toc151743233"/>
      <w:bookmarkStart w:id="2647" w:name="_Toc151743698"/>
      <w:r w:rsidRPr="00D3062E">
        <w:rPr>
          <w:noProof/>
          <w:lang w:eastAsia="zh-CN"/>
        </w:rPr>
        <w:t>6.3</w:t>
      </w:r>
      <w:r w:rsidRPr="00D3062E">
        <w:t>.6.2.10</w:t>
      </w:r>
      <w:r w:rsidRPr="00D3062E">
        <w:tab/>
        <w:t>Type: PolDeleteReq</w:t>
      </w:r>
      <w:bookmarkEnd w:id="2636"/>
      <w:bookmarkEnd w:id="2637"/>
      <w:bookmarkEnd w:id="2638"/>
      <w:bookmarkEnd w:id="2639"/>
      <w:bookmarkEnd w:id="2640"/>
      <w:bookmarkEnd w:id="2641"/>
      <w:bookmarkEnd w:id="264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2648" w:name="_Toc160649926"/>
      <w:bookmarkStart w:id="2649" w:name="_Toc164928208"/>
      <w:bookmarkStart w:id="2650" w:name="_Toc168550067"/>
      <w:bookmarkStart w:id="2651" w:name="_Toc170118138"/>
      <w:bookmarkStart w:id="2652" w:name="_Toc157434704"/>
      <w:bookmarkStart w:id="2653" w:name="_Toc157436419"/>
      <w:bookmarkStart w:id="2654" w:name="_Toc157440259"/>
      <w:bookmarkEnd w:id="2643"/>
      <w:bookmarkEnd w:id="2644"/>
      <w:bookmarkEnd w:id="2645"/>
      <w:r w:rsidRPr="00D3062E">
        <w:rPr>
          <w:noProof/>
          <w:lang w:eastAsia="zh-CN"/>
        </w:rPr>
        <w:t>6.3</w:t>
      </w:r>
      <w:r w:rsidRPr="00D3062E">
        <w:t>.6.2.11</w:t>
      </w:r>
      <w:r w:rsidRPr="00D3062E">
        <w:tab/>
        <w:t>Type: PolDeleteResp</w:t>
      </w:r>
      <w:bookmarkEnd w:id="2648"/>
      <w:bookmarkEnd w:id="2649"/>
      <w:bookmarkEnd w:id="2650"/>
      <w:bookmarkEnd w:id="265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2655" w:name="_Toc160649927"/>
      <w:bookmarkStart w:id="2656" w:name="_Toc164928209"/>
      <w:bookmarkStart w:id="2657" w:name="_Toc168550068"/>
      <w:bookmarkStart w:id="2658" w:name="_Toc170118139"/>
      <w:r w:rsidRPr="00D3062E">
        <w:rPr>
          <w:noProof/>
          <w:lang w:eastAsia="zh-CN"/>
        </w:rPr>
        <w:t>6.3</w:t>
      </w:r>
      <w:r w:rsidRPr="00D3062E">
        <w:t>.6.2.12</w:t>
      </w:r>
      <w:r w:rsidRPr="00D3062E">
        <w:tab/>
        <w:t>Type: DefaultPolInfo</w:t>
      </w:r>
      <w:bookmarkEnd w:id="2652"/>
      <w:bookmarkEnd w:id="2653"/>
      <w:bookmarkEnd w:id="2654"/>
      <w:bookmarkEnd w:id="2655"/>
      <w:bookmarkEnd w:id="2656"/>
      <w:bookmarkEnd w:id="2657"/>
      <w:bookmarkEnd w:id="2658"/>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2659" w:name="_Toc157434705"/>
      <w:bookmarkStart w:id="2660" w:name="_Toc157436420"/>
      <w:bookmarkStart w:id="2661" w:name="_Toc157440260"/>
      <w:bookmarkStart w:id="2662" w:name="_Toc160649928"/>
      <w:bookmarkStart w:id="2663" w:name="_Toc164928210"/>
      <w:bookmarkStart w:id="2664" w:name="_Toc168550069"/>
      <w:bookmarkStart w:id="2665" w:name="_Toc170118140"/>
      <w:r w:rsidRPr="00D3062E">
        <w:rPr>
          <w:noProof/>
          <w:lang w:eastAsia="zh-CN"/>
        </w:rPr>
        <w:t>6.3</w:t>
      </w:r>
      <w:r w:rsidRPr="00D3062E">
        <w:t>.6.2.13</w:t>
      </w:r>
      <w:r w:rsidRPr="00D3062E">
        <w:tab/>
        <w:t>Type: HarmonizationNotif</w:t>
      </w:r>
      <w:bookmarkEnd w:id="2659"/>
      <w:bookmarkEnd w:id="2660"/>
      <w:bookmarkEnd w:id="2661"/>
      <w:bookmarkEnd w:id="2662"/>
      <w:bookmarkEnd w:id="2663"/>
      <w:bookmarkEnd w:id="2664"/>
      <w:bookmarkEnd w:id="2665"/>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2666" w:name="_Toc157434706"/>
      <w:bookmarkStart w:id="2667" w:name="_Toc157436421"/>
      <w:bookmarkStart w:id="2668" w:name="_Toc157440261"/>
      <w:bookmarkStart w:id="2669" w:name="_Toc160649929"/>
      <w:bookmarkStart w:id="2670" w:name="_Toc164928211"/>
      <w:bookmarkStart w:id="2671" w:name="_Toc168550070"/>
      <w:bookmarkStart w:id="2672" w:name="_Toc170118141"/>
      <w:r w:rsidRPr="00D3062E">
        <w:rPr>
          <w:noProof/>
          <w:lang w:eastAsia="zh-CN"/>
        </w:rPr>
        <w:t>6.3</w:t>
      </w:r>
      <w:r w:rsidRPr="00D3062E">
        <w:t>.6.2.14</w:t>
      </w:r>
      <w:r w:rsidRPr="00D3062E">
        <w:tab/>
        <w:t>Type: HarmonizationResp</w:t>
      </w:r>
      <w:bookmarkEnd w:id="2666"/>
      <w:bookmarkEnd w:id="2667"/>
      <w:bookmarkEnd w:id="2668"/>
      <w:bookmarkEnd w:id="2669"/>
      <w:bookmarkEnd w:id="2670"/>
      <w:bookmarkEnd w:id="2671"/>
      <w:bookmarkEnd w:id="2672"/>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2673" w:name="_Toc157434707"/>
      <w:bookmarkStart w:id="2674" w:name="_Toc157436422"/>
      <w:bookmarkStart w:id="2675" w:name="_Toc157440262"/>
      <w:bookmarkStart w:id="2676" w:name="_Toc160649930"/>
      <w:bookmarkStart w:id="2677" w:name="_Toc164928212"/>
      <w:bookmarkStart w:id="2678" w:name="_Toc168550071"/>
      <w:bookmarkStart w:id="2679" w:name="_Toc170118142"/>
      <w:r w:rsidRPr="00D3062E">
        <w:rPr>
          <w:noProof/>
          <w:lang w:eastAsia="zh-CN"/>
        </w:rPr>
        <w:t>6.3</w:t>
      </w:r>
      <w:r w:rsidRPr="00D3062E">
        <w:t>.6.2.15</w:t>
      </w:r>
      <w:r w:rsidRPr="00D3062E">
        <w:tab/>
        <w:t>Type: NetSliceId</w:t>
      </w:r>
      <w:bookmarkEnd w:id="2673"/>
      <w:bookmarkEnd w:id="2674"/>
      <w:bookmarkEnd w:id="2675"/>
      <w:bookmarkEnd w:id="2676"/>
      <w:bookmarkEnd w:id="2677"/>
      <w:bookmarkEnd w:id="2678"/>
      <w:bookmarkEnd w:id="2679"/>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2680" w:name="_Toc160649931"/>
      <w:bookmarkStart w:id="2681" w:name="_Toc164928213"/>
      <w:bookmarkStart w:id="2682" w:name="_Toc168550072"/>
      <w:bookmarkStart w:id="2683" w:name="_Toc170118143"/>
      <w:bookmarkStart w:id="2684" w:name="_Toc157434708"/>
      <w:bookmarkStart w:id="2685" w:name="_Toc157436423"/>
      <w:bookmarkStart w:id="2686" w:name="_Toc157440263"/>
      <w:r w:rsidRPr="00D3062E">
        <w:rPr>
          <w:noProof/>
          <w:lang w:eastAsia="zh-CN"/>
        </w:rPr>
        <w:t>6.3</w:t>
      </w:r>
      <w:r w:rsidRPr="00D3062E">
        <w:t>.6.2.16</w:t>
      </w:r>
      <w:r w:rsidRPr="00D3062E">
        <w:tab/>
        <w:t>Type: PolicyTriggers</w:t>
      </w:r>
      <w:bookmarkEnd w:id="2680"/>
      <w:bookmarkEnd w:id="2681"/>
      <w:bookmarkEnd w:id="2682"/>
      <w:bookmarkEnd w:id="268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2687" w:name="_Toc160649932"/>
      <w:bookmarkStart w:id="2688" w:name="_Toc164928214"/>
      <w:bookmarkStart w:id="2689" w:name="_Toc168550073"/>
      <w:bookmarkStart w:id="2690" w:name="_Toc170118144"/>
      <w:r w:rsidRPr="00D3062E">
        <w:rPr>
          <w:noProof/>
          <w:lang w:eastAsia="zh-CN"/>
        </w:rPr>
        <w:t>6.3</w:t>
      </w:r>
      <w:r w:rsidRPr="00D3062E">
        <w:t>.6.2.17</w:t>
      </w:r>
      <w:r w:rsidRPr="00D3062E">
        <w:tab/>
        <w:t>Type: PolicyActions</w:t>
      </w:r>
      <w:bookmarkEnd w:id="2687"/>
      <w:bookmarkEnd w:id="2688"/>
      <w:bookmarkEnd w:id="2689"/>
      <w:bookmarkEnd w:id="2690"/>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2691" w:name="_Toc160649933"/>
      <w:bookmarkStart w:id="2692" w:name="_Toc164928215"/>
      <w:bookmarkStart w:id="2693" w:name="_Toc168550074"/>
      <w:bookmarkStart w:id="2694" w:name="_Toc170118145"/>
      <w:r w:rsidRPr="00D3062E">
        <w:rPr>
          <w:noProof/>
          <w:lang w:eastAsia="zh-CN"/>
        </w:rPr>
        <w:t>6.3</w:t>
      </w:r>
      <w:r w:rsidRPr="00D3062E">
        <w:t>.6.2.18</w:t>
      </w:r>
      <w:r w:rsidRPr="00D3062E">
        <w:tab/>
        <w:t>Type: TimePeriodInfo</w:t>
      </w:r>
      <w:bookmarkEnd w:id="2691"/>
      <w:bookmarkEnd w:id="2692"/>
      <w:bookmarkEnd w:id="2693"/>
      <w:bookmarkEnd w:id="2694"/>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2695" w:name="_Toc160649934"/>
      <w:bookmarkStart w:id="2696" w:name="_Toc164928216"/>
      <w:bookmarkStart w:id="2697" w:name="_Toc168550075"/>
      <w:bookmarkStart w:id="2698" w:name="_Toc170118146"/>
      <w:r w:rsidRPr="00D3062E">
        <w:rPr>
          <w:noProof/>
          <w:lang w:eastAsia="zh-CN"/>
        </w:rPr>
        <w:t>6.3</w:t>
      </w:r>
      <w:r w:rsidRPr="00D3062E">
        <w:rPr>
          <w:lang w:val="en-US"/>
        </w:rPr>
        <w:t>.6.3</w:t>
      </w:r>
      <w:r w:rsidRPr="00D3062E">
        <w:rPr>
          <w:lang w:val="en-US"/>
        </w:rPr>
        <w:tab/>
        <w:t>Simple data types and enumerations</w:t>
      </w:r>
      <w:bookmarkEnd w:id="2584"/>
      <w:bookmarkEnd w:id="2585"/>
      <w:bookmarkEnd w:id="2586"/>
      <w:bookmarkEnd w:id="2587"/>
      <w:bookmarkEnd w:id="2588"/>
      <w:bookmarkEnd w:id="2589"/>
      <w:bookmarkEnd w:id="2646"/>
      <w:bookmarkEnd w:id="2647"/>
      <w:bookmarkEnd w:id="2684"/>
      <w:bookmarkEnd w:id="2685"/>
      <w:bookmarkEnd w:id="2686"/>
      <w:bookmarkEnd w:id="2695"/>
      <w:bookmarkEnd w:id="2696"/>
      <w:bookmarkEnd w:id="2697"/>
      <w:bookmarkEnd w:id="2698"/>
    </w:p>
    <w:p w14:paraId="506624E7" w14:textId="09CD52B1" w:rsidR="00BF1CFD" w:rsidRPr="00D3062E" w:rsidRDefault="00BF1CFD" w:rsidP="00BF1CFD">
      <w:pPr>
        <w:pStyle w:val="51"/>
      </w:pPr>
      <w:bookmarkStart w:id="2699" w:name="_Toc96843448"/>
      <w:bookmarkStart w:id="2700" w:name="_Toc96844423"/>
      <w:bookmarkStart w:id="2701" w:name="_Toc100739996"/>
      <w:bookmarkStart w:id="2702" w:name="_Toc129252569"/>
      <w:bookmarkStart w:id="2703" w:name="_Toc144024279"/>
      <w:bookmarkStart w:id="2704" w:name="_Toc144459711"/>
      <w:bookmarkStart w:id="2705" w:name="_Toc151743234"/>
      <w:bookmarkStart w:id="2706" w:name="_Toc151743699"/>
      <w:bookmarkStart w:id="2707" w:name="_Toc157434709"/>
      <w:bookmarkStart w:id="2708" w:name="_Toc157436424"/>
      <w:bookmarkStart w:id="2709" w:name="_Toc157440264"/>
      <w:bookmarkStart w:id="2710" w:name="_Toc160649935"/>
      <w:bookmarkStart w:id="2711" w:name="_Toc164928217"/>
      <w:bookmarkStart w:id="2712" w:name="_Toc168550076"/>
      <w:bookmarkStart w:id="2713" w:name="_Toc170118147"/>
      <w:r w:rsidRPr="00D3062E">
        <w:rPr>
          <w:noProof/>
          <w:lang w:eastAsia="zh-CN"/>
        </w:rPr>
        <w:t>6.3</w:t>
      </w:r>
      <w:r w:rsidRPr="00D3062E">
        <w:t>.6.3.1</w:t>
      </w:r>
      <w:r w:rsidRPr="00D3062E">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2714" w:name="_Toc96843449"/>
      <w:bookmarkStart w:id="2715" w:name="_Toc96844424"/>
      <w:bookmarkStart w:id="2716" w:name="_Toc100739997"/>
      <w:bookmarkStart w:id="2717" w:name="_Toc129252570"/>
      <w:bookmarkStart w:id="2718" w:name="_Toc144024280"/>
      <w:bookmarkStart w:id="2719" w:name="_Toc144459712"/>
      <w:bookmarkStart w:id="2720" w:name="_Toc151743235"/>
      <w:bookmarkStart w:id="2721" w:name="_Toc151743700"/>
      <w:bookmarkStart w:id="2722" w:name="_Toc157434710"/>
      <w:bookmarkStart w:id="2723" w:name="_Toc157436425"/>
      <w:bookmarkStart w:id="2724" w:name="_Toc157440265"/>
      <w:bookmarkStart w:id="2725" w:name="_Toc160649936"/>
      <w:bookmarkStart w:id="2726" w:name="_Toc164928218"/>
      <w:bookmarkStart w:id="2727" w:name="_Toc168550077"/>
      <w:bookmarkStart w:id="2728" w:name="_Toc170118148"/>
      <w:r w:rsidRPr="00D3062E">
        <w:rPr>
          <w:noProof/>
          <w:lang w:eastAsia="zh-CN"/>
        </w:rPr>
        <w:t>6.3</w:t>
      </w:r>
      <w:r w:rsidRPr="00D3062E">
        <w:t>.6.3.2</w:t>
      </w:r>
      <w:r w:rsidRPr="00D3062E">
        <w:tab/>
        <w:t>Simple data types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2729" w:name="_Toc157434711"/>
      <w:bookmarkStart w:id="2730" w:name="_Toc157436426"/>
      <w:bookmarkStart w:id="2731" w:name="_Toc157440266"/>
      <w:bookmarkStart w:id="2732" w:name="_Toc160649937"/>
      <w:bookmarkStart w:id="2733" w:name="_Toc164928219"/>
      <w:bookmarkStart w:id="2734" w:name="_Toc168550078"/>
      <w:bookmarkStart w:id="2735" w:name="_Toc170118149"/>
      <w:bookmarkStart w:id="2736" w:name="_Toc96843450"/>
      <w:bookmarkStart w:id="2737" w:name="_Toc96844425"/>
      <w:bookmarkStart w:id="2738" w:name="_Toc100739998"/>
      <w:bookmarkStart w:id="2739" w:name="_Toc129252571"/>
      <w:bookmarkStart w:id="2740" w:name="_Toc144024283"/>
      <w:bookmarkStart w:id="2741" w:name="_Toc144459715"/>
      <w:bookmarkStart w:id="2742" w:name="_Toc151743236"/>
      <w:bookmarkStart w:id="2743" w:name="_Toc151743701"/>
      <w:bookmarkStart w:id="2744" w:name="_Toc157434712"/>
      <w:bookmarkStart w:id="2745" w:name="_Toc157436427"/>
      <w:bookmarkStart w:id="2746" w:name="_Toc157440267"/>
      <w:r w:rsidRPr="00D3062E">
        <w:rPr>
          <w:noProof/>
          <w:lang w:eastAsia="zh-CN"/>
        </w:rPr>
        <w:t>6.3</w:t>
      </w:r>
      <w:r w:rsidRPr="00D3062E">
        <w:t>.6.3.3</w:t>
      </w:r>
      <w:r w:rsidRPr="00D3062E">
        <w:tab/>
        <w:t>Enumeration: PolicyType</w:t>
      </w:r>
      <w:bookmarkEnd w:id="2729"/>
      <w:bookmarkEnd w:id="2730"/>
      <w:bookmarkEnd w:id="2731"/>
      <w:bookmarkEnd w:id="2732"/>
      <w:bookmarkEnd w:id="2733"/>
      <w:bookmarkEnd w:id="2734"/>
      <w:bookmarkEnd w:id="2735"/>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2747" w:name="_Toc160649938"/>
      <w:bookmarkStart w:id="2748" w:name="_Toc164928220"/>
      <w:bookmarkStart w:id="2749" w:name="_Toc168550079"/>
      <w:bookmarkStart w:id="2750" w:name="_Toc170118150"/>
      <w:r w:rsidRPr="00D3062E">
        <w:rPr>
          <w:noProof/>
          <w:lang w:eastAsia="zh-CN"/>
        </w:rPr>
        <w:t>6.3</w:t>
      </w:r>
      <w:r w:rsidRPr="00D3062E">
        <w:t>.6.3.4</w:t>
      </w:r>
      <w:r w:rsidRPr="00D3062E">
        <w:tab/>
        <w:t>Enumeration: QoSAction</w:t>
      </w:r>
      <w:bookmarkEnd w:id="2747"/>
      <w:bookmarkEnd w:id="2748"/>
      <w:bookmarkEnd w:id="2749"/>
      <w:bookmarkEnd w:id="2750"/>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2751" w:name="_Toc160649939"/>
      <w:bookmarkStart w:id="2752" w:name="_Toc164928221"/>
      <w:bookmarkStart w:id="2753" w:name="_Toc168550080"/>
      <w:bookmarkStart w:id="2754" w:name="_Toc17011815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736"/>
      <w:bookmarkEnd w:id="2737"/>
      <w:bookmarkEnd w:id="2738"/>
      <w:bookmarkEnd w:id="2739"/>
      <w:bookmarkEnd w:id="2740"/>
      <w:bookmarkEnd w:id="2741"/>
      <w:bookmarkEnd w:id="2742"/>
      <w:bookmarkEnd w:id="2743"/>
      <w:bookmarkEnd w:id="2744"/>
      <w:bookmarkEnd w:id="2745"/>
      <w:bookmarkEnd w:id="2746"/>
      <w:bookmarkEnd w:id="2751"/>
      <w:bookmarkEnd w:id="2752"/>
      <w:bookmarkEnd w:id="2753"/>
      <w:bookmarkEnd w:id="2754"/>
    </w:p>
    <w:p w14:paraId="1C4A0CBC" w14:textId="77777777" w:rsidR="00BF1CFD" w:rsidRPr="00D3062E" w:rsidRDefault="00BF1CFD" w:rsidP="00BF1CFD">
      <w:bookmarkStart w:id="2755" w:name="_Toc96843451"/>
      <w:bookmarkStart w:id="2756" w:name="_Toc96844426"/>
      <w:bookmarkStart w:id="2757" w:name="_Toc100739999"/>
      <w:bookmarkStart w:id="2758" w:name="_Toc129252572"/>
      <w:bookmarkStart w:id="2759" w:name="_Toc144024284"/>
      <w:bookmarkStart w:id="2760"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2761" w:name="_Toc151743237"/>
      <w:bookmarkStart w:id="2762" w:name="_Toc151743702"/>
      <w:bookmarkStart w:id="2763" w:name="_Toc157434713"/>
      <w:bookmarkStart w:id="2764" w:name="_Toc157436428"/>
      <w:bookmarkStart w:id="2765" w:name="_Toc157440268"/>
      <w:bookmarkStart w:id="2766" w:name="_Toc160649940"/>
      <w:bookmarkStart w:id="2767" w:name="_Toc164928222"/>
      <w:bookmarkStart w:id="2768" w:name="_Toc168550081"/>
      <w:bookmarkStart w:id="2769" w:name="_Toc170118152"/>
      <w:r w:rsidRPr="00D3062E">
        <w:rPr>
          <w:noProof/>
          <w:lang w:eastAsia="zh-CN"/>
        </w:rPr>
        <w:t>6.3</w:t>
      </w:r>
      <w:r w:rsidRPr="00D3062E">
        <w:t>.6.5</w:t>
      </w:r>
      <w:r w:rsidRPr="00D3062E">
        <w:tab/>
        <w:t>Binary data</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3613B75" w14:textId="111E6446" w:rsidR="00BF1CFD" w:rsidRPr="00D3062E" w:rsidRDefault="00BF1CFD" w:rsidP="00BF1CFD">
      <w:pPr>
        <w:pStyle w:val="51"/>
      </w:pPr>
      <w:bookmarkStart w:id="2770" w:name="_Toc96843452"/>
      <w:bookmarkStart w:id="2771" w:name="_Toc96844427"/>
      <w:bookmarkStart w:id="2772" w:name="_Toc100740000"/>
      <w:bookmarkStart w:id="2773" w:name="_Toc129252573"/>
      <w:bookmarkStart w:id="2774" w:name="_Toc144024285"/>
      <w:bookmarkStart w:id="2775" w:name="_Toc144459717"/>
      <w:bookmarkStart w:id="2776" w:name="_Toc151743238"/>
      <w:bookmarkStart w:id="2777" w:name="_Toc151743703"/>
      <w:bookmarkStart w:id="2778" w:name="_Toc157434714"/>
      <w:bookmarkStart w:id="2779" w:name="_Toc157436429"/>
      <w:bookmarkStart w:id="2780" w:name="_Toc157440269"/>
      <w:bookmarkStart w:id="2781" w:name="_Toc160649941"/>
      <w:bookmarkStart w:id="2782" w:name="_Toc164928223"/>
      <w:bookmarkStart w:id="2783" w:name="_Toc168550082"/>
      <w:bookmarkStart w:id="2784" w:name="_Toc170118153"/>
      <w:r w:rsidRPr="00D3062E">
        <w:rPr>
          <w:noProof/>
          <w:lang w:eastAsia="zh-CN"/>
        </w:rPr>
        <w:t>6.3</w:t>
      </w:r>
      <w:r w:rsidRPr="00D3062E">
        <w:t>.6.5.1</w:t>
      </w:r>
      <w:r w:rsidRPr="00D3062E">
        <w:tab/>
        <w:t>Binary Data Types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2785" w:name="_Toc144024286"/>
      <w:bookmarkStart w:id="2786" w:name="_Toc144459718"/>
      <w:bookmarkStart w:id="2787" w:name="_Toc151743239"/>
      <w:bookmarkStart w:id="2788" w:name="_Toc151743704"/>
      <w:bookmarkStart w:id="2789" w:name="_Toc157434715"/>
      <w:bookmarkStart w:id="2790" w:name="_Toc157436430"/>
      <w:bookmarkStart w:id="2791" w:name="_Toc157440270"/>
      <w:bookmarkStart w:id="2792" w:name="_Toc160649942"/>
      <w:bookmarkStart w:id="2793" w:name="_Toc164928224"/>
      <w:bookmarkStart w:id="2794" w:name="_Toc168550083"/>
      <w:bookmarkStart w:id="2795" w:name="_Toc170118154"/>
      <w:r w:rsidRPr="00D3062E">
        <w:rPr>
          <w:noProof/>
          <w:lang w:eastAsia="zh-CN"/>
        </w:rPr>
        <w:t>6.3</w:t>
      </w:r>
      <w:r w:rsidRPr="00D3062E">
        <w:t>.7</w:t>
      </w:r>
      <w:r w:rsidRPr="00D3062E">
        <w:tab/>
        <w:t>Error Handling</w:t>
      </w:r>
      <w:bookmarkEnd w:id="2428"/>
      <w:bookmarkEnd w:id="2429"/>
      <w:bookmarkEnd w:id="2430"/>
      <w:bookmarkEnd w:id="2431"/>
      <w:bookmarkEnd w:id="2785"/>
      <w:bookmarkEnd w:id="2786"/>
      <w:bookmarkEnd w:id="2787"/>
      <w:bookmarkEnd w:id="2788"/>
      <w:bookmarkEnd w:id="2789"/>
      <w:bookmarkEnd w:id="2790"/>
      <w:bookmarkEnd w:id="2791"/>
      <w:bookmarkEnd w:id="2792"/>
      <w:bookmarkEnd w:id="2793"/>
      <w:bookmarkEnd w:id="2794"/>
      <w:bookmarkEnd w:id="2795"/>
    </w:p>
    <w:p w14:paraId="132C5840" w14:textId="3B2766E7" w:rsidR="00BF1CFD" w:rsidRPr="00D3062E" w:rsidRDefault="00BF1CFD" w:rsidP="00BF1CFD">
      <w:pPr>
        <w:pStyle w:val="41"/>
      </w:pPr>
      <w:bookmarkStart w:id="2796" w:name="_Toc96843454"/>
      <w:bookmarkStart w:id="2797" w:name="_Toc96844429"/>
      <w:bookmarkStart w:id="2798" w:name="_Toc100740002"/>
      <w:bookmarkStart w:id="2799" w:name="_Toc129252575"/>
      <w:bookmarkStart w:id="2800" w:name="_Toc144024287"/>
      <w:bookmarkStart w:id="2801" w:name="_Toc144459719"/>
      <w:bookmarkStart w:id="2802" w:name="_Toc151743240"/>
      <w:bookmarkStart w:id="2803" w:name="_Toc151743705"/>
      <w:bookmarkStart w:id="2804" w:name="_Toc157434716"/>
      <w:bookmarkStart w:id="2805" w:name="_Toc157436431"/>
      <w:bookmarkStart w:id="2806" w:name="_Toc157440271"/>
      <w:bookmarkStart w:id="2807" w:name="_Toc160649943"/>
      <w:bookmarkStart w:id="2808" w:name="_Toc164928225"/>
      <w:bookmarkStart w:id="2809" w:name="_Toc168550084"/>
      <w:bookmarkStart w:id="2810" w:name="_Toc170118155"/>
      <w:r w:rsidRPr="00D3062E">
        <w:rPr>
          <w:noProof/>
          <w:lang w:eastAsia="zh-CN"/>
        </w:rPr>
        <w:t>6.3</w:t>
      </w:r>
      <w:r w:rsidRPr="00D3062E">
        <w:t>.7.1</w:t>
      </w:r>
      <w:r w:rsidRPr="00D3062E">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2811" w:name="_Toc96843455"/>
      <w:bookmarkStart w:id="2812" w:name="_Toc96844430"/>
      <w:bookmarkStart w:id="2813" w:name="_Toc100740003"/>
      <w:bookmarkStart w:id="2814" w:name="_Toc129252576"/>
      <w:bookmarkStart w:id="2815" w:name="_Toc144024288"/>
      <w:bookmarkStart w:id="2816" w:name="_Toc144459720"/>
      <w:bookmarkStart w:id="2817" w:name="_Toc151743241"/>
      <w:bookmarkStart w:id="2818" w:name="_Toc151743706"/>
      <w:bookmarkStart w:id="2819" w:name="_Toc157434717"/>
      <w:bookmarkStart w:id="2820" w:name="_Toc157436432"/>
      <w:bookmarkStart w:id="2821" w:name="_Toc157440272"/>
      <w:bookmarkStart w:id="2822" w:name="_Toc160649944"/>
      <w:bookmarkStart w:id="2823" w:name="_Toc164928226"/>
      <w:bookmarkStart w:id="2824" w:name="_Toc168550085"/>
      <w:bookmarkStart w:id="2825" w:name="_Toc170118156"/>
      <w:r w:rsidRPr="00D3062E">
        <w:rPr>
          <w:noProof/>
          <w:lang w:eastAsia="zh-CN"/>
        </w:rPr>
        <w:t>6.3</w:t>
      </w:r>
      <w:r w:rsidRPr="00D3062E">
        <w:t>.7.2</w:t>
      </w:r>
      <w:r w:rsidRPr="00D3062E">
        <w:tab/>
        <w:t>Protocol Errors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2826" w:name="_Toc96843456"/>
      <w:bookmarkStart w:id="2827" w:name="_Toc96844431"/>
      <w:bookmarkStart w:id="2828" w:name="_Toc100740004"/>
      <w:bookmarkStart w:id="2829" w:name="_Toc129252577"/>
      <w:bookmarkStart w:id="2830" w:name="_Toc144024289"/>
      <w:bookmarkStart w:id="2831" w:name="_Toc144459721"/>
      <w:bookmarkStart w:id="2832" w:name="_Toc151743242"/>
      <w:bookmarkStart w:id="2833" w:name="_Toc151743707"/>
      <w:bookmarkStart w:id="2834" w:name="_Toc157434718"/>
      <w:bookmarkStart w:id="2835" w:name="_Toc157436433"/>
      <w:bookmarkStart w:id="2836" w:name="_Toc157440273"/>
      <w:bookmarkStart w:id="2837" w:name="_Toc160649945"/>
      <w:bookmarkStart w:id="2838" w:name="_Toc164928227"/>
      <w:bookmarkStart w:id="2839" w:name="_Toc168550086"/>
      <w:bookmarkStart w:id="2840" w:name="_Toc170118157"/>
      <w:r w:rsidRPr="00D3062E">
        <w:rPr>
          <w:noProof/>
          <w:lang w:eastAsia="zh-CN"/>
        </w:rPr>
        <w:t>6.3</w:t>
      </w:r>
      <w:r w:rsidRPr="00D3062E">
        <w:t>.7.3</w:t>
      </w:r>
      <w:r w:rsidRPr="00D3062E">
        <w:tab/>
        <w:t>Application Errors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2841" w:name="_Toc96843457"/>
            <w:bookmarkStart w:id="2842" w:name="_Toc96844432"/>
            <w:bookmarkStart w:id="2843" w:name="_Toc100740005"/>
            <w:bookmarkStart w:id="2844" w:name="_Toc129252578"/>
            <w:bookmarkStart w:id="2845" w:name="_Toc144024290"/>
            <w:bookmarkStart w:id="2846"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2847" w:name="_Toc151743243"/>
      <w:bookmarkStart w:id="2848" w:name="_Toc151743708"/>
      <w:bookmarkStart w:id="2849" w:name="_Toc157434719"/>
      <w:bookmarkStart w:id="2850" w:name="_Toc157436434"/>
      <w:bookmarkStart w:id="2851" w:name="_Toc157440274"/>
      <w:bookmarkStart w:id="2852" w:name="_Toc160649946"/>
      <w:bookmarkStart w:id="2853" w:name="_Toc164928228"/>
      <w:bookmarkStart w:id="2854" w:name="_Toc168550087"/>
      <w:bookmarkStart w:id="2855" w:name="_Toc170118158"/>
      <w:r w:rsidRPr="00D3062E">
        <w:rPr>
          <w:noProof/>
          <w:lang w:eastAsia="zh-CN"/>
        </w:rPr>
        <w:t>6.3</w:t>
      </w:r>
      <w:r w:rsidRPr="00D3062E">
        <w:t>.8</w:t>
      </w:r>
      <w:r w:rsidRPr="00D3062E">
        <w:rPr>
          <w:lang w:eastAsia="zh-CN"/>
        </w:rPr>
        <w:tab/>
        <w:t>Feature negotiation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2856" w:name="_Toc96843458"/>
      <w:bookmarkStart w:id="2857" w:name="_Toc96844433"/>
      <w:bookmarkStart w:id="2858" w:name="_Toc100740006"/>
      <w:bookmarkStart w:id="2859" w:name="_Toc129252579"/>
      <w:bookmarkStart w:id="2860" w:name="_Toc144024291"/>
      <w:bookmarkStart w:id="2861" w:name="_Toc144459723"/>
      <w:bookmarkStart w:id="2862" w:name="_Toc151743244"/>
      <w:bookmarkStart w:id="2863" w:name="_Toc151743709"/>
      <w:bookmarkStart w:id="2864" w:name="_Toc157434720"/>
      <w:bookmarkStart w:id="2865" w:name="_Toc157436435"/>
      <w:bookmarkStart w:id="2866" w:name="_Toc157440275"/>
      <w:bookmarkStart w:id="2867" w:name="_Toc160649947"/>
      <w:bookmarkStart w:id="2868" w:name="_Toc164928229"/>
      <w:bookmarkStart w:id="2869" w:name="_Toc168550088"/>
      <w:bookmarkStart w:id="2870" w:name="_Toc170118159"/>
      <w:r w:rsidRPr="00D3062E">
        <w:rPr>
          <w:noProof/>
          <w:lang w:eastAsia="zh-CN"/>
        </w:rPr>
        <w:t>6.3</w:t>
      </w:r>
      <w:r w:rsidRPr="00D3062E">
        <w:t>.9</w:t>
      </w:r>
      <w:r w:rsidRPr="00D3062E">
        <w:tab/>
        <w:t>Security</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2871" w:name="_Toc157434721"/>
      <w:bookmarkStart w:id="2872" w:name="_Toc157436436"/>
      <w:bookmarkStart w:id="2873" w:name="_Toc157440276"/>
      <w:bookmarkStart w:id="2874" w:name="_Toc160649948"/>
      <w:bookmarkStart w:id="2875" w:name="_Toc164928230"/>
      <w:bookmarkStart w:id="2876" w:name="_Toc168550089"/>
      <w:bookmarkStart w:id="2877" w:name="_Toc170118160"/>
      <w:bookmarkStart w:id="2878" w:name="_Toc148176945"/>
      <w:bookmarkStart w:id="2879" w:name="_Toc148358995"/>
      <w:bookmarkStart w:id="2880" w:name="_Toc151743134"/>
      <w:bookmarkStart w:id="2881" w:name="_Toc151743599"/>
      <w:bookmarkEnd w:id="1721"/>
      <w:bookmarkEnd w:id="1722"/>
      <w:r w:rsidRPr="00D3062E">
        <w:t>6.4</w:t>
      </w:r>
      <w:r w:rsidRPr="00D3062E">
        <w:tab/>
        <w:t>NSCE_NSOptimization API</w:t>
      </w:r>
      <w:bookmarkEnd w:id="2871"/>
      <w:bookmarkEnd w:id="2872"/>
      <w:bookmarkEnd w:id="2873"/>
      <w:bookmarkEnd w:id="2874"/>
      <w:bookmarkEnd w:id="2875"/>
      <w:bookmarkEnd w:id="2876"/>
      <w:bookmarkEnd w:id="2877"/>
    </w:p>
    <w:p w14:paraId="76D11936" w14:textId="59A47530" w:rsidR="000A0449" w:rsidRPr="00D3062E" w:rsidRDefault="000A0449" w:rsidP="000A0449">
      <w:pPr>
        <w:pStyle w:val="31"/>
      </w:pPr>
      <w:bookmarkStart w:id="2882" w:name="_Toc157434722"/>
      <w:bookmarkStart w:id="2883" w:name="_Toc157436437"/>
      <w:bookmarkStart w:id="2884" w:name="_Toc157440277"/>
      <w:bookmarkStart w:id="2885" w:name="_Toc160649949"/>
      <w:bookmarkStart w:id="2886" w:name="_Toc164928231"/>
      <w:bookmarkStart w:id="2887" w:name="_Toc168550090"/>
      <w:bookmarkStart w:id="2888" w:name="_Toc170118161"/>
      <w:bookmarkStart w:id="2889" w:name="_Toc144311618"/>
      <w:bookmarkStart w:id="2890" w:name="_Toc151743135"/>
      <w:bookmarkStart w:id="2891" w:name="_Toc151743600"/>
      <w:bookmarkEnd w:id="2878"/>
      <w:bookmarkEnd w:id="2879"/>
      <w:bookmarkEnd w:id="2880"/>
      <w:bookmarkEnd w:id="2881"/>
      <w:r w:rsidRPr="00D3062E">
        <w:t>6.4.1</w:t>
      </w:r>
      <w:r w:rsidRPr="00D3062E">
        <w:tab/>
        <w:t>Introduction</w:t>
      </w:r>
      <w:bookmarkEnd w:id="2882"/>
      <w:bookmarkEnd w:id="2883"/>
      <w:bookmarkEnd w:id="2884"/>
      <w:bookmarkEnd w:id="2885"/>
      <w:bookmarkEnd w:id="2886"/>
      <w:bookmarkEnd w:id="2887"/>
      <w:bookmarkEnd w:id="2888"/>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2892" w:name="_Hlk149916059"/>
      <w:r w:rsidRPr="00D3062E">
        <w:rPr>
          <w:noProof/>
        </w:rPr>
        <w:t>nsce-nso</w:t>
      </w:r>
      <w:bookmarkEnd w:id="2892"/>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2893" w:name="_Toc157434723"/>
      <w:bookmarkStart w:id="2894" w:name="_Toc157436438"/>
      <w:bookmarkStart w:id="2895" w:name="_Toc157440278"/>
      <w:bookmarkStart w:id="2896" w:name="_Toc160649950"/>
      <w:bookmarkStart w:id="2897" w:name="_Toc164928232"/>
      <w:bookmarkStart w:id="2898" w:name="_Toc168550091"/>
      <w:bookmarkStart w:id="2899" w:name="_Toc170118162"/>
      <w:bookmarkStart w:id="2900" w:name="_Toc148176947"/>
      <w:bookmarkStart w:id="2901" w:name="_Toc148358997"/>
      <w:bookmarkStart w:id="2902" w:name="_Toc151743136"/>
      <w:bookmarkStart w:id="2903" w:name="_Toc151743601"/>
      <w:bookmarkEnd w:id="2889"/>
      <w:bookmarkEnd w:id="2890"/>
      <w:bookmarkEnd w:id="2891"/>
      <w:r w:rsidRPr="00D3062E">
        <w:t>6.4.2</w:t>
      </w:r>
      <w:r w:rsidRPr="00D3062E">
        <w:tab/>
        <w:t>Usage of HTTP</w:t>
      </w:r>
      <w:bookmarkEnd w:id="2893"/>
      <w:bookmarkEnd w:id="2894"/>
      <w:bookmarkEnd w:id="2895"/>
      <w:bookmarkEnd w:id="2896"/>
      <w:bookmarkEnd w:id="2897"/>
      <w:bookmarkEnd w:id="2898"/>
      <w:bookmarkEnd w:id="289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2904" w:name="_Toc157434724"/>
      <w:bookmarkStart w:id="2905" w:name="_Toc157436439"/>
      <w:bookmarkStart w:id="2906" w:name="_Toc157440279"/>
      <w:bookmarkStart w:id="2907" w:name="_Toc160649951"/>
      <w:bookmarkStart w:id="2908" w:name="_Toc164928233"/>
      <w:bookmarkStart w:id="2909" w:name="_Toc168550092"/>
      <w:bookmarkStart w:id="2910" w:name="_Toc170118163"/>
      <w:bookmarkStart w:id="2911" w:name="_Toc148176948"/>
      <w:bookmarkStart w:id="2912" w:name="_Toc148358998"/>
      <w:bookmarkStart w:id="2913" w:name="_Toc151743137"/>
      <w:bookmarkStart w:id="2914" w:name="_Toc151743602"/>
      <w:bookmarkEnd w:id="2900"/>
      <w:bookmarkEnd w:id="2901"/>
      <w:bookmarkEnd w:id="2902"/>
      <w:bookmarkEnd w:id="2903"/>
      <w:r w:rsidRPr="00D3062E">
        <w:t>6.4.3</w:t>
      </w:r>
      <w:r w:rsidRPr="00D3062E">
        <w:tab/>
        <w:t>Resources</w:t>
      </w:r>
      <w:bookmarkEnd w:id="2904"/>
      <w:bookmarkEnd w:id="2905"/>
      <w:bookmarkEnd w:id="2906"/>
      <w:bookmarkEnd w:id="2907"/>
      <w:bookmarkEnd w:id="2908"/>
      <w:bookmarkEnd w:id="2909"/>
      <w:bookmarkEnd w:id="2910"/>
    </w:p>
    <w:p w14:paraId="37CDC62B" w14:textId="2197A4BB" w:rsidR="000A0449" w:rsidRPr="00D3062E" w:rsidRDefault="000A0449" w:rsidP="000A0449">
      <w:pPr>
        <w:pStyle w:val="41"/>
      </w:pPr>
      <w:bookmarkStart w:id="2915" w:name="_Toc157434725"/>
      <w:bookmarkStart w:id="2916" w:name="_Toc157436440"/>
      <w:bookmarkStart w:id="2917" w:name="_Toc157440280"/>
      <w:bookmarkStart w:id="2918" w:name="_Toc160649952"/>
      <w:bookmarkStart w:id="2919" w:name="_Toc164928234"/>
      <w:bookmarkStart w:id="2920" w:name="_Toc168550093"/>
      <w:bookmarkStart w:id="2921" w:name="_Toc170118164"/>
      <w:bookmarkEnd w:id="2911"/>
      <w:bookmarkEnd w:id="2912"/>
      <w:bookmarkEnd w:id="2913"/>
      <w:bookmarkEnd w:id="2914"/>
      <w:r w:rsidRPr="00D3062E">
        <w:t>6.4.3.1</w:t>
      </w:r>
      <w:r w:rsidRPr="00D3062E">
        <w:tab/>
        <w:t>Overview</w:t>
      </w:r>
      <w:bookmarkEnd w:id="2915"/>
      <w:bookmarkEnd w:id="2916"/>
      <w:bookmarkEnd w:id="2917"/>
      <w:bookmarkEnd w:id="2918"/>
      <w:bookmarkEnd w:id="2919"/>
      <w:bookmarkEnd w:id="2920"/>
      <w:bookmarkEnd w:id="2921"/>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95pt;mso-width-percent:0;mso-height-percent:0;mso-width-percent:0;mso-height-percent:0" o:ole="">
            <v:imagedata r:id="rId141" o:title=""/>
          </v:shape>
          <o:OLEObject Type="Embed" ProgID="Visio.Drawing.15" ShapeID="_x0000_i1093" DrawAspect="Content" ObjectID="_1781925836"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2922" w:name="_Hlk150155735"/>
            <w:r w:rsidRPr="00D3062E">
              <w:t>Network Slice Optimization Subscriptions</w:t>
            </w:r>
            <w:bookmarkEnd w:id="2922"/>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2923" w:name="_Toc151743603"/>
      <w:bookmarkStart w:id="2924" w:name="_Toc151743138"/>
      <w:bookmarkStart w:id="2925" w:name="_Toc157434726"/>
      <w:bookmarkStart w:id="2926" w:name="_Toc157436441"/>
      <w:bookmarkStart w:id="2927" w:name="_Toc157440281"/>
      <w:bookmarkStart w:id="2928" w:name="_Toc160649953"/>
      <w:bookmarkStart w:id="2929" w:name="_Toc164928235"/>
      <w:bookmarkStart w:id="2930" w:name="_Toc168550094"/>
      <w:bookmarkStart w:id="2931" w:name="_Toc170118165"/>
      <w:bookmarkStart w:id="2932" w:name="_Toc85734329"/>
      <w:bookmarkStart w:id="2933" w:name="_Toc89431628"/>
      <w:bookmarkStart w:id="2934" w:name="_Toc97042440"/>
      <w:bookmarkStart w:id="2935" w:name="_Toc97045584"/>
      <w:bookmarkStart w:id="2936" w:name="_Toc97155329"/>
      <w:bookmarkStart w:id="2937" w:name="_Toc101521466"/>
      <w:bookmarkStart w:id="2938" w:name="_Toc120537576"/>
      <w:bookmarkStart w:id="2939" w:name="_Toc151743139"/>
      <w:bookmarkStart w:id="2940"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2923"/>
      <w:bookmarkEnd w:id="2924"/>
      <w:bookmarkEnd w:id="2925"/>
      <w:bookmarkEnd w:id="2926"/>
      <w:bookmarkEnd w:id="2927"/>
      <w:bookmarkEnd w:id="2928"/>
      <w:bookmarkEnd w:id="2929"/>
      <w:bookmarkEnd w:id="2930"/>
      <w:bookmarkEnd w:id="2931"/>
    </w:p>
    <w:p w14:paraId="561E6B3F" w14:textId="02CA1D0D" w:rsidR="003654E0" w:rsidRPr="00D3062E" w:rsidRDefault="003654E0" w:rsidP="003654E0">
      <w:pPr>
        <w:pStyle w:val="51"/>
      </w:pPr>
      <w:bookmarkStart w:id="2941" w:name="_Toc157434727"/>
      <w:bookmarkStart w:id="2942" w:name="_Toc157436442"/>
      <w:bookmarkStart w:id="2943" w:name="_Toc157440282"/>
      <w:bookmarkStart w:id="2944" w:name="_Toc160649954"/>
      <w:bookmarkStart w:id="2945" w:name="_Toc164928236"/>
      <w:bookmarkStart w:id="2946" w:name="_Toc168550095"/>
      <w:bookmarkStart w:id="2947" w:name="_Toc170118166"/>
      <w:bookmarkStart w:id="2948" w:name="_Toc85734330"/>
      <w:bookmarkStart w:id="2949" w:name="_Toc89431629"/>
      <w:bookmarkStart w:id="2950" w:name="_Toc97042441"/>
      <w:bookmarkStart w:id="2951" w:name="_Toc97045585"/>
      <w:bookmarkStart w:id="2952" w:name="_Toc97155330"/>
      <w:bookmarkStart w:id="2953" w:name="_Toc101521467"/>
      <w:bookmarkStart w:id="2954" w:name="_Toc120537577"/>
      <w:bookmarkStart w:id="2955" w:name="_Toc151743140"/>
      <w:bookmarkStart w:id="2956" w:name="_Toc151743605"/>
      <w:bookmarkEnd w:id="2932"/>
      <w:bookmarkEnd w:id="2933"/>
      <w:bookmarkEnd w:id="2934"/>
      <w:bookmarkEnd w:id="2935"/>
      <w:bookmarkEnd w:id="2936"/>
      <w:bookmarkEnd w:id="2937"/>
      <w:bookmarkEnd w:id="2938"/>
      <w:bookmarkEnd w:id="2939"/>
      <w:bookmarkEnd w:id="2940"/>
      <w:r w:rsidRPr="00D3062E">
        <w:t>6.4.3.2.1</w:t>
      </w:r>
      <w:r w:rsidRPr="00D3062E">
        <w:tab/>
        <w:t>Description</w:t>
      </w:r>
      <w:bookmarkEnd w:id="2941"/>
      <w:bookmarkEnd w:id="2942"/>
      <w:bookmarkEnd w:id="2943"/>
      <w:bookmarkEnd w:id="2944"/>
      <w:bookmarkEnd w:id="2945"/>
      <w:bookmarkEnd w:id="2946"/>
      <w:bookmarkEnd w:id="294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957" w:name="_Toc157434728"/>
      <w:bookmarkStart w:id="2958" w:name="_Toc157436443"/>
      <w:bookmarkStart w:id="2959" w:name="_Toc157440283"/>
      <w:bookmarkStart w:id="2960" w:name="_Toc160649955"/>
      <w:bookmarkStart w:id="2961" w:name="_Toc164928237"/>
      <w:bookmarkStart w:id="2962" w:name="_Toc168550096"/>
      <w:bookmarkStart w:id="2963" w:name="_Toc170118167"/>
      <w:bookmarkStart w:id="2964" w:name="_Toc85734331"/>
      <w:bookmarkStart w:id="2965" w:name="_Toc89431630"/>
      <w:bookmarkStart w:id="2966" w:name="_Toc97042442"/>
      <w:bookmarkStart w:id="2967" w:name="_Toc97045586"/>
      <w:bookmarkStart w:id="2968" w:name="_Toc97155331"/>
      <w:bookmarkStart w:id="2969" w:name="_Toc101521468"/>
      <w:bookmarkStart w:id="2970" w:name="_Toc120537578"/>
      <w:bookmarkStart w:id="2971" w:name="_Toc151743141"/>
      <w:bookmarkStart w:id="2972" w:name="_Toc151743606"/>
      <w:bookmarkEnd w:id="2948"/>
      <w:bookmarkEnd w:id="2949"/>
      <w:bookmarkEnd w:id="2950"/>
      <w:bookmarkEnd w:id="2951"/>
      <w:bookmarkEnd w:id="2952"/>
      <w:bookmarkEnd w:id="2953"/>
      <w:bookmarkEnd w:id="2954"/>
      <w:bookmarkEnd w:id="2955"/>
      <w:bookmarkEnd w:id="2956"/>
      <w:r w:rsidRPr="00D3062E">
        <w:t>6.4.3.2.2</w:t>
      </w:r>
      <w:r w:rsidRPr="00D3062E">
        <w:rPr>
          <w:lang w:eastAsia="zh-CN"/>
        </w:rPr>
        <w:tab/>
        <w:t>Resource Definition</w:t>
      </w:r>
      <w:bookmarkEnd w:id="2957"/>
      <w:bookmarkEnd w:id="2958"/>
      <w:bookmarkEnd w:id="2959"/>
      <w:bookmarkEnd w:id="2960"/>
      <w:bookmarkEnd w:id="2961"/>
      <w:bookmarkEnd w:id="2962"/>
      <w:bookmarkEnd w:id="296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973" w:name="_Toc157434729"/>
      <w:bookmarkStart w:id="2974" w:name="_Toc157436444"/>
      <w:bookmarkStart w:id="2975" w:name="_Toc157440284"/>
      <w:bookmarkStart w:id="2976" w:name="_Toc160649956"/>
      <w:bookmarkStart w:id="2977" w:name="_Toc164928238"/>
      <w:bookmarkStart w:id="2978" w:name="_Toc168550097"/>
      <w:bookmarkStart w:id="2979" w:name="_Toc170118168"/>
      <w:bookmarkStart w:id="2980" w:name="_Toc85734332"/>
      <w:bookmarkStart w:id="2981" w:name="_Toc89431631"/>
      <w:bookmarkStart w:id="2982" w:name="_Toc97042443"/>
      <w:bookmarkStart w:id="2983" w:name="_Toc97045587"/>
      <w:bookmarkStart w:id="2984" w:name="_Toc97155332"/>
      <w:bookmarkStart w:id="2985" w:name="_Toc101521469"/>
      <w:bookmarkStart w:id="2986" w:name="_Toc120537579"/>
      <w:bookmarkStart w:id="2987" w:name="_Toc151743142"/>
      <w:bookmarkStart w:id="2988" w:name="_Toc151743607"/>
      <w:bookmarkEnd w:id="2964"/>
      <w:bookmarkEnd w:id="2965"/>
      <w:bookmarkEnd w:id="2966"/>
      <w:bookmarkEnd w:id="2967"/>
      <w:bookmarkEnd w:id="2968"/>
      <w:bookmarkEnd w:id="2969"/>
      <w:bookmarkEnd w:id="2970"/>
      <w:bookmarkEnd w:id="2971"/>
      <w:bookmarkEnd w:id="2972"/>
      <w:r w:rsidRPr="00D3062E">
        <w:rPr>
          <w:lang w:eastAsia="zh-CN"/>
        </w:rPr>
        <w:t>6.4.3.2.3</w:t>
      </w:r>
      <w:r w:rsidRPr="00D3062E">
        <w:rPr>
          <w:lang w:eastAsia="zh-CN"/>
        </w:rPr>
        <w:tab/>
        <w:t>Resource Standard Methods</w:t>
      </w:r>
      <w:bookmarkEnd w:id="2973"/>
      <w:bookmarkEnd w:id="2974"/>
      <w:bookmarkEnd w:id="2975"/>
      <w:bookmarkEnd w:id="2976"/>
      <w:bookmarkEnd w:id="2977"/>
      <w:bookmarkEnd w:id="2978"/>
      <w:bookmarkEnd w:id="2979"/>
    </w:p>
    <w:p w14:paraId="3265D8FC" w14:textId="414AA3A7" w:rsidR="003654E0" w:rsidRPr="00D3062E" w:rsidRDefault="003654E0" w:rsidP="00B13605">
      <w:pPr>
        <w:pStyle w:val="6"/>
      </w:pPr>
      <w:bookmarkStart w:id="2989" w:name="_Toc157434730"/>
      <w:bookmarkStart w:id="2990" w:name="_Toc157436445"/>
      <w:bookmarkStart w:id="2991" w:name="_Toc157440285"/>
      <w:bookmarkStart w:id="2992" w:name="_Toc160649957"/>
      <w:bookmarkStart w:id="2993" w:name="_Toc164928239"/>
      <w:bookmarkStart w:id="2994" w:name="_Toc168550098"/>
      <w:bookmarkStart w:id="2995" w:name="_Toc170118169"/>
      <w:bookmarkStart w:id="2996" w:name="_Toc85734333"/>
      <w:bookmarkStart w:id="2997" w:name="_Toc89431632"/>
      <w:bookmarkStart w:id="2998" w:name="_Toc97042444"/>
      <w:bookmarkStart w:id="2999" w:name="_Toc97045588"/>
      <w:bookmarkStart w:id="3000" w:name="_Toc97155333"/>
      <w:bookmarkStart w:id="3001" w:name="_Toc101521470"/>
      <w:bookmarkStart w:id="3002" w:name="_Toc120537580"/>
      <w:bookmarkStart w:id="3003" w:name="_Toc151743143"/>
      <w:bookmarkStart w:id="3004" w:name="_Toc151743608"/>
      <w:bookmarkEnd w:id="2980"/>
      <w:bookmarkEnd w:id="2981"/>
      <w:bookmarkEnd w:id="2982"/>
      <w:bookmarkEnd w:id="2983"/>
      <w:bookmarkEnd w:id="2984"/>
      <w:bookmarkEnd w:id="2985"/>
      <w:bookmarkEnd w:id="2986"/>
      <w:bookmarkEnd w:id="2987"/>
      <w:bookmarkEnd w:id="2988"/>
      <w:r w:rsidRPr="00D3062E">
        <w:t>6.4.3.2.3.1</w:t>
      </w:r>
      <w:r w:rsidRPr="00D3062E">
        <w:tab/>
        <w:t>POST</w:t>
      </w:r>
      <w:bookmarkEnd w:id="2989"/>
      <w:bookmarkEnd w:id="2990"/>
      <w:bookmarkEnd w:id="2991"/>
      <w:bookmarkEnd w:id="2992"/>
      <w:bookmarkEnd w:id="2993"/>
      <w:bookmarkEnd w:id="2994"/>
      <w:bookmarkEnd w:id="299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005" w:name="_Toc157434731"/>
      <w:bookmarkStart w:id="3006" w:name="_Toc157436446"/>
      <w:bookmarkStart w:id="3007" w:name="_Toc157440286"/>
      <w:bookmarkStart w:id="3008" w:name="_Toc160649958"/>
      <w:bookmarkStart w:id="3009" w:name="_Toc164928240"/>
      <w:bookmarkStart w:id="3010" w:name="_Toc168550099"/>
      <w:bookmarkStart w:id="3011" w:name="_Toc170118170"/>
      <w:bookmarkStart w:id="3012" w:name="_Toc85734334"/>
      <w:bookmarkStart w:id="3013" w:name="_Toc89431633"/>
      <w:bookmarkStart w:id="3014" w:name="_Toc97042445"/>
      <w:bookmarkStart w:id="3015" w:name="_Toc97045589"/>
      <w:bookmarkStart w:id="3016" w:name="_Toc97155334"/>
      <w:bookmarkStart w:id="3017" w:name="_Toc101521471"/>
      <w:bookmarkStart w:id="3018" w:name="_Toc120537581"/>
      <w:bookmarkStart w:id="3019" w:name="_Toc151743144"/>
      <w:bookmarkStart w:id="3020" w:name="_Toc151743609"/>
      <w:bookmarkEnd w:id="2996"/>
      <w:bookmarkEnd w:id="2997"/>
      <w:bookmarkEnd w:id="2998"/>
      <w:bookmarkEnd w:id="2999"/>
      <w:bookmarkEnd w:id="3000"/>
      <w:bookmarkEnd w:id="3001"/>
      <w:bookmarkEnd w:id="3002"/>
      <w:bookmarkEnd w:id="3003"/>
      <w:bookmarkEnd w:id="3004"/>
      <w:r w:rsidRPr="00D3062E">
        <w:rPr>
          <w:lang w:eastAsia="zh-CN"/>
        </w:rPr>
        <w:t>6.4.3.2.4</w:t>
      </w:r>
      <w:r w:rsidRPr="00D3062E">
        <w:rPr>
          <w:lang w:eastAsia="zh-CN"/>
        </w:rPr>
        <w:tab/>
        <w:t>Resource Custom Operations</w:t>
      </w:r>
      <w:bookmarkEnd w:id="3005"/>
      <w:bookmarkEnd w:id="3006"/>
      <w:bookmarkEnd w:id="3007"/>
      <w:bookmarkEnd w:id="3008"/>
      <w:bookmarkEnd w:id="3009"/>
      <w:bookmarkEnd w:id="3010"/>
      <w:bookmarkEnd w:id="3011"/>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021" w:name="_Toc157434732"/>
      <w:bookmarkStart w:id="3022" w:name="_Toc157436447"/>
      <w:bookmarkStart w:id="3023" w:name="_Toc157440287"/>
      <w:bookmarkStart w:id="3024" w:name="_Toc160649959"/>
      <w:bookmarkStart w:id="3025" w:name="_Toc164928241"/>
      <w:bookmarkStart w:id="3026" w:name="_Toc168550100"/>
      <w:bookmarkStart w:id="3027" w:name="_Toc170118171"/>
      <w:bookmarkStart w:id="3028" w:name="_Toc85734335"/>
      <w:bookmarkStart w:id="3029" w:name="_Toc89431634"/>
      <w:bookmarkStart w:id="3030" w:name="_Toc97042446"/>
      <w:bookmarkStart w:id="3031" w:name="_Toc97045590"/>
      <w:bookmarkStart w:id="3032" w:name="_Toc97155335"/>
      <w:bookmarkStart w:id="3033" w:name="_Toc101521472"/>
      <w:bookmarkStart w:id="3034" w:name="_Toc120537582"/>
      <w:bookmarkStart w:id="3035" w:name="_Toc151743145"/>
      <w:bookmarkStart w:id="3036" w:name="_Toc151743610"/>
      <w:bookmarkEnd w:id="3012"/>
      <w:bookmarkEnd w:id="3013"/>
      <w:bookmarkEnd w:id="3014"/>
      <w:bookmarkEnd w:id="3015"/>
      <w:bookmarkEnd w:id="3016"/>
      <w:bookmarkEnd w:id="3017"/>
      <w:bookmarkEnd w:id="3018"/>
      <w:bookmarkEnd w:id="3019"/>
      <w:bookmarkEnd w:id="3020"/>
      <w:r w:rsidRPr="00D3062E">
        <w:t>6.4.3.3</w:t>
      </w:r>
      <w:r w:rsidRPr="00D3062E">
        <w:tab/>
        <w:t>Resource: Individual Network Slice Optimization Subscription</w:t>
      </w:r>
      <w:bookmarkEnd w:id="3021"/>
      <w:bookmarkEnd w:id="3022"/>
      <w:bookmarkEnd w:id="3023"/>
      <w:bookmarkEnd w:id="3024"/>
      <w:bookmarkEnd w:id="3025"/>
      <w:bookmarkEnd w:id="3026"/>
      <w:bookmarkEnd w:id="3027"/>
    </w:p>
    <w:p w14:paraId="585AE27F" w14:textId="3761FB34" w:rsidR="003654E0" w:rsidRPr="00D3062E" w:rsidRDefault="003654E0" w:rsidP="003654E0">
      <w:pPr>
        <w:pStyle w:val="51"/>
        <w:rPr>
          <w:lang w:eastAsia="zh-CN"/>
        </w:rPr>
      </w:pPr>
      <w:bookmarkStart w:id="3037" w:name="_Toc157434733"/>
      <w:bookmarkStart w:id="3038" w:name="_Toc157436448"/>
      <w:bookmarkStart w:id="3039" w:name="_Toc157440288"/>
      <w:bookmarkStart w:id="3040" w:name="_Toc160649960"/>
      <w:bookmarkStart w:id="3041" w:name="_Toc164928242"/>
      <w:bookmarkStart w:id="3042" w:name="_Toc168550101"/>
      <w:bookmarkStart w:id="3043" w:name="_Toc170118172"/>
      <w:bookmarkStart w:id="3044" w:name="_Toc85734336"/>
      <w:bookmarkStart w:id="3045" w:name="_Toc89431635"/>
      <w:bookmarkStart w:id="3046" w:name="_Toc97042447"/>
      <w:bookmarkStart w:id="3047" w:name="_Toc97045591"/>
      <w:bookmarkStart w:id="3048" w:name="_Toc97155336"/>
      <w:bookmarkStart w:id="3049" w:name="_Toc101521473"/>
      <w:bookmarkStart w:id="3050" w:name="_Toc120537583"/>
      <w:bookmarkStart w:id="3051" w:name="_Toc151743146"/>
      <w:bookmarkStart w:id="3052" w:name="_Toc151743611"/>
      <w:bookmarkEnd w:id="3028"/>
      <w:bookmarkEnd w:id="3029"/>
      <w:bookmarkEnd w:id="3030"/>
      <w:bookmarkEnd w:id="3031"/>
      <w:bookmarkEnd w:id="3032"/>
      <w:bookmarkEnd w:id="3033"/>
      <w:bookmarkEnd w:id="3034"/>
      <w:bookmarkEnd w:id="3035"/>
      <w:bookmarkEnd w:id="3036"/>
      <w:r w:rsidRPr="00D3062E">
        <w:t>6.4.3.3</w:t>
      </w:r>
      <w:r w:rsidRPr="00D3062E">
        <w:rPr>
          <w:lang w:eastAsia="zh-CN"/>
        </w:rPr>
        <w:t>.1</w:t>
      </w:r>
      <w:r w:rsidRPr="00D3062E">
        <w:rPr>
          <w:lang w:eastAsia="zh-CN"/>
        </w:rPr>
        <w:tab/>
        <w:t>Description</w:t>
      </w:r>
      <w:bookmarkEnd w:id="3037"/>
      <w:bookmarkEnd w:id="3038"/>
      <w:bookmarkEnd w:id="3039"/>
      <w:bookmarkEnd w:id="3040"/>
      <w:bookmarkEnd w:id="3041"/>
      <w:bookmarkEnd w:id="3042"/>
      <w:bookmarkEnd w:id="304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053" w:name="_Toc157434734"/>
      <w:bookmarkStart w:id="3054" w:name="_Toc157436449"/>
      <w:bookmarkStart w:id="3055" w:name="_Toc157440289"/>
      <w:bookmarkStart w:id="3056" w:name="_Toc160649961"/>
      <w:bookmarkStart w:id="3057" w:name="_Toc164928243"/>
      <w:bookmarkStart w:id="3058" w:name="_Toc168550102"/>
      <w:bookmarkStart w:id="3059" w:name="_Toc170118173"/>
      <w:bookmarkStart w:id="3060" w:name="_Toc85734337"/>
      <w:bookmarkStart w:id="3061" w:name="_Toc89431636"/>
      <w:bookmarkStart w:id="3062" w:name="_Toc97042448"/>
      <w:bookmarkStart w:id="3063" w:name="_Toc97045592"/>
      <w:bookmarkStart w:id="3064" w:name="_Toc97155337"/>
      <w:bookmarkStart w:id="3065" w:name="_Toc101521474"/>
      <w:bookmarkStart w:id="3066" w:name="_Toc120537584"/>
      <w:bookmarkStart w:id="3067" w:name="_Toc151743147"/>
      <w:bookmarkStart w:id="3068" w:name="_Toc151743612"/>
      <w:bookmarkEnd w:id="3044"/>
      <w:bookmarkEnd w:id="3045"/>
      <w:bookmarkEnd w:id="3046"/>
      <w:bookmarkEnd w:id="3047"/>
      <w:bookmarkEnd w:id="3048"/>
      <w:bookmarkEnd w:id="3049"/>
      <w:bookmarkEnd w:id="3050"/>
      <w:bookmarkEnd w:id="3051"/>
      <w:bookmarkEnd w:id="3052"/>
      <w:r w:rsidRPr="00D3062E">
        <w:t>6.4.3.3</w:t>
      </w:r>
      <w:r w:rsidRPr="00D3062E">
        <w:rPr>
          <w:lang w:eastAsia="zh-CN"/>
        </w:rPr>
        <w:t>.2</w:t>
      </w:r>
      <w:r w:rsidRPr="00D3062E">
        <w:rPr>
          <w:lang w:eastAsia="zh-CN"/>
        </w:rPr>
        <w:tab/>
        <w:t>Resource Definition</w:t>
      </w:r>
      <w:bookmarkEnd w:id="3053"/>
      <w:bookmarkEnd w:id="3054"/>
      <w:bookmarkEnd w:id="3055"/>
      <w:bookmarkEnd w:id="3056"/>
      <w:bookmarkEnd w:id="3057"/>
      <w:bookmarkEnd w:id="3058"/>
      <w:bookmarkEnd w:id="3059"/>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069" w:name="_Toc157434735"/>
      <w:bookmarkStart w:id="3070" w:name="_Toc157436450"/>
      <w:bookmarkStart w:id="3071" w:name="_Toc157440290"/>
      <w:bookmarkStart w:id="3072" w:name="_Toc160649962"/>
      <w:bookmarkStart w:id="3073" w:name="_Toc164928244"/>
      <w:bookmarkStart w:id="3074" w:name="_Toc168550103"/>
      <w:bookmarkStart w:id="3075" w:name="_Toc170118174"/>
      <w:bookmarkStart w:id="3076" w:name="_Toc85734338"/>
      <w:bookmarkStart w:id="3077" w:name="_Toc89431637"/>
      <w:bookmarkStart w:id="3078" w:name="_Toc97042449"/>
      <w:bookmarkStart w:id="3079" w:name="_Toc97045593"/>
      <w:bookmarkStart w:id="3080" w:name="_Toc97155338"/>
      <w:bookmarkStart w:id="3081" w:name="_Toc101521475"/>
      <w:bookmarkStart w:id="3082" w:name="_Toc120537585"/>
      <w:bookmarkStart w:id="3083" w:name="_Toc151743148"/>
      <w:bookmarkStart w:id="3084" w:name="_Toc151743613"/>
      <w:bookmarkEnd w:id="3060"/>
      <w:bookmarkEnd w:id="3061"/>
      <w:bookmarkEnd w:id="3062"/>
      <w:bookmarkEnd w:id="3063"/>
      <w:bookmarkEnd w:id="3064"/>
      <w:bookmarkEnd w:id="3065"/>
      <w:bookmarkEnd w:id="3066"/>
      <w:bookmarkEnd w:id="3067"/>
      <w:bookmarkEnd w:id="3068"/>
      <w:r w:rsidRPr="00D3062E">
        <w:t>6.4.3.3</w:t>
      </w:r>
      <w:r w:rsidRPr="00D3062E">
        <w:rPr>
          <w:lang w:eastAsia="zh-CN"/>
        </w:rPr>
        <w:t>.3</w:t>
      </w:r>
      <w:r w:rsidRPr="00D3062E">
        <w:rPr>
          <w:lang w:eastAsia="zh-CN"/>
        </w:rPr>
        <w:tab/>
        <w:t>Resource Standard Methods</w:t>
      </w:r>
      <w:bookmarkEnd w:id="3069"/>
      <w:bookmarkEnd w:id="3070"/>
      <w:bookmarkEnd w:id="3071"/>
      <w:bookmarkEnd w:id="3072"/>
      <w:bookmarkEnd w:id="3073"/>
      <w:bookmarkEnd w:id="3074"/>
      <w:bookmarkEnd w:id="3075"/>
    </w:p>
    <w:p w14:paraId="14EE58B8" w14:textId="2D8BE7D3" w:rsidR="003654E0" w:rsidRPr="00D3062E" w:rsidRDefault="003654E0" w:rsidP="000B7712">
      <w:pPr>
        <w:pStyle w:val="6"/>
      </w:pPr>
      <w:bookmarkStart w:id="3085" w:name="_Toc157434736"/>
      <w:bookmarkStart w:id="3086" w:name="_Toc157436451"/>
      <w:bookmarkStart w:id="3087" w:name="_Toc157440291"/>
      <w:bookmarkStart w:id="3088" w:name="_Toc160649963"/>
      <w:bookmarkStart w:id="3089" w:name="_Toc164928245"/>
      <w:bookmarkStart w:id="3090" w:name="_Toc168550104"/>
      <w:bookmarkStart w:id="3091" w:name="_Toc170118175"/>
      <w:bookmarkStart w:id="3092" w:name="_Toc85734340"/>
      <w:bookmarkStart w:id="3093" w:name="_Toc89431639"/>
      <w:bookmarkStart w:id="3094" w:name="_Toc97042451"/>
      <w:bookmarkStart w:id="3095" w:name="_Toc97045595"/>
      <w:bookmarkStart w:id="3096" w:name="_Toc97155340"/>
      <w:bookmarkStart w:id="3097" w:name="_Toc101521477"/>
      <w:bookmarkStart w:id="3098" w:name="_Toc120537587"/>
      <w:bookmarkStart w:id="3099" w:name="_Toc151743149"/>
      <w:bookmarkStart w:id="3100" w:name="_Toc151743614"/>
      <w:bookmarkEnd w:id="3076"/>
      <w:bookmarkEnd w:id="3077"/>
      <w:bookmarkEnd w:id="3078"/>
      <w:bookmarkEnd w:id="3079"/>
      <w:bookmarkEnd w:id="3080"/>
      <w:bookmarkEnd w:id="3081"/>
      <w:bookmarkEnd w:id="3082"/>
      <w:bookmarkEnd w:id="3083"/>
      <w:bookmarkEnd w:id="3084"/>
      <w:r w:rsidRPr="00D3062E">
        <w:t>6.4.3.3.3.1</w:t>
      </w:r>
      <w:r w:rsidRPr="00D3062E">
        <w:tab/>
        <w:t>GET</w:t>
      </w:r>
      <w:bookmarkEnd w:id="3085"/>
      <w:bookmarkEnd w:id="3086"/>
      <w:bookmarkEnd w:id="3087"/>
      <w:bookmarkEnd w:id="3088"/>
      <w:bookmarkEnd w:id="3089"/>
      <w:bookmarkEnd w:id="3090"/>
      <w:bookmarkEnd w:id="3091"/>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101" w:name="_Toc157434737"/>
      <w:bookmarkStart w:id="3102" w:name="_Toc157436452"/>
      <w:bookmarkStart w:id="3103" w:name="_Toc157440292"/>
      <w:bookmarkStart w:id="3104" w:name="_Toc160649964"/>
      <w:bookmarkStart w:id="3105" w:name="_Toc164928246"/>
      <w:bookmarkStart w:id="3106" w:name="_Toc168550105"/>
      <w:bookmarkStart w:id="3107" w:name="_Toc170118176"/>
      <w:bookmarkStart w:id="3108" w:name="_Toc148176962"/>
      <w:bookmarkStart w:id="3109" w:name="_Toc148359012"/>
      <w:bookmarkStart w:id="3110" w:name="_Toc151743150"/>
      <w:bookmarkStart w:id="3111" w:name="_Toc151743615"/>
      <w:bookmarkEnd w:id="3092"/>
      <w:bookmarkEnd w:id="3093"/>
      <w:bookmarkEnd w:id="3094"/>
      <w:bookmarkEnd w:id="3095"/>
      <w:bookmarkEnd w:id="3096"/>
      <w:bookmarkEnd w:id="3097"/>
      <w:bookmarkEnd w:id="3098"/>
      <w:bookmarkEnd w:id="3099"/>
      <w:bookmarkEnd w:id="3100"/>
      <w:r w:rsidRPr="00D3062E">
        <w:t>6.4.3.3.3.2</w:t>
      </w:r>
      <w:r w:rsidRPr="00D3062E">
        <w:tab/>
        <w:t>PUT</w:t>
      </w:r>
      <w:bookmarkEnd w:id="3101"/>
      <w:bookmarkEnd w:id="3102"/>
      <w:bookmarkEnd w:id="3103"/>
      <w:bookmarkEnd w:id="3104"/>
      <w:bookmarkEnd w:id="3105"/>
      <w:bookmarkEnd w:id="3106"/>
      <w:bookmarkEnd w:id="310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112" w:name="_Toc157434738"/>
      <w:bookmarkStart w:id="3113" w:name="_Toc157436453"/>
      <w:bookmarkStart w:id="3114" w:name="_Toc157440293"/>
      <w:bookmarkStart w:id="3115" w:name="_Toc160649965"/>
      <w:bookmarkStart w:id="3116" w:name="_Toc164928247"/>
      <w:bookmarkStart w:id="3117" w:name="_Toc168550106"/>
      <w:bookmarkStart w:id="3118" w:name="_Toc170118177"/>
      <w:r w:rsidRPr="00D3062E">
        <w:t>6.4.3.3.3.3</w:t>
      </w:r>
      <w:r w:rsidRPr="00D3062E">
        <w:tab/>
        <w:t>PATCH</w:t>
      </w:r>
      <w:bookmarkEnd w:id="3112"/>
      <w:bookmarkEnd w:id="3113"/>
      <w:bookmarkEnd w:id="3114"/>
      <w:bookmarkEnd w:id="3115"/>
      <w:bookmarkEnd w:id="3116"/>
      <w:bookmarkEnd w:id="3117"/>
      <w:bookmarkEnd w:id="3118"/>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119" w:name="_Toc157434739"/>
      <w:bookmarkStart w:id="3120" w:name="_Toc157436454"/>
      <w:bookmarkStart w:id="3121" w:name="_Toc157440294"/>
      <w:bookmarkStart w:id="3122" w:name="_Toc160649966"/>
      <w:bookmarkStart w:id="3123" w:name="_Toc164928248"/>
      <w:bookmarkStart w:id="3124" w:name="_Toc168550107"/>
      <w:bookmarkStart w:id="3125" w:name="_Toc170118178"/>
      <w:bookmarkStart w:id="3126" w:name="_Toc85734342"/>
      <w:bookmarkStart w:id="3127" w:name="_Toc89431641"/>
      <w:bookmarkStart w:id="3128" w:name="_Toc97042453"/>
      <w:bookmarkStart w:id="3129" w:name="_Toc97045597"/>
      <w:bookmarkStart w:id="3130" w:name="_Toc97155342"/>
      <w:bookmarkStart w:id="3131" w:name="_Toc101521479"/>
      <w:bookmarkStart w:id="3132" w:name="_Toc120537589"/>
      <w:bookmarkStart w:id="3133" w:name="_Toc151743151"/>
      <w:bookmarkStart w:id="3134" w:name="_Toc151743616"/>
      <w:bookmarkEnd w:id="3108"/>
      <w:bookmarkEnd w:id="3109"/>
      <w:bookmarkEnd w:id="3110"/>
      <w:bookmarkEnd w:id="3111"/>
      <w:r w:rsidRPr="00D3062E">
        <w:t>6.4.3.3.3.4</w:t>
      </w:r>
      <w:r w:rsidRPr="00D3062E">
        <w:tab/>
        <w:t>DELETE</w:t>
      </w:r>
      <w:bookmarkEnd w:id="3119"/>
      <w:bookmarkEnd w:id="3120"/>
      <w:bookmarkEnd w:id="3121"/>
      <w:bookmarkEnd w:id="3122"/>
      <w:bookmarkEnd w:id="3123"/>
      <w:bookmarkEnd w:id="3124"/>
      <w:bookmarkEnd w:id="312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135" w:name="_Toc157434740"/>
      <w:bookmarkStart w:id="3136" w:name="_Toc157436455"/>
      <w:bookmarkStart w:id="3137" w:name="_Toc157440295"/>
      <w:bookmarkStart w:id="3138" w:name="_Toc160649967"/>
      <w:bookmarkStart w:id="3139" w:name="_Toc164928249"/>
      <w:bookmarkStart w:id="3140" w:name="_Toc168550108"/>
      <w:bookmarkStart w:id="3141" w:name="_Toc170118179"/>
      <w:bookmarkStart w:id="3142" w:name="_Toc85734343"/>
      <w:bookmarkStart w:id="3143" w:name="_Toc89431642"/>
      <w:bookmarkStart w:id="3144" w:name="_Toc97042454"/>
      <w:bookmarkStart w:id="3145" w:name="_Toc97045598"/>
      <w:bookmarkStart w:id="3146" w:name="_Toc97155343"/>
      <w:bookmarkStart w:id="3147" w:name="_Toc101521480"/>
      <w:bookmarkStart w:id="3148" w:name="_Toc120537590"/>
      <w:bookmarkStart w:id="3149" w:name="_Toc151743152"/>
      <w:bookmarkStart w:id="3150" w:name="_Toc151743617"/>
      <w:bookmarkEnd w:id="3126"/>
      <w:bookmarkEnd w:id="3127"/>
      <w:bookmarkEnd w:id="3128"/>
      <w:bookmarkEnd w:id="3129"/>
      <w:bookmarkEnd w:id="3130"/>
      <w:bookmarkEnd w:id="3131"/>
      <w:bookmarkEnd w:id="3132"/>
      <w:bookmarkEnd w:id="3133"/>
      <w:bookmarkEnd w:id="3134"/>
      <w:r w:rsidRPr="00D3062E">
        <w:t>6.4.3.3</w:t>
      </w:r>
      <w:r w:rsidRPr="00D3062E">
        <w:rPr>
          <w:lang w:eastAsia="zh-CN"/>
        </w:rPr>
        <w:t>.4</w:t>
      </w:r>
      <w:r w:rsidRPr="00D3062E">
        <w:rPr>
          <w:lang w:eastAsia="zh-CN"/>
        </w:rPr>
        <w:tab/>
        <w:t>Resource Custom Operations</w:t>
      </w:r>
      <w:bookmarkEnd w:id="3135"/>
      <w:bookmarkEnd w:id="3136"/>
      <w:bookmarkEnd w:id="3137"/>
      <w:bookmarkEnd w:id="3138"/>
      <w:bookmarkEnd w:id="3139"/>
      <w:bookmarkEnd w:id="3140"/>
      <w:bookmarkEnd w:id="3141"/>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151" w:name="_Toc157434741"/>
      <w:bookmarkStart w:id="3152" w:name="_Toc157436456"/>
      <w:bookmarkStart w:id="3153" w:name="_Toc157440296"/>
      <w:bookmarkStart w:id="3154" w:name="_Toc160649968"/>
      <w:bookmarkStart w:id="3155" w:name="_Toc164928250"/>
      <w:bookmarkStart w:id="3156" w:name="_Toc168550109"/>
      <w:bookmarkStart w:id="3157" w:name="_Toc170118180"/>
      <w:bookmarkStart w:id="3158" w:name="_Toc148176971"/>
      <w:bookmarkStart w:id="3159" w:name="_Toc148359021"/>
      <w:bookmarkStart w:id="3160" w:name="_Toc151743153"/>
      <w:bookmarkStart w:id="3161" w:name="_Toc151743618"/>
      <w:bookmarkEnd w:id="3142"/>
      <w:bookmarkEnd w:id="3143"/>
      <w:bookmarkEnd w:id="3144"/>
      <w:bookmarkEnd w:id="3145"/>
      <w:bookmarkEnd w:id="3146"/>
      <w:bookmarkEnd w:id="3147"/>
      <w:bookmarkEnd w:id="3148"/>
      <w:bookmarkEnd w:id="3149"/>
      <w:bookmarkEnd w:id="3150"/>
      <w:r w:rsidRPr="00D3062E">
        <w:t>6.4.4</w:t>
      </w:r>
      <w:r w:rsidRPr="00D3062E">
        <w:tab/>
        <w:t>Custom Operations without associated resources</w:t>
      </w:r>
      <w:bookmarkEnd w:id="3151"/>
      <w:bookmarkEnd w:id="3152"/>
      <w:bookmarkEnd w:id="3153"/>
      <w:bookmarkEnd w:id="3154"/>
      <w:bookmarkEnd w:id="3155"/>
      <w:bookmarkEnd w:id="3156"/>
      <w:bookmarkEnd w:id="3157"/>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162" w:name="_Toc157434742"/>
      <w:bookmarkStart w:id="3163" w:name="_Toc157436457"/>
      <w:bookmarkStart w:id="3164" w:name="_Toc157440297"/>
      <w:bookmarkStart w:id="3165" w:name="_Toc160649969"/>
      <w:bookmarkStart w:id="3166" w:name="_Toc164928251"/>
      <w:bookmarkStart w:id="3167" w:name="_Toc168550110"/>
      <w:bookmarkStart w:id="3168" w:name="_Toc170118181"/>
      <w:bookmarkStart w:id="3169" w:name="_Toc96843433"/>
      <w:bookmarkStart w:id="3170" w:name="_Toc96844408"/>
      <w:bookmarkStart w:id="3171" w:name="_Toc100739981"/>
      <w:bookmarkStart w:id="3172" w:name="_Toc129252554"/>
      <w:bookmarkStart w:id="3173" w:name="_Toc144024259"/>
      <w:bookmarkStart w:id="3174" w:name="_Toc148176972"/>
      <w:bookmarkStart w:id="3175" w:name="_Toc148359022"/>
      <w:bookmarkStart w:id="3176" w:name="_Toc151743154"/>
      <w:bookmarkStart w:id="3177" w:name="_Toc151743619"/>
      <w:bookmarkEnd w:id="3158"/>
      <w:bookmarkEnd w:id="3159"/>
      <w:bookmarkEnd w:id="3160"/>
      <w:bookmarkEnd w:id="3161"/>
      <w:r w:rsidRPr="00D3062E">
        <w:t>6.4.5</w:t>
      </w:r>
      <w:r w:rsidRPr="00D3062E">
        <w:tab/>
        <w:t>Notifications</w:t>
      </w:r>
      <w:bookmarkEnd w:id="3162"/>
      <w:bookmarkEnd w:id="3163"/>
      <w:bookmarkEnd w:id="3164"/>
      <w:bookmarkEnd w:id="3165"/>
      <w:bookmarkEnd w:id="3166"/>
      <w:bookmarkEnd w:id="3167"/>
      <w:bookmarkEnd w:id="3168"/>
    </w:p>
    <w:p w14:paraId="5AA1DB94" w14:textId="37087C29" w:rsidR="003654E0" w:rsidRPr="00D3062E" w:rsidRDefault="003654E0" w:rsidP="003654E0">
      <w:pPr>
        <w:pStyle w:val="41"/>
      </w:pPr>
      <w:bookmarkStart w:id="3178" w:name="_Toc157434743"/>
      <w:bookmarkStart w:id="3179" w:name="_Toc157436458"/>
      <w:bookmarkStart w:id="3180" w:name="_Toc157440298"/>
      <w:bookmarkStart w:id="3181" w:name="_Toc160649970"/>
      <w:bookmarkStart w:id="3182" w:name="_Toc164928252"/>
      <w:bookmarkStart w:id="3183" w:name="_Toc168550111"/>
      <w:bookmarkStart w:id="3184" w:name="_Toc170118182"/>
      <w:bookmarkStart w:id="3185" w:name="_Toc96843434"/>
      <w:bookmarkStart w:id="3186" w:name="_Toc96844409"/>
      <w:bookmarkStart w:id="3187" w:name="_Toc100739982"/>
      <w:bookmarkStart w:id="3188" w:name="_Toc129252555"/>
      <w:bookmarkStart w:id="3189" w:name="_Toc144024260"/>
      <w:bookmarkStart w:id="3190" w:name="_Toc148176973"/>
      <w:bookmarkStart w:id="3191" w:name="_Toc148359023"/>
      <w:bookmarkStart w:id="3192" w:name="_Toc151743155"/>
      <w:bookmarkStart w:id="3193" w:name="_Toc151743620"/>
      <w:bookmarkEnd w:id="3169"/>
      <w:bookmarkEnd w:id="3170"/>
      <w:bookmarkEnd w:id="3171"/>
      <w:bookmarkEnd w:id="3172"/>
      <w:bookmarkEnd w:id="3173"/>
      <w:bookmarkEnd w:id="3174"/>
      <w:bookmarkEnd w:id="3175"/>
      <w:bookmarkEnd w:id="3176"/>
      <w:bookmarkEnd w:id="3177"/>
      <w:r w:rsidRPr="00D3062E">
        <w:t>6.4.5.1</w:t>
      </w:r>
      <w:r w:rsidRPr="00D3062E">
        <w:tab/>
        <w:t>General</w:t>
      </w:r>
      <w:bookmarkEnd w:id="3178"/>
      <w:bookmarkEnd w:id="3179"/>
      <w:bookmarkEnd w:id="3180"/>
      <w:bookmarkEnd w:id="3181"/>
      <w:bookmarkEnd w:id="3182"/>
      <w:bookmarkEnd w:id="3183"/>
      <w:bookmarkEnd w:id="3184"/>
    </w:p>
    <w:p w14:paraId="6B06A12E" w14:textId="77777777" w:rsidR="00B110B4" w:rsidRPr="00FC29E8" w:rsidRDefault="00B110B4" w:rsidP="00B110B4">
      <w:pPr>
        <w:rPr>
          <w:noProof/>
        </w:rPr>
      </w:pPr>
      <w:bookmarkStart w:id="3194" w:name="_Toc157434744"/>
      <w:bookmarkStart w:id="3195" w:name="_Toc157436459"/>
      <w:bookmarkStart w:id="3196" w:name="_Toc157440299"/>
      <w:bookmarkStart w:id="3197" w:name="_Toc160649971"/>
      <w:bookmarkStart w:id="3198" w:name="_Toc96843435"/>
      <w:bookmarkStart w:id="3199" w:name="_Toc96844410"/>
      <w:bookmarkStart w:id="3200" w:name="_Toc100739983"/>
      <w:bookmarkStart w:id="3201" w:name="_Toc129252556"/>
      <w:bookmarkStart w:id="3202" w:name="_Toc144024261"/>
      <w:bookmarkStart w:id="3203" w:name="_Toc148176974"/>
      <w:bookmarkStart w:id="3204" w:name="_Toc148359024"/>
      <w:bookmarkStart w:id="3205" w:name="_Toc151743156"/>
      <w:bookmarkStart w:id="3206" w:name="_Toc151743621"/>
      <w:bookmarkEnd w:id="3185"/>
      <w:bookmarkEnd w:id="3186"/>
      <w:bookmarkEnd w:id="3187"/>
      <w:bookmarkEnd w:id="3188"/>
      <w:bookmarkEnd w:id="3189"/>
      <w:bookmarkEnd w:id="3190"/>
      <w:bookmarkEnd w:id="3191"/>
      <w:bookmarkEnd w:id="3192"/>
      <w:bookmarkEnd w:id="319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207" w:name="_Toc164928253"/>
      <w:bookmarkStart w:id="3208" w:name="_Toc168550112"/>
      <w:bookmarkStart w:id="3209" w:name="_Toc17011818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194"/>
      <w:bookmarkEnd w:id="3195"/>
      <w:bookmarkEnd w:id="3196"/>
      <w:bookmarkEnd w:id="3197"/>
      <w:bookmarkEnd w:id="3207"/>
      <w:bookmarkEnd w:id="3208"/>
      <w:bookmarkEnd w:id="3209"/>
    </w:p>
    <w:p w14:paraId="6C7293D2" w14:textId="134A9555" w:rsidR="003654E0" w:rsidRPr="00D3062E" w:rsidRDefault="003654E0" w:rsidP="003654E0">
      <w:pPr>
        <w:pStyle w:val="51"/>
        <w:rPr>
          <w:noProof/>
          <w:lang w:val="en-US"/>
        </w:rPr>
      </w:pPr>
      <w:bookmarkStart w:id="3210" w:name="_Toc157434745"/>
      <w:bookmarkStart w:id="3211" w:name="_Toc157436460"/>
      <w:bookmarkStart w:id="3212" w:name="_Toc157440300"/>
      <w:bookmarkStart w:id="3213" w:name="_Toc160649972"/>
      <w:bookmarkStart w:id="3214" w:name="_Toc164928254"/>
      <w:bookmarkStart w:id="3215" w:name="_Toc168550113"/>
      <w:bookmarkStart w:id="3216" w:name="_Toc170118184"/>
      <w:bookmarkStart w:id="3217" w:name="_Toc96843436"/>
      <w:bookmarkStart w:id="3218" w:name="_Toc96844411"/>
      <w:bookmarkStart w:id="3219" w:name="_Toc100739984"/>
      <w:bookmarkStart w:id="3220" w:name="_Toc129252557"/>
      <w:bookmarkStart w:id="3221" w:name="_Toc144024262"/>
      <w:bookmarkStart w:id="3222" w:name="_Toc148176975"/>
      <w:bookmarkStart w:id="3223" w:name="_Toc148359025"/>
      <w:bookmarkStart w:id="3224" w:name="_Toc151743157"/>
      <w:bookmarkStart w:id="3225" w:name="_Toc151743622"/>
      <w:bookmarkEnd w:id="3198"/>
      <w:bookmarkEnd w:id="3199"/>
      <w:bookmarkEnd w:id="3200"/>
      <w:bookmarkEnd w:id="3201"/>
      <w:bookmarkEnd w:id="3202"/>
      <w:bookmarkEnd w:id="3203"/>
      <w:bookmarkEnd w:id="3204"/>
      <w:bookmarkEnd w:id="3205"/>
      <w:bookmarkEnd w:id="3206"/>
      <w:r w:rsidRPr="00D3062E">
        <w:t>6.4</w:t>
      </w:r>
      <w:r w:rsidRPr="00D3062E">
        <w:rPr>
          <w:lang w:val="en-US"/>
        </w:rPr>
        <w:t>.5.2</w:t>
      </w:r>
      <w:r w:rsidRPr="00D3062E">
        <w:rPr>
          <w:noProof/>
          <w:lang w:val="en-US"/>
        </w:rPr>
        <w:t>.1</w:t>
      </w:r>
      <w:r w:rsidRPr="00D3062E">
        <w:rPr>
          <w:noProof/>
          <w:lang w:val="en-US"/>
        </w:rPr>
        <w:tab/>
        <w:t>Description</w:t>
      </w:r>
      <w:bookmarkEnd w:id="3210"/>
      <w:bookmarkEnd w:id="3211"/>
      <w:bookmarkEnd w:id="3212"/>
      <w:bookmarkEnd w:id="3213"/>
      <w:bookmarkEnd w:id="3214"/>
      <w:bookmarkEnd w:id="3215"/>
      <w:bookmarkEnd w:id="3216"/>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226" w:name="_Toc157434746"/>
      <w:bookmarkStart w:id="3227" w:name="_Toc157436461"/>
      <w:bookmarkStart w:id="3228" w:name="_Toc157440301"/>
      <w:bookmarkStart w:id="3229" w:name="_Toc160649973"/>
      <w:bookmarkStart w:id="3230" w:name="_Toc164928255"/>
      <w:bookmarkStart w:id="3231" w:name="_Toc168550114"/>
      <w:bookmarkStart w:id="3232" w:name="_Toc170118185"/>
      <w:bookmarkStart w:id="3233" w:name="_Toc96843437"/>
      <w:bookmarkStart w:id="3234" w:name="_Toc96844412"/>
      <w:bookmarkStart w:id="3235" w:name="_Toc100739985"/>
      <w:bookmarkStart w:id="3236" w:name="_Toc129252558"/>
      <w:bookmarkStart w:id="3237" w:name="_Toc144024263"/>
      <w:bookmarkStart w:id="3238" w:name="_Toc148176976"/>
      <w:bookmarkStart w:id="3239" w:name="_Toc148359026"/>
      <w:bookmarkStart w:id="3240" w:name="_Toc151743158"/>
      <w:bookmarkStart w:id="3241" w:name="_Toc151743623"/>
      <w:bookmarkEnd w:id="3217"/>
      <w:bookmarkEnd w:id="3218"/>
      <w:bookmarkEnd w:id="3219"/>
      <w:bookmarkEnd w:id="3220"/>
      <w:bookmarkEnd w:id="3221"/>
      <w:bookmarkEnd w:id="3222"/>
      <w:bookmarkEnd w:id="3223"/>
      <w:bookmarkEnd w:id="3224"/>
      <w:bookmarkEnd w:id="3225"/>
      <w:r w:rsidRPr="00D3062E">
        <w:t>6.4.5.2</w:t>
      </w:r>
      <w:r w:rsidRPr="00D3062E">
        <w:rPr>
          <w:noProof/>
        </w:rPr>
        <w:t>.2</w:t>
      </w:r>
      <w:r w:rsidRPr="00D3062E">
        <w:rPr>
          <w:noProof/>
        </w:rPr>
        <w:tab/>
        <w:t>Target URI</w:t>
      </w:r>
      <w:bookmarkEnd w:id="3226"/>
      <w:bookmarkEnd w:id="3227"/>
      <w:bookmarkEnd w:id="3228"/>
      <w:bookmarkEnd w:id="3229"/>
      <w:bookmarkEnd w:id="3230"/>
      <w:bookmarkEnd w:id="3231"/>
      <w:bookmarkEnd w:id="3232"/>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242" w:name="_Toc157434747"/>
      <w:bookmarkStart w:id="3243" w:name="_Toc157436462"/>
      <w:bookmarkStart w:id="3244" w:name="_Toc157440302"/>
      <w:bookmarkStart w:id="3245" w:name="_Toc160649974"/>
      <w:bookmarkStart w:id="3246" w:name="_Toc164928256"/>
      <w:bookmarkStart w:id="3247" w:name="_Toc168550115"/>
      <w:bookmarkStart w:id="3248" w:name="_Toc170118186"/>
      <w:bookmarkStart w:id="3249" w:name="_Toc96843438"/>
      <w:bookmarkStart w:id="3250" w:name="_Toc96844413"/>
      <w:bookmarkStart w:id="3251" w:name="_Toc100739986"/>
      <w:bookmarkStart w:id="3252" w:name="_Toc129252559"/>
      <w:bookmarkStart w:id="3253" w:name="_Toc144024264"/>
      <w:bookmarkStart w:id="3254" w:name="_Toc148176977"/>
      <w:bookmarkStart w:id="3255" w:name="_Toc148359027"/>
      <w:bookmarkStart w:id="3256" w:name="_Toc151743159"/>
      <w:bookmarkStart w:id="3257" w:name="_Toc151743624"/>
      <w:bookmarkEnd w:id="3233"/>
      <w:bookmarkEnd w:id="3234"/>
      <w:bookmarkEnd w:id="3235"/>
      <w:bookmarkEnd w:id="3236"/>
      <w:bookmarkEnd w:id="3237"/>
      <w:bookmarkEnd w:id="3238"/>
      <w:bookmarkEnd w:id="3239"/>
      <w:bookmarkEnd w:id="3240"/>
      <w:bookmarkEnd w:id="3241"/>
      <w:r w:rsidRPr="00D3062E">
        <w:t>6.4.5.2</w:t>
      </w:r>
      <w:r w:rsidRPr="00D3062E">
        <w:rPr>
          <w:noProof/>
        </w:rPr>
        <w:t>.3</w:t>
      </w:r>
      <w:r w:rsidRPr="00D3062E">
        <w:rPr>
          <w:noProof/>
        </w:rPr>
        <w:tab/>
        <w:t>Standard Methods</w:t>
      </w:r>
      <w:bookmarkEnd w:id="3242"/>
      <w:bookmarkEnd w:id="3243"/>
      <w:bookmarkEnd w:id="3244"/>
      <w:bookmarkEnd w:id="3245"/>
      <w:bookmarkEnd w:id="3246"/>
      <w:bookmarkEnd w:id="3247"/>
      <w:bookmarkEnd w:id="3248"/>
    </w:p>
    <w:p w14:paraId="47A1782C" w14:textId="734E189D" w:rsidR="003654E0" w:rsidRPr="00D3062E" w:rsidRDefault="003654E0" w:rsidP="000B7712">
      <w:pPr>
        <w:pStyle w:val="6"/>
      </w:pPr>
      <w:bookmarkStart w:id="3258" w:name="_Toc157434748"/>
      <w:bookmarkStart w:id="3259" w:name="_Toc157436463"/>
      <w:bookmarkStart w:id="3260" w:name="_Toc157440303"/>
      <w:bookmarkStart w:id="3261" w:name="_Toc160649975"/>
      <w:bookmarkStart w:id="3262" w:name="_Toc164928257"/>
      <w:bookmarkStart w:id="3263" w:name="_Toc168550116"/>
      <w:bookmarkStart w:id="3264" w:name="_Toc170118187"/>
      <w:bookmarkStart w:id="3265" w:name="_Toc85734349"/>
      <w:bookmarkStart w:id="3266" w:name="_Toc89431648"/>
      <w:bookmarkStart w:id="3267" w:name="_Toc97042460"/>
      <w:bookmarkStart w:id="3268" w:name="_Toc97045604"/>
      <w:bookmarkStart w:id="3269" w:name="_Toc97155349"/>
      <w:bookmarkStart w:id="3270" w:name="_Toc101521486"/>
      <w:bookmarkStart w:id="3271" w:name="_Toc120537598"/>
      <w:bookmarkStart w:id="3272" w:name="_Toc151743160"/>
      <w:bookmarkStart w:id="3273" w:name="_Toc151743625"/>
      <w:bookmarkEnd w:id="3249"/>
      <w:bookmarkEnd w:id="3250"/>
      <w:bookmarkEnd w:id="3251"/>
      <w:bookmarkEnd w:id="3252"/>
      <w:bookmarkEnd w:id="3253"/>
      <w:bookmarkEnd w:id="3254"/>
      <w:bookmarkEnd w:id="3255"/>
      <w:bookmarkEnd w:id="3256"/>
      <w:bookmarkEnd w:id="3257"/>
      <w:r w:rsidRPr="00D3062E">
        <w:t>6.4.5.2.3.1</w:t>
      </w:r>
      <w:r w:rsidRPr="00D3062E">
        <w:tab/>
        <w:t>POST</w:t>
      </w:r>
      <w:bookmarkEnd w:id="3258"/>
      <w:bookmarkEnd w:id="3259"/>
      <w:bookmarkEnd w:id="3260"/>
      <w:bookmarkEnd w:id="3261"/>
      <w:bookmarkEnd w:id="3262"/>
      <w:bookmarkEnd w:id="3263"/>
      <w:bookmarkEnd w:id="326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274" w:name="_Toc157434749"/>
      <w:bookmarkStart w:id="3275" w:name="_Toc157436464"/>
      <w:bookmarkStart w:id="3276" w:name="_Toc157440304"/>
      <w:bookmarkStart w:id="3277" w:name="_Toc160649976"/>
      <w:bookmarkStart w:id="3278" w:name="_Toc164928258"/>
      <w:bookmarkStart w:id="3279" w:name="_Toc168550117"/>
      <w:bookmarkStart w:id="3280" w:name="_Toc170118188"/>
      <w:bookmarkStart w:id="3281" w:name="_Toc85734350"/>
      <w:bookmarkStart w:id="3282" w:name="_Toc89431649"/>
      <w:bookmarkStart w:id="3283" w:name="_Toc97042461"/>
      <w:bookmarkStart w:id="3284" w:name="_Toc97045605"/>
      <w:bookmarkStart w:id="3285" w:name="_Toc97155350"/>
      <w:bookmarkStart w:id="3286" w:name="_Toc101521487"/>
      <w:bookmarkStart w:id="3287" w:name="_Toc120537599"/>
      <w:bookmarkStart w:id="3288" w:name="_Toc151743161"/>
      <w:bookmarkStart w:id="3289" w:name="_Toc151743626"/>
      <w:bookmarkEnd w:id="3265"/>
      <w:bookmarkEnd w:id="3266"/>
      <w:bookmarkEnd w:id="3267"/>
      <w:bookmarkEnd w:id="3268"/>
      <w:bookmarkEnd w:id="3269"/>
      <w:bookmarkEnd w:id="3270"/>
      <w:bookmarkEnd w:id="3271"/>
      <w:bookmarkEnd w:id="3272"/>
      <w:bookmarkEnd w:id="3273"/>
      <w:r w:rsidRPr="00D3062E">
        <w:t>6.4.6</w:t>
      </w:r>
      <w:r w:rsidRPr="00D3062E">
        <w:tab/>
        <w:t>Data Model</w:t>
      </w:r>
      <w:bookmarkEnd w:id="3274"/>
      <w:bookmarkEnd w:id="3275"/>
      <w:bookmarkEnd w:id="3276"/>
      <w:bookmarkEnd w:id="3277"/>
      <w:bookmarkEnd w:id="3278"/>
      <w:bookmarkEnd w:id="3279"/>
      <w:bookmarkEnd w:id="3280"/>
    </w:p>
    <w:p w14:paraId="59999A0A" w14:textId="2636DD39" w:rsidR="003654E0" w:rsidRPr="00D3062E" w:rsidRDefault="003654E0" w:rsidP="003654E0">
      <w:pPr>
        <w:pStyle w:val="41"/>
        <w:rPr>
          <w:lang w:eastAsia="zh-CN"/>
        </w:rPr>
      </w:pPr>
      <w:bookmarkStart w:id="3290" w:name="_Toc157434750"/>
      <w:bookmarkStart w:id="3291" w:name="_Toc157436465"/>
      <w:bookmarkStart w:id="3292" w:name="_Toc157440305"/>
      <w:bookmarkStart w:id="3293" w:name="_Toc160649977"/>
      <w:bookmarkStart w:id="3294" w:name="_Toc164928259"/>
      <w:bookmarkStart w:id="3295" w:name="_Toc168550118"/>
      <w:bookmarkStart w:id="3296" w:name="_Toc170118189"/>
      <w:bookmarkStart w:id="3297" w:name="_Toc85734351"/>
      <w:bookmarkStart w:id="3298" w:name="_Toc89431650"/>
      <w:bookmarkStart w:id="3299" w:name="_Toc97042462"/>
      <w:bookmarkStart w:id="3300" w:name="_Toc97045606"/>
      <w:bookmarkStart w:id="3301" w:name="_Toc97155351"/>
      <w:bookmarkStart w:id="3302" w:name="_Toc101521488"/>
      <w:bookmarkStart w:id="3303" w:name="_Toc120537600"/>
      <w:bookmarkStart w:id="3304" w:name="_Toc151743162"/>
      <w:bookmarkStart w:id="3305" w:name="_Toc151743627"/>
      <w:bookmarkEnd w:id="3281"/>
      <w:bookmarkEnd w:id="3282"/>
      <w:bookmarkEnd w:id="3283"/>
      <w:bookmarkEnd w:id="3284"/>
      <w:bookmarkEnd w:id="3285"/>
      <w:bookmarkEnd w:id="3286"/>
      <w:bookmarkEnd w:id="3287"/>
      <w:bookmarkEnd w:id="3288"/>
      <w:bookmarkEnd w:id="3289"/>
      <w:r w:rsidRPr="00D3062E">
        <w:t>6.4.6</w:t>
      </w:r>
      <w:r w:rsidRPr="00D3062E">
        <w:rPr>
          <w:lang w:eastAsia="zh-CN"/>
        </w:rPr>
        <w:t>.1</w:t>
      </w:r>
      <w:r w:rsidRPr="00D3062E">
        <w:rPr>
          <w:lang w:eastAsia="zh-CN"/>
        </w:rPr>
        <w:tab/>
        <w:t>General</w:t>
      </w:r>
      <w:bookmarkEnd w:id="3290"/>
      <w:bookmarkEnd w:id="3291"/>
      <w:bookmarkEnd w:id="3292"/>
      <w:bookmarkEnd w:id="3293"/>
      <w:bookmarkEnd w:id="3294"/>
      <w:bookmarkEnd w:id="3295"/>
      <w:bookmarkEnd w:id="3296"/>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306" w:name="_Toc157434751"/>
      <w:bookmarkStart w:id="3307" w:name="_Toc157436466"/>
      <w:bookmarkStart w:id="3308" w:name="_Toc157440306"/>
      <w:bookmarkStart w:id="3309" w:name="_Toc160649978"/>
      <w:bookmarkStart w:id="3310" w:name="_Toc164928260"/>
      <w:bookmarkStart w:id="3311" w:name="_Toc168550119"/>
      <w:bookmarkStart w:id="3312" w:name="_Toc170118190"/>
      <w:bookmarkStart w:id="3313" w:name="_Toc85734352"/>
      <w:bookmarkStart w:id="3314" w:name="_Toc89431651"/>
      <w:bookmarkStart w:id="3315" w:name="_Toc97042463"/>
      <w:bookmarkStart w:id="3316" w:name="_Toc97045607"/>
      <w:bookmarkStart w:id="3317" w:name="_Toc97155352"/>
      <w:bookmarkStart w:id="3318" w:name="_Toc101521489"/>
      <w:bookmarkStart w:id="3319" w:name="_Toc120537601"/>
      <w:bookmarkStart w:id="3320" w:name="_Toc151743163"/>
      <w:bookmarkStart w:id="3321" w:name="_Toc151743628"/>
      <w:bookmarkEnd w:id="3297"/>
      <w:bookmarkEnd w:id="3298"/>
      <w:bookmarkEnd w:id="3299"/>
      <w:bookmarkEnd w:id="3300"/>
      <w:bookmarkEnd w:id="3301"/>
      <w:bookmarkEnd w:id="3302"/>
      <w:bookmarkEnd w:id="3303"/>
      <w:bookmarkEnd w:id="3304"/>
      <w:bookmarkEnd w:id="3305"/>
      <w:r w:rsidRPr="00D3062E">
        <w:rPr>
          <w:lang w:eastAsia="zh-CN"/>
        </w:rPr>
        <w:t>6.4.6.2</w:t>
      </w:r>
      <w:r w:rsidRPr="00D3062E">
        <w:rPr>
          <w:lang w:eastAsia="zh-CN"/>
        </w:rPr>
        <w:tab/>
        <w:t>Structured data types</w:t>
      </w:r>
      <w:bookmarkEnd w:id="3306"/>
      <w:bookmarkEnd w:id="3307"/>
      <w:bookmarkEnd w:id="3308"/>
      <w:bookmarkEnd w:id="3309"/>
      <w:bookmarkEnd w:id="3310"/>
      <w:bookmarkEnd w:id="3311"/>
      <w:bookmarkEnd w:id="3312"/>
    </w:p>
    <w:p w14:paraId="0C2CFA79" w14:textId="48EE64FF" w:rsidR="003654E0" w:rsidRPr="00D3062E" w:rsidRDefault="003654E0" w:rsidP="003654E0">
      <w:pPr>
        <w:pStyle w:val="51"/>
        <w:rPr>
          <w:lang w:eastAsia="zh-CN"/>
        </w:rPr>
      </w:pPr>
      <w:bookmarkStart w:id="3322" w:name="_Toc157434752"/>
      <w:bookmarkStart w:id="3323" w:name="_Toc157436467"/>
      <w:bookmarkStart w:id="3324" w:name="_Toc157440307"/>
      <w:bookmarkStart w:id="3325" w:name="_Toc160649979"/>
      <w:bookmarkStart w:id="3326" w:name="_Toc164928261"/>
      <w:bookmarkStart w:id="3327" w:name="_Toc168550120"/>
      <w:bookmarkStart w:id="3328" w:name="_Toc170118191"/>
      <w:bookmarkEnd w:id="3313"/>
      <w:bookmarkEnd w:id="3314"/>
      <w:bookmarkEnd w:id="3315"/>
      <w:bookmarkEnd w:id="3316"/>
      <w:bookmarkEnd w:id="3317"/>
      <w:bookmarkEnd w:id="3318"/>
      <w:bookmarkEnd w:id="3319"/>
      <w:bookmarkEnd w:id="3320"/>
      <w:bookmarkEnd w:id="3321"/>
      <w:r w:rsidRPr="00D3062E">
        <w:rPr>
          <w:lang w:eastAsia="zh-CN"/>
        </w:rPr>
        <w:t>6.4.6.2.1</w:t>
      </w:r>
      <w:r w:rsidRPr="00D3062E">
        <w:rPr>
          <w:lang w:eastAsia="zh-CN"/>
        </w:rPr>
        <w:tab/>
        <w:t>Introduction</w:t>
      </w:r>
      <w:bookmarkEnd w:id="3322"/>
      <w:bookmarkEnd w:id="3323"/>
      <w:bookmarkEnd w:id="3324"/>
      <w:bookmarkEnd w:id="3325"/>
      <w:bookmarkEnd w:id="3326"/>
      <w:bookmarkEnd w:id="3327"/>
      <w:bookmarkEnd w:id="3328"/>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329" w:name="_Toc157434753"/>
      <w:bookmarkStart w:id="3330" w:name="_Toc157436468"/>
      <w:bookmarkStart w:id="3331" w:name="_Toc157440308"/>
      <w:bookmarkStart w:id="3332" w:name="_Toc160649980"/>
      <w:bookmarkStart w:id="3333" w:name="_Toc164928262"/>
      <w:bookmarkStart w:id="3334" w:name="_Toc168550121"/>
      <w:bookmarkStart w:id="3335" w:name="_Toc170118192"/>
      <w:r w:rsidRPr="00D3062E">
        <w:t>6.4.6.2.2</w:t>
      </w:r>
      <w:r w:rsidRPr="00D3062E">
        <w:tab/>
        <w:t>Type: NetSliceOptSubsc</w:t>
      </w:r>
      <w:bookmarkEnd w:id="3329"/>
      <w:bookmarkEnd w:id="3330"/>
      <w:bookmarkEnd w:id="3331"/>
      <w:bookmarkEnd w:id="3332"/>
      <w:bookmarkEnd w:id="3333"/>
      <w:bookmarkEnd w:id="3334"/>
      <w:bookmarkEnd w:id="333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336" w:name="_Toc164928263"/>
      <w:bookmarkStart w:id="3337" w:name="_Toc168550122"/>
      <w:bookmarkStart w:id="3338" w:name="_Toc170118193"/>
      <w:r w:rsidRPr="00D3062E">
        <w:t>6.4.6.2.3</w:t>
      </w:r>
      <w:r w:rsidRPr="00D3062E">
        <w:tab/>
        <w:t>Type: NetSliceOptSubscPatch</w:t>
      </w:r>
      <w:bookmarkEnd w:id="3336"/>
      <w:bookmarkEnd w:id="3337"/>
      <w:bookmarkEnd w:id="3338"/>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339" w:name="_Toc157434754"/>
      <w:bookmarkStart w:id="3340" w:name="_Toc157436469"/>
      <w:bookmarkStart w:id="3341" w:name="_Toc157440309"/>
      <w:bookmarkStart w:id="3342" w:name="_Toc160649981"/>
      <w:bookmarkStart w:id="3343" w:name="_Toc164928264"/>
      <w:bookmarkStart w:id="3344" w:name="_Toc168550123"/>
      <w:bookmarkStart w:id="3345" w:name="_Toc170118194"/>
      <w:bookmarkStart w:id="3346" w:name="_Toc151743166"/>
      <w:bookmarkStart w:id="3347" w:name="_Toc151743631"/>
      <w:r w:rsidRPr="00D3062E">
        <w:t>6.4.6.2.</w:t>
      </w:r>
      <w:r w:rsidR="004B2B97" w:rsidRPr="00D3062E">
        <w:t>4</w:t>
      </w:r>
      <w:r w:rsidRPr="00D3062E">
        <w:tab/>
        <w:t>Type: NetSliceOptNotif</w:t>
      </w:r>
      <w:bookmarkEnd w:id="3339"/>
      <w:bookmarkEnd w:id="3340"/>
      <w:bookmarkEnd w:id="3341"/>
      <w:bookmarkEnd w:id="3342"/>
      <w:bookmarkEnd w:id="3343"/>
      <w:bookmarkEnd w:id="3344"/>
      <w:bookmarkEnd w:id="334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348" w:name="_Toc151743632"/>
      <w:bookmarkStart w:id="3349" w:name="_Toc151743167"/>
      <w:bookmarkStart w:id="3350" w:name="_Toc148359041"/>
      <w:bookmarkStart w:id="3351" w:name="_Toc148176991"/>
      <w:bookmarkStart w:id="3352" w:name="_Toc157434755"/>
      <w:bookmarkStart w:id="3353" w:name="_Toc157436470"/>
      <w:bookmarkStart w:id="3354" w:name="_Toc157440310"/>
      <w:bookmarkStart w:id="3355" w:name="_Toc160649982"/>
      <w:bookmarkStart w:id="3356" w:name="_Toc164928265"/>
      <w:bookmarkStart w:id="3357" w:name="_Toc168550124"/>
      <w:bookmarkStart w:id="3358" w:name="_Toc170118195"/>
      <w:bookmarkStart w:id="3359" w:name="_Toc148176992"/>
      <w:bookmarkStart w:id="3360" w:name="_Toc148359042"/>
      <w:bookmarkStart w:id="3361" w:name="_Toc151743168"/>
      <w:bookmarkStart w:id="3362" w:name="_Toc151743633"/>
      <w:bookmarkEnd w:id="3346"/>
      <w:bookmarkEnd w:id="3347"/>
      <w:r w:rsidRPr="00D3062E">
        <w:t>6.4</w:t>
      </w:r>
      <w:r w:rsidRPr="00D3062E">
        <w:rPr>
          <w:lang w:val="en-US"/>
        </w:rPr>
        <w:t>.6.3</w:t>
      </w:r>
      <w:r w:rsidRPr="00D3062E">
        <w:rPr>
          <w:lang w:val="en-US"/>
        </w:rPr>
        <w:tab/>
        <w:t>Simple data types and enumerations</w:t>
      </w:r>
      <w:bookmarkEnd w:id="3348"/>
      <w:bookmarkEnd w:id="3349"/>
      <w:bookmarkEnd w:id="3350"/>
      <w:bookmarkEnd w:id="3351"/>
      <w:bookmarkEnd w:id="3352"/>
      <w:bookmarkEnd w:id="3353"/>
      <w:bookmarkEnd w:id="3354"/>
      <w:bookmarkEnd w:id="3355"/>
      <w:bookmarkEnd w:id="3356"/>
      <w:bookmarkEnd w:id="3357"/>
      <w:bookmarkEnd w:id="3358"/>
    </w:p>
    <w:p w14:paraId="7248745E" w14:textId="6B5B488C" w:rsidR="00777298" w:rsidRPr="00D3062E" w:rsidRDefault="00777298" w:rsidP="00777298">
      <w:pPr>
        <w:pStyle w:val="51"/>
      </w:pPr>
      <w:bookmarkStart w:id="3363" w:name="_Toc157434756"/>
      <w:bookmarkStart w:id="3364" w:name="_Toc157436471"/>
      <w:bookmarkStart w:id="3365" w:name="_Toc157440311"/>
      <w:bookmarkStart w:id="3366" w:name="_Toc160649983"/>
      <w:bookmarkStart w:id="3367" w:name="_Toc164928266"/>
      <w:bookmarkStart w:id="3368" w:name="_Toc168550125"/>
      <w:bookmarkStart w:id="3369" w:name="_Toc170118196"/>
      <w:bookmarkStart w:id="3370" w:name="_Toc148176993"/>
      <w:bookmarkStart w:id="3371" w:name="_Toc148359043"/>
      <w:bookmarkStart w:id="3372" w:name="_Toc151743169"/>
      <w:bookmarkStart w:id="3373" w:name="_Toc151743634"/>
      <w:bookmarkEnd w:id="3359"/>
      <w:bookmarkEnd w:id="3360"/>
      <w:bookmarkEnd w:id="3361"/>
      <w:bookmarkEnd w:id="3362"/>
      <w:r w:rsidRPr="00D3062E">
        <w:t>6.4.6.3.1</w:t>
      </w:r>
      <w:r w:rsidRPr="00D3062E">
        <w:tab/>
        <w:t>Introduction</w:t>
      </w:r>
      <w:bookmarkEnd w:id="3363"/>
      <w:bookmarkEnd w:id="3364"/>
      <w:bookmarkEnd w:id="3365"/>
      <w:bookmarkEnd w:id="3366"/>
      <w:bookmarkEnd w:id="3367"/>
      <w:bookmarkEnd w:id="3368"/>
      <w:bookmarkEnd w:id="336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374" w:name="_Toc157434757"/>
      <w:bookmarkStart w:id="3375" w:name="_Toc157436472"/>
      <w:bookmarkStart w:id="3376" w:name="_Toc157440312"/>
      <w:bookmarkStart w:id="3377" w:name="_Toc160649984"/>
      <w:bookmarkStart w:id="3378" w:name="_Toc164928267"/>
      <w:bookmarkStart w:id="3379" w:name="_Toc168550126"/>
      <w:bookmarkStart w:id="3380" w:name="_Toc170118197"/>
      <w:bookmarkEnd w:id="3370"/>
      <w:bookmarkEnd w:id="3371"/>
      <w:bookmarkEnd w:id="3372"/>
      <w:bookmarkEnd w:id="3373"/>
      <w:r w:rsidRPr="00D3062E">
        <w:t>6.4.6.3.2</w:t>
      </w:r>
      <w:r w:rsidRPr="00D3062E">
        <w:tab/>
        <w:t>Simple data types</w:t>
      </w:r>
      <w:bookmarkEnd w:id="3374"/>
      <w:bookmarkEnd w:id="3375"/>
      <w:bookmarkEnd w:id="3376"/>
      <w:bookmarkEnd w:id="3377"/>
      <w:bookmarkEnd w:id="3378"/>
      <w:bookmarkEnd w:id="3379"/>
      <w:bookmarkEnd w:id="3380"/>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381" w:name="_Toc157434758"/>
      <w:bookmarkStart w:id="3382" w:name="_Toc157436473"/>
      <w:bookmarkStart w:id="3383" w:name="_Toc157440313"/>
      <w:bookmarkStart w:id="3384" w:name="_Toc160649985"/>
      <w:bookmarkStart w:id="3385" w:name="_Toc164928268"/>
      <w:bookmarkStart w:id="3386" w:name="_Toc168550127"/>
      <w:bookmarkStart w:id="3387" w:name="_Toc170118198"/>
      <w:bookmarkStart w:id="3388" w:name="_Toc148176997"/>
      <w:bookmarkStart w:id="3389" w:name="_Toc148359047"/>
      <w:bookmarkStart w:id="3390" w:name="_Toc151743171"/>
      <w:bookmarkStart w:id="339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381"/>
      <w:bookmarkEnd w:id="3382"/>
      <w:bookmarkEnd w:id="3383"/>
      <w:bookmarkEnd w:id="3384"/>
      <w:bookmarkEnd w:id="3385"/>
      <w:bookmarkEnd w:id="3386"/>
      <w:bookmarkEnd w:id="338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392" w:name="_Toc157434759"/>
      <w:bookmarkStart w:id="3393" w:name="_Toc157436474"/>
      <w:bookmarkStart w:id="3394" w:name="_Toc157440314"/>
      <w:bookmarkStart w:id="3395" w:name="_Toc160649986"/>
      <w:bookmarkStart w:id="3396" w:name="_Toc164928269"/>
      <w:bookmarkStart w:id="3397" w:name="_Toc168550128"/>
      <w:bookmarkStart w:id="3398" w:name="_Toc170118199"/>
      <w:bookmarkStart w:id="3399" w:name="_Toc148176998"/>
      <w:bookmarkStart w:id="3400" w:name="_Toc148359048"/>
      <w:bookmarkStart w:id="3401" w:name="_Toc151743172"/>
      <w:bookmarkStart w:id="3402" w:name="_Toc151743637"/>
      <w:bookmarkEnd w:id="3388"/>
      <w:bookmarkEnd w:id="3389"/>
      <w:bookmarkEnd w:id="3390"/>
      <w:bookmarkEnd w:id="3391"/>
      <w:r w:rsidRPr="00D3062E">
        <w:t>6.4.6.5</w:t>
      </w:r>
      <w:r w:rsidRPr="00D3062E">
        <w:tab/>
        <w:t>Binary data</w:t>
      </w:r>
      <w:bookmarkEnd w:id="3392"/>
      <w:bookmarkEnd w:id="3393"/>
      <w:bookmarkEnd w:id="3394"/>
      <w:bookmarkEnd w:id="3395"/>
      <w:bookmarkEnd w:id="3396"/>
      <w:bookmarkEnd w:id="3397"/>
      <w:bookmarkEnd w:id="3398"/>
    </w:p>
    <w:p w14:paraId="30D711D2" w14:textId="04F0D6F8" w:rsidR="00777298" w:rsidRPr="00D3062E" w:rsidRDefault="00777298" w:rsidP="00777298">
      <w:pPr>
        <w:pStyle w:val="51"/>
      </w:pPr>
      <w:bookmarkStart w:id="3403" w:name="_Toc157434760"/>
      <w:bookmarkStart w:id="3404" w:name="_Toc157436475"/>
      <w:bookmarkStart w:id="3405" w:name="_Toc157440315"/>
      <w:bookmarkStart w:id="3406" w:name="_Toc160649987"/>
      <w:bookmarkStart w:id="3407" w:name="_Toc164928270"/>
      <w:bookmarkStart w:id="3408" w:name="_Toc168550129"/>
      <w:bookmarkStart w:id="3409" w:name="_Toc170118200"/>
      <w:bookmarkEnd w:id="3399"/>
      <w:bookmarkEnd w:id="3400"/>
      <w:bookmarkEnd w:id="3401"/>
      <w:bookmarkEnd w:id="3402"/>
      <w:r w:rsidRPr="00D3062E">
        <w:t>6.4.6.5.1</w:t>
      </w:r>
      <w:r w:rsidRPr="00D3062E">
        <w:tab/>
        <w:t>Binary Data Types</w:t>
      </w:r>
      <w:bookmarkEnd w:id="3403"/>
      <w:bookmarkEnd w:id="3404"/>
      <w:bookmarkEnd w:id="3405"/>
      <w:bookmarkEnd w:id="3406"/>
      <w:bookmarkEnd w:id="3407"/>
      <w:bookmarkEnd w:id="3408"/>
      <w:bookmarkEnd w:id="3409"/>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410" w:name="_Toc157434761"/>
      <w:bookmarkStart w:id="3411" w:name="_Toc157436476"/>
      <w:bookmarkStart w:id="3412" w:name="_Toc157440316"/>
      <w:bookmarkStart w:id="3413" w:name="_Toc160649988"/>
      <w:bookmarkStart w:id="3414" w:name="_Toc164928271"/>
      <w:bookmarkStart w:id="3415" w:name="_Toc168550130"/>
      <w:bookmarkStart w:id="3416" w:name="_Toc170118201"/>
      <w:bookmarkStart w:id="3417" w:name="_Toc97039983"/>
      <w:bookmarkStart w:id="3418" w:name="_Toc101521497"/>
      <w:bookmarkStart w:id="3419" w:name="_Toc120537609"/>
      <w:bookmarkStart w:id="3420" w:name="_Toc151743174"/>
      <w:bookmarkStart w:id="3421" w:name="_Toc151743639"/>
      <w:r w:rsidRPr="00D3062E">
        <w:t>6.4.7</w:t>
      </w:r>
      <w:r w:rsidRPr="00D3062E">
        <w:tab/>
        <w:t>Error Handling</w:t>
      </w:r>
      <w:bookmarkEnd w:id="3410"/>
      <w:bookmarkEnd w:id="3411"/>
      <w:bookmarkEnd w:id="3412"/>
      <w:bookmarkEnd w:id="3413"/>
      <w:bookmarkEnd w:id="3414"/>
      <w:bookmarkEnd w:id="3415"/>
      <w:bookmarkEnd w:id="3416"/>
    </w:p>
    <w:p w14:paraId="4A38E038" w14:textId="3DC96672" w:rsidR="00777298" w:rsidRPr="00D3062E" w:rsidRDefault="00777298" w:rsidP="00777298">
      <w:pPr>
        <w:pStyle w:val="41"/>
      </w:pPr>
      <w:bookmarkStart w:id="3422" w:name="_Toc157434762"/>
      <w:bookmarkStart w:id="3423" w:name="_Toc157436477"/>
      <w:bookmarkStart w:id="3424" w:name="_Toc157440317"/>
      <w:bookmarkStart w:id="3425" w:name="_Toc160649989"/>
      <w:bookmarkStart w:id="3426" w:name="_Toc164928272"/>
      <w:bookmarkStart w:id="3427" w:name="_Toc168550131"/>
      <w:bookmarkStart w:id="3428" w:name="_Toc170118202"/>
      <w:bookmarkStart w:id="3429" w:name="_Toc97039984"/>
      <w:bookmarkStart w:id="3430" w:name="_Toc101521498"/>
      <w:bookmarkStart w:id="3431" w:name="_Toc120537610"/>
      <w:bookmarkStart w:id="3432" w:name="_Toc151743175"/>
      <w:bookmarkStart w:id="3433" w:name="_Toc151743640"/>
      <w:bookmarkEnd w:id="3417"/>
      <w:bookmarkEnd w:id="3418"/>
      <w:bookmarkEnd w:id="3419"/>
      <w:bookmarkEnd w:id="3420"/>
      <w:bookmarkEnd w:id="3421"/>
      <w:r w:rsidRPr="00D3062E">
        <w:t>6.4.7.1</w:t>
      </w:r>
      <w:r w:rsidRPr="00D3062E">
        <w:tab/>
        <w:t>General</w:t>
      </w:r>
      <w:bookmarkEnd w:id="3422"/>
      <w:bookmarkEnd w:id="3423"/>
      <w:bookmarkEnd w:id="3424"/>
      <w:bookmarkEnd w:id="3425"/>
      <w:bookmarkEnd w:id="3426"/>
      <w:bookmarkEnd w:id="3427"/>
      <w:bookmarkEnd w:id="3428"/>
    </w:p>
    <w:p w14:paraId="4C85A6C5" w14:textId="1030A6C2" w:rsidR="00B110B4" w:rsidRPr="00D3062E" w:rsidRDefault="00B110B4" w:rsidP="00B110B4">
      <w:bookmarkStart w:id="3434" w:name="_Toc157434763"/>
      <w:bookmarkStart w:id="3435" w:name="_Toc157436478"/>
      <w:bookmarkStart w:id="3436" w:name="_Toc157440318"/>
      <w:bookmarkStart w:id="3437" w:name="_Toc160649990"/>
      <w:bookmarkStart w:id="3438" w:name="_Toc97039985"/>
      <w:bookmarkStart w:id="3439" w:name="_Toc101521499"/>
      <w:bookmarkStart w:id="3440" w:name="_Toc120537611"/>
      <w:bookmarkStart w:id="3441" w:name="_Toc151743176"/>
      <w:bookmarkStart w:id="3442" w:name="_Toc151743641"/>
      <w:bookmarkEnd w:id="3429"/>
      <w:bookmarkEnd w:id="3430"/>
      <w:bookmarkEnd w:id="3431"/>
      <w:bookmarkEnd w:id="3432"/>
      <w:bookmarkEnd w:id="343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443" w:name="_Toc164928273"/>
      <w:bookmarkStart w:id="3444" w:name="_Toc168550132"/>
      <w:bookmarkStart w:id="3445" w:name="_Toc170118203"/>
      <w:r w:rsidRPr="00D3062E">
        <w:t>6.4.7.2</w:t>
      </w:r>
      <w:r w:rsidRPr="00D3062E">
        <w:tab/>
        <w:t>Protocol Errors</w:t>
      </w:r>
      <w:bookmarkEnd w:id="3434"/>
      <w:bookmarkEnd w:id="3435"/>
      <w:bookmarkEnd w:id="3436"/>
      <w:bookmarkEnd w:id="3437"/>
      <w:bookmarkEnd w:id="3443"/>
      <w:bookmarkEnd w:id="3444"/>
      <w:bookmarkEnd w:id="344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446" w:name="_Toc157434764"/>
      <w:bookmarkStart w:id="3447" w:name="_Toc157436479"/>
      <w:bookmarkStart w:id="3448" w:name="_Toc157440319"/>
      <w:bookmarkStart w:id="3449" w:name="_Toc160649991"/>
      <w:bookmarkStart w:id="3450" w:name="_Toc164928274"/>
      <w:bookmarkStart w:id="3451" w:name="_Toc168550133"/>
      <w:bookmarkStart w:id="3452" w:name="_Toc170118204"/>
      <w:bookmarkEnd w:id="3438"/>
      <w:bookmarkEnd w:id="3439"/>
      <w:bookmarkEnd w:id="3440"/>
      <w:bookmarkEnd w:id="3441"/>
      <w:bookmarkEnd w:id="3442"/>
      <w:r w:rsidRPr="00D3062E">
        <w:t>6.4.7.3</w:t>
      </w:r>
      <w:r w:rsidRPr="00D3062E">
        <w:tab/>
        <w:t>Application Errors</w:t>
      </w:r>
      <w:bookmarkEnd w:id="3446"/>
      <w:bookmarkEnd w:id="3447"/>
      <w:bookmarkEnd w:id="3448"/>
      <w:bookmarkEnd w:id="3449"/>
      <w:bookmarkEnd w:id="3450"/>
      <w:bookmarkEnd w:id="3451"/>
      <w:bookmarkEnd w:id="345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453" w:name="_Toc157434765"/>
      <w:bookmarkStart w:id="3454" w:name="_Toc157436480"/>
      <w:bookmarkStart w:id="3455" w:name="_Toc157440320"/>
      <w:bookmarkStart w:id="3456" w:name="_Toc160649992"/>
      <w:bookmarkStart w:id="3457" w:name="_Toc164928275"/>
      <w:bookmarkStart w:id="3458" w:name="_Toc168550134"/>
      <w:bookmarkStart w:id="3459" w:name="_Toc170118205"/>
      <w:bookmarkStart w:id="3460" w:name="_Toc67903565"/>
      <w:bookmarkStart w:id="3461" w:name="_Toc144311652"/>
      <w:r w:rsidRPr="00D3062E">
        <w:t>6.4.8</w:t>
      </w:r>
      <w:r w:rsidRPr="00D3062E">
        <w:rPr>
          <w:lang w:eastAsia="zh-CN"/>
        </w:rPr>
        <w:tab/>
        <w:t>Feature negotiation</w:t>
      </w:r>
      <w:bookmarkEnd w:id="3453"/>
      <w:bookmarkEnd w:id="3454"/>
      <w:bookmarkEnd w:id="3455"/>
      <w:bookmarkEnd w:id="3456"/>
      <w:bookmarkEnd w:id="3457"/>
      <w:bookmarkEnd w:id="3458"/>
      <w:bookmarkEnd w:id="345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462" w:name="_Toc157434766"/>
      <w:bookmarkStart w:id="3463" w:name="_Toc157436481"/>
      <w:bookmarkStart w:id="3464" w:name="_Toc157440321"/>
      <w:bookmarkStart w:id="3465" w:name="_Toc160649993"/>
      <w:bookmarkStart w:id="3466" w:name="_Toc164928276"/>
      <w:bookmarkStart w:id="3467" w:name="_Toc168550135"/>
      <w:bookmarkStart w:id="3468" w:name="_Toc170118206"/>
      <w:bookmarkStart w:id="3469" w:name="_Toc151743179"/>
      <w:bookmarkStart w:id="3470" w:name="_Toc151743644"/>
      <w:bookmarkEnd w:id="3460"/>
      <w:bookmarkEnd w:id="3461"/>
      <w:r w:rsidRPr="00D3062E">
        <w:t>6.4.9</w:t>
      </w:r>
      <w:r w:rsidRPr="00D3062E">
        <w:tab/>
        <w:t>Security</w:t>
      </w:r>
      <w:bookmarkEnd w:id="3462"/>
      <w:bookmarkEnd w:id="3463"/>
      <w:bookmarkEnd w:id="3464"/>
      <w:bookmarkEnd w:id="3465"/>
      <w:bookmarkEnd w:id="3466"/>
      <w:bookmarkEnd w:id="3467"/>
      <w:bookmarkEnd w:id="3468"/>
    </w:p>
    <w:p w14:paraId="046C0E65" w14:textId="2E072F7F" w:rsidR="00777298" w:rsidRPr="00D3062E" w:rsidRDefault="00777298" w:rsidP="00777298">
      <w:pPr>
        <w:rPr>
          <w:noProof/>
          <w:lang w:eastAsia="zh-CN"/>
        </w:rPr>
      </w:pPr>
      <w:bookmarkStart w:id="347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471"/>
    </w:p>
    <w:p w14:paraId="3ACDAE3D" w14:textId="77777777" w:rsidR="004B0AE5" w:rsidRPr="00D3062E" w:rsidRDefault="004B0AE5" w:rsidP="004B0AE5">
      <w:pPr>
        <w:pStyle w:val="21"/>
      </w:pPr>
      <w:bookmarkStart w:id="3472" w:name="_Toc157434767"/>
      <w:bookmarkStart w:id="3473" w:name="_Toc157436482"/>
      <w:bookmarkStart w:id="3474" w:name="_Toc157440322"/>
      <w:bookmarkStart w:id="3475" w:name="_Toc160649994"/>
      <w:bookmarkStart w:id="3476" w:name="_Toc164928277"/>
      <w:bookmarkStart w:id="3477" w:name="_Toc168550136"/>
      <w:bookmarkStart w:id="3478" w:name="_Toc170118207"/>
      <w:bookmarkStart w:id="3479" w:name="_Hlk156248432"/>
      <w:r w:rsidRPr="00D3062E">
        <w:rPr>
          <w:noProof/>
          <w:lang w:eastAsia="zh-CN"/>
        </w:rPr>
        <w:t>6.5</w:t>
      </w:r>
      <w:r w:rsidRPr="00D3062E">
        <w:tab/>
        <w:t>NSCE_ManagementServiceDiscovery API</w:t>
      </w:r>
      <w:bookmarkEnd w:id="3472"/>
      <w:bookmarkEnd w:id="3473"/>
      <w:bookmarkEnd w:id="3474"/>
      <w:bookmarkEnd w:id="3475"/>
      <w:bookmarkEnd w:id="3476"/>
      <w:bookmarkEnd w:id="3477"/>
      <w:bookmarkEnd w:id="3478"/>
    </w:p>
    <w:p w14:paraId="7FA23CD6" w14:textId="77777777" w:rsidR="004B0AE5" w:rsidRPr="00D3062E" w:rsidRDefault="004B0AE5" w:rsidP="004B0AE5">
      <w:pPr>
        <w:pStyle w:val="31"/>
      </w:pPr>
      <w:bookmarkStart w:id="3480" w:name="_Toc157434768"/>
      <w:bookmarkStart w:id="3481" w:name="_Toc157436483"/>
      <w:bookmarkStart w:id="3482" w:name="_Toc157440323"/>
      <w:bookmarkStart w:id="3483" w:name="_Toc160649995"/>
      <w:bookmarkStart w:id="3484" w:name="_Toc164928278"/>
      <w:bookmarkStart w:id="3485" w:name="_Toc168550137"/>
      <w:bookmarkStart w:id="3486" w:name="_Toc170118208"/>
      <w:r w:rsidRPr="00D3062E">
        <w:rPr>
          <w:noProof/>
          <w:lang w:eastAsia="zh-CN"/>
        </w:rPr>
        <w:t>6.5</w:t>
      </w:r>
      <w:r w:rsidRPr="00D3062E">
        <w:t>.1</w:t>
      </w:r>
      <w:r w:rsidRPr="00D3062E">
        <w:tab/>
        <w:t>Introduction</w:t>
      </w:r>
      <w:bookmarkEnd w:id="3480"/>
      <w:bookmarkEnd w:id="3481"/>
      <w:bookmarkEnd w:id="3482"/>
      <w:bookmarkEnd w:id="3483"/>
      <w:bookmarkEnd w:id="3484"/>
      <w:bookmarkEnd w:id="3485"/>
      <w:bookmarkEnd w:id="3486"/>
    </w:p>
    <w:p w14:paraId="678C4267" w14:textId="77777777" w:rsidR="00B110B4" w:rsidRPr="00D3062E" w:rsidRDefault="00B110B4" w:rsidP="00B110B4">
      <w:pPr>
        <w:rPr>
          <w:noProof/>
          <w:lang w:eastAsia="zh-CN"/>
        </w:rPr>
      </w:pPr>
      <w:bookmarkStart w:id="3487" w:name="_Toc157434769"/>
      <w:bookmarkStart w:id="3488" w:name="_Toc157436484"/>
      <w:bookmarkStart w:id="3489" w:name="_Toc157440324"/>
      <w:bookmarkStart w:id="349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491" w:name="_Toc164928279"/>
      <w:bookmarkStart w:id="3492" w:name="_Toc168550138"/>
      <w:bookmarkStart w:id="3493" w:name="_Toc170118209"/>
      <w:r w:rsidRPr="00D3062E">
        <w:rPr>
          <w:noProof/>
          <w:lang w:eastAsia="zh-CN"/>
        </w:rPr>
        <w:t>6.5</w:t>
      </w:r>
      <w:r w:rsidRPr="00D3062E">
        <w:t>.2</w:t>
      </w:r>
      <w:r w:rsidRPr="00D3062E">
        <w:tab/>
        <w:t>Usage of HTTP</w:t>
      </w:r>
      <w:bookmarkEnd w:id="3487"/>
      <w:bookmarkEnd w:id="3488"/>
      <w:bookmarkEnd w:id="3489"/>
      <w:bookmarkEnd w:id="3490"/>
      <w:bookmarkEnd w:id="3491"/>
      <w:bookmarkEnd w:id="3492"/>
      <w:bookmarkEnd w:id="349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494" w:name="_Toc157434770"/>
      <w:bookmarkStart w:id="3495" w:name="_Toc157436485"/>
      <w:bookmarkStart w:id="3496" w:name="_Toc157440325"/>
      <w:bookmarkStart w:id="3497" w:name="_Toc160649997"/>
      <w:bookmarkStart w:id="3498" w:name="_Toc164928280"/>
      <w:bookmarkStart w:id="3499" w:name="_Toc168550139"/>
      <w:bookmarkStart w:id="3500" w:name="_Toc170118210"/>
      <w:r w:rsidRPr="00D3062E">
        <w:rPr>
          <w:noProof/>
          <w:lang w:eastAsia="zh-CN"/>
        </w:rPr>
        <w:t>6.5</w:t>
      </w:r>
      <w:r w:rsidRPr="00D3062E">
        <w:t>.3</w:t>
      </w:r>
      <w:r w:rsidRPr="00D3062E">
        <w:tab/>
        <w:t>Resources</w:t>
      </w:r>
      <w:bookmarkEnd w:id="3494"/>
      <w:bookmarkEnd w:id="3495"/>
      <w:bookmarkEnd w:id="3496"/>
      <w:bookmarkEnd w:id="3497"/>
      <w:bookmarkEnd w:id="3498"/>
      <w:bookmarkEnd w:id="3499"/>
      <w:bookmarkEnd w:id="3500"/>
    </w:p>
    <w:p w14:paraId="7FCC37A8" w14:textId="77777777" w:rsidR="004B0AE5" w:rsidRPr="00D3062E" w:rsidRDefault="004B0AE5" w:rsidP="004B0AE5">
      <w:pPr>
        <w:pStyle w:val="41"/>
      </w:pPr>
      <w:bookmarkStart w:id="3501" w:name="_Toc157434771"/>
      <w:bookmarkStart w:id="3502" w:name="_Toc157436486"/>
      <w:bookmarkStart w:id="3503" w:name="_Toc157440326"/>
      <w:bookmarkStart w:id="3504" w:name="_Toc160649998"/>
      <w:bookmarkStart w:id="3505" w:name="_Toc164928281"/>
      <w:bookmarkStart w:id="3506" w:name="_Toc168550140"/>
      <w:bookmarkStart w:id="3507" w:name="_Toc170118211"/>
      <w:r w:rsidRPr="00D3062E">
        <w:rPr>
          <w:noProof/>
          <w:lang w:eastAsia="zh-CN"/>
        </w:rPr>
        <w:t>6.5</w:t>
      </w:r>
      <w:r w:rsidRPr="00D3062E">
        <w:t>.3.1</w:t>
      </w:r>
      <w:r w:rsidRPr="00D3062E">
        <w:tab/>
        <w:t>Overview</w:t>
      </w:r>
      <w:bookmarkEnd w:id="3501"/>
      <w:bookmarkEnd w:id="3502"/>
      <w:bookmarkEnd w:id="3503"/>
      <w:bookmarkEnd w:id="3504"/>
      <w:bookmarkEnd w:id="3505"/>
      <w:bookmarkEnd w:id="3506"/>
      <w:bookmarkEnd w:id="3507"/>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5pt;height:156.75pt;mso-width-percent:0;mso-height-percent:0;mso-width-percent:0;mso-height-percent:0" o:ole="">
            <v:imagedata r:id="rId143" o:title=""/>
          </v:shape>
          <o:OLEObject Type="Embed" ProgID="Word.Document.8" ShapeID="_x0000_i1094" DrawAspect="Content" ObjectID="_1781925837"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3508" w:name="_Toc157434772"/>
      <w:bookmarkStart w:id="3509" w:name="_Toc157436487"/>
      <w:bookmarkStart w:id="3510" w:name="_Toc157440327"/>
      <w:bookmarkStart w:id="3511" w:name="_Toc160649999"/>
      <w:bookmarkStart w:id="3512" w:name="_Toc164928282"/>
      <w:bookmarkStart w:id="3513" w:name="_Toc168550141"/>
      <w:bookmarkStart w:id="3514" w:name="_Toc170118212"/>
      <w:r w:rsidRPr="00D3062E">
        <w:rPr>
          <w:noProof/>
          <w:lang w:eastAsia="zh-CN"/>
        </w:rPr>
        <w:t>6.5.3.2</w:t>
      </w:r>
      <w:r w:rsidRPr="00D3062E">
        <w:tab/>
        <w:t>Resource: Management Discovery Subscription</w:t>
      </w:r>
      <w:bookmarkEnd w:id="3508"/>
      <w:bookmarkEnd w:id="3509"/>
      <w:bookmarkEnd w:id="3510"/>
      <w:bookmarkEnd w:id="3511"/>
      <w:bookmarkEnd w:id="3512"/>
      <w:bookmarkEnd w:id="3513"/>
      <w:bookmarkEnd w:id="3514"/>
    </w:p>
    <w:p w14:paraId="77987E74" w14:textId="77777777" w:rsidR="004B0AE5" w:rsidRPr="00D3062E" w:rsidRDefault="004B0AE5" w:rsidP="004B0AE5">
      <w:pPr>
        <w:pStyle w:val="51"/>
      </w:pPr>
      <w:bookmarkStart w:id="3515" w:name="_Toc157434773"/>
      <w:bookmarkStart w:id="3516" w:name="_Toc157436488"/>
      <w:bookmarkStart w:id="3517" w:name="_Toc157440328"/>
      <w:bookmarkStart w:id="3518" w:name="_Toc160650000"/>
      <w:bookmarkStart w:id="3519" w:name="_Toc164928283"/>
      <w:bookmarkStart w:id="3520" w:name="_Toc168550142"/>
      <w:bookmarkStart w:id="3521" w:name="_Toc170118213"/>
      <w:r w:rsidRPr="00D3062E">
        <w:rPr>
          <w:noProof/>
          <w:lang w:eastAsia="zh-CN"/>
        </w:rPr>
        <w:t>6.5.3.2</w:t>
      </w:r>
      <w:r w:rsidRPr="00D3062E">
        <w:t>.1</w:t>
      </w:r>
      <w:r w:rsidRPr="00D3062E">
        <w:tab/>
        <w:t>Description</w:t>
      </w:r>
      <w:bookmarkEnd w:id="3515"/>
      <w:bookmarkEnd w:id="3516"/>
      <w:bookmarkEnd w:id="3517"/>
      <w:bookmarkEnd w:id="3518"/>
      <w:bookmarkEnd w:id="3519"/>
      <w:bookmarkEnd w:id="3520"/>
      <w:bookmarkEnd w:id="352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3522" w:name="_Toc157434774"/>
      <w:bookmarkStart w:id="3523" w:name="_Toc157436489"/>
      <w:bookmarkStart w:id="3524" w:name="_Toc157440329"/>
      <w:bookmarkStart w:id="3525" w:name="_Toc160650001"/>
      <w:bookmarkStart w:id="3526" w:name="_Toc164928284"/>
      <w:bookmarkStart w:id="3527" w:name="_Toc168550143"/>
      <w:bookmarkStart w:id="3528" w:name="_Toc170118214"/>
      <w:r w:rsidRPr="00D3062E">
        <w:rPr>
          <w:noProof/>
          <w:lang w:eastAsia="zh-CN"/>
        </w:rPr>
        <w:t>6.5.3.2</w:t>
      </w:r>
      <w:r w:rsidRPr="00D3062E">
        <w:t>.2</w:t>
      </w:r>
      <w:r w:rsidRPr="00D3062E">
        <w:tab/>
        <w:t>Resource Definition</w:t>
      </w:r>
      <w:bookmarkEnd w:id="3522"/>
      <w:bookmarkEnd w:id="3523"/>
      <w:bookmarkEnd w:id="3524"/>
      <w:bookmarkEnd w:id="3525"/>
      <w:bookmarkEnd w:id="3526"/>
      <w:bookmarkEnd w:id="3527"/>
      <w:bookmarkEnd w:id="3528"/>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3529" w:name="_Toc157434775"/>
      <w:bookmarkStart w:id="3530" w:name="_Toc157436490"/>
      <w:bookmarkStart w:id="3531" w:name="_Toc157440330"/>
      <w:bookmarkStart w:id="3532" w:name="_Toc160650002"/>
      <w:bookmarkStart w:id="3533" w:name="_Toc164928285"/>
      <w:bookmarkStart w:id="3534" w:name="_Toc168550144"/>
      <w:bookmarkStart w:id="3535" w:name="_Toc170118215"/>
      <w:r w:rsidRPr="00D3062E">
        <w:rPr>
          <w:noProof/>
          <w:lang w:eastAsia="zh-CN"/>
        </w:rPr>
        <w:t>6.5.3.2</w:t>
      </w:r>
      <w:r w:rsidRPr="00D3062E">
        <w:t>.3</w:t>
      </w:r>
      <w:r w:rsidRPr="00D3062E">
        <w:tab/>
        <w:t>Resource Standard Methods</w:t>
      </w:r>
      <w:bookmarkEnd w:id="3529"/>
      <w:bookmarkEnd w:id="3530"/>
      <w:bookmarkEnd w:id="3531"/>
      <w:bookmarkEnd w:id="3532"/>
      <w:bookmarkEnd w:id="3533"/>
      <w:bookmarkEnd w:id="3534"/>
      <w:bookmarkEnd w:id="3535"/>
    </w:p>
    <w:p w14:paraId="2C0E2574" w14:textId="77777777" w:rsidR="004B0AE5" w:rsidRPr="00D3062E" w:rsidRDefault="004B0AE5" w:rsidP="00B13605">
      <w:pPr>
        <w:pStyle w:val="6"/>
      </w:pPr>
      <w:bookmarkStart w:id="3536" w:name="_Toc157434776"/>
      <w:bookmarkStart w:id="3537" w:name="_Toc157436491"/>
      <w:bookmarkStart w:id="3538" w:name="_Toc157440331"/>
      <w:bookmarkStart w:id="3539" w:name="_Toc160650003"/>
      <w:bookmarkStart w:id="3540" w:name="_Toc164928286"/>
      <w:bookmarkStart w:id="3541" w:name="_Toc168550145"/>
      <w:bookmarkStart w:id="3542" w:name="_Toc170118216"/>
      <w:r w:rsidRPr="00D3062E">
        <w:t>6.5.3.2.3.2</w:t>
      </w:r>
      <w:r w:rsidRPr="00D3062E">
        <w:tab/>
        <w:t>POST</w:t>
      </w:r>
      <w:bookmarkEnd w:id="3536"/>
      <w:bookmarkEnd w:id="3537"/>
      <w:bookmarkEnd w:id="3538"/>
      <w:bookmarkEnd w:id="3539"/>
      <w:bookmarkEnd w:id="3540"/>
      <w:bookmarkEnd w:id="3541"/>
      <w:bookmarkEnd w:id="35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3543" w:name="_Toc157434777"/>
      <w:bookmarkStart w:id="3544" w:name="_Toc157436492"/>
      <w:bookmarkStart w:id="3545" w:name="_Toc157440332"/>
      <w:bookmarkStart w:id="3546" w:name="_Toc160650004"/>
      <w:bookmarkStart w:id="3547" w:name="_Toc164928287"/>
      <w:bookmarkStart w:id="3548" w:name="_Toc168550146"/>
      <w:bookmarkStart w:id="3549" w:name="_Toc170118217"/>
      <w:r w:rsidRPr="00D3062E">
        <w:rPr>
          <w:noProof/>
          <w:lang w:eastAsia="zh-CN"/>
        </w:rPr>
        <w:t>6.5.3.2</w:t>
      </w:r>
      <w:r w:rsidRPr="00D3062E">
        <w:t>.4</w:t>
      </w:r>
      <w:r w:rsidRPr="00D3062E">
        <w:tab/>
        <w:t>Resource Custom Operations</w:t>
      </w:r>
      <w:bookmarkEnd w:id="3543"/>
      <w:bookmarkEnd w:id="3544"/>
      <w:bookmarkEnd w:id="3545"/>
      <w:bookmarkEnd w:id="3546"/>
      <w:bookmarkEnd w:id="3547"/>
      <w:bookmarkEnd w:id="3548"/>
      <w:bookmarkEnd w:id="354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3550" w:name="_Toc157434778"/>
      <w:bookmarkStart w:id="3551" w:name="_Toc157436493"/>
      <w:bookmarkStart w:id="3552" w:name="_Toc157440333"/>
      <w:bookmarkStart w:id="3553" w:name="_Toc160650005"/>
      <w:bookmarkStart w:id="3554" w:name="_Toc164928288"/>
      <w:bookmarkStart w:id="3555" w:name="_Toc168550147"/>
      <w:bookmarkStart w:id="3556" w:name="_Toc170118218"/>
      <w:r w:rsidRPr="00D3062E">
        <w:rPr>
          <w:noProof/>
          <w:lang w:eastAsia="zh-CN"/>
        </w:rPr>
        <w:t>6.5.3.3</w:t>
      </w:r>
      <w:r w:rsidRPr="00D3062E">
        <w:tab/>
        <w:t>Resource: Individual Management Discovery Subscription</w:t>
      </w:r>
      <w:bookmarkEnd w:id="3550"/>
      <w:bookmarkEnd w:id="3551"/>
      <w:bookmarkEnd w:id="3552"/>
      <w:bookmarkEnd w:id="3553"/>
      <w:bookmarkEnd w:id="3554"/>
      <w:bookmarkEnd w:id="3555"/>
      <w:bookmarkEnd w:id="3556"/>
    </w:p>
    <w:p w14:paraId="2574D7C9" w14:textId="77777777" w:rsidR="004B0AE5" w:rsidRPr="00D3062E" w:rsidRDefault="004B0AE5" w:rsidP="004B0AE5">
      <w:pPr>
        <w:pStyle w:val="51"/>
      </w:pPr>
      <w:bookmarkStart w:id="3557" w:name="_Toc157434779"/>
      <w:bookmarkStart w:id="3558" w:name="_Toc157436494"/>
      <w:bookmarkStart w:id="3559" w:name="_Toc157440334"/>
      <w:bookmarkStart w:id="3560" w:name="_Toc160650006"/>
      <w:bookmarkStart w:id="3561" w:name="_Toc164928289"/>
      <w:bookmarkStart w:id="3562" w:name="_Toc168550148"/>
      <w:bookmarkStart w:id="3563" w:name="_Toc170118219"/>
      <w:r w:rsidRPr="00D3062E">
        <w:rPr>
          <w:noProof/>
          <w:lang w:eastAsia="zh-CN"/>
        </w:rPr>
        <w:t>6.5.3.3</w:t>
      </w:r>
      <w:r w:rsidRPr="00D3062E">
        <w:t>.1</w:t>
      </w:r>
      <w:r w:rsidRPr="00D3062E">
        <w:tab/>
        <w:t>Description</w:t>
      </w:r>
      <w:bookmarkEnd w:id="3557"/>
      <w:bookmarkEnd w:id="3558"/>
      <w:bookmarkEnd w:id="3559"/>
      <w:bookmarkEnd w:id="3560"/>
      <w:bookmarkEnd w:id="3561"/>
      <w:bookmarkEnd w:id="3562"/>
      <w:bookmarkEnd w:id="3563"/>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3564" w:name="_Toc157434780"/>
      <w:bookmarkStart w:id="3565" w:name="_Toc157436495"/>
      <w:bookmarkStart w:id="3566" w:name="_Toc157440335"/>
      <w:bookmarkStart w:id="3567" w:name="_Toc160650007"/>
      <w:bookmarkStart w:id="3568" w:name="_Toc164928290"/>
      <w:bookmarkStart w:id="3569" w:name="_Toc168550149"/>
      <w:bookmarkStart w:id="3570" w:name="_Toc170118220"/>
      <w:r w:rsidRPr="00D3062E">
        <w:rPr>
          <w:noProof/>
          <w:lang w:eastAsia="zh-CN"/>
        </w:rPr>
        <w:t>6.5.3.3</w:t>
      </w:r>
      <w:r w:rsidRPr="00D3062E">
        <w:t>.2</w:t>
      </w:r>
      <w:r w:rsidRPr="00D3062E">
        <w:tab/>
        <w:t>Resource Definition</w:t>
      </w:r>
      <w:bookmarkEnd w:id="3564"/>
      <w:bookmarkEnd w:id="3565"/>
      <w:bookmarkEnd w:id="3566"/>
      <w:bookmarkEnd w:id="3567"/>
      <w:bookmarkEnd w:id="3568"/>
      <w:bookmarkEnd w:id="3569"/>
      <w:bookmarkEnd w:id="3570"/>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3571" w:name="_Toc157434781"/>
      <w:bookmarkStart w:id="3572" w:name="_Toc157436496"/>
      <w:bookmarkStart w:id="3573" w:name="_Toc157440336"/>
      <w:bookmarkStart w:id="3574" w:name="_Toc160650008"/>
      <w:bookmarkStart w:id="3575" w:name="_Toc164928291"/>
      <w:bookmarkStart w:id="3576" w:name="_Toc168550150"/>
      <w:bookmarkStart w:id="3577" w:name="_Toc170118221"/>
      <w:r w:rsidRPr="00D3062E">
        <w:rPr>
          <w:noProof/>
          <w:lang w:eastAsia="zh-CN"/>
        </w:rPr>
        <w:t>6.5.3.3</w:t>
      </w:r>
      <w:r w:rsidRPr="00D3062E">
        <w:t>.3</w:t>
      </w:r>
      <w:r w:rsidRPr="00D3062E">
        <w:tab/>
        <w:t>Resource Standard Methods</w:t>
      </w:r>
      <w:bookmarkEnd w:id="3571"/>
      <w:bookmarkEnd w:id="3572"/>
      <w:bookmarkEnd w:id="3573"/>
      <w:bookmarkEnd w:id="3574"/>
      <w:bookmarkEnd w:id="3575"/>
      <w:bookmarkEnd w:id="3576"/>
      <w:bookmarkEnd w:id="3577"/>
    </w:p>
    <w:p w14:paraId="3F003CEB" w14:textId="77777777" w:rsidR="004B0AE5" w:rsidRPr="00D3062E" w:rsidRDefault="004B0AE5" w:rsidP="000B7712">
      <w:pPr>
        <w:pStyle w:val="6"/>
      </w:pPr>
      <w:bookmarkStart w:id="3578" w:name="_Toc157434782"/>
      <w:bookmarkStart w:id="3579" w:name="_Toc157436497"/>
      <w:bookmarkStart w:id="3580" w:name="_Toc157440337"/>
      <w:bookmarkStart w:id="3581" w:name="_Toc160650009"/>
      <w:bookmarkStart w:id="3582" w:name="_Toc164928292"/>
      <w:bookmarkStart w:id="3583" w:name="_Toc168550151"/>
      <w:bookmarkStart w:id="3584" w:name="_Toc170118222"/>
      <w:r w:rsidRPr="00D3062E">
        <w:t>6.5.3.3.3.1</w:t>
      </w:r>
      <w:r w:rsidRPr="00D3062E">
        <w:tab/>
        <w:t>GET</w:t>
      </w:r>
      <w:bookmarkEnd w:id="3578"/>
      <w:bookmarkEnd w:id="3579"/>
      <w:bookmarkEnd w:id="3580"/>
      <w:bookmarkEnd w:id="3581"/>
      <w:bookmarkEnd w:id="3582"/>
      <w:bookmarkEnd w:id="3583"/>
      <w:bookmarkEnd w:id="358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3585" w:name="_Toc157434783"/>
      <w:bookmarkStart w:id="3586" w:name="_Toc157436498"/>
      <w:bookmarkStart w:id="3587" w:name="_Toc157440338"/>
      <w:bookmarkStart w:id="3588" w:name="_Toc160650010"/>
      <w:bookmarkStart w:id="3589" w:name="_Toc164928293"/>
      <w:bookmarkStart w:id="3590" w:name="_Toc168550152"/>
      <w:bookmarkStart w:id="3591" w:name="_Toc170118223"/>
      <w:r w:rsidRPr="00D3062E">
        <w:t>6.5.3.3.3.2</w:t>
      </w:r>
      <w:r w:rsidRPr="00D3062E">
        <w:tab/>
        <w:t>PUT</w:t>
      </w:r>
      <w:bookmarkEnd w:id="3585"/>
      <w:bookmarkEnd w:id="3586"/>
      <w:bookmarkEnd w:id="3587"/>
      <w:bookmarkEnd w:id="3588"/>
      <w:bookmarkEnd w:id="3589"/>
      <w:bookmarkEnd w:id="3590"/>
      <w:bookmarkEnd w:id="359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3592" w:name="_Toc157434784"/>
      <w:bookmarkStart w:id="3593" w:name="_Toc157436499"/>
      <w:bookmarkStart w:id="3594" w:name="_Toc157440339"/>
      <w:bookmarkStart w:id="3595" w:name="_Toc160650011"/>
      <w:bookmarkStart w:id="3596" w:name="_Toc164928294"/>
      <w:bookmarkStart w:id="3597" w:name="_Toc168550153"/>
      <w:bookmarkStart w:id="3598" w:name="_Toc170118224"/>
      <w:r w:rsidRPr="00D3062E">
        <w:t>6.5.3.3.3.3</w:t>
      </w:r>
      <w:r w:rsidRPr="00D3062E">
        <w:tab/>
        <w:t>PATCH</w:t>
      </w:r>
      <w:bookmarkEnd w:id="3592"/>
      <w:bookmarkEnd w:id="3593"/>
      <w:bookmarkEnd w:id="3594"/>
      <w:bookmarkEnd w:id="3595"/>
      <w:bookmarkEnd w:id="3596"/>
      <w:bookmarkEnd w:id="3597"/>
      <w:bookmarkEnd w:id="3598"/>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3599" w:name="_Toc157434785"/>
      <w:bookmarkStart w:id="3600" w:name="_Toc157436500"/>
      <w:bookmarkStart w:id="3601" w:name="_Toc157440340"/>
      <w:bookmarkStart w:id="3602" w:name="_Toc160650012"/>
      <w:bookmarkStart w:id="3603" w:name="_Toc164928295"/>
      <w:bookmarkStart w:id="3604" w:name="_Toc168550154"/>
      <w:bookmarkStart w:id="3605" w:name="_Toc170118225"/>
      <w:r w:rsidRPr="00D3062E">
        <w:t>6.5.3.3.3.4</w:t>
      </w:r>
      <w:r w:rsidRPr="00D3062E">
        <w:tab/>
        <w:t>DELETE</w:t>
      </w:r>
      <w:bookmarkEnd w:id="3599"/>
      <w:bookmarkEnd w:id="3600"/>
      <w:bookmarkEnd w:id="3601"/>
      <w:bookmarkEnd w:id="3602"/>
      <w:bookmarkEnd w:id="3603"/>
      <w:bookmarkEnd w:id="3604"/>
      <w:bookmarkEnd w:id="360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3606" w:name="_Toc157434786"/>
      <w:bookmarkStart w:id="3607" w:name="_Toc157436501"/>
      <w:bookmarkStart w:id="3608" w:name="_Toc157440341"/>
      <w:bookmarkStart w:id="3609" w:name="_Toc160650013"/>
      <w:bookmarkStart w:id="3610" w:name="_Toc164928296"/>
      <w:bookmarkStart w:id="3611" w:name="_Toc168550155"/>
      <w:bookmarkStart w:id="3612" w:name="_Toc170118226"/>
      <w:r w:rsidRPr="00D3062E">
        <w:rPr>
          <w:noProof/>
          <w:lang w:eastAsia="zh-CN"/>
        </w:rPr>
        <w:t>6.5.3.3</w:t>
      </w:r>
      <w:r w:rsidRPr="00D3062E">
        <w:t>.4</w:t>
      </w:r>
      <w:r w:rsidRPr="00D3062E">
        <w:tab/>
        <w:t>Resource Custom Operations</w:t>
      </w:r>
      <w:bookmarkEnd w:id="3606"/>
      <w:bookmarkEnd w:id="3607"/>
      <w:bookmarkEnd w:id="3608"/>
      <w:bookmarkEnd w:id="3609"/>
      <w:bookmarkEnd w:id="3610"/>
      <w:bookmarkEnd w:id="3611"/>
      <w:bookmarkEnd w:id="361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3613" w:name="_Toc157434787"/>
      <w:bookmarkStart w:id="3614" w:name="_Toc157436502"/>
      <w:bookmarkStart w:id="3615" w:name="_Toc157440342"/>
      <w:bookmarkStart w:id="3616" w:name="_Toc160650014"/>
      <w:bookmarkStart w:id="3617" w:name="_Toc164928297"/>
      <w:bookmarkStart w:id="3618" w:name="_Toc168550156"/>
      <w:bookmarkStart w:id="3619" w:name="_Toc170118227"/>
      <w:r w:rsidRPr="00D3062E">
        <w:rPr>
          <w:noProof/>
          <w:lang w:eastAsia="zh-CN"/>
        </w:rPr>
        <w:t>6.5</w:t>
      </w:r>
      <w:r w:rsidRPr="00D3062E">
        <w:t>.4</w:t>
      </w:r>
      <w:r w:rsidRPr="00D3062E">
        <w:tab/>
        <w:t>Custom Operations without associated resources</w:t>
      </w:r>
      <w:bookmarkEnd w:id="3613"/>
      <w:bookmarkEnd w:id="3614"/>
      <w:bookmarkEnd w:id="3615"/>
      <w:bookmarkEnd w:id="3616"/>
      <w:bookmarkEnd w:id="3617"/>
      <w:bookmarkEnd w:id="3618"/>
      <w:bookmarkEnd w:id="361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3620" w:name="_Toc157434788"/>
      <w:bookmarkStart w:id="3621" w:name="_Toc157436503"/>
      <w:bookmarkStart w:id="3622" w:name="_Toc157440343"/>
      <w:bookmarkStart w:id="3623" w:name="_Toc160650015"/>
      <w:bookmarkStart w:id="3624" w:name="_Toc164928298"/>
      <w:bookmarkStart w:id="3625" w:name="_Toc168550157"/>
      <w:bookmarkStart w:id="3626" w:name="_Toc170118228"/>
      <w:r w:rsidRPr="00D3062E">
        <w:rPr>
          <w:noProof/>
          <w:lang w:eastAsia="zh-CN"/>
        </w:rPr>
        <w:t>6.5</w:t>
      </w:r>
      <w:r w:rsidRPr="00D3062E">
        <w:t>.5</w:t>
      </w:r>
      <w:r w:rsidRPr="00D3062E">
        <w:tab/>
        <w:t>Notifications</w:t>
      </w:r>
      <w:bookmarkEnd w:id="3620"/>
      <w:bookmarkEnd w:id="3621"/>
      <w:bookmarkEnd w:id="3622"/>
      <w:bookmarkEnd w:id="3623"/>
      <w:bookmarkEnd w:id="3624"/>
      <w:bookmarkEnd w:id="3625"/>
      <w:bookmarkEnd w:id="3626"/>
    </w:p>
    <w:p w14:paraId="304676BD" w14:textId="77777777" w:rsidR="004B0AE5" w:rsidRPr="00D3062E" w:rsidRDefault="004B0AE5" w:rsidP="004B0AE5">
      <w:pPr>
        <w:pStyle w:val="41"/>
      </w:pPr>
      <w:bookmarkStart w:id="3627" w:name="_Toc157434789"/>
      <w:bookmarkStart w:id="3628" w:name="_Toc157436504"/>
      <w:bookmarkStart w:id="3629" w:name="_Toc157440344"/>
      <w:bookmarkStart w:id="3630" w:name="_Toc160650016"/>
      <w:bookmarkStart w:id="3631" w:name="_Toc164928299"/>
      <w:bookmarkStart w:id="3632" w:name="_Toc168550158"/>
      <w:bookmarkStart w:id="3633" w:name="_Toc170118229"/>
      <w:r w:rsidRPr="00D3062E">
        <w:rPr>
          <w:noProof/>
          <w:lang w:eastAsia="zh-CN"/>
        </w:rPr>
        <w:t>6.5</w:t>
      </w:r>
      <w:r w:rsidRPr="00D3062E">
        <w:t>.5.1</w:t>
      </w:r>
      <w:r w:rsidRPr="00D3062E">
        <w:tab/>
        <w:t>General</w:t>
      </w:r>
      <w:bookmarkEnd w:id="3627"/>
      <w:bookmarkEnd w:id="3628"/>
      <w:bookmarkEnd w:id="3629"/>
      <w:bookmarkEnd w:id="3630"/>
      <w:bookmarkEnd w:id="3631"/>
      <w:bookmarkEnd w:id="3632"/>
      <w:bookmarkEnd w:id="3633"/>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3634" w:name="_Toc157434790"/>
      <w:bookmarkStart w:id="3635" w:name="_Toc157436505"/>
      <w:bookmarkStart w:id="3636" w:name="_Toc157440345"/>
      <w:bookmarkStart w:id="3637" w:name="_Toc160650017"/>
      <w:bookmarkStart w:id="3638" w:name="_Toc164928300"/>
      <w:bookmarkStart w:id="3639" w:name="_Toc168550159"/>
      <w:bookmarkStart w:id="3640" w:name="_Toc170118230"/>
      <w:r w:rsidRPr="00D3062E">
        <w:rPr>
          <w:noProof/>
          <w:lang w:eastAsia="zh-CN"/>
        </w:rPr>
        <w:t>6.5</w:t>
      </w:r>
      <w:r w:rsidRPr="00D3062E">
        <w:t>.5.2</w:t>
      </w:r>
      <w:r w:rsidRPr="00D3062E">
        <w:tab/>
        <w:t>Management</w:t>
      </w:r>
      <w:r w:rsidRPr="00D3062E" w:rsidDel="00565E82">
        <w:t xml:space="preserve"> </w:t>
      </w:r>
      <w:r w:rsidRPr="00D3062E">
        <w:t>discovery Notification</w:t>
      </w:r>
      <w:bookmarkEnd w:id="3634"/>
      <w:bookmarkEnd w:id="3635"/>
      <w:bookmarkEnd w:id="3636"/>
      <w:bookmarkEnd w:id="3637"/>
      <w:bookmarkEnd w:id="3638"/>
      <w:bookmarkEnd w:id="3639"/>
      <w:bookmarkEnd w:id="3640"/>
    </w:p>
    <w:p w14:paraId="34126AA4" w14:textId="77777777" w:rsidR="004B0AE5" w:rsidRPr="00D3062E" w:rsidRDefault="004B0AE5" w:rsidP="004B0AE5">
      <w:pPr>
        <w:pStyle w:val="51"/>
        <w:rPr>
          <w:noProof/>
        </w:rPr>
      </w:pPr>
      <w:bookmarkStart w:id="3641" w:name="_Toc157434791"/>
      <w:bookmarkStart w:id="3642" w:name="_Toc157436506"/>
      <w:bookmarkStart w:id="3643" w:name="_Toc157440346"/>
      <w:bookmarkStart w:id="3644" w:name="_Toc160650018"/>
      <w:bookmarkStart w:id="3645" w:name="_Toc164928301"/>
      <w:bookmarkStart w:id="3646" w:name="_Toc168550160"/>
      <w:bookmarkStart w:id="3647" w:name="_Toc170118231"/>
      <w:r w:rsidRPr="00D3062E">
        <w:rPr>
          <w:noProof/>
          <w:lang w:eastAsia="zh-CN"/>
        </w:rPr>
        <w:t>6.5</w:t>
      </w:r>
      <w:r w:rsidRPr="00D3062E">
        <w:t>.5.2</w:t>
      </w:r>
      <w:r w:rsidRPr="00D3062E">
        <w:rPr>
          <w:noProof/>
        </w:rPr>
        <w:t>.1</w:t>
      </w:r>
      <w:r w:rsidRPr="00D3062E">
        <w:rPr>
          <w:noProof/>
        </w:rPr>
        <w:tab/>
        <w:t>Description</w:t>
      </w:r>
      <w:bookmarkEnd w:id="3641"/>
      <w:bookmarkEnd w:id="3642"/>
      <w:bookmarkEnd w:id="3643"/>
      <w:bookmarkEnd w:id="3644"/>
      <w:bookmarkEnd w:id="3645"/>
      <w:bookmarkEnd w:id="3646"/>
      <w:bookmarkEnd w:id="3647"/>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3648" w:name="_Toc157434792"/>
      <w:bookmarkStart w:id="3649" w:name="_Toc157436507"/>
      <w:bookmarkStart w:id="3650" w:name="_Toc157440347"/>
      <w:bookmarkStart w:id="3651" w:name="_Toc160650019"/>
      <w:bookmarkStart w:id="3652" w:name="_Toc164928302"/>
      <w:bookmarkStart w:id="3653" w:name="_Toc168550161"/>
      <w:bookmarkStart w:id="3654" w:name="_Toc170118232"/>
      <w:r w:rsidRPr="00D3062E">
        <w:rPr>
          <w:noProof/>
          <w:lang w:eastAsia="zh-CN"/>
        </w:rPr>
        <w:t>6.5</w:t>
      </w:r>
      <w:r w:rsidRPr="00D3062E">
        <w:t>.5.2</w:t>
      </w:r>
      <w:r w:rsidRPr="00D3062E">
        <w:rPr>
          <w:noProof/>
        </w:rPr>
        <w:t>.2</w:t>
      </w:r>
      <w:r w:rsidRPr="00D3062E">
        <w:rPr>
          <w:noProof/>
        </w:rPr>
        <w:tab/>
        <w:t>Target URI</w:t>
      </w:r>
      <w:bookmarkEnd w:id="3648"/>
      <w:bookmarkEnd w:id="3649"/>
      <w:bookmarkEnd w:id="3650"/>
      <w:bookmarkEnd w:id="3651"/>
      <w:bookmarkEnd w:id="3652"/>
      <w:bookmarkEnd w:id="3653"/>
      <w:bookmarkEnd w:id="365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3655" w:name="_Toc157434793"/>
      <w:bookmarkStart w:id="3656" w:name="_Toc157436508"/>
      <w:bookmarkStart w:id="3657" w:name="_Toc157440348"/>
      <w:bookmarkStart w:id="3658" w:name="_Toc160650020"/>
      <w:bookmarkStart w:id="3659" w:name="_Toc164928303"/>
      <w:bookmarkStart w:id="3660" w:name="_Toc168550162"/>
      <w:bookmarkStart w:id="3661" w:name="_Toc170118233"/>
      <w:r w:rsidRPr="00D3062E">
        <w:rPr>
          <w:noProof/>
          <w:lang w:eastAsia="zh-CN"/>
        </w:rPr>
        <w:t>6.5</w:t>
      </w:r>
      <w:r w:rsidRPr="00D3062E">
        <w:t>.5.2</w:t>
      </w:r>
      <w:r w:rsidRPr="00D3062E">
        <w:rPr>
          <w:noProof/>
        </w:rPr>
        <w:t>.3</w:t>
      </w:r>
      <w:r w:rsidRPr="00D3062E">
        <w:rPr>
          <w:noProof/>
        </w:rPr>
        <w:tab/>
        <w:t>Standard Methods</w:t>
      </w:r>
      <w:bookmarkEnd w:id="3655"/>
      <w:bookmarkEnd w:id="3656"/>
      <w:bookmarkEnd w:id="3657"/>
      <w:bookmarkEnd w:id="3658"/>
      <w:bookmarkEnd w:id="3659"/>
      <w:bookmarkEnd w:id="3660"/>
      <w:bookmarkEnd w:id="3661"/>
    </w:p>
    <w:p w14:paraId="6CAF832D" w14:textId="77777777" w:rsidR="002E2250" w:rsidRPr="00DF3F15" w:rsidRDefault="002E2250" w:rsidP="002E2250">
      <w:pPr>
        <w:pStyle w:val="H6"/>
      </w:pPr>
      <w:bookmarkStart w:id="3662" w:name="_Toc157434794"/>
      <w:bookmarkStart w:id="3663" w:name="_Toc157436509"/>
      <w:bookmarkStart w:id="366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3665" w:name="_Toc160650021"/>
      <w:bookmarkStart w:id="3666" w:name="_Toc164928304"/>
      <w:bookmarkStart w:id="3667" w:name="_Toc168550163"/>
      <w:bookmarkStart w:id="3668" w:name="_Toc170118234"/>
      <w:r w:rsidRPr="00D3062E">
        <w:rPr>
          <w:noProof/>
          <w:lang w:eastAsia="zh-CN"/>
        </w:rPr>
        <w:t>6.5</w:t>
      </w:r>
      <w:r w:rsidRPr="00D3062E">
        <w:t>.6</w:t>
      </w:r>
      <w:r w:rsidRPr="00D3062E">
        <w:tab/>
        <w:t>Data Model</w:t>
      </w:r>
      <w:bookmarkEnd w:id="3662"/>
      <w:bookmarkEnd w:id="3663"/>
      <w:bookmarkEnd w:id="3664"/>
      <w:bookmarkEnd w:id="3665"/>
      <w:bookmarkEnd w:id="3666"/>
      <w:bookmarkEnd w:id="3667"/>
      <w:bookmarkEnd w:id="3668"/>
    </w:p>
    <w:p w14:paraId="41C89665" w14:textId="77777777" w:rsidR="004B0AE5" w:rsidRPr="00D3062E" w:rsidRDefault="004B0AE5" w:rsidP="004B0AE5">
      <w:pPr>
        <w:pStyle w:val="41"/>
      </w:pPr>
      <w:bookmarkStart w:id="3669" w:name="_Toc157434795"/>
      <w:bookmarkStart w:id="3670" w:name="_Toc157436510"/>
      <w:bookmarkStart w:id="3671" w:name="_Toc157440350"/>
      <w:bookmarkStart w:id="3672" w:name="_Toc160650022"/>
      <w:bookmarkStart w:id="3673" w:name="_Toc164928305"/>
      <w:bookmarkStart w:id="3674" w:name="_Toc168550164"/>
      <w:bookmarkStart w:id="3675" w:name="_Toc170118235"/>
      <w:r w:rsidRPr="00D3062E">
        <w:rPr>
          <w:noProof/>
          <w:lang w:eastAsia="zh-CN"/>
        </w:rPr>
        <w:t>6.5</w:t>
      </w:r>
      <w:r w:rsidRPr="00D3062E">
        <w:t>.6.1</w:t>
      </w:r>
      <w:r w:rsidRPr="00D3062E">
        <w:tab/>
        <w:t>General</w:t>
      </w:r>
      <w:bookmarkEnd w:id="3669"/>
      <w:bookmarkEnd w:id="3670"/>
      <w:bookmarkEnd w:id="3671"/>
      <w:bookmarkEnd w:id="3672"/>
      <w:bookmarkEnd w:id="3673"/>
      <w:bookmarkEnd w:id="3674"/>
      <w:bookmarkEnd w:id="367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3676" w:name="_Toc157434796"/>
      <w:bookmarkStart w:id="3677" w:name="_Toc157436511"/>
      <w:bookmarkStart w:id="3678" w:name="_Toc157440351"/>
      <w:bookmarkStart w:id="3679" w:name="_Toc160650023"/>
      <w:bookmarkStart w:id="3680" w:name="_Toc164928306"/>
      <w:bookmarkStart w:id="3681" w:name="_Toc168550165"/>
      <w:bookmarkStart w:id="3682" w:name="_Toc170118236"/>
      <w:r w:rsidRPr="00D3062E">
        <w:rPr>
          <w:noProof/>
          <w:lang w:eastAsia="zh-CN"/>
        </w:rPr>
        <w:t>6.5</w:t>
      </w:r>
      <w:r w:rsidRPr="00D3062E">
        <w:rPr>
          <w:lang w:val="en-US"/>
        </w:rPr>
        <w:t>.6.2</w:t>
      </w:r>
      <w:r w:rsidRPr="00D3062E">
        <w:rPr>
          <w:lang w:val="en-US"/>
        </w:rPr>
        <w:tab/>
        <w:t>Structured data types</w:t>
      </w:r>
      <w:bookmarkEnd w:id="3676"/>
      <w:bookmarkEnd w:id="3677"/>
      <w:bookmarkEnd w:id="3678"/>
      <w:bookmarkEnd w:id="3679"/>
      <w:bookmarkEnd w:id="3680"/>
      <w:bookmarkEnd w:id="3681"/>
      <w:bookmarkEnd w:id="3682"/>
    </w:p>
    <w:p w14:paraId="5112F6B1" w14:textId="77777777" w:rsidR="004B0AE5" w:rsidRPr="00D3062E" w:rsidRDefault="004B0AE5" w:rsidP="004B0AE5">
      <w:pPr>
        <w:pStyle w:val="51"/>
      </w:pPr>
      <w:bookmarkStart w:id="3683" w:name="_Toc157434797"/>
      <w:bookmarkStart w:id="3684" w:name="_Toc157436512"/>
      <w:bookmarkStart w:id="3685" w:name="_Toc157440352"/>
      <w:bookmarkStart w:id="3686" w:name="_Toc160650024"/>
      <w:bookmarkStart w:id="3687" w:name="_Toc164928307"/>
      <w:bookmarkStart w:id="3688" w:name="_Toc168550166"/>
      <w:bookmarkStart w:id="3689" w:name="_Toc170118237"/>
      <w:r w:rsidRPr="00D3062E">
        <w:rPr>
          <w:noProof/>
          <w:lang w:eastAsia="zh-CN"/>
        </w:rPr>
        <w:t>6.5</w:t>
      </w:r>
      <w:r w:rsidRPr="00D3062E">
        <w:t>.6.2.1</w:t>
      </w:r>
      <w:r w:rsidRPr="00D3062E">
        <w:tab/>
        <w:t>Introduction</w:t>
      </w:r>
      <w:bookmarkEnd w:id="3683"/>
      <w:bookmarkEnd w:id="3684"/>
      <w:bookmarkEnd w:id="3685"/>
      <w:bookmarkEnd w:id="3686"/>
      <w:bookmarkEnd w:id="3687"/>
      <w:bookmarkEnd w:id="3688"/>
      <w:bookmarkEnd w:id="368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3690" w:name="_Toc157434798"/>
      <w:bookmarkStart w:id="3691" w:name="_Toc157436513"/>
      <w:bookmarkStart w:id="3692" w:name="_Toc157440353"/>
      <w:bookmarkStart w:id="3693" w:name="_Toc160650025"/>
      <w:bookmarkStart w:id="3694" w:name="_Toc164928308"/>
      <w:bookmarkStart w:id="3695" w:name="_Toc168550167"/>
      <w:bookmarkStart w:id="3696" w:name="_Toc170118238"/>
      <w:r w:rsidRPr="00D3062E">
        <w:rPr>
          <w:noProof/>
          <w:lang w:eastAsia="zh-CN"/>
        </w:rPr>
        <w:t>6.5</w:t>
      </w:r>
      <w:r w:rsidRPr="00D3062E">
        <w:t>.6.2.2</w:t>
      </w:r>
      <w:r w:rsidRPr="00D3062E">
        <w:tab/>
        <w:t>Type: MnSDiscSubsc</w:t>
      </w:r>
      <w:bookmarkEnd w:id="3690"/>
      <w:bookmarkEnd w:id="3691"/>
      <w:bookmarkEnd w:id="3692"/>
      <w:bookmarkEnd w:id="3693"/>
      <w:bookmarkEnd w:id="3694"/>
      <w:bookmarkEnd w:id="3695"/>
      <w:bookmarkEnd w:id="369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3697" w:name="_Toc157434799"/>
      <w:bookmarkStart w:id="3698" w:name="_Toc157436514"/>
      <w:bookmarkStart w:id="3699" w:name="_Toc157440354"/>
      <w:bookmarkStart w:id="3700" w:name="_Toc160650026"/>
      <w:bookmarkStart w:id="3701" w:name="_Toc161902733"/>
      <w:bookmarkStart w:id="3702" w:name="_Toc168550168"/>
      <w:bookmarkStart w:id="3703" w:name="_Toc170118239"/>
      <w:bookmarkStart w:id="3704" w:name="_Toc157434800"/>
      <w:bookmarkStart w:id="3705" w:name="_Toc157436515"/>
      <w:bookmarkStart w:id="3706" w:name="_Toc157440355"/>
      <w:bookmarkStart w:id="3707" w:name="_Toc160650027"/>
      <w:bookmarkStart w:id="3708" w:name="_Toc164928310"/>
      <w:r w:rsidRPr="00D3062E">
        <w:rPr>
          <w:noProof/>
          <w:lang w:eastAsia="zh-CN"/>
        </w:rPr>
        <w:t>6.5</w:t>
      </w:r>
      <w:r w:rsidRPr="00D3062E">
        <w:t>.6.2.3</w:t>
      </w:r>
      <w:r w:rsidRPr="00D3062E">
        <w:tab/>
        <w:t>Type: MnSDiscSubscPatch</w:t>
      </w:r>
      <w:bookmarkEnd w:id="3697"/>
      <w:bookmarkEnd w:id="3698"/>
      <w:bookmarkEnd w:id="3699"/>
      <w:bookmarkEnd w:id="3700"/>
      <w:bookmarkEnd w:id="3701"/>
      <w:bookmarkEnd w:id="3702"/>
      <w:bookmarkEnd w:id="3703"/>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3709" w:name="_Toc161902734"/>
      <w:bookmarkStart w:id="3710" w:name="_Toc168550169"/>
      <w:bookmarkStart w:id="3711" w:name="_Toc170118240"/>
      <w:bookmarkStart w:id="3712" w:name="_Toc157434801"/>
      <w:bookmarkStart w:id="3713" w:name="_Toc157436516"/>
      <w:bookmarkStart w:id="3714" w:name="_Toc157440356"/>
      <w:bookmarkStart w:id="3715" w:name="_Toc160650028"/>
      <w:bookmarkStart w:id="3716" w:name="_Toc164928311"/>
      <w:bookmarkEnd w:id="3704"/>
      <w:bookmarkEnd w:id="3705"/>
      <w:bookmarkEnd w:id="3706"/>
      <w:bookmarkEnd w:id="3707"/>
      <w:bookmarkEnd w:id="3708"/>
      <w:r w:rsidRPr="00D3062E">
        <w:rPr>
          <w:noProof/>
          <w:lang w:eastAsia="zh-CN"/>
        </w:rPr>
        <w:t>6.5</w:t>
      </w:r>
      <w:r w:rsidRPr="00D3062E">
        <w:t>.6.2.4</w:t>
      </w:r>
      <w:r w:rsidRPr="00D3062E">
        <w:tab/>
        <w:t>Type: MnSDiscNotif</w:t>
      </w:r>
      <w:bookmarkEnd w:id="3709"/>
      <w:bookmarkEnd w:id="3710"/>
      <w:bookmarkEnd w:id="3711"/>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3717" w:name="_Toc168550170"/>
      <w:bookmarkStart w:id="3718" w:name="_Toc170118241"/>
      <w:r w:rsidRPr="00D3062E">
        <w:rPr>
          <w:noProof/>
          <w:lang w:eastAsia="zh-CN"/>
        </w:rPr>
        <w:t>6.5</w:t>
      </w:r>
      <w:r w:rsidRPr="00D3062E">
        <w:t>.6.2.</w:t>
      </w:r>
      <w:r>
        <w:t>5</w:t>
      </w:r>
      <w:r w:rsidRPr="00D3062E">
        <w:tab/>
        <w:t>Type: MnS</w:t>
      </w:r>
      <w:r>
        <w:t>Info</w:t>
      </w:r>
      <w:bookmarkEnd w:id="3717"/>
      <w:bookmarkEnd w:id="3718"/>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3719" w:name="_Toc168550171"/>
      <w:bookmarkStart w:id="3720" w:name="_Toc170118242"/>
      <w:r w:rsidRPr="00D3062E">
        <w:rPr>
          <w:noProof/>
          <w:lang w:eastAsia="zh-CN"/>
        </w:rPr>
        <w:t>6.5</w:t>
      </w:r>
      <w:r w:rsidRPr="00D3062E">
        <w:t>.6.2.</w:t>
      </w:r>
      <w:r>
        <w:t>6</w:t>
      </w:r>
      <w:r w:rsidRPr="00D3062E">
        <w:tab/>
        <w:t xml:space="preserve">Type: </w:t>
      </w:r>
      <w:r>
        <w:t>E</w:t>
      </w:r>
      <w:r w:rsidRPr="00D3062E">
        <w:t>xpCapReq</w:t>
      </w:r>
      <w:r>
        <w:t>s</w:t>
      </w:r>
      <w:bookmarkEnd w:id="3719"/>
      <w:bookmarkEnd w:id="372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3721" w:name="_Toc168550172"/>
      <w:bookmarkStart w:id="3722" w:name="_Toc170118243"/>
      <w:r w:rsidRPr="00D3062E">
        <w:rPr>
          <w:noProof/>
          <w:lang w:eastAsia="zh-CN"/>
        </w:rPr>
        <w:t>6.5</w:t>
      </w:r>
      <w:r w:rsidRPr="00D3062E">
        <w:rPr>
          <w:lang w:val="en-US"/>
        </w:rPr>
        <w:t>.6.3</w:t>
      </w:r>
      <w:r w:rsidRPr="00D3062E">
        <w:rPr>
          <w:lang w:val="en-US"/>
        </w:rPr>
        <w:tab/>
        <w:t>Simple data types and enumerations</w:t>
      </w:r>
      <w:bookmarkEnd w:id="3712"/>
      <w:bookmarkEnd w:id="3713"/>
      <w:bookmarkEnd w:id="3714"/>
      <w:bookmarkEnd w:id="3715"/>
      <w:bookmarkEnd w:id="3716"/>
      <w:bookmarkEnd w:id="3721"/>
      <w:bookmarkEnd w:id="3722"/>
    </w:p>
    <w:p w14:paraId="46DE9048" w14:textId="77777777" w:rsidR="004B0AE5" w:rsidRPr="00D3062E" w:rsidRDefault="004B0AE5" w:rsidP="004B0AE5">
      <w:pPr>
        <w:pStyle w:val="51"/>
      </w:pPr>
      <w:bookmarkStart w:id="3723" w:name="_Toc157434802"/>
      <w:bookmarkStart w:id="3724" w:name="_Toc157436517"/>
      <w:bookmarkStart w:id="3725" w:name="_Toc157440357"/>
      <w:bookmarkStart w:id="3726" w:name="_Toc160650029"/>
      <w:bookmarkStart w:id="3727" w:name="_Toc164928312"/>
      <w:bookmarkStart w:id="3728" w:name="_Toc168550173"/>
      <w:bookmarkStart w:id="3729" w:name="_Toc170118244"/>
      <w:r w:rsidRPr="00D3062E">
        <w:rPr>
          <w:noProof/>
          <w:lang w:eastAsia="zh-CN"/>
        </w:rPr>
        <w:t>6.5</w:t>
      </w:r>
      <w:r w:rsidRPr="00D3062E">
        <w:t>.6.3.1</w:t>
      </w:r>
      <w:r w:rsidRPr="00D3062E">
        <w:tab/>
        <w:t>Introduction</w:t>
      </w:r>
      <w:bookmarkEnd w:id="3723"/>
      <w:bookmarkEnd w:id="3724"/>
      <w:bookmarkEnd w:id="3725"/>
      <w:bookmarkEnd w:id="3726"/>
      <w:bookmarkEnd w:id="3727"/>
      <w:bookmarkEnd w:id="3728"/>
      <w:bookmarkEnd w:id="372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3730" w:name="_Toc157434803"/>
      <w:bookmarkStart w:id="3731" w:name="_Toc157436518"/>
      <w:bookmarkStart w:id="3732" w:name="_Toc157440358"/>
      <w:bookmarkStart w:id="3733" w:name="_Toc160650030"/>
      <w:bookmarkStart w:id="3734" w:name="_Toc164928313"/>
      <w:bookmarkStart w:id="3735" w:name="_Toc168550174"/>
      <w:bookmarkStart w:id="3736" w:name="_Toc170118245"/>
      <w:r w:rsidRPr="00D3062E">
        <w:rPr>
          <w:noProof/>
          <w:lang w:eastAsia="zh-CN"/>
        </w:rPr>
        <w:t>6.5</w:t>
      </w:r>
      <w:r w:rsidRPr="00D3062E">
        <w:t>.6.3.2</w:t>
      </w:r>
      <w:r w:rsidRPr="00D3062E">
        <w:tab/>
        <w:t>Simple data types</w:t>
      </w:r>
      <w:bookmarkEnd w:id="3730"/>
      <w:bookmarkEnd w:id="3731"/>
      <w:bookmarkEnd w:id="3732"/>
      <w:bookmarkEnd w:id="3733"/>
      <w:bookmarkEnd w:id="3734"/>
      <w:bookmarkEnd w:id="3735"/>
      <w:bookmarkEnd w:id="3736"/>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3737" w:name="_Toc168550175"/>
      <w:bookmarkStart w:id="3738" w:name="_Toc170118246"/>
      <w:bookmarkStart w:id="3739" w:name="_Toc157434804"/>
      <w:bookmarkStart w:id="3740" w:name="_Toc157436519"/>
      <w:bookmarkStart w:id="3741" w:name="_Toc157440359"/>
      <w:bookmarkStart w:id="3742" w:name="_Toc160650031"/>
      <w:bookmarkStart w:id="3743" w:name="_Toc164928314"/>
      <w:r w:rsidRPr="00D3062E">
        <w:rPr>
          <w:noProof/>
          <w:lang w:eastAsia="zh-CN"/>
        </w:rPr>
        <w:t>6.</w:t>
      </w:r>
      <w:r>
        <w:rPr>
          <w:noProof/>
          <w:lang w:eastAsia="zh-CN"/>
        </w:rPr>
        <w:t>5</w:t>
      </w:r>
      <w:r w:rsidRPr="00D3062E">
        <w:t>.6.3.3</w:t>
      </w:r>
      <w:r w:rsidRPr="00D3062E">
        <w:tab/>
        <w:t>Enumeration:</w:t>
      </w:r>
      <w:r>
        <w:t xml:space="preserve"> MnSPermission</w:t>
      </w:r>
      <w:bookmarkEnd w:id="3737"/>
      <w:bookmarkEnd w:id="373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3744" w:name="_Toc168550176"/>
      <w:bookmarkStart w:id="3745" w:name="_Toc170118247"/>
      <w:r w:rsidRPr="00D3062E">
        <w:rPr>
          <w:noProof/>
          <w:lang w:eastAsia="zh-CN"/>
        </w:rPr>
        <w:t>6.</w:t>
      </w:r>
      <w:r>
        <w:rPr>
          <w:noProof/>
          <w:lang w:eastAsia="zh-CN"/>
        </w:rPr>
        <w:t>5</w:t>
      </w:r>
      <w:r w:rsidRPr="00D3062E">
        <w:t>.6.3.</w:t>
      </w:r>
      <w:r>
        <w:t>4</w:t>
      </w:r>
      <w:r w:rsidRPr="00D3062E">
        <w:tab/>
        <w:t>Enumeration:</w:t>
      </w:r>
      <w:r>
        <w:t xml:space="preserve"> ExpCapType</w:t>
      </w:r>
      <w:bookmarkEnd w:id="3744"/>
      <w:bookmarkEnd w:id="3745"/>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3746" w:name="_Toc168550177"/>
      <w:bookmarkStart w:id="3747" w:name="_Toc17011824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739"/>
      <w:bookmarkEnd w:id="3740"/>
      <w:bookmarkEnd w:id="3741"/>
      <w:bookmarkEnd w:id="3742"/>
      <w:bookmarkEnd w:id="3743"/>
      <w:bookmarkEnd w:id="3746"/>
      <w:bookmarkEnd w:id="374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3748" w:name="_Toc157434805"/>
      <w:bookmarkStart w:id="3749" w:name="_Toc157436520"/>
      <w:bookmarkStart w:id="3750" w:name="_Toc157440360"/>
      <w:bookmarkStart w:id="3751" w:name="_Toc160650032"/>
      <w:bookmarkStart w:id="3752" w:name="_Toc164928315"/>
      <w:bookmarkStart w:id="3753" w:name="_Toc168550178"/>
      <w:bookmarkStart w:id="3754" w:name="_Toc170118249"/>
      <w:r w:rsidRPr="00D3062E">
        <w:rPr>
          <w:noProof/>
          <w:lang w:eastAsia="zh-CN"/>
        </w:rPr>
        <w:t>6.5</w:t>
      </w:r>
      <w:r w:rsidRPr="00D3062E">
        <w:t>.6.5</w:t>
      </w:r>
      <w:r w:rsidRPr="00D3062E">
        <w:tab/>
        <w:t>Binary data</w:t>
      </w:r>
      <w:bookmarkEnd w:id="3748"/>
      <w:bookmarkEnd w:id="3749"/>
      <w:bookmarkEnd w:id="3750"/>
      <w:bookmarkEnd w:id="3751"/>
      <w:bookmarkEnd w:id="3752"/>
      <w:bookmarkEnd w:id="3753"/>
      <w:bookmarkEnd w:id="3754"/>
    </w:p>
    <w:p w14:paraId="473CA67D" w14:textId="77777777" w:rsidR="004B0AE5" w:rsidRPr="00D3062E" w:rsidRDefault="004B0AE5" w:rsidP="004B0AE5">
      <w:pPr>
        <w:pStyle w:val="51"/>
      </w:pPr>
      <w:bookmarkStart w:id="3755" w:name="_Toc157434806"/>
      <w:bookmarkStart w:id="3756" w:name="_Toc157436521"/>
      <w:bookmarkStart w:id="3757" w:name="_Toc157440361"/>
      <w:bookmarkStart w:id="3758" w:name="_Toc160650033"/>
      <w:bookmarkStart w:id="3759" w:name="_Toc164928316"/>
      <w:bookmarkStart w:id="3760" w:name="_Toc168550179"/>
      <w:bookmarkStart w:id="3761" w:name="_Toc170118250"/>
      <w:r w:rsidRPr="00D3062E">
        <w:rPr>
          <w:noProof/>
          <w:lang w:eastAsia="zh-CN"/>
        </w:rPr>
        <w:t>6.5</w:t>
      </w:r>
      <w:r w:rsidRPr="00D3062E">
        <w:t>.6.5.1</w:t>
      </w:r>
      <w:r w:rsidRPr="00D3062E">
        <w:tab/>
        <w:t>Binary Data Types</w:t>
      </w:r>
      <w:bookmarkEnd w:id="3755"/>
      <w:bookmarkEnd w:id="3756"/>
      <w:bookmarkEnd w:id="3757"/>
      <w:bookmarkEnd w:id="3758"/>
      <w:bookmarkEnd w:id="3759"/>
      <w:bookmarkEnd w:id="3760"/>
      <w:bookmarkEnd w:id="3761"/>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3762" w:name="_Toc157434807"/>
      <w:bookmarkStart w:id="3763" w:name="_Toc157436522"/>
      <w:bookmarkStart w:id="3764" w:name="_Toc157440362"/>
      <w:bookmarkStart w:id="3765" w:name="_Toc160650034"/>
      <w:bookmarkStart w:id="3766" w:name="_Toc164928317"/>
      <w:bookmarkStart w:id="3767" w:name="_Toc168550180"/>
      <w:bookmarkStart w:id="3768" w:name="_Toc170118251"/>
      <w:r w:rsidRPr="00D3062E">
        <w:rPr>
          <w:noProof/>
          <w:lang w:eastAsia="zh-CN"/>
        </w:rPr>
        <w:t>6.5</w:t>
      </w:r>
      <w:r w:rsidRPr="00D3062E">
        <w:t>.7</w:t>
      </w:r>
      <w:r w:rsidRPr="00D3062E">
        <w:tab/>
        <w:t>Error Handling</w:t>
      </w:r>
      <w:bookmarkEnd w:id="3762"/>
      <w:bookmarkEnd w:id="3763"/>
      <w:bookmarkEnd w:id="3764"/>
      <w:bookmarkEnd w:id="3765"/>
      <w:bookmarkEnd w:id="3766"/>
      <w:bookmarkEnd w:id="3767"/>
      <w:bookmarkEnd w:id="3768"/>
    </w:p>
    <w:p w14:paraId="7DFCF4A8" w14:textId="77777777" w:rsidR="004B0AE5" w:rsidRPr="00D3062E" w:rsidRDefault="004B0AE5" w:rsidP="004B0AE5">
      <w:pPr>
        <w:pStyle w:val="41"/>
      </w:pPr>
      <w:bookmarkStart w:id="3769" w:name="_Toc157434808"/>
      <w:bookmarkStart w:id="3770" w:name="_Toc157436523"/>
      <w:bookmarkStart w:id="3771" w:name="_Toc157440363"/>
      <w:bookmarkStart w:id="3772" w:name="_Toc160650035"/>
      <w:bookmarkStart w:id="3773" w:name="_Toc164928318"/>
      <w:bookmarkStart w:id="3774" w:name="_Toc168550181"/>
      <w:bookmarkStart w:id="3775" w:name="_Toc170118252"/>
      <w:r w:rsidRPr="00D3062E">
        <w:rPr>
          <w:noProof/>
          <w:lang w:eastAsia="zh-CN"/>
        </w:rPr>
        <w:t>6.5</w:t>
      </w:r>
      <w:r w:rsidRPr="00D3062E">
        <w:t>.7.1</w:t>
      </w:r>
      <w:r w:rsidRPr="00D3062E">
        <w:tab/>
        <w:t>General</w:t>
      </w:r>
      <w:bookmarkEnd w:id="3769"/>
      <w:bookmarkEnd w:id="3770"/>
      <w:bookmarkEnd w:id="3771"/>
      <w:bookmarkEnd w:id="3772"/>
      <w:bookmarkEnd w:id="3773"/>
      <w:bookmarkEnd w:id="3774"/>
      <w:bookmarkEnd w:id="377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3776" w:name="_Toc157434809"/>
      <w:bookmarkStart w:id="3777" w:name="_Toc157436524"/>
      <w:bookmarkStart w:id="3778" w:name="_Toc157440364"/>
      <w:bookmarkStart w:id="3779" w:name="_Toc160650036"/>
      <w:bookmarkStart w:id="3780" w:name="_Toc164928319"/>
      <w:bookmarkStart w:id="3781" w:name="_Toc168550182"/>
      <w:bookmarkStart w:id="3782" w:name="_Toc170118253"/>
      <w:r w:rsidRPr="00D3062E">
        <w:rPr>
          <w:noProof/>
          <w:lang w:eastAsia="zh-CN"/>
        </w:rPr>
        <w:t>6.5</w:t>
      </w:r>
      <w:r w:rsidRPr="00D3062E">
        <w:t>.7.2</w:t>
      </w:r>
      <w:r w:rsidRPr="00D3062E">
        <w:tab/>
        <w:t>Protocol Errors</w:t>
      </w:r>
      <w:bookmarkEnd w:id="3776"/>
      <w:bookmarkEnd w:id="3777"/>
      <w:bookmarkEnd w:id="3778"/>
      <w:bookmarkEnd w:id="3779"/>
      <w:bookmarkEnd w:id="3780"/>
      <w:bookmarkEnd w:id="3781"/>
      <w:bookmarkEnd w:id="3782"/>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3783" w:name="_Toc157434810"/>
      <w:bookmarkStart w:id="3784" w:name="_Toc157436525"/>
      <w:bookmarkStart w:id="3785" w:name="_Toc157440365"/>
      <w:bookmarkStart w:id="3786" w:name="_Toc160650037"/>
      <w:bookmarkStart w:id="3787" w:name="_Toc164928320"/>
      <w:bookmarkStart w:id="3788" w:name="_Toc168550183"/>
      <w:bookmarkStart w:id="3789" w:name="_Toc170118254"/>
      <w:r w:rsidRPr="00D3062E">
        <w:rPr>
          <w:noProof/>
          <w:lang w:eastAsia="zh-CN"/>
        </w:rPr>
        <w:t>6.5</w:t>
      </w:r>
      <w:r w:rsidRPr="00D3062E">
        <w:t>.7.3</w:t>
      </w:r>
      <w:r w:rsidRPr="00D3062E">
        <w:tab/>
        <w:t>Application Errors</w:t>
      </w:r>
      <w:bookmarkEnd w:id="3783"/>
      <w:bookmarkEnd w:id="3784"/>
      <w:bookmarkEnd w:id="3785"/>
      <w:bookmarkEnd w:id="3786"/>
      <w:bookmarkEnd w:id="3787"/>
      <w:bookmarkEnd w:id="3788"/>
      <w:bookmarkEnd w:id="378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3790" w:name="_Toc157434811"/>
      <w:bookmarkStart w:id="3791" w:name="_Toc157436526"/>
      <w:bookmarkStart w:id="3792" w:name="_Toc157440366"/>
      <w:bookmarkStart w:id="3793" w:name="_Toc160650038"/>
      <w:bookmarkStart w:id="3794" w:name="_Toc164928321"/>
      <w:bookmarkStart w:id="3795" w:name="_Toc168550184"/>
      <w:bookmarkStart w:id="3796" w:name="_Toc170118255"/>
      <w:r w:rsidRPr="00D3062E">
        <w:rPr>
          <w:noProof/>
          <w:lang w:eastAsia="zh-CN"/>
        </w:rPr>
        <w:t>6.5</w:t>
      </w:r>
      <w:r w:rsidRPr="00D3062E">
        <w:t>.8</w:t>
      </w:r>
      <w:r w:rsidRPr="00D3062E">
        <w:rPr>
          <w:lang w:eastAsia="zh-CN"/>
        </w:rPr>
        <w:tab/>
        <w:t>Feature negotiation</w:t>
      </w:r>
      <w:bookmarkEnd w:id="3790"/>
      <w:bookmarkEnd w:id="3791"/>
      <w:bookmarkEnd w:id="3792"/>
      <w:bookmarkEnd w:id="3793"/>
      <w:bookmarkEnd w:id="3794"/>
      <w:bookmarkEnd w:id="3795"/>
      <w:bookmarkEnd w:id="3796"/>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3797" w:name="_Toc157434812"/>
      <w:bookmarkStart w:id="3798" w:name="_Toc157436527"/>
      <w:bookmarkStart w:id="3799" w:name="_Toc157440367"/>
      <w:bookmarkStart w:id="3800" w:name="_Toc160650039"/>
      <w:bookmarkStart w:id="3801" w:name="_Toc164928322"/>
      <w:bookmarkStart w:id="3802" w:name="_Toc168550185"/>
      <w:bookmarkStart w:id="3803" w:name="_Toc170118256"/>
      <w:r w:rsidRPr="00D3062E">
        <w:rPr>
          <w:noProof/>
          <w:lang w:eastAsia="zh-CN"/>
        </w:rPr>
        <w:t>6.5</w:t>
      </w:r>
      <w:r w:rsidRPr="00D3062E">
        <w:t>.9</w:t>
      </w:r>
      <w:r w:rsidRPr="00D3062E">
        <w:tab/>
        <w:t>Security</w:t>
      </w:r>
      <w:bookmarkEnd w:id="3797"/>
      <w:bookmarkEnd w:id="3798"/>
      <w:bookmarkEnd w:id="3799"/>
      <w:bookmarkEnd w:id="3800"/>
      <w:bookmarkEnd w:id="3801"/>
      <w:bookmarkEnd w:id="3802"/>
      <w:bookmarkEnd w:id="380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479"/>
    </w:p>
    <w:p w14:paraId="097ED9CE" w14:textId="77777777" w:rsidR="009A4BE1" w:rsidRPr="00D3062E" w:rsidRDefault="009A4BE1" w:rsidP="009A4BE1">
      <w:pPr>
        <w:pStyle w:val="21"/>
      </w:pPr>
      <w:bookmarkStart w:id="3804" w:name="_Toc157434813"/>
      <w:bookmarkStart w:id="3805" w:name="_Toc157436528"/>
      <w:bookmarkStart w:id="3806" w:name="_Toc157440368"/>
      <w:bookmarkStart w:id="3807" w:name="_Toc160650040"/>
      <w:bookmarkStart w:id="3808" w:name="_Toc164928323"/>
      <w:bookmarkStart w:id="3809" w:name="_Toc168550186"/>
      <w:bookmarkStart w:id="3810" w:name="_Toc170118257"/>
      <w:r w:rsidRPr="00D3062E">
        <w:rPr>
          <w:noProof/>
          <w:lang w:eastAsia="zh-CN"/>
        </w:rPr>
        <w:t>6.6</w:t>
      </w:r>
      <w:r w:rsidRPr="00D3062E">
        <w:tab/>
      </w:r>
      <w:r w:rsidRPr="00D3062E">
        <w:rPr>
          <w:lang w:val="en-US"/>
        </w:rPr>
        <w:t>NSCE_PerfMonitoring</w:t>
      </w:r>
      <w:r w:rsidRPr="00D3062E">
        <w:t xml:space="preserve"> API</w:t>
      </w:r>
      <w:bookmarkEnd w:id="3804"/>
      <w:bookmarkEnd w:id="3805"/>
      <w:bookmarkEnd w:id="3806"/>
      <w:bookmarkEnd w:id="3807"/>
      <w:bookmarkEnd w:id="3808"/>
      <w:bookmarkEnd w:id="3809"/>
      <w:bookmarkEnd w:id="3810"/>
    </w:p>
    <w:p w14:paraId="62766271" w14:textId="77777777" w:rsidR="009A4BE1" w:rsidRPr="00D3062E" w:rsidRDefault="009A4BE1" w:rsidP="009A4BE1">
      <w:pPr>
        <w:pStyle w:val="31"/>
      </w:pPr>
      <w:bookmarkStart w:id="3811" w:name="_Toc157434814"/>
      <w:bookmarkStart w:id="3812" w:name="_Toc157436529"/>
      <w:bookmarkStart w:id="3813" w:name="_Toc157440369"/>
      <w:bookmarkStart w:id="3814" w:name="_Toc160650041"/>
      <w:bookmarkStart w:id="3815" w:name="_Toc164928324"/>
      <w:bookmarkStart w:id="3816" w:name="_Toc168550187"/>
      <w:bookmarkStart w:id="3817" w:name="_Toc170118258"/>
      <w:r w:rsidRPr="00D3062E">
        <w:rPr>
          <w:noProof/>
          <w:lang w:eastAsia="zh-CN"/>
        </w:rPr>
        <w:t>6.6</w:t>
      </w:r>
      <w:r w:rsidRPr="00D3062E">
        <w:t>.1</w:t>
      </w:r>
      <w:r w:rsidRPr="00D3062E">
        <w:tab/>
        <w:t>Introduction</w:t>
      </w:r>
      <w:bookmarkEnd w:id="3811"/>
      <w:bookmarkEnd w:id="3812"/>
      <w:bookmarkEnd w:id="3813"/>
      <w:bookmarkEnd w:id="3814"/>
      <w:bookmarkEnd w:id="3815"/>
      <w:bookmarkEnd w:id="3816"/>
      <w:bookmarkEnd w:id="381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3818" w:name="_Toc157434815"/>
      <w:bookmarkStart w:id="3819" w:name="_Toc157436530"/>
      <w:bookmarkStart w:id="3820" w:name="_Toc157440370"/>
      <w:bookmarkStart w:id="3821" w:name="_Toc160650042"/>
      <w:bookmarkStart w:id="3822" w:name="_Toc164928325"/>
      <w:bookmarkStart w:id="3823" w:name="_Toc168550188"/>
      <w:bookmarkStart w:id="3824" w:name="_Toc170118259"/>
      <w:r w:rsidRPr="00D3062E">
        <w:rPr>
          <w:noProof/>
          <w:lang w:eastAsia="zh-CN"/>
        </w:rPr>
        <w:t>6.6</w:t>
      </w:r>
      <w:r w:rsidRPr="00D3062E">
        <w:t>.2</w:t>
      </w:r>
      <w:r w:rsidRPr="00D3062E">
        <w:tab/>
        <w:t>Usage of HTTP</w:t>
      </w:r>
      <w:bookmarkEnd w:id="3818"/>
      <w:bookmarkEnd w:id="3819"/>
      <w:bookmarkEnd w:id="3820"/>
      <w:bookmarkEnd w:id="3821"/>
      <w:bookmarkEnd w:id="3822"/>
      <w:bookmarkEnd w:id="3823"/>
      <w:bookmarkEnd w:id="382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3825" w:name="_Toc157434816"/>
      <w:bookmarkStart w:id="3826" w:name="_Toc157436531"/>
      <w:bookmarkStart w:id="3827" w:name="_Toc157440371"/>
      <w:bookmarkStart w:id="3828" w:name="_Toc160650043"/>
      <w:bookmarkStart w:id="3829" w:name="_Toc164928326"/>
      <w:bookmarkStart w:id="3830" w:name="_Toc168550189"/>
      <w:bookmarkStart w:id="3831" w:name="_Toc170118260"/>
      <w:r w:rsidRPr="00D3062E">
        <w:rPr>
          <w:noProof/>
          <w:lang w:eastAsia="zh-CN"/>
        </w:rPr>
        <w:t>6.6</w:t>
      </w:r>
      <w:r w:rsidRPr="00D3062E">
        <w:t>.3</w:t>
      </w:r>
      <w:r w:rsidRPr="00D3062E">
        <w:tab/>
        <w:t>Resources</w:t>
      </w:r>
      <w:bookmarkEnd w:id="3825"/>
      <w:bookmarkEnd w:id="3826"/>
      <w:bookmarkEnd w:id="3827"/>
      <w:bookmarkEnd w:id="3828"/>
      <w:bookmarkEnd w:id="3829"/>
      <w:bookmarkEnd w:id="3830"/>
      <w:bookmarkEnd w:id="3831"/>
    </w:p>
    <w:p w14:paraId="2A4E9F9F" w14:textId="77777777" w:rsidR="009A4BE1" w:rsidRPr="00D3062E" w:rsidRDefault="009A4BE1" w:rsidP="009A4BE1">
      <w:pPr>
        <w:pStyle w:val="41"/>
      </w:pPr>
      <w:bookmarkStart w:id="3832" w:name="_Toc157434817"/>
      <w:bookmarkStart w:id="3833" w:name="_Toc157436532"/>
      <w:bookmarkStart w:id="3834" w:name="_Toc157440372"/>
      <w:bookmarkStart w:id="3835" w:name="_Toc160650044"/>
      <w:bookmarkStart w:id="3836" w:name="_Toc164928327"/>
      <w:bookmarkStart w:id="3837" w:name="_Toc168550190"/>
      <w:bookmarkStart w:id="3838" w:name="_Toc170118261"/>
      <w:r w:rsidRPr="00D3062E">
        <w:rPr>
          <w:noProof/>
          <w:lang w:eastAsia="zh-CN"/>
        </w:rPr>
        <w:t>6.6</w:t>
      </w:r>
      <w:r w:rsidRPr="00D3062E">
        <w:t>.3.1</w:t>
      </w:r>
      <w:r w:rsidRPr="00D3062E">
        <w:tab/>
        <w:t>Overview</w:t>
      </w:r>
      <w:bookmarkEnd w:id="3832"/>
      <w:bookmarkEnd w:id="3833"/>
      <w:bookmarkEnd w:id="3834"/>
      <w:bookmarkEnd w:id="3835"/>
      <w:bookmarkEnd w:id="3836"/>
      <w:bookmarkEnd w:id="3837"/>
      <w:bookmarkEnd w:id="3838"/>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3839" w:name="_MON_1766230396"/>
    <w:bookmarkEnd w:id="3839"/>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15pt;height:295.75pt;mso-width-percent:0;mso-height-percent:0;mso-width-percent:0;mso-height-percent:0" o:ole="">
            <v:imagedata r:id="rId145" o:title=""/>
          </v:shape>
          <o:OLEObject Type="Embed" ProgID="Word.Document.8" ShapeID="_x0000_i1095" DrawAspect="Content" ObjectID="_1781925838"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3840" w:name="_Toc157434818"/>
      <w:bookmarkStart w:id="3841" w:name="_Toc157436533"/>
      <w:bookmarkStart w:id="3842" w:name="_Toc157440373"/>
      <w:bookmarkStart w:id="3843" w:name="_Toc160650045"/>
      <w:bookmarkStart w:id="3844" w:name="_Toc164928328"/>
      <w:bookmarkStart w:id="3845" w:name="_Toc168550191"/>
      <w:bookmarkStart w:id="3846" w:name="_Toc170118262"/>
      <w:r w:rsidRPr="00D3062E">
        <w:rPr>
          <w:noProof/>
          <w:lang w:eastAsia="zh-CN"/>
        </w:rPr>
        <w:t>6.6</w:t>
      </w:r>
      <w:r w:rsidRPr="00D3062E">
        <w:t>.3.2</w:t>
      </w:r>
      <w:r w:rsidRPr="00D3062E">
        <w:tab/>
        <w:t>Resource: Monitoring Jobs</w:t>
      </w:r>
      <w:bookmarkEnd w:id="3840"/>
      <w:bookmarkEnd w:id="3841"/>
      <w:bookmarkEnd w:id="3842"/>
      <w:bookmarkEnd w:id="3843"/>
      <w:bookmarkEnd w:id="3844"/>
      <w:bookmarkEnd w:id="3845"/>
      <w:bookmarkEnd w:id="3846"/>
    </w:p>
    <w:p w14:paraId="6CF9A468" w14:textId="77777777" w:rsidR="009A4BE1" w:rsidRPr="00D3062E" w:rsidRDefault="009A4BE1" w:rsidP="009A4BE1">
      <w:pPr>
        <w:pStyle w:val="51"/>
      </w:pPr>
      <w:bookmarkStart w:id="3847" w:name="_Toc157434819"/>
      <w:bookmarkStart w:id="3848" w:name="_Toc157436534"/>
      <w:bookmarkStart w:id="3849" w:name="_Toc157440374"/>
      <w:bookmarkStart w:id="3850" w:name="_Toc160650046"/>
      <w:bookmarkStart w:id="3851" w:name="_Toc164928329"/>
      <w:bookmarkStart w:id="3852" w:name="_Toc168550192"/>
      <w:bookmarkStart w:id="3853" w:name="_Toc170118263"/>
      <w:r w:rsidRPr="00D3062E">
        <w:rPr>
          <w:noProof/>
          <w:lang w:eastAsia="zh-CN"/>
        </w:rPr>
        <w:t>6.6</w:t>
      </w:r>
      <w:r w:rsidRPr="00D3062E">
        <w:t>.3.2.1</w:t>
      </w:r>
      <w:r w:rsidRPr="00D3062E">
        <w:tab/>
        <w:t>Description</w:t>
      </w:r>
      <w:bookmarkEnd w:id="3847"/>
      <w:bookmarkEnd w:id="3848"/>
      <w:bookmarkEnd w:id="3849"/>
      <w:bookmarkEnd w:id="3850"/>
      <w:bookmarkEnd w:id="3851"/>
      <w:bookmarkEnd w:id="3852"/>
      <w:bookmarkEnd w:id="3853"/>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3854" w:name="_Toc157434820"/>
      <w:bookmarkStart w:id="3855" w:name="_Toc157436535"/>
      <w:bookmarkStart w:id="3856" w:name="_Toc157440375"/>
      <w:bookmarkStart w:id="3857" w:name="_Toc160650047"/>
      <w:bookmarkStart w:id="3858" w:name="_Toc164928330"/>
      <w:bookmarkStart w:id="3859" w:name="_Toc168550193"/>
      <w:bookmarkStart w:id="3860" w:name="_Toc170118264"/>
      <w:r w:rsidRPr="00D3062E">
        <w:rPr>
          <w:noProof/>
          <w:lang w:eastAsia="zh-CN"/>
        </w:rPr>
        <w:t>6.6</w:t>
      </w:r>
      <w:r w:rsidRPr="00D3062E">
        <w:t>.3.2.2</w:t>
      </w:r>
      <w:r w:rsidRPr="00D3062E">
        <w:tab/>
        <w:t>Resource Definition</w:t>
      </w:r>
      <w:bookmarkEnd w:id="3854"/>
      <w:bookmarkEnd w:id="3855"/>
      <w:bookmarkEnd w:id="3856"/>
      <w:bookmarkEnd w:id="3857"/>
      <w:bookmarkEnd w:id="3858"/>
      <w:bookmarkEnd w:id="3859"/>
      <w:bookmarkEnd w:id="386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3861" w:name="_Toc157434821"/>
      <w:bookmarkStart w:id="3862" w:name="_Toc157436536"/>
      <w:bookmarkStart w:id="3863" w:name="_Toc157440376"/>
      <w:bookmarkStart w:id="3864" w:name="_Toc160650048"/>
      <w:bookmarkStart w:id="3865" w:name="_Toc164928331"/>
      <w:bookmarkStart w:id="3866" w:name="_Toc168550194"/>
      <w:bookmarkStart w:id="3867" w:name="_Toc170118265"/>
      <w:r w:rsidRPr="00D3062E">
        <w:rPr>
          <w:noProof/>
          <w:lang w:eastAsia="zh-CN"/>
        </w:rPr>
        <w:t>6.6</w:t>
      </w:r>
      <w:r w:rsidRPr="00D3062E">
        <w:t>.3.2.3</w:t>
      </w:r>
      <w:r w:rsidRPr="00D3062E">
        <w:tab/>
        <w:t>Resource Standard Methods</w:t>
      </w:r>
      <w:bookmarkEnd w:id="3861"/>
      <w:bookmarkEnd w:id="3862"/>
      <w:bookmarkEnd w:id="3863"/>
      <w:bookmarkEnd w:id="3864"/>
      <w:bookmarkEnd w:id="3865"/>
      <w:bookmarkEnd w:id="3866"/>
      <w:bookmarkEnd w:id="3867"/>
    </w:p>
    <w:p w14:paraId="28594B60" w14:textId="77777777" w:rsidR="009A4BE1" w:rsidRPr="00D3062E" w:rsidRDefault="009A4BE1" w:rsidP="000B7712">
      <w:pPr>
        <w:pStyle w:val="6"/>
      </w:pPr>
      <w:bookmarkStart w:id="3868" w:name="_Toc157434822"/>
      <w:bookmarkStart w:id="3869" w:name="_Toc157436537"/>
      <w:bookmarkStart w:id="3870" w:name="_Toc157440377"/>
      <w:bookmarkStart w:id="3871" w:name="_Toc160650049"/>
      <w:bookmarkStart w:id="3872" w:name="_Toc164928332"/>
      <w:bookmarkStart w:id="3873" w:name="_Toc168550195"/>
      <w:bookmarkStart w:id="3874" w:name="_Toc170118266"/>
      <w:r w:rsidRPr="00D3062E">
        <w:t>6.6.3.2.3.1</w:t>
      </w:r>
      <w:r w:rsidRPr="00D3062E">
        <w:tab/>
        <w:t>POST</w:t>
      </w:r>
      <w:bookmarkEnd w:id="3868"/>
      <w:bookmarkEnd w:id="3869"/>
      <w:bookmarkEnd w:id="3870"/>
      <w:bookmarkEnd w:id="3871"/>
      <w:bookmarkEnd w:id="3872"/>
      <w:bookmarkEnd w:id="3873"/>
      <w:bookmarkEnd w:id="387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3875" w:name="_Hlk155725961"/>
            <w:r w:rsidRPr="00D3062E">
              <w:t>MonitoringJob</w:t>
            </w:r>
            <w:bookmarkEnd w:id="387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3876" w:name="_Toc157434823"/>
      <w:bookmarkStart w:id="3877" w:name="_Toc157436538"/>
      <w:bookmarkStart w:id="3878" w:name="_Toc157440378"/>
      <w:bookmarkStart w:id="3879" w:name="_Toc160650050"/>
      <w:bookmarkStart w:id="3880" w:name="_Toc164928333"/>
      <w:bookmarkStart w:id="3881" w:name="_Toc168550196"/>
      <w:bookmarkStart w:id="3882" w:name="_Toc170118267"/>
      <w:r w:rsidRPr="00D3062E">
        <w:rPr>
          <w:noProof/>
          <w:lang w:eastAsia="zh-CN"/>
        </w:rPr>
        <w:t>6.6</w:t>
      </w:r>
      <w:r w:rsidRPr="00D3062E">
        <w:t>.3.2.4</w:t>
      </w:r>
      <w:r w:rsidRPr="00D3062E">
        <w:tab/>
        <w:t>Resource Custom Operations</w:t>
      </w:r>
      <w:bookmarkEnd w:id="3876"/>
      <w:bookmarkEnd w:id="3877"/>
      <w:bookmarkEnd w:id="3878"/>
      <w:bookmarkEnd w:id="3879"/>
      <w:bookmarkEnd w:id="3880"/>
      <w:bookmarkEnd w:id="3881"/>
      <w:bookmarkEnd w:id="3882"/>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3883" w:name="_Toc157434824"/>
      <w:bookmarkStart w:id="3884" w:name="_Toc157436539"/>
      <w:bookmarkStart w:id="3885" w:name="_Toc157440379"/>
      <w:bookmarkStart w:id="3886" w:name="_Toc160650051"/>
      <w:bookmarkStart w:id="3887" w:name="_Toc164928334"/>
      <w:bookmarkStart w:id="3888" w:name="_Toc168550197"/>
      <w:bookmarkStart w:id="3889" w:name="_Toc170118268"/>
      <w:r w:rsidRPr="00D3062E">
        <w:rPr>
          <w:noProof/>
          <w:lang w:eastAsia="zh-CN"/>
        </w:rPr>
        <w:t>6.6</w:t>
      </w:r>
      <w:r w:rsidRPr="00D3062E">
        <w:t>.3.3</w:t>
      </w:r>
      <w:r w:rsidRPr="00D3062E">
        <w:tab/>
        <w:t>Resource: Individual Monitoring Job</w:t>
      </w:r>
      <w:bookmarkEnd w:id="3883"/>
      <w:bookmarkEnd w:id="3884"/>
      <w:bookmarkEnd w:id="3885"/>
      <w:bookmarkEnd w:id="3886"/>
      <w:bookmarkEnd w:id="3887"/>
      <w:bookmarkEnd w:id="3888"/>
      <w:bookmarkEnd w:id="3889"/>
    </w:p>
    <w:p w14:paraId="452C83F1" w14:textId="77777777" w:rsidR="009A4BE1" w:rsidRPr="00D3062E" w:rsidRDefault="009A4BE1" w:rsidP="009A4BE1">
      <w:pPr>
        <w:pStyle w:val="51"/>
      </w:pPr>
      <w:bookmarkStart w:id="3890" w:name="_Toc157434825"/>
      <w:bookmarkStart w:id="3891" w:name="_Toc157436540"/>
      <w:bookmarkStart w:id="3892" w:name="_Toc157440380"/>
      <w:bookmarkStart w:id="3893" w:name="_Toc160650052"/>
      <w:bookmarkStart w:id="3894" w:name="_Toc164928335"/>
      <w:bookmarkStart w:id="3895" w:name="_Toc168550198"/>
      <w:bookmarkStart w:id="3896" w:name="_Toc170118269"/>
      <w:r w:rsidRPr="00D3062E">
        <w:rPr>
          <w:noProof/>
          <w:lang w:eastAsia="zh-CN"/>
        </w:rPr>
        <w:t>6.6</w:t>
      </w:r>
      <w:r w:rsidRPr="00D3062E">
        <w:t>.3.3.1</w:t>
      </w:r>
      <w:r w:rsidRPr="00D3062E">
        <w:tab/>
        <w:t>Description</w:t>
      </w:r>
      <w:bookmarkEnd w:id="3890"/>
      <w:bookmarkEnd w:id="3891"/>
      <w:bookmarkEnd w:id="3892"/>
      <w:bookmarkEnd w:id="3893"/>
      <w:bookmarkEnd w:id="3894"/>
      <w:bookmarkEnd w:id="3895"/>
      <w:bookmarkEnd w:id="389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3897" w:name="_Toc157434826"/>
      <w:bookmarkStart w:id="3898" w:name="_Toc157436541"/>
      <w:bookmarkStart w:id="3899" w:name="_Toc157440381"/>
      <w:bookmarkStart w:id="3900" w:name="_Toc160650053"/>
      <w:bookmarkStart w:id="3901" w:name="_Toc164928336"/>
      <w:bookmarkStart w:id="3902" w:name="_Toc168550199"/>
      <w:bookmarkStart w:id="3903" w:name="_Toc170118270"/>
      <w:r w:rsidRPr="00D3062E">
        <w:rPr>
          <w:noProof/>
          <w:lang w:eastAsia="zh-CN"/>
        </w:rPr>
        <w:t>6.6</w:t>
      </w:r>
      <w:r w:rsidRPr="00D3062E">
        <w:t>.3.3.2</w:t>
      </w:r>
      <w:r w:rsidRPr="00D3062E">
        <w:tab/>
        <w:t>Resource Definition</w:t>
      </w:r>
      <w:bookmarkEnd w:id="3897"/>
      <w:bookmarkEnd w:id="3898"/>
      <w:bookmarkEnd w:id="3899"/>
      <w:bookmarkEnd w:id="3900"/>
      <w:bookmarkEnd w:id="3901"/>
      <w:bookmarkEnd w:id="3902"/>
      <w:bookmarkEnd w:id="3903"/>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3904" w:name="_Toc157434827"/>
      <w:bookmarkStart w:id="3905" w:name="_Toc157436542"/>
      <w:bookmarkStart w:id="3906" w:name="_Toc157440382"/>
      <w:bookmarkStart w:id="3907" w:name="_Toc160650054"/>
      <w:bookmarkStart w:id="3908" w:name="_Toc164928337"/>
      <w:bookmarkStart w:id="3909" w:name="_Toc168550200"/>
      <w:bookmarkStart w:id="3910" w:name="_Toc170118271"/>
      <w:r w:rsidRPr="00D3062E">
        <w:rPr>
          <w:noProof/>
          <w:lang w:eastAsia="zh-CN"/>
        </w:rPr>
        <w:t>6.6</w:t>
      </w:r>
      <w:r w:rsidRPr="00D3062E">
        <w:t>.3.3.3</w:t>
      </w:r>
      <w:r w:rsidRPr="00D3062E">
        <w:tab/>
        <w:t>Resource Standard Methods</w:t>
      </w:r>
      <w:bookmarkEnd w:id="3904"/>
      <w:bookmarkEnd w:id="3905"/>
      <w:bookmarkEnd w:id="3906"/>
      <w:bookmarkEnd w:id="3907"/>
      <w:bookmarkEnd w:id="3908"/>
      <w:bookmarkEnd w:id="3909"/>
      <w:bookmarkEnd w:id="3910"/>
    </w:p>
    <w:p w14:paraId="467178AA" w14:textId="77777777" w:rsidR="009A4BE1" w:rsidRPr="00D3062E" w:rsidRDefault="009A4BE1" w:rsidP="000B7712">
      <w:pPr>
        <w:pStyle w:val="6"/>
      </w:pPr>
      <w:bookmarkStart w:id="3911" w:name="_Toc157434828"/>
      <w:bookmarkStart w:id="3912" w:name="_Toc157436543"/>
      <w:bookmarkStart w:id="3913" w:name="_Toc157440383"/>
      <w:bookmarkStart w:id="3914" w:name="_Toc160650055"/>
      <w:bookmarkStart w:id="3915" w:name="_Toc164928338"/>
      <w:bookmarkStart w:id="3916" w:name="_Toc168550201"/>
      <w:bookmarkStart w:id="3917" w:name="_Toc170118272"/>
      <w:r w:rsidRPr="00D3062E">
        <w:t>6.6.3.3.3.1</w:t>
      </w:r>
      <w:r w:rsidRPr="00D3062E">
        <w:tab/>
        <w:t>GET</w:t>
      </w:r>
      <w:bookmarkEnd w:id="3911"/>
      <w:bookmarkEnd w:id="3912"/>
      <w:bookmarkEnd w:id="3913"/>
      <w:bookmarkEnd w:id="3914"/>
      <w:bookmarkEnd w:id="3915"/>
      <w:bookmarkEnd w:id="3916"/>
      <w:bookmarkEnd w:id="391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3918" w:name="_Toc157434829"/>
      <w:bookmarkStart w:id="3919" w:name="_Toc157436544"/>
      <w:bookmarkStart w:id="3920" w:name="_Toc157440384"/>
      <w:bookmarkStart w:id="3921" w:name="_Toc160650056"/>
      <w:bookmarkStart w:id="3922" w:name="_Toc164928339"/>
      <w:bookmarkStart w:id="3923" w:name="_Toc168550202"/>
      <w:bookmarkStart w:id="3924" w:name="_Toc170118273"/>
      <w:r w:rsidRPr="00D3062E">
        <w:t>6.6.3.3.3.2</w:t>
      </w:r>
      <w:r w:rsidRPr="00D3062E">
        <w:tab/>
        <w:t>PUT</w:t>
      </w:r>
      <w:bookmarkEnd w:id="3918"/>
      <w:bookmarkEnd w:id="3919"/>
      <w:bookmarkEnd w:id="3920"/>
      <w:bookmarkEnd w:id="3921"/>
      <w:bookmarkEnd w:id="3922"/>
      <w:bookmarkEnd w:id="3923"/>
      <w:bookmarkEnd w:id="3924"/>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3925" w:name="_Toc157434830"/>
      <w:bookmarkStart w:id="3926" w:name="_Toc157436545"/>
      <w:bookmarkStart w:id="3927" w:name="_Toc157440385"/>
      <w:bookmarkStart w:id="3928" w:name="_Toc160650057"/>
      <w:bookmarkStart w:id="3929" w:name="_Toc164928340"/>
      <w:bookmarkStart w:id="3930" w:name="_Toc168550203"/>
      <w:bookmarkStart w:id="3931" w:name="_Toc170118274"/>
      <w:bookmarkStart w:id="3932" w:name="_Toc157434831"/>
      <w:bookmarkStart w:id="3933" w:name="_Toc157436546"/>
      <w:bookmarkStart w:id="3934" w:name="_Toc157440386"/>
      <w:r w:rsidRPr="00D3062E">
        <w:t>6.6.3.3.3.3</w:t>
      </w:r>
      <w:r w:rsidRPr="00D3062E">
        <w:tab/>
        <w:t>PATCH</w:t>
      </w:r>
      <w:bookmarkEnd w:id="3925"/>
      <w:bookmarkEnd w:id="3926"/>
      <w:bookmarkEnd w:id="3927"/>
      <w:bookmarkEnd w:id="3928"/>
      <w:bookmarkEnd w:id="3929"/>
      <w:bookmarkEnd w:id="3930"/>
      <w:bookmarkEnd w:id="393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3935" w:name="_Toc160650058"/>
      <w:bookmarkStart w:id="3936" w:name="_Toc164928341"/>
      <w:bookmarkStart w:id="3937" w:name="_Toc168550204"/>
      <w:bookmarkStart w:id="3938" w:name="_Toc170118275"/>
      <w:r w:rsidRPr="00D3062E">
        <w:t>6.6.3.3.3.4</w:t>
      </w:r>
      <w:r w:rsidRPr="00D3062E">
        <w:tab/>
        <w:t>DELETE</w:t>
      </w:r>
      <w:bookmarkEnd w:id="3932"/>
      <w:bookmarkEnd w:id="3933"/>
      <w:bookmarkEnd w:id="3934"/>
      <w:bookmarkEnd w:id="3935"/>
      <w:bookmarkEnd w:id="3936"/>
      <w:bookmarkEnd w:id="3937"/>
      <w:bookmarkEnd w:id="3938"/>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3939" w:name="_Toc157434832"/>
      <w:bookmarkStart w:id="3940" w:name="_Toc157436547"/>
      <w:bookmarkStart w:id="3941" w:name="_Toc157440387"/>
      <w:bookmarkStart w:id="3942" w:name="_Toc160650059"/>
      <w:bookmarkStart w:id="3943" w:name="_Toc164928342"/>
      <w:bookmarkStart w:id="3944" w:name="_Toc168550205"/>
      <w:bookmarkStart w:id="3945" w:name="_Toc170118276"/>
      <w:r w:rsidRPr="00D3062E">
        <w:rPr>
          <w:noProof/>
          <w:lang w:eastAsia="zh-CN"/>
        </w:rPr>
        <w:t>6.6</w:t>
      </w:r>
      <w:r w:rsidRPr="00D3062E">
        <w:t>.3.3.4</w:t>
      </w:r>
      <w:r w:rsidRPr="00D3062E">
        <w:tab/>
        <w:t>Resource Custom Operations</w:t>
      </w:r>
      <w:bookmarkEnd w:id="3939"/>
      <w:bookmarkEnd w:id="3940"/>
      <w:bookmarkEnd w:id="3941"/>
      <w:bookmarkEnd w:id="3942"/>
      <w:bookmarkEnd w:id="3943"/>
      <w:bookmarkEnd w:id="3944"/>
      <w:bookmarkEnd w:id="394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3946" w:name="_Toc157434833"/>
      <w:bookmarkStart w:id="3947" w:name="_Toc157436548"/>
      <w:bookmarkStart w:id="3948" w:name="_Toc157440388"/>
      <w:bookmarkStart w:id="3949" w:name="_Toc160650060"/>
      <w:bookmarkStart w:id="3950" w:name="_Toc164928343"/>
      <w:bookmarkStart w:id="3951" w:name="_Toc168550206"/>
      <w:bookmarkStart w:id="3952" w:name="_Toc170118277"/>
      <w:r w:rsidRPr="00D3062E">
        <w:rPr>
          <w:noProof/>
          <w:lang w:eastAsia="zh-CN"/>
        </w:rPr>
        <w:t>6.6</w:t>
      </w:r>
      <w:r w:rsidRPr="00D3062E">
        <w:t>.3.4</w:t>
      </w:r>
      <w:r w:rsidRPr="00D3062E">
        <w:tab/>
        <w:t>Resource: Monitoring</w:t>
      </w:r>
      <w:r w:rsidRPr="00D3062E">
        <w:rPr>
          <w:rFonts w:eastAsia="等线"/>
        </w:rPr>
        <w:t xml:space="preserve"> Subscriptions</w:t>
      </w:r>
      <w:bookmarkEnd w:id="3946"/>
      <w:bookmarkEnd w:id="3947"/>
      <w:bookmarkEnd w:id="3948"/>
      <w:bookmarkEnd w:id="3949"/>
      <w:bookmarkEnd w:id="3950"/>
      <w:bookmarkEnd w:id="3951"/>
      <w:bookmarkEnd w:id="3952"/>
    </w:p>
    <w:p w14:paraId="17BD9854" w14:textId="77777777" w:rsidR="009A4BE1" w:rsidRPr="00D3062E" w:rsidRDefault="009A4BE1" w:rsidP="009A4BE1">
      <w:pPr>
        <w:pStyle w:val="51"/>
      </w:pPr>
      <w:bookmarkStart w:id="3953" w:name="_Toc157434834"/>
      <w:bookmarkStart w:id="3954" w:name="_Toc157436549"/>
      <w:bookmarkStart w:id="3955" w:name="_Toc157440389"/>
      <w:bookmarkStart w:id="3956" w:name="_Toc160650061"/>
      <w:bookmarkStart w:id="3957" w:name="_Toc164928344"/>
      <w:bookmarkStart w:id="3958" w:name="_Toc168550207"/>
      <w:bookmarkStart w:id="3959" w:name="_Toc170118278"/>
      <w:r w:rsidRPr="00D3062E">
        <w:rPr>
          <w:noProof/>
          <w:lang w:eastAsia="zh-CN"/>
        </w:rPr>
        <w:t>6.6</w:t>
      </w:r>
      <w:r w:rsidRPr="00D3062E">
        <w:t>.3.4.1</w:t>
      </w:r>
      <w:r w:rsidRPr="00D3062E">
        <w:tab/>
        <w:t>Description</w:t>
      </w:r>
      <w:bookmarkEnd w:id="3953"/>
      <w:bookmarkEnd w:id="3954"/>
      <w:bookmarkEnd w:id="3955"/>
      <w:bookmarkEnd w:id="3956"/>
      <w:bookmarkEnd w:id="3957"/>
      <w:bookmarkEnd w:id="3958"/>
      <w:bookmarkEnd w:id="395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3960" w:name="_Toc157434835"/>
      <w:bookmarkStart w:id="3961" w:name="_Toc157436550"/>
      <w:bookmarkStart w:id="3962" w:name="_Toc157440390"/>
      <w:bookmarkStart w:id="3963" w:name="_Toc160650062"/>
      <w:bookmarkStart w:id="3964" w:name="_Toc164928345"/>
      <w:bookmarkStart w:id="3965" w:name="_Toc168550208"/>
      <w:bookmarkStart w:id="3966" w:name="_Toc170118279"/>
      <w:r w:rsidRPr="00D3062E">
        <w:rPr>
          <w:noProof/>
          <w:lang w:eastAsia="zh-CN"/>
        </w:rPr>
        <w:t>6.6</w:t>
      </w:r>
      <w:r w:rsidRPr="00D3062E">
        <w:t>.3.4.2</w:t>
      </w:r>
      <w:r w:rsidRPr="00D3062E">
        <w:tab/>
        <w:t>Resource Definition</w:t>
      </w:r>
      <w:bookmarkEnd w:id="3960"/>
      <w:bookmarkEnd w:id="3961"/>
      <w:bookmarkEnd w:id="3962"/>
      <w:bookmarkEnd w:id="3963"/>
      <w:bookmarkEnd w:id="3964"/>
      <w:bookmarkEnd w:id="3965"/>
      <w:bookmarkEnd w:id="39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3967" w:name="_Toc157434836"/>
      <w:bookmarkStart w:id="3968" w:name="_Toc157436551"/>
      <w:bookmarkStart w:id="3969" w:name="_Toc157440391"/>
      <w:bookmarkStart w:id="3970" w:name="_Toc160650063"/>
      <w:bookmarkStart w:id="3971" w:name="_Toc164928346"/>
      <w:bookmarkStart w:id="3972" w:name="_Toc168550209"/>
      <w:bookmarkStart w:id="3973" w:name="_Toc170118280"/>
      <w:r w:rsidRPr="00D3062E">
        <w:rPr>
          <w:noProof/>
          <w:lang w:eastAsia="zh-CN"/>
        </w:rPr>
        <w:t>6.6</w:t>
      </w:r>
      <w:r w:rsidRPr="00D3062E">
        <w:t>.3.4.3</w:t>
      </w:r>
      <w:r w:rsidRPr="00D3062E">
        <w:tab/>
        <w:t>Resource Standard Methods</w:t>
      </w:r>
      <w:bookmarkEnd w:id="3967"/>
      <w:bookmarkEnd w:id="3968"/>
      <w:bookmarkEnd w:id="3969"/>
      <w:bookmarkEnd w:id="3970"/>
      <w:bookmarkEnd w:id="3971"/>
      <w:bookmarkEnd w:id="3972"/>
      <w:bookmarkEnd w:id="3973"/>
    </w:p>
    <w:p w14:paraId="666C1904" w14:textId="77777777" w:rsidR="00D3062E" w:rsidRPr="00D3062E" w:rsidRDefault="00D3062E" w:rsidP="00D3062E">
      <w:pPr>
        <w:pStyle w:val="6"/>
      </w:pPr>
      <w:bookmarkStart w:id="3974" w:name="_Toc157434837"/>
      <w:bookmarkStart w:id="3975" w:name="_Toc157436552"/>
      <w:bookmarkStart w:id="3976" w:name="_Toc157440392"/>
      <w:bookmarkStart w:id="3977" w:name="_Toc160650064"/>
      <w:bookmarkStart w:id="3978" w:name="_Toc164928347"/>
      <w:bookmarkStart w:id="3979" w:name="_Toc168550210"/>
      <w:bookmarkStart w:id="3980" w:name="_Toc170118281"/>
      <w:bookmarkStart w:id="3981" w:name="_Toc157434838"/>
      <w:bookmarkStart w:id="3982" w:name="_Toc157436553"/>
      <w:bookmarkStart w:id="3983" w:name="_Toc157440393"/>
      <w:r w:rsidRPr="00D3062E">
        <w:t>6.6.3.4.3.2</w:t>
      </w:r>
      <w:r w:rsidRPr="00D3062E">
        <w:tab/>
        <w:t>POST</w:t>
      </w:r>
      <w:bookmarkEnd w:id="3974"/>
      <w:bookmarkEnd w:id="3975"/>
      <w:bookmarkEnd w:id="3976"/>
      <w:bookmarkEnd w:id="3977"/>
      <w:bookmarkEnd w:id="3978"/>
      <w:bookmarkEnd w:id="3979"/>
      <w:bookmarkEnd w:id="3980"/>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3984" w:name="_Toc160650065"/>
      <w:bookmarkStart w:id="3985" w:name="_Toc164928348"/>
      <w:bookmarkStart w:id="3986" w:name="_Toc168550211"/>
      <w:bookmarkStart w:id="3987" w:name="_Toc170118282"/>
      <w:r w:rsidRPr="00D3062E">
        <w:rPr>
          <w:noProof/>
          <w:lang w:eastAsia="zh-CN"/>
        </w:rPr>
        <w:t>6.6</w:t>
      </w:r>
      <w:r w:rsidRPr="00D3062E">
        <w:t>.3.4.4</w:t>
      </w:r>
      <w:r w:rsidRPr="00D3062E">
        <w:tab/>
        <w:t>Resource Custom Operations</w:t>
      </w:r>
      <w:bookmarkEnd w:id="3981"/>
      <w:bookmarkEnd w:id="3982"/>
      <w:bookmarkEnd w:id="3983"/>
      <w:bookmarkEnd w:id="3984"/>
      <w:bookmarkEnd w:id="3985"/>
      <w:bookmarkEnd w:id="3986"/>
      <w:bookmarkEnd w:id="398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3988" w:name="_Toc157434839"/>
      <w:bookmarkStart w:id="3989" w:name="_Toc157436554"/>
      <w:bookmarkStart w:id="3990" w:name="_Toc157440394"/>
      <w:bookmarkStart w:id="3991" w:name="_Toc160650066"/>
      <w:bookmarkStart w:id="3992" w:name="_Toc164928349"/>
      <w:bookmarkStart w:id="3993" w:name="_Toc168550212"/>
      <w:bookmarkStart w:id="3994" w:name="_Toc170118283"/>
      <w:r w:rsidRPr="00D3062E">
        <w:rPr>
          <w:noProof/>
          <w:lang w:eastAsia="zh-CN"/>
        </w:rPr>
        <w:t>6.6</w:t>
      </w:r>
      <w:r w:rsidRPr="00D3062E">
        <w:t>.3.5</w:t>
      </w:r>
      <w:r w:rsidRPr="00D3062E">
        <w:tab/>
        <w:t>Resource: Individual Monitoring</w:t>
      </w:r>
      <w:r w:rsidRPr="00D3062E">
        <w:rPr>
          <w:rFonts w:eastAsia="等线"/>
        </w:rPr>
        <w:t xml:space="preserve"> Subscription</w:t>
      </w:r>
      <w:bookmarkEnd w:id="3988"/>
      <w:bookmarkEnd w:id="3989"/>
      <w:bookmarkEnd w:id="3990"/>
      <w:bookmarkEnd w:id="3991"/>
      <w:bookmarkEnd w:id="3992"/>
      <w:bookmarkEnd w:id="3993"/>
      <w:bookmarkEnd w:id="3994"/>
    </w:p>
    <w:p w14:paraId="57E79145" w14:textId="77777777" w:rsidR="009A4BE1" w:rsidRPr="00D3062E" w:rsidRDefault="009A4BE1" w:rsidP="009A4BE1">
      <w:pPr>
        <w:pStyle w:val="51"/>
      </w:pPr>
      <w:bookmarkStart w:id="3995" w:name="_Toc157434840"/>
      <w:bookmarkStart w:id="3996" w:name="_Toc157436555"/>
      <w:bookmarkStart w:id="3997" w:name="_Toc157440395"/>
      <w:bookmarkStart w:id="3998" w:name="_Toc160650067"/>
      <w:bookmarkStart w:id="3999" w:name="_Toc164928350"/>
      <w:bookmarkStart w:id="4000" w:name="_Toc168550213"/>
      <w:bookmarkStart w:id="4001" w:name="_Toc170118284"/>
      <w:r w:rsidRPr="00D3062E">
        <w:rPr>
          <w:noProof/>
          <w:lang w:eastAsia="zh-CN"/>
        </w:rPr>
        <w:t>6.6</w:t>
      </w:r>
      <w:r w:rsidRPr="00D3062E">
        <w:t>.3.5.1</w:t>
      </w:r>
      <w:r w:rsidRPr="00D3062E">
        <w:tab/>
        <w:t>Description</w:t>
      </w:r>
      <w:bookmarkEnd w:id="3995"/>
      <w:bookmarkEnd w:id="3996"/>
      <w:bookmarkEnd w:id="3997"/>
      <w:bookmarkEnd w:id="3998"/>
      <w:bookmarkEnd w:id="3999"/>
      <w:bookmarkEnd w:id="4000"/>
      <w:bookmarkEnd w:id="4001"/>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002" w:name="_Toc157434841"/>
      <w:bookmarkStart w:id="4003" w:name="_Toc157436556"/>
      <w:bookmarkStart w:id="4004" w:name="_Toc157440396"/>
      <w:bookmarkStart w:id="4005" w:name="_Toc160650068"/>
      <w:bookmarkStart w:id="4006" w:name="_Toc164928351"/>
      <w:bookmarkStart w:id="4007" w:name="_Toc168550214"/>
      <w:bookmarkStart w:id="4008" w:name="_Toc170118285"/>
      <w:r w:rsidRPr="00D3062E">
        <w:rPr>
          <w:noProof/>
          <w:lang w:eastAsia="zh-CN"/>
        </w:rPr>
        <w:t>6.6</w:t>
      </w:r>
      <w:r w:rsidRPr="00D3062E">
        <w:t>.3.5.2</w:t>
      </w:r>
      <w:r w:rsidRPr="00D3062E">
        <w:tab/>
        <w:t>Resource Definition</w:t>
      </w:r>
      <w:bookmarkEnd w:id="4002"/>
      <w:bookmarkEnd w:id="4003"/>
      <w:bookmarkEnd w:id="4004"/>
      <w:bookmarkEnd w:id="4005"/>
      <w:bookmarkEnd w:id="4006"/>
      <w:bookmarkEnd w:id="4007"/>
      <w:bookmarkEnd w:id="4008"/>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009" w:name="_Toc157434842"/>
      <w:bookmarkStart w:id="4010" w:name="_Toc157436557"/>
      <w:bookmarkStart w:id="4011" w:name="_Toc157440397"/>
      <w:bookmarkStart w:id="4012" w:name="_Toc160650069"/>
      <w:bookmarkStart w:id="4013" w:name="_Toc164928352"/>
      <w:bookmarkStart w:id="4014" w:name="_Toc168550215"/>
      <w:bookmarkStart w:id="4015" w:name="_Toc170118286"/>
      <w:r w:rsidRPr="00D3062E">
        <w:rPr>
          <w:noProof/>
          <w:lang w:eastAsia="zh-CN"/>
        </w:rPr>
        <w:t>6.6</w:t>
      </w:r>
      <w:r w:rsidRPr="00D3062E">
        <w:t>.3.5.3</w:t>
      </w:r>
      <w:r w:rsidRPr="00D3062E">
        <w:tab/>
        <w:t>Resource Standard Methods</w:t>
      </w:r>
      <w:bookmarkEnd w:id="4009"/>
      <w:bookmarkEnd w:id="4010"/>
      <w:bookmarkEnd w:id="4011"/>
      <w:bookmarkEnd w:id="4012"/>
      <w:bookmarkEnd w:id="4013"/>
      <w:bookmarkEnd w:id="4014"/>
      <w:bookmarkEnd w:id="4015"/>
    </w:p>
    <w:p w14:paraId="1C1A195D" w14:textId="77777777" w:rsidR="009A4BE1" w:rsidRPr="00D3062E" w:rsidRDefault="009A4BE1" w:rsidP="000B7712">
      <w:pPr>
        <w:pStyle w:val="6"/>
      </w:pPr>
      <w:bookmarkStart w:id="4016" w:name="_Toc157434843"/>
      <w:bookmarkStart w:id="4017" w:name="_Toc157436558"/>
      <w:bookmarkStart w:id="4018" w:name="_Toc157440398"/>
      <w:bookmarkStart w:id="4019" w:name="_Toc160650070"/>
      <w:bookmarkStart w:id="4020" w:name="_Toc164928353"/>
      <w:bookmarkStart w:id="4021" w:name="_Toc168550216"/>
      <w:bookmarkStart w:id="4022" w:name="_Toc170118287"/>
      <w:r w:rsidRPr="00D3062E">
        <w:t>6.6.3.5.3.1</w:t>
      </w:r>
      <w:r w:rsidRPr="00D3062E">
        <w:tab/>
        <w:t>GET</w:t>
      </w:r>
      <w:bookmarkEnd w:id="4016"/>
      <w:bookmarkEnd w:id="4017"/>
      <w:bookmarkEnd w:id="4018"/>
      <w:bookmarkEnd w:id="4019"/>
      <w:bookmarkEnd w:id="4020"/>
      <w:bookmarkEnd w:id="4021"/>
      <w:bookmarkEnd w:id="4022"/>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023" w:name="_Toc157434844"/>
      <w:bookmarkStart w:id="4024" w:name="_Toc157436559"/>
      <w:bookmarkStart w:id="4025" w:name="_Toc157440399"/>
      <w:bookmarkStart w:id="4026" w:name="_Toc160650071"/>
      <w:bookmarkStart w:id="4027" w:name="_Toc164928354"/>
      <w:bookmarkStart w:id="4028" w:name="_Toc168550217"/>
      <w:bookmarkStart w:id="4029" w:name="_Toc170118288"/>
      <w:r w:rsidRPr="00D3062E">
        <w:t>6.6.3.5.3.2</w:t>
      </w:r>
      <w:r w:rsidRPr="00D3062E">
        <w:tab/>
        <w:t>PUT</w:t>
      </w:r>
      <w:bookmarkEnd w:id="4023"/>
      <w:bookmarkEnd w:id="4024"/>
      <w:bookmarkEnd w:id="4025"/>
      <w:bookmarkEnd w:id="4026"/>
      <w:bookmarkEnd w:id="4027"/>
      <w:bookmarkEnd w:id="4028"/>
      <w:bookmarkEnd w:id="402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030" w:name="_Toc157434845"/>
      <w:bookmarkStart w:id="4031" w:name="_Toc157436560"/>
      <w:bookmarkStart w:id="4032" w:name="_Toc157440400"/>
      <w:bookmarkStart w:id="4033" w:name="_Toc160650072"/>
      <w:bookmarkStart w:id="4034" w:name="_Toc164928355"/>
      <w:bookmarkStart w:id="4035" w:name="_Toc168550218"/>
      <w:bookmarkStart w:id="4036" w:name="_Toc170118289"/>
      <w:r w:rsidRPr="00D3062E">
        <w:t>6.6.3.5.3.3</w:t>
      </w:r>
      <w:r w:rsidRPr="00D3062E">
        <w:tab/>
        <w:t>PATCH</w:t>
      </w:r>
      <w:bookmarkEnd w:id="4030"/>
      <w:bookmarkEnd w:id="4031"/>
      <w:bookmarkEnd w:id="4032"/>
      <w:bookmarkEnd w:id="4033"/>
      <w:bookmarkEnd w:id="4034"/>
      <w:bookmarkEnd w:id="4035"/>
      <w:bookmarkEnd w:id="403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037" w:name="_Toc157434846"/>
      <w:bookmarkStart w:id="4038" w:name="_Toc157436561"/>
      <w:bookmarkStart w:id="4039" w:name="_Toc157440401"/>
      <w:bookmarkStart w:id="4040" w:name="_Toc160650073"/>
      <w:bookmarkStart w:id="4041" w:name="_Toc164928356"/>
      <w:bookmarkStart w:id="4042" w:name="_Toc168550219"/>
      <w:bookmarkStart w:id="4043" w:name="_Toc170118290"/>
      <w:r w:rsidRPr="00D3062E">
        <w:t>6.6.3.5.3.4</w:t>
      </w:r>
      <w:r w:rsidRPr="00D3062E">
        <w:tab/>
        <w:t>DELETE</w:t>
      </w:r>
      <w:bookmarkEnd w:id="4037"/>
      <w:bookmarkEnd w:id="4038"/>
      <w:bookmarkEnd w:id="4039"/>
      <w:bookmarkEnd w:id="4040"/>
      <w:bookmarkEnd w:id="4041"/>
      <w:bookmarkEnd w:id="4042"/>
      <w:bookmarkEnd w:id="4043"/>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044" w:name="_Toc157434847"/>
      <w:bookmarkStart w:id="4045" w:name="_Toc157436562"/>
      <w:bookmarkStart w:id="4046" w:name="_Toc157440402"/>
      <w:bookmarkStart w:id="4047" w:name="_Toc160650074"/>
      <w:bookmarkStart w:id="4048" w:name="_Toc164928357"/>
      <w:bookmarkStart w:id="4049" w:name="_Toc168550220"/>
      <w:bookmarkStart w:id="4050" w:name="_Toc170118291"/>
      <w:r w:rsidRPr="00D3062E">
        <w:rPr>
          <w:noProof/>
          <w:lang w:eastAsia="zh-CN"/>
        </w:rPr>
        <w:t>6.6</w:t>
      </w:r>
      <w:r w:rsidRPr="00D3062E">
        <w:t>.4</w:t>
      </w:r>
      <w:r w:rsidRPr="00D3062E">
        <w:tab/>
        <w:t>Custom Operations without associated resources</w:t>
      </w:r>
      <w:bookmarkEnd w:id="4044"/>
      <w:bookmarkEnd w:id="4045"/>
      <w:bookmarkEnd w:id="4046"/>
      <w:bookmarkEnd w:id="4047"/>
      <w:bookmarkEnd w:id="4048"/>
      <w:bookmarkEnd w:id="4049"/>
      <w:bookmarkEnd w:id="4050"/>
    </w:p>
    <w:p w14:paraId="1F52F5CE" w14:textId="77777777" w:rsidR="009A4BE1" w:rsidRPr="00D3062E" w:rsidRDefault="009A4BE1" w:rsidP="009A4BE1">
      <w:pPr>
        <w:pStyle w:val="41"/>
      </w:pPr>
      <w:bookmarkStart w:id="4051" w:name="_Toc151379325"/>
      <w:bookmarkStart w:id="4052" w:name="_Toc151445506"/>
      <w:bookmarkStart w:id="4053" w:name="_Toc151536664"/>
      <w:bookmarkStart w:id="4054" w:name="_Toc157434848"/>
      <w:bookmarkStart w:id="4055" w:name="_Toc157436563"/>
      <w:bookmarkStart w:id="4056" w:name="_Toc157440403"/>
      <w:bookmarkStart w:id="4057" w:name="_Toc160650075"/>
      <w:bookmarkStart w:id="4058" w:name="_Toc164928358"/>
      <w:bookmarkStart w:id="4059" w:name="_Toc168550221"/>
      <w:bookmarkStart w:id="4060" w:name="_Toc170118292"/>
      <w:r w:rsidRPr="00D3062E">
        <w:rPr>
          <w:noProof/>
          <w:lang w:eastAsia="zh-CN"/>
        </w:rPr>
        <w:t>6.6</w:t>
      </w:r>
      <w:r w:rsidRPr="00D3062E">
        <w:t>.4.1</w:t>
      </w:r>
      <w:r w:rsidRPr="00D3062E">
        <w:tab/>
        <w:t>Overview</w:t>
      </w:r>
      <w:bookmarkEnd w:id="4051"/>
      <w:bookmarkEnd w:id="4052"/>
      <w:bookmarkEnd w:id="4053"/>
      <w:bookmarkEnd w:id="4054"/>
      <w:bookmarkEnd w:id="4055"/>
      <w:bookmarkEnd w:id="4056"/>
      <w:bookmarkEnd w:id="4057"/>
      <w:bookmarkEnd w:id="4058"/>
      <w:bookmarkEnd w:id="4059"/>
      <w:bookmarkEnd w:id="406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061" w:name="_MON_1764961069"/>
    <w:bookmarkEnd w:id="406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15pt;height:92.95pt;mso-width-percent:0;mso-height-percent:0;mso-width-percent:0;mso-height-percent:0" o:ole="">
            <v:imagedata r:id="rId147" o:title=""/>
          </v:shape>
          <o:OLEObject Type="Embed" ProgID="Word.Document.8" ShapeID="_x0000_i1096" DrawAspect="Content" ObjectID="_1781925839"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062" w:name="_Toc151379326"/>
      <w:bookmarkStart w:id="4063" w:name="_Toc151445507"/>
      <w:bookmarkStart w:id="4064" w:name="_Toc151536665"/>
      <w:bookmarkStart w:id="4065" w:name="_Toc157434849"/>
      <w:bookmarkStart w:id="4066" w:name="_Toc157436564"/>
      <w:bookmarkStart w:id="4067" w:name="_Toc157440404"/>
      <w:bookmarkStart w:id="4068" w:name="_Toc160650076"/>
      <w:bookmarkStart w:id="4069" w:name="_Toc164928359"/>
      <w:bookmarkStart w:id="4070" w:name="_Toc168550222"/>
      <w:bookmarkStart w:id="4071" w:name="_Toc170118293"/>
      <w:r w:rsidRPr="00D3062E">
        <w:rPr>
          <w:noProof/>
          <w:lang w:eastAsia="zh-CN"/>
        </w:rPr>
        <w:t>6.6</w:t>
      </w:r>
      <w:r w:rsidRPr="00D3062E">
        <w:t>.4.2</w:t>
      </w:r>
      <w:r w:rsidRPr="00D3062E">
        <w:tab/>
        <w:t>Operation: Request</w:t>
      </w:r>
      <w:bookmarkEnd w:id="4062"/>
      <w:bookmarkEnd w:id="4063"/>
      <w:bookmarkEnd w:id="4064"/>
      <w:bookmarkEnd w:id="4065"/>
      <w:bookmarkEnd w:id="4066"/>
      <w:bookmarkEnd w:id="4067"/>
      <w:bookmarkEnd w:id="4068"/>
      <w:bookmarkEnd w:id="4069"/>
      <w:bookmarkEnd w:id="4070"/>
      <w:bookmarkEnd w:id="4071"/>
    </w:p>
    <w:p w14:paraId="44A74286" w14:textId="77777777" w:rsidR="009A4BE1" w:rsidRPr="00D3062E" w:rsidRDefault="009A4BE1" w:rsidP="009A4BE1">
      <w:pPr>
        <w:pStyle w:val="51"/>
      </w:pPr>
      <w:bookmarkStart w:id="4072" w:name="_Toc151379327"/>
      <w:bookmarkStart w:id="4073" w:name="_Toc151445508"/>
      <w:bookmarkStart w:id="4074" w:name="_Toc151536666"/>
      <w:bookmarkStart w:id="4075" w:name="_Toc157434850"/>
      <w:bookmarkStart w:id="4076" w:name="_Toc157436565"/>
      <w:bookmarkStart w:id="4077" w:name="_Toc157440405"/>
      <w:bookmarkStart w:id="4078" w:name="_Toc160650077"/>
      <w:bookmarkStart w:id="4079" w:name="_Toc164928360"/>
      <w:bookmarkStart w:id="4080" w:name="_Toc168550223"/>
      <w:bookmarkStart w:id="4081" w:name="_Toc170118294"/>
      <w:r w:rsidRPr="00D3062E">
        <w:rPr>
          <w:noProof/>
          <w:lang w:eastAsia="zh-CN"/>
        </w:rPr>
        <w:t>6.6</w:t>
      </w:r>
      <w:r w:rsidRPr="00D3062E">
        <w:t>.4.2.1</w:t>
      </w:r>
      <w:r w:rsidRPr="00D3062E">
        <w:tab/>
        <w:t>Description</w:t>
      </w:r>
      <w:bookmarkEnd w:id="4072"/>
      <w:bookmarkEnd w:id="4073"/>
      <w:bookmarkEnd w:id="4074"/>
      <w:bookmarkEnd w:id="4075"/>
      <w:bookmarkEnd w:id="4076"/>
      <w:bookmarkEnd w:id="4077"/>
      <w:bookmarkEnd w:id="4078"/>
      <w:bookmarkEnd w:id="4079"/>
      <w:bookmarkEnd w:id="4080"/>
      <w:bookmarkEnd w:id="408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082" w:name="_Toc151379328"/>
      <w:bookmarkStart w:id="4083" w:name="_Toc151445509"/>
      <w:bookmarkStart w:id="4084" w:name="_Toc151536667"/>
      <w:bookmarkStart w:id="4085" w:name="_Toc157434851"/>
      <w:bookmarkStart w:id="4086" w:name="_Toc157436566"/>
      <w:bookmarkStart w:id="4087" w:name="_Toc157440406"/>
      <w:bookmarkStart w:id="4088" w:name="_Toc160650078"/>
      <w:bookmarkStart w:id="4089" w:name="_Toc164928361"/>
      <w:bookmarkStart w:id="4090" w:name="_Toc168550224"/>
      <w:bookmarkStart w:id="4091" w:name="_Toc170118295"/>
      <w:bookmarkStart w:id="4092" w:name="_Toc157434852"/>
      <w:bookmarkStart w:id="4093" w:name="_Toc157436567"/>
      <w:bookmarkStart w:id="4094" w:name="_Toc157440407"/>
      <w:r w:rsidRPr="00D3062E">
        <w:rPr>
          <w:noProof/>
          <w:lang w:eastAsia="zh-CN"/>
        </w:rPr>
        <w:t>6.6</w:t>
      </w:r>
      <w:r w:rsidRPr="00D3062E">
        <w:t>.4.2.2</w:t>
      </w:r>
      <w:r w:rsidRPr="00D3062E">
        <w:tab/>
        <w:t>Operation Definition</w:t>
      </w:r>
      <w:bookmarkEnd w:id="4082"/>
      <w:bookmarkEnd w:id="4083"/>
      <w:bookmarkEnd w:id="4084"/>
      <w:bookmarkEnd w:id="4085"/>
      <w:bookmarkEnd w:id="4086"/>
      <w:bookmarkEnd w:id="4087"/>
      <w:bookmarkEnd w:id="4088"/>
      <w:bookmarkEnd w:id="4089"/>
      <w:bookmarkEnd w:id="4090"/>
      <w:bookmarkEnd w:id="4091"/>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095" w:name="_Hlk155727786"/>
            <w:r w:rsidRPr="00D3062E">
              <w:t>MonitoringReq</w:t>
            </w:r>
            <w:bookmarkEnd w:id="4095"/>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096" w:name="_Toc160650079"/>
      <w:bookmarkStart w:id="4097" w:name="_Toc164928362"/>
      <w:bookmarkStart w:id="4098" w:name="_Toc168550225"/>
      <w:bookmarkStart w:id="4099" w:name="_Toc170118296"/>
      <w:r w:rsidRPr="00D3062E">
        <w:rPr>
          <w:noProof/>
          <w:lang w:eastAsia="zh-CN"/>
        </w:rPr>
        <w:t>6.6</w:t>
      </w:r>
      <w:r w:rsidRPr="00D3062E">
        <w:t>.5</w:t>
      </w:r>
      <w:r w:rsidRPr="00D3062E">
        <w:tab/>
        <w:t>Notifications</w:t>
      </w:r>
      <w:bookmarkEnd w:id="4092"/>
      <w:bookmarkEnd w:id="4093"/>
      <w:bookmarkEnd w:id="4094"/>
      <w:bookmarkEnd w:id="4096"/>
      <w:bookmarkEnd w:id="4097"/>
      <w:bookmarkEnd w:id="4098"/>
      <w:bookmarkEnd w:id="4099"/>
    </w:p>
    <w:p w14:paraId="4048D80B" w14:textId="77777777" w:rsidR="00D3062E" w:rsidRPr="00D3062E" w:rsidRDefault="00D3062E" w:rsidP="00D3062E">
      <w:pPr>
        <w:pStyle w:val="41"/>
      </w:pPr>
      <w:bookmarkStart w:id="4100" w:name="_Toc157434853"/>
      <w:bookmarkStart w:id="4101" w:name="_Toc157436568"/>
      <w:bookmarkStart w:id="4102" w:name="_Toc157440408"/>
      <w:bookmarkStart w:id="4103" w:name="_Toc160650080"/>
      <w:bookmarkStart w:id="4104" w:name="_Toc164928363"/>
      <w:bookmarkStart w:id="4105" w:name="_Toc168550226"/>
      <w:bookmarkStart w:id="4106" w:name="_Toc170118297"/>
      <w:bookmarkStart w:id="4107" w:name="_Toc157434854"/>
      <w:bookmarkStart w:id="4108" w:name="_Toc157436569"/>
      <w:bookmarkStart w:id="4109" w:name="_Toc157440409"/>
      <w:r w:rsidRPr="00D3062E">
        <w:rPr>
          <w:noProof/>
          <w:lang w:eastAsia="zh-CN"/>
        </w:rPr>
        <w:t>6.6</w:t>
      </w:r>
      <w:r w:rsidRPr="00D3062E">
        <w:t>.5.1</w:t>
      </w:r>
      <w:r w:rsidRPr="00D3062E">
        <w:tab/>
        <w:t>General</w:t>
      </w:r>
      <w:bookmarkEnd w:id="4100"/>
      <w:bookmarkEnd w:id="4101"/>
      <w:bookmarkEnd w:id="4102"/>
      <w:bookmarkEnd w:id="4103"/>
      <w:bookmarkEnd w:id="4104"/>
      <w:bookmarkEnd w:id="4105"/>
      <w:bookmarkEnd w:id="4106"/>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110" w:name="_Toc160650081"/>
      <w:bookmarkStart w:id="4111" w:name="_Toc164928364"/>
      <w:bookmarkStart w:id="4112" w:name="_Toc168550227"/>
      <w:bookmarkStart w:id="4113" w:name="_Toc170118298"/>
      <w:r w:rsidRPr="00D3062E">
        <w:rPr>
          <w:noProof/>
          <w:lang w:eastAsia="zh-CN"/>
        </w:rPr>
        <w:t>6.6</w:t>
      </w:r>
      <w:r w:rsidRPr="00D3062E">
        <w:t>.5.2</w:t>
      </w:r>
      <w:r w:rsidRPr="00D3062E">
        <w:tab/>
        <w:t>Monitoring Notification</w:t>
      </w:r>
      <w:bookmarkEnd w:id="4107"/>
      <w:bookmarkEnd w:id="4108"/>
      <w:bookmarkEnd w:id="4109"/>
      <w:bookmarkEnd w:id="4110"/>
      <w:bookmarkEnd w:id="4111"/>
      <w:bookmarkEnd w:id="4112"/>
      <w:bookmarkEnd w:id="4113"/>
    </w:p>
    <w:p w14:paraId="77C36A7C" w14:textId="77777777" w:rsidR="009A4BE1" w:rsidRPr="00D3062E" w:rsidRDefault="009A4BE1" w:rsidP="009A4BE1">
      <w:pPr>
        <w:pStyle w:val="51"/>
        <w:rPr>
          <w:noProof/>
        </w:rPr>
      </w:pPr>
      <w:bookmarkStart w:id="4114" w:name="_Toc157434855"/>
      <w:bookmarkStart w:id="4115" w:name="_Toc157436570"/>
      <w:bookmarkStart w:id="4116" w:name="_Toc157440410"/>
      <w:bookmarkStart w:id="4117" w:name="_Toc160650082"/>
      <w:bookmarkStart w:id="4118" w:name="_Toc164928365"/>
      <w:bookmarkStart w:id="4119" w:name="_Toc168550228"/>
      <w:bookmarkStart w:id="4120" w:name="_Toc170118299"/>
      <w:r w:rsidRPr="00D3062E">
        <w:rPr>
          <w:noProof/>
          <w:lang w:eastAsia="zh-CN"/>
        </w:rPr>
        <w:t>6.6</w:t>
      </w:r>
      <w:r w:rsidRPr="00D3062E">
        <w:t>.5.2</w:t>
      </w:r>
      <w:r w:rsidRPr="00D3062E">
        <w:rPr>
          <w:noProof/>
        </w:rPr>
        <w:t>.1</w:t>
      </w:r>
      <w:r w:rsidRPr="00D3062E">
        <w:rPr>
          <w:noProof/>
        </w:rPr>
        <w:tab/>
        <w:t>Description</w:t>
      </w:r>
      <w:bookmarkEnd w:id="4114"/>
      <w:bookmarkEnd w:id="4115"/>
      <w:bookmarkEnd w:id="4116"/>
      <w:bookmarkEnd w:id="4117"/>
      <w:bookmarkEnd w:id="4118"/>
      <w:bookmarkEnd w:id="4119"/>
      <w:bookmarkEnd w:id="412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121" w:name="_Toc157434856"/>
      <w:bookmarkStart w:id="4122" w:name="_Toc157436571"/>
      <w:bookmarkStart w:id="4123" w:name="_Toc157440411"/>
      <w:bookmarkStart w:id="4124" w:name="_Toc160650083"/>
      <w:bookmarkStart w:id="4125" w:name="_Toc164928366"/>
      <w:bookmarkStart w:id="4126" w:name="_Toc168550229"/>
      <w:bookmarkStart w:id="4127" w:name="_Toc170118300"/>
      <w:r w:rsidRPr="00D3062E">
        <w:rPr>
          <w:noProof/>
          <w:lang w:eastAsia="zh-CN"/>
        </w:rPr>
        <w:t>6.6</w:t>
      </w:r>
      <w:r w:rsidRPr="00D3062E">
        <w:t>.5.2</w:t>
      </w:r>
      <w:r w:rsidRPr="00D3062E">
        <w:rPr>
          <w:noProof/>
        </w:rPr>
        <w:t>.2</w:t>
      </w:r>
      <w:r w:rsidRPr="00D3062E">
        <w:rPr>
          <w:noProof/>
        </w:rPr>
        <w:tab/>
        <w:t>Target URI</w:t>
      </w:r>
      <w:bookmarkEnd w:id="4121"/>
      <w:bookmarkEnd w:id="4122"/>
      <w:bookmarkEnd w:id="4123"/>
      <w:bookmarkEnd w:id="4124"/>
      <w:bookmarkEnd w:id="4125"/>
      <w:bookmarkEnd w:id="4126"/>
      <w:bookmarkEnd w:id="4127"/>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128" w:name="_Toc157434857"/>
      <w:bookmarkStart w:id="4129" w:name="_Toc157436572"/>
      <w:bookmarkStart w:id="4130" w:name="_Toc157440412"/>
      <w:bookmarkStart w:id="4131" w:name="_Toc160650084"/>
      <w:bookmarkStart w:id="4132" w:name="_Toc164928367"/>
      <w:bookmarkStart w:id="4133" w:name="_Toc168550230"/>
      <w:bookmarkStart w:id="4134" w:name="_Toc170118301"/>
      <w:r w:rsidRPr="00D3062E">
        <w:rPr>
          <w:noProof/>
          <w:lang w:eastAsia="zh-CN"/>
        </w:rPr>
        <w:t>6.6</w:t>
      </w:r>
      <w:r w:rsidRPr="00D3062E">
        <w:t>.5.2</w:t>
      </w:r>
      <w:r w:rsidRPr="00D3062E">
        <w:rPr>
          <w:noProof/>
        </w:rPr>
        <w:t>.3</w:t>
      </w:r>
      <w:r w:rsidRPr="00D3062E">
        <w:rPr>
          <w:noProof/>
        </w:rPr>
        <w:tab/>
        <w:t>Standard Methods</w:t>
      </w:r>
      <w:bookmarkEnd w:id="4128"/>
      <w:bookmarkEnd w:id="4129"/>
      <w:bookmarkEnd w:id="4130"/>
      <w:bookmarkEnd w:id="4131"/>
      <w:bookmarkEnd w:id="4132"/>
      <w:bookmarkEnd w:id="4133"/>
      <w:bookmarkEnd w:id="4134"/>
    </w:p>
    <w:p w14:paraId="5B619FC7" w14:textId="77777777" w:rsidR="00D3062E" w:rsidRPr="00D3062E" w:rsidRDefault="00D3062E" w:rsidP="00D3062E">
      <w:pPr>
        <w:pStyle w:val="6"/>
        <w:rPr>
          <w:noProof/>
        </w:rPr>
      </w:pPr>
      <w:bookmarkStart w:id="4135" w:name="_Toc160650085"/>
      <w:bookmarkStart w:id="4136" w:name="_Toc164928368"/>
      <w:bookmarkStart w:id="4137" w:name="_Toc168550231"/>
      <w:bookmarkStart w:id="4138" w:name="_Toc170118302"/>
      <w:bookmarkStart w:id="4139" w:name="_Toc157434858"/>
      <w:bookmarkStart w:id="4140" w:name="_Toc157436573"/>
      <w:bookmarkStart w:id="4141" w:name="_Toc157440413"/>
      <w:r w:rsidRPr="00D3062E">
        <w:rPr>
          <w:noProof/>
          <w:lang w:eastAsia="zh-CN"/>
        </w:rPr>
        <w:t>6.6</w:t>
      </w:r>
      <w:r w:rsidRPr="00D3062E">
        <w:t>.5.2.3</w:t>
      </w:r>
      <w:r w:rsidRPr="00D3062E">
        <w:rPr>
          <w:noProof/>
        </w:rPr>
        <w:t>.1</w:t>
      </w:r>
      <w:r w:rsidRPr="00D3062E">
        <w:rPr>
          <w:noProof/>
        </w:rPr>
        <w:tab/>
        <w:t>POST</w:t>
      </w:r>
      <w:bookmarkEnd w:id="4135"/>
      <w:bookmarkEnd w:id="4136"/>
      <w:bookmarkEnd w:id="4137"/>
      <w:bookmarkEnd w:id="4138"/>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142" w:name="_Toc160650086"/>
      <w:bookmarkStart w:id="4143" w:name="_Toc164928369"/>
      <w:bookmarkStart w:id="4144" w:name="_Toc168550232"/>
      <w:bookmarkStart w:id="4145" w:name="_Toc170118303"/>
      <w:r w:rsidRPr="00D3062E">
        <w:rPr>
          <w:noProof/>
          <w:lang w:eastAsia="zh-CN"/>
        </w:rPr>
        <w:t>6.6</w:t>
      </w:r>
      <w:r w:rsidRPr="00D3062E">
        <w:t>.6</w:t>
      </w:r>
      <w:r w:rsidRPr="00D3062E">
        <w:tab/>
        <w:t>Data Model</w:t>
      </w:r>
      <w:bookmarkEnd w:id="4139"/>
      <w:bookmarkEnd w:id="4140"/>
      <w:bookmarkEnd w:id="4141"/>
      <w:bookmarkEnd w:id="4142"/>
      <w:bookmarkEnd w:id="4143"/>
      <w:bookmarkEnd w:id="4144"/>
      <w:bookmarkEnd w:id="4145"/>
    </w:p>
    <w:p w14:paraId="1EC83910" w14:textId="77777777" w:rsidR="00D3062E" w:rsidRPr="00D3062E" w:rsidRDefault="00D3062E" w:rsidP="00D3062E">
      <w:pPr>
        <w:pStyle w:val="41"/>
      </w:pPr>
      <w:bookmarkStart w:id="4146" w:name="_Toc157434859"/>
      <w:bookmarkStart w:id="4147" w:name="_Toc157436574"/>
      <w:bookmarkStart w:id="4148" w:name="_Toc157440414"/>
      <w:bookmarkStart w:id="4149" w:name="_Toc160650087"/>
      <w:bookmarkStart w:id="4150" w:name="_Toc164928370"/>
      <w:bookmarkStart w:id="4151" w:name="_Toc168550233"/>
      <w:bookmarkStart w:id="4152" w:name="_Toc170118304"/>
      <w:bookmarkStart w:id="4153" w:name="_Toc157434860"/>
      <w:bookmarkStart w:id="4154" w:name="_Toc157436575"/>
      <w:bookmarkStart w:id="4155" w:name="_Toc157440415"/>
      <w:r w:rsidRPr="00D3062E">
        <w:rPr>
          <w:noProof/>
          <w:lang w:eastAsia="zh-CN"/>
        </w:rPr>
        <w:t>6.6</w:t>
      </w:r>
      <w:r w:rsidRPr="00D3062E">
        <w:t>.6.1</w:t>
      </w:r>
      <w:r w:rsidRPr="00D3062E">
        <w:tab/>
        <w:t>General</w:t>
      </w:r>
      <w:bookmarkEnd w:id="4146"/>
      <w:bookmarkEnd w:id="4147"/>
      <w:bookmarkEnd w:id="4148"/>
      <w:bookmarkEnd w:id="4149"/>
      <w:bookmarkEnd w:id="4150"/>
      <w:bookmarkEnd w:id="4151"/>
      <w:bookmarkEnd w:id="415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156" w:name="_Toc160650088"/>
      <w:bookmarkStart w:id="4157" w:name="_Toc164928371"/>
      <w:bookmarkStart w:id="4158" w:name="_Toc168550234"/>
      <w:bookmarkStart w:id="4159" w:name="_Toc170118305"/>
      <w:r w:rsidRPr="00D3062E">
        <w:rPr>
          <w:noProof/>
          <w:lang w:eastAsia="zh-CN"/>
        </w:rPr>
        <w:t>6.6</w:t>
      </w:r>
      <w:r w:rsidRPr="00D3062E">
        <w:rPr>
          <w:lang w:val="en-US"/>
        </w:rPr>
        <w:t>.6.2</w:t>
      </w:r>
      <w:r w:rsidRPr="00D3062E">
        <w:rPr>
          <w:lang w:val="en-US"/>
        </w:rPr>
        <w:tab/>
        <w:t>Structured data types</w:t>
      </w:r>
      <w:bookmarkEnd w:id="4153"/>
      <w:bookmarkEnd w:id="4154"/>
      <w:bookmarkEnd w:id="4155"/>
      <w:bookmarkEnd w:id="4156"/>
      <w:bookmarkEnd w:id="4157"/>
      <w:bookmarkEnd w:id="4158"/>
      <w:bookmarkEnd w:id="4159"/>
    </w:p>
    <w:p w14:paraId="6260A780" w14:textId="77777777" w:rsidR="009A4BE1" w:rsidRPr="00D3062E" w:rsidRDefault="009A4BE1" w:rsidP="009A4BE1">
      <w:pPr>
        <w:pStyle w:val="51"/>
      </w:pPr>
      <w:bookmarkStart w:id="4160" w:name="_Toc157434861"/>
      <w:bookmarkStart w:id="4161" w:name="_Toc157436576"/>
      <w:bookmarkStart w:id="4162" w:name="_Toc157440416"/>
      <w:bookmarkStart w:id="4163" w:name="_Toc160650089"/>
      <w:bookmarkStart w:id="4164" w:name="_Toc164928372"/>
      <w:bookmarkStart w:id="4165" w:name="_Toc168550235"/>
      <w:bookmarkStart w:id="4166" w:name="_Toc170118306"/>
      <w:r w:rsidRPr="00D3062E">
        <w:rPr>
          <w:noProof/>
          <w:lang w:eastAsia="zh-CN"/>
        </w:rPr>
        <w:t>6.6</w:t>
      </w:r>
      <w:r w:rsidRPr="00D3062E">
        <w:t>.6.2.1</w:t>
      </w:r>
      <w:r w:rsidRPr="00D3062E">
        <w:tab/>
        <w:t>Introduction</w:t>
      </w:r>
      <w:bookmarkEnd w:id="4160"/>
      <w:bookmarkEnd w:id="4161"/>
      <w:bookmarkEnd w:id="4162"/>
      <w:bookmarkEnd w:id="4163"/>
      <w:bookmarkEnd w:id="4164"/>
      <w:bookmarkEnd w:id="4165"/>
      <w:bookmarkEnd w:id="416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167" w:name="_Toc157434862"/>
      <w:bookmarkStart w:id="4168" w:name="_Toc157436577"/>
      <w:bookmarkStart w:id="4169" w:name="_Toc157440417"/>
      <w:bookmarkStart w:id="4170" w:name="_Toc160650090"/>
      <w:bookmarkStart w:id="4171" w:name="_Toc164928373"/>
      <w:bookmarkStart w:id="4172" w:name="_Toc168550236"/>
      <w:bookmarkStart w:id="4173" w:name="_Toc170118307"/>
      <w:r w:rsidRPr="00D3062E">
        <w:rPr>
          <w:noProof/>
          <w:lang w:eastAsia="zh-CN"/>
        </w:rPr>
        <w:t>6.6</w:t>
      </w:r>
      <w:r w:rsidRPr="00D3062E">
        <w:t>.6.2.2</w:t>
      </w:r>
      <w:r w:rsidRPr="00D3062E">
        <w:tab/>
        <w:t>Type: MonitoringJob</w:t>
      </w:r>
      <w:bookmarkEnd w:id="4167"/>
      <w:bookmarkEnd w:id="4168"/>
      <w:bookmarkEnd w:id="4169"/>
      <w:bookmarkEnd w:id="4170"/>
      <w:bookmarkEnd w:id="4171"/>
      <w:bookmarkEnd w:id="4172"/>
      <w:bookmarkEnd w:id="4173"/>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174" w:name="_Toc157434863"/>
      <w:bookmarkStart w:id="4175" w:name="_Toc157436578"/>
      <w:bookmarkStart w:id="4176" w:name="_Toc157440418"/>
      <w:bookmarkStart w:id="4177" w:name="_Toc160650091"/>
      <w:bookmarkStart w:id="4178" w:name="_Toc164928374"/>
      <w:bookmarkStart w:id="4179" w:name="_Toc168550237"/>
      <w:bookmarkStart w:id="4180" w:name="_Toc170118308"/>
      <w:r w:rsidRPr="00D3062E">
        <w:rPr>
          <w:noProof/>
          <w:lang w:eastAsia="zh-CN"/>
        </w:rPr>
        <w:t>6.6</w:t>
      </w:r>
      <w:r w:rsidRPr="00D3062E">
        <w:t>.6.2.3</w:t>
      </w:r>
      <w:r w:rsidRPr="00D3062E">
        <w:tab/>
        <w:t>Type: MonitoringJobPatch</w:t>
      </w:r>
      <w:bookmarkEnd w:id="4174"/>
      <w:bookmarkEnd w:id="4175"/>
      <w:bookmarkEnd w:id="4176"/>
      <w:bookmarkEnd w:id="4177"/>
      <w:bookmarkEnd w:id="4178"/>
      <w:bookmarkEnd w:id="4179"/>
      <w:bookmarkEnd w:id="418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181" w:name="_Toc157434864"/>
      <w:bookmarkStart w:id="4182" w:name="_Toc157436579"/>
      <w:bookmarkStart w:id="4183" w:name="_Toc157440419"/>
      <w:bookmarkStart w:id="4184" w:name="_Toc160650092"/>
      <w:bookmarkStart w:id="4185" w:name="_Toc164928375"/>
      <w:bookmarkStart w:id="4186" w:name="_Toc168550238"/>
      <w:bookmarkStart w:id="4187" w:name="_Toc170118309"/>
      <w:bookmarkStart w:id="4188" w:name="_Toc157434865"/>
      <w:bookmarkStart w:id="4189" w:name="_Toc157436580"/>
      <w:bookmarkStart w:id="4190" w:name="_Toc157440420"/>
      <w:r w:rsidRPr="00D3062E">
        <w:rPr>
          <w:noProof/>
          <w:lang w:eastAsia="zh-CN"/>
        </w:rPr>
        <w:t>6.6</w:t>
      </w:r>
      <w:r w:rsidRPr="00D3062E">
        <w:t>.6.2.4</w:t>
      </w:r>
      <w:r w:rsidRPr="00D3062E">
        <w:tab/>
        <w:t>Type: MonitoringMetric</w:t>
      </w:r>
      <w:bookmarkEnd w:id="4181"/>
      <w:bookmarkEnd w:id="4182"/>
      <w:bookmarkEnd w:id="4183"/>
      <w:bookmarkEnd w:id="4184"/>
      <w:bookmarkEnd w:id="4185"/>
      <w:bookmarkEnd w:id="4186"/>
      <w:bookmarkEnd w:id="418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191" w:name="_Toc160650093"/>
      <w:bookmarkStart w:id="4192" w:name="_Toc164928376"/>
      <w:bookmarkStart w:id="4193" w:name="_Toc168550239"/>
      <w:bookmarkStart w:id="4194" w:name="_Toc170118310"/>
      <w:bookmarkStart w:id="4195" w:name="_Toc157434866"/>
      <w:bookmarkStart w:id="4196" w:name="_Toc157436581"/>
      <w:bookmarkStart w:id="4197" w:name="_Toc157440421"/>
      <w:bookmarkEnd w:id="4188"/>
      <w:bookmarkEnd w:id="4189"/>
      <w:bookmarkEnd w:id="4190"/>
      <w:r w:rsidRPr="00D3062E">
        <w:rPr>
          <w:noProof/>
          <w:lang w:eastAsia="zh-CN"/>
        </w:rPr>
        <w:t>6.6</w:t>
      </w:r>
      <w:r w:rsidRPr="00D3062E">
        <w:t>.6.2.5</w:t>
      </w:r>
      <w:r w:rsidRPr="00D3062E">
        <w:tab/>
        <w:t>Type: MonPerfAnalytics</w:t>
      </w:r>
      <w:bookmarkEnd w:id="4191"/>
      <w:bookmarkEnd w:id="4192"/>
      <w:bookmarkEnd w:id="4193"/>
      <w:bookmarkEnd w:id="4194"/>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198" w:name="_Toc160650094"/>
      <w:bookmarkStart w:id="4199" w:name="_Toc164928377"/>
      <w:bookmarkStart w:id="4200" w:name="_Toc168550240"/>
      <w:bookmarkStart w:id="4201" w:name="_Toc170118311"/>
      <w:r w:rsidRPr="00D3062E">
        <w:rPr>
          <w:noProof/>
          <w:lang w:eastAsia="zh-CN"/>
        </w:rPr>
        <w:t>6.6</w:t>
      </w:r>
      <w:r w:rsidRPr="00D3062E">
        <w:t>.6.2.6</w:t>
      </w:r>
      <w:r w:rsidRPr="00D3062E">
        <w:tab/>
        <w:t>Type: MonitoringSubsc</w:t>
      </w:r>
      <w:bookmarkEnd w:id="4195"/>
      <w:bookmarkEnd w:id="4196"/>
      <w:bookmarkEnd w:id="4197"/>
      <w:bookmarkEnd w:id="4198"/>
      <w:bookmarkEnd w:id="4199"/>
      <w:bookmarkEnd w:id="4200"/>
      <w:bookmarkEnd w:id="4201"/>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202" w:name="_Toc157434867"/>
      <w:bookmarkStart w:id="4203" w:name="_Toc157436582"/>
      <w:bookmarkStart w:id="4204" w:name="_Toc157440422"/>
      <w:bookmarkStart w:id="4205" w:name="_Toc160650095"/>
      <w:bookmarkStart w:id="4206" w:name="_Toc164928378"/>
      <w:bookmarkStart w:id="4207" w:name="_Toc168550241"/>
      <w:bookmarkStart w:id="4208" w:name="_Toc170118312"/>
      <w:r w:rsidRPr="00D3062E">
        <w:rPr>
          <w:noProof/>
          <w:lang w:eastAsia="zh-CN"/>
        </w:rPr>
        <w:t>6.6</w:t>
      </w:r>
      <w:r w:rsidRPr="00D3062E">
        <w:t>.6.2.7</w:t>
      </w:r>
      <w:r w:rsidRPr="00D3062E">
        <w:tab/>
        <w:t>Type: MonitoringSubscPatch</w:t>
      </w:r>
      <w:bookmarkEnd w:id="4202"/>
      <w:bookmarkEnd w:id="4203"/>
      <w:bookmarkEnd w:id="4204"/>
      <w:bookmarkEnd w:id="4205"/>
      <w:bookmarkEnd w:id="4206"/>
      <w:bookmarkEnd w:id="4207"/>
      <w:bookmarkEnd w:id="420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209" w:name="_Toc157434868"/>
      <w:bookmarkStart w:id="4210" w:name="_Toc157436583"/>
      <w:bookmarkStart w:id="4211" w:name="_Toc157440423"/>
      <w:bookmarkStart w:id="4212" w:name="_Toc160650096"/>
      <w:bookmarkStart w:id="4213" w:name="_Toc164928379"/>
      <w:bookmarkStart w:id="4214" w:name="_Toc168550242"/>
      <w:bookmarkStart w:id="4215" w:name="_Toc170118313"/>
      <w:bookmarkStart w:id="4216" w:name="_Toc157434869"/>
      <w:bookmarkStart w:id="4217" w:name="_Toc157436584"/>
      <w:bookmarkStart w:id="4218" w:name="_Toc157440424"/>
      <w:r w:rsidRPr="00D3062E">
        <w:rPr>
          <w:noProof/>
          <w:lang w:eastAsia="zh-CN"/>
        </w:rPr>
        <w:t>6.6</w:t>
      </w:r>
      <w:r w:rsidRPr="00D3062E">
        <w:t>.6.2.8</w:t>
      </w:r>
      <w:r w:rsidRPr="00D3062E">
        <w:tab/>
        <w:t>Type: ReportingInfo</w:t>
      </w:r>
      <w:bookmarkEnd w:id="4209"/>
      <w:bookmarkEnd w:id="4210"/>
      <w:bookmarkEnd w:id="4211"/>
      <w:bookmarkEnd w:id="4212"/>
      <w:bookmarkEnd w:id="4213"/>
      <w:bookmarkEnd w:id="4214"/>
      <w:bookmarkEnd w:id="42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219" w:name="_Toc160650097"/>
      <w:bookmarkStart w:id="4220" w:name="_Toc164928380"/>
      <w:bookmarkStart w:id="4221" w:name="_Toc168550243"/>
      <w:bookmarkStart w:id="4222" w:name="_Toc170118314"/>
      <w:r w:rsidRPr="00D3062E">
        <w:rPr>
          <w:noProof/>
          <w:lang w:eastAsia="zh-CN"/>
        </w:rPr>
        <w:t>6.6</w:t>
      </w:r>
      <w:r w:rsidRPr="00D3062E">
        <w:t>.6.2.9</w:t>
      </w:r>
      <w:r w:rsidRPr="00D3062E">
        <w:tab/>
        <w:t>Type: MonitoringNotif</w:t>
      </w:r>
      <w:bookmarkEnd w:id="4216"/>
      <w:bookmarkEnd w:id="4217"/>
      <w:bookmarkEnd w:id="4218"/>
      <w:bookmarkEnd w:id="4219"/>
      <w:bookmarkEnd w:id="4220"/>
      <w:bookmarkEnd w:id="4221"/>
      <w:bookmarkEnd w:id="422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223" w:name="_Toc157434870"/>
      <w:bookmarkStart w:id="4224" w:name="_Toc157436585"/>
      <w:bookmarkStart w:id="4225" w:name="_Toc157440425"/>
      <w:bookmarkStart w:id="4226" w:name="_Toc160650098"/>
      <w:bookmarkStart w:id="4227" w:name="_Toc164928381"/>
      <w:bookmarkStart w:id="4228" w:name="_Toc168550244"/>
      <w:bookmarkStart w:id="4229" w:name="_Toc170118315"/>
      <w:bookmarkStart w:id="4230" w:name="_Toc157434871"/>
      <w:bookmarkStart w:id="4231" w:name="_Toc157436586"/>
      <w:bookmarkStart w:id="4232" w:name="_Toc157440426"/>
      <w:r w:rsidRPr="00D3062E">
        <w:rPr>
          <w:noProof/>
          <w:lang w:eastAsia="zh-CN"/>
        </w:rPr>
        <w:t>6.6</w:t>
      </w:r>
      <w:r w:rsidRPr="00D3062E">
        <w:t>.6.2.10</w:t>
      </w:r>
      <w:r w:rsidRPr="00D3062E">
        <w:tab/>
        <w:t>Type: ReportingData</w:t>
      </w:r>
      <w:bookmarkEnd w:id="4223"/>
      <w:bookmarkEnd w:id="4224"/>
      <w:bookmarkEnd w:id="4225"/>
      <w:bookmarkEnd w:id="4226"/>
      <w:bookmarkEnd w:id="4227"/>
      <w:bookmarkEnd w:id="4228"/>
      <w:bookmarkEnd w:id="4229"/>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233" w:name="_Toc160650099"/>
      <w:bookmarkStart w:id="4234" w:name="_Toc164928382"/>
      <w:bookmarkStart w:id="4235" w:name="_Toc168550245"/>
      <w:bookmarkStart w:id="4236" w:name="_Toc170118316"/>
      <w:bookmarkStart w:id="4237" w:name="_Toc157434872"/>
      <w:bookmarkStart w:id="4238" w:name="_Toc157436587"/>
      <w:bookmarkStart w:id="4239" w:name="_Toc157440427"/>
      <w:bookmarkEnd w:id="4230"/>
      <w:bookmarkEnd w:id="4231"/>
      <w:bookmarkEnd w:id="4232"/>
      <w:r w:rsidRPr="00D3062E">
        <w:rPr>
          <w:noProof/>
          <w:lang w:eastAsia="zh-CN"/>
        </w:rPr>
        <w:t>6.6</w:t>
      </w:r>
      <w:r w:rsidRPr="00D3062E">
        <w:t>.6.2.11</w:t>
      </w:r>
      <w:r w:rsidRPr="00D3062E">
        <w:tab/>
        <w:t>Type: MonPerfAnalyRes</w:t>
      </w:r>
      <w:bookmarkEnd w:id="4233"/>
      <w:bookmarkEnd w:id="4234"/>
      <w:bookmarkEnd w:id="4235"/>
      <w:bookmarkEnd w:id="42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240" w:name="_Toc160650100"/>
      <w:bookmarkStart w:id="4241" w:name="_Toc164928383"/>
      <w:bookmarkStart w:id="4242" w:name="_Toc168550246"/>
      <w:bookmarkStart w:id="4243" w:name="_Toc170118317"/>
      <w:r w:rsidRPr="00D3062E">
        <w:rPr>
          <w:noProof/>
          <w:lang w:eastAsia="zh-CN"/>
        </w:rPr>
        <w:t>6.6</w:t>
      </w:r>
      <w:r w:rsidRPr="00D3062E">
        <w:t>.6.2.12</w:t>
      </w:r>
      <w:r w:rsidRPr="00D3062E">
        <w:tab/>
        <w:t>Type: MonitoringReq</w:t>
      </w:r>
      <w:bookmarkEnd w:id="4237"/>
      <w:bookmarkEnd w:id="4238"/>
      <w:bookmarkEnd w:id="4239"/>
      <w:bookmarkEnd w:id="4240"/>
      <w:bookmarkEnd w:id="4241"/>
      <w:bookmarkEnd w:id="4242"/>
      <w:bookmarkEnd w:id="4243"/>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244" w:name="_Toc157434873"/>
      <w:bookmarkStart w:id="4245" w:name="_Toc157436588"/>
      <w:bookmarkStart w:id="4246" w:name="_Toc157440428"/>
      <w:bookmarkStart w:id="4247" w:name="_Toc160650101"/>
      <w:bookmarkStart w:id="4248" w:name="_Toc164928384"/>
      <w:bookmarkStart w:id="4249" w:name="_Toc168550247"/>
      <w:bookmarkStart w:id="4250" w:name="_Toc170118318"/>
      <w:r w:rsidRPr="00D3062E">
        <w:rPr>
          <w:noProof/>
          <w:lang w:eastAsia="zh-CN"/>
        </w:rPr>
        <w:t>6.6</w:t>
      </w:r>
      <w:r w:rsidRPr="00D3062E">
        <w:t>.6.2.13</w:t>
      </w:r>
      <w:r w:rsidRPr="00D3062E">
        <w:tab/>
        <w:t>Type: MonitoringResp</w:t>
      </w:r>
      <w:bookmarkEnd w:id="4244"/>
      <w:bookmarkEnd w:id="4245"/>
      <w:bookmarkEnd w:id="4246"/>
      <w:bookmarkEnd w:id="4247"/>
      <w:bookmarkEnd w:id="4248"/>
      <w:bookmarkEnd w:id="4249"/>
      <w:bookmarkEnd w:id="425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251" w:name="_Toc157434874"/>
      <w:bookmarkStart w:id="4252" w:name="_Toc157436589"/>
      <w:bookmarkStart w:id="4253" w:name="_Toc157440429"/>
      <w:bookmarkStart w:id="4254" w:name="_Toc160650102"/>
      <w:bookmarkStart w:id="4255" w:name="_Toc164928385"/>
      <w:bookmarkStart w:id="4256" w:name="_Toc168550248"/>
      <w:bookmarkStart w:id="4257" w:name="_Toc170118319"/>
      <w:bookmarkStart w:id="4258" w:name="_Toc157434875"/>
      <w:bookmarkStart w:id="4259" w:name="_Toc157436590"/>
      <w:bookmarkStart w:id="4260" w:name="_Toc157440430"/>
      <w:r w:rsidRPr="00D3062E">
        <w:rPr>
          <w:noProof/>
          <w:lang w:eastAsia="zh-CN"/>
        </w:rPr>
        <w:t>6.6</w:t>
      </w:r>
      <w:r w:rsidRPr="00D3062E">
        <w:t>.6.2.14</w:t>
      </w:r>
      <w:r w:rsidRPr="00D3062E">
        <w:tab/>
        <w:t>Type: MonReqMetrics</w:t>
      </w:r>
      <w:bookmarkEnd w:id="4251"/>
      <w:bookmarkEnd w:id="4252"/>
      <w:bookmarkEnd w:id="4253"/>
      <w:bookmarkEnd w:id="4254"/>
      <w:bookmarkEnd w:id="4255"/>
      <w:bookmarkEnd w:id="4256"/>
      <w:bookmarkEnd w:id="425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261" w:name="_Toc160650103"/>
      <w:bookmarkStart w:id="4262" w:name="_Toc164928386"/>
      <w:bookmarkStart w:id="4263" w:name="_Toc168550249"/>
      <w:bookmarkStart w:id="4264" w:name="_Toc170118320"/>
      <w:bookmarkStart w:id="4265" w:name="_Toc157434876"/>
      <w:bookmarkStart w:id="4266" w:name="_Toc157436591"/>
      <w:bookmarkStart w:id="4267" w:name="_Toc157440431"/>
      <w:bookmarkEnd w:id="4258"/>
      <w:bookmarkEnd w:id="4259"/>
      <w:bookmarkEnd w:id="4260"/>
      <w:r w:rsidRPr="00D3062E">
        <w:rPr>
          <w:noProof/>
          <w:lang w:eastAsia="zh-CN"/>
        </w:rPr>
        <w:t>6.6</w:t>
      </w:r>
      <w:r w:rsidRPr="00D3062E">
        <w:t>.6.2.15</w:t>
      </w:r>
      <w:r w:rsidRPr="00D3062E">
        <w:tab/>
        <w:t>Type: MonRespRepData</w:t>
      </w:r>
      <w:bookmarkEnd w:id="4261"/>
      <w:bookmarkEnd w:id="4262"/>
      <w:bookmarkEnd w:id="4263"/>
      <w:bookmarkEnd w:id="4264"/>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268" w:name="_Toc160650104"/>
      <w:bookmarkStart w:id="4269" w:name="_Toc164928387"/>
      <w:bookmarkStart w:id="4270" w:name="_Toc168550250"/>
      <w:bookmarkStart w:id="4271" w:name="_Toc170118321"/>
      <w:r w:rsidRPr="00D3062E">
        <w:rPr>
          <w:noProof/>
          <w:lang w:eastAsia="zh-CN"/>
        </w:rPr>
        <w:t>6.6</w:t>
      </w:r>
      <w:r w:rsidRPr="00D3062E">
        <w:rPr>
          <w:lang w:val="en-US"/>
        </w:rPr>
        <w:t>.6.3</w:t>
      </w:r>
      <w:r w:rsidRPr="00D3062E">
        <w:rPr>
          <w:lang w:val="en-US"/>
        </w:rPr>
        <w:tab/>
        <w:t>Simple data types and enumerations</w:t>
      </w:r>
      <w:bookmarkEnd w:id="4265"/>
      <w:bookmarkEnd w:id="4266"/>
      <w:bookmarkEnd w:id="4267"/>
      <w:bookmarkEnd w:id="4268"/>
      <w:bookmarkEnd w:id="4269"/>
      <w:bookmarkEnd w:id="4270"/>
      <w:bookmarkEnd w:id="4271"/>
    </w:p>
    <w:p w14:paraId="4D4D158A" w14:textId="77777777" w:rsidR="009A4BE1" w:rsidRPr="00D3062E" w:rsidRDefault="009A4BE1" w:rsidP="009A4BE1">
      <w:pPr>
        <w:pStyle w:val="51"/>
      </w:pPr>
      <w:bookmarkStart w:id="4272" w:name="_Toc157434877"/>
      <w:bookmarkStart w:id="4273" w:name="_Toc157436592"/>
      <w:bookmarkStart w:id="4274" w:name="_Toc157440432"/>
      <w:bookmarkStart w:id="4275" w:name="_Toc160650105"/>
      <w:bookmarkStart w:id="4276" w:name="_Toc164928388"/>
      <w:bookmarkStart w:id="4277" w:name="_Toc168550251"/>
      <w:bookmarkStart w:id="4278" w:name="_Toc170118322"/>
      <w:r w:rsidRPr="00D3062E">
        <w:rPr>
          <w:noProof/>
          <w:lang w:eastAsia="zh-CN"/>
        </w:rPr>
        <w:t>6.6</w:t>
      </w:r>
      <w:r w:rsidRPr="00D3062E">
        <w:t>.6.3.1</w:t>
      </w:r>
      <w:r w:rsidRPr="00D3062E">
        <w:tab/>
        <w:t>Introduction</w:t>
      </w:r>
      <w:bookmarkEnd w:id="4272"/>
      <w:bookmarkEnd w:id="4273"/>
      <w:bookmarkEnd w:id="4274"/>
      <w:bookmarkEnd w:id="4275"/>
      <w:bookmarkEnd w:id="4276"/>
      <w:bookmarkEnd w:id="4277"/>
      <w:bookmarkEnd w:id="427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279" w:name="_Toc157434878"/>
      <w:bookmarkStart w:id="4280" w:name="_Toc157436593"/>
      <w:bookmarkStart w:id="4281" w:name="_Toc157440433"/>
      <w:bookmarkStart w:id="4282" w:name="_Toc160650106"/>
      <w:bookmarkStart w:id="4283" w:name="_Toc164928389"/>
      <w:bookmarkStart w:id="4284" w:name="_Toc168550252"/>
      <w:bookmarkStart w:id="4285" w:name="_Toc170118323"/>
      <w:r w:rsidRPr="00D3062E">
        <w:rPr>
          <w:noProof/>
          <w:lang w:eastAsia="zh-CN"/>
        </w:rPr>
        <w:t>6.6</w:t>
      </w:r>
      <w:r w:rsidRPr="00D3062E">
        <w:t>.6.3.2</w:t>
      </w:r>
      <w:r w:rsidRPr="00D3062E">
        <w:tab/>
        <w:t>Simple data types</w:t>
      </w:r>
      <w:bookmarkEnd w:id="4279"/>
      <w:bookmarkEnd w:id="4280"/>
      <w:bookmarkEnd w:id="4281"/>
      <w:bookmarkEnd w:id="4282"/>
      <w:bookmarkEnd w:id="4283"/>
      <w:bookmarkEnd w:id="4284"/>
      <w:bookmarkEnd w:id="4285"/>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286" w:name="_Toc160650107"/>
      <w:bookmarkStart w:id="4287" w:name="_Toc164928390"/>
      <w:bookmarkStart w:id="4288" w:name="_Toc168550253"/>
      <w:bookmarkStart w:id="4289" w:name="_Toc170118324"/>
      <w:bookmarkStart w:id="4290" w:name="_Toc157434880"/>
      <w:bookmarkStart w:id="4291" w:name="_Toc157436595"/>
      <w:bookmarkStart w:id="4292" w:name="_Toc157440435"/>
      <w:r w:rsidRPr="00D3062E">
        <w:rPr>
          <w:noProof/>
          <w:lang w:eastAsia="zh-CN"/>
        </w:rPr>
        <w:t>6.6</w:t>
      </w:r>
      <w:r w:rsidRPr="00D3062E">
        <w:t>.6.3.3</w:t>
      </w:r>
      <w:r w:rsidRPr="00D3062E">
        <w:tab/>
        <w:t>Enumeration: MonPerfMetric</w:t>
      </w:r>
      <w:bookmarkEnd w:id="4286"/>
      <w:bookmarkEnd w:id="4287"/>
      <w:bookmarkEnd w:id="4288"/>
      <w:bookmarkEnd w:id="4289"/>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293" w:name="_Toc160650108"/>
      <w:bookmarkStart w:id="4294" w:name="_Toc164928391"/>
      <w:bookmarkStart w:id="4295" w:name="_Toc168550254"/>
      <w:bookmarkStart w:id="4296" w:name="_Toc17011832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90"/>
      <w:bookmarkEnd w:id="4291"/>
      <w:bookmarkEnd w:id="4292"/>
      <w:bookmarkEnd w:id="4293"/>
      <w:bookmarkEnd w:id="4294"/>
      <w:bookmarkEnd w:id="4295"/>
      <w:bookmarkEnd w:id="4296"/>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297" w:name="_Toc157434881"/>
      <w:bookmarkStart w:id="4298" w:name="_Toc157436596"/>
      <w:bookmarkStart w:id="4299" w:name="_Toc157440436"/>
      <w:bookmarkStart w:id="4300" w:name="_Toc160650109"/>
      <w:bookmarkStart w:id="4301" w:name="_Toc164928392"/>
      <w:bookmarkStart w:id="4302" w:name="_Toc168550255"/>
      <w:bookmarkStart w:id="4303" w:name="_Toc170118326"/>
      <w:r w:rsidRPr="00D3062E">
        <w:rPr>
          <w:noProof/>
          <w:lang w:eastAsia="zh-CN"/>
        </w:rPr>
        <w:t>6.6</w:t>
      </w:r>
      <w:r w:rsidRPr="00D3062E">
        <w:t>.6.5</w:t>
      </w:r>
      <w:r w:rsidRPr="00D3062E">
        <w:tab/>
        <w:t>Binary data</w:t>
      </w:r>
      <w:bookmarkEnd w:id="4297"/>
      <w:bookmarkEnd w:id="4298"/>
      <w:bookmarkEnd w:id="4299"/>
      <w:bookmarkEnd w:id="4300"/>
      <w:bookmarkEnd w:id="4301"/>
      <w:bookmarkEnd w:id="4302"/>
      <w:bookmarkEnd w:id="4303"/>
    </w:p>
    <w:p w14:paraId="65B7D00B" w14:textId="77777777" w:rsidR="009A4BE1" w:rsidRPr="00D3062E" w:rsidRDefault="009A4BE1" w:rsidP="009A4BE1">
      <w:pPr>
        <w:pStyle w:val="51"/>
      </w:pPr>
      <w:bookmarkStart w:id="4304" w:name="_Toc157434882"/>
      <w:bookmarkStart w:id="4305" w:name="_Toc157436597"/>
      <w:bookmarkStart w:id="4306" w:name="_Toc157440437"/>
      <w:bookmarkStart w:id="4307" w:name="_Toc160650110"/>
      <w:bookmarkStart w:id="4308" w:name="_Toc164928393"/>
      <w:bookmarkStart w:id="4309" w:name="_Toc168550256"/>
      <w:bookmarkStart w:id="4310" w:name="_Toc170118327"/>
      <w:r w:rsidRPr="00D3062E">
        <w:rPr>
          <w:noProof/>
          <w:lang w:eastAsia="zh-CN"/>
        </w:rPr>
        <w:t>6.6</w:t>
      </w:r>
      <w:r w:rsidRPr="00D3062E">
        <w:t>.6.5.1</w:t>
      </w:r>
      <w:r w:rsidRPr="00D3062E">
        <w:tab/>
        <w:t>Binary Data Types</w:t>
      </w:r>
      <w:bookmarkEnd w:id="4304"/>
      <w:bookmarkEnd w:id="4305"/>
      <w:bookmarkEnd w:id="4306"/>
      <w:bookmarkEnd w:id="4307"/>
      <w:bookmarkEnd w:id="4308"/>
      <w:bookmarkEnd w:id="4309"/>
      <w:bookmarkEnd w:id="4310"/>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311" w:name="_Toc157434883"/>
      <w:bookmarkStart w:id="4312" w:name="_Toc157436598"/>
      <w:bookmarkStart w:id="4313" w:name="_Toc157440438"/>
      <w:bookmarkStart w:id="4314" w:name="_Toc160650111"/>
      <w:bookmarkStart w:id="4315" w:name="_Toc164928394"/>
      <w:bookmarkStart w:id="4316" w:name="_Toc168550257"/>
      <w:bookmarkStart w:id="4317" w:name="_Toc170118328"/>
      <w:r w:rsidRPr="00D3062E">
        <w:rPr>
          <w:noProof/>
          <w:lang w:eastAsia="zh-CN"/>
        </w:rPr>
        <w:t>6.6</w:t>
      </w:r>
      <w:r w:rsidRPr="00D3062E">
        <w:t>.7</w:t>
      </w:r>
      <w:r w:rsidRPr="00D3062E">
        <w:tab/>
        <w:t>Error Handling</w:t>
      </w:r>
      <w:bookmarkEnd w:id="4311"/>
      <w:bookmarkEnd w:id="4312"/>
      <w:bookmarkEnd w:id="4313"/>
      <w:bookmarkEnd w:id="4314"/>
      <w:bookmarkEnd w:id="4315"/>
      <w:bookmarkEnd w:id="4316"/>
      <w:bookmarkEnd w:id="4317"/>
    </w:p>
    <w:p w14:paraId="47673EE5" w14:textId="77777777" w:rsidR="009A4BE1" w:rsidRPr="00D3062E" w:rsidRDefault="009A4BE1" w:rsidP="009A4BE1">
      <w:pPr>
        <w:pStyle w:val="41"/>
      </w:pPr>
      <w:bookmarkStart w:id="4318" w:name="_Toc157434884"/>
      <w:bookmarkStart w:id="4319" w:name="_Toc157436599"/>
      <w:bookmarkStart w:id="4320" w:name="_Toc157440439"/>
      <w:bookmarkStart w:id="4321" w:name="_Toc160650112"/>
      <w:bookmarkStart w:id="4322" w:name="_Toc164928395"/>
      <w:bookmarkStart w:id="4323" w:name="_Toc168550258"/>
      <w:bookmarkStart w:id="4324" w:name="_Toc170118329"/>
      <w:r w:rsidRPr="00D3062E">
        <w:rPr>
          <w:noProof/>
          <w:lang w:eastAsia="zh-CN"/>
        </w:rPr>
        <w:t>6.6</w:t>
      </w:r>
      <w:r w:rsidRPr="00D3062E">
        <w:t>.7.1</w:t>
      </w:r>
      <w:r w:rsidRPr="00D3062E">
        <w:tab/>
        <w:t>General</w:t>
      </w:r>
      <w:bookmarkEnd w:id="4318"/>
      <w:bookmarkEnd w:id="4319"/>
      <w:bookmarkEnd w:id="4320"/>
      <w:bookmarkEnd w:id="4321"/>
      <w:bookmarkEnd w:id="4322"/>
      <w:bookmarkEnd w:id="4323"/>
      <w:bookmarkEnd w:id="43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325" w:name="_Toc157434885"/>
      <w:bookmarkStart w:id="4326" w:name="_Toc157436600"/>
      <w:bookmarkStart w:id="4327" w:name="_Toc157440440"/>
      <w:bookmarkStart w:id="4328" w:name="_Toc160650113"/>
      <w:bookmarkStart w:id="4329" w:name="_Toc164928396"/>
      <w:bookmarkStart w:id="4330" w:name="_Toc168550259"/>
      <w:bookmarkStart w:id="4331" w:name="_Toc170118330"/>
      <w:r w:rsidRPr="00D3062E">
        <w:rPr>
          <w:noProof/>
          <w:lang w:eastAsia="zh-CN"/>
        </w:rPr>
        <w:t>6.6</w:t>
      </w:r>
      <w:r w:rsidRPr="00D3062E">
        <w:t>.7.2</w:t>
      </w:r>
      <w:r w:rsidRPr="00D3062E">
        <w:tab/>
        <w:t>Protocol Errors</w:t>
      </w:r>
      <w:bookmarkEnd w:id="4325"/>
      <w:bookmarkEnd w:id="4326"/>
      <w:bookmarkEnd w:id="4327"/>
      <w:bookmarkEnd w:id="4328"/>
      <w:bookmarkEnd w:id="4329"/>
      <w:bookmarkEnd w:id="4330"/>
      <w:bookmarkEnd w:id="4331"/>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332" w:name="_Toc157434886"/>
      <w:bookmarkStart w:id="4333" w:name="_Toc157436601"/>
      <w:bookmarkStart w:id="4334" w:name="_Toc157440441"/>
      <w:bookmarkStart w:id="4335" w:name="_Toc160650114"/>
      <w:bookmarkStart w:id="4336" w:name="_Toc164928397"/>
      <w:bookmarkStart w:id="4337" w:name="_Toc168550260"/>
      <w:bookmarkStart w:id="4338" w:name="_Toc170118331"/>
      <w:r w:rsidRPr="00D3062E">
        <w:rPr>
          <w:noProof/>
          <w:lang w:eastAsia="zh-CN"/>
        </w:rPr>
        <w:t>6.6</w:t>
      </w:r>
      <w:r w:rsidRPr="00D3062E">
        <w:t>.7.3</w:t>
      </w:r>
      <w:r w:rsidRPr="00D3062E">
        <w:tab/>
        <w:t>Application Errors</w:t>
      </w:r>
      <w:bookmarkEnd w:id="4332"/>
      <w:bookmarkEnd w:id="4333"/>
      <w:bookmarkEnd w:id="4334"/>
      <w:bookmarkEnd w:id="4335"/>
      <w:bookmarkEnd w:id="4336"/>
      <w:bookmarkEnd w:id="4337"/>
      <w:bookmarkEnd w:id="4338"/>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339" w:name="_Toc157434887"/>
      <w:bookmarkStart w:id="4340" w:name="_Toc157436602"/>
      <w:bookmarkStart w:id="4341" w:name="_Toc157440442"/>
      <w:bookmarkStart w:id="4342" w:name="_Toc160650115"/>
      <w:bookmarkStart w:id="4343" w:name="_Toc164928398"/>
      <w:bookmarkStart w:id="4344" w:name="_Toc168550261"/>
      <w:bookmarkStart w:id="4345" w:name="_Toc170118332"/>
      <w:r w:rsidRPr="00D3062E">
        <w:rPr>
          <w:noProof/>
          <w:lang w:eastAsia="zh-CN"/>
        </w:rPr>
        <w:t>6.6</w:t>
      </w:r>
      <w:r w:rsidRPr="00D3062E">
        <w:t>.8</w:t>
      </w:r>
      <w:r w:rsidRPr="00D3062E">
        <w:rPr>
          <w:lang w:eastAsia="zh-CN"/>
        </w:rPr>
        <w:tab/>
        <w:t>Feature negotiation</w:t>
      </w:r>
      <w:bookmarkEnd w:id="4339"/>
      <w:bookmarkEnd w:id="4340"/>
      <w:bookmarkEnd w:id="4341"/>
      <w:bookmarkEnd w:id="4342"/>
      <w:bookmarkEnd w:id="4343"/>
      <w:bookmarkEnd w:id="4344"/>
      <w:bookmarkEnd w:id="434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346" w:name="_Toc157434888"/>
      <w:bookmarkStart w:id="4347" w:name="_Toc157436603"/>
      <w:bookmarkStart w:id="4348" w:name="_Toc157440443"/>
      <w:bookmarkStart w:id="4349" w:name="_Toc160650116"/>
      <w:bookmarkStart w:id="4350" w:name="_Toc164928399"/>
      <w:bookmarkStart w:id="4351" w:name="_Toc168550262"/>
      <w:bookmarkStart w:id="4352" w:name="_Toc170118333"/>
      <w:r w:rsidRPr="00D3062E">
        <w:rPr>
          <w:noProof/>
          <w:lang w:eastAsia="zh-CN"/>
        </w:rPr>
        <w:t>6.6</w:t>
      </w:r>
      <w:r w:rsidRPr="00D3062E">
        <w:t>.9</w:t>
      </w:r>
      <w:r w:rsidRPr="00D3062E">
        <w:tab/>
        <w:t>Security</w:t>
      </w:r>
      <w:bookmarkEnd w:id="4346"/>
      <w:bookmarkEnd w:id="4347"/>
      <w:bookmarkEnd w:id="4348"/>
      <w:bookmarkEnd w:id="4349"/>
      <w:bookmarkEnd w:id="4350"/>
      <w:bookmarkEnd w:id="4351"/>
      <w:bookmarkEnd w:id="435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353" w:name="_Toc157434889"/>
      <w:bookmarkStart w:id="4354" w:name="_Toc157436604"/>
      <w:bookmarkStart w:id="4355" w:name="_Toc157440444"/>
      <w:bookmarkStart w:id="4356" w:name="_Toc160650117"/>
      <w:bookmarkStart w:id="4357" w:name="_Toc164928400"/>
      <w:bookmarkStart w:id="4358" w:name="_Toc168550263"/>
      <w:bookmarkStart w:id="4359" w:name="_Toc170118334"/>
      <w:r w:rsidRPr="00D3062E">
        <w:t>6.7</w:t>
      </w:r>
      <w:r w:rsidRPr="00D3062E">
        <w:tab/>
        <w:t>NSCE_InfoCollection API</w:t>
      </w:r>
      <w:bookmarkEnd w:id="4353"/>
      <w:bookmarkEnd w:id="4354"/>
      <w:bookmarkEnd w:id="4355"/>
      <w:bookmarkEnd w:id="4356"/>
      <w:bookmarkEnd w:id="4357"/>
      <w:bookmarkEnd w:id="4358"/>
      <w:bookmarkEnd w:id="4359"/>
    </w:p>
    <w:p w14:paraId="10A131A4" w14:textId="77777777" w:rsidR="005D3D4F" w:rsidRPr="00D3062E" w:rsidRDefault="005D3D4F" w:rsidP="005D3D4F">
      <w:pPr>
        <w:pStyle w:val="31"/>
      </w:pPr>
      <w:bookmarkStart w:id="4360" w:name="_Toc157434890"/>
      <w:bookmarkStart w:id="4361" w:name="_Toc157436605"/>
      <w:bookmarkStart w:id="4362" w:name="_Toc157440445"/>
      <w:bookmarkStart w:id="4363" w:name="_Toc160650118"/>
      <w:bookmarkStart w:id="4364" w:name="_Toc164928401"/>
      <w:bookmarkStart w:id="4365" w:name="_Toc168550264"/>
      <w:bookmarkStart w:id="4366" w:name="_Toc170118335"/>
      <w:r w:rsidRPr="00D3062E">
        <w:t>6.7.1</w:t>
      </w:r>
      <w:r w:rsidRPr="00D3062E">
        <w:tab/>
        <w:t>Introduction</w:t>
      </w:r>
      <w:bookmarkEnd w:id="4360"/>
      <w:bookmarkEnd w:id="4361"/>
      <w:bookmarkEnd w:id="4362"/>
      <w:bookmarkEnd w:id="4363"/>
      <w:bookmarkEnd w:id="4364"/>
      <w:bookmarkEnd w:id="4365"/>
      <w:bookmarkEnd w:id="4366"/>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367" w:name="_Toc157434891"/>
      <w:bookmarkStart w:id="4368" w:name="_Toc157436606"/>
      <w:bookmarkStart w:id="4369" w:name="_Toc157440446"/>
      <w:bookmarkStart w:id="4370" w:name="_Toc160650119"/>
      <w:bookmarkStart w:id="4371" w:name="_Toc164928402"/>
      <w:bookmarkStart w:id="4372" w:name="_Toc168550265"/>
      <w:bookmarkStart w:id="4373" w:name="_Toc170118336"/>
      <w:r w:rsidRPr="00D3062E">
        <w:t>6.7.2</w:t>
      </w:r>
      <w:r w:rsidRPr="00D3062E">
        <w:tab/>
        <w:t>Usage of HTTP</w:t>
      </w:r>
      <w:bookmarkEnd w:id="4367"/>
      <w:bookmarkEnd w:id="4368"/>
      <w:bookmarkEnd w:id="4369"/>
      <w:bookmarkEnd w:id="4370"/>
      <w:bookmarkEnd w:id="4371"/>
      <w:bookmarkEnd w:id="4372"/>
      <w:bookmarkEnd w:id="437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374" w:name="_Toc157434892"/>
      <w:bookmarkStart w:id="4375" w:name="_Toc157436607"/>
      <w:bookmarkStart w:id="4376" w:name="_Toc157440447"/>
      <w:bookmarkStart w:id="4377" w:name="_Toc160650120"/>
      <w:bookmarkStart w:id="4378" w:name="_Toc164928403"/>
      <w:bookmarkStart w:id="4379" w:name="_Toc168550266"/>
      <w:bookmarkStart w:id="4380" w:name="_Toc170118337"/>
      <w:r w:rsidRPr="00D3062E">
        <w:t>6.7.3</w:t>
      </w:r>
      <w:r w:rsidRPr="00D3062E">
        <w:tab/>
        <w:t>Resources</w:t>
      </w:r>
      <w:bookmarkEnd w:id="4374"/>
      <w:bookmarkEnd w:id="4375"/>
      <w:bookmarkEnd w:id="4376"/>
      <w:bookmarkEnd w:id="4377"/>
      <w:bookmarkEnd w:id="4378"/>
      <w:bookmarkEnd w:id="4379"/>
      <w:bookmarkEnd w:id="4380"/>
    </w:p>
    <w:p w14:paraId="2F6A7EFA" w14:textId="77777777" w:rsidR="000D79BC" w:rsidRPr="00D3062E" w:rsidRDefault="000D79BC" w:rsidP="000D79BC">
      <w:pPr>
        <w:pStyle w:val="41"/>
      </w:pPr>
      <w:bookmarkStart w:id="4381" w:name="_Toc157434893"/>
      <w:bookmarkStart w:id="4382" w:name="_Toc157436608"/>
      <w:bookmarkStart w:id="4383" w:name="_Toc157440448"/>
      <w:bookmarkStart w:id="4384" w:name="_Toc160650121"/>
      <w:bookmarkStart w:id="4385" w:name="_Toc164928404"/>
      <w:bookmarkStart w:id="4386" w:name="_Toc168550267"/>
      <w:bookmarkStart w:id="4387" w:name="_Toc170118338"/>
      <w:r w:rsidRPr="00D3062E">
        <w:t>6.7.3.1</w:t>
      </w:r>
      <w:r w:rsidRPr="00D3062E">
        <w:tab/>
        <w:t>Overview</w:t>
      </w:r>
      <w:bookmarkEnd w:id="4381"/>
      <w:bookmarkEnd w:id="4382"/>
      <w:bookmarkEnd w:id="4383"/>
      <w:bookmarkEnd w:id="4384"/>
      <w:bookmarkEnd w:id="4385"/>
      <w:bookmarkEnd w:id="4386"/>
      <w:bookmarkEnd w:id="438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4388" w:name="_MON_1770327432"/>
    <w:bookmarkEnd w:id="438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9pt;height:163.15pt" o:ole="">
            <v:imagedata r:id="rId149" o:title=""/>
          </v:shape>
          <o:OLEObject Type="Embed" ProgID="Word.Document.8" ShapeID="_x0000_i1097" DrawAspect="Content" ObjectID="_1781925840"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4389" w:name="_Toc157434894"/>
      <w:bookmarkStart w:id="4390" w:name="_Toc157436609"/>
      <w:bookmarkStart w:id="4391" w:name="_Toc157440449"/>
      <w:bookmarkStart w:id="4392" w:name="_Toc160650122"/>
      <w:bookmarkStart w:id="4393" w:name="_Toc164928405"/>
      <w:bookmarkStart w:id="4394" w:name="_Toc168550268"/>
      <w:bookmarkStart w:id="4395" w:name="_Toc17011833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4389"/>
      <w:bookmarkEnd w:id="4390"/>
      <w:bookmarkEnd w:id="4391"/>
      <w:bookmarkEnd w:id="4392"/>
      <w:bookmarkEnd w:id="4393"/>
      <w:bookmarkEnd w:id="4394"/>
      <w:bookmarkEnd w:id="4395"/>
    </w:p>
    <w:p w14:paraId="4592990A" w14:textId="77777777" w:rsidR="000D79BC" w:rsidRPr="00D3062E" w:rsidRDefault="000D79BC" w:rsidP="000D79BC">
      <w:pPr>
        <w:pStyle w:val="51"/>
      </w:pPr>
      <w:bookmarkStart w:id="4396" w:name="_Toc157434895"/>
      <w:bookmarkStart w:id="4397" w:name="_Toc157436610"/>
      <w:bookmarkStart w:id="4398" w:name="_Toc157440450"/>
      <w:bookmarkStart w:id="4399" w:name="_Toc160650123"/>
      <w:bookmarkStart w:id="4400" w:name="_Toc164928406"/>
      <w:bookmarkStart w:id="4401" w:name="_Toc168550269"/>
      <w:bookmarkStart w:id="4402" w:name="_Toc170118340"/>
      <w:r w:rsidRPr="00D3062E">
        <w:t>6.7.3.2.1</w:t>
      </w:r>
      <w:r w:rsidRPr="00D3062E">
        <w:tab/>
        <w:t>Description</w:t>
      </w:r>
      <w:bookmarkEnd w:id="4396"/>
      <w:bookmarkEnd w:id="4397"/>
      <w:bookmarkEnd w:id="4398"/>
      <w:bookmarkEnd w:id="4399"/>
      <w:bookmarkEnd w:id="4400"/>
      <w:bookmarkEnd w:id="4401"/>
      <w:bookmarkEnd w:id="4402"/>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4403" w:name="_Toc157434896"/>
      <w:bookmarkStart w:id="4404" w:name="_Toc157436611"/>
      <w:bookmarkStart w:id="4405" w:name="_Toc157440451"/>
      <w:bookmarkStart w:id="4406" w:name="_Toc160650124"/>
      <w:bookmarkStart w:id="4407" w:name="_Toc164928407"/>
      <w:bookmarkStart w:id="4408" w:name="_Toc168550270"/>
      <w:bookmarkStart w:id="4409" w:name="_Toc170118341"/>
      <w:r w:rsidRPr="00D3062E">
        <w:t>6.7.3.2.2</w:t>
      </w:r>
      <w:r w:rsidRPr="00D3062E">
        <w:rPr>
          <w:lang w:eastAsia="zh-CN"/>
        </w:rPr>
        <w:tab/>
        <w:t>Resource Definition</w:t>
      </w:r>
      <w:bookmarkEnd w:id="4403"/>
      <w:bookmarkEnd w:id="4404"/>
      <w:bookmarkEnd w:id="4405"/>
      <w:bookmarkEnd w:id="4406"/>
      <w:bookmarkEnd w:id="4407"/>
      <w:bookmarkEnd w:id="4408"/>
      <w:bookmarkEnd w:id="4409"/>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4410" w:name="_Toc157434897"/>
      <w:bookmarkStart w:id="4411" w:name="_Toc157436612"/>
      <w:bookmarkStart w:id="4412" w:name="_Toc157440452"/>
      <w:bookmarkStart w:id="4413" w:name="_Toc160650125"/>
      <w:bookmarkStart w:id="4414" w:name="_Toc164928408"/>
      <w:bookmarkStart w:id="4415" w:name="_Toc168550271"/>
      <w:bookmarkStart w:id="4416" w:name="_Toc170118342"/>
      <w:r w:rsidRPr="00D3062E">
        <w:t>6.7.3.2.3</w:t>
      </w:r>
      <w:r w:rsidRPr="00D3062E">
        <w:rPr>
          <w:lang w:eastAsia="zh-CN"/>
        </w:rPr>
        <w:tab/>
        <w:t>Resource Standard Methods</w:t>
      </w:r>
      <w:bookmarkEnd w:id="4410"/>
      <w:bookmarkEnd w:id="4411"/>
      <w:bookmarkEnd w:id="4412"/>
      <w:bookmarkEnd w:id="4413"/>
      <w:bookmarkEnd w:id="4414"/>
      <w:bookmarkEnd w:id="4415"/>
      <w:bookmarkEnd w:id="4416"/>
    </w:p>
    <w:p w14:paraId="515BA57A" w14:textId="77777777" w:rsidR="000D79BC" w:rsidRPr="00D3062E" w:rsidRDefault="000D79BC" w:rsidP="000B7712">
      <w:pPr>
        <w:pStyle w:val="6"/>
      </w:pPr>
      <w:bookmarkStart w:id="4417" w:name="_Toc157434898"/>
      <w:bookmarkStart w:id="4418" w:name="_Toc157436613"/>
      <w:bookmarkStart w:id="4419" w:name="_Toc157440453"/>
      <w:bookmarkStart w:id="4420" w:name="_Toc160650126"/>
      <w:bookmarkStart w:id="4421" w:name="_Toc164928409"/>
      <w:bookmarkStart w:id="4422" w:name="_Toc168550272"/>
      <w:bookmarkStart w:id="4423" w:name="_Toc170118343"/>
      <w:r w:rsidRPr="00D3062E">
        <w:t>6.7.3.2.3.1</w:t>
      </w:r>
      <w:r w:rsidRPr="00D3062E">
        <w:tab/>
        <w:t>POST</w:t>
      </w:r>
      <w:bookmarkEnd w:id="4417"/>
      <w:bookmarkEnd w:id="4418"/>
      <w:bookmarkEnd w:id="4419"/>
      <w:bookmarkEnd w:id="4420"/>
      <w:bookmarkEnd w:id="4421"/>
      <w:bookmarkEnd w:id="4422"/>
      <w:bookmarkEnd w:id="4423"/>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4424" w:name="_Toc157434899"/>
      <w:bookmarkStart w:id="4425" w:name="_Toc157436614"/>
      <w:bookmarkStart w:id="4426" w:name="_Toc157440454"/>
      <w:bookmarkStart w:id="4427" w:name="_Toc160650127"/>
      <w:bookmarkStart w:id="4428" w:name="_Toc164928410"/>
      <w:bookmarkStart w:id="4429" w:name="_Toc168550273"/>
      <w:bookmarkStart w:id="4430" w:name="_Toc170118344"/>
      <w:r w:rsidRPr="00D3062E">
        <w:rPr>
          <w:lang w:eastAsia="zh-CN"/>
        </w:rPr>
        <w:t>6.7.3.2.4</w:t>
      </w:r>
      <w:r w:rsidRPr="00D3062E">
        <w:rPr>
          <w:lang w:eastAsia="zh-CN"/>
        </w:rPr>
        <w:tab/>
        <w:t>Resource Custom Operations</w:t>
      </w:r>
      <w:bookmarkEnd w:id="4424"/>
      <w:bookmarkEnd w:id="4425"/>
      <w:bookmarkEnd w:id="4426"/>
      <w:bookmarkEnd w:id="4427"/>
      <w:bookmarkEnd w:id="4428"/>
      <w:bookmarkEnd w:id="4429"/>
      <w:bookmarkEnd w:id="443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4431" w:name="_Toc157434900"/>
      <w:bookmarkStart w:id="4432" w:name="_Toc157436615"/>
      <w:bookmarkStart w:id="4433" w:name="_Toc157440455"/>
      <w:bookmarkStart w:id="4434" w:name="_Toc160650128"/>
      <w:bookmarkStart w:id="4435" w:name="_Toc164928411"/>
      <w:bookmarkStart w:id="4436" w:name="_Toc168550274"/>
      <w:bookmarkStart w:id="4437" w:name="_Toc170118345"/>
      <w:r w:rsidRPr="00D3062E">
        <w:t>6.7.3.3</w:t>
      </w:r>
      <w:r w:rsidRPr="00D3062E">
        <w:tab/>
        <w:t>Resource: Individual Information Collection Subscription</w:t>
      </w:r>
      <w:bookmarkEnd w:id="4431"/>
      <w:bookmarkEnd w:id="4432"/>
      <w:bookmarkEnd w:id="4433"/>
      <w:bookmarkEnd w:id="4434"/>
      <w:bookmarkEnd w:id="4435"/>
      <w:bookmarkEnd w:id="4436"/>
      <w:bookmarkEnd w:id="4437"/>
    </w:p>
    <w:p w14:paraId="21398418" w14:textId="77777777" w:rsidR="000D79BC" w:rsidRPr="00D3062E" w:rsidRDefault="000D79BC" w:rsidP="000D79BC">
      <w:pPr>
        <w:pStyle w:val="51"/>
        <w:rPr>
          <w:lang w:eastAsia="zh-CN"/>
        </w:rPr>
      </w:pPr>
      <w:bookmarkStart w:id="4438" w:name="_Toc157434901"/>
      <w:bookmarkStart w:id="4439" w:name="_Toc157436616"/>
      <w:bookmarkStart w:id="4440" w:name="_Toc157440456"/>
      <w:bookmarkStart w:id="4441" w:name="_Toc160650129"/>
      <w:bookmarkStart w:id="4442" w:name="_Toc164928412"/>
      <w:bookmarkStart w:id="4443" w:name="_Toc168550275"/>
      <w:bookmarkStart w:id="4444" w:name="_Toc170118346"/>
      <w:r w:rsidRPr="00D3062E">
        <w:t>6.7.3.3</w:t>
      </w:r>
      <w:r w:rsidRPr="00D3062E">
        <w:rPr>
          <w:lang w:eastAsia="zh-CN"/>
        </w:rPr>
        <w:t>.1</w:t>
      </w:r>
      <w:r w:rsidRPr="00D3062E">
        <w:rPr>
          <w:lang w:eastAsia="zh-CN"/>
        </w:rPr>
        <w:tab/>
        <w:t>Description</w:t>
      </w:r>
      <w:bookmarkEnd w:id="4438"/>
      <w:bookmarkEnd w:id="4439"/>
      <w:bookmarkEnd w:id="4440"/>
      <w:bookmarkEnd w:id="4441"/>
      <w:bookmarkEnd w:id="4442"/>
      <w:bookmarkEnd w:id="4443"/>
      <w:bookmarkEnd w:id="444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4445" w:name="_Toc157434902"/>
      <w:bookmarkStart w:id="4446" w:name="_Toc157436617"/>
      <w:bookmarkStart w:id="4447" w:name="_Toc157440457"/>
      <w:bookmarkStart w:id="4448" w:name="_Toc160650130"/>
      <w:bookmarkStart w:id="4449" w:name="_Toc164928413"/>
      <w:bookmarkStart w:id="4450" w:name="_Toc168550276"/>
      <w:bookmarkStart w:id="4451" w:name="_Toc170118347"/>
      <w:r w:rsidRPr="00D3062E">
        <w:t>6.7.3.3</w:t>
      </w:r>
      <w:r w:rsidRPr="00D3062E">
        <w:rPr>
          <w:lang w:eastAsia="zh-CN"/>
        </w:rPr>
        <w:t>.2</w:t>
      </w:r>
      <w:r w:rsidRPr="00D3062E">
        <w:rPr>
          <w:lang w:eastAsia="zh-CN"/>
        </w:rPr>
        <w:tab/>
        <w:t>Resource Definition</w:t>
      </w:r>
      <w:bookmarkEnd w:id="4445"/>
      <w:bookmarkEnd w:id="4446"/>
      <w:bookmarkEnd w:id="4447"/>
      <w:bookmarkEnd w:id="4448"/>
      <w:bookmarkEnd w:id="4449"/>
      <w:bookmarkEnd w:id="4450"/>
      <w:bookmarkEnd w:id="4451"/>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4452" w:name="_Toc157434903"/>
      <w:bookmarkStart w:id="4453" w:name="_Toc157436618"/>
      <w:bookmarkStart w:id="4454" w:name="_Toc157440458"/>
      <w:bookmarkStart w:id="4455" w:name="_Toc160650131"/>
      <w:bookmarkStart w:id="4456" w:name="_Toc164928414"/>
      <w:bookmarkStart w:id="4457" w:name="_Toc168550277"/>
      <w:bookmarkStart w:id="4458" w:name="_Toc170118348"/>
      <w:r w:rsidRPr="00D3062E">
        <w:t>6.7.3.3</w:t>
      </w:r>
      <w:r w:rsidRPr="00D3062E">
        <w:rPr>
          <w:lang w:eastAsia="zh-CN"/>
        </w:rPr>
        <w:t>.3</w:t>
      </w:r>
      <w:r w:rsidRPr="00D3062E">
        <w:rPr>
          <w:lang w:eastAsia="zh-CN"/>
        </w:rPr>
        <w:tab/>
        <w:t>Resource Standard Methods</w:t>
      </w:r>
      <w:bookmarkEnd w:id="4452"/>
      <w:bookmarkEnd w:id="4453"/>
      <w:bookmarkEnd w:id="4454"/>
      <w:bookmarkEnd w:id="4455"/>
      <w:bookmarkEnd w:id="4456"/>
      <w:bookmarkEnd w:id="4457"/>
      <w:bookmarkEnd w:id="4458"/>
    </w:p>
    <w:p w14:paraId="27A127CC" w14:textId="77777777" w:rsidR="000D79BC" w:rsidRPr="00D3062E" w:rsidRDefault="000D79BC" w:rsidP="000B7712">
      <w:pPr>
        <w:pStyle w:val="6"/>
      </w:pPr>
      <w:bookmarkStart w:id="4459" w:name="_Toc157434904"/>
      <w:bookmarkStart w:id="4460" w:name="_Toc157436619"/>
      <w:bookmarkStart w:id="4461" w:name="_Toc157440459"/>
      <w:bookmarkStart w:id="4462" w:name="_Toc160650132"/>
      <w:bookmarkStart w:id="4463" w:name="_Toc164928415"/>
      <w:bookmarkStart w:id="4464" w:name="_Toc168550278"/>
      <w:bookmarkStart w:id="4465" w:name="_Toc170118349"/>
      <w:r w:rsidRPr="00D3062E">
        <w:t>6.7.3.3.3.1</w:t>
      </w:r>
      <w:r w:rsidRPr="00D3062E">
        <w:tab/>
        <w:t>GET</w:t>
      </w:r>
      <w:bookmarkEnd w:id="4459"/>
      <w:bookmarkEnd w:id="4460"/>
      <w:bookmarkEnd w:id="4461"/>
      <w:bookmarkEnd w:id="4462"/>
      <w:bookmarkEnd w:id="4463"/>
      <w:bookmarkEnd w:id="4464"/>
      <w:bookmarkEnd w:id="446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4466" w:name="_Toc157434905"/>
      <w:bookmarkStart w:id="4467" w:name="_Toc157436620"/>
      <w:bookmarkStart w:id="4468" w:name="_Toc157440460"/>
      <w:bookmarkStart w:id="4469" w:name="_Toc160650133"/>
      <w:bookmarkStart w:id="4470" w:name="_Toc164928416"/>
      <w:bookmarkStart w:id="4471" w:name="_Toc168550279"/>
      <w:bookmarkStart w:id="4472" w:name="_Toc170118350"/>
      <w:r w:rsidRPr="00D3062E">
        <w:t>6.7.3.3.3.2</w:t>
      </w:r>
      <w:r w:rsidRPr="00D3062E">
        <w:tab/>
        <w:t>PUT</w:t>
      </w:r>
      <w:bookmarkEnd w:id="4466"/>
      <w:bookmarkEnd w:id="4467"/>
      <w:bookmarkEnd w:id="4468"/>
      <w:bookmarkEnd w:id="4469"/>
      <w:bookmarkEnd w:id="4470"/>
      <w:bookmarkEnd w:id="4471"/>
      <w:bookmarkEnd w:id="4472"/>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4473" w:name="_Toc157434906"/>
      <w:bookmarkStart w:id="4474" w:name="_Toc157436621"/>
      <w:bookmarkStart w:id="4475" w:name="_Toc157440461"/>
      <w:bookmarkStart w:id="4476" w:name="_Toc160650134"/>
      <w:bookmarkStart w:id="4477" w:name="_Toc164928417"/>
      <w:bookmarkStart w:id="4478" w:name="_Toc168550280"/>
      <w:bookmarkStart w:id="4479" w:name="_Toc170118351"/>
      <w:r w:rsidRPr="00D3062E">
        <w:t>6.7</w:t>
      </w:r>
      <w:r w:rsidRPr="00D3062E">
        <w:rPr>
          <w:rFonts w:hint="eastAsia"/>
        </w:rPr>
        <w:t>.</w:t>
      </w:r>
      <w:r w:rsidRPr="00D3062E">
        <w:t>3.3.3.3</w:t>
      </w:r>
      <w:r w:rsidRPr="00D3062E">
        <w:tab/>
        <w:t>PATCH</w:t>
      </w:r>
      <w:bookmarkEnd w:id="4473"/>
      <w:bookmarkEnd w:id="4474"/>
      <w:bookmarkEnd w:id="4475"/>
      <w:bookmarkEnd w:id="4476"/>
      <w:bookmarkEnd w:id="4477"/>
      <w:bookmarkEnd w:id="4478"/>
      <w:bookmarkEnd w:id="4479"/>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4480" w:name="_Toc157434907"/>
      <w:bookmarkStart w:id="4481" w:name="_Toc157436622"/>
      <w:bookmarkStart w:id="4482" w:name="_Toc157440462"/>
      <w:bookmarkStart w:id="4483" w:name="_Toc160650135"/>
      <w:bookmarkStart w:id="4484" w:name="_Toc164928418"/>
      <w:bookmarkStart w:id="4485" w:name="_Toc168550281"/>
      <w:bookmarkStart w:id="4486" w:name="_Toc170118352"/>
      <w:r w:rsidRPr="00D3062E">
        <w:t>6.7.3.3.3.4</w:t>
      </w:r>
      <w:r w:rsidRPr="00D3062E">
        <w:tab/>
        <w:t>DELETE</w:t>
      </w:r>
      <w:bookmarkEnd w:id="4480"/>
      <w:bookmarkEnd w:id="4481"/>
      <w:bookmarkEnd w:id="4482"/>
      <w:bookmarkEnd w:id="4483"/>
      <w:bookmarkEnd w:id="4484"/>
      <w:bookmarkEnd w:id="4485"/>
      <w:bookmarkEnd w:id="448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4487" w:name="_Toc157434908"/>
      <w:bookmarkStart w:id="4488" w:name="_Toc157436623"/>
      <w:bookmarkStart w:id="4489" w:name="_Toc157440463"/>
      <w:bookmarkStart w:id="4490" w:name="_Toc160650136"/>
      <w:bookmarkStart w:id="4491" w:name="_Toc164928419"/>
      <w:bookmarkStart w:id="4492" w:name="_Toc168550282"/>
      <w:bookmarkStart w:id="4493" w:name="_Toc170118353"/>
      <w:r w:rsidRPr="00D3062E">
        <w:t>6.7.3.3</w:t>
      </w:r>
      <w:r w:rsidRPr="00D3062E">
        <w:rPr>
          <w:lang w:eastAsia="zh-CN"/>
        </w:rPr>
        <w:t>.4</w:t>
      </w:r>
      <w:r w:rsidRPr="00D3062E">
        <w:rPr>
          <w:lang w:eastAsia="zh-CN"/>
        </w:rPr>
        <w:tab/>
        <w:t>Resource Custom Operations</w:t>
      </w:r>
      <w:bookmarkEnd w:id="4487"/>
      <w:bookmarkEnd w:id="4488"/>
      <w:bookmarkEnd w:id="4489"/>
      <w:bookmarkEnd w:id="4490"/>
      <w:bookmarkEnd w:id="4491"/>
      <w:bookmarkEnd w:id="4492"/>
      <w:bookmarkEnd w:id="4493"/>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4494" w:name="_Toc157434909"/>
      <w:bookmarkStart w:id="4495" w:name="_Toc157436624"/>
      <w:bookmarkStart w:id="4496" w:name="_Toc157440464"/>
      <w:bookmarkStart w:id="4497" w:name="_Toc160650137"/>
      <w:bookmarkStart w:id="4498" w:name="_Toc164928420"/>
      <w:bookmarkStart w:id="4499" w:name="_Toc168550283"/>
      <w:bookmarkStart w:id="4500" w:name="_Toc170118354"/>
      <w:r w:rsidRPr="00D3062E">
        <w:t>6.7.4</w:t>
      </w:r>
      <w:r w:rsidRPr="00D3062E">
        <w:tab/>
        <w:t>Custom Operations without associated resources</w:t>
      </w:r>
      <w:bookmarkEnd w:id="4494"/>
      <w:bookmarkEnd w:id="4495"/>
      <w:bookmarkEnd w:id="4496"/>
      <w:bookmarkEnd w:id="4497"/>
      <w:bookmarkEnd w:id="4498"/>
      <w:bookmarkEnd w:id="4499"/>
      <w:bookmarkEnd w:id="450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4501" w:name="_Toc157434910"/>
      <w:bookmarkStart w:id="4502" w:name="_Toc157436625"/>
      <w:bookmarkStart w:id="4503" w:name="_Toc157440465"/>
      <w:bookmarkStart w:id="4504" w:name="_Toc160650138"/>
      <w:bookmarkStart w:id="4505" w:name="_Toc164928421"/>
      <w:bookmarkStart w:id="4506" w:name="_Toc168550284"/>
      <w:bookmarkStart w:id="4507" w:name="_Toc170118355"/>
      <w:r w:rsidRPr="00D3062E">
        <w:t>6.7.5</w:t>
      </w:r>
      <w:r w:rsidRPr="00D3062E">
        <w:tab/>
        <w:t>Notifications</w:t>
      </w:r>
      <w:bookmarkEnd w:id="4501"/>
      <w:bookmarkEnd w:id="4502"/>
      <w:bookmarkEnd w:id="4503"/>
      <w:bookmarkEnd w:id="4504"/>
      <w:bookmarkEnd w:id="4505"/>
      <w:bookmarkEnd w:id="4506"/>
      <w:bookmarkEnd w:id="4507"/>
    </w:p>
    <w:p w14:paraId="53D35AAA" w14:textId="77777777" w:rsidR="000D79BC" w:rsidRPr="00D3062E" w:rsidRDefault="000D79BC" w:rsidP="000D79BC">
      <w:pPr>
        <w:pStyle w:val="41"/>
      </w:pPr>
      <w:bookmarkStart w:id="4508" w:name="_Toc157434911"/>
      <w:bookmarkStart w:id="4509" w:name="_Toc157436626"/>
      <w:bookmarkStart w:id="4510" w:name="_Toc157440466"/>
      <w:bookmarkStart w:id="4511" w:name="_Toc160650139"/>
      <w:bookmarkStart w:id="4512" w:name="_Toc164928422"/>
      <w:bookmarkStart w:id="4513" w:name="_Toc168550285"/>
      <w:bookmarkStart w:id="4514" w:name="_Toc170118356"/>
      <w:r w:rsidRPr="00D3062E">
        <w:t>6.7.5.1</w:t>
      </w:r>
      <w:r w:rsidRPr="00D3062E">
        <w:tab/>
        <w:t>General</w:t>
      </w:r>
      <w:bookmarkEnd w:id="4508"/>
      <w:bookmarkEnd w:id="4509"/>
      <w:bookmarkEnd w:id="4510"/>
      <w:bookmarkEnd w:id="4511"/>
      <w:bookmarkEnd w:id="4512"/>
      <w:bookmarkEnd w:id="4513"/>
      <w:bookmarkEnd w:id="4514"/>
    </w:p>
    <w:p w14:paraId="12FB65A3" w14:textId="77777777" w:rsidR="00B110B4" w:rsidRPr="00FC29E8" w:rsidRDefault="00B110B4" w:rsidP="00B110B4">
      <w:pPr>
        <w:rPr>
          <w:noProof/>
        </w:rPr>
      </w:pPr>
      <w:bookmarkStart w:id="4515" w:name="_Toc157434912"/>
      <w:bookmarkStart w:id="4516" w:name="_Toc157436627"/>
      <w:bookmarkStart w:id="4517" w:name="_Toc157440467"/>
      <w:bookmarkStart w:id="451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4519" w:name="_Toc164928423"/>
      <w:bookmarkStart w:id="4520" w:name="_Toc168550286"/>
      <w:bookmarkStart w:id="4521" w:name="_Toc17011835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4515"/>
      <w:bookmarkEnd w:id="4516"/>
      <w:bookmarkEnd w:id="4517"/>
      <w:bookmarkEnd w:id="4518"/>
      <w:bookmarkEnd w:id="4519"/>
      <w:bookmarkEnd w:id="4520"/>
      <w:bookmarkEnd w:id="4521"/>
    </w:p>
    <w:p w14:paraId="27041077" w14:textId="77777777" w:rsidR="000D79BC" w:rsidRPr="00D3062E" w:rsidRDefault="000D79BC" w:rsidP="000D79BC">
      <w:pPr>
        <w:pStyle w:val="51"/>
        <w:rPr>
          <w:noProof/>
          <w:lang w:val="en-US"/>
        </w:rPr>
      </w:pPr>
      <w:bookmarkStart w:id="4522" w:name="_Toc157434913"/>
      <w:bookmarkStart w:id="4523" w:name="_Toc157436628"/>
      <w:bookmarkStart w:id="4524" w:name="_Toc157440468"/>
      <w:bookmarkStart w:id="4525" w:name="_Toc160650141"/>
      <w:bookmarkStart w:id="4526" w:name="_Toc164928424"/>
      <w:bookmarkStart w:id="4527" w:name="_Toc168550287"/>
      <w:bookmarkStart w:id="4528" w:name="_Toc170118358"/>
      <w:r w:rsidRPr="00D3062E">
        <w:t>6.7</w:t>
      </w:r>
      <w:r w:rsidRPr="00D3062E">
        <w:rPr>
          <w:lang w:val="en-US"/>
        </w:rPr>
        <w:t>.5.2</w:t>
      </w:r>
      <w:r w:rsidRPr="00D3062E">
        <w:rPr>
          <w:noProof/>
          <w:lang w:val="en-US"/>
        </w:rPr>
        <w:t>.1</w:t>
      </w:r>
      <w:r w:rsidRPr="00D3062E">
        <w:rPr>
          <w:noProof/>
          <w:lang w:val="en-US"/>
        </w:rPr>
        <w:tab/>
        <w:t>Description</w:t>
      </w:r>
      <w:bookmarkEnd w:id="4522"/>
      <w:bookmarkEnd w:id="4523"/>
      <w:bookmarkEnd w:id="4524"/>
      <w:bookmarkEnd w:id="4525"/>
      <w:bookmarkEnd w:id="4526"/>
      <w:bookmarkEnd w:id="4527"/>
      <w:bookmarkEnd w:id="452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4529" w:name="_Toc157434914"/>
      <w:bookmarkStart w:id="4530" w:name="_Toc157436629"/>
      <w:bookmarkStart w:id="4531" w:name="_Toc157440469"/>
      <w:bookmarkStart w:id="4532" w:name="_Toc160650142"/>
      <w:bookmarkStart w:id="4533" w:name="_Toc164928425"/>
      <w:bookmarkStart w:id="4534" w:name="_Toc168550288"/>
      <w:bookmarkStart w:id="4535" w:name="_Toc170118359"/>
      <w:r w:rsidRPr="00D3062E">
        <w:t>6.7.5.2</w:t>
      </w:r>
      <w:r w:rsidRPr="00D3062E">
        <w:rPr>
          <w:noProof/>
        </w:rPr>
        <w:t>.2</w:t>
      </w:r>
      <w:r w:rsidRPr="00D3062E">
        <w:rPr>
          <w:noProof/>
        </w:rPr>
        <w:tab/>
        <w:t>Target URI</w:t>
      </w:r>
      <w:bookmarkEnd w:id="4529"/>
      <w:bookmarkEnd w:id="4530"/>
      <w:bookmarkEnd w:id="4531"/>
      <w:bookmarkEnd w:id="4532"/>
      <w:bookmarkEnd w:id="4533"/>
      <w:bookmarkEnd w:id="4534"/>
      <w:bookmarkEnd w:id="453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4536" w:name="_Toc157434915"/>
      <w:bookmarkStart w:id="4537" w:name="_Toc157436630"/>
      <w:bookmarkStart w:id="4538" w:name="_Toc157440470"/>
      <w:bookmarkStart w:id="4539" w:name="_Toc160650143"/>
      <w:bookmarkStart w:id="4540" w:name="_Toc164928426"/>
      <w:bookmarkStart w:id="4541" w:name="_Toc168550289"/>
      <w:bookmarkStart w:id="4542" w:name="_Toc170118360"/>
      <w:r w:rsidRPr="00D3062E">
        <w:t>6.7.5.2</w:t>
      </w:r>
      <w:r w:rsidRPr="00D3062E">
        <w:rPr>
          <w:noProof/>
        </w:rPr>
        <w:t>.3</w:t>
      </w:r>
      <w:r w:rsidRPr="00D3062E">
        <w:rPr>
          <w:noProof/>
        </w:rPr>
        <w:tab/>
        <w:t>Standard Methods</w:t>
      </w:r>
      <w:bookmarkEnd w:id="4536"/>
      <w:bookmarkEnd w:id="4537"/>
      <w:bookmarkEnd w:id="4538"/>
      <w:bookmarkEnd w:id="4539"/>
      <w:bookmarkEnd w:id="4540"/>
      <w:bookmarkEnd w:id="4541"/>
      <w:bookmarkEnd w:id="4542"/>
    </w:p>
    <w:p w14:paraId="08FC55F4" w14:textId="77777777" w:rsidR="000D79BC" w:rsidRPr="00D3062E" w:rsidRDefault="000D79BC" w:rsidP="000B7712">
      <w:pPr>
        <w:pStyle w:val="6"/>
      </w:pPr>
      <w:bookmarkStart w:id="4543" w:name="_Toc157434916"/>
      <w:bookmarkStart w:id="4544" w:name="_Toc157436631"/>
      <w:bookmarkStart w:id="4545" w:name="_Toc157440471"/>
      <w:bookmarkStart w:id="4546" w:name="_Toc160650144"/>
      <w:bookmarkStart w:id="4547" w:name="_Toc164928427"/>
      <w:bookmarkStart w:id="4548" w:name="_Toc168550290"/>
      <w:bookmarkStart w:id="4549" w:name="_Toc170118361"/>
      <w:r w:rsidRPr="00D3062E">
        <w:t>6.7.5.2.3.1</w:t>
      </w:r>
      <w:r w:rsidRPr="00D3062E">
        <w:tab/>
        <w:t>POST</w:t>
      </w:r>
      <w:bookmarkEnd w:id="4543"/>
      <w:bookmarkEnd w:id="4544"/>
      <w:bookmarkEnd w:id="4545"/>
      <w:bookmarkEnd w:id="4546"/>
      <w:bookmarkEnd w:id="4547"/>
      <w:bookmarkEnd w:id="4548"/>
      <w:bookmarkEnd w:id="4549"/>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4550" w:name="_Toc157434917"/>
      <w:bookmarkStart w:id="4551" w:name="_Toc157436632"/>
      <w:bookmarkStart w:id="4552" w:name="_Toc157440472"/>
      <w:bookmarkStart w:id="4553" w:name="_Toc160650145"/>
      <w:bookmarkStart w:id="4554" w:name="_Toc164928428"/>
      <w:bookmarkStart w:id="4555" w:name="_Toc168550291"/>
      <w:bookmarkStart w:id="4556" w:name="_Toc170118362"/>
      <w:r w:rsidRPr="00D3062E">
        <w:t>6.7.6</w:t>
      </w:r>
      <w:r w:rsidRPr="00D3062E">
        <w:tab/>
        <w:t>Data Model</w:t>
      </w:r>
      <w:bookmarkEnd w:id="4550"/>
      <w:bookmarkEnd w:id="4551"/>
      <w:bookmarkEnd w:id="4552"/>
      <w:bookmarkEnd w:id="4553"/>
      <w:bookmarkEnd w:id="4554"/>
      <w:bookmarkEnd w:id="4555"/>
      <w:bookmarkEnd w:id="4556"/>
    </w:p>
    <w:p w14:paraId="4999D209" w14:textId="77777777" w:rsidR="000D79BC" w:rsidRPr="00D3062E" w:rsidRDefault="000D79BC" w:rsidP="000D79BC">
      <w:pPr>
        <w:pStyle w:val="41"/>
        <w:rPr>
          <w:lang w:eastAsia="zh-CN"/>
        </w:rPr>
      </w:pPr>
      <w:bookmarkStart w:id="4557" w:name="_Toc157434918"/>
      <w:bookmarkStart w:id="4558" w:name="_Toc157436633"/>
      <w:bookmarkStart w:id="4559" w:name="_Toc157440473"/>
      <w:bookmarkStart w:id="4560" w:name="_Toc160650146"/>
      <w:bookmarkStart w:id="4561" w:name="_Toc164928429"/>
      <w:bookmarkStart w:id="4562" w:name="_Toc168550292"/>
      <w:bookmarkStart w:id="4563" w:name="_Toc170118363"/>
      <w:r w:rsidRPr="00D3062E">
        <w:t>6.7.6</w:t>
      </w:r>
      <w:r w:rsidRPr="00D3062E">
        <w:rPr>
          <w:lang w:eastAsia="zh-CN"/>
        </w:rPr>
        <w:t>.1</w:t>
      </w:r>
      <w:r w:rsidRPr="00D3062E">
        <w:rPr>
          <w:lang w:eastAsia="zh-CN"/>
        </w:rPr>
        <w:tab/>
        <w:t>General</w:t>
      </w:r>
      <w:bookmarkEnd w:id="4557"/>
      <w:bookmarkEnd w:id="4558"/>
      <w:bookmarkEnd w:id="4559"/>
      <w:bookmarkEnd w:id="4560"/>
      <w:bookmarkEnd w:id="4561"/>
      <w:bookmarkEnd w:id="4562"/>
      <w:bookmarkEnd w:id="456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4564" w:name="_Toc157434919"/>
      <w:bookmarkStart w:id="4565" w:name="_Toc157436634"/>
      <w:bookmarkStart w:id="4566" w:name="_Toc157440474"/>
      <w:bookmarkStart w:id="4567" w:name="_Toc160650147"/>
      <w:bookmarkStart w:id="4568" w:name="_Toc164928430"/>
      <w:bookmarkStart w:id="4569" w:name="_Toc168550293"/>
      <w:bookmarkStart w:id="4570" w:name="_Toc170118364"/>
      <w:r w:rsidRPr="00D3062E">
        <w:rPr>
          <w:lang w:eastAsia="zh-CN"/>
        </w:rPr>
        <w:t>6.7.6.2</w:t>
      </w:r>
      <w:r w:rsidRPr="00D3062E">
        <w:rPr>
          <w:lang w:eastAsia="zh-CN"/>
        </w:rPr>
        <w:tab/>
        <w:t>Structured data types</w:t>
      </w:r>
      <w:bookmarkEnd w:id="4564"/>
      <w:bookmarkEnd w:id="4565"/>
      <w:bookmarkEnd w:id="4566"/>
      <w:bookmarkEnd w:id="4567"/>
      <w:bookmarkEnd w:id="4568"/>
      <w:bookmarkEnd w:id="4569"/>
      <w:bookmarkEnd w:id="4570"/>
    </w:p>
    <w:p w14:paraId="3B07338E" w14:textId="77777777" w:rsidR="000D79BC" w:rsidRPr="00D3062E" w:rsidRDefault="000D79BC" w:rsidP="000D79BC">
      <w:pPr>
        <w:pStyle w:val="51"/>
        <w:rPr>
          <w:lang w:eastAsia="zh-CN"/>
        </w:rPr>
      </w:pPr>
      <w:bookmarkStart w:id="4571" w:name="_Toc157434920"/>
      <w:bookmarkStart w:id="4572" w:name="_Toc157436635"/>
      <w:bookmarkStart w:id="4573" w:name="_Toc157440475"/>
      <w:bookmarkStart w:id="4574" w:name="_Toc160650148"/>
      <w:bookmarkStart w:id="4575" w:name="_Toc164928431"/>
      <w:bookmarkStart w:id="4576" w:name="_Toc168550294"/>
      <w:bookmarkStart w:id="4577" w:name="_Toc170118365"/>
      <w:r w:rsidRPr="00D3062E">
        <w:rPr>
          <w:lang w:eastAsia="zh-CN"/>
        </w:rPr>
        <w:t>6.7.6.2.1</w:t>
      </w:r>
      <w:r w:rsidRPr="00D3062E">
        <w:rPr>
          <w:lang w:eastAsia="zh-CN"/>
        </w:rPr>
        <w:tab/>
        <w:t>Introduction</w:t>
      </w:r>
      <w:bookmarkEnd w:id="4571"/>
      <w:bookmarkEnd w:id="4572"/>
      <w:bookmarkEnd w:id="4573"/>
      <w:bookmarkEnd w:id="4574"/>
      <w:bookmarkEnd w:id="4575"/>
      <w:bookmarkEnd w:id="4576"/>
      <w:bookmarkEnd w:id="4577"/>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4578" w:name="_Toc157434921"/>
      <w:bookmarkStart w:id="4579" w:name="_Toc157436636"/>
      <w:bookmarkStart w:id="4580" w:name="_Toc157440476"/>
      <w:bookmarkStart w:id="4581" w:name="_Toc160650149"/>
      <w:bookmarkStart w:id="4582" w:name="_Toc164928432"/>
      <w:bookmarkStart w:id="4583" w:name="_Toc168550295"/>
      <w:bookmarkStart w:id="4584" w:name="_Toc170118366"/>
      <w:bookmarkStart w:id="4585" w:name="_Toc157434924"/>
      <w:bookmarkStart w:id="4586" w:name="_Toc157436639"/>
      <w:bookmarkStart w:id="4587" w:name="_Toc157440479"/>
      <w:r w:rsidRPr="00D3062E">
        <w:t>6.7.6.2.2</w:t>
      </w:r>
      <w:r w:rsidRPr="00D3062E">
        <w:tab/>
        <w:t xml:space="preserve">Type: </w:t>
      </w:r>
      <w:r w:rsidRPr="00D3062E">
        <w:rPr>
          <w:rFonts w:hint="eastAsia"/>
          <w:lang w:val="en-US"/>
        </w:rPr>
        <w:t>InfoCollectSubsc</w:t>
      </w:r>
      <w:bookmarkEnd w:id="4578"/>
      <w:bookmarkEnd w:id="4579"/>
      <w:bookmarkEnd w:id="4580"/>
      <w:bookmarkEnd w:id="4581"/>
      <w:bookmarkEnd w:id="4582"/>
      <w:bookmarkEnd w:id="4583"/>
      <w:bookmarkEnd w:id="458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4588" w:name="_Toc157434922"/>
      <w:bookmarkStart w:id="4589" w:name="_Toc157436637"/>
      <w:bookmarkStart w:id="4590" w:name="_Toc157440477"/>
      <w:bookmarkStart w:id="4591" w:name="_Toc160650150"/>
      <w:bookmarkStart w:id="4592" w:name="_Toc164928433"/>
      <w:bookmarkStart w:id="4593" w:name="_Toc168550296"/>
      <w:bookmarkStart w:id="4594" w:name="_Toc170118367"/>
      <w:r w:rsidRPr="00D3062E">
        <w:t>6.7.6.2.3</w:t>
      </w:r>
      <w:r w:rsidRPr="00D3062E">
        <w:tab/>
        <w:t xml:space="preserve">Type: </w:t>
      </w:r>
      <w:r w:rsidRPr="00D3062E">
        <w:rPr>
          <w:rFonts w:hint="eastAsia"/>
          <w:lang w:val="en-US"/>
        </w:rPr>
        <w:t>InfoCollectSubsc</w:t>
      </w:r>
      <w:r w:rsidRPr="00D3062E">
        <w:rPr>
          <w:lang w:val="en-US"/>
        </w:rPr>
        <w:t>Patch</w:t>
      </w:r>
      <w:bookmarkEnd w:id="4588"/>
      <w:bookmarkEnd w:id="4589"/>
      <w:bookmarkEnd w:id="4590"/>
      <w:bookmarkEnd w:id="4591"/>
      <w:bookmarkEnd w:id="4592"/>
      <w:bookmarkEnd w:id="4593"/>
      <w:bookmarkEnd w:id="4594"/>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4595" w:name="_Toc157434923"/>
      <w:bookmarkStart w:id="4596" w:name="_Toc157436638"/>
      <w:bookmarkStart w:id="4597" w:name="_Toc157440478"/>
      <w:bookmarkStart w:id="4598" w:name="_Toc164928434"/>
      <w:bookmarkStart w:id="4599" w:name="_Toc168550297"/>
      <w:bookmarkStart w:id="4600" w:name="_Toc170118368"/>
      <w:bookmarkStart w:id="460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4595"/>
      <w:bookmarkEnd w:id="4596"/>
      <w:bookmarkEnd w:id="4597"/>
      <w:bookmarkEnd w:id="4598"/>
      <w:bookmarkEnd w:id="4599"/>
      <w:bookmarkEnd w:id="460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4602" w:name="_Toc164928435"/>
      <w:bookmarkStart w:id="4603" w:name="_Toc168550298"/>
      <w:bookmarkStart w:id="4604" w:name="_Toc170118369"/>
      <w:r w:rsidRPr="00DC3CA9">
        <w:t>6.7</w:t>
      </w:r>
      <w:r w:rsidRPr="00DC3CA9">
        <w:rPr>
          <w:rFonts w:hint="eastAsia"/>
        </w:rPr>
        <w:t>.</w:t>
      </w:r>
      <w:r w:rsidRPr="00DC3CA9">
        <w:t>6.2.5</w:t>
      </w:r>
      <w:r w:rsidRPr="00DC3CA9">
        <w:tab/>
        <w:t>Type: CollectInfo</w:t>
      </w:r>
      <w:bookmarkEnd w:id="4601"/>
      <w:bookmarkEnd w:id="4602"/>
      <w:bookmarkEnd w:id="4603"/>
      <w:bookmarkEnd w:id="4604"/>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4605" w:name="_Toc160650152"/>
      <w:bookmarkStart w:id="4606" w:name="_Toc164928436"/>
      <w:bookmarkStart w:id="4607" w:name="_Toc168550299"/>
      <w:bookmarkStart w:id="4608" w:name="_Toc170118370"/>
      <w:r w:rsidRPr="00D3062E">
        <w:t>6.7</w:t>
      </w:r>
      <w:r w:rsidRPr="00D3062E">
        <w:rPr>
          <w:rFonts w:hint="eastAsia"/>
          <w:lang w:eastAsia="zh-CN"/>
        </w:rPr>
        <w:t>.</w:t>
      </w:r>
      <w:r w:rsidRPr="00D3062E">
        <w:t>6.2.6</w:t>
      </w:r>
      <w:r w:rsidRPr="00D3062E">
        <w:tab/>
        <w:t xml:space="preserve">Type: </w:t>
      </w:r>
      <w:r w:rsidRPr="00D3062E">
        <w:rPr>
          <w:lang w:val="en-US"/>
        </w:rPr>
        <w:t>QoSMetric</w:t>
      </w:r>
      <w:bookmarkEnd w:id="4605"/>
      <w:bookmarkEnd w:id="4606"/>
      <w:bookmarkEnd w:id="4607"/>
      <w:bookmarkEnd w:id="4608"/>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4609" w:name="_Toc160650153"/>
      <w:bookmarkStart w:id="4610" w:name="_Toc164928437"/>
      <w:bookmarkStart w:id="4611" w:name="_Toc168550300"/>
      <w:bookmarkStart w:id="4612" w:name="_Toc170118371"/>
      <w:r w:rsidRPr="00D3062E">
        <w:t>6.7</w:t>
      </w:r>
      <w:r w:rsidRPr="00D3062E">
        <w:rPr>
          <w:lang w:val="en-US" w:eastAsia="zh-CN"/>
        </w:rPr>
        <w:t>.</w:t>
      </w:r>
      <w:r w:rsidRPr="00D3062E">
        <w:rPr>
          <w:lang w:val="en-US"/>
        </w:rPr>
        <w:t>6.3</w:t>
      </w:r>
      <w:r w:rsidRPr="00D3062E">
        <w:rPr>
          <w:lang w:val="en-US"/>
        </w:rPr>
        <w:tab/>
        <w:t>Simple data types and enumerations</w:t>
      </w:r>
      <w:bookmarkEnd w:id="4585"/>
      <w:bookmarkEnd w:id="4586"/>
      <w:bookmarkEnd w:id="4587"/>
      <w:bookmarkEnd w:id="4609"/>
      <w:bookmarkEnd w:id="4610"/>
      <w:bookmarkEnd w:id="4611"/>
      <w:bookmarkEnd w:id="4612"/>
    </w:p>
    <w:p w14:paraId="04FBEA30" w14:textId="77777777" w:rsidR="000D79BC" w:rsidRPr="00D3062E" w:rsidRDefault="000D79BC" w:rsidP="000D79BC">
      <w:pPr>
        <w:pStyle w:val="51"/>
      </w:pPr>
      <w:bookmarkStart w:id="4613" w:name="_Toc157434925"/>
      <w:bookmarkStart w:id="4614" w:name="_Toc157436640"/>
      <w:bookmarkStart w:id="4615" w:name="_Toc157440480"/>
      <w:bookmarkStart w:id="4616" w:name="_Toc160650154"/>
      <w:bookmarkStart w:id="4617" w:name="_Toc164928438"/>
      <w:bookmarkStart w:id="4618" w:name="_Toc168550301"/>
      <w:bookmarkStart w:id="4619" w:name="_Toc170118372"/>
      <w:r w:rsidRPr="00D3062E">
        <w:t>6.7.6.3.1</w:t>
      </w:r>
      <w:r w:rsidRPr="00D3062E">
        <w:tab/>
        <w:t>Introduction</w:t>
      </w:r>
      <w:bookmarkEnd w:id="4613"/>
      <w:bookmarkEnd w:id="4614"/>
      <w:bookmarkEnd w:id="4615"/>
      <w:bookmarkEnd w:id="4616"/>
      <w:bookmarkEnd w:id="4617"/>
      <w:bookmarkEnd w:id="4618"/>
      <w:bookmarkEnd w:id="461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4620" w:name="_Toc157434926"/>
      <w:bookmarkStart w:id="4621" w:name="_Toc157436641"/>
      <w:bookmarkStart w:id="4622" w:name="_Toc157440481"/>
      <w:bookmarkStart w:id="4623" w:name="_Toc160650155"/>
      <w:bookmarkStart w:id="4624" w:name="_Toc164928439"/>
      <w:bookmarkStart w:id="4625" w:name="_Toc168550302"/>
      <w:bookmarkStart w:id="4626" w:name="_Toc170118373"/>
      <w:r w:rsidRPr="00D3062E">
        <w:t>6.7.6.3.2</w:t>
      </w:r>
      <w:r w:rsidRPr="00D3062E">
        <w:tab/>
        <w:t>Simple data types</w:t>
      </w:r>
      <w:bookmarkEnd w:id="4620"/>
      <w:bookmarkEnd w:id="4621"/>
      <w:bookmarkEnd w:id="4622"/>
      <w:bookmarkEnd w:id="4623"/>
      <w:bookmarkEnd w:id="4624"/>
      <w:bookmarkEnd w:id="4625"/>
      <w:bookmarkEnd w:id="462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4627" w:name="_Toc120702449"/>
      <w:bookmarkStart w:id="4628" w:name="_Toc90655981"/>
      <w:bookmarkStart w:id="4629" w:name="_Toc101244551"/>
      <w:bookmarkStart w:id="4630" w:name="_Toc56641042"/>
      <w:bookmarkStart w:id="4631" w:name="_Toc104539146"/>
      <w:bookmarkStart w:id="4632" w:name="_Toc113031809"/>
      <w:bookmarkStart w:id="4633" w:name="_Toc68169039"/>
      <w:bookmarkStart w:id="4634" w:name="_Toc98233773"/>
      <w:bookmarkStart w:id="4635" w:name="_Toc59018010"/>
      <w:bookmarkStart w:id="4636" w:name="_Toc85553087"/>
      <w:bookmarkStart w:id="4637" w:name="_Toc85557186"/>
      <w:bookmarkStart w:id="4638" w:name="_Toc88667696"/>
      <w:bookmarkStart w:id="4639" w:name="_Toc112951269"/>
      <w:bookmarkStart w:id="4640" w:name="_Toc66231878"/>
      <w:bookmarkStart w:id="4641" w:name="_Toc50032053"/>
      <w:bookmarkStart w:id="4642" w:name="_Toc28012874"/>
      <w:bookmarkStart w:id="4643" w:name="_Toc83233160"/>
      <w:bookmarkStart w:id="4644" w:name="_Toc34266360"/>
      <w:bookmarkStart w:id="4645" w:name="_Toc148522787"/>
      <w:bookmarkStart w:id="4646" w:name="_Toc45134121"/>
      <w:bookmarkStart w:id="4647" w:name="_Toc94064386"/>
      <w:bookmarkStart w:id="4648" w:name="_Toc43563575"/>
      <w:bookmarkStart w:id="4649" w:name="_Toc114133948"/>
      <w:bookmarkStart w:id="4650" w:name="_Toc136562548"/>
      <w:bookmarkStart w:id="4651" w:name="_Toc36102531"/>
      <w:bookmarkStart w:id="4652" w:name="_Toc145705877"/>
      <w:bookmarkStart w:id="4653" w:name="_Toc70550707"/>
      <w:bookmarkStart w:id="4654" w:name="_Toc138754382"/>
      <w:bookmarkStart w:id="4655" w:name="_Toc51762973"/>
      <w:bookmarkStart w:id="4656" w:name="_Toc153363844"/>
      <w:bookmarkStart w:id="4657" w:name="_Toc160650156"/>
      <w:bookmarkStart w:id="4658" w:name="_Toc164928440"/>
      <w:bookmarkStart w:id="4659" w:name="_Toc168550303"/>
      <w:bookmarkStart w:id="4660" w:name="_Toc170118374"/>
      <w:r w:rsidRPr="00D3062E">
        <w:t>6.7.6.3.3</w:t>
      </w:r>
      <w:r w:rsidRPr="00D3062E">
        <w:tab/>
        <w:t xml:space="preserve">Enumeration: </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r w:rsidRPr="00D3062E">
        <w:t>QoSType</w:t>
      </w:r>
      <w:bookmarkEnd w:id="4657"/>
      <w:bookmarkEnd w:id="4658"/>
      <w:bookmarkEnd w:id="4659"/>
      <w:bookmarkEnd w:id="4660"/>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4661" w:name="_Toc157434927"/>
      <w:bookmarkStart w:id="4662" w:name="_Toc157436642"/>
      <w:bookmarkStart w:id="4663" w:name="_Toc157440482"/>
      <w:bookmarkStart w:id="4664" w:name="_Toc160650157"/>
      <w:bookmarkStart w:id="4665" w:name="_Toc164928441"/>
      <w:bookmarkStart w:id="4666" w:name="_Toc168550304"/>
      <w:bookmarkStart w:id="4667" w:name="_Toc17011837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661"/>
      <w:bookmarkEnd w:id="4662"/>
      <w:bookmarkEnd w:id="4663"/>
      <w:bookmarkEnd w:id="4664"/>
      <w:bookmarkEnd w:id="4665"/>
      <w:bookmarkEnd w:id="4666"/>
      <w:bookmarkEnd w:id="4667"/>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4668" w:name="_Toc157434928"/>
      <w:bookmarkStart w:id="4669" w:name="_Toc157436643"/>
      <w:bookmarkStart w:id="4670" w:name="_Toc157440483"/>
      <w:bookmarkStart w:id="4671" w:name="_Toc160650158"/>
      <w:bookmarkStart w:id="4672" w:name="_Toc164928442"/>
      <w:bookmarkStart w:id="4673" w:name="_Toc168550305"/>
      <w:bookmarkStart w:id="4674" w:name="_Toc170118376"/>
      <w:r w:rsidRPr="00D3062E">
        <w:t>6.7</w:t>
      </w:r>
      <w:r w:rsidRPr="00D3062E">
        <w:rPr>
          <w:lang w:eastAsia="zh-CN"/>
        </w:rPr>
        <w:t>.</w:t>
      </w:r>
      <w:r w:rsidRPr="00D3062E">
        <w:t>6.5</w:t>
      </w:r>
      <w:r w:rsidRPr="00D3062E">
        <w:tab/>
        <w:t>Binary data</w:t>
      </w:r>
      <w:bookmarkEnd w:id="4668"/>
      <w:bookmarkEnd w:id="4669"/>
      <w:bookmarkEnd w:id="4670"/>
      <w:bookmarkEnd w:id="4671"/>
      <w:bookmarkEnd w:id="4672"/>
      <w:bookmarkEnd w:id="4673"/>
      <w:bookmarkEnd w:id="4674"/>
    </w:p>
    <w:p w14:paraId="1EE6D1B2" w14:textId="77777777" w:rsidR="000D79BC" w:rsidRPr="00D3062E" w:rsidRDefault="000D79BC" w:rsidP="000D79BC">
      <w:pPr>
        <w:pStyle w:val="51"/>
      </w:pPr>
      <w:bookmarkStart w:id="4675" w:name="_Toc157434929"/>
      <w:bookmarkStart w:id="4676" w:name="_Toc157436644"/>
      <w:bookmarkStart w:id="4677" w:name="_Toc157440484"/>
      <w:bookmarkStart w:id="4678" w:name="_Toc160650159"/>
      <w:bookmarkStart w:id="4679" w:name="_Toc164928443"/>
      <w:bookmarkStart w:id="4680" w:name="_Toc168550306"/>
      <w:bookmarkStart w:id="4681" w:name="_Toc170118377"/>
      <w:r w:rsidRPr="00D3062E">
        <w:t>6.7.6.5.1</w:t>
      </w:r>
      <w:r w:rsidRPr="00D3062E">
        <w:tab/>
        <w:t>Binary Data Types</w:t>
      </w:r>
      <w:bookmarkEnd w:id="4675"/>
      <w:bookmarkEnd w:id="4676"/>
      <w:bookmarkEnd w:id="4677"/>
      <w:bookmarkEnd w:id="4678"/>
      <w:bookmarkEnd w:id="4679"/>
      <w:bookmarkEnd w:id="4680"/>
      <w:bookmarkEnd w:id="4681"/>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4682" w:name="_Toc157434930"/>
      <w:bookmarkStart w:id="4683" w:name="_Toc157436645"/>
      <w:bookmarkStart w:id="4684" w:name="_Toc157440485"/>
      <w:bookmarkStart w:id="4685" w:name="_Toc160650160"/>
      <w:bookmarkStart w:id="4686" w:name="_Toc164928444"/>
      <w:bookmarkStart w:id="4687" w:name="_Toc168550307"/>
      <w:bookmarkStart w:id="4688" w:name="_Toc170118378"/>
      <w:r w:rsidRPr="00D3062E">
        <w:t>6.7</w:t>
      </w:r>
      <w:r w:rsidRPr="00D3062E">
        <w:rPr>
          <w:rFonts w:hint="eastAsia"/>
          <w:lang w:eastAsia="zh-CN"/>
        </w:rPr>
        <w:t>.</w:t>
      </w:r>
      <w:r w:rsidRPr="00D3062E">
        <w:t>7</w:t>
      </w:r>
      <w:r w:rsidRPr="00D3062E">
        <w:tab/>
        <w:t>Error Handling</w:t>
      </w:r>
      <w:bookmarkEnd w:id="4682"/>
      <w:bookmarkEnd w:id="4683"/>
      <w:bookmarkEnd w:id="4684"/>
      <w:bookmarkEnd w:id="4685"/>
      <w:bookmarkEnd w:id="4686"/>
      <w:bookmarkEnd w:id="4687"/>
      <w:bookmarkEnd w:id="4688"/>
    </w:p>
    <w:p w14:paraId="67759051" w14:textId="77777777" w:rsidR="000D79BC" w:rsidRPr="00D3062E" w:rsidRDefault="000D79BC" w:rsidP="000D79BC">
      <w:pPr>
        <w:pStyle w:val="41"/>
      </w:pPr>
      <w:bookmarkStart w:id="4689" w:name="_Toc157434931"/>
      <w:bookmarkStart w:id="4690" w:name="_Toc157436646"/>
      <w:bookmarkStart w:id="4691" w:name="_Toc157440486"/>
      <w:bookmarkStart w:id="4692" w:name="_Toc160650161"/>
      <w:bookmarkStart w:id="4693" w:name="_Toc164928445"/>
      <w:bookmarkStart w:id="4694" w:name="_Toc168550308"/>
      <w:bookmarkStart w:id="4695" w:name="_Toc170118379"/>
      <w:r w:rsidRPr="00D3062E">
        <w:t>6.7.7.1</w:t>
      </w:r>
      <w:r w:rsidRPr="00D3062E">
        <w:tab/>
        <w:t>General</w:t>
      </w:r>
      <w:bookmarkEnd w:id="4689"/>
      <w:bookmarkEnd w:id="4690"/>
      <w:bookmarkEnd w:id="4691"/>
      <w:bookmarkEnd w:id="4692"/>
      <w:bookmarkEnd w:id="4693"/>
      <w:bookmarkEnd w:id="4694"/>
      <w:bookmarkEnd w:id="469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4696" w:name="_Toc157434932"/>
      <w:bookmarkStart w:id="4697" w:name="_Toc157436647"/>
      <w:bookmarkStart w:id="4698" w:name="_Toc157440487"/>
      <w:bookmarkStart w:id="4699" w:name="_Toc160650162"/>
      <w:bookmarkStart w:id="4700" w:name="_Toc164928446"/>
      <w:bookmarkStart w:id="4701" w:name="_Toc168550309"/>
      <w:bookmarkStart w:id="4702" w:name="_Toc170118380"/>
      <w:r w:rsidRPr="00D3062E">
        <w:t>6.7.7.2</w:t>
      </w:r>
      <w:r w:rsidRPr="00D3062E">
        <w:tab/>
        <w:t>Protocol Errors</w:t>
      </w:r>
      <w:bookmarkEnd w:id="4696"/>
      <w:bookmarkEnd w:id="4697"/>
      <w:bookmarkEnd w:id="4698"/>
      <w:bookmarkEnd w:id="4699"/>
      <w:bookmarkEnd w:id="4700"/>
      <w:bookmarkEnd w:id="4701"/>
      <w:bookmarkEnd w:id="4702"/>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4703" w:name="_Toc157434933"/>
      <w:bookmarkStart w:id="4704" w:name="_Toc157436648"/>
      <w:bookmarkStart w:id="4705" w:name="_Toc157440488"/>
      <w:bookmarkStart w:id="4706" w:name="_Toc160650163"/>
      <w:bookmarkStart w:id="4707" w:name="_Toc164928447"/>
      <w:bookmarkStart w:id="4708" w:name="_Toc168550310"/>
      <w:bookmarkStart w:id="4709" w:name="_Toc170118381"/>
      <w:r w:rsidRPr="00D3062E">
        <w:t>6.7.7.3</w:t>
      </w:r>
      <w:r w:rsidRPr="00D3062E">
        <w:tab/>
        <w:t>Application Errors</w:t>
      </w:r>
      <w:bookmarkEnd w:id="4703"/>
      <w:bookmarkEnd w:id="4704"/>
      <w:bookmarkEnd w:id="4705"/>
      <w:bookmarkEnd w:id="4706"/>
      <w:bookmarkEnd w:id="4707"/>
      <w:bookmarkEnd w:id="4708"/>
      <w:bookmarkEnd w:id="4709"/>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4710" w:name="_Toc157434934"/>
      <w:bookmarkStart w:id="4711" w:name="_Toc157436649"/>
      <w:bookmarkStart w:id="4712" w:name="_Toc157440489"/>
      <w:bookmarkStart w:id="4713" w:name="_Toc160650164"/>
      <w:bookmarkStart w:id="4714" w:name="_Toc164928448"/>
      <w:bookmarkStart w:id="4715" w:name="_Toc168550311"/>
      <w:bookmarkStart w:id="4716" w:name="_Toc170118382"/>
      <w:r w:rsidRPr="00D3062E">
        <w:t>6.7.8</w:t>
      </w:r>
      <w:r w:rsidRPr="00D3062E">
        <w:rPr>
          <w:lang w:eastAsia="zh-CN"/>
        </w:rPr>
        <w:tab/>
        <w:t>Feature negotiation</w:t>
      </w:r>
      <w:bookmarkEnd w:id="4710"/>
      <w:bookmarkEnd w:id="4711"/>
      <w:bookmarkEnd w:id="4712"/>
      <w:bookmarkEnd w:id="4713"/>
      <w:bookmarkEnd w:id="4714"/>
      <w:bookmarkEnd w:id="4715"/>
      <w:bookmarkEnd w:id="4716"/>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4717" w:name="_Toc157434935"/>
      <w:bookmarkStart w:id="4718" w:name="_Toc157436650"/>
      <w:bookmarkStart w:id="4719" w:name="_Toc157440490"/>
      <w:bookmarkStart w:id="4720" w:name="_Toc160650165"/>
      <w:bookmarkStart w:id="4721" w:name="_Toc164928449"/>
      <w:bookmarkStart w:id="4722" w:name="_Toc168550312"/>
      <w:bookmarkStart w:id="4723" w:name="_Toc170118383"/>
      <w:r w:rsidRPr="00D3062E">
        <w:t>6.7.9</w:t>
      </w:r>
      <w:r w:rsidRPr="00D3062E">
        <w:tab/>
        <w:t>Security</w:t>
      </w:r>
      <w:bookmarkEnd w:id="4717"/>
      <w:bookmarkEnd w:id="4718"/>
      <w:bookmarkEnd w:id="4719"/>
      <w:bookmarkEnd w:id="4720"/>
      <w:bookmarkEnd w:id="4721"/>
      <w:bookmarkEnd w:id="4722"/>
      <w:bookmarkEnd w:id="472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4724" w:name="_Toc160650166"/>
      <w:bookmarkStart w:id="4725" w:name="_Toc164928450"/>
      <w:bookmarkStart w:id="4726" w:name="_Toc168550313"/>
      <w:bookmarkStart w:id="4727" w:name="_Toc170118384"/>
      <w:bookmarkStart w:id="4728" w:name="_Toc157434936"/>
      <w:bookmarkStart w:id="4729" w:name="_Toc157436651"/>
      <w:bookmarkStart w:id="4730" w:name="_Toc157440491"/>
      <w:r>
        <w:t>6.8</w:t>
      </w:r>
      <w:r w:rsidRPr="00D3062E">
        <w:tab/>
        <w:t>NSCE_ServiceContinuity API</w:t>
      </w:r>
      <w:bookmarkEnd w:id="4724"/>
      <w:bookmarkEnd w:id="4725"/>
      <w:bookmarkEnd w:id="4726"/>
      <w:bookmarkEnd w:id="4727"/>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4731" w:name="_Toc164928451"/>
      <w:bookmarkStart w:id="4732" w:name="_Toc168550314"/>
      <w:bookmarkStart w:id="4733" w:name="_Toc170118385"/>
      <w:r w:rsidRPr="00D3062E">
        <w:rPr>
          <w:noProof/>
          <w:lang w:eastAsia="zh-CN"/>
        </w:rPr>
        <w:t>6.</w:t>
      </w:r>
      <w:r>
        <w:rPr>
          <w:noProof/>
          <w:lang w:eastAsia="zh-CN"/>
        </w:rPr>
        <w:t>8</w:t>
      </w:r>
      <w:r w:rsidRPr="00D3062E">
        <w:t>.3</w:t>
      </w:r>
      <w:r w:rsidRPr="00D3062E">
        <w:tab/>
        <w:t>Resources</w:t>
      </w:r>
      <w:bookmarkEnd w:id="4731"/>
      <w:bookmarkEnd w:id="4732"/>
      <w:bookmarkEnd w:id="4733"/>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4734" w:name="_Toc164928452"/>
      <w:bookmarkStart w:id="4735" w:name="_Toc168550315"/>
      <w:bookmarkStart w:id="4736" w:name="_Toc170118386"/>
      <w:r w:rsidRPr="00D3062E">
        <w:rPr>
          <w:noProof/>
          <w:lang w:eastAsia="zh-CN"/>
        </w:rPr>
        <w:t>6.</w:t>
      </w:r>
      <w:r>
        <w:rPr>
          <w:noProof/>
          <w:lang w:eastAsia="zh-CN"/>
        </w:rPr>
        <w:t>8</w:t>
      </w:r>
      <w:r w:rsidRPr="00D3062E">
        <w:t>.4</w:t>
      </w:r>
      <w:r w:rsidRPr="00D3062E">
        <w:tab/>
        <w:t>Custom Operations without associated resources</w:t>
      </w:r>
      <w:bookmarkEnd w:id="4734"/>
      <w:bookmarkEnd w:id="4735"/>
      <w:bookmarkEnd w:id="4736"/>
    </w:p>
    <w:p w14:paraId="57F0C7BC" w14:textId="77777777" w:rsidR="00B110B4" w:rsidRPr="00D3062E" w:rsidRDefault="00B110B4" w:rsidP="00B110B4">
      <w:pPr>
        <w:pStyle w:val="41"/>
      </w:pPr>
      <w:bookmarkStart w:id="4737" w:name="_Toc164928453"/>
      <w:bookmarkStart w:id="4738" w:name="_Toc168550316"/>
      <w:bookmarkStart w:id="4739" w:name="_Toc170118387"/>
      <w:r w:rsidRPr="00D3062E">
        <w:rPr>
          <w:noProof/>
          <w:lang w:eastAsia="zh-CN"/>
        </w:rPr>
        <w:t>6.</w:t>
      </w:r>
      <w:r>
        <w:rPr>
          <w:noProof/>
          <w:lang w:eastAsia="zh-CN"/>
        </w:rPr>
        <w:t>8</w:t>
      </w:r>
      <w:r w:rsidRPr="00D3062E">
        <w:t>.4.1</w:t>
      </w:r>
      <w:r w:rsidRPr="00D3062E">
        <w:tab/>
        <w:t>Overview</w:t>
      </w:r>
      <w:bookmarkEnd w:id="4737"/>
      <w:bookmarkEnd w:id="4738"/>
      <w:bookmarkEnd w:id="4739"/>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9.2pt;height:151.75pt" o:ole="">
            <v:imagedata r:id="rId151" o:title=""/>
          </v:shape>
          <o:OLEObject Type="Embed" ProgID="Word.Document.8" ShapeID="_x0000_i1098" DrawAspect="Content" ObjectID="_1781925841"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4740" w:name="_Toc164928454"/>
      <w:bookmarkStart w:id="4741" w:name="_Toc168550317"/>
      <w:bookmarkStart w:id="4742" w:name="_Toc17011838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4740"/>
      <w:bookmarkEnd w:id="4741"/>
      <w:bookmarkEnd w:id="4742"/>
    </w:p>
    <w:p w14:paraId="7EE942FA" w14:textId="77777777" w:rsidR="00B110B4" w:rsidRPr="00D3062E" w:rsidRDefault="00B110B4" w:rsidP="00B110B4">
      <w:pPr>
        <w:pStyle w:val="51"/>
      </w:pPr>
      <w:bookmarkStart w:id="4743" w:name="_Toc164928455"/>
      <w:bookmarkStart w:id="4744" w:name="_Toc168550318"/>
      <w:bookmarkStart w:id="4745" w:name="_Toc170118389"/>
      <w:r w:rsidRPr="00D3062E">
        <w:rPr>
          <w:noProof/>
          <w:lang w:eastAsia="zh-CN"/>
        </w:rPr>
        <w:t>6.</w:t>
      </w:r>
      <w:r>
        <w:rPr>
          <w:noProof/>
          <w:lang w:eastAsia="zh-CN"/>
        </w:rPr>
        <w:t>8</w:t>
      </w:r>
      <w:r w:rsidRPr="00D3062E">
        <w:t>.4.2.1</w:t>
      </w:r>
      <w:r w:rsidRPr="00D3062E">
        <w:tab/>
        <w:t>Description</w:t>
      </w:r>
      <w:bookmarkEnd w:id="4743"/>
      <w:bookmarkEnd w:id="4744"/>
      <w:bookmarkEnd w:id="4745"/>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4746" w:name="_Toc164928456"/>
      <w:bookmarkStart w:id="4747" w:name="_Toc168550319"/>
      <w:bookmarkStart w:id="4748" w:name="_Toc170118390"/>
      <w:r w:rsidRPr="00D3062E">
        <w:rPr>
          <w:noProof/>
          <w:lang w:eastAsia="zh-CN"/>
        </w:rPr>
        <w:t>6.</w:t>
      </w:r>
      <w:r>
        <w:rPr>
          <w:noProof/>
          <w:lang w:eastAsia="zh-CN"/>
        </w:rPr>
        <w:t>8</w:t>
      </w:r>
      <w:r w:rsidRPr="00D3062E">
        <w:t>.4.2.2</w:t>
      </w:r>
      <w:r w:rsidRPr="00D3062E">
        <w:tab/>
        <w:t>Operation Definition</w:t>
      </w:r>
      <w:bookmarkEnd w:id="4746"/>
      <w:bookmarkEnd w:id="4747"/>
      <w:bookmarkEnd w:id="4748"/>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4749" w:name="_Toc164928457"/>
      <w:bookmarkStart w:id="4750" w:name="_Toc168550320"/>
      <w:bookmarkStart w:id="4751" w:name="_Toc17011839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4749"/>
      <w:bookmarkEnd w:id="4750"/>
      <w:bookmarkEnd w:id="4751"/>
    </w:p>
    <w:p w14:paraId="79976934" w14:textId="77777777" w:rsidR="00B110B4" w:rsidRPr="00D3062E" w:rsidRDefault="00B110B4" w:rsidP="00B110B4">
      <w:pPr>
        <w:pStyle w:val="51"/>
      </w:pPr>
      <w:bookmarkStart w:id="4752" w:name="_Toc164928458"/>
      <w:bookmarkStart w:id="4753" w:name="_Toc168550321"/>
      <w:bookmarkStart w:id="4754" w:name="_Toc170118392"/>
      <w:r w:rsidRPr="00D3062E">
        <w:rPr>
          <w:noProof/>
          <w:lang w:eastAsia="zh-CN"/>
        </w:rPr>
        <w:t>6.</w:t>
      </w:r>
      <w:r>
        <w:rPr>
          <w:noProof/>
          <w:lang w:eastAsia="zh-CN"/>
        </w:rPr>
        <w:t>8</w:t>
      </w:r>
      <w:r w:rsidRPr="00D3062E">
        <w:t>.4.2.1</w:t>
      </w:r>
      <w:r w:rsidRPr="00D3062E">
        <w:tab/>
        <w:t>Description</w:t>
      </w:r>
      <w:bookmarkEnd w:id="4752"/>
      <w:bookmarkEnd w:id="4753"/>
      <w:bookmarkEnd w:id="4754"/>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4755" w:name="_Toc164928459"/>
      <w:bookmarkStart w:id="4756" w:name="_Toc168550322"/>
      <w:bookmarkStart w:id="4757" w:name="_Toc170118393"/>
      <w:r w:rsidRPr="00D3062E">
        <w:rPr>
          <w:noProof/>
          <w:lang w:eastAsia="zh-CN"/>
        </w:rPr>
        <w:t>6.</w:t>
      </w:r>
      <w:r>
        <w:rPr>
          <w:noProof/>
          <w:lang w:eastAsia="zh-CN"/>
        </w:rPr>
        <w:t>8</w:t>
      </w:r>
      <w:r w:rsidRPr="00D3062E">
        <w:t>.4.2.2</w:t>
      </w:r>
      <w:r w:rsidRPr="00D3062E">
        <w:tab/>
        <w:t>Operation Definition</w:t>
      </w:r>
      <w:bookmarkEnd w:id="4755"/>
      <w:bookmarkEnd w:id="4756"/>
      <w:bookmarkEnd w:id="4757"/>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4758" w:name="_Toc164928460"/>
      <w:bookmarkStart w:id="4759" w:name="_Toc168550323"/>
      <w:bookmarkStart w:id="4760" w:name="_Toc170118394"/>
      <w:r w:rsidRPr="00431785">
        <w:rPr>
          <w:noProof/>
          <w:lang w:eastAsia="zh-CN"/>
        </w:rPr>
        <w:t>6.8</w:t>
      </w:r>
      <w:r w:rsidRPr="00431785">
        <w:t>.5</w:t>
      </w:r>
      <w:r w:rsidRPr="00431785">
        <w:tab/>
        <w:t>Notifications</w:t>
      </w:r>
      <w:bookmarkEnd w:id="4758"/>
      <w:bookmarkEnd w:id="4759"/>
      <w:bookmarkEnd w:id="4760"/>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4761" w:name="_Toc164928461"/>
      <w:bookmarkStart w:id="4762" w:name="_Toc168550324"/>
      <w:bookmarkStart w:id="4763" w:name="_Toc170118395"/>
      <w:r w:rsidRPr="00431785">
        <w:rPr>
          <w:noProof/>
          <w:lang w:eastAsia="zh-CN"/>
        </w:rPr>
        <w:t>6.8</w:t>
      </w:r>
      <w:r w:rsidRPr="00431785">
        <w:t>.5.</w:t>
      </w:r>
      <w:r>
        <w:t>2</w:t>
      </w:r>
      <w:r w:rsidRPr="00431785">
        <w:rPr>
          <w:noProof/>
        </w:rPr>
        <w:t>.3</w:t>
      </w:r>
      <w:r w:rsidRPr="00431785">
        <w:rPr>
          <w:noProof/>
        </w:rPr>
        <w:tab/>
        <w:t>Standard Methods</w:t>
      </w:r>
      <w:bookmarkEnd w:id="4761"/>
      <w:bookmarkEnd w:id="4762"/>
      <w:bookmarkEnd w:id="4763"/>
    </w:p>
    <w:p w14:paraId="5853BF64" w14:textId="77777777" w:rsidR="00B110B4" w:rsidRPr="00431785" w:rsidRDefault="00B110B4" w:rsidP="00B110B4">
      <w:pPr>
        <w:pStyle w:val="6"/>
        <w:rPr>
          <w:noProof/>
        </w:rPr>
      </w:pPr>
      <w:bookmarkStart w:id="4764" w:name="_Toc164928462"/>
      <w:bookmarkStart w:id="4765" w:name="_Toc168550325"/>
      <w:bookmarkStart w:id="4766" w:name="_Toc170118396"/>
      <w:r w:rsidRPr="00431785">
        <w:rPr>
          <w:noProof/>
          <w:lang w:eastAsia="zh-CN"/>
        </w:rPr>
        <w:t>6.8</w:t>
      </w:r>
      <w:r w:rsidRPr="00431785">
        <w:t>.5.</w:t>
      </w:r>
      <w:r>
        <w:t>2</w:t>
      </w:r>
      <w:r w:rsidRPr="00431785">
        <w:t>.3</w:t>
      </w:r>
      <w:r w:rsidRPr="00431785">
        <w:rPr>
          <w:noProof/>
        </w:rPr>
        <w:t>.1</w:t>
      </w:r>
      <w:r w:rsidRPr="00431785">
        <w:rPr>
          <w:noProof/>
        </w:rPr>
        <w:tab/>
        <w:t>POST</w:t>
      </w:r>
      <w:bookmarkEnd w:id="4764"/>
      <w:bookmarkEnd w:id="4765"/>
      <w:bookmarkEnd w:id="476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4767" w:name="_Toc164928463"/>
      <w:bookmarkStart w:id="4768" w:name="_Toc168550326"/>
      <w:bookmarkStart w:id="4769" w:name="_Toc170118397"/>
      <w:r w:rsidRPr="00431785">
        <w:rPr>
          <w:noProof/>
          <w:lang w:eastAsia="zh-CN"/>
        </w:rPr>
        <w:t>6.8</w:t>
      </w:r>
      <w:r w:rsidRPr="00431785">
        <w:t>.5.</w:t>
      </w:r>
      <w:r>
        <w:t>3</w:t>
      </w:r>
      <w:r w:rsidRPr="00431785">
        <w:rPr>
          <w:noProof/>
        </w:rPr>
        <w:t>.3</w:t>
      </w:r>
      <w:r w:rsidRPr="00431785">
        <w:rPr>
          <w:noProof/>
        </w:rPr>
        <w:tab/>
        <w:t>Standard Methods</w:t>
      </w:r>
      <w:bookmarkEnd w:id="4767"/>
      <w:bookmarkEnd w:id="4768"/>
      <w:bookmarkEnd w:id="4769"/>
    </w:p>
    <w:p w14:paraId="13D92A20" w14:textId="77777777" w:rsidR="00B110B4" w:rsidRPr="00431785" w:rsidRDefault="00B110B4" w:rsidP="00B110B4">
      <w:pPr>
        <w:pStyle w:val="6"/>
        <w:rPr>
          <w:noProof/>
        </w:rPr>
      </w:pPr>
      <w:bookmarkStart w:id="4770" w:name="_Toc164928464"/>
      <w:bookmarkStart w:id="4771" w:name="_Toc168550327"/>
      <w:bookmarkStart w:id="4772" w:name="_Toc170118398"/>
      <w:r w:rsidRPr="00431785">
        <w:rPr>
          <w:noProof/>
          <w:lang w:eastAsia="zh-CN"/>
        </w:rPr>
        <w:t>6.8</w:t>
      </w:r>
      <w:r w:rsidRPr="00431785">
        <w:t>.5.</w:t>
      </w:r>
      <w:r>
        <w:t>3</w:t>
      </w:r>
      <w:r w:rsidRPr="00431785">
        <w:t>.3</w:t>
      </w:r>
      <w:r w:rsidRPr="00431785">
        <w:rPr>
          <w:noProof/>
        </w:rPr>
        <w:t>.1</w:t>
      </w:r>
      <w:r w:rsidRPr="00431785">
        <w:rPr>
          <w:noProof/>
        </w:rPr>
        <w:tab/>
        <w:t>POST</w:t>
      </w:r>
      <w:bookmarkEnd w:id="4770"/>
      <w:bookmarkEnd w:id="4771"/>
      <w:bookmarkEnd w:id="477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4773" w:name="_Toc35971427"/>
      <w:bookmarkStart w:id="4774" w:name="_Toc157434618"/>
      <w:bookmarkStart w:id="4775" w:name="_Toc157436333"/>
      <w:bookmarkStart w:id="4776" w:name="_Toc157440173"/>
      <w:bookmarkStart w:id="4777" w:name="_Toc164928465"/>
      <w:bookmarkStart w:id="4778" w:name="_Toc168550328"/>
      <w:bookmarkStart w:id="4779" w:name="_Toc170118399"/>
      <w:r w:rsidRPr="00431785">
        <w:t>6.8.6</w:t>
      </w:r>
      <w:r w:rsidRPr="00431785">
        <w:tab/>
        <w:t>Data Model</w:t>
      </w:r>
      <w:bookmarkEnd w:id="4773"/>
      <w:bookmarkEnd w:id="4774"/>
      <w:bookmarkEnd w:id="4775"/>
      <w:bookmarkEnd w:id="4776"/>
      <w:bookmarkEnd w:id="4777"/>
      <w:bookmarkEnd w:id="4778"/>
      <w:bookmarkEnd w:id="4779"/>
    </w:p>
    <w:p w14:paraId="07059500" w14:textId="77777777" w:rsidR="00B110B4" w:rsidRPr="00431785" w:rsidRDefault="00B110B4" w:rsidP="00B110B4">
      <w:pPr>
        <w:pStyle w:val="41"/>
      </w:pPr>
      <w:bookmarkStart w:id="4780" w:name="_Toc510696633"/>
      <w:bookmarkStart w:id="4781" w:name="_Toc35971428"/>
      <w:bookmarkStart w:id="4782" w:name="_Toc157434619"/>
      <w:bookmarkStart w:id="4783" w:name="_Toc157436334"/>
      <w:bookmarkStart w:id="4784" w:name="_Toc157440174"/>
      <w:bookmarkStart w:id="4785" w:name="_Toc164928466"/>
      <w:bookmarkStart w:id="4786" w:name="_Toc168550329"/>
      <w:bookmarkStart w:id="4787" w:name="_Toc170118400"/>
      <w:bookmarkStart w:id="4788" w:name="_Toc510696634"/>
      <w:bookmarkStart w:id="4789" w:name="_Toc35971429"/>
      <w:r w:rsidRPr="00431785">
        <w:t>6.8.6.1</w:t>
      </w:r>
      <w:r w:rsidRPr="00431785">
        <w:tab/>
        <w:t>General</w:t>
      </w:r>
      <w:bookmarkEnd w:id="4780"/>
      <w:bookmarkEnd w:id="4781"/>
      <w:bookmarkEnd w:id="4782"/>
      <w:bookmarkEnd w:id="4783"/>
      <w:bookmarkEnd w:id="4784"/>
      <w:bookmarkEnd w:id="4785"/>
      <w:bookmarkEnd w:id="4786"/>
      <w:bookmarkEnd w:id="4787"/>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4790" w:name="_Toc157434620"/>
      <w:bookmarkStart w:id="4791" w:name="_Toc157436335"/>
      <w:bookmarkStart w:id="4792" w:name="_Toc157440175"/>
      <w:bookmarkStart w:id="4793" w:name="_Toc164928467"/>
      <w:bookmarkStart w:id="4794" w:name="_Toc168550330"/>
      <w:bookmarkStart w:id="4795" w:name="_Toc170118401"/>
      <w:r w:rsidRPr="00431785">
        <w:rPr>
          <w:lang w:val="en-US"/>
        </w:rPr>
        <w:t>6.8.6.2</w:t>
      </w:r>
      <w:r w:rsidRPr="00431785">
        <w:rPr>
          <w:lang w:val="en-US"/>
        </w:rPr>
        <w:tab/>
        <w:t>Structured data types</w:t>
      </w:r>
      <w:bookmarkEnd w:id="4788"/>
      <w:bookmarkEnd w:id="4789"/>
      <w:bookmarkEnd w:id="4790"/>
      <w:bookmarkEnd w:id="4791"/>
      <w:bookmarkEnd w:id="4792"/>
      <w:bookmarkEnd w:id="4793"/>
      <w:bookmarkEnd w:id="4794"/>
      <w:bookmarkEnd w:id="4795"/>
    </w:p>
    <w:p w14:paraId="37B6A108" w14:textId="77777777" w:rsidR="00B110B4" w:rsidRPr="00431785" w:rsidRDefault="00B110B4" w:rsidP="00B110B4">
      <w:pPr>
        <w:pStyle w:val="51"/>
      </w:pPr>
      <w:bookmarkStart w:id="4796" w:name="_Toc157434621"/>
      <w:bookmarkStart w:id="4797" w:name="_Toc157436336"/>
      <w:bookmarkStart w:id="4798" w:name="_Toc157440176"/>
      <w:bookmarkStart w:id="4799" w:name="_Toc164928468"/>
      <w:bookmarkStart w:id="4800" w:name="_Toc168550331"/>
      <w:bookmarkStart w:id="4801" w:name="_Toc170118402"/>
      <w:r w:rsidRPr="00431785">
        <w:t>6.8.6.2.1</w:t>
      </w:r>
      <w:r w:rsidRPr="00431785">
        <w:tab/>
        <w:t>Introduction</w:t>
      </w:r>
      <w:bookmarkEnd w:id="4796"/>
      <w:bookmarkEnd w:id="4797"/>
      <w:bookmarkEnd w:id="4798"/>
      <w:bookmarkEnd w:id="4799"/>
      <w:bookmarkEnd w:id="4800"/>
      <w:bookmarkEnd w:id="4801"/>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4802" w:name="_Toc164928469"/>
      <w:bookmarkStart w:id="4803" w:name="_Toc168550332"/>
      <w:bookmarkStart w:id="4804" w:name="_Toc170118403"/>
      <w:r w:rsidRPr="00431785">
        <w:t>6.8.6.2.</w:t>
      </w:r>
      <w:r>
        <w:t>2</w:t>
      </w:r>
      <w:r w:rsidRPr="00431785">
        <w:tab/>
        <w:t xml:space="preserve">Type: </w:t>
      </w:r>
      <w:r>
        <w:t>Edge</w:t>
      </w:r>
      <w:r w:rsidRPr="00431785">
        <w:t>SCRequirement</w:t>
      </w:r>
      <w:r>
        <w:t>Req</w:t>
      </w:r>
      <w:bookmarkEnd w:id="4802"/>
      <w:bookmarkEnd w:id="4803"/>
      <w:bookmarkEnd w:id="4804"/>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4805" w:name="_Hlk163469357"/>
            <w:r w:rsidRPr="00431785">
              <w:rPr>
                <w:rFonts w:ascii="Arial" w:hAnsi="Arial"/>
                <w:sz w:val="18"/>
              </w:rPr>
              <w:t>The identifier of the VAL service for which the requirement request applies</w:t>
            </w:r>
            <w:r>
              <w:rPr>
                <w:rFonts w:ascii="Arial" w:hAnsi="Arial"/>
                <w:sz w:val="18"/>
              </w:rPr>
              <w:t>.</w:t>
            </w:r>
            <w:bookmarkEnd w:id="4805"/>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4806" w:name="_Hlk163469414"/>
            <w:r w:rsidRPr="00431785">
              <w:rPr>
                <w:rFonts w:ascii="Arial" w:hAnsi="Arial"/>
                <w:kern w:val="2"/>
                <w:sz w:val="18"/>
              </w:rPr>
              <w:t>The list of VAL UE IDs for which the requirement request applies</w:t>
            </w:r>
            <w:bookmarkEnd w:id="4806"/>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4807" w:name="_Toc164928470"/>
      <w:bookmarkStart w:id="4808" w:name="_Toc168550333"/>
      <w:bookmarkStart w:id="4809" w:name="_Toc170118404"/>
      <w:r w:rsidRPr="00431785">
        <w:t>6.8.6.2.</w:t>
      </w:r>
      <w:r>
        <w:t>3</w:t>
      </w:r>
      <w:r w:rsidRPr="00431785">
        <w:tab/>
        <w:t xml:space="preserve">Type: </w:t>
      </w:r>
      <w:r>
        <w:t>Edge</w:t>
      </w:r>
      <w:r w:rsidRPr="00431785">
        <w:t>SCRequirementNotif</w:t>
      </w:r>
      <w:bookmarkEnd w:id="4807"/>
      <w:bookmarkEnd w:id="4808"/>
      <w:bookmarkEnd w:id="4809"/>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4810" w:name="_Toc164928471"/>
      <w:bookmarkStart w:id="4811" w:name="_Toc168550334"/>
      <w:bookmarkStart w:id="4812" w:name="_Toc170118405"/>
      <w:r w:rsidRPr="00431785">
        <w:t>6.8.6.2.</w:t>
      </w:r>
      <w:r>
        <w:t>4</w:t>
      </w:r>
      <w:r w:rsidRPr="00431785">
        <w:tab/>
        <w:t xml:space="preserve">Type: </w:t>
      </w:r>
      <w:r>
        <w:t>Edge</w:t>
      </w:r>
      <w:r w:rsidRPr="00431785">
        <w:t>SCNegotiation</w:t>
      </w:r>
      <w:r>
        <w:t>Req</w:t>
      </w:r>
      <w:bookmarkEnd w:id="4810"/>
      <w:bookmarkEnd w:id="4811"/>
      <w:bookmarkEnd w:id="4812"/>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4813" w:name="_Toc164928472"/>
      <w:bookmarkStart w:id="4814" w:name="_Toc168550335"/>
      <w:bookmarkStart w:id="4815" w:name="_Toc170118406"/>
      <w:r w:rsidRPr="00431785">
        <w:t>6.8.6.2.</w:t>
      </w:r>
      <w:r>
        <w:t>5</w:t>
      </w:r>
      <w:r w:rsidRPr="00431785">
        <w:tab/>
        <w:t xml:space="preserve">Type: </w:t>
      </w:r>
      <w:r>
        <w:t>Edge</w:t>
      </w:r>
      <w:r w:rsidRPr="00431785">
        <w:t>SCNegotiationNotif</w:t>
      </w:r>
      <w:bookmarkEnd w:id="4813"/>
      <w:bookmarkEnd w:id="4814"/>
      <w:bookmarkEnd w:id="481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4816" w:name="_Toc164928473"/>
      <w:bookmarkStart w:id="4817" w:name="_Toc168550336"/>
      <w:bookmarkStart w:id="4818" w:name="_Toc170118407"/>
      <w:r w:rsidRPr="00431785">
        <w:t>6.8.6.3.3</w:t>
      </w:r>
      <w:r w:rsidRPr="00431785">
        <w:tab/>
        <w:t>Enumeration: TriggerAction</w:t>
      </w:r>
      <w:bookmarkEnd w:id="4816"/>
      <w:bookmarkEnd w:id="4817"/>
      <w:bookmarkEnd w:id="4818"/>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4819" w:name="_Toc510696647"/>
      <w:bookmarkStart w:id="4820" w:name="_Toc35971443"/>
      <w:bookmarkStart w:id="4821" w:name="_Toc157434635"/>
      <w:bookmarkStart w:id="4822" w:name="_Toc157436350"/>
      <w:bookmarkStart w:id="4823" w:name="_Toc157440190"/>
      <w:bookmarkStart w:id="4824" w:name="_Toc164928474"/>
      <w:bookmarkStart w:id="4825" w:name="_Toc168550337"/>
      <w:bookmarkStart w:id="4826" w:name="_Toc170118408"/>
      <w:r w:rsidRPr="00431785">
        <w:t>6.8.7</w:t>
      </w:r>
      <w:r w:rsidRPr="00431785">
        <w:tab/>
        <w:t>Error Handling</w:t>
      </w:r>
      <w:bookmarkEnd w:id="4819"/>
      <w:bookmarkEnd w:id="4820"/>
      <w:bookmarkEnd w:id="4821"/>
      <w:bookmarkEnd w:id="4822"/>
      <w:bookmarkEnd w:id="4823"/>
      <w:bookmarkEnd w:id="4824"/>
      <w:bookmarkEnd w:id="4825"/>
      <w:bookmarkEnd w:id="4826"/>
    </w:p>
    <w:p w14:paraId="10A5BCAD" w14:textId="77777777" w:rsidR="00B110B4" w:rsidRPr="00431785" w:rsidRDefault="00B110B4" w:rsidP="00B110B4">
      <w:pPr>
        <w:pStyle w:val="41"/>
      </w:pPr>
      <w:bookmarkStart w:id="4827" w:name="_Toc35971444"/>
      <w:bookmarkStart w:id="4828" w:name="_Toc157434636"/>
      <w:bookmarkStart w:id="4829" w:name="_Toc157436351"/>
      <w:bookmarkStart w:id="4830" w:name="_Toc157440191"/>
      <w:bookmarkStart w:id="4831" w:name="_Toc164928475"/>
      <w:bookmarkStart w:id="4832" w:name="_Toc168550338"/>
      <w:bookmarkStart w:id="4833" w:name="_Toc170118409"/>
      <w:r w:rsidRPr="00431785">
        <w:t>6.8.7.1</w:t>
      </w:r>
      <w:r w:rsidRPr="00431785">
        <w:tab/>
        <w:t>General</w:t>
      </w:r>
      <w:bookmarkEnd w:id="4827"/>
      <w:bookmarkEnd w:id="4828"/>
      <w:bookmarkEnd w:id="4829"/>
      <w:bookmarkEnd w:id="4830"/>
      <w:bookmarkEnd w:id="4831"/>
      <w:bookmarkEnd w:id="4832"/>
      <w:bookmarkEnd w:id="4833"/>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4834" w:name="_Toc35971445"/>
      <w:bookmarkStart w:id="4835" w:name="_Toc157434637"/>
      <w:bookmarkStart w:id="4836" w:name="_Toc157436352"/>
      <w:bookmarkStart w:id="4837" w:name="_Toc157440192"/>
      <w:bookmarkStart w:id="4838" w:name="_Toc164928476"/>
      <w:bookmarkStart w:id="4839" w:name="_Toc168550339"/>
      <w:bookmarkStart w:id="4840" w:name="_Toc170118410"/>
      <w:r w:rsidRPr="00431785">
        <w:t>6.8.7.2</w:t>
      </w:r>
      <w:r w:rsidRPr="00431785">
        <w:tab/>
        <w:t>Protocol Errors</w:t>
      </w:r>
      <w:bookmarkEnd w:id="4834"/>
      <w:bookmarkEnd w:id="4835"/>
      <w:bookmarkEnd w:id="4836"/>
      <w:bookmarkEnd w:id="4837"/>
      <w:bookmarkEnd w:id="4838"/>
      <w:bookmarkEnd w:id="4839"/>
      <w:bookmarkEnd w:id="4840"/>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4841" w:name="_Toc35971446"/>
      <w:bookmarkStart w:id="4842" w:name="_Toc157434638"/>
      <w:bookmarkStart w:id="4843" w:name="_Toc157436353"/>
      <w:bookmarkStart w:id="4844" w:name="_Toc157440193"/>
      <w:bookmarkStart w:id="4845" w:name="_Toc164928477"/>
      <w:bookmarkStart w:id="4846" w:name="_Toc168550340"/>
      <w:bookmarkStart w:id="4847" w:name="_Toc170118411"/>
      <w:r w:rsidRPr="00431785">
        <w:t>6.8.7.3</w:t>
      </w:r>
      <w:r w:rsidRPr="00431785">
        <w:tab/>
        <w:t>Application Errors</w:t>
      </w:r>
      <w:bookmarkEnd w:id="4841"/>
      <w:bookmarkEnd w:id="4842"/>
      <w:bookmarkEnd w:id="4843"/>
      <w:bookmarkEnd w:id="4844"/>
      <w:bookmarkEnd w:id="4845"/>
      <w:bookmarkEnd w:id="4846"/>
      <w:bookmarkEnd w:id="4847"/>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4848" w:name="_Toc492899751"/>
      <w:bookmarkStart w:id="4849" w:name="_Toc492900030"/>
      <w:bookmarkStart w:id="4850" w:name="_Toc492967832"/>
      <w:bookmarkStart w:id="4851" w:name="_Toc492972920"/>
      <w:bookmarkStart w:id="4852" w:name="_Toc492973140"/>
      <w:bookmarkStart w:id="4853" w:name="_Toc493774060"/>
      <w:bookmarkStart w:id="4854" w:name="_Toc508285804"/>
      <w:bookmarkStart w:id="4855" w:name="_Toc508287269"/>
      <w:bookmarkStart w:id="4856" w:name="_Toc510696648"/>
      <w:bookmarkStart w:id="4857" w:name="_Toc35971447"/>
    </w:p>
    <w:p w14:paraId="799280B1" w14:textId="77777777" w:rsidR="00B110B4" w:rsidRPr="00431785" w:rsidRDefault="00B110B4" w:rsidP="00B110B4">
      <w:pPr>
        <w:pStyle w:val="31"/>
        <w:rPr>
          <w:lang w:eastAsia="zh-CN"/>
        </w:rPr>
      </w:pPr>
      <w:bookmarkStart w:id="4858" w:name="_Toc157434639"/>
      <w:bookmarkStart w:id="4859" w:name="_Toc157436354"/>
      <w:bookmarkStart w:id="4860" w:name="_Toc157440194"/>
      <w:bookmarkStart w:id="4861" w:name="_Toc164928478"/>
      <w:bookmarkStart w:id="4862" w:name="_Toc168550341"/>
      <w:bookmarkStart w:id="4863" w:name="_Toc170118412"/>
      <w:r w:rsidRPr="00431785">
        <w:t>6.8.8</w:t>
      </w:r>
      <w:r w:rsidRPr="00431785">
        <w:rPr>
          <w:lang w:eastAsia="zh-CN"/>
        </w:rPr>
        <w:tab/>
        <w:t>Feature negotiation</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4864" w:name="_Toc532994477"/>
      <w:bookmarkStart w:id="4865" w:name="_Toc35971448"/>
      <w:bookmarkStart w:id="4866" w:name="_Toc157434640"/>
      <w:bookmarkStart w:id="4867" w:name="_Toc157436355"/>
      <w:bookmarkStart w:id="4868" w:name="_Toc157440195"/>
      <w:bookmarkStart w:id="4869" w:name="_Toc164928479"/>
      <w:bookmarkStart w:id="4870" w:name="_Toc168550342"/>
      <w:bookmarkStart w:id="4871" w:name="_Toc170118413"/>
      <w:r w:rsidRPr="00431785">
        <w:t>6.8.9</w:t>
      </w:r>
      <w:r w:rsidRPr="00431785">
        <w:tab/>
        <w:t>Security</w:t>
      </w:r>
      <w:bookmarkEnd w:id="4864"/>
      <w:bookmarkEnd w:id="4865"/>
      <w:bookmarkEnd w:id="4866"/>
      <w:bookmarkEnd w:id="4867"/>
      <w:bookmarkEnd w:id="4868"/>
      <w:bookmarkEnd w:id="4869"/>
      <w:bookmarkEnd w:id="4870"/>
      <w:bookmarkEnd w:id="4871"/>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4872" w:name="_Toc160650167"/>
      <w:bookmarkStart w:id="4873" w:name="_Toc164928480"/>
      <w:bookmarkStart w:id="4874" w:name="_Toc168550343"/>
      <w:bookmarkStart w:id="4875" w:name="_Toc170118414"/>
      <w:r w:rsidRPr="00D3062E">
        <w:t>6.9</w:t>
      </w:r>
      <w:r w:rsidRPr="00D3062E">
        <w:tab/>
        <w:t>NSCE_MultiSlicesOptimization API</w:t>
      </w:r>
      <w:bookmarkEnd w:id="4872"/>
      <w:bookmarkEnd w:id="4873"/>
      <w:bookmarkEnd w:id="4874"/>
      <w:bookmarkEnd w:id="4875"/>
    </w:p>
    <w:p w14:paraId="16BCB3C3" w14:textId="77777777" w:rsidR="00311EA5" w:rsidRPr="00D3062E" w:rsidRDefault="00311EA5" w:rsidP="00311EA5">
      <w:pPr>
        <w:pStyle w:val="31"/>
      </w:pPr>
      <w:bookmarkStart w:id="4876" w:name="_Toc160650168"/>
      <w:bookmarkStart w:id="4877" w:name="_Toc164928481"/>
      <w:bookmarkStart w:id="4878" w:name="_Toc168550344"/>
      <w:bookmarkStart w:id="4879" w:name="_Toc170118415"/>
      <w:r w:rsidRPr="00D3062E">
        <w:t>6.9.1</w:t>
      </w:r>
      <w:r w:rsidRPr="00D3062E">
        <w:tab/>
        <w:t>Introduction</w:t>
      </w:r>
      <w:bookmarkEnd w:id="4876"/>
      <w:bookmarkEnd w:id="4877"/>
      <w:bookmarkEnd w:id="4878"/>
      <w:bookmarkEnd w:id="4879"/>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4880" w:name="_Hlk159712219"/>
      <w:r w:rsidRPr="00D3062E">
        <w:rPr>
          <w:noProof/>
        </w:rPr>
        <w:t>nsce-</w:t>
      </w:r>
      <w:r w:rsidRPr="00D3062E">
        <w:rPr>
          <w:noProof/>
          <w:lang w:val="en-US" w:eastAsia="zh-CN"/>
        </w:rPr>
        <w:t>mso</w:t>
      </w:r>
      <w:bookmarkEnd w:id="4880"/>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4881" w:name="_Toc160650169"/>
      <w:bookmarkStart w:id="4882" w:name="_Toc164928482"/>
      <w:bookmarkStart w:id="4883" w:name="_Toc168550345"/>
      <w:bookmarkStart w:id="4884" w:name="_Toc170118416"/>
      <w:r w:rsidRPr="00D3062E">
        <w:t>6.9.2</w:t>
      </w:r>
      <w:r w:rsidRPr="00D3062E">
        <w:tab/>
        <w:t>Usage of HTTP</w:t>
      </w:r>
      <w:bookmarkEnd w:id="4881"/>
      <w:bookmarkEnd w:id="4882"/>
      <w:bookmarkEnd w:id="4883"/>
      <w:bookmarkEnd w:id="48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4885" w:name="_Toc160650170"/>
      <w:bookmarkStart w:id="4886" w:name="_Toc164928483"/>
      <w:bookmarkStart w:id="4887" w:name="_Toc168550346"/>
      <w:bookmarkStart w:id="4888" w:name="_Toc170118417"/>
      <w:r w:rsidRPr="00D3062E">
        <w:t>6.9.3</w:t>
      </w:r>
      <w:r w:rsidRPr="00D3062E">
        <w:tab/>
        <w:t>Resources</w:t>
      </w:r>
      <w:bookmarkEnd w:id="4885"/>
      <w:bookmarkEnd w:id="4886"/>
      <w:bookmarkEnd w:id="4887"/>
      <w:bookmarkEnd w:id="488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4889" w:name="_Toc160650171"/>
      <w:bookmarkStart w:id="4890" w:name="_Toc164928484"/>
      <w:bookmarkStart w:id="4891" w:name="_Toc168550347"/>
      <w:bookmarkStart w:id="4892" w:name="_Toc170118418"/>
      <w:r w:rsidRPr="00D3062E">
        <w:t>6.9.4</w:t>
      </w:r>
      <w:r w:rsidRPr="00D3062E">
        <w:tab/>
        <w:t>Custom Operations without associated resources</w:t>
      </w:r>
      <w:bookmarkEnd w:id="4889"/>
      <w:bookmarkEnd w:id="4890"/>
      <w:bookmarkEnd w:id="4891"/>
      <w:bookmarkEnd w:id="4892"/>
    </w:p>
    <w:p w14:paraId="3A4D3B51" w14:textId="77777777" w:rsidR="00311EA5" w:rsidRPr="00D3062E" w:rsidRDefault="00311EA5" w:rsidP="00311EA5">
      <w:pPr>
        <w:pStyle w:val="41"/>
        <w:rPr>
          <w:lang w:eastAsia="zh-CN"/>
        </w:rPr>
      </w:pPr>
      <w:bookmarkStart w:id="4893" w:name="_Toc160650172"/>
      <w:bookmarkStart w:id="4894" w:name="_Toc164928485"/>
      <w:bookmarkStart w:id="4895" w:name="_Toc168550348"/>
      <w:bookmarkStart w:id="4896" w:name="_Toc170118419"/>
      <w:r w:rsidRPr="00D3062E">
        <w:rPr>
          <w:lang w:eastAsia="zh-CN"/>
        </w:rPr>
        <w:t>6.9.4.1</w:t>
      </w:r>
      <w:r w:rsidRPr="00D3062E">
        <w:rPr>
          <w:lang w:eastAsia="zh-CN"/>
        </w:rPr>
        <w:tab/>
        <w:t>Overview</w:t>
      </w:r>
      <w:bookmarkEnd w:id="4893"/>
      <w:bookmarkEnd w:id="4894"/>
      <w:bookmarkEnd w:id="4895"/>
      <w:bookmarkEnd w:id="4896"/>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65pt;height:94.8pt;mso-width-percent:0;mso-height-percent:0;mso-width-percent:0;mso-height-percent:0" o:ole="">
            <v:imagedata r:id="rId153" o:title=""/>
          </v:shape>
          <o:OLEObject Type="Embed" ProgID="Word.Document.8" ShapeID="_x0000_i1099" DrawAspect="Content" ObjectID="_1781925842"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4897" w:name="_Toc160650173"/>
      <w:bookmarkStart w:id="4898" w:name="_Toc164928486"/>
      <w:bookmarkStart w:id="4899" w:name="_Toc168550349"/>
      <w:bookmarkStart w:id="4900" w:name="_Toc170118420"/>
      <w:r w:rsidRPr="00D3062E">
        <w:rPr>
          <w:lang w:eastAsia="zh-CN"/>
        </w:rPr>
        <w:t>6.9.4.2</w:t>
      </w:r>
      <w:r w:rsidRPr="00D3062E">
        <w:rPr>
          <w:lang w:eastAsia="zh-CN"/>
        </w:rPr>
        <w:tab/>
        <w:t>Operation: Request</w:t>
      </w:r>
      <w:bookmarkEnd w:id="4897"/>
      <w:bookmarkEnd w:id="4898"/>
      <w:bookmarkEnd w:id="4899"/>
      <w:bookmarkEnd w:id="4900"/>
    </w:p>
    <w:p w14:paraId="3EFF8A0D" w14:textId="77777777" w:rsidR="00311EA5" w:rsidRPr="00D3062E" w:rsidRDefault="00311EA5" w:rsidP="00311EA5">
      <w:pPr>
        <w:pStyle w:val="51"/>
        <w:rPr>
          <w:lang w:eastAsia="zh-CN"/>
        </w:rPr>
      </w:pPr>
      <w:bookmarkStart w:id="4901" w:name="_Toc160650174"/>
      <w:bookmarkStart w:id="4902" w:name="_Toc164928487"/>
      <w:bookmarkStart w:id="4903" w:name="_Toc168550350"/>
      <w:bookmarkStart w:id="4904" w:name="_Toc170118421"/>
      <w:r w:rsidRPr="00D3062E">
        <w:rPr>
          <w:lang w:eastAsia="zh-CN"/>
        </w:rPr>
        <w:t>6.9.4.2.1</w:t>
      </w:r>
      <w:r w:rsidRPr="00D3062E">
        <w:rPr>
          <w:lang w:eastAsia="zh-CN"/>
        </w:rPr>
        <w:tab/>
        <w:t>Description</w:t>
      </w:r>
      <w:bookmarkEnd w:id="4901"/>
      <w:bookmarkEnd w:id="4902"/>
      <w:bookmarkEnd w:id="4903"/>
      <w:bookmarkEnd w:id="490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4905" w:name="_Toc160650175"/>
      <w:bookmarkStart w:id="4906" w:name="_Toc164928488"/>
      <w:bookmarkStart w:id="4907" w:name="_Toc168550351"/>
      <w:bookmarkStart w:id="4908" w:name="_Toc170118422"/>
      <w:r w:rsidRPr="00D3062E">
        <w:rPr>
          <w:lang w:eastAsia="zh-CN"/>
        </w:rPr>
        <w:t>6.9.4.2.2</w:t>
      </w:r>
      <w:r w:rsidRPr="00D3062E">
        <w:rPr>
          <w:lang w:eastAsia="zh-CN"/>
        </w:rPr>
        <w:tab/>
        <w:t>Operation Definition</w:t>
      </w:r>
      <w:bookmarkEnd w:id="4905"/>
      <w:bookmarkEnd w:id="4906"/>
      <w:bookmarkEnd w:id="4907"/>
      <w:bookmarkEnd w:id="490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4909" w:name="_Toc160650176"/>
      <w:bookmarkStart w:id="4910" w:name="_Toc164928489"/>
      <w:bookmarkStart w:id="4911" w:name="_Toc168550352"/>
      <w:bookmarkStart w:id="4912" w:name="_Toc170118423"/>
      <w:r w:rsidRPr="00D3062E">
        <w:t>6.9.5</w:t>
      </w:r>
      <w:r w:rsidRPr="00D3062E">
        <w:tab/>
        <w:t>Notifications</w:t>
      </w:r>
      <w:bookmarkEnd w:id="4909"/>
      <w:bookmarkEnd w:id="4910"/>
      <w:bookmarkEnd w:id="4911"/>
      <w:bookmarkEnd w:id="4912"/>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4913" w:name="_Toc160650177"/>
      <w:bookmarkStart w:id="4914" w:name="_Toc164928490"/>
      <w:bookmarkStart w:id="4915" w:name="_Toc168550353"/>
      <w:bookmarkStart w:id="4916" w:name="_Toc170118424"/>
      <w:r w:rsidRPr="00D3062E">
        <w:t>6.9.6</w:t>
      </w:r>
      <w:r w:rsidRPr="00D3062E">
        <w:tab/>
        <w:t>Data Model</w:t>
      </w:r>
      <w:bookmarkEnd w:id="4913"/>
      <w:bookmarkEnd w:id="4914"/>
      <w:bookmarkEnd w:id="4915"/>
      <w:bookmarkEnd w:id="4916"/>
    </w:p>
    <w:p w14:paraId="7F6D071C" w14:textId="77777777" w:rsidR="00311EA5" w:rsidRPr="00D3062E" w:rsidRDefault="00311EA5" w:rsidP="00311EA5">
      <w:pPr>
        <w:pStyle w:val="41"/>
        <w:rPr>
          <w:lang w:eastAsia="zh-CN"/>
        </w:rPr>
      </w:pPr>
      <w:bookmarkStart w:id="4917" w:name="_Toc160650178"/>
      <w:bookmarkStart w:id="4918" w:name="_Toc164928491"/>
      <w:bookmarkStart w:id="4919" w:name="_Toc168550354"/>
      <w:bookmarkStart w:id="4920" w:name="_Toc170118425"/>
      <w:r w:rsidRPr="00D3062E">
        <w:t>6.9.6</w:t>
      </w:r>
      <w:r w:rsidRPr="00D3062E">
        <w:rPr>
          <w:lang w:eastAsia="zh-CN"/>
        </w:rPr>
        <w:t>.1</w:t>
      </w:r>
      <w:r w:rsidRPr="00D3062E">
        <w:rPr>
          <w:lang w:eastAsia="zh-CN"/>
        </w:rPr>
        <w:tab/>
        <w:t>General</w:t>
      </w:r>
      <w:bookmarkEnd w:id="4917"/>
      <w:bookmarkEnd w:id="4918"/>
      <w:bookmarkEnd w:id="4919"/>
      <w:bookmarkEnd w:id="4920"/>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4921" w:name="_Toc160650179"/>
      <w:bookmarkStart w:id="4922" w:name="_Toc164928492"/>
      <w:bookmarkStart w:id="4923" w:name="_Toc168550355"/>
      <w:bookmarkStart w:id="4924" w:name="_Toc170118426"/>
      <w:r w:rsidRPr="00D3062E">
        <w:rPr>
          <w:lang w:eastAsia="zh-CN"/>
        </w:rPr>
        <w:t>6.9.6.2</w:t>
      </w:r>
      <w:r w:rsidRPr="00D3062E">
        <w:rPr>
          <w:lang w:eastAsia="zh-CN"/>
        </w:rPr>
        <w:tab/>
        <w:t>Structured data types</w:t>
      </w:r>
      <w:bookmarkEnd w:id="4921"/>
      <w:bookmarkEnd w:id="4922"/>
      <w:bookmarkEnd w:id="4923"/>
      <w:bookmarkEnd w:id="4924"/>
    </w:p>
    <w:p w14:paraId="2E47B570" w14:textId="77777777" w:rsidR="00311EA5" w:rsidRPr="00D3062E" w:rsidRDefault="00311EA5" w:rsidP="00311EA5">
      <w:pPr>
        <w:pStyle w:val="51"/>
        <w:rPr>
          <w:lang w:eastAsia="zh-CN"/>
        </w:rPr>
      </w:pPr>
      <w:bookmarkStart w:id="4925" w:name="_Toc160650180"/>
      <w:bookmarkStart w:id="4926" w:name="_Toc164928493"/>
      <w:bookmarkStart w:id="4927" w:name="_Toc168550356"/>
      <w:bookmarkStart w:id="4928" w:name="_Toc170118427"/>
      <w:r w:rsidRPr="00D3062E">
        <w:rPr>
          <w:lang w:eastAsia="zh-CN"/>
        </w:rPr>
        <w:t>6.9.6.2.1</w:t>
      </w:r>
      <w:r w:rsidRPr="00D3062E">
        <w:rPr>
          <w:lang w:eastAsia="zh-CN"/>
        </w:rPr>
        <w:tab/>
        <w:t>Introduction</w:t>
      </w:r>
      <w:bookmarkEnd w:id="4925"/>
      <w:bookmarkEnd w:id="4926"/>
      <w:bookmarkEnd w:id="4927"/>
      <w:bookmarkEnd w:id="492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4929" w:name="_Toc160650181"/>
      <w:bookmarkStart w:id="4930" w:name="_Toc164928494"/>
      <w:bookmarkStart w:id="4931" w:name="_Toc168550357"/>
      <w:bookmarkStart w:id="4932" w:name="_Toc170118428"/>
      <w:r w:rsidRPr="00D3062E">
        <w:t>6.9.6.2.2</w:t>
      </w:r>
      <w:r w:rsidRPr="00D3062E">
        <w:tab/>
        <w:t>Type: MultiSlicesOptReq</w:t>
      </w:r>
      <w:bookmarkEnd w:id="4929"/>
      <w:bookmarkEnd w:id="4930"/>
      <w:bookmarkEnd w:id="4931"/>
      <w:bookmarkEnd w:id="493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4933" w:name="_Toc160650182"/>
      <w:bookmarkStart w:id="4934" w:name="_Toc164928495"/>
      <w:bookmarkStart w:id="4935" w:name="_Toc168550358"/>
      <w:bookmarkStart w:id="4936" w:name="_Toc170118429"/>
      <w:r w:rsidRPr="00D3062E">
        <w:t>6.9</w:t>
      </w:r>
      <w:r w:rsidRPr="00D3062E">
        <w:rPr>
          <w:lang w:val="en-US" w:eastAsia="zh-CN"/>
        </w:rPr>
        <w:t>.</w:t>
      </w:r>
      <w:r w:rsidRPr="00D3062E">
        <w:rPr>
          <w:lang w:val="en-US"/>
        </w:rPr>
        <w:t>6.3</w:t>
      </w:r>
      <w:r w:rsidRPr="00D3062E">
        <w:rPr>
          <w:lang w:val="en-US"/>
        </w:rPr>
        <w:tab/>
        <w:t>Simple data types and enumerations</w:t>
      </w:r>
      <w:bookmarkEnd w:id="4933"/>
      <w:bookmarkEnd w:id="4934"/>
      <w:bookmarkEnd w:id="4935"/>
      <w:bookmarkEnd w:id="4936"/>
    </w:p>
    <w:p w14:paraId="6289D7DB" w14:textId="77777777" w:rsidR="00311EA5" w:rsidRPr="00D3062E" w:rsidRDefault="00311EA5" w:rsidP="00311EA5">
      <w:pPr>
        <w:pStyle w:val="51"/>
      </w:pPr>
      <w:bookmarkStart w:id="4937" w:name="_Toc160650183"/>
      <w:bookmarkStart w:id="4938" w:name="_Toc164928496"/>
      <w:bookmarkStart w:id="4939" w:name="_Toc168550359"/>
      <w:bookmarkStart w:id="4940" w:name="_Toc170118430"/>
      <w:r w:rsidRPr="00D3062E">
        <w:t>6.9.6.3.1</w:t>
      </w:r>
      <w:r w:rsidRPr="00D3062E">
        <w:tab/>
        <w:t>Introduction</w:t>
      </w:r>
      <w:bookmarkEnd w:id="4937"/>
      <w:bookmarkEnd w:id="4938"/>
      <w:bookmarkEnd w:id="4939"/>
      <w:bookmarkEnd w:id="4940"/>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4941" w:name="_Toc160650184"/>
      <w:bookmarkStart w:id="4942" w:name="_Toc164928497"/>
      <w:bookmarkStart w:id="4943" w:name="_Toc168550360"/>
      <w:bookmarkStart w:id="4944" w:name="_Toc170118431"/>
      <w:r w:rsidRPr="00D3062E">
        <w:t>6.9.6.3.2</w:t>
      </w:r>
      <w:r w:rsidRPr="00D3062E">
        <w:tab/>
        <w:t>Simple data types</w:t>
      </w:r>
      <w:bookmarkEnd w:id="4941"/>
      <w:bookmarkEnd w:id="4942"/>
      <w:bookmarkEnd w:id="4943"/>
      <w:bookmarkEnd w:id="494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4945" w:name="_Toc160650185"/>
      <w:bookmarkStart w:id="4946" w:name="_Toc164928498"/>
      <w:bookmarkStart w:id="4947" w:name="_Toc168550361"/>
      <w:bookmarkStart w:id="4948" w:name="_Toc17011843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945"/>
      <w:bookmarkEnd w:id="4946"/>
      <w:bookmarkEnd w:id="4947"/>
      <w:bookmarkEnd w:id="494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4949" w:name="_Toc160650186"/>
      <w:bookmarkStart w:id="4950" w:name="_Toc164928499"/>
      <w:bookmarkStart w:id="4951" w:name="_Toc168550362"/>
      <w:bookmarkStart w:id="4952" w:name="_Toc170118433"/>
      <w:r w:rsidRPr="00D3062E">
        <w:t>6.9</w:t>
      </w:r>
      <w:r w:rsidRPr="00D3062E">
        <w:rPr>
          <w:lang w:eastAsia="zh-CN"/>
        </w:rPr>
        <w:t>.</w:t>
      </w:r>
      <w:r w:rsidRPr="00D3062E">
        <w:t>6.5</w:t>
      </w:r>
      <w:r w:rsidRPr="00D3062E">
        <w:tab/>
        <w:t>Binary data</w:t>
      </w:r>
      <w:bookmarkEnd w:id="4949"/>
      <w:bookmarkEnd w:id="4950"/>
      <w:bookmarkEnd w:id="4951"/>
      <w:bookmarkEnd w:id="4952"/>
    </w:p>
    <w:p w14:paraId="272DAF0D" w14:textId="77777777" w:rsidR="00311EA5" w:rsidRPr="00D3062E" w:rsidRDefault="00311EA5" w:rsidP="00311EA5">
      <w:pPr>
        <w:pStyle w:val="51"/>
      </w:pPr>
      <w:bookmarkStart w:id="4953" w:name="_Toc160650187"/>
      <w:bookmarkStart w:id="4954" w:name="_Toc164928500"/>
      <w:bookmarkStart w:id="4955" w:name="_Toc168550363"/>
      <w:bookmarkStart w:id="4956" w:name="_Toc170118434"/>
      <w:r w:rsidRPr="00D3062E">
        <w:t>6.9.6.5.1</w:t>
      </w:r>
      <w:r w:rsidRPr="00D3062E">
        <w:tab/>
        <w:t>Binary Data Types</w:t>
      </w:r>
      <w:bookmarkEnd w:id="4953"/>
      <w:bookmarkEnd w:id="4954"/>
      <w:bookmarkEnd w:id="4955"/>
      <w:bookmarkEnd w:id="4956"/>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4957" w:name="_Toc160650188"/>
      <w:bookmarkStart w:id="4958" w:name="_Toc164928501"/>
      <w:bookmarkStart w:id="4959" w:name="_Toc168550364"/>
      <w:bookmarkStart w:id="4960" w:name="_Toc170118435"/>
      <w:r w:rsidRPr="00D3062E">
        <w:t>6.9</w:t>
      </w:r>
      <w:r w:rsidRPr="00D3062E">
        <w:rPr>
          <w:rFonts w:hint="eastAsia"/>
          <w:lang w:eastAsia="zh-CN"/>
        </w:rPr>
        <w:t>.</w:t>
      </w:r>
      <w:r w:rsidRPr="00D3062E">
        <w:t>7</w:t>
      </w:r>
      <w:r w:rsidRPr="00D3062E">
        <w:tab/>
        <w:t>Error Handling</w:t>
      </w:r>
      <w:bookmarkEnd w:id="4957"/>
      <w:bookmarkEnd w:id="4958"/>
      <w:bookmarkEnd w:id="4959"/>
      <w:bookmarkEnd w:id="4960"/>
    </w:p>
    <w:p w14:paraId="60C99879" w14:textId="77777777" w:rsidR="00311EA5" w:rsidRPr="00D3062E" w:rsidRDefault="00311EA5" w:rsidP="00311EA5">
      <w:pPr>
        <w:pStyle w:val="41"/>
      </w:pPr>
      <w:bookmarkStart w:id="4961" w:name="_Toc160650189"/>
      <w:bookmarkStart w:id="4962" w:name="_Toc164928502"/>
      <w:bookmarkStart w:id="4963" w:name="_Toc168550365"/>
      <w:bookmarkStart w:id="4964" w:name="_Toc170118436"/>
      <w:r w:rsidRPr="00D3062E">
        <w:t>6.9.7.1</w:t>
      </w:r>
      <w:r w:rsidRPr="00D3062E">
        <w:tab/>
        <w:t>General</w:t>
      </w:r>
      <w:bookmarkEnd w:id="4961"/>
      <w:bookmarkEnd w:id="4962"/>
      <w:bookmarkEnd w:id="4963"/>
      <w:bookmarkEnd w:id="496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4965" w:name="_Toc160650190"/>
      <w:bookmarkStart w:id="4966" w:name="_Toc164928503"/>
      <w:bookmarkStart w:id="4967" w:name="_Toc168550366"/>
      <w:bookmarkStart w:id="4968" w:name="_Toc170118437"/>
      <w:r w:rsidRPr="00D3062E">
        <w:t>6.9.7.2</w:t>
      </w:r>
      <w:r w:rsidRPr="00D3062E">
        <w:tab/>
        <w:t>Protocol Errors</w:t>
      </w:r>
      <w:bookmarkEnd w:id="4965"/>
      <w:bookmarkEnd w:id="4966"/>
      <w:bookmarkEnd w:id="4967"/>
      <w:bookmarkEnd w:id="496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4969" w:name="_Toc160650191"/>
      <w:bookmarkStart w:id="4970" w:name="_Toc164928504"/>
      <w:bookmarkStart w:id="4971" w:name="_Toc168550367"/>
      <w:bookmarkStart w:id="4972" w:name="_Toc170118438"/>
      <w:r w:rsidRPr="00D3062E">
        <w:t>6.9.7.3</w:t>
      </w:r>
      <w:r w:rsidRPr="00D3062E">
        <w:tab/>
        <w:t>Application Errors</w:t>
      </w:r>
      <w:bookmarkEnd w:id="4969"/>
      <w:bookmarkEnd w:id="4970"/>
      <w:bookmarkEnd w:id="4971"/>
      <w:bookmarkEnd w:id="497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4973" w:name="_Toc160650192"/>
      <w:bookmarkStart w:id="4974" w:name="_Toc164928505"/>
      <w:bookmarkStart w:id="4975" w:name="_Toc168550368"/>
      <w:bookmarkStart w:id="4976" w:name="_Toc170118439"/>
      <w:r w:rsidRPr="00D3062E">
        <w:t>6.9.8</w:t>
      </w:r>
      <w:r w:rsidRPr="00D3062E">
        <w:rPr>
          <w:lang w:eastAsia="zh-CN"/>
        </w:rPr>
        <w:tab/>
        <w:t>Feature negotiation</w:t>
      </w:r>
      <w:bookmarkEnd w:id="4973"/>
      <w:bookmarkEnd w:id="4974"/>
      <w:bookmarkEnd w:id="4975"/>
      <w:bookmarkEnd w:id="497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4977" w:name="_Toc160650193"/>
      <w:bookmarkStart w:id="4978" w:name="_Toc164928506"/>
      <w:bookmarkStart w:id="4979" w:name="_Toc168550369"/>
      <w:bookmarkStart w:id="4980" w:name="_Toc170118440"/>
      <w:r w:rsidRPr="00D3062E">
        <w:t>6.9.9</w:t>
      </w:r>
      <w:r w:rsidRPr="00D3062E">
        <w:tab/>
        <w:t>Security</w:t>
      </w:r>
      <w:bookmarkEnd w:id="4977"/>
      <w:bookmarkEnd w:id="4978"/>
      <w:bookmarkEnd w:id="4979"/>
      <w:bookmarkEnd w:id="4980"/>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4981" w:name="_Toc160650194"/>
      <w:bookmarkStart w:id="4982" w:name="_Toc164928507"/>
      <w:bookmarkStart w:id="4983" w:name="_Toc168550370"/>
      <w:bookmarkStart w:id="4984" w:name="_Toc170118441"/>
      <w:r w:rsidRPr="00D3062E">
        <w:rPr>
          <w:noProof/>
          <w:lang w:eastAsia="zh-CN"/>
        </w:rPr>
        <w:t>6.10</w:t>
      </w:r>
      <w:r w:rsidRPr="00D3062E">
        <w:tab/>
      </w:r>
      <w:r w:rsidRPr="00D3062E">
        <w:rPr>
          <w:lang w:val="en-US"/>
        </w:rPr>
        <w:t>NSCE_NetworkSliceAdaptation</w:t>
      </w:r>
      <w:r w:rsidRPr="00D3062E">
        <w:t xml:space="preserve"> API</w:t>
      </w:r>
      <w:bookmarkEnd w:id="4728"/>
      <w:bookmarkEnd w:id="4729"/>
      <w:bookmarkEnd w:id="4730"/>
      <w:bookmarkEnd w:id="4981"/>
      <w:bookmarkEnd w:id="4982"/>
      <w:bookmarkEnd w:id="4983"/>
      <w:bookmarkEnd w:id="4984"/>
    </w:p>
    <w:p w14:paraId="0A3C0CE3" w14:textId="77777777" w:rsidR="009A4BE1" w:rsidRPr="00D3062E" w:rsidRDefault="009A4BE1" w:rsidP="009A4BE1">
      <w:pPr>
        <w:pStyle w:val="31"/>
      </w:pPr>
      <w:bookmarkStart w:id="4985" w:name="_Toc157434937"/>
      <w:bookmarkStart w:id="4986" w:name="_Toc157436652"/>
      <w:bookmarkStart w:id="4987" w:name="_Toc157440492"/>
      <w:bookmarkStart w:id="4988" w:name="_Toc160650195"/>
      <w:bookmarkStart w:id="4989" w:name="_Toc164928508"/>
      <w:bookmarkStart w:id="4990" w:name="_Toc168550371"/>
      <w:bookmarkStart w:id="4991" w:name="_Toc170118442"/>
      <w:r w:rsidRPr="00D3062E">
        <w:rPr>
          <w:noProof/>
          <w:lang w:eastAsia="zh-CN"/>
        </w:rPr>
        <w:t>6.10</w:t>
      </w:r>
      <w:r w:rsidRPr="00D3062E">
        <w:t>.1</w:t>
      </w:r>
      <w:r w:rsidRPr="00D3062E">
        <w:tab/>
        <w:t>Introduction</w:t>
      </w:r>
      <w:bookmarkEnd w:id="4985"/>
      <w:bookmarkEnd w:id="4986"/>
      <w:bookmarkEnd w:id="4987"/>
      <w:bookmarkEnd w:id="4988"/>
      <w:bookmarkEnd w:id="4989"/>
      <w:bookmarkEnd w:id="4990"/>
      <w:bookmarkEnd w:id="499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4992" w:name="_Toc157434938"/>
      <w:bookmarkStart w:id="4993" w:name="_Toc157436653"/>
      <w:bookmarkStart w:id="4994" w:name="_Toc157440493"/>
      <w:bookmarkStart w:id="4995" w:name="_Toc160650196"/>
      <w:bookmarkStart w:id="4996" w:name="_Toc164928509"/>
      <w:bookmarkStart w:id="4997" w:name="_Toc168550372"/>
      <w:bookmarkStart w:id="4998" w:name="_Toc170118443"/>
      <w:r w:rsidRPr="00D3062E">
        <w:rPr>
          <w:noProof/>
          <w:lang w:eastAsia="zh-CN"/>
        </w:rPr>
        <w:t>6.10</w:t>
      </w:r>
      <w:r w:rsidRPr="00D3062E">
        <w:t>.2</w:t>
      </w:r>
      <w:r w:rsidRPr="00D3062E">
        <w:tab/>
        <w:t>Usage of HTTP</w:t>
      </w:r>
      <w:bookmarkEnd w:id="4992"/>
      <w:bookmarkEnd w:id="4993"/>
      <w:bookmarkEnd w:id="4994"/>
      <w:bookmarkEnd w:id="4995"/>
      <w:bookmarkEnd w:id="4996"/>
      <w:bookmarkEnd w:id="4997"/>
      <w:bookmarkEnd w:id="4998"/>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4999" w:name="_Toc157434939"/>
      <w:bookmarkStart w:id="5000" w:name="_Toc157436654"/>
      <w:bookmarkStart w:id="5001" w:name="_Toc157440494"/>
      <w:bookmarkStart w:id="5002" w:name="_Toc160650197"/>
      <w:bookmarkStart w:id="5003" w:name="_Toc164928510"/>
      <w:bookmarkStart w:id="5004" w:name="_Toc168550373"/>
      <w:bookmarkStart w:id="5005" w:name="_Toc170118444"/>
      <w:r w:rsidRPr="00D3062E">
        <w:rPr>
          <w:noProof/>
          <w:lang w:eastAsia="zh-CN"/>
        </w:rPr>
        <w:t>6.10</w:t>
      </w:r>
      <w:r w:rsidRPr="00D3062E">
        <w:t>.3</w:t>
      </w:r>
      <w:r w:rsidRPr="00D3062E">
        <w:tab/>
        <w:t>Resources</w:t>
      </w:r>
      <w:bookmarkEnd w:id="4999"/>
      <w:bookmarkEnd w:id="5000"/>
      <w:bookmarkEnd w:id="5001"/>
      <w:bookmarkEnd w:id="5002"/>
      <w:bookmarkEnd w:id="5003"/>
      <w:bookmarkEnd w:id="5004"/>
      <w:bookmarkEnd w:id="5005"/>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006" w:name="_Toc157434940"/>
      <w:bookmarkStart w:id="5007" w:name="_Toc157436655"/>
      <w:bookmarkStart w:id="5008" w:name="_Toc157440495"/>
      <w:bookmarkStart w:id="5009" w:name="_Toc160650198"/>
      <w:bookmarkStart w:id="5010" w:name="_Toc164928511"/>
      <w:bookmarkStart w:id="5011" w:name="_Toc168550374"/>
      <w:bookmarkStart w:id="5012" w:name="_Toc170118445"/>
      <w:r w:rsidRPr="00D3062E">
        <w:rPr>
          <w:noProof/>
          <w:lang w:eastAsia="zh-CN"/>
        </w:rPr>
        <w:t>6.10</w:t>
      </w:r>
      <w:r w:rsidRPr="00D3062E">
        <w:t>.4</w:t>
      </w:r>
      <w:r w:rsidRPr="00D3062E">
        <w:tab/>
        <w:t>Custom Operations without associated resources</w:t>
      </w:r>
      <w:bookmarkEnd w:id="5006"/>
      <w:bookmarkEnd w:id="5007"/>
      <w:bookmarkEnd w:id="5008"/>
      <w:bookmarkEnd w:id="5009"/>
      <w:bookmarkEnd w:id="5010"/>
      <w:bookmarkEnd w:id="5011"/>
      <w:bookmarkEnd w:id="5012"/>
    </w:p>
    <w:p w14:paraId="7FE72520" w14:textId="77777777" w:rsidR="009A4BE1" w:rsidRPr="00D3062E" w:rsidRDefault="009A4BE1" w:rsidP="009A4BE1">
      <w:pPr>
        <w:pStyle w:val="41"/>
      </w:pPr>
      <w:bookmarkStart w:id="5013" w:name="_Toc157434941"/>
      <w:bookmarkStart w:id="5014" w:name="_Toc157436656"/>
      <w:bookmarkStart w:id="5015" w:name="_Toc157440496"/>
      <w:bookmarkStart w:id="5016" w:name="_Toc160650199"/>
      <w:bookmarkStart w:id="5017" w:name="_Toc164928512"/>
      <w:bookmarkStart w:id="5018" w:name="_Toc168550375"/>
      <w:bookmarkStart w:id="5019" w:name="_Toc170118446"/>
      <w:r w:rsidRPr="00D3062E">
        <w:rPr>
          <w:noProof/>
          <w:lang w:eastAsia="zh-CN"/>
        </w:rPr>
        <w:t>6.10</w:t>
      </w:r>
      <w:r w:rsidRPr="00D3062E">
        <w:t>.4.1</w:t>
      </w:r>
      <w:r w:rsidRPr="00D3062E">
        <w:tab/>
        <w:t>Overview</w:t>
      </w:r>
      <w:bookmarkEnd w:id="5013"/>
      <w:bookmarkEnd w:id="5014"/>
      <w:bookmarkEnd w:id="5015"/>
      <w:bookmarkEnd w:id="5016"/>
      <w:bookmarkEnd w:id="5017"/>
      <w:bookmarkEnd w:id="5018"/>
      <w:bookmarkEnd w:id="501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2pt;height:94.8pt;mso-width-percent:0;mso-height-percent:0;mso-width-percent:0;mso-height-percent:0" o:ole="">
            <v:imagedata r:id="rId155" o:title=""/>
          </v:shape>
          <o:OLEObject Type="Embed" ProgID="Word.Document.8" ShapeID="_x0000_i1100" DrawAspect="Content" ObjectID="_1781925843"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020" w:name="_Toc157434942"/>
      <w:bookmarkStart w:id="5021" w:name="_Toc157436657"/>
      <w:bookmarkStart w:id="5022" w:name="_Toc157440497"/>
      <w:bookmarkStart w:id="5023" w:name="_Toc160650200"/>
      <w:bookmarkStart w:id="5024" w:name="_Toc164928513"/>
      <w:bookmarkStart w:id="5025" w:name="_Toc168550376"/>
      <w:bookmarkStart w:id="5026" w:name="_Toc170118447"/>
      <w:r w:rsidRPr="00D3062E">
        <w:rPr>
          <w:noProof/>
          <w:lang w:eastAsia="zh-CN"/>
        </w:rPr>
        <w:t>6.10</w:t>
      </w:r>
      <w:r w:rsidRPr="00D3062E">
        <w:t>.4.2</w:t>
      </w:r>
      <w:r w:rsidRPr="00D3062E">
        <w:tab/>
        <w:t>Operation: Request</w:t>
      </w:r>
      <w:bookmarkEnd w:id="5020"/>
      <w:bookmarkEnd w:id="5021"/>
      <w:bookmarkEnd w:id="5022"/>
      <w:bookmarkEnd w:id="5023"/>
      <w:bookmarkEnd w:id="5024"/>
      <w:bookmarkEnd w:id="5025"/>
      <w:bookmarkEnd w:id="5026"/>
    </w:p>
    <w:p w14:paraId="79C0ACBA" w14:textId="77777777" w:rsidR="009A4BE1" w:rsidRPr="00D3062E" w:rsidRDefault="009A4BE1" w:rsidP="009A4BE1">
      <w:pPr>
        <w:pStyle w:val="51"/>
      </w:pPr>
      <w:bookmarkStart w:id="5027" w:name="_Toc157434943"/>
      <w:bookmarkStart w:id="5028" w:name="_Toc157436658"/>
      <w:bookmarkStart w:id="5029" w:name="_Toc157440498"/>
      <w:bookmarkStart w:id="5030" w:name="_Toc160650201"/>
      <w:bookmarkStart w:id="5031" w:name="_Toc164928514"/>
      <w:bookmarkStart w:id="5032" w:name="_Toc168550377"/>
      <w:bookmarkStart w:id="5033" w:name="_Toc170118448"/>
      <w:r w:rsidRPr="00D3062E">
        <w:rPr>
          <w:noProof/>
          <w:lang w:eastAsia="zh-CN"/>
        </w:rPr>
        <w:t>6.10</w:t>
      </w:r>
      <w:r w:rsidRPr="00D3062E">
        <w:t>.4.2.1</w:t>
      </w:r>
      <w:r w:rsidRPr="00D3062E">
        <w:tab/>
        <w:t>Description</w:t>
      </w:r>
      <w:bookmarkEnd w:id="5027"/>
      <w:bookmarkEnd w:id="5028"/>
      <w:bookmarkEnd w:id="5029"/>
      <w:bookmarkEnd w:id="5030"/>
      <w:bookmarkEnd w:id="5031"/>
      <w:bookmarkEnd w:id="5032"/>
      <w:bookmarkEnd w:id="503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034" w:name="_Toc157434944"/>
      <w:bookmarkStart w:id="5035" w:name="_Toc157436659"/>
      <w:bookmarkStart w:id="5036" w:name="_Toc157440499"/>
      <w:bookmarkStart w:id="5037" w:name="_Toc160650202"/>
      <w:bookmarkStart w:id="5038" w:name="_Toc164928515"/>
      <w:bookmarkStart w:id="5039" w:name="_Toc168550378"/>
      <w:bookmarkStart w:id="5040" w:name="_Toc170118449"/>
      <w:bookmarkStart w:id="5041" w:name="_Toc157434945"/>
      <w:bookmarkStart w:id="5042" w:name="_Toc157436660"/>
      <w:bookmarkStart w:id="5043" w:name="_Toc157440500"/>
      <w:r w:rsidRPr="00D3062E">
        <w:rPr>
          <w:noProof/>
          <w:lang w:eastAsia="zh-CN"/>
        </w:rPr>
        <w:t>6.10</w:t>
      </w:r>
      <w:r w:rsidRPr="00D3062E">
        <w:t>.4.2.2</w:t>
      </w:r>
      <w:r w:rsidRPr="00D3062E">
        <w:tab/>
        <w:t>Operation Definition</w:t>
      </w:r>
      <w:bookmarkEnd w:id="5034"/>
      <w:bookmarkEnd w:id="5035"/>
      <w:bookmarkEnd w:id="5036"/>
      <w:bookmarkEnd w:id="5037"/>
      <w:bookmarkEnd w:id="5038"/>
      <w:bookmarkEnd w:id="5039"/>
      <w:bookmarkEnd w:id="504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044" w:name="_Toc160650203"/>
      <w:bookmarkStart w:id="5045" w:name="_Toc164928516"/>
      <w:bookmarkStart w:id="5046" w:name="_Toc168550379"/>
      <w:bookmarkStart w:id="5047" w:name="_Toc170118450"/>
      <w:bookmarkStart w:id="5048" w:name="_Toc157434946"/>
      <w:bookmarkStart w:id="5049" w:name="_Toc157436661"/>
      <w:bookmarkStart w:id="5050" w:name="_Toc157440501"/>
      <w:bookmarkEnd w:id="5041"/>
      <w:bookmarkEnd w:id="5042"/>
      <w:bookmarkEnd w:id="5043"/>
      <w:r w:rsidRPr="00D3062E">
        <w:rPr>
          <w:noProof/>
          <w:lang w:eastAsia="zh-CN"/>
        </w:rPr>
        <w:t>6.10</w:t>
      </w:r>
      <w:r w:rsidRPr="00D3062E">
        <w:t>.5</w:t>
      </w:r>
      <w:r w:rsidRPr="00D3062E">
        <w:tab/>
        <w:t>Notifications</w:t>
      </w:r>
      <w:bookmarkEnd w:id="5044"/>
      <w:bookmarkEnd w:id="5045"/>
      <w:bookmarkEnd w:id="5046"/>
      <w:bookmarkEnd w:id="5047"/>
    </w:p>
    <w:p w14:paraId="4E193EC2" w14:textId="77777777" w:rsidR="00311EA5" w:rsidRPr="00D3062E" w:rsidRDefault="00311EA5" w:rsidP="00311EA5">
      <w:pPr>
        <w:pStyle w:val="41"/>
      </w:pPr>
      <w:bookmarkStart w:id="5051" w:name="_Toc160650204"/>
      <w:bookmarkStart w:id="5052" w:name="_Toc164928517"/>
      <w:bookmarkStart w:id="5053" w:name="_Toc168550380"/>
      <w:bookmarkStart w:id="5054" w:name="_Toc170118451"/>
      <w:r w:rsidRPr="00D3062E">
        <w:rPr>
          <w:noProof/>
          <w:lang w:eastAsia="zh-CN"/>
        </w:rPr>
        <w:t>6.10</w:t>
      </w:r>
      <w:r w:rsidRPr="00D3062E">
        <w:t>.5.1</w:t>
      </w:r>
      <w:r w:rsidRPr="00D3062E">
        <w:tab/>
        <w:t>General</w:t>
      </w:r>
      <w:bookmarkEnd w:id="5051"/>
      <w:bookmarkEnd w:id="5052"/>
      <w:bookmarkEnd w:id="5053"/>
      <w:bookmarkEnd w:id="505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055" w:name="_Toc160650205"/>
      <w:bookmarkStart w:id="5056" w:name="_Toc164928518"/>
      <w:bookmarkStart w:id="5057" w:name="_Toc168550381"/>
      <w:bookmarkStart w:id="5058" w:name="_Toc170118452"/>
      <w:r w:rsidRPr="00D3062E">
        <w:rPr>
          <w:noProof/>
          <w:lang w:eastAsia="zh-CN"/>
        </w:rPr>
        <w:t>6.10</w:t>
      </w:r>
      <w:r w:rsidRPr="00D3062E">
        <w:t>.5.2</w:t>
      </w:r>
      <w:r w:rsidRPr="00D3062E">
        <w:tab/>
        <w:t>Network Slice Adaptation Status Notification</w:t>
      </w:r>
      <w:bookmarkEnd w:id="5055"/>
      <w:bookmarkEnd w:id="5056"/>
      <w:bookmarkEnd w:id="5057"/>
      <w:bookmarkEnd w:id="5058"/>
    </w:p>
    <w:p w14:paraId="4B1C4B6B" w14:textId="77777777" w:rsidR="00311EA5" w:rsidRPr="00D3062E" w:rsidRDefault="00311EA5" w:rsidP="00311EA5">
      <w:pPr>
        <w:pStyle w:val="51"/>
        <w:rPr>
          <w:noProof/>
        </w:rPr>
      </w:pPr>
      <w:bookmarkStart w:id="5059" w:name="_Toc160650206"/>
      <w:bookmarkStart w:id="5060" w:name="_Toc164928519"/>
      <w:bookmarkStart w:id="5061" w:name="_Toc168550382"/>
      <w:bookmarkStart w:id="5062" w:name="_Toc170118453"/>
      <w:r w:rsidRPr="00D3062E">
        <w:rPr>
          <w:noProof/>
          <w:lang w:eastAsia="zh-CN"/>
        </w:rPr>
        <w:t>6.10</w:t>
      </w:r>
      <w:r w:rsidRPr="00D3062E">
        <w:t>.5.2</w:t>
      </w:r>
      <w:r w:rsidRPr="00D3062E">
        <w:rPr>
          <w:noProof/>
        </w:rPr>
        <w:t>.1</w:t>
      </w:r>
      <w:r w:rsidRPr="00D3062E">
        <w:rPr>
          <w:noProof/>
        </w:rPr>
        <w:tab/>
        <w:t>Description</w:t>
      </w:r>
      <w:bookmarkEnd w:id="5059"/>
      <w:bookmarkEnd w:id="5060"/>
      <w:bookmarkEnd w:id="5061"/>
      <w:bookmarkEnd w:id="5062"/>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063" w:name="_Toc160650207"/>
      <w:bookmarkStart w:id="5064" w:name="_Toc164928520"/>
      <w:bookmarkStart w:id="5065" w:name="_Toc168550383"/>
      <w:bookmarkStart w:id="5066" w:name="_Toc170118454"/>
      <w:r w:rsidRPr="00D3062E">
        <w:rPr>
          <w:noProof/>
          <w:lang w:eastAsia="zh-CN"/>
        </w:rPr>
        <w:t>6.10</w:t>
      </w:r>
      <w:r w:rsidRPr="00D3062E">
        <w:t>.5.2</w:t>
      </w:r>
      <w:r w:rsidRPr="00D3062E">
        <w:rPr>
          <w:noProof/>
        </w:rPr>
        <w:t>.2</w:t>
      </w:r>
      <w:r w:rsidRPr="00D3062E">
        <w:rPr>
          <w:noProof/>
        </w:rPr>
        <w:tab/>
        <w:t>Target URI</w:t>
      </w:r>
      <w:bookmarkEnd w:id="5063"/>
      <w:bookmarkEnd w:id="5064"/>
      <w:bookmarkEnd w:id="5065"/>
      <w:bookmarkEnd w:id="5066"/>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067" w:name="_Toc160650208"/>
      <w:bookmarkStart w:id="5068" w:name="_Toc164928521"/>
      <w:bookmarkStart w:id="5069" w:name="_Toc168550384"/>
      <w:bookmarkStart w:id="5070" w:name="_Toc170118455"/>
      <w:r w:rsidRPr="00D3062E">
        <w:rPr>
          <w:noProof/>
          <w:lang w:eastAsia="zh-CN"/>
        </w:rPr>
        <w:t>6.10</w:t>
      </w:r>
      <w:r w:rsidRPr="00D3062E">
        <w:t>.5.2</w:t>
      </w:r>
      <w:r w:rsidRPr="00D3062E">
        <w:rPr>
          <w:noProof/>
        </w:rPr>
        <w:t>.3</w:t>
      </w:r>
      <w:r w:rsidRPr="00D3062E">
        <w:rPr>
          <w:noProof/>
        </w:rPr>
        <w:tab/>
        <w:t>Standard Methods</w:t>
      </w:r>
      <w:bookmarkEnd w:id="5067"/>
      <w:bookmarkEnd w:id="5068"/>
      <w:bookmarkEnd w:id="5069"/>
      <w:bookmarkEnd w:id="5070"/>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071" w:name="_Toc160650209"/>
      <w:bookmarkStart w:id="5072" w:name="_Toc164928522"/>
      <w:bookmarkStart w:id="5073" w:name="_Toc168550385"/>
      <w:bookmarkStart w:id="5074" w:name="_Toc170118456"/>
      <w:r w:rsidRPr="00D3062E">
        <w:rPr>
          <w:noProof/>
          <w:lang w:eastAsia="zh-CN"/>
        </w:rPr>
        <w:t>6.10</w:t>
      </w:r>
      <w:r w:rsidRPr="00D3062E">
        <w:t>.6</w:t>
      </w:r>
      <w:r w:rsidRPr="00D3062E">
        <w:tab/>
        <w:t>Data Model</w:t>
      </w:r>
      <w:bookmarkEnd w:id="5048"/>
      <w:bookmarkEnd w:id="5049"/>
      <w:bookmarkEnd w:id="5050"/>
      <w:bookmarkEnd w:id="5071"/>
      <w:bookmarkEnd w:id="5072"/>
      <w:bookmarkEnd w:id="5073"/>
      <w:bookmarkEnd w:id="5074"/>
    </w:p>
    <w:p w14:paraId="62B06F3F" w14:textId="77777777" w:rsidR="00311EA5" w:rsidRPr="00D3062E" w:rsidRDefault="00311EA5" w:rsidP="00311EA5">
      <w:pPr>
        <w:pStyle w:val="41"/>
      </w:pPr>
      <w:bookmarkStart w:id="5075" w:name="_Toc160650210"/>
      <w:bookmarkStart w:id="5076" w:name="_Toc164928523"/>
      <w:bookmarkStart w:id="5077" w:name="_Toc168550386"/>
      <w:bookmarkStart w:id="5078" w:name="_Toc170118457"/>
      <w:bookmarkStart w:id="5079" w:name="_Toc157434948"/>
      <w:bookmarkStart w:id="5080" w:name="_Toc157436663"/>
      <w:bookmarkStart w:id="5081" w:name="_Toc157440503"/>
      <w:r w:rsidRPr="00D3062E">
        <w:rPr>
          <w:noProof/>
          <w:lang w:eastAsia="zh-CN"/>
        </w:rPr>
        <w:t>6.10</w:t>
      </w:r>
      <w:r w:rsidRPr="00D3062E">
        <w:t>.6.1</w:t>
      </w:r>
      <w:r w:rsidRPr="00D3062E">
        <w:tab/>
        <w:t>General</w:t>
      </w:r>
      <w:bookmarkEnd w:id="5075"/>
      <w:bookmarkEnd w:id="5076"/>
      <w:bookmarkEnd w:id="5077"/>
      <w:bookmarkEnd w:id="5078"/>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082" w:name="_Toc160650211"/>
      <w:bookmarkStart w:id="5083" w:name="_Toc164928524"/>
      <w:bookmarkStart w:id="5084" w:name="_Toc168550387"/>
      <w:bookmarkStart w:id="5085" w:name="_Toc170118458"/>
      <w:r w:rsidRPr="00D3062E">
        <w:rPr>
          <w:noProof/>
          <w:lang w:eastAsia="zh-CN"/>
        </w:rPr>
        <w:t>6.10</w:t>
      </w:r>
      <w:r w:rsidRPr="00D3062E">
        <w:rPr>
          <w:lang w:val="en-US"/>
        </w:rPr>
        <w:t>.6.2</w:t>
      </w:r>
      <w:r w:rsidRPr="00D3062E">
        <w:rPr>
          <w:lang w:val="en-US"/>
        </w:rPr>
        <w:tab/>
        <w:t>Structured data types</w:t>
      </w:r>
      <w:bookmarkEnd w:id="5079"/>
      <w:bookmarkEnd w:id="5080"/>
      <w:bookmarkEnd w:id="5081"/>
      <w:bookmarkEnd w:id="5082"/>
      <w:bookmarkEnd w:id="5083"/>
      <w:bookmarkEnd w:id="5084"/>
      <w:bookmarkEnd w:id="5085"/>
    </w:p>
    <w:p w14:paraId="6DFB02EF" w14:textId="77777777" w:rsidR="009A4BE1" w:rsidRPr="00D3062E" w:rsidRDefault="009A4BE1" w:rsidP="009A4BE1">
      <w:pPr>
        <w:pStyle w:val="51"/>
      </w:pPr>
      <w:bookmarkStart w:id="5086" w:name="_Toc157434949"/>
      <w:bookmarkStart w:id="5087" w:name="_Toc157436664"/>
      <w:bookmarkStart w:id="5088" w:name="_Toc157440504"/>
      <w:bookmarkStart w:id="5089" w:name="_Toc160650212"/>
      <w:bookmarkStart w:id="5090" w:name="_Toc164928525"/>
      <w:bookmarkStart w:id="5091" w:name="_Toc168550388"/>
      <w:bookmarkStart w:id="5092" w:name="_Toc170118459"/>
      <w:r w:rsidRPr="00D3062E">
        <w:rPr>
          <w:noProof/>
          <w:lang w:eastAsia="zh-CN"/>
        </w:rPr>
        <w:t>6.10</w:t>
      </w:r>
      <w:r w:rsidRPr="00D3062E">
        <w:t>.6.2.1</w:t>
      </w:r>
      <w:r w:rsidRPr="00D3062E">
        <w:tab/>
        <w:t>Introduction</w:t>
      </w:r>
      <w:bookmarkEnd w:id="5086"/>
      <w:bookmarkEnd w:id="5087"/>
      <w:bookmarkEnd w:id="5088"/>
      <w:bookmarkEnd w:id="5089"/>
      <w:bookmarkEnd w:id="5090"/>
      <w:bookmarkEnd w:id="5091"/>
      <w:bookmarkEnd w:id="5092"/>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093" w:name="_Toc157434950"/>
      <w:bookmarkStart w:id="5094" w:name="_Toc157436665"/>
      <w:bookmarkStart w:id="5095" w:name="_Toc157440505"/>
      <w:bookmarkStart w:id="5096" w:name="_Toc160650213"/>
      <w:bookmarkStart w:id="5097" w:name="_Toc164928526"/>
      <w:bookmarkStart w:id="5098" w:name="_Toc168550389"/>
      <w:bookmarkStart w:id="5099" w:name="_Toc170118460"/>
      <w:bookmarkStart w:id="5100" w:name="_Toc157434952"/>
      <w:bookmarkStart w:id="5101" w:name="_Toc157436667"/>
      <w:bookmarkStart w:id="5102" w:name="_Toc157440507"/>
      <w:r w:rsidRPr="00D3062E">
        <w:rPr>
          <w:noProof/>
          <w:lang w:eastAsia="zh-CN"/>
        </w:rPr>
        <w:t>6.10</w:t>
      </w:r>
      <w:r w:rsidRPr="00D3062E">
        <w:t>.6.2.2</w:t>
      </w:r>
      <w:r w:rsidRPr="00D3062E">
        <w:tab/>
        <w:t>Type: NwSliceAdptInfo</w:t>
      </w:r>
      <w:bookmarkEnd w:id="5093"/>
      <w:bookmarkEnd w:id="5094"/>
      <w:bookmarkEnd w:id="5095"/>
      <w:bookmarkEnd w:id="5096"/>
      <w:bookmarkEnd w:id="5097"/>
      <w:bookmarkEnd w:id="5098"/>
      <w:bookmarkEnd w:id="5099"/>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103" w:name="_Hlk69382685"/>
            <w:r w:rsidRPr="00D3062E">
              <w:t xml:space="preserve">Contains the list of the identifier(s) the VAL UE(s) within the VAL service to which the slice adaptation request </w:t>
            </w:r>
            <w:bookmarkEnd w:id="5103"/>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104" w:name="_Toc157434951"/>
      <w:bookmarkStart w:id="5105" w:name="_Toc157436666"/>
      <w:bookmarkStart w:id="5106"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107" w:name="_Toc160650214"/>
      <w:bookmarkStart w:id="5108" w:name="_Toc164928527"/>
      <w:bookmarkStart w:id="5109" w:name="_Toc168550390"/>
      <w:bookmarkStart w:id="5110" w:name="_Toc170118461"/>
      <w:r w:rsidRPr="00D3062E">
        <w:rPr>
          <w:noProof/>
          <w:lang w:eastAsia="zh-CN"/>
        </w:rPr>
        <w:t>6.10</w:t>
      </w:r>
      <w:r w:rsidRPr="00D3062E">
        <w:t>.6.2.3</w:t>
      </w:r>
      <w:r w:rsidRPr="00D3062E">
        <w:tab/>
        <w:t>Type: AdaptThreshold</w:t>
      </w:r>
      <w:bookmarkEnd w:id="5104"/>
      <w:bookmarkEnd w:id="5105"/>
      <w:bookmarkEnd w:id="5106"/>
      <w:bookmarkEnd w:id="5107"/>
      <w:bookmarkEnd w:id="5108"/>
      <w:bookmarkEnd w:id="5109"/>
      <w:bookmarkEnd w:id="511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111" w:name="_Toc160650215"/>
      <w:bookmarkStart w:id="5112" w:name="_Toc164928528"/>
      <w:bookmarkStart w:id="5113" w:name="_Toc168550391"/>
      <w:bookmarkStart w:id="5114" w:name="_Toc170118462"/>
      <w:r w:rsidRPr="00D3062E">
        <w:rPr>
          <w:noProof/>
          <w:lang w:eastAsia="zh-CN"/>
        </w:rPr>
        <w:t>6.10</w:t>
      </w:r>
      <w:r w:rsidRPr="00D3062E">
        <w:t>.6.2.4</w:t>
      </w:r>
      <w:r w:rsidRPr="00D3062E">
        <w:tab/>
        <w:t>Type: AdaptStatusNotif</w:t>
      </w:r>
      <w:bookmarkEnd w:id="5111"/>
      <w:bookmarkEnd w:id="5112"/>
      <w:bookmarkEnd w:id="5113"/>
      <w:bookmarkEnd w:id="511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115" w:name="_Toc160650216"/>
      <w:bookmarkStart w:id="5116" w:name="_Toc164928529"/>
      <w:bookmarkStart w:id="5117" w:name="_Toc168550392"/>
      <w:bookmarkStart w:id="5118" w:name="_Toc170118463"/>
      <w:r w:rsidRPr="00D3062E">
        <w:rPr>
          <w:noProof/>
          <w:lang w:eastAsia="zh-CN"/>
        </w:rPr>
        <w:t>6.10</w:t>
      </w:r>
      <w:r w:rsidRPr="00D3062E">
        <w:rPr>
          <w:lang w:val="en-US"/>
        </w:rPr>
        <w:t>.6.3</w:t>
      </w:r>
      <w:r w:rsidRPr="00D3062E">
        <w:rPr>
          <w:lang w:val="en-US"/>
        </w:rPr>
        <w:tab/>
        <w:t>Simple data types and enumerations</w:t>
      </w:r>
      <w:bookmarkEnd w:id="5100"/>
      <w:bookmarkEnd w:id="5101"/>
      <w:bookmarkEnd w:id="5102"/>
      <w:bookmarkEnd w:id="5115"/>
      <w:bookmarkEnd w:id="5116"/>
      <w:bookmarkEnd w:id="5117"/>
      <w:bookmarkEnd w:id="5118"/>
    </w:p>
    <w:p w14:paraId="2DE62AE3" w14:textId="77777777" w:rsidR="009A4BE1" w:rsidRPr="00D3062E" w:rsidRDefault="009A4BE1" w:rsidP="009A4BE1">
      <w:pPr>
        <w:pStyle w:val="51"/>
      </w:pPr>
      <w:bookmarkStart w:id="5119" w:name="_Toc157434953"/>
      <w:bookmarkStart w:id="5120" w:name="_Toc157436668"/>
      <w:bookmarkStart w:id="5121" w:name="_Toc157440508"/>
      <w:bookmarkStart w:id="5122" w:name="_Toc160650217"/>
      <w:bookmarkStart w:id="5123" w:name="_Toc164928530"/>
      <w:bookmarkStart w:id="5124" w:name="_Toc168550393"/>
      <w:bookmarkStart w:id="5125" w:name="_Toc170118464"/>
      <w:r w:rsidRPr="00D3062E">
        <w:rPr>
          <w:noProof/>
          <w:lang w:eastAsia="zh-CN"/>
        </w:rPr>
        <w:t>6.10</w:t>
      </w:r>
      <w:r w:rsidRPr="00D3062E">
        <w:t>.6.3.1</w:t>
      </w:r>
      <w:r w:rsidRPr="00D3062E">
        <w:tab/>
        <w:t>Introduction</w:t>
      </w:r>
      <w:bookmarkEnd w:id="5119"/>
      <w:bookmarkEnd w:id="5120"/>
      <w:bookmarkEnd w:id="5121"/>
      <w:bookmarkEnd w:id="5122"/>
      <w:bookmarkEnd w:id="5123"/>
      <w:bookmarkEnd w:id="5124"/>
      <w:bookmarkEnd w:id="5125"/>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126" w:name="_Toc160650218"/>
      <w:bookmarkStart w:id="5127" w:name="_Toc164928531"/>
      <w:bookmarkStart w:id="5128" w:name="_Toc168550394"/>
      <w:bookmarkStart w:id="5129" w:name="_Toc170118465"/>
      <w:bookmarkStart w:id="5130" w:name="_Toc157434955"/>
      <w:bookmarkStart w:id="5131" w:name="_Toc157436670"/>
      <w:bookmarkStart w:id="5132" w:name="_Toc157440510"/>
      <w:r w:rsidRPr="00D3062E">
        <w:rPr>
          <w:noProof/>
          <w:lang w:eastAsia="zh-CN"/>
        </w:rPr>
        <w:t>6.10</w:t>
      </w:r>
      <w:r w:rsidRPr="00D3062E">
        <w:t>.6.3.2</w:t>
      </w:r>
      <w:r w:rsidRPr="00D3062E">
        <w:tab/>
        <w:t>Simple data types</w:t>
      </w:r>
      <w:bookmarkEnd w:id="5126"/>
      <w:bookmarkEnd w:id="5127"/>
      <w:bookmarkEnd w:id="5128"/>
      <w:bookmarkEnd w:id="512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133" w:name="_Toc160650219"/>
      <w:bookmarkStart w:id="5134" w:name="_Toc164928532"/>
      <w:bookmarkStart w:id="5135" w:name="_Toc168550395"/>
      <w:bookmarkStart w:id="5136" w:name="_Toc170118466"/>
      <w:bookmarkStart w:id="5137" w:name="_Toc157434956"/>
      <w:bookmarkStart w:id="5138" w:name="_Toc157436671"/>
      <w:bookmarkStart w:id="5139" w:name="_Toc157440511"/>
      <w:bookmarkEnd w:id="5130"/>
      <w:bookmarkEnd w:id="5131"/>
      <w:bookmarkEnd w:id="5132"/>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133"/>
      <w:bookmarkEnd w:id="5134"/>
      <w:bookmarkEnd w:id="5135"/>
      <w:bookmarkEnd w:id="5136"/>
    </w:p>
    <w:p w14:paraId="0E0F4860" w14:textId="77777777" w:rsidR="00311EA5" w:rsidRPr="00D3062E" w:rsidRDefault="00311EA5" w:rsidP="00311EA5">
      <w:pPr>
        <w:pStyle w:val="51"/>
      </w:pPr>
      <w:bookmarkStart w:id="5140" w:name="_Toc119957547"/>
      <w:bookmarkStart w:id="5141" w:name="_Toc119958071"/>
      <w:bookmarkStart w:id="5142" w:name="_Toc120568807"/>
      <w:bookmarkStart w:id="5143" w:name="_Toc120569045"/>
      <w:bookmarkStart w:id="5144" w:name="_Toc120569929"/>
      <w:bookmarkStart w:id="5145" w:name="_Toc138692202"/>
      <w:bookmarkStart w:id="5146" w:name="_Toc160650220"/>
      <w:bookmarkStart w:id="5147" w:name="_Toc164928533"/>
      <w:bookmarkStart w:id="5148" w:name="_Toc168550396"/>
      <w:bookmarkStart w:id="5149" w:name="_Toc170118467"/>
      <w:r w:rsidRPr="00D3062E">
        <w:rPr>
          <w:noProof/>
          <w:lang w:eastAsia="zh-CN"/>
        </w:rPr>
        <w:t>6.10</w:t>
      </w:r>
      <w:r w:rsidRPr="00D3062E">
        <w:rPr>
          <w:lang w:val="en-US"/>
        </w:rPr>
        <w:t>.6.4</w:t>
      </w:r>
      <w:r w:rsidRPr="00D3062E">
        <w:t>.1</w:t>
      </w:r>
      <w:r w:rsidRPr="00D3062E">
        <w:tab/>
        <w:t xml:space="preserve">Type: </w:t>
      </w:r>
      <w:bookmarkEnd w:id="5140"/>
      <w:bookmarkEnd w:id="5141"/>
      <w:bookmarkEnd w:id="5142"/>
      <w:bookmarkEnd w:id="5143"/>
      <w:bookmarkEnd w:id="5144"/>
      <w:bookmarkEnd w:id="5145"/>
      <w:r w:rsidRPr="00D3062E">
        <w:rPr>
          <w:lang w:eastAsia="zh-CN"/>
        </w:rPr>
        <w:t>ProblemDetailsSliceAdapt</w:t>
      </w:r>
      <w:bookmarkEnd w:id="5146"/>
      <w:bookmarkEnd w:id="5147"/>
      <w:bookmarkEnd w:id="5148"/>
      <w:bookmarkEnd w:id="514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150" w:name="_Toc160650221"/>
      <w:bookmarkStart w:id="5151" w:name="_Toc164928534"/>
      <w:bookmarkStart w:id="5152" w:name="_Toc168550397"/>
      <w:bookmarkStart w:id="5153" w:name="_Toc170118468"/>
      <w:r w:rsidRPr="00D3062E">
        <w:rPr>
          <w:noProof/>
          <w:lang w:eastAsia="zh-CN"/>
        </w:rPr>
        <w:t>6.10</w:t>
      </w:r>
      <w:r w:rsidRPr="00D3062E">
        <w:t>.6.5</w:t>
      </w:r>
      <w:r w:rsidRPr="00D3062E">
        <w:tab/>
        <w:t>Binary data</w:t>
      </w:r>
      <w:bookmarkEnd w:id="5137"/>
      <w:bookmarkEnd w:id="5138"/>
      <w:bookmarkEnd w:id="5139"/>
      <w:bookmarkEnd w:id="5150"/>
      <w:bookmarkEnd w:id="5151"/>
      <w:bookmarkEnd w:id="5152"/>
      <w:bookmarkEnd w:id="5153"/>
    </w:p>
    <w:p w14:paraId="407DA46A" w14:textId="77777777" w:rsidR="009A4BE1" w:rsidRPr="00D3062E" w:rsidRDefault="009A4BE1" w:rsidP="009A4BE1">
      <w:pPr>
        <w:pStyle w:val="51"/>
      </w:pPr>
      <w:bookmarkStart w:id="5154" w:name="_Toc157434957"/>
      <w:bookmarkStart w:id="5155" w:name="_Toc157436672"/>
      <w:bookmarkStart w:id="5156" w:name="_Toc157440512"/>
      <w:bookmarkStart w:id="5157" w:name="_Toc160650222"/>
      <w:bookmarkStart w:id="5158" w:name="_Toc164928535"/>
      <w:bookmarkStart w:id="5159" w:name="_Toc168550398"/>
      <w:bookmarkStart w:id="5160" w:name="_Toc170118469"/>
      <w:r w:rsidRPr="00D3062E">
        <w:rPr>
          <w:noProof/>
          <w:lang w:eastAsia="zh-CN"/>
        </w:rPr>
        <w:t>6.10</w:t>
      </w:r>
      <w:r w:rsidRPr="00D3062E">
        <w:t>.6.5.1</w:t>
      </w:r>
      <w:r w:rsidRPr="00D3062E">
        <w:tab/>
        <w:t>Binary Data Types</w:t>
      </w:r>
      <w:bookmarkEnd w:id="5154"/>
      <w:bookmarkEnd w:id="5155"/>
      <w:bookmarkEnd w:id="5156"/>
      <w:bookmarkEnd w:id="5157"/>
      <w:bookmarkEnd w:id="5158"/>
      <w:bookmarkEnd w:id="5159"/>
      <w:bookmarkEnd w:id="5160"/>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161" w:name="_Toc157434958"/>
      <w:bookmarkStart w:id="5162" w:name="_Toc157436673"/>
      <w:bookmarkStart w:id="5163" w:name="_Toc157440513"/>
      <w:bookmarkStart w:id="5164" w:name="_Toc160650223"/>
      <w:bookmarkStart w:id="5165" w:name="_Toc164928536"/>
      <w:bookmarkStart w:id="5166" w:name="_Toc168550399"/>
      <w:bookmarkStart w:id="5167" w:name="_Toc170118470"/>
      <w:r w:rsidRPr="00D3062E">
        <w:rPr>
          <w:noProof/>
          <w:lang w:eastAsia="zh-CN"/>
        </w:rPr>
        <w:t>6.10</w:t>
      </w:r>
      <w:r w:rsidRPr="00D3062E">
        <w:t>.7</w:t>
      </w:r>
      <w:r w:rsidRPr="00D3062E">
        <w:tab/>
        <w:t>Error Handling</w:t>
      </w:r>
      <w:bookmarkEnd w:id="5161"/>
      <w:bookmarkEnd w:id="5162"/>
      <w:bookmarkEnd w:id="5163"/>
      <w:bookmarkEnd w:id="5164"/>
      <w:bookmarkEnd w:id="5165"/>
      <w:bookmarkEnd w:id="5166"/>
      <w:bookmarkEnd w:id="5167"/>
    </w:p>
    <w:p w14:paraId="4A41700C" w14:textId="77777777" w:rsidR="009A4BE1" w:rsidRPr="00D3062E" w:rsidRDefault="009A4BE1" w:rsidP="009A4BE1">
      <w:pPr>
        <w:pStyle w:val="41"/>
      </w:pPr>
      <w:bookmarkStart w:id="5168" w:name="_Toc157434959"/>
      <w:bookmarkStart w:id="5169" w:name="_Toc157436674"/>
      <w:bookmarkStart w:id="5170" w:name="_Toc157440514"/>
      <w:bookmarkStart w:id="5171" w:name="_Toc160650224"/>
      <w:bookmarkStart w:id="5172" w:name="_Toc164928537"/>
      <w:bookmarkStart w:id="5173" w:name="_Toc168550400"/>
      <w:bookmarkStart w:id="5174" w:name="_Toc170118471"/>
      <w:r w:rsidRPr="00D3062E">
        <w:rPr>
          <w:noProof/>
          <w:lang w:eastAsia="zh-CN"/>
        </w:rPr>
        <w:t>6.10</w:t>
      </w:r>
      <w:r w:rsidRPr="00D3062E">
        <w:t>.7.1</w:t>
      </w:r>
      <w:r w:rsidRPr="00D3062E">
        <w:tab/>
        <w:t>General</w:t>
      </w:r>
      <w:bookmarkEnd w:id="5168"/>
      <w:bookmarkEnd w:id="5169"/>
      <w:bookmarkEnd w:id="5170"/>
      <w:bookmarkEnd w:id="5171"/>
      <w:bookmarkEnd w:id="5172"/>
      <w:bookmarkEnd w:id="5173"/>
      <w:bookmarkEnd w:id="517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175" w:name="_Toc157434960"/>
      <w:bookmarkStart w:id="5176" w:name="_Toc157436675"/>
      <w:bookmarkStart w:id="5177" w:name="_Toc157440515"/>
      <w:bookmarkStart w:id="5178" w:name="_Toc160650225"/>
      <w:bookmarkStart w:id="5179" w:name="_Toc164928538"/>
      <w:bookmarkStart w:id="5180" w:name="_Toc168550401"/>
      <w:bookmarkStart w:id="5181" w:name="_Toc170118472"/>
      <w:r w:rsidRPr="00D3062E">
        <w:rPr>
          <w:noProof/>
          <w:lang w:eastAsia="zh-CN"/>
        </w:rPr>
        <w:t>6.10</w:t>
      </w:r>
      <w:r w:rsidRPr="00D3062E">
        <w:t>.7.2</w:t>
      </w:r>
      <w:r w:rsidRPr="00D3062E">
        <w:tab/>
        <w:t>Protocol Errors</w:t>
      </w:r>
      <w:bookmarkEnd w:id="5175"/>
      <w:bookmarkEnd w:id="5176"/>
      <w:bookmarkEnd w:id="5177"/>
      <w:bookmarkEnd w:id="5178"/>
      <w:bookmarkEnd w:id="5179"/>
      <w:bookmarkEnd w:id="5180"/>
      <w:bookmarkEnd w:id="518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182" w:name="_Toc157434961"/>
      <w:bookmarkStart w:id="5183" w:name="_Toc157436676"/>
      <w:bookmarkStart w:id="5184" w:name="_Toc157440516"/>
      <w:bookmarkStart w:id="5185" w:name="_Toc160650226"/>
      <w:bookmarkStart w:id="5186" w:name="_Toc164928539"/>
      <w:bookmarkStart w:id="5187" w:name="_Toc168550402"/>
      <w:bookmarkStart w:id="5188" w:name="_Toc170118473"/>
      <w:bookmarkStart w:id="5189" w:name="_Toc157434962"/>
      <w:bookmarkStart w:id="5190" w:name="_Toc157436677"/>
      <w:bookmarkStart w:id="5191" w:name="_Toc157440517"/>
      <w:r w:rsidRPr="00D3062E">
        <w:rPr>
          <w:noProof/>
          <w:lang w:eastAsia="zh-CN"/>
        </w:rPr>
        <w:t>6.10</w:t>
      </w:r>
      <w:r w:rsidRPr="00D3062E">
        <w:t>.7.3</w:t>
      </w:r>
      <w:r w:rsidRPr="00D3062E">
        <w:tab/>
        <w:t>Application Errors</w:t>
      </w:r>
      <w:bookmarkEnd w:id="5182"/>
      <w:bookmarkEnd w:id="5183"/>
      <w:bookmarkEnd w:id="5184"/>
      <w:bookmarkEnd w:id="5185"/>
      <w:bookmarkEnd w:id="5186"/>
      <w:bookmarkEnd w:id="5187"/>
      <w:bookmarkEnd w:id="518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192" w:name="_Toc160650227"/>
      <w:bookmarkStart w:id="5193" w:name="_Toc164928540"/>
      <w:bookmarkStart w:id="5194" w:name="_Toc168550403"/>
      <w:bookmarkStart w:id="5195" w:name="_Toc170118474"/>
      <w:r w:rsidRPr="00D3062E">
        <w:rPr>
          <w:noProof/>
          <w:lang w:eastAsia="zh-CN"/>
        </w:rPr>
        <w:t>6.10</w:t>
      </w:r>
      <w:r w:rsidRPr="00D3062E">
        <w:t>.8</w:t>
      </w:r>
      <w:r w:rsidRPr="00D3062E">
        <w:rPr>
          <w:lang w:eastAsia="zh-CN"/>
        </w:rPr>
        <w:tab/>
        <w:t>Feature negotiation</w:t>
      </w:r>
      <w:bookmarkEnd w:id="5189"/>
      <w:bookmarkEnd w:id="5190"/>
      <w:bookmarkEnd w:id="5191"/>
      <w:bookmarkEnd w:id="5192"/>
      <w:bookmarkEnd w:id="5193"/>
      <w:bookmarkEnd w:id="5194"/>
      <w:bookmarkEnd w:id="5195"/>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196" w:name="_Toc157434963"/>
      <w:bookmarkStart w:id="5197" w:name="_Toc157436678"/>
      <w:bookmarkStart w:id="5198" w:name="_Toc157440518"/>
      <w:bookmarkStart w:id="5199" w:name="_Toc160650228"/>
      <w:bookmarkStart w:id="5200" w:name="_Toc164928541"/>
      <w:bookmarkStart w:id="5201" w:name="_Toc168550404"/>
      <w:bookmarkStart w:id="5202" w:name="_Toc170118475"/>
      <w:r w:rsidRPr="00D3062E">
        <w:rPr>
          <w:noProof/>
          <w:lang w:eastAsia="zh-CN"/>
        </w:rPr>
        <w:t>6.10</w:t>
      </w:r>
      <w:r w:rsidRPr="00D3062E">
        <w:t>.9</w:t>
      </w:r>
      <w:r w:rsidRPr="00D3062E">
        <w:tab/>
        <w:t>Security</w:t>
      </w:r>
      <w:bookmarkEnd w:id="5196"/>
      <w:bookmarkEnd w:id="5197"/>
      <w:bookmarkEnd w:id="5198"/>
      <w:bookmarkEnd w:id="5199"/>
      <w:bookmarkEnd w:id="5200"/>
      <w:bookmarkEnd w:id="5201"/>
      <w:bookmarkEnd w:id="5202"/>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203" w:name="_Toc157434964"/>
      <w:bookmarkStart w:id="5204" w:name="_Toc157436679"/>
      <w:bookmarkStart w:id="5205" w:name="_Toc157440519"/>
      <w:bookmarkStart w:id="5206" w:name="_Toc160650229"/>
      <w:bookmarkStart w:id="5207" w:name="_Toc164928542"/>
      <w:bookmarkStart w:id="5208" w:name="_Toc168550405"/>
      <w:bookmarkStart w:id="5209" w:name="_Toc170118476"/>
      <w:r w:rsidRPr="00D3062E">
        <w:rPr>
          <w:noProof/>
          <w:lang w:eastAsia="zh-CN"/>
        </w:rPr>
        <w:t>6.11</w:t>
      </w:r>
      <w:r w:rsidRPr="00D3062E">
        <w:tab/>
      </w:r>
      <w:r w:rsidRPr="00D3062E">
        <w:rPr>
          <w:lang w:val="en-US"/>
        </w:rPr>
        <w:t>NSCE_SliceCommService</w:t>
      </w:r>
      <w:r w:rsidRPr="00D3062E">
        <w:t xml:space="preserve"> API</w:t>
      </w:r>
      <w:bookmarkEnd w:id="5203"/>
      <w:bookmarkEnd w:id="5204"/>
      <w:bookmarkEnd w:id="5205"/>
      <w:bookmarkEnd w:id="5206"/>
      <w:bookmarkEnd w:id="5207"/>
      <w:bookmarkEnd w:id="5208"/>
      <w:bookmarkEnd w:id="5209"/>
    </w:p>
    <w:p w14:paraId="1239C0C7" w14:textId="77777777" w:rsidR="00091209" w:rsidRPr="00D3062E" w:rsidRDefault="00091209" w:rsidP="00091209">
      <w:pPr>
        <w:pStyle w:val="31"/>
      </w:pPr>
      <w:bookmarkStart w:id="5210" w:name="_Toc157434965"/>
      <w:bookmarkStart w:id="5211" w:name="_Toc157436680"/>
      <w:bookmarkStart w:id="5212" w:name="_Toc157440520"/>
      <w:bookmarkStart w:id="5213" w:name="_Toc160650230"/>
      <w:bookmarkStart w:id="5214" w:name="_Toc164928543"/>
      <w:bookmarkStart w:id="5215" w:name="_Toc168550406"/>
      <w:bookmarkStart w:id="5216" w:name="_Toc170118477"/>
      <w:r w:rsidRPr="00D3062E">
        <w:rPr>
          <w:noProof/>
          <w:lang w:eastAsia="zh-CN"/>
        </w:rPr>
        <w:t>6.11</w:t>
      </w:r>
      <w:r w:rsidRPr="00D3062E">
        <w:t>.1</w:t>
      </w:r>
      <w:r w:rsidRPr="00D3062E">
        <w:tab/>
        <w:t>Introduction</w:t>
      </w:r>
      <w:bookmarkEnd w:id="5210"/>
      <w:bookmarkEnd w:id="5211"/>
      <w:bookmarkEnd w:id="5212"/>
      <w:bookmarkEnd w:id="5213"/>
      <w:bookmarkEnd w:id="5214"/>
      <w:bookmarkEnd w:id="5215"/>
      <w:bookmarkEnd w:id="521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217" w:name="_Toc157434966"/>
      <w:bookmarkStart w:id="5218" w:name="_Toc157436681"/>
      <w:bookmarkStart w:id="5219" w:name="_Toc157440521"/>
      <w:bookmarkStart w:id="5220" w:name="_Toc160650231"/>
      <w:bookmarkStart w:id="5221" w:name="_Toc164928544"/>
      <w:bookmarkStart w:id="5222" w:name="_Toc168550407"/>
      <w:bookmarkStart w:id="5223" w:name="_Toc170118478"/>
      <w:r w:rsidRPr="00D3062E">
        <w:rPr>
          <w:noProof/>
          <w:lang w:eastAsia="zh-CN"/>
        </w:rPr>
        <w:t>6.11</w:t>
      </w:r>
      <w:r w:rsidRPr="00D3062E">
        <w:t>.2</w:t>
      </w:r>
      <w:r w:rsidRPr="00D3062E">
        <w:tab/>
        <w:t>Usage of HTTP</w:t>
      </w:r>
      <w:bookmarkEnd w:id="5217"/>
      <w:bookmarkEnd w:id="5218"/>
      <w:bookmarkEnd w:id="5219"/>
      <w:bookmarkEnd w:id="5220"/>
      <w:bookmarkEnd w:id="5221"/>
      <w:bookmarkEnd w:id="5222"/>
      <w:bookmarkEnd w:id="522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224" w:name="_Toc157434967"/>
      <w:bookmarkStart w:id="5225" w:name="_Toc157436682"/>
      <w:bookmarkStart w:id="5226" w:name="_Toc157440522"/>
      <w:bookmarkStart w:id="5227" w:name="_Toc160650232"/>
      <w:bookmarkStart w:id="5228" w:name="_Toc164928545"/>
      <w:bookmarkStart w:id="5229" w:name="_Toc168550408"/>
      <w:bookmarkStart w:id="5230" w:name="_Toc170118479"/>
      <w:r w:rsidRPr="00D3062E">
        <w:rPr>
          <w:noProof/>
          <w:lang w:eastAsia="zh-CN"/>
        </w:rPr>
        <w:t>6.11</w:t>
      </w:r>
      <w:r w:rsidRPr="00D3062E">
        <w:t>.3</w:t>
      </w:r>
      <w:r w:rsidRPr="00D3062E">
        <w:tab/>
        <w:t>Resources</w:t>
      </w:r>
      <w:bookmarkEnd w:id="5224"/>
      <w:bookmarkEnd w:id="5225"/>
      <w:bookmarkEnd w:id="5226"/>
      <w:bookmarkEnd w:id="5227"/>
      <w:bookmarkEnd w:id="5228"/>
      <w:bookmarkEnd w:id="5229"/>
      <w:bookmarkEnd w:id="5230"/>
    </w:p>
    <w:p w14:paraId="6212B66E" w14:textId="77777777" w:rsidR="00091209" w:rsidRPr="00D3062E" w:rsidRDefault="00091209" w:rsidP="00091209">
      <w:pPr>
        <w:pStyle w:val="41"/>
      </w:pPr>
      <w:bookmarkStart w:id="5231" w:name="_Toc157434968"/>
      <w:bookmarkStart w:id="5232" w:name="_Toc157436683"/>
      <w:bookmarkStart w:id="5233" w:name="_Toc157440523"/>
      <w:bookmarkStart w:id="5234" w:name="_Toc160650233"/>
      <w:bookmarkStart w:id="5235" w:name="_Toc164928546"/>
      <w:bookmarkStart w:id="5236" w:name="_Toc168550409"/>
      <w:bookmarkStart w:id="5237" w:name="_Toc170118480"/>
      <w:r w:rsidRPr="00D3062E">
        <w:rPr>
          <w:noProof/>
          <w:lang w:eastAsia="zh-CN"/>
        </w:rPr>
        <w:t>6.11</w:t>
      </w:r>
      <w:r w:rsidRPr="00D3062E">
        <w:t>.3.1</w:t>
      </w:r>
      <w:r w:rsidRPr="00D3062E">
        <w:tab/>
        <w:t>Overview</w:t>
      </w:r>
      <w:bookmarkEnd w:id="5231"/>
      <w:bookmarkEnd w:id="5232"/>
      <w:bookmarkEnd w:id="5233"/>
      <w:bookmarkEnd w:id="5234"/>
      <w:bookmarkEnd w:id="5235"/>
      <w:bookmarkEnd w:id="5236"/>
      <w:bookmarkEnd w:id="5237"/>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2pt;height:166.8pt;mso-width-percent:0;mso-height-percent:0;mso-width-percent:0;mso-height-percent:0" o:ole="">
            <v:imagedata r:id="rId157" o:title=""/>
          </v:shape>
          <o:OLEObject Type="Embed" ProgID="Word.Document.8" ShapeID="_x0000_i1101" DrawAspect="Content" ObjectID="_1781925844"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5238" w:name="_Toc157434969"/>
      <w:bookmarkStart w:id="5239" w:name="_Toc157436684"/>
      <w:bookmarkStart w:id="5240" w:name="_Toc157440524"/>
      <w:bookmarkStart w:id="5241" w:name="_Toc160650234"/>
      <w:bookmarkStart w:id="5242" w:name="_Toc164928547"/>
      <w:bookmarkStart w:id="5243" w:name="_Toc168550410"/>
      <w:bookmarkStart w:id="5244" w:name="_Toc170118481"/>
      <w:r w:rsidRPr="00D3062E">
        <w:rPr>
          <w:noProof/>
          <w:lang w:eastAsia="zh-CN"/>
        </w:rPr>
        <w:t>6.11</w:t>
      </w:r>
      <w:r w:rsidRPr="00D3062E">
        <w:t>.3.2</w:t>
      </w:r>
      <w:r w:rsidRPr="00D3062E">
        <w:tab/>
        <w:t>Resource: Slice Related Communication Services</w:t>
      </w:r>
      <w:bookmarkEnd w:id="5238"/>
      <w:bookmarkEnd w:id="5239"/>
      <w:bookmarkEnd w:id="5240"/>
      <w:bookmarkEnd w:id="5241"/>
      <w:bookmarkEnd w:id="5242"/>
      <w:bookmarkEnd w:id="5243"/>
      <w:bookmarkEnd w:id="5244"/>
    </w:p>
    <w:p w14:paraId="3D099644" w14:textId="77777777" w:rsidR="00091209" w:rsidRPr="00D3062E" w:rsidRDefault="00091209" w:rsidP="00091209">
      <w:pPr>
        <w:pStyle w:val="51"/>
      </w:pPr>
      <w:bookmarkStart w:id="5245" w:name="_Toc157434970"/>
      <w:bookmarkStart w:id="5246" w:name="_Toc157436685"/>
      <w:bookmarkStart w:id="5247" w:name="_Toc157440525"/>
      <w:bookmarkStart w:id="5248" w:name="_Toc160650235"/>
      <w:bookmarkStart w:id="5249" w:name="_Toc164928548"/>
      <w:bookmarkStart w:id="5250" w:name="_Toc168550411"/>
      <w:bookmarkStart w:id="5251" w:name="_Toc170118482"/>
      <w:r w:rsidRPr="00D3062E">
        <w:rPr>
          <w:noProof/>
          <w:lang w:eastAsia="zh-CN"/>
        </w:rPr>
        <w:t>6.11</w:t>
      </w:r>
      <w:r w:rsidRPr="00D3062E">
        <w:t>.3.2.1</w:t>
      </w:r>
      <w:r w:rsidRPr="00D3062E">
        <w:tab/>
        <w:t>Description</w:t>
      </w:r>
      <w:bookmarkEnd w:id="5245"/>
      <w:bookmarkEnd w:id="5246"/>
      <w:bookmarkEnd w:id="5247"/>
      <w:bookmarkEnd w:id="5248"/>
      <w:bookmarkEnd w:id="5249"/>
      <w:bookmarkEnd w:id="5250"/>
      <w:bookmarkEnd w:id="525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5252" w:name="_Toc157434971"/>
      <w:bookmarkStart w:id="5253" w:name="_Toc157436686"/>
      <w:bookmarkStart w:id="5254" w:name="_Toc157440526"/>
      <w:bookmarkStart w:id="5255" w:name="_Toc160650236"/>
      <w:bookmarkStart w:id="5256" w:name="_Toc164928549"/>
      <w:bookmarkStart w:id="5257" w:name="_Toc168550412"/>
      <w:bookmarkStart w:id="5258" w:name="_Toc170118483"/>
      <w:r w:rsidRPr="00D3062E">
        <w:rPr>
          <w:noProof/>
          <w:lang w:eastAsia="zh-CN"/>
        </w:rPr>
        <w:t>6.11</w:t>
      </w:r>
      <w:r w:rsidRPr="00D3062E">
        <w:t>.3.2.2</w:t>
      </w:r>
      <w:r w:rsidRPr="00D3062E">
        <w:tab/>
        <w:t>Resource Definition</w:t>
      </w:r>
      <w:bookmarkEnd w:id="5252"/>
      <w:bookmarkEnd w:id="5253"/>
      <w:bookmarkEnd w:id="5254"/>
      <w:bookmarkEnd w:id="5255"/>
      <w:bookmarkEnd w:id="5256"/>
      <w:bookmarkEnd w:id="5257"/>
      <w:bookmarkEnd w:id="5258"/>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5259" w:name="_Toc157434972"/>
      <w:bookmarkStart w:id="5260" w:name="_Toc157436687"/>
      <w:bookmarkStart w:id="5261" w:name="_Toc157440527"/>
      <w:bookmarkStart w:id="5262" w:name="_Toc160650237"/>
      <w:bookmarkStart w:id="5263" w:name="_Toc164928550"/>
      <w:bookmarkStart w:id="5264" w:name="_Toc168550413"/>
      <w:bookmarkStart w:id="5265" w:name="_Toc170118484"/>
      <w:r w:rsidRPr="00D3062E">
        <w:rPr>
          <w:noProof/>
          <w:lang w:eastAsia="zh-CN"/>
        </w:rPr>
        <w:t>6.11</w:t>
      </w:r>
      <w:r w:rsidRPr="00D3062E">
        <w:t>.3.2.3</w:t>
      </w:r>
      <w:r w:rsidRPr="00D3062E">
        <w:tab/>
        <w:t>Resource Standard Methods</w:t>
      </w:r>
      <w:bookmarkEnd w:id="5259"/>
      <w:bookmarkEnd w:id="5260"/>
      <w:bookmarkEnd w:id="5261"/>
      <w:bookmarkEnd w:id="5262"/>
      <w:bookmarkEnd w:id="5263"/>
      <w:bookmarkEnd w:id="5264"/>
      <w:bookmarkEnd w:id="5265"/>
    </w:p>
    <w:p w14:paraId="53678EAD" w14:textId="77777777" w:rsidR="00091209" w:rsidRPr="00D3062E" w:rsidRDefault="00091209" w:rsidP="000B7712">
      <w:pPr>
        <w:pStyle w:val="6"/>
      </w:pPr>
      <w:bookmarkStart w:id="5266" w:name="_Toc157434973"/>
      <w:bookmarkStart w:id="5267" w:name="_Toc157436688"/>
      <w:bookmarkStart w:id="5268" w:name="_Toc157440528"/>
      <w:bookmarkStart w:id="5269" w:name="_Toc160650238"/>
      <w:bookmarkStart w:id="5270" w:name="_Toc164928551"/>
      <w:bookmarkStart w:id="5271" w:name="_Toc168550414"/>
      <w:bookmarkStart w:id="5272" w:name="_Toc170118485"/>
      <w:r w:rsidRPr="00D3062E">
        <w:t>6.11.3.2.3.1</w:t>
      </w:r>
      <w:r w:rsidRPr="00D3062E">
        <w:tab/>
        <w:t>POST</w:t>
      </w:r>
      <w:bookmarkEnd w:id="5266"/>
      <w:bookmarkEnd w:id="5267"/>
      <w:bookmarkEnd w:id="5268"/>
      <w:bookmarkEnd w:id="5269"/>
      <w:bookmarkEnd w:id="5270"/>
      <w:bookmarkEnd w:id="5271"/>
      <w:bookmarkEnd w:id="5272"/>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5273" w:name="_Toc157434974"/>
      <w:bookmarkStart w:id="5274" w:name="_Toc157436689"/>
      <w:bookmarkStart w:id="5275" w:name="_Toc157440529"/>
      <w:bookmarkStart w:id="5276" w:name="_Toc160650239"/>
      <w:bookmarkStart w:id="5277" w:name="_Toc164928552"/>
      <w:bookmarkStart w:id="5278" w:name="_Toc168550415"/>
      <w:bookmarkStart w:id="5279" w:name="_Toc170118486"/>
      <w:r w:rsidRPr="00D3062E">
        <w:rPr>
          <w:noProof/>
          <w:lang w:eastAsia="zh-CN"/>
        </w:rPr>
        <w:t>6.11</w:t>
      </w:r>
      <w:r w:rsidRPr="00D3062E">
        <w:t>.3.2.4</w:t>
      </w:r>
      <w:r w:rsidRPr="00D3062E">
        <w:tab/>
        <w:t>Resource Custom Operations</w:t>
      </w:r>
      <w:bookmarkEnd w:id="5273"/>
      <w:bookmarkEnd w:id="5274"/>
      <w:bookmarkEnd w:id="5275"/>
      <w:bookmarkEnd w:id="5276"/>
      <w:bookmarkEnd w:id="5277"/>
      <w:bookmarkEnd w:id="5278"/>
      <w:bookmarkEnd w:id="527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5280" w:name="_Toc157434975"/>
      <w:bookmarkStart w:id="5281" w:name="_Toc157436690"/>
      <w:bookmarkStart w:id="5282" w:name="_Toc157440530"/>
      <w:bookmarkStart w:id="5283" w:name="_Toc160650240"/>
      <w:bookmarkStart w:id="5284" w:name="_Toc164928553"/>
      <w:bookmarkStart w:id="5285" w:name="_Toc168550416"/>
      <w:bookmarkStart w:id="5286" w:name="_Toc170118487"/>
      <w:r w:rsidRPr="00D3062E">
        <w:rPr>
          <w:noProof/>
          <w:lang w:eastAsia="zh-CN"/>
        </w:rPr>
        <w:t>6.11</w:t>
      </w:r>
      <w:r w:rsidRPr="00D3062E">
        <w:t>.3.3</w:t>
      </w:r>
      <w:r w:rsidRPr="00D3062E">
        <w:tab/>
        <w:t>Resource: Individual Slice Related Communication Service</w:t>
      </w:r>
      <w:bookmarkEnd w:id="5280"/>
      <w:bookmarkEnd w:id="5281"/>
      <w:bookmarkEnd w:id="5282"/>
      <w:bookmarkEnd w:id="5283"/>
      <w:bookmarkEnd w:id="5284"/>
      <w:bookmarkEnd w:id="5285"/>
      <w:bookmarkEnd w:id="5286"/>
    </w:p>
    <w:p w14:paraId="6C0A366C" w14:textId="77777777" w:rsidR="00091209" w:rsidRPr="00D3062E" w:rsidRDefault="00091209" w:rsidP="00091209">
      <w:pPr>
        <w:pStyle w:val="51"/>
      </w:pPr>
      <w:bookmarkStart w:id="5287" w:name="_Toc157434976"/>
      <w:bookmarkStart w:id="5288" w:name="_Toc157436691"/>
      <w:bookmarkStart w:id="5289" w:name="_Toc157440531"/>
      <w:bookmarkStart w:id="5290" w:name="_Toc160650241"/>
      <w:bookmarkStart w:id="5291" w:name="_Toc164928554"/>
      <w:bookmarkStart w:id="5292" w:name="_Toc168550417"/>
      <w:bookmarkStart w:id="5293" w:name="_Toc170118488"/>
      <w:r w:rsidRPr="00D3062E">
        <w:rPr>
          <w:noProof/>
          <w:lang w:eastAsia="zh-CN"/>
        </w:rPr>
        <w:t>6.11</w:t>
      </w:r>
      <w:r w:rsidRPr="00D3062E">
        <w:t>.3.3.1</w:t>
      </w:r>
      <w:r w:rsidRPr="00D3062E">
        <w:tab/>
        <w:t>Description</w:t>
      </w:r>
      <w:bookmarkEnd w:id="5287"/>
      <w:bookmarkEnd w:id="5288"/>
      <w:bookmarkEnd w:id="5289"/>
      <w:bookmarkEnd w:id="5290"/>
      <w:bookmarkEnd w:id="5291"/>
      <w:bookmarkEnd w:id="5292"/>
      <w:bookmarkEnd w:id="529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5294" w:name="_Toc157434977"/>
      <w:bookmarkStart w:id="5295" w:name="_Toc157436692"/>
      <w:bookmarkStart w:id="5296" w:name="_Toc157440532"/>
      <w:bookmarkStart w:id="5297" w:name="_Toc160650242"/>
      <w:bookmarkStart w:id="5298" w:name="_Toc164928555"/>
      <w:bookmarkStart w:id="5299" w:name="_Toc168550418"/>
      <w:bookmarkStart w:id="5300" w:name="_Toc170118489"/>
      <w:r w:rsidRPr="00D3062E">
        <w:rPr>
          <w:noProof/>
          <w:lang w:eastAsia="zh-CN"/>
        </w:rPr>
        <w:t>6.11</w:t>
      </w:r>
      <w:r w:rsidRPr="00D3062E">
        <w:t>.3.3.2</w:t>
      </w:r>
      <w:r w:rsidRPr="00D3062E">
        <w:tab/>
        <w:t>Resource Definition</w:t>
      </w:r>
      <w:bookmarkEnd w:id="5294"/>
      <w:bookmarkEnd w:id="5295"/>
      <w:bookmarkEnd w:id="5296"/>
      <w:bookmarkEnd w:id="5297"/>
      <w:bookmarkEnd w:id="5298"/>
      <w:bookmarkEnd w:id="5299"/>
      <w:bookmarkEnd w:id="5300"/>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5301" w:name="_Toc157434978"/>
      <w:bookmarkStart w:id="5302" w:name="_Toc157436693"/>
      <w:bookmarkStart w:id="5303" w:name="_Toc157440533"/>
      <w:bookmarkStart w:id="5304" w:name="_Toc160650243"/>
      <w:bookmarkStart w:id="5305" w:name="_Toc164928556"/>
      <w:bookmarkStart w:id="5306" w:name="_Toc168550419"/>
      <w:bookmarkStart w:id="5307" w:name="_Toc170118490"/>
      <w:r w:rsidRPr="00D3062E">
        <w:rPr>
          <w:noProof/>
          <w:lang w:eastAsia="zh-CN"/>
        </w:rPr>
        <w:t>6.11</w:t>
      </w:r>
      <w:r w:rsidRPr="00D3062E">
        <w:t>.3.3.3</w:t>
      </w:r>
      <w:r w:rsidRPr="00D3062E">
        <w:tab/>
        <w:t>Resource Standard Methods</w:t>
      </w:r>
      <w:bookmarkEnd w:id="5301"/>
      <w:bookmarkEnd w:id="5302"/>
      <w:bookmarkEnd w:id="5303"/>
      <w:bookmarkEnd w:id="5304"/>
      <w:bookmarkEnd w:id="5305"/>
      <w:bookmarkEnd w:id="5306"/>
      <w:bookmarkEnd w:id="5307"/>
    </w:p>
    <w:p w14:paraId="39423496" w14:textId="77777777" w:rsidR="00091209" w:rsidRPr="00D3062E" w:rsidRDefault="00091209" w:rsidP="000B7712">
      <w:pPr>
        <w:pStyle w:val="6"/>
      </w:pPr>
      <w:bookmarkStart w:id="5308" w:name="_Toc157434979"/>
      <w:bookmarkStart w:id="5309" w:name="_Toc157436694"/>
      <w:bookmarkStart w:id="5310" w:name="_Toc157440534"/>
      <w:bookmarkStart w:id="5311" w:name="_Toc160650244"/>
      <w:bookmarkStart w:id="5312" w:name="_Toc164928557"/>
      <w:bookmarkStart w:id="5313" w:name="_Toc168550420"/>
      <w:bookmarkStart w:id="5314" w:name="_Toc170118491"/>
      <w:r w:rsidRPr="00D3062E">
        <w:t>6.11.3.3.3.1</w:t>
      </w:r>
      <w:r w:rsidRPr="00D3062E">
        <w:tab/>
        <w:t>GET</w:t>
      </w:r>
      <w:bookmarkEnd w:id="5308"/>
      <w:bookmarkEnd w:id="5309"/>
      <w:bookmarkEnd w:id="5310"/>
      <w:bookmarkEnd w:id="5311"/>
      <w:bookmarkEnd w:id="5312"/>
      <w:bookmarkEnd w:id="5313"/>
      <w:bookmarkEnd w:id="531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5315" w:name="_Toc157434980"/>
      <w:bookmarkStart w:id="5316" w:name="_Toc157436695"/>
      <w:bookmarkStart w:id="5317" w:name="_Toc157440535"/>
      <w:bookmarkStart w:id="5318" w:name="_Toc160650245"/>
      <w:bookmarkStart w:id="5319" w:name="_Toc164928558"/>
      <w:bookmarkStart w:id="5320" w:name="_Toc168550421"/>
      <w:bookmarkStart w:id="5321" w:name="_Toc170118492"/>
      <w:r w:rsidRPr="00D3062E">
        <w:t>6.11.3.3.3.2</w:t>
      </w:r>
      <w:r w:rsidRPr="00D3062E">
        <w:tab/>
        <w:t>PUT</w:t>
      </w:r>
      <w:bookmarkEnd w:id="5315"/>
      <w:bookmarkEnd w:id="5316"/>
      <w:bookmarkEnd w:id="5317"/>
      <w:bookmarkEnd w:id="5318"/>
      <w:bookmarkEnd w:id="5319"/>
      <w:bookmarkEnd w:id="5320"/>
      <w:bookmarkEnd w:id="532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5322" w:name="_Toc157434981"/>
      <w:bookmarkStart w:id="5323" w:name="_Toc157436696"/>
      <w:bookmarkStart w:id="5324" w:name="_Toc157440536"/>
      <w:bookmarkStart w:id="5325" w:name="_Toc160650246"/>
      <w:bookmarkStart w:id="5326" w:name="_Toc164928559"/>
      <w:bookmarkStart w:id="5327" w:name="_Toc168550422"/>
      <w:bookmarkStart w:id="5328" w:name="_Toc170118493"/>
      <w:r w:rsidRPr="00D3062E">
        <w:t>6.11.3.3.3.3</w:t>
      </w:r>
      <w:r w:rsidRPr="00D3062E">
        <w:tab/>
        <w:t>PATCH</w:t>
      </w:r>
      <w:bookmarkEnd w:id="5322"/>
      <w:bookmarkEnd w:id="5323"/>
      <w:bookmarkEnd w:id="5324"/>
      <w:bookmarkEnd w:id="5325"/>
      <w:bookmarkEnd w:id="5326"/>
      <w:bookmarkEnd w:id="5327"/>
      <w:bookmarkEnd w:id="5328"/>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5329" w:name="_Toc157434982"/>
      <w:bookmarkStart w:id="5330" w:name="_Toc157436697"/>
      <w:bookmarkStart w:id="5331" w:name="_Toc157440537"/>
      <w:bookmarkStart w:id="5332" w:name="_Toc160650247"/>
      <w:bookmarkStart w:id="5333" w:name="_Toc164928560"/>
      <w:bookmarkStart w:id="5334" w:name="_Toc168550423"/>
      <w:bookmarkStart w:id="5335" w:name="_Toc170118494"/>
      <w:r w:rsidRPr="00D3062E">
        <w:t>6.11.3.3.3.4</w:t>
      </w:r>
      <w:r w:rsidRPr="00D3062E">
        <w:tab/>
        <w:t>DELETE</w:t>
      </w:r>
      <w:bookmarkEnd w:id="5329"/>
      <w:bookmarkEnd w:id="5330"/>
      <w:bookmarkEnd w:id="5331"/>
      <w:bookmarkEnd w:id="5332"/>
      <w:bookmarkEnd w:id="5333"/>
      <w:bookmarkEnd w:id="5334"/>
      <w:bookmarkEnd w:id="5335"/>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5336" w:name="_Toc157434983"/>
      <w:bookmarkStart w:id="5337" w:name="_Toc157436698"/>
      <w:bookmarkStart w:id="5338" w:name="_Toc157440538"/>
      <w:bookmarkStart w:id="5339" w:name="_Toc160650248"/>
      <w:bookmarkStart w:id="5340" w:name="_Toc164928561"/>
      <w:bookmarkStart w:id="5341" w:name="_Toc168550424"/>
      <w:bookmarkStart w:id="5342" w:name="_Toc170118495"/>
      <w:r w:rsidRPr="00D3062E">
        <w:rPr>
          <w:noProof/>
          <w:lang w:eastAsia="zh-CN"/>
        </w:rPr>
        <w:t>6.11</w:t>
      </w:r>
      <w:r w:rsidRPr="00D3062E">
        <w:t>.3.3.4</w:t>
      </w:r>
      <w:r w:rsidRPr="00D3062E">
        <w:tab/>
        <w:t>Resource Custom Operations</w:t>
      </w:r>
      <w:bookmarkEnd w:id="5336"/>
      <w:bookmarkEnd w:id="5337"/>
      <w:bookmarkEnd w:id="5338"/>
      <w:bookmarkEnd w:id="5339"/>
      <w:bookmarkEnd w:id="5340"/>
      <w:bookmarkEnd w:id="5341"/>
      <w:bookmarkEnd w:id="5342"/>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5343" w:name="_Toc157434984"/>
      <w:bookmarkStart w:id="5344" w:name="_Toc157436699"/>
      <w:bookmarkStart w:id="5345" w:name="_Toc157440539"/>
      <w:bookmarkStart w:id="5346" w:name="_Toc160650249"/>
      <w:bookmarkStart w:id="5347" w:name="_Toc164928562"/>
      <w:bookmarkStart w:id="5348" w:name="_Toc168550425"/>
      <w:bookmarkStart w:id="5349" w:name="_Toc170118496"/>
      <w:r w:rsidRPr="00D3062E">
        <w:rPr>
          <w:noProof/>
          <w:lang w:eastAsia="zh-CN"/>
        </w:rPr>
        <w:t>6.11</w:t>
      </w:r>
      <w:r w:rsidRPr="00D3062E">
        <w:t>.4</w:t>
      </w:r>
      <w:r w:rsidRPr="00D3062E">
        <w:tab/>
        <w:t>Custom Operations without associated resources</w:t>
      </w:r>
      <w:bookmarkEnd w:id="5343"/>
      <w:bookmarkEnd w:id="5344"/>
      <w:bookmarkEnd w:id="5345"/>
      <w:bookmarkEnd w:id="5346"/>
      <w:bookmarkEnd w:id="5347"/>
      <w:bookmarkEnd w:id="5348"/>
      <w:bookmarkEnd w:id="534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5350" w:name="_Toc157434985"/>
      <w:bookmarkStart w:id="5351" w:name="_Toc157436700"/>
      <w:bookmarkStart w:id="5352" w:name="_Toc157440540"/>
      <w:bookmarkStart w:id="5353" w:name="_Toc160650250"/>
      <w:bookmarkStart w:id="5354" w:name="_Toc164928563"/>
      <w:bookmarkStart w:id="5355" w:name="_Toc168550426"/>
      <w:bookmarkStart w:id="5356" w:name="_Toc170118497"/>
      <w:r w:rsidRPr="00D3062E">
        <w:rPr>
          <w:noProof/>
          <w:lang w:eastAsia="zh-CN"/>
        </w:rPr>
        <w:t>6.11</w:t>
      </w:r>
      <w:r w:rsidRPr="00D3062E">
        <w:t>.5</w:t>
      </w:r>
      <w:r w:rsidRPr="00D3062E">
        <w:tab/>
        <w:t>Notifications</w:t>
      </w:r>
      <w:bookmarkEnd w:id="5350"/>
      <w:bookmarkEnd w:id="5351"/>
      <w:bookmarkEnd w:id="5352"/>
      <w:bookmarkEnd w:id="5353"/>
      <w:bookmarkEnd w:id="5354"/>
      <w:bookmarkEnd w:id="5355"/>
      <w:bookmarkEnd w:id="535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5357" w:name="_Toc157434986"/>
      <w:bookmarkStart w:id="5358" w:name="_Toc157436701"/>
      <w:bookmarkStart w:id="5359" w:name="_Toc157440541"/>
      <w:bookmarkStart w:id="5360" w:name="_Toc160650251"/>
      <w:bookmarkStart w:id="5361" w:name="_Toc164928564"/>
      <w:bookmarkStart w:id="5362" w:name="_Toc168550427"/>
      <w:bookmarkStart w:id="5363" w:name="_Toc170118498"/>
      <w:r w:rsidRPr="00D3062E">
        <w:rPr>
          <w:noProof/>
          <w:lang w:eastAsia="zh-CN"/>
        </w:rPr>
        <w:t>6.11</w:t>
      </w:r>
      <w:r w:rsidRPr="00D3062E">
        <w:t>.6</w:t>
      </w:r>
      <w:r w:rsidRPr="00D3062E">
        <w:tab/>
        <w:t>Data Model</w:t>
      </w:r>
      <w:bookmarkEnd w:id="5357"/>
      <w:bookmarkEnd w:id="5358"/>
      <w:bookmarkEnd w:id="5359"/>
      <w:bookmarkEnd w:id="5360"/>
      <w:bookmarkEnd w:id="5361"/>
      <w:bookmarkEnd w:id="5362"/>
      <w:bookmarkEnd w:id="5363"/>
    </w:p>
    <w:p w14:paraId="69CE0891" w14:textId="77777777" w:rsidR="00091209" w:rsidRPr="00D3062E" w:rsidRDefault="00091209" w:rsidP="00091209">
      <w:pPr>
        <w:pStyle w:val="41"/>
      </w:pPr>
      <w:bookmarkStart w:id="5364" w:name="_Toc157434987"/>
      <w:bookmarkStart w:id="5365" w:name="_Toc157436702"/>
      <w:bookmarkStart w:id="5366" w:name="_Toc157440542"/>
      <w:bookmarkStart w:id="5367" w:name="_Toc160650252"/>
      <w:bookmarkStart w:id="5368" w:name="_Toc164928565"/>
      <w:bookmarkStart w:id="5369" w:name="_Toc168550428"/>
      <w:bookmarkStart w:id="5370" w:name="_Toc170118499"/>
      <w:r w:rsidRPr="00D3062E">
        <w:rPr>
          <w:noProof/>
          <w:lang w:eastAsia="zh-CN"/>
        </w:rPr>
        <w:t>6.11</w:t>
      </w:r>
      <w:r w:rsidRPr="00D3062E">
        <w:t>.6.1</w:t>
      </w:r>
      <w:r w:rsidRPr="00D3062E">
        <w:tab/>
        <w:t>General</w:t>
      </w:r>
      <w:bookmarkEnd w:id="5364"/>
      <w:bookmarkEnd w:id="5365"/>
      <w:bookmarkEnd w:id="5366"/>
      <w:bookmarkEnd w:id="5367"/>
      <w:bookmarkEnd w:id="5368"/>
      <w:bookmarkEnd w:id="5369"/>
      <w:bookmarkEnd w:id="5370"/>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5371" w:name="_Toc157434988"/>
      <w:bookmarkStart w:id="5372" w:name="_Toc157436703"/>
      <w:bookmarkStart w:id="5373" w:name="_Toc157440543"/>
      <w:bookmarkStart w:id="5374" w:name="_Toc160650253"/>
      <w:bookmarkStart w:id="5375" w:name="_Toc164928566"/>
      <w:bookmarkStart w:id="5376" w:name="_Toc168550429"/>
      <w:bookmarkStart w:id="5377" w:name="_Toc170118500"/>
      <w:r w:rsidRPr="00D3062E">
        <w:rPr>
          <w:noProof/>
          <w:lang w:eastAsia="zh-CN"/>
        </w:rPr>
        <w:t>6.11</w:t>
      </w:r>
      <w:r w:rsidRPr="00D3062E">
        <w:rPr>
          <w:lang w:val="en-US"/>
        </w:rPr>
        <w:t>.6.2</w:t>
      </w:r>
      <w:r w:rsidRPr="00D3062E">
        <w:rPr>
          <w:lang w:val="en-US"/>
        </w:rPr>
        <w:tab/>
        <w:t>Structured data types</w:t>
      </w:r>
      <w:bookmarkEnd w:id="5371"/>
      <w:bookmarkEnd w:id="5372"/>
      <w:bookmarkEnd w:id="5373"/>
      <w:bookmarkEnd w:id="5374"/>
      <w:bookmarkEnd w:id="5375"/>
      <w:bookmarkEnd w:id="5376"/>
      <w:bookmarkEnd w:id="5377"/>
    </w:p>
    <w:p w14:paraId="20139712" w14:textId="77777777" w:rsidR="00091209" w:rsidRPr="00D3062E" w:rsidRDefault="00091209" w:rsidP="00091209">
      <w:pPr>
        <w:pStyle w:val="51"/>
      </w:pPr>
      <w:bookmarkStart w:id="5378" w:name="_Toc157434989"/>
      <w:bookmarkStart w:id="5379" w:name="_Toc157436704"/>
      <w:bookmarkStart w:id="5380" w:name="_Toc157440544"/>
      <w:bookmarkStart w:id="5381" w:name="_Toc160650254"/>
      <w:bookmarkStart w:id="5382" w:name="_Toc164928567"/>
      <w:bookmarkStart w:id="5383" w:name="_Toc168550430"/>
      <w:bookmarkStart w:id="5384" w:name="_Toc170118501"/>
      <w:r w:rsidRPr="00D3062E">
        <w:rPr>
          <w:noProof/>
          <w:lang w:eastAsia="zh-CN"/>
        </w:rPr>
        <w:t>6.11</w:t>
      </w:r>
      <w:r w:rsidRPr="00D3062E">
        <w:t>.6.2.1</w:t>
      </w:r>
      <w:r w:rsidRPr="00D3062E">
        <w:tab/>
        <w:t>Introduction</w:t>
      </w:r>
      <w:bookmarkEnd w:id="5378"/>
      <w:bookmarkEnd w:id="5379"/>
      <w:bookmarkEnd w:id="5380"/>
      <w:bookmarkEnd w:id="5381"/>
      <w:bookmarkEnd w:id="5382"/>
      <w:bookmarkEnd w:id="5383"/>
      <w:bookmarkEnd w:id="538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5385" w:name="_Toc157434990"/>
      <w:bookmarkStart w:id="5386" w:name="_Toc157436705"/>
      <w:bookmarkStart w:id="5387" w:name="_Toc157440545"/>
      <w:bookmarkStart w:id="5388" w:name="_Toc160650255"/>
      <w:bookmarkStart w:id="5389" w:name="_Toc164928568"/>
      <w:bookmarkStart w:id="5390" w:name="_Toc168550431"/>
      <w:bookmarkStart w:id="5391" w:name="_Toc170118502"/>
      <w:bookmarkStart w:id="5392" w:name="_Toc157434991"/>
      <w:bookmarkStart w:id="5393" w:name="_Toc157436706"/>
      <w:bookmarkStart w:id="5394" w:name="_Toc157440546"/>
      <w:r w:rsidRPr="00D3062E">
        <w:rPr>
          <w:noProof/>
          <w:lang w:eastAsia="zh-CN"/>
        </w:rPr>
        <w:t>6.11</w:t>
      </w:r>
      <w:r w:rsidRPr="00D3062E">
        <w:t>.6.2.2</w:t>
      </w:r>
      <w:r w:rsidRPr="00D3062E">
        <w:tab/>
        <w:t xml:space="preserve">Type: </w:t>
      </w:r>
      <w:bookmarkStart w:id="5395" w:name="_Hlk154602706"/>
      <w:r w:rsidRPr="00D3062E">
        <w:t>SliceCommService</w:t>
      </w:r>
      <w:bookmarkEnd w:id="5385"/>
      <w:bookmarkEnd w:id="5386"/>
      <w:bookmarkEnd w:id="5387"/>
      <w:bookmarkEnd w:id="5388"/>
      <w:bookmarkEnd w:id="5389"/>
      <w:bookmarkEnd w:id="5390"/>
      <w:bookmarkEnd w:id="5391"/>
      <w:bookmarkEnd w:id="539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5396" w:name="_Toc160650256"/>
      <w:bookmarkStart w:id="5397" w:name="_Toc164928569"/>
      <w:bookmarkStart w:id="5398" w:name="_Toc168550432"/>
      <w:bookmarkStart w:id="5399" w:name="_Toc170118503"/>
      <w:bookmarkStart w:id="5400" w:name="_Toc157434992"/>
      <w:bookmarkStart w:id="5401" w:name="_Toc157436707"/>
      <w:bookmarkStart w:id="5402" w:name="_Toc157440547"/>
      <w:bookmarkEnd w:id="5392"/>
      <w:bookmarkEnd w:id="5393"/>
      <w:bookmarkEnd w:id="5394"/>
      <w:r w:rsidRPr="00D3062E">
        <w:rPr>
          <w:noProof/>
          <w:lang w:eastAsia="zh-CN"/>
        </w:rPr>
        <w:t>6.11</w:t>
      </w:r>
      <w:r w:rsidRPr="00D3062E">
        <w:t>.6.2.3</w:t>
      </w:r>
      <w:r w:rsidRPr="00D3062E">
        <w:tab/>
        <w:t>Type: SliceCommServicePatch</w:t>
      </w:r>
      <w:bookmarkEnd w:id="5396"/>
      <w:bookmarkEnd w:id="5397"/>
      <w:bookmarkEnd w:id="5398"/>
      <w:bookmarkEnd w:id="539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5403" w:name="_Toc160650257"/>
      <w:bookmarkStart w:id="5404" w:name="_Toc164928570"/>
      <w:bookmarkStart w:id="5405" w:name="_Toc168550433"/>
      <w:bookmarkStart w:id="5406" w:name="_Toc170118504"/>
      <w:r w:rsidRPr="00D3062E">
        <w:rPr>
          <w:noProof/>
          <w:lang w:eastAsia="zh-CN"/>
        </w:rPr>
        <w:t>6.11</w:t>
      </w:r>
      <w:r w:rsidRPr="00D3062E">
        <w:t>.6.2.4</w:t>
      </w:r>
      <w:r w:rsidRPr="00D3062E">
        <w:tab/>
        <w:t>Type: ServReq</w:t>
      </w:r>
      <w:bookmarkEnd w:id="5400"/>
      <w:bookmarkEnd w:id="5401"/>
      <w:bookmarkEnd w:id="5402"/>
      <w:bookmarkEnd w:id="5403"/>
      <w:bookmarkEnd w:id="5404"/>
      <w:bookmarkEnd w:id="5405"/>
      <w:bookmarkEnd w:id="540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5407" w:name="_Toc157434993"/>
      <w:bookmarkStart w:id="5408" w:name="_Toc157436708"/>
      <w:bookmarkStart w:id="5409" w:name="_Toc157440548"/>
      <w:bookmarkStart w:id="5410" w:name="_Toc160650258"/>
      <w:bookmarkStart w:id="5411" w:name="_Toc164928571"/>
      <w:bookmarkStart w:id="5412" w:name="_Toc168550434"/>
      <w:bookmarkStart w:id="5413" w:name="_Toc170118505"/>
      <w:r w:rsidRPr="00D3062E">
        <w:rPr>
          <w:noProof/>
          <w:lang w:eastAsia="zh-CN"/>
        </w:rPr>
        <w:t>6.11</w:t>
      </w:r>
      <w:r w:rsidRPr="00D3062E">
        <w:t>.6.2.5</w:t>
      </w:r>
      <w:r w:rsidRPr="00D3062E">
        <w:tab/>
        <w:t>Type: NetSliceInfo</w:t>
      </w:r>
      <w:bookmarkEnd w:id="5407"/>
      <w:bookmarkEnd w:id="5408"/>
      <w:bookmarkEnd w:id="5409"/>
      <w:bookmarkEnd w:id="5410"/>
      <w:bookmarkEnd w:id="5411"/>
      <w:bookmarkEnd w:id="5412"/>
      <w:bookmarkEnd w:id="5413"/>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5414" w:name="_Toc157434994"/>
      <w:bookmarkStart w:id="5415" w:name="_Toc157436709"/>
      <w:bookmarkStart w:id="5416" w:name="_Toc157440549"/>
      <w:bookmarkStart w:id="5417" w:name="_Toc160650259"/>
      <w:bookmarkStart w:id="5418" w:name="_Toc164928572"/>
      <w:bookmarkStart w:id="5419" w:name="_Toc168550435"/>
      <w:bookmarkStart w:id="5420" w:name="_Toc170118506"/>
      <w:r w:rsidRPr="00D3062E">
        <w:rPr>
          <w:noProof/>
          <w:lang w:eastAsia="zh-CN"/>
        </w:rPr>
        <w:t>6.11</w:t>
      </w:r>
      <w:r w:rsidRPr="00D3062E">
        <w:rPr>
          <w:lang w:val="en-US"/>
        </w:rPr>
        <w:t>.6.3</w:t>
      </w:r>
      <w:r w:rsidRPr="00D3062E">
        <w:rPr>
          <w:lang w:val="en-US"/>
        </w:rPr>
        <w:tab/>
        <w:t>Simple data types and enumerations</w:t>
      </w:r>
      <w:bookmarkEnd w:id="5414"/>
      <w:bookmarkEnd w:id="5415"/>
      <w:bookmarkEnd w:id="5416"/>
      <w:bookmarkEnd w:id="5417"/>
      <w:bookmarkEnd w:id="5418"/>
      <w:bookmarkEnd w:id="5419"/>
      <w:bookmarkEnd w:id="5420"/>
    </w:p>
    <w:p w14:paraId="0AD98EB4" w14:textId="77777777" w:rsidR="00091209" w:rsidRPr="00D3062E" w:rsidRDefault="00091209" w:rsidP="00091209">
      <w:pPr>
        <w:pStyle w:val="51"/>
      </w:pPr>
      <w:bookmarkStart w:id="5421" w:name="_Toc157434995"/>
      <w:bookmarkStart w:id="5422" w:name="_Toc157436710"/>
      <w:bookmarkStart w:id="5423" w:name="_Toc157440550"/>
      <w:bookmarkStart w:id="5424" w:name="_Toc160650260"/>
      <w:bookmarkStart w:id="5425" w:name="_Toc164928573"/>
      <w:bookmarkStart w:id="5426" w:name="_Toc168550436"/>
      <w:bookmarkStart w:id="5427" w:name="_Toc170118507"/>
      <w:r w:rsidRPr="00D3062E">
        <w:rPr>
          <w:noProof/>
          <w:lang w:eastAsia="zh-CN"/>
        </w:rPr>
        <w:t>6.11</w:t>
      </w:r>
      <w:r w:rsidRPr="00D3062E">
        <w:t>.6.3.1</w:t>
      </w:r>
      <w:r w:rsidRPr="00D3062E">
        <w:tab/>
        <w:t>Introduction</w:t>
      </w:r>
      <w:bookmarkEnd w:id="5421"/>
      <w:bookmarkEnd w:id="5422"/>
      <w:bookmarkEnd w:id="5423"/>
      <w:bookmarkEnd w:id="5424"/>
      <w:bookmarkEnd w:id="5425"/>
      <w:bookmarkEnd w:id="5426"/>
      <w:bookmarkEnd w:id="542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5428" w:name="_Toc157434996"/>
      <w:bookmarkStart w:id="5429" w:name="_Toc157436711"/>
      <w:bookmarkStart w:id="5430" w:name="_Toc157440551"/>
      <w:bookmarkStart w:id="5431" w:name="_Toc160650261"/>
      <w:bookmarkStart w:id="5432" w:name="_Toc164928574"/>
      <w:bookmarkStart w:id="5433" w:name="_Toc168550437"/>
      <w:bookmarkStart w:id="5434" w:name="_Toc170118508"/>
      <w:r w:rsidRPr="00D3062E">
        <w:rPr>
          <w:noProof/>
          <w:lang w:eastAsia="zh-CN"/>
        </w:rPr>
        <w:t>6.11</w:t>
      </w:r>
      <w:r w:rsidRPr="00D3062E">
        <w:t>.6.3.2</w:t>
      </w:r>
      <w:r w:rsidRPr="00D3062E">
        <w:tab/>
        <w:t>Simple data types</w:t>
      </w:r>
      <w:bookmarkEnd w:id="5428"/>
      <w:bookmarkEnd w:id="5429"/>
      <w:bookmarkEnd w:id="5430"/>
      <w:bookmarkEnd w:id="5431"/>
      <w:bookmarkEnd w:id="5432"/>
      <w:bookmarkEnd w:id="5433"/>
      <w:bookmarkEnd w:id="543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5435" w:name="_Toc157434997"/>
      <w:bookmarkStart w:id="5436" w:name="_Toc157436712"/>
      <w:bookmarkStart w:id="5437" w:name="_Toc157440552"/>
      <w:bookmarkStart w:id="5438" w:name="_Toc160650262"/>
      <w:bookmarkStart w:id="5439" w:name="_Toc164928575"/>
      <w:bookmarkStart w:id="5440" w:name="_Toc168550438"/>
      <w:bookmarkStart w:id="5441" w:name="_Toc17011850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435"/>
      <w:bookmarkEnd w:id="5436"/>
      <w:bookmarkEnd w:id="5437"/>
      <w:bookmarkEnd w:id="5438"/>
      <w:bookmarkEnd w:id="5439"/>
      <w:bookmarkEnd w:id="5440"/>
      <w:bookmarkEnd w:id="5441"/>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5442" w:name="_Toc157434998"/>
      <w:bookmarkStart w:id="5443" w:name="_Toc157436713"/>
      <w:bookmarkStart w:id="5444" w:name="_Toc157440553"/>
      <w:bookmarkStart w:id="5445" w:name="_Toc160650263"/>
      <w:bookmarkStart w:id="5446" w:name="_Toc164928576"/>
      <w:bookmarkStart w:id="5447" w:name="_Toc168550439"/>
      <w:bookmarkStart w:id="5448" w:name="_Toc170118510"/>
      <w:r w:rsidRPr="00D3062E">
        <w:rPr>
          <w:noProof/>
          <w:lang w:eastAsia="zh-CN"/>
        </w:rPr>
        <w:t>6.11</w:t>
      </w:r>
      <w:r w:rsidRPr="00D3062E">
        <w:t>.6.5</w:t>
      </w:r>
      <w:r w:rsidRPr="00D3062E">
        <w:tab/>
        <w:t>Binary data</w:t>
      </w:r>
      <w:bookmarkEnd w:id="5442"/>
      <w:bookmarkEnd w:id="5443"/>
      <w:bookmarkEnd w:id="5444"/>
      <w:bookmarkEnd w:id="5445"/>
      <w:bookmarkEnd w:id="5446"/>
      <w:bookmarkEnd w:id="5447"/>
      <w:bookmarkEnd w:id="5448"/>
    </w:p>
    <w:p w14:paraId="1150CA87" w14:textId="77777777" w:rsidR="00091209" w:rsidRPr="00D3062E" w:rsidRDefault="00091209" w:rsidP="00091209">
      <w:pPr>
        <w:pStyle w:val="51"/>
      </w:pPr>
      <w:bookmarkStart w:id="5449" w:name="_Toc157434999"/>
      <w:bookmarkStart w:id="5450" w:name="_Toc157436714"/>
      <w:bookmarkStart w:id="5451" w:name="_Toc157440554"/>
      <w:bookmarkStart w:id="5452" w:name="_Toc160650264"/>
      <w:bookmarkStart w:id="5453" w:name="_Toc164928577"/>
      <w:bookmarkStart w:id="5454" w:name="_Toc168550440"/>
      <w:bookmarkStart w:id="5455" w:name="_Toc170118511"/>
      <w:r w:rsidRPr="00D3062E">
        <w:rPr>
          <w:noProof/>
          <w:lang w:eastAsia="zh-CN"/>
        </w:rPr>
        <w:t>6.11</w:t>
      </w:r>
      <w:r w:rsidRPr="00D3062E">
        <w:t>.6.5.1</w:t>
      </w:r>
      <w:r w:rsidRPr="00D3062E">
        <w:tab/>
        <w:t>Binary Data Types</w:t>
      </w:r>
      <w:bookmarkEnd w:id="5449"/>
      <w:bookmarkEnd w:id="5450"/>
      <w:bookmarkEnd w:id="5451"/>
      <w:bookmarkEnd w:id="5452"/>
      <w:bookmarkEnd w:id="5453"/>
      <w:bookmarkEnd w:id="5454"/>
      <w:bookmarkEnd w:id="545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5456" w:name="_Toc157435000"/>
      <w:bookmarkStart w:id="5457" w:name="_Toc157436715"/>
      <w:bookmarkStart w:id="5458" w:name="_Toc157440555"/>
      <w:bookmarkStart w:id="5459" w:name="_Toc160650265"/>
      <w:bookmarkStart w:id="5460" w:name="_Toc164928578"/>
      <w:bookmarkStart w:id="5461" w:name="_Toc168550441"/>
      <w:bookmarkStart w:id="5462" w:name="_Toc170118512"/>
      <w:r w:rsidRPr="00D3062E">
        <w:rPr>
          <w:noProof/>
          <w:lang w:eastAsia="zh-CN"/>
        </w:rPr>
        <w:t>6.11</w:t>
      </w:r>
      <w:r w:rsidRPr="00D3062E">
        <w:t>.7</w:t>
      </w:r>
      <w:r w:rsidRPr="00D3062E">
        <w:tab/>
        <w:t>Error Handling</w:t>
      </w:r>
      <w:bookmarkEnd w:id="5456"/>
      <w:bookmarkEnd w:id="5457"/>
      <w:bookmarkEnd w:id="5458"/>
      <w:bookmarkEnd w:id="5459"/>
      <w:bookmarkEnd w:id="5460"/>
      <w:bookmarkEnd w:id="5461"/>
      <w:bookmarkEnd w:id="5462"/>
    </w:p>
    <w:p w14:paraId="1C10720B" w14:textId="77777777" w:rsidR="00091209" w:rsidRPr="00D3062E" w:rsidRDefault="00091209" w:rsidP="00091209">
      <w:pPr>
        <w:pStyle w:val="41"/>
      </w:pPr>
      <w:bookmarkStart w:id="5463" w:name="_Toc157435001"/>
      <w:bookmarkStart w:id="5464" w:name="_Toc157436716"/>
      <w:bookmarkStart w:id="5465" w:name="_Toc157440556"/>
      <w:bookmarkStart w:id="5466" w:name="_Toc160650266"/>
      <w:bookmarkStart w:id="5467" w:name="_Toc164928579"/>
      <w:bookmarkStart w:id="5468" w:name="_Toc168550442"/>
      <w:bookmarkStart w:id="5469" w:name="_Toc170118513"/>
      <w:r w:rsidRPr="00D3062E">
        <w:rPr>
          <w:noProof/>
          <w:lang w:eastAsia="zh-CN"/>
        </w:rPr>
        <w:t>6.11</w:t>
      </w:r>
      <w:r w:rsidRPr="00D3062E">
        <w:t>.7.1</w:t>
      </w:r>
      <w:r w:rsidRPr="00D3062E">
        <w:tab/>
        <w:t>General</w:t>
      </w:r>
      <w:bookmarkEnd w:id="5463"/>
      <w:bookmarkEnd w:id="5464"/>
      <w:bookmarkEnd w:id="5465"/>
      <w:bookmarkEnd w:id="5466"/>
      <w:bookmarkEnd w:id="5467"/>
      <w:bookmarkEnd w:id="5468"/>
      <w:bookmarkEnd w:id="5469"/>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5470" w:name="_Toc157435002"/>
      <w:bookmarkStart w:id="5471" w:name="_Toc157436717"/>
      <w:bookmarkStart w:id="5472" w:name="_Toc157440557"/>
      <w:bookmarkStart w:id="5473" w:name="_Toc160650267"/>
      <w:bookmarkStart w:id="5474" w:name="_Toc164928580"/>
      <w:bookmarkStart w:id="5475" w:name="_Toc168550443"/>
      <w:bookmarkStart w:id="5476" w:name="_Toc170118514"/>
      <w:r w:rsidRPr="00D3062E">
        <w:rPr>
          <w:noProof/>
          <w:lang w:eastAsia="zh-CN"/>
        </w:rPr>
        <w:t>6.11</w:t>
      </w:r>
      <w:r w:rsidRPr="00D3062E">
        <w:t>.7.2</w:t>
      </w:r>
      <w:r w:rsidRPr="00D3062E">
        <w:tab/>
        <w:t>Protocol Errors</w:t>
      </w:r>
      <w:bookmarkEnd w:id="5470"/>
      <w:bookmarkEnd w:id="5471"/>
      <w:bookmarkEnd w:id="5472"/>
      <w:bookmarkEnd w:id="5473"/>
      <w:bookmarkEnd w:id="5474"/>
      <w:bookmarkEnd w:id="5475"/>
      <w:bookmarkEnd w:id="547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5477" w:name="_Toc157435003"/>
      <w:bookmarkStart w:id="5478" w:name="_Toc157436718"/>
      <w:bookmarkStart w:id="5479" w:name="_Toc157440558"/>
      <w:bookmarkStart w:id="5480" w:name="_Toc160650268"/>
      <w:bookmarkStart w:id="5481" w:name="_Toc164928581"/>
      <w:bookmarkStart w:id="5482" w:name="_Toc168550444"/>
      <w:bookmarkStart w:id="5483" w:name="_Toc170118515"/>
      <w:bookmarkStart w:id="5484" w:name="_Toc157435004"/>
      <w:bookmarkStart w:id="5485" w:name="_Toc157436719"/>
      <w:bookmarkStart w:id="5486" w:name="_Toc157440559"/>
      <w:r w:rsidRPr="00D3062E">
        <w:rPr>
          <w:noProof/>
          <w:lang w:eastAsia="zh-CN"/>
        </w:rPr>
        <w:t>6.11</w:t>
      </w:r>
      <w:r w:rsidRPr="00D3062E">
        <w:t>.7.3</w:t>
      </w:r>
      <w:r w:rsidRPr="00D3062E">
        <w:tab/>
        <w:t>Application Errors</w:t>
      </w:r>
      <w:bookmarkEnd w:id="5477"/>
      <w:bookmarkEnd w:id="5478"/>
      <w:bookmarkEnd w:id="5479"/>
      <w:bookmarkEnd w:id="5480"/>
      <w:bookmarkEnd w:id="5481"/>
      <w:bookmarkEnd w:id="5482"/>
      <w:bookmarkEnd w:id="5483"/>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5487" w:name="_Toc160650269"/>
      <w:bookmarkStart w:id="5488" w:name="_Toc164928582"/>
      <w:bookmarkStart w:id="5489" w:name="_Toc168550445"/>
      <w:bookmarkStart w:id="5490" w:name="_Toc170118516"/>
      <w:r w:rsidRPr="00D3062E">
        <w:rPr>
          <w:noProof/>
          <w:lang w:eastAsia="zh-CN"/>
        </w:rPr>
        <w:t>6.11</w:t>
      </w:r>
      <w:r w:rsidRPr="00D3062E">
        <w:t>.8</w:t>
      </w:r>
      <w:r w:rsidRPr="00D3062E">
        <w:rPr>
          <w:lang w:eastAsia="zh-CN"/>
        </w:rPr>
        <w:tab/>
        <w:t>Feature negotiation</w:t>
      </w:r>
      <w:bookmarkEnd w:id="5484"/>
      <w:bookmarkEnd w:id="5485"/>
      <w:bookmarkEnd w:id="5486"/>
      <w:bookmarkEnd w:id="5487"/>
      <w:bookmarkEnd w:id="5488"/>
      <w:bookmarkEnd w:id="5489"/>
      <w:bookmarkEnd w:id="54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5491" w:name="_Toc157435005"/>
      <w:bookmarkStart w:id="5492" w:name="_Toc157436720"/>
      <w:bookmarkStart w:id="5493" w:name="_Toc157440560"/>
      <w:bookmarkStart w:id="5494" w:name="_Toc160650270"/>
      <w:bookmarkStart w:id="5495" w:name="_Toc164928583"/>
      <w:bookmarkStart w:id="5496" w:name="_Toc168550446"/>
      <w:bookmarkStart w:id="5497" w:name="_Toc170118517"/>
      <w:r w:rsidRPr="00D3062E">
        <w:rPr>
          <w:noProof/>
          <w:lang w:eastAsia="zh-CN"/>
        </w:rPr>
        <w:t>6.11</w:t>
      </w:r>
      <w:r w:rsidRPr="00D3062E">
        <w:t>.9</w:t>
      </w:r>
      <w:r w:rsidRPr="00D3062E">
        <w:tab/>
        <w:t>Security</w:t>
      </w:r>
      <w:bookmarkEnd w:id="5491"/>
      <w:bookmarkEnd w:id="5492"/>
      <w:bookmarkEnd w:id="5493"/>
      <w:bookmarkEnd w:id="5494"/>
      <w:bookmarkEnd w:id="5495"/>
      <w:bookmarkEnd w:id="5496"/>
      <w:bookmarkEnd w:id="549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5498" w:name="_Toc160650271"/>
      <w:bookmarkStart w:id="5499" w:name="_Toc164928584"/>
      <w:bookmarkStart w:id="5500" w:name="_Toc168550447"/>
      <w:bookmarkStart w:id="5501" w:name="_Toc170118518"/>
      <w:bookmarkStart w:id="5502" w:name="_Toc90661661"/>
      <w:bookmarkStart w:id="5503" w:name="_Toc138755352"/>
      <w:bookmarkStart w:id="5504" w:name="_Toc151886122"/>
      <w:bookmarkStart w:id="5505" w:name="_Toc152076187"/>
      <w:bookmarkStart w:id="5506" w:name="_Toc153793903"/>
      <w:bookmarkStart w:id="5507" w:name="_Toc157435006"/>
      <w:bookmarkStart w:id="5508" w:name="_Toc157436721"/>
      <w:bookmarkStart w:id="5509" w:name="_Toc157440561"/>
      <w:bookmarkStart w:id="5510" w:name="_Toc144024231"/>
      <w:bookmarkStart w:id="5511" w:name="_Toc148176944"/>
      <w:bookmarkStart w:id="5512" w:name="_Toc148358994"/>
      <w:bookmarkEnd w:id="3469"/>
      <w:bookmarkEnd w:id="3470"/>
      <w:r w:rsidRPr="00D3062E">
        <w:rPr>
          <w:noProof/>
          <w:lang w:eastAsia="zh-CN"/>
        </w:rPr>
        <w:t>6.12</w:t>
      </w:r>
      <w:r w:rsidRPr="00D3062E">
        <w:tab/>
        <w:t>NSCE_InterPLMNContinuity API</w:t>
      </w:r>
      <w:bookmarkEnd w:id="5498"/>
      <w:bookmarkEnd w:id="5499"/>
      <w:bookmarkEnd w:id="5500"/>
      <w:bookmarkEnd w:id="5501"/>
    </w:p>
    <w:p w14:paraId="199F0E37" w14:textId="77777777" w:rsidR="00D3062E" w:rsidRPr="00D3062E" w:rsidRDefault="00D3062E" w:rsidP="00D3062E">
      <w:pPr>
        <w:pStyle w:val="31"/>
      </w:pPr>
      <w:bookmarkStart w:id="5513" w:name="_Toc160650272"/>
      <w:bookmarkStart w:id="5514" w:name="_Toc164928585"/>
      <w:bookmarkStart w:id="5515" w:name="_Toc168550448"/>
      <w:bookmarkStart w:id="5516" w:name="_Toc170118519"/>
      <w:r w:rsidRPr="00D3062E">
        <w:rPr>
          <w:noProof/>
          <w:lang w:eastAsia="zh-CN"/>
        </w:rPr>
        <w:t>6.12</w:t>
      </w:r>
      <w:r w:rsidRPr="00D3062E">
        <w:t>.1</w:t>
      </w:r>
      <w:r w:rsidRPr="00D3062E">
        <w:tab/>
        <w:t>Introduction</w:t>
      </w:r>
      <w:bookmarkEnd w:id="5513"/>
      <w:bookmarkEnd w:id="5514"/>
      <w:bookmarkEnd w:id="5515"/>
      <w:bookmarkEnd w:id="5516"/>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5517" w:name="_Toc160650273"/>
      <w:bookmarkStart w:id="5518" w:name="_Toc164928586"/>
      <w:bookmarkStart w:id="5519" w:name="_Toc168550449"/>
      <w:bookmarkStart w:id="5520" w:name="_Toc170118520"/>
      <w:r w:rsidRPr="00D3062E">
        <w:rPr>
          <w:noProof/>
          <w:lang w:eastAsia="zh-CN"/>
        </w:rPr>
        <w:t>6.12</w:t>
      </w:r>
      <w:r w:rsidRPr="00D3062E">
        <w:t>.2</w:t>
      </w:r>
      <w:r w:rsidRPr="00D3062E">
        <w:tab/>
        <w:t>Usage of HTTP</w:t>
      </w:r>
      <w:bookmarkEnd w:id="5517"/>
      <w:bookmarkEnd w:id="5518"/>
      <w:bookmarkEnd w:id="5519"/>
      <w:bookmarkEnd w:id="5520"/>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5521" w:name="_Toc160650274"/>
      <w:bookmarkStart w:id="5522" w:name="_Toc164928587"/>
      <w:bookmarkStart w:id="5523" w:name="_Toc168550450"/>
      <w:bookmarkStart w:id="5524" w:name="_Toc170118521"/>
      <w:r w:rsidRPr="00D3062E">
        <w:rPr>
          <w:noProof/>
          <w:lang w:eastAsia="zh-CN"/>
        </w:rPr>
        <w:t>6.12</w:t>
      </w:r>
      <w:r w:rsidRPr="00D3062E">
        <w:t>.3</w:t>
      </w:r>
      <w:r w:rsidRPr="00D3062E">
        <w:tab/>
        <w:t>Resources</w:t>
      </w:r>
      <w:bookmarkEnd w:id="5521"/>
      <w:bookmarkEnd w:id="5522"/>
      <w:bookmarkEnd w:id="5523"/>
      <w:bookmarkEnd w:id="552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5525" w:name="_Toc160650275"/>
      <w:bookmarkStart w:id="5526" w:name="_Toc164928588"/>
      <w:bookmarkStart w:id="5527" w:name="_Toc168550451"/>
      <w:bookmarkStart w:id="5528" w:name="_Toc170118522"/>
      <w:r w:rsidRPr="00D3062E">
        <w:rPr>
          <w:noProof/>
          <w:lang w:eastAsia="zh-CN"/>
        </w:rPr>
        <w:t>6.12</w:t>
      </w:r>
      <w:r w:rsidRPr="00D3062E">
        <w:t>.4</w:t>
      </w:r>
      <w:r w:rsidRPr="00D3062E">
        <w:tab/>
        <w:t>Custom Operations without associated resources</w:t>
      </w:r>
      <w:bookmarkEnd w:id="5525"/>
      <w:bookmarkEnd w:id="5526"/>
      <w:bookmarkEnd w:id="5527"/>
      <w:bookmarkEnd w:id="5528"/>
    </w:p>
    <w:p w14:paraId="0AA89681" w14:textId="77777777" w:rsidR="00D3062E" w:rsidRPr="00D3062E" w:rsidRDefault="00D3062E" w:rsidP="00D3062E">
      <w:pPr>
        <w:pStyle w:val="41"/>
      </w:pPr>
      <w:bookmarkStart w:id="5529" w:name="_Toc160650276"/>
      <w:bookmarkStart w:id="5530" w:name="_Toc164928589"/>
      <w:bookmarkStart w:id="5531" w:name="_Toc168550452"/>
      <w:bookmarkStart w:id="5532" w:name="_Toc170118523"/>
      <w:r w:rsidRPr="00D3062E">
        <w:rPr>
          <w:noProof/>
          <w:lang w:eastAsia="zh-CN"/>
        </w:rPr>
        <w:t>6.12</w:t>
      </w:r>
      <w:r w:rsidRPr="00D3062E">
        <w:t>.4.1</w:t>
      </w:r>
      <w:r w:rsidRPr="00D3062E">
        <w:tab/>
        <w:t>Overview</w:t>
      </w:r>
      <w:bookmarkEnd w:id="5529"/>
      <w:bookmarkEnd w:id="5530"/>
      <w:bookmarkEnd w:id="5531"/>
      <w:bookmarkEnd w:id="5532"/>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5533" w:name="_MON_1769850410"/>
    <w:bookmarkEnd w:id="5533"/>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2pt;height:94.8pt" o:ole="">
            <v:imagedata r:id="rId159" o:title=""/>
          </v:shape>
          <o:OLEObject Type="Embed" ProgID="Word.Document.8" ShapeID="_x0000_i1102" DrawAspect="Content" ObjectID="_1781925845"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5534" w:name="_Toc160650277"/>
      <w:bookmarkStart w:id="5535" w:name="_Toc164928590"/>
      <w:bookmarkStart w:id="5536" w:name="_Toc168550453"/>
      <w:bookmarkStart w:id="5537" w:name="_Toc170118524"/>
      <w:r w:rsidRPr="00D3062E">
        <w:rPr>
          <w:noProof/>
          <w:lang w:eastAsia="zh-CN"/>
        </w:rPr>
        <w:t>6.12</w:t>
      </w:r>
      <w:r w:rsidRPr="00D3062E">
        <w:t>.4.2</w:t>
      </w:r>
      <w:r w:rsidRPr="00D3062E">
        <w:tab/>
        <w:t>Operation: Request</w:t>
      </w:r>
      <w:bookmarkEnd w:id="5534"/>
      <w:bookmarkEnd w:id="5535"/>
      <w:bookmarkEnd w:id="5536"/>
      <w:bookmarkEnd w:id="5537"/>
    </w:p>
    <w:p w14:paraId="20E8B6F3" w14:textId="77777777" w:rsidR="00D3062E" w:rsidRPr="00D3062E" w:rsidRDefault="00D3062E" w:rsidP="00D3062E">
      <w:pPr>
        <w:pStyle w:val="51"/>
      </w:pPr>
      <w:bookmarkStart w:id="5538" w:name="_Toc160650278"/>
      <w:bookmarkStart w:id="5539" w:name="_Toc164928591"/>
      <w:bookmarkStart w:id="5540" w:name="_Toc168550454"/>
      <w:bookmarkStart w:id="5541" w:name="_Toc170118525"/>
      <w:r w:rsidRPr="00D3062E">
        <w:rPr>
          <w:noProof/>
          <w:lang w:eastAsia="zh-CN"/>
        </w:rPr>
        <w:t>6.12</w:t>
      </w:r>
      <w:r w:rsidRPr="00D3062E">
        <w:t>.4.2.1</w:t>
      </w:r>
      <w:r w:rsidRPr="00D3062E">
        <w:tab/>
        <w:t>Description</w:t>
      </w:r>
      <w:bookmarkEnd w:id="5538"/>
      <w:bookmarkEnd w:id="5539"/>
      <w:bookmarkEnd w:id="5540"/>
      <w:bookmarkEnd w:id="5541"/>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5542" w:name="_Toc160650279"/>
      <w:bookmarkStart w:id="5543" w:name="_Toc164928592"/>
      <w:bookmarkStart w:id="5544" w:name="_Toc168550455"/>
      <w:bookmarkStart w:id="5545" w:name="_Toc170118526"/>
      <w:r w:rsidRPr="00D3062E">
        <w:rPr>
          <w:noProof/>
          <w:lang w:eastAsia="zh-CN"/>
        </w:rPr>
        <w:t>6.12</w:t>
      </w:r>
      <w:r w:rsidRPr="00D3062E">
        <w:t>.4.2.2</w:t>
      </w:r>
      <w:r w:rsidRPr="00D3062E">
        <w:tab/>
        <w:t>Operation Definition</w:t>
      </w:r>
      <w:bookmarkEnd w:id="5542"/>
      <w:bookmarkEnd w:id="5543"/>
      <w:bookmarkEnd w:id="5544"/>
      <w:bookmarkEnd w:id="554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5546" w:name="_Toc160650280"/>
      <w:bookmarkStart w:id="5547" w:name="_Toc164928593"/>
      <w:bookmarkStart w:id="5548" w:name="_Toc168550456"/>
      <w:bookmarkStart w:id="5549" w:name="_Toc170118527"/>
      <w:r w:rsidRPr="00D3062E">
        <w:rPr>
          <w:noProof/>
          <w:lang w:eastAsia="zh-CN"/>
        </w:rPr>
        <w:t>6.12</w:t>
      </w:r>
      <w:r w:rsidRPr="00D3062E">
        <w:t>.5</w:t>
      </w:r>
      <w:r w:rsidRPr="00D3062E">
        <w:tab/>
        <w:t>Notifications</w:t>
      </w:r>
      <w:bookmarkEnd w:id="5546"/>
      <w:bookmarkEnd w:id="5547"/>
      <w:bookmarkEnd w:id="5548"/>
      <w:bookmarkEnd w:id="5549"/>
    </w:p>
    <w:p w14:paraId="3C79C463" w14:textId="77777777" w:rsidR="00D3062E" w:rsidRPr="00D3062E" w:rsidRDefault="00D3062E" w:rsidP="00D3062E">
      <w:pPr>
        <w:pStyle w:val="41"/>
      </w:pPr>
      <w:bookmarkStart w:id="5550" w:name="_Toc160650281"/>
      <w:bookmarkStart w:id="5551" w:name="_Toc164928594"/>
      <w:bookmarkStart w:id="5552" w:name="_Toc168550457"/>
      <w:bookmarkStart w:id="5553" w:name="_Toc170118528"/>
      <w:r w:rsidRPr="00D3062E">
        <w:rPr>
          <w:noProof/>
          <w:lang w:eastAsia="zh-CN"/>
        </w:rPr>
        <w:t>6.12</w:t>
      </w:r>
      <w:r w:rsidRPr="00D3062E">
        <w:t>.5.1</w:t>
      </w:r>
      <w:r w:rsidRPr="00D3062E">
        <w:tab/>
        <w:t>General</w:t>
      </w:r>
      <w:bookmarkEnd w:id="5550"/>
      <w:bookmarkEnd w:id="5551"/>
      <w:bookmarkEnd w:id="5552"/>
      <w:bookmarkEnd w:id="5553"/>
    </w:p>
    <w:p w14:paraId="6FF47F3E" w14:textId="672DEAA0" w:rsidR="00B110B4" w:rsidRPr="00D3062E" w:rsidRDefault="00B110B4" w:rsidP="00B110B4">
      <w:pPr>
        <w:rPr>
          <w:noProof/>
        </w:rPr>
      </w:pPr>
      <w:bookmarkStart w:id="555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5555" w:name="_Toc164928595"/>
      <w:bookmarkStart w:id="5556" w:name="_Toc168550458"/>
      <w:bookmarkStart w:id="5557" w:name="_Toc170118529"/>
      <w:r w:rsidRPr="00D3062E">
        <w:rPr>
          <w:noProof/>
          <w:lang w:eastAsia="zh-CN"/>
        </w:rPr>
        <w:t>6.12</w:t>
      </w:r>
      <w:r w:rsidRPr="00D3062E">
        <w:t>.5.2</w:t>
      </w:r>
      <w:r w:rsidRPr="00D3062E">
        <w:tab/>
        <w:t>Monitoring Notification</w:t>
      </w:r>
      <w:bookmarkEnd w:id="5554"/>
      <w:bookmarkEnd w:id="5555"/>
      <w:bookmarkEnd w:id="5556"/>
      <w:bookmarkEnd w:id="5557"/>
    </w:p>
    <w:p w14:paraId="118D6A32" w14:textId="77777777" w:rsidR="00D3062E" w:rsidRPr="00D3062E" w:rsidRDefault="00D3062E" w:rsidP="00D3062E">
      <w:pPr>
        <w:pStyle w:val="51"/>
        <w:rPr>
          <w:noProof/>
        </w:rPr>
      </w:pPr>
      <w:bookmarkStart w:id="5558" w:name="_Toc160650283"/>
      <w:bookmarkStart w:id="5559" w:name="_Toc164928596"/>
      <w:bookmarkStart w:id="5560" w:name="_Toc168550459"/>
      <w:bookmarkStart w:id="5561" w:name="_Toc170118530"/>
      <w:r w:rsidRPr="00D3062E">
        <w:rPr>
          <w:noProof/>
          <w:lang w:eastAsia="zh-CN"/>
        </w:rPr>
        <w:t>6.12</w:t>
      </w:r>
      <w:r w:rsidRPr="00D3062E">
        <w:t>.5.2</w:t>
      </w:r>
      <w:r w:rsidRPr="00D3062E">
        <w:rPr>
          <w:noProof/>
        </w:rPr>
        <w:t>.1</w:t>
      </w:r>
      <w:r w:rsidRPr="00D3062E">
        <w:rPr>
          <w:noProof/>
        </w:rPr>
        <w:tab/>
        <w:t>Description</w:t>
      </w:r>
      <w:bookmarkEnd w:id="5558"/>
      <w:bookmarkEnd w:id="5559"/>
      <w:bookmarkEnd w:id="5560"/>
      <w:bookmarkEnd w:id="5561"/>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5562" w:name="_Toc160650284"/>
      <w:bookmarkStart w:id="5563" w:name="_Toc164928597"/>
      <w:bookmarkStart w:id="5564" w:name="_Toc168550460"/>
      <w:bookmarkStart w:id="5565" w:name="_Toc170118531"/>
      <w:r w:rsidRPr="00D3062E">
        <w:rPr>
          <w:noProof/>
          <w:lang w:eastAsia="zh-CN"/>
        </w:rPr>
        <w:t>6.12</w:t>
      </w:r>
      <w:r w:rsidRPr="00D3062E">
        <w:t>.5.2</w:t>
      </w:r>
      <w:r w:rsidRPr="00D3062E">
        <w:rPr>
          <w:noProof/>
        </w:rPr>
        <w:t>.2</w:t>
      </w:r>
      <w:r w:rsidRPr="00D3062E">
        <w:rPr>
          <w:noProof/>
        </w:rPr>
        <w:tab/>
        <w:t>Target URI</w:t>
      </w:r>
      <w:bookmarkEnd w:id="5562"/>
      <w:bookmarkEnd w:id="5563"/>
      <w:bookmarkEnd w:id="5564"/>
      <w:bookmarkEnd w:id="5565"/>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5566" w:name="_Toc160650285"/>
      <w:bookmarkStart w:id="5567" w:name="_Toc164928598"/>
      <w:bookmarkStart w:id="5568" w:name="_Toc168550461"/>
      <w:bookmarkStart w:id="5569" w:name="_Toc170118532"/>
      <w:r w:rsidRPr="00D3062E">
        <w:rPr>
          <w:noProof/>
          <w:lang w:eastAsia="zh-CN"/>
        </w:rPr>
        <w:t>6.12</w:t>
      </w:r>
      <w:r w:rsidRPr="00D3062E">
        <w:t>.5.2</w:t>
      </w:r>
      <w:r w:rsidRPr="00D3062E">
        <w:rPr>
          <w:noProof/>
        </w:rPr>
        <w:t>.3</w:t>
      </w:r>
      <w:r w:rsidRPr="00D3062E">
        <w:rPr>
          <w:noProof/>
        </w:rPr>
        <w:tab/>
        <w:t>Standard Methods</w:t>
      </w:r>
      <w:bookmarkEnd w:id="5566"/>
      <w:bookmarkEnd w:id="5567"/>
      <w:bookmarkEnd w:id="5568"/>
      <w:bookmarkEnd w:id="5569"/>
    </w:p>
    <w:p w14:paraId="50FBA99E" w14:textId="77777777" w:rsidR="00B110B4" w:rsidRPr="00D3062E" w:rsidRDefault="00B110B4" w:rsidP="00F3466B">
      <w:pPr>
        <w:pStyle w:val="6"/>
        <w:rPr>
          <w:noProof/>
        </w:rPr>
      </w:pPr>
      <w:bookmarkStart w:id="5570" w:name="_Toc164928599"/>
      <w:bookmarkStart w:id="5571" w:name="_Toc168550462"/>
      <w:bookmarkStart w:id="5572" w:name="_Toc170118533"/>
      <w:r w:rsidRPr="00D3062E">
        <w:rPr>
          <w:noProof/>
          <w:lang w:eastAsia="zh-CN"/>
        </w:rPr>
        <w:t>6.12</w:t>
      </w:r>
      <w:r w:rsidRPr="00D3062E">
        <w:t>.5.2.3</w:t>
      </w:r>
      <w:r w:rsidRPr="00D3062E">
        <w:rPr>
          <w:noProof/>
        </w:rPr>
        <w:t>.1</w:t>
      </w:r>
      <w:r w:rsidRPr="00D3062E">
        <w:rPr>
          <w:noProof/>
        </w:rPr>
        <w:tab/>
        <w:t>POST</w:t>
      </w:r>
      <w:bookmarkEnd w:id="5570"/>
      <w:bookmarkEnd w:id="5571"/>
      <w:bookmarkEnd w:id="5572"/>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5573" w:name="_Hlk159242876"/>
            <w:r w:rsidRPr="00D3062E">
              <w:t>InterPlmnServContNotif</w:t>
            </w:r>
            <w:bookmarkEnd w:id="5573"/>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5574" w:name="_Toc160650286"/>
      <w:bookmarkStart w:id="5575" w:name="_Toc164928600"/>
      <w:bookmarkStart w:id="5576" w:name="_Toc168550463"/>
      <w:bookmarkStart w:id="5577" w:name="_Toc170118534"/>
      <w:r w:rsidRPr="00D3062E">
        <w:rPr>
          <w:noProof/>
          <w:lang w:eastAsia="zh-CN"/>
        </w:rPr>
        <w:t>6.12</w:t>
      </w:r>
      <w:r w:rsidRPr="00D3062E">
        <w:t>.6</w:t>
      </w:r>
      <w:r w:rsidRPr="00D3062E">
        <w:tab/>
        <w:t>Data Model</w:t>
      </w:r>
      <w:bookmarkEnd w:id="5574"/>
      <w:bookmarkEnd w:id="5575"/>
      <w:bookmarkEnd w:id="5576"/>
      <w:bookmarkEnd w:id="5577"/>
    </w:p>
    <w:p w14:paraId="6A41312D" w14:textId="77777777" w:rsidR="00D3062E" w:rsidRPr="00D3062E" w:rsidRDefault="00D3062E" w:rsidP="00D3062E">
      <w:pPr>
        <w:pStyle w:val="41"/>
      </w:pPr>
      <w:bookmarkStart w:id="5578" w:name="_Toc157434947"/>
      <w:bookmarkStart w:id="5579" w:name="_Toc157436662"/>
      <w:bookmarkStart w:id="5580" w:name="_Toc157440502"/>
      <w:bookmarkStart w:id="5581" w:name="_Toc160650287"/>
      <w:bookmarkStart w:id="5582" w:name="_Toc164928601"/>
      <w:bookmarkStart w:id="5583" w:name="_Toc168550464"/>
      <w:bookmarkStart w:id="5584" w:name="_Toc170118535"/>
      <w:r w:rsidRPr="00D3062E">
        <w:rPr>
          <w:noProof/>
          <w:lang w:eastAsia="zh-CN"/>
        </w:rPr>
        <w:t>6.12</w:t>
      </w:r>
      <w:r w:rsidRPr="00D3062E">
        <w:t>.6.1</w:t>
      </w:r>
      <w:r w:rsidRPr="00D3062E">
        <w:tab/>
        <w:t>General</w:t>
      </w:r>
      <w:bookmarkEnd w:id="5578"/>
      <w:bookmarkEnd w:id="5579"/>
      <w:bookmarkEnd w:id="5580"/>
      <w:bookmarkEnd w:id="5581"/>
      <w:bookmarkEnd w:id="5582"/>
      <w:bookmarkEnd w:id="5583"/>
      <w:bookmarkEnd w:id="5584"/>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5585" w:name="_Toc160650288"/>
      <w:bookmarkStart w:id="5586" w:name="_Toc164928602"/>
      <w:bookmarkStart w:id="5587" w:name="_Toc168550465"/>
      <w:bookmarkStart w:id="5588" w:name="_Toc170118536"/>
      <w:r w:rsidRPr="00D3062E">
        <w:rPr>
          <w:noProof/>
          <w:lang w:eastAsia="zh-CN"/>
        </w:rPr>
        <w:t>6.12</w:t>
      </w:r>
      <w:r w:rsidRPr="00D3062E">
        <w:rPr>
          <w:lang w:val="en-US"/>
        </w:rPr>
        <w:t>.6.2</w:t>
      </w:r>
      <w:r w:rsidRPr="00D3062E">
        <w:rPr>
          <w:lang w:val="en-US"/>
        </w:rPr>
        <w:tab/>
        <w:t>Structured data types</w:t>
      </w:r>
      <w:bookmarkEnd w:id="5585"/>
      <w:bookmarkEnd w:id="5586"/>
      <w:bookmarkEnd w:id="5587"/>
      <w:bookmarkEnd w:id="5588"/>
    </w:p>
    <w:p w14:paraId="6F05CF85" w14:textId="77777777" w:rsidR="00D3062E" w:rsidRPr="00D3062E" w:rsidRDefault="00D3062E" w:rsidP="00D3062E">
      <w:pPr>
        <w:pStyle w:val="51"/>
      </w:pPr>
      <w:bookmarkStart w:id="5589" w:name="_Toc160650289"/>
      <w:bookmarkStart w:id="5590" w:name="_Toc164928603"/>
      <w:bookmarkStart w:id="5591" w:name="_Toc168550466"/>
      <w:bookmarkStart w:id="5592" w:name="_Toc170118537"/>
      <w:r w:rsidRPr="00D3062E">
        <w:rPr>
          <w:noProof/>
          <w:lang w:eastAsia="zh-CN"/>
        </w:rPr>
        <w:t>6.12</w:t>
      </w:r>
      <w:r w:rsidRPr="00D3062E">
        <w:t>.6.2.1</w:t>
      </w:r>
      <w:r w:rsidRPr="00D3062E">
        <w:tab/>
        <w:t>Introduction</w:t>
      </w:r>
      <w:bookmarkEnd w:id="5589"/>
      <w:bookmarkEnd w:id="5590"/>
      <w:bookmarkEnd w:id="5591"/>
      <w:bookmarkEnd w:id="5592"/>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5593" w:name="_Toc160650290"/>
      <w:bookmarkStart w:id="5594" w:name="_Toc164928604"/>
      <w:bookmarkStart w:id="5595" w:name="_Toc168550467"/>
      <w:bookmarkStart w:id="5596" w:name="_Toc170118538"/>
      <w:r w:rsidRPr="00D3062E">
        <w:rPr>
          <w:noProof/>
          <w:lang w:eastAsia="zh-CN"/>
        </w:rPr>
        <w:t>6.12</w:t>
      </w:r>
      <w:r w:rsidRPr="00D3062E">
        <w:t>.6.2.2</w:t>
      </w:r>
      <w:r w:rsidRPr="00D3062E">
        <w:tab/>
        <w:t>Type: InterPlmnServContReq</w:t>
      </w:r>
      <w:bookmarkEnd w:id="5593"/>
      <w:bookmarkEnd w:id="5594"/>
      <w:bookmarkEnd w:id="5595"/>
      <w:bookmarkEnd w:id="559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5597" w:name="_Toc151473886"/>
      <w:bookmarkStart w:id="5598" w:name="_Toc160650291"/>
      <w:bookmarkStart w:id="5599" w:name="_Toc164928605"/>
      <w:bookmarkStart w:id="5600" w:name="_Toc168550468"/>
      <w:bookmarkStart w:id="5601" w:name="_Toc170118539"/>
      <w:r w:rsidRPr="00D3062E">
        <w:rPr>
          <w:noProof/>
          <w:lang w:eastAsia="zh-CN"/>
        </w:rPr>
        <w:t>6.12</w:t>
      </w:r>
      <w:r w:rsidRPr="00D3062E">
        <w:t>.6.2.3</w:t>
      </w:r>
      <w:r w:rsidRPr="00D3062E">
        <w:tab/>
        <w:t>Type: AppReqs</w:t>
      </w:r>
      <w:bookmarkEnd w:id="5597"/>
      <w:bookmarkEnd w:id="5598"/>
      <w:bookmarkEnd w:id="5599"/>
      <w:bookmarkEnd w:id="5600"/>
      <w:bookmarkEnd w:id="5601"/>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5602" w:name="_Toc160650292"/>
      <w:bookmarkStart w:id="5603" w:name="_Toc164928606"/>
      <w:bookmarkStart w:id="5604" w:name="_Toc168550469"/>
      <w:bookmarkStart w:id="5605" w:name="_Toc170118540"/>
      <w:bookmarkStart w:id="5606" w:name="_Toc160650293"/>
      <w:bookmarkStart w:id="5607" w:name="_Toc164928607"/>
      <w:r w:rsidRPr="00D3062E">
        <w:rPr>
          <w:noProof/>
          <w:lang w:eastAsia="zh-CN"/>
        </w:rPr>
        <w:t>6.12</w:t>
      </w:r>
      <w:r w:rsidRPr="00D3062E">
        <w:t>.6.2.4</w:t>
      </w:r>
      <w:r w:rsidRPr="00D3062E">
        <w:tab/>
        <w:t>Type: InterPlmnServContNotif</w:t>
      </w:r>
      <w:bookmarkEnd w:id="5602"/>
      <w:bookmarkEnd w:id="5603"/>
      <w:bookmarkEnd w:id="5604"/>
      <w:bookmarkEnd w:id="5605"/>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5608" w:name="_Toc168550470"/>
      <w:bookmarkStart w:id="5609" w:name="_Toc170118541"/>
      <w:r w:rsidRPr="00D3062E">
        <w:rPr>
          <w:noProof/>
          <w:lang w:eastAsia="zh-CN"/>
        </w:rPr>
        <w:t>6.12</w:t>
      </w:r>
      <w:r w:rsidRPr="00D3062E">
        <w:rPr>
          <w:lang w:val="en-US"/>
        </w:rPr>
        <w:t>.6.3</w:t>
      </w:r>
      <w:r w:rsidRPr="00D3062E">
        <w:rPr>
          <w:lang w:val="en-US"/>
        </w:rPr>
        <w:tab/>
        <w:t>Simple data types and enumerations</w:t>
      </w:r>
      <w:bookmarkEnd w:id="5606"/>
      <w:bookmarkEnd w:id="5607"/>
      <w:bookmarkEnd w:id="5608"/>
      <w:bookmarkEnd w:id="5609"/>
    </w:p>
    <w:p w14:paraId="5F98300B" w14:textId="77777777" w:rsidR="00D3062E" w:rsidRPr="00D3062E" w:rsidRDefault="00D3062E" w:rsidP="00D3062E">
      <w:pPr>
        <w:pStyle w:val="51"/>
      </w:pPr>
      <w:bookmarkStart w:id="5610" w:name="_Toc160650294"/>
      <w:bookmarkStart w:id="5611" w:name="_Toc164928608"/>
      <w:bookmarkStart w:id="5612" w:name="_Toc168550471"/>
      <w:bookmarkStart w:id="5613" w:name="_Toc170118542"/>
      <w:r w:rsidRPr="00D3062E">
        <w:rPr>
          <w:noProof/>
          <w:lang w:eastAsia="zh-CN"/>
        </w:rPr>
        <w:t>6.12</w:t>
      </w:r>
      <w:r w:rsidRPr="00D3062E">
        <w:t>.6.3.1</w:t>
      </w:r>
      <w:r w:rsidRPr="00D3062E">
        <w:tab/>
        <w:t>Introduction</w:t>
      </w:r>
      <w:bookmarkEnd w:id="5610"/>
      <w:bookmarkEnd w:id="5611"/>
      <w:bookmarkEnd w:id="5612"/>
      <w:bookmarkEnd w:id="561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5614" w:name="_Toc157434954"/>
      <w:bookmarkStart w:id="5615" w:name="_Toc157436669"/>
      <w:bookmarkStart w:id="5616" w:name="_Toc157440509"/>
      <w:bookmarkStart w:id="5617" w:name="_Toc160650295"/>
      <w:bookmarkStart w:id="5618" w:name="_Toc164928609"/>
      <w:bookmarkStart w:id="5619" w:name="_Toc168550472"/>
      <w:bookmarkStart w:id="5620" w:name="_Toc170118543"/>
      <w:r w:rsidRPr="00D3062E">
        <w:rPr>
          <w:noProof/>
          <w:lang w:eastAsia="zh-CN"/>
        </w:rPr>
        <w:t>6.12</w:t>
      </w:r>
      <w:r w:rsidRPr="00D3062E">
        <w:t>.6.3.2</w:t>
      </w:r>
      <w:r w:rsidRPr="00D3062E">
        <w:tab/>
        <w:t>Simple data types</w:t>
      </w:r>
      <w:bookmarkEnd w:id="5614"/>
      <w:bookmarkEnd w:id="5615"/>
      <w:bookmarkEnd w:id="5616"/>
      <w:bookmarkEnd w:id="5617"/>
      <w:bookmarkEnd w:id="5618"/>
      <w:bookmarkEnd w:id="5619"/>
      <w:bookmarkEnd w:id="5620"/>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5621" w:name="_Toc157434879"/>
      <w:bookmarkStart w:id="5622" w:name="_Toc157436594"/>
      <w:bookmarkStart w:id="5623" w:name="_Toc157440434"/>
      <w:bookmarkStart w:id="5624" w:name="_Toc160650296"/>
      <w:bookmarkStart w:id="5625" w:name="_Toc164928610"/>
      <w:bookmarkStart w:id="5626" w:name="_Toc168550473"/>
      <w:bookmarkStart w:id="5627" w:name="_Toc170118544"/>
      <w:r w:rsidRPr="00D3062E">
        <w:rPr>
          <w:noProof/>
          <w:lang w:eastAsia="zh-CN"/>
        </w:rPr>
        <w:t>6.12</w:t>
      </w:r>
      <w:r w:rsidRPr="00D3062E">
        <w:t>.6.3.3</w:t>
      </w:r>
      <w:r w:rsidRPr="00D3062E">
        <w:tab/>
        <w:t xml:space="preserve">Enumeration: </w:t>
      </w:r>
      <w:bookmarkEnd w:id="5621"/>
      <w:bookmarkEnd w:id="5622"/>
      <w:bookmarkEnd w:id="5623"/>
      <w:r w:rsidRPr="00D3062E">
        <w:t>ServContReq</w:t>
      </w:r>
      <w:bookmarkEnd w:id="5624"/>
      <w:bookmarkEnd w:id="5625"/>
      <w:bookmarkEnd w:id="5626"/>
      <w:bookmarkEnd w:id="562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5628" w:name="_Toc160650297"/>
      <w:bookmarkStart w:id="5629" w:name="_Toc164928611"/>
      <w:bookmarkStart w:id="5630" w:name="_Toc168550474"/>
      <w:bookmarkStart w:id="5631" w:name="_Toc17011854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628"/>
      <w:bookmarkEnd w:id="5629"/>
      <w:bookmarkEnd w:id="5630"/>
      <w:bookmarkEnd w:id="5631"/>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5632" w:name="_Toc160650298"/>
      <w:bookmarkStart w:id="5633" w:name="_Toc164928612"/>
      <w:bookmarkStart w:id="5634" w:name="_Toc168550475"/>
      <w:bookmarkStart w:id="5635" w:name="_Toc170118546"/>
      <w:r w:rsidRPr="00D3062E">
        <w:rPr>
          <w:noProof/>
          <w:lang w:eastAsia="zh-CN"/>
        </w:rPr>
        <w:t>6.12</w:t>
      </w:r>
      <w:r w:rsidRPr="00D3062E">
        <w:t>.6.5</w:t>
      </w:r>
      <w:r w:rsidRPr="00D3062E">
        <w:tab/>
        <w:t>Binary data</w:t>
      </w:r>
      <w:bookmarkEnd w:id="5632"/>
      <w:bookmarkEnd w:id="5633"/>
      <w:bookmarkEnd w:id="5634"/>
      <w:bookmarkEnd w:id="5635"/>
    </w:p>
    <w:p w14:paraId="3B88CCF7" w14:textId="77777777" w:rsidR="00D3062E" w:rsidRPr="00D3062E" w:rsidRDefault="00D3062E" w:rsidP="00D3062E">
      <w:pPr>
        <w:pStyle w:val="51"/>
      </w:pPr>
      <w:bookmarkStart w:id="5636" w:name="_Toc160650299"/>
      <w:bookmarkStart w:id="5637" w:name="_Toc164928613"/>
      <w:bookmarkStart w:id="5638" w:name="_Toc168550476"/>
      <w:bookmarkStart w:id="5639" w:name="_Toc170118547"/>
      <w:r w:rsidRPr="00D3062E">
        <w:rPr>
          <w:noProof/>
          <w:lang w:eastAsia="zh-CN"/>
        </w:rPr>
        <w:t>6.12</w:t>
      </w:r>
      <w:r w:rsidRPr="00D3062E">
        <w:t>.6.5.1</w:t>
      </w:r>
      <w:r w:rsidRPr="00D3062E">
        <w:tab/>
        <w:t>Binary Data Types</w:t>
      </w:r>
      <w:bookmarkEnd w:id="5636"/>
      <w:bookmarkEnd w:id="5637"/>
      <w:bookmarkEnd w:id="5638"/>
      <w:bookmarkEnd w:id="5639"/>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5640" w:name="_Toc160650300"/>
      <w:bookmarkStart w:id="5641" w:name="_Toc164928614"/>
      <w:bookmarkStart w:id="5642" w:name="_Toc168550477"/>
      <w:bookmarkStart w:id="5643" w:name="_Toc170118548"/>
      <w:r w:rsidRPr="00D3062E">
        <w:rPr>
          <w:noProof/>
          <w:lang w:eastAsia="zh-CN"/>
        </w:rPr>
        <w:t>6.12</w:t>
      </w:r>
      <w:r w:rsidRPr="00D3062E">
        <w:t>.7</w:t>
      </w:r>
      <w:r w:rsidRPr="00D3062E">
        <w:tab/>
        <w:t>Error Handling</w:t>
      </w:r>
      <w:bookmarkEnd w:id="5640"/>
      <w:bookmarkEnd w:id="5641"/>
      <w:bookmarkEnd w:id="5642"/>
      <w:bookmarkEnd w:id="5643"/>
    </w:p>
    <w:p w14:paraId="1119AFCB" w14:textId="77777777" w:rsidR="00D3062E" w:rsidRPr="00D3062E" w:rsidRDefault="00D3062E" w:rsidP="00D3062E">
      <w:pPr>
        <w:pStyle w:val="41"/>
      </w:pPr>
      <w:bookmarkStart w:id="5644" w:name="_Toc160650301"/>
      <w:bookmarkStart w:id="5645" w:name="_Toc164928615"/>
      <w:bookmarkStart w:id="5646" w:name="_Toc168550478"/>
      <w:bookmarkStart w:id="5647" w:name="_Toc170118549"/>
      <w:r w:rsidRPr="00D3062E">
        <w:rPr>
          <w:noProof/>
          <w:lang w:eastAsia="zh-CN"/>
        </w:rPr>
        <w:t>6.12</w:t>
      </w:r>
      <w:r w:rsidRPr="00D3062E">
        <w:t>.7.1</w:t>
      </w:r>
      <w:r w:rsidRPr="00D3062E">
        <w:tab/>
        <w:t>General</w:t>
      </w:r>
      <w:bookmarkEnd w:id="5644"/>
      <w:bookmarkEnd w:id="5645"/>
      <w:bookmarkEnd w:id="5646"/>
      <w:bookmarkEnd w:id="5647"/>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5648" w:name="_Toc160650302"/>
      <w:bookmarkStart w:id="5649" w:name="_Toc164928616"/>
      <w:bookmarkStart w:id="5650" w:name="_Toc168550479"/>
      <w:bookmarkStart w:id="5651" w:name="_Toc170118550"/>
      <w:r w:rsidRPr="00D3062E">
        <w:rPr>
          <w:noProof/>
          <w:lang w:eastAsia="zh-CN"/>
        </w:rPr>
        <w:t>6.12</w:t>
      </w:r>
      <w:r w:rsidRPr="00D3062E">
        <w:t>.7.2</w:t>
      </w:r>
      <w:r w:rsidRPr="00D3062E">
        <w:tab/>
        <w:t>Protocol Errors</w:t>
      </w:r>
      <w:bookmarkEnd w:id="5648"/>
      <w:bookmarkEnd w:id="5649"/>
      <w:bookmarkEnd w:id="5650"/>
      <w:bookmarkEnd w:id="5651"/>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5652" w:name="_Toc160650303"/>
      <w:bookmarkStart w:id="5653" w:name="_Toc164928617"/>
      <w:bookmarkStart w:id="5654" w:name="_Toc168550480"/>
      <w:bookmarkStart w:id="5655" w:name="_Toc170118551"/>
      <w:r w:rsidRPr="00D3062E">
        <w:rPr>
          <w:noProof/>
          <w:lang w:eastAsia="zh-CN"/>
        </w:rPr>
        <w:t>6.12</w:t>
      </w:r>
      <w:r w:rsidRPr="00D3062E">
        <w:t>.7.3</w:t>
      </w:r>
      <w:r w:rsidRPr="00D3062E">
        <w:tab/>
        <w:t>Application Errors</w:t>
      </w:r>
      <w:bookmarkEnd w:id="5652"/>
      <w:bookmarkEnd w:id="5653"/>
      <w:bookmarkEnd w:id="5654"/>
      <w:bookmarkEnd w:id="5655"/>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5656" w:name="_Toc160650304"/>
      <w:bookmarkStart w:id="5657" w:name="_Toc164928618"/>
      <w:bookmarkStart w:id="5658" w:name="_Toc168550481"/>
      <w:bookmarkStart w:id="5659" w:name="_Toc170118552"/>
      <w:r w:rsidRPr="00D3062E">
        <w:rPr>
          <w:noProof/>
          <w:lang w:eastAsia="zh-CN"/>
        </w:rPr>
        <w:t>6.12</w:t>
      </w:r>
      <w:r w:rsidRPr="00D3062E">
        <w:t>.8</w:t>
      </w:r>
      <w:r w:rsidRPr="00D3062E">
        <w:rPr>
          <w:lang w:eastAsia="zh-CN"/>
        </w:rPr>
        <w:tab/>
        <w:t>Feature negotiation</w:t>
      </w:r>
      <w:bookmarkEnd w:id="5656"/>
      <w:bookmarkEnd w:id="5657"/>
      <w:bookmarkEnd w:id="5658"/>
      <w:bookmarkEnd w:id="565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5660" w:name="_Toc160650305"/>
      <w:bookmarkStart w:id="5661" w:name="_Toc164928619"/>
      <w:bookmarkStart w:id="5662" w:name="_Toc168550482"/>
      <w:bookmarkStart w:id="5663" w:name="_Toc170118553"/>
      <w:r w:rsidRPr="00D3062E">
        <w:rPr>
          <w:noProof/>
          <w:lang w:eastAsia="zh-CN"/>
        </w:rPr>
        <w:t>6.12</w:t>
      </w:r>
      <w:r w:rsidRPr="00D3062E">
        <w:t>.9</w:t>
      </w:r>
      <w:r w:rsidRPr="00D3062E">
        <w:tab/>
        <w:t>Security</w:t>
      </w:r>
      <w:bookmarkEnd w:id="5660"/>
      <w:bookmarkEnd w:id="5661"/>
      <w:bookmarkEnd w:id="5662"/>
      <w:bookmarkEnd w:id="5663"/>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5664" w:name="_Toc160650306"/>
      <w:bookmarkStart w:id="5665" w:name="_Toc164928620"/>
      <w:bookmarkStart w:id="5666" w:name="_Toc168550483"/>
      <w:bookmarkStart w:id="5667" w:name="_Toc170118554"/>
      <w:r w:rsidRPr="00D3062E">
        <w:rPr>
          <w:lang w:eastAsia="zh-CN"/>
        </w:rPr>
        <w:t>6.13</w:t>
      </w:r>
      <w:r w:rsidRPr="00D3062E">
        <w:rPr>
          <w:lang w:eastAsia="zh-CN"/>
        </w:rPr>
        <w:tab/>
      </w:r>
      <w:bookmarkEnd w:id="5502"/>
      <w:bookmarkEnd w:id="5503"/>
      <w:bookmarkEnd w:id="5504"/>
      <w:bookmarkEnd w:id="5505"/>
      <w:bookmarkEnd w:id="5506"/>
      <w:r w:rsidRPr="00D3062E">
        <w:t>NSCE_NSDiagnostics API</w:t>
      </w:r>
      <w:bookmarkEnd w:id="5507"/>
      <w:bookmarkEnd w:id="5508"/>
      <w:bookmarkEnd w:id="5509"/>
      <w:bookmarkEnd w:id="5664"/>
      <w:bookmarkEnd w:id="5665"/>
      <w:bookmarkEnd w:id="5666"/>
      <w:bookmarkEnd w:id="5667"/>
    </w:p>
    <w:p w14:paraId="3983D976" w14:textId="77777777" w:rsidR="0084527C" w:rsidRPr="00D3062E" w:rsidRDefault="0084527C" w:rsidP="0084527C">
      <w:pPr>
        <w:pStyle w:val="31"/>
        <w:rPr>
          <w:lang w:eastAsia="zh-CN"/>
        </w:rPr>
      </w:pPr>
      <w:bookmarkStart w:id="5668" w:name="_Toc85492901"/>
      <w:bookmarkStart w:id="5669" w:name="_Toc90661662"/>
      <w:bookmarkStart w:id="5670" w:name="_Toc138755353"/>
      <w:bookmarkStart w:id="5671" w:name="_Toc151886123"/>
      <w:bookmarkStart w:id="5672" w:name="_Toc152076188"/>
      <w:bookmarkStart w:id="5673" w:name="_Toc153793904"/>
      <w:bookmarkStart w:id="5674" w:name="_Toc157435007"/>
      <w:bookmarkStart w:id="5675" w:name="_Toc157436722"/>
      <w:bookmarkStart w:id="5676" w:name="_Toc157440562"/>
      <w:bookmarkStart w:id="5677" w:name="_Toc160650307"/>
      <w:bookmarkStart w:id="5678" w:name="_Toc164928621"/>
      <w:bookmarkStart w:id="5679" w:name="_Toc168550484"/>
      <w:bookmarkStart w:id="5680" w:name="_Toc170118555"/>
      <w:r w:rsidRPr="00D3062E">
        <w:rPr>
          <w:lang w:eastAsia="zh-CN"/>
        </w:rPr>
        <w:t>6.13.1</w:t>
      </w:r>
      <w:r w:rsidRPr="00D3062E">
        <w:rPr>
          <w:lang w:eastAsia="zh-CN"/>
        </w:rPr>
        <w:tab/>
      </w:r>
      <w:bookmarkEnd w:id="5668"/>
      <w:bookmarkEnd w:id="5669"/>
      <w:bookmarkEnd w:id="5670"/>
      <w:bookmarkEnd w:id="5671"/>
      <w:bookmarkEnd w:id="5672"/>
      <w:bookmarkEnd w:id="5673"/>
      <w:r w:rsidRPr="00D3062E">
        <w:rPr>
          <w:lang w:eastAsia="zh-CN"/>
        </w:rPr>
        <w:t>Introduction</w:t>
      </w:r>
      <w:bookmarkEnd w:id="5674"/>
      <w:bookmarkEnd w:id="5675"/>
      <w:bookmarkEnd w:id="5676"/>
      <w:bookmarkEnd w:id="5677"/>
      <w:bookmarkEnd w:id="5678"/>
      <w:bookmarkEnd w:id="5679"/>
      <w:bookmarkEnd w:id="5680"/>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5681" w:name="_Toc157435008"/>
      <w:bookmarkStart w:id="5682" w:name="_Toc157436723"/>
      <w:bookmarkStart w:id="5683" w:name="_Toc157440563"/>
      <w:bookmarkStart w:id="5684" w:name="_Toc160650308"/>
      <w:bookmarkStart w:id="5685" w:name="_Toc164928622"/>
      <w:bookmarkStart w:id="5686" w:name="_Toc168550485"/>
      <w:bookmarkStart w:id="5687" w:name="_Toc170118556"/>
      <w:bookmarkStart w:id="5688" w:name="_Toc85492903"/>
      <w:bookmarkStart w:id="5689" w:name="_Toc90661664"/>
      <w:bookmarkStart w:id="5690" w:name="_Toc138755355"/>
      <w:bookmarkStart w:id="5691" w:name="_Toc151886125"/>
      <w:bookmarkStart w:id="5692" w:name="_Toc152076190"/>
      <w:bookmarkStart w:id="5693" w:name="_Toc153793906"/>
      <w:r w:rsidRPr="00D3062E">
        <w:rPr>
          <w:noProof/>
          <w:lang w:eastAsia="zh-CN"/>
        </w:rPr>
        <w:t>6.13</w:t>
      </w:r>
      <w:r w:rsidRPr="00D3062E">
        <w:t>.2</w:t>
      </w:r>
      <w:r w:rsidRPr="00D3062E">
        <w:tab/>
        <w:t>Usage of HTTP</w:t>
      </w:r>
      <w:bookmarkEnd w:id="5681"/>
      <w:bookmarkEnd w:id="5682"/>
      <w:bookmarkEnd w:id="5683"/>
      <w:bookmarkEnd w:id="5684"/>
      <w:bookmarkEnd w:id="5685"/>
      <w:bookmarkEnd w:id="5686"/>
      <w:bookmarkEnd w:id="568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5694" w:name="_Toc157435009"/>
      <w:bookmarkStart w:id="5695" w:name="_Toc157436724"/>
      <w:bookmarkStart w:id="5696" w:name="_Toc157440564"/>
      <w:bookmarkStart w:id="5697" w:name="_Toc160650309"/>
      <w:bookmarkStart w:id="5698" w:name="_Toc164928623"/>
      <w:bookmarkStart w:id="5699" w:name="_Toc168550486"/>
      <w:bookmarkStart w:id="5700" w:name="_Toc170118557"/>
      <w:r w:rsidRPr="00D3062E">
        <w:rPr>
          <w:lang w:eastAsia="zh-CN"/>
        </w:rPr>
        <w:t>6.13.3</w:t>
      </w:r>
      <w:r w:rsidRPr="00D3062E">
        <w:rPr>
          <w:lang w:eastAsia="zh-CN"/>
        </w:rPr>
        <w:tab/>
        <w:t>Resources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49582F58" w14:textId="77777777" w:rsidR="0084527C" w:rsidRPr="00D3062E" w:rsidRDefault="0084527C" w:rsidP="0084527C">
      <w:pPr>
        <w:rPr>
          <w:lang w:eastAsia="zh-CN"/>
        </w:rPr>
      </w:pPr>
      <w:bookmarkStart w:id="5701"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5702" w:name="_Toc90661665"/>
      <w:bookmarkStart w:id="5703" w:name="_Toc138755356"/>
      <w:bookmarkStart w:id="5704" w:name="_Toc151886126"/>
      <w:bookmarkStart w:id="5705" w:name="_Toc152076191"/>
      <w:bookmarkStart w:id="5706" w:name="_Toc153793907"/>
      <w:bookmarkStart w:id="5707" w:name="_Toc157435010"/>
      <w:bookmarkStart w:id="5708" w:name="_Toc157436725"/>
      <w:bookmarkStart w:id="5709" w:name="_Toc157440565"/>
      <w:bookmarkStart w:id="5710" w:name="_Toc160650310"/>
      <w:bookmarkStart w:id="5711" w:name="_Toc164928624"/>
      <w:bookmarkStart w:id="5712" w:name="_Toc168550487"/>
      <w:bookmarkStart w:id="5713" w:name="_Toc170118558"/>
      <w:r w:rsidRPr="00D3062E">
        <w:rPr>
          <w:lang w:eastAsia="zh-CN"/>
        </w:rPr>
        <w:t>6.13.4</w:t>
      </w:r>
      <w:r w:rsidRPr="00D3062E">
        <w:rPr>
          <w:lang w:eastAsia="zh-CN"/>
        </w:rPr>
        <w:tab/>
        <w:t>Custom Operations without associated resources</w:t>
      </w:r>
      <w:bookmarkEnd w:id="5702"/>
      <w:bookmarkEnd w:id="5703"/>
      <w:bookmarkEnd w:id="5704"/>
      <w:bookmarkEnd w:id="5705"/>
      <w:bookmarkEnd w:id="5706"/>
      <w:bookmarkEnd w:id="5707"/>
      <w:bookmarkEnd w:id="5708"/>
      <w:bookmarkEnd w:id="5709"/>
      <w:bookmarkEnd w:id="5710"/>
      <w:bookmarkEnd w:id="5711"/>
      <w:bookmarkEnd w:id="5712"/>
      <w:bookmarkEnd w:id="5713"/>
    </w:p>
    <w:p w14:paraId="10631FD8" w14:textId="77777777" w:rsidR="0084527C" w:rsidRPr="00D3062E" w:rsidRDefault="0084527C" w:rsidP="00B13605">
      <w:pPr>
        <w:pStyle w:val="41"/>
        <w:rPr>
          <w:lang w:eastAsia="zh-CN"/>
        </w:rPr>
      </w:pPr>
      <w:bookmarkStart w:id="5714" w:name="_Toc90661666"/>
      <w:bookmarkStart w:id="5715" w:name="_Toc138755357"/>
      <w:bookmarkStart w:id="5716" w:name="_Toc151886127"/>
      <w:bookmarkStart w:id="5717" w:name="_Toc152076192"/>
      <w:bookmarkStart w:id="5718" w:name="_Toc153793908"/>
      <w:bookmarkStart w:id="5719" w:name="_Toc157435011"/>
      <w:bookmarkStart w:id="5720" w:name="_Toc157436726"/>
      <w:bookmarkStart w:id="5721" w:name="_Toc157440566"/>
      <w:bookmarkStart w:id="5722" w:name="_Toc160650311"/>
      <w:bookmarkStart w:id="5723" w:name="_Toc164928625"/>
      <w:bookmarkStart w:id="5724" w:name="_Toc168550488"/>
      <w:bookmarkStart w:id="5725" w:name="_Toc170118559"/>
      <w:r w:rsidRPr="00D3062E">
        <w:rPr>
          <w:lang w:eastAsia="zh-CN"/>
        </w:rPr>
        <w:t>6.13.4.1</w:t>
      </w:r>
      <w:r w:rsidRPr="00D3062E">
        <w:rPr>
          <w:lang w:eastAsia="zh-CN"/>
        </w:rPr>
        <w:tab/>
        <w:t>Overview</w:t>
      </w:r>
      <w:bookmarkEnd w:id="5701"/>
      <w:bookmarkEnd w:id="5714"/>
      <w:bookmarkEnd w:id="5715"/>
      <w:bookmarkEnd w:id="5716"/>
      <w:bookmarkEnd w:id="5717"/>
      <w:bookmarkEnd w:id="5718"/>
      <w:bookmarkEnd w:id="5719"/>
      <w:bookmarkEnd w:id="5720"/>
      <w:bookmarkEnd w:id="5721"/>
      <w:bookmarkEnd w:id="5722"/>
      <w:bookmarkEnd w:id="5723"/>
      <w:bookmarkEnd w:id="5724"/>
      <w:bookmarkEnd w:id="5725"/>
    </w:p>
    <w:p w14:paraId="6C47873C" w14:textId="77777777" w:rsidR="00B110B4" w:rsidRPr="00D3062E" w:rsidRDefault="00B110B4" w:rsidP="00B110B4">
      <w:pPr>
        <w:rPr>
          <w:color w:val="000000"/>
          <w:lang w:eastAsia="zh-CN"/>
        </w:rPr>
      </w:pPr>
      <w:bookmarkStart w:id="5726" w:name="_Toc85492905"/>
      <w:bookmarkStart w:id="5727" w:name="_Toc90661667"/>
      <w:bookmarkStart w:id="5728" w:name="_Toc138755358"/>
      <w:bookmarkStart w:id="5729" w:name="_Toc151886128"/>
      <w:bookmarkStart w:id="5730" w:name="_Toc152076193"/>
      <w:bookmarkStart w:id="5731" w:name="_Toc153793909"/>
      <w:bookmarkStart w:id="5732" w:name="_Toc157435012"/>
      <w:bookmarkStart w:id="5733" w:name="_Toc157436727"/>
      <w:bookmarkStart w:id="5734" w:name="_Toc157440567"/>
      <w:bookmarkStart w:id="5735"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2pt;height:98.45pt;mso-width-percent:0;mso-height-percent:0;mso-width-percent:0;mso-height-percent:0" o:ole="">
            <v:imagedata r:id="rId161" o:title=""/>
          </v:shape>
          <o:OLEObject Type="Embed" ProgID="Word.Document.8" ShapeID="_x0000_i1103" DrawAspect="Content" ObjectID="_1781925846"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5736" w:name="_Toc164928626"/>
      <w:bookmarkStart w:id="5737" w:name="_Toc168550489"/>
      <w:bookmarkStart w:id="5738" w:name="_Toc170118560"/>
      <w:r w:rsidRPr="00D3062E">
        <w:rPr>
          <w:lang w:eastAsia="zh-CN"/>
        </w:rPr>
        <w:t>6.13.4.2</w:t>
      </w:r>
      <w:r w:rsidRPr="00D3062E">
        <w:rPr>
          <w:lang w:eastAsia="zh-CN"/>
        </w:rPr>
        <w:tab/>
      </w:r>
      <w:bookmarkEnd w:id="5726"/>
      <w:r w:rsidRPr="00D3062E">
        <w:rPr>
          <w:lang w:eastAsia="zh-CN"/>
        </w:rPr>
        <w:t>Operation: Request</w:t>
      </w:r>
      <w:bookmarkEnd w:id="5727"/>
      <w:bookmarkEnd w:id="5728"/>
      <w:bookmarkEnd w:id="5729"/>
      <w:bookmarkEnd w:id="5730"/>
      <w:bookmarkEnd w:id="5731"/>
      <w:bookmarkEnd w:id="5732"/>
      <w:bookmarkEnd w:id="5733"/>
      <w:bookmarkEnd w:id="5734"/>
      <w:bookmarkEnd w:id="5735"/>
      <w:bookmarkEnd w:id="5736"/>
      <w:bookmarkEnd w:id="5737"/>
      <w:bookmarkEnd w:id="5738"/>
    </w:p>
    <w:p w14:paraId="2EC2994E" w14:textId="77777777" w:rsidR="0084527C" w:rsidRPr="00D3062E" w:rsidRDefault="0084527C" w:rsidP="00B13605">
      <w:pPr>
        <w:pStyle w:val="51"/>
        <w:rPr>
          <w:lang w:eastAsia="zh-CN"/>
        </w:rPr>
      </w:pPr>
      <w:bookmarkStart w:id="5739" w:name="_Toc85492906"/>
      <w:bookmarkStart w:id="5740" w:name="_Toc90661668"/>
      <w:bookmarkStart w:id="5741" w:name="_Toc138755359"/>
      <w:bookmarkStart w:id="5742" w:name="_Toc151886129"/>
      <w:bookmarkStart w:id="5743" w:name="_Toc152076194"/>
      <w:bookmarkStart w:id="5744" w:name="_Toc153793910"/>
      <w:bookmarkStart w:id="5745" w:name="_Toc157435013"/>
      <w:bookmarkStart w:id="5746" w:name="_Toc157436728"/>
      <w:bookmarkStart w:id="5747" w:name="_Toc157440568"/>
      <w:bookmarkStart w:id="5748" w:name="_Toc160650313"/>
      <w:bookmarkStart w:id="5749" w:name="_Toc164928627"/>
      <w:bookmarkStart w:id="5750" w:name="_Toc168550490"/>
      <w:bookmarkStart w:id="5751" w:name="_Toc170118561"/>
      <w:r w:rsidRPr="00D3062E">
        <w:rPr>
          <w:lang w:eastAsia="zh-CN"/>
        </w:rPr>
        <w:t>6.13.4.2.1</w:t>
      </w:r>
      <w:r w:rsidRPr="00D3062E">
        <w:rPr>
          <w:lang w:eastAsia="zh-CN"/>
        </w:rPr>
        <w:tab/>
        <w:t>Description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5752" w:name="_Toc85492907"/>
      <w:bookmarkStart w:id="5753" w:name="_Toc90661669"/>
      <w:bookmarkStart w:id="5754" w:name="_Toc138755360"/>
      <w:bookmarkStart w:id="5755" w:name="_Toc151886130"/>
      <w:bookmarkStart w:id="5756" w:name="_Toc152076195"/>
      <w:bookmarkStart w:id="5757" w:name="_Toc153793911"/>
      <w:bookmarkStart w:id="5758" w:name="_Toc157435014"/>
      <w:bookmarkStart w:id="5759" w:name="_Toc157436729"/>
      <w:bookmarkStart w:id="5760" w:name="_Toc157440569"/>
      <w:bookmarkStart w:id="5761" w:name="_Toc160650314"/>
      <w:bookmarkStart w:id="5762" w:name="_Toc164928628"/>
      <w:bookmarkStart w:id="5763" w:name="_Toc168550491"/>
      <w:bookmarkStart w:id="5764" w:name="_Toc170118562"/>
      <w:r w:rsidRPr="00D3062E">
        <w:rPr>
          <w:lang w:eastAsia="zh-CN"/>
        </w:rPr>
        <w:t>6.13.4.2.2</w:t>
      </w:r>
      <w:r w:rsidRPr="00D3062E">
        <w:rPr>
          <w:lang w:eastAsia="zh-CN"/>
        </w:rPr>
        <w:tab/>
        <w:t>Operation Definition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5765" w:name="_Hlk156983124"/>
            <w:r w:rsidRPr="00D3062E">
              <w:rPr>
                <w:lang w:eastAsia="ja-JP"/>
              </w:rPr>
              <w:t>NwSliceDiagResp</w:t>
            </w:r>
            <w:bookmarkEnd w:id="5765"/>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5766" w:name="_Toc85492911"/>
      <w:bookmarkStart w:id="5767" w:name="_Toc90661670"/>
      <w:bookmarkStart w:id="5768" w:name="_Toc138755361"/>
      <w:bookmarkStart w:id="5769" w:name="_Toc151886131"/>
      <w:bookmarkStart w:id="5770" w:name="_Toc152076196"/>
      <w:bookmarkStart w:id="5771" w:name="_Toc153793912"/>
      <w:bookmarkStart w:id="5772" w:name="_Toc157435015"/>
      <w:bookmarkStart w:id="5773" w:name="_Toc157436730"/>
      <w:bookmarkStart w:id="5774" w:name="_Toc157440570"/>
      <w:bookmarkStart w:id="5775" w:name="_Toc160650315"/>
      <w:bookmarkStart w:id="5776" w:name="_Toc164928629"/>
      <w:bookmarkStart w:id="5777" w:name="_Toc168550492"/>
      <w:bookmarkStart w:id="5778" w:name="_Toc170118563"/>
      <w:r w:rsidRPr="00D3062E">
        <w:rPr>
          <w:lang w:eastAsia="zh-CN"/>
        </w:rPr>
        <w:t>6.13.5</w:t>
      </w:r>
      <w:r w:rsidRPr="00D3062E">
        <w:rPr>
          <w:lang w:eastAsia="zh-CN"/>
        </w:rPr>
        <w:tab/>
        <w:t>Notifications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17C4019" w14:textId="77777777" w:rsidR="0084527C" w:rsidRPr="00D3062E" w:rsidRDefault="0084527C" w:rsidP="0084527C">
      <w:pPr>
        <w:rPr>
          <w:lang w:eastAsia="zh-CN"/>
        </w:rPr>
      </w:pPr>
      <w:bookmarkStart w:id="5779"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5780" w:name="_Toc85492912"/>
      <w:bookmarkStart w:id="5781" w:name="_Toc90661671"/>
      <w:bookmarkStart w:id="5782" w:name="_Toc138755362"/>
      <w:bookmarkStart w:id="5783" w:name="_Toc151886132"/>
      <w:bookmarkStart w:id="5784" w:name="_Toc152076197"/>
      <w:bookmarkStart w:id="5785" w:name="_Toc153793913"/>
      <w:bookmarkStart w:id="5786" w:name="_Toc157435016"/>
      <w:bookmarkStart w:id="5787" w:name="_Toc157436731"/>
      <w:bookmarkStart w:id="5788" w:name="_Toc157440571"/>
      <w:bookmarkStart w:id="5789" w:name="_Toc160650316"/>
      <w:bookmarkStart w:id="5790" w:name="_Toc164928630"/>
      <w:bookmarkStart w:id="5791" w:name="_Toc168550493"/>
      <w:bookmarkStart w:id="5792" w:name="_Toc170118564"/>
      <w:bookmarkEnd w:id="5779"/>
      <w:r w:rsidRPr="00D3062E">
        <w:rPr>
          <w:lang w:eastAsia="zh-CN"/>
        </w:rPr>
        <w:t>6.13.6</w:t>
      </w:r>
      <w:r w:rsidRPr="00D3062E">
        <w:rPr>
          <w:lang w:eastAsia="zh-CN"/>
        </w:rPr>
        <w:tab/>
        <w:t>Data Model</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03C6A8C" w14:textId="77777777" w:rsidR="002E2250" w:rsidRPr="00D3062E" w:rsidRDefault="002E2250" w:rsidP="002E2250">
      <w:pPr>
        <w:pStyle w:val="41"/>
        <w:rPr>
          <w:lang w:eastAsia="zh-CN"/>
        </w:rPr>
      </w:pPr>
      <w:bookmarkStart w:id="5793" w:name="_Toc85492913"/>
      <w:bookmarkStart w:id="5794" w:name="_Toc90661672"/>
      <w:bookmarkStart w:id="5795" w:name="_Toc138755363"/>
      <w:bookmarkStart w:id="5796" w:name="_Toc151886133"/>
      <w:bookmarkStart w:id="5797" w:name="_Toc152076198"/>
      <w:bookmarkStart w:id="5798" w:name="_Toc153793914"/>
      <w:bookmarkStart w:id="5799" w:name="_Toc157435017"/>
      <w:bookmarkStart w:id="5800" w:name="_Toc157436732"/>
      <w:bookmarkStart w:id="5801" w:name="_Toc157440572"/>
      <w:bookmarkStart w:id="5802" w:name="_Toc160650317"/>
      <w:bookmarkStart w:id="5803" w:name="_Toc164928631"/>
      <w:bookmarkStart w:id="5804" w:name="_Toc168550494"/>
      <w:bookmarkStart w:id="5805" w:name="_Toc170118565"/>
      <w:bookmarkStart w:id="5806" w:name="_Toc85492914"/>
      <w:bookmarkStart w:id="5807" w:name="_Toc90661673"/>
      <w:bookmarkStart w:id="5808" w:name="_Toc138755364"/>
      <w:bookmarkStart w:id="5809" w:name="_Toc151886134"/>
      <w:bookmarkStart w:id="5810" w:name="_Toc152076199"/>
      <w:bookmarkStart w:id="5811" w:name="_Toc153793915"/>
      <w:bookmarkStart w:id="5812" w:name="_Toc157435018"/>
      <w:bookmarkStart w:id="5813" w:name="_Toc157436733"/>
      <w:bookmarkStart w:id="5814" w:name="_Toc157440573"/>
      <w:r w:rsidRPr="00D3062E">
        <w:rPr>
          <w:lang w:eastAsia="zh-CN"/>
        </w:rPr>
        <w:t>6.13.6.1</w:t>
      </w:r>
      <w:r w:rsidRPr="00D3062E">
        <w:rPr>
          <w:lang w:eastAsia="zh-CN"/>
        </w:rPr>
        <w:tab/>
        <w:t>General</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32825D80" w14:textId="77777777" w:rsidR="00B110B4" w:rsidRPr="00D3062E" w:rsidRDefault="00B110B4" w:rsidP="00B110B4">
      <w:pPr>
        <w:rPr>
          <w:lang w:eastAsia="zh-CN"/>
        </w:rPr>
      </w:pPr>
      <w:bookmarkStart w:id="5815"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5816" w:name="_Hlk156991073"/>
      <w:r w:rsidRPr="00D3062E">
        <w:t xml:space="preserve">NSCE_NSDiagnostics API </w:t>
      </w:r>
      <w:bookmarkEnd w:id="581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5817" w:name="_Toc164928632"/>
      <w:bookmarkStart w:id="5818" w:name="_Toc168550495"/>
      <w:bookmarkStart w:id="5819" w:name="_Toc170118566"/>
      <w:r w:rsidRPr="00D3062E">
        <w:rPr>
          <w:lang w:eastAsia="zh-CN"/>
        </w:rPr>
        <w:t>6.13.6.2</w:t>
      </w:r>
      <w:r w:rsidRPr="00D3062E">
        <w:rPr>
          <w:lang w:eastAsia="zh-CN"/>
        </w:rPr>
        <w:tab/>
        <w:t>Structured Data Types</w:t>
      </w:r>
      <w:bookmarkEnd w:id="5806"/>
      <w:bookmarkEnd w:id="5807"/>
      <w:bookmarkEnd w:id="5808"/>
      <w:bookmarkEnd w:id="5809"/>
      <w:bookmarkEnd w:id="5810"/>
      <w:bookmarkEnd w:id="5811"/>
      <w:bookmarkEnd w:id="5812"/>
      <w:bookmarkEnd w:id="5813"/>
      <w:bookmarkEnd w:id="5814"/>
      <w:bookmarkEnd w:id="5815"/>
      <w:bookmarkEnd w:id="5817"/>
      <w:bookmarkEnd w:id="5818"/>
      <w:bookmarkEnd w:id="5819"/>
    </w:p>
    <w:p w14:paraId="210BD436" w14:textId="77777777" w:rsidR="0084527C" w:rsidRPr="00D3062E" w:rsidRDefault="0084527C" w:rsidP="00B13605">
      <w:pPr>
        <w:pStyle w:val="51"/>
        <w:rPr>
          <w:lang w:eastAsia="zh-CN"/>
        </w:rPr>
      </w:pPr>
      <w:bookmarkStart w:id="5820" w:name="_Toc85492915"/>
      <w:bookmarkStart w:id="5821" w:name="_Toc90661674"/>
      <w:bookmarkStart w:id="5822" w:name="_Toc138755365"/>
      <w:bookmarkStart w:id="5823" w:name="_Toc151886135"/>
      <w:bookmarkStart w:id="5824" w:name="_Toc152076200"/>
      <w:bookmarkStart w:id="5825" w:name="_Toc153793916"/>
      <w:bookmarkStart w:id="5826" w:name="_Toc157435019"/>
      <w:bookmarkStart w:id="5827" w:name="_Toc157436734"/>
      <w:bookmarkStart w:id="5828" w:name="_Toc157440574"/>
      <w:bookmarkStart w:id="5829" w:name="_Toc160650319"/>
      <w:bookmarkStart w:id="5830" w:name="_Toc164928633"/>
      <w:bookmarkStart w:id="5831" w:name="_Toc168550496"/>
      <w:bookmarkStart w:id="5832" w:name="_Toc170118567"/>
      <w:r w:rsidRPr="00D3062E">
        <w:rPr>
          <w:lang w:eastAsia="zh-CN"/>
        </w:rPr>
        <w:t>6.13.6.2.1</w:t>
      </w:r>
      <w:r w:rsidRPr="00D3062E">
        <w:rPr>
          <w:lang w:eastAsia="zh-CN"/>
        </w:rPr>
        <w:tab/>
        <w:t>Introduction</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DD8E7BE" w14:textId="77777777" w:rsidR="0084527C" w:rsidRPr="00D3062E" w:rsidRDefault="0084527C" w:rsidP="0084527C">
      <w:bookmarkStart w:id="5833" w:name="_Toc85492916"/>
      <w:bookmarkStart w:id="5834" w:name="_Toc90661675"/>
      <w:bookmarkStart w:id="5835" w:name="_Toc138755366"/>
      <w:bookmarkStart w:id="5836" w:name="_Toc151886136"/>
      <w:bookmarkStart w:id="5837" w:name="_Toc152076201"/>
      <w:bookmarkStart w:id="583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5839" w:name="_Toc157435020"/>
      <w:bookmarkStart w:id="5840" w:name="_Toc157436735"/>
      <w:bookmarkStart w:id="5841" w:name="_Toc157440575"/>
      <w:bookmarkStart w:id="5842" w:name="_Toc160650320"/>
      <w:bookmarkStart w:id="5843" w:name="_Toc164928634"/>
      <w:bookmarkStart w:id="5844" w:name="_Toc168550497"/>
      <w:bookmarkStart w:id="5845" w:name="_Toc170118568"/>
      <w:r w:rsidRPr="00D3062E">
        <w:rPr>
          <w:lang w:eastAsia="zh-CN"/>
        </w:rPr>
        <w:t>6.13.6.2.2</w:t>
      </w:r>
      <w:r w:rsidRPr="00D3062E">
        <w:rPr>
          <w:lang w:eastAsia="zh-CN"/>
        </w:rPr>
        <w:tab/>
        <w:t xml:space="preserve">Type: </w:t>
      </w:r>
      <w:bookmarkEnd w:id="5833"/>
      <w:r w:rsidRPr="00D3062E">
        <w:t>NwSlice</w:t>
      </w:r>
      <w:bookmarkEnd w:id="5834"/>
      <w:bookmarkEnd w:id="5835"/>
      <w:bookmarkEnd w:id="5836"/>
      <w:bookmarkEnd w:id="5837"/>
      <w:bookmarkEnd w:id="5838"/>
      <w:r w:rsidRPr="00D3062E">
        <w:t>DiagReq</w:t>
      </w:r>
      <w:bookmarkEnd w:id="5839"/>
      <w:bookmarkEnd w:id="5840"/>
      <w:bookmarkEnd w:id="5841"/>
      <w:bookmarkEnd w:id="5842"/>
      <w:bookmarkEnd w:id="5843"/>
      <w:bookmarkEnd w:id="5844"/>
      <w:bookmarkEnd w:id="584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5846" w:name="_Toc157435021"/>
      <w:bookmarkStart w:id="5847" w:name="_Toc157436736"/>
      <w:bookmarkStart w:id="5848" w:name="_Toc157440576"/>
      <w:bookmarkStart w:id="5849" w:name="_Toc160650321"/>
      <w:bookmarkStart w:id="5850" w:name="_Toc164928635"/>
      <w:bookmarkStart w:id="5851" w:name="_Toc168550498"/>
      <w:bookmarkStart w:id="5852" w:name="_Toc170118569"/>
      <w:r w:rsidRPr="00D3062E">
        <w:rPr>
          <w:lang w:eastAsia="zh-CN"/>
        </w:rPr>
        <w:t>6.13.6.2.3</w:t>
      </w:r>
      <w:r w:rsidRPr="00D3062E">
        <w:rPr>
          <w:lang w:eastAsia="zh-CN"/>
        </w:rPr>
        <w:tab/>
        <w:t xml:space="preserve">Type: </w:t>
      </w:r>
      <w:r w:rsidRPr="00D3062E">
        <w:t>NwSliceDiagResp</w:t>
      </w:r>
      <w:bookmarkEnd w:id="5846"/>
      <w:bookmarkEnd w:id="5847"/>
      <w:bookmarkEnd w:id="5848"/>
      <w:bookmarkEnd w:id="5849"/>
      <w:bookmarkEnd w:id="5850"/>
      <w:bookmarkEnd w:id="5851"/>
      <w:bookmarkEnd w:id="5852"/>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5853" w:name="_Toc157435022"/>
      <w:bookmarkStart w:id="5854" w:name="_Toc157436737"/>
      <w:bookmarkStart w:id="5855" w:name="_Toc157440577"/>
      <w:bookmarkStart w:id="5856" w:name="_Toc160650322"/>
      <w:bookmarkStart w:id="5857" w:name="_Toc164928636"/>
      <w:bookmarkStart w:id="5858" w:name="_Toc168550499"/>
      <w:bookmarkStart w:id="5859" w:name="_Toc170118570"/>
      <w:r w:rsidRPr="00D3062E">
        <w:rPr>
          <w:lang w:eastAsia="zh-CN"/>
        </w:rPr>
        <w:t>6.13.6.2.4</w:t>
      </w:r>
      <w:r w:rsidRPr="00D3062E">
        <w:rPr>
          <w:lang w:eastAsia="zh-CN"/>
        </w:rPr>
        <w:tab/>
        <w:t xml:space="preserve">Type: </w:t>
      </w:r>
      <w:r w:rsidRPr="00D3062E">
        <w:t>ServDgradInfo</w:t>
      </w:r>
      <w:bookmarkEnd w:id="5853"/>
      <w:bookmarkEnd w:id="5854"/>
      <w:bookmarkEnd w:id="5855"/>
      <w:bookmarkEnd w:id="5856"/>
      <w:bookmarkEnd w:id="5857"/>
      <w:bookmarkEnd w:id="5858"/>
      <w:bookmarkEnd w:id="5859"/>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5860" w:name="_Toc157435023"/>
      <w:bookmarkStart w:id="5861" w:name="_Toc157436738"/>
      <w:bookmarkStart w:id="5862" w:name="_Toc157440578"/>
      <w:bookmarkStart w:id="5863" w:name="_Toc160650323"/>
      <w:bookmarkStart w:id="5864" w:name="_Toc164928637"/>
      <w:bookmarkStart w:id="5865" w:name="_Toc168550500"/>
      <w:bookmarkStart w:id="5866" w:name="_Toc170118571"/>
      <w:r w:rsidRPr="00D3062E">
        <w:rPr>
          <w:lang w:eastAsia="zh-CN"/>
        </w:rPr>
        <w:t>6.13.6.2.5</w:t>
      </w:r>
      <w:r w:rsidRPr="00D3062E">
        <w:rPr>
          <w:lang w:eastAsia="zh-CN"/>
        </w:rPr>
        <w:tab/>
        <w:t xml:space="preserve">Type: </w:t>
      </w:r>
      <w:r w:rsidRPr="00D3062E">
        <w:t>ErrorInfo</w:t>
      </w:r>
      <w:bookmarkEnd w:id="5860"/>
      <w:bookmarkEnd w:id="5861"/>
      <w:bookmarkEnd w:id="5862"/>
      <w:bookmarkEnd w:id="5863"/>
      <w:bookmarkEnd w:id="5864"/>
      <w:bookmarkEnd w:id="5865"/>
      <w:bookmarkEnd w:id="5866"/>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5867" w:name="_Toc157435024"/>
      <w:bookmarkStart w:id="5868" w:name="_Toc157436739"/>
      <w:bookmarkStart w:id="5869" w:name="_Toc157440579"/>
      <w:bookmarkStart w:id="5870" w:name="_Toc160650324"/>
      <w:bookmarkStart w:id="5871" w:name="_Toc164928638"/>
      <w:bookmarkStart w:id="5872" w:name="_Toc168550501"/>
      <w:bookmarkStart w:id="5873" w:name="_Toc170118572"/>
      <w:r w:rsidRPr="00D3062E">
        <w:rPr>
          <w:lang w:eastAsia="zh-CN"/>
        </w:rPr>
        <w:t>6.13.6.2.6</w:t>
      </w:r>
      <w:r w:rsidRPr="00D3062E">
        <w:rPr>
          <w:lang w:eastAsia="zh-CN"/>
        </w:rPr>
        <w:tab/>
        <w:t xml:space="preserve">Type: </w:t>
      </w:r>
      <w:r w:rsidRPr="00D3062E">
        <w:t>DataReport</w:t>
      </w:r>
      <w:bookmarkEnd w:id="5867"/>
      <w:bookmarkEnd w:id="5868"/>
      <w:bookmarkEnd w:id="5869"/>
      <w:bookmarkEnd w:id="5870"/>
      <w:bookmarkEnd w:id="5871"/>
      <w:bookmarkEnd w:id="5872"/>
      <w:bookmarkEnd w:id="587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5874" w:name="_Toc85492917"/>
      <w:bookmarkStart w:id="5875" w:name="_Toc90661676"/>
      <w:bookmarkStart w:id="5876" w:name="_Toc138755367"/>
      <w:bookmarkStart w:id="5877" w:name="_Toc151886137"/>
      <w:bookmarkStart w:id="5878" w:name="_Toc152076202"/>
      <w:bookmarkStart w:id="5879" w:name="_Toc153793918"/>
      <w:bookmarkStart w:id="5880" w:name="_Toc157435025"/>
      <w:bookmarkStart w:id="5881" w:name="_Toc157436740"/>
      <w:bookmarkStart w:id="5882" w:name="_Toc157440580"/>
      <w:bookmarkStart w:id="5883" w:name="_Toc160650325"/>
      <w:bookmarkStart w:id="5884" w:name="_Toc164928639"/>
      <w:bookmarkStart w:id="5885" w:name="_Toc168550502"/>
      <w:bookmarkStart w:id="5886" w:name="_Toc170118573"/>
      <w:r w:rsidRPr="00D3062E">
        <w:rPr>
          <w:lang w:eastAsia="zh-CN"/>
        </w:rPr>
        <w:t>6.13.6.3</w:t>
      </w:r>
      <w:r w:rsidRPr="00D3062E">
        <w:rPr>
          <w:lang w:eastAsia="zh-CN"/>
        </w:rPr>
        <w:tab/>
        <w:t>Simple data types and enumerations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D05624" w14:textId="77777777" w:rsidR="0084527C" w:rsidRPr="00D3062E" w:rsidRDefault="0084527C" w:rsidP="0084527C">
      <w:pPr>
        <w:pStyle w:val="51"/>
      </w:pPr>
      <w:bookmarkStart w:id="5887" w:name="_Toc157435026"/>
      <w:bookmarkStart w:id="5888" w:name="_Toc157436741"/>
      <w:bookmarkStart w:id="5889" w:name="_Toc157440581"/>
      <w:bookmarkStart w:id="5890" w:name="_Toc160650326"/>
      <w:bookmarkStart w:id="5891" w:name="_Toc164928640"/>
      <w:bookmarkStart w:id="5892" w:name="_Toc168550503"/>
      <w:bookmarkStart w:id="5893" w:name="_Toc170118574"/>
      <w:bookmarkStart w:id="5894" w:name="_Hlk156991173"/>
      <w:bookmarkStart w:id="5895" w:name="_Toc28013394"/>
      <w:bookmarkStart w:id="5896" w:name="_Toc36040150"/>
      <w:bookmarkStart w:id="5897" w:name="_Toc44692767"/>
      <w:bookmarkStart w:id="5898" w:name="_Toc45134228"/>
      <w:bookmarkStart w:id="5899" w:name="_Toc49607292"/>
      <w:bookmarkStart w:id="5900" w:name="_Toc51763264"/>
      <w:bookmarkStart w:id="5901" w:name="_Toc58850162"/>
      <w:bookmarkStart w:id="5902" w:name="_Toc59018542"/>
      <w:bookmarkStart w:id="5903" w:name="_Toc68169548"/>
      <w:bookmarkStart w:id="5904" w:name="_Toc114211780"/>
      <w:bookmarkStart w:id="5905" w:name="_Toc136554525"/>
      <w:bookmarkStart w:id="5906" w:name="_Toc145706262"/>
      <w:r w:rsidRPr="00D3062E">
        <w:rPr>
          <w:noProof/>
          <w:lang w:eastAsia="zh-CN"/>
        </w:rPr>
        <w:t>6.13</w:t>
      </w:r>
      <w:r w:rsidRPr="00D3062E">
        <w:t>.6.3.1</w:t>
      </w:r>
      <w:r w:rsidRPr="00D3062E">
        <w:tab/>
        <w:t>Introduction</w:t>
      </w:r>
      <w:bookmarkEnd w:id="5887"/>
      <w:bookmarkEnd w:id="5888"/>
      <w:bookmarkEnd w:id="5889"/>
      <w:bookmarkEnd w:id="5890"/>
      <w:bookmarkEnd w:id="5891"/>
      <w:bookmarkEnd w:id="5892"/>
      <w:bookmarkEnd w:id="589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5907" w:name="_Toc157435027"/>
      <w:bookmarkStart w:id="5908" w:name="_Toc157436742"/>
      <w:bookmarkStart w:id="5909" w:name="_Toc157440582"/>
      <w:bookmarkStart w:id="5910" w:name="_Toc160650327"/>
      <w:bookmarkStart w:id="5911" w:name="_Toc164928641"/>
      <w:bookmarkStart w:id="5912" w:name="_Toc168550504"/>
      <w:bookmarkStart w:id="5913" w:name="_Toc170118575"/>
      <w:r w:rsidRPr="00D3062E">
        <w:rPr>
          <w:noProof/>
          <w:lang w:eastAsia="zh-CN"/>
        </w:rPr>
        <w:t>6.13</w:t>
      </w:r>
      <w:r w:rsidRPr="00D3062E">
        <w:t>.6.3.2</w:t>
      </w:r>
      <w:r w:rsidRPr="00D3062E">
        <w:tab/>
        <w:t>Simple data types</w:t>
      </w:r>
      <w:bookmarkEnd w:id="5907"/>
      <w:bookmarkEnd w:id="5908"/>
      <w:bookmarkEnd w:id="5909"/>
      <w:bookmarkEnd w:id="5910"/>
      <w:bookmarkEnd w:id="5911"/>
      <w:bookmarkEnd w:id="5912"/>
      <w:bookmarkEnd w:id="5913"/>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5894"/>
    </w:tbl>
    <w:p w14:paraId="69871D83" w14:textId="77777777" w:rsidR="0084527C" w:rsidRPr="00D3062E" w:rsidRDefault="0084527C" w:rsidP="0084527C"/>
    <w:p w14:paraId="7F840DDE" w14:textId="77777777" w:rsidR="0084527C" w:rsidRPr="00D3062E" w:rsidRDefault="0084527C" w:rsidP="00B655DA">
      <w:pPr>
        <w:pStyle w:val="51"/>
      </w:pPr>
      <w:bookmarkStart w:id="5914" w:name="_Toc157435028"/>
      <w:bookmarkStart w:id="5915" w:name="_Toc157436743"/>
      <w:bookmarkStart w:id="5916" w:name="_Toc157440583"/>
      <w:bookmarkStart w:id="5917" w:name="_Toc160650328"/>
      <w:bookmarkStart w:id="5918" w:name="_Toc164928642"/>
      <w:bookmarkStart w:id="5919" w:name="_Toc168550505"/>
      <w:bookmarkStart w:id="5920" w:name="_Toc170118576"/>
      <w:r w:rsidRPr="00D3062E">
        <w:rPr>
          <w:noProof/>
          <w:lang w:eastAsia="zh-CN"/>
        </w:rPr>
        <w:t>6.13</w:t>
      </w:r>
      <w:r w:rsidRPr="00D3062E">
        <w:t>.6.3.3</w:t>
      </w:r>
      <w:r w:rsidRPr="00D3062E">
        <w:tab/>
        <w:t>Enumeration:</w:t>
      </w:r>
      <w:bookmarkEnd w:id="5895"/>
      <w:bookmarkEnd w:id="5896"/>
      <w:bookmarkEnd w:id="5897"/>
      <w:bookmarkEnd w:id="5898"/>
      <w:bookmarkEnd w:id="5899"/>
      <w:bookmarkEnd w:id="5900"/>
      <w:bookmarkEnd w:id="5901"/>
      <w:bookmarkEnd w:id="5902"/>
      <w:bookmarkEnd w:id="5903"/>
      <w:bookmarkEnd w:id="5904"/>
      <w:bookmarkEnd w:id="5905"/>
      <w:bookmarkEnd w:id="5906"/>
      <w:r w:rsidRPr="00D3062E">
        <w:t xml:space="preserve"> Error</w:t>
      </w:r>
      <w:bookmarkEnd w:id="5914"/>
      <w:bookmarkEnd w:id="5915"/>
      <w:bookmarkEnd w:id="5916"/>
      <w:bookmarkEnd w:id="5917"/>
      <w:bookmarkEnd w:id="5918"/>
      <w:bookmarkEnd w:id="5919"/>
      <w:bookmarkEnd w:id="592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592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592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5922" w:name="_Hlk156669383"/>
            <w:r w:rsidRPr="00D3062E">
              <w:rPr>
                <w:lang w:eastAsia="zh-CN"/>
              </w:rPr>
              <w:t>Indicates that the service degradation is due to QoS being downgraded</w:t>
            </w:r>
            <w:bookmarkEnd w:id="592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5923" w:name="_Toc157435029"/>
      <w:bookmarkStart w:id="5924" w:name="_Toc157436744"/>
      <w:bookmarkStart w:id="5925" w:name="_Toc157440584"/>
      <w:bookmarkStart w:id="5926" w:name="_Toc160650329"/>
      <w:bookmarkStart w:id="5927" w:name="_Toc164928643"/>
      <w:bookmarkStart w:id="5928" w:name="_Toc168550506"/>
      <w:bookmarkStart w:id="5929" w:name="_Toc170118577"/>
      <w:r w:rsidRPr="00D3062E">
        <w:rPr>
          <w:noProof/>
          <w:lang w:eastAsia="zh-CN"/>
        </w:rPr>
        <w:t>6.13</w:t>
      </w:r>
      <w:r w:rsidRPr="00D3062E">
        <w:t>.6.3.4</w:t>
      </w:r>
      <w:r w:rsidRPr="00D3062E">
        <w:tab/>
        <w:t>Enumeration: DataType</w:t>
      </w:r>
      <w:bookmarkEnd w:id="5923"/>
      <w:bookmarkEnd w:id="5924"/>
      <w:bookmarkEnd w:id="5925"/>
      <w:bookmarkEnd w:id="5926"/>
      <w:bookmarkEnd w:id="5927"/>
      <w:bookmarkEnd w:id="5928"/>
      <w:bookmarkEnd w:id="592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5930" w:name="_Toc157435030"/>
      <w:bookmarkStart w:id="5931" w:name="_Toc157436745"/>
      <w:bookmarkStart w:id="5932" w:name="_Toc157440585"/>
      <w:bookmarkStart w:id="5933" w:name="_Toc160650330"/>
      <w:bookmarkStart w:id="5934" w:name="_Toc164928644"/>
      <w:bookmarkStart w:id="5935" w:name="_Toc168550507"/>
      <w:bookmarkStart w:id="5936" w:name="_Toc17011857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930"/>
      <w:bookmarkEnd w:id="5931"/>
      <w:bookmarkEnd w:id="5932"/>
      <w:bookmarkEnd w:id="5933"/>
      <w:bookmarkEnd w:id="5934"/>
      <w:bookmarkEnd w:id="5935"/>
      <w:bookmarkEnd w:id="593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5937" w:name="_Toc157435031"/>
      <w:bookmarkStart w:id="5938" w:name="_Toc157436746"/>
      <w:bookmarkStart w:id="5939" w:name="_Toc157440586"/>
      <w:bookmarkStart w:id="5940" w:name="_Toc160650331"/>
      <w:bookmarkStart w:id="5941" w:name="_Toc164928645"/>
      <w:bookmarkStart w:id="5942" w:name="_Toc168550508"/>
      <w:bookmarkStart w:id="5943" w:name="_Toc170118579"/>
      <w:r w:rsidRPr="00D3062E">
        <w:rPr>
          <w:noProof/>
          <w:lang w:eastAsia="zh-CN"/>
        </w:rPr>
        <w:t>6.13</w:t>
      </w:r>
      <w:r w:rsidRPr="00D3062E">
        <w:t>.6.5</w:t>
      </w:r>
      <w:r w:rsidRPr="00D3062E">
        <w:tab/>
        <w:t>Binary data</w:t>
      </w:r>
      <w:bookmarkEnd w:id="5937"/>
      <w:bookmarkEnd w:id="5938"/>
      <w:bookmarkEnd w:id="5939"/>
      <w:bookmarkEnd w:id="5940"/>
      <w:bookmarkEnd w:id="5941"/>
      <w:bookmarkEnd w:id="5942"/>
      <w:bookmarkEnd w:id="5943"/>
    </w:p>
    <w:p w14:paraId="209A02F7" w14:textId="77777777" w:rsidR="0084527C" w:rsidRPr="00D3062E" w:rsidRDefault="0084527C" w:rsidP="0084527C">
      <w:pPr>
        <w:pStyle w:val="51"/>
      </w:pPr>
      <w:bookmarkStart w:id="5944" w:name="_Toc157435032"/>
      <w:bookmarkStart w:id="5945" w:name="_Toc157436747"/>
      <w:bookmarkStart w:id="5946" w:name="_Toc157440587"/>
      <w:bookmarkStart w:id="5947" w:name="_Toc160650332"/>
      <w:bookmarkStart w:id="5948" w:name="_Toc164928646"/>
      <w:bookmarkStart w:id="5949" w:name="_Toc168550509"/>
      <w:bookmarkStart w:id="5950" w:name="_Toc170118580"/>
      <w:r w:rsidRPr="00D3062E">
        <w:rPr>
          <w:noProof/>
          <w:lang w:eastAsia="zh-CN"/>
        </w:rPr>
        <w:t>6.13</w:t>
      </w:r>
      <w:r w:rsidRPr="00D3062E">
        <w:t>.6.5.1</w:t>
      </w:r>
      <w:r w:rsidRPr="00D3062E">
        <w:tab/>
        <w:t>Binary Data Types</w:t>
      </w:r>
      <w:bookmarkEnd w:id="5944"/>
      <w:bookmarkEnd w:id="5945"/>
      <w:bookmarkEnd w:id="5946"/>
      <w:bookmarkEnd w:id="5947"/>
      <w:bookmarkEnd w:id="5948"/>
      <w:bookmarkEnd w:id="5949"/>
      <w:bookmarkEnd w:id="5950"/>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5951" w:name="_Toc85492918"/>
      <w:bookmarkStart w:id="5952" w:name="_Toc90661677"/>
      <w:bookmarkStart w:id="5953" w:name="_Toc138755368"/>
      <w:bookmarkStart w:id="5954" w:name="_Toc151886138"/>
      <w:bookmarkStart w:id="5955" w:name="_Toc152076203"/>
      <w:bookmarkStart w:id="5956" w:name="_Toc153793919"/>
      <w:bookmarkStart w:id="5957" w:name="_Toc157435033"/>
      <w:bookmarkStart w:id="5958" w:name="_Toc157436748"/>
      <w:bookmarkStart w:id="5959" w:name="_Toc157440588"/>
      <w:bookmarkStart w:id="5960" w:name="_Toc160650333"/>
      <w:bookmarkStart w:id="5961" w:name="_Toc164928647"/>
      <w:bookmarkStart w:id="5962" w:name="_Toc168550510"/>
      <w:bookmarkStart w:id="5963" w:name="_Toc170118581"/>
      <w:r w:rsidRPr="00D3062E">
        <w:rPr>
          <w:lang w:eastAsia="zh-CN"/>
        </w:rPr>
        <w:t>6.13.7</w:t>
      </w:r>
      <w:r w:rsidRPr="00D3062E">
        <w:rPr>
          <w:lang w:eastAsia="zh-CN"/>
        </w:rPr>
        <w:tab/>
        <w:t>Error Handling</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1848BF5" w14:textId="77777777" w:rsidR="0084527C" w:rsidRPr="00D3062E" w:rsidRDefault="0084527C" w:rsidP="00B13605">
      <w:pPr>
        <w:pStyle w:val="41"/>
      </w:pPr>
      <w:bookmarkStart w:id="5964" w:name="_Toc138755369"/>
      <w:bookmarkStart w:id="5965" w:name="_Toc151886139"/>
      <w:bookmarkStart w:id="5966" w:name="_Toc152076204"/>
      <w:bookmarkStart w:id="5967" w:name="_Toc153793920"/>
      <w:bookmarkStart w:id="5968" w:name="_Toc157435034"/>
      <w:bookmarkStart w:id="5969" w:name="_Toc157436749"/>
      <w:bookmarkStart w:id="5970" w:name="_Toc157440589"/>
      <w:bookmarkStart w:id="5971" w:name="_Toc160650334"/>
      <w:bookmarkStart w:id="5972" w:name="_Toc164928648"/>
      <w:bookmarkStart w:id="5973" w:name="_Toc168550511"/>
      <w:bookmarkStart w:id="5974" w:name="_Toc170118582"/>
      <w:r w:rsidRPr="00D3062E">
        <w:rPr>
          <w:lang w:eastAsia="zh-CN"/>
        </w:rPr>
        <w:t>6.13.7.1</w:t>
      </w:r>
      <w:r w:rsidRPr="00D3062E">
        <w:tab/>
        <w:t>General</w:t>
      </w:r>
      <w:bookmarkEnd w:id="5964"/>
      <w:bookmarkEnd w:id="5965"/>
      <w:bookmarkEnd w:id="5966"/>
      <w:bookmarkEnd w:id="5967"/>
      <w:bookmarkEnd w:id="5968"/>
      <w:bookmarkEnd w:id="5969"/>
      <w:bookmarkEnd w:id="5970"/>
      <w:bookmarkEnd w:id="5971"/>
      <w:bookmarkEnd w:id="5972"/>
      <w:bookmarkEnd w:id="5973"/>
      <w:bookmarkEnd w:id="5974"/>
    </w:p>
    <w:p w14:paraId="04FA1EC2" w14:textId="77777777" w:rsidR="0084527C" w:rsidRPr="00D3062E" w:rsidRDefault="0084527C" w:rsidP="0084527C">
      <w:bookmarkStart w:id="5975" w:name="_Hlk156991242"/>
      <w:r w:rsidRPr="00D3062E">
        <w:t>For the NSCE_NSDiagnostics API</w:t>
      </w:r>
      <w:bookmarkEnd w:id="597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5976" w:name="_Toc138755370"/>
      <w:bookmarkStart w:id="5977" w:name="_Toc151886140"/>
      <w:bookmarkStart w:id="5978" w:name="_Toc152076205"/>
      <w:bookmarkStart w:id="5979" w:name="_Toc153793921"/>
      <w:bookmarkStart w:id="5980" w:name="_Toc157435035"/>
      <w:bookmarkStart w:id="5981" w:name="_Toc157436750"/>
      <w:bookmarkStart w:id="5982" w:name="_Toc157440590"/>
      <w:bookmarkStart w:id="5983" w:name="_Toc160650335"/>
      <w:bookmarkStart w:id="5984" w:name="_Toc164928649"/>
      <w:bookmarkStart w:id="5985" w:name="_Toc168550512"/>
      <w:bookmarkStart w:id="5986" w:name="_Toc170118583"/>
      <w:r w:rsidRPr="00D3062E">
        <w:rPr>
          <w:lang w:eastAsia="zh-CN"/>
        </w:rPr>
        <w:t>6.13.7.2</w:t>
      </w:r>
      <w:r w:rsidRPr="00D3062E">
        <w:tab/>
        <w:t>Protocol Errors</w:t>
      </w:r>
      <w:bookmarkEnd w:id="5976"/>
      <w:bookmarkEnd w:id="5977"/>
      <w:bookmarkEnd w:id="5978"/>
      <w:bookmarkEnd w:id="5979"/>
      <w:bookmarkEnd w:id="5980"/>
      <w:bookmarkEnd w:id="5981"/>
      <w:bookmarkEnd w:id="5982"/>
      <w:bookmarkEnd w:id="5983"/>
      <w:bookmarkEnd w:id="5984"/>
      <w:bookmarkEnd w:id="5985"/>
      <w:bookmarkEnd w:id="598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5987" w:name="_Toc138755371"/>
      <w:bookmarkStart w:id="5988" w:name="_Toc151886141"/>
      <w:bookmarkStart w:id="5989" w:name="_Toc152076206"/>
      <w:bookmarkStart w:id="5990" w:name="_Toc153793922"/>
      <w:bookmarkStart w:id="5991" w:name="_Toc157435036"/>
      <w:bookmarkStart w:id="5992" w:name="_Toc157436751"/>
      <w:bookmarkStart w:id="5993" w:name="_Toc157440591"/>
      <w:bookmarkStart w:id="5994" w:name="_Toc160650336"/>
      <w:bookmarkStart w:id="5995" w:name="_Toc164928650"/>
      <w:bookmarkStart w:id="5996" w:name="_Toc168550513"/>
      <w:bookmarkStart w:id="5997" w:name="_Toc170118584"/>
      <w:r w:rsidRPr="00D3062E">
        <w:rPr>
          <w:lang w:eastAsia="zh-CN"/>
        </w:rPr>
        <w:t>6.13.7.3</w:t>
      </w:r>
      <w:r w:rsidRPr="00D3062E">
        <w:tab/>
        <w:t>Application Errors</w:t>
      </w:r>
      <w:bookmarkEnd w:id="5987"/>
      <w:bookmarkEnd w:id="5988"/>
      <w:bookmarkEnd w:id="5989"/>
      <w:bookmarkEnd w:id="5990"/>
      <w:bookmarkEnd w:id="5991"/>
      <w:bookmarkEnd w:id="5992"/>
      <w:bookmarkEnd w:id="5993"/>
      <w:bookmarkEnd w:id="5994"/>
      <w:bookmarkEnd w:id="5995"/>
      <w:bookmarkEnd w:id="5996"/>
      <w:bookmarkEnd w:id="5997"/>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5998" w:name="_Toc85492919"/>
      <w:bookmarkStart w:id="5999" w:name="_Toc90661678"/>
      <w:bookmarkStart w:id="6000" w:name="_Toc138755372"/>
      <w:bookmarkStart w:id="6001" w:name="_Toc151886142"/>
      <w:bookmarkStart w:id="6002" w:name="_Toc152076207"/>
      <w:bookmarkStart w:id="6003" w:name="_Toc153793923"/>
      <w:bookmarkStart w:id="6004" w:name="_Toc157435037"/>
      <w:bookmarkStart w:id="6005" w:name="_Toc157436752"/>
      <w:bookmarkStart w:id="6006" w:name="_Toc157440592"/>
      <w:bookmarkStart w:id="6007" w:name="_Toc160650337"/>
      <w:bookmarkStart w:id="6008" w:name="_Toc164928651"/>
      <w:bookmarkStart w:id="6009" w:name="_Toc168550514"/>
      <w:bookmarkStart w:id="6010" w:name="_Toc170118585"/>
      <w:r w:rsidRPr="00D3062E">
        <w:rPr>
          <w:lang w:eastAsia="zh-CN"/>
        </w:rPr>
        <w:t>6.13.8</w:t>
      </w:r>
      <w:r w:rsidRPr="00D3062E">
        <w:rPr>
          <w:lang w:eastAsia="zh-CN"/>
        </w:rPr>
        <w:tab/>
        <w:t>Feature Negotiation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011" w:name="_Toc157435038"/>
      <w:bookmarkStart w:id="6012" w:name="_Toc157436753"/>
      <w:bookmarkStart w:id="6013" w:name="_Toc157440593"/>
      <w:bookmarkStart w:id="6014" w:name="_Toc160650338"/>
      <w:bookmarkStart w:id="6015" w:name="_Toc164928652"/>
      <w:bookmarkStart w:id="6016" w:name="_Toc168550515"/>
      <w:bookmarkStart w:id="6017" w:name="_Toc170118586"/>
      <w:r w:rsidRPr="00D3062E">
        <w:rPr>
          <w:noProof/>
          <w:lang w:eastAsia="zh-CN"/>
        </w:rPr>
        <w:t>6.13</w:t>
      </w:r>
      <w:r w:rsidRPr="00D3062E">
        <w:t>.9</w:t>
      </w:r>
      <w:r w:rsidRPr="00D3062E">
        <w:tab/>
        <w:t>Security</w:t>
      </w:r>
      <w:bookmarkEnd w:id="6011"/>
      <w:bookmarkEnd w:id="6012"/>
      <w:bookmarkEnd w:id="6013"/>
      <w:bookmarkEnd w:id="6014"/>
      <w:bookmarkEnd w:id="6015"/>
      <w:bookmarkEnd w:id="6016"/>
      <w:bookmarkEnd w:id="601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018" w:name="_Toc157435039"/>
      <w:bookmarkStart w:id="6019" w:name="_Toc157436754"/>
      <w:bookmarkStart w:id="6020" w:name="_Toc157440594"/>
      <w:bookmarkStart w:id="6021" w:name="_Toc160650339"/>
      <w:bookmarkStart w:id="6022" w:name="_Toc164928653"/>
      <w:bookmarkStart w:id="6023" w:name="_Toc168550516"/>
      <w:bookmarkStart w:id="6024" w:name="_Toc170118587"/>
      <w:r w:rsidRPr="00D3062E">
        <w:t>6.14</w:t>
      </w:r>
      <w:r w:rsidRPr="00D3062E">
        <w:tab/>
      </w:r>
      <w:r w:rsidRPr="00D3062E">
        <w:rPr>
          <w:lang w:eastAsia="fr-FR"/>
        </w:rPr>
        <w:t>NSCE_FaultDiagnosis</w:t>
      </w:r>
      <w:r w:rsidRPr="00D3062E">
        <w:t xml:space="preserve"> API</w:t>
      </w:r>
      <w:bookmarkEnd w:id="5510"/>
      <w:bookmarkEnd w:id="5511"/>
      <w:bookmarkEnd w:id="5512"/>
      <w:bookmarkEnd w:id="6018"/>
      <w:bookmarkEnd w:id="6019"/>
      <w:bookmarkEnd w:id="6020"/>
      <w:bookmarkEnd w:id="6021"/>
      <w:bookmarkEnd w:id="6022"/>
      <w:bookmarkEnd w:id="6023"/>
      <w:bookmarkEnd w:id="6024"/>
    </w:p>
    <w:p w14:paraId="0EADDECD" w14:textId="2458F1B2" w:rsidR="00437C11" w:rsidRPr="00D3062E" w:rsidRDefault="00437C11" w:rsidP="00437C11">
      <w:pPr>
        <w:pStyle w:val="31"/>
      </w:pPr>
      <w:bookmarkStart w:id="6025" w:name="_Toc157435040"/>
      <w:bookmarkStart w:id="6026" w:name="_Toc157436755"/>
      <w:bookmarkStart w:id="6027" w:name="_Toc157440595"/>
      <w:bookmarkStart w:id="6028" w:name="_Toc160650340"/>
      <w:bookmarkStart w:id="6029" w:name="_Toc164928654"/>
      <w:bookmarkStart w:id="6030" w:name="_Toc168550517"/>
      <w:bookmarkStart w:id="6031" w:name="_Toc170118588"/>
      <w:r w:rsidRPr="00D3062E">
        <w:t>6.14.1</w:t>
      </w:r>
      <w:r w:rsidRPr="00D3062E">
        <w:tab/>
        <w:t>Introduction</w:t>
      </w:r>
      <w:bookmarkEnd w:id="6025"/>
      <w:bookmarkEnd w:id="6026"/>
      <w:bookmarkEnd w:id="6027"/>
      <w:bookmarkEnd w:id="6028"/>
      <w:bookmarkEnd w:id="6029"/>
      <w:bookmarkEnd w:id="6030"/>
      <w:bookmarkEnd w:id="603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032" w:name="_Toc157435041"/>
      <w:bookmarkStart w:id="6033" w:name="_Toc157436756"/>
      <w:bookmarkStart w:id="6034" w:name="_Toc157440596"/>
      <w:bookmarkStart w:id="6035" w:name="_Toc157435042"/>
      <w:bookmarkStart w:id="6036" w:name="_Toc157436757"/>
      <w:bookmarkStart w:id="6037" w:name="_Toc157440597"/>
      <w:r w:rsidRPr="00D3062E">
        <w:rPr>
          <w:rFonts w:ascii="Arial" w:hAnsi="Arial"/>
          <w:sz w:val="28"/>
        </w:rPr>
        <w:t>6.14.2</w:t>
      </w:r>
      <w:r w:rsidRPr="00D3062E">
        <w:rPr>
          <w:rFonts w:ascii="Arial" w:hAnsi="Arial"/>
          <w:sz w:val="28"/>
        </w:rPr>
        <w:tab/>
        <w:t>Usage of HTTP</w:t>
      </w:r>
      <w:bookmarkEnd w:id="6032"/>
      <w:bookmarkEnd w:id="6033"/>
      <w:bookmarkEnd w:id="603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038" w:name="_Toc160650341"/>
      <w:bookmarkStart w:id="6039" w:name="_Toc164928655"/>
      <w:bookmarkStart w:id="6040" w:name="_Toc168550518"/>
      <w:bookmarkStart w:id="6041" w:name="_Toc170118589"/>
      <w:r w:rsidRPr="00D3062E">
        <w:t>6.14.3</w:t>
      </w:r>
      <w:r w:rsidRPr="00D3062E">
        <w:tab/>
        <w:t>Resources</w:t>
      </w:r>
      <w:bookmarkEnd w:id="6035"/>
      <w:bookmarkEnd w:id="6036"/>
      <w:bookmarkEnd w:id="6037"/>
      <w:bookmarkEnd w:id="6038"/>
      <w:bookmarkEnd w:id="6039"/>
      <w:bookmarkEnd w:id="6040"/>
      <w:bookmarkEnd w:id="6041"/>
    </w:p>
    <w:p w14:paraId="55A18DC5" w14:textId="1B30E957" w:rsidR="00437C11" w:rsidRPr="00D3062E" w:rsidRDefault="00437C11" w:rsidP="00437C11">
      <w:pPr>
        <w:pStyle w:val="41"/>
      </w:pPr>
      <w:bookmarkStart w:id="6042" w:name="_Toc157435043"/>
      <w:bookmarkStart w:id="6043" w:name="_Toc157436758"/>
      <w:bookmarkStart w:id="6044" w:name="_Toc157440598"/>
      <w:bookmarkStart w:id="6045" w:name="_Toc160650342"/>
      <w:bookmarkStart w:id="6046" w:name="_Toc164928656"/>
      <w:bookmarkStart w:id="6047" w:name="_Toc168550519"/>
      <w:bookmarkStart w:id="6048" w:name="_Toc170118590"/>
      <w:r w:rsidRPr="00D3062E">
        <w:t>6.14.3.1</w:t>
      </w:r>
      <w:r w:rsidRPr="00D3062E">
        <w:tab/>
        <w:t>Overview</w:t>
      </w:r>
      <w:bookmarkEnd w:id="6042"/>
      <w:bookmarkEnd w:id="6043"/>
      <w:bookmarkEnd w:id="6044"/>
      <w:bookmarkEnd w:id="6045"/>
      <w:bookmarkEnd w:id="6046"/>
      <w:bookmarkEnd w:id="6047"/>
      <w:bookmarkEnd w:id="6048"/>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6.8pt;mso-width-percent:0;mso-height-percent:0;mso-width-percent:0;mso-height-percent:0" o:ole="">
            <v:imagedata r:id="rId163" o:title=""/>
          </v:shape>
          <o:OLEObject Type="Embed" ProgID="Visio.Drawing.15" ShapeID="_x0000_i1104" DrawAspect="Content" ObjectID="_1781925847"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049" w:name="_Toc157435044"/>
      <w:bookmarkStart w:id="6050" w:name="_Toc157436759"/>
      <w:bookmarkStart w:id="6051" w:name="_Toc157440599"/>
      <w:bookmarkStart w:id="6052" w:name="_Toc160650343"/>
      <w:bookmarkStart w:id="6053" w:name="_Toc164928657"/>
      <w:bookmarkStart w:id="6054" w:name="_Toc168550520"/>
      <w:bookmarkStart w:id="6055" w:name="_Toc17011859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049"/>
      <w:bookmarkEnd w:id="6050"/>
      <w:bookmarkEnd w:id="6051"/>
      <w:bookmarkEnd w:id="6052"/>
      <w:bookmarkEnd w:id="6053"/>
      <w:bookmarkEnd w:id="6054"/>
      <w:bookmarkEnd w:id="6055"/>
    </w:p>
    <w:p w14:paraId="14CD9EC4" w14:textId="77D5BF53" w:rsidR="00437C11" w:rsidRPr="00D3062E" w:rsidRDefault="00437C11" w:rsidP="00437C11">
      <w:pPr>
        <w:pStyle w:val="51"/>
      </w:pPr>
      <w:bookmarkStart w:id="6056" w:name="_Toc157435045"/>
      <w:bookmarkStart w:id="6057" w:name="_Toc157436760"/>
      <w:bookmarkStart w:id="6058" w:name="_Toc157440600"/>
      <w:bookmarkStart w:id="6059" w:name="_Toc160650344"/>
      <w:bookmarkStart w:id="6060" w:name="_Toc164928658"/>
      <w:bookmarkStart w:id="6061" w:name="_Toc168550521"/>
      <w:bookmarkStart w:id="6062" w:name="_Toc170118592"/>
      <w:r w:rsidRPr="00D3062E">
        <w:t>6.14.3.2.1</w:t>
      </w:r>
      <w:r w:rsidRPr="00D3062E">
        <w:tab/>
        <w:t>Description</w:t>
      </w:r>
      <w:bookmarkEnd w:id="6056"/>
      <w:bookmarkEnd w:id="6057"/>
      <w:bookmarkEnd w:id="6058"/>
      <w:bookmarkEnd w:id="6059"/>
      <w:bookmarkEnd w:id="6060"/>
      <w:bookmarkEnd w:id="6061"/>
      <w:bookmarkEnd w:id="606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063" w:name="_Toc157435046"/>
      <w:bookmarkStart w:id="6064" w:name="_Toc157436761"/>
      <w:bookmarkStart w:id="6065" w:name="_Toc157440601"/>
      <w:bookmarkStart w:id="6066" w:name="_Toc160650345"/>
      <w:bookmarkStart w:id="6067" w:name="_Toc164928659"/>
      <w:bookmarkStart w:id="6068" w:name="_Toc168550522"/>
      <w:bookmarkStart w:id="6069" w:name="_Toc170118593"/>
      <w:r w:rsidRPr="00D3062E">
        <w:t>6.14.3.2.2</w:t>
      </w:r>
      <w:r w:rsidRPr="00D3062E">
        <w:rPr>
          <w:lang w:eastAsia="zh-CN"/>
        </w:rPr>
        <w:tab/>
        <w:t>Resource Definition</w:t>
      </w:r>
      <w:bookmarkEnd w:id="6063"/>
      <w:bookmarkEnd w:id="6064"/>
      <w:bookmarkEnd w:id="6065"/>
      <w:bookmarkEnd w:id="6066"/>
      <w:bookmarkEnd w:id="6067"/>
      <w:bookmarkEnd w:id="6068"/>
      <w:bookmarkEnd w:id="6069"/>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070" w:name="_Toc157435047"/>
      <w:bookmarkStart w:id="6071" w:name="_Toc157436762"/>
      <w:bookmarkStart w:id="6072" w:name="_Toc157440602"/>
      <w:bookmarkStart w:id="6073" w:name="_Toc160650346"/>
      <w:bookmarkStart w:id="6074" w:name="_Toc164928660"/>
      <w:bookmarkStart w:id="6075" w:name="_Toc168550523"/>
      <w:bookmarkStart w:id="6076" w:name="_Toc170118594"/>
      <w:r w:rsidRPr="00D3062E">
        <w:rPr>
          <w:lang w:eastAsia="zh-CN"/>
        </w:rPr>
        <w:t>6.14.3.2.3</w:t>
      </w:r>
      <w:r w:rsidRPr="00D3062E">
        <w:rPr>
          <w:lang w:eastAsia="zh-CN"/>
        </w:rPr>
        <w:tab/>
        <w:t>Resource Standard Methods</w:t>
      </w:r>
      <w:bookmarkEnd w:id="6070"/>
      <w:bookmarkEnd w:id="6071"/>
      <w:bookmarkEnd w:id="6072"/>
      <w:bookmarkEnd w:id="6073"/>
      <w:bookmarkEnd w:id="6074"/>
      <w:bookmarkEnd w:id="6075"/>
      <w:bookmarkEnd w:id="6076"/>
    </w:p>
    <w:p w14:paraId="61D241E1" w14:textId="6E922079" w:rsidR="00437C11" w:rsidRPr="00D3062E" w:rsidRDefault="00437C11" w:rsidP="00B13605">
      <w:pPr>
        <w:pStyle w:val="6"/>
      </w:pPr>
      <w:bookmarkStart w:id="6077" w:name="_Toc157435048"/>
      <w:bookmarkStart w:id="6078" w:name="_Toc157436763"/>
      <w:bookmarkStart w:id="6079" w:name="_Toc157440603"/>
      <w:bookmarkStart w:id="6080" w:name="_Toc160650347"/>
      <w:bookmarkStart w:id="6081" w:name="_Toc164928661"/>
      <w:bookmarkStart w:id="6082" w:name="_Toc168550524"/>
      <w:bookmarkStart w:id="6083" w:name="_Toc170118595"/>
      <w:r w:rsidRPr="00D3062E">
        <w:t>6.14.3.2.3.1</w:t>
      </w:r>
      <w:r w:rsidRPr="00D3062E">
        <w:tab/>
        <w:t>POST</w:t>
      </w:r>
      <w:bookmarkEnd w:id="6077"/>
      <w:bookmarkEnd w:id="6078"/>
      <w:bookmarkEnd w:id="6079"/>
      <w:bookmarkEnd w:id="6080"/>
      <w:bookmarkEnd w:id="6081"/>
      <w:bookmarkEnd w:id="6082"/>
      <w:bookmarkEnd w:id="6083"/>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084" w:name="_Toc157435049"/>
      <w:bookmarkStart w:id="6085" w:name="_Toc157436764"/>
      <w:bookmarkStart w:id="6086" w:name="_Toc157440604"/>
      <w:bookmarkStart w:id="6087" w:name="_Toc160650348"/>
      <w:bookmarkStart w:id="6088" w:name="_Toc164928662"/>
      <w:bookmarkStart w:id="6089" w:name="_Toc168550525"/>
      <w:bookmarkStart w:id="6090" w:name="_Toc170118596"/>
      <w:r w:rsidRPr="00D3062E">
        <w:rPr>
          <w:lang w:eastAsia="zh-CN"/>
        </w:rPr>
        <w:t>6.14.3.2.4</w:t>
      </w:r>
      <w:r w:rsidRPr="00D3062E">
        <w:rPr>
          <w:lang w:eastAsia="zh-CN"/>
        </w:rPr>
        <w:tab/>
        <w:t>Resource Custom Operations</w:t>
      </w:r>
      <w:bookmarkEnd w:id="6084"/>
      <w:bookmarkEnd w:id="6085"/>
      <w:bookmarkEnd w:id="6086"/>
      <w:bookmarkEnd w:id="6087"/>
      <w:bookmarkEnd w:id="6088"/>
      <w:bookmarkEnd w:id="6089"/>
      <w:bookmarkEnd w:id="609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091" w:name="_Toc157435050"/>
      <w:bookmarkStart w:id="6092" w:name="_Toc157436765"/>
      <w:bookmarkStart w:id="6093" w:name="_Toc157440605"/>
      <w:bookmarkStart w:id="6094" w:name="_Toc160650349"/>
      <w:bookmarkStart w:id="6095" w:name="_Toc164928663"/>
      <w:bookmarkStart w:id="6096" w:name="_Toc168550526"/>
      <w:bookmarkStart w:id="6097" w:name="_Toc170118597"/>
      <w:r w:rsidRPr="00D3062E">
        <w:t>6.14.3.3</w:t>
      </w:r>
      <w:r w:rsidRPr="00D3062E">
        <w:tab/>
        <w:t xml:space="preserve">Resource: Individual </w:t>
      </w:r>
      <w:r w:rsidRPr="00D3062E">
        <w:rPr>
          <w:lang w:eastAsia="fr-FR"/>
        </w:rPr>
        <w:t xml:space="preserve">Network Slice Fault Diagnosis </w:t>
      </w:r>
      <w:r w:rsidRPr="00D3062E">
        <w:t>Subscription</w:t>
      </w:r>
      <w:bookmarkEnd w:id="6091"/>
      <w:bookmarkEnd w:id="6092"/>
      <w:bookmarkEnd w:id="6093"/>
      <w:bookmarkEnd w:id="6094"/>
      <w:bookmarkEnd w:id="6095"/>
      <w:bookmarkEnd w:id="6096"/>
      <w:bookmarkEnd w:id="6097"/>
    </w:p>
    <w:p w14:paraId="645CEB96" w14:textId="445E40AA" w:rsidR="00437C11" w:rsidRPr="00D3062E" w:rsidRDefault="00437C11" w:rsidP="00437C11">
      <w:pPr>
        <w:pStyle w:val="51"/>
        <w:rPr>
          <w:lang w:eastAsia="zh-CN"/>
        </w:rPr>
      </w:pPr>
      <w:bookmarkStart w:id="6098" w:name="_Toc157435051"/>
      <w:bookmarkStart w:id="6099" w:name="_Toc157436766"/>
      <w:bookmarkStart w:id="6100" w:name="_Toc157440606"/>
      <w:bookmarkStart w:id="6101" w:name="_Toc160650350"/>
      <w:bookmarkStart w:id="6102" w:name="_Toc164928664"/>
      <w:bookmarkStart w:id="6103" w:name="_Toc168550527"/>
      <w:bookmarkStart w:id="6104" w:name="_Toc170118598"/>
      <w:r w:rsidRPr="00D3062E">
        <w:t>6.14.3.3</w:t>
      </w:r>
      <w:r w:rsidRPr="00D3062E">
        <w:rPr>
          <w:lang w:eastAsia="zh-CN"/>
        </w:rPr>
        <w:t>.1</w:t>
      </w:r>
      <w:r w:rsidRPr="00D3062E">
        <w:rPr>
          <w:lang w:eastAsia="zh-CN"/>
        </w:rPr>
        <w:tab/>
        <w:t>Description</w:t>
      </w:r>
      <w:bookmarkEnd w:id="6098"/>
      <w:bookmarkEnd w:id="6099"/>
      <w:bookmarkEnd w:id="6100"/>
      <w:bookmarkEnd w:id="6101"/>
      <w:bookmarkEnd w:id="6102"/>
      <w:bookmarkEnd w:id="6103"/>
      <w:bookmarkEnd w:id="610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105" w:name="_Toc157435052"/>
      <w:bookmarkStart w:id="6106" w:name="_Toc157436767"/>
      <w:bookmarkStart w:id="6107" w:name="_Toc157440607"/>
      <w:bookmarkStart w:id="6108" w:name="_Toc160650351"/>
      <w:bookmarkStart w:id="6109" w:name="_Toc164928665"/>
      <w:bookmarkStart w:id="6110" w:name="_Toc168550528"/>
      <w:bookmarkStart w:id="6111" w:name="_Toc170118599"/>
      <w:r w:rsidRPr="00D3062E">
        <w:t>6.14.3.3</w:t>
      </w:r>
      <w:r w:rsidRPr="00D3062E">
        <w:rPr>
          <w:lang w:eastAsia="zh-CN"/>
        </w:rPr>
        <w:t>.2</w:t>
      </w:r>
      <w:r w:rsidRPr="00D3062E">
        <w:rPr>
          <w:lang w:eastAsia="zh-CN"/>
        </w:rPr>
        <w:tab/>
        <w:t>Resource Definition</w:t>
      </w:r>
      <w:bookmarkEnd w:id="6105"/>
      <w:bookmarkEnd w:id="6106"/>
      <w:bookmarkEnd w:id="6107"/>
      <w:bookmarkEnd w:id="6108"/>
      <w:bookmarkEnd w:id="6109"/>
      <w:bookmarkEnd w:id="6110"/>
      <w:bookmarkEnd w:id="6111"/>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112" w:name="_Toc157435053"/>
      <w:bookmarkStart w:id="6113" w:name="_Toc157436768"/>
      <w:bookmarkStart w:id="6114" w:name="_Toc157440608"/>
      <w:bookmarkStart w:id="6115" w:name="_Toc160650352"/>
      <w:bookmarkStart w:id="6116" w:name="_Toc164928666"/>
      <w:bookmarkStart w:id="6117" w:name="_Toc168550529"/>
      <w:bookmarkStart w:id="6118" w:name="_Toc170118600"/>
      <w:r w:rsidRPr="00D3062E">
        <w:t>6.14.3.3</w:t>
      </w:r>
      <w:r w:rsidRPr="00D3062E">
        <w:rPr>
          <w:lang w:eastAsia="zh-CN"/>
        </w:rPr>
        <w:t>.3</w:t>
      </w:r>
      <w:r w:rsidRPr="00D3062E">
        <w:rPr>
          <w:lang w:eastAsia="zh-CN"/>
        </w:rPr>
        <w:tab/>
        <w:t>Resource Standard Methods</w:t>
      </w:r>
      <w:bookmarkEnd w:id="6112"/>
      <w:bookmarkEnd w:id="6113"/>
      <w:bookmarkEnd w:id="6114"/>
      <w:bookmarkEnd w:id="6115"/>
      <w:bookmarkEnd w:id="6116"/>
      <w:bookmarkEnd w:id="6117"/>
      <w:bookmarkEnd w:id="6118"/>
    </w:p>
    <w:p w14:paraId="21F687F0" w14:textId="1C4F39F0" w:rsidR="00437C11" w:rsidRPr="00D3062E" w:rsidRDefault="00437C11" w:rsidP="000B7712">
      <w:pPr>
        <w:pStyle w:val="6"/>
      </w:pPr>
      <w:bookmarkStart w:id="6119" w:name="_Toc157435054"/>
      <w:bookmarkStart w:id="6120" w:name="_Toc157436769"/>
      <w:bookmarkStart w:id="6121" w:name="_Toc157440609"/>
      <w:bookmarkStart w:id="6122" w:name="_Toc160650353"/>
      <w:bookmarkStart w:id="6123" w:name="_Toc164928667"/>
      <w:bookmarkStart w:id="6124" w:name="_Toc168550530"/>
      <w:bookmarkStart w:id="6125" w:name="_Toc170118601"/>
      <w:r w:rsidRPr="00D3062E">
        <w:t>6.14.3.3.3.1</w:t>
      </w:r>
      <w:r w:rsidRPr="00D3062E">
        <w:tab/>
        <w:t>GET</w:t>
      </w:r>
      <w:bookmarkEnd w:id="6119"/>
      <w:bookmarkEnd w:id="6120"/>
      <w:bookmarkEnd w:id="6121"/>
      <w:bookmarkEnd w:id="6122"/>
      <w:bookmarkEnd w:id="6123"/>
      <w:bookmarkEnd w:id="6124"/>
      <w:bookmarkEnd w:id="6125"/>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6126" w:name="_Toc157435055"/>
      <w:bookmarkStart w:id="6127" w:name="_Toc157436770"/>
      <w:bookmarkStart w:id="6128" w:name="_Toc157440610"/>
      <w:bookmarkStart w:id="6129" w:name="_Toc160650354"/>
      <w:bookmarkStart w:id="6130" w:name="_Toc164928668"/>
      <w:bookmarkStart w:id="6131" w:name="_Toc168550531"/>
      <w:bookmarkStart w:id="6132" w:name="_Toc170118602"/>
      <w:r w:rsidRPr="00D3062E">
        <w:t>6.14.3.3.3.2</w:t>
      </w:r>
      <w:r w:rsidRPr="00D3062E">
        <w:tab/>
        <w:t>PUT</w:t>
      </w:r>
      <w:bookmarkEnd w:id="6126"/>
      <w:bookmarkEnd w:id="6127"/>
      <w:bookmarkEnd w:id="6128"/>
      <w:bookmarkEnd w:id="6129"/>
      <w:bookmarkEnd w:id="6130"/>
      <w:bookmarkEnd w:id="6131"/>
      <w:bookmarkEnd w:id="613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6133" w:name="_Toc157435056"/>
      <w:bookmarkStart w:id="6134" w:name="_Toc157436771"/>
      <w:bookmarkStart w:id="6135" w:name="_Toc157440611"/>
      <w:bookmarkStart w:id="6136" w:name="_Toc160650355"/>
      <w:bookmarkStart w:id="6137" w:name="_Toc164928669"/>
      <w:bookmarkStart w:id="6138" w:name="_Toc168550532"/>
      <w:bookmarkStart w:id="6139" w:name="_Toc170118603"/>
      <w:r w:rsidRPr="00D3062E">
        <w:t>6.14.3.3.3.3</w:t>
      </w:r>
      <w:r w:rsidRPr="00D3062E">
        <w:tab/>
        <w:t>PATCH</w:t>
      </w:r>
      <w:bookmarkEnd w:id="6133"/>
      <w:bookmarkEnd w:id="6134"/>
      <w:bookmarkEnd w:id="6135"/>
      <w:bookmarkEnd w:id="6136"/>
      <w:bookmarkEnd w:id="6137"/>
      <w:bookmarkEnd w:id="6138"/>
      <w:bookmarkEnd w:id="6139"/>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6140" w:name="_Toc157435057"/>
      <w:bookmarkStart w:id="6141" w:name="_Toc157436772"/>
      <w:bookmarkStart w:id="6142" w:name="_Toc157440612"/>
      <w:bookmarkStart w:id="6143" w:name="_Toc160650356"/>
      <w:bookmarkStart w:id="6144" w:name="_Toc164928670"/>
      <w:bookmarkStart w:id="6145" w:name="_Toc168550533"/>
      <w:bookmarkStart w:id="6146" w:name="_Toc170118604"/>
      <w:r w:rsidRPr="00D3062E">
        <w:t>6.14.3.3.3.4</w:t>
      </w:r>
      <w:r w:rsidRPr="00D3062E">
        <w:tab/>
        <w:t>DELETE</w:t>
      </w:r>
      <w:bookmarkEnd w:id="6140"/>
      <w:bookmarkEnd w:id="6141"/>
      <w:bookmarkEnd w:id="6142"/>
      <w:bookmarkEnd w:id="6143"/>
      <w:bookmarkEnd w:id="6144"/>
      <w:bookmarkEnd w:id="6145"/>
      <w:bookmarkEnd w:id="6146"/>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6147" w:name="_Toc157435058"/>
      <w:bookmarkStart w:id="6148" w:name="_Toc157436773"/>
      <w:bookmarkStart w:id="6149" w:name="_Toc157440613"/>
      <w:bookmarkStart w:id="6150" w:name="_Toc160650357"/>
      <w:bookmarkStart w:id="6151" w:name="_Toc164928671"/>
      <w:bookmarkStart w:id="6152" w:name="_Toc168550534"/>
      <w:bookmarkStart w:id="6153" w:name="_Toc170118605"/>
      <w:r w:rsidRPr="00D3062E">
        <w:t>6.14.3.3</w:t>
      </w:r>
      <w:r w:rsidRPr="00D3062E">
        <w:rPr>
          <w:lang w:eastAsia="zh-CN"/>
        </w:rPr>
        <w:t>.4</w:t>
      </w:r>
      <w:r w:rsidRPr="00D3062E">
        <w:rPr>
          <w:lang w:eastAsia="zh-CN"/>
        </w:rPr>
        <w:tab/>
        <w:t>Resource Custom Operations</w:t>
      </w:r>
      <w:bookmarkEnd w:id="6147"/>
      <w:bookmarkEnd w:id="6148"/>
      <w:bookmarkEnd w:id="6149"/>
      <w:bookmarkEnd w:id="6150"/>
      <w:bookmarkEnd w:id="6151"/>
      <w:bookmarkEnd w:id="6152"/>
      <w:bookmarkEnd w:id="6153"/>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6154" w:name="_Toc157435059"/>
      <w:bookmarkStart w:id="6155" w:name="_Toc157436774"/>
      <w:bookmarkStart w:id="6156" w:name="_Toc157440614"/>
      <w:bookmarkStart w:id="6157" w:name="_Toc160650358"/>
      <w:bookmarkStart w:id="6158" w:name="_Toc164928672"/>
      <w:bookmarkStart w:id="6159" w:name="_Toc168550535"/>
      <w:bookmarkStart w:id="6160" w:name="_Toc170118606"/>
      <w:r w:rsidRPr="00D3062E">
        <w:t>6.14.4</w:t>
      </w:r>
      <w:r w:rsidRPr="00D3062E">
        <w:tab/>
        <w:t>Custom Operations without associated resources</w:t>
      </w:r>
      <w:bookmarkEnd w:id="6154"/>
      <w:bookmarkEnd w:id="6155"/>
      <w:bookmarkEnd w:id="6156"/>
      <w:bookmarkEnd w:id="6157"/>
      <w:bookmarkEnd w:id="6158"/>
      <w:bookmarkEnd w:id="6159"/>
      <w:bookmarkEnd w:id="616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6161" w:name="_Toc157435060"/>
      <w:bookmarkStart w:id="6162" w:name="_Toc157436775"/>
      <w:bookmarkStart w:id="6163" w:name="_Toc157440615"/>
      <w:bookmarkStart w:id="6164" w:name="_Toc160650359"/>
      <w:bookmarkStart w:id="6165" w:name="_Toc164928673"/>
      <w:bookmarkStart w:id="6166" w:name="_Toc168550536"/>
      <w:bookmarkStart w:id="6167" w:name="_Toc170118607"/>
      <w:r w:rsidRPr="00D3062E">
        <w:t>6.14.5</w:t>
      </w:r>
      <w:r w:rsidRPr="00D3062E">
        <w:tab/>
        <w:t>Notifications</w:t>
      </w:r>
      <w:bookmarkEnd w:id="6161"/>
      <w:bookmarkEnd w:id="6162"/>
      <w:bookmarkEnd w:id="6163"/>
      <w:bookmarkEnd w:id="6164"/>
      <w:bookmarkEnd w:id="6165"/>
      <w:bookmarkEnd w:id="6166"/>
      <w:bookmarkEnd w:id="6167"/>
    </w:p>
    <w:p w14:paraId="7DD622DA" w14:textId="7C1D5675" w:rsidR="00437C11" w:rsidRPr="00D3062E" w:rsidRDefault="00437C11" w:rsidP="00437C11">
      <w:pPr>
        <w:pStyle w:val="41"/>
      </w:pPr>
      <w:bookmarkStart w:id="6168" w:name="_Toc157435061"/>
      <w:bookmarkStart w:id="6169" w:name="_Toc157436776"/>
      <w:bookmarkStart w:id="6170" w:name="_Toc157440616"/>
      <w:bookmarkStart w:id="6171" w:name="_Toc160650360"/>
      <w:bookmarkStart w:id="6172" w:name="_Toc164928674"/>
      <w:bookmarkStart w:id="6173" w:name="_Toc168550537"/>
      <w:bookmarkStart w:id="6174" w:name="_Toc170118608"/>
      <w:r w:rsidRPr="00D3062E">
        <w:t>6.14.5.1</w:t>
      </w:r>
      <w:r w:rsidRPr="00D3062E">
        <w:tab/>
        <w:t>General</w:t>
      </w:r>
      <w:bookmarkEnd w:id="6168"/>
      <w:bookmarkEnd w:id="6169"/>
      <w:bookmarkEnd w:id="6170"/>
      <w:bookmarkEnd w:id="6171"/>
      <w:bookmarkEnd w:id="6172"/>
      <w:bookmarkEnd w:id="6173"/>
      <w:bookmarkEnd w:id="6174"/>
    </w:p>
    <w:p w14:paraId="63F2BC42" w14:textId="77777777" w:rsidR="00B110B4" w:rsidRPr="00FC29E8" w:rsidRDefault="00B110B4" w:rsidP="00B110B4">
      <w:pPr>
        <w:rPr>
          <w:noProof/>
        </w:rPr>
      </w:pPr>
      <w:bookmarkStart w:id="6175" w:name="_Toc157435062"/>
      <w:bookmarkStart w:id="6176" w:name="_Toc157436777"/>
      <w:bookmarkStart w:id="6177" w:name="_Toc157440617"/>
      <w:bookmarkStart w:id="617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6179" w:name="_Toc164928675"/>
      <w:bookmarkStart w:id="6180" w:name="_Toc168550538"/>
      <w:bookmarkStart w:id="6181" w:name="_Toc17011860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6175"/>
      <w:bookmarkEnd w:id="6176"/>
      <w:bookmarkEnd w:id="6177"/>
      <w:bookmarkEnd w:id="6178"/>
      <w:bookmarkEnd w:id="6179"/>
      <w:bookmarkEnd w:id="6180"/>
      <w:bookmarkEnd w:id="6181"/>
    </w:p>
    <w:p w14:paraId="14DABEDD" w14:textId="652D0F4B" w:rsidR="00437C11" w:rsidRPr="00D3062E" w:rsidRDefault="00437C11" w:rsidP="00437C11">
      <w:pPr>
        <w:pStyle w:val="51"/>
        <w:rPr>
          <w:noProof/>
          <w:lang w:val="en-US"/>
        </w:rPr>
      </w:pPr>
      <w:bookmarkStart w:id="6182" w:name="_Toc157435063"/>
      <w:bookmarkStart w:id="6183" w:name="_Toc157436778"/>
      <w:bookmarkStart w:id="6184" w:name="_Toc157440618"/>
      <w:bookmarkStart w:id="6185" w:name="_Toc160650362"/>
      <w:bookmarkStart w:id="6186" w:name="_Toc164928676"/>
      <w:bookmarkStart w:id="6187" w:name="_Toc168550539"/>
      <w:bookmarkStart w:id="6188" w:name="_Toc170118610"/>
      <w:r w:rsidRPr="00D3062E">
        <w:t>6.14</w:t>
      </w:r>
      <w:r w:rsidRPr="00D3062E">
        <w:rPr>
          <w:lang w:val="en-US"/>
        </w:rPr>
        <w:t>.5.2</w:t>
      </w:r>
      <w:r w:rsidRPr="00D3062E">
        <w:rPr>
          <w:noProof/>
          <w:lang w:val="en-US"/>
        </w:rPr>
        <w:t>.1</w:t>
      </w:r>
      <w:r w:rsidRPr="00D3062E">
        <w:rPr>
          <w:noProof/>
          <w:lang w:val="en-US"/>
        </w:rPr>
        <w:tab/>
        <w:t>Description</w:t>
      </w:r>
      <w:bookmarkEnd w:id="6182"/>
      <w:bookmarkEnd w:id="6183"/>
      <w:bookmarkEnd w:id="6184"/>
      <w:bookmarkEnd w:id="6185"/>
      <w:bookmarkEnd w:id="6186"/>
      <w:bookmarkEnd w:id="6187"/>
      <w:bookmarkEnd w:id="6188"/>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6189" w:name="_Toc157435064"/>
      <w:bookmarkStart w:id="6190" w:name="_Toc157436779"/>
      <w:bookmarkStart w:id="6191" w:name="_Toc157440619"/>
      <w:bookmarkStart w:id="6192" w:name="_Toc160650363"/>
      <w:bookmarkStart w:id="6193" w:name="_Toc164928677"/>
      <w:bookmarkStart w:id="6194" w:name="_Toc168550540"/>
      <w:bookmarkStart w:id="6195" w:name="_Toc170118611"/>
      <w:r w:rsidRPr="00D3062E">
        <w:t>6.14.5.2</w:t>
      </w:r>
      <w:r w:rsidRPr="00D3062E">
        <w:rPr>
          <w:noProof/>
        </w:rPr>
        <w:t>.2</w:t>
      </w:r>
      <w:r w:rsidRPr="00D3062E">
        <w:rPr>
          <w:noProof/>
        </w:rPr>
        <w:tab/>
        <w:t>Target URI</w:t>
      </w:r>
      <w:bookmarkEnd w:id="6189"/>
      <w:bookmarkEnd w:id="6190"/>
      <w:bookmarkEnd w:id="6191"/>
      <w:bookmarkEnd w:id="6192"/>
      <w:bookmarkEnd w:id="6193"/>
      <w:bookmarkEnd w:id="6194"/>
      <w:bookmarkEnd w:id="6195"/>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6196" w:name="_Toc157435065"/>
      <w:bookmarkStart w:id="6197" w:name="_Toc157436780"/>
      <w:bookmarkStart w:id="6198" w:name="_Toc157440620"/>
      <w:bookmarkStart w:id="6199" w:name="_Toc160650364"/>
      <w:bookmarkStart w:id="6200" w:name="_Toc164928678"/>
      <w:bookmarkStart w:id="6201" w:name="_Toc168550541"/>
      <w:bookmarkStart w:id="6202" w:name="_Toc170118612"/>
      <w:r w:rsidRPr="00D3062E">
        <w:t>6.14.5.2</w:t>
      </w:r>
      <w:r w:rsidRPr="00D3062E">
        <w:rPr>
          <w:noProof/>
        </w:rPr>
        <w:t>.3</w:t>
      </w:r>
      <w:r w:rsidRPr="00D3062E">
        <w:rPr>
          <w:noProof/>
        </w:rPr>
        <w:tab/>
        <w:t>Standard Methods</w:t>
      </w:r>
      <w:bookmarkEnd w:id="6196"/>
      <w:bookmarkEnd w:id="6197"/>
      <w:bookmarkEnd w:id="6198"/>
      <w:bookmarkEnd w:id="6199"/>
      <w:bookmarkEnd w:id="6200"/>
      <w:bookmarkEnd w:id="6201"/>
      <w:bookmarkEnd w:id="6202"/>
    </w:p>
    <w:p w14:paraId="3538C503" w14:textId="419D9C6E" w:rsidR="00437C11" w:rsidRPr="00D3062E" w:rsidRDefault="00437C11" w:rsidP="000B7712">
      <w:pPr>
        <w:pStyle w:val="6"/>
      </w:pPr>
      <w:bookmarkStart w:id="6203" w:name="_Toc157435066"/>
      <w:bookmarkStart w:id="6204" w:name="_Toc157436781"/>
      <w:bookmarkStart w:id="6205" w:name="_Toc157440621"/>
      <w:bookmarkStart w:id="6206" w:name="_Toc160650365"/>
      <w:bookmarkStart w:id="6207" w:name="_Toc164928679"/>
      <w:bookmarkStart w:id="6208" w:name="_Toc168550542"/>
      <w:bookmarkStart w:id="6209" w:name="_Toc170118613"/>
      <w:r w:rsidRPr="00D3062E">
        <w:t>6.14.5.2.3.1</w:t>
      </w:r>
      <w:r w:rsidRPr="00D3062E">
        <w:tab/>
        <w:t>POST</w:t>
      </w:r>
      <w:bookmarkEnd w:id="6203"/>
      <w:bookmarkEnd w:id="6204"/>
      <w:bookmarkEnd w:id="6205"/>
      <w:bookmarkEnd w:id="6206"/>
      <w:bookmarkEnd w:id="6207"/>
      <w:bookmarkEnd w:id="6208"/>
      <w:bookmarkEnd w:id="62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6210" w:name="_Toc157435067"/>
      <w:bookmarkStart w:id="6211" w:name="_Toc157436782"/>
      <w:bookmarkStart w:id="6212" w:name="_Toc157440622"/>
      <w:bookmarkStart w:id="6213" w:name="_Toc160650366"/>
      <w:bookmarkStart w:id="6214" w:name="_Toc164928680"/>
      <w:bookmarkStart w:id="6215" w:name="_Toc168550543"/>
      <w:bookmarkStart w:id="6216" w:name="_Toc170118614"/>
      <w:r w:rsidRPr="00D3062E">
        <w:t>6.14.6</w:t>
      </w:r>
      <w:r w:rsidRPr="00D3062E">
        <w:tab/>
        <w:t>Data Model</w:t>
      </w:r>
      <w:bookmarkEnd w:id="6210"/>
      <w:bookmarkEnd w:id="6211"/>
      <w:bookmarkEnd w:id="6212"/>
      <w:bookmarkEnd w:id="6213"/>
      <w:bookmarkEnd w:id="6214"/>
      <w:bookmarkEnd w:id="6215"/>
      <w:bookmarkEnd w:id="6216"/>
    </w:p>
    <w:p w14:paraId="7405CDBC" w14:textId="77777777" w:rsidR="00D3062E" w:rsidRPr="00D3062E" w:rsidRDefault="00D3062E" w:rsidP="001A28AB">
      <w:pPr>
        <w:pStyle w:val="41"/>
        <w:rPr>
          <w:lang w:eastAsia="zh-CN"/>
        </w:rPr>
      </w:pPr>
      <w:bookmarkStart w:id="6217" w:name="_Toc157435068"/>
      <w:bookmarkStart w:id="6218" w:name="_Toc157436783"/>
      <w:bookmarkStart w:id="6219" w:name="_Toc157440623"/>
      <w:bookmarkStart w:id="6220" w:name="_Toc164928681"/>
      <w:bookmarkStart w:id="6221" w:name="_Toc168550544"/>
      <w:bookmarkStart w:id="6222" w:name="_Toc170118615"/>
      <w:bookmarkStart w:id="6223" w:name="_Toc157435069"/>
      <w:bookmarkStart w:id="6224" w:name="_Toc157436784"/>
      <w:bookmarkStart w:id="6225" w:name="_Toc157440624"/>
      <w:r w:rsidRPr="00D3062E">
        <w:t>6.14.6</w:t>
      </w:r>
      <w:r w:rsidRPr="00D3062E">
        <w:rPr>
          <w:lang w:eastAsia="zh-CN"/>
        </w:rPr>
        <w:t>.1</w:t>
      </w:r>
      <w:r w:rsidRPr="00D3062E">
        <w:rPr>
          <w:lang w:eastAsia="zh-CN"/>
        </w:rPr>
        <w:tab/>
        <w:t>General</w:t>
      </w:r>
      <w:bookmarkEnd w:id="6217"/>
      <w:bookmarkEnd w:id="6218"/>
      <w:bookmarkEnd w:id="6219"/>
      <w:bookmarkEnd w:id="6220"/>
      <w:bookmarkEnd w:id="6221"/>
      <w:bookmarkEnd w:id="6222"/>
    </w:p>
    <w:p w14:paraId="0D77ED9A" w14:textId="77777777" w:rsidR="00B110B4" w:rsidRPr="004C7856" w:rsidRDefault="00B110B4" w:rsidP="00B110B4">
      <w:pPr>
        <w:rPr>
          <w:lang w:eastAsia="zh-CN"/>
        </w:rPr>
      </w:pPr>
      <w:bookmarkStart w:id="6226"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6227" w:name="_Toc164928682"/>
      <w:bookmarkStart w:id="6228" w:name="_Toc168550545"/>
      <w:bookmarkStart w:id="6229" w:name="_Toc170118616"/>
      <w:r w:rsidRPr="00D3062E">
        <w:rPr>
          <w:lang w:eastAsia="zh-CN"/>
        </w:rPr>
        <w:t>6.14.6.2</w:t>
      </w:r>
      <w:r w:rsidRPr="00D3062E">
        <w:rPr>
          <w:lang w:eastAsia="zh-CN"/>
        </w:rPr>
        <w:tab/>
        <w:t>Structured data types</w:t>
      </w:r>
      <w:bookmarkEnd w:id="6223"/>
      <w:bookmarkEnd w:id="6224"/>
      <w:bookmarkEnd w:id="6225"/>
      <w:bookmarkEnd w:id="6226"/>
      <w:bookmarkEnd w:id="6227"/>
      <w:bookmarkEnd w:id="6228"/>
      <w:bookmarkEnd w:id="6229"/>
    </w:p>
    <w:p w14:paraId="4D7D3CA1" w14:textId="42C94A8D" w:rsidR="00437C11" w:rsidRPr="00D3062E" w:rsidRDefault="00437C11" w:rsidP="00437C11">
      <w:pPr>
        <w:pStyle w:val="51"/>
        <w:rPr>
          <w:lang w:eastAsia="zh-CN"/>
        </w:rPr>
      </w:pPr>
      <w:bookmarkStart w:id="6230" w:name="_Toc157435070"/>
      <w:bookmarkStart w:id="6231" w:name="_Toc157436785"/>
      <w:bookmarkStart w:id="6232" w:name="_Toc157440625"/>
      <w:bookmarkStart w:id="6233" w:name="_Toc160650368"/>
      <w:bookmarkStart w:id="6234" w:name="_Toc164928683"/>
      <w:bookmarkStart w:id="6235" w:name="_Toc168550546"/>
      <w:bookmarkStart w:id="6236" w:name="_Toc170118617"/>
      <w:r w:rsidRPr="00D3062E">
        <w:rPr>
          <w:lang w:eastAsia="zh-CN"/>
        </w:rPr>
        <w:t>6.14.6.2.1</w:t>
      </w:r>
      <w:r w:rsidRPr="00D3062E">
        <w:rPr>
          <w:lang w:eastAsia="zh-CN"/>
        </w:rPr>
        <w:tab/>
        <w:t>Introduction</w:t>
      </w:r>
      <w:bookmarkEnd w:id="6230"/>
      <w:bookmarkEnd w:id="6231"/>
      <w:bookmarkEnd w:id="6232"/>
      <w:bookmarkEnd w:id="6233"/>
      <w:bookmarkEnd w:id="6234"/>
      <w:bookmarkEnd w:id="6235"/>
      <w:bookmarkEnd w:id="623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6237" w:name="_Toc96843443"/>
      <w:bookmarkStart w:id="6238" w:name="_Toc96844418"/>
      <w:bookmarkStart w:id="6239" w:name="_Toc100739991"/>
      <w:bookmarkStart w:id="6240" w:name="_Toc129252564"/>
      <w:bookmarkStart w:id="6241" w:name="_Toc144024269"/>
      <w:bookmarkStart w:id="6242" w:name="_Toc148176982"/>
      <w:bookmarkStart w:id="6243" w:name="_Toc148359032"/>
      <w:bookmarkStart w:id="6244" w:name="_Toc157435071"/>
      <w:bookmarkStart w:id="6245" w:name="_Toc157436786"/>
      <w:bookmarkStart w:id="6246" w:name="_Toc157440626"/>
      <w:bookmarkStart w:id="6247" w:name="_Toc160650369"/>
      <w:bookmarkStart w:id="6248" w:name="_Toc164928684"/>
      <w:bookmarkStart w:id="6249" w:name="_Toc168550547"/>
      <w:bookmarkStart w:id="6250" w:name="_Toc170118618"/>
      <w:bookmarkStart w:id="6251" w:name="_Toc157435072"/>
      <w:bookmarkStart w:id="6252" w:name="_Toc157436787"/>
      <w:bookmarkStart w:id="6253" w:name="_Toc157440627"/>
      <w:bookmarkStart w:id="6254" w:name="_Toc144024272"/>
      <w:bookmarkStart w:id="6255" w:name="_Toc148176985"/>
      <w:bookmarkStart w:id="6256" w:name="_Toc148359035"/>
      <w:r w:rsidRPr="00D3062E">
        <w:t>6.14.6.2.2</w:t>
      </w:r>
      <w:r w:rsidRPr="00D3062E">
        <w:tab/>
        <w:t xml:space="preserve">Type: </w:t>
      </w:r>
      <w:bookmarkEnd w:id="6237"/>
      <w:bookmarkEnd w:id="6238"/>
      <w:bookmarkEnd w:id="6239"/>
      <w:bookmarkEnd w:id="6240"/>
      <w:bookmarkEnd w:id="6241"/>
      <w:bookmarkEnd w:id="6242"/>
      <w:bookmarkEnd w:id="6243"/>
      <w:r w:rsidRPr="00D3062E">
        <w:t>F</w:t>
      </w:r>
      <w:r w:rsidRPr="00D3062E">
        <w:rPr>
          <w:rFonts w:hint="eastAsia"/>
          <w:lang w:eastAsia="zh-CN"/>
        </w:rPr>
        <w:t>au</w:t>
      </w:r>
      <w:r w:rsidRPr="00D3062E">
        <w:rPr>
          <w:lang w:eastAsia="zh-CN"/>
        </w:rPr>
        <w:t>lt</w:t>
      </w:r>
      <w:r w:rsidRPr="00D3062E">
        <w:t>DiagSubsc</w:t>
      </w:r>
      <w:bookmarkEnd w:id="6244"/>
      <w:bookmarkEnd w:id="6245"/>
      <w:bookmarkEnd w:id="6246"/>
      <w:bookmarkEnd w:id="6247"/>
      <w:bookmarkEnd w:id="6248"/>
      <w:bookmarkEnd w:id="6249"/>
      <w:bookmarkEnd w:id="6250"/>
    </w:p>
    <w:p w14:paraId="22734B93" w14:textId="77777777" w:rsidR="00B110B4" w:rsidRPr="004C7856" w:rsidRDefault="00B110B4" w:rsidP="00B110B4">
      <w:pPr>
        <w:keepNext/>
        <w:keepLines/>
        <w:spacing w:before="60"/>
        <w:jc w:val="center"/>
        <w:rPr>
          <w:rFonts w:ascii="Arial" w:hAnsi="Arial"/>
          <w:b/>
        </w:rPr>
      </w:pPr>
      <w:bookmarkStart w:id="6257" w:name="_Toc160650370"/>
      <w:bookmarkStart w:id="6258" w:name="_Toc157435073"/>
      <w:bookmarkStart w:id="6259" w:name="_Toc157436788"/>
      <w:bookmarkStart w:id="6260" w:name="_Toc157440628"/>
      <w:bookmarkEnd w:id="6251"/>
      <w:bookmarkEnd w:id="6252"/>
      <w:bookmarkEnd w:id="625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6261" w:name="_Toc164928685"/>
      <w:bookmarkStart w:id="6262" w:name="_Toc168550548"/>
      <w:bookmarkStart w:id="6263" w:name="_Toc170118619"/>
      <w:r w:rsidRPr="00D3062E">
        <w:t>6.14.6.2.3</w:t>
      </w:r>
      <w:r w:rsidRPr="00D3062E">
        <w:tab/>
        <w:t>Type: F</w:t>
      </w:r>
      <w:r w:rsidRPr="00D3062E">
        <w:rPr>
          <w:rFonts w:hint="eastAsia"/>
          <w:lang w:eastAsia="zh-CN"/>
        </w:rPr>
        <w:t>au</w:t>
      </w:r>
      <w:r w:rsidRPr="00D3062E">
        <w:rPr>
          <w:lang w:eastAsia="zh-CN"/>
        </w:rPr>
        <w:t>lt</w:t>
      </w:r>
      <w:r w:rsidRPr="00D3062E">
        <w:t>DiagSubscPatch</w:t>
      </w:r>
      <w:bookmarkEnd w:id="6257"/>
      <w:bookmarkEnd w:id="6261"/>
      <w:bookmarkEnd w:id="6262"/>
      <w:bookmarkEnd w:id="6263"/>
    </w:p>
    <w:p w14:paraId="5168088E" w14:textId="77777777" w:rsidR="00B110B4" w:rsidRPr="004C7856" w:rsidRDefault="00B110B4" w:rsidP="00B110B4">
      <w:pPr>
        <w:keepNext/>
        <w:keepLines/>
        <w:spacing w:before="60"/>
        <w:jc w:val="center"/>
        <w:rPr>
          <w:rFonts w:ascii="Arial" w:hAnsi="Arial"/>
          <w:b/>
        </w:rPr>
      </w:pPr>
      <w:bookmarkStart w:id="6264"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6265" w:name="_Toc164928686"/>
      <w:bookmarkStart w:id="6266" w:name="_Toc168550549"/>
      <w:bookmarkStart w:id="6267" w:name="_Toc170118620"/>
      <w:r w:rsidRPr="00D3062E">
        <w:t>6.14.6.2.4</w:t>
      </w:r>
      <w:r w:rsidRPr="00D3062E">
        <w:tab/>
        <w:t xml:space="preserve">Type: </w:t>
      </w:r>
      <w:bookmarkEnd w:id="6254"/>
      <w:bookmarkEnd w:id="6255"/>
      <w:bookmarkEnd w:id="6256"/>
      <w:r w:rsidRPr="00D3062E">
        <w:t>F</w:t>
      </w:r>
      <w:r w:rsidRPr="00D3062E">
        <w:rPr>
          <w:rFonts w:hint="eastAsia"/>
          <w:lang w:eastAsia="zh-CN"/>
        </w:rPr>
        <w:t>au</w:t>
      </w:r>
      <w:r w:rsidRPr="00D3062E">
        <w:rPr>
          <w:lang w:eastAsia="zh-CN"/>
        </w:rPr>
        <w:t>lt</w:t>
      </w:r>
      <w:r w:rsidRPr="00D3062E">
        <w:t>DiagNotif</w:t>
      </w:r>
      <w:bookmarkEnd w:id="6258"/>
      <w:bookmarkEnd w:id="6259"/>
      <w:bookmarkEnd w:id="6260"/>
      <w:bookmarkEnd w:id="6264"/>
      <w:bookmarkEnd w:id="6265"/>
      <w:bookmarkEnd w:id="6266"/>
      <w:bookmarkEnd w:id="6267"/>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6268" w:name="_Toc157435074"/>
      <w:bookmarkStart w:id="6269" w:name="_Toc157436789"/>
      <w:bookmarkStart w:id="6270" w:name="_Toc157440629"/>
      <w:bookmarkStart w:id="6271" w:name="_Toc160650372"/>
      <w:bookmarkStart w:id="6272" w:name="_Toc164928687"/>
      <w:bookmarkStart w:id="6273" w:name="_Toc168550550"/>
      <w:bookmarkStart w:id="6274" w:name="_Toc170118621"/>
      <w:r w:rsidRPr="00D3062E">
        <w:t>6.14.6.2.5</w:t>
      </w:r>
      <w:r w:rsidRPr="00D3062E">
        <w:tab/>
        <w:t>Type: FaultReportInfo</w:t>
      </w:r>
      <w:bookmarkEnd w:id="6268"/>
      <w:bookmarkEnd w:id="6269"/>
      <w:bookmarkEnd w:id="6270"/>
      <w:bookmarkEnd w:id="6271"/>
      <w:bookmarkEnd w:id="6272"/>
      <w:bookmarkEnd w:id="6273"/>
      <w:bookmarkEnd w:id="627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6275" w:name="_Toc157435075"/>
      <w:bookmarkStart w:id="6276" w:name="_Toc157436790"/>
      <w:bookmarkStart w:id="6277" w:name="_Toc157440630"/>
      <w:bookmarkStart w:id="6278" w:name="_Toc160650373"/>
      <w:bookmarkStart w:id="6279" w:name="_Toc164928688"/>
      <w:bookmarkStart w:id="6280" w:name="_Toc168550551"/>
      <w:bookmarkStart w:id="6281" w:name="_Toc170118622"/>
      <w:r w:rsidRPr="00D3062E">
        <w:t>6.14.6.2.6</w:t>
      </w:r>
      <w:r w:rsidRPr="00D3062E">
        <w:tab/>
        <w:t>Type: CorrelatedAlarm</w:t>
      </w:r>
      <w:bookmarkEnd w:id="6275"/>
      <w:bookmarkEnd w:id="6276"/>
      <w:bookmarkEnd w:id="6277"/>
      <w:bookmarkEnd w:id="6278"/>
      <w:bookmarkEnd w:id="6279"/>
      <w:bookmarkEnd w:id="6280"/>
      <w:bookmarkEnd w:id="6281"/>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6282" w:name="_Toc157435076"/>
      <w:bookmarkStart w:id="6283" w:name="_Toc157436791"/>
      <w:bookmarkStart w:id="6284" w:name="_Toc157440631"/>
      <w:bookmarkStart w:id="6285" w:name="_Toc160650374"/>
      <w:bookmarkStart w:id="6286" w:name="_Toc164928689"/>
      <w:bookmarkStart w:id="6287" w:name="_Toc168550552"/>
      <w:bookmarkStart w:id="6288" w:name="_Toc170118623"/>
      <w:r w:rsidRPr="00D3062E">
        <w:t>6.14</w:t>
      </w:r>
      <w:r w:rsidRPr="00D3062E">
        <w:rPr>
          <w:lang w:val="en-US"/>
        </w:rPr>
        <w:t>.6.3</w:t>
      </w:r>
      <w:r w:rsidRPr="00D3062E">
        <w:rPr>
          <w:lang w:val="en-US"/>
        </w:rPr>
        <w:tab/>
        <w:t>Simple data types and enumerations</w:t>
      </w:r>
      <w:bookmarkEnd w:id="6282"/>
      <w:bookmarkEnd w:id="6283"/>
      <w:bookmarkEnd w:id="6284"/>
      <w:bookmarkEnd w:id="6285"/>
      <w:bookmarkEnd w:id="6286"/>
      <w:bookmarkEnd w:id="6287"/>
      <w:bookmarkEnd w:id="6288"/>
    </w:p>
    <w:p w14:paraId="74F0F28A" w14:textId="25FED620" w:rsidR="00437C11" w:rsidRPr="00D3062E" w:rsidRDefault="00437C11" w:rsidP="00437C11">
      <w:pPr>
        <w:pStyle w:val="51"/>
      </w:pPr>
      <w:bookmarkStart w:id="6289" w:name="_Toc157435077"/>
      <w:bookmarkStart w:id="6290" w:name="_Toc157436792"/>
      <w:bookmarkStart w:id="6291" w:name="_Toc157440632"/>
      <w:bookmarkStart w:id="6292" w:name="_Toc160650375"/>
      <w:bookmarkStart w:id="6293" w:name="_Toc164928690"/>
      <w:bookmarkStart w:id="6294" w:name="_Toc168550553"/>
      <w:bookmarkStart w:id="6295" w:name="_Toc170118624"/>
      <w:r w:rsidRPr="00D3062E">
        <w:t>6.14.6.3.1</w:t>
      </w:r>
      <w:r w:rsidRPr="00D3062E">
        <w:tab/>
        <w:t>Introduction</w:t>
      </w:r>
      <w:bookmarkEnd w:id="6289"/>
      <w:bookmarkEnd w:id="6290"/>
      <w:bookmarkEnd w:id="6291"/>
      <w:bookmarkEnd w:id="6292"/>
      <w:bookmarkEnd w:id="6293"/>
      <w:bookmarkEnd w:id="6294"/>
      <w:bookmarkEnd w:id="629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6296" w:name="_Toc157435078"/>
      <w:bookmarkStart w:id="6297" w:name="_Toc157436793"/>
      <w:bookmarkStart w:id="6298" w:name="_Toc157440633"/>
      <w:bookmarkStart w:id="6299" w:name="_Toc160650376"/>
      <w:bookmarkStart w:id="6300" w:name="_Toc164928691"/>
      <w:bookmarkStart w:id="6301" w:name="_Toc168550554"/>
      <w:bookmarkStart w:id="6302" w:name="_Toc170118625"/>
      <w:r w:rsidRPr="00D3062E">
        <w:t>6.14.6.3.2</w:t>
      </w:r>
      <w:r w:rsidRPr="00D3062E">
        <w:tab/>
        <w:t>Simple data types</w:t>
      </w:r>
      <w:bookmarkEnd w:id="6296"/>
      <w:bookmarkEnd w:id="6297"/>
      <w:bookmarkEnd w:id="6298"/>
      <w:bookmarkEnd w:id="6299"/>
      <w:bookmarkEnd w:id="6300"/>
      <w:bookmarkEnd w:id="6301"/>
      <w:bookmarkEnd w:id="6302"/>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6303" w:name="_Toc144024185"/>
      <w:bookmarkStart w:id="6304" w:name="_Toc148176898"/>
      <w:bookmarkStart w:id="6305" w:name="_Toc151379277"/>
      <w:bookmarkStart w:id="6306" w:name="_Toc151445458"/>
      <w:bookmarkStart w:id="6307" w:name="_Toc151536616"/>
      <w:bookmarkStart w:id="6308" w:name="_Toc164928692"/>
      <w:bookmarkStart w:id="6309" w:name="_Toc168550555"/>
      <w:bookmarkStart w:id="6310" w:name="_Toc170118626"/>
      <w:r w:rsidRPr="00D3062E">
        <w:rPr>
          <w:noProof/>
          <w:lang w:eastAsia="zh-CN"/>
        </w:rPr>
        <w:t>6.14</w:t>
      </w:r>
      <w:r w:rsidRPr="00D3062E">
        <w:t>.6.3.3</w:t>
      </w:r>
      <w:r w:rsidRPr="00D3062E">
        <w:tab/>
        <w:t xml:space="preserve">Enumeration: </w:t>
      </w:r>
      <w:bookmarkEnd w:id="6303"/>
      <w:bookmarkEnd w:id="6304"/>
      <w:bookmarkEnd w:id="6305"/>
      <w:bookmarkEnd w:id="6306"/>
      <w:bookmarkEnd w:id="6307"/>
      <w:r w:rsidRPr="00D3062E">
        <w:t>AlarmType</w:t>
      </w:r>
      <w:bookmarkEnd w:id="6308"/>
      <w:bookmarkEnd w:id="6309"/>
      <w:bookmarkEnd w:id="631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6311" w:name="_Toc164928693"/>
      <w:bookmarkStart w:id="6312" w:name="_Toc168550556"/>
      <w:bookmarkStart w:id="6313" w:name="_Toc170118627"/>
      <w:r w:rsidRPr="00D3062E">
        <w:rPr>
          <w:noProof/>
          <w:lang w:eastAsia="zh-CN"/>
        </w:rPr>
        <w:t>6.14</w:t>
      </w:r>
      <w:r w:rsidRPr="00D3062E">
        <w:t>.6.3.4</w:t>
      </w:r>
      <w:r w:rsidRPr="00D3062E">
        <w:tab/>
        <w:t>Enumeration: Priority</w:t>
      </w:r>
      <w:bookmarkEnd w:id="6311"/>
      <w:bookmarkEnd w:id="6312"/>
      <w:bookmarkEnd w:id="6313"/>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6314" w:name="_Toc148176996"/>
      <w:bookmarkStart w:id="6315" w:name="_Toc148359046"/>
      <w:bookmarkStart w:id="6316" w:name="_Toc157435079"/>
      <w:bookmarkStart w:id="6317" w:name="_Toc157436794"/>
      <w:bookmarkStart w:id="6318" w:name="_Toc157440634"/>
      <w:bookmarkStart w:id="6319" w:name="_Toc160650377"/>
      <w:bookmarkStart w:id="6320" w:name="_Toc164928694"/>
      <w:bookmarkStart w:id="6321" w:name="_Toc168550557"/>
      <w:bookmarkStart w:id="6322" w:name="_Toc17011862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314"/>
      <w:bookmarkEnd w:id="6315"/>
      <w:bookmarkEnd w:id="6316"/>
      <w:bookmarkEnd w:id="6317"/>
      <w:bookmarkEnd w:id="6318"/>
      <w:bookmarkEnd w:id="6319"/>
      <w:bookmarkEnd w:id="6320"/>
      <w:bookmarkEnd w:id="6321"/>
      <w:bookmarkEnd w:id="632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6323" w:name="_Toc157435080"/>
      <w:bookmarkStart w:id="6324" w:name="_Toc157436795"/>
      <w:bookmarkStart w:id="6325" w:name="_Toc157440635"/>
      <w:bookmarkStart w:id="6326" w:name="_Toc160650378"/>
      <w:bookmarkStart w:id="6327" w:name="_Toc164928695"/>
      <w:bookmarkStart w:id="6328" w:name="_Toc168550558"/>
      <w:bookmarkStart w:id="6329" w:name="_Toc170118629"/>
      <w:r w:rsidRPr="00D3062E">
        <w:t>6.14.6.5</w:t>
      </w:r>
      <w:r w:rsidRPr="00D3062E">
        <w:tab/>
        <w:t>Binary data</w:t>
      </w:r>
      <w:bookmarkEnd w:id="6323"/>
      <w:bookmarkEnd w:id="6324"/>
      <w:bookmarkEnd w:id="6325"/>
      <w:bookmarkEnd w:id="6326"/>
      <w:bookmarkEnd w:id="6327"/>
      <w:bookmarkEnd w:id="6328"/>
      <w:bookmarkEnd w:id="6329"/>
    </w:p>
    <w:p w14:paraId="1FEE1072" w14:textId="349D6AC6" w:rsidR="00437C11" w:rsidRPr="00D3062E" w:rsidRDefault="00437C11" w:rsidP="00437C11">
      <w:pPr>
        <w:pStyle w:val="51"/>
      </w:pPr>
      <w:bookmarkStart w:id="6330" w:name="_Toc157435081"/>
      <w:bookmarkStart w:id="6331" w:name="_Toc157436796"/>
      <w:bookmarkStart w:id="6332" w:name="_Toc157440636"/>
      <w:bookmarkStart w:id="6333" w:name="_Toc160650379"/>
      <w:bookmarkStart w:id="6334" w:name="_Toc164928696"/>
      <w:bookmarkStart w:id="6335" w:name="_Toc168550559"/>
      <w:bookmarkStart w:id="6336" w:name="_Toc170118630"/>
      <w:r w:rsidRPr="00D3062E">
        <w:t>6.14.6.5.1</w:t>
      </w:r>
      <w:r w:rsidRPr="00D3062E">
        <w:tab/>
        <w:t>Binary Data Types</w:t>
      </w:r>
      <w:bookmarkEnd w:id="6330"/>
      <w:bookmarkEnd w:id="6331"/>
      <w:bookmarkEnd w:id="6332"/>
      <w:bookmarkEnd w:id="6333"/>
      <w:bookmarkEnd w:id="6334"/>
      <w:bookmarkEnd w:id="6335"/>
      <w:bookmarkEnd w:id="633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6337" w:name="_Toc85734359"/>
      <w:bookmarkStart w:id="6338" w:name="_Toc89431658"/>
      <w:bookmarkStart w:id="6339" w:name="_Toc97042470"/>
      <w:bookmarkStart w:id="6340" w:name="_Toc97045614"/>
      <w:bookmarkStart w:id="6341" w:name="_Toc97155359"/>
      <w:bookmarkStart w:id="6342" w:name="_Toc101521496"/>
      <w:bookmarkStart w:id="6343" w:name="_Toc120537608"/>
      <w:bookmarkStart w:id="6344" w:name="_Toc157435082"/>
      <w:bookmarkStart w:id="6345" w:name="_Toc157436797"/>
      <w:bookmarkStart w:id="6346" w:name="_Toc157440637"/>
      <w:bookmarkStart w:id="6347" w:name="_Toc160650380"/>
      <w:bookmarkStart w:id="6348" w:name="_Toc164928697"/>
      <w:bookmarkStart w:id="6349" w:name="_Toc168550560"/>
      <w:bookmarkStart w:id="6350" w:name="_Toc170118631"/>
      <w:r w:rsidRPr="00D3062E">
        <w:t>6.14.7</w:t>
      </w:r>
      <w:r w:rsidRPr="00D3062E">
        <w:tab/>
        <w:t>Error Handling</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88E5F80" w14:textId="53DD44FA" w:rsidR="00437C11" w:rsidRPr="00D3062E" w:rsidRDefault="00437C11" w:rsidP="00437C11">
      <w:pPr>
        <w:pStyle w:val="41"/>
      </w:pPr>
      <w:bookmarkStart w:id="6351" w:name="_Toc157435083"/>
      <w:bookmarkStart w:id="6352" w:name="_Toc157436798"/>
      <w:bookmarkStart w:id="6353" w:name="_Toc157440638"/>
      <w:bookmarkStart w:id="6354" w:name="_Toc160650381"/>
      <w:bookmarkStart w:id="6355" w:name="_Toc164928698"/>
      <w:bookmarkStart w:id="6356" w:name="_Toc168550561"/>
      <w:bookmarkStart w:id="6357" w:name="_Toc170118632"/>
      <w:r w:rsidRPr="00D3062E">
        <w:t>6.14.7.1</w:t>
      </w:r>
      <w:r w:rsidRPr="00D3062E">
        <w:tab/>
        <w:t>General</w:t>
      </w:r>
      <w:bookmarkEnd w:id="6351"/>
      <w:bookmarkEnd w:id="6352"/>
      <w:bookmarkEnd w:id="6353"/>
      <w:bookmarkEnd w:id="6354"/>
      <w:bookmarkEnd w:id="6355"/>
      <w:bookmarkEnd w:id="6356"/>
      <w:bookmarkEnd w:id="635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6358" w:name="_Toc157435084"/>
      <w:bookmarkStart w:id="6359" w:name="_Toc157436799"/>
      <w:bookmarkStart w:id="6360" w:name="_Toc157440639"/>
      <w:bookmarkStart w:id="6361" w:name="_Toc160650382"/>
      <w:bookmarkStart w:id="6362" w:name="_Toc164928699"/>
      <w:bookmarkStart w:id="6363" w:name="_Toc168550562"/>
      <w:bookmarkStart w:id="6364" w:name="_Toc170118633"/>
      <w:r w:rsidRPr="00D3062E">
        <w:t>6.14.7.2</w:t>
      </w:r>
      <w:r w:rsidRPr="00D3062E">
        <w:tab/>
        <w:t>Protocol Errors</w:t>
      </w:r>
      <w:bookmarkEnd w:id="6358"/>
      <w:bookmarkEnd w:id="6359"/>
      <w:bookmarkEnd w:id="6360"/>
      <w:bookmarkEnd w:id="6361"/>
      <w:bookmarkEnd w:id="6362"/>
      <w:bookmarkEnd w:id="6363"/>
      <w:bookmarkEnd w:id="6364"/>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6365" w:name="_Toc157435085"/>
      <w:bookmarkStart w:id="6366" w:name="_Toc157436800"/>
      <w:bookmarkStart w:id="6367" w:name="_Toc157440640"/>
      <w:bookmarkStart w:id="6368" w:name="_Toc160650383"/>
      <w:bookmarkStart w:id="6369" w:name="_Toc164928700"/>
      <w:bookmarkStart w:id="6370" w:name="_Toc168550563"/>
      <w:bookmarkStart w:id="6371" w:name="_Toc170118634"/>
      <w:r w:rsidRPr="00D3062E">
        <w:t>6.14.7.3</w:t>
      </w:r>
      <w:r w:rsidRPr="00D3062E">
        <w:tab/>
        <w:t>Application Errors</w:t>
      </w:r>
      <w:bookmarkEnd w:id="6365"/>
      <w:bookmarkEnd w:id="6366"/>
      <w:bookmarkEnd w:id="6367"/>
      <w:bookmarkEnd w:id="6368"/>
      <w:bookmarkEnd w:id="6369"/>
      <w:bookmarkEnd w:id="6370"/>
      <w:bookmarkEnd w:id="637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6372" w:name="_Toc67903564"/>
      <w:bookmarkStart w:id="6373" w:name="_Toc144311651"/>
      <w:bookmarkStart w:id="6374" w:name="_Toc157435086"/>
      <w:bookmarkStart w:id="6375" w:name="_Toc157436801"/>
      <w:bookmarkStart w:id="6376" w:name="_Toc157440641"/>
      <w:bookmarkStart w:id="6377" w:name="_Toc160650384"/>
      <w:bookmarkStart w:id="6378" w:name="_Toc164928701"/>
      <w:bookmarkStart w:id="6379" w:name="_Toc168550564"/>
      <w:bookmarkStart w:id="6380" w:name="_Toc170118635"/>
      <w:r w:rsidRPr="00D3062E">
        <w:t>6.14.8</w:t>
      </w:r>
      <w:r w:rsidRPr="00D3062E">
        <w:rPr>
          <w:lang w:eastAsia="zh-CN"/>
        </w:rPr>
        <w:tab/>
        <w:t>Feature negotiation</w:t>
      </w:r>
      <w:bookmarkEnd w:id="6372"/>
      <w:bookmarkEnd w:id="6373"/>
      <w:bookmarkEnd w:id="6374"/>
      <w:bookmarkEnd w:id="6375"/>
      <w:bookmarkEnd w:id="6376"/>
      <w:bookmarkEnd w:id="6377"/>
      <w:bookmarkEnd w:id="6378"/>
      <w:bookmarkEnd w:id="6379"/>
      <w:bookmarkEnd w:id="638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6381" w:name="_Toc157435087"/>
      <w:bookmarkStart w:id="6382" w:name="_Toc157436802"/>
      <w:bookmarkStart w:id="6383" w:name="_Toc157440642"/>
      <w:bookmarkStart w:id="6384" w:name="_Toc160650385"/>
      <w:bookmarkStart w:id="6385" w:name="_Toc164928702"/>
      <w:bookmarkStart w:id="6386" w:name="_Toc168550565"/>
      <w:bookmarkStart w:id="6387" w:name="_Toc170118636"/>
      <w:r w:rsidRPr="00D3062E">
        <w:t>6.14.9</w:t>
      </w:r>
      <w:r w:rsidRPr="00D3062E">
        <w:tab/>
        <w:t>Security</w:t>
      </w:r>
      <w:bookmarkEnd w:id="6381"/>
      <w:bookmarkEnd w:id="6382"/>
      <w:bookmarkEnd w:id="6383"/>
      <w:bookmarkEnd w:id="6384"/>
      <w:bookmarkEnd w:id="6385"/>
      <w:bookmarkEnd w:id="6386"/>
      <w:bookmarkEnd w:id="638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6388" w:name="_Toc160650386"/>
      <w:bookmarkStart w:id="6389" w:name="_Toc164928703"/>
      <w:bookmarkStart w:id="6390" w:name="_Toc168550566"/>
      <w:bookmarkStart w:id="6391" w:name="_Toc170118637"/>
      <w:bookmarkStart w:id="6392" w:name="_Toc157435088"/>
      <w:bookmarkStart w:id="6393" w:name="_Toc157436803"/>
      <w:bookmarkStart w:id="6394"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6388"/>
      <w:bookmarkEnd w:id="6389"/>
      <w:bookmarkEnd w:id="6390"/>
      <w:bookmarkEnd w:id="6391"/>
    </w:p>
    <w:p w14:paraId="51B24ABB" w14:textId="77777777" w:rsidR="00D3062E" w:rsidRPr="005F1307" w:rsidRDefault="00D3062E" w:rsidP="00D3062E">
      <w:pPr>
        <w:pStyle w:val="31"/>
      </w:pPr>
      <w:bookmarkStart w:id="6395" w:name="_Toc160650387"/>
      <w:bookmarkStart w:id="6396" w:name="_Toc164928704"/>
      <w:bookmarkStart w:id="6397" w:name="_Toc168550567"/>
      <w:bookmarkStart w:id="6398" w:name="_Toc170118638"/>
      <w:r w:rsidRPr="005F1307">
        <w:t>6.15.1</w:t>
      </w:r>
      <w:r w:rsidRPr="005F1307">
        <w:tab/>
        <w:t>Introduction</w:t>
      </w:r>
      <w:bookmarkEnd w:id="6395"/>
      <w:bookmarkEnd w:id="6396"/>
      <w:bookmarkEnd w:id="6397"/>
      <w:bookmarkEnd w:id="639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6399" w:name="_Toc160650388"/>
      <w:bookmarkStart w:id="6400" w:name="_Toc164928705"/>
      <w:bookmarkStart w:id="6401" w:name="_Toc168550568"/>
      <w:bookmarkStart w:id="6402" w:name="_Toc170118639"/>
      <w:r w:rsidRPr="005F1307">
        <w:t>6.15.2</w:t>
      </w:r>
      <w:r w:rsidRPr="005F1307">
        <w:tab/>
        <w:t>Usage of HTTP</w:t>
      </w:r>
      <w:bookmarkEnd w:id="6399"/>
      <w:bookmarkEnd w:id="6400"/>
      <w:bookmarkEnd w:id="6401"/>
      <w:bookmarkEnd w:id="6402"/>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6403" w:name="_Toc160650389"/>
      <w:bookmarkStart w:id="6404" w:name="_Toc164928706"/>
      <w:bookmarkStart w:id="6405" w:name="_Toc168550569"/>
      <w:bookmarkStart w:id="6406" w:name="_Toc170118640"/>
      <w:r w:rsidRPr="005F1307">
        <w:t>6.15.3</w:t>
      </w:r>
      <w:r w:rsidRPr="005F1307">
        <w:tab/>
        <w:t>Resources</w:t>
      </w:r>
      <w:bookmarkEnd w:id="6403"/>
      <w:bookmarkEnd w:id="6404"/>
      <w:bookmarkEnd w:id="6405"/>
      <w:bookmarkEnd w:id="6406"/>
    </w:p>
    <w:p w14:paraId="022BD44B" w14:textId="77777777" w:rsidR="00D3062E" w:rsidRPr="005F1307" w:rsidRDefault="00D3062E" w:rsidP="00D3062E">
      <w:pPr>
        <w:pStyle w:val="41"/>
      </w:pPr>
      <w:bookmarkStart w:id="6407" w:name="_Toc160650390"/>
      <w:bookmarkStart w:id="6408" w:name="_Toc164928707"/>
      <w:bookmarkStart w:id="6409" w:name="_Toc168550570"/>
      <w:bookmarkStart w:id="6410" w:name="_Toc170118641"/>
      <w:r w:rsidRPr="005F1307">
        <w:t>6.15.3.1</w:t>
      </w:r>
      <w:r w:rsidRPr="005F1307">
        <w:tab/>
        <w:t>Overview</w:t>
      </w:r>
      <w:bookmarkEnd w:id="6407"/>
      <w:bookmarkEnd w:id="6408"/>
      <w:bookmarkEnd w:id="6409"/>
      <w:bookmarkEnd w:id="6410"/>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6411"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8pt" o:ole="">
            <v:imagedata r:id="rId165" o:title=""/>
          </v:shape>
          <o:OLEObject Type="Embed" ProgID="Visio.Drawing.15" ShapeID="_x0000_i1105" DrawAspect="Content" ObjectID="_1781925848" r:id="rId166"/>
        </w:object>
      </w:r>
      <w:bookmarkEnd w:id="6411"/>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6412" w:name="_Toc160650391"/>
      <w:bookmarkStart w:id="6413" w:name="_Toc164928708"/>
      <w:bookmarkStart w:id="6414" w:name="_Toc168550571"/>
      <w:bookmarkStart w:id="6415" w:name="_Toc17011864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6412"/>
      <w:bookmarkEnd w:id="6413"/>
      <w:bookmarkEnd w:id="6414"/>
      <w:bookmarkEnd w:id="6415"/>
    </w:p>
    <w:p w14:paraId="25E20A59" w14:textId="77777777" w:rsidR="00D3062E" w:rsidRPr="005F1307" w:rsidRDefault="00D3062E" w:rsidP="00D3062E">
      <w:pPr>
        <w:pStyle w:val="51"/>
      </w:pPr>
      <w:bookmarkStart w:id="6416" w:name="_Toc160650392"/>
      <w:bookmarkStart w:id="6417" w:name="_Toc164928709"/>
      <w:bookmarkStart w:id="6418" w:name="_Toc168550572"/>
      <w:bookmarkStart w:id="6419" w:name="_Toc170118643"/>
      <w:r w:rsidRPr="005F1307">
        <w:t>6.15.3.2.1</w:t>
      </w:r>
      <w:r w:rsidRPr="005F1307">
        <w:tab/>
        <w:t>Description</w:t>
      </w:r>
      <w:bookmarkEnd w:id="6416"/>
      <w:bookmarkEnd w:id="6417"/>
      <w:bookmarkEnd w:id="6418"/>
      <w:bookmarkEnd w:id="6419"/>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6420" w:name="_Toc160650393"/>
      <w:bookmarkStart w:id="6421" w:name="_Toc164928710"/>
      <w:bookmarkStart w:id="6422" w:name="_Toc168550573"/>
      <w:bookmarkStart w:id="6423" w:name="_Toc170118644"/>
      <w:r w:rsidRPr="005F1307">
        <w:t>6.15.3.2.2</w:t>
      </w:r>
      <w:r w:rsidRPr="005F1307">
        <w:rPr>
          <w:lang w:eastAsia="zh-CN"/>
        </w:rPr>
        <w:tab/>
        <w:t>Resource Definition</w:t>
      </w:r>
      <w:bookmarkEnd w:id="6420"/>
      <w:bookmarkEnd w:id="6421"/>
      <w:bookmarkEnd w:id="6422"/>
      <w:bookmarkEnd w:id="642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6424" w:name="_Toc160650394"/>
      <w:bookmarkStart w:id="6425" w:name="_Toc164928711"/>
      <w:bookmarkStart w:id="6426" w:name="_Toc168550574"/>
      <w:bookmarkStart w:id="6427" w:name="_Toc170118645"/>
      <w:r w:rsidRPr="005F1307">
        <w:rPr>
          <w:lang w:eastAsia="zh-CN"/>
        </w:rPr>
        <w:t>6.15.3.2.3</w:t>
      </w:r>
      <w:r w:rsidRPr="005F1307">
        <w:rPr>
          <w:lang w:eastAsia="zh-CN"/>
        </w:rPr>
        <w:tab/>
        <w:t>Resource Standard Methods</w:t>
      </w:r>
      <w:bookmarkEnd w:id="6424"/>
      <w:bookmarkEnd w:id="6425"/>
      <w:bookmarkEnd w:id="6426"/>
      <w:bookmarkEnd w:id="6427"/>
    </w:p>
    <w:p w14:paraId="46FD160E" w14:textId="77777777" w:rsidR="00D3062E" w:rsidRPr="005F1307" w:rsidRDefault="00D3062E" w:rsidP="00D3062E">
      <w:pPr>
        <w:pStyle w:val="6"/>
        <w:rPr>
          <w:lang w:eastAsia="zh-CN"/>
        </w:rPr>
      </w:pPr>
      <w:bookmarkStart w:id="6428" w:name="_Toc160650395"/>
      <w:bookmarkStart w:id="6429" w:name="_Toc164928712"/>
      <w:bookmarkStart w:id="6430" w:name="_Toc168550575"/>
      <w:bookmarkStart w:id="6431" w:name="_Toc170118646"/>
      <w:r w:rsidRPr="005F1307">
        <w:rPr>
          <w:lang w:eastAsia="zh-CN"/>
        </w:rPr>
        <w:t>6.15.3.2.3.1</w:t>
      </w:r>
      <w:r w:rsidRPr="005F1307">
        <w:rPr>
          <w:lang w:eastAsia="zh-CN"/>
        </w:rPr>
        <w:tab/>
        <w:t>POST</w:t>
      </w:r>
      <w:bookmarkEnd w:id="6428"/>
      <w:bookmarkEnd w:id="6429"/>
      <w:bookmarkEnd w:id="6430"/>
      <w:bookmarkEnd w:id="643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6432" w:name="_Toc160650396"/>
      <w:bookmarkStart w:id="6433" w:name="_Toc164928713"/>
      <w:bookmarkStart w:id="6434" w:name="_Toc168550576"/>
      <w:bookmarkStart w:id="6435" w:name="_Toc170118647"/>
      <w:r w:rsidRPr="005F1307">
        <w:rPr>
          <w:lang w:eastAsia="zh-CN"/>
        </w:rPr>
        <w:t>6.15.3.2.4</w:t>
      </w:r>
      <w:r w:rsidRPr="005F1307">
        <w:rPr>
          <w:lang w:eastAsia="zh-CN"/>
        </w:rPr>
        <w:tab/>
        <w:t>Resource Custom Operations</w:t>
      </w:r>
      <w:bookmarkEnd w:id="6432"/>
      <w:bookmarkEnd w:id="6433"/>
      <w:bookmarkEnd w:id="6434"/>
      <w:bookmarkEnd w:id="6435"/>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6436" w:name="_Toc160650397"/>
      <w:bookmarkStart w:id="6437" w:name="_Toc164928714"/>
      <w:bookmarkStart w:id="6438" w:name="_Toc168550577"/>
      <w:bookmarkStart w:id="6439" w:name="_Toc17011864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6436"/>
      <w:bookmarkEnd w:id="6437"/>
      <w:bookmarkEnd w:id="6438"/>
      <w:bookmarkEnd w:id="6439"/>
    </w:p>
    <w:p w14:paraId="6D833B1A" w14:textId="77777777" w:rsidR="00D3062E" w:rsidRPr="005F1307" w:rsidRDefault="00D3062E" w:rsidP="00D3062E">
      <w:pPr>
        <w:pStyle w:val="51"/>
        <w:rPr>
          <w:lang w:eastAsia="zh-CN"/>
        </w:rPr>
      </w:pPr>
      <w:bookmarkStart w:id="6440" w:name="_Toc160650398"/>
      <w:bookmarkStart w:id="6441" w:name="_Toc164928715"/>
      <w:bookmarkStart w:id="6442" w:name="_Toc168550578"/>
      <w:bookmarkStart w:id="6443" w:name="_Toc170118649"/>
      <w:r w:rsidRPr="005F1307">
        <w:t>6.15.3.3</w:t>
      </w:r>
      <w:r w:rsidRPr="005F1307">
        <w:rPr>
          <w:lang w:eastAsia="zh-CN"/>
        </w:rPr>
        <w:t>.1</w:t>
      </w:r>
      <w:r w:rsidRPr="005F1307">
        <w:rPr>
          <w:lang w:eastAsia="zh-CN"/>
        </w:rPr>
        <w:tab/>
        <w:t>Description</w:t>
      </w:r>
      <w:bookmarkEnd w:id="6440"/>
      <w:bookmarkEnd w:id="6441"/>
      <w:bookmarkEnd w:id="6442"/>
      <w:bookmarkEnd w:id="6443"/>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6444" w:name="_Toc160650399"/>
      <w:bookmarkStart w:id="6445" w:name="_Toc164928716"/>
      <w:bookmarkStart w:id="6446" w:name="_Toc168550579"/>
      <w:bookmarkStart w:id="6447" w:name="_Toc170118650"/>
      <w:r w:rsidRPr="005F1307">
        <w:t>6.15.3.3</w:t>
      </w:r>
      <w:r w:rsidRPr="005F1307">
        <w:rPr>
          <w:lang w:eastAsia="zh-CN"/>
        </w:rPr>
        <w:t>.2</w:t>
      </w:r>
      <w:r w:rsidRPr="005F1307">
        <w:rPr>
          <w:lang w:eastAsia="zh-CN"/>
        </w:rPr>
        <w:tab/>
        <w:t>Resource Definition</w:t>
      </w:r>
      <w:bookmarkEnd w:id="6444"/>
      <w:bookmarkEnd w:id="6445"/>
      <w:bookmarkEnd w:id="6446"/>
      <w:bookmarkEnd w:id="644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6448" w:name="_Toc160650400"/>
      <w:bookmarkStart w:id="6449" w:name="_Toc164928717"/>
      <w:bookmarkStart w:id="6450" w:name="_Toc168550580"/>
      <w:bookmarkStart w:id="6451" w:name="_Toc170118651"/>
      <w:r w:rsidRPr="005F1307">
        <w:t>6.15.3.3</w:t>
      </w:r>
      <w:r w:rsidRPr="005F1307">
        <w:rPr>
          <w:lang w:eastAsia="zh-CN"/>
        </w:rPr>
        <w:t>.3</w:t>
      </w:r>
      <w:r w:rsidRPr="005F1307">
        <w:rPr>
          <w:lang w:eastAsia="zh-CN"/>
        </w:rPr>
        <w:tab/>
        <w:t>Resource Standard Methods</w:t>
      </w:r>
      <w:bookmarkEnd w:id="6448"/>
      <w:bookmarkEnd w:id="6449"/>
      <w:bookmarkEnd w:id="6450"/>
      <w:bookmarkEnd w:id="6451"/>
    </w:p>
    <w:p w14:paraId="11FF1839" w14:textId="77777777" w:rsidR="00D3062E" w:rsidRPr="005F1307" w:rsidRDefault="00D3062E" w:rsidP="00D3062E">
      <w:pPr>
        <w:pStyle w:val="6"/>
      </w:pPr>
      <w:bookmarkStart w:id="6452" w:name="_Toc160650401"/>
      <w:bookmarkStart w:id="6453" w:name="_Toc164928718"/>
      <w:bookmarkStart w:id="6454" w:name="_Toc168550581"/>
      <w:bookmarkStart w:id="6455" w:name="_Toc170118652"/>
      <w:r w:rsidRPr="005F1307">
        <w:t>6.15.3.3</w:t>
      </w:r>
      <w:r w:rsidRPr="005F1307">
        <w:rPr>
          <w:lang w:eastAsia="zh-CN"/>
        </w:rPr>
        <w:t>.3</w:t>
      </w:r>
      <w:r w:rsidRPr="005F1307">
        <w:t>.1</w:t>
      </w:r>
      <w:r w:rsidRPr="005F1307">
        <w:tab/>
        <w:t>GET</w:t>
      </w:r>
      <w:bookmarkEnd w:id="6452"/>
      <w:bookmarkEnd w:id="6453"/>
      <w:bookmarkEnd w:id="6454"/>
      <w:bookmarkEnd w:id="645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6456" w:name="_Toc160650402"/>
      <w:bookmarkStart w:id="6457" w:name="_Toc164928719"/>
      <w:bookmarkStart w:id="6458" w:name="_Toc168550582"/>
      <w:bookmarkStart w:id="6459" w:name="_Toc170118653"/>
      <w:r w:rsidRPr="005F1307">
        <w:rPr>
          <w:lang w:eastAsia="zh-CN"/>
        </w:rPr>
        <w:t>6.15.3.3.3</w:t>
      </w:r>
      <w:r w:rsidRPr="005F1307">
        <w:t>.2</w:t>
      </w:r>
      <w:r w:rsidRPr="005F1307">
        <w:rPr>
          <w:lang w:eastAsia="zh-CN"/>
        </w:rPr>
        <w:tab/>
        <w:t>PUT</w:t>
      </w:r>
      <w:bookmarkEnd w:id="6456"/>
      <w:bookmarkEnd w:id="6457"/>
      <w:bookmarkEnd w:id="6458"/>
      <w:bookmarkEnd w:id="6459"/>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6460"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6460"/>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6461" w:name="_Toc160650403"/>
      <w:bookmarkStart w:id="6462" w:name="_Toc164928720"/>
      <w:bookmarkStart w:id="6463" w:name="_Toc168550583"/>
      <w:bookmarkStart w:id="6464" w:name="_Toc170118654"/>
      <w:bookmarkStart w:id="6465" w:name="_Toc144024249"/>
      <w:r w:rsidRPr="005F1307">
        <w:t>6.15.3.3.3.3</w:t>
      </w:r>
      <w:r w:rsidRPr="005F1307">
        <w:tab/>
        <w:t>PATCH</w:t>
      </w:r>
      <w:bookmarkEnd w:id="6461"/>
      <w:bookmarkEnd w:id="6462"/>
      <w:bookmarkEnd w:id="6463"/>
      <w:bookmarkEnd w:id="646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6466" w:name="_Toc160650404"/>
      <w:bookmarkStart w:id="6467" w:name="_Toc164928721"/>
      <w:bookmarkStart w:id="6468" w:name="_Toc168550584"/>
      <w:bookmarkStart w:id="6469" w:name="_Toc170118655"/>
      <w:r w:rsidRPr="005F1307">
        <w:t>6.15.3.3.3.4</w:t>
      </w:r>
      <w:r w:rsidRPr="005F1307">
        <w:tab/>
        <w:t>DELETE</w:t>
      </w:r>
      <w:bookmarkEnd w:id="6465"/>
      <w:bookmarkEnd w:id="6466"/>
      <w:bookmarkEnd w:id="6467"/>
      <w:bookmarkEnd w:id="6468"/>
      <w:bookmarkEnd w:id="646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6470" w:name="_Toc160650405"/>
      <w:bookmarkStart w:id="6471" w:name="_Toc164928722"/>
      <w:bookmarkStart w:id="6472" w:name="_Toc168550585"/>
      <w:bookmarkStart w:id="6473" w:name="_Toc170118656"/>
      <w:r w:rsidRPr="005F1307">
        <w:t>6.15.3.3</w:t>
      </w:r>
      <w:r w:rsidRPr="005F1307">
        <w:rPr>
          <w:lang w:eastAsia="zh-CN"/>
        </w:rPr>
        <w:t>.4</w:t>
      </w:r>
      <w:r w:rsidRPr="005F1307">
        <w:rPr>
          <w:lang w:eastAsia="zh-CN"/>
        </w:rPr>
        <w:tab/>
        <w:t>Resource Custom Operations</w:t>
      </w:r>
      <w:bookmarkEnd w:id="6470"/>
      <w:bookmarkEnd w:id="6471"/>
      <w:bookmarkEnd w:id="6472"/>
      <w:bookmarkEnd w:id="647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6474" w:name="_Toc160650406"/>
      <w:bookmarkStart w:id="6475" w:name="_Toc164928723"/>
      <w:bookmarkStart w:id="6476" w:name="_Toc168550586"/>
      <w:bookmarkStart w:id="6477" w:name="_Toc170118657"/>
      <w:r w:rsidRPr="005F1307">
        <w:t>6.15.4</w:t>
      </w:r>
      <w:r w:rsidRPr="005F1307">
        <w:tab/>
        <w:t>Custom Operations without associated resources</w:t>
      </w:r>
      <w:bookmarkEnd w:id="6474"/>
      <w:bookmarkEnd w:id="6475"/>
      <w:bookmarkEnd w:id="6476"/>
      <w:bookmarkEnd w:id="6477"/>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6478" w:name="_Toc160650407"/>
      <w:bookmarkStart w:id="6479" w:name="_Toc164928724"/>
      <w:bookmarkStart w:id="6480" w:name="_Toc168550587"/>
      <w:bookmarkStart w:id="6481" w:name="_Toc170118658"/>
      <w:r w:rsidRPr="005F1307">
        <w:t>6.15.5</w:t>
      </w:r>
      <w:r w:rsidRPr="005F1307">
        <w:tab/>
        <w:t>Notifications</w:t>
      </w:r>
      <w:bookmarkEnd w:id="6478"/>
      <w:bookmarkEnd w:id="6479"/>
      <w:bookmarkEnd w:id="6480"/>
      <w:bookmarkEnd w:id="6481"/>
    </w:p>
    <w:p w14:paraId="1D9FE75C" w14:textId="77777777" w:rsidR="00D3062E" w:rsidRPr="005F1307" w:rsidRDefault="00D3062E" w:rsidP="00D3062E">
      <w:pPr>
        <w:pStyle w:val="41"/>
      </w:pPr>
      <w:bookmarkStart w:id="6482" w:name="_Toc160650408"/>
      <w:bookmarkStart w:id="6483" w:name="_Toc164928725"/>
      <w:bookmarkStart w:id="6484" w:name="_Toc168550588"/>
      <w:bookmarkStart w:id="6485" w:name="_Toc170118659"/>
      <w:r w:rsidRPr="005F1307">
        <w:t>6.15.5.1</w:t>
      </w:r>
      <w:r w:rsidRPr="005F1307">
        <w:tab/>
        <w:t>General</w:t>
      </w:r>
      <w:bookmarkEnd w:id="6482"/>
      <w:bookmarkEnd w:id="6483"/>
      <w:bookmarkEnd w:id="6484"/>
      <w:bookmarkEnd w:id="6485"/>
    </w:p>
    <w:p w14:paraId="61061036" w14:textId="77777777" w:rsidR="00B110B4" w:rsidRPr="00FC29E8" w:rsidRDefault="00B110B4" w:rsidP="00B110B4">
      <w:pPr>
        <w:rPr>
          <w:noProof/>
        </w:rPr>
      </w:pPr>
      <w:bookmarkStart w:id="6486"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6487" w:name="_Toc164928726"/>
      <w:bookmarkStart w:id="6488" w:name="_Toc168550589"/>
      <w:bookmarkStart w:id="6489" w:name="_Toc17011866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6486"/>
      <w:bookmarkEnd w:id="6487"/>
      <w:bookmarkEnd w:id="6488"/>
      <w:bookmarkEnd w:id="6489"/>
    </w:p>
    <w:p w14:paraId="08BD2135" w14:textId="77777777" w:rsidR="00D3062E" w:rsidRPr="005F1307" w:rsidRDefault="00D3062E" w:rsidP="00D3062E">
      <w:pPr>
        <w:pStyle w:val="51"/>
        <w:rPr>
          <w:noProof/>
          <w:lang w:val="en-US"/>
        </w:rPr>
      </w:pPr>
      <w:bookmarkStart w:id="6490" w:name="_Toc160650410"/>
      <w:bookmarkStart w:id="6491" w:name="_Toc164928727"/>
      <w:bookmarkStart w:id="6492" w:name="_Toc168550590"/>
      <w:bookmarkStart w:id="6493" w:name="_Toc170118661"/>
      <w:r w:rsidRPr="005F1307">
        <w:t>6.15</w:t>
      </w:r>
      <w:r w:rsidRPr="005F1307">
        <w:rPr>
          <w:lang w:val="en-US"/>
        </w:rPr>
        <w:t>.5.2</w:t>
      </w:r>
      <w:r w:rsidRPr="005F1307">
        <w:rPr>
          <w:noProof/>
          <w:lang w:val="en-US"/>
        </w:rPr>
        <w:t>.1</w:t>
      </w:r>
      <w:r w:rsidRPr="005F1307">
        <w:rPr>
          <w:noProof/>
          <w:lang w:val="en-US"/>
        </w:rPr>
        <w:tab/>
        <w:t>Description</w:t>
      </w:r>
      <w:bookmarkEnd w:id="6490"/>
      <w:bookmarkEnd w:id="6491"/>
      <w:bookmarkEnd w:id="6492"/>
      <w:bookmarkEnd w:id="6493"/>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6494" w:name="_Toc160650411"/>
      <w:bookmarkStart w:id="6495" w:name="_Toc164928728"/>
      <w:bookmarkStart w:id="6496" w:name="_Toc168550591"/>
      <w:bookmarkStart w:id="6497" w:name="_Toc170118662"/>
      <w:r w:rsidRPr="005F1307">
        <w:t>6.15.5.2</w:t>
      </w:r>
      <w:r w:rsidRPr="005F1307">
        <w:rPr>
          <w:noProof/>
        </w:rPr>
        <w:t>.2</w:t>
      </w:r>
      <w:r w:rsidRPr="005F1307">
        <w:rPr>
          <w:noProof/>
        </w:rPr>
        <w:tab/>
        <w:t>Target URI</w:t>
      </w:r>
      <w:bookmarkEnd w:id="6494"/>
      <w:bookmarkEnd w:id="6495"/>
      <w:bookmarkEnd w:id="6496"/>
      <w:bookmarkEnd w:id="6497"/>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6498" w:name="_Toc160650412"/>
      <w:bookmarkStart w:id="6499" w:name="_Toc164928729"/>
      <w:bookmarkStart w:id="6500" w:name="_Toc168550592"/>
      <w:bookmarkStart w:id="6501" w:name="_Toc170118663"/>
      <w:r w:rsidRPr="005F1307">
        <w:t>6.15.5.2</w:t>
      </w:r>
      <w:r w:rsidRPr="005F1307">
        <w:rPr>
          <w:noProof/>
        </w:rPr>
        <w:t>.3</w:t>
      </w:r>
      <w:r w:rsidRPr="005F1307">
        <w:rPr>
          <w:noProof/>
        </w:rPr>
        <w:tab/>
        <w:t>Standard Methods</w:t>
      </w:r>
      <w:bookmarkEnd w:id="6498"/>
      <w:bookmarkEnd w:id="6499"/>
      <w:bookmarkEnd w:id="6500"/>
      <w:bookmarkEnd w:id="6501"/>
    </w:p>
    <w:p w14:paraId="1473E1C7" w14:textId="77777777" w:rsidR="00D3062E" w:rsidRPr="005F1307" w:rsidRDefault="00D3062E" w:rsidP="00D3062E">
      <w:pPr>
        <w:pStyle w:val="6"/>
        <w:rPr>
          <w:noProof/>
        </w:rPr>
      </w:pPr>
      <w:bookmarkStart w:id="6502" w:name="_Toc160650413"/>
      <w:bookmarkStart w:id="6503" w:name="_Toc164928730"/>
      <w:bookmarkStart w:id="6504" w:name="_Toc168550593"/>
      <w:bookmarkStart w:id="6505" w:name="_Toc170118664"/>
      <w:r w:rsidRPr="005F1307">
        <w:t>6.15.5.2.3</w:t>
      </w:r>
      <w:r w:rsidRPr="005F1307">
        <w:rPr>
          <w:noProof/>
        </w:rPr>
        <w:t>.1</w:t>
      </w:r>
      <w:r w:rsidRPr="005F1307">
        <w:rPr>
          <w:noProof/>
        </w:rPr>
        <w:tab/>
        <w:t>POST</w:t>
      </w:r>
      <w:bookmarkEnd w:id="6502"/>
      <w:bookmarkEnd w:id="6503"/>
      <w:bookmarkEnd w:id="6504"/>
      <w:bookmarkEnd w:id="650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6506" w:name="_Toc160650414"/>
      <w:bookmarkStart w:id="6507" w:name="_Toc164928731"/>
      <w:bookmarkStart w:id="6508" w:name="_Toc168550594"/>
      <w:bookmarkStart w:id="6509" w:name="_Toc170118665"/>
      <w:r w:rsidRPr="005F1307">
        <w:t>6.15.6</w:t>
      </w:r>
      <w:r w:rsidRPr="005F1307">
        <w:tab/>
        <w:t>Data Model</w:t>
      </w:r>
      <w:bookmarkEnd w:id="6506"/>
      <w:bookmarkEnd w:id="6507"/>
      <w:bookmarkEnd w:id="6508"/>
      <w:bookmarkEnd w:id="6509"/>
    </w:p>
    <w:p w14:paraId="2B074455" w14:textId="77777777" w:rsidR="00D3062E" w:rsidRPr="005F1307" w:rsidRDefault="00D3062E" w:rsidP="00D3062E">
      <w:pPr>
        <w:pStyle w:val="41"/>
        <w:rPr>
          <w:lang w:eastAsia="zh-CN"/>
        </w:rPr>
      </w:pPr>
      <w:bookmarkStart w:id="6510" w:name="_Toc160650415"/>
      <w:bookmarkStart w:id="6511" w:name="_Toc164928732"/>
      <w:bookmarkStart w:id="6512" w:name="_Toc168550595"/>
      <w:bookmarkStart w:id="6513" w:name="_Toc170118666"/>
      <w:r w:rsidRPr="005F1307">
        <w:t>6.15.6</w:t>
      </w:r>
      <w:r w:rsidRPr="005F1307">
        <w:rPr>
          <w:lang w:eastAsia="zh-CN"/>
        </w:rPr>
        <w:t>.1</w:t>
      </w:r>
      <w:r w:rsidRPr="005F1307">
        <w:rPr>
          <w:lang w:eastAsia="zh-CN"/>
        </w:rPr>
        <w:tab/>
        <w:t>General</w:t>
      </w:r>
      <w:bookmarkEnd w:id="6510"/>
      <w:bookmarkEnd w:id="6511"/>
      <w:bookmarkEnd w:id="6512"/>
      <w:bookmarkEnd w:id="651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6514" w:name="_Toc160650416"/>
      <w:bookmarkStart w:id="6515" w:name="_Toc164928733"/>
      <w:bookmarkStart w:id="6516" w:name="_Toc168550596"/>
      <w:bookmarkStart w:id="6517" w:name="_Toc170118667"/>
      <w:r w:rsidRPr="005F1307">
        <w:rPr>
          <w:lang w:eastAsia="zh-CN"/>
        </w:rPr>
        <w:t>6.15.6.2</w:t>
      </w:r>
      <w:r w:rsidRPr="005F1307">
        <w:rPr>
          <w:lang w:eastAsia="zh-CN"/>
        </w:rPr>
        <w:tab/>
        <w:t>Structured data types</w:t>
      </w:r>
      <w:bookmarkEnd w:id="6514"/>
      <w:bookmarkEnd w:id="6515"/>
      <w:bookmarkEnd w:id="6516"/>
      <w:bookmarkEnd w:id="6517"/>
    </w:p>
    <w:p w14:paraId="4253DC01" w14:textId="77777777" w:rsidR="00D3062E" w:rsidRPr="005F1307" w:rsidRDefault="00D3062E" w:rsidP="00D3062E">
      <w:pPr>
        <w:pStyle w:val="51"/>
        <w:rPr>
          <w:lang w:eastAsia="zh-CN"/>
        </w:rPr>
      </w:pPr>
      <w:bookmarkStart w:id="6518" w:name="_Toc160650417"/>
      <w:bookmarkStart w:id="6519" w:name="_Toc164928734"/>
      <w:bookmarkStart w:id="6520" w:name="_Toc168550597"/>
      <w:bookmarkStart w:id="6521" w:name="_Toc170118668"/>
      <w:r w:rsidRPr="005F1307">
        <w:rPr>
          <w:lang w:eastAsia="zh-CN"/>
        </w:rPr>
        <w:t>6.15.6.2.1</w:t>
      </w:r>
      <w:r w:rsidRPr="005F1307">
        <w:rPr>
          <w:lang w:eastAsia="zh-CN"/>
        </w:rPr>
        <w:tab/>
        <w:t>Introduction</w:t>
      </w:r>
      <w:bookmarkEnd w:id="6518"/>
      <w:bookmarkEnd w:id="6519"/>
      <w:bookmarkEnd w:id="6520"/>
      <w:bookmarkEnd w:id="652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6522" w:name="_Toc160650418"/>
      <w:bookmarkStart w:id="6523" w:name="_Toc164928735"/>
      <w:bookmarkStart w:id="6524" w:name="_Toc168550598"/>
      <w:bookmarkStart w:id="6525" w:name="_Toc170118669"/>
      <w:r w:rsidRPr="005F1307">
        <w:t>6.15.6.2.2</w:t>
      </w:r>
      <w:r w:rsidRPr="005F1307">
        <w:tab/>
        <w:t>Type: SliceReqVerAlignSubsc</w:t>
      </w:r>
      <w:bookmarkEnd w:id="6522"/>
      <w:bookmarkEnd w:id="6523"/>
      <w:bookmarkEnd w:id="6524"/>
      <w:bookmarkEnd w:id="6525"/>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6526" w:name="_Toc160650419"/>
      <w:bookmarkStart w:id="6527" w:name="_Toc164928736"/>
      <w:bookmarkStart w:id="6528" w:name="_Toc168550599"/>
      <w:bookmarkStart w:id="6529" w:name="_Toc170118670"/>
      <w:r w:rsidRPr="005F1307">
        <w:t>6.15.6.2.3</w:t>
      </w:r>
      <w:r w:rsidRPr="005F1307">
        <w:tab/>
        <w:t>Type: SliceReqVerAlignSubscPatch</w:t>
      </w:r>
      <w:bookmarkEnd w:id="6526"/>
      <w:bookmarkEnd w:id="6527"/>
      <w:bookmarkEnd w:id="6528"/>
      <w:bookmarkEnd w:id="652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6530" w:name="_Toc160650420"/>
      <w:bookmarkStart w:id="6531" w:name="_Toc164928737"/>
      <w:bookmarkStart w:id="6532" w:name="_Toc168550600"/>
      <w:bookmarkStart w:id="6533" w:name="_Toc170118671"/>
      <w:r w:rsidRPr="005F1307">
        <w:t>6.15.6.2.4</w:t>
      </w:r>
      <w:r w:rsidRPr="005F1307">
        <w:tab/>
        <w:t>Type: SliceReqVerAlignNotif</w:t>
      </w:r>
      <w:bookmarkEnd w:id="6530"/>
      <w:bookmarkEnd w:id="6531"/>
      <w:bookmarkEnd w:id="6532"/>
      <w:bookmarkEnd w:id="6533"/>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6534" w:name="_Toc160650421"/>
      <w:bookmarkStart w:id="6535" w:name="_Toc164928738"/>
      <w:bookmarkStart w:id="6536" w:name="_Toc168550601"/>
      <w:bookmarkStart w:id="6537" w:name="_Toc170118672"/>
      <w:r w:rsidRPr="005F1307">
        <w:t>6.15</w:t>
      </w:r>
      <w:r w:rsidRPr="005F1307">
        <w:rPr>
          <w:lang w:val="en-US"/>
        </w:rPr>
        <w:t>.6.3</w:t>
      </w:r>
      <w:r w:rsidRPr="005F1307">
        <w:rPr>
          <w:lang w:val="en-US"/>
        </w:rPr>
        <w:tab/>
        <w:t>Simple data types and enumerations</w:t>
      </w:r>
      <w:bookmarkEnd w:id="6534"/>
      <w:bookmarkEnd w:id="6535"/>
      <w:bookmarkEnd w:id="6536"/>
      <w:bookmarkEnd w:id="6537"/>
    </w:p>
    <w:p w14:paraId="035C3B56" w14:textId="77777777" w:rsidR="00D3062E" w:rsidRPr="005F1307" w:rsidRDefault="00D3062E" w:rsidP="00D3062E">
      <w:pPr>
        <w:pStyle w:val="51"/>
      </w:pPr>
      <w:bookmarkStart w:id="6538" w:name="_Toc160650422"/>
      <w:bookmarkStart w:id="6539" w:name="_Toc164928739"/>
      <w:bookmarkStart w:id="6540" w:name="_Toc168550602"/>
      <w:bookmarkStart w:id="6541" w:name="_Toc170118673"/>
      <w:r w:rsidRPr="005F1307">
        <w:t>6.15.6.3.1</w:t>
      </w:r>
      <w:r w:rsidRPr="005F1307">
        <w:tab/>
        <w:t>Introduction</w:t>
      </w:r>
      <w:bookmarkEnd w:id="6538"/>
      <w:bookmarkEnd w:id="6539"/>
      <w:bookmarkEnd w:id="6540"/>
      <w:bookmarkEnd w:id="654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6542" w:name="_Toc160650423"/>
      <w:bookmarkStart w:id="6543" w:name="_Toc164928740"/>
      <w:bookmarkStart w:id="6544" w:name="_Toc168550603"/>
      <w:bookmarkStart w:id="6545" w:name="_Toc170118674"/>
      <w:r w:rsidRPr="005F1307">
        <w:t>6.15.6.3.2</w:t>
      </w:r>
      <w:r w:rsidRPr="005F1307">
        <w:tab/>
        <w:t>Simple data types</w:t>
      </w:r>
      <w:bookmarkEnd w:id="6542"/>
      <w:bookmarkEnd w:id="6543"/>
      <w:bookmarkEnd w:id="6544"/>
      <w:bookmarkEnd w:id="654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6546" w:name="_Toc160650424"/>
      <w:bookmarkStart w:id="6547" w:name="_Toc164928741"/>
      <w:bookmarkStart w:id="6548" w:name="_Toc168550604"/>
      <w:bookmarkStart w:id="6549" w:name="_Toc17011867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6546"/>
      <w:bookmarkEnd w:id="6547"/>
      <w:bookmarkEnd w:id="6548"/>
      <w:bookmarkEnd w:id="654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6550" w:name="_Toc160650425"/>
      <w:bookmarkStart w:id="6551" w:name="_Toc164928742"/>
      <w:bookmarkStart w:id="6552" w:name="_Toc168550605"/>
      <w:bookmarkStart w:id="6553" w:name="_Toc170118676"/>
      <w:r w:rsidRPr="005F1307">
        <w:t>6.15.6.5</w:t>
      </w:r>
      <w:r w:rsidRPr="005F1307">
        <w:tab/>
        <w:t>Binary data</w:t>
      </w:r>
      <w:bookmarkEnd w:id="6550"/>
      <w:bookmarkEnd w:id="6551"/>
      <w:bookmarkEnd w:id="6552"/>
      <w:bookmarkEnd w:id="6553"/>
    </w:p>
    <w:p w14:paraId="3B84A530" w14:textId="77777777" w:rsidR="00D3062E" w:rsidRPr="005F1307" w:rsidRDefault="00D3062E" w:rsidP="00D3062E">
      <w:pPr>
        <w:pStyle w:val="51"/>
      </w:pPr>
      <w:bookmarkStart w:id="6554" w:name="_Toc160650426"/>
      <w:bookmarkStart w:id="6555" w:name="_Toc164928743"/>
      <w:bookmarkStart w:id="6556" w:name="_Toc168550606"/>
      <w:bookmarkStart w:id="6557" w:name="_Toc170118677"/>
      <w:r w:rsidRPr="005F1307">
        <w:t>6.15.6.5.1</w:t>
      </w:r>
      <w:r w:rsidRPr="005F1307">
        <w:tab/>
        <w:t>Binary Data Types</w:t>
      </w:r>
      <w:bookmarkEnd w:id="6554"/>
      <w:bookmarkEnd w:id="6555"/>
      <w:bookmarkEnd w:id="6556"/>
      <w:bookmarkEnd w:id="6557"/>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6558" w:name="_Toc160650427"/>
      <w:bookmarkStart w:id="6559" w:name="_Toc164928744"/>
      <w:bookmarkStart w:id="6560" w:name="_Toc168550607"/>
      <w:bookmarkStart w:id="6561" w:name="_Toc170118678"/>
      <w:r w:rsidRPr="005F1307">
        <w:t>6.15.7</w:t>
      </w:r>
      <w:r w:rsidRPr="005F1307">
        <w:tab/>
        <w:t>Error Handling</w:t>
      </w:r>
      <w:bookmarkEnd w:id="6558"/>
      <w:bookmarkEnd w:id="6559"/>
      <w:bookmarkEnd w:id="6560"/>
      <w:bookmarkEnd w:id="6561"/>
    </w:p>
    <w:p w14:paraId="5F8ACD43" w14:textId="77777777" w:rsidR="00D3062E" w:rsidRPr="005F1307" w:rsidRDefault="00D3062E" w:rsidP="00D3062E">
      <w:pPr>
        <w:pStyle w:val="41"/>
      </w:pPr>
      <w:bookmarkStart w:id="6562" w:name="_Toc160650428"/>
      <w:bookmarkStart w:id="6563" w:name="_Toc164928745"/>
      <w:bookmarkStart w:id="6564" w:name="_Toc168550608"/>
      <w:bookmarkStart w:id="6565" w:name="_Toc170118679"/>
      <w:r w:rsidRPr="005F1307">
        <w:t>6.15.7.1</w:t>
      </w:r>
      <w:r w:rsidRPr="005F1307">
        <w:tab/>
        <w:t>General</w:t>
      </w:r>
      <w:bookmarkEnd w:id="6562"/>
      <w:bookmarkEnd w:id="6563"/>
      <w:bookmarkEnd w:id="6564"/>
      <w:bookmarkEnd w:id="6565"/>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6566" w:name="_Toc160650429"/>
      <w:bookmarkStart w:id="6567" w:name="_Toc164928746"/>
      <w:bookmarkStart w:id="6568" w:name="_Toc168550609"/>
      <w:bookmarkStart w:id="6569" w:name="_Toc170118680"/>
      <w:r w:rsidRPr="005F1307">
        <w:t>6.15.7.2</w:t>
      </w:r>
      <w:r w:rsidRPr="005F1307">
        <w:tab/>
        <w:t>Protocol Errors</w:t>
      </w:r>
      <w:bookmarkEnd w:id="6566"/>
      <w:bookmarkEnd w:id="6567"/>
      <w:bookmarkEnd w:id="6568"/>
      <w:bookmarkEnd w:id="656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6570" w:name="_Toc160650430"/>
      <w:bookmarkStart w:id="6571" w:name="_Toc164928747"/>
      <w:bookmarkStart w:id="6572" w:name="_Toc168550610"/>
      <w:bookmarkStart w:id="6573" w:name="_Toc170118681"/>
      <w:r w:rsidRPr="005F1307">
        <w:t>6.15.7.3</w:t>
      </w:r>
      <w:r w:rsidRPr="005F1307">
        <w:tab/>
        <w:t>Application Errors</w:t>
      </w:r>
      <w:bookmarkEnd w:id="6570"/>
      <w:bookmarkEnd w:id="6571"/>
      <w:bookmarkEnd w:id="6572"/>
      <w:bookmarkEnd w:id="6573"/>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6574" w:name="_Toc160650431"/>
      <w:bookmarkStart w:id="6575" w:name="_Toc164928748"/>
      <w:bookmarkStart w:id="6576" w:name="_Toc168550611"/>
      <w:bookmarkStart w:id="6577" w:name="_Toc170118682"/>
      <w:r w:rsidRPr="005F1307">
        <w:t>6.15.8</w:t>
      </w:r>
      <w:r w:rsidRPr="005F1307">
        <w:rPr>
          <w:lang w:eastAsia="zh-CN"/>
        </w:rPr>
        <w:tab/>
        <w:t>Feature negotiation</w:t>
      </w:r>
      <w:bookmarkEnd w:id="6574"/>
      <w:bookmarkEnd w:id="6575"/>
      <w:bookmarkEnd w:id="6576"/>
      <w:bookmarkEnd w:id="6577"/>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6578" w:name="_Toc160650432"/>
      <w:bookmarkStart w:id="6579" w:name="_Toc164928749"/>
      <w:bookmarkStart w:id="6580" w:name="_Toc168550612"/>
      <w:bookmarkStart w:id="6581" w:name="_Toc170118683"/>
      <w:r w:rsidRPr="005F1307">
        <w:t>6.15.9</w:t>
      </w:r>
      <w:r w:rsidRPr="005F1307">
        <w:tab/>
        <w:t>Security</w:t>
      </w:r>
      <w:bookmarkEnd w:id="6578"/>
      <w:bookmarkEnd w:id="6579"/>
      <w:bookmarkEnd w:id="6580"/>
      <w:bookmarkEnd w:id="658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6582" w:name="_Toc160650433"/>
      <w:bookmarkStart w:id="6583" w:name="_Toc164928750"/>
      <w:bookmarkStart w:id="6584" w:name="_Toc168550613"/>
      <w:bookmarkStart w:id="6585" w:name="_Toc170118684"/>
      <w:r w:rsidRPr="00D3062E">
        <w:rPr>
          <w:noProof/>
          <w:lang w:eastAsia="zh-CN"/>
        </w:rPr>
        <w:t>6.16</w:t>
      </w:r>
      <w:r w:rsidRPr="00D3062E">
        <w:tab/>
      </w:r>
      <w:r w:rsidRPr="00D3062E">
        <w:rPr>
          <w:lang w:val="en-US"/>
        </w:rPr>
        <w:t>NSCE_NSInfoDelivery</w:t>
      </w:r>
      <w:r w:rsidRPr="00D3062E">
        <w:t xml:space="preserve"> API</w:t>
      </w:r>
      <w:bookmarkEnd w:id="6392"/>
      <w:bookmarkEnd w:id="6393"/>
      <w:bookmarkEnd w:id="6394"/>
      <w:bookmarkEnd w:id="6582"/>
      <w:bookmarkEnd w:id="6583"/>
      <w:bookmarkEnd w:id="6584"/>
      <w:bookmarkEnd w:id="6585"/>
    </w:p>
    <w:p w14:paraId="63E27122" w14:textId="6F3A862D" w:rsidR="00091209" w:rsidRPr="00D3062E" w:rsidRDefault="00091209" w:rsidP="00091209">
      <w:pPr>
        <w:pStyle w:val="31"/>
      </w:pPr>
      <w:bookmarkStart w:id="6586" w:name="_Toc157435089"/>
      <w:bookmarkStart w:id="6587" w:name="_Toc157436804"/>
      <w:bookmarkStart w:id="6588" w:name="_Toc157440644"/>
      <w:bookmarkStart w:id="6589" w:name="_Toc160650434"/>
      <w:bookmarkStart w:id="6590" w:name="_Toc164928751"/>
      <w:bookmarkStart w:id="6591" w:name="_Toc168550614"/>
      <w:bookmarkStart w:id="6592" w:name="_Toc170118685"/>
      <w:r w:rsidRPr="00D3062E">
        <w:rPr>
          <w:noProof/>
          <w:lang w:eastAsia="zh-CN"/>
        </w:rPr>
        <w:t>6.16</w:t>
      </w:r>
      <w:r w:rsidRPr="00D3062E">
        <w:t>.1</w:t>
      </w:r>
      <w:r w:rsidRPr="00D3062E">
        <w:tab/>
        <w:t>Introduction</w:t>
      </w:r>
      <w:bookmarkEnd w:id="6586"/>
      <w:bookmarkEnd w:id="6587"/>
      <w:bookmarkEnd w:id="6588"/>
      <w:bookmarkEnd w:id="6589"/>
      <w:bookmarkEnd w:id="6590"/>
      <w:bookmarkEnd w:id="6591"/>
      <w:bookmarkEnd w:id="6592"/>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6593" w:name="_Toc157435090"/>
      <w:bookmarkStart w:id="6594" w:name="_Toc157436805"/>
      <w:bookmarkStart w:id="6595" w:name="_Toc157440645"/>
      <w:bookmarkStart w:id="6596" w:name="_Toc160650435"/>
      <w:bookmarkStart w:id="6597" w:name="_Toc164928752"/>
      <w:bookmarkStart w:id="6598" w:name="_Toc168550615"/>
      <w:bookmarkStart w:id="6599" w:name="_Toc170118686"/>
      <w:r w:rsidRPr="00D3062E">
        <w:rPr>
          <w:noProof/>
          <w:lang w:eastAsia="zh-CN"/>
        </w:rPr>
        <w:t>6.16</w:t>
      </w:r>
      <w:r w:rsidRPr="00D3062E">
        <w:t>.2</w:t>
      </w:r>
      <w:r w:rsidRPr="00D3062E">
        <w:tab/>
        <w:t>Usage of HTTP</w:t>
      </w:r>
      <w:bookmarkEnd w:id="6593"/>
      <w:bookmarkEnd w:id="6594"/>
      <w:bookmarkEnd w:id="6595"/>
      <w:bookmarkEnd w:id="6596"/>
      <w:bookmarkEnd w:id="6597"/>
      <w:bookmarkEnd w:id="6598"/>
      <w:bookmarkEnd w:id="659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6600" w:name="_Toc157435091"/>
      <w:bookmarkStart w:id="6601" w:name="_Toc157436806"/>
      <w:bookmarkStart w:id="6602" w:name="_Toc157440646"/>
      <w:bookmarkStart w:id="6603" w:name="_Toc160650436"/>
      <w:bookmarkStart w:id="6604" w:name="_Toc164928753"/>
      <w:bookmarkStart w:id="6605" w:name="_Toc168550616"/>
      <w:bookmarkStart w:id="6606" w:name="_Toc170118687"/>
      <w:r w:rsidRPr="00D3062E">
        <w:rPr>
          <w:noProof/>
          <w:lang w:eastAsia="zh-CN"/>
        </w:rPr>
        <w:t>6.16</w:t>
      </w:r>
      <w:r w:rsidRPr="00D3062E">
        <w:t>.3</w:t>
      </w:r>
      <w:r w:rsidRPr="00D3062E">
        <w:tab/>
        <w:t>Resources</w:t>
      </w:r>
      <w:bookmarkEnd w:id="6600"/>
      <w:bookmarkEnd w:id="6601"/>
      <w:bookmarkEnd w:id="6602"/>
      <w:bookmarkEnd w:id="6603"/>
      <w:bookmarkEnd w:id="6604"/>
      <w:bookmarkEnd w:id="6605"/>
      <w:bookmarkEnd w:id="6606"/>
    </w:p>
    <w:p w14:paraId="18367A58" w14:textId="488A7696" w:rsidR="00091209" w:rsidRPr="00D3062E" w:rsidRDefault="00091209" w:rsidP="00091209">
      <w:pPr>
        <w:pStyle w:val="41"/>
      </w:pPr>
      <w:bookmarkStart w:id="6607" w:name="_Toc157435092"/>
      <w:bookmarkStart w:id="6608" w:name="_Toc157436807"/>
      <w:bookmarkStart w:id="6609" w:name="_Toc157440647"/>
      <w:bookmarkStart w:id="6610" w:name="_Toc160650437"/>
      <w:bookmarkStart w:id="6611" w:name="_Toc164928754"/>
      <w:bookmarkStart w:id="6612" w:name="_Toc168550617"/>
      <w:bookmarkStart w:id="6613" w:name="_Toc170118688"/>
      <w:r w:rsidRPr="00D3062E">
        <w:rPr>
          <w:noProof/>
          <w:lang w:eastAsia="zh-CN"/>
        </w:rPr>
        <w:t>6.16</w:t>
      </w:r>
      <w:r w:rsidRPr="00D3062E">
        <w:t>.3.1</w:t>
      </w:r>
      <w:r w:rsidRPr="00D3062E">
        <w:tab/>
        <w:t>Overview</w:t>
      </w:r>
      <w:bookmarkEnd w:id="6607"/>
      <w:bookmarkEnd w:id="6608"/>
      <w:bookmarkEnd w:id="6609"/>
      <w:bookmarkEnd w:id="6610"/>
      <w:bookmarkEnd w:id="6611"/>
      <w:bookmarkEnd w:id="6612"/>
      <w:bookmarkEnd w:id="661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5pt;height:185.9pt;mso-width-percent:0;mso-height-percent:0;mso-width-percent:0;mso-height-percent:0" o:ole="">
            <v:imagedata r:id="rId167" o:title=""/>
          </v:shape>
          <o:OLEObject Type="Embed" ProgID="Word.Document.8" ShapeID="_x0000_i1106" DrawAspect="Content" ObjectID="_1781925849"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6614" w:name="_Toc157435093"/>
      <w:bookmarkStart w:id="6615" w:name="_Toc157436808"/>
      <w:bookmarkStart w:id="6616" w:name="_Toc157440648"/>
      <w:bookmarkStart w:id="6617" w:name="_Toc160650438"/>
      <w:bookmarkStart w:id="6618" w:name="_Toc164928755"/>
      <w:bookmarkStart w:id="6619" w:name="_Toc168550618"/>
      <w:bookmarkStart w:id="6620" w:name="_Toc170118689"/>
      <w:r w:rsidRPr="00D3062E">
        <w:rPr>
          <w:noProof/>
          <w:lang w:eastAsia="zh-CN"/>
        </w:rPr>
        <w:t>6.16</w:t>
      </w:r>
      <w:r w:rsidRPr="00D3062E">
        <w:t>.3.2</w:t>
      </w:r>
      <w:r w:rsidRPr="00D3062E">
        <w:tab/>
        <w:t>Resource: Network Slice Information Sets</w:t>
      </w:r>
      <w:bookmarkEnd w:id="6614"/>
      <w:bookmarkEnd w:id="6615"/>
      <w:bookmarkEnd w:id="6616"/>
      <w:bookmarkEnd w:id="6617"/>
      <w:bookmarkEnd w:id="6618"/>
      <w:bookmarkEnd w:id="6619"/>
      <w:bookmarkEnd w:id="6620"/>
    </w:p>
    <w:p w14:paraId="7C0D60B2" w14:textId="3178F70B" w:rsidR="00091209" w:rsidRPr="00D3062E" w:rsidRDefault="00091209" w:rsidP="00091209">
      <w:pPr>
        <w:pStyle w:val="51"/>
      </w:pPr>
      <w:bookmarkStart w:id="6621" w:name="_Toc157435094"/>
      <w:bookmarkStart w:id="6622" w:name="_Toc157436809"/>
      <w:bookmarkStart w:id="6623" w:name="_Toc157440649"/>
      <w:bookmarkStart w:id="6624" w:name="_Toc160650439"/>
      <w:bookmarkStart w:id="6625" w:name="_Toc164928756"/>
      <w:bookmarkStart w:id="6626" w:name="_Toc168550619"/>
      <w:bookmarkStart w:id="6627" w:name="_Toc170118690"/>
      <w:r w:rsidRPr="00D3062E">
        <w:rPr>
          <w:noProof/>
          <w:lang w:eastAsia="zh-CN"/>
        </w:rPr>
        <w:t>6.16</w:t>
      </w:r>
      <w:r w:rsidRPr="00D3062E">
        <w:t>.3.2.1</w:t>
      </w:r>
      <w:r w:rsidRPr="00D3062E">
        <w:tab/>
        <w:t>Description</w:t>
      </w:r>
      <w:bookmarkEnd w:id="6621"/>
      <w:bookmarkEnd w:id="6622"/>
      <w:bookmarkEnd w:id="6623"/>
      <w:bookmarkEnd w:id="6624"/>
      <w:bookmarkEnd w:id="6625"/>
      <w:bookmarkEnd w:id="6626"/>
      <w:bookmarkEnd w:id="662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6628" w:name="_Toc157435095"/>
      <w:bookmarkStart w:id="6629" w:name="_Toc157436810"/>
      <w:bookmarkStart w:id="6630" w:name="_Toc157440650"/>
      <w:bookmarkStart w:id="6631" w:name="_Toc160650440"/>
      <w:bookmarkStart w:id="6632" w:name="_Toc164928757"/>
      <w:bookmarkStart w:id="6633" w:name="_Toc168550620"/>
      <w:bookmarkStart w:id="6634" w:name="_Toc170118691"/>
      <w:r w:rsidRPr="00D3062E">
        <w:rPr>
          <w:noProof/>
          <w:lang w:eastAsia="zh-CN"/>
        </w:rPr>
        <w:t>6.16</w:t>
      </w:r>
      <w:r w:rsidRPr="00D3062E">
        <w:t>.3.2.2</w:t>
      </w:r>
      <w:r w:rsidRPr="00D3062E">
        <w:tab/>
        <w:t>Resource Definition</w:t>
      </w:r>
      <w:bookmarkEnd w:id="6628"/>
      <w:bookmarkEnd w:id="6629"/>
      <w:bookmarkEnd w:id="6630"/>
      <w:bookmarkEnd w:id="6631"/>
      <w:bookmarkEnd w:id="6632"/>
      <w:bookmarkEnd w:id="6633"/>
      <w:bookmarkEnd w:id="6634"/>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6635" w:name="_Toc157435096"/>
      <w:bookmarkStart w:id="6636" w:name="_Toc157436811"/>
      <w:bookmarkStart w:id="6637" w:name="_Toc157440651"/>
      <w:bookmarkStart w:id="6638" w:name="_Toc160650441"/>
      <w:bookmarkStart w:id="6639" w:name="_Toc164928758"/>
      <w:bookmarkStart w:id="6640" w:name="_Toc168550621"/>
      <w:bookmarkStart w:id="6641" w:name="_Toc170118692"/>
      <w:r w:rsidRPr="00D3062E">
        <w:rPr>
          <w:noProof/>
          <w:lang w:eastAsia="zh-CN"/>
        </w:rPr>
        <w:t>6.16</w:t>
      </w:r>
      <w:r w:rsidRPr="00D3062E">
        <w:t>.3.2.3</w:t>
      </w:r>
      <w:r w:rsidRPr="00D3062E">
        <w:tab/>
        <w:t>Resource Standard Methods</w:t>
      </w:r>
      <w:bookmarkEnd w:id="6635"/>
      <w:bookmarkEnd w:id="6636"/>
      <w:bookmarkEnd w:id="6637"/>
      <w:bookmarkEnd w:id="6638"/>
      <w:bookmarkEnd w:id="6639"/>
      <w:bookmarkEnd w:id="6640"/>
      <w:bookmarkEnd w:id="6641"/>
    </w:p>
    <w:p w14:paraId="446DE5DC" w14:textId="75DD974E" w:rsidR="00091209" w:rsidRPr="00D3062E" w:rsidRDefault="00091209" w:rsidP="000B7712">
      <w:pPr>
        <w:pStyle w:val="6"/>
      </w:pPr>
      <w:bookmarkStart w:id="6642" w:name="_Toc157435097"/>
      <w:bookmarkStart w:id="6643" w:name="_Toc157436812"/>
      <w:bookmarkStart w:id="6644" w:name="_Toc157440652"/>
      <w:bookmarkStart w:id="6645" w:name="_Toc160650442"/>
      <w:bookmarkStart w:id="6646" w:name="_Toc164928759"/>
      <w:bookmarkStart w:id="6647" w:name="_Toc168550622"/>
      <w:bookmarkStart w:id="6648" w:name="_Toc170118693"/>
      <w:r w:rsidRPr="00D3062E">
        <w:t>6.16.3.2.3.1</w:t>
      </w:r>
      <w:r w:rsidRPr="00D3062E">
        <w:tab/>
        <w:t>GET</w:t>
      </w:r>
      <w:bookmarkEnd w:id="6642"/>
      <w:bookmarkEnd w:id="6643"/>
      <w:bookmarkEnd w:id="6644"/>
      <w:bookmarkEnd w:id="6645"/>
      <w:bookmarkEnd w:id="6646"/>
      <w:bookmarkEnd w:id="6647"/>
      <w:bookmarkEnd w:id="664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6649" w:name="_Toc157435098"/>
      <w:bookmarkStart w:id="6650" w:name="_Toc157436813"/>
      <w:bookmarkStart w:id="6651" w:name="_Toc157440653"/>
      <w:bookmarkStart w:id="6652" w:name="_Toc160650443"/>
      <w:bookmarkStart w:id="6653" w:name="_Toc164928760"/>
      <w:bookmarkStart w:id="6654" w:name="_Toc168550623"/>
      <w:bookmarkStart w:id="6655" w:name="_Toc170118694"/>
      <w:r w:rsidRPr="00D3062E">
        <w:rPr>
          <w:noProof/>
          <w:lang w:eastAsia="zh-CN"/>
        </w:rPr>
        <w:t>6.16</w:t>
      </w:r>
      <w:r w:rsidRPr="00D3062E">
        <w:t>.3.2.4</w:t>
      </w:r>
      <w:r w:rsidRPr="00D3062E">
        <w:tab/>
        <w:t>Resource Custom Operations</w:t>
      </w:r>
      <w:bookmarkEnd w:id="6649"/>
      <w:bookmarkEnd w:id="6650"/>
      <w:bookmarkEnd w:id="6651"/>
      <w:bookmarkEnd w:id="6652"/>
      <w:bookmarkEnd w:id="6653"/>
      <w:bookmarkEnd w:id="6654"/>
      <w:bookmarkEnd w:id="6655"/>
    </w:p>
    <w:p w14:paraId="7FBD0AEA" w14:textId="0549FDF8" w:rsidR="00091209" w:rsidRPr="00D3062E" w:rsidRDefault="00091209" w:rsidP="000B7712">
      <w:pPr>
        <w:pStyle w:val="6"/>
      </w:pPr>
      <w:bookmarkStart w:id="6656" w:name="_Toc157435099"/>
      <w:bookmarkStart w:id="6657" w:name="_Toc157436814"/>
      <w:bookmarkStart w:id="6658" w:name="_Toc157440654"/>
      <w:bookmarkStart w:id="6659" w:name="_Toc160650444"/>
      <w:bookmarkStart w:id="6660" w:name="_Toc164928761"/>
      <w:bookmarkStart w:id="6661" w:name="_Toc168550624"/>
      <w:bookmarkStart w:id="6662" w:name="_Toc170118695"/>
      <w:r w:rsidRPr="00D3062E">
        <w:t>6.16.3.2.4.1</w:t>
      </w:r>
      <w:r w:rsidRPr="00D3062E">
        <w:tab/>
        <w:t>Overview</w:t>
      </w:r>
      <w:bookmarkEnd w:id="6656"/>
      <w:bookmarkEnd w:id="6657"/>
      <w:bookmarkEnd w:id="6658"/>
      <w:bookmarkEnd w:id="6659"/>
      <w:bookmarkEnd w:id="6660"/>
      <w:bookmarkEnd w:id="6661"/>
      <w:bookmarkEnd w:id="666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6663" w:name="_Toc157435100"/>
      <w:bookmarkStart w:id="6664" w:name="_Toc157436815"/>
      <w:bookmarkStart w:id="6665" w:name="_Toc157440655"/>
      <w:bookmarkStart w:id="6666" w:name="_Toc160650445"/>
      <w:bookmarkStart w:id="6667" w:name="_Toc164928762"/>
      <w:bookmarkStart w:id="6668" w:name="_Toc168550625"/>
      <w:bookmarkStart w:id="6669" w:name="_Toc170118696"/>
      <w:r w:rsidRPr="00D3062E">
        <w:t>6.16.3.2.4.2</w:t>
      </w:r>
      <w:r w:rsidRPr="00D3062E">
        <w:tab/>
        <w:t>Operation: Deliver</w:t>
      </w:r>
      <w:bookmarkEnd w:id="6663"/>
      <w:bookmarkEnd w:id="6664"/>
      <w:bookmarkEnd w:id="6665"/>
      <w:bookmarkEnd w:id="6666"/>
      <w:bookmarkEnd w:id="6667"/>
      <w:bookmarkEnd w:id="6668"/>
      <w:bookmarkEnd w:id="6669"/>
    </w:p>
    <w:p w14:paraId="6D2C57FE" w14:textId="0D423372" w:rsidR="00091209" w:rsidRPr="00D3062E" w:rsidRDefault="00091209" w:rsidP="00CA1157">
      <w:pPr>
        <w:pStyle w:val="7"/>
      </w:pPr>
      <w:bookmarkStart w:id="6670" w:name="_Toc157435101"/>
      <w:bookmarkStart w:id="6671" w:name="_Toc157436816"/>
      <w:bookmarkStart w:id="6672" w:name="_Toc157440656"/>
      <w:bookmarkStart w:id="6673" w:name="_Toc160650446"/>
      <w:bookmarkStart w:id="6674" w:name="_Toc170118697"/>
      <w:r w:rsidRPr="00D3062E">
        <w:t>6.16.3.2.4.2.1</w:t>
      </w:r>
      <w:r w:rsidRPr="00D3062E">
        <w:tab/>
        <w:t>Description</w:t>
      </w:r>
      <w:bookmarkEnd w:id="6670"/>
      <w:bookmarkEnd w:id="6671"/>
      <w:bookmarkEnd w:id="6672"/>
      <w:bookmarkEnd w:id="6673"/>
      <w:bookmarkEnd w:id="667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6675" w:name="_Toc160650447"/>
      <w:bookmarkStart w:id="6676" w:name="_Toc170118698"/>
      <w:bookmarkStart w:id="6677" w:name="_Toc157435103"/>
      <w:bookmarkStart w:id="6678" w:name="_Toc157436818"/>
      <w:bookmarkStart w:id="6679" w:name="_Toc157440658"/>
      <w:r w:rsidRPr="00D3062E">
        <w:rPr>
          <w:noProof/>
        </w:rPr>
        <w:t>6.16.3.2.4.2.2</w:t>
      </w:r>
      <w:r w:rsidRPr="00D3062E">
        <w:rPr>
          <w:noProof/>
        </w:rPr>
        <w:tab/>
        <w:t>Operation Definition</w:t>
      </w:r>
      <w:bookmarkEnd w:id="6675"/>
      <w:bookmarkEnd w:id="667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6680" w:name="_Hlk154532198"/>
            <w:r w:rsidRPr="00D3062E">
              <w:t>NSInfoDelReq</w:t>
            </w:r>
            <w:bookmarkEnd w:id="668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6681" w:name="_Toc160650448"/>
      <w:bookmarkStart w:id="6682" w:name="_Toc164928763"/>
      <w:bookmarkStart w:id="6683" w:name="_Toc168550626"/>
      <w:bookmarkStart w:id="6684" w:name="_Toc170118699"/>
      <w:r w:rsidRPr="00D3062E">
        <w:rPr>
          <w:noProof/>
          <w:lang w:eastAsia="zh-CN"/>
        </w:rPr>
        <w:t>6.16</w:t>
      </w:r>
      <w:r w:rsidRPr="00D3062E">
        <w:t>.4</w:t>
      </w:r>
      <w:r w:rsidRPr="00D3062E">
        <w:tab/>
        <w:t>Custom Operations without associated resources</w:t>
      </w:r>
      <w:bookmarkEnd w:id="6677"/>
      <w:bookmarkEnd w:id="6678"/>
      <w:bookmarkEnd w:id="6679"/>
      <w:bookmarkEnd w:id="6681"/>
      <w:bookmarkEnd w:id="6682"/>
      <w:bookmarkEnd w:id="6683"/>
      <w:bookmarkEnd w:id="6684"/>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6685" w:name="_Toc157435104"/>
      <w:bookmarkStart w:id="6686" w:name="_Toc157436819"/>
      <w:bookmarkStart w:id="6687" w:name="_Toc157440659"/>
      <w:bookmarkStart w:id="6688" w:name="_Toc160650449"/>
      <w:bookmarkStart w:id="6689" w:name="_Toc164928764"/>
      <w:bookmarkStart w:id="6690" w:name="_Toc168550627"/>
      <w:bookmarkStart w:id="6691" w:name="_Toc170118700"/>
      <w:r w:rsidRPr="00D3062E">
        <w:rPr>
          <w:noProof/>
          <w:lang w:eastAsia="zh-CN"/>
        </w:rPr>
        <w:t>6.16</w:t>
      </w:r>
      <w:r w:rsidRPr="00D3062E">
        <w:t>.5</w:t>
      </w:r>
      <w:r w:rsidRPr="00D3062E">
        <w:tab/>
        <w:t>Notifications</w:t>
      </w:r>
      <w:bookmarkEnd w:id="6685"/>
      <w:bookmarkEnd w:id="6686"/>
      <w:bookmarkEnd w:id="6687"/>
      <w:bookmarkEnd w:id="6688"/>
      <w:bookmarkEnd w:id="6689"/>
      <w:bookmarkEnd w:id="6690"/>
      <w:bookmarkEnd w:id="6691"/>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6692" w:name="_Toc157435105"/>
      <w:bookmarkStart w:id="6693" w:name="_Toc157436820"/>
      <w:bookmarkStart w:id="6694" w:name="_Toc157440660"/>
      <w:bookmarkStart w:id="6695" w:name="_Toc160650450"/>
      <w:bookmarkStart w:id="6696" w:name="_Toc164928765"/>
      <w:bookmarkStart w:id="6697" w:name="_Toc168550628"/>
      <w:bookmarkStart w:id="6698" w:name="_Toc170118701"/>
      <w:r w:rsidRPr="00D3062E">
        <w:rPr>
          <w:noProof/>
          <w:lang w:eastAsia="zh-CN"/>
        </w:rPr>
        <w:t>6.16</w:t>
      </w:r>
      <w:r w:rsidRPr="00D3062E">
        <w:t>.6</w:t>
      </w:r>
      <w:r w:rsidRPr="00D3062E">
        <w:tab/>
        <w:t>Data Model</w:t>
      </w:r>
      <w:bookmarkEnd w:id="6692"/>
      <w:bookmarkEnd w:id="6693"/>
      <w:bookmarkEnd w:id="6694"/>
      <w:bookmarkEnd w:id="6695"/>
      <w:bookmarkEnd w:id="6696"/>
      <w:bookmarkEnd w:id="6697"/>
      <w:bookmarkEnd w:id="6698"/>
    </w:p>
    <w:p w14:paraId="227665EC" w14:textId="4BC4462F" w:rsidR="00091209" w:rsidRPr="00D3062E" w:rsidRDefault="00091209" w:rsidP="00091209">
      <w:pPr>
        <w:pStyle w:val="41"/>
      </w:pPr>
      <w:bookmarkStart w:id="6699" w:name="_Toc157435106"/>
      <w:bookmarkStart w:id="6700" w:name="_Toc157436821"/>
      <w:bookmarkStart w:id="6701" w:name="_Toc157440661"/>
      <w:bookmarkStart w:id="6702" w:name="_Toc160650451"/>
      <w:bookmarkStart w:id="6703" w:name="_Toc164928766"/>
      <w:bookmarkStart w:id="6704" w:name="_Toc168550629"/>
      <w:bookmarkStart w:id="6705" w:name="_Toc170118702"/>
      <w:r w:rsidRPr="00D3062E">
        <w:rPr>
          <w:noProof/>
          <w:lang w:eastAsia="zh-CN"/>
        </w:rPr>
        <w:t>6.16</w:t>
      </w:r>
      <w:r w:rsidRPr="00D3062E">
        <w:t>.6.1</w:t>
      </w:r>
      <w:r w:rsidRPr="00D3062E">
        <w:tab/>
        <w:t>General</w:t>
      </w:r>
      <w:bookmarkEnd w:id="6699"/>
      <w:bookmarkEnd w:id="6700"/>
      <w:bookmarkEnd w:id="6701"/>
      <w:bookmarkEnd w:id="6702"/>
      <w:bookmarkEnd w:id="6703"/>
      <w:bookmarkEnd w:id="6704"/>
      <w:bookmarkEnd w:id="670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6706" w:name="_Toc157435107"/>
      <w:bookmarkStart w:id="6707" w:name="_Toc157436822"/>
      <w:bookmarkStart w:id="6708" w:name="_Toc157440662"/>
      <w:bookmarkStart w:id="6709" w:name="_Toc160650452"/>
      <w:bookmarkStart w:id="6710" w:name="_Toc164928767"/>
      <w:bookmarkStart w:id="6711" w:name="_Toc168550630"/>
      <w:bookmarkStart w:id="6712" w:name="_Toc170118703"/>
      <w:r w:rsidRPr="00D3062E">
        <w:rPr>
          <w:noProof/>
          <w:lang w:eastAsia="zh-CN"/>
        </w:rPr>
        <w:t>6.16</w:t>
      </w:r>
      <w:r w:rsidRPr="00D3062E">
        <w:rPr>
          <w:lang w:val="en-US"/>
        </w:rPr>
        <w:t>.6.2</w:t>
      </w:r>
      <w:r w:rsidRPr="00D3062E">
        <w:rPr>
          <w:lang w:val="en-US"/>
        </w:rPr>
        <w:tab/>
        <w:t>Structured data types</w:t>
      </w:r>
      <w:bookmarkEnd w:id="6706"/>
      <w:bookmarkEnd w:id="6707"/>
      <w:bookmarkEnd w:id="6708"/>
      <w:bookmarkEnd w:id="6709"/>
      <w:bookmarkEnd w:id="6710"/>
      <w:bookmarkEnd w:id="6711"/>
      <w:bookmarkEnd w:id="6712"/>
    </w:p>
    <w:p w14:paraId="6FC6B418" w14:textId="08F176D6" w:rsidR="00091209" w:rsidRPr="00D3062E" w:rsidRDefault="00091209" w:rsidP="00091209">
      <w:pPr>
        <w:pStyle w:val="51"/>
      </w:pPr>
      <w:bookmarkStart w:id="6713" w:name="_Toc157435108"/>
      <w:bookmarkStart w:id="6714" w:name="_Toc157436823"/>
      <w:bookmarkStart w:id="6715" w:name="_Toc157440663"/>
      <w:bookmarkStart w:id="6716" w:name="_Toc160650453"/>
      <w:bookmarkStart w:id="6717" w:name="_Toc164928768"/>
      <w:bookmarkStart w:id="6718" w:name="_Toc168550631"/>
      <w:bookmarkStart w:id="6719" w:name="_Toc170118704"/>
      <w:r w:rsidRPr="00D3062E">
        <w:rPr>
          <w:noProof/>
          <w:lang w:eastAsia="zh-CN"/>
        </w:rPr>
        <w:t>6.16</w:t>
      </w:r>
      <w:r w:rsidRPr="00D3062E">
        <w:t>.6.2.1</w:t>
      </w:r>
      <w:r w:rsidRPr="00D3062E">
        <w:tab/>
        <w:t>Introduction</w:t>
      </w:r>
      <w:bookmarkEnd w:id="6713"/>
      <w:bookmarkEnd w:id="6714"/>
      <w:bookmarkEnd w:id="6715"/>
      <w:bookmarkEnd w:id="6716"/>
      <w:bookmarkEnd w:id="6717"/>
      <w:bookmarkEnd w:id="6718"/>
      <w:bookmarkEnd w:id="6719"/>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6720" w:name="_Toc157435109"/>
      <w:bookmarkStart w:id="6721" w:name="_Toc157436824"/>
      <w:bookmarkStart w:id="6722" w:name="_Toc157440664"/>
      <w:bookmarkStart w:id="6723" w:name="_Toc160650454"/>
      <w:bookmarkStart w:id="6724" w:name="_Toc164928769"/>
      <w:bookmarkStart w:id="6725" w:name="_Toc168550632"/>
      <w:bookmarkStart w:id="6726" w:name="_Toc170118705"/>
      <w:r w:rsidRPr="00D3062E">
        <w:rPr>
          <w:noProof/>
          <w:lang w:eastAsia="zh-CN"/>
        </w:rPr>
        <w:t>6.16</w:t>
      </w:r>
      <w:r w:rsidRPr="00D3062E">
        <w:t>.6.2.2</w:t>
      </w:r>
      <w:r w:rsidRPr="00D3062E">
        <w:tab/>
        <w:t>Type: NSInfoRetResp</w:t>
      </w:r>
      <w:bookmarkEnd w:id="6720"/>
      <w:bookmarkEnd w:id="6721"/>
      <w:bookmarkEnd w:id="6722"/>
      <w:bookmarkEnd w:id="6723"/>
      <w:bookmarkEnd w:id="6724"/>
      <w:bookmarkEnd w:id="6725"/>
      <w:bookmarkEnd w:id="6726"/>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6727" w:name="_Toc157435110"/>
      <w:bookmarkStart w:id="6728" w:name="_Toc157436825"/>
      <w:bookmarkStart w:id="6729" w:name="_Toc157440665"/>
      <w:bookmarkStart w:id="6730" w:name="_Toc160650455"/>
      <w:bookmarkStart w:id="6731" w:name="_Toc164928770"/>
      <w:bookmarkStart w:id="6732" w:name="_Toc168550633"/>
      <w:bookmarkStart w:id="6733" w:name="_Toc170118706"/>
      <w:r w:rsidRPr="00D3062E">
        <w:rPr>
          <w:noProof/>
          <w:lang w:eastAsia="zh-CN"/>
        </w:rPr>
        <w:t>6.16</w:t>
      </w:r>
      <w:r w:rsidRPr="00D3062E">
        <w:t>.6.2.3</w:t>
      </w:r>
      <w:r w:rsidRPr="00D3062E">
        <w:tab/>
        <w:t>Type: NSInfoDelReq</w:t>
      </w:r>
      <w:bookmarkEnd w:id="6727"/>
      <w:bookmarkEnd w:id="6728"/>
      <w:bookmarkEnd w:id="6729"/>
      <w:bookmarkEnd w:id="6730"/>
      <w:bookmarkEnd w:id="6731"/>
      <w:bookmarkEnd w:id="6732"/>
      <w:bookmarkEnd w:id="673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6734" w:name="_Toc157435111"/>
      <w:bookmarkStart w:id="6735" w:name="_Toc157436826"/>
      <w:bookmarkStart w:id="6736" w:name="_Toc157440666"/>
      <w:bookmarkStart w:id="6737" w:name="_Toc160650456"/>
      <w:bookmarkStart w:id="6738" w:name="_Toc164928771"/>
      <w:bookmarkStart w:id="6739" w:name="_Toc168550634"/>
      <w:bookmarkStart w:id="6740" w:name="_Toc170118707"/>
      <w:r w:rsidRPr="00D3062E">
        <w:rPr>
          <w:noProof/>
          <w:lang w:eastAsia="zh-CN"/>
        </w:rPr>
        <w:t>6.16</w:t>
      </w:r>
      <w:r w:rsidRPr="00D3062E">
        <w:t>.6.2.4</w:t>
      </w:r>
      <w:r w:rsidRPr="00D3062E">
        <w:tab/>
        <w:t>Type: NSInfoSet</w:t>
      </w:r>
      <w:bookmarkEnd w:id="6734"/>
      <w:bookmarkEnd w:id="6735"/>
      <w:bookmarkEnd w:id="6736"/>
      <w:bookmarkEnd w:id="6737"/>
      <w:bookmarkEnd w:id="6738"/>
      <w:bookmarkEnd w:id="6739"/>
      <w:bookmarkEnd w:id="674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6741" w:name="_Toc157435112"/>
      <w:bookmarkStart w:id="6742" w:name="_Toc157436827"/>
      <w:bookmarkStart w:id="6743" w:name="_Toc157440667"/>
      <w:bookmarkStart w:id="6744" w:name="_Toc160650457"/>
      <w:bookmarkStart w:id="6745" w:name="_Toc164928772"/>
      <w:bookmarkStart w:id="6746" w:name="_Toc168550635"/>
      <w:bookmarkStart w:id="6747" w:name="_Toc170118708"/>
      <w:r w:rsidRPr="00D3062E">
        <w:rPr>
          <w:noProof/>
          <w:lang w:eastAsia="zh-CN"/>
        </w:rPr>
        <w:t>6.16</w:t>
      </w:r>
      <w:r w:rsidRPr="00D3062E">
        <w:t>.6.2.5</w:t>
      </w:r>
      <w:r w:rsidRPr="00D3062E">
        <w:tab/>
        <w:t>Type: ServArea</w:t>
      </w:r>
      <w:bookmarkEnd w:id="6741"/>
      <w:bookmarkEnd w:id="6742"/>
      <w:bookmarkEnd w:id="6743"/>
      <w:bookmarkEnd w:id="6744"/>
      <w:bookmarkEnd w:id="6745"/>
      <w:bookmarkEnd w:id="6746"/>
      <w:bookmarkEnd w:id="674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6748" w:name="_Toc157435113"/>
      <w:bookmarkStart w:id="6749" w:name="_Toc157436828"/>
      <w:bookmarkStart w:id="6750" w:name="_Toc157440668"/>
      <w:bookmarkStart w:id="6751" w:name="_Toc160650458"/>
      <w:bookmarkStart w:id="6752" w:name="_Toc164928773"/>
      <w:bookmarkStart w:id="6753" w:name="_Toc168550636"/>
      <w:bookmarkStart w:id="6754" w:name="_Toc170118709"/>
      <w:r w:rsidRPr="00D3062E">
        <w:rPr>
          <w:noProof/>
          <w:lang w:eastAsia="zh-CN"/>
        </w:rPr>
        <w:t>6.16</w:t>
      </w:r>
      <w:r w:rsidRPr="00D3062E">
        <w:rPr>
          <w:lang w:val="en-US"/>
        </w:rPr>
        <w:t>.6.3</w:t>
      </w:r>
      <w:r w:rsidRPr="00D3062E">
        <w:rPr>
          <w:lang w:val="en-US"/>
        </w:rPr>
        <w:tab/>
        <w:t>Simple data types and enumerations</w:t>
      </w:r>
      <w:bookmarkEnd w:id="6748"/>
      <w:bookmarkEnd w:id="6749"/>
      <w:bookmarkEnd w:id="6750"/>
      <w:bookmarkEnd w:id="6751"/>
      <w:bookmarkEnd w:id="6752"/>
      <w:bookmarkEnd w:id="6753"/>
      <w:bookmarkEnd w:id="6754"/>
    </w:p>
    <w:p w14:paraId="0B63C819" w14:textId="594876EA" w:rsidR="00091209" w:rsidRPr="00D3062E" w:rsidRDefault="00091209" w:rsidP="00091209">
      <w:pPr>
        <w:pStyle w:val="51"/>
      </w:pPr>
      <w:bookmarkStart w:id="6755" w:name="_Toc157435114"/>
      <w:bookmarkStart w:id="6756" w:name="_Toc157436829"/>
      <w:bookmarkStart w:id="6757" w:name="_Toc157440669"/>
      <w:bookmarkStart w:id="6758" w:name="_Toc160650459"/>
      <w:bookmarkStart w:id="6759" w:name="_Toc164928774"/>
      <w:bookmarkStart w:id="6760" w:name="_Toc168550637"/>
      <w:bookmarkStart w:id="6761" w:name="_Toc170118710"/>
      <w:r w:rsidRPr="00D3062E">
        <w:rPr>
          <w:noProof/>
          <w:lang w:eastAsia="zh-CN"/>
        </w:rPr>
        <w:t>6.16</w:t>
      </w:r>
      <w:r w:rsidRPr="00D3062E">
        <w:t>.6.3.1</w:t>
      </w:r>
      <w:r w:rsidRPr="00D3062E">
        <w:tab/>
        <w:t>Introduction</w:t>
      </w:r>
      <w:bookmarkEnd w:id="6755"/>
      <w:bookmarkEnd w:id="6756"/>
      <w:bookmarkEnd w:id="6757"/>
      <w:bookmarkEnd w:id="6758"/>
      <w:bookmarkEnd w:id="6759"/>
      <w:bookmarkEnd w:id="6760"/>
      <w:bookmarkEnd w:id="6761"/>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6762" w:name="_Toc157435115"/>
      <w:bookmarkStart w:id="6763" w:name="_Toc157436830"/>
      <w:bookmarkStart w:id="6764" w:name="_Toc157440670"/>
      <w:bookmarkStart w:id="6765" w:name="_Toc160650460"/>
      <w:bookmarkStart w:id="6766" w:name="_Toc164928775"/>
      <w:bookmarkStart w:id="6767" w:name="_Toc168550638"/>
      <w:bookmarkStart w:id="6768" w:name="_Toc170118711"/>
      <w:r w:rsidRPr="00D3062E">
        <w:rPr>
          <w:noProof/>
          <w:lang w:eastAsia="zh-CN"/>
        </w:rPr>
        <w:t>6.16</w:t>
      </w:r>
      <w:r w:rsidRPr="00D3062E">
        <w:t>.6.3.2</w:t>
      </w:r>
      <w:r w:rsidRPr="00D3062E">
        <w:tab/>
        <w:t>Simple data types</w:t>
      </w:r>
      <w:bookmarkEnd w:id="6762"/>
      <w:bookmarkEnd w:id="6763"/>
      <w:bookmarkEnd w:id="6764"/>
      <w:bookmarkEnd w:id="6765"/>
      <w:bookmarkEnd w:id="6766"/>
      <w:bookmarkEnd w:id="6767"/>
      <w:bookmarkEnd w:id="6768"/>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6769" w:name="_Toc157435116"/>
      <w:bookmarkStart w:id="6770" w:name="_Toc157436831"/>
      <w:bookmarkStart w:id="6771" w:name="_Toc157440671"/>
      <w:bookmarkStart w:id="6772" w:name="_Toc160650461"/>
      <w:bookmarkStart w:id="6773" w:name="_Toc164928776"/>
      <w:bookmarkStart w:id="6774" w:name="_Toc168550639"/>
      <w:bookmarkStart w:id="6775" w:name="_Toc170118712"/>
      <w:bookmarkStart w:id="6776" w:name="_Toc157435117"/>
      <w:bookmarkStart w:id="6777" w:name="_Toc157436832"/>
      <w:bookmarkStart w:id="6778" w:name="_Toc157440672"/>
      <w:r w:rsidRPr="00D3062E">
        <w:rPr>
          <w:noProof/>
          <w:lang w:eastAsia="zh-CN"/>
        </w:rPr>
        <w:t>6.16</w:t>
      </w:r>
      <w:r w:rsidRPr="00D3062E">
        <w:t>.6.3.3</w:t>
      </w:r>
      <w:r w:rsidRPr="00D3062E">
        <w:tab/>
        <w:t>Enumeration: ReqSliceInfo</w:t>
      </w:r>
      <w:bookmarkEnd w:id="6769"/>
      <w:bookmarkEnd w:id="6770"/>
      <w:bookmarkEnd w:id="6771"/>
      <w:bookmarkEnd w:id="6772"/>
      <w:bookmarkEnd w:id="6773"/>
      <w:bookmarkEnd w:id="6774"/>
      <w:bookmarkEnd w:id="677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6779" w:name="_Toc160650462"/>
      <w:bookmarkStart w:id="6780" w:name="_Toc164928777"/>
      <w:bookmarkStart w:id="6781" w:name="_Toc168550640"/>
      <w:bookmarkStart w:id="6782" w:name="_Toc17011871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76"/>
      <w:bookmarkEnd w:id="6777"/>
      <w:bookmarkEnd w:id="6778"/>
      <w:bookmarkEnd w:id="6779"/>
      <w:bookmarkEnd w:id="6780"/>
      <w:bookmarkEnd w:id="6781"/>
      <w:bookmarkEnd w:id="678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6783" w:name="_Toc157435118"/>
      <w:bookmarkStart w:id="6784" w:name="_Toc157436833"/>
      <w:bookmarkStart w:id="6785" w:name="_Toc157440673"/>
      <w:bookmarkStart w:id="6786" w:name="_Toc160650463"/>
      <w:bookmarkStart w:id="6787" w:name="_Toc164928778"/>
      <w:bookmarkStart w:id="6788" w:name="_Toc168550641"/>
      <w:bookmarkStart w:id="6789" w:name="_Toc170118714"/>
      <w:r w:rsidRPr="00D3062E">
        <w:rPr>
          <w:noProof/>
          <w:lang w:eastAsia="zh-CN"/>
        </w:rPr>
        <w:t>6.16</w:t>
      </w:r>
      <w:r w:rsidRPr="00D3062E">
        <w:t>.6.5</w:t>
      </w:r>
      <w:r w:rsidRPr="00D3062E">
        <w:tab/>
        <w:t>Binary data</w:t>
      </w:r>
      <w:bookmarkEnd w:id="6783"/>
      <w:bookmarkEnd w:id="6784"/>
      <w:bookmarkEnd w:id="6785"/>
      <w:bookmarkEnd w:id="6786"/>
      <w:bookmarkEnd w:id="6787"/>
      <w:bookmarkEnd w:id="6788"/>
      <w:bookmarkEnd w:id="6789"/>
    </w:p>
    <w:p w14:paraId="398A97B4" w14:textId="35476DA5" w:rsidR="00091209" w:rsidRPr="00D3062E" w:rsidRDefault="00091209" w:rsidP="00091209">
      <w:pPr>
        <w:pStyle w:val="51"/>
      </w:pPr>
      <w:bookmarkStart w:id="6790" w:name="_Toc157435119"/>
      <w:bookmarkStart w:id="6791" w:name="_Toc157436834"/>
      <w:bookmarkStart w:id="6792" w:name="_Toc157440674"/>
      <w:bookmarkStart w:id="6793" w:name="_Toc160650464"/>
      <w:bookmarkStart w:id="6794" w:name="_Toc164928779"/>
      <w:bookmarkStart w:id="6795" w:name="_Toc168550642"/>
      <w:bookmarkStart w:id="6796" w:name="_Toc170118715"/>
      <w:r w:rsidRPr="00D3062E">
        <w:rPr>
          <w:noProof/>
          <w:lang w:eastAsia="zh-CN"/>
        </w:rPr>
        <w:t>6.16</w:t>
      </w:r>
      <w:r w:rsidRPr="00D3062E">
        <w:t>.6.5.1</w:t>
      </w:r>
      <w:r w:rsidRPr="00D3062E">
        <w:tab/>
        <w:t>Binary Data Types</w:t>
      </w:r>
      <w:bookmarkEnd w:id="6790"/>
      <w:bookmarkEnd w:id="6791"/>
      <w:bookmarkEnd w:id="6792"/>
      <w:bookmarkEnd w:id="6793"/>
      <w:bookmarkEnd w:id="6794"/>
      <w:bookmarkEnd w:id="6795"/>
      <w:bookmarkEnd w:id="6796"/>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6797" w:name="_Toc157435120"/>
      <w:bookmarkStart w:id="6798" w:name="_Toc157436835"/>
      <w:bookmarkStart w:id="6799" w:name="_Toc157440675"/>
      <w:bookmarkStart w:id="6800" w:name="_Toc160650465"/>
      <w:bookmarkStart w:id="6801" w:name="_Toc164928780"/>
      <w:bookmarkStart w:id="6802" w:name="_Toc168550643"/>
      <w:bookmarkStart w:id="6803" w:name="_Toc170118716"/>
      <w:r w:rsidRPr="00D3062E">
        <w:rPr>
          <w:noProof/>
          <w:lang w:eastAsia="zh-CN"/>
        </w:rPr>
        <w:t>6.16</w:t>
      </w:r>
      <w:r w:rsidRPr="00D3062E">
        <w:t>.7</w:t>
      </w:r>
      <w:r w:rsidRPr="00D3062E">
        <w:tab/>
        <w:t>Error Handling</w:t>
      </w:r>
      <w:bookmarkEnd w:id="6797"/>
      <w:bookmarkEnd w:id="6798"/>
      <w:bookmarkEnd w:id="6799"/>
      <w:bookmarkEnd w:id="6800"/>
      <w:bookmarkEnd w:id="6801"/>
      <w:bookmarkEnd w:id="6802"/>
      <w:bookmarkEnd w:id="6803"/>
    </w:p>
    <w:p w14:paraId="07A3537C" w14:textId="712A72B8" w:rsidR="00091209" w:rsidRPr="00D3062E" w:rsidRDefault="00091209" w:rsidP="00091209">
      <w:pPr>
        <w:pStyle w:val="41"/>
      </w:pPr>
      <w:bookmarkStart w:id="6804" w:name="_Toc157435121"/>
      <w:bookmarkStart w:id="6805" w:name="_Toc157436836"/>
      <w:bookmarkStart w:id="6806" w:name="_Toc157440676"/>
      <w:bookmarkStart w:id="6807" w:name="_Toc160650466"/>
      <w:bookmarkStart w:id="6808" w:name="_Toc164928781"/>
      <w:bookmarkStart w:id="6809" w:name="_Toc168550644"/>
      <w:bookmarkStart w:id="6810" w:name="_Toc170118717"/>
      <w:r w:rsidRPr="00D3062E">
        <w:rPr>
          <w:noProof/>
          <w:lang w:eastAsia="zh-CN"/>
        </w:rPr>
        <w:t>6.16</w:t>
      </w:r>
      <w:r w:rsidRPr="00D3062E">
        <w:t>.7.1</w:t>
      </w:r>
      <w:r w:rsidRPr="00D3062E">
        <w:tab/>
        <w:t>General</w:t>
      </w:r>
      <w:bookmarkEnd w:id="6804"/>
      <w:bookmarkEnd w:id="6805"/>
      <w:bookmarkEnd w:id="6806"/>
      <w:bookmarkEnd w:id="6807"/>
      <w:bookmarkEnd w:id="6808"/>
      <w:bookmarkEnd w:id="6809"/>
      <w:bookmarkEnd w:id="681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6811" w:name="_Toc157435122"/>
      <w:bookmarkStart w:id="6812" w:name="_Toc157436837"/>
      <w:bookmarkStart w:id="6813" w:name="_Toc157440677"/>
      <w:bookmarkStart w:id="6814" w:name="_Toc160650467"/>
      <w:bookmarkStart w:id="6815" w:name="_Toc164928782"/>
      <w:bookmarkStart w:id="6816" w:name="_Toc168550645"/>
      <w:bookmarkStart w:id="6817" w:name="_Toc170118718"/>
      <w:r w:rsidRPr="00D3062E">
        <w:rPr>
          <w:noProof/>
          <w:lang w:eastAsia="zh-CN"/>
        </w:rPr>
        <w:t>6.16</w:t>
      </w:r>
      <w:r w:rsidRPr="00D3062E">
        <w:t>.7.2</w:t>
      </w:r>
      <w:r w:rsidRPr="00D3062E">
        <w:tab/>
        <w:t>Protocol Errors</w:t>
      </w:r>
      <w:bookmarkEnd w:id="6811"/>
      <w:bookmarkEnd w:id="6812"/>
      <w:bookmarkEnd w:id="6813"/>
      <w:bookmarkEnd w:id="6814"/>
      <w:bookmarkEnd w:id="6815"/>
      <w:bookmarkEnd w:id="6816"/>
      <w:bookmarkEnd w:id="681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6818" w:name="_Toc157435123"/>
      <w:bookmarkStart w:id="6819" w:name="_Toc157436838"/>
      <w:bookmarkStart w:id="6820" w:name="_Toc157440678"/>
      <w:bookmarkStart w:id="6821" w:name="_Toc160650468"/>
      <w:bookmarkStart w:id="6822" w:name="_Toc164928783"/>
      <w:bookmarkStart w:id="6823" w:name="_Toc168550646"/>
      <w:bookmarkStart w:id="6824" w:name="_Toc170118719"/>
      <w:r w:rsidRPr="00D3062E">
        <w:rPr>
          <w:noProof/>
          <w:lang w:eastAsia="zh-CN"/>
        </w:rPr>
        <w:t>6.16</w:t>
      </w:r>
      <w:r w:rsidRPr="00D3062E">
        <w:t>.7.3</w:t>
      </w:r>
      <w:r w:rsidRPr="00D3062E">
        <w:tab/>
        <w:t>Application Errors</w:t>
      </w:r>
      <w:bookmarkEnd w:id="6818"/>
      <w:bookmarkEnd w:id="6819"/>
      <w:bookmarkEnd w:id="6820"/>
      <w:bookmarkEnd w:id="6821"/>
      <w:bookmarkEnd w:id="6822"/>
      <w:bookmarkEnd w:id="6823"/>
      <w:bookmarkEnd w:id="6824"/>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6825" w:name="_Toc157435124"/>
      <w:bookmarkStart w:id="6826" w:name="_Toc157436839"/>
      <w:bookmarkStart w:id="6827" w:name="_Toc157440679"/>
      <w:bookmarkStart w:id="6828" w:name="_Toc160650469"/>
      <w:bookmarkStart w:id="6829" w:name="_Toc164928784"/>
      <w:bookmarkStart w:id="6830" w:name="_Toc168550647"/>
      <w:bookmarkStart w:id="6831" w:name="_Toc170118720"/>
      <w:r w:rsidRPr="00D3062E">
        <w:rPr>
          <w:noProof/>
          <w:lang w:eastAsia="zh-CN"/>
        </w:rPr>
        <w:t>6.16</w:t>
      </w:r>
      <w:r w:rsidRPr="00D3062E">
        <w:t>.8</w:t>
      </w:r>
      <w:r w:rsidRPr="00D3062E">
        <w:rPr>
          <w:lang w:eastAsia="zh-CN"/>
        </w:rPr>
        <w:tab/>
        <w:t>Feature negotiation</w:t>
      </w:r>
      <w:bookmarkEnd w:id="6825"/>
      <w:bookmarkEnd w:id="6826"/>
      <w:bookmarkEnd w:id="6827"/>
      <w:bookmarkEnd w:id="6828"/>
      <w:bookmarkEnd w:id="6829"/>
      <w:bookmarkEnd w:id="6830"/>
      <w:bookmarkEnd w:id="6831"/>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6832" w:name="_Toc157435125"/>
      <w:bookmarkStart w:id="6833" w:name="_Toc157436840"/>
      <w:bookmarkStart w:id="6834" w:name="_Toc157440680"/>
      <w:bookmarkStart w:id="6835" w:name="_Toc160650470"/>
      <w:bookmarkStart w:id="6836" w:name="_Toc164928785"/>
      <w:bookmarkStart w:id="6837" w:name="_Toc168550648"/>
      <w:bookmarkStart w:id="6838" w:name="_Toc170118721"/>
      <w:r w:rsidRPr="00D3062E">
        <w:rPr>
          <w:noProof/>
          <w:lang w:eastAsia="zh-CN"/>
        </w:rPr>
        <w:t>6.16</w:t>
      </w:r>
      <w:r w:rsidRPr="00D3062E">
        <w:t>.9</w:t>
      </w:r>
      <w:r w:rsidRPr="00D3062E">
        <w:tab/>
        <w:t>Security</w:t>
      </w:r>
      <w:bookmarkEnd w:id="6832"/>
      <w:bookmarkEnd w:id="6833"/>
      <w:bookmarkEnd w:id="6834"/>
      <w:bookmarkEnd w:id="6835"/>
      <w:bookmarkEnd w:id="6836"/>
      <w:bookmarkEnd w:id="6837"/>
      <w:bookmarkEnd w:id="6838"/>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6839" w:name="_Toc164928786"/>
      <w:bookmarkStart w:id="6840" w:name="_Toc168550649"/>
      <w:bookmarkStart w:id="6841" w:name="_Toc170118722"/>
      <w:bookmarkStart w:id="6842" w:name="_Toc157435126"/>
      <w:bookmarkStart w:id="6843" w:name="_Toc157436841"/>
      <w:bookmarkStart w:id="6844" w:name="_Toc157440681"/>
      <w:bookmarkStart w:id="6845" w:name="_Toc160650471"/>
      <w:r w:rsidRPr="00D3062E">
        <w:rPr>
          <w:lang w:eastAsia="zh-CN"/>
        </w:rPr>
        <w:t>6.1</w:t>
      </w:r>
      <w:r>
        <w:rPr>
          <w:lang w:eastAsia="zh-CN"/>
        </w:rPr>
        <w:t>7</w:t>
      </w:r>
      <w:r w:rsidRPr="00D3062E">
        <w:rPr>
          <w:lang w:eastAsia="zh-CN"/>
        </w:rPr>
        <w:tab/>
      </w:r>
      <w:r>
        <w:rPr>
          <w:lang w:eastAsia="zh-CN"/>
        </w:rPr>
        <w:t>Void</w:t>
      </w:r>
      <w:bookmarkEnd w:id="6839"/>
      <w:bookmarkEnd w:id="6840"/>
      <w:bookmarkEnd w:id="6841"/>
    </w:p>
    <w:p w14:paraId="3A4DEFA6" w14:textId="2060D6CA" w:rsidR="00016DAC" w:rsidRPr="00D3062E" w:rsidRDefault="00016DAC" w:rsidP="00016DAC">
      <w:pPr>
        <w:pStyle w:val="21"/>
        <w:rPr>
          <w:lang w:eastAsia="zh-CN"/>
        </w:rPr>
      </w:pPr>
      <w:bookmarkStart w:id="6846" w:name="_Toc164928787"/>
      <w:bookmarkStart w:id="6847" w:name="_Toc168550650"/>
      <w:bookmarkStart w:id="6848" w:name="_Toc170118723"/>
      <w:r w:rsidRPr="00D3062E">
        <w:rPr>
          <w:lang w:eastAsia="zh-CN"/>
        </w:rPr>
        <w:t>6.18</w:t>
      </w:r>
      <w:r w:rsidRPr="00D3062E">
        <w:rPr>
          <w:lang w:eastAsia="zh-CN"/>
        </w:rPr>
        <w:tab/>
      </w:r>
      <w:r w:rsidRPr="00D3062E">
        <w:t>NSCE_NSAllocation API</w:t>
      </w:r>
      <w:bookmarkEnd w:id="6842"/>
      <w:bookmarkEnd w:id="6843"/>
      <w:bookmarkEnd w:id="6844"/>
      <w:bookmarkEnd w:id="6845"/>
      <w:bookmarkEnd w:id="6846"/>
      <w:bookmarkEnd w:id="6847"/>
      <w:bookmarkEnd w:id="6848"/>
    </w:p>
    <w:p w14:paraId="5AEF9070" w14:textId="0CAF86DB" w:rsidR="00016DAC" w:rsidRPr="00D3062E" w:rsidRDefault="00016DAC" w:rsidP="00016DAC">
      <w:pPr>
        <w:pStyle w:val="31"/>
        <w:rPr>
          <w:lang w:eastAsia="zh-CN"/>
        </w:rPr>
      </w:pPr>
      <w:bookmarkStart w:id="6849" w:name="_Toc157435127"/>
      <w:bookmarkStart w:id="6850" w:name="_Toc157436842"/>
      <w:bookmarkStart w:id="6851" w:name="_Toc157440682"/>
      <w:bookmarkStart w:id="6852" w:name="_Toc160650472"/>
      <w:bookmarkStart w:id="6853" w:name="_Toc164928788"/>
      <w:bookmarkStart w:id="6854" w:name="_Toc168550651"/>
      <w:bookmarkStart w:id="6855" w:name="_Toc170118724"/>
      <w:r w:rsidRPr="00D3062E">
        <w:rPr>
          <w:lang w:eastAsia="zh-CN"/>
        </w:rPr>
        <w:t>6.18.1</w:t>
      </w:r>
      <w:r w:rsidRPr="00D3062E">
        <w:rPr>
          <w:lang w:eastAsia="zh-CN"/>
        </w:rPr>
        <w:tab/>
        <w:t>Introduction</w:t>
      </w:r>
      <w:bookmarkEnd w:id="6849"/>
      <w:bookmarkEnd w:id="6850"/>
      <w:bookmarkEnd w:id="6851"/>
      <w:bookmarkEnd w:id="6852"/>
      <w:bookmarkEnd w:id="6853"/>
      <w:bookmarkEnd w:id="6854"/>
      <w:bookmarkEnd w:id="6855"/>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6856" w:name="_Toc157435128"/>
      <w:bookmarkStart w:id="6857" w:name="_Toc157436843"/>
      <w:bookmarkStart w:id="6858" w:name="_Toc157440683"/>
      <w:bookmarkStart w:id="6859" w:name="_Toc160650473"/>
      <w:bookmarkStart w:id="6860" w:name="_Toc164928789"/>
      <w:bookmarkStart w:id="6861" w:name="_Toc168550652"/>
      <w:bookmarkStart w:id="6862" w:name="_Toc170118725"/>
      <w:r w:rsidRPr="00D3062E">
        <w:rPr>
          <w:noProof/>
          <w:lang w:eastAsia="zh-CN"/>
        </w:rPr>
        <w:t>6.18</w:t>
      </w:r>
      <w:r w:rsidRPr="00D3062E">
        <w:t>.2</w:t>
      </w:r>
      <w:r w:rsidRPr="00D3062E">
        <w:tab/>
        <w:t>Usage of HTTP</w:t>
      </w:r>
      <w:bookmarkEnd w:id="6856"/>
      <w:bookmarkEnd w:id="6857"/>
      <w:bookmarkEnd w:id="6858"/>
      <w:bookmarkEnd w:id="6859"/>
      <w:bookmarkEnd w:id="6860"/>
      <w:bookmarkEnd w:id="6861"/>
      <w:bookmarkEnd w:id="6862"/>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6863" w:name="_Toc157435129"/>
      <w:bookmarkStart w:id="6864" w:name="_Toc157436844"/>
      <w:bookmarkStart w:id="6865" w:name="_Toc157440684"/>
      <w:bookmarkStart w:id="6866" w:name="_Toc160650474"/>
      <w:bookmarkStart w:id="6867" w:name="_Toc164928790"/>
      <w:bookmarkStart w:id="6868" w:name="_Toc168550653"/>
      <w:bookmarkStart w:id="6869" w:name="_Toc170118726"/>
      <w:r w:rsidRPr="00D3062E">
        <w:rPr>
          <w:lang w:eastAsia="zh-CN"/>
        </w:rPr>
        <w:t>6.18.3</w:t>
      </w:r>
      <w:r w:rsidRPr="00D3062E">
        <w:rPr>
          <w:lang w:eastAsia="zh-CN"/>
        </w:rPr>
        <w:tab/>
        <w:t>Resources</w:t>
      </w:r>
      <w:bookmarkEnd w:id="6863"/>
      <w:bookmarkEnd w:id="6864"/>
      <w:bookmarkEnd w:id="6865"/>
      <w:bookmarkEnd w:id="6866"/>
      <w:bookmarkEnd w:id="6867"/>
      <w:bookmarkEnd w:id="6868"/>
      <w:bookmarkEnd w:id="686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6870" w:name="_Toc157435130"/>
      <w:bookmarkStart w:id="6871" w:name="_Toc157436845"/>
      <w:bookmarkStart w:id="6872" w:name="_Toc157440685"/>
      <w:bookmarkStart w:id="6873" w:name="_Toc160650475"/>
      <w:bookmarkStart w:id="6874" w:name="_Toc164928791"/>
      <w:bookmarkStart w:id="6875" w:name="_Toc168550654"/>
      <w:bookmarkStart w:id="6876" w:name="_Toc170118727"/>
      <w:r w:rsidRPr="00D3062E">
        <w:rPr>
          <w:lang w:eastAsia="zh-CN"/>
        </w:rPr>
        <w:t>6.18.4</w:t>
      </w:r>
      <w:r w:rsidRPr="00D3062E">
        <w:rPr>
          <w:lang w:eastAsia="zh-CN"/>
        </w:rPr>
        <w:tab/>
      </w:r>
      <w:r w:rsidRPr="00D3062E">
        <w:t>Custom Operations without associated resources</w:t>
      </w:r>
      <w:bookmarkEnd w:id="6870"/>
      <w:bookmarkEnd w:id="6871"/>
      <w:bookmarkEnd w:id="6872"/>
      <w:bookmarkEnd w:id="6873"/>
      <w:bookmarkEnd w:id="6874"/>
      <w:bookmarkEnd w:id="6875"/>
      <w:bookmarkEnd w:id="6876"/>
    </w:p>
    <w:p w14:paraId="4FFECF41" w14:textId="7C889E03" w:rsidR="00016DAC" w:rsidRPr="00D3062E" w:rsidRDefault="00016DAC" w:rsidP="00B13605">
      <w:pPr>
        <w:pStyle w:val="41"/>
        <w:rPr>
          <w:lang w:eastAsia="zh-CN"/>
        </w:rPr>
      </w:pPr>
      <w:bookmarkStart w:id="6877" w:name="_Toc157435131"/>
      <w:bookmarkStart w:id="6878" w:name="_Toc157436846"/>
      <w:bookmarkStart w:id="6879" w:name="_Toc157440686"/>
      <w:bookmarkStart w:id="6880" w:name="_Toc160650476"/>
      <w:bookmarkStart w:id="6881" w:name="_Toc164928792"/>
      <w:bookmarkStart w:id="6882" w:name="_Toc168550655"/>
      <w:bookmarkStart w:id="6883" w:name="_Toc170118728"/>
      <w:r w:rsidRPr="00D3062E">
        <w:rPr>
          <w:lang w:eastAsia="zh-CN"/>
        </w:rPr>
        <w:t>6.18.4.1</w:t>
      </w:r>
      <w:r w:rsidRPr="00D3062E">
        <w:rPr>
          <w:lang w:eastAsia="zh-CN"/>
        </w:rPr>
        <w:tab/>
        <w:t>Overview</w:t>
      </w:r>
      <w:bookmarkEnd w:id="6877"/>
      <w:bookmarkEnd w:id="6878"/>
      <w:bookmarkEnd w:id="6879"/>
      <w:bookmarkEnd w:id="6880"/>
      <w:bookmarkEnd w:id="6881"/>
      <w:bookmarkEnd w:id="6882"/>
      <w:bookmarkEnd w:id="688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65pt;height:95.7pt;mso-width-percent:0;mso-height-percent:0;mso-width-percent:0;mso-height-percent:0" o:ole="">
            <v:imagedata r:id="rId169" o:title=""/>
          </v:shape>
          <o:OLEObject Type="Embed" ProgID="Word.Document.8" ShapeID="_x0000_i1107" DrawAspect="Content" ObjectID="_1781925850"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6884" w:name="_Toc157435132"/>
      <w:bookmarkStart w:id="6885" w:name="_Toc157436847"/>
      <w:bookmarkStart w:id="6886" w:name="_Toc157440687"/>
      <w:bookmarkStart w:id="6887" w:name="_Toc160650477"/>
      <w:bookmarkStart w:id="6888" w:name="_Toc164928793"/>
      <w:bookmarkStart w:id="6889" w:name="_Toc168550656"/>
      <w:bookmarkStart w:id="6890" w:name="_Toc170118729"/>
      <w:r w:rsidRPr="00D3062E">
        <w:rPr>
          <w:lang w:eastAsia="zh-CN"/>
        </w:rPr>
        <w:t>6.18.4.2</w:t>
      </w:r>
      <w:r w:rsidRPr="00D3062E">
        <w:rPr>
          <w:lang w:eastAsia="zh-CN"/>
        </w:rPr>
        <w:tab/>
        <w:t>Operation: Request</w:t>
      </w:r>
      <w:bookmarkEnd w:id="6884"/>
      <w:bookmarkEnd w:id="6885"/>
      <w:bookmarkEnd w:id="6886"/>
      <w:bookmarkEnd w:id="6887"/>
      <w:bookmarkEnd w:id="6888"/>
      <w:bookmarkEnd w:id="6889"/>
      <w:bookmarkEnd w:id="6890"/>
    </w:p>
    <w:p w14:paraId="5AF7E8AC" w14:textId="0D6CF68B" w:rsidR="00016DAC" w:rsidRPr="00D3062E" w:rsidRDefault="00016DAC" w:rsidP="00B13605">
      <w:pPr>
        <w:pStyle w:val="51"/>
        <w:rPr>
          <w:lang w:eastAsia="zh-CN"/>
        </w:rPr>
      </w:pPr>
      <w:bookmarkStart w:id="6891" w:name="_Toc157435133"/>
      <w:bookmarkStart w:id="6892" w:name="_Toc157436848"/>
      <w:bookmarkStart w:id="6893" w:name="_Toc157440688"/>
      <w:bookmarkStart w:id="6894" w:name="_Toc160650478"/>
      <w:bookmarkStart w:id="6895" w:name="_Toc164928794"/>
      <w:bookmarkStart w:id="6896" w:name="_Toc168550657"/>
      <w:bookmarkStart w:id="6897" w:name="_Toc170118730"/>
      <w:r w:rsidRPr="00D3062E">
        <w:rPr>
          <w:lang w:eastAsia="zh-CN"/>
        </w:rPr>
        <w:t>6.18.4.2.1</w:t>
      </w:r>
      <w:r w:rsidRPr="00D3062E">
        <w:rPr>
          <w:lang w:eastAsia="zh-CN"/>
        </w:rPr>
        <w:tab/>
        <w:t>Description</w:t>
      </w:r>
      <w:bookmarkEnd w:id="6891"/>
      <w:bookmarkEnd w:id="6892"/>
      <w:bookmarkEnd w:id="6893"/>
      <w:bookmarkEnd w:id="6894"/>
      <w:bookmarkEnd w:id="6895"/>
      <w:bookmarkEnd w:id="6896"/>
      <w:bookmarkEnd w:id="6897"/>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6898" w:name="_Toc157435134"/>
      <w:bookmarkStart w:id="6899" w:name="_Toc157436849"/>
      <w:bookmarkStart w:id="6900" w:name="_Toc157440689"/>
      <w:bookmarkStart w:id="6901" w:name="_Toc160650479"/>
      <w:bookmarkStart w:id="6902" w:name="_Toc164928795"/>
      <w:bookmarkStart w:id="6903" w:name="_Toc168550658"/>
      <w:bookmarkStart w:id="6904" w:name="_Toc170118731"/>
      <w:r w:rsidRPr="00D3062E">
        <w:rPr>
          <w:lang w:eastAsia="zh-CN"/>
        </w:rPr>
        <w:t>6.18.4.2.2</w:t>
      </w:r>
      <w:r w:rsidRPr="00D3062E">
        <w:rPr>
          <w:lang w:eastAsia="zh-CN"/>
        </w:rPr>
        <w:tab/>
        <w:t>Operation Definition</w:t>
      </w:r>
      <w:bookmarkEnd w:id="6898"/>
      <w:bookmarkEnd w:id="6899"/>
      <w:bookmarkEnd w:id="6900"/>
      <w:bookmarkEnd w:id="6901"/>
      <w:bookmarkEnd w:id="6902"/>
      <w:bookmarkEnd w:id="6903"/>
      <w:bookmarkEnd w:id="6904"/>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6905" w:name="_Hlk157008642"/>
            <w:r w:rsidRPr="00D3062E">
              <w:t>allocation</w:t>
            </w:r>
            <w:bookmarkEnd w:id="6905"/>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6906" w:name="_Toc157435135"/>
      <w:bookmarkStart w:id="6907" w:name="_Toc157436850"/>
      <w:bookmarkStart w:id="6908" w:name="_Toc157440690"/>
      <w:bookmarkStart w:id="6909" w:name="_Toc160650480"/>
      <w:bookmarkStart w:id="6910" w:name="_Toc164928796"/>
      <w:bookmarkStart w:id="6911" w:name="_Toc168550659"/>
      <w:bookmarkStart w:id="6912" w:name="_Toc170118732"/>
      <w:r w:rsidRPr="00D3062E">
        <w:rPr>
          <w:lang w:eastAsia="zh-CN"/>
        </w:rPr>
        <w:t>6.18.5</w:t>
      </w:r>
      <w:r w:rsidRPr="00D3062E">
        <w:rPr>
          <w:lang w:eastAsia="zh-CN"/>
        </w:rPr>
        <w:tab/>
        <w:t>Notifications</w:t>
      </w:r>
      <w:bookmarkEnd w:id="6906"/>
      <w:bookmarkEnd w:id="6907"/>
      <w:bookmarkEnd w:id="6908"/>
      <w:bookmarkEnd w:id="6909"/>
      <w:bookmarkEnd w:id="6910"/>
      <w:bookmarkEnd w:id="6911"/>
      <w:bookmarkEnd w:id="691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6913" w:name="_Toc157435136"/>
      <w:bookmarkStart w:id="6914" w:name="_Toc157436851"/>
      <w:bookmarkStart w:id="6915" w:name="_Toc157440691"/>
      <w:bookmarkStart w:id="6916" w:name="_Toc160650481"/>
      <w:bookmarkStart w:id="6917" w:name="_Toc164928797"/>
      <w:bookmarkStart w:id="6918" w:name="_Toc168550660"/>
      <w:bookmarkStart w:id="6919" w:name="_Toc170118733"/>
      <w:r w:rsidRPr="00D3062E">
        <w:rPr>
          <w:lang w:eastAsia="zh-CN"/>
        </w:rPr>
        <w:t>6.18.6</w:t>
      </w:r>
      <w:r w:rsidRPr="00D3062E">
        <w:rPr>
          <w:lang w:eastAsia="zh-CN"/>
        </w:rPr>
        <w:tab/>
        <w:t>Data Model</w:t>
      </w:r>
      <w:bookmarkEnd w:id="6913"/>
      <w:bookmarkEnd w:id="6914"/>
      <w:bookmarkEnd w:id="6915"/>
      <w:bookmarkEnd w:id="6916"/>
      <w:bookmarkEnd w:id="6917"/>
      <w:bookmarkEnd w:id="6918"/>
      <w:bookmarkEnd w:id="6919"/>
    </w:p>
    <w:p w14:paraId="7E5AB125" w14:textId="77777777" w:rsidR="002E2250" w:rsidRPr="00D3062E" w:rsidRDefault="002E2250" w:rsidP="002E2250">
      <w:pPr>
        <w:pStyle w:val="41"/>
        <w:rPr>
          <w:lang w:eastAsia="zh-CN"/>
        </w:rPr>
      </w:pPr>
      <w:bookmarkStart w:id="6920" w:name="_Toc157435137"/>
      <w:bookmarkStart w:id="6921" w:name="_Toc157436852"/>
      <w:bookmarkStart w:id="6922" w:name="_Toc157440692"/>
      <w:bookmarkStart w:id="6923" w:name="_Toc160650482"/>
      <w:bookmarkStart w:id="6924" w:name="_Toc164928798"/>
      <w:bookmarkStart w:id="6925" w:name="_Toc168550661"/>
      <w:bookmarkStart w:id="6926" w:name="_Toc170118734"/>
      <w:bookmarkStart w:id="6927" w:name="_Toc157435138"/>
      <w:bookmarkStart w:id="6928" w:name="_Toc157436853"/>
      <w:bookmarkStart w:id="6929" w:name="_Toc157440693"/>
      <w:r w:rsidRPr="00D3062E">
        <w:rPr>
          <w:lang w:eastAsia="zh-CN"/>
        </w:rPr>
        <w:t>6.18.6.1</w:t>
      </w:r>
      <w:r w:rsidRPr="00D3062E">
        <w:rPr>
          <w:lang w:eastAsia="zh-CN"/>
        </w:rPr>
        <w:tab/>
        <w:t>General</w:t>
      </w:r>
      <w:bookmarkEnd w:id="6920"/>
      <w:bookmarkEnd w:id="6921"/>
      <w:bookmarkEnd w:id="6922"/>
      <w:bookmarkEnd w:id="6923"/>
      <w:bookmarkEnd w:id="6924"/>
      <w:bookmarkEnd w:id="6925"/>
      <w:bookmarkEnd w:id="6926"/>
    </w:p>
    <w:p w14:paraId="1D3A2994" w14:textId="77777777" w:rsidR="00F5485E" w:rsidRPr="00D3062E" w:rsidRDefault="00F5485E" w:rsidP="00F5485E">
      <w:pPr>
        <w:rPr>
          <w:lang w:eastAsia="zh-CN"/>
        </w:rPr>
      </w:pPr>
      <w:bookmarkStart w:id="6930"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6931" w:name="_Toc164928799"/>
      <w:bookmarkStart w:id="6932" w:name="_Toc168550662"/>
      <w:bookmarkStart w:id="6933" w:name="_Toc170118735"/>
      <w:r w:rsidRPr="00D3062E">
        <w:rPr>
          <w:lang w:eastAsia="zh-CN"/>
        </w:rPr>
        <w:t>6.18.6.2</w:t>
      </w:r>
      <w:r w:rsidRPr="00D3062E">
        <w:rPr>
          <w:lang w:eastAsia="zh-CN"/>
        </w:rPr>
        <w:tab/>
        <w:t>Structured Data Types</w:t>
      </w:r>
      <w:bookmarkEnd w:id="6927"/>
      <w:bookmarkEnd w:id="6928"/>
      <w:bookmarkEnd w:id="6929"/>
      <w:bookmarkEnd w:id="6930"/>
      <w:bookmarkEnd w:id="6931"/>
      <w:bookmarkEnd w:id="6932"/>
      <w:bookmarkEnd w:id="6933"/>
    </w:p>
    <w:p w14:paraId="50F9C455" w14:textId="0EB7EDFB" w:rsidR="00016DAC" w:rsidRPr="00D3062E" w:rsidRDefault="00016DAC" w:rsidP="00B13605">
      <w:pPr>
        <w:pStyle w:val="51"/>
        <w:rPr>
          <w:lang w:eastAsia="zh-CN"/>
        </w:rPr>
      </w:pPr>
      <w:bookmarkStart w:id="6934" w:name="_Toc157435139"/>
      <w:bookmarkStart w:id="6935" w:name="_Toc157436854"/>
      <w:bookmarkStart w:id="6936" w:name="_Toc157440694"/>
      <w:bookmarkStart w:id="6937" w:name="_Toc160650484"/>
      <w:bookmarkStart w:id="6938" w:name="_Toc164928800"/>
      <w:bookmarkStart w:id="6939" w:name="_Toc168550663"/>
      <w:bookmarkStart w:id="6940" w:name="_Toc170118736"/>
      <w:r w:rsidRPr="00D3062E">
        <w:rPr>
          <w:lang w:eastAsia="zh-CN"/>
        </w:rPr>
        <w:t>6.18.6.2.1</w:t>
      </w:r>
      <w:r w:rsidRPr="00D3062E">
        <w:rPr>
          <w:lang w:eastAsia="zh-CN"/>
        </w:rPr>
        <w:tab/>
        <w:t>Introduction</w:t>
      </w:r>
      <w:bookmarkEnd w:id="6934"/>
      <w:bookmarkEnd w:id="6935"/>
      <w:bookmarkEnd w:id="6936"/>
      <w:bookmarkEnd w:id="6937"/>
      <w:bookmarkEnd w:id="6938"/>
      <w:bookmarkEnd w:id="6939"/>
      <w:bookmarkEnd w:id="694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6941" w:name="_Toc157435140"/>
      <w:bookmarkStart w:id="6942" w:name="_Toc157436855"/>
      <w:bookmarkStart w:id="6943" w:name="_Toc157440695"/>
      <w:bookmarkStart w:id="6944" w:name="_Toc160650485"/>
      <w:bookmarkStart w:id="6945" w:name="_Toc164928801"/>
      <w:bookmarkStart w:id="6946" w:name="_Toc168550664"/>
      <w:bookmarkStart w:id="6947" w:name="_Toc170118737"/>
      <w:bookmarkStart w:id="6948" w:name="_Toc157435141"/>
      <w:bookmarkStart w:id="6949" w:name="_Toc157436856"/>
      <w:bookmarkStart w:id="6950" w:name="_Toc157440696"/>
      <w:r w:rsidRPr="00D3062E">
        <w:rPr>
          <w:lang w:eastAsia="zh-CN"/>
        </w:rPr>
        <w:t>6.18.6.2.2</w:t>
      </w:r>
      <w:r w:rsidRPr="00D3062E">
        <w:rPr>
          <w:lang w:eastAsia="zh-CN"/>
        </w:rPr>
        <w:tab/>
        <w:t xml:space="preserve">Type: </w:t>
      </w:r>
      <w:r w:rsidRPr="00D3062E">
        <w:t>NwSliceAllocReq</w:t>
      </w:r>
      <w:bookmarkEnd w:id="6941"/>
      <w:bookmarkEnd w:id="6942"/>
      <w:bookmarkEnd w:id="6943"/>
      <w:bookmarkEnd w:id="6944"/>
      <w:bookmarkEnd w:id="6945"/>
      <w:bookmarkEnd w:id="6946"/>
      <w:bookmarkEnd w:id="6947"/>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6951" w:name="_Hlk157008801"/>
            <w:r w:rsidRPr="00D3062E">
              <w:rPr>
                <w:lang w:val="en-US"/>
              </w:rPr>
              <w:t>Represents the VAL service identifier</w:t>
            </w:r>
            <w:bookmarkEnd w:id="69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6952" w:name="_Hlk157008819"/>
            <w:r w:rsidRPr="00D3062E">
              <w:rPr>
                <w:lang w:val="en-US"/>
              </w:rPr>
              <w:t>Represents the list of VAL UEs ID.</w:t>
            </w:r>
            <w:bookmarkEnd w:id="69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04BB8B95" w:rsidR="002E2250" w:rsidRPr="00D3062E" w:rsidRDefault="002E2250" w:rsidP="002E2250">
      <w:pPr>
        <w:pStyle w:val="EditorsNote"/>
      </w:pPr>
    </w:p>
    <w:p w14:paraId="325BCBB1" w14:textId="28450D8D" w:rsidR="00016DAC" w:rsidRPr="00D3062E" w:rsidRDefault="00016DAC" w:rsidP="00120F61">
      <w:pPr>
        <w:pStyle w:val="51"/>
        <w:rPr>
          <w:lang w:eastAsia="zh-CN"/>
        </w:rPr>
      </w:pPr>
      <w:bookmarkStart w:id="6953" w:name="_Toc160650486"/>
      <w:bookmarkStart w:id="6954" w:name="_Toc164928802"/>
      <w:bookmarkStart w:id="6955" w:name="_Toc168550665"/>
      <w:bookmarkStart w:id="6956" w:name="_Toc170118738"/>
      <w:r w:rsidRPr="00D3062E">
        <w:rPr>
          <w:lang w:eastAsia="zh-CN"/>
        </w:rPr>
        <w:t>6.18.6.2.3</w:t>
      </w:r>
      <w:r w:rsidRPr="00D3062E">
        <w:rPr>
          <w:lang w:eastAsia="zh-CN"/>
        </w:rPr>
        <w:tab/>
        <w:t xml:space="preserve">Type: </w:t>
      </w:r>
      <w:r w:rsidRPr="00D3062E">
        <w:t>NwSliceAllocResp</w:t>
      </w:r>
      <w:bookmarkEnd w:id="6948"/>
      <w:bookmarkEnd w:id="6949"/>
      <w:bookmarkEnd w:id="6950"/>
      <w:bookmarkEnd w:id="6953"/>
      <w:bookmarkEnd w:id="6954"/>
      <w:bookmarkEnd w:id="6955"/>
      <w:bookmarkEnd w:id="6956"/>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78EDB55D" w14:textId="46BB3474" w:rsidR="00016DAC" w:rsidRPr="00D3062E" w:rsidRDefault="00016DAC" w:rsidP="00B13605">
      <w:pPr>
        <w:pStyle w:val="41"/>
        <w:rPr>
          <w:lang w:eastAsia="zh-CN"/>
        </w:rPr>
      </w:pPr>
      <w:bookmarkStart w:id="6957" w:name="_Toc157435142"/>
      <w:bookmarkStart w:id="6958" w:name="_Toc157436857"/>
      <w:bookmarkStart w:id="6959" w:name="_Toc157440697"/>
      <w:bookmarkStart w:id="6960" w:name="_Toc160650487"/>
      <w:bookmarkStart w:id="6961" w:name="_Toc164928803"/>
      <w:bookmarkStart w:id="6962" w:name="_Toc168550666"/>
      <w:bookmarkStart w:id="6963" w:name="_Toc170118739"/>
      <w:r w:rsidRPr="00D3062E">
        <w:rPr>
          <w:lang w:eastAsia="zh-CN"/>
        </w:rPr>
        <w:t>6.18.6.3</w:t>
      </w:r>
      <w:r w:rsidRPr="00D3062E">
        <w:rPr>
          <w:lang w:eastAsia="zh-CN"/>
        </w:rPr>
        <w:tab/>
        <w:t>Simple data types and enumerations</w:t>
      </w:r>
      <w:bookmarkEnd w:id="6957"/>
      <w:bookmarkEnd w:id="6958"/>
      <w:bookmarkEnd w:id="6959"/>
      <w:bookmarkEnd w:id="6960"/>
      <w:bookmarkEnd w:id="6961"/>
      <w:bookmarkEnd w:id="6962"/>
      <w:bookmarkEnd w:id="6963"/>
    </w:p>
    <w:p w14:paraId="5253A1DA" w14:textId="46935F55" w:rsidR="00016DAC" w:rsidRPr="00D3062E" w:rsidRDefault="00016DAC" w:rsidP="00016DAC">
      <w:pPr>
        <w:pStyle w:val="51"/>
      </w:pPr>
      <w:bookmarkStart w:id="6964" w:name="_Toc157435143"/>
      <w:bookmarkStart w:id="6965" w:name="_Toc157436858"/>
      <w:bookmarkStart w:id="6966" w:name="_Toc157440698"/>
      <w:bookmarkStart w:id="6967" w:name="_Toc160650488"/>
      <w:bookmarkStart w:id="6968" w:name="_Toc164928804"/>
      <w:bookmarkStart w:id="6969" w:name="_Toc168550667"/>
      <w:bookmarkStart w:id="6970" w:name="_Toc170118740"/>
      <w:r w:rsidRPr="00D3062E">
        <w:rPr>
          <w:noProof/>
          <w:lang w:eastAsia="zh-CN"/>
        </w:rPr>
        <w:t>6.18</w:t>
      </w:r>
      <w:r w:rsidRPr="00D3062E">
        <w:t>.6.3.1</w:t>
      </w:r>
      <w:r w:rsidRPr="00D3062E">
        <w:tab/>
        <w:t>Introduction</w:t>
      </w:r>
      <w:bookmarkEnd w:id="6964"/>
      <w:bookmarkEnd w:id="6965"/>
      <w:bookmarkEnd w:id="6966"/>
      <w:bookmarkEnd w:id="6967"/>
      <w:bookmarkEnd w:id="6968"/>
      <w:bookmarkEnd w:id="6969"/>
      <w:bookmarkEnd w:id="697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6971" w:name="_Toc157435144"/>
      <w:bookmarkStart w:id="6972" w:name="_Toc157436859"/>
      <w:bookmarkStart w:id="6973" w:name="_Toc157440699"/>
      <w:bookmarkStart w:id="6974" w:name="_Toc160650489"/>
      <w:bookmarkStart w:id="6975" w:name="_Toc164928805"/>
      <w:bookmarkStart w:id="6976" w:name="_Toc168550668"/>
      <w:bookmarkStart w:id="6977" w:name="_Toc170118741"/>
      <w:r w:rsidRPr="00D3062E">
        <w:rPr>
          <w:noProof/>
          <w:lang w:eastAsia="zh-CN"/>
        </w:rPr>
        <w:t>6.18</w:t>
      </w:r>
      <w:r w:rsidRPr="00D3062E">
        <w:t>.6.3.2</w:t>
      </w:r>
      <w:r w:rsidRPr="00D3062E">
        <w:tab/>
        <w:t>Simple data types</w:t>
      </w:r>
      <w:bookmarkEnd w:id="6971"/>
      <w:bookmarkEnd w:id="6972"/>
      <w:bookmarkEnd w:id="6973"/>
      <w:bookmarkEnd w:id="6974"/>
      <w:bookmarkEnd w:id="6975"/>
      <w:bookmarkEnd w:id="6976"/>
      <w:bookmarkEnd w:id="697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6978" w:name="_Toc164928806"/>
      <w:bookmarkStart w:id="6979" w:name="_Toc168550669"/>
      <w:bookmarkStart w:id="6980" w:name="_Toc17011874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978"/>
      <w:bookmarkEnd w:id="6979"/>
      <w:bookmarkEnd w:id="6980"/>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6981" w:name="_Toc164928807"/>
      <w:bookmarkStart w:id="6982" w:name="_Toc168550670"/>
      <w:bookmarkStart w:id="6983" w:name="_Toc170118743"/>
      <w:r w:rsidRPr="00D3062E">
        <w:rPr>
          <w:noProof/>
          <w:lang w:eastAsia="zh-CN"/>
        </w:rPr>
        <w:t>6.</w:t>
      </w:r>
      <w:r>
        <w:rPr>
          <w:noProof/>
          <w:lang w:eastAsia="zh-CN"/>
        </w:rPr>
        <w:t>18</w:t>
      </w:r>
      <w:r w:rsidRPr="00D3062E">
        <w:t>.6.5</w:t>
      </w:r>
      <w:r w:rsidRPr="00D3062E">
        <w:tab/>
        <w:t>Binary data</w:t>
      </w:r>
      <w:bookmarkEnd w:id="6981"/>
      <w:bookmarkEnd w:id="6982"/>
      <w:bookmarkEnd w:id="6983"/>
    </w:p>
    <w:p w14:paraId="682941BA" w14:textId="77777777" w:rsidR="00B110B4" w:rsidRPr="00D3062E" w:rsidRDefault="00B110B4" w:rsidP="00B110B4">
      <w:pPr>
        <w:pStyle w:val="51"/>
      </w:pPr>
      <w:bookmarkStart w:id="6984" w:name="_Toc164928808"/>
      <w:bookmarkStart w:id="6985" w:name="_Toc168550671"/>
      <w:bookmarkStart w:id="6986" w:name="_Toc170118744"/>
      <w:r w:rsidRPr="00D3062E">
        <w:rPr>
          <w:noProof/>
          <w:lang w:eastAsia="zh-CN"/>
        </w:rPr>
        <w:t>6.</w:t>
      </w:r>
      <w:r>
        <w:rPr>
          <w:noProof/>
          <w:lang w:eastAsia="zh-CN"/>
        </w:rPr>
        <w:t>18</w:t>
      </w:r>
      <w:r w:rsidRPr="00D3062E">
        <w:t>.6.5.1</w:t>
      </w:r>
      <w:r w:rsidRPr="00D3062E">
        <w:tab/>
        <w:t>Binary Data Types</w:t>
      </w:r>
      <w:bookmarkEnd w:id="6984"/>
      <w:bookmarkEnd w:id="6985"/>
      <w:bookmarkEnd w:id="6986"/>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6987" w:name="_Toc157435145"/>
      <w:bookmarkStart w:id="6988" w:name="_Toc157436860"/>
      <w:bookmarkStart w:id="6989" w:name="_Toc157440700"/>
      <w:bookmarkStart w:id="6990" w:name="_Toc160650490"/>
      <w:bookmarkStart w:id="6991" w:name="_Toc164928809"/>
      <w:bookmarkStart w:id="6992" w:name="_Toc168550672"/>
      <w:bookmarkStart w:id="6993" w:name="_Toc170118745"/>
      <w:r w:rsidRPr="00D3062E">
        <w:rPr>
          <w:lang w:eastAsia="zh-CN"/>
        </w:rPr>
        <w:t>6.18.7</w:t>
      </w:r>
      <w:r w:rsidRPr="00D3062E">
        <w:rPr>
          <w:lang w:eastAsia="zh-CN"/>
        </w:rPr>
        <w:tab/>
        <w:t>Error Handling</w:t>
      </w:r>
      <w:bookmarkEnd w:id="6987"/>
      <w:bookmarkEnd w:id="6988"/>
      <w:bookmarkEnd w:id="6989"/>
      <w:bookmarkEnd w:id="6990"/>
      <w:bookmarkEnd w:id="6991"/>
      <w:bookmarkEnd w:id="6992"/>
      <w:bookmarkEnd w:id="6993"/>
    </w:p>
    <w:p w14:paraId="63A7EBBE" w14:textId="1998C8CD" w:rsidR="00016DAC" w:rsidRPr="00D3062E" w:rsidRDefault="00016DAC" w:rsidP="00B13605">
      <w:pPr>
        <w:pStyle w:val="41"/>
      </w:pPr>
      <w:bookmarkStart w:id="6994" w:name="_Toc157435146"/>
      <w:bookmarkStart w:id="6995" w:name="_Toc157436861"/>
      <w:bookmarkStart w:id="6996" w:name="_Toc157440701"/>
      <w:bookmarkStart w:id="6997" w:name="_Toc160650491"/>
      <w:bookmarkStart w:id="6998" w:name="_Toc164928810"/>
      <w:bookmarkStart w:id="6999" w:name="_Toc168550673"/>
      <w:bookmarkStart w:id="7000" w:name="_Toc170118746"/>
      <w:r w:rsidRPr="00D3062E">
        <w:rPr>
          <w:lang w:eastAsia="zh-CN"/>
        </w:rPr>
        <w:t>6.18.7.1</w:t>
      </w:r>
      <w:r w:rsidRPr="00D3062E">
        <w:tab/>
        <w:t>General</w:t>
      </w:r>
      <w:bookmarkEnd w:id="6994"/>
      <w:bookmarkEnd w:id="6995"/>
      <w:bookmarkEnd w:id="6996"/>
      <w:bookmarkEnd w:id="6997"/>
      <w:bookmarkEnd w:id="6998"/>
      <w:bookmarkEnd w:id="6999"/>
      <w:bookmarkEnd w:id="7000"/>
    </w:p>
    <w:p w14:paraId="3EB3BF67" w14:textId="77777777" w:rsidR="00F5485E" w:rsidRPr="00D3062E" w:rsidRDefault="00F5485E" w:rsidP="00F5485E">
      <w:bookmarkStart w:id="7001" w:name="_Toc157435147"/>
      <w:bookmarkStart w:id="7002" w:name="_Toc157436862"/>
      <w:bookmarkStart w:id="7003" w:name="_Toc157440702"/>
      <w:bookmarkStart w:id="700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7005" w:name="_Toc164928811"/>
      <w:bookmarkStart w:id="7006" w:name="_Toc168550674"/>
      <w:bookmarkStart w:id="7007" w:name="_Toc170118747"/>
      <w:r w:rsidRPr="00D3062E">
        <w:rPr>
          <w:lang w:eastAsia="zh-CN"/>
        </w:rPr>
        <w:t>6.18.7.2</w:t>
      </w:r>
      <w:r w:rsidRPr="00D3062E">
        <w:tab/>
        <w:t>Protocol Errors</w:t>
      </w:r>
      <w:bookmarkEnd w:id="7001"/>
      <w:bookmarkEnd w:id="7002"/>
      <w:bookmarkEnd w:id="7003"/>
      <w:bookmarkEnd w:id="7004"/>
      <w:bookmarkEnd w:id="7005"/>
      <w:bookmarkEnd w:id="7006"/>
      <w:bookmarkEnd w:id="7007"/>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7008" w:name="_Toc157435148"/>
      <w:bookmarkStart w:id="7009" w:name="_Toc157436863"/>
      <w:bookmarkStart w:id="7010" w:name="_Toc157440703"/>
      <w:bookmarkStart w:id="7011" w:name="_Toc160650493"/>
      <w:bookmarkStart w:id="7012" w:name="_Toc164928812"/>
      <w:bookmarkStart w:id="7013" w:name="_Toc168550675"/>
      <w:bookmarkStart w:id="7014" w:name="_Toc170118748"/>
      <w:r w:rsidRPr="00D3062E">
        <w:rPr>
          <w:lang w:eastAsia="zh-CN"/>
        </w:rPr>
        <w:t>6.18.7.3</w:t>
      </w:r>
      <w:r w:rsidRPr="00D3062E">
        <w:tab/>
        <w:t>Application Errors</w:t>
      </w:r>
      <w:bookmarkEnd w:id="7008"/>
      <w:bookmarkEnd w:id="7009"/>
      <w:bookmarkEnd w:id="7010"/>
      <w:bookmarkEnd w:id="7011"/>
      <w:bookmarkEnd w:id="7012"/>
      <w:bookmarkEnd w:id="7013"/>
      <w:bookmarkEnd w:id="701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7015" w:name="_Toc157435149"/>
      <w:bookmarkStart w:id="7016" w:name="_Toc157436864"/>
      <w:bookmarkStart w:id="7017" w:name="_Toc157440704"/>
      <w:bookmarkStart w:id="7018" w:name="_Toc160650494"/>
      <w:bookmarkStart w:id="7019" w:name="_Toc164928813"/>
      <w:bookmarkStart w:id="7020" w:name="_Toc168550676"/>
      <w:bookmarkStart w:id="7021" w:name="_Toc170118749"/>
      <w:r w:rsidRPr="00D3062E">
        <w:rPr>
          <w:lang w:eastAsia="zh-CN"/>
        </w:rPr>
        <w:t>6.18.8</w:t>
      </w:r>
      <w:r w:rsidRPr="00D3062E">
        <w:rPr>
          <w:lang w:eastAsia="zh-CN"/>
        </w:rPr>
        <w:tab/>
        <w:t>Feature Negotiation</w:t>
      </w:r>
      <w:bookmarkEnd w:id="7015"/>
      <w:bookmarkEnd w:id="7016"/>
      <w:bookmarkEnd w:id="7017"/>
      <w:bookmarkEnd w:id="7018"/>
      <w:bookmarkEnd w:id="7019"/>
      <w:bookmarkEnd w:id="7020"/>
      <w:bookmarkEnd w:id="7021"/>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7022" w:name="_Toc157435150"/>
      <w:bookmarkStart w:id="7023" w:name="_Toc157436865"/>
      <w:bookmarkStart w:id="7024" w:name="_Toc157440705"/>
      <w:bookmarkStart w:id="7025" w:name="_Toc160650495"/>
      <w:bookmarkStart w:id="7026" w:name="_Toc164928814"/>
      <w:bookmarkStart w:id="7027" w:name="_Toc168550677"/>
      <w:bookmarkStart w:id="7028" w:name="_Toc170118750"/>
      <w:r w:rsidRPr="00D3062E">
        <w:rPr>
          <w:noProof/>
          <w:lang w:eastAsia="zh-CN"/>
        </w:rPr>
        <w:t>6.</w:t>
      </w:r>
      <w:r w:rsidRPr="00D3062E">
        <w:rPr>
          <w:lang w:eastAsia="zh-CN"/>
        </w:rPr>
        <w:t>18</w:t>
      </w:r>
      <w:r w:rsidRPr="00D3062E">
        <w:t>.9</w:t>
      </w:r>
      <w:r w:rsidRPr="00D3062E">
        <w:tab/>
        <w:t>Security</w:t>
      </w:r>
      <w:bookmarkEnd w:id="7022"/>
      <w:bookmarkEnd w:id="7023"/>
      <w:bookmarkEnd w:id="7024"/>
      <w:bookmarkEnd w:id="7025"/>
      <w:bookmarkEnd w:id="7026"/>
      <w:bookmarkEnd w:id="7027"/>
      <w:bookmarkEnd w:id="702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7029" w:name="_Toc96843459"/>
      <w:bookmarkStart w:id="7030" w:name="_Toc96844434"/>
      <w:bookmarkStart w:id="7031" w:name="_Toc100740007"/>
      <w:bookmarkStart w:id="7032" w:name="_Toc104332874"/>
      <w:bookmarkStart w:id="7033" w:name="_Toc157435151"/>
      <w:bookmarkStart w:id="7034" w:name="_Toc157436866"/>
      <w:bookmarkStart w:id="7035" w:name="_Toc157440706"/>
      <w:bookmarkStart w:id="7036" w:name="_Toc160650496"/>
      <w:bookmarkStart w:id="7037" w:name="_Toc164928815"/>
      <w:bookmarkStart w:id="7038" w:name="_Toc168550678"/>
      <w:bookmarkStart w:id="7039" w:name="_Toc170118751"/>
      <w:bookmarkStart w:id="7040" w:name="_Toc510696650"/>
      <w:bookmarkStart w:id="7041" w:name="_Toc35971450"/>
      <w:r w:rsidR="001C4032" w:rsidRPr="00D3062E">
        <w:t>7</w:t>
      </w:r>
      <w:r w:rsidR="001C4032" w:rsidRPr="00D3062E">
        <w:tab/>
        <w:t>Using Common API Framework</w:t>
      </w:r>
      <w:bookmarkEnd w:id="7029"/>
      <w:bookmarkEnd w:id="7030"/>
      <w:bookmarkEnd w:id="7031"/>
      <w:bookmarkEnd w:id="7032"/>
      <w:bookmarkEnd w:id="7033"/>
      <w:bookmarkEnd w:id="7034"/>
      <w:bookmarkEnd w:id="7035"/>
      <w:bookmarkEnd w:id="7036"/>
      <w:bookmarkEnd w:id="7037"/>
      <w:bookmarkEnd w:id="7038"/>
      <w:bookmarkEnd w:id="7039"/>
    </w:p>
    <w:p w14:paraId="35252184" w14:textId="77777777" w:rsidR="00ED591F" w:rsidRPr="00D3062E" w:rsidRDefault="00ED591F" w:rsidP="00ED591F">
      <w:pPr>
        <w:rPr>
          <w:noProof/>
          <w:lang w:eastAsia="zh-CN"/>
        </w:rPr>
      </w:pPr>
      <w:bookmarkStart w:id="7042" w:name="_Toc144024293"/>
      <w:bookmarkStart w:id="7043" w:name="_Toc24868675"/>
      <w:bookmarkStart w:id="7044" w:name="_Toc34154180"/>
      <w:bookmarkStart w:id="7045" w:name="_Toc36041124"/>
      <w:bookmarkStart w:id="7046" w:name="_Toc36041437"/>
      <w:bookmarkStart w:id="7047" w:name="_Toc43196714"/>
      <w:bookmarkStart w:id="7048" w:name="_Toc43481484"/>
      <w:bookmarkStart w:id="7049" w:name="_Toc45134761"/>
      <w:bookmarkStart w:id="7050" w:name="_Toc51189293"/>
      <w:bookmarkStart w:id="7051" w:name="_Toc51763969"/>
      <w:bookmarkStart w:id="7052" w:name="_Toc57206201"/>
      <w:bookmarkStart w:id="7053" w:name="_Toc59019542"/>
      <w:bookmarkStart w:id="7054" w:name="_Toc68170215"/>
      <w:bookmarkStart w:id="7055" w:name="_Toc73433953"/>
      <w:bookmarkStart w:id="7056" w:name="_Toc73436001"/>
      <w:bookmarkStart w:id="7057" w:name="_Toc73437408"/>
      <w:bookmarkStart w:id="7058" w:name="_Toc75351818"/>
      <w:bookmarkStart w:id="7059" w:name="_Toc83230096"/>
      <w:bookmarkStart w:id="7060" w:name="_Toc85528264"/>
      <w:bookmarkStart w:id="7061" w:name="_Toc90649889"/>
      <w:bookmarkStart w:id="7062" w:name="_Toc96843460"/>
      <w:bookmarkStart w:id="7063" w:name="_Toc96844435"/>
      <w:bookmarkStart w:id="7064" w:name="_Toc100740008"/>
      <w:bookmarkStart w:id="7065" w:name="_Toc104332875"/>
      <w:r w:rsidRPr="00D3062E">
        <w:t xml:space="preserve">The provisions of clause 8 of 3GPP TS 29.549 [15] shall apply for the NSCE Server </w:t>
      </w:r>
      <w:r w:rsidRPr="00D3062E">
        <w:rPr>
          <w:noProof/>
          <w:lang w:eastAsia="zh-CN"/>
        </w:rPr>
        <w:t>APIs defined in this specification.</w:t>
      </w:r>
    </w:p>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14:paraId="4A4D6361" w14:textId="7EBE3BEF" w:rsidR="008A6D4A" w:rsidRPr="00D3062E" w:rsidRDefault="001C4032" w:rsidP="00B655DA">
      <w:pPr>
        <w:pStyle w:val="8"/>
      </w:pPr>
      <w:r w:rsidRPr="00D3062E">
        <w:br w:type="page"/>
      </w:r>
      <w:bookmarkStart w:id="7066" w:name="_Toc157435152"/>
      <w:bookmarkStart w:id="7067" w:name="_Toc157436867"/>
      <w:bookmarkStart w:id="7068" w:name="_Toc157440707"/>
      <w:bookmarkStart w:id="7069" w:name="_Toc160650497"/>
      <w:bookmarkStart w:id="7070" w:name="_Toc170118752"/>
      <w:r w:rsidR="008A6D4A" w:rsidRPr="00D3062E">
        <w:t>Annex A (normative):</w:t>
      </w:r>
      <w:r w:rsidR="008A6D4A" w:rsidRPr="00D3062E">
        <w:br/>
        <w:t>OpenAPI specification</w:t>
      </w:r>
      <w:bookmarkEnd w:id="7040"/>
      <w:bookmarkEnd w:id="7041"/>
      <w:bookmarkEnd w:id="7066"/>
      <w:bookmarkEnd w:id="7067"/>
      <w:bookmarkEnd w:id="7068"/>
      <w:bookmarkEnd w:id="7069"/>
      <w:bookmarkEnd w:id="7070"/>
    </w:p>
    <w:p w14:paraId="03FBDDDC" w14:textId="77777777" w:rsidR="006E186B" w:rsidRPr="00D3062E" w:rsidRDefault="006E186B" w:rsidP="003C2A5F">
      <w:pPr>
        <w:pStyle w:val="1"/>
      </w:pPr>
      <w:bookmarkStart w:id="7071" w:name="_Toc510696651"/>
      <w:bookmarkStart w:id="7072" w:name="_Toc35971451"/>
      <w:bookmarkStart w:id="7073" w:name="_Toc157435153"/>
      <w:bookmarkStart w:id="7074" w:name="_Toc157436868"/>
      <w:bookmarkStart w:id="7075" w:name="_Toc157440708"/>
      <w:bookmarkStart w:id="7076" w:name="_Toc160650498"/>
      <w:bookmarkStart w:id="7077" w:name="_Toc164928816"/>
      <w:bookmarkStart w:id="7078" w:name="_Toc168550679"/>
      <w:bookmarkStart w:id="7079" w:name="_Toc170118753"/>
      <w:bookmarkStart w:id="7080" w:name="_Toc510696653"/>
      <w:r w:rsidRPr="00D3062E">
        <w:t>A.1</w:t>
      </w:r>
      <w:r w:rsidRPr="00D3062E">
        <w:tab/>
        <w:t>General</w:t>
      </w:r>
      <w:bookmarkEnd w:id="7071"/>
      <w:bookmarkEnd w:id="7072"/>
      <w:bookmarkEnd w:id="7073"/>
      <w:bookmarkEnd w:id="7074"/>
      <w:bookmarkEnd w:id="7075"/>
      <w:bookmarkEnd w:id="7076"/>
      <w:bookmarkEnd w:id="7077"/>
      <w:bookmarkEnd w:id="7078"/>
      <w:bookmarkEnd w:id="7079"/>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7081" w:name="_Toc157435154"/>
      <w:bookmarkStart w:id="7082" w:name="_Toc157436869"/>
      <w:bookmarkStart w:id="7083" w:name="_Toc157440709"/>
      <w:bookmarkStart w:id="7084" w:name="_Toc160650499"/>
      <w:bookmarkStart w:id="7085" w:name="_Toc164928817"/>
      <w:bookmarkStart w:id="7086" w:name="_Toc168550680"/>
      <w:bookmarkStart w:id="7087" w:name="_Toc170118754"/>
      <w:r w:rsidR="006E186B" w:rsidRPr="00D3062E">
        <w:t>A.2</w:t>
      </w:r>
      <w:r w:rsidR="006E186B" w:rsidRPr="00D3062E">
        <w:tab/>
      </w:r>
      <w:r w:rsidR="00D3062E" w:rsidRPr="00D3062E">
        <w:t>NSCE_SliceApiManagement</w:t>
      </w:r>
      <w:r w:rsidR="006E186B" w:rsidRPr="00D3062E">
        <w:t xml:space="preserve"> API</w:t>
      </w:r>
      <w:bookmarkEnd w:id="7081"/>
      <w:bookmarkEnd w:id="7082"/>
      <w:bookmarkEnd w:id="7083"/>
      <w:bookmarkEnd w:id="7084"/>
      <w:bookmarkEnd w:id="7085"/>
      <w:bookmarkEnd w:id="7086"/>
      <w:bookmarkEnd w:id="7087"/>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7088" w:name="_Hlk164290570"/>
      <w:r>
        <w:rPr>
          <w:lang w:eastAsia="fr-FR"/>
        </w:rPr>
        <w:t>UE_MOBILITY</w:t>
      </w:r>
      <w:bookmarkEnd w:id="708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7089" w:name="_Hlk164290579"/>
      <w:r>
        <w:rPr>
          <w:lang w:eastAsia="fr-FR"/>
        </w:rPr>
        <w:t>MIGRATION</w:t>
      </w:r>
      <w:bookmarkEnd w:id="7089"/>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7090" w:name="_Hlk164290588"/>
      <w:r>
        <w:rPr>
          <w:lang w:eastAsia="fr-FR"/>
        </w:rPr>
        <w:t>SERV_API_UNAVAILABILITY</w:t>
      </w:r>
      <w:bookmarkEnd w:id="7090"/>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7091" w:name="_Hlk164290596"/>
      <w:r>
        <w:rPr>
          <w:lang w:eastAsia="fr-FR"/>
        </w:rPr>
        <w:t>APP_QOS_REQ_CHANGE</w:t>
      </w:r>
      <w:bookmarkEnd w:id="7091"/>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7092" w:name="_Toc35971453"/>
      <w:r w:rsidRPr="00D3062E">
        <w:br w:type="page"/>
      </w:r>
      <w:bookmarkStart w:id="7093" w:name="_Toc157435155"/>
      <w:bookmarkStart w:id="7094" w:name="_Toc157436870"/>
      <w:bookmarkStart w:id="7095" w:name="_Toc157440710"/>
      <w:bookmarkStart w:id="7096" w:name="_Toc160650500"/>
      <w:bookmarkStart w:id="7097" w:name="_Toc164928818"/>
      <w:bookmarkStart w:id="7098" w:name="_Toc168550681"/>
      <w:bookmarkStart w:id="7099" w:name="_Toc170118755"/>
      <w:r w:rsidR="008A6D4A" w:rsidRPr="00D3062E">
        <w:t>A.3</w:t>
      </w:r>
      <w:r w:rsidR="008A6D4A" w:rsidRPr="00D3062E">
        <w:tab/>
      </w:r>
      <w:r w:rsidR="00D3062E">
        <w:t>N</w:t>
      </w:r>
      <w:r w:rsidR="00D3062E" w:rsidRPr="00D3062E">
        <w:t>SCE_NetSliceLifeCycleMngt</w:t>
      </w:r>
      <w:r w:rsidR="008A6D4A" w:rsidRPr="00D3062E">
        <w:t xml:space="preserve"> API</w:t>
      </w:r>
      <w:bookmarkEnd w:id="7080"/>
      <w:bookmarkEnd w:id="7092"/>
      <w:bookmarkEnd w:id="7093"/>
      <w:bookmarkEnd w:id="7094"/>
      <w:bookmarkEnd w:id="7095"/>
      <w:bookmarkEnd w:id="7096"/>
      <w:bookmarkEnd w:id="7097"/>
      <w:bookmarkEnd w:id="7098"/>
      <w:bookmarkEnd w:id="7099"/>
    </w:p>
    <w:p w14:paraId="68131D79" w14:textId="77777777" w:rsidR="00AC54E2" w:rsidRPr="00D3062E" w:rsidRDefault="00AC54E2" w:rsidP="00AC54E2">
      <w:pPr>
        <w:pStyle w:val="PL"/>
      </w:pPr>
      <w:r w:rsidRPr="00D3062E">
        <w:t>openapi: 3.0.0</w:t>
      </w:r>
    </w:p>
    <w:p w14:paraId="405E89BE" w14:textId="77777777" w:rsidR="00AC54E2" w:rsidRPr="00D3062E" w:rsidRDefault="00AC54E2" w:rsidP="00AC54E2">
      <w:pPr>
        <w:pStyle w:val="PL"/>
        <w:rPr>
          <w:lang w:val="en-US"/>
        </w:rPr>
      </w:pPr>
    </w:p>
    <w:p w14:paraId="05D70F40" w14:textId="77777777" w:rsidR="00AC54E2" w:rsidRPr="00D3062E" w:rsidRDefault="00AC54E2" w:rsidP="00AC54E2">
      <w:pPr>
        <w:pStyle w:val="PL"/>
        <w:rPr>
          <w:lang w:val="en-US"/>
        </w:rPr>
      </w:pPr>
      <w:r w:rsidRPr="00D3062E">
        <w:rPr>
          <w:lang w:val="en-US"/>
        </w:rPr>
        <w:t>info:</w:t>
      </w:r>
    </w:p>
    <w:p w14:paraId="2670B9D5"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p>
    <w:p w14:paraId="4D95E0F7" w14:textId="34DEF8B6" w:rsidR="00AC54E2" w:rsidRPr="00D3062E" w:rsidRDefault="00AC54E2" w:rsidP="00AC54E2">
      <w:pPr>
        <w:pStyle w:val="PL"/>
        <w:rPr>
          <w:lang w:val="en-US"/>
        </w:rPr>
      </w:pPr>
      <w:r w:rsidRPr="00D3062E">
        <w:rPr>
          <w:lang w:val="en-US"/>
        </w:rPr>
        <w:t xml:space="preserve">  version: 1.0.0</w:t>
      </w:r>
    </w:p>
    <w:p w14:paraId="09E4539A" w14:textId="77777777" w:rsidR="00AC54E2" w:rsidRPr="00D3062E" w:rsidRDefault="00AC54E2" w:rsidP="00AC54E2">
      <w:pPr>
        <w:pStyle w:val="PL"/>
      </w:pPr>
      <w:r w:rsidRPr="00D3062E">
        <w:rPr>
          <w:lang w:val="en-US"/>
        </w:rPr>
        <w:t xml:space="preserve">  description: </w:t>
      </w:r>
      <w:r w:rsidRPr="00D3062E">
        <w:t>|</w:t>
      </w:r>
    </w:p>
    <w:p w14:paraId="1767F5B1" w14:textId="77777777" w:rsidR="00AC54E2" w:rsidRPr="00D3062E" w:rsidRDefault="00AC54E2" w:rsidP="00AC54E2">
      <w:pPr>
        <w:pStyle w:val="PL"/>
        <w:rPr>
          <w:lang w:val="en-US"/>
        </w:rPr>
      </w:pPr>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p>
    <w:p w14:paraId="0A494A5D" w14:textId="77777777" w:rsidR="00AC54E2" w:rsidRPr="00D3062E" w:rsidRDefault="00AC54E2" w:rsidP="00AC54E2">
      <w:pPr>
        <w:pStyle w:val="PL"/>
      </w:pPr>
      <w:r w:rsidRPr="00D3062E">
        <w:t xml:space="preserve">    © 2024, 3GPP Organizational Partners (ARIB, ATIS, CCSA, ETSI, TSDSI, TTA, TTC).  </w:t>
      </w:r>
    </w:p>
    <w:p w14:paraId="38B69B11" w14:textId="77777777" w:rsidR="00AC54E2" w:rsidRPr="00D3062E" w:rsidRDefault="00AC54E2" w:rsidP="00AC54E2">
      <w:pPr>
        <w:pStyle w:val="PL"/>
      </w:pPr>
      <w:r w:rsidRPr="00D3062E">
        <w:t xml:space="preserve">    All rights reserved.</w:t>
      </w:r>
    </w:p>
    <w:p w14:paraId="5067A761" w14:textId="77777777" w:rsidR="00AC54E2" w:rsidRPr="00D3062E" w:rsidRDefault="00AC54E2" w:rsidP="00AC54E2">
      <w:pPr>
        <w:pStyle w:val="PL"/>
      </w:pPr>
    </w:p>
    <w:p w14:paraId="338D03AA" w14:textId="77777777" w:rsidR="00AC54E2" w:rsidRPr="00D3062E" w:rsidRDefault="00AC54E2" w:rsidP="00AC54E2">
      <w:pPr>
        <w:pStyle w:val="PL"/>
      </w:pPr>
      <w:r w:rsidRPr="00D3062E">
        <w:t>externalDocs:</w:t>
      </w:r>
    </w:p>
    <w:p w14:paraId="43D258EA" w14:textId="77777777" w:rsidR="00AC54E2" w:rsidRPr="00D3062E" w:rsidRDefault="00AC54E2" w:rsidP="00AC54E2">
      <w:pPr>
        <w:pStyle w:val="PL"/>
        <w:rPr>
          <w:lang w:val="en-US"/>
        </w:rPr>
      </w:pPr>
      <w:r w:rsidRPr="00D3062E">
        <w:t xml:space="preserve">  description: </w:t>
      </w:r>
      <w:r w:rsidRPr="00D3062E">
        <w:rPr>
          <w:lang w:val="en-US"/>
        </w:rPr>
        <w:t>&gt;</w:t>
      </w:r>
    </w:p>
    <w:p w14:paraId="77A9DFC6"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4AFA95CE" w14:textId="77777777" w:rsidR="00AC54E2" w:rsidRPr="00D3062E" w:rsidRDefault="00AC54E2" w:rsidP="00AC54E2">
      <w:pPr>
        <w:pStyle w:val="PL"/>
        <w:rPr>
          <w:b/>
          <w:bCs/>
        </w:rPr>
      </w:pPr>
      <w:r w:rsidRPr="00D3062E">
        <w:t xml:space="preserve">    Network Slice Capability Exposure (NSCE) Server Service(s); Stage 3.</w:t>
      </w:r>
    </w:p>
    <w:p w14:paraId="0A51E8D0" w14:textId="77777777" w:rsidR="00AC54E2" w:rsidRPr="00D3062E" w:rsidRDefault="00AC54E2" w:rsidP="00AC54E2">
      <w:pPr>
        <w:pStyle w:val="PL"/>
      </w:pPr>
      <w:r w:rsidRPr="00D3062E">
        <w:t xml:space="preserve">  url: http://www.3gpp.org/ftp/Specs/archive/29_series/29.435/</w:t>
      </w:r>
    </w:p>
    <w:p w14:paraId="035D3966" w14:textId="77777777" w:rsidR="00AC54E2" w:rsidRPr="00D3062E" w:rsidRDefault="00AC54E2" w:rsidP="00AC54E2">
      <w:pPr>
        <w:pStyle w:val="PL"/>
      </w:pPr>
    </w:p>
    <w:p w14:paraId="2A6FBC9F" w14:textId="77777777" w:rsidR="00AC54E2" w:rsidRPr="00D3062E" w:rsidRDefault="00AC54E2" w:rsidP="00AC54E2">
      <w:pPr>
        <w:pStyle w:val="PL"/>
      </w:pPr>
      <w:r w:rsidRPr="00D3062E">
        <w:t>servers:</w:t>
      </w:r>
    </w:p>
    <w:p w14:paraId="1BA3ECF1" w14:textId="77777777" w:rsidR="00AC54E2" w:rsidRPr="00D3062E" w:rsidRDefault="00AC54E2" w:rsidP="00AC54E2">
      <w:pPr>
        <w:pStyle w:val="PL"/>
      </w:pPr>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p>
    <w:p w14:paraId="7AC59078" w14:textId="77777777" w:rsidR="00AC54E2" w:rsidRPr="00D3062E" w:rsidRDefault="00AC54E2" w:rsidP="00AC54E2">
      <w:pPr>
        <w:pStyle w:val="PL"/>
      </w:pPr>
      <w:r w:rsidRPr="00D3062E">
        <w:t xml:space="preserve">    variables:</w:t>
      </w:r>
    </w:p>
    <w:p w14:paraId="08445145" w14:textId="77777777" w:rsidR="00AC54E2" w:rsidRPr="00D3062E" w:rsidRDefault="00AC54E2" w:rsidP="00AC54E2">
      <w:pPr>
        <w:pStyle w:val="PL"/>
      </w:pPr>
      <w:r w:rsidRPr="00D3062E">
        <w:t xml:space="preserve">      apiRoot:</w:t>
      </w:r>
    </w:p>
    <w:p w14:paraId="3FEE7957" w14:textId="77777777" w:rsidR="00AC54E2" w:rsidRPr="00D3062E" w:rsidRDefault="00AC54E2" w:rsidP="00AC54E2">
      <w:pPr>
        <w:pStyle w:val="PL"/>
      </w:pPr>
      <w:r w:rsidRPr="00D3062E">
        <w:t xml:space="preserve">        default: https://example.com</w:t>
      </w:r>
    </w:p>
    <w:p w14:paraId="3AB1DE11" w14:textId="77777777" w:rsidR="00AC54E2" w:rsidRPr="00D3062E" w:rsidRDefault="00AC54E2" w:rsidP="00AC54E2">
      <w:pPr>
        <w:pStyle w:val="PL"/>
      </w:pPr>
      <w:r w:rsidRPr="00D3062E">
        <w:t xml:space="preserve">        description: apiRoot as defined in clause 5.2.4 of 3GPP TS 29.122</w:t>
      </w:r>
    </w:p>
    <w:p w14:paraId="54A0F563" w14:textId="77777777" w:rsidR="00AC54E2" w:rsidRPr="00D3062E" w:rsidRDefault="00AC54E2" w:rsidP="00AC54E2">
      <w:pPr>
        <w:pStyle w:val="PL"/>
      </w:pPr>
    </w:p>
    <w:p w14:paraId="3DF2AE2F" w14:textId="77777777" w:rsidR="00AC54E2" w:rsidRPr="00D3062E" w:rsidRDefault="00AC54E2" w:rsidP="00AC54E2">
      <w:pPr>
        <w:pStyle w:val="PL"/>
      </w:pPr>
      <w:r w:rsidRPr="00D3062E">
        <w:t>security:</w:t>
      </w:r>
    </w:p>
    <w:p w14:paraId="22110509" w14:textId="77777777" w:rsidR="00AC54E2" w:rsidRPr="00D3062E" w:rsidRDefault="00AC54E2" w:rsidP="00AC54E2">
      <w:pPr>
        <w:pStyle w:val="PL"/>
      </w:pPr>
      <w:r w:rsidRPr="00D3062E">
        <w:t xml:space="preserve">  - {}</w:t>
      </w:r>
    </w:p>
    <w:p w14:paraId="01FAFA72" w14:textId="77777777" w:rsidR="00AC54E2" w:rsidRPr="00D3062E" w:rsidRDefault="00AC54E2" w:rsidP="00AC54E2">
      <w:pPr>
        <w:pStyle w:val="PL"/>
      </w:pPr>
      <w:r w:rsidRPr="00D3062E">
        <w:t xml:space="preserve">  - oAuth2ClientCredentials: []</w:t>
      </w:r>
    </w:p>
    <w:p w14:paraId="1466A888" w14:textId="77777777" w:rsidR="00AC54E2" w:rsidRPr="00D3062E" w:rsidRDefault="00AC54E2" w:rsidP="00AC54E2">
      <w:pPr>
        <w:pStyle w:val="PL"/>
      </w:pPr>
    </w:p>
    <w:p w14:paraId="415C16F7" w14:textId="77777777" w:rsidR="00AC54E2" w:rsidRPr="00D3062E" w:rsidRDefault="00AC54E2" w:rsidP="00AC54E2">
      <w:pPr>
        <w:pStyle w:val="PL"/>
      </w:pPr>
      <w:r w:rsidRPr="00D3062E">
        <w:t>paths:</w:t>
      </w:r>
    </w:p>
    <w:p w14:paraId="04E9DCFF" w14:textId="77777777" w:rsidR="00AC54E2" w:rsidRPr="00D3062E" w:rsidRDefault="00AC54E2" w:rsidP="00AC54E2">
      <w:pPr>
        <w:pStyle w:val="PL"/>
      </w:pPr>
      <w:r w:rsidRPr="00D3062E">
        <w:t xml:space="preserve">  /subscription</w:t>
      </w:r>
      <w:r>
        <w:t>s</w:t>
      </w:r>
      <w:r w:rsidRPr="00D3062E">
        <w:t>:</w:t>
      </w:r>
    </w:p>
    <w:p w14:paraId="1ACFDF42" w14:textId="77777777" w:rsidR="00AC54E2" w:rsidRPr="00D3062E" w:rsidRDefault="00AC54E2" w:rsidP="00AC54E2">
      <w:pPr>
        <w:pStyle w:val="PL"/>
      </w:pPr>
      <w:r w:rsidRPr="00D3062E">
        <w:t xml:space="preserve">    post:</w:t>
      </w:r>
    </w:p>
    <w:p w14:paraId="33B4986E" w14:textId="77777777" w:rsidR="00AC54E2" w:rsidRPr="00D3062E" w:rsidRDefault="00AC54E2" w:rsidP="00AC54E2">
      <w:pPr>
        <w:pStyle w:val="PL"/>
      </w:pPr>
      <w:r w:rsidRPr="00D3062E">
        <w:t xml:space="preserve">      summary: Request the </w:t>
      </w:r>
      <w:r>
        <w:t xml:space="preserve">creation of a Network Slice Lifecycle Management </w:t>
      </w:r>
      <w:r w:rsidRPr="00FC29E8">
        <w:rPr>
          <w:rFonts w:eastAsia="等线"/>
        </w:rPr>
        <w:t>Subscription</w:t>
      </w:r>
      <w:r w:rsidRPr="00D3062E">
        <w:t>.</w:t>
      </w:r>
    </w:p>
    <w:p w14:paraId="3248894E" w14:textId="77777777" w:rsidR="00AC54E2" w:rsidRPr="00D3062E" w:rsidRDefault="00AC54E2" w:rsidP="00AC54E2">
      <w:pPr>
        <w:pStyle w:val="PL"/>
      </w:pPr>
      <w:r w:rsidRPr="00D3062E">
        <w:t xml:space="preserve">      operationId: Create</w:t>
      </w:r>
      <w:r>
        <w:rPr>
          <w:lang w:val="en-US"/>
        </w:rPr>
        <w:t>NetSliceLifeCycleMngtSubsc</w:t>
      </w:r>
    </w:p>
    <w:p w14:paraId="23C84AE8" w14:textId="77777777" w:rsidR="00AC54E2" w:rsidRPr="00D3062E" w:rsidRDefault="00AC54E2" w:rsidP="00AC54E2">
      <w:pPr>
        <w:pStyle w:val="PL"/>
      </w:pPr>
      <w:r w:rsidRPr="00D3062E">
        <w:t xml:space="preserve">      tags:</w:t>
      </w:r>
    </w:p>
    <w:p w14:paraId="55EE6A64" w14:textId="77777777" w:rsidR="00AC54E2" w:rsidRPr="00D3062E" w:rsidRDefault="00AC54E2" w:rsidP="00AC54E2">
      <w:pPr>
        <w:pStyle w:val="PL"/>
      </w:pPr>
      <w:r w:rsidRPr="00D3062E">
        <w:t xml:space="preserve">        - </w:t>
      </w:r>
      <w:r w:rsidRPr="006D423A">
        <w:t>Network Slice Lifecycle Management Subscriptions</w:t>
      </w:r>
      <w:r w:rsidRPr="00D3062E">
        <w:t xml:space="preserve"> (Collection)</w:t>
      </w:r>
    </w:p>
    <w:p w14:paraId="36745C70" w14:textId="77777777" w:rsidR="00AC54E2" w:rsidRPr="00D3062E" w:rsidRDefault="00AC54E2" w:rsidP="00AC54E2">
      <w:pPr>
        <w:pStyle w:val="PL"/>
      </w:pPr>
      <w:r w:rsidRPr="00D3062E">
        <w:t xml:space="preserve">      requestBody:</w:t>
      </w:r>
    </w:p>
    <w:p w14:paraId="290B13EC" w14:textId="77777777" w:rsidR="00AC54E2" w:rsidRPr="00D3062E" w:rsidRDefault="00AC54E2" w:rsidP="00AC54E2">
      <w:pPr>
        <w:pStyle w:val="PL"/>
      </w:pPr>
      <w:r w:rsidRPr="00D3062E">
        <w:t xml:space="preserve">        required: true</w:t>
      </w:r>
    </w:p>
    <w:p w14:paraId="29081968" w14:textId="77777777" w:rsidR="00AC54E2" w:rsidRPr="00D3062E" w:rsidRDefault="00AC54E2" w:rsidP="00AC54E2">
      <w:pPr>
        <w:pStyle w:val="PL"/>
      </w:pPr>
      <w:r w:rsidRPr="00D3062E">
        <w:t xml:space="preserve">        content:</w:t>
      </w:r>
    </w:p>
    <w:p w14:paraId="36C36800" w14:textId="77777777" w:rsidR="00AC54E2" w:rsidRPr="00D3062E" w:rsidRDefault="00AC54E2" w:rsidP="00AC54E2">
      <w:pPr>
        <w:pStyle w:val="PL"/>
      </w:pPr>
      <w:r w:rsidRPr="00D3062E">
        <w:t xml:space="preserve">          application/json:</w:t>
      </w:r>
    </w:p>
    <w:p w14:paraId="01798AD7" w14:textId="77777777" w:rsidR="00AC54E2" w:rsidRPr="00D3062E" w:rsidRDefault="00AC54E2" w:rsidP="00AC54E2">
      <w:pPr>
        <w:pStyle w:val="PL"/>
      </w:pPr>
      <w:r w:rsidRPr="00D3062E">
        <w:t xml:space="preserve">            schema:</w:t>
      </w:r>
    </w:p>
    <w:p w14:paraId="2ED00E7B" w14:textId="77777777" w:rsidR="00AC54E2" w:rsidRPr="00D3062E" w:rsidRDefault="00AC54E2" w:rsidP="00AC54E2">
      <w:pPr>
        <w:pStyle w:val="PL"/>
      </w:pPr>
      <w:r w:rsidRPr="00D3062E">
        <w:t xml:space="preserve">              $ref: '#/components/schemas/</w:t>
      </w:r>
      <w:r>
        <w:t>NSLCM</w:t>
      </w:r>
      <w:r w:rsidRPr="00FC29E8">
        <w:t>Subsc</w:t>
      </w:r>
      <w:r>
        <w:t>'</w:t>
      </w:r>
    </w:p>
    <w:p w14:paraId="7EC85D3F" w14:textId="77777777" w:rsidR="00AC54E2" w:rsidRPr="00D3062E" w:rsidRDefault="00AC54E2" w:rsidP="00AC54E2">
      <w:pPr>
        <w:pStyle w:val="PL"/>
      </w:pPr>
      <w:r w:rsidRPr="00D3062E">
        <w:t xml:space="preserve">      responses:</w:t>
      </w:r>
    </w:p>
    <w:p w14:paraId="67AE3A0D" w14:textId="77777777" w:rsidR="00AC54E2" w:rsidRPr="00D3062E" w:rsidRDefault="00AC54E2" w:rsidP="00AC54E2">
      <w:pPr>
        <w:pStyle w:val="PL"/>
        <w:rPr>
          <w:lang w:val="en-US" w:eastAsia="zh-CN"/>
        </w:rPr>
      </w:pPr>
      <w:r w:rsidRPr="00D3062E">
        <w:t xml:space="preserve">        '201':</w:t>
      </w:r>
    </w:p>
    <w:p w14:paraId="21F5E635" w14:textId="77777777" w:rsidR="00AC54E2" w:rsidRDefault="00AC54E2" w:rsidP="00AC54E2">
      <w:pPr>
        <w:pStyle w:val="PL"/>
        <w:rPr>
          <w:rFonts w:ascii="宋体" w:hAnsi="宋体" w:cs="宋体"/>
          <w:lang w:val="en-US" w:eastAsia="zh-CN"/>
        </w:rPr>
      </w:pPr>
      <w:r w:rsidRPr="00D3062E">
        <w:t xml:space="preserve">          description: </w:t>
      </w:r>
      <w:r>
        <w:rPr>
          <w:rFonts w:ascii="宋体" w:hAnsi="宋体" w:cs="宋体"/>
          <w:lang w:val="en-US" w:eastAsia="zh-CN"/>
        </w:rPr>
        <w:t>&gt;</w:t>
      </w:r>
    </w:p>
    <w:p w14:paraId="718D3ECA" w14:textId="77777777" w:rsidR="00AC54E2" w:rsidRDefault="00AC54E2" w:rsidP="00AC54E2">
      <w:pPr>
        <w:pStyle w:val="PL"/>
      </w:pPr>
      <w:r w:rsidRPr="00D3062E">
        <w:t xml:space="preserve">          </w:t>
      </w:r>
      <w:r>
        <w:t xml:space="preserve">  </w:t>
      </w:r>
      <w:r w:rsidRPr="00D3062E">
        <w:t xml:space="preserve">Created. </w:t>
      </w:r>
      <w:r w:rsidRPr="00BE6985">
        <w:t>The Network Slice Lifecycle Management Subscription is successfully created</w:t>
      </w:r>
    </w:p>
    <w:p w14:paraId="52AECCC8" w14:textId="77777777" w:rsidR="00AC54E2" w:rsidRDefault="00AC54E2" w:rsidP="00AC54E2">
      <w:pPr>
        <w:pStyle w:val="PL"/>
      </w:pPr>
      <w:r w:rsidRPr="00D3062E">
        <w:t xml:space="preserve">          </w:t>
      </w:r>
      <w:r>
        <w:t xml:space="preserve"> </w:t>
      </w:r>
      <w:r w:rsidRPr="00BE6985">
        <w:t xml:space="preserve"> and a representation of the created Individual Network Slice Lifecycle Management</w:t>
      </w:r>
    </w:p>
    <w:p w14:paraId="16F3092C" w14:textId="77777777" w:rsidR="00AC54E2" w:rsidRDefault="00AC54E2" w:rsidP="00AC54E2">
      <w:pPr>
        <w:pStyle w:val="PL"/>
      </w:pPr>
      <w:r w:rsidRPr="00D3062E">
        <w:t xml:space="preserve">          </w:t>
      </w:r>
      <w:r>
        <w:t xml:space="preserve"> </w:t>
      </w:r>
      <w:r w:rsidRPr="00BE6985">
        <w:t xml:space="preserve"> Subscription resource shall be returned.</w:t>
      </w:r>
    </w:p>
    <w:p w14:paraId="04B3A1C6" w14:textId="77777777" w:rsidR="00AC54E2" w:rsidRPr="00D3062E" w:rsidRDefault="00AC54E2" w:rsidP="00AC54E2">
      <w:pPr>
        <w:pStyle w:val="PL"/>
      </w:pPr>
      <w:r w:rsidRPr="00D3062E">
        <w:t xml:space="preserve">          content:</w:t>
      </w:r>
    </w:p>
    <w:p w14:paraId="7A51D2A9" w14:textId="77777777" w:rsidR="00AC54E2" w:rsidRPr="00D3062E" w:rsidRDefault="00AC54E2" w:rsidP="00AC54E2">
      <w:pPr>
        <w:pStyle w:val="PL"/>
      </w:pPr>
      <w:r w:rsidRPr="00D3062E">
        <w:t xml:space="preserve">            application/json:</w:t>
      </w:r>
    </w:p>
    <w:p w14:paraId="300BA444" w14:textId="77777777" w:rsidR="00AC54E2" w:rsidRPr="00D3062E" w:rsidRDefault="00AC54E2" w:rsidP="00AC54E2">
      <w:pPr>
        <w:pStyle w:val="PL"/>
      </w:pPr>
      <w:r w:rsidRPr="00D3062E">
        <w:t xml:space="preserve">              schema:</w:t>
      </w:r>
    </w:p>
    <w:p w14:paraId="49A99CBE" w14:textId="77777777" w:rsidR="00AC54E2" w:rsidRPr="00D3062E" w:rsidRDefault="00AC54E2" w:rsidP="00AC54E2">
      <w:pPr>
        <w:pStyle w:val="PL"/>
      </w:pPr>
      <w:r w:rsidRPr="00D3062E">
        <w:t xml:space="preserve">                $ref: '#/components/schemas/</w:t>
      </w:r>
      <w:r>
        <w:t>NSLCM</w:t>
      </w:r>
      <w:r w:rsidRPr="00FC29E8">
        <w:t>Subsc</w:t>
      </w:r>
      <w:r>
        <w:t>'</w:t>
      </w:r>
    </w:p>
    <w:p w14:paraId="0AEF0F46" w14:textId="77777777" w:rsidR="00AC54E2" w:rsidRPr="00D3062E" w:rsidRDefault="00AC54E2" w:rsidP="00AC54E2">
      <w:pPr>
        <w:pStyle w:val="PL"/>
      </w:pPr>
      <w:r w:rsidRPr="00D3062E">
        <w:t xml:space="preserve">          headers:</w:t>
      </w:r>
    </w:p>
    <w:p w14:paraId="1029B9A3" w14:textId="77777777" w:rsidR="00AC54E2" w:rsidRPr="00D3062E" w:rsidRDefault="00AC54E2" w:rsidP="00AC54E2">
      <w:pPr>
        <w:pStyle w:val="PL"/>
      </w:pPr>
      <w:r w:rsidRPr="00D3062E">
        <w:t xml:space="preserve">            Location:</w:t>
      </w:r>
    </w:p>
    <w:p w14:paraId="2BC36773" w14:textId="77777777" w:rsidR="00AC54E2" w:rsidRPr="00D3062E" w:rsidRDefault="00AC54E2" w:rsidP="00AC54E2">
      <w:pPr>
        <w:pStyle w:val="PL"/>
      </w:pPr>
      <w:r w:rsidRPr="00D3062E">
        <w:t xml:space="preserve">              description: &gt;</w:t>
      </w:r>
    </w:p>
    <w:p w14:paraId="02647A54" w14:textId="77777777" w:rsidR="00AC54E2" w:rsidRPr="00D3062E" w:rsidRDefault="00AC54E2" w:rsidP="00AC54E2">
      <w:pPr>
        <w:pStyle w:val="PL"/>
      </w:pPr>
      <w:r w:rsidRPr="00D3062E">
        <w:t xml:space="preserve">                Contains the URI of the newly created resource</w:t>
      </w:r>
      <w:r>
        <w:t>.</w:t>
      </w:r>
    </w:p>
    <w:p w14:paraId="63B589EF" w14:textId="77777777" w:rsidR="00AC54E2" w:rsidRPr="00D3062E" w:rsidRDefault="00AC54E2" w:rsidP="00AC54E2">
      <w:pPr>
        <w:pStyle w:val="PL"/>
      </w:pPr>
      <w:r w:rsidRPr="00D3062E">
        <w:t xml:space="preserve">              required: true</w:t>
      </w:r>
    </w:p>
    <w:p w14:paraId="4679701D" w14:textId="77777777" w:rsidR="00AC54E2" w:rsidRPr="00D3062E" w:rsidRDefault="00AC54E2" w:rsidP="00AC54E2">
      <w:pPr>
        <w:pStyle w:val="PL"/>
      </w:pPr>
      <w:r w:rsidRPr="00D3062E">
        <w:t xml:space="preserve">              schema:</w:t>
      </w:r>
    </w:p>
    <w:p w14:paraId="3BCEF4A8" w14:textId="77777777" w:rsidR="00AC54E2" w:rsidRPr="00D3062E" w:rsidRDefault="00AC54E2" w:rsidP="00AC54E2">
      <w:pPr>
        <w:pStyle w:val="PL"/>
      </w:pPr>
      <w:r w:rsidRPr="00D3062E">
        <w:t xml:space="preserve">                type: string</w:t>
      </w:r>
    </w:p>
    <w:p w14:paraId="0D8CAEFF" w14:textId="77777777" w:rsidR="00AC54E2" w:rsidRPr="00D3062E" w:rsidRDefault="00AC54E2" w:rsidP="00AC54E2">
      <w:pPr>
        <w:pStyle w:val="PL"/>
      </w:pPr>
      <w:r w:rsidRPr="00D3062E">
        <w:t xml:space="preserve">        '400':</w:t>
      </w:r>
    </w:p>
    <w:p w14:paraId="69221792" w14:textId="77777777" w:rsidR="00AC54E2" w:rsidRPr="00D3062E" w:rsidRDefault="00AC54E2" w:rsidP="00AC54E2">
      <w:pPr>
        <w:pStyle w:val="PL"/>
      </w:pPr>
      <w:r w:rsidRPr="00D3062E">
        <w:t xml:space="preserve">          $ref: 'TS29122_CommonData.yaml#/components/responses/400'</w:t>
      </w:r>
    </w:p>
    <w:p w14:paraId="5BEF18F3" w14:textId="77777777" w:rsidR="00AC54E2" w:rsidRPr="00D3062E" w:rsidRDefault="00AC54E2" w:rsidP="00AC54E2">
      <w:pPr>
        <w:pStyle w:val="PL"/>
      </w:pPr>
      <w:r w:rsidRPr="00D3062E">
        <w:t xml:space="preserve">        '401':</w:t>
      </w:r>
    </w:p>
    <w:p w14:paraId="7E9D051B" w14:textId="77777777" w:rsidR="00AC54E2" w:rsidRPr="00D3062E" w:rsidRDefault="00AC54E2" w:rsidP="00AC54E2">
      <w:pPr>
        <w:pStyle w:val="PL"/>
      </w:pPr>
      <w:r w:rsidRPr="00D3062E">
        <w:t xml:space="preserve">          $ref: 'TS29122_CommonData.yaml#/components/responses/401'</w:t>
      </w:r>
    </w:p>
    <w:p w14:paraId="68D9CD0D" w14:textId="77777777" w:rsidR="00AC54E2" w:rsidRPr="00D3062E" w:rsidRDefault="00AC54E2" w:rsidP="00AC54E2">
      <w:pPr>
        <w:pStyle w:val="PL"/>
      </w:pPr>
      <w:r w:rsidRPr="00D3062E">
        <w:t xml:space="preserve">        '403':</w:t>
      </w:r>
    </w:p>
    <w:p w14:paraId="069C4976" w14:textId="77777777" w:rsidR="00AC54E2" w:rsidRPr="00D3062E" w:rsidRDefault="00AC54E2" w:rsidP="00AC54E2">
      <w:pPr>
        <w:pStyle w:val="PL"/>
      </w:pPr>
      <w:r w:rsidRPr="00D3062E">
        <w:t xml:space="preserve">          $ref: 'TS29122_CommonData.yaml#/components/responses/403'</w:t>
      </w:r>
    </w:p>
    <w:p w14:paraId="34BAF043" w14:textId="77777777" w:rsidR="00AC54E2" w:rsidRPr="00D3062E" w:rsidRDefault="00AC54E2" w:rsidP="00AC54E2">
      <w:pPr>
        <w:pStyle w:val="PL"/>
      </w:pPr>
      <w:r w:rsidRPr="00D3062E">
        <w:t xml:space="preserve">        '404':</w:t>
      </w:r>
    </w:p>
    <w:p w14:paraId="029FFD41" w14:textId="77777777" w:rsidR="00AC54E2" w:rsidRPr="00D3062E" w:rsidRDefault="00AC54E2" w:rsidP="00AC54E2">
      <w:pPr>
        <w:pStyle w:val="PL"/>
      </w:pPr>
      <w:r w:rsidRPr="00D3062E">
        <w:t xml:space="preserve">          $ref: 'TS29122_CommonData.yaml#/components/responses/404'</w:t>
      </w:r>
    </w:p>
    <w:p w14:paraId="4EC361F5" w14:textId="77777777" w:rsidR="00AC54E2" w:rsidRPr="00D3062E" w:rsidRDefault="00AC54E2" w:rsidP="00AC54E2">
      <w:pPr>
        <w:pStyle w:val="PL"/>
      </w:pPr>
      <w:r w:rsidRPr="00D3062E">
        <w:t xml:space="preserve">        '411':</w:t>
      </w:r>
    </w:p>
    <w:p w14:paraId="3891C874" w14:textId="77777777" w:rsidR="00AC54E2" w:rsidRPr="00D3062E" w:rsidRDefault="00AC54E2" w:rsidP="00AC54E2">
      <w:pPr>
        <w:pStyle w:val="PL"/>
      </w:pPr>
      <w:r w:rsidRPr="00D3062E">
        <w:t xml:space="preserve">          $ref: 'TS29122_CommonData.yaml#/components/responses/411'</w:t>
      </w:r>
    </w:p>
    <w:p w14:paraId="4BC3C974" w14:textId="77777777" w:rsidR="00AC54E2" w:rsidRPr="00D3062E" w:rsidRDefault="00AC54E2" w:rsidP="00AC54E2">
      <w:pPr>
        <w:pStyle w:val="PL"/>
      </w:pPr>
      <w:r w:rsidRPr="00D3062E">
        <w:t xml:space="preserve">        '413':</w:t>
      </w:r>
    </w:p>
    <w:p w14:paraId="311453A3" w14:textId="77777777" w:rsidR="00AC54E2" w:rsidRPr="00D3062E" w:rsidRDefault="00AC54E2" w:rsidP="00AC54E2">
      <w:pPr>
        <w:pStyle w:val="PL"/>
      </w:pPr>
      <w:r w:rsidRPr="00D3062E">
        <w:t xml:space="preserve">          $ref: 'TS29122_CommonData.yaml#/components/responses/413'</w:t>
      </w:r>
    </w:p>
    <w:p w14:paraId="73D96EA7" w14:textId="77777777" w:rsidR="00AC54E2" w:rsidRPr="00D3062E" w:rsidRDefault="00AC54E2" w:rsidP="00AC54E2">
      <w:pPr>
        <w:pStyle w:val="PL"/>
      </w:pPr>
      <w:r w:rsidRPr="00D3062E">
        <w:t xml:space="preserve">        '415':</w:t>
      </w:r>
    </w:p>
    <w:p w14:paraId="7776DFB8" w14:textId="77777777" w:rsidR="00AC54E2" w:rsidRPr="00D3062E" w:rsidRDefault="00AC54E2" w:rsidP="00AC54E2">
      <w:pPr>
        <w:pStyle w:val="PL"/>
      </w:pPr>
      <w:r w:rsidRPr="00D3062E">
        <w:t xml:space="preserve">          $ref: 'TS29122_CommonData.yaml#/components/responses/415'</w:t>
      </w:r>
    </w:p>
    <w:p w14:paraId="26719B25" w14:textId="77777777" w:rsidR="00AC54E2" w:rsidRPr="00D3062E" w:rsidRDefault="00AC54E2" w:rsidP="00AC54E2">
      <w:pPr>
        <w:pStyle w:val="PL"/>
      </w:pPr>
      <w:r w:rsidRPr="00D3062E">
        <w:t xml:space="preserve">        '429':</w:t>
      </w:r>
    </w:p>
    <w:p w14:paraId="6F59934F" w14:textId="77777777" w:rsidR="00AC54E2" w:rsidRPr="00D3062E" w:rsidRDefault="00AC54E2" w:rsidP="00AC54E2">
      <w:pPr>
        <w:pStyle w:val="PL"/>
      </w:pPr>
      <w:r w:rsidRPr="00D3062E">
        <w:t xml:space="preserve">          $ref: 'TS29122_CommonData.yaml#/components/responses/429'</w:t>
      </w:r>
    </w:p>
    <w:p w14:paraId="5A7538BB" w14:textId="77777777" w:rsidR="00AC54E2" w:rsidRPr="00D3062E" w:rsidRDefault="00AC54E2" w:rsidP="00AC54E2">
      <w:pPr>
        <w:pStyle w:val="PL"/>
      </w:pPr>
      <w:r w:rsidRPr="00D3062E">
        <w:t xml:space="preserve">        '500':</w:t>
      </w:r>
    </w:p>
    <w:p w14:paraId="5E0E41A9" w14:textId="77777777" w:rsidR="00AC54E2" w:rsidRPr="00D3062E" w:rsidRDefault="00AC54E2" w:rsidP="00AC54E2">
      <w:pPr>
        <w:pStyle w:val="PL"/>
      </w:pPr>
      <w:r w:rsidRPr="00D3062E">
        <w:t xml:space="preserve">          $ref: 'TS29122_CommonData.yaml#/components/responses/500'</w:t>
      </w:r>
    </w:p>
    <w:p w14:paraId="63F9E787" w14:textId="77777777" w:rsidR="00AC54E2" w:rsidRPr="00D3062E" w:rsidRDefault="00AC54E2" w:rsidP="00AC54E2">
      <w:pPr>
        <w:pStyle w:val="PL"/>
      </w:pPr>
      <w:r w:rsidRPr="00D3062E">
        <w:t xml:space="preserve">        '503':</w:t>
      </w:r>
    </w:p>
    <w:p w14:paraId="05341EE8" w14:textId="77777777" w:rsidR="00AC54E2" w:rsidRPr="00D3062E" w:rsidRDefault="00AC54E2" w:rsidP="00AC54E2">
      <w:pPr>
        <w:pStyle w:val="PL"/>
      </w:pPr>
      <w:r w:rsidRPr="00D3062E">
        <w:t xml:space="preserve">          $ref: 'TS29122_CommonData.yaml#/components/responses/503'</w:t>
      </w:r>
    </w:p>
    <w:p w14:paraId="3B925D3C" w14:textId="77777777" w:rsidR="00AC54E2" w:rsidRPr="00D3062E" w:rsidRDefault="00AC54E2" w:rsidP="00AC54E2">
      <w:pPr>
        <w:pStyle w:val="PL"/>
      </w:pPr>
      <w:r w:rsidRPr="00D3062E">
        <w:t xml:space="preserve">        default:</w:t>
      </w:r>
    </w:p>
    <w:p w14:paraId="790F8E0D" w14:textId="77777777" w:rsidR="00AC54E2" w:rsidRPr="00D3062E" w:rsidRDefault="00AC54E2" w:rsidP="00AC54E2">
      <w:pPr>
        <w:pStyle w:val="PL"/>
      </w:pPr>
      <w:r w:rsidRPr="00D3062E">
        <w:t xml:space="preserve">          $ref: 'TS29122_CommonData.yaml#/components/responses/default'</w:t>
      </w:r>
    </w:p>
    <w:p w14:paraId="64C97EF5" w14:textId="77777777" w:rsidR="00AC54E2" w:rsidRPr="00D3062E" w:rsidRDefault="00AC54E2" w:rsidP="00AC54E2">
      <w:pPr>
        <w:pStyle w:val="PL"/>
      </w:pPr>
      <w:r w:rsidRPr="00D3062E">
        <w:t xml:space="preserve">      callbacks:</w:t>
      </w:r>
    </w:p>
    <w:p w14:paraId="21186F1F" w14:textId="77777777" w:rsidR="00AC54E2" w:rsidRPr="00D3062E" w:rsidRDefault="00AC54E2" w:rsidP="00AC54E2">
      <w:pPr>
        <w:pStyle w:val="PL"/>
      </w:pPr>
      <w:r w:rsidRPr="00D3062E">
        <w:t xml:space="preserve">        </w:t>
      </w:r>
      <w:r>
        <w:t>NetSliceLifeCycleMngt</w:t>
      </w:r>
      <w:r w:rsidRPr="00D3062E">
        <w:rPr>
          <w:rFonts w:hint="eastAsia"/>
          <w:lang w:val="en-US"/>
        </w:rPr>
        <w:t>Notif</w:t>
      </w:r>
      <w:r w:rsidRPr="00D3062E">
        <w:t>:</w:t>
      </w:r>
    </w:p>
    <w:p w14:paraId="416BC43D" w14:textId="77777777" w:rsidR="00AC54E2" w:rsidRPr="00D3062E" w:rsidRDefault="00AC54E2" w:rsidP="00AC54E2">
      <w:pPr>
        <w:pStyle w:val="PL"/>
      </w:pPr>
      <w:r w:rsidRPr="00D3062E">
        <w:t xml:space="preserve">          '{$request.body#/notifUri}':</w:t>
      </w:r>
    </w:p>
    <w:p w14:paraId="5E54390A" w14:textId="77777777" w:rsidR="00AC54E2" w:rsidRPr="00D3062E" w:rsidRDefault="00AC54E2" w:rsidP="00AC54E2">
      <w:pPr>
        <w:pStyle w:val="PL"/>
      </w:pPr>
      <w:r w:rsidRPr="00D3062E">
        <w:t xml:space="preserve">            post:</w:t>
      </w:r>
    </w:p>
    <w:p w14:paraId="601D2F83" w14:textId="77777777" w:rsidR="00AC54E2" w:rsidRPr="00D3062E" w:rsidRDefault="00AC54E2" w:rsidP="00AC54E2">
      <w:pPr>
        <w:pStyle w:val="PL"/>
      </w:pPr>
      <w:r w:rsidRPr="00D3062E">
        <w:t xml:space="preserve">              requestBody:</w:t>
      </w:r>
    </w:p>
    <w:p w14:paraId="5AB4B098" w14:textId="77777777" w:rsidR="00AC54E2" w:rsidRPr="00D3062E" w:rsidRDefault="00AC54E2" w:rsidP="00AC54E2">
      <w:pPr>
        <w:pStyle w:val="PL"/>
      </w:pPr>
      <w:r w:rsidRPr="00D3062E">
        <w:t xml:space="preserve">                required: true</w:t>
      </w:r>
    </w:p>
    <w:p w14:paraId="60E7A8A9" w14:textId="77777777" w:rsidR="00AC54E2" w:rsidRPr="00D3062E" w:rsidRDefault="00AC54E2" w:rsidP="00AC54E2">
      <w:pPr>
        <w:pStyle w:val="PL"/>
      </w:pPr>
      <w:r w:rsidRPr="00D3062E">
        <w:t xml:space="preserve">                content:</w:t>
      </w:r>
    </w:p>
    <w:p w14:paraId="323E3562" w14:textId="77777777" w:rsidR="00AC54E2" w:rsidRPr="00D3062E" w:rsidRDefault="00AC54E2" w:rsidP="00AC54E2">
      <w:pPr>
        <w:pStyle w:val="PL"/>
      </w:pPr>
      <w:r w:rsidRPr="00D3062E">
        <w:t xml:space="preserve">                  application/json:</w:t>
      </w:r>
    </w:p>
    <w:p w14:paraId="1792D036" w14:textId="77777777" w:rsidR="00AC54E2" w:rsidRPr="00D3062E" w:rsidRDefault="00AC54E2" w:rsidP="00AC54E2">
      <w:pPr>
        <w:pStyle w:val="PL"/>
      </w:pPr>
      <w:r w:rsidRPr="00D3062E">
        <w:t xml:space="preserve">                    schema:</w:t>
      </w:r>
    </w:p>
    <w:p w14:paraId="764A78C3" w14:textId="77777777" w:rsidR="00AC54E2" w:rsidRPr="00D3062E" w:rsidRDefault="00AC54E2" w:rsidP="00AC54E2">
      <w:pPr>
        <w:pStyle w:val="PL"/>
      </w:pPr>
      <w:r w:rsidRPr="00D3062E">
        <w:t xml:space="preserve">                      $ref: '#/components/schemas/</w:t>
      </w:r>
      <w:r>
        <w:t>NSLCM</w:t>
      </w:r>
      <w:r w:rsidRPr="00FC29E8">
        <w:t>Notif</w:t>
      </w:r>
      <w:r>
        <w:t>'</w:t>
      </w:r>
    </w:p>
    <w:p w14:paraId="2207C62E" w14:textId="77777777" w:rsidR="00AC54E2" w:rsidRPr="00D3062E" w:rsidRDefault="00AC54E2" w:rsidP="00AC54E2">
      <w:pPr>
        <w:pStyle w:val="PL"/>
      </w:pPr>
      <w:r w:rsidRPr="00D3062E">
        <w:t xml:space="preserve">              responses:</w:t>
      </w:r>
    </w:p>
    <w:p w14:paraId="1F4A9793" w14:textId="77777777" w:rsidR="00AC54E2" w:rsidRPr="00D3062E" w:rsidRDefault="00AC54E2" w:rsidP="00AC54E2">
      <w:pPr>
        <w:pStyle w:val="PL"/>
      </w:pPr>
      <w:r w:rsidRPr="00D3062E">
        <w:t xml:space="preserve">                '204':</w:t>
      </w:r>
    </w:p>
    <w:p w14:paraId="0BA5931C" w14:textId="77777777" w:rsidR="00AC54E2" w:rsidRPr="009B17CC" w:rsidRDefault="00AC54E2" w:rsidP="00AC54E2">
      <w:pPr>
        <w:pStyle w:val="PL"/>
        <w:rPr>
          <w:lang w:val="en-US"/>
        </w:rPr>
      </w:pPr>
      <w:r w:rsidRPr="00D3062E">
        <w:t xml:space="preserve">                  description: </w:t>
      </w:r>
      <w:r>
        <w:rPr>
          <w:lang w:val="en-US"/>
        </w:rPr>
        <w:t>&gt;</w:t>
      </w:r>
    </w:p>
    <w:p w14:paraId="6A094F31" w14:textId="77777777" w:rsidR="00AC54E2" w:rsidRDefault="00AC54E2" w:rsidP="00AC54E2">
      <w:pPr>
        <w:pStyle w:val="PL"/>
      </w:pPr>
      <w:r>
        <w:t xml:space="preserve">                    </w:t>
      </w:r>
      <w:r w:rsidRPr="00D3062E">
        <w:t xml:space="preserve">No Content. </w:t>
      </w:r>
      <w:r w:rsidRPr="00FC29E8">
        <w:t xml:space="preserve">The </w:t>
      </w:r>
      <w:r>
        <w:t>Network Slice Lifecycle Management</w:t>
      </w:r>
      <w:r w:rsidRPr="00FC29E8">
        <w:t xml:space="preserve"> Notification is successfully</w:t>
      </w:r>
    </w:p>
    <w:p w14:paraId="02300995" w14:textId="77777777" w:rsidR="00AC54E2" w:rsidRPr="00D3062E" w:rsidRDefault="00AC54E2" w:rsidP="00AC54E2">
      <w:pPr>
        <w:pStyle w:val="PL"/>
      </w:pPr>
      <w:r>
        <w:t xml:space="preserve">                   </w:t>
      </w:r>
      <w:r w:rsidRPr="00FC29E8">
        <w:t xml:space="preserve"> received</w:t>
      </w:r>
      <w:r>
        <w:t xml:space="preserve"> and processed</w:t>
      </w:r>
      <w:r w:rsidRPr="00D3062E">
        <w:t>.</w:t>
      </w:r>
    </w:p>
    <w:p w14:paraId="07EC597F" w14:textId="77777777" w:rsidR="00AC54E2" w:rsidRPr="00D3062E" w:rsidRDefault="00AC54E2" w:rsidP="00AC54E2">
      <w:pPr>
        <w:pStyle w:val="PL"/>
      </w:pPr>
      <w:r w:rsidRPr="00D3062E">
        <w:t xml:space="preserve">                '307':</w:t>
      </w:r>
    </w:p>
    <w:p w14:paraId="113211BE" w14:textId="77777777" w:rsidR="00AC54E2" w:rsidRPr="00D3062E" w:rsidRDefault="00AC54E2" w:rsidP="00AC54E2">
      <w:pPr>
        <w:pStyle w:val="PL"/>
      </w:pPr>
      <w:r w:rsidRPr="00D3062E">
        <w:t xml:space="preserve">                  $ref: 'TS29122_CommonData.yaml#/components/responses/307'</w:t>
      </w:r>
    </w:p>
    <w:p w14:paraId="48DF5DC3" w14:textId="77777777" w:rsidR="00AC54E2" w:rsidRPr="00D3062E" w:rsidRDefault="00AC54E2" w:rsidP="00AC54E2">
      <w:pPr>
        <w:pStyle w:val="PL"/>
      </w:pPr>
      <w:r w:rsidRPr="00D3062E">
        <w:t xml:space="preserve">                '308':</w:t>
      </w:r>
    </w:p>
    <w:p w14:paraId="3C1CD1D4" w14:textId="77777777" w:rsidR="00AC54E2" w:rsidRPr="00D3062E" w:rsidRDefault="00AC54E2" w:rsidP="00AC54E2">
      <w:pPr>
        <w:pStyle w:val="PL"/>
      </w:pPr>
      <w:r w:rsidRPr="00D3062E">
        <w:t xml:space="preserve">                  $ref: 'TS29122_CommonData.yaml#/components/responses/308'</w:t>
      </w:r>
    </w:p>
    <w:p w14:paraId="38AA74DA" w14:textId="77777777" w:rsidR="00AC54E2" w:rsidRPr="00D3062E" w:rsidRDefault="00AC54E2" w:rsidP="00AC54E2">
      <w:pPr>
        <w:pStyle w:val="PL"/>
      </w:pPr>
      <w:r w:rsidRPr="00D3062E">
        <w:t xml:space="preserve">                '400':</w:t>
      </w:r>
    </w:p>
    <w:p w14:paraId="7E51A9EE" w14:textId="77777777" w:rsidR="00AC54E2" w:rsidRPr="00D3062E" w:rsidRDefault="00AC54E2" w:rsidP="00AC54E2">
      <w:pPr>
        <w:pStyle w:val="PL"/>
      </w:pPr>
      <w:r w:rsidRPr="00D3062E">
        <w:t xml:space="preserve">                  $ref: 'TS29122_CommonData.yaml#/components/responses/400'</w:t>
      </w:r>
    </w:p>
    <w:p w14:paraId="1DF10E64" w14:textId="77777777" w:rsidR="00AC54E2" w:rsidRPr="00D3062E" w:rsidRDefault="00AC54E2" w:rsidP="00AC54E2">
      <w:pPr>
        <w:pStyle w:val="PL"/>
      </w:pPr>
      <w:r w:rsidRPr="00D3062E">
        <w:t xml:space="preserve">                '401':</w:t>
      </w:r>
    </w:p>
    <w:p w14:paraId="43C1E0C7" w14:textId="77777777" w:rsidR="00AC54E2" w:rsidRPr="00D3062E" w:rsidRDefault="00AC54E2" w:rsidP="00AC54E2">
      <w:pPr>
        <w:pStyle w:val="PL"/>
      </w:pPr>
      <w:r w:rsidRPr="00D3062E">
        <w:t xml:space="preserve">                  $ref: 'TS29122_CommonData.yaml#/components/responses/401'</w:t>
      </w:r>
    </w:p>
    <w:p w14:paraId="7FD912F2" w14:textId="77777777" w:rsidR="00AC54E2" w:rsidRPr="00D3062E" w:rsidRDefault="00AC54E2" w:rsidP="00AC54E2">
      <w:pPr>
        <w:pStyle w:val="PL"/>
      </w:pPr>
      <w:r w:rsidRPr="00D3062E">
        <w:t xml:space="preserve">                '403':</w:t>
      </w:r>
    </w:p>
    <w:p w14:paraId="45B8DA41" w14:textId="77777777" w:rsidR="00AC54E2" w:rsidRPr="00D3062E" w:rsidRDefault="00AC54E2" w:rsidP="00AC54E2">
      <w:pPr>
        <w:pStyle w:val="PL"/>
      </w:pPr>
      <w:r w:rsidRPr="00D3062E">
        <w:t xml:space="preserve">                  $ref: 'TS29122_CommonData.yaml#/components/responses/403'</w:t>
      </w:r>
    </w:p>
    <w:p w14:paraId="5F99D1B1" w14:textId="77777777" w:rsidR="00AC54E2" w:rsidRPr="00D3062E" w:rsidRDefault="00AC54E2" w:rsidP="00AC54E2">
      <w:pPr>
        <w:pStyle w:val="PL"/>
      </w:pPr>
      <w:r w:rsidRPr="00D3062E">
        <w:t xml:space="preserve">                '404':</w:t>
      </w:r>
    </w:p>
    <w:p w14:paraId="2B0E6A97" w14:textId="77777777" w:rsidR="00AC54E2" w:rsidRPr="00D3062E" w:rsidRDefault="00AC54E2" w:rsidP="00AC54E2">
      <w:pPr>
        <w:pStyle w:val="PL"/>
      </w:pPr>
      <w:r w:rsidRPr="00D3062E">
        <w:t xml:space="preserve">                  $ref: 'TS29122_CommonData.yaml#/components/responses/404'</w:t>
      </w:r>
    </w:p>
    <w:p w14:paraId="631BDCEC" w14:textId="77777777" w:rsidR="00AC54E2" w:rsidRPr="00D3062E" w:rsidRDefault="00AC54E2" w:rsidP="00AC54E2">
      <w:pPr>
        <w:pStyle w:val="PL"/>
      </w:pPr>
      <w:r w:rsidRPr="00D3062E">
        <w:t xml:space="preserve">                '411':</w:t>
      </w:r>
    </w:p>
    <w:p w14:paraId="3EF7412C" w14:textId="77777777" w:rsidR="00AC54E2" w:rsidRPr="00D3062E" w:rsidRDefault="00AC54E2" w:rsidP="00AC54E2">
      <w:pPr>
        <w:pStyle w:val="PL"/>
      </w:pPr>
      <w:r w:rsidRPr="00D3062E">
        <w:t xml:space="preserve">                  $ref: 'TS29122_CommonData.yaml#/components/responses/411'</w:t>
      </w:r>
    </w:p>
    <w:p w14:paraId="2E8BFCFE" w14:textId="77777777" w:rsidR="00AC54E2" w:rsidRPr="00D3062E" w:rsidRDefault="00AC54E2" w:rsidP="00AC54E2">
      <w:pPr>
        <w:pStyle w:val="PL"/>
      </w:pPr>
      <w:r w:rsidRPr="00D3062E">
        <w:t xml:space="preserve">                '413':</w:t>
      </w:r>
    </w:p>
    <w:p w14:paraId="4B75651A" w14:textId="77777777" w:rsidR="00AC54E2" w:rsidRPr="00D3062E" w:rsidRDefault="00AC54E2" w:rsidP="00AC54E2">
      <w:pPr>
        <w:pStyle w:val="PL"/>
      </w:pPr>
      <w:r w:rsidRPr="00D3062E">
        <w:t xml:space="preserve">                  $ref: 'TS29122_CommonData.yaml#/components/responses/413'</w:t>
      </w:r>
    </w:p>
    <w:p w14:paraId="71B48590" w14:textId="77777777" w:rsidR="00AC54E2" w:rsidRPr="00D3062E" w:rsidRDefault="00AC54E2" w:rsidP="00AC54E2">
      <w:pPr>
        <w:pStyle w:val="PL"/>
      </w:pPr>
      <w:r w:rsidRPr="00D3062E">
        <w:t xml:space="preserve">                '415':</w:t>
      </w:r>
    </w:p>
    <w:p w14:paraId="3574CD77" w14:textId="77777777" w:rsidR="00AC54E2" w:rsidRPr="00D3062E" w:rsidRDefault="00AC54E2" w:rsidP="00AC54E2">
      <w:pPr>
        <w:pStyle w:val="PL"/>
      </w:pPr>
      <w:r w:rsidRPr="00D3062E">
        <w:t xml:space="preserve">                  $ref: 'TS29122_CommonData.yaml#/components/responses/415'</w:t>
      </w:r>
    </w:p>
    <w:p w14:paraId="5CFB1449" w14:textId="77777777" w:rsidR="00AC54E2" w:rsidRPr="00D3062E" w:rsidRDefault="00AC54E2" w:rsidP="00AC54E2">
      <w:pPr>
        <w:pStyle w:val="PL"/>
      </w:pPr>
      <w:r w:rsidRPr="00D3062E">
        <w:t xml:space="preserve">                '429':</w:t>
      </w:r>
    </w:p>
    <w:p w14:paraId="27462E5B" w14:textId="77777777" w:rsidR="00AC54E2" w:rsidRPr="00D3062E" w:rsidRDefault="00AC54E2" w:rsidP="00AC54E2">
      <w:pPr>
        <w:pStyle w:val="PL"/>
      </w:pPr>
      <w:r w:rsidRPr="00D3062E">
        <w:t xml:space="preserve">                  $ref: 'TS29122_CommonData.yaml#/components/responses/429'</w:t>
      </w:r>
    </w:p>
    <w:p w14:paraId="4A6D19DF" w14:textId="77777777" w:rsidR="00AC54E2" w:rsidRPr="00D3062E" w:rsidRDefault="00AC54E2" w:rsidP="00AC54E2">
      <w:pPr>
        <w:pStyle w:val="PL"/>
      </w:pPr>
      <w:r w:rsidRPr="00D3062E">
        <w:t xml:space="preserve">                '500':</w:t>
      </w:r>
    </w:p>
    <w:p w14:paraId="56865E6C" w14:textId="77777777" w:rsidR="00AC54E2" w:rsidRPr="00D3062E" w:rsidRDefault="00AC54E2" w:rsidP="00AC54E2">
      <w:pPr>
        <w:pStyle w:val="PL"/>
      </w:pPr>
      <w:r w:rsidRPr="00D3062E">
        <w:t xml:space="preserve">                  $ref: 'TS29122_CommonData.yaml#/components/responses/500'</w:t>
      </w:r>
    </w:p>
    <w:p w14:paraId="7BE129FA" w14:textId="77777777" w:rsidR="00AC54E2" w:rsidRPr="00D3062E" w:rsidRDefault="00AC54E2" w:rsidP="00AC54E2">
      <w:pPr>
        <w:pStyle w:val="PL"/>
      </w:pPr>
      <w:r w:rsidRPr="00D3062E">
        <w:t xml:space="preserve">                '503':</w:t>
      </w:r>
    </w:p>
    <w:p w14:paraId="0814465F" w14:textId="77777777" w:rsidR="00AC54E2" w:rsidRPr="00D3062E" w:rsidRDefault="00AC54E2" w:rsidP="00AC54E2">
      <w:pPr>
        <w:pStyle w:val="PL"/>
      </w:pPr>
      <w:r w:rsidRPr="00D3062E">
        <w:t xml:space="preserve">                  $ref: 'TS29122_CommonData.yaml#/components/responses/503'</w:t>
      </w:r>
    </w:p>
    <w:p w14:paraId="0CDC6961" w14:textId="77777777" w:rsidR="00AC54E2" w:rsidRPr="00D3062E" w:rsidRDefault="00AC54E2" w:rsidP="00AC54E2">
      <w:pPr>
        <w:pStyle w:val="PL"/>
      </w:pPr>
      <w:r w:rsidRPr="00D3062E">
        <w:t xml:space="preserve">                default:</w:t>
      </w:r>
    </w:p>
    <w:p w14:paraId="7EC370EC" w14:textId="77777777" w:rsidR="00AC54E2" w:rsidRPr="00D3062E" w:rsidRDefault="00AC54E2" w:rsidP="00AC54E2">
      <w:pPr>
        <w:pStyle w:val="PL"/>
      </w:pPr>
      <w:r w:rsidRPr="00D3062E">
        <w:t xml:space="preserve">                  $ref: 'TS29122_CommonData.yaml#/components/responses/default'</w:t>
      </w:r>
    </w:p>
    <w:p w14:paraId="2AD000E7" w14:textId="77777777" w:rsidR="00AC54E2" w:rsidRPr="00D3062E" w:rsidRDefault="00AC54E2" w:rsidP="00AC54E2">
      <w:pPr>
        <w:pStyle w:val="PL"/>
      </w:pPr>
      <w:r w:rsidRPr="00D3062E">
        <w:t xml:space="preserve">        </w:t>
      </w:r>
      <w:r>
        <w:t>QoEMetricsSubs</w:t>
      </w:r>
      <w:r w:rsidRPr="00D3062E">
        <w:rPr>
          <w:rFonts w:hint="eastAsia"/>
          <w:lang w:val="en-US"/>
        </w:rPr>
        <w:t>Notif</w:t>
      </w:r>
      <w:r w:rsidRPr="00D3062E">
        <w:t>:</w:t>
      </w:r>
    </w:p>
    <w:p w14:paraId="08BF5871" w14:textId="77777777" w:rsidR="00AC54E2" w:rsidRPr="00D3062E" w:rsidRDefault="00AC54E2" w:rsidP="00AC54E2">
      <w:pPr>
        <w:pStyle w:val="PL"/>
      </w:pPr>
      <w:r w:rsidRPr="00D3062E">
        <w:t xml:space="preserve">          '{$request.body#/notifUri}</w:t>
      </w:r>
      <w:r>
        <w:t>/subscribe-qoe</w:t>
      </w:r>
      <w:r w:rsidRPr="00D3062E">
        <w:t>':</w:t>
      </w:r>
    </w:p>
    <w:p w14:paraId="2FB09535" w14:textId="77777777" w:rsidR="00AC54E2" w:rsidRPr="00D3062E" w:rsidRDefault="00AC54E2" w:rsidP="00AC54E2">
      <w:pPr>
        <w:pStyle w:val="PL"/>
      </w:pPr>
      <w:r w:rsidRPr="00D3062E">
        <w:t xml:space="preserve">            post:</w:t>
      </w:r>
    </w:p>
    <w:p w14:paraId="2458E7E6" w14:textId="77777777" w:rsidR="00AC54E2" w:rsidRPr="00D3062E" w:rsidRDefault="00AC54E2" w:rsidP="00AC54E2">
      <w:pPr>
        <w:pStyle w:val="PL"/>
      </w:pPr>
      <w:r w:rsidRPr="00D3062E">
        <w:t xml:space="preserve">              requestBody:</w:t>
      </w:r>
    </w:p>
    <w:p w14:paraId="01C52DA3" w14:textId="77777777" w:rsidR="00AC54E2" w:rsidRPr="00D3062E" w:rsidRDefault="00AC54E2" w:rsidP="00AC54E2">
      <w:pPr>
        <w:pStyle w:val="PL"/>
      </w:pPr>
      <w:r w:rsidRPr="00D3062E">
        <w:t xml:space="preserve">                required: true</w:t>
      </w:r>
    </w:p>
    <w:p w14:paraId="047479D8" w14:textId="77777777" w:rsidR="00AC54E2" w:rsidRPr="00D3062E" w:rsidRDefault="00AC54E2" w:rsidP="00AC54E2">
      <w:pPr>
        <w:pStyle w:val="PL"/>
      </w:pPr>
      <w:r w:rsidRPr="00D3062E">
        <w:t xml:space="preserve">                content:</w:t>
      </w:r>
    </w:p>
    <w:p w14:paraId="03730CB8" w14:textId="77777777" w:rsidR="00AC54E2" w:rsidRPr="00D3062E" w:rsidRDefault="00AC54E2" w:rsidP="00AC54E2">
      <w:pPr>
        <w:pStyle w:val="PL"/>
      </w:pPr>
      <w:r w:rsidRPr="00D3062E">
        <w:t xml:space="preserve">                  application/json:</w:t>
      </w:r>
    </w:p>
    <w:p w14:paraId="6FBBB09E" w14:textId="77777777" w:rsidR="00AC54E2" w:rsidRPr="00D3062E" w:rsidRDefault="00AC54E2" w:rsidP="00AC54E2">
      <w:pPr>
        <w:pStyle w:val="PL"/>
      </w:pPr>
      <w:r w:rsidRPr="00D3062E">
        <w:t xml:space="preserve">                    schema:</w:t>
      </w:r>
    </w:p>
    <w:p w14:paraId="0E73A0C7" w14:textId="77777777" w:rsidR="00AC54E2" w:rsidRPr="00D3062E" w:rsidRDefault="00AC54E2" w:rsidP="00AC54E2">
      <w:pPr>
        <w:pStyle w:val="PL"/>
      </w:pPr>
      <w:r w:rsidRPr="00D3062E">
        <w:t xml:space="preserve">                      $ref: '#/components/schemas/</w:t>
      </w:r>
      <w:r>
        <w:t>QoE</w:t>
      </w:r>
      <w:r w:rsidRPr="00D03567">
        <w:t>Metrics</w:t>
      </w:r>
      <w:r>
        <w:t>Subsc'</w:t>
      </w:r>
    </w:p>
    <w:p w14:paraId="04EBBD26" w14:textId="77777777" w:rsidR="00AC54E2" w:rsidRPr="00D3062E" w:rsidRDefault="00AC54E2" w:rsidP="00AC54E2">
      <w:pPr>
        <w:pStyle w:val="PL"/>
      </w:pPr>
      <w:r w:rsidRPr="00D3062E">
        <w:t xml:space="preserve">              responses:</w:t>
      </w:r>
    </w:p>
    <w:p w14:paraId="62C41FE3" w14:textId="77777777" w:rsidR="00AC54E2" w:rsidRPr="00D3062E" w:rsidRDefault="00AC54E2" w:rsidP="00AC54E2">
      <w:pPr>
        <w:pStyle w:val="PL"/>
      </w:pPr>
      <w:r w:rsidRPr="00D3062E">
        <w:t xml:space="preserve">     </w:t>
      </w:r>
      <w:r>
        <w:t xml:space="preserve">        </w:t>
      </w:r>
      <w:r w:rsidRPr="00D3062E">
        <w:t xml:space="preserve">   '200':</w:t>
      </w:r>
    </w:p>
    <w:p w14:paraId="19083370" w14:textId="77777777" w:rsidR="00AC54E2" w:rsidRDefault="00AC54E2" w:rsidP="00AC54E2">
      <w:pPr>
        <w:pStyle w:val="PL"/>
        <w:rPr>
          <w:lang w:val="en-US"/>
        </w:rPr>
      </w:pPr>
      <w:r w:rsidRPr="00D3062E">
        <w:t xml:space="preserve">          </w:t>
      </w:r>
      <w:r>
        <w:t xml:space="preserve">        </w:t>
      </w:r>
      <w:r w:rsidRPr="00D3062E">
        <w:t xml:space="preserve">description: </w:t>
      </w:r>
      <w:r>
        <w:rPr>
          <w:lang w:val="en-US"/>
        </w:rPr>
        <w:t>&gt;</w:t>
      </w:r>
    </w:p>
    <w:p w14:paraId="6AAA1FB5" w14:textId="68F81F27" w:rsidR="00AC54E2" w:rsidRDefault="00AC54E2" w:rsidP="00AC54E2">
      <w:pPr>
        <w:pStyle w:val="PL"/>
      </w:pPr>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 xml:space="preserve">ption </w:t>
      </w:r>
      <w:r w:rsidRPr="00FC29E8">
        <w:t>is successfully received</w:t>
      </w:r>
    </w:p>
    <w:p w14:paraId="1B8F62A9" w14:textId="77777777" w:rsidR="00AC54E2" w:rsidRDefault="00AC54E2" w:rsidP="00AC54E2">
      <w:pPr>
        <w:pStyle w:val="PL"/>
      </w:pPr>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p>
    <w:p w14:paraId="66C8A331" w14:textId="77777777" w:rsidR="00AC54E2" w:rsidRPr="00D3062E" w:rsidRDefault="00AC54E2" w:rsidP="00AC54E2">
      <w:pPr>
        <w:pStyle w:val="PL"/>
      </w:pPr>
      <w:r>
        <w:t xml:space="preserve">                    </w:t>
      </w:r>
      <w:r w:rsidRPr="00FC29E8">
        <w:t>shall be returned in the response body.</w:t>
      </w:r>
    </w:p>
    <w:p w14:paraId="3A2978AD" w14:textId="77777777" w:rsidR="00AC54E2" w:rsidRPr="00D3062E" w:rsidRDefault="00AC54E2" w:rsidP="00AC54E2">
      <w:pPr>
        <w:pStyle w:val="PL"/>
      </w:pPr>
      <w:r w:rsidRPr="00D3062E">
        <w:t xml:space="preserve">        </w:t>
      </w:r>
      <w:r>
        <w:t xml:space="preserve">        </w:t>
      </w:r>
      <w:r w:rsidRPr="00D3062E">
        <w:t xml:space="preserve">  content:</w:t>
      </w:r>
    </w:p>
    <w:p w14:paraId="64075193" w14:textId="77777777" w:rsidR="00AC54E2" w:rsidRPr="00D3062E" w:rsidRDefault="00AC54E2" w:rsidP="00AC54E2">
      <w:pPr>
        <w:pStyle w:val="PL"/>
      </w:pPr>
      <w:r w:rsidRPr="00D3062E">
        <w:t xml:space="preserve">       </w:t>
      </w:r>
      <w:r>
        <w:t xml:space="preserve">        </w:t>
      </w:r>
      <w:r w:rsidRPr="00D3062E">
        <w:t xml:space="preserve">     application/json:</w:t>
      </w:r>
    </w:p>
    <w:p w14:paraId="07D14E3F" w14:textId="77777777" w:rsidR="00AC54E2" w:rsidRPr="00D3062E" w:rsidRDefault="00AC54E2" w:rsidP="00AC54E2">
      <w:pPr>
        <w:pStyle w:val="PL"/>
      </w:pPr>
      <w:r w:rsidRPr="00D3062E">
        <w:t xml:space="preserve">       </w:t>
      </w:r>
      <w:r>
        <w:t xml:space="preserve">        </w:t>
      </w:r>
      <w:r w:rsidRPr="00D3062E">
        <w:t xml:space="preserve">       schema:</w:t>
      </w:r>
    </w:p>
    <w:p w14:paraId="03B37233" w14:textId="77777777" w:rsidR="00AC54E2" w:rsidRPr="00D3062E" w:rsidRDefault="00AC54E2" w:rsidP="00AC54E2">
      <w:pPr>
        <w:pStyle w:val="PL"/>
      </w:pPr>
      <w:r w:rsidRPr="00D3062E">
        <w:t xml:space="preserve">        </w:t>
      </w:r>
      <w:r>
        <w:t xml:space="preserve">        </w:t>
      </w:r>
      <w:r w:rsidRPr="00D3062E">
        <w:t xml:space="preserve">        $ref: '#/components/schemas/QoEMetricsResp'</w:t>
      </w:r>
    </w:p>
    <w:p w14:paraId="1630C18E" w14:textId="77777777" w:rsidR="00AC54E2" w:rsidRPr="00D3062E" w:rsidRDefault="00AC54E2" w:rsidP="00AC54E2">
      <w:pPr>
        <w:pStyle w:val="PL"/>
      </w:pPr>
      <w:r w:rsidRPr="00D3062E">
        <w:t xml:space="preserve">                '204':</w:t>
      </w:r>
    </w:p>
    <w:p w14:paraId="677E32CF" w14:textId="77777777" w:rsidR="00AC54E2" w:rsidRDefault="00AC54E2" w:rsidP="00AC54E2">
      <w:pPr>
        <w:pStyle w:val="PL"/>
      </w:pPr>
      <w:r w:rsidRPr="00D3062E">
        <w:t xml:space="preserve">                  description: </w:t>
      </w:r>
      <w:r>
        <w:t>&gt;</w:t>
      </w:r>
    </w:p>
    <w:p w14:paraId="6F702150"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p>
    <w:p w14:paraId="3BBAEC67" w14:textId="77777777" w:rsidR="00AC54E2" w:rsidRPr="00D3062E" w:rsidRDefault="00AC54E2" w:rsidP="00AC54E2">
      <w:pPr>
        <w:pStyle w:val="PL"/>
      </w:pPr>
      <w:r w:rsidRPr="00D3062E">
        <w:t xml:space="preserve">                 </w:t>
      </w:r>
      <w:r>
        <w:t xml:space="preserve">  </w:t>
      </w:r>
      <w:r w:rsidRPr="00FC29E8">
        <w:t xml:space="preserve"> processed, and no content is returned in the response body</w:t>
      </w:r>
      <w:r w:rsidRPr="00D3062E">
        <w:t>.</w:t>
      </w:r>
    </w:p>
    <w:p w14:paraId="0D0C0C74" w14:textId="77777777" w:rsidR="00AC54E2" w:rsidRPr="00D3062E" w:rsidRDefault="00AC54E2" w:rsidP="00AC54E2">
      <w:pPr>
        <w:pStyle w:val="PL"/>
      </w:pPr>
      <w:r w:rsidRPr="00D3062E">
        <w:t xml:space="preserve">                '307':</w:t>
      </w:r>
    </w:p>
    <w:p w14:paraId="22467A3C" w14:textId="77777777" w:rsidR="00AC54E2" w:rsidRPr="00D3062E" w:rsidRDefault="00AC54E2" w:rsidP="00AC54E2">
      <w:pPr>
        <w:pStyle w:val="PL"/>
      </w:pPr>
      <w:r w:rsidRPr="00D3062E">
        <w:t xml:space="preserve">                  $ref: 'TS29122_CommonData.yaml#/components/responses/307'</w:t>
      </w:r>
    </w:p>
    <w:p w14:paraId="04CC1D34" w14:textId="77777777" w:rsidR="00AC54E2" w:rsidRPr="00D3062E" w:rsidRDefault="00AC54E2" w:rsidP="00AC54E2">
      <w:pPr>
        <w:pStyle w:val="PL"/>
      </w:pPr>
      <w:r w:rsidRPr="00D3062E">
        <w:t xml:space="preserve">                '308':</w:t>
      </w:r>
    </w:p>
    <w:p w14:paraId="2588F95B" w14:textId="77777777" w:rsidR="00AC54E2" w:rsidRPr="00D3062E" w:rsidRDefault="00AC54E2" w:rsidP="00AC54E2">
      <w:pPr>
        <w:pStyle w:val="PL"/>
      </w:pPr>
      <w:r w:rsidRPr="00D3062E">
        <w:t xml:space="preserve">                  $ref: 'TS29122_CommonData.yaml#/components/responses/308'</w:t>
      </w:r>
    </w:p>
    <w:p w14:paraId="12D2EB02" w14:textId="77777777" w:rsidR="00AC54E2" w:rsidRPr="00D3062E" w:rsidRDefault="00AC54E2" w:rsidP="00AC54E2">
      <w:pPr>
        <w:pStyle w:val="PL"/>
      </w:pPr>
      <w:r w:rsidRPr="00D3062E">
        <w:t xml:space="preserve">                '400':</w:t>
      </w:r>
    </w:p>
    <w:p w14:paraId="408E6220" w14:textId="77777777" w:rsidR="00AC54E2" w:rsidRPr="00D3062E" w:rsidRDefault="00AC54E2" w:rsidP="00AC54E2">
      <w:pPr>
        <w:pStyle w:val="PL"/>
      </w:pPr>
      <w:r w:rsidRPr="00D3062E">
        <w:t xml:space="preserve">                  $ref: 'TS29122_CommonData.yaml#/components/responses/400'</w:t>
      </w:r>
    </w:p>
    <w:p w14:paraId="31573A85" w14:textId="77777777" w:rsidR="00AC54E2" w:rsidRPr="00D3062E" w:rsidRDefault="00AC54E2" w:rsidP="00AC54E2">
      <w:pPr>
        <w:pStyle w:val="PL"/>
      </w:pPr>
      <w:r w:rsidRPr="00D3062E">
        <w:t xml:space="preserve">                '401':</w:t>
      </w:r>
    </w:p>
    <w:p w14:paraId="7A6CD26F" w14:textId="77777777" w:rsidR="00AC54E2" w:rsidRPr="00D3062E" w:rsidRDefault="00AC54E2" w:rsidP="00AC54E2">
      <w:pPr>
        <w:pStyle w:val="PL"/>
      </w:pPr>
      <w:r w:rsidRPr="00D3062E">
        <w:t xml:space="preserve">                  $ref: 'TS29122_CommonData.yaml#/components/responses/401'</w:t>
      </w:r>
    </w:p>
    <w:p w14:paraId="3BD1EF86" w14:textId="77777777" w:rsidR="00AC54E2" w:rsidRPr="00D3062E" w:rsidRDefault="00AC54E2" w:rsidP="00AC54E2">
      <w:pPr>
        <w:pStyle w:val="PL"/>
      </w:pPr>
      <w:r w:rsidRPr="00D3062E">
        <w:t xml:space="preserve">                '403':</w:t>
      </w:r>
    </w:p>
    <w:p w14:paraId="7FDEC39D" w14:textId="77777777" w:rsidR="00AC54E2" w:rsidRPr="00D3062E" w:rsidRDefault="00AC54E2" w:rsidP="00AC54E2">
      <w:pPr>
        <w:pStyle w:val="PL"/>
      </w:pPr>
      <w:r w:rsidRPr="00D3062E">
        <w:t xml:space="preserve">                  $ref: 'TS29122_CommonData.yaml#/components/responses/403'</w:t>
      </w:r>
    </w:p>
    <w:p w14:paraId="2003595F" w14:textId="77777777" w:rsidR="00AC54E2" w:rsidRPr="00D3062E" w:rsidRDefault="00AC54E2" w:rsidP="00AC54E2">
      <w:pPr>
        <w:pStyle w:val="PL"/>
      </w:pPr>
      <w:r w:rsidRPr="00D3062E">
        <w:t xml:space="preserve">                '404':</w:t>
      </w:r>
    </w:p>
    <w:p w14:paraId="3B884463" w14:textId="77777777" w:rsidR="00AC54E2" w:rsidRPr="00D3062E" w:rsidRDefault="00AC54E2" w:rsidP="00AC54E2">
      <w:pPr>
        <w:pStyle w:val="PL"/>
      </w:pPr>
      <w:r w:rsidRPr="00D3062E">
        <w:t xml:space="preserve">                  $ref: 'TS29122_CommonData.yaml#/components/responses/404'</w:t>
      </w:r>
    </w:p>
    <w:p w14:paraId="75B4709D" w14:textId="77777777" w:rsidR="00AC54E2" w:rsidRPr="00D3062E" w:rsidRDefault="00AC54E2" w:rsidP="00AC54E2">
      <w:pPr>
        <w:pStyle w:val="PL"/>
      </w:pPr>
      <w:r w:rsidRPr="00D3062E">
        <w:t xml:space="preserve">                '411':</w:t>
      </w:r>
    </w:p>
    <w:p w14:paraId="26513165" w14:textId="77777777" w:rsidR="00AC54E2" w:rsidRPr="00D3062E" w:rsidRDefault="00AC54E2" w:rsidP="00AC54E2">
      <w:pPr>
        <w:pStyle w:val="PL"/>
      </w:pPr>
      <w:r w:rsidRPr="00D3062E">
        <w:t xml:space="preserve">                  $ref: 'TS29122_CommonData.yaml#/components/responses/411'</w:t>
      </w:r>
    </w:p>
    <w:p w14:paraId="13E0BAFF" w14:textId="77777777" w:rsidR="00AC54E2" w:rsidRPr="00D3062E" w:rsidRDefault="00AC54E2" w:rsidP="00AC54E2">
      <w:pPr>
        <w:pStyle w:val="PL"/>
      </w:pPr>
      <w:r w:rsidRPr="00D3062E">
        <w:t xml:space="preserve">                '413':</w:t>
      </w:r>
    </w:p>
    <w:p w14:paraId="2F72912B" w14:textId="77777777" w:rsidR="00AC54E2" w:rsidRPr="00D3062E" w:rsidRDefault="00AC54E2" w:rsidP="00AC54E2">
      <w:pPr>
        <w:pStyle w:val="PL"/>
      </w:pPr>
      <w:r w:rsidRPr="00D3062E">
        <w:t xml:space="preserve">                  $ref: 'TS29122_CommonData.yaml#/components/responses/413'</w:t>
      </w:r>
    </w:p>
    <w:p w14:paraId="5937F1DD" w14:textId="77777777" w:rsidR="00AC54E2" w:rsidRPr="00D3062E" w:rsidRDefault="00AC54E2" w:rsidP="00AC54E2">
      <w:pPr>
        <w:pStyle w:val="PL"/>
      </w:pPr>
      <w:r w:rsidRPr="00D3062E">
        <w:t xml:space="preserve">                '415':</w:t>
      </w:r>
    </w:p>
    <w:p w14:paraId="5246A3EB" w14:textId="77777777" w:rsidR="00AC54E2" w:rsidRPr="00D3062E" w:rsidRDefault="00AC54E2" w:rsidP="00AC54E2">
      <w:pPr>
        <w:pStyle w:val="PL"/>
      </w:pPr>
      <w:r w:rsidRPr="00D3062E">
        <w:t xml:space="preserve">                  $ref: 'TS29122_CommonData.yaml#/components/responses/415'</w:t>
      </w:r>
    </w:p>
    <w:p w14:paraId="7B0B5924" w14:textId="77777777" w:rsidR="00AC54E2" w:rsidRPr="00D3062E" w:rsidRDefault="00AC54E2" w:rsidP="00AC54E2">
      <w:pPr>
        <w:pStyle w:val="PL"/>
      </w:pPr>
      <w:r w:rsidRPr="00D3062E">
        <w:t xml:space="preserve">                '429':</w:t>
      </w:r>
    </w:p>
    <w:p w14:paraId="7D67B40F" w14:textId="77777777" w:rsidR="00AC54E2" w:rsidRPr="00D3062E" w:rsidRDefault="00AC54E2" w:rsidP="00AC54E2">
      <w:pPr>
        <w:pStyle w:val="PL"/>
      </w:pPr>
      <w:r w:rsidRPr="00D3062E">
        <w:t xml:space="preserve">                  $ref: 'TS29122_CommonData.yaml#/components/responses/429'</w:t>
      </w:r>
    </w:p>
    <w:p w14:paraId="0E739891" w14:textId="77777777" w:rsidR="00AC54E2" w:rsidRPr="00D3062E" w:rsidRDefault="00AC54E2" w:rsidP="00AC54E2">
      <w:pPr>
        <w:pStyle w:val="PL"/>
      </w:pPr>
      <w:r w:rsidRPr="00D3062E">
        <w:t xml:space="preserve">                '500':</w:t>
      </w:r>
    </w:p>
    <w:p w14:paraId="03B0A28F" w14:textId="77777777" w:rsidR="00AC54E2" w:rsidRPr="00D3062E" w:rsidRDefault="00AC54E2" w:rsidP="00AC54E2">
      <w:pPr>
        <w:pStyle w:val="PL"/>
      </w:pPr>
      <w:r w:rsidRPr="00D3062E">
        <w:t xml:space="preserve">                  $ref: 'TS29122_CommonData.yaml#/components/responses/500'</w:t>
      </w:r>
    </w:p>
    <w:p w14:paraId="2A58FE0D" w14:textId="77777777" w:rsidR="00AC54E2" w:rsidRPr="00D3062E" w:rsidRDefault="00AC54E2" w:rsidP="00AC54E2">
      <w:pPr>
        <w:pStyle w:val="PL"/>
      </w:pPr>
      <w:r w:rsidRPr="00D3062E">
        <w:t xml:space="preserve">                '503':</w:t>
      </w:r>
    </w:p>
    <w:p w14:paraId="3316F1BF" w14:textId="77777777" w:rsidR="00AC54E2" w:rsidRPr="00D3062E" w:rsidRDefault="00AC54E2" w:rsidP="00AC54E2">
      <w:pPr>
        <w:pStyle w:val="PL"/>
      </w:pPr>
      <w:r w:rsidRPr="00D3062E">
        <w:t xml:space="preserve">                  $ref: 'TS29122_CommonData.yaml#/components/responses/503'</w:t>
      </w:r>
    </w:p>
    <w:p w14:paraId="1244E8A2" w14:textId="77777777" w:rsidR="00AC54E2" w:rsidRPr="00D3062E" w:rsidRDefault="00AC54E2" w:rsidP="00AC54E2">
      <w:pPr>
        <w:pStyle w:val="PL"/>
      </w:pPr>
      <w:r w:rsidRPr="00D3062E">
        <w:t xml:space="preserve">                default:</w:t>
      </w:r>
    </w:p>
    <w:p w14:paraId="789D43D3" w14:textId="77777777" w:rsidR="00AC54E2" w:rsidRPr="00D3062E" w:rsidRDefault="00AC54E2" w:rsidP="00AC54E2">
      <w:pPr>
        <w:pStyle w:val="PL"/>
      </w:pPr>
      <w:r w:rsidRPr="00D3062E">
        <w:t xml:space="preserve">                  $ref: 'TS29122_CommonData.yaml#/components/responses/default'</w:t>
      </w:r>
    </w:p>
    <w:p w14:paraId="443FDF9A" w14:textId="77777777" w:rsidR="00AC54E2" w:rsidRPr="00D3062E" w:rsidRDefault="00AC54E2" w:rsidP="00AC54E2">
      <w:pPr>
        <w:pStyle w:val="PL"/>
      </w:pPr>
      <w:r w:rsidRPr="00D3062E">
        <w:t xml:space="preserve">        </w:t>
      </w:r>
      <w:r>
        <w:t>NetSliceLCMRecom</w:t>
      </w:r>
      <w:r w:rsidRPr="00D3062E">
        <w:rPr>
          <w:rFonts w:hint="eastAsia"/>
          <w:lang w:val="en-US"/>
        </w:rPr>
        <w:t>Notif</w:t>
      </w:r>
      <w:r w:rsidRPr="00D3062E">
        <w:t>:</w:t>
      </w:r>
    </w:p>
    <w:p w14:paraId="6171EACA" w14:textId="77777777" w:rsidR="00AC54E2" w:rsidRPr="00D3062E" w:rsidRDefault="00AC54E2" w:rsidP="00AC54E2">
      <w:pPr>
        <w:pStyle w:val="PL"/>
      </w:pPr>
      <w:r w:rsidRPr="00D3062E">
        <w:t xml:space="preserve">          '{$request.body#/notifUri}</w:t>
      </w:r>
      <w:r>
        <w:t>/recommend</w:t>
      </w:r>
      <w:r w:rsidRPr="00D3062E">
        <w:t>':</w:t>
      </w:r>
    </w:p>
    <w:p w14:paraId="6A492B09" w14:textId="77777777" w:rsidR="00AC54E2" w:rsidRPr="00D3062E" w:rsidRDefault="00AC54E2" w:rsidP="00AC54E2">
      <w:pPr>
        <w:pStyle w:val="PL"/>
      </w:pPr>
      <w:r w:rsidRPr="00D3062E">
        <w:t xml:space="preserve">            post:</w:t>
      </w:r>
    </w:p>
    <w:p w14:paraId="1404E871" w14:textId="77777777" w:rsidR="00AC54E2" w:rsidRPr="00D3062E" w:rsidRDefault="00AC54E2" w:rsidP="00AC54E2">
      <w:pPr>
        <w:pStyle w:val="PL"/>
      </w:pPr>
      <w:r w:rsidRPr="00D3062E">
        <w:t xml:space="preserve">              requestBody:</w:t>
      </w:r>
    </w:p>
    <w:p w14:paraId="1B55E74F" w14:textId="77777777" w:rsidR="00AC54E2" w:rsidRPr="00D3062E" w:rsidRDefault="00AC54E2" w:rsidP="00AC54E2">
      <w:pPr>
        <w:pStyle w:val="PL"/>
      </w:pPr>
      <w:r w:rsidRPr="00D3062E">
        <w:t xml:space="preserve">                required: true</w:t>
      </w:r>
    </w:p>
    <w:p w14:paraId="49977447" w14:textId="77777777" w:rsidR="00AC54E2" w:rsidRPr="00D3062E" w:rsidRDefault="00AC54E2" w:rsidP="00AC54E2">
      <w:pPr>
        <w:pStyle w:val="PL"/>
      </w:pPr>
      <w:r w:rsidRPr="00D3062E">
        <w:t xml:space="preserve">                content:</w:t>
      </w:r>
    </w:p>
    <w:p w14:paraId="52549292" w14:textId="77777777" w:rsidR="00AC54E2" w:rsidRPr="00D3062E" w:rsidRDefault="00AC54E2" w:rsidP="00AC54E2">
      <w:pPr>
        <w:pStyle w:val="PL"/>
      </w:pPr>
      <w:r w:rsidRPr="00D3062E">
        <w:t xml:space="preserve">                  application/json:</w:t>
      </w:r>
    </w:p>
    <w:p w14:paraId="1187CF85" w14:textId="77777777" w:rsidR="00AC54E2" w:rsidRPr="00D3062E" w:rsidRDefault="00AC54E2" w:rsidP="00AC54E2">
      <w:pPr>
        <w:pStyle w:val="PL"/>
      </w:pPr>
      <w:r w:rsidRPr="00D3062E">
        <w:t xml:space="preserve">                    schema:</w:t>
      </w:r>
    </w:p>
    <w:p w14:paraId="2230EB0C" w14:textId="77777777" w:rsidR="00AC54E2" w:rsidRPr="00D3062E" w:rsidRDefault="00AC54E2" w:rsidP="00AC54E2">
      <w:pPr>
        <w:pStyle w:val="PL"/>
      </w:pPr>
      <w:r w:rsidRPr="00D3062E">
        <w:t xml:space="preserve">                      $ref: '#/components/schemas/</w:t>
      </w:r>
      <w:r>
        <w:t>NSLCMRecom'</w:t>
      </w:r>
    </w:p>
    <w:p w14:paraId="49B5FB02" w14:textId="77777777" w:rsidR="00AC54E2" w:rsidRPr="00D3062E" w:rsidRDefault="00AC54E2" w:rsidP="00AC54E2">
      <w:pPr>
        <w:pStyle w:val="PL"/>
      </w:pPr>
      <w:r w:rsidRPr="00D3062E">
        <w:t xml:space="preserve">              responses:</w:t>
      </w:r>
    </w:p>
    <w:p w14:paraId="656B58C9" w14:textId="77777777" w:rsidR="00AC54E2" w:rsidRPr="00D3062E" w:rsidRDefault="00AC54E2" w:rsidP="00AC54E2">
      <w:pPr>
        <w:pStyle w:val="PL"/>
      </w:pPr>
      <w:r w:rsidRPr="00D3062E">
        <w:t xml:space="preserve">                '204':</w:t>
      </w:r>
    </w:p>
    <w:p w14:paraId="623A07C9" w14:textId="77777777" w:rsidR="00AC54E2" w:rsidRDefault="00AC54E2" w:rsidP="00AC54E2">
      <w:pPr>
        <w:pStyle w:val="PL"/>
      </w:pPr>
      <w:r w:rsidRPr="00D3062E">
        <w:t xml:space="preserve">                  description: </w:t>
      </w:r>
      <w:r>
        <w:t>&gt;</w:t>
      </w:r>
    </w:p>
    <w:p w14:paraId="67499205"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p>
    <w:p w14:paraId="0C73A828" w14:textId="77777777" w:rsidR="00AC54E2" w:rsidRDefault="00AC54E2" w:rsidP="00AC54E2">
      <w:pPr>
        <w:pStyle w:val="PL"/>
      </w:pPr>
      <w:r w:rsidRPr="00D3062E">
        <w:t xml:space="preserve">          </w:t>
      </w:r>
      <w:r>
        <w:t xml:space="preserve">   </w:t>
      </w:r>
      <w:r w:rsidRPr="00D3062E">
        <w:t xml:space="preserve">      </w:t>
      </w:r>
      <w:r>
        <w:t xml:space="preserve"> </w:t>
      </w:r>
      <w:r w:rsidRPr="00FC29E8">
        <w:t>is successfully received and processed, and no content is</w:t>
      </w:r>
    </w:p>
    <w:p w14:paraId="4C06ADF1" w14:textId="77777777" w:rsidR="00AC54E2" w:rsidRPr="00D3062E" w:rsidRDefault="00AC54E2" w:rsidP="00AC54E2">
      <w:pPr>
        <w:pStyle w:val="PL"/>
      </w:pPr>
      <w:r w:rsidRPr="00D3062E">
        <w:t xml:space="preserve">          </w:t>
      </w:r>
      <w:r>
        <w:t xml:space="preserve">   </w:t>
      </w:r>
      <w:r w:rsidRPr="00D3062E">
        <w:t xml:space="preserve">      </w:t>
      </w:r>
      <w:r w:rsidRPr="00FC29E8">
        <w:t xml:space="preserve"> returned in the response body.</w:t>
      </w:r>
    </w:p>
    <w:p w14:paraId="374BE539" w14:textId="77777777" w:rsidR="00AC54E2" w:rsidRPr="00D3062E" w:rsidRDefault="00AC54E2" w:rsidP="00AC54E2">
      <w:pPr>
        <w:pStyle w:val="PL"/>
      </w:pPr>
      <w:r w:rsidRPr="00D3062E">
        <w:t xml:space="preserve">                '307':</w:t>
      </w:r>
    </w:p>
    <w:p w14:paraId="75A57A0B" w14:textId="77777777" w:rsidR="00AC54E2" w:rsidRPr="00D3062E" w:rsidRDefault="00AC54E2" w:rsidP="00AC54E2">
      <w:pPr>
        <w:pStyle w:val="PL"/>
      </w:pPr>
      <w:r w:rsidRPr="00D3062E">
        <w:t xml:space="preserve">                  $ref: 'TS29122_CommonData.yaml#/components/responses/307'</w:t>
      </w:r>
    </w:p>
    <w:p w14:paraId="6847FCFE" w14:textId="77777777" w:rsidR="00AC54E2" w:rsidRPr="00D3062E" w:rsidRDefault="00AC54E2" w:rsidP="00AC54E2">
      <w:pPr>
        <w:pStyle w:val="PL"/>
      </w:pPr>
      <w:r w:rsidRPr="00D3062E">
        <w:t xml:space="preserve">                '308':</w:t>
      </w:r>
    </w:p>
    <w:p w14:paraId="2CC18600" w14:textId="77777777" w:rsidR="00AC54E2" w:rsidRPr="00D3062E" w:rsidRDefault="00AC54E2" w:rsidP="00AC54E2">
      <w:pPr>
        <w:pStyle w:val="PL"/>
      </w:pPr>
      <w:r w:rsidRPr="00D3062E">
        <w:t xml:space="preserve">                  $ref: 'TS29122_CommonData.yaml#/components/responses/308'</w:t>
      </w:r>
    </w:p>
    <w:p w14:paraId="173E6CCB" w14:textId="77777777" w:rsidR="00AC54E2" w:rsidRPr="00D3062E" w:rsidRDefault="00AC54E2" w:rsidP="00AC54E2">
      <w:pPr>
        <w:pStyle w:val="PL"/>
      </w:pPr>
      <w:r w:rsidRPr="00D3062E">
        <w:t xml:space="preserve">                '400':</w:t>
      </w:r>
    </w:p>
    <w:p w14:paraId="50E06377" w14:textId="77777777" w:rsidR="00AC54E2" w:rsidRPr="00D3062E" w:rsidRDefault="00AC54E2" w:rsidP="00AC54E2">
      <w:pPr>
        <w:pStyle w:val="PL"/>
      </w:pPr>
      <w:r w:rsidRPr="00D3062E">
        <w:t xml:space="preserve">                  $ref: 'TS29122_CommonData.yaml#/components/responses/400'</w:t>
      </w:r>
    </w:p>
    <w:p w14:paraId="4B549D27" w14:textId="77777777" w:rsidR="00AC54E2" w:rsidRPr="00D3062E" w:rsidRDefault="00AC54E2" w:rsidP="00AC54E2">
      <w:pPr>
        <w:pStyle w:val="PL"/>
      </w:pPr>
      <w:r w:rsidRPr="00D3062E">
        <w:t xml:space="preserve">                '401':</w:t>
      </w:r>
    </w:p>
    <w:p w14:paraId="081DC19B" w14:textId="77777777" w:rsidR="00AC54E2" w:rsidRPr="00D3062E" w:rsidRDefault="00AC54E2" w:rsidP="00AC54E2">
      <w:pPr>
        <w:pStyle w:val="PL"/>
      </w:pPr>
      <w:r w:rsidRPr="00D3062E">
        <w:t xml:space="preserve">                  $ref: 'TS29122_CommonData.yaml#/components/responses/401'</w:t>
      </w:r>
    </w:p>
    <w:p w14:paraId="78990204" w14:textId="77777777" w:rsidR="00AC54E2" w:rsidRPr="00D3062E" w:rsidRDefault="00AC54E2" w:rsidP="00AC54E2">
      <w:pPr>
        <w:pStyle w:val="PL"/>
      </w:pPr>
      <w:r w:rsidRPr="00D3062E">
        <w:t xml:space="preserve">                '403':</w:t>
      </w:r>
    </w:p>
    <w:p w14:paraId="20EF41D3" w14:textId="77777777" w:rsidR="00AC54E2" w:rsidRPr="00D3062E" w:rsidRDefault="00AC54E2" w:rsidP="00AC54E2">
      <w:pPr>
        <w:pStyle w:val="PL"/>
      </w:pPr>
      <w:r w:rsidRPr="00D3062E">
        <w:t xml:space="preserve">                  $ref: 'TS29122_CommonData.yaml#/components/responses/403'</w:t>
      </w:r>
    </w:p>
    <w:p w14:paraId="15BD048F" w14:textId="77777777" w:rsidR="00AC54E2" w:rsidRPr="00D3062E" w:rsidRDefault="00AC54E2" w:rsidP="00AC54E2">
      <w:pPr>
        <w:pStyle w:val="PL"/>
      </w:pPr>
      <w:r w:rsidRPr="00D3062E">
        <w:t xml:space="preserve">                '404':</w:t>
      </w:r>
    </w:p>
    <w:p w14:paraId="0F64B1AD" w14:textId="77777777" w:rsidR="00AC54E2" w:rsidRPr="00D3062E" w:rsidRDefault="00AC54E2" w:rsidP="00AC54E2">
      <w:pPr>
        <w:pStyle w:val="PL"/>
      </w:pPr>
      <w:r w:rsidRPr="00D3062E">
        <w:t xml:space="preserve">                  $ref: 'TS29122_CommonData.yaml#/components/responses/404'</w:t>
      </w:r>
    </w:p>
    <w:p w14:paraId="2500F784" w14:textId="77777777" w:rsidR="00AC54E2" w:rsidRPr="00D3062E" w:rsidRDefault="00AC54E2" w:rsidP="00AC54E2">
      <w:pPr>
        <w:pStyle w:val="PL"/>
      </w:pPr>
      <w:r w:rsidRPr="00D3062E">
        <w:t xml:space="preserve">                '411':</w:t>
      </w:r>
    </w:p>
    <w:p w14:paraId="3124493D" w14:textId="77777777" w:rsidR="00AC54E2" w:rsidRPr="00D3062E" w:rsidRDefault="00AC54E2" w:rsidP="00AC54E2">
      <w:pPr>
        <w:pStyle w:val="PL"/>
      </w:pPr>
      <w:r w:rsidRPr="00D3062E">
        <w:t xml:space="preserve">                  $ref: 'TS29122_CommonData.yaml#/components/responses/411'</w:t>
      </w:r>
    </w:p>
    <w:p w14:paraId="581A6B2C" w14:textId="77777777" w:rsidR="00AC54E2" w:rsidRPr="00D3062E" w:rsidRDefault="00AC54E2" w:rsidP="00AC54E2">
      <w:pPr>
        <w:pStyle w:val="PL"/>
      </w:pPr>
      <w:r w:rsidRPr="00D3062E">
        <w:t xml:space="preserve">                '413':</w:t>
      </w:r>
    </w:p>
    <w:p w14:paraId="088E51CD" w14:textId="77777777" w:rsidR="00AC54E2" w:rsidRPr="00D3062E" w:rsidRDefault="00AC54E2" w:rsidP="00AC54E2">
      <w:pPr>
        <w:pStyle w:val="PL"/>
      </w:pPr>
      <w:r w:rsidRPr="00D3062E">
        <w:t xml:space="preserve">                  $ref: 'TS29122_CommonData.yaml#/components/responses/413'</w:t>
      </w:r>
    </w:p>
    <w:p w14:paraId="56E4DEA4" w14:textId="77777777" w:rsidR="00AC54E2" w:rsidRPr="00D3062E" w:rsidRDefault="00AC54E2" w:rsidP="00AC54E2">
      <w:pPr>
        <w:pStyle w:val="PL"/>
      </w:pPr>
      <w:r w:rsidRPr="00D3062E">
        <w:t xml:space="preserve">                '415':</w:t>
      </w:r>
    </w:p>
    <w:p w14:paraId="253E2A1F" w14:textId="77777777" w:rsidR="00AC54E2" w:rsidRPr="00D3062E" w:rsidRDefault="00AC54E2" w:rsidP="00AC54E2">
      <w:pPr>
        <w:pStyle w:val="PL"/>
      </w:pPr>
      <w:r w:rsidRPr="00D3062E">
        <w:t xml:space="preserve">                  $ref: 'TS29122_CommonData.yaml#/components/responses/415'</w:t>
      </w:r>
    </w:p>
    <w:p w14:paraId="5CE2BA5B" w14:textId="77777777" w:rsidR="00AC54E2" w:rsidRPr="00D3062E" w:rsidRDefault="00AC54E2" w:rsidP="00AC54E2">
      <w:pPr>
        <w:pStyle w:val="PL"/>
      </w:pPr>
      <w:r w:rsidRPr="00D3062E">
        <w:t xml:space="preserve">                '429':</w:t>
      </w:r>
    </w:p>
    <w:p w14:paraId="01141FC3" w14:textId="77777777" w:rsidR="00AC54E2" w:rsidRPr="00D3062E" w:rsidRDefault="00AC54E2" w:rsidP="00AC54E2">
      <w:pPr>
        <w:pStyle w:val="PL"/>
      </w:pPr>
      <w:r w:rsidRPr="00D3062E">
        <w:t xml:space="preserve">                  $ref: 'TS29122_CommonData.yaml#/components/responses/429'</w:t>
      </w:r>
    </w:p>
    <w:p w14:paraId="7C132220" w14:textId="77777777" w:rsidR="00AC54E2" w:rsidRPr="00D3062E" w:rsidRDefault="00AC54E2" w:rsidP="00AC54E2">
      <w:pPr>
        <w:pStyle w:val="PL"/>
      </w:pPr>
      <w:r w:rsidRPr="00D3062E">
        <w:t xml:space="preserve">                '500':</w:t>
      </w:r>
    </w:p>
    <w:p w14:paraId="05111EDD" w14:textId="77777777" w:rsidR="00AC54E2" w:rsidRPr="00D3062E" w:rsidRDefault="00AC54E2" w:rsidP="00AC54E2">
      <w:pPr>
        <w:pStyle w:val="PL"/>
      </w:pPr>
      <w:r w:rsidRPr="00D3062E">
        <w:t xml:space="preserve">                  $ref: 'TS29122_CommonData.yaml#/components/responses/500'</w:t>
      </w:r>
    </w:p>
    <w:p w14:paraId="7CD9BF40" w14:textId="77777777" w:rsidR="00AC54E2" w:rsidRPr="00D3062E" w:rsidRDefault="00AC54E2" w:rsidP="00AC54E2">
      <w:pPr>
        <w:pStyle w:val="PL"/>
      </w:pPr>
      <w:r w:rsidRPr="00D3062E">
        <w:t xml:space="preserve">                '503':</w:t>
      </w:r>
    </w:p>
    <w:p w14:paraId="488AF894" w14:textId="77777777" w:rsidR="00AC54E2" w:rsidRPr="00D3062E" w:rsidRDefault="00AC54E2" w:rsidP="00AC54E2">
      <w:pPr>
        <w:pStyle w:val="PL"/>
      </w:pPr>
      <w:r w:rsidRPr="00D3062E">
        <w:t xml:space="preserve">                  $ref: 'TS29122_CommonData.yaml#/components/responses/503'</w:t>
      </w:r>
    </w:p>
    <w:p w14:paraId="166F2933" w14:textId="77777777" w:rsidR="00AC54E2" w:rsidRPr="00D3062E" w:rsidRDefault="00AC54E2" w:rsidP="00AC54E2">
      <w:pPr>
        <w:pStyle w:val="PL"/>
      </w:pPr>
      <w:r w:rsidRPr="00D3062E">
        <w:t xml:space="preserve">                default:</w:t>
      </w:r>
    </w:p>
    <w:p w14:paraId="418C3E6D" w14:textId="77777777" w:rsidR="00AC54E2" w:rsidRPr="00D3062E" w:rsidRDefault="00AC54E2" w:rsidP="00AC54E2">
      <w:pPr>
        <w:pStyle w:val="PL"/>
      </w:pPr>
      <w:r w:rsidRPr="00D3062E">
        <w:t xml:space="preserve">                  $ref: 'TS29122_CommonData.yaml#/components/responses/default'</w:t>
      </w:r>
    </w:p>
    <w:p w14:paraId="0DF30B96" w14:textId="77777777" w:rsidR="00AC54E2" w:rsidRDefault="00AC54E2" w:rsidP="00AC54E2">
      <w:pPr>
        <w:pStyle w:val="PL"/>
      </w:pPr>
    </w:p>
    <w:p w14:paraId="40102879" w14:textId="77777777" w:rsidR="00AC54E2" w:rsidRPr="00D3062E" w:rsidRDefault="00AC54E2" w:rsidP="00AC54E2">
      <w:pPr>
        <w:pStyle w:val="PL"/>
      </w:pPr>
    </w:p>
    <w:p w14:paraId="46ED7F86" w14:textId="77777777" w:rsidR="00AC54E2" w:rsidRPr="00D3062E" w:rsidRDefault="00AC54E2" w:rsidP="00AC54E2">
      <w:pPr>
        <w:pStyle w:val="PL"/>
      </w:pPr>
      <w:r w:rsidRPr="00D3062E">
        <w:t xml:space="preserve">  /subscription</w:t>
      </w:r>
      <w:r>
        <w:t>s</w:t>
      </w:r>
      <w:r w:rsidRPr="00D3062E">
        <w:t>/{subscriptionId}:</w:t>
      </w:r>
    </w:p>
    <w:p w14:paraId="20422228" w14:textId="77777777" w:rsidR="00AC54E2" w:rsidRPr="00D3062E" w:rsidRDefault="00AC54E2" w:rsidP="00AC54E2">
      <w:pPr>
        <w:pStyle w:val="PL"/>
      </w:pPr>
      <w:r w:rsidRPr="00D3062E">
        <w:t xml:space="preserve">    parameters:</w:t>
      </w:r>
    </w:p>
    <w:p w14:paraId="24251048" w14:textId="77777777" w:rsidR="00AC54E2" w:rsidRPr="00D3062E" w:rsidRDefault="00AC54E2" w:rsidP="00AC54E2">
      <w:pPr>
        <w:pStyle w:val="PL"/>
      </w:pPr>
      <w:r w:rsidRPr="00D3062E">
        <w:t xml:space="preserve">      - name: subscriptionId</w:t>
      </w:r>
    </w:p>
    <w:p w14:paraId="3CEE5307" w14:textId="77777777" w:rsidR="00AC54E2" w:rsidRPr="00D3062E" w:rsidRDefault="00AC54E2" w:rsidP="00AC54E2">
      <w:pPr>
        <w:pStyle w:val="PL"/>
      </w:pPr>
      <w:r w:rsidRPr="00D3062E">
        <w:t xml:space="preserve">        in: path</w:t>
      </w:r>
    </w:p>
    <w:p w14:paraId="1DF40837" w14:textId="77777777" w:rsidR="00AC54E2" w:rsidRPr="00D3062E" w:rsidRDefault="00AC54E2" w:rsidP="00AC54E2">
      <w:pPr>
        <w:pStyle w:val="PL"/>
      </w:pPr>
      <w:r w:rsidRPr="00D3062E">
        <w:t xml:space="preserve">        description: &gt;</w:t>
      </w:r>
    </w:p>
    <w:p w14:paraId="35EBE333" w14:textId="77777777" w:rsidR="00AC54E2" w:rsidRDefault="00AC54E2" w:rsidP="00AC54E2">
      <w:pPr>
        <w:pStyle w:val="PL"/>
      </w:pPr>
      <w:r w:rsidRPr="00D3062E">
        <w:t xml:space="preserve">          Represents the </w:t>
      </w:r>
      <w:r>
        <w:t>i</w:t>
      </w:r>
      <w:r w:rsidRPr="00FC29E8">
        <w:t xml:space="preserve">dentifier of the Individual </w:t>
      </w:r>
      <w:r>
        <w:t>Network Slice Lifecycle</w:t>
      </w:r>
      <w:r w:rsidRPr="00C570E5">
        <w:t xml:space="preserve"> </w:t>
      </w:r>
      <w:r>
        <w:t>Management</w:t>
      </w:r>
    </w:p>
    <w:p w14:paraId="3577DE5D" w14:textId="77777777" w:rsidR="00AC54E2" w:rsidRPr="00D3062E" w:rsidRDefault="00AC54E2" w:rsidP="00AC54E2">
      <w:pPr>
        <w:pStyle w:val="PL"/>
        <w:rPr>
          <w:lang w:val="en-US"/>
        </w:rPr>
      </w:pPr>
      <w:r w:rsidRPr="00D3062E">
        <w:t xml:space="preserve">        </w:t>
      </w:r>
      <w:r>
        <w:t xml:space="preserve">  </w:t>
      </w:r>
      <w:r w:rsidRPr="00FC29E8">
        <w:rPr>
          <w:rFonts w:eastAsia="等线"/>
        </w:rPr>
        <w:t>Subscription</w:t>
      </w:r>
      <w:r w:rsidRPr="00FC29E8">
        <w:t xml:space="preserve"> resource.</w:t>
      </w:r>
    </w:p>
    <w:p w14:paraId="529A7086" w14:textId="77777777" w:rsidR="00AC54E2" w:rsidRPr="00D3062E" w:rsidRDefault="00AC54E2" w:rsidP="00AC54E2">
      <w:pPr>
        <w:pStyle w:val="PL"/>
      </w:pPr>
      <w:r w:rsidRPr="00D3062E">
        <w:t xml:space="preserve">        required: true</w:t>
      </w:r>
    </w:p>
    <w:p w14:paraId="09DB9D40" w14:textId="77777777" w:rsidR="00AC54E2" w:rsidRPr="00D3062E" w:rsidRDefault="00AC54E2" w:rsidP="00AC54E2">
      <w:pPr>
        <w:pStyle w:val="PL"/>
      </w:pPr>
      <w:r w:rsidRPr="00D3062E">
        <w:t xml:space="preserve">        schema:</w:t>
      </w:r>
    </w:p>
    <w:p w14:paraId="492C4830" w14:textId="77777777" w:rsidR="00AC54E2" w:rsidRPr="00D3062E" w:rsidRDefault="00AC54E2" w:rsidP="00AC54E2">
      <w:pPr>
        <w:pStyle w:val="PL"/>
      </w:pPr>
      <w:r w:rsidRPr="00D3062E">
        <w:t xml:space="preserve">          type: string</w:t>
      </w:r>
    </w:p>
    <w:p w14:paraId="42DA2C29" w14:textId="77777777" w:rsidR="00AC54E2" w:rsidRPr="00D3062E" w:rsidRDefault="00AC54E2" w:rsidP="00AC54E2">
      <w:pPr>
        <w:pStyle w:val="PL"/>
      </w:pPr>
    </w:p>
    <w:p w14:paraId="46DCE8C0" w14:textId="77777777" w:rsidR="00AC54E2" w:rsidRPr="00D3062E" w:rsidRDefault="00AC54E2" w:rsidP="00AC54E2">
      <w:pPr>
        <w:pStyle w:val="PL"/>
        <w:rPr>
          <w:lang w:val="en-US" w:eastAsia="zh-CN"/>
        </w:rPr>
      </w:pPr>
      <w:r w:rsidRPr="00D3062E">
        <w:t xml:space="preserve">    get:</w:t>
      </w:r>
    </w:p>
    <w:p w14:paraId="23D9EF02" w14:textId="77777777" w:rsidR="00AC54E2" w:rsidRPr="00D3062E" w:rsidRDefault="00AC54E2" w:rsidP="00AC54E2">
      <w:pPr>
        <w:pStyle w:val="PL"/>
      </w:pPr>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p>
    <w:p w14:paraId="7AB2F0B9" w14:textId="77777777" w:rsidR="00AC54E2" w:rsidRPr="00D3062E" w:rsidRDefault="00AC54E2" w:rsidP="00AC54E2">
      <w:pPr>
        <w:pStyle w:val="PL"/>
      </w:pPr>
      <w:r w:rsidRPr="00D3062E">
        <w:t xml:space="preserve">      operationId: GetInd</w:t>
      </w:r>
      <w:r>
        <w:rPr>
          <w:lang w:val="en-US"/>
        </w:rPr>
        <w:t>NetSliceLifeCycleMngt</w:t>
      </w:r>
      <w:r w:rsidRPr="00D3062E">
        <w:t>Subsc</w:t>
      </w:r>
    </w:p>
    <w:p w14:paraId="3DC9D09C" w14:textId="77777777" w:rsidR="00AC54E2" w:rsidRPr="00D3062E" w:rsidRDefault="00AC54E2" w:rsidP="00AC54E2">
      <w:pPr>
        <w:pStyle w:val="PL"/>
      </w:pPr>
      <w:r w:rsidRPr="00D3062E">
        <w:t xml:space="preserve">      tags:</w:t>
      </w:r>
    </w:p>
    <w:p w14:paraId="0254BDA1"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07FB6B82" w14:textId="77777777" w:rsidR="00AC54E2" w:rsidRPr="00D3062E" w:rsidRDefault="00AC54E2" w:rsidP="00AC54E2">
      <w:pPr>
        <w:pStyle w:val="PL"/>
      </w:pPr>
      <w:r w:rsidRPr="00D3062E">
        <w:t xml:space="preserve">      responses:</w:t>
      </w:r>
    </w:p>
    <w:p w14:paraId="53581F89" w14:textId="77777777" w:rsidR="00AC54E2" w:rsidRPr="00D3062E" w:rsidRDefault="00AC54E2" w:rsidP="00AC54E2">
      <w:pPr>
        <w:pStyle w:val="PL"/>
      </w:pPr>
      <w:r w:rsidRPr="00D3062E">
        <w:t xml:space="preserve">        '200':</w:t>
      </w:r>
    </w:p>
    <w:p w14:paraId="76BEBC46" w14:textId="77777777" w:rsidR="00AC54E2" w:rsidRDefault="00AC54E2" w:rsidP="00AC54E2">
      <w:pPr>
        <w:pStyle w:val="PL"/>
      </w:pPr>
      <w:r w:rsidRPr="00D3062E">
        <w:t xml:space="preserve">          description: </w:t>
      </w:r>
      <w:r>
        <w:t>&gt;</w:t>
      </w:r>
    </w:p>
    <w:p w14:paraId="0E49C178" w14:textId="77777777" w:rsidR="00AC54E2" w:rsidRDefault="00AC54E2" w:rsidP="00AC54E2">
      <w:pPr>
        <w:pStyle w:val="PL"/>
      </w:pPr>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p>
    <w:p w14:paraId="3E8FCBC5" w14:textId="77777777" w:rsidR="00AC54E2" w:rsidRPr="00D3062E" w:rsidRDefault="00AC54E2" w:rsidP="00AC54E2">
      <w:pPr>
        <w:pStyle w:val="PL"/>
      </w:pPr>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p>
    <w:p w14:paraId="2D8920BB" w14:textId="77777777" w:rsidR="00AC54E2" w:rsidRPr="00D3062E" w:rsidRDefault="00AC54E2" w:rsidP="00AC54E2">
      <w:pPr>
        <w:pStyle w:val="PL"/>
      </w:pPr>
      <w:r w:rsidRPr="00D3062E">
        <w:t xml:space="preserve">          content:</w:t>
      </w:r>
    </w:p>
    <w:p w14:paraId="00B96973" w14:textId="77777777" w:rsidR="00AC54E2" w:rsidRPr="00D3062E" w:rsidRDefault="00AC54E2" w:rsidP="00AC54E2">
      <w:pPr>
        <w:pStyle w:val="PL"/>
      </w:pPr>
      <w:r w:rsidRPr="00D3062E">
        <w:t xml:space="preserve">            application/json:</w:t>
      </w:r>
    </w:p>
    <w:p w14:paraId="640F0724" w14:textId="77777777" w:rsidR="00AC54E2" w:rsidRPr="00D3062E" w:rsidRDefault="00AC54E2" w:rsidP="00AC54E2">
      <w:pPr>
        <w:pStyle w:val="PL"/>
      </w:pPr>
      <w:r w:rsidRPr="00D3062E">
        <w:t xml:space="preserve">              schema:</w:t>
      </w:r>
    </w:p>
    <w:p w14:paraId="2F91C9EB" w14:textId="77777777" w:rsidR="00AC54E2" w:rsidRPr="00D3062E" w:rsidRDefault="00AC54E2" w:rsidP="00AC54E2">
      <w:pPr>
        <w:pStyle w:val="PL"/>
      </w:pPr>
      <w:r w:rsidRPr="00D3062E">
        <w:t xml:space="preserve">                $ref: '#/components/schemas/</w:t>
      </w:r>
      <w:r w:rsidRPr="00BC4A24">
        <w:t>NSLCMSubsc</w:t>
      </w:r>
      <w:r w:rsidRPr="00D3062E">
        <w:t>'</w:t>
      </w:r>
    </w:p>
    <w:p w14:paraId="06FC1983" w14:textId="77777777" w:rsidR="00AC54E2" w:rsidRPr="00D3062E" w:rsidRDefault="00AC54E2" w:rsidP="00AC54E2">
      <w:pPr>
        <w:pStyle w:val="PL"/>
      </w:pPr>
      <w:r w:rsidRPr="00D3062E">
        <w:t xml:space="preserve">        '307':</w:t>
      </w:r>
    </w:p>
    <w:p w14:paraId="106B619A" w14:textId="77777777" w:rsidR="00AC54E2" w:rsidRPr="00D3062E" w:rsidRDefault="00AC54E2" w:rsidP="00AC54E2">
      <w:pPr>
        <w:pStyle w:val="PL"/>
      </w:pPr>
      <w:r w:rsidRPr="00D3062E">
        <w:t xml:space="preserve">          $ref: 'TS29122_CommonData.yaml#/components/responses/307'</w:t>
      </w:r>
    </w:p>
    <w:p w14:paraId="028C0E77" w14:textId="77777777" w:rsidR="00AC54E2" w:rsidRPr="00D3062E" w:rsidRDefault="00AC54E2" w:rsidP="00AC54E2">
      <w:pPr>
        <w:pStyle w:val="PL"/>
      </w:pPr>
      <w:r w:rsidRPr="00D3062E">
        <w:t xml:space="preserve">        '308':</w:t>
      </w:r>
    </w:p>
    <w:p w14:paraId="5213A393" w14:textId="77777777" w:rsidR="00AC54E2" w:rsidRPr="00D3062E" w:rsidRDefault="00AC54E2" w:rsidP="00AC54E2">
      <w:pPr>
        <w:pStyle w:val="PL"/>
      </w:pPr>
      <w:r w:rsidRPr="00D3062E">
        <w:t xml:space="preserve">          $ref: 'TS29122_CommonData.yaml#/components/responses/308'</w:t>
      </w:r>
    </w:p>
    <w:p w14:paraId="56772F05" w14:textId="77777777" w:rsidR="00AC54E2" w:rsidRPr="00D3062E" w:rsidRDefault="00AC54E2" w:rsidP="00AC54E2">
      <w:pPr>
        <w:pStyle w:val="PL"/>
      </w:pPr>
      <w:r w:rsidRPr="00D3062E">
        <w:t xml:space="preserve">        '400':</w:t>
      </w:r>
    </w:p>
    <w:p w14:paraId="3553C3E2" w14:textId="77777777" w:rsidR="00AC54E2" w:rsidRPr="00D3062E" w:rsidRDefault="00AC54E2" w:rsidP="00AC54E2">
      <w:pPr>
        <w:pStyle w:val="PL"/>
      </w:pPr>
      <w:r w:rsidRPr="00D3062E">
        <w:t xml:space="preserve">          $ref: 'TS29122_CommonData.yaml#/components/responses/400'</w:t>
      </w:r>
    </w:p>
    <w:p w14:paraId="698E929C" w14:textId="77777777" w:rsidR="00AC54E2" w:rsidRPr="00D3062E" w:rsidRDefault="00AC54E2" w:rsidP="00AC54E2">
      <w:pPr>
        <w:pStyle w:val="PL"/>
      </w:pPr>
      <w:r w:rsidRPr="00D3062E">
        <w:t xml:space="preserve">        '401':</w:t>
      </w:r>
    </w:p>
    <w:p w14:paraId="1D9B5EE3" w14:textId="77777777" w:rsidR="00AC54E2" w:rsidRPr="00D3062E" w:rsidRDefault="00AC54E2" w:rsidP="00AC54E2">
      <w:pPr>
        <w:pStyle w:val="PL"/>
      </w:pPr>
      <w:r w:rsidRPr="00D3062E">
        <w:t xml:space="preserve">          $ref: 'TS29122_CommonData.yaml#/components/responses/401'</w:t>
      </w:r>
    </w:p>
    <w:p w14:paraId="6C93F9BD" w14:textId="77777777" w:rsidR="00AC54E2" w:rsidRPr="00D3062E" w:rsidRDefault="00AC54E2" w:rsidP="00AC54E2">
      <w:pPr>
        <w:pStyle w:val="PL"/>
      </w:pPr>
      <w:r w:rsidRPr="00D3062E">
        <w:t xml:space="preserve">        '403':</w:t>
      </w:r>
    </w:p>
    <w:p w14:paraId="03E0A83F" w14:textId="77777777" w:rsidR="00AC54E2" w:rsidRPr="00D3062E" w:rsidRDefault="00AC54E2" w:rsidP="00AC54E2">
      <w:pPr>
        <w:pStyle w:val="PL"/>
      </w:pPr>
      <w:r w:rsidRPr="00D3062E">
        <w:t xml:space="preserve">          $ref: 'TS29122_CommonData.yaml#/components/responses/403'</w:t>
      </w:r>
    </w:p>
    <w:p w14:paraId="5CA3319B" w14:textId="77777777" w:rsidR="00AC54E2" w:rsidRPr="00D3062E" w:rsidRDefault="00AC54E2" w:rsidP="00AC54E2">
      <w:pPr>
        <w:pStyle w:val="PL"/>
      </w:pPr>
      <w:r w:rsidRPr="00D3062E">
        <w:t xml:space="preserve">        '404':</w:t>
      </w:r>
    </w:p>
    <w:p w14:paraId="7BB2F467" w14:textId="77777777" w:rsidR="00AC54E2" w:rsidRPr="00D3062E" w:rsidRDefault="00AC54E2" w:rsidP="00AC54E2">
      <w:pPr>
        <w:pStyle w:val="PL"/>
      </w:pPr>
      <w:r w:rsidRPr="00D3062E">
        <w:t xml:space="preserve">          $ref: 'TS29122_CommonData.yaml#/components/responses/404'</w:t>
      </w:r>
    </w:p>
    <w:p w14:paraId="1B56FF3E" w14:textId="77777777" w:rsidR="00AC54E2" w:rsidRPr="00D3062E" w:rsidRDefault="00AC54E2" w:rsidP="00AC54E2">
      <w:pPr>
        <w:pStyle w:val="PL"/>
      </w:pPr>
      <w:r w:rsidRPr="00D3062E">
        <w:t xml:space="preserve">        '406':</w:t>
      </w:r>
    </w:p>
    <w:p w14:paraId="738AAFAF" w14:textId="77777777" w:rsidR="00AC54E2" w:rsidRPr="00D3062E" w:rsidRDefault="00AC54E2" w:rsidP="00AC54E2">
      <w:pPr>
        <w:pStyle w:val="PL"/>
      </w:pPr>
      <w:r w:rsidRPr="00D3062E">
        <w:t xml:space="preserve">          $ref: 'TS29122_CommonData.yaml#/components/responses/406'</w:t>
      </w:r>
    </w:p>
    <w:p w14:paraId="2A82B553" w14:textId="77777777" w:rsidR="00AC54E2" w:rsidRPr="00D3062E" w:rsidRDefault="00AC54E2" w:rsidP="00AC54E2">
      <w:pPr>
        <w:pStyle w:val="PL"/>
      </w:pPr>
      <w:r w:rsidRPr="00D3062E">
        <w:t xml:space="preserve">        '429':</w:t>
      </w:r>
    </w:p>
    <w:p w14:paraId="73730897" w14:textId="77777777" w:rsidR="00AC54E2" w:rsidRPr="00D3062E" w:rsidRDefault="00AC54E2" w:rsidP="00AC54E2">
      <w:pPr>
        <w:pStyle w:val="PL"/>
      </w:pPr>
      <w:r w:rsidRPr="00D3062E">
        <w:t xml:space="preserve">          $ref: 'TS29122_CommonData.yaml#/components/responses/429'</w:t>
      </w:r>
    </w:p>
    <w:p w14:paraId="1F1D8816" w14:textId="77777777" w:rsidR="00AC54E2" w:rsidRPr="00D3062E" w:rsidRDefault="00AC54E2" w:rsidP="00AC54E2">
      <w:pPr>
        <w:pStyle w:val="PL"/>
      </w:pPr>
      <w:r w:rsidRPr="00D3062E">
        <w:t xml:space="preserve">        '500':</w:t>
      </w:r>
    </w:p>
    <w:p w14:paraId="4AFA77F4" w14:textId="77777777" w:rsidR="00AC54E2" w:rsidRPr="00D3062E" w:rsidRDefault="00AC54E2" w:rsidP="00AC54E2">
      <w:pPr>
        <w:pStyle w:val="PL"/>
      </w:pPr>
      <w:r w:rsidRPr="00D3062E">
        <w:t xml:space="preserve">          $ref: 'TS29122_CommonData.yaml#/components/responses/500'</w:t>
      </w:r>
    </w:p>
    <w:p w14:paraId="05D89BD1" w14:textId="77777777" w:rsidR="00AC54E2" w:rsidRPr="00D3062E" w:rsidRDefault="00AC54E2" w:rsidP="00AC54E2">
      <w:pPr>
        <w:pStyle w:val="PL"/>
      </w:pPr>
      <w:r w:rsidRPr="00D3062E">
        <w:t xml:space="preserve">        '503':</w:t>
      </w:r>
    </w:p>
    <w:p w14:paraId="61DE6209" w14:textId="77777777" w:rsidR="00AC54E2" w:rsidRPr="00D3062E" w:rsidRDefault="00AC54E2" w:rsidP="00AC54E2">
      <w:pPr>
        <w:pStyle w:val="PL"/>
      </w:pPr>
      <w:r w:rsidRPr="00D3062E">
        <w:t xml:space="preserve">          $ref: 'TS29122_CommonData.yaml#/components/responses/503'</w:t>
      </w:r>
    </w:p>
    <w:p w14:paraId="2B63ED8E" w14:textId="77777777" w:rsidR="00AC54E2" w:rsidRPr="00D3062E" w:rsidRDefault="00AC54E2" w:rsidP="00AC54E2">
      <w:pPr>
        <w:pStyle w:val="PL"/>
      </w:pPr>
      <w:r w:rsidRPr="00D3062E">
        <w:t xml:space="preserve">        default:</w:t>
      </w:r>
    </w:p>
    <w:p w14:paraId="339D24D9" w14:textId="77777777" w:rsidR="00AC54E2" w:rsidRPr="00D3062E" w:rsidRDefault="00AC54E2" w:rsidP="00AC54E2">
      <w:pPr>
        <w:pStyle w:val="PL"/>
      </w:pPr>
      <w:r w:rsidRPr="00D3062E">
        <w:t xml:space="preserve">          $ref: 'TS29122_CommonData.yaml#/components/responses/default'</w:t>
      </w:r>
    </w:p>
    <w:p w14:paraId="2E9B5E84" w14:textId="77777777" w:rsidR="00AC54E2" w:rsidRPr="00D3062E" w:rsidRDefault="00AC54E2" w:rsidP="00AC54E2">
      <w:pPr>
        <w:pStyle w:val="PL"/>
      </w:pPr>
    </w:p>
    <w:p w14:paraId="1985C4F3" w14:textId="77777777" w:rsidR="00AC54E2" w:rsidRPr="00D3062E" w:rsidRDefault="00AC54E2" w:rsidP="00AC54E2">
      <w:pPr>
        <w:pStyle w:val="PL"/>
      </w:pPr>
      <w:r w:rsidRPr="00D3062E">
        <w:t xml:space="preserve">    put:</w:t>
      </w:r>
    </w:p>
    <w:p w14:paraId="3BE14D55" w14:textId="77777777" w:rsidR="00AC54E2" w:rsidRPr="00D3062E" w:rsidRDefault="00AC54E2" w:rsidP="00AC54E2">
      <w:pPr>
        <w:pStyle w:val="PL"/>
      </w:pPr>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4D60926A" w14:textId="77777777" w:rsidR="00AC54E2" w:rsidRPr="00D3062E" w:rsidRDefault="00AC54E2" w:rsidP="00AC54E2">
      <w:pPr>
        <w:pStyle w:val="PL"/>
      </w:pPr>
      <w:r w:rsidRPr="00D3062E">
        <w:t xml:space="preserve">      operationId: UpdateInd</w:t>
      </w:r>
      <w:r>
        <w:rPr>
          <w:lang w:val="en-US"/>
        </w:rPr>
        <w:t>NetSliceLifeCycleMngt</w:t>
      </w:r>
      <w:r w:rsidRPr="00D3062E">
        <w:t>Subc</w:t>
      </w:r>
    </w:p>
    <w:p w14:paraId="0CDDD2DD" w14:textId="77777777" w:rsidR="00AC54E2" w:rsidRPr="00D3062E" w:rsidRDefault="00AC54E2" w:rsidP="00AC54E2">
      <w:pPr>
        <w:pStyle w:val="PL"/>
      </w:pPr>
      <w:r w:rsidRPr="00D3062E">
        <w:t xml:space="preserve">      tags:</w:t>
      </w:r>
    </w:p>
    <w:p w14:paraId="34EF2068"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4BB117E" w14:textId="77777777" w:rsidR="00AC54E2" w:rsidRPr="00D3062E" w:rsidRDefault="00AC54E2" w:rsidP="00AC54E2">
      <w:pPr>
        <w:pStyle w:val="PL"/>
      </w:pPr>
      <w:r w:rsidRPr="00D3062E">
        <w:t xml:space="preserve">      requestBody:</w:t>
      </w:r>
    </w:p>
    <w:p w14:paraId="279AF534" w14:textId="77777777" w:rsidR="00AC54E2" w:rsidRPr="00D3062E" w:rsidRDefault="00AC54E2" w:rsidP="00AC54E2">
      <w:pPr>
        <w:pStyle w:val="PL"/>
      </w:pPr>
      <w:r w:rsidRPr="00D3062E">
        <w:t xml:space="preserve">        required: true</w:t>
      </w:r>
    </w:p>
    <w:p w14:paraId="7EBD8AFA" w14:textId="77777777" w:rsidR="00AC54E2" w:rsidRPr="00D3062E" w:rsidRDefault="00AC54E2" w:rsidP="00AC54E2">
      <w:pPr>
        <w:pStyle w:val="PL"/>
      </w:pPr>
      <w:r w:rsidRPr="00D3062E">
        <w:t xml:space="preserve">        content:</w:t>
      </w:r>
    </w:p>
    <w:p w14:paraId="488996C6" w14:textId="77777777" w:rsidR="00AC54E2" w:rsidRPr="00D3062E" w:rsidRDefault="00AC54E2" w:rsidP="00AC54E2">
      <w:pPr>
        <w:pStyle w:val="PL"/>
      </w:pPr>
      <w:r w:rsidRPr="00D3062E">
        <w:t xml:space="preserve">          application/json:</w:t>
      </w:r>
    </w:p>
    <w:p w14:paraId="616A10CE" w14:textId="77777777" w:rsidR="00AC54E2" w:rsidRPr="00D3062E" w:rsidRDefault="00AC54E2" w:rsidP="00AC54E2">
      <w:pPr>
        <w:pStyle w:val="PL"/>
      </w:pPr>
      <w:r w:rsidRPr="00D3062E">
        <w:t xml:space="preserve">            schema:</w:t>
      </w:r>
    </w:p>
    <w:p w14:paraId="3D1397BC" w14:textId="77777777" w:rsidR="00AC54E2" w:rsidRPr="00D3062E" w:rsidRDefault="00AC54E2" w:rsidP="00AC54E2">
      <w:pPr>
        <w:pStyle w:val="PL"/>
      </w:pPr>
      <w:r w:rsidRPr="00D3062E">
        <w:t xml:space="preserve">              $ref: '#/components/schemas/</w:t>
      </w:r>
      <w:r w:rsidRPr="00BC4A24">
        <w:t>NSLCMSubsc</w:t>
      </w:r>
      <w:r w:rsidRPr="00D3062E">
        <w:t>'</w:t>
      </w:r>
    </w:p>
    <w:p w14:paraId="33B0EC87" w14:textId="77777777" w:rsidR="00AC54E2" w:rsidRPr="00D3062E" w:rsidRDefault="00AC54E2" w:rsidP="00AC54E2">
      <w:pPr>
        <w:pStyle w:val="PL"/>
      </w:pPr>
      <w:r w:rsidRPr="00D3062E">
        <w:t xml:space="preserve">      responses:</w:t>
      </w:r>
    </w:p>
    <w:p w14:paraId="256EB9BB" w14:textId="77777777" w:rsidR="00AC54E2" w:rsidRPr="00D3062E" w:rsidRDefault="00AC54E2" w:rsidP="00AC54E2">
      <w:pPr>
        <w:pStyle w:val="PL"/>
      </w:pPr>
      <w:r w:rsidRPr="00D3062E">
        <w:t xml:space="preserve">        '200':</w:t>
      </w:r>
    </w:p>
    <w:p w14:paraId="23D807BD" w14:textId="77777777" w:rsidR="00AC54E2" w:rsidRPr="005A5F6B" w:rsidRDefault="00AC54E2" w:rsidP="00AC54E2">
      <w:pPr>
        <w:pStyle w:val="PL"/>
        <w:rPr>
          <w:lang w:val="en-US"/>
        </w:rPr>
      </w:pPr>
      <w:r w:rsidRPr="00D3062E">
        <w:t xml:space="preserve">          description: </w:t>
      </w:r>
      <w:r>
        <w:rPr>
          <w:lang w:val="en-US"/>
        </w:rPr>
        <w:t>&gt;</w:t>
      </w:r>
    </w:p>
    <w:p w14:paraId="31AD981B" w14:textId="77777777" w:rsidR="00AC54E2" w:rsidRDefault="00AC54E2" w:rsidP="00AC54E2">
      <w:pPr>
        <w:pStyle w:val="PL"/>
      </w:pPr>
      <w:r>
        <w:t xml:space="preserve">            </w:t>
      </w:r>
      <w:r w:rsidRPr="00D3062E">
        <w:t>OK. The Individual Management Discovery Subscription resource is successfully updated</w:t>
      </w:r>
    </w:p>
    <w:p w14:paraId="6BB1115B"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02F3D031" w14:textId="77777777" w:rsidR="00AC54E2" w:rsidRPr="00D3062E" w:rsidRDefault="00AC54E2" w:rsidP="00AC54E2">
      <w:pPr>
        <w:pStyle w:val="PL"/>
      </w:pPr>
      <w:r w:rsidRPr="00D3062E">
        <w:t xml:space="preserve">          content:</w:t>
      </w:r>
    </w:p>
    <w:p w14:paraId="5E868C4A" w14:textId="77777777" w:rsidR="00AC54E2" w:rsidRPr="00D3062E" w:rsidRDefault="00AC54E2" w:rsidP="00AC54E2">
      <w:pPr>
        <w:pStyle w:val="PL"/>
      </w:pPr>
      <w:r w:rsidRPr="00D3062E">
        <w:t xml:space="preserve">            application/json:</w:t>
      </w:r>
    </w:p>
    <w:p w14:paraId="6AC0DE54" w14:textId="77777777" w:rsidR="00AC54E2" w:rsidRPr="00D3062E" w:rsidRDefault="00AC54E2" w:rsidP="00AC54E2">
      <w:pPr>
        <w:pStyle w:val="PL"/>
      </w:pPr>
      <w:r w:rsidRPr="00D3062E">
        <w:t xml:space="preserve">              schema:</w:t>
      </w:r>
    </w:p>
    <w:p w14:paraId="041E3F7F" w14:textId="77777777" w:rsidR="00AC54E2" w:rsidRPr="00D3062E" w:rsidRDefault="00AC54E2" w:rsidP="00AC54E2">
      <w:pPr>
        <w:pStyle w:val="PL"/>
      </w:pPr>
      <w:r w:rsidRPr="00D3062E">
        <w:t xml:space="preserve">                $ref: '#/components/schemas/</w:t>
      </w:r>
      <w:r>
        <w:t>NSLCM</w:t>
      </w:r>
      <w:r w:rsidRPr="00FC29E8">
        <w:t>Subsc</w:t>
      </w:r>
      <w:r>
        <w:t>'</w:t>
      </w:r>
    </w:p>
    <w:p w14:paraId="17768BBC" w14:textId="77777777" w:rsidR="00AC54E2" w:rsidRPr="00D3062E" w:rsidRDefault="00AC54E2" w:rsidP="00AC54E2">
      <w:pPr>
        <w:pStyle w:val="PL"/>
      </w:pPr>
      <w:r w:rsidRPr="00D3062E">
        <w:t xml:space="preserve">        '204':</w:t>
      </w:r>
    </w:p>
    <w:p w14:paraId="39DB5F4C" w14:textId="77777777" w:rsidR="00AC54E2" w:rsidRDefault="00AC54E2" w:rsidP="00AC54E2">
      <w:pPr>
        <w:pStyle w:val="PL"/>
      </w:pPr>
      <w:r w:rsidRPr="00D3062E">
        <w:t xml:space="preserve">          description: </w:t>
      </w:r>
      <w:r>
        <w:t>&gt;</w:t>
      </w:r>
    </w:p>
    <w:p w14:paraId="2FE3C2B3" w14:textId="77777777" w:rsidR="00AC54E2" w:rsidRDefault="00AC54E2" w:rsidP="00AC54E2">
      <w:pPr>
        <w:pStyle w:val="PL"/>
      </w:pPr>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p>
    <w:p w14:paraId="4FB10992" w14:textId="77777777" w:rsidR="00AC54E2" w:rsidRDefault="00AC54E2" w:rsidP="00AC54E2">
      <w:pPr>
        <w:pStyle w:val="PL"/>
      </w:pPr>
      <w:r w:rsidRPr="00D3062E">
        <w:t xml:space="preserve">           </w:t>
      </w:r>
      <w:r w:rsidRPr="00FC29E8">
        <w:t xml:space="preserve"> is successfully updated and </w:t>
      </w:r>
      <w:r>
        <w:t>no content is returned in the response body.</w:t>
      </w:r>
    </w:p>
    <w:p w14:paraId="55C8F6E3" w14:textId="77777777" w:rsidR="00AC54E2" w:rsidRPr="00D3062E" w:rsidRDefault="00AC54E2" w:rsidP="00AC54E2">
      <w:pPr>
        <w:pStyle w:val="PL"/>
      </w:pPr>
      <w:r w:rsidRPr="00D3062E">
        <w:t xml:space="preserve">        '307':</w:t>
      </w:r>
    </w:p>
    <w:p w14:paraId="19B43BEF" w14:textId="77777777" w:rsidR="00AC54E2" w:rsidRPr="00D3062E" w:rsidRDefault="00AC54E2" w:rsidP="00AC54E2">
      <w:pPr>
        <w:pStyle w:val="PL"/>
      </w:pPr>
      <w:r w:rsidRPr="00D3062E">
        <w:t xml:space="preserve">          $ref: 'TS29122_CommonData.yaml#/components/responses/307'</w:t>
      </w:r>
    </w:p>
    <w:p w14:paraId="326BEEA8" w14:textId="77777777" w:rsidR="00AC54E2" w:rsidRPr="00D3062E" w:rsidRDefault="00AC54E2" w:rsidP="00AC54E2">
      <w:pPr>
        <w:pStyle w:val="PL"/>
      </w:pPr>
      <w:r w:rsidRPr="00D3062E">
        <w:t xml:space="preserve">        '308':</w:t>
      </w:r>
    </w:p>
    <w:p w14:paraId="71AF6AA9" w14:textId="77777777" w:rsidR="00AC54E2" w:rsidRPr="00D3062E" w:rsidRDefault="00AC54E2" w:rsidP="00AC54E2">
      <w:pPr>
        <w:pStyle w:val="PL"/>
      </w:pPr>
      <w:r w:rsidRPr="00D3062E">
        <w:t xml:space="preserve">          $ref: 'TS29122_CommonData.yaml#/components/responses/308'</w:t>
      </w:r>
    </w:p>
    <w:p w14:paraId="719BC81B" w14:textId="77777777" w:rsidR="00AC54E2" w:rsidRPr="00D3062E" w:rsidRDefault="00AC54E2" w:rsidP="00AC54E2">
      <w:pPr>
        <w:pStyle w:val="PL"/>
      </w:pPr>
      <w:r w:rsidRPr="00D3062E">
        <w:t xml:space="preserve">        '400':</w:t>
      </w:r>
    </w:p>
    <w:p w14:paraId="0058B79D" w14:textId="77777777" w:rsidR="00AC54E2" w:rsidRPr="00D3062E" w:rsidRDefault="00AC54E2" w:rsidP="00AC54E2">
      <w:pPr>
        <w:pStyle w:val="PL"/>
      </w:pPr>
      <w:r w:rsidRPr="00D3062E">
        <w:t xml:space="preserve">          $ref: 'TS29122_CommonData.yaml#/components/responses/400'</w:t>
      </w:r>
    </w:p>
    <w:p w14:paraId="6688A2A0" w14:textId="77777777" w:rsidR="00AC54E2" w:rsidRPr="00D3062E" w:rsidRDefault="00AC54E2" w:rsidP="00AC54E2">
      <w:pPr>
        <w:pStyle w:val="PL"/>
      </w:pPr>
      <w:r w:rsidRPr="00D3062E">
        <w:t xml:space="preserve">        '401':</w:t>
      </w:r>
    </w:p>
    <w:p w14:paraId="22D3D4DB" w14:textId="77777777" w:rsidR="00AC54E2" w:rsidRPr="00D3062E" w:rsidRDefault="00AC54E2" w:rsidP="00AC54E2">
      <w:pPr>
        <w:pStyle w:val="PL"/>
      </w:pPr>
      <w:r w:rsidRPr="00D3062E">
        <w:t xml:space="preserve">          $ref: 'TS29122_CommonData.yaml#/components/responses/401'</w:t>
      </w:r>
    </w:p>
    <w:p w14:paraId="339999AB" w14:textId="77777777" w:rsidR="00AC54E2" w:rsidRPr="00D3062E" w:rsidRDefault="00AC54E2" w:rsidP="00AC54E2">
      <w:pPr>
        <w:pStyle w:val="PL"/>
      </w:pPr>
      <w:r w:rsidRPr="00D3062E">
        <w:t xml:space="preserve">        '403':</w:t>
      </w:r>
    </w:p>
    <w:p w14:paraId="26A9133C" w14:textId="77777777" w:rsidR="00AC54E2" w:rsidRPr="00D3062E" w:rsidRDefault="00AC54E2" w:rsidP="00AC54E2">
      <w:pPr>
        <w:pStyle w:val="PL"/>
      </w:pPr>
      <w:r w:rsidRPr="00D3062E">
        <w:t xml:space="preserve">          $ref: 'TS29122_CommonData.yaml#/components/responses/403'</w:t>
      </w:r>
    </w:p>
    <w:p w14:paraId="3F539DAB" w14:textId="77777777" w:rsidR="00AC54E2" w:rsidRPr="00D3062E" w:rsidRDefault="00AC54E2" w:rsidP="00AC54E2">
      <w:pPr>
        <w:pStyle w:val="PL"/>
      </w:pPr>
      <w:r w:rsidRPr="00D3062E">
        <w:t xml:space="preserve">        '404':</w:t>
      </w:r>
    </w:p>
    <w:p w14:paraId="05D47DCB" w14:textId="77777777" w:rsidR="00AC54E2" w:rsidRPr="00D3062E" w:rsidRDefault="00AC54E2" w:rsidP="00AC54E2">
      <w:pPr>
        <w:pStyle w:val="PL"/>
      </w:pPr>
      <w:r w:rsidRPr="00D3062E">
        <w:t xml:space="preserve">          $ref: 'TS29122_CommonData.yaml#/components/responses/404'</w:t>
      </w:r>
    </w:p>
    <w:p w14:paraId="43EA91F6" w14:textId="77777777" w:rsidR="00AC54E2" w:rsidRPr="00D3062E" w:rsidRDefault="00AC54E2" w:rsidP="00AC54E2">
      <w:pPr>
        <w:pStyle w:val="PL"/>
      </w:pPr>
      <w:r w:rsidRPr="00D3062E">
        <w:t xml:space="preserve">        '411':</w:t>
      </w:r>
    </w:p>
    <w:p w14:paraId="18EE7392" w14:textId="77777777" w:rsidR="00AC54E2" w:rsidRPr="00D3062E" w:rsidRDefault="00AC54E2" w:rsidP="00AC54E2">
      <w:pPr>
        <w:pStyle w:val="PL"/>
      </w:pPr>
      <w:r w:rsidRPr="00D3062E">
        <w:t xml:space="preserve">          $ref: 'TS29122_CommonData.yaml#/components/responses/411'</w:t>
      </w:r>
    </w:p>
    <w:p w14:paraId="0ED45C6B" w14:textId="77777777" w:rsidR="00AC54E2" w:rsidRPr="00D3062E" w:rsidRDefault="00AC54E2" w:rsidP="00AC54E2">
      <w:pPr>
        <w:pStyle w:val="PL"/>
      </w:pPr>
      <w:r w:rsidRPr="00D3062E">
        <w:t xml:space="preserve">        '413':</w:t>
      </w:r>
    </w:p>
    <w:p w14:paraId="03EA2714" w14:textId="77777777" w:rsidR="00AC54E2" w:rsidRPr="00D3062E" w:rsidRDefault="00AC54E2" w:rsidP="00AC54E2">
      <w:pPr>
        <w:pStyle w:val="PL"/>
      </w:pPr>
      <w:r w:rsidRPr="00D3062E">
        <w:t xml:space="preserve">          $ref: 'TS29122_CommonData.yaml#/components/responses/413'</w:t>
      </w:r>
    </w:p>
    <w:p w14:paraId="48E9D234" w14:textId="77777777" w:rsidR="00AC54E2" w:rsidRPr="00D3062E" w:rsidRDefault="00AC54E2" w:rsidP="00AC54E2">
      <w:pPr>
        <w:pStyle w:val="PL"/>
      </w:pPr>
      <w:r w:rsidRPr="00D3062E">
        <w:t xml:space="preserve">        '415':</w:t>
      </w:r>
    </w:p>
    <w:p w14:paraId="4D31E79C" w14:textId="77777777" w:rsidR="00AC54E2" w:rsidRPr="00D3062E" w:rsidRDefault="00AC54E2" w:rsidP="00AC54E2">
      <w:pPr>
        <w:pStyle w:val="PL"/>
      </w:pPr>
      <w:r w:rsidRPr="00D3062E">
        <w:t xml:space="preserve">          $ref: 'TS29122_CommonData.yaml#/components/responses/415'</w:t>
      </w:r>
    </w:p>
    <w:p w14:paraId="0E8F39E5" w14:textId="77777777" w:rsidR="00AC54E2" w:rsidRPr="00D3062E" w:rsidRDefault="00AC54E2" w:rsidP="00AC54E2">
      <w:pPr>
        <w:pStyle w:val="PL"/>
      </w:pPr>
      <w:r w:rsidRPr="00D3062E">
        <w:t xml:space="preserve">        '429':</w:t>
      </w:r>
    </w:p>
    <w:p w14:paraId="27ACC116" w14:textId="77777777" w:rsidR="00AC54E2" w:rsidRPr="00D3062E" w:rsidRDefault="00AC54E2" w:rsidP="00AC54E2">
      <w:pPr>
        <w:pStyle w:val="PL"/>
      </w:pPr>
      <w:r w:rsidRPr="00D3062E">
        <w:t xml:space="preserve">          $ref: 'TS29122_CommonData.yaml#/components/responses/429'</w:t>
      </w:r>
    </w:p>
    <w:p w14:paraId="297839FE" w14:textId="77777777" w:rsidR="00AC54E2" w:rsidRPr="00D3062E" w:rsidRDefault="00AC54E2" w:rsidP="00AC54E2">
      <w:pPr>
        <w:pStyle w:val="PL"/>
      </w:pPr>
      <w:r w:rsidRPr="00D3062E">
        <w:t xml:space="preserve">        '500':</w:t>
      </w:r>
    </w:p>
    <w:p w14:paraId="04558651" w14:textId="77777777" w:rsidR="00AC54E2" w:rsidRPr="00D3062E" w:rsidRDefault="00AC54E2" w:rsidP="00AC54E2">
      <w:pPr>
        <w:pStyle w:val="PL"/>
      </w:pPr>
      <w:r w:rsidRPr="00D3062E">
        <w:t xml:space="preserve">          $ref: 'TS29122_CommonData.yaml#/components/responses/500'</w:t>
      </w:r>
    </w:p>
    <w:p w14:paraId="600E7803" w14:textId="77777777" w:rsidR="00AC54E2" w:rsidRPr="00D3062E" w:rsidRDefault="00AC54E2" w:rsidP="00AC54E2">
      <w:pPr>
        <w:pStyle w:val="PL"/>
      </w:pPr>
      <w:r w:rsidRPr="00D3062E">
        <w:t xml:space="preserve">        '503':</w:t>
      </w:r>
    </w:p>
    <w:p w14:paraId="261EF9D6" w14:textId="77777777" w:rsidR="00AC54E2" w:rsidRPr="00D3062E" w:rsidRDefault="00AC54E2" w:rsidP="00AC54E2">
      <w:pPr>
        <w:pStyle w:val="PL"/>
      </w:pPr>
      <w:r w:rsidRPr="00D3062E">
        <w:t xml:space="preserve">          $ref: 'TS29122_CommonData.yaml#/components/responses/503'</w:t>
      </w:r>
    </w:p>
    <w:p w14:paraId="0D634C0E" w14:textId="77777777" w:rsidR="00AC54E2" w:rsidRPr="00D3062E" w:rsidRDefault="00AC54E2" w:rsidP="00AC54E2">
      <w:pPr>
        <w:pStyle w:val="PL"/>
      </w:pPr>
      <w:r w:rsidRPr="00D3062E">
        <w:t xml:space="preserve">        default:</w:t>
      </w:r>
    </w:p>
    <w:p w14:paraId="3569693D" w14:textId="77777777" w:rsidR="00AC54E2" w:rsidRPr="00D3062E" w:rsidRDefault="00AC54E2" w:rsidP="00AC54E2">
      <w:pPr>
        <w:pStyle w:val="PL"/>
      </w:pPr>
      <w:r w:rsidRPr="00D3062E">
        <w:t xml:space="preserve">          $ref: 'TS29122_CommonData.yaml#/components/responses/default'</w:t>
      </w:r>
    </w:p>
    <w:p w14:paraId="27F70CD2" w14:textId="77777777" w:rsidR="00AC54E2" w:rsidRPr="00D3062E" w:rsidRDefault="00AC54E2" w:rsidP="00AC54E2">
      <w:pPr>
        <w:pStyle w:val="PL"/>
      </w:pPr>
    </w:p>
    <w:p w14:paraId="4BB3AEF4" w14:textId="77777777" w:rsidR="00AC54E2" w:rsidRPr="00D3062E" w:rsidRDefault="00AC54E2" w:rsidP="00AC54E2">
      <w:pPr>
        <w:pStyle w:val="PL"/>
      </w:pPr>
      <w:r w:rsidRPr="00D3062E">
        <w:t xml:space="preserve">    patch:</w:t>
      </w:r>
    </w:p>
    <w:p w14:paraId="474B983D" w14:textId="77777777" w:rsidR="00AC54E2" w:rsidRPr="00D3062E" w:rsidRDefault="00AC54E2" w:rsidP="00AC54E2">
      <w:pPr>
        <w:pStyle w:val="PL"/>
      </w:pPr>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3A1C2E95" w14:textId="77777777" w:rsidR="00AC54E2" w:rsidRPr="00D3062E" w:rsidRDefault="00AC54E2" w:rsidP="00AC54E2">
      <w:pPr>
        <w:pStyle w:val="PL"/>
      </w:pPr>
      <w:r w:rsidRPr="00D3062E">
        <w:t xml:space="preserve">      operationId: ModifyInd</w:t>
      </w:r>
      <w:r>
        <w:rPr>
          <w:lang w:val="en-US"/>
        </w:rPr>
        <w:t>NetSliceLifeCycleMngt</w:t>
      </w:r>
      <w:r w:rsidRPr="00D3062E">
        <w:t>Subsc</w:t>
      </w:r>
    </w:p>
    <w:p w14:paraId="6633DC79" w14:textId="77777777" w:rsidR="00AC54E2" w:rsidRPr="00D3062E" w:rsidRDefault="00AC54E2" w:rsidP="00AC54E2">
      <w:pPr>
        <w:pStyle w:val="PL"/>
      </w:pPr>
      <w:r w:rsidRPr="00D3062E">
        <w:t xml:space="preserve">      tags:</w:t>
      </w:r>
    </w:p>
    <w:p w14:paraId="6E9DFFB2"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3E674587" w14:textId="77777777" w:rsidR="00AC54E2" w:rsidRPr="00D3062E" w:rsidRDefault="00AC54E2" w:rsidP="00AC54E2">
      <w:pPr>
        <w:pStyle w:val="PL"/>
      </w:pPr>
      <w:r w:rsidRPr="00D3062E">
        <w:t xml:space="preserve">      requestBody:</w:t>
      </w:r>
    </w:p>
    <w:p w14:paraId="1AE31B3F" w14:textId="77777777" w:rsidR="00AC54E2" w:rsidRPr="00D3062E" w:rsidRDefault="00AC54E2" w:rsidP="00AC54E2">
      <w:pPr>
        <w:pStyle w:val="PL"/>
      </w:pPr>
      <w:r w:rsidRPr="00D3062E">
        <w:t xml:space="preserve">        required: true</w:t>
      </w:r>
    </w:p>
    <w:p w14:paraId="1598F324" w14:textId="77777777" w:rsidR="00AC54E2" w:rsidRPr="00D3062E" w:rsidRDefault="00AC54E2" w:rsidP="00AC54E2">
      <w:pPr>
        <w:pStyle w:val="PL"/>
      </w:pPr>
      <w:r w:rsidRPr="00D3062E">
        <w:t xml:space="preserve">        content:</w:t>
      </w:r>
    </w:p>
    <w:p w14:paraId="27B468D9" w14:textId="77777777" w:rsidR="00AC54E2" w:rsidRPr="00D3062E" w:rsidRDefault="00AC54E2" w:rsidP="00AC54E2">
      <w:pPr>
        <w:pStyle w:val="PL"/>
        <w:rPr>
          <w:lang w:val="en-US"/>
        </w:rPr>
      </w:pPr>
      <w:r w:rsidRPr="00D3062E">
        <w:rPr>
          <w:lang w:val="en-US"/>
        </w:rPr>
        <w:t xml:space="preserve">          application/merge-patch+json:</w:t>
      </w:r>
    </w:p>
    <w:p w14:paraId="4F270C39" w14:textId="77777777" w:rsidR="00AC54E2" w:rsidRPr="00D3062E" w:rsidRDefault="00AC54E2" w:rsidP="00AC54E2">
      <w:pPr>
        <w:pStyle w:val="PL"/>
      </w:pPr>
      <w:r w:rsidRPr="00D3062E">
        <w:t xml:space="preserve">            schema:</w:t>
      </w:r>
    </w:p>
    <w:p w14:paraId="280CB3CF" w14:textId="77777777" w:rsidR="00AC54E2" w:rsidRPr="00D3062E" w:rsidRDefault="00AC54E2" w:rsidP="00AC54E2">
      <w:pPr>
        <w:pStyle w:val="PL"/>
      </w:pPr>
      <w:r w:rsidRPr="00D3062E">
        <w:t xml:space="preserve">              $ref: '#/components/schemas/</w:t>
      </w:r>
      <w:r>
        <w:t>NSLCM</w:t>
      </w:r>
      <w:r w:rsidRPr="00FC29E8">
        <w:t>SubscPatch</w:t>
      </w:r>
      <w:r>
        <w:t>'</w:t>
      </w:r>
    </w:p>
    <w:p w14:paraId="0A5AE285" w14:textId="77777777" w:rsidR="00AC54E2" w:rsidRPr="00D3062E" w:rsidRDefault="00AC54E2" w:rsidP="00AC54E2">
      <w:pPr>
        <w:pStyle w:val="PL"/>
      </w:pPr>
      <w:r w:rsidRPr="00D3062E">
        <w:t xml:space="preserve">      responses:</w:t>
      </w:r>
    </w:p>
    <w:p w14:paraId="5BB0C562" w14:textId="77777777" w:rsidR="00AC54E2" w:rsidRPr="00D3062E" w:rsidRDefault="00AC54E2" w:rsidP="00AC54E2">
      <w:pPr>
        <w:pStyle w:val="PL"/>
      </w:pPr>
      <w:r w:rsidRPr="00D3062E">
        <w:t xml:space="preserve">        '200':</w:t>
      </w:r>
    </w:p>
    <w:p w14:paraId="27911BDE" w14:textId="77777777" w:rsidR="00AC54E2" w:rsidRPr="00D3062E" w:rsidRDefault="00AC54E2" w:rsidP="00AC54E2">
      <w:pPr>
        <w:pStyle w:val="PL"/>
      </w:pPr>
      <w:r w:rsidRPr="00D3062E">
        <w:t xml:space="preserve">          description: &gt;</w:t>
      </w:r>
    </w:p>
    <w:p w14:paraId="04E6D045" w14:textId="77777777" w:rsidR="00AC54E2" w:rsidRDefault="00AC54E2" w:rsidP="00AC54E2">
      <w:pPr>
        <w:pStyle w:val="PL"/>
      </w:pPr>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p>
    <w:p w14:paraId="25D09885" w14:textId="77777777" w:rsidR="00AC54E2" w:rsidRDefault="00AC54E2" w:rsidP="00AC54E2">
      <w:pPr>
        <w:pStyle w:val="PL"/>
      </w:pPr>
      <w:r w:rsidRPr="00D3062E">
        <w:t xml:space="preserve">           </w:t>
      </w:r>
      <w:r w:rsidRPr="00FC29E8">
        <w:t xml:space="preserve"> successfully modified and a representation of the updated</w:t>
      </w:r>
      <w:r>
        <w:t xml:space="preserve"> resource shall</w:t>
      </w:r>
    </w:p>
    <w:p w14:paraId="4E77FBA9" w14:textId="77777777" w:rsidR="00AC54E2" w:rsidRPr="00D3062E" w:rsidRDefault="00AC54E2" w:rsidP="00AC54E2">
      <w:pPr>
        <w:pStyle w:val="PL"/>
      </w:pPr>
      <w:r w:rsidRPr="00D3062E">
        <w:t xml:space="preserve">           </w:t>
      </w:r>
      <w:r w:rsidRPr="00FC29E8">
        <w:t xml:space="preserve"> be returned in the response body.</w:t>
      </w:r>
    </w:p>
    <w:p w14:paraId="6BFE57F6" w14:textId="77777777" w:rsidR="00AC54E2" w:rsidRPr="00D3062E" w:rsidRDefault="00AC54E2" w:rsidP="00AC54E2">
      <w:pPr>
        <w:pStyle w:val="PL"/>
      </w:pPr>
      <w:r w:rsidRPr="00D3062E">
        <w:t xml:space="preserve">          content:</w:t>
      </w:r>
    </w:p>
    <w:p w14:paraId="178162D8" w14:textId="77777777" w:rsidR="00AC54E2" w:rsidRPr="00D3062E" w:rsidRDefault="00AC54E2" w:rsidP="00AC54E2">
      <w:pPr>
        <w:pStyle w:val="PL"/>
      </w:pPr>
      <w:r w:rsidRPr="00D3062E">
        <w:t xml:space="preserve">            application/json:</w:t>
      </w:r>
    </w:p>
    <w:p w14:paraId="59B9B04A" w14:textId="77777777" w:rsidR="00AC54E2" w:rsidRPr="00D3062E" w:rsidRDefault="00AC54E2" w:rsidP="00AC54E2">
      <w:pPr>
        <w:pStyle w:val="PL"/>
      </w:pPr>
      <w:r w:rsidRPr="00D3062E">
        <w:t xml:space="preserve">              schema:</w:t>
      </w:r>
    </w:p>
    <w:p w14:paraId="43ACED16" w14:textId="77777777" w:rsidR="00AC54E2" w:rsidRPr="00D3062E" w:rsidRDefault="00AC54E2" w:rsidP="00AC54E2">
      <w:pPr>
        <w:pStyle w:val="PL"/>
      </w:pPr>
      <w:r w:rsidRPr="00D3062E">
        <w:t xml:space="preserve">                $ref: '#/components/schemas/</w:t>
      </w:r>
      <w:r>
        <w:t>NSLCM</w:t>
      </w:r>
      <w:r w:rsidRPr="00FC29E8">
        <w:t>Subsc</w:t>
      </w:r>
      <w:r w:rsidRPr="00D3062E">
        <w:t>'</w:t>
      </w:r>
    </w:p>
    <w:p w14:paraId="5C10358A" w14:textId="77777777" w:rsidR="00AC54E2" w:rsidRPr="00D3062E" w:rsidRDefault="00AC54E2" w:rsidP="00AC54E2">
      <w:pPr>
        <w:pStyle w:val="PL"/>
      </w:pPr>
      <w:r w:rsidRPr="00D3062E">
        <w:t xml:space="preserve">        '204':</w:t>
      </w:r>
    </w:p>
    <w:p w14:paraId="74E2D316" w14:textId="77777777" w:rsidR="00AC54E2" w:rsidRPr="00D3062E" w:rsidRDefault="00AC54E2" w:rsidP="00AC54E2">
      <w:pPr>
        <w:pStyle w:val="PL"/>
      </w:pPr>
      <w:r w:rsidRPr="00D3062E">
        <w:t xml:space="preserve">          description: &gt;</w:t>
      </w:r>
    </w:p>
    <w:p w14:paraId="3CC8D8AC" w14:textId="77777777" w:rsidR="00AC54E2" w:rsidRDefault="00AC54E2" w:rsidP="00AC54E2">
      <w:pPr>
        <w:pStyle w:val="PL"/>
      </w:pPr>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p>
    <w:p w14:paraId="002D04B2" w14:textId="77777777" w:rsidR="00AC54E2" w:rsidRDefault="00AC54E2" w:rsidP="00AC54E2">
      <w:pPr>
        <w:pStyle w:val="PL"/>
      </w:pPr>
      <w:r w:rsidRPr="00D3062E">
        <w:t xml:space="preserve">           </w:t>
      </w:r>
      <w:r w:rsidRPr="00FC29E8">
        <w:t xml:space="preserve"> is successfully modified and no content is returned in the</w:t>
      </w:r>
      <w:r w:rsidRPr="00865BFA">
        <w:t xml:space="preserve"> </w:t>
      </w:r>
      <w:r w:rsidRPr="00FC29E8">
        <w:t>response body</w:t>
      </w:r>
      <w:r>
        <w:t>.</w:t>
      </w:r>
    </w:p>
    <w:p w14:paraId="5A19DBB5" w14:textId="77777777" w:rsidR="00AC54E2" w:rsidRPr="00D3062E" w:rsidRDefault="00AC54E2" w:rsidP="00AC54E2">
      <w:pPr>
        <w:pStyle w:val="PL"/>
      </w:pPr>
      <w:r w:rsidRPr="00D3062E">
        <w:t xml:space="preserve">        '307':</w:t>
      </w:r>
    </w:p>
    <w:p w14:paraId="2D0E8DB1" w14:textId="77777777" w:rsidR="00AC54E2" w:rsidRPr="00D3062E" w:rsidRDefault="00AC54E2" w:rsidP="00AC54E2">
      <w:pPr>
        <w:pStyle w:val="PL"/>
      </w:pPr>
      <w:r w:rsidRPr="00D3062E">
        <w:t xml:space="preserve">          $ref: 'TS29122_CommonData.yaml#/components/responses/307'</w:t>
      </w:r>
    </w:p>
    <w:p w14:paraId="225E867C" w14:textId="77777777" w:rsidR="00AC54E2" w:rsidRPr="00D3062E" w:rsidRDefault="00AC54E2" w:rsidP="00AC54E2">
      <w:pPr>
        <w:pStyle w:val="PL"/>
      </w:pPr>
      <w:r w:rsidRPr="00D3062E">
        <w:t xml:space="preserve">        '308':</w:t>
      </w:r>
    </w:p>
    <w:p w14:paraId="1F5A0BF4" w14:textId="77777777" w:rsidR="00AC54E2" w:rsidRPr="00D3062E" w:rsidRDefault="00AC54E2" w:rsidP="00AC54E2">
      <w:pPr>
        <w:pStyle w:val="PL"/>
      </w:pPr>
      <w:r w:rsidRPr="00D3062E">
        <w:t xml:space="preserve">          $ref: 'TS29122_CommonData.yaml#/components/responses/308'</w:t>
      </w:r>
    </w:p>
    <w:p w14:paraId="5C895F5D" w14:textId="77777777" w:rsidR="00AC54E2" w:rsidRPr="00D3062E" w:rsidRDefault="00AC54E2" w:rsidP="00AC54E2">
      <w:pPr>
        <w:pStyle w:val="PL"/>
      </w:pPr>
      <w:r w:rsidRPr="00D3062E">
        <w:t xml:space="preserve">        '400':</w:t>
      </w:r>
    </w:p>
    <w:p w14:paraId="1D1C56D1" w14:textId="77777777" w:rsidR="00AC54E2" w:rsidRPr="00D3062E" w:rsidRDefault="00AC54E2" w:rsidP="00AC54E2">
      <w:pPr>
        <w:pStyle w:val="PL"/>
      </w:pPr>
      <w:r w:rsidRPr="00D3062E">
        <w:t xml:space="preserve">          $ref: 'TS29122_CommonData.yaml#/components/responses/400'</w:t>
      </w:r>
    </w:p>
    <w:p w14:paraId="633B5635" w14:textId="77777777" w:rsidR="00AC54E2" w:rsidRPr="00D3062E" w:rsidRDefault="00AC54E2" w:rsidP="00AC54E2">
      <w:pPr>
        <w:pStyle w:val="PL"/>
      </w:pPr>
      <w:r w:rsidRPr="00D3062E">
        <w:t xml:space="preserve">        '401':</w:t>
      </w:r>
    </w:p>
    <w:p w14:paraId="766717A0" w14:textId="77777777" w:rsidR="00AC54E2" w:rsidRPr="00D3062E" w:rsidRDefault="00AC54E2" w:rsidP="00AC54E2">
      <w:pPr>
        <w:pStyle w:val="PL"/>
      </w:pPr>
      <w:r w:rsidRPr="00D3062E">
        <w:t xml:space="preserve">          $ref: 'TS29122_CommonData.yaml#/components/responses/401'</w:t>
      </w:r>
    </w:p>
    <w:p w14:paraId="6C02564D" w14:textId="77777777" w:rsidR="00AC54E2" w:rsidRPr="00D3062E" w:rsidRDefault="00AC54E2" w:rsidP="00AC54E2">
      <w:pPr>
        <w:pStyle w:val="PL"/>
      </w:pPr>
      <w:r w:rsidRPr="00D3062E">
        <w:t xml:space="preserve">        '403':</w:t>
      </w:r>
    </w:p>
    <w:p w14:paraId="30B5A782" w14:textId="77777777" w:rsidR="00AC54E2" w:rsidRPr="00D3062E" w:rsidRDefault="00AC54E2" w:rsidP="00AC54E2">
      <w:pPr>
        <w:pStyle w:val="PL"/>
      </w:pPr>
      <w:r w:rsidRPr="00D3062E">
        <w:t xml:space="preserve">          $ref: 'TS29122_CommonData.yaml#/components/responses/403'</w:t>
      </w:r>
    </w:p>
    <w:p w14:paraId="43E7F07B" w14:textId="77777777" w:rsidR="00AC54E2" w:rsidRPr="00D3062E" w:rsidRDefault="00AC54E2" w:rsidP="00AC54E2">
      <w:pPr>
        <w:pStyle w:val="PL"/>
      </w:pPr>
      <w:r w:rsidRPr="00D3062E">
        <w:t xml:space="preserve">        '404':</w:t>
      </w:r>
    </w:p>
    <w:p w14:paraId="340178C0" w14:textId="77777777" w:rsidR="00AC54E2" w:rsidRPr="00D3062E" w:rsidRDefault="00AC54E2" w:rsidP="00AC54E2">
      <w:pPr>
        <w:pStyle w:val="PL"/>
      </w:pPr>
      <w:r w:rsidRPr="00D3062E">
        <w:t xml:space="preserve">          $ref: 'TS29122_CommonData.yaml#/components/responses/404'</w:t>
      </w:r>
    </w:p>
    <w:p w14:paraId="37821DF7" w14:textId="77777777" w:rsidR="00AC54E2" w:rsidRPr="00D3062E" w:rsidRDefault="00AC54E2" w:rsidP="00AC54E2">
      <w:pPr>
        <w:pStyle w:val="PL"/>
      </w:pPr>
      <w:r w:rsidRPr="00D3062E">
        <w:t xml:space="preserve">        '411':</w:t>
      </w:r>
    </w:p>
    <w:p w14:paraId="15C459C2" w14:textId="77777777" w:rsidR="00AC54E2" w:rsidRPr="00D3062E" w:rsidRDefault="00AC54E2" w:rsidP="00AC54E2">
      <w:pPr>
        <w:pStyle w:val="PL"/>
      </w:pPr>
      <w:r w:rsidRPr="00D3062E">
        <w:t xml:space="preserve">          $ref: 'TS29122_CommonData.yaml#/components/responses/411'</w:t>
      </w:r>
    </w:p>
    <w:p w14:paraId="28B436D4" w14:textId="77777777" w:rsidR="00AC54E2" w:rsidRPr="00D3062E" w:rsidRDefault="00AC54E2" w:rsidP="00AC54E2">
      <w:pPr>
        <w:pStyle w:val="PL"/>
      </w:pPr>
      <w:r w:rsidRPr="00D3062E">
        <w:t xml:space="preserve">        '413':</w:t>
      </w:r>
    </w:p>
    <w:p w14:paraId="24A82435" w14:textId="77777777" w:rsidR="00AC54E2" w:rsidRPr="00D3062E" w:rsidRDefault="00AC54E2" w:rsidP="00AC54E2">
      <w:pPr>
        <w:pStyle w:val="PL"/>
      </w:pPr>
      <w:r w:rsidRPr="00D3062E">
        <w:t xml:space="preserve">          $ref: 'TS29122_CommonData.yaml#/components/responses/413'</w:t>
      </w:r>
    </w:p>
    <w:p w14:paraId="6181B9C7" w14:textId="77777777" w:rsidR="00AC54E2" w:rsidRPr="00D3062E" w:rsidRDefault="00AC54E2" w:rsidP="00AC54E2">
      <w:pPr>
        <w:pStyle w:val="PL"/>
      </w:pPr>
      <w:r w:rsidRPr="00D3062E">
        <w:t xml:space="preserve">        '415':</w:t>
      </w:r>
    </w:p>
    <w:p w14:paraId="48C0EDCB" w14:textId="77777777" w:rsidR="00AC54E2" w:rsidRPr="00D3062E" w:rsidRDefault="00AC54E2" w:rsidP="00AC54E2">
      <w:pPr>
        <w:pStyle w:val="PL"/>
      </w:pPr>
      <w:r w:rsidRPr="00D3062E">
        <w:t xml:space="preserve">          $ref: 'TS29122_CommonData.yaml#/components/responses/415'</w:t>
      </w:r>
    </w:p>
    <w:p w14:paraId="2C6F712B" w14:textId="77777777" w:rsidR="00AC54E2" w:rsidRPr="00D3062E" w:rsidRDefault="00AC54E2" w:rsidP="00AC54E2">
      <w:pPr>
        <w:pStyle w:val="PL"/>
      </w:pPr>
      <w:r w:rsidRPr="00D3062E">
        <w:t xml:space="preserve">        '429':</w:t>
      </w:r>
    </w:p>
    <w:p w14:paraId="4A555217" w14:textId="77777777" w:rsidR="00AC54E2" w:rsidRPr="00D3062E" w:rsidRDefault="00AC54E2" w:rsidP="00AC54E2">
      <w:pPr>
        <w:pStyle w:val="PL"/>
      </w:pPr>
      <w:r w:rsidRPr="00D3062E">
        <w:t xml:space="preserve">          $ref: 'TS29122_CommonData.yaml#/components/responses/429'</w:t>
      </w:r>
    </w:p>
    <w:p w14:paraId="463B2388" w14:textId="77777777" w:rsidR="00AC54E2" w:rsidRPr="00D3062E" w:rsidRDefault="00AC54E2" w:rsidP="00AC54E2">
      <w:pPr>
        <w:pStyle w:val="PL"/>
      </w:pPr>
      <w:r w:rsidRPr="00D3062E">
        <w:t xml:space="preserve">        '500':</w:t>
      </w:r>
    </w:p>
    <w:p w14:paraId="65CEF6D0" w14:textId="77777777" w:rsidR="00AC54E2" w:rsidRPr="00D3062E" w:rsidRDefault="00AC54E2" w:rsidP="00AC54E2">
      <w:pPr>
        <w:pStyle w:val="PL"/>
      </w:pPr>
      <w:r w:rsidRPr="00D3062E">
        <w:t xml:space="preserve">          $ref: 'TS29122_CommonData.yaml#/components/responses/500'</w:t>
      </w:r>
    </w:p>
    <w:p w14:paraId="4FDF84AB" w14:textId="77777777" w:rsidR="00AC54E2" w:rsidRPr="00D3062E" w:rsidRDefault="00AC54E2" w:rsidP="00AC54E2">
      <w:pPr>
        <w:pStyle w:val="PL"/>
      </w:pPr>
      <w:r w:rsidRPr="00D3062E">
        <w:t xml:space="preserve">        '503':</w:t>
      </w:r>
    </w:p>
    <w:p w14:paraId="4CF17EAB" w14:textId="77777777" w:rsidR="00AC54E2" w:rsidRPr="00D3062E" w:rsidRDefault="00AC54E2" w:rsidP="00AC54E2">
      <w:pPr>
        <w:pStyle w:val="PL"/>
      </w:pPr>
      <w:r w:rsidRPr="00D3062E">
        <w:t xml:space="preserve">          $ref: 'TS29122_CommonData.yaml#/components/responses/503'</w:t>
      </w:r>
    </w:p>
    <w:p w14:paraId="67954B33" w14:textId="77777777" w:rsidR="00AC54E2" w:rsidRPr="00D3062E" w:rsidRDefault="00AC54E2" w:rsidP="00AC54E2">
      <w:pPr>
        <w:pStyle w:val="PL"/>
      </w:pPr>
      <w:r w:rsidRPr="00D3062E">
        <w:t xml:space="preserve">        default:</w:t>
      </w:r>
    </w:p>
    <w:p w14:paraId="6572BEA3" w14:textId="77777777" w:rsidR="00AC54E2" w:rsidRPr="00D3062E" w:rsidRDefault="00AC54E2" w:rsidP="00AC54E2">
      <w:pPr>
        <w:pStyle w:val="PL"/>
      </w:pPr>
      <w:r w:rsidRPr="00D3062E">
        <w:t xml:space="preserve">          $ref: 'TS29122_CommonData.yaml#/components/responses/default'</w:t>
      </w:r>
    </w:p>
    <w:p w14:paraId="7E086E9E" w14:textId="77777777" w:rsidR="00AC54E2" w:rsidRPr="00D3062E" w:rsidRDefault="00AC54E2" w:rsidP="00AC54E2">
      <w:pPr>
        <w:pStyle w:val="PL"/>
      </w:pPr>
    </w:p>
    <w:p w14:paraId="2488A9D2" w14:textId="77777777" w:rsidR="00AC54E2" w:rsidRPr="00D3062E" w:rsidRDefault="00AC54E2" w:rsidP="00AC54E2">
      <w:pPr>
        <w:pStyle w:val="PL"/>
      </w:pPr>
      <w:r w:rsidRPr="00D3062E">
        <w:t xml:space="preserve">    delete:</w:t>
      </w:r>
    </w:p>
    <w:p w14:paraId="29E7B209" w14:textId="77777777" w:rsidR="00AC54E2" w:rsidRPr="00D3062E" w:rsidRDefault="00AC54E2" w:rsidP="00AC54E2">
      <w:pPr>
        <w:pStyle w:val="PL"/>
      </w:pPr>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p>
    <w:p w14:paraId="38A5C774" w14:textId="77777777" w:rsidR="00AC54E2" w:rsidRPr="00D3062E" w:rsidRDefault="00AC54E2" w:rsidP="00AC54E2">
      <w:pPr>
        <w:pStyle w:val="PL"/>
      </w:pPr>
      <w:r w:rsidRPr="00D3062E">
        <w:t xml:space="preserve">      operationId: DeleteInd</w:t>
      </w:r>
      <w:r>
        <w:rPr>
          <w:lang w:val="en-US"/>
        </w:rPr>
        <w:t>NetSliceLifeCycleMngt</w:t>
      </w:r>
      <w:r w:rsidRPr="00D3062E">
        <w:t>Subc</w:t>
      </w:r>
    </w:p>
    <w:p w14:paraId="4AE19238" w14:textId="77777777" w:rsidR="00AC54E2" w:rsidRPr="00D3062E" w:rsidRDefault="00AC54E2" w:rsidP="00AC54E2">
      <w:pPr>
        <w:pStyle w:val="PL"/>
      </w:pPr>
      <w:r w:rsidRPr="00D3062E">
        <w:t xml:space="preserve">      tags:</w:t>
      </w:r>
    </w:p>
    <w:p w14:paraId="4AB34975"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B15E28C" w14:textId="77777777" w:rsidR="00AC54E2" w:rsidRPr="00D3062E" w:rsidRDefault="00AC54E2" w:rsidP="00AC54E2">
      <w:pPr>
        <w:pStyle w:val="PL"/>
      </w:pPr>
      <w:r w:rsidRPr="00D3062E">
        <w:t xml:space="preserve">      responses:</w:t>
      </w:r>
    </w:p>
    <w:p w14:paraId="71A0F4EA" w14:textId="77777777" w:rsidR="00AC54E2" w:rsidRPr="00D3062E" w:rsidRDefault="00AC54E2" w:rsidP="00AC54E2">
      <w:pPr>
        <w:pStyle w:val="PL"/>
      </w:pPr>
      <w:r w:rsidRPr="00D3062E">
        <w:t xml:space="preserve">        '204':</w:t>
      </w:r>
    </w:p>
    <w:p w14:paraId="46E0AFF7" w14:textId="77777777" w:rsidR="00AC54E2" w:rsidRDefault="00AC54E2" w:rsidP="00AC54E2">
      <w:pPr>
        <w:pStyle w:val="PL"/>
      </w:pPr>
      <w:r w:rsidRPr="00D3062E">
        <w:t xml:space="preserve">          description: </w:t>
      </w:r>
      <w:r>
        <w:t>&gt;</w:t>
      </w:r>
    </w:p>
    <w:p w14:paraId="34CB736B" w14:textId="77777777" w:rsidR="00AC54E2" w:rsidRDefault="00AC54E2" w:rsidP="00AC54E2">
      <w:pPr>
        <w:pStyle w:val="PL"/>
      </w:pPr>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p>
    <w:p w14:paraId="7C179DCB" w14:textId="77777777" w:rsidR="00AC54E2" w:rsidRPr="00D3062E" w:rsidRDefault="00AC54E2" w:rsidP="00AC54E2">
      <w:pPr>
        <w:pStyle w:val="PL"/>
      </w:pPr>
      <w:r w:rsidRPr="00D3062E">
        <w:t xml:space="preserve">          </w:t>
      </w:r>
      <w:r>
        <w:t xml:space="preserve">  </w:t>
      </w:r>
      <w:r w:rsidRPr="00FC29E8">
        <w:t>resource is successfully deleted.</w:t>
      </w:r>
    </w:p>
    <w:p w14:paraId="310D715A" w14:textId="77777777" w:rsidR="00AC54E2" w:rsidRPr="00D3062E" w:rsidRDefault="00AC54E2" w:rsidP="00AC54E2">
      <w:pPr>
        <w:pStyle w:val="PL"/>
      </w:pPr>
      <w:r w:rsidRPr="00D3062E">
        <w:t xml:space="preserve">        '307':</w:t>
      </w:r>
    </w:p>
    <w:p w14:paraId="6BC2663B" w14:textId="77777777" w:rsidR="00AC54E2" w:rsidRPr="00D3062E" w:rsidRDefault="00AC54E2" w:rsidP="00AC54E2">
      <w:pPr>
        <w:pStyle w:val="PL"/>
      </w:pPr>
      <w:r w:rsidRPr="00D3062E">
        <w:t xml:space="preserve">          $ref: 'TS29122_CommonData.yaml#/components/responses/307'</w:t>
      </w:r>
    </w:p>
    <w:p w14:paraId="1BD8CBCA" w14:textId="77777777" w:rsidR="00AC54E2" w:rsidRPr="00D3062E" w:rsidRDefault="00AC54E2" w:rsidP="00AC54E2">
      <w:pPr>
        <w:pStyle w:val="PL"/>
      </w:pPr>
      <w:r w:rsidRPr="00D3062E">
        <w:t xml:space="preserve">        '308':</w:t>
      </w:r>
    </w:p>
    <w:p w14:paraId="670EBCA7" w14:textId="77777777" w:rsidR="00AC54E2" w:rsidRPr="00D3062E" w:rsidRDefault="00AC54E2" w:rsidP="00AC54E2">
      <w:pPr>
        <w:pStyle w:val="PL"/>
      </w:pPr>
      <w:r w:rsidRPr="00D3062E">
        <w:t xml:space="preserve">          $ref: 'TS29122_CommonData.yaml#/components/responses/308'</w:t>
      </w:r>
    </w:p>
    <w:p w14:paraId="3B683C51" w14:textId="77777777" w:rsidR="00AC54E2" w:rsidRPr="00D3062E" w:rsidRDefault="00AC54E2" w:rsidP="00AC54E2">
      <w:pPr>
        <w:pStyle w:val="PL"/>
      </w:pPr>
      <w:r w:rsidRPr="00D3062E">
        <w:t xml:space="preserve">        '400':</w:t>
      </w:r>
    </w:p>
    <w:p w14:paraId="28DECD9D" w14:textId="77777777" w:rsidR="00AC54E2" w:rsidRPr="00D3062E" w:rsidRDefault="00AC54E2" w:rsidP="00AC54E2">
      <w:pPr>
        <w:pStyle w:val="PL"/>
      </w:pPr>
      <w:r w:rsidRPr="00D3062E">
        <w:t xml:space="preserve">          $ref: 'TS29122_CommonData.yaml#/components/responses/400'</w:t>
      </w:r>
    </w:p>
    <w:p w14:paraId="0682BFE1" w14:textId="77777777" w:rsidR="00AC54E2" w:rsidRPr="00D3062E" w:rsidRDefault="00AC54E2" w:rsidP="00AC54E2">
      <w:pPr>
        <w:pStyle w:val="PL"/>
      </w:pPr>
      <w:r w:rsidRPr="00D3062E">
        <w:t xml:space="preserve">        '401':</w:t>
      </w:r>
    </w:p>
    <w:p w14:paraId="6107C4EC" w14:textId="77777777" w:rsidR="00AC54E2" w:rsidRPr="00D3062E" w:rsidRDefault="00AC54E2" w:rsidP="00AC54E2">
      <w:pPr>
        <w:pStyle w:val="PL"/>
      </w:pPr>
      <w:r w:rsidRPr="00D3062E">
        <w:t xml:space="preserve">          $ref: 'TS29122_CommonData.yaml#/components/responses/401'</w:t>
      </w:r>
    </w:p>
    <w:p w14:paraId="021A75B1" w14:textId="77777777" w:rsidR="00AC54E2" w:rsidRPr="00D3062E" w:rsidRDefault="00AC54E2" w:rsidP="00AC54E2">
      <w:pPr>
        <w:pStyle w:val="PL"/>
      </w:pPr>
      <w:r w:rsidRPr="00D3062E">
        <w:t xml:space="preserve">        '403':</w:t>
      </w:r>
    </w:p>
    <w:p w14:paraId="4C21C69D" w14:textId="77777777" w:rsidR="00AC54E2" w:rsidRPr="00D3062E" w:rsidRDefault="00AC54E2" w:rsidP="00AC54E2">
      <w:pPr>
        <w:pStyle w:val="PL"/>
      </w:pPr>
      <w:r w:rsidRPr="00D3062E">
        <w:t xml:space="preserve">          $ref: 'TS29122_CommonData.yaml#/components/responses/403'</w:t>
      </w:r>
    </w:p>
    <w:p w14:paraId="46CD6189" w14:textId="77777777" w:rsidR="00AC54E2" w:rsidRPr="00D3062E" w:rsidRDefault="00AC54E2" w:rsidP="00AC54E2">
      <w:pPr>
        <w:pStyle w:val="PL"/>
      </w:pPr>
      <w:r w:rsidRPr="00D3062E">
        <w:t xml:space="preserve">        '404':</w:t>
      </w:r>
    </w:p>
    <w:p w14:paraId="50238FD9" w14:textId="77777777" w:rsidR="00AC54E2" w:rsidRPr="00D3062E" w:rsidRDefault="00AC54E2" w:rsidP="00AC54E2">
      <w:pPr>
        <w:pStyle w:val="PL"/>
      </w:pPr>
      <w:r w:rsidRPr="00D3062E">
        <w:t xml:space="preserve">          $ref: 'TS29122_CommonData.yaml#/components/responses/404'</w:t>
      </w:r>
    </w:p>
    <w:p w14:paraId="7F5251D1" w14:textId="77777777" w:rsidR="00AC54E2" w:rsidRPr="00D3062E" w:rsidRDefault="00AC54E2" w:rsidP="00AC54E2">
      <w:pPr>
        <w:pStyle w:val="PL"/>
      </w:pPr>
      <w:r w:rsidRPr="00D3062E">
        <w:t xml:space="preserve">        '429':</w:t>
      </w:r>
    </w:p>
    <w:p w14:paraId="1419C4E7" w14:textId="77777777" w:rsidR="00AC54E2" w:rsidRPr="00D3062E" w:rsidRDefault="00AC54E2" w:rsidP="00AC54E2">
      <w:pPr>
        <w:pStyle w:val="PL"/>
      </w:pPr>
      <w:r w:rsidRPr="00D3062E">
        <w:t xml:space="preserve">          $ref: 'TS29122_CommonData.yaml#/components/responses/429'</w:t>
      </w:r>
    </w:p>
    <w:p w14:paraId="3BA37CB4" w14:textId="77777777" w:rsidR="00AC54E2" w:rsidRPr="00D3062E" w:rsidRDefault="00AC54E2" w:rsidP="00AC54E2">
      <w:pPr>
        <w:pStyle w:val="PL"/>
      </w:pPr>
      <w:r w:rsidRPr="00D3062E">
        <w:t xml:space="preserve">        '500':</w:t>
      </w:r>
    </w:p>
    <w:p w14:paraId="09F3D45E" w14:textId="77777777" w:rsidR="00AC54E2" w:rsidRPr="00D3062E" w:rsidRDefault="00AC54E2" w:rsidP="00AC54E2">
      <w:pPr>
        <w:pStyle w:val="PL"/>
      </w:pPr>
      <w:r w:rsidRPr="00D3062E">
        <w:t xml:space="preserve">          $ref: 'TS29122_CommonData.yaml#/components/responses/500'</w:t>
      </w:r>
    </w:p>
    <w:p w14:paraId="6A26DEDB" w14:textId="77777777" w:rsidR="00AC54E2" w:rsidRPr="00D3062E" w:rsidRDefault="00AC54E2" w:rsidP="00AC54E2">
      <w:pPr>
        <w:pStyle w:val="PL"/>
      </w:pPr>
      <w:r w:rsidRPr="00D3062E">
        <w:t xml:space="preserve">        '503':</w:t>
      </w:r>
    </w:p>
    <w:p w14:paraId="7040670D" w14:textId="77777777" w:rsidR="00AC54E2" w:rsidRPr="00D3062E" w:rsidRDefault="00AC54E2" w:rsidP="00AC54E2">
      <w:pPr>
        <w:pStyle w:val="PL"/>
      </w:pPr>
      <w:r w:rsidRPr="00D3062E">
        <w:t xml:space="preserve">          $ref: 'TS29122_CommonData.yaml#/components/responses/503'</w:t>
      </w:r>
    </w:p>
    <w:p w14:paraId="71BE4259" w14:textId="77777777" w:rsidR="00AC54E2" w:rsidRPr="00D3062E" w:rsidRDefault="00AC54E2" w:rsidP="00AC54E2">
      <w:pPr>
        <w:pStyle w:val="PL"/>
      </w:pPr>
      <w:r w:rsidRPr="00D3062E">
        <w:t xml:space="preserve">        default:</w:t>
      </w:r>
    </w:p>
    <w:p w14:paraId="2B044E70" w14:textId="77777777" w:rsidR="00AC54E2" w:rsidRPr="00D3062E" w:rsidRDefault="00AC54E2" w:rsidP="00AC54E2">
      <w:pPr>
        <w:pStyle w:val="PL"/>
      </w:pPr>
      <w:r w:rsidRPr="00D3062E">
        <w:t xml:space="preserve">          $ref: 'TS29122_CommonData.yaml#/components/responses/default'</w:t>
      </w:r>
    </w:p>
    <w:p w14:paraId="5F41ED23" w14:textId="77777777" w:rsidR="00AC54E2" w:rsidRDefault="00AC54E2" w:rsidP="00AC54E2">
      <w:pPr>
        <w:pStyle w:val="PL"/>
      </w:pPr>
    </w:p>
    <w:p w14:paraId="7F33385E" w14:textId="77777777" w:rsidR="00AC54E2" w:rsidRDefault="00AC54E2" w:rsidP="00AC54E2">
      <w:pPr>
        <w:pStyle w:val="PL"/>
      </w:pPr>
    </w:p>
    <w:p w14:paraId="6B067A7D" w14:textId="77777777" w:rsidR="00AC54E2" w:rsidRPr="00D3062E" w:rsidRDefault="00AC54E2" w:rsidP="00AC54E2">
      <w:pPr>
        <w:pStyle w:val="PL"/>
      </w:pPr>
      <w:r w:rsidRPr="00D3062E">
        <w:t xml:space="preserve">  /subscription</w:t>
      </w:r>
      <w:r>
        <w:t>s</w:t>
      </w:r>
      <w:r w:rsidRPr="00D3062E">
        <w:t>/{subscriptionId}</w:t>
      </w:r>
      <w:r>
        <w:t>/notify</w:t>
      </w:r>
      <w:r w:rsidRPr="00D3062E">
        <w:t>:</w:t>
      </w:r>
    </w:p>
    <w:p w14:paraId="7295EF7D" w14:textId="77777777" w:rsidR="00AC54E2" w:rsidRPr="00D3062E" w:rsidRDefault="00AC54E2" w:rsidP="00AC54E2">
      <w:pPr>
        <w:pStyle w:val="PL"/>
      </w:pPr>
      <w:r w:rsidRPr="00D3062E">
        <w:t xml:space="preserve">    parameters:</w:t>
      </w:r>
    </w:p>
    <w:p w14:paraId="7D1185C4" w14:textId="77777777" w:rsidR="00AC54E2" w:rsidRPr="00D3062E" w:rsidRDefault="00AC54E2" w:rsidP="00AC54E2">
      <w:pPr>
        <w:pStyle w:val="PL"/>
      </w:pPr>
      <w:r w:rsidRPr="00D3062E">
        <w:t xml:space="preserve">      - name: subscriptionId</w:t>
      </w:r>
    </w:p>
    <w:p w14:paraId="2445BE0B" w14:textId="77777777" w:rsidR="00AC54E2" w:rsidRPr="00D3062E" w:rsidRDefault="00AC54E2" w:rsidP="00AC54E2">
      <w:pPr>
        <w:pStyle w:val="PL"/>
      </w:pPr>
      <w:r w:rsidRPr="00D3062E">
        <w:t xml:space="preserve">        in: path</w:t>
      </w:r>
    </w:p>
    <w:p w14:paraId="22987FFE" w14:textId="77777777" w:rsidR="00AC54E2" w:rsidRPr="00D3062E" w:rsidRDefault="00AC54E2" w:rsidP="00AC54E2">
      <w:pPr>
        <w:pStyle w:val="PL"/>
      </w:pPr>
      <w:r w:rsidRPr="00D3062E">
        <w:t xml:space="preserve">        description: &gt;</w:t>
      </w:r>
    </w:p>
    <w:p w14:paraId="4F72FE80" w14:textId="77777777" w:rsidR="00AC54E2" w:rsidRDefault="00AC54E2" w:rsidP="00AC54E2">
      <w:pPr>
        <w:pStyle w:val="PL"/>
      </w:pPr>
      <w:r w:rsidRPr="00D3062E">
        <w:t xml:space="preserve">          </w:t>
      </w:r>
      <w:r w:rsidRPr="00FC29E8">
        <w:t xml:space="preserve">Represents the identifier of the Individual </w:t>
      </w:r>
      <w:r>
        <w:t>Network Slice Lifecycle</w:t>
      </w:r>
      <w:r w:rsidRPr="001E1449">
        <w:t xml:space="preserve"> </w:t>
      </w:r>
      <w:r>
        <w:t>Management</w:t>
      </w:r>
    </w:p>
    <w:p w14:paraId="099A5C6E" w14:textId="77777777" w:rsidR="00AC54E2" w:rsidRPr="00D3062E" w:rsidRDefault="00AC54E2" w:rsidP="00AC54E2">
      <w:pPr>
        <w:pStyle w:val="PL"/>
        <w:rPr>
          <w:lang w:val="en-US"/>
        </w:rPr>
      </w:pPr>
      <w:r>
        <w:t xml:space="preserve"> </w:t>
      </w:r>
      <w:r w:rsidRPr="00D3062E">
        <w:t xml:space="preserve">         </w:t>
      </w:r>
      <w:r w:rsidRPr="00FC29E8">
        <w:rPr>
          <w:rFonts w:eastAsia="等线"/>
        </w:rPr>
        <w:t>Subscription</w:t>
      </w:r>
      <w:r w:rsidRPr="00FC29E8">
        <w:t xml:space="preserve"> resource.</w:t>
      </w:r>
    </w:p>
    <w:p w14:paraId="01D898F8" w14:textId="77777777" w:rsidR="00AC54E2" w:rsidRPr="00D3062E" w:rsidRDefault="00AC54E2" w:rsidP="00AC54E2">
      <w:pPr>
        <w:pStyle w:val="PL"/>
      </w:pPr>
      <w:r w:rsidRPr="00D3062E">
        <w:t xml:space="preserve">        required: true</w:t>
      </w:r>
    </w:p>
    <w:p w14:paraId="6D710DA0" w14:textId="77777777" w:rsidR="00AC54E2" w:rsidRPr="00D3062E" w:rsidRDefault="00AC54E2" w:rsidP="00AC54E2">
      <w:pPr>
        <w:pStyle w:val="PL"/>
      </w:pPr>
      <w:r w:rsidRPr="00D3062E">
        <w:t xml:space="preserve">        schema:</w:t>
      </w:r>
    </w:p>
    <w:p w14:paraId="2524A16C" w14:textId="77777777" w:rsidR="00AC54E2" w:rsidRPr="00D3062E" w:rsidRDefault="00AC54E2" w:rsidP="00AC54E2">
      <w:pPr>
        <w:pStyle w:val="PL"/>
      </w:pPr>
      <w:r w:rsidRPr="00D3062E">
        <w:t xml:space="preserve">          type: string</w:t>
      </w:r>
    </w:p>
    <w:p w14:paraId="0951852E" w14:textId="77777777" w:rsidR="00AC54E2" w:rsidRPr="00D3062E" w:rsidRDefault="00AC54E2" w:rsidP="00AC54E2">
      <w:pPr>
        <w:pStyle w:val="PL"/>
      </w:pPr>
    </w:p>
    <w:p w14:paraId="176EDA21" w14:textId="77777777" w:rsidR="00AC54E2" w:rsidRPr="00D3062E" w:rsidRDefault="00AC54E2" w:rsidP="00AC54E2">
      <w:pPr>
        <w:pStyle w:val="PL"/>
      </w:pPr>
      <w:r w:rsidRPr="00D3062E">
        <w:t xml:space="preserve">    post:</w:t>
      </w:r>
    </w:p>
    <w:p w14:paraId="12B2E21B" w14:textId="77777777" w:rsidR="00AC54E2" w:rsidRPr="00D3062E" w:rsidRDefault="00AC54E2" w:rsidP="00AC54E2">
      <w:pPr>
        <w:pStyle w:val="PL"/>
      </w:pPr>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p>
    <w:p w14:paraId="7398EF89" w14:textId="77777777" w:rsidR="00AC54E2" w:rsidRPr="00D3062E" w:rsidRDefault="00AC54E2" w:rsidP="00AC54E2">
      <w:pPr>
        <w:pStyle w:val="PL"/>
      </w:pPr>
      <w:r w:rsidRPr="00D3062E">
        <w:t xml:space="preserve">      operationId: </w:t>
      </w:r>
      <w:r>
        <w:t>QoEMetricNotify</w:t>
      </w:r>
    </w:p>
    <w:p w14:paraId="4D2A50C8" w14:textId="77777777" w:rsidR="00AC54E2" w:rsidRPr="00D3062E" w:rsidRDefault="00AC54E2" w:rsidP="00AC54E2">
      <w:pPr>
        <w:pStyle w:val="PL"/>
      </w:pPr>
      <w:r w:rsidRPr="00D3062E">
        <w:t xml:space="preserve">      tags:</w:t>
      </w:r>
    </w:p>
    <w:p w14:paraId="6B69E5CA" w14:textId="77777777" w:rsidR="00AC54E2" w:rsidRPr="00D3062E" w:rsidRDefault="00AC54E2" w:rsidP="00AC54E2">
      <w:pPr>
        <w:pStyle w:val="PL"/>
      </w:pPr>
      <w:r w:rsidRPr="00D3062E">
        <w:t xml:space="preserve">        - </w:t>
      </w:r>
      <w:r>
        <w:t>QoE metrics</w:t>
      </w:r>
      <w:r w:rsidRPr="00FC29E8">
        <w:rPr>
          <w:lang w:val="en-US"/>
        </w:rPr>
        <w:t xml:space="preserve"> </w:t>
      </w:r>
      <w:r>
        <w:rPr>
          <w:lang w:val="en-US"/>
        </w:rPr>
        <w:t>Notification</w:t>
      </w:r>
    </w:p>
    <w:p w14:paraId="58A16E1E" w14:textId="77777777" w:rsidR="00AC54E2" w:rsidRPr="00D3062E" w:rsidRDefault="00AC54E2" w:rsidP="00AC54E2">
      <w:pPr>
        <w:pStyle w:val="PL"/>
      </w:pPr>
      <w:r w:rsidRPr="00D3062E">
        <w:t xml:space="preserve">      requestBody:</w:t>
      </w:r>
    </w:p>
    <w:p w14:paraId="440A58EE" w14:textId="77777777" w:rsidR="00AC54E2" w:rsidRPr="00D3062E" w:rsidRDefault="00AC54E2" w:rsidP="00AC54E2">
      <w:pPr>
        <w:pStyle w:val="PL"/>
      </w:pPr>
      <w:r w:rsidRPr="00D3062E">
        <w:t xml:space="preserve">        required: true</w:t>
      </w:r>
    </w:p>
    <w:p w14:paraId="5C0268BE" w14:textId="77777777" w:rsidR="00AC54E2" w:rsidRPr="00D3062E" w:rsidRDefault="00AC54E2" w:rsidP="00AC54E2">
      <w:pPr>
        <w:pStyle w:val="PL"/>
      </w:pPr>
      <w:r w:rsidRPr="00D3062E">
        <w:t xml:space="preserve">        content:</w:t>
      </w:r>
    </w:p>
    <w:p w14:paraId="63792966" w14:textId="77777777" w:rsidR="00AC54E2" w:rsidRPr="00D3062E" w:rsidRDefault="00AC54E2" w:rsidP="00AC54E2">
      <w:pPr>
        <w:pStyle w:val="PL"/>
      </w:pPr>
      <w:r w:rsidRPr="00D3062E">
        <w:t xml:space="preserve">          application/json:</w:t>
      </w:r>
    </w:p>
    <w:p w14:paraId="3A3608DE" w14:textId="77777777" w:rsidR="00AC54E2" w:rsidRPr="00D3062E" w:rsidRDefault="00AC54E2" w:rsidP="00AC54E2">
      <w:pPr>
        <w:pStyle w:val="PL"/>
      </w:pPr>
      <w:r w:rsidRPr="00D3062E">
        <w:t xml:space="preserve">            schema:</w:t>
      </w:r>
    </w:p>
    <w:p w14:paraId="45FF0C2F" w14:textId="77777777" w:rsidR="00AC54E2" w:rsidRPr="00D3062E" w:rsidRDefault="00AC54E2" w:rsidP="00AC54E2">
      <w:pPr>
        <w:pStyle w:val="PL"/>
      </w:pPr>
      <w:r w:rsidRPr="00D3062E">
        <w:t xml:space="preserve">              $ref: '#/components/schemas/</w:t>
      </w:r>
      <w:r>
        <w:t>QoE</w:t>
      </w:r>
      <w:r w:rsidRPr="00942475">
        <w:t>Metrics</w:t>
      </w:r>
      <w:r>
        <w:t>ReportNotif'</w:t>
      </w:r>
    </w:p>
    <w:p w14:paraId="64833140" w14:textId="77777777" w:rsidR="00AC54E2" w:rsidRPr="00D3062E" w:rsidRDefault="00AC54E2" w:rsidP="00AC54E2">
      <w:pPr>
        <w:pStyle w:val="PL"/>
      </w:pPr>
      <w:r w:rsidRPr="00D3062E">
        <w:t xml:space="preserve">      responses:</w:t>
      </w:r>
    </w:p>
    <w:p w14:paraId="18055DB6" w14:textId="77777777" w:rsidR="00AC54E2" w:rsidRPr="00D3062E" w:rsidRDefault="00AC54E2" w:rsidP="00AC54E2">
      <w:pPr>
        <w:pStyle w:val="PL"/>
      </w:pPr>
      <w:r w:rsidRPr="00D3062E">
        <w:t xml:space="preserve">        '204':</w:t>
      </w:r>
    </w:p>
    <w:p w14:paraId="20E8D374" w14:textId="77777777" w:rsidR="00AC54E2" w:rsidRDefault="00AC54E2" w:rsidP="00AC54E2">
      <w:pPr>
        <w:pStyle w:val="PL"/>
      </w:pPr>
      <w:r w:rsidRPr="00D3062E">
        <w:t xml:space="preserve">          description: </w:t>
      </w:r>
      <w:r>
        <w:t>&gt;</w:t>
      </w:r>
    </w:p>
    <w:p w14:paraId="1F04D5CB"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p>
    <w:p w14:paraId="178A9F9F" w14:textId="77777777" w:rsidR="00AC54E2" w:rsidRPr="00D3062E" w:rsidRDefault="00AC54E2" w:rsidP="00AC54E2">
      <w:pPr>
        <w:pStyle w:val="PL"/>
      </w:pPr>
      <w:r w:rsidRPr="00D3062E">
        <w:t xml:space="preserve">         </w:t>
      </w:r>
      <w:r>
        <w:t xml:space="preserve">  </w:t>
      </w:r>
      <w:r w:rsidRPr="00FC29E8">
        <w:t xml:space="preserve"> and no content is returned in the response body.</w:t>
      </w:r>
    </w:p>
    <w:p w14:paraId="3C1A4631" w14:textId="77777777" w:rsidR="00AC54E2" w:rsidRPr="00D3062E" w:rsidRDefault="00AC54E2" w:rsidP="00AC54E2">
      <w:pPr>
        <w:pStyle w:val="PL"/>
      </w:pPr>
      <w:r w:rsidRPr="00D3062E">
        <w:t xml:space="preserve">        '307':</w:t>
      </w:r>
    </w:p>
    <w:p w14:paraId="57039ED1" w14:textId="77777777" w:rsidR="00AC54E2" w:rsidRPr="00D3062E" w:rsidRDefault="00AC54E2" w:rsidP="00AC54E2">
      <w:pPr>
        <w:pStyle w:val="PL"/>
      </w:pPr>
      <w:r w:rsidRPr="00D3062E">
        <w:t xml:space="preserve">          $ref: 'TS29122_CommonData.yaml#/components/responses/307'</w:t>
      </w:r>
    </w:p>
    <w:p w14:paraId="40F089AC" w14:textId="77777777" w:rsidR="00AC54E2" w:rsidRPr="00D3062E" w:rsidRDefault="00AC54E2" w:rsidP="00AC54E2">
      <w:pPr>
        <w:pStyle w:val="PL"/>
      </w:pPr>
      <w:r w:rsidRPr="00D3062E">
        <w:t xml:space="preserve">        '308':</w:t>
      </w:r>
    </w:p>
    <w:p w14:paraId="66DE6BD7" w14:textId="77777777" w:rsidR="00AC54E2" w:rsidRPr="00D3062E" w:rsidRDefault="00AC54E2" w:rsidP="00AC54E2">
      <w:pPr>
        <w:pStyle w:val="PL"/>
      </w:pPr>
      <w:r w:rsidRPr="00D3062E">
        <w:t xml:space="preserve">          $ref: 'TS29122_CommonData.yaml#/components/responses/308'</w:t>
      </w:r>
    </w:p>
    <w:p w14:paraId="7DDC0792" w14:textId="77777777" w:rsidR="00AC54E2" w:rsidRPr="00D3062E" w:rsidRDefault="00AC54E2" w:rsidP="00AC54E2">
      <w:pPr>
        <w:pStyle w:val="PL"/>
      </w:pPr>
      <w:r w:rsidRPr="00D3062E">
        <w:t xml:space="preserve">        '400':</w:t>
      </w:r>
    </w:p>
    <w:p w14:paraId="7D1B5E87" w14:textId="77777777" w:rsidR="00AC54E2" w:rsidRPr="00D3062E" w:rsidRDefault="00AC54E2" w:rsidP="00AC54E2">
      <w:pPr>
        <w:pStyle w:val="PL"/>
      </w:pPr>
      <w:r w:rsidRPr="00D3062E">
        <w:t xml:space="preserve">          $ref: 'TS29122_CommonData.yaml#/components/responses/400'</w:t>
      </w:r>
    </w:p>
    <w:p w14:paraId="1E064FDD" w14:textId="77777777" w:rsidR="00AC54E2" w:rsidRPr="00D3062E" w:rsidRDefault="00AC54E2" w:rsidP="00AC54E2">
      <w:pPr>
        <w:pStyle w:val="PL"/>
      </w:pPr>
      <w:r w:rsidRPr="00D3062E">
        <w:t xml:space="preserve">        '401':</w:t>
      </w:r>
    </w:p>
    <w:p w14:paraId="73329DA2" w14:textId="77777777" w:rsidR="00AC54E2" w:rsidRPr="00D3062E" w:rsidRDefault="00AC54E2" w:rsidP="00AC54E2">
      <w:pPr>
        <w:pStyle w:val="PL"/>
      </w:pPr>
      <w:r w:rsidRPr="00D3062E">
        <w:t xml:space="preserve">          $ref: 'TS29122_CommonData.yaml#/components/responses/401'</w:t>
      </w:r>
    </w:p>
    <w:p w14:paraId="77D65393" w14:textId="77777777" w:rsidR="00AC54E2" w:rsidRPr="00D3062E" w:rsidRDefault="00AC54E2" w:rsidP="00AC54E2">
      <w:pPr>
        <w:pStyle w:val="PL"/>
      </w:pPr>
      <w:r w:rsidRPr="00D3062E">
        <w:t xml:space="preserve">        '403':</w:t>
      </w:r>
    </w:p>
    <w:p w14:paraId="745114D4" w14:textId="77777777" w:rsidR="00AC54E2" w:rsidRPr="00D3062E" w:rsidRDefault="00AC54E2" w:rsidP="00AC54E2">
      <w:pPr>
        <w:pStyle w:val="PL"/>
      </w:pPr>
      <w:r w:rsidRPr="00D3062E">
        <w:t xml:space="preserve">          $ref: 'TS29122_CommonData.yaml#/components/responses/403'</w:t>
      </w:r>
    </w:p>
    <w:p w14:paraId="6598EE8B" w14:textId="77777777" w:rsidR="00AC54E2" w:rsidRPr="00D3062E" w:rsidRDefault="00AC54E2" w:rsidP="00AC54E2">
      <w:pPr>
        <w:pStyle w:val="PL"/>
      </w:pPr>
      <w:r w:rsidRPr="00D3062E">
        <w:t xml:space="preserve">        '404':</w:t>
      </w:r>
    </w:p>
    <w:p w14:paraId="37042922" w14:textId="77777777" w:rsidR="00AC54E2" w:rsidRPr="00D3062E" w:rsidRDefault="00AC54E2" w:rsidP="00AC54E2">
      <w:pPr>
        <w:pStyle w:val="PL"/>
      </w:pPr>
      <w:r w:rsidRPr="00D3062E">
        <w:t xml:space="preserve">          $ref: 'TS29122_CommonData.yaml#/components/responses/404'</w:t>
      </w:r>
    </w:p>
    <w:p w14:paraId="35AAC0A3" w14:textId="77777777" w:rsidR="00AC54E2" w:rsidRPr="00D3062E" w:rsidRDefault="00AC54E2" w:rsidP="00AC54E2">
      <w:pPr>
        <w:pStyle w:val="PL"/>
      </w:pPr>
      <w:r w:rsidRPr="00D3062E">
        <w:t xml:space="preserve">        '411':</w:t>
      </w:r>
    </w:p>
    <w:p w14:paraId="72AD0B66" w14:textId="77777777" w:rsidR="00AC54E2" w:rsidRPr="00D3062E" w:rsidRDefault="00AC54E2" w:rsidP="00AC54E2">
      <w:pPr>
        <w:pStyle w:val="PL"/>
      </w:pPr>
      <w:r w:rsidRPr="00D3062E">
        <w:t xml:space="preserve">          $ref: 'TS29122_CommonData.yaml#/components/responses/411'</w:t>
      </w:r>
    </w:p>
    <w:p w14:paraId="739B2E41" w14:textId="77777777" w:rsidR="00AC54E2" w:rsidRPr="00D3062E" w:rsidRDefault="00AC54E2" w:rsidP="00AC54E2">
      <w:pPr>
        <w:pStyle w:val="PL"/>
      </w:pPr>
      <w:r w:rsidRPr="00D3062E">
        <w:t xml:space="preserve">        '413':</w:t>
      </w:r>
    </w:p>
    <w:p w14:paraId="234A6A87" w14:textId="77777777" w:rsidR="00AC54E2" w:rsidRPr="00D3062E" w:rsidRDefault="00AC54E2" w:rsidP="00AC54E2">
      <w:pPr>
        <w:pStyle w:val="PL"/>
      </w:pPr>
      <w:r w:rsidRPr="00D3062E">
        <w:t xml:space="preserve">          $ref: 'TS29122_CommonData.yaml#/components/responses/413'</w:t>
      </w:r>
    </w:p>
    <w:p w14:paraId="78E57AB5" w14:textId="77777777" w:rsidR="00AC54E2" w:rsidRPr="00D3062E" w:rsidRDefault="00AC54E2" w:rsidP="00AC54E2">
      <w:pPr>
        <w:pStyle w:val="PL"/>
      </w:pPr>
      <w:r w:rsidRPr="00D3062E">
        <w:t xml:space="preserve">        '415':</w:t>
      </w:r>
    </w:p>
    <w:p w14:paraId="16A15E67" w14:textId="77777777" w:rsidR="00AC54E2" w:rsidRPr="00D3062E" w:rsidRDefault="00AC54E2" w:rsidP="00AC54E2">
      <w:pPr>
        <w:pStyle w:val="PL"/>
      </w:pPr>
      <w:r w:rsidRPr="00D3062E">
        <w:t xml:space="preserve">          $ref: 'TS29122_CommonData.yaml#/components/responses/415'</w:t>
      </w:r>
    </w:p>
    <w:p w14:paraId="47AF5794" w14:textId="77777777" w:rsidR="00AC54E2" w:rsidRPr="00D3062E" w:rsidRDefault="00AC54E2" w:rsidP="00AC54E2">
      <w:pPr>
        <w:pStyle w:val="PL"/>
      </w:pPr>
      <w:r w:rsidRPr="00D3062E">
        <w:t xml:space="preserve">        '429':</w:t>
      </w:r>
    </w:p>
    <w:p w14:paraId="2CBFB184" w14:textId="77777777" w:rsidR="00AC54E2" w:rsidRPr="00D3062E" w:rsidRDefault="00AC54E2" w:rsidP="00AC54E2">
      <w:pPr>
        <w:pStyle w:val="PL"/>
      </w:pPr>
      <w:r w:rsidRPr="00D3062E">
        <w:t xml:space="preserve">          $ref: 'TS29122_CommonData.yaml#/components/responses/429'</w:t>
      </w:r>
    </w:p>
    <w:p w14:paraId="5109EC3E" w14:textId="77777777" w:rsidR="00AC54E2" w:rsidRPr="00D3062E" w:rsidRDefault="00AC54E2" w:rsidP="00AC54E2">
      <w:pPr>
        <w:pStyle w:val="PL"/>
      </w:pPr>
      <w:r w:rsidRPr="00D3062E">
        <w:t xml:space="preserve">        '500':</w:t>
      </w:r>
    </w:p>
    <w:p w14:paraId="04B8F7D2" w14:textId="77777777" w:rsidR="00AC54E2" w:rsidRPr="00D3062E" w:rsidRDefault="00AC54E2" w:rsidP="00AC54E2">
      <w:pPr>
        <w:pStyle w:val="PL"/>
      </w:pPr>
      <w:r w:rsidRPr="00D3062E">
        <w:t xml:space="preserve">          $ref: 'TS29122_CommonData.yaml#/components/responses/500'</w:t>
      </w:r>
    </w:p>
    <w:p w14:paraId="4707D8FA" w14:textId="77777777" w:rsidR="00AC54E2" w:rsidRPr="00D3062E" w:rsidRDefault="00AC54E2" w:rsidP="00AC54E2">
      <w:pPr>
        <w:pStyle w:val="PL"/>
      </w:pPr>
      <w:r w:rsidRPr="00D3062E">
        <w:t xml:space="preserve">        '503':</w:t>
      </w:r>
    </w:p>
    <w:p w14:paraId="131BD6AD" w14:textId="77777777" w:rsidR="00AC54E2" w:rsidRPr="00D3062E" w:rsidRDefault="00AC54E2" w:rsidP="00AC54E2">
      <w:pPr>
        <w:pStyle w:val="PL"/>
      </w:pPr>
      <w:r w:rsidRPr="00D3062E">
        <w:t xml:space="preserve">          $ref: 'TS29122_CommonData.yaml#/components/responses/503'</w:t>
      </w:r>
    </w:p>
    <w:p w14:paraId="2E0754E2" w14:textId="77777777" w:rsidR="00AC54E2" w:rsidRPr="00D3062E" w:rsidRDefault="00AC54E2" w:rsidP="00AC54E2">
      <w:pPr>
        <w:pStyle w:val="PL"/>
      </w:pPr>
      <w:r w:rsidRPr="00D3062E">
        <w:t xml:space="preserve">        default:</w:t>
      </w:r>
    </w:p>
    <w:p w14:paraId="6A50381E" w14:textId="77777777" w:rsidR="00AC54E2" w:rsidRPr="00D3062E" w:rsidRDefault="00AC54E2" w:rsidP="00AC54E2">
      <w:pPr>
        <w:pStyle w:val="PL"/>
      </w:pPr>
      <w:r w:rsidRPr="00D3062E">
        <w:t xml:space="preserve">          $ref: 'TS29122_CommonData.yaml#/components/responses/default'</w:t>
      </w:r>
    </w:p>
    <w:p w14:paraId="2285C4D2" w14:textId="77777777" w:rsidR="00AC54E2" w:rsidRPr="00D3062E" w:rsidRDefault="00AC54E2" w:rsidP="00AC54E2">
      <w:pPr>
        <w:pStyle w:val="PL"/>
      </w:pPr>
    </w:p>
    <w:p w14:paraId="00DC71AD" w14:textId="77777777" w:rsidR="00AC54E2" w:rsidRPr="00D3062E" w:rsidRDefault="00AC54E2" w:rsidP="00AC54E2">
      <w:pPr>
        <w:pStyle w:val="PL"/>
      </w:pPr>
    </w:p>
    <w:p w14:paraId="79CD7FFA" w14:textId="77777777" w:rsidR="00276254" w:rsidRDefault="00276254" w:rsidP="00276254">
      <w:pPr>
        <w:pStyle w:val="PL"/>
      </w:pPr>
      <w:r>
        <w:t>components:</w:t>
      </w:r>
    </w:p>
    <w:p w14:paraId="5BB394A0" w14:textId="77777777" w:rsidR="00276254" w:rsidRDefault="00276254" w:rsidP="00276254">
      <w:pPr>
        <w:pStyle w:val="PL"/>
      </w:pPr>
      <w:r>
        <w:t xml:space="preserve">  securitySchemes:</w:t>
      </w:r>
    </w:p>
    <w:p w14:paraId="1359B33E" w14:textId="77777777" w:rsidR="00276254" w:rsidRDefault="00276254" w:rsidP="00276254">
      <w:pPr>
        <w:pStyle w:val="PL"/>
      </w:pPr>
      <w:r>
        <w:t xml:space="preserve">    oAuth2ClientCredentials:</w:t>
      </w:r>
    </w:p>
    <w:p w14:paraId="733E0153" w14:textId="77777777" w:rsidR="00276254" w:rsidRDefault="00276254" w:rsidP="00276254">
      <w:pPr>
        <w:pStyle w:val="PL"/>
      </w:pPr>
      <w:r>
        <w:t xml:space="preserve">      type: oauth2</w:t>
      </w:r>
    </w:p>
    <w:p w14:paraId="2CC5C903" w14:textId="77777777" w:rsidR="00276254" w:rsidRDefault="00276254" w:rsidP="00276254">
      <w:pPr>
        <w:pStyle w:val="PL"/>
      </w:pPr>
      <w:r>
        <w:t xml:space="preserve">      flows:</w:t>
      </w:r>
    </w:p>
    <w:p w14:paraId="3ABD354F" w14:textId="77777777" w:rsidR="00276254" w:rsidRDefault="00276254" w:rsidP="00276254">
      <w:pPr>
        <w:pStyle w:val="PL"/>
      </w:pPr>
      <w:r>
        <w:t xml:space="preserve">        clientCredentials:</w:t>
      </w:r>
    </w:p>
    <w:p w14:paraId="07B2DA8A" w14:textId="77777777" w:rsidR="00276254" w:rsidRDefault="00276254" w:rsidP="00276254">
      <w:pPr>
        <w:pStyle w:val="PL"/>
      </w:pPr>
      <w:r>
        <w:t xml:space="preserve">          tokenUrl: '{tokenUrl}'</w:t>
      </w:r>
    </w:p>
    <w:p w14:paraId="73769481" w14:textId="77777777" w:rsidR="00276254" w:rsidRDefault="00276254" w:rsidP="00276254">
      <w:pPr>
        <w:pStyle w:val="PL"/>
      </w:pPr>
      <w:r>
        <w:t xml:space="preserve">          scopes: {}</w:t>
      </w:r>
    </w:p>
    <w:p w14:paraId="272C17CB" w14:textId="77777777" w:rsidR="00276254" w:rsidRDefault="00276254" w:rsidP="00276254">
      <w:pPr>
        <w:pStyle w:val="PL"/>
      </w:pPr>
    </w:p>
    <w:p w14:paraId="61999532" w14:textId="77777777" w:rsidR="00276254" w:rsidRDefault="00276254" w:rsidP="00276254">
      <w:pPr>
        <w:pStyle w:val="PL"/>
      </w:pPr>
      <w:r>
        <w:t xml:space="preserve">  schemas:</w:t>
      </w:r>
    </w:p>
    <w:p w14:paraId="5BFD7FD2" w14:textId="77777777" w:rsidR="00276254" w:rsidRDefault="00276254" w:rsidP="00276254">
      <w:pPr>
        <w:pStyle w:val="PL"/>
      </w:pPr>
      <w:r>
        <w:t xml:space="preserve">    NSLCMSubsc:</w:t>
      </w:r>
    </w:p>
    <w:p w14:paraId="271D8145" w14:textId="77777777" w:rsidR="00276254" w:rsidRDefault="00276254" w:rsidP="00276254">
      <w:pPr>
        <w:pStyle w:val="PL"/>
      </w:pPr>
      <w:r>
        <w:t xml:space="preserve">      description: Represents a Network Slice Life Cycle Management Subscription.</w:t>
      </w:r>
    </w:p>
    <w:p w14:paraId="31F4EFB6" w14:textId="77777777" w:rsidR="00276254" w:rsidRDefault="00276254" w:rsidP="00276254">
      <w:pPr>
        <w:pStyle w:val="PL"/>
      </w:pPr>
      <w:r>
        <w:t xml:space="preserve">      type: object</w:t>
      </w:r>
    </w:p>
    <w:p w14:paraId="1C9CE313" w14:textId="77777777" w:rsidR="00276254" w:rsidRDefault="00276254" w:rsidP="00276254">
      <w:pPr>
        <w:pStyle w:val="PL"/>
        <w:rPr>
          <w:lang w:val="en-US" w:eastAsia="zh-CN"/>
        </w:rPr>
      </w:pPr>
      <w:r>
        <w:t xml:space="preserve">      properties:</w:t>
      </w:r>
    </w:p>
    <w:p w14:paraId="49C00E18" w14:textId="77777777" w:rsidR="00276254" w:rsidRDefault="00276254" w:rsidP="00276254">
      <w:pPr>
        <w:pStyle w:val="PL"/>
        <w:rPr>
          <w:lang w:eastAsia="en-US"/>
        </w:rPr>
      </w:pPr>
      <w:r>
        <w:t xml:space="preserve">        notifUri:</w:t>
      </w:r>
    </w:p>
    <w:p w14:paraId="67E97F6A" w14:textId="77777777" w:rsidR="00276254" w:rsidRDefault="00276254" w:rsidP="00276254">
      <w:pPr>
        <w:pStyle w:val="PL"/>
        <w:rPr>
          <w:lang w:eastAsia="zh-CN"/>
        </w:rPr>
      </w:pPr>
      <w:r>
        <w:t xml:space="preserve">          $ref: 'TS29122</w:t>
      </w:r>
      <w:r>
        <w:rPr>
          <w:color w:val="000000" w:themeColor="text1"/>
        </w:rPr>
        <w:t>_</w:t>
      </w:r>
      <w:r>
        <w:t>CommonData.yaml#/components/schemas/Uri'</w:t>
      </w:r>
    </w:p>
    <w:p w14:paraId="03C9F767"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7624E17D" w14:textId="77777777" w:rsidR="00276254" w:rsidRDefault="00276254" w:rsidP="00276254">
      <w:pPr>
        <w:pStyle w:val="PL"/>
        <w:rPr>
          <w:lang w:val="en-US" w:eastAsia="es-ES"/>
        </w:rPr>
      </w:pPr>
      <w:r>
        <w:rPr>
          <w:lang w:val="en-US" w:eastAsia="es-ES"/>
        </w:rPr>
        <w:t xml:space="preserve">          type: array</w:t>
      </w:r>
    </w:p>
    <w:p w14:paraId="7FEB65A7" w14:textId="77777777" w:rsidR="00276254" w:rsidRDefault="00276254" w:rsidP="00276254">
      <w:pPr>
        <w:pStyle w:val="PL"/>
        <w:rPr>
          <w:lang w:val="en-US" w:eastAsia="es-ES"/>
        </w:rPr>
      </w:pPr>
      <w:r>
        <w:rPr>
          <w:lang w:val="en-US" w:eastAsia="es-ES"/>
        </w:rPr>
        <w:t xml:space="preserve">          items:</w:t>
      </w:r>
    </w:p>
    <w:p w14:paraId="04A7B195" w14:textId="77777777" w:rsidR="00276254" w:rsidRDefault="00276254" w:rsidP="00276254">
      <w:pPr>
        <w:pStyle w:val="PL"/>
        <w:rPr>
          <w:lang w:eastAsia="en-US"/>
        </w:rPr>
      </w:pPr>
      <w:r>
        <w:t xml:space="preserve">            $ref: '#/components/schemas/TriggerCond'</w:t>
      </w:r>
    </w:p>
    <w:p w14:paraId="305442A0" w14:textId="77777777" w:rsidR="00276254" w:rsidRDefault="00276254" w:rsidP="00276254">
      <w:pPr>
        <w:pStyle w:val="PL"/>
        <w:rPr>
          <w:rFonts w:eastAsia="等线"/>
        </w:rPr>
      </w:pPr>
      <w:r>
        <w:rPr>
          <w:rFonts w:eastAsia="等线"/>
        </w:rPr>
        <w:t xml:space="preserve">          minItems: 1</w:t>
      </w:r>
    </w:p>
    <w:p w14:paraId="2B8CAF05" w14:textId="77777777" w:rsidR="00276254" w:rsidRDefault="00276254" w:rsidP="00276254">
      <w:pPr>
        <w:pStyle w:val="PL"/>
        <w:rPr>
          <w:rFonts w:eastAsia="宋体"/>
        </w:rPr>
      </w:pPr>
      <w:r>
        <w:t xml:space="preserve">        </w:t>
      </w:r>
      <w:r>
        <w:rPr>
          <w:lang w:eastAsia="zh-CN"/>
        </w:rPr>
        <w:t>expTime:</w:t>
      </w:r>
    </w:p>
    <w:p w14:paraId="4F2323D0" w14:textId="577DE1DB" w:rsidR="00276254" w:rsidRDefault="00276254" w:rsidP="00276254">
      <w:pPr>
        <w:pStyle w:val="PL"/>
      </w:pPr>
      <w:r>
        <w:t xml:space="preserve">          $ref: 'TS29122_CommonData.yaml#/components/schemas/DateTime'</w:t>
      </w:r>
    </w:p>
    <w:p w14:paraId="1221C9F7" w14:textId="77777777" w:rsidR="00276254" w:rsidRDefault="00276254" w:rsidP="00276254">
      <w:pPr>
        <w:pStyle w:val="PL"/>
      </w:pPr>
      <w:r>
        <w:t xml:space="preserve">        suppFeat:</w:t>
      </w:r>
    </w:p>
    <w:p w14:paraId="354DD5AF" w14:textId="77777777" w:rsidR="00276254" w:rsidRDefault="00276254" w:rsidP="00276254">
      <w:pPr>
        <w:pStyle w:val="PL"/>
      </w:pPr>
      <w:r>
        <w:t xml:space="preserve">          $ref: 'TS29571_CommonData.yaml#/components/schemas/SupportedFeatures'</w:t>
      </w:r>
    </w:p>
    <w:p w14:paraId="060B62F5" w14:textId="77777777" w:rsidR="00276254" w:rsidRDefault="00276254" w:rsidP="00276254">
      <w:pPr>
        <w:pStyle w:val="PL"/>
        <w:rPr>
          <w:lang w:val="en-US" w:eastAsia="es-ES"/>
        </w:rPr>
      </w:pPr>
      <w:r>
        <w:rPr>
          <w:lang w:val="en-US" w:eastAsia="es-ES"/>
        </w:rPr>
        <w:t xml:space="preserve">      required:</w:t>
      </w:r>
    </w:p>
    <w:p w14:paraId="7DE0164F" w14:textId="77777777" w:rsidR="00276254" w:rsidRDefault="00276254" w:rsidP="00276254">
      <w:pPr>
        <w:pStyle w:val="PL"/>
        <w:rPr>
          <w:lang w:eastAsia="en-US"/>
        </w:rPr>
      </w:pPr>
      <w:r>
        <w:rPr>
          <w:lang w:val="en-US" w:eastAsia="es-ES"/>
        </w:rPr>
        <w:t xml:space="preserve">        - </w:t>
      </w:r>
      <w:r>
        <w:t>notifUri</w:t>
      </w:r>
    </w:p>
    <w:p w14:paraId="18C4D594" w14:textId="77777777" w:rsidR="00276254" w:rsidRDefault="00276254" w:rsidP="00276254">
      <w:pPr>
        <w:pStyle w:val="PL"/>
      </w:pPr>
    </w:p>
    <w:p w14:paraId="5242526D" w14:textId="77777777" w:rsidR="00276254" w:rsidRDefault="00276254" w:rsidP="00276254">
      <w:pPr>
        <w:pStyle w:val="PL"/>
      </w:pPr>
      <w:r>
        <w:t xml:space="preserve">    NSLCMSubscPatch:</w:t>
      </w:r>
    </w:p>
    <w:p w14:paraId="5560FA43" w14:textId="77777777" w:rsidR="00276254" w:rsidRDefault="00276254" w:rsidP="00276254">
      <w:pPr>
        <w:pStyle w:val="PL"/>
      </w:pPr>
      <w:r>
        <w:t xml:space="preserve">      description: &gt;</w:t>
      </w:r>
    </w:p>
    <w:p w14:paraId="046DADF1" w14:textId="77777777" w:rsidR="00276254" w:rsidRDefault="00276254" w:rsidP="00276254">
      <w:pPr>
        <w:pStyle w:val="PL"/>
      </w:pPr>
      <w:r>
        <w:t xml:space="preserve">        Represents the requested modifications to a Network Slice Life Cycle</w:t>
      </w:r>
    </w:p>
    <w:p w14:paraId="7EB6A29B" w14:textId="77777777" w:rsidR="00276254" w:rsidRDefault="00276254" w:rsidP="00276254">
      <w:pPr>
        <w:pStyle w:val="PL"/>
      </w:pPr>
      <w:r>
        <w:t xml:space="preserve">        Management Subscription.</w:t>
      </w:r>
    </w:p>
    <w:p w14:paraId="3F890D05" w14:textId="77777777" w:rsidR="00276254" w:rsidRDefault="00276254" w:rsidP="00276254">
      <w:pPr>
        <w:pStyle w:val="PL"/>
        <w:rPr>
          <w:lang w:val="en-US" w:eastAsia="zh-CN"/>
        </w:rPr>
      </w:pPr>
      <w:r>
        <w:t xml:space="preserve">      type: object</w:t>
      </w:r>
    </w:p>
    <w:p w14:paraId="07C54446" w14:textId="77777777" w:rsidR="00276254" w:rsidRDefault="00276254" w:rsidP="00276254">
      <w:pPr>
        <w:pStyle w:val="PL"/>
        <w:rPr>
          <w:lang w:eastAsia="en-US"/>
        </w:rPr>
      </w:pPr>
      <w:r>
        <w:t xml:space="preserve">      properties:</w:t>
      </w:r>
    </w:p>
    <w:p w14:paraId="35D8E189" w14:textId="77777777" w:rsidR="00276254" w:rsidRDefault="00276254" w:rsidP="00276254">
      <w:pPr>
        <w:pStyle w:val="PL"/>
        <w:rPr>
          <w:lang w:val="en-US" w:eastAsia="zh-CN"/>
        </w:rPr>
      </w:pPr>
      <w:r>
        <w:t xml:space="preserve">        notifUri:</w:t>
      </w:r>
    </w:p>
    <w:p w14:paraId="5C510FC5" w14:textId="77777777" w:rsidR="00276254" w:rsidRDefault="00276254" w:rsidP="00276254">
      <w:pPr>
        <w:pStyle w:val="PL"/>
        <w:rPr>
          <w:lang w:eastAsia="en-US"/>
        </w:rPr>
      </w:pPr>
      <w:r>
        <w:t xml:space="preserve">          $ref: 'TS29122</w:t>
      </w:r>
      <w:r>
        <w:rPr>
          <w:color w:val="000000" w:themeColor="text1"/>
        </w:rPr>
        <w:t>_</w:t>
      </w:r>
      <w:r>
        <w:t>CommonData.yaml#/components/schemas/Uri'</w:t>
      </w:r>
    </w:p>
    <w:p w14:paraId="2CD6F1F4"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4D0CDB02" w14:textId="77777777" w:rsidR="00276254" w:rsidRDefault="00276254" w:rsidP="00276254">
      <w:pPr>
        <w:pStyle w:val="PL"/>
        <w:rPr>
          <w:lang w:val="en-US" w:eastAsia="es-ES"/>
        </w:rPr>
      </w:pPr>
      <w:r>
        <w:rPr>
          <w:lang w:val="en-US" w:eastAsia="es-ES"/>
        </w:rPr>
        <w:t xml:space="preserve">          type: array</w:t>
      </w:r>
    </w:p>
    <w:p w14:paraId="013AAC81" w14:textId="77777777" w:rsidR="00276254" w:rsidRDefault="00276254" w:rsidP="00276254">
      <w:pPr>
        <w:pStyle w:val="PL"/>
        <w:rPr>
          <w:lang w:val="en-US" w:eastAsia="es-ES"/>
        </w:rPr>
      </w:pPr>
      <w:r>
        <w:rPr>
          <w:lang w:val="en-US" w:eastAsia="es-ES"/>
        </w:rPr>
        <w:t xml:space="preserve">          items:</w:t>
      </w:r>
    </w:p>
    <w:p w14:paraId="42F87CFF" w14:textId="77777777" w:rsidR="00276254" w:rsidRDefault="00276254" w:rsidP="00276254">
      <w:pPr>
        <w:pStyle w:val="PL"/>
        <w:rPr>
          <w:lang w:eastAsia="en-US"/>
        </w:rPr>
      </w:pPr>
      <w:r>
        <w:t xml:space="preserve">            $ref: '#/components/schemas/TriggerCond'</w:t>
      </w:r>
    </w:p>
    <w:p w14:paraId="51E01BF4" w14:textId="77777777" w:rsidR="00276254" w:rsidRDefault="00276254" w:rsidP="00276254">
      <w:pPr>
        <w:pStyle w:val="PL"/>
        <w:rPr>
          <w:rFonts w:eastAsia="等线"/>
        </w:rPr>
      </w:pPr>
      <w:r>
        <w:rPr>
          <w:rFonts w:eastAsia="等线"/>
        </w:rPr>
        <w:t xml:space="preserve">          minItems: 1</w:t>
      </w:r>
    </w:p>
    <w:p w14:paraId="1D9D325D" w14:textId="77777777" w:rsidR="00276254" w:rsidRDefault="00276254" w:rsidP="00276254">
      <w:pPr>
        <w:pStyle w:val="PL"/>
        <w:rPr>
          <w:rFonts w:eastAsia="宋体"/>
        </w:rPr>
      </w:pPr>
      <w:r>
        <w:t xml:space="preserve">        </w:t>
      </w:r>
      <w:r>
        <w:rPr>
          <w:lang w:eastAsia="zh-CN"/>
        </w:rPr>
        <w:t>expTime:</w:t>
      </w:r>
    </w:p>
    <w:p w14:paraId="32A1E1A4" w14:textId="77777777" w:rsidR="00276254" w:rsidRDefault="00276254" w:rsidP="00276254">
      <w:pPr>
        <w:pStyle w:val="PL"/>
      </w:pPr>
      <w:r>
        <w:t xml:space="preserve">          $ref: 'TS29122_CommonData.yaml#/components/schemas/DateTime'</w:t>
      </w:r>
    </w:p>
    <w:p w14:paraId="075A31D7" w14:textId="77777777" w:rsidR="00276254" w:rsidRDefault="00276254" w:rsidP="00276254">
      <w:pPr>
        <w:pStyle w:val="PL"/>
        <w:rPr>
          <w:rFonts w:eastAsiaTheme="minorEastAsia"/>
          <w:lang w:eastAsia="zh-CN"/>
        </w:rPr>
      </w:pPr>
    </w:p>
    <w:p w14:paraId="2A36AFBE" w14:textId="77777777" w:rsidR="00276254" w:rsidRDefault="00276254" w:rsidP="00276254">
      <w:pPr>
        <w:pStyle w:val="PL"/>
        <w:rPr>
          <w:rFonts w:eastAsia="宋体"/>
          <w:lang w:eastAsia="en-US"/>
        </w:rPr>
      </w:pPr>
      <w:r>
        <w:t xml:space="preserve">    NSLCMNotif:</w:t>
      </w:r>
    </w:p>
    <w:p w14:paraId="0F00CD11" w14:textId="77777777" w:rsidR="00276254" w:rsidRDefault="00276254" w:rsidP="00276254">
      <w:pPr>
        <w:pStyle w:val="PL"/>
      </w:pPr>
      <w:r>
        <w:t xml:space="preserve">      description: Represents a Network Slice Life Cycle Management Notification.</w:t>
      </w:r>
    </w:p>
    <w:p w14:paraId="2CC7ABC4" w14:textId="77777777" w:rsidR="00276254" w:rsidRDefault="00276254" w:rsidP="00276254">
      <w:pPr>
        <w:pStyle w:val="PL"/>
      </w:pPr>
      <w:r>
        <w:t xml:space="preserve">      type: object</w:t>
      </w:r>
    </w:p>
    <w:p w14:paraId="03154697" w14:textId="77777777" w:rsidR="00276254" w:rsidRDefault="00276254" w:rsidP="00276254">
      <w:pPr>
        <w:pStyle w:val="PL"/>
      </w:pPr>
      <w:r>
        <w:t xml:space="preserve">      properties:</w:t>
      </w:r>
    </w:p>
    <w:p w14:paraId="6241ADCD" w14:textId="77777777" w:rsidR="00276254" w:rsidRDefault="00276254" w:rsidP="00276254">
      <w:pPr>
        <w:pStyle w:val="PL"/>
        <w:rPr>
          <w:lang w:val="en-US" w:eastAsia="es-ES"/>
        </w:rPr>
      </w:pPr>
      <w:r>
        <w:t xml:space="preserve">        netSliceId</w:t>
      </w:r>
      <w:r>
        <w:rPr>
          <w:lang w:val="en-US" w:eastAsia="es-ES"/>
        </w:rPr>
        <w:t>:</w:t>
      </w:r>
    </w:p>
    <w:p w14:paraId="0CB56BFE" w14:textId="77777777" w:rsidR="00276254" w:rsidRDefault="00276254" w:rsidP="00276254">
      <w:pPr>
        <w:pStyle w:val="PL"/>
        <w:rPr>
          <w:lang w:eastAsia="en-US"/>
        </w:rPr>
      </w:pPr>
      <w:r>
        <w:t xml:space="preserve">          $ref: 'TS29435_NSCE_PolicyManagement.yaml#/components/schemas/NetSliceId'</w:t>
      </w:r>
    </w:p>
    <w:p w14:paraId="26FCA393" w14:textId="77777777" w:rsidR="00276254" w:rsidRDefault="00276254" w:rsidP="00276254">
      <w:pPr>
        <w:pStyle w:val="PL"/>
        <w:rPr>
          <w:lang w:val="en-US" w:eastAsia="es-ES"/>
        </w:rPr>
      </w:pPr>
      <w:r>
        <w:rPr>
          <w:lang w:val="en-US" w:eastAsia="es-ES"/>
        </w:rPr>
        <w:t xml:space="preserve">      required:</w:t>
      </w:r>
    </w:p>
    <w:p w14:paraId="451C1000" w14:textId="77777777" w:rsidR="00276254" w:rsidRDefault="00276254" w:rsidP="00276254">
      <w:pPr>
        <w:pStyle w:val="PL"/>
        <w:rPr>
          <w:lang w:eastAsia="en-US"/>
        </w:rPr>
      </w:pPr>
      <w:r>
        <w:rPr>
          <w:lang w:val="en-US" w:eastAsia="es-ES"/>
        </w:rPr>
        <w:t xml:space="preserve">        - </w:t>
      </w:r>
      <w:r>
        <w:t>netSliceId</w:t>
      </w:r>
    </w:p>
    <w:p w14:paraId="609EA26B" w14:textId="77777777" w:rsidR="00276254" w:rsidRDefault="00276254" w:rsidP="00276254">
      <w:pPr>
        <w:pStyle w:val="PL"/>
        <w:rPr>
          <w:rFonts w:eastAsiaTheme="minorEastAsia"/>
          <w:lang w:eastAsia="zh-CN"/>
        </w:rPr>
      </w:pPr>
    </w:p>
    <w:p w14:paraId="40C9DB95" w14:textId="77777777" w:rsidR="00276254" w:rsidRDefault="00276254" w:rsidP="00276254">
      <w:pPr>
        <w:pStyle w:val="PL"/>
        <w:rPr>
          <w:rFonts w:eastAsia="宋体"/>
          <w:lang w:eastAsia="en-US"/>
        </w:rPr>
      </w:pPr>
      <w:r>
        <w:t xml:space="preserve">    QoEMetricsSubsc:</w:t>
      </w:r>
    </w:p>
    <w:p w14:paraId="1AF9AE82" w14:textId="77777777" w:rsidR="00276254" w:rsidRDefault="00276254" w:rsidP="00276254">
      <w:pPr>
        <w:pStyle w:val="PL"/>
      </w:pPr>
      <w:r>
        <w:t xml:space="preserve">      description: Represents a QoE Metrics Subscription.</w:t>
      </w:r>
    </w:p>
    <w:p w14:paraId="77A880B9" w14:textId="77777777" w:rsidR="00276254" w:rsidRDefault="00276254" w:rsidP="00276254">
      <w:pPr>
        <w:pStyle w:val="PL"/>
      </w:pPr>
      <w:r>
        <w:t xml:space="preserve">      type: object</w:t>
      </w:r>
    </w:p>
    <w:p w14:paraId="165F2EB3" w14:textId="77777777" w:rsidR="00276254" w:rsidRDefault="00276254" w:rsidP="00276254">
      <w:pPr>
        <w:pStyle w:val="PL"/>
        <w:rPr>
          <w:lang w:val="en-US" w:eastAsia="zh-CN"/>
        </w:rPr>
      </w:pPr>
      <w:r>
        <w:t xml:space="preserve">      properties:</w:t>
      </w:r>
    </w:p>
    <w:p w14:paraId="5C8F354F" w14:textId="77777777" w:rsidR="00276254" w:rsidRDefault="00276254" w:rsidP="00276254">
      <w:pPr>
        <w:pStyle w:val="PL"/>
        <w:rPr>
          <w:lang w:eastAsia="en-US"/>
        </w:rPr>
      </w:pPr>
      <w:r>
        <w:t xml:space="preserve">        </w:t>
      </w:r>
      <w:r>
        <w:rPr>
          <w:lang w:val="en-US"/>
        </w:rPr>
        <w:t>n</w:t>
      </w:r>
      <w:r>
        <w:t>otifCorrId:</w:t>
      </w:r>
    </w:p>
    <w:p w14:paraId="7CFCFEF2" w14:textId="77777777" w:rsidR="00276254" w:rsidRDefault="00276254" w:rsidP="00276254">
      <w:pPr>
        <w:pStyle w:val="PL"/>
        <w:rPr>
          <w:lang w:eastAsia="zh-CN"/>
        </w:rPr>
      </w:pPr>
      <w:r>
        <w:t xml:space="preserve">          type: string</w:t>
      </w:r>
    </w:p>
    <w:p w14:paraId="10CD95A9" w14:textId="77777777" w:rsidR="00276254" w:rsidRDefault="00276254" w:rsidP="00276254">
      <w:pPr>
        <w:pStyle w:val="PL"/>
        <w:rPr>
          <w:lang w:eastAsia="en-US"/>
        </w:rPr>
      </w:pPr>
      <w:r>
        <w:t xml:space="preserve">        subscriptionId:</w:t>
      </w:r>
    </w:p>
    <w:p w14:paraId="39F31EBB" w14:textId="77777777" w:rsidR="00276254" w:rsidRDefault="00276254" w:rsidP="00276254">
      <w:pPr>
        <w:pStyle w:val="PL"/>
        <w:rPr>
          <w:lang w:eastAsia="zh-CN"/>
        </w:rPr>
      </w:pPr>
      <w:r>
        <w:t xml:space="preserve">          type: string</w:t>
      </w:r>
    </w:p>
    <w:p w14:paraId="3EEEB776" w14:textId="77777777" w:rsidR="00276254" w:rsidRDefault="00276254" w:rsidP="00276254">
      <w:pPr>
        <w:pStyle w:val="PL"/>
        <w:rPr>
          <w:lang w:val="en-US" w:eastAsia="es-ES"/>
        </w:rPr>
      </w:pPr>
      <w:r>
        <w:rPr>
          <w:lang w:val="en-US" w:eastAsia="es-ES"/>
        </w:rPr>
        <w:t xml:space="preserve">        </w:t>
      </w:r>
      <w:r>
        <w:rPr>
          <w:lang w:val="en-US"/>
        </w:rPr>
        <w:t>collectInfos</w:t>
      </w:r>
      <w:r>
        <w:rPr>
          <w:lang w:val="en-US" w:eastAsia="es-ES"/>
        </w:rPr>
        <w:t>:</w:t>
      </w:r>
    </w:p>
    <w:p w14:paraId="6701074D" w14:textId="77777777" w:rsidR="00276254" w:rsidRDefault="00276254" w:rsidP="00276254">
      <w:pPr>
        <w:pStyle w:val="PL"/>
        <w:rPr>
          <w:lang w:val="en-US" w:eastAsia="es-ES"/>
        </w:rPr>
      </w:pPr>
      <w:r>
        <w:rPr>
          <w:lang w:val="en-US" w:eastAsia="es-ES"/>
        </w:rPr>
        <w:t xml:space="preserve">          type: object</w:t>
      </w:r>
    </w:p>
    <w:p w14:paraId="2D820238" w14:textId="77777777" w:rsidR="00276254" w:rsidRDefault="00276254" w:rsidP="00276254">
      <w:pPr>
        <w:pStyle w:val="PL"/>
        <w:rPr>
          <w:lang w:val="en-US" w:eastAsia="es-ES"/>
        </w:rPr>
      </w:pPr>
      <w:r>
        <w:rPr>
          <w:lang w:val="en-US" w:eastAsia="es-ES"/>
        </w:rPr>
        <w:t xml:space="preserve">          additionalProperties:</w:t>
      </w:r>
    </w:p>
    <w:p w14:paraId="6F9BF1BD" w14:textId="77777777" w:rsidR="00276254" w:rsidRDefault="00276254" w:rsidP="00276254">
      <w:pPr>
        <w:pStyle w:val="PL"/>
        <w:rPr>
          <w:lang w:eastAsia="en-US"/>
        </w:rPr>
      </w:pPr>
      <w:r>
        <w:t xml:space="preserve">            $ref: '#/components/schemas/CollectInfo'</w:t>
      </w:r>
    </w:p>
    <w:p w14:paraId="4C95BFDE" w14:textId="77777777" w:rsidR="00276254" w:rsidRDefault="00276254" w:rsidP="00276254">
      <w:pPr>
        <w:pStyle w:val="PL"/>
        <w:rPr>
          <w:rFonts w:eastAsia="等线"/>
        </w:rPr>
      </w:pPr>
      <w:r>
        <w:rPr>
          <w:rFonts w:eastAsia="等线"/>
        </w:rPr>
        <w:t xml:space="preserve">          minProperties: 1</w:t>
      </w:r>
    </w:p>
    <w:p w14:paraId="27EE8A2E" w14:textId="77777777" w:rsidR="00276254" w:rsidRDefault="00276254" w:rsidP="00276254">
      <w:pPr>
        <w:pStyle w:val="PL"/>
        <w:rPr>
          <w:rFonts w:eastAsia="宋体"/>
        </w:rPr>
      </w:pPr>
      <w:r>
        <w:t xml:space="preserve">          description: &gt;</w:t>
      </w:r>
    </w:p>
    <w:p w14:paraId="0537DB16" w14:textId="77777777" w:rsidR="00276254" w:rsidRDefault="00276254" w:rsidP="00276254">
      <w:pPr>
        <w:pStyle w:val="PL"/>
        <w:rPr>
          <w:lang w:val="en-US"/>
        </w:rPr>
      </w:pPr>
      <w:r>
        <w:t xml:space="preserve">            </w:t>
      </w:r>
      <w:r>
        <w:rPr>
          <w:lang w:eastAsia="zh-CN"/>
        </w:rPr>
        <w:t>Contains the information collected from the interested network slice</w:t>
      </w:r>
      <w:r>
        <w:rPr>
          <w:lang w:val="en-US"/>
        </w:rPr>
        <w:t>.</w:t>
      </w:r>
    </w:p>
    <w:p w14:paraId="4ADC7C56" w14:textId="77777777" w:rsidR="00276254" w:rsidRDefault="00276254" w:rsidP="00276254">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079AC291" w14:textId="77777777" w:rsidR="00276254" w:rsidRDefault="00276254" w:rsidP="00276254">
      <w:pPr>
        <w:pStyle w:val="PL"/>
      </w:pPr>
      <w:r>
        <w:t xml:space="preserve">        </w:t>
      </w:r>
      <w:r>
        <w:rPr>
          <w:lang w:eastAsia="zh-CN"/>
        </w:rPr>
        <w:t>expTime:</w:t>
      </w:r>
    </w:p>
    <w:p w14:paraId="5726E78D" w14:textId="7D78D11E" w:rsidR="00276254" w:rsidRDefault="00276254" w:rsidP="00276254">
      <w:pPr>
        <w:pStyle w:val="PL"/>
      </w:pPr>
      <w:r>
        <w:t xml:space="preserve">          $ref: 'TS29122_CommonData.yaml#/components/schemas/DateTime'</w:t>
      </w:r>
    </w:p>
    <w:p w14:paraId="0A8DF2E1" w14:textId="77777777" w:rsidR="00276254" w:rsidRDefault="00276254" w:rsidP="00276254">
      <w:pPr>
        <w:pStyle w:val="PL"/>
        <w:rPr>
          <w:lang w:val="en-US" w:eastAsia="es-ES"/>
        </w:rPr>
      </w:pPr>
      <w:r>
        <w:rPr>
          <w:lang w:val="en-US" w:eastAsia="es-ES"/>
        </w:rPr>
        <w:t xml:space="preserve">      required:</w:t>
      </w:r>
    </w:p>
    <w:p w14:paraId="02AB4F60" w14:textId="77777777" w:rsidR="00276254" w:rsidRDefault="00276254" w:rsidP="00276254">
      <w:pPr>
        <w:pStyle w:val="PL"/>
        <w:rPr>
          <w:lang w:eastAsia="en-US"/>
        </w:rPr>
      </w:pPr>
      <w:r>
        <w:rPr>
          <w:lang w:val="en-US" w:eastAsia="es-ES"/>
        </w:rPr>
        <w:t xml:space="preserve">        - </w:t>
      </w:r>
      <w:r>
        <w:rPr>
          <w:lang w:val="en-US"/>
        </w:rPr>
        <w:t>collectInfos</w:t>
      </w:r>
    </w:p>
    <w:p w14:paraId="0110BABE" w14:textId="77777777" w:rsidR="00276254" w:rsidRDefault="00276254" w:rsidP="00276254">
      <w:pPr>
        <w:pStyle w:val="PL"/>
        <w:rPr>
          <w:rFonts w:eastAsiaTheme="minorEastAsia"/>
          <w:lang w:eastAsia="zh-CN"/>
        </w:rPr>
      </w:pPr>
    </w:p>
    <w:p w14:paraId="79D8CC96" w14:textId="77777777" w:rsidR="00276254" w:rsidRDefault="00276254" w:rsidP="00276254">
      <w:pPr>
        <w:pStyle w:val="PL"/>
        <w:rPr>
          <w:rFonts w:eastAsia="宋体"/>
          <w:lang w:eastAsia="en-US"/>
        </w:rPr>
      </w:pPr>
      <w:r>
        <w:t xml:space="preserve">    QoEMetricsResp:</w:t>
      </w:r>
    </w:p>
    <w:p w14:paraId="0D2D84DC" w14:textId="77777777" w:rsidR="00276254" w:rsidRDefault="00276254" w:rsidP="00276254">
      <w:pPr>
        <w:pStyle w:val="PL"/>
      </w:pPr>
      <w:r>
        <w:t xml:space="preserve">      description: Represents the response to a QoE Metris Subscription.</w:t>
      </w:r>
    </w:p>
    <w:p w14:paraId="264EA1A6" w14:textId="77777777" w:rsidR="00276254" w:rsidRDefault="00276254" w:rsidP="00276254">
      <w:pPr>
        <w:pStyle w:val="PL"/>
      </w:pPr>
      <w:r>
        <w:t xml:space="preserve">      type: object</w:t>
      </w:r>
    </w:p>
    <w:p w14:paraId="319C19D9" w14:textId="77777777" w:rsidR="00276254" w:rsidRDefault="00276254" w:rsidP="00276254">
      <w:pPr>
        <w:pStyle w:val="PL"/>
        <w:rPr>
          <w:lang w:val="en-US" w:eastAsia="zh-CN"/>
        </w:rPr>
      </w:pPr>
      <w:r>
        <w:t xml:space="preserve">      properties:</w:t>
      </w:r>
    </w:p>
    <w:p w14:paraId="4C986AAE" w14:textId="77777777" w:rsidR="00276254" w:rsidRDefault="00276254" w:rsidP="00276254">
      <w:pPr>
        <w:pStyle w:val="PL"/>
        <w:rPr>
          <w:lang w:eastAsia="en-US"/>
        </w:rPr>
      </w:pPr>
      <w:r>
        <w:t xml:space="preserve">        qoeMetrics:</w:t>
      </w:r>
    </w:p>
    <w:p w14:paraId="0E416EAE" w14:textId="77777777" w:rsidR="00276254" w:rsidRDefault="00276254" w:rsidP="00276254">
      <w:pPr>
        <w:pStyle w:val="PL"/>
      </w:pPr>
      <w:r>
        <w:t xml:space="preserve">          $ref: '#/components/schemas/QoEMetricsSubsc'</w:t>
      </w:r>
    </w:p>
    <w:p w14:paraId="7F3FB80A" w14:textId="77777777" w:rsidR="00276254" w:rsidRDefault="00276254" w:rsidP="00276254">
      <w:pPr>
        <w:pStyle w:val="PL"/>
        <w:rPr>
          <w:lang w:val="en-US" w:eastAsia="es-ES"/>
        </w:rPr>
      </w:pPr>
      <w:r>
        <w:rPr>
          <w:lang w:val="en-US" w:eastAsia="es-ES"/>
        </w:rPr>
        <w:t xml:space="preserve">        </w:t>
      </w:r>
      <w:r>
        <w:t>qoeMetricsReports</w:t>
      </w:r>
      <w:r>
        <w:rPr>
          <w:lang w:val="en-US" w:eastAsia="es-ES"/>
        </w:rPr>
        <w:t>:</w:t>
      </w:r>
    </w:p>
    <w:p w14:paraId="4A8445A1" w14:textId="77777777" w:rsidR="00276254" w:rsidRDefault="00276254" w:rsidP="00276254">
      <w:pPr>
        <w:pStyle w:val="PL"/>
        <w:rPr>
          <w:lang w:val="en-US" w:eastAsia="es-ES"/>
        </w:rPr>
      </w:pPr>
      <w:r>
        <w:rPr>
          <w:lang w:val="en-US" w:eastAsia="es-ES"/>
        </w:rPr>
        <w:t xml:space="preserve">          type: array</w:t>
      </w:r>
    </w:p>
    <w:p w14:paraId="4F6FFDD7" w14:textId="77777777" w:rsidR="00276254" w:rsidRDefault="00276254" w:rsidP="00276254">
      <w:pPr>
        <w:pStyle w:val="PL"/>
        <w:rPr>
          <w:lang w:val="en-US" w:eastAsia="es-ES"/>
        </w:rPr>
      </w:pPr>
      <w:r>
        <w:rPr>
          <w:lang w:val="en-US" w:eastAsia="es-ES"/>
        </w:rPr>
        <w:t xml:space="preserve">          items:</w:t>
      </w:r>
    </w:p>
    <w:p w14:paraId="1669FE78" w14:textId="77777777" w:rsidR="00276254" w:rsidRDefault="00276254" w:rsidP="00276254">
      <w:pPr>
        <w:pStyle w:val="PL"/>
        <w:rPr>
          <w:lang w:eastAsia="en-US"/>
        </w:rPr>
      </w:pPr>
      <w:r>
        <w:t xml:space="preserve">            $ref: '#/components/schemas/QoEMetricsReport'</w:t>
      </w:r>
    </w:p>
    <w:p w14:paraId="7B540181" w14:textId="77777777" w:rsidR="00276254" w:rsidRDefault="00276254" w:rsidP="00276254">
      <w:pPr>
        <w:pStyle w:val="PL"/>
        <w:rPr>
          <w:rFonts w:eastAsia="等线"/>
        </w:rPr>
      </w:pPr>
      <w:r>
        <w:rPr>
          <w:rFonts w:eastAsia="等线"/>
        </w:rPr>
        <w:t xml:space="preserve">          minItems: 1</w:t>
      </w:r>
    </w:p>
    <w:p w14:paraId="60CAAFBE" w14:textId="77777777" w:rsidR="00276254" w:rsidRDefault="00276254" w:rsidP="00276254">
      <w:pPr>
        <w:pStyle w:val="PL"/>
        <w:rPr>
          <w:rFonts w:eastAsiaTheme="minorEastAsia"/>
          <w:lang w:eastAsia="zh-CN"/>
        </w:rPr>
      </w:pPr>
    </w:p>
    <w:p w14:paraId="5AC4EBDB" w14:textId="77777777" w:rsidR="00276254" w:rsidRDefault="00276254" w:rsidP="00276254">
      <w:pPr>
        <w:pStyle w:val="PL"/>
        <w:rPr>
          <w:rFonts w:eastAsia="宋体"/>
          <w:lang w:eastAsia="en-US"/>
        </w:rPr>
      </w:pPr>
      <w:r>
        <w:t xml:space="preserve">    QoEMetricsReport:</w:t>
      </w:r>
    </w:p>
    <w:p w14:paraId="4F99169C" w14:textId="77777777" w:rsidR="00276254" w:rsidRDefault="00276254" w:rsidP="00276254">
      <w:pPr>
        <w:pStyle w:val="PL"/>
      </w:pPr>
      <w:r>
        <w:t xml:space="preserve">      description: Represents the report of QoE Metris.</w:t>
      </w:r>
    </w:p>
    <w:p w14:paraId="3F0547A6" w14:textId="77777777" w:rsidR="00276254" w:rsidRDefault="00276254" w:rsidP="00276254">
      <w:pPr>
        <w:pStyle w:val="PL"/>
      </w:pPr>
      <w:r>
        <w:t xml:space="preserve">      type: object</w:t>
      </w:r>
    </w:p>
    <w:p w14:paraId="489A7123" w14:textId="77777777" w:rsidR="00276254" w:rsidRDefault="00276254" w:rsidP="00276254">
      <w:pPr>
        <w:pStyle w:val="PL"/>
        <w:rPr>
          <w:lang w:val="en-US" w:eastAsia="zh-CN"/>
        </w:rPr>
      </w:pPr>
      <w:r>
        <w:t xml:space="preserve">      properties:</w:t>
      </w:r>
    </w:p>
    <w:p w14:paraId="67F330A4" w14:textId="77777777" w:rsidR="00276254" w:rsidRDefault="00276254" w:rsidP="00276254">
      <w:pPr>
        <w:pStyle w:val="PL"/>
        <w:rPr>
          <w:lang w:eastAsia="en-US"/>
        </w:rPr>
      </w:pPr>
      <w:r>
        <w:t xml:space="preserve">        netSliceId:</w:t>
      </w:r>
    </w:p>
    <w:p w14:paraId="779DF71D" w14:textId="77777777" w:rsidR="00276254" w:rsidRDefault="00276254" w:rsidP="00276254">
      <w:pPr>
        <w:pStyle w:val="PL"/>
      </w:pPr>
      <w:r>
        <w:t xml:space="preserve">          $ref: 'TS29435_NSCE_PolicyManagement.yaml#/components/schemas/NetSliceId'</w:t>
      </w:r>
    </w:p>
    <w:p w14:paraId="021E1730"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576C4575" w14:textId="77777777" w:rsidR="00276254" w:rsidRDefault="00276254" w:rsidP="00276254">
      <w:pPr>
        <w:pStyle w:val="PL"/>
        <w:rPr>
          <w:lang w:val="en-US" w:eastAsia="es-ES"/>
        </w:rPr>
      </w:pPr>
      <w:r>
        <w:rPr>
          <w:lang w:val="en-US" w:eastAsia="es-ES"/>
        </w:rPr>
        <w:t xml:space="preserve">          type: array</w:t>
      </w:r>
    </w:p>
    <w:p w14:paraId="6FB17C1C" w14:textId="77777777" w:rsidR="00276254" w:rsidRDefault="00276254" w:rsidP="00276254">
      <w:pPr>
        <w:pStyle w:val="PL"/>
        <w:rPr>
          <w:lang w:val="en-US" w:eastAsia="es-ES"/>
        </w:rPr>
      </w:pPr>
      <w:r>
        <w:rPr>
          <w:lang w:val="en-US" w:eastAsia="es-ES"/>
        </w:rPr>
        <w:t xml:space="preserve">          items:</w:t>
      </w:r>
    </w:p>
    <w:p w14:paraId="06F33084" w14:textId="77777777" w:rsidR="00276254" w:rsidRDefault="00276254" w:rsidP="00276254">
      <w:pPr>
        <w:pStyle w:val="PL"/>
        <w:rPr>
          <w:lang w:eastAsia="en-US"/>
        </w:rPr>
      </w:pPr>
      <w:r>
        <w:t xml:space="preserve">            $ref: '#/components/schemas/QoEMetric'</w:t>
      </w:r>
    </w:p>
    <w:p w14:paraId="3A98F29F" w14:textId="77777777" w:rsidR="00276254" w:rsidRDefault="00276254" w:rsidP="00276254">
      <w:pPr>
        <w:pStyle w:val="PL"/>
        <w:rPr>
          <w:rFonts w:eastAsia="等线"/>
        </w:rPr>
      </w:pPr>
      <w:r>
        <w:rPr>
          <w:rFonts w:eastAsia="等线"/>
        </w:rPr>
        <w:t xml:space="preserve">          minItems: 1</w:t>
      </w:r>
    </w:p>
    <w:p w14:paraId="18A0A038" w14:textId="77777777" w:rsidR="00276254" w:rsidRDefault="00276254" w:rsidP="00276254">
      <w:pPr>
        <w:pStyle w:val="PL"/>
        <w:rPr>
          <w:rFonts w:eastAsia="宋体"/>
          <w:lang w:val="en-US" w:eastAsia="es-ES"/>
        </w:rPr>
      </w:pPr>
      <w:r>
        <w:rPr>
          <w:lang w:val="en-US" w:eastAsia="es-ES"/>
        </w:rPr>
        <w:t xml:space="preserve">      required:</w:t>
      </w:r>
    </w:p>
    <w:p w14:paraId="652F51BE" w14:textId="77777777" w:rsidR="00276254" w:rsidRDefault="00276254" w:rsidP="00276254">
      <w:pPr>
        <w:pStyle w:val="PL"/>
        <w:rPr>
          <w:lang w:eastAsia="en-US"/>
        </w:rPr>
      </w:pPr>
      <w:r>
        <w:rPr>
          <w:lang w:val="en-US" w:eastAsia="es-ES"/>
        </w:rPr>
        <w:t xml:space="preserve">        - </w:t>
      </w:r>
      <w:r>
        <w:t>netSliceId</w:t>
      </w:r>
    </w:p>
    <w:p w14:paraId="635FD836" w14:textId="77777777" w:rsidR="00276254" w:rsidRDefault="00276254" w:rsidP="00276254">
      <w:pPr>
        <w:pStyle w:val="PL"/>
      </w:pPr>
      <w:r>
        <w:rPr>
          <w:lang w:val="en-US" w:eastAsia="es-ES"/>
        </w:rPr>
        <w:t xml:space="preserve">        - </w:t>
      </w:r>
      <w:r>
        <w:rPr>
          <w:lang w:val="en-US" w:eastAsia="zh-CN"/>
        </w:rPr>
        <w:t>qoeMetrics</w:t>
      </w:r>
    </w:p>
    <w:p w14:paraId="6EF688EC" w14:textId="77777777" w:rsidR="00276254" w:rsidRDefault="00276254" w:rsidP="00276254">
      <w:pPr>
        <w:pStyle w:val="PL"/>
        <w:rPr>
          <w:rFonts w:eastAsiaTheme="minorEastAsia"/>
          <w:lang w:eastAsia="zh-CN"/>
        </w:rPr>
      </w:pPr>
    </w:p>
    <w:p w14:paraId="02EFC8DD" w14:textId="77777777" w:rsidR="00276254" w:rsidRDefault="00276254" w:rsidP="00276254">
      <w:pPr>
        <w:pStyle w:val="PL"/>
        <w:rPr>
          <w:rFonts w:eastAsia="宋体"/>
          <w:lang w:eastAsia="en-US"/>
        </w:rPr>
      </w:pPr>
      <w:r>
        <w:t xml:space="preserve">    NSLCMRecom:</w:t>
      </w:r>
    </w:p>
    <w:p w14:paraId="43F974F7" w14:textId="77777777" w:rsidR="00276254" w:rsidRDefault="00276254" w:rsidP="00276254">
      <w:pPr>
        <w:pStyle w:val="PL"/>
      </w:pPr>
      <w:r>
        <w:t xml:space="preserve">      description: Represents the Network Slice LCM Recommendation.</w:t>
      </w:r>
    </w:p>
    <w:p w14:paraId="540907CA" w14:textId="77777777" w:rsidR="00276254" w:rsidRDefault="00276254" w:rsidP="00276254">
      <w:pPr>
        <w:pStyle w:val="PL"/>
      </w:pPr>
      <w:r>
        <w:t xml:space="preserve">      type: object</w:t>
      </w:r>
    </w:p>
    <w:p w14:paraId="797CBBFA" w14:textId="77777777" w:rsidR="00276254" w:rsidRDefault="00276254" w:rsidP="00276254">
      <w:pPr>
        <w:pStyle w:val="PL"/>
        <w:rPr>
          <w:lang w:val="en-US" w:eastAsia="zh-CN"/>
        </w:rPr>
      </w:pPr>
      <w:r>
        <w:t xml:space="preserve">      properties:</w:t>
      </w:r>
    </w:p>
    <w:p w14:paraId="41445FBB" w14:textId="77777777" w:rsidR="00276254" w:rsidRDefault="00276254" w:rsidP="00276254">
      <w:pPr>
        <w:pStyle w:val="PL"/>
        <w:rPr>
          <w:lang w:eastAsia="en-US"/>
        </w:rPr>
      </w:pPr>
      <w:r>
        <w:t xml:space="preserve">        netSliceId:</w:t>
      </w:r>
    </w:p>
    <w:p w14:paraId="771950C9" w14:textId="77777777" w:rsidR="00276254" w:rsidRDefault="00276254" w:rsidP="00276254">
      <w:pPr>
        <w:pStyle w:val="PL"/>
      </w:pPr>
      <w:r>
        <w:t xml:space="preserve">          $ref: 'TS29435_NSCE_PolicyManagement.yaml#/components/schemas/NetSliceId'</w:t>
      </w:r>
    </w:p>
    <w:p w14:paraId="213D36A4" w14:textId="77777777" w:rsidR="00276254" w:rsidRDefault="00276254" w:rsidP="00276254">
      <w:pPr>
        <w:pStyle w:val="PL"/>
        <w:rPr>
          <w:lang w:val="en-US" w:eastAsia="es-ES"/>
        </w:rPr>
      </w:pPr>
      <w:r>
        <w:rPr>
          <w:lang w:val="en-US" w:eastAsia="es-ES"/>
        </w:rPr>
        <w:t xml:space="preserve">        </w:t>
      </w:r>
      <w:r>
        <w:t>sliceLCMActions</w:t>
      </w:r>
      <w:r>
        <w:rPr>
          <w:lang w:val="en-US" w:eastAsia="es-ES"/>
        </w:rPr>
        <w:t>:</w:t>
      </w:r>
    </w:p>
    <w:p w14:paraId="446602BA" w14:textId="77777777" w:rsidR="00276254" w:rsidRDefault="00276254" w:rsidP="00276254">
      <w:pPr>
        <w:pStyle w:val="PL"/>
        <w:rPr>
          <w:lang w:val="en-US" w:eastAsia="es-ES"/>
        </w:rPr>
      </w:pPr>
      <w:r>
        <w:rPr>
          <w:lang w:val="en-US" w:eastAsia="es-ES"/>
        </w:rPr>
        <w:t xml:space="preserve">          type: array</w:t>
      </w:r>
    </w:p>
    <w:p w14:paraId="1883688C" w14:textId="77777777" w:rsidR="00276254" w:rsidRDefault="00276254" w:rsidP="00276254">
      <w:pPr>
        <w:pStyle w:val="PL"/>
        <w:rPr>
          <w:lang w:val="en-US" w:eastAsia="es-ES"/>
        </w:rPr>
      </w:pPr>
      <w:r>
        <w:rPr>
          <w:lang w:val="en-US" w:eastAsia="es-ES"/>
        </w:rPr>
        <w:t xml:space="preserve">          items:</w:t>
      </w:r>
    </w:p>
    <w:p w14:paraId="044E8793" w14:textId="77777777" w:rsidR="00276254" w:rsidRDefault="00276254" w:rsidP="00276254">
      <w:pPr>
        <w:pStyle w:val="PL"/>
        <w:rPr>
          <w:lang w:eastAsia="en-US"/>
        </w:rPr>
      </w:pPr>
      <w:r>
        <w:t xml:space="preserve">            $ref: '#/components/schemas/SliceLCMAction'</w:t>
      </w:r>
    </w:p>
    <w:p w14:paraId="53B3B52B" w14:textId="77777777" w:rsidR="00276254" w:rsidRDefault="00276254" w:rsidP="00276254">
      <w:pPr>
        <w:pStyle w:val="PL"/>
        <w:rPr>
          <w:rFonts w:eastAsia="等线"/>
        </w:rPr>
      </w:pPr>
      <w:r>
        <w:rPr>
          <w:rFonts w:eastAsia="等线"/>
        </w:rPr>
        <w:t xml:space="preserve">          minItems: 1</w:t>
      </w:r>
    </w:p>
    <w:p w14:paraId="303A1740" w14:textId="77777777" w:rsidR="00276254" w:rsidRDefault="00276254" w:rsidP="00276254">
      <w:pPr>
        <w:pStyle w:val="PL"/>
        <w:rPr>
          <w:rFonts w:eastAsia="宋体"/>
        </w:rPr>
      </w:pPr>
      <w:r>
        <w:t xml:space="preserve">        sliceInfo:</w:t>
      </w:r>
    </w:p>
    <w:p w14:paraId="3F9AC9EB" w14:textId="77777777" w:rsidR="00276254" w:rsidRDefault="00276254" w:rsidP="00276254">
      <w:pPr>
        <w:pStyle w:val="PL"/>
      </w:pPr>
      <w:r>
        <w:t xml:space="preserve">          $ref: 'TS29435_</w:t>
      </w:r>
      <w:r>
        <w:rPr>
          <w:lang w:val="en-US"/>
        </w:rPr>
        <w:t>NSCE_NSInfoDelivery</w:t>
      </w:r>
      <w:r>
        <w:t>.yaml#/components/schemas/NSInfoSet'</w:t>
      </w:r>
    </w:p>
    <w:p w14:paraId="304103C7" w14:textId="77777777" w:rsidR="00276254" w:rsidRDefault="00276254" w:rsidP="00276254">
      <w:pPr>
        <w:pStyle w:val="PL"/>
        <w:rPr>
          <w:lang w:val="en-US" w:eastAsia="es-ES"/>
        </w:rPr>
      </w:pPr>
      <w:r>
        <w:rPr>
          <w:lang w:val="en-US" w:eastAsia="es-ES"/>
        </w:rPr>
        <w:t xml:space="preserve">      required:</w:t>
      </w:r>
    </w:p>
    <w:p w14:paraId="493AC71A" w14:textId="77777777" w:rsidR="00276254" w:rsidRDefault="00276254" w:rsidP="00276254">
      <w:pPr>
        <w:pStyle w:val="PL"/>
        <w:rPr>
          <w:lang w:eastAsia="en-US"/>
        </w:rPr>
      </w:pPr>
      <w:r>
        <w:rPr>
          <w:lang w:val="en-US" w:eastAsia="es-ES"/>
        </w:rPr>
        <w:t xml:space="preserve">        - </w:t>
      </w:r>
      <w:r>
        <w:t>netSliceId</w:t>
      </w:r>
    </w:p>
    <w:p w14:paraId="6EF51A2B" w14:textId="77777777" w:rsidR="00276254" w:rsidRDefault="00276254" w:rsidP="00276254">
      <w:pPr>
        <w:pStyle w:val="PL"/>
      </w:pPr>
      <w:r>
        <w:rPr>
          <w:lang w:val="en-US" w:eastAsia="es-ES"/>
        </w:rPr>
        <w:t xml:space="preserve">        - </w:t>
      </w:r>
      <w:r>
        <w:t>sliceLCMActions</w:t>
      </w:r>
    </w:p>
    <w:p w14:paraId="4BF9C8C6" w14:textId="77777777" w:rsidR="00276254" w:rsidRDefault="00276254" w:rsidP="00276254">
      <w:pPr>
        <w:pStyle w:val="PL"/>
        <w:rPr>
          <w:rFonts w:eastAsiaTheme="minorEastAsia"/>
          <w:lang w:eastAsia="zh-CN"/>
        </w:rPr>
      </w:pPr>
    </w:p>
    <w:p w14:paraId="48983629" w14:textId="77777777" w:rsidR="00276254" w:rsidRDefault="00276254" w:rsidP="00276254">
      <w:pPr>
        <w:pStyle w:val="PL"/>
        <w:rPr>
          <w:rFonts w:eastAsia="宋体"/>
          <w:lang w:eastAsia="en-US"/>
        </w:rPr>
      </w:pPr>
      <w:r>
        <w:t xml:space="preserve">    </w:t>
      </w:r>
      <w:r>
        <w:rPr>
          <w:lang w:val="en-US"/>
        </w:rPr>
        <w:t>CollectInfo</w:t>
      </w:r>
      <w:r>
        <w:t>:</w:t>
      </w:r>
    </w:p>
    <w:p w14:paraId="1262A1C2" w14:textId="77777777" w:rsidR="00276254" w:rsidRDefault="00276254" w:rsidP="00276254">
      <w:pPr>
        <w:pStyle w:val="PL"/>
      </w:pPr>
      <w:r>
        <w:t xml:space="preserve">      description: Represents t</w:t>
      </w:r>
      <w:r>
        <w:rPr>
          <w:lang w:eastAsia="zh-CN"/>
        </w:rPr>
        <w:t>he information collected from the interested network slice.</w:t>
      </w:r>
    </w:p>
    <w:p w14:paraId="6CE4414D" w14:textId="77777777" w:rsidR="00276254" w:rsidRDefault="00276254" w:rsidP="00276254">
      <w:pPr>
        <w:pStyle w:val="PL"/>
      </w:pPr>
      <w:r>
        <w:t xml:space="preserve">      type: object</w:t>
      </w:r>
    </w:p>
    <w:p w14:paraId="0BAA1F29" w14:textId="77777777" w:rsidR="00276254" w:rsidRDefault="00276254" w:rsidP="00276254">
      <w:pPr>
        <w:pStyle w:val="PL"/>
        <w:rPr>
          <w:lang w:val="en-US" w:eastAsia="zh-CN"/>
        </w:rPr>
      </w:pPr>
      <w:r>
        <w:t xml:space="preserve">      properties:</w:t>
      </w:r>
    </w:p>
    <w:p w14:paraId="187A28DC" w14:textId="77777777" w:rsidR="00276254" w:rsidRDefault="00276254" w:rsidP="00276254">
      <w:pPr>
        <w:pStyle w:val="PL"/>
        <w:rPr>
          <w:lang w:eastAsia="en-US"/>
        </w:rPr>
      </w:pPr>
      <w:r>
        <w:t xml:space="preserve">        netSliceId:</w:t>
      </w:r>
    </w:p>
    <w:p w14:paraId="217E45E8" w14:textId="77777777" w:rsidR="00276254" w:rsidRDefault="00276254" w:rsidP="00276254">
      <w:pPr>
        <w:pStyle w:val="PL"/>
      </w:pPr>
      <w:r>
        <w:t xml:space="preserve">          $ref: 'TS29435_NSCE_PolicyManagement.yaml#/components/schemas/NetSliceId'</w:t>
      </w:r>
    </w:p>
    <w:p w14:paraId="044CA1C9"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E760F5" w14:textId="77777777" w:rsidR="00276254" w:rsidRDefault="00276254" w:rsidP="00276254">
      <w:pPr>
        <w:pStyle w:val="PL"/>
        <w:rPr>
          <w:lang w:val="en-US" w:eastAsia="es-ES"/>
        </w:rPr>
      </w:pPr>
      <w:r>
        <w:rPr>
          <w:lang w:val="en-US" w:eastAsia="es-ES"/>
        </w:rPr>
        <w:t xml:space="preserve">          type: array</w:t>
      </w:r>
    </w:p>
    <w:p w14:paraId="697F4EAC" w14:textId="77777777" w:rsidR="00276254" w:rsidRDefault="00276254" w:rsidP="00276254">
      <w:pPr>
        <w:pStyle w:val="PL"/>
        <w:rPr>
          <w:lang w:val="en-US" w:eastAsia="es-ES"/>
        </w:rPr>
      </w:pPr>
      <w:r>
        <w:rPr>
          <w:lang w:val="en-US" w:eastAsia="es-ES"/>
        </w:rPr>
        <w:t xml:space="preserve">          items:</w:t>
      </w:r>
    </w:p>
    <w:p w14:paraId="53FA1B1D" w14:textId="77777777" w:rsidR="00276254" w:rsidRDefault="00276254" w:rsidP="00276254">
      <w:pPr>
        <w:pStyle w:val="PL"/>
        <w:rPr>
          <w:lang w:eastAsia="en-US"/>
        </w:rPr>
      </w:pPr>
      <w:r>
        <w:t xml:space="preserve">            $ref: '#/components/schemas/</w:t>
      </w:r>
      <w:r>
        <w:rPr>
          <w:lang w:val="en-US" w:eastAsia="zh-CN"/>
        </w:rPr>
        <w:t>QoEMetric</w:t>
      </w:r>
      <w:r>
        <w:t>'</w:t>
      </w:r>
    </w:p>
    <w:p w14:paraId="3CEF0053" w14:textId="77777777" w:rsidR="00276254" w:rsidRDefault="00276254" w:rsidP="00276254">
      <w:pPr>
        <w:pStyle w:val="PL"/>
        <w:rPr>
          <w:rFonts w:eastAsia="等线"/>
        </w:rPr>
      </w:pPr>
      <w:r>
        <w:rPr>
          <w:rFonts w:eastAsia="等线"/>
        </w:rPr>
        <w:t xml:space="preserve">          minItems: 1</w:t>
      </w:r>
    </w:p>
    <w:p w14:paraId="37EC535C" w14:textId="77777777" w:rsidR="00276254" w:rsidRDefault="00276254" w:rsidP="00276254">
      <w:pPr>
        <w:pStyle w:val="PL"/>
        <w:rPr>
          <w:rFonts w:eastAsia="宋体"/>
        </w:rPr>
      </w:pPr>
      <w:r>
        <w:t xml:space="preserve">        repPeriod:</w:t>
      </w:r>
    </w:p>
    <w:p w14:paraId="0046B6C9" w14:textId="77777777" w:rsidR="00276254" w:rsidRDefault="00276254" w:rsidP="00276254">
      <w:pPr>
        <w:pStyle w:val="PL"/>
      </w:pPr>
      <w:r>
        <w:t xml:space="preserve">          $ref: 'TS29122_CommonData.yaml#/components/schemas/</w:t>
      </w:r>
      <w:r>
        <w:rPr>
          <w:lang w:eastAsia="zh-CN"/>
        </w:rPr>
        <w:t>DurationSec</w:t>
      </w:r>
      <w:r>
        <w:t>'</w:t>
      </w:r>
    </w:p>
    <w:p w14:paraId="33DEDFA3" w14:textId="77777777" w:rsidR="00276254" w:rsidRDefault="00276254" w:rsidP="00276254">
      <w:pPr>
        <w:pStyle w:val="PL"/>
      </w:pPr>
      <w:r>
        <w:t xml:space="preserve">        immRepFlag:</w:t>
      </w:r>
    </w:p>
    <w:p w14:paraId="083646E9" w14:textId="77777777" w:rsidR="00276254" w:rsidRDefault="00276254" w:rsidP="00276254">
      <w:pPr>
        <w:pStyle w:val="PL"/>
      </w:pPr>
      <w:r>
        <w:t xml:space="preserve">          type: boolean</w:t>
      </w:r>
    </w:p>
    <w:p w14:paraId="254B2094" w14:textId="77777777" w:rsidR="00276254" w:rsidRDefault="00276254" w:rsidP="00276254">
      <w:pPr>
        <w:pStyle w:val="PL"/>
        <w:rPr>
          <w:lang w:eastAsia="zh-CN"/>
        </w:rPr>
      </w:pPr>
      <w:r>
        <w:t xml:space="preserve">          description: </w:t>
      </w:r>
      <w:r>
        <w:rPr>
          <w:lang w:eastAsia="zh-CN"/>
        </w:rPr>
        <w:t>&gt;</w:t>
      </w:r>
    </w:p>
    <w:p w14:paraId="4E2D8FA1" w14:textId="77777777" w:rsidR="00276254" w:rsidRDefault="00276254" w:rsidP="00276254">
      <w:pPr>
        <w:pStyle w:val="PL"/>
        <w:rPr>
          <w:lang w:eastAsia="zh-CN"/>
        </w:rPr>
      </w:pPr>
      <w:r>
        <w:t xml:space="preserve">            Contains </w:t>
      </w:r>
      <w:r>
        <w:rPr>
          <w:rFonts w:cs="Arial"/>
          <w:szCs w:val="18"/>
        </w:rPr>
        <w:t>the immediate reporting indication</w:t>
      </w:r>
      <w:r>
        <w:t>.</w:t>
      </w:r>
    </w:p>
    <w:p w14:paraId="44EBE05D" w14:textId="77777777" w:rsidR="00276254" w:rsidRDefault="00276254" w:rsidP="00276254">
      <w:pPr>
        <w:pStyle w:val="PL"/>
        <w:rPr>
          <w:lang w:eastAsia="en-US"/>
        </w:rPr>
      </w:pPr>
      <w:r>
        <w:rPr>
          <w:lang w:val="en-US"/>
        </w:rPr>
        <w:t xml:space="preserve">            true means that </w:t>
      </w:r>
      <w:r>
        <w:rPr>
          <w:rFonts w:cs="Arial"/>
          <w:szCs w:val="18"/>
        </w:rPr>
        <w:t>immediate reporting is requested.</w:t>
      </w:r>
    </w:p>
    <w:p w14:paraId="280B3790" w14:textId="77777777" w:rsidR="00276254" w:rsidRDefault="00276254" w:rsidP="00276254">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515F58BE" w14:textId="77777777" w:rsidR="00276254" w:rsidRDefault="00276254" w:rsidP="00276254">
      <w:pPr>
        <w:pStyle w:val="PL"/>
        <w:rPr>
          <w:lang w:val="en-US"/>
        </w:rPr>
      </w:pPr>
      <w:r>
        <w:rPr>
          <w:lang w:val="en-US"/>
        </w:rPr>
        <w:t xml:space="preserve">            </w:t>
      </w:r>
      <w:r>
        <w:rPr>
          <w:rFonts w:cs="Arial"/>
          <w:szCs w:val="18"/>
        </w:rPr>
        <w:t>The default value is false if this attribute is omitted</w:t>
      </w:r>
      <w:r>
        <w:rPr>
          <w:lang w:val="en-US"/>
        </w:rPr>
        <w:t>.</w:t>
      </w:r>
    </w:p>
    <w:p w14:paraId="51DC4B29" w14:textId="77777777" w:rsidR="00276254" w:rsidRDefault="00276254" w:rsidP="00276254">
      <w:pPr>
        <w:pStyle w:val="PL"/>
        <w:rPr>
          <w:lang w:val="en-US" w:eastAsia="es-ES"/>
        </w:rPr>
      </w:pPr>
      <w:r>
        <w:rPr>
          <w:lang w:val="en-US" w:eastAsia="es-ES"/>
        </w:rPr>
        <w:t xml:space="preserve">      required:</w:t>
      </w:r>
    </w:p>
    <w:p w14:paraId="0B3C5171" w14:textId="77777777" w:rsidR="00276254" w:rsidRDefault="00276254" w:rsidP="00276254">
      <w:pPr>
        <w:pStyle w:val="PL"/>
        <w:rPr>
          <w:lang w:eastAsia="en-US"/>
        </w:rPr>
      </w:pPr>
      <w:r>
        <w:rPr>
          <w:lang w:val="en-US" w:eastAsia="es-ES"/>
        </w:rPr>
        <w:t xml:space="preserve">        - </w:t>
      </w:r>
      <w:r>
        <w:t>netSliceId</w:t>
      </w:r>
    </w:p>
    <w:p w14:paraId="240D24F5" w14:textId="77777777" w:rsidR="00276254" w:rsidRDefault="00276254" w:rsidP="00276254">
      <w:pPr>
        <w:pStyle w:val="PL"/>
        <w:rPr>
          <w:rFonts w:eastAsiaTheme="minorEastAsia"/>
          <w:lang w:eastAsia="zh-CN"/>
        </w:rPr>
      </w:pPr>
    </w:p>
    <w:p w14:paraId="274F9ABB" w14:textId="77777777" w:rsidR="00276254" w:rsidRDefault="00276254" w:rsidP="00276254">
      <w:pPr>
        <w:pStyle w:val="PL"/>
        <w:rPr>
          <w:rFonts w:eastAsia="宋体"/>
          <w:lang w:eastAsia="en-US"/>
        </w:rPr>
      </w:pPr>
      <w:r>
        <w:t xml:space="preserve">    TriggerCond:</w:t>
      </w:r>
    </w:p>
    <w:p w14:paraId="33EFB59A" w14:textId="77777777" w:rsidR="00276254" w:rsidRDefault="00276254" w:rsidP="00276254">
      <w:pPr>
        <w:pStyle w:val="PL"/>
      </w:pPr>
      <w:r>
        <w:t xml:space="preserve">      description: &gt;</w:t>
      </w:r>
    </w:p>
    <w:p w14:paraId="0E169B3B" w14:textId="77777777" w:rsidR="00276254" w:rsidRDefault="00276254" w:rsidP="00276254">
      <w:pPr>
        <w:pStyle w:val="PL"/>
        <w:rPr>
          <w:rFonts w:cs="Arial"/>
          <w:szCs w:val="18"/>
        </w:rPr>
      </w:pPr>
      <w:r>
        <w:t xml:space="preserve">        Represents the updated </w:t>
      </w:r>
      <w:r>
        <w:rPr>
          <w:rFonts w:cs="Arial"/>
          <w:szCs w:val="18"/>
        </w:rPr>
        <w:t>monitored parameters and the corresponding thresholds</w:t>
      </w:r>
    </w:p>
    <w:p w14:paraId="144DE873" w14:textId="77777777" w:rsidR="00276254" w:rsidRDefault="00276254" w:rsidP="00276254">
      <w:pPr>
        <w:pStyle w:val="PL"/>
      </w:pPr>
      <w:r>
        <w:t xml:space="preserve">       </w:t>
      </w:r>
      <w:r>
        <w:rPr>
          <w:rFonts w:cs="Arial"/>
          <w:szCs w:val="18"/>
        </w:rPr>
        <w:t xml:space="preserve"> which could trigger the AppLayer-NS-LCM</w:t>
      </w:r>
      <w:r>
        <w:rPr>
          <w:lang w:eastAsia="zh-CN"/>
        </w:rPr>
        <w:t>.</w:t>
      </w:r>
    </w:p>
    <w:p w14:paraId="0BDB383B" w14:textId="77777777" w:rsidR="00276254" w:rsidRDefault="00276254" w:rsidP="00276254">
      <w:pPr>
        <w:pStyle w:val="PL"/>
      </w:pPr>
      <w:r>
        <w:t xml:space="preserve">      type: object</w:t>
      </w:r>
    </w:p>
    <w:p w14:paraId="7408E89A" w14:textId="77777777" w:rsidR="00276254" w:rsidRDefault="00276254" w:rsidP="00276254">
      <w:pPr>
        <w:pStyle w:val="PL"/>
        <w:rPr>
          <w:lang w:val="en-US" w:eastAsia="zh-CN"/>
        </w:rPr>
      </w:pPr>
      <w:r>
        <w:t xml:space="preserve">      properties:</w:t>
      </w:r>
    </w:p>
    <w:p w14:paraId="14D04C7E" w14:textId="77777777" w:rsidR="00276254" w:rsidRDefault="00276254" w:rsidP="00276254">
      <w:pPr>
        <w:pStyle w:val="PL"/>
        <w:rPr>
          <w:lang w:eastAsia="en-US"/>
        </w:rPr>
      </w:pPr>
      <w:r>
        <w:t xml:space="preserve">        </w:t>
      </w:r>
      <w:r>
        <w:rPr>
          <w:lang w:val="en-US" w:eastAsia="zh-CN"/>
        </w:rPr>
        <w:t>triggerType</w:t>
      </w:r>
      <w:r>
        <w:t>:</w:t>
      </w:r>
    </w:p>
    <w:p w14:paraId="16132AA9" w14:textId="77777777" w:rsidR="00276254" w:rsidRDefault="00276254" w:rsidP="00276254">
      <w:pPr>
        <w:pStyle w:val="PL"/>
      </w:pPr>
      <w:r>
        <w:t xml:space="preserve">          $ref: '#/components/schemas/</w:t>
      </w:r>
      <w:r>
        <w:rPr>
          <w:lang w:val="en-US" w:eastAsia="zh-CN"/>
        </w:rPr>
        <w:t>TriggerType</w:t>
      </w:r>
      <w:r>
        <w:t>'</w:t>
      </w:r>
    </w:p>
    <w:p w14:paraId="7858414D" w14:textId="77777777" w:rsidR="00276254" w:rsidRDefault="00276254" w:rsidP="00276254">
      <w:pPr>
        <w:pStyle w:val="PL"/>
      </w:pPr>
      <w:r>
        <w:t xml:space="preserve">        netSliceId:</w:t>
      </w:r>
    </w:p>
    <w:p w14:paraId="6CCE11BE" w14:textId="77777777" w:rsidR="00276254" w:rsidRDefault="00276254" w:rsidP="00276254">
      <w:pPr>
        <w:pStyle w:val="PL"/>
      </w:pPr>
      <w:r>
        <w:t xml:space="preserve">          $ref: 'TS29435_NSCE_PolicyManagement.yaml#/components/schemas/NetSliceId'</w:t>
      </w:r>
    </w:p>
    <w:p w14:paraId="388BA015" w14:textId="77777777" w:rsidR="00276254" w:rsidRDefault="00276254" w:rsidP="00276254">
      <w:pPr>
        <w:pStyle w:val="PL"/>
      </w:pPr>
      <w:r>
        <w:t xml:space="preserve">        loadLevelThreshold:</w:t>
      </w:r>
    </w:p>
    <w:p w14:paraId="5F891B6C" w14:textId="77777777" w:rsidR="00276254" w:rsidRDefault="00276254" w:rsidP="00276254">
      <w:pPr>
        <w:pStyle w:val="PL"/>
      </w:pPr>
      <w:r>
        <w:t xml:space="preserve">          type: integer</w:t>
      </w:r>
    </w:p>
    <w:p w14:paraId="29EDD740" w14:textId="77777777" w:rsidR="00276254" w:rsidRDefault="00276254" w:rsidP="00276254">
      <w:pPr>
        <w:pStyle w:val="PL"/>
        <w:rPr>
          <w:lang w:val="en-US"/>
        </w:rPr>
      </w:pPr>
      <w:r>
        <w:t xml:space="preserve">          </w:t>
      </w:r>
      <w:r>
        <w:rPr>
          <w:lang w:val="en-US"/>
        </w:rPr>
        <w:t>minimum: 0</w:t>
      </w:r>
    </w:p>
    <w:p w14:paraId="24678400" w14:textId="77777777" w:rsidR="00276254" w:rsidRDefault="00276254" w:rsidP="00276254">
      <w:pPr>
        <w:pStyle w:val="PL"/>
        <w:rPr>
          <w:lang w:val="en-US"/>
        </w:rPr>
      </w:pPr>
      <w:r>
        <w:t xml:space="preserve">          </w:t>
      </w:r>
      <w:r>
        <w:rPr>
          <w:lang w:val="en-US"/>
        </w:rPr>
        <w:t>maximum: 100</w:t>
      </w:r>
    </w:p>
    <w:p w14:paraId="323FADFF" w14:textId="77777777" w:rsidR="00276254" w:rsidRDefault="00276254" w:rsidP="00276254">
      <w:pPr>
        <w:pStyle w:val="PL"/>
      </w:pPr>
      <w:r>
        <w:t xml:space="preserve">        perfThreshold:</w:t>
      </w:r>
    </w:p>
    <w:p w14:paraId="5002D9BD" w14:textId="77777777" w:rsidR="00276254" w:rsidRDefault="00276254" w:rsidP="00276254">
      <w:pPr>
        <w:pStyle w:val="PL"/>
      </w:pPr>
      <w:r>
        <w:t xml:space="preserve">          type: integer</w:t>
      </w:r>
    </w:p>
    <w:p w14:paraId="18681A27" w14:textId="77777777" w:rsidR="00276254" w:rsidRDefault="00276254" w:rsidP="00276254">
      <w:pPr>
        <w:pStyle w:val="PL"/>
        <w:rPr>
          <w:lang w:val="en-US"/>
        </w:rPr>
      </w:pPr>
      <w:r>
        <w:t xml:space="preserve">          </w:t>
      </w:r>
      <w:r>
        <w:rPr>
          <w:lang w:val="en-US"/>
        </w:rPr>
        <w:t>minimum: 0</w:t>
      </w:r>
    </w:p>
    <w:p w14:paraId="6CC0129F" w14:textId="77777777" w:rsidR="00276254" w:rsidRDefault="00276254" w:rsidP="00276254">
      <w:pPr>
        <w:pStyle w:val="PL"/>
        <w:rPr>
          <w:lang w:val="en-US"/>
        </w:rPr>
      </w:pPr>
      <w:r>
        <w:t xml:space="preserve">          </w:t>
      </w:r>
      <w:r>
        <w:rPr>
          <w:lang w:val="en-US"/>
        </w:rPr>
        <w:t>maximum: 100</w:t>
      </w:r>
    </w:p>
    <w:p w14:paraId="1F975068"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F455F7" w14:textId="77777777" w:rsidR="00276254" w:rsidRDefault="00276254" w:rsidP="00276254">
      <w:pPr>
        <w:pStyle w:val="PL"/>
        <w:rPr>
          <w:lang w:val="en-US" w:eastAsia="es-ES"/>
        </w:rPr>
      </w:pPr>
      <w:r>
        <w:rPr>
          <w:lang w:val="en-US" w:eastAsia="es-ES"/>
        </w:rPr>
        <w:t xml:space="preserve">          type: array</w:t>
      </w:r>
    </w:p>
    <w:p w14:paraId="5A929056" w14:textId="77777777" w:rsidR="00276254" w:rsidRDefault="00276254" w:rsidP="00276254">
      <w:pPr>
        <w:pStyle w:val="PL"/>
        <w:rPr>
          <w:lang w:val="en-US" w:eastAsia="es-ES"/>
        </w:rPr>
      </w:pPr>
      <w:r>
        <w:rPr>
          <w:lang w:val="en-US" w:eastAsia="es-ES"/>
        </w:rPr>
        <w:t xml:space="preserve">          items:</w:t>
      </w:r>
    </w:p>
    <w:p w14:paraId="43B82881" w14:textId="77777777" w:rsidR="00276254" w:rsidRDefault="00276254" w:rsidP="00276254">
      <w:pPr>
        <w:pStyle w:val="PL"/>
        <w:rPr>
          <w:lang w:eastAsia="en-US"/>
        </w:rPr>
      </w:pPr>
      <w:r>
        <w:t xml:space="preserve">            $ref: '#/components/schemas/</w:t>
      </w:r>
      <w:r>
        <w:rPr>
          <w:lang w:val="en-US" w:eastAsia="zh-CN"/>
        </w:rPr>
        <w:t>QoEMetric</w:t>
      </w:r>
      <w:r>
        <w:t>'</w:t>
      </w:r>
    </w:p>
    <w:p w14:paraId="0AF6C0F9" w14:textId="77777777" w:rsidR="00276254" w:rsidRDefault="00276254" w:rsidP="00276254">
      <w:pPr>
        <w:pStyle w:val="PL"/>
        <w:rPr>
          <w:rFonts w:eastAsia="等线"/>
        </w:rPr>
      </w:pPr>
      <w:r>
        <w:rPr>
          <w:rFonts w:eastAsia="等线"/>
        </w:rPr>
        <w:t xml:space="preserve">          minItems: 1</w:t>
      </w:r>
    </w:p>
    <w:p w14:paraId="3755B758" w14:textId="77777777" w:rsidR="00276254" w:rsidRDefault="00276254" w:rsidP="00276254">
      <w:pPr>
        <w:pStyle w:val="PL"/>
        <w:rPr>
          <w:rFonts w:eastAsia="宋体"/>
          <w:lang w:val="en-US" w:eastAsia="es-ES"/>
        </w:rPr>
      </w:pPr>
      <w:r>
        <w:rPr>
          <w:lang w:val="en-US" w:eastAsia="es-ES"/>
        </w:rPr>
        <w:t xml:space="preserve">      required:</w:t>
      </w:r>
    </w:p>
    <w:p w14:paraId="6E678F38" w14:textId="77777777" w:rsidR="00276254" w:rsidRDefault="00276254" w:rsidP="00276254">
      <w:pPr>
        <w:pStyle w:val="PL"/>
        <w:rPr>
          <w:lang w:eastAsia="en-US"/>
        </w:rPr>
      </w:pPr>
      <w:r>
        <w:rPr>
          <w:lang w:val="en-US" w:eastAsia="es-ES"/>
        </w:rPr>
        <w:t xml:space="preserve">        - </w:t>
      </w:r>
      <w:r>
        <w:rPr>
          <w:lang w:val="en-US" w:eastAsia="zh-CN"/>
        </w:rPr>
        <w:t>triggerType</w:t>
      </w:r>
    </w:p>
    <w:p w14:paraId="15EE58E6" w14:textId="77777777" w:rsidR="00276254" w:rsidRDefault="00276254" w:rsidP="00276254">
      <w:pPr>
        <w:pStyle w:val="PL"/>
        <w:rPr>
          <w:rFonts w:eastAsiaTheme="minorEastAsia"/>
          <w:lang w:eastAsia="zh-CN"/>
        </w:rPr>
      </w:pPr>
    </w:p>
    <w:p w14:paraId="73D52547" w14:textId="77777777" w:rsidR="00276254" w:rsidRDefault="00276254" w:rsidP="00276254">
      <w:pPr>
        <w:pStyle w:val="PL"/>
        <w:rPr>
          <w:rFonts w:eastAsia="宋体"/>
          <w:lang w:eastAsia="en-US"/>
        </w:rPr>
      </w:pPr>
      <w:r>
        <w:t xml:space="preserve">    </w:t>
      </w:r>
      <w:r>
        <w:rPr>
          <w:lang w:val="en-US"/>
        </w:rPr>
        <w:t>QoEMetric</w:t>
      </w:r>
      <w:r>
        <w:t>:</w:t>
      </w:r>
    </w:p>
    <w:p w14:paraId="5303F7B3" w14:textId="77777777" w:rsidR="00276254" w:rsidRDefault="00276254" w:rsidP="00276254">
      <w:pPr>
        <w:pStyle w:val="PL"/>
      </w:pPr>
      <w:r>
        <w:t xml:space="preserve">      description: &gt;</w:t>
      </w:r>
    </w:p>
    <w:p w14:paraId="5A425EE0" w14:textId="77777777" w:rsidR="00276254" w:rsidRDefault="00276254" w:rsidP="00276254">
      <w:pPr>
        <w:pStyle w:val="PL"/>
      </w:pPr>
      <w:r>
        <w:t xml:space="preserve">        Represents the QoE metric type and the corresponding QoE threshold.</w:t>
      </w:r>
    </w:p>
    <w:p w14:paraId="3F3E90D7" w14:textId="77777777" w:rsidR="00276254" w:rsidRDefault="00276254" w:rsidP="00276254">
      <w:pPr>
        <w:pStyle w:val="PL"/>
      </w:pPr>
      <w:r>
        <w:t xml:space="preserve">      type: object</w:t>
      </w:r>
    </w:p>
    <w:p w14:paraId="5E475D4C" w14:textId="77777777" w:rsidR="00276254" w:rsidRDefault="00276254" w:rsidP="00276254">
      <w:pPr>
        <w:pStyle w:val="PL"/>
        <w:rPr>
          <w:lang w:val="en-US" w:eastAsia="zh-CN"/>
        </w:rPr>
      </w:pPr>
      <w:r>
        <w:t xml:space="preserve">      properties:</w:t>
      </w:r>
    </w:p>
    <w:p w14:paraId="72D31A9A" w14:textId="77777777" w:rsidR="00276254" w:rsidRDefault="00276254" w:rsidP="00276254">
      <w:pPr>
        <w:pStyle w:val="PL"/>
        <w:rPr>
          <w:lang w:eastAsia="en-US"/>
        </w:rPr>
      </w:pPr>
      <w:r>
        <w:t xml:space="preserve">        </w:t>
      </w:r>
      <w:r>
        <w:rPr>
          <w:lang w:val="en-US" w:eastAsia="zh-CN"/>
        </w:rPr>
        <w:t>qoeType</w:t>
      </w:r>
      <w:r>
        <w:t>:</w:t>
      </w:r>
    </w:p>
    <w:p w14:paraId="27B078AA" w14:textId="77777777" w:rsidR="00276254" w:rsidRDefault="00276254" w:rsidP="00276254">
      <w:pPr>
        <w:pStyle w:val="PL"/>
      </w:pPr>
      <w:r>
        <w:t xml:space="preserve">          $ref: '#/components/schemas/</w:t>
      </w:r>
      <w:r>
        <w:rPr>
          <w:lang w:val="en-US" w:eastAsia="zh-CN"/>
        </w:rPr>
        <w:t>QoEType'</w:t>
      </w:r>
    </w:p>
    <w:p w14:paraId="3811C8D5" w14:textId="77777777" w:rsidR="00276254" w:rsidRDefault="00276254" w:rsidP="00276254">
      <w:pPr>
        <w:pStyle w:val="PL"/>
      </w:pPr>
      <w:r>
        <w:t xml:space="preserve">        latency:</w:t>
      </w:r>
    </w:p>
    <w:p w14:paraId="1D525A43" w14:textId="77777777" w:rsidR="00276254" w:rsidRDefault="00276254" w:rsidP="00276254">
      <w:pPr>
        <w:pStyle w:val="PL"/>
      </w:pPr>
      <w:r>
        <w:t xml:space="preserve">          $ref: 'TS29571_CommonData.yaml#/components/schemas/Float'</w:t>
      </w:r>
    </w:p>
    <w:p w14:paraId="7B5D8FBB" w14:textId="77777777" w:rsidR="00276254" w:rsidRDefault="00276254" w:rsidP="00276254">
      <w:pPr>
        <w:pStyle w:val="PL"/>
      </w:pPr>
      <w:r>
        <w:t xml:space="preserve">        throughput:</w:t>
      </w:r>
    </w:p>
    <w:p w14:paraId="4F5FFF81" w14:textId="77777777" w:rsidR="00276254" w:rsidRDefault="00276254" w:rsidP="00276254">
      <w:pPr>
        <w:pStyle w:val="PL"/>
      </w:pPr>
      <w:r>
        <w:t xml:space="preserve">          $ref: 'TS29571_CommonData.yaml#/components/schemas/BitRate'</w:t>
      </w:r>
    </w:p>
    <w:p w14:paraId="30D9DA65" w14:textId="77777777" w:rsidR="00276254" w:rsidRDefault="00276254" w:rsidP="00276254">
      <w:pPr>
        <w:pStyle w:val="PL"/>
      </w:pPr>
      <w:r>
        <w:t xml:space="preserve">        jitter:</w:t>
      </w:r>
    </w:p>
    <w:p w14:paraId="309C2910" w14:textId="77777777" w:rsidR="00276254" w:rsidRDefault="00276254" w:rsidP="00276254">
      <w:pPr>
        <w:pStyle w:val="PL"/>
      </w:pPr>
      <w:r>
        <w:t xml:space="preserve">          $ref: 'TS29571_CommonData.yaml#/components/schemas/Uint32'</w:t>
      </w:r>
    </w:p>
    <w:p w14:paraId="71E01284" w14:textId="77777777" w:rsidR="00276254" w:rsidRDefault="00276254" w:rsidP="00276254">
      <w:pPr>
        <w:pStyle w:val="PL"/>
        <w:rPr>
          <w:lang w:eastAsia="zh-CN"/>
        </w:rPr>
      </w:pPr>
      <w:r>
        <w:rPr>
          <w:lang w:eastAsia="zh-CN"/>
        </w:rPr>
        <w:t xml:space="preserve">        avgPacketLossRate:</w:t>
      </w:r>
    </w:p>
    <w:p w14:paraId="3C334BA3" w14:textId="77777777" w:rsidR="00276254" w:rsidRDefault="00276254" w:rsidP="00276254">
      <w:pPr>
        <w:pStyle w:val="PL"/>
        <w:rPr>
          <w:lang w:eastAsia="zh-CN"/>
        </w:rPr>
      </w:pPr>
      <w:r>
        <w:rPr>
          <w:lang w:eastAsia="zh-CN"/>
        </w:rPr>
        <w:t xml:space="preserve">          $ref: 'TS29571_CommonData.yaml#/components/schemas/PacketLossRate'</w:t>
      </w:r>
    </w:p>
    <w:p w14:paraId="16E98575" w14:textId="77777777" w:rsidR="00276254" w:rsidRDefault="00276254" w:rsidP="00276254">
      <w:pPr>
        <w:pStyle w:val="PL"/>
        <w:rPr>
          <w:lang w:eastAsia="zh-CN"/>
        </w:rPr>
      </w:pPr>
      <w:r>
        <w:rPr>
          <w:lang w:eastAsia="zh-CN"/>
        </w:rPr>
        <w:t xml:space="preserve">        maxPacketLossRate:</w:t>
      </w:r>
    </w:p>
    <w:p w14:paraId="17B199CC" w14:textId="77777777" w:rsidR="00276254" w:rsidRDefault="00276254" w:rsidP="00276254">
      <w:pPr>
        <w:pStyle w:val="PL"/>
        <w:rPr>
          <w:lang w:eastAsia="zh-CN"/>
        </w:rPr>
      </w:pPr>
      <w:r>
        <w:rPr>
          <w:lang w:eastAsia="zh-CN"/>
        </w:rPr>
        <w:t xml:space="preserve">          $ref: 'TS29571_CommonData.yaml#/components/schemas/PacketLossRate'</w:t>
      </w:r>
    </w:p>
    <w:p w14:paraId="1365D4BE" w14:textId="77777777" w:rsidR="00276254" w:rsidRDefault="00276254" w:rsidP="00276254">
      <w:pPr>
        <w:pStyle w:val="PL"/>
        <w:rPr>
          <w:lang w:val="en-US" w:eastAsia="es-ES"/>
        </w:rPr>
      </w:pPr>
      <w:r>
        <w:rPr>
          <w:lang w:val="en-US" w:eastAsia="es-ES"/>
        </w:rPr>
        <w:t xml:space="preserve">      required:</w:t>
      </w:r>
    </w:p>
    <w:p w14:paraId="449F4840" w14:textId="77777777" w:rsidR="00276254" w:rsidRDefault="00276254" w:rsidP="00276254">
      <w:pPr>
        <w:pStyle w:val="PL"/>
        <w:rPr>
          <w:lang w:eastAsia="en-US"/>
        </w:rPr>
      </w:pPr>
      <w:r>
        <w:rPr>
          <w:lang w:val="en-US" w:eastAsia="es-ES"/>
        </w:rPr>
        <w:t xml:space="preserve">        - </w:t>
      </w:r>
      <w:r>
        <w:rPr>
          <w:lang w:val="en-US" w:eastAsia="zh-CN"/>
        </w:rPr>
        <w:t>qoeType</w:t>
      </w:r>
    </w:p>
    <w:p w14:paraId="2DA3A72D" w14:textId="77777777" w:rsidR="00276254" w:rsidRDefault="00276254" w:rsidP="00276254">
      <w:pPr>
        <w:pStyle w:val="PL"/>
        <w:rPr>
          <w:rFonts w:eastAsiaTheme="minorEastAsia"/>
          <w:lang w:eastAsia="zh-CN"/>
        </w:rPr>
      </w:pPr>
    </w:p>
    <w:p w14:paraId="7A5140B6" w14:textId="77777777" w:rsidR="00276254" w:rsidRDefault="00276254" w:rsidP="00276254">
      <w:pPr>
        <w:pStyle w:val="PL"/>
        <w:rPr>
          <w:rFonts w:eastAsia="宋体"/>
          <w:lang w:eastAsia="en-US"/>
        </w:rPr>
      </w:pPr>
      <w:r>
        <w:t xml:space="preserve">    QoEMetricsReportNotif:</w:t>
      </w:r>
    </w:p>
    <w:p w14:paraId="1A2C7E61" w14:textId="77777777" w:rsidR="00276254" w:rsidRDefault="00276254" w:rsidP="00276254">
      <w:pPr>
        <w:pStyle w:val="PL"/>
      </w:pPr>
      <w:r>
        <w:t xml:space="preserve">      description: &gt;</w:t>
      </w:r>
    </w:p>
    <w:p w14:paraId="37F9173F" w14:textId="77777777" w:rsidR="00276254" w:rsidRDefault="00276254" w:rsidP="00276254">
      <w:pPr>
        <w:pStyle w:val="PL"/>
      </w:pPr>
      <w:r>
        <w:t xml:space="preserve">        Represents the QoE metrics notification including the QoE Metrics Report.</w:t>
      </w:r>
    </w:p>
    <w:p w14:paraId="69FD94B7" w14:textId="77777777" w:rsidR="00276254" w:rsidRDefault="00276254" w:rsidP="00276254">
      <w:pPr>
        <w:pStyle w:val="PL"/>
      </w:pPr>
      <w:r>
        <w:t xml:space="preserve">      type: object</w:t>
      </w:r>
    </w:p>
    <w:p w14:paraId="403F1F99" w14:textId="77777777" w:rsidR="00276254" w:rsidRDefault="00276254" w:rsidP="00276254">
      <w:pPr>
        <w:pStyle w:val="PL"/>
        <w:rPr>
          <w:lang w:val="en-US" w:eastAsia="zh-CN"/>
        </w:rPr>
      </w:pPr>
      <w:r>
        <w:t xml:space="preserve">      properties:</w:t>
      </w:r>
    </w:p>
    <w:p w14:paraId="50AC18BB" w14:textId="77777777" w:rsidR="00276254" w:rsidRDefault="00276254" w:rsidP="00276254">
      <w:pPr>
        <w:pStyle w:val="PL"/>
        <w:rPr>
          <w:lang w:eastAsia="en-US"/>
        </w:rPr>
      </w:pPr>
      <w:r>
        <w:t xml:space="preserve">        </w:t>
      </w:r>
      <w:r>
        <w:rPr>
          <w:lang w:val="en-US"/>
        </w:rPr>
        <w:t>n</w:t>
      </w:r>
      <w:r>
        <w:t>otifCorrId:</w:t>
      </w:r>
    </w:p>
    <w:p w14:paraId="753DAA34" w14:textId="77777777" w:rsidR="00276254" w:rsidRDefault="00276254" w:rsidP="00276254">
      <w:pPr>
        <w:pStyle w:val="PL"/>
        <w:rPr>
          <w:lang w:eastAsia="zh-CN"/>
        </w:rPr>
      </w:pPr>
      <w:r>
        <w:t xml:space="preserve">          type: string</w:t>
      </w:r>
    </w:p>
    <w:p w14:paraId="59B778C9" w14:textId="77777777" w:rsidR="00276254" w:rsidRDefault="00276254" w:rsidP="00276254">
      <w:pPr>
        <w:pStyle w:val="PL"/>
        <w:rPr>
          <w:lang w:eastAsia="en-US"/>
        </w:rPr>
      </w:pPr>
      <w:r>
        <w:t xml:space="preserve">        qoEMetricsReport:</w:t>
      </w:r>
    </w:p>
    <w:p w14:paraId="6EA1A66F" w14:textId="77777777" w:rsidR="00276254" w:rsidRDefault="00276254" w:rsidP="00276254">
      <w:pPr>
        <w:pStyle w:val="PL"/>
      </w:pPr>
      <w:r>
        <w:t xml:space="preserve">          $ref: '#/components/schemas/QoEMetricsReport'</w:t>
      </w:r>
    </w:p>
    <w:p w14:paraId="4A7AF459" w14:textId="77777777" w:rsidR="00276254" w:rsidRDefault="00276254" w:rsidP="00276254">
      <w:pPr>
        <w:pStyle w:val="PL"/>
        <w:rPr>
          <w:lang w:val="en-US" w:eastAsia="es-ES"/>
        </w:rPr>
      </w:pPr>
      <w:r>
        <w:rPr>
          <w:lang w:val="en-US" w:eastAsia="es-ES"/>
        </w:rPr>
        <w:t xml:space="preserve">      required:</w:t>
      </w:r>
    </w:p>
    <w:p w14:paraId="69FCD644" w14:textId="77777777" w:rsidR="00276254" w:rsidRDefault="00276254" w:rsidP="00276254">
      <w:pPr>
        <w:pStyle w:val="PL"/>
        <w:rPr>
          <w:lang w:eastAsia="en-US"/>
        </w:rPr>
      </w:pPr>
      <w:r>
        <w:rPr>
          <w:lang w:val="en-US" w:eastAsia="es-ES"/>
        </w:rPr>
        <w:t xml:space="preserve">        - </w:t>
      </w:r>
      <w:r>
        <w:rPr>
          <w:lang w:val="en-US"/>
        </w:rPr>
        <w:t>n</w:t>
      </w:r>
      <w:r>
        <w:t>otifCorrId</w:t>
      </w:r>
    </w:p>
    <w:p w14:paraId="23B4EA0A" w14:textId="77777777" w:rsidR="00276254" w:rsidRDefault="00276254" w:rsidP="00276254">
      <w:pPr>
        <w:pStyle w:val="PL"/>
        <w:rPr>
          <w:rFonts w:eastAsiaTheme="minorEastAsia"/>
          <w:lang w:eastAsia="zh-CN"/>
        </w:rPr>
      </w:pPr>
      <w:r>
        <w:rPr>
          <w:lang w:val="en-US" w:eastAsia="es-ES"/>
        </w:rPr>
        <w:t xml:space="preserve">        - </w:t>
      </w:r>
      <w:r>
        <w:t>qoEMetricsReport</w:t>
      </w:r>
    </w:p>
    <w:p w14:paraId="6E83345B" w14:textId="77777777" w:rsidR="00276254" w:rsidRDefault="00276254" w:rsidP="00276254">
      <w:pPr>
        <w:pStyle w:val="PL"/>
        <w:rPr>
          <w:rFonts w:eastAsiaTheme="minorEastAsia"/>
          <w:lang w:eastAsia="zh-CN"/>
        </w:rPr>
      </w:pPr>
    </w:p>
    <w:p w14:paraId="3A7C8623" w14:textId="77777777" w:rsidR="00276254" w:rsidRDefault="00276254" w:rsidP="00276254">
      <w:pPr>
        <w:pStyle w:val="PL"/>
        <w:rPr>
          <w:rFonts w:eastAsia="宋体"/>
          <w:lang w:eastAsia="en-US"/>
        </w:rPr>
      </w:pPr>
    </w:p>
    <w:p w14:paraId="5632C8F3" w14:textId="77777777" w:rsidR="00276254" w:rsidRDefault="00276254" w:rsidP="00276254">
      <w:pPr>
        <w:pStyle w:val="PL"/>
        <w:rPr>
          <w:rFonts w:cs="Courier New"/>
          <w:szCs w:val="16"/>
        </w:rPr>
      </w:pPr>
      <w:r>
        <w:rPr>
          <w:rFonts w:cs="Courier New"/>
          <w:szCs w:val="16"/>
        </w:rPr>
        <w:t>#</w:t>
      </w:r>
    </w:p>
    <w:p w14:paraId="7554031E" w14:textId="77777777" w:rsidR="00276254" w:rsidRDefault="00276254" w:rsidP="00276254">
      <w:pPr>
        <w:pStyle w:val="PL"/>
      </w:pPr>
      <w:r>
        <w:t># ENUMERATIONS DATA TYPES</w:t>
      </w:r>
    </w:p>
    <w:p w14:paraId="330884DE" w14:textId="77777777" w:rsidR="00276254" w:rsidRDefault="00276254" w:rsidP="00276254">
      <w:pPr>
        <w:pStyle w:val="PL"/>
      </w:pPr>
      <w:r>
        <w:t>#</w:t>
      </w:r>
    </w:p>
    <w:p w14:paraId="68DE12EF" w14:textId="77777777" w:rsidR="00276254" w:rsidRDefault="00276254" w:rsidP="00276254">
      <w:pPr>
        <w:pStyle w:val="PL"/>
        <w:rPr>
          <w:lang w:val="en-US" w:eastAsia="zh-CN"/>
        </w:rPr>
      </w:pPr>
    </w:p>
    <w:p w14:paraId="2A89564F" w14:textId="77777777" w:rsidR="00276254" w:rsidRDefault="00276254" w:rsidP="00276254">
      <w:pPr>
        <w:pStyle w:val="PL"/>
        <w:rPr>
          <w:lang w:val="en-US" w:eastAsia="zh-CN"/>
        </w:rPr>
      </w:pPr>
      <w:r>
        <w:rPr>
          <w:lang w:eastAsia="zh-CN"/>
        </w:rPr>
        <w:t xml:space="preserve">    </w:t>
      </w:r>
      <w:r>
        <w:t>QoEType</w:t>
      </w:r>
      <w:r>
        <w:rPr>
          <w:lang w:eastAsia="zh-CN"/>
        </w:rPr>
        <w:t>:</w:t>
      </w:r>
    </w:p>
    <w:p w14:paraId="71C0D55C" w14:textId="77777777" w:rsidR="00276254" w:rsidRDefault="00276254" w:rsidP="00276254">
      <w:pPr>
        <w:pStyle w:val="PL"/>
        <w:rPr>
          <w:lang w:val="en-US" w:eastAsia="zh-CN"/>
        </w:rPr>
      </w:pPr>
      <w:r>
        <w:rPr>
          <w:lang w:val="en-US" w:eastAsia="zh-CN"/>
        </w:rPr>
        <w:t xml:space="preserve">      anyOf:</w:t>
      </w:r>
    </w:p>
    <w:p w14:paraId="0DC62143" w14:textId="77777777" w:rsidR="00276254" w:rsidRDefault="00276254" w:rsidP="00276254">
      <w:pPr>
        <w:pStyle w:val="PL"/>
        <w:rPr>
          <w:lang w:val="en-US" w:eastAsia="zh-CN"/>
        </w:rPr>
      </w:pPr>
      <w:r>
        <w:rPr>
          <w:lang w:val="en-US" w:eastAsia="zh-CN"/>
        </w:rPr>
        <w:t xml:space="preserve">      - type: string</w:t>
      </w:r>
    </w:p>
    <w:p w14:paraId="04F6BE1E" w14:textId="77777777" w:rsidR="00276254" w:rsidRDefault="00276254" w:rsidP="00276254">
      <w:pPr>
        <w:pStyle w:val="PL"/>
        <w:rPr>
          <w:lang w:val="en-US" w:eastAsia="zh-CN"/>
        </w:rPr>
      </w:pPr>
      <w:r>
        <w:rPr>
          <w:lang w:val="en-US" w:eastAsia="zh-CN"/>
        </w:rPr>
        <w:t xml:space="preserve">        enum:</w:t>
      </w:r>
    </w:p>
    <w:p w14:paraId="08E82FE9" w14:textId="77777777" w:rsidR="00276254" w:rsidRDefault="00276254" w:rsidP="00276254">
      <w:pPr>
        <w:pStyle w:val="PL"/>
        <w:rPr>
          <w:lang w:val="en-US" w:eastAsia="zh-CN"/>
        </w:rPr>
      </w:pPr>
      <w:r>
        <w:rPr>
          <w:lang w:val="en-US" w:eastAsia="zh-CN"/>
        </w:rPr>
        <w:t xml:space="preserve">          - </w:t>
      </w:r>
      <w:r>
        <w:rPr>
          <w:lang w:eastAsia="zh-CN"/>
        </w:rPr>
        <w:t>LATENCY</w:t>
      </w:r>
    </w:p>
    <w:p w14:paraId="4E82BB29" w14:textId="77777777" w:rsidR="00276254" w:rsidRDefault="00276254" w:rsidP="00276254">
      <w:pPr>
        <w:pStyle w:val="PL"/>
        <w:rPr>
          <w:lang w:val="en-US" w:eastAsia="zh-CN"/>
        </w:rPr>
      </w:pPr>
      <w:r>
        <w:rPr>
          <w:lang w:val="en-US" w:eastAsia="zh-CN"/>
        </w:rPr>
        <w:t xml:space="preserve">          - </w:t>
      </w:r>
      <w:r>
        <w:t>THROUGHPUT</w:t>
      </w:r>
    </w:p>
    <w:p w14:paraId="0852F29C" w14:textId="77777777" w:rsidR="00276254" w:rsidRDefault="00276254" w:rsidP="00276254">
      <w:pPr>
        <w:pStyle w:val="PL"/>
        <w:rPr>
          <w:lang w:eastAsia="en-US"/>
        </w:rPr>
      </w:pPr>
      <w:r>
        <w:rPr>
          <w:lang w:val="en-US" w:eastAsia="zh-CN"/>
        </w:rPr>
        <w:t xml:space="preserve">          - </w:t>
      </w:r>
      <w:r>
        <w:t>JITTER</w:t>
      </w:r>
    </w:p>
    <w:p w14:paraId="7131EE8F" w14:textId="77777777" w:rsidR="00276254" w:rsidRDefault="00276254" w:rsidP="00276254">
      <w:pPr>
        <w:pStyle w:val="PL"/>
        <w:rPr>
          <w:lang w:eastAsia="zh-CN"/>
        </w:rPr>
      </w:pPr>
      <w:r>
        <w:rPr>
          <w:lang w:val="en-US" w:eastAsia="zh-CN"/>
        </w:rPr>
        <w:t xml:space="preserve">          - </w:t>
      </w:r>
      <w:r>
        <w:rPr>
          <w:lang w:eastAsia="zh-CN"/>
        </w:rPr>
        <w:t>AVG_PKT_LOSS_RATE</w:t>
      </w:r>
    </w:p>
    <w:p w14:paraId="2399E461" w14:textId="77777777" w:rsidR="00276254" w:rsidRDefault="00276254" w:rsidP="00276254">
      <w:pPr>
        <w:pStyle w:val="PL"/>
        <w:rPr>
          <w:lang w:val="en-US" w:eastAsia="zh-CN"/>
        </w:rPr>
      </w:pPr>
      <w:r>
        <w:rPr>
          <w:lang w:val="en-US" w:eastAsia="zh-CN"/>
        </w:rPr>
        <w:t xml:space="preserve">          - </w:t>
      </w:r>
      <w:r>
        <w:rPr>
          <w:lang w:eastAsia="zh-CN"/>
        </w:rPr>
        <w:t>MAX_PKT_LOSS_RATE</w:t>
      </w:r>
    </w:p>
    <w:p w14:paraId="61DB1D9A" w14:textId="77777777" w:rsidR="00276254" w:rsidRDefault="00276254" w:rsidP="00276254">
      <w:pPr>
        <w:pStyle w:val="PL"/>
        <w:rPr>
          <w:lang w:val="en-US" w:eastAsia="zh-CN"/>
        </w:rPr>
      </w:pPr>
      <w:r>
        <w:rPr>
          <w:lang w:val="en-US" w:eastAsia="zh-CN"/>
        </w:rPr>
        <w:t xml:space="preserve">      - type: string</w:t>
      </w:r>
    </w:p>
    <w:p w14:paraId="2E0B77E9" w14:textId="77777777" w:rsidR="00276254" w:rsidRDefault="00276254" w:rsidP="00276254">
      <w:pPr>
        <w:pStyle w:val="PL"/>
        <w:rPr>
          <w:lang w:val="en-US" w:eastAsia="zh-CN"/>
        </w:rPr>
      </w:pPr>
      <w:r>
        <w:rPr>
          <w:lang w:val="en-US" w:eastAsia="zh-CN"/>
        </w:rPr>
        <w:t xml:space="preserve">        description: &gt;</w:t>
      </w:r>
    </w:p>
    <w:p w14:paraId="0903ECC1" w14:textId="77777777" w:rsidR="00276254" w:rsidRDefault="00276254" w:rsidP="00276254">
      <w:pPr>
        <w:pStyle w:val="PL"/>
        <w:rPr>
          <w:lang w:val="en-US" w:eastAsia="zh-CN"/>
        </w:rPr>
      </w:pPr>
      <w:r>
        <w:rPr>
          <w:lang w:val="en-US" w:eastAsia="zh-CN"/>
        </w:rPr>
        <w:t xml:space="preserve">          This string provides forward-compatibility with future</w:t>
      </w:r>
    </w:p>
    <w:p w14:paraId="769E6A0C" w14:textId="77777777" w:rsidR="00276254" w:rsidRDefault="00276254" w:rsidP="00276254">
      <w:pPr>
        <w:pStyle w:val="PL"/>
        <w:rPr>
          <w:lang w:val="en-US" w:eastAsia="zh-CN"/>
        </w:rPr>
      </w:pPr>
      <w:r>
        <w:rPr>
          <w:lang w:val="en-US" w:eastAsia="zh-CN"/>
        </w:rPr>
        <w:t xml:space="preserve">          extensions to the enumeration and is not used to encode</w:t>
      </w:r>
    </w:p>
    <w:p w14:paraId="36574891" w14:textId="77777777" w:rsidR="00276254" w:rsidRDefault="00276254" w:rsidP="00276254">
      <w:pPr>
        <w:pStyle w:val="PL"/>
        <w:rPr>
          <w:lang w:val="en-US" w:eastAsia="zh-CN"/>
        </w:rPr>
      </w:pPr>
      <w:r>
        <w:rPr>
          <w:lang w:val="en-US" w:eastAsia="zh-CN"/>
        </w:rPr>
        <w:t xml:space="preserve">          content defined in the present version of this API.</w:t>
      </w:r>
    </w:p>
    <w:p w14:paraId="4D87C668" w14:textId="77777777" w:rsidR="00276254" w:rsidRDefault="00276254" w:rsidP="00276254">
      <w:pPr>
        <w:pStyle w:val="PL"/>
        <w:rPr>
          <w:lang w:val="en-US" w:eastAsia="zh-CN"/>
        </w:rPr>
      </w:pPr>
      <w:r>
        <w:rPr>
          <w:lang w:val="en-US" w:eastAsia="zh-CN"/>
        </w:rPr>
        <w:t xml:space="preserve">      description: |</w:t>
      </w:r>
    </w:p>
    <w:p w14:paraId="6CD3548D" w14:textId="77777777" w:rsidR="00276254" w:rsidRDefault="00276254" w:rsidP="00276254">
      <w:pPr>
        <w:pStyle w:val="PL"/>
        <w:rPr>
          <w:lang w:val="en-US" w:eastAsia="zh-CN"/>
        </w:rPr>
      </w:pPr>
      <w:r>
        <w:rPr>
          <w:lang w:val="en-US" w:eastAsia="zh-CN"/>
        </w:rPr>
        <w:t xml:space="preserve">        Represents the QoE metric type, e.g., latency, throughput, jitter, etc.</w:t>
      </w:r>
    </w:p>
    <w:p w14:paraId="025F9E16" w14:textId="77777777" w:rsidR="00276254" w:rsidRDefault="00276254" w:rsidP="00276254">
      <w:pPr>
        <w:pStyle w:val="PL"/>
        <w:rPr>
          <w:lang w:val="en-US" w:eastAsia="zh-CN"/>
        </w:rPr>
      </w:pPr>
      <w:r>
        <w:rPr>
          <w:lang w:val="en-US" w:eastAsia="zh-CN"/>
        </w:rPr>
        <w:t xml:space="preserve">        Possible values are:</w:t>
      </w:r>
    </w:p>
    <w:p w14:paraId="29406505" w14:textId="77777777" w:rsidR="00276254" w:rsidRDefault="00276254" w:rsidP="00276254">
      <w:pPr>
        <w:pStyle w:val="PL"/>
        <w:rPr>
          <w:lang w:val="en-US" w:eastAsia="zh-CN"/>
        </w:rPr>
      </w:pPr>
      <w:r>
        <w:rPr>
          <w:lang w:val="en-US" w:eastAsia="zh-CN"/>
        </w:rPr>
        <w:t xml:space="preserve">        - </w:t>
      </w:r>
      <w:r w:rsidRPr="00276254">
        <w:rPr>
          <w:lang w:val="en-US" w:eastAsia="zh-CN"/>
        </w:rPr>
        <w:t>LATENCY</w:t>
      </w:r>
      <w:r>
        <w:rPr>
          <w:lang w:val="en-US" w:eastAsia="zh-CN"/>
        </w:rPr>
        <w:t>: Indicates that the QoE type is latency.</w:t>
      </w:r>
    </w:p>
    <w:p w14:paraId="26703F0C"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THROUGHPUT</w:t>
      </w:r>
      <w:r>
        <w:rPr>
          <w:lang w:val="en-US" w:eastAsia="zh-CN"/>
        </w:rPr>
        <w:t>: Indicates that the QoE type is throughput.</w:t>
      </w:r>
    </w:p>
    <w:p w14:paraId="3B2F6BC1" w14:textId="77777777" w:rsidR="00276254" w:rsidRDefault="00276254" w:rsidP="00276254">
      <w:pPr>
        <w:pStyle w:val="PL"/>
        <w:rPr>
          <w:lang w:val="en-US" w:eastAsia="zh-CN"/>
        </w:rPr>
      </w:pPr>
      <w:r>
        <w:rPr>
          <w:lang w:val="en-US" w:eastAsia="zh-CN"/>
        </w:rPr>
        <w:t xml:space="preserve">        - </w:t>
      </w:r>
      <w:r w:rsidRPr="00276254">
        <w:rPr>
          <w:lang w:val="en-US" w:eastAsia="zh-CN"/>
        </w:rPr>
        <w:t>JITTER</w:t>
      </w:r>
      <w:r>
        <w:rPr>
          <w:lang w:val="en-US" w:eastAsia="zh-CN"/>
        </w:rPr>
        <w:t>: Indicates that the QoE type is jitter.</w:t>
      </w:r>
    </w:p>
    <w:p w14:paraId="25458E07"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AVG_PKT_LOSS_RATE: Indicates that the QoE type is the average Packet Loss Rate.</w:t>
      </w:r>
    </w:p>
    <w:p w14:paraId="78665DE2" w14:textId="5C051C8B" w:rsidR="00276254" w:rsidRDefault="00276254" w:rsidP="00276254">
      <w:pPr>
        <w:pStyle w:val="PL"/>
        <w:rPr>
          <w:lang w:val="en-US" w:eastAsia="zh-CN"/>
        </w:rPr>
      </w:pPr>
      <w:r>
        <w:rPr>
          <w:lang w:val="en-US" w:eastAsia="zh-CN"/>
        </w:rPr>
        <w:t xml:space="preserve">        - </w:t>
      </w:r>
      <w:r w:rsidRPr="00276254">
        <w:rPr>
          <w:lang w:val="en-US" w:eastAsia="zh-CN"/>
        </w:rPr>
        <w:t>MAX_PKT_LOSS_RATE: Indicates that the QoE type is the maximum Packet Loss Rate.</w:t>
      </w:r>
    </w:p>
    <w:p w14:paraId="4B24F981" w14:textId="77777777" w:rsidR="00276254" w:rsidRDefault="00276254" w:rsidP="00276254">
      <w:pPr>
        <w:pStyle w:val="PL"/>
        <w:rPr>
          <w:lang w:val="en-US" w:eastAsia="zh-CN"/>
        </w:rPr>
      </w:pPr>
    </w:p>
    <w:p w14:paraId="0A2CA1EA" w14:textId="77777777" w:rsidR="00276254" w:rsidRDefault="00276254" w:rsidP="00276254">
      <w:pPr>
        <w:pStyle w:val="PL"/>
        <w:rPr>
          <w:lang w:val="en-US" w:eastAsia="zh-CN"/>
        </w:rPr>
      </w:pPr>
      <w:r>
        <w:rPr>
          <w:lang w:eastAsia="zh-CN"/>
        </w:rPr>
        <w:t xml:space="preserve">    </w:t>
      </w:r>
      <w:r>
        <w:t>TriggerType</w:t>
      </w:r>
      <w:r>
        <w:rPr>
          <w:lang w:eastAsia="zh-CN"/>
        </w:rPr>
        <w:t>:</w:t>
      </w:r>
    </w:p>
    <w:p w14:paraId="6D4C3664" w14:textId="77777777" w:rsidR="00276254" w:rsidRDefault="00276254" w:rsidP="00276254">
      <w:pPr>
        <w:pStyle w:val="PL"/>
        <w:rPr>
          <w:lang w:val="en-US" w:eastAsia="zh-CN"/>
        </w:rPr>
      </w:pPr>
      <w:r>
        <w:rPr>
          <w:lang w:val="en-US" w:eastAsia="zh-CN"/>
        </w:rPr>
        <w:t xml:space="preserve">      anyOf:</w:t>
      </w:r>
    </w:p>
    <w:p w14:paraId="1FCF96DC" w14:textId="77777777" w:rsidR="00276254" w:rsidRDefault="00276254" w:rsidP="00276254">
      <w:pPr>
        <w:pStyle w:val="PL"/>
        <w:rPr>
          <w:lang w:val="en-US" w:eastAsia="zh-CN"/>
        </w:rPr>
      </w:pPr>
      <w:r>
        <w:rPr>
          <w:lang w:val="en-US" w:eastAsia="zh-CN"/>
        </w:rPr>
        <w:t xml:space="preserve">      - type: string</w:t>
      </w:r>
    </w:p>
    <w:p w14:paraId="79DB4B90" w14:textId="77777777" w:rsidR="00276254" w:rsidRDefault="00276254" w:rsidP="00276254">
      <w:pPr>
        <w:pStyle w:val="PL"/>
        <w:rPr>
          <w:lang w:val="en-US" w:eastAsia="zh-CN"/>
        </w:rPr>
      </w:pPr>
      <w:r>
        <w:rPr>
          <w:lang w:val="en-US" w:eastAsia="zh-CN"/>
        </w:rPr>
        <w:t xml:space="preserve">        enum:</w:t>
      </w:r>
    </w:p>
    <w:p w14:paraId="6CEEC4C0" w14:textId="77777777" w:rsidR="00276254" w:rsidRDefault="00276254" w:rsidP="00276254">
      <w:pPr>
        <w:pStyle w:val="PL"/>
        <w:rPr>
          <w:lang w:val="en-US" w:eastAsia="zh-CN"/>
        </w:rPr>
      </w:pPr>
      <w:r>
        <w:rPr>
          <w:lang w:val="en-US" w:eastAsia="zh-CN"/>
        </w:rPr>
        <w:t xml:space="preserve">          - </w:t>
      </w:r>
      <w:r>
        <w:rPr>
          <w:lang w:eastAsia="zh-CN"/>
        </w:rPr>
        <w:t>NETWORK_SLICE_LOAD</w:t>
      </w:r>
    </w:p>
    <w:p w14:paraId="1EFEFA41" w14:textId="77777777" w:rsidR="00276254" w:rsidRDefault="00276254" w:rsidP="00276254">
      <w:pPr>
        <w:pStyle w:val="PL"/>
        <w:rPr>
          <w:lang w:val="en-US" w:eastAsia="zh-CN"/>
        </w:rPr>
      </w:pPr>
      <w:r>
        <w:rPr>
          <w:lang w:val="en-US" w:eastAsia="zh-CN"/>
        </w:rPr>
        <w:t xml:space="preserve">          - </w:t>
      </w:r>
      <w:r>
        <w:t>NETWORK_SLICE_PERFORMANCE</w:t>
      </w:r>
    </w:p>
    <w:p w14:paraId="36D356DF" w14:textId="77777777" w:rsidR="00276254" w:rsidRDefault="00276254" w:rsidP="00276254">
      <w:pPr>
        <w:pStyle w:val="PL"/>
        <w:rPr>
          <w:lang w:val="en-US" w:eastAsia="zh-CN"/>
        </w:rPr>
      </w:pPr>
      <w:r>
        <w:rPr>
          <w:lang w:val="en-US" w:eastAsia="zh-CN"/>
        </w:rPr>
        <w:t xml:space="preserve">          - </w:t>
      </w:r>
      <w:r>
        <w:t>QOE</w:t>
      </w:r>
    </w:p>
    <w:p w14:paraId="64B878E2" w14:textId="77777777" w:rsidR="00276254" w:rsidRDefault="00276254" w:rsidP="00276254">
      <w:pPr>
        <w:pStyle w:val="PL"/>
        <w:rPr>
          <w:lang w:val="en-US" w:eastAsia="zh-CN"/>
        </w:rPr>
      </w:pPr>
      <w:r>
        <w:rPr>
          <w:lang w:val="en-US" w:eastAsia="zh-CN"/>
        </w:rPr>
        <w:t xml:space="preserve">      - type: string</w:t>
      </w:r>
    </w:p>
    <w:p w14:paraId="14026812" w14:textId="77777777" w:rsidR="00276254" w:rsidRDefault="00276254" w:rsidP="00276254">
      <w:pPr>
        <w:pStyle w:val="PL"/>
        <w:rPr>
          <w:lang w:val="en-US" w:eastAsia="zh-CN"/>
        </w:rPr>
      </w:pPr>
      <w:r>
        <w:rPr>
          <w:lang w:val="en-US" w:eastAsia="zh-CN"/>
        </w:rPr>
        <w:t xml:space="preserve">        description: &gt;</w:t>
      </w:r>
    </w:p>
    <w:p w14:paraId="3B5F3895" w14:textId="77777777" w:rsidR="00276254" w:rsidRDefault="00276254" w:rsidP="00276254">
      <w:pPr>
        <w:pStyle w:val="PL"/>
        <w:rPr>
          <w:lang w:val="en-US" w:eastAsia="zh-CN"/>
        </w:rPr>
      </w:pPr>
      <w:r>
        <w:rPr>
          <w:lang w:val="en-US" w:eastAsia="zh-CN"/>
        </w:rPr>
        <w:t xml:space="preserve">          This string provides forward-compatibility with future</w:t>
      </w:r>
    </w:p>
    <w:p w14:paraId="4F0A6EE4" w14:textId="77777777" w:rsidR="00276254" w:rsidRDefault="00276254" w:rsidP="00276254">
      <w:pPr>
        <w:pStyle w:val="PL"/>
        <w:rPr>
          <w:lang w:val="en-US" w:eastAsia="zh-CN"/>
        </w:rPr>
      </w:pPr>
      <w:r>
        <w:rPr>
          <w:lang w:val="en-US" w:eastAsia="zh-CN"/>
        </w:rPr>
        <w:t xml:space="preserve">          extensions to the enumeration and is not used to encode</w:t>
      </w:r>
    </w:p>
    <w:p w14:paraId="5E4CF499" w14:textId="77777777" w:rsidR="00276254" w:rsidRDefault="00276254" w:rsidP="00276254">
      <w:pPr>
        <w:pStyle w:val="PL"/>
        <w:rPr>
          <w:lang w:val="en-US" w:eastAsia="zh-CN"/>
        </w:rPr>
      </w:pPr>
      <w:r>
        <w:rPr>
          <w:lang w:val="en-US" w:eastAsia="zh-CN"/>
        </w:rPr>
        <w:t xml:space="preserve">          content defined in the present version of this API.</w:t>
      </w:r>
    </w:p>
    <w:p w14:paraId="49506E45" w14:textId="77777777" w:rsidR="00276254" w:rsidRDefault="00276254" w:rsidP="00276254">
      <w:pPr>
        <w:pStyle w:val="PL"/>
        <w:rPr>
          <w:lang w:val="en-US" w:eastAsia="zh-CN"/>
        </w:rPr>
      </w:pPr>
      <w:r>
        <w:rPr>
          <w:lang w:val="en-US" w:eastAsia="zh-CN"/>
        </w:rPr>
        <w:t xml:space="preserve">      description: |</w:t>
      </w:r>
    </w:p>
    <w:p w14:paraId="2DA31AFE" w14:textId="77777777" w:rsidR="00276254" w:rsidRDefault="00276254" w:rsidP="00276254">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654F5884" w14:textId="77777777" w:rsidR="00276254" w:rsidRDefault="00276254" w:rsidP="00276254">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30039C6A" w14:textId="77777777" w:rsidR="00276254" w:rsidRDefault="00276254" w:rsidP="00276254">
      <w:pPr>
        <w:pStyle w:val="PL"/>
        <w:rPr>
          <w:lang w:val="en-US" w:eastAsia="zh-CN"/>
        </w:rPr>
      </w:pPr>
      <w:r>
        <w:rPr>
          <w:lang w:val="en-US" w:eastAsia="zh-CN"/>
        </w:rPr>
        <w:t xml:space="preserve">        Possible values are:</w:t>
      </w:r>
    </w:p>
    <w:p w14:paraId="15946DE5" w14:textId="77777777" w:rsidR="00276254" w:rsidRDefault="00276254" w:rsidP="00276254">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7A48A66E" w14:textId="77777777" w:rsidR="00276254" w:rsidRDefault="00276254" w:rsidP="00276254">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5025CBA9" w14:textId="77777777" w:rsidR="00276254" w:rsidRDefault="00276254" w:rsidP="00276254">
      <w:pPr>
        <w:pStyle w:val="PL"/>
        <w:rPr>
          <w:lang w:eastAsia="zh-CN"/>
        </w:rPr>
      </w:pPr>
      <w:r>
        <w:rPr>
          <w:lang w:val="en-US" w:eastAsia="zh-CN"/>
        </w:rPr>
        <w:t xml:space="preserve">        - </w:t>
      </w:r>
      <w:r>
        <w:t>QOE</w:t>
      </w:r>
      <w:r>
        <w:rPr>
          <w:lang w:val="en-US" w:eastAsia="zh-CN"/>
        </w:rPr>
        <w:t>: Indicates that the trigger type is QoE.</w:t>
      </w:r>
    </w:p>
    <w:p w14:paraId="5502FC6B" w14:textId="77777777" w:rsidR="00276254" w:rsidRDefault="00276254" w:rsidP="00276254">
      <w:pPr>
        <w:rPr>
          <w:lang w:val="en-US" w:eastAsia="en-US"/>
        </w:rPr>
      </w:pPr>
    </w:p>
    <w:p w14:paraId="6E9A6F88" w14:textId="77777777" w:rsidR="00276254" w:rsidRDefault="00276254" w:rsidP="00276254">
      <w:pPr>
        <w:pStyle w:val="PL"/>
        <w:rPr>
          <w:lang w:val="en-US" w:eastAsia="zh-CN"/>
        </w:rPr>
      </w:pPr>
      <w:r>
        <w:rPr>
          <w:lang w:eastAsia="zh-CN"/>
        </w:rPr>
        <w:t xml:space="preserve">    </w:t>
      </w:r>
      <w:r>
        <w:t>SliceLCMAction</w:t>
      </w:r>
      <w:r>
        <w:rPr>
          <w:lang w:eastAsia="zh-CN"/>
        </w:rPr>
        <w:t>:</w:t>
      </w:r>
    </w:p>
    <w:p w14:paraId="35B5AC5E" w14:textId="77777777" w:rsidR="00276254" w:rsidRDefault="00276254" w:rsidP="00276254">
      <w:pPr>
        <w:pStyle w:val="PL"/>
        <w:rPr>
          <w:lang w:val="en-US" w:eastAsia="zh-CN"/>
        </w:rPr>
      </w:pPr>
      <w:r>
        <w:rPr>
          <w:lang w:val="en-US" w:eastAsia="zh-CN"/>
        </w:rPr>
        <w:t xml:space="preserve">      anyOf:</w:t>
      </w:r>
    </w:p>
    <w:p w14:paraId="15A264A6" w14:textId="77777777" w:rsidR="00276254" w:rsidRDefault="00276254" w:rsidP="00276254">
      <w:pPr>
        <w:pStyle w:val="PL"/>
        <w:rPr>
          <w:lang w:val="en-US" w:eastAsia="zh-CN"/>
        </w:rPr>
      </w:pPr>
      <w:r>
        <w:rPr>
          <w:lang w:val="en-US" w:eastAsia="zh-CN"/>
        </w:rPr>
        <w:t xml:space="preserve">      - type: string</w:t>
      </w:r>
    </w:p>
    <w:p w14:paraId="11FBE742" w14:textId="77777777" w:rsidR="00276254" w:rsidRDefault="00276254" w:rsidP="00276254">
      <w:pPr>
        <w:pStyle w:val="PL"/>
        <w:rPr>
          <w:lang w:val="en-US" w:eastAsia="zh-CN"/>
        </w:rPr>
      </w:pPr>
      <w:r>
        <w:rPr>
          <w:lang w:val="en-US" w:eastAsia="zh-CN"/>
        </w:rPr>
        <w:t xml:space="preserve">        enum:</w:t>
      </w:r>
    </w:p>
    <w:p w14:paraId="07E3963D" w14:textId="77777777" w:rsidR="00276254" w:rsidRDefault="00276254" w:rsidP="00276254">
      <w:pPr>
        <w:pStyle w:val="PL"/>
        <w:rPr>
          <w:lang w:val="en-US" w:eastAsia="zh-CN"/>
        </w:rPr>
      </w:pPr>
      <w:r>
        <w:rPr>
          <w:lang w:val="en-US" w:eastAsia="zh-CN"/>
        </w:rPr>
        <w:t xml:space="preserve">          - </w:t>
      </w:r>
      <w:r>
        <w:rPr>
          <w:lang w:eastAsia="zh-CN"/>
        </w:rPr>
        <w:t>MODIFY_CONFIGURATION</w:t>
      </w:r>
    </w:p>
    <w:p w14:paraId="41074BAC" w14:textId="77777777" w:rsidR="00276254" w:rsidRDefault="00276254" w:rsidP="00276254">
      <w:pPr>
        <w:pStyle w:val="PL"/>
        <w:rPr>
          <w:lang w:val="en-US" w:eastAsia="zh-CN"/>
        </w:rPr>
      </w:pPr>
      <w:r>
        <w:rPr>
          <w:lang w:val="en-US" w:eastAsia="zh-CN"/>
        </w:rPr>
        <w:t xml:space="preserve">          - </w:t>
      </w:r>
      <w:r>
        <w:rPr>
          <w:lang w:eastAsia="zh-CN"/>
        </w:rPr>
        <w:t>ALLOCATE_SLICE</w:t>
      </w:r>
    </w:p>
    <w:p w14:paraId="4FEED116" w14:textId="77777777" w:rsidR="00276254" w:rsidRDefault="00276254" w:rsidP="00276254">
      <w:pPr>
        <w:pStyle w:val="PL"/>
        <w:rPr>
          <w:lang w:val="en-US" w:eastAsia="zh-CN"/>
        </w:rPr>
      </w:pPr>
      <w:r>
        <w:rPr>
          <w:lang w:val="en-US" w:eastAsia="zh-CN"/>
        </w:rPr>
        <w:t xml:space="preserve">      - type: string</w:t>
      </w:r>
    </w:p>
    <w:p w14:paraId="17D81D66" w14:textId="77777777" w:rsidR="00276254" w:rsidRDefault="00276254" w:rsidP="00276254">
      <w:pPr>
        <w:pStyle w:val="PL"/>
        <w:rPr>
          <w:lang w:val="en-US" w:eastAsia="zh-CN"/>
        </w:rPr>
      </w:pPr>
      <w:r>
        <w:rPr>
          <w:lang w:val="en-US" w:eastAsia="zh-CN"/>
        </w:rPr>
        <w:t xml:space="preserve">        description: &gt;</w:t>
      </w:r>
    </w:p>
    <w:p w14:paraId="58EC94D1" w14:textId="77777777" w:rsidR="00276254" w:rsidRDefault="00276254" w:rsidP="00276254">
      <w:pPr>
        <w:pStyle w:val="PL"/>
        <w:rPr>
          <w:lang w:val="en-US" w:eastAsia="zh-CN"/>
        </w:rPr>
      </w:pPr>
      <w:r>
        <w:rPr>
          <w:lang w:val="en-US" w:eastAsia="zh-CN"/>
        </w:rPr>
        <w:t xml:space="preserve">          This string provides forward-compatibility with future</w:t>
      </w:r>
    </w:p>
    <w:p w14:paraId="0715E9B3" w14:textId="77777777" w:rsidR="00276254" w:rsidRDefault="00276254" w:rsidP="00276254">
      <w:pPr>
        <w:pStyle w:val="PL"/>
        <w:rPr>
          <w:lang w:val="en-US" w:eastAsia="zh-CN"/>
        </w:rPr>
      </w:pPr>
      <w:r>
        <w:rPr>
          <w:lang w:val="en-US" w:eastAsia="zh-CN"/>
        </w:rPr>
        <w:t xml:space="preserve">          extensions to the enumeration and is not used to encode</w:t>
      </w:r>
    </w:p>
    <w:p w14:paraId="6EB32E59" w14:textId="77777777" w:rsidR="00276254" w:rsidRDefault="00276254" w:rsidP="00276254">
      <w:pPr>
        <w:pStyle w:val="PL"/>
        <w:rPr>
          <w:lang w:val="en-US" w:eastAsia="zh-CN"/>
        </w:rPr>
      </w:pPr>
      <w:r>
        <w:rPr>
          <w:lang w:val="en-US" w:eastAsia="zh-CN"/>
        </w:rPr>
        <w:t xml:space="preserve">          content defined in the present version of this API.</w:t>
      </w:r>
    </w:p>
    <w:p w14:paraId="6B06009E" w14:textId="77777777" w:rsidR="00276254" w:rsidRDefault="00276254" w:rsidP="00276254">
      <w:pPr>
        <w:pStyle w:val="PL"/>
        <w:rPr>
          <w:lang w:val="en-US" w:eastAsia="zh-CN"/>
        </w:rPr>
      </w:pPr>
      <w:r>
        <w:rPr>
          <w:lang w:val="en-US" w:eastAsia="zh-CN"/>
        </w:rPr>
        <w:t xml:space="preserve">      description: |</w:t>
      </w:r>
    </w:p>
    <w:p w14:paraId="6052AA01" w14:textId="77777777" w:rsidR="00276254" w:rsidRDefault="00276254" w:rsidP="00276254">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5E50C4E6" w14:textId="77777777" w:rsidR="00276254" w:rsidRDefault="00276254" w:rsidP="00276254">
      <w:pPr>
        <w:pStyle w:val="PL"/>
        <w:rPr>
          <w:lang w:val="en-US" w:eastAsia="zh-CN"/>
        </w:rPr>
      </w:pPr>
      <w:r>
        <w:rPr>
          <w:lang w:val="en-US" w:eastAsia="zh-CN"/>
        </w:rPr>
        <w:t xml:space="preserve">        Possible values are:</w:t>
      </w:r>
    </w:p>
    <w:p w14:paraId="5B9E91E8" w14:textId="77777777" w:rsidR="00276254" w:rsidRDefault="00276254" w:rsidP="00276254">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6D504FC3" w14:textId="77777777" w:rsidR="00276254" w:rsidRDefault="00276254" w:rsidP="00276254">
      <w:pPr>
        <w:pStyle w:val="PL"/>
        <w:rPr>
          <w:lang w:val="en-US" w:eastAsia="zh-CN"/>
        </w:rPr>
      </w:pPr>
      <w:r>
        <w:t xml:space="preserve">          configuration</w:t>
      </w:r>
      <w:r>
        <w:rPr>
          <w:lang w:val="en-US" w:eastAsia="zh-CN"/>
        </w:rPr>
        <w:t>.</w:t>
      </w:r>
    </w:p>
    <w:p w14:paraId="3D10EDEA" w14:textId="77777777" w:rsidR="00276254" w:rsidRDefault="00276254" w:rsidP="00276254">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7100" w:name="_Toc151743492"/>
      <w:bookmarkStart w:id="7101" w:name="_Toc157435156"/>
      <w:bookmarkStart w:id="7102" w:name="_Toc157436871"/>
      <w:bookmarkStart w:id="7103" w:name="_Toc157440711"/>
      <w:bookmarkStart w:id="7104" w:name="_Toc160650501"/>
      <w:bookmarkStart w:id="7105" w:name="_Toc164928819"/>
      <w:bookmarkStart w:id="7106" w:name="_Toc168550682"/>
      <w:bookmarkStart w:id="7107" w:name="_Toc170118756"/>
      <w:bookmarkStart w:id="7108" w:name="_Toc151566343"/>
      <w:bookmarkStart w:id="7109" w:name="_Toc157435157"/>
      <w:bookmarkStart w:id="7110" w:name="_Toc157436872"/>
      <w:bookmarkStart w:id="7111" w:name="_Toc157440712"/>
      <w:r w:rsidRPr="00D3062E">
        <w:t>A.4</w:t>
      </w:r>
      <w:r w:rsidRPr="00D3062E">
        <w:tab/>
      </w:r>
      <w:bookmarkStart w:id="7112" w:name="_Hlk144024711"/>
      <w:r w:rsidRPr="00D3062E">
        <w:t>NSCE_PolicyManagement API</w:t>
      </w:r>
      <w:bookmarkEnd w:id="7100"/>
      <w:bookmarkEnd w:id="7101"/>
      <w:bookmarkEnd w:id="7102"/>
      <w:bookmarkEnd w:id="7103"/>
      <w:bookmarkEnd w:id="7104"/>
      <w:bookmarkEnd w:id="7105"/>
      <w:bookmarkEnd w:id="7106"/>
      <w:bookmarkEnd w:id="7107"/>
      <w:bookmarkEnd w:id="7112"/>
    </w:p>
    <w:p w14:paraId="42210F03" w14:textId="77777777" w:rsidR="00B110B4" w:rsidRPr="00D3062E" w:rsidRDefault="00B110B4" w:rsidP="00B110B4">
      <w:pPr>
        <w:pStyle w:val="PL"/>
      </w:pPr>
      <w:bookmarkStart w:id="71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7114" w:name="_Toc164928820"/>
      <w:bookmarkStart w:id="7115" w:name="_Toc168550683"/>
      <w:bookmarkStart w:id="7116" w:name="_Toc170118757"/>
      <w:r w:rsidRPr="00D3062E">
        <w:t>A.5</w:t>
      </w:r>
      <w:r w:rsidRPr="00D3062E">
        <w:tab/>
        <w:t>NSCE_NSOptimization API</w:t>
      </w:r>
      <w:bookmarkEnd w:id="7108"/>
      <w:bookmarkEnd w:id="7109"/>
      <w:bookmarkEnd w:id="7110"/>
      <w:bookmarkEnd w:id="7111"/>
      <w:bookmarkEnd w:id="7113"/>
      <w:bookmarkEnd w:id="7114"/>
      <w:bookmarkEnd w:id="7115"/>
      <w:bookmarkEnd w:id="711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7117" w:name="_Toc157435158"/>
      <w:bookmarkStart w:id="7118" w:name="_Toc157436873"/>
      <w:bookmarkStart w:id="7119" w:name="_Toc157440713"/>
      <w:bookmarkStart w:id="7120" w:name="_Toc160650503"/>
      <w:bookmarkStart w:id="7121" w:name="_Toc157435159"/>
      <w:bookmarkStart w:id="7122" w:name="_Toc157436874"/>
      <w:bookmarkStart w:id="7123" w:name="_Toc157440714"/>
      <w:bookmarkStart w:id="7124" w:name="_Toc157435160"/>
      <w:bookmarkStart w:id="7125" w:name="_Toc157436875"/>
      <w:bookmarkStart w:id="712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7127" w:name="_Toc164928821"/>
      <w:bookmarkStart w:id="7128" w:name="_Toc168550684"/>
      <w:bookmarkStart w:id="7129" w:name="_Toc170118758"/>
      <w:r w:rsidRPr="00D3062E">
        <w:t>A.</w:t>
      </w:r>
      <w:r>
        <w:t>6</w:t>
      </w:r>
      <w:r w:rsidRPr="00D3062E">
        <w:tab/>
      </w:r>
      <w:r w:rsidR="004C6933" w:rsidRPr="004C6933">
        <w:rPr>
          <w:lang w:val="en-US"/>
        </w:rPr>
        <w:t>NSCE_ManagementServiceDiscovery API</w:t>
      </w:r>
      <w:bookmarkEnd w:id="7127"/>
      <w:bookmarkEnd w:id="7128"/>
      <w:bookmarkEnd w:id="7129"/>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7130" w:name="_Toc164928822"/>
      <w:bookmarkStart w:id="7131" w:name="_Toc168550685"/>
      <w:bookmarkStart w:id="7132" w:name="_Toc170118759"/>
      <w:r w:rsidRPr="00D3062E">
        <w:t>A.7</w:t>
      </w:r>
      <w:r w:rsidRPr="00D3062E">
        <w:tab/>
      </w:r>
      <w:r w:rsidRPr="00D3062E">
        <w:rPr>
          <w:lang w:val="en-US"/>
        </w:rPr>
        <w:t>NSCE_PerfMonitoring</w:t>
      </w:r>
      <w:r w:rsidRPr="00D3062E">
        <w:t xml:space="preserve"> API</w:t>
      </w:r>
      <w:bookmarkEnd w:id="7117"/>
      <w:bookmarkEnd w:id="7118"/>
      <w:bookmarkEnd w:id="7119"/>
      <w:bookmarkEnd w:id="7120"/>
      <w:bookmarkEnd w:id="7130"/>
      <w:bookmarkEnd w:id="7131"/>
      <w:bookmarkEnd w:id="7132"/>
    </w:p>
    <w:p w14:paraId="49EC84DF" w14:textId="77777777" w:rsidR="00B110B4" w:rsidRPr="00D3062E" w:rsidRDefault="00B110B4" w:rsidP="00B110B4">
      <w:pPr>
        <w:pStyle w:val="PL"/>
      </w:pPr>
      <w:bookmarkStart w:id="7133"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7134" w:name="_Toc164928823"/>
      <w:bookmarkStart w:id="7135" w:name="_Toc168550686"/>
      <w:bookmarkStart w:id="7136" w:name="_Toc170118760"/>
      <w:r w:rsidRPr="00D3062E">
        <w:t>A.8</w:t>
      </w:r>
      <w:r w:rsidRPr="00D3062E">
        <w:rPr>
          <w:rFonts w:hint="eastAsia"/>
        </w:rPr>
        <w:tab/>
      </w:r>
      <w:r w:rsidRPr="00D3062E">
        <w:t>NSCE_InfoCollection API</w:t>
      </w:r>
      <w:bookmarkEnd w:id="7121"/>
      <w:bookmarkEnd w:id="7122"/>
      <w:bookmarkEnd w:id="7123"/>
      <w:bookmarkEnd w:id="7133"/>
      <w:bookmarkEnd w:id="7134"/>
      <w:bookmarkEnd w:id="7135"/>
      <w:bookmarkEnd w:id="7136"/>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A1DBA7B" w:rsidR="00B110B4" w:rsidRPr="00D3062E" w:rsidRDefault="00B110B4" w:rsidP="00B110B4">
      <w:pPr>
        <w:pStyle w:val="PL"/>
        <w:spacing w:line="200" w:lineRule="exact"/>
        <w:rPr>
          <w:lang w:val="en-US"/>
        </w:rPr>
      </w:pPr>
      <w:r w:rsidRPr="00D3062E">
        <w:rPr>
          <w:lang w:val="en-US"/>
        </w:rPr>
        <w:t xml:space="preserve">  version: 1.0.0</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87F37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A59B9A7" w14:textId="77777777" w:rsidR="00905F86" w:rsidRPr="00D3062E" w:rsidRDefault="00905F86" w:rsidP="00905F86">
      <w:pPr>
        <w:pStyle w:val="PL"/>
      </w:pPr>
      <w:r w:rsidRPr="00D3062E">
        <w:t xml:space="preserve">            $ref: '#/components/schemas/</w:t>
      </w:r>
      <w:r>
        <w:t>Collect</w:t>
      </w:r>
      <w:r w:rsidRPr="00D3062E">
        <w:t>Info'</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7137" w:name="_Toc160650505"/>
      <w:bookmarkStart w:id="7138" w:name="_Toc164928824"/>
      <w:bookmarkStart w:id="7139" w:name="_Toc168550687"/>
      <w:bookmarkStart w:id="7140" w:name="_Toc170118761"/>
      <w:r>
        <w:rPr>
          <w:lang w:val="en-US"/>
        </w:rPr>
        <w:t>A</w:t>
      </w:r>
      <w:r w:rsidRPr="00D3062E">
        <w:t>.9</w:t>
      </w:r>
      <w:r w:rsidRPr="00D3062E">
        <w:tab/>
        <w:t>NSCE_ServiceContinuity API</w:t>
      </w:r>
      <w:bookmarkEnd w:id="7137"/>
      <w:bookmarkEnd w:id="7138"/>
      <w:bookmarkEnd w:id="7139"/>
      <w:bookmarkEnd w:id="7140"/>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40996710" w:rsidR="00B110B4" w:rsidRDefault="00B110B4" w:rsidP="00B110B4">
      <w:pPr>
        <w:pStyle w:val="PL"/>
      </w:pPr>
      <w:r w:rsidRPr="004C289A">
        <w:t xml:space="preserve">          $ref: 'TS29435_</w:t>
      </w:r>
      <w:r w:rsidR="000E369A"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2A2F505E" w:rsidR="00B110B4" w:rsidRDefault="00B110B4" w:rsidP="00B110B4">
      <w:pPr>
        <w:pStyle w:val="PL"/>
      </w:pPr>
      <w:r w:rsidRPr="004C289A">
        <w:t xml:space="preserve">          $ref: 'TS29435_</w:t>
      </w:r>
      <w:r w:rsidR="000E369A"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7141" w:name="_Toc160650506"/>
      <w:bookmarkStart w:id="7142" w:name="_Toc164928825"/>
      <w:bookmarkStart w:id="7143" w:name="_Toc168550688"/>
      <w:bookmarkStart w:id="7144" w:name="_Toc170118762"/>
      <w:r w:rsidRPr="00D3062E">
        <w:t>A.10</w:t>
      </w:r>
      <w:r w:rsidRPr="00D3062E">
        <w:tab/>
        <w:t>NSCE_MultiSlicesOptimization API</w:t>
      </w:r>
      <w:bookmarkEnd w:id="7141"/>
      <w:bookmarkEnd w:id="7142"/>
      <w:bookmarkEnd w:id="7143"/>
      <w:bookmarkEnd w:id="7144"/>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7145" w:name="_Toc160650507"/>
      <w:bookmarkStart w:id="7146" w:name="_Toc164928826"/>
      <w:bookmarkStart w:id="7147" w:name="_Toc168550689"/>
      <w:bookmarkStart w:id="7148" w:name="_Toc170118763"/>
      <w:bookmarkStart w:id="7149" w:name="_Toc157435161"/>
      <w:bookmarkStart w:id="7150" w:name="_Toc157436876"/>
      <w:bookmarkStart w:id="7151" w:name="_Toc157440716"/>
      <w:bookmarkEnd w:id="7124"/>
      <w:bookmarkEnd w:id="7125"/>
      <w:bookmarkEnd w:id="7126"/>
      <w:r w:rsidRPr="00D3062E">
        <w:t>A.11</w:t>
      </w:r>
      <w:r w:rsidRPr="00D3062E">
        <w:tab/>
      </w:r>
      <w:r w:rsidRPr="00D3062E">
        <w:rPr>
          <w:lang w:val="en-US"/>
        </w:rPr>
        <w:t>NSCE_NetworkSliceAdaptation</w:t>
      </w:r>
      <w:r w:rsidRPr="00D3062E">
        <w:t xml:space="preserve"> API</w:t>
      </w:r>
      <w:bookmarkEnd w:id="7145"/>
      <w:bookmarkEnd w:id="7146"/>
      <w:bookmarkEnd w:id="7147"/>
      <w:bookmarkEnd w:id="714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7152" w:name="_Toc160650508"/>
      <w:bookmarkStart w:id="7153" w:name="_Toc164928827"/>
      <w:bookmarkStart w:id="7154" w:name="_Toc168550690"/>
      <w:bookmarkStart w:id="7155" w:name="_Toc170118764"/>
      <w:r w:rsidRPr="00D3062E">
        <w:t>A.12</w:t>
      </w:r>
      <w:r w:rsidRPr="00D3062E">
        <w:tab/>
      </w:r>
      <w:r w:rsidRPr="00D3062E">
        <w:rPr>
          <w:lang w:val="en-US"/>
        </w:rPr>
        <w:t>NSCE_SliceCommService</w:t>
      </w:r>
      <w:r w:rsidRPr="00D3062E">
        <w:t xml:space="preserve"> API</w:t>
      </w:r>
      <w:bookmarkEnd w:id="7149"/>
      <w:bookmarkEnd w:id="7150"/>
      <w:bookmarkEnd w:id="7151"/>
      <w:bookmarkEnd w:id="7152"/>
      <w:bookmarkEnd w:id="7153"/>
      <w:bookmarkEnd w:id="7154"/>
      <w:bookmarkEnd w:id="7155"/>
    </w:p>
    <w:p w14:paraId="4ACFC235" w14:textId="77777777" w:rsidR="00B110B4" w:rsidRPr="00D3062E" w:rsidRDefault="00B110B4" w:rsidP="00B110B4">
      <w:pPr>
        <w:pStyle w:val="PL"/>
      </w:pPr>
      <w:bookmarkStart w:id="7156" w:name="_Toc160650509"/>
      <w:bookmarkStart w:id="7157" w:name="_Toc85492934"/>
      <w:bookmarkStart w:id="7158" w:name="_Toc90661694"/>
      <w:bookmarkStart w:id="7159" w:name="_Toc138755414"/>
      <w:bookmarkStart w:id="7160" w:name="_Toc151886399"/>
      <w:bookmarkStart w:id="7161" w:name="_Toc152076464"/>
      <w:bookmarkStart w:id="7162" w:name="_Toc153794180"/>
      <w:bookmarkStart w:id="7163" w:name="_Toc157435162"/>
      <w:bookmarkStart w:id="7164" w:name="_Toc157436877"/>
      <w:bookmarkStart w:id="7165"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7166" w:name="_Toc164928828"/>
      <w:bookmarkStart w:id="7167" w:name="_Toc168550691"/>
      <w:bookmarkStart w:id="7168" w:name="_Toc170118765"/>
      <w:r w:rsidRPr="00D3062E">
        <w:t>A.13</w:t>
      </w:r>
      <w:r w:rsidRPr="00D3062E">
        <w:tab/>
        <w:t>NSCE_InterPLMNContinuity API</w:t>
      </w:r>
      <w:bookmarkEnd w:id="7156"/>
      <w:bookmarkEnd w:id="7166"/>
      <w:bookmarkEnd w:id="7167"/>
      <w:bookmarkEnd w:id="716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7169" w:name="_Toc160650510"/>
      <w:bookmarkStart w:id="7170" w:name="_Toc164928829"/>
      <w:bookmarkStart w:id="7171" w:name="_Toc168550692"/>
      <w:bookmarkStart w:id="7172" w:name="_Toc170118766"/>
      <w:r w:rsidRPr="00D3062E">
        <w:t>A.14</w:t>
      </w:r>
      <w:r w:rsidRPr="00D3062E">
        <w:tab/>
        <w:t>NSCE_NSDiagnostics API</w:t>
      </w:r>
      <w:bookmarkEnd w:id="7157"/>
      <w:bookmarkEnd w:id="7158"/>
      <w:bookmarkEnd w:id="7159"/>
      <w:bookmarkEnd w:id="7160"/>
      <w:bookmarkEnd w:id="7161"/>
      <w:bookmarkEnd w:id="7162"/>
      <w:bookmarkEnd w:id="7163"/>
      <w:bookmarkEnd w:id="7164"/>
      <w:bookmarkEnd w:id="7165"/>
      <w:bookmarkEnd w:id="7169"/>
      <w:bookmarkEnd w:id="7170"/>
      <w:bookmarkEnd w:id="7171"/>
      <w:bookmarkEnd w:id="717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7173" w:name="_Hlk156672181"/>
    </w:p>
    <w:p w14:paraId="5183A737" w14:textId="77777777" w:rsidR="002E2250" w:rsidRPr="00D3062E" w:rsidRDefault="002E2250" w:rsidP="002E2250">
      <w:pPr>
        <w:pStyle w:val="PL"/>
      </w:pPr>
      <w:r w:rsidRPr="00D3062E">
        <w:t xml:space="preserve">          $ref: </w:t>
      </w:r>
      <w:bookmarkStart w:id="7174" w:name="_Hlk156923176"/>
      <w:r w:rsidRPr="00D3062E">
        <w:t>'TS29435_NSCE_PolicyManagement.yaml#/components/schemas/NetSliceId'</w:t>
      </w:r>
      <w:bookmarkEnd w:id="7174"/>
    </w:p>
    <w:bookmarkEnd w:id="717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7175" w:name="_Toc164928830"/>
      <w:bookmarkStart w:id="7176" w:name="_Toc168550693"/>
      <w:bookmarkStart w:id="7177" w:name="_Toc170118767"/>
      <w:bookmarkStart w:id="7178" w:name="_Toc157435164"/>
      <w:bookmarkStart w:id="7179" w:name="_Toc157436879"/>
      <w:bookmarkStart w:id="7180" w:name="_Toc157440719"/>
      <w:bookmarkStart w:id="7181" w:name="_Toc157435165"/>
      <w:bookmarkStart w:id="7182" w:name="_Toc157436880"/>
      <w:bookmarkStart w:id="7183" w:name="_Toc157440720"/>
      <w:r w:rsidR="00D3062E" w:rsidRPr="00D3062E">
        <w:t>A.15</w:t>
      </w:r>
      <w:r w:rsidR="00D3062E" w:rsidRPr="00D3062E">
        <w:tab/>
        <w:t>NSCE_FaultDiagnosis API</w:t>
      </w:r>
      <w:bookmarkEnd w:id="7175"/>
      <w:bookmarkEnd w:id="7176"/>
      <w:bookmarkEnd w:id="7177"/>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7184" w:name="_Toc164928831"/>
      <w:bookmarkStart w:id="7185" w:name="_Toc168550694"/>
      <w:bookmarkStart w:id="7186" w:name="_Toc170118768"/>
      <w:r w:rsidRPr="00D50708">
        <w:t>A.</w:t>
      </w:r>
      <w:r>
        <w:t>16</w:t>
      </w:r>
      <w:r w:rsidRPr="00D50708">
        <w:tab/>
        <w:t>NSCE_</w:t>
      </w:r>
      <w:r w:rsidRPr="00211ADC">
        <w:t>SliceReqVerifyAndAlign</w:t>
      </w:r>
      <w:r w:rsidRPr="00D50708">
        <w:t xml:space="preserve"> API</w:t>
      </w:r>
      <w:bookmarkEnd w:id="7184"/>
      <w:bookmarkEnd w:id="7185"/>
      <w:bookmarkEnd w:id="7186"/>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7187" w:name="_Toc157435163"/>
      <w:bookmarkStart w:id="7188" w:name="_Toc157436878"/>
      <w:bookmarkStart w:id="7189" w:name="_Toc157440718"/>
      <w:bookmarkStart w:id="7190" w:name="_Toc164928832"/>
      <w:bookmarkStart w:id="7191" w:name="_Toc168550695"/>
      <w:bookmarkStart w:id="7192" w:name="_Toc170118769"/>
      <w:bookmarkStart w:id="7193" w:name="_Toc160650511"/>
      <w:r w:rsidRPr="00644644">
        <w:t>A.</w:t>
      </w:r>
      <w:r w:rsidRPr="00B13605">
        <w:t>17</w:t>
      </w:r>
      <w:r w:rsidRPr="00644644">
        <w:tab/>
      </w:r>
      <w:r w:rsidRPr="00644644">
        <w:rPr>
          <w:lang w:val="en-US"/>
        </w:rPr>
        <w:t>NSCE_NSInfoDelivery</w:t>
      </w:r>
      <w:r w:rsidRPr="00644644">
        <w:t xml:space="preserve"> API</w:t>
      </w:r>
      <w:bookmarkEnd w:id="7187"/>
      <w:bookmarkEnd w:id="7188"/>
      <w:bookmarkEnd w:id="7189"/>
      <w:bookmarkEnd w:id="7190"/>
      <w:bookmarkEnd w:id="7191"/>
      <w:bookmarkEnd w:id="7192"/>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7194" w:name="_Toc164928833"/>
      <w:bookmarkStart w:id="7195" w:name="_Toc168550696"/>
      <w:bookmarkStart w:id="7196" w:name="_Toc170118770"/>
      <w:r w:rsidRPr="00D3062E">
        <w:t>A.18</w:t>
      </w:r>
      <w:r w:rsidRPr="00D3062E">
        <w:tab/>
        <w:t>NSCE_NSAllocation API</w:t>
      </w:r>
      <w:bookmarkEnd w:id="7178"/>
      <w:bookmarkEnd w:id="7179"/>
      <w:bookmarkEnd w:id="7180"/>
      <w:bookmarkEnd w:id="7193"/>
      <w:bookmarkEnd w:id="7194"/>
      <w:bookmarkEnd w:id="7195"/>
      <w:bookmarkEnd w:id="7196"/>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7197" w:name="_Toc160650512"/>
      <w:bookmarkStart w:id="7198" w:name="_Toc170118771"/>
      <w:r w:rsidRPr="00D3062E">
        <w:t>Annex B (informative):</w:t>
      </w:r>
      <w:r w:rsidRPr="00D3062E">
        <w:br/>
        <w:t>Withdrawn API versions</w:t>
      </w:r>
      <w:bookmarkEnd w:id="7181"/>
      <w:bookmarkEnd w:id="7182"/>
      <w:bookmarkEnd w:id="7183"/>
      <w:bookmarkEnd w:id="7197"/>
      <w:bookmarkEnd w:id="7198"/>
    </w:p>
    <w:p w14:paraId="6DD512E2" w14:textId="77777777" w:rsidR="002E2250" w:rsidRPr="00D3062E" w:rsidRDefault="002E2250" w:rsidP="002E2250">
      <w:pPr>
        <w:pStyle w:val="1"/>
      </w:pPr>
      <w:bookmarkStart w:id="7199" w:name="_Toc160650513"/>
      <w:bookmarkStart w:id="7200" w:name="_Toc164928834"/>
      <w:bookmarkStart w:id="7201" w:name="_Toc168550697"/>
      <w:bookmarkStart w:id="7202" w:name="_Toc170118772"/>
      <w:bookmarkStart w:id="7203" w:name="historyclause"/>
      <w:r w:rsidRPr="00D3062E">
        <w:t>B.1</w:t>
      </w:r>
      <w:r w:rsidRPr="00D3062E">
        <w:tab/>
        <w:t>General</w:t>
      </w:r>
      <w:bookmarkEnd w:id="7199"/>
      <w:bookmarkEnd w:id="7200"/>
      <w:bookmarkEnd w:id="7201"/>
      <w:bookmarkEnd w:id="7202"/>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7204" w:name="_Toc160650514"/>
      <w:bookmarkStart w:id="7205" w:name="_Toc164928835"/>
      <w:bookmarkStart w:id="7206" w:name="_Toc168550698"/>
      <w:bookmarkStart w:id="7207" w:name="_Toc170118773"/>
      <w:r w:rsidRPr="00D3062E">
        <w:t>B.2</w:t>
      </w:r>
      <w:r w:rsidRPr="00D3062E">
        <w:tab/>
        <w:t>NSCE_SliceApiManagement API</w:t>
      </w:r>
      <w:bookmarkEnd w:id="7204"/>
      <w:bookmarkEnd w:id="7205"/>
      <w:bookmarkEnd w:id="7206"/>
      <w:bookmarkEnd w:id="720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7208" w:name="_Toc157435168"/>
      <w:bookmarkStart w:id="7209" w:name="_Toc157436883"/>
      <w:bookmarkStart w:id="7210" w:name="_Toc157440723"/>
      <w:bookmarkStart w:id="7211" w:name="_Toc160650515"/>
      <w:bookmarkStart w:id="7212" w:name="_Toc164928836"/>
      <w:bookmarkStart w:id="7213" w:name="_Toc168550699"/>
      <w:bookmarkStart w:id="7214" w:name="_Toc170118774"/>
      <w:r w:rsidRPr="00D3062E">
        <w:t>B.3</w:t>
      </w:r>
      <w:r w:rsidRPr="00D3062E">
        <w:tab/>
        <w:t>NSCE_NetSliceLifeCycleMngt API</w:t>
      </w:r>
      <w:bookmarkEnd w:id="7208"/>
      <w:bookmarkEnd w:id="7209"/>
      <w:bookmarkEnd w:id="7210"/>
      <w:bookmarkEnd w:id="7211"/>
      <w:bookmarkEnd w:id="7212"/>
      <w:bookmarkEnd w:id="7213"/>
      <w:bookmarkEnd w:id="7214"/>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7215" w:name="_Toc160650516"/>
      <w:bookmarkStart w:id="7216" w:name="_Toc164928837"/>
      <w:bookmarkStart w:id="7217" w:name="_Toc168550700"/>
      <w:bookmarkStart w:id="7218" w:name="_Toc170118775"/>
      <w:r w:rsidRPr="00D3062E">
        <w:t>B.4</w:t>
      </w:r>
      <w:r w:rsidRPr="00D3062E">
        <w:tab/>
        <w:t>NSCE_PolicyManagement API</w:t>
      </w:r>
      <w:bookmarkEnd w:id="7215"/>
      <w:bookmarkEnd w:id="7216"/>
      <w:bookmarkEnd w:id="7217"/>
      <w:bookmarkEnd w:id="721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7219" w:name="_Toc160650517"/>
      <w:bookmarkStart w:id="7220" w:name="_Toc164928838"/>
      <w:bookmarkStart w:id="7221" w:name="_Toc168550701"/>
      <w:bookmarkStart w:id="7222" w:name="_Toc170118776"/>
      <w:r w:rsidRPr="00D3062E">
        <w:t>B.5</w:t>
      </w:r>
      <w:r w:rsidRPr="00D3062E">
        <w:tab/>
        <w:t>NSCE_NSOptimization API</w:t>
      </w:r>
      <w:bookmarkEnd w:id="7219"/>
      <w:bookmarkEnd w:id="7220"/>
      <w:bookmarkEnd w:id="7221"/>
      <w:bookmarkEnd w:id="722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7223" w:name="_Toc160650518"/>
      <w:bookmarkStart w:id="7224" w:name="_Toc164928839"/>
      <w:bookmarkStart w:id="7225" w:name="_Toc168550702"/>
      <w:bookmarkStart w:id="7226" w:name="_Toc170118777"/>
      <w:r w:rsidRPr="00D3062E">
        <w:t>B.6</w:t>
      </w:r>
      <w:r w:rsidRPr="00D3062E">
        <w:tab/>
        <w:t>NSCE_ManagementServiceDiscovery API</w:t>
      </w:r>
      <w:bookmarkEnd w:id="7223"/>
      <w:bookmarkEnd w:id="7224"/>
      <w:bookmarkEnd w:id="7225"/>
      <w:bookmarkEnd w:id="7226"/>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7227" w:name="_Toc160650519"/>
      <w:bookmarkStart w:id="7228" w:name="_Toc164928840"/>
      <w:bookmarkStart w:id="7229" w:name="_Toc168550703"/>
      <w:bookmarkStart w:id="7230" w:name="_Toc170118778"/>
      <w:r w:rsidRPr="00D3062E">
        <w:t>B.7</w:t>
      </w:r>
      <w:r w:rsidRPr="00D3062E">
        <w:tab/>
        <w:t>NSCE_PerfMonitoring API</w:t>
      </w:r>
      <w:bookmarkEnd w:id="7227"/>
      <w:bookmarkEnd w:id="7228"/>
      <w:bookmarkEnd w:id="7229"/>
      <w:bookmarkEnd w:id="723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7231" w:name="_Toc160650520"/>
      <w:bookmarkStart w:id="7232" w:name="_Toc164928841"/>
      <w:bookmarkStart w:id="7233" w:name="_Toc168550704"/>
      <w:bookmarkStart w:id="7234" w:name="_Toc170118779"/>
      <w:r w:rsidRPr="00D3062E">
        <w:t>B.8</w:t>
      </w:r>
      <w:r w:rsidRPr="00D3062E">
        <w:tab/>
        <w:t>NSCE_InfoCollection API</w:t>
      </w:r>
      <w:bookmarkEnd w:id="7231"/>
      <w:bookmarkEnd w:id="7232"/>
      <w:bookmarkEnd w:id="7233"/>
      <w:bookmarkEnd w:id="7234"/>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7235" w:name="_Toc160650521"/>
      <w:bookmarkStart w:id="7236" w:name="_Toc164928842"/>
      <w:bookmarkStart w:id="7237" w:name="_Toc168550705"/>
      <w:bookmarkStart w:id="7238" w:name="_Toc170118780"/>
      <w:r w:rsidRPr="00D3062E">
        <w:t>B.9</w:t>
      </w:r>
      <w:r w:rsidRPr="00D3062E">
        <w:tab/>
        <w:t>NSCE_ServiceContinuity API</w:t>
      </w:r>
      <w:bookmarkEnd w:id="7235"/>
      <w:bookmarkEnd w:id="7236"/>
      <w:bookmarkEnd w:id="7237"/>
      <w:bookmarkEnd w:id="7238"/>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7239" w:name="_Toc160650522"/>
      <w:bookmarkStart w:id="7240" w:name="_Toc164928843"/>
      <w:bookmarkStart w:id="7241" w:name="_Toc168550706"/>
      <w:bookmarkStart w:id="7242" w:name="_Toc170118781"/>
      <w:r w:rsidRPr="00D3062E">
        <w:t>B.10</w:t>
      </w:r>
      <w:r w:rsidRPr="00D3062E">
        <w:tab/>
        <w:t>NSCE_MultiSlicesOptimization API</w:t>
      </w:r>
      <w:bookmarkEnd w:id="7239"/>
      <w:bookmarkEnd w:id="7240"/>
      <w:bookmarkEnd w:id="7241"/>
      <w:bookmarkEnd w:id="7242"/>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7243" w:name="_Toc160650523"/>
      <w:bookmarkStart w:id="7244" w:name="_Toc164928844"/>
      <w:bookmarkStart w:id="7245" w:name="_Toc168550707"/>
      <w:bookmarkStart w:id="7246" w:name="_Toc170118782"/>
      <w:r w:rsidRPr="00D3062E">
        <w:t>B.11</w:t>
      </w:r>
      <w:r w:rsidRPr="00D3062E">
        <w:tab/>
        <w:t>NSCE_NetworkSliceAdaptation API</w:t>
      </w:r>
      <w:bookmarkEnd w:id="7243"/>
      <w:bookmarkEnd w:id="7244"/>
      <w:bookmarkEnd w:id="7245"/>
      <w:bookmarkEnd w:id="7246"/>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7247" w:name="_Toc160650524"/>
      <w:bookmarkStart w:id="7248" w:name="_Toc164928845"/>
      <w:bookmarkStart w:id="7249" w:name="_Toc168550708"/>
      <w:bookmarkStart w:id="7250" w:name="_Toc170118783"/>
      <w:r w:rsidRPr="00D3062E">
        <w:t>B.12</w:t>
      </w:r>
      <w:r w:rsidRPr="00D3062E">
        <w:tab/>
        <w:t>NSCE_SliceCommService API</w:t>
      </w:r>
      <w:bookmarkEnd w:id="7247"/>
      <w:bookmarkEnd w:id="7248"/>
      <w:bookmarkEnd w:id="7249"/>
      <w:bookmarkEnd w:id="725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7251" w:name="_Toc160650525"/>
      <w:bookmarkStart w:id="7252" w:name="_Toc164928846"/>
      <w:bookmarkStart w:id="7253" w:name="_Toc168550709"/>
      <w:bookmarkStart w:id="7254" w:name="_Toc170118784"/>
      <w:r w:rsidRPr="00D3062E">
        <w:t>B.13</w:t>
      </w:r>
      <w:r w:rsidRPr="00D3062E">
        <w:tab/>
        <w:t>NSCE_InterPLMNContinuity API</w:t>
      </w:r>
      <w:bookmarkEnd w:id="7251"/>
      <w:bookmarkEnd w:id="7252"/>
      <w:bookmarkEnd w:id="7253"/>
      <w:bookmarkEnd w:id="7254"/>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7255" w:name="_Toc160650526"/>
      <w:bookmarkStart w:id="7256" w:name="_Toc164928847"/>
      <w:bookmarkStart w:id="7257" w:name="_Toc168550710"/>
      <w:bookmarkStart w:id="7258" w:name="_Toc170118785"/>
      <w:r w:rsidRPr="00D3062E">
        <w:t>B.14</w:t>
      </w:r>
      <w:r w:rsidRPr="00D3062E">
        <w:tab/>
        <w:t>NSCE_NSDiagnostics API</w:t>
      </w:r>
      <w:bookmarkEnd w:id="7255"/>
      <w:bookmarkEnd w:id="7256"/>
      <w:bookmarkEnd w:id="7257"/>
      <w:bookmarkEnd w:id="725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7259" w:name="_Toc160650527"/>
      <w:bookmarkStart w:id="7260" w:name="_Toc164928848"/>
      <w:bookmarkStart w:id="7261" w:name="_Toc168550711"/>
      <w:bookmarkStart w:id="7262" w:name="_Toc170118786"/>
      <w:r w:rsidRPr="00D3062E">
        <w:t>B.15</w:t>
      </w:r>
      <w:r w:rsidRPr="00D3062E">
        <w:tab/>
        <w:t>NSCE_FaultDiagnosis API</w:t>
      </w:r>
      <w:bookmarkEnd w:id="7259"/>
      <w:bookmarkEnd w:id="7260"/>
      <w:bookmarkEnd w:id="7261"/>
      <w:bookmarkEnd w:id="726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7263" w:name="_Toc160650528"/>
      <w:bookmarkStart w:id="7264" w:name="_Toc164928849"/>
      <w:bookmarkStart w:id="7265" w:name="_Toc168550712"/>
      <w:bookmarkStart w:id="7266" w:name="_Toc17011878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7263"/>
      <w:bookmarkEnd w:id="7264"/>
      <w:bookmarkEnd w:id="7265"/>
      <w:bookmarkEnd w:id="7266"/>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7267" w:name="_Toc160650529"/>
      <w:bookmarkStart w:id="7268" w:name="_Toc164928850"/>
      <w:bookmarkStart w:id="7269" w:name="_Toc168550713"/>
      <w:bookmarkStart w:id="7270" w:name="_Toc170118788"/>
      <w:r w:rsidRPr="00D3062E">
        <w:t>B.17</w:t>
      </w:r>
      <w:r w:rsidRPr="00D3062E">
        <w:tab/>
        <w:t>NSCE_NSInfoDelivery API</w:t>
      </w:r>
      <w:bookmarkEnd w:id="7267"/>
      <w:bookmarkEnd w:id="7268"/>
      <w:bookmarkEnd w:id="7269"/>
      <w:bookmarkEnd w:id="727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7271" w:name="_Toc160650530"/>
      <w:bookmarkStart w:id="7272" w:name="_Toc164928851"/>
      <w:bookmarkStart w:id="7273" w:name="_Toc168550714"/>
      <w:bookmarkStart w:id="7274" w:name="_Toc170118789"/>
      <w:r w:rsidRPr="00D3062E">
        <w:t>B.18</w:t>
      </w:r>
      <w:r w:rsidRPr="00D3062E">
        <w:tab/>
        <w:t>NSCE_</w:t>
      </w:r>
      <w:r w:rsidRPr="00D3062E">
        <w:rPr>
          <w:lang w:eastAsia="zh-CN"/>
        </w:rPr>
        <w:t>NSAllocation</w:t>
      </w:r>
      <w:r w:rsidRPr="00D3062E">
        <w:t xml:space="preserve"> API</w:t>
      </w:r>
      <w:bookmarkEnd w:id="7271"/>
      <w:bookmarkEnd w:id="7272"/>
      <w:bookmarkEnd w:id="7273"/>
      <w:bookmarkEnd w:id="7274"/>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7275" w:name="_Toc2086459"/>
      <w:bookmarkStart w:id="7276" w:name="_Toc157435169"/>
      <w:bookmarkStart w:id="7277" w:name="_Toc157436884"/>
      <w:bookmarkStart w:id="7278" w:name="_Toc157440724"/>
      <w:bookmarkStart w:id="7279" w:name="_Toc160650531"/>
      <w:bookmarkStart w:id="7280" w:name="_Toc170118790"/>
      <w:bookmarkEnd w:id="7203"/>
      <w:r w:rsidR="002E2250" w:rsidRPr="00D3062E">
        <w:t>Annex C (informative):</w:t>
      </w:r>
      <w:r w:rsidR="002E2250" w:rsidRPr="00D3062E">
        <w:br/>
        <w:t>Change history</w:t>
      </w:r>
      <w:bookmarkEnd w:id="7275"/>
      <w:bookmarkEnd w:id="7276"/>
      <w:bookmarkEnd w:id="7277"/>
      <w:bookmarkEnd w:id="7278"/>
      <w:bookmarkEnd w:id="7279"/>
      <w:bookmarkEnd w:id="7280"/>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4AC32" w14:textId="77777777" w:rsidR="005B05A3" w:rsidRDefault="005B05A3">
      <w:r>
        <w:separator/>
      </w:r>
    </w:p>
  </w:endnote>
  <w:endnote w:type="continuationSeparator" w:id="0">
    <w:p w14:paraId="36E2AE45" w14:textId="77777777" w:rsidR="005B05A3" w:rsidRDefault="005B05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default"/>
    <w:sig w:usb0="00000000" w:usb1="00000000"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modern"/>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A39A5" w14:textId="77777777" w:rsidR="005B05A3" w:rsidRDefault="005B05A3">
      <w:r>
        <w:separator/>
      </w:r>
    </w:p>
  </w:footnote>
  <w:footnote w:type="continuationSeparator" w:id="0">
    <w:p w14:paraId="6F60405A" w14:textId="77777777" w:rsidR="005B05A3" w:rsidRDefault="005B05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03E851B"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0BB6">
      <w:rPr>
        <w:rFonts w:ascii="Arial" w:hAnsi="Arial" w:cs="Arial"/>
        <w:b/>
        <w:noProof/>
        <w:sz w:val="18"/>
        <w:szCs w:val="18"/>
      </w:rPr>
      <w:t>3GPP TS 29.435 V18.1.1 (2024-07)</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48EA70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0BB6">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60085523">
    <w:abstractNumId w:val="9"/>
  </w:num>
  <w:num w:numId="2" w16cid:durableId="1481652619">
    <w:abstractNumId w:val="7"/>
  </w:num>
  <w:num w:numId="3" w16cid:durableId="918097064">
    <w:abstractNumId w:val="6"/>
  </w:num>
  <w:num w:numId="4" w16cid:durableId="84304417">
    <w:abstractNumId w:val="5"/>
  </w:num>
  <w:num w:numId="5" w16cid:durableId="307319410">
    <w:abstractNumId w:val="4"/>
  </w:num>
  <w:num w:numId="6" w16cid:durableId="2099909189">
    <w:abstractNumId w:val="8"/>
  </w:num>
  <w:num w:numId="7" w16cid:durableId="1705330002">
    <w:abstractNumId w:val="3"/>
  </w:num>
  <w:num w:numId="8" w16cid:durableId="394083306">
    <w:abstractNumId w:val="2"/>
  </w:num>
  <w:num w:numId="9" w16cid:durableId="331757845">
    <w:abstractNumId w:val="1"/>
  </w:num>
  <w:num w:numId="10" w16cid:durableId="1453130143">
    <w:abstractNumId w:val="0"/>
  </w:num>
  <w:num w:numId="11" w16cid:durableId="374694638">
    <w:abstractNumId w:val="19"/>
  </w:num>
  <w:num w:numId="12" w16cid:durableId="1305236670">
    <w:abstractNumId w:val="22"/>
  </w:num>
  <w:num w:numId="13" w16cid:durableId="1471246649">
    <w:abstractNumId w:val="23"/>
  </w:num>
  <w:num w:numId="14" w16cid:durableId="1440829244">
    <w:abstractNumId w:val="28"/>
  </w:num>
  <w:num w:numId="15" w16cid:durableId="2063560308">
    <w:abstractNumId w:val="24"/>
  </w:num>
  <w:num w:numId="16" w16cid:durableId="105338470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381158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409307442">
    <w:abstractNumId w:val="11"/>
  </w:num>
  <w:num w:numId="19" w16cid:durableId="1911574170">
    <w:abstractNumId w:val="40"/>
  </w:num>
  <w:num w:numId="20" w16cid:durableId="171992049">
    <w:abstractNumId w:val="36"/>
  </w:num>
  <w:num w:numId="21" w16cid:durableId="1208646544">
    <w:abstractNumId w:val="41"/>
  </w:num>
  <w:num w:numId="22" w16cid:durableId="354353873">
    <w:abstractNumId w:val="33"/>
  </w:num>
  <w:num w:numId="23" w16cid:durableId="157310153">
    <w:abstractNumId w:val="12"/>
  </w:num>
  <w:num w:numId="24" w16cid:durableId="1856533299">
    <w:abstractNumId w:val="18"/>
  </w:num>
  <w:num w:numId="25" w16cid:durableId="1207060487">
    <w:abstractNumId w:val="43"/>
  </w:num>
  <w:num w:numId="26" w16cid:durableId="1082340214">
    <w:abstractNumId w:val="15"/>
  </w:num>
  <w:num w:numId="27" w16cid:durableId="2105762036">
    <w:abstractNumId w:val="37"/>
  </w:num>
  <w:num w:numId="28" w16cid:durableId="1793355042">
    <w:abstractNumId w:val="42"/>
  </w:num>
  <w:num w:numId="29" w16cid:durableId="1448354320">
    <w:abstractNumId w:val="13"/>
  </w:num>
  <w:num w:numId="30" w16cid:durableId="1070693354">
    <w:abstractNumId w:val="34"/>
  </w:num>
  <w:num w:numId="31" w16cid:durableId="1819373929">
    <w:abstractNumId w:val="16"/>
  </w:num>
  <w:num w:numId="32" w16cid:durableId="1595505965">
    <w:abstractNumId w:val="20"/>
  </w:num>
  <w:num w:numId="33" w16cid:durableId="171665446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16cid:durableId="1031496551">
    <w:abstractNumId w:val="26"/>
  </w:num>
  <w:num w:numId="35" w16cid:durableId="1569732756">
    <w:abstractNumId w:val="38"/>
  </w:num>
  <w:num w:numId="36" w16cid:durableId="166496842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16cid:durableId="1427919598">
    <w:abstractNumId w:val="30"/>
  </w:num>
  <w:num w:numId="38" w16cid:durableId="775901804">
    <w:abstractNumId w:val="32"/>
  </w:num>
  <w:num w:numId="39" w16cid:durableId="46881348">
    <w:abstractNumId w:val="35"/>
  </w:num>
  <w:num w:numId="40" w16cid:durableId="1508980567">
    <w:abstractNumId w:val="39"/>
  </w:num>
  <w:num w:numId="41" w16cid:durableId="140079231">
    <w:abstractNumId w:val="25"/>
  </w:num>
  <w:num w:numId="42" w16cid:durableId="818380449">
    <w:abstractNumId w:val="21"/>
  </w:num>
  <w:num w:numId="43" w16cid:durableId="1173061538">
    <w:abstractNumId w:val="31"/>
  </w:num>
  <w:num w:numId="44" w16cid:durableId="1200123056">
    <w:abstractNumId w:val="14"/>
  </w:num>
  <w:num w:numId="45" w16cid:durableId="1477643128">
    <w:abstractNumId w:val="27"/>
  </w:num>
  <w:num w:numId="46" w16cid:durableId="620304756">
    <w:abstractNumId w:val="29"/>
  </w:num>
  <w:num w:numId="47" w16cid:durableId="1347174757">
    <w:abstractNumId w:val="44"/>
  </w:num>
  <w:num w:numId="48" w16cid:durableId="1002122837">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129246</Words>
  <Characters>736706</Characters>
  <Application>Microsoft Office Word</Application>
  <DocSecurity>0</DocSecurity>
  <Lines>6139</Lines>
  <Paragraphs>1728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zhenning huang</cp:lastModifiedBy>
  <cp:revision>2</cp:revision>
  <cp:lastPrinted>2019-02-25T14:05:00Z</cp:lastPrinted>
  <dcterms:created xsi:type="dcterms:W3CDTF">2024-07-07T22:29:00Z</dcterms:created>
  <dcterms:modified xsi:type="dcterms:W3CDTF">2024-07-07T22:29:00Z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