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42CF3CC"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497680">
              <w:t>3</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832D32" w:rsidRPr="00806F1B">
              <w:rPr>
                <w:sz w:val="32"/>
              </w:rPr>
              <w:t>0</w:t>
            </w:r>
            <w:r w:rsidR="00497680">
              <w:rPr>
                <w:sz w:val="32"/>
              </w:rPr>
              <w:t>8</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971923"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12" o:title="5G-logo_175px"/>
                </v:shape>
              </w:pict>
            </w:r>
          </w:p>
        </w:tc>
        <w:tc>
          <w:tcPr>
            <w:tcW w:w="5540" w:type="dxa"/>
            <w:shd w:val="clear" w:color="auto" w:fill="auto"/>
          </w:tcPr>
          <w:p w14:paraId="083124E4" w14:textId="417ADFE9" w:rsidR="006D4199" w:rsidRPr="00806F1B" w:rsidRDefault="00971923" w:rsidP="006D4199">
            <w:pPr>
              <w:jc w:val="right"/>
            </w:pPr>
            <w:bookmarkStart w:id="8" w:name="logos"/>
            <w:r>
              <w:pict w14:anchorId="4156FED4">
                <v:shape id="_x0000_i1026" type="#_x0000_t75" style="width:127.65pt;height:74.4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00B0A7F1" w14:textId="5253EC93" w:rsidR="00B927C8" w:rsidRDefault="002F279E">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B927C8">
        <w:t>Foreword</w:t>
      </w:r>
      <w:r w:rsidR="00B927C8">
        <w:tab/>
      </w:r>
      <w:r w:rsidR="00B927C8">
        <w:fldChar w:fldCharType="begin" w:fldLock="1"/>
      </w:r>
      <w:r w:rsidR="00B927C8">
        <w:instrText xml:space="preserve"> PAGEREF _Toc81737763 \h </w:instrText>
      </w:r>
      <w:r w:rsidR="00B927C8">
        <w:fldChar w:fldCharType="separate"/>
      </w:r>
      <w:r w:rsidR="00B927C8">
        <w:t>5</w:t>
      </w:r>
      <w:r w:rsidR="00B927C8">
        <w:fldChar w:fldCharType="end"/>
      </w:r>
    </w:p>
    <w:p w14:paraId="14276759" w14:textId="45EF1556" w:rsidR="00B927C8" w:rsidRDefault="00B927C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_Toc81737764 \h </w:instrText>
      </w:r>
      <w:r>
        <w:fldChar w:fldCharType="separate"/>
      </w:r>
      <w:r>
        <w:t>7</w:t>
      </w:r>
      <w:r>
        <w:fldChar w:fldCharType="end"/>
      </w:r>
    </w:p>
    <w:p w14:paraId="46B48DE9" w14:textId="70834F3A" w:rsidR="00B927C8" w:rsidRDefault="00B927C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_Toc81737765 \h </w:instrText>
      </w:r>
      <w:r>
        <w:fldChar w:fldCharType="separate"/>
      </w:r>
      <w:r>
        <w:t>7</w:t>
      </w:r>
      <w:r>
        <w:fldChar w:fldCharType="end"/>
      </w:r>
    </w:p>
    <w:p w14:paraId="17B4FB0D" w14:textId="16B45F1F" w:rsidR="00B927C8" w:rsidRDefault="00B927C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_Toc81737766 \h </w:instrText>
      </w:r>
      <w:r>
        <w:fldChar w:fldCharType="separate"/>
      </w:r>
      <w:r>
        <w:t>8</w:t>
      </w:r>
      <w:r>
        <w:fldChar w:fldCharType="end"/>
      </w:r>
    </w:p>
    <w:p w14:paraId="150FE3F6" w14:textId="636876CB" w:rsidR="00B927C8" w:rsidRDefault="00B927C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_Toc81737767 \h </w:instrText>
      </w:r>
      <w:r>
        <w:fldChar w:fldCharType="separate"/>
      </w:r>
      <w:r>
        <w:t>8</w:t>
      </w:r>
      <w:r>
        <w:fldChar w:fldCharType="end"/>
      </w:r>
    </w:p>
    <w:p w14:paraId="1DA91DB9" w14:textId="157CCE31" w:rsidR="00B927C8" w:rsidRDefault="00B927C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_Toc81737768 \h </w:instrText>
      </w:r>
      <w:r>
        <w:fldChar w:fldCharType="separate"/>
      </w:r>
      <w:r>
        <w:t>8</w:t>
      </w:r>
      <w:r>
        <w:fldChar w:fldCharType="end"/>
      </w:r>
    </w:p>
    <w:p w14:paraId="7BE61560" w14:textId="1AC90852" w:rsidR="00B927C8" w:rsidRDefault="00B927C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_Toc81737769 \h </w:instrText>
      </w:r>
      <w:r>
        <w:fldChar w:fldCharType="separate"/>
      </w:r>
      <w:r>
        <w:t>8</w:t>
      </w:r>
      <w:r>
        <w:fldChar w:fldCharType="end"/>
      </w:r>
    </w:p>
    <w:p w14:paraId="44CEF58B" w14:textId="2686B41A" w:rsidR="00B927C8" w:rsidRDefault="00B927C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_Toc81737770 \h </w:instrText>
      </w:r>
      <w:r>
        <w:fldChar w:fldCharType="separate"/>
      </w:r>
      <w:r>
        <w:t>8</w:t>
      </w:r>
      <w:r>
        <w:fldChar w:fldCharType="end"/>
      </w:r>
    </w:p>
    <w:p w14:paraId="52AE9E1A" w14:textId="388D2D45" w:rsidR="00B927C8" w:rsidRDefault="00B927C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_Toc81737771 \h </w:instrText>
      </w:r>
      <w:r>
        <w:fldChar w:fldCharType="separate"/>
      </w:r>
      <w:r>
        <w:t>8</w:t>
      </w:r>
      <w:r>
        <w:fldChar w:fldCharType="end"/>
      </w:r>
    </w:p>
    <w:p w14:paraId="0FF425AA" w14:textId="10F94274" w:rsidR="00B927C8" w:rsidRDefault="00B927C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UAS-NF</w:t>
      </w:r>
      <w:r>
        <w:tab/>
      </w:r>
      <w:r>
        <w:fldChar w:fldCharType="begin" w:fldLock="1"/>
      </w:r>
      <w:r>
        <w:instrText xml:space="preserve"> PAGEREF _Toc81737772 \h </w:instrText>
      </w:r>
      <w:r>
        <w:fldChar w:fldCharType="separate"/>
      </w:r>
      <w:r>
        <w:t>9</w:t>
      </w:r>
      <w:r>
        <w:fldChar w:fldCharType="end"/>
      </w:r>
    </w:p>
    <w:p w14:paraId="2455928C" w14:textId="7405E0FD" w:rsidR="00B927C8" w:rsidRDefault="00B927C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_Toc81737773 \h </w:instrText>
      </w:r>
      <w:r>
        <w:fldChar w:fldCharType="separate"/>
      </w:r>
      <w:r>
        <w:t>9</w:t>
      </w:r>
      <w:r>
        <w:fldChar w:fldCharType="end"/>
      </w:r>
    </w:p>
    <w:p w14:paraId="01E3C9A6" w14:textId="6FB77910" w:rsidR="00B927C8" w:rsidRDefault="00B927C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 Service</w:t>
      </w:r>
      <w:r>
        <w:tab/>
      </w:r>
      <w:r>
        <w:fldChar w:fldCharType="begin" w:fldLock="1"/>
      </w:r>
      <w:r>
        <w:instrText xml:space="preserve"> PAGEREF _Toc81737774 \h </w:instrText>
      </w:r>
      <w:r>
        <w:fldChar w:fldCharType="separate"/>
      </w:r>
      <w:r>
        <w:t>9</w:t>
      </w:r>
      <w:r>
        <w:fldChar w:fldCharType="end"/>
      </w:r>
    </w:p>
    <w:p w14:paraId="1ABB8F0B" w14:textId="7263C20C" w:rsidR="00B927C8" w:rsidRDefault="00B927C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Reauthentication Notify Service Operation</w:t>
      </w:r>
      <w:r>
        <w:tab/>
      </w:r>
      <w:r>
        <w:fldChar w:fldCharType="begin" w:fldLock="1"/>
      </w:r>
      <w:r>
        <w:instrText xml:space="preserve"> PAGEREF _Toc81737775 \h </w:instrText>
      </w:r>
      <w:r>
        <w:fldChar w:fldCharType="separate"/>
      </w:r>
      <w:r>
        <w:t>11</w:t>
      </w:r>
      <w:r>
        <w:fldChar w:fldCharType="end"/>
      </w:r>
    </w:p>
    <w:p w14:paraId="286B5325" w14:textId="6F483E43" w:rsidR="00B927C8" w:rsidRDefault="00B927C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_Toc81737776 \h </w:instrText>
      </w:r>
      <w:r>
        <w:fldChar w:fldCharType="separate"/>
      </w:r>
      <w:r>
        <w:t>11</w:t>
      </w:r>
      <w:r>
        <w:fldChar w:fldCharType="end"/>
      </w:r>
    </w:p>
    <w:p w14:paraId="38617B1F" w14:textId="7B01FEDC" w:rsidR="00B927C8" w:rsidRDefault="00B927C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_Toc81737777 \h </w:instrText>
      </w:r>
      <w:r>
        <w:fldChar w:fldCharType="separate"/>
      </w:r>
      <w:r>
        <w:t>11</w:t>
      </w:r>
      <w:r>
        <w:fldChar w:fldCharType="end"/>
      </w:r>
    </w:p>
    <w:p w14:paraId="0EBD3572" w14:textId="5E352564" w:rsidR="00B927C8" w:rsidRDefault="00B927C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_Toc81737778 \h </w:instrText>
      </w:r>
      <w:r>
        <w:fldChar w:fldCharType="separate"/>
      </w:r>
      <w:r>
        <w:t>12</w:t>
      </w:r>
      <w:r>
        <w:fldChar w:fldCharType="end"/>
      </w:r>
    </w:p>
    <w:p w14:paraId="0BB82072" w14:textId="513A3F42" w:rsidR="00B927C8" w:rsidRDefault="00B927C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 Service API</w:t>
      </w:r>
      <w:r>
        <w:tab/>
      </w:r>
      <w:r>
        <w:fldChar w:fldCharType="begin" w:fldLock="1"/>
      </w:r>
      <w:r>
        <w:instrText xml:space="preserve"> PAGEREF _Toc81737779 \h </w:instrText>
      </w:r>
      <w:r>
        <w:fldChar w:fldCharType="separate"/>
      </w:r>
      <w:r>
        <w:t>12</w:t>
      </w:r>
      <w:r>
        <w:fldChar w:fldCharType="end"/>
      </w:r>
    </w:p>
    <w:p w14:paraId="31C17A93" w14:textId="344D260F" w:rsidR="00B927C8" w:rsidRDefault="00B927C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_Toc81737780 \h </w:instrText>
      </w:r>
      <w:r>
        <w:fldChar w:fldCharType="separate"/>
      </w:r>
      <w:r>
        <w:t>12</w:t>
      </w:r>
      <w:r>
        <w:fldChar w:fldCharType="end"/>
      </w:r>
    </w:p>
    <w:p w14:paraId="668825FA" w14:textId="3D694352" w:rsidR="00B927C8" w:rsidRDefault="00B927C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_Toc81737781 \h </w:instrText>
      </w:r>
      <w:r>
        <w:fldChar w:fldCharType="separate"/>
      </w:r>
      <w:r>
        <w:t>12</w:t>
      </w:r>
      <w:r>
        <w:fldChar w:fldCharType="end"/>
      </w:r>
    </w:p>
    <w:p w14:paraId="1025DA17" w14:textId="3602FDF4" w:rsidR="00B927C8" w:rsidRDefault="00B927C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_Toc81737782 \h </w:instrText>
      </w:r>
      <w:r>
        <w:fldChar w:fldCharType="separate"/>
      </w:r>
      <w:r>
        <w:t>12</w:t>
      </w:r>
      <w:r>
        <w:fldChar w:fldCharType="end"/>
      </w:r>
    </w:p>
    <w:p w14:paraId="172C57E9" w14:textId="7D030CBF" w:rsidR="00B927C8" w:rsidRDefault="00B927C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_Toc81737783 \h </w:instrText>
      </w:r>
      <w:r>
        <w:fldChar w:fldCharType="separate"/>
      </w:r>
      <w:r>
        <w:t>12</w:t>
      </w:r>
      <w:r>
        <w:fldChar w:fldCharType="end"/>
      </w:r>
    </w:p>
    <w:p w14:paraId="1B3537ED" w14:textId="48B48706" w:rsidR="00B927C8" w:rsidRDefault="00B927C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_Toc81737784 \h </w:instrText>
      </w:r>
      <w:r>
        <w:fldChar w:fldCharType="separate"/>
      </w:r>
      <w:r>
        <w:t>12</w:t>
      </w:r>
      <w:r>
        <w:fldChar w:fldCharType="end"/>
      </w:r>
    </w:p>
    <w:p w14:paraId="63AF2E00" w14:textId="6DE54375" w:rsidR="00B927C8" w:rsidRDefault="00B927C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_Toc81737785 \h </w:instrText>
      </w:r>
      <w:r>
        <w:fldChar w:fldCharType="separate"/>
      </w:r>
      <w:r>
        <w:t>12</w:t>
      </w:r>
      <w:r>
        <w:fldChar w:fldCharType="end"/>
      </w:r>
    </w:p>
    <w:p w14:paraId="5284AAF6" w14:textId="18D8FA48" w:rsidR="00B927C8" w:rsidRDefault="00B927C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_Toc81737786 \h </w:instrText>
      </w:r>
      <w:r>
        <w:fldChar w:fldCharType="separate"/>
      </w:r>
      <w:r>
        <w:t>12</w:t>
      </w:r>
      <w:r>
        <w:fldChar w:fldCharType="end"/>
      </w:r>
    </w:p>
    <w:p w14:paraId="469F8DF6" w14:textId="52B215CA" w:rsidR="00B927C8" w:rsidRDefault="00B927C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_Toc81737787 \h </w:instrText>
      </w:r>
      <w:r>
        <w:fldChar w:fldCharType="separate"/>
      </w:r>
      <w:r>
        <w:t>13</w:t>
      </w:r>
      <w:r>
        <w:fldChar w:fldCharType="end"/>
      </w:r>
    </w:p>
    <w:p w14:paraId="7215F41A" w14:textId="4EC67D2D" w:rsidR="00B927C8" w:rsidRDefault="00B927C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_Toc81737788 \h </w:instrText>
      </w:r>
      <w:r>
        <w:fldChar w:fldCharType="separate"/>
      </w:r>
      <w:r>
        <w:t>13</w:t>
      </w:r>
      <w:r>
        <w:fldChar w:fldCharType="end"/>
      </w:r>
    </w:p>
    <w:p w14:paraId="4F426C33" w14:textId="2468773E" w:rsidR="00B927C8" w:rsidRDefault="00B927C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_Toc81737789 \h </w:instrText>
      </w:r>
      <w:r>
        <w:fldChar w:fldCharType="separate"/>
      </w:r>
      <w:r>
        <w:t>13</w:t>
      </w:r>
      <w:r>
        <w:fldChar w:fldCharType="end"/>
      </w:r>
    </w:p>
    <w:p w14:paraId="423DC9F4" w14:textId="6134AD2C" w:rsidR="00B927C8" w:rsidRDefault="00B927C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_Toc81737790 \h </w:instrText>
      </w:r>
      <w:r>
        <w:fldChar w:fldCharType="separate"/>
      </w:r>
      <w:r>
        <w:t>13</w:t>
      </w:r>
      <w:r>
        <w:fldChar w:fldCharType="end"/>
      </w:r>
    </w:p>
    <w:p w14:paraId="57795EEB" w14:textId="4DADB2E9" w:rsidR="00B927C8" w:rsidRDefault="00B927C8">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_Toc81737791 \h </w:instrText>
      </w:r>
      <w:r>
        <w:fldChar w:fldCharType="separate"/>
      </w:r>
      <w:r>
        <w:t>13</w:t>
      </w:r>
      <w:r>
        <w:fldChar w:fldCharType="end"/>
      </w:r>
    </w:p>
    <w:p w14:paraId="663B4FEF" w14:textId="5CC247FA" w:rsidR="00B927C8" w:rsidRDefault="00B927C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_Toc81737792 \h </w:instrText>
      </w:r>
      <w:r>
        <w:fldChar w:fldCharType="separate"/>
      </w:r>
      <w:r>
        <w:t>13</w:t>
      </w:r>
      <w:r>
        <w:fldChar w:fldCharType="end"/>
      </w:r>
    </w:p>
    <w:p w14:paraId="0C76799D" w14:textId="1C38AB47" w:rsidR="00B927C8" w:rsidRDefault="00B927C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_Toc81737793 \h </w:instrText>
      </w:r>
      <w:r>
        <w:fldChar w:fldCharType="separate"/>
      </w:r>
      <w:r>
        <w:t>13</w:t>
      </w:r>
      <w:r>
        <w:fldChar w:fldCharType="end"/>
      </w:r>
    </w:p>
    <w:p w14:paraId="38244431" w14:textId="29389D86" w:rsidR="00B927C8" w:rsidRDefault="00B927C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_Toc81737794 \h </w:instrText>
      </w:r>
      <w:r>
        <w:fldChar w:fldCharType="separate"/>
      </w:r>
      <w:r>
        <w:t>14</w:t>
      </w:r>
      <w:r>
        <w:fldChar w:fldCharType="end"/>
      </w:r>
    </w:p>
    <w:p w14:paraId="6258E291" w14:textId="0CDBEBA1" w:rsidR="00B927C8" w:rsidRDefault="00B927C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_Toc81737795 \h </w:instrText>
      </w:r>
      <w:r>
        <w:fldChar w:fldCharType="separate"/>
      </w:r>
      <w:r>
        <w:t>15</w:t>
      </w:r>
      <w:r>
        <w:fldChar w:fldCharType="end"/>
      </w:r>
    </w:p>
    <w:p w14:paraId="06F8BB8E" w14:textId="1CD84570" w:rsidR="00B927C8" w:rsidRDefault="00B927C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_Toc81737796 \h </w:instrText>
      </w:r>
      <w:r>
        <w:fldChar w:fldCharType="separate"/>
      </w:r>
      <w:r>
        <w:t>15</w:t>
      </w:r>
      <w:r>
        <w:fldChar w:fldCharType="end"/>
      </w:r>
    </w:p>
    <w:p w14:paraId="0F3FF920" w14:textId="4068B761" w:rsidR="00B927C8" w:rsidRDefault="00B927C8">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_Toc81737797 \h </w:instrText>
      </w:r>
      <w:r>
        <w:fldChar w:fldCharType="separate"/>
      </w:r>
      <w:r>
        <w:t>15</w:t>
      </w:r>
      <w:r>
        <w:fldChar w:fldCharType="end"/>
      </w:r>
    </w:p>
    <w:p w14:paraId="2444FF7E" w14:textId="27C5D61D" w:rsidR="00B927C8" w:rsidRDefault="00B927C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_Toc81737798 \h </w:instrText>
      </w:r>
      <w:r>
        <w:fldChar w:fldCharType="separate"/>
      </w:r>
      <w:r>
        <w:t>15</w:t>
      </w:r>
      <w:r>
        <w:fldChar w:fldCharType="end"/>
      </w:r>
    </w:p>
    <w:p w14:paraId="060A4777" w14:textId="1BCB72E6" w:rsidR="00B927C8" w:rsidRDefault="00B927C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_Toc81737799 \h </w:instrText>
      </w:r>
      <w:r>
        <w:fldChar w:fldCharType="separate"/>
      </w:r>
      <w:r>
        <w:t>15</w:t>
      </w:r>
      <w:r>
        <w:fldChar w:fldCharType="end"/>
      </w:r>
    </w:p>
    <w:p w14:paraId="536446AB" w14:textId="473DF128" w:rsidR="00B927C8" w:rsidRDefault="00B927C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_Toc81737800 \h </w:instrText>
      </w:r>
      <w:r>
        <w:fldChar w:fldCharType="separate"/>
      </w:r>
      <w:r>
        <w:t>15</w:t>
      </w:r>
      <w:r>
        <w:fldChar w:fldCharType="end"/>
      </w:r>
    </w:p>
    <w:p w14:paraId="48F7EEEE" w14:textId="4A1F876C" w:rsidR="00B927C8" w:rsidRDefault="00B927C8">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_Toc81737801 \h </w:instrText>
      </w:r>
      <w:r>
        <w:fldChar w:fldCharType="separate"/>
      </w:r>
      <w:r>
        <w:t>15</w:t>
      </w:r>
      <w:r>
        <w:fldChar w:fldCharType="end"/>
      </w:r>
    </w:p>
    <w:p w14:paraId="6A95EE02" w14:textId="1C0BB185" w:rsidR="00B927C8" w:rsidRDefault="00B927C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_Toc81737802 \h </w:instrText>
      </w:r>
      <w:r>
        <w:fldChar w:fldCharType="separate"/>
      </w:r>
      <w:r>
        <w:t>16</w:t>
      </w:r>
      <w:r>
        <w:fldChar w:fldCharType="end"/>
      </w:r>
    </w:p>
    <w:p w14:paraId="14D8C2DB" w14:textId="62F933B3" w:rsidR="00B927C8" w:rsidRDefault="00B927C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_Toc81737803 \h </w:instrText>
      </w:r>
      <w:r>
        <w:fldChar w:fldCharType="separate"/>
      </w:r>
      <w:r>
        <w:t>16</w:t>
      </w:r>
      <w:r>
        <w:fldChar w:fldCharType="end"/>
      </w:r>
    </w:p>
    <w:p w14:paraId="5AB81643" w14:textId="37D98356" w:rsidR="00B927C8" w:rsidRDefault="00B927C8">
      <w:pPr>
        <w:pStyle w:val="TOC4"/>
        <w:rPr>
          <w:rFonts w:asciiTheme="minorHAnsi" w:eastAsiaTheme="minorEastAsia" w:hAnsiTheme="minorHAnsi" w:cstheme="minorBidi"/>
          <w:sz w:val="22"/>
          <w:szCs w:val="22"/>
          <w:lang w:eastAsia="en-GB"/>
        </w:rPr>
      </w:pPr>
      <w:r w:rsidRPr="00277194">
        <w:rPr>
          <w:lang w:val="en-US"/>
        </w:rPr>
        <w:t>6.1.6.2</w:t>
      </w:r>
      <w:r>
        <w:rPr>
          <w:rFonts w:asciiTheme="minorHAnsi" w:eastAsiaTheme="minorEastAsia" w:hAnsiTheme="minorHAnsi" w:cstheme="minorBidi"/>
          <w:sz w:val="22"/>
          <w:szCs w:val="22"/>
          <w:lang w:eastAsia="en-GB"/>
        </w:rPr>
        <w:tab/>
      </w:r>
      <w:r w:rsidRPr="00277194">
        <w:rPr>
          <w:lang w:val="en-US"/>
        </w:rPr>
        <w:t>Structured data types</w:t>
      </w:r>
      <w:r>
        <w:tab/>
      </w:r>
      <w:r>
        <w:fldChar w:fldCharType="begin" w:fldLock="1"/>
      </w:r>
      <w:r>
        <w:instrText xml:space="preserve"> PAGEREF _Toc81737804 \h </w:instrText>
      </w:r>
      <w:r>
        <w:fldChar w:fldCharType="separate"/>
      </w:r>
      <w:r>
        <w:t>16</w:t>
      </w:r>
      <w:r>
        <w:fldChar w:fldCharType="end"/>
      </w:r>
    </w:p>
    <w:p w14:paraId="633AE5D9" w14:textId="25738906" w:rsidR="00B927C8" w:rsidRDefault="00B927C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_Toc81737805 \h </w:instrText>
      </w:r>
      <w:r>
        <w:fldChar w:fldCharType="separate"/>
      </w:r>
      <w:r>
        <w:t>16</w:t>
      </w:r>
      <w:r>
        <w:fldChar w:fldCharType="end"/>
      </w:r>
    </w:p>
    <w:p w14:paraId="6590AA0B" w14:textId="610184EC" w:rsidR="00B927C8" w:rsidRDefault="00B927C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_Toc81737806 \h </w:instrText>
      </w:r>
      <w:r>
        <w:fldChar w:fldCharType="separate"/>
      </w:r>
      <w:r>
        <w:t>17</w:t>
      </w:r>
      <w:r>
        <w:fldChar w:fldCharType="end"/>
      </w:r>
    </w:p>
    <w:p w14:paraId="79D85DA1" w14:textId="28BA23E0" w:rsidR="00B927C8" w:rsidRDefault="00B927C8">
      <w:pPr>
        <w:pStyle w:val="TOC4"/>
        <w:rPr>
          <w:rFonts w:asciiTheme="minorHAnsi" w:eastAsiaTheme="minorEastAsia" w:hAnsiTheme="minorHAnsi" w:cstheme="minorBidi"/>
          <w:sz w:val="22"/>
          <w:szCs w:val="22"/>
          <w:lang w:eastAsia="en-GB"/>
        </w:rPr>
      </w:pPr>
      <w:r w:rsidRPr="00277194">
        <w:rPr>
          <w:lang w:val="en-US"/>
        </w:rPr>
        <w:t>6.1.6.3</w:t>
      </w:r>
      <w:r>
        <w:rPr>
          <w:rFonts w:asciiTheme="minorHAnsi" w:eastAsiaTheme="minorEastAsia" w:hAnsiTheme="minorHAnsi" w:cstheme="minorBidi"/>
          <w:sz w:val="22"/>
          <w:szCs w:val="22"/>
          <w:lang w:eastAsia="en-GB"/>
        </w:rPr>
        <w:tab/>
      </w:r>
      <w:r w:rsidRPr="00277194">
        <w:rPr>
          <w:lang w:val="en-US"/>
        </w:rPr>
        <w:t>Simple data types and enumerations</w:t>
      </w:r>
      <w:r>
        <w:tab/>
      </w:r>
      <w:r>
        <w:fldChar w:fldCharType="begin" w:fldLock="1"/>
      </w:r>
      <w:r>
        <w:instrText xml:space="preserve"> PAGEREF _Toc81737807 \h </w:instrText>
      </w:r>
      <w:r>
        <w:fldChar w:fldCharType="separate"/>
      </w:r>
      <w:r>
        <w:t>18</w:t>
      </w:r>
      <w:r>
        <w:fldChar w:fldCharType="end"/>
      </w:r>
    </w:p>
    <w:p w14:paraId="7C8CF06E" w14:textId="19E15FE5" w:rsidR="00B927C8" w:rsidRDefault="00B927C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_Toc81737808 \h </w:instrText>
      </w:r>
      <w:r>
        <w:fldChar w:fldCharType="separate"/>
      </w:r>
      <w:r>
        <w:t>18</w:t>
      </w:r>
      <w:r>
        <w:fldChar w:fldCharType="end"/>
      </w:r>
    </w:p>
    <w:p w14:paraId="45F0B168" w14:textId="196B5262" w:rsidR="00B927C8" w:rsidRDefault="00B927C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_Toc81737809 \h </w:instrText>
      </w:r>
      <w:r>
        <w:fldChar w:fldCharType="separate"/>
      </w:r>
      <w:r>
        <w:t>18</w:t>
      </w:r>
      <w:r>
        <w:fldChar w:fldCharType="end"/>
      </w:r>
    </w:p>
    <w:p w14:paraId="3DD2CFF4" w14:textId="7573DE3A" w:rsidR="00B927C8" w:rsidRDefault="00B927C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_Toc81737810 \h </w:instrText>
      </w:r>
      <w:r>
        <w:fldChar w:fldCharType="separate"/>
      </w:r>
      <w:r>
        <w:t>19</w:t>
      </w:r>
      <w:r>
        <w:fldChar w:fldCharType="end"/>
      </w:r>
    </w:p>
    <w:p w14:paraId="5B809011" w14:textId="0804F6EF" w:rsidR="00B927C8" w:rsidRDefault="00B927C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_Toc81737811 \h </w:instrText>
      </w:r>
      <w:r>
        <w:fldChar w:fldCharType="separate"/>
      </w:r>
      <w:r>
        <w:t>19</w:t>
      </w:r>
      <w:r>
        <w:fldChar w:fldCharType="end"/>
      </w:r>
    </w:p>
    <w:p w14:paraId="6E23C081" w14:textId="2C82EDEA" w:rsidR="00B927C8" w:rsidRDefault="00B927C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_Toc81737812 \h </w:instrText>
      </w:r>
      <w:r>
        <w:fldChar w:fldCharType="separate"/>
      </w:r>
      <w:r>
        <w:t>19</w:t>
      </w:r>
      <w:r>
        <w:fldChar w:fldCharType="end"/>
      </w:r>
    </w:p>
    <w:p w14:paraId="6C9CF704" w14:textId="08E32217" w:rsidR="00B927C8" w:rsidRDefault="00B927C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_Toc81737813 \h </w:instrText>
      </w:r>
      <w:r>
        <w:fldChar w:fldCharType="separate"/>
      </w:r>
      <w:r>
        <w:t>19</w:t>
      </w:r>
      <w:r>
        <w:fldChar w:fldCharType="end"/>
      </w:r>
    </w:p>
    <w:p w14:paraId="5CBD52DB" w14:textId="0B612D49" w:rsidR="00B927C8" w:rsidRDefault="00B927C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_Toc81737814 \h </w:instrText>
      </w:r>
      <w:r>
        <w:fldChar w:fldCharType="separate"/>
      </w:r>
      <w:r>
        <w:t>19</w:t>
      </w:r>
      <w:r>
        <w:fldChar w:fldCharType="end"/>
      </w:r>
    </w:p>
    <w:p w14:paraId="662085E1" w14:textId="731624E8" w:rsidR="00B927C8" w:rsidRDefault="00B927C8">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_Toc81737815 \h </w:instrText>
      </w:r>
      <w:r>
        <w:fldChar w:fldCharType="separate"/>
      </w:r>
      <w:r>
        <w:t>19</w:t>
      </w:r>
      <w:r>
        <w:fldChar w:fldCharType="end"/>
      </w:r>
    </w:p>
    <w:p w14:paraId="08BCFF47" w14:textId="6BBCD93E" w:rsidR="00B927C8" w:rsidRDefault="00B927C8">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_Toc81737816 \h </w:instrText>
      </w:r>
      <w:r>
        <w:fldChar w:fldCharType="separate"/>
      </w:r>
      <w:r>
        <w:t>20</w:t>
      </w:r>
      <w:r>
        <w:fldChar w:fldCharType="end"/>
      </w:r>
    </w:p>
    <w:p w14:paraId="559A07E8" w14:textId="6C0B35CE" w:rsidR="00B927C8" w:rsidRDefault="00B927C8">
      <w:pPr>
        <w:pStyle w:val="TOC2"/>
        <w:rPr>
          <w:rFonts w:asciiTheme="minorHAnsi" w:eastAsiaTheme="minorEastAsia" w:hAnsiTheme="minorHAnsi" w:cstheme="minorBidi"/>
          <w:sz w:val="22"/>
          <w:szCs w:val="22"/>
          <w:lang w:eastAsia="en-GB"/>
        </w:rPr>
      </w:pPr>
      <w:r>
        <w:lastRenderedPageBreak/>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_Toc81737817 \h </w:instrText>
      </w:r>
      <w:r>
        <w:fldChar w:fldCharType="separate"/>
      </w:r>
      <w:r>
        <w:t>20</w:t>
      </w:r>
      <w:r>
        <w:fldChar w:fldCharType="end"/>
      </w:r>
    </w:p>
    <w:p w14:paraId="112E2334" w14:textId="3E9E6FB5" w:rsidR="00B927C8" w:rsidRDefault="00B927C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_Toc81737818 \h </w:instrText>
      </w:r>
      <w:r>
        <w:fldChar w:fldCharType="separate"/>
      </w:r>
      <w:r>
        <w:t>21</w:t>
      </w:r>
      <w:r>
        <w:fldChar w:fldCharType="end"/>
      </w:r>
    </w:p>
    <w:p w14:paraId="32094627" w14:textId="412788CF" w:rsidR="00B927C8" w:rsidRDefault="00B927C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_Toc81737819 \h </w:instrText>
      </w:r>
      <w:r>
        <w:fldChar w:fldCharType="separate"/>
      </w:r>
      <w:r>
        <w:t>21</w:t>
      </w:r>
      <w:r>
        <w:fldChar w:fldCharType="end"/>
      </w:r>
    </w:p>
    <w:p w14:paraId="28D50BDA" w14:textId="3BDB83A7" w:rsidR="00B927C8" w:rsidRDefault="00B927C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_Toc81737820 \h </w:instrText>
      </w:r>
      <w:r>
        <w:fldChar w:fldCharType="separate"/>
      </w:r>
      <w:r>
        <w:t>21</w:t>
      </w:r>
      <w:r>
        <w:fldChar w:fldCharType="end"/>
      </w:r>
    </w:p>
    <w:p w14:paraId="76595986" w14:textId="10348131" w:rsidR="006B6A95" w:rsidRPr="007B600E" w:rsidRDefault="002F279E" w:rsidP="00300218">
      <w:r>
        <w:rPr>
          <w:noProof/>
          <w:sz w:val="22"/>
        </w:rP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1737763"/>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1737764"/>
      <w:bookmarkEnd w:id="20"/>
      <w:r w:rsidRPr="004D3578">
        <w:lastRenderedPageBreak/>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81737765"/>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1737766"/>
      <w:bookmarkEnd w:id="26"/>
      <w:r w:rsidRPr="004D3578">
        <w:lastRenderedPageBreak/>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1737767"/>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1737768"/>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1737769"/>
      <w:r w:rsidRPr="004D3578">
        <w:t>3.3</w:t>
      </w:r>
      <w:r w:rsidRPr="004D3578">
        <w:tab/>
        <w:t>Abbreviations</w:t>
      </w:r>
      <w:bookmarkEnd w:id="33"/>
      <w:bookmarkEnd w:id="34"/>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1737770"/>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1737771"/>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7EA7CF88" w:rsidR="005428B8" w:rsidRPr="003B2883" w:rsidRDefault="00D1349F" w:rsidP="005428B8">
      <w:pPr>
        <w:pStyle w:val="TH"/>
        <w:rPr>
          <w:lang w:eastAsia="zh-CN"/>
        </w:rPr>
      </w:pPr>
      <w:r w:rsidRPr="007F7F20">
        <w:object w:dxaOrig="5791" w:dyaOrig="4381" w14:anchorId="5A8F7007">
          <v:shape id="_x0000_i1027" type="#_x0000_t75" style="width:292.25pt;height:220.25pt" o:ole="">
            <v:imagedata r:id="rId15" o:title=""/>
          </v:shape>
          <o:OLEObject Type="Embed" ProgID="Visio.Drawing.15" ShapeID="_x0000_i1027" DrawAspect="Content" ObjectID="_1692350818"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81737772"/>
      <w:r>
        <w:t>5</w:t>
      </w:r>
      <w:r w:rsidRPr="004D3578">
        <w:tab/>
      </w:r>
      <w:r>
        <w:t xml:space="preserve">Services offered by the </w:t>
      </w:r>
      <w:bookmarkEnd w:id="51"/>
      <w:bookmarkEnd w:id="52"/>
      <w:r>
        <w:t>UAS-NF</w:t>
      </w:r>
      <w:bookmarkEnd w:id="53"/>
      <w:bookmarkEnd w:id="54"/>
      <w:bookmarkEnd w:id="55"/>
    </w:p>
    <w:p w14:paraId="7CEE8EF5" w14:textId="770907F6" w:rsidR="00904370" w:rsidRDefault="00904370" w:rsidP="00904370">
      <w:pPr>
        <w:pStyle w:val="Heading2"/>
      </w:pPr>
      <w:bookmarkStart w:id="56" w:name="_Toc510696586"/>
      <w:bookmarkStart w:id="57" w:name="_Toc35971378"/>
      <w:bookmarkStart w:id="58" w:name="_Toc63347605"/>
      <w:bookmarkStart w:id="59" w:name="_Toc70168768"/>
      <w:bookmarkStart w:id="60" w:name="_Toc81737773"/>
      <w:r>
        <w:t>5.1</w:t>
      </w:r>
      <w:r>
        <w:tab/>
        <w:t>Introduction</w:t>
      </w:r>
      <w:bookmarkEnd w:id="56"/>
      <w:bookmarkEnd w:id="57"/>
      <w:bookmarkEnd w:id="58"/>
      <w:bookmarkEnd w:id="59"/>
      <w:bookmarkEnd w:id="60"/>
    </w:p>
    <w:p w14:paraId="50F8B873" w14:textId="77777777" w:rsidR="00746107" w:rsidRPr="00E06FFC" w:rsidRDefault="00746107" w:rsidP="00746107">
      <w:r w:rsidRPr="003B2883">
        <w:t xml:space="preserve">The table 5.1-1 shows the </w:t>
      </w:r>
      <w:r>
        <w:t xml:space="preserve">UAS-NF/NEF </w:t>
      </w:r>
      <w:r w:rsidRPr="003B2883">
        <w:t>Services and Service Operations</w:t>
      </w:r>
      <w:r>
        <w:t>:</w:t>
      </w:r>
    </w:p>
    <w:p w14:paraId="6FBBE05F" w14:textId="77777777" w:rsidR="00746107" w:rsidRPr="005433EA" w:rsidRDefault="00746107" w:rsidP="00B927C8">
      <w:pPr>
        <w:pStyle w:val="TH"/>
      </w:pPr>
      <w:r w:rsidRPr="005433EA">
        <w:t xml:space="preserve">Table 5.1-1 List of </w:t>
      </w:r>
      <w:r>
        <w:t>UAS-NF/</w:t>
      </w:r>
      <w:r w:rsidRPr="005433EA">
        <w:t>NEF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77777777"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p>
        </w:tc>
        <w:tc>
          <w:tcPr>
            <w:tcW w:w="2072" w:type="dxa"/>
          </w:tcPr>
          <w:p w14:paraId="5C088057" w14:textId="77777777" w:rsidR="00746107" w:rsidRPr="005433EA" w:rsidRDefault="00746107" w:rsidP="00E41605">
            <w:pPr>
              <w:keepNext/>
              <w:keepLines/>
              <w:spacing w:after="0"/>
              <w:rPr>
                <w:rFonts w:ascii="Arial" w:hAnsi="Arial"/>
                <w:sz w:val="18"/>
              </w:rPr>
            </w:pPr>
            <w:bookmarkStart w:id="61" w:name="_Hlk71455476"/>
            <w:r>
              <w:rPr>
                <w:rFonts w:ascii="Arial" w:hAnsi="Arial"/>
                <w:sz w:val="18"/>
              </w:rPr>
              <w:t>Authenticate</w:t>
            </w:r>
            <w:bookmarkEnd w:id="61"/>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77777777" w:rsidR="00746107" w:rsidRPr="005433EA"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57010333" w14:textId="77777777"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Pr="00395170">
              <w:rPr>
                <w:rFonts w:ascii="Arial" w:hAnsi="Arial"/>
                <w:sz w:val="18"/>
              </w:rPr>
              <w:t>Authenticate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77777777" w:rsidR="00746107" w:rsidRDefault="00746107" w:rsidP="00E41605">
            <w:pPr>
              <w:keepNext/>
              <w:keepLines/>
              <w:spacing w:after="0"/>
              <w:rPr>
                <w:rFonts w:ascii="Arial" w:hAnsi="Arial"/>
                <w:sz w:val="18"/>
              </w:rPr>
            </w:pPr>
            <w:r>
              <w:rPr>
                <w:rFonts w:ascii="Arial" w:hAnsi="Arial"/>
                <w:sz w:val="18"/>
              </w:rPr>
              <w:t>Notify</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77777777" w:rsidR="00746107"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43B85933" w14:textId="77777777"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Pr>
                <w:rFonts w:ascii="Arial" w:hAnsi="Arial"/>
                <w:sz w:val="18"/>
              </w:rPr>
              <w:t>ReauthNotify</w:t>
            </w:r>
          </w:p>
        </w:tc>
      </w:tr>
    </w:tbl>
    <w:p w14:paraId="30835431" w14:textId="77777777" w:rsidR="00746107" w:rsidRPr="00746107" w:rsidRDefault="00746107" w:rsidP="00E61AFA"/>
    <w:p w14:paraId="6C8CDF1D" w14:textId="7728F8C3" w:rsidR="00904370" w:rsidRDefault="00904370" w:rsidP="00904370">
      <w:pPr>
        <w:pStyle w:val="Heading2"/>
      </w:pPr>
      <w:bookmarkStart w:id="62" w:name="_Toc510696587"/>
      <w:bookmarkStart w:id="63" w:name="_Toc35971379"/>
      <w:bookmarkStart w:id="64" w:name="_Toc63347606"/>
      <w:bookmarkStart w:id="65" w:name="_Toc70168769"/>
      <w:bookmarkStart w:id="66" w:name="_Toc81737774"/>
      <w:r>
        <w:t>5.2</w:t>
      </w:r>
      <w:r>
        <w:tab/>
      </w:r>
      <w:r w:rsidR="000E0E88" w:rsidRPr="000E0E88">
        <w:t>Nnef_Auth</w:t>
      </w:r>
      <w:r w:rsidRPr="00AF47A0">
        <w:t xml:space="preserve"> </w:t>
      </w:r>
      <w:r>
        <w:t>Service</w:t>
      </w:r>
      <w:bookmarkEnd w:id="62"/>
      <w:bookmarkEnd w:id="63"/>
      <w:bookmarkEnd w:id="64"/>
      <w:bookmarkEnd w:id="65"/>
      <w:bookmarkEnd w:id="66"/>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77777777"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 can authenticate or subscribe to reauthentication related notifications from UAS-NF/NEF.</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7777777" w:rsidR="000E0E88" w:rsidRPr="003B2883" w:rsidRDefault="000E0E88" w:rsidP="000E0E88">
      <w:r w:rsidRPr="003B2883">
        <w:t xml:space="preserve">The </w:t>
      </w:r>
      <w:r>
        <w:t xml:space="preserve">Nnef_Auth </w:t>
      </w:r>
      <w:r w:rsidRPr="003B2883">
        <w:t>service supports following service operations:</w:t>
      </w:r>
    </w:p>
    <w:p w14:paraId="541FB91A" w14:textId="77777777" w:rsidR="000E0E88" w:rsidRDefault="000E0E88" w:rsidP="000E0E88">
      <w:pPr>
        <w:pStyle w:val="B1"/>
      </w:pPr>
      <w:r w:rsidRPr="003B2883">
        <w:t>-</w:t>
      </w:r>
      <w:r>
        <w:tab/>
      </w:r>
      <w:r w:rsidRPr="00EF3BB7">
        <w:t>Authenticate</w:t>
      </w:r>
    </w:p>
    <w:p w14:paraId="600CF88E" w14:textId="77777777" w:rsidR="000E0E88" w:rsidRPr="00E06FFC" w:rsidRDefault="000E0E88" w:rsidP="000E0E88">
      <w:pPr>
        <w:pStyle w:val="B1"/>
      </w:pPr>
      <w:r>
        <w:t>-</w:t>
      </w:r>
      <w:r>
        <w:tab/>
        <w:t>ReauthNotify</w:t>
      </w:r>
    </w:p>
    <w:p w14:paraId="6CA83ED1" w14:textId="5EBC46DA" w:rsidR="000E0E88" w:rsidRPr="00AA5F88" w:rsidRDefault="000E0E88" w:rsidP="000E0E88">
      <w:pPr>
        <w:keepNext/>
        <w:keepLines/>
        <w:spacing w:before="120"/>
        <w:ind w:left="1418" w:hanging="1418"/>
        <w:outlineLvl w:val="3"/>
        <w:rPr>
          <w:rFonts w:ascii="Arial" w:hAnsi="Arial"/>
          <w:sz w:val="24"/>
        </w:rPr>
      </w:pPr>
      <w:r>
        <w:rPr>
          <w:rFonts w:ascii="Arial" w:hAnsi="Arial"/>
          <w:sz w:val="24"/>
        </w:rPr>
        <w:lastRenderedPageBreak/>
        <w:t>5.2</w:t>
      </w:r>
      <w:r w:rsidRPr="00AA5F88">
        <w:rPr>
          <w:rFonts w:ascii="Arial" w:hAnsi="Arial"/>
          <w:sz w:val="24"/>
        </w:rPr>
        <w:t>.2.2</w:t>
      </w:r>
      <w:r w:rsidRPr="00AA5F88">
        <w:rPr>
          <w:rFonts w:ascii="Arial" w:hAnsi="Arial"/>
          <w:sz w:val="24"/>
        </w:rPr>
        <w:tab/>
      </w:r>
      <w:r w:rsidRPr="00684602">
        <w:rPr>
          <w:rFonts w:ascii="Arial" w:hAnsi="Arial"/>
          <w:sz w:val="24"/>
        </w:rPr>
        <w:t>Authenticate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77777777" w:rsidR="000E0E88" w:rsidRPr="00BB2B48" w:rsidRDefault="000E0E88" w:rsidP="000E0E88">
      <w:r w:rsidRPr="00BB2B48">
        <w:t xml:space="preserve">The </w:t>
      </w:r>
      <w:r w:rsidRPr="00DA060D">
        <w:t xml:space="preserve">Authenticate </w:t>
      </w:r>
      <w:r w:rsidRPr="00BB2B48">
        <w:t>service operation is used during the following procedure:</w:t>
      </w:r>
    </w:p>
    <w:p w14:paraId="40A6D112" w14:textId="77777777" w:rsidR="000E0E88" w:rsidRPr="00BB2B48" w:rsidRDefault="000E0E88" w:rsidP="000E0E88">
      <w:pPr>
        <w:ind w:left="568" w:hanging="284"/>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AAF7209" w14:textId="0E74B979" w:rsidR="000E0E88"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p>
    <w:p w14:paraId="17B69C96" w14:textId="4705EF5D" w:rsidR="000E0E88" w:rsidRPr="00BB2B48" w:rsidRDefault="000E0E88" w:rsidP="000E0E88">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rsidR="00B95C06">
        <w:t>5.2</w:t>
      </w:r>
      <w:r w:rsidRPr="00BB2B48">
        <w:t>.2.2.1-1.</w:t>
      </w:r>
    </w:p>
    <w:p w14:paraId="53A1EDC0" w14:textId="77777777" w:rsidR="000E0E88" w:rsidRPr="00BB2B48" w:rsidRDefault="000E0E88" w:rsidP="00B927C8">
      <w:pPr>
        <w:pStyle w:val="TH"/>
      </w:pPr>
      <w:r w:rsidRPr="00BB2B48">
        <w:rPr>
          <w:lang w:val="fr-FR"/>
        </w:rPr>
        <w:object w:dxaOrig="8713" w:dyaOrig="2137" w14:anchorId="37653A1D">
          <v:shape id="_x0000_i1028" type="#_x0000_t75" style="width:438.05pt;height:108.3pt" o:ole="">
            <v:imagedata r:id="rId17" o:title=""/>
          </v:shape>
          <o:OLEObject Type="Embed" ProgID="Visio.Drawing.11" ShapeID="_x0000_i1028" DrawAspect="Content" ObjectID="_1692350819" r:id="rId18"/>
        </w:object>
      </w:r>
    </w:p>
    <w:p w14:paraId="062AAEA1" w14:textId="4C7727E5" w:rsidR="000E0E88" w:rsidRPr="00BB2B48" w:rsidRDefault="000E0E88" w:rsidP="00B927C8">
      <w:pPr>
        <w:pStyle w:val="TF"/>
      </w:pPr>
      <w:r w:rsidRPr="00BB2B48">
        <w:t xml:space="preserve">Figure </w:t>
      </w:r>
      <w:r w:rsidR="00B95C06">
        <w:t>5.2</w:t>
      </w:r>
      <w:r w:rsidRPr="00BB2B48">
        <w:t xml:space="preserve">.2.2.1-1: </w:t>
      </w:r>
      <w:r>
        <w:t>Authenticate</w:t>
      </w:r>
      <w:r w:rsidRPr="00BB2B48">
        <w:t xml:space="preserve"> Service Operation</w:t>
      </w:r>
    </w:p>
    <w:p w14:paraId="2E79FBBB" w14:textId="77777777" w:rsidR="000E0E88" w:rsidRPr="00BB2B48" w:rsidRDefault="000E0E88" w:rsidP="000E0E88">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0E0E88">
      <w:pPr>
        <w:ind w:left="851" w:hanging="284"/>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0E0E88">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7777777" w:rsidR="000E0E88" w:rsidRDefault="000E0E88" w:rsidP="000E0E88">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22F8FA3E" w14:textId="77777777" w:rsidR="000E0E88" w:rsidRDefault="000E0E88" w:rsidP="000E0E88">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44A4EA86" w14:textId="77777777" w:rsidR="000E0E88" w:rsidRDefault="000E0E88" w:rsidP="000E0E88">
      <w:pPr>
        <w:ind w:left="851" w:hanging="284"/>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p>
    <w:p w14:paraId="6F6C3360" w14:textId="77777777" w:rsidR="000E0E88" w:rsidRDefault="000E0E88" w:rsidP="000E0E88">
      <w:pPr>
        <w:ind w:left="851" w:hanging="284"/>
      </w:pPr>
      <w:r>
        <w:t xml:space="preserve">If the </w:t>
      </w:r>
      <w:r w:rsidRPr="00BB2B48">
        <w:t xml:space="preserve">NF Service Consumer </w:t>
      </w:r>
      <w:r>
        <w:t>is SMF, the "UAVAuthInfo</w:t>
      </w:r>
      <w:r w:rsidRPr="00BB2B48">
        <w:t>"</w:t>
      </w:r>
      <w:r>
        <w:t xml:space="preserve"> also may include:</w:t>
      </w:r>
    </w:p>
    <w:p w14:paraId="24FBEF53" w14:textId="77777777" w:rsidR="000E0E88" w:rsidRDefault="000E0E88" w:rsidP="000E0E88">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 and</w:t>
      </w:r>
    </w:p>
    <w:p w14:paraId="701909F5" w14:textId="085CB3ED" w:rsidR="000E0E88" w:rsidRDefault="000E0E88" w:rsidP="000E0E88">
      <w:pPr>
        <w:ind w:left="851" w:hanging="284"/>
      </w:pPr>
      <w:r>
        <w:t>-</w:t>
      </w:r>
      <w:r w:rsidR="00B927C8">
        <w:tab/>
      </w:r>
      <w:r w:rsidRPr="004D4158">
        <w:t xml:space="preserve">pei </w:t>
      </w:r>
      <w:r>
        <w:t xml:space="preserve">IE carries the </w:t>
      </w:r>
      <w:r w:rsidRPr="00396940">
        <w:t>PEI</w:t>
      </w:r>
      <w:r>
        <w:t>.</w:t>
      </w:r>
    </w:p>
    <w:p w14:paraId="0B9FEECC" w14:textId="00FF77D6" w:rsidR="000E0E88" w:rsidRPr="00FD3F7C" w:rsidRDefault="000E0E88" w:rsidP="000E0E88">
      <w:pPr>
        <w:pStyle w:val="EditorsNote"/>
        <w:rPr>
          <w:rFonts w:eastAsia="SimSun"/>
        </w:rPr>
      </w:pPr>
      <w:r w:rsidRPr="00FD3F7C">
        <w:rPr>
          <w:rFonts w:eastAsia="SimSun"/>
        </w:rPr>
        <w:t xml:space="preserve">Editor's note: whether PEI is also </w:t>
      </w:r>
      <w:r w:rsidRPr="00112243">
        <w:rPr>
          <w:rFonts w:eastAsia="SimSun"/>
        </w:rPr>
        <w:t>incl</w:t>
      </w:r>
      <w:r w:rsidR="005F4B1D">
        <w:rPr>
          <w:rFonts w:eastAsia="SimSun"/>
        </w:rPr>
        <w:t>u</w:t>
      </w:r>
      <w:r w:rsidRPr="00112243">
        <w:rPr>
          <w:rFonts w:eastAsia="SimSun"/>
        </w:rPr>
        <w:t>ded</w:t>
      </w:r>
      <w:r w:rsidRPr="00FD3F7C">
        <w:rPr>
          <w:rFonts w:eastAsia="SimSun"/>
        </w:rPr>
        <w:t xml:space="preserve"> in the UUAA-MM is FFS.</w:t>
      </w:r>
    </w:p>
    <w:p w14:paraId="1198C614" w14:textId="77777777" w:rsidR="000E0E88" w:rsidRDefault="000E0E88" w:rsidP="000E0E88">
      <w:pPr>
        <w:pStyle w:val="B1"/>
      </w:pPr>
      <w:r>
        <w:t>2a.</w:t>
      </w:r>
      <w:r>
        <w:tab/>
        <w:t xml:space="preserve">On success, "200 OK" shall be returned. </w:t>
      </w:r>
    </w:p>
    <w:p w14:paraId="2CF3A90F" w14:textId="77777777" w:rsidR="000E0E88" w:rsidRDefault="000E0E88" w:rsidP="000E0E88">
      <w:pPr>
        <w:pStyle w:val="B1"/>
        <w:ind w:firstLine="0"/>
      </w:pPr>
      <w:r>
        <w:t>For intermediate round-trip messages, the payload body (i.e. UAVAuthResponse) shall contain the GPSI of the UAV and Service Level Device Identity. The payload body optionally includes "authMsg" based on the authentication method used.</w:t>
      </w:r>
    </w:p>
    <w:p w14:paraId="1AA97C58" w14:textId="77777777" w:rsidR="000E0E88" w:rsidRDefault="000E0E88" w:rsidP="000E0E88">
      <w:pPr>
        <w:pStyle w:val="B1"/>
        <w:ind w:firstLine="0"/>
      </w:pPr>
      <w:r>
        <w:t>For the final UAS-NF/NEF to NF service consumer message, the payload body (i.e. UAVAuthResponse) shall contain the GPSI of the UAV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29BE3DC1" w14:textId="322B13DE" w:rsidR="000E0E88" w:rsidRPr="000E0E88" w:rsidRDefault="000E0E88" w:rsidP="00E61AFA">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t>
      </w:r>
      <w:r w:rsidRPr="00544965">
        <w:lastRenderedPageBreak/>
        <w:t>with the message body containing a ProblemDetails structure with the "cause" attribute set to one of the application error listed in Table</w:t>
      </w:r>
      <w:r>
        <w:rPr>
          <w:lang w:val="en-US"/>
        </w:rPr>
        <w:t> </w:t>
      </w:r>
      <w:r w:rsidRPr="00544965">
        <w:t>6.1.7.3-1.</w:t>
      </w:r>
    </w:p>
    <w:p w14:paraId="52EEBD90" w14:textId="1FDDB7C5" w:rsidR="00B95C06" w:rsidRDefault="00B95C06" w:rsidP="00B95C06">
      <w:pPr>
        <w:pStyle w:val="Heading4"/>
      </w:pPr>
      <w:bookmarkStart w:id="67" w:name="_Toc18837096"/>
      <w:bookmarkStart w:id="68" w:name="_Toc22039906"/>
      <w:bookmarkStart w:id="69" w:name="_Toc22625360"/>
      <w:bookmarkStart w:id="70" w:name="_Toc25075688"/>
      <w:bookmarkStart w:id="71" w:name="_Toc26198907"/>
      <w:bookmarkStart w:id="72" w:name="_Toc34167784"/>
      <w:bookmarkStart w:id="73" w:name="_Toc34737247"/>
      <w:bookmarkStart w:id="74" w:name="_Toc34737344"/>
      <w:bookmarkStart w:id="75" w:name="_Toc34737527"/>
      <w:bookmarkStart w:id="76" w:name="_Toc34738496"/>
      <w:bookmarkStart w:id="77" w:name="_Toc34748800"/>
      <w:bookmarkStart w:id="78" w:name="_Toc36462359"/>
      <w:bookmarkStart w:id="79" w:name="_Toc43206570"/>
      <w:bookmarkStart w:id="80" w:name="_Toc45030938"/>
      <w:bookmarkStart w:id="81" w:name="_Toc56516067"/>
      <w:bookmarkStart w:id="82" w:name="_Toc58594192"/>
      <w:bookmarkStart w:id="83" w:name="_Toc67685414"/>
      <w:bookmarkStart w:id="84" w:name="_Toc81737775"/>
      <w:r>
        <w:t>5.2.2.3</w:t>
      </w:r>
      <w:r>
        <w:tab/>
        <w:t>Reauthentication Notify Service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BEB2BD5" w14:textId="53B02AF2" w:rsidR="00B95C06" w:rsidRDefault="00B95C06" w:rsidP="00B95C06">
      <w:pPr>
        <w:pStyle w:val="Heading5"/>
      </w:pPr>
      <w:bookmarkStart w:id="85" w:name="_Toc18837097"/>
      <w:bookmarkStart w:id="86" w:name="_Toc22039907"/>
      <w:bookmarkStart w:id="87" w:name="_Toc22625361"/>
      <w:bookmarkStart w:id="88" w:name="_Toc25075689"/>
      <w:bookmarkStart w:id="89" w:name="_Toc26198908"/>
      <w:bookmarkStart w:id="90" w:name="_Toc34167785"/>
      <w:bookmarkStart w:id="91" w:name="_Toc34737248"/>
      <w:bookmarkStart w:id="92" w:name="_Toc34737345"/>
      <w:bookmarkStart w:id="93" w:name="_Toc34737528"/>
      <w:bookmarkStart w:id="94" w:name="_Toc34738497"/>
      <w:bookmarkStart w:id="95" w:name="_Toc34748801"/>
      <w:bookmarkStart w:id="96" w:name="_Toc36462360"/>
      <w:bookmarkStart w:id="97" w:name="_Toc43206571"/>
      <w:bookmarkStart w:id="98" w:name="_Toc45030939"/>
      <w:bookmarkStart w:id="99" w:name="_Toc56516068"/>
      <w:bookmarkStart w:id="100" w:name="_Toc58594193"/>
      <w:bookmarkStart w:id="101" w:name="_Toc67685415"/>
      <w:bookmarkStart w:id="102" w:name="_Toc81737776"/>
      <w:r>
        <w:t>5.2.2.3.1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FD6125" w14:textId="77777777" w:rsidR="00B95C06" w:rsidRPr="003B2883" w:rsidRDefault="00B95C06" w:rsidP="00B95C06">
      <w:r w:rsidRPr="003B2883">
        <w:t xml:space="preserve">The </w:t>
      </w:r>
      <w:r>
        <w:t xml:space="preserve">ReauthNotify </w:t>
      </w:r>
      <w:r w:rsidRPr="003B2883">
        <w:t>service operation is used during the following procedure:</w:t>
      </w:r>
    </w:p>
    <w:p w14:paraId="4E84AF51" w14:textId="77777777" w:rsidR="00B95C06" w:rsidRPr="003B2883" w:rsidRDefault="00B95C06" w:rsidP="00B95C06">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53469F66" w14:textId="77777777" w:rsidR="00B95C06" w:rsidRPr="003B2883" w:rsidRDefault="00B95C06" w:rsidP="00B95C06">
      <w:r w:rsidRPr="003B2883">
        <w:t xml:space="preserve">The </w:t>
      </w:r>
      <w:r>
        <w:t xml:space="preserve">ReauthNotify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p>
    <w:p w14:paraId="575DF840" w14:textId="6DF22213" w:rsidR="00B95C06" w:rsidRDefault="00B95C06" w:rsidP="00B95C06">
      <w:r w:rsidRPr="003B2883">
        <w:t xml:space="preserve">The </w:t>
      </w:r>
      <w:r>
        <w:t xml:space="preserve">UAS-NF/NEF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p>
    <w:p w14:paraId="4B09942E" w14:textId="77777777" w:rsidR="00B95C06" w:rsidRDefault="00B95C06" w:rsidP="00B95C06">
      <w:pPr>
        <w:pStyle w:val="TH"/>
      </w:pPr>
      <w:r w:rsidRPr="005E0AEB">
        <w:rPr>
          <w:rFonts w:ascii="Times New Roman" w:eastAsia="DengXian" w:hAnsi="Times New Roman"/>
          <w:lang w:val="fr-FR"/>
        </w:rPr>
        <w:object w:dxaOrig="8713" w:dyaOrig="2137" w14:anchorId="7F71FC73">
          <v:shape id="_x0000_i1029" type="#_x0000_t75" style="width:435.65pt;height:108.3pt" o:ole="">
            <v:imagedata r:id="rId19" o:title=""/>
          </v:shape>
          <o:OLEObject Type="Embed" ProgID="Visio.Drawing.11" ShapeID="_x0000_i1029" DrawAspect="Content" ObjectID="_1692350820" r:id="rId20"/>
        </w:object>
      </w:r>
    </w:p>
    <w:p w14:paraId="498675E3" w14:textId="1D1F76D2" w:rsidR="00B95C06" w:rsidRDefault="00B95C06" w:rsidP="00B95C06">
      <w:pPr>
        <w:pStyle w:val="TF"/>
      </w:pPr>
      <w:r>
        <w:t>Figure 5.2.2.3.1-1: Status Notify Service Operation</w:t>
      </w:r>
    </w:p>
    <w:p w14:paraId="466562C0" w14:textId="3DFF1F46" w:rsidR="00B95C06" w:rsidRDefault="00B927C8" w:rsidP="00B927C8">
      <w:pPr>
        <w:pStyle w:val="B1"/>
      </w:pPr>
      <w:r>
        <w:t>1.</w:t>
      </w:r>
      <w:r>
        <w:tab/>
      </w:r>
      <w:r w:rsidR="00B95C06">
        <w:t>The UAS-NF/NEF shall send a POST request towards the Notification URI received in the Authenticate service operation request (See clause 5.xx.2.2). The request body shall contain a "</w:t>
      </w:r>
      <w:bookmarkStart w:id="103" w:name="_Hlk71623706"/>
      <w:r w:rsidR="00B95C06">
        <w:t>Reauth</w:t>
      </w:r>
      <w:r w:rsidR="00B95C06">
        <w:rPr>
          <w:lang w:eastAsia="zh-CN"/>
        </w:rPr>
        <w:t>Notification</w:t>
      </w:r>
      <w:bookmarkEnd w:id="103"/>
      <w:r w:rsidR="00B95C06">
        <w:t>" object containing the reauthentication information, including</w:t>
      </w:r>
    </w:p>
    <w:p w14:paraId="3A8A3F0F" w14:textId="77777777" w:rsidR="00B95C06" w:rsidRDefault="00B95C06" w:rsidP="00B95C06">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B95C06">
      <w:pPr>
        <w:pStyle w:val="B1"/>
        <w:ind w:firstLine="0"/>
        <w:rPr>
          <w:lang w:val="en-US"/>
        </w:rPr>
      </w:pPr>
      <w:r>
        <w:rPr>
          <w:lang w:val="en-US"/>
        </w:rPr>
        <w:t xml:space="preserve">- </w:t>
      </w:r>
      <w:bookmarkStart w:id="104" w:name="_Hlk80688384"/>
      <w:r>
        <w:rPr>
          <w:lang w:val="en-US"/>
        </w:rPr>
        <w:t xml:space="preserve">serviceLevelId </w:t>
      </w:r>
      <w:bookmarkEnd w:id="104"/>
      <w:r>
        <w:rPr>
          <w:lang w:val="en-US"/>
        </w:rPr>
        <w:t>IE set to the Service Level Device Identity</w:t>
      </w:r>
      <w:r w:rsidRPr="00A3441F">
        <w:rPr>
          <w:lang w:val="en-US"/>
        </w:rPr>
        <w:t xml:space="preserve"> of the UAV</w:t>
      </w:r>
      <w:r>
        <w:rPr>
          <w:lang w:val="en-US"/>
        </w:rPr>
        <w:t>;</w:t>
      </w:r>
    </w:p>
    <w:p w14:paraId="359D7174" w14:textId="77777777" w:rsidR="00B95C06" w:rsidRDefault="00B95C06" w:rsidP="00B95C06">
      <w:pPr>
        <w:pStyle w:val="B1"/>
        <w:ind w:firstLine="0"/>
        <w:rPr>
          <w:lang w:val="en-US"/>
        </w:rPr>
      </w:pPr>
      <w:bookmarkStart w:id="105" w:name="_Hlk79407374"/>
      <w:r>
        <w:rPr>
          <w:lang w:val="en-US"/>
        </w:rPr>
        <w:t xml:space="preserve">- </w:t>
      </w:r>
      <w:r w:rsidRPr="00DB0458">
        <w:rPr>
          <w:lang w:val="en-US"/>
        </w:rPr>
        <w:t>authMsg</w:t>
      </w:r>
      <w:r>
        <w:rPr>
          <w:lang w:val="en-US"/>
        </w:rPr>
        <w:t xml:space="preserve"> IE c</w:t>
      </w:r>
      <w:r w:rsidRPr="00242428">
        <w:rPr>
          <w:lang w:val="en-US"/>
        </w:rPr>
        <w:t>ontains the authentication message based in the authentication method used</w:t>
      </w:r>
      <w:r>
        <w:rPr>
          <w:lang w:val="en-US"/>
        </w:rPr>
        <w:t xml:space="preserve">; </w:t>
      </w:r>
      <w:bookmarkEnd w:id="105"/>
      <w:r>
        <w:rPr>
          <w:lang w:val="en-US"/>
        </w:rPr>
        <w:t>and</w:t>
      </w:r>
    </w:p>
    <w:p w14:paraId="74163259" w14:textId="77777777" w:rsidR="00B95C06" w:rsidRPr="00FD3F7C" w:rsidRDefault="00B95C06" w:rsidP="00B95C06">
      <w:pPr>
        <w:pStyle w:val="EditorsNote"/>
        <w:rPr>
          <w:rFonts w:eastAsia="SimSun"/>
        </w:rPr>
      </w:pPr>
      <w:r w:rsidRPr="00FD3F7C">
        <w:rPr>
          <w:rFonts w:eastAsia="SimSun"/>
        </w:rPr>
        <w:t>Editor's note: How NEF can identify if request has come from AMF or SMF so as to decide whether or not to send ipAddr IE is FFS.</w:t>
      </w:r>
    </w:p>
    <w:p w14:paraId="12967DEA" w14:textId="77777777" w:rsidR="00B95C06" w:rsidRDefault="00B95C06" w:rsidP="00B927C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2693DF8" w14:textId="77777777" w:rsidR="00B95C06" w:rsidRDefault="00B95C06" w:rsidP="00B95C06">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the response body should contain a "ProblemDetails" object.</w:t>
      </w:r>
    </w:p>
    <w:p w14:paraId="6273DDFC" w14:textId="77777777" w:rsidR="00B95C06" w:rsidRPr="00D93024" w:rsidRDefault="00B95C06" w:rsidP="00904370"/>
    <w:p w14:paraId="6E702B7C" w14:textId="77777777" w:rsidR="00904370" w:rsidRDefault="00904370" w:rsidP="00904370">
      <w:pPr>
        <w:pStyle w:val="Heading2"/>
      </w:pPr>
      <w:bookmarkStart w:id="106" w:name="_Toc510696596"/>
      <w:bookmarkStart w:id="107" w:name="_Toc35971388"/>
      <w:bookmarkStart w:id="108" w:name="_Toc63347615"/>
      <w:bookmarkStart w:id="109" w:name="_Toc70168778"/>
      <w:bookmarkStart w:id="110" w:name="_Toc81737777"/>
      <w:r>
        <w:t>5.3</w:t>
      </w:r>
      <w:r>
        <w:tab/>
        <w:t>&lt;Service 2 &gt;</w:t>
      </w:r>
      <w:r w:rsidRPr="00AF47A0">
        <w:t xml:space="preserve"> </w:t>
      </w:r>
      <w:r>
        <w:t>Service</w:t>
      </w:r>
      <w:bookmarkEnd w:id="106"/>
      <w:bookmarkEnd w:id="107"/>
      <w:bookmarkEnd w:id="108"/>
      <w:bookmarkEnd w:id="109"/>
      <w:bookmarkEnd w:id="110"/>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111" w:name="_Toc510696597"/>
      <w:bookmarkStart w:id="112" w:name="_Toc35971389"/>
      <w:bookmarkStart w:id="113" w:name="_Toc63347616"/>
      <w:bookmarkStart w:id="114" w:name="_Toc70168779"/>
      <w:bookmarkStart w:id="115" w:name="_Toc81737778"/>
      <w:r>
        <w:lastRenderedPageBreak/>
        <w:t>6</w:t>
      </w:r>
      <w:r>
        <w:tab/>
        <w:t>API Definitions</w:t>
      </w:r>
      <w:bookmarkEnd w:id="111"/>
      <w:bookmarkEnd w:id="112"/>
      <w:bookmarkEnd w:id="113"/>
      <w:bookmarkEnd w:id="114"/>
      <w:bookmarkEnd w:id="115"/>
    </w:p>
    <w:p w14:paraId="347CEB8E" w14:textId="170905A8" w:rsidR="00904370" w:rsidRDefault="00904370" w:rsidP="00904370">
      <w:pPr>
        <w:pStyle w:val="Heading2"/>
      </w:pPr>
      <w:bookmarkStart w:id="116" w:name="_Toc510696598"/>
      <w:bookmarkStart w:id="117" w:name="_Toc35971390"/>
      <w:bookmarkStart w:id="118" w:name="_Toc63347617"/>
      <w:bookmarkStart w:id="119" w:name="_Toc70168780"/>
      <w:bookmarkStart w:id="120" w:name="_Toc81737779"/>
      <w:r>
        <w:t>6.1</w:t>
      </w:r>
      <w:r>
        <w:tab/>
      </w:r>
      <w:r w:rsidR="00971D89" w:rsidRPr="00971D89">
        <w:t>Nnef_Auth</w:t>
      </w:r>
      <w:r>
        <w:t xml:space="preserve"> Service API</w:t>
      </w:r>
      <w:bookmarkEnd w:id="116"/>
      <w:bookmarkEnd w:id="117"/>
      <w:bookmarkEnd w:id="118"/>
      <w:bookmarkEnd w:id="119"/>
      <w:bookmarkEnd w:id="120"/>
    </w:p>
    <w:p w14:paraId="47D242C0" w14:textId="77777777" w:rsidR="00904370" w:rsidRDefault="00904370" w:rsidP="00904370">
      <w:pPr>
        <w:pStyle w:val="Heading3"/>
      </w:pPr>
      <w:bookmarkStart w:id="121" w:name="_Toc510696599"/>
      <w:bookmarkStart w:id="122" w:name="_Toc35971391"/>
      <w:bookmarkStart w:id="123" w:name="_Toc63347618"/>
      <w:bookmarkStart w:id="124" w:name="_Toc70168781"/>
      <w:bookmarkStart w:id="125" w:name="_Toc81737780"/>
      <w:r>
        <w:t>6.1.1</w:t>
      </w:r>
      <w:r>
        <w:tab/>
        <w:t>Introduction</w:t>
      </w:r>
      <w:bookmarkEnd w:id="121"/>
      <w:bookmarkEnd w:id="122"/>
      <w:bookmarkEnd w:id="123"/>
      <w:bookmarkEnd w:id="124"/>
      <w:bookmarkEnd w:id="125"/>
    </w:p>
    <w:p w14:paraId="04F698A9" w14:textId="54E1CB76" w:rsidR="00904370" w:rsidRDefault="00904370" w:rsidP="00904370">
      <w:pPr>
        <w:rPr>
          <w:noProof/>
          <w:lang w:eastAsia="zh-CN"/>
        </w:rPr>
      </w:pPr>
      <w:bookmarkStart w:id="126" w:name="_Toc510696600"/>
      <w:r w:rsidRPr="00E23840">
        <w:rPr>
          <w:noProof/>
        </w:rPr>
        <w:t>The</w:t>
      </w:r>
      <w:r>
        <w:rPr>
          <w:noProof/>
        </w:rPr>
        <w:t xml:space="preserve"> </w:t>
      </w:r>
      <w:r w:rsidR="00971D89" w:rsidRPr="00971D89">
        <w:rPr>
          <w:noProof/>
        </w:rPr>
        <w:t>Nnef_Auth</w:t>
      </w:r>
      <w:r w:rsidRPr="00E23840">
        <w:rPr>
          <w:noProof/>
        </w:rPr>
        <w:t xml:space="preserve"> shall use the </w:t>
      </w:r>
      <w:r w:rsidR="00971D89" w:rsidRPr="00971D89">
        <w:rPr>
          <w:noProof/>
        </w:rPr>
        <w:t>Nnef_Auth</w:t>
      </w:r>
      <w:r w:rsidRPr="00E23840">
        <w:rPr>
          <w:noProof/>
        </w:rPr>
        <w:t xml:space="preserve"> </w:t>
      </w:r>
      <w:r w:rsidRPr="00E23840">
        <w:rPr>
          <w:noProof/>
          <w:lang w:eastAsia="zh-CN"/>
        </w:rPr>
        <w:t>API.</w:t>
      </w:r>
    </w:p>
    <w:p w14:paraId="034B30DD" w14:textId="75474CB9"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7" w:name="_Toc35971392"/>
      <w:bookmarkStart w:id="128" w:name="_Toc63347619"/>
      <w:bookmarkStart w:id="129" w:name="_Toc70168782"/>
      <w:bookmarkStart w:id="130" w:name="_Toc81737781"/>
      <w:r>
        <w:t>6.1.2</w:t>
      </w:r>
      <w:r>
        <w:tab/>
        <w:t>Usage of HTTP</w:t>
      </w:r>
      <w:bookmarkEnd w:id="126"/>
      <w:bookmarkEnd w:id="127"/>
      <w:bookmarkEnd w:id="128"/>
      <w:bookmarkEnd w:id="129"/>
      <w:bookmarkEnd w:id="130"/>
    </w:p>
    <w:p w14:paraId="1390A0D7" w14:textId="77777777" w:rsidR="00904370" w:rsidRPr="000C5200" w:rsidRDefault="00904370" w:rsidP="00904370">
      <w:pPr>
        <w:pStyle w:val="Heading4"/>
      </w:pPr>
      <w:bookmarkStart w:id="131" w:name="_Toc510696601"/>
      <w:bookmarkStart w:id="132" w:name="_Toc35971393"/>
      <w:bookmarkStart w:id="133" w:name="_Toc63347620"/>
      <w:bookmarkStart w:id="134" w:name="_Toc70168783"/>
      <w:bookmarkStart w:id="135" w:name="_Toc81737782"/>
      <w:r>
        <w:t>6.1.2.1</w:t>
      </w:r>
      <w:r>
        <w:tab/>
        <w:t>General</w:t>
      </w:r>
      <w:bookmarkEnd w:id="131"/>
      <w:bookmarkEnd w:id="132"/>
      <w:bookmarkEnd w:id="133"/>
      <w:bookmarkEnd w:id="134"/>
      <w:bookmarkEnd w:id="135"/>
    </w:p>
    <w:p w14:paraId="2A9C26EE" w14:textId="3205C5B8" w:rsidR="00904370" w:rsidRPr="00986E88" w:rsidRDefault="00904370" w:rsidP="00904370">
      <w:pPr>
        <w:rPr>
          <w:noProof/>
        </w:rPr>
      </w:pPr>
      <w:bookmarkStart w:id="136"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37B48A70"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7" w:name="_Toc35971394"/>
      <w:bookmarkStart w:id="138" w:name="_Toc63347621"/>
      <w:bookmarkStart w:id="139" w:name="_Toc70168784"/>
      <w:bookmarkStart w:id="140" w:name="_Toc81737783"/>
      <w:r>
        <w:t>6.1.2.2</w:t>
      </w:r>
      <w:r>
        <w:tab/>
        <w:t>HTTP standard headers</w:t>
      </w:r>
      <w:bookmarkEnd w:id="136"/>
      <w:bookmarkEnd w:id="137"/>
      <w:bookmarkEnd w:id="138"/>
      <w:bookmarkEnd w:id="139"/>
      <w:bookmarkEnd w:id="140"/>
    </w:p>
    <w:p w14:paraId="569F7955" w14:textId="77777777" w:rsidR="00904370" w:rsidRDefault="00904370" w:rsidP="00904370">
      <w:pPr>
        <w:pStyle w:val="Heading5"/>
        <w:rPr>
          <w:lang w:eastAsia="zh-CN"/>
        </w:rPr>
      </w:pPr>
      <w:bookmarkStart w:id="141" w:name="_Toc510696603"/>
      <w:bookmarkStart w:id="142" w:name="_Toc35971395"/>
      <w:bookmarkStart w:id="143" w:name="_Toc63347622"/>
      <w:bookmarkStart w:id="144" w:name="_Toc70168785"/>
      <w:bookmarkStart w:id="145" w:name="_Toc81737784"/>
      <w:r>
        <w:t>6.1.2.2.1</w:t>
      </w:r>
      <w:r>
        <w:rPr>
          <w:rFonts w:hint="eastAsia"/>
          <w:lang w:eastAsia="zh-CN"/>
        </w:rPr>
        <w:tab/>
      </w:r>
      <w:r>
        <w:rPr>
          <w:lang w:eastAsia="zh-CN"/>
        </w:rPr>
        <w:t>General</w:t>
      </w:r>
      <w:bookmarkEnd w:id="141"/>
      <w:bookmarkEnd w:id="142"/>
      <w:bookmarkEnd w:id="143"/>
      <w:bookmarkEnd w:id="144"/>
      <w:bookmarkEnd w:id="145"/>
    </w:p>
    <w:p w14:paraId="3EFE9D7A" w14:textId="77777777" w:rsidR="00904370" w:rsidRPr="00986E88" w:rsidRDefault="00904370" w:rsidP="00904370">
      <w:pPr>
        <w:rPr>
          <w:noProof/>
        </w:rPr>
      </w:pPr>
      <w:bookmarkStart w:id="146"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7" w:name="_Toc35971396"/>
      <w:bookmarkStart w:id="148" w:name="_Toc63347623"/>
      <w:bookmarkStart w:id="149" w:name="_Toc70168786"/>
      <w:bookmarkStart w:id="150" w:name="_Toc81737785"/>
      <w:r>
        <w:t>6.1.2.2.2</w:t>
      </w:r>
      <w:r>
        <w:tab/>
        <w:t>Content type</w:t>
      </w:r>
      <w:bookmarkEnd w:id="146"/>
      <w:bookmarkEnd w:id="147"/>
      <w:bookmarkEnd w:id="148"/>
      <w:bookmarkEnd w:id="149"/>
      <w:bookmarkEnd w:id="150"/>
    </w:p>
    <w:p w14:paraId="2E42CA5F" w14:textId="352E6513" w:rsidR="00904370" w:rsidRDefault="00904370" w:rsidP="00904370">
      <w:bookmarkStart w:id="151"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52" w:name="_Hlk525213471"/>
      <w:bookmarkStart w:id="153" w:name="_Hlk525213025"/>
      <w:r>
        <w:t xml:space="preserve">"Problem Details" JSON object shall be used to indicate </w:t>
      </w:r>
      <w:r>
        <w:rPr>
          <w:lang w:eastAsia="fr-FR"/>
        </w:rPr>
        <w:t xml:space="preserve">additional details of the error </w:t>
      </w:r>
      <w:r>
        <w:t xml:space="preserve">in a HTTP response body and </w:t>
      </w:r>
      <w:bookmarkEnd w:id="152"/>
      <w:r>
        <w:t>shall be signalled by the content type "application/problem+json", as defined in IETF RFC 7807 [1</w:t>
      </w:r>
      <w:r w:rsidR="000D7462">
        <w:t>1</w:t>
      </w:r>
      <w:r>
        <w:t>].</w:t>
      </w:r>
      <w:bookmarkEnd w:id="153"/>
    </w:p>
    <w:p w14:paraId="4D0211D2" w14:textId="77777777" w:rsidR="00904370" w:rsidRPr="000C5200" w:rsidRDefault="00904370" w:rsidP="00904370">
      <w:pPr>
        <w:pStyle w:val="Heading4"/>
      </w:pPr>
      <w:bookmarkStart w:id="154" w:name="_Toc35971397"/>
      <w:bookmarkStart w:id="155" w:name="_Toc63347624"/>
      <w:bookmarkStart w:id="156" w:name="_Toc70168787"/>
      <w:bookmarkStart w:id="157" w:name="_Toc81737786"/>
      <w:r>
        <w:t>6.1.2.3</w:t>
      </w:r>
      <w:r>
        <w:tab/>
        <w:t>HTTP custom headers</w:t>
      </w:r>
      <w:bookmarkEnd w:id="151"/>
      <w:bookmarkEnd w:id="154"/>
      <w:bookmarkEnd w:id="155"/>
      <w:bookmarkEnd w:id="156"/>
      <w:bookmarkEnd w:id="157"/>
    </w:p>
    <w:p w14:paraId="63728246" w14:textId="77777777" w:rsidR="00904370" w:rsidRDefault="00904370" w:rsidP="00904370">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6" w:name="_Toc510696607"/>
      <w:bookmarkStart w:id="167" w:name="_Toc35971398"/>
      <w:bookmarkStart w:id="168" w:name="_Toc63347625"/>
      <w:bookmarkStart w:id="169" w:name="_Toc70168788"/>
      <w:bookmarkStart w:id="170" w:name="_Toc81737787"/>
      <w:bookmarkEnd w:id="158"/>
      <w:bookmarkEnd w:id="159"/>
      <w:bookmarkEnd w:id="160"/>
      <w:bookmarkEnd w:id="161"/>
      <w:bookmarkEnd w:id="162"/>
      <w:bookmarkEnd w:id="163"/>
      <w:bookmarkEnd w:id="164"/>
      <w:bookmarkEnd w:id="165"/>
      <w:r>
        <w:lastRenderedPageBreak/>
        <w:t>6.1.3</w:t>
      </w:r>
      <w:r>
        <w:tab/>
        <w:t>Resources</w:t>
      </w:r>
      <w:bookmarkEnd w:id="166"/>
      <w:bookmarkEnd w:id="167"/>
      <w:bookmarkEnd w:id="168"/>
      <w:bookmarkEnd w:id="169"/>
      <w:bookmarkEnd w:id="170"/>
    </w:p>
    <w:p w14:paraId="1973A7C3" w14:textId="77777777" w:rsidR="00904370" w:rsidRPr="000A7435" w:rsidRDefault="00904370" w:rsidP="00904370">
      <w:pPr>
        <w:pStyle w:val="Heading4"/>
      </w:pPr>
      <w:bookmarkStart w:id="171" w:name="_Toc510696608"/>
      <w:bookmarkStart w:id="172" w:name="_Toc35971399"/>
      <w:bookmarkStart w:id="173" w:name="_Toc63347626"/>
      <w:bookmarkStart w:id="174" w:name="_Toc70168789"/>
      <w:bookmarkStart w:id="175" w:name="_Toc81737788"/>
      <w:r>
        <w:t>6.1.3.1</w:t>
      </w:r>
      <w:r>
        <w:tab/>
        <w:t>Overview</w:t>
      </w:r>
      <w:bookmarkEnd w:id="171"/>
      <w:bookmarkEnd w:id="172"/>
      <w:bookmarkEnd w:id="173"/>
      <w:bookmarkEnd w:id="174"/>
      <w:bookmarkEnd w:id="175"/>
    </w:p>
    <w:p w14:paraId="0A80E7C9" w14:textId="3DFC8A3F" w:rsidR="00041F01" w:rsidRPr="009879C2" w:rsidRDefault="00041F01" w:rsidP="00041F01">
      <w:pPr>
        <w:rPr>
          <w:i/>
          <w:color w:val="0000FF"/>
        </w:rPr>
      </w:pPr>
      <w:r w:rsidRPr="00544965">
        <w:t xml:space="preserve">The structure of the Resource URIs of the </w:t>
      </w:r>
      <w:r>
        <w:rPr>
          <w:noProof/>
        </w:rPr>
        <w:t>Nnef_Auth</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pt;height:108.3pt" o:ole="">
            <v:imagedata r:id="rId21" o:title=""/>
          </v:shape>
          <o:OLEObject Type="Embed" ProgID="Visio.Drawing.11" ShapeID="_x0000_i1030" DrawAspect="Content" ObjectID="_1692350821" r:id="rId22"/>
        </w:object>
      </w:r>
    </w:p>
    <w:p w14:paraId="35075AE4" w14:textId="562B38F0" w:rsidR="00041F01" w:rsidRPr="009879C2" w:rsidRDefault="00041F01" w:rsidP="00B927C8">
      <w:pPr>
        <w:pStyle w:val="TF"/>
      </w:pPr>
      <w:r w:rsidRPr="009879C2">
        <w:t xml:space="preserve">Figure 6.1.3.1-1: Resource URI structure of the </w:t>
      </w:r>
      <w:r>
        <w:t>Nnef_Auth</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6" w:name="_Toc510696609"/>
      <w:bookmarkStart w:id="177" w:name="_Toc35971400"/>
      <w:bookmarkStart w:id="178" w:name="_Toc63347627"/>
      <w:bookmarkStart w:id="179" w:name="_Toc70168790"/>
      <w:bookmarkStart w:id="180" w:name="_Toc81737789"/>
      <w:r>
        <w:t>6.1.3.2</w:t>
      </w:r>
      <w:r>
        <w:tab/>
        <w:t xml:space="preserve">Resource: </w:t>
      </w:r>
      <w:r w:rsidR="006E4DFC" w:rsidRPr="009E00EB">
        <w:t>uav-authentications</w:t>
      </w:r>
      <w:bookmarkEnd w:id="176"/>
      <w:bookmarkEnd w:id="177"/>
      <w:bookmarkEnd w:id="178"/>
      <w:bookmarkEnd w:id="179"/>
      <w:bookmarkEnd w:id="180"/>
    </w:p>
    <w:p w14:paraId="261C7C36" w14:textId="7C15DDD7" w:rsidR="006E4DFC" w:rsidRPr="006E4DFC" w:rsidRDefault="006E4DFC" w:rsidP="00E61AFA">
      <w:r w:rsidRPr="006E4DFC">
        <w:t>The resource represents UAV Authentications to be done with the serving USS.</w:t>
      </w:r>
    </w:p>
    <w:p w14:paraId="72465BF9" w14:textId="77777777" w:rsidR="00904370" w:rsidRDefault="00904370" w:rsidP="00904370">
      <w:pPr>
        <w:pStyle w:val="Heading5"/>
      </w:pPr>
      <w:bookmarkStart w:id="181" w:name="_Toc510696610"/>
      <w:bookmarkStart w:id="182" w:name="_Toc35971401"/>
      <w:bookmarkStart w:id="183" w:name="_Toc63347628"/>
      <w:bookmarkStart w:id="184" w:name="_Toc70168791"/>
      <w:bookmarkStart w:id="185" w:name="_Toc81737790"/>
      <w:r>
        <w:t>6.1.3.2.1</w:t>
      </w:r>
      <w:r>
        <w:tab/>
        <w:t>Description</w:t>
      </w:r>
      <w:bookmarkEnd w:id="181"/>
      <w:bookmarkEnd w:id="182"/>
      <w:bookmarkEnd w:id="183"/>
      <w:bookmarkEnd w:id="184"/>
      <w:bookmarkEnd w:id="185"/>
    </w:p>
    <w:p w14:paraId="03384E0A" w14:textId="77777777" w:rsidR="00904370" w:rsidRDefault="00904370" w:rsidP="00904370">
      <w:pPr>
        <w:pStyle w:val="Heading4"/>
      </w:pPr>
      <w:bookmarkStart w:id="186" w:name="_Toc35971402"/>
      <w:bookmarkStart w:id="187" w:name="_Toc63347629"/>
      <w:bookmarkStart w:id="188" w:name="_Toc70168792"/>
      <w:bookmarkStart w:id="189" w:name="_Toc510696612"/>
      <w:bookmarkStart w:id="190" w:name="_Toc81737791"/>
      <w:r>
        <w:t>6.1.3.2.2</w:t>
      </w:r>
      <w:r>
        <w:tab/>
        <w:t>Resource Definition</w:t>
      </w:r>
      <w:bookmarkEnd w:id="186"/>
      <w:bookmarkEnd w:id="187"/>
      <w:bookmarkEnd w:id="188"/>
      <w:bookmarkEnd w:id="190"/>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1" w:name="_Toc35971403"/>
      <w:bookmarkStart w:id="192" w:name="_Toc63347630"/>
      <w:bookmarkStart w:id="193" w:name="_Toc70168793"/>
      <w:bookmarkStart w:id="194" w:name="_Toc81737792"/>
      <w:r>
        <w:t>6.1.3.2.3</w:t>
      </w:r>
      <w:r>
        <w:tab/>
        <w:t>Resource Standard Methods</w:t>
      </w:r>
      <w:bookmarkEnd w:id="189"/>
      <w:bookmarkEnd w:id="191"/>
      <w:bookmarkEnd w:id="192"/>
      <w:bookmarkEnd w:id="193"/>
      <w:bookmarkEnd w:id="194"/>
    </w:p>
    <w:p w14:paraId="34120A3A" w14:textId="05785F8E" w:rsidR="00904370" w:rsidRPr="00384E92" w:rsidRDefault="00904370" w:rsidP="00904370">
      <w:pPr>
        <w:pStyle w:val="Heading6"/>
      </w:pPr>
      <w:bookmarkStart w:id="195" w:name="_Toc510696613"/>
      <w:bookmarkStart w:id="196" w:name="_Toc35971404"/>
      <w:bookmarkStart w:id="197" w:name="_Toc63347631"/>
      <w:bookmarkStart w:id="198" w:name="_Toc70168794"/>
      <w:bookmarkStart w:id="199" w:name="_Toc81737793"/>
      <w:r w:rsidRPr="00384E92">
        <w:t>6.</w:t>
      </w:r>
      <w:r>
        <w:t>1.3.2.3</w:t>
      </w:r>
      <w:r w:rsidRPr="00384E92">
        <w:t>.1</w:t>
      </w:r>
      <w:r w:rsidRPr="00384E92">
        <w:tab/>
      </w:r>
      <w:r w:rsidR="006E4DFC" w:rsidRPr="006E4DFC">
        <w:t>POST</w:t>
      </w:r>
      <w:bookmarkEnd w:id="195"/>
      <w:bookmarkEnd w:id="196"/>
      <w:bookmarkEnd w:id="197"/>
      <w:bookmarkEnd w:id="198"/>
      <w:bookmarkEnd w:id="199"/>
    </w:p>
    <w:p w14:paraId="4F2BD859" w14:textId="58B404B4" w:rsidR="006E4DFC" w:rsidRDefault="006E4DFC" w:rsidP="00904370">
      <w:r>
        <w:t>T</w:t>
      </w:r>
      <w:r w:rsidRPr="009879C2">
        <w:t xml:space="preserve">his method </w:t>
      </w:r>
      <w:r>
        <w:t>performs UAV authentication.</w:t>
      </w:r>
      <w:r w:rsidRPr="009879C2" w:rsidDel="001C2B4B">
        <w:rPr>
          <w:i/>
          <w:color w:val="0000FF"/>
        </w:rPr>
        <w:t xml:space="preserve"> </w:t>
      </w:r>
    </w:p>
    <w:p w14:paraId="4AC91DD2" w14:textId="31F2EAF0"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C20DD6"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77777777" w:rsidR="00C20DD6" w:rsidRDefault="00C20DD6" w:rsidP="00F85948">
            <w:pPr>
              <w:pStyle w:val="TAL"/>
            </w:pPr>
          </w:p>
        </w:tc>
        <w:tc>
          <w:tcPr>
            <w:tcW w:w="225" w:type="pct"/>
            <w:tcBorders>
              <w:top w:val="single" w:sz="4" w:space="0" w:color="auto"/>
              <w:left w:val="single" w:sz="6" w:space="0" w:color="000000"/>
              <w:bottom w:val="single" w:sz="6" w:space="0" w:color="000000"/>
              <w:right w:val="single" w:sz="6" w:space="0" w:color="000000"/>
            </w:tcBorders>
          </w:tcPr>
          <w:p w14:paraId="352C2514" w14:textId="77777777" w:rsidR="00C20DD6" w:rsidRPr="0016361A" w:rsidDel="00C20DD6" w:rsidRDefault="00C20DD6" w:rsidP="00F85948">
            <w:pPr>
              <w:pStyle w:val="TAC"/>
            </w:pPr>
          </w:p>
        </w:tc>
        <w:tc>
          <w:tcPr>
            <w:tcW w:w="649" w:type="pct"/>
            <w:tcBorders>
              <w:top w:val="single" w:sz="4" w:space="0" w:color="auto"/>
              <w:left w:val="single" w:sz="6" w:space="0" w:color="000000"/>
              <w:bottom w:val="single" w:sz="6" w:space="0" w:color="000000"/>
              <w:right w:val="single" w:sz="6" w:space="0" w:color="000000"/>
            </w:tcBorders>
          </w:tcPr>
          <w:p w14:paraId="79974202" w14:textId="77777777" w:rsidR="00C20DD6" w:rsidRPr="0016361A" w:rsidDel="00C20DD6" w:rsidRDefault="00C20DD6" w:rsidP="00F85948">
            <w:pPr>
              <w:pStyle w:val="TAL"/>
            </w:pP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C20DD6" w:rsidRDefault="00C20DD6" w:rsidP="00F85948">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3FF08" w14:textId="217B752C" w:rsidR="00C20DD6" w:rsidRPr="0016361A" w:rsidRDefault="00C20DD6" w:rsidP="00F8594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C20DD6"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77777777" w:rsidR="00C20DD6" w:rsidRDefault="00C20DD6" w:rsidP="00F85948">
            <w:pPr>
              <w:pStyle w:val="TAL"/>
            </w:pPr>
          </w:p>
        </w:tc>
        <w:tc>
          <w:tcPr>
            <w:tcW w:w="225" w:type="pct"/>
            <w:tcBorders>
              <w:top w:val="single" w:sz="4" w:space="0" w:color="auto"/>
              <w:left w:val="single" w:sz="6" w:space="0" w:color="000000"/>
              <w:bottom w:val="single" w:sz="6" w:space="0" w:color="000000"/>
              <w:right w:val="single" w:sz="6" w:space="0" w:color="000000"/>
            </w:tcBorders>
          </w:tcPr>
          <w:p w14:paraId="5A73B16C" w14:textId="77777777" w:rsidR="00C20DD6" w:rsidRPr="0016361A" w:rsidDel="00C20DD6" w:rsidRDefault="00C20DD6" w:rsidP="00F85948">
            <w:pPr>
              <w:pStyle w:val="TAC"/>
            </w:pPr>
          </w:p>
        </w:tc>
        <w:tc>
          <w:tcPr>
            <w:tcW w:w="649" w:type="pct"/>
            <w:tcBorders>
              <w:top w:val="single" w:sz="4" w:space="0" w:color="auto"/>
              <w:left w:val="single" w:sz="6" w:space="0" w:color="000000"/>
              <w:bottom w:val="single" w:sz="6" w:space="0" w:color="000000"/>
              <w:right w:val="single" w:sz="6" w:space="0" w:color="000000"/>
            </w:tcBorders>
          </w:tcPr>
          <w:p w14:paraId="236A5C4B" w14:textId="77777777" w:rsidR="00C20DD6" w:rsidRPr="0016361A" w:rsidDel="00C20DD6" w:rsidRDefault="00C20DD6" w:rsidP="00F85948">
            <w:pPr>
              <w:pStyle w:val="TAL"/>
            </w:pP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C20DD6" w:rsidRDefault="00C20DD6" w:rsidP="00F85948">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F7DB7" w14:textId="2A48F8A4" w:rsidR="00C20DD6" w:rsidRPr="0016361A" w:rsidRDefault="00C20DD6" w:rsidP="00F8594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13677D39" w:rsidR="00C20DD6" w:rsidRDefault="00C20DD6" w:rsidP="00F85948">
            <w:pPr>
              <w:pStyle w:val="TAL"/>
            </w:pPr>
            <w:r w:rsidRPr="00E06FFC">
              <w:t>ProblemDetails</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5CDAC621" w:rsidR="00C20DD6" w:rsidRPr="0016361A" w:rsidDel="00C20DD6"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7777777" w:rsidR="002D7C90" w:rsidRDefault="002D7C90" w:rsidP="002D7C90">
            <w:pPr>
              <w:pStyle w:val="TAL"/>
            </w:pPr>
            <w:r>
              <w:t>The "cause"</w:t>
            </w:r>
            <w:r w:rsidRPr="00FA1305">
              <w:t xml:space="preserve"> attribute </w:t>
            </w:r>
            <w:r>
              <w:t>may be used to indicate the following application errors:</w:t>
            </w:r>
          </w:p>
          <w:p w14:paraId="67A00A92" w14:textId="77777777" w:rsidR="002D7C90" w:rsidRDefault="002D7C90" w:rsidP="002D7C90">
            <w:pPr>
              <w:pStyle w:val="TAL"/>
            </w:pPr>
            <w:r>
              <w:t>- USER_UNKNOWN</w:t>
            </w:r>
          </w:p>
          <w:p w14:paraId="01C2833F" w14:textId="77777777" w:rsidR="002D7C90" w:rsidRDefault="002D7C90" w:rsidP="002D7C90">
            <w:pPr>
              <w:pStyle w:val="TAL"/>
            </w:pPr>
            <w:r>
              <w:t xml:space="preserve">- </w:t>
            </w:r>
            <w:r w:rsidRPr="0032374D">
              <w:t>NIDD_CONFIGURATION_NOT_AVAILABLE</w:t>
            </w:r>
          </w:p>
          <w:p w14:paraId="1E31B333" w14:textId="77777777" w:rsidR="002D7C90" w:rsidRDefault="002D7C90" w:rsidP="002D7C90">
            <w:pPr>
              <w:pStyle w:val="TAL"/>
            </w:pPr>
          </w:p>
          <w:p w14:paraId="47102A22" w14:textId="73B45E8E" w:rsidR="00C20DD6" w:rsidRPr="0016361A" w:rsidRDefault="002D7C90" w:rsidP="002D7C90">
            <w:pPr>
              <w:pStyle w:val="TAL"/>
            </w:pPr>
            <w:r w:rsidRPr="00E06FFC">
              <w:t>See table 6.1.7.3-1 for the description of these errors.</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5136FD72" w:rsidR="00904370" w:rsidRPr="0016361A" w:rsidRDefault="00904370" w:rsidP="00F85948">
            <w:pPr>
              <w:pStyle w:val="TAN"/>
            </w:pPr>
            <w:r w:rsidRPr="0016361A">
              <w:t>NOTE:</w:t>
            </w:r>
            <w:r w:rsidRPr="0016361A">
              <w:rPr>
                <w:noProof/>
              </w:rPr>
              <w:tab/>
              <w:t xml:space="preserve">The manadatory </w:t>
            </w:r>
            <w:r w:rsidRPr="0016361A">
              <w:t xml:space="preserve">HTTP error status code for the </w:t>
            </w:r>
            <w:r w:rsidR="002D7C90">
              <w:t>POST</w:t>
            </w:r>
            <w:r w:rsidRPr="0016361A">
              <w:t xml:space="preserve"> method listed in Table 5.2.7.1-1 of 3GPP TS 29.500 [4] also apply.</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7FA86" w14:textId="77777777" w:rsidR="002D7C90" w:rsidRPr="00DB5639" w:rsidRDefault="002D7C90" w:rsidP="00E41605">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342E6" w14:textId="77777777" w:rsidR="002D7C90" w:rsidRPr="00DB5639" w:rsidRDefault="002D7C90" w:rsidP="00E41605">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200" w:name="_Toc510696615"/>
      <w:bookmarkStart w:id="201" w:name="_Toc35971406"/>
      <w:bookmarkStart w:id="202" w:name="_Toc63347633"/>
      <w:bookmarkStart w:id="203" w:name="_Toc70168796"/>
      <w:bookmarkStart w:id="204" w:name="_Toc81737794"/>
    </w:p>
    <w:p w14:paraId="01E00DF9" w14:textId="4B7EA844" w:rsidR="00904370" w:rsidRDefault="00904370" w:rsidP="00904370">
      <w:pPr>
        <w:pStyle w:val="Heading5"/>
      </w:pPr>
      <w:r>
        <w:lastRenderedPageBreak/>
        <w:t>6.1.3.2.4</w:t>
      </w:r>
      <w:r>
        <w:tab/>
        <w:t>Resource Custom Operations</w:t>
      </w:r>
      <w:bookmarkEnd w:id="200"/>
      <w:bookmarkEnd w:id="201"/>
      <w:bookmarkEnd w:id="202"/>
      <w:bookmarkEnd w:id="203"/>
      <w:bookmarkEnd w:id="204"/>
    </w:p>
    <w:p w14:paraId="041E144D" w14:textId="6FE36E78" w:rsidR="003A0FE8" w:rsidRPr="003A0FE8" w:rsidRDefault="003A0FE8" w:rsidP="00E61AFA">
      <w:r>
        <w:t>None</w:t>
      </w:r>
    </w:p>
    <w:p w14:paraId="076C8B7C" w14:textId="77777777" w:rsidR="00904370" w:rsidRDefault="00904370" w:rsidP="00904370">
      <w:pPr>
        <w:pStyle w:val="Heading3"/>
      </w:pPr>
      <w:bookmarkStart w:id="205" w:name="_Toc510696628"/>
      <w:bookmarkStart w:id="206" w:name="_Toc35971419"/>
      <w:bookmarkStart w:id="207" w:name="_Toc63347646"/>
      <w:bookmarkStart w:id="208" w:name="_Toc70168809"/>
      <w:bookmarkStart w:id="209" w:name="_Toc81737795"/>
      <w:r>
        <w:t>6.1.5</w:t>
      </w:r>
      <w:r>
        <w:tab/>
        <w:t>Notifications</w:t>
      </w:r>
      <w:bookmarkEnd w:id="205"/>
      <w:bookmarkEnd w:id="206"/>
      <w:bookmarkEnd w:id="207"/>
      <w:bookmarkEnd w:id="208"/>
      <w:bookmarkEnd w:id="209"/>
    </w:p>
    <w:p w14:paraId="6A2FD47C" w14:textId="77777777" w:rsidR="00904370" w:rsidRPr="000A7435" w:rsidRDefault="00904370" w:rsidP="00904370">
      <w:pPr>
        <w:pStyle w:val="Heading4"/>
      </w:pPr>
      <w:bookmarkStart w:id="210" w:name="_Toc510696629"/>
      <w:bookmarkStart w:id="211" w:name="_Toc35971420"/>
      <w:bookmarkStart w:id="212" w:name="_Toc63347647"/>
      <w:bookmarkStart w:id="213" w:name="_Toc70168810"/>
      <w:bookmarkStart w:id="214" w:name="_Toc81737796"/>
      <w:r>
        <w:t>6.1.5.1</w:t>
      </w:r>
      <w:r>
        <w:tab/>
        <w:t>General</w:t>
      </w:r>
      <w:bookmarkEnd w:id="210"/>
      <w:bookmarkEnd w:id="211"/>
      <w:bookmarkEnd w:id="212"/>
      <w:bookmarkEnd w:id="213"/>
      <w:bookmarkEnd w:id="214"/>
    </w:p>
    <w:p w14:paraId="6672ECD6" w14:textId="02712CB0"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p>
    <w:p w14:paraId="7C35B22B" w14:textId="77777777" w:rsidR="00904370" w:rsidRDefault="00904370" w:rsidP="00904370">
      <w:pPr>
        <w:rPr>
          <w:noProof/>
        </w:rPr>
      </w:pPr>
      <w:bookmarkStart w:id="215" w:name="_Toc510696630"/>
      <w:bookmarkStart w:id="21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1ED56518" w:rsidR="00904370" w:rsidRDefault="00904370" w:rsidP="00904370">
      <w:pPr>
        <w:pStyle w:val="Heading4"/>
      </w:pPr>
      <w:bookmarkStart w:id="217" w:name="_Toc35971421"/>
      <w:bookmarkStart w:id="218" w:name="_Toc63347648"/>
      <w:bookmarkStart w:id="219" w:name="_Toc70168811"/>
      <w:bookmarkStart w:id="220" w:name="_Toc81737797"/>
      <w:r>
        <w:t>6.1.5.2</w:t>
      </w:r>
      <w:r>
        <w:tab/>
      </w:r>
      <w:r w:rsidR="002B31D1">
        <w:t>Reauthentication Notification</w:t>
      </w:r>
      <w:bookmarkEnd w:id="215"/>
      <w:bookmarkEnd w:id="217"/>
      <w:bookmarkEnd w:id="218"/>
      <w:bookmarkEnd w:id="219"/>
      <w:bookmarkEnd w:id="220"/>
    </w:p>
    <w:p w14:paraId="00738AC4" w14:textId="77777777" w:rsidR="00904370" w:rsidRPr="00986E88" w:rsidRDefault="00904370" w:rsidP="00904370">
      <w:pPr>
        <w:pStyle w:val="Heading5"/>
        <w:rPr>
          <w:noProof/>
        </w:rPr>
      </w:pPr>
      <w:bookmarkStart w:id="221" w:name="_Toc532994455"/>
      <w:bookmarkStart w:id="222" w:name="_Toc35971422"/>
      <w:bookmarkStart w:id="223" w:name="_Toc63347649"/>
      <w:bookmarkStart w:id="224" w:name="_Toc70168812"/>
      <w:bookmarkStart w:id="225" w:name="_Toc510696631"/>
      <w:bookmarkStart w:id="226" w:name="_Toc81737798"/>
      <w:r>
        <w:t>6.1.5.2</w:t>
      </w:r>
      <w:r w:rsidRPr="00986E88">
        <w:rPr>
          <w:noProof/>
        </w:rPr>
        <w:t>.1</w:t>
      </w:r>
      <w:r w:rsidRPr="00986E88">
        <w:rPr>
          <w:noProof/>
        </w:rPr>
        <w:tab/>
        <w:t>Description</w:t>
      </w:r>
      <w:bookmarkEnd w:id="221"/>
      <w:bookmarkEnd w:id="222"/>
      <w:bookmarkEnd w:id="223"/>
      <w:bookmarkEnd w:id="224"/>
      <w:bookmarkEnd w:id="226"/>
    </w:p>
    <w:p w14:paraId="6B9F3846" w14:textId="22CE8B4A" w:rsidR="00904370" w:rsidRPr="00986E88" w:rsidRDefault="002B31D1" w:rsidP="00904370">
      <w:pPr>
        <w:rPr>
          <w:noProof/>
        </w:rPr>
      </w:pPr>
      <w:r w:rsidRPr="002B31D1">
        <w:rPr>
          <w:noProof/>
        </w:rPr>
        <w:t>The NF Service Consumer (e.g. the AMF or SMF) provides the Notification URI for getting notified about reauthentication requested by the USS. The UAS-NF/NEF shall notify the NF Service Consumer when reauthentication is requested by the USS.</w:t>
      </w:r>
    </w:p>
    <w:p w14:paraId="563EC2AD" w14:textId="77777777" w:rsidR="00904370" w:rsidRPr="00986E88" w:rsidRDefault="00904370" w:rsidP="00904370">
      <w:pPr>
        <w:pStyle w:val="Heading5"/>
        <w:rPr>
          <w:noProof/>
        </w:rPr>
      </w:pPr>
      <w:bookmarkStart w:id="227" w:name="_Toc532994456"/>
      <w:bookmarkStart w:id="228" w:name="_Toc35971423"/>
      <w:bookmarkStart w:id="229" w:name="_Toc63347650"/>
      <w:bookmarkStart w:id="230" w:name="_Toc70168813"/>
      <w:bookmarkStart w:id="231" w:name="_Toc81737799"/>
      <w:r>
        <w:t>6.1.5.2</w:t>
      </w:r>
      <w:r w:rsidRPr="00986E88">
        <w:rPr>
          <w:noProof/>
        </w:rPr>
        <w:t>.2</w:t>
      </w:r>
      <w:r w:rsidRPr="00986E88">
        <w:rPr>
          <w:noProof/>
        </w:rPr>
        <w:tab/>
        <w:t>Target URI</w:t>
      </w:r>
      <w:bookmarkEnd w:id="227"/>
      <w:bookmarkEnd w:id="228"/>
      <w:bookmarkEnd w:id="229"/>
      <w:bookmarkEnd w:id="230"/>
      <w:bookmarkEnd w:id="231"/>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32" w:name="_Toc532994457"/>
      <w:bookmarkStart w:id="233" w:name="_Toc35971424"/>
      <w:bookmarkStart w:id="234" w:name="_Toc63347651"/>
      <w:bookmarkStart w:id="235" w:name="_Toc70168814"/>
      <w:bookmarkStart w:id="236" w:name="_Toc81737800"/>
      <w:r>
        <w:t>6.1.5.2</w:t>
      </w:r>
      <w:r w:rsidRPr="00986E88">
        <w:rPr>
          <w:noProof/>
        </w:rPr>
        <w:t>.3</w:t>
      </w:r>
      <w:r w:rsidRPr="00986E88">
        <w:rPr>
          <w:noProof/>
        </w:rPr>
        <w:tab/>
        <w:t>Standard Methods</w:t>
      </w:r>
      <w:bookmarkEnd w:id="232"/>
      <w:bookmarkEnd w:id="233"/>
      <w:bookmarkEnd w:id="234"/>
      <w:bookmarkEnd w:id="235"/>
      <w:bookmarkEnd w:id="236"/>
    </w:p>
    <w:p w14:paraId="4E4C343D" w14:textId="77777777" w:rsidR="00904370" w:rsidRPr="00986E88" w:rsidRDefault="00904370" w:rsidP="00904370">
      <w:pPr>
        <w:pStyle w:val="Heading6"/>
        <w:rPr>
          <w:noProof/>
        </w:rPr>
      </w:pPr>
      <w:bookmarkStart w:id="237" w:name="_Toc532994458"/>
      <w:bookmarkStart w:id="238" w:name="_Toc35971425"/>
      <w:bookmarkStart w:id="239" w:name="_Toc63347652"/>
      <w:bookmarkStart w:id="240" w:name="_Toc70168815"/>
      <w:bookmarkStart w:id="241" w:name="_Toc81737801"/>
      <w:r>
        <w:t>6.1.5.2.3</w:t>
      </w:r>
      <w:r w:rsidRPr="00986E88">
        <w:rPr>
          <w:noProof/>
        </w:rPr>
        <w:t>.1</w:t>
      </w:r>
      <w:r w:rsidRPr="00986E88">
        <w:rPr>
          <w:noProof/>
        </w:rPr>
        <w:tab/>
        <w:t>POST</w:t>
      </w:r>
      <w:bookmarkEnd w:id="237"/>
      <w:bookmarkEnd w:id="238"/>
      <w:bookmarkEnd w:id="239"/>
      <w:bookmarkEnd w:id="240"/>
      <w:bookmarkEnd w:id="241"/>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BC575A6" w:rsidR="00904370" w:rsidRPr="0016361A" w:rsidRDefault="002B31D1" w:rsidP="00F85948">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613F4E2C"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2B31D1" w:rsidRPr="00B54FF5" w14:paraId="21435D73"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77777777" w:rsidR="002B31D1" w:rsidRDefault="002B31D1" w:rsidP="00F85948">
            <w:pPr>
              <w:pStyle w:val="TAL"/>
            </w:pPr>
          </w:p>
        </w:tc>
        <w:tc>
          <w:tcPr>
            <w:tcW w:w="361" w:type="dxa"/>
            <w:tcBorders>
              <w:top w:val="single" w:sz="4" w:space="0" w:color="auto"/>
              <w:left w:val="single" w:sz="6" w:space="0" w:color="000000"/>
              <w:bottom w:val="single" w:sz="4" w:space="0" w:color="auto"/>
              <w:right w:val="single" w:sz="6" w:space="0" w:color="000000"/>
            </w:tcBorders>
          </w:tcPr>
          <w:p w14:paraId="66B07C65" w14:textId="77777777" w:rsidR="002B31D1" w:rsidRPr="0016361A" w:rsidDel="002B31D1" w:rsidRDefault="002B31D1" w:rsidP="00F85948">
            <w:pPr>
              <w:pStyle w:val="TAC"/>
            </w:pPr>
          </w:p>
        </w:tc>
        <w:tc>
          <w:tcPr>
            <w:tcW w:w="1259" w:type="dxa"/>
            <w:tcBorders>
              <w:top w:val="single" w:sz="4" w:space="0" w:color="auto"/>
              <w:left w:val="single" w:sz="6" w:space="0" w:color="000000"/>
              <w:bottom w:val="single" w:sz="4" w:space="0" w:color="auto"/>
              <w:right w:val="single" w:sz="6" w:space="0" w:color="000000"/>
            </w:tcBorders>
          </w:tcPr>
          <w:p w14:paraId="1BA128C1" w14:textId="77777777" w:rsidR="002B31D1" w:rsidRPr="0016361A" w:rsidDel="002B31D1" w:rsidRDefault="002B31D1" w:rsidP="00F85948">
            <w:pPr>
              <w:pStyle w:val="TAC"/>
            </w:pP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2B31D1" w:rsidRDefault="006E55A5" w:rsidP="00F8594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A4E84A4" w14:textId="7A788432" w:rsidR="002B31D1" w:rsidRDefault="006E55A5" w:rsidP="00F8594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2B31D1" w:rsidRPr="00B54FF5" w14:paraId="6E160E77"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77777777" w:rsidR="002B31D1" w:rsidRDefault="002B31D1" w:rsidP="00F85948">
            <w:pPr>
              <w:pStyle w:val="TAL"/>
            </w:pPr>
          </w:p>
        </w:tc>
        <w:tc>
          <w:tcPr>
            <w:tcW w:w="361" w:type="dxa"/>
            <w:tcBorders>
              <w:top w:val="single" w:sz="4" w:space="0" w:color="auto"/>
              <w:left w:val="single" w:sz="6" w:space="0" w:color="000000"/>
              <w:bottom w:val="single" w:sz="4" w:space="0" w:color="auto"/>
              <w:right w:val="single" w:sz="6" w:space="0" w:color="000000"/>
            </w:tcBorders>
          </w:tcPr>
          <w:p w14:paraId="7AE204DE" w14:textId="77777777" w:rsidR="002B31D1" w:rsidRPr="0016361A" w:rsidDel="002B31D1" w:rsidRDefault="002B31D1" w:rsidP="00F85948">
            <w:pPr>
              <w:pStyle w:val="TAC"/>
            </w:pPr>
          </w:p>
        </w:tc>
        <w:tc>
          <w:tcPr>
            <w:tcW w:w="1259" w:type="dxa"/>
            <w:tcBorders>
              <w:top w:val="single" w:sz="4" w:space="0" w:color="auto"/>
              <w:left w:val="single" w:sz="6" w:space="0" w:color="000000"/>
              <w:bottom w:val="single" w:sz="4" w:space="0" w:color="auto"/>
              <w:right w:val="single" w:sz="6" w:space="0" w:color="000000"/>
            </w:tcBorders>
          </w:tcPr>
          <w:p w14:paraId="4BE1ABD0" w14:textId="77777777" w:rsidR="002B31D1" w:rsidRPr="0016361A" w:rsidDel="002B31D1" w:rsidRDefault="002B31D1" w:rsidP="00F85948">
            <w:pPr>
              <w:pStyle w:val="TAC"/>
            </w:pP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2B31D1" w:rsidRDefault="006E55A5" w:rsidP="00F8594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85488EF" w14:textId="6960F708" w:rsidR="002B31D1" w:rsidRDefault="006E55A5" w:rsidP="00F8594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5C7588D7" w:rsidR="00904370" w:rsidRPr="0016361A" w:rsidRDefault="00904370" w:rsidP="00F85948">
            <w:pPr>
              <w:pStyle w:val="TAN"/>
              <w:rPr>
                <w:noProof/>
              </w:rPr>
            </w:pPr>
            <w:r w:rsidRPr="0016361A">
              <w:t>NOTE:</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clause </w:t>
            </w:r>
            <w:r w:rsidR="006E55A5" w:rsidRPr="0047713D">
              <w:t>5.</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42" w:name="_Toc35971427"/>
      <w:bookmarkStart w:id="243" w:name="_Toc63347654"/>
      <w:bookmarkStart w:id="244" w:name="_Toc70168817"/>
      <w:bookmarkStart w:id="245" w:name="_Toc81737802"/>
      <w:bookmarkEnd w:id="225"/>
      <w:r>
        <w:t>6.1.6</w:t>
      </w:r>
      <w:r>
        <w:tab/>
        <w:t>Data Model</w:t>
      </w:r>
      <w:bookmarkEnd w:id="216"/>
      <w:bookmarkEnd w:id="242"/>
      <w:bookmarkEnd w:id="243"/>
      <w:bookmarkEnd w:id="244"/>
      <w:bookmarkEnd w:id="245"/>
    </w:p>
    <w:p w14:paraId="50663F8B" w14:textId="77777777" w:rsidR="00904370" w:rsidRDefault="00904370" w:rsidP="00904370">
      <w:pPr>
        <w:pStyle w:val="Heading4"/>
      </w:pPr>
      <w:bookmarkStart w:id="246" w:name="_Toc510696633"/>
      <w:bookmarkStart w:id="247" w:name="_Toc35971428"/>
      <w:bookmarkStart w:id="248" w:name="_Toc63347655"/>
      <w:bookmarkStart w:id="249" w:name="_Toc70168818"/>
      <w:bookmarkStart w:id="250" w:name="_Toc81737803"/>
      <w:r>
        <w:t>6.1.6.1</w:t>
      </w:r>
      <w:r>
        <w:tab/>
        <w:t>General</w:t>
      </w:r>
      <w:bookmarkEnd w:id="246"/>
      <w:bookmarkEnd w:id="247"/>
      <w:bookmarkEnd w:id="248"/>
      <w:bookmarkEnd w:id="249"/>
      <w:bookmarkEnd w:id="250"/>
    </w:p>
    <w:p w14:paraId="7DA09AEC" w14:textId="77777777" w:rsidR="00904370" w:rsidRDefault="00904370" w:rsidP="00904370">
      <w:r>
        <w:t>This clause specifies the application data model supported by the API.</w:t>
      </w:r>
    </w:p>
    <w:p w14:paraId="4492198D" w14:textId="4EF7E7DC"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Pr="009C4D60">
        <w:t xml:space="preserve"> </w:t>
      </w:r>
      <w:r>
        <w:t>service based interface</w:t>
      </w:r>
      <w:r w:rsidRPr="009C4D60">
        <w:t xml:space="preserve"> protocol</w:t>
      </w:r>
      <w:r>
        <w:t>.</w:t>
      </w:r>
    </w:p>
    <w:p w14:paraId="33EB1BFA" w14:textId="77777777" w:rsidR="00904370" w:rsidRDefault="00904370" w:rsidP="00904370"/>
    <w:p w14:paraId="5D9D12EC" w14:textId="271E3559" w:rsidR="00904370" w:rsidRPr="009C4D60" w:rsidRDefault="00904370" w:rsidP="00904370">
      <w:pPr>
        <w:pStyle w:val="TH"/>
      </w:pPr>
      <w:r w:rsidRPr="009C4D60">
        <w:t xml:space="preserve">Table </w:t>
      </w:r>
      <w:r>
        <w:t>6.1.6.1-</w:t>
      </w:r>
      <w:r w:rsidRPr="009C4D60">
        <w:t xml:space="preserve">1: </w:t>
      </w:r>
      <w:r w:rsidR="002A3BDD">
        <w:t>Nnef_Auth</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51" w:name="_Hlk71560146"/>
            <w:r>
              <w:t>UAVAuthInfo</w:t>
            </w:r>
            <w:bookmarkEnd w:id="251"/>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5C9354ED" w:rsidR="002A3BDD" w:rsidRPr="0016361A" w:rsidRDefault="002A3BDD" w:rsidP="002A3BDD">
            <w:pPr>
              <w:pStyle w:val="TAL"/>
            </w:pPr>
            <w:r w:rsidRPr="007702B2">
              <w:t>6.1.6.2.</w:t>
            </w:r>
            <w:r>
              <w:t>3</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2A3BDD" w:rsidRPr="00B54FF5" w14:paraId="3B2FB46B"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24955D95" w14:textId="4CD3C83E" w:rsidR="002A3BDD" w:rsidRPr="0016361A" w:rsidRDefault="002A3BDD" w:rsidP="002A3BDD">
            <w:pPr>
              <w:pStyle w:val="TAL"/>
            </w:pPr>
            <w:r w:rsidRPr="009F7E32">
              <w:t>IpAddress</w:t>
            </w:r>
          </w:p>
        </w:tc>
        <w:tc>
          <w:tcPr>
            <w:tcW w:w="1559" w:type="dxa"/>
            <w:tcBorders>
              <w:top w:val="single" w:sz="4" w:space="0" w:color="auto"/>
              <w:left w:val="single" w:sz="4" w:space="0" w:color="auto"/>
              <w:bottom w:val="single" w:sz="4" w:space="0" w:color="auto"/>
              <w:right w:val="single" w:sz="4" w:space="0" w:color="auto"/>
            </w:tcBorders>
          </w:tcPr>
          <w:p w14:paraId="1133D5B4" w14:textId="73B5DB45" w:rsidR="002A3BDD" w:rsidRPr="0016361A" w:rsidRDefault="002A3BDD" w:rsidP="002A3BDD">
            <w:pPr>
              <w:pStyle w:val="TAL"/>
            </w:pPr>
            <w:r w:rsidRPr="009F7E32">
              <w:t>6.3.6.2.cc</w:t>
            </w:r>
          </w:p>
        </w:tc>
        <w:tc>
          <w:tcPr>
            <w:tcW w:w="3828" w:type="dxa"/>
            <w:tcBorders>
              <w:top w:val="single" w:sz="4" w:space="0" w:color="auto"/>
              <w:left w:val="single" w:sz="4" w:space="0" w:color="auto"/>
              <w:bottom w:val="single" w:sz="4" w:space="0" w:color="auto"/>
              <w:right w:val="single" w:sz="4" w:space="0" w:color="auto"/>
            </w:tcBorders>
          </w:tcPr>
          <w:p w14:paraId="0C9A1331" w14:textId="22A9E3B9" w:rsidR="002A3BDD" w:rsidRPr="0016361A" w:rsidRDefault="002A3BDD" w:rsidP="002A3BDD">
            <w:pPr>
              <w:pStyle w:val="TAL"/>
              <w:rPr>
                <w:rFonts w:cs="Arial"/>
                <w:szCs w:val="18"/>
              </w:rPr>
            </w:pPr>
            <w:r>
              <w:rPr>
                <w:rFonts w:cs="Arial"/>
                <w:szCs w:val="18"/>
              </w:rPr>
              <w:t>IP address associated with a PDU session</w:t>
            </w:r>
          </w:p>
        </w:tc>
        <w:tc>
          <w:tcPr>
            <w:tcW w:w="2302" w:type="dxa"/>
            <w:tcBorders>
              <w:top w:val="single" w:sz="4" w:space="0" w:color="auto"/>
              <w:left w:val="single" w:sz="4" w:space="0" w:color="auto"/>
              <w:bottom w:val="single" w:sz="4" w:space="0" w:color="auto"/>
              <w:right w:val="single" w:sz="4" w:space="0" w:color="auto"/>
            </w:tcBorders>
          </w:tcPr>
          <w:p w14:paraId="0DDEE624" w14:textId="77777777" w:rsidR="002A3BDD" w:rsidRPr="0016361A" w:rsidRDefault="002A3BDD" w:rsidP="002A3BDD">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7D5F19A2" w:rsidR="002A3BDD" w:rsidRPr="0016361A" w:rsidRDefault="002A3BDD" w:rsidP="002A3BDD">
            <w:pPr>
              <w:pStyle w:val="TAL"/>
            </w:pPr>
            <w:r w:rsidRPr="009F7E32">
              <w:t>6.1.6.3.xx</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bl>
    <w:p w14:paraId="1DF02E5C" w14:textId="77777777" w:rsidR="00904370" w:rsidRDefault="00904370" w:rsidP="00904370"/>
    <w:p w14:paraId="222F3D17" w14:textId="4842914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Pr="009C4D60">
        <w:t xml:space="preserve"> </w:t>
      </w:r>
      <w:r>
        <w:t>service based interface.</w:t>
      </w:r>
    </w:p>
    <w:p w14:paraId="094761A4" w14:textId="01F09EFB" w:rsidR="00904370" w:rsidRPr="009C4D60" w:rsidRDefault="00904370" w:rsidP="00904370">
      <w:pPr>
        <w:pStyle w:val="TH"/>
      </w:pPr>
      <w:r w:rsidRPr="009C4D60">
        <w:t xml:space="preserve">Table </w:t>
      </w:r>
      <w:r>
        <w:t>6.1.6.1-2</w:t>
      </w:r>
      <w:r w:rsidRPr="009C4D60">
        <w:t xml:space="preserve">: </w:t>
      </w:r>
      <w:r w:rsidR="00026B27" w:rsidRPr="00965034">
        <w:t>Nnef_Auth</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0EF01519" w:rsidR="00026B27" w:rsidRPr="0016361A" w:rsidRDefault="00026B27" w:rsidP="00026B27">
            <w:pPr>
              <w:pStyle w:val="TAL"/>
            </w:pPr>
            <w:r w:rsidRPr="00A2185E">
              <w:t>Ipv4Addr</w:t>
            </w:r>
          </w:p>
        </w:tc>
        <w:tc>
          <w:tcPr>
            <w:tcW w:w="1559"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0B27BFC9" w14:textId="083F6D26" w:rsidR="00026B27" w:rsidRPr="0016361A" w:rsidRDefault="00026B27" w:rsidP="00026B27">
            <w:pPr>
              <w:pStyle w:val="TAL"/>
              <w:rPr>
                <w:rFonts w:cs="Arial"/>
                <w:szCs w:val="18"/>
              </w:rPr>
            </w:pPr>
            <w:r w:rsidRPr="00A2185E">
              <w:t>IPv4 address</w:t>
            </w: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84B7681"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87F88A3" w14:textId="044AF79E" w:rsidR="00026B27" w:rsidRPr="0016361A" w:rsidRDefault="00026B27" w:rsidP="00026B27">
            <w:pPr>
              <w:pStyle w:val="TAL"/>
            </w:pPr>
            <w:r w:rsidRPr="00A2185E">
              <w:t>Ipv6Addr</w:t>
            </w:r>
          </w:p>
        </w:tc>
        <w:tc>
          <w:tcPr>
            <w:tcW w:w="1559" w:type="dxa"/>
            <w:tcBorders>
              <w:top w:val="single" w:sz="4" w:space="0" w:color="auto"/>
              <w:left w:val="single" w:sz="4" w:space="0" w:color="auto"/>
              <w:bottom w:val="single" w:sz="4" w:space="0" w:color="auto"/>
              <w:right w:val="single" w:sz="4" w:space="0" w:color="auto"/>
            </w:tcBorders>
          </w:tcPr>
          <w:p w14:paraId="2FA9BABE" w14:textId="0430BCC7"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1D6DE996" w14:textId="5BAE8B22" w:rsidR="00026B27" w:rsidRPr="0016361A" w:rsidRDefault="00026B27" w:rsidP="00026B27">
            <w:pPr>
              <w:pStyle w:val="TAL"/>
              <w:rPr>
                <w:rFonts w:cs="Arial"/>
                <w:szCs w:val="18"/>
              </w:rPr>
            </w:pPr>
            <w:r w:rsidRPr="00A2185E">
              <w:t>IPv6 address</w:t>
            </w:r>
          </w:p>
        </w:tc>
        <w:tc>
          <w:tcPr>
            <w:tcW w:w="2302" w:type="dxa"/>
            <w:tcBorders>
              <w:top w:val="single" w:sz="4" w:space="0" w:color="auto"/>
              <w:left w:val="single" w:sz="4" w:space="0" w:color="auto"/>
              <w:bottom w:val="single" w:sz="4" w:space="0" w:color="auto"/>
              <w:right w:val="single" w:sz="4" w:space="0" w:color="auto"/>
            </w:tcBorders>
          </w:tcPr>
          <w:p w14:paraId="1CA6DBD0" w14:textId="77777777" w:rsidR="00026B27" w:rsidRPr="0016361A" w:rsidRDefault="00026B27" w:rsidP="00026B27">
            <w:pPr>
              <w:pStyle w:val="TAL"/>
              <w:rPr>
                <w:rFonts w:cs="Arial"/>
                <w:szCs w:val="18"/>
              </w:rPr>
            </w:pPr>
          </w:p>
        </w:tc>
      </w:tr>
      <w:tr w:rsidR="00026B27" w:rsidRPr="00B54FF5" w14:paraId="2855081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1A86153" w14:textId="521C90F6" w:rsidR="00026B27" w:rsidRPr="0016361A" w:rsidRDefault="00026B27" w:rsidP="00026B27">
            <w:pPr>
              <w:pStyle w:val="TAL"/>
            </w:pPr>
            <w:r w:rsidRPr="00A2185E">
              <w:t>Ipv6Prefix</w:t>
            </w:r>
          </w:p>
        </w:tc>
        <w:tc>
          <w:tcPr>
            <w:tcW w:w="1559" w:type="dxa"/>
            <w:tcBorders>
              <w:top w:val="single" w:sz="4" w:space="0" w:color="auto"/>
              <w:left w:val="single" w:sz="4" w:space="0" w:color="auto"/>
              <w:bottom w:val="single" w:sz="4" w:space="0" w:color="auto"/>
              <w:right w:val="single" w:sz="4" w:space="0" w:color="auto"/>
            </w:tcBorders>
          </w:tcPr>
          <w:p w14:paraId="43AA8A83" w14:textId="7D80121A"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0090A9DF" w14:textId="5AE8FAFD" w:rsidR="00026B27" w:rsidRPr="0016361A" w:rsidRDefault="00026B27" w:rsidP="00026B27">
            <w:pPr>
              <w:pStyle w:val="TAL"/>
              <w:rPr>
                <w:rFonts w:cs="Arial"/>
                <w:szCs w:val="18"/>
              </w:rPr>
            </w:pPr>
            <w:r w:rsidRPr="00A2185E">
              <w:t>IPv6 address prefix</w:t>
            </w:r>
          </w:p>
        </w:tc>
        <w:tc>
          <w:tcPr>
            <w:tcW w:w="2302" w:type="dxa"/>
            <w:tcBorders>
              <w:top w:val="single" w:sz="4" w:space="0" w:color="auto"/>
              <w:left w:val="single" w:sz="4" w:space="0" w:color="auto"/>
              <w:bottom w:val="single" w:sz="4" w:space="0" w:color="auto"/>
              <w:right w:val="single" w:sz="4" w:space="0" w:color="auto"/>
            </w:tcBorders>
          </w:tcPr>
          <w:p w14:paraId="48D1812A" w14:textId="77777777" w:rsidR="00026B27" w:rsidRPr="0016361A" w:rsidRDefault="00026B27" w:rsidP="00026B27">
            <w:pPr>
              <w:pStyle w:val="TAL"/>
              <w:rPr>
                <w:rFonts w:cs="Arial"/>
                <w:szCs w:val="18"/>
              </w:rPr>
            </w:pPr>
          </w:p>
        </w:tc>
      </w:tr>
      <w:tr w:rsidR="00026B27" w:rsidRPr="00B54FF5" w14:paraId="418E171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302"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559"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828"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302"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52" w:name="_Toc510696634"/>
      <w:bookmarkStart w:id="253" w:name="_Toc35971429"/>
      <w:bookmarkStart w:id="254" w:name="_Toc63347656"/>
      <w:bookmarkStart w:id="255" w:name="_Toc70168819"/>
      <w:bookmarkStart w:id="256" w:name="_Toc817378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2"/>
      <w:bookmarkEnd w:id="253"/>
      <w:bookmarkEnd w:id="254"/>
      <w:bookmarkEnd w:id="255"/>
      <w:bookmarkEnd w:id="256"/>
    </w:p>
    <w:p w14:paraId="28B96B94" w14:textId="77777777" w:rsidR="00904370" w:rsidRDefault="00904370" w:rsidP="00904370">
      <w:pPr>
        <w:pStyle w:val="Heading5"/>
      </w:pPr>
      <w:bookmarkStart w:id="257" w:name="_Toc510696635"/>
      <w:bookmarkStart w:id="258" w:name="_Toc35971430"/>
      <w:bookmarkStart w:id="259" w:name="_Toc63347657"/>
      <w:bookmarkStart w:id="260" w:name="_Toc70168820"/>
      <w:bookmarkStart w:id="261" w:name="_Toc81737805"/>
      <w:r>
        <w:t>6.1.6.2.1</w:t>
      </w:r>
      <w:r>
        <w:tab/>
        <w:t>Introduction</w:t>
      </w:r>
      <w:bookmarkEnd w:id="257"/>
      <w:bookmarkEnd w:id="258"/>
      <w:bookmarkEnd w:id="259"/>
      <w:bookmarkEnd w:id="260"/>
      <w:bookmarkEnd w:id="261"/>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62" w:name="_Toc510696636"/>
      <w:bookmarkStart w:id="263" w:name="_Toc35971431"/>
      <w:bookmarkStart w:id="264" w:name="_Toc63347658"/>
      <w:bookmarkStart w:id="265" w:name="_Toc70168821"/>
      <w:bookmarkStart w:id="266" w:name="_Toc81737806"/>
      <w:r>
        <w:lastRenderedPageBreak/>
        <w:t>6.1.6.2.2</w:t>
      </w:r>
      <w:r>
        <w:tab/>
        <w:t xml:space="preserve">Type: </w:t>
      </w:r>
      <w:r w:rsidR="00721368" w:rsidRPr="00AB1E78">
        <w:t>UAVAuthInfo</w:t>
      </w:r>
      <w:bookmarkEnd w:id="262"/>
      <w:bookmarkEnd w:id="263"/>
      <w:bookmarkEnd w:id="264"/>
      <w:bookmarkEnd w:id="265"/>
      <w:bookmarkEnd w:id="266"/>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7" w:name="_Hlk79407407"/>
            <w:r>
              <w:t>gpsi</w:t>
            </w:r>
            <w:bookmarkEnd w:id="267"/>
          </w:p>
        </w:tc>
        <w:tc>
          <w:tcPr>
            <w:tcW w:w="1444" w:type="dxa"/>
            <w:tcBorders>
              <w:top w:val="single" w:sz="4" w:space="0" w:color="auto"/>
              <w:left w:val="single" w:sz="4" w:space="0" w:color="auto"/>
              <w:bottom w:val="single" w:sz="4" w:space="0" w:color="auto"/>
              <w:right w:val="single" w:sz="4" w:space="0" w:color="auto"/>
            </w:tcBorders>
          </w:tcPr>
          <w:p w14:paraId="23B0A601" w14:textId="6DEB0548" w:rsidR="00904370" w:rsidRPr="0016361A" w:rsidRDefault="00721368"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8" w:name="_Hlk79407517"/>
            <w:r>
              <w:t>serviceLevelId</w:t>
            </w:r>
            <w:bookmarkEnd w:id="268"/>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9" w:name="_Hlk71618417"/>
            <w:r>
              <w:rPr>
                <w:rFonts w:cs="Arial"/>
                <w:szCs w:val="18"/>
              </w:rPr>
              <w:t>Service Level Device Identity of the UAV</w:t>
            </w:r>
            <w:bookmarkEnd w:id="269"/>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0E1DD2BA" w:rsidR="00721368" w:rsidRPr="0016361A" w:rsidRDefault="00721368" w:rsidP="00721368">
            <w:pPr>
              <w:pStyle w:val="TAL"/>
            </w:pPr>
            <w:r w:rsidRPr="001C0C0C">
              <w:t>IpAddress</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77777777" w:rsidR="00721368" w:rsidRDefault="00721368" w:rsidP="007F3CC0">
            <w:pPr>
              <w:pStyle w:val="TAL"/>
              <w:rPr>
                <w:rFonts w:cs="Arial"/>
                <w:szCs w:val="18"/>
              </w:rPr>
            </w:pPr>
            <w:r>
              <w:rPr>
                <w:rFonts w:cs="Arial"/>
                <w:szCs w:val="18"/>
              </w:rPr>
              <w:t>This IE may be present if the NF Service Consumer is the SMF.</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34AA29B2"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0FFB23D" w:rsidR="00721368" w:rsidRPr="0016361A" w:rsidRDefault="00721368" w:rsidP="00721368">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70" w:name="_Hlk79408228"/>
            <w:r>
              <w:t>pei</w:t>
            </w:r>
            <w:bookmarkEnd w:id="270"/>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77777777" w:rsidR="00721368" w:rsidRDefault="00721368" w:rsidP="007F3CC0">
            <w:pPr>
              <w:pStyle w:val="TAL"/>
              <w:rPr>
                <w:rFonts w:cs="Arial"/>
                <w:szCs w:val="18"/>
              </w:rPr>
            </w:pPr>
            <w:r>
              <w:rPr>
                <w:rFonts w:cs="Arial"/>
                <w:szCs w:val="18"/>
              </w:rPr>
              <w:t>This IE may be present if the NF Service Consumer is the SMF.</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71" w:name="_Hlk79408440"/>
            <w:r>
              <w:t>a</w:t>
            </w:r>
            <w:r w:rsidRPr="00572297">
              <w:t>uthServerAddress</w:t>
            </w:r>
            <w:bookmarkEnd w:id="271"/>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72"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72"/>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77777777"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bl>
    <w:p w14:paraId="66B33FDC" w14:textId="77777777" w:rsidR="00904370" w:rsidRDefault="00904370" w:rsidP="00904370">
      <w:pPr>
        <w:pStyle w:val="Guidance"/>
        <w:rPr>
          <w:lang w:val="en-US"/>
        </w:rPr>
      </w:pPr>
    </w:p>
    <w:p w14:paraId="5ACD35CB" w14:textId="732481EF" w:rsidR="007F3CC0" w:rsidRDefault="007F3CC0" w:rsidP="007F3CC0">
      <w:pPr>
        <w:keepNext/>
        <w:keepLines/>
        <w:spacing w:before="120"/>
        <w:ind w:left="1701" w:hanging="1701"/>
        <w:outlineLvl w:val="4"/>
        <w:rPr>
          <w:rFonts w:ascii="Arial" w:hAnsi="Arial"/>
          <w:sz w:val="22"/>
        </w:rPr>
      </w:pPr>
      <w:bookmarkStart w:id="273" w:name="_Toc510696637"/>
      <w:bookmarkStart w:id="274" w:name="_Toc35971432"/>
      <w:bookmarkStart w:id="275" w:name="_Toc63347659"/>
      <w:bookmarkStart w:id="276"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Pr="008B68CC">
        <w:rPr>
          <w:rFonts w:ascii="Arial" w:hAnsi="Arial"/>
          <w:sz w:val="22"/>
        </w:rPr>
        <w:t>ReauthNotification</w:t>
      </w:r>
    </w:p>
    <w:p w14:paraId="0D959473" w14:textId="6A6B0F2C"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Pr="008B68CC">
        <w:rPr>
          <w:noProof/>
        </w:rPr>
        <w:t>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693922C6"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E41605">
            <w:pPr>
              <w:keepNext/>
              <w:keepLines/>
              <w:spacing w:after="0"/>
              <w:rPr>
                <w:rFonts w:ascii="Arial" w:hAnsi="Arial" w:cs="Arial"/>
                <w:sz w:val="18"/>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E41605">
            <w:pPr>
              <w:keepNext/>
              <w:keepLines/>
              <w:spacing w:after="0"/>
              <w:rPr>
                <w:rFonts w:ascii="Arial" w:hAnsi="Arial" w:cs="Arial"/>
                <w:sz w:val="18"/>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E41605">
            <w:pPr>
              <w:keepNext/>
              <w:keepLines/>
              <w:spacing w:after="0"/>
              <w:rPr>
                <w:rFonts w:ascii="Arial" w:hAnsi="Arial"/>
                <w:sz w:val="18"/>
              </w:rPr>
            </w:pPr>
            <w:r w:rsidRPr="003A03A8">
              <w:rPr>
                <w:rFonts w:ascii="Arial" w:hAnsi="Arial"/>
                <w:sz w:val="18"/>
              </w:rPr>
              <w:t>authMsg</w:t>
            </w:r>
          </w:p>
        </w:tc>
        <w:tc>
          <w:tcPr>
            <w:tcW w:w="1444" w:type="dxa"/>
            <w:tcBorders>
              <w:top w:val="single" w:sz="4" w:space="0" w:color="auto"/>
              <w:left w:val="single" w:sz="4" w:space="0" w:color="auto"/>
              <w:bottom w:val="single" w:sz="4" w:space="0" w:color="auto"/>
              <w:right w:val="single" w:sz="4" w:space="0" w:color="auto"/>
            </w:tcBorders>
          </w:tcPr>
          <w:p w14:paraId="7040B393"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E4B5842"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E41605">
            <w:pPr>
              <w:keepNext/>
              <w:keepLines/>
              <w:spacing w:after="0"/>
              <w:rPr>
                <w:rFonts w:ascii="Arial" w:hAnsi="Arial" w:cs="Arial"/>
                <w:sz w:val="18"/>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E41605">
            <w:pPr>
              <w:keepNext/>
              <w:keepLines/>
              <w:spacing w:after="0"/>
              <w:rPr>
                <w:rFonts w:ascii="Arial" w:hAnsi="Arial"/>
                <w:sz w:val="18"/>
              </w:rPr>
            </w:pPr>
            <w:r>
              <w:rPr>
                <w:rFonts w:ascii="Arial" w:hAnsi="Arial"/>
                <w:sz w:val="18"/>
              </w:rPr>
              <w:t>ipAddr</w:t>
            </w:r>
          </w:p>
        </w:tc>
        <w:tc>
          <w:tcPr>
            <w:tcW w:w="1444" w:type="dxa"/>
            <w:tcBorders>
              <w:top w:val="single" w:sz="4" w:space="0" w:color="auto"/>
              <w:left w:val="single" w:sz="4" w:space="0" w:color="auto"/>
              <w:bottom w:val="single" w:sz="4" w:space="0" w:color="auto"/>
              <w:right w:val="single" w:sz="4" w:space="0" w:color="auto"/>
            </w:tcBorders>
          </w:tcPr>
          <w:p w14:paraId="304D2BA2" w14:textId="77777777" w:rsidR="007F3CC0" w:rsidRDefault="007F3CC0" w:rsidP="00E41605">
            <w:pPr>
              <w:keepNext/>
              <w:keepLines/>
              <w:spacing w:after="0"/>
              <w:rPr>
                <w:rFonts w:ascii="Arial" w:hAnsi="Arial"/>
                <w:sz w:val="18"/>
              </w:rPr>
            </w:pPr>
            <w:r w:rsidRPr="001C0C0C">
              <w:rPr>
                <w:rFonts w:ascii="Arial" w:hAnsi="Arial"/>
                <w:sz w:val="18"/>
              </w:rPr>
              <w:t>IpAddress</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3BED1FC" w14:textId="77777777" w:rsidR="007F3CC0" w:rsidRDefault="007F3CC0" w:rsidP="00E41605">
            <w:pPr>
              <w:keepNext/>
              <w:keepLines/>
              <w:spacing w:after="0"/>
              <w:rPr>
                <w:rFonts w:ascii="Arial" w:hAnsi="Arial" w:cs="Arial"/>
                <w:sz w:val="18"/>
                <w:szCs w:val="18"/>
              </w:rPr>
            </w:pPr>
            <w:r>
              <w:rPr>
                <w:rFonts w:ascii="Arial" w:hAnsi="Arial" w:cs="Arial"/>
                <w:sz w:val="18"/>
                <w:szCs w:val="18"/>
              </w:rPr>
              <w:t xml:space="preserve">When present, this IE indicates the IP address </w:t>
            </w:r>
            <w:bookmarkStart w:id="277" w:name="_Hlk71626514"/>
            <w:r>
              <w:rPr>
                <w:rFonts w:ascii="Arial" w:hAnsi="Arial" w:cs="Arial"/>
                <w:sz w:val="18"/>
                <w:szCs w:val="18"/>
              </w:rPr>
              <w:t xml:space="preserve">associated with </w:t>
            </w:r>
            <w:bookmarkEnd w:id="277"/>
            <w:r>
              <w:rPr>
                <w:rFonts w:ascii="Arial" w:hAnsi="Arial" w:cs="Arial"/>
                <w:sz w:val="18"/>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E41605">
            <w:pPr>
              <w:keepNext/>
              <w:keepLines/>
              <w:spacing w:after="0"/>
              <w:rPr>
                <w:rFonts w:ascii="Arial" w:hAnsi="Arial" w:cs="Arial"/>
                <w:sz w:val="18"/>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7B10B160"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8" w:name="_Hlk71566201"/>
            <w:r w:rsidRPr="003A03A8">
              <w:rPr>
                <w:rFonts w:ascii="Arial" w:hAnsi="Arial"/>
                <w:sz w:val="18"/>
              </w:rPr>
              <w:t>authResult</w:t>
            </w:r>
            <w:bookmarkEnd w:id="278"/>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77777777" w:rsidR="007F3CC0" w:rsidRDefault="007F3CC0" w:rsidP="00E41605">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77777777"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9" w:name="_Hlk71618598"/>
            <w:r w:rsidRPr="003A03A8">
              <w:rPr>
                <w:rFonts w:ascii="Arial" w:hAnsi="Arial"/>
                <w:sz w:val="18"/>
              </w:rPr>
              <w:t>authMsg</w:t>
            </w:r>
            <w:bookmarkEnd w:id="279"/>
          </w:p>
        </w:tc>
        <w:tc>
          <w:tcPr>
            <w:tcW w:w="1444" w:type="dxa"/>
            <w:tcBorders>
              <w:top w:val="single" w:sz="4" w:space="0" w:color="auto"/>
              <w:left w:val="single" w:sz="4" w:space="0" w:color="auto"/>
              <w:bottom w:val="single" w:sz="4" w:space="0" w:color="auto"/>
              <w:right w:val="single" w:sz="4" w:space="0" w:color="auto"/>
            </w:tcBorders>
          </w:tcPr>
          <w:p w14:paraId="3B092D6C" w14:textId="77777777" w:rsidR="007F3CC0"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77777777" w:rsidR="007F3CC0" w:rsidRPr="005C0A0D" w:rsidRDefault="007F3CC0" w:rsidP="00E41605">
            <w:pPr>
              <w:keepNext/>
              <w:keepLines/>
              <w:spacing w:after="0"/>
              <w:rPr>
                <w:rFonts w:ascii="Arial" w:hAnsi="Arial" w:cs="Arial"/>
                <w:sz w:val="18"/>
                <w:szCs w:val="18"/>
              </w:rPr>
            </w:pPr>
            <w:bookmarkStart w:id="280" w:name="_Hlk71619244"/>
            <w:r>
              <w:rPr>
                <w:rFonts w:ascii="Arial" w:hAnsi="Arial" w:cs="Arial"/>
                <w:sz w:val="18"/>
                <w:szCs w:val="18"/>
              </w:rPr>
              <w:t>Contains the authentication message based in the authentication method used.</w:t>
            </w:r>
            <w:bookmarkEnd w:id="280"/>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bl>
    <w:p w14:paraId="6D247B0C" w14:textId="77777777" w:rsidR="007F3CC0" w:rsidRDefault="007F3CC0" w:rsidP="007F3CC0">
      <w:pPr>
        <w:rPr>
          <w:i/>
          <w:color w:val="0000FF"/>
        </w:rPr>
      </w:pPr>
    </w:p>
    <w:p w14:paraId="05F383DC" w14:textId="1A10ABB6" w:rsidR="007F3CC0" w:rsidRPr="001C0C0C" w:rsidRDefault="007F3CC0" w:rsidP="007F3CC0">
      <w:pPr>
        <w:keepNext/>
        <w:keepLines/>
        <w:spacing w:before="120"/>
        <w:ind w:left="1701" w:hanging="1701"/>
        <w:outlineLvl w:val="4"/>
        <w:rPr>
          <w:rFonts w:ascii="Arial" w:hAnsi="Arial"/>
          <w:sz w:val="22"/>
        </w:rPr>
      </w:pPr>
      <w:bookmarkStart w:id="281" w:name="_Toc34346793"/>
      <w:bookmarkStart w:id="282" w:name="_Toc34740870"/>
      <w:bookmarkStart w:id="283" w:name="_Toc34748229"/>
      <w:bookmarkStart w:id="284" w:name="_Toc34748605"/>
      <w:bookmarkStart w:id="285" w:name="_Toc34749595"/>
      <w:bookmarkStart w:id="286" w:name="_Toc49690137"/>
      <w:bookmarkStart w:id="287" w:name="_Toc56337237"/>
      <w:bookmarkStart w:id="288" w:name="_Toc67731182"/>
      <w:r w:rsidRPr="001C0C0C">
        <w:rPr>
          <w:rFonts w:ascii="Arial" w:hAnsi="Arial"/>
          <w:sz w:val="22"/>
        </w:rPr>
        <w:t>6.3.6.2.</w:t>
      </w:r>
      <w:r>
        <w:rPr>
          <w:rFonts w:ascii="Arial" w:hAnsi="Arial"/>
          <w:sz w:val="22"/>
        </w:rPr>
        <w:t>5</w:t>
      </w:r>
      <w:r w:rsidRPr="001C0C0C">
        <w:rPr>
          <w:rFonts w:ascii="Arial" w:hAnsi="Arial"/>
          <w:sz w:val="22"/>
        </w:rPr>
        <w:tab/>
        <w:t>Type: IpAddress</w:t>
      </w:r>
      <w:bookmarkEnd w:id="281"/>
      <w:bookmarkEnd w:id="282"/>
      <w:bookmarkEnd w:id="283"/>
      <w:bookmarkEnd w:id="284"/>
      <w:bookmarkEnd w:id="285"/>
      <w:bookmarkEnd w:id="286"/>
      <w:bookmarkEnd w:id="287"/>
      <w:bookmarkEnd w:id="288"/>
    </w:p>
    <w:p w14:paraId="6A164F82" w14:textId="1A36F6EE" w:rsidR="007F3CC0" w:rsidRPr="001C0C0C" w:rsidRDefault="007F3CC0" w:rsidP="007F3CC0">
      <w:r w:rsidRPr="001C0C0C">
        <w:t xml:space="preserve">The type IpAddress represents the IP address </w:t>
      </w:r>
      <w:r>
        <w:t>of the UAV</w:t>
      </w:r>
      <w:r w:rsidRPr="001C0C0C">
        <w:t>. It shall comply with the provisions defined in table 6.3.6.2.</w:t>
      </w:r>
      <w:r>
        <w:t>5</w:t>
      </w:r>
      <w:r w:rsidRPr="001C0C0C">
        <w:t>-1.</w:t>
      </w:r>
    </w:p>
    <w:p w14:paraId="74F51E17" w14:textId="3286B2A5" w:rsidR="007F3CC0" w:rsidRPr="001C0C0C" w:rsidRDefault="007F3CC0" w:rsidP="00B927C8">
      <w:pPr>
        <w:pStyle w:val="TH"/>
      </w:pPr>
      <w:r w:rsidRPr="001C0C0C">
        <w:t>Table 6.3.6.2.</w:t>
      </w:r>
      <w:r>
        <w:t>5</w:t>
      </w:r>
      <w:r w:rsidRPr="001C0C0C">
        <w:t>-1: Definition of type IpAddress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F3CC0" w:rsidRPr="001C0C0C" w14:paraId="48449F98"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05FD3" w14:textId="77777777" w:rsidR="007F3CC0" w:rsidRPr="001C0C0C" w:rsidRDefault="007F3CC0" w:rsidP="00E41605">
            <w:pPr>
              <w:keepNext/>
              <w:keepLines/>
              <w:spacing w:after="0"/>
              <w:jc w:val="center"/>
              <w:rPr>
                <w:rFonts w:ascii="Arial" w:hAnsi="Arial"/>
                <w:b/>
                <w:sz w:val="18"/>
              </w:rPr>
            </w:pPr>
            <w:r w:rsidRPr="001C0C0C">
              <w:rPr>
                <w:rFonts w:ascii="Arial" w:hAnsi="Arial"/>
                <w:b/>
                <w:sz w:val="18"/>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FB90B14" w14:textId="77777777" w:rsidR="007F3CC0" w:rsidRPr="001C0C0C" w:rsidRDefault="007F3CC0" w:rsidP="00E41605">
            <w:pPr>
              <w:keepNext/>
              <w:keepLines/>
              <w:spacing w:after="0"/>
              <w:jc w:val="center"/>
              <w:rPr>
                <w:rFonts w:ascii="Arial" w:hAnsi="Arial"/>
                <w:b/>
                <w:sz w:val="18"/>
              </w:rPr>
            </w:pPr>
            <w:r w:rsidRPr="001C0C0C">
              <w:rPr>
                <w:rFonts w:ascii="Arial" w:hAnsi="Arial"/>
                <w:b/>
                <w:sz w:val="18"/>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EAC79F" w14:textId="77777777" w:rsidR="007F3CC0" w:rsidRPr="001C0C0C" w:rsidRDefault="007F3CC0" w:rsidP="00E41605">
            <w:pPr>
              <w:keepNext/>
              <w:keepLines/>
              <w:spacing w:after="0"/>
              <w:jc w:val="center"/>
              <w:rPr>
                <w:rFonts w:ascii="Arial" w:hAnsi="Arial"/>
                <w:b/>
                <w:sz w:val="18"/>
              </w:rPr>
            </w:pPr>
            <w:r w:rsidRPr="001C0C0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8F1EE" w14:textId="77777777" w:rsidR="007F3CC0" w:rsidRPr="001C0C0C" w:rsidRDefault="007F3CC0" w:rsidP="00E41605">
            <w:pPr>
              <w:keepNext/>
              <w:keepLines/>
              <w:spacing w:after="0"/>
              <w:rPr>
                <w:rFonts w:ascii="Arial" w:hAnsi="Arial"/>
                <w:b/>
                <w:sz w:val="18"/>
              </w:rPr>
            </w:pPr>
            <w:r w:rsidRPr="001C0C0C">
              <w:rPr>
                <w:rFonts w:ascii="Arial" w:hAnsi="Arial"/>
                <w:b/>
                <w:sz w:val="18"/>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662920" w14:textId="77777777" w:rsidR="007F3CC0" w:rsidRPr="001C0C0C" w:rsidRDefault="007F3CC0" w:rsidP="00E41605">
            <w:pPr>
              <w:keepNext/>
              <w:keepLines/>
              <w:spacing w:after="0"/>
              <w:jc w:val="center"/>
              <w:rPr>
                <w:rFonts w:ascii="Arial" w:hAnsi="Arial" w:cs="Arial"/>
                <w:b/>
                <w:sz w:val="18"/>
                <w:szCs w:val="18"/>
              </w:rPr>
            </w:pPr>
            <w:r w:rsidRPr="001C0C0C">
              <w:rPr>
                <w:rFonts w:ascii="Arial" w:hAnsi="Arial" w:cs="Arial"/>
                <w:b/>
                <w:sz w:val="18"/>
                <w:szCs w:val="18"/>
              </w:rPr>
              <w:t>Description</w:t>
            </w:r>
          </w:p>
        </w:tc>
      </w:tr>
      <w:tr w:rsidR="007F3CC0" w:rsidRPr="001C0C0C" w14:paraId="0C1A2C55"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tcPr>
          <w:p w14:paraId="0BAB6483" w14:textId="77777777" w:rsidR="007F3CC0" w:rsidRPr="001C0C0C" w:rsidRDefault="007F3CC0" w:rsidP="00E41605">
            <w:pPr>
              <w:keepNext/>
              <w:keepLines/>
              <w:spacing w:after="0"/>
              <w:rPr>
                <w:rFonts w:ascii="Arial" w:hAnsi="Arial"/>
                <w:sz w:val="18"/>
              </w:rPr>
            </w:pPr>
            <w:r w:rsidRPr="001C0C0C">
              <w:rPr>
                <w:rFonts w:ascii="Arial" w:hAnsi="Arial"/>
                <w:sz w:val="18"/>
              </w:rPr>
              <w:t>ipv4Addr</w:t>
            </w:r>
          </w:p>
        </w:tc>
        <w:tc>
          <w:tcPr>
            <w:tcW w:w="1842" w:type="dxa"/>
            <w:tcBorders>
              <w:top w:val="single" w:sz="4" w:space="0" w:color="auto"/>
              <w:left w:val="single" w:sz="4" w:space="0" w:color="auto"/>
              <w:bottom w:val="single" w:sz="4" w:space="0" w:color="auto"/>
              <w:right w:val="single" w:sz="4" w:space="0" w:color="auto"/>
            </w:tcBorders>
          </w:tcPr>
          <w:p w14:paraId="493BA458" w14:textId="77777777" w:rsidR="007F3CC0" w:rsidRPr="001C0C0C" w:rsidRDefault="007F3CC0" w:rsidP="00E41605">
            <w:pPr>
              <w:keepNext/>
              <w:keepLines/>
              <w:spacing w:after="0"/>
              <w:rPr>
                <w:rFonts w:ascii="Arial" w:hAnsi="Arial"/>
                <w:sz w:val="18"/>
              </w:rPr>
            </w:pPr>
            <w:r w:rsidRPr="001C0C0C">
              <w:rPr>
                <w:rFonts w:ascii="Arial" w:hAnsi="Arial"/>
                <w:sz w:val="18"/>
              </w:rPr>
              <w:t>Ipv4Addr</w:t>
            </w:r>
          </w:p>
        </w:tc>
        <w:tc>
          <w:tcPr>
            <w:tcW w:w="567" w:type="dxa"/>
            <w:tcBorders>
              <w:top w:val="single" w:sz="4" w:space="0" w:color="auto"/>
              <w:left w:val="single" w:sz="4" w:space="0" w:color="auto"/>
              <w:bottom w:val="single" w:sz="4" w:space="0" w:color="auto"/>
              <w:right w:val="single" w:sz="4" w:space="0" w:color="auto"/>
            </w:tcBorders>
          </w:tcPr>
          <w:p w14:paraId="101CAB00" w14:textId="77777777" w:rsidR="007F3CC0" w:rsidRPr="001C0C0C" w:rsidRDefault="007F3CC0" w:rsidP="00E41605">
            <w:pPr>
              <w:keepNext/>
              <w:keepLines/>
              <w:spacing w:after="0"/>
              <w:jc w:val="center"/>
              <w:rPr>
                <w:rFonts w:ascii="Arial" w:hAnsi="Arial"/>
                <w:sz w:val="18"/>
              </w:rPr>
            </w:pPr>
            <w:r w:rsidRPr="001C0C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6D8C91C" w14:textId="77777777" w:rsidR="007F3CC0" w:rsidRPr="001C0C0C" w:rsidRDefault="007F3CC0" w:rsidP="00E41605">
            <w:pPr>
              <w:keepNext/>
              <w:keepLines/>
              <w:spacing w:after="0"/>
              <w:rPr>
                <w:rFonts w:ascii="Arial" w:hAnsi="Arial"/>
                <w:sz w:val="18"/>
              </w:rPr>
            </w:pPr>
            <w:r w:rsidRPr="001C0C0C">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35A81429" w14:textId="77777777" w:rsidR="007F3CC0" w:rsidRPr="001C0C0C" w:rsidRDefault="007F3CC0" w:rsidP="00E41605">
            <w:pPr>
              <w:keepNext/>
              <w:keepLines/>
              <w:spacing w:after="0"/>
              <w:rPr>
                <w:rFonts w:ascii="Arial" w:hAnsi="Arial" w:cs="Arial"/>
                <w:sz w:val="18"/>
                <w:szCs w:val="18"/>
              </w:rPr>
            </w:pPr>
          </w:p>
        </w:tc>
      </w:tr>
      <w:tr w:rsidR="007F3CC0" w:rsidRPr="001C0C0C" w14:paraId="6B0BDE6C"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tcPr>
          <w:p w14:paraId="63237EA3" w14:textId="77777777" w:rsidR="007F3CC0" w:rsidRPr="001C0C0C" w:rsidRDefault="007F3CC0" w:rsidP="00E41605">
            <w:pPr>
              <w:keepNext/>
              <w:keepLines/>
              <w:spacing w:after="0"/>
              <w:rPr>
                <w:rFonts w:ascii="Arial" w:hAnsi="Arial"/>
                <w:sz w:val="18"/>
              </w:rPr>
            </w:pPr>
            <w:r w:rsidRPr="001C0C0C">
              <w:rPr>
                <w:rFonts w:ascii="Arial" w:hAnsi="Arial"/>
                <w:sz w:val="18"/>
              </w:rPr>
              <w:t>ipv6Addr</w:t>
            </w:r>
          </w:p>
        </w:tc>
        <w:tc>
          <w:tcPr>
            <w:tcW w:w="1842" w:type="dxa"/>
            <w:tcBorders>
              <w:top w:val="single" w:sz="4" w:space="0" w:color="auto"/>
              <w:left w:val="single" w:sz="4" w:space="0" w:color="auto"/>
              <w:bottom w:val="single" w:sz="4" w:space="0" w:color="auto"/>
              <w:right w:val="single" w:sz="4" w:space="0" w:color="auto"/>
            </w:tcBorders>
          </w:tcPr>
          <w:p w14:paraId="63BE112C" w14:textId="77777777" w:rsidR="007F3CC0" w:rsidRPr="001C0C0C" w:rsidRDefault="007F3CC0" w:rsidP="00E41605">
            <w:pPr>
              <w:keepNext/>
              <w:keepLines/>
              <w:spacing w:after="0"/>
              <w:rPr>
                <w:rFonts w:ascii="Arial" w:hAnsi="Arial"/>
                <w:sz w:val="18"/>
              </w:rPr>
            </w:pPr>
            <w:r w:rsidRPr="001C0C0C">
              <w:rPr>
                <w:rFonts w:ascii="Arial" w:hAnsi="Arial"/>
                <w:sz w:val="18"/>
              </w:rPr>
              <w:t>Ipv6Addr</w:t>
            </w:r>
          </w:p>
        </w:tc>
        <w:tc>
          <w:tcPr>
            <w:tcW w:w="567" w:type="dxa"/>
            <w:tcBorders>
              <w:top w:val="single" w:sz="4" w:space="0" w:color="auto"/>
              <w:left w:val="single" w:sz="4" w:space="0" w:color="auto"/>
              <w:bottom w:val="single" w:sz="4" w:space="0" w:color="auto"/>
              <w:right w:val="single" w:sz="4" w:space="0" w:color="auto"/>
            </w:tcBorders>
          </w:tcPr>
          <w:p w14:paraId="0DA5BCA6" w14:textId="77777777" w:rsidR="007F3CC0" w:rsidRPr="001C0C0C" w:rsidRDefault="007F3CC0" w:rsidP="00E41605">
            <w:pPr>
              <w:keepNext/>
              <w:keepLines/>
              <w:spacing w:after="0"/>
              <w:jc w:val="center"/>
              <w:rPr>
                <w:rFonts w:ascii="Arial" w:hAnsi="Arial"/>
                <w:sz w:val="18"/>
              </w:rPr>
            </w:pPr>
            <w:r w:rsidRPr="001C0C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42E2DB" w14:textId="77777777" w:rsidR="007F3CC0" w:rsidRPr="001C0C0C" w:rsidRDefault="007F3CC0" w:rsidP="00E41605">
            <w:pPr>
              <w:keepNext/>
              <w:keepLines/>
              <w:spacing w:after="0"/>
              <w:rPr>
                <w:rFonts w:ascii="Arial" w:hAnsi="Arial"/>
                <w:sz w:val="18"/>
              </w:rPr>
            </w:pPr>
            <w:r w:rsidRPr="001C0C0C">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305A806" w14:textId="77777777" w:rsidR="007F3CC0" w:rsidRPr="001C0C0C" w:rsidRDefault="007F3CC0" w:rsidP="00E41605">
            <w:pPr>
              <w:keepNext/>
              <w:keepLines/>
              <w:spacing w:after="0"/>
              <w:rPr>
                <w:rFonts w:ascii="Arial" w:hAnsi="Arial" w:cs="Arial"/>
                <w:sz w:val="18"/>
                <w:szCs w:val="18"/>
              </w:rPr>
            </w:pPr>
          </w:p>
        </w:tc>
      </w:tr>
      <w:tr w:rsidR="007F3CC0" w:rsidRPr="001C0C0C" w14:paraId="60F3E649" w14:textId="77777777" w:rsidTr="00E41605">
        <w:trPr>
          <w:jc w:val="center"/>
        </w:trPr>
        <w:tc>
          <w:tcPr>
            <w:tcW w:w="2090" w:type="dxa"/>
            <w:tcBorders>
              <w:top w:val="single" w:sz="4" w:space="0" w:color="auto"/>
              <w:left w:val="single" w:sz="4" w:space="0" w:color="auto"/>
              <w:bottom w:val="single" w:sz="4" w:space="0" w:color="auto"/>
              <w:right w:val="single" w:sz="4" w:space="0" w:color="auto"/>
            </w:tcBorders>
          </w:tcPr>
          <w:p w14:paraId="4160B2D2" w14:textId="77777777" w:rsidR="007F3CC0" w:rsidRPr="001C0C0C" w:rsidRDefault="007F3CC0" w:rsidP="00E41605">
            <w:pPr>
              <w:keepNext/>
              <w:keepLines/>
              <w:spacing w:after="0"/>
              <w:rPr>
                <w:rFonts w:ascii="Arial" w:hAnsi="Arial"/>
                <w:sz w:val="18"/>
              </w:rPr>
            </w:pPr>
            <w:r w:rsidRPr="001C0C0C">
              <w:rPr>
                <w:rFonts w:ascii="Arial" w:hAnsi="Arial"/>
                <w:sz w:val="18"/>
              </w:rPr>
              <w:t>ipv6Prefix</w:t>
            </w:r>
          </w:p>
        </w:tc>
        <w:tc>
          <w:tcPr>
            <w:tcW w:w="1842" w:type="dxa"/>
            <w:tcBorders>
              <w:top w:val="single" w:sz="4" w:space="0" w:color="auto"/>
              <w:left w:val="single" w:sz="4" w:space="0" w:color="auto"/>
              <w:bottom w:val="single" w:sz="4" w:space="0" w:color="auto"/>
              <w:right w:val="single" w:sz="4" w:space="0" w:color="auto"/>
            </w:tcBorders>
          </w:tcPr>
          <w:p w14:paraId="35B8F72F" w14:textId="77777777" w:rsidR="007F3CC0" w:rsidRPr="001C0C0C" w:rsidRDefault="007F3CC0" w:rsidP="00E41605">
            <w:pPr>
              <w:keepNext/>
              <w:keepLines/>
              <w:spacing w:after="0"/>
              <w:rPr>
                <w:rFonts w:ascii="Arial" w:hAnsi="Arial"/>
                <w:sz w:val="18"/>
              </w:rPr>
            </w:pPr>
            <w:r w:rsidRPr="001C0C0C">
              <w:rPr>
                <w:rFonts w:ascii="Arial" w:hAnsi="Arial"/>
                <w:sz w:val="18"/>
              </w:rPr>
              <w:t>Ipv6Prefix</w:t>
            </w:r>
          </w:p>
        </w:tc>
        <w:tc>
          <w:tcPr>
            <w:tcW w:w="567" w:type="dxa"/>
            <w:tcBorders>
              <w:top w:val="single" w:sz="4" w:space="0" w:color="auto"/>
              <w:left w:val="single" w:sz="4" w:space="0" w:color="auto"/>
              <w:bottom w:val="single" w:sz="4" w:space="0" w:color="auto"/>
              <w:right w:val="single" w:sz="4" w:space="0" w:color="auto"/>
            </w:tcBorders>
          </w:tcPr>
          <w:p w14:paraId="13EF9833" w14:textId="77777777" w:rsidR="007F3CC0" w:rsidRPr="001C0C0C" w:rsidRDefault="007F3CC0" w:rsidP="00E41605">
            <w:pPr>
              <w:keepNext/>
              <w:keepLines/>
              <w:spacing w:after="0"/>
              <w:jc w:val="center"/>
              <w:rPr>
                <w:rFonts w:ascii="Arial" w:hAnsi="Arial"/>
                <w:sz w:val="18"/>
              </w:rPr>
            </w:pPr>
            <w:r w:rsidRPr="001C0C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9AE92FF" w14:textId="77777777" w:rsidR="007F3CC0" w:rsidRPr="001C0C0C" w:rsidRDefault="007F3CC0" w:rsidP="00E41605">
            <w:pPr>
              <w:keepNext/>
              <w:keepLines/>
              <w:spacing w:after="0"/>
              <w:rPr>
                <w:rFonts w:ascii="Arial" w:hAnsi="Arial"/>
                <w:sz w:val="18"/>
              </w:rPr>
            </w:pPr>
            <w:r w:rsidRPr="001C0C0C">
              <w:rPr>
                <w:rFonts w:ascii="Arial" w:hAnsi="Arial"/>
                <w:sz w:val="18"/>
              </w:rPr>
              <w:t>0..1</w:t>
            </w:r>
          </w:p>
        </w:tc>
        <w:tc>
          <w:tcPr>
            <w:tcW w:w="3934" w:type="dxa"/>
            <w:tcBorders>
              <w:top w:val="single" w:sz="4" w:space="0" w:color="auto"/>
              <w:left w:val="single" w:sz="4" w:space="0" w:color="auto"/>
              <w:bottom w:val="single" w:sz="4" w:space="0" w:color="auto"/>
              <w:right w:val="single" w:sz="4" w:space="0" w:color="auto"/>
            </w:tcBorders>
          </w:tcPr>
          <w:p w14:paraId="694A42DC" w14:textId="77777777" w:rsidR="007F3CC0" w:rsidRPr="001C0C0C" w:rsidRDefault="007F3CC0" w:rsidP="00E41605">
            <w:pPr>
              <w:keepNext/>
              <w:keepLines/>
              <w:spacing w:after="0"/>
              <w:rPr>
                <w:rFonts w:ascii="Arial" w:hAnsi="Arial" w:cs="Arial"/>
                <w:sz w:val="18"/>
                <w:szCs w:val="18"/>
              </w:rPr>
            </w:pPr>
          </w:p>
        </w:tc>
      </w:tr>
      <w:tr w:rsidR="007F3CC0" w:rsidRPr="001C0C0C" w14:paraId="4589ED46" w14:textId="77777777" w:rsidTr="00E4160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7D65BBC" w14:textId="77777777" w:rsidR="007F3CC0" w:rsidRPr="001C0C0C" w:rsidRDefault="007F3CC0" w:rsidP="00E41605">
            <w:pPr>
              <w:keepNext/>
              <w:keepLines/>
              <w:spacing w:after="0"/>
              <w:ind w:left="851" w:hanging="851"/>
              <w:rPr>
                <w:rFonts w:ascii="Arial" w:hAnsi="Arial"/>
                <w:sz w:val="18"/>
              </w:rPr>
            </w:pPr>
            <w:r w:rsidRPr="001C0C0C">
              <w:rPr>
                <w:rFonts w:ascii="Arial" w:hAnsi="Arial"/>
                <w:sz w:val="18"/>
              </w:rPr>
              <w:t>NOTE:</w:t>
            </w:r>
            <w:r w:rsidRPr="001C0C0C">
              <w:rPr>
                <w:rFonts w:ascii="Arial" w:hAnsi="Arial"/>
                <w:sz w:val="18"/>
              </w:rPr>
              <w:tab/>
              <w:t>Either ipv4Addr, or ipv6Addr, or ipv6Prefix shall be present.</w:t>
            </w:r>
          </w:p>
        </w:tc>
      </w:tr>
    </w:tbl>
    <w:p w14:paraId="47DA6C48" w14:textId="77777777" w:rsidR="00B927C8" w:rsidRDefault="00B927C8" w:rsidP="00B927C8">
      <w:pPr>
        <w:rPr>
          <w:lang w:val="en-US"/>
        </w:rPr>
      </w:pPr>
      <w:bookmarkStart w:id="289" w:name="_Toc510696638"/>
      <w:bookmarkStart w:id="290" w:name="_Toc35971433"/>
      <w:bookmarkStart w:id="291" w:name="_Toc63347660"/>
      <w:bookmarkStart w:id="292" w:name="_Toc70168823"/>
      <w:bookmarkStart w:id="293" w:name="_Toc81737807"/>
      <w:bookmarkEnd w:id="273"/>
      <w:bookmarkEnd w:id="274"/>
      <w:bookmarkEnd w:id="275"/>
      <w:bookmarkEnd w:id="276"/>
    </w:p>
    <w:p w14:paraId="704D9ABF" w14:textId="689C1B91" w:rsidR="00904370" w:rsidRDefault="00904370" w:rsidP="00904370">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9"/>
      <w:bookmarkEnd w:id="290"/>
      <w:bookmarkEnd w:id="291"/>
      <w:bookmarkEnd w:id="292"/>
      <w:bookmarkEnd w:id="293"/>
    </w:p>
    <w:p w14:paraId="01D89DEC" w14:textId="77777777" w:rsidR="00904370" w:rsidRPr="00384E92" w:rsidRDefault="00904370" w:rsidP="00904370">
      <w:pPr>
        <w:pStyle w:val="Heading5"/>
      </w:pPr>
      <w:bookmarkStart w:id="294" w:name="_Toc510696639"/>
      <w:bookmarkStart w:id="295" w:name="_Toc35971434"/>
      <w:bookmarkStart w:id="296" w:name="_Toc63347661"/>
      <w:bookmarkStart w:id="297" w:name="_Toc70168824"/>
      <w:bookmarkStart w:id="298" w:name="_Toc81737808"/>
      <w:r>
        <w:t>6.1.6.3.1</w:t>
      </w:r>
      <w:r w:rsidRPr="00384E92">
        <w:tab/>
        <w:t>Introduction</w:t>
      </w:r>
      <w:bookmarkEnd w:id="294"/>
      <w:bookmarkEnd w:id="295"/>
      <w:bookmarkEnd w:id="296"/>
      <w:bookmarkEnd w:id="297"/>
      <w:bookmarkEnd w:id="29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99" w:name="_Toc510696640"/>
      <w:bookmarkStart w:id="300" w:name="_Toc35971435"/>
      <w:bookmarkStart w:id="301" w:name="_Toc63347662"/>
      <w:bookmarkStart w:id="302" w:name="_Toc70168825"/>
      <w:bookmarkStart w:id="303" w:name="_Toc81737809"/>
      <w:r>
        <w:t>6.1.6.3.2</w:t>
      </w:r>
      <w:r w:rsidRPr="00384E92">
        <w:tab/>
        <w:t>Simple data types</w:t>
      </w:r>
      <w:bookmarkEnd w:id="299"/>
      <w:bookmarkEnd w:id="300"/>
      <w:bookmarkEnd w:id="301"/>
      <w:bookmarkEnd w:id="302"/>
      <w:bookmarkEnd w:id="303"/>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304" w:name="_Toc510696641"/>
      <w:bookmarkStart w:id="305" w:name="_Toc35971436"/>
      <w:bookmarkStart w:id="306" w:name="_Toc63347663"/>
      <w:bookmarkStart w:id="307" w:name="_Toc70168826"/>
      <w:bookmarkStart w:id="308" w:name="_Toc81737810"/>
      <w:r>
        <w:t>6.1.6.3.3</w:t>
      </w:r>
      <w:r w:rsidRPr="00BC662F">
        <w:tab/>
        <w:t xml:space="preserve">Enumeration: </w:t>
      </w:r>
      <w:r w:rsidR="000A3700" w:rsidRPr="00A94607">
        <w:t>AuthResult</w:t>
      </w:r>
      <w:bookmarkEnd w:id="304"/>
      <w:bookmarkEnd w:id="305"/>
      <w:bookmarkEnd w:id="306"/>
      <w:bookmarkEnd w:id="307"/>
      <w:bookmarkEnd w:id="308"/>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14:paraId="23DBC1D6"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02EBC9AE" w:rsidR="000A3700" w:rsidRPr="0016361A" w:rsidRDefault="000A3700" w:rsidP="000A3700">
            <w:pPr>
              <w:pStyle w:val="TAL"/>
            </w:pPr>
            <w:r w:rsidRPr="00255AB0">
              <w:t>"</w:t>
            </w:r>
            <w:r>
              <w:t>AUTH_</w:t>
            </w:r>
            <w:r w:rsidRPr="00255AB0">
              <w:t>FAILURE"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2AA4C71E" w:rsidR="000A3700" w:rsidRPr="0016361A" w:rsidRDefault="000A3700" w:rsidP="000A3700">
            <w:pPr>
              <w:pStyle w:val="TAL"/>
            </w:pPr>
            <w:r w:rsidRPr="00255AB0">
              <w:t xml:space="preserve">The </w:t>
            </w:r>
            <w:r>
              <w:t>UAV authentication has failed</w:t>
            </w:r>
            <w:r w:rsidRPr="00255AB0">
              <w:t>.</w:t>
            </w:r>
          </w:p>
        </w:tc>
        <w:tc>
          <w:tcPr>
            <w:tcW w:w="1278" w:type="pct"/>
            <w:tcBorders>
              <w:top w:val="single" w:sz="8" w:space="0" w:color="auto"/>
              <w:left w:val="nil"/>
              <w:bottom w:val="single" w:sz="8" w:space="0" w:color="auto"/>
              <w:right w:val="single" w:sz="8" w:space="0" w:color="auto"/>
            </w:tcBorders>
          </w:tcPr>
          <w:p w14:paraId="12AD77DB" w14:textId="77777777" w:rsidR="000A3700" w:rsidRPr="0016361A" w:rsidRDefault="000A3700" w:rsidP="000A3700">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309" w:name="_Toc510696647"/>
      <w:bookmarkStart w:id="310" w:name="_Toc35971443"/>
      <w:bookmarkStart w:id="311" w:name="_Toc63347670"/>
      <w:bookmarkStart w:id="312" w:name="_Toc70168833"/>
      <w:bookmarkStart w:id="313" w:name="_Toc81737811"/>
      <w:r>
        <w:t>6.1.7</w:t>
      </w:r>
      <w:r>
        <w:tab/>
        <w:t>Error Handling</w:t>
      </w:r>
      <w:bookmarkEnd w:id="309"/>
      <w:bookmarkEnd w:id="310"/>
      <w:bookmarkEnd w:id="311"/>
      <w:bookmarkEnd w:id="312"/>
      <w:bookmarkEnd w:id="313"/>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314" w:name="_Toc35971444"/>
      <w:bookmarkStart w:id="315" w:name="_Toc63347671"/>
      <w:bookmarkStart w:id="316" w:name="_Toc70168834"/>
      <w:bookmarkStart w:id="317" w:name="_Toc81737812"/>
      <w:r w:rsidRPr="00971458">
        <w:t>6.1.7.1</w:t>
      </w:r>
      <w:r w:rsidRPr="00971458">
        <w:tab/>
        <w:t>General</w:t>
      </w:r>
      <w:bookmarkEnd w:id="314"/>
      <w:bookmarkEnd w:id="315"/>
      <w:bookmarkEnd w:id="316"/>
      <w:bookmarkEnd w:id="317"/>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318" w:name="_Toc35971445"/>
      <w:bookmarkStart w:id="319" w:name="_Toc63347672"/>
      <w:bookmarkStart w:id="320" w:name="_Toc70168835"/>
      <w:bookmarkStart w:id="321" w:name="_Toc81737813"/>
      <w:r w:rsidRPr="00971458">
        <w:t>6.1.7.2</w:t>
      </w:r>
      <w:r w:rsidRPr="00971458">
        <w:tab/>
        <w:t>Protocol Errors</w:t>
      </w:r>
      <w:bookmarkEnd w:id="318"/>
      <w:bookmarkEnd w:id="319"/>
      <w:bookmarkEnd w:id="320"/>
      <w:bookmarkEnd w:id="321"/>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322" w:name="_Toc35971446"/>
      <w:bookmarkStart w:id="323" w:name="_Toc63347673"/>
      <w:bookmarkStart w:id="324" w:name="_Toc70168836"/>
      <w:bookmarkStart w:id="325" w:name="_Toc81737814"/>
      <w:r>
        <w:t>6.1.7.3</w:t>
      </w:r>
      <w:r>
        <w:tab/>
        <w:t>Application Errors</w:t>
      </w:r>
      <w:bookmarkEnd w:id="322"/>
      <w:bookmarkEnd w:id="323"/>
      <w:bookmarkEnd w:id="324"/>
      <w:bookmarkEnd w:id="325"/>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p>
    <w:p w14:paraId="442E8E09" w14:textId="77777777" w:rsidR="00904370" w:rsidRPr="0023018E" w:rsidRDefault="00904370" w:rsidP="00904370">
      <w:pPr>
        <w:pStyle w:val="Heading2"/>
        <w:rPr>
          <w:lang w:eastAsia="zh-CN"/>
        </w:rPr>
      </w:pPr>
      <w:bookmarkStart w:id="336" w:name="_Toc63347674"/>
      <w:bookmarkStart w:id="337" w:name="_Toc70168837"/>
      <w:bookmarkStart w:id="338" w:name="_Toc81737815"/>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39" w:name="_Toc532994477"/>
      <w:bookmarkStart w:id="340" w:name="_Toc35971448"/>
      <w:bookmarkStart w:id="341" w:name="_Toc63347675"/>
      <w:bookmarkStart w:id="342" w:name="_Toc70168838"/>
      <w:bookmarkStart w:id="343" w:name="_Hlk525137310"/>
      <w:bookmarkStart w:id="344" w:name="_Toc510696649"/>
      <w:bookmarkStart w:id="345" w:name="_Toc81737816"/>
      <w:r>
        <w:lastRenderedPageBreak/>
        <w:t>6.1.9</w:t>
      </w:r>
      <w:r w:rsidRPr="001E7573">
        <w:tab/>
        <w:t>Security</w:t>
      </w:r>
      <w:bookmarkEnd w:id="339"/>
      <w:bookmarkEnd w:id="340"/>
      <w:bookmarkEnd w:id="341"/>
      <w:bookmarkEnd w:id="342"/>
      <w:bookmarkEnd w:id="345"/>
    </w:p>
    <w:p w14:paraId="09E40E36" w14:textId="7DA8563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3E008553"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346" w:name="_Hlk530142087"/>
      <w:bookmarkEnd w:id="34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347" w:name="_Toc35971449"/>
      <w:bookmarkStart w:id="348" w:name="_Toc63347676"/>
      <w:bookmarkStart w:id="349" w:name="_Toc70168839"/>
      <w:bookmarkStart w:id="350" w:name="_Toc81737817"/>
      <w:bookmarkEnd w:id="346"/>
      <w:r>
        <w:t>6.2</w:t>
      </w:r>
      <w:r>
        <w:tab/>
        <w:t>&lt;</w:t>
      </w:r>
      <w:r w:rsidRPr="00532024">
        <w:t xml:space="preserve"> </w:t>
      </w:r>
      <w:r>
        <w:t>Service 2&gt; Service API</w:t>
      </w:r>
      <w:bookmarkEnd w:id="344"/>
      <w:bookmarkEnd w:id="347"/>
      <w:bookmarkEnd w:id="348"/>
      <w:bookmarkEnd w:id="349"/>
      <w:bookmarkEnd w:id="350"/>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351" w:name="_Toc510696650"/>
      <w:bookmarkStart w:id="352" w:name="_Toc35971450"/>
      <w:bookmarkStart w:id="353" w:name="_Toc63347677"/>
      <w:bookmarkStart w:id="354" w:name="_Toc70168840"/>
      <w:r w:rsidRPr="004D3578">
        <w:lastRenderedPageBreak/>
        <w:t>Annex A (normative):</w:t>
      </w:r>
      <w:r w:rsidRPr="004D3578">
        <w:br/>
      </w:r>
      <w:r>
        <w:t>OpenAPI specification</w:t>
      </w:r>
      <w:bookmarkEnd w:id="351"/>
      <w:bookmarkEnd w:id="352"/>
      <w:bookmarkEnd w:id="353"/>
      <w:bookmarkEnd w:id="354"/>
    </w:p>
    <w:p w14:paraId="53E6DD62" w14:textId="77777777" w:rsidR="00904370" w:rsidRDefault="00904370" w:rsidP="00904370">
      <w:pPr>
        <w:pStyle w:val="Heading2"/>
      </w:pPr>
      <w:bookmarkStart w:id="355" w:name="_Toc510696651"/>
      <w:bookmarkStart w:id="356" w:name="_Toc35971451"/>
      <w:bookmarkStart w:id="357" w:name="_Toc63347678"/>
      <w:bookmarkStart w:id="358" w:name="_Toc70168841"/>
      <w:bookmarkStart w:id="359" w:name="_Toc81737818"/>
      <w:r>
        <w:t>A.1</w:t>
      </w:r>
      <w:r>
        <w:tab/>
        <w:t>General</w:t>
      </w:r>
      <w:bookmarkEnd w:id="355"/>
      <w:bookmarkEnd w:id="356"/>
      <w:bookmarkEnd w:id="357"/>
      <w:bookmarkEnd w:id="358"/>
      <w:bookmarkEnd w:id="359"/>
    </w:p>
    <w:p w14:paraId="743E45F6" w14:textId="3170A78A" w:rsidR="00601F60" w:rsidRPr="00540071" w:rsidRDefault="00601F60" w:rsidP="00601F60">
      <w:bookmarkStart w:id="36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361" w:name="_Toc35971452"/>
    </w:p>
    <w:p w14:paraId="0D9D6FCF" w14:textId="77777777" w:rsidR="00904370" w:rsidRDefault="00904370" w:rsidP="00904370">
      <w:pPr>
        <w:pStyle w:val="Heading2"/>
      </w:pPr>
      <w:bookmarkStart w:id="362" w:name="_Toc63347679"/>
      <w:bookmarkStart w:id="363" w:name="_Toc70168842"/>
      <w:bookmarkStart w:id="364" w:name="_Toc81737819"/>
      <w:r>
        <w:t>A.2</w:t>
      </w:r>
      <w:r>
        <w:tab/>
        <w:t>&lt;Service 1&gt; API</w:t>
      </w:r>
      <w:bookmarkEnd w:id="360"/>
      <w:bookmarkEnd w:id="361"/>
      <w:bookmarkEnd w:id="362"/>
      <w:bookmarkEnd w:id="363"/>
      <w:bookmarkEnd w:id="364"/>
    </w:p>
    <w:p w14:paraId="6BD6FD83" w14:textId="77777777" w:rsidR="00904370" w:rsidRPr="00986E88" w:rsidRDefault="00904370" w:rsidP="00904370">
      <w:pPr>
        <w:rPr>
          <w:noProof/>
        </w:rPr>
      </w:pPr>
      <w:bookmarkStart w:id="365" w:name="_Hlk515639407"/>
      <w:bookmarkStart w:id="366" w:name="_Toc510696653"/>
    </w:p>
    <w:p w14:paraId="31C875F7" w14:textId="77777777" w:rsidR="00904370" w:rsidRDefault="00904370" w:rsidP="00904370">
      <w:pPr>
        <w:pStyle w:val="Heading2"/>
      </w:pPr>
      <w:bookmarkStart w:id="367" w:name="_Toc35971453"/>
      <w:bookmarkStart w:id="368" w:name="_Toc63347680"/>
      <w:bookmarkStart w:id="369" w:name="_Toc70168843"/>
      <w:bookmarkStart w:id="370" w:name="_Toc81737820"/>
      <w:bookmarkEnd w:id="365"/>
      <w:r>
        <w:t>A.3</w:t>
      </w:r>
      <w:r>
        <w:tab/>
        <w:t>&lt;Service 2&gt; API</w:t>
      </w:r>
      <w:bookmarkEnd w:id="366"/>
      <w:bookmarkEnd w:id="367"/>
      <w:bookmarkEnd w:id="368"/>
      <w:bookmarkEnd w:id="369"/>
      <w:bookmarkEnd w:id="370"/>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71" w:name="_Toc63347681"/>
      <w:bookmarkStart w:id="372" w:name="_Toc70168844"/>
      <w:r w:rsidRPr="004D3578">
        <w:lastRenderedPageBreak/>
        <w:t xml:space="preserve">Annex </w:t>
      </w:r>
      <w:r>
        <w:t>B</w:t>
      </w:r>
      <w:r w:rsidRPr="004D3578">
        <w:t xml:space="preserve"> (informative):</w:t>
      </w:r>
      <w:r w:rsidRPr="004D3578">
        <w:br/>
        <w:t>Change history</w:t>
      </w:r>
      <w:bookmarkEnd w:id="371"/>
      <w:bookmarkEnd w:id="372"/>
    </w:p>
    <w:p w14:paraId="3E3EDB16" w14:textId="77777777" w:rsidR="00904370" w:rsidRPr="00235394" w:rsidRDefault="00904370" w:rsidP="00904370">
      <w:pPr>
        <w:pStyle w:val="TH"/>
      </w:pPr>
      <w:bookmarkStart w:id="373" w:name="historyclause"/>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61625" w14:textId="77777777" w:rsidR="00971923" w:rsidRDefault="00971923">
      <w:r>
        <w:separator/>
      </w:r>
    </w:p>
  </w:endnote>
  <w:endnote w:type="continuationSeparator" w:id="0">
    <w:p w14:paraId="1DE004DD" w14:textId="77777777" w:rsidR="00971923" w:rsidRDefault="0097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91753" w14:textId="77777777" w:rsidR="00971923" w:rsidRDefault="00971923">
      <w:r>
        <w:separator/>
      </w:r>
    </w:p>
  </w:footnote>
  <w:footnote w:type="continuationSeparator" w:id="0">
    <w:p w14:paraId="5C1DD215" w14:textId="77777777" w:rsidR="00971923" w:rsidRDefault="0097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383AE76C"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7C8">
      <w:rPr>
        <w:rFonts w:ascii="Arial" w:hAnsi="Arial" w:cs="Arial"/>
        <w:b/>
        <w:noProof/>
        <w:sz w:val="18"/>
        <w:szCs w:val="18"/>
      </w:rPr>
      <w:t>3GPP TS 29.256 V0.3.0 (2021-08)</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CE7EF2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7C8">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6B27"/>
    <w:rsid w:val="00033397"/>
    <w:rsid w:val="00040095"/>
    <w:rsid w:val="00041F01"/>
    <w:rsid w:val="00051834"/>
    <w:rsid w:val="00054A22"/>
    <w:rsid w:val="00062023"/>
    <w:rsid w:val="000655A6"/>
    <w:rsid w:val="00080512"/>
    <w:rsid w:val="000A3700"/>
    <w:rsid w:val="000C47C3"/>
    <w:rsid w:val="000D58AB"/>
    <w:rsid w:val="000D7462"/>
    <w:rsid w:val="000E0E88"/>
    <w:rsid w:val="00112243"/>
    <w:rsid w:val="001124C0"/>
    <w:rsid w:val="0012789C"/>
    <w:rsid w:val="00133525"/>
    <w:rsid w:val="001621B1"/>
    <w:rsid w:val="001762A3"/>
    <w:rsid w:val="00184B79"/>
    <w:rsid w:val="00197339"/>
    <w:rsid w:val="001A4C42"/>
    <w:rsid w:val="001A7420"/>
    <w:rsid w:val="001B6637"/>
    <w:rsid w:val="001C21C3"/>
    <w:rsid w:val="001D02C2"/>
    <w:rsid w:val="001F0C1D"/>
    <w:rsid w:val="001F1132"/>
    <w:rsid w:val="001F168B"/>
    <w:rsid w:val="0020132A"/>
    <w:rsid w:val="00233E0E"/>
    <w:rsid w:val="002347A2"/>
    <w:rsid w:val="002675F0"/>
    <w:rsid w:val="002A3BDD"/>
    <w:rsid w:val="002B31D1"/>
    <w:rsid w:val="002B619D"/>
    <w:rsid w:val="002B6339"/>
    <w:rsid w:val="002D7C90"/>
    <w:rsid w:val="002E00EE"/>
    <w:rsid w:val="002F279E"/>
    <w:rsid w:val="00300218"/>
    <w:rsid w:val="003172DC"/>
    <w:rsid w:val="0035462D"/>
    <w:rsid w:val="00355B73"/>
    <w:rsid w:val="003765B8"/>
    <w:rsid w:val="003A0FE8"/>
    <w:rsid w:val="003A6E5B"/>
    <w:rsid w:val="003B06E0"/>
    <w:rsid w:val="003C3971"/>
    <w:rsid w:val="003D0D55"/>
    <w:rsid w:val="00423334"/>
    <w:rsid w:val="00426E0E"/>
    <w:rsid w:val="004345EC"/>
    <w:rsid w:val="00465515"/>
    <w:rsid w:val="00483A65"/>
    <w:rsid w:val="00497680"/>
    <w:rsid w:val="004D3578"/>
    <w:rsid w:val="004E213A"/>
    <w:rsid w:val="004F0988"/>
    <w:rsid w:val="004F3340"/>
    <w:rsid w:val="005306B5"/>
    <w:rsid w:val="0053388B"/>
    <w:rsid w:val="00535773"/>
    <w:rsid w:val="005428B8"/>
    <w:rsid w:val="00543E6C"/>
    <w:rsid w:val="00565087"/>
    <w:rsid w:val="00597B11"/>
    <w:rsid w:val="005C3DFC"/>
    <w:rsid w:val="005D2E01"/>
    <w:rsid w:val="005D7526"/>
    <w:rsid w:val="005E4BB2"/>
    <w:rsid w:val="005F4B1D"/>
    <w:rsid w:val="005F6FC3"/>
    <w:rsid w:val="00601F60"/>
    <w:rsid w:val="00602AEA"/>
    <w:rsid w:val="00614FDF"/>
    <w:rsid w:val="0062074C"/>
    <w:rsid w:val="0063543D"/>
    <w:rsid w:val="00647114"/>
    <w:rsid w:val="00655DA0"/>
    <w:rsid w:val="006578E1"/>
    <w:rsid w:val="006A0465"/>
    <w:rsid w:val="006A323F"/>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74DA4"/>
    <w:rsid w:val="00781F0F"/>
    <w:rsid w:val="00797B76"/>
    <w:rsid w:val="007A47C9"/>
    <w:rsid w:val="007B600E"/>
    <w:rsid w:val="007C397E"/>
    <w:rsid w:val="007F0F4A"/>
    <w:rsid w:val="007F3CC0"/>
    <w:rsid w:val="008028A4"/>
    <w:rsid w:val="00806F1B"/>
    <w:rsid w:val="00827A10"/>
    <w:rsid w:val="00830747"/>
    <w:rsid w:val="00832D32"/>
    <w:rsid w:val="008768CA"/>
    <w:rsid w:val="00887929"/>
    <w:rsid w:val="008C384C"/>
    <w:rsid w:val="0090271F"/>
    <w:rsid w:val="00902E23"/>
    <w:rsid w:val="00904370"/>
    <w:rsid w:val="009114D7"/>
    <w:rsid w:val="0091348E"/>
    <w:rsid w:val="00917CCB"/>
    <w:rsid w:val="00942EC2"/>
    <w:rsid w:val="00971923"/>
    <w:rsid w:val="00971D89"/>
    <w:rsid w:val="009F1810"/>
    <w:rsid w:val="009F37B7"/>
    <w:rsid w:val="00A036C7"/>
    <w:rsid w:val="00A0532C"/>
    <w:rsid w:val="00A10F02"/>
    <w:rsid w:val="00A164B4"/>
    <w:rsid w:val="00A26956"/>
    <w:rsid w:val="00A27486"/>
    <w:rsid w:val="00A53724"/>
    <w:rsid w:val="00A56066"/>
    <w:rsid w:val="00A60EC5"/>
    <w:rsid w:val="00A73129"/>
    <w:rsid w:val="00A82346"/>
    <w:rsid w:val="00A866DC"/>
    <w:rsid w:val="00A907FD"/>
    <w:rsid w:val="00A92BA1"/>
    <w:rsid w:val="00AA67F0"/>
    <w:rsid w:val="00AC6BC6"/>
    <w:rsid w:val="00AD6761"/>
    <w:rsid w:val="00AE0EF1"/>
    <w:rsid w:val="00AE65E2"/>
    <w:rsid w:val="00B15449"/>
    <w:rsid w:val="00B506E7"/>
    <w:rsid w:val="00B7025C"/>
    <w:rsid w:val="00B743AD"/>
    <w:rsid w:val="00B927C8"/>
    <w:rsid w:val="00B93086"/>
    <w:rsid w:val="00B95C06"/>
    <w:rsid w:val="00BA19ED"/>
    <w:rsid w:val="00BA4B8D"/>
    <w:rsid w:val="00BC0F7D"/>
    <w:rsid w:val="00BD7D31"/>
    <w:rsid w:val="00BE3255"/>
    <w:rsid w:val="00BF128E"/>
    <w:rsid w:val="00C074DD"/>
    <w:rsid w:val="00C1496A"/>
    <w:rsid w:val="00C20DD6"/>
    <w:rsid w:val="00C2347E"/>
    <w:rsid w:val="00C25288"/>
    <w:rsid w:val="00C33079"/>
    <w:rsid w:val="00C45231"/>
    <w:rsid w:val="00C72833"/>
    <w:rsid w:val="00C80F1D"/>
    <w:rsid w:val="00C837AD"/>
    <w:rsid w:val="00C93F40"/>
    <w:rsid w:val="00CA3A53"/>
    <w:rsid w:val="00CA3D0C"/>
    <w:rsid w:val="00D1349F"/>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74A5"/>
    <w:rsid w:val="00DF2B1F"/>
    <w:rsid w:val="00DF62CD"/>
    <w:rsid w:val="00E00976"/>
    <w:rsid w:val="00E16509"/>
    <w:rsid w:val="00E42630"/>
    <w:rsid w:val="00E44582"/>
    <w:rsid w:val="00E61AFA"/>
    <w:rsid w:val="00E77645"/>
    <w:rsid w:val="00EA15B0"/>
    <w:rsid w:val="00EA5EA7"/>
    <w:rsid w:val="00EB2685"/>
    <w:rsid w:val="00EC4A25"/>
    <w:rsid w:val="00ED405D"/>
    <w:rsid w:val="00EF14FD"/>
    <w:rsid w:val="00F025A2"/>
    <w:rsid w:val="00F04712"/>
    <w:rsid w:val="00F13360"/>
    <w:rsid w:val="00F22EC7"/>
    <w:rsid w:val="00F325C8"/>
    <w:rsid w:val="00F653B8"/>
    <w:rsid w:val="00F85948"/>
    <w:rsid w:val="00F9008D"/>
    <w:rsid w:val="00FA1266"/>
    <w:rsid w:val="00FB33AD"/>
    <w:rsid w:val="00FC1192"/>
    <w:rsid w:val="00FC5897"/>
    <w:rsid w:val="00FD0BD1"/>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4973</Words>
  <Characters>28352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5</cp:revision>
  <cp:lastPrinted>2021-09-01T06:37:00Z</cp:lastPrinted>
  <dcterms:created xsi:type="dcterms:W3CDTF">2021-09-01T06:53:00Z</dcterms:created>
  <dcterms:modified xsi:type="dcterms:W3CDTF">2021-09-05T10:40:00Z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