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5pt;height:228pt" o:ole="">
            <v:imagedata r:id="rId9" o:title=""/>
          </v:shape>
          <o:OLEObject Type="Embed" ProgID="Visio.Drawing.15" ShapeID="_x0000_i1025" DrawAspect="Content" ObjectID="_178878360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0pt;height:323.55pt" o:ole="">
            <v:imagedata r:id="rId11" o:title=""/>
          </v:shape>
          <o:OLEObject Type="Embed" ProgID="Word.Picture.8" ShapeID="_x0000_i1026" DrawAspect="Content" ObjectID="_178878361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6.45pt;height:263.55pt" o:ole="">
            <v:imagedata r:id="rId13" o:title=""/>
          </v:shape>
          <o:OLEObject Type="Embed" ProgID="Word.Document.8" ShapeID="_x0000_i1027" DrawAspect="Content" ObjectID="_1788783611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6.45pt;height:263.55pt" o:ole="">
            <v:imagedata r:id="rId15" o:title=""/>
          </v:shape>
          <o:OLEObject Type="Embed" ProgID="Word.Document.8" ShapeID="_x0000_i1028" DrawAspect="Content" ObjectID="_1788783612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7B5014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56117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B62B" w14:textId="77777777" w:rsidR="00C24CAD" w:rsidRDefault="00C24CAD">
      <w:r>
        <w:separator/>
      </w:r>
    </w:p>
  </w:endnote>
  <w:endnote w:type="continuationSeparator" w:id="0">
    <w:p w14:paraId="0C24D445" w14:textId="77777777" w:rsidR="00C24CAD" w:rsidRDefault="00C2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9759" w14:textId="77777777" w:rsidR="00561170" w:rsidRDefault="005611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CDB9" w14:textId="77777777" w:rsidR="00561170" w:rsidRDefault="00561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70B9" w14:textId="77777777" w:rsidR="00C24CAD" w:rsidRDefault="00C24CAD">
      <w:r>
        <w:separator/>
      </w:r>
    </w:p>
  </w:footnote>
  <w:footnote w:type="continuationSeparator" w:id="0">
    <w:p w14:paraId="4B4CD801" w14:textId="77777777" w:rsidR="00C24CAD" w:rsidRDefault="00C2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B662" w14:textId="77777777" w:rsidR="00561170" w:rsidRDefault="00561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8FBA61D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7B5014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37251D">
      <w:rPr>
        <w:rFonts w:ascii="Arial" w:hAnsi="Arial" w:cs="Arial"/>
        <w:b/>
        <w:sz w:val="18"/>
        <w:szCs w:val="18"/>
      </w:rPr>
      <w:t>1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37251D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75FF7F9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7B5014">
      <w:rPr>
        <w:rFonts w:ascii="Arial" w:hAnsi="Arial" w:cs="Arial"/>
        <w:b/>
        <w:sz w:val="18"/>
        <w:szCs w:val="18"/>
      </w:rPr>
      <w:t>19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AAED" w14:textId="77777777" w:rsidR="00561170" w:rsidRDefault="00561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4FAJQF7cM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5253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1718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251D"/>
    <w:rsid w:val="003765B8"/>
    <w:rsid w:val="003830B1"/>
    <w:rsid w:val="0039226F"/>
    <w:rsid w:val="003B14C7"/>
    <w:rsid w:val="003B252E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C5DA5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1170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7344B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634"/>
    <w:rsid w:val="00774DA4"/>
    <w:rsid w:val="00781F0F"/>
    <w:rsid w:val="007861C2"/>
    <w:rsid w:val="007A3162"/>
    <w:rsid w:val="007B5014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56704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4CAD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cp:lastPrinted>2019-02-25T14:05:00Z</cp:lastPrinted>
  <dcterms:created xsi:type="dcterms:W3CDTF">2024-09-25T13:27:00Z</dcterms:created>
  <dcterms:modified xsi:type="dcterms:W3CDTF">2024-09-25T13:30:00Z</dcterms:modified>
</cp:coreProperties>
</file>