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pt" o:ole="">
            <v:imagedata r:id="rId9" o:title=""/>
          </v:shape>
          <o:OLEObject Type="Embed" ProgID="Word.Picture.8" ShapeID="_x0000_i1025" DrawAspect="Content" ObjectID="_1725440241"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25440242"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2pt" o:ole="">
            <v:imagedata r:id="rId13" o:title=""/>
          </v:shape>
          <o:OLEObject Type="Embed" ProgID="Word.Picture.8" ShapeID="_x0000_i1027" DrawAspect="Content" ObjectID="_1725440243"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pt;height:190.5pt" o:ole="">
            <v:imagedata r:id="rId15" o:title=""/>
          </v:shape>
          <o:OLEObject Type="Embed" ProgID="Word.Document.12" ShapeID="_x0000_i1028" DrawAspect="Content" ObjectID="_1725440244"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725440245"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75pt" o:ole="">
            <v:imagedata r:id="rId19" o:title=""/>
          </v:shape>
          <o:OLEObject Type="Embed" ProgID="Word.Document.8" ShapeID="_x0000_i1030" DrawAspect="Content" ObjectID="_1725440246"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1.5pt;height:186pt" o:ole="">
            <v:imagedata r:id="rId21" o:title=""/>
          </v:shape>
          <o:OLEObject Type="Embed" ProgID="Word.Document.12" ShapeID="_x0000_i1031" DrawAspect="Content" ObjectID="_1725440247"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05B0C1DA" w:rsidR="002E5C49" w:rsidRDefault="002E5C49" w:rsidP="002E5C49">
      <w:pPr>
        <w:pStyle w:val="TH"/>
      </w:pPr>
      <w:r>
        <w:object w:dxaOrig="7366" w:dyaOrig="4645" w14:anchorId="1A2A718F">
          <v:shape id="_x0000_i1032" type="#_x0000_t75" style="width:369pt;height:231pt" o:ole="">
            <v:imagedata r:id="rId23" o:title=""/>
          </v:shape>
          <o:OLEObject Type="Embed" ProgID="Word.Picture.8" ShapeID="_x0000_i1032" DrawAspect="Content" ObjectID="_1725440248"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75pt;height:192.75pt" o:ole="">
            <v:imagedata r:id="rId25" o:title=""/>
          </v:shape>
          <o:OLEObject Type="Embed" ProgID="Word.Document.12" ShapeID="_x0000_i1033" DrawAspect="Content" ObjectID="_1725440249"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25440250"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25pt;height:108.75pt" o:ole="">
            <v:imagedata r:id="rId29" o:title=""/>
          </v:shape>
          <o:OLEObject Type="Embed" ProgID="Word.Picture.8" ShapeID="_x0000_i1035" DrawAspect="Content" ObjectID="_1725440251"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75pt;height:109.5pt" o:ole="">
            <v:imagedata r:id="rId31" o:title=""/>
          </v:shape>
          <o:OLEObject Type="Embed" ProgID="Word.Picture.8" ShapeID="_x0000_i1036" DrawAspect="Content" ObjectID="_1725440252"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25pt;height:90.75pt" o:ole="">
            <v:imagedata r:id="rId33" o:title=""/>
          </v:shape>
          <o:OLEObject Type="Embed" ProgID="Word.Picture.8" ShapeID="_x0000_i1037" DrawAspect="Content" ObjectID="_1725440253"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75pt;height:102.75pt" o:ole="">
            <v:imagedata r:id="rId35" o:title=""/>
          </v:shape>
          <o:OLEObject Type="Embed" ProgID="Word.Picture.8" ShapeID="_x0000_i1038" DrawAspect="Content" ObjectID="_1725440254"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25pt;height:109.5pt" o:ole="">
            <v:imagedata r:id="rId37" o:title=""/>
          </v:shape>
          <o:OLEObject Type="Embed" ProgID="Word.Picture.8" ShapeID="_x0000_i1039" DrawAspect="Content" ObjectID="_1725440255"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25440256"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3.5pt" o:ole="">
            <v:imagedata r:id="rId41" o:title=""/>
          </v:shape>
          <o:OLEObject Type="Embed" ProgID="Visio.Drawing.15" ShapeID="_x0000_i1041" DrawAspect="Content" ObjectID="_1725440257"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25pt;height:151.5pt" o:ole="">
            <v:imagedata r:id="rId43" o:title=""/>
          </v:shape>
          <o:OLEObject Type="Embed" ProgID="Word.Document.12" ShapeID="_x0000_i1042" DrawAspect="Content" ObjectID="_1725440258"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5pt;height:51.75pt" o:ole="">
            <v:imagedata r:id="rId45" o:title=""/>
          </v:shape>
          <o:OLEObject Type="Embed" ProgID="Word.Document.12" ShapeID="_x0000_i1043" DrawAspect="Content" ObjectID="_1725440259"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5pt;height:114.75pt" o:ole="">
            <v:imagedata r:id="rId47" o:title=""/>
          </v:shape>
          <o:OLEObject Type="Embed" ProgID="Visio.Drawing.15" ShapeID="_x0000_i1044" DrawAspect="Content" ObjectID="_1725440260"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pt;height:161.25pt" o:ole="">
            <v:imagedata r:id="rId49" o:title=""/>
          </v:shape>
          <o:OLEObject Type="Embed" ProgID="Word.Document.12" ShapeID="_x0000_i1045" DrawAspect="Content" ObjectID="_1725440261"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5pt;height:375pt" o:ole="">
            <v:imagedata r:id="rId51" o:title=""/>
          </v:shape>
          <o:OLEObject Type="Embed" ProgID="Word.Picture.8" ShapeID="_x0000_i1046" DrawAspect="Content" ObjectID="_1725440262"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3pt;height:565.5pt" o:ole="">
            <v:imagedata r:id="rId53" o:title=""/>
          </v:shape>
          <o:OLEObject Type="Embed" ProgID="Word.Picture.8" ShapeID="_x0000_i1047" DrawAspect="Content" ObjectID="_1725440263" r:id="rId54"/>
        </w:object>
      </w:r>
      <w:r>
        <w:object w:dxaOrig="9793" w:dyaOrig="5113" w14:anchorId="73491842">
          <v:shape id="_x0000_i1048" type="#_x0000_t75" style="width:425.25pt;height:221.25pt" o:ole="">
            <v:imagedata r:id="rId55" o:title=""/>
          </v:shape>
          <o:OLEObject Type="Embed" ProgID="Visio.Drawing.15" ShapeID="_x0000_i1048" DrawAspect="Content" ObjectID="_1725440264" r:id="rId56"/>
        </w:object>
      </w:r>
    </w:p>
    <w:p w14:paraId="79BF79F1" w14:textId="35EDE18C" w:rsidR="00F17312" w:rsidRDefault="00F17312" w:rsidP="00874F22">
      <w:pPr>
        <w:pStyle w:val="TF"/>
      </w:pPr>
      <w:r>
        <w:object w:dxaOrig="4563" w:dyaOrig="2552" w14:anchorId="1F401DAF">
          <v:shape id="_x0000_i1049" type="#_x0000_t75" style="width:226.5pt;height:126.75pt" o:ole="">
            <v:imagedata r:id="rId57" o:title=""/>
          </v:shape>
          <o:OLEObject Type="Embed" ProgID="Word.Picture.8" ShapeID="_x0000_i1049" DrawAspect="Content" ObjectID="_1725440265" r:id="rId58"/>
        </w:object>
      </w:r>
    </w:p>
    <w:p w14:paraId="01F284F7" w14:textId="0F0793AC" w:rsidR="00874F22" w:rsidRDefault="00874F22" w:rsidP="00874F22">
      <w:pPr>
        <w:pStyle w:val="TH"/>
      </w:pPr>
      <w:r>
        <w:object w:dxaOrig="9026" w:dyaOrig="3247" w14:anchorId="04C3D87C">
          <v:shape id="_x0000_i1050" type="#_x0000_t75" style="width:452.25pt;height:163.5pt" o:ole="">
            <v:imagedata r:id="rId59" o:title=""/>
          </v:shape>
          <o:OLEObject Type="Embed" ProgID="Word.Document.12" ShapeID="_x0000_i1050" DrawAspect="Content" ObjectID="_1725440266"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5pt" o:ole="">
            <v:imagedata r:id="rId61" o:title=""/>
          </v:shape>
          <o:OLEObject Type="Embed" ProgID="Word.Document.12" ShapeID="_x0000_i1051" DrawAspect="Content" ObjectID="_1725440267"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lastRenderedPageBreak/>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25pt;height:146.25pt" o:ole="">
            <v:imagedata r:id="rId63" o:title=""/>
          </v:shape>
          <o:OLEObject Type="Embed" ProgID="Word.Picture.8" ShapeID="_x0000_i1052" DrawAspect="Content" ObjectID="_1725440268"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t xml:space="preserve">NOTE: in the case where multiple </w:t>
      </w:r>
      <w:proofErr w:type="spellStart"/>
      <w:r w:rsidR="00A51C4D" w:rsidRPr="00A51C4D">
        <w:rPr>
          <w:rFonts w:ascii="Courier New" w:hAnsi="Courier New" w:cs="Courier New"/>
        </w:rPr>
        <w:t>DESManagementFunction</w:t>
      </w:r>
      <w:proofErr w:type="spellEnd"/>
      <w:r>
        <w:t xml:space="preserve"> MOIs exist at different levels of the containment tree, the </w:t>
      </w:r>
      <w:proofErr w:type="spellStart"/>
      <w:r w:rsidR="00A51C4D" w:rsidRPr="00A51C4D">
        <w:rPr>
          <w:rFonts w:ascii="Courier New" w:hAnsi="Courier New" w:cs="Courier New"/>
        </w:rPr>
        <w:t>DESManagementFunction</w:t>
      </w:r>
      <w:proofErr w:type="spellEnd"/>
      <w:r>
        <w:t xml:space="preserve"> MOI at the lower level overrides the </w:t>
      </w:r>
      <w:proofErr w:type="spellStart"/>
      <w:r w:rsidR="00A51C4D" w:rsidRPr="00A51C4D">
        <w:rPr>
          <w:rFonts w:ascii="Courier New" w:hAnsi="Courier New" w:cs="Courier New"/>
        </w:rPr>
        <w:t>DESManagementFunction</w:t>
      </w:r>
      <w:proofErr w:type="spellEnd"/>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proofErr w:type="spellStart"/>
      <w:r w:rsidR="00A51C4D" w:rsidRPr="00A51C4D">
        <w:rPr>
          <w:rFonts w:ascii="Courier New" w:hAnsi="Courier New" w:cs="Courier New"/>
        </w:rPr>
        <w:t>CESManagementFunction</w:t>
      </w:r>
      <w:proofErr w:type="spellEnd"/>
      <w:r>
        <w:t xml:space="preserve"> MOIs exist at different levels of the containment tree, the </w:t>
      </w:r>
      <w:proofErr w:type="spellStart"/>
      <w:r w:rsidR="00A51C4D" w:rsidRPr="00A51C4D">
        <w:rPr>
          <w:rFonts w:ascii="Courier New" w:hAnsi="Courier New" w:cs="Courier New"/>
        </w:rPr>
        <w:t>CESManagementFunction</w:t>
      </w:r>
      <w:proofErr w:type="spellEnd"/>
      <w:r>
        <w:t xml:space="preserve"> MOI at the lower level overrides the </w:t>
      </w:r>
      <w:proofErr w:type="spellStart"/>
      <w:r w:rsidR="00A51C4D" w:rsidRPr="00A51C4D">
        <w:rPr>
          <w:rFonts w:ascii="Courier New" w:hAnsi="Courier New" w:cs="Courier New"/>
        </w:rPr>
        <w:t>CESManagementFunction</w:t>
      </w:r>
      <w:proofErr w:type="spellEnd"/>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5pt" o:ole="">
            <v:imagedata r:id="rId65" o:title=""/>
          </v:shape>
          <o:OLEObject Type="Embed" ProgID="Visio.Drawing.11" ShapeID="_x0000_i1053" DrawAspect="Content" ObjectID="_1725440269"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5pt;height:430.5pt" o:ole="">
            <v:imagedata r:id="rId67" o:title=""/>
          </v:shape>
          <o:OLEObject Type="Embed" ProgID="Visio.Drawing.11" ShapeID="_x0000_i1054" DrawAspect="Content" ObjectID="_1725440270"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75pt;height:253.5pt" o:ole="">
            <v:imagedata r:id="rId69" o:title=""/>
          </v:shape>
          <o:OLEObject Type="Embed" ProgID="Word.Picture.8" ShapeID="_x0000_i1055" DrawAspect="Content" ObjectID="_1725440271"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25pt;height:195.75pt" o:ole="">
            <v:imagedata r:id="rId71" o:title=""/>
          </v:shape>
          <o:OLEObject Type="Embed" ProgID="Word.Picture.8" ShapeID="_x0000_i1056" DrawAspect="Content" ObjectID="_1725440272"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25440273"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25440274"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5pt;height:123.75pt" o:ole="">
            <v:imagedata r:id="rId77" o:title=""/>
          </v:shape>
          <o:OLEObject Type="Embed" ProgID="Word.Picture.8" ShapeID="_x0000_i1059" DrawAspect="Content" ObjectID="_1725440275"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75pt" o:ole="">
            <v:imagedata r:id="rId79" o:title=""/>
          </v:shape>
          <o:OLEObject Type="Embed" ProgID="Word.Picture.8" ShapeID="_x0000_i1060" DrawAspect="Content" ObjectID="_1725440276"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pt;height:80.25pt" o:ole="">
            <v:imagedata r:id="rId81" o:title=""/>
          </v:shape>
          <o:OLEObject Type="Embed" ProgID="Word.Document.8" ShapeID="_x0000_i1061" DrawAspect="Content" ObjectID="_1725440277"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5pt" o:ole="">
            <v:imagedata r:id="rId83" o:title=""/>
          </v:shape>
          <o:OLEObject Type="Embed" ProgID="Word.Document.8" ShapeID="_x0000_i1062" DrawAspect="Content" ObjectID="_1725440278"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pt;height:108.75pt" o:ole="">
            <v:imagedata r:id="rId85" o:title=""/>
          </v:shape>
          <o:OLEObject Type="Embed" ProgID="Visio.Drawing.11" ShapeID="_x0000_i1063" DrawAspect="Content" ObjectID="_1725440279"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75pt;height:51.75pt" o:ole="">
            <v:imagedata r:id="rId87" o:title=""/>
          </v:shape>
          <o:OLEObject Type="Embed" ProgID="Visio.Drawing.11" ShapeID="_x0000_i1064" DrawAspect="Content" ObjectID="_1725440280"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75pt;height:51.75pt" o:ole="">
            <v:imagedata r:id="rId89" o:title=""/>
          </v:shape>
          <o:OLEObject Type="Embed" ProgID="Visio.Drawing.11" ShapeID="_x0000_i1065" DrawAspect="Content" ObjectID="_1725440281"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25pt" o:ole="">
            <v:imagedata r:id="rId91" o:title=""/>
          </v:shape>
          <o:OLEObject Type="Embed" ProgID="Word.Picture.8" ShapeID="_x0000_i1066" DrawAspect="Content" ObjectID="_1725440282"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25pt;height:45pt" o:ole="">
            <v:imagedata r:id="rId93" o:title=""/>
          </v:shape>
          <o:OLEObject Type="Embed" ProgID="Visio.Drawing.11" ShapeID="_x0000_i1067" DrawAspect="Content" ObjectID="_1725440283"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25pt;height:45pt" o:ole="">
            <v:imagedata r:id="rId95" o:title=""/>
          </v:shape>
          <o:OLEObject Type="Embed" ProgID="Visio.Drawing.11" ShapeID="_x0000_i1068" DrawAspect="Content" ObjectID="_1725440284"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0.75pt;height:195.75pt" o:ole="">
            <v:imagedata r:id="rId97" o:title=""/>
          </v:shape>
          <o:OLEObject Type="Embed" ProgID="Word.Document.12" ShapeID="_x0000_i1069" DrawAspect="Content" ObjectID="_1725440285"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25440286"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pt" o:ole="">
            <v:imagedata r:id="rId101" o:title=""/>
          </v:shape>
          <o:OLEObject Type="Embed" ProgID="Visio.Drawing.15" ShapeID="_x0000_i1071" DrawAspect="Content" ObjectID="_1725440287"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0.75pt;height:178.5pt" o:ole="">
            <v:imagedata r:id="rId103" o:title=""/>
          </v:shape>
          <o:OLEObject Type="Embed" ProgID="Word.Document.12" ShapeID="_x0000_i1072" DrawAspect="Content" ObjectID="_1725440288"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75pt" o:ole="">
            <v:imagedata r:id="rId105" o:title=""/>
          </v:shape>
          <o:OLEObject Type="Embed" ProgID="Visio.Drawing.11" ShapeID="_x0000_i1073" DrawAspect="Content" ObjectID="_1725440289"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75pt;height:120pt" o:ole="">
            <v:imagedata r:id="rId107" o:title=""/>
          </v:shape>
          <o:OLEObject Type="Embed" ProgID="Visio.Drawing.11" ShapeID="_x0000_i1074" DrawAspect="Content" ObjectID="_1725440290"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75pt;height:224.25pt" o:ole="">
            <v:imagedata r:id="rId109" o:title=""/>
          </v:shape>
          <o:OLEObject Type="Embed" ProgID="Visio.Drawing.11" ShapeID="_x0000_i1075" DrawAspect="Content" ObjectID="_1725440291"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7" type="#_x0000_t75" style="width:467.25pt;height:138pt" o:ole="">
            <v:imagedata r:id="rId111" o:title=""/>
          </v:shape>
          <o:OLEObject Type="Embed" ProgID="Visio.Drawing.11" ShapeID="_x0000_i1077" DrawAspect="Content" ObjectID="_1725440292"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8" type="#_x0000_t75" style="width:481.5pt;height:124.5pt" o:ole="">
            <v:imagedata r:id="rId113" o:title=""/>
          </v:shape>
          <o:OLEObject Type="Embed" ProgID="Visio.Drawing.15" ShapeID="_x0000_i1078" DrawAspect="Content" ObjectID="_1725440293"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9" type="#_x0000_t75" style="width:534pt;height:395.25pt" o:ole="">
            <v:imagedata r:id="rId115" o:title=""/>
          </v:shape>
          <o:OLEObject Type="Embed" ProgID="Visio.Drawing.11" ShapeID="_x0000_i1079" DrawAspect="Content" ObjectID="_1725440294"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0" type="#_x0000_t75" style="width:481.5pt;height:469.5pt" o:ole="">
            <v:imagedata r:id="rId117" o:title=""/>
          </v:shape>
          <o:OLEObject Type="Embed" ProgID="Visio.Drawing.11" ShapeID="_x0000_i1080" DrawAspect="Content" ObjectID="_1725440295"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1" type="#_x0000_t75" style="width:159.75pt;height:171pt" o:ole="">
            <v:imagedata r:id="rId119" o:title=""/>
          </v:shape>
          <o:OLEObject Type="Embed" ProgID="Visio.Drawing.15" ShapeID="_x0000_i1081" DrawAspect="Content" ObjectID="_1725440296"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2" type="#_x0000_t75" style="width:348pt;height:207.75pt" o:ole="">
            <v:imagedata r:id="rId121" o:title=""/>
          </v:shape>
          <o:OLEObject Type="Embed" ProgID="Visio.Drawing.15" ShapeID="_x0000_i1082" DrawAspect="Content" ObjectID="_1725440297"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3" type="#_x0000_t75" style="width:171.75pt;height:180.75pt" o:ole="">
            <v:imagedata r:id="rId123" o:title=""/>
          </v:shape>
          <o:OLEObject Type="Embed" ProgID="Visio.Drawing.15" ShapeID="_x0000_i1083" DrawAspect="Content" ObjectID="_1725440298"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4" type="#_x0000_t75" style="width:159.75pt;height:171.75pt" o:ole="">
            <v:imagedata r:id="rId125" o:title=""/>
          </v:shape>
          <o:OLEObject Type="Embed" ProgID="Visio.Drawing.15" ShapeID="_x0000_i1084" DrawAspect="Content" ObjectID="_1725440299"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5" type="#_x0000_t75" style="width:159.75pt;height:168.75pt" o:ole="">
            <v:imagedata r:id="rId127" o:title=""/>
          </v:shape>
          <o:OLEObject Type="Embed" ProgID="Visio.Drawing.15" ShapeID="_x0000_i1085" DrawAspect="Content" ObjectID="_1725440300"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6" type="#_x0000_t75" style="width:159.75pt;height:168.75pt" o:ole="">
            <v:imagedata r:id="rId129" o:title=""/>
          </v:shape>
          <o:OLEObject Type="Embed" ProgID="Visio.Drawing.15" ShapeID="_x0000_i1086" DrawAspect="Content" ObjectID="_1725440301"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7" type="#_x0000_t75" style="width:165.75pt;height:120.75pt" o:ole="">
            <v:imagedata r:id="rId131" o:title=""/>
          </v:shape>
          <o:OLEObject Type="Embed" ProgID="Visio.Drawing.15" ShapeID="_x0000_i1087" DrawAspect="Content" ObjectID="_1725440302" r:id="rId13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8" type="#_x0000_t75" style="width:118.5pt;height:122.25pt" o:ole="">
            <v:imagedata r:id="rId133" o:title=""/>
          </v:shape>
          <o:OLEObject Type="Embed" ProgID="Word.Document.8" ShapeID="_x0000_i1088" DrawAspect="Content" ObjectID="_1725440303" r:id="rId13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9" type="#_x0000_t75" style="width:303pt;height:203.25pt" o:ole="">
            <v:imagedata r:id="rId135" o:title=""/>
          </v:shape>
          <o:OLEObject Type="Embed" ProgID="Visio.Drawing.11" ShapeID="_x0000_i1089" DrawAspect="Content" ObjectID="_1725440304"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0" type="#_x0000_t75" style="width:302.25pt;height:117pt" o:ole="">
            <v:imagedata r:id="rId137" o:title=""/>
          </v:shape>
          <o:OLEObject Type="Embed" ProgID="Visio.Drawing.11" ShapeID="_x0000_i1090" DrawAspect="Content" ObjectID="_1725440305"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058D67A7" w:rsidR="00F17312" w:rsidRDefault="00F17312" w:rsidP="00F17312">
      <w:pPr>
        <w:pStyle w:val="Heading4"/>
      </w:pPr>
      <w:r>
        <w:t>5.3.5.3</w:t>
      </w:r>
      <w:r>
        <w:tab/>
        <w:t>Attribute constraints</w:t>
      </w:r>
      <w:bookmarkEnd w:id="1831"/>
      <w:bookmarkEnd w:id="1832"/>
      <w:bookmarkEnd w:id="1833"/>
      <w:bookmarkEnd w:id="1834"/>
      <w:bookmarkEnd w:id="183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6" w:name="_Toc59182779"/>
      <w:bookmarkStart w:id="1837" w:name="_Toc59184245"/>
      <w:bookmarkStart w:id="1838" w:name="_Toc59195180"/>
      <w:bookmarkStart w:id="1839" w:name="_Toc59439607"/>
      <w:bookmarkStart w:id="1840" w:name="_Toc67990030"/>
    </w:p>
    <w:p w14:paraId="01492C6E" w14:textId="77777777" w:rsidR="00F17312" w:rsidRDefault="00F17312" w:rsidP="00F17312">
      <w:pPr>
        <w:pStyle w:val="Heading4"/>
      </w:pPr>
      <w:r>
        <w:rPr>
          <w:lang w:eastAsia="zh-CN"/>
        </w:rPr>
        <w:t>5</w:t>
      </w:r>
      <w:r>
        <w:t>.3.5.4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1" w:name="_Toc59182784"/>
      <w:bookmarkStart w:id="1862" w:name="_Toc59184250"/>
      <w:bookmarkStart w:id="1863" w:name="_Toc59195185"/>
      <w:bookmarkStart w:id="1864" w:name="_Toc59439612"/>
      <w:bookmarkStart w:id="1865" w:name="_Toc67990035"/>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91" type="#_x0000_t75" style="width:228.75pt;height:151.5pt" o:ole="">
            <v:imagedata r:id="rId139" o:title=""/>
          </v:shape>
          <o:OLEObject Type="Embed" ProgID="Word.Picture.8" ShapeID="_x0000_i1091" DrawAspect="Content" ObjectID="_1725440306"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2" type="#_x0000_t75" style="width:439.5pt;height:2in" o:ole="">
            <v:imagedata r:id="rId141" o:title=""/>
          </v:shape>
          <o:OLEObject Type="Embed" ProgID="Word.Picture.8" ShapeID="_x0000_i1092" DrawAspect="Content" ObjectID="_1725440307"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t>UdmInfo &lt;&lt;dataType&gt;&gt;</w:t>
      </w:r>
      <w:bookmarkEnd w:id="2967"/>
      <w:bookmarkEnd w:id="2968"/>
      <w:bookmarkEnd w:id="2969"/>
      <w:bookmarkEnd w:id="2970"/>
      <w:bookmarkEnd w:id="2971"/>
    </w:p>
    <w:p w14:paraId="46D4409C" w14:textId="77777777" w:rsidR="00F17312" w:rsidRDefault="00F17312" w:rsidP="00F17312">
      <w:pPr>
        <w:pStyle w:val="Heading4"/>
      </w:pPr>
      <w:bookmarkStart w:id="2972" w:name="_Toc59183006"/>
      <w:bookmarkStart w:id="2973" w:name="_Toc59184472"/>
      <w:bookmarkStart w:id="2974" w:name="_Toc59195407"/>
      <w:bookmarkStart w:id="2975" w:name="_Toc59439834"/>
      <w:bookmarkStart w:id="2976" w:name="_Toc67990257"/>
      <w:r>
        <w:rPr>
          <w:lang w:eastAsia="zh-CN"/>
        </w:rPr>
        <w:t>5</w:t>
      </w:r>
      <w:r>
        <w:t>.3.57.1</w:t>
      </w:r>
      <w:r>
        <w:tab/>
        <w:t>Definition</w:t>
      </w:r>
      <w:bookmarkEnd w:id="2972"/>
      <w:bookmarkEnd w:id="2973"/>
      <w:bookmarkEnd w:id="2974"/>
      <w:bookmarkEnd w:id="2975"/>
      <w:bookmarkEnd w:id="297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7" w:name="_Toc59183007"/>
      <w:bookmarkStart w:id="2978" w:name="_Toc59184473"/>
      <w:bookmarkStart w:id="2979" w:name="_Toc59195408"/>
      <w:bookmarkStart w:id="2980" w:name="_Toc59439835"/>
      <w:bookmarkStart w:id="2981" w:name="_Toc67990258"/>
      <w:r>
        <w:rPr>
          <w:lang w:eastAsia="zh-CN"/>
        </w:rPr>
        <w:t>5</w:t>
      </w:r>
      <w:r>
        <w:t>.3.57.2</w:t>
      </w:r>
      <w:r>
        <w:tab/>
        <w:t>Attributes</w:t>
      </w:r>
      <w:bookmarkEnd w:id="2977"/>
      <w:bookmarkEnd w:id="2978"/>
      <w:bookmarkEnd w:id="2979"/>
      <w:bookmarkEnd w:id="2980"/>
      <w:bookmarkEnd w:id="298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2" w:name="_Toc59183008"/>
      <w:bookmarkStart w:id="2983" w:name="_Toc59184474"/>
      <w:bookmarkStart w:id="2984" w:name="_Toc59195409"/>
      <w:bookmarkStart w:id="2985" w:name="_Toc59439836"/>
      <w:bookmarkStart w:id="2986" w:name="_Toc67990259"/>
      <w:r>
        <w:t>5.3.57.3</w:t>
      </w:r>
      <w:r>
        <w:tab/>
        <w:t>Attribute constraints</w:t>
      </w:r>
      <w:bookmarkEnd w:id="2982"/>
      <w:bookmarkEnd w:id="2983"/>
      <w:bookmarkEnd w:id="2984"/>
      <w:bookmarkEnd w:id="2985"/>
      <w:bookmarkEnd w:id="298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7" w:name="_Toc59183009"/>
      <w:bookmarkStart w:id="2988" w:name="_Toc59184475"/>
      <w:bookmarkStart w:id="2989" w:name="_Toc59195410"/>
      <w:bookmarkStart w:id="2990" w:name="_Toc59439837"/>
      <w:bookmarkStart w:id="2991" w:name="_Toc67990260"/>
      <w:r>
        <w:rPr>
          <w:lang w:eastAsia="zh-CN"/>
        </w:rPr>
        <w:t>5</w:t>
      </w:r>
      <w:r>
        <w:t>.3.57.4</w:t>
      </w:r>
      <w:r>
        <w:tab/>
        <w:t>Notifications</w:t>
      </w:r>
      <w:bookmarkEnd w:id="2987"/>
      <w:bookmarkEnd w:id="2988"/>
      <w:bookmarkEnd w:id="2989"/>
      <w:bookmarkEnd w:id="2990"/>
      <w:bookmarkEnd w:id="299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2" w:name="_Toc59183010"/>
      <w:bookmarkStart w:id="2993" w:name="_Toc59184476"/>
      <w:bookmarkStart w:id="2994" w:name="_Toc59195411"/>
      <w:bookmarkStart w:id="2995" w:name="_Toc59439838"/>
      <w:bookmarkStart w:id="2996" w:name="_Toc67990261"/>
      <w:r>
        <w:t>5.3.58</w:t>
      </w:r>
      <w:r>
        <w:tab/>
        <w:t>AusfInfo &lt;&lt;dataType&gt;&gt;</w:t>
      </w:r>
      <w:bookmarkEnd w:id="2992"/>
      <w:bookmarkEnd w:id="2993"/>
      <w:bookmarkEnd w:id="2994"/>
      <w:bookmarkEnd w:id="2995"/>
      <w:bookmarkEnd w:id="2996"/>
    </w:p>
    <w:p w14:paraId="4FECE820" w14:textId="77777777" w:rsidR="00F17312" w:rsidRDefault="00F17312" w:rsidP="00F17312">
      <w:pPr>
        <w:pStyle w:val="Heading4"/>
      </w:pPr>
      <w:bookmarkStart w:id="2997" w:name="_Toc59183011"/>
      <w:bookmarkStart w:id="2998" w:name="_Toc59184477"/>
      <w:bookmarkStart w:id="2999" w:name="_Toc59195412"/>
      <w:bookmarkStart w:id="3000" w:name="_Toc59439839"/>
      <w:bookmarkStart w:id="3001" w:name="_Toc67990262"/>
      <w:r>
        <w:rPr>
          <w:lang w:eastAsia="zh-CN"/>
        </w:rPr>
        <w:t>5</w:t>
      </w:r>
      <w:r>
        <w:t>.3.58.1</w:t>
      </w:r>
      <w:r>
        <w:tab/>
        <w:t>Definition</w:t>
      </w:r>
      <w:bookmarkEnd w:id="2997"/>
      <w:bookmarkEnd w:id="2998"/>
      <w:bookmarkEnd w:id="2999"/>
      <w:bookmarkEnd w:id="3000"/>
      <w:bookmarkEnd w:id="300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2" w:name="_Toc59183012"/>
      <w:bookmarkStart w:id="3003" w:name="_Toc59184478"/>
      <w:bookmarkStart w:id="3004" w:name="_Toc59195413"/>
      <w:bookmarkStart w:id="3005" w:name="_Toc59439840"/>
      <w:bookmarkStart w:id="3006" w:name="_Toc67990263"/>
      <w:r>
        <w:rPr>
          <w:lang w:eastAsia="zh-CN"/>
        </w:rPr>
        <w:t>5</w:t>
      </w:r>
      <w:r>
        <w:t>.3.58.2</w:t>
      </w:r>
      <w:r>
        <w:tab/>
        <w:t>Attributes</w:t>
      </w:r>
      <w:bookmarkEnd w:id="3002"/>
      <w:bookmarkEnd w:id="3003"/>
      <w:bookmarkEnd w:id="3004"/>
      <w:bookmarkEnd w:id="3005"/>
      <w:bookmarkEnd w:id="300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7" w:name="_Toc59183013"/>
      <w:bookmarkStart w:id="3008" w:name="_Toc59184479"/>
      <w:bookmarkStart w:id="3009" w:name="_Toc59195414"/>
      <w:bookmarkStart w:id="3010" w:name="_Toc59439841"/>
      <w:bookmarkStart w:id="3011" w:name="_Toc67990264"/>
      <w:r>
        <w:t>5.3.58.3</w:t>
      </w:r>
      <w:r>
        <w:tab/>
        <w:t>Attribute constraints</w:t>
      </w:r>
      <w:bookmarkEnd w:id="3007"/>
      <w:bookmarkEnd w:id="3008"/>
      <w:bookmarkEnd w:id="3009"/>
      <w:bookmarkEnd w:id="3010"/>
      <w:bookmarkEnd w:id="3011"/>
    </w:p>
    <w:p w14:paraId="52331E5F" w14:textId="77777777" w:rsidR="00F17312" w:rsidRDefault="00F17312" w:rsidP="00F17312">
      <w:r>
        <w:t>None.</w:t>
      </w:r>
    </w:p>
    <w:p w14:paraId="0E211455" w14:textId="77777777" w:rsidR="00F17312" w:rsidRDefault="00F17312" w:rsidP="00F17312">
      <w:pPr>
        <w:pStyle w:val="Heading4"/>
      </w:pPr>
      <w:bookmarkStart w:id="3012" w:name="_Toc59183014"/>
      <w:bookmarkStart w:id="3013" w:name="_Toc59184480"/>
      <w:bookmarkStart w:id="3014" w:name="_Toc59195415"/>
      <w:bookmarkStart w:id="3015" w:name="_Toc59439842"/>
      <w:bookmarkStart w:id="3016" w:name="_Toc67990265"/>
      <w:r>
        <w:rPr>
          <w:lang w:eastAsia="zh-CN"/>
        </w:rPr>
        <w:t>5</w:t>
      </w:r>
      <w:r>
        <w:t>.3.58.4</w:t>
      </w:r>
      <w:r>
        <w:tab/>
        <w:t>Notifications</w:t>
      </w:r>
      <w:bookmarkEnd w:id="3012"/>
      <w:bookmarkEnd w:id="3013"/>
      <w:bookmarkEnd w:id="3014"/>
      <w:bookmarkEnd w:id="3015"/>
      <w:bookmarkEnd w:id="301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7" w:name="_Toc59183015"/>
      <w:bookmarkStart w:id="3018" w:name="_Toc59184481"/>
      <w:bookmarkStart w:id="3019" w:name="_Toc59195416"/>
      <w:bookmarkStart w:id="3020" w:name="_Toc59439843"/>
      <w:bookmarkStart w:id="3021" w:name="_Toc67990266"/>
      <w:r>
        <w:t>5.3.59</w:t>
      </w:r>
      <w:r>
        <w:tab/>
        <w:t>UpfInfo &lt;&lt;dataType&gt;&gt;</w:t>
      </w:r>
      <w:bookmarkEnd w:id="3017"/>
      <w:bookmarkEnd w:id="3018"/>
      <w:bookmarkEnd w:id="3019"/>
      <w:bookmarkEnd w:id="3020"/>
      <w:bookmarkEnd w:id="3021"/>
    </w:p>
    <w:p w14:paraId="378ABA3E" w14:textId="77777777" w:rsidR="00F17312" w:rsidRDefault="00F17312" w:rsidP="00F17312">
      <w:pPr>
        <w:pStyle w:val="Heading4"/>
      </w:pPr>
      <w:bookmarkStart w:id="3022" w:name="_Toc59183016"/>
      <w:bookmarkStart w:id="3023" w:name="_Toc59184482"/>
      <w:bookmarkStart w:id="3024" w:name="_Toc59195417"/>
      <w:bookmarkStart w:id="3025" w:name="_Toc59439844"/>
      <w:bookmarkStart w:id="3026" w:name="_Toc67990267"/>
      <w:r>
        <w:rPr>
          <w:lang w:eastAsia="zh-CN"/>
        </w:rPr>
        <w:t>5</w:t>
      </w:r>
      <w:r>
        <w:t>.3.59.1</w:t>
      </w:r>
      <w:r>
        <w:tab/>
        <w:t>Definition</w:t>
      </w:r>
      <w:bookmarkEnd w:id="3022"/>
      <w:bookmarkEnd w:id="3023"/>
      <w:bookmarkEnd w:id="3024"/>
      <w:bookmarkEnd w:id="3025"/>
      <w:bookmarkEnd w:id="302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7" w:name="_Toc59183017"/>
      <w:bookmarkStart w:id="3028" w:name="_Toc59184483"/>
      <w:bookmarkStart w:id="3029" w:name="_Toc59195418"/>
      <w:bookmarkStart w:id="3030" w:name="_Toc59439845"/>
      <w:bookmarkStart w:id="3031" w:name="_Toc67990268"/>
      <w:r>
        <w:rPr>
          <w:lang w:eastAsia="zh-CN"/>
        </w:rPr>
        <w:t>5</w:t>
      </w:r>
      <w:r>
        <w:t>.3.59.2</w:t>
      </w:r>
      <w:r>
        <w:tab/>
        <w:t>Attributes</w:t>
      </w:r>
      <w:bookmarkEnd w:id="3027"/>
      <w:bookmarkEnd w:id="3028"/>
      <w:bookmarkEnd w:id="3029"/>
      <w:bookmarkEnd w:id="3030"/>
      <w:bookmarkEnd w:id="303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2" w:name="_Toc59183018"/>
      <w:bookmarkStart w:id="3033" w:name="_Toc59184484"/>
      <w:bookmarkStart w:id="3034" w:name="_Toc59195419"/>
      <w:bookmarkStart w:id="3035" w:name="_Toc59439846"/>
      <w:bookmarkStart w:id="3036" w:name="_Toc67990269"/>
      <w:r>
        <w:t>5.3.59.3</w:t>
      </w:r>
      <w:r>
        <w:tab/>
        <w:t>Attribute constraints</w:t>
      </w:r>
      <w:bookmarkEnd w:id="3032"/>
      <w:bookmarkEnd w:id="3033"/>
      <w:bookmarkEnd w:id="3034"/>
      <w:bookmarkEnd w:id="3035"/>
      <w:bookmarkEnd w:id="3036"/>
    </w:p>
    <w:p w14:paraId="28EBF4DD" w14:textId="77777777" w:rsidR="00F17312" w:rsidRDefault="00F17312" w:rsidP="00F17312">
      <w:r>
        <w:t>None.</w:t>
      </w:r>
    </w:p>
    <w:p w14:paraId="7F1D7DB3" w14:textId="77777777" w:rsidR="00F17312" w:rsidRDefault="00F17312" w:rsidP="00F17312">
      <w:pPr>
        <w:pStyle w:val="Heading4"/>
      </w:pPr>
      <w:bookmarkStart w:id="3037" w:name="_Toc59183019"/>
      <w:bookmarkStart w:id="3038" w:name="_Toc59184485"/>
      <w:bookmarkStart w:id="3039" w:name="_Toc59195420"/>
      <w:bookmarkStart w:id="3040" w:name="_Toc59439847"/>
      <w:bookmarkStart w:id="3041" w:name="_Toc67990270"/>
      <w:r>
        <w:rPr>
          <w:lang w:eastAsia="zh-CN"/>
        </w:rPr>
        <w:t>5</w:t>
      </w:r>
      <w:r>
        <w:t>.3.59.4</w:t>
      </w:r>
      <w:r>
        <w:tab/>
        <w:t>Notifications</w:t>
      </w:r>
      <w:bookmarkEnd w:id="3037"/>
      <w:bookmarkEnd w:id="3038"/>
      <w:bookmarkEnd w:id="3039"/>
      <w:bookmarkEnd w:id="3040"/>
      <w:bookmarkEnd w:id="304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2" w:name="_Toc59183020"/>
      <w:bookmarkStart w:id="3043" w:name="_Toc59184486"/>
      <w:bookmarkStart w:id="3044" w:name="_Toc59195421"/>
      <w:bookmarkStart w:id="3045" w:name="_Toc59439848"/>
      <w:bookmarkStart w:id="3046" w:name="_Toc67990271"/>
      <w:r>
        <w:t>5.3.60</w:t>
      </w:r>
      <w:r>
        <w:tab/>
      </w:r>
      <w:bookmarkEnd w:id="3042"/>
      <w:bookmarkEnd w:id="3043"/>
      <w:bookmarkEnd w:id="3044"/>
      <w:bookmarkEnd w:id="3045"/>
      <w:bookmarkEnd w:id="3046"/>
      <w:r w:rsidR="00CD5159">
        <w:t>Void</w:t>
      </w:r>
    </w:p>
    <w:p w14:paraId="49F216D9" w14:textId="30548CA0" w:rsidR="00F17312" w:rsidRDefault="00F17312" w:rsidP="00F17312"/>
    <w:p w14:paraId="676358DA" w14:textId="77777777" w:rsidR="00F17312" w:rsidRDefault="00F17312" w:rsidP="00F17312">
      <w:pPr>
        <w:pStyle w:val="Heading3"/>
      </w:pPr>
      <w:bookmarkStart w:id="3047" w:name="_Toc59183025"/>
      <w:bookmarkStart w:id="3048" w:name="_Toc59184491"/>
      <w:bookmarkStart w:id="3049" w:name="_Toc59195426"/>
      <w:bookmarkStart w:id="3050" w:name="_Toc59439853"/>
      <w:bookmarkStart w:id="3051" w:name="_Toc67990276"/>
      <w:r>
        <w:t>5.3.61</w:t>
      </w:r>
      <w:r>
        <w:tab/>
        <w:t>Udrinfo &lt;&lt;dataType&gt;&gt;</w:t>
      </w:r>
      <w:bookmarkEnd w:id="3047"/>
      <w:bookmarkEnd w:id="3048"/>
      <w:bookmarkEnd w:id="3049"/>
      <w:bookmarkEnd w:id="3050"/>
      <w:bookmarkEnd w:id="3051"/>
    </w:p>
    <w:p w14:paraId="695481C1" w14:textId="77777777" w:rsidR="00F17312" w:rsidRDefault="00F17312" w:rsidP="00F17312">
      <w:pPr>
        <w:pStyle w:val="Heading4"/>
      </w:pPr>
      <w:bookmarkStart w:id="3052" w:name="_Toc59183026"/>
      <w:bookmarkStart w:id="3053" w:name="_Toc59184492"/>
      <w:bookmarkStart w:id="3054" w:name="_Toc59195427"/>
      <w:bookmarkStart w:id="3055" w:name="_Toc59439854"/>
      <w:bookmarkStart w:id="3056" w:name="_Toc67990277"/>
      <w:r>
        <w:rPr>
          <w:lang w:eastAsia="zh-CN"/>
        </w:rPr>
        <w:t>5</w:t>
      </w:r>
      <w:r>
        <w:t>.3.61.1</w:t>
      </w:r>
      <w:r>
        <w:tab/>
        <w:t>Definition</w:t>
      </w:r>
      <w:bookmarkEnd w:id="3052"/>
      <w:bookmarkEnd w:id="3053"/>
      <w:bookmarkEnd w:id="3054"/>
      <w:bookmarkEnd w:id="3055"/>
      <w:bookmarkEnd w:id="305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7" w:name="_Toc59183027"/>
      <w:bookmarkStart w:id="3058" w:name="_Toc59184493"/>
      <w:bookmarkStart w:id="3059" w:name="_Toc59195428"/>
      <w:bookmarkStart w:id="3060" w:name="_Toc59439855"/>
      <w:bookmarkStart w:id="3061" w:name="_Toc67990278"/>
      <w:r>
        <w:rPr>
          <w:lang w:eastAsia="zh-CN"/>
        </w:rPr>
        <w:t>5</w:t>
      </w:r>
      <w:r>
        <w:t>.3.61.2</w:t>
      </w:r>
      <w:r>
        <w:tab/>
        <w:t>Attributes</w:t>
      </w:r>
      <w:bookmarkEnd w:id="3057"/>
      <w:bookmarkEnd w:id="3058"/>
      <w:bookmarkEnd w:id="3059"/>
      <w:bookmarkEnd w:id="3060"/>
      <w:bookmarkEnd w:id="306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2" w:name="_Toc59183028"/>
      <w:bookmarkStart w:id="3063" w:name="_Toc59184494"/>
      <w:bookmarkStart w:id="3064" w:name="_Toc59195429"/>
      <w:bookmarkStart w:id="3065" w:name="_Toc59439856"/>
      <w:bookmarkStart w:id="3066" w:name="_Toc67990279"/>
      <w:r>
        <w:t>5.3.61.3</w:t>
      </w:r>
      <w:r>
        <w:tab/>
        <w:t>Attribute constraints</w:t>
      </w:r>
      <w:bookmarkEnd w:id="3062"/>
      <w:bookmarkEnd w:id="3063"/>
      <w:bookmarkEnd w:id="3064"/>
      <w:bookmarkEnd w:id="3065"/>
      <w:bookmarkEnd w:id="3066"/>
    </w:p>
    <w:p w14:paraId="5CCB426E" w14:textId="77777777" w:rsidR="00F17312" w:rsidRDefault="00F17312" w:rsidP="00F17312">
      <w:r>
        <w:t>None.</w:t>
      </w:r>
    </w:p>
    <w:p w14:paraId="7CC0636E" w14:textId="77777777" w:rsidR="00F17312" w:rsidRDefault="00F17312" w:rsidP="00F17312">
      <w:pPr>
        <w:pStyle w:val="Heading4"/>
      </w:pPr>
      <w:bookmarkStart w:id="3067" w:name="_Toc59183029"/>
      <w:bookmarkStart w:id="3068" w:name="_Toc59184495"/>
      <w:bookmarkStart w:id="3069" w:name="_Toc59195430"/>
      <w:bookmarkStart w:id="3070" w:name="_Toc59439857"/>
      <w:bookmarkStart w:id="3071" w:name="_Toc67990280"/>
      <w:r>
        <w:rPr>
          <w:lang w:eastAsia="zh-CN"/>
        </w:rPr>
        <w:t>5</w:t>
      </w:r>
      <w:r>
        <w:t>.3.61.4</w:t>
      </w:r>
      <w:r>
        <w:tab/>
        <w:t>Notifications</w:t>
      </w:r>
      <w:bookmarkEnd w:id="3067"/>
      <w:bookmarkEnd w:id="3068"/>
      <w:bookmarkEnd w:id="3069"/>
      <w:bookmarkEnd w:id="3070"/>
      <w:bookmarkEnd w:id="307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2" w:name="_Toc59183030"/>
      <w:bookmarkStart w:id="3073" w:name="_Toc59184496"/>
      <w:bookmarkStart w:id="3074" w:name="_Toc59195431"/>
      <w:bookmarkStart w:id="3075" w:name="_Toc59439858"/>
      <w:bookmarkStart w:id="3076" w:name="_Toc67990281"/>
      <w:r>
        <w:rPr>
          <w:lang w:eastAsia="zh-CN"/>
        </w:rPr>
        <w:t>5.3.62</w:t>
      </w:r>
      <w:r>
        <w:rPr>
          <w:lang w:eastAsia="zh-CN"/>
        </w:rPr>
        <w:tab/>
      </w:r>
      <w:r>
        <w:rPr>
          <w:rFonts w:ascii="Courier New" w:hAnsi="Courier New"/>
          <w:lang w:eastAsia="zh-CN"/>
        </w:rPr>
        <w:t>EP_N32</w:t>
      </w:r>
      <w:bookmarkEnd w:id="3072"/>
      <w:bookmarkEnd w:id="3073"/>
      <w:bookmarkEnd w:id="3074"/>
      <w:bookmarkEnd w:id="3075"/>
      <w:bookmarkEnd w:id="3076"/>
    </w:p>
    <w:p w14:paraId="465807CE" w14:textId="77777777" w:rsidR="00F17312" w:rsidRDefault="00F17312" w:rsidP="00F17312">
      <w:pPr>
        <w:pStyle w:val="Heading4"/>
      </w:pPr>
      <w:bookmarkStart w:id="3077" w:name="_Toc59183031"/>
      <w:bookmarkStart w:id="3078" w:name="_Toc59184497"/>
      <w:bookmarkStart w:id="3079" w:name="_Toc59195432"/>
      <w:bookmarkStart w:id="3080" w:name="_Toc59439859"/>
      <w:bookmarkStart w:id="3081" w:name="_Toc67990282"/>
      <w:r>
        <w:rPr>
          <w:lang w:eastAsia="zh-CN"/>
        </w:rPr>
        <w:t>5.3.62</w:t>
      </w:r>
      <w:r>
        <w:t>.1</w:t>
      </w:r>
      <w:r>
        <w:tab/>
        <w:t>Definition</w:t>
      </w:r>
      <w:bookmarkEnd w:id="3077"/>
      <w:bookmarkEnd w:id="3078"/>
      <w:bookmarkEnd w:id="3079"/>
      <w:bookmarkEnd w:id="3080"/>
      <w:bookmarkEnd w:id="308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2" w:name="_Toc59183032"/>
      <w:bookmarkStart w:id="3083" w:name="_Toc59184498"/>
      <w:bookmarkStart w:id="3084" w:name="_Toc59195433"/>
      <w:bookmarkStart w:id="3085" w:name="_Toc59439860"/>
      <w:bookmarkStart w:id="3086" w:name="_Toc67990283"/>
      <w:r>
        <w:rPr>
          <w:lang w:eastAsia="zh-CN"/>
        </w:rPr>
        <w:t>5.3.62</w:t>
      </w:r>
      <w:r>
        <w:t>.2</w:t>
      </w:r>
      <w:r>
        <w:tab/>
        <w:t>Attributes</w:t>
      </w:r>
      <w:bookmarkEnd w:id="3082"/>
      <w:bookmarkEnd w:id="3083"/>
      <w:bookmarkEnd w:id="3084"/>
      <w:bookmarkEnd w:id="3085"/>
      <w:bookmarkEnd w:id="308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7" w:name="_Toc59183033"/>
      <w:bookmarkStart w:id="3088" w:name="_Toc59184499"/>
      <w:bookmarkStart w:id="3089" w:name="_Toc59195434"/>
      <w:bookmarkStart w:id="3090" w:name="_Toc59439861"/>
      <w:bookmarkStart w:id="3091" w:name="_Toc67990284"/>
    </w:p>
    <w:p w14:paraId="3A5552E6" w14:textId="77777777" w:rsidR="00F17312" w:rsidRDefault="00F17312" w:rsidP="00F17312">
      <w:pPr>
        <w:pStyle w:val="Heading4"/>
      </w:pPr>
      <w:r>
        <w:rPr>
          <w:lang w:eastAsia="zh-CN"/>
        </w:rPr>
        <w:t>5</w:t>
      </w:r>
      <w:r>
        <w:t>.3.62.3</w:t>
      </w:r>
      <w:r>
        <w:tab/>
        <w:t>Attribute constraints</w:t>
      </w:r>
      <w:bookmarkEnd w:id="3087"/>
      <w:bookmarkEnd w:id="3088"/>
      <w:bookmarkEnd w:id="3089"/>
      <w:bookmarkEnd w:id="3090"/>
      <w:bookmarkEnd w:id="3091"/>
    </w:p>
    <w:p w14:paraId="765A226F" w14:textId="77777777" w:rsidR="00F17312" w:rsidRDefault="00F17312" w:rsidP="00F17312">
      <w:r>
        <w:t>None.</w:t>
      </w:r>
    </w:p>
    <w:p w14:paraId="7AE7F734" w14:textId="77777777" w:rsidR="00F17312" w:rsidRDefault="00F17312" w:rsidP="00F17312">
      <w:pPr>
        <w:pStyle w:val="Heading4"/>
      </w:pPr>
      <w:bookmarkStart w:id="3092" w:name="_Toc59183034"/>
      <w:bookmarkStart w:id="3093" w:name="_Toc59184500"/>
      <w:bookmarkStart w:id="3094" w:name="_Toc59195435"/>
      <w:bookmarkStart w:id="3095" w:name="_Toc59439862"/>
      <w:bookmarkStart w:id="3096" w:name="_Toc67990285"/>
      <w:r>
        <w:rPr>
          <w:lang w:eastAsia="zh-CN"/>
        </w:rPr>
        <w:t>5</w:t>
      </w:r>
      <w:r>
        <w:t>.3.62.4</w:t>
      </w:r>
      <w:r>
        <w:tab/>
        <w:t>Notifications</w:t>
      </w:r>
      <w:bookmarkEnd w:id="3092"/>
      <w:bookmarkEnd w:id="3093"/>
      <w:bookmarkEnd w:id="3094"/>
      <w:bookmarkEnd w:id="3095"/>
      <w:bookmarkEnd w:id="309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7" w:name="_Toc59183035"/>
      <w:bookmarkStart w:id="3098" w:name="_Toc59184501"/>
      <w:bookmarkStart w:id="3099" w:name="_Toc59195436"/>
      <w:bookmarkStart w:id="3100" w:name="_Toc59439863"/>
      <w:bookmarkStart w:id="3101" w:name="_Toc67990286"/>
      <w:r>
        <w:rPr>
          <w:lang w:eastAsia="zh-CN"/>
        </w:rPr>
        <w:t>5.3.63</w:t>
      </w:r>
      <w:r>
        <w:rPr>
          <w:lang w:eastAsia="zh-CN"/>
        </w:rPr>
        <w:tab/>
      </w:r>
      <w:r>
        <w:rPr>
          <w:rFonts w:ascii="Courier New" w:hAnsi="Courier New"/>
          <w:lang w:eastAsia="zh-CN"/>
        </w:rPr>
        <w:t>ExternalSEPPFunction</w:t>
      </w:r>
      <w:bookmarkEnd w:id="3097"/>
      <w:bookmarkEnd w:id="3098"/>
      <w:bookmarkEnd w:id="3099"/>
      <w:bookmarkEnd w:id="3100"/>
      <w:bookmarkEnd w:id="3101"/>
    </w:p>
    <w:p w14:paraId="071C43B7" w14:textId="77777777" w:rsidR="00F17312" w:rsidRDefault="00F17312" w:rsidP="00F17312">
      <w:pPr>
        <w:pStyle w:val="Heading4"/>
      </w:pPr>
      <w:bookmarkStart w:id="3102" w:name="_Toc59183036"/>
      <w:bookmarkStart w:id="3103" w:name="_Toc59184502"/>
      <w:bookmarkStart w:id="3104" w:name="_Toc59195437"/>
      <w:bookmarkStart w:id="3105" w:name="_Toc59439864"/>
      <w:bookmarkStart w:id="3106" w:name="_Toc67990287"/>
      <w:r>
        <w:rPr>
          <w:lang w:eastAsia="zh-CN"/>
        </w:rPr>
        <w:t>5.3.63</w:t>
      </w:r>
      <w:r>
        <w:t>.1</w:t>
      </w:r>
      <w:r>
        <w:tab/>
        <w:t>Definition</w:t>
      </w:r>
      <w:bookmarkEnd w:id="3102"/>
      <w:bookmarkEnd w:id="3103"/>
      <w:bookmarkEnd w:id="3104"/>
      <w:bookmarkEnd w:id="3105"/>
      <w:bookmarkEnd w:id="310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7" w:name="_Toc59183037"/>
      <w:bookmarkStart w:id="3108" w:name="_Toc59184503"/>
      <w:bookmarkStart w:id="3109" w:name="_Toc59195438"/>
      <w:bookmarkStart w:id="3110" w:name="_Toc59439865"/>
      <w:bookmarkStart w:id="3111" w:name="_Toc67990288"/>
      <w:r>
        <w:rPr>
          <w:lang w:eastAsia="zh-CN"/>
        </w:rPr>
        <w:t>5.3.63</w:t>
      </w:r>
      <w:r>
        <w:t>.2</w:t>
      </w:r>
      <w:r>
        <w:tab/>
        <w:t>Attributes</w:t>
      </w:r>
      <w:bookmarkEnd w:id="3107"/>
      <w:bookmarkEnd w:id="3108"/>
      <w:bookmarkEnd w:id="3109"/>
      <w:bookmarkEnd w:id="3110"/>
      <w:bookmarkEnd w:id="311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2" w:name="_Toc59183038"/>
      <w:bookmarkStart w:id="3113" w:name="_Toc59184504"/>
      <w:bookmarkStart w:id="3114" w:name="_Toc59195439"/>
      <w:bookmarkStart w:id="3115" w:name="_Toc59439866"/>
      <w:bookmarkStart w:id="3116" w:name="_Toc67990289"/>
    </w:p>
    <w:p w14:paraId="1D52C5C1" w14:textId="77777777" w:rsidR="00F17312" w:rsidRDefault="00F17312" w:rsidP="00F17312">
      <w:pPr>
        <w:pStyle w:val="Heading4"/>
      </w:pPr>
      <w:r>
        <w:rPr>
          <w:lang w:eastAsia="zh-CN"/>
        </w:rPr>
        <w:t>5.3.63</w:t>
      </w:r>
      <w:r>
        <w:t>.3</w:t>
      </w:r>
      <w:r>
        <w:tab/>
        <w:t>Attribute constraints</w:t>
      </w:r>
      <w:bookmarkEnd w:id="3112"/>
      <w:bookmarkEnd w:id="3113"/>
      <w:bookmarkEnd w:id="3114"/>
      <w:bookmarkEnd w:id="3115"/>
      <w:bookmarkEnd w:id="3116"/>
    </w:p>
    <w:p w14:paraId="0B794965" w14:textId="77777777" w:rsidR="00F17312" w:rsidRDefault="00F17312" w:rsidP="00F17312">
      <w:r>
        <w:t>None.</w:t>
      </w:r>
    </w:p>
    <w:p w14:paraId="470157B8" w14:textId="77777777" w:rsidR="00F17312" w:rsidRDefault="00F17312" w:rsidP="00F17312">
      <w:pPr>
        <w:pStyle w:val="Heading4"/>
      </w:pPr>
      <w:bookmarkStart w:id="3117" w:name="_Toc59183039"/>
      <w:bookmarkStart w:id="3118" w:name="_Toc59184505"/>
      <w:bookmarkStart w:id="3119" w:name="_Toc59195440"/>
      <w:bookmarkStart w:id="3120" w:name="_Toc59439867"/>
      <w:bookmarkStart w:id="3121" w:name="_Toc67990290"/>
      <w:r>
        <w:rPr>
          <w:lang w:eastAsia="zh-CN"/>
        </w:rPr>
        <w:t>5.3.63</w:t>
      </w:r>
      <w:r>
        <w:t>.4</w:t>
      </w:r>
      <w:r>
        <w:tab/>
        <w:t>Notifications</w:t>
      </w:r>
      <w:bookmarkEnd w:id="3117"/>
      <w:bookmarkEnd w:id="3118"/>
      <w:bookmarkEnd w:id="3119"/>
      <w:bookmarkEnd w:id="3120"/>
      <w:bookmarkEnd w:id="312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2" w:name="_Toc59183040"/>
      <w:bookmarkStart w:id="3123" w:name="_Toc59184506"/>
      <w:bookmarkStart w:id="3124" w:name="_Toc59195441"/>
      <w:bookmarkStart w:id="3125" w:name="_Toc59439868"/>
      <w:bookmarkStart w:id="3126" w:name="_Toc67990291"/>
      <w:r>
        <w:rPr>
          <w:lang w:eastAsia="zh-CN"/>
        </w:rPr>
        <w:t>5.3.64</w:t>
      </w:r>
      <w:r>
        <w:rPr>
          <w:lang w:eastAsia="zh-CN"/>
        </w:rPr>
        <w:tab/>
      </w:r>
      <w:r>
        <w:rPr>
          <w:rFonts w:ascii="Courier New" w:hAnsi="Courier New"/>
          <w:lang w:eastAsia="zh-CN"/>
        </w:rPr>
        <w:t>SEPPFunction &lt;&lt;ProxyClass&gt;&gt;</w:t>
      </w:r>
      <w:bookmarkEnd w:id="3122"/>
      <w:bookmarkEnd w:id="3123"/>
      <w:bookmarkEnd w:id="3124"/>
      <w:bookmarkEnd w:id="3125"/>
      <w:bookmarkEnd w:id="3126"/>
    </w:p>
    <w:p w14:paraId="5928321D" w14:textId="77777777" w:rsidR="00F17312" w:rsidRDefault="00F17312" w:rsidP="00F17312">
      <w:pPr>
        <w:pStyle w:val="Heading4"/>
      </w:pPr>
      <w:bookmarkStart w:id="3127" w:name="_Toc59183041"/>
      <w:bookmarkStart w:id="3128" w:name="_Toc59184507"/>
      <w:bookmarkStart w:id="3129" w:name="_Toc59195442"/>
      <w:bookmarkStart w:id="3130" w:name="_Toc59439869"/>
      <w:bookmarkStart w:id="3131" w:name="_Toc67990292"/>
      <w:r>
        <w:rPr>
          <w:lang w:eastAsia="zh-CN"/>
        </w:rPr>
        <w:t>5.3.64</w:t>
      </w:r>
      <w:r>
        <w:t>.1</w:t>
      </w:r>
      <w:r>
        <w:tab/>
        <w:t>Definition</w:t>
      </w:r>
      <w:bookmarkEnd w:id="3127"/>
      <w:bookmarkEnd w:id="3128"/>
      <w:bookmarkEnd w:id="3129"/>
      <w:bookmarkEnd w:id="3130"/>
      <w:bookmarkEnd w:id="313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2" w:name="_Toc59183042"/>
      <w:bookmarkStart w:id="3133" w:name="_Toc59184508"/>
      <w:bookmarkStart w:id="3134" w:name="_Toc59195443"/>
      <w:bookmarkStart w:id="3135" w:name="_Toc59439870"/>
      <w:bookmarkStart w:id="3136" w:name="_Toc67990293"/>
      <w:r>
        <w:rPr>
          <w:lang w:eastAsia="zh-CN"/>
        </w:rPr>
        <w:t>5.3.64</w:t>
      </w:r>
      <w:r>
        <w:t>.2</w:t>
      </w:r>
      <w:r>
        <w:tab/>
        <w:t>Attributes</w:t>
      </w:r>
      <w:bookmarkEnd w:id="3132"/>
      <w:bookmarkEnd w:id="3133"/>
      <w:bookmarkEnd w:id="3134"/>
      <w:bookmarkEnd w:id="3135"/>
      <w:bookmarkEnd w:id="313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7" w:name="_Toc59183043"/>
      <w:bookmarkStart w:id="3138" w:name="_Toc59184509"/>
      <w:bookmarkStart w:id="3139" w:name="_Toc59195444"/>
      <w:bookmarkStart w:id="3140" w:name="_Toc59439871"/>
      <w:bookmarkStart w:id="3141" w:name="_Toc67990294"/>
      <w:r>
        <w:rPr>
          <w:lang w:eastAsia="zh-CN"/>
        </w:rPr>
        <w:t>5.3.64</w:t>
      </w:r>
      <w:r>
        <w:t>.3</w:t>
      </w:r>
      <w:r>
        <w:tab/>
        <w:t>Attribute constraints</w:t>
      </w:r>
      <w:bookmarkEnd w:id="3137"/>
      <w:bookmarkEnd w:id="3138"/>
      <w:bookmarkEnd w:id="3139"/>
      <w:bookmarkEnd w:id="3140"/>
      <w:bookmarkEnd w:id="3141"/>
    </w:p>
    <w:p w14:paraId="4115F7A3" w14:textId="77777777" w:rsidR="00F17312" w:rsidRDefault="00F17312" w:rsidP="00F17312">
      <w:r>
        <w:t>See respective IOCs.</w:t>
      </w:r>
    </w:p>
    <w:p w14:paraId="02CA0CB3" w14:textId="77777777" w:rsidR="00F17312" w:rsidRDefault="00F17312" w:rsidP="00F17312">
      <w:pPr>
        <w:pStyle w:val="Heading4"/>
      </w:pPr>
      <w:bookmarkStart w:id="3142" w:name="_Toc59183044"/>
      <w:bookmarkStart w:id="3143" w:name="_Toc59184510"/>
      <w:bookmarkStart w:id="3144" w:name="_Toc59195445"/>
      <w:bookmarkStart w:id="3145" w:name="_Toc59439872"/>
      <w:bookmarkStart w:id="3146" w:name="_Toc67990295"/>
      <w:r>
        <w:rPr>
          <w:lang w:eastAsia="zh-CN"/>
        </w:rPr>
        <w:t>5.3.64</w:t>
      </w:r>
      <w:r>
        <w:t>.4</w:t>
      </w:r>
      <w:r>
        <w:tab/>
        <w:t>Notifications</w:t>
      </w:r>
      <w:bookmarkEnd w:id="3142"/>
      <w:bookmarkEnd w:id="3143"/>
      <w:bookmarkEnd w:id="3144"/>
      <w:bookmarkEnd w:id="3145"/>
      <w:bookmarkEnd w:id="314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7" w:name="_Toc59183045"/>
      <w:bookmarkStart w:id="3148" w:name="_Toc59184511"/>
      <w:bookmarkStart w:id="3149" w:name="_Toc59195446"/>
      <w:bookmarkStart w:id="3150" w:name="_Toc59439873"/>
      <w:bookmarkStart w:id="3151" w:name="_Toc67990296"/>
      <w:r>
        <w:rPr>
          <w:rFonts w:cs="Arial"/>
          <w:lang w:eastAsia="zh-CN"/>
        </w:rPr>
        <w:t>5.3.65</w:t>
      </w:r>
      <w:r>
        <w:rPr>
          <w:rFonts w:cs="Arial"/>
          <w:lang w:eastAsia="zh-CN"/>
        </w:rPr>
        <w:tab/>
      </w:r>
      <w:r>
        <w:rPr>
          <w:rFonts w:ascii="Courier New" w:hAnsi="Courier New"/>
        </w:rPr>
        <w:t>NEFFunction</w:t>
      </w:r>
      <w:bookmarkEnd w:id="3147"/>
      <w:bookmarkEnd w:id="3148"/>
      <w:bookmarkEnd w:id="3149"/>
      <w:bookmarkEnd w:id="3150"/>
      <w:bookmarkEnd w:id="3151"/>
    </w:p>
    <w:p w14:paraId="6398C9AB" w14:textId="77777777" w:rsidR="00F17312" w:rsidRDefault="00F17312" w:rsidP="00F17312">
      <w:pPr>
        <w:pStyle w:val="Heading4"/>
      </w:pPr>
      <w:bookmarkStart w:id="3152" w:name="_Toc59183046"/>
      <w:bookmarkStart w:id="3153" w:name="_Toc59184512"/>
      <w:bookmarkStart w:id="3154" w:name="_Toc59195447"/>
      <w:bookmarkStart w:id="3155" w:name="_Toc59439874"/>
      <w:bookmarkStart w:id="3156" w:name="_Toc67990297"/>
      <w:r>
        <w:rPr>
          <w:lang w:eastAsia="zh-CN"/>
        </w:rPr>
        <w:t>5.3</w:t>
      </w:r>
      <w:r>
        <w:t>.65.1</w:t>
      </w:r>
      <w:r>
        <w:tab/>
        <w:t>Definition</w:t>
      </w:r>
      <w:bookmarkEnd w:id="3152"/>
      <w:bookmarkEnd w:id="3153"/>
      <w:bookmarkEnd w:id="3154"/>
      <w:bookmarkEnd w:id="3155"/>
      <w:bookmarkEnd w:id="315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7" w:name="_Toc59183047"/>
      <w:bookmarkStart w:id="3158" w:name="_Toc59184513"/>
      <w:bookmarkStart w:id="3159" w:name="_Toc59195448"/>
      <w:bookmarkStart w:id="3160" w:name="_Toc59439875"/>
      <w:bookmarkStart w:id="3161" w:name="_Toc67990298"/>
      <w:r>
        <w:t>5.3.65.2</w:t>
      </w:r>
      <w:r>
        <w:tab/>
        <w:t>Attributes</w:t>
      </w:r>
      <w:bookmarkEnd w:id="3157"/>
      <w:bookmarkEnd w:id="3158"/>
      <w:bookmarkEnd w:id="3159"/>
      <w:bookmarkEnd w:id="3160"/>
      <w:bookmarkEnd w:id="316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2" w:name="_Toc59183048"/>
      <w:bookmarkStart w:id="3163" w:name="_Toc59184514"/>
      <w:bookmarkStart w:id="3164" w:name="_Toc59195449"/>
      <w:bookmarkStart w:id="3165" w:name="_Toc59439876"/>
      <w:bookmarkStart w:id="3166" w:name="_Toc67990299"/>
    </w:p>
    <w:p w14:paraId="7E452973" w14:textId="6CDAE9F5" w:rsidR="00F17312" w:rsidRDefault="00F17312" w:rsidP="00F17312">
      <w:pPr>
        <w:pStyle w:val="Heading4"/>
      </w:pPr>
      <w:r>
        <w:t>5.3.65.3</w:t>
      </w:r>
      <w:r>
        <w:tab/>
        <w:t>Attribute constraints</w:t>
      </w:r>
      <w:bookmarkEnd w:id="3162"/>
      <w:bookmarkEnd w:id="3163"/>
      <w:bookmarkEnd w:id="3164"/>
      <w:bookmarkEnd w:id="3165"/>
      <w:bookmarkEnd w:id="316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7" w:name="_Toc59183049"/>
      <w:bookmarkStart w:id="3168" w:name="_Toc59184515"/>
      <w:bookmarkStart w:id="3169" w:name="_Toc59195450"/>
      <w:bookmarkStart w:id="3170" w:name="_Toc59439877"/>
      <w:bookmarkStart w:id="3171" w:name="_Toc67990300"/>
    </w:p>
    <w:p w14:paraId="14D814B1" w14:textId="77777777" w:rsidR="00F17312" w:rsidRDefault="00F17312" w:rsidP="00F17312">
      <w:pPr>
        <w:pStyle w:val="Heading4"/>
      </w:pPr>
      <w:r>
        <w:rPr>
          <w:lang w:eastAsia="zh-CN"/>
        </w:rPr>
        <w:t>5</w:t>
      </w:r>
      <w:r>
        <w:t>.3.65.4</w:t>
      </w:r>
      <w:r>
        <w:tab/>
        <w:t>Notifications</w:t>
      </w:r>
      <w:bookmarkEnd w:id="3167"/>
      <w:bookmarkEnd w:id="3168"/>
      <w:bookmarkEnd w:id="3169"/>
      <w:bookmarkEnd w:id="3170"/>
      <w:bookmarkEnd w:id="317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2" w:name="_Toc59183050"/>
      <w:bookmarkStart w:id="3173" w:name="_Toc59184516"/>
      <w:bookmarkStart w:id="3174" w:name="_Toc59195451"/>
      <w:bookmarkStart w:id="3175" w:name="_Toc59439878"/>
      <w:bookmarkStart w:id="3176" w:name="_Toc67990301"/>
      <w:r>
        <w:rPr>
          <w:lang w:eastAsia="zh-CN"/>
        </w:rPr>
        <w:t>5.3.66</w:t>
      </w:r>
      <w:r>
        <w:rPr>
          <w:lang w:eastAsia="zh-CN"/>
        </w:rPr>
        <w:tab/>
      </w:r>
      <w:r>
        <w:rPr>
          <w:rFonts w:ascii="Courier New" w:hAnsi="Courier New"/>
          <w:lang w:eastAsia="zh-CN"/>
        </w:rPr>
        <w:t>SCPFunction</w:t>
      </w:r>
      <w:bookmarkEnd w:id="3172"/>
      <w:bookmarkEnd w:id="3173"/>
      <w:bookmarkEnd w:id="3174"/>
      <w:bookmarkEnd w:id="3175"/>
      <w:bookmarkEnd w:id="3176"/>
    </w:p>
    <w:p w14:paraId="1BF7038A" w14:textId="77777777" w:rsidR="00F17312" w:rsidRDefault="00F17312" w:rsidP="00F17312">
      <w:pPr>
        <w:pStyle w:val="Heading4"/>
      </w:pPr>
      <w:bookmarkStart w:id="3177" w:name="_Toc59183051"/>
      <w:bookmarkStart w:id="3178" w:name="_Toc59184517"/>
      <w:bookmarkStart w:id="3179" w:name="_Toc59195452"/>
      <w:bookmarkStart w:id="3180" w:name="_Toc59439879"/>
      <w:bookmarkStart w:id="3181" w:name="_Toc67990302"/>
      <w:r>
        <w:rPr>
          <w:lang w:eastAsia="zh-CN"/>
        </w:rPr>
        <w:t>5.3.67</w:t>
      </w:r>
      <w:r>
        <w:t>.1</w:t>
      </w:r>
      <w:r>
        <w:tab/>
        <w:t>Definition</w:t>
      </w:r>
      <w:bookmarkEnd w:id="3177"/>
      <w:bookmarkEnd w:id="3178"/>
      <w:bookmarkEnd w:id="3179"/>
      <w:bookmarkEnd w:id="3180"/>
      <w:bookmarkEnd w:id="318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2" w:name="_Toc59183052"/>
      <w:bookmarkStart w:id="3183" w:name="_Toc59184518"/>
      <w:bookmarkStart w:id="3184" w:name="_Toc59195453"/>
      <w:bookmarkStart w:id="3185" w:name="_Toc59439880"/>
      <w:bookmarkStart w:id="3186" w:name="_Toc67990303"/>
      <w:r>
        <w:rPr>
          <w:lang w:eastAsia="zh-CN"/>
        </w:rPr>
        <w:t>5.3.67</w:t>
      </w:r>
      <w:r>
        <w:t>.2</w:t>
      </w:r>
      <w:r>
        <w:tab/>
        <w:t>Attributes</w:t>
      </w:r>
      <w:bookmarkEnd w:id="3182"/>
      <w:bookmarkEnd w:id="3183"/>
      <w:bookmarkEnd w:id="3184"/>
      <w:bookmarkEnd w:id="3185"/>
      <w:bookmarkEnd w:id="318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7" w:name="_Toc59183053"/>
      <w:bookmarkStart w:id="3188" w:name="_Toc59184519"/>
      <w:bookmarkStart w:id="3189" w:name="_Toc59195454"/>
      <w:bookmarkStart w:id="3190" w:name="_Toc59439881"/>
      <w:bookmarkStart w:id="3191" w:name="_Toc67990304"/>
    </w:p>
    <w:p w14:paraId="2FC8E381" w14:textId="77777777" w:rsidR="00F17312" w:rsidRDefault="00F17312" w:rsidP="00F17312">
      <w:pPr>
        <w:pStyle w:val="Heading4"/>
      </w:pPr>
      <w:r>
        <w:rPr>
          <w:lang w:eastAsia="zh-CN"/>
        </w:rPr>
        <w:t>5</w:t>
      </w:r>
      <w:r>
        <w:t>.3.67.3</w:t>
      </w:r>
      <w:r>
        <w:tab/>
        <w:t>Attribute constraints</w:t>
      </w:r>
      <w:bookmarkEnd w:id="3187"/>
      <w:bookmarkEnd w:id="3188"/>
      <w:bookmarkEnd w:id="3189"/>
      <w:bookmarkEnd w:id="3190"/>
      <w:bookmarkEnd w:id="3191"/>
    </w:p>
    <w:p w14:paraId="48CC8C00" w14:textId="77777777" w:rsidR="00F17312" w:rsidRDefault="00F17312" w:rsidP="00F17312">
      <w:r>
        <w:t>None.</w:t>
      </w:r>
    </w:p>
    <w:p w14:paraId="6A23C86B" w14:textId="77777777" w:rsidR="00F17312" w:rsidRDefault="00F17312" w:rsidP="00F17312">
      <w:pPr>
        <w:pStyle w:val="Heading4"/>
      </w:pPr>
      <w:bookmarkStart w:id="3192" w:name="_Toc59183054"/>
      <w:bookmarkStart w:id="3193" w:name="_Toc59184520"/>
      <w:bookmarkStart w:id="3194" w:name="_Toc59195455"/>
      <w:bookmarkStart w:id="3195" w:name="_Toc59439882"/>
      <w:bookmarkStart w:id="3196" w:name="_Toc67990305"/>
      <w:r>
        <w:rPr>
          <w:lang w:eastAsia="zh-CN"/>
        </w:rPr>
        <w:t>5</w:t>
      </w:r>
      <w:r>
        <w:t>.3.67.4</w:t>
      </w:r>
      <w:r>
        <w:tab/>
        <w:t>Notifications</w:t>
      </w:r>
      <w:bookmarkEnd w:id="3192"/>
      <w:bookmarkEnd w:id="3193"/>
      <w:bookmarkEnd w:id="3194"/>
      <w:bookmarkEnd w:id="3195"/>
      <w:bookmarkEnd w:id="319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7" w:name="_Toc59183055"/>
      <w:bookmarkStart w:id="3198" w:name="_Toc59184521"/>
      <w:bookmarkStart w:id="3199" w:name="_Toc59195456"/>
      <w:bookmarkStart w:id="3200" w:name="_Toc59439883"/>
      <w:bookmarkStart w:id="3201" w:name="_Toc67990306"/>
      <w:r>
        <w:rPr>
          <w:lang w:eastAsia="zh-CN"/>
        </w:rPr>
        <w:t>5.3.68</w:t>
      </w:r>
      <w:r>
        <w:rPr>
          <w:lang w:eastAsia="zh-CN"/>
        </w:rPr>
        <w:tab/>
      </w:r>
      <w:r>
        <w:rPr>
          <w:rFonts w:ascii="Courier New" w:hAnsi="Courier New"/>
          <w:lang w:eastAsia="zh-CN"/>
        </w:rPr>
        <w:t>SupportedFunction &lt;&lt;dataType&gt;&gt;</w:t>
      </w:r>
      <w:bookmarkEnd w:id="3197"/>
      <w:bookmarkEnd w:id="3198"/>
      <w:bookmarkEnd w:id="3199"/>
      <w:bookmarkEnd w:id="3200"/>
      <w:bookmarkEnd w:id="3201"/>
    </w:p>
    <w:p w14:paraId="75127328" w14:textId="77777777" w:rsidR="00F17312" w:rsidRDefault="00F17312" w:rsidP="00F17312">
      <w:pPr>
        <w:pStyle w:val="Heading4"/>
      </w:pPr>
      <w:bookmarkStart w:id="3202" w:name="_Toc59183056"/>
      <w:bookmarkStart w:id="3203" w:name="_Toc59184522"/>
      <w:bookmarkStart w:id="3204" w:name="_Toc59195457"/>
      <w:bookmarkStart w:id="3205" w:name="_Toc59439884"/>
      <w:bookmarkStart w:id="3206" w:name="_Toc67990307"/>
      <w:r>
        <w:rPr>
          <w:lang w:eastAsia="zh-CN"/>
        </w:rPr>
        <w:t>5.3.68</w:t>
      </w:r>
      <w:r>
        <w:t>.1</w:t>
      </w:r>
      <w:r>
        <w:tab/>
        <w:t>Definition</w:t>
      </w:r>
      <w:bookmarkEnd w:id="3202"/>
      <w:bookmarkEnd w:id="3203"/>
      <w:bookmarkEnd w:id="3204"/>
      <w:bookmarkEnd w:id="3205"/>
      <w:bookmarkEnd w:id="320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7" w:name="_Toc59183057"/>
      <w:bookmarkStart w:id="3208" w:name="_Toc59184523"/>
      <w:bookmarkStart w:id="3209" w:name="_Toc59195458"/>
      <w:bookmarkStart w:id="3210" w:name="_Toc59439885"/>
      <w:bookmarkStart w:id="3211" w:name="_Toc67990308"/>
      <w:r>
        <w:rPr>
          <w:lang w:eastAsia="zh-CN"/>
        </w:rPr>
        <w:t>5.3.68</w:t>
      </w:r>
      <w:r>
        <w:t>.2</w:t>
      </w:r>
      <w:r>
        <w:tab/>
        <w:t>Attributes</w:t>
      </w:r>
      <w:bookmarkEnd w:id="3207"/>
      <w:bookmarkEnd w:id="3208"/>
      <w:bookmarkEnd w:id="3209"/>
      <w:bookmarkEnd w:id="3210"/>
      <w:bookmarkEnd w:id="321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2" w:name="_Toc59183058"/>
      <w:bookmarkStart w:id="3213" w:name="_Toc59184524"/>
      <w:bookmarkStart w:id="3214" w:name="_Toc59195459"/>
      <w:bookmarkStart w:id="3215" w:name="_Toc59439886"/>
      <w:bookmarkStart w:id="3216" w:name="_Toc67990309"/>
    </w:p>
    <w:p w14:paraId="0457EAB9" w14:textId="77777777" w:rsidR="00F17312" w:rsidRDefault="00F17312" w:rsidP="00F17312">
      <w:pPr>
        <w:pStyle w:val="Heading4"/>
      </w:pPr>
      <w:r>
        <w:rPr>
          <w:lang w:eastAsia="zh-CN"/>
        </w:rPr>
        <w:t>5</w:t>
      </w:r>
      <w:r>
        <w:t>.3.68.3</w:t>
      </w:r>
      <w:r>
        <w:tab/>
        <w:t>Attribute constraints</w:t>
      </w:r>
      <w:bookmarkEnd w:id="3212"/>
      <w:bookmarkEnd w:id="3213"/>
      <w:bookmarkEnd w:id="3214"/>
      <w:bookmarkEnd w:id="3215"/>
      <w:bookmarkEnd w:id="3216"/>
    </w:p>
    <w:p w14:paraId="3BD47F9E" w14:textId="77777777" w:rsidR="00F17312" w:rsidRDefault="00F17312" w:rsidP="00F17312">
      <w:r>
        <w:t>None.</w:t>
      </w:r>
    </w:p>
    <w:p w14:paraId="6230A404" w14:textId="77777777" w:rsidR="00F17312" w:rsidRDefault="00F17312" w:rsidP="00F17312">
      <w:pPr>
        <w:pStyle w:val="Heading4"/>
      </w:pPr>
      <w:bookmarkStart w:id="3217" w:name="_Toc59183059"/>
      <w:bookmarkStart w:id="3218" w:name="_Toc59184525"/>
      <w:bookmarkStart w:id="3219" w:name="_Toc59195460"/>
      <w:bookmarkStart w:id="3220" w:name="_Toc59439887"/>
      <w:bookmarkStart w:id="3221" w:name="_Toc67990310"/>
      <w:r>
        <w:rPr>
          <w:lang w:eastAsia="zh-CN"/>
        </w:rPr>
        <w:t>5</w:t>
      </w:r>
      <w:r>
        <w:t>.3.68.4</w:t>
      </w:r>
      <w:r>
        <w:tab/>
        <w:t>Notifications</w:t>
      </w:r>
      <w:bookmarkEnd w:id="3217"/>
      <w:bookmarkEnd w:id="3218"/>
      <w:bookmarkEnd w:id="3219"/>
      <w:bookmarkEnd w:id="3220"/>
      <w:bookmarkEnd w:id="322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2" w:name="_Toc59183060"/>
      <w:bookmarkStart w:id="3223" w:name="_Toc59184526"/>
      <w:bookmarkStart w:id="3224" w:name="_Toc59195461"/>
      <w:bookmarkStart w:id="3225" w:name="_Toc59439888"/>
      <w:bookmarkStart w:id="3226" w:name="_Toc67990311"/>
      <w:r>
        <w:t>5.3.69</w:t>
      </w:r>
      <w:r>
        <w:tab/>
        <w:t>CommModel &lt;&lt;dataType&gt;&gt;</w:t>
      </w:r>
      <w:bookmarkEnd w:id="3222"/>
      <w:bookmarkEnd w:id="3223"/>
      <w:bookmarkEnd w:id="3224"/>
      <w:bookmarkEnd w:id="3225"/>
      <w:bookmarkEnd w:id="3226"/>
    </w:p>
    <w:p w14:paraId="60A9361C" w14:textId="77777777" w:rsidR="00F17312" w:rsidRDefault="00F17312" w:rsidP="00F17312">
      <w:pPr>
        <w:pStyle w:val="Heading4"/>
      </w:pPr>
      <w:bookmarkStart w:id="3227" w:name="_Toc59183061"/>
      <w:bookmarkStart w:id="3228" w:name="_Toc59184527"/>
      <w:bookmarkStart w:id="3229" w:name="_Toc59195462"/>
      <w:bookmarkStart w:id="3230" w:name="_Toc59439889"/>
      <w:bookmarkStart w:id="3231" w:name="_Toc67990312"/>
      <w:r>
        <w:rPr>
          <w:lang w:eastAsia="zh-CN"/>
        </w:rPr>
        <w:t>5</w:t>
      </w:r>
      <w:r>
        <w:t>.3.69.1</w:t>
      </w:r>
      <w:r>
        <w:tab/>
        <w:t>Definition</w:t>
      </w:r>
      <w:bookmarkEnd w:id="3227"/>
      <w:bookmarkEnd w:id="3228"/>
      <w:bookmarkEnd w:id="3229"/>
      <w:bookmarkEnd w:id="3230"/>
      <w:bookmarkEnd w:id="323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2" w:name="_Toc59183062"/>
      <w:bookmarkStart w:id="3233" w:name="_Toc59184528"/>
      <w:bookmarkStart w:id="3234" w:name="_Toc59195463"/>
      <w:bookmarkStart w:id="3235" w:name="_Toc59439890"/>
      <w:bookmarkStart w:id="3236" w:name="_Toc67990313"/>
      <w:r>
        <w:rPr>
          <w:lang w:eastAsia="zh-CN"/>
        </w:rPr>
        <w:t>5</w:t>
      </w:r>
      <w:r>
        <w:t>.3.69.2</w:t>
      </w:r>
      <w:r>
        <w:tab/>
        <w:t>Attributes</w:t>
      </w:r>
      <w:bookmarkEnd w:id="3232"/>
      <w:bookmarkEnd w:id="3233"/>
      <w:bookmarkEnd w:id="3234"/>
      <w:bookmarkEnd w:id="3235"/>
      <w:bookmarkEnd w:id="323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7" w:name="_Toc59183063"/>
      <w:bookmarkStart w:id="3238" w:name="_Toc59184529"/>
      <w:bookmarkStart w:id="3239" w:name="_Toc59195464"/>
      <w:bookmarkStart w:id="3240" w:name="_Toc59439891"/>
      <w:bookmarkStart w:id="3241" w:name="_Toc67990314"/>
    </w:p>
    <w:p w14:paraId="46C248B2" w14:textId="77777777" w:rsidR="00F17312" w:rsidRDefault="00F17312" w:rsidP="00F17312">
      <w:pPr>
        <w:pStyle w:val="Heading4"/>
      </w:pPr>
      <w:r>
        <w:t>5.3.69.3</w:t>
      </w:r>
      <w:r>
        <w:tab/>
        <w:t>Attribute constraints</w:t>
      </w:r>
      <w:bookmarkEnd w:id="3237"/>
      <w:bookmarkEnd w:id="3238"/>
      <w:bookmarkEnd w:id="3239"/>
      <w:bookmarkEnd w:id="3240"/>
      <w:bookmarkEnd w:id="324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2" w:name="_Toc59183064"/>
      <w:bookmarkStart w:id="3243" w:name="_Toc59184530"/>
      <w:bookmarkStart w:id="3244" w:name="_Toc59195465"/>
      <w:bookmarkStart w:id="3245" w:name="_Toc59439892"/>
      <w:bookmarkStart w:id="3246" w:name="_Toc67990315"/>
      <w:r>
        <w:rPr>
          <w:lang w:eastAsia="zh-CN"/>
        </w:rPr>
        <w:t>5</w:t>
      </w:r>
      <w:r>
        <w:t>.3.69.4</w:t>
      </w:r>
      <w:r>
        <w:tab/>
        <w:t>Notifications</w:t>
      </w:r>
      <w:bookmarkEnd w:id="3242"/>
      <w:bookmarkEnd w:id="3243"/>
      <w:bookmarkEnd w:id="3244"/>
      <w:bookmarkEnd w:id="3245"/>
      <w:bookmarkEnd w:id="324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7" w:name="_Toc59183065"/>
      <w:bookmarkStart w:id="3248" w:name="_Toc59184531"/>
      <w:bookmarkStart w:id="3249" w:name="_Toc59195466"/>
      <w:bookmarkStart w:id="3250" w:name="_Toc59439893"/>
      <w:bookmarkStart w:id="3251" w:name="_Toc67990316"/>
      <w:r>
        <w:rPr>
          <w:rFonts w:cs="Arial"/>
          <w:lang w:eastAsia="zh-CN"/>
        </w:rPr>
        <w:t>5.3.70</w:t>
      </w:r>
      <w:r>
        <w:rPr>
          <w:rFonts w:cs="Arial"/>
          <w:lang w:eastAsia="zh-CN"/>
        </w:rPr>
        <w:tab/>
      </w:r>
      <w:r>
        <w:rPr>
          <w:rFonts w:ascii="Courier New" w:hAnsi="Courier New"/>
        </w:rPr>
        <w:t>QFQoSMonitoringControl</w:t>
      </w:r>
      <w:bookmarkEnd w:id="3247"/>
      <w:bookmarkEnd w:id="3248"/>
      <w:bookmarkEnd w:id="3249"/>
      <w:bookmarkEnd w:id="3250"/>
      <w:bookmarkEnd w:id="3251"/>
    </w:p>
    <w:p w14:paraId="7F154BCB" w14:textId="77777777" w:rsidR="00F17312" w:rsidRDefault="00F17312" w:rsidP="00F17312">
      <w:pPr>
        <w:pStyle w:val="Heading4"/>
      </w:pPr>
      <w:bookmarkStart w:id="3252" w:name="_Toc59183066"/>
      <w:bookmarkStart w:id="3253" w:name="_Toc59184532"/>
      <w:bookmarkStart w:id="3254" w:name="_Toc59195467"/>
      <w:bookmarkStart w:id="3255" w:name="_Toc59439894"/>
      <w:bookmarkStart w:id="3256" w:name="_Toc67990317"/>
      <w:r>
        <w:rPr>
          <w:lang w:eastAsia="zh-CN"/>
        </w:rPr>
        <w:t>5.3</w:t>
      </w:r>
      <w:r>
        <w:t>.70.1</w:t>
      </w:r>
      <w:r>
        <w:tab/>
        <w:t>Definition</w:t>
      </w:r>
      <w:bookmarkEnd w:id="3252"/>
      <w:bookmarkEnd w:id="3253"/>
      <w:bookmarkEnd w:id="3254"/>
      <w:bookmarkEnd w:id="3255"/>
      <w:bookmarkEnd w:id="325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7" w:name="_Toc59183067"/>
      <w:bookmarkStart w:id="3258" w:name="_Toc59184533"/>
      <w:bookmarkStart w:id="3259" w:name="_Toc59195468"/>
      <w:bookmarkStart w:id="3260" w:name="_Toc59439895"/>
      <w:bookmarkStart w:id="3261" w:name="_Toc67990318"/>
      <w:r>
        <w:t>5.3.70.2</w:t>
      </w:r>
      <w:r>
        <w:tab/>
        <w:t>Attributes</w:t>
      </w:r>
      <w:bookmarkEnd w:id="3257"/>
      <w:bookmarkEnd w:id="3258"/>
      <w:bookmarkEnd w:id="3259"/>
      <w:bookmarkEnd w:id="3260"/>
      <w:bookmarkEnd w:id="326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2" w:name="_Toc59183068"/>
      <w:bookmarkStart w:id="3263" w:name="_Toc59184534"/>
      <w:bookmarkStart w:id="3264" w:name="_Toc59195469"/>
      <w:bookmarkStart w:id="3265" w:name="_Toc59439896"/>
      <w:bookmarkStart w:id="3266" w:name="_Toc67990319"/>
    </w:p>
    <w:p w14:paraId="0ABA6E22" w14:textId="43F51B93" w:rsidR="00F17312" w:rsidRDefault="00F17312" w:rsidP="00F17312">
      <w:pPr>
        <w:pStyle w:val="Heading4"/>
      </w:pPr>
      <w:r>
        <w:t>5.3.70.3</w:t>
      </w:r>
      <w:r>
        <w:tab/>
        <w:t>Attribute constraints</w:t>
      </w:r>
      <w:bookmarkEnd w:id="3262"/>
      <w:bookmarkEnd w:id="3263"/>
      <w:bookmarkEnd w:id="3264"/>
      <w:bookmarkEnd w:id="3265"/>
      <w:bookmarkEnd w:id="326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7" w:name="_Toc59183069"/>
      <w:bookmarkStart w:id="3268" w:name="_Toc59184535"/>
      <w:bookmarkStart w:id="3269" w:name="_Toc59195470"/>
      <w:bookmarkStart w:id="3270" w:name="_Toc59439897"/>
      <w:bookmarkStart w:id="3271" w:name="_Toc67990320"/>
    </w:p>
    <w:p w14:paraId="6783E296" w14:textId="77777777" w:rsidR="00F17312" w:rsidRDefault="00F17312" w:rsidP="00F17312">
      <w:pPr>
        <w:pStyle w:val="Heading4"/>
      </w:pPr>
      <w:r>
        <w:rPr>
          <w:lang w:eastAsia="zh-CN"/>
        </w:rPr>
        <w:t>5</w:t>
      </w:r>
      <w:r>
        <w:t>.3.70.4</w:t>
      </w:r>
      <w:r>
        <w:tab/>
        <w:t>Notifications</w:t>
      </w:r>
      <w:bookmarkEnd w:id="3267"/>
      <w:bookmarkEnd w:id="3268"/>
      <w:bookmarkEnd w:id="3269"/>
      <w:bookmarkEnd w:id="3270"/>
      <w:bookmarkEnd w:id="327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2" w:name="_Toc59183070"/>
      <w:bookmarkStart w:id="3273" w:name="_Toc59184536"/>
      <w:bookmarkStart w:id="3274" w:name="_Toc59195471"/>
      <w:bookmarkStart w:id="3275" w:name="_Toc59439898"/>
      <w:bookmarkStart w:id="3276" w:name="_Toc67990321"/>
      <w:r>
        <w:t>5.3.71</w:t>
      </w:r>
      <w:r>
        <w:tab/>
      </w:r>
      <w:r>
        <w:rPr>
          <w:rFonts w:ascii="Courier New" w:hAnsi="Courier New"/>
        </w:rPr>
        <w:t>QFDelayThresholdsType</w:t>
      </w:r>
      <w:r>
        <w:t xml:space="preserve"> &lt;&lt;dataType&gt;&gt;</w:t>
      </w:r>
      <w:bookmarkEnd w:id="3272"/>
      <w:bookmarkEnd w:id="3273"/>
      <w:bookmarkEnd w:id="3274"/>
      <w:bookmarkEnd w:id="3275"/>
      <w:bookmarkEnd w:id="3276"/>
    </w:p>
    <w:p w14:paraId="3D22849D" w14:textId="77777777" w:rsidR="00F17312" w:rsidRDefault="00F17312" w:rsidP="00F17312">
      <w:pPr>
        <w:pStyle w:val="Heading4"/>
      </w:pPr>
      <w:bookmarkStart w:id="3277" w:name="_Toc59183071"/>
      <w:bookmarkStart w:id="3278" w:name="_Toc59184537"/>
      <w:bookmarkStart w:id="3279" w:name="_Toc59195472"/>
      <w:bookmarkStart w:id="3280" w:name="_Toc59439899"/>
      <w:bookmarkStart w:id="3281" w:name="_Toc67990322"/>
      <w:r>
        <w:t>5.3.71.1</w:t>
      </w:r>
      <w:r>
        <w:tab/>
        <w:t>Definition</w:t>
      </w:r>
      <w:bookmarkEnd w:id="3277"/>
      <w:bookmarkEnd w:id="3278"/>
      <w:bookmarkEnd w:id="3279"/>
      <w:bookmarkEnd w:id="3280"/>
      <w:bookmarkEnd w:id="328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2" w:name="_Toc59183072"/>
      <w:bookmarkStart w:id="3283" w:name="_Toc59184538"/>
      <w:bookmarkStart w:id="3284" w:name="_Toc59195473"/>
      <w:bookmarkStart w:id="3285" w:name="_Toc59439900"/>
      <w:bookmarkStart w:id="3286" w:name="_Toc67990323"/>
      <w:r>
        <w:t>5.3.71.2</w:t>
      </w:r>
      <w:r>
        <w:tab/>
        <w:t>Attributes</w:t>
      </w:r>
      <w:bookmarkEnd w:id="3282"/>
      <w:bookmarkEnd w:id="3283"/>
      <w:bookmarkEnd w:id="3284"/>
      <w:bookmarkEnd w:id="3285"/>
      <w:bookmarkEnd w:id="328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7" w:name="_Toc59183073"/>
      <w:bookmarkStart w:id="3288" w:name="_Toc59184539"/>
      <w:bookmarkStart w:id="3289" w:name="_Toc59195474"/>
      <w:bookmarkStart w:id="3290" w:name="_Toc59439901"/>
      <w:bookmarkStart w:id="3291" w:name="_Toc67990324"/>
      <w:r>
        <w:t>5.3.71.3</w:t>
      </w:r>
      <w:r>
        <w:tab/>
        <w:t>Attribute constraints</w:t>
      </w:r>
      <w:bookmarkEnd w:id="3287"/>
      <w:bookmarkEnd w:id="3288"/>
      <w:bookmarkEnd w:id="3289"/>
      <w:bookmarkEnd w:id="3290"/>
      <w:bookmarkEnd w:id="3291"/>
    </w:p>
    <w:p w14:paraId="38C8D779" w14:textId="77777777" w:rsidR="00F17312" w:rsidRDefault="00F17312" w:rsidP="00F17312">
      <w:r>
        <w:t>None</w:t>
      </w:r>
    </w:p>
    <w:p w14:paraId="0BFF1B85" w14:textId="77777777" w:rsidR="00F17312" w:rsidRDefault="00F17312" w:rsidP="00F17312">
      <w:pPr>
        <w:pStyle w:val="Heading4"/>
      </w:pPr>
      <w:bookmarkStart w:id="3292" w:name="_Toc59183074"/>
      <w:bookmarkStart w:id="3293" w:name="_Toc59184540"/>
      <w:bookmarkStart w:id="3294" w:name="_Toc59195475"/>
      <w:bookmarkStart w:id="3295" w:name="_Toc59439902"/>
      <w:bookmarkStart w:id="3296" w:name="_Toc67990325"/>
      <w:r>
        <w:t>5.3.71.4</w:t>
      </w:r>
      <w:r>
        <w:tab/>
        <w:t>Notifications</w:t>
      </w:r>
      <w:bookmarkEnd w:id="3292"/>
      <w:bookmarkEnd w:id="3293"/>
      <w:bookmarkEnd w:id="3294"/>
      <w:bookmarkEnd w:id="3295"/>
      <w:bookmarkEnd w:id="329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7" w:name="_Toc59183075"/>
      <w:bookmarkStart w:id="3298" w:name="_Toc59184541"/>
      <w:bookmarkStart w:id="3299" w:name="_Toc59195476"/>
      <w:bookmarkStart w:id="3300" w:name="_Toc59439903"/>
      <w:bookmarkStart w:id="3301" w:name="_Toc67990326"/>
      <w:r>
        <w:rPr>
          <w:rFonts w:cs="Arial"/>
          <w:lang w:eastAsia="zh-CN"/>
        </w:rPr>
        <w:t>5.3.72</w:t>
      </w:r>
      <w:r>
        <w:rPr>
          <w:rFonts w:cs="Arial"/>
          <w:lang w:eastAsia="zh-CN"/>
        </w:rPr>
        <w:tab/>
      </w:r>
      <w:r>
        <w:rPr>
          <w:rFonts w:ascii="Courier New" w:hAnsi="Courier New"/>
        </w:rPr>
        <w:t>GtpUPathQoSMonitoringControl</w:t>
      </w:r>
      <w:bookmarkEnd w:id="3297"/>
      <w:bookmarkEnd w:id="3298"/>
      <w:bookmarkEnd w:id="3299"/>
      <w:bookmarkEnd w:id="3300"/>
      <w:bookmarkEnd w:id="3301"/>
    </w:p>
    <w:p w14:paraId="05E3CA5D" w14:textId="77777777" w:rsidR="00F17312" w:rsidRDefault="00F17312" w:rsidP="00F17312">
      <w:pPr>
        <w:pStyle w:val="Heading4"/>
      </w:pPr>
      <w:bookmarkStart w:id="3302" w:name="_Toc59183076"/>
      <w:bookmarkStart w:id="3303" w:name="_Toc59184542"/>
      <w:bookmarkStart w:id="3304" w:name="_Toc59195477"/>
      <w:bookmarkStart w:id="3305" w:name="_Toc59439904"/>
      <w:bookmarkStart w:id="3306" w:name="_Toc67990327"/>
      <w:r>
        <w:rPr>
          <w:lang w:eastAsia="zh-CN"/>
        </w:rPr>
        <w:t>5.3</w:t>
      </w:r>
      <w:r>
        <w:t>.72.1</w:t>
      </w:r>
      <w:r>
        <w:tab/>
        <w:t>Definition</w:t>
      </w:r>
      <w:bookmarkEnd w:id="3302"/>
      <w:bookmarkEnd w:id="3303"/>
      <w:bookmarkEnd w:id="3304"/>
      <w:bookmarkEnd w:id="3305"/>
      <w:bookmarkEnd w:id="330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7" w:name="_Toc59183077"/>
      <w:bookmarkStart w:id="3308" w:name="_Toc59184543"/>
      <w:bookmarkStart w:id="3309" w:name="_Toc59195478"/>
      <w:bookmarkStart w:id="3310" w:name="_Toc59439905"/>
      <w:bookmarkStart w:id="3311" w:name="_Toc67990328"/>
      <w:r>
        <w:t>5.3.72.2</w:t>
      </w:r>
      <w:r>
        <w:tab/>
        <w:t>Attributes</w:t>
      </w:r>
      <w:bookmarkEnd w:id="3307"/>
      <w:bookmarkEnd w:id="3308"/>
      <w:bookmarkEnd w:id="3309"/>
      <w:bookmarkEnd w:id="3310"/>
      <w:bookmarkEnd w:id="331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2" w:name="_Toc59183078"/>
      <w:bookmarkStart w:id="3313" w:name="_Toc59184544"/>
      <w:bookmarkStart w:id="3314" w:name="_Toc59195479"/>
      <w:bookmarkStart w:id="3315" w:name="_Toc59439906"/>
      <w:bookmarkStart w:id="3316" w:name="_Toc67990329"/>
    </w:p>
    <w:p w14:paraId="25F7AD79" w14:textId="22006C39" w:rsidR="00F17312" w:rsidRDefault="00F17312" w:rsidP="00F17312">
      <w:pPr>
        <w:pStyle w:val="Heading4"/>
      </w:pPr>
      <w:r>
        <w:t>5.3.72.3</w:t>
      </w:r>
      <w:r>
        <w:tab/>
        <w:t>Attribute constraints</w:t>
      </w:r>
      <w:bookmarkEnd w:id="3312"/>
      <w:bookmarkEnd w:id="3313"/>
      <w:bookmarkEnd w:id="3314"/>
      <w:bookmarkEnd w:id="3315"/>
      <w:bookmarkEnd w:id="331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7" w:name="_Toc59183079"/>
      <w:bookmarkStart w:id="3318" w:name="_Toc59184545"/>
      <w:bookmarkStart w:id="3319" w:name="_Toc59195480"/>
      <w:bookmarkStart w:id="3320" w:name="_Toc59439907"/>
      <w:bookmarkStart w:id="3321" w:name="_Toc67990330"/>
    </w:p>
    <w:p w14:paraId="568D1869" w14:textId="77777777" w:rsidR="00F17312" w:rsidRDefault="00F17312" w:rsidP="00F17312">
      <w:pPr>
        <w:pStyle w:val="Heading4"/>
      </w:pPr>
      <w:r>
        <w:rPr>
          <w:lang w:eastAsia="zh-CN"/>
        </w:rPr>
        <w:t>5</w:t>
      </w:r>
      <w:r>
        <w:t>.3.72.4</w:t>
      </w:r>
      <w:r>
        <w:tab/>
        <w:t>Notifications</w:t>
      </w:r>
      <w:bookmarkEnd w:id="3317"/>
      <w:bookmarkEnd w:id="3318"/>
      <w:bookmarkEnd w:id="3319"/>
      <w:bookmarkEnd w:id="3320"/>
      <w:bookmarkEnd w:id="332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2" w:name="_Toc59183080"/>
      <w:bookmarkStart w:id="3323" w:name="_Toc59184546"/>
      <w:bookmarkStart w:id="3324" w:name="_Toc59195481"/>
      <w:bookmarkStart w:id="3325" w:name="_Toc59439908"/>
      <w:bookmarkStart w:id="3326" w:name="_Toc67990331"/>
      <w:r>
        <w:t>5.3.73</w:t>
      </w:r>
      <w:r>
        <w:tab/>
      </w:r>
      <w:r>
        <w:rPr>
          <w:rFonts w:ascii="Courier New" w:hAnsi="Courier New"/>
        </w:rPr>
        <w:t>GtpUPathDelayThresholdsType</w:t>
      </w:r>
      <w:r>
        <w:t xml:space="preserve"> &lt;&lt;dataType&gt;&gt;</w:t>
      </w:r>
      <w:bookmarkEnd w:id="3322"/>
      <w:bookmarkEnd w:id="3323"/>
      <w:bookmarkEnd w:id="3324"/>
      <w:bookmarkEnd w:id="3325"/>
      <w:bookmarkEnd w:id="3326"/>
    </w:p>
    <w:p w14:paraId="146F33AA" w14:textId="77777777" w:rsidR="00F17312" w:rsidRDefault="00F17312" w:rsidP="00F17312">
      <w:pPr>
        <w:pStyle w:val="Heading4"/>
      </w:pPr>
      <w:bookmarkStart w:id="3327" w:name="_Toc59183081"/>
      <w:bookmarkStart w:id="3328" w:name="_Toc59184547"/>
      <w:bookmarkStart w:id="3329" w:name="_Toc59195482"/>
      <w:bookmarkStart w:id="3330" w:name="_Toc59439909"/>
      <w:bookmarkStart w:id="3331" w:name="_Toc67990332"/>
      <w:r>
        <w:t>5.3.73.1</w:t>
      </w:r>
      <w:r>
        <w:tab/>
        <w:t>Definition</w:t>
      </w:r>
      <w:bookmarkEnd w:id="3327"/>
      <w:bookmarkEnd w:id="3328"/>
      <w:bookmarkEnd w:id="3329"/>
      <w:bookmarkEnd w:id="3330"/>
      <w:bookmarkEnd w:id="333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2" w:name="_Toc59183082"/>
      <w:bookmarkStart w:id="3333" w:name="_Toc59184548"/>
      <w:bookmarkStart w:id="3334" w:name="_Toc59195483"/>
      <w:bookmarkStart w:id="3335" w:name="_Toc59439910"/>
      <w:bookmarkStart w:id="3336" w:name="_Toc67990333"/>
      <w:r>
        <w:t>5.3.73.2</w:t>
      </w:r>
      <w:r>
        <w:tab/>
        <w:t>Attributes</w:t>
      </w:r>
      <w:bookmarkEnd w:id="3332"/>
      <w:bookmarkEnd w:id="3333"/>
      <w:bookmarkEnd w:id="3334"/>
      <w:bookmarkEnd w:id="3335"/>
      <w:bookmarkEnd w:id="333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7" w:name="_Toc59183083"/>
      <w:bookmarkStart w:id="3338" w:name="_Toc59184549"/>
      <w:bookmarkStart w:id="3339" w:name="_Toc59195484"/>
      <w:bookmarkStart w:id="3340" w:name="_Toc59439911"/>
      <w:bookmarkStart w:id="3341" w:name="_Toc67990334"/>
      <w:r>
        <w:t>5.3.73.3</w:t>
      </w:r>
      <w:r>
        <w:tab/>
        <w:t>Attribute constraints</w:t>
      </w:r>
      <w:bookmarkEnd w:id="3337"/>
      <w:bookmarkEnd w:id="3338"/>
      <w:bookmarkEnd w:id="3339"/>
      <w:bookmarkEnd w:id="3340"/>
      <w:bookmarkEnd w:id="3341"/>
    </w:p>
    <w:p w14:paraId="2488E2DD" w14:textId="77777777" w:rsidR="00F17312" w:rsidRDefault="00F17312" w:rsidP="00F17312">
      <w:r>
        <w:t>None</w:t>
      </w:r>
    </w:p>
    <w:p w14:paraId="32740C48" w14:textId="77777777" w:rsidR="00F17312" w:rsidRDefault="00F17312" w:rsidP="00F17312">
      <w:pPr>
        <w:pStyle w:val="Heading4"/>
      </w:pPr>
      <w:bookmarkStart w:id="3342" w:name="_Toc59183084"/>
      <w:bookmarkStart w:id="3343" w:name="_Toc59184550"/>
      <w:bookmarkStart w:id="3344" w:name="_Toc59195485"/>
      <w:bookmarkStart w:id="3345" w:name="_Toc59439912"/>
      <w:bookmarkStart w:id="3346" w:name="_Toc67990335"/>
      <w:r>
        <w:t>5.3.73.4</w:t>
      </w:r>
      <w:r>
        <w:tab/>
        <w:t>Notifications</w:t>
      </w:r>
      <w:bookmarkEnd w:id="3342"/>
      <w:bookmarkEnd w:id="3343"/>
      <w:bookmarkEnd w:id="3344"/>
      <w:bookmarkEnd w:id="3345"/>
      <w:bookmarkEnd w:id="334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7" w:name="_Toc59183085"/>
      <w:bookmarkStart w:id="3348" w:name="_Toc59184551"/>
      <w:bookmarkStart w:id="3349" w:name="_Toc59195486"/>
      <w:bookmarkStart w:id="3350" w:name="_Toc59439913"/>
      <w:bookmarkStart w:id="3351" w:name="_Toc67990336"/>
      <w:r>
        <w:rPr>
          <w:rFonts w:cs="Arial"/>
          <w:lang w:eastAsia="zh-CN"/>
        </w:rPr>
        <w:t>5.3.75</w:t>
      </w:r>
      <w:r>
        <w:rPr>
          <w:rFonts w:cs="Arial"/>
          <w:lang w:eastAsia="zh-CN"/>
        </w:rPr>
        <w:tab/>
      </w:r>
      <w:r>
        <w:rPr>
          <w:rFonts w:ascii="Courier New" w:hAnsi="Courier New"/>
        </w:rPr>
        <w:t>Configurable5QISet</w:t>
      </w:r>
      <w:bookmarkEnd w:id="3347"/>
      <w:bookmarkEnd w:id="3348"/>
      <w:bookmarkEnd w:id="3349"/>
      <w:bookmarkEnd w:id="3350"/>
      <w:bookmarkEnd w:id="3351"/>
    </w:p>
    <w:p w14:paraId="6FBA2668" w14:textId="77777777" w:rsidR="00F17312" w:rsidRDefault="00F17312" w:rsidP="00F17312">
      <w:pPr>
        <w:pStyle w:val="Heading4"/>
      </w:pPr>
      <w:bookmarkStart w:id="3352" w:name="_Toc59183086"/>
      <w:bookmarkStart w:id="3353" w:name="_Toc59184552"/>
      <w:bookmarkStart w:id="3354" w:name="_Toc59195487"/>
      <w:bookmarkStart w:id="3355" w:name="_Toc59439914"/>
      <w:bookmarkStart w:id="3356" w:name="_Toc67990337"/>
      <w:r>
        <w:rPr>
          <w:lang w:eastAsia="zh-CN"/>
        </w:rPr>
        <w:t>5.3</w:t>
      </w:r>
      <w:r>
        <w:t>.75.1</w:t>
      </w:r>
      <w:r>
        <w:tab/>
        <w:t>Definition</w:t>
      </w:r>
      <w:bookmarkEnd w:id="3352"/>
      <w:bookmarkEnd w:id="3353"/>
      <w:bookmarkEnd w:id="3354"/>
      <w:bookmarkEnd w:id="3355"/>
      <w:bookmarkEnd w:id="335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7" w:name="_Toc59183087"/>
      <w:bookmarkStart w:id="3358" w:name="_Toc59184553"/>
      <w:bookmarkStart w:id="3359" w:name="_Toc59195488"/>
      <w:bookmarkStart w:id="3360" w:name="_Toc59439915"/>
      <w:bookmarkStart w:id="3361" w:name="_Toc67990338"/>
      <w:r>
        <w:t>5.3.75.2</w:t>
      </w:r>
      <w:r>
        <w:tab/>
        <w:t>Attributes</w:t>
      </w:r>
      <w:bookmarkEnd w:id="3357"/>
      <w:bookmarkEnd w:id="3358"/>
      <w:bookmarkEnd w:id="3359"/>
      <w:bookmarkEnd w:id="3360"/>
      <w:bookmarkEnd w:id="336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2" w:name="_Toc59183088"/>
      <w:bookmarkStart w:id="3363" w:name="_Toc59184554"/>
      <w:bookmarkStart w:id="3364" w:name="_Toc59195489"/>
      <w:bookmarkStart w:id="3365" w:name="_Toc59439916"/>
      <w:bookmarkStart w:id="3366" w:name="_Toc67990339"/>
      <w:r>
        <w:t>5.3.75.3</w:t>
      </w:r>
      <w:r>
        <w:tab/>
        <w:t>Attribute constraints</w:t>
      </w:r>
      <w:bookmarkEnd w:id="3362"/>
      <w:bookmarkEnd w:id="3363"/>
      <w:bookmarkEnd w:id="3364"/>
      <w:bookmarkEnd w:id="3365"/>
      <w:bookmarkEnd w:id="3366"/>
    </w:p>
    <w:p w14:paraId="575F28AD" w14:textId="77777777" w:rsidR="00F17312" w:rsidRDefault="00F17312" w:rsidP="00F17312">
      <w:r>
        <w:t>None.</w:t>
      </w:r>
    </w:p>
    <w:p w14:paraId="78A85C3F" w14:textId="77777777" w:rsidR="00F17312" w:rsidRDefault="00F17312" w:rsidP="00F17312">
      <w:pPr>
        <w:pStyle w:val="Heading4"/>
      </w:pPr>
      <w:bookmarkStart w:id="3367" w:name="_Toc59183089"/>
      <w:bookmarkStart w:id="3368" w:name="_Toc59184555"/>
      <w:bookmarkStart w:id="3369" w:name="_Toc59195490"/>
      <w:bookmarkStart w:id="3370" w:name="_Toc59439917"/>
      <w:bookmarkStart w:id="3371" w:name="_Toc67990340"/>
      <w:r>
        <w:rPr>
          <w:lang w:eastAsia="zh-CN"/>
        </w:rPr>
        <w:t>5</w:t>
      </w:r>
      <w:r>
        <w:t>.3.75.4</w:t>
      </w:r>
      <w:r>
        <w:tab/>
        <w:t>Notifications</w:t>
      </w:r>
      <w:bookmarkEnd w:id="3367"/>
      <w:bookmarkEnd w:id="3368"/>
      <w:bookmarkEnd w:id="3369"/>
      <w:bookmarkEnd w:id="3370"/>
      <w:bookmarkEnd w:id="337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2" w:name="_Toc59183090"/>
      <w:bookmarkStart w:id="3373" w:name="_Toc59184556"/>
      <w:bookmarkStart w:id="3374" w:name="_Toc59195491"/>
      <w:bookmarkStart w:id="3375" w:name="_Toc59439918"/>
      <w:bookmarkStart w:id="3376" w:name="_Toc67990341"/>
      <w:r>
        <w:t>5.3.76</w:t>
      </w:r>
      <w:r>
        <w:tab/>
      </w:r>
      <w:r>
        <w:rPr>
          <w:rFonts w:ascii="Courier New" w:hAnsi="Courier New"/>
        </w:rPr>
        <w:t xml:space="preserve">FiveQICharacteristics </w:t>
      </w:r>
      <w:bookmarkEnd w:id="3372"/>
      <w:bookmarkEnd w:id="3373"/>
      <w:bookmarkEnd w:id="3374"/>
      <w:bookmarkEnd w:id="3375"/>
      <w:bookmarkEnd w:id="3376"/>
    </w:p>
    <w:p w14:paraId="1EF7D9B0" w14:textId="77777777" w:rsidR="00F17312" w:rsidRDefault="00F17312" w:rsidP="00F17312">
      <w:pPr>
        <w:pStyle w:val="Heading4"/>
      </w:pPr>
      <w:bookmarkStart w:id="3377" w:name="_Toc59183091"/>
      <w:bookmarkStart w:id="3378" w:name="_Toc59184557"/>
      <w:bookmarkStart w:id="3379" w:name="_Toc59195492"/>
      <w:bookmarkStart w:id="3380" w:name="_Toc59439919"/>
      <w:bookmarkStart w:id="3381" w:name="_Toc67990342"/>
      <w:r>
        <w:t>5.3.76.1</w:t>
      </w:r>
      <w:r>
        <w:tab/>
        <w:t>Definition</w:t>
      </w:r>
      <w:bookmarkEnd w:id="3377"/>
      <w:bookmarkEnd w:id="3378"/>
      <w:bookmarkEnd w:id="3379"/>
      <w:bookmarkEnd w:id="3380"/>
      <w:bookmarkEnd w:id="338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2" w:name="_Toc59183092"/>
      <w:bookmarkStart w:id="3383" w:name="_Toc59184558"/>
      <w:bookmarkStart w:id="3384" w:name="_Toc59195493"/>
      <w:bookmarkStart w:id="3385" w:name="_Toc59439920"/>
      <w:bookmarkStart w:id="3386" w:name="_Toc67990343"/>
      <w:r>
        <w:t>5.3.76.2</w:t>
      </w:r>
      <w:r>
        <w:tab/>
        <w:t>Attributes</w:t>
      </w:r>
      <w:bookmarkEnd w:id="3382"/>
      <w:bookmarkEnd w:id="3383"/>
      <w:bookmarkEnd w:id="3384"/>
      <w:bookmarkEnd w:id="3385"/>
      <w:bookmarkEnd w:id="3386"/>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7" w:name="_Toc59183093"/>
      <w:bookmarkStart w:id="3388" w:name="_Toc59184559"/>
      <w:bookmarkStart w:id="3389" w:name="_Toc59195494"/>
      <w:bookmarkStart w:id="3390" w:name="_Toc59439921"/>
      <w:bookmarkStart w:id="3391" w:name="_Toc67990344"/>
      <w:r>
        <w:t>5.3.76.3</w:t>
      </w:r>
      <w:r>
        <w:tab/>
        <w:t>Attribute constraints</w:t>
      </w:r>
      <w:bookmarkEnd w:id="3387"/>
      <w:bookmarkEnd w:id="3388"/>
      <w:bookmarkEnd w:id="3389"/>
      <w:bookmarkEnd w:id="3390"/>
      <w:bookmarkEnd w:id="3391"/>
    </w:p>
    <w:p w14:paraId="59566FD8" w14:textId="77777777" w:rsidR="00F17312" w:rsidRDefault="00F17312" w:rsidP="00F17312">
      <w:r>
        <w:t>None</w:t>
      </w:r>
    </w:p>
    <w:p w14:paraId="640D96FF" w14:textId="77777777" w:rsidR="00F17312" w:rsidRDefault="00F17312" w:rsidP="00F17312">
      <w:pPr>
        <w:pStyle w:val="Heading4"/>
      </w:pPr>
      <w:bookmarkStart w:id="3392" w:name="_Toc59183094"/>
      <w:bookmarkStart w:id="3393" w:name="_Toc59184560"/>
      <w:bookmarkStart w:id="3394" w:name="_Toc59195495"/>
      <w:bookmarkStart w:id="3395" w:name="_Toc59439922"/>
      <w:bookmarkStart w:id="3396" w:name="_Toc67990345"/>
      <w:r>
        <w:t>5.3.76.4</w:t>
      </w:r>
      <w:r>
        <w:tab/>
        <w:t>Notifications</w:t>
      </w:r>
      <w:bookmarkEnd w:id="3392"/>
      <w:bookmarkEnd w:id="3393"/>
      <w:bookmarkEnd w:id="3394"/>
      <w:bookmarkEnd w:id="3395"/>
      <w:bookmarkEnd w:id="339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7" w:name="_Toc59183095"/>
      <w:bookmarkStart w:id="3398" w:name="_Toc59184561"/>
      <w:bookmarkStart w:id="3399" w:name="_Toc59195496"/>
      <w:bookmarkStart w:id="3400" w:name="_Toc59439923"/>
      <w:bookmarkStart w:id="3401" w:name="_Toc67990346"/>
      <w:r>
        <w:t>5.3.77</w:t>
      </w:r>
      <w:r>
        <w:tab/>
      </w:r>
      <w:r>
        <w:rPr>
          <w:rFonts w:ascii="Courier New" w:hAnsi="Courier New"/>
        </w:rPr>
        <w:t>PacketErrorRate</w:t>
      </w:r>
      <w:r>
        <w:t xml:space="preserve"> &lt;&lt;dataType&gt;&gt;</w:t>
      </w:r>
      <w:bookmarkEnd w:id="3397"/>
      <w:bookmarkEnd w:id="3398"/>
      <w:bookmarkEnd w:id="3399"/>
      <w:bookmarkEnd w:id="3400"/>
      <w:bookmarkEnd w:id="3401"/>
    </w:p>
    <w:p w14:paraId="67E48BD9" w14:textId="77777777" w:rsidR="00F17312" w:rsidRDefault="00F17312" w:rsidP="00F17312">
      <w:pPr>
        <w:pStyle w:val="Heading4"/>
      </w:pPr>
      <w:bookmarkStart w:id="3402" w:name="_Toc59183096"/>
      <w:bookmarkStart w:id="3403" w:name="_Toc59184562"/>
      <w:bookmarkStart w:id="3404" w:name="_Toc59195497"/>
      <w:bookmarkStart w:id="3405" w:name="_Toc59439924"/>
      <w:bookmarkStart w:id="3406" w:name="_Toc67990347"/>
      <w:r>
        <w:t>5.3.77.1</w:t>
      </w:r>
      <w:r>
        <w:tab/>
        <w:t>Definition</w:t>
      </w:r>
      <w:bookmarkEnd w:id="3402"/>
      <w:bookmarkEnd w:id="3403"/>
      <w:bookmarkEnd w:id="3404"/>
      <w:bookmarkEnd w:id="3405"/>
      <w:bookmarkEnd w:id="340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7" w:name="_Toc59183097"/>
      <w:bookmarkStart w:id="3408" w:name="_Toc59184563"/>
      <w:bookmarkStart w:id="3409" w:name="_Toc59195498"/>
      <w:bookmarkStart w:id="3410" w:name="_Toc59439925"/>
      <w:bookmarkStart w:id="3411" w:name="_Toc67990348"/>
      <w:r>
        <w:t>5.3.77.2</w:t>
      </w:r>
      <w:r>
        <w:tab/>
        <w:t>Attributes</w:t>
      </w:r>
      <w:bookmarkEnd w:id="3407"/>
      <w:bookmarkEnd w:id="3408"/>
      <w:bookmarkEnd w:id="3409"/>
      <w:bookmarkEnd w:id="3410"/>
      <w:bookmarkEnd w:id="341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2" w:name="_Toc59183098"/>
      <w:bookmarkStart w:id="3413" w:name="_Toc59184564"/>
      <w:bookmarkStart w:id="3414" w:name="_Toc59195499"/>
      <w:bookmarkStart w:id="3415" w:name="_Toc59439926"/>
      <w:bookmarkStart w:id="3416" w:name="_Toc67990349"/>
      <w:r>
        <w:t>5.3.77.3</w:t>
      </w:r>
      <w:r>
        <w:tab/>
        <w:t>Attribute constraints</w:t>
      </w:r>
      <w:bookmarkEnd w:id="3412"/>
      <w:bookmarkEnd w:id="3413"/>
      <w:bookmarkEnd w:id="3414"/>
      <w:bookmarkEnd w:id="3415"/>
      <w:bookmarkEnd w:id="3416"/>
    </w:p>
    <w:p w14:paraId="39E2F6F9" w14:textId="77777777" w:rsidR="00F17312" w:rsidRDefault="00F17312" w:rsidP="00F17312">
      <w:r>
        <w:t>None</w:t>
      </w:r>
    </w:p>
    <w:p w14:paraId="53297CE8" w14:textId="77777777" w:rsidR="00F17312" w:rsidRDefault="00F17312" w:rsidP="00F17312">
      <w:pPr>
        <w:pStyle w:val="Heading4"/>
      </w:pPr>
      <w:bookmarkStart w:id="3417" w:name="_Toc59183099"/>
      <w:bookmarkStart w:id="3418" w:name="_Toc59184565"/>
      <w:bookmarkStart w:id="3419" w:name="_Toc59195500"/>
      <w:bookmarkStart w:id="3420" w:name="_Toc59439927"/>
      <w:bookmarkStart w:id="3421" w:name="_Toc67990350"/>
      <w:r>
        <w:t>5.3.77.4</w:t>
      </w:r>
      <w:r>
        <w:tab/>
        <w:t>Notifications</w:t>
      </w:r>
      <w:bookmarkEnd w:id="3417"/>
      <w:bookmarkEnd w:id="3418"/>
      <w:bookmarkEnd w:id="3419"/>
      <w:bookmarkEnd w:id="3420"/>
      <w:bookmarkEnd w:id="342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2" w:name="_Toc59183100"/>
      <w:bookmarkStart w:id="3423" w:name="_Toc59184566"/>
      <w:bookmarkStart w:id="3424" w:name="_Toc59195501"/>
      <w:bookmarkStart w:id="3425" w:name="_Toc59439928"/>
      <w:bookmarkStart w:id="3426" w:name="_Toc67990351"/>
      <w:r>
        <w:rPr>
          <w:rFonts w:cs="Arial"/>
          <w:lang w:eastAsia="zh-CN"/>
        </w:rPr>
        <w:t>5.3.78</w:t>
      </w:r>
      <w:r>
        <w:rPr>
          <w:rFonts w:cs="Arial"/>
          <w:lang w:eastAsia="zh-CN"/>
        </w:rPr>
        <w:tab/>
      </w:r>
      <w:r>
        <w:rPr>
          <w:rFonts w:ascii="Courier New" w:hAnsi="Courier New"/>
        </w:rPr>
        <w:t>FiveQiDscpMappingSet</w:t>
      </w:r>
      <w:bookmarkEnd w:id="3422"/>
      <w:bookmarkEnd w:id="3423"/>
      <w:bookmarkEnd w:id="3424"/>
      <w:bookmarkEnd w:id="3425"/>
      <w:bookmarkEnd w:id="3426"/>
    </w:p>
    <w:p w14:paraId="59CCA656" w14:textId="77777777" w:rsidR="00F17312" w:rsidRDefault="00F17312" w:rsidP="00F17312">
      <w:pPr>
        <w:pStyle w:val="Heading4"/>
      </w:pPr>
      <w:bookmarkStart w:id="3427" w:name="_Toc59183101"/>
      <w:bookmarkStart w:id="3428" w:name="_Toc59184567"/>
      <w:bookmarkStart w:id="3429" w:name="_Toc59195502"/>
      <w:bookmarkStart w:id="3430" w:name="_Toc59439929"/>
      <w:bookmarkStart w:id="3431" w:name="_Toc67990352"/>
      <w:r>
        <w:rPr>
          <w:lang w:eastAsia="zh-CN"/>
        </w:rPr>
        <w:t>5.3</w:t>
      </w:r>
      <w:r>
        <w:t>.78.1</w:t>
      </w:r>
      <w:r>
        <w:tab/>
        <w:t>Definition</w:t>
      </w:r>
      <w:bookmarkEnd w:id="3427"/>
      <w:bookmarkEnd w:id="3428"/>
      <w:bookmarkEnd w:id="3429"/>
      <w:bookmarkEnd w:id="3430"/>
      <w:bookmarkEnd w:id="343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2" w:name="_Toc59183102"/>
      <w:bookmarkStart w:id="3433" w:name="_Toc59184568"/>
      <w:bookmarkStart w:id="3434" w:name="_Toc59195503"/>
      <w:bookmarkStart w:id="3435" w:name="_Toc59439930"/>
      <w:bookmarkStart w:id="3436" w:name="_Toc67990353"/>
      <w:r>
        <w:t>5.3.78.2</w:t>
      </w:r>
      <w:r>
        <w:tab/>
        <w:t>Attributes</w:t>
      </w:r>
      <w:bookmarkEnd w:id="3432"/>
      <w:bookmarkEnd w:id="3433"/>
      <w:bookmarkEnd w:id="3434"/>
      <w:bookmarkEnd w:id="3435"/>
      <w:bookmarkEnd w:id="343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7" w:name="_Toc59183103"/>
      <w:bookmarkStart w:id="3438" w:name="_Toc59184569"/>
      <w:bookmarkStart w:id="3439" w:name="_Toc59195504"/>
      <w:bookmarkStart w:id="3440" w:name="_Toc59439931"/>
      <w:bookmarkStart w:id="3441" w:name="_Toc67990354"/>
      <w:r>
        <w:t>5.3.78.3</w:t>
      </w:r>
      <w:r>
        <w:tab/>
        <w:t>Attribute constraints</w:t>
      </w:r>
      <w:bookmarkEnd w:id="3437"/>
      <w:bookmarkEnd w:id="3438"/>
      <w:bookmarkEnd w:id="3439"/>
      <w:bookmarkEnd w:id="3440"/>
      <w:bookmarkEnd w:id="3441"/>
    </w:p>
    <w:p w14:paraId="56182ABA" w14:textId="77777777" w:rsidR="00F17312" w:rsidRDefault="00F17312" w:rsidP="00F17312">
      <w:r>
        <w:t>None.</w:t>
      </w:r>
    </w:p>
    <w:p w14:paraId="782BF4AA" w14:textId="77777777" w:rsidR="00F17312" w:rsidRDefault="00F17312" w:rsidP="00F17312">
      <w:pPr>
        <w:pStyle w:val="Heading4"/>
      </w:pPr>
      <w:bookmarkStart w:id="3442" w:name="_Toc59183104"/>
      <w:bookmarkStart w:id="3443" w:name="_Toc59184570"/>
      <w:bookmarkStart w:id="3444" w:name="_Toc59195505"/>
      <w:bookmarkStart w:id="3445" w:name="_Toc59439932"/>
      <w:bookmarkStart w:id="3446" w:name="_Toc67990355"/>
      <w:r>
        <w:rPr>
          <w:lang w:eastAsia="zh-CN"/>
        </w:rPr>
        <w:t>5</w:t>
      </w:r>
      <w:r>
        <w:t>.3.78.4</w:t>
      </w:r>
      <w:r>
        <w:tab/>
        <w:t>Notifications</w:t>
      </w:r>
      <w:bookmarkEnd w:id="3442"/>
      <w:bookmarkEnd w:id="3443"/>
      <w:bookmarkEnd w:id="3444"/>
      <w:bookmarkEnd w:id="3445"/>
      <w:bookmarkEnd w:id="344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7" w:name="_Toc59183105"/>
      <w:bookmarkStart w:id="3448" w:name="_Toc59184571"/>
      <w:bookmarkStart w:id="3449" w:name="_Toc59195506"/>
      <w:bookmarkStart w:id="3450" w:name="_Toc59439933"/>
      <w:bookmarkStart w:id="3451" w:name="_Toc67990356"/>
      <w:r>
        <w:t>5.3.79</w:t>
      </w:r>
      <w:r>
        <w:tab/>
      </w:r>
      <w:r>
        <w:rPr>
          <w:rFonts w:ascii="Courier New" w:hAnsi="Courier New" w:cs="Courier New"/>
          <w:lang w:eastAsia="zh-CN"/>
        </w:rPr>
        <w:t>FiveQiDscpMapping</w:t>
      </w:r>
      <w:r>
        <w:t xml:space="preserve"> &lt;&lt;dataType&gt;&gt;</w:t>
      </w:r>
      <w:bookmarkEnd w:id="3447"/>
      <w:bookmarkEnd w:id="3448"/>
      <w:bookmarkEnd w:id="3449"/>
      <w:bookmarkEnd w:id="3450"/>
      <w:bookmarkEnd w:id="3451"/>
    </w:p>
    <w:p w14:paraId="0629FA68" w14:textId="77777777" w:rsidR="00F17312" w:rsidRDefault="00F17312" w:rsidP="00F17312">
      <w:pPr>
        <w:pStyle w:val="Heading4"/>
      </w:pPr>
      <w:bookmarkStart w:id="3452" w:name="_Toc59183106"/>
      <w:bookmarkStart w:id="3453" w:name="_Toc59184572"/>
      <w:bookmarkStart w:id="3454" w:name="_Toc59195507"/>
      <w:bookmarkStart w:id="3455" w:name="_Toc59439934"/>
      <w:bookmarkStart w:id="3456" w:name="_Toc67990357"/>
      <w:r>
        <w:t>5.3.79.1</w:t>
      </w:r>
      <w:r>
        <w:tab/>
        <w:t>Definition</w:t>
      </w:r>
      <w:bookmarkEnd w:id="3452"/>
      <w:bookmarkEnd w:id="3453"/>
      <w:bookmarkEnd w:id="3454"/>
      <w:bookmarkEnd w:id="3455"/>
      <w:bookmarkEnd w:id="345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7" w:name="_Toc59183107"/>
      <w:bookmarkStart w:id="3458" w:name="_Toc59184573"/>
      <w:bookmarkStart w:id="3459" w:name="_Toc59195508"/>
      <w:bookmarkStart w:id="3460" w:name="_Toc59439935"/>
      <w:bookmarkStart w:id="3461" w:name="_Toc67990358"/>
      <w:r>
        <w:t>5.3.79.2</w:t>
      </w:r>
      <w:r>
        <w:tab/>
        <w:t>Attributes</w:t>
      </w:r>
      <w:bookmarkEnd w:id="3457"/>
      <w:bookmarkEnd w:id="3458"/>
      <w:bookmarkEnd w:id="3459"/>
      <w:bookmarkEnd w:id="3460"/>
      <w:bookmarkEnd w:id="346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2" w:name="_Toc59183108"/>
      <w:bookmarkStart w:id="3463" w:name="_Toc59184574"/>
      <w:bookmarkStart w:id="3464" w:name="_Toc59195509"/>
      <w:bookmarkStart w:id="3465" w:name="_Toc59439936"/>
      <w:bookmarkStart w:id="3466" w:name="_Toc67990359"/>
    </w:p>
    <w:p w14:paraId="3D7EB11F" w14:textId="77777777" w:rsidR="00F17312" w:rsidRDefault="00F17312" w:rsidP="00F17312">
      <w:pPr>
        <w:pStyle w:val="Heading4"/>
      </w:pPr>
      <w:r>
        <w:t>5.3.79.3</w:t>
      </w:r>
      <w:r>
        <w:tab/>
        <w:t>Attribute constraints</w:t>
      </w:r>
      <w:bookmarkEnd w:id="3462"/>
      <w:bookmarkEnd w:id="3463"/>
      <w:bookmarkEnd w:id="3464"/>
      <w:bookmarkEnd w:id="3465"/>
      <w:bookmarkEnd w:id="3466"/>
    </w:p>
    <w:p w14:paraId="405DCFEC" w14:textId="77777777" w:rsidR="00F17312" w:rsidRDefault="00F17312" w:rsidP="00F17312">
      <w:r>
        <w:t>None</w:t>
      </w:r>
    </w:p>
    <w:p w14:paraId="69FE6C85" w14:textId="77777777" w:rsidR="00F17312" w:rsidRDefault="00F17312" w:rsidP="00F17312">
      <w:pPr>
        <w:pStyle w:val="Heading4"/>
      </w:pPr>
      <w:bookmarkStart w:id="3467" w:name="_Toc59183109"/>
      <w:bookmarkStart w:id="3468" w:name="_Toc59184575"/>
      <w:bookmarkStart w:id="3469" w:name="_Toc59195510"/>
      <w:bookmarkStart w:id="3470" w:name="_Toc59439937"/>
      <w:bookmarkStart w:id="3471" w:name="_Toc67990360"/>
      <w:r>
        <w:t>5.3.79.4</w:t>
      </w:r>
      <w:r>
        <w:tab/>
        <w:t>Notifications</w:t>
      </w:r>
      <w:bookmarkEnd w:id="3467"/>
      <w:bookmarkEnd w:id="3468"/>
      <w:bookmarkEnd w:id="3469"/>
      <w:bookmarkEnd w:id="3470"/>
      <w:bookmarkEnd w:id="347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2" w:name="_Toc59183110"/>
      <w:bookmarkStart w:id="3473" w:name="_Toc59184576"/>
      <w:bookmarkStart w:id="3474" w:name="_Toc59195511"/>
      <w:bookmarkStart w:id="3475" w:name="_Toc59439938"/>
      <w:bookmarkStart w:id="3476" w:name="_Toc67990361"/>
      <w:r>
        <w:rPr>
          <w:rFonts w:cs="Arial"/>
          <w:lang w:eastAsia="zh-CN"/>
        </w:rPr>
        <w:t>5.3.80</w:t>
      </w:r>
      <w:r>
        <w:rPr>
          <w:rFonts w:cs="Arial"/>
          <w:lang w:eastAsia="zh-CN"/>
        </w:rPr>
        <w:tab/>
      </w:r>
      <w:r>
        <w:rPr>
          <w:rFonts w:ascii="Courier New" w:hAnsi="Courier New"/>
        </w:rPr>
        <w:t>PredefinedPccRuleSet</w:t>
      </w:r>
      <w:bookmarkEnd w:id="3472"/>
      <w:bookmarkEnd w:id="3473"/>
      <w:bookmarkEnd w:id="3474"/>
      <w:bookmarkEnd w:id="3475"/>
      <w:bookmarkEnd w:id="3476"/>
    </w:p>
    <w:p w14:paraId="3C514DBE" w14:textId="77777777" w:rsidR="00F17312" w:rsidRDefault="00F17312" w:rsidP="00F17312">
      <w:pPr>
        <w:pStyle w:val="Heading4"/>
      </w:pPr>
      <w:bookmarkStart w:id="3477" w:name="_Toc59183111"/>
      <w:bookmarkStart w:id="3478" w:name="_Toc59184577"/>
      <w:bookmarkStart w:id="3479" w:name="_Toc59195512"/>
      <w:bookmarkStart w:id="3480" w:name="_Toc59439939"/>
      <w:bookmarkStart w:id="3481" w:name="_Toc67990362"/>
      <w:r>
        <w:rPr>
          <w:lang w:eastAsia="zh-CN"/>
        </w:rPr>
        <w:t>5.3</w:t>
      </w:r>
      <w:r>
        <w:t>.80.1</w:t>
      </w:r>
      <w:r>
        <w:tab/>
        <w:t>Definition</w:t>
      </w:r>
      <w:bookmarkEnd w:id="3477"/>
      <w:bookmarkEnd w:id="3478"/>
      <w:bookmarkEnd w:id="3479"/>
      <w:bookmarkEnd w:id="3480"/>
      <w:bookmarkEnd w:id="348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2" w:name="_Toc59183112"/>
      <w:bookmarkStart w:id="3483" w:name="_Toc59184578"/>
      <w:bookmarkStart w:id="3484" w:name="_Toc59195513"/>
      <w:bookmarkStart w:id="3485" w:name="_Toc59439940"/>
      <w:bookmarkStart w:id="3486" w:name="_Toc67990363"/>
      <w:r>
        <w:t>5.3.80.2</w:t>
      </w:r>
      <w:r>
        <w:tab/>
        <w:t>Attributes</w:t>
      </w:r>
      <w:bookmarkEnd w:id="3482"/>
      <w:bookmarkEnd w:id="3483"/>
      <w:bookmarkEnd w:id="3484"/>
      <w:bookmarkEnd w:id="3485"/>
      <w:bookmarkEnd w:id="348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7" w:name="_Toc59183113"/>
      <w:bookmarkStart w:id="3488" w:name="_Toc59184579"/>
      <w:bookmarkStart w:id="3489" w:name="_Toc59195514"/>
      <w:bookmarkStart w:id="3490" w:name="_Toc59439941"/>
      <w:bookmarkStart w:id="3491" w:name="_Toc67990364"/>
      <w:r>
        <w:t>5.3.80.3</w:t>
      </w:r>
      <w:r>
        <w:tab/>
        <w:t>Attribute constraints</w:t>
      </w:r>
      <w:bookmarkEnd w:id="3487"/>
      <w:bookmarkEnd w:id="3488"/>
      <w:bookmarkEnd w:id="3489"/>
      <w:bookmarkEnd w:id="3490"/>
      <w:bookmarkEnd w:id="3491"/>
    </w:p>
    <w:p w14:paraId="359FF219" w14:textId="77777777" w:rsidR="00F17312" w:rsidRDefault="00F17312" w:rsidP="00F17312">
      <w:r>
        <w:t>None.</w:t>
      </w:r>
    </w:p>
    <w:p w14:paraId="541771B0" w14:textId="77777777" w:rsidR="00F17312" w:rsidRDefault="00F17312" w:rsidP="00F17312">
      <w:pPr>
        <w:pStyle w:val="Heading4"/>
      </w:pPr>
      <w:bookmarkStart w:id="3492" w:name="_Toc59183114"/>
      <w:bookmarkStart w:id="3493" w:name="_Toc59184580"/>
      <w:bookmarkStart w:id="3494" w:name="_Toc59195515"/>
      <w:bookmarkStart w:id="3495" w:name="_Toc59439942"/>
      <w:bookmarkStart w:id="3496" w:name="_Toc67990365"/>
      <w:r>
        <w:rPr>
          <w:lang w:eastAsia="zh-CN"/>
        </w:rPr>
        <w:t>5</w:t>
      </w:r>
      <w:r>
        <w:t>.3.80.4</w:t>
      </w:r>
      <w:r>
        <w:tab/>
        <w:t>Notifications</w:t>
      </w:r>
      <w:bookmarkEnd w:id="3492"/>
      <w:bookmarkEnd w:id="3493"/>
      <w:bookmarkEnd w:id="3494"/>
      <w:bookmarkEnd w:id="3495"/>
      <w:bookmarkEnd w:id="349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7" w:name="_Toc59183115"/>
      <w:bookmarkStart w:id="3498" w:name="_Toc59184581"/>
      <w:bookmarkStart w:id="3499" w:name="_Toc59195516"/>
      <w:bookmarkStart w:id="3500" w:name="_Toc59439943"/>
      <w:bookmarkStart w:id="3501" w:name="_Toc67990366"/>
      <w:r>
        <w:t>5.3.81</w:t>
      </w:r>
      <w:r>
        <w:tab/>
      </w:r>
      <w:r>
        <w:rPr>
          <w:rFonts w:ascii="Courier New" w:hAnsi="Courier New"/>
        </w:rPr>
        <w:t xml:space="preserve">PccRule </w:t>
      </w:r>
      <w:r>
        <w:t>&lt;&lt;dataType&gt;&gt;</w:t>
      </w:r>
      <w:bookmarkEnd w:id="3497"/>
      <w:bookmarkEnd w:id="3498"/>
      <w:bookmarkEnd w:id="3499"/>
      <w:bookmarkEnd w:id="3500"/>
      <w:bookmarkEnd w:id="3501"/>
    </w:p>
    <w:p w14:paraId="5ADF1B92" w14:textId="77777777" w:rsidR="00F17312" w:rsidRDefault="00F17312" w:rsidP="00F17312">
      <w:pPr>
        <w:pStyle w:val="Heading4"/>
      </w:pPr>
      <w:bookmarkStart w:id="3502" w:name="_Toc59183116"/>
      <w:bookmarkStart w:id="3503" w:name="_Toc59184582"/>
      <w:bookmarkStart w:id="3504" w:name="_Toc59195517"/>
      <w:bookmarkStart w:id="3505" w:name="_Toc59439944"/>
      <w:bookmarkStart w:id="3506" w:name="_Toc67990367"/>
      <w:r>
        <w:t>5.3.81.1</w:t>
      </w:r>
      <w:r>
        <w:tab/>
        <w:t>Definition</w:t>
      </w:r>
      <w:bookmarkEnd w:id="3502"/>
      <w:bookmarkEnd w:id="3503"/>
      <w:bookmarkEnd w:id="3504"/>
      <w:bookmarkEnd w:id="3505"/>
      <w:bookmarkEnd w:id="350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7" w:name="_Toc59183117"/>
      <w:bookmarkStart w:id="3508" w:name="_Toc59184583"/>
      <w:bookmarkStart w:id="3509" w:name="_Toc59195518"/>
      <w:bookmarkStart w:id="3510" w:name="_Toc59439945"/>
      <w:bookmarkStart w:id="3511" w:name="_Toc67990368"/>
      <w:r>
        <w:t>5.3.81.2</w:t>
      </w:r>
      <w:r>
        <w:tab/>
        <w:t>Attributes</w:t>
      </w:r>
      <w:bookmarkEnd w:id="3507"/>
      <w:bookmarkEnd w:id="3508"/>
      <w:bookmarkEnd w:id="3509"/>
      <w:bookmarkEnd w:id="3510"/>
      <w:bookmarkEnd w:id="351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2" w:name="_Toc59183118"/>
      <w:bookmarkStart w:id="3513" w:name="_Toc59184584"/>
      <w:bookmarkStart w:id="3514" w:name="_Toc59195519"/>
      <w:bookmarkStart w:id="3515" w:name="_Toc59439946"/>
      <w:bookmarkStart w:id="3516" w:name="_Toc67990369"/>
      <w:r>
        <w:t>5.3.81.3</w:t>
      </w:r>
      <w:r>
        <w:tab/>
        <w:t>Attribute constraints</w:t>
      </w:r>
      <w:bookmarkEnd w:id="3512"/>
      <w:bookmarkEnd w:id="3513"/>
      <w:bookmarkEnd w:id="3514"/>
      <w:bookmarkEnd w:id="3515"/>
      <w:bookmarkEnd w:id="351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7" w:name="_Toc59183119"/>
      <w:bookmarkStart w:id="3518" w:name="_Toc59184585"/>
      <w:bookmarkStart w:id="3519" w:name="_Toc59195520"/>
      <w:bookmarkStart w:id="3520" w:name="_Toc59439947"/>
      <w:bookmarkStart w:id="3521" w:name="_Toc67990370"/>
      <w:r>
        <w:t>5.3.81.4</w:t>
      </w:r>
      <w:r>
        <w:tab/>
        <w:t>Notifications</w:t>
      </w:r>
      <w:bookmarkEnd w:id="3517"/>
      <w:bookmarkEnd w:id="3518"/>
      <w:bookmarkEnd w:id="3519"/>
      <w:bookmarkEnd w:id="3520"/>
      <w:bookmarkEnd w:id="352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2" w:name="_Toc59183120"/>
      <w:bookmarkStart w:id="3523" w:name="_Toc59184586"/>
      <w:bookmarkStart w:id="3524" w:name="_Toc59195521"/>
      <w:bookmarkStart w:id="3525" w:name="_Toc59439948"/>
      <w:bookmarkStart w:id="3526" w:name="_Toc67990371"/>
      <w:r>
        <w:t>5.3.82</w:t>
      </w:r>
      <w:r>
        <w:tab/>
      </w:r>
      <w:r>
        <w:rPr>
          <w:rFonts w:ascii="Courier New" w:hAnsi="Courier New"/>
        </w:rPr>
        <w:t>FlowInformation</w:t>
      </w:r>
      <w:r>
        <w:t xml:space="preserve"> &lt;&lt;dataType&gt;&gt;</w:t>
      </w:r>
      <w:bookmarkEnd w:id="3522"/>
      <w:bookmarkEnd w:id="3523"/>
      <w:bookmarkEnd w:id="3524"/>
      <w:bookmarkEnd w:id="3525"/>
      <w:bookmarkEnd w:id="3526"/>
    </w:p>
    <w:p w14:paraId="45D24823" w14:textId="77777777" w:rsidR="00F17312" w:rsidRDefault="00F17312" w:rsidP="00F17312">
      <w:pPr>
        <w:pStyle w:val="Heading4"/>
      </w:pPr>
      <w:bookmarkStart w:id="3527" w:name="_Toc59183121"/>
      <w:bookmarkStart w:id="3528" w:name="_Toc59184587"/>
      <w:bookmarkStart w:id="3529" w:name="_Toc59195522"/>
      <w:bookmarkStart w:id="3530" w:name="_Toc59439949"/>
      <w:bookmarkStart w:id="3531" w:name="_Toc67990372"/>
      <w:r>
        <w:t>5.3.82.1</w:t>
      </w:r>
      <w:r>
        <w:tab/>
        <w:t>Definition</w:t>
      </w:r>
      <w:bookmarkEnd w:id="3527"/>
      <w:bookmarkEnd w:id="3528"/>
      <w:bookmarkEnd w:id="3529"/>
      <w:bookmarkEnd w:id="3530"/>
      <w:bookmarkEnd w:id="353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2" w:name="_Toc59183122"/>
      <w:bookmarkStart w:id="3533" w:name="_Toc59184588"/>
      <w:bookmarkStart w:id="3534" w:name="_Toc59195523"/>
      <w:bookmarkStart w:id="3535" w:name="_Toc59439950"/>
      <w:bookmarkStart w:id="3536" w:name="_Toc67990373"/>
      <w:r>
        <w:t>5.3.82.2</w:t>
      </w:r>
      <w:r>
        <w:tab/>
        <w:t>Attributes</w:t>
      </w:r>
      <w:bookmarkEnd w:id="3532"/>
      <w:bookmarkEnd w:id="3533"/>
      <w:bookmarkEnd w:id="3534"/>
      <w:bookmarkEnd w:id="3535"/>
      <w:bookmarkEnd w:id="353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7" w:name="_Toc59183123"/>
      <w:bookmarkStart w:id="3538" w:name="_Toc59184589"/>
      <w:bookmarkStart w:id="3539" w:name="_Toc59195524"/>
      <w:bookmarkStart w:id="3540" w:name="_Toc59439951"/>
      <w:bookmarkStart w:id="3541" w:name="_Toc67990374"/>
      <w:r>
        <w:t>5.3.82.3</w:t>
      </w:r>
      <w:r>
        <w:tab/>
        <w:t>Attribute constraints</w:t>
      </w:r>
      <w:bookmarkEnd w:id="3537"/>
      <w:bookmarkEnd w:id="3538"/>
      <w:bookmarkEnd w:id="3539"/>
      <w:bookmarkEnd w:id="3540"/>
      <w:bookmarkEnd w:id="3541"/>
    </w:p>
    <w:p w14:paraId="0AC297A1" w14:textId="77777777" w:rsidR="00F17312" w:rsidRDefault="00F17312" w:rsidP="00F17312">
      <w:r>
        <w:t>None</w:t>
      </w:r>
    </w:p>
    <w:p w14:paraId="663FA3A6" w14:textId="77777777" w:rsidR="00F17312" w:rsidRDefault="00F17312" w:rsidP="00F17312">
      <w:pPr>
        <w:pStyle w:val="Heading4"/>
      </w:pPr>
      <w:bookmarkStart w:id="3542" w:name="_Toc59183124"/>
      <w:bookmarkStart w:id="3543" w:name="_Toc59184590"/>
      <w:bookmarkStart w:id="3544" w:name="_Toc59195525"/>
      <w:bookmarkStart w:id="3545" w:name="_Toc59439952"/>
      <w:bookmarkStart w:id="3546" w:name="_Toc67990375"/>
      <w:r>
        <w:t>5.3.82.4</w:t>
      </w:r>
      <w:r>
        <w:tab/>
        <w:t>Notifications</w:t>
      </w:r>
      <w:bookmarkEnd w:id="3542"/>
      <w:bookmarkEnd w:id="3543"/>
      <w:bookmarkEnd w:id="3544"/>
      <w:bookmarkEnd w:id="3545"/>
      <w:bookmarkEnd w:id="354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7" w:name="_Toc59183125"/>
      <w:bookmarkStart w:id="3548" w:name="_Toc59184591"/>
      <w:bookmarkStart w:id="3549" w:name="_Toc59195526"/>
      <w:bookmarkStart w:id="3550" w:name="_Toc59439953"/>
      <w:bookmarkStart w:id="3551" w:name="_Toc67990376"/>
      <w:r>
        <w:t>5.3.83</w:t>
      </w:r>
      <w:r>
        <w:tab/>
      </w:r>
      <w:r>
        <w:rPr>
          <w:rFonts w:ascii="Courier New" w:hAnsi="Courier New"/>
        </w:rPr>
        <w:t>EthFlowDescription</w:t>
      </w:r>
      <w:r>
        <w:t xml:space="preserve"> &lt;&lt;dataType&gt;&gt;</w:t>
      </w:r>
      <w:bookmarkEnd w:id="3547"/>
      <w:bookmarkEnd w:id="3548"/>
      <w:bookmarkEnd w:id="3549"/>
      <w:bookmarkEnd w:id="3550"/>
      <w:bookmarkEnd w:id="3551"/>
    </w:p>
    <w:p w14:paraId="0CE83DF6" w14:textId="77777777" w:rsidR="00F17312" w:rsidRDefault="00F17312" w:rsidP="00F17312">
      <w:pPr>
        <w:pStyle w:val="Heading4"/>
      </w:pPr>
      <w:bookmarkStart w:id="3552" w:name="_Toc59183126"/>
      <w:bookmarkStart w:id="3553" w:name="_Toc59184592"/>
      <w:bookmarkStart w:id="3554" w:name="_Toc59195527"/>
      <w:bookmarkStart w:id="3555" w:name="_Toc59439954"/>
      <w:bookmarkStart w:id="3556" w:name="_Toc67990377"/>
      <w:r>
        <w:t>5.3.83.1</w:t>
      </w:r>
      <w:r>
        <w:tab/>
        <w:t>Definition</w:t>
      </w:r>
      <w:bookmarkEnd w:id="3552"/>
      <w:bookmarkEnd w:id="3553"/>
      <w:bookmarkEnd w:id="3554"/>
      <w:bookmarkEnd w:id="3555"/>
      <w:bookmarkEnd w:id="355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7" w:name="_Toc59183127"/>
      <w:bookmarkStart w:id="3558" w:name="_Toc59184593"/>
      <w:bookmarkStart w:id="3559" w:name="_Toc59195528"/>
      <w:bookmarkStart w:id="3560" w:name="_Toc59439955"/>
      <w:bookmarkStart w:id="3561" w:name="_Toc67990378"/>
      <w:r>
        <w:t>5.3.83.2</w:t>
      </w:r>
      <w:r>
        <w:tab/>
        <w:t>Attributes</w:t>
      </w:r>
      <w:bookmarkEnd w:id="3557"/>
      <w:bookmarkEnd w:id="3558"/>
      <w:bookmarkEnd w:id="3559"/>
      <w:bookmarkEnd w:id="3560"/>
      <w:bookmarkEnd w:id="356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2" w:name="_Toc59183128"/>
      <w:bookmarkStart w:id="3563" w:name="_Toc59184594"/>
      <w:bookmarkStart w:id="3564" w:name="_Toc59195529"/>
      <w:bookmarkStart w:id="3565" w:name="_Toc59439956"/>
      <w:bookmarkStart w:id="3566" w:name="_Toc67990379"/>
      <w:r>
        <w:t>5.3.83.3</w:t>
      </w:r>
      <w:r>
        <w:tab/>
        <w:t>Attribute constraints</w:t>
      </w:r>
      <w:bookmarkEnd w:id="3562"/>
      <w:bookmarkEnd w:id="3563"/>
      <w:bookmarkEnd w:id="3564"/>
      <w:bookmarkEnd w:id="3565"/>
      <w:bookmarkEnd w:id="356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7" w:name="_Toc59183129"/>
      <w:bookmarkStart w:id="3568" w:name="_Toc59184595"/>
      <w:bookmarkStart w:id="3569" w:name="_Toc59195530"/>
      <w:bookmarkStart w:id="3570" w:name="_Toc59439957"/>
      <w:bookmarkStart w:id="3571" w:name="_Toc67990380"/>
      <w:r>
        <w:t>5.3.83.4</w:t>
      </w:r>
      <w:r>
        <w:tab/>
        <w:t>Notifications</w:t>
      </w:r>
      <w:bookmarkEnd w:id="3567"/>
      <w:bookmarkEnd w:id="3568"/>
      <w:bookmarkEnd w:id="3569"/>
      <w:bookmarkEnd w:id="3570"/>
      <w:bookmarkEnd w:id="357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2" w:name="_Toc59183130"/>
      <w:bookmarkStart w:id="3573" w:name="_Toc59184596"/>
      <w:bookmarkStart w:id="3574" w:name="_Toc59195531"/>
      <w:bookmarkStart w:id="3575" w:name="_Toc59439958"/>
      <w:bookmarkStart w:id="3576" w:name="_Toc67990381"/>
      <w:r>
        <w:t>5.3.84</w:t>
      </w:r>
      <w:r>
        <w:tab/>
      </w:r>
      <w:r>
        <w:rPr>
          <w:rFonts w:ascii="Courier New" w:hAnsi="Courier New"/>
        </w:rPr>
        <w:t>QoSData</w:t>
      </w:r>
      <w:r>
        <w:t xml:space="preserve"> &lt;&lt;dataType&gt;&gt;</w:t>
      </w:r>
      <w:bookmarkEnd w:id="3572"/>
      <w:bookmarkEnd w:id="3573"/>
      <w:bookmarkEnd w:id="3574"/>
      <w:bookmarkEnd w:id="3575"/>
      <w:bookmarkEnd w:id="3576"/>
    </w:p>
    <w:p w14:paraId="23D5BDD5" w14:textId="77777777" w:rsidR="00F17312" w:rsidRDefault="00F17312" w:rsidP="00F17312">
      <w:pPr>
        <w:pStyle w:val="Heading4"/>
      </w:pPr>
      <w:bookmarkStart w:id="3577" w:name="_Toc59183131"/>
      <w:bookmarkStart w:id="3578" w:name="_Toc59184597"/>
      <w:bookmarkStart w:id="3579" w:name="_Toc59195532"/>
      <w:bookmarkStart w:id="3580" w:name="_Toc59439959"/>
      <w:bookmarkStart w:id="3581" w:name="_Toc67990382"/>
      <w:r>
        <w:t>5.3.84.1</w:t>
      </w:r>
      <w:r>
        <w:tab/>
        <w:t>Definition</w:t>
      </w:r>
      <w:bookmarkEnd w:id="3577"/>
      <w:bookmarkEnd w:id="3578"/>
      <w:bookmarkEnd w:id="3579"/>
      <w:bookmarkEnd w:id="3580"/>
      <w:bookmarkEnd w:id="358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2" w:name="_Toc59183132"/>
      <w:bookmarkStart w:id="3583" w:name="_Toc59184598"/>
      <w:bookmarkStart w:id="3584" w:name="_Toc59195533"/>
      <w:bookmarkStart w:id="3585" w:name="_Toc59439960"/>
      <w:bookmarkStart w:id="3586" w:name="_Toc67990383"/>
      <w:r>
        <w:t>5.3.84.2</w:t>
      </w:r>
      <w:r>
        <w:tab/>
        <w:t>Attributes</w:t>
      </w:r>
      <w:bookmarkEnd w:id="3582"/>
      <w:bookmarkEnd w:id="3583"/>
      <w:bookmarkEnd w:id="3584"/>
      <w:bookmarkEnd w:id="3585"/>
      <w:bookmarkEnd w:id="358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7" w:name="_Toc59183133"/>
      <w:bookmarkStart w:id="3588" w:name="_Toc59184599"/>
      <w:bookmarkStart w:id="3589" w:name="_Toc59195534"/>
      <w:bookmarkStart w:id="3590" w:name="_Toc59439961"/>
      <w:bookmarkStart w:id="3591" w:name="_Toc67990384"/>
      <w:r>
        <w:t>5.3.84.3</w:t>
      </w:r>
      <w:r>
        <w:tab/>
        <w:t>Attribute constraints</w:t>
      </w:r>
      <w:bookmarkEnd w:id="3587"/>
      <w:bookmarkEnd w:id="3588"/>
      <w:bookmarkEnd w:id="3589"/>
      <w:bookmarkEnd w:id="3590"/>
      <w:bookmarkEnd w:id="3591"/>
    </w:p>
    <w:p w14:paraId="1CD728EE" w14:textId="77777777" w:rsidR="00F17312" w:rsidRDefault="00F17312" w:rsidP="00F17312">
      <w:r>
        <w:t>None.</w:t>
      </w:r>
    </w:p>
    <w:p w14:paraId="0549FDD8" w14:textId="77777777" w:rsidR="00F17312" w:rsidRDefault="00F17312" w:rsidP="00F17312">
      <w:pPr>
        <w:pStyle w:val="Heading4"/>
      </w:pPr>
      <w:bookmarkStart w:id="3592" w:name="_Toc59183134"/>
      <w:bookmarkStart w:id="3593" w:name="_Toc59184600"/>
      <w:bookmarkStart w:id="3594" w:name="_Toc59195535"/>
      <w:bookmarkStart w:id="3595" w:name="_Toc59439962"/>
      <w:bookmarkStart w:id="3596" w:name="_Toc67990385"/>
      <w:r>
        <w:t>5.3.84.4</w:t>
      </w:r>
      <w:r>
        <w:tab/>
        <w:t>Notifications</w:t>
      </w:r>
      <w:bookmarkEnd w:id="3592"/>
      <w:bookmarkEnd w:id="3593"/>
      <w:bookmarkEnd w:id="3594"/>
      <w:bookmarkEnd w:id="3595"/>
      <w:bookmarkEnd w:id="359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7" w:name="_Toc59183135"/>
      <w:bookmarkStart w:id="3598" w:name="_Toc59184601"/>
      <w:bookmarkStart w:id="3599" w:name="_Toc59195536"/>
      <w:bookmarkStart w:id="3600" w:name="_Toc59439963"/>
      <w:bookmarkStart w:id="3601" w:name="_Toc67990386"/>
      <w:r>
        <w:t>5.3.85</w:t>
      </w:r>
      <w:r>
        <w:tab/>
      </w:r>
      <w:r>
        <w:rPr>
          <w:rFonts w:ascii="Courier New" w:hAnsi="Courier New"/>
        </w:rPr>
        <w:t>ARP</w:t>
      </w:r>
      <w:r>
        <w:t xml:space="preserve"> &lt;&lt;dataType&gt;&gt;</w:t>
      </w:r>
      <w:bookmarkEnd w:id="3597"/>
      <w:bookmarkEnd w:id="3598"/>
      <w:bookmarkEnd w:id="3599"/>
      <w:bookmarkEnd w:id="3600"/>
      <w:bookmarkEnd w:id="3601"/>
    </w:p>
    <w:p w14:paraId="0D2A29FA" w14:textId="77777777" w:rsidR="00F17312" w:rsidRDefault="00F17312" w:rsidP="00F17312">
      <w:pPr>
        <w:pStyle w:val="Heading4"/>
      </w:pPr>
      <w:bookmarkStart w:id="3602" w:name="_Toc59183136"/>
      <w:bookmarkStart w:id="3603" w:name="_Toc59184602"/>
      <w:bookmarkStart w:id="3604" w:name="_Toc59195537"/>
      <w:bookmarkStart w:id="3605" w:name="_Toc59439964"/>
      <w:bookmarkStart w:id="3606" w:name="_Toc67990387"/>
      <w:r>
        <w:t>5.3.85.1</w:t>
      </w:r>
      <w:r>
        <w:tab/>
        <w:t>Definition</w:t>
      </w:r>
      <w:bookmarkEnd w:id="3602"/>
      <w:bookmarkEnd w:id="3603"/>
      <w:bookmarkEnd w:id="3604"/>
      <w:bookmarkEnd w:id="3605"/>
      <w:bookmarkEnd w:id="360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7" w:name="_Toc59183137"/>
      <w:bookmarkStart w:id="3608" w:name="_Toc59184603"/>
      <w:bookmarkStart w:id="3609" w:name="_Toc59195538"/>
      <w:bookmarkStart w:id="3610" w:name="_Toc59439965"/>
      <w:bookmarkStart w:id="3611" w:name="_Toc67990388"/>
      <w:r>
        <w:t>5.3.85.2</w:t>
      </w:r>
      <w:r>
        <w:tab/>
        <w:t>Attributes</w:t>
      </w:r>
      <w:bookmarkEnd w:id="3607"/>
      <w:bookmarkEnd w:id="3608"/>
      <w:bookmarkEnd w:id="3609"/>
      <w:bookmarkEnd w:id="3610"/>
      <w:bookmarkEnd w:id="361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2" w:name="_Toc59183138"/>
      <w:bookmarkStart w:id="3613" w:name="_Toc59184604"/>
      <w:bookmarkStart w:id="3614" w:name="_Toc59195539"/>
      <w:bookmarkStart w:id="3615" w:name="_Toc59439966"/>
      <w:bookmarkStart w:id="3616" w:name="_Toc67990389"/>
      <w:r>
        <w:t>5.3.85.3</w:t>
      </w:r>
      <w:r>
        <w:tab/>
        <w:t>Attribute constraints</w:t>
      </w:r>
      <w:bookmarkEnd w:id="3612"/>
      <w:bookmarkEnd w:id="3613"/>
      <w:bookmarkEnd w:id="3614"/>
      <w:bookmarkEnd w:id="3615"/>
      <w:bookmarkEnd w:id="3616"/>
    </w:p>
    <w:p w14:paraId="5DC223EB" w14:textId="77777777" w:rsidR="00F17312" w:rsidRDefault="00F17312" w:rsidP="00F17312">
      <w:r>
        <w:t>None</w:t>
      </w:r>
    </w:p>
    <w:p w14:paraId="7BE8E7FA" w14:textId="77777777" w:rsidR="00F17312" w:rsidRDefault="00F17312" w:rsidP="00F17312">
      <w:pPr>
        <w:pStyle w:val="Heading4"/>
      </w:pPr>
      <w:bookmarkStart w:id="3617" w:name="_Toc59183139"/>
      <w:bookmarkStart w:id="3618" w:name="_Toc59184605"/>
      <w:bookmarkStart w:id="3619" w:name="_Toc59195540"/>
      <w:bookmarkStart w:id="3620" w:name="_Toc59439967"/>
      <w:bookmarkStart w:id="3621" w:name="_Toc67990390"/>
      <w:r>
        <w:t>5.3.85.4</w:t>
      </w:r>
      <w:r>
        <w:tab/>
        <w:t>Notifications</w:t>
      </w:r>
      <w:bookmarkEnd w:id="3617"/>
      <w:bookmarkEnd w:id="3618"/>
      <w:bookmarkEnd w:id="3619"/>
      <w:bookmarkEnd w:id="3620"/>
      <w:bookmarkEnd w:id="362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2" w:name="_Toc59183140"/>
      <w:bookmarkStart w:id="3623" w:name="_Toc59184606"/>
      <w:bookmarkStart w:id="3624" w:name="_Toc59195541"/>
      <w:bookmarkStart w:id="3625" w:name="_Toc59439968"/>
      <w:bookmarkStart w:id="3626" w:name="_Toc67990391"/>
      <w:r>
        <w:t>5.3.86</w:t>
      </w:r>
      <w:r>
        <w:tab/>
      </w:r>
      <w:r>
        <w:rPr>
          <w:rFonts w:ascii="Courier New" w:hAnsi="Courier New"/>
        </w:rPr>
        <w:t>TrafficControlData</w:t>
      </w:r>
      <w:r>
        <w:t xml:space="preserve"> &lt;&lt;dataType&gt;&gt;</w:t>
      </w:r>
      <w:bookmarkEnd w:id="3622"/>
      <w:bookmarkEnd w:id="3623"/>
      <w:bookmarkEnd w:id="3624"/>
      <w:bookmarkEnd w:id="3625"/>
      <w:bookmarkEnd w:id="3626"/>
    </w:p>
    <w:p w14:paraId="210FEA5F" w14:textId="77777777" w:rsidR="00F17312" w:rsidRDefault="00F17312" w:rsidP="00F17312">
      <w:pPr>
        <w:pStyle w:val="Heading4"/>
      </w:pPr>
      <w:bookmarkStart w:id="3627" w:name="_Toc59183141"/>
      <w:bookmarkStart w:id="3628" w:name="_Toc59184607"/>
      <w:bookmarkStart w:id="3629" w:name="_Toc59195542"/>
      <w:bookmarkStart w:id="3630" w:name="_Toc59439969"/>
      <w:bookmarkStart w:id="3631" w:name="_Toc67990392"/>
      <w:r>
        <w:t>5.3.86.1</w:t>
      </w:r>
      <w:r>
        <w:tab/>
        <w:t>Definition</w:t>
      </w:r>
      <w:bookmarkEnd w:id="3627"/>
      <w:bookmarkEnd w:id="3628"/>
      <w:bookmarkEnd w:id="3629"/>
      <w:bookmarkEnd w:id="3630"/>
      <w:bookmarkEnd w:id="363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2" w:name="_Toc59183142"/>
      <w:bookmarkStart w:id="3633" w:name="_Toc59184608"/>
      <w:bookmarkStart w:id="3634" w:name="_Toc59195543"/>
      <w:bookmarkStart w:id="3635" w:name="_Toc59439970"/>
      <w:bookmarkStart w:id="3636" w:name="_Toc67990393"/>
      <w:r>
        <w:t>5.3.86.2</w:t>
      </w:r>
      <w:r>
        <w:tab/>
        <w:t>Attributes</w:t>
      </w:r>
      <w:bookmarkEnd w:id="3632"/>
      <w:bookmarkEnd w:id="3633"/>
      <w:bookmarkEnd w:id="3634"/>
      <w:bookmarkEnd w:id="3635"/>
      <w:bookmarkEnd w:id="363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7" w:name="_Toc59183143"/>
      <w:bookmarkStart w:id="3638" w:name="_Toc59184609"/>
      <w:bookmarkStart w:id="3639" w:name="_Toc59195544"/>
      <w:bookmarkStart w:id="3640" w:name="_Toc59439971"/>
      <w:bookmarkStart w:id="3641" w:name="_Toc67990394"/>
      <w:r>
        <w:t>5.3.86.3</w:t>
      </w:r>
      <w:r>
        <w:tab/>
        <w:t>Attribute constraints</w:t>
      </w:r>
      <w:bookmarkEnd w:id="3637"/>
      <w:bookmarkEnd w:id="3638"/>
      <w:bookmarkEnd w:id="3639"/>
      <w:bookmarkEnd w:id="3640"/>
      <w:bookmarkEnd w:id="3641"/>
    </w:p>
    <w:p w14:paraId="07447ED7" w14:textId="77777777" w:rsidR="00F17312" w:rsidRDefault="00F17312" w:rsidP="00F17312">
      <w:r>
        <w:t>None</w:t>
      </w:r>
    </w:p>
    <w:p w14:paraId="69C2B793" w14:textId="77777777" w:rsidR="00F17312" w:rsidRDefault="00F17312" w:rsidP="00F17312">
      <w:pPr>
        <w:pStyle w:val="Heading4"/>
      </w:pPr>
      <w:bookmarkStart w:id="3642" w:name="_Toc59183144"/>
      <w:bookmarkStart w:id="3643" w:name="_Toc59184610"/>
      <w:bookmarkStart w:id="3644" w:name="_Toc59195545"/>
      <w:bookmarkStart w:id="3645" w:name="_Toc59439972"/>
      <w:bookmarkStart w:id="3646" w:name="_Toc67990395"/>
      <w:r>
        <w:t>5.3.86.4</w:t>
      </w:r>
      <w:r>
        <w:tab/>
        <w:t>Notifications</w:t>
      </w:r>
      <w:bookmarkEnd w:id="3642"/>
      <w:bookmarkEnd w:id="3643"/>
      <w:bookmarkEnd w:id="3644"/>
      <w:bookmarkEnd w:id="3645"/>
      <w:bookmarkEnd w:id="364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7" w:name="_Toc59183145"/>
      <w:bookmarkStart w:id="3648" w:name="_Toc59184611"/>
      <w:bookmarkStart w:id="3649" w:name="_Toc59195546"/>
      <w:bookmarkStart w:id="3650" w:name="_Toc59439973"/>
      <w:bookmarkStart w:id="3651" w:name="_Toc67990396"/>
      <w:r>
        <w:t>5.3.87</w:t>
      </w:r>
      <w:r>
        <w:tab/>
      </w:r>
      <w:r>
        <w:rPr>
          <w:rFonts w:ascii="Courier New" w:hAnsi="Courier New"/>
        </w:rPr>
        <w:t>RedirectInformation</w:t>
      </w:r>
      <w:r>
        <w:t xml:space="preserve"> &lt;&lt;dataType&gt;&gt;</w:t>
      </w:r>
      <w:bookmarkEnd w:id="3647"/>
      <w:bookmarkEnd w:id="3648"/>
      <w:bookmarkEnd w:id="3649"/>
      <w:bookmarkEnd w:id="3650"/>
      <w:bookmarkEnd w:id="3651"/>
    </w:p>
    <w:p w14:paraId="635F2BCE" w14:textId="77777777" w:rsidR="00F17312" w:rsidRDefault="00F17312" w:rsidP="00F17312">
      <w:pPr>
        <w:pStyle w:val="Heading4"/>
      </w:pPr>
      <w:bookmarkStart w:id="3652" w:name="_Toc59183146"/>
      <w:bookmarkStart w:id="3653" w:name="_Toc59184612"/>
      <w:bookmarkStart w:id="3654" w:name="_Toc59195547"/>
      <w:bookmarkStart w:id="3655" w:name="_Toc59439974"/>
      <w:bookmarkStart w:id="3656" w:name="_Toc67990397"/>
      <w:r>
        <w:t>5.3.87.1</w:t>
      </w:r>
      <w:r>
        <w:tab/>
        <w:t>Definition</w:t>
      </w:r>
      <w:bookmarkEnd w:id="3652"/>
      <w:bookmarkEnd w:id="3653"/>
      <w:bookmarkEnd w:id="3654"/>
      <w:bookmarkEnd w:id="3655"/>
      <w:bookmarkEnd w:id="365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7" w:name="_Toc59183147"/>
      <w:bookmarkStart w:id="3658" w:name="_Toc59184613"/>
      <w:bookmarkStart w:id="3659" w:name="_Toc59195548"/>
      <w:bookmarkStart w:id="3660" w:name="_Toc59439975"/>
      <w:bookmarkStart w:id="3661" w:name="_Toc67990398"/>
      <w:r>
        <w:t>5.3.87.2</w:t>
      </w:r>
      <w:r>
        <w:tab/>
        <w:t>Attributes</w:t>
      </w:r>
      <w:bookmarkEnd w:id="3657"/>
      <w:bookmarkEnd w:id="3658"/>
      <w:bookmarkEnd w:id="3659"/>
      <w:bookmarkEnd w:id="3660"/>
      <w:bookmarkEnd w:id="366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2" w:name="_Toc59183148"/>
      <w:bookmarkStart w:id="3663" w:name="_Toc59184614"/>
      <w:bookmarkStart w:id="3664" w:name="_Toc59195549"/>
      <w:bookmarkStart w:id="3665" w:name="_Toc59439976"/>
      <w:bookmarkStart w:id="3666" w:name="_Toc67990399"/>
      <w:r>
        <w:t>5.3.87.3</w:t>
      </w:r>
      <w:r>
        <w:tab/>
        <w:t>Attribute constraints</w:t>
      </w:r>
      <w:bookmarkEnd w:id="3662"/>
      <w:bookmarkEnd w:id="3663"/>
      <w:bookmarkEnd w:id="3664"/>
      <w:bookmarkEnd w:id="3665"/>
      <w:bookmarkEnd w:id="3666"/>
    </w:p>
    <w:p w14:paraId="40FE8FE2" w14:textId="77777777" w:rsidR="00F17312" w:rsidRDefault="00F17312" w:rsidP="00F17312">
      <w:r>
        <w:t>None</w:t>
      </w:r>
    </w:p>
    <w:p w14:paraId="00E297FD" w14:textId="77777777" w:rsidR="00F17312" w:rsidRDefault="00F17312" w:rsidP="00F17312">
      <w:pPr>
        <w:pStyle w:val="Heading4"/>
      </w:pPr>
      <w:bookmarkStart w:id="3667" w:name="_Toc59183149"/>
      <w:bookmarkStart w:id="3668" w:name="_Toc59184615"/>
      <w:bookmarkStart w:id="3669" w:name="_Toc59195550"/>
      <w:bookmarkStart w:id="3670" w:name="_Toc59439977"/>
      <w:bookmarkStart w:id="3671" w:name="_Toc67990400"/>
      <w:r>
        <w:t>5.3.87.4</w:t>
      </w:r>
      <w:r>
        <w:tab/>
        <w:t>Notifications</w:t>
      </w:r>
      <w:bookmarkEnd w:id="3667"/>
      <w:bookmarkEnd w:id="3668"/>
      <w:bookmarkEnd w:id="3669"/>
      <w:bookmarkEnd w:id="3670"/>
      <w:bookmarkEnd w:id="367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2" w:name="_Toc59183150"/>
      <w:bookmarkStart w:id="3673" w:name="_Toc59184616"/>
      <w:bookmarkStart w:id="3674" w:name="_Toc59195551"/>
      <w:bookmarkStart w:id="3675" w:name="_Toc59439978"/>
      <w:bookmarkStart w:id="3676" w:name="_Toc67990401"/>
      <w:r>
        <w:t>5.3.88</w:t>
      </w:r>
      <w:r>
        <w:tab/>
      </w:r>
      <w:r>
        <w:rPr>
          <w:rFonts w:ascii="Courier New" w:hAnsi="Courier New"/>
        </w:rPr>
        <w:t>RouteToLocation</w:t>
      </w:r>
      <w:r>
        <w:t xml:space="preserve"> &lt;&lt;dataType&gt;&gt;</w:t>
      </w:r>
      <w:bookmarkEnd w:id="3672"/>
      <w:bookmarkEnd w:id="3673"/>
      <w:bookmarkEnd w:id="3674"/>
      <w:bookmarkEnd w:id="3675"/>
      <w:bookmarkEnd w:id="3676"/>
    </w:p>
    <w:p w14:paraId="5E5EA282" w14:textId="77777777" w:rsidR="00F17312" w:rsidRDefault="00F17312" w:rsidP="00F17312">
      <w:pPr>
        <w:pStyle w:val="Heading4"/>
      </w:pPr>
      <w:bookmarkStart w:id="3677" w:name="_Toc59183151"/>
      <w:bookmarkStart w:id="3678" w:name="_Toc59184617"/>
      <w:bookmarkStart w:id="3679" w:name="_Toc59195552"/>
      <w:bookmarkStart w:id="3680" w:name="_Toc59439979"/>
      <w:bookmarkStart w:id="3681" w:name="_Toc67990402"/>
      <w:r>
        <w:t>5.3.88.1</w:t>
      </w:r>
      <w:r>
        <w:tab/>
        <w:t>Definition</w:t>
      </w:r>
      <w:bookmarkEnd w:id="3677"/>
      <w:bookmarkEnd w:id="3678"/>
      <w:bookmarkEnd w:id="3679"/>
      <w:bookmarkEnd w:id="3680"/>
      <w:bookmarkEnd w:id="368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2" w:name="_Toc59183152"/>
      <w:bookmarkStart w:id="3683" w:name="_Toc59184618"/>
      <w:bookmarkStart w:id="3684" w:name="_Toc59195553"/>
      <w:bookmarkStart w:id="3685" w:name="_Toc59439980"/>
      <w:bookmarkStart w:id="3686" w:name="_Toc67990403"/>
      <w:r>
        <w:t>5.3.88.2</w:t>
      </w:r>
      <w:r>
        <w:tab/>
        <w:t>Attributes</w:t>
      </w:r>
      <w:bookmarkEnd w:id="3682"/>
      <w:bookmarkEnd w:id="3683"/>
      <w:bookmarkEnd w:id="3684"/>
      <w:bookmarkEnd w:id="3685"/>
      <w:bookmarkEnd w:id="368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7" w:name="_Toc59183153"/>
      <w:bookmarkStart w:id="3688" w:name="_Toc59184619"/>
      <w:bookmarkStart w:id="3689" w:name="_Toc59195554"/>
      <w:bookmarkStart w:id="3690" w:name="_Toc59439981"/>
      <w:bookmarkStart w:id="3691" w:name="_Toc67990404"/>
      <w:r>
        <w:t>5.3.88.3</w:t>
      </w:r>
      <w:r>
        <w:tab/>
        <w:t>Attribute constraints</w:t>
      </w:r>
      <w:bookmarkEnd w:id="3687"/>
      <w:bookmarkEnd w:id="3688"/>
      <w:bookmarkEnd w:id="3689"/>
      <w:bookmarkEnd w:id="3690"/>
      <w:bookmarkEnd w:id="369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2" w:name="_Toc59183154"/>
      <w:bookmarkStart w:id="3693" w:name="_Toc59184620"/>
      <w:bookmarkStart w:id="3694" w:name="_Toc59195555"/>
      <w:bookmarkStart w:id="3695" w:name="_Toc59439982"/>
      <w:bookmarkStart w:id="3696" w:name="_Toc67990405"/>
      <w:r>
        <w:t>5.3.88.4</w:t>
      </w:r>
      <w:r>
        <w:tab/>
        <w:t>Notifications</w:t>
      </w:r>
      <w:bookmarkEnd w:id="3692"/>
      <w:bookmarkEnd w:id="3693"/>
      <w:bookmarkEnd w:id="3694"/>
      <w:bookmarkEnd w:id="3695"/>
      <w:bookmarkEnd w:id="369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7" w:name="_Toc59183155"/>
      <w:bookmarkStart w:id="3698" w:name="_Toc59184621"/>
      <w:bookmarkStart w:id="3699" w:name="_Toc59195556"/>
      <w:bookmarkStart w:id="3700" w:name="_Toc59439983"/>
      <w:bookmarkStart w:id="3701" w:name="_Toc67990406"/>
      <w:r>
        <w:t>5.3.89</w:t>
      </w:r>
      <w:r>
        <w:tab/>
      </w:r>
      <w:r>
        <w:rPr>
          <w:rFonts w:ascii="Courier New" w:hAnsi="Courier New"/>
        </w:rPr>
        <w:t>RouteInformation</w:t>
      </w:r>
      <w:r>
        <w:t xml:space="preserve"> &lt;&lt;dataType&gt;&gt;</w:t>
      </w:r>
      <w:bookmarkEnd w:id="3697"/>
      <w:bookmarkEnd w:id="3698"/>
      <w:bookmarkEnd w:id="3699"/>
      <w:bookmarkEnd w:id="3700"/>
      <w:bookmarkEnd w:id="3701"/>
    </w:p>
    <w:p w14:paraId="67C32FEF" w14:textId="77777777" w:rsidR="00F17312" w:rsidRDefault="00F17312" w:rsidP="00F17312">
      <w:pPr>
        <w:pStyle w:val="Heading4"/>
      </w:pPr>
      <w:bookmarkStart w:id="3702" w:name="_Toc59183156"/>
      <w:bookmarkStart w:id="3703" w:name="_Toc59184622"/>
      <w:bookmarkStart w:id="3704" w:name="_Toc59195557"/>
      <w:bookmarkStart w:id="3705" w:name="_Toc59439984"/>
      <w:bookmarkStart w:id="3706" w:name="_Toc67990407"/>
      <w:r>
        <w:t>5.3.89.1</w:t>
      </w:r>
      <w:r>
        <w:tab/>
        <w:t>Definition</w:t>
      </w:r>
      <w:bookmarkEnd w:id="3702"/>
      <w:bookmarkEnd w:id="3703"/>
      <w:bookmarkEnd w:id="3704"/>
      <w:bookmarkEnd w:id="3705"/>
      <w:bookmarkEnd w:id="370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7" w:name="_Toc59183157"/>
      <w:bookmarkStart w:id="3708" w:name="_Toc59184623"/>
      <w:bookmarkStart w:id="3709" w:name="_Toc59195558"/>
      <w:bookmarkStart w:id="3710" w:name="_Toc59439985"/>
      <w:bookmarkStart w:id="3711" w:name="_Toc67990408"/>
      <w:r>
        <w:t>5.3.89.2</w:t>
      </w:r>
      <w:r>
        <w:tab/>
        <w:t>Attributes</w:t>
      </w:r>
      <w:bookmarkEnd w:id="3707"/>
      <w:bookmarkEnd w:id="3708"/>
      <w:bookmarkEnd w:id="3709"/>
      <w:bookmarkEnd w:id="3710"/>
      <w:bookmarkEnd w:id="371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2" w:name="_Toc59183158"/>
      <w:bookmarkStart w:id="3713" w:name="_Toc59184624"/>
      <w:bookmarkStart w:id="3714" w:name="_Toc59195559"/>
      <w:bookmarkStart w:id="3715" w:name="_Toc59439986"/>
      <w:bookmarkStart w:id="3716" w:name="_Toc67990409"/>
      <w:r>
        <w:t>5.3.89.3</w:t>
      </w:r>
      <w:r>
        <w:tab/>
        <w:t>Attribute constraints</w:t>
      </w:r>
      <w:bookmarkEnd w:id="3712"/>
      <w:bookmarkEnd w:id="3713"/>
      <w:bookmarkEnd w:id="3714"/>
      <w:bookmarkEnd w:id="3715"/>
      <w:bookmarkEnd w:id="371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7" w:name="_Toc59183159"/>
      <w:bookmarkStart w:id="3718" w:name="_Toc59184625"/>
      <w:bookmarkStart w:id="3719" w:name="_Toc59195560"/>
      <w:bookmarkStart w:id="3720" w:name="_Toc59439987"/>
      <w:bookmarkStart w:id="3721" w:name="_Toc67990410"/>
      <w:r>
        <w:t>5.3.89.4</w:t>
      </w:r>
      <w:r>
        <w:tab/>
        <w:t>Notifications</w:t>
      </w:r>
      <w:bookmarkEnd w:id="3717"/>
      <w:bookmarkEnd w:id="3718"/>
      <w:bookmarkEnd w:id="3719"/>
      <w:bookmarkEnd w:id="3720"/>
      <w:bookmarkEnd w:id="372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2" w:name="_Toc59183160"/>
      <w:bookmarkStart w:id="3723" w:name="_Toc59184626"/>
      <w:bookmarkStart w:id="3724" w:name="_Toc59195561"/>
      <w:bookmarkStart w:id="3725" w:name="_Toc59439988"/>
      <w:bookmarkStart w:id="3726" w:name="_Toc67990411"/>
      <w:r>
        <w:t>5.3.90</w:t>
      </w:r>
      <w:r>
        <w:tab/>
      </w:r>
      <w:r>
        <w:rPr>
          <w:rFonts w:ascii="Courier New" w:hAnsi="Courier New"/>
        </w:rPr>
        <w:t>UpPathChgEvent</w:t>
      </w:r>
      <w:r>
        <w:t xml:space="preserve"> &lt;&lt;dataType&gt;&gt;</w:t>
      </w:r>
      <w:bookmarkEnd w:id="3722"/>
      <w:bookmarkEnd w:id="3723"/>
      <w:bookmarkEnd w:id="3724"/>
      <w:bookmarkEnd w:id="3725"/>
      <w:bookmarkEnd w:id="3726"/>
    </w:p>
    <w:p w14:paraId="37229D31" w14:textId="77777777" w:rsidR="00F17312" w:rsidRDefault="00F17312" w:rsidP="00F17312">
      <w:pPr>
        <w:pStyle w:val="Heading4"/>
      </w:pPr>
      <w:bookmarkStart w:id="3727" w:name="_Toc59183161"/>
      <w:bookmarkStart w:id="3728" w:name="_Toc59184627"/>
      <w:bookmarkStart w:id="3729" w:name="_Toc59195562"/>
      <w:bookmarkStart w:id="3730" w:name="_Toc59439989"/>
      <w:bookmarkStart w:id="3731" w:name="_Toc67990412"/>
      <w:r>
        <w:t>5.3.90.1</w:t>
      </w:r>
      <w:r>
        <w:tab/>
        <w:t>Definition</w:t>
      </w:r>
      <w:bookmarkEnd w:id="3727"/>
      <w:bookmarkEnd w:id="3728"/>
      <w:bookmarkEnd w:id="3729"/>
      <w:bookmarkEnd w:id="3730"/>
      <w:bookmarkEnd w:id="373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2" w:name="_Toc59183162"/>
      <w:bookmarkStart w:id="3733" w:name="_Toc59184628"/>
      <w:bookmarkStart w:id="3734" w:name="_Toc59195563"/>
      <w:bookmarkStart w:id="3735" w:name="_Toc59439990"/>
      <w:bookmarkStart w:id="3736" w:name="_Toc67990413"/>
      <w:r>
        <w:t>5.3.90.2</w:t>
      </w:r>
      <w:r>
        <w:tab/>
        <w:t>Attributes</w:t>
      </w:r>
      <w:bookmarkEnd w:id="3732"/>
      <w:bookmarkEnd w:id="3733"/>
      <w:bookmarkEnd w:id="3734"/>
      <w:bookmarkEnd w:id="3735"/>
      <w:bookmarkEnd w:id="373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7" w:name="_Toc59183163"/>
      <w:bookmarkStart w:id="3738" w:name="_Toc59184629"/>
      <w:bookmarkStart w:id="3739" w:name="_Toc59195564"/>
      <w:bookmarkStart w:id="3740" w:name="_Toc59439991"/>
      <w:bookmarkStart w:id="3741" w:name="_Toc67990414"/>
      <w:r>
        <w:t>5.3.90.3</w:t>
      </w:r>
      <w:r>
        <w:tab/>
        <w:t>Attribute constraints</w:t>
      </w:r>
      <w:bookmarkEnd w:id="3737"/>
      <w:bookmarkEnd w:id="3738"/>
      <w:bookmarkEnd w:id="3739"/>
      <w:bookmarkEnd w:id="3740"/>
      <w:bookmarkEnd w:id="3741"/>
    </w:p>
    <w:p w14:paraId="30DE51D8" w14:textId="77777777" w:rsidR="00F17312" w:rsidRDefault="00F17312" w:rsidP="00F17312">
      <w:r>
        <w:t>None</w:t>
      </w:r>
    </w:p>
    <w:p w14:paraId="5BF692CD" w14:textId="77777777" w:rsidR="00F17312" w:rsidRDefault="00F17312" w:rsidP="00F17312">
      <w:pPr>
        <w:pStyle w:val="Heading4"/>
      </w:pPr>
      <w:bookmarkStart w:id="3742" w:name="_Toc59183164"/>
      <w:bookmarkStart w:id="3743" w:name="_Toc59184630"/>
      <w:bookmarkStart w:id="3744" w:name="_Toc59195565"/>
      <w:bookmarkStart w:id="3745" w:name="_Toc59439992"/>
      <w:bookmarkStart w:id="3746" w:name="_Toc67990415"/>
      <w:r>
        <w:t>5.3.90.4</w:t>
      </w:r>
      <w:r>
        <w:tab/>
        <w:t>Notifications</w:t>
      </w:r>
      <w:bookmarkEnd w:id="3742"/>
      <w:bookmarkEnd w:id="3743"/>
      <w:bookmarkEnd w:id="3744"/>
      <w:bookmarkEnd w:id="3745"/>
      <w:bookmarkEnd w:id="374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7" w:name="_Toc59183165"/>
      <w:bookmarkStart w:id="3748" w:name="_Toc59184631"/>
      <w:bookmarkStart w:id="3749" w:name="_Toc59195566"/>
      <w:bookmarkStart w:id="3750" w:name="_Toc59439993"/>
      <w:bookmarkStart w:id="3751" w:name="_Toc67990416"/>
      <w:r>
        <w:t>5.3.91</w:t>
      </w:r>
      <w:r>
        <w:tab/>
      </w:r>
      <w:r>
        <w:rPr>
          <w:rFonts w:ascii="Courier New" w:hAnsi="Courier New"/>
        </w:rPr>
        <w:t>SteeringMode</w:t>
      </w:r>
      <w:r>
        <w:t xml:space="preserve"> &lt;&lt;dataType&gt;&gt;</w:t>
      </w:r>
      <w:bookmarkEnd w:id="3747"/>
      <w:bookmarkEnd w:id="3748"/>
      <w:bookmarkEnd w:id="3749"/>
      <w:bookmarkEnd w:id="3750"/>
      <w:bookmarkEnd w:id="3751"/>
    </w:p>
    <w:p w14:paraId="189FCC10" w14:textId="77777777" w:rsidR="00F17312" w:rsidRDefault="00F17312" w:rsidP="00F17312">
      <w:pPr>
        <w:pStyle w:val="Heading4"/>
      </w:pPr>
      <w:bookmarkStart w:id="3752" w:name="_Toc59183166"/>
      <w:bookmarkStart w:id="3753" w:name="_Toc59184632"/>
      <w:bookmarkStart w:id="3754" w:name="_Toc59195567"/>
      <w:bookmarkStart w:id="3755" w:name="_Toc59439994"/>
      <w:bookmarkStart w:id="3756" w:name="_Toc67990417"/>
      <w:r>
        <w:t>5.3.91.1</w:t>
      </w:r>
      <w:r>
        <w:tab/>
        <w:t>Definition</w:t>
      </w:r>
      <w:bookmarkEnd w:id="3752"/>
      <w:bookmarkEnd w:id="3753"/>
      <w:bookmarkEnd w:id="3754"/>
      <w:bookmarkEnd w:id="3755"/>
      <w:bookmarkEnd w:id="375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7" w:name="_Toc59183167"/>
      <w:bookmarkStart w:id="3758" w:name="_Toc59184633"/>
      <w:bookmarkStart w:id="3759" w:name="_Toc59195568"/>
      <w:bookmarkStart w:id="3760" w:name="_Toc59439995"/>
      <w:bookmarkStart w:id="3761" w:name="_Toc67990418"/>
      <w:r>
        <w:t>5.3.91.2</w:t>
      </w:r>
      <w:r>
        <w:tab/>
        <w:t>Attributes</w:t>
      </w:r>
      <w:bookmarkEnd w:id="3757"/>
      <w:bookmarkEnd w:id="3758"/>
      <w:bookmarkEnd w:id="3759"/>
      <w:bookmarkEnd w:id="3760"/>
      <w:bookmarkEnd w:id="376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2" w:name="_Toc59183168"/>
      <w:bookmarkStart w:id="3763" w:name="_Toc59184634"/>
      <w:bookmarkStart w:id="3764" w:name="_Toc59195569"/>
      <w:bookmarkStart w:id="3765" w:name="_Toc59439996"/>
      <w:bookmarkStart w:id="3766" w:name="_Toc67990419"/>
      <w:r>
        <w:t>5.3.91.3</w:t>
      </w:r>
      <w:r>
        <w:tab/>
        <w:t>Attribute constraints</w:t>
      </w:r>
      <w:bookmarkEnd w:id="3762"/>
      <w:bookmarkEnd w:id="3763"/>
      <w:bookmarkEnd w:id="3764"/>
      <w:bookmarkEnd w:id="3765"/>
      <w:bookmarkEnd w:id="376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7" w:name="_Toc59183169"/>
      <w:bookmarkStart w:id="3768" w:name="_Toc59184635"/>
      <w:bookmarkStart w:id="3769" w:name="_Toc59195570"/>
      <w:bookmarkStart w:id="3770" w:name="_Toc59439997"/>
      <w:bookmarkStart w:id="3771" w:name="_Toc67990420"/>
      <w:r>
        <w:t>5.3.91.4</w:t>
      </w:r>
      <w:r>
        <w:tab/>
        <w:t>Notifications</w:t>
      </w:r>
      <w:bookmarkEnd w:id="3767"/>
      <w:bookmarkEnd w:id="3768"/>
      <w:bookmarkEnd w:id="3769"/>
      <w:bookmarkEnd w:id="3770"/>
      <w:bookmarkEnd w:id="377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2" w:name="_Toc59183170"/>
      <w:bookmarkStart w:id="3773" w:name="_Toc59184636"/>
      <w:bookmarkStart w:id="3774" w:name="_Toc59195571"/>
      <w:bookmarkStart w:id="3775" w:name="_Toc59439998"/>
      <w:bookmarkStart w:id="3776" w:name="_Toc67990421"/>
      <w:r>
        <w:t>5.3.92</w:t>
      </w:r>
      <w:r>
        <w:tab/>
      </w:r>
      <w:r>
        <w:rPr>
          <w:rFonts w:ascii="Courier New" w:hAnsi="Courier New"/>
        </w:rPr>
        <w:t xml:space="preserve">ConditionData </w:t>
      </w:r>
      <w:r>
        <w:t xml:space="preserve"> &lt;&lt;dataType&gt;&gt;</w:t>
      </w:r>
      <w:bookmarkEnd w:id="3772"/>
      <w:bookmarkEnd w:id="3773"/>
      <w:bookmarkEnd w:id="3774"/>
      <w:bookmarkEnd w:id="3775"/>
      <w:bookmarkEnd w:id="3776"/>
    </w:p>
    <w:p w14:paraId="7F8E3D89" w14:textId="77777777" w:rsidR="00F17312" w:rsidRDefault="00F17312" w:rsidP="00F17312">
      <w:pPr>
        <w:pStyle w:val="Heading4"/>
      </w:pPr>
      <w:bookmarkStart w:id="3777" w:name="_Toc59183171"/>
      <w:bookmarkStart w:id="3778" w:name="_Toc59184637"/>
      <w:bookmarkStart w:id="3779" w:name="_Toc59195572"/>
      <w:bookmarkStart w:id="3780" w:name="_Toc59439999"/>
      <w:bookmarkStart w:id="3781" w:name="_Toc67990422"/>
      <w:r>
        <w:t>5.3.92.1</w:t>
      </w:r>
      <w:r>
        <w:tab/>
        <w:t>Definition</w:t>
      </w:r>
      <w:bookmarkEnd w:id="3777"/>
      <w:bookmarkEnd w:id="3778"/>
      <w:bookmarkEnd w:id="3779"/>
      <w:bookmarkEnd w:id="3780"/>
      <w:bookmarkEnd w:id="378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2" w:name="_Toc59183172"/>
      <w:bookmarkStart w:id="3783" w:name="_Toc59184638"/>
      <w:bookmarkStart w:id="3784" w:name="_Toc59195573"/>
      <w:bookmarkStart w:id="3785" w:name="_Toc59440000"/>
      <w:bookmarkStart w:id="3786" w:name="_Toc67990423"/>
      <w:r>
        <w:t>5.3.92.2</w:t>
      </w:r>
      <w:r>
        <w:tab/>
        <w:t>Attributes</w:t>
      </w:r>
      <w:bookmarkEnd w:id="3782"/>
      <w:bookmarkEnd w:id="3783"/>
      <w:bookmarkEnd w:id="3784"/>
      <w:bookmarkEnd w:id="3785"/>
      <w:bookmarkEnd w:id="378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7" w:name="_Toc59183173"/>
      <w:bookmarkStart w:id="3788" w:name="_Toc59184639"/>
      <w:bookmarkStart w:id="3789" w:name="_Toc59195574"/>
      <w:bookmarkStart w:id="3790" w:name="_Toc59440001"/>
      <w:bookmarkStart w:id="3791" w:name="_Toc67990424"/>
      <w:r>
        <w:t>5.3.92.3</w:t>
      </w:r>
      <w:r>
        <w:tab/>
        <w:t>Attribute constraints</w:t>
      </w:r>
      <w:bookmarkEnd w:id="3787"/>
      <w:bookmarkEnd w:id="3788"/>
      <w:bookmarkEnd w:id="3789"/>
      <w:bookmarkEnd w:id="3790"/>
      <w:bookmarkEnd w:id="3791"/>
    </w:p>
    <w:p w14:paraId="48247A9A" w14:textId="77777777" w:rsidR="00F17312" w:rsidRDefault="00F17312" w:rsidP="00F17312">
      <w:r>
        <w:t>None</w:t>
      </w:r>
    </w:p>
    <w:p w14:paraId="3A804182" w14:textId="77777777" w:rsidR="00F17312" w:rsidRDefault="00F17312" w:rsidP="00F17312">
      <w:pPr>
        <w:pStyle w:val="Heading4"/>
      </w:pPr>
      <w:bookmarkStart w:id="3792" w:name="_Toc59183174"/>
      <w:bookmarkStart w:id="3793" w:name="_Toc59184640"/>
      <w:bookmarkStart w:id="3794" w:name="_Toc59195575"/>
      <w:bookmarkStart w:id="3795" w:name="_Toc59440002"/>
      <w:bookmarkStart w:id="3796" w:name="_Toc67990425"/>
      <w:r>
        <w:t>5.3.92.4</w:t>
      </w:r>
      <w:r>
        <w:tab/>
        <w:t>Notifications</w:t>
      </w:r>
      <w:bookmarkEnd w:id="3792"/>
      <w:bookmarkEnd w:id="3793"/>
      <w:bookmarkEnd w:id="3794"/>
      <w:bookmarkEnd w:id="3795"/>
      <w:bookmarkEnd w:id="379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7" w:name="_Toc59183175"/>
      <w:bookmarkStart w:id="3798" w:name="_Toc59184641"/>
      <w:bookmarkStart w:id="3799" w:name="_Toc59195576"/>
      <w:bookmarkStart w:id="3800" w:name="_Toc59440003"/>
      <w:bookmarkStart w:id="3801" w:name="_Toc67990426"/>
      <w:r>
        <w:t>5.3.93</w:t>
      </w:r>
      <w:r>
        <w:tab/>
      </w:r>
      <w:r>
        <w:rPr>
          <w:rFonts w:ascii="Courier New" w:hAnsi="Courier New"/>
        </w:rPr>
        <w:t xml:space="preserve">TscaiInputContainer </w:t>
      </w:r>
      <w:r>
        <w:t xml:space="preserve"> &lt;&lt;dataType&gt;&gt;</w:t>
      </w:r>
      <w:bookmarkEnd w:id="3797"/>
      <w:bookmarkEnd w:id="3798"/>
      <w:bookmarkEnd w:id="3799"/>
      <w:bookmarkEnd w:id="3800"/>
      <w:bookmarkEnd w:id="3801"/>
    </w:p>
    <w:p w14:paraId="7709B730" w14:textId="77777777" w:rsidR="00F17312" w:rsidRDefault="00F17312" w:rsidP="00F17312">
      <w:pPr>
        <w:pStyle w:val="Heading4"/>
      </w:pPr>
      <w:bookmarkStart w:id="3802" w:name="_Toc59183176"/>
      <w:bookmarkStart w:id="3803" w:name="_Toc59184642"/>
      <w:bookmarkStart w:id="3804" w:name="_Toc59195577"/>
      <w:bookmarkStart w:id="3805" w:name="_Toc59440004"/>
      <w:bookmarkStart w:id="3806" w:name="_Toc67990427"/>
      <w:r>
        <w:t>5.3.93.1</w:t>
      </w:r>
      <w:r>
        <w:tab/>
        <w:t>Definition</w:t>
      </w:r>
      <w:bookmarkEnd w:id="3802"/>
      <w:bookmarkEnd w:id="3803"/>
      <w:bookmarkEnd w:id="3804"/>
      <w:bookmarkEnd w:id="3805"/>
      <w:bookmarkEnd w:id="380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7" w:name="_Toc59183177"/>
      <w:bookmarkStart w:id="3808" w:name="_Toc59184643"/>
      <w:bookmarkStart w:id="3809" w:name="_Toc59195578"/>
      <w:bookmarkStart w:id="3810" w:name="_Toc59440005"/>
      <w:bookmarkStart w:id="3811" w:name="_Toc67990428"/>
      <w:r>
        <w:t>5.3.93.2</w:t>
      </w:r>
      <w:r>
        <w:tab/>
        <w:t>Attributes</w:t>
      </w:r>
      <w:bookmarkEnd w:id="3807"/>
      <w:bookmarkEnd w:id="3808"/>
      <w:bookmarkEnd w:id="3809"/>
      <w:bookmarkEnd w:id="3810"/>
      <w:bookmarkEnd w:id="381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2" w:name="_Toc59183178"/>
      <w:bookmarkStart w:id="3813" w:name="_Toc59184644"/>
      <w:bookmarkStart w:id="3814" w:name="_Toc59195579"/>
      <w:bookmarkStart w:id="3815" w:name="_Toc59440006"/>
      <w:bookmarkStart w:id="3816" w:name="_Toc67990429"/>
      <w:r>
        <w:t>5.3.93.3</w:t>
      </w:r>
      <w:r>
        <w:tab/>
        <w:t>Attribute constraints</w:t>
      </w:r>
      <w:bookmarkEnd w:id="3812"/>
      <w:bookmarkEnd w:id="3813"/>
      <w:bookmarkEnd w:id="3814"/>
      <w:bookmarkEnd w:id="3815"/>
      <w:bookmarkEnd w:id="3816"/>
    </w:p>
    <w:p w14:paraId="486A6496" w14:textId="77777777" w:rsidR="00F17312" w:rsidRDefault="00F17312" w:rsidP="00F17312">
      <w:r>
        <w:t>None</w:t>
      </w:r>
    </w:p>
    <w:p w14:paraId="34A19FA4" w14:textId="77777777" w:rsidR="00F17312" w:rsidRDefault="00F17312" w:rsidP="00F17312">
      <w:pPr>
        <w:pStyle w:val="Heading4"/>
      </w:pPr>
      <w:bookmarkStart w:id="3817" w:name="_Toc59183179"/>
      <w:bookmarkStart w:id="3818" w:name="_Toc59184645"/>
      <w:bookmarkStart w:id="3819" w:name="_Toc59195580"/>
      <w:bookmarkStart w:id="3820" w:name="_Toc59440007"/>
      <w:bookmarkStart w:id="3821" w:name="_Toc67990430"/>
      <w:r>
        <w:t>5.3.93.4</w:t>
      </w:r>
      <w:r>
        <w:tab/>
        <w:t>Notifications</w:t>
      </w:r>
      <w:bookmarkEnd w:id="3817"/>
      <w:bookmarkEnd w:id="3818"/>
      <w:bookmarkEnd w:id="3819"/>
      <w:bookmarkEnd w:id="3820"/>
      <w:bookmarkEnd w:id="382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2" w:name="_Toc59183180"/>
      <w:bookmarkStart w:id="3823" w:name="_Toc59184646"/>
      <w:bookmarkStart w:id="3824" w:name="_Toc59195581"/>
      <w:bookmarkStart w:id="3825" w:name="_Toc59440008"/>
      <w:bookmarkStart w:id="3826" w:name="_Toc67990431"/>
      <w:r>
        <w:rPr>
          <w:rFonts w:cs="Arial"/>
          <w:lang w:eastAsia="zh-CN"/>
        </w:rPr>
        <w:t>5.3.94</w:t>
      </w:r>
      <w:r>
        <w:rPr>
          <w:rFonts w:cs="Arial"/>
          <w:lang w:eastAsia="zh-CN"/>
        </w:rPr>
        <w:tab/>
      </w:r>
      <w:r>
        <w:rPr>
          <w:rFonts w:ascii="Courier New" w:hAnsi="Courier New"/>
        </w:rPr>
        <w:t>Dynamic5QISet</w:t>
      </w:r>
      <w:bookmarkEnd w:id="3822"/>
      <w:bookmarkEnd w:id="3823"/>
      <w:bookmarkEnd w:id="3824"/>
      <w:bookmarkEnd w:id="3825"/>
      <w:bookmarkEnd w:id="3826"/>
    </w:p>
    <w:p w14:paraId="645295BD" w14:textId="77777777" w:rsidR="00F17312" w:rsidRDefault="00F17312" w:rsidP="00F17312">
      <w:pPr>
        <w:pStyle w:val="Heading4"/>
      </w:pPr>
      <w:bookmarkStart w:id="3827" w:name="_Toc59183181"/>
      <w:bookmarkStart w:id="3828" w:name="_Toc59184647"/>
      <w:bookmarkStart w:id="3829" w:name="_Toc59195582"/>
      <w:bookmarkStart w:id="3830" w:name="_Toc59440009"/>
      <w:bookmarkStart w:id="3831" w:name="_Toc67990432"/>
      <w:r>
        <w:rPr>
          <w:lang w:eastAsia="zh-CN"/>
        </w:rPr>
        <w:t>5.3</w:t>
      </w:r>
      <w:r>
        <w:t>.94.1</w:t>
      </w:r>
      <w:r>
        <w:tab/>
        <w:t>Definition</w:t>
      </w:r>
      <w:bookmarkEnd w:id="3827"/>
      <w:bookmarkEnd w:id="3828"/>
      <w:bookmarkEnd w:id="3829"/>
      <w:bookmarkEnd w:id="3830"/>
      <w:bookmarkEnd w:id="383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2" w:name="_Toc59183182"/>
      <w:bookmarkStart w:id="3833" w:name="_Toc59184648"/>
      <w:bookmarkStart w:id="3834" w:name="_Toc59195583"/>
      <w:bookmarkStart w:id="3835" w:name="_Toc59440010"/>
      <w:bookmarkStart w:id="3836" w:name="_Toc67990433"/>
      <w:r>
        <w:t>5.3.94.2</w:t>
      </w:r>
      <w:r>
        <w:tab/>
        <w:t>Attributes</w:t>
      </w:r>
      <w:bookmarkEnd w:id="3832"/>
      <w:bookmarkEnd w:id="3833"/>
      <w:bookmarkEnd w:id="3834"/>
      <w:bookmarkEnd w:id="3835"/>
      <w:bookmarkEnd w:id="383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7" w:name="_Toc59183183"/>
      <w:bookmarkStart w:id="3838" w:name="_Toc59184649"/>
      <w:bookmarkStart w:id="3839" w:name="_Toc59195584"/>
      <w:bookmarkStart w:id="3840" w:name="_Toc59440011"/>
      <w:bookmarkStart w:id="3841" w:name="_Toc67990434"/>
      <w:r>
        <w:t>5.3.94.3</w:t>
      </w:r>
      <w:r>
        <w:tab/>
        <w:t>Attribute constraints</w:t>
      </w:r>
      <w:bookmarkEnd w:id="3837"/>
      <w:bookmarkEnd w:id="3838"/>
      <w:bookmarkEnd w:id="3839"/>
      <w:bookmarkEnd w:id="3840"/>
      <w:bookmarkEnd w:id="3841"/>
    </w:p>
    <w:p w14:paraId="112B68CA" w14:textId="77777777" w:rsidR="00F17312" w:rsidRDefault="00F17312" w:rsidP="00F17312">
      <w:r>
        <w:t>None.</w:t>
      </w:r>
    </w:p>
    <w:p w14:paraId="495FC641" w14:textId="77777777" w:rsidR="00F17312" w:rsidRDefault="00F17312" w:rsidP="00F17312">
      <w:pPr>
        <w:pStyle w:val="Heading4"/>
      </w:pPr>
      <w:bookmarkStart w:id="3842" w:name="_Toc59183184"/>
      <w:bookmarkStart w:id="3843" w:name="_Toc59184650"/>
      <w:bookmarkStart w:id="3844" w:name="_Toc59195585"/>
      <w:bookmarkStart w:id="3845" w:name="_Toc59440012"/>
      <w:bookmarkStart w:id="3846" w:name="_Toc67990435"/>
      <w:r>
        <w:rPr>
          <w:lang w:eastAsia="zh-CN"/>
        </w:rPr>
        <w:t>5</w:t>
      </w:r>
      <w:r>
        <w:t>.3.94.4</w:t>
      </w:r>
      <w:r>
        <w:tab/>
        <w:t>Notifications</w:t>
      </w:r>
      <w:bookmarkEnd w:id="3842"/>
      <w:bookmarkEnd w:id="3843"/>
      <w:bookmarkEnd w:id="3844"/>
      <w:bookmarkEnd w:id="3845"/>
      <w:bookmarkEnd w:id="384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7" w:name="_Toc24937674"/>
      <w:bookmarkStart w:id="3848" w:name="_Toc33962489"/>
      <w:bookmarkStart w:id="3849" w:name="_Toc42883251"/>
      <w:bookmarkStart w:id="3850" w:name="_Toc49733119"/>
      <w:bookmarkStart w:id="3851" w:name="_Toc56690744"/>
      <w:bookmarkStart w:id="385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7"/>
      <w:bookmarkEnd w:id="3848"/>
      <w:bookmarkEnd w:id="3849"/>
      <w:bookmarkEnd w:id="3850"/>
      <w:bookmarkEnd w:id="3851"/>
      <w:bookmarkEnd w:id="385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53" w:name="_Hlk94521828"/>
      <w:r>
        <w:rPr>
          <w:rFonts w:ascii="Courier New" w:hAnsi="Courier New"/>
          <w:lang w:eastAsia="zh-CN"/>
        </w:rPr>
        <w:t>EcmConnectionInfo</w:t>
      </w:r>
      <w:bookmarkEnd w:id="3853"/>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54" w:name="_Hlk94519664"/>
      <w:r>
        <w:t>Attribute constraints</w:t>
      </w:r>
      <w:bookmarkEnd w:id="385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55" w:name="_Hlk92198647"/>
      <w:r>
        <w:t>UPF connection information</w:t>
      </w:r>
      <w:bookmarkEnd w:id="385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56" w:name="_Toc59183185"/>
      <w:bookmarkStart w:id="3857" w:name="_Toc59184651"/>
      <w:bookmarkStart w:id="3858" w:name="_Toc59195586"/>
      <w:bookmarkStart w:id="3859" w:name="_Toc59440013"/>
      <w:bookmarkStart w:id="3860" w:name="_Toc67990436"/>
      <w:r>
        <w:t>5.4</w:t>
      </w:r>
      <w:r>
        <w:tab/>
        <w:t>Attribute definitions</w:t>
      </w:r>
      <w:bookmarkEnd w:id="3856"/>
      <w:bookmarkEnd w:id="3857"/>
      <w:bookmarkEnd w:id="3858"/>
      <w:bookmarkEnd w:id="3859"/>
      <w:bookmarkEnd w:id="3860"/>
    </w:p>
    <w:p w14:paraId="14D8B8C0" w14:textId="77777777" w:rsidR="00F17312" w:rsidRDefault="00F17312" w:rsidP="00F17312">
      <w:pPr>
        <w:pStyle w:val="Heading3"/>
        <w:rPr>
          <w:rFonts w:cs="Arial"/>
          <w:lang w:eastAsia="zh-CN"/>
        </w:rPr>
      </w:pPr>
      <w:bookmarkStart w:id="3861" w:name="_Toc59183186"/>
      <w:bookmarkStart w:id="3862" w:name="_Toc59184652"/>
      <w:bookmarkStart w:id="3863" w:name="_Toc59195587"/>
      <w:bookmarkStart w:id="3864" w:name="_Toc59440014"/>
      <w:bookmarkStart w:id="3865" w:name="_Toc67990437"/>
      <w:r>
        <w:rPr>
          <w:rFonts w:cs="Arial"/>
          <w:lang w:eastAsia="zh-CN"/>
        </w:rPr>
        <w:t>5.4.1</w:t>
      </w:r>
      <w:r>
        <w:rPr>
          <w:rFonts w:cs="Arial"/>
          <w:lang w:eastAsia="zh-CN"/>
        </w:rPr>
        <w:tab/>
        <w:t>Attribute properties</w:t>
      </w:r>
      <w:bookmarkEnd w:id="3861"/>
      <w:bookmarkEnd w:id="3862"/>
      <w:bookmarkEnd w:id="3863"/>
      <w:bookmarkEnd w:id="3864"/>
      <w:bookmarkEnd w:id="386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66" w:name="_Toc59183187"/>
      <w:bookmarkStart w:id="3867" w:name="_Toc59184653"/>
      <w:bookmarkStart w:id="3868" w:name="_Toc59195588"/>
      <w:bookmarkStart w:id="3869" w:name="_Toc59440015"/>
      <w:bookmarkStart w:id="3870" w:name="_Toc67990438"/>
      <w:r>
        <w:t>5.5</w:t>
      </w:r>
      <w:r>
        <w:tab/>
        <w:t>Common notifications</w:t>
      </w:r>
      <w:bookmarkEnd w:id="3866"/>
      <w:bookmarkEnd w:id="3867"/>
      <w:bookmarkEnd w:id="3868"/>
      <w:bookmarkEnd w:id="3869"/>
      <w:bookmarkEnd w:id="3870"/>
    </w:p>
    <w:p w14:paraId="6F81B00C" w14:textId="77777777" w:rsidR="00F17312" w:rsidRDefault="00F17312" w:rsidP="00F17312">
      <w:pPr>
        <w:pStyle w:val="Heading3"/>
      </w:pPr>
      <w:bookmarkStart w:id="3871" w:name="_Toc59183188"/>
      <w:bookmarkStart w:id="3872" w:name="_Toc59184654"/>
      <w:bookmarkStart w:id="3873" w:name="_Toc59195589"/>
      <w:bookmarkStart w:id="3874" w:name="_Toc59440016"/>
      <w:bookmarkStart w:id="3875" w:name="_Toc67990439"/>
      <w:r>
        <w:t>5.5.1</w:t>
      </w:r>
      <w:r>
        <w:tab/>
        <w:t>Alarm notifications</w:t>
      </w:r>
      <w:bookmarkEnd w:id="3871"/>
      <w:bookmarkEnd w:id="3872"/>
      <w:bookmarkEnd w:id="3873"/>
      <w:bookmarkEnd w:id="3874"/>
      <w:bookmarkEnd w:id="387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6" w:name="_Toc59183189"/>
      <w:bookmarkStart w:id="3877" w:name="_Toc59184655"/>
      <w:bookmarkStart w:id="3878" w:name="_Toc59195590"/>
      <w:bookmarkStart w:id="3879" w:name="_Toc59440017"/>
      <w:bookmarkStart w:id="3880" w:name="_Toc67990440"/>
      <w:r>
        <w:t>5.5.2</w:t>
      </w:r>
      <w:r>
        <w:tab/>
        <w:t>Configuration notifications</w:t>
      </w:r>
      <w:bookmarkEnd w:id="3876"/>
      <w:bookmarkEnd w:id="3877"/>
      <w:bookmarkEnd w:id="3878"/>
      <w:bookmarkEnd w:id="3879"/>
      <w:bookmarkEnd w:id="388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81" w:name="_Toc59440018"/>
      <w:bookmarkStart w:id="3882" w:name="_Toc67990441"/>
      <w:r>
        <w:t>5.5.3</w:t>
      </w:r>
      <w:r>
        <w:tab/>
        <w:t>Threshold Crossing notifications</w:t>
      </w:r>
      <w:bookmarkEnd w:id="3881"/>
      <w:bookmarkEnd w:id="388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3" type="#_x0000_t75" style="width:495pt;height:92.25pt" o:ole="">
            <v:imagedata r:id="rId143" o:title=""/>
          </v:shape>
          <o:OLEObject Type="Embed" ProgID="Visio.Drawing.11" ShapeID="_x0000_i1093" DrawAspect="Content" ObjectID="_1725440308"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83" w:name="_MON_1688904081"/>
    <w:bookmarkEnd w:id="3883"/>
    <w:p w14:paraId="7BE6EBE7" w14:textId="56236A57" w:rsidR="00BC3DDE" w:rsidRPr="00C23AE2" w:rsidRDefault="00BC3DDE" w:rsidP="00A71F56">
      <w:pPr>
        <w:pStyle w:val="TH"/>
        <w:rPr>
          <w:lang w:eastAsia="zh-CN"/>
        </w:rPr>
      </w:pPr>
      <w:r>
        <w:object w:dxaOrig="8491" w:dyaOrig="1829" w14:anchorId="1D0F46BA">
          <v:shape id="_x0000_i1094" type="#_x0000_t75" style="width:492pt;height:92.25pt" o:ole="">
            <v:imagedata r:id="rId145" o:title=""/>
          </v:shape>
          <o:OLEObject Type="Embed" ProgID="Word.Picture.8" ShapeID="_x0000_i1094" DrawAspect="Content" ObjectID="_1725440309"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5" type="#_x0000_t75" style="width:464.25pt;height:74.25pt" o:ole="">
            <v:imagedata r:id="rId147" o:title=""/>
          </v:shape>
          <o:OLEObject Type="Embed" ProgID="Visio.Drawing.11" ShapeID="_x0000_i1095" DrawAspect="Content" ObjectID="_1725440310"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6" type="#_x0000_t75" style="width:495pt;height:92.25pt" o:ole="">
            <v:imagedata r:id="rId149" o:title=""/>
          </v:shape>
          <o:OLEObject Type="Embed" ProgID="Visio.Drawing.11" ShapeID="_x0000_i1096" DrawAspect="Content" ObjectID="_1725440311"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7" type="#_x0000_t75" style="width:402pt;height:121.5pt" o:ole="">
            <v:imagedata r:id="rId151" o:title=""/>
          </v:shape>
          <o:OLEObject Type="Embed" ProgID="Visio.Drawing.15" ShapeID="_x0000_i1097" DrawAspect="Content" ObjectID="_1725440312"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4" w:name="_Toc59183190"/>
      <w:bookmarkStart w:id="3885" w:name="_Toc59184656"/>
      <w:bookmarkStart w:id="3886" w:name="_Toc59195591"/>
      <w:bookmarkStart w:id="3887" w:name="_Toc59440019"/>
      <w:bookmarkStart w:id="3888" w:name="_Toc67990442"/>
      <w:r>
        <w:t>6</w:t>
      </w:r>
      <w:r>
        <w:tab/>
        <w:t>Information model definitions for network slice NRM</w:t>
      </w:r>
      <w:bookmarkEnd w:id="3884"/>
      <w:bookmarkEnd w:id="3885"/>
      <w:bookmarkEnd w:id="3886"/>
      <w:bookmarkEnd w:id="3887"/>
      <w:bookmarkEnd w:id="3888"/>
    </w:p>
    <w:p w14:paraId="079FE5E5" w14:textId="554627BE" w:rsidR="00F17312" w:rsidRDefault="00F17312" w:rsidP="00F17312">
      <w:pPr>
        <w:pStyle w:val="Heading2"/>
      </w:pPr>
      <w:bookmarkStart w:id="3889" w:name="_Toc59183191"/>
      <w:bookmarkStart w:id="3890" w:name="_Toc59184657"/>
      <w:bookmarkStart w:id="3891" w:name="_Toc59195592"/>
      <w:bookmarkStart w:id="3892" w:name="_Toc59440020"/>
      <w:bookmarkStart w:id="3893" w:name="_Toc67990443"/>
      <w:bookmarkStart w:id="3894" w:name="OLE_LINK20"/>
      <w:r>
        <w:t>6.1</w:t>
      </w:r>
      <w:r>
        <w:tab/>
        <w:t>Imported information entities and local labels</w:t>
      </w:r>
      <w:bookmarkEnd w:id="3889"/>
      <w:bookmarkEnd w:id="3890"/>
      <w:bookmarkEnd w:id="3891"/>
      <w:bookmarkEnd w:id="3892"/>
      <w:bookmarkEnd w:id="389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95" w:name="_Toc59183192"/>
      <w:bookmarkStart w:id="3896" w:name="_Toc59184658"/>
      <w:bookmarkStart w:id="3897" w:name="_Toc59195593"/>
      <w:bookmarkStart w:id="3898" w:name="_Toc59440021"/>
      <w:bookmarkStart w:id="3899" w:name="_Toc67990444"/>
      <w:r>
        <w:t>6.2</w:t>
      </w:r>
      <w:r>
        <w:tab/>
        <w:t>Class diagram</w:t>
      </w:r>
      <w:bookmarkEnd w:id="3895"/>
      <w:bookmarkEnd w:id="3896"/>
      <w:bookmarkEnd w:id="3897"/>
      <w:bookmarkEnd w:id="3898"/>
      <w:bookmarkEnd w:id="3899"/>
    </w:p>
    <w:p w14:paraId="2908EA18" w14:textId="77777777" w:rsidR="00F17312" w:rsidRDefault="00F17312" w:rsidP="00F17312">
      <w:pPr>
        <w:pStyle w:val="Heading3"/>
        <w:rPr>
          <w:lang w:eastAsia="zh-CN"/>
        </w:rPr>
      </w:pPr>
      <w:bookmarkStart w:id="3900" w:name="_Toc59183193"/>
      <w:bookmarkStart w:id="3901" w:name="_Toc59184659"/>
      <w:bookmarkStart w:id="3902" w:name="_Toc59195594"/>
      <w:bookmarkStart w:id="3903" w:name="_Toc59440022"/>
      <w:bookmarkStart w:id="3904" w:name="_Toc67990445"/>
      <w:r>
        <w:rPr>
          <w:lang w:eastAsia="zh-CN"/>
        </w:rPr>
        <w:t>6.2.1</w:t>
      </w:r>
      <w:r>
        <w:rPr>
          <w:lang w:eastAsia="zh-CN"/>
        </w:rPr>
        <w:tab/>
        <w:t>Relationships</w:t>
      </w:r>
      <w:bookmarkEnd w:id="3900"/>
      <w:bookmarkEnd w:id="3901"/>
      <w:bookmarkEnd w:id="3902"/>
      <w:bookmarkEnd w:id="3903"/>
      <w:bookmarkEnd w:id="3904"/>
    </w:p>
    <w:p w14:paraId="56096891" w14:textId="77777777" w:rsidR="00F17312" w:rsidRDefault="00F17312" w:rsidP="00F17312">
      <w:pPr>
        <w:pStyle w:val="TH"/>
      </w:pPr>
      <w:r>
        <w:object w:dxaOrig="9630" w:dyaOrig="5490" w14:anchorId="058D635B">
          <v:shape id="_x0000_i1098" type="#_x0000_t75" style="width:481.5pt;height:275.25pt" o:ole="">
            <v:imagedata r:id="rId153" o:title=""/>
          </v:shape>
          <o:OLEObject Type="Embed" ProgID="Word.Document.8" ShapeID="_x0000_i1098" DrawAspect="Content" ObjectID="_1725440313"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905" w:name="_MON_1693142283"/>
    <w:bookmarkEnd w:id="3905"/>
    <w:p w14:paraId="3DFE105C" w14:textId="7328BF9D" w:rsidR="00F17312" w:rsidRDefault="007A705C" w:rsidP="007A705C">
      <w:pPr>
        <w:pStyle w:val="TH"/>
      </w:pPr>
      <w:r>
        <w:object w:dxaOrig="9026" w:dyaOrig="2611" w14:anchorId="3AB76017">
          <v:shape id="_x0000_i1099" type="#_x0000_t75" style="width:450.75pt;height:131.25pt" o:ole="">
            <v:imagedata r:id="rId155" o:title=""/>
          </v:shape>
          <o:OLEObject Type="Embed" ProgID="Word.Document.12" ShapeID="_x0000_i1099" DrawAspect="Content" ObjectID="_1725440314"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6" w:name="_Hlk70686535"/>
    <w:bookmarkStart w:id="3907" w:name="_MON_1717493556"/>
    <w:bookmarkEnd w:id="3907"/>
    <w:p w14:paraId="1ECE9890" w14:textId="502B22BE" w:rsidR="00B0122D" w:rsidRDefault="007C780B" w:rsidP="007C780B">
      <w:pPr>
        <w:pStyle w:val="TH"/>
      </w:pPr>
      <w:r>
        <w:object w:dxaOrig="9337" w:dyaOrig="3548" w14:anchorId="34B5ECF3">
          <v:shape id="_x0000_i1100" type="#_x0000_t75" style="width:467.25pt;height:177pt" o:ole="">
            <v:imagedata r:id="rId157" o:title=""/>
          </v:shape>
          <o:OLEObject Type="Embed" ProgID="Word.Document.12" ShapeID="_x0000_i1100" DrawAspect="Content" ObjectID="_1725440315"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6"/>
    <w:bookmarkStart w:id="3908" w:name="_MON_1717501744"/>
    <w:bookmarkEnd w:id="3908"/>
    <w:p w14:paraId="53A2F2A3" w14:textId="4C80D0F9" w:rsidR="00006F9B" w:rsidRDefault="00006F9B" w:rsidP="002F7E9B">
      <w:pPr>
        <w:pStyle w:val="TH"/>
        <w:rPr>
          <w:lang w:eastAsia="zh-CN"/>
        </w:rPr>
      </w:pPr>
      <w:r>
        <w:rPr>
          <w:lang w:eastAsia="zh-CN"/>
        </w:rPr>
        <w:object w:dxaOrig="9026" w:dyaOrig="5010" w14:anchorId="12143336">
          <v:shape id="_x0000_i1101" type="#_x0000_t75" style="width:451.5pt;height:250.5pt" o:ole="">
            <v:imagedata r:id="rId159" o:title=""/>
          </v:shape>
          <o:OLEObject Type="Embed" ProgID="Word.Document.12" ShapeID="_x0000_i1101" DrawAspect="Content" ObjectID="_1725440316"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09" w:name="_Toc59183194"/>
      <w:bookmarkStart w:id="3910" w:name="_Toc59184660"/>
      <w:bookmarkStart w:id="3911" w:name="_Toc59195595"/>
      <w:bookmarkStart w:id="3912" w:name="_Toc59440023"/>
      <w:bookmarkStart w:id="3913" w:name="_Toc67990446"/>
      <w:r>
        <w:t>6.2.2</w:t>
      </w:r>
      <w:r>
        <w:tab/>
        <w:t>Inheritance</w:t>
      </w:r>
      <w:bookmarkEnd w:id="3909"/>
      <w:bookmarkEnd w:id="3910"/>
      <w:bookmarkEnd w:id="3911"/>
      <w:bookmarkEnd w:id="3912"/>
      <w:bookmarkEnd w:id="3913"/>
    </w:p>
    <w:bookmarkStart w:id="3914" w:name="_MON_1717493797"/>
    <w:bookmarkEnd w:id="3914"/>
    <w:p w14:paraId="334F5301" w14:textId="21E0B123" w:rsidR="00F17312" w:rsidRDefault="007C780B" w:rsidP="007C780B">
      <w:pPr>
        <w:pStyle w:val="TH"/>
      </w:pPr>
      <w:r>
        <w:object w:dxaOrig="9262" w:dyaOrig="2788" w14:anchorId="44238E25">
          <v:shape id="_x0000_i1102" type="#_x0000_t75" style="width:462.75pt;height:139.5pt" o:ole="">
            <v:imagedata r:id="rId161" o:title=""/>
          </v:shape>
          <o:OLEObject Type="Embed" ProgID="Word.Document.12" ShapeID="_x0000_i1102" DrawAspect="Content" ObjectID="_1725440317"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3" type="#_x0000_t75" style="width:451.5pt;height:153pt" o:ole="">
            <v:imagedata r:id="rId163" o:title=""/>
          </v:shape>
          <o:OLEObject Type="Embed" ProgID="Word.Document.12" ShapeID="_x0000_i1103" DrawAspect="Content" ObjectID="_1725440318" r:id="rId164">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2F7E9B">
      <w:pPr>
        <w:pStyle w:val="TH"/>
      </w:pPr>
    </w:p>
    <w:p w14:paraId="02105724" w14:textId="77777777" w:rsidR="00F17312" w:rsidRDefault="00F17312" w:rsidP="00F17312">
      <w:pPr>
        <w:pStyle w:val="Heading2"/>
      </w:pPr>
      <w:bookmarkStart w:id="3915" w:name="_Toc59183195"/>
      <w:bookmarkStart w:id="3916" w:name="_Toc59184661"/>
      <w:bookmarkStart w:id="3917" w:name="_Toc59195596"/>
      <w:bookmarkStart w:id="3918" w:name="_Toc59440024"/>
      <w:bookmarkStart w:id="3919" w:name="_Toc67990447"/>
      <w:r>
        <w:t>6.3</w:t>
      </w:r>
      <w:r>
        <w:tab/>
        <w:t>Class definitions</w:t>
      </w:r>
      <w:bookmarkEnd w:id="3915"/>
      <w:bookmarkEnd w:id="3916"/>
      <w:bookmarkEnd w:id="3917"/>
      <w:bookmarkEnd w:id="3918"/>
      <w:bookmarkEnd w:id="3919"/>
    </w:p>
    <w:p w14:paraId="47EBA64B" w14:textId="77777777" w:rsidR="00F17312" w:rsidRDefault="00F17312" w:rsidP="00F17312">
      <w:pPr>
        <w:pStyle w:val="Heading3"/>
        <w:rPr>
          <w:rFonts w:ascii="Courier New" w:hAnsi="Courier New"/>
        </w:rPr>
      </w:pPr>
      <w:bookmarkStart w:id="3920" w:name="_Toc59183196"/>
      <w:bookmarkStart w:id="3921" w:name="_Toc59184662"/>
      <w:bookmarkStart w:id="3922" w:name="_Toc59195597"/>
      <w:bookmarkStart w:id="3923" w:name="_Toc59440025"/>
      <w:bookmarkStart w:id="3924" w:name="_Toc67990448"/>
      <w:r>
        <w:rPr>
          <w:lang w:eastAsia="zh-CN"/>
        </w:rPr>
        <w:t>6.3.1</w:t>
      </w:r>
      <w:r>
        <w:rPr>
          <w:lang w:eastAsia="zh-CN"/>
        </w:rPr>
        <w:tab/>
      </w:r>
      <w:r>
        <w:rPr>
          <w:rFonts w:ascii="Courier New" w:hAnsi="Courier New"/>
        </w:rPr>
        <w:t>NetworkSlice</w:t>
      </w:r>
      <w:bookmarkEnd w:id="3920"/>
      <w:bookmarkEnd w:id="3921"/>
      <w:bookmarkEnd w:id="3922"/>
      <w:bookmarkEnd w:id="3923"/>
      <w:bookmarkEnd w:id="3924"/>
    </w:p>
    <w:p w14:paraId="36575727" w14:textId="77777777" w:rsidR="00F17312" w:rsidRDefault="00F17312" w:rsidP="00F17312">
      <w:pPr>
        <w:pStyle w:val="Heading4"/>
      </w:pPr>
      <w:bookmarkStart w:id="3925" w:name="_Toc59183197"/>
      <w:bookmarkStart w:id="3926" w:name="_Toc59184663"/>
      <w:bookmarkStart w:id="3927" w:name="_Toc59195598"/>
      <w:bookmarkStart w:id="3928" w:name="_Toc59440026"/>
      <w:bookmarkStart w:id="3929" w:name="_Toc67990449"/>
      <w:r>
        <w:t>6.3.1.1</w:t>
      </w:r>
      <w:r>
        <w:tab/>
        <w:t>Definition</w:t>
      </w:r>
      <w:bookmarkEnd w:id="3925"/>
      <w:bookmarkEnd w:id="3926"/>
      <w:bookmarkEnd w:id="3927"/>
      <w:bookmarkEnd w:id="3928"/>
      <w:bookmarkEnd w:id="3929"/>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30" w:name="_Toc59183198"/>
      <w:bookmarkStart w:id="3931" w:name="_Toc59184664"/>
      <w:bookmarkStart w:id="3932" w:name="_Toc59195599"/>
      <w:bookmarkStart w:id="3933" w:name="_Toc59440027"/>
      <w:bookmarkStart w:id="3934" w:name="_Toc67990450"/>
      <w:r>
        <w:t>6.3.1.2</w:t>
      </w:r>
      <w:r>
        <w:tab/>
        <w:t>Attributes</w:t>
      </w:r>
      <w:bookmarkEnd w:id="3930"/>
      <w:bookmarkEnd w:id="3931"/>
      <w:bookmarkEnd w:id="3932"/>
      <w:bookmarkEnd w:id="3933"/>
      <w:bookmarkEnd w:id="3934"/>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5" w:name="_Toc59183199"/>
      <w:bookmarkStart w:id="3936" w:name="_Toc59184665"/>
      <w:bookmarkStart w:id="3937" w:name="_Toc59195600"/>
      <w:bookmarkStart w:id="3938" w:name="_Toc59440028"/>
      <w:bookmarkStart w:id="3939" w:name="_Toc67990451"/>
    </w:p>
    <w:p w14:paraId="05D176BC" w14:textId="77777777" w:rsidR="00F17312" w:rsidRDefault="00F17312" w:rsidP="00F17312">
      <w:pPr>
        <w:pStyle w:val="Heading4"/>
      </w:pPr>
      <w:r>
        <w:t>6.3.1.3</w:t>
      </w:r>
      <w:r>
        <w:tab/>
        <w:t>Attribute constraints</w:t>
      </w:r>
      <w:bookmarkEnd w:id="3935"/>
      <w:bookmarkEnd w:id="3936"/>
      <w:bookmarkEnd w:id="3937"/>
      <w:bookmarkEnd w:id="3938"/>
      <w:bookmarkEnd w:id="3939"/>
    </w:p>
    <w:p w14:paraId="4FC4BDD9" w14:textId="77777777" w:rsidR="00F17312" w:rsidRDefault="00F17312" w:rsidP="00F17312">
      <w:r>
        <w:t>None.</w:t>
      </w:r>
    </w:p>
    <w:p w14:paraId="49B40679" w14:textId="77777777" w:rsidR="00F17312" w:rsidRDefault="00F17312" w:rsidP="00F17312">
      <w:pPr>
        <w:pStyle w:val="Heading4"/>
      </w:pPr>
      <w:bookmarkStart w:id="3940" w:name="_Toc59183200"/>
      <w:bookmarkStart w:id="3941" w:name="_Toc59184666"/>
      <w:bookmarkStart w:id="3942" w:name="_Toc59195601"/>
      <w:bookmarkStart w:id="3943" w:name="_Toc59440029"/>
      <w:bookmarkStart w:id="3944" w:name="_Toc67990452"/>
      <w:r>
        <w:rPr>
          <w:lang w:eastAsia="zh-CN"/>
        </w:rPr>
        <w:t>6.3.1.</w:t>
      </w:r>
      <w:r>
        <w:t>4</w:t>
      </w:r>
      <w:r>
        <w:tab/>
        <w:t>Notifications</w:t>
      </w:r>
      <w:bookmarkEnd w:id="3940"/>
      <w:bookmarkEnd w:id="3941"/>
      <w:bookmarkEnd w:id="3942"/>
      <w:bookmarkEnd w:id="3943"/>
      <w:bookmarkEnd w:id="394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5" w:name="_Toc59183201"/>
      <w:bookmarkStart w:id="3946" w:name="_Toc59184667"/>
      <w:bookmarkStart w:id="3947" w:name="_Toc59195602"/>
      <w:bookmarkStart w:id="3948" w:name="_Toc59440030"/>
      <w:bookmarkStart w:id="3949" w:name="_Toc67990453"/>
      <w:r>
        <w:rPr>
          <w:lang w:eastAsia="zh-CN"/>
        </w:rPr>
        <w:t>6.3.2</w:t>
      </w:r>
      <w:r>
        <w:rPr>
          <w:lang w:eastAsia="zh-CN"/>
        </w:rPr>
        <w:tab/>
      </w:r>
      <w:r>
        <w:rPr>
          <w:rFonts w:ascii="Courier New" w:hAnsi="Courier New" w:cs="Courier New"/>
          <w:lang w:eastAsia="zh-CN"/>
        </w:rPr>
        <w:t>NetworkSliceSubnet</w:t>
      </w:r>
      <w:bookmarkEnd w:id="3945"/>
      <w:bookmarkEnd w:id="3946"/>
      <w:bookmarkEnd w:id="3947"/>
      <w:bookmarkEnd w:id="3948"/>
      <w:bookmarkEnd w:id="3949"/>
    </w:p>
    <w:p w14:paraId="1AAEBEB8" w14:textId="77777777" w:rsidR="00F17312" w:rsidRDefault="00F17312" w:rsidP="00F17312">
      <w:pPr>
        <w:pStyle w:val="Heading4"/>
      </w:pPr>
      <w:bookmarkStart w:id="3950" w:name="_Toc59183202"/>
      <w:bookmarkStart w:id="3951" w:name="_Toc59184668"/>
      <w:bookmarkStart w:id="3952" w:name="_Toc59195603"/>
      <w:bookmarkStart w:id="3953" w:name="_Toc59440031"/>
      <w:bookmarkStart w:id="3954" w:name="_Toc67990454"/>
      <w:r>
        <w:t>6.3.2.1</w:t>
      </w:r>
      <w:r>
        <w:tab/>
        <w:t>Definition</w:t>
      </w:r>
      <w:bookmarkEnd w:id="3950"/>
      <w:bookmarkEnd w:id="3951"/>
      <w:bookmarkEnd w:id="3952"/>
      <w:bookmarkEnd w:id="3953"/>
      <w:bookmarkEnd w:id="395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5" w:name="OLE_LINK26"/>
      <w:bookmarkStart w:id="3956" w:name="OLE_LINK27"/>
      <w:r>
        <w:t>attribute</w:t>
      </w:r>
      <w:r>
        <w:rPr>
          <w:rFonts w:ascii="Courier New" w:hAnsi="Courier New" w:cs="Courier New"/>
          <w:lang w:eastAsia="zh-CN"/>
        </w:rPr>
        <w:t xml:space="preserve"> epTransportRef</w:t>
      </w:r>
      <w:bookmarkEnd w:id="3955"/>
      <w:bookmarkEnd w:id="3956"/>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7" w:name="OLE_LINK28"/>
      <w:bookmarkStart w:id="3958" w:name="OLE_LINK29"/>
      <w:r>
        <w:rPr>
          <w:rFonts w:ascii="Courier New" w:hAnsi="Courier New" w:cs="Courier New"/>
          <w:lang w:eastAsia="zh-CN"/>
        </w:rPr>
        <w:t>NetworkSliceSubnet</w:t>
      </w:r>
      <w:bookmarkEnd w:id="3957"/>
      <w:bookmarkEnd w:id="3958"/>
      <w:r w:rsidRPr="005456A5">
        <w:t>.</w:t>
      </w:r>
      <w:r>
        <w:t xml:space="preserve"> </w:t>
      </w:r>
    </w:p>
    <w:p w14:paraId="4E99ECE1" w14:textId="0331CF9B" w:rsidR="0048464A" w:rsidRDefault="0048464A" w:rsidP="00A87E70">
      <w:pPr>
        <w:jc w:val="both"/>
      </w:pPr>
      <w:r>
        <w:t xml:space="preserve">The </w:t>
      </w:r>
      <w:bookmarkStart w:id="3959" w:name="OLE_LINK1"/>
      <w:bookmarkStart w:id="3960" w:name="OLE_LINK2"/>
      <w:r w:rsidRPr="005456A5">
        <w:rPr>
          <w:rFonts w:ascii="Courier New" w:hAnsi="Courier New" w:cs="Courier New"/>
          <w:lang w:eastAsia="zh-CN"/>
        </w:rPr>
        <w:t>EP_Transport</w:t>
      </w:r>
      <w:bookmarkEnd w:id="3959"/>
      <w:bookmarkEnd w:id="3960"/>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61" w:name="OLE_LINK30"/>
      <w:bookmarkStart w:id="3962" w:name="OLE_LINK31"/>
      <w:r>
        <w:rPr>
          <w:rFonts w:ascii="Courier New" w:hAnsi="Courier New" w:cs="Courier New"/>
          <w:lang w:eastAsia="zh-CN"/>
        </w:rPr>
        <w:t xml:space="preserve">NetworkSliceSubnet </w:t>
      </w:r>
      <w:r w:rsidRPr="00C671FD">
        <w:t>instance</w:t>
      </w:r>
      <w:bookmarkEnd w:id="3961"/>
      <w:bookmarkEnd w:id="3962"/>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63" w:name="_Toc59183203"/>
      <w:bookmarkStart w:id="3964" w:name="_Toc59184669"/>
      <w:bookmarkStart w:id="3965" w:name="_Toc59195604"/>
      <w:bookmarkStart w:id="3966" w:name="_Toc59440032"/>
      <w:bookmarkStart w:id="3967" w:name="_Toc67990455"/>
      <w:r>
        <w:t>6.3.2.2</w:t>
      </w:r>
      <w:r>
        <w:tab/>
        <w:t>Attributes</w:t>
      </w:r>
      <w:bookmarkEnd w:id="3963"/>
      <w:bookmarkEnd w:id="3964"/>
      <w:bookmarkEnd w:id="3965"/>
      <w:bookmarkEnd w:id="3966"/>
      <w:bookmarkEnd w:id="3967"/>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68" w:name="_Toc59183204"/>
      <w:bookmarkStart w:id="3969" w:name="_Toc59184670"/>
      <w:bookmarkStart w:id="3970" w:name="_Toc59195605"/>
      <w:bookmarkStart w:id="3971" w:name="_Toc59440033"/>
      <w:bookmarkStart w:id="3972" w:name="_Toc67990456"/>
      <w:r>
        <w:rPr>
          <w:lang w:eastAsia="zh-CN"/>
        </w:rPr>
        <w:t>6.3.2.3</w:t>
      </w:r>
      <w:r>
        <w:rPr>
          <w:lang w:eastAsia="zh-CN"/>
        </w:rPr>
        <w:tab/>
        <w:t>Attribute constraints</w:t>
      </w:r>
      <w:bookmarkEnd w:id="3968"/>
      <w:bookmarkEnd w:id="3969"/>
      <w:bookmarkEnd w:id="3970"/>
      <w:bookmarkEnd w:id="3971"/>
      <w:bookmarkEnd w:id="397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73" w:name="_Toc59183205"/>
      <w:bookmarkStart w:id="3974" w:name="_Toc59184671"/>
      <w:bookmarkStart w:id="3975" w:name="_Toc59195606"/>
      <w:bookmarkStart w:id="3976" w:name="_Toc59440034"/>
      <w:bookmarkStart w:id="3977"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73"/>
      <w:bookmarkEnd w:id="3974"/>
      <w:bookmarkEnd w:id="3975"/>
      <w:bookmarkEnd w:id="3976"/>
      <w:bookmarkEnd w:id="3977"/>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78" w:name="_Toc59183206"/>
      <w:bookmarkStart w:id="3979" w:name="_Toc59184672"/>
      <w:bookmarkStart w:id="3980" w:name="_Toc59195607"/>
      <w:bookmarkStart w:id="3981" w:name="_Toc59440035"/>
      <w:bookmarkStart w:id="3982" w:name="_Toc67990458"/>
      <w:r>
        <w:rPr>
          <w:lang w:eastAsia="zh-CN"/>
        </w:rPr>
        <w:t>6.3.3</w:t>
      </w:r>
      <w:r>
        <w:rPr>
          <w:lang w:eastAsia="zh-CN"/>
        </w:rPr>
        <w:tab/>
      </w:r>
      <w:r>
        <w:rPr>
          <w:rFonts w:ascii="Courier New" w:hAnsi="Courier New" w:cs="Courier New"/>
          <w:lang w:eastAsia="zh-CN"/>
        </w:rPr>
        <w:t>ServiceProfile &lt;&lt;dataType&gt;&gt;</w:t>
      </w:r>
      <w:bookmarkEnd w:id="3978"/>
      <w:bookmarkEnd w:id="3979"/>
      <w:bookmarkEnd w:id="3980"/>
      <w:bookmarkEnd w:id="3981"/>
      <w:bookmarkEnd w:id="3982"/>
    </w:p>
    <w:p w14:paraId="72E13C4E" w14:textId="77777777" w:rsidR="00F17312" w:rsidRDefault="00F17312" w:rsidP="00F17312">
      <w:pPr>
        <w:pStyle w:val="Heading4"/>
      </w:pPr>
      <w:bookmarkStart w:id="3983" w:name="_Toc59183207"/>
      <w:bookmarkStart w:id="3984" w:name="_Toc59184673"/>
      <w:bookmarkStart w:id="3985" w:name="_Toc59195608"/>
      <w:bookmarkStart w:id="3986" w:name="_Toc59440036"/>
      <w:bookmarkStart w:id="3987" w:name="_Toc67990459"/>
      <w:r>
        <w:t>6.3.3.1</w:t>
      </w:r>
      <w:r>
        <w:tab/>
        <w:t>Definition</w:t>
      </w:r>
      <w:bookmarkEnd w:id="3983"/>
      <w:bookmarkEnd w:id="3984"/>
      <w:bookmarkEnd w:id="3985"/>
      <w:bookmarkEnd w:id="3986"/>
      <w:bookmarkEnd w:id="3987"/>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88" w:name="_Toc59183208"/>
      <w:bookmarkStart w:id="3989" w:name="_Toc59184674"/>
      <w:bookmarkStart w:id="3990" w:name="_Toc59195609"/>
      <w:bookmarkStart w:id="3991" w:name="_Toc59440037"/>
      <w:bookmarkStart w:id="3992" w:name="_Toc67990460"/>
      <w:r>
        <w:t>6</w:t>
      </w:r>
      <w:r>
        <w:rPr>
          <w:lang w:eastAsia="zh-CN"/>
        </w:rPr>
        <w:t>.</w:t>
      </w:r>
      <w:r>
        <w:t>3.3.2</w:t>
      </w:r>
      <w:r>
        <w:tab/>
        <w:t>Attributes</w:t>
      </w:r>
      <w:bookmarkEnd w:id="3988"/>
      <w:bookmarkEnd w:id="3989"/>
      <w:bookmarkEnd w:id="3990"/>
      <w:bookmarkEnd w:id="3991"/>
      <w:bookmarkEnd w:id="3992"/>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93" w:name="_Toc59183209"/>
      <w:bookmarkStart w:id="3994" w:name="_Toc59184675"/>
      <w:bookmarkStart w:id="3995" w:name="_Toc59195610"/>
      <w:bookmarkStart w:id="3996" w:name="_Toc59440038"/>
      <w:bookmarkStart w:id="3997" w:name="_Toc67990461"/>
      <w:r>
        <w:t>6.3.3.3</w:t>
      </w:r>
      <w:r>
        <w:tab/>
        <w:t>Attribute constraints</w:t>
      </w:r>
      <w:bookmarkEnd w:id="3993"/>
      <w:bookmarkEnd w:id="3994"/>
      <w:bookmarkEnd w:id="3995"/>
      <w:bookmarkEnd w:id="3996"/>
      <w:bookmarkEnd w:id="3997"/>
    </w:p>
    <w:p w14:paraId="7924C258" w14:textId="77777777" w:rsidR="00F17312" w:rsidRDefault="00F17312" w:rsidP="00F17312">
      <w:r>
        <w:t>None.</w:t>
      </w:r>
    </w:p>
    <w:p w14:paraId="1240B557" w14:textId="77777777" w:rsidR="00F17312" w:rsidRDefault="00F17312" w:rsidP="00F17312">
      <w:pPr>
        <w:pStyle w:val="Heading4"/>
      </w:pPr>
      <w:bookmarkStart w:id="3998" w:name="_Toc59183210"/>
      <w:bookmarkStart w:id="3999" w:name="_Toc59184676"/>
      <w:bookmarkStart w:id="4000" w:name="_Toc59195611"/>
      <w:bookmarkStart w:id="4001" w:name="_Toc59440039"/>
      <w:bookmarkStart w:id="4002" w:name="_Toc67990462"/>
      <w:r>
        <w:rPr>
          <w:lang w:eastAsia="zh-CN"/>
        </w:rPr>
        <w:t>6.3.3.</w:t>
      </w:r>
      <w:r>
        <w:t>4</w:t>
      </w:r>
      <w:r>
        <w:tab/>
        <w:t>Notifications</w:t>
      </w:r>
      <w:bookmarkEnd w:id="3998"/>
      <w:bookmarkEnd w:id="3999"/>
      <w:bookmarkEnd w:id="4000"/>
      <w:bookmarkEnd w:id="4001"/>
      <w:bookmarkEnd w:id="400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03" w:name="_Toc59183211"/>
      <w:bookmarkStart w:id="4004" w:name="_Toc59184677"/>
      <w:bookmarkStart w:id="4005" w:name="_Toc59195612"/>
      <w:bookmarkStart w:id="4006" w:name="_Toc59440040"/>
      <w:bookmarkStart w:id="4007" w:name="_Toc67990463"/>
      <w:r>
        <w:rPr>
          <w:lang w:eastAsia="zh-CN"/>
        </w:rPr>
        <w:t>6.3.4</w:t>
      </w:r>
      <w:r>
        <w:rPr>
          <w:lang w:eastAsia="zh-CN"/>
        </w:rPr>
        <w:tab/>
      </w:r>
      <w:r>
        <w:rPr>
          <w:rFonts w:ascii="Courier New" w:hAnsi="Courier New" w:cs="Courier New"/>
          <w:lang w:eastAsia="zh-CN"/>
        </w:rPr>
        <w:t>SliceProfile &lt;&lt;dataType&gt;&gt;</w:t>
      </w:r>
      <w:bookmarkEnd w:id="4003"/>
      <w:bookmarkEnd w:id="4004"/>
      <w:bookmarkEnd w:id="4005"/>
      <w:bookmarkEnd w:id="4006"/>
      <w:bookmarkEnd w:id="4007"/>
    </w:p>
    <w:p w14:paraId="74119CAB" w14:textId="77777777" w:rsidR="00F17312" w:rsidRDefault="00F17312" w:rsidP="00F17312">
      <w:pPr>
        <w:pStyle w:val="Heading4"/>
        <w:rPr>
          <w:lang w:eastAsia="zh-CN"/>
        </w:rPr>
      </w:pPr>
      <w:bookmarkStart w:id="4008" w:name="_Toc59183212"/>
      <w:bookmarkStart w:id="4009" w:name="_Toc59184678"/>
      <w:bookmarkStart w:id="4010" w:name="_Toc59195613"/>
      <w:bookmarkStart w:id="4011" w:name="_Toc59440041"/>
      <w:bookmarkStart w:id="4012" w:name="_Toc67990464"/>
      <w:r>
        <w:t>6.3.4.1</w:t>
      </w:r>
      <w:r>
        <w:tab/>
        <w:t>Definition</w:t>
      </w:r>
      <w:bookmarkEnd w:id="4008"/>
      <w:bookmarkEnd w:id="4009"/>
      <w:bookmarkEnd w:id="4010"/>
      <w:bookmarkEnd w:id="4011"/>
      <w:bookmarkEnd w:id="401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13" w:name="_Toc59183213"/>
      <w:bookmarkStart w:id="4014" w:name="_Toc59184679"/>
      <w:bookmarkStart w:id="4015" w:name="_Toc59195614"/>
      <w:bookmarkStart w:id="4016" w:name="_Toc59440042"/>
      <w:bookmarkStart w:id="4017" w:name="_Toc67990465"/>
      <w:r>
        <w:t>6.3.4.2</w:t>
      </w:r>
      <w:r>
        <w:tab/>
        <w:t>Attributes</w:t>
      </w:r>
      <w:bookmarkEnd w:id="4013"/>
      <w:bookmarkEnd w:id="4014"/>
      <w:bookmarkEnd w:id="4015"/>
      <w:bookmarkEnd w:id="4016"/>
      <w:bookmarkEnd w:id="401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18" w:name="_Toc59183214"/>
      <w:bookmarkStart w:id="4019" w:name="_Toc59184680"/>
      <w:bookmarkStart w:id="4020" w:name="_Toc59195615"/>
      <w:bookmarkStart w:id="4021" w:name="_Toc59440043"/>
      <w:bookmarkStart w:id="4022" w:name="_Toc67990466"/>
    </w:p>
    <w:p w14:paraId="124BAB0F" w14:textId="6A26CED2" w:rsidR="00F17312" w:rsidRDefault="00F17312" w:rsidP="00F17312">
      <w:pPr>
        <w:pStyle w:val="Heading4"/>
      </w:pPr>
      <w:r>
        <w:t>6.3.4.3</w:t>
      </w:r>
      <w:r>
        <w:tab/>
        <w:t>Attribute constraints</w:t>
      </w:r>
      <w:bookmarkEnd w:id="4018"/>
      <w:bookmarkEnd w:id="4019"/>
      <w:bookmarkEnd w:id="4020"/>
      <w:bookmarkEnd w:id="4021"/>
      <w:bookmarkEnd w:id="402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23" w:name="_Toc59183215"/>
      <w:bookmarkStart w:id="4024" w:name="_Toc59184681"/>
      <w:bookmarkStart w:id="4025" w:name="_Toc59195616"/>
      <w:bookmarkStart w:id="4026" w:name="_Toc59440044"/>
      <w:bookmarkStart w:id="4027" w:name="_Toc67990467"/>
      <w:r>
        <w:rPr>
          <w:lang w:eastAsia="zh-CN"/>
        </w:rPr>
        <w:t>6.3.4.</w:t>
      </w:r>
      <w:r>
        <w:t>4</w:t>
      </w:r>
      <w:r>
        <w:tab/>
        <w:t>Notifications</w:t>
      </w:r>
      <w:bookmarkEnd w:id="4023"/>
      <w:bookmarkEnd w:id="4024"/>
      <w:bookmarkEnd w:id="4025"/>
      <w:bookmarkEnd w:id="4026"/>
      <w:bookmarkEnd w:id="402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28" w:name="_Toc59183216"/>
      <w:bookmarkStart w:id="4029" w:name="_Toc59184682"/>
      <w:bookmarkStart w:id="4030" w:name="_Toc59195617"/>
      <w:bookmarkStart w:id="4031" w:name="_Toc59440045"/>
      <w:bookmarkStart w:id="4032" w:name="_Toc67990468"/>
      <w:r>
        <w:rPr>
          <w:lang w:eastAsia="zh-CN"/>
        </w:rPr>
        <w:t>6.3.5</w:t>
      </w:r>
      <w:r>
        <w:rPr>
          <w:lang w:eastAsia="zh-CN"/>
        </w:rPr>
        <w:tab/>
      </w:r>
      <w:r>
        <w:rPr>
          <w:rFonts w:ascii="Courier New" w:hAnsi="Courier New" w:cs="Courier New"/>
          <w:lang w:eastAsia="zh-CN"/>
        </w:rPr>
        <w:t>NsInfo &lt;&lt;dataType&gt;&gt;</w:t>
      </w:r>
      <w:bookmarkEnd w:id="4028"/>
      <w:bookmarkEnd w:id="4029"/>
      <w:bookmarkEnd w:id="4030"/>
      <w:bookmarkEnd w:id="4031"/>
      <w:bookmarkEnd w:id="4032"/>
    </w:p>
    <w:p w14:paraId="4EFA8A95" w14:textId="77777777" w:rsidR="00F17312" w:rsidRDefault="00F17312" w:rsidP="00F17312">
      <w:pPr>
        <w:pStyle w:val="Heading4"/>
      </w:pPr>
      <w:bookmarkStart w:id="4033" w:name="_Toc59183217"/>
      <w:bookmarkStart w:id="4034" w:name="_Toc59184683"/>
      <w:bookmarkStart w:id="4035" w:name="_Toc59195618"/>
      <w:bookmarkStart w:id="4036" w:name="_Toc59440046"/>
      <w:bookmarkStart w:id="4037" w:name="_Toc67990469"/>
      <w:r>
        <w:t>6.3.5.1</w:t>
      </w:r>
      <w:r>
        <w:tab/>
        <w:t>Definition</w:t>
      </w:r>
      <w:bookmarkEnd w:id="4033"/>
      <w:bookmarkEnd w:id="4034"/>
      <w:bookmarkEnd w:id="4035"/>
      <w:bookmarkEnd w:id="4036"/>
      <w:bookmarkEnd w:id="403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38" w:name="_Toc59183218"/>
      <w:bookmarkStart w:id="4039" w:name="_Toc59184684"/>
      <w:bookmarkStart w:id="4040" w:name="_Toc59195619"/>
      <w:bookmarkStart w:id="4041" w:name="_Toc59440047"/>
      <w:bookmarkStart w:id="4042" w:name="_Toc67990470"/>
      <w:r>
        <w:t>6</w:t>
      </w:r>
      <w:r>
        <w:rPr>
          <w:lang w:eastAsia="zh-CN"/>
        </w:rPr>
        <w:t>.</w:t>
      </w:r>
      <w:r>
        <w:t>3.5.2</w:t>
      </w:r>
      <w:r>
        <w:tab/>
        <w:t>Attributes</w:t>
      </w:r>
      <w:bookmarkEnd w:id="4038"/>
      <w:bookmarkEnd w:id="4039"/>
      <w:bookmarkEnd w:id="4040"/>
      <w:bookmarkEnd w:id="4041"/>
      <w:bookmarkEnd w:id="404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3" w:name="_Toc59183219"/>
      <w:bookmarkStart w:id="4044" w:name="_Toc59184685"/>
      <w:bookmarkStart w:id="4045" w:name="_Toc59195620"/>
      <w:bookmarkStart w:id="4046" w:name="_Toc59440048"/>
      <w:bookmarkStart w:id="4047" w:name="_Toc67990471"/>
    </w:p>
    <w:p w14:paraId="032804E5" w14:textId="77777777" w:rsidR="00F17312" w:rsidRDefault="00F17312" w:rsidP="00F17312">
      <w:pPr>
        <w:pStyle w:val="Heading4"/>
      </w:pPr>
      <w:r>
        <w:t>6.3.5.3</w:t>
      </w:r>
      <w:r>
        <w:tab/>
        <w:t>Attribute constraints</w:t>
      </w:r>
      <w:bookmarkEnd w:id="4043"/>
      <w:bookmarkEnd w:id="4044"/>
      <w:bookmarkEnd w:id="4045"/>
      <w:bookmarkEnd w:id="4046"/>
      <w:bookmarkEnd w:id="4047"/>
    </w:p>
    <w:p w14:paraId="315078EE" w14:textId="77777777" w:rsidR="00F17312" w:rsidRDefault="00F17312" w:rsidP="00F17312">
      <w:r>
        <w:t>None.</w:t>
      </w:r>
    </w:p>
    <w:p w14:paraId="773C1957" w14:textId="77777777" w:rsidR="00F17312" w:rsidRDefault="00F17312" w:rsidP="00F17312">
      <w:pPr>
        <w:pStyle w:val="Heading4"/>
      </w:pPr>
      <w:bookmarkStart w:id="4048" w:name="_Toc59183220"/>
      <w:bookmarkStart w:id="4049" w:name="_Toc59184686"/>
      <w:bookmarkStart w:id="4050" w:name="_Toc59195621"/>
      <w:bookmarkStart w:id="4051" w:name="_Toc59440049"/>
      <w:bookmarkStart w:id="4052" w:name="_Toc67990472"/>
      <w:r>
        <w:rPr>
          <w:lang w:eastAsia="zh-CN"/>
        </w:rPr>
        <w:t>6.3.5.</w:t>
      </w:r>
      <w:r>
        <w:t>4</w:t>
      </w:r>
      <w:r>
        <w:tab/>
        <w:t>Notifications</w:t>
      </w:r>
      <w:bookmarkEnd w:id="4048"/>
      <w:bookmarkEnd w:id="4049"/>
      <w:bookmarkEnd w:id="4050"/>
      <w:bookmarkEnd w:id="4051"/>
      <w:bookmarkEnd w:id="405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3" w:name="_Toc59183221"/>
      <w:bookmarkStart w:id="4054" w:name="_Toc59184687"/>
      <w:bookmarkStart w:id="4055" w:name="_Toc59195622"/>
      <w:bookmarkStart w:id="4056" w:name="_Toc59440050"/>
      <w:bookmarkStart w:id="4057" w:name="_Toc67990473"/>
      <w:r>
        <w:rPr>
          <w:lang w:eastAsia="zh-CN"/>
        </w:rPr>
        <w:t>6.3.6</w:t>
      </w:r>
      <w:r>
        <w:rPr>
          <w:lang w:eastAsia="zh-CN"/>
        </w:rPr>
        <w:tab/>
      </w:r>
      <w:r>
        <w:rPr>
          <w:rFonts w:ascii="Courier New" w:hAnsi="Courier New" w:cs="Courier New"/>
          <w:lang w:eastAsia="zh-CN"/>
        </w:rPr>
        <w:t>ServAttrCom &lt;&lt;dataType&gt;&gt;</w:t>
      </w:r>
      <w:bookmarkEnd w:id="4053"/>
      <w:bookmarkEnd w:id="4054"/>
      <w:bookmarkEnd w:id="4055"/>
      <w:bookmarkEnd w:id="4056"/>
      <w:bookmarkEnd w:id="4057"/>
    </w:p>
    <w:p w14:paraId="0C18FD78" w14:textId="77777777" w:rsidR="00F17312" w:rsidRDefault="00F17312" w:rsidP="00F17312">
      <w:pPr>
        <w:pStyle w:val="Heading4"/>
      </w:pPr>
      <w:bookmarkStart w:id="4058" w:name="_Toc59183222"/>
      <w:bookmarkStart w:id="4059" w:name="_Toc59184688"/>
      <w:bookmarkStart w:id="4060" w:name="_Toc59195623"/>
      <w:bookmarkStart w:id="4061" w:name="_Toc59440051"/>
      <w:bookmarkStart w:id="4062" w:name="_Toc67990474"/>
      <w:r>
        <w:t>6.3.6.1</w:t>
      </w:r>
      <w:r>
        <w:tab/>
        <w:t>Definition</w:t>
      </w:r>
      <w:bookmarkEnd w:id="4058"/>
      <w:bookmarkEnd w:id="4059"/>
      <w:bookmarkEnd w:id="4060"/>
      <w:bookmarkEnd w:id="4061"/>
      <w:bookmarkEnd w:id="406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3" w:name="_Toc59183223"/>
      <w:bookmarkStart w:id="4064" w:name="_Toc59184689"/>
      <w:bookmarkStart w:id="4065" w:name="_Toc59195624"/>
      <w:bookmarkStart w:id="4066" w:name="_Toc59440052"/>
      <w:bookmarkStart w:id="4067" w:name="_Toc67990475"/>
      <w:r>
        <w:t>6</w:t>
      </w:r>
      <w:r>
        <w:rPr>
          <w:lang w:eastAsia="zh-CN"/>
        </w:rPr>
        <w:t>.</w:t>
      </w:r>
      <w:r>
        <w:t>3.6.2</w:t>
      </w:r>
      <w:r>
        <w:tab/>
        <w:t>Attributes</w:t>
      </w:r>
      <w:bookmarkEnd w:id="4063"/>
      <w:bookmarkEnd w:id="4064"/>
      <w:bookmarkEnd w:id="4065"/>
      <w:bookmarkEnd w:id="4066"/>
      <w:bookmarkEnd w:id="406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68" w:name="_Toc59183224"/>
      <w:bookmarkStart w:id="4069" w:name="_Toc59184690"/>
      <w:bookmarkStart w:id="4070" w:name="_Toc59195625"/>
      <w:bookmarkStart w:id="4071" w:name="_Toc59440053"/>
      <w:bookmarkStart w:id="4072" w:name="_Toc67990476"/>
    </w:p>
    <w:p w14:paraId="272B0B41" w14:textId="5242D6EA" w:rsidR="00F17312" w:rsidRDefault="00F17312" w:rsidP="00F17312">
      <w:pPr>
        <w:pStyle w:val="Heading4"/>
      </w:pPr>
      <w:r>
        <w:t>6.3.6.3</w:t>
      </w:r>
      <w:r>
        <w:tab/>
        <w:t>Attribute constraints</w:t>
      </w:r>
      <w:bookmarkEnd w:id="4068"/>
      <w:bookmarkEnd w:id="4069"/>
      <w:bookmarkEnd w:id="4070"/>
      <w:bookmarkEnd w:id="4071"/>
      <w:bookmarkEnd w:id="407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3" w:name="_Toc59183225"/>
      <w:bookmarkStart w:id="4074" w:name="_Toc59184691"/>
      <w:bookmarkStart w:id="4075" w:name="_Toc59195626"/>
      <w:bookmarkStart w:id="4076" w:name="_Toc59440054"/>
      <w:bookmarkStart w:id="4077" w:name="_Toc67990477"/>
    </w:p>
    <w:p w14:paraId="04E2C788" w14:textId="77777777" w:rsidR="00F17312" w:rsidRDefault="00F17312" w:rsidP="00F17312">
      <w:pPr>
        <w:pStyle w:val="Heading4"/>
      </w:pPr>
      <w:r>
        <w:rPr>
          <w:lang w:eastAsia="zh-CN"/>
        </w:rPr>
        <w:t>6.3.6.</w:t>
      </w:r>
      <w:r>
        <w:t>4</w:t>
      </w:r>
      <w:r>
        <w:tab/>
        <w:t>Notifications</w:t>
      </w:r>
      <w:bookmarkEnd w:id="4073"/>
      <w:bookmarkEnd w:id="4074"/>
      <w:bookmarkEnd w:id="4075"/>
      <w:bookmarkEnd w:id="4076"/>
      <w:bookmarkEnd w:id="407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78" w:name="_Toc59183226"/>
      <w:bookmarkStart w:id="4079" w:name="_Toc59184692"/>
      <w:bookmarkStart w:id="4080" w:name="_Toc59195627"/>
      <w:bookmarkStart w:id="4081" w:name="_Toc59440055"/>
      <w:bookmarkStart w:id="4082" w:name="_Toc67990478"/>
      <w:r>
        <w:rPr>
          <w:lang w:eastAsia="zh-CN"/>
        </w:rPr>
        <w:t>6.3.7</w:t>
      </w:r>
      <w:r>
        <w:rPr>
          <w:lang w:eastAsia="zh-CN"/>
        </w:rPr>
        <w:tab/>
      </w:r>
      <w:r>
        <w:rPr>
          <w:rFonts w:ascii="Courier New" w:hAnsi="Courier New" w:cs="Courier New"/>
          <w:lang w:eastAsia="zh-CN"/>
        </w:rPr>
        <w:t>DelayTolerance&lt;&lt;dataType&gt;&gt;</w:t>
      </w:r>
      <w:bookmarkEnd w:id="4078"/>
      <w:bookmarkEnd w:id="4079"/>
      <w:bookmarkEnd w:id="4080"/>
      <w:bookmarkEnd w:id="4081"/>
      <w:bookmarkEnd w:id="4082"/>
    </w:p>
    <w:p w14:paraId="7A2FDB89" w14:textId="77777777" w:rsidR="00F17312" w:rsidRDefault="00F17312" w:rsidP="00F17312">
      <w:pPr>
        <w:pStyle w:val="Heading4"/>
      </w:pPr>
      <w:bookmarkStart w:id="4083" w:name="_Toc59183227"/>
      <w:bookmarkStart w:id="4084" w:name="_Toc59184693"/>
      <w:bookmarkStart w:id="4085" w:name="_Toc59195628"/>
      <w:bookmarkStart w:id="4086" w:name="_Toc59440056"/>
      <w:bookmarkStart w:id="4087" w:name="_Toc67990479"/>
      <w:r>
        <w:t>6.3.7.1</w:t>
      </w:r>
      <w:r>
        <w:tab/>
        <w:t>Definition</w:t>
      </w:r>
      <w:bookmarkEnd w:id="4083"/>
      <w:bookmarkEnd w:id="4084"/>
      <w:bookmarkEnd w:id="4085"/>
      <w:bookmarkEnd w:id="4086"/>
      <w:bookmarkEnd w:id="408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88" w:name="_Toc59183228"/>
      <w:bookmarkStart w:id="4089" w:name="_Toc59184694"/>
      <w:bookmarkStart w:id="4090" w:name="_Toc59195629"/>
      <w:bookmarkStart w:id="4091" w:name="_Toc59440057"/>
      <w:bookmarkStart w:id="4092" w:name="_Toc67990480"/>
      <w:r>
        <w:t>6</w:t>
      </w:r>
      <w:r>
        <w:rPr>
          <w:lang w:eastAsia="zh-CN"/>
        </w:rPr>
        <w:t>.</w:t>
      </w:r>
      <w:r>
        <w:t>3.7.2</w:t>
      </w:r>
      <w:r>
        <w:tab/>
        <w:t>Attributes</w:t>
      </w:r>
      <w:bookmarkEnd w:id="4088"/>
      <w:bookmarkEnd w:id="4089"/>
      <w:bookmarkEnd w:id="4090"/>
      <w:bookmarkEnd w:id="4091"/>
      <w:bookmarkEnd w:id="409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3" w:name="_Toc59183229"/>
      <w:bookmarkStart w:id="4094" w:name="_Toc59184695"/>
      <w:bookmarkStart w:id="4095" w:name="_Toc59195630"/>
      <w:bookmarkStart w:id="4096" w:name="_Toc59440058"/>
      <w:bookmarkStart w:id="4097" w:name="_Toc67990481"/>
    </w:p>
    <w:p w14:paraId="65FA634D" w14:textId="77777777" w:rsidR="00F17312" w:rsidRDefault="00F17312" w:rsidP="00F17312">
      <w:pPr>
        <w:pStyle w:val="Heading4"/>
      </w:pPr>
      <w:r>
        <w:t>6.3.7.3</w:t>
      </w:r>
      <w:r>
        <w:tab/>
        <w:t>Attribute constraints</w:t>
      </w:r>
      <w:bookmarkEnd w:id="4093"/>
      <w:bookmarkEnd w:id="4094"/>
      <w:bookmarkEnd w:id="4095"/>
      <w:bookmarkEnd w:id="4096"/>
      <w:bookmarkEnd w:id="4097"/>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98" w:name="_Toc59183230"/>
      <w:bookmarkStart w:id="4099" w:name="_Toc59184696"/>
      <w:bookmarkStart w:id="4100" w:name="_Toc59195631"/>
      <w:bookmarkStart w:id="4101" w:name="_Toc59440059"/>
      <w:bookmarkStart w:id="4102" w:name="_Toc67990482"/>
      <w:r>
        <w:rPr>
          <w:lang w:eastAsia="zh-CN"/>
        </w:rPr>
        <w:t>6.3.7.</w:t>
      </w:r>
      <w:r>
        <w:t>4</w:t>
      </w:r>
      <w:r>
        <w:tab/>
        <w:t>Notifications</w:t>
      </w:r>
      <w:bookmarkEnd w:id="4098"/>
      <w:bookmarkEnd w:id="4099"/>
      <w:bookmarkEnd w:id="4100"/>
      <w:bookmarkEnd w:id="4101"/>
      <w:bookmarkEnd w:id="410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03" w:name="_Toc59183231"/>
      <w:bookmarkStart w:id="4104" w:name="_Toc59184697"/>
      <w:bookmarkStart w:id="4105" w:name="_Toc59195632"/>
      <w:bookmarkStart w:id="4106" w:name="_Toc59440060"/>
      <w:bookmarkStart w:id="4107"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03"/>
      <w:bookmarkEnd w:id="4104"/>
      <w:bookmarkEnd w:id="4105"/>
      <w:bookmarkEnd w:id="4106"/>
      <w:bookmarkEnd w:id="4107"/>
    </w:p>
    <w:p w14:paraId="6D565FD3" w14:textId="4A189E85" w:rsidR="00F17312" w:rsidRDefault="00F17312" w:rsidP="00F17312">
      <w:pPr>
        <w:pStyle w:val="Heading4"/>
        <w:rPr>
          <w:lang w:eastAsia="zh-CN"/>
        </w:rPr>
      </w:pPr>
      <w:bookmarkStart w:id="4108" w:name="_Toc59183232"/>
      <w:bookmarkStart w:id="4109" w:name="_Toc59184698"/>
      <w:bookmarkStart w:id="4110" w:name="_Toc59195633"/>
      <w:bookmarkStart w:id="4111" w:name="_Toc59440061"/>
      <w:bookmarkStart w:id="4112" w:name="_Toc67990484"/>
      <w:r>
        <w:t>6.3.</w:t>
      </w:r>
      <w:r w:rsidR="005A0F50">
        <w:t>8</w:t>
      </w:r>
      <w:r>
        <w:t>.1</w:t>
      </w:r>
      <w:r>
        <w:tab/>
        <w:t>Definition</w:t>
      </w:r>
      <w:bookmarkEnd w:id="4108"/>
      <w:bookmarkEnd w:id="4109"/>
      <w:bookmarkEnd w:id="4110"/>
      <w:bookmarkEnd w:id="4111"/>
      <w:bookmarkEnd w:id="411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3" w:name="_Toc59183233"/>
      <w:bookmarkStart w:id="4114" w:name="_Toc59184699"/>
      <w:bookmarkStart w:id="4115" w:name="_Toc59195634"/>
      <w:bookmarkStart w:id="4116" w:name="_Toc59440062"/>
      <w:bookmarkStart w:id="4117" w:name="_Toc67990485"/>
      <w:r>
        <w:t>6.3.</w:t>
      </w:r>
      <w:r w:rsidR="005A0F50">
        <w:t>8</w:t>
      </w:r>
      <w:r>
        <w:t>.2</w:t>
      </w:r>
      <w:r>
        <w:tab/>
        <w:t>Attributes</w:t>
      </w:r>
      <w:bookmarkEnd w:id="4113"/>
      <w:bookmarkEnd w:id="4114"/>
      <w:bookmarkEnd w:id="4115"/>
      <w:bookmarkEnd w:id="4116"/>
      <w:bookmarkEnd w:id="411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18" w:name="_Toc59183234"/>
      <w:bookmarkStart w:id="4119" w:name="_Toc59184700"/>
      <w:bookmarkStart w:id="4120" w:name="_Toc59195635"/>
      <w:bookmarkStart w:id="4121" w:name="_Toc59440063"/>
      <w:bookmarkStart w:id="4122" w:name="_Toc67990486"/>
    </w:p>
    <w:p w14:paraId="6A869C9E" w14:textId="09AB845B" w:rsidR="00F17312" w:rsidRDefault="00F17312" w:rsidP="00F17312">
      <w:pPr>
        <w:pStyle w:val="Heading4"/>
      </w:pPr>
      <w:r>
        <w:t>6.3.</w:t>
      </w:r>
      <w:r w:rsidR="005A0F50">
        <w:t>8</w:t>
      </w:r>
      <w:r>
        <w:t>.3</w:t>
      </w:r>
      <w:r>
        <w:tab/>
        <w:t>Attribute constraints</w:t>
      </w:r>
      <w:bookmarkEnd w:id="4118"/>
      <w:bookmarkEnd w:id="4119"/>
      <w:bookmarkEnd w:id="4120"/>
      <w:bookmarkEnd w:id="4121"/>
      <w:bookmarkEnd w:id="412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23" w:name="_Toc59183235"/>
      <w:bookmarkStart w:id="4124" w:name="_Toc59184701"/>
      <w:bookmarkStart w:id="4125" w:name="_Toc59195636"/>
      <w:bookmarkStart w:id="4126" w:name="_Toc59440064"/>
      <w:bookmarkStart w:id="4127" w:name="_Toc67990487"/>
      <w:r>
        <w:rPr>
          <w:lang w:eastAsia="zh-CN"/>
        </w:rPr>
        <w:t>6.3.</w:t>
      </w:r>
      <w:r w:rsidR="005A0F50">
        <w:rPr>
          <w:lang w:eastAsia="zh-CN"/>
        </w:rPr>
        <w:t>8</w:t>
      </w:r>
      <w:r>
        <w:rPr>
          <w:lang w:eastAsia="zh-CN"/>
        </w:rPr>
        <w:t>.</w:t>
      </w:r>
      <w:r>
        <w:t>4</w:t>
      </w:r>
      <w:r>
        <w:tab/>
        <w:t>Notifications</w:t>
      </w:r>
      <w:bookmarkEnd w:id="4123"/>
      <w:bookmarkEnd w:id="4124"/>
      <w:bookmarkEnd w:id="4125"/>
      <w:bookmarkEnd w:id="4126"/>
      <w:bookmarkEnd w:id="412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28" w:name="_Toc59183236"/>
      <w:bookmarkStart w:id="4129" w:name="_Toc59184702"/>
      <w:bookmarkStart w:id="4130" w:name="_Toc59195637"/>
      <w:bookmarkStart w:id="4131" w:name="_Toc59440065"/>
      <w:bookmarkStart w:id="413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28"/>
      <w:bookmarkEnd w:id="4129"/>
      <w:bookmarkEnd w:id="4130"/>
      <w:bookmarkEnd w:id="4131"/>
      <w:bookmarkEnd w:id="4132"/>
    </w:p>
    <w:p w14:paraId="2D502961" w14:textId="514BB372" w:rsidR="00F17312" w:rsidRDefault="00F17312" w:rsidP="00F17312">
      <w:pPr>
        <w:pStyle w:val="Heading4"/>
      </w:pPr>
      <w:bookmarkStart w:id="4133" w:name="_Toc59183237"/>
      <w:bookmarkStart w:id="4134" w:name="_Toc59184703"/>
      <w:bookmarkStart w:id="4135" w:name="_Toc59195638"/>
      <w:bookmarkStart w:id="4136" w:name="_Toc59440066"/>
      <w:bookmarkStart w:id="4137" w:name="_Toc67990489"/>
      <w:r>
        <w:t>6.3.</w:t>
      </w:r>
      <w:r w:rsidR="005A0F50">
        <w:t>9</w:t>
      </w:r>
      <w:r>
        <w:t>.1</w:t>
      </w:r>
      <w:r>
        <w:tab/>
        <w:t>Definition</w:t>
      </w:r>
      <w:bookmarkEnd w:id="4133"/>
      <w:bookmarkEnd w:id="4134"/>
      <w:bookmarkEnd w:id="4135"/>
      <w:bookmarkEnd w:id="4136"/>
      <w:bookmarkEnd w:id="413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38" w:name="_Toc59183238"/>
      <w:bookmarkStart w:id="4139" w:name="_Toc59184704"/>
      <w:bookmarkStart w:id="4140" w:name="_Toc59195639"/>
      <w:bookmarkStart w:id="4141" w:name="_Toc59440067"/>
      <w:bookmarkStart w:id="4142" w:name="_Toc67990490"/>
      <w:r>
        <w:t>6</w:t>
      </w:r>
      <w:r>
        <w:rPr>
          <w:lang w:eastAsia="zh-CN"/>
        </w:rPr>
        <w:t>.</w:t>
      </w:r>
      <w:r>
        <w:t>3.</w:t>
      </w:r>
      <w:r w:rsidR="005A0F50">
        <w:t>9</w:t>
      </w:r>
      <w:r>
        <w:t>.2</w:t>
      </w:r>
      <w:r>
        <w:tab/>
        <w:t>Attributes</w:t>
      </w:r>
      <w:bookmarkEnd w:id="4138"/>
      <w:bookmarkEnd w:id="4139"/>
      <w:bookmarkEnd w:id="4140"/>
      <w:bookmarkEnd w:id="4141"/>
      <w:bookmarkEnd w:id="414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3" w:name="_Toc59183239"/>
      <w:bookmarkStart w:id="4144" w:name="_Toc59184705"/>
      <w:bookmarkStart w:id="4145" w:name="_Toc59195640"/>
      <w:bookmarkStart w:id="4146" w:name="_Toc59440068"/>
      <w:bookmarkStart w:id="4147" w:name="_Toc67990491"/>
    </w:p>
    <w:p w14:paraId="29AC66B5" w14:textId="2CEFA2C4" w:rsidR="00F17312" w:rsidRDefault="00F17312" w:rsidP="00F17312">
      <w:pPr>
        <w:pStyle w:val="Heading4"/>
      </w:pPr>
      <w:r>
        <w:t>6.3.</w:t>
      </w:r>
      <w:r w:rsidR="005A0F50">
        <w:t>9</w:t>
      </w:r>
      <w:r>
        <w:t>.3</w:t>
      </w:r>
      <w:r>
        <w:tab/>
        <w:t>Attribute constraints</w:t>
      </w:r>
      <w:bookmarkEnd w:id="4143"/>
      <w:bookmarkEnd w:id="4144"/>
      <w:bookmarkEnd w:id="4145"/>
      <w:bookmarkEnd w:id="4146"/>
      <w:bookmarkEnd w:id="414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48" w:name="_Toc59183240"/>
      <w:bookmarkStart w:id="4149" w:name="_Toc59184706"/>
      <w:bookmarkStart w:id="4150" w:name="_Toc59195641"/>
      <w:bookmarkStart w:id="4151" w:name="_Toc59440069"/>
      <w:bookmarkStart w:id="4152" w:name="_Toc67990492"/>
      <w:r>
        <w:rPr>
          <w:lang w:eastAsia="zh-CN"/>
        </w:rPr>
        <w:t>6.3.</w:t>
      </w:r>
      <w:r w:rsidR="005A0F50">
        <w:rPr>
          <w:lang w:eastAsia="zh-CN"/>
        </w:rPr>
        <w:t>9</w:t>
      </w:r>
      <w:r>
        <w:rPr>
          <w:lang w:eastAsia="zh-CN"/>
        </w:rPr>
        <w:t>.</w:t>
      </w:r>
      <w:r>
        <w:t>4</w:t>
      </w:r>
      <w:r>
        <w:tab/>
        <w:t>Notifications</w:t>
      </w:r>
      <w:bookmarkEnd w:id="4148"/>
      <w:bookmarkEnd w:id="4149"/>
      <w:bookmarkEnd w:id="4150"/>
      <w:bookmarkEnd w:id="4151"/>
      <w:bookmarkEnd w:id="415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3" w:name="_Toc59183241"/>
      <w:bookmarkStart w:id="4154" w:name="_Toc59184707"/>
      <w:bookmarkStart w:id="4155" w:name="_Toc59195642"/>
      <w:bookmarkStart w:id="4156" w:name="_Toc59440070"/>
      <w:bookmarkStart w:id="4157" w:name="_Toc67990493"/>
      <w:r>
        <w:rPr>
          <w:lang w:eastAsia="zh-CN"/>
        </w:rPr>
        <w:t>6.3.</w:t>
      </w:r>
      <w:r w:rsidR="005A0F50">
        <w:rPr>
          <w:lang w:eastAsia="zh-CN"/>
        </w:rPr>
        <w:t>10</w:t>
      </w:r>
      <w:r>
        <w:rPr>
          <w:lang w:eastAsia="zh-CN"/>
        </w:rPr>
        <w:tab/>
      </w:r>
      <w:bookmarkEnd w:id="4153"/>
      <w:bookmarkEnd w:id="4154"/>
      <w:bookmarkEnd w:id="4155"/>
      <w:bookmarkEnd w:id="4156"/>
      <w:bookmarkEnd w:id="415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58" w:name="_Toc59183246"/>
      <w:bookmarkStart w:id="4159" w:name="_Toc59184712"/>
      <w:bookmarkStart w:id="4160" w:name="_Toc59195647"/>
      <w:bookmarkStart w:id="4161" w:name="_Toc59440075"/>
      <w:bookmarkStart w:id="416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58"/>
      <w:bookmarkEnd w:id="4159"/>
      <w:bookmarkEnd w:id="4160"/>
      <w:bookmarkEnd w:id="4161"/>
      <w:bookmarkEnd w:id="4162"/>
    </w:p>
    <w:p w14:paraId="24922C8B" w14:textId="0DD1DF1F" w:rsidR="00F17312" w:rsidRDefault="00F17312" w:rsidP="00F17312">
      <w:pPr>
        <w:pStyle w:val="Heading4"/>
      </w:pPr>
      <w:bookmarkStart w:id="4163" w:name="_Toc59183247"/>
      <w:bookmarkStart w:id="4164" w:name="_Toc59184713"/>
      <w:bookmarkStart w:id="4165" w:name="_Toc59195648"/>
      <w:bookmarkStart w:id="4166" w:name="_Toc59440076"/>
      <w:bookmarkStart w:id="4167" w:name="_Toc67990499"/>
      <w:r>
        <w:t>6.3.</w:t>
      </w:r>
      <w:r w:rsidR="005A0F50">
        <w:t>11</w:t>
      </w:r>
      <w:r>
        <w:t>.1</w:t>
      </w:r>
      <w:r>
        <w:tab/>
        <w:t>Definition</w:t>
      </w:r>
      <w:bookmarkEnd w:id="4163"/>
      <w:bookmarkEnd w:id="4164"/>
      <w:bookmarkEnd w:id="4165"/>
      <w:bookmarkEnd w:id="4166"/>
      <w:bookmarkEnd w:id="416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68" w:name="_Toc59183248"/>
      <w:bookmarkStart w:id="4169" w:name="_Toc59184714"/>
      <w:bookmarkStart w:id="4170" w:name="_Toc59195649"/>
      <w:bookmarkStart w:id="4171" w:name="_Toc59440077"/>
      <w:bookmarkStart w:id="4172" w:name="_Toc67990500"/>
      <w:r>
        <w:t>6</w:t>
      </w:r>
      <w:r>
        <w:rPr>
          <w:lang w:eastAsia="zh-CN"/>
        </w:rPr>
        <w:t>.</w:t>
      </w:r>
      <w:r>
        <w:t>3.</w:t>
      </w:r>
      <w:r w:rsidR="005A0F50">
        <w:t>11</w:t>
      </w:r>
      <w:r>
        <w:t>.2</w:t>
      </w:r>
      <w:r>
        <w:tab/>
        <w:t>Attributes</w:t>
      </w:r>
      <w:bookmarkEnd w:id="4168"/>
      <w:bookmarkEnd w:id="4169"/>
      <w:bookmarkEnd w:id="4170"/>
      <w:bookmarkEnd w:id="4171"/>
      <w:bookmarkEnd w:id="417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3" w:name="_Toc59183249"/>
      <w:bookmarkStart w:id="4174" w:name="_Toc59184715"/>
      <w:bookmarkStart w:id="4175" w:name="_Toc59195650"/>
      <w:bookmarkStart w:id="4176" w:name="_Toc59440078"/>
      <w:bookmarkStart w:id="4177" w:name="_Toc67990501"/>
    </w:p>
    <w:p w14:paraId="0CCE8C53" w14:textId="3667D126" w:rsidR="00F17312" w:rsidRDefault="00F17312" w:rsidP="00F17312">
      <w:pPr>
        <w:pStyle w:val="Heading4"/>
      </w:pPr>
      <w:r>
        <w:t>6.3.</w:t>
      </w:r>
      <w:r w:rsidR="005A0F50">
        <w:t>11</w:t>
      </w:r>
      <w:r>
        <w:t>.3</w:t>
      </w:r>
      <w:r>
        <w:tab/>
        <w:t>Attribute constraints</w:t>
      </w:r>
      <w:bookmarkEnd w:id="4173"/>
      <w:bookmarkEnd w:id="4174"/>
      <w:bookmarkEnd w:id="4175"/>
      <w:bookmarkEnd w:id="4176"/>
      <w:bookmarkEnd w:id="417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78" w:name="_Toc59183250"/>
      <w:bookmarkStart w:id="4179" w:name="_Toc59184716"/>
      <w:bookmarkStart w:id="4180" w:name="_Toc59195651"/>
      <w:bookmarkStart w:id="4181" w:name="_Toc59440079"/>
      <w:bookmarkStart w:id="4182" w:name="_Toc67990502"/>
      <w:r>
        <w:rPr>
          <w:lang w:eastAsia="zh-CN"/>
        </w:rPr>
        <w:t>6.3.</w:t>
      </w:r>
      <w:r w:rsidR="005A0F50">
        <w:rPr>
          <w:lang w:eastAsia="zh-CN"/>
        </w:rPr>
        <w:t>11</w:t>
      </w:r>
      <w:r>
        <w:rPr>
          <w:lang w:eastAsia="zh-CN"/>
        </w:rPr>
        <w:t>.</w:t>
      </w:r>
      <w:r>
        <w:t>4</w:t>
      </w:r>
      <w:r>
        <w:tab/>
        <w:t>Notifications</w:t>
      </w:r>
      <w:bookmarkEnd w:id="4178"/>
      <w:bookmarkEnd w:id="4179"/>
      <w:bookmarkEnd w:id="4180"/>
      <w:bookmarkEnd w:id="4181"/>
      <w:bookmarkEnd w:id="418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3" w:name="_Toc59183251"/>
      <w:bookmarkStart w:id="4184" w:name="_Toc59184717"/>
      <w:bookmarkStart w:id="4185" w:name="_Toc59195652"/>
      <w:bookmarkStart w:id="4186" w:name="_Toc59440080"/>
      <w:bookmarkStart w:id="418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3"/>
      <w:bookmarkEnd w:id="4184"/>
      <w:bookmarkEnd w:id="4185"/>
      <w:bookmarkEnd w:id="4186"/>
      <w:bookmarkEnd w:id="4187"/>
    </w:p>
    <w:p w14:paraId="40248BF7" w14:textId="2115D8E9" w:rsidR="00F17312" w:rsidRDefault="00F17312" w:rsidP="00F17312">
      <w:pPr>
        <w:pStyle w:val="Heading4"/>
      </w:pPr>
      <w:bookmarkStart w:id="4188" w:name="_Toc59183252"/>
      <w:bookmarkStart w:id="4189" w:name="_Toc59184718"/>
      <w:bookmarkStart w:id="4190" w:name="_Toc59195653"/>
      <w:bookmarkStart w:id="4191" w:name="_Toc59440081"/>
      <w:bookmarkStart w:id="4192" w:name="_Toc67990504"/>
      <w:r>
        <w:t>6.3.</w:t>
      </w:r>
      <w:r w:rsidR="005A0F50">
        <w:t>12</w:t>
      </w:r>
      <w:r>
        <w:t>.1</w:t>
      </w:r>
      <w:r>
        <w:tab/>
        <w:t>Definition</w:t>
      </w:r>
      <w:bookmarkEnd w:id="4188"/>
      <w:bookmarkEnd w:id="4189"/>
      <w:bookmarkEnd w:id="4190"/>
      <w:bookmarkEnd w:id="4191"/>
      <w:bookmarkEnd w:id="419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3" w:name="_Toc59183253"/>
      <w:bookmarkStart w:id="4194" w:name="_Toc59184719"/>
      <w:bookmarkStart w:id="4195" w:name="_Toc59195654"/>
      <w:bookmarkStart w:id="4196" w:name="_Toc59440082"/>
      <w:bookmarkStart w:id="4197" w:name="_Toc67990505"/>
      <w:r>
        <w:t>6</w:t>
      </w:r>
      <w:r>
        <w:rPr>
          <w:lang w:eastAsia="zh-CN"/>
        </w:rPr>
        <w:t>.</w:t>
      </w:r>
      <w:r>
        <w:t>3.</w:t>
      </w:r>
      <w:r w:rsidR="005A0F50">
        <w:t>12</w:t>
      </w:r>
      <w:r>
        <w:t>.2</w:t>
      </w:r>
      <w:r>
        <w:tab/>
        <w:t>Attributes</w:t>
      </w:r>
      <w:bookmarkEnd w:id="4193"/>
      <w:bookmarkEnd w:id="4194"/>
      <w:bookmarkEnd w:id="4195"/>
      <w:bookmarkEnd w:id="4196"/>
      <w:bookmarkEnd w:id="419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98" w:name="_Toc59183254"/>
      <w:bookmarkStart w:id="4199" w:name="_Toc59184720"/>
      <w:bookmarkStart w:id="4200" w:name="_Toc59195655"/>
      <w:bookmarkStart w:id="4201" w:name="_Toc59440083"/>
      <w:bookmarkStart w:id="4202" w:name="_Toc67990506"/>
    </w:p>
    <w:p w14:paraId="71F97AAE" w14:textId="00664856" w:rsidR="00F17312" w:rsidRDefault="00F17312" w:rsidP="00F17312">
      <w:pPr>
        <w:pStyle w:val="Heading4"/>
      </w:pPr>
      <w:r>
        <w:t>6.3.</w:t>
      </w:r>
      <w:r w:rsidR="005A0F50">
        <w:t>12</w:t>
      </w:r>
      <w:r>
        <w:t>.3</w:t>
      </w:r>
      <w:r>
        <w:tab/>
        <w:t>Attribute constraints</w:t>
      </w:r>
      <w:bookmarkEnd w:id="4198"/>
      <w:bookmarkEnd w:id="4199"/>
      <w:bookmarkEnd w:id="4200"/>
      <w:bookmarkEnd w:id="4201"/>
      <w:bookmarkEnd w:id="4202"/>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03" w:name="_Toc59183255"/>
      <w:bookmarkStart w:id="4204" w:name="_Toc59184721"/>
      <w:bookmarkStart w:id="4205" w:name="_Toc59195656"/>
      <w:bookmarkStart w:id="4206" w:name="_Toc59440084"/>
      <w:bookmarkStart w:id="4207" w:name="_Toc67990507"/>
      <w:r>
        <w:rPr>
          <w:lang w:eastAsia="zh-CN"/>
        </w:rPr>
        <w:t>6.3.</w:t>
      </w:r>
      <w:r w:rsidR="005A0F50">
        <w:rPr>
          <w:lang w:eastAsia="zh-CN"/>
        </w:rPr>
        <w:t>12</w:t>
      </w:r>
      <w:r>
        <w:rPr>
          <w:lang w:eastAsia="zh-CN"/>
        </w:rPr>
        <w:t>.</w:t>
      </w:r>
      <w:r>
        <w:t>4</w:t>
      </w:r>
      <w:r>
        <w:tab/>
        <w:t>Notifications</w:t>
      </w:r>
      <w:bookmarkEnd w:id="4203"/>
      <w:bookmarkEnd w:id="4204"/>
      <w:bookmarkEnd w:id="4205"/>
      <w:bookmarkEnd w:id="4206"/>
      <w:bookmarkEnd w:id="420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08" w:name="_Toc59183256"/>
      <w:bookmarkStart w:id="4209" w:name="_Toc59184722"/>
      <w:bookmarkStart w:id="4210" w:name="_Toc59195657"/>
      <w:bookmarkStart w:id="4211" w:name="_Toc59440085"/>
      <w:bookmarkStart w:id="4212" w:name="_Toc67990508"/>
      <w:r>
        <w:rPr>
          <w:lang w:eastAsia="zh-CN"/>
        </w:rPr>
        <w:t>6.3.</w:t>
      </w:r>
      <w:r w:rsidR="005A0F50">
        <w:rPr>
          <w:lang w:eastAsia="zh-CN"/>
        </w:rPr>
        <w:t>13</w:t>
      </w:r>
      <w:r>
        <w:rPr>
          <w:lang w:eastAsia="zh-CN"/>
        </w:rPr>
        <w:tab/>
      </w:r>
      <w:r w:rsidRPr="00F17312">
        <w:t>Void</w:t>
      </w:r>
      <w:bookmarkEnd w:id="4208"/>
      <w:bookmarkEnd w:id="4209"/>
      <w:bookmarkEnd w:id="4210"/>
      <w:bookmarkEnd w:id="4211"/>
      <w:bookmarkEnd w:id="4212"/>
    </w:p>
    <w:p w14:paraId="01B2313B" w14:textId="2920E73C" w:rsidR="00F17312" w:rsidRDefault="00F17312" w:rsidP="00F17312">
      <w:pPr>
        <w:pStyle w:val="Heading3"/>
        <w:rPr>
          <w:lang w:eastAsia="zh-CN"/>
        </w:rPr>
      </w:pPr>
      <w:bookmarkStart w:id="4213" w:name="_Toc59183257"/>
      <w:bookmarkStart w:id="4214" w:name="_Toc59184723"/>
      <w:bookmarkStart w:id="4215" w:name="_Toc59195658"/>
      <w:bookmarkStart w:id="4216" w:name="_Toc59440086"/>
      <w:bookmarkStart w:id="421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3"/>
      <w:bookmarkEnd w:id="4214"/>
      <w:bookmarkEnd w:id="4215"/>
      <w:bookmarkEnd w:id="4216"/>
      <w:bookmarkEnd w:id="4217"/>
    </w:p>
    <w:p w14:paraId="2C174807" w14:textId="6E53AFD4" w:rsidR="00F17312" w:rsidRDefault="00F17312" w:rsidP="00F17312">
      <w:pPr>
        <w:pStyle w:val="Heading4"/>
      </w:pPr>
      <w:bookmarkStart w:id="4218" w:name="_Toc59183258"/>
      <w:bookmarkStart w:id="4219" w:name="_Toc59184724"/>
      <w:bookmarkStart w:id="4220" w:name="_Toc59195659"/>
      <w:bookmarkStart w:id="4221" w:name="_Toc59440087"/>
      <w:bookmarkStart w:id="4222" w:name="_Toc67990510"/>
      <w:r>
        <w:t>6.3.</w:t>
      </w:r>
      <w:r w:rsidR="005A0F50">
        <w:t>14</w:t>
      </w:r>
      <w:r>
        <w:t>.1</w:t>
      </w:r>
      <w:r>
        <w:tab/>
        <w:t>Definition</w:t>
      </w:r>
      <w:bookmarkEnd w:id="4218"/>
      <w:bookmarkEnd w:id="4219"/>
      <w:bookmarkEnd w:id="4220"/>
      <w:bookmarkEnd w:id="4221"/>
      <w:bookmarkEnd w:id="4222"/>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223" w:name="_Toc59183259"/>
      <w:bookmarkStart w:id="4224" w:name="_Toc59184725"/>
      <w:bookmarkStart w:id="4225" w:name="_Toc59195660"/>
      <w:bookmarkStart w:id="4226" w:name="_Toc59440088"/>
      <w:bookmarkStart w:id="4227" w:name="_Toc67990511"/>
      <w:r>
        <w:t>6</w:t>
      </w:r>
      <w:r>
        <w:rPr>
          <w:lang w:eastAsia="zh-CN"/>
        </w:rPr>
        <w:t>.</w:t>
      </w:r>
      <w:r>
        <w:t>3.</w:t>
      </w:r>
      <w:r w:rsidR="005A0F50">
        <w:t>14</w:t>
      </w:r>
      <w:r>
        <w:t>.2</w:t>
      </w:r>
      <w:r>
        <w:tab/>
        <w:t>Attributes</w:t>
      </w:r>
      <w:bookmarkEnd w:id="4223"/>
      <w:bookmarkEnd w:id="4224"/>
      <w:bookmarkEnd w:id="4225"/>
      <w:bookmarkEnd w:id="4226"/>
      <w:bookmarkEnd w:id="422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28" w:name="_Toc59183260"/>
      <w:bookmarkStart w:id="4229" w:name="_Toc59184726"/>
      <w:bookmarkStart w:id="4230" w:name="_Toc59195661"/>
      <w:bookmarkStart w:id="4231" w:name="_Toc59440089"/>
      <w:bookmarkStart w:id="4232" w:name="_Toc67990512"/>
    </w:p>
    <w:p w14:paraId="1569EE06" w14:textId="42689DC3" w:rsidR="00F17312" w:rsidRDefault="00F17312" w:rsidP="00F17312">
      <w:pPr>
        <w:pStyle w:val="Heading4"/>
      </w:pPr>
      <w:r>
        <w:t>6.3.</w:t>
      </w:r>
      <w:r w:rsidR="005A0F50">
        <w:t>14</w:t>
      </w:r>
      <w:r>
        <w:t>.3</w:t>
      </w:r>
      <w:r>
        <w:tab/>
        <w:t>Attribute constraints</w:t>
      </w:r>
      <w:bookmarkEnd w:id="4228"/>
      <w:bookmarkEnd w:id="4229"/>
      <w:bookmarkEnd w:id="4230"/>
      <w:bookmarkEnd w:id="4231"/>
      <w:bookmarkEnd w:id="4232"/>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33" w:name="_Toc59183261"/>
      <w:bookmarkStart w:id="4234" w:name="_Toc59184727"/>
      <w:bookmarkStart w:id="4235" w:name="_Toc59195662"/>
      <w:bookmarkStart w:id="4236" w:name="_Toc59440090"/>
      <w:bookmarkStart w:id="4237" w:name="_Toc67990513"/>
      <w:r>
        <w:rPr>
          <w:lang w:eastAsia="zh-CN"/>
        </w:rPr>
        <w:t>6.3.</w:t>
      </w:r>
      <w:r w:rsidR="005A0F50">
        <w:rPr>
          <w:lang w:eastAsia="zh-CN"/>
        </w:rPr>
        <w:t>14</w:t>
      </w:r>
      <w:r>
        <w:rPr>
          <w:lang w:eastAsia="zh-CN"/>
        </w:rPr>
        <w:t>.</w:t>
      </w:r>
      <w:r>
        <w:t>4</w:t>
      </w:r>
      <w:r>
        <w:tab/>
        <w:t>Notifications</w:t>
      </w:r>
      <w:bookmarkEnd w:id="4233"/>
      <w:bookmarkEnd w:id="4234"/>
      <w:bookmarkEnd w:id="4235"/>
      <w:bookmarkEnd w:id="4236"/>
      <w:bookmarkEnd w:id="423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38" w:name="_Toc59183262"/>
      <w:bookmarkStart w:id="4239" w:name="_Toc59184728"/>
      <w:bookmarkStart w:id="4240" w:name="_Toc59195663"/>
      <w:bookmarkStart w:id="4241" w:name="_Toc59440091"/>
      <w:bookmarkStart w:id="424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38"/>
      <w:bookmarkEnd w:id="4239"/>
      <w:bookmarkEnd w:id="4240"/>
      <w:bookmarkEnd w:id="4241"/>
      <w:bookmarkEnd w:id="4242"/>
    </w:p>
    <w:p w14:paraId="0E3FD302" w14:textId="5C1CEAC3" w:rsidR="00F17312" w:rsidRDefault="00F17312" w:rsidP="00F17312">
      <w:pPr>
        <w:pStyle w:val="Heading4"/>
      </w:pPr>
      <w:bookmarkStart w:id="4243" w:name="_Toc59183263"/>
      <w:bookmarkStart w:id="4244" w:name="_Toc59184729"/>
      <w:bookmarkStart w:id="4245" w:name="_Toc59195664"/>
      <w:bookmarkStart w:id="4246" w:name="_Toc59440092"/>
      <w:bookmarkStart w:id="4247" w:name="_Toc67990515"/>
      <w:r>
        <w:t>6.3.</w:t>
      </w:r>
      <w:r w:rsidR="005A0F50">
        <w:t>15</w:t>
      </w:r>
      <w:r>
        <w:t>.1</w:t>
      </w:r>
      <w:r>
        <w:tab/>
        <w:t>Definition</w:t>
      </w:r>
      <w:bookmarkEnd w:id="4243"/>
      <w:bookmarkEnd w:id="4244"/>
      <w:bookmarkEnd w:id="4245"/>
      <w:bookmarkEnd w:id="4246"/>
      <w:bookmarkEnd w:id="424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48" w:name="_Toc59183264"/>
      <w:bookmarkStart w:id="4249" w:name="_Toc59184730"/>
      <w:bookmarkStart w:id="4250" w:name="_Toc59195665"/>
      <w:bookmarkStart w:id="4251" w:name="_Toc59440093"/>
      <w:bookmarkStart w:id="4252" w:name="_Toc67990516"/>
      <w:r>
        <w:t>6</w:t>
      </w:r>
      <w:r>
        <w:rPr>
          <w:lang w:eastAsia="zh-CN"/>
        </w:rPr>
        <w:t>.</w:t>
      </w:r>
      <w:r>
        <w:t>3.</w:t>
      </w:r>
      <w:r w:rsidR="005A0F50">
        <w:t>15</w:t>
      </w:r>
      <w:r>
        <w:t>.2</w:t>
      </w:r>
      <w:r>
        <w:tab/>
        <w:t>Attributes</w:t>
      </w:r>
      <w:bookmarkEnd w:id="4248"/>
      <w:bookmarkEnd w:id="4249"/>
      <w:bookmarkEnd w:id="4250"/>
      <w:bookmarkEnd w:id="4251"/>
      <w:bookmarkEnd w:id="425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3" w:name="_Toc59183265"/>
      <w:bookmarkStart w:id="4254" w:name="_Toc59184731"/>
      <w:bookmarkStart w:id="4255" w:name="_Toc59195666"/>
      <w:bookmarkStart w:id="4256" w:name="_Toc59440094"/>
      <w:bookmarkStart w:id="4257" w:name="_Toc67990517"/>
    </w:p>
    <w:p w14:paraId="2101C15E" w14:textId="0D6457DD" w:rsidR="00F17312" w:rsidRDefault="00F17312" w:rsidP="00F17312">
      <w:pPr>
        <w:pStyle w:val="Heading4"/>
      </w:pPr>
      <w:r>
        <w:t>6.3.</w:t>
      </w:r>
      <w:r w:rsidR="005A0F50">
        <w:t>15</w:t>
      </w:r>
      <w:r>
        <w:t>.3</w:t>
      </w:r>
      <w:r>
        <w:tab/>
        <w:t>Attribute constraints</w:t>
      </w:r>
      <w:bookmarkEnd w:id="4253"/>
      <w:bookmarkEnd w:id="4254"/>
      <w:bookmarkEnd w:id="4255"/>
      <w:bookmarkEnd w:id="4256"/>
      <w:bookmarkEnd w:id="4257"/>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58" w:name="_Toc59183266"/>
      <w:bookmarkStart w:id="4259" w:name="_Toc59184732"/>
      <w:bookmarkStart w:id="4260" w:name="_Toc59195667"/>
      <w:bookmarkStart w:id="4261" w:name="_Toc59440095"/>
      <w:bookmarkStart w:id="4262" w:name="_Toc67990518"/>
      <w:r>
        <w:rPr>
          <w:lang w:eastAsia="zh-CN"/>
        </w:rPr>
        <w:t>6.3.</w:t>
      </w:r>
      <w:r w:rsidR="005A0F50">
        <w:rPr>
          <w:lang w:eastAsia="zh-CN"/>
        </w:rPr>
        <w:t>15</w:t>
      </w:r>
      <w:r>
        <w:rPr>
          <w:lang w:eastAsia="zh-CN"/>
        </w:rPr>
        <w:t>.</w:t>
      </w:r>
      <w:r>
        <w:t>4</w:t>
      </w:r>
      <w:r>
        <w:tab/>
        <w:t>Notifications</w:t>
      </w:r>
      <w:bookmarkEnd w:id="4258"/>
      <w:bookmarkEnd w:id="4259"/>
      <w:bookmarkEnd w:id="4260"/>
      <w:bookmarkEnd w:id="4261"/>
      <w:bookmarkEnd w:id="426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3" w:name="_Toc59183267"/>
      <w:bookmarkStart w:id="4264" w:name="_Toc59184733"/>
      <w:bookmarkStart w:id="4265" w:name="_Toc59195668"/>
      <w:bookmarkStart w:id="4266" w:name="_Toc59440096"/>
      <w:bookmarkStart w:id="426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3"/>
      <w:bookmarkEnd w:id="4264"/>
      <w:bookmarkEnd w:id="4265"/>
      <w:bookmarkEnd w:id="4266"/>
      <w:bookmarkEnd w:id="4267"/>
    </w:p>
    <w:p w14:paraId="43B89F64" w14:textId="7C7EB5BC" w:rsidR="00F17312" w:rsidRDefault="00F17312" w:rsidP="00F17312">
      <w:pPr>
        <w:pStyle w:val="Heading4"/>
      </w:pPr>
      <w:bookmarkStart w:id="4268" w:name="_Toc59183268"/>
      <w:bookmarkStart w:id="4269" w:name="_Toc59184734"/>
      <w:bookmarkStart w:id="4270" w:name="_Toc59195669"/>
      <w:bookmarkStart w:id="4271" w:name="_Toc59440097"/>
      <w:bookmarkStart w:id="4272" w:name="_Toc67990520"/>
      <w:r>
        <w:t>6.3.</w:t>
      </w:r>
      <w:r w:rsidR="005A0F50">
        <w:t>16</w:t>
      </w:r>
      <w:r>
        <w:t>.1</w:t>
      </w:r>
      <w:r>
        <w:tab/>
        <w:t>Definition</w:t>
      </w:r>
      <w:bookmarkEnd w:id="4268"/>
      <w:bookmarkEnd w:id="4269"/>
      <w:bookmarkEnd w:id="4270"/>
      <w:bookmarkEnd w:id="4271"/>
      <w:bookmarkEnd w:id="427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3" w:name="_Toc59183269"/>
      <w:bookmarkStart w:id="4274" w:name="_Toc59184735"/>
      <w:bookmarkStart w:id="4275" w:name="_Toc59195670"/>
      <w:bookmarkStart w:id="4276" w:name="_Toc59440098"/>
      <w:bookmarkStart w:id="4277" w:name="_Toc67990521"/>
      <w:r>
        <w:t>6</w:t>
      </w:r>
      <w:r>
        <w:rPr>
          <w:lang w:eastAsia="zh-CN"/>
        </w:rPr>
        <w:t>.</w:t>
      </w:r>
      <w:r>
        <w:t>3.</w:t>
      </w:r>
      <w:r w:rsidR="005A0F50">
        <w:t>16</w:t>
      </w:r>
      <w:r>
        <w:t>.2</w:t>
      </w:r>
      <w:r>
        <w:tab/>
        <w:t>Attributes</w:t>
      </w:r>
      <w:bookmarkEnd w:id="4273"/>
      <w:bookmarkEnd w:id="4274"/>
      <w:bookmarkEnd w:id="4275"/>
      <w:bookmarkEnd w:id="4276"/>
      <w:bookmarkEnd w:id="427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78" w:name="_Toc59183270"/>
      <w:bookmarkStart w:id="4279" w:name="_Toc59184736"/>
      <w:bookmarkStart w:id="4280" w:name="_Toc59195671"/>
      <w:bookmarkStart w:id="4281" w:name="_Toc59440099"/>
      <w:bookmarkStart w:id="4282" w:name="_Toc67990522"/>
    </w:p>
    <w:p w14:paraId="46E9732F" w14:textId="1126D912" w:rsidR="00F17312" w:rsidRDefault="00F17312" w:rsidP="00F17312">
      <w:pPr>
        <w:pStyle w:val="Heading4"/>
      </w:pPr>
      <w:r>
        <w:t>6.3.</w:t>
      </w:r>
      <w:r w:rsidR="005A0F50">
        <w:t>16</w:t>
      </w:r>
      <w:r>
        <w:t>.3</w:t>
      </w:r>
      <w:r>
        <w:tab/>
        <w:t>Attribute constraints</w:t>
      </w:r>
      <w:bookmarkEnd w:id="4278"/>
      <w:bookmarkEnd w:id="4279"/>
      <w:bookmarkEnd w:id="4280"/>
      <w:bookmarkEnd w:id="4281"/>
      <w:bookmarkEnd w:id="4282"/>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83" w:name="_Toc59183271"/>
      <w:bookmarkStart w:id="4284" w:name="_Toc59184737"/>
      <w:bookmarkStart w:id="4285" w:name="_Toc59195672"/>
      <w:bookmarkStart w:id="4286" w:name="_Toc59440100"/>
      <w:bookmarkStart w:id="4287" w:name="_Toc67990523"/>
      <w:r>
        <w:rPr>
          <w:lang w:eastAsia="zh-CN"/>
        </w:rPr>
        <w:t>6.3.</w:t>
      </w:r>
      <w:r w:rsidR="005A0F50">
        <w:rPr>
          <w:lang w:eastAsia="zh-CN"/>
        </w:rPr>
        <w:t>16</w:t>
      </w:r>
      <w:r>
        <w:rPr>
          <w:lang w:eastAsia="zh-CN"/>
        </w:rPr>
        <w:t>.</w:t>
      </w:r>
      <w:r>
        <w:t>4</w:t>
      </w:r>
      <w:r>
        <w:tab/>
        <w:t>Notifications</w:t>
      </w:r>
      <w:bookmarkEnd w:id="4283"/>
      <w:bookmarkEnd w:id="4284"/>
      <w:bookmarkEnd w:id="4285"/>
      <w:bookmarkEnd w:id="4286"/>
      <w:bookmarkEnd w:id="428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88" w:name="_Toc59183272"/>
      <w:bookmarkStart w:id="4289" w:name="_Toc59184738"/>
      <w:bookmarkStart w:id="4290" w:name="_Toc59195673"/>
      <w:bookmarkStart w:id="4291" w:name="_Toc59440101"/>
      <w:bookmarkStart w:id="4292" w:name="_Toc67990524"/>
      <w:r>
        <w:rPr>
          <w:lang w:eastAsia="zh-CN"/>
        </w:rPr>
        <w:t>6.3.</w:t>
      </w:r>
      <w:r w:rsidR="005A0F50">
        <w:rPr>
          <w:lang w:eastAsia="zh-CN"/>
        </w:rPr>
        <w:t>17</w:t>
      </w:r>
      <w:r>
        <w:rPr>
          <w:rFonts w:ascii="Courier New" w:hAnsi="Courier New" w:cs="Courier New"/>
          <w:lang w:eastAsia="zh-CN"/>
        </w:rPr>
        <w:tab/>
        <w:t>TermDensity&lt;&lt;dataType&gt;&gt;</w:t>
      </w:r>
      <w:bookmarkEnd w:id="4288"/>
      <w:bookmarkEnd w:id="4289"/>
      <w:bookmarkEnd w:id="4290"/>
      <w:bookmarkEnd w:id="4291"/>
      <w:bookmarkEnd w:id="4292"/>
    </w:p>
    <w:p w14:paraId="1B558E6C" w14:textId="1327AF7B" w:rsidR="00F17312" w:rsidRDefault="00F17312" w:rsidP="00F17312">
      <w:pPr>
        <w:pStyle w:val="Heading4"/>
      </w:pPr>
      <w:bookmarkStart w:id="4293" w:name="_Toc59183273"/>
      <w:bookmarkStart w:id="4294" w:name="_Toc59184739"/>
      <w:bookmarkStart w:id="4295" w:name="_Toc59195674"/>
      <w:bookmarkStart w:id="4296" w:name="_Toc59440102"/>
      <w:bookmarkStart w:id="4297" w:name="_Toc67990525"/>
      <w:r>
        <w:t>6.3.</w:t>
      </w:r>
      <w:r w:rsidR="005A0F50">
        <w:t>17</w:t>
      </w:r>
      <w:r>
        <w:t>.1</w:t>
      </w:r>
      <w:r>
        <w:tab/>
        <w:t>Definition</w:t>
      </w:r>
      <w:bookmarkEnd w:id="4293"/>
      <w:bookmarkEnd w:id="4294"/>
      <w:bookmarkEnd w:id="4295"/>
      <w:bookmarkEnd w:id="4296"/>
      <w:bookmarkEnd w:id="429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98" w:name="_Toc59183274"/>
      <w:bookmarkStart w:id="4299" w:name="_Toc59184740"/>
      <w:bookmarkStart w:id="4300" w:name="_Toc59195675"/>
      <w:bookmarkStart w:id="4301" w:name="_Toc59440103"/>
      <w:bookmarkStart w:id="4302" w:name="_Toc67990526"/>
      <w:r>
        <w:t>6</w:t>
      </w:r>
      <w:r>
        <w:rPr>
          <w:lang w:eastAsia="zh-CN"/>
        </w:rPr>
        <w:t>.</w:t>
      </w:r>
      <w:r>
        <w:t>3.</w:t>
      </w:r>
      <w:r w:rsidR="005A0F50">
        <w:t>17</w:t>
      </w:r>
      <w:r>
        <w:t>.2</w:t>
      </w:r>
      <w:r>
        <w:tab/>
        <w:t>Attributes</w:t>
      </w:r>
      <w:bookmarkEnd w:id="4298"/>
      <w:bookmarkEnd w:id="4299"/>
      <w:bookmarkEnd w:id="4300"/>
      <w:bookmarkEnd w:id="4301"/>
      <w:bookmarkEnd w:id="430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3" w:name="_Toc59183275"/>
      <w:bookmarkStart w:id="4304" w:name="_Toc59184741"/>
      <w:bookmarkStart w:id="4305" w:name="_Toc59195676"/>
      <w:bookmarkStart w:id="4306" w:name="_Toc59440104"/>
      <w:bookmarkStart w:id="4307" w:name="_Toc67990527"/>
    </w:p>
    <w:p w14:paraId="492E78CC" w14:textId="50D1BC73" w:rsidR="00F17312" w:rsidRDefault="00F17312" w:rsidP="00F17312">
      <w:pPr>
        <w:pStyle w:val="Heading4"/>
      </w:pPr>
      <w:r>
        <w:t>6.3.</w:t>
      </w:r>
      <w:r w:rsidR="005A0F50">
        <w:t>17</w:t>
      </w:r>
      <w:r>
        <w:t>.3</w:t>
      </w:r>
      <w:r>
        <w:tab/>
        <w:t>Attribute constraints</w:t>
      </w:r>
      <w:bookmarkEnd w:id="4303"/>
      <w:bookmarkEnd w:id="4304"/>
      <w:bookmarkEnd w:id="4305"/>
      <w:bookmarkEnd w:id="4306"/>
      <w:bookmarkEnd w:id="4307"/>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08" w:name="_Toc59183276"/>
      <w:bookmarkStart w:id="4309" w:name="_Toc59184742"/>
      <w:bookmarkStart w:id="4310" w:name="_Toc59195677"/>
      <w:bookmarkStart w:id="4311" w:name="_Toc59440105"/>
      <w:bookmarkStart w:id="4312" w:name="_Toc67990528"/>
      <w:r>
        <w:rPr>
          <w:lang w:eastAsia="zh-CN"/>
        </w:rPr>
        <w:t>6.3.</w:t>
      </w:r>
      <w:r w:rsidR="005A0F50">
        <w:rPr>
          <w:lang w:eastAsia="zh-CN"/>
        </w:rPr>
        <w:t>17</w:t>
      </w:r>
      <w:r>
        <w:rPr>
          <w:lang w:eastAsia="zh-CN"/>
        </w:rPr>
        <w:t>.</w:t>
      </w:r>
      <w:r>
        <w:t>4</w:t>
      </w:r>
      <w:r>
        <w:tab/>
        <w:t>Notifications</w:t>
      </w:r>
      <w:bookmarkEnd w:id="4308"/>
      <w:bookmarkEnd w:id="4309"/>
      <w:bookmarkEnd w:id="4310"/>
      <w:bookmarkEnd w:id="4311"/>
      <w:bookmarkEnd w:id="431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3" w:name="_Toc59183277"/>
      <w:bookmarkStart w:id="4314" w:name="_Toc59184743"/>
      <w:bookmarkStart w:id="4315" w:name="_Toc59195678"/>
      <w:bookmarkStart w:id="4316" w:name="_Toc59440106"/>
      <w:bookmarkStart w:id="431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3"/>
      <w:bookmarkEnd w:id="4314"/>
      <w:bookmarkEnd w:id="4315"/>
      <w:bookmarkEnd w:id="4316"/>
      <w:bookmarkEnd w:id="4317"/>
    </w:p>
    <w:p w14:paraId="26F392E0" w14:textId="0035A716" w:rsidR="00F17312" w:rsidRDefault="00F17312" w:rsidP="00F17312">
      <w:pPr>
        <w:pStyle w:val="Heading4"/>
      </w:pPr>
      <w:bookmarkStart w:id="4318" w:name="_Toc59183278"/>
      <w:bookmarkStart w:id="4319" w:name="_Toc59184744"/>
      <w:bookmarkStart w:id="4320" w:name="_Toc59195679"/>
      <w:bookmarkStart w:id="4321" w:name="_Toc59440107"/>
      <w:bookmarkStart w:id="4322" w:name="_Toc67990530"/>
      <w:r>
        <w:t>6.3.</w:t>
      </w:r>
      <w:r w:rsidR="005A0F50">
        <w:t>18</w:t>
      </w:r>
      <w:r>
        <w:t>.1</w:t>
      </w:r>
      <w:r>
        <w:tab/>
        <w:t>Definition</w:t>
      </w:r>
      <w:bookmarkEnd w:id="4318"/>
      <w:bookmarkEnd w:id="4319"/>
      <w:bookmarkEnd w:id="4320"/>
      <w:bookmarkEnd w:id="4321"/>
      <w:bookmarkEnd w:id="4322"/>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3" w:name="OLE_LINK43"/>
      <w:r w:rsidRPr="00BA1358">
        <w:rPr>
          <w:rFonts w:ascii="Courier New" w:hAnsi="Courier New" w:cs="Courier New"/>
          <w:lang w:eastAsia="zh-CN"/>
        </w:rPr>
        <w:t>EP_</w:t>
      </w:r>
      <w:r>
        <w:rPr>
          <w:rFonts w:ascii="Courier New" w:hAnsi="Courier New" w:cs="Courier New"/>
          <w:lang w:eastAsia="zh-CN"/>
        </w:rPr>
        <w:t>transport</w:t>
      </w:r>
      <w:bookmarkEnd w:id="432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4" w:name="_Toc59183279"/>
      <w:bookmarkStart w:id="4325" w:name="_Toc59184745"/>
      <w:bookmarkStart w:id="4326" w:name="_Toc59195680"/>
      <w:bookmarkStart w:id="4327" w:name="_Toc59440108"/>
      <w:bookmarkStart w:id="4328" w:name="_Toc67990531"/>
      <w:r>
        <w:t>6.3.</w:t>
      </w:r>
      <w:r w:rsidR="005A0F50">
        <w:t>18</w:t>
      </w:r>
      <w:r>
        <w:t>.2</w:t>
      </w:r>
      <w:r>
        <w:tab/>
        <w:t>Attributes</w:t>
      </w:r>
      <w:bookmarkEnd w:id="4324"/>
      <w:bookmarkEnd w:id="4325"/>
      <w:bookmarkEnd w:id="4326"/>
      <w:bookmarkEnd w:id="4327"/>
      <w:bookmarkEnd w:id="432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29" w:name="_Toc59183280"/>
      <w:bookmarkStart w:id="4330" w:name="_Toc59184746"/>
      <w:bookmarkStart w:id="4331" w:name="_Toc59195681"/>
      <w:bookmarkStart w:id="4332" w:name="_Toc59440109"/>
      <w:bookmarkStart w:id="433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29"/>
      <w:bookmarkEnd w:id="4330"/>
      <w:bookmarkEnd w:id="4331"/>
      <w:bookmarkEnd w:id="4332"/>
      <w:bookmarkEnd w:id="433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4" w:name="_Toc59183281"/>
      <w:bookmarkStart w:id="4335" w:name="_Toc59184747"/>
      <w:bookmarkStart w:id="4336" w:name="_Toc59195682"/>
      <w:bookmarkStart w:id="4337" w:name="_Toc59440110"/>
      <w:bookmarkStart w:id="4338" w:name="_Toc67990533"/>
      <w:r>
        <w:rPr>
          <w:lang w:eastAsia="zh-CN"/>
        </w:rPr>
        <w:t>6.3.</w:t>
      </w:r>
      <w:r w:rsidR="005A0F50">
        <w:rPr>
          <w:lang w:eastAsia="zh-CN"/>
        </w:rPr>
        <w:t>18</w:t>
      </w:r>
      <w:r>
        <w:rPr>
          <w:lang w:eastAsia="zh-CN"/>
        </w:rPr>
        <w:t>.4</w:t>
      </w:r>
      <w:r>
        <w:rPr>
          <w:lang w:eastAsia="zh-CN"/>
        </w:rPr>
        <w:tab/>
        <w:t>Notifications</w:t>
      </w:r>
      <w:bookmarkEnd w:id="4334"/>
      <w:bookmarkEnd w:id="4335"/>
      <w:bookmarkEnd w:id="4336"/>
      <w:bookmarkEnd w:id="4337"/>
      <w:bookmarkEnd w:id="433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39" w:name="_Toc59183282"/>
      <w:bookmarkStart w:id="4340" w:name="_Toc59184748"/>
      <w:bookmarkStart w:id="4341" w:name="_Toc59195683"/>
      <w:bookmarkStart w:id="4342" w:name="_Toc59440111"/>
      <w:bookmarkStart w:id="434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39"/>
      <w:bookmarkEnd w:id="4340"/>
      <w:bookmarkEnd w:id="4341"/>
      <w:bookmarkEnd w:id="4342"/>
      <w:bookmarkEnd w:id="4343"/>
    </w:p>
    <w:p w14:paraId="3D9CF3C4" w14:textId="208B9D7C" w:rsidR="00F17312" w:rsidRDefault="00F17312" w:rsidP="00F17312">
      <w:pPr>
        <w:pStyle w:val="Heading4"/>
      </w:pPr>
      <w:bookmarkStart w:id="4344" w:name="_Toc59183283"/>
      <w:bookmarkStart w:id="4345" w:name="_Toc59184749"/>
      <w:bookmarkStart w:id="4346" w:name="_Toc59195684"/>
      <w:bookmarkStart w:id="4347" w:name="_Toc59440112"/>
      <w:bookmarkStart w:id="4348" w:name="_Toc67990535"/>
      <w:r>
        <w:rPr>
          <w:lang w:eastAsia="zh-CN"/>
        </w:rPr>
        <w:t>6.3.</w:t>
      </w:r>
      <w:r w:rsidR="005A0F50">
        <w:rPr>
          <w:lang w:eastAsia="zh-CN"/>
        </w:rPr>
        <w:t>19</w:t>
      </w:r>
      <w:r>
        <w:t>.1</w:t>
      </w:r>
      <w:r>
        <w:tab/>
        <w:t>Definition</w:t>
      </w:r>
      <w:bookmarkEnd w:id="4344"/>
      <w:bookmarkEnd w:id="4345"/>
      <w:bookmarkEnd w:id="4346"/>
      <w:bookmarkEnd w:id="4347"/>
      <w:bookmarkEnd w:id="434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49" w:name="_Toc59183284"/>
      <w:bookmarkStart w:id="4350" w:name="_Toc59184750"/>
      <w:bookmarkStart w:id="4351" w:name="_Toc59195685"/>
      <w:bookmarkStart w:id="4352" w:name="_Toc59440113"/>
      <w:bookmarkStart w:id="4353" w:name="_Toc67990536"/>
      <w:r>
        <w:rPr>
          <w:lang w:eastAsia="zh-CN"/>
        </w:rPr>
        <w:t>6.3.</w:t>
      </w:r>
      <w:r w:rsidR="005A0F50">
        <w:rPr>
          <w:lang w:eastAsia="zh-CN"/>
        </w:rPr>
        <w:t>19</w:t>
      </w:r>
      <w:r>
        <w:t>.2</w:t>
      </w:r>
      <w:r>
        <w:tab/>
        <w:t>Attributes</w:t>
      </w:r>
      <w:bookmarkEnd w:id="4349"/>
      <w:bookmarkEnd w:id="4350"/>
      <w:bookmarkEnd w:id="4351"/>
      <w:bookmarkEnd w:id="4352"/>
      <w:bookmarkEnd w:id="435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4" w:name="_Toc59183285"/>
      <w:bookmarkStart w:id="4355" w:name="_Toc59184751"/>
      <w:bookmarkStart w:id="4356" w:name="_Toc59195686"/>
      <w:bookmarkStart w:id="4357" w:name="_Toc59440114"/>
      <w:bookmarkStart w:id="4358" w:name="_Toc67990537"/>
      <w:r>
        <w:rPr>
          <w:lang w:eastAsia="zh-CN"/>
        </w:rPr>
        <w:t>6.3.</w:t>
      </w:r>
      <w:r w:rsidR="005A0F50">
        <w:rPr>
          <w:lang w:eastAsia="zh-CN"/>
        </w:rPr>
        <w:t>19</w:t>
      </w:r>
      <w:r>
        <w:t>.3</w:t>
      </w:r>
      <w:r>
        <w:tab/>
        <w:t>Attribute constraints</w:t>
      </w:r>
      <w:bookmarkEnd w:id="4354"/>
      <w:bookmarkEnd w:id="4355"/>
      <w:bookmarkEnd w:id="4356"/>
      <w:bookmarkEnd w:id="4357"/>
      <w:bookmarkEnd w:id="4358"/>
    </w:p>
    <w:p w14:paraId="0A73D6E8" w14:textId="77777777" w:rsidR="00F17312" w:rsidRDefault="00F17312" w:rsidP="00F17312">
      <w:r>
        <w:t>See respective IOCs.</w:t>
      </w:r>
    </w:p>
    <w:p w14:paraId="190835FC" w14:textId="6424BAA6" w:rsidR="00F17312" w:rsidRDefault="00F17312" w:rsidP="00F17312">
      <w:pPr>
        <w:pStyle w:val="Heading4"/>
      </w:pPr>
      <w:bookmarkStart w:id="4359" w:name="_Toc59183286"/>
      <w:bookmarkStart w:id="4360" w:name="_Toc59184752"/>
      <w:bookmarkStart w:id="4361" w:name="_Toc59195687"/>
      <w:bookmarkStart w:id="4362" w:name="_Toc59440115"/>
      <w:bookmarkStart w:id="4363" w:name="_Toc67990538"/>
      <w:r>
        <w:rPr>
          <w:lang w:eastAsia="zh-CN"/>
        </w:rPr>
        <w:t>6.3.</w:t>
      </w:r>
      <w:r w:rsidR="005A0F50">
        <w:rPr>
          <w:lang w:eastAsia="zh-CN"/>
        </w:rPr>
        <w:t>19</w:t>
      </w:r>
      <w:r>
        <w:t>.4</w:t>
      </w:r>
      <w:r>
        <w:tab/>
        <w:t>Notifications</w:t>
      </w:r>
      <w:bookmarkEnd w:id="4359"/>
      <w:bookmarkEnd w:id="4360"/>
      <w:bookmarkEnd w:id="4361"/>
      <w:bookmarkEnd w:id="4362"/>
      <w:bookmarkEnd w:id="436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4" w:name="_Toc59183287"/>
      <w:bookmarkStart w:id="4365" w:name="_Toc59184753"/>
      <w:bookmarkStart w:id="4366" w:name="_Toc59195688"/>
      <w:bookmarkStart w:id="4367" w:name="_Toc59440116"/>
      <w:bookmarkStart w:id="436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4"/>
      <w:bookmarkEnd w:id="4365"/>
      <w:bookmarkEnd w:id="4366"/>
      <w:bookmarkEnd w:id="4367"/>
      <w:bookmarkEnd w:id="4368"/>
    </w:p>
    <w:p w14:paraId="2E20C900" w14:textId="15AD7790" w:rsidR="00F17312" w:rsidRDefault="00F17312" w:rsidP="00F17312">
      <w:pPr>
        <w:pStyle w:val="Heading4"/>
      </w:pPr>
      <w:bookmarkStart w:id="4369" w:name="_Toc59183288"/>
      <w:bookmarkStart w:id="4370" w:name="_Toc59184754"/>
      <w:bookmarkStart w:id="4371" w:name="_Toc59195689"/>
      <w:bookmarkStart w:id="4372" w:name="_Toc59440117"/>
      <w:bookmarkStart w:id="4373" w:name="_Toc67990540"/>
      <w:r>
        <w:t>6.3.</w:t>
      </w:r>
      <w:r w:rsidR="005A0F50">
        <w:t>20</w:t>
      </w:r>
      <w:r>
        <w:t>.1</w:t>
      </w:r>
      <w:r>
        <w:tab/>
        <w:t>Definition</w:t>
      </w:r>
      <w:bookmarkEnd w:id="4369"/>
      <w:bookmarkEnd w:id="4370"/>
      <w:bookmarkEnd w:id="4371"/>
      <w:bookmarkEnd w:id="4372"/>
      <w:bookmarkEnd w:id="437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4" w:name="_Toc59183289"/>
      <w:bookmarkStart w:id="4375" w:name="_Toc59184755"/>
      <w:bookmarkStart w:id="4376" w:name="_Toc59195690"/>
      <w:bookmarkStart w:id="4377" w:name="_Toc59440118"/>
      <w:bookmarkStart w:id="4378" w:name="_Toc67990541"/>
      <w:r>
        <w:t>6</w:t>
      </w:r>
      <w:r>
        <w:rPr>
          <w:lang w:eastAsia="zh-CN"/>
        </w:rPr>
        <w:t>.</w:t>
      </w:r>
      <w:r>
        <w:t>3.</w:t>
      </w:r>
      <w:r w:rsidR="005A0F50">
        <w:t>20</w:t>
      </w:r>
      <w:r>
        <w:t>.2</w:t>
      </w:r>
      <w:r>
        <w:tab/>
        <w:t>Attributes</w:t>
      </w:r>
      <w:bookmarkEnd w:id="4374"/>
      <w:bookmarkEnd w:id="4375"/>
      <w:bookmarkEnd w:id="4376"/>
      <w:bookmarkEnd w:id="4377"/>
      <w:bookmarkEnd w:id="437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79" w:name="_Toc59183290"/>
      <w:bookmarkStart w:id="4380" w:name="_Toc59184756"/>
      <w:bookmarkStart w:id="4381" w:name="_Toc59195691"/>
      <w:bookmarkStart w:id="4382" w:name="_Toc59440119"/>
      <w:bookmarkStart w:id="4383" w:name="_Toc67990542"/>
      <w:r>
        <w:t>6.3.</w:t>
      </w:r>
      <w:r w:rsidR="005A0F50">
        <w:t>20</w:t>
      </w:r>
      <w:r>
        <w:t>.3</w:t>
      </w:r>
      <w:r>
        <w:tab/>
        <w:t>Attribute constraints</w:t>
      </w:r>
      <w:bookmarkEnd w:id="4379"/>
      <w:bookmarkEnd w:id="4380"/>
      <w:bookmarkEnd w:id="4381"/>
      <w:bookmarkEnd w:id="4382"/>
      <w:bookmarkEnd w:id="4383"/>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84" w:name="_Toc59183291"/>
      <w:bookmarkStart w:id="4385" w:name="_Toc59184757"/>
      <w:bookmarkStart w:id="4386" w:name="_Toc59195692"/>
      <w:bookmarkStart w:id="4387" w:name="_Toc59440120"/>
      <w:bookmarkStart w:id="4388" w:name="_Toc67990543"/>
      <w:r>
        <w:rPr>
          <w:lang w:eastAsia="zh-CN"/>
        </w:rPr>
        <w:t>6.3.</w:t>
      </w:r>
      <w:r w:rsidR="005A0F50">
        <w:rPr>
          <w:lang w:eastAsia="zh-CN"/>
        </w:rPr>
        <w:t>20</w:t>
      </w:r>
      <w:r>
        <w:rPr>
          <w:lang w:eastAsia="zh-CN"/>
        </w:rPr>
        <w:t>.</w:t>
      </w:r>
      <w:r>
        <w:t>4</w:t>
      </w:r>
      <w:r>
        <w:tab/>
        <w:t>Notifications</w:t>
      </w:r>
      <w:bookmarkEnd w:id="4384"/>
      <w:bookmarkEnd w:id="4385"/>
      <w:bookmarkEnd w:id="4386"/>
      <w:bookmarkEnd w:id="4387"/>
      <w:bookmarkEnd w:id="438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89" w:name="_Toc67990544"/>
      <w:bookmarkStart w:id="4390" w:name="_Toc27405501"/>
      <w:bookmarkStart w:id="4391" w:name="_Toc35878691"/>
      <w:bookmarkStart w:id="4392" w:name="_Toc36220507"/>
      <w:bookmarkStart w:id="4393" w:name="_Toc36474605"/>
      <w:bookmarkStart w:id="4394" w:name="_Toc36542877"/>
      <w:bookmarkStart w:id="4395" w:name="_Toc36543698"/>
      <w:bookmarkStart w:id="4396" w:name="_Toc36567936"/>
      <w:bookmarkStart w:id="4397" w:name="_Toc44341668"/>
      <w:r>
        <w:rPr>
          <w:lang w:eastAsia="zh-CN"/>
        </w:rPr>
        <w:t>6.3.</w:t>
      </w:r>
      <w:r w:rsidR="005A0F50">
        <w:rPr>
          <w:lang w:eastAsia="zh-CN"/>
        </w:rPr>
        <w:t>21</w:t>
      </w:r>
      <w:r>
        <w:rPr>
          <w:lang w:eastAsia="zh-CN"/>
        </w:rPr>
        <w:tab/>
      </w:r>
      <w:bookmarkEnd w:id="4389"/>
      <w:r w:rsidR="001D1B13" w:rsidRPr="00A87E70">
        <w:rPr>
          <w:sz w:val="24"/>
        </w:rPr>
        <w:t>Void</w:t>
      </w:r>
    </w:p>
    <w:p w14:paraId="469574D0" w14:textId="5DD1E238" w:rsidR="00F17312" w:rsidRDefault="00F17312" w:rsidP="00F17312">
      <w:pPr>
        <w:pStyle w:val="Heading3"/>
        <w:rPr>
          <w:lang w:eastAsia="zh-CN"/>
        </w:rPr>
      </w:pPr>
      <w:bookmarkStart w:id="4398" w:name="_Toc67990549"/>
      <w:bookmarkEnd w:id="4390"/>
      <w:bookmarkEnd w:id="4391"/>
      <w:bookmarkEnd w:id="4392"/>
      <w:bookmarkEnd w:id="4393"/>
      <w:bookmarkEnd w:id="4394"/>
      <w:bookmarkEnd w:id="4395"/>
      <w:bookmarkEnd w:id="4396"/>
      <w:bookmarkEnd w:id="4397"/>
      <w:r>
        <w:rPr>
          <w:lang w:eastAsia="zh-CN"/>
        </w:rPr>
        <w:t>6.3.</w:t>
      </w:r>
      <w:r w:rsidR="005A0F50">
        <w:rPr>
          <w:lang w:eastAsia="zh-CN"/>
        </w:rPr>
        <w:t>22</w:t>
      </w:r>
      <w:r>
        <w:rPr>
          <w:lang w:eastAsia="zh-CN"/>
        </w:rPr>
        <w:tab/>
      </w:r>
      <w:r w:rsidR="00DD1E22" w:rsidRPr="00DE2C1B">
        <w:rPr>
          <w:sz w:val="24"/>
        </w:rPr>
        <w:t>Void</w:t>
      </w:r>
      <w:bookmarkEnd w:id="4398"/>
    </w:p>
    <w:p w14:paraId="793EA045" w14:textId="57E075C7" w:rsidR="00F17312" w:rsidRDefault="00F17312" w:rsidP="00F17312">
      <w:pPr>
        <w:pStyle w:val="Heading3"/>
        <w:rPr>
          <w:lang w:eastAsia="zh-CN"/>
        </w:rPr>
      </w:pPr>
      <w:bookmarkStart w:id="4399" w:name="_Toc67990554"/>
      <w:r>
        <w:rPr>
          <w:lang w:eastAsia="zh-CN"/>
        </w:rPr>
        <w:t>6.3.</w:t>
      </w:r>
      <w:r w:rsidR="005A0F50">
        <w:rPr>
          <w:lang w:eastAsia="zh-CN"/>
        </w:rPr>
        <w:t>23</w:t>
      </w:r>
      <w:r>
        <w:rPr>
          <w:rFonts w:ascii="Courier New" w:hAnsi="Courier New" w:cs="Courier New"/>
          <w:lang w:eastAsia="zh-CN"/>
        </w:rPr>
        <w:tab/>
        <w:t>CNSliceSubnetProfile&lt;&lt;dataType&gt;&gt;</w:t>
      </w:r>
      <w:bookmarkEnd w:id="4399"/>
    </w:p>
    <w:p w14:paraId="72977099" w14:textId="591341A9" w:rsidR="00F17312" w:rsidRDefault="00F17312" w:rsidP="00F17312">
      <w:pPr>
        <w:pStyle w:val="Heading4"/>
      </w:pPr>
      <w:bookmarkStart w:id="4400" w:name="_Toc67990555"/>
      <w:r>
        <w:t>6.3.</w:t>
      </w:r>
      <w:r w:rsidR="005A0F50">
        <w:t>23</w:t>
      </w:r>
      <w:r>
        <w:t>.1</w:t>
      </w:r>
      <w:r>
        <w:tab/>
        <w:t>Definition</w:t>
      </w:r>
      <w:bookmarkEnd w:id="440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01" w:name="_Toc67990556"/>
      <w:r>
        <w:t>6</w:t>
      </w:r>
      <w:r>
        <w:rPr>
          <w:lang w:eastAsia="zh-CN"/>
        </w:rPr>
        <w:t>.</w:t>
      </w:r>
      <w:r>
        <w:t>3.</w:t>
      </w:r>
      <w:r w:rsidR="005A0F50">
        <w:t>23</w:t>
      </w:r>
      <w:r>
        <w:t>.2</w:t>
      </w:r>
      <w:r>
        <w:tab/>
        <w:t>Attributes</w:t>
      </w:r>
      <w:bookmarkEnd w:id="440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2"/>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3" w:name="_Toc67990557"/>
      <w:r>
        <w:t>6.3.</w:t>
      </w:r>
      <w:r w:rsidR="005A0F50">
        <w:t>23</w:t>
      </w:r>
      <w:r>
        <w:t>.3</w:t>
      </w:r>
      <w:r>
        <w:tab/>
        <w:t>Attribute constraints</w:t>
      </w:r>
      <w:bookmarkEnd w:id="4403"/>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4" w:name="_Toc67990558"/>
      <w:r>
        <w:rPr>
          <w:lang w:eastAsia="zh-CN"/>
        </w:rPr>
        <w:t>6.3.</w:t>
      </w:r>
      <w:r w:rsidR="005A0F50">
        <w:rPr>
          <w:lang w:eastAsia="zh-CN"/>
        </w:rPr>
        <w:t>23</w:t>
      </w:r>
      <w:r>
        <w:rPr>
          <w:lang w:eastAsia="zh-CN"/>
        </w:rPr>
        <w:t>.</w:t>
      </w:r>
      <w:r>
        <w:t>4</w:t>
      </w:r>
      <w:r>
        <w:tab/>
        <w:t>Notifications</w:t>
      </w:r>
      <w:bookmarkEnd w:id="4404"/>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5"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5"/>
    </w:p>
    <w:p w14:paraId="7E6E3B3E" w14:textId="6D37741F" w:rsidR="00F17312" w:rsidRDefault="00F17312" w:rsidP="00F17312">
      <w:pPr>
        <w:pStyle w:val="Heading4"/>
      </w:pPr>
      <w:bookmarkStart w:id="4406" w:name="_Toc67990560"/>
      <w:r>
        <w:t>6.3.</w:t>
      </w:r>
      <w:r w:rsidR="000D2FA5">
        <w:t>24</w:t>
      </w:r>
      <w:r>
        <w:t>.1</w:t>
      </w:r>
      <w:r>
        <w:tab/>
        <w:t>Definition</w:t>
      </w:r>
      <w:bookmarkEnd w:id="4406"/>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7" w:name="_Toc67990561"/>
      <w:r>
        <w:t>6</w:t>
      </w:r>
      <w:r>
        <w:rPr>
          <w:lang w:eastAsia="zh-CN"/>
        </w:rPr>
        <w:t>.</w:t>
      </w:r>
      <w:r>
        <w:t>3.</w:t>
      </w:r>
      <w:r w:rsidR="000D2FA5">
        <w:t>24</w:t>
      </w:r>
      <w:r>
        <w:t>.2</w:t>
      </w:r>
      <w:r>
        <w:tab/>
        <w:t>Attributes</w:t>
      </w:r>
      <w:bookmarkEnd w:id="4407"/>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2C257BF8" w:rsidR="00F17312" w:rsidRDefault="00DE60B0" w:rsidP="00F17312">
            <w:pPr>
              <w:pStyle w:val="TAL"/>
              <w:rPr>
                <w:rFonts w:ascii="Courier New" w:hAnsi="Courier New" w:cs="Courier New"/>
                <w:szCs w:val="18"/>
                <w:lang w:eastAsia="zh-CN"/>
              </w:rPr>
            </w:pPr>
            <w:proofErr w:type="spellStart"/>
            <w:r w:rsidRPr="00DE60B0">
              <w:rPr>
                <w:rFonts w:ascii="Courier New" w:hAnsi="Courier New" w:cs="Courier New"/>
                <w:iCs/>
                <w:szCs w:val="18"/>
                <w:lang w:eastAsia="zh-CN"/>
              </w:rPr>
              <w:t>sST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08" w:name="_Toc67990562"/>
      <w:r>
        <w:t>6.3.</w:t>
      </w:r>
      <w:r w:rsidR="000D2FA5">
        <w:t>24</w:t>
      </w:r>
      <w:r>
        <w:t>.3</w:t>
      </w:r>
      <w:r>
        <w:tab/>
        <w:t>Attribute constraints</w:t>
      </w:r>
      <w:bookmarkEnd w:id="4408"/>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09" w:name="_Toc67990563"/>
      <w:r>
        <w:rPr>
          <w:lang w:eastAsia="zh-CN"/>
        </w:rPr>
        <w:t>6.3.</w:t>
      </w:r>
      <w:r w:rsidR="000D2FA5">
        <w:rPr>
          <w:lang w:eastAsia="zh-CN"/>
        </w:rPr>
        <w:t>24</w:t>
      </w:r>
      <w:r>
        <w:rPr>
          <w:lang w:eastAsia="zh-CN"/>
        </w:rPr>
        <w:t>.</w:t>
      </w:r>
      <w:r>
        <w:t>4</w:t>
      </w:r>
      <w:r>
        <w:tab/>
        <w:t>Notifications</w:t>
      </w:r>
      <w:bookmarkEnd w:id="4409"/>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10"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10"/>
    </w:p>
    <w:p w14:paraId="7CC23A82" w14:textId="4CAA2BCA" w:rsidR="00F17312" w:rsidRDefault="00F17312" w:rsidP="00F17312">
      <w:pPr>
        <w:pStyle w:val="Heading4"/>
      </w:pPr>
      <w:bookmarkStart w:id="4411" w:name="_Toc67990565"/>
      <w:r>
        <w:t>6.3.</w:t>
      </w:r>
      <w:r w:rsidR="00B03186">
        <w:t>25</w:t>
      </w:r>
      <w:r>
        <w:t>.1</w:t>
      </w:r>
      <w:r>
        <w:tab/>
        <w:t>Definition</w:t>
      </w:r>
      <w:bookmarkEnd w:id="4411"/>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12" w:name="_Toc67990566"/>
      <w:r>
        <w:t>6</w:t>
      </w:r>
      <w:r>
        <w:rPr>
          <w:lang w:eastAsia="zh-CN"/>
        </w:rPr>
        <w:t>.</w:t>
      </w:r>
      <w:r>
        <w:t>3.</w:t>
      </w:r>
      <w:r w:rsidR="00B03186">
        <w:t>25</w:t>
      </w:r>
      <w:r>
        <w:t>.2</w:t>
      </w:r>
      <w:r>
        <w:tab/>
        <w:t>Attributes</w:t>
      </w:r>
      <w:bookmarkEnd w:id="4412"/>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35119B1B" w:rsidR="00DD638D" w:rsidRDefault="00DE60B0" w:rsidP="00DD638D">
            <w:pPr>
              <w:pStyle w:val="TAL"/>
              <w:rPr>
                <w:rFonts w:ascii="Courier New" w:hAnsi="Courier New" w:cs="Courier New"/>
                <w:szCs w:val="18"/>
                <w:lang w:eastAsia="zh-CN"/>
              </w:rPr>
            </w:pPr>
            <w:proofErr w:type="spellStart"/>
            <w:r w:rsidRPr="00DE60B0">
              <w:rPr>
                <w:rFonts w:ascii="Courier New" w:hAnsi="Courier New" w:cs="Courier New"/>
                <w:szCs w:val="18"/>
                <w:lang w:eastAsia="zh-CN"/>
              </w:rPr>
              <w:t>sST</w:t>
            </w:r>
            <w:proofErr w:type="spellEnd"/>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3" w:name="_Toc67990567"/>
      <w:r>
        <w:rPr>
          <w:lang w:val="fr-FR"/>
        </w:rPr>
        <w:t>6.3.</w:t>
      </w:r>
      <w:r w:rsidR="00B03186">
        <w:rPr>
          <w:lang w:val="fr-FR"/>
        </w:rPr>
        <w:t>25</w:t>
      </w:r>
      <w:r>
        <w:rPr>
          <w:lang w:val="fr-FR"/>
        </w:rPr>
        <w:t>.3</w:t>
      </w:r>
      <w:r>
        <w:rPr>
          <w:lang w:val="fr-FR"/>
        </w:rPr>
        <w:tab/>
        <w:t>Attribute constraints</w:t>
      </w:r>
      <w:bookmarkEnd w:id="4413"/>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4"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4"/>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5"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5"/>
    </w:p>
    <w:p w14:paraId="08BD22B9" w14:textId="5B7F3F24" w:rsidR="00F17312" w:rsidRDefault="00F17312" w:rsidP="00F17312">
      <w:pPr>
        <w:pStyle w:val="Heading4"/>
      </w:pPr>
      <w:bookmarkStart w:id="4416" w:name="_Toc67990570"/>
      <w:r>
        <w:t>6.3.</w:t>
      </w:r>
      <w:r w:rsidR="0009651D">
        <w:t>26</w:t>
      </w:r>
      <w:r>
        <w:t>.1</w:t>
      </w:r>
      <w:r>
        <w:tab/>
        <w:t>Definition</w:t>
      </w:r>
      <w:bookmarkEnd w:id="4416"/>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7" w:name="_Toc67990571"/>
      <w:r>
        <w:t>6</w:t>
      </w:r>
      <w:r>
        <w:rPr>
          <w:lang w:eastAsia="zh-CN"/>
        </w:rPr>
        <w:t>.</w:t>
      </w:r>
      <w:r>
        <w:t>3.</w:t>
      </w:r>
      <w:r w:rsidR="0009651D">
        <w:t>26</w:t>
      </w:r>
      <w:r>
        <w:t>.2</w:t>
      </w:r>
      <w:r>
        <w:tab/>
        <w:t>Attributes</w:t>
      </w:r>
      <w:bookmarkEnd w:id="4417"/>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18" w:name="_Toc67990572"/>
      <w:r>
        <w:t>6.3.</w:t>
      </w:r>
      <w:r w:rsidR="0009651D">
        <w:t>26</w:t>
      </w:r>
      <w:r>
        <w:t>.3</w:t>
      </w:r>
      <w:r>
        <w:tab/>
        <w:t>Attribute constraints</w:t>
      </w:r>
      <w:bookmarkEnd w:id="4418"/>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19" w:name="_Toc67990573"/>
      <w:r>
        <w:rPr>
          <w:lang w:eastAsia="zh-CN"/>
        </w:rPr>
        <w:t>6.3.</w:t>
      </w:r>
      <w:r w:rsidR="0009651D">
        <w:rPr>
          <w:lang w:eastAsia="zh-CN"/>
        </w:rPr>
        <w:t>26</w:t>
      </w:r>
      <w:r>
        <w:rPr>
          <w:lang w:eastAsia="zh-CN"/>
        </w:rPr>
        <w:t>.</w:t>
      </w:r>
      <w:r>
        <w:t>4</w:t>
      </w:r>
      <w:r>
        <w:tab/>
        <w:t>Notifications</w:t>
      </w:r>
      <w:bookmarkEnd w:id="441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2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20"/>
    </w:p>
    <w:p w14:paraId="12439A0B" w14:textId="2E44A8C8" w:rsidR="00F17312" w:rsidRDefault="00F17312" w:rsidP="00F17312">
      <w:pPr>
        <w:pStyle w:val="Heading4"/>
      </w:pPr>
      <w:bookmarkStart w:id="4421" w:name="_Toc67990575"/>
      <w:r>
        <w:t>6.3.</w:t>
      </w:r>
      <w:r w:rsidR="0009651D">
        <w:t>27</w:t>
      </w:r>
      <w:r>
        <w:t>.1</w:t>
      </w:r>
      <w:r>
        <w:tab/>
        <w:t>Definition</w:t>
      </w:r>
      <w:bookmarkEnd w:id="442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22" w:name="_Toc67990576"/>
      <w:r>
        <w:t>6</w:t>
      </w:r>
      <w:r>
        <w:rPr>
          <w:lang w:eastAsia="zh-CN"/>
        </w:rPr>
        <w:t>.</w:t>
      </w:r>
      <w:r>
        <w:t>3.</w:t>
      </w:r>
      <w:r w:rsidR="0009651D">
        <w:t>27</w:t>
      </w:r>
      <w:r>
        <w:t>.2</w:t>
      </w:r>
      <w:r>
        <w:tab/>
        <w:t>Attributes</w:t>
      </w:r>
      <w:bookmarkEnd w:id="442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3" w:name="_Toc67990577"/>
      <w:r>
        <w:rPr>
          <w:lang w:val="fr-FR"/>
        </w:rPr>
        <w:t>6.3.</w:t>
      </w:r>
      <w:r w:rsidR="0009651D">
        <w:rPr>
          <w:lang w:val="fr-FR"/>
        </w:rPr>
        <w:t>27</w:t>
      </w:r>
      <w:r>
        <w:rPr>
          <w:lang w:val="fr-FR"/>
        </w:rPr>
        <w:t>.3</w:t>
      </w:r>
      <w:r>
        <w:rPr>
          <w:lang w:val="fr-FR"/>
        </w:rPr>
        <w:tab/>
        <w:t>Attribute constraints</w:t>
      </w:r>
      <w:bookmarkEnd w:id="4423"/>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2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2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006F9B">
      <w:pPr>
        <w:jc w:val="both"/>
      </w:pPr>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proofErr w:type="spellStart"/>
      <w:r w:rsidRPr="00B3547B">
        <w:rPr>
          <w:rFonts w:ascii="Courier New" w:hAnsi="Courier New" w:cs="Courier New"/>
        </w:rPr>
        <w:t>SliceProfile</w:t>
      </w:r>
      <w:proofErr w:type="spellEnd"/>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006F9B">
      <w:pPr>
        <w:jc w:val="both"/>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006F9B">
      <w:pPr>
        <w:jc w:val="both"/>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006F9B">
      <w:pPr>
        <w:jc w:val="both"/>
      </w:pPr>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0CAEB3B" w:rsidR="00006F9B" w:rsidRPr="00B8101A" w:rsidRDefault="00006F9B" w:rsidP="00006F9B">
      <w:pPr>
        <w:jc w:val="both"/>
      </w:pPr>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77777777" w:rsidR="00006F9B" w:rsidRDefault="00006F9B" w:rsidP="00006F9B">
      <w:pPr>
        <w:jc w:val="both"/>
      </w:pPr>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006F9B">
      <w:pPr>
        <w:jc w:val="both"/>
      </w:pPr>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006F9B">
      <w:pPr>
        <w:jc w:val="both"/>
      </w:pPr>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41ADF44C" w:rsidR="00006F9B" w:rsidRDefault="00006F9B" w:rsidP="00006F9B">
      <w:pPr>
        <w:jc w:val="both"/>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49AF7515" w14:textId="77777777" w:rsidR="00006F9B" w:rsidRPr="006C5EC7" w:rsidRDefault="00006F9B" w:rsidP="002F7E9B">
      <w:pPr>
        <w:pStyle w:val="EditorsNote"/>
        <w:rPr>
          <w:lang w:eastAsia="zh-CN"/>
        </w:rPr>
      </w:pPr>
      <w:r>
        <w:t>Editor's Note: the association mechanism for reserved resource and allocation may need to be updated based on further investigation.</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2F7E9B">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25" w:name="_Toc59183292"/>
      <w:bookmarkStart w:id="4426" w:name="_Toc59184758"/>
      <w:bookmarkStart w:id="4427" w:name="_Toc59195693"/>
      <w:bookmarkStart w:id="4428" w:name="_Toc59440121"/>
      <w:bookmarkStart w:id="4429" w:name="_Toc67990579"/>
      <w:r>
        <w:t>6.4</w:t>
      </w:r>
      <w:r>
        <w:rPr>
          <w:lang w:eastAsia="zh-CN"/>
        </w:rPr>
        <w:tab/>
      </w:r>
      <w:r>
        <w:t>Attribute definition</w:t>
      </w:r>
      <w:bookmarkEnd w:id="4425"/>
      <w:bookmarkEnd w:id="4426"/>
      <w:bookmarkEnd w:id="4427"/>
      <w:bookmarkEnd w:id="4428"/>
      <w:bookmarkEnd w:id="4429"/>
    </w:p>
    <w:p w14:paraId="41CD9ABE" w14:textId="44214632" w:rsidR="00F17312" w:rsidRDefault="00F17312" w:rsidP="00F17312">
      <w:pPr>
        <w:pStyle w:val="Heading3"/>
        <w:rPr>
          <w:lang w:eastAsia="zh-CN"/>
        </w:rPr>
      </w:pPr>
      <w:bookmarkStart w:id="4430" w:name="_Toc59183293"/>
      <w:bookmarkStart w:id="4431" w:name="_Toc59184759"/>
      <w:bookmarkStart w:id="4432" w:name="_Toc59195694"/>
      <w:bookmarkStart w:id="4433" w:name="_Toc59440122"/>
      <w:bookmarkStart w:id="4434" w:name="_Toc67990580"/>
      <w:r>
        <w:rPr>
          <w:lang w:eastAsia="zh-CN"/>
        </w:rPr>
        <w:t>6.4</w:t>
      </w:r>
      <w:r>
        <w:t>.1</w:t>
      </w:r>
      <w:r>
        <w:tab/>
      </w:r>
      <w:r>
        <w:rPr>
          <w:lang w:eastAsia="zh-CN"/>
        </w:rPr>
        <w:t>Attribute properties</w:t>
      </w:r>
      <w:bookmarkEnd w:id="4430"/>
      <w:bookmarkEnd w:id="4431"/>
      <w:bookmarkEnd w:id="4432"/>
      <w:bookmarkEnd w:id="4433"/>
      <w:bookmarkEnd w:id="4434"/>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981D1DD"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r w:rsidR="00DE60B0" w:rsidRPr="00DE60B0">
              <w:rPr>
                <w:snapToGrid w:val="0"/>
              </w:rPr>
              <w:t xml:space="preserve"> or in a service slice profile (represented by TopSliceSubnetProfile data type and RANSliceSubnetProfile data type) to be supported by a network slice subnet</w:t>
            </w:r>
            <w:r>
              <w:rPr>
                <w:snapToGrid w:val="0"/>
              </w:rPr>
              <w:t>.</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35"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435"/>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6"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3F3FF60F" w:rsidR="00A263E9" w:rsidRDefault="00A263E9" w:rsidP="00A263E9">
            <w:pPr>
              <w:spacing w:after="0"/>
              <w:rPr>
                <w:rFonts w:ascii="Arial" w:hAnsi="Arial" w:cs="Arial"/>
                <w:color w:val="000000"/>
                <w:sz w:val="18"/>
                <w:szCs w:val="18"/>
                <w:lang w:eastAsia="zh-CN"/>
              </w:rPr>
            </w:pPr>
            <w:r>
              <w:rPr>
                <w:lang w:eastAsia="zh-CN"/>
              </w:rPr>
              <w:t xml:space="preserve"> 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243A5D6"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proofErr w:type="spellStart"/>
            <w:r w:rsidR="00CF30B1" w:rsidRPr="00CF30B1">
              <w:rPr>
                <w:lang w:eastAsia="zh-CN"/>
              </w:rPr>
              <w:t>requestedR</w:t>
            </w:r>
            <w:r w:rsidRPr="00A34825">
              <w:rPr>
                <w:rFonts w:ascii="Courier New" w:hAnsi="Courier New" w:cs="Courier New"/>
              </w:rPr>
              <w:t>eservationExpiration</w:t>
            </w:r>
            <w:proofErr w:type="spellEnd"/>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683DC3ED" w:rsidR="00A263E9" w:rsidRPr="00CF30B1" w:rsidRDefault="00A263E9" w:rsidP="00CF30B1">
            <w:pPr>
              <w:pStyle w:val="TAL"/>
              <w:rPr>
                <w:lang w:eastAsia="zh-CN"/>
              </w:rPr>
            </w:pPr>
            <w:r>
              <w:rPr>
                <w:rFonts w:hint="eastAsia"/>
                <w:lang w:eastAsia="zh-CN"/>
              </w:rPr>
              <w:t>A</w:t>
            </w:r>
            <w:r>
              <w:rPr>
                <w:lang w:eastAsia="zh-CN"/>
              </w:rPr>
              <w:t xml:space="preserve">n attribute which specifies the recommended network slicing related requirements (i.e. ServiceProfile and SliceProfile information) which can be supported by the MnS producer.This information is provided when the feasibility check result is infeasible. This information can be used by </w:t>
            </w:r>
            <w:proofErr w:type="spellStart"/>
            <w:r>
              <w:rPr>
                <w:lang w:eastAsia="zh-CN"/>
              </w:rPr>
              <w:t>MnS</w:t>
            </w:r>
            <w:proofErr w:type="spellEnd"/>
            <w:r>
              <w:rPr>
                <w:lang w:eastAsia="zh-CN"/>
              </w:rPr>
              <w:t xml:space="preserve">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7" w:name="_Toc59183294"/>
      <w:bookmarkStart w:id="4438" w:name="_Toc59184760"/>
      <w:bookmarkStart w:id="4439" w:name="_Toc59195695"/>
      <w:bookmarkStart w:id="4440" w:name="_Toc59440123"/>
      <w:bookmarkStart w:id="4441" w:name="_Toc67990581"/>
      <w:r>
        <w:t>6.5</w:t>
      </w:r>
      <w:r>
        <w:tab/>
        <w:t>Common notifications</w:t>
      </w:r>
      <w:bookmarkEnd w:id="4437"/>
      <w:bookmarkEnd w:id="4438"/>
      <w:bookmarkEnd w:id="4439"/>
      <w:bookmarkEnd w:id="4440"/>
      <w:bookmarkEnd w:id="4441"/>
    </w:p>
    <w:p w14:paraId="4D6868E4" w14:textId="77777777" w:rsidR="00F17312" w:rsidRDefault="00F17312" w:rsidP="00F17312">
      <w:pPr>
        <w:pStyle w:val="Heading3"/>
      </w:pPr>
      <w:bookmarkStart w:id="4442" w:name="_Toc59183295"/>
      <w:bookmarkStart w:id="4443" w:name="_Toc59184761"/>
      <w:bookmarkStart w:id="4444" w:name="_Toc59195696"/>
      <w:bookmarkStart w:id="4445" w:name="_Toc59440124"/>
      <w:bookmarkStart w:id="4446" w:name="_Toc67990582"/>
      <w:r>
        <w:t>6.5.1</w:t>
      </w:r>
      <w:r>
        <w:tab/>
        <w:t>Alarm notifications</w:t>
      </w:r>
      <w:bookmarkEnd w:id="4442"/>
      <w:bookmarkEnd w:id="4443"/>
      <w:bookmarkEnd w:id="4444"/>
      <w:bookmarkEnd w:id="4445"/>
      <w:bookmarkEnd w:id="444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7" w:name="_Toc59183296"/>
      <w:bookmarkStart w:id="4448" w:name="_Toc59184762"/>
      <w:bookmarkStart w:id="4449" w:name="_Toc59195697"/>
      <w:bookmarkStart w:id="4450" w:name="_Toc59440125"/>
      <w:bookmarkStart w:id="4451" w:name="_Toc67990583"/>
      <w:r>
        <w:t>6.5.2</w:t>
      </w:r>
      <w:r>
        <w:tab/>
        <w:t>Configuration notifications</w:t>
      </w:r>
      <w:bookmarkEnd w:id="4447"/>
      <w:bookmarkEnd w:id="4448"/>
      <w:bookmarkEnd w:id="4449"/>
      <w:bookmarkEnd w:id="4450"/>
      <w:bookmarkEnd w:id="445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4"/>
    </w:tbl>
    <w:p w14:paraId="60CAB88B" w14:textId="77777777" w:rsidR="00F17312" w:rsidRDefault="00F17312" w:rsidP="00F17312"/>
    <w:p w14:paraId="5C1696BE" w14:textId="77777777" w:rsidR="00F17312" w:rsidRDefault="00F17312" w:rsidP="00F17312">
      <w:pPr>
        <w:pStyle w:val="Heading3"/>
      </w:pPr>
      <w:bookmarkStart w:id="4452" w:name="_Toc59440126"/>
      <w:bookmarkStart w:id="4453" w:name="_Toc67990584"/>
      <w:r>
        <w:t>6.5.3</w:t>
      </w:r>
      <w:r>
        <w:tab/>
        <w:t>Threshold Crossing notifications</w:t>
      </w:r>
      <w:bookmarkEnd w:id="4452"/>
      <w:bookmarkEnd w:id="445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4" w:name="_Toc59183297"/>
      <w:bookmarkStart w:id="4455" w:name="_Toc59184763"/>
      <w:bookmarkStart w:id="4456" w:name="_Toc59195698"/>
      <w:bookmarkStart w:id="4457" w:name="_Toc59440127"/>
      <w:bookmarkStart w:id="4458" w:name="_Toc67990585"/>
      <w:r>
        <w:t>7</w:t>
      </w:r>
      <w:r>
        <w:tab/>
        <w:t>Solution Set (SS)</w:t>
      </w:r>
      <w:bookmarkEnd w:id="4454"/>
      <w:bookmarkEnd w:id="4455"/>
      <w:bookmarkEnd w:id="4456"/>
      <w:bookmarkEnd w:id="4457"/>
      <w:bookmarkEnd w:id="4458"/>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default" r:id="rId165"/>
      <w:footerReference w:type="default" r:id="rId166"/>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1EBF60" w14:textId="77777777" w:rsidR="0068102E" w:rsidRDefault="0068102E">
      <w:r>
        <w:separator/>
      </w:r>
    </w:p>
  </w:endnote>
  <w:endnote w:type="continuationSeparator" w:id="0">
    <w:p w14:paraId="20F0E318" w14:textId="77777777" w:rsidR="0068102E" w:rsidRDefault="006810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EDA8D6" w:rsidR="00A43929" w:rsidRDefault="003872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F8633" w14:textId="77777777" w:rsidR="0068102E" w:rsidRDefault="0068102E">
      <w:r>
        <w:separator/>
      </w:r>
    </w:p>
  </w:footnote>
  <w:footnote w:type="continuationSeparator" w:id="0">
    <w:p w14:paraId="51113B29" w14:textId="77777777" w:rsidR="0068102E" w:rsidRDefault="006810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D54F26C" w:rsidR="00A43929" w:rsidRDefault="00387219">
    <w:pPr>
      <w:framePr w:h="284" w:hRule="exact" w:wrap="around" w:vAnchor="text" w:hAnchor="margin" w:xAlign="right" w:y="1"/>
      <w:rPr>
        <w:rFonts w:ascii="Arial" w:hAnsi="Arial" w:cs="Arial"/>
        <w:b/>
        <w:sz w:val="18"/>
        <w:szCs w:val="18"/>
      </w:rPr>
    </w:pPr>
    <w:r>
      <w:rPr>
        <w:rFonts w:ascii="Arial" w:hAnsi="Arial" w:cs="Arial"/>
        <w:b/>
        <w:sz w:val="18"/>
        <w:szCs w:val="18"/>
      </w:rPr>
      <w:t>3GPP TS 28.541 V17.8.0 (2022-09)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3397FBD" w:rsidR="00A43929" w:rsidRDefault="00387219">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F9B"/>
    <w:rsid w:val="00007354"/>
    <w:rsid w:val="000151CE"/>
    <w:rsid w:val="0002142C"/>
    <w:rsid w:val="00025C8E"/>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765"/>
    <w:rsid w:val="00147B89"/>
    <w:rsid w:val="0015732F"/>
    <w:rsid w:val="00157558"/>
    <w:rsid w:val="00165257"/>
    <w:rsid w:val="001664F8"/>
    <w:rsid w:val="001676D3"/>
    <w:rsid w:val="00172B7E"/>
    <w:rsid w:val="001756CF"/>
    <w:rsid w:val="00182289"/>
    <w:rsid w:val="00182DC9"/>
    <w:rsid w:val="00183357"/>
    <w:rsid w:val="00194DD0"/>
    <w:rsid w:val="001A1E42"/>
    <w:rsid w:val="001A4C42"/>
    <w:rsid w:val="001A7420"/>
    <w:rsid w:val="001B6637"/>
    <w:rsid w:val="001C089A"/>
    <w:rsid w:val="001C21C3"/>
    <w:rsid w:val="001D02C2"/>
    <w:rsid w:val="001D1B13"/>
    <w:rsid w:val="001E2121"/>
    <w:rsid w:val="001E370E"/>
    <w:rsid w:val="001E651D"/>
    <w:rsid w:val="001F0C1D"/>
    <w:rsid w:val="001F1132"/>
    <w:rsid w:val="001F168B"/>
    <w:rsid w:val="002012BA"/>
    <w:rsid w:val="00206766"/>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444B"/>
    <w:rsid w:val="002D5B17"/>
    <w:rsid w:val="002D6578"/>
    <w:rsid w:val="002E00EE"/>
    <w:rsid w:val="002E0404"/>
    <w:rsid w:val="002E5C49"/>
    <w:rsid w:val="002F61D1"/>
    <w:rsid w:val="002F7E9B"/>
    <w:rsid w:val="0031354F"/>
    <w:rsid w:val="003172DC"/>
    <w:rsid w:val="0032067C"/>
    <w:rsid w:val="00324AB9"/>
    <w:rsid w:val="00337A51"/>
    <w:rsid w:val="003448DA"/>
    <w:rsid w:val="00345725"/>
    <w:rsid w:val="003519AF"/>
    <w:rsid w:val="0035462D"/>
    <w:rsid w:val="00355133"/>
    <w:rsid w:val="0036389F"/>
    <w:rsid w:val="00365930"/>
    <w:rsid w:val="003765B8"/>
    <w:rsid w:val="0038560A"/>
    <w:rsid w:val="00387219"/>
    <w:rsid w:val="003A638F"/>
    <w:rsid w:val="003B14C7"/>
    <w:rsid w:val="003B3ADF"/>
    <w:rsid w:val="003C3971"/>
    <w:rsid w:val="003D03F1"/>
    <w:rsid w:val="003D0E9F"/>
    <w:rsid w:val="003D37DC"/>
    <w:rsid w:val="003F3082"/>
    <w:rsid w:val="003F5C37"/>
    <w:rsid w:val="003F6C9B"/>
    <w:rsid w:val="004037B3"/>
    <w:rsid w:val="0041693A"/>
    <w:rsid w:val="00423334"/>
    <w:rsid w:val="0042423D"/>
    <w:rsid w:val="00433F8B"/>
    <w:rsid w:val="004345EC"/>
    <w:rsid w:val="0044217F"/>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2743E"/>
    <w:rsid w:val="005333B7"/>
    <w:rsid w:val="0053388B"/>
    <w:rsid w:val="00535773"/>
    <w:rsid w:val="00542B65"/>
    <w:rsid w:val="00543E6C"/>
    <w:rsid w:val="00544E21"/>
    <w:rsid w:val="005570B1"/>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102E"/>
    <w:rsid w:val="006854C8"/>
    <w:rsid w:val="006971BD"/>
    <w:rsid w:val="006A0BC2"/>
    <w:rsid w:val="006A323F"/>
    <w:rsid w:val="006A6904"/>
    <w:rsid w:val="006B0701"/>
    <w:rsid w:val="006B30D0"/>
    <w:rsid w:val="006C3D95"/>
    <w:rsid w:val="006C6844"/>
    <w:rsid w:val="006D4AB0"/>
    <w:rsid w:val="006D501B"/>
    <w:rsid w:val="006E5C86"/>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2365"/>
    <w:rsid w:val="008525F3"/>
    <w:rsid w:val="00853CED"/>
    <w:rsid w:val="00853E23"/>
    <w:rsid w:val="00855041"/>
    <w:rsid w:val="00855385"/>
    <w:rsid w:val="0085643E"/>
    <w:rsid w:val="00865B8F"/>
    <w:rsid w:val="00874F22"/>
    <w:rsid w:val="00876095"/>
    <w:rsid w:val="008768CA"/>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348E"/>
    <w:rsid w:val="00917CCB"/>
    <w:rsid w:val="009214E0"/>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678A"/>
    <w:rsid w:val="009C7643"/>
    <w:rsid w:val="009D37BB"/>
    <w:rsid w:val="009E0444"/>
    <w:rsid w:val="009F032B"/>
    <w:rsid w:val="009F37B7"/>
    <w:rsid w:val="009F51A7"/>
    <w:rsid w:val="009F6011"/>
    <w:rsid w:val="00A10F02"/>
    <w:rsid w:val="00A1118D"/>
    <w:rsid w:val="00A124A5"/>
    <w:rsid w:val="00A1648A"/>
    <w:rsid w:val="00A164B4"/>
    <w:rsid w:val="00A170A7"/>
    <w:rsid w:val="00A263E9"/>
    <w:rsid w:val="00A26956"/>
    <w:rsid w:val="00A27486"/>
    <w:rsid w:val="00A432C2"/>
    <w:rsid w:val="00A43929"/>
    <w:rsid w:val="00A51B20"/>
    <w:rsid w:val="00A51C4D"/>
    <w:rsid w:val="00A52668"/>
    <w:rsid w:val="00A53724"/>
    <w:rsid w:val="00A56066"/>
    <w:rsid w:val="00A57BF6"/>
    <w:rsid w:val="00A71A16"/>
    <w:rsid w:val="00A71F56"/>
    <w:rsid w:val="00A73129"/>
    <w:rsid w:val="00A7595A"/>
    <w:rsid w:val="00A82346"/>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14E36"/>
    <w:rsid w:val="00B15449"/>
    <w:rsid w:val="00B15EF2"/>
    <w:rsid w:val="00B22A72"/>
    <w:rsid w:val="00B260D4"/>
    <w:rsid w:val="00B344DD"/>
    <w:rsid w:val="00B42A2A"/>
    <w:rsid w:val="00B45BF3"/>
    <w:rsid w:val="00B54F2D"/>
    <w:rsid w:val="00B60EFA"/>
    <w:rsid w:val="00B62933"/>
    <w:rsid w:val="00B80E52"/>
    <w:rsid w:val="00B83AC3"/>
    <w:rsid w:val="00B8603E"/>
    <w:rsid w:val="00B93086"/>
    <w:rsid w:val="00B95668"/>
    <w:rsid w:val="00B95AE8"/>
    <w:rsid w:val="00BA19ED"/>
    <w:rsid w:val="00BA4B8D"/>
    <w:rsid w:val="00BB0DFA"/>
    <w:rsid w:val="00BC0F7D"/>
    <w:rsid w:val="00BC23A3"/>
    <w:rsid w:val="00BC3DDE"/>
    <w:rsid w:val="00BC5032"/>
    <w:rsid w:val="00BD0B16"/>
    <w:rsid w:val="00BD141C"/>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3079"/>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31540"/>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E53C9"/>
    <w:rsid w:val="00EE765B"/>
    <w:rsid w:val="00EF081D"/>
    <w:rsid w:val="00EF14A5"/>
    <w:rsid w:val="00EF74A4"/>
    <w:rsid w:val="00F025A2"/>
    <w:rsid w:val="00F04712"/>
    <w:rsid w:val="00F13360"/>
    <w:rsid w:val="00F13A22"/>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oleObject" Target="embeddings/Microsoft_Word_97_-_2003_Document4.doc"/><Relationship Id="rId159" Type="http://schemas.openxmlformats.org/officeDocument/2006/relationships/image" Target="media/image76.emf"/><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2.docx"/><Relationship Id="rId165" Type="http://schemas.openxmlformats.org/officeDocument/2006/relationships/header" Target="head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3.doc"/><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0.docx"/><Relationship Id="rId164" Type="http://schemas.openxmlformats.org/officeDocument/2006/relationships/package" Target="embeddings/Microsoft_Word_Document14.doc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4.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1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1.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3.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1.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1925</TotalTime>
  <Pages>1</Pages>
  <Words>58111</Words>
  <Characters>331234</Characters>
  <Application>Microsoft Office Word</Application>
  <DocSecurity>0</DocSecurity>
  <Lines>2760</Lines>
  <Paragraphs>777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388568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254</cp:revision>
  <cp:lastPrinted>2019-02-25T14:05:00Z</cp:lastPrinted>
  <dcterms:created xsi:type="dcterms:W3CDTF">2021-06-10T15:35:00Z</dcterms:created>
  <dcterms:modified xsi:type="dcterms:W3CDTF">2022-09-23T10:08:00Z</dcterms:modified>
</cp:coreProperties>
</file>