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764A3354"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481254" w:rsidRPr="00977052">
              <w:t>0</w:t>
            </w:r>
            <w:r w:rsidRPr="00977052">
              <w:t>.</w:t>
            </w:r>
            <w:r w:rsidR="006B4864">
              <w:t>4</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2022</w:t>
            </w:r>
            <w:r w:rsidRPr="00977052">
              <w:rPr>
                <w:sz w:val="32"/>
              </w:rPr>
              <w:t>-</w:t>
            </w:r>
            <w:r w:rsidR="00481254" w:rsidRPr="00977052">
              <w:rPr>
                <w:sz w:val="32"/>
              </w:rPr>
              <w:t>0</w:t>
            </w:r>
            <w:r w:rsidR="006B4864">
              <w:rPr>
                <w:sz w:val="32"/>
              </w:rPr>
              <w:t>8</w:t>
            </w:r>
            <w:bookmarkEnd w:id="4"/>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8"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8"/>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1AE69683" w:rsidR="00D82E6F" w:rsidRPr="00977052" w:rsidRDefault="00D82E6F" w:rsidP="00D82E6F">
            <w:pPr>
              <w:rPr>
                <w:sz w:val="16"/>
              </w:rPr>
            </w:pPr>
            <w:bookmarkStart w:id="9"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0B72E3">
              <w:rPr>
                <w:sz w:val="16"/>
              </w:rPr>
              <w:t>'</w:t>
            </w:r>
            <w:r w:rsidRPr="00977052">
              <w:rPr>
                <w:sz w:val="16"/>
              </w:rPr>
              <w:t xml:space="preserve"> Publications Offices.</w:t>
            </w:r>
            <w:bookmarkEnd w:id="9"/>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0"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1"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650 Route des Lucioles - Sophia Antipolis</w:t>
            </w:r>
          </w:p>
          <w:p w14:paraId="7A890E1F"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Valbonne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1"/>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2"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3" w:name="copyrightDate"/>
            <w:r w:rsidRPr="00977052">
              <w:rPr>
                <w:noProof/>
                <w:sz w:val="18"/>
              </w:rPr>
              <w:t>2</w:t>
            </w:r>
            <w:r w:rsidR="008E2D68" w:rsidRPr="00977052">
              <w:rPr>
                <w:noProof/>
                <w:sz w:val="18"/>
              </w:rPr>
              <w:t>02</w:t>
            </w:r>
            <w:r w:rsidR="00481254" w:rsidRPr="00977052">
              <w:rPr>
                <w:noProof/>
                <w:sz w:val="18"/>
              </w:rPr>
              <w:t>2</w:t>
            </w:r>
            <w:bookmarkEnd w:id="13"/>
            <w:r w:rsidRPr="00977052">
              <w:rPr>
                <w:noProof/>
                <w:sz w:val="18"/>
              </w:rPr>
              <w:t>, 3GPP Organizational Partners (ARIB, ATIS, CCSA, ETSI, TSDSI, TTA, TTC).</w:t>
            </w:r>
            <w:bookmarkStart w:id="14" w:name="copyrightaddon"/>
            <w:bookmarkEnd w:id="14"/>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2"/>
          </w:p>
          <w:p w14:paraId="26DA3D2F" w14:textId="77777777" w:rsidR="00E16509" w:rsidRPr="00977052" w:rsidRDefault="00E16509" w:rsidP="00133525"/>
        </w:tc>
      </w:tr>
      <w:bookmarkEnd w:id="10"/>
    </w:tbl>
    <w:p w14:paraId="04D347A8" w14:textId="77777777" w:rsidR="00080512" w:rsidRPr="00977052" w:rsidRDefault="00080512">
      <w:pPr>
        <w:pStyle w:val="TT"/>
      </w:pPr>
      <w:r w:rsidRPr="00977052">
        <w:br w:type="page"/>
      </w:r>
      <w:bookmarkStart w:id="15" w:name="tableOfContents"/>
      <w:bookmarkEnd w:id="15"/>
      <w:r w:rsidRPr="00977052">
        <w:lastRenderedPageBreak/>
        <w:t>Contents</w:t>
      </w:r>
    </w:p>
    <w:p w14:paraId="2D3D66B3" w14:textId="79CB9CA0" w:rsidR="00152D40" w:rsidRDefault="006B4864">
      <w:pPr>
        <w:pStyle w:val="TOC1"/>
        <w:rPr>
          <w:rFonts w:asciiTheme="minorHAnsi" w:eastAsiaTheme="minorEastAsia" w:hAnsiTheme="minorHAnsi" w:cstheme="minorBidi"/>
          <w:szCs w:val="22"/>
        </w:rPr>
      </w:pPr>
      <w:r>
        <w:fldChar w:fldCharType="begin" w:fldLock="1"/>
      </w:r>
      <w:r>
        <w:instrText xml:space="preserve"> TOC \o </w:instrText>
      </w:r>
      <w:r>
        <w:fldChar w:fldCharType="separate"/>
      </w:r>
      <w:r w:rsidR="00152D40">
        <w:t>Foreword</w:t>
      </w:r>
      <w:r w:rsidR="00152D40">
        <w:tab/>
      </w:r>
      <w:r w:rsidR="00152D40">
        <w:fldChar w:fldCharType="begin" w:fldLock="1"/>
      </w:r>
      <w:r w:rsidR="00152D40">
        <w:instrText xml:space="preserve"> PAGEREF _Toc113003135 \h </w:instrText>
      </w:r>
      <w:r w:rsidR="00152D40">
        <w:fldChar w:fldCharType="separate"/>
      </w:r>
      <w:r w:rsidR="00152D40">
        <w:t>9</w:t>
      </w:r>
      <w:r w:rsidR="00152D40">
        <w:fldChar w:fldCharType="end"/>
      </w:r>
    </w:p>
    <w:p w14:paraId="2799B77F" w14:textId="6071219C" w:rsidR="00152D40" w:rsidRDefault="00152D4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_Toc113003136 \h </w:instrText>
      </w:r>
      <w:r>
        <w:fldChar w:fldCharType="separate"/>
      </w:r>
      <w:r>
        <w:t>11</w:t>
      </w:r>
      <w:r>
        <w:fldChar w:fldCharType="end"/>
      </w:r>
    </w:p>
    <w:p w14:paraId="4F214E24" w14:textId="7C10E9F4" w:rsidR="00152D40" w:rsidRDefault="00152D4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_Toc113003137 \h </w:instrText>
      </w:r>
      <w:r>
        <w:fldChar w:fldCharType="separate"/>
      </w:r>
      <w:r>
        <w:t>11</w:t>
      </w:r>
      <w:r>
        <w:fldChar w:fldCharType="end"/>
      </w:r>
    </w:p>
    <w:p w14:paraId="4BBF8E19" w14:textId="7140AF42" w:rsidR="00152D40" w:rsidRDefault="00152D4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_Toc113003138 \h </w:instrText>
      </w:r>
      <w:r>
        <w:fldChar w:fldCharType="separate"/>
      </w:r>
      <w:r>
        <w:t>12</w:t>
      </w:r>
      <w:r>
        <w:fldChar w:fldCharType="end"/>
      </w:r>
    </w:p>
    <w:p w14:paraId="0EBB38D1" w14:textId="6D02C511" w:rsidR="00152D40" w:rsidRDefault="00152D4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_Toc113003139 \h </w:instrText>
      </w:r>
      <w:r>
        <w:fldChar w:fldCharType="separate"/>
      </w:r>
      <w:r>
        <w:t>12</w:t>
      </w:r>
      <w:r>
        <w:fldChar w:fldCharType="end"/>
      </w:r>
    </w:p>
    <w:p w14:paraId="3F7F5456" w14:textId="04E7A1F6" w:rsidR="00152D40" w:rsidRDefault="00152D4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_Toc113003140 \h </w:instrText>
      </w:r>
      <w:r>
        <w:fldChar w:fldCharType="separate"/>
      </w:r>
      <w:r>
        <w:t>12</w:t>
      </w:r>
      <w:r>
        <w:fldChar w:fldCharType="end"/>
      </w:r>
    </w:p>
    <w:p w14:paraId="12D339BE" w14:textId="544A01BF" w:rsidR="00152D40" w:rsidRDefault="00152D4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_Toc113003141 \h </w:instrText>
      </w:r>
      <w:r>
        <w:fldChar w:fldCharType="separate"/>
      </w:r>
      <w:r>
        <w:t>12</w:t>
      </w:r>
      <w:r>
        <w:fldChar w:fldCharType="end"/>
      </w:r>
    </w:p>
    <w:p w14:paraId="4C5AE0F9" w14:textId="784FD4C4" w:rsidR="00152D40" w:rsidRDefault="00152D40">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_Toc113003142 \h </w:instrText>
      </w:r>
      <w:r>
        <w:fldChar w:fldCharType="separate"/>
      </w:r>
      <w:r>
        <w:t>12</w:t>
      </w:r>
      <w:r>
        <w:fldChar w:fldCharType="end"/>
      </w:r>
    </w:p>
    <w:p w14:paraId="55759E13" w14:textId="031D3826" w:rsidR="00152D40" w:rsidRDefault="00152D40">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_Toc113003143 \h </w:instrText>
      </w:r>
      <w:r>
        <w:fldChar w:fldCharType="separate"/>
      </w:r>
      <w:r>
        <w:t>13</w:t>
      </w:r>
      <w:r>
        <w:fldChar w:fldCharType="end"/>
      </w:r>
    </w:p>
    <w:p w14:paraId="1C3E3524" w14:textId="55ECEE1E" w:rsidR="00152D40" w:rsidRDefault="00152D4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_Toc113003144 \h </w:instrText>
      </w:r>
      <w:r>
        <w:fldChar w:fldCharType="separate"/>
      </w:r>
      <w:r>
        <w:t>13</w:t>
      </w:r>
      <w:r>
        <w:fldChar w:fldCharType="end"/>
      </w:r>
    </w:p>
    <w:p w14:paraId="198971AF" w14:textId="18D901FD" w:rsidR="00152D40" w:rsidRDefault="00152D40">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_Toc113003145 \h </w:instrText>
      </w:r>
      <w:r>
        <w:fldChar w:fldCharType="separate"/>
      </w:r>
      <w:r>
        <w:t>13</w:t>
      </w:r>
      <w:r>
        <w:fldChar w:fldCharType="end"/>
      </w:r>
    </w:p>
    <w:p w14:paraId="48DB049D" w14:textId="4C28AFEC" w:rsidR="00152D40" w:rsidRDefault="00152D4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_Toc113003146 \h </w:instrText>
      </w:r>
      <w:r>
        <w:fldChar w:fldCharType="separate"/>
      </w:r>
      <w:r>
        <w:t>13</w:t>
      </w:r>
      <w:r>
        <w:fldChar w:fldCharType="end"/>
      </w:r>
    </w:p>
    <w:p w14:paraId="154CE42A" w14:textId="6C44EBB4" w:rsidR="00152D40" w:rsidRDefault="00152D40">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_Toc113003147 \h </w:instrText>
      </w:r>
      <w:r>
        <w:fldChar w:fldCharType="separate"/>
      </w:r>
      <w:r>
        <w:t>14</w:t>
      </w:r>
      <w:r>
        <w:fldChar w:fldCharType="end"/>
      </w:r>
    </w:p>
    <w:p w14:paraId="41D9CCAA" w14:textId="21615AF2" w:rsidR="00152D40" w:rsidRDefault="00152D40">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_Toc113003148 \h </w:instrText>
      </w:r>
      <w:r>
        <w:fldChar w:fldCharType="separate"/>
      </w:r>
      <w:r>
        <w:t>14</w:t>
      </w:r>
      <w:r>
        <w:fldChar w:fldCharType="end"/>
      </w:r>
    </w:p>
    <w:p w14:paraId="5B8D7271" w14:textId="444DEE4E" w:rsidR="00152D40" w:rsidRDefault="00152D40">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_Toc113003149 \h </w:instrText>
      </w:r>
      <w:r>
        <w:fldChar w:fldCharType="separate"/>
      </w:r>
      <w:r>
        <w:t>14</w:t>
      </w:r>
      <w:r>
        <w:fldChar w:fldCharType="end"/>
      </w:r>
    </w:p>
    <w:p w14:paraId="5C6C4D57" w14:textId="35EF6BBA" w:rsidR="00152D40" w:rsidRDefault="00152D4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_Toc113003150 \h </w:instrText>
      </w:r>
      <w:r>
        <w:fldChar w:fldCharType="separate"/>
      </w:r>
      <w:r>
        <w:t>14</w:t>
      </w:r>
      <w:r>
        <w:fldChar w:fldCharType="end"/>
      </w:r>
    </w:p>
    <w:p w14:paraId="41DFD8D9" w14:textId="769BE2C9" w:rsidR="00152D40" w:rsidRDefault="00152D40">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_Toc113003151 \h </w:instrText>
      </w:r>
      <w:r>
        <w:fldChar w:fldCharType="separate"/>
      </w:r>
      <w:r>
        <w:t>14</w:t>
      </w:r>
      <w:r>
        <w:fldChar w:fldCharType="end"/>
      </w:r>
    </w:p>
    <w:p w14:paraId="438ED94B" w14:textId="7C476ADE" w:rsidR="00152D40" w:rsidRDefault="00152D4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_Toc113003152 \h </w:instrText>
      </w:r>
      <w:r>
        <w:fldChar w:fldCharType="separate"/>
      </w:r>
      <w:r>
        <w:t>14</w:t>
      </w:r>
      <w:r>
        <w:fldChar w:fldCharType="end"/>
      </w:r>
    </w:p>
    <w:p w14:paraId="5A32F1A1" w14:textId="24E553BF" w:rsidR="00152D40" w:rsidRDefault="00152D40">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_Toc113003153 \h </w:instrText>
      </w:r>
      <w:r>
        <w:fldChar w:fldCharType="separate"/>
      </w:r>
      <w:r>
        <w:t>15</w:t>
      </w:r>
      <w:r>
        <w:fldChar w:fldCharType="end"/>
      </w:r>
    </w:p>
    <w:p w14:paraId="6F6C9017" w14:textId="42930297" w:rsidR="00152D40" w:rsidRDefault="00152D4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_Toc113003154 \h </w:instrText>
      </w:r>
      <w:r>
        <w:fldChar w:fldCharType="separate"/>
      </w:r>
      <w:r>
        <w:t>15</w:t>
      </w:r>
      <w:r>
        <w:fldChar w:fldCharType="end"/>
      </w:r>
    </w:p>
    <w:p w14:paraId="32E0C40F" w14:textId="15C8C086" w:rsidR="00152D40" w:rsidRDefault="00152D40">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_Toc113003155 \h </w:instrText>
      </w:r>
      <w:r>
        <w:fldChar w:fldCharType="separate"/>
      </w:r>
      <w:r>
        <w:t>15</w:t>
      </w:r>
      <w:r>
        <w:fldChar w:fldCharType="end"/>
      </w:r>
    </w:p>
    <w:p w14:paraId="73CE371B" w14:textId="66ACB8B3" w:rsidR="00152D40" w:rsidRDefault="00152D40">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_Toc113003156 \h </w:instrText>
      </w:r>
      <w:r>
        <w:fldChar w:fldCharType="separate"/>
      </w:r>
      <w:r>
        <w:t>15</w:t>
      </w:r>
      <w:r>
        <w:fldChar w:fldCharType="end"/>
      </w:r>
    </w:p>
    <w:p w14:paraId="492507D6" w14:textId="1E17FE2B" w:rsidR="00152D40" w:rsidRDefault="00152D40">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_Toc113003157 \h </w:instrText>
      </w:r>
      <w:r>
        <w:fldChar w:fldCharType="separate"/>
      </w:r>
      <w:r>
        <w:t>15</w:t>
      </w:r>
      <w:r>
        <w:fldChar w:fldCharType="end"/>
      </w:r>
    </w:p>
    <w:p w14:paraId="2CAA6E7E" w14:textId="1CD51866" w:rsidR="00152D40" w:rsidRDefault="00152D4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_Toc113003158 \h </w:instrText>
      </w:r>
      <w:r>
        <w:fldChar w:fldCharType="separate"/>
      </w:r>
      <w:r>
        <w:t>15</w:t>
      </w:r>
      <w:r>
        <w:fldChar w:fldCharType="end"/>
      </w:r>
    </w:p>
    <w:p w14:paraId="215D91C5" w14:textId="61CC75FB" w:rsidR="00152D40" w:rsidRDefault="00152D4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_Toc113003159 \h </w:instrText>
      </w:r>
      <w:r>
        <w:fldChar w:fldCharType="separate"/>
      </w:r>
      <w:r>
        <w:t>16</w:t>
      </w:r>
      <w:r>
        <w:fldChar w:fldCharType="end"/>
      </w:r>
    </w:p>
    <w:p w14:paraId="1DADFCAC" w14:textId="1FD20220" w:rsidR="00152D40" w:rsidRDefault="00152D40">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_Toc113003160 \h </w:instrText>
      </w:r>
      <w:r>
        <w:fldChar w:fldCharType="separate"/>
      </w:r>
      <w:r>
        <w:t>16</w:t>
      </w:r>
      <w:r>
        <w:fldChar w:fldCharType="end"/>
      </w:r>
    </w:p>
    <w:p w14:paraId="36C31E9D" w14:textId="4B9A82C8" w:rsidR="00152D40" w:rsidRDefault="00152D40">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_Toc113003161 \h </w:instrText>
      </w:r>
      <w:r>
        <w:fldChar w:fldCharType="separate"/>
      </w:r>
      <w:r>
        <w:t>16</w:t>
      </w:r>
      <w:r>
        <w:fldChar w:fldCharType="end"/>
      </w:r>
    </w:p>
    <w:p w14:paraId="767A357D" w14:textId="58961AF6" w:rsidR="00152D40" w:rsidRDefault="00152D40">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_Toc113003162 \h </w:instrText>
      </w:r>
      <w:r>
        <w:fldChar w:fldCharType="separate"/>
      </w:r>
      <w:r>
        <w:t>16</w:t>
      </w:r>
      <w:r>
        <w:fldChar w:fldCharType="end"/>
      </w:r>
    </w:p>
    <w:p w14:paraId="4962EF0D" w14:textId="3C28E595" w:rsidR="00152D40" w:rsidRDefault="00152D40">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_Toc113003163 \h </w:instrText>
      </w:r>
      <w:r>
        <w:fldChar w:fldCharType="separate"/>
      </w:r>
      <w:r>
        <w:t>17</w:t>
      </w:r>
      <w:r>
        <w:fldChar w:fldCharType="end"/>
      </w:r>
    </w:p>
    <w:p w14:paraId="73799C43" w14:textId="51BD6A02" w:rsidR="00152D40" w:rsidRDefault="00152D40">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_Toc113003164 \h </w:instrText>
      </w:r>
      <w:r>
        <w:fldChar w:fldCharType="separate"/>
      </w:r>
      <w:r>
        <w:t>17</w:t>
      </w:r>
      <w:r>
        <w:fldChar w:fldCharType="end"/>
      </w:r>
    </w:p>
    <w:p w14:paraId="1B6CAEAD" w14:textId="226A6CC8" w:rsidR="00152D40" w:rsidRDefault="00152D40">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_Toc113003165 \h </w:instrText>
      </w:r>
      <w:r>
        <w:fldChar w:fldCharType="separate"/>
      </w:r>
      <w:r>
        <w:t>17</w:t>
      </w:r>
      <w:r>
        <w:fldChar w:fldCharType="end"/>
      </w:r>
    </w:p>
    <w:p w14:paraId="3375F1E6" w14:textId="5BFE23BA" w:rsidR="00152D40" w:rsidRDefault="00152D40">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_Toc113003166 \h </w:instrText>
      </w:r>
      <w:r>
        <w:fldChar w:fldCharType="separate"/>
      </w:r>
      <w:r>
        <w:t>18</w:t>
      </w:r>
      <w:r>
        <w:fldChar w:fldCharType="end"/>
      </w:r>
    </w:p>
    <w:p w14:paraId="4ECDD03B" w14:textId="4DC0C3F3" w:rsidR="00152D40" w:rsidRDefault="00152D40">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_Toc113003167 \h </w:instrText>
      </w:r>
      <w:r>
        <w:fldChar w:fldCharType="separate"/>
      </w:r>
      <w:r>
        <w:t>18</w:t>
      </w:r>
      <w:r>
        <w:fldChar w:fldCharType="end"/>
      </w:r>
    </w:p>
    <w:p w14:paraId="48BA52CE" w14:textId="645BE868" w:rsidR="00152D40" w:rsidRDefault="00152D40">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_Toc113003168 \h </w:instrText>
      </w:r>
      <w:r>
        <w:fldChar w:fldCharType="separate"/>
      </w:r>
      <w:r>
        <w:t>19</w:t>
      </w:r>
      <w:r>
        <w:fldChar w:fldCharType="end"/>
      </w:r>
    </w:p>
    <w:p w14:paraId="2F078DD7" w14:textId="10480587" w:rsidR="00152D40" w:rsidRDefault="00152D40">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_Toc113003169 \h </w:instrText>
      </w:r>
      <w:r>
        <w:fldChar w:fldCharType="separate"/>
      </w:r>
      <w:r>
        <w:t>19</w:t>
      </w:r>
      <w:r>
        <w:fldChar w:fldCharType="end"/>
      </w:r>
    </w:p>
    <w:p w14:paraId="4FD94540" w14:textId="336C393D" w:rsidR="00152D40" w:rsidRDefault="00152D40">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_Toc113003170 \h </w:instrText>
      </w:r>
      <w:r>
        <w:fldChar w:fldCharType="separate"/>
      </w:r>
      <w:r>
        <w:t>19</w:t>
      </w:r>
      <w:r>
        <w:fldChar w:fldCharType="end"/>
      </w:r>
    </w:p>
    <w:p w14:paraId="5D42816A" w14:textId="131F8681" w:rsidR="00152D40" w:rsidRDefault="00152D40">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_Toc113003171 \h </w:instrText>
      </w:r>
      <w:r>
        <w:fldChar w:fldCharType="separate"/>
      </w:r>
      <w:r>
        <w:t>19</w:t>
      </w:r>
      <w:r>
        <w:fldChar w:fldCharType="end"/>
      </w:r>
    </w:p>
    <w:p w14:paraId="5B6B9F31" w14:textId="6ADCF220" w:rsidR="00152D40" w:rsidRDefault="00152D40">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_Toc113003172 \h </w:instrText>
      </w:r>
      <w:r>
        <w:fldChar w:fldCharType="separate"/>
      </w:r>
      <w:r>
        <w:t>22</w:t>
      </w:r>
      <w:r>
        <w:fldChar w:fldCharType="end"/>
      </w:r>
    </w:p>
    <w:p w14:paraId="4AC6F2EB" w14:textId="016470BB" w:rsidR="00152D40" w:rsidRDefault="00152D40">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_Toc113003173 \h </w:instrText>
      </w:r>
      <w:r>
        <w:fldChar w:fldCharType="separate"/>
      </w:r>
      <w:r>
        <w:t>22</w:t>
      </w:r>
      <w:r>
        <w:fldChar w:fldCharType="end"/>
      </w:r>
    </w:p>
    <w:p w14:paraId="4D61EC39" w14:textId="02497A70" w:rsidR="00152D40" w:rsidRDefault="00152D40">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_Toc113003174 \h </w:instrText>
      </w:r>
      <w:r>
        <w:fldChar w:fldCharType="separate"/>
      </w:r>
      <w:r>
        <w:t>22</w:t>
      </w:r>
      <w:r>
        <w:fldChar w:fldCharType="end"/>
      </w:r>
    </w:p>
    <w:p w14:paraId="40B03228" w14:textId="17C211A7" w:rsidR="00152D40" w:rsidRDefault="00152D40">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_Toc113003175 \h </w:instrText>
      </w:r>
      <w:r>
        <w:fldChar w:fldCharType="separate"/>
      </w:r>
      <w:r>
        <w:t>23</w:t>
      </w:r>
      <w:r>
        <w:fldChar w:fldCharType="end"/>
      </w:r>
    </w:p>
    <w:p w14:paraId="4280EE24" w14:textId="0C98B81C" w:rsidR="00152D40" w:rsidRDefault="00152D40">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_Toc113003176 \h </w:instrText>
      </w:r>
      <w:r>
        <w:fldChar w:fldCharType="separate"/>
      </w:r>
      <w:r>
        <w:t>23</w:t>
      </w:r>
      <w:r>
        <w:fldChar w:fldCharType="end"/>
      </w:r>
    </w:p>
    <w:p w14:paraId="673CAB19" w14:textId="3F242C08" w:rsidR="00152D40" w:rsidRDefault="00152D40">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_Toc113003177 \h </w:instrText>
      </w:r>
      <w:r>
        <w:fldChar w:fldCharType="separate"/>
      </w:r>
      <w:r>
        <w:t>23</w:t>
      </w:r>
      <w:r>
        <w:fldChar w:fldCharType="end"/>
      </w:r>
    </w:p>
    <w:p w14:paraId="1D7CDDFD" w14:textId="082491DE" w:rsidR="00152D40" w:rsidRDefault="00152D40">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_Toc113003178 \h </w:instrText>
      </w:r>
      <w:r>
        <w:fldChar w:fldCharType="separate"/>
      </w:r>
      <w:r>
        <w:t>23</w:t>
      </w:r>
      <w:r>
        <w:fldChar w:fldCharType="end"/>
      </w:r>
    </w:p>
    <w:p w14:paraId="5A5CE8B5" w14:textId="261EDA06" w:rsidR="00152D40" w:rsidRDefault="00152D40">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_Toc113003179 \h </w:instrText>
      </w:r>
      <w:r>
        <w:fldChar w:fldCharType="separate"/>
      </w:r>
      <w:r>
        <w:t>25</w:t>
      </w:r>
      <w:r>
        <w:fldChar w:fldCharType="end"/>
      </w:r>
    </w:p>
    <w:p w14:paraId="395851A1" w14:textId="2FC2D9E9" w:rsidR="00152D40" w:rsidRDefault="00152D40">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_Toc113003180 \h </w:instrText>
      </w:r>
      <w:r>
        <w:fldChar w:fldCharType="separate"/>
      </w:r>
      <w:r>
        <w:t>27</w:t>
      </w:r>
      <w:r>
        <w:fldChar w:fldCharType="end"/>
      </w:r>
    </w:p>
    <w:p w14:paraId="0C405A38" w14:textId="0E3D6CBB" w:rsidR="00152D40" w:rsidRDefault="00152D40">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_Toc113003181 \h </w:instrText>
      </w:r>
      <w:r>
        <w:fldChar w:fldCharType="separate"/>
      </w:r>
      <w:r>
        <w:t>27</w:t>
      </w:r>
      <w:r>
        <w:fldChar w:fldCharType="end"/>
      </w:r>
    </w:p>
    <w:p w14:paraId="1BD1C9D2" w14:textId="1C954BC6" w:rsidR="00152D40" w:rsidRDefault="00152D40">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_Toc113003182 \h </w:instrText>
      </w:r>
      <w:r>
        <w:fldChar w:fldCharType="separate"/>
      </w:r>
      <w:r>
        <w:t>28</w:t>
      </w:r>
      <w:r>
        <w:fldChar w:fldCharType="end"/>
      </w:r>
    </w:p>
    <w:p w14:paraId="5A384EF6" w14:textId="03E64BC3" w:rsidR="00152D40" w:rsidRDefault="00152D40">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_Toc113003183 \h </w:instrText>
      </w:r>
      <w:r>
        <w:fldChar w:fldCharType="separate"/>
      </w:r>
      <w:r>
        <w:t>28</w:t>
      </w:r>
      <w:r>
        <w:fldChar w:fldCharType="end"/>
      </w:r>
    </w:p>
    <w:p w14:paraId="3D3A0CC2" w14:textId="2CC0A383" w:rsidR="00152D40" w:rsidRDefault="00152D40">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_Toc113003184 \h </w:instrText>
      </w:r>
      <w:r>
        <w:fldChar w:fldCharType="separate"/>
      </w:r>
      <w:r>
        <w:t>28</w:t>
      </w:r>
      <w:r>
        <w:fldChar w:fldCharType="end"/>
      </w:r>
    </w:p>
    <w:p w14:paraId="77083CB3" w14:textId="2EB8B192" w:rsidR="00152D40" w:rsidRDefault="00152D40">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_Toc113003185 \h </w:instrText>
      </w:r>
      <w:r>
        <w:fldChar w:fldCharType="separate"/>
      </w:r>
      <w:r>
        <w:t>29</w:t>
      </w:r>
      <w:r>
        <w:fldChar w:fldCharType="end"/>
      </w:r>
    </w:p>
    <w:p w14:paraId="120D9125" w14:textId="326F6B25" w:rsidR="00152D40" w:rsidRDefault="00152D40">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_Toc113003186 \h </w:instrText>
      </w:r>
      <w:r>
        <w:fldChar w:fldCharType="separate"/>
      </w:r>
      <w:r>
        <w:t>29</w:t>
      </w:r>
      <w:r>
        <w:fldChar w:fldCharType="end"/>
      </w:r>
    </w:p>
    <w:p w14:paraId="2D86047F" w14:textId="5200DBFD" w:rsidR="00152D40" w:rsidRDefault="00152D40">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_Toc113003187 \h </w:instrText>
      </w:r>
      <w:r>
        <w:fldChar w:fldCharType="separate"/>
      </w:r>
      <w:r>
        <w:t>30</w:t>
      </w:r>
      <w:r>
        <w:fldChar w:fldCharType="end"/>
      </w:r>
    </w:p>
    <w:p w14:paraId="09673DA1" w14:textId="6880E4FD" w:rsidR="00152D40" w:rsidRDefault="00152D40">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_Toc113003188 \h </w:instrText>
      </w:r>
      <w:r>
        <w:fldChar w:fldCharType="separate"/>
      </w:r>
      <w:r>
        <w:t>31</w:t>
      </w:r>
      <w:r>
        <w:fldChar w:fldCharType="end"/>
      </w:r>
    </w:p>
    <w:p w14:paraId="58B3F386" w14:textId="2551AA64" w:rsidR="00152D40" w:rsidRDefault="00152D40">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_Toc113003189 \h </w:instrText>
      </w:r>
      <w:r>
        <w:fldChar w:fldCharType="separate"/>
      </w:r>
      <w:r>
        <w:t>32</w:t>
      </w:r>
      <w:r>
        <w:fldChar w:fldCharType="end"/>
      </w:r>
    </w:p>
    <w:p w14:paraId="0A9231B3" w14:textId="14729F54" w:rsidR="00152D40" w:rsidRDefault="00152D40">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_Toc113003190 \h </w:instrText>
      </w:r>
      <w:r>
        <w:fldChar w:fldCharType="separate"/>
      </w:r>
      <w:r>
        <w:t>32</w:t>
      </w:r>
      <w:r>
        <w:fldChar w:fldCharType="end"/>
      </w:r>
    </w:p>
    <w:p w14:paraId="25896796" w14:textId="68485D8E" w:rsidR="00152D40" w:rsidRDefault="00152D40">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_Toc113003191 \h </w:instrText>
      </w:r>
      <w:r>
        <w:fldChar w:fldCharType="separate"/>
      </w:r>
      <w:r>
        <w:t>32</w:t>
      </w:r>
      <w:r>
        <w:fldChar w:fldCharType="end"/>
      </w:r>
    </w:p>
    <w:p w14:paraId="2357AAE1" w14:textId="2A166CAC" w:rsidR="00152D40" w:rsidRDefault="00152D40">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_Toc113003192 \h </w:instrText>
      </w:r>
      <w:r>
        <w:fldChar w:fldCharType="separate"/>
      </w:r>
      <w:r>
        <w:t>33</w:t>
      </w:r>
      <w:r>
        <w:fldChar w:fldCharType="end"/>
      </w:r>
    </w:p>
    <w:p w14:paraId="754334DB" w14:textId="07160FFF" w:rsidR="00152D40" w:rsidRDefault="00152D40">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_Toc113003193 \h </w:instrText>
      </w:r>
      <w:r>
        <w:fldChar w:fldCharType="separate"/>
      </w:r>
      <w:r>
        <w:t>33</w:t>
      </w:r>
      <w:r>
        <w:fldChar w:fldCharType="end"/>
      </w:r>
    </w:p>
    <w:p w14:paraId="2E4F9B76" w14:textId="0F101785" w:rsidR="00152D40" w:rsidRDefault="00152D40">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_Toc113003194 \h </w:instrText>
      </w:r>
      <w:r>
        <w:fldChar w:fldCharType="separate"/>
      </w:r>
      <w:r>
        <w:t>34</w:t>
      </w:r>
      <w:r>
        <w:fldChar w:fldCharType="end"/>
      </w:r>
    </w:p>
    <w:p w14:paraId="3F0BD8E8" w14:textId="0DBB5F1E" w:rsidR="00152D40" w:rsidRDefault="00152D40">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_Toc113003195 \h </w:instrText>
      </w:r>
      <w:r>
        <w:fldChar w:fldCharType="separate"/>
      </w:r>
      <w:r>
        <w:t>34</w:t>
      </w:r>
      <w:r>
        <w:fldChar w:fldCharType="end"/>
      </w:r>
    </w:p>
    <w:p w14:paraId="448D0A5B" w14:textId="7AF32EDB" w:rsidR="00152D40" w:rsidRDefault="00152D40">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_Toc113003196 \h </w:instrText>
      </w:r>
      <w:r>
        <w:fldChar w:fldCharType="separate"/>
      </w:r>
      <w:r>
        <w:t>35</w:t>
      </w:r>
      <w:r>
        <w:fldChar w:fldCharType="end"/>
      </w:r>
    </w:p>
    <w:p w14:paraId="71D3293C" w14:textId="44D69ED6" w:rsidR="00152D40" w:rsidRDefault="00152D40">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_Toc113003197 \h </w:instrText>
      </w:r>
      <w:r>
        <w:fldChar w:fldCharType="separate"/>
      </w:r>
      <w:r>
        <w:t>35</w:t>
      </w:r>
      <w:r>
        <w:fldChar w:fldCharType="end"/>
      </w:r>
    </w:p>
    <w:p w14:paraId="4CE1DD61" w14:textId="46490DD7" w:rsidR="00152D40" w:rsidRDefault="00152D40">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_Toc113003198 \h </w:instrText>
      </w:r>
      <w:r>
        <w:fldChar w:fldCharType="separate"/>
      </w:r>
      <w:r>
        <w:t>35</w:t>
      </w:r>
      <w:r>
        <w:fldChar w:fldCharType="end"/>
      </w:r>
    </w:p>
    <w:p w14:paraId="0FF6B260" w14:textId="75A11BC0" w:rsidR="00152D40" w:rsidRDefault="00152D40">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_Toc113003199 \h </w:instrText>
      </w:r>
      <w:r>
        <w:fldChar w:fldCharType="separate"/>
      </w:r>
      <w:r>
        <w:t>35</w:t>
      </w:r>
      <w:r>
        <w:fldChar w:fldCharType="end"/>
      </w:r>
    </w:p>
    <w:p w14:paraId="0625C214" w14:textId="4A6C08FA" w:rsidR="00152D40" w:rsidRDefault="00152D40">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_Toc113003200 \h </w:instrText>
      </w:r>
      <w:r>
        <w:fldChar w:fldCharType="separate"/>
      </w:r>
      <w:r>
        <w:t>35</w:t>
      </w:r>
      <w:r>
        <w:fldChar w:fldCharType="end"/>
      </w:r>
    </w:p>
    <w:p w14:paraId="71932B64" w14:textId="6E2650D3" w:rsidR="00152D40" w:rsidRDefault="00152D40">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_Toc113003201 \h </w:instrText>
      </w:r>
      <w:r>
        <w:fldChar w:fldCharType="separate"/>
      </w:r>
      <w:r>
        <w:t>36</w:t>
      </w:r>
      <w:r>
        <w:fldChar w:fldCharType="end"/>
      </w:r>
    </w:p>
    <w:p w14:paraId="35F48906" w14:textId="59BE9C03" w:rsidR="00152D40" w:rsidRDefault="00152D40">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_Toc113003202 \h </w:instrText>
      </w:r>
      <w:r>
        <w:fldChar w:fldCharType="separate"/>
      </w:r>
      <w:r>
        <w:t>36</w:t>
      </w:r>
      <w:r>
        <w:fldChar w:fldCharType="end"/>
      </w:r>
    </w:p>
    <w:p w14:paraId="01398207" w14:textId="34B327B9" w:rsidR="00152D40" w:rsidRDefault="00152D40">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_Toc113003203 \h </w:instrText>
      </w:r>
      <w:r>
        <w:fldChar w:fldCharType="separate"/>
      </w:r>
      <w:r>
        <w:t>37</w:t>
      </w:r>
      <w:r>
        <w:fldChar w:fldCharType="end"/>
      </w:r>
    </w:p>
    <w:p w14:paraId="163DE7AA" w14:textId="27008221" w:rsidR="00152D40" w:rsidRDefault="00152D40">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_Toc113003204 \h </w:instrText>
      </w:r>
      <w:r>
        <w:fldChar w:fldCharType="separate"/>
      </w:r>
      <w:r>
        <w:t>37</w:t>
      </w:r>
      <w:r>
        <w:fldChar w:fldCharType="end"/>
      </w:r>
    </w:p>
    <w:p w14:paraId="5FED232C" w14:textId="6A09487C" w:rsidR="00152D40" w:rsidRDefault="00152D40">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_Toc113003205 \h </w:instrText>
      </w:r>
      <w:r>
        <w:fldChar w:fldCharType="separate"/>
      </w:r>
      <w:r>
        <w:t>37</w:t>
      </w:r>
      <w:r>
        <w:fldChar w:fldCharType="end"/>
      </w:r>
    </w:p>
    <w:p w14:paraId="276B4017" w14:textId="6BE0D3EC" w:rsidR="00152D40" w:rsidRDefault="00152D40">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_Toc113003206 \h </w:instrText>
      </w:r>
      <w:r>
        <w:fldChar w:fldCharType="separate"/>
      </w:r>
      <w:r>
        <w:t>38</w:t>
      </w:r>
      <w:r>
        <w:fldChar w:fldCharType="end"/>
      </w:r>
    </w:p>
    <w:p w14:paraId="58868021" w14:textId="7D5A043B" w:rsidR="00152D40" w:rsidRDefault="00152D40">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_Toc113003207 \h </w:instrText>
      </w:r>
      <w:r>
        <w:fldChar w:fldCharType="separate"/>
      </w:r>
      <w:r>
        <w:t>38</w:t>
      </w:r>
      <w:r>
        <w:fldChar w:fldCharType="end"/>
      </w:r>
    </w:p>
    <w:p w14:paraId="3AEE60A8" w14:textId="5FD54501" w:rsidR="00152D40" w:rsidRDefault="00152D40">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_Toc113003208 \h </w:instrText>
      </w:r>
      <w:r>
        <w:fldChar w:fldCharType="separate"/>
      </w:r>
      <w:r>
        <w:t>38</w:t>
      </w:r>
      <w:r>
        <w:fldChar w:fldCharType="end"/>
      </w:r>
    </w:p>
    <w:p w14:paraId="65FEF1BC" w14:textId="7412E338" w:rsidR="00152D40" w:rsidRDefault="00152D40">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_Toc113003209 \h </w:instrText>
      </w:r>
      <w:r>
        <w:fldChar w:fldCharType="separate"/>
      </w:r>
      <w:r>
        <w:t>38</w:t>
      </w:r>
      <w:r>
        <w:fldChar w:fldCharType="end"/>
      </w:r>
    </w:p>
    <w:p w14:paraId="008C97EF" w14:textId="324CB3B0" w:rsidR="00152D40" w:rsidRDefault="00152D40">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_Toc113003210 \h </w:instrText>
      </w:r>
      <w:r>
        <w:fldChar w:fldCharType="separate"/>
      </w:r>
      <w:r>
        <w:t>39</w:t>
      </w:r>
      <w:r>
        <w:fldChar w:fldCharType="end"/>
      </w:r>
    </w:p>
    <w:p w14:paraId="2CAD6F1D" w14:textId="6ED74885" w:rsidR="00152D40" w:rsidRDefault="00152D4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_Toc113003211 \h </w:instrText>
      </w:r>
      <w:r>
        <w:fldChar w:fldCharType="separate"/>
      </w:r>
      <w:r>
        <w:t>39</w:t>
      </w:r>
      <w:r>
        <w:fldChar w:fldCharType="end"/>
      </w:r>
    </w:p>
    <w:p w14:paraId="148C635C" w14:textId="57A82707" w:rsidR="00152D40" w:rsidRDefault="00152D4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_Toc113003212 \h </w:instrText>
      </w:r>
      <w:r>
        <w:fldChar w:fldCharType="separate"/>
      </w:r>
      <w:r>
        <w:t>39</w:t>
      </w:r>
      <w:r>
        <w:fldChar w:fldCharType="end"/>
      </w:r>
    </w:p>
    <w:p w14:paraId="68CC8BC3" w14:textId="5CF8DE2D" w:rsidR="00152D40" w:rsidRDefault="00152D4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_Toc113003213 \h </w:instrText>
      </w:r>
      <w:r>
        <w:fldChar w:fldCharType="separate"/>
      </w:r>
      <w:r>
        <w:t>39</w:t>
      </w:r>
      <w:r>
        <w:fldChar w:fldCharType="end"/>
      </w:r>
    </w:p>
    <w:p w14:paraId="0A1A970A" w14:textId="54EBF23E" w:rsidR="00152D40" w:rsidRDefault="00152D40">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_Toc113003214 \h </w:instrText>
      </w:r>
      <w:r>
        <w:fldChar w:fldCharType="separate"/>
      </w:r>
      <w:r>
        <w:t>39</w:t>
      </w:r>
      <w:r>
        <w:fldChar w:fldCharType="end"/>
      </w:r>
    </w:p>
    <w:p w14:paraId="392118AD" w14:textId="5106785C" w:rsidR="00152D40" w:rsidRDefault="00152D40">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_Toc113003215 \h </w:instrText>
      </w:r>
      <w:r>
        <w:fldChar w:fldCharType="separate"/>
      </w:r>
      <w:r>
        <w:t>39</w:t>
      </w:r>
      <w:r>
        <w:fldChar w:fldCharType="end"/>
      </w:r>
    </w:p>
    <w:p w14:paraId="45BC679C" w14:textId="165F7EA9" w:rsidR="00152D40" w:rsidRDefault="00152D40">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_Toc113003216 \h </w:instrText>
      </w:r>
      <w:r>
        <w:fldChar w:fldCharType="separate"/>
      </w:r>
      <w:r>
        <w:t>41</w:t>
      </w:r>
      <w:r>
        <w:fldChar w:fldCharType="end"/>
      </w:r>
    </w:p>
    <w:p w14:paraId="67DF9F71" w14:textId="36F150C7" w:rsidR="00152D40" w:rsidRDefault="00152D40">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_Toc113003217 \h </w:instrText>
      </w:r>
      <w:r>
        <w:fldChar w:fldCharType="separate"/>
      </w:r>
      <w:r>
        <w:t>41</w:t>
      </w:r>
      <w:r>
        <w:fldChar w:fldCharType="end"/>
      </w:r>
    </w:p>
    <w:p w14:paraId="08F48EBE" w14:textId="1ADE9D96" w:rsidR="00152D40" w:rsidRDefault="00152D40">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_Toc113003218 \h </w:instrText>
      </w:r>
      <w:r>
        <w:fldChar w:fldCharType="separate"/>
      </w:r>
      <w:r>
        <w:t>42</w:t>
      </w:r>
      <w:r>
        <w:fldChar w:fldCharType="end"/>
      </w:r>
    </w:p>
    <w:p w14:paraId="2914B696" w14:textId="6BFAB8A0" w:rsidR="00152D40" w:rsidRDefault="00152D4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_Toc113003219 \h </w:instrText>
      </w:r>
      <w:r>
        <w:fldChar w:fldCharType="separate"/>
      </w:r>
      <w:r>
        <w:t>43</w:t>
      </w:r>
      <w:r>
        <w:fldChar w:fldCharType="end"/>
      </w:r>
    </w:p>
    <w:p w14:paraId="1AAD6EBD" w14:textId="4A5426AB" w:rsidR="00152D40" w:rsidRDefault="00152D40">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_Toc113003220 \h </w:instrText>
      </w:r>
      <w:r>
        <w:fldChar w:fldCharType="separate"/>
      </w:r>
      <w:r>
        <w:t>43</w:t>
      </w:r>
      <w:r>
        <w:fldChar w:fldCharType="end"/>
      </w:r>
    </w:p>
    <w:p w14:paraId="0A7DFEC3" w14:textId="5719E08D" w:rsidR="00152D40" w:rsidRDefault="00152D4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_Toc113003221 \h </w:instrText>
      </w:r>
      <w:r>
        <w:fldChar w:fldCharType="separate"/>
      </w:r>
      <w:r>
        <w:t>43</w:t>
      </w:r>
      <w:r>
        <w:fldChar w:fldCharType="end"/>
      </w:r>
    </w:p>
    <w:p w14:paraId="1EA337DD" w14:textId="063F930F" w:rsidR="00152D40" w:rsidRDefault="00152D40">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_Toc113003222 \h </w:instrText>
      </w:r>
      <w:r>
        <w:fldChar w:fldCharType="separate"/>
      </w:r>
      <w:r>
        <w:t>43</w:t>
      </w:r>
      <w:r>
        <w:fldChar w:fldCharType="end"/>
      </w:r>
    </w:p>
    <w:p w14:paraId="76A2D586" w14:textId="373D04F7" w:rsidR="00152D40" w:rsidRDefault="00152D40">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_Toc113003223 \h </w:instrText>
      </w:r>
      <w:r>
        <w:fldChar w:fldCharType="separate"/>
      </w:r>
      <w:r>
        <w:t>44</w:t>
      </w:r>
      <w:r>
        <w:fldChar w:fldCharType="end"/>
      </w:r>
    </w:p>
    <w:p w14:paraId="5FE67761" w14:textId="37972977" w:rsidR="00152D40" w:rsidRDefault="00152D4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_Toc113003224 \h </w:instrText>
      </w:r>
      <w:r>
        <w:fldChar w:fldCharType="separate"/>
      </w:r>
      <w:r>
        <w:t>45</w:t>
      </w:r>
      <w:r>
        <w:fldChar w:fldCharType="end"/>
      </w:r>
    </w:p>
    <w:p w14:paraId="277EAE43" w14:textId="710716B7" w:rsidR="00152D40" w:rsidRDefault="00152D4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_Toc113003225 \h </w:instrText>
      </w:r>
      <w:r>
        <w:fldChar w:fldCharType="separate"/>
      </w:r>
      <w:r>
        <w:t>45</w:t>
      </w:r>
      <w:r>
        <w:fldChar w:fldCharType="end"/>
      </w:r>
    </w:p>
    <w:p w14:paraId="41F01B01" w14:textId="4CF3AA91" w:rsidR="00152D40" w:rsidRDefault="00152D4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_Toc113003226 \h </w:instrText>
      </w:r>
      <w:r>
        <w:fldChar w:fldCharType="separate"/>
      </w:r>
      <w:r>
        <w:t>45</w:t>
      </w:r>
      <w:r>
        <w:fldChar w:fldCharType="end"/>
      </w:r>
    </w:p>
    <w:p w14:paraId="3348C6F6" w14:textId="75EF573B" w:rsidR="00152D40" w:rsidRDefault="00152D4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_Toc113003227 \h </w:instrText>
      </w:r>
      <w:r>
        <w:fldChar w:fldCharType="separate"/>
      </w:r>
      <w:r>
        <w:t>45</w:t>
      </w:r>
      <w:r>
        <w:fldChar w:fldCharType="end"/>
      </w:r>
    </w:p>
    <w:p w14:paraId="0A059DCB" w14:textId="23159438" w:rsidR="00152D40" w:rsidRDefault="00152D4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_Toc113003228 \h </w:instrText>
      </w:r>
      <w:r>
        <w:fldChar w:fldCharType="separate"/>
      </w:r>
      <w:r>
        <w:t>46</w:t>
      </w:r>
      <w:r>
        <w:fldChar w:fldCharType="end"/>
      </w:r>
    </w:p>
    <w:p w14:paraId="148320BB" w14:textId="43587A51" w:rsidR="00152D40" w:rsidRDefault="00152D4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_Toc113003229 \h </w:instrText>
      </w:r>
      <w:r>
        <w:fldChar w:fldCharType="separate"/>
      </w:r>
      <w:r>
        <w:t>47</w:t>
      </w:r>
      <w:r>
        <w:fldChar w:fldCharType="end"/>
      </w:r>
    </w:p>
    <w:p w14:paraId="058B7151" w14:textId="5F4D01F2" w:rsidR="00152D40" w:rsidRDefault="00152D40">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_Toc113003230 \h </w:instrText>
      </w:r>
      <w:r>
        <w:fldChar w:fldCharType="separate"/>
      </w:r>
      <w:r>
        <w:t>47</w:t>
      </w:r>
      <w:r>
        <w:fldChar w:fldCharType="end"/>
      </w:r>
    </w:p>
    <w:p w14:paraId="5186D990" w14:textId="4021F5D0" w:rsidR="00152D40" w:rsidRDefault="00152D40">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_Toc113003231 \h </w:instrText>
      </w:r>
      <w:r>
        <w:fldChar w:fldCharType="separate"/>
      </w:r>
      <w:r>
        <w:t>47</w:t>
      </w:r>
      <w:r>
        <w:fldChar w:fldCharType="end"/>
      </w:r>
    </w:p>
    <w:p w14:paraId="3D553870" w14:textId="75A2DDA4" w:rsidR="00152D40" w:rsidRDefault="00152D40">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_Toc113003232 \h </w:instrText>
      </w:r>
      <w:r>
        <w:fldChar w:fldCharType="separate"/>
      </w:r>
      <w:r>
        <w:t>47</w:t>
      </w:r>
      <w:r>
        <w:fldChar w:fldCharType="end"/>
      </w:r>
    </w:p>
    <w:p w14:paraId="0962F356" w14:textId="3D38FB1E" w:rsidR="00152D40" w:rsidRDefault="00152D40">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_Toc113003233 \h </w:instrText>
      </w:r>
      <w:r>
        <w:fldChar w:fldCharType="separate"/>
      </w:r>
      <w:r>
        <w:t>48</w:t>
      </w:r>
      <w:r>
        <w:fldChar w:fldCharType="end"/>
      </w:r>
    </w:p>
    <w:p w14:paraId="341DEB22" w14:textId="68218FAC" w:rsidR="00152D40" w:rsidRDefault="00152D40">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_Toc113003234 \h </w:instrText>
      </w:r>
      <w:r>
        <w:fldChar w:fldCharType="separate"/>
      </w:r>
      <w:r>
        <w:t>48</w:t>
      </w:r>
      <w:r>
        <w:fldChar w:fldCharType="end"/>
      </w:r>
    </w:p>
    <w:p w14:paraId="7AD2365D" w14:textId="5A0914ED" w:rsidR="00152D40" w:rsidRDefault="00152D40">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_Toc113003235 \h </w:instrText>
      </w:r>
      <w:r>
        <w:fldChar w:fldCharType="separate"/>
      </w:r>
      <w:r>
        <w:t>48</w:t>
      </w:r>
      <w:r>
        <w:fldChar w:fldCharType="end"/>
      </w:r>
    </w:p>
    <w:p w14:paraId="6D7C84C5" w14:textId="35138789" w:rsidR="00152D40" w:rsidRDefault="00152D40">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_Toc113003236 \h </w:instrText>
      </w:r>
      <w:r>
        <w:fldChar w:fldCharType="separate"/>
      </w:r>
      <w:r>
        <w:t>48</w:t>
      </w:r>
      <w:r>
        <w:fldChar w:fldCharType="end"/>
      </w:r>
    </w:p>
    <w:p w14:paraId="5CFE647D" w14:textId="5D6CBE48" w:rsidR="00152D40" w:rsidRDefault="00152D40">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_Toc113003237 \h </w:instrText>
      </w:r>
      <w:r>
        <w:fldChar w:fldCharType="separate"/>
      </w:r>
      <w:r>
        <w:t>48</w:t>
      </w:r>
      <w:r>
        <w:fldChar w:fldCharType="end"/>
      </w:r>
    </w:p>
    <w:p w14:paraId="2661F10B" w14:textId="745D06BB" w:rsidR="00152D40" w:rsidRDefault="00152D40">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_Toc113003238 \h </w:instrText>
      </w:r>
      <w:r>
        <w:fldChar w:fldCharType="separate"/>
      </w:r>
      <w:r>
        <w:t>49</w:t>
      </w:r>
      <w:r>
        <w:fldChar w:fldCharType="end"/>
      </w:r>
    </w:p>
    <w:p w14:paraId="1669007A" w14:textId="2A250261" w:rsidR="00152D40" w:rsidRDefault="00152D40">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_Toc113003239 \h </w:instrText>
      </w:r>
      <w:r>
        <w:fldChar w:fldCharType="separate"/>
      </w:r>
      <w:r>
        <w:t>49</w:t>
      </w:r>
      <w:r>
        <w:fldChar w:fldCharType="end"/>
      </w:r>
    </w:p>
    <w:p w14:paraId="5543F4C0" w14:textId="6F7A1C51" w:rsidR="00152D40" w:rsidRDefault="00152D40">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_Toc113003240 \h </w:instrText>
      </w:r>
      <w:r>
        <w:fldChar w:fldCharType="separate"/>
      </w:r>
      <w:r>
        <w:t>50</w:t>
      </w:r>
      <w:r>
        <w:fldChar w:fldCharType="end"/>
      </w:r>
    </w:p>
    <w:p w14:paraId="2B115EF0" w14:textId="643833FB" w:rsidR="00152D40" w:rsidRDefault="00152D4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_Toc113003241 \h </w:instrText>
      </w:r>
      <w:r>
        <w:fldChar w:fldCharType="separate"/>
      </w:r>
      <w:r>
        <w:t>50</w:t>
      </w:r>
      <w:r>
        <w:fldChar w:fldCharType="end"/>
      </w:r>
    </w:p>
    <w:p w14:paraId="5473FA53" w14:textId="4B98380E" w:rsidR="00152D40" w:rsidRDefault="00152D40">
      <w:pPr>
        <w:pStyle w:val="TOC4"/>
        <w:rPr>
          <w:rFonts w:asciiTheme="minorHAnsi" w:eastAsiaTheme="minorEastAsia" w:hAnsiTheme="minorHAnsi" w:cstheme="minorBidi"/>
          <w:sz w:val="22"/>
          <w:szCs w:val="22"/>
        </w:rPr>
      </w:pPr>
      <w:r w:rsidRPr="00456910">
        <w:rPr>
          <w:rFonts w:eastAsia="SimSun"/>
        </w:rPr>
        <w:t>6.5.1.0</w:t>
      </w:r>
      <w:r>
        <w:rPr>
          <w:rFonts w:asciiTheme="minorHAnsi" w:eastAsiaTheme="minorEastAsia" w:hAnsiTheme="minorHAnsi" w:cstheme="minorBidi"/>
          <w:sz w:val="22"/>
          <w:szCs w:val="22"/>
        </w:rPr>
        <w:tab/>
      </w:r>
      <w:r w:rsidRPr="00456910">
        <w:rPr>
          <w:rFonts w:eastAsia="SimSun"/>
        </w:rPr>
        <w:t>General</w:t>
      </w:r>
      <w:r>
        <w:tab/>
      </w:r>
      <w:r>
        <w:fldChar w:fldCharType="begin" w:fldLock="1"/>
      </w:r>
      <w:r>
        <w:instrText xml:space="preserve"> PAGEREF _Toc113003242 \h </w:instrText>
      </w:r>
      <w:r>
        <w:fldChar w:fldCharType="separate"/>
      </w:r>
      <w:r>
        <w:t>50</w:t>
      </w:r>
      <w:r>
        <w:fldChar w:fldCharType="end"/>
      </w:r>
    </w:p>
    <w:p w14:paraId="00571387" w14:textId="6E15313F" w:rsidR="00152D40" w:rsidRDefault="00152D40">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_Toc113003243 \h </w:instrText>
      </w:r>
      <w:r>
        <w:fldChar w:fldCharType="separate"/>
      </w:r>
      <w:r>
        <w:t>50</w:t>
      </w:r>
      <w:r>
        <w:fldChar w:fldCharType="end"/>
      </w:r>
    </w:p>
    <w:p w14:paraId="2794DF90" w14:textId="4C1B073D" w:rsidR="00152D40" w:rsidRDefault="00152D40">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_Toc113003244 \h </w:instrText>
      </w:r>
      <w:r>
        <w:fldChar w:fldCharType="separate"/>
      </w:r>
      <w:r>
        <w:t>51</w:t>
      </w:r>
      <w:r>
        <w:fldChar w:fldCharType="end"/>
      </w:r>
    </w:p>
    <w:p w14:paraId="15514FAA" w14:textId="592A6607" w:rsidR="00152D40" w:rsidRDefault="00152D4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_Toc113003245 \h </w:instrText>
      </w:r>
      <w:r>
        <w:fldChar w:fldCharType="separate"/>
      </w:r>
      <w:r>
        <w:t>51</w:t>
      </w:r>
      <w:r>
        <w:fldChar w:fldCharType="end"/>
      </w:r>
    </w:p>
    <w:p w14:paraId="6B69DF08" w14:textId="0365DB90" w:rsidR="00152D40" w:rsidRDefault="00152D40">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_Toc113003246 \h </w:instrText>
      </w:r>
      <w:r>
        <w:fldChar w:fldCharType="separate"/>
      </w:r>
      <w:r>
        <w:t>51</w:t>
      </w:r>
      <w:r>
        <w:fldChar w:fldCharType="end"/>
      </w:r>
    </w:p>
    <w:p w14:paraId="579E3189" w14:textId="77BFD141" w:rsidR="00152D40" w:rsidRDefault="00152D40">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_Toc113003247 \h </w:instrText>
      </w:r>
      <w:r>
        <w:fldChar w:fldCharType="separate"/>
      </w:r>
      <w:r>
        <w:t>53</w:t>
      </w:r>
      <w:r>
        <w:fldChar w:fldCharType="end"/>
      </w:r>
    </w:p>
    <w:p w14:paraId="6ADF49E1" w14:textId="25B96E71" w:rsidR="00152D40" w:rsidRDefault="00152D4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_Toc113003248 \h </w:instrText>
      </w:r>
      <w:r>
        <w:fldChar w:fldCharType="separate"/>
      </w:r>
      <w:r>
        <w:t>54</w:t>
      </w:r>
      <w:r>
        <w:fldChar w:fldCharType="end"/>
      </w:r>
    </w:p>
    <w:p w14:paraId="13223946" w14:textId="228C468C" w:rsidR="00152D40" w:rsidRDefault="00152D40">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_Toc113003249 \h </w:instrText>
      </w:r>
      <w:r>
        <w:fldChar w:fldCharType="separate"/>
      </w:r>
      <w:r>
        <w:t>54</w:t>
      </w:r>
      <w:r>
        <w:fldChar w:fldCharType="end"/>
      </w:r>
    </w:p>
    <w:p w14:paraId="22FBE1B6" w14:textId="00CAF6B0" w:rsidR="00152D40" w:rsidRDefault="00152D4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_Toc113003250 \h </w:instrText>
      </w:r>
      <w:r>
        <w:fldChar w:fldCharType="separate"/>
      </w:r>
      <w:r>
        <w:t>54</w:t>
      </w:r>
      <w:r>
        <w:fldChar w:fldCharType="end"/>
      </w:r>
    </w:p>
    <w:p w14:paraId="340ECE32" w14:textId="0C36BDD7" w:rsidR="00152D40" w:rsidRDefault="00152D40">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_Toc113003251 \h </w:instrText>
      </w:r>
      <w:r>
        <w:fldChar w:fldCharType="separate"/>
      </w:r>
      <w:r>
        <w:t>55</w:t>
      </w:r>
      <w:r>
        <w:fldChar w:fldCharType="end"/>
      </w:r>
    </w:p>
    <w:p w14:paraId="37092E27" w14:textId="3AF967B6" w:rsidR="00152D40" w:rsidRDefault="00152D40">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_Toc113003252 \h </w:instrText>
      </w:r>
      <w:r>
        <w:fldChar w:fldCharType="separate"/>
      </w:r>
      <w:r>
        <w:t>55</w:t>
      </w:r>
      <w:r>
        <w:fldChar w:fldCharType="end"/>
      </w:r>
    </w:p>
    <w:p w14:paraId="763C6DC6" w14:textId="2BE09768" w:rsidR="00152D40" w:rsidRDefault="00152D40">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_Toc113003253 \h </w:instrText>
      </w:r>
      <w:r>
        <w:fldChar w:fldCharType="separate"/>
      </w:r>
      <w:r>
        <w:t>57</w:t>
      </w:r>
      <w:r>
        <w:fldChar w:fldCharType="end"/>
      </w:r>
    </w:p>
    <w:p w14:paraId="074C3C72" w14:textId="68D37D82" w:rsidR="00152D40" w:rsidRDefault="00152D4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_Toc113003254 \h </w:instrText>
      </w:r>
      <w:r>
        <w:fldChar w:fldCharType="separate"/>
      </w:r>
      <w:r>
        <w:t>58</w:t>
      </w:r>
      <w:r>
        <w:fldChar w:fldCharType="end"/>
      </w:r>
    </w:p>
    <w:p w14:paraId="12B78A1A" w14:textId="4160F23F" w:rsidR="00152D40" w:rsidRDefault="00152D40">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_Toc113003255 \h </w:instrText>
      </w:r>
      <w:r>
        <w:fldChar w:fldCharType="separate"/>
      </w:r>
      <w:r>
        <w:t>58</w:t>
      </w:r>
      <w:r>
        <w:fldChar w:fldCharType="end"/>
      </w:r>
    </w:p>
    <w:p w14:paraId="2639D320" w14:textId="2CF07CBC" w:rsidR="00152D40" w:rsidRDefault="00152D4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_Toc113003256 \h </w:instrText>
      </w:r>
      <w:r>
        <w:fldChar w:fldCharType="separate"/>
      </w:r>
      <w:r>
        <w:t>58</w:t>
      </w:r>
      <w:r>
        <w:fldChar w:fldCharType="end"/>
      </w:r>
    </w:p>
    <w:p w14:paraId="136537A3" w14:textId="10820B5B" w:rsidR="00152D40" w:rsidRDefault="00152D4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_Toc113003257 \h </w:instrText>
      </w:r>
      <w:r>
        <w:fldChar w:fldCharType="separate"/>
      </w:r>
      <w:r>
        <w:t>59</w:t>
      </w:r>
      <w:r>
        <w:fldChar w:fldCharType="end"/>
      </w:r>
    </w:p>
    <w:p w14:paraId="2D1426DB" w14:textId="3E81B77B" w:rsidR="00152D40" w:rsidRDefault="00152D40">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_Toc113003258 \h </w:instrText>
      </w:r>
      <w:r>
        <w:fldChar w:fldCharType="separate"/>
      </w:r>
      <w:r>
        <w:t>59</w:t>
      </w:r>
      <w:r>
        <w:fldChar w:fldCharType="end"/>
      </w:r>
    </w:p>
    <w:p w14:paraId="792373B3" w14:textId="46EEA330" w:rsidR="00152D40" w:rsidRDefault="00152D40">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_Toc113003259 \h </w:instrText>
      </w:r>
      <w:r>
        <w:fldChar w:fldCharType="separate"/>
      </w:r>
      <w:r>
        <w:t>59</w:t>
      </w:r>
      <w:r>
        <w:fldChar w:fldCharType="end"/>
      </w:r>
    </w:p>
    <w:p w14:paraId="601A998E" w14:textId="5A7BA921" w:rsidR="00152D40" w:rsidRDefault="00152D40">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_Toc113003260 \h </w:instrText>
      </w:r>
      <w:r>
        <w:fldChar w:fldCharType="separate"/>
      </w:r>
      <w:r>
        <w:t>59</w:t>
      </w:r>
      <w:r>
        <w:fldChar w:fldCharType="end"/>
      </w:r>
    </w:p>
    <w:p w14:paraId="7781BC6B" w14:textId="32ACFFC7" w:rsidR="00152D40" w:rsidRDefault="00152D40">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_Toc113003261 \h </w:instrText>
      </w:r>
      <w:r>
        <w:fldChar w:fldCharType="separate"/>
      </w:r>
      <w:r>
        <w:t>60</w:t>
      </w:r>
      <w:r>
        <w:fldChar w:fldCharType="end"/>
      </w:r>
    </w:p>
    <w:p w14:paraId="47263AEC" w14:textId="4CE1E616" w:rsidR="00152D40" w:rsidRDefault="00152D40">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_Toc113003262 \h </w:instrText>
      </w:r>
      <w:r>
        <w:fldChar w:fldCharType="separate"/>
      </w:r>
      <w:r>
        <w:t>62</w:t>
      </w:r>
      <w:r>
        <w:fldChar w:fldCharType="end"/>
      </w:r>
    </w:p>
    <w:p w14:paraId="20AF58DC" w14:textId="741DA9F6" w:rsidR="00152D40" w:rsidRDefault="00152D40">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_Toc113003263 \h </w:instrText>
      </w:r>
      <w:r>
        <w:fldChar w:fldCharType="separate"/>
      </w:r>
      <w:r>
        <w:t>63</w:t>
      </w:r>
      <w:r>
        <w:fldChar w:fldCharType="end"/>
      </w:r>
    </w:p>
    <w:p w14:paraId="01F0C3B2" w14:textId="1021FF69" w:rsidR="00152D40" w:rsidRDefault="00152D4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_Toc113003264 \h </w:instrText>
      </w:r>
      <w:r>
        <w:fldChar w:fldCharType="separate"/>
      </w:r>
      <w:r>
        <w:t>63</w:t>
      </w:r>
      <w:r>
        <w:fldChar w:fldCharType="end"/>
      </w:r>
    </w:p>
    <w:p w14:paraId="0C9039FE" w14:textId="6B87468F" w:rsidR="00152D40" w:rsidRDefault="00152D40">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_Toc113003265 \h </w:instrText>
      </w:r>
      <w:r>
        <w:fldChar w:fldCharType="separate"/>
      </w:r>
      <w:r>
        <w:t>64</w:t>
      </w:r>
      <w:r>
        <w:fldChar w:fldCharType="end"/>
      </w:r>
    </w:p>
    <w:p w14:paraId="140D6CD7" w14:textId="40DDC0F4" w:rsidR="00152D40" w:rsidRDefault="00152D40">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_Toc113003266 \h </w:instrText>
      </w:r>
      <w:r>
        <w:fldChar w:fldCharType="separate"/>
      </w:r>
      <w:r>
        <w:t>64</w:t>
      </w:r>
      <w:r>
        <w:fldChar w:fldCharType="end"/>
      </w:r>
    </w:p>
    <w:p w14:paraId="62153AFA" w14:textId="4470D262" w:rsidR="00152D40" w:rsidRDefault="00152D40">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_Toc113003267 \h </w:instrText>
      </w:r>
      <w:r>
        <w:fldChar w:fldCharType="separate"/>
      </w:r>
      <w:r>
        <w:t>64</w:t>
      </w:r>
      <w:r>
        <w:fldChar w:fldCharType="end"/>
      </w:r>
    </w:p>
    <w:p w14:paraId="63847354" w14:textId="022E343F" w:rsidR="00152D40" w:rsidRDefault="00152D40">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_Toc113003268 \h </w:instrText>
      </w:r>
      <w:r>
        <w:fldChar w:fldCharType="separate"/>
      </w:r>
      <w:r>
        <w:t>64</w:t>
      </w:r>
      <w:r>
        <w:fldChar w:fldCharType="end"/>
      </w:r>
    </w:p>
    <w:p w14:paraId="6B495240" w14:textId="4CF00A0F" w:rsidR="00152D40" w:rsidRDefault="00152D40">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_Toc113003269 \h </w:instrText>
      </w:r>
      <w:r>
        <w:fldChar w:fldCharType="separate"/>
      </w:r>
      <w:r>
        <w:t>65</w:t>
      </w:r>
      <w:r>
        <w:fldChar w:fldCharType="end"/>
      </w:r>
    </w:p>
    <w:p w14:paraId="76E5614D" w14:textId="682226F4" w:rsidR="00152D40" w:rsidRDefault="00152D40">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_Toc113003270 \h </w:instrText>
      </w:r>
      <w:r>
        <w:fldChar w:fldCharType="separate"/>
      </w:r>
      <w:r>
        <w:t>66</w:t>
      </w:r>
      <w:r>
        <w:fldChar w:fldCharType="end"/>
      </w:r>
    </w:p>
    <w:p w14:paraId="58D2B125" w14:textId="21689E43" w:rsidR="00152D40" w:rsidRDefault="00152D40">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_Toc113003271 \h </w:instrText>
      </w:r>
      <w:r>
        <w:fldChar w:fldCharType="separate"/>
      </w:r>
      <w:r>
        <w:t>66</w:t>
      </w:r>
      <w:r>
        <w:fldChar w:fldCharType="end"/>
      </w:r>
    </w:p>
    <w:p w14:paraId="25E2C11E" w14:textId="528E9316" w:rsidR="00152D40" w:rsidRDefault="00152D40">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_Toc113003272 \h </w:instrText>
      </w:r>
      <w:r>
        <w:fldChar w:fldCharType="separate"/>
      </w:r>
      <w:r>
        <w:t>66</w:t>
      </w:r>
      <w:r>
        <w:fldChar w:fldCharType="end"/>
      </w:r>
    </w:p>
    <w:p w14:paraId="07176C3A" w14:textId="0CBE26E7" w:rsidR="00152D40" w:rsidRDefault="00152D40">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_Toc113003273 \h </w:instrText>
      </w:r>
      <w:r>
        <w:fldChar w:fldCharType="separate"/>
      </w:r>
      <w:r>
        <w:t>67</w:t>
      </w:r>
      <w:r>
        <w:fldChar w:fldCharType="end"/>
      </w:r>
    </w:p>
    <w:p w14:paraId="289F95C2" w14:textId="1D27BC1C" w:rsidR="00152D40" w:rsidRDefault="00152D40">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_Toc113003274 \h </w:instrText>
      </w:r>
      <w:r>
        <w:fldChar w:fldCharType="separate"/>
      </w:r>
      <w:r>
        <w:t>68</w:t>
      </w:r>
      <w:r>
        <w:fldChar w:fldCharType="end"/>
      </w:r>
    </w:p>
    <w:p w14:paraId="0D40FF28" w14:textId="6F8A104D" w:rsidR="00152D40" w:rsidRDefault="00152D40">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_Toc113003275 \h </w:instrText>
      </w:r>
      <w:r>
        <w:fldChar w:fldCharType="separate"/>
      </w:r>
      <w:r>
        <w:t>68</w:t>
      </w:r>
      <w:r>
        <w:fldChar w:fldCharType="end"/>
      </w:r>
    </w:p>
    <w:p w14:paraId="1189668B" w14:textId="7578EC2F" w:rsidR="00152D40" w:rsidRDefault="00152D40">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_Toc113003276 \h </w:instrText>
      </w:r>
      <w:r>
        <w:fldChar w:fldCharType="separate"/>
      </w:r>
      <w:r>
        <w:t>69</w:t>
      </w:r>
      <w:r>
        <w:fldChar w:fldCharType="end"/>
      </w:r>
    </w:p>
    <w:p w14:paraId="5F2FA122" w14:textId="620FEF15" w:rsidR="00152D40" w:rsidRDefault="00152D40">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_Toc113003277 \h </w:instrText>
      </w:r>
      <w:r>
        <w:fldChar w:fldCharType="separate"/>
      </w:r>
      <w:r>
        <w:t>69</w:t>
      </w:r>
      <w:r>
        <w:fldChar w:fldCharType="end"/>
      </w:r>
    </w:p>
    <w:p w14:paraId="41458FDC" w14:textId="54953F3F" w:rsidR="00152D40" w:rsidRDefault="00152D40">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_Toc113003278 \h </w:instrText>
      </w:r>
      <w:r>
        <w:fldChar w:fldCharType="separate"/>
      </w:r>
      <w:r>
        <w:t>70</w:t>
      </w:r>
      <w:r>
        <w:fldChar w:fldCharType="end"/>
      </w:r>
    </w:p>
    <w:p w14:paraId="24ACC417" w14:textId="71F6B0F2" w:rsidR="00152D40" w:rsidRDefault="00152D40">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_Toc113003279 \h </w:instrText>
      </w:r>
      <w:r>
        <w:fldChar w:fldCharType="separate"/>
      </w:r>
      <w:r>
        <w:t>70</w:t>
      </w:r>
      <w:r>
        <w:fldChar w:fldCharType="end"/>
      </w:r>
    </w:p>
    <w:p w14:paraId="12EB5FAE" w14:textId="45D61045" w:rsidR="00152D40" w:rsidRDefault="00152D40">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_Toc113003280 \h </w:instrText>
      </w:r>
      <w:r>
        <w:fldChar w:fldCharType="separate"/>
      </w:r>
      <w:r>
        <w:t>71</w:t>
      </w:r>
      <w:r>
        <w:fldChar w:fldCharType="end"/>
      </w:r>
    </w:p>
    <w:p w14:paraId="6AC247F6" w14:textId="0111C091" w:rsidR="00152D40" w:rsidRDefault="00152D40">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_Toc113003281 \h </w:instrText>
      </w:r>
      <w:r>
        <w:fldChar w:fldCharType="separate"/>
      </w:r>
      <w:r>
        <w:t>74</w:t>
      </w:r>
      <w:r>
        <w:fldChar w:fldCharType="end"/>
      </w:r>
    </w:p>
    <w:p w14:paraId="3A4F9996" w14:textId="38BE8E99" w:rsidR="00152D40" w:rsidRDefault="00152D40">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_Toc113003282 \h </w:instrText>
      </w:r>
      <w:r>
        <w:fldChar w:fldCharType="separate"/>
      </w:r>
      <w:r>
        <w:t>74</w:t>
      </w:r>
      <w:r>
        <w:fldChar w:fldCharType="end"/>
      </w:r>
    </w:p>
    <w:p w14:paraId="1AC3D494" w14:textId="329C6758" w:rsidR="00152D40" w:rsidRDefault="00152D40">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_Toc113003283 \h </w:instrText>
      </w:r>
      <w:r>
        <w:fldChar w:fldCharType="separate"/>
      </w:r>
      <w:r>
        <w:t>76</w:t>
      </w:r>
      <w:r>
        <w:fldChar w:fldCharType="end"/>
      </w:r>
    </w:p>
    <w:p w14:paraId="65BEF75F" w14:textId="755083DB" w:rsidR="00152D40" w:rsidRDefault="00152D40">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_Toc113003284 \h </w:instrText>
      </w:r>
      <w:r>
        <w:fldChar w:fldCharType="separate"/>
      </w:r>
      <w:r>
        <w:t>77</w:t>
      </w:r>
      <w:r>
        <w:fldChar w:fldCharType="end"/>
      </w:r>
    </w:p>
    <w:p w14:paraId="6A24EDE5" w14:textId="4B1CE303" w:rsidR="00152D40" w:rsidRDefault="00152D40">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_Toc113003285 \h </w:instrText>
      </w:r>
      <w:r>
        <w:fldChar w:fldCharType="separate"/>
      </w:r>
      <w:r>
        <w:t>77</w:t>
      </w:r>
      <w:r>
        <w:fldChar w:fldCharType="end"/>
      </w:r>
    </w:p>
    <w:p w14:paraId="25C76A19" w14:textId="1A65E337" w:rsidR="00152D40" w:rsidRDefault="00152D40">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_Toc113003286 \h </w:instrText>
      </w:r>
      <w:r>
        <w:fldChar w:fldCharType="separate"/>
      </w:r>
      <w:r>
        <w:t>79</w:t>
      </w:r>
      <w:r>
        <w:fldChar w:fldCharType="end"/>
      </w:r>
    </w:p>
    <w:p w14:paraId="6E3DF6E1" w14:textId="17C8C909" w:rsidR="00152D40" w:rsidRDefault="00152D40">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_Toc113003287 \h </w:instrText>
      </w:r>
      <w:r>
        <w:fldChar w:fldCharType="separate"/>
      </w:r>
      <w:r>
        <w:t>80</w:t>
      </w:r>
      <w:r>
        <w:fldChar w:fldCharType="end"/>
      </w:r>
    </w:p>
    <w:p w14:paraId="5A34FF9C" w14:textId="65065E46" w:rsidR="00152D40" w:rsidRDefault="00152D40">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_Toc113003288 \h </w:instrText>
      </w:r>
      <w:r>
        <w:fldChar w:fldCharType="separate"/>
      </w:r>
      <w:r>
        <w:t>81</w:t>
      </w:r>
      <w:r>
        <w:fldChar w:fldCharType="end"/>
      </w:r>
    </w:p>
    <w:p w14:paraId="3E3EF6D6" w14:textId="0B4DE132" w:rsidR="00152D40" w:rsidRDefault="00152D40">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_Toc113003289 \h </w:instrText>
      </w:r>
      <w:r>
        <w:fldChar w:fldCharType="separate"/>
      </w:r>
      <w:r>
        <w:t>81</w:t>
      </w:r>
      <w:r>
        <w:fldChar w:fldCharType="end"/>
      </w:r>
    </w:p>
    <w:p w14:paraId="1090508E" w14:textId="1ABE0B4C" w:rsidR="00152D40" w:rsidRDefault="00152D40">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_Toc113003290 \h </w:instrText>
      </w:r>
      <w:r>
        <w:fldChar w:fldCharType="separate"/>
      </w:r>
      <w:r>
        <w:t>82</w:t>
      </w:r>
      <w:r>
        <w:fldChar w:fldCharType="end"/>
      </w:r>
    </w:p>
    <w:p w14:paraId="0B6EFEC7" w14:textId="1F6F0762" w:rsidR="00152D40" w:rsidRDefault="00152D40">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_Toc113003291 \h </w:instrText>
      </w:r>
      <w:r>
        <w:fldChar w:fldCharType="separate"/>
      </w:r>
      <w:r>
        <w:t>82</w:t>
      </w:r>
      <w:r>
        <w:fldChar w:fldCharType="end"/>
      </w:r>
    </w:p>
    <w:p w14:paraId="3C30CBB2" w14:textId="21DC63B8" w:rsidR="00152D40" w:rsidRDefault="00152D40">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_Toc113003292 \h </w:instrText>
      </w:r>
      <w:r>
        <w:fldChar w:fldCharType="separate"/>
      </w:r>
      <w:r>
        <w:t>83</w:t>
      </w:r>
      <w:r>
        <w:fldChar w:fldCharType="end"/>
      </w:r>
    </w:p>
    <w:p w14:paraId="3703365E" w14:textId="2D44CA1E" w:rsidR="00152D40" w:rsidRDefault="00152D40">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_Toc113003293 \h </w:instrText>
      </w:r>
      <w:r>
        <w:fldChar w:fldCharType="separate"/>
      </w:r>
      <w:r>
        <w:t>83</w:t>
      </w:r>
      <w:r>
        <w:fldChar w:fldCharType="end"/>
      </w:r>
    </w:p>
    <w:p w14:paraId="114991AA" w14:textId="598D3C6F" w:rsidR="00152D40" w:rsidRDefault="00152D40">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_Toc113003294 \h </w:instrText>
      </w:r>
      <w:r>
        <w:fldChar w:fldCharType="separate"/>
      </w:r>
      <w:r>
        <w:t>83</w:t>
      </w:r>
      <w:r>
        <w:fldChar w:fldCharType="end"/>
      </w:r>
    </w:p>
    <w:p w14:paraId="4E65CE3F" w14:textId="6BBD53AD" w:rsidR="00152D40" w:rsidRDefault="00152D40">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_Toc113003295 \h </w:instrText>
      </w:r>
      <w:r>
        <w:fldChar w:fldCharType="separate"/>
      </w:r>
      <w:r>
        <w:t>84</w:t>
      </w:r>
      <w:r>
        <w:fldChar w:fldCharType="end"/>
      </w:r>
    </w:p>
    <w:p w14:paraId="32A61629" w14:textId="1A4F3218" w:rsidR="00152D40" w:rsidRDefault="00152D40">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_Toc113003296 \h </w:instrText>
      </w:r>
      <w:r>
        <w:fldChar w:fldCharType="separate"/>
      </w:r>
      <w:r>
        <w:t>85</w:t>
      </w:r>
      <w:r>
        <w:fldChar w:fldCharType="end"/>
      </w:r>
    </w:p>
    <w:p w14:paraId="28AD037B" w14:textId="39243D29" w:rsidR="00152D40" w:rsidRDefault="00152D40">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_Toc113003297 \h </w:instrText>
      </w:r>
      <w:r>
        <w:fldChar w:fldCharType="separate"/>
      </w:r>
      <w:r>
        <w:t>86</w:t>
      </w:r>
      <w:r>
        <w:fldChar w:fldCharType="end"/>
      </w:r>
    </w:p>
    <w:p w14:paraId="106B3E55" w14:textId="415F1399" w:rsidR="00152D40" w:rsidRDefault="00152D40">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_Toc113003298 \h </w:instrText>
      </w:r>
      <w:r>
        <w:fldChar w:fldCharType="separate"/>
      </w:r>
      <w:r>
        <w:t>86</w:t>
      </w:r>
      <w:r>
        <w:fldChar w:fldCharType="end"/>
      </w:r>
    </w:p>
    <w:p w14:paraId="7D4302A4" w14:textId="62A0FF51" w:rsidR="00152D40" w:rsidRDefault="00152D40">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_Toc113003299 \h </w:instrText>
      </w:r>
      <w:r>
        <w:fldChar w:fldCharType="separate"/>
      </w:r>
      <w:r>
        <w:t>87</w:t>
      </w:r>
      <w:r>
        <w:fldChar w:fldCharType="end"/>
      </w:r>
    </w:p>
    <w:p w14:paraId="0EC93D86" w14:textId="24266C48" w:rsidR="00152D40" w:rsidRDefault="00152D40">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_Toc113003300 \h </w:instrText>
      </w:r>
      <w:r>
        <w:fldChar w:fldCharType="separate"/>
      </w:r>
      <w:r>
        <w:t>87</w:t>
      </w:r>
      <w:r>
        <w:fldChar w:fldCharType="end"/>
      </w:r>
    </w:p>
    <w:p w14:paraId="5949FF8A" w14:textId="3B01A01B" w:rsidR="00152D40" w:rsidRDefault="00152D40">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_Toc113003301 \h </w:instrText>
      </w:r>
      <w:r>
        <w:fldChar w:fldCharType="separate"/>
      </w:r>
      <w:r>
        <w:t>88</w:t>
      </w:r>
      <w:r>
        <w:fldChar w:fldCharType="end"/>
      </w:r>
    </w:p>
    <w:p w14:paraId="06DD4460" w14:textId="5AC0F1C2" w:rsidR="00152D40" w:rsidRDefault="00152D40">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_Toc113003302 \h </w:instrText>
      </w:r>
      <w:r>
        <w:fldChar w:fldCharType="separate"/>
      </w:r>
      <w:r>
        <w:t>88</w:t>
      </w:r>
      <w:r>
        <w:fldChar w:fldCharType="end"/>
      </w:r>
    </w:p>
    <w:p w14:paraId="7194D849" w14:textId="76348329" w:rsidR="00152D40" w:rsidRDefault="00152D40">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_Toc113003303 \h </w:instrText>
      </w:r>
      <w:r>
        <w:fldChar w:fldCharType="separate"/>
      </w:r>
      <w:r>
        <w:t>88</w:t>
      </w:r>
      <w:r>
        <w:fldChar w:fldCharType="end"/>
      </w:r>
    </w:p>
    <w:p w14:paraId="763A584F" w14:textId="6A5957E4" w:rsidR="00152D40" w:rsidRDefault="00152D40">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_Toc113003304 \h </w:instrText>
      </w:r>
      <w:r>
        <w:fldChar w:fldCharType="separate"/>
      </w:r>
      <w:r>
        <w:t>88</w:t>
      </w:r>
      <w:r>
        <w:fldChar w:fldCharType="end"/>
      </w:r>
    </w:p>
    <w:p w14:paraId="375ACF34" w14:textId="27111411" w:rsidR="00152D40" w:rsidRDefault="00152D40">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_Toc113003305 \h </w:instrText>
      </w:r>
      <w:r>
        <w:fldChar w:fldCharType="separate"/>
      </w:r>
      <w:r>
        <w:t>89</w:t>
      </w:r>
      <w:r>
        <w:fldChar w:fldCharType="end"/>
      </w:r>
    </w:p>
    <w:p w14:paraId="31CBC526" w14:textId="5B8E10BF" w:rsidR="00152D40" w:rsidRDefault="00152D40">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_Toc113003306 \h </w:instrText>
      </w:r>
      <w:r>
        <w:fldChar w:fldCharType="separate"/>
      </w:r>
      <w:r>
        <w:t>89</w:t>
      </w:r>
      <w:r>
        <w:fldChar w:fldCharType="end"/>
      </w:r>
    </w:p>
    <w:p w14:paraId="715712AD" w14:textId="6FD20631" w:rsidR="00152D40" w:rsidRDefault="00152D40">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_Toc113003307 \h </w:instrText>
      </w:r>
      <w:r>
        <w:fldChar w:fldCharType="separate"/>
      </w:r>
      <w:r>
        <w:t>90</w:t>
      </w:r>
      <w:r>
        <w:fldChar w:fldCharType="end"/>
      </w:r>
    </w:p>
    <w:p w14:paraId="347468D1" w14:textId="52599EB1" w:rsidR="00152D40" w:rsidRDefault="00152D40">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_Toc113003308 \h </w:instrText>
      </w:r>
      <w:r>
        <w:fldChar w:fldCharType="separate"/>
      </w:r>
      <w:r>
        <w:t>91</w:t>
      </w:r>
      <w:r>
        <w:fldChar w:fldCharType="end"/>
      </w:r>
    </w:p>
    <w:p w14:paraId="70E5D80A" w14:textId="099F7D9D" w:rsidR="00152D40" w:rsidRDefault="00152D40">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_Toc113003309 \h </w:instrText>
      </w:r>
      <w:r>
        <w:fldChar w:fldCharType="separate"/>
      </w:r>
      <w:r>
        <w:t>91</w:t>
      </w:r>
      <w:r>
        <w:fldChar w:fldCharType="end"/>
      </w:r>
    </w:p>
    <w:p w14:paraId="3C9DE7BA" w14:textId="4E9A7D06" w:rsidR="00152D40" w:rsidRDefault="00152D40">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_Toc113003310 \h </w:instrText>
      </w:r>
      <w:r>
        <w:fldChar w:fldCharType="separate"/>
      </w:r>
      <w:r>
        <w:t>91</w:t>
      </w:r>
      <w:r>
        <w:fldChar w:fldCharType="end"/>
      </w:r>
    </w:p>
    <w:p w14:paraId="10CF9A39" w14:textId="0E17523D" w:rsidR="00152D40" w:rsidRDefault="00152D40">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_Toc113003311 \h </w:instrText>
      </w:r>
      <w:r>
        <w:fldChar w:fldCharType="separate"/>
      </w:r>
      <w:r>
        <w:t>91</w:t>
      </w:r>
      <w:r>
        <w:fldChar w:fldCharType="end"/>
      </w:r>
    </w:p>
    <w:p w14:paraId="075C3369" w14:textId="34B61125" w:rsidR="00152D40" w:rsidRDefault="00152D40">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_Toc113003312 \h </w:instrText>
      </w:r>
      <w:r>
        <w:fldChar w:fldCharType="separate"/>
      </w:r>
      <w:r>
        <w:t>92</w:t>
      </w:r>
      <w:r>
        <w:fldChar w:fldCharType="end"/>
      </w:r>
    </w:p>
    <w:p w14:paraId="772CE72F" w14:textId="23DCE16C" w:rsidR="00152D40" w:rsidRDefault="00152D40">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_Toc113003313 \h </w:instrText>
      </w:r>
      <w:r>
        <w:fldChar w:fldCharType="separate"/>
      </w:r>
      <w:r>
        <w:t>92</w:t>
      </w:r>
      <w:r>
        <w:fldChar w:fldCharType="end"/>
      </w:r>
    </w:p>
    <w:p w14:paraId="10ADDE14" w14:textId="77E23E3E" w:rsidR="00152D40" w:rsidRDefault="00152D40">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_Toc113003314 \h </w:instrText>
      </w:r>
      <w:r>
        <w:fldChar w:fldCharType="separate"/>
      </w:r>
      <w:r>
        <w:t>93</w:t>
      </w:r>
      <w:r>
        <w:fldChar w:fldCharType="end"/>
      </w:r>
    </w:p>
    <w:p w14:paraId="792D5D3C" w14:textId="5FC39DD0" w:rsidR="00152D40" w:rsidRDefault="00152D40">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_Toc113003315 \h </w:instrText>
      </w:r>
      <w:r>
        <w:fldChar w:fldCharType="separate"/>
      </w:r>
      <w:r>
        <w:t>93</w:t>
      </w:r>
      <w:r>
        <w:fldChar w:fldCharType="end"/>
      </w:r>
    </w:p>
    <w:p w14:paraId="5C5EBAEF" w14:textId="052CFB9B" w:rsidR="00152D40" w:rsidRDefault="00152D40">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_Toc113003316 \h </w:instrText>
      </w:r>
      <w:r>
        <w:fldChar w:fldCharType="separate"/>
      </w:r>
      <w:r>
        <w:t>93</w:t>
      </w:r>
      <w:r>
        <w:fldChar w:fldCharType="end"/>
      </w:r>
    </w:p>
    <w:p w14:paraId="393651A5" w14:textId="45C27EDE" w:rsidR="00152D40" w:rsidRDefault="00152D40">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_Toc113003317 \h </w:instrText>
      </w:r>
      <w:r>
        <w:fldChar w:fldCharType="separate"/>
      </w:r>
      <w:r>
        <w:t>93</w:t>
      </w:r>
      <w:r>
        <w:fldChar w:fldCharType="end"/>
      </w:r>
    </w:p>
    <w:p w14:paraId="73E6F337" w14:textId="7BBD16D2" w:rsidR="00152D40" w:rsidRDefault="00152D40">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_Toc113003318 \h </w:instrText>
      </w:r>
      <w:r>
        <w:fldChar w:fldCharType="separate"/>
      </w:r>
      <w:r>
        <w:t>93</w:t>
      </w:r>
      <w:r>
        <w:fldChar w:fldCharType="end"/>
      </w:r>
    </w:p>
    <w:p w14:paraId="7E0D81BC" w14:textId="031154D3" w:rsidR="00152D40" w:rsidRDefault="00152D40">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_Toc113003319 \h </w:instrText>
      </w:r>
      <w:r>
        <w:fldChar w:fldCharType="separate"/>
      </w:r>
      <w:r>
        <w:t>94</w:t>
      </w:r>
      <w:r>
        <w:fldChar w:fldCharType="end"/>
      </w:r>
    </w:p>
    <w:p w14:paraId="6736F3C5" w14:textId="4297A0D0" w:rsidR="00152D40" w:rsidRDefault="00152D40">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_Toc113003320 \h </w:instrText>
      </w:r>
      <w:r>
        <w:fldChar w:fldCharType="separate"/>
      </w:r>
      <w:r>
        <w:t>94</w:t>
      </w:r>
      <w:r>
        <w:fldChar w:fldCharType="end"/>
      </w:r>
    </w:p>
    <w:p w14:paraId="4232AAC0" w14:textId="7F33AFE0" w:rsidR="00152D40" w:rsidRDefault="00152D40">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_Toc113003321 \h </w:instrText>
      </w:r>
      <w:r>
        <w:fldChar w:fldCharType="separate"/>
      </w:r>
      <w:r>
        <w:t>97</w:t>
      </w:r>
      <w:r>
        <w:fldChar w:fldCharType="end"/>
      </w:r>
    </w:p>
    <w:p w14:paraId="2CCD6DF4" w14:textId="0EC97EBA" w:rsidR="00152D40" w:rsidRDefault="00152D40">
      <w:pPr>
        <w:pStyle w:val="TOC4"/>
        <w:rPr>
          <w:rFonts w:asciiTheme="minorHAnsi" w:eastAsiaTheme="minorEastAsia" w:hAnsiTheme="minorHAnsi" w:cstheme="minorBidi"/>
          <w:sz w:val="22"/>
          <w:szCs w:val="22"/>
        </w:rPr>
      </w:pPr>
      <w:r w:rsidRPr="00456910">
        <w:rPr>
          <w:rFonts w:eastAsia="DengXian"/>
        </w:rPr>
        <w:t>6.12.2.3</w:t>
      </w:r>
      <w:r>
        <w:rPr>
          <w:rFonts w:asciiTheme="minorHAnsi" w:eastAsiaTheme="minorEastAsia" w:hAnsiTheme="minorHAnsi" w:cstheme="minorBidi"/>
          <w:sz w:val="22"/>
          <w:szCs w:val="22"/>
        </w:rPr>
        <w:tab/>
      </w:r>
      <w:r w:rsidRPr="00456910">
        <w:rPr>
          <w:rFonts w:eastAsia="DengXian"/>
        </w:rPr>
        <w:t>Support credential provisioning for PINE</w:t>
      </w:r>
      <w:r>
        <w:tab/>
      </w:r>
      <w:r>
        <w:fldChar w:fldCharType="begin" w:fldLock="1"/>
      </w:r>
      <w:r>
        <w:instrText xml:space="preserve"> PAGEREF _Toc113003322 \h </w:instrText>
      </w:r>
      <w:r>
        <w:fldChar w:fldCharType="separate"/>
      </w:r>
      <w:r>
        <w:t>99</w:t>
      </w:r>
      <w:r>
        <w:fldChar w:fldCharType="end"/>
      </w:r>
    </w:p>
    <w:p w14:paraId="5FFFFA30" w14:textId="684773DC" w:rsidR="00152D40" w:rsidRDefault="00152D40">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_Toc113003323 \h </w:instrText>
      </w:r>
      <w:r>
        <w:fldChar w:fldCharType="separate"/>
      </w:r>
      <w:r>
        <w:t>100</w:t>
      </w:r>
      <w:r>
        <w:fldChar w:fldCharType="end"/>
      </w:r>
    </w:p>
    <w:p w14:paraId="7A2DE763" w14:textId="2547FAC1" w:rsidR="00152D40" w:rsidRDefault="00152D40">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_Toc113003324 \h </w:instrText>
      </w:r>
      <w:r>
        <w:fldChar w:fldCharType="separate"/>
      </w:r>
      <w:r>
        <w:t>101</w:t>
      </w:r>
      <w:r>
        <w:fldChar w:fldCharType="end"/>
      </w:r>
    </w:p>
    <w:p w14:paraId="4E12CD01" w14:textId="0FACEF3A" w:rsidR="00152D40" w:rsidRDefault="00152D40">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_Toc113003325 \h </w:instrText>
      </w:r>
      <w:r>
        <w:fldChar w:fldCharType="separate"/>
      </w:r>
      <w:r>
        <w:t>101</w:t>
      </w:r>
      <w:r>
        <w:fldChar w:fldCharType="end"/>
      </w:r>
    </w:p>
    <w:p w14:paraId="424F8BEF" w14:textId="5BF06FBC" w:rsidR="00152D40" w:rsidRDefault="00152D40">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_Toc113003326 \h </w:instrText>
      </w:r>
      <w:r>
        <w:fldChar w:fldCharType="separate"/>
      </w:r>
      <w:r>
        <w:t>101</w:t>
      </w:r>
      <w:r>
        <w:fldChar w:fldCharType="end"/>
      </w:r>
    </w:p>
    <w:p w14:paraId="00B8313C" w14:textId="1425EE53" w:rsidR="00152D40" w:rsidRDefault="00152D40">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_Toc113003327 \h </w:instrText>
      </w:r>
      <w:r>
        <w:fldChar w:fldCharType="separate"/>
      </w:r>
      <w:r>
        <w:t>102</w:t>
      </w:r>
      <w:r>
        <w:fldChar w:fldCharType="end"/>
      </w:r>
    </w:p>
    <w:p w14:paraId="3545835E" w14:textId="1A1C7A18" w:rsidR="00152D40" w:rsidRDefault="00152D40">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_Toc113003328 \h </w:instrText>
      </w:r>
      <w:r>
        <w:fldChar w:fldCharType="separate"/>
      </w:r>
      <w:r>
        <w:t>103</w:t>
      </w:r>
      <w:r>
        <w:fldChar w:fldCharType="end"/>
      </w:r>
    </w:p>
    <w:p w14:paraId="46CD8C4F" w14:textId="73F63312" w:rsidR="00152D40" w:rsidRDefault="00152D40">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_Toc113003329 \h </w:instrText>
      </w:r>
      <w:r>
        <w:fldChar w:fldCharType="separate"/>
      </w:r>
      <w:r>
        <w:t>104</w:t>
      </w:r>
      <w:r>
        <w:fldChar w:fldCharType="end"/>
      </w:r>
    </w:p>
    <w:p w14:paraId="568C8BE6" w14:textId="0F9BE6B4" w:rsidR="00152D40" w:rsidRDefault="00152D40">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_Toc113003330 \h </w:instrText>
      </w:r>
      <w:r>
        <w:fldChar w:fldCharType="separate"/>
      </w:r>
      <w:r>
        <w:t>104</w:t>
      </w:r>
      <w:r>
        <w:fldChar w:fldCharType="end"/>
      </w:r>
    </w:p>
    <w:p w14:paraId="68DFECF0" w14:textId="7DEA7A54" w:rsidR="00152D40" w:rsidRDefault="00152D40">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_Toc113003331 \h </w:instrText>
      </w:r>
      <w:r>
        <w:fldChar w:fldCharType="separate"/>
      </w:r>
      <w:r>
        <w:t>104</w:t>
      </w:r>
      <w:r>
        <w:fldChar w:fldCharType="end"/>
      </w:r>
    </w:p>
    <w:p w14:paraId="7191B316" w14:textId="574E93D0" w:rsidR="00152D40" w:rsidRDefault="00152D40">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_Toc113003332 \h </w:instrText>
      </w:r>
      <w:r>
        <w:fldChar w:fldCharType="separate"/>
      </w:r>
      <w:r>
        <w:t>105</w:t>
      </w:r>
      <w:r>
        <w:fldChar w:fldCharType="end"/>
      </w:r>
    </w:p>
    <w:p w14:paraId="7D905584" w14:textId="60F53966" w:rsidR="00152D40" w:rsidRDefault="00152D40">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_Toc113003333 \h </w:instrText>
      </w:r>
      <w:r>
        <w:fldChar w:fldCharType="separate"/>
      </w:r>
      <w:r>
        <w:t>105</w:t>
      </w:r>
      <w:r>
        <w:fldChar w:fldCharType="end"/>
      </w:r>
    </w:p>
    <w:p w14:paraId="252D92FB" w14:textId="36CD62EC" w:rsidR="00152D40" w:rsidRDefault="00152D40">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_Toc113003334 \h </w:instrText>
      </w:r>
      <w:r>
        <w:fldChar w:fldCharType="separate"/>
      </w:r>
      <w:r>
        <w:t>105</w:t>
      </w:r>
      <w:r>
        <w:fldChar w:fldCharType="end"/>
      </w:r>
    </w:p>
    <w:p w14:paraId="606C5B8F" w14:textId="4A90766A" w:rsidR="00152D40" w:rsidRDefault="00152D40">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_Toc113003335 \h </w:instrText>
      </w:r>
      <w:r>
        <w:fldChar w:fldCharType="separate"/>
      </w:r>
      <w:r>
        <w:t>106</w:t>
      </w:r>
      <w:r>
        <w:fldChar w:fldCharType="end"/>
      </w:r>
    </w:p>
    <w:p w14:paraId="38015584" w14:textId="0CD8B658" w:rsidR="00152D40" w:rsidRDefault="00152D40">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_Toc113003336 \h </w:instrText>
      </w:r>
      <w:r>
        <w:fldChar w:fldCharType="separate"/>
      </w:r>
      <w:r>
        <w:t>106</w:t>
      </w:r>
      <w:r>
        <w:fldChar w:fldCharType="end"/>
      </w:r>
    </w:p>
    <w:p w14:paraId="263A7741" w14:textId="14C2572A" w:rsidR="00152D40" w:rsidRDefault="00152D40">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_Toc113003337 \h </w:instrText>
      </w:r>
      <w:r>
        <w:fldChar w:fldCharType="separate"/>
      </w:r>
      <w:r>
        <w:t>106</w:t>
      </w:r>
      <w:r>
        <w:fldChar w:fldCharType="end"/>
      </w:r>
    </w:p>
    <w:p w14:paraId="2BFDCB56" w14:textId="6D958C4E" w:rsidR="00152D40" w:rsidRDefault="00152D40">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_Toc113003338 \h </w:instrText>
      </w:r>
      <w:r>
        <w:fldChar w:fldCharType="separate"/>
      </w:r>
      <w:r>
        <w:t>106</w:t>
      </w:r>
      <w:r>
        <w:fldChar w:fldCharType="end"/>
      </w:r>
    </w:p>
    <w:p w14:paraId="426E6A19" w14:textId="5A73C56D" w:rsidR="00152D40" w:rsidRDefault="00152D40">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_Toc113003339 \h </w:instrText>
      </w:r>
      <w:r>
        <w:fldChar w:fldCharType="separate"/>
      </w:r>
      <w:r>
        <w:t>106</w:t>
      </w:r>
      <w:r>
        <w:fldChar w:fldCharType="end"/>
      </w:r>
    </w:p>
    <w:p w14:paraId="20E92257" w14:textId="48EDFBB9" w:rsidR="00152D40" w:rsidRDefault="00152D40">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_Toc113003340 \h </w:instrText>
      </w:r>
      <w:r>
        <w:fldChar w:fldCharType="separate"/>
      </w:r>
      <w:r>
        <w:t>108</w:t>
      </w:r>
      <w:r>
        <w:fldChar w:fldCharType="end"/>
      </w:r>
    </w:p>
    <w:p w14:paraId="2AD7349B" w14:textId="13E41F14" w:rsidR="00152D40" w:rsidRDefault="00152D40">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_Toc113003341 \h </w:instrText>
      </w:r>
      <w:r>
        <w:fldChar w:fldCharType="separate"/>
      </w:r>
      <w:r>
        <w:t>108</w:t>
      </w:r>
      <w:r>
        <w:fldChar w:fldCharType="end"/>
      </w:r>
    </w:p>
    <w:p w14:paraId="1D09DF59" w14:textId="257A35EB" w:rsidR="00152D40" w:rsidRDefault="00152D40">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_Toc113003342 \h </w:instrText>
      </w:r>
      <w:r>
        <w:fldChar w:fldCharType="separate"/>
      </w:r>
      <w:r>
        <w:t>109</w:t>
      </w:r>
      <w:r>
        <w:fldChar w:fldCharType="end"/>
      </w:r>
    </w:p>
    <w:p w14:paraId="1ECA2649" w14:textId="5D894681" w:rsidR="00152D40" w:rsidRDefault="00152D40">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_Toc113003343 \h </w:instrText>
      </w:r>
      <w:r>
        <w:fldChar w:fldCharType="separate"/>
      </w:r>
      <w:r>
        <w:t>109</w:t>
      </w:r>
      <w:r>
        <w:fldChar w:fldCharType="end"/>
      </w:r>
    </w:p>
    <w:p w14:paraId="4C2B86E6" w14:textId="0EA1D17E" w:rsidR="00152D40" w:rsidRDefault="00152D40">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_Toc113003344 \h </w:instrText>
      </w:r>
      <w:r>
        <w:fldChar w:fldCharType="separate"/>
      </w:r>
      <w:r>
        <w:t>109</w:t>
      </w:r>
      <w:r>
        <w:fldChar w:fldCharType="end"/>
      </w:r>
    </w:p>
    <w:p w14:paraId="3CE3113A" w14:textId="653D9000" w:rsidR="00152D40" w:rsidRDefault="00152D40">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_Toc113003345 \h </w:instrText>
      </w:r>
      <w:r>
        <w:fldChar w:fldCharType="separate"/>
      </w:r>
      <w:r>
        <w:t>110</w:t>
      </w:r>
      <w:r>
        <w:fldChar w:fldCharType="end"/>
      </w:r>
    </w:p>
    <w:p w14:paraId="6E18B895" w14:textId="2C242E74" w:rsidR="00152D40" w:rsidRDefault="00152D40">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_Toc113003346 \h </w:instrText>
      </w:r>
      <w:r>
        <w:fldChar w:fldCharType="separate"/>
      </w:r>
      <w:r>
        <w:t>110</w:t>
      </w:r>
      <w:r>
        <w:fldChar w:fldCharType="end"/>
      </w:r>
    </w:p>
    <w:p w14:paraId="456E1627" w14:textId="6FB634BA" w:rsidR="00152D40" w:rsidRDefault="00152D40">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_Toc113003347 \h </w:instrText>
      </w:r>
      <w:r>
        <w:fldChar w:fldCharType="separate"/>
      </w:r>
      <w:r>
        <w:t>110</w:t>
      </w:r>
      <w:r>
        <w:fldChar w:fldCharType="end"/>
      </w:r>
    </w:p>
    <w:p w14:paraId="2B54B0E8" w14:textId="7C97F67A" w:rsidR="00152D40" w:rsidRDefault="00152D40">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_Toc113003348 \h </w:instrText>
      </w:r>
      <w:r>
        <w:fldChar w:fldCharType="separate"/>
      </w:r>
      <w:r>
        <w:t>110</w:t>
      </w:r>
      <w:r>
        <w:fldChar w:fldCharType="end"/>
      </w:r>
    </w:p>
    <w:p w14:paraId="6B138CD8" w14:textId="33AE0768" w:rsidR="00152D40" w:rsidRDefault="00152D40">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_Toc113003349 \h </w:instrText>
      </w:r>
      <w:r>
        <w:fldChar w:fldCharType="separate"/>
      </w:r>
      <w:r>
        <w:t>110</w:t>
      </w:r>
      <w:r>
        <w:fldChar w:fldCharType="end"/>
      </w:r>
    </w:p>
    <w:p w14:paraId="680F2F21" w14:textId="07E2F464" w:rsidR="00152D40" w:rsidRDefault="00152D40">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_Toc113003350 \h </w:instrText>
      </w:r>
      <w:r>
        <w:fldChar w:fldCharType="separate"/>
      </w:r>
      <w:r>
        <w:t>111</w:t>
      </w:r>
      <w:r>
        <w:fldChar w:fldCharType="end"/>
      </w:r>
    </w:p>
    <w:p w14:paraId="298FFE26" w14:textId="039B86ED" w:rsidR="00152D40" w:rsidRDefault="00152D40">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_Toc113003351 \h </w:instrText>
      </w:r>
      <w:r>
        <w:fldChar w:fldCharType="separate"/>
      </w:r>
      <w:r>
        <w:t>113</w:t>
      </w:r>
      <w:r>
        <w:fldChar w:fldCharType="end"/>
      </w:r>
    </w:p>
    <w:p w14:paraId="1415C6A2" w14:textId="6E9A3BD0" w:rsidR="00152D40" w:rsidRDefault="00152D40">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_Toc113003352 \h </w:instrText>
      </w:r>
      <w:r>
        <w:fldChar w:fldCharType="separate"/>
      </w:r>
      <w:r>
        <w:t>114</w:t>
      </w:r>
      <w:r>
        <w:fldChar w:fldCharType="end"/>
      </w:r>
    </w:p>
    <w:p w14:paraId="2271EBA0" w14:textId="1366A64C" w:rsidR="00152D40" w:rsidRDefault="00152D40">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_Toc113003353 \h </w:instrText>
      </w:r>
      <w:r>
        <w:fldChar w:fldCharType="separate"/>
      </w:r>
      <w:r>
        <w:t>114</w:t>
      </w:r>
      <w:r>
        <w:fldChar w:fldCharType="end"/>
      </w:r>
    </w:p>
    <w:p w14:paraId="07692A80" w14:textId="19908D22" w:rsidR="00152D40" w:rsidRDefault="00152D40">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_Toc113003354 \h </w:instrText>
      </w:r>
      <w:r>
        <w:fldChar w:fldCharType="separate"/>
      </w:r>
      <w:r>
        <w:t>114</w:t>
      </w:r>
      <w:r>
        <w:fldChar w:fldCharType="end"/>
      </w:r>
    </w:p>
    <w:p w14:paraId="68902E04" w14:textId="76AB5A20" w:rsidR="00152D40" w:rsidRDefault="00152D40">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_Toc113003355 \h </w:instrText>
      </w:r>
      <w:r>
        <w:fldChar w:fldCharType="separate"/>
      </w:r>
      <w:r>
        <w:t>115</w:t>
      </w:r>
      <w:r>
        <w:fldChar w:fldCharType="end"/>
      </w:r>
    </w:p>
    <w:p w14:paraId="7E422E29" w14:textId="5ED45122" w:rsidR="00152D40" w:rsidRDefault="00152D40">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_Toc113003356 \h </w:instrText>
      </w:r>
      <w:r>
        <w:fldChar w:fldCharType="separate"/>
      </w:r>
      <w:r>
        <w:t>116</w:t>
      </w:r>
      <w:r>
        <w:fldChar w:fldCharType="end"/>
      </w:r>
    </w:p>
    <w:p w14:paraId="4BF1CB83" w14:textId="60494B05" w:rsidR="00152D40" w:rsidRDefault="00152D40">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_Toc113003357 \h </w:instrText>
      </w:r>
      <w:r>
        <w:fldChar w:fldCharType="separate"/>
      </w:r>
      <w:r>
        <w:t>117</w:t>
      </w:r>
      <w:r>
        <w:fldChar w:fldCharType="end"/>
      </w:r>
    </w:p>
    <w:p w14:paraId="16193ABB" w14:textId="033E9618" w:rsidR="00152D40" w:rsidRDefault="00152D40">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_Toc113003358 \h </w:instrText>
      </w:r>
      <w:r>
        <w:fldChar w:fldCharType="separate"/>
      </w:r>
      <w:r>
        <w:t>117</w:t>
      </w:r>
      <w:r>
        <w:fldChar w:fldCharType="end"/>
      </w:r>
    </w:p>
    <w:p w14:paraId="60EEDF1D" w14:textId="672B2416" w:rsidR="00152D40" w:rsidRDefault="00152D40">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_Toc113003359 \h </w:instrText>
      </w:r>
      <w:r>
        <w:fldChar w:fldCharType="separate"/>
      </w:r>
      <w:r>
        <w:t>117</w:t>
      </w:r>
      <w:r>
        <w:fldChar w:fldCharType="end"/>
      </w:r>
    </w:p>
    <w:p w14:paraId="46F24ACE" w14:textId="4A1AFD25" w:rsidR="00152D40" w:rsidRDefault="00152D40">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_Toc113003360 \h </w:instrText>
      </w:r>
      <w:r>
        <w:fldChar w:fldCharType="separate"/>
      </w:r>
      <w:r>
        <w:t>117</w:t>
      </w:r>
      <w:r>
        <w:fldChar w:fldCharType="end"/>
      </w:r>
    </w:p>
    <w:p w14:paraId="582C908F" w14:textId="7AF8A0F2" w:rsidR="00152D40" w:rsidRDefault="00152D40">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_Toc113003361 \h </w:instrText>
      </w:r>
      <w:r>
        <w:fldChar w:fldCharType="separate"/>
      </w:r>
      <w:r>
        <w:t>118</w:t>
      </w:r>
      <w:r>
        <w:fldChar w:fldCharType="end"/>
      </w:r>
    </w:p>
    <w:p w14:paraId="40B2A1FB" w14:textId="265A24FD" w:rsidR="00152D40" w:rsidRDefault="00152D40">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_Toc113003362 \h </w:instrText>
      </w:r>
      <w:r>
        <w:fldChar w:fldCharType="separate"/>
      </w:r>
      <w:r>
        <w:t>119</w:t>
      </w:r>
      <w:r>
        <w:fldChar w:fldCharType="end"/>
      </w:r>
    </w:p>
    <w:p w14:paraId="1FFCE078" w14:textId="3215A707" w:rsidR="00152D40" w:rsidRDefault="00152D40">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_Toc113003363 \h </w:instrText>
      </w:r>
      <w:r>
        <w:fldChar w:fldCharType="separate"/>
      </w:r>
      <w:r>
        <w:t>119</w:t>
      </w:r>
      <w:r>
        <w:fldChar w:fldCharType="end"/>
      </w:r>
    </w:p>
    <w:p w14:paraId="433C1D9B" w14:textId="63BE7DC9" w:rsidR="00152D40" w:rsidRDefault="00152D40">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_Toc113003364 \h </w:instrText>
      </w:r>
      <w:r>
        <w:fldChar w:fldCharType="separate"/>
      </w:r>
      <w:r>
        <w:t>119</w:t>
      </w:r>
      <w:r>
        <w:fldChar w:fldCharType="end"/>
      </w:r>
    </w:p>
    <w:p w14:paraId="74489E1E" w14:textId="30D6CE80" w:rsidR="00152D40" w:rsidRDefault="00152D40">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_Toc113003365 \h </w:instrText>
      </w:r>
      <w:r>
        <w:fldChar w:fldCharType="separate"/>
      </w:r>
      <w:r>
        <w:t>121</w:t>
      </w:r>
      <w:r>
        <w:fldChar w:fldCharType="end"/>
      </w:r>
    </w:p>
    <w:p w14:paraId="20E6EACC" w14:textId="785B1C82" w:rsidR="00152D40" w:rsidRDefault="00152D40">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_Toc113003366 \h </w:instrText>
      </w:r>
      <w:r>
        <w:fldChar w:fldCharType="separate"/>
      </w:r>
      <w:r>
        <w:t>122</w:t>
      </w:r>
      <w:r>
        <w:fldChar w:fldCharType="end"/>
      </w:r>
    </w:p>
    <w:p w14:paraId="55CA5E5D" w14:textId="3B6FC6B3" w:rsidR="00152D40" w:rsidRDefault="00152D40">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_Toc113003367 \h </w:instrText>
      </w:r>
      <w:r>
        <w:fldChar w:fldCharType="separate"/>
      </w:r>
      <w:r>
        <w:t>122</w:t>
      </w:r>
      <w:r>
        <w:fldChar w:fldCharType="end"/>
      </w:r>
    </w:p>
    <w:p w14:paraId="4F92EFD9" w14:textId="6E35271D" w:rsidR="00152D40" w:rsidRDefault="00152D40">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_Toc113003368 \h </w:instrText>
      </w:r>
      <w:r>
        <w:fldChar w:fldCharType="separate"/>
      </w:r>
      <w:r>
        <w:t>122</w:t>
      </w:r>
      <w:r>
        <w:fldChar w:fldCharType="end"/>
      </w:r>
    </w:p>
    <w:p w14:paraId="53083E68" w14:textId="4F56F3E5" w:rsidR="00152D40" w:rsidRDefault="00152D40">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_Toc113003369 \h </w:instrText>
      </w:r>
      <w:r>
        <w:fldChar w:fldCharType="separate"/>
      </w:r>
      <w:r>
        <w:t>123</w:t>
      </w:r>
      <w:r>
        <w:fldChar w:fldCharType="end"/>
      </w:r>
    </w:p>
    <w:p w14:paraId="7E4F0F2B" w14:textId="6F1B2951" w:rsidR="00152D40" w:rsidRDefault="00152D40">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_Toc113003370 \h </w:instrText>
      </w:r>
      <w:r>
        <w:fldChar w:fldCharType="separate"/>
      </w:r>
      <w:r>
        <w:t>124</w:t>
      </w:r>
      <w:r>
        <w:fldChar w:fldCharType="end"/>
      </w:r>
    </w:p>
    <w:p w14:paraId="3A05DA56" w14:textId="3E191FC2" w:rsidR="00152D40" w:rsidRDefault="00152D40">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_Toc113003371 \h </w:instrText>
      </w:r>
      <w:r>
        <w:fldChar w:fldCharType="separate"/>
      </w:r>
      <w:r>
        <w:t>124</w:t>
      </w:r>
      <w:r>
        <w:fldChar w:fldCharType="end"/>
      </w:r>
    </w:p>
    <w:p w14:paraId="0D95D682" w14:textId="1D85C4BA" w:rsidR="00152D40" w:rsidRDefault="00152D40">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_Toc113003372 \h </w:instrText>
      </w:r>
      <w:r>
        <w:fldChar w:fldCharType="separate"/>
      </w:r>
      <w:r>
        <w:t>124</w:t>
      </w:r>
      <w:r>
        <w:fldChar w:fldCharType="end"/>
      </w:r>
    </w:p>
    <w:p w14:paraId="4852F4B8" w14:textId="1B766B60" w:rsidR="00152D40" w:rsidRDefault="00152D40">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_Toc113003373 \h </w:instrText>
      </w:r>
      <w:r>
        <w:fldChar w:fldCharType="separate"/>
      </w:r>
      <w:r>
        <w:t>126</w:t>
      </w:r>
      <w:r>
        <w:fldChar w:fldCharType="end"/>
      </w:r>
    </w:p>
    <w:p w14:paraId="3183193A" w14:textId="7926CFD1" w:rsidR="00152D40" w:rsidRDefault="00152D40">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_Toc113003374 \h </w:instrText>
      </w:r>
      <w:r>
        <w:fldChar w:fldCharType="separate"/>
      </w:r>
      <w:r>
        <w:t>126</w:t>
      </w:r>
      <w:r>
        <w:fldChar w:fldCharType="end"/>
      </w:r>
    </w:p>
    <w:p w14:paraId="0D6B8C82" w14:textId="0CE9F5EF" w:rsidR="00152D40" w:rsidRDefault="00152D40">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_Toc113003375 \h </w:instrText>
      </w:r>
      <w:r>
        <w:fldChar w:fldCharType="separate"/>
      </w:r>
      <w:r>
        <w:t>127</w:t>
      </w:r>
      <w:r>
        <w:fldChar w:fldCharType="end"/>
      </w:r>
    </w:p>
    <w:p w14:paraId="71FA00CF" w14:textId="049FFCB6" w:rsidR="00152D40" w:rsidRDefault="00152D40">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_Toc113003376 \h </w:instrText>
      </w:r>
      <w:r>
        <w:fldChar w:fldCharType="separate"/>
      </w:r>
      <w:r>
        <w:t>127</w:t>
      </w:r>
      <w:r>
        <w:fldChar w:fldCharType="end"/>
      </w:r>
    </w:p>
    <w:p w14:paraId="1EFDFE23" w14:textId="10442F0C" w:rsidR="00152D40" w:rsidRDefault="00152D40">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_Toc113003377 \h </w:instrText>
      </w:r>
      <w:r>
        <w:fldChar w:fldCharType="separate"/>
      </w:r>
      <w:r>
        <w:t>128</w:t>
      </w:r>
      <w:r>
        <w:fldChar w:fldCharType="end"/>
      </w:r>
    </w:p>
    <w:p w14:paraId="110B3ECA" w14:textId="105E1D00" w:rsidR="00152D40" w:rsidRDefault="00152D40">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_Toc113003378 \h </w:instrText>
      </w:r>
      <w:r>
        <w:fldChar w:fldCharType="separate"/>
      </w:r>
      <w:r>
        <w:t>128</w:t>
      </w:r>
      <w:r>
        <w:fldChar w:fldCharType="end"/>
      </w:r>
    </w:p>
    <w:p w14:paraId="77747617" w14:textId="29A99E19" w:rsidR="00152D40" w:rsidRDefault="00152D40">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_Toc113003379 \h </w:instrText>
      </w:r>
      <w:r>
        <w:fldChar w:fldCharType="separate"/>
      </w:r>
      <w:r>
        <w:t>128</w:t>
      </w:r>
      <w:r>
        <w:fldChar w:fldCharType="end"/>
      </w:r>
    </w:p>
    <w:p w14:paraId="49E33EB9" w14:textId="0DAA0C5E" w:rsidR="00152D40" w:rsidRDefault="00152D40">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_Toc113003380 \h </w:instrText>
      </w:r>
      <w:r>
        <w:fldChar w:fldCharType="separate"/>
      </w:r>
      <w:r>
        <w:t>129</w:t>
      </w:r>
      <w:r>
        <w:fldChar w:fldCharType="end"/>
      </w:r>
    </w:p>
    <w:p w14:paraId="2DEA2E7A" w14:textId="58D37E6D" w:rsidR="00152D40" w:rsidRDefault="00152D40">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_Toc113003381 \h </w:instrText>
      </w:r>
      <w:r>
        <w:fldChar w:fldCharType="separate"/>
      </w:r>
      <w:r>
        <w:t>130</w:t>
      </w:r>
      <w:r>
        <w:fldChar w:fldCharType="end"/>
      </w:r>
    </w:p>
    <w:p w14:paraId="0C05CE0C" w14:textId="339E6F64" w:rsidR="00152D40" w:rsidRDefault="00152D40">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_Toc113003382 \h </w:instrText>
      </w:r>
      <w:r>
        <w:fldChar w:fldCharType="separate"/>
      </w:r>
      <w:r>
        <w:t>131</w:t>
      </w:r>
      <w:r>
        <w:fldChar w:fldCharType="end"/>
      </w:r>
    </w:p>
    <w:p w14:paraId="55BE6006" w14:textId="485BD564" w:rsidR="00152D40" w:rsidRDefault="00152D40">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_Toc113003383 \h </w:instrText>
      </w:r>
      <w:r>
        <w:fldChar w:fldCharType="separate"/>
      </w:r>
      <w:r>
        <w:t>131</w:t>
      </w:r>
      <w:r>
        <w:fldChar w:fldCharType="end"/>
      </w:r>
    </w:p>
    <w:p w14:paraId="0376B2D4" w14:textId="723CE96B" w:rsidR="00152D40" w:rsidRDefault="00152D40">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_Toc113003384 \h </w:instrText>
      </w:r>
      <w:r>
        <w:fldChar w:fldCharType="separate"/>
      </w:r>
      <w:r>
        <w:t>132</w:t>
      </w:r>
      <w:r>
        <w:fldChar w:fldCharType="end"/>
      </w:r>
    </w:p>
    <w:p w14:paraId="7BB73106" w14:textId="650D9B61" w:rsidR="00152D40" w:rsidRDefault="00152D40">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_Toc113003385 \h </w:instrText>
      </w:r>
      <w:r>
        <w:fldChar w:fldCharType="separate"/>
      </w:r>
      <w:r>
        <w:t>132</w:t>
      </w:r>
      <w:r>
        <w:fldChar w:fldCharType="end"/>
      </w:r>
    </w:p>
    <w:p w14:paraId="3DE0B45B" w14:textId="38B7ABDD" w:rsidR="00152D40" w:rsidRDefault="00152D40">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_Toc113003386 \h </w:instrText>
      </w:r>
      <w:r>
        <w:fldChar w:fldCharType="separate"/>
      </w:r>
      <w:r>
        <w:t>132</w:t>
      </w:r>
      <w:r>
        <w:fldChar w:fldCharType="end"/>
      </w:r>
    </w:p>
    <w:p w14:paraId="7073E697" w14:textId="287B1E6E" w:rsidR="00152D40" w:rsidRDefault="00152D40">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_Toc113003387 \h </w:instrText>
      </w:r>
      <w:r>
        <w:fldChar w:fldCharType="separate"/>
      </w:r>
      <w:r>
        <w:t>132</w:t>
      </w:r>
      <w:r>
        <w:fldChar w:fldCharType="end"/>
      </w:r>
    </w:p>
    <w:p w14:paraId="29621F66" w14:textId="22CC63B1" w:rsidR="00152D40" w:rsidRDefault="00152D40">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_Toc113003388 \h </w:instrText>
      </w:r>
      <w:r>
        <w:fldChar w:fldCharType="separate"/>
      </w:r>
      <w:r>
        <w:t>132</w:t>
      </w:r>
      <w:r>
        <w:fldChar w:fldCharType="end"/>
      </w:r>
    </w:p>
    <w:p w14:paraId="345B5F4D" w14:textId="606173C5" w:rsidR="00152D40" w:rsidRDefault="00152D40">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_Toc113003389 \h </w:instrText>
      </w:r>
      <w:r>
        <w:fldChar w:fldCharType="separate"/>
      </w:r>
      <w:r>
        <w:t>133</w:t>
      </w:r>
      <w:r>
        <w:fldChar w:fldCharType="end"/>
      </w:r>
    </w:p>
    <w:p w14:paraId="3063DF3F" w14:textId="29073DB0" w:rsidR="00152D40" w:rsidRDefault="00152D40">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_Toc113003390 \h </w:instrText>
      </w:r>
      <w:r>
        <w:fldChar w:fldCharType="separate"/>
      </w:r>
      <w:r>
        <w:t>133</w:t>
      </w:r>
      <w:r>
        <w:fldChar w:fldCharType="end"/>
      </w:r>
    </w:p>
    <w:p w14:paraId="0278384D" w14:textId="12ADAEDB" w:rsidR="00152D40" w:rsidRDefault="00152D40">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_Toc113003391 \h </w:instrText>
      </w:r>
      <w:r>
        <w:fldChar w:fldCharType="separate"/>
      </w:r>
      <w:r>
        <w:t>133</w:t>
      </w:r>
      <w:r>
        <w:fldChar w:fldCharType="end"/>
      </w:r>
    </w:p>
    <w:p w14:paraId="59148F3A" w14:textId="1DA50294" w:rsidR="00152D40" w:rsidRDefault="00152D40">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_Toc113003392 \h </w:instrText>
      </w:r>
      <w:r>
        <w:fldChar w:fldCharType="separate"/>
      </w:r>
      <w:r>
        <w:t>135</w:t>
      </w:r>
      <w:r>
        <w:fldChar w:fldCharType="end"/>
      </w:r>
    </w:p>
    <w:p w14:paraId="04C79931" w14:textId="0A99C486" w:rsidR="00152D40" w:rsidRDefault="00152D40">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_Toc113003393 \h </w:instrText>
      </w:r>
      <w:r>
        <w:fldChar w:fldCharType="separate"/>
      </w:r>
      <w:r>
        <w:t>135</w:t>
      </w:r>
      <w:r>
        <w:fldChar w:fldCharType="end"/>
      </w:r>
    </w:p>
    <w:p w14:paraId="784C8D3E" w14:textId="59C08116" w:rsidR="00152D40" w:rsidRDefault="00152D40">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_Toc113003394 \h </w:instrText>
      </w:r>
      <w:r>
        <w:fldChar w:fldCharType="separate"/>
      </w:r>
      <w:r>
        <w:t>136</w:t>
      </w:r>
      <w:r>
        <w:fldChar w:fldCharType="end"/>
      </w:r>
    </w:p>
    <w:p w14:paraId="2BD37651" w14:textId="0FCE8E0F" w:rsidR="00152D40" w:rsidRDefault="00152D40">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_Toc113003395 \h </w:instrText>
      </w:r>
      <w:r>
        <w:fldChar w:fldCharType="separate"/>
      </w:r>
      <w:r>
        <w:t>137</w:t>
      </w:r>
      <w:r>
        <w:fldChar w:fldCharType="end"/>
      </w:r>
    </w:p>
    <w:p w14:paraId="6A6EBF64" w14:textId="62CAC59A" w:rsidR="00152D40" w:rsidRDefault="00152D40">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_Toc113003396 \h </w:instrText>
      </w:r>
      <w:r>
        <w:fldChar w:fldCharType="separate"/>
      </w:r>
      <w:r>
        <w:t>137</w:t>
      </w:r>
      <w:r>
        <w:fldChar w:fldCharType="end"/>
      </w:r>
    </w:p>
    <w:p w14:paraId="35B1417C" w14:textId="7FEA58AE" w:rsidR="00152D40" w:rsidRDefault="00152D40">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_Toc113003397 \h </w:instrText>
      </w:r>
      <w:r>
        <w:fldChar w:fldCharType="separate"/>
      </w:r>
      <w:r>
        <w:t>138</w:t>
      </w:r>
      <w:r>
        <w:fldChar w:fldCharType="end"/>
      </w:r>
    </w:p>
    <w:p w14:paraId="6C2A09EF" w14:textId="5ADBD837" w:rsidR="00152D40" w:rsidRDefault="00152D40">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_Toc113003398 \h </w:instrText>
      </w:r>
      <w:r>
        <w:fldChar w:fldCharType="separate"/>
      </w:r>
      <w:r>
        <w:t>138</w:t>
      </w:r>
      <w:r>
        <w:fldChar w:fldCharType="end"/>
      </w:r>
    </w:p>
    <w:p w14:paraId="23CC1880" w14:textId="2C8C35F9" w:rsidR="00152D40" w:rsidRDefault="00152D40">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_Toc113003399 \h </w:instrText>
      </w:r>
      <w:r>
        <w:fldChar w:fldCharType="separate"/>
      </w:r>
      <w:r>
        <w:t>139</w:t>
      </w:r>
      <w:r>
        <w:fldChar w:fldCharType="end"/>
      </w:r>
    </w:p>
    <w:p w14:paraId="67D4B7F2" w14:textId="7CB81297" w:rsidR="00152D40" w:rsidRDefault="00152D40">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_Toc113003400 \h </w:instrText>
      </w:r>
      <w:r>
        <w:fldChar w:fldCharType="separate"/>
      </w:r>
      <w:r>
        <w:t>140</w:t>
      </w:r>
      <w:r>
        <w:fldChar w:fldCharType="end"/>
      </w:r>
    </w:p>
    <w:p w14:paraId="66A1A9C3" w14:textId="5E1208B5" w:rsidR="00152D40" w:rsidRDefault="00152D40">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_Toc113003401 \h </w:instrText>
      </w:r>
      <w:r>
        <w:fldChar w:fldCharType="separate"/>
      </w:r>
      <w:r>
        <w:t>141</w:t>
      </w:r>
      <w:r>
        <w:fldChar w:fldCharType="end"/>
      </w:r>
    </w:p>
    <w:p w14:paraId="62FA786D" w14:textId="65C63F6B" w:rsidR="00152D40" w:rsidRDefault="00152D40">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_Toc113003402 \h </w:instrText>
      </w:r>
      <w:r>
        <w:fldChar w:fldCharType="separate"/>
      </w:r>
      <w:r>
        <w:t>141</w:t>
      </w:r>
      <w:r>
        <w:fldChar w:fldCharType="end"/>
      </w:r>
    </w:p>
    <w:p w14:paraId="3DEADE97" w14:textId="325A417C" w:rsidR="00152D40" w:rsidRDefault="00152D40">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_Toc113003403 \h </w:instrText>
      </w:r>
      <w:r>
        <w:fldChar w:fldCharType="separate"/>
      </w:r>
      <w:r>
        <w:t>141</w:t>
      </w:r>
      <w:r>
        <w:fldChar w:fldCharType="end"/>
      </w:r>
    </w:p>
    <w:p w14:paraId="766A1D65" w14:textId="1625CFC0" w:rsidR="00152D40" w:rsidRDefault="00152D40">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_Toc113003404 \h </w:instrText>
      </w:r>
      <w:r>
        <w:fldChar w:fldCharType="separate"/>
      </w:r>
      <w:r>
        <w:t>141</w:t>
      </w:r>
      <w:r>
        <w:fldChar w:fldCharType="end"/>
      </w:r>
    </w:p>
    <w:p w14:paraId="5FF6A406" w14:textId="7EEFD4DB" w:rsidR="00152D40" w:rsidRDefault="00152D40">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_Toc113003405 \h </w:instrText>
      </w:r>
      <w:r>
        <w:fldChar w:fldCharType="separate"/>
      </w:r>
      <w:r>
        <w:t>141</w:t>
      </w:r>
      <w:r>
        <w:fldChar w:fldCharType="end"/>
      </w:r>
    </w:p>
    <w:p w14:paraId="13FF6F98" w14:textId="48BEDB1F" w:rsidR="00152D40" w:rsidRDefault="00152D40">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_Toc113003406 \h </w:instrText>
      </w:r>
      <w:r>
        <w:fldChar w:fldCharType="separate"/>
      </w:r>
      <w:r>
        <w:t>142</w:t>
      </w:r>
      <w:r>
        <w:fldChar w:fldCharType="end"/>
      </w:r>
    </w:p>
    <w:p w14:paraId="4968E5E5" w14:textId="106339F5" w:rsidR="00152D40" w:rsidRDefault="00152D40">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_Toc113003407 \h </w:instrText>
      </w:r>
      <w:r>
        <w:fldChar w:fldCharType="separate"/>
      </w:r>
      <w:r>
        <w:t>142</w:t>
      </w:r>
      <w:r>
        <w:fldChar w:fldCharType="end"/>
      </w:r>
    </w:p>
    <w:p w14:paraId="58486D90" w14:textId="5948DB93" w:rsidR="00152D40" w:rsidRDefault="00152D40">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_Toc113003408 \h </w:instrText>
      </w:r>
      <w:r>
        <w:fldChar w:fldCharType="separate"/>
      </w:r>
      <w:r>
        <w:t>142</w:t>
      </w:r>
      <w:r>
        <w:fldChar w:fldCharType="end"/>
      </w:r>
    </w:p>
    <w:p w14:paraId="6DA01250" w14:textId="0EF1A909" w:rsidR="00152D40" w:rsidRDefault="00152D4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_Toc113003409 \h </w:instrText>
      </w:r>
      <w:r>
        <w:fldChar w:fldCharType="separate"/>
      </w:r>
      <w:r>
        <w:t>142</w:t>
      </w:r>
      <w:r>
        <w:fldChar w:fldCharType="end"/>
      </w:r>
    </w:p>
    <w:p w14:paraId="30EB8192" w14:textId="51D1A705" w:rsidR="00152D40" w:rsidRDefault="00152D4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_Toc113003410 \h </w:instrText>
      </w:r>
      <w:r>
        <w:fldChar w:fldCharType="separate"/>
      </w:r>
      <w:r>
        <w:t>142</w:t>
      </w:r>
      <w:r>
        <w:fldChar w:fldCharType="end"/>
      </w:r>
    </w:p>
    <w:p w14:paraId="55D69747" w14:textId="2456D8C1" w:rsidR="00152D40" w:rsidRDefault="00152D40">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_Toc113003411 \h </w:instrText>
      </w:r>
      <w:r>
        <w:fldChar w:fldCharType="separate"/>
      </w:r>
      <w:r>
        <w:t>143</w:t>
      </w:r>
      <w:r>
        <w:fldChar w:fldCharType="end"/>
      </w:r>
    </w:p>
    <w:p w14:paraId="24766572" w14:textId="14F7EBAC" w:rsidR="00152D40" w:rsidRDefault="00152D4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_Toc113003412 \h </w:instrText>
      </w:r>
      <w:r>
        <w:fldChar w:fldCharType="separate"/>
      </w:r>
      <w:r>
        <w:t>143</w:t>
      </w:r>
      <w:r>
        <w:fldChar w:fldCharType="end"/>
      </w:r>
    </w:p>
    <w:p w14:paraId="6D1E9A68" w14:textId="4C113E28" w:rsidR="00152D40" w:rsidRDefault="00152D4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_Toc113003413 \h </w:instrText>
      </w:r>
      <w:r>
        <w:fldChar w:fldCharType="separate"/>
      </w:r>
      <w:r>
        <w:t>143</w:t>
      </w:r>
      <w:r>
        <w:fldChar w:fldCharType="end"/>
      </w:r>
    </w:p>
    <w:p w14:paraId="4A16795F" w14:textId="3EC9BE09" w:rsidR="00152D40" w:rsidRDefault="00152D4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_Toc113003414 \h </w:instrText>
      </w:r>
      <w:r>
        <w:fldChar w:fldCharType="separate"/>
      </w:r>
      <w:r>
        <w:t>144</w:t>
      </w:r>
      <w:r>
        <w:fldChar w:fldCharType="end"/>
      </w:r>
    </w:p>
    <w:p w14:paraId="5B3B1970" w14:textId="5761227B" w:rsidR="00152D40" w:rsidRDefault="00152D40">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_Toc113003415 \h </w:instrText>
      </w:r>
      <w:r>
        <w:fldChar w:fldCharType="separate"/>
      </w:r>
      <w:r>
        <w:t>144</w:t>
      </w:r>
      <w:r>
        <w:fldChar w:fldCharType="end"/>
      </w:r>
    </w:p>
    <w:p w14:paraId="054BB50F" w14:textId="288F1E2C" w:rsidR="00152D40" w:rsidRDefault="00152D40">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_Toc113003416 \h </w:instrText>
      </w:r>
      <w:r>
        <w:fldChar w:fldCharType="separate"/>
      </w:r>
      <w:r>
        <w:t>144</w:t>
      </w:r>
      <w:r>
        <w:fldChar w:fldCharType="end"/>
      </w:r>
    </w:p>
    <w:p w14:paraId="446DABFC" w14:textId="6870C3E2" w:rsidR="00152D40" w:rsidRDefault="00152D40">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_Toc113003417 \h </w:instrText>
      </w:r>
      <w:r>
        <w:fldChar w:fldCharType="separate"/>
      </w:r>
      <w:r>
        <w:t>145</w:t>
      </w:r>
      <w:r>
        <w:fldChar w:fldCharType="end"/>
      </w:r>
    </w:p>
    <w:p w14:paraId="3E6BAA7A" w14:textId="2D1CC8C9" w:rsidR="00152D40" w:rsidRDefault="00152D40">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_Toc113003418 \h </w:instrText>
      </w:r>
      <w:r>
        <w:fldChar w:fldCharType="separate"/>
      </w:r>
      <w:r>
        <w:t>145</w:t>
      </w:r>
      <w:r>
        <w:fldChar w:fldCharType="end"/>
      </w:r>
    </w:p>
    <w:p w14:paraId="4377F28C" w14:textId="20896AEA" w:rsidR="00152D40" w:rsidRDefault="00152D40">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_Toc113003419 \h </w:instrText>
      </w:r>
      <w:r>
        <w:fldChar w:fldCharType="separate"/>
      </w:r>
      <w:r>
        <w:t>145</w:t>
      </w:r>
      <w:r>
        <w:fldChar w:fldCharType="end"/>
      </w:r>
    </w:p>
    <w:p w14:paraId="6BA0B1BC" w14:textId="7BAF65BF" w:rsidR="00152D40" w:rsidRDefault="00152D40">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_Toc113003420 \h </w:instrText>
      </w:r>
      <w:r>
        <w:fldChar w:fldCharType="separate"/>
      </w:r>
      <w:r>
        <w:t>145</w:t>
      </w:r>
      <w:r>
        <w:fldChar w:fldCharType="end"/>
      </w:r>
    </w:p>
    <w:p w14:paraId="0ECF6113" w14:textId="2316DCD7" w:rsidR="00152D40" w:rsidRDefault="00152D40">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_Toc113003421 \h </w:instrText>
      </w:r>
      <w:r>
        <w:fldChar w:fldCharType="separate"/>
      </w:r>
      <w:r>
        <w:t>145</w:t>
      </w:r>
      <w:r>
        <w:fldChar w:fldCharType="end"/>
      </w:r>
    </w:p>
    <w:p w14:paraId="44CBDF68" w14:textId="1D845D7E" w:rsidR="00152D40" w:rsidRDefault="00152D40">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_Toc113003422 \h </w:instrText>
      </w:r>
      <w:r>
        <w:fldChar w:fldCharType="separate"/>
      </w:r>
      <w:r>
        <w:t>146</w:t>
      </w:r>
      <w:r>
        <w:fldChar w:fldCharType="end"/>
      </w:r>
    </w:p>
    <w:p w14:paraId="5C4679E3" w14:textId="132F6A48" w:rsidR="00152D40" w:rsidRDefault="00152D4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_Toc113003423 \h </w:instrText>
      </w:r>
      <w:r>
        <w:fldChar w:fldCharType="separate"/>
      </w:r>
      <w:r>
        <w:t>146</w:t>
      </w:r>
      <w:r>
        <w:fldChar w:fldCharType="end"/>
      </w:r>
    </w:p>
    <w:p w14:paraId="16BEE2E4" w14:textId="46BDB323" w:rsidR="00152D40" w:rsidRDefault="00152D4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_Toc113003424 \h </w:instrText>
      </w:r>
      <w:r>
        <w:fldChar w:fldCharType="separate"/>
      </w:r>
      <w:r>
        <w:t>147</w:t>
      </w:r>
      <w:r>
        <w:fldChar w:fldCharType="end"/>
      </w:r>
    </w:p>
    <w:p w14:paraId="34130E1C" w14:textId="11BE72B7" w:rsidR="00152D40" w:rsidRDefault="00152D4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_Toc113003425 \h </w:instrText>
      </w:r>
      <w:r>
        <w:fldChar w:fldCharType="separate"/>
      </w:r>
      <w:r>
        <w:t>147</w:t>
      </w:r>
      <w:r>
        <w:fldChar w:fldCharType="end"/>
      </w:r>
    </w:p>
    <w:p w14:paraId="5A11145F" w14:textId="4709C05B" w:rsidR="00152D40" w:rsidRDefault="00152D40">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_Toc113003426 \h </w:instrText>
      </w:r>
      <w:r>
        <w:fldChar w:fldCharType="separate"/>
      </w:r>
      <w:r>
        <w:t>147</w:t>
      </w:r>
      <w:r>
        <w:fldChar w:fldCharType="end"/>
      </w:r>
    </w:p>
    <w:p w14:paraId="5C47764C" w14:textId="1D0483F4" w:rsidR="00152D40" w:rsidRDefault="00152D40">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_Toc113003427 \h </w:instrText>
      </w:r>
      <w:r>
        <w:fldChar w:fldCharType="separate"/>
      </w:r>
      <w:r>
        <w:t>148</w:t>
      </w:r>
      <w:r>
        <w:fldChar w:fldCharType="end"/>
      </w:r>
    </w:p>
    <w:p w14:paraId="3C923021" w14:textId="7567B2E3" w:rsidR="00152D40" w:rsidRDefault="00152D40">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_Toc113003428 \h </w:instrText>
      </w:r>
      <w:r>
        <w:fldChar w:fldCharType="separate"/>
      </w:r>
      <w:r>
        <w:t>148</w:t>
      </w:r>
      <w:r>
        <w:fldChar w:fldCharType="end"/>
      </w:r>
    </w:p>
    <w:p w14:paraId="4F4D38C1" w14:textId="0187EE3C" w:rsidR="00152D40" w:rsidRDefault="00152D40">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_Toc113003429 \h </w:instrText>
      </w:r>
      <w:r>
        <w:fldChar w:fldCharType="separate"/>
      </w:r>
      <w:r>
        <w:t>148</w:t>
      </w:r>
      <w:r>
        <w:fldChar w:fldCharType="end"/>
      </w:r>
    </w:p>
    <w:p w14:paraId="60872AFD" w14:textId="04B341BA" w:rsidR="00152D40" w:rsidRDefault="00152D40">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_Toc113003430 \h </w:instrText>
      </w:r>
      <w:r>
        <w:fldChar w:fldCharType="separate"/>
      </w:r>
      <w:r>
        <w:t>148</w:t>
      </w:r>
      <w:r>
        <w:fldChar w:fldCharType="end"/>
      </w:r>
    </w:p>
    <w:p w14:paraId="3C8914CF" w14:textId="6C58A840" w:rsidR="00152D40" w:rsidRDefault="00152D40">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_Toc113003431 \h </w:instrText>
      </w:r>
      <w:r>
        <w:fldChar w:fldCharType="separate"/>
      </w:r>
      <w:r>
        <w:t>148</w:t>
      </w:r>
      <w:r>
        <w:fldChar w:fldCharType="end"/>
      </w:r>
    </w:p>
    <w:p w14:paraId="71F02E6D" w14:textId="14474358" w:rsidR="00152D40" w:rsidRDefault="00152D40">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_Toc113003432 \h </w:instrText>
      </w:r>
      <w:r>
        <w:fldChar w:fldCharType="separate"/>
      </w:r>
      <w:r>
        <w:t>148</w:t>
      </w:r>
      <w:r>
        <w:fldChar w:fldCharType="end"/>
      </w:r>
    </w:p>
    <w:p w14:paraId="2631F4A6" w14:textId="46FB1354" w:rsidR="00152D40" w:rsidRDefault="00152D40">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_Toc113003433 \h </w:instrText>
      </w:r>
      <w:r>
        <w:fldChar w:fldCharType="separate"/>
      </w:r>
      <w:r>
        <w:t>148</w:t>
      </w:r>
      <w:r>
        <w:fldChar w:fldCharType="end"/>
      </w:r>
    </w:p>
    <w:p w14:paraId="65835141" w14:textId="02AF01FA" w:rsidR="00152D40" w:rsidRDefault="00152D40">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_Toc113003434 \h </w:instrText>
      </w:r>
      <w:r>
        <w:fldChar w:fldCharType="separate"/>
      </w:r>
      <w:r>
        <w:t>148</w:t>
      </w:r>
      <w:r>
        <w:fldChar w:fldCharType="end"/>
      </w:r>
    </w:p>
    <w:p w14:paraId="79D1195B" w14:textId="13F1EF04" w:rsidR="00152D40" w:rsidRDefault="00152D40">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_Toc113003435 \h </w:instrText>
      </w:r>
      <w:r>
        <w:fldChar w:fldCharType="separate"/>
      </w:r>
      <w:r>
        <w:t>149</w:t>
      </w:r>
      <w:r>
        <w:fldChar w:fldCharType="end"/>
      </w:r>
    </w:p>
    <w:p w14:paraId="65C6A3BB" w14:textId="3E309F2F" w:rsidR="00152D40" w:rsidRDefault="00152D40">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_Toc113003436 \h </w:instrText>
      </w:r>
      <w:r>
        <w:fldChar w:fldCharType="separate"/>
      </w:r>
      <w:r>
        <w:t>150</w:t>
      </w:r>
      <w:r>
        <w:fldChar w:fldCharType="end"/>
      </w:r>
    </w:p>
    <w:p w14:paraId="10841786" w14:textId="27FF80F4" w:rsidR="00152D40" w:rsidRDefault="00152D40">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_Toc113003437 \h </w:instrText>
      </w:r>
      <w:r>
        <w:fldChar w:fldCharType="separate"/>
      </w:r>
      <w:r>
        <w:t>150</w:t>
      </w:r>
      <w:r>
        <w:fldChar w:fldCharType="end"/>
      </w:r>
    </w:p>
    <w:p w14:paraId="36873A4F" w14:textId="6638AF7D" w:rsidR="00152D40" w:rsidRDefault="00152D40">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_Toc113003438 \h </w:instrText>
      </w:r>
      <w:r>
        <w:fldChar w:fldCharType="separate"/>
      </w:r>
      <w:r>
        <w:t>150</w:t>
      </w:r>
      <w:r>
        <w:fldChar w:fldCharType="end"/>
      </w:r>
    </w:p>
    <w:p w14:paraId="7CD4BF3D" w14:textId="5E82F753" w:rsidR="00152D40" w:rsidRDefault="00152D40">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_Toc113003439 \h </w:instrText>
      </w:r>
      <w:r>
        <w:fldChar w:fldCharType="separate"/>
      </w:r>
      <w:r>
        <w:t>150</w:t>
      </w:r>
      <w:r>
        <w:fldChar w:fldCharType="end"/>
      </w:r>
    </w:p>
    <w:p w14:paraId="08B97F80" w14:textId="42D45A33" w:rsidR="00152D40" w:rsidRDefault="00152D40">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_Toc113003440 \h </w:instrText>
      </w:r>
      <w:r>
        <w:fldChar w:fldCharType="separate"/>
      </w:r>
      <w:r>
        <w:t>150</w:t>
      </w:r>
      <w:r>
        <w:fldChar w:fldCharType="end"/>
      </w:r>
    </w:p>
    <w:p w14:paraId="4F5CFA2F" w14:textId="40C1D316" w:rsidR="00152D40" w:rsidRDefault="00152D40">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_Toc113003441 \h </w:instrText>
      </w:r>
      <w:r>
        <w:fldChar w:fldCharType="separate"/>
      </w:r>
      <w:r>
        <w:t>151</w:t>
      </w:r>
      <w:r>
        <w:fldChar w:fldCharType="end"/>
      </w:r>
    </w:p>
    <w:p w14:paraId="3CF6CF1E" w14:textId="57190416" w:rsidR="00152D40" w:rsidRDefault="00152D40">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_Toc113003442 \h </w:instrText>
      </w:r>
      <w:r>
        <w:fldChar w:fldCharType="separate"/>
      </w:r>
      <w:r>
        <w:t>151</w:t>
      </w:r>
      <w:r>
        <w:fldChar w:fldCharType="end"/>
      </w:r>
    </w:p>
    <w:p w14:paraId="637476E8" w14:textId="0E5FC024" w:rsidR="00152D40" w:rsidRDefault="00152D40">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_Toc113003443 \h </w:instrText>
      </w:r>
      <w:r>
        <w:fldChar w:fldCharType="separate"/>
      </w:r>
      <w:r>
        <w:t>151</w:t>
      </w:r>
      <w:r>
        <w:fldChar w:fldCharType="end"/>
      </w:r>
    </w:p>
    <w:p w14:paraId="0602874A" w14:textId="58860E5C" w:rsidR="00152D40" w:rsidRDefault="00152D40">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_Toc113003444 \h </w:instrText>
      </w:r>
      <w:r>
        <w:fldChar w:fldCharType="separate"/>
      </w:r>
      <w:r>
        <w:t>151</w:t>
      </w:r>
      <w:r>
        <w:fldChar w:fldCharType="end"/>
      </w:r>
    </w:p>
    <w:p w14:paraId="2A0CCFAA" w14:textId="5D3E005E" w:rsidR="00152D40" w:rsidRDefault="00152D4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_Toc113003445 \h </w:instrText>
      </w:r>
      <w:r>
        <w:fldChar w:fldCharType="separate"/>
      </w:r>
      <w:r>
        <w:t>151</w:t>
      </w:r>
      <w:r>
        <w:fldChar w:fldCharType="end"/>
      </w:r>
    </w:p>
    <w:p w14:paraId="488785EC" w14:textId="2C1DF0DB" w:rsidR="00152D40" w:rsidRDefault="00152D4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_Toc113003446 \h </w:instrText>
      </w:r>
      <w:r>
        <w:fldChar w:fldCharType="separate"/>
      </w:r>
      <w:r>
        <w:t>152</w:t>
      </w:r>
      <w:r>
        <w:fldChar w:fldCharType="end"/>
      </w:r>
    </w:p>
    <w:p w14:paraId="12298E6C" w14:textId="639A2753" w:rsidR="00152D40" w:rsidRDefault="00152D40">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_Toc113003447 \h </w:instrText>
      </w:r>
      <w:r>
        <w:fldChar w:fldCharType="separate"/>
      </w:r>
      <w:r>
        <w:t>152</w:t>
      </w:r>
      <w:r>
        <w:fldChar w:fldCharType="end"/>
      </w:r>
    </w:p>
    <w:p w14:paraId="5F4976FC" w14:textId="2B165824" w:rsidR="00152D40" w:rsidRDefault="00152D40">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_Toc113003448 \h </w:instrText>
      </w:r>
      <w:r>
        <w:fldChar w:fldCharType="separate"/>
      </w:r>
      <w:r>
        <w:t>152</w:t>
      </w:r>
      <w:r>
        <w:fldChar w:fldCharType="end"/>
      </w:r>
    </w:p>
    <w:p w14:paraId="206692C4" w14:textId="0BC58E7B" w:rsidR="00152D40" w:rsidRDefault="00152D40">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_Toc113003449 \h </w:instrText>
      </w:r>
      <w:r>
        <w:fldChar w:fldCharType="separate"/>
      </w:r>
      <w:r>
        <w:t>152</w:t>
      </w:r>
      <w:r>
        <w:fldChar w:fldCharType="end"/>
      </w:r>
    </w:p>
    <w:p w14:paraId="1A192E4A" w14:textId="694E097C" w:rsidR="00152D40" w:rsidRDefault="00152D40">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_Toc113003450 \h </w:instrText>
      </w:r>
      <w:r>
        <w:fldChar w:fldCharType="separate"/>
      </w:r>
      <w:r>
        <w:t>152</w:t>
      </w:r>
      <w:r>
        <w:fldChar w:fldCharType="end"/>
      </w:r>
    </w:p>
    <w:p w14:paraId="5311927E" w14:textId="399C2954" w:rsidR="00152D40" w:rsidRDefault="00152D40">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_Toc113003451 \h </w:instrText>
      </w:r>
      <w:r>
        <w:fldChar w:fldCharType="separate"/>
      </w:r>
      <w:r>
        <w:t>152</w:t>
      </w:r>
      <w:r>
        <w:fldChar w:fldCharType="end"/>
      </w:r>
    </w:p>
    <w:p w14:paraId="642DBBCC" w14:textId="085A233F" w:rsidR="00152D40" w:rsidRDefault="00152D40">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_Toc113003452 \h </w:instrText>
      </w:r>
      <w:r>
        <w:fldChar w:fldCharType="separate"/>
      </w:r>
      <w:r>
        <w:t>153</w:t>
      </w:r>
      <w:r>
        <w:fldChar w:fldCharType="end"/>
      </w:r>
    </w:p>
    <w:p w14:paraId="498A5AA6" w14:textId="2FDC0B76" w:rsidR="00152D40" w:rsidRDefault="00152D40">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_Toc113003453 \h </w:instrText>
      </w:r>
      <w:r>
        <w:fldChar w:fldCharType="separate"/>
      </w:r>
      <w:r>
        <w:t>153</w:t>
      </w:r>
      <w:r>
        <w:fldChar w:fldCharType="end"/>
      </w:r>
    </w:p>
    <w:p w14:paraId="5BC46E77" w14:textId="07043FA6" w:rsidR="00152D40" w:rsidRDefault="00152D4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_Toc113003454 \h </w:instrText>
      </w:r>
      <w:r>
        <w:fldChar w:fldCharType="separate"/>
      </w:r>
      <w:r>
        <w:t>153</w:t>
      </w:r>
      <w:r>
        <w:fldChar w:fldCharType="end"/>
      </w:r>
    </w:p>
    <w:p w14:paraId="19CEB51B" w14:textId="3F12F222" w:rsidR="00152D40" w:rsidRDefault="00152D4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_Toc113003455 \h </w:instrText>
      </w:r>
      <w:r>
        <w:fldChar w:fldCharType="separate"/>
      </w:r>
      <w:r>
        <w:t>153</w:t>
      </w:r>
      <w:r>
        <w:fldChar w:fldCharType="end"/>
      </w:r>
    </w:p>
    <w:p w14:paraId="2A069989" w14:textId="5D507278" w:rsidR="00152D40" w:rsidRDefault="00152D4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_Toc113003456 \h </w:instrText>
      </w:r>
      <w:r>
        <w:fldChar w:fldCharType="separate"/>
      </w:r>
      <w:r>
        <w:t>154</w:t>
      </w:r>
      <w:r>
        <w:fldChar w:fldCharType="end"/>
      </w:r>
    </w:p>
    <w:p w14:paraId="5A3CF69B" w14:textId="1A3E27AF" w:rsidR="00152D40" w:rsidRDefault="00152D40">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_Toc113003457 \h </w:instrText>
      </w:r>
      <w:r>
        <w:fldChar w:fldCharType="separate"/>
      </w:r>
      <w:r>
        <w:t>154</w:t>
      </w:r>
      <w:r>
        <w:fldChar w:fldCharType="end"/>
      </w:r>
    </w:p>
    <w:p w14:paraId="6FCD9057" w14:textId="5BA0A2C4" w:rsidR="00152D40" w:rsidRDefault="00152D40">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_Toc113003458 \h </w:instrText>
      </w:r>
      <w:r>
        <w:fldChar w:fldCharType="separate"/>
      </w:r>
      <w:r>
        <w:t>154</w:t>
      </w:r>
      <w:r>
        <w:fldChar w:fldCharType="end"/>
      </w:r>
    </w:p>
    <w:p w14:paraId="3C27595C" w14:textId="2E192FD2" w:rsidR="00152D40" w:rsidRDefault="00152D40">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_Toc113003459 \h </w:instrText>
      </w:r>
      <w:r>
        <w:fldChar w:fldCharType="separate"/>
      </w:r>
      <w:r>
        <w:t>154</w:t>
      </w:r>
      <w:r>
        <w:fldChar w:fldCharType="end"/>
      </w:r>
    </w:p>
    <w:p w14:paraId="4C9BECB9" w14:textId="37C4CD4D" w:rsidR="00152D40" w:rsidRDefault="00152D40">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_Toc113003460 \h </w:instrText>
      </w:r>
      <w:r>
        <w:fldChar w:fldCharType="separate"/>
      </w:r>
      <w:r>
        <w:t>154</w:t>
      </w:r>
      <w:r>
        <w:fldChar w:fldCharType="end"/>
      </w:r>
    </w:p>
    <w:p w14:paraId="14D547EE" w14:textId="2597CDB6" w:rsidR="00152D40" w:rsidRDefault="00152D40">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_Toc113003461 \h </w:instrText>
      </w:r>
      <w:r>
        <w:fldChar w:fldCharType="separate"/>
      </w:r>
      <w:r>
        <w:t>154</w:t>
      </w:r>
      <w:r>
        <w:fldChar w:fldCharType="end"/>
      </w:r>
    </w:p>
    <w:p w14:paraId="55353D51" w14:textId="018A90D5" w:rsidR="00152D40" w:rsidRDefault="00152D40">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_Toc113003462 \h </w:instrText>
      </w:r>
      <w:r>
        <w:fldChar w:fldCharType="separate"/>
      </w:r>
      <w:r>
        <w:t>155</w:t>
      </w:r>
      <w:r>
        <w:fldChar w:fldCharType="end"/>
      </w:r>
    </w:p>
    <w:p w14:paraId="767E2DAE" w14:textId="61BED149" w:rsidR="00152D40" w:rsidRDefault="00152D40">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_Toc113003463 \h </w:instrText>
      </w:r>
      <w:r>
        <w:fldChar w:fldCharType="separate"/>
      </w:r>
      <w:r>
        <w:t>155</w:t>
      </w:r>
      <w:r>
        <w:fldChar w:fldCharType="end"/>
      </w:r>
    </w:p>
    <w:p w14:paraId="61AB6392" w14:textId="6251D8C6" w:rsidR="00152D40" w:rsidRDefault="00152D40">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_Toc113003464 \h </w:instrText>
      </w:r>
      <w:r>
        <w:fldChar w:fldCharType="separate"/>
      </w:r>
      <w:r>
        <w:t>155</w:t>
      </w:r>
      <w:r>
        <w:fldChar w:fldCharType="end"/>
      </w:r>
    </w:p>
    <w:p w14:paraId="0717BF85" w14:textId="2FD59BDD" w:rsidR="00152D40" w:rsidRDefault="00152D40">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_Toc113003465 \h </w:instrText>
      </w:r>
      <w:r>
        <w:fldChar w:fldCharType="separate"/>
      </w:r>
      <w:r>
        <w:t>155</w:t>
      </w:r>
      <w:r>
        <w:fldChar w:fldCharType="end"/>
      </w:r>
    </w:p>
    <w:p w14:paraId="351AFEE0" w14:textId="18036EF2" w:rsidR="00152D40" w:rsidRDefault="00152D40">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_Toc113003466 \h </w:instrText>
      </w:r>
      <w:r>
        <w:fldChar w:fldCharType="separate"/>
      </w:r>
      <w:r>
        <w:t>155</w:t>
      </w:r>
      <w:r>
        <w:fldChar w:fldCharType="end"/>
      </w:r>
    </w:p>
    <w:p w14:paraId="67B09BA2" w14:textId="6033111E" w:rsidR="00152D40" w:rsidRDefault="00152D40">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_Toc113003467 \h </w:instrText>
      </w:r>
      <w:r>
        <w:fldChar w:fldCharType="separate"/>
      </w:r>
      <w:r>
        <w:t>155</w:t>
      </w:r>
      <w:r>
        <w:fldChar w:fldCharType="end"/>
      </w:r>
    </w:p>
    <w:p w14:paraId="7D4F81E5" w14:textId="334AE9D3" w:rsidR="00152D40" w:rsidRDefault="00152D40">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_Toc113003468 \h </w:instrText>
      </w:r>
      <w:r>
        <w:fldChar w:fldCharType="separate"/>
      </w:r>
      <w:r>
        <w:t>155</w:t>
      </w:r>
      <w:r>
        <w:fldChar w:fldCharType="end"/>
      </w:r>
    </w:p>
    <w:p w14:paraId="6E372B8B" w14:textId="2B1C2A7F" w:rsidR="00152D40" w:rsidRDefault="00152D40">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_Toc113003469 \h </w:instrText>
      </w:r>
      <w:r>
        <w:fldChar w:fldCharType="separate"/>
      </w:r>
      <w:r>
        <w:t>156</w:t>
      </w:r>
      <w:r>
        <w:fldChar w:fldCharType="end"/>
      </w:r>
    </w:p>
    <w:p w14:paraId="558E6F5A" w14:textId="6AEB116E" w:rsidR="00152D40" w:rsidRDefault="00152D40">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_Toc113003470 \h </w:instrText>
      </w:r>
      <w:r>
        <w:fldChar w:fldCharType="separate"/>
      </w:r>
      <w:r>
        <w:t>156</w:t>
      </w:r>
      <w:r>
        <w:fldChar w:fldCharType="end"/>
      </w:r>
    </w:p>
    <w:p w14:paraId="5452B346" w14:textId="7D66DBF2" w:rsidR="00152D40" w:rsidRDefault="00152D40">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_Toc113003471 \h </w:instrText>
      </w:r>
      <w:r>
        <w:fldChar w:fldCharType="separate"/>
      </w:r>
      <w:r>
        <w:t>156</w:t>
      </w:r>
      <w:r>
        <w:fldChar w:fldCharType="end"/>
      </w:r>
    </w:p>
    <w:p w14:paraId="03B46DA2" w14:textId="2648C195" w:rsidR="00152D40" w:rsidRDefault="00152D40">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_Toc113003472 \h </w:instrText>
      </w:r>
      <w:r>
        <w:fldChar w:fldCharType="separate"/>
      </w:r>
      <w:r>
        <w:t>156</w:t>
      </w:r>
      <w:r>
        <w:fldChar w:fldCharType="end"/>
      </w:r>
    </w:p>
    <w:p w14:paraId="3BDE943A" w14:textId="41588C13" w:rsidR="00152D40" w:rsidRDefault="00152D40">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_Toc113003473 \h </w:instrText>
      </w:r>
      <w:r>
        <w:fldChar w:fldCharType="separate"/>
      </w:r>
      <w:r>
        <w:t>156</w:t>
      </w:r>
      <w:r>
        <w:fldChar w:fldCharType="end"/>
      </w:r>
    </w:p>
    <w:p w14:paraId="64E94DA2" w14:textId="0FC9C596" w:rsidR="00152D40" w:rsidRDefault="00152D40">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_Toc113003474 \h </w:instrText>
      </w:r>
      <w:r>
        <w:fldChar w:fldCharType="separate"/>
      </w:r>
      <w:r>
        <w:t>156</w:t>
      </w:r>
      <w:r>
        <w:fldChar w:fldCharType="end"/>
      </w:r>
    </w:p>
    <w:p w14:paraId="65543483" w14:textId="4001FD17" w:rsidR="00152D40" w:rsidRDefault="00152D40">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_Toc113003475 \h </w:instrText>
      </w:r>
      <w:r>
        <w:fldChar w:fldCharType="separate"/>
      </w:r>
      <w:r>
        <w:t>157</w:t>
      </w:r>
      <w:r>
        <w:fldChar w:fldCharType="end"/>
      </w:r>
    </w:p>
    <w:p w14:paraId="6A6F7EAC" w14:textId="4476CB7F" w:rsidR="00152D40" w:rsidRDefault="00152D40">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_Toc113003476 \h </w:instrText>
      </w:r>
      <w:r>
        <w:fldChar w:fldCharType="separate"/>
      </w:r>
      <w:r>
        <w:t>157</w:t>
      </w:r>
      <w:r>
        <w:fldChar w:fldCharType="end"/>
      </w:r>
    </w:p>
    <w:p w14:paraId="525B7AB4" w14:textId="77E78FFC" w:rsidR="00152D40" w:rsidRDefault="00152D4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_Toc113003477 \h </w:instrText>
      </w:r>
      <w:r>
        <w:fldChar w:fldCharType="separate"/>
      </w:r>
      <w:r>
        <w:t>157</w:t>
      </w:r>
      <w:r>
        <w:fldChar w:fldCharType="end"/>
      </w:r>
    </w:p>
    <w:p w14:paraId="1A7F2CA6" w14:textId="21C09496" w:rsidR="00152D40" w:rsidRDefault="00152D40">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_Toc113003478 \h </w:instrText>
      </w:r>
      <w:r>
        <w:fldChar w:fldCharType="separate"/>
      </w:r>
      <w:r>
        <w:t>157</w:t>
      </w:r>
      <w:r>
        <w:fldChar w:fldCharType="end"/>
      </w:r>
    </w:p>
    <w:p w14:paraId="1BE0AD4E" w14:textId="43E9EB2F" w:rsidR="00152D40" w:rsidRDefault="00152D40">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_Toc113003479 \h </w:instrText>
      </w:r>
      <w:r>
        <w:fldChar w:fldCharType="separate"/>
      </w:r>
      <w:r>
        <w:t>157</w:t>
      </w:r>
      <w:r>
        <w:fldChar w:fldCharType="end"/>
      </w:r>
    </w:p>
    <w:p w14:paraId="15654A60" w14:textId="496F207A" w:rsidR="00152D40" w:rsidRDefault="00152D40">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_Toc113003480 \h </w:instrText>
      </w:r>
      <w:r>
        <w:fldChar w:fldCharType="separate"/>
      </w:r>
      <w:r>
        <w:t>158</w:t>
      </w:r>
      <w:r>
        <w:fldChar w:fldCharType="end"/>
      </w:r>
    </w:p>
    <w:p w14:paraId="69E311D3" w14:textId="268950D6" w:rsidR="00152D40" w:rsidRDefault="00152D40">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_Toc113003481 \h </w:instrText>
      </w:r>
      <w:r>
        <w:fldChar w:fldCharType="separate"/>
      </w:r>
      <w:r>
        <w:t>158</w:t>
      </w:r>
      <w:r>
        <w:fldChar w:fldCharType="end"/>
      </w:r>
    </w:p>
    <w:p w14:paraId="472FBA65" w14:textId="455270A4" w:rsidR="00152D40" w:rsidRDefault="00152D40">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_Toc113003482 \h </w:instrText>
      </w:r>
      <w:r>
        <w:fldChar w:fldCharType="separate"/>
      </w:r>
      <w:r>
        <w:t>159</w:t>
      </w:r>
      <w:r>
        <w:fldChar w:fldCharType="end"/>
      </w:r>
    </w:p>
    <w:p w14:paraId="0D0EA05E" w14:textId="41247FA3" w:rsidR="00152D40" w:rsidRDefault="00152D40">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_Toc113003483 \h </w:instrText>
      </w:r>
      <w:r>
        <w:fldChar w:fldCharType="separate"/>
      </w:r>
      <w:r>
        <w:t>159</w:t>
      </w:r>
      <w:r>
        <w:fldChar w:fldCharType="end"/>
      </w:r>
    </w:p>
    <w:p w14:paraId="052AEA4D" w14:textId="08505093" w:rsidR="00152D40" w:rsidRDefault="00152D40">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_Toc113003484 \h </w:instrText>
      </w:r>
      <w:r>
        <w:fldChar w:fldCharType="separate"/>
      </w:r>
      <w:r>
        <w:t>160</w:t>
      </w:r>
      <w:r>
        <w:fldChar w:fldCharType="end"/>
      </w:r>
    </w:p>
    <w:p w14:paraId="5A6B4FA2" w14:textId="4145A303" w:rsidR="00152D40" w:rsidRDefault="00152D40">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_Toc113003485 \h </w:instrText>
      </w:r>
      <w:r>
        <w:fldChar w:fldCharType="separate"/>
      </w:r>
      <w:r>
        <w:t>161</w:t>
      </w:r>
      <w:r>
        <w:fldChar w:fldCharType="end"/>
      </w:r>
    </w:p>
    <w:p w14:paraId="0B9E3498" w14:textId="61DAD483" w:rsidR="00080512" w:rsidRPr="00977052" w:rsidRDefault="006B4864">
      <w:pPr>
        <w:rPr>
          <w:noProof/>
          <w:sz w:val="22"/>
        </w:rPr>
      </w:pPr>
      <w:r>
        <w:fldChar w:fldCharType="end"/>
      </w:r>
    </w:p>
    <w:p w14:paraId="273E769E" w14:textId="77777777" w:rsidR="000B62A3" w:rsidRPr="00977052" w:rsidRDefault="000B62A3" w:rsidP="000B62A3">
      <w:pPr>
        <w:spacing w:after="0"/>
        <w:rPr>
          <w:rFonts w:ascii="Arial" w:hAnsi="Arial"/>
          <w:sz w:val="36"/>
        </w:rPr>
      </w:pPr>
      <w:bookmarkStart w:id="16" w:name="foreword"/>
      <w:bookmarkStart w:id="17" w:name="_Toc100925289"/>
      <w:bookmarkStart w:id="18" w:name="_Toc100925657"/>
      <w:bookmarkEnd w:id="16"/>
      <w:r w:rsidRPr="00977052">
        <w:br w:type="page"/>
      </w:r>
    </w:p>
    <w:p w14:paraId="03993004" w14:textId="5F5DA98D" w:rsidR="00080512" w:rsidRPr="00977052" w:rsidRDefault="00080512">
      <w:pPr>
        <w:pStyle w:val="Heading1"/>
      </w:pPr>
      <w:bookmarkStart w:id="19" w:name="_Toc104235242"/>
      <w:bookmarkStart w:id="20" w:name="_Toc113003135"/>
      <w:r w:rsidRPr="00977052">
        <w:lastRenderedPageBreak/>
        <w:t>Foreword</w:t>
      </w:r>
      <w:bookmarkEnd w:id="17"/>
      <w:bookmarkEnd w:id="18"/>
      <w:bookmarkEnd w:id="19"/>
      <w:bookmarkEnd w:id="20"/>
    </w:p>
    <w:p w14:paraId="2511FBFA" w14:textId="385E6CCB" w:rsidR="00080512" w:rsidRPr="00977052" w:rsidRDefault="00080512">
      <w:r w:rsidRPr="00977052">
        <w:t xml:space="preserve">This Technical </w:t>
      </w:r>
      <w:bookmarkStart w:id="21" w:name="spectype3"/>
      <w:r w:rsidR="00602AEA" w:rsidRPr="00977052">
        <w:t>Report</w:t>
      </w:r>
      <w:bookmarkEnd w:id="21"/>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Version x.y.z</w:t>
      </w:r>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0AAFA5A2" w:rsidR="00BA19ED" w:rsidRPr="00977052" w:rsidRDefault="00BA19ED" w:rsidP="00A27486">
      <w:r w:rsidRPr="00977052">
        <w:t xml:space="preserve">The constructions </w:t>
      </w:r>
      <w:r w:rsidR="000B72E3">
        <w:t>"</w:t>
      </w:r>
      <w:r w:rsidRPr="00977052">
        <w:t>shall</w:t>
      </w:r>
      <w:r w:rsidR="000B72E3">
        <w:t>"</w:t>
      </w:r>
      <w:r w:rsidRPr="00977052">
        <w:t xml:space="preserve"> and </w:t>
      </w:r>
      <w:r w:rsidR="000B72E3">
        <w:t>"</w:t>
      </w:r>
      <w:r w:rsidRPr="00977052">
        <w:t>shall not</w:t>
      </w:r>
      <w:r w:rsidR="000B72E3">
        <w:t>"</w:t>
      </w:r>
      <w:r w:rsidRPr="00977052">
        <w:t xml:space="preserve"> are confined to the context of normative provisions, and do not appear in Technical Reports.</w:t>
      </w:r>
    </w:p>
    <w:p w14:paraId="4AAA5592" w14:textId="05F0025B" w:rsidR="00C1496A" w:rsidRPr="00977052" w:rsidRDefault="00C1496A" w:rsidP="00A27486">
      <w:r w:rsidRPr="00977052">
        <w:t xml:space="preserve">The constructions </w:t>
      </w:r>
      <w:r w:rsidR="000B72E3">
        <w:t>"</w:t>
      </w:r>
      <w:r w:rsidRPr="00977052">
        <w:t>must</w:t>
      </w:r>
      <w:r w:rsidR="000B72E3">
        <w:t>"</w:t>
      </w:r>
      <w:r w:rsidRPr="00977052">
        <w:t xml:space="preserve"> and </w:t>
      </w:r>
      <w:r w:rsidR="000B72E3">
        <w:t>"</w:t>
      </w:r>
      <w:r w:rsidRPr="00977052">
        <w:t>must not</w:t>
      </w:r>
      <w:r w:rsidR="000B72E3">
        <w:t>"</w:t>
      </w:r>
      <w:r w:rsidRPr="00977052">
        <w:t xml:space="preserve"> are not used as substitutes for </w:t>
      </w:r>
      <w:r w:rsidR="000B72E3">
        <w:t>"</w:t>
      </w:r>
      <w:r w:rsidRPr="00977052">
        <w:t>shall</w:t>
      </w:r>
      <w:r w:rsidR="000B72E3">
        <w:t>"</w:t>
      </w:r>
      <w:r w:rsidRPr="00977052">
        <w:t xml:space="preserve"> and </w:t>
      </w:r>
      <w:r w:rsidR="000B72E3">
        <w:t>"</w:t>
      </w:r>
      <w:r w:rsidRPr="00977052">
        <w:t>shall not</w:t>
      </w:r>
      <w:r w:rsidR="000B72E3">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6BAD53B1" w:rsidR="008C384C" w:rsidRPr="00977052" w:rsidRDefault="008C384C" w:rsidP="00A27486">
      <w:r w:rsidRPr="00977052">
        <w:t xml:space="preserve">The construction </w:t>
      </w:r>
      <w:r w:rsidR="000B72E3">
        <w:t>"</w:t>
      </w:r>
      <w:r w:rsidRPr="00977052">
        <w:t>may not</w:t>
      </w:r>
      <w:r w:rsidR="000B72E3">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0B72E3">
        <w:t>"</w:t>
      </w:r>
      <w:r w:rsidR="001F1132" w:rsidRPr="00977052">
        <w:t>might not</w:t>
      </w:r>
      <w:r w:rsidR="000B72E3">
        <w:t>"</w:t>
      </w:r>
      <w:r w:rsidR="001F1132" w:rsidRPr="00977052">
        <w:t xml:space="preserve"> </w:t>
      </w:r>
      <w:r w:rsidR="003765B8" w:rsidRPr="00977052">
        <w:t xml:space="preserve">or </w:t>
      </w:r>
      <w:r w:rsidR="000B72E3">
        <w:t>"</w:t>
      </w:r>
      <w:r w:rsidR="003765B8" w:rsidRPr="00977052">
        <w:t>shall not</w:t>
      </w:r>
      <w:r w:rsidR="000B72E3">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38FF212C" w:rsidR="00774DA4" w:rsidRPr="00977052" w:rsidRDefault="00774DA4" w:rsidP="00A27486">
      <w:r w:rsidRPr="00977052">
        <w:t xml:space="preserve">The constructions </w:t>
      </w:r>
      <w:r w:rsidR="000B72E3">
        <w:t>"</w:t>
      </w:r>
      <w:r w:rsidRPr="00977052">
        <w:t>can</w:t>
      </w:r>
      <w:r w:rsidR="000B72E3">
        <w:t>"</w:t>
      </w:r>
      <w:r w:rsidRPr="00977052">
        <w:t xml:space="preserve"> and </w:t>
      </w:r>
      <w:r w:rsidR="000B72E3">
        <w:t>"</w:t>
      </w:r>
      <w:r w:rsidRPr="00977052">
        <w:t>cannot</w:t>
      </w:r>
      <w:r w:rsidR="000B72E3">
        <w:t>"</w:t>
      </w:r>
      <w:r w:rsidRPr="00977052">
        <w:t xml:space="preserve"> </w:t>
      </w:r>
      <w:r w:rsidR="00F9008D" w:rsidRPr="00977052">
        <w:t xml:space="preserve">are not </w:t>
      </w:r>
      <w:r w:rsidRPr="00977052">
        <w:t>substitute</w:t>
      </w:r>
      <w:r w:rsidR="003765B8" w:rsidRPr="00977052">
        <w:t>s</w:t>
      </w:r>
      <w:r w:rsidRPr="00977052">
        <w:t xml:space="preserve"> for </w:t>
      </w:r>
      <w:r w:rsidR="000B72E3">
        <w:t>"</w:t>
      </w:r>
      <w:r w:rsidRPr="00977052">
        <w:t>may</w:t>
      </w:r>
      <w:r w:rsidR="000B72E3">
        <w:t>"</w:t>
      </w:r>
      <w:r w:rsidRPr="00977052">
        <w:t xml:space="preserve"> and </w:t>
      </w:r>
      <w:r w:rsidR="000B72E3">
        <w:t>"</w:t>
      </w:r>
      <w:r w:rsidRPr="00977052">
        <w:t>need not</w:t>
      </w:r>
      <w:r w:rsidR="000B72E3">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0B06D9B8" w:rsidR="00774DA4" w:rsidRPr="00977052" w:rsidRDefault="00647114" w:rsidP="00A27486">
      <w:r w:rsidRPr="00977052">
        <w:t xml:space="preserve">The constructions </w:t>
      </w:r>
      <w:r w:rsidR="000B72E3">
        <w:t>"</w:t>
      </w:r>
      <w:r w:rsidRPr="00977052">
        <w:t>is</w:t>
      </w:r>
      <w:r w:rsidR="000B72E3">
        <w:t>"</w:t>
      </w:r>
      <w:r w:rsidRPr="00977052">
        <w:t xml:space="preserve"> and </w:t>
      </w:r>
      <w:r w:rsidR="000B72E3">
        <w:t>"</w:t>
      </w:r>
      <w:r w:rsidRPr="00977052">
        <w:t>is not</w:t>
      </w:r>
      <w:r w:rsidR="000B72E3">
        <w:t>"</w:t>
      </w:r>
      <w:r w:rsidRPr="00977052">
        <w:t xml:space="preserve"> do not indicate requirements.</w:t>
      </w:r>
    </w:p>
    <w:p w14:paraId="548A512E" w14:textId="77777777" w:rsidR="00080512" w:rsidRPr="00977052" w:rsidRDefault="00080512">
      <w:pPr>
        <w:pStyle w:val="Heading1"/>
      </w:pPr>
      <w:bookmarkStart w:id="22" w:name="introduction"/>
      <w:bookmarkEnd w:id="22"/>
      <w:r w:rsidRPr="00977052">
        <w:br w:type="page"/>
      </w:r>
      <w:bookmarkStart w:id="23" w:name="scope"/>
      <w:bookmarkStart w:id="24" w:name="_Toc100925290"/>
      <w:bookmarkStart w:id="25" w:name="_Toc100925658"/>
      <w:bookmarkStart w:id="26" w:name="_Toc104235243"/>
      <w:bookmarkStart w:id="27" w:name="_Toc113003136"/>
      <w:bookmarkEnd w:id="23"/>
      <w:r w:rsidRPr="00977052">
        <w:lastRenderedPageBreak/>
        <w:t>1</w:t>
      </w:r>
      <w:r w:rsidRPr="00977052">
        <w:tab/>
        <w:t>Scope</w:t>
      </w:r>
      <w:bookmarkEnd w:id="24"/>
      <w:bookmarkEnd w:id="25"/>
      <w:bookmarkEnd w:id="26"/>
      <w:bookmarkEnd w:id="27"/>
    </w:p>
    <w:p w14:paraId="303060A4" w14:textId="54CEABD6" w:rsidR="00B12238" w:rsidRPr="00977052" w:rsidRDefault="00AC37A4" w:rsidP="00AC37A4">
      <w:bookmarkStart w:id="28" w:name="references"/>
      <w:bookmarkEnd w:id="28"/>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29" w:name="_Toc100925291"/>
      <w:bookmarkStart w:id="30" w:name="_Toc100925659"/>
      <w:bookmarkStart w:id="31" w:name="_Toc104235244"/>
      <w:bookmarkStart w:id="32" w:name="_Toc113003137"/>
      <w:r w:rsidRPr="00977052">
        <w:t>2</w:t>
      </w:r>
      <w:r w:rsidRPr="00977052">
        <w:tab/>
        <w:t>References</w:t>
      </w:r>
      <w:bookmarkEnd w:id="29"/>
      <w:bookmarkEnd w:id="30"/>
      <w:bookmarkEnd w:id="31"/>
      <w:bookmarkEnd w:id="32"/>
    </w:p>
    <w:p w14:paraId="0FF56C9E" w14:textId="77777777" w:rsidR="00077DAC" w:rsidRPr="00977052" w:rsidRDefault="00077DAC" w:rsidP="00077DAC">
      <w:bookmarkStart w:id="33" w:name="definitions"/>
      <w:bookmarkEnd w:id="33"/>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52FEA6DE"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0B72E3">
        <w:t>"</w:t>
      </w:r>
      <w:r w:rsidRPr="00977052">
        <w:t>Vocabulary for 3GPP Specifications</w:t>
      </w:r>
      <w:r w:rsidR="000B72E3">
        <w:t>"</w:t>
      </w:r>
      <w:r w:rsidRPr="00977052">
        <w:t>.</w:t>
      </w:r>
    </w:p>
    <w:p w14:paraId="706768E5" w14:textId="54AB3AF4"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0B72E3">
        <w:t>"</w:t>
      </w:r>
      <w:r w:rsidRPr="00977052">
        <w:t>System Architecture for the 5G System; Stage 2</w:t>
      </w:r>
      <w:r w:rsidR="000B72E3">
        <w:t>"</w:t>
      </w:r>
      <w:r w:rsidRPr="00977052">
        <w:t>.</w:t>
      </w:r>
    </w:p>
    <w:p w14:paraId="4A301665" w14:textId="3999B42C"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0B72E3">
        <w:t>"</w:t>
      </w:r>
      <w:r w:rsidRPr="00977052">
        <w:t>Procedures for the 5G system, Stage 2</w:t>
      </w:r>
      <w:r w:rsidR="000B72E3">
        <w:t>"</w:t>
      </w:r>
      <w:r w:rsidRPr="00977052">
        <w:t>.</w:t>
      </w:r>
    </w:p>
    <w:p w14:paraId="31D80E9D" w14:textId="5ACADB65"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0B72E3">
        <w:t>"</w:t>
      </w:r>
      <w:r w:rsidRPr="00977052">
        <w:t>Policy and Charging Control Framework for the 5G System</w:t>
      </w:r>
      <w:r w:rsidR="000B72E3">
        <w:t>"</w:t>
      </w:r>
      <w:r w:rsidRPr="00977052">
        <w:t>.</w:t>
      </w:r>
    </w:p>
    <w:p w14:paraId="275A4375" w14:textId="47007AAF"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0B72E3">
        <w:rPr>
          <w:lang w:eastAsia="zh-CN"/>
        </w:rPr>
        <w:t>"</w:t>
      </w:r>
      <w:r w:rsidRPr="00977052">
        <w:rPr>
          <w:lang w:eastAsia="zh-CN"/>
        </w:rPr>
        <w:t>Service requirements for the 5G system; Stage 1</w:t>
      </w:r>
      <w:r w:rsidR="000B72E3">
        <w:rPr>
          <w:lang w:eastAsia="zh-CN"/>
        </w:rPr>
        <w:t>"</w:t>
      </w:r>
      <w:r w:rsidR="00AC37A4" w:rsidRPr="00977052">
        <w:rPr>
          <w:lang w:eastAsia="zh-CN"/>
        </w:rPr>
        <w:t>.</w:t>
      </w:r>
    </w:p>
    <w:p w14:paraId="409584DA" w14:textId="2BE16AD6" w:rsidR="00E0491B" w:rsidRPr="00977052" w:rsidRDefault="00E0491B" w:rsidP="00E0491B">
      <w:pPr>
        <w:pStyle w:val="EX"/>
        <w:rPr>
          <w:lang w:eastAsia="zh-CN"/>
        </w:rPr>
      </w:pPr>
      <w:bookmarkStart w:id="34" w:name="_Toc100925292"/>
      <w:bookmarkStart w:id="35"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0B72E3">
        <w:rPr>
          <w:lang w:eastAsia="zh-CN"/>
        </w:rPr>
        <w:t>"</w:t>
      </w:r>
      <w:r w:rsidR="00E26734" w:rsidRPr="00977052">
        <w:rPr>
          <w:lang w:eastAsia="zh-CN"/>
        </w:rPr>
        <w:t>Proximity based Services (ProSe) in the 5G System (5GS)</w:t>
      </w:r>
      <w:r w:rsidR="000B72E3">
        <w:rPr>
          <w:lang w:eastAsia="zh-CN"/>
        </w:rPr>
        <w:t>"</w:t>
      </w:r>
      <w:r w:rsidRPr="00977052">
        <w:rPr>
          <w:lang w:eastAsia="zh-CN"/>
        </w:rPr>
        <w:t>.</w:t>
      </w:r>
    </w:p>
    <w:p w14:paraId="2E92DC34" w14:textId="15E241ED" w:rsidR="0062266C" w:rsidRPr="00977052" w:rsidRDefault="0062266C" w:rsidP="0062266C">
      <w:pPr>
        <w:pStyle w:val="EX"/>
        <w:rPr>
          <w:lang w:eastAsia="zh-CN"/>
        </w:rPr>
      </w:pPr>
      <w:bookmarkStart w:id="36"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0B72E3">
        <w:rPr>
          <w:lang w:eastAsia="zh-CN"/>
        </w:rPr>
        <w:t>"</w:t>
      </w:r>
      <w:r>
        <w:rPr>
          <w:lang w:eastAsia="zh-CN"/>
        </w:rPr>
        <w:t>Non-Access-Stratum (NAS) protocol for 5G System (5GS); Stage 3</w:t>
      </w:r>
      <w:r w:rsidR="000B72E3">
        <w:rPr>
          <w:lang w:eastAsia="zh-CN"/>
        </w:rPr>
        <w:t>"</w:t>
      </w:r>
      <w:r w:rsidRPr="00977052">
        <w:rPr>
          <w:lang w:eastAsia="zh-CN"/>
        </w:rPr>
        <w:t>.</w:t>
      </w:r>
    </w:p>
    <w:p w14:paraId="00C777C2" w14:textId="75F19024"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Pr>
          <w:lang w:eastAsia="zh-CN"/>
        </w:rPr>
        <w:t>"</w:t>
      </w:r>
      <w:r>
        <w:rPr>
          <w:lang w:eastAsia="zh-CN"/>
        </w:rPr>
        <w:t>Wireless and wireline convergence access support for the 5G System (5GS)</w:t>
      </w:r>
      <w:r>
        <w:rPr>
          <w:lang w:eastAsia="zh-CN"/>
        </w:rPr>
        <w:t>"</w:t>
      </w:r>
      <w:r w:rsidRPr="00977052">
        <w:rPr>
          <w:lang w:eastAsia="zh-CN"/>
        </w:rPr>
        <w:t>.</w:t>
      </w:r>
    </w:p>
    <w:p w14:paraId="24ACB616" w14:textId="242F8C2F" w:rsidR="00080512" w:rsidRPr="00977052" w:rsidRDefault="00080512">
      <w:pPr>
        <w:pStyle w:val="Heading1"/>
      </w:pPr>
      <w:bookmarkStart w:id="37" w:name="_Toc113003138"/>
      <w:r w:rsidRPr="00977052">
        <w:lastRenderedPageBreak/>
        <w:t>3</w:t>
      </w:r>
      <w:r w:rsidRPr="00977052">
        <w:tab/>
        <w:t>Definitions</w:t>
      </w:r>
      <w:r w:rsidR="00602AEA" w:rsidRPr="00977052">
        <w:t xml:space="preserve"> of terms and abbreviations</w:t>
      </w:r>
      <w:bookmarkEnd w:id="34"/>
      <w:bookmarkEnd w:id="35"/>
      <w:bookmarkEnd w:id="36"/>
      <w:bookmarkEnd w:id="37"/>
    </w:p>
    <w:p w14:paraId="6CBABCF9" w14:textId="77777777" w:rsidR="00080512" w:rsidRPr="00977052" w:rsidRDefault="00080512">
      <w:pPr>
        <w:pStyle w:val="Heading2"/>
      </w:pPr>
      <w:bookmarkStart w:id="38" w:name="_Toc100925293"/>
      <w:bookmarkStart w:id="39" w:name="_Toc100925661"/>
      <w:bookmarkStart w:id="40" w:name="_Toc104235246"/>
      <w:bookmarkStart w:id="41" w:name="_Toc113003139"/>
      <w:r w:rsidRPr="00977052">
        <w:t>3.1</w:t>
      </w:r>
      <w:r w:rsidRPr="00977052">
        <w:tab/>
      </w:r>
      <w:r w:rsidR="002B6339" w:rsidRPr="00977052">
        <w:t>Terms</w:t>
      </w:r>
      <w:bookmarkEnd w:id="38"/>
      <w:bookmarkEnd w:id="39"/>
      <w:bookmarkEnd w:id="40"/>
      <w:bookmarkEnd w:id="41"/>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2" w:name="_Toc100925294"/>
      <w:bookmarkStart w:id="43" w:name="_Toc100925662"/>
      <w:bookmarkStart w:id="44"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45" w:name="_Toc113003140"/>
      <w:r w:rsidRPr="00977052">
        <w:t>3.</w:t>
      </w:r>
      <w:r w:rsidR="00245FBC" w:rsidRPr="00977052">
        <w:t>2</w:t>
      </w:r>
      <w:r w:rsidRPr="00977052">
        <w:tab/>
        <w:t>Abbreviations</w:t>
      </w:r>
      <w:bookmarkEnd w:id="42"/>
      <w:bookmarkEnd w:id="43"/>
      <w:bookmarkEnd w:id="44"/>
      <w:bookmarkEnd w:id="45"/>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46" w:name="clause4"/>
      <w:bookmarkStart w:id="47" w:name="_Toc100925295"/>
      <w:bookmarkStart w:id="48" w:name="_Toc100925663"/>
      <w:bookmarkStart w:id="49" w:name="_Toc104235248"/>
      <w:bookmarkStart w:id="50" w:name="_Toc113003141"/>
      <w:bookmarkEnd w:id="46"/>
      <w:r w:rsidRPr="00977052">
        <w:t>4</w:t>
      </w:r>
      <w:r w:rsidRPr="00977052">
        <w:tab/>
      </w:r>
      <w:r w:rsidR="00481254" w:rsidRPr="00977052">
        <w:t>Architectural</w:t>
      </w:r>
      <w:r w:rsidR="00D50F9E" w:rsidRPr="00977052">
        <w:t xml:space="preserve"> requirements and</w:t>
      </w:r>
      <w:r w:rsidR="00481254" w:rsidRPr="00977052">
        <w:t xml:space="preserve"> assumptions</w:t>
      </w:r>
      <w:bookmarkEnd w:id="47"/>
      <w:bookmarkEnd w:id="48"/>
      <w:bookmarkEnd w:id="49"/>
      <w:bookmarkEnd w:id="50"/>
    </w:p>
    <w:p w14:paraId="351CEFC9" w14:textId="77777777" w:rsidR="004F427A" w:rsidRPr="00977052" w:rsidRDefault="004F427A" w:rsidP="00AC37A4">
      <w:pPr>
        <w:pStyle w:val="Heading2"/>
        <w:rPr>
          <w:lang w:eastAsia="ja-JP"/>
        </w:rPr>
      </w:pPr>
      <w:bookmarkStart w:id="51" w:name="_Toc510607468"/>
      <w:bookmarkStart w:id="52" w:name="_Toc28869873"/>
      <w:bookmarkStart w:id="53" w:name="_Toc30008173"/>
      <w:bookmarkStart w:id="54" w:name="_Toc31035874"/>
      <w:bookmarkStart w:id="55" w:name="_Toc31037021"/>
      <w:bookmarkStart w:id="56" w:name="_Toc43132002"/>
      <w:bookmarkStart w:id="57" w:name="_Toc43192913"/>
      <w:bookmarkStart w:id="58" w:name="_Toc44583940"/>
      <w:bookmarkStart w:id="59" w:name="_Toc44584089"/>
      <w:bookmarkStart w:id="60" w:name="_Toc50481749"/>
      <w:bookmarkStart w:id="61" w:name="_Toc54846680"/>
      <w:bookmarkStart w:id="62" w:name="_Toc57622224"/>
      <w:bookmarkStart w:id="63" w:name="_Toc57623939"/>
      <w:bookmarkStart w:id="64" w:name="_Toc57625629"/>
      <w:bookmarkStart w:id="65" w:name="_Toc100925296"/>
      <w:bookmarkStart w:id="66" w:name="_Toc100925664"/>
      <w:bookmarkStart w:id="67" w:name="_Toc104235249"/>
      <w:bookmarkStart w:id="68" w:name="_Toc113003142"/>
      <w:r w:rsidRPr="00977052">
        <w:rPr>
          <w:lang w:eastAsia="ja-JP"/>
        </w:rPr>
        <w:t>4.</w:t>
      </w:r>
      <w:r w:rsidRPr="00977052">
        <w:rPr>
          <w:lang w:eastAsia="zh-CN"/>
        </w:rPr>
        <w:t>1</w:t>
      </w:r>
      <w:r w:rsidRPr="00977052">
        <w:rPr>
          <w:lang w:eastAsia="ja-JP"/>
        </w:rPr>
        <w:tab/>
        <w:t>Architectural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227C2DE" w14:textId="77777777" w:rsidR="004F427A" w:rsidRPr="00977052" w:rsidRDefault="004F427A" w:rsidP="004F427A">
      <w:bookmarkStart w:id="69" w:name="_Toc510607469"/>
      <w:bookmarkStart w:id="70" w:name="_Toc28869874"/>
      <w:bookmarkStart w:id="71" w:name="_Toc30008174"/>
      <w:bookmarkStart w:id="72" w:name="_Toc31035875"/>
      <w:bookmarkStart w:id="73" w:name="_Toc31037022"/>
      <w:bookmarkStart w:id="74" w:name="_Toc43132003"/>
      <w:bookmarkStart w:id="75" w:name="_Toc43192914"/>
      <w:bookmarkStart w:id="76" w:name="_Toc44583941"/>
      <w:bookmarkStart w:id="77" w:name="_Toc44584090"/>
      <w:bookmarkStart w:id="78" w:name="_Toc50481750"/>
      <w:bookmarkStart w:id="79" w:name="_Toc54846681"/>
      <w:bookmarkStart w:id="80" w:name="_Toc57622225"/>
      <w:bookmarkStart w:id="81" w:name="_Toc57623940"/>
      <w:bookmarkStart w:id="82"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If sidelink is used for the direct communication between PEMC and PEGC, reuse procedures defined for 5G ProSe Direct Communication without introducing new features to sidelink.</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83" w:name="_Toc100925297"/>
      <w:bookmarkStart w:id="84" w:name="_Toc100925665"/>
      <w:bookmarkStart w:id="85" w:name="_Toc104235250"/>
      <w:bookmarkStart w:id="86" w:name="_Toc113003143"/>
      <w:r w:rsidRPr="00977052">
        <w:rPr>
          <w:lang w:eastAsia="ja-JP"/>
        </w:rPr>
        <w:t>4.</w:t>
      </w:r>
      <w:r w:rsidRPr="00977052">
        <w:rPr>
          <w:lang w:eastAsia="zh-CN"/>
        </w:rPr>
        <w:t>2</w:t>
      </w:r>
      <w:r w:rsidRPr="00977052">
        <w:rPr>
          <w:lang w:eastAsia="ja-JP"/>
        </w:rPr>
        <w:tab/>
      </w:r>
      <w:bookmarkStart w:id="87" w:name="_Toc510607470"/>
      <w:bookmarkEnd w:id="69"/>
      <w:r w:rsidRPr="00977052">
        <w:rPr>
          <w:lang w:eastAsia="ja-JP"/>
        </w:rPr>
        <w:t>Architectural Assumptions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PIN Elements assumes to use non-3GPP access (e.g. WIFI, Bluetooth) for direct communication, the PEMC can use 5G ProSe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B60A062" w:rsidR="003A2C78" w:rsidRPr="00977052" w:rsidRDefault="003A2C78" w:rsidP="003A2C78">
      <w:pPr>
        <w:pStyle w:val="EditorsNote"/>
      </w:pPr>
      <w:bookmarkStart w:id="88" w:name="_Toc100925298"/>
      <w:bookmarkStart w:id="89" w:name="_Toc100925666"/>
      <w:r w:rsidRPr="00977052">
        <w:t>Editor</w:t>
      </w:r>
      <w:r w:rsidR="000B72E3">
        <w:t>'</w:t>
      </w:r>
      <w:r w:rsidRPr="00977052">
        <w:t>s note:</w:t>
      </w:r>
      <w:r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7F1FC1D" w:rsidR="003A2C78" w:rsidRPr="00977052" w:rsidRDefault="003A2C78" w:rsidP="003A2C78">
      <w:pPr>
        <w:pStyle w:val="EditorsNote"/>
      </w:pPr>
      <w:r w:rsidRPr="00977052">
        <w:t>Editor</w:t>
      </w:r>
      <w:r w:rsidR="000B72E3">
        <w:t>'</w:t>
      </w:r>
      <w:r w:rsidRPr="00977052">
        <w:t>s note:</w:t>
      </w:r>
      <w:r w:rsidRPr="00977052">
        <w:tab/>
        <w:t>It is FFS whether data traffic of PINE over control plane is in scope of this study.</w:t>
      </w:r>
    </w:p>
    <w:p w14:paraId="541C10F3" w14:textId="045B8B5D" w:rsidR="003A2C78" w:rsidRPr="00977052" w:rsidRDefault="003A2C78" w:rsidP="003A2C78">
      <w:pPr>
        <w:pStyle w:val="EditorsNote"/>
      </w:pPr>
      <w:r w:rsidRPr="00977052">
        <w:t>Editor</w:t>
      </w:r>
      <w:r w:rsidR="000B72E3">
        <w:t>'</w:t>
      </w:r>
      <w:r w:rsidRPr="00977052">
        <w:t>s note:</w:t>
      </w:r>
      <w:r w:rsidRPr="00977052">
        <w:tab/>
        <w:t>Whether PINE UE is restricted to be in the same PLMN/(S)NPN as PEGC/PEMC or not is FFS.</w:t>
      </w:r>
    </w:p>
    <w:p w14:paraId="370B7CD6" w14:textId="0047708F" w:rsidR="00481254" w:rsidRPr="00977052" w:rsidRDefault="00481254" w:rsidP="00481254">
      <w:pPr>
        <w:pStyle w:val="Heading1"/>
      </w:pPr>
      <w:bookmarkStart w:id="90" w:name="_Toc104235251"/>
      <w:bookmarkStart w:id="91" w:name="_Toc113003144"/>
      <w:r w:rsidRPr="00977052">
        <w:t>5</w:t>
      </w:r>
      <w:r w:rsidRPr="00977052">
        <w:tab/>
        <w:t>Key issues</w:t>
      </w:r>
      <w:bookmarkEnd w:id="88"/>
      <w:bookmarkEnd w:id="89"/>
      <w:bookmarkEnd w:id="90"/>
      <w:bookmarkEnd w:id="91"/>
    </w:p>
    <w:p w14:paraId="57972821" w14:textId="560F58C8" w:rsidR="001874AA" w:rsidRPr="00977052" w:rsidRDefault="001874AA" w:rsidP="0030248C">
      <w:pPr>
        <w:pStyle w:val="Heading2"/>
        <w:rPr>
          <w:lang w:eastAsia="ko-KR"/>
        </w:rPr>
      </w:pPr>
      <w:bookmarkStart w:id="92" w:name="_Toc100925299"/>
      <w:bookmarkStart w:id="93" w:name="_Toc100925667"/>
      <w:bookmarkStart w:id="94" w:name="_Toc104235252"/>
      <w:bookmarkStart w:id="95" w:name="_Toc113003145"/>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2"/>
      <w:bookmarkEnd w:id="93"/>
      <w:bookmarkEnd w:id="94"/>
      <w:bookmarkEnd w:id="95"/>
    </w:p>
    <w:p w14:paraId="5CEB4EA8" w14:textId="692A8518" w:rsidR="001874AA" w:rsidRPr="00977052" w:rsidRDefault="001874AA" w:rsidP="0030248C">
      <w:pPr>
        <w:pStyle w:val="Heading3"/>
      </w:pPr>
      <w:bookmarkStart w:id="96" w:name="_Toc100925300"/>
      <w:bookmarkStart w:id="97" w:name="_Toc100925668"/>
      <w:bookmarkStart w:id="98" w:name="_Toc104235253"/>
      <w:bookmarkStart w:id="99" w:name="_Toc113003146"/>
      <w:r w:rsidRPr="00977052">
        <w:t>5.</w:t>
      </w:r>
      <w:r w:rsidR="008A7F0C" w:rsidRPr="00977052">
        <w:t>1</w:t>
      </w:r>
      <w:r w:rsidRPr="00977052">
        <w:t>.1</w:t>
      </w:r>
      <w:r w:rsidRPr="00977052">
        <w:tab/>
        <w:t>Description</w:t>
      </w:r>
      <w:bookmarkEnd w:id="96"/>
      <w:bookmarkEnd w:id="97"/>
      <w:bookmarkEnd w:id="98"/>
      <w:bookmarkEnd w:id="99"/>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00" w:name="_Toc92987371"/>
      <w:bookmarkStart w:id="101" w:name="_Toc100925301"/>
      <w:bookmarkStart w:id="102" w:name="_Toc100925669"/>
      <w:bookmarkStart w:id="103" w:name="_Toc104235254"/>
      <w:bookmarkStart w:id="104" w:name="_Toc113003147"/>
      <w:r w:rsidRPr="00977052">
        <w:rPr>
          <w:lang w:eastAsia="ko-KR"/>
        </w:rPr>
        <w:lastRenderedPageBreak/>
        <w:t>5.</w:t>
      </w:r>
      <w:r w:rsidR="00225D67" w:rsidRPr="00977052">
        <w:rPr>
          <w:lang w:eastAsia="ko-KR"/>
        </w:rPr>
        <w:t>2</w:t>
      </w:r>
      <w:r w:rsidRPr="00977052">
        <w:rPr>
          <w:lang w:eastAsia="ko-KR"/>
        </w:rPr>
        <w:tab/>
      </w:r>
      <w:bookmarkEnd w:id="100"/>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1"/>
      <w:bookmarkEnd w:id="102"/>
      <w:bookmarkEnd w:id="103"/>
      <w:bookmarkEnd w:id="104"/>
    </w:p>
    <w:p w14:paraId="1C7F4F14" w14:textId="7739138B" w:rsidR="00107660" w:rsidRPr="00977052" w:rsidRDefault="00107660" w:rsidP="0030248C">
      <w:pPr>
        <w:pStyle w:val="Heading3"/>
      </w:pPr>
      <w:bookmarkStart w:id="105" w:name="_Toc26173009"/>
      <w:bookmarkStart w:id="106" w:name="_Toc30666499"/>
      <w:bookmarkStart w:id="107" w:name="_Toc31029793"/>
      <w:bookmarkStart w:id="108" w:name="_Toc31030684"/>
      <w:bookmarkStart w:id="109" w:name="_Toc43388248"/>
      <w:bookmarkStart w:id="110" w:name="_Toc43735479"/>
      <w:bookmarkStart w:id="111" w:name="_Toc50130466"/>
      <w:bookmarkStart w:id="112" w:name="_Toc50133780"/>
      <w:bookmarkStart w:id="113" w:name="_Toc50134120"/>
      <w:bookmarkStart w:id="114" w:name="_Toc50557072"/>
      <w:bookmarkStart w:id="115" w:name="_Toc50548748"/>
      <w:bookmarkStart w:id="116" w:name="_Toc55202053"/>
      <w:bookmarkStart w:id="117" w:name="_Toc57209675"/>
      <w:bookmarkStart w:id="118" w:name="_Toc57366066"/>
      <w:bookmarkStart w:id="119" w:name="_Toc68086017"/>
      <w:bookmarkStart w:id="120" w:name="_Toc100925302"/>
      <w:bookmarkStart w:id="121" w:name="_Toc100925670"/>
      <w:bookmarkStart w:id="122" w:name="_Toc104235255"/>
      <w:bookmarkStart w:id="123" w:name="_Toc113003148"/>
      <w:r w:rsidRPr="00977052">
        <w:t>5.</w:t>
      </w:r>
      <w:r w:rsidR="00225D67" w:rsidRPr="00977052">
        <w:t>2</w:t>
      </w:r>
      <w:r w:rsidRPr="00977052">
        <w:t>.1</w:t>
      </w:r>
      <w:r w:rsidRPr="00977052">
        <w:tab/>
        <w:t>Description</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24" w:name="_Toc100925303"/>
      <w:bookmarkStart w:id="125" w:name="_Toc100925671"/>
      <w:bookmarkStart w:id="126" w:name="_Toc104235256"/>
      <w:bookmarkStart w:id="127" w:name="_Toc113003149"/>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4"/>
      <w:bookmarkEnd w:id="125"/>
      <w:bookmarkEnd w:id="126"/>
      <w:bookmarkEnd w:id="127"/>
    </w:p>
    <w:p w14:paraId="6D7DDFF4" w14:textId="189986C0" w:rsidR="003B2B71" w:rsidRPr="00977052" w:rsidRDefault="003B2B71" w:rsidP="0030248C">
      <w:pPr>
        <w:pStyle w:val="Heading3"/>
      </w:pPr>
      <w:bookmarkStart w:id="128" w:name="_Toc100925304"/>
      <w:bookmarkStart w:id="129" w:name="_Toc100925672"/>
      <w:bookmarkStart w:id="130" w:name="_Toc104235257"/>
      <w:bookmarkStart w:id="131" w:name="_Toc113003150"/>
      <w:r w:rsidRPr="00977052">
        <w:t>5.</w:t>
      </w:r>
      <w:r w:rsidR="00225D67" w:rsidRPr="00977052">
        <w:t>3</w:t>
      </w:r>
      <w:r w:rsidRPr="00977052">
        <w:t>.1</w:t>
      </w:r>
      <w:r w:rsidR="002C7048" w:rsidRPr="00977052">
        <w:tab/>
      </w:r>
      <w:r w:rsidRPr="00977052">
        <w:t>Description</w:t>
      </w:r>
      <w:bookmarkEnd w:id="128"/>
      <w:bookmarkEnd w:id="129"/>
      <w:bookmarkEnd w:id="130"/>
      <w:bookmarkEnd w:id="131"/>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32" w:name="_Toc100925305"/>
      <w:bookmarkStart w:id="133" w:name="_Toc100925673"/>
      <w:bookmarkStart w:id="134" w:name="_Toc104235258"/>
      <w:bookmarkStart w:id="135" w:name="_Toc113003151"/>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2"/>
      <w:bookmarkEnd w:id="133"/>
      <w:bookmarkEnd w:id="134"/>
      <w:bookmarkEnd w:id="135"/>
    </w:p>
    <w:p w14:paraId="64875C33" w14:textId="00459CAF" w:rsidR="007B271D" w:rsidRPr="00977052" w:rsidRDefault="007B271D" w:rsidP="0030248C">
      <w:pPr>
        <w:pStyle w:val="Heading3"/>
      </w:pPr>
      <w:bookmarkStart w:id="136" w:name="_Toc100925306"/>
      <w:bookmarkStart w:id="137" w:name="_Toc100925674"/>
      <w:bookmarkStart w:id="138" w:name="_Toc104235259"/>
      <w:bookmarkStart w:id="139" w:name="_Toc113003152"/>
      <w:r w:rsidRPr="00977052">
        <w:t>5.</w:t>
      </w:r>
      <w:r w:rsidR="00225D67" w:rsidRPr="00977052">
        <w:t>4</w:t>
      </w:r>
      <w:r w:rsidRPr="00977052">
        <w:t>.1</w:t>
      </w:r>
      <w:r w:rsidRPr="00977052">
        <w:tab/>
        <w:t>Description</w:t>
      </w:r>
      <w:bookmarkEnd w:id="136"/>
      <w:bookmarkEnd w:id="137"/>
      <w:bookmarkEnd w:id="138"/>
      <w:bookmarkEnd w:id="139"/>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40" w:name="_Toc100925307"/>
      <w:bookmarkStart w:id="141" w:name="_Toc100925675"/>
      <w:bookmarkStart w:id="142" w:name="_Toc104235260"/>
      <w:bookmarkStart w:id="143" w:name="_Toc113003153"/>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0"/>
      <w:bookmarkEnd w:id="141"/>
      <w:bookmarkEnd w:id="142"/>
      <w:bookmarkEnd w:id="143"/>
    </w:p>
    <w:p w14:paraId="4EB6158D" w14:textId="646B13A6" w:rsidR="002D2387" w:rsidRPr="00977052" w:rsidRDefault="002D2387" w:rsidP="0030248C">
      <w:pPr>
        <w:pStyle w:val="Heading3"/>
      </w:pPr>
      <w:bookmarkStart w:id="144" w:name="_Toc100925308"/>
      <w:bookmarkStart w:id="145" w:name="_Toc100925676"/>
      <w:bookmarkStart w:id="146" w:name="_Toc104235261"/>
      <w:bookmarkStart w:id="147" w:name="_Toc113003154"/>
      <w:r w:rsidRPr="00977052">
        <w:t>5.</w:t>
      </w:r>
      <w:r w:rsidR="00225D67" w:rsidRPr="00977052">
        <w:t>5</w:t>
      </w:r>
      <w:r w:rsidRPr="00977052">
        <w:t>.1</w:t>
      </w:r>
      <w:r w:rsidRPr="00977052">
        <w:tab/>
        <w:t>Description</w:t>
      </w:r>
      <w:bookmarkEnd w:id="144"/>
      <w:bookmarkEnd w:id="145"/>
      <w:bookmarkEnd w:id="146"/>
      <w:bookmarkEnd w:id="147"/>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48" w:name="_Toc100925309"/>
      <w:bookmarkStart w:id="149" w:name="_Toc100925677"/>
      <w:bookmarkStart w:id="150" w:name="_Toc104235262"/>
      <w:bookmarkStart w:id="151" w:name="_Toc113003155"/>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48"/>
      <w:bookmarkEnd w:id="149"/>
      <w:bookmarkEnd w:id="150"/>
      <w:bookmarkEnd w:id="151"/>
    </w:p>
    <w:p w14:paraId="3CC33209" w14:textId="4889EB40" w:rsidR="00FF28C6" w:rsidRPr="00977052" w:rsidRDefault="00FF28C6" w:rsidP="0030248C">
      <w:pPr>
        <w:pStyle w:val="Heading3"/>
      </w:pPr>
      <w:bookmarkStart w:id="152" w:name="_Toc100925310"/>
      <w:bookmarkStart w:id="153" w:name="_Toc100925678"/>
      <w:bookmarkStart w:id="154" w:name="_Toc104235263"/>
      <w:bookmarkStart w:id="155" w:name="_Toc113003156"/>
      <w:r w:rsidRPr="00977052">
        <w:t>5.</w:t>
      </w:r>
      <w:r w:rsidR="00225D67" w:rsidRPr="00977052">
        <w:t>6</w:t>
      </w:r>
      <w:r w:rsidRPr="00977052">
        <w:t>.1</w:t>
      </w:r>
      <w:r w:rsidRPr="00977052">
        <w:tab/>
        <w:t>Description</w:t>
      </w:r>
      <w:bookmarkEnd w:id="152"/>
      <w:bookmarkEnd w:id="153"/>
      <w:bookmarkEnd w:id="154"/>
      <w:bookmarkEnd w:id="155"/>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56" w:name="_Toc23236006"/>
      <w:bookmarkStart w:id="157" w:name="_Toc23326565"/>
      <w:bookmarkStart w:id="158" w:name="_Toc100925679"/>
      <w:bookmarkStart w:id="159" w:name="_Toc104235264"/>
      <w:bookmarkStart w:id="160" w:name="_Toc113003157"/>
      <w:r w:rsidRPr="00977052">
        <w:rPr>
          <w:lang w:eastAsia="ko-KR"/>
        </w:rPr>
        <w:t>5.7</w:t>
      </w:r>
      <w:r w:rsidRPr="00977052">
        <w:rPr>
          <w:lang w:eastAsia="ko-KR"/>
        </w:rPr>
        <w:tab/>
        <w:t xml:space="preserve">Key Issue #7: </w:t>
      </w:r>
      <w:bookmarkEnd w:id="156"/>
      <w:bookmarkEnd w:id="157"/>
      <w:r w:rsidRPr="00977052">
        <w:rPr>
          <w:lang w:eastAsia="ko-KR"/>
        </w:rPr>
        <w:t>Identification of PIN and PIN Elements</w:t>
      </w:r>
      <w:bookmarkEnd w:id="158"/>
      <w:bookmarkEnd w:id="159"/>
      <w:bookmarkEnd w:id="160"/>
    </w:p>
    <w:p w14:paraId="2DCBFA28" w14:textId="2309F64C" w:rsidR="008A5F20" w:rsidRPr="00977052" w:rsidRDefault="008A5F20" w:rsidP="008A6884">
      <w:pPr>
        <w:pStyle w:val="Heading3"/>
      </w:pPr>
      <w:bookmarkStart w:id="161" w:name="_Toc23236007"/>
      <w:bookmarkStart w:id="162" w:name="_Toc23326566"/>
      <w:bookmarkStart w:id="163" w:name="_Toc100925680"/>
      <w:bookmarkStart w:id="164" w:name="_Toc104235265"/>
      <w:bookmarkStart w:id="165" w:name="_Toc113003158"/>
      <w:r w:rsidRPr="00977052">
        <w:t>5.7.1</w:t>
      </w:r>
      <w:r w:rsidRPr="00977052">
        <w:tab/>
        <w:t>Description</w:t>
      </w:r>
      <w:bookmarkEnd w:id="161"/>
      <w:bookmarkEnd w:id="162"/>
      <w:bookmarkEnd w:id="163"/>
      <w:bookmarkEnd w:id="164"/>
      <w:bookmarkEnd w:id="165"/>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66" w:name="_Toc100925311"/>
      <w:bookmarkStart w:id="167" w:name="_Toc100925681"/>
      <w:bookmarkStart w:id="168" w:name="_Toc104235266"/>
      <w:bookmarkStart w:id="169" w:name="_Toc113003159"/>
      <w:r w:rsidRPr="00977052">
        <w:lastRenderedPageBreak/>
        <w:t>6</w:t>
      </w:r>
      <w:r w:rsidRPr="00977052">
        <w:tab/>
        <w:t>Solutions</w:t>
      </w:r>
      <w:bookmarkEnd w:id="166"/>
      <w:bookmarkEnd w:id="167"/>
      <w:bookmarkEnd w:id="168"/>
      <w:bookmarkEnd w:id="169"/>
    </w:p>
    <w:p w14:paraId="37C21E43" w14:textId="77777777" w:rsidR="00132A05" w:rsidRPr="00977052" w:rsidRDefault="00132A05" w:rsidP="00132A05">
      <w:pPr>
        <w:pStyle w:val="Heading2"/>
        <w:rPr>
          <w:lang w:eastAsia="zh-CN"/>
        </w:rPr>
      </w:pPr>
      <w:bookmarkStart w:id="170" w:name="_Toc22214907"/>
      <w:bookmarkStart w:id="171" w:name="_Toc23254040"/>
      <w:bookmarkStart w:id="172" w:name="_Toc100925312"/>
      <w:bookmarkStart w:id="173" w:name="_Toc100925682"/>
      <w:bookmarkStart w:id="174" w:name="_Toc104235267"/>
      <w:bookmarkStart w:id="175" w:name="_Toc113003160"/>
      <w:r w:rsidRPr="00977052">
        <w:rPr>
          <w:lang w:eastAsia="zh-CN"/>
        </w:rPr>
        <w:t>6.0</w:t>
      </w:r>
      <w:r w:rsidRPr="00977052">
        <w:rPr>
          <w:lang w:eastAsia="zh-CN"/>
        </w:rPr>
        <w:tab/>
        <w:t>Mapping of Solutions to Key Issues</w:t>
      </w:r>
      <w:bookmarkEnd w:id="170"/>
      <w:bookmarkEnd w:id="171"/>
      <w:bookmarkEnd w:id="172"/>
      <w:bookmarkEnd w:id="173"/>
      <w:bookmarkEnd w:id="174"/>
      <w:bookmarkEnd w:id="175"/>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176" w:name="_Toc104235268"/>
      <w:bookmarkStart w:id="177" w:name="_Toc11148265"/>
      <w:bookmarkStart w:id="178" w:name="_Toc26173004"/>
      <w:bookmarkStart w:id="179" w:name="_Toc30666494"/>
      <w:bookmarkStart w:id="180" w:name="_Toc31029788"/>
      <w:bookmarkStart w:id="181" w:name="_Toc31030679"/>
      <w:bookmarkStart w:id="182" w:name="_Toc43388243"/>
      <w:bookmarkStart w:id="183" w:name="_Toc43735474"/>
      <w:bookmarkStart w:id="184" w:name="_Toc50130461"/>
      <w:bookmarkStart w:id="185" w:name="_Toc50133775"/>
      <w:bookmarkStart w:id="186" w:name="_Toc50134115"/>
      <w:bookmarkStart w:id="187" w:name="_Toc50557067"/>
      <w:bookmarkStart w:id="188" w:name="_Toc50548743"/>
      <w:bookmarkStart w:id="189" w:name="_Toc55202048"/>
      <w:bookmarkStart w:id="190" w:name="_Toc57209670"/>
      <w:bookmarkStart w:id="191" w:name="_Toc57366061"/>
      <w:bookmarkStart w:id="192" w:name="_Toc68086012"/>
      <w:bookmarkStart w:id="193" w:name="_Toc100925313"/>
      <w:bookmarkStart w:id="194" w:name="_Toc100925683"/>
      <w:bookmarkStart w:id="195" w:name="_Toc500949097"/>
      <w:bookmarkStart w:id="196" w:name="_Toc22214908"/>
      <w:bookmarkStart w:id="197" w:name="_Toc23254041"/>
      <w:bookmarkStart w:id="198" w:name="_Toc11300316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76"/>
      <w:bookmarkEnd w:id="198"/>
    </w:p>
    <w:p w14:paraId="44C2C7E9" w14:textId="4E9998C4" w:rsidR="001946D7" w:rsidRPr="00977052" w:rsidRDefault="001946D7" w:rsidP="00606938">
      <w:pPr>
        <w:pStyle w:val="Heading3"/>
      </w:pPr>
      <w:bookmarkStart w:id="199" w:name="_Toc500949099"/>
      <w:bookmarkStart w:id="200" w:name="_Toc22214909"/>
      <w:bookmarkStart w:id="201" w:name="_Toc23254042"/>
      <w:bookmarkStart w:id="202" w:name="_Toc104235269"/>
      <w:bookmarkStart w:id="203" w:name="_Toc113003162"/>
      <w:r w:rsidRPr="00977052">
        <w:t>6.</w:t>
      </w:r>
      <w:r w:rsidR="008B494C" w:rsidRPr="00977052">
        <w:t>0A</w:t>
      </w:r>
      <w:r w:rsidRPr="00977052">
        <w:t>.1</w:t>
      </w:r>
      <w:r w:rsidRPr="00977052">
        <w:tab/>
        <w:t>Description</w:t>
      </w:r>
      <w:bookmarkEnd w:id="199"/>
      <w:bookmarkEnd w:id="200"/>
      <w:bookmarkEnd w:id="201"/>
      <w:bookmarkEnd w:id="202"/>
      <w:bookmarkEnd w:id="203"/>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04" w:name="_Toc104235271"/>
      <w:bookmarkStart w:id="205" w:name="_Toc113003163"/>
      <w:r w:rsidRPr="00977052">
        <w:t>6.0A.2</w:t>
      </w:r>
      <w:r w:rsidRPr="00977052">
        <w:tab/>
        <w:t>Procedures</w:t>
      </w:r>
      <w:bookmarkEnd w:id="205"/>
    </w:p>
    <w:p w14:paraId="7FF51A46" w14:textId="027C74C1" w:rsidR="001946D7" w:rsidRPr="00977052" w:rsidRDefault="001946D7" w:rsidP="00222629">
      <w:pPr>
        <w:pStyle w:val="Heading4"/>
        <w:rPr>
          <w:lang w:eastAsia="ja-JP"/>
        </w:rPr>
      </w:pPr>
      <w:bookmarkStart w:id="206" w:name="_Toc113003164"/>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04"/>
      <w:bookmarkEnd w:id="206"/>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07" w:name="_MON_1714827266"/>
    <w:bookmarkEnd w:id="207"/>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6pt;height:301.1pt" o:ole="">
            <v:imagedata r:id="rId13" o:title=""/>
          </v:shape>
          <o:OLEObject Type="Embed" ProgID="Word.Picture.8" ShapeID="_x0000_i1025" DrawAspect="Content" ObjectID="_1723620741" r:id="rId14"/>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08" w:name="_Toc104235272"/>
      <w:bookmarkStart w:id="209" w:name="_Toc113003165"/>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08"/>
      <w:bookmarkEnd w:id="209"/>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Reference point between PEMC/PEGC to PIN CTRL Func</w:t>
      </w:r>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Reference point between PIN CTRL Func and SBA bus.</w:t>
      </w:r>
    </w:p>
    <w:p w14:paraId="52789AC5" w14:textId="31CA6CF2" w:rsidR="001946D7" w:rsidRPr="00977052" w:rsidRDefault="001946D7" w:rsidP="00222629">
      <w:pPr>
        <w:pStyle w:val="Heading4"/>
        <w:rPr>
          <w:lang w:eastAsia="ja-JP"/>
        </w:rPr>
      </w:pPr>
      <w:bookmarkStart w:id="210" w:name="_Toc104235273"/>
      <w:bookmarkStart w:id="211" w:name="_Toc113003166"/>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0"/>
      <w:bookmarkEnd w:id="211"/>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Acknowledges PIN_List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1E30391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0B72E3">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12" w:name="_Toc104235274"/>
      <w:bookmarkStart w:id="213" w:name="_Toc113003167"/>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2"/>
      <w:bookmarkEnd w:id="213"/>
    </w:p>
    <w:p w14:paraId="23DB3FB1" w14:textId="4D2DE337" w:rsidR="002B424F" w:rsidRPr="00977052" w:rsidRDefault="002B424F" w:rsidP="00CA1056">
      <w:pPr>
        <w:pStyle w:val="TH"/>
      </w:pPr>
      <w:r w:rsidRPr="00977052">
        <w:object w:dxaOrig="6379" w:dyaOrig="3116" w14:anchorId="6D3EF8CA">
          <v:shape id="_x0000_i1026" type="#_x0000_t75" style="width:318.75pt;height:154.45pt" o:ole="">
            <v:imagedata r:id="rId15" o:title=""/>
          </v:shape>
          <o:OLEObject Type="Embed" ProgID="Word.Picture.8" ShapeID="_x0000_i1026" DrawAspect="Content" ObjectID="_1723620742" r:id="rId16"/>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This solution assumes that the PIN Elements in a PIN network are reachable via a wireless link such as Wi-Fi, Bluetooth, WiGi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14" w:name="_Toc104235276"/>
      <w:bookmarkStart w:id="215" w:name="_Toc113003168"/>
      <w:r w:rsidRPr="00977052">
        <w:lastRenderedPageBreak/>
        <w:t>6.</w:t>
      </w:r>
      <w:r w:rsidR="005918D5" w:rsidRPr="00977052">
        <w:t>0</w:t>
      </w:r>
      <w:r w:rsidR="00440885" w:rsidRPr="00977052">
        <w:t>A</w:t>
      </w:r>
      <w:r w:rsidRPr="00977052">
        <w:t>.3</w:t>
      </w:r>
      <w:r w:rsidRPr="00977052">
        <w:tab/>
        <w:t>Impacts on services, entities and interfaces</w:t>
      </w:r>
      <w:bookmarkEnd w:id="214"/>
      <w:bookmarkEnd w:id="215"/>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16" w:name="_Toc104235277"/>
      <w:bookmarkStart w:id="217" w:name="_Toc113003169"/>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16"/>
      <w:bookmarkEnd w:id="217"/>
    </w:p>
    <w:p w14:paraId="2E927189" w14:textId="5FCBA777" w:rsidR="00B167C8" w:rsidRPr="00977052" w:rsidRDefault="00B167C8" w:rsidP="00606938">
      <w:pPr>
        <w:pStyle w:val="Heading3"/>
      </w:pPr>
      <w:bookmarkStart w:id="218" w:name="_Toc104235278"/>
      <w:bookmarkStart w:id="219" w:name="_Toc113003170"/>
      <w:r w:rsidRPr="00977052">
        <w:t>6.0</w:t>
      </w:r>
      <w:r w:rsidR="00444958" w:rsidRPr="00977052">
        <w:t>B</w:t>
      </w:r>
      <w:r w:rsidRPr="00977052">
        <w:t>.1</w:t>
      </w:r>
      <w:r w:rsidRPr="00977052">
        <w:tab/>
        <w:t>Description</w:t>
      </w:r>
      <w:bookmarkEnd w:id="218"/>
      <w:bookmarkEnd w:id="219"/>
    </w:p>
    <w:p w14:paraId="431A7055" w14:textId="45DEB5A9"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0B72E3">
        <w:rPr>
          <w:rFonts w:eastAsia="SimSun"/>
          <w:lang w:eastAsia="en-US"/>
        </w:rPr>
        <w:t>"</w:t>
      </w:r>
      <w:r w:rsidRPr="00977052">
        <w:rPr>
          <w:rFonts w:eastAsia="SimSun"/>
          <w:lang w:eastAsia="en-US"/>
        </w:rPr>
        <w:t>5GC architecture enhancements to support PIN</w:t>
      </w:r>
      <w:r w:rsidR="000B72E3">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220" w:name="_Toc104235279"/>
      <w:bookmarkStart w:id="221" w:name="_Toc113003171"/>
      <w:r w:rsidRPr="00977052">
        <w:t>6.0</w:t>
      </w:r>
      <w:r w:rsidR="00444958" w:rsidRPr="00977052">
        <w:t>B</w:t>
      </w:r>
      <w:r w:rsidRPr="00977052">
        <w:t>.2</w:t>
      </w:r>
      <w:r w:rsidRPr="00977052">
        <w:tab/>
        <w:t>Procedures</w:t>
      </w:r>
      <w:bookmarkEnd w:id="220"/>
      <w:bookmarkEnd w:id="221"/>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7" type="#_x0000_t75" style="width:392.75pt;height:204.2pt" o:ole="">
            <v:imagedata r:id="rId17" o:title=""/>
          </v:shape>
          <o:OLEObject Type="Embed" ProgID="Word.Picture.8" ShapeID="_x0000_i1027" DrawAspect="Content" ObjectID="_1723620743" r:id="rId18"/>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55F9BA0B" w:rsidR="00A87251" w:rsidRPr="00977052" w:rsidRDefault="00A87251" w:rsidP="00B64ED3">
      <w:pPr>
        <w:pStyle w:val="EditorsNote"/>
        <w:rPr>
          <w:rFonts w:eastAsia="DengXian"/>
        </w:rPr>
      </w:pPr>
      <w:r w:rsidRPr="00977052">
        <w:rPr>
          <w:rFonts w:eastAsia="DengXian"/>
        </w:rPr>
        <w:t>Editor</w:t>
      </w:r>
      <w:r w:rsidR="000B72E3">
        <w:rPr>
          <w:rFonts w:eastAsia="DengXian"/>
        </w:rPr>
        <w:t>'</w:t>
      </w:r>
      <w:r w:rsidRPr="00977052">
        <w:rPr>
          <w:rFonts w:eastAsia="DengXian"/>
        </w:rPr>
        <w:t>s note:</w:t>
      </w:r>
      <w:r w:rsidR="00313BED" w:rsidRPr="00977052">
        <w:rPr>
          <w:rFonts w:eastAsia="DengXian"/>
        </w:rPr>
        <w:tab/>
      </w:r>
      <w:r w:rsidRPr="00977052">
        <w:t>Security and privacy aspects of PIN identifier is FFS and is left to SA</w:t>
      </w:r>
      <w:r w:rsidR="002B424F" w:rsidRPr="00977052">
        <w:t> WG</w:t>
      </w:r>
      <w:r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3ABE9B47" w:rsidR="00B167C8" w:rsidRPr="00977052" w:rsidRDefault="00B167C8" w:rsidP="002B424F">
      <w:pPr>
        <w:pStyle w:val="EditorsNote"/>
      </w:pPr>
      <w:r w:rsidRPr="00977052">
        <w:t>Editor</w:t>
      </w:r>
      <w:r w:rsidR="000B72E3">
        <w:t>'</w:t>
      </w:r>
      <w:r w:rsidRPr="00977052">
        <w:t>s note:</w:t>
      </w:r>
      <w:r w:rsidRPr="00977052">
        <w:tab/>
        <w:t>Whether the device not supporting PIN Element Function (PEF) can participate to PIN network, e.g. as today when the UE share the 5G connection via WiFi,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r w:rsidRPr="00977052">
        <w:rPr>
          <w:rFonts w:eastAsia="Malgun Gothic"/>
          <w:b/>
          <w:lang w:eastAsia="ja-JP"/>
        </w:rPr>
        <w:t>Npinf:</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r w:rsidRPr="00977052">
        <w:rPr>
          <w:rFonts w:eastAsia="Malgun Gothic"/>
          <w:b/>
          <w:lang w:eastAsia="ja-JP"/>
        </w:rPr>
        <w:t>Npaf:</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6C6373BF" w:rsidR="00B167C8" w:rsidRPr="00977052" w:rsidRDefault="00B167C8" w:rsidP="00B167C8">
      <w:pPr>
        <w:pStyle w:val="EditorsNote"/>
      </w:pPr>
      <w:r w:rsidRPr="00977052">
        <w:t>Editor</w:t>
      </w:r>
      <w:r w:rsidR="000B72E3">
        <w:t>'</w:t>
      </w:r>
      <w:r w:rsidRPr="00977052">
        <w:t>s note:</w:t>
      </w:r>
      <w:r w:rsidRPr="00977052">
        <w:tab/>
      </w:r>
      <w:r w:rsidR="00D9350C" w:rsidRPr="00977052">
        <w:t xml:space="preserve">The definition of </w:t>
      </w:r>
      <w:r w:rsidRPr="00977052">
        <w:t>the PIN layer</w:t>
      </w:r>
      <w:r w:rsidR="00D9350C" w:rsidRPr="00977052">
        <w:t xml:space="preserve"> protocol</w:t>
      </w:r>
      <w:r w:rsidRPr="00977052">
        <w:t xml:space="preserve"> is</w:t>
      </w:r>
      <w:r w:rsidR="00D9350C" w:rsidRPr="00977052">
        <w:t xml:space="preserve"> left to stage 3</w:t>
      </w:r>
      <w:r w:rsidRPr="00977052">
        <w:t>.</w:t>
      </w:r>
    </w:p>
    <w:p w14:paraId="7EB6E0C9" w14:textId="77777777" w:rsidR="00B167C8" w:rsidRPr="00977052" w:rsidRDefault="00B167C8" w:rsidP="00B167C8">
      <w:pPr>
        <w:pStyle w:val="TH"/>
      </w:pPr>
      <w:r w:rsidRPr="00977052">
        <w:object w:dxaOrig="7713" w:dyaOrig="3525" w14:anchorId="76088CD5">
          <v:shape id="_x0000_i1028" type="#_x0000_t75" style="width:386.2pt;height:174.1pt" o:ole="">
            <v:imagedata r:id="rId19" o:title=""/>
          </v:shape>
          <o:OLEObject Type="Embed" ProgID="Word.Picture.8" ShapeID="_x0000_i1028" DrawAspect="Content" ObjectID="_1723620744" r:id="rId20"/>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29" type="#_x0000_t75" style="width:481.75pt;height:188.5pt" o:ole="">
            <v:imagedata r:id="rId21" o:title=""/>
          </v:shape>
          <o:OLEObject Type="Embed" ProgID="Visio.Drawing.15" ShapeID="_x0000_i1029" DrawAspect="Content" ObjectID="_1723620745" r:id="rId22"/>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0" type="#_x0000_t75" style="width:267.7pt;height:152.5pt" o:ole="">
            <v:imagedata r:id="rId23" o:title=""/>
          </v:shape>
          <o:OLEObject Type="Embed" ProgID="Visio.Drawing.15" ShapeID="_x0000_i1030" DrawAspect="Content" ObjectID="_1723620746" r:id="rId24"/>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1" type="#_x0000_t75" style="width:226.45pt;height:153.8pt" o:ole="">
            <v:imagedata r:id="rId25" o:title=""/>
          </v:shape>
          <o:OLEObject Type="Embed" ProgID="Visio.Drawing.15" ShapeID="_x0000_i1031" DrawAspect="Content" ObjectID="_1723620747" r:id="rId26"/>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2" type="#_x0000_t75" style="width:181.3pt;height:163pt" o:ole="">
            <v:imagedata r:id="rId27" o:title=""/>
          </v:shape>
          <o:OLEObject Type="Embed" ProgID="Visio.Drawing.15" ShapeID="_x0000_i1032" DrawAspect="Content" ObjectID="_1723620748" r:id="rId28"/>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22" w:name="_Toc104235280"/>
      <w:bookmarkStart w:id="223" w:name="_Toc113003172"/>
      <w:r w:rsidRPr="00977052">
        <w:t>6.0</w:t>
      </w:r>
      <w:r w:rsidR="00857062" w:rsidRPr="00977052">
        <w:t>B</w:t>
      </w:r>
      <w:r w:rsidRPr="00977052">
        <w:t>.3</w:t>
      </w:r>
      <w:r w:rsidRPr="00977052">
        <w:tab/>
        <w:t>Impacts on Existing Nodes and Functionality</w:t>
      </w:r>
      <w:bookmarkEnd w:id="222"/>
      <w:bookmarkEnd w:id="223"/>
    </w:p>
    <w:p w14:paraId="5F44D9A1" w14:textId="7612AC0E" w:rsidR="001D701C" w:rsidRPr="00977052" w:rsidRDefault="001D701C" w:rsidP="00691683">
      <w:pPr>
        <w:pStyle w:val="EditorsNote"/>
      </w:pPr>
      <w:r w:rsidRPr="00691683">
        <w:t>Editor</w:t>
      </w:r>
      <w:r w:rsidR="000B72E3">
        <w:t>'</w:t>
      </w:r>
      <w:r w:rsidRPr="00691683">
        <w:t>s note:</w:t>
      </w:r>
      <w:r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24" w:name="_Toc104235281"/>
      <w:bookmarkStart w:id="225" w:name="_Toc113003173"/>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4"/>
      <w:bookmarkEnd w:id="225"/>
    </w:p>
    <w:p w14:paraId="7F4BDFA3" w14:textId="307BBF36" w:rsidR="001D701C" w:rsidRPr="00977052" w:rsidRDefault="001D701C" w:rsidP="00606938">
      <w:pPr>
        <w:pStyle w:val="Heading3"/>
      </w:pPr>
      <w:bookmarkStart w:id="226" w:name="_Toc104235282"/>
      <w:bookmarkStart w:id="227" w:name="_Toc113003174"/>
      <w:r w:rsidRPr="00977052">
        <w:t>6.0</w:t>
      </w:r>
      <w:r w:rsidR="00857062" w:rsidRPr="00977052">
        <w:t>C</w:t>
      </w:r>
      <w:r w:rsidRPr="00977052">
        <w:t>.1</w:t>
      </w:r>
      <w:r w:rsidRPr="00977052">
        <w:tab/>
        <w:t>Description</w:t>
      </w:r>
      <w:bookmarkEnd w:id="226"/>
      <w:bookmarkEnd w:id="227"/>
    </w:p>
    <w:p w14:paraId="1CCF749E" w14:textId="47984EE2"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0B72E3">
        <w:rPr>
          <w:rFonts w:eastAsia="SimSun"/>
          <w:lang w:eastAsia="en-US"/>
        </w:rPr>
        <w:t>"</w:t>
      </w:r>
      <w:r w:rsidRPr="00977052">
        <w:rPr>
          <w:rFonts w:eastAsia="SimSun"/>
          <w:lang w:eastAsia="en-US"/>
        </w:rPr>
        <w:t>5GC architecture enhancements to support PIN</w:t>
      </w:r>
      <w:r w:rsidR="000B72E3">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228" w:name="_Toc104235283"/>
      <w:bookmarkStart w:id="229" w:name="_Toc113003175"/>
      <w:r w:rsidRPr="00977052">
        <w:lastRenderedPageBreak/>
        <w:t>6.0</w:t>
      </w:r>
      <w:r w:rsidR="00857062" w:rsidRPr="00977052">
        <w:t>C</w:t>
      </w:r>
      <w:r w:rsidRPr="00977052">
        <w:t>.2</w:t>
      </w:r>
      <w:r w:rsidRPr="00977052">
        <w:tab/>
        <w:t>Procedures</w:t>
      </w:r>
      <w:bookmarkEnd w:id="228"/>
      <w:bookmarkEnd w:id="229"/>
    </w:p>
    <w:p w14:paraId="709B8C41" w14:textId="7606EFFE" w:rsidR="008652FE" w:rsidRPr="00816224" w:rsidRDefault="008652FE" w:rsidP="008652FE">
      <w:pPr>
        <w:pStyle w:val="Heading4"/>
      </w:pPr>
      <w:bookmarkStart w:id="230" w:name="_Toc104235284"/>
      <w:bookmarkStart w:id="231" w:name="_Toc113003176"/>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0"/>
      <w:bookmarkEnd w:id="231"/>
    </w:p>
    <w:p w14:paraId="2CD26CE0" w14:textId="77777777" w:rsidR="0016231C" w:rsidRPr="00816224" w:rsidRDefault="0016231C" w:rsidP="0016231C">
      <w:pPr>
        <w:pStyle w:val="Heading5"/>
      </w:pPr>
      <w:bookmarkStart w:id="232" w:name="_Toc113003177"/>
      <w:r w:rsidRPr="00816224">
        <w:t>6.0C.2.1.1</w:t>
      </w:r>
      <w:r w:rsidRPr="00816224">
        <w:tab/>
        <w:t>General</w:t>
      </w:r>
      <w:bookmarkEnd w:id="232"/>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1033" type="#_x0000_t75" style="width:409.1pt;height:183.95pt" o:ole="">
            <v:imagedata r:id="rId29" o:title=""/>
          </v:shape>
          <o:OLEObject Type="Embed" ProgID="Visio.Drawing.15" ShapeID="_x0000_i1033" DrawAspect="Content" ObjectID="_1723620749" r:id="rId30"/>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233" w:name="_Toc104235285"/>
      <w:bookmarkStart w:id="234" w:name="_Toc113003178"/>
      <w:r w:rsidRPr="00816224">
        <w:t>6.0C.2.1.2</w:t>
      </w:r>
      <w:r w:rsidRPr="00816224">
        <w:tab/>
        <w:t>Signalling and traffic path of PIN</w:t>
      </w:r>
      <w:bookmarkEnd w:id="234"/>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4" type="#_x0000_t75" style="width:481.1pt;height:296.5pt" o:ole="">
            <v:imagedata r:id="rId31" o:title=""/>
          </v:shape>
          <o:OLEObject Type="Embed" ProgID="Visio.Drawing.15" ShapeID="_x0000_i1034" DrawAspect="Content" ObjectID="_1723620750" r:id="rId32"/>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1035" type="#_x0000_t75" style="width:481.1pt;height:295.2pt" o:ole="">
            <v:imagedata r:id="rId33" o:title=""/>
          </v:shape>
          <o:OLEObject Type="Embed" ProgID="Visio.Drawing.15" ShapeID="_x0000_i1035" DrawAspect="Content" ObjectID="_1723620751" r:id="rId34"/>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235" w:name="_Toc113003179"/>
      <w:r w:rsidRPr="00816224">
        <w:lastRenderedPageBreak/>
        <w:t>6.0C.2.2</w:t>
      </w:r>
      <w:r w:rsidRPr="00816224">
        <w:tab/>
        <w:t>Deployment and use case example</w:t>
      </w:r>
      <w:bookmarkEnd w:id="235"/>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1036" type="#_x0000_t75" style="width:462.1pt;height:254.6pt" o:ole="">
            <v:imagedata r:id="rId35" o:title=""/>
          </v:shape>
          <o:OLEObject Type="Embed" ProgID="Visio.Drawing.15" ShapeID="_x0000_i1036" DrawAspect="Content" ObjectID="_1723620752" r:id="rId36"/>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1037" type="#_x0000_t75" style="width:462.1pt;height:254.6pt" o:ole="">
            <v:imagedata r:id="rId37" o:title=""/>
          </v:shape>
          <o:OLEObject Type="Embed" ProgID="Visio.Drawing.15" ShapeID="_x0000_i1037" DrawAspect="Content" ObjectID="_1723620753" r:id="rId38"/>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7AB35A75"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0B72E3">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lastRenderedPageBreak/>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236" w:name="_Toc113003180"/>
      <w:r w:rsidRPr="007526E0">
        <w:rPr>
          <w:lang w:eastAsia="ja-JP"/>
        </w:rPr>
        <w:t>6.0C.2.</w:t>
      </w:r>
      <w:r>
        <w:rPr>
          <w:lang w:eastAsia="ja-JP"/>
        </w:rPr>
        <w:t>3</w:t>
      </w:r>
      <w:r w:rsidRPr="007526E0">
        <w:rPr>
          <w:lang w:eastAsia="ja-JP"/>
        </w:rPr>
        <w:tab/>
      </w:r>
      <w:r>
        <w:rPr>
          <w:lang w:eastAsia="ja-JP"/>
        </w:rPr>
        <w:t>Implementation examples without impact on PEMC</w:t>
      </w:r>
      <w:bookmarkEnd w:id="236"/>
    </w:p>
    <w:p w14:paraId="5168FC7D" w14:textId="77777777" w:rsidR="00C14C12" w:rsidRPr="00977052" w:rsidRDefault="00C14C12" w:rsidP="00C14C12">
      <w:pPr>
        <w:pStyle w:val="Heading5"/>
        <w:rPr>
          <w:lang w:eastAsia="zh-CN"/>
        </w:rPr>
      </w:pPr>
      <w:bookmarkStart w:id="237" w:name="_Toc113003181"/>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37"/>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1038" type="#_x0000_t75" style="width:481.75pt;height:229.1pt" o:ole="">
            <v:imagedata r:id="rId39" o:title=""/>
          </v:shape>
          <o:OLEObject Type="Embed" ProgID="Visio.Drawing.15" ShapeID="_x0000_i1038" DrawAspect="Content" ObjectID="_1723620754" r:id="rId40"/>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238" w:name="_Toc113003182"/>
      <w:r w:rsidRPr="001168FE">
        <w:lastRenderedPageBreak/>
        <w:t>6.0C.2.3.2</w:t>
      </w:r>
      <w:r w:rsidRPr="001168FE">
        <w:tab/>
        <w:t>Example with PEGC OS impact</w:t>
      </w:r>
      <w:bookmarkEnd w:id="238"/>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1039" type="#_x0000_t75" style="width:481.75pt;height:231.05pt" o:ole="">
            <v:imagedata r:id="rId41" o:title=""/>
          </v:shape>
          <o:OLEObject Type="Embed" ProgID="Visio.Drawing.15" ShapeID="_x0000_i1039" DrawAspect="Content" ObjectID="_1723620755" r:id="rId42"/>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239" w:name="_Toc113003183"/>
      <w:r w:rsidRPr="001168FE">
        <w:t>6.0C.2.4</w:t>
      </w:r>
      <w:r w:rsidRPr="001168FE">
        <w:tab/>
        <w:t>Control plane of PIN</w:t>
      </w:r>
      <w:bookmarkEnd w:id="239"/>
    </w:p>
    <w:p w14:paraId="2CBCC39F" w14:textId="77777777" w:rsidR="00C14C12" w:rsidRPr="001168FE" w:rsidRDefault="00C14C12" w:rsidP="00C14C12">
      <w:pPr>
        <w:pStyle w:val="Heading5"/>
      </w:pPr>
      <w:bookmarkStart w:id="240" w:name="_Toc113003184"/>
      <w:r w:rsidRPr="001168FE">
        <w:t>6.0C.2.4.1</w:t>
      </w:r>
      <w:r w:rsidRPr="001168FE">
        <w:tab/>
        <w:t>PINE - PEMC (Pin1)</w:t>
      </w:r>
      <w:bookmarkEnd w:id="240"/>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1040" type="#_x0000_t75" style="width:116.5pt;height:130.25pt" o:ole="">
            <v:imagedata r:id="rId43" o:title=""/>
          </v:shape>
          <o:OLEObject Type="Embed" ProgID="Visio.Drawing.15" ShapeID="_x0000_i1040" DrawAspect="Content" ObjectID="_1723620756" r:id="rId44"/>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1041" type="#_x0000_t75" style="width:481.75pt;height:140.75pt" o:ole="">
            <v:imagedata r:id="rId45" o:title=""/>
          </v:shape>
          <o:OLEObject Type="Embed" ProgID="Visio.Drawing.15" ShapeID="_x0000_i1041" DrawAspect="Content" ObjectID="_1723620757" r:id="rId46"/>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1042" type="#_x0000_t75" style="width:481.75pt;height:159.05pt" o:ole="">
            <v:imagedata r:id="rId47" o:title=""/>
          </v:shape>
          <o:OLEObject Type="Embed" ProgID="Visio.Drawing.15" ShapeID="_x0000_i1042" DrawAspect="Content" ObjectID="_1723620758" r:id="rId48"/>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241" w:name="_Toc113003185"/>
      <w:r w:rsidRPr="001168FE">
        <w:t>6.0C.2.4.2</w:t>
      </w:r>
      <w:r w:rsidRPr="001168FE">
        <w:tab/>
        <w:t>PINE - PEGC (Pin2)</w:t>
      </w:r>
      <w:bookmarkEnd w:id="241"/>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1043" type="#_x0000_t75" style="width:116.5pt;height:130.25pt" o:ole="">
            <v:imagedata r:id="rId49" o:title=""/>
          </v:shape>
          <o:OLEObject Type="Embed" ProgID="Visio.Drawing.15" ShapeID="_x0000_i1043" DrawAspect="Content" ObjectID="_1723620759" r:id="rId50"/>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242" w:name="_Toc113003186"/>
      <w:r w:rsidRPr="001168FE">
        <w:t>6.0C.2.4.3</w:t>
      </w:r>
      <w:r w:rsidRPr="001168FE">
        <w:tab/>
        <w:t>PEMC - PINMF (Pin3)</w:t>
      </w:r>
      <w:bookmarkEnd w:id="242"/>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1044" type="#_x0000_t75" style="width:417.6pt;height:164.3pt" o:ole="">
            <v:imagedata r:id="rId51" o:title=""/>
          </v:shape>
          <o:OLEObject Type="Embed" ProgID="Visio.Drawing.15" ShapeID="_x0000_i1044" DrawAspect="Content" ObjectID="_1723620760" r:id="rId52"/>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1045" type="#_x0000_t75" style="width:348.2pt;height:183.95pt" o:ole="">
            <v:imagedata r:id="rId53" o:title=""/>
          </v:shape>
          <o:OLEObject Type="Embed" ProgID="Visio.Drawing.15" ShapeID="_x0000_i1045" DrawAspect="Content" ObjectID="_1723620761" r:id="rId54"/>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243" w:name="_Toc113003187"/>
      <w:r w:rsidRPr="001168FE">
        <w:t>6.0C.2.4.4</w:t>
      </w:r>
      <w:r w:rsidRPr="001168FE">
        <w:tab/>
        <w:t>PEGC - PINMF (Pin4)</w:t>
      </w:r>
      <w:bookmarkEnd w:id="243"/>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1046" type="#_x0000_t75" style="width:417.6pt;height:164.3pt" o:ole="">
            <v:imagedata r:id="rId55" o:title=""/>
          </v:shape>
          <o:OLEObject Type="Embed" ProgID="Visio.Drawing.15" ShapeID="_x0000_i1046" DrawAspect="Content" ObjectID="_1723620762" r:id="rId56"/>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244" w:name="_Toc113003188"/>
      <w:r w:rsidRPr="001168FE">
        <w:lastRenderedPageBreak/>
        <w:t>6.0C.2.4.5</w:t>
      </w:r>
      <w:r w:rsidRPr="001168FE">
        <w:tab/>
        <w:t>PEMC - PEGC (Pin5)</w:t>
      </w:r>
      <w:bookmarkEnd w:id="244"/>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1047" type="#_x0000_t75" style="width:377.65pt;height:172.8pt" o:ole="">
            <v:imagedata r:id="rId57" o:title=""/>
          </v:shape>
          <o:OLEObject Type="Embed" ProgID="Visio.Drawing.15" ShapeID="_x0000_i1047" DrawAspect="Content" ObjectID="_1723620763" r:id="rId58"/>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1048" type="#_x0000_t75" style="width:481.75pt;height:184.6pt" o:ole="">
            <v:imagedata r:id="rId59" o:title=""/>
          </v:shape>
          <o:OLEObject Type="Embed" ProgID="Visio.Drawing.15" ShapeID="_x0000_i1048" DrawAspect="Content" ObjectID="_1723620764" r:id="rId60"/>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1049" type="#_x0000_t75" style="width:481.75pt;height:170.85pt" o:ole="">
            <v:imagedata r:id="rId61" o:title=""/>
          </v:shape>
          <o:OLEObject Type="Embed" ProgID="Visio.Drawing.15" ShapeID="_x0000_i1049" DrawAspect="Content" ObjectID="_1723620765" r:id="rId62"/>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245" w:name="_Toc113003189"/>
      <w:r w:rsidRPr="001168FE">
        <w:t>6.0C.2.5</w:t>
      </w:r>
      <w:r w:rsidRPr="001168FE">
        <w:tab/>
        <w:t>User plane of PIN</w:t>
      </w:r>
      <w:bookmarkEnd w:id="245"/>
    </w:p>
    <w:p w14:paraId="57DACC51" w14:textId="77777777" w:rsidR="00C14C12" w:rsidRPr="001168FE" w:rsidRDefault="00C14C12" w:rsidP="00C14C12">
      <w:pPr>
        <w:pStyle w:val="Heading5"/>
      </w:pPr>
      <w:bookmarkStart w:id="246" w:name="_Toc113003190"/>
      <w:r w:rsidRPr="001168FE">
        <w:t>6.0C.2.5.1</w:t>
      </w:r>
      <w:r w:rsidRPr="001168FE">
        <w:tab/>
        <w:t>PINE - PINE</w:t>
      </w:r>
      <w:bookmarkEnd w:id="246"/>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1050" type="#_x0000_t75" style="width:481.75pt;height:160.35pt" o:ole="">
            <v:imagedata r:id="rId63" o:title=""/>
          </v:shape>
          <o:OLEObject Type="Embed" ProgID="Visio.Drawing.15" ShapeID="_x0000_i1050" DrawAspect="Content" ObjectID="_1723620766" r:id="rId64"/>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247" w:name="_Toc113003191"/>
      <w:r w:rsidRPr="001168FE">
        <w:t>6.0C.2.5.2</w:t>
      </w:r>
      <w:r w:rsidRPr="001168FE">
        <w:tab/>
        <w:t>PINE - PEMC</w:t>
      </w:r>
      <w:bookmarkEnd w:id="247"/>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1051" type="#_x0000_t75" style="width:481.75pt;height:155.15pt" o:ole="">
            <v:imagedata r:id="rId65" o:title=""/>
          </v:shape>
          <o:OLEObject Type="Embed" ProgID="Visio.Drawing.15" ShapeID="_x0000_i1051" DrawAspect="Content" ObjectID="_1723620767" r:id="rId66"/>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248" w:name="_Toc113003192"/>
      <w:r w:rsidRPr="000B72E3">
        <w:t>6.0C.2.5.3</w:t>
      </w:r>
      <w:r w:rsidRPr="000B72E3">
        <w:tab/>
        <w:t>PINE - external DN</w:t>
      </w:r>
      <w:bookmarkEnd w:id="248"/>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1052" type="#_x0000_t75" style="width:346.9pt;height:162.35pt" o:ole="">
            <v:imagedata r:id="rId67" o:title=""/>
          </v:shape>
          <o:OLEObject Type="Embed" ProgID="Visio.Drawing.15" ShapeID="_x0000_i1052" DrawAspect="Content" ObjectID="_1723620768" r:id="rId68"/>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249" w:name="_Toc113003193"/>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33"/>
      <w:bookmarkEnd w:id="249"/>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1053" type="#_x0000_t75" style="width:447.7pt;height:255.25pt" o:ole="">
            <v:imagedata r:id="rId69" o:title=""/>
          </v:shape>
          <o:OLEObject Type="Embed" ProgID="Visio.Drawing.15" ShapeID="_x0000_i1053" DrawAspect="Content" ObjectID="_1723620769" r:id="rId70"/>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250" w:name="_Toc104235286"/>
      <w:bookmarkStart w:id="251" w:name="_Toc113003194"/>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0"/>
      <w:bookmarkEnd w:id="251"/>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2"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253" w:name="_Toc113003195"/>
      <w:r w:rsidRPr="000B72E3">
        <w:t>6.0C.2.8</w:t>
      </w:r>
      <w:r w:rsidRPr="000B72E3">
        <w:tab/>
        <w:t>Network Functions and entities</w:t>
      </w:r>
      <w:bookmarkEnd w:id="253"/>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254" w:name="_Toc113003196"/>
      <w:r w:rsidRPr="000B72E3">
        <w:t>6.0</w:t>
      </w:r>
      <w:r w:rsidR="00857062" w:rsidRPr="000B72E3">
        <w:t>C</w:t>
      </w:r>
      <w:r w:rsidRPr="000B72E3">
        <w:t>.3</w:t>
      </w:r>
      <w:r w:rsidRPr="000B72E3">
        <w:tab/>
        <w:t>Impacts on Existing Nodes and Functionality</w:t>
      </w:r>
      <w:bookmarkEnd w:id="252"/>
      <w:bookmarkEnd w:id="254"/>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255" w:name="_Toc104235288"/>
      <w:bookmarkStart w:id="256" w:name="_Toc113003197"/>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55"/>
      <w:bookmarkEnd w:id="256"/>
    </w:p>
    <w:p w14:paraId="0EB61CB1" w14:textId="307AA8AC" w:rsidR="00ED5321" w:rsidRPr="000B72E3" w:rsidRDefault="00ED5321" w:rsidP="00606938">
      <w:pPr>
        <w:pStyle w:val="Heading3"/>
      </w:pPr>
      <w:bookmarkStart w:id="257" w:name="_Toc104235289"/>
      <w:bookmarkStart w:id="258" w:name="_Toc113003198"/>
      <w:r w:rsidRPr="000B72E3">
        <w:t>6.</w:t>
      </w:r>
      <w:r w:rsidR="00F70F5D" w:rsidRPr="000B72E3">
        <w:t>0</w:t>
      </w:r>
      <w:r w:rsidR="00857062" w:rsidRPr="000B72E3">
        <w:t>D</w:t>
      </w:r>
      <w:r w:rsidRPr="000B72E3">
        <w:t>.1</w:t>
      </w:r>
      <w:r w:rsidRPr="000B72E3">
        <w:tab/>
        <w:t>Description</w:t>
      </w:r>
      <w:bookmarkEnd w:id="257"/>
      <w:bookmarkEnd w:id="258"/>
    </w:p>
    <w:p w14:paraId="59B5C813" w14:textId="76F8ACEF" w:rsidR="00F139F8" w:rsidRPr="00977052" w:rsidRDefault="00F139F8" w:rsidP="00F139F8">
      <w:pPr>
        <w:overflowPunct/>
        <w:autoSpaceDE/>
        <w:autoSpaceDN/>
        <w:adjustRightInd/>
        <w:textAlignment w:val="auto"/>
        <w:rPr>
          <w:rFonts w:eastAsia="SimSun"/>
          <w:lang w:eastAsia="en-US"/>
        </w:rPr>
      </w:pPr>
      <w:bookmarkStart w:id="259" w:name="_Toc104235290"/>
      <w:r w:rsidRPr="00977052">
        <w:rPr>
          <w:rFonts w:eastAsia="SimSun"/>
          <w:lang w:eastAsia="en-US"/>
        </w:rPr>
        <w:t xml:space="preserve">This solution addresses Key Issue #1 </w:t>
      </w:r>
      <w:r w:rsidR="000B72E3">
        <w:rPr>
          <w:rFonts w:eastAsia="SimSun"/>
          <w:lang w:eastAsia="en-US"/>
        </w:rPr>
        <w:t>"</w:t>
      </w:r>
      <w:r w:rsidRPr="00977052">
        <w:rPr>
          <w:rFonts w:eastAsia="SimSun"/>
          <w:lang w:eastAsia="en-US"/>
        </w:rPr>
        <w:t>5GC architecture enhancements to support PIN</w:t>
      </w:r>
      <w:r w:rsidR="000B72E3">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260" w:name="_Toc113003199"/>
      <w:r w:rsidRPr="00977052">
        <w:t>6.0D.2</w:t>
      </w:r>
      <w:r w:rsidRPr="00977052">
        <w:tab/>
        <w:t>Procedures</w:t>
      </w:r>
      <w:bookmarkEnd w:id="260"/>
    </w:p>
    <w:p w14:paraId="7B777356" w14:textId="27462BB6" w:rsidR="00ED5321" w:rsidRPr="00977052" w:rsidRDefault="00ED5321" w:rsidP="00222629">
      <w:pPr>
        <w:pStyle w:val="Heading4"/>
        <w:rPr>
          <w:lang w:eastAsia="ja-JP"/>
        </w:rPr>
      </w:pPr>
      <w:bookmarkStart w:id="261" w:name="_Toc11300320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59"/>
      <w:bookmarkEnd w:id="261"/>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4" type="#_x0000_t75" style="width:427.4pt;height:368.5pt" o:ole="">
            <v:imagedata r:id="rId71" o:title=""/>
          </v:shape>
          <o:OLEObject Type="Embed" ProgID="Word.Picture.8" ShapeID="_x0000_i1054" DrawAspect="Content" ObjectID="_1723620770" r:id="rId72"/>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262" w:name="_Toc104235291"/>
      <w:bookmarkStart w:id="263" w:name="_Toc11300320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2"/>
      <w:bookmarkEnd w:id="263"/>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5G ProSe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264" w:name="_Toc104235292"/>
      <w:bookmarkStart w:id="265" w:name="_Toc113003202"/>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64"/>
      <w:bookmarkEnd w:id="265"/>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266" w:name="_Toc104235294"/>
      <w:bookmarkStart w:id="267" w:name="_Toc113003203"/>
      <w:r w:rsidRPr="00977052">
        <w:t>6.</w:t>
      </w:r>
      <w:r w:rsidR="00F70F5D" w:rsidRPr="00977052">
        <w:t>0</w:t>
      </w:r>
      <w:r w:rsidR="00857062" w:rsidRPr="00977052">
        <w:t>D</w:t>
      </w:r>
      <w:r w:rsidRPr="00977052">
        <w:t>.3</w:t>
      </w:r>
      <w:r w:rsidRPr="00977052">
        <w:tab/>
        <w:t>Impacts on Existing Nodes and Functionality</w:t>
      </w:r>
      <w:bookmarkEnd w:id="266"/>
      <w:bookmarkEnd w:id="267"/>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268" w:name="_Toc104235295"/>
      <w:bookmarkStart w:id="269" w:name="_Toc113003204"/>
      <w:r w:rsidRPr="000B72E3">
        <w:rPr>
          <w:rFonts w:hint="eastAsia"/>
        </w:rPr>
        <w:t>6</w:t>
      </w:r>
      <w:r w:rsidRPr="000B72E3">
        <w:t>.0E</w:t>
      </w:r>
      <w:r w:rsidRPr="000B72E3">
        <w:tab/>
        <w:t>Solution#0E: PIN architecture</w:t>
      </w:r>
      <w:bookmarkEnd w:id="269"/>
    </w:p>
    <w:p w14:paraId="20E97B9E" w14:textId="190B371D" w:rsidR="00203803" w:rsidRPr="000B72E3" w:rsidRDefault="00203803" w:rsidP="00203803">
      <w:pPr>
        <w:pStyle w:val="Heading3"/>
      </w:pPr>
      <w:bookmarkStart w:id="270" w:name="_Toc104235679"/>
      <w:bookmarkStart w:id="271" w:name="_Toc113003205"/>
      <w:r w:rsidRPr="000B72E3">
        <w:t>6.0E.1</w:t>
      </w:r>
      <w:r w:rsidRPr="000B72E3">
        <w:tab/>
        <w:t>Description</w:t>
      </w:r>
      <w:bookmarkEnd w:id="271"/>
    </w:p>
    <w:p w14:paraId="3838108D" w14:textId="019CE332"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0B72E3">
        <w:rPr>
          <w:rFonts w:eastAsia="SimSun"/>
        </w:rPr>
        <w:t>"</w:t>
      </w:r>
      <w:r w:rsidRPr="000B72E3">
        <w:rPr>
          <w:rFonts w:eastAsia="SimSun"/>
        </w:rPr>
        <w:t>5GC architecture enhancements to support PIN</w:t>
      </w:r>
      <w:r w:rsidR="000B72E3">
        <w:rPr>
          <w:rFonts w:eastAsia="SimSun"/>
        </w:rPr>
        <w:t>"</w:t>
      </w:r>
      <w:r w:rsidRPr="000B72E3">
        <w:rPr>
          <w:rFonts w:eastAsia="SimSun"/>
        </w:rPr>
        <w:t>.</w:t>
      </w:r>
    </w:p>
    <w:p w14:paraId="00C76B0C" w14:textId="0EBD8DDB" w:rsidR="0069241D" w:rsidRPr="000B72E3" w:rsidRDefault="0069241D" w:rsidP="0069241D">
      <w:pPr>
        <w:pStyle w:val="Heading3"/>
      </w:pPr>
      <w:bookmarkStart w:id="272" w:name="_Toc113003206"/>
      <w:r w:rsidRPr="000B72E3">
        <w:lastRenderedPageBreak/>
        <w:t>6.0E.2</w:t>
      </w:r>
      <w:r w:rsidRPr="000B72E3">
        <w:tab/>
        <w:t>Procedures</w:t>
      </w:r>
      <w:bookmarkEnd w:id="272"/>
    </w:p>
    <w:p w14:paraId="095E0705" w14:textId="2E64C6EE" w:rsidR="00B3728B" w:rsidRPr="000B72E3" w:rsidRDefault="00B3728B" w:rsidP="00027769">
      <w:pPr>
        <w:pStyle w:val="Heading4"/>
      </w:pPr>
      <w:bookmarkStart w:id="273" w:name="_Toc113003207"/>
      <w:r w:rsidRPr="000B72E3">
        <w:t>6.</w:t>
      </w:r>
      <w:r w:rsidR="0069241D" w:rsidRPr="000B72E3">
        <w:t>0E</w:t>
      </w:r>
      <w:r w:rsidRPr="000B72E3">
        <w:t>.2.1</w:t>
      </w:r>
      <w:r w:rsidR="0069241D" w:rsidRPr="000B72E3">
        <w:tab/>
      </w:r>
      <w:r w:rsidRPr="000B72E3">
        <w:t>Architecture of Personal IoT Networks in 5GS</w:t>
      </w:r>
      <w:bookmarkEnd w:id="270"/>
      <w:bookmarkEnd w:id="273"/>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5" type="#_x0000_t75" style="width:259.2pt;height:199.65pt" o:ole="">
            <v:imagedata r:id="rId73" o:title=""/>
          </v:shape>
          <o:OLEObject Type="Embed" ProgID="Visio.Drawing.15" ShapeID="_x0000_i1055" DrawAspect="Content" ObjectID="_1723620771" r:id="rId74"/>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274" w:name="_Toc104235680"/>
      <w:bookmarkStart w:id="275" w:name="_Toc113003208"/>
      <w:r w:rsidRPr="000B72E3">
        <w:t>6.</w:t>
      </w:r>
      <w:r w:rsidR="00027769" w:rsidRPr="000B72E3">
        <w:t>0E</w:t>
      </w:r>
      <w:r w:rsidRPr="000B72E3">
        <w:t>.2.2</w:t>
      </w:r>
      <w:r w:rsidRPr="000B72E3">
        <w:tab/>
        <w:t>Reference points</w:t>
      </w:r>
      <w:bookmarkEnd w:id="274"/>
      <w:bookmarkEnd w:id="275"/>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5G ProSe Direct Communication</w:t>
      </w:r>
      <w:r w:rsidRPr="00ED5321">
        <w:rPr>
          <w:lang w:eastAsia="en-US"/>
        </w:rPr>
        <w:t>.</w:t>
      </w:r>
    </w:p>
    <w:p w14:paraId="2AF7E9FA" w14:textId="28AFCA5D" w:rsidR="00B3728B" w:rsidRPr="00222629" w:rsidRDefault="00B3728B" w:rsidP="00B3728B">
      <w:pPr>
        <w:pStyle w:val="Heading4"/>
        <w:rPr>
          <w:lang w:eastAsia="ja-JP"/>
        </w:rPr>
      </w:pPr>
      <w:bookmarkStart w:id="276" w:name="_Toc104235681"/>
      <w:bookmarkStart w:id="277" w:name="_Toc113003209"/>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76"/>
      <w:bookmarkEnd w:id="277"/>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278" w:name="_Toc113003210"/>
      <w:r w:rsidRPr="000B72E3">
        <w:t>6.0E.3</w:t>
      </w:r>
      <w:r w:rsidRPr="000B72E3">
        <w:tab/>
        <w:t>Impacts on Existing Nodes and Functionality</w:t>
      </w:r>
      <w:bookmarkEnd w:id="278"/>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279" w:name="_Toc113003211"/>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sidRPr="000B72E3">
        <w:t xml:space="preserve">PIN and PIN </w:t>
      </w:r>
      <w:r w:rsidR="00714E3C" w:rsidRPr="000B72E3">
        <w:t>e</w:t>
      </w:r>
      <w:r w:rsidRPr="000B72E3">
        <w:t>lement discovery and selection</w:t>
      </w:r>
      <w:bookmarkEnd w:id="193"/>
      <w:bookmarkEnd w:id="194"/>
      <w:bookmarkEnd w:id="268"/>
      <w:bookmarkEnd w:id="279"/>
    </w:p>
    <w:p w14:paraId="63460FE4" w14:textId="20E7441C" w:rsidR="00852F0E" w:rsidRPr="000B72E3" w:rsidRDefault="00852F0E" w:rsidP="00AE3481">
      <w:pPr>
        <w:pStyle w:val="Heading3"/>
      </w:pPr>
      <w:bookmarkStart w:id="280" w:name="_Toc100925314"/>
      <w:bookmarkStart w:id="281" w:name="_Toc100925684"/>
      <w:bookmarkStart w:id="282" w:name="_Toc104235296"/>
      <w:bookmarkStart w:id="283" w:name="_Toc113003212"/>
      <w:r w:rsidRPr="000B72E3">
        <w:t>6.</w:t>
      </w:r>
      <w:r w:rsidR="008124B9" w:rsidRPr="000B72E3">
        <w:t>1</w:t>
      </w:r>
      <w:r w:rsidRPr="000B72E3">
        <w:t>.1</w:t>
      </w:r>
      <w:r w:rsidR="00F412C3" w:rsidRPr="000B72E3">
        <w:tab/>
      </w:r>
      <w:r w:rsidRPr="000B72E3">
        <w:t>Description</w:t>
      </w:r>
      <w:bookmarkEnd w:id="280"/>
      <w:bookmarkEnd w:id="281"/>
      <w:bookmarkEnd w:id="282"/>
      <w:bookmarkEnd w:id="283"/>
    </w:p>
    <w:p w14:paraId="1F647AAD" w14:textId="6D800848"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0B72E3">
        <w:rPr>
          <w:rFonts w:eastAsia="DengXian"/>
          <w:lang w:eastAsia="zh-CN"/>
        </w:rPr>
        <w:t>"</w:t>
      </w:r>
      <w:r w:rsidRPr="00977052">
        <w:rPr>
          <w:rFonts w:eastAsia="DengXian"/>
          <w:lang w:eastAsia="zh-CN"/>
        </w:rPr>
        <w:t>PIN and PIN element discovery and selection</w:t>
      </w:r>
      <w:r w:rsidR="000B72E3">
        <w:rPr>
          <w:rFonts w:eastAsia="DengXian"/>
          <w:lang w:eastAsia="zh-CN"/>
        </w:rPr>
        <w:t>"</w:t>
      </w:r>
      <w:r w:rsidRPr="00977052">
        <w:rPr>
          <w:rFonts w:eastAsia="DengXian"/>
          <w:lang w:eastAsia="zh-CN"/>
        </w:rPr>
        <w:t xml:space="preserve">. This solution also addresses the Key Issue #7 </w:t>
      </w:r>
      <w:r w:rsidR="000B72E3">
        <w:rPr>
          <w:rFonts w:eastAsia="DengXian"/>
          <w:lang w:eastAsia="zh-CN"/>
        </w:rPr>
        <w:t>"</w:t>
      </w:r>
      <w:r w:rsidRPr="00977052">
        <w:rPr>
          <w:rFonts w:eastAsia="DengXian"/>
          <w:lang w:eastAsia="zh-CN"/>
        </w:rPr>
        <w:t>Identification of PIN and PIN Elements</w:t>
      </w:r>
      <w:r w:rsidR="000B72E3">
        <w:rPr>
          <w:rFonts w:eastAsia="DengXian"/>
          <w:lang w:eastAsia="zh-CN"/>
        </w:rPr>
        <w:t>"</w:t>
      </w:r>
      <w:r w:rsidRPr="00977052">
        <w:rPr>
          <w:rFonts w:eastAsia="DengXian"/>
          <w:lang w:eastAsia="zh-CN"/>
        </w:rPr>
        <w:t xml:space="preserve"> that PEMC assigns PINE ID to a PINE. This solution addresses part of Key Issue #3 </w:t>
      </w:r>
      <w:r w:rsidR="000B72E3">
        <w:rPr>
          <w:rFonts w:eastAsia="DengXian"/>
          <w:lang w:eastAsia="zh-CN"/>
        </w:rPr>
        <w:t>"</w:t>
      </w:r>
      <w:r w:rsidRPr="00977052">
        <w:rPr>
          <w:rFonts w:eastAsia="DengXian"/>
          <w:lang w:eastAsia="zh-CN"/>
        </w:rPr>
        <w:t>Management of PIN and PIN Elements</w:t>
      </w:r>
      <w:r w:rsidR="000B72E3">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284" w:name="_Toc100925315"/>
      <w:bookmarkStart w:id="285" w:name="_Toc100925685"/>
      <w:bookmarkStart w:id="286" w:name="_Toc104235297"/>
      <w:bookmarkStart w:id="287" w:name="_Toc113003213"/>
      <w:r w:rsidRPr="00977052">
        <w:t>6.</w:t>
      </w:r>
      <w:r w:rsidR="00150347" w:rsidRPr="00977052">
        <w:t>1</w:t>
      </w:r>
      <w:r w:rsidRPr="00977052">
        <w:t>.2</w:t>
      </w:r>
      <w:r w:rsidRPr="00977052">
        <w:tab/>
        <w:t>Procedures</w:t>
      </w:r>
      <w:bookmarkEnd w:id="284"/>
      <w:bookmarkEnd w:id="285"/>
      <w:bookmarkEnd w:id="286"/>
      <w:bookmarkEnd w:id="287"/>
    </w:p>
    <w:p w14:paraId="46745AD3" w14:textId="2619D7F0" w:rsidR="00852F0E" w:rsidRPr="00977052" w:rsidRDefault="00852F0E" w:rsidP="0073633D">
      <w:pPr>
        <w:pStyle w:val="Heading4"/>
        <w:rPr>
          <w:lang w:eastAsia="ja-JP"/>
        </w:rPr>
      </w:pPr>
      <w:bookmarkStart w:id="288" w:name="_Toc100925316"/>
      <w:bookmarkStart w:id="289" w:name="_Toc100925686"/>
      <w:bookmarkStart w:id="290" w:name="_Toc104235298"/>
      <w:bookmarkStart w:id="291" w:name="_Toc113003214"/>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88"/>
      <w:bookmarkEnd w:id="289"/>
      <w:bookmarkEnd w:id="290"/>
      <w:bookmarkEnd w:id="291"/>
    </w:p>
    <w:p w14:paraId="73D81EF1" w14:textId="0E9927AF" w:rsidR="00852F0E" w:rsidRPr="00977052" w:rsidRDefault="00B106DD" w:rsidP="00B106DD">
      <w:pPr>
        <w:pStyle w:val="Heading5"/>
        <w:rPr>
          <w:lang w:eastAsia="zh-CN"/>
        </w:rPr>
      </w:pPr>
      <w:bookmarkStart w:id="292" w:name="_Toc100925317"/>
      <w:bookmarkStart w:id="293" w:name="_Toc100925687"/>
      <w:bookmarkStart w:id="294" w:name="_Toc113003215"/>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2"/>
      <w:bookmarkEnd w:id="293"/>
      <w:bookmarkEnd w:id="294"/>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Both methods are running on top of Non-3GPP (Bluetooth or WiFi)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6" type="#_x0000_t75" style="width:281.45pt;height:117.8pt" o:ole="">
            <v:imagedata r:id="rId75" o:title=""/>
          </v:shape>
          <o:OLEObject Type="Embed" ProgID="Word.Picture.8" ShapeID="_x0000_i1056" DrawAspect="Content" ObjectID="_1723620772" r:id="rId76"/>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7" type="#_x0000_t75" style="width:445.75pt;height:316.8pt" o:ole="">
            <v:imagedata r:id="rId77" o:title=""/>
          </v:shape>
          <o:OLEObject Type="Embed" ProgID="Word.Picture.8" ShapeID="_x0000_i1057" DrawAspect="Content" ObjectID="_1723620773" r:id="rId78"/>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(WiFi,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2E452904" w:rsidR="00852F0E" w:rsidRPr="00977052" w:rsidRDefault="000B72E3" w:rsidP="00D248C9">
      <w:pPr>
        <w:rPr>
          <w:rFonts w:eastAsia="DengXian"/>
          <w:lang w:eastAsia="zh-CN"/>
        </w:rPr>
      </w:pPr>
      <w:r>
        <w:rPr>
          <w:rFonts w:eastAsia="DengXian"/>
          <w:lang w:eastAsia="zh-CN"/>
        </w:rPr>
        <w:t>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"PIN Join" requests from PIN elements. PIN element then sends a PIN Join request as described for Method 1.</w:t>
      </w:r>
    </w:p>
    <w:p w14:paraId="079658FC" w14:textId="63E87FDF" w:rsidR="00852F0E" w:rsidRPr="00977052" w:rsidRDefault="000B62A3" w:rsidP="001C12AA">
      <w:pPr>
        <w:pStyle w:val="EditorsNote"/>
      </w:pPr>
      <w:r w:rsidRPr="00977052">
        <w:t>Editor</w:t>
      </w:r>
      <w:r w:rsidR="000B72E3">
        <w:t>'</w:t>
      </w:r>
      <w:r w:rsidRPr="00977052">
        <w:t>s note:</w:t>
      </w:r>
      <w:r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295" w:name="_Toc100925318"/>
      <w:bookmarkStart w:id="296" w:name="_Toc100925688"/>
      <w:bookmarkStart w:id="297" w:name="_Toc113003216"/>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295"/>
      <w:bookmarkEnd w:id="296"/>
      <w:bookmarkEnd w:id="297"/>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298" w:name="_Toc100925319"/>
      <w:bookmarkStart w:id="299" w:name="_Toc100925689"/>
      <w:bookmarkStart w:id="300" w:name="_Toc104235299"/>
      <w:bookmarkStart w:id="301" w:name="_Toc113003217"/>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298"/>
      <w:bookmarkEnd w:id="299"/>
      <w:bookmarkEnd w:id="300"/>
      <w:bookmarkEnd w:id="301"/>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58" type="#_x0000_t75" style="width:468pt;height:421.55pt" o:ole="">
            <v:imagedata r:id="rId79" o:title=""/>
          </v:shape>
          <o:OLEObject Type="Embed" ProgID="Word.Picture.8" ShapeID="_x0000_i1058" DrawAspect="Content" ObjectID="_1723620774" r:id="rId80"/>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302" w:name="_Toc100925320"/>
      <w:bookmarkStart w:id="303" w:name="_Toc100925690"/>
      <w:bookmarkStart w:id="304" w:name="_Toc104235300"/>
      <w:bookmarkStart w:id="305" w:name="_Toc113003218"/>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2"/>
      <w:bookmarkEnd w:id="303"/>
      <w:bookmarkEnd w:id="304"/>
      <w:bookmarkEnd w:id="305"/>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59" type="#_x0000_t75" style="width:403.85pt;height:295.2pt" o:ole="">
            <v:imagedata r:id="rId81" o:title=""/>
          </v:shape>
          <o:OLEObject Type="Embed" ProgID="Word.Picture.8" ShapeID="_x0000_i1059" DrawAspect="Content" ObjectID="_1723620775" r:id="rId82"/>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306" w:name="_Toc100925321"/>
      <w:bookmarkStart w:id="307" w:name="_Toc100925691"/>
      <w:bookmarkStart w:id="308" w:name="_Toc104235301"/>
      <w:bookmarkStart w:id="309" w:name="_Toc113003219"/>
      <w:r w:rsidRPr="00977052">
        <w:t>6.</w:t>
      </w:r>
      <w:r w:rsidR="00B04800" w:rsidRPr="00977052">
        <w:t>1</w:t>
      </w:r>
      <w:r w:rsidRPr="00977052">
        <w:t>.3</w:t>
      </w:r>
      <w:r w:rsidRPr="00977052">
        <w:tab/>
        <w:t>Impacts on Existing Nodes and Functionality</w:t>
      </w:r>
      <w:bookmarkEnd w:id="306"/>
      <w:bookmarkEnd w:id="307"/>
      <w:bookmarkEnd w:id="308"/>
      <w:bookmarkEnd w:id="309"/>
    </w:p>
    <w:p w14:paraId="6B6E488B" w14:textId="35BE35B1" w:rsidR="00852F0E" w:rsidRPr="00977052" w:rsidRDefault="000B62A3" w:rsidP="00D248C9">
      <w:pPr>
        <w:pStyle w:val="EditorsNote"/>
      </w:pPr>
      <w:r w:rsidRPr="00977052">
        <w:t>Editor</w:t>
      </w:r>
      <w:r w:rsidR="000B72E3">
        <w:t>'</w:t>
      </w:r>
      <w:r w:rsidRPr="00977052">
        <w:t>s note:</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310" w:name="_Toc100925322"/>
      <w:bookmarkStart w:id="311" w:name="_Toc100925692"/>
      <w:bookmarkStart w:id="312" w:name="_Toc104235302"/>
      <w:bookmarkStart w:id="313" w:name="_Toc113003220"/>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0"/>
      <w:bookmarkEnd w:id="311"/>
      <w:bookmarkEnd w:id="312"/>
      <w:bookmarkEnd w:id="313"/>
    </w:p>
    <w:p w14:paraId="09E7D7AE" w14:textId="660111E2" w:rsidR="005C0B75" w:rsidRPr="00977052" w:rsidRDefault="005C0B75" w:rsidP="00AE3481">
      <w:pPr>
        <w:pStyle w:val="Heading3"/>
      </w:pPr>
      <w:bookmarkStart w:id="314" w:name="_Toc100925323"/>
      <w:bookmarkStart w:id="315" w:name="_Toc100925693"/>
      <w:bookmarkStart w:id="316" w:name="_Toc104235303"/>
      <w:bookmarkStart w:id="317" w:name="_Toc113003221"/>
      <w:r w:rsidRPr="00977052">
        <w:t>6.</w:t>
      </w:r>
      <w:r w:rsidR="00B7038A" w:rsidRPr="00977052">
        <w:t>2</w:t>
      </w:r>
      <w:r w:rsidRPr="00977052">
        <w:t>.1</w:t>
      </w:r>
      <w:r w:rsidRPr="00977052">
        <w:tab/>
        <w:t>Description</w:t>
      </w:r>
      <w:bookmarkEnd w:id="314"/>
      <w:bookmarkEnd w:id="315"/>
      <w:bookmarkEnd w:id="316"/>
      <w:bookmarkEnd w:id="317"/>
    </w:p>
    <w:p w14:paraId="1E49D2B4" w14:textId="01B2103C" w:rsidR="005C0B75" w:rsidRPr="00977052" w:rsidRDefault="005C0B75" w:rsidP="0073633D">
      <w:pPr>
        <w:pStyle w:val="Heading4"/>
        <w:rPr>
          <w:lang w:eastAsia="ja-JP"/>
        </w:rPr>
      </w:pPr>
      <w:bookmarkStart w:id="318" w:name="_Toc100925324"/>
      <w:bookmarkStart w:id="319" w:name="_Toc100925694"/>
      <w:bookmarkStart w:id="320" w:name="_Toc104235304"/>
      <w:bookmarkStart w:id="321" w:name="_Toc113003222"/>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18"/>
      <w:bookmarkEnd w:id="319"/>
      <w:bookmarkEnd w:id="320"/>
      <w:bookmarkEnd w:id="321"/>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322" w:name="_Toc100925325"/>
      <w:bookmarkStart w:id="323" w:name="_Toc100925695"/>
      <w:bookmarkStart w:id="324" w:name="_Toc104235305"/>
      <w:bookmarkStart w:id="325" w:name="_Toc113003223"/>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2"/>
      <w:bookmarkEnd w:id="323"/>
      <w:bookmarkEnd w:id="324"/>
      <w:bookmarkEnd w:id="325"/>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0" type="#_x0000_t75" style="width:474.55pt;height:274.25pt" o:ole="">
            <v:imagedata r:id="rId83" o:title=""/>
          </v:shape>
          <o:OLEObject Type="Embed" ProgID="Word.Picture.8" ShapeID="_x0000_i1060" DrawAspect="Content" ObjectID="_1723620776" r:id="rId84"/>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7A626C12" w:rsidR="005C0B75" w:rsidRPr="00977052" w:rsidRDefault="005C0B75" w:rsidP="005C0B75">
      <w:r w:rsidRPr="00977052">
        <w:rPr>
          <w:b/>
          <w:bCs/>
          <w:u w:val="single"/>
        </w:rPr>
        <w:t xml:space="preserve">PEMC Identification: </w:t>
      </w:r>
      <w:r w:rsidRPr="00977052">
        <w:t xml:space="preserve">A NAS capable UE will register with the 5GS with </w:t>
      </w:r>
      <w:r w:rsidR="000B72E3">
        <w:t>"</w:t>
      </w:r>
      <w:r w:rsidRPr="00977052">
        <w:t>PIN capable</w:t>
      </w:r>
      <w:r w:rsidR="000B72E3">
        <w:t>"</w:t>
      </w:r>
      <w:r w:rsidRPr="00977052">
        <w:t xml:space="preserve"> in the initial registration message to be authorized to form the PIN. 5GC architecture enhancements to support PIN are described in the solution for KI#1. Based on the </w:t>
      </w:r>
      <w:r w:rsidR="000B72E3">
        <w:t>"</w:t>
      </w:r>
      <w:r w:rsidRPr="00977052">
        <w:t>PIN control function</w:t>
      </w:r>
      <w:r w:rsidR="000B72E3">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WiFi, Bluetooth, WiGi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771F2187" w:rsidR="005C0B75" w:rsidRPr="00977052" w:rsidRDefault="005C0B75" w:rsidP="000E69C7">
      <w:pPr>
        <w:pStyle w:val="EditorsNote"/>
      </w:pPr>
      <w:r w:rsidRPr="00977052">
        <w:t>Editor</w:t>
      </w:r>
      <w:r w:rsidR="000B72E3">
        <w:t>'</w:t>
      </w:r>
      <w:r w:rsidRPr="00977052">
        <w:t xml:space="preserve">s </w:t>
      </w:r>
      <w:r w:rsidR="00645264" w:rsidRPr="00977052">
        <w:t>n</w:t>
      </w:r>
      <w:r w:rsidRPr="00977052">
        <w:t>ote:</w:t>
      </w:r>
      <w:r w:rsidR="000B62A3" w:rsidRPr="00977052">
        <w:tab/>
      </w:r>
      <w:r w:rsidRPr="00977052">
        <w:t>The scenario of PEGC and PEMC not in same location is FFS</w:t>
      </w:r>
    </w:p>
    <w:p w14:paraId="3A46C81D" w14:textId="6F1D1E53" w:rsidR="005C0B75" w:rsidRPr="00977052" w:rsidRDefault="005C0B75" w:rsidP="00AE3481">
      <w:pPr>
        <w:pStyle w:val="Heading3"/>
      </w:pPr>
      <w:bookmarkStart w:id="326" w:name="_Toc100925326"/>
      <w:bookmarkStart w:id="327" w:name="_Toc100925696"/>
      <w:bookmarkStart w:id="328" w:name="_Toc104235306"/>
      <w:bookmarkStart w:id="329" w:name="_Toc113003224"/>
      <w:r w:rsidRPr="00977052">
        <w:t>6.</w:t>
      </w:r>
      <w:r w:rsidR="00E76948" w:rsidRPr="00977052">
        <w:t>2</w:t>
      </w:r>
      <w:r w:rsidRPr="00977052">
        <w:t>.2</w:t>
      </w:r>
      <w:r w:rsidRPr="00977052">
        <w:tab/>
        <w:t>Procedures</w:t>
      </w:r>
      <w:bookmarkEnd w:id="326"/>
      <w:bookmarkEnd w:id="327"/>
      <w:bookmarkEnd w:id="328"/>
      <w:bookmarkEnd w:id="329"/>
    </w:p>
    <w:p w14:paraId="4877C4CB" w14:textId="06CF999A" w:rsidR="005C0B75" w:rsidRPr="00977052" w:rsidRDefault="005C0B75" w:rsidP="000D240F">
      <w:pPr>
        <w:pStyle w:val="EditorsNote"/>
      </w:pPr>
      <w:r w:rsidRPr="00977052">
        <w:t>Editor</w:t>
      </w:r>
      <w:r w:rsidR="000B72E3">
        <w:t>'</w:t>
      </w:r>
      <w:r w:rsidRPr="00977052">
        <w:t>s note:</w:t>
      </w:r>
      <w:r w:rsidR="000B62A3" w:rsidRPr="00977052">
        <w:tab/>
      </w:r>
      <w:r w:rsidRPr="00977052">
        <w:t xml:space="preserve">Detailed </w:t>
      </w:r>
      <w:r w:rsidR="007528C2" w:rsidRPr="00977052">
        <w:t>p</w:t>
      </w:r>
      <w:r w:rsidRPr="00977052">
        <w:t>rocedure is FFS.</w:t>
      </w:r>
    </w:p>
    <w:p w14:paraId="35C58BCB" w14:textId="3899C830" w:rsidR="005C0B75" w:rsidRPr="00977052" w:rsidRDefault="005C0B75" w:rsidP="00AE3481">
      <w:pPr>
        <w:pStyle w:val="Heading3"/>
      </w:pPr>
      <w:bookmarkStart w:id="330" w:name="_Toc100925327"/>
      <w:bookmarkStart w:id="331" w:name="_Toc100925697"/>
      <w:bookmarkStart w:id="332" w:name="_Toc104235307"/>
      <w:bookmarkStart w:id="333" w:name="_Toc113003225"/>
      <w:r w:rsidRPr="00977052">
        <w:t>6.</w:t>
      </w:r>
      <w:r w:rsidR="00E76948" w:rsidRPr="00977052">
        <w:t>2</w:t>
      </w:r>
      <w:r w:rsidRPr="00977052">
        <w:t>.3</w:t>
      </w:r>
      <w:r w:rsidRPr="00977052">
        <w:tab/>
        <w:t>Impacts on services, entities and interfaces</w:t>
      </w:r>
      <w:bookmarkEnd w:id="330"/>
      <w:bookmarkEnd w:id="331"/>
      <w:bookmarkEnd w:id="332"/>
      <w:bookmarkEnd w:id="333"/>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3370A84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0B72E3">
        <w:t>"</w:t>
      </w:r>
      <w:r w:rsidRPr="00977052">
        <w:t>PIN capable</w:t>
      </w:r>
      <w:r w:rsidR="000B72E3">
        <w:t>"</w:t>
      </w:r>
    </w:p>
    <w:p w14:paraId="068C91F8" w14:textId="4A4F825B"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0B72E3">
        <w:t>"</w:t>
      </w:r>
      <w:r w:rsidRPr="00977052">
        <w:t>PIN allowable</w:t>
      </w:r>
      <w:r w:rsidR="000B72E3">
        <w:t>"</w:t>
      </w:r>
      <w:r w:rsidRPr="00977052">
        <w:t xml:space="preserve">, </w:t>
      </w:r>
      <w:r w:rsidR="000B72E3">
        <w:t>"</w:t>
      </w:r>
      <w:r w:rsidRPr="00977052">
        <w:t>PIN Name</w:t>
      </w:r>
      <w:r w:rsidR="000B72E3">
        <w:t>"</w:t>
      </w:r>
    </w:p>
    <w:p w14:paraId="350355C0" w14:textId="7288BCB8" w:rsidR="00D41745" w:rsidRPr="00977052" w:rsidRDefault="00D41745" w:rsidP="00AE3481">
      <w:pPr>
        <w:pStyle w:val="Heading2"/>
        <w:rPr>
          <w:lang w:eastAsia="zh-CN"/>
        </w:rPr>
      </w:pPr>
      <w:bookmarkStart w:id="334" w:name="_Toc100925328"/>
      <w:bookmarkStart w:id="335" w:name="_Toc100925698"/>
      <w:bookmarkStart w:id="336" w:name="_Toc104235308"/>
      <w:bookmarkStart w:id="337" w:name="_Toc50130739"/>
      <w:bookmarkStart w:id="338" w:name="_Toc50134053"/>
      <w:bookmarkStart w:id="339" w:name="_Toc50134393"/>
      <w:bookmarkStart w:id="340" w:name="_Toc50557345"/>
      <w:bookmarkStart w:id="341" w:name="_Toc50549031"/>
      <w:bookmarkStart w:id="342" w:name="_Toc55202340"/>
      <w:bookmarkStart w:id="343" w:name="_Toc57209964"/>
      <w:bookmarkStart w:id="344" w:name="_Toc57366355"/>
      <w:bookmarkStart w:id="345" w:name="_Toc113003226"/>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34"/>
      <w:bookmarkEnd w:id="335"/>
      <w:bookmarkEnd w:id="336"/>
      <w:bookmarkEnd w:id="345"/>
    </w:p>
    <w:p w14:paraId="5BFD6743" w14:textId="2D28187A" w:rsidR="00D41745" w:rsidRPr="00977052" w:rsidRDefault="00D41745" w:rsidP="00AE3481">
      <w:pPr>
        <w:pStyle w:val="Heading3"/>
      </w:pPr>
      <w:bookmarkStart w:id="346" w:name="_Toc100925329"/>
      <w:bookmarkStart w:id="347" w:name="_Toc100925699"/>
      <w:bookmarkStart w:id="348" w:name="_Toc104235309"/>
      <w:bookmarkStart w:id="349" w:name="_Toc50130740"/>
      <w:bookmarkStart w:id="350" w:name="_Toc50134054"/>
      <w:bookmarkStart w:id="351" w:name="_Toc50134394"/>
      <w:bookmarkStart w:id="352" w:name="_Toc50557346"/>
      <w:bookmarkStart w:id="353" w:name="_Toc50549032"/>
      <w:bookmarkStart w:id="354" w:name="_Toc55202341"/>
      <w:bookmarkStart w:id="355" w:name="_Toc57209965"/>
      <w:bookmarkStart w:id="356" w:name="_Toc57366356"/>
      <w:bookmarkStart w:id="357" w:name="_Toc113003227"/>
      <w:bookmarkEnd w:id="337"/>
      <w:bookmarkEnd w:id="338"/>
      <w:bookmarkEnd w:id="339"/>
      <w:bookmarkEnd w:id="340"/>
      <w:bookmarkEnd w:id="341"/>
      <w:bookmarkEnd w:id="342"/>
      <w:bookmarkEnd w:id="343"/>
      <w:bookmarkEnd w:id="344"/>
      <w:r w:rsidRPr="00977052">
        <w:t>6.</w:t>
      </w:r>
      <w:r w:rsidR="00721128" w:rsidRPr="00977052">
        <w:t>3</w:t>
      </w:r>
      <w:r w:rsidRPr="00977052">
        <w:t>.1</w:t>
      </w:r>
      <w:r w:rsidRPr="00977052">
        <w:tab/>
        <w:t>Description</w:t>
      </w:r>
      <w:bookmarkEnd w:id="346"/>
      <w:bookmarkEnd w:id="347"/>
      <w:bookmarkEnd w:id="348"/>
      <w:bookmarkEnd w:id="357"/>
    </w:p>
    <w:p w14:paraId="5755E1EE" w14:textId="4E921741" w:rsidR="009127E8" w:rsidRPr="00977052" w:rsidRDefault="0028264C" w:rsidP="009127E8">
      <w:r w:rsidRPr="00977052">
        <w:t xml:space="preserve">This solution addresses Key Issue #2 </w:t>
      </w:r>
      <w:r w:rsidR="000B72E3">
        <w:t>"</w:t>
      </w:r>
      <w:r w:rsidRPr="00977052">
        <w:t>PIN and PIN Element discovery and selection</w:t>
      </w:r>
      <w:r w:rsidR="000B72E3">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PIN_join request to join the PIN.</w:t>
      </w:r>
    </w:p>
    <w:p w14:paraId="027F2F64" w14:textId="3ACD83AD" w:rsidR="00D41745" w:rsidRPr="00977052" w:rsidRDefault="00EB6B00" w:rsidP="00D41745">
      <w:r w:rsidRPr="00977052">
        <w:t>The PIN_join message contains the PIN Information as described in the clause 6.3.3.</w:t>
      </w:r>
    </w:p>
    <w:p w14:paraId="6449D203" w14:textId="7A7A043D" w:rsidR="00D41745" w:rsidRPr="00977052" w:rsidRDefault="00D41745" w:rsidP="00D41745">
      <w:r w:rsidRPr="00977052">
        <w:t>Based on the PIN information and available subscription information with PEMC, the PEMC decides whether to add the PINE into the PIN, in response PEMC may provide PEGC_name to the PIN in PIN_join_response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358" w:name="_Toc100925330"/>
      <w:bookmarkStart w:id="359" w:name="_Toc100925700"/>
      <w:bookmarkStart w:id="360" w:name="_Toc104235310"/>
      <w:bookmarkStart w:id="361" w:name="_Toc113003228"/>
      <w:r w:rsidRPr="00977052">
        <w:lastRenderedPageBreak/>
        <w:t>6.</w:t>
      </w:r>
      <w:r w:rsidR="003D3921" w:rsidRPr="00977052">
        <w:t>3</w:t>
      </w:r>
      <w:r w:rsidRPr="00977052">
        <w:t>.2</w:t>
      </w:r>
      <w:r w:rsidRPr="00977052">
        <w:tab/>
        <w:t>Procedures</w:t>
      </w:r>
      <w:bookmarkEnd w:id="358"/>
      <w:bookmarkEnd w:id="359"/>
      <w:bookmarkEnd w:id="360"/>
      <w:bookmarkEnd w:id="361"/>
    </w:p>
    <w:p w14:paraId="3EABDF17" w14:textId="4D22E952" w:rsidR="00D41745" w:rsidRPr="00977052" w:rsidRDefault="0015559B" w:rsidP="000B62A3">
      <w:pPr>
        <w:pStyle w:val="TH"/>
      </w:pPr>
      <w:r w:rsidRPr="00977052">
        <w:object w:dxaOrig="6849" w:dyaOrig="4658" w14:anchorId="72578A9B">
          <v:shape id="_x0000_i1061" type="#_x0000_t75" style="width:300.45pt;height:204.2pt" o:ole="">
            <v:imagedata r:id="rId85" o:title=""/>
          </v:shape>
          <o:OLEObject Type="Embed" ProgID="Visio.Drawing.15" ShapeID="_x0000_i1061" DrawAspect="Content" ObjectID="_1723620777" r:id="rId86"/>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user. The PINE is configured with PEMC_name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PINE sends PIN_join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362" w:name="_Toc100925331"/>
      <w:bookmarkStart w:id="363" w:name="_Toc100925701"/>
      <w:bookmarkStart w:id="364" w:name="_Toc104235311"/>
      <w:bookmarkStart w:id="365" w:name="_Toc113003229"/>
      <w:r w:rsidRPr="00977052">
        <w:t>6.</w:t>
      </w:r>
      <w:r w:rsidR="003E05AD" w:rsidRPr="00977052">
        <w:t>3</w:t>
      </w:r>
      <w:r w:rsidRPr="00977052">
        <w:t>.3</w:t>
      </w:r>
      <w:r w:rsidRPr="00977052">
        <w:tab/>
        <w:t>Impacts on Existing Nodes and Functionality</w:t>
      </w:r>
      <w:bookmarkEnd w:id="362"/>
      <w:bookmarkEnd w:id="363"/>
      <w:bookmarkEnd w:id="364"/>
      <w:bookmarkEnd w:id="365"/>
    </w:p>
    <w:bookmarkEnd w:id="349"/>
    <w:bookmarkEnd w:id="350"/>
    <w:bookmarkEnd w:id="351"/>
    <w:bookmarkEnd w:id="352"/>
    <w:bookmarkEnd w:id="353"/>
    <w:bookmarkEnd w:id="354"/>
    <w:bookmarkEnd w:id="355"/>
    <w:bookmarkEnd w:id="356"/>
    <w:p w14:paraId="7DEB6128" w14:textId="0C6386B9" w:rsidR="00D41745" w:rsidRPr="00977052" w:rsidRDefault="00D41745" w:rsidP="00C24EB5">
      <w:pPr>
        <w:pStyle w:val="EditorsNote"/>
      </w:pPr>
      <w:r w:rsidRPr="00977052">
        <w:t>Editor</w:t>
      </w:r>
      <w:r w:rsidR="000B72E3">
        <w:t>'</w:t>
      </w:r>
      <w:r w:rsidRPr="00977052">
        <w:t>s note:</w:t>
      </w:r>
      <w:r w:rsidR="000B62A3" w:rsidRPr="00977052">
        <w:tab/>
      </w:r>
      <w:r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366" w:name="_Toc100925332"/>
      <w:bookmarkStart w:id="367" w:name="_Toc100925702"/>
      <w:bookmarkStart w:id="368" w:name="_Toc104235312"/>
      <w:bookmarkStart w:id="369" w:name="_Toc113003230"/>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66"/>
      <w:bookmarkEnd w:id="367"/>
      <w:bookmarkEnd w:id="368"/>
      <w:bookmarkEnd w:id="369"/>
    </w:p>
    <w:p w14:paraId="682BD731" w14:textId="4730BF3A" w:rsidR="004053C6" w:rsidRPr="00977052" w:rsidRDefault="004053C6" w:rsidP="00AE3481">
      <w:pPr>
        <w:pStyle w:val="Heading3"/>
      </w:pPr>
      <w:bookmarkStart w:id="370" w:name="_Toc326248710"/>
      <w:bookmarkStart w:id="371" w:name="_Toc22286588"/>
      <w:bookmarkStart w:id="372" w:name="_Toc23317649"/>
      <w:bookmarkStart w:id="373" w:name="_Toc92987388"/>
      <w:bookmarkStart w:id="374" w:name="_Toc100925333"/>
      <w:bookmarkStart w:id="375" w:name="_Toc100925703"/>
      <w:bookmarkStart w:id="376" w:name="_Toc104235313"/>
      <w:bookmarkStart w:id="377" w:name="_Toc113003231"/>
      <w:r w:rsidRPr="00977052">
        <w:t>6.</w:t>
      </w:r>
      <w:r w:rsidR="00227C2F" w:rsidRPr="00977052">
        <w:t>4</w:t>
      </w:r>
      <w:r w:rsidR="00687DCA" w:rsidRPr="00977052">
        <w:t>A</w:t>
      </w:r>
      <w:r w:rsidRPr="00977052">
        <w:t>.1</w:t>
      </w:r>
      <w:r w:rsidRPr="00977052">
        <w:tab/>
      </w:r>
      <w:bookmarkEnd w:id="370"/>
      <w:r w:rsidRPr="00977052">
        <w:t>Description</w:t>
      </w:r>
      <w:bookmarkEnd w:id="371"/>
      <w:bookmarkEnd w:id="372"/>
      <w:bookmarkEnd w:id="373"/>
      <w:bookmarkEnd w:id="374"/>
      <w:bookmarkEnd w:id="375"/>
      <w:bookmarkEnd w:id="376"/>
      <w:bookmarkEnd w:id="377"/>
    </w:p>
    <w:p w14:paraId="74EB6FEE" w14:textId="1211BB0C" w:rsidR="004053C6" w:rsidRPr="00977052" w:rsidRDefault="004053C6" w:rsidP="004053C6">
      <w:pPr>
        <w:rPr>
          <w:lang w:eastAsia="zh-CN"/>
        </w:rPr>
      </w:pPr>
      <w:bookmarkStart w:id="378" w:name="_Toc509873782"/>
      <w:bookmarkStart w:id="379" w:name="_Toc509905232"/>
      <w:bookmarkStart w:id="380" w:name="_Toc22286589"/>
      <w:r w:rsidRPr="00977052">
        <w:rPr>
          <w:lang w:eastAsia="zh-CN"/>
        </w:rPr>
        <w:t xml:space="preserve">This solution resolves aspects of Key Issue #2 </w:t>
      </w:r>
      <w:r w:rsidR="000B72E3">
        <w:rPr>
          <w:lang w:eastAsia="zh-CN"/>
        </w:rPr>
        <w:t>"</w:t>
      </w:r>
      <w:r w:rsidRPr="00977052">
        <w:rPr>
          <w:lang w:eastAsia="zh-CN"/>
        </w:rPr>
        <w:t>PIN and PIN Element discovery and selection</w:t>
      </w:r>
      <w:r w:rsidR="000B72E3">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381" w:name="_Toc23317650"/>
      <w:bookmarkStart w:id="382" w:name="_Toc92987389"/>
      <w:bookmarkStart w:id="383" w:name="_Toc100925334"/>
      <w:bookmarkStart w:id="384" w:name="_Toc100925704"/>
      <w:bookmarkStart w:id="385" w:name="_Toc104235314"/>
      <w:bookmarkStart w:id="386" w:name="_Toc113003232"/>
      <w:r w:rsidRPr="00977052">
        <w:t>6.</w:t>
      </w:r>
      <w:r w:rsidR="00DC78B9" w:rsidRPr="00977052">
        <w:t>4</w:t>
      </w:r>
      <w:r w:rsidR="00687DCA" w:rsidRPr="00977052">
        <w:t>A</w:t>
      </w:r>
      <w:r w:rsidRPr="00977052">
        <w:t>.2</w:t>
      </w:r>
      <w:r w:rsidRPr="00977052">
        <w:tab/>
        <w:t>Procedures</w:t>
      </w:r>
      <w:bookmarkEnd w:id="378"/>
      <w:bookmarkEnd w:id="379"/>
      <w:bookmarkEnd w:id="380"/>
      <w:bookmarkEnd w:id="381"/>
      <w:bookmarkEnd w:id="382"/>
      <w:bookmarkEnd w:id="383"/>
      <w:bookmarkEnd w:id="384"/>
      <w:bookmarkEnd w:id="385"/>
      <w:bookmarkEnd w:id="386"/>
    </w:p>
    <w:bookmarkStart w:id="387"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62" type="#_x0000_t75" style="width:376.35pt;height:272.95pt" o:ole="">
            <v:imagedata r:id="rId87" o:title=""/>
          </v:shape>
          <o:OLEObject Type="Embed" ProgID="Visio.Drawing.15" ShapeID="_x0000_i1062" DrawAspect="Content" ObjectID="_1723620778" r:id="rId88"/>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WiFi,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PIN ID may be broadcasted as SSID in WiFi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WiFi,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388" w:name="_Toc100925335"/>
      <w:bookmarkStart w:id="389" w:name="_Toc100925705"/>
      <w:bookmarkStart w:id="390" w:name="_Toc104235315"/>
      <w:bookmarkStart w:id="391" w:name="_Toc97192646"/>
      <w:bookmarkStart w:id="392" w:name="_Toc113003233"/>
      <w:bookmarkEnd w:id="387"/>
      <w:r w:rsidRPr="00977052">
        <w:t>6.4</w:t>
      </w:r>
      <w:r w:rsidR="00687DCA" w:rsidRPr="00977052">
        <w:t>A</w:t>
      </w:r>
      <w:r w:rsidRPr="00977052">
        <w:t>.3</w:t>
      </w:r>
      <w:r w:rsidRPr="00977052">
        <w:tab/>
        <w:t>Impacts on Existing Nodes and Functionality</w:t>
      </w:r>
      <w:bookmarkEnd w:id="388"/>
      <w:bookmarkEnd w:id="389"/>
      <w:bookmarkEnd w:id="390"/>
      <w:bookmarkEnd w:id="392"/>
    </w:p>
    <w:p w14:paraId="6B47173D" w14:textId="77777777" w:rsidR="00546CE2" w:rsidRPr="00977052" w:rsidRDefault="00546CE2" w:rsidP="00546CE2">
      <w:pPr>
        <w:rPr>
          <w:lang w:eastAsia="ko-KR"/>
        </w:rPr>
      </w:pPr>
      <w:bookmarkStart w:id="393" w:name="_Toc100925336"/>
      <w:bookmarkStart w:id="394"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395" w:name="_Toc104235316"/>
      <w:bookmarkStart w:id="396" w:name="_Toc113003234"/>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3"/>
      <w:bookmarkEnd w:id="394"/>
      <w:bookmarkEnd w:id="395"/>
      <w:bookmarkEnd w:id="396"/>
    </w:p>
    <w:p w14:paraId="26766871" w14:textId="50AB35F8" w:rsidR="0064326A" w:rsidRPr="00977052" w:rsidRDefault="0064326A" w:rsidP="00AE3481">
      <w:pPr>
        <w:pStyle w:val="Heading3"/>
      </w:pPr>
      <w:bookmarkStart w:id="397" w:name="_Toc100925337"/>
      <w:bookmarkStart w:id="398" w:name="_Toc100925707"/>
      <w:bookmarkStart w:id="399" w:name="_Toc104235317"/>
      <w:bookmarkStart w:id="400" w:name="_Toc113003235"/>
      <w:r w:rsidRPr="00977052">
        <w:t>6.4</w:t>
      </w:r>
      <w:r w:rsidR="00687DCA" w:rsidRPr="00977052">
        <w:t>B</w:t>
      </w:r>
      <w:r w:rsidRPr="00977052">
        <w:t>.1</w:t>
      </w:r>
      <w:r w:rsidRPr="00977052">
        <w:tab/>
        <w:t>Description</w:t>
      </w:r>
      <w:bookmarkEnd w:id="397"/>
      <w:bookmarkEnd w:id="398"/>
      <w:bookmarkEnd w:id="399"/>
      <w:bookmarkEnd w:id="400"/>
    </w:p>
    <w:p w14:paraId="53E66D6F" w14:textId="534254BE" w:rsidR="004053C6" w:rsidRPr="00977052" w:rsidRDefault="004053C6" w:rsidP="00AF127D">
      <w:pPr>
        <w:pStyle w:val="Heading4"/>
        <w:rPr>
          <w:lang w:eastAsia="ja-JP"/>
        </w:rPr>
      </w:pPr>
      <w:bookmarkStart w:id="401" w:name="_Toc23236015"/>
      <w:bookmarkStart w:id="402" w:name="_Toc43392637"/>
      <w:bookmarkStart w:id="403" w:name="_Toc43475433"/>
      <w:bookmarkStart w:id="404" w:name="_Toc50559044"/>
      <w:bookmarkStart w:id="405" w:name="_Toc54940399"/>
      <w:bookmarkStart w:id="406" w:name="_Toc54952114"/>
      <w:bookmarkStart w:id="407" w:name="_Toc57233562"/>
      <w:bookmarkStart w:id="408" w:name="_Toc68068874"/>
      <w:bookmarkStart w:id="409" w:name="_Toc100925338"/>
      <w:bookmarkStart w:id="410" w:name="_Toc100925708"/>
      <w:bookmarkStart w:id="411" w:name="_Toc104235318"/>
      <w:bookmarkStart w:id="412" w:name="_Toc113003236"/>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1"/>
      <w:bookmarkEnd w:id="402"/>
      <w:bookmarkEnd w:id="403"/>
      <w:bookmarkEnd w:id="404"/>
      <w:bookmarkEnd w:id="405"/>
      <w:bookmarkEnd w:id="406"/>
      <w:bookmarkEnd w:id="407"/>
      <w:bookmarkEnd w:id="408"/>
      <w:bookmarkEnd w:id="409"/>
      <w:bookmarkEnd w:id="410"/>
      <w:bookmarkEnd w:id="411"/>
      <w:bookmarkEnd w:id="412"/>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2926C3C5"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0B72E3">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413" w:name="_Toc23236016"/>
      <w:bookmarkStart w:id="414" w:name="_Toc43392638"/>
      <w:bookmarkStart w:id="415" w:name="_Toc43475434"/>
      <w:bookmarkStart w:id="416" w:name="_Toc50559045"/>
      <w:bookmarkStart w:id="417" w:name="_Toc54940400"/>
      <w:bookmarkStart w:id="418" w:name="_Toc54952115"/>
      <w:bookmarkStart w:id="419" w:name="_Toc57233563"/>
      <w:bookmarkStart w:id="420" w:name="_Toc68068875"/>
      <w:bookmarkStart w:id="421" w:name="_Toc100925339"/>
      <w:bookmarkStart w:id="422" w:name="_Toc100925709"/>
      <w:bookmarkStart w:id="423" w:name="_Toc104235319"/>
      <w:bookmarkStart w:id="424" w:name="_Toc113003237"/>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3"/>
      <w:bookmarkEnd w:id="414"/>
      <w:bookmarkEnd w:id="415"/>
      <w:bookmarkEnd w:id="416"/>
      <w:bookmarkEnd w:id="417"/>
      <w:bookmarkEnd w:id="418"/>
      <w:bookmarkEnd w:id="419"/>
      <w:bookmarkEnd w:id="420"/>
      <w:bookmarkEnd w:id="421"/>
      <w:bookmarkEnd w:id="422"/>
      <w:bookmarkEnd w:id="423"/>
      <w:bookmarkEnd w:id="424"/>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lastRenderedPageBreak/>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5024416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0B72E3">
        <w:rPr>
          <w:rFonts w:eastAsia="DengXian"/>
        </w:rPr>
        <w:t>"</w:t>
      </w:r>
      <w:r w:rsidRPr="00977052">
        <w:rPr>
          <w:rFonts w:eastAsia="DengXian"/>
        </w:rPr>
        <w:t>user defined prioritized list of PEGCs</w:t>
      </w:r>
      <w:r w:rsidR="000B72E3">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425" w:name="_Toc100925340"/>
      <w:bookmarkStart w:id="426" w:name="_Toc100925710"/>
      <w:bookmarkStart w:id="427" w:name="_Toc104235320"/>
      <w:bookmarkStart w:id="428" w:name="_Toc23326576"/>
      <w:bookmarkStart w:id="429" w:name="_Toc31114324"/>
      <w:bookmarkStart w:id="430" w:name="_Toc43392603"/>
      <w:bookmarkStart w:id="431" w:name="_Toc43475399"/>
      <w:bookmarkStart w:id="432" w:name="_Toc50559010"/>
      <w:bookmarkStart w:id="433" w:name="_Toc54940365"/>
      <w:bookmarkStart w:id="434" w:name="_Toc54952080"/>
      <w:bookmarkStart w:id="435" w:name="_Toc57233528"/>
      <w:bookmarkStart w:id="436" w:name="_Toc68068840"/>
      <w:bookmarkStart w:id="437" w:name="_Toc113003238"/>
      <w:r w:rsidRPr="00977052">
        <w:t>6.4</w:t>
      </w:r>
      <w:r w:rsidR="00687DCA" w:rsidRPr="00977052">
        <w:t>B</w:t>
      </w:r>
      <w:r w:rsidRPr="00977052">
        <w:t>.2</w:t>
      </w:r>
      <w:r w:rsidRPr="00977052">
        <w:tab/>
      </w:r>
      <w:r w:rsidR="001140C3" w:rsidRPr="00977052">
        <w:t>Procedures</w:t>
      </w:r>
      <w:bookmarkEnd w:id="425"/>
      <w:bookmarkEnd w:id="426"/>
      <w:bookmarkEnd w:id="427"/>
      <w:bookmarkEnd w:id="437"/>
    </w:p>
    <w:bookmarkEnd w:id="428"/>
    <w:bookmarkEnd w:id="429"/>
    <w:bookmarkEnd w:id="430"/>
    <w:bookmarkEnd w:id="431"/>
    <w:bookmarkEnd w:id="432"/>
    <w:bookmarkEnd w:id="433"/>
    <w:bookmarkEnd w:id="434"/>
    <w:bookmarkEnd w:id="435"/>
    <w:bookmarkEnd w:id="436"/>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3" type="#_x0000_t75" style="width:355.4pt;height:178.7pt" o:ole="">
            <v:imagedata r:id="rId89" o:title=""/>
          </v:shape>
          <o:OLEObject Type="Embed" ProgID="Visio.Drawing.15" ShapeID="_x0000_i1063" DrawAspect="Content" ObjectID="_1723620779" r:id="rId90"/>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WiFi,</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15D6F274"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0B72E3">
        <w:rPr>
          <w:rFonts w:eastAsia="DengXian"/>
        </w:rPr>
        <w:t>"</w:t>
      </w:r>
      <w:r w:rsidRPr="00977052">
        <w:rPr>
          <w:rFonts w:eastAsia="DengXian"/>
        </w:rPr>
        <w:t>network provided prioritized list of PEGCs</w:t>
      </w:r>
      <w:r w:rsidR="000B72E3">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438" w:name="_Toc100925341"/>
      <w:bookmarkStart w:id="439" w:name="_Toc100925711"/>
      <w:bookmarkStart w:id="440" w:name="_Toc104235321"/>
      <w:bookmarkStart w:id="441" w:name="_Toc113003239"/>
      <w:r w:rsidRPr="00977052">
        <w:t>6.</w:t>
      </w:r>
      <w:r w:rsidR="00E1713F" w:rsidRPr="00977052">
        <w:t>4</w:t>
      </w:r>
      <w:r w:rsidR="00687DCA" w:rsidRPr="00977052">
        <w:t>B</w:t>
      </w:r>
      <w:r w:rsidRPr="00977052">
        <w:t>.3</w:t>
      </w:r>
      <w:r w:rsidRPr="00977052">
        <w:tab/>
        <w:t>Impacts on Existing Nodes and Functionality</w:t>
      </w:r>
      <w:bookmarkEnd w:id="391"/>
      <w:bookmarkEnd w:id="438"/>
      <w:bookmarkEnd w:id="439"/>
      <w:bookmarkEnd w:id="440"/>
      <w:bookmarkEnd w:id="441"/>
    </w:p>
    <w:p w14:paraId="45A5BD33" w14:textId="77777777" w:rsidR="0028264C" w:rsidRPr="00977052" w:rsidRDefault="0028264C" w:rsidP="0028264C">
      <w:pPr>
        <w:rPr>
          <w:rFonts w:eastAsia="Malgun Gothic"/>
          <w:lang w:eastAsia="ja-JP"/>
        </w:rPr>
      </w:pPr>
      <w:bookmarkStart w:id="442" w:name="_Toc97293660"/>
      <w:bookmarkStart w:id="443" w:name="_Toc100925342"/>
      <w:bookmarkStart w:id="444"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445" w:name="_Toc104235322"/>
      <w:bookmarkStart w:id="446" w:name="_Toc113003240"/>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2"/>
      <w:r w:rsidRPr="00977052">
        <w:rPr>
          <w:lang w:eastAsia="zh-CN"/>
        </w:rPr>
        <w:t>Solution for authorization and management of PIN and PIN Elements</w:t>
      </w:r>
      <w:bookmarkEnd w:id="443"/>
      <w:bookmarkEnd w:id="444"/>
      <w:bookmarkEnd w:id="445"/>
      <w:bookmarkEnd w:id="446"/>
    </w:p>
    <w:p w14:paraId="0D6C79A9" w14:textId="0AEB1A04" w:rsidR="00023755" w:rsidRPr="00977052" w:rsidRDefault="00023755" w:rsidP="00AE3481">
      <w:pPr>
        <w:pStyle w:val="Heading3"/>
      </w:pPr>
      <w:bookmarkStart w:id="447" w:name="_Toc97293661"/>
      <w:bookmarkStart w:id="448" w:name="_Toc100925343"/>
      <w:bookmarkStart w:id="449" w:name="_Toc100925713"/>
      <w:bookmarkStart w:id="450" w:name="_Toc104235323"/>
      <w:bookmarkStart w:id="451" w:name="_Toc113003241"/>
      <w:r w:rsidRPr="00977052">
        <w:t>6.</w:t>
      </w:r>
      <w:r w:rsidR="006055B5" w:rsidRPr="00977052">
        <w:t>5</w:t>
      </w:r>
      <w:r w:rsidRPr="00977052">
        <w:t>.1</w:t>
      </w:r>
      <w:r w:rsidRPr="00977052">
        <w:tab/>
        <w:t>Description</w:t>
      </w:r>
      <w:bookmarkEnd w:id="447"/>
      <w:bookmarkEnd w:id="448"/>
      <w:bookmarkEnd w:id="449"/>
      <w:bookmarkEnd w:id="450"/>
      <w:bookmarkEnd w:id="451"/>
    </w:p>
    <w:p w14:paraId="01E90B29" w14:textId="77777777" w:rsidR="00AB65A7" w:rsidRPr="00977052" w:rsidRDefault="00AB65A7" w:rsidP="00691683">
      <w:pPr>
        <w:pStyle w:val="Heading4"/>
        <w:rPr>
          <w:rFonts w:eastAsia="SimSun"/>
          <w:lang w:eastAsia="ja-JP"/>
        </w:rPr>
      </w:pPr>
      <w:bookmarkStart w:id="452" w:name="_Toc100925344"/>
      <w:bookmarkStart w:id="453" w:name="_Toc100925714"/>
      <w:bookmarkStart w:id="454" w:name="_Toc113003242"/>
      <w:r w:rsidRPr="00691683">
        <w:rPr>
          <w:rFonts w:eastAsia="SimSun"/>
        </w:rPr>
        <w:t>6.5.1.0</w:t>
      </w:r>
      <w:r w:rsidRPr="00691683">
        <w:rPr>
          <w:rFonts w:eastAsia="SimSun"/>
        </w:rPr>
        <w:tab/>
        <w:t>General</w:t>
      </w:r>
      <w:bookmarkEnd w:id="454"/>
    </w:p>
    <w:p w14:paraId="645DDDBD" w14:textId="2CEFE2CC"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0B72E3">
        <w:rPr>
          <w:rFonts w:eastAsia="DengXian"/>
          <w:lang w:eastAsia="ja-JP"/>
        </w:rPr>
        <w:t>"</w:t>
      </w:r>
      <w:r w:rsidRPr="00977052">
        <w:rPr>
          <w:rFonts w:eastAsia="DengXian"/>
          <w:lang w:eastAsia="ja-JP"/>
        </w:rPr>
        <w:t>Management of PIN and PIN Elements</w:t>
      </w:r>
      <w:r w:rsidR="000B72E3">
        <w:rPr>
          <w:rFonts w:eastAsia="DengXian"/>
          <w:lang w:eastAsia="ja-JP"/>
        </w:rPr>
        <w:t>"</w:t>
      </w:r>
      <w:r w:rsidRPr="00977052">
        <w:rPr>
          <w:rFonts w:eastAsia="DengXian"/>
          <w:lang w:eastAsia="ja-JP"/>
        </w:rPr>
        <w:t xml:space="preserve">, also partly addresses Key Issue #4 </w:t>
      </w:r>
      <w:r w:rsidR="000B72E3">
        <w:rPr>
          <w:rFonts w:eastAsia="DengXian"/>
          <w:lang w:eastAsia="ja-JP"/>
        </w:rPr>
        <w:t>"</w:t>
      </w:r>
      <w:r w:rsidRPr="00977052">
        <w:rPr>
          <w:rFonts w:eastAsia="DengXian"/>
          <w:lang w:eastAsia="ja-JP"/>
        </w:rPr>
        <w:t>Communication of PIN</w:t>
      </w:r>
      <w:r w:rsidR="000B72E3">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455" w:name="_Toc104235324"/>
      <w:bookmarkStart w:id="456" w:name="_Toc113003243"/>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2"/>
      <w:bookmarkEnd w:id="453"/>
      <w:bookmarkEnd w:id="455"/>
      <w:bookmarkEnd w:id="456"/>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457" w:name="_Toc100925345"/>
      <w:bookmarkStart w:id="458" w:name="_Toc100925715"/>
      <w:bookmarkStart w:id="459" w:name="_Toc104235325"/>
      <w:bookmarkStart w:id="460" w:name="_Toc113003244"/>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57"/>
      <w:bookmarkEnd w:id="458"/>
      <w:bookmarkEnd w:id="459"/>
      <w:bookmarkEnd w:id="460"/>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461" w:name="_Toc97293662"/>
      <w:bookmarkStart w:id="462" w:name="_Toc100925346"/>
      <w:bookmarkStart w:id="463" w:name="_Toc100925716"/>
      <w:bookmarkStart w:id="464" w:name="_Toc104235326"/>
      <w:bookmarkStart w:id="465" w:name="_Toc113003245"/>
      <w:r w:rsidRPr="00977052">
        <w:t>6.</w:t>
      </w:r>
      <w:r w:rsidR="006055B5" w:rsidRPr="00977052">
        <w:t>5</w:t>
      </w:r>
      <w:r w:rsidRPr="00977052">
        <w:t>.2</w:t>
      </w:r>
      <w:r w:rsidRPr="00977052">
        <w:tab/>
        <w:t>Procedures</w:t>
      </w:r>
      <w:bookmarkEnd w:id="461"/>
      <w:bookmarkEnd w:id="462"/>
      <w:bookmarkEnd w:id="463"/>
      <w:bookmarkEnd w:id="464"/>
      <w:bookmarkEnd w:id="465"/>
    </w:p>
    <w:p w14:paraId="599CE7E9" w14:textId="30A0545D" w:rsidR="00023755" w:rsidRPr="00977052" w:rsidRDefault="00023755" w:rsidP="00AF127D">
      <w:pPr>
        <w:pStyle w:val="Heading4"/>
        <w:rPr>
          <w:lang w:eastAsia="ja-JP"/>
        </w:rPr>
      </w:pPr>
      <w:bookmarkStart w:id="466" w:name="_Toc100925347"/>
      <w:bookmarkStart w:id="467" w:name="_Toc100925717"/>
      <w:bookmarkStart w:id="468" w:name="_Toc104235327"/>
      <w:bookmarkStart w:id="469" w:name="_Toc113003246"/>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66"/>
      <w:bookmarkEnd w:id="467"/>
      <w:bookmarkEnd w:id="468"/>
      <w:bookmarkEnd w:id="469"/>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64" type="#_x0000_t75" style="width:403.2pt;height:240.2pt" o:ole="">
            <v:imagedata r:id="rId91" o:title=""/>
          </v:shape>
          <o:OLEObject Type="Embed" ProgID="Visio.Drawing.15" ShapeID="_x0000_i1064" DrawAspect="Content" ObjectID="_1723620780" r:id="rId92"/>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0902709E" w:rsidR="00EB6B00" w:rsidRPr="00977052" w:rsidRDefault="00EB6B00" w:rsidP="00EB6B00">
      <w:pPr>
        <w:pStyle w:val="B1"/>
        <w:rPr>
          <w:lang w:eastAsia="ja-JP"/>
        </w:rPr>
      </w:pPr>
      <w:bookmarkStart w:id="470" w:name="_Toc100925348"/>
      <w:bookmarkStart w:id="471"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0B72E3">
        <w:rPr>
          <w:lang w:eastAsia="ja-JP"/>
        </w:rPr>
        <w:t>'</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472" w:name="_Toc104235328"/>
      <w:bookmarkStart w:id="473" w:name="_Toc113003247"/>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0"/>
      <w:bookmarkEnd w:id="471"/>
      <w:bookmarkEnd w:id="472"/>
      <w:bookmarkEnd w:id="473"/>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5" type="#_x0000_t75" style="width:465.4pt;height:272.3pt" o:ole="">
            <v:imagedata r:id="rId93" o:title=""/>
          </v:shape>
          <o:OLEObject Type="Embed" ProgID="Visio.Drawing.15" ShapeID="_x0000_i1065" DrawAspect="Content" ObjectID="_1723620781" r:id="rId94"/>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474" w:name="_Toc97293663"/>
      <w:bookmarkStart w:id="475" w:name="_Toc100925349"/>
      <w:bookmarkStart w:id="476" w:name="_Toc100925719"/>
      <w:bookmarkStart w:id="477" w:name="_Toc104235329"/>
      <w:bookmarkStart w:id="478" w:name="_Toc113003248"/>
      <w:r w:rsidRPr="00977052">
        <w:lastRenderedPageBreak/>
        <w:t>6.</w:t>
      </w:r>
      <w:r w:rsidR="00B7290F" w:rsidRPr="00977052">
        <w:t>5</w:t>
      </w:r>
      <w:r w:rsidRPr="00977052">
        <w:t>.3</w:t>
      </w:r>
      <w:r w:rsidRPr="00977052">
        <w:tab/>
        <w:t>Impacts on Existing Nodes and Functionality</w:t>
      </w:r>
      <w:bookmarkEnd w:id="474"/>
      <w:bookmarkEnd w:id="475"/>
      <w:bookmarkEnd w:id="476"/>
      <w:bookmarkEnd w:id="477"/>
      <w:bookmarkEnd w:id="478"/>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479" w:name="_Toc435670433"/>
      <w:bookmarkStart w:id="480" w:name="_Toc436124703"/>
      <w:bookmarkStart w:id="481" w:name="_Toc509905226"/>
      <w:bookmarkStart w:id="482" w:name="_Toc510604403"/>
      <w:bookmarkStart w:id="483" w:name="_Toc22214904"/>
      <w:bookmarkStart w:id="484" w:name="_Toc23254037"/>
      <w:bookmarkStart w:id="485" w:name="_Toc100925350"/>
      <w:bookmarkStart w:id="486" w:name="_Toc100925720"/>
      <w:bookmarkStart w:id="487" w:name="_Toc104235330"/>
      <w:bookmarkStart w:id="488" w:name="_Toc113003249"/>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79"/>
      <w:bookmarkEnd w:id="480"/>
      <w:bookmarkEnd w:id="481"/>
      <w:bookmarkEnd w:id="482"/>
      <w:bookmarkEnd w:id="483"/>
      <w:bookmarkEnd w:id="484"/>
      <w:r w:rsidRPr="00977052">
        <w:rPr>
          <w:lang w:eastAsia="zh-CN"/>
        </w:rPr>
        <w:t>Management of PIN and PIN Elements</w:t>
      </w:r>
      <w:bookmarkEnd w:id="485"/>
      <w:bookmarkEnd w:id="486"/>
      <w:bookmarkEnd w:id="487"/>
      <w:bookmarkEnd w:id="488"/>
    </w:p>
    <w:p w14:paraId="25AFBBB0" w14:textId="04AF4D53" w:rsidR="00591213" w:rsidRPr="00977052" w:rsidRDefault="00591213" w:rsidP="00AE3481">
      <w:pPr>
        <w:pStyle w:val="Heading3"/>
      </w:pPr>
      <w:bookmarkStart w:id="489" w:name="_Toc22214905"/>
      <w:bookmarkStart w:id="490" w:name="_Toc23254038"/>
      <w:bookmarkStart w:id="491" w:name="_Toc100925351"/>
      <w:bookmarkStart w:id="492" w:name="_Toc100925721"/>
      <w:bookmarkStart w:id="493" w:name="_Toc104235331"/>
      <w:bookmarkStart w:id="494" w:name="_Toc113003250"/>
      <w:r w:rsidRPr="00977052">
        <w:t>6.</w:t>
      </w:r>
      <w:r w:rsidR="003F4B5F" w:rsidRPr="00977052">
        <w:t>6</w:t>
      </w:r>
      <w:r w:rsidRPr="00977052">
        <w:t>.1</w:t>
      </w:r>
      <w:r w:rsidRPr="00977052">
        <w:tab/>
        <w:t>Description</w:t>
      </w:r>
      <w:bookmarkEnd w:id="489"/>
      <w:bookmarkEnd w:id="490"/>
      <w:bookmarkEnd w:id="491"/>
      <w:bookmarkEnd w:id="492"/>
      <w:bookmarkEnd w:id="493"/>
      <w:bookmarkEnd w:id="494"/>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20CCCECC" w:rsidR="0028264C" w:rsidRPr="00977052" w:rsidRDefault="0028264C" w:rsidP="00EB6B00">
      <w:pPr>
        <w:rPr>
          <w:rFonts w:eastAsia="Malgun Gothic"/>
        </w:rPr>
      </w:pPr>
      <w:r w:rsidRPr="00977052">
        <w:rPr>
          <w:rFonts w:eastAsia="Malgun Gothic"/>
        </w:rPr>
        <w:t xml:space="preserve">This solution mainly addresses to Key Issue #3 </w:t>
      </w:r>
      <w:r w:rsidR="000B72E3">
        <w:rPr>
          <w:rFonts w:eastAsia="Malgun Gothic"/>
        </w:rPr>
        <w:t>"</w:t>
      </w:r>
      <w:r w:rsidRPr="00977052">
        <w:rPr>
          <w:rFonts w:eastAsia="Malgun Gothic"/>
        </w:rPr>
        <w:t>Management of PIN and PIN Elements</w:t>
      </w:r>
      <w:r w:rsidR="000B72E3">
        <w:rPr>
          <w:rFonts w:eastAsia="Malgun Gothic"/>
        </w:rPr>
        <w:t>"</w:t>
      </w:r>
      <w:r w:rsidRPr="00977052">
        <w:rPr>
          <w:rFonts w:eastAsia="Malgun Gothic"/>
        </w:rPr>
        <w:t xml:space="preserve">. This solution also partly addresses Key Issue #5 </w:t>
      </w:r>
      <w:r w:rsidR="000B72E3">
        <w:rPr>
          <w:rFonts w:eastAsia="Malgun Gothic"/>
        </w:rPr>
        <w:t>"</w:t>
      </w:r>
      <w:r w:rsidRPr="00977052">
        <w:rPr>
          <w:rFonts w:eastAsia="Malgun Gothic"/>
        </w:rPr>
        <w:t>Authorization for PIN</w:t>
      </w:r>
      <w:r w:rsidR="000B72E3">
        <w:rPr>
          <w:rFonts w:eastAsia="Malgun Gothic"/>
        </w:rPr>
        <w:t>"</w:t>
      </w:r>
      <w:r w:rsidRPr="00977052">
        <w:rPr>
          <w:rFonts w:eastAsia="Malgun Gothic"/>
        </w:rPr>
        <w:t xml:space="preserve"> and Key Issue #7 </w:t>
      </w:r>
      <w:r w:rsidR="000B72E3">
        <w:rPr>
          <w:rFonts w:eastAsia="Malgun Gothic"/>
        </w:rPr>
        <w:t>"</w:t>
      </w:r>
      <w:r w:rsidRPr="00977052">
        <w:rPr>
          <w:rFonts w:eastAsia="Malgun Gothic"/>
        </w:rPr>
        <w:t>Identification of PIN and PIN Elements</w:t>
      </w:r>
      <w:r w:rsidR="000B72E3">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ProSe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r w:rsidRPr="00977052">
        <w:rPr>
          <w:rFonts w:eastAsia="Malgun Gothic"/>
        </w:rPr>
        <w:t>i)</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495" w:name="_Toc100925352"/>
      <w:bookmarkStart w:id="496" w:name="_Toc100925722"/>
      <w:bookmarkStart w:id="497" w:name="_Toc104235332"/>
      <w:bookmarkStart w:id="498" w:name="_Toc113003251"/>
      <w:r w:rsidRPr="00977052">
        <w:t>6.</w:t>
      </w:r>
      <w:r w:rsidR="0068248B" w:rsidRPr="00977052">
        <w:t>6</w:t>
      </w:r>
      <w:r w:rsidRPr="00977052">
        <w:t>.2</w:t>
      </w:r>
      <w:r w:rsidRPr="00977052">
        <w:tab/>
        <w:t>Procedures</w:t>
      </w:r>
      <w:bookmarkEnd w:id="495"/>
      <w:bookmarkEnd w:id="496"/>
      <w:bookmarkEnd w:id="497"/>
      <w:bookmarkEnd w:id="498"/>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499" w:name="_Toc100925353"/>
      <w:bookmarkStart w:id="500" w:name="_Toc100925723"/>
      <w:bookmarkStart w:id="501" w:name="_Toc104235333"/>
      <w:bookmarkStart w:id="502" w:name="_Toc113003252"/>
      <w:r w:rsidRPr="00977052">
        <w:rPr>
          <w:lang w:eastAsia="ja-JP"/>
        </w:rPr>
        <w:t>6.6.2.1</w:t>
      </w:r>
      <w:r w:rsidRPr="00977052">
        <w:rPr>
          <w:lang w:eastAsia="ja-JP"/>
        </w:rPr>
        <w:tab/>
        <w:t>PIN creation</w:t>
      </w:r>
      <w:bookmarkEnd w:id="499"/>
      <w:bookmarkEnd w:id="500"/>
      <w:bookmarkEnd w:id="501"/>
      <w:bookmarkEnd w:id="502"/>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C76F30">
      <w:pPr>
        <w:pStyle w:val="TH"/>
      </w:pPr>
      <w:r>
        <w:object w:dxaOrig="9646" w:dyaOrig="7685" w14:anchorId="2DD1C127">
          <v:shape id="_x0000_i6463" type="#_x0000_t75" style="width:479.8pt;height:380.95pt" o:ole="">
            <v:imagedata r:id="rId95" o:title=""/>
          </v:shape>
          <o:OLEObject Type="Embed" ProgID="Word.Picture.8" ShapeID="_x0000_i6463" DrawAspect="Content" ObjectID="_1723620782" r:id="rId96"/>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503" w:name="_Toc100925354"/>
      <w:bookmarkStart w:id="504" w:name="_Toc100925724"/>
      <w:bookmarkStart w:id="505" w:name="_Toc104235334"/>
      <w:bookmarkStart w:id="506" w:name="_Toc113003253"/>
      <w:r w:rsidRPr="00977052">
        <w:rPr>
          <w:lang w:eastAsia="ja-JP"/>
        </w:rPr>
        <w:t>6.6.2.2</w:t>
      </w:r>
      <w:r w:rsidRPr="00977052">
        <w:rPr>
          <w:lang w:eastAsia="ja-JP"/>
        </w:rPr>
        <w:tab/>
        <w:t>PINE authentication and registration</w:t>
      </w:r>
      <w:bookmarkEnd w:id="503"/>
      <w:bookmarkEnd w:id="504"/>
      <w:bookmarkEnd w:id="505"/>
      <w:bookmarkEnd w:id="506"/>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07" w:name="_MON_1715081449"/>
    <w:bookmarkEnd w:id="507"/>
    <w:p w14:paraId="53A1CA38" w14:textId="41393C20" w:rsidR="00ED4BC6" w:rsidRPr="00977052" w:rsidRDefault="00ED4BC6" w:rsidP="009127E8">
      <w:pPr>
        <w:pStyle w:val="TH"/>
      </w:pPr>
      <w:r w:rsidRPr="00977052">
        <w:object w:dxaOrig="9781" w:dyaOrig="5242" w14:anchorId="0F97F514">
          <v:shape id="_x0000_i1066" type="#_x0000_t75" style="width:479.8pt;height:259.85pt" o:ole="">
            <v:imagedata r:id="rId97" o:title=""/>
          </v:shape>
          <o:OLEObject Type="Embed" ProgID="Word.Picture.8" ShapeID="_x0000_i1066" DrawAspect="Content" ObjectID="_1723620783" r:id="rId98"/>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00836326" w:rsidR="000C6693" w:rsidRPr="00977052" w:rsidRDefault="000C6693" w:rsidP="000C6693">
      <w:pPr>
        <w:pStyle w:val="EditorsNote"/>
        <w:rPr>
          <w:lang w:eastAsia="ja-JP"/>
        </w:rPr>
      </w:pPr>
      <w:r w:rsidRPr="00977052">
        <w:rPr>
          <w:lang w:eastAsia="ja-JP"/>
        </w:rPr>
        <w:t>Editor</w:t>
      </w:r>
      <w:r w:rsidR="000B72E3">
        <w:rPr>
          <w:lang w:eastAsia="ja-JP"/>
        </w:rPr>
        <w:t>'</w:t>
      </w:r>
      <w:r w:rsidRPr="00977052">
        <w:rPr>
          <w:lang w:eastAsia="ja-JP"/>
        </w:rPr>
        <w:t>s note:</w:t>
      </w:r>
      <w:r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70C49F29" w:rsidR="000C6693" w:rsidRPr="00977052" w:rsidRDefault="000C6693" w:rsidP="000C6693">
      <w:pPr>
        <w:pStyle w:val="EditorsNote"/>
        <w:rPr>
          <w:lang w:eastAsia="ja-JP"/>
        </w:rPr>
      </w:pPr>
      <w:r w:rsidRPr="00977052">
        <w:rPr>
          <w:lang w:eastAsia="ja-JP"/>
        </w:rPr>
        <w:t>Editor</w:t>
      </w:r>
      <w:r w:rsidR="000B72E3">
        <w:rPr>
          <w:lang w:eastAsia="ja-JP"/>
        </w:rPr>
        <w:t>'</w:t>
      </w:r>
      <w:r w:rsidRPr="00977052">
        <w:rPr>
          <w:lang w:eastAsia="ja-JP"/>
        </w:rPr>
        <w:t>s note:</w:t>
      </w:r>
      <w:r w:rsidRPr="00977052">
        <w:rPr>
          <w:lang w:eastAsia="ja-JP"/>
        </w:rPr>
        <w:tab/>
        <w:t>The detailed description of PIN authentication procedure is in SA</w:t>
      </w:r>
      <w:r w:rsidRPr="00977052">
        <w:t> WG</w:t>
      </w:r>
      <w:r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The AMF forwards the PIN message to P-NF in Npnf_Notify.</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1DCB12E2" w:rsidR="00591213" w:rsidRPr="00977052" w:rsidRDefault="000B62A3" w:rsidP="0066407A">
      <w:pPr>
        <w:pStyle w:val="EditorsNote"/>
      </w:pPr>
      <w:r w:rsidRPr="00977052">
        <w:t>Editor</w:t>
      </w:r>
      <w:r w:rsidR="000B72E3">
        <w:t>'</w:t>
      </w:r>
      <w:r w:rsidRPr="00977052">
        <w:t>s note:</w:t>
      </w:r>
      <w:r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508" w:name="_Toc100925355"/>
      <w:bookmarkStart w:id="509" w:name="_Toc100925725"/>
      <w:bookmarkStart w:id="510" w:name="_Toc104235335"/>
      <w:bookmarkStart w:id="511" w:name="_Toc113003254"/>
      <w:r w:rsidRPr="00977052">
        <w:t>6.</w:t>
      </w:r>
      <w:r w:rsidR="0068248B" w:rsidRPr="00977052">
        <w:t>6</w:t>
      </w:r>
      <w:r w:rsidRPr="00977052">
        <w:t>.3</w:t>
      </w:r>
      <w:r w:rsidRPr="00977052">
        <w:tab/>
        <w:t>Impacts on services, entities, and interfaces</w:t>
      </w:r>
      <w:bookmarkEnd w:id="508"/>
      <w:bookmarkEnd w:id="509"/>
      <w:bookmarkEnd w:id="510"/>
      <w:bookmarkEnd w:id="511"/>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512" w:name="_Toc97269610"/>
      <w:bookmarkStart w:id="513" w:name="_Toc100925356"/>
      <w:bookmarkStart w:id="514" w:name="_Toc100925726"/>
      <w:bookmarkStart w:id="515" w:name="_Toc104235336"/>
      <w:bookmarkStart w:id="516" w:name="_Toc113003255"/>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17" w:name="_Toc97269611"/>
      <w:bookmarkEnd w:id="512"/>
      <w:r w:rsidRPr="00977052">
        <w:rPr>
          <w:lang w:eastAsia="zh-CN"/>
        </w:rPr>
        <w:t>PIN Management</w:t>
      </w:r>
      <w:r w:rsidR="005B1EB2" w:rsidRPr="005B1EB2">
        <w:rPr>
          <w:lang w:eastAsia="zh-CN"/>
        </w:rPr>
        <w:t xml:space="preserve"> </w:t>
      </w:r>
      <w:r w:rsidR="005B1EB2">
        <w:rPr>
          <w:lang w:eastAsia="zh-CN"/>
        </w:rPr>
        <w:t>and Communication</w:t>
      </w:r>
      <w:bookmarkEnd w:id="513"/>
      <w:bookmarkEnd w:id="514"/>
      <w:bookmarkEnd w:id="515"/>
      <w:bookmarkEnd w:id="516"/>
    </w:p>
    <w:p w14:paraId="0BEE540D" w14:textId="6F753A97" w:rsidR="00AA7021" w:rsidRPr="00977052" w:rsidRDefault="00AA7021" w:rsidP="00AE3481">
      <w:pPr>
        <w:pStyle w:val="Heading3"/>
      </w:pPr>
      <w:bookmarkStart w:id="518" w:name="_Toc100925357"/>
      <w:bookmarkStart w:id="519" w:name="_Toc100925727"/>
      <w:bookmarkStart w:id="520" w:name="_Toc104235337"/>
      <w:bookmarkStart w:id="521" w:name="_Toc113003256"/>
      <w:r w:rsidRPr="00977052">
        <w:t>6.</w:t>
      </w:r>
      <w:r w:rsidR="00A66361" w:rsidRPr="00977052">
        <w:t>7</w:t>
      </w:r>
      <w:r w:rsidRPr="00977052">
        <w:t>.1</w:t>
      </w:r>
      <w:r w:rsidRPr="00977052">
        <w:tab/>
        <w:t>Description</w:t>
      </w:r>
      <w:bookmarkEnd w:id="517"/>
      <w:bookmarkEnd w:id="518"/>
      <w:bookmarkEnd w:id="519"/>
      <w:bookmarkEnd w:id="520"/>
      <w:bookmarkEnd w:id="521"/>
    </w:p>
    <w:p w14:paraId="52DEB524" w14:textId="580A0F78" w:rsidR="000C6693" w:rsidRPr="00F52FE8" w:rsidRDefault="000C6693" w:rsidP="000C6693">
      <w:pPr>
        <w:rPr>
          <w:rFonts w:eastAsia="DengXian"/>
        </w:rPr>
      </w:pPr>
      <w:r w:rsidRPr="00F52FE8">
        <w:rPr>
          <w:rFonts w:eastAsia="DengXian"/>
        </w:rPr>
        <w:t xml:space="preserve">This solution mainly addresses Key Issue #3 </w:t>
      </w:r>
      <w:r w:rsidR="000B72E3" w:rsidRPr="00F52FE8">
        <w:rPr>
          <w:rFonts w:eastAsia="DengXian"/>
        </w:rPr>
        <w:t>"</w:t>
      </w:r>
      <w:r w:rsidRPr="00F52FE8">
        <w:rPr>
          <w:rFonts w:eastAsia="DengXian"/>
        </w:rPr>
        <w:t>Management of PIN and PIN Elements</w:t>
      </w:r>
      <w:r w:rsidR="000B72E3" w:rsidRPr="00F52FE8">
        <w:rPr>
          <w:rFonts w:eastAsia="DengXian"/>
        </w:rPr>
        <w:t>"</w:t>
      </w:r>
      <w:r w:rsidR="0072728A" w:rsidRPr="00F52FE8">
        <w:rPr>
          <w:rFonts w:eastAsia="DengXian"/>
        </w:rPr>
        <w:t xml:space="preserve"> and Key Issue #4 </w:t>
      </w:r>
      <w:r w:rsidR="000B72E3" w:rsidRPr="00F52FE8">
        <w:rPr>
          <w:rFonts w:eastAsia="DengXian"/>
        </w:rPr>
        <w:t>"</w:t>
      </w:r>
      <w:r w:rsidR="0072728A" w:rsidRPr="00F52FE8">
        <w:rPr>
          <w:rFonts w:eastAsia="DengXian"/>
        </w:rPr>
        <w:t>Communication of PIN</w:t>
      </w:r>
      <w:r w:rsidR="000B72E3" w:rsidRPr="00F52FE8">
        <w:rPr>
          <w:rFonts w:eastAsia="DengXian"/>
        </w:rPr>
        <w:t>"</w:t>
      </w:r>
      <w:r w:rsidRPr="00F52FE8">
        <w:rPr>
          <w:rFonts w:eastAsia="DengXian"/>
        </w:rPr>
        <w:t>.</w:t>
      </w:r>
    </w:p>
    <w:p w14:paraId="102061CB" w14:textId="07D4314B" w:rsidR="0024572F" w:rsidRPr="00977052" w:rsidRDefault="008B3AA5" w:rsidP="0024572F">
      <w:pPr>
        <w:pStyle w:val="Heading3"/>
      </w:pPr>
      <w:bookmarkStart w:id="522" w:name="_Toc97269612"/>
      <w:bookmarkStart w:id="523" w:name="_Toc100925358"/>
      <w:bookmarkStart w:id="524" w:name="_Toc100925728"/>
      <w:bookmarkStart w:id="525" w:name="_Toc104235338"/>
      <w:bookmarkStart w:id="526" w:name="_Toc113003257"/>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CA1056" w:rsidRDefault="00CA1056">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CA1056" w:rsidRDefault="00CA1056">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CA1056" w:rsidRDefault="00CA1056">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CA1056" w:rsidRDefault="00CA1056">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CA1056" w:rsidRDefault="00CA1056">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CA1056" w:rsidRDefault="00CA1056">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CA1056" w:rsidRDefault="00CA1056">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CA1056" w:rsidRDefault="00CA1056">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CA1056" w:rsidRDefault="00CA1056">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CA1056" w:rsidRDefault="00CA1056">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CA1056" w:rsidRDefault="00CA1056">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CA1056" w:rsidRDefault="00CA1056">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CA1056" w:rsidRDefault="00CA1056">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CA1056" w:rsidRDefault="00CA1056">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CA1056" w:rsidRDefault="00CA1056">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CA1056" w:rsidRDefault="00CA1056">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CA1056" w:rsidRDefault="00CA1056">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CA1056" w:rsidRDefault="00CA1056">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CA1056" w:rsidRDefault="00CA1056">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CA1056" w:rsidRDefault="00CA1056">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CA1056" w:rsidRDefault="00CA1056">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CA1056" w:rsidRDefault="00CA1056">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CA1056" w:rsidRDefault="00CA1056">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CA1056" w:rsidRDefault="00CA1056">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CA1056" w:rsidRDefault="00CA1056">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CA1056" w:rsidRDefault="00CA1056">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CA1056" w:rsidRDefault="00CA1056">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CA1056" w:rsidRDefault="00CA1056">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CA1056" w:rsidRDefault="00CA1056">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CA1056" w:rsidRDefault="00CA1056">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CA1056" w:rsidRDefault="00CA1056">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CA1056" w:rsidRDefault="00CA1056">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CA1056" w:rsidRDefault="00CA1056">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CA1056" w:rsidRDefault="00CA1056">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CA1056" w:rsidRDefault="00CA1056">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CA1056" w:rsidRDefault="00CA1056">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CA1056" w:rsidRDefault="00CA1056">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CA1056" w:rsidRDefault="00CA1056">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CA1056" w:rsidRDefault="00CA1056">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CA1056" w:rsidRDefault="00CA1056">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CA1056" w:rsidRDefault="00CA1056">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CA1056" w:rsidRDefault="00CA1056">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CA1056" w:rsidRDefault="00CA1056">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CA1056" w:rsidRDefault="00CA1056">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CA1056" w:rsidRDefault="00CA1056">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CA1056" w:rsidRDefault="00CA1056">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2"/>
      <w:bookmarkEnd w:id="523"/>
      <w:bookmarkEnd w:id="524"/>
      <w:bookmarkEnd w:id="525"/>
      <w:bookmarkEnd w:id="526"/>
    </w:p>
    <w:p w14:paraId="2E90C379" w14:textId="7A97AF62" w:rsidR="00332A47" w:rsidRPr="00F52FE8" w:rsidRDefault="00332A47" w:rsidP="00372B59">
      <w:pPr>
        <w:pStyle w:val="Heading4"/>
      </w:pPr>
      <w:bookmarkStart w:id="527" w:name="_Toc113003258"/>
      <w:r w:rsidRPr="00F52FE8">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CA1056" w:rsidRDefault="00CA1056"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CA1056" w:rsidRDefault="00CA1056"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CA1056" w:rsidRDefault="00CA1056"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CA1056" w:rsidRDefault="00CA1056"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CA1056" w:rsidRDefault="00CA1056"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CA1056" w:rsidRDefault="00CA1056"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CA1056" w:rsidRDefault="00CA1056"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CA1056" w:rsidRDefault="00CA1056"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CA1056" w:rsidRDefault="00CA1056"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CA1056" w:rsidRDefault="00CA1056"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CA1056" w:rsidRDefault="00CA1056"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CA1056" w:rsidRDefault="00CA1056"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CA1056" w:rsidRDefault="00CA1056"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CA1056" w:rsidRDefault="00CA1056"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CA1056" w:rsidRDefault="00CA1056"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CA1056" w:rsidRDefault="00CA1056"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CA1056" w:rsidRDefault="00CA1056"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CA1056" w:rsidRDefault="00CA1056"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CA1056" w:rsidRDefault="00CA1056"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CA1056" w:rsidRDefault="00CA1056"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CA1056" w:rsidRDefault="00CA1056"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CA1056" w:rsidRDefault="00CA1056"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CA1056" w:rsidRDefault="00CA1056"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CA1056" w:rsidRDefault="00CA1056"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CA1056" w:rsidRDefault="00CA1056"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CA1056" w:rsidRDefault="00CA1056"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CA1056" w:rsidRDefault="00CA1056"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CA1056" w:rsidRDefault="00CA1056"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CA1056" w:rsidRDefault="00CA1056"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CA1056" w:rsidRDefault="00CA1056"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CA1056" w:rsidRDefault="00CA1056"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CA1056" w:rsidRDefault="00CA1056"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CA1056" w:rsidRDefault="00CA1056"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CA1056" w:rsidRDefault="00CA1056"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CA1056" w:rsidRDefault="00CA1056"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CA1056" w:rsidRDefault="00CA1056"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CA1056" w:rsidRDefault="00CA1056"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CA1056" w:rsidRDefault="00CA1056"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CA1056" w:rsidRDefault="00CA1056"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CA1056" w:rsidRDefault="00CA1056"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CA1056" w:rsidRDefault="00CA1056"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CA1056" w:rsidRDefault="00CA1056"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CA1056" w:rsidRDefault="00CA1056"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CA1056" w:rsidRDefault="00CA1056"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CA1056" w:rsidRDefault="00CA1056"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CA1056" w:rsidRDefault="00CA1056"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27"/>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1067" type="#_x0000_t75" style="width:475.85pt;height:274.9pt" o:ole="">
            <v:imagedata r:id="rId99" o:title=""/>
          </v:shape>
          <o:OLEObject Type="Embed" ProgID="Visio.Drawing.15" ShapeID="_x0000_i1067" DrawAspect="Content" ObjectID="_1723620784" r:id="rId100"/>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77777777" w:rsidR="00F52FE8" w:rsidRDefault="00F52FE8" w:rsidP="00F52FE8">
      <w:pPr>
        <w:pStyle w:val="B1"/>
        <w:rPr>
          <w:rFonts w:eastAsia="DengXian"/>
        </w:rPr>
      </w:pPr>
      <w:r>
        <w:rPr>
          <w:rFonts w:eastAsia="DengXian"/>
        </w:rPr>
        <w:t>-</w:t>
      </w:r>
      <w:r>
        <w:rPr>
          <w:rFonts w:eastAsia="DengXian"/>
        </w:rPr>
        <w:tab/>
        <w:t>AMF gets the PEGC UE's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528" w:name="_Toc97269613"/>
      <w:bookmarkStart w:id="529" w:name="_Toc100925359"/>
      <w:bookmarkStart w:id="530" w:name="_Toc100925729"/>
      <w:bookmarkStart w:id="531"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532" w:name="_Toc113003259"/>
      <w:r w:rsidRPr="00F52FE8">
        <w:t>6.7.</w:t>
      </w:r>
      <w:r w:rsidR="009E199F" w:rsidRPr="00F52FE8">
        <w:t>2.2</w:t>
      </w:r>
      <w:r w:rsidRPr="00F52FE8">
        <w:tab/>
        <w:t>PIN communication via PEGC and 5GS</w:t>
      </w:r>
      <w:bookmarkEnd w:id="532"/>
    </w:p>
    <w:p w14:paraId="720DCF25" w14:textId="0D537109" w:rsidR="007633AD" w:rsidRPr="00F52FE8" w:rsidRDefault="007633AD" w:rsidP="00563594">
      <w:pPr>
        <w:pStyle w:val="Heading5"/>
      </w:pPr>
      <w:bookmarkStart w:id="533" w:name="_Toc113003260"/>
      <w:r w:rsidRPr="00F52FE8">
        <w:t>6.7.</w:t>
      </w:r>
      <w:r w:rsidR="007167C3" w:rsidRPr="00F52FE8">
        <w:t>2.2</w:t>
      </w:r>
      <w:r w:rsidRPr="00F52FE8">
        <w:t>.1</w:t>
      </w:r>
      <w:r w:rsidRPr="00F52FE8">
        <w:tab/>
        <w:t>Description</w:t>
      </w:r>
      <w:bookmarkEnd w:id="533"/>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534" w:name="_Toc113003261"/>
      <w:r w:rsidRPr="00F52FE8">
        <w:t>6.7.2.2</w:t>
      </w:r>
      <w:r w:rsidR="00563594" w:rsidRPr="00F52FE8">
        <w:t>.2</w:t>
      </w:r>
      <w:r w:rsidR="00563594" w:rsidRPr="00F52FE8">
        <w:tab/>
      </w:r>
      <w:r w:rsidRPr="00F52FE8">
        <w:t>IPv6 Prefix allocation by PEGC using IPv6 prefix delegation via DHCPv6</w:t>
      </w:r>
      <w:bookmarkEnd w:id="534"/>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68" type="#_x0000_t75" style="width:481.75pt;height:375.05pt" o:ole="">
            <v:imagedata r:id="rId101" o:title=""/>
          </v:shape>
          <o:OLEObject Type="Embed" ProgID="Visio.Drawing.15" ShapeID="_x0000_i1068" DrawAspect="Content" ObjectID="_1723620785" r:id="rId102"/>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21D22AC5" w:rsidR="00880257" w:rsidRDefault="00880257" w:rsidP="00880257">
      <w:pPr>
        <w:pStyle w:val="B1"/>
        <w:rPr>
          <w:noProof/>
        </w:rPr>
      </w:pPr>
      <w:r>
        <w:rPr>
          <w:noProof/>
        </w:rPr>
        <w:t>1b.</w:t>
      </w:r>
      <w:r>
        <w:rPr>
          <w:noProof/>
        </w:rPr>
        <w:tab/>
        <w:t>Optionally a single network prefix shorter than the default /64 prefix may be assigned to a PDU Session. The PEGC acts as a "Requesting Router" as described in IETF RFC 3633 [17] and inserts one or more IA_PD option(s) into a DHCPv6 Solicit message sent to the SMF via the user plane. The SMF acts as the DHCP server and fulfils the role of a "Delegating Router"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77777777" w:rsidR="00880257" w:rsidRDefault="00880257" w:rsidP="00880257">
      <w:pPr>
        <w:pStyle w:val="B1"/>
        <w:rPr>
          <w:noProof/>
        </w:rPr>
      </w:pPr>
      <w:r>
        <w:rPr>
          <w:noProof/>
        </w:rPr>
        <w:t>PEGC UE needs to be configured such that it acts as the "Requesting Router"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6D430567"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"Setting up an AF session with required QoS procedure" as defined in clause 4.15.6.6 of </w:t>
      </w:r>
      <w:r w:rsidR="00D61666">
        <w:rPr>
          <w:noProof/>
        </w:rPr>
        <w:t>TS 23.502 [</w:t>
      </w:r>
      <w:r>
        <w:rPr>
          <w:noProof/>
        </w:rPr>
        <w:t xml:space="preserve">3] and "AF session with required QoS update procedure" as defined in clause 4.15.6.6a of </w:t>
      </w:r>
      <w:r w:rsidR="00D61666">
        <w:rPr>
          <w:noProof/>
        </w:rPr>
        <w:t>TS 23.502 [</w:t>
      </w:r>
      <w:r>
        <w:rPr>
          <w:noProof/>
        </w:rPr>
        <w:t>3] to provide/update the requested QoS requirement to the 5GC.</w:t>
      </w:r>
    </w:p>
    <w:p w14:paraId="2B4393E6" w14:textId="0B41067C"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"Application guidance for URSP determination"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535" w:name="_Toc113003262"/>
      <w:r w:rsidRPr="00880257">
        <w:t>6.7.2.</w:t>
      </w:r>
      <w:r w:rsidR="005050C6" w:rsidRPr="00880257">
        <w:t>2.</w:t>
      </w:r>
      <w:r w:rsidRPr="00880257">
        <w:t>3</w:t>
      </w:r>
      <w:r w:rsidRPr="00880257">
        <w:tab/>
        <w:t>Communication between PINEs via 5GS</w:t>
      </w:r>
      <w:bookmarkEnd w:id="535"/>
    </w:p>
    <w:p w14:paraId="5BA41944" w14:textId="77777777" w:rsidR="007633AD" w:rsidRPr="00880257" w:rsidRDefault="007633AD" w:rsidP="007633AD">
      <w:pPr>
        <w:pStyle w:val="TH"/>
      </w:pPr>
      <w:r w:rsidRPr="00880257">
        <w:object w:dxaOrig="10950" w:dyaOrig="6481" w14:anchorId="46447B48">
          <v:shape id="_x0000_i1069" type="#_x0000_t75" style="width:481.75pt;height:284.75pt" o:ole="">
            <v:imagedata r:id="rId103" o:title=""/>
          </v:shape>
          <o:OLEObject Type="Embed" ProgID="Visio.Drawing.15" ShapeID="_x0000_i1069" DrawAspect="Content" ObjectID="_1723620786" r:id="rId104"/>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536" w:name="_Toc113003263"/>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36"/>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37" w:name="_PERM_MCCTEMPBM_CRPT37890004___2" w:colFirst="1" w:colLast="1"/>
            <w:bookmarkStart w:id="538" w:name="_PERM_MCCTEMPBM_CRPT3872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77777777" w:rsidR="007633AD" w:rsidRPr="00CF192A" w:rsidRDefault="007633AD" w:rsidP="00CF192A">
            <w:pPr>
              <w:pStyle w:val="TAL"/>
              <w:ind w:left="226" w:hanging="226"/>
            </w:pPr>
            <w:r w:rsidRPr="00CF192A">
              <w:t xml:space="preserve">- </w:t>
            </w:r>
            <w:r w:rsidRPr="00CF192A">
              <w:tab/>
              <w:t>Identity of the PINE (e.g. MAC address, source IP address/port number, Bluetooth ID or any other unique identifier given to the PINE within the PIN).</w:t>
            </w:r>
          </w:p>
          <w:p w14:paraId="51C44518" w14:textId="3206E39C" w:rsidR="007633AD" w:rsidRPr="00CF192A" w:rsidRDefault="007633AD" w:rsidP="00CF192A">
            <w:pPr>
              <w:pStyle w:val="TAL"/>
              <w:ind w:left="226" w:hanging="226"/>
            </w:pPr>
            <w:r w:rsidRPr="00CF192A">
              <w:t xml:space="preserve">- </w:t>
            </w:r>
            <w:r w:rsidRPr="00CF192A">
              <w:tab/>
              <w:t>Identity of the PIN (e.g. an SSID of the access point supported by the UE acting as GW, or any other unique identifier assigned to the PIN)</w:t>
            </w:r>
            <w:r w:rsidR="00CF192A">
              <w:t>.</w:t>
            </w:r>
          </w:p>
        </w:tc>
      </w:tr>
      <w:bookmarkEnd w:id="537"/>
      <w:bookmarkEnd w:id="538"/>
    </w:tbl>
    <w:p w14:paraId="7757A801" w14:textId="77777777" w:rsidR="007633AD" w:rsidRDefault="007633AD" w:rsidP="00CF192A"/>
    <w:p w14:paraId="78D528DE" w14:textId="1B4CD019" w:rsidR="007633AD" w:rsidRPr="00842630" w:rsidRDefault="007633AD" w:rsidP="007633AD">
      <w:r w:rsidRPr="00842630">
        <w:t xml:space="preserve">The </w:t>
      </w:r>
      <w:r w:rsidR="000B72E3">
        <w:t>"</w:t>
      </w:r>
      <w:r>
        <w:t>S</w:t>
      </w:r>
      <w:r w:rsidRPr="00842630">
        <w:t>ource descriptor</w:t>
      </w:r>
      <w:r>
        <w:t>s</w:t>
      </w:r>
      <w:r w:rsidR="000B72E3">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6221C858" w:rsidR="007633AD" w:rsidRDefault="00CF192A" w:rsidP="00CF192A">
      <w:r>
        <w:t>It is assumed that the H-PCF has the necessary information available to include the "Source descriptors"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77777777" w:rsidR="00CF192A" w:rsidRDefault="00CF192A" w:rsidP="00CF192A">
      <w:pPr>
        <w:pStyle w:val="B1"/>
      </w:pPr>
      <w:r>
        <w:t>-</w:t>
      </w:r>
      <w:r>
        <w:tab/>
        <w:t>An AF providing "Application guidance for URSP determination" to the PCF.</w:t>
      </w:r>
    </w:p>
    <w:p w14:paraId="450FB268" w14:textId="1D2A488E" w:rsidR="00CF192A" w:rsidRPr="000546BA" w:rsidRDefault="00CF192A" w:rsidP="00CF192A">
      <w:r>
        <w:t>UE that supports the new "Source descriptors" TD component shall indicate the same (e.g. in 5GMM capability indication) to the AMF during registration. The PCF may include "Source descriptors" in TD of the URSP rule based on the UE's policy subscription data, AF guidance for URSP determination and only when the UE supports the new capability.</w:t>
      </w:r>
    </w:p>
    <w:p w14:paraId="32E4B1CD" w14:textId="41F6226B" w:rsidR="00AA7021" w:rsidRPr="00977052" w:rsidRDefault="00AA7021" w:rsidP="00AE3481">
      <w:pPr>
        <w:pStyle w:val="Heading3"/>
      </w:pPr>
      <w:bookmarkStart w:id="539" w:name="_Toc113003264"/>
      <w:r w:rsidRPr="00977052">
        <w:t>6.</w:t>
      </w:r>
      <w:r w:rsidR="00A66361" w:rsidRPr="00977052">
        <w:t>7</w:t>
      </w:r>
      <w:r w:rsidRPr="00977052">
        <w:t>.3</w:t>
      </w:r>
      <w:r w:rsidRPr="00977052">
        <w:tab/>
        <w:t>Impacts on services, entities and interfaces</w:t>
      </w:r>
      <w:bookmarkEnd w:id="528"/>
      <w:bookmarkEnd w:id="529"/>
      <w:bookmarkEnd w:id="530"/>
      <w:bookmarkEnd w:id="531"/>
      <w:bookmarkEnd w:id="539"/>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77777777" w:rsidR="00CF192A" w:rsidRDefault="00CF192A" w:rsidP="00CF192A">
      <w:pPr>
        <w:pStyle w:val="B2"/>
        <w:rPr>
          <w:rFonts w:eastAsia="Malgun Gothic"/>
        </w:rPr>
      </w:pPr>
      <w:r>
        <w:rPr>
          <w:rFonts w:eastAsia="Malgun Gothic"/>
        </w:rPr>
        <w:t>-</w:t>
      </w:r>
      <w:r>
        <w:rPr>
          <w:rFonts w:eastAsia="Malgun Gothic"/>
        </w:rPr>
        <w:tab/>
        <w:t>UE supports the new "source descriptor"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7B6AB41E" w:rsidR="00CF192A" w:rsidRDefault="00CF192A" w:rsidP="00CF192A">
      <w:pPr>
        <w:pStyle w:val="B2"/>
        <w:rPr>
          <w:rFonts w:eastAsia="Malgun Gothic"/>
        </w:rPr>
      </w:pPr>
      <w:r>
        <w:rPr>
          <w:rFonts w:eastAsia="Malgun Gothic"/>
        </w:rPr>
        <w:t>-</w:t>
      </w:r>
      <w:r>
        <w:rPr>
          <w:rFonts w:eastAsia="Malgun Gothic"/>
        </w:rPr>
        <w:tab/>
        <w:t>PCF supports the new "source descriptor" TD component for URSP generation.</w:t>
      </w:r>
    </w:p>
    <w:p w14:paraId="2E7AEB11" w14:textId="6F640060" w:rsidR="00F915F6" w:rsidRPr="00CF192A" w:rsidRDefault="00F915F6" w:rsidP="00AE3481">
      <w:pPr>
        <w:pStyle w:val="Heading2"/>
      </w:pPr>
      <w:bookmarkStart w:id="540" w:name="_Toc100925360"/>
      <w:bookmarkStart w:id="541" w:name="_Toc100925730"/>
      <w:bookmarkStart w:id="542" w:name="_Toc104235340"/>
      <w:bookmarkStart w:id="543" w:name="_Toc113003265"/>
      <w:r w:rsidRPr="00CF192A">
        <w:t>6.8</w:t>
      </w:r>
      <w:r w:rsidRPr="00CF192A">
        <w:tab/>
        <w:t>Solution #8: Management of PIN and PIN Elements</w:t>
      </w:r>
      <w:bookmarkEnd w:id="540"/>
      <w:bookmarkEnd w:id="541"/>
      <w:bookmarkEnd w:id="542"/>
      <w:bookmarkEnd w:id="543"/>
    </w:p>
    <w:p w14:paraId="3C98BF9F" w14:textId="386760A0" w:rsidR="00F915F6" w:rsidRPr="00CF192A" w:rsidRDefault="00F915F6" w:rsidP="00AE3481">
      <w:pPr>
        <w:pStyle w:val="Heading3"/>
      </w:pPr>
      <w:bookmarkStart w:id="544" w:name="_Toc100925361"/>
      <w:bookmarkStart w:id="545" w:name="_Toc100925731"/>
      <w:bookmarkStart w:id="546" w:name="_Toc104235341"/>
      <w:bookmarkStart w:id="547" w:name="_Toc113003266"/>
      <w:r w:rsidRPr="00CF192A">
        <w:t>6.8.1</w:t>
      </w:r>
      <w:r w:rsidRPr="00CF192A">
        <w:tab/>
        <w:t>Description</w:t>
      </w:r>
      <w:bookmarkEnd w:id="544"/>
      <w:bookmarkEnd w:id="545"/>
      <w:bookmarkEnd w:id="546"/>
      <w:bookmarkEnd w:id="547"/>
    </w:p>
    <w:p w14:paraId="40F131F8" w14:textId="77777777" w:rsidR="009950B2" w:rsidRPr="00CF192A" w:rsidRDefault="009950B2" w:rsidP="009950B2">
      <w:pPr>
        <w:pStyle w:val="Heading4"/>
      </w:pPr>
      <w:bookmarkStart w:id="548" w:name="_Toc113003267"/>
      <w:r w:rsidRPr="00CF192A">
        <w:t>6.8.1.1</w:t>
      </w:r>
      <w:r w:rsidRPr="00CF192A">
        <w:tab/>
        <w:t>General</w:t>
      </w:r>
      <w:bookmarkEnd w:id="548"/>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20EB255E" w:rsidR="000C6693" w:rsidRPr="00CF192A" w:rsidRDefault="00CF192A" w:rsidP="000C6693">
      <w:pPr>
        <w:rPr>
          <w:rFonts w:eastAsia="DengXian"/>
        </w:rPr>
      </w:pPr>
      <w:r>
        <w:rPr>
          <w:rFonts w:eastAsia="DengXian"/>
        </w:rPr>
        <w:t>This solution mainly addresses KI#3 "Management of PIN and PIN Elements" and KI#5 "Authorization for PIN", i.e. authorization of PEMC management PIN and PEGC providing connectivity to and from 5G network. This solution also addresses part of KI#6 "Policy and parameters provisioning for PIN", i.e. the Connection parameters, RAT parameters, Discovery parameters, and Association parameters provisioning, part of KI#2 "PIN and PIN Element discovery and selection", i.e. PINE/PEGC broadcast information and PEMC discovers them before PINE/PEGC add into a PIN, and part of KI#7 "Identification of PIN and PIN Elements", i.e. PINMF assigns the PIN ID, PEMC ID, PEGC ID, and PINE ID.</w:t>
      </w:r>
    </w:p>
    <w:p w14:paraId="12C02FBC" w14:textId="77777777" w:rsidR="00457792" w:rsidRPr="003F4ABD" w:rsidRDefault="00457792" w:rsidP="00457792">
      <w:pPr>
        <w:pStyle w:val="Heading4"/>
        <w:rPr>
          <w:lang w:eastAsia="ja-JP"/>
        </w:rPr>
      </w:pPr>
      <w:bookmarkStart w:id="549" w:name="_Toc100925365"/>
      <w:bookmarkStart w:id="550" w:name="_Toc100925735"/>
      <w:bookmarkStart w:id="551" w:name="_Toc104235342"/>
      <w:bookmarkStart w:id="552" w:name="_Toc113003268"/>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52"/>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1070" type="#_x0000_t75" style="width:384.85pt;height:268.35pt" o:ole="">
            <v:imagedata r:id="rId105" o:title=""/>
          </v:shape>
          <o:OLEObject Type="Embed" ProgID="Visio.Drawing.15" ShapeID="_x0000_i1070" DrawAspect="Content" ObjectID="_1723620787" r:id="rId106"/>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553" w:name="_Toc113003269"/>
      <w:r w:rsidRPr="00CF192A">
        <w:t>6.8.1.3</w:t>
      </w:r>
      <w:r w:rsidRPr="00CF192A">
        <w:tab/>
        <w:t>Overall procedure for PIN management</w:t>
      </w:r>
      <w:bookmarkEnd w:id="553"/>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1071" type="#_x0000_t75" style="width:405.8pt;height:468pt" o:ole="">
            <v:imagedata r:id="rId107" o:title=""/>
          </v:shape>
          <o:OLEObject Type="Embed" ProgID="Visio.Drawing.15" ShapeID="_x0000_i1071" DrawAspect="Content" ObjectID="_1723620788" r:id="rId108"/>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lastRenderedPageBreak/>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77777777" w:rsidR="001F3C5A" w:rsidRDefault="001F3C5A" w:rsidP="001F3C5A">
      <w:pPr>
        <w:pStyle w:val="B1"/>
        <w:rPr>
          <w:rFonts w:eastAsia="DengXian"/>
        </w:rPr>
      </w:pPr>
      <w:r>
        <w:rPr>
          <w:rFonts w:eastAsia="DengXian"/>
        </w:rPr>
        <w:t>3.</w:t>
      </w:r>
      <w:r>
        <w:rPr>
          <w:rFonts w:eastAsia="DengXian"/>
        </w:rPr>
        <w:tab/>
        <w:t>[Optional] In case a PEGC is registered but there's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554" w:name="_Toc113003270"/>
      <w:r w:rsidRPr="001F3C5A">
        <w:t>6.</w:t>
      </w:r>
      <w:r w:rsidR="008E42CF" w:rsidRPr="001F3C5A">
        <w:t>8</w:t>
      </w:r>
      <w:r w:rsidRPr="001F3C5A">
        <w:t>.2</w:t>
      </w:r>
      <w:r w:rsidRPr="001F3C5A">
        <w:tab/>
        <w:t>Procedures</w:t>
      </w:r>
      <w:bookmarkEnd w:id="549"/>
      <w:bookmarkEnd w:id="550"/>
      <w:bookmarkEnd w:id="551"/>
      <w:bookmarkEnd w:id="554"/>
    </w:p>
    <w:p w14:paraId="24C88FA4" w14:textId="26B600D1" w:rsidR="00F915F6" w:rsidRPr="001F3C5A" w:rsidRDefault="00F915F6" w:rsidP="00AF127D">
      <w:pPr>
        <w:pStyle w:val="Heading4"/>
      </w:pPr>
      <w:bookmarkStart w:id="555" w:name="_Toc100925366"/>
      <w:bookmarkStart w:id="556" w:name="_Toc100925736"/>
      <w:bookmarkStart w:id="557" w:name="_Toc104235343"/>
      <w:bookmarkStart w:id="558" w:name="_Toc113003271"/>
      <w:r w:rsidRPr="001F3C5A">
        <w:t>6.</w:t>
      </w:r>
      <w:r w:rsidR="008E42CF" w:rsidRPr="001F3C5A">
        <w:t>8</w:t>
      </w:r>
      <w:r w:rsidRPr="001F3C5A">
        <w:t>.2.1</w:t>
      </w:r>
      <w:r w:rsidRPr="001F3C5A">
        <w:tab/>
        <w:t>Management of PIN</w:t>
      </w:r>
      <w:bookmarkEnd w:id="555"/>
      <w:bookmarkEnd w:id="556"/>
      <w:bookmarkEnd w:id="557"/>
      <w:r w:rsidR="00AB021E" w:rsidRPr="001F3C5A">
        <w:t xml:space="preserve"> without PINE/PEGC addition/removal</w:t>
      </w:r>
      <w:bookmarkEnd w:id="558"/>
    </w:p>
    <w:p w14:paraId="35257717" w14:textId="77777777" w:rsidR="00A611F7" w:rsidRPr="001F3C5A" w:rsidRDefault="00A611F7" w:rsidP="00A611F7">
      <w:pPr>
        <w:pStyle w:val="Heading5"/>
      </w:pPr>
      <w:bookmarkStart w:id="559" w:name="_Toc113003272"/>
      <w:r w:rsidRPr="001F3C5A">
        <w:t>6.8.2.1.1</w:t>
      </w:r>
      <w:r w:rsidRPr="001F3C5A">
        <w:tab/>
        <w:t>Registration of PEMC and registration of PINMF</w:t>
      </w:r>
      <w:bookmarkEnd w:id="559"/>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1072" type="#_x0000_t75" style="width:387.5pt;height:231.05pt" o:ole="">
            <v:imagedata r:id="rId109" o:title=""/>
          </v:shape>
          <o:OLEObject Type="Embed" ProgID="Visio.Drawing.15" ShapeID="_x0000_i1072" DrawAspect="Content" ObjectID="_1723620789" r:id="rId110"/>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560" w:name="_Toc113003273"/>
      <w:r w:rsidRPr="001F3C5A">
        <w:t>6.8.2.1.2</w:t>
      </w:r>
      <w:r w:rsidRPr="001F3C5A">
        <w:tab/>
        <w:t>Create a PIN</w:t>
      </w:r>
      <w:bookmarkEnd w:id="560"/>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1073" type="#_x0000_t75" style="width:326.6pt;height:119.15pt" o:ole="">
            <v:imagedata r:id="rId111" o:title=""/>
          </v:shape>
          <o:OLEObject Type="Embed" ProgID="Visio.Drawing.15" ShapeID="_x0000_i1073" DrawAspect="Content" ObjectID="_1723620790" r:id="rId112"/>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DengXian"/>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561" w:name="_Toc100925367"/>
      <w:bookmarkStart w:id="562" w:name="_Toc100925737"/>
      <w:bookmarkStart w:id="563" w:name="_Toc104235344"/>
      <w:bookmarkStart w:id="564" w:name="_Toc113003274"/>
      <w:r w:rsidRPr="001F3C5A">
        <w:t>6.8.2.1.3</w:t>
      </w:r>
      <w:r w:rsidRPr="001F3C5A">
        <w:tab/>
        <w:t>Update a PIN</w:t>
      </w:r>
      <w:bookmarkEnd w:id="564"/>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1074" type="#_x0000_t75" style="width:333.15pt;height:150.55pt" o:ole="">
            <v:imagedata r:id="rId113" o:title=""/>
          </v:shape>
          <o:OLEObject Type="Embed" ProgID="Visio.Drawing.15" ShapeID="_x0000_i1074" DrawAspect="Content" ObjectID="_1723620791" r:id="rId114"/>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7777777"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565" w:name="_Toc113003275"/>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65"/>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1075" type="#_x0000_t75" style="width:333.15pt;height:125pt" o:ole="">
            <v:imagedata r:id="rId115" o:title=""/>
          </v:shape>
          <o:OLEObject Type="Embed" ProgID="Visio.Drawing.15" ShapeID="_x0000_i1075" DrawAspect="Content" ObjectID="_1723620792" r:id="rId116"/>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566" w:name="_Toc113003276"/>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66"/>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1076" type="#_x0000_t75" style="width:333.15pt;height:141.4pt" o:ole="">
            <v:imagedata r:id="rId117" o:title=""/>
          </v:shape>
          <o:OLEObject Type="Embed" ProgID="Visio.Drawing.15" ShapeID="_x0000_i1076" DrawAspect="Content" ObjectID="_1723620793" r:id="rId118"/>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567" w:name="_Toc113003277"/>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67"/>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w:t>
      </w:r>
      <w:r w:rsidRPr="00D20442">
        <w:rPr>
          <w:rFonts w:eastAsia="DengXian"/>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1077" type="#_x0000_t75" style="width:396pt;height:145.95pt" o:ole="">
            <v:imagedata r:id="rId119" o:title=""/>
          </v:shape>
          <o:OLEObject Type="Embed" ProgID="Visio.Drawing.15" ShapeID="_x0000_i1077" DrawAspect="Content" ObjectID="_1723620794" r:id="rId120"/>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2D0B61CB" w:rsidR="00D20442" w:rsidRPr="00D20442" w:rsidRDefault="00D20442" w:rsidP="00D20442">
      <w:pPr>
        <w:pStyle w:val="EditorsNote"/>
        <w:rPr>
          <w:rFonts w:eastAsia="DengXian"/>
        </w:rPr>
      </w:pPr>
      <w:r>
        <w:rPr>
          <w:rFonts w:eastAsia="DengXian"/>
        </w:rPr>
        <w:t>Editor's note:</w:t>
      </w:r>
      <w:r>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568" w:name="_Toc113003278"/>
      <w:r w:rsidRPr="00D20442">
        <w:t>6.</w:t>
      </w:r>
      <w:r w:rsidR="00B16AC2" w:rsidRPr="00D20442">
        <w:t>8</w:t>
      </w:r>
      <w:r w:rsidRPr="00D20442">
        <w:t>.2.2</w:t>
      </w:r>
      <w:r w:rsidRPr="00D20442">
        <w:tab/>
        <w:t>Management of PEGC and PINE</w:t>
      </w:r>
      <w:bookmarkEnd w:id="561"/>
      <w:bookmarkEnd w:id="562"/>
      <w:bookmarkEnd w:id="563"/>
      <w:bookmarkEnd w:id="568"/>
    </w:p>
    <w:p w14:paraId="600719D0" w14:textId="77777777" w:rsidR="00A70BA7" w:rsidRPr="00D20442" w:rsidRDefault="00A70BA7" w:rsidP="00A70BA7">
      <w:pPr>
        <w:pStyle w:val="Heading5"/>
      </w:pPr>
      <w:bookmarkStart w:id="569" w:name="_Toc113003279"/>
      <w:r w:rsidRPr="00D20442">
        <w:t>6.8.2.2.1</w:t>
      </w:r>
      <w:r w:rsidRPr="00D20442">
        <w:tab/>
        <w:t>Registration of PINE</w:t>
      </w:r>
      <w:bookmarkEnd w:id="569"/>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1078" type="#_x0000_t75" style="width:405.15pt;height:154.45pt" o:ole="">
            <v:imagedata r:id="rId121" o:title=""/>
          </v:shape>
          <o:OLEObject Type="Embed" ProgID="Visio.Drawing.15" ShapeID="_x0000_i1078" DrawAspect="Content" ObjectID="_1723620795" r:id="rId122"/>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lastRenderedPageBreak/>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77777777" w:rsidR="00D20442" w:rsidRDefault="00D20442" w:rsidP="00D20442">
      <w:pPr>
        <w:pStyle w:val="EditorsNote"/>
        <w:rPr>
          <w:rFonts w:eastAsia="DengXian"/>
        </w:rPr>
      </w:pPr>
      <w:r>
        <w:rPr>
          <w:rFonts w:eastAsia="DengXian"/>
        </w:rPr>
        <w:t>Editor's note:</w:t>
      </w:r>
      <w:r>
        <w:rPr>
          <w:rFonts w:eastAsia="DengXian"/>
        </w:rPr>
        <w:tab/>
        <w:t>For the case that PINMF is 3rd party AF, exposing password WiFi/BT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570" w:name="_Toc11300328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0"/>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1079" type="#_x0000_t75" style="width:457.55pt;height:479.8pt" o:ole="">
            <v:imagedata r:id="rId123" o:title=""/>
          </v:shape>
          <o:OLEObject Type="Embed" ProgID="Visio.Drawing.15" ShapeID="_x0000_i1079" DrawAspect="Content" ObjectID="_1723620796" r:id="rId124"/>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73BCDB3F" w:rsidR="00D20442" w:rsidRDefault="00D20442" w:rsidP="00D20442">
      <w:pPr>
        <w:pStyle w:val="EditorsNote"/>
        <w:rPr>
          <w:rFonts w:eastAsia="DengXian"/>
        </w:rPr>
      </w:pPr>
      <w:r>
        <w:rPr>
          <w:rFonts w:eastAsia="DengXian"/>
        </w:rPr>
        <w:lastRenderedPageBreak/>
        <w:t>Editor's note:</w:t>
      </w:r>
      <w:r>
        <w:rPr>
          <w:rFonts w:eastAsia="DengXian"/>
        </w:rP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77777777" w:rsidR="00D20442" w:rsidRDefault="00D20442" w:rsidP="00D20442">
      <w:pPr>
        <w:pStyle w:val="B1"/>
        <w:rPr>
          <w:rFonts w:eastAsia="DengXian"/>
        </w:rPr>
      </w:pPr>
      <w:r>
        <w:rPr>
          <w:rFonts w:eastAsia="DengXian"/>
        </w:rPr>
        <w:t>5.</w:t>
      </w:r>
      <w:r>
        <w:rPr>
          <w:rFonts w:eastAsia="DengXian"/>
        </w:rPr>
        <w:tab/>
        <w:t>[Optional] If the UE identified by the GPSI is not a PEMC's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77777777"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lastRenderedPageBreak/>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571" w:name="_Toc11300328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1"/>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1080" type="#_x0000_t75" style="width:400.6pt;height:145.95pt" o:ole="">
            <v:imagedata r:id="rId125" o:title=""/>
          </v:shape>
          <o:OLEObject Type="Embed" ProgID="Visio.Drawing.15" ShapeID="_x0000_i1080" DrawAspect="Content" ObjectID="_1723620797" r:id="rId126"/>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5AAE67EA" w:rsidR="00D20442" w:rsidRDefault="00D20442" w:rsidP="00D20442">
      <w:pPr>
        <w:pStyle w:val="EditorsNote"/>
        <w:rPr>
          <w:rFonts w:eastAsia="DengXian"/>
        </w:rPr>
      </w:pPr>
      <w:r>
        <w:rPr>
          <w:rFonts w:eastAsia="DengXian"/>
        </w:rPr>
        <w:t>Editor's note:</w:t>
      </w:r>
      <w:r>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572" w:name="_Toc113003282"/>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2"/>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1081" type="#_x0000_t75" style="width:439.85pt;height:273.6pt" o:ole="">
            <v:imagedata r:id="rId127" o:title=""/>
          </v:shape>
          <o:OLEObject Type="Embed" ProgID="Visio.Drawing.15" ShapeID="_x0000_i1081" DrawAspect="Content" ObjectID="_1723620798" r:id="rId128"/>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0B80B953" w:rsidR="00D20442" w:rsidRDefault="00D20442" w:rsidP="00D20442">
      <w:pPr>
        <w:pStyle w:val="EditorsNote"/>
      </w:pPr>
      <w:r>
        <w:t>Editor's note:</w:t>
      </w:r>
      <w: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573" w:name="_Toc113003283"/>
      <w:r w:rsidRPr="00D20442">
        <w:t>6.8.2.2.5</w:t>
      </w:r>
      <w:r w:rsidRPr="00D20442">
        <w:tab/>
        <w:t>Add/Update/Remove PEGCs for a PIN</w:t>
      </w:r>
      <w:bookmarkEnd w:id="573"/>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1082" type="#_x0000_t75" style="width:439.85pt;height:265.1pt" o:ole="">
            <v:imagedata r:id="rId129" o:title=""/>
          </v:shape>
          <o:OLEObject Type="Embed" ProgID="Visio.Drawing.15" ShapeID="_x0000_i1082" DrawAspect="Content" ObjectID="_1723620799" r:id="rId130"/>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5CDF4D75" w:rsidR="00E96E31" w:rsidRDefault="00E96E31" w:rsidP="00E96E31">
      <w:pPr>
        <w:pStyle w:val="EditorsNote"/>
      </w:pPr>
      <w:r>
        <w:t>Editor's note:</w:t>
      </w:r>
      <w: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The PINMF sends Create/Update/Delete PIN Request (PIN ID, SUPI/GPSI of PEGC, [Connection Info], [RAT Info], [Discovery Info]) to the PCF. The RAT Info includes RAT configuration information, e.g. whether the SSID is hidden or not when device is announcer, activated RAT types (e.g. WiFi, BT), etc. The Discovery Info includes discovery configuration, e.g. open/restrict when device is announcer (e.g. WiFi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91C2734" w:rsidR="00E96E31" w:rsidRDefault="00E96E31" w:rsidP="00E96E31">
      <w:pPr>
        <w:pStyle w:val="EditorsNote"/>
      </w:pPr>
      <w:r>
        <w:t>Editor's note:</w:t>
      </w:r>
      <w:r>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574" w:name="_Toc100925368"/>
      <w:bookmarkStart w:id="575" w:name="_Toc100925738"/>
      <w:bookmarkStart w:id="576" w:name="_Toc104235345"/>
      <w:bookmarkStart w:id="577" w:name="_Toc113003284"/>
      <w:r w:rsidRPr="00E96E31">
        <w:t>6.</w:t>
      </w:r>
      <w:r w:rsidR="00BC0334" w:rsidRPr="00E96E31">
        <w:t>8</w:t>
      </w:r>
      <w:r w:rsidRPr="00E96E31">
        <w:t>.2.3</w:t>
      </w:r>
      <w:r w:rsidRPr="00E96E31">
        <w:tab/>
        <w:t>Management of association between PEGC and PINE</w:t>
      </w:r>
      <w:bookmarkEnd w:id="574"/>
      <w:bookmarkEnd w:id="575"/>
      <w:bookmarkEnd w:id="576"/>
      <w:bookmarkEnd w:id="577"/>
    </w:p>
    <w:p w14:paraId="0EA79A5E" w14:textId="77777777" w:rsidR="00622EE8" w:rsidRPr="00E96E31" w:rsidRDefault="00622EE8" w:rsidP="00622EE8">
      <w:pPr>
        <w:pStyle w:val="Heading5"/>
      </w:pPr>
      <w:bookmarkStart w:id="578" w:name="_Toc113003285"/>
      <w:r w:rsidRPr="00E96E31">
        <w:t>6.8.2.3.1</w:t>
      </w:r>
      <w:r w:rsidRPr="00E96E31">
        <w:tab/>
        <w:t>Create/Remove association between PEGC and PINE</w:t>
      </w:r>
      <w:bookmarkEnd w:id="578"/>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1083" type="#_x0000_t75" style="width:428.05pt;height:334.45pt" o:ole="">
            <v:imagedata r:id="rId131" o:title=""/>
          </v:shape>
          <o:OLEObject Type="Embed" ProgID="Visio.Drawing.15" ShapeID="_x0000_i1083" DrawAspect="Content" ObjectID="_1723620800" r:id="rId132"/>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6DBE06F4" w:rsidR="00D43E99" w:rsidRPr="00E96E31" w:rsidRDefault="00D43E99" w:rsidP="00E96E31">
      <w:pPr>
        <w:pStyle w:val="EditorsNote"/>
      </w:pPr>
      <w:r w:rsidRPr="00E96E31">
        <w:t>Editor</w:t>
      </w:r>
      <w:r w:rsidR="000B72E3" w:rsidRPr="00E96E31">
        <w:t>'</w:t>
      </w:r>
      <w:r w:rsidRPr="00E96E31">
        <w:t>s note:</w:t>
      </w:r>
      <w:r w:rsidRPr="00E96E31">
        <w:tab/>
        <w:t>For the case that PINMF is 3rd party AF, exposure of the Association Info to the PINMF has privacy concern, how to secure protect the Association Info from the PINMF needs coordination of SA</w:t>
      </w:r>
      <w:r w:rsidR="00E96E31">
        <w:t> WG</w:t>
      </w:r>
      <w:r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BA71FAF" w:rsidR="00E96E31" w:rsidRPr="00E96E31" w:rsidRDefault="00E96E31" w:rsidP="00E96E31">
      <w:pPr>
        <w:pStyle w:val="EditorsNote"/>
      </w:pPr>
      <w:r>
        <w:t>Editor's note:</w:t>
      </w:r>
      <w:r>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579" w:name="_Toc100925369"/>
      <w:bookmarkStart w:id="580" w:name="_Toc100925739"/>
      <w:bookmarkStart w:id="581" w:name="_Toc104235346"/>
      <w:r>
        <w:rPr>
          <w:rFonts w:eastAsia="DengXian"/>
          <w:lang w:eastAsia="zh-CN"/>
        </w:rPr>
        <w:lastRenderedPageBreak/>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582" w:name="_Toc113003286"/>
      <w:r w:rsidRPr="00E96E31">
        <w:t>6.8.2.3.2</w:t>
      </w:r>
      <w:r w:rsidRPr="00E96E31">
        <w:tab/>
        <w:t>Activate association</w:t>
      </w:r>
      <w:bookmarkEnd w:id="582"/>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1084" type="#_x0000_t75" style="width:428.05pt;height:301.75pt" o:ole="">
            <v:imagedata r:id="rId133" o:title=""/>
          </v:shape>
          <o:OLEObject Type="Embed" ProgID="Visio.Drawing.15" ShapeID="_x0000_i1084" DrawAspect="Content" ObjectID="_1723620801" r:id="rId134"/>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lastRenderedPageBreak/>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583" w:name="_Toc113003287"/>
      <w:r w:rsidRPr="00E96E31">
        <w:t>6.8.2.3.3</w:t>
      </w:r>
      <w:r w:rsidRPr="00E96E31">
        <w:tab/>
        <w:t>Deactivate association</w:t>
      </w:r>
      <w:bookmarkEnd w:id="583"/>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1085" type="#_x0000_t75" style="width:428.05pt;height:199.65pt" o:ole="">
            <v:imagedata r:id="rId135" o:title=""/>
          </v:shape>
          <o:OLEObject Type="Embed" ProgID="Visio.Drawing.15" ShapeID="_x0000_i1085" DrawAspect="Content" ObjectID="_1723620802" r:id="rId136"/>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lastRenderedPageBreak/>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The PEMC sends Event Notification (PEMC ID, Association Info, Deactive indication) to PINMF. The Association Info does not include block indication, the Deactive indication indicates the related association is deactive.</w:t>
      </w:r>
    </w:p>
    <w:p w14:paraId="79282FB1" w14:textId="77777777" w:rsidR="00D43E99" w:rsidRPr="00E96E31" w:rsidRDefault="00D43E99" w:rsidP="00D43E99">
      <w:pPr>
        <w:pStyle w:val="Heading4"/>
      </w:pPr>
      <w:bookmarkStart w:id="584" w:name="_Toc113003288"/>
      <w:r w:rsidRPr="00E96E31">
        <w:t>6.8.2.4</w:t>
      </w:r>
      <w:r w:rsidRPr="00E96E31">
        <w:tab/>
        <w:t>Activate/Deactivate a PIN</w:t>
      </w:r>
      <w:bookmarkEnd w:id="584"/>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1086" type="#_x0000_t75" style="width:479.8pt;height:202.9pt" o:ole="">
            <v:imagedata r:id="rId137" o:title=""/>
          </v:shape>
          <o:OLEObject Type="Embed" ProgID="Visio.Drawing.15" ShapeID="_x0000_i1086" DrawAspect="Content" ObjectID="_1723620803" r:id="rId138"/>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585" w:name="_Toc100925372"/>
      <w:bookmarkStart w:id="586" w:name="_Toc100925742"/>
      <w:bookmarkStart w:id="587" w:name="_Toc104235349"/>
      <w:bookmarkStart w:id="588" w:name="_Toc113003289"/>
      <w:bookmarkEnd w:id="579"/>
      <w:bookmarkEnd w:id="580"/>
      <w:bookmarkEnd w:id="581"/>
      <w:r w:rsidRPr="00977052">
        <w:t>6.</w:t>
      </w:r>
      <w:r w:rsidR="00404668" w:rsidRPr="00977052">
        <w:t>8</w:t>
      </w:r>
      <w:r w:rsidRPr="00977052">
        <w:t>.3</w:t>
      </w:r>
      <w:r w:rsidRPr="00977052">
        <w:tab/>
        <w:t>Impacts on Existing Nodes and Functionality</w:t>
      </w:r>
      <w:bookmarkEnd w:id="585"/>
      <w:bookmarkEnd w:id="586"/>
      <w:bookmarkEnd w:id="587"/>
      <w:bookmarkEnd w:id="588"/>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589" w:name="_Toc96728023"/>
      <w:bookmarkStart w:id="590" w:name="_Toc100925373"/>
      <w:bookmarkStart w:id="591" w:name="_Toc100925743"/>
      <w:bookmarkStart w:id="592" w:name="_Toc104235350"/>
      <w:bookmarkStart w:id="593" w:name="_Toc113003290"/>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89"/>
      <w:r w:rsidRPr="00977052">
        <w:rPr>
          <w:lang w:eastAsia="zh-CN"/>
        </w:rPr>
        <w:t>PIN management and PINE management</w:t>
      </w:r>
      <w:bookmarkEnd w:id="590"/>
      <w:bookmarkEnd w:id="591"/>
      <w:bookmarkEnd w:id="592"/>
      <w:bookmarkEnd w:id="593"/>
    </w:p>
    <w:p w14:paraId="24FDB3C5" w14:textId="5D4748BD" w:rsidR="00634301" w:rsidRPr="00977052" w:rsidRDefault="00634301" w:rsidP="00AE3481">
      <w:pPr>
        <w:pStyle w:val="Heading3"/>
      </w:pPr>
      <w:bookmarkStart w:id="594" w:name="_Toc96728024"/>
      <w:bookmarkStart w:id="595" w:name="_Toc100925374"/>
      <w:bookmarkStart w:id="596" w:name="_Toc100925744"/>
      <w:bookmarkStart w:id="597" w:name="_Toc104235351"/>
      <w:bookmarkStart w:id="598" w:name="_Toc113003291"/>
      <w:r w:rsidRPr="00977052">
        <w:t>6.9.1</w:t>
      </w:r>
      <w:r w:rsidRPr="00977052">
        <w:tab/>
        <w:t>Description</w:t>
      </w:r>
      <w:bookmarkEnd w:id="594"/>
      <w:bookmarkEnd w:id="595"/>
      <w:bookmarkEnd w:id="596"/>
      <w:bookmarkEnd w:id="597"/>
      <w:bookmarkEnd w:id="598"/>
    </w:p>
    <w:p w14:paraId="33E64164" w14:textId="163FA945"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0B72E3">
        <w:rPr>
          <w:rFonts w:eastAsia="Malgun Gothic"/>
          <w:lang w:eastAsia="ja-JP"/>
        </w:rPr>
        <w:t>"</w:t>
      </w:r>
      <w:r w:rsidRPr="00977052">
        <w:rPr>
          <w:rFonts w:eastAsia="Malgun Gothic"/>
          <w:lang w:eastAsia="ja-JP"/>
        </w:rPr>
        <w:t>Management of PIN and PIN Elements</w:t>
      </w:r>
      <w:r w:rsidR="000B72E3">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0B72E3">
        <w:rPr>
          <w:rFonts w:eastAsia="Malgun Gothic"/>
          <w:lang w:eastAsia="ja-JP"/>
        </w:rPr>
        <w:t>"</w:t>
      </w:r>
      <w:r w:rsidRPr="00977052">
        <w:rPr>
          <w:rFonts w:eastAsia="Malgun Gothic"/>
          <w:lang w:eastAsia="ja-JP"/>
        </w:rPr>
        <w:t>PIN and PIN Element discovery and selection</w:t>
      </w:r>
      <w:r w:rsidR="000B72E3">
        <w:rPr>
          <w:rFonts w:eastAsia="Malgun Gothic"/>
          <w:lang w:eastAsia="ja-JP"/>
        </w:rPr>
        <w:t>"</w:t>
      </w:r>
      <w:r w:rsidRPr="00977052">
        <w:rPr>
          <w:rFonts w:eastAsia="Malgun Gothic"/>
          <w:lang w:eastAsia="ja-JP"/>
        </w:rPr>
        <w:t xml:space="preserve">, KI#5 </w:t>
      </w:r>
      <w:r w:rsidR="000B72E3">
        <w:rPr>
          <w:rFonts w:eastAsia="Malgun Gothic"/>
          <w:lang w:eastAsia="ja-JP"/>
        </w:rPr>
        <w:t>"</w:t>
      </w:r>
      <w:r w:rsidRPr="00977052">
        <w:rPr>
          <w:rFonts w:eastAsia="Malgun Gothic"/>
          <w:lang w:eastAsia="ja-JP"/>
        </w:rPr>
        <w:t>Authorization for PIN</w:t>
      </w:r>
      <w:r w:rsidR="000B72E3">
        <w:rPr>
          <w:rFonts w:eastAsia="Malgun Gothic"/>
          <w:lang w:eastAsia="ja-JP"/>
        </w:rPr>
        <w:t>"</w:t>
      </w:r>
      <w:r w:rsidRPr="00977052">
        <w:rPr>
          <w:rFonts w:eastAsia="Malgun Gothic"/>
          <w:lang w:eastAsia="ja-JP"/>
        </w:rPr>
        <w:t xml:space="preserve">, KI#6 </w:t>
      </w:r>
      <w:r w:rsidR="000B72E3">
        <w:rPr>
          <w:rFonts w:eastAsia="Malgun Gothic"/>
          <w:lang w:eastAsia="ja-JP"/>
        </w:rPr>
        <w:t>"</w:t>
      </w:r>
      <w:r w:rsidRPr="00977052">
        <w:rPr>
          <w:rFonts w:eastAsia="Malgun Gothic"/>
          <w:lang w:eastAsia="ja-JP"/>
        </w:rPr>
        <w:t>Policy and parameters provisioning for PIN</w:t>
      </w:r>
      <w:r w:rsidR="000B72E3">
        <w:rPr>
          <w:rFonts w:eastAsia="Malgun Gothic"/>
          <w:lang w:eastAsia="ja-JP"/>
        </w:rPr>
        <w:t>"</w:t>
      </w:r>
      <w:r w:rsidRPr="00977052">
        <w:rPr>
          <w:rFonts w:eastAsia="Malgun Gothic"/>
          <w:lang w:eastAsia="ja-JP"/>
        </w:rPr>
        <w:t xml:space="preserve">, and KI#7 </w:t>
      </w:r>
      <w:r w:rsidR="000B72E3">
        <w:rPr>
          <w:rFonts w:eastAsia="Malgun Gothic"/>
          <w:lang w:eastAsia="ja-JP"/>
        </w:rPr>
        <w:t>"</w:t>
      </w:r>
      <w:r w:rsidRPr="00977052">
        <w:rPr>
          <w:rFonts w:eastAsia="Malgun Gothic"/>
          <w:lang w:eastAsia="ja-JP"/>
        </w:rPr>
        <w:t>Identification of PIN and PIN Elements</w:t>
      </w:r>
      <w:r w:rsidR="000B72E3">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WiFi,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66EBAC48" w:rsidR="00634301" w:rsidRPr="00977052" w:rsidRDefault="000B62A3" w:rsidP="00D248C9">
      <w:pPr>
        <w:pStyle w:val="EditorsNote"/>
        <w:rPr>
          <w:rFonts w:eastAsia="DengXian"/>
        </w:rPr>
      </w:pPr>
      <w:r w:rsidRPr="00977052">
        <w:rPr>
          <w:rFonts w:eastAsia="DengXian"/>
        </w:rPr>
        <w:t>Editor</w:t>
      </w:r>
      <w:r w:rsidR="000B72E3">
        <w:rPr>
          <w:rFonts w:eastAsia="DengXian"/>
        </w:rPr>
        <w:t>'</w:t>
      </w:r>
      <w:r w:rsidRPr="00977052">
        <w:rPr>
          <w:rFonts w:eastAsia="DengXian"/>
        </w:rPr>
        <w:t>s note:</w:t>
      </w:r>
      <w:r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599" w:name="_Toc96728025"/>
      <w:bookmarkStart w:id="600" w:name="_Toc100925375"/>
      <w:bookmarkStart w:id="601" w:name="_Toc100925745"/>
      <w:bookmarkStart w:id="602" w:name="_Toc104235352"/>
      <w:bookmarkStart w:id="603" w:name="_Toc113003292"/>
      <w:r w:rsidRPr="00977052">
        <w:lastRenderedPageBreak/>
        <w:t>6.</w:t>
      </w:r>
      <w:r w:rsidR="00FB6B9E" w:rsidRPr="00977052">
        <w:t>9</w:t>
      </w:r>
      <w:r w:rsidRPr="00977052">
        <w:t>.2</w:t>
      </w:r>
      <w:r w:rsidRPr="00977052">
        <w:tab/>
        <w:t>Procedures</w:t>
      </w:r>
      <w:bookmarkEnd w:id="599"/>
      <w:bookmarkEnd w:id="600"/>
      <w:bookmarkEnd w:id="601"/>
      <w:bookmarkEnd w:id="602"/>
      <w:bookmarkEnd w:id="603"/>
    </w:p>
    <w:p w14:paraId="4EE5B524" w14:textId="26AAB33B" w:rsidR="00C94A9B" w:rsidRPr="00583543" w:rsidRDefault="00C94A9B" w:rsidP="006C3F00">
      <w:pPr>
        <w:pStyle w:val="Heading4"/>
      </w:pPr>
      <w:bookmarkStart w:id="604" w:name="_Toc100925376"/>
      <w:bookmarkStart w:id="605" w:name="_Toc100925746"/>
      <w:bookmarkStart w:id="606" w:name="_Toc104235353"/>
      <w:bookmarkStart w:id="607" w:name="_Toc113003293"/>
      <w:r w:rsidRPr="00583543">
        <w:t>6.9.2.1</w:t>
      </w:r>
      <w:r w:rsidRPr="00583543">
        <w:tab/>
      </w:r>
      <w:r w:rsidR="006C3F00" w:rsidRPr="00583543">
        <w:t>PIN management</w:t>
      </w:r>
      <w:bookmarkEnd w:id="604"/>
      <w:bookmarkEnd w:id="605"/>
      <w:bookmarkEnd w:id="606"/>
      <w:bookmarkEnd w:id="607"/>
    </w:p>
    <w:p w14:paraId="262EE3FF" w14:textId="431495CB" w:rsidR="006C3F00" w:rsidRPr="00583543" w:rsidRDefault="006C3F00" w:rsidP="006C3F00">
      <w:pPr>
        <w:pStyle w:val="Heading5"/>
      </w:pPr>
      <w:bookmarkStart w:id="608" w:name="_Toc113003294"/>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08"/>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87" type="#_x0000_t75" style="width:427.4pt;height:193.75pt" o:ole="">
            <v:imagedata r:id="rId139" o:title=""/>
          </v:shape>
          <o:OLEObject Type="Embed" ProgID="Visio.Drawing.15" ShapeID="_x0000_i1087" DrawAspect="Content" ObjectID="_1723620804" r:id="rId140"/>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1632291D" w:rsidR="00634301" w:rsidRPr="00977052" w:rsidRDefault="000B62A3" w:rsidP="004145DF">
      <w:pPr>
        <w:pStyle w:val="EditorsNote"/>
      </w:pPr>
      <w:r w:rsidRPr="00977052">
        <w:t>Editor</w:t>
      </w:r>
      <w:r w:rsidR="000B72E3">
        <w:t>'</w:t>
      </w:r>
      <w:r w:rsidRPr="00977052">
        <w:t>s note:</w:t>
      </w:r>
      <w:r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059F46E7"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0B72E3">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3BDA99B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0B72E3">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lastRenderedPageBreak/>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WiFi,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AMF sends the service accept to UE via gNB, including results, and full PIN Info.</w:t>
      </w:r>
    </w:p>
    <w:p w14:paraId="5FE64497" w14:textId="08F89080" w:rsidR="009909F0" w:rsidRPr="00583543" w:rsidRDefault="009909F0" w:rsidP="009909F0">
      <w:pPr>
        <w:pStyle w:val="Heading5"/>
      </w:pPr>
      <w:bookmarkStart w:id="609" w:name="_Toc100925377"/>
      <w:bookmarkStart w:id="610" w:name="_Toc100925747"/>
      <w:bookmarkStart w:id="611" w:name="_Toc104235354"/>
      <w:bookmarkStart w:id="612" w:name="_Toc113003295"/>
      <w:r w:rsidRPr="00583543">
        <w:rPr>
          <w:rFonts w:hint="eastAsia"/>
        </w:rPr>
        <w:t>6</w:t>
      </w:r>
      <w:r w:rsidRPr="00583543">
        <w:t>.9.2.1.2</w:t>
      </w:r>
      <w:r w:rsidRPr="00583543">
        <w:tab/>
        <w:t>PIN creation from 3rd party</w:t>
      </w:r>
      <w:bookmarkEnd w:id="612"/>
    </w:p>
    <w:p w14:paraId="1FE243C0" w14:textId="655A427E" w:rsidR="009909F0" w:rsidRPr="007048A5" w:rsidRDefault="009909F0" w:rsidP="00583543">
      <w:pPr>
        <w:pStyle w:val="TH"/>
      </w:pPr>
      <w:r>
        <w:object w:dxaOrig="11979" w:dyaOrig="6061" w14:anchorId="0ADF76DF">
          <v:shape id="_x0000_i1088" type="#_x0000_t75" style="width:422.85pt;height:213.4pt" o:ole="">
            <v:imagedata r:id="rId141" o:title=""/>
          </v:shape>
          <o:OLEObject Type="Embed" ProgID="Visio.Drawing.15" ShapeID="_x0000_i1088" DrawAspect="Content" ObjectID="_1723620805" r:id="rId142"/>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77777777"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lastRenderedPageBreak/>
        <w:t>5-6. UDM sends the PIN info to the PEMC via AMF and gNB.</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613" w:name="_Toc113003296"/>
      <w:r w:rsidRPr="00583543">
        <w:rPr>
          <w:rFonts w:hint="eastAsia"/>
        </w:rPr>
        <w:t>6</w:t>
      </w:r>
      <w:r w:rsidRPr="00583543">
        <w:t>.9.2.1.3</w:t>
      </w:r>
      <w:r w:rsidRPr="00583543">
        <w:tab/>
        <w:t>PIN deleting triggered by UDM</w:t>
      </w:r>
      <w:bookmarkEnd w:id="613"/>
    </w:p>
    <w:p w14:paraId="4BA7338D" w14:textId="77777777" w:rsidR="009909F0" w:rsidRPr="00583543" w:rsidRDefault="009909F0" w:rsidP="00583543">
      <w:pPr>
        <w:pStyle w:val="TH"/>
      </w:pPr>
      <w:r w:rsidRPr="00583543">
        <w:object w:dxaOrig="9521" w:dyaOrig="4620" w14:anchorId="39DFF5D2">
          <v:shape id="_x0000_i1089" type="#_x0000_t75" style="width:476.5pt;height:231.05pt" o:ole="">
            <v:imagedata r:id="rId143" o:title=""/>
          </v:shape>
          <o:OLEObject Type="Embed" ProgID="Visio.Drawing.15" ShapeID="_x0000_i1089" DrawAspect="Content" ObjectID="_1723620806" r:id="rId144"/>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AMF sends the PIN delete notification to PEMC(s) via gNB,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Optional PEMC(s) sends the PIN delete ACK to UDM via gNB and AMF.</w:t>
      </w:r>
    </w:p>
    <w:p w14:paraId="21F64972" w14:textId="7DAAB725" w:rsidR="0082380A" w:rsidRPr="00583543" w:rsidRDefault="0082380A" w:rsidP="00AF127D">
      <w:pPr>
        <w:pStyle w:val="Heading4"/>
      </w:pPr>
      <w:bookmarkStart w:id="614" w:name="_Toc113003297"/>
      <w:r w:rsidRPr="00583543">
        <w:lastRenderedPageBreak/>
        <w:t>6.9.2.2</w:t>
      </w:r>
      <w:r w:rsidRPr="00583543">
        <w:tab/>
      </w:r>
      <w:r w:rsidR="009909F0" w:rsidRPr="00583543">
        <w:t>PINE management</w:t>
      </w:r>
      <w:bookmarkEnd w:id="609"/>
      <w:bookmarkEnd w:id="610"/>
      <w:bookmarkEnd w:id="611"/>
      <w:bookmarkEnd w:id="614"/>
    </w:p>
    <w:p w14:paraId="0BDA1FDF" w14:textId="2908DCBE" w:rsidR="009909F0" w:rsidRPr="00583543" w:rsidRDefault="009909F0" w:rsidP="009909F0">
      <w:pPr>
        <w:pStyle w:val="Heading5"/>
      </w:pPr>
      <w:bookmarkStart w:id="615" w:name="_Toc113003298"/>
      <w:r w:rsidRPr="00583543">
        <w:t>6.9.2.2.1</w:t>
      </w:r>
      <w:r w:rsidRPr="00583543">
        <w:tab/>
        <w:t>A device joins a PIN</w:t>
      </w:r>
      <w:bookmarkEnd w:id="615"/>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0" type="#_x0000_t75" style="width:466.05pt;height:291.95pt" o:ole="">
            <v:imagedata r:id="rId145" o:title=""/>
          </v:shape>
          <o:OLEObject Type="Embed" ProgID="Visio.Drawing.15" ShapeID="_x0000_i1090" DrawAspect="Content" ObjectID="_1723620807" r:id="rId146"/>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In this solution, it assumed that PEMC broadcasts PIN network information, e.g. PIN ID, PIN name, etc. so that the device discovers and selects the target PEMC, and connection between device and PEMC is established via non-3GPP RATs, e.g. WiFi, BT, etc.</w:t>
      </w:r>
    </w:p>
    <w:p w14:paraId="23B03698" w14:textId="77777777"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PEMC sends the PIN update request to AMF via gNB,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28027DC2" w:rsidR="00583543" w:rsidRDefault="00583543" w:rsidP="00D76B3F">
      <w:pPr>
        <w:pStyle w:val="EditorsNote"/>
        <w:rPr>
          <w:rFonts w:eastAsiaTheme="minorEastAsia"/>
          <w:lang w:eastAsia="zh-CN"/>
        </w:rPr>
      </w:pPr>
      <w:r>
        <w:rPr>
          <w:rFonts w:eastAsiaTheme="minorEastAsia"/>
          <w:lang w:eastAsia="zh-CN"/>
        </w:rPr>
        <w:t>Editor's note</w:t>
      </w:r>
      <w:r w:rsidR="00D76B3F">
        <w:rPr>
          <w:rFonts w:eastAsiaTheme="minorEastAsia"/>
          <w:lang w:eastAsia="zh-CN"/>
        </w:rPr>
        <w:t>:</w:t>
      </w:r>
      <w:r w:rsidR="00D76B3F">
        <w:rPr>
          <w:rFonts w:eastAsiaTheme="minorEastAsia"/>
          <w:lang w:eastAsia="zh-CN"/>
        </w:rPr>
        <w:tab/>
      </w:r>
      <w:r>
        <w:rPr>
          <w:rFonts w:eastAsiaTheme="minorEastAsia"/>
          <w:lang w:eastAsia="zh-CN"/>
        </w:rPr>
        <w:t>Whether Service Request or others possible is FFS.</w:t>
      </w:r>
    </w:p>
    <w:p w14:paraId="6A4A5FDF" w14:textId="7777777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AMF sends the Nudm_UECM_Registration Request to UDM for updating the UE's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77777777"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UE's subscription data.</w:t>
      </w:r>
    </w:p>
    <w:p w14:paraId="78987DC7" w14:textId="77777777"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616" w:name="_Toc96728026"/>
      <w:bookmarkStart w:id="617" w:name="_Toc100925378"/>
      <w:bookmarkStart w:id="618" w:name="_Toc100925748"/>
      <w:bookmarkStart w:id="619" w:name="_Toc113003299"/>
      <w:r w:rsidRPr="00D76B3F">
        <w:t>6.9.2.2.2</w:t>
      </w:r>
      <w:r w:rsidRPr="00D76B3F">
        <w:tab/>
        <w:t>UE joins a PIN via 5GC</w:t>
      </w:r>
      <w:bookmarkEnd w:id="619"/>
    </w:p>
    <w:p w14:paraId="2C89C8AC" w14:textId="77777777" w:rsidR="009909F0" w:rsidRPr="00D76B3F" w:rsidRDefault="009909F0" w:rsidP="00D76B3F">
      <w:pPr>
        <w:pStyle w:val="TH"/>
      </w:pPr>
      <w:r w:rsidRPr="00D76B3F">
        <w:object w:dxaOrig="10500" w:dyaOrig="3480" w14:anchorId="77CA0020">
          <v:shape id="_x0000_i1091" type="#_x0000_t75" style="width:456.2pt;height:151.2pt" o:ole="">
            <v:imagedata r:id="rId147" o:title=""/>
          </v:shape>
          <o:OLEObject Type="Embed" ProgID="Visio.Drawing.15" ShapeID="_x0000_i1091" DrawAspect="Content" ObjectID="_1723620808" r:id="rId148"/>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UE sends the PINE join request to AMF via gNB,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AMF sends the PINE Join response to the UE (PINE) via gNB, including the PIN related information in step 5.</w:t>
      </w:r>
    </w:p>
    <w:p w14:paraId="360E4A1B" w14:textId="2E915C2F" w:rsidR="00634301" w:rsidRPr="00977052" w:rsidRDefault="00634301" w:rsidP="00AE3481">
      <w:pPr>
        <w:pStyle w:val="Heading3"/>
      </w:pPr>
      <w:bookmarkStart w:id="620" w:name="_Toc104235355"/>
      <w:bookmarkStart w:id="621" w:name="_Toc113003300"/>
      <w:r w:rsidRPr="00977052">
        <w:t>6.</w:t>
      </w:r>
      <w:r w:rsidR="001939F2" w:rsidRPr="00977052">
        <w:t>9</w:t>
      </w:r>
      <w:r w:rsidRPr="00977052">
        <w:t>.3</w:t>
      </w:r>
      <w:r w:rsidRPr="00977052">
        <w:tab/>
        <w:t>Impacts on Existing Nodes and Functionality</w:t>
      </w:r>
      <w:bookmarkEnd w:id="616"/>
      <w:bookmarkEnd w:id="617"/>
      <w:bookmarkEnd w:id="618"/>
      <w:bookmarkEnd w:id="620"/>
      <w:bookmarkEnd w:id="621"/>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622" w:name="_Toc100925379"/>
      <w:bookmarkStart w:id="623" w:name="_Toc100925749"/>
      <w:bookmarkStart w:id="624" w:name="_Toc104235356"/>
      <w:bookmarkStart w:id="625" w:name="_Toc113003301"/>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2"/>
      <w:bookmarkEnd w:id="623"/>
      <w:bookmarkEnd w:id="624"/>
      <w:bookmarkEnd w:id="625"/>
    </w:p>
    <w:p w14:paraId="56ED1804" w14:textId="5CC8FB51" w:rsidR="006B7B32" w:rsidRPr="00977052" w:rsidRDefault="006B7B32" w:rsidP="00AE3481">
      <w:pPr>
        <w:pStyle w:val="Heading3"/>
      </w:pPr>
      <w:bookmarkStart w:id="626" w:name="_Toc100925380"/>
      <w:bookmarkStart w:id="627" w:name="_Toc100925750"/>
      <w:bookmarkStart w:id="628" w:name="_Toc104235357"/>
      <w:bookmarkStart w:id="629" w:name="_Toc113003302"/>
      <w:r w:rsidRPr="00977052">
        <w:t>6.</w:t>
      </w:r>
      <w:r w:rsidR="005A6611" w:rsidRPr="00977052">
        <w:t>10</w:t>
      </w:r>
      <w:r w:rsidRPr="00977052">
        <w:t>.1</w:t>
      </w:r>
      <w:r w:rsidRPr="00977052">
        <w:tab/>
        <w:t>Description</w:t>
      </w:r>
      <w:bookmarkEnd w:id="626"/>
      <w:bookmarkEnd w:id="627"/>
      <w:bookmarkEnd w:id="628"/>
      <w:bookmarkEnd w:id="629"/>
    </w:p>
    <w:p w14:paraId="60BF418B" w14:textId="1E696BE5" w:rsidR="006B7B32" w:rsidRPr="00977052" w:rsidRDefault="006B7B32" w:rsidP="00AF127D">
      <w:pPr>
        <w:pStyle w:val="Heading4"/>
        <w:rPr>
          <w:lang w:eastAsia="ja-JP"/>
        </w:rPr>
      </w:pPr>
      <w:bookmarkStart w:id="630" w:name="_Toc100925381"/>
      <w:bookmarkStart w:id="631" w:name="_Toc100925751"/>
      <w:bookmarkStart w:id="632" w:name="_Toc104235358"/>
      <w:bookmarkStart w:id="633" w:name="_Toc113003303"/>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0"/>
      <w:bookmarkEnd w:id="631"/>
      <w:bookmarkEnd w:id="632"/>
      <w:bookmarkEnd w:id="633"/>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634" w:name="_Toc100925382"/>
      <w:bookmarkStart w:id="635" w:name="_Toc100925752"/>
      <w:bookmarkStart w:id="636" w:name="_Toc104235359"/>
      <w:bookmarkStart w:id="637" w:name="_Toc113003304"/>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34"/>
      <w:bookmarkEnd w:id="635"/>
      <w:bookmarkEnd w:id="636"/>
      <w:bookmarkEnd w:id="637"/>
    </w:p>
    <w:p w14:paraId="5848D81F" w14:textId="4796DD19" w:rsidR="00E1607C" w:rsidRPr="00977052" w:rsidRDefault="00E1607C" w:rsidP="00E1607C">
      <w:r w:rsidRPr="00977052">
        <w:t xml:space="preserve">This solution addresses KI#3 </w:t>
      </w:r>
      <w:r w:rsidR="000B72E3">
        <w:rPr>
          <w:rFonts w:eastAsia="SimSun"/>
        </w:rPr>
        <w:t>"</w:t>
      </w:r>
      <w:r w:rsidR="00A96909" w:rsidRPr="00977052">
        <w:rPr>
          <w:rFonts w:eastAsia="SimSun"/>
        </w:rPr>
        <w:t>Management of PIN and PIN Elements</w:t>
      </w:r>
      <w:r w:rsidR="000B72E3">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1092" type="#_x0000_t75" style="width:205.55pt;height:218.6pt" o:ole="">
            <v:imagedata r:id="rId149" o:title=""/>
          </v:shape>
          <o:OLEObject Type="Embed" ProgID="Word.Picture.8" ShapeID="_x0000_i1092" DrawAspect="Content" ObjectID="_1723620809" r:id="rId150"/>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184EF2DF" w:rsidR="006B7B32" w:rsidRPr="00977052" w:rsidRDefault="006B7B32" w:rsidP="00BD08D5">
      <w:r w:rsidRPr="00977052">
        <w:rPr>
          <w:b/>
          <w:bCs/>
        </w:rPr>
        <w:t>Operator Policies or 3rd party policies:</w:t>
      </w:r>
      <w:r w:rsidRPr="00977052">
        <w:t xml:space="preserve"> The operator policies are pushed to PIN from </w:t>
      </w:r>
      <w:r w:rsidR="000B72E3">
        <w:t>"</w:t>
      </w:r>
      <w:r w:rsidRPr="00977052">
        <w:t>PIN Control Function</w:t>
      </w:r>
      <w:r w:rsidR="000B72E3">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651160A8"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Create PIN</w:t>
      </w:r>
      <w:r w:rsidR="000B72E3">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16CDDCF"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Modify PIN</w:t>
      </w:r>
      <w:r w:rsidR="000B72E3">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61E8E4D8" w:rsidR="006B7B32" w:rsidRPr="00977052" w:rsidRDefault="006B4B67" w:rsidP="006B4B67">
      <w:pPr>
        <w:pStyle w:val="B1"/>
      </w:pPr>
      <w:r w:rsidRPr="00977052">
        <w:rPr>
          <w:b/>
          <w:bCs/>
        </w:rPr>
        <w:lastRenderedPageBreak/>
        <w:tab/>
      </w:r>
      <w:r w:rsidR="006B7B32" w:rsidRPr="00977052">
        <w:rPr>
          <w:b/>
          <w:bCs/>
        </w:rPr>
        <w:t xml:space="preserve">Case </w:t>
      </w:r>
      <w:r w:rsidR="000B72E3">
        <w:rPr>
          <w:b/>
          <w:bCs/>
        </w:rPr>
        <w:t>"</w:t>
      </w:r>
      <w:r w:rsidR="006B7B32" w:rsidRPr="00977052">
        <w:rPr>
          <w:b/>
          <w:bCs/>
        </w:rPr>
        <w:t>Delete PIN</w:t>
      </w:r>
      <w:r w:rsidR="000B72E3">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5D47A6B1"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Activate PIN</w:t>
      </w:r>
      <w:r w:rsidR="000B72E3">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415E4183"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Deactivate PIN</w:t>
      </w:r>
      <w:r w:rsidR="000B72E3">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33509839"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Add or delete PINE</w:t>
      </w:r>
      <w:r w:rsidR="000B72E3">
        <w:rPr>
          <w:b/>
          <w:bCs/>
        </w:rPr>
        <w:t>"</w:t>
      </w:r>
      <w:r w:rsidR="006B7B32" w:rsidRPr="00977052">
        <w:rPr>
          <w:b/>
          <w:bCs/>
        </w:rPr>
        <w:t>:</w:t>
      </w:r>
      <w:r w:rsidR="006B7B32" w:rsidRPr="00977052">
        <w:t xml:space="preserve"> PEMC will add or delete a PINE</w:t>
      </w:r>
      <w:r w:rsidR="000B72E3">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57E9FD59"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PEGC and PINE association</w:t>
      </w:r>
      <w:r w:rsidR="000B72E3">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4C7DBB86"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0B72E3">
        <w:t>"</w:t>
      </w:r>
      <w:r w:rsidR="00C507C8" w:rsidRPr="00977052">
        <w:t>Deactivate PIN</w:t>
      </w:r>
      <w:r w:rsidR="000B72E3">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638" w:name="_Toc100925383"/>
      <w:bookmarkStart w:id="639" w:name="_Toc100925753"/>
      <w:bookmarkStart w:id="640" w:name="_Toc104235360"/>
      <w:bookmarkStart w:id="641" w:name="_Toc113003305"/>
      <w:r w:rsidRPr="00977052">
        <w:t>6.</w:t>
      </w:r>
      <w:r w:rsidR="00B413B4" w:rsidRPr="00977052">
        <w:t>10</w:t>
      </w:r>
      <w:r w:rsidRPr="00977052">
        <w:t>.2</w:t>
      </w:r>
      <w:r w:rsidRPr="00977052">
        <w:tab/>
        <w:t>Procedures</w:t>
      </w:r>
      <w:bookmarkEnd w:id="638"/>
      <w:bookmarkEnd w:id="639"/>
      <w:bookmarkEnd w:id="640"/>
      <w:bookmarkEnd w:id="641"/>
    </w:p>
    <w:p w14:paraId="7229D4E8" w14:textId="5105593B" w:rsidR="004A66F2" w:rsidRPr="00D76B3F" w:rsidRDefault="004A66F2" w:rsidP="004A66F2">
      <w:pPr>
        <w:pStyle w:val="Heading4"/>
      </w:pPr>
      <w:bookmarkStart w:id="642" w:name="_Toc113003306"/>
      <w:r w:rsidRPr="00D76B3F">
        <w:t>6.10.2.1</w:t>
      </w:r>
      <w:r w:rsidRPr="00D76B3F">
        <w:tab/>
        <w:t>PEMC Triggered Service Request to Update PIN_List Procedure</w:t>
      </w:r>
      <w:bookmarkEnd w:id="642"/>
    </w:p>
    <w:p w14:paraId="70AEDCD2" w14:textId="6987212F" w:rsidR="004A66F2" w:rsidRPr="00D76B3F" w:rsidRDefault="00416FDA" w:rsidP="00D76B3F">
      <w:pPr>
        <w:pStyle w:val="TH"/>
      </w:pPr>
      <w:r w:rsidRPr="00D76B3F">
        <w:object w:dxaOrig="19524" w:dyaOrig="12781" w14:anchorId="1C943B85">
          <v:shape id="_x0000_i1093" type="#_x0000_t75" style="width:359.35pt;height:235pt" o:ole="">
            <v:imagedata r:id="rId151" o:title=""/>
          </v:shape>
          <o:OLEObject Type="Embed" ProgID="Visio.Drawing.15" ShapeID="_x0000_i1093" DrawAspect="Content" ObjectID="_1723620810" r:id="rId152"/>
        </w:object>
      </w:r>
    </w:p>
    <w:p w14:paraId="7F5A4578" w14:textId="0B04C94C" w:rsidR="004A66F2" w:rsidRDefault="004A66F2" w:rsidP="004A66F2">
      <w:pPr>
        <w:pStyle w:val="TF"/>
        <w:rPr>
          <w:rFonts w:eastAsia="DengXian"/>
        </w:rPr>
      </w:pPr>
      <w:r w:rsidRPr="00D76B3F">
        <w:rPr>
          <w:rFonts w:eastAsia="DengXian"/>
        </w:rPr>
        <w:t>Figure 6.10.2.1-1: PEMC Triggered Service Request to update PIN_List</w:t>
      </w:r>
    </w:p>
    <w:p w14:paraId="3D8912DE" w14:textId="77777777" w:rsidR="00D76B3F" w:rsidRDefault="00D76B3F" w:rsidP="00D76B3F">
      <w:pPr>
        <w:pStyle w:val="B1"/>
        <w:rPr>
          <w:rFonts w:eastAsia="DengXian"/>
        </w:rPr>
      </w:pPr>
      <w:r>
        <w:rPr>
          <w:rFonts w:eastAsia="DengXian"/>
        </w:rPr>
        <w:lastRenderedPageBreak/>
        <w:t>1.</w:t>
      </w:r>
      <w:r>
        <w:rPr>
          <w:rFonts w:eastAsia="DengXian"/>
        </w:rPr>
        <w:tab/>
        <w:t>When a new PINE joins the PIN, the PEMC will send a new Service Request with updated PIN_List to the RAN. A typical Service Request with PIN_List will include "PINE list", which contains an updated list of PINE elements and its associated policies and parameters. For example, a typical "PINE list" will be as follows:</w:t>
      </w:r>
    </w:p>
    <w:p w14:paraId="41F32F77" w14:textId="749A525B"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RAN forwards the N2 message (Service Request with the updated PIN_List)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w:t>
      </w:r>
      <w:r w:rsidR="00D61666">
        <w:rPr>
          <w:rFonts w:eastAsia="DengXian"/>
        </w:rPr>
        <w:t xml:space="preserve">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AMF will send the Update PIN_List message to the PCF.</w:t>
      </w:r>
    </w:p>
    <w:p w14:paraId="3E794A93" w14:textId="77777777" w:rsidR="00D76B3F" w:rsidRDefault="00D76B3F" w:rsidP="00D76B3F">
      <w:pPr>
        <w:pStyle w:val="B1"/>
        <w:rPr>
          <w:rFonts w:eastAsia="DengXian"/>
        </w:rPr>
      </w:pPr>
      <w:r>
        <w:rPr>
          <w:rFonts w:eastAsia="DengXian"/>
        </w:rPr>
        <w:t>5.</w:t>
      </w:r>
      <w:r>
        <w:rPr>
          <w:rFonts w:eastAsia="DengXian"/>
        </w:rPr>
        <w:tab/>
        <w:t>PCF will send the Update PIN_List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PINCTRL will decide based on the subscription and 3rd party/operators policy and send the Acknowledged update PIN_List to the PCF. A typical update PIN_List is as follows:</w:t>
      </w:r>
    </w:p>
    <w:p w14:paraId="4EC65D47" w14:textId="71074456"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PCF will send the Acknowledged update PIN_List to AMF.</w:t>
      </w:r>
    </w:p>
    <w:p w14:paraId="19012FE0" w14:textId="75DED5A6" w:rsidR="00D76B3F" w:rsidRDefault="00D76B3F" w:rsidP="00D76B3F">
      <w:pPr>
        <w:pStyle w:val="B1"/>
        <w:rPr>
          <w:rFonts w:eastAsia="DengXian"/>
        </w:rPr>
      </w:pPr>
      <w:r>
        <w:rPr>
          <w:rFonts w:eastAsia="DengXian"/>
        </w:rPr>
        <w:t>8.</w:t>
      </w:r>
      <w:r>
        <w:rPr>
          <w:rFonts w:eastAsia="DengXian"/>
        </w:rPr>
        <w:tab/>
        <w:t>AMF will send N2 Request with Acknowledged PIN_List to RAN.</w:t>
      </w:r>
    </w:p>
    <w:p w14:paraId="6C464155" w14:textId="77777777" w:rsidR="00D76B3F" w:rsidRDefault="00D76B3F" w:rsidP="00D76B3F">
      <w:pPr>
        <w:pStyle w:val="B1"/>
        <w:rPr>
          <w:rFonts w:eastAsia="DengXian"/>
        </w:rPr>
      </w:pPr>
      <w:r>
        <w:rPr>
          <w:rFonts w:eastAsia="DengXian"/>
        </w:rPr>
        <w:t>9.</w:t>
      </w:r>
      <w:r>
        <w:rPr>
          <w:rFonts w:eastAsia="DengXian"/>
        </w:rPr>
        <w:tab/>
        <w:t>RAN will send the Update PIN_List response and the acknowledged PIN_List to the PEMC.</w:t>
      </w:r>
    </w:p>
    <w:p w14:paraId="739CA4D2" w14:textId="672173FE" w:rsidR="004A66F2" w:rsidRPr="00D76B3F" w:rsidRDefault="004A66F2" w:rsidP="00416FDA">
      <w:pPr>
        <w:pStyle w:val="Heading4"/>
      </w:pPr>
      <w:bookmarkStart w:id="643" w:name="_Toc113003307"/>
      <w:r w:rsidRPr="00D76B3F">
        <w:t>6.10.2.2</w:t>
      </w:r>
      <w:r w:rsidRPr="00D76B3F">
        <w:tab/>
        <w:t>Network Triggered Service Request to Update PIN Policies Procedure</w:t>
      </w:r>
      <w:bookmarkEnd w:id="643"/>
    </w:p>
    <w:p w14:paraId="5B58ED3F" w14:textId="1B11E47A" w:rsidR="004A66F2" w:rsidRPr="00D76B3F" w:rsidRDefault="00416FDA" w:rsidP="00D76B3F">
      <w:pPr>
        <w:pStyle w:val="TH"/>
      </w:pPr>
      <w:r w:rsidRPr="00D76B3F">
        <w:object w:dxaOrig="17956" w:dyaOrig="11731" w14:anchorId="12F23D64">
          <v:shape id="_x0000_i1094" type="#_x0000_t75" style="width:392.05pt;height:256.6pt" o:ole="">
            <v:imagedata r:id="rId153" o:title=""/>
          </v:shape>
          <o:OLEObject Type="Embed" ProgID="Visio.Drawing.15" ShapeID="_x0000_i1094" DrawAspect="Content" ObjectID="_1723620811" r:id="rId154"/>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644" w:name="_Toc100925384"/>
      <w:bookmarkStart w:id="645" w:name="_Toc100925754"/>
      <w:bookmarkStart w:id="646" w:name="_Toc104235361"/>
      <w:bookmarkStart w:id="647" w:name="_Toc113003308"/>
      <w:r w:rsidRPr="00977052">
        <w:t>6.</w:t>
      </w:r>
      <w:r w:rsidR="00FA2C06" w:rsidRPr="00977052">
        <w:t>10</w:t>
      </w:r>
      <w:r w:rsidRPr="00977052">
        <w:t>.3</w:t>
      </w:r>
      <w:r w:rsidRPr="00977052">
        <w:tab/>
        <w:t>Impacts on services, entities and interfaces</w:t>
      </w:r>
      <w:bookmarkEnd w:id="644"/>
      <w:bookmarkEnd w:id="645"/>
      <w:bookmarkEnd w:id="646"/>
      <w:bookmarkEnd w:id="647"/>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7BD1B4D6"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0B72E3">
        <w:t>"</w:t>
      </w:r>
      <w:r w:rsidRPr="00977052">
        <w:t>PIN capable</w:t>
      </w:r>
      <w:r w:rsidR="000B72E3">
        <w:t>"</w:t>
      </w:r>
      <w:r w:rsidR="007A6C9C" w:rsidRPr="00977052">
        <w:t>.</w:t>
      </w:r>
    </w:p>
    <w:p w14:paraId="3E9E105A" w14:textId="7F05DE8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0B72E3">
        <w:t>"</w:t>
      </w:r>
      <w:r w:rsidRPr="00977052">
        <w:t>PIN allowable</w:t>
      </w:r>
      <w:r w:rsidR="000B72E3">
        <w:t>"</w:t>
      </w:r>
      <w:r w:rsidRPr="00977052">
        <w:t xml:space="preserve">, </w:t>
      </w:r>
      <w:r w:rsidR="000B72E3">
        <w:t>"</w:t>
      </w:r>
      <w:r w:rsidRPr="00977052">
        <w:t>PIN Name</w:t>
      </w:r>
      <w:r w:rsidR="000B72E3">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79E530E0"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0B72E3">
        <w:rPr>
          <w:rFonts w:eastAsia="DengXian"/>
          <w:lang w:eastAsia="zh-CN"/>
        </w:rPr>
        <w:t>"</w:t>
      </w:r>
      <w:r w:rsidR="0055550C" w:rsidRPr="00977052">
        <w:rPr>
          <w:rFonts w:eastAsia="DengXian"/>
          <w:lang w:eastAsia="zh-CN"/>
        </w:rPr>
        <w:t>PINE list</w:t>
      </w:r>
      <w:r w:rsidR="000B72E3">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0B72E3">
        <w:rPr>
          <w:rFonts w:eastAsia="DengXian"/>
          <w:lang w:eastAsia="zh-CN"/>
        </w:rPr>
        <w:t>"</w:t>
      </w:r>
      <w:r w:rsidR="0055550C" w:rsidRPr="00977052">
        <w:rPr>
          <w:rFonts w:eastAsia="DengXian"/>
          <w:lang w:eastAsia="zh-CN"/>
        </w:rPr>
        <w:t>PINE list</w:t>
      </w:r>
      <w:r w:rsidR="000B72E3">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648" w:name="_Toc100925385"/>
      <w:bookmarkStart w:id="649" w:name="_Toc100925755"/>
      <w:bookmarkStart w:id="650" w:name="_Toc104235362"/>
      <w:bookmarkStart w:id="651" w:name="_Toc113003309"/>
      <w:r w:rsidRPr="00977052">
        <w:rPr>
          <w:lang w:eastAsia="zh-CN"/>
        </w:rPr>
        <w:t>6.11</w:t>
      </w:r>
      <w:r w:rsidRPr="00977052">
        <w:rPr>
          <w:lang w:eastAsia="zh-CN"/>
        </w:rPr>
        <w:tab/>
        <w:t>Solution #11: Differentiated QoS between a PINE and 5GS when a PEGC is used for the relay</w:t>
      </w:r>
      <w:bookmarkEnd w:id="648"/>
      <w:bookmarkEnd w:id="649"/>
      <w:bookmarkEnd w:id="650"/>
      <w:bookmarkEnd w:id="651"/>
    </w:p>
    <w:p w14:paraId="38EB5671" w14:textId="36274ECF" w:rsidR="00CB16A8" w:rsidRPr="00977052" w:rsidRDefault="00CB16A8" w:rsidP="00AE3481">
      <w:pPr>
        <w:pStyle w:val="Heading3"/>
      </w:pPr>
      <w:bookmarkStart w:id="652" w:name="_Toc100925386"/>
      <w:bookmarkStart w:id="653" w:name="_Toc100925756"/>
      <w:bookmarkStart w:id="654" w:name="_Toc104235363"/>
      <w:bookmarkStart w:id="655" w:name="_Toc113003310"/>
      <w:r w:rsidRPr="00977052">
        <w:t>6.</w:t>
      </w:r>
      <w:r w:rsidR="00181F04" w:rsidRPr="00977052">
        <w:t>11</w:t>
      </w:r>
      <w:r w:rsidRPr="00977052">
        <w:t>.1</w:t>
      </w:r>
      <w:r w:rsidRPr="00977052">
        <w:tab/>
        <w:t>Description</w:t>
      </w:r>
      <w:bookmarkEnd w:id="652"/>
      <w:bookmarkEnd w:id="653"/>
      <w:bookmarkEnd w:id="654"/>
      <w:bookmarkEnd w:id="655"/>
    </w:p>
    <w:p w14:paraId="37600458" w14:textId="50269F31" w:rsidR="00CB16A8" w:rsidRPr="00977052" w:rsidRDefault="00CB16A8" w:rsidP="00AF127D">
      <w:pPr>
        <w:pStyle w:val="Heading4"/>
        <w:rPr>
          <w:lang w:eastAsia="ja-JP"/>
        </w:rPr>
      </w:pPr>
      <w:bookmarkStart w:id="656" w:name="_Toc100925387"/>
      <w:bookmarkStart w:id="657" w:name="_Toc100925757"/>
      <w:bookmarkStart w:id="658" w:name="_Toc104235364"/>
      <w:bookmarkStart w:id="659" w:name="_Toc113003311"/>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56"/>
      <w:bookmarkEnd w:id="657"/>
      <w:bookmarkEnd w:id="658"/>
      <w:bookmarkEnd w:id="659"/>
    </w:p>
    <w:p w14:paraId="2009AAAF" w14:textId="0BDC31C6" w:rsidR="006B4B67" w:rsidRPr="00977052" w:rsidRDefault="006B4B67" w:rsidP="006B4B67">
      <w:pPr>
        <w:rPr>
          <w:rFonts w:eastAsia="Malgun Gothic"/>
        </w:rPr>
      </w:pPr>
      <w:r w:rsidRPr="00977052">
        <w:rPr>
          <w:rFonts w:eastAsia="Malgun Gothic"/>
        </w:rPr>
        <w:t xml:space="preserve">This solution mainly addresses Key Issue #4 </w:t>
      </w:r>
      <w:r w:rsidR="000B72E3">
        <w:rPr>
          <w:rFonts w:eastAsia="Malgun Gothic"/>
        </w:rPr>
        <w:t>"</w:t>
      </w:r>
      <w:r w:rsidRPr="00977052">
        <w:rPr>
          <w:rFonts w:eastAsia="Malgun Gothic"/>
        </w:rPr>
        <w:t>Communication of PIN</w:t>
      </w:r>
      <w:r w:rsidR="000B72E3">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660" w:name="_Toc100925388"/>
      <w:bookmarkStart w:id="661" w:name="_Toc100925758"/>
      <w:bookmarkStart w:id="662" w:name="_Toc104235365"/>
      <w:bookmarkStart w:id="663" w:name="_Toc113003312"/>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0"/>
      <w:bookmarkEnd w:id="661"/>
      <w:bookmarkEnd w:id="662"/>
      <w:bookmarkEnd w:id="663"/>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664" w:name="_Toc100925389"/>
      <w:bookmarkStart w:id="665" w:name="_Toc100925759"/>
      <w:bookmarkStart w:id="666" w:name="_Toc104235366"/>
      <w:bookmarkStart w:id="667" w:name="_Toc113003313"/>
      <w:r w:rsidRPr="00977052">
        <w:t>6.</w:t>
      </w:r>
      <w:r w:rsidR="008E59AB" w:rsidRPr="00977052">
        <w:t>11</w:t>
      </w:r>
      <w:r w:rsidRPr="00977052">
        <w:t>.2</w:t>
      </w:r>
      <w:r w:rsidRPr="00977052">
        <w:tab/>
        <w:t>Procedures</w:t>
      </w:r>
      <w:bookmarkEnd w:id="664"/>
      <w:bookmarkEnd w:id="665"/>
      <w:bookmarkEnd w:id="666"/>
      <w:bookmarkEnd w:id="667"/>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5" type="#_x0000_t75" style="width:479.8pt;height:224.5pt" o:ole="">
            <v:imagedata r:id="rId155" o:title=""/>
          </v:shape>
          <o:OLEObject Type="Embed" ProgID="Visio.Drawing.15" ShapeID="_x0000_i1095" DrawAspect="Content" ObjectID="_1723620812" r:id="rId156"/>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71577DBD"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0B72E3">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668" w:name="_Toc100925390"/>
      <w:bookmarkStart w:id="669" w:name="_Toc100925760"/>
      <w:bookmarkStart w:id="670" w:name="_Toc104235367"/>
      <w:bookmarkStart w:id="671" w:name="_Toc113003314"/>
      <w:r w:rsidRPr="00977052">
        <w:t>6.</w:t>
      </w:r>
      <w:r w:rsidR="00D01715" w:rsidRPr="00977052">
        <w:t>11</w:t>
      </w:r>
      <w:r w:rsidRPr="00977052">
        <w:t>.3</w:t>
      </w:r>
      <w:r w:rsidRPr="00977052">
        <w:tab/>
        <w:t>Impacts on Existing Nodes and Functionality</w:t>
      </w:r>
      <w:bookmarkEnd w:id="668"/>
      <w:bookmarkEnd w:id="669"/>
      <w:bookmarkEnd w:id="670"/>
      <w:bookmarkEnd w:id="671"/>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672" w:name="_Toc100925391"/>
      <w:bookmarkStart w:id="673" w:name="_Toc100925761"/>
      <w:bookmarkStart w:id="674" w:name="_Toc104235368"/>
      <w:bookmarkStart w:id="675" w:name="_Toc113003315"/>
      <w:r w:rsidRPr="00977052">
        <w:rPr>
          <w:lang w:eastAsia="zh-CN"/>
        </w:rPr>
        <w:t>6.12</w:t>
      </w:r>
      <w:r w:rsidRPr="00977052">
        <w:rPr>
          <w:lang w:eastAsia="zh-CN"/>
        </w:rPr>
        <w:tab/>
        <w:t>Solution #12: Communication of PIN</w:t>
      </w:r>
      <w:bookmarkEnd w:id="672"/>
      <w:bookmarkEnd w:id="673"/>
      <w:bookmarkEnd w:id="674"/>
      <w:bookmarkEnd w:id="675"/>
    </w:p>
    <w:p w14:paraId="68B8FDBC" w14:textId="567A39BD" w:rsidR="00EA3440" w:rsidRPr="00977052" w:rsidRDefault="00EA3440" w:rsidP="00AE3481">
      <w:pPr>
        <w:pStyle w:val="Heading3"/>
      </w:pPr>
      <w:bookmarkStart w:id="676" w:name="_Toc100925392"/>
      <w:bookmarkStart w:id="677" w:name="_Toc100925762"/>
      <w:bookmarkStart w:id="678" w:name="_Toc104235369"/>
      <w:bookmarkStart w:id="679" w:name="_Toc113003316"/>
      <w:r w:rsidRPr="00977052">
        <w:t>6.12.1</w:t>
      </w:r>
      <w:r w:rsidRPr="00977052">
        <w:tab/>
        <w:t>Description</w:t>
      </w:r>
      <w:bookmarkEnd w:id="676"/>
      <w:bookmarkEnd w:id="677"/>
      <w:bookmarkEnd w:id="678"/>
      <w:bookmarkEnd w:id="679"/>
    </w:p>
    <w:p w14:paraId="6CE2183C" w14:textId="77777777" w:rsidR="00607461" w:rsidRPr="003F4ABD" w:rsidRDefault="00607461" w:rsidP="00607461">
      <w:pPr>
        <w:pStyle w:val="Heading4"/>
        <w:rPr>
          <w:lang w:eastAsia="ja-JP"/>
        </w:rPr>
      </w:pPr>
      <w:bookmarkStart w:id="680" w:name="_Toc113003317"/>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0"/>
    </w:p>
    <w:p w14:paraId="6D77C765" w14:textId="3B163C56" w:rsidR="006B4B67" w:rsidRPr="00977052" w:rsidRDefault="006B4B67" w:rsidP="006B4B67">
      <w:pPr>
        <w:rPr>
          <w:lang w:eastAsia="zh-CN"/>
        </w:rPr>
      </w:pPr>
      <w:r w:rsidRPr="00977052">
        <w:rPr>
          <w:lang w:eastAsia="zh-CN"/>
        </w:rPr>
        <w:t xml:space="preserve">This solution mainly addresses KI#4 </w:t>
      </w:r>
      <w:r w:rsidR="000B72E3">
        <w:rPr>
          <w:lang w:eastAsia="zh-CN"/>
        </w:rPr>
        <w:t>"</w:t>
      </w:r>
      <w:r w:rsidRPr="00977052">
        <w:rPr>
          <w:lang w:eastAsia="zh-CN"/>
        </w:rPr>
        <w:t>Communication of PIN</w:t>
      </w:r>
      <w:r w:rsidR="000B72E3">
        <w:rPr>
          <w:lang w:eastAsia="zh-CN"/>
        </w:rPr>
        <w:t>"</w:t>
      </w:r>
      <w:r w:rsidRPr="00977052">
        <w:rPr>
          <w:lang w:eastAsia="zh-CN"/>
        </w:rPr>
        <w:t xml:space="preserve">. This solution also addresses some part of the KI#6 </w:t>
      </w:r>
      <w:r w:rsidR="000B72E3">
        <w:rPr>
          <w:lang w:eastAsia="zh-CN"/>
        </w:rPr>
        <w:t>"</w:t>
      </w:r>
      <w:r w:rsidRPr="00977052">
        <w:rPr>
          <w:lang w:eastAsia="zh-CN"/>
        </w:rPr>
        <w:t>Policy and parameters provisioning for PIN</w:t>
      </w:r>
      <w:r w:rsidR="000B72E3">
        <w:rPr>
          <w:lang w:eastAsia="zh-CN"/>
        </w:rPr>
        <w:t>"</w:t>
      </w:r>
      <w:r w:rsidRPr="00977052">
        <w:rPr>
          <w:lang w:eastAsia="zh-CN"/>
        </w:rPr>
        <w:t xml:space="preserve">, i.e. UE to UE relay parameter provisioning and QoS parameter provisioning, as well as part of the KI#7 </w:t>
      </w:r>
      <w:r w:rsidR="000B72E3">
        <w:rPr>
          <w:lang w:eastAsia="zh-CN"/>
        </w:rPr>
        <w:t>"</w:t>
      </w:r>
      <w:r w:rsidRPr="00977052">
        <w:rPr>
          <w:lang w:eastAsia="zh-CN"/>
        </w:rPr>
        <w:t>Identification of PIN and PIN Elements</w:t>
      </w:r>
      <w:r w:rsidR="000B72E3">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3B0A0CF5" w:rsidR="006B4B67" w:rsidRPr="00977052" w:rsidRDefault="006B4B67" w:rsidP="006B4B67">
      <w:pPr>
        <w:rPr>
          <w:lang w:eastAsia="zh-CN"/>
        </w:rPr>
      </w:pPr>
      <w:r w:rsidRPr="00977052">
        <w:rPr>
          <w:lang w:eastAsia="zh-CN"/>
        </w:rPr>
        <w:t xml:space="preserve">This solution is related to the solution 8 </w:t>
      </w:r>
      <w:r w:rsidR="000B72E3">
        <w:rPr>
          <w:lang w:eastAsia="zh-CN"/>
        </w:rPr>
        <w:t>"</w:t>
      </w:r>
      <w:r w:rsidRPr="00977052">
        <w:rPr>
          <w:lang w:eastAsia="zh-CN"/>
        </w:rPr>
        <w:t>management of PIN and PIN Elements</w:t>
      </w:r>
      <w:r w:rsidR="000B72E3">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681" w:name="_Toc100925393"/>
      <w:bookmarkStart w:id="682" w:name="_Toc100925763"/>
      <w:bookmarkStart w:id="683" w:name="_Toc104235370"/>
      <w:bookmarkStart w:id="684" w:name="_Toc113003318"/>
      <w:r w:rsidRPr="00D76B3F">
        <w:t>6.12.1.2</w:t>
      </w:r>
      <w:r w:rsidRPr="00D76B3F">
        <w:tab/>
        <w:t>Overall procedure for PIN communication</w:t>
      </w:r>
      <w:bookmarkEnd w:id="684"/>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1096" type="#_x0000_t75" style="width:405.8pt;height:257.25pt" o:ole="">
            <v:imagedata r:id="rId157" o:title=""/>
          </v:shape>
          <o:OLEObject Type="Embed" ProgID="Visio.Drawing.15" ShapeID="_x0000_i1096" DrawAspect="Content" ObjectID="_1723620813" r:id="rId158"/>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685" w:name="_Toc113003319"/>
      <w:r w:rsidRPr="00977052">
        <w:t>6.</w:t>
      </w:r>
      <w:r w:rsidR="007A0A4B" w:rsidRPr="00977052">
        <w:t>12</w:t>
      </w:r>
      <w:r w:rsidRPr="00977052">
        <w:t>.2</w:t>
      </w:r>
      <w:r w:rsidRPr="00977052">
        <w:tab/>
        <w:t>Procedures</w:t>
      </w:r>
      <w:bookmarkEnd w:id="681"/>
      <w:bookmarkEnd w:id="682"/>
      <w:bookmarkEnd w:id="683"/>
      <w:bookmarkEnd w:id="685"/>
    </w:p>
    <w:p w14:paraId="22154DBB" w14:textId="22B5C673" w:rsidR="00EA3440" w:rsidRPr="00977052" w:rsidRDefault="00EA3440" w:rsidP="00AF127D">
      <w:pPr>
        <w:pStyle w:val="Heading4"/>
        <w:rPr>
          <w:lang w:eastAsia="ja-JP"/>
        </w:rPr>
      </w:pPr>
      <w:bookmarkStart w:id="686" w:name="_Toc100925394"/>
      <w:bookmarkStart w:id="687" w:name="_Toc100925764"/>
      <w:bookmarkStart w:id="688" w:name="_Toc104235371"/>
      <w:bookmarkStart w:id="689" w:name="_Toc113003320"/>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86"/>
      <w:bookmarkEnd w:id="687"/>
      <w:bookmarkEnd w:id="688"/>
      <w:bookmarkEnd w:id="689"/>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1097" type="#_x0000_t75" style="width:463.4pt;height:479.8pt" o:ole="">
            <v:imagedata r:id="rId159" o:title=""/>
          </v:shape>
          <o:OLEObject Type="Embed" ProgID="Visio.Drawing.15" ShapeID="_x0000_i1097" DrawAspect="Content" ObjectID="_1723620814" r:id="rId160"/>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w:t>
      </w:r>
      <w:r>
        <w:rPr>
          <w:rFonts w:eastAsia="DengXian"/>
        </w:rPr>
        <w:lastRenderedPageBreak/>
        <w:t xml:space="preserve">[DNN/S-NSSAI],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5A708418" w:rsidR="00D76B3F" w:rsidRDefault="00D76B3F" w:rsidP="00D76B3F">
      <w:pPr>
        <w:pStyle w:val="EditorsNote"/>
        <w:rPr>
          <w:rFonts w:eastAsia="DengXian"/>
        </w:rPr>
      </w:pPr>
      <w:r>
        <w:rPr>
          <w:rFonts w:eastAsia="DengXian"/>
        </w:rPr>
        <w:t>Editor's note:</w:t>
      </w:r>
      <w:r>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lastRenderedPageBreak/>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The QoS rules provided to the PEGC includes packet filters corresponds to PINEs, e.g. IP range, or port range, or both, the PEGC performs P2N relay and maps traffic with the QoS flow based on the QoS rules. The PCF may consider the type of direct connection (e.g. WiFi,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5B9B621" w:rsidR="0048233D" w:rsidRDefault="0048233D" w:rsidP="0048233D">
      <w:pPr>
        <w:pStyle w:val="EditorsNote"/>
        <w:rPr>
          <w:rFonts w:eastAsia="DengXian"/>
        </w:rPr>
      </w:pPr>
      <w:r>
        <w:rPr>
          <w:rFonts w:eastAsia="DengXian"/>
        </w:rPr>
        <w:t>Editor's note:</w:t>
      </w:r>
      <w:r>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690" w:name="_Toc100925397"/>
      <w:bookmarkStart w:id="691" w:name="_Toc100925767"/>
      <w:bookmarkStart w:id="692" w:name="_Toc104235374"/>
      <w:bookmarkStart w:id="693" w:name="_Toc113003321"/>
      <w:r w:rsidRPr="0048233D">
        <w:t>6.</w:t>
      </w:r>
      <w:r w:rsidR="009C04B4" w:rsidRPr="0048233D">
        <w:t>12</w:t>
      </w:r>
      <w:r w:rsidRPr="0048233D">
        <w:t>.2.</w:t>
      </w:r>
      <w:r w:rsidR="006F2AF6" w:rsidRPr="0048233D">
        <w:t>2</w:t>
      </w:r>
      <w:r w:rsidRPr="0048233D">
        <w:tab/>
        <w:t>Mobile termination procedure for PINE</w:t>
      </w:r>
      <w:bookmarkEnd w:id="690"/>
      <w:bookmarkEnd w:id="691"/>
      <w:bookmarkEnd w:id="692"/>
      <w:bookmarkEnd w:id="693"/>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1098" type="#_x0000_t75" style="width:476.5pt;height:390.1pt" o:ole="">
            <v:imagedata r:id="rId161" o:title=""/>
          </v:shape>
          <o:OLEObject Type="Embed" ProgID="Visio.Drawing.15" ShapeID="_x0000_i1098" DrawAspect="Content" ObjectID="_1723620815" r:id="rId162"/>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WiFi,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The PEGC may detect that the communication with the PINE is not available, e.g. user closes the WiFi or BT on PINE or PEGC, or the PEGC closes the WiFi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lastRenderedPageBreak/>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The SMF sends N1 message to the PEGC via the AMF to indicate the PEGC to open WiFi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694" w:name="_Toc113003322"/>
      <w:r>
        <w:rPr>
          <w:rFonts w:eastAsia="DengXian"/>
        </w:rPr>
        <w:t>6.12.2.3</w:t>
      </w:r>
      <w:r>
        <w:rPr>
          <w:rFonts w:eastAsia="DengXian"/>
        </w:rPr>
        <w:tab/>
        <w:t>Support credential provisioning for PINE</w:t>
      </w:r>
      <w:bookmarkEnd w:id="694"/>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695" w:name="_Toc100925398"/>
    <w:bookmarkStart w:id="696" w:name="_Toc100925768"/>
    <w:bookmarkStart w:id="697"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1099" type="#_x0000_t75" style="width:428.05pt;height:357.4pt" o:ole="">
            <v:imagedata r:id="rId163" o:title=""/>
          </v:shape>
          <o:OLEObject Type="Embed" ProgID="Visio.Drawing.15" ShapeID="_x0000_i1099" DrawAspect="Content" ObjectID="_1723620816" r:id="rId164"/>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lastRenderedPageBreak/>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3AB3A6F" w:rsidR="0048233D" w:rsidRDefault="0048233D" w:rsidP="0048233D">
      <w:pPr>
        <w:pStyle w:val="EditorsNote"/>
        <w:rPr>
          <w:rFonts w:eastAsia="DengXian"/>
        </w:rPr>
      </w:pPr>
      <w:r>
        <w:rPr>
          <w:rFonts w:eastAsia="DengXian"/>
        </w:rPr>
        <w:t>Editor's note:</w:t>
      </w:r>
      <w:r>
        <w:rPr>
          <w:rFonts w:eastAsia="DengXian"/>
        </w:rPr>
        <w:tab/>
        <w:t>The support of credential provisioning needs coordination with SA WG3.</w:t>
      </w:r>
    </w:p>
    <w:p w14:paraId="6B8001E3" w14:textId="25F621FA" w:rsidR="00EA3440" w:rsidRPr="00977052" w:rsidRDefault="00EA3440" w:rsidP="00AE3481">
      <w:pPr>
        <w:pStyle w:val="Heading3"/>
      </w:pPr>
      <w:bookmarkStart w:id="698" w:name="_Toc113003323"/>
      <w:r w:rsidRPr="00977052">
        <w:t>6.</w:t>
      </w:r>
      <w:r w:rsidR="009C04B4" w:rsidRPr="00977052">
        <w:t>12</w:t>
      </w:r>
      <w:r w:rsidRPr="00977052">
        <w:t>.3</w:t>
      </w:r>
      <w:r w:rsidRPr="00977052">
        <w:tab/>
        <w:t>Impacts on Existing Nodes and Functionality</w:t>
      </w:r>
      <w:bookmarkEnd w:id="695"/>
      <w:bookmarkEnd w:id="696"/>
      <w:bookmarkEnd w:id="697"/>
      <w:bookmarkEnd w:id="698"/>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699" w:name="_Toc100925399"/>
      <w:bookmarkStart w:id="700" w:name="_Toc100925769"/>
      <w:bookmarkStart w:id="701" w:name="_Toc104235376"/>
      <w:bookmarkStart w:id="702" w:name="_Toc113003324"/>
      <w:r w:rsidRPr="00977052">
        <w:rPr>
          <w:lang w:eastAsia="zh-CN"/>
        </w:rPr>
        <w:t>6.13</w:t>
      </w:r>
      <w:r w:rsidRPr="00977052">
        <w:rPr>
          <w:lang w:eastAsia="zh-CN"/>
        </w:rPr>
        <w:tab/>
        <w:t>Solution #13: Communication of PIN</w:t>
      </w:r>
      <w:bookmarkEnd w:id="699"/>
      <w:bookmarkEnd w:id="700"/>
      <w:bookmarkEnd w:id="701"/>
      <w:bookmarkEnd w:id="702"/>
    </w:p>
    <w:p w14:paraId="5FDE8001" w14:textId="31FB9C6A" w:rsidR="00916CF5" w:rsidRPr="00977052" w:rsidRDefault="00916CF5" w:rsidP="00AE3481">
      <w:pPr>
        <w:pStyle w:val="Heading3"/>
      </w:pPr>
      <w:bookmarkStart w:id="703" w:name="_Toc100925400"/>
      <w:bookmarkStart w:id="704" w:name="_Toc100925770"/>
      <w:bookmarkStart w:id="705" w:name="_Toc104235377"/>
      <w:bookmarkStart w:id="706" w:name="_Toc113003325"/>
      <w:r w:rsidRPr="00977052">
        <w:t>6.13.1</w:t>
      </w:r>
      <w:r w:rsidRPr="00977052">
        <w:tab/>
        <w:t>Description</w:t>
      </w:r>
      <w:bookmarkEnd w:id="703"/>
      <w:bookmarkEnd w:id="704"/>
      <w:bookmarkEnd w:id="705"/>
      <w:bookmarkEnd w:id="706"/>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707" w:name="_Toc100925401"/>
      <w:bookmarkStart w:id="708" w:name="_Toc100925771"/>
      <w:bookmarkStart w:id="709" w:name="_Toc104235378"/>
      <w:bookmarkStart w:id="710" w:name="_Toc113003326"/>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07"/>
      <w:bookmarkEnd w:id="708"/>
      <w:bookmarkEnd w:id="709"/>
      <w:bookmarkEnd w:id="710"/>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0" type="#_x0000_t75" style="width:474.55pt;height:274.25pt" o:ole="">
            <v:imagedata r:id="rId165" o:title=""/>
          </v:shape>
          <o:OLEObject Type="Embed" ProgID="Word.Picture.8" ShapeID="_x0000_i1100" DrawAspect="Content" ObjectID="_1723620817" r:id="rId166"/>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711" w:name="_Toc100925402"/>
      <w:bookmarkStart w:id="712" w:name="_Toc100925772"/>
      <w:bookmarkStart w:id="713" w:name="_Toc104235379"/>
      <w:bookmarkStart w:id="714" w:name="_Toc113003327"/>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1"/>
      <w:bookmarkEnd w:id="712"/>
      <w:bookmarkEnd w:id="713"/>
      <w:bookmarkEnd w:id="714"/>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1" type="#_x0000_t75" style="width:311.55pt;height:126.35pt" o:ole="">
            <v:imagedata r:id="rId167" o:title=""/>
          </v:shape>
          <o:OLEObject Type="Embed" ProgID="Word.Picture.8" ShapeID="_x0000_i1101" DrawAspect="Content" ObjectID="_1723620818" r:id="rId168"/>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4F81558E"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0B72E3">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715" w:name="_Toc100925403"/>
      <w:bookmarkStart w:id="716" w:name="_Toc100925773"/>
      <w:bookmarkStart w:id="717" w:name="_Toc104235380"/>
      <w:bookmarkStart w:id="718" w:name="_Toc113003328"/>
      <w:r w:rsidRPr="0048233D">
        <w:lastRenderedPageBreak/>
        <w:t>6.</w:t>
      </w:r>
      <w:r w:rsidR="00914482" w:rsidRPr="0048233D">
        <w:t>13</w:t>
      </w:r>
      <w:r w:rsidRPr="0048233D">
        <w:t>.2</w:t>
      </w:r>
      <w:r w:rsidRPr="0048233D">
        <w:tab/>
        <w:t>Procedures</w:t>
      </w:r>
      <w:bookmarkEnd w:id="715"/>
      <w:bookmarkEnd w:id="716"/>
      <w:bookmarkEnd w:id="717"/>
      <w:bookmarkEnd w:id="718"/>
    </w:p>
    <w:p w14:paraId="25A478E2" w14:textId="5A859D1E" w:rsidR="000F17B5" w:rsidRPr="0048233D" w:rsidRDefault="000F17B5" w:rsidP="0048233D">
      <w:pPr>
        <w:pStyle w:val="TH"/>
      </w:pPr>
      <w:r w:rsidRPr="0048233D">
        <w:object w:dxaOrig="17047" w:dyaOrig="10844" w14:anchorId="1808D372">
          <v:shape id="_x0000_i1102" type="#_x0000_t75" style="width:466.05pt;height:295.2pt" o:ole="">
            <v:imagedata r:id="rId169" o:title=""/>
          </v:shape>
          <o:OLEObject Type="Embed" ProgID="Visio.Drawing.15" ShapeID="_x0000_i1102" DrawAspect="Content" ObjectID="_1723620819" r:id="rId170"/>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719" w:name="_Toc100925404"/>
      <w:bookmarkStart w:id="720" w:name="_Toc100925774"/>
      <w:bookmarkStart w:id="721" w:name="_Toc104235381"/>
      <w:bookmarkStart w:id="722" w:name="_Toc113003329"/>
      <w:r w:rsidRPr="00977052">
        <w:lastRenderedPageBreak/>
        <w:t>6.</w:t>
      </w:r>
      <w:r w:rsidR="00B811CA" w:rsidRPr="00977052">
        <w:t>13</w:t>
      </w:r>
      <w:r w:rsidRPr="00977052">
        <w:t>.3</w:t>
      </w:r>
      <w:r w:rsidRPr="00977052">
        <w:tab/>
        <w:t>Impacts on services, entities and interfaces</w:t>
      </w:r>
      <w:bookmarkEnd w:id="719"/>
      <w:bookmarkEnd w:id="720"/>
      <w:bookmarkEnd w:id="721"/>
      <w:bookmarkEnd w:id="722"/>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723" w:name="_Toc324232213"/>
      <w:bookmarkStart w:id="724" w:name="_Toc326248709"/>
      <w:bookmarkStart w:id="725" w:name="_Toc22286587"/>
      <w:bookmarkStart w:id="726" w:name="_Toc23317648"/>
      <w:bookmarkStart w:id="727" w:name="_Toc97106877"/>
      <w:bookmarkStart w:id="728" w:name="_Toc104235382"/>
      <w:bookmarkStart w:id="729" w:name="_Toc100925409"/>
      <w:bookmarkStart w:id="730" w:name="_Toc100925779"/>
      <w:bookmarkStart w:id="731" w:name="_Toc113003330"/>
      <w:bookmarkEnd w:id="195"/>
      <w:bookmarkEnd w:id="196"/>
      <w:bookmarkEnd w:id="197"/>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23"/>
      <w:bookmarkEnd w:id="724"/>
      <w:bookmarkEnd w:id="725"/>
      <w:bookmarkEnd w:id="726"/>
      <w:bookmarkEnd w:id="727"/>
      <w:r w:rsidRPr="00977052">
        <w:rPr>
          <w:lang w:eastAsia="zh-CN"/>
        </w:rPr>
        <w:t>Discover PIN and PIN element via direct discovery</w:t>
      </w:r>
      <w:bookmarkEnd w:id="728"/>
      <w:bookmarkEnd w:id="731"/>
    </w:p>
    <w:p w14:paraId="2661B74D" w14:textId="5E47D83E" w:rsidR="00BF321A" w:rsidRPr="00977052" w:rsidRDefault="00BF321A" w:rsidP="00606938">
      <w:pPr>
        <w:pStyle w:val="Heading3"/>
      </w:pPr>
      <w:bookmarkStart w:id="732" w:name="_Toc97106878"/>
      <w:bookmarkStart w:id="733" w:name="_Toc104235383"/>
      <w:bookmarkStart w:id="734" w:name="_Toc113003331"/>
      <w:r w:rsidRPr="00977052">
        <w:t>6.</w:t>
      </w:r>
      <w:r w:rsidR="00E0491B" w:rsidRPr="00977052">
        <w:t>14</w:t>
      </w:r>
      <w:r w:rsidRPr="00977052">
        <w:t>.1</w:t>
      </w:r>
      <w:r w:rsidRPr="00977052">
        <w:tab/>
        <w:t>Description</w:t>
      </w:r>
      <w:bookmarkEnd w:id="732"/>
      <w:bookmarkEnd w:id="733"/>
      <w:bookmarkEnd w:id="734"/>
    </w:p>
    <w:p w14:paraId="6D85DABA" w14:textId="6FC3004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0B72E3">
        <w:rPr>
          <w:rFonts w:eastAsiaTheme="minorEastAsia"/>
          <w:lang w:eastAsia="zh-CN"/>
        </w:rPr>
        <w:t>"</w:t>
      </w:r>
      <w:r w:rsidRPr="00977052">
        <w:rPr>
          <w:rFonts w:eastAsiaTheme="minorEastAsia"/>
          <w:lang w:eastAsia="zh-CN"/>
        </w:rPr>
        <w:t>PIN and PIN Element discovery and selection</w:t>
      </w:r>
      <w:r w:rsidR="000B72E3">
        <w:rPr>
          <w:rFonts w:eastAsiaTheme="minorEastAsia"/>
          <w:lang w:eastAsia="zh-CN"/>
        </w:rPr>
        <w:t>"</w:t>
      </w:r>
      <w:r w:rsidRPr="00977052">
        <w:rPr>
          <w:rFonts w:eastAsiaTheme="minorEastAsia"/>
          <w:lang w:eastAsia="zh-CN"/>
        </w:rPr>
        <w:t xml:space="preserve"> and Key Issue #6 </w:t>
      </w:r>
      <w:r w:rsidR="000B72E3">
        <w:rPr>
          <w:rFonts w:eastAsiaTheme="minorEastAsia"/>
          <w:lang w:eastAsia="zh-CN"/>
        </w:rPr>
        <w:t>"</w:t>
      </w:r>
      <w:r w:rsidRPr="00977052">
        <w:rPr>
          <w:rFonts w:eastAsiaTheme="minorEastAsia"/>
          <w:lang w:eastAsia="zh-CN"/>
        </w:rPr>
        <w:t>Policy and parameters provisioning for PIN</w:t>
      </w:r>
      <w:r w:rsidR="000B72E3">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Uu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3" type="#_x0000_t75" style="width:445.75pt;height:98.85pt" o:ole="">
            <v:imagedata r:id="rId171" o:title=""/>
          </v:shape>
          <o:OLEObject Type="Embed" ProgID="Visio.Drawing.11" ShapeID="_x0000_i1103" DrawAspect="Content" ObjectID="_1723620820" r:id="rId172"/>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735" w:name="_Toc97106879"/>
      <w:bookmarkStart w:id="736" w:name="_Toc104235384"/>
      <w:bookmarkStart w:id="737" w:name="_Toc113003332"/>
      <w:r w:rsidRPr="00977052">
        <w:t>6.</w:t>
      </w:r>
      <w:r w:rsidR="00E0491B" w:rsidRPr="00977052">
        <w:t>14</w:t>
      </w:r>
      <w:r w:rsidRPr="00977052">
        <w:t>.2</w:t>
      </w:r>
      <w:r w:rsidRPr="00977052">
        <w:tab/>
        <w:t>Procedures</w:t>
      </w:r>
      <w:bookmarkEnd w:id="735"/>
      <w:bookmarkEnd w:id="736"/>
      <w:bookmarkEnd w:id="737"/>
    </w:p>
    <w:p w14:paraId="69CE116D" w14:textId="100697FB" w:rsidR="00BF321A" w:rsidRPr="00977052" w:rsidRDefault="00BF321A" w:rsidP="00222629">
      <w:pPr>
        <w:pStyle w:val="Heading4"/>
        <w:rPr>
          <w:lang w:eastAsia="ja-JP"/>
        </w:rPr>
      </w:pPr>
      <w:bookmarkStart w:id="738" w:name="_Toc104235385"/>
      <w:bookmarkStart w:id="739" w:name="_Toc326248711"/>
      <w:bookmarkStart w:id="740" w:name="_Toc113003333"/>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38"/>
      <w:bookmarkEnd w:id="740"/>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7821188F" w:rsidR="006B4B67" w:rsidRPr="00977052" w:rsidRDefault="006B4B67" w:rsidP="006B4B67">
      <w:pPr>
        <w:rPr>
          <w:rFonts w:eastAsia="Malgun Gothic"/>
          <w:lang w:eastAsia="zh-CN"/>
        </w:rPr>
      </w:pPr>
      <w:r w:rsidRPr="00977052">
        <w:rPr>
          <w:rFonts w:eastAsia="Malgun Gothic"/>
          <w:lang w:eastAsia="zh-CN"/>
        </w:rPr>
        <w:t xml:space="preserve">The </w:t>
      </w:r>
      <w:r w:rsidR="000B72E3">
        <w:rPr>
          <w:rFonts w:eastAsia="Malgun Gothic"/>
          <w:lang w:eastAsia="zh-CN"/>
        </w:rPr>
        <w:t>"</w:t>
      </w:r>
      <w:r w:rsidRPr="00977052">
        <w:rPr>
          <w:rFonts w:eastAsia="Malgun Gothic"/>
          <w:lang w:eastAsia="zh-CN"/>
        </w:rPr>
        <w:t>PCF based Service Authorization and Provisioning to UE</w:t>
      </w:r>
      <w:r w:rsidR="000B72E3">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6FDC11B4" w:rsidR="003A2C78" w:rsidRPr="00977052" w:rsidRDefault="006B4B67" w:rsidP="006B4B67">
      <w:pPr>
        <w:rPr>
          <w:rFonts w:eastAsia="Malgun Gothic"/>
          <w:lang w:eastAsia="zh-CN"/>
        </w:rPr>
      </w:pPr>
      <w:r w:rsidRPr="00977052">
        <w:rPr>
          <w:rFonts w:eastAsia="Malgun Gothic"/>
          <w:lang w:eastAsia="zh-CN"/>
        </w:rPr>
        <w:t xml:space="preserve">The </w:t>
      </w:r>
      <w:r w:rsidR="000B72E3">
        <w:rPr>
          <w:rFonts w:eastAsia="Malgun Gothic"/>
          <w:lang w:eastAsia="zh-CN"/>
        </w:rPr>
        <w:t>"</w:t>
      </w:r>
      <w:r w:rsidRPr="00977052">
        <w:rPr>
          <w:rFonts w:eastAsia="Malgun Gothic"/>
          <w:lang w:eastAsia="zh-CN"/>
        </w:rPr>
        <w:t>AF-based service parameter provisioning for ProSe over control plane</w:t>
      </w:r>
      <w:r w:rsidR="000B72E3">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52A73BDE" w:rsidR="00BF321A" w:rsidRPr="00977052" w:rsidRDefault="00BF321A" w:rsidP="00691683">
      <w:pPr>
        <w:pStyle w:val="EditorsNote"/>
      </w:pPr>
      <w:r w:rsidRPr="00691683">
        <w:t>Editor</w:t>
      </w:r>
      <w:r w:rsidR="000B72E3">
        <w:t>'</w:t>
      </w:r>
      <w:r w:rsidRPr="00691683">
        <w:t>s note:</w:t>
      </w:r>
      <w:r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741" w:name="_Toc104235386"/>
      <w:bookmarkStart w:id="742" w:name="_Toc113003334"/>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1"/>
      <w:bookmarkEnd w:id="742"/>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4" type="#_x0000_t75" style="width:314.2pt;height:218.6pt" o:ole="">
            <v:imagedata r:id="rId173" o:title=""/>
          </v:shape>
          <o:OLEObject Type="Embed" ProgID="Visio.Drawing.11" ShapeID="_x0000_i1104" DrawAspect="Content" ObjectID="_1723620821" r:id="rId174"/>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743" w:name="_Toc23317651"/>
      <w:bookmarkStart w:id="744" w:name="_Toc97106880"/>
      <w:bookmarkStart w:id="745" w:name="_Toc104235387"/>
      <w:bookmarkStart w:id="746" w:name="_Toc113003335"/>
      <w:r w:rsidRPr="00977052">
        <w:t>6.</w:t>
      </w:r>
      <w:r w:rsidR="00C02484" w:rsidRPr="00977052">
        <w:t>14</w:t>
      </w:r>
      <w:r w:rsidRPr="00977052">
        <w:t>.3</w:t>
      </w:r>
      <w:r w:rsidRPr="00977052">
        <w:tab/>
      </w:r>
      <w:bookmarkEnd w:id="739"/>
      <w:bookmarkEnd w:id="743"/>
      <w:r w:rsidRPr="00977052">
        <w:t>Impacts on services, entities and interfaces</w:t>
      </w:r>
      <w:bookmarkEnd w:id="744"/>
      <w:bookmarkEnd w:id="745"/>
      <w:bookmarkEnd w:id="746"/>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747" w:name="_Toc104235388"/>
      <w:bookmarkStart w:id="748" w:name="_Toc113003336"/>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47"/>
      <w:bookmarkEnd w:id="748"/>
    </w:p>
    <w:p w14:paraId="17667474" w14:textId="73A7FD5F" w:rsidR="00511343" w:rsidRPr="00977052" w:rsidRDefault="00511343" w:rsidP="00606938">
      <w:pPr>
        <w:pStyle w:val="Heading3"/>
      </w:pPr>
      <w:bookmarkStart w:id="749" w:name="_Toc104235389"/>
      <w:bookmarkStart w:id="750" w:name="_Toc113003337"/>
      <w:r w:rsidRPr="00977052">
        <w:t>6.</w:t>
      </w:r>
      <w:r w:rsidR="0096620D" w:rsidRPr="00977052">
        <w:t>15</w:t>
      </w:r>
      <w:r w:rsidRPr="00977052">
        <w:t>.1</w:t>
      </w:r>
      <w:r w:rsidRPr="00977052">
        <w:tab/>
        <w:t>Description</w:t>
      </w:r>
      <w:bookmarkEnd w:id="749"/>
      <w:bookmarkEnd w:id="750"/>
    </w:p>
    <w:p w14:paraId="10C4BBDA" w14:textId="77777777" w:rsidR="0048233D" w:rsidRDefault="0048233D" w:rsidP="0048233D">
      <w:pPr>
        <w:rPr>
          <w:rFonts w:eastAsia="MS Mincho"/>
        </w:rPr>
      </w:pPr>
      <w:r>
        <w:rPr>
          <w:rFonts w:eastAsia="MS Mincho"/>
        </w:rPr>
        <w:t>This solution proposes to address the KI#2 "PIN and PIN Element discovery and selection"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751" w:name="_Toc500949101"/>
      <w:bookmarkStart w:id="752" w:name="_Toc22214910"/>
      <w:bookmarkStart w:id="753" w:name="_Toc104235390"/>
      <w:bookmarkStart w:id="754" w:name="_Toc113003338"/>
      <w:r w:rsidRPr="00977052">
        <w:t>6.</w:t>
      </w:r>
      <w:r w:rsidR="007F3AAE" w:rsidRPr="00977052">
        <w:t>15</w:t>
      </w:r>
      <w:r w:rsidRPr="00977052">
        <w:t>.2</w:t>
      </w:r>
      <w:r w:rsidRPr="00977052">
        <w:tab/>
        <w:t>Procedures</w:t>
      </w:r>
      <w:bookmarkEnd w:id="751"/>
      <w:bookmarkEnd w:id="752"/>
      <w:bookmarkEnd w:id="753"/>
      <w:bookmarkEnd w:id="754"/>
    </w:p>
    <w:p w14:paraId="62289934" w14:textId="73F8D13E" w:rsidR="00D92E13" w:rsidRPr="0048233D" w:rsidRDefault="00D92E13" w:rsidP="00F6122B">
      <w:pPr>
        <w:pStyle w:val="Heading4"/>
      </w:pPr>
      <w:bookmarkStart w:id="755" w:name="_Toc113003339"/>
      <w:r w:rsidRPr="0048233D">
        <w:rPr>
          <w:rFonts w:hint="eastAsia"/>
        </w:rPr>
        <w:t>6</w:t>
      </w:r>
      <w:r w:rsidRPr="0048233D">
        <w:t>.15.2.1</w:t>
      </w:r>
      <w:r w:rsidR="00FB3442" w:rsidRPr="0048233D">
        <w:tab/>
      </w:r>
      <w:r w:rsidRPr="0048233D">
        <w:t>PINE discovery via 5GC</w:t>
      </w:r>
      <w:bookmarkEnd w:id="755"/>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1105" type="#_x0000_t75" style="width:481.1pt;height:318.1pt" o:ole="">
            <v:imagedata r:id="rId175" o:title=""/>
          </v:shape>
          <o:OLEObject Type="Embed" ProgID="Visio.Drawing.15" ShapeID="_x0000_i1105" DrawAspect="Content" ObjectID="_1723620822" r:id="rId176"/>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56" w:name="_Toc510604409"/>
      <w:bookmarkStart w:id="757"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PINE-1 sends the PIN Services Info Query request to AMF via gNB,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77777777" w:rsidR="0048233D" w:rsidRDefault="0048233D" w:rsidP="0048233D">
      <w:pPr>
        <w:pStyle w:val="EditorsNote"/>
        <w:rPr>
          <w:rFonts w:eastAsiaTheme="minorEastAsia"/>
        </w:rPr>
      </w:pPr>
      <w:r>
        <w:rPr>
          <w:rFonts w:eastAsiaTheme="minorEastAsia"/>
        </w:rPr>
        <w:t>Editor's note:</w:t>
      </w:r>
      <w:r>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758" w:name="_Toc23254044"/>
      <w:bookmarkStart w:id="759" w:name="_Toc104235391"/>
      <w:bookmarkStart w:id="760" w:name="_Toc113003340"/>
      <w:r w:rsidRPr="0048233D">
        <w:rPr>
          <w:rFonts w:hint="eastAsia"/>
        </w:rPr>
        <w:t>6</w:t>
      </w:r>
      <w:r w:rsidRPr="0048233D">
        <w:t>.15.2.2</w:t>
      </w:r>
      <w:r w:rsidRPr="0048233D">
        <w:tab/>
        <w:t>Local PINE discovery</w:t>
      </w:r>
      <w:bookmarkEnd w:id="760"/>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6" type="#_x0000_t75" style="width:301.1pt;height:174.75pt" o:ole="">
            <v:imagedata r:id="rId177" o:title=""/>
          </v:shape>
          <o:OLEObject Type="Embed" ProgID="Visio.Drawing.15" ShapeID="_x0000_i1106" DrawAspect="Content" ObjectID="_1723620823" r:id="rId178"/>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761" w:name="_Toc113003341"/>
      <w:r w:rsidRPr="000A5E7E">
        <w:rPr>
          <w:rFonts w:hint="eastAsia"/>
          <w:lang w:eastAsia="ja-JP"/>
        </w:rPr>
        <w:t>6</w:t>
      </w:r>
      <w:r w:rsidRPr="000A5E7E">
        <w:rPr>
          <w:lang w:eastAsia="ja-JP"/>
        </w:rPr>
        <w:t>.15.2.3</w:t>
      </w:r>
      <w:r>
        <w:rPr>
          <w:lang w:eastAsia="ja-JP"/>
        </w:rPr>
        <w:tab/>
      </w:r>
      <w:r w:rsidRPr="000A5E7E">
        <w:rPr>
          <w:lang w:eastAsia="ja-JP"/>
        </w:rPr>
        <w:t>PIN discovery</w:t>
      </w:r>
      <w:bookmarkEnd w:id="761"/>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07" type="#_x0000_t75" style="width:301.75pt;height:174.1pt" o:ole="">
            <v:imagedata r:id="rId179" o:title=""/>
          </v:shape>
          <o:OLEObject Type="Embed" ProgID="Visio.Drawing.15" ShapeID="_x0000_i1107" DrawAspect="Content" ObjectID="_1723620824" r:id="rId180"/>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762" w:name="_Toc113003342"/>
      <w:r w:rsidRPr="00077502">
        <w:lastRenderedPageBreak/>
        <w:t>6.</w:t>
      </w:r>
      <w:r w:rsidR="00C11A6E" w:rsidRPr="00077502">
        <w:t>15</w:t>
      </w:r>
      <w:r w:rsidRPr="00077502">
        <w:t>.3</w:t>
      </w:r>
      <w:r w:rsidRPr="00077502">
        <w:tab/>
        <w:t>Impacts on Existing Nodes and Functionality</w:t>
      </w:r>
      <w:bookmarkEnd w:id="756"/>
      <w:bookmarkEnd w:id="757"/>
      <w:bookmarkEnd w:id="758"/>
      <w:bookmarkEnd w:id="759"/>
      <w:bookmarkEnd w:id="762"/>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763" w:name="_Toc97155699"/>
      <w:bookmarkStart w:id="764" w:name="_Toc100846763"/>
      <w:bookmarkStart w:id="765" w:name="_Toc100846908"/>
      <w:bookmarkStart w:id="766" w:name="_Toc100993662"/>
      <w:bookmarkStart w:id="767" w:name="_Toc104235392"/>
      <w:bookmarkStart w:id="768" w:name="_Toc113003343"/>
      <w:r w:rsidRPr="00077502">
        <w:t>6.</w:t>
      </w:r>
      <w:r w:rsidR="006008F1" w:rsidRPr="00077502">
        <w:t>16</w:t>
      </w:r>
      <w:r w:rsidRPr="00077502">
        <w:tab/>
        <w:t xml:space="preserve">Solution </w:t>
      </w:r>
      <w:r w:rsidR="006008F1" w:rsidRPr="00077502">
        <w:t>#16</w:t>
      </w:r>
      <w:r w:rsidRPr="00077502">
        <w:t xml:space="preserve">: </w:t>
      </w:r>
      <w:bookmarkEnd w:id="763"/>
      <w:bookmarkEnd w:id="764"/>
      <w:bookmarkEnd w:id="765"/>
      <w:bookmarkEnd w:id="766"/>
      <w:r w:rsidRPr="00077502">
        <w:t>Policy and QoS differentiation for PINE traffic relayed by PEGC and 5GS</w:t>
      </w:r>
      <w:bookmarkEnd w:id="767"/>
      <w:bookmarkEnd w:id="768"/>
    </w:p>
    <w:p w14:paraId="7C038D66" w14:textId="712551D1" w:rsidR="00F8654E" w:rsidRPr="00077502" w:rsidRDefault="00F8654E" w:rsidP="00606938">
      <w:pPr>
        <w:pStyle w:val="Heading3"/>
      </w:pPr>
      <w:bookmarkStart w:id="769" w:name="_Toc97155700"/>
      <w:bookmarkStart w:id="770" w:name="_Toc100846764"/>
      <w:bookmarkStart w:id="771" w:name="_Toc100846909"/>
      <w:bookmarkStart w:id="772" w:name="_Toc100993663"/>
      <w:bookmarkStart w:id="773" w:name="_Toc104235393"/>
      <w:bookmarkStart w:id="774" w:name="_Toc113003344"/>
      <w:r w:rsidRPr="00077502">
        <w:t>6.</w:t>
      </w:r>
      <w:r w:rsidR="00A72ECA" w:rsidRPr="00077502">
        <w:t>16</w:t>
      </w:r>
      <w:r w:rsidRPr="00077502">
        <w:t>.1</w:t>
      </w:r>
      <w:r w:rsidRPr="00077502">
        <w:tab/>
        <w:t>Description</w:t>
      </w:r>
      <w:bookmarkEnd w:id="769"/>
      <w:bookmarkEnd w:id="770"/>
      <w:bookmarkEnd w:id="771"/>
      <w:bookmarkEnd w:id="772"/>
      <w:bookmarkEnd w:id="773"/>
      <w:bookmarkEnd w:id="774"/>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08" type="#_x0000_t75" style="width:409.1pt;height:208.15pt" o:ole="">
            <v:imagedata r:id="rId181" o:title=""/>
          </v:shape>
          <o:OLEObject Type="Embed" ProgID="Visio.Drawing.15" ShapeID="_x0000_i1108" DrawAspect="Content" ObjectID="_1723620825" r:id="rId182"/>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09" type="#_x0000_t75" style="width:409.1pt;height:208.15pt" o:ole="">
            <v:imagedata r:id="rId183" o:title=""/>
          </v:shape>
          <o:OLEObject Type="Embed" ProgID="Visio.Drawing.15" ShapeID="_x0000_i1109" DrawAspect="Content" ObjectID="_1723620826" r:id="rId184"/>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775" w:name="_Toc97155703"/>
      <w:bookmarkStart w:id="776" w:name="_Toc100846765"/>
      <w:bookmarkStart w:id="777" w:name="_Toc100846910"/>
      <w:bookmarkStart w:id="778" w:name="_Toc100993666"/>
      <w:bookmarkStart w:id="779" w:name="_Toc104235394"/>
      <w:bookmarkStart w:id="780" w:name="_Toc113003345"/>
      <w:r w:rsidRPr="00977052">
        <w:t>6.</w:t>
      </w:r>
      <w:r w:rsidR="0061016D" w:rsidRPr="00977052">
        <w:t>16</w:t>
      </w:r>
      <w:r w:rsidRPr="00977052">
        <w:t>.2</w:t>
      </w:r>
      <w:r w:rsidRPr="00977052">
        <w:tab/>
        <w:t>Procedures</w:t>
      </w:r>
      <w:bookmarkEnd w:id="775"/>
      <w:bookmarkEnd w:id="776"/>
      <w:bookmarkEnd w:id="777"/>
      <w:bookmarkEnd w:id="778"/>
      <w:bookmarkEnd w:id="779"/>
      <w:bookmarkEnd w:id="780"/>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781" w:name="_Toc97155704"/>
      <w:bookmarkStart w:id="782" w:name="_Toc100846766"/>
      <w:bookmarkStart w:id="783" w:name="_Toc100846911"/>
      <w:bookmarkStart w:id="784" w:name="_Toc100993667"/>
      <w:bookmarkStart w:id="785" w:name="_Toc104235395"/>
      <w:bookmarkStart w:id="786" w:name="_Toc113003346"/>
      <w:r w:rsidRPr="00977052">
        <w:t>6.</w:t>
      </w:r>
      <w:r w:rsidR="0061016D" w:rsidRPr="00977052">
        <w:t>16</w:t>
      </w:r>
      <w:r w:rsidRPr="00977052">
        <w:t>.3</w:t>
      </w:r>
      <w:r w:rsidRPr="00977052">
        <w:tab/>
        <w:t xml:space="preserve">Impacts on </w:t>
      </w:r>
      <w:bookmarkEnd w:id="781"/>
      <w:bookmarkEnd w:id="782"/>
      <w:bookmarkEnd w:id="783"/>
      <w:bookmarkEnd w:id="784"/>
      <w:r w:rsidRPr="00977052">
        <w:t>services, entities and interfaces</w:t>
      </w:r>
      <w:bookmarkEnd w:id="785"/>
      <w:bookmarkEnd w:id="786"/>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787" w:name="_Toc104235396"/>
      <w:bookmarkStart w:id="788" w:name="_Toc113003347"/>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87"/>
      <w:bookmarkEnd w:id="788"/>
    </w:p>
    <w:p w14:paraId="2AC00166" w14:textId="7135B818" w:rsidR="00AB71BE" w:rsidRPr="00977052" w:rsidRDefault="00AB71BE" w:rsidP="00606938">
      <w:pPr>
        <w:pStyle w:val="Heading3"/>
      </w:pPr>
      <w:bookmarkStart w:id="789" w:name="_Toc104235397"/>
      <w:bookmarkStart w:id="790" w:name="_Toc113003348"/>
      <w:r w:rsidRPr="00977052">
        <w:t>6.</w:t>
      </w:r>
      <w:r w:rsidR="004D2D35" w:rsidRPr="00977052">
        <w:t>17</w:t>
      </w:r>
      <w:r w:rsidRPr="00977052">
        <w:t>.1</w:t>
      </w:r>
      <w:r w:rsidR="00E8345F" w:rsidRPr="00977052">
        <w:tab/>
      </w:r>
      <w:r w:rsidRPr="00977052">
        <w:t>Description</w:t>
      </w:r>
      <w:bookmarkEnd w:id="789"/>
      <w:bookmarkEnd w:id="790"/>
    </w:p>
    <w:p w14:paraId="2F9BB63E" w14:textId="6E3225AC" w:rsidR="005A2065" w:rsidRPr="00977052" w:rsidRDefault="005A2065" w:rsidP="005A2065">
      <w:pPr>
        <w:pStyle w:val="Heading4"/>
        <w:rPr>
          <w:lang w:eastAsia="ja-JP"/>
        </w:rPr>
      </w:pPr>
      <w:bookmarkStart w:id="791" w:name="_Toc104235398"/>
      <w:bookmarkStart w:id="792" w:name="_Toc113003349"/>
      <w:r w:rsidRPr="00977052">
        <w:rPr>
          <w:lang w:eastAsia="ja-JP"/>
        </w:rPr>
        <w:t>6.17.1.1</w:t>
      </w:r>
      <w:r w:rsidR="00E8345F" w:rsidRPr="00977052">
        <w:rPr>
          <w:lang w:eastAsia="ja-JP"/>
        </w:rPr>
        <w:tab/>
      </w:r>
      <w:r w:rsidRPr="00977052">
        <w:rPr>
          <w:lang w:eastAsia="ja-JP"/>
        </w:rPr>
        <w:t>General</w:t>
      </w:r>
      <w:bookmarkEnd w:id="791"/>
      <w:bookmarkEnd w:id="792"/>
    </w:p>
    <w:p w14:paraId="16FCBB37" w14:textId="3D1673A9" w:rsidR="006B6CD6" w:rsidRPr="00977052" w:rsidRDefault="006B6CD6" w:rsidP="006B6CD6">
      <w:pPr>
        <w:rPr>
          <w:rFonts w:eastAsia="MS Mincho"/>
        </w:rPr>
      </w:pPr>
      <w:r w:rsidRPr="00977052">
        <w:rPr>
          <w:rFonts w:eastAsia="MS Mincho"/>
        </w:rPr>
        <w:t xml:space="preserve">This solution addresses the Key Issue #4, specifically the question </w:t>
      </w:r>
      <w:r w:rsidR="000B72E3">
        <w:rPr>
          <w:rFonts w:eastAsia="MS Mincho"/>
        </w:rPr>
        <w:t>"</w:t>
      </w:r>
      <w:r w:rsidRPr="00977052">
        <w:rPr>
          <w:rFonts w:eastAsia="MS Mincho"/>
        </w:rPr>
        <w:t>How to select communication path for communication between PIN Elements, e.g. direct communication, via PEGC, via 5GS</w:t>
      </w:r>
      <w:r w:rsidR="000B72E3">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793" w:name="_Toc104235399"/>
      <w:bookmarkStart w:id="794" w:name="_Toc113003350"/>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793"/>
      <w:bookmarkEnd w:id="794"/>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NAT-ing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6990E5C0"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0B72E3">
        <w:rPr>
          <w:rFonts w:eastAsia="DengXian"/>
          <w:lang w:eastAsia="zh-CN"/>
        </w:rPr>
        <w:t>"</w:t>
      </w:r>
      <w:r w:rsidRPr="00977052">
        <w:rPr>
          <w:rFonts w:eastAsia="DengXian"/>
          <w:lang w:eastAsia="zh-CN"/>
        </w:rPr>
        <w:t>smart home hub</w:t>
      </w:r>
      <w:r w:rsidR="000B72E3">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0" type="#_x0000_t75" style="width:481.75pt;height:299.15pt" o:ole="">
            <v:imagedata r:id="rId185" o:title=""/>
          </v:shape>
          <o:OLEObject Type="Embed" ProgID="Visio.Drawing.15" ShapeID="_x0000_i1110" DrawAspect="Content" ObjectID="_1723620827" r:id="rId186"/>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795" w:name="_Toc104235400"/>
      <w:bookmarkStart w:id="796" w:name="_Toc113003351"/>
      <w:r w:rsidRPr="00977052">
        <w:lastRenderedPageBreak/>
        <w:t>6.</w:t>
      </w:r>
      <w:r w:rsidR="004D2D35" w:rsidRPr="00977052">
        <w:t>17</w:t>
      </w:r>
      <w:r w:rsidRPr="00977052">
        <w:t>.2</w:t>
      </w:r>
      <w:r w:rsidRPr="00977052">
        <w:tab/>
        <w:t>Procedures</w:t>
      </w:r>
      <w:bookmarkEnd w:id="795"/>
      <w:bookmarkEnd w:id="796"/>
    </w:p>
    <w:p w14:paraId="0752AC7E" w14:textId="00151781" w:rsidR="001B2E1B" w:rsidRPr="00977052" w:rsidRDefault="0055024D" w:rsidP="006B6CD6">
      <w:pPr>
        <w:pStyle w:val="TH"/>
        <w:rPr>
          <w:rFonts w:eastAsia="Malgun Gothic"/>
        </w:rPr>
      </w:pPr>
      <w:r w:rsidRPr="00977052">
        <w:object w:dxaOrig="14094" w:dyaOrig="10239" w14:anchorId="58C48C99">
          <v:shape id="_x0000_i1111" type="#_x0000_t75" style="width:479.8pt;height:351.5pt" o:ole="">
            <v:imagedata r:id="rId187" o:title=""/>
          </v:shape>
          <o:OLEObject Type="Embed" ProgID="Visio.Drawing.15" ShapeID="_x0000_i1111" DrawAspect="Content" ObjectID="_1723620828" r:id="rId188"/>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50F66192"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0B72E3">
        <w:rPr>
          <w:rFonts w:eastAsia="DengXian"/>
          <w:lang w:eastAsia="zh-CN"/>
        </w:rPr>
        <w:t>"</w:t>
      </w:r>
      <w:r w:rsidRPr="00977052">
        <w:rPr>
          <w:rFonts w:eastAsia="DengXian"/>
          <w:lang w:eastAsia="zh-CN"/>
        </w:rPr>
        <w:t>access side</w:t>
      </w:r>
      <w:r w:rsidR="000B72E3">
        <w:rPr>
          <w:rFonts w:eastAsia="DengXian"/>
          <w:lang w:eastAsia="zh-CN"/>
        </w:rPr>
        <w:t>"</w:t>
      </w:r>
      <w:r w:rsidRPr="00977052">
        <w:rPr>
          <w:rFonts w:eastAsia="DengXian"/>
          <w:lang w:eastAsia="zh-CN"/>
        </w:rPr>
        <w:t>, and CN Tunnel Information set to PDU Session tunnel header (i.e. N3 or N9 GTP-U F-TEID); and</w:t>
      </w:r>
    </w:p>
    <w:p w14:paraId="050B6CDE" w14:textId="12364C8C" w:rsidR="006B6CD6" w:rsidRPr="00977052" w:rsidRDefault="006B6CD6" w:rsidP="006B6CD6">
      <w:pPr>
        <w:pStyle w:val="B2"/>
        <w:rPr>
          <w:rFonts w:eastAsia="DengXian"/>
          <w:lang w:eastAsia="zh-CN"/>
        </w:rPr>
      </w:pPr>
      <w:r w:rsidRPr="00977052">
        <w:rPr>
          <w:rFonts w:eastAsia="DengXian"/>
          <w:lang w:eastAsia="zh-CN"/>
        </w:rPr>
        <w:lastRenderedPageBreak/>
        <w:t>-</w:t>
      </w:r>
      <w:r w:rsidRPr="00977052">
        <w:rPr>
          <w:rFonts w:eastAsia="DengXian"/>
          <w:lang w:eastAsia="zh-CN"/>
        </w:rPr>
        <w:tab/>
        <w:t xml:space="preserve">in order to forward the traffic, a FAR containing Destination Interface set to </w:t>
      </w:r>
      <w:r w:rsidR="000B72E3">
        <w:rPr>
          <w:rFonts w:eastAsia="DengXian"/>
          <w:lang w:eastAsia="zh-CN"/>
        </w:rPr>
        <w:t>"</w:t>
      </w:r>
      <w:r w:rsidRPr="00977052">
        <w:rPr>
          <w:rFonts w:eastAsia="DengXian"/>
          <w:lang w:eastAsia="zh-CN"/>
        </w:rPr>
        <w:t>5G PIN internal</w:t>
      </w:r>
      <w:r w:rsidR="000B72E3">
        <w:rPr>
          <w:rFonts w:eastAsia="DengXian"/>
          <w:lang w:eastAsia="zh-CN"/>
        </w:rPr>
        <w:t>"</w:t>
      </w:r>
      <w:r w:rsidRPr="00977052">
        <w:rPr>
          <w:rFonts w:eastAsia="DengXian"/>
          <w:lang w:eastAsia="zh-CN"/>
        </w:rPr>
        <w:t>+PIN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5C519A78"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111D014A"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0B72E3">
        <w:rPr>
          <w:rFonts w:eastAsia="MS Mincho"/>
          <w:lang w:eastAsia="ja-JP"/>
        </w:rPr>
        <w:t>"</w:t>
      </w:r>
      <w:r w:rsidRPr="00977052">
        <w:rPr>
          <w:rFonts w:eastAsia="MS Mincho"/>
          <w:lang w:eastAsia="ja-JP"/>
        </w:rPr>
        <w:t>access side</w:t>
      </w:r>
      <w:r w:rsidR="000B72E3">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59A92948"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core side</w:t>
      </w:r>
      <w:r w:rsidR="000B72E3">
        <w:rPr>
          <w:rFonts w:eastAsia="MS Mincho"/>
          <w:lang w:eastAsia="ja-JP"/>
        </w:rPr>
        <w:t>"</w:t>
      </w:r>
      <w:r w:rsidRPr="00977052">
        <w:rPr>
          <w:rFonts w:eastAsia="MS Mincho"/>
          <w:lang w:eastAsia="ja-JP"/>
        </w:rPr>
        <w:t>, and CN Tunnel Information set to N19 tunnel header (i.e. N19 GTP-U F-TEID); and</w:t>
      </w:r>
    </w:p>
    <w:p w14:paraId="21B84808" w14:textId="7C70CAB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2B4D4B5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+PIN Identifier, and Destination Address set to the IP address (es) of PEGCs/PIN Elements anchored at the peer UPF of this N19 tunnel; and</w:t>
      </w:r>
    </w:p>
    <w:p w14:paraId="053D5254" w14:textId="0217BF3A"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0B72E3">
        <w:rPr>
          <w:rFonts w:eastAsia="MS Mincho"/>
          <w:lang w:eastAsia="ja-JP"/>
        </w:rPr>
        <w:t>"</w:t>
      </w:r>
      <w:r w:rsidRPr="00977052">
        <w:rPr>
          <w:rFonts w:eastAsia="MS Mincho"/>
          <w:lang w:eastAsia="ja-JP"/>
        </w:rPr>
        <w:t>core side</w:t>
      </w:r>
      <w:r w:rsidR="000B72E3">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BE05E20"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0B72E3">
        <w:rPr>
          <w:rFonts w:eastAsia="MS Mincho"/>
        </w:rPr>
        <w:t>"</w:t>
      </w:r>
      <w:r w:rsidRPr="00977052">
        <w:rPr>
          <w:rFonts w:eastAsia="MS Mincho"/>
        </w:rPr>
        <w:t>5G PIN internal</w:t>
      </w:r>
      <w:r w:rsidR="000B72E3">
        <w:rPr>
          <w:rFonts w:eastAsia="MS Mincho"/>
        </w:rPr>
        <w:t>"</w:t>
      </w:r>
      <w:r w:rsidRPr="00977052">
        <w:rPr>
          <w:rFonts w:eastAsia="MS Mincho"/>
        </w:rPr>
        <w:t xml:space="preserve"> + PIN identifier, a match-all Packet Filter, and a Precedence set to the lowest precedence value; and</w:t>
      </w:r>
    </w:p>
    <w:p w14:paraId="367EC544" w14:textId="1604661C"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0B72E3">
        <w:rPr>
          <w:rFonts w:eastAsia="MS Mincho"/>
        </w:rPr>
        <w:t>"</w:t>
      </w:r>
      <w:r w:rsidRPr="00977052">
        <w:rPr>
          <w:rFonts w:eastAsia="MS Mincho"/>
        </w:rPr>
        <w:t>core side</w:t>
      </w:r>
      <w:r w:rsidR="000B72E3">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797" w:name="_Toc104235401"/>
      <w:bookmarkStart w:id="798" w:name="_Toc113003352"/>
      <w:r w:rsidRPr="00977052">
        <w:t>6.1</w:t>
      </w:r>
      <w:r w:rsidR="004D2D35" w:rsidRPr="00977052">
        <w:t>7</w:t>
      </w:r>
      <w:r w:rsidRPr="00977052">
        <w:t>.3</w:t>
      </w:r>
      <w:r w:rsidRPr="00977052">
        <w:tab/>
        <w:t>Impacts on Existing Nodes and Functionality</w:t>
      </w:r>
      <w:bookmarkEnd w:id="797"/>
      <w:bookmarkEnd w:id="798"/>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744A4D6B" w:rsidR="00AB71BE" w:rsidRPr="00977052" w:rsidRDefault="00AB71BE" w:rsidP="00B40521">
      <w:pPr>
        <w:pStyle w:val="EditorsNote"/>
        <w:rPr>
          <w:rFonts w:eastAsia="DengXian"/>
          <w:lang w:eastAsia="ja-JP"/>
        </w:rPr>
      </w:pPr>
      <w:r w:rsidRPr="00977052">
        <w:rPr>
          <w:rFonts w:eastAsia="DengXian"/>
          <w:lang w:eastAsia="ja-JP"/>
        </w:rPr>
        <w:t>Editor</w:t>
      </w:r>
      <w:r w:rsidR="000B72E3">
        <w:rPr>
          <w:rFonts w:eastAsia="DengXian"/>
          <w:lang w:eastAsia="ja-JP"/>
        </w:rPr>
        <w:t>'</w:t>
      </w:r>
      <w:r w:rsidRPr="00977052">
        <w:rPr>
          <w:rFonts w:eastAsia="DengXian"/>
          <w:lang w:eastAsia="ja-JP"/>
        </w:rPr>
        <w:t>s note:</w:t>
      </w:r>
      <w:r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799" w:name="_Toc104235402"/>
      <w:bookmarkStart w:id="800" w:name="_Toc113003353"/>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799"/>
      <w:bookmarkEnd w:id="800"/>
    </w:p>
    <w:p w14:paraId="2F91B31E" w14:textId="6C7D3E60" w:rsidR="009F5FC1" w:rsidRPr="00977052" w:rsidRDefault="009F5FC1" w:rsidP="00606938">
      <w:pPr>
        <w:pStyle w:val="Heading3"/>
      </w:pPr>
      <w:bookmarkStart w:id="801" w:name="_Toc104235403"/>
      <w:bookmarkStart w:id="802" w:name="_Toc113003354"/>
      <w:r w:rsidRPr="00977052">
        <w:t>6.</w:t>
      </w:r>
      <w:r w:rsidR="00B56B44" w:rsidRPr="00977052">
        <w:t>18</w:t>
      </w:r>
      <w:r w:rsidRPr="00977052">
        <w:t>.1</w:t>
      </w:r>
      <w:r w:rsidRPr="00977052">
        <w:tab/>
        <w:t>Description</w:t>
      </w:r>
      <w:bookmarkEnd w:id="801"/>
      <w:bookmarkEnd w:id="802"/>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803" w:name="_Toc104235404"/>
      <w:bookmarkStart w:id="804" w:name="_Toc113003355"/>
      <w:r w:rsidRPr="00977052">
        <w:t>6.</w:t>
      </w:r>
      <w:r w:rsidR="00684F2C" w:rsidRPr="00977052">
        <w:t>18</w:t>
      </w:r>
      <w:r w:rsidRPr="00977052">
        <w:t>.2</w:t>
      </w:r>
      <w:r w:rsidRPr="00977052">
        <w:tab/>
        <w:t>Procedures</w:t>
      </w:r>
      <w:bookmarkEnd w:id="803"/>
      <w:bookmarkEnd w:id="804"/>
    </w:p>
    <w:p w14:paraId="73458576" w14:textId="2FE96FC8" w:rsidR="006A43C5" w:rsidRPr="00977052" w:rsidRDefault="0035053E" w:rsidP="006A43C5">
      <w:pPr>
        <w:pStyle w:val="TH"/>
        <w:rPr>
          <w:rFonts w:eastAsia="Malgun Gothic"/>
        </w:rPr>
      </w:pPr>
      <w:r w:rsidRPr="00977052">
        <w:object w:dxaOrig="14094" w:dyaOrig="9729" w14:anchorId="63611B95">
          <v:shape id="_x0000_i1112" type="#_x0000_t75" style="width:479.8pt;height:333.8pt" o:ole="">
            <v:imagedata r:id="rId189" o:title=""/>
          </v:shape>
          <o:OLEObject Type="Embed" ProgID="Visio.Drawing.15" ShapeID="_x0000_i1112" DrawAspect="Content" ObjectID="_1723620829" r:id="rId190"/>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5C50109E"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0B72E3">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805" w:name="_Toc104235405"/>
      <w:bookmarkStart w:id="806" w:name="_Toc113003356"/>
      <w:r w:rsidRPr="00977052">
        <w:t>6.</w:t>
      </w:r>
      <w:r w:rsidR="005429DA" w:rsidRPr="00977052">
        <w:t>18</w:t>
      </w:r>
      <w:r w:rsidRPr="00977052">
        <w:t>.3</w:t>
      </w:r>
      <w:r w:rsidRPr="00977052">
        <w:tab/>
        <w:t>Impacts on Existing Nodes and Functionality</w:t>
      </w:r>
      <w:bookmarkEnd w:id="805"/>
      <w:bookmarkEnd w:id="806"/>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807" w:name="_Toc104235406"/>
      <w:bookmarkStart w:id="808" w:name="_Toc113003357"/>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07"/>
      <w:bookmarkEnd w:id="808"/>
    </w:p>
    <w:p w14:paraId="42518651" w14:textId="5D6EA457" w:rsidR="00430DE9" w:rsidRPr="00977052" w:rsidRDefault="00430DE9" w:rsidP="00606938">
      <w:pPr>
        <w:pStyle w:val="Heading3"/>
      </w:pPr>
      <w:bookmarkStart w:id="809" w:name="_Toc104235407"/>
      <w:bookmarkStart w:id="810" w:name="_Toc113003358"/>
      <w:r w:rsidRPr="00977052">
        <w:t>6.</w:t>
      </w:r>
      <w:r w:rsidR="008F787C" w:rsidRPr="00977052">
        <w:t>19</w:t>
      </w:r>
      <w:r w:rsidRPr="00977052">
        <w:t>.1</w:t>
      </w:r>
      <w:r w:rsidRPr="00977052">
        <w:tab/>
        <w:t>Description</w:t>
      </w:r>
      <w:bookmarkEnd w:id="809"/>
      <w:bookmarkEnd w:id="810"/>
    </w:p>
    <w:p w14:paraId="4467F0D0" w14:textId="4B181413" w:rsidR="00977052" w:rsidRDefault="00977052" w:rsidP="00977052">
      <w:pPr>
        <w:rPr>
          <w:rFonts w:eastAsiaTheme="minorEastAsia"/>
          <w:lang w:eastAsia="zh-CN"/>
        </w:rPr>
      </w:pPr>
      <w:r>
        <w:rPr>
          <w:rFonts w:eastAsiaTheme="minorEastAsia"/>
          <w:lang w:eastAsia="zh-CN"/>
        </w:rPr>
        <w:t xml:space="preserve">The solution applies to Key Issue #4 </w:t>
      </w:r>
      <w:r w:rsidR="000B72E3">
        <w:rPr>
          <w:rFonts w:eastAsiaTheme="minorEastAsia"/>
          <w:lang w:eastAsia="zh-CN"/>
        </w:rPr>
        <w:t>"</w:t>
      </w:r>
      <w:r>
        <w:rPr>
          <w:rFonts w:eastAsiaTheme="minorEastAsia"/>
          <w:lang w:eastAsia="zh-CN"/>
        </w:rPr>
        <w:t>Communication of PIN</w:t>
      </w:r>
      <w:r w:rsidR="000B72E3">
        <w:rPr>
          <w:rFonts w:eastAsiaTheme="minorEastAsia"/>
          <w:lang w:eastAsia="zh-CN"/>
        </w:rPr>
        <w:t>"</w:t>
      </w:r>
      <w:r>
        <w:rPr>
          <w:rFonts w:eastAsiaTheme="minorEastAsia"/>
          <w:lang w:eastAsia="zh-CN"/>
        </w:rPr>
        <w:t xml:space="preserve"> and Key Issue #6 </w:t>
      </w:r>
      <w:r w:rsidR="000B72E3">
        <w:rPr>
          <w:rFonts w:eastAsiaTheme="minorEastAsia"/>
          <w:lang w:eastAsia="zh-CN"/>
        </w:rPr>
        <w:t>"</w:t>
      </w:r>
      <w:r>
        <w:rPr>
          <w:rFonts w:eastAsiaTheme="minorEastAsia"/>
          <w:lang w:eastAsia="zh-CN"/>
        </w:rPr>
        <w:t>Policy and parameters provisioning for PIN</w:t>
      </w:r>
      <w:r w:rsidR="000B72E3">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Uu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3" type="#_x0000_t75" style="width:445.75pt;height:98.85pt" o:ole="">
            <v:imagedata r:id="rId171" o:title=""/>
          </v:shape>
          <o:OLEObject Type="Embed" ProgID="Visio.Drawing.11" ShapeID="_x0000_i1113" DrawAspect="Content" ObjectID="_1723620830" r:id="rId191"/>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811" w:name="_Toc104235408"/>
      <w:bookmarkStart w:id="812" w:name="_Toc113003359"/>
      <w:r w:rsidRPr="00977052">
        <w:t>6.</w:t>
      </w:r>
      <w:r w:rsidR="008D5D9F" w:rsidRPr="00977052">
        <w:t>19</w:t>
      </w:r>
      <w:r w:rsidRPr="00977052">
        <w:t>.2</w:t>
      </w:r>
      <w:r w:rsidRPr="00977052">
        <w:tab/>
        <w:t>Procedures</w:t>
      </w:r>
      <w:bookmarkEnd w:id="811"/>
      <w:bookmarkEnd w:id="812"/>
    </w:p>
    <w:p w14:paraId="54923B2F" w14:textId="26FBC31A" w:rsidR="00430DE9" w:rsidRPr="00977052" w:rsidRDefault="00430DE9" w:rsidP="00222629">
      <w:pPr>
        <w:pStyle w:val="Heading4"/>
        <w:rPr>
          <w:lang w:eastAsia="ja-JP"/>
        </w:rPr>
      </w:pPr>
      <w:bookmarkStart w:id="813" w:name="_Toc104235409"/>
      <w:bookmarkStart w:id="814" w:name="_Toc113003360"/>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13"/>
      <w:bookmarkEnd w:id="814"/>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4EA474C3" w:rsidR="00977052" w:rsidRDefault="00977052" w:rsidP="00977052">
      <w:pPr>
        <w:rPr>
          <w:rFonts w:eastAsiaTheme="minorEastAsia"/>
          <w:lang w:eastAsia="zh-CN"/>
        </w:rPr>
      </w:pPr>
      <w:r>
        <w:rPr>
          <w:rFonts w:eastAsiaTheme="minorEastAsia"/>
          <w:lang w:eastAsia="zh-CN"/>
        </w:rPr>
        <w:t xml:space="preserve">The </w:t>
      </w:r>
      <w:r w:rsidR="000B72E3">
        <w:rPr>
          <w:rFonts w:eastAsiaTheme="minorEastAsia"/>
          <w:lang w:eastAsia="zh-CN"/>
        </w:rPr>
        <w:t>"</w:t>
      </w:r>
      <w:r>
        <w:rPr>
          <w:rFonts w:eastAsiaTheme="minorEastAsia"/>
          <w:lang w:eastAsia="zh-CN"/>
        </w:rPr>
        <w:t>PCF based Service Authorization and Provisioning to UE</w:t>
      </w:r>
      <w:r w:rsidR="000B72E3">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639504F0" w:rsidR="00977052" w:rsidRDefault="00977052" w:rsidP="00977052">
      <w:pPr>
        <w:rPr>
          <w:rFonts w:eastAsiaTheme="minorEastAsia"/>
          <w:lang w:eastAsia="zh-CN"/>
        </w:rPr>
      </w:pPr>
      <w:r>
        <w:rPr>
          <w:rFonts w:eastAsiaTheme="minorEastAsia"/>
          <w:lang w:eastAsia="zh-CN"/>
        </w:rPr>
        <w:t xml:space="preserve">The </w:t>
      </w:r>
      <w:r w:rsidR="000B72E3">
        <w:rPr>
          <w:rFonts w:eastAsiaTheme="minorEastAsia"/>
          <w:lang w:eastAsia="zh-CN"/>
        </w:rPr>
        <w:t>"</w:t>
      </w:r>
      <w:r>
        <w:rPr>
          <w:rFonts w:eastAsiaTheme="minorEastAsia"/>
          <w:lang w:eastAsia="zh-CN"/>
        </w:rPr>
        <w:t>AF-based service parameter provisioning for ProSe over control plane</w:t>
      </w:r>
      <w:r w:rsidR="000B72E3">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a mapping between a Uu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815" w:name="_Toc104235410"/>
      <w:bookmarkStart w:id="816" w:name="_Toc113003361"/>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15"/>
      <w:bookmarkEnd w:id="816"/>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4" type="#_x0000_t75" style="width:397.95pt;height:204.85pt" o:ole="">
            <v:imagedata r:id="rId192" o:title=""/>
          </v:shape>
          <o:OLEObject Type="Embed" ProgID="Visio.Drawing.11" ShapeID="_x0000_i1114" DrawAspect="Content" ObjectID="_1723620831" r:id="rId193"/>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5" type="#_x0000_t75" style="width:398.6pt;height:205.55pt" o:ole="">
            <v:imagedata r:id="rId194" o:title=""/>
          </v:shape>
          <o:OLEObject Type="Embed" ProgID="Visio.Drawing.11" ShapeID="_x0000_i1115" DrawAspect="Content" ObjectID="_1723620832" r:id="rId195"/>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6E0E02EB" w:rsidR="00977052" w:rsidRDefault="00977052" w:rsidP="00977052">
      <w:pPr>
        <w:pStyle w:val="EditorsNote"/>
      </w:pPr>
      <w:r>
        <w:t>Editor</w:t>
      </w:r>
      <w:r w:rsidR="000B72E3">
        <w:t>'</w:t>
      </w:r>
      <w:r>
        <w:t>s note:</w:t>
      </w:r>
      <w:r>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817" w:name="_Toc104235411"/>
      <w:bookmarkStart w:id="818" w:name="_Toc113003362"/>
      <w:r w:rsidRPr="00977052">
        <w:t>6.</w:t>
      </w:r>
      <w:r w:rsidR="008F787C" w:rsidRPr="00977052">
        <w:t>19</w:t>
      </w:r>
      <w:r w:rsidRPr="00977052">
        <w:t>.3</w:t>
      </w:r>
      <w:r w:rsidRPr="00977052">
        <w:tab/>
        <w:t>Impacts on services, entities and interfaces</w:t>
      </w:r>
      <w:bookmarkEnd w:id="817"/>
      <w:bookmarkEnd w:id="818"/>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819" w:name="_Toc104235412"/>
      <w:bookmarkStart w:id="820" w:name="_Toc113003363"/>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19"/>
      <w:bookmarkEnd w:id="820"/>
    </w:p>
    <w:p w14:paraId="533DC057" w14:textId="51034D8E" w:rsidR="00D94902" w:rsidRPr="00977052" w:rsidRDefault="00D94902" w:rsidP="00606938">
      <w:pPr>
        <w:pStyle w:val="Heading3"/>
      </w:pPr>
      <w:bookmarkStart w:id="821" w:name="_Toc104235413"/>
      <w:bookmarkStart w:id="822" w:name="_Toc113003364"/>
      <w:r w:rsidRPr="00977052">
        <w:t>6.</w:t>
      </w:r>
      <w:r w:rsidR="007D4C55" w:rsidRPr="00977052">
        <w:t>20</w:t>
      </w:r>
      <w:r w:rsidRPr="00977052">
        <w:t>.1</w:t>
      </w:r>
      <w:r w:rsidRPr="00977052">
        <w:tab/>
        <w:t>Description</w:t>
      </w:r>
      <w:bookmarkEnd w:id="821"/>
      <w:bookmarkEnd w:id="822"/>
    </w:p>
    <w:p w14:paraId="78B3A09B" w14:textId="6172CFC6"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0B72E3">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bookmarkStart w:id="823" w:name="_MON_1684549432"/>
    <w:bookmarkEnd w:id="823"/>
    <w:bookmarkStart w:id="824" w:name="_MON_1684549432"/>
    <w:bookmarkEnd w:id="824"/>
    <w:p w14:paraId="44100A86" w14:textId="40273F55" w:rsidR="00077502" w:rsidRDefault="00077502" w:rsidP="00C76F30">
      <w:pPr>
        <w:pStyle w:val="TH"/>
      </w:pPr>
      <w:r>
        <w:object w:dxaOrig="8080" w:dyaOrig="5951" w14:anchorId="5688401A">
          <v:shape id="_x0000_i6874" type="#_x0000_t75" style="width:403.85pt;height:295.2pt" o:ole="">
            <v:imagedata r:id="rId196" o:title=""/>
          </v:shape>
          <o:OLEObject Type="Embed" ProgID="Word.Picture.8" ShapeID="_x0000_i6874" DrawAspect="Content" ObjectID="_1723620833" r:id="rId197"/>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825" w:name="_Toc104235414"/>
      <w:bookmarkStart w:id="826" w:name="_Toc113003365"/>
      <w:r w:rsidRPr="00977052">
        <w:t>6.</w:t>
      </w:r>
      <w:r w:rsidR="000526CE" w:rsidRPr="00977052">
        <w:t>20</w:t>
      </w:r>
      <w:r w:rsidRPr="00977052">
        <w:t>.2</w:t>
      </w:r>
      <w:r w:rsidRPr="00977052">
        <w:tab/>
        <w:t>Procedures</w:t>
      </w:r>
      <w:bookmarkEnd w:id="825"/>
      <w:bookmarkEnd w:id="826"/>
    </w:p>
    <w:p w14:paraId="15A3C650" w14:textId="5509E0DE" w:rsidR="00ED634F" w:rsidRPr="00077502" w:rsidRDefault="00ED634F" w:rsidP="00077502">
      <w:pPr>
        <w:rPr>
          <w:rFonts w:eastAsiaTheme="minorEastAsia"/>
        </w:rPr>
      </w:pPr>
      <w:bookmarkStart w:id="827"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828" w:name="_MON_1723618622"/>
    <w:bookmarkEnd w:id="828"/>
    <w:p w14:paraId="08297AB5" w14:textId="28CACC64" w:rsidR="00077502" w:rsidRDefault="00077502" w:rsidP="00077502">
      <w:pPr>
        <w:pStyle w:val="TH"/>
      </w:pPr>
      <w:r>
        <w:object w:dxaOrig="9643" w:dyaOrig="5275" w14:anchorId="4A565AC5">
          <v:shape id="_x0000_i6878" type="#_x0000_t75" style="width:480.45pt;height:261.8pt" o:ole="">
            <v:imagedata r:id="rId198" o:title=""/>
          </v:shape>
          <o:OLEObject Type="Embed" ProgID="Word.Picture.8" ShapeID="_x0000_i6878" DrawAspect="Content" ObjectID="_1723620834" r:id="rId199"/>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829" w:name="_Toc113003366"/>
      <w:r w:rsidRPr="00977052">
        <w:t>6.</w:t>
      </w:r>
      <w:r w:rsidR="005C5858" w:rsidRPr="00977052">
        <w:t>20</w:t>
      </w:r>
      <w:r w:rsidRPr="00977052">
        <w:t>.3</w:t>
      </w:r>
      <w:r w:rsidRPr="00977052">
        <w:tab/>
        <w:t>Impacts on services, entities, and interfaces</w:t>
      </w:r>
      <w:bookmarkEnd w:id="827"/>
      <w:bookmarkEnd w:id="829"/>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830" w:name="_Toc104235416"/>
      <w:bookmarkStart w:id="831" w:name="_Toc113003367"/>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30"/>
      <w:bookmarkEnd w:id="831"/>
    </w:p>
    <w:p w14:paraId="1A57A615" w14:textId="56B8D11D" w:rsidR="006D1175" w:rsidRPr="00977052" w:rsidRDefault="006D1175" w:rsidP="00606938">
      <w:pPr>
        <w:pStyle w:val="Heading3"/>
      </w:pPr>
      <w:bookmarkStart w:id="832" w:name="_Toc104235417"/>
      <w:bookmarkStart w:id="833" w:name="_Toc113003368"/>
      <w:r w:rsidRPr="00977052">
        <w:t>6.</w:t>
      </w:r>
      <w:r w:rsidR="0077323B" w:rsidRPr="00977052">
        <w:t>21</w:t>
      </w:r>
      <w:r w:rsidRPr="00977052">
        <w:t>.1</w:t>
      </w:r>
      <w:r w:rsidRPr="00977052">
        <w:tab/>
        <w:t>Description</w:t>
      </w:r>
      <w:bookmarkEnd w:id="832"/>
      <w:bookmarkEnd w:id="833"/>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834" w:name="_Toc104235418"/>
      <w:bookmarkStart w:id="835" w:name="_Toc113003369"/>
      <w:r w:rsidRPr="00977052">
        <w:lastRenderedPageBreak/>
        <w:t>6.</w:t>
      </w:r>
      <w:r w:rsidR="0077323B" w:rsidRPr="00977052">
        <w:t>21</w:t>
      </w:r>
      <w:r w:rsidRPr="00977052">
        <w:t>.2</w:t>
      </w:r>
      <w:r w:rsidRPr="00977052">
        <w:tab/>
        <w:t>Procedures</w:t>
      </w:r>
      <w:bookmarkEnd w:id="834"/>
      <w:bookmarkEnd w:id="835"/>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116" type="#_x0000_t75" style="width:481.75pt;height:274.25pt" o:ole="">
            <v:imagedata r:id="rId200" o:title=""/>
          </v:shape>
          <o:OLEObject Type="Embed" ProgID="Visio.Drawing.15" ShapeID="_x0000_i1116" DrawAspect="Content" ObjectID="_1723620835" r:id="rId201"/>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lastRenderedPageBreak/>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836" w:name="_Toc104235419"/>
      <w:bookmarkStart w:id="837" w:name="_Toc113003370"/>
      <w:r w:rsidRPr="00977052">
        <w:t>6.</w:t>
      </w:r>
      <w:r w:rsidR="0077323B" w:rsidRPr="00977052">
        <w:t>21</w:t>
      </w:r>
      <w:r w:rsidRPr="00977052">
        <w:t>.3</w:t>
      </w:r>
      <w:r w:rsidRPr="00977052">
        <w:tab/>
        <w:t>Impacts on Existing Nodes and Functionality</w:t>
      </w:r>
      <w:bookmarkEnd w:id="836"/>
      <w:bookmarkEnd w:id="837"/>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838" w:name="_Toc104235420"/>
      <w:bookmarkStart w:id="839" w:name="_Toc113003371"/>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38"/>
      <w:bookmarkEnd w:id="839"/>
    </w:p>
    <w:p w14:paraId="76E52446" w14:textId="5FE4AE90" w:rsidR="00236C92" w:rsidRPr="00977052" w:rsidRDefault="00236C92" w:rsidP="00606938">
      <w:pPr>
        <w:pStyle w:val="Heading3"/>
      </w:pPr>
      <w:bookmarkStart w:id="840" w:name="_Toc104235421"/>
      <w:bookmarkStart w:id="841" w:name="_Toc113003372"/>
      <w:r w:rsidRPr="00977052">
        <w:t>6.</w:t>
      </w:r>
      <w:r w:rsidR="00061980" w:rsidRPr="00977052">
        <w:t>22</w:t>
      </w:r>
      <w:r w:rsidRPr="00977052">
        <w:t>.1</w:t>
      </w:r>
      <w:r w:rsidRPr="00977052">
        <w:tab/>
        <w:t>Description</w:t>
      </w:r>
      <w:bookmarkEnd w:id="840"/>
      <w:bookmarkEnd w:id="841"/>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17" type="#_x0000_t75" style="width:332.5pt;height:154.45pt" o:ole="">
            <v:imagedata r:id="rId202" o:title=""/>
          </v:shape>
          <o:OLEObject Type="Embed" ProgID="Word.Picture.8" ShapeID="_x0000_i1117" DrawAspect="Content" ObjectID="_1723620836" r:id="rId203"/>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04C703A9"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eg</w:t>
      </w:r>
      <w:r w:rsidR="000B72E3">
        <w:rPr>
          <w:rFonts w:eastAsia="SimSun"/>
          <w:lang w:eastAsia="en-US"/>
        </w:rPr>
        <w:t>.</w:t>
      </w:r>
      <w:r w:rsidR="00236C92" w:rsidRPr="00977052">
        <w:rPr>
          <w:rFonts w:eastAsia="SimSun"/>
          <w:lang w:eastAsia="en-US"/>
        </w:rPr>
        <w:t xml:space="preserve"> PINE2, will send </w:t>
      </w:r>
      <w:r w:rsidR="000B72E3">
        <w:rPr>
          <w:rFonts w:eastAsia="SimSun"/>
          <w:lang w:eastAsia="en-US"/>
        </w:rPr>
        <w:t>"</w:t>
      </w:r>
      <w:r w:rsidR="00236C92" w:rsidRPr="00977052">
        <w:rPr>
          <w:rFonts w:eastAsia="SimSun"/>
          <w:lang w:eastAsia="en-US"/>
        </w:rPr>
        <w:t>Authenticate and Request Access Token</w:t>
      </w:r>
      <w:r w:rsidR="000B72E3">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65525E0F"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0B72E3">
        <w:rPr>
          <w:rFonts w:eastAsia="SimSun"/>
          <w:lang w:eastAsia="en-US"/>
        </w:rPr>
        <w:t>"</w:t>
      </w:r>
      <w:r w:rsidR="00236C92" w:rsidRPr="00977052">
        <w:rPr>
          <w:rFonts w:eastAsia="SimSun"/>
          <w:lang w:eastAsia="en-US"/>
        </w:rPr>
        <w:t>Service Request with Access Token</w:t>
      </w:r>
      <w:r w:rsidR="000B72E3">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15930EA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0B72E3">
        <w:rPr>
          <w:rFonts w:eastAsia="SimSun"/>
          <w:lang w:eastAsia="en-US"/>
        </w:rPr>
        <w:t>"</w:t>
      </w:r>
      <w:r w:rsidR="00236C92" w:rsidRPr="00977052">
        <w:rPr>
          <w:rFonts w:eastAsia="SimSun"/>
          <w:lang w:eastAsia="en-US"/>
        </w:rPr>
        <w:t>Authenticate and Request Access Token</w:t>
      </w:r>
      <w:r w:rsidR="000B72E3">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33DA2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0B72E3">
        <w:rPr>
          <w:rFonts w:eastAsia="SimSun"/>
          <w:lang w:eastAsia="en-US"/>
        </w:rPr>
        <w:t>"</w:t>
      </w:r>
      <w:r w:rsidR="00236C92" w:rsidRPr="00977052">
        <w:rPr>
          <w:rFonts w:eastAsia="SimSun"/>
          <w:lang w:eastAsia="en-US"/>
        </w:rPr>
        <w:t>Service Request with Access Token</w:t>
      </w:r>
      <w:r w:rsidR="000B72E3">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443461B5"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0B72E3">
        <w:rPr>
          <w:rFonts w:eastAsia="SimSun"/>
          <w:lang w:eastAsia="en-US"/>
        </w:rPr>
        <w:t>"</w:t>
      </w:r>
      <w:r w:rsidR="00236C92" w:rsidRPr="00977052">
        <w:rPr>
          <w:rFonts w:eastAsia="SimSun"/>
          <w:lang w:eastAsia="en-US"/>
        </w:rPr>
        <w:t>PIN capable</w:t>
      </w:r>
      <w:r w:rsidR="000B72E3">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0B72E3">
        <w:rPr>
          <w:rFonts w:eastAsia="SimSun"/>
          <w:lang w:eastAsia="en-US"/>
        </w:rPr>
        <w:t>"</w:t>
      </w:r>
      <w:r w:rsidR="00236C92" w:rsidRPr="00977052">
        <w:rPr>
          <w:rFonts w:eastAsia="SimSun"/>
          <w:lang w:eastAsia="en-US"/>
        </w:rPr>
        <w:t>PIN control function</w:t>
      </w:r>
      <w:r w:rsidR="000B72E3">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lastRenderedPageBreak/>
        <w:t>This solution assumes that authorisation procedure is based on https protocol</w:t>
      </w:r>
    </w:p>
    <w:p w14:paraId="3DF3E4D2" w14:textId="00944C45" w:rsidR="00236C92" w:rsidRPr="00977052" w:rsidRDefault="00236C92" w:rsidP="00775AFB">
      <w:pPr>
        <w:pStyle w:val="EditorsNote"/>
        <w:rPr>
          <w:rFonts w:eastAsia="SimSun"/>
          <w:lang w:eastAsia="en-US"/>
        </w:rPr>
      </w:pPr>
      <w:r w:rsidRPr="00977052">
        <w:rPr>
          <w:rFonts w:eastAsia="SimSun"/>
          <w:lang w:eastAsia="en-US"/>
        </w:rPr>
        <w:t>Editor</w:t>
      </w:r>
      <w:r w:rsidR="000B72E3">
        <w:rPr>
          <w:rFonts w:eastAsia="SimSun"/>
          <w:lang w:eastAsia="en-US"/>
        </w:rPr>
        <w:t>'</w:t>
      </w:r>
      <w:r w:rsidRPr="00977052">
        <w:rPr>
          <w:rFonts w:eastAsia="SimSun"/>
          <w:lang w:eastAsia="en-US"/>
        </w:rPr>
        <w:t>s note:</w:t>
      </w:r>
      <w:r w:rsidR="0074079F" w:rsidRPr="00977052">
        <w:rPr>
          <w:rFonts w:eastAsia="SimSun"/>
          <w:lang w:eastAsia="en-US"/>
        </w:rPr>
        <w:tab/>
      </w:r>
      <w:r w:rsidRPr="00977052">
        <w:rPr>
          <w:rFonts w:eastAsia="SimSun"/>
          <w:lang w:eastAsia="en-US"/>
        </w:rPr>
        <w:t>The definition of access Token is FFS and under SA3 responsibility</w:t>
      </w:r>
    </w:p>
    <w:p w14:paraId="509E3184" w14:textId="7FC1F41C" w:rsidR="00236C92" w:rsidRPr="00977052" w:rsidRDefault="00236C92" w:rsidP="00775AFB">
      <w:pPr>
        <w:pStyle w:val="EditorsNote"/>
        <w:rPr>
          <w:rFonts w:eastAsia="SimSun"/>
          <w:lang w:eastAsia="en-US"/>
        </w:rPr>
      </w:pPr>
      <w:r w:rsidRPr="00977052">
        <w:rPr>
          <w:rFonts w:eastAsia="SimSun"/>
          <w:lang w:eastAsia="en-US"/>
        </w:rPr>
        <w:t>Editor</w:t>
      </w:r>
      <w:r w:rsidR="000B72E3">
        <w:rPr>
          <w:rFonts w:eastAsia="SimSun"/>
          <w:lang w:eastAsia="en-US"/>
        </w:rPr>
        <w:t>'</w:t>
      </w:r>
      <w:r w:rsidRPr="00977052">
        <w:rPr>
          <w:rFonts w:eastAsia="SimSun"/>
          <w:lang w:eastAsia="en-US"/>
        </w:rPr>
        <w:t>s note:</w:t>
      </w:r>
      <w:r w:rsidR="0074079F" w:rsidRPr="00977052">
        <w:rPr>
          <w:rFonts w:eastAsia="SimSun"/>
          <w:lang w:eastAsia="en-US"/>
        </w:rPr>
        <w:tab/>
      </w:r>
      <w:r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842" w:name="_Toc104235422"/>
      <w:bookmarkStart w:id="843" w:name="_Toc113003373"/>
      <w:r w:rsidRPr="00977052">
        <w:t>6.</w:t>
      </w:r>
      <w:r w:rsidR="00061980" w:rsidRPr="00977052">
        <w:t>22</w:t>
      </w:r>
      <w:r w:rsidRPr="00977052">
        <w:t>.2</w:t>
      </w:r>
      <w:r w:rsidRPr="00977052">
        <w:tab/>
        <w:t>Procedures</w:t>
      </w:r>
      <w:bookmarkEnd w:id="842"/>
      <w:bookmarkEnd w:id="843"/>
    </w:p>
    <w:p w14:paraId="7594B929" w14:textId="27AADB3E" w:rsidR="00236C92" w:rsidRPr="00977052" w:rsidRDefault="00236C92" w:rsidP="00222629">
      <w:pPr>
        <w:pStyle w:val="Heading4"/>
        <w:rPr>
          <w:lang w:eastAsia="ja-JP"/>
        </w:rPr>
      </w:pPr>
      <w:bookmarkStart w:id="844" w:name="_Toc104235423"/>
      <w:bookmarkStart w:id="845" w:name="_Toc113003374"/>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44"/>
      <w:bookmarkEnd w:id="845"/>
    </w:p>
    <w:p w14:paraId="6EE896B9" w14:textId="60A99012" w:rsidR="00236C92" w:rsidRPr="00FB1D03" w:rsidRDefault="009478AF" w:rsidP="00FB1D03">
      <w:pPr>
        <w:pStyle w:val="TH"/>
        <w:rPr>
          <w:rFonts w:eastAsia="SimSun"/>
        </w:rPr>
      </w:pPr>
      <w:r w:rsidRPr="00FB1D03">
        <w:object w:dxaOrig="14821" w:dyaOrig="14109" w14:anchorId="18D13416">
          <v:shape id="_x0000_i1118" type="#_x0000_t75" style="width:379pt;height:360.65pt" o:ole="">
            <v:imagedata r:id="rId204" o:title=""/>
          </v:shape>
          <o:OLEObject Type="Embed" ProgID="Visio.Drawing.15" ShapeID="_x0000_i1118" DrawAspect="Content" ObjectID="_1723620837" r:id="rId205"/>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846" w:name="_Toc104235424"/>
      <w:r>
        <w:rPr>
          <w:lang w:eastAsia="ja-JP"/>
        </w:rPr>
        <w:t>1.</w:t>
      </w:r>
      <w:r>
        <w:rPr>
          <w:lang w:eastAsia="ja-JP"/>
        </w:rPr>
        <w:tab/>
        <w:t>PINE1 intending to communicate with PINE2 (e.g. Printer) will send PINE2 access Token query to PEMC.</w:t>
      </w:r>
    </w:p>
    <w:p w14:paraId="7E07E908" w14:textId="14FC50B4" w:rsidR="00FB1D03" w:rsidRDefault="00FB1D03" w:rsidP="00FB1D03">
      <w:pPr>
        <w:pStyle w:val="B1"/>
        <w:rPr>
          <w:lang w:eastAsia="ja-JP"/>
        </w:rPr>
      </w:pPr>
      <w:r>
        <w:rPr>
          <w:lang w:eastAsia="ja-JP"/>
        </w:rPr>
        <w:t>2.</w:t>
      </w:r>
      <w:r>
        <w:rPr>
          <w:lang w:eastAsia="ja-JP"/>
        </w:rPr>
        <w:tab/>
        <w:t xml:space="preserve">PEMC will request PINE1 for </w:t>
      </w:r>
      <w:r w:rsidR="000B72E3">
        <w:rPr>
          <w:lang w:eastAsia="ja-JP"/>
        </w:rPr>
        <w:t>"</w:t>
      </w:r>
      <w:r>
        <w:rPr>
          <w:lang w:eastAsia="ja-JP"/>
        </w:rPr>
        <w:t>Identity request</w:t>
      </w:r>
      <w:r w:rsidR="000B72E3">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847" w:name="_Toc113003375"/>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46"/>
      <w:bookmarkEnd w:id="847"/>
    </w:p>
    <w:p w14:paraId="0E7681E7" w14:textId="4C40352B" w:rsidR="00236C92" w:rsidRPr="00FB1D03" w:rsidRDefault="005C50DB" w:rsidP="00FB1D03">
      <w:pPr>
        <w:pStyle w:val="TH"/>
        <w:rPr>
          <w:rFonts w:eastAsia="SimSun"/>
        </w:rPr>
      </w:pPr>
      <w:r w:rsidRPr="00FB1D03">
        <w:object w:dxaOrig="14821" w:dyaOrig="13569" w14:anchorId="12F8ECBE">
          <v:shape id="_x0000_i1119" type="#_x0000_t75" style="width:402.55pt;height:368.5pt" o:ole="">
            <v:imagedata r:id="rId206" o:title=""/>
          </v:shape>
          <o:OLEObject Type="Embed" ProgID="Visio.Drawing.15" ShapeID="_x0000_i1119" DrawAspect="Content" ObjectID="_1723620838" r:id="rId207"/>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41E0E9B5"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0B72E3">
        <w:rPr>
          <w:rFonts w:eastAsia="DengXian"/>
          <w:lang w:eastAsia="zh-CN"/>
        </w:rPr>
        <w:t>"</w:t>
      </w:r>
      <w:r w:rsidR="00236C92" w:rsidRPr="00977052">
        <w:rPr>
          <w:rFonts w:eastAsia="DengXian"/>
          <w:lang w:eastAsia="zh-CN"/>
        </w:rPr>
        <w:t>Identity request</w:t>
      </w:r>
      <w:r w:rsidR="000B72E3">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848" w:name="_Toc104235425"/>
      <w:bookmarkStart w:id="849" w:name="_Toc113003376"/>
      <w:r w:rsidRPr="00977052">
        <w:t>6.</w:t>
      </w:r>
      <w:r w:rsidR="00061980" w:rsidRPr="00977052">
        <w:t>22</w:t>
      </w:r>
      <w:r w:rsidRPr="00977052">
        <w:t>.3</w:t>
      </w:r>
      <w:r w:rsidRPr="00977052">
        <w:tab/>
        <w:t>Impacts on services, entities and interfaces</w:t>
      </w:r>
      <w:bookmarkEnd w:id="848"/>
      <w:bookmarkEnd w:id="849"/>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lastRenderedPageBreak/>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F580FA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0B72E3">
        <w:rPr>
          <w:rFonts w:eastAsia="DengXian"/>
          <w:lang w:eastAsia="zh-CN"/>
        </w:rPr>
        <w:t>"</w:t>
      </w:r>
      <w:r w:rsidR="00236C92" w:rsidRPr="00977052">
        <w:rPr>
          <w:rFonts w:eastAsia="DengXian"/>
          <w:lang w:eastAsia="zh-CN"/>
        </w:rPr>
        <w:t>PIN capable</w:t>
      </w:r>
      <w:r w:rsidR="000B72E3">
        <w:rPr>
          <w:rFonts w:eastAsia="DengXian"/>
          <w:lang w:eastAsia="zh-CN"/>
        </w:rPr>
        <w:t>"</w:t>
      </w:r>
      <w:r w:rsidR="00F52A94" w:rsidRPr="00977052">
        <w:rPr>
          <w:rFonts w:eastAsia="DengXian"/>
          <w:lang w:eastAsia="zh-CN"/>
        </w:rPr>
        <w:t>.</w:t>
      </w:r>
    </w:p>
    <w:p w14:paraId="7F0166F6" w14:textId="1D42696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0B72E3">
        <w:rPr>
          <w:rFonts w:eastAsia="DengXian"/>
          <w:lang w:eastAsia="zh-CN"/>
        </w:rPr>
        <w:t>"</w:t>
      </w:r>
      <w:r w:rsidR="00236C92" w:rsidRPr="00977052">
        <w:rPr>
          <w:rFonts w:eastAsia="DengXian"/>
          <w:lang w:eastAsia="zh-CN"/>
        </w:rPr>
        <w:t>PIN allowable</w:t>
      </w:r>
      <w:r w:rsidR="000B72E3">
        <w:rPr>
          <w:rFonts w:eastAsia="DengXian"/>
          <w:lang w:eastAsia="zh-CN"/>
        </w:rPr>
        <w:t>"</w:t>
      </w:r>
      <w:r w:rsidR="00236C92" w:rsidRPr="00977052">
        <w:rPr>
          <w:rFonts w:eastAsia="DengXian"/>
          <w:lang w:eastAsia="zh-CN"/>
        </w:rPr>
        <w:t xml:space="preserve">, </w:t>
      </w:r>
      <w:r w:rsidR="000B72E3">
        <w:rPr>
          <w:rFonts w:eastAsia="DengXian"/>
          <w:lang w:eastAsia="zh-CN"/>
        </w:rPr>
        <w:t>"</w:t>
      </w:r>
      <w:r w:rsidR="00236C92" w:rsidRPr="00977052">
        <w:rPr>
          <w:rFonts w:eastAsia="DengXian"/>
          <w:lang w:eastAsia="zh-CN"/>
        </w:rPr>
        <w:t>PIN Name</w:t>
      </w:r>
      <w:r w:rsidR="000B72E3">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850" w:name="_Toc97214954"/>
      <w:bookmarkStart w:id="851" w:name="_Toc104235426"/>
      <w:bookmarkStart w:id="852" w:name="_Toc113003377"/>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50"/>
      <w:r w:rsidRPr="00977052">
        <w:rPr>
          <w:lang w:eastAsia="zh-CN"/>
        </w:rPr>
        <w:t>Policy provisioning framework for PIN</w:t>
      </w:r>
      <w:bookmarkEnd w:id="851"/>
      <w:bookmarkEnd w:id="852"/>
    </w:p>
    <w:p w14:paraId="1C440CA4" w14:textId="78DF3874" w:rsidR="00BC2040" w:rsidRPr="00977052" w:rsidRDefault="00BC2040" w:rsidP="00606938">
      <w:pPr>
        <w:pStyle w:val="Heading3"/>
      </w:pPr>
      <w:bookmarkStart w:id="853" w:name="_Toc97214955"/>
      <w:bookmarkStart w:id="854" w:name="_Toc104235427"/>
      <w:bookmarkStart w:id="855" w:name="_Toc113003378"/>
      <w:r w:rsidRPr="00977052">
        <w:t>6.</w:t>
      </w:r>
      <w:r w:rsidR="00750CA5" w:rsidRPr="00977052">
        <w:t>23</w:t>
      </w:r>
      <w:r w:rsidRPr="00977052">
        <w:t>.1</w:t>
      </w:r>
      <w:r w:rsidRPr="00977052">
        <w:tab/>
        <w:t>Description</w:t>
      </w:r>
      <w:bookmarkEnd w:id="853"/>
      <w:bookmarkEnd w:id="854"/>
      <w:bookmarkEnd w:id="855"/>
    </w:p>
    <w:p w14:paraId="1D810B68" w14:textId="08E30C14" w:rsidR="00FB1D03" w:rsidRDefault="00FB1D03" w:rsidP="00FB1D03">
      <w:pPr>
        <w:rPr>
          <w:rFonts w:eastAsia="MS Mincho"/>
        </w:rPr>
      </w:pPr>
      <w:r>
        <w:rPr>
          <w:rFonts w:eastAsia="MS Mincho"/>
        </w:rPr>
        <w:t xml:space="preserve">This solution addresses the key issue </w:t>
      </w:r>
      <w:r w:rsidR="000B72E3">
        <w:rPr>
          <w:rFonts w:eastAsia="MS Mincho"/>
        </w:rPr>
        <w:t>"</w:t>
      </w:r>
      <w:r>
        <w:rPr>
          <w:rFonts w:eastAsia="MS Mincho"/>
        </w:rPr>
        <w:t>Policy and parameters provisioning for PIN</w:t>
      </w:r>
      <w:r w:rsidR="000B72E3">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856" w:name="_Toc97214956"/>
      <w:bookmarkStart w:id="857" w:name="_Toc104235428"/>
      <w:bookmarkStart w:id="858" w:name="_Toc113003379"/>
      <w:r w:rsidRPr="00977052">
        <w:t>6.</w:t>
      </w:r>
      <w:r w:rsidR="00750CA5" w:rsidRPr="00977052">
        <w:t>23</w:t>
      </w:r>
      <w:r w:rsidRPr="00977052">
        <w:t>.2</w:t>
      </w:r>
      <w:r w:rsidRPr="00977052">
        <w:tab/>
        <w:t>Procedures</w:t>
      </w:r>
      <w:bookmarkEnd w:id="856"/>
      <w:bookmarkEnd w:id="857"/>
      <w:bookmarkEnd w:id="858"/>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859" w:name="_Toc104235429"/>
      <w:bookmarkStart w:id="860" w:name="_Toc113003380"/>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59"/>
      <w:bookmarkEnd w:id="860"/>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0" type="#_x0000_t75" style="width:445.1pt;height:246.75pt" o:ole="">
            <v:imagedata r:id="rId208" o:title=""/>
          </v:shape>
          <o:OLEObject Type="Embed" ProgID="Visio.Drawing.15" ShapeID="_x0000_i1120" DrawAspect="Content" ObjectID="_1723620839" r:id="rId209"/>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39D451DC" w:rsidR="00FB1D03" w:rsidRDefault="00FB1D03" w:rsidP="00FB1D03">
      <w:pPr>
        <w:pStyle w:val="B1"/>
        <w:rPr>
          <w:lang w:eastAsia="ja-JP"/>
        </w:rPr>
      </w:pPr>
      <w:r>
        <w:rPr>
          <w:lang w:eastAsia="ja-JP"/>
        </w:rPr>
        <w:t>4.</w:t>
      </w:r>
      <w:r>
        <w:rPr>
          <w:lang w:eastAsia="ja-JP"/>
        </w:rPr>
        <w:tab/>
        <w:t>PCF fetches PIN policies according to the UE</w:t>
      </w:r>
      <w:r w:rsidR="000B72E3">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861" w:name="_Toc104235430"/>
      <w:bookmarkStart w:id="862" w:name="_Toc113003381"/>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1"/>
      <w:bookmarkEnd w:id="862"/>
    </w:p>
    <w:p w14:paraId="50254DC1" w14:textId="4A8A9BA6" w:rsidR="00BC2040" w:rsidRPr="00FB1D03" w:rsidRDefault="002A4102" w:rsidP="00FB1D03">
      <w:pPr>
        <w:pStyle w:val="TH"/>
        <w:rPr>
          <w:rFonts w:eastAsia="MS Mincho"/>
        </w:rPr>
      </w:pPr>
      <w:r w:rsidRPr="00FB1D03">
        <w:object w:dxaOrig="13074" w:dyaOrig="6271" w14:anchorId="1DF24F94">
          <v:shape id="_x0000_i1121" type="#_x0000_t75" style="width:445.1pt;height:214.7pt" o:ole="">
            <v:imagedata r:id="rId210" o:title=""/>
          </v:shape>
          <o:OLEObject Type="Embed" ProgID="Visio.Drawing.15" ShapeID="_x0000_i1121" DrawAspect="Content" ObjectID="_1723620840" r:id="rId211"/>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863" w:name="_Toc104235431"/>
      <w:bookmarkStart w:id="864" w:name="_Toc113003382"/>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3"/>
      <w:bookmarkEnd w:id="864"/>
    </w:p>
    <w:p w14:paraId="7648FE62" w14:textId="40215433" w:rsidR="00BC2040" w:rsidRPr="00FB1D03" w:rsidRDefault="00B0294A" w:rsidP="00FB1D03">
      <w:pPr>
        <w:pStyle w:val="TH"/>
        <w:rPr>
          <w:rFonts w:eastAsia="MS Mincho"/>
        </w:rPr>
      </w:pPr>
      <w:r w:rsidRPr="00FB1D03">
        <w:object w:dxaOrig="13074" w:dyaOrig="7404" w14:anchorId="2C39ADBA">
          <v:shape id="_x0000_i1122" type="#_x0000_t75" style="width:445.1pt;height:253.95pt" o:ole="">
            <v:imagedata r:id="rId212" o:title=""/>
          </v:shape>
          <o:OLEObject Type="Embed" ProgID="Visio.Drawing.15" ShapeID="_x0000_i1122" DrawAspect="Content" ObjectID="_1723620841" r:id="rId213"/>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865" w:name="_Toc97214957"/>
      <w:bookmarkStart w:id="866" w:name="_Toc104235432"/>
      <w:bookmarkStart w:id="867" w:name="_Toc113003383"/>
      <w:r w:rsidRPr="00977052">
        <w:t>6.</w:t>
      </w:r>
      <w:r w:rsidR="00EA5A91" w:rsidRPr="00977052">
        <w:t>23</w:t>
      </w:r>
      <w:r w:rsidRPr="00977052">
        <w:t>.3</w:t>
      </w:r>
      <w:r w:rsidRPr="00977052">
        <w:tab/>
        <w:t>Impacts on Existing Nodes and Functionality</w:t>
      </w:r>
      <w:bookmarkEnd w:id="865"/>
      <w:bookmarkEnd w:id="866"/>
      <w:bookmarkEnd w:id="867"/>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868" w:name="_Toc104235433"/>
      <w:bookmarkStart w:id="869" w:name="_Toc113003384"/>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68"/>
      <w:bookmarkEnd w:id="869"/>
    </w:p>
    <w:p w14:paraId="72102A41" w14:textId="7C4D82B4" w:rsidR="006F6AEC" w:rsidRPr="00977052" w:rsidRDefault="006F6AEC" w:rsidP="00606938">
      <w:pPr>
        <w:pStyle w:val="Heading3"/>
      </w:pPr>
      <w:bookmarkStart w:id="870" w:name="_Toc104235434"/>
      <w:bookmarkStart w:id="871" w:name="_Toc113003385"/>
      <w:r w:rsidRPr="00977052">
        <w:t>6.</w:t>
      </w:r>
      <w:r w:rsidR="00AF16DF" w:rsidRPr="00977052">
        <w:t>24</w:t>
      </w:r>
      <w:r w:rsidRPr="00977052">
        <w:t>.1</w:t>
      </w:r>
      <w:r w:rsidRPr="00977052">
        <w:tab/>
        <w:t>Description</w:t>
      </w:r>
      <w:bookmarkEnd w:id="870"/>
      <w:bookmarkEnd w:id="871"/>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25175827"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0B72E3">
        <w:rPr>
          <w:rFonts w:eastAsia="DengXian"/>
          <w:lang w:eastAsia="en-US"/>
        </w:rPr>
        <w:t>"</w:t>
      </w:r>
      <w:r w:rsidRPr="00977052">
        <w:rPr>
          <w:rFonts w:eastAsia="DengXian"/>
          <w:lang w:eastAsia="en-US"/>
        </w:rPr>
        <w:t>UE Configuration Update procedure for transparent UE Policy Delivery</w:t>
      </w:r>
      <w:r w:rsidR="000B72E3">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872" w:name="_Toc104235435"/>
      <w:bookmarkStart w:id="873" w:name="_Toc113003386"/>
      <w:r w:rsidRPr="00977052">
        <w:t>6.</w:t>
      </w:r>
      <w:r w:rsidR="00AF16DF" w:rsidRPr="00977052">
        <w:t>24</w:t>
      </w:r>
      <w:r w:rsidRPr="00977052">
        <w:t>.2</w:t>
      </w:r>
      <w:r w:rsidRPr="00977052">
        <w:tab/>
        <w:t>Procedures</w:t>
      </w:r>
      <w:bookmarkEnd w:id="872"/>
      <w:bookmarkEnd w:id="873"/>
    </w:p>
    <w:p w14:paraId="254F52C1" w14:textId="35AA4523" w:rsidR="008844A3" w:rsidRPr="00977052" w:rsidRDefault="008844A3" w:rsidP="00222629">
      <w:pPr>
        <w:pStyle w:val="Heading4"/>
        <w:rPr>
          <w:lang w:eastAsia="ja-JP"/>
        </w:rPr>
      </w:pPr>
      <w:bookmarkStart w:id="874" w:name="_Toc104235436"/>
      <w:bookmarkStart w:id="875" w:name="_Toc113003387"/>
      <w:r w:rsidRPr="00977052">
        <w:rPr>
          <w:lang w:eastAsia="ja-JP"/>
        </w:rPr>
        <w:t>6.24.2.1</w:t>
      </w:r>
      <w:r w:rsidRPr="00977052">
        <w:rPr>
          <w:lang w:eastAsia="ja-JP"/>
        </w:rPr>
        <w:tab/>
        <w:t>General</w:t>
      </w:r>
      <w:bookmarkEnd w:id="874"/>
      <w:bookmarkEnd w:id="875"/>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capability(ies)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876" w:name="_Toc20203997"/>
      <w:bookmarkStart w:id="877" w:name="_Toc30666614"/>
      <w:bookmarkStart w:id="878" w:name="_Toc31029908"/>
      <w:bookmarkStart w:id="879" w:name="_Toc31030799"/>
      <w:bookmarkStart w:id="880" w:name="_Toc43388374"/>
      <w:bookmarkStart w:id="881" w:name="_Toc43735604"/>
      <w:bookmarkStart w:id="882" w:name="_Toc50130592"/>
      <w:bookmarkStart w:id="883" w:name="_Toc50133906"/>
      <w:bookmarkStart w:id="884" w:name="_Toc50134246"/>
      <w:bookmarkStart w:id="885" w:name="_Toc50557198"/>
      <w:bookmarkStart w:id="886" w:name="_Toc50548876"/>
      <w:bookmarkStart w:id="887" w:name="_Toc55202181"/>
      <w:bookmarkStart w:id="888" w:name="_Toc57209805"/>
      <w:bookmarkStart w:id="889" w:name="_Toc57366196"/>
      <w:bookmarkStart w:id="890" w:name="_Toc68086149"/>
      <w:bookmarkStart w:id="891" w:name="_Toc104235437"/>
      <w:bookmarkStart w:id="892" w:name="_Toc113003388"/>
      <w:r w:rsidRPr="00977052">
        <w:rPr>
          <w:lang w:eastAsia="ja-JP"/>
        </w:rPr>
        <w:t>6.</w:t>
      </w:r>
      <w:bookmarkEnd w:id="876"/>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r w:rsidRPr="00977052">
        <w:rPr>
          <w:lang w:eastAsia="ja-JP"/>
        </w:rPr>
        <w:t>PIN</w:t>
      </w:r>
      <w:bookmarkEnd w:id="891"/>
      <w:bookmarkEnd w:id="892"/>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lastRenderedPageBreak/>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893" w:name="_Toc104235438"/>
      <w:bookmarkStart w:id="894" w:name="_Toc113003389"/>
      <w:r w:rsidRPr="00977052">
        <w:t>6.</w:t>
      </w:r>
      <w:r w:rsidR="00AF16DF" w:rsidRPr="00977052">
        <w:t>24</w:t>
      </w:r>
      <w:r w:rsidRPr="00977052">
        <w:t>.3</w:t>
      </w:r>
      <w:r w:rsidRPr="00977052">
        <w:tab/>
        <w:t>Impacts on Existing Nodes and Functionality</w:t>
      </w:r>
      <w:bookmarkEnd w:id="893"/>
      <w:bookmarkEnd w:id="894"/>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capability(ies)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75C02B6"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0B72E3">
        <w:rPr>
          <w:rFonts w:eastAsia="DengXian"/>
          <w:lang w:eastAsia="en-US"/>
        </w:rPr>
        <w:t>'</w:t>
      </w:r>
      <w:r>
        <w:rPr>
          <w:rFonts w:eastAsia="DengXian"/>
          <w:lang w:eastAsia="en-US"/>
        </w:rPr>
        <w:t>s PINE, PEGC, and/or PEMC capability(ies)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0097B7DC"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0B72E3">
        <w:rPr>
          <w:rFonts w:eastAsia="DengXian"/>
          <w:lang w:eastAsia="en-US"/>
        </w:rPr>
        <w:t>'</w:t>
      </w:r>
      <w:r>
        <w:rPr>
          <w:rFonts w:eastAsia="DengXian"/>
          <w:lang w:eastAsia="en-US"/>
        </w:rPr>
        <w:t>s PINE, PEGC, and/or PEMC capability(ies)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895" w:name="_Toc104235439"/>
      <w:bookmarkStart w:id="896" w:name="_Toc113003390"/>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895"/>
      <w:bookmarkEnd w:id="896"/>
    </w:p>
    <w:p w14:paraId="40BE50C4" w14:textId="1D866C2B" w:rsidR="00396DC1" w:rsidRPr="00977052" w:rsidRDefault="00396DC1" w:rsidP="00606938">
      <w:pPr>
        <w:pStyle w:val="Heading3"/>
      </w:pPr>
      <w:bookmarkStart w:id="897" w:name="_Toc104235440"/>
      <w:bookmarkStart w:id="898" w:name="_Toc113003391"/>
      <w:r w:rsidRPr="00977052">
        <w:t>6.</w:t>
      </w:r>
      <w:r w:rsidR="008844A3" w:rsidRPr="00977052">
        <w:t>25</w:t>
      </w:r>
      <w:r w:rsidRPr="00977052">
        <w:t>.1</w:t>
      </w:r>
      <w:r w:rsidRPr="00977052">
        <w:tab/>
        <w:t>Description</w:t>
      </w:r>
      <w:bookmarkEnd w:id="897"/>
      <w:bookmarkEnd w:id="898"/>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4531FE83"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0B72E3">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0B72E3">
        <w:rPr>
          <w:rFonts w:eastAsia="SimSun"/>
          <w:lang w:eastAsia="en-US"/>
        </w:rPr>
        <w:t>"</w:t>
      </w:r>
      <w:r>
        <w:rPr>
          <w:rFonts w:eastAsia="SimSun"/>
          <w:lang w:eastAsia="en-US"/>
        </w:rPr>
        <w:t>PIN ctrl function</w:t>
      </w:r>
      <w:r w:rsidR="000B72E3">
        <w:rPr>
          <w:rFonts w:eastAsia="SimSun"/>
          <w:lang w:eastAsia="en-US"/>
        </w:rPr>
        <w:t>"</w:t>
      </w:r>
      <w:r>
        <w:rPr>
          <w:rFonts w:eastAsia="SimSun"/>
          <w:lang w:eastAsia="en-US"/>
        </w:rPr>
        <w:t xml:space="preserve"> will acknowledge the PEMC accordingly. To push and query these policies, this </w:t>
      </w:r>
      <w:r>
        <w:rPr>
          <w:rFonts w:eastAsia="SimSun"/>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Add PIN Control Function to the 5GC (PIN Ctrl Func)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59E22141" w:rsidR="0062266C" w:rsidRDefault="0062266C" w:rsidP="0062266C">
      <w:pPr>
        <w:pStyle w:val="B2"/>
        <w:rPr>
          <w:rFonts w:eastAsia="SimSun"/>
          <w:lang w:eastAsia="en-US"/>
        </w:rPr>
      </w:pPr>
      <w:r>
        <w:rPr>
          <w:rFonts w:eastAsia="SimSun"/>
          <w:lang w:eastAsia="en-US"/>
        </w:rPr>
        <w:t>a.</w:t>
      </w:r>
      <w:r>
        <w:rPr>
          <w:rFonts w:eastAsia="SimSun"/>
          <w:lang w:eastAsia="en-US"/>
        </w:rPr>
        <w:tab/>
      </w:r>
      <w:r w:rsidR="000B72E3">
        <w:rPr>
          <w:rFonts w:eastAsia="SimSun"/>
          <w:lang w:eastAsia="en-US"/>
        </w:rPr>
        <w:t>"</w:t>
      </w:r>
      <w:r>
        <w:rPr>
          <w:rFonts w:eastAsia="SimSun"/>
          <w:lang w:eastAsia="en-US"/>
        </w:rPr>
        <w:t>PIN Capable</w:t>
      </w:r>
      <w:r w:rsidR="000B72E3">
        <w:rPr>
          <w:rFonts w:eastAsia="SimSun"/>
          <w:lang w:eastAsia="en-US"/>
        </w:rPr>
        <w:t>"</w:t>
      </w:r>
      <w:r>
        <w:rPr>
          <w:rFonts w:eastAsia="SimSun"/>
          <w:lang w:eastAsia="en-US"/>
        </w:rPr>
        <w:t>, which can be true or false.</w:t>
      </w:r>
    </w:p>
    <w:p w14:paraId="3747C92F" w14:textId="572EC2B2" w:rsidR="0062266C" w:rsidRDefault="0062266C" w:rsidP="0062266C">
      <w:pPr>
        <w:pStyle w:val="B2"/>
        <w:rPr>
          <w:rFonts w:eastAsia="SimSun"/>
          <w:lang w:eastAsia="en-US"/>
        </w:rPr>
      </w:pPr>
      <w:r>
        <w:rPr>
          <w:rFonts w:eastAsia="SimSun"/>
          <w:lang w:eastAsia="en-US"/>
        </w:rPr>
        <w:t>b.</w:t>
      </w:r>
      <w:r>
        <w:rPr>
          <w:rFonts w:eastAsia="SimSun"/>
          <w:lang w:eastAsia="en-US"/>
        </w:rPr>
        <w:tab/>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7EF787BD" w:rsidR="0062266C" w:rsidRDefault="0062266C" w:rsidP="0062266C">
      <w:pPr>
        <w:pStyle w:val="B2"/>
        <w:rPr>
          <w:rFonts w:eastAsia="SimSun"/>
          <w:lang w:eastAsia="en-US"/>
        </w:rPr>
      </w:pPr>
      <w:r>
        <w:rPr>
          <w:rFonts w:eastAsia="SimSun"/>
          <w:lang w:eastAsia="en-US"/>
        </w:rPr>
        <w:t>a.</w:t>
      </w:r>
      <w:r>
        <w:rPr>
          <w:rFonts w:eastAsia="SimSun"/>
          <w:lang w:eastAsia="en-US"/>
        </w:rPr>
        <w:tab/>
      </w:r>
      <w:r w:rsidR="000B72E3">
        <w:rPr>
          <w:rFonts w:eastAsia="SimSun"/>
          <w:lang w:eastAsia="en-US"/>
        </w:rPr>
        <w:t>"</w:t>
      </w:r>
      <w:r>
        <w:rPr>
          <w:rFonts w:eastAsia="SimSun"/>
          <w:lang w:eastAsia="en-US"/>
        </w:rPr>
        <w:t>PIN allowable</w:t>
      </w:r>
      <w:r w:rsidR="000B72E3">
        <w:rPr>
          <w:rFonts w:eastAsia="SimSun"/>
          <w:lang w:eastAsia="en-US"/>
        </w:rPr>
        <w:t>"</w:t>
      </w:r>
      <w:r>
        <w:rPr>
          <w:rFonts w:eastAsia="SimSun"/>
          <w:lang w:eastAsia="en-US"/>
        </w:rPr>
        <w:t>, which can be true or false.</w:t>
      </w:r>
    </w:p>
    <w:p w14:paraId="6AF4F5E4" w14:textId="4F45F698" w:rsidR="0062266C" w:rsidRDefault="0062266C" w:rsidP="0062266C">
      <w:pPr>
        <w:pStyle w:val="B2"/>
        <w:rPr>
          <w:rFonts w:eastAsia="SimSun"/>
          <w:lang w:eastAsia="en-US"/>
        </w:rPr>
      </w:pPr>
      <w:r>
        <w:rPr>
          <w:rFonts w:eastAsia="SimSun"/>
          <w:lang w:eastAsia="en-US"/>
        </w:rPr>
        <w:t>b.</w:t>
      </w:r>
      <w:r>
        <w:rPr>
          <w:rFonts w:eastAsia="SimSun"/>
          <w:lang w:eastAsia="en-US"/>
        </w:rPr>
        <w:tab/>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which contains a list of PINE elements and its associated policies and parameters. For e.g. A typical </w:t>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43AA4FA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which contains a list of PINE elements and its associated policies and parameters. For e.g. A typical </w:t>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899" w:name="_Toc104235441"/>
      <w:bookmarkStart w:id="900" w:name="_Toc113003392"/>
      <w:r w:rsidRPr="00977052">
        <w:lastRenderedPageBreak/>
        <w:t>6.</w:t>
      </w:r>
      <w:r w:rsidR="008844A3" w:rsidRPr="00977052">
        <w:t>25</w:t>
      </w:r>
      <w:r w:rsidRPr="00977052">
        <w:t>.2</w:t>
      </w:r>
      <w:r w:rsidRPr="00977052">
        <w:tab/>
        <w:t>Procedures</w:t>
      </w:r>
      <w:bookmarkEnd w:id="899"/>
      <w:bookmarkEnd w:id="900"/>
    </w:p>
    <w:p w14:paraId="79275268" w14:textId="34A8F0DA" w:rsidR="00396DC1" w:rsidRPr="00977052" w:rsidRDefault="00396DC1" w:rsidP="00222629">
      <w:pPr>
        <w:pStyle w:val="Heading4"/>
        <w:rPr>
          <w:lang w:eastAsia="ja-JP"/>
        </w:rPr>
      </w:pPr>
      <w:bookmarkStart w:id="901" w:name="_Toc104235442"/>
      <w:bookmarkStart w:id="902" w:name="_Toc113003393"/>
      <w:r w:rsidRPr="00977052">
        <w:rPr>
          <w:lang w:eastAsia="ja-JP"/>
        </w:rPr>
        <w:t>6.</w:t>
      </w:r>
      <w:r w:rsidR="008844A3" w:rsidRPr="00977052">
        <w:rPr>
          <w:lang w:eastAsia="ja-JP"/>
        </w:rPr>
        <w:t>25</w:t>
      </w:r>
      <w:r w:rsidRPr="00977052">
        <w:rPr>
          <w:lang w:eastAsia="ja-JP"/>
        </w:rPr>
        <w:t>.2.1</w:t>
      </w:r>
      <w:r w:rsidRPr="00977052">
        <w:rPr>
          <w:lang w:eastAsia="ja-JP"/>
        </w:rPr>
        <w:tab/>
        <w:t>Registration with PIN_Capability and PIN_List Procedure</w:t>
      </w:r>
      <w:bookmarkEnd w:id="901"/>
      <w:bookmarkEnd w:id="902"/>
    </w:p>
    <w:p w14:paraId="098C07BE" w14:textId="457AC69A" w:rsidR="00396DC1" w:rsidRPr="0062266C" w:rsidRDefault="00B4315C" w:rsidP="0062266C">
      <w:pPr>
        <w:pStyle w:val="TH"/>
        <w:rPr>
          <w:rFonts w:eastAsia="SimSun"/>
        </w:rPr>
      </w:pPr>
      <w:r w:rsidRPr="0062266C">
        <w:object w:dxaOrig="14319" w:dyaOrig="7119" w14:anchorId="41E0D10C">
          <v:shape id="_x0000_i1123" type="#_x0000_t75" style="width:478.45pt;height:237.6pt" o:ole="">
            <v:imagedata r:id="rId214" o:title=""/>
          </v:shape>
          <o:OLEObject Type="Embed" ProgID="Visio.Drawing.15" ShapeID="_x0000_i1123" DrawAspect="Content" ObjectID="_1723620842" r:id="rId215"/>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.2.1-1: PEMC Registration with PIN_Capability and PIN_List</w:t>
      </w:r>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PIN_Capability and PIN_List along with the conventional registration AN message which includes (AN parameters, Registration Request (Registration type, SUCI, Security params, PIN_Capability, PIN_List,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PEMC will send the new Registration message with PIN_capable and PIN_List to the SMF via RAN. The following are the new PIN related fields:</w:t>
      </w:r>
    </w:p>
    <w:p w14:paraId="601B83FA" w14:textId="34430BB3" w:rsidR="0062266C" w:rsidRDefault="0062266C" w:rsidP="0062266C">
      <w:pPr>
        <w:pStyle w:val="B2"/>
        <w:rPr>
          <w:rFonts w:eastAsia="SimSun"/>
          <w:lang w:eastAsia="en-US"/>
        </w:rPr>
      </w:pPr>
      <w:r>
        <w:rPr>
          <w:rFonts w:eastAsia="SimSun"/>
          <w:lang w:eastAsia="en-US"/>
        </w:rPr>
        <w:t>a.</w:t>
      </w:r>
      <w:r>
        <w:rPr>
          <w:rFonts w:eastAsia="SimSun"/>
          <w:lang w:eastAsia="en-US"/>
        </w:rPr>
        <w:tab/>
      </w:r>
      <w:r w:rsidR="000B72E3">
        <w:rPr>
          <w:rFonts w:eastAsia="SimSun"/>
          <w:lang w:eastAsia="en-US"/>
        </w:rPr>
        <w:t>"</w:t>
      </w:r>
      <w:r>
        <w:rPr>
          <w:rFonts w:eastAsia="SimSun"/>
          <w:lang w:eastAsia="en-US"/>
        </w:rPr>
        <w:t>PIN Capable</w:t>
      </w:r>
      <w:r w:rsidR="000B72E3">
        <w:rPr>
          <w:rFonts w:eastAsia="SimSun"/>
          <w:lang w:eastAsia="en-US"/>
        </w:rPr>
        <w:t>"</w:t>
      </w:r>
      <w:r>
        <w:rPr>
          <w:rFonts w:eastAsia="SimSun"/>
          <w:lang w:eastAsia="en-US"/>
        </w:rPr>
        <w:t>, which can be true or false.</w:t>
      </w:r>
    </w:p>
    <w:p w14:paraId="3BFF3B50" w14:textId="41A3274E" w:rsidR="0062266C" w:rsidRDefault="0062266C" w:rsidP="0062266C">
      <w:pPr>
        <w:pStyle w:val="B2"/>
        <w:rPr>
          <w:rFonts w:eastAsia="SimSun"/>
          <w:lang w:eastAsia="en-US"/>
        </w:rPr>
      </w:pPr>
      <w:r>
        <w:rPr>
          <w:rFonts w:eastAsia="SimSun"/>
          <w:lang w:eastAsia="en-US"/>
        </w:rPr>
        <w:t>b.</w:t>
      </w:r>
      <w:r>
        <w:rPr>
          <w:rFonts w:eastAsia="SimSun"/>
          <w:lang w:eastAsia="en-US"/>
        </w:rPr>
        <w:tab/>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63F73AB0" w:rsidR="0062266C" w:rsidRDefault="0062266C" w:rsidP="0062266C">
      <w:pPr>
        <w:pStyle w:val="B1"/>
        <w:rPr>
          <w:rFonts w:eastAsia="SimSun"/>
          <w:lang w:eastAsia="en-US"/>
        </w:rPr>
      </w:pPr>
      <w:r>
        <w:rPr>
          <w:rFonts w:eastAsia="SimSun"/>
          <w:lang w:eastAsia="en-US"/>
        </w:rPr>
        <w:t>2.</w:t>
      </w:r>
      <w:r>
        <w:rPr>
          <w:rFonts w:eastAsia="SimSun"/>
          <w:lang w:eastAsia="en-US"/>
        </w:rPr>
        <w:tab/>
        <w:t>AMF will perform it</w:t>
      </w:r>
      <w:r w:rsidR="000B72E3">
        <w:rPr>
          <w:rFonts w:eastAsia="SimSun"/>
          <w:lang w:eastAsia="en-US"/>
        </w:rPr>
        <w:t>'</w:t>
      </w:r>
      <w:r>
        <w:rPr>
          <w:rFonts w:eastAsia="SimSun"/>
          <w:lang w:eastAsia="en-US"/>
        </w:rPr>
        <w:t>s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44E4F9B5" w:rsidR="0062266C" w:rsidRDefault="0062266C" w:rsidP="0062266C">
      <w:pPr>
        <w:pStyle w:val="B1"/>
        <w:rPr>
          <w:rFonts w:eastAsia="SimSun"/>
          <w:lang w:eastAsia="en-US"/>
        </w:rPr>
      </w:pPr>
      <w:r>
        <w:rPr>
          <w:rFonts w:eastAsia="SimSun"/>
          <w:lang w:eastAsia="en-US"/>
        </w:rPr>
        <w:t>4.</w:t>
      </w:r>
      <w:r>
        <w:rPr>
          <w:rFonts w:eastAsia="SimSun"/>
          <w:lang w:eastAsia="en-US"/>
        </w:rPr>
        <w:tab/>
        <w:t>AMF performs it</w:t>
      </w:r>
      <w:r w:rsidR="000B72E3">
        <w:rPr>
          <w:rFonts w:eastAsia="SimSun"/>
          <w:lang w:eastAsia="en-US"/>
        </w:rPr>
        <w:t>'</w:t>
      </w:r>
      <w:r>
        <w:rPr>
          <w:rFonts w:eastAsia="SimSun"/>
          <w:lang w:eastAsia="en-US"/>
        </w:rPr>
        <w:t xml:space="preserve">s Conventional Policy association Establishment/Mod and adds PIN_Capable, PIN_List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PCF will send the PIN_Capable, PIN_List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546E689D" w:rsidR="0062266C" w:rsidRDefault="0062266C" w:rsidP="0062266C">
      <w:pPr>
        <w:pStyle w:val="B2"/>
        <w:rPr>
          <w:rFonts w:eastAsia="SimSun"/>
          <w:lang w:eastAsia="en-US"/>
        </w:rPr>
      </w:pPr>
      <w:r>
        <w:rPr>
          <w:rFonts w:eastAsia="SimSun"/>
          <w:lang w:eastAsia="en-US"/>
        </w:rPr>
        <w:t>a.</w:t>
      </w:r>
      <w:r>
        <w:rPr>
          <w:rFonts w:eastAsia="SimSun"/>
          <w:lang w:eastAsia="en-US"/>
        </w:rPr>
        <w:tab/>
      </w:r>
      <w:r w:rsidR="000B72E3">
        <w:rPr>
          <w:rFonts w:eastAsia="SimSun"/>
          <w:lang w:eastAsia="en-US"/>
        </w:rPr>
        <w:t>"</w:t>
      </w:r>
      <w:r>
        <w:rPr>
          <w:rFonts w:eastAsia="SimSun"/>
          <w:lang w:eastAsia="en-US"/>
        </w:rPr>
        <w:t>PIN allowable</w:t>
      </w:r>
      <w:r w:rsidR="000B72E3">
        <w:rPr>
          <w:rFonts w:eastAsia="SimSun"/>
          <w:lang w:eastAsia="en-US"/>
        </w:rPr>
        <w:t>"</w:t>
      </w:r>
      <w:r>
        <w:rPr>
          <w:rFonts w:eastAsia="SimSun"/>
          <w:lang w:eastAsia="en-US"/>
        </w:rPr>
        <w:t>, which can be true or false.</w:t>
      </w:r>
    </w:p>
    <w:p w14:paraId="6DCC0956" w14:textId="65DBEA3D" w:rsidR="0062266C" w:rsidRDefault="0062266C" w:rsidP="0062266C">
      <w:pPr>
        <w:pStyle w:val="B2"/>
        <w:rPr>
          <w:rFonts w:eastAsia="SimSun"/>
          <w:lang w:eastAsia="en-US"/>
        </w:rPr>
      </w:pPr>
      <w:r>
        <w:rPr>
          <w:rFonts w:eastAsia="SimSun"/>
          <w:lang w:eastAsia="en-US"/>
        </w:rPr>
        <w:lastRenderedPageBreak/>
        <w:t>b.</w:t>
      </w:r>
      <w:r>
        <w:rPr>
          <w:rFonts w:eastAsia="SimSun"/>
          <w:lang w:eastAsia="en-US"/>
        </w:rPr>
        <w:tab/>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which contains a list of PINE elements and its associated policies and parameters. For e.g. A typical </w:t>
      </w:r>
      <w:r w:rsidR="000B72E3">
        <w:rPr>
          <w:rFonts w:eastAsia="SimSun"/>
          <w:lang w:eastAsia="en-US"/>
        </w:rPr>
        <w:t>"</w:t>
      </w:r>
      <w:r>
        <w:rPr>
          <w:rFonts w:eastAsia="SimSun"/>
          <w:lang w:eastAsia="en-US"/>
        </w:rPr>
        <w:t>PINE list</w:t>
      </w:r>
      <w:r w:rsidR="000B72E3">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session_updateSMContext, UE context modification Req/Res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Registration Accept, along with PIN_Capability, PIN_List Response message from PCF is sent as a Response to the PEMC.</w:t>
      </w:r>
    </w:p>
    <w:p w14:paraId="2CC9F858" w14:textId="50BFB152" w:rsidR="00396DC1" w:rsidRPr="00977052" w:rsidRDefault="00396DC1" w:rsidP="00222629">
      <w:pPr>
        <w:pStyle w:val="Heading4"/>
        <w:rPr>
          <w:lang w:eastAsia="ja-JP"/>
        </w:rPr>
      </w:pPr>
      <w:bookmarkStart w:id="903" w:name="_Toc104235443"/>
      <w:bookmarkStart w:id="904" w:name="_Toc113003394"/>
      <w:r w:rsidRPr="00977052">
        <w:rPr>
          <w:lang w:eastAsia="ja-JP"/>
        </w:rPr>
        <w:t>6.</w:t>
      </w:r>
      <w:r w:rsidR="008844A3" w:rsidRPr="00977052">
        <w:rPr>
          <w:lang w:eastAsia="ja-JP"/>
        </w:rPr>
        <w:t>25</w:t>
      </w:r>
      <w:r w:rsidRPr="00977052">
        <w:rPr>
          <w:lang w:eastAsia="ja-JP"/>
        </w:rPr>
        <w:t>.2.2</w:t>
      </w:r>
      <w:r w:rsidRPr="00977052">
        <w:rPr>
          <w:lang w:eastAsia="ja-JP"/>
        </w:rPr>
        <w:tab/>
        <w:t>PEMC Triggered Service Request to Update PIN_List Procedure</w:t>
      </w:r>
      <w:bookmarkEnd w:id="903"/>
      <w:bookmarkEnd w:id="904"/>
    </w:p>
    <w:p w14:paraId="1F9D1422" w14:textId="1A08AE56" w:rsidR="00396DC1" w:rsidRPr="0062266C" w:rsidRDefault="00F012D6" w:rsidP="0062266C">
      <w:pPr>
        <w:pStyle w:val="TH"/>
        <w:rPr>
          <w:rFonts w:eastAsia="SimSun"/>
        </w:rPr>
      </w:pPr>
      <w:r w:rsidRPr="0062266C">
        <w:object w:dxaOrig="14266" w:dyaOrig="5274" w14:anchorId="0693811A">
          <v:shape id="_x0000_i1124" type="#_x0000_t75" style="width:481.75pt;height:178.05pt" o:ole="">
            <v:imagedata r:id="rId216" o:title=""/>
          </v:shape>
          <o:OLEObject Type="Embed" ProgID="Visio.Drawing.15" ShapeID="_x0000_i1124" DrawAspect="Content" ObjectID="_1723620843" r:id="rId217"/>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.2.2-1: PEMC Triggered Service Request to update PIN_List</w:t>
      </w:r>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When a new PINE joins the PIN, the PEMC will send a new Service Request with updated PIN_List to the RAN. A typical Service Request with PIN_List will include the following:</w:t>
      </w:r>
    </w:p>
    <w:p w14:paraId="03F8FD7E" w14:textId="4C1576EB"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0B72E3">
        <w:rPr>
          <w:rFonts w:eastAsia="DengXian"/>
          <w:lang w:eastAsia="en-US"/>
        </w:rPr>
        <w:t>"</w:t>
      </w:r>
      <w:r>
        <w:rPr>
          <w:rFonts w:eastAsia="DengXian"/>
          <w:lang w:eastAsia="en-US"/>
        </w:rPr>
        <w:t>PINE list</w:t>
      </w:r>
      <w:r w:rsidR="000B72E3">
        <w:rPr>
          <w:rFonts w:eastAsia="DengXian"/>
          <w:lang w:eastAsia="en-US"/>
        </w:rPr>
        <w:t>"</w:t>
      </w:r>
      <w:r>
        <w:rPr>
          <w:rFonts w:eastAsia="DengXian"/>
          <w:lang w:eastAsia="en-US"/>
        </w:rPr>
        <w:t xml:space="preserve">, which contains an updated list of PINE elements and its associated policies and parameters. For e.g. A typical </w:t>
      </w:r>
      <w:r w:rsidR="000B72E3">
        <w:rPr>
          <w:rFonts w:eastAsia="DengXian"/>
          <w:lang w:eastAsia="en-US"/>
        </w:rPr>
        <w:t>"</w:t>
      </w:r>
      <w:r>
        <w:rPr>
          <w:rFonts w:eastAsia="DengXian"/>
          <w:lang w:eastAsia="en-US"/>
        </w:rPr>
        <w:t>PINE list</w:t>
      </w:r>
      <w:r w:rsidR="000B72E3">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RAN forwards the N2 message (Service Request with the updated PIN_List)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AMF will send the Update PIN_List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PCF will send the Update PIN_List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PINCTRL will decide based on the subscription and 3rd party/operators policy and send the Acknowledged update PIN_List to the PCF. A typical update PIN_List is as follows:</w:t>
      </w:r>
    </w:p>
    <w:p w14:paraId="47A22847" w14:textId="77777777" w:rsidR="004A64B5" w:rsidRDefault="004A64B5" w:rsidP="004A64B5">
      <w:pPr>
        <w:pStyle w:val="B2"/>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lastRenderedPageBreak/>
        <w:t>7.</w:t>
      </w:r>
      <w:r>
        <w:rPr>
          <w:rFonts w:eastAsia="DengXian"/>
          <w:lang w:eastAsia="en-US"/>
        </w:rPr>
        <w:tab/>
        <w:t>PCF will send the Acknowledged update PIN_List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AMF will send N2 Request with Acknowledged PIN_List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RAN will send the Update PIN_List response and the acknowledged PIN_List to the PEMC.</w:t>
      </w:r>
    </w:p>
    <w:p w14:paraId="157503F9" w14:textId="2ADE1432" w:rsidR="00396DC1" w:rsidRPr="00977052" w:rsidRDefault="00396DC1" w:rsidP="00222629">
      <w:pPr>
        <w:pStyle w:val="Heading4"/>
        <w:rPr>
          <w:lang w:eastAsia="ja-JP"/>
        </w:rPr>
      </w:pPr>
      <w:bookmarkStart w:id="905" w:name="_Toc104235444"/>
      <w:bookmarkStart w:id="906" w:name="_Toc113003395"/>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05"/>
      <w:bookmarkEnd w:id="906"/>
    </w:p>
    <w:p w14:paraId="60CA612B" w14:textId="7C1C0CA4" w:rsidR="00396DC1" w:rsidRPr="004A64B5" w:rsidRDefault="00452DE5" w:rsidP="004A64B5">
      <w:pPr>
        <w:pStyle w:val="TH"/>
        <w:rPr>
          <w:rFonts w:eastAsia="SimSun"/>
        </w:rPr>
      </w:pPr>
      <w:r w:rsidRPr="004A64B5">
        <w:object w:dxaOrig="13576" w:dyaOrig="4463" w14:anchorId="36ACAB6E">
          <v:shape id="_x0000_i1125" type="#_x0000_t75" style="width:472.6pt;height:155.15pt" o:ole="">
            <v:imagedata r:id="rId218" o:title=""/>
          </v:shape>
          <o:OLEObject Type="Embed" ProgID="Visio.Drawing.15" ShapeID="_x0000_i1125" DrawAspect="Content" ObjectID="_1723620844" r:id="rId219"/>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907" w:name="_Toc104235445"/>
      <w:bookmarkStart w:id="908" w:name="_Toc113003396"/>
      <w:r w:rsidRPr="00977052">
        <w:t>6.</w:t>
      </w:r>
      <w:r w:rsidR="0033241A" w:rsidRPr="00977052">
        <w:t>25</w:t>
      </w:r>
      <w:r w:rsidRPr="00977052">
        <w:t>.3</w:t>
      </w:r>
      <w:r w:rsidRPr="00977052">
        <w:tab/>
        <w:t>Impacts on services, entities and interfaces</w:t>
      </w:r>
      <w:bookmarkEnd w:id="907"/>
      <w:bookmarkEnd w:id="908"/>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fields to the Registration message.</w:t>
      </w:r>
    </w:p>
    <w:p w14:paraId="36A4DF2B"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PIN_List field to the Registration message.</w:t>
      </w:r>
    </w:p>
    <w:p w14:paraId="502AAD19" w14:textId="77777777" w:rsidR="004A64B5" w:rsidRDefault="004A64B5" w:rsidP="004A64B5">
      <w:pPr>
        <w:pStyle w:val="B1"/>
        <w:rPr>
          <w:rFonts w:eastAsia="SimSun"/>
          <w:lang w:eastAsia="en-US"/>
        </w:rPr>
      </w:pPr>
      <w:r>
        <w:rPr>
          <w:rFonts w:eastAsia="SimSun"/>
          <w:lang w:eastAsia="en-US"/>
        </w:rPr>
        <w:lastRenderedPageBreak/>
        <w:t>-</w:t>
      </w:r>
      <w:r>
        <w:rPr>
          <w:rFonts w:eastAsia="SimSun"/>
          <w:lang w:eastAsia="en-US"/>
        </w:rPr>
        <w:tab/>
        <w:t>Add PIN_List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and PIN_List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909" w:name="_Toc104235446"/>
      <w:bookmarkStart w:id="910" w:name="_Toc113003397"/>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09"/>
      <w:bookmarkEnd w:id="910"/>
    </w:p>
    <w:p w14:paraId="335B81A7" w14:textId="64341F84" w:rsidR="00625CCA" w:rsidRPr="00977052" w:rsidRDefault="00625CCA" w:rsidP="00606938">
      <w:pPr>
        <w:pStyle w:val="Heading3"/>
      </w:pPr>
      <w:bookmarkStart w:id="911" w:name="_Toc104235447"/>
      <w:bookmarkStart w:id="912" w:name="_Toc113003398"/>
      <w:r w:rsidRPr="00977052">
        <w:t>6.</w:t>
      </w:r>
      <w:r w:rsidR="00EF0B20" w:rsidRPr="00977052">
        <w:t>26</w:t>
      </w:r>
      <w:r w:rsidRPr="00977052">
        <w:t>.1</w:t>
      </w:r>
      <w:r w:rsidRPr="00977052">
        <w:tab/>
        <w:t>Description</w:t>
      </w:r>
      <w:bookmarkEnd w:id="911"/>
      <w:bookmarkEnd w:id="912"/>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913" w:name="_Toc104235448"/>
      <w:bookmarkStart w:id="914" w:name="_Toc113003399"/>
      <w:r w:rsidRPr="00977052">
        <w:lastRenderedPageBreak/>
        <w:t>6.</w:t>
      </w:r>
      <w:r w:rsidR="006B0095" w:rsidRPr="00977052">
        <w:t>26</w:t>
      </w:r>
      <w:r w:rsidRPr="00977052">
        <w:t>.2</w:t>
      </w:r>
      <w:r w:rsidRPr="00977052">
        <w:tab/>
        <w:t>Procedures</w:t>
      </w:r>
      <w:bookmarkEnd w:id="913"/>
      <w:bookmarkEnd w:id="914"/>
    </w:p>
    <w:p w14:paraId="46EBF061" w14:textId="4ECD123F" w:rsidR="00625CCA" w:rsidRPr="004A64B5" w:rsidRDefault="0036504D" w:rsidP="004A64B5">
      <w:pPr>
        <w:pStyle w:val="TH"/>
        <w:rPr>
          <w:rFonts w:eastAsia="SimSun"/>
        </w:rPr>
      </w:pPr>
      <w:r w:rsidRPr="004A64B5">
        <w:object w:dxaOrig="12856" w:dyaOrig="4463" w14:anchorId="11E0389E">
          <v:shape id="_x0000_i1126" type="#_x0000_t75" style="width:432.65pt;height:150.55pt" o:ole="">
            <v:imagedata r:id="rId220" o:title=""/>
          </v:shape>
          <o:OLEObject Type="Embed" ProgID="Visio.Drawing.15" ShapeID="_x0000_i1126" DrawAspect="Content" ObjectID="_1723620845" r:id="rId221"/>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r>
        <w:rPr>
          <w:rFonts w:eastAsia="SimSun"/>
        </w:rPr>
        <w:t>i)</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lastRenderedPageBreak/>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72B07BA2" w:rsidR="004A64B5" w:rsidRDefault="004A64B5" w:rsidP="004A64B5">
      <w:pPr>
        <w:pStyle w:val="B4"/>
        <w:rPr>
          <w:rFonts w:eastAsia="SimSun"/>
        </w:rPr>
      </w:pPr>
      <w:r>
        <w:rPr>
          <w:rFonts w:eastAsia="SimSun"/>
        </w:rPr>
        <w:t>i)</w:t>
      </w:r>
      <w:r>
        <w:rPr>
          <w:rFonts w:eastAsia="SimSun"/>
        </w:rPr>
        <w:tab/>
        <w:t xml:space="preserve">Maximum duration: It is the time when PEMC is setup for a given PIN-ID i.e. the start time to the </w:t>
      </w:r>
      <w:r w:rsidR="000B72E3">
        <w:rPr>
          <w:rFonts w:eastAsia="SimSun"/>
        </w:rPr>
        <w:t>"</w:t>
      </w:r>
      <w:r>
        <w:rPr>
          <w:rFonts w:eastAsia="SimSun"/>
        </w:rPr>
        <w:t>maximum duration</w:t>
      </w:r>
      <w:r w:rsidR="000B72E3">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37AC9CBE" w:rsidR="004A64B5" w:rsidRDefault="004A64B5" w:rsidP="004A64B5">
      <w:pPr>
        <w:pStyle w:val="B4"/>
        <w:rPr>
          <w:rFonts w:eastAsia="SimSun"/>
        </w:rPr>
      </w:pPr>
      <w:r>
        <w:rPr>
          <w:rFonts w:eastAsia="SimSun"/>
        </w:rPr>
        <w:t>i)</w:t>
      </w:r>
      <w:r>
        <w:rPr>
          <w:rFonts w:eastAsia="SimSun"/>
        </w:rPr>
        <w:tab/>
        <w:t xml:space="preserve">Maximum duration: It is the time when PEGC is setup by PEMC. the start time to the </w:t>
      </w:r>
      <w:r w:rsidR="000B72E3">
        <w:rPr>
          <w:rFonts w:eastAsia="SimSun"/>
        </w:rPr>
        <w:t>"</w:t>
      </w:r>
      <w:r>
        <w:rPr>
          <w:rFonts w:eastAsia="SimSun"/>
        </w:rPr>
        <w:t>maximum duration</w:t>
      </w:r>
      <w:r w:rsidR="000B72E3">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915" w:name="_Toc104235449"/>
      <w:bookmarkStart w:id="916" w:name="_Toc113003400"/>
      <w:r w:rsidRPr="00977052">
        <w:t>6.</w:t>
      </w:r>
      <w:r w:rsidR="006D350E" w:rsidRPr="00977052">
        <w:t>26</w:t>
      </w:r>
      <w:r w:rsidRPr="00977052">
        <w:t>.3</w:t>
      </w:r>
      <w:r w:rsidRPr="00977052">
        <w:tab/>
        <w:t>Impacts on services, entities and interfaces</w:t>
      </w:r>
      <w:bookmarkEnd w:id="915"/>
      <w:bookmarkEnd w:id="916"/>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lastRenderedPageBreak/>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917" w:name="_Toc104235450"/>
      <w:bookmarkStart w:id="918" w:name="_Toc113003401"/>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17"/>
      <w:bookmarkEnd w:id="918"/>
    </w:p>
    <w:p w14:paraId="70B8133A" w14:textId="20A5B17C" w:rsidR="00720184" w:rsidRPr="00977052" w:rsidRDefault="00720184" w:rsidP="00606938">
      <w:pPr>
        <w:pStyle w:val="Heading3"/>
      </w:pPr>
      <w:bookmarkStart w:id="919" w:name="_Toc104235451"/>
      <w:bookmarkStart w:id="920" w:name="_Toc113003402"/>
      <w:r w:rsidRPr="00977052">
        <w:t>6.</w:t>
      </w:r>
      <w:r w:rsidR="005004D2" w:rsidRPr="00977052">
        <w:t>27</w:t>
      </w:r>
      <w:r w:rsidRPr="00977052">
        <w:t>.1</w:t>
      </w:r>
      <w:r w:rsidRPr="00977052">
        <w:tab/>
        <w:t>Description</w:t>
      </w:r>
      <w:bookmarkEnd w:id="919"/>
      <w:bookmarkEnd w:id="920"/>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921" w:name="_Toc104235452"/>
      <w:bookmarkStart w:id="922" w:name="_Toc113003403"/>
      <w:r w:rsidRPr="00977052">
        <w:t>6.</w:t>
      </w:r>
      <w:r w:rsidR="00C37EC3" w:rsidRPr="00977052">
        <w:t>27</w:t>
      </w:r>
      <w:r w:rsidRPr="00977052">
        <w:t>.2</w:t>
      </w:r>
      <w:r w:rsidRPr="00977052">
        <w:tab/>
        <w:t>Procedures</w:t>
      </w:r>
      <w:bookmarkEnd w:id="921"/>
      <w:bookmarkEnd w:id="922"/>
    </w:p>
    <w:p w14:paraId="5FF97D37" w14:textId="2ECBC2C1" w:rsidR="00720184" w:rsidRPr="00977052" w:rsidRDefault="00720184" w:rsidP="00222629">
      <w:pPr>
        <w:pStyle w:val="Heading4"/>
        <w:rPr>
          <w:lang w:eastAsia="ja-JP"/>
        </w:rPr>
      </w:pPr>
      <w:bookmarkStart w:id="923" w:name="_Toc104235453"/>
      <w:bookmarkStart w:id="924" w:name="_Toc113003404"/>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3"/>
      <w:bookmarkEnd w:id="924"/>
    </w:p>
    <w:p w14:paraId="46D0F387" w14:textId="594A8138" w:rsidR="00B06CA5" w:rsidRPr="00977052" w:rsidRDefault="00B06CA5" w:rsidP="00B06CA5">
      <w:pPr>
        <w:pStyle w:val="Heading5"/>
        <w:rPr>
          <w:lang w:eastAsia="zh-CN"/>
        </w:rPr>
      </w:pPr>
      <w:bookmarkStart w:id="925" w:name="_Toc113003405"/>
      <w:r w:rsidRPr="00977052">
        <w:rPr>
          <w:lang w:eastAsia="zh-CN"/>
        </w:rPr>
        <w:t>6.27.2.1.1</w:t>
      </w:r>
      <w:r w:rsidRPr="00977052">
        <w:rPr>
          <w:lang w:eastAsia="zh-CN"/>
        </w:rPr>
        <w:tab/>
      </w:r>
      <w:r w:rsidRPr="00977052">
        <w:rPr>
          <w:sz w:val="24"/>
          <w:lang w:eastAsia="ja-JP"/>
        </w:rPr>
        <w:t>New PINE identifier allocation when joining the PIN</w:t>
      </w:r>
      <w:bookmarkEnd w:id="925"/>
    </w:p>
    <w:p w14:paraId="2D90FFDD" w14:textId="255A2763" w:rsidR="00330196" w:rsidRPr="00977052" w:rsidRDefault="00330196" w:rsidP="00330196">
      <w:pPr>
        <w:pStyle w:val="EditorsNote"/>
        <w:rPr>
          <w:rFonts w:eastAsia="SimSun"/>
          <w:lang w:eastAsia="en-US"/>
        </w:rPr>
      </w:pPr>
      <w:r w:rsidRPr="00977052">
        <w:rPr>
          <w:rFonts w:eastAsia="SimSun"/>
          <w:lang w:eastAsia="en-US"/>
        </w:rPr>
        <w:t>Editor</w:t>
      </w:r>
      <w:r w:rsidR="000B72E3">
        <w:rPr>
          <w:rFonts w:eastAsia="SimSun"/>
          <w:lang w:eastAsia="en-US"/>
        </w:rPr>
        <w:t>'</w:t>
      </w:r>
      <w:r w:rsidRPr="00977052">
        <w:rPr>
          <w:rFonts w:eastAsia="SimSun"/>
          <w:lang w:eastAsia="en-US"/>
        </w:rPr>
        <w:t>s note:</w:t>
      </w:r>
      <w:r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lastRenderedPageBreak/>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926" w:name="_Toc113003406"/>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26"/>
    </w:p>
    <w:p w14:paraId="3539B30C" w14:textId="07331747" w:rsidR="00FD0C4F" w:rsidRPr="00977052" w:rsidRDefault="00FD0C4F" w:rsidP="00B64ED3">
      <w:pPr>
        <w:pStyle w:val="EditorsNote"/>
      </w:pPr>
      <w:r w:rsidRPr="00977052">
        <w:t>Editor</w:t>
      </w:r>
      <w:r w:rsidR="000B72E3">
        <w:t>'</w:t>
      </w:r>
      <w:r w:rsidRPr="00977052">
        <w:t>s note:</w:t>
      </w:r>
      <w:r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927" w:name="_Toc104235454"/>
      <w:bookmarkStart w:id="928" w:name="_Toc113003407"/>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27"/>
      <w:bookmarkEnd w:id="928"/>
    </w:p>
    <w:p w14:paraId="0A1E3804" w14:textId="70859EE4" w:rsidR="00720184" w:rsidRPr="00977052" w:rsidRDefault="00720184" w:rsidP="006B4B4F">
      <w:pPr>
        <w:pStyle w:val="EditorsNote"/>
      </w:pPr>
      <w:r w:rsidRPr="00977052">
        <w:t>Editor</w:t>
      </w:r>
      <w:r w:rsidR="000B72E3">
        <w:t>'</w:t>
      </w:r>
      <w:r w:rsidRPr="00977052">
        <w:t xml:space="preserve">s </w:t>
      </w:r>
      <w:r w:rsidR="006B4B4F" w:rsidRPr="00977052">
        <w:t>note</w:t>
      </w:r>
      <w:r w:rsidRPr="00977052">
        <w:t>:</w:t>
      </w:r>
      <w:r w:rsidR="006B4B4F" w:rsidRPr="00977052">
        <w:tab/>
        <w:t>I</w:t>
      </w:r>
      <w:r w:rsidRPr="00977052">
        <w:t>t is FFS for allocation for PIN identifier</w:t>
      </w:r>
    </w:p>
    <w:p w14:paraId="706ABB1F" w14:textId="616FBA5D" w:rsidR="00720184" w:rsidRPr="00977052" w:rsidRDefault="00720184" w:rsidP="00606938">
      <w:pPr>
        <w:pStyle w:val="Heading3"/>
      </w:pPr>
      <w:bookmarkStart w:id="929" w:name="_Toc104235455"/>
      <w:bookmarkStart w:id="930" w:name="_Toc113003408"/>
      <w:r w:rsidRPr="00977052">
        <w:t>6.</w:t>
      </w:r>
      <w:r w:rsidR="00C37EC3" w:rsidRPr="00977052">
        <w:t>27</w:t>
      </w:r>
      <w:r w:rsidRPr="00977052">
        <w:t>.3</w:t>
      </w:r>
      <w:r w:rsidRPr="00977052">
        <w:tab/>
        <w:t>Impacts on Existing Nodes and Functionality</w:t>
      </w:r>
      <w:bookmarkEnd w:id="929"/>
      <w:bookmarkEnd w:id="930"/>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931" w:name="_Toc104235456"/>
      <w:bookmarkStart w:id="932" w:name="_Toc113003409"/>
      <w:r w:rsidRPr="00977052">
        <w:t>7</w:t>
      </w:r>
      <w:r w:rsidRPr="00977052">
        <w:tab/>
        <w:t>Evaluation</w:t>
      </w:r>
      <w:bookmarkEnd w:id="729"/>
      <w:bookmarkEnd w:id="730"/>
      <w:bookmarkEnd w:id="931"/>
      <w:bookmarkEnd w:id="932"/>
    </w:p>
    <w:p w14:paraId="07EE5CBE" w14:textId="483BFBBB" w:rsidR="00CC6147" w:rsidRPr="00077502" w:rsidRDefault="00CC6147" w:rsidP="00481120">
      <w:pPr>
        <w:pStyle w:val="EditorsNote"/>
      </w:pPr>
      <w:r w:rsidRPr="00077502">
        <w:t>Editor</w:t>
      </w:r>
      <w:r w:rsidR="000B72E3" w:rsidRPr="00077502">
        <w:t>'</w:t>
      </w:r>
      <w:r w:rsidRPr="00077502">
        <w:t>s note:</w:t>
      </w:r>
      <w:r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933" w:name="_Toc104235457"/>
      <w:bookmarkStart w:id="934" w:name="_Toc113003410"/>
      <w:r w:rsidRPr="00077502">
        <w:t>7.1</w:t>
      </w:r>
      <w:r w:rsidRPr="00077502">
        <w:tab/>
        <w:t>Evaluation on Key Issue #1</w:t>
      </w:r>
      <w:bookmarkEnd w:id="933"/>
      <w:bookmarkEnd w:id="934"/>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77777777"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r>
        <w:lastRenderedPageBreak/>
        <w:t>WiFi,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"UE to UE"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935" w:name="_Toc104235458"/>
      <w:bookmarkStart w:id="936" w:name="_Toc22214914"/>
      <w:bookmarkStart w:id="937" w:name="_Toc23254047"/>
      <w:bookmarkStart w:id="938" w:name="_Toc100925410"/>
      <w:bookmarkStart w:id="939" w:name="_Toc100925780"/>
      <w:bookmarkStart w:id="940" w:name="_Toc113003411"/>
      <w:r w:rsidRPr="00977052">
        <w:rPr>
          <w:lang w:eastAsia="zh-CN"/>
        </w:rPr>
        <w:t>7.2</w:t>
      </w:r>
      <w:r w:rsidRPr="00977052">
        <w:rPr>
          <w:lang w:eastAsia="zh-CN"/>
        </w:rPr>
        <w:tab/>
        <w:t>Evaluation on Key Issue #2</w:t>
      </w:r>
      <w:bookmarkEnd w:id="935"/>
      <w:bookmarkEnd w:id="940"/>
    </w:p>
    <w:p w14:paraId="139A1BDD" w14:textId="46E69FE1" w:rsidR="00395095" w:rsidRPr="00977052" w:rsidRDefault="00395095" w:rsidP="00606938">
      <w:pPr>
        <w:pStyle w:val="Heading3"/>
      </w:pPr>
      <w:bookmarkStart w:id="941" w:name="_Toc104235459"/>
      <w:bookmarkStart w:id="942" w:name="_Toc113003412"/>
      <w:r w:rsidRPr="00977052">
        <w:t>7.</w:t>
      </w:r>
      <w:r w:rsidR="008A523A" w:rsidRPr="00977052">
        <w:t>2</w:t>
      </w:r>
      <w:r w:rsidRPr="00977052">
        <w:t>.1</w:t>
      </w:r>
      <w:r w:rsidRPr="00977052">
        <w:tab/>
        <w:t>General</w:t>
      </w:r>
      <w:bookmarkEnd w:id="941"/>
      <w:bookmarkEnd w:id="942"/>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Discovery based on information of the wireless access, e.g. SSID for WiFi,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943" w:name="_Toc104235460"/>
      <w:bookmarkStart w:id="944" w:name="_Toc113003413"/>
      <w:r w:rsidRPr="00977052">
        <w:t>7.</w:t>
      </w:r>
      <w:r w:rsidR="008A523A" w:rsidRPr="00977052">
        <w:t>2</w:t>
      </w:r>
      <w:r w:rsidRPr="00977052">
        <w:t>.2</w:t>
      </w:r>
      <w:r w:rsidRPr="00977052">
        <w:tab/>
        <w:t>Evaluation on solution #1</w:t>
      </w:r>
      <w:bookmarkEnd w:id="943"/>
      <w:bookmarkEnd w:id="944"/>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945" w:name="_Toc104235461"/>
      <w:bookmarkStart w:id="946" w:name="_Toc113003414"/>
      <w:r w:rsidRPr="00977052">
        <w:t>7.</w:t>
      </w:r>
      <w:r w:rsidR="008A523A" w:rsidRPr="00977052">
        <w:t>2</w:t>
      </w:r>
      <w:r w:rsidRPr="00977052">
        <w:t>.3</w:t>
      </w:r>
      <w:r w:rsidRPr="00977052">
        <w:tab/>
        <w:t>Evaluation on solution #2</w:t>
      </w:r>
      <w:bookmarkEnd w:id="945"/>
      <w:bookmarkEnd w:id="946"/>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77777777" w:rsidR="00EF1DCD" w:rsidRDefault="00EF1DCD" w:rsidP="00EF1DCD">
      <w:pPr>
        <w:rPr>
          <w:rFonts w:eastAsia="Malgun Gothic"/>
          <w:lang w:eastAsia="zh-CN"/>
        </w:rPr>
      </w:pPr>
      <w:r>
        <w:rPr>
          <w:rFonts w:eastAsia="Malgun Gothic"/>
          <w:lang w:eastAsia="zh-CN"/>
        </w:rPr>
        <w:t>The solution adds an information element (i.e. "PIN Capable") to the registration message and information elements such as "PIN allowable" and "PIN Name" to the registration accept message.</w:t>
      </w:r>
    </w:p>
    <w:p w14:paraId="4CDA1236" w14:textId="2487C5EE" w:rsidR="00395095" w:rsidRPr="00977052" w:rsidRDefault="00395095" w:rsidP="00606938">
      <w:pPr>
        <w:pStyle w:val="Heading3"/>
      </w:pPr>
      <w:bookmarkStart w:id="947" w:name="_Toc104235462"/>
      <w:bookmarkStart w:id="948" w:name="_Toc113003415"/>
      <w:r w:rsidRPr="00977052">
        <w:t>7.</w:t>
      </w:r>
      <w:r w:rsidR="008A523A" w:rsidRPr="00977052">
        <w:t>2</w:t>
      </w:r>
      <w:r w:rsidRPr="00977052">
        <w:t>.4</w:t>
      </w:r>
      <w:r w:rsidRPr="00977052">
        <w:tab/>
        <w:t>Evaluation on solution #3</w:t>
      </w:r>
      <w:bookmarkEnd w:id="947"/>
      <w:bookmarkEnd w:id="948"/>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For joining into a PIN, the device sends PIN_join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PIN_join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949" w:name="_Toc104235463"/>
      <w:bookmarkStart w:id="950" w:name="_Toc113003416"/>
      <w:r w:rsidRPr="00977052">
        <w:t>7.</w:t>
      </w:r>
      <w:r w:rsidR="008A523A" w:rsidRPr="00977052">
        <w:t>2</w:t>
      </w:r>
      <w:r w:rsidRPr="00977052">
        <w:t>.5</w:t>
      </w:r>
      <w:r w:rsidRPr="00977052">
        <w:tab/>
        <w:t>Evaluation on solution #4</w:t>
      </w:r>
      <w:r w:rsidR="00C50551" w:rsidRPr="00977052">
        <w:t>A</w:t>
      </w:r>
      <w:bookmarkEnd w:id="949"/>
      <w:bookmarkEnd w:id="950"/>
    </w:p>
    <w:p w14:paraId="00F01727" w14:textId="77777777" w:rsidR="00EF1DCD" w:rsidRDefault="00EF1DCD" w:rsidP="00EF1DCD">
      <w:pPr>
        <w:rPr>
          <w:rFonts w:eastAsiaTheme="minorEastAsia"/>
          <w:lang w:eastAsia="zh-CN"/>
        </w:rPr>
      </w:pPr>
      <w:r>
        <w:rPr>
          <w:rFonts w:eastAsiaTheme="minorEastAsia"/>
          <w:lang w:eastAsia="zh-CN"/>
        </w:rPr>
        <w:t>The device discovers a PIN based on PIN ID broadcasted by all PINEs/PEGCs/PEMCs, the PIN ID can map to wireless access information, e.g. SSID for WiFi.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951" w:name="_Toc104235464"/>
      <w:bookmarkStart w:id="952" w:name="_Toc113003417"/>
      <w:r w:rsidRPr="00977052">
        <w:lastRenderedPageBreak/>
        <w:t>7.</w:t>
      </w:r>
      <w:r w:rsidR="008A523A" w:rsidRPr="00977052">
        <w:t>2</w:t>
      </w:r>
      <w:r w:rsidRPr="00977052">
        <w:t>.6</w:t>
      </w:r>
      <w:r w:rsidRPr="00977052">
        <w:tab/>
        <w:t>Evaluation on solution #4</w:t>
      </w:r>
      <w:r w:rsidR="00C50551" w:rsidRPr="00977052">
        <w:t>B</w:t>
      </w:r>
      <w:bookmarkEnd w:id="951"/>
      <w:bookmarkEnd w:id="952"/>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953" w:name="_Toc104235465"/>
      <w:bookmarkStart w:id="954" w:name="_Toc113003418"/>
      <w:r w:rsidRPr="00977052">
        <w:t>7.</w:t>
      </w:r>
      <w:r w:rsidR="008A523A" w:rsidRPr="00977052">
        <w:t>2</w:t>
      </w:r>
      <w:r w:rsidRPr="00977052">
        <w:t>.7</w:t>
      </w:r>
      <w:r w:rsidRPr="00977052">
        <w:tab/>
        <w:t>Evaluation on solution #8</w:t>
      </w:r>
      <w:bookmarkEnd w:id="953"/>
      <w:bookmarkEnd w:id="954"/>
    </w:p>
    <w:p w14:paraId="0FBA031B" w14:textId="77777777" w:rsidR="00EF1DCD" w:rsidRDefault="00EF1DCD" w:rsidP="00EF1DCD">
      <w:pPr>
        <w:rPr>
          <w:rFonts w:eastAsia="SimSun"/>
          <w:lang w:eastAsia="zh-CN"/>
        </w:rPr>
      </w:pPr>
      <w:r>
        <w:rPr>
          <w:rFonts w:eastAsia="SimSun"/>
          <w:lang w:eastAsia="zh-CN"/>
        </w:rPr>
        <w:t>The PINE/PEGC is initially configured with information for wireless broadcast, e.g. SSID for WiFi,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WiFi,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955" w:name="_Toc104235466"/>
      <w:bookmarkStart w:id="956" w:name="_Toc113003419"/>
      <w:r w:rsidRPr="00977052">
        <w:t>7.</w:t>
      </w:r>
      <w:r w:rsidR="008A523A" w:rsidRPr="00977052">
        <w:t>2</w:t>
      </w:r>
      <w:r w:rsidRPr="00977052">
        <w:t>.8</w:t>
      </w:r>
      <w:r w:rsidRPr="00977052">
        <w:tab/>
        <w:t>Evaluation on solution #9</w:t>
      </w:r>
      <w:bookmarkEnd w:id="955"/>
      <w:bookmarkEnd w:id="956"/>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957" w:name="_Toc104235467"/>
      <w:bookmarkStart w:id="958" w:name="_Toc113003420"/>
      <w:r>
        <w:t>7.2.</w:t>
      </w:r>
      <w:r w:rsidR="00515D55">
        <w:t>9</w:t>
      </w:r>
      <w:r>
        <w:tab/>
        <w:t>Evaluation on solution #14</w:t>
      </w:r>
      <w:bookmarkEnd w:id="958"/>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959" w:name="_Toc113003421"/>
      <w:r>
        <w:t>7.2.</w:t>
      </w:r>
      <w:r w:rsidR="00515D55">
        <w:t>10</w:t>
      </w:r>
      <w:r>
        <w:tab/>
        <w:t>Evaluation on solution #15</w:t>
      </w:r>
      <w:bookmarkEnd w:id="959"/>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960" w:name="_Toc113003422"/>
      <w:r w:rsidRPr="00977052">
        <w:rPr>
          <w:lang w:eastAsia="zh-CN"/>
        </w:rPr>
        <w:t>7.3</w:t>
      </w:r>
      <w:r w:rsidRPr="00977052">
        <w:rPr>
          <w:lang w:eastAsia="zh-CN"/>
        </w:rPr>
        <w:tab/>
        <w:t>Evaluation on Key Issue #3</w:t>
      </w:r>
      <w:bookmarkEnd w:id="957"/>
      <w:bookmarkEnd w:id="960"/>
    </w:p>
    <w:p w14:paraId="4B4D2BFC" w14:textId="1DB99195" w:rsidR="00D010AC" w:rsidRPr="00977052" w:rsidRDefault="00D010AC" w:rsidP="00606938">
      <w:pPr>
        <w:pStyle w:val="Heading3"/>
      </w:pPr>
      <w:bookmarkStart w:id="961" w:name="_Toc104235468"/>
      <w:bookmarkStart w:id="962" w:name="_Toc113003423"/>
      <w:r w:rsidRPr="00977052">
        <w:t>7.</w:t>
      </w:r>
      <w:r w:rsidR="008A523A" w:rsidRPr="00977052">
        <w:t>3</w:t>
      </w:r>
      <w:r w:rsidRPr="00977052">
        <w:t>.1</w:t>
      </w:r>
      <w:r w:rsidRPr="00977052">
        <w:tab/>
        <w:t>General</w:t>
      </w:r>
      <w:bookmarkEnd w:id="961"/>
      <w:bookmarkEnd w:id="962"/>
    </w:p>
    <w:p w14:paraId="6A9D321E" w14:textId="4CE0E67C" w:rsidR="00D010AC" w:rsidRPr="00481120" w:rsidRDefault="00D010AC" w:rsidP="00481120">
      <w:pPr>
        <w:pStyle w:val="EditorsNote"/>
      </w:pPr>
      <w:r w:rsidRPr="00481120">
        <w:t>Editor</w:t>
      </w:r>
      <w:r w:rsidR="000B72E3">
        <w:t>'</w:t>
      </w:r>
      <w:r w:rsidRPr="00481120">
        <w:t>s note:</w:t>
      </w:r>
      <w:r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3"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964" w:name="_Toc113003424"/>
      <w:r w:rsidRPr="00EF1DCD">
        <w:t>7.</w:t>
      </w:r>
      <w:r w:rsidR="008A523A" w:rsidRPr="00EF1DCD">
        <w:t>3</w:t>
      </w:r>
      <w:r w:rsidRPr="00EF1DCD">
        <w:t>.2</w:t>
      </w:r>
      <w:r w:rsidRPr="00EF1DCD">
        <w:tab/>
        <w:t>Evaluation on solution #1</w:t>
      </w:r>
      <w:bookmarkEnd w:id="963"/>
      <w:bookmarkEnd w:id="964"/>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965" w:name="_Toc104235470"/>
      <w:bookmarkStart w:id="966" w:name="_Toc113003425"/>
      <w:r w:rsidRPr="00977052">
        <w:t>7.</w:t>
      </w:r>
      <w:r w:rsidR="008A523A" w:rsidRPr="00977052">
        <w:t>3</w:t>
      </w:r>
      <w:r w:rsidRPr="00977052">
        <w:t>.3</w:t>
      </w:r>
      <w:r w:rsidRPr="00977052">
        <w:tab/>
        <w:t>Evaluation on solution #2</w:t>
      </w:r>
      <w:bookmarkEnd w:id="965"/>
      <w:bookmarkEnd w:id="966"/>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967" w:name="_Toc104235471"/>
      <w:bookmarkStart w:id="968" w:name="_Toc113003426"/>
      <w:r w:rsidRPr="00977052">
        <w:t>7.</w:t>
      </w:r>
      <w:r w:rsidR="008A523A" w:rsidRPr="00977052">
        <w:t>3</w:t>
      </w:r>
      <w:r w:rsidRPr="00977052">
        <w:t>.4</w:t>
      </w:r>
      <w:r w:rsidRPr="00977052">
        <w:tab/>
        <w:t>Evaluation on solution #5</w:t>
      </w:r>
      <w:bookmarkEnd w:id="967"/>
      <w:bookmarkEnd w:id="968"/>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969" w:name="_Toc104235472"/>
      <w:bookmarkStart w:id="970" w:name="_Toc113003427"/>
      <w:r w:rsidRPr="00977052">
        <w:lastRenderedPageBreak/>
        <w:t>7.</w:t>
      </w:r>
      <w:r w:rsidR="008A523A" w:rsidRPr="00977052">
        <w:t>3</w:t>
      </w:r>
      <w:r w:rsidRPr="00977052">
        <w:t>.5</w:t>
      </w:r>
      <w:r w:rsidRPr="00977052">
        <w:tab/>
        <w:t>Evaluation on solution #6</w:t>
      </w:r>
      <w:bookmarkEnd w:id="969"/>
      <w:bookmarkEnd w:id="970"/>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971" w:name="_Toc104235473"/>
      <w:bookmarkStart w:id="972" w:name="_Toc113003428"/>
      <w:r w:rsidRPr="00977052">
        <w:t>7.</w:t>
      </w:r>
      <w:r w:rsidR="008A523A" w:rsidRPr="00977052">
        <w:t>3</w:t>
      </w:r>
      <w:r w:rsidRPr="00977052">
        <w:t>.6</w:t>
      </w:r>
      <w:r w:rsidRPr="00977052">
        <w:tab/>
        <w:t>Evaluation on solution #7</w:t>
      </w:r>
      <w:bookmarkEnd w:id="971"/>
      <w:bookmarkEnd w:id="972"/>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973" w:name="_Toc104235474"/>
      <w:bookmarkStart w:id="974" w:name="_Toc113003429"/>
      <w:r w:rsidRPr="00977052">
        <w:t>7.</w:t>
      </w:r>
      <w:r w:rsidR="008A523A" w:rsidRPr="00977052">
        <w:t>3</w:t>
      </w:r>
      <w:r w:rsidRPr="00977052">
        <w:t>.7</w:t>
      </w:r>
      <w:r w:rsidRPr="00977052">
        <w:tab/>
        <w:t>Evaluation on solution #8</w:t>
      </w:r>
      <w:bookmarkEnd w:id="973"/>
      <w:bookmarkEnd w:id="974"/>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975" w:name="_Toc104235475"/>
      <w:bookmarkStart w:id="976" w:name="_Toc113003430"/>
      <w:r w:rsidRPr="00977052">
        <w:t>7.</w:t>
      </w:r>
      <w:r w:rsidR="008A523A" w:rsidRPr="00977052">
        <w:t>3</w:t>
      </w:r>
      <w:r w:rsidRPr="00977052">
        <w:t>.8</w:t>
      </w:r>
      <w:r w:rsidRPr="00977052">
        <w:tab/>
        <w:t>Evaluation on solution #9</w:t>
      </w:r>
      <w:bookmarkEnd w:id="975"/>
      <w:bookmarkEnd w:id="976"/>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977" w:name="_Toc104235476"/>
      <w:bookmarkStart w:id="978" w:name="_Toc113003431"/>
      <w:r w:rsidRPr="00977052">
        <w:t>7.</w:t>
      </w:r>
      <w:r w:rsidR="008A523A" w:rsidRPr="00977052">
        <w:t>3</w:t>
      </w:r>
      <w:r w:rsidRPr="00977052">
        <w:t>.9</w:t>
      </w:r>
      <w:r w:rsidRPr="00977052">
        <w:tab/>
        <w:t>Evaluation on solution #10</w:t>
      </w:r>
      <w:bookmarkEnd w:id="977"/>
      <w:bookmarkEnd w:id="978"/>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979" w:name="_Toc104235477"/>
      <w:bookmarkStart w:id="980" w:name="_Toc113003432"/>
      <w:r w:rsidRPr="00EF1DCD">
        <w:t>7.3.10</w:t>
      </w:r>
      <w:r w:rsidRPr="00EF1DCD">
        <w:tab/>
        <w:t>Evaluation on solution #20</w:t>
      </w:r>
      <w:bookmarkEnd w:id="980"/>
    </w:p>
    <w:p w14:paraId="21D0E021" w14:textId="1E6D77DE" w:rsidR="00EF2852" w:rsidRPr="00EF1DCD" w:rsidRDefault="00EF2852" w:rsidP="00EF2852">
      <w:pPr>
        <w:pStyle w:val="EditorsNote"/>
      </w:pPr>
      <w:r w:rsidRPr="00EF1DCD">
        <w:t>Editor</w:t>
      </w:r>
      <w:r w:rsidR="000B72E3" w:rsidRPr="00EF1DCD">
        <w:t>'</w:t>
      </w:r>
      <w:r w:rsidRPr="00EF1DCD">
        <w:t>s note:</w:t>
      </w:r>
      <w:r w:rsidRPr="00EF1DCD">
        <w:tab/>
        <w:t>Further evaluation is needed.</w:t>
      </w:r>
    </w:p>
    <w:p w14:paraId="7BF39AFA" w14:textId="77777777" w:rsidR="00E10217" w:rsidRPr="00977052" w:rsidRDefault="00E10217" w:rsidP="00342492">
      <w:pPr>
        <w:pStyle w:val="Heading2"/>
        <w:rPr>
          <w:lang w:eastAsia="zh-CN"/>
        </w:rPr>
      </w:pPr>
      <w:bookmarkStart w:id="981" w:name="_Toc113003433"/>
      <w:r w:rsidRPr="00977052">
        <w:rPr>
          <w:lang w:eastAsia="zh-CN"/>
        </w:rPr>
        <w:t>7.4</w:t>
      </w:r>
      <w:r w:rsidRPr="00977052">
        <w:rPr>
          <w:lang w:eastAsia="zh-CN"/>
        </w:rPr>
        <w:tab/>
        <w:t>Evaluation on Key Issue #4</w:t>
      </w:r>
      <w:bookmarkEnd w:id="979"/>
      <w:bookmarkEnd w:id="981"/>
    </w:p>
    <w:p w14:paraId="775E3581" w14:textId="585AB810" w:rsidR="00D010AC" w:rsidRPr="00977052" w:rsidRDefault="00D010AC" w:rsidP="00606938">
      <w:pPr>
        <w:pStyle w:val="Heading3"/>
      </w:pPr>
      <w:bookmarkStart w:id="982" w:name="_Toc104235478"/>
      <w:bookmarkStart w:id="983" w:name="_Toc113003434"/>
      <w:r w:rsidRPr="00977052">
        <w:t>7.</w:t>
      </w:r>
      <w:r w:rsidR="008A523A" w:rsidRPr="00977052">
        <w:t>4</w:t>
      </w:r>
      <w:r w:rsidRPr="00977052">
        <w:t>.1</w:t>
      </w:r>
      <w:r w:rsidRPr="00977052">
        <w:tab/>
        <w:t>General</w:t>
      </w:r>
      <w:bookmarkEnd w:id="982"/>
      <w:bookmarkEnd w:id="983"/>
    </w:p>
    <w:p w14:paraId="74377C5D" w14:textId="4B9BA1B6" w:rsidR="00D010AC" w:rsidRPr="00481120" w:rsidRDefault="00D010AC" w:rsidP="00481120">
      <w:pPr>
        <w:pStyle w:val="EditorsNote"/>
      </w:pPr>
      <w:r w:rsidRPr="00481120">
        <w:t>Editor</w:t>
      </w:r>
      <w:r w:rsidR="000B72E3">
        <w:t>'</w:t>
      </w:r>
      <w:r w:rsidRPr="00481120">
        <w:t>s note:</w:t>
      </w:r>
      <w:r w:rsidRPr="00481120">
        <w:tab/>
        <w:t>This clause will provide high level principles indicated by solutions, which helps the conclusion stage. Further update is needed.</w:t>
      </w:r>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77777777"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84" w:name="_Toc104235479"/>
      <w:r>
        <w:t>There are 9 solutions (sol#5, sol#11, sol#12, sol#13, sol#16, sol#17, sol#18, sol#19, and sol #20) addressing this KI. The mains aspects include the communications between PINE and services outside of the PIN via PEGC and 5GS.</w:t>
      </w:r>
    </w:p>
    <w:p w14:paraId="0AC5A78A" w14:textId="77777777" w:rsidR="00EF1DCD" w:rsidRDefault="00EF1DCD" w:rsidP="00EF1DCD">
      <w:r>
        <w:t>The evaluation of KI#4 is based on the following classification of solution's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985" w:name="_Toc113003435"/>
      <w:r w:rsidRPr="00977052">
        <w:t>7.</w:t>
      </w:r>
      <w:r w:rsidR="008A523A" w:rsidRPr="00977052">
        <w:t>4</w:t>
      </w:r>
      <w:r w:rsidRPr="00977052">
        <w:t>.2</w:t>
      </w:r>
      <w:r w:rsidRPr="00977052">
        <w:tab/>
        <w:t>Evaluation on solution #5</w:t>
      </w:r>
      <w:bookmarkEnd w:id="984"/>
      <w:bookmarkEnd w:id="985"/>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986" w:name="_Toc104235480"/>
      <w:bookmarkStart w:id="987" w:name="_Toc113003436"/>
      <w:r w:rsidRPr="00977052">
        <w:lastRenderedPageBreak/>
        <w:t>7.</w:t>
      </w:r>
      <w:r w:rsidR="008A523A" w:rsidRPr="00977052">
        <w:t>4</w:t>
      </w:r>
      <w:r w:rsidRPr="00977052">
        <w:t>.3</w:t>
      </w:r>
      <w:r w:rsidRPr="00977052">
        <w:tab/>
        <w:t>Evaluation on solution #11</w:t>
      </w:r>
      <w:bookmarkEnd w:id="986"/>
      <w:bookmarkEnd w:id="987"/>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988" w:name="_Toc104235481"/>
      <w:bookmarkStart w:id="989" w:name="_Toc113003437"/>
      <w:r w:rsidRPr="00977052">
        <w:t>7.</w:t>
      </w:r>
      <w:r w:rsidR="008A523A" w:rsidRPr="00977052">
        <w:t>4</w:t>
      </w:r>
      <w:r w:rsidRPr="00977052">
        <w:t>.4</w:t>
      </w:r>
      <w:r w:rsidRPr="00977052">
        <w:tab/>
        <w:t>Evaluation on solution #12</w:t>
      </w:r>
      <w:bookmarkEnd w:id="988"/>
      <w:bookmarkEnd w:id="989"/>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990" w:name="_Toc104235482"/>
      <w:bookmarkStart w:id="991" w:name="_Toc113003438"/>
      <w:r w:rsidRPr="00EF1DCD">
        <w:t>7.</w:t>
      </w:r>
      <w:r w:rsidR="008A523A" w:rsidRPr="00EF1DCD">
        <w:t>4</w:t>
      </w:r>
      <w:r w:rsidRPr="00EF1DCD">
        <w:t>.5</w:t>
      </w:r>
      <w:r w:rsidRPr="00EF1DCD">
        <w:tab/>
        <w:t>Evaluation on solution #13</w:t>
      </w:r>
      <w:bookmarkEnd w:id="990"/>
      <w:bookmarkEnd w:id="991"/>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992" w:name="_Toc104235483"/>
      <w:bookmarkStart w:id="993" w:name="_Toc113003439"/>
      <w:r w:rsidRPr="00EF1DCD">
        <w:t>7.4.6</w:t>
      </w:r>
      <w:r w:rsidRPr="00EF1DCD">
        <w:tab/>
        <w:t>Evaluation on solution #16</w:t>
      </w:r>
      <w:bookmarkEnd w:id="993"/>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994" w:name="_Toc113003440"/>
      <w:r w:rsidRPr="00EF1DCD">
        <w:t>7.4.7</w:t>
      </w:r>
      <w:r w:rsidRPr="00EF1DCD">
        <w:tab/>
        <w:t>Evaluation on solution #17</w:t>
      </w:r>
      <w:bookmarkEnd w:id="994"/>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995" w:name="_Toc113003441"/>
      <w:r w:rsidRPr="00044DC7">
        <w:lastRenderedPageBreak/>
        <w:t>7.</w:t>
      </w:r>
      <w:r>
        <w:t>4</w:t>
      </w:r>
      <w:r w:rsidRPr="00044DC7">
        <w:t>.</w:t>
      </w:r>
      <w:r>
        <w:t>8</w:t>
      </w:r>
      <w:r w:rsidRPr="00044DC7">
        <w:tab/>
        <w:t>Evaluation on solution #</w:t>
      </w:r>
      <w:r>
        <w:t>18</w:t>
      </w:r>
      <w:bookmarkEnd w:id="995"/>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996" w:name="_Toc113003442"/>
      <w:r w:rsidRPr="00044DC7">
        <w:t>7.</w:t>
      </w:r>
      <w:r>
        <w:t>4</w:t>
      </w:r>
      <w:r w:rsidRPr="00044DC7">
        <w:t>.</w:t>
      </w:r>
      <w:r>
        <w:t>9</w:t>
      </w:r>
      <w:r w:rsidRPr="00044DC7">
        <w:tab/>
        <w:t xml:space="preserve">Evaluation on solution </w:t>
      </w:r>
      <w:r>
        <w:t>#19</w:t>
      </w:r>
      <w:bookmarkEnd w:id="996"/>
    </w:p>
    <w:p w14:paraId="29AAD044" w14:textId="5485F2C9" w:rsidR="00EF1DCD" w:rsidRPr="00EF1DCD" w:rsidRDefault="00EF1DCD" w:rsidP="00EF1DCD">
      <w:r>
        <w:t>This solution provisions a mapping between a Uu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997" w:name="_Toc113003443"/>
      <w:r w:rsidRPr="00044DC7">
        <w:t>7.</w:t>
      </w:r>
      <w:r>
        <w:t>4</w:t>
      </w:r>
      <w:r w:rsidRPr="00044DC7">
        <w:t>.</w:t>
      </w:r>
      <w:r>
        <w:t>10</w:t>
      </w:r>
      <w:r w:rsidRPr="00044DC7">
        <w:tab/>
        <w:t xml:space="preserve">Evaluation on solution </w:t>
      </w:r>
      <w:r>
        <w:t>#20</w:t>
      </w:r>
      <w:bookmarkEnd w:id="997"/>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998" w:name="_Toc113003444"/>
      <w:r w:rsidRPr="00977052">
        <w:rPr>
          <w:lang w:eastAsia="zh-CN"/>
        </w:rPr>
        <w:t>7.5</w:t>
      </w:r>
      <w:r w:rsidRPr="00977052">
        <w:rPr>
          <w:lang w:eastAsia="zh-CN"/>
        </w:rPr>
        <w:tab/>
        <w:t>Evaluation on Key Issue #5</w:t>
      </w:r>
      <w:bookmarkEnd w:id="992"/>
      <w:bookmarkEnd w:id="998"/>
    </w:p>
    <w:p w14:paraId="5E9CDADC" w14:textId="6AD7357A" w:rsidR="00DC7F55" w:rsidRPr="00977052" w:rsidRDefault="00DC7F55" w:rsidP="00606938">
      <w:pPr>
        <w:pStyle w:val="Heading3"/>
      </w:pPr>
      <w:bookmarkStart w:id="999" w:name="_Toc104235484"/>
      <w:bookmarkStart w:id="1000" w:name="_Toc113003445"/>
      <w:r w:rsidRPr="00977052">
        <w:t>7.</w:t>
      </w:r>
      <w:r w:rsidR="008A523A" w:rsidRPr="00977052">
        <w:t>5</w:t>
      </w:r>
      <w:r w:rsidRPr="00977052">
        <w:t>.1</w:t>
      </w:r>
      <w:r w:rsidRPr="00977052">
        <w:tab/>
        <w:t>General</w:t>
      </w:r>
      <w:bookmarkEnd w:id="999"/>
      <w:bookmarkEnd w:id="1000"/>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001" w:name="_Toc104235485"/>
      <w:bookmarkStart w:id="1002" w:name="_Toc113003446"/>
      <w:r w:rsidRPr="00977052">
        <w:lastRenderedPageBreak/>
        <w:t>7.</w:t>
      </w:r>
      <w:r w:rsidR="008A523A" w:rsidRPr="00977052">
        <w:t>5</w:t>
      </w:r>
      <w:r w:rsidRPr="00977052">
        <w:t>.2</w:t>
      </w:r>
      <w:r w:rsidRPr="00977052">
        <w:tab/>
        <w:t>Evaluation on solution #1</w:t>
      </w:r>
      <w:bookmarkEnd w:id="1001"/>
      <w:bookmarkEnd w:id="1002"/>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003" w:name="_Toc104235486"/>
      <w:bookmarkStart w:id="1004" w:name="_Toc113003447"/>
      <w:r w:rsidRPr="00977052">
        <w:t>7.</w:t>
      </w:r>
      <w:r w:rsidR="008A523A" w:rsidRPr="00977052">
        <w:t>5</w:t>
      </w:r>
      <w:r w:rsidRPr="00977052">
        <w:t>.3</w:t>
      </w:r>
      <w:r w:rsidRPr="00977052">
        <w:tab/>
        <w:t>Evaluation on solution #5</w:t>
      </w:r>
      <w:bookmarkEnd w:id="1003"/>
      <w:bookmarkEnd w:id="1004"/>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005" w:name="_Toc104235487"/>
      <w:bookmarkStart w:id="1006" w:name="_Toc113003448"/>
      <w:r w:rsidRPr="00977052">
        <w:t>7.</w:t>
      </w:r>
      <w:r w:rsidR="008A523A" w:rsidRPr="00977052">
        <w:t>5</w:t>
      </w:r>
      <w:r w:rsidRPr="00977052">
        <w:t>.4</w:t>
      </w:r>
      <w:r w:rsidRPr="00977052">
        <w:tab/>
        <w:t>Evaluation on solution #6</w:t>
      </w:r>
      <w:bookmarkEnd w:id="1005"/>
      <w:bookmarkEnd w:id="1006"/>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007" w:name="_Toc104235488"/>
      <w:bookmarkStart w:id="1008" w:name="_Toc113003449"/>
      <w:r w:rsidRPr="00977052">
        <w:t>7.</w:t>
      </w:r>
      <w:r w:rsidR="008A523A" w:rsidRPr="00977052">
        <w:t>5</w:t>
      </w:r>
      <w:r w:rsidRPr="00977052">
        <w:t>.5</w:t>
      </w:r>
      <w:r w:rsidRPr="00977052">
        <w:tab/>
        <w:t>Evaluation on solution #8</w:t>
      </w:r>
      <w:bookmarkEnd w:id="1007"/>
      <w:bookmarkEnd w:id="1008"/>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009" w:name="_Toc104235489"/>
      <w:bookmarkStart w:id="1010" w:name="_Toc113003450"/>
      <w:r w:rsidRPr="00977052">
        <w:t>7.</w:t>
      </w:r>
      <w:r w:rsidR="008A523A" w:rsidRPr="00977052">
        <w:t>5</w:t>
      </w:r>
      <w:r w:rsidRPr="00977052">
        <w:t>.6</w:t>
      </w:r>
      <w:r w:rsidRPr="00977052">
        <w:tab/>
        <w:t>Evaluation on solution #9</w:t>
      </w:r>
      <w:bookmarkEnd w:id="1009"/>
      <w:bookmarkEnd w:id="1010"/>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011" w:name="_Toc104235490"/>
      <w:bookmarkStart w:id="1012" w:name="_Toc113003451"/>
      <w:r w:rsidRPr="00977052">
        <w:t>7.5.</w:t>
      </w:r>
      <w:r>
        <w:t>7</w:t>
      </w:r>
      <w:r w:rsidRPr="00977052">
        <w:tab/>
        <w:t>Evaluation on solution #</w:t>
      </w:r>
      <w:r>
        <w:t>21</w:t>
      </w:r>
      <w:bookmarkEnd w:id="1012"/>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013" w:name="_Toc113003452"/>
      <w:r w:rsidRPr="00977052">
        <w:t>7.5.</w:t>
      </w:r>
      <w:r>
        <w:t>8</w:t>
      </w:r>
      <w:r w:rsidRPr="00977052">
        <w:tab/>
        <w:t>Evaluation on solution #</w:t>
      </w:r>
      <w:r>
        <w:t>22</w:t>
      </w:r>
      <w:bookmarkEnd w:id="1013"/>
    </w:p>
    <w:p w14:paraId="5DCF0825" w14:textId="77777777" w:rsidR="00C3614F" w:rsidRDefault="00C3614F" w:rsidP="00C3614F">
      <w:pPr>
        <w:rPr>
          <w:rFonts w:eastAsia="Malgun Gothic"/>
        </w:rPr>
      </w:pPr>
      <w:r>
        <w:rPr>
          <w:rFonts w:eastAsia="Malgun Gothic"/>
        </w:rPr>
        <w:t>In Solution #22, a PINE authorization to access the 5GS, PEGC and other PINEs is performed by Token based authorization. A PINE sends "Authenticate and Request Access Token"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014" w:name="_Toc113003453"/>
      <w:r w:rsidRPr="00977052">
        <w:rPr>
          <w:lang w:eastAsia="zh-CN"/>
        </w:rPr>
        <w:t>7.6</w:t>
      </w:r>
      <w:r w:rsidRPr="00977052">
        <w:rPr>
          <w:lang w:eastAsia="zh-CN"/>
        </w:rPr>
        <w:tab/>
        <w:t>Evaluation on Key Issue #6</w:t>
      </w:r>
      <w:bookmarkEnd w:id="1011"/>
      <w:bookmarkEnd w:id="1014"/>
    </w:p>
    <w:p w14:paraId="1EC36641" w14:textId="3BF96C53" w:rsidR="00DC7F55" w:rsidRPr="00977052" w:rsidRDefault="00DC7F55" w:rsidP="00606938">
      <w:pPr>
        <w:pStyle w:val="Heading3"/>
      </w:pPr>
      <w:bookmarkStart w:id="1015" w:name="_Toc104235491"/>
      <w:bookmarkStart w:id="1016" w:name="_Toc113003454"/>
      <w:r w:rsidRPr="00977052">
        <w:t>7.</w:t>
      </w:r>
      <w:r w:rsidR="008A523A" w:rsidRPr="00977052">
        <w:t>6</w:t>
      </w:r>
      <w:r w:rsidRPr="00977052">
        <w:t>.1</w:t>
      </w:r>
      <w:r w:rsidRPr="00977052">
        <w:tab/>
        <w:t>General</w:t>
      </w:r>
      <w:bookmarkEnd w:id="1015"/>
      <w:bookmarkEnd w:id="1016"/>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URSP/ProSe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017" w:name="_Toc104235492"/>
      <w:bookmarkStart w:id="1018" w:name="_Toc113003455"/>
      <w:r w:rsidRPr="00977052">
        <w:t>7.</w:t>
      </w:r>
      <w:r w:rsidR="008A523A" w:rsidRPr="00977052">
        <w:t>6</w:t>
      </w:r>
      <w:r w:rsidRPr="00977052">
        <w:t>.2</w:t>
      </w:r>
      <w:r w:rsidRPr="00977052">
        <w:tab/>
        <w:t>Evaluation on solution #4</w:t>
      </w:r>
      <w:r w:rsidR="00B25E83" w:rsidRPr="00977052">
        <w:t>B</w:t>
      </w:r>
      <w:bookmarkEnd w:id="1017"/>
      <w:bookmarkEnd w:id="1018"/>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019" w:name="_Toc104235493"/>
      <w:bookmarkStart w:id="1020" w:name="_Toc113003456"/>
      <w:r w:rsidRPr="00977052">
        <w:lastRenderedPageBreak/>
        <w:t>7.</w:t>
      </w:r>
      <w:r w:rsidR="008A523A" w:rsidRPr="00977052">
        <w:t>6</w:t>
      </w:r>
      <w:r w:rsidRPr="00977052">
        <w:t>.3</w:t>
      </w:r>
      <w:r w:rsidRPr="00977052">
        <w:tab/>
        <w:t>Evaluation on solution #5</w:t>
      </w:r>
      <w:bookmarkEnd w:id="1019"/>
      <w:bookmarkEnd w:id="1020"/>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021" w:name="_Toc104235494"/>
      <w:bookmarkStart w:id="1022" w:name="_Toc113003457"/>
      <w:r w:rsidRPr="00977052">
        <w:t>7.</w:t>
      </w:r>
      <w:r w:rsidR="008A523A" w:rsidRPr="00977052">
        <w:t>6</w:t>
      </w:r>
      <w:r w:rsidRPr="00977052">
        <w:t>.4</w:t>
      </w:r>
      <w:r w:rsidRPr="00977052">
        <w:tab/>
        <w:t>Evaluation on solution #7</w:t>
      </w:r>
      <w:bookmarkEnd w:id="1021"/>
      <w:bookmarkEnd w:id="1022"/>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023" w:name="_Toc104235495"/>
      <w:bookmarkStart w:id="1024" w:name="_Toc113003458"/>
      <w:r w:rsidRPr="00977052">
        <w:t>7.</w:t>
      </w:r>
      <w:r w:rsidR="008A523A" w:rsidRPr="00977052">
        <w:t>6</w:t>
      </w:r>
      <w:r w:rsidRPr="00977052">
        <w:t>.5</w:t>
      </w:r>
      <w:r w:rsidRPr="00977052">
        <w:tab/>
        <w:t>Evaluation on solution #8</w:t>
      </w:r>
      <w:bookmarkEnd w:id="1023"/>
      <w:bookmarkEnd w:id="1024"/>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025" w:name="_Toc104235496"/>
      <w:bookmarkStart w:id="1026" w:name="_Toc113003459"/>
      <w:r w:rsidRPr="00977052">
        <w:t>7.</w:t>
      </w:r>
      <w:r w:rsidR="008A523A" w:rsidRPr="00977052">
        <w:t>6</w:t>
      </w:r>
      <w:r w:rsidRPr="00977052">
        <w:t>.6</w:t>
      </w:r>
      <w:r w:rsidRPr="00977052">
        <w:tab/>
        <w:t>Evaluation on solution #9</w:t>
      </w:r>
      <w:bookmarkEnd w:id="1025"/>
      <w:bookmarkEnd w:id="1026"/>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027" w:name="_Toc104235497"/>
      <w:bookmarkStart w:id="1028" w:name="_Toc113003460"/>
      <w:r w:rsidRPr="00977052">
        <w:t>7.</w:t>
      </w:r>
      <w:r w:rsidR="008A523A" w:rsidRPr="00977052">
        <w:t>6</w:t>
      </w:r>
      <w:r w:rsidRPr="00977052">
        <w:t>.7</w:t>
      </w:r>
      <w:r w:rsidRPr="00977052">
        <w:tab/>
        <w:t>Evaluation on solution #12</w:t>
      </w:r>
      <w:bookmarkEnd w:id="1027"/>
      <w:bookmarkEnd w:id="1028"/>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029" w:name="_Toc104235498"/>
      <w:bookmarkStart w:id="1030" w:name="_Toc113003461"/>
      <w:r w:rsidRPr="0093773B">
        <w:t>7.6.</w:t>
      </w:r>
      <w:r>
        <w:t>8</w:t>
      </w:r>
      <w:r w:rsidRPr="0093773B">
        <w:tab/>
        <w:t>Evaluation on solution #14</w:t>
      </w:r>
      <w:bookmarkEnd w:id="1030"/>
    </w:p>
    <w:p w14:paraId="1EED5A8A" w14:textId="77777777" w:rsidR="00C3614F" w:rsidRDefault="00C3614F" w:rsidP="00C3614F">
      <w:pPr>
        <w:rPr>
          <w:rFonts w:eastAsia="SimSun"/>
        </w:rPr>
      </w:pPr>
      <w:r>
        <w:rPr>
          <w:rFonts w:eastAsia="SimSun"/>
        </w:rPr>
        <w:t>The PEGC / PEMC may be preconfigured with connectivity service information that it can support, or the connectivity service information can be provisioned by PCF to the PEGC / PEMC similar to ProSe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031" w:name="_Toc113003462"/>
      <w:r w:rsidRPr="0093773B">
        <w:lastRenderedPageBreak/>
        <w:t>7.6.</w:t>
      </w:r>
      <w:r>
        <w:t>9</w:t>
      </w:r>
      <w:r w:rsidRPr="0093773B">
        <w:tab/>
        <w:t>Evaluation on solution #19</w:t>
      </w:r>
      <w:bookmarkEnd w:id="1031"/>
    </w:p>
    <w:p w14:paraId="23C5CB87" w14:textId="4884B043" w:rsidR="00C3614F" w:rsidRPr="00C3614F" w:rsidRDefault="00C3614F" w:rsidP="00C3614F">
      <w:pPr>
        <w:rPr>
          <w:rFonts w:eastAsia="SimSun"/>
        </w:rPr>
      </w:pPr>
      <w:r>
        <w:rPr>
          <w:rFonts w:eastAsia="SimSun"/>
        </w:rPr>
        <w:t xml:space="preserve">The "PCF based Service Authorization and Provisioning to UE" procedure as defined in clause 6.2.2 of </w:t>
      </w:r>
      <w:r w:rsidR="00D61666">
        <w:rPr>
          <w:rFonts w:eastAsia="SimSun"/>
        </w:rPr>
        <w:t>TS 23.304 [</w:t>
      </w:r>
      <w:r>
        <w:rPr>
          <w:rFonts w:eastAsia="SimSun"/>
        </w:rPr>
        <w:t>6] is reused by the PCF to provision PIN policy and parameters to PEGC similar to ProSe policy delivery to UE. The PCF receives PIN related information from AF via the NEF. The PIN policy and parameters include a mapping between a Uu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032" w:name="_Toc113003463"/>
      <w:r w:rsidRPr="0093773B">
        <w:t>7.6.</w:t>
      </w:r>
      <w:r>
        <w:t>10</w:t>
      </w:r>
      <w:r w:rsidRPr="0093773B">
        <w:tab/>
        <w:t>Evaluation on solution #23</w:t>
      </w:r>
      <w:bookmarkEnd w:id="1032"/>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033" w:name="_Toc113003464"/>
      <w:r w:rsidRPr="0093773B">
        <w:t>7.6.</w:t>
      </w:r>
      <w:r>
        <w:t>11</w:t>
      </w:r>
      <w:r w:rsidRPr="0093773B">
        <w:tab/>
        <w:t>Evaluation on solution #24</w:t>
      </w:r>
      <w:bookmarkEnd w:id="1033"/>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034" w:name="_Toc113003465"/>
      <w:r w:rsidRPr="0093773B">
        <w:t>7.6.</w:t>
      </w:r>
      <w:r>
        <w:t>12</w:t>
      </w:r>
      <w:r w:rsidRPr="0093773B">
        <w:tab/>
        <w:t>Evaluation on solution #25</w:t>
      </w:r>
      <w:bookmarkEnd w:id="1034"/>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035" w:name="_Toc113003466"/>
      <w:r w:rsidRPr="0093773B">
        <w:t>7.6.</w:t>
      </w:r>
      <w:r>
        <w:t>13</w:t>
      </w:r>
      <w:r w:rsidRPr="0093773B">
        <w:tab/>
        <w:t>Evaluation on solution #26</w:t>
      </w:r>
      <w:bookmarkEnd w:id="1035"/>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036" w:name="_Toc113003467"/>
      <w:r w:rsidRPr="00977052">
        <w:rPr>
          <w:lang w:eastAsia="zh-CN"/>
        </w:rPr>
        <w:t>7.7</w:t>
      </w:r>
      <w:r w:rsidRPr="00977052">
        <w:rPr>
          <w:lang w:eastAsia="zh-CN"/>
        </w:rPr>
        <w:tab/>
        <w:t>Evaluation on Key Issue #7</w:t>
      </w:r>
      <w:bookmarkEnd w:id="1029"/>
      <w:bookmarkEnd w:id="1036"/>
    </w:p>
    <w:p w14:paraId="1BC70BAE" w14:textId="687BBB1B" w:rsidR="00AA051A" w:rsidRPr="00977052" w:rsidRDefault="00AA051A" w:rsidP="00606938">
      <w:pPr>
        <w:pStyle w:val="Heading3"/>
      </w:pPr>
      <w:bookmarkStart w:id="1037" w:name="_Toc104235499"/>
      <w:bookmarkStart w:id="1038" w:name="_Toc113003468"/>
      <w:r w:rsidRPr="00977052">
        <w:t>7.</w:t>
      </w:r>
      <w:r w:rsidR="008A523A" w:rsidRPr="00977052">
        <w:t>7</w:t>
      </w:r>
      <w:r w:rsidRPr="00977052">
        <w:t>.1</w:t>
      </w:r>
      <w:r w:rsidRPr="00977052">
        <w:tab/>
        <w:t>General</w:t>
      </w:r>
      <w:bookmarkEnd w:id="1037"/>
      <w:bookmarkEnd w:id="1038"/>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039" w:name="_Toc104235500"/>
      <w:bookmarkStart w:id="1040" w:name="_Toc113003469"/>
      <w:r w:rsidRPr="00977052">
        <w:t>7.</w:t>
      </w:r>
      <w:r w:rsidR="008A523A" w:rsidRPr="00977052">
        <w:t>7</w:t>
      </w:r>
      <w:r w:rsidRPr="00977052">
        <w:t>.2</w:t>
      </w:r>
      <w:r w:rsidRPr="00977052">
        <w:tab/>
        <w:t>Evaluation on solution #1</w:t>
      </w:r>
      <w:bookmarkEnd w:id="1039"/>
      <w:bookmarkEnd w:id="1040"/>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041" w:name="_Toc104235501"/>
      <w:bookmarkStart w:id="1042" w:name="_Toc113003470"/>
      <w:r w:rsidRPr="00977052">
        <w:t>7.</w:t>
      </w:r>
      <w:r w:rsidR="008A523A" w:rsidRPr="00977052">
        <w:t>7</w:t>
      </w:r>
      <w:r w:rsidRPr="00977052">
        <w:t>.3</w:t>
      </w:r>
      <w:r w:rsidRPr="00977052">
        <w:tab/>
        <w:t>Evaluation on solution #3</w:t>
      </w:r>
      <w:bookmarkEnd w:id="1041"/>
      <w:bookmarkEnd w:id="1042"/>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043" w:name="_Toc104235502"/>
      <w:bookmarkStart w:id="1044" w:name="_Toc113003471"/>
      <w:r w:rsidRPr="00977052">
        <w:t>7.</w:t>
      </w:r>
      <w:r w:rsidR="008A523A" w:rsidRPr="00977052">
        <w:t>7</w:t>
      </w:r>
      <w:r w:rsidRPr="00977052">
        <w:t>.4</w:t>
      </w:r>
      <w:r w:rsidRPr="00977052">
        <w:tab/>
        <w:t>Evaluation on solution #5</w:t>
      </w:r>
      <w:bookmarkEnd w:id="1043"/>
      <w:bookmarkEnd w:id="1044"/>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045" w:name="_Toc104235503"/>
      <w:bookmarkStart w:id="1046" w:name="_Toc113003472"/>
      <w:r w:rsidRPr="00977052">
        <w:t>7.</w:t>
      </w:r>
      <w:r w:rsidR="008A523A" w:rsidRPr="00977052">
        <w:t>7</w:t>
      </w:r>
      <w:r w:rsidRPr="00977052">
        <w:t>.5</w:t>
      </w:r>
      <w:r w:rsidRPr="00977052">
        <w:tab/>
        <w:t>Evaluation on solution #6</w:t>
      </w:r>
      <w:bookmarkEnd w:id="1045"/>
      <w:bookmarkEnd w:id="1046"/>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047" w:name="_Toc104235504"/>
      <w:bookmarkStart w:id="1048" w:name="_Toc113003473"/>
      <w:r w:rsidRPr="00977052">
        <w:t>7.</w:t>
      </w:r>
      <w:r w:rsidR="008A523A" w:rsidRPr="00977052">
        <w:t>7</w:t>
      </w:r>
      <w:r w:rsidRPr="00977052">
        <w:t>.6</w:t>
      </w:r>
      <w:r w:rsidRPr="00977052">
        <w:tab/>
        <w:t>Evaluation on solution #8</w:t>
      </w:r>
      <w:bookmarkEnd w:id="1047"/>
      <w:bookmarkEnd w:id="1048"/>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049" w:name="_Toc104235505"/>
      <w:bookmarkStart w:id="1050" w:name="_Toc113003474"/>
      <w:r w:rsidRPr="00977052">
        <w:t>7.</w:t>
      </w:r>
      <w:r w:rsidR="008A523A" w:rsidRPr="00977052">
        <w:t>7</w:t>
      </w:r>
      <w:r w:rsidRPr="00977052">
        <w:t>.7</w:t>
      </w:r>
      <w:r w:rsidRPr="00977052">
        <w:tab/>
        <w:t>Evaluation on solution #9</w:t>
      </w:r>
      <w:bookmarkEnd w:id="1049"/>
      <w:bookmarkEnd w:id="1050"/>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051" w:name="_Toc104235506"/>
      <w:bookmarkStart w:id="1052" w:name="_Toc113003475"/>
      <w:r w:rsidRPr="00977052">
        <w:lastRenderedPageBreak/>
        <w:t>7.</w:t>
      </w:r>
      <w:r w:rsidR="008A523A" w:rsidRPr="00977052">
        <w:t>7</w:t>
      </w:r>
      <w:r w:rsidRPr="00977052">
        <w:t>.8</w:t>
      </w:r>
      <w:r w:rsidRPr="00977052">
        <w:tab/>
        <w:t>Evaluation on solution #12</w:t>
      </w:r>
      <w:bookmarkEnd w:id="1051"/>
      <w:bookmarkEnd w:id="1052"/>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053" w:name="_Toc104235507"/>
      <w:bookmarkStart w:id="1054" w:name="_Toc113003476"/>
      <w:r w:rsidRPr="00B01323">
        <w:t>7.7.9</w:t>
      </w:r>
      <w:r w:rsidRPr="00B01323">
        <w:tab/>
        <w:t>Evaluation on solution #27</w:t>
      </w:r>
      <w:bookmarkEnd w:id="1054"/>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734003C1" w:rsidR="00362AB8" w:rsidRPr="00B01323" w:rsidRDefault="00362AB8" w:rsidP="00362AB8">
      <w:r w:rsidRPr="00B01323">
        <w:t>One PINE may have multiple PINE IDs if it</w:t>
      </w:r>
      <w:r w:rsidR="000B72E3" w:rsidRPr="00B01323">
        <w:t>'</w:t>
      </w:r>
      <w:r w:rsidRPr="00B01323">
        <w:t>s connected to multiple PEGCs.</w:t>
      </w:r>
    </w:p>
    <w:p w14:paraId="4C05F491" w14:textId="3E012B9A" w:rsidR="00934788" w:rsidRPr="00977052" w:rsidRDefault="00934788" w:rsidP="00934788">
      <w:pPr>
        <w:pStyle w:val="Heading1"/>
      </w:pPr>
      <w:bookmarkStart w:id="1055" w:name="_Toc113003477"/>
      <w:r w:rsidRPr="00977052">
        <w:t>8</w:t>
      </w:r>
      <w:r w:rsidRPr="00977052">
        <w:tab/>
        <w:t>Conclusions</w:t>
      </w:r>
      <w:bookmarkEnd w:id="936"/>
      <w:bookmarkEnd w:id="937"/>
      <w:bookmarkEnd w:id="938"/>
      <w:bookmarkEnd w:id="939"/>
      <w:bookmarkEnd w:id="1053"/>
      <w:bookmarkEnd w:id="1055"/>
    </w:p>
    <w:p w14:paraId="1B84445B" w14:textId="25DBD219" w:rsidR="00934788" w:rsidRPr="00691683" w:rsidRDefault="00934788" w:rsidP="00691683">
      <w:pPr>
        <w:pStyle w:val="EditorsNote"/>
      </w:pPr>
      <w:r w:rsidRPr="00691683">
        <w:t>Editor</w:t>
      </w:r>
      <w:r w:rsidR="000B72E3">
        <w:t>'</w:t>
      </w:r>
      <w:r w:rsidRPr="00691683">
        <w:t>s note:</w:t>
      </w:r>
      <w:r w:rsidRPr="00691683">
        <w:tab/>
        <w:t>This clause will list conclusions that have been agreed during the course of the study item activities.</w:t>
      </w:r>
    </w:p>
    <w:p w14:paraId="2A324818" w14:textId="77777777" w:rsidR="003B56BE" w:rsidRPr="00977052" w:rsidRDefault="003B56BE" w:rsidP="003B56BE">
      <w:pPr>
        <w:pStyle w:val="Heading2"/>
        <w:rPr>
          <w:lang w:eastAsia="zh-CN"/>
        </w:rPr>
      </w:pPr>
      <w:bookmarkStart w:id="1056" w:name="_Toc113003478"/>
      <w:r w:rsidRPr="00977052">
        <w:rPr>
          <w:lang w:eastAsia="zh-CN"/>
        </w:rPr>
        <w:t>8.1</w:t>
      </w:r>
      <w:r w:rsidRPr="00977052">
        <w:rPr>
          <w:lang w:eastAsia="zh-CN"/>
        </w:rPr>
        <w:tab/>
        <w:t>Conclusion on Key Issue #1</w:t>
      </w:r>
      <w:bookmarkEnd w:id="1056"/>
    </w:p>
    <w:p w14:paraId="4CCC0547" w14:textId="4E577C73" w:rsidR="00600381" w:rsidRDefault="00B01323" w:rsidP="00B01323">
      <w:r>
        <w:t>The following interim conclusions are agreed for principles of Personal IoT Networks Key Issue #1 "5GC architecture enhancements to support PIN":</w:t>
      </w:r>
    </w:p>
    <w:p w14:paraId="38A5C353" w14:textId="0A4F493D" w:rsidR="00B01323" w:rsidRDefault="00B01323" w:rsidP="00B01323">
      <w:pPr>
        <w:pStyle w:val="B1"/>
      </w:pPr>
      <w:r>
        <w:t>1)</w:t>
      </w:r>
      <w:r>
        <w:tab/>
        <w:t>The functionality of PINE is outside the scope of 3GPP and therefore are not specified by SA WG2.</w:t>
      </w:r>
    </w:p>
    <w:p w14:paraId="19D5C83C" w14:textId="77777777" w:rsidR="00B01323" w:rsidRDefault="00B01323" w:rsidP="00B01323">
      <w:pPr>
        <w:pStyle w:val="B1"/>
      </w:pPr>
      <w:r>
        <w:t>2)</w:t>
      </w:r>
      <w:r>
        <w:tab/>
        <w:t>When Application Functions are required, the differentiated traffic routing and QoS control with the corresponding 5G network capabilities exposed by 5GC may be enhanced to support PIN.</w:t>
      </w:r>
    </w:p>
    <w:p w14:paraId="00841B50" w14:textId="57B397B0" w:rsidR="00B01323" w:rsidRDefault="00B01323" w:rsidP="00B01323">
      <w:pPr>
        <w:pStyle w:val="B1"/>
      </w:pPr>
      <w:r>
        <w:t>3)</w:t>
      </w:r>
      <w:r>
        <w:tab/>
        <w:t>The reference point among PINE, PEGC, and PEMC, no matter whether non-3GPP access or sidelink or via 5GC is used, is transparent to the 5GS and out of SA WG2 scope.</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77777777" w:rsidR="00B01323" w:rsidRDefault="00B01323" w:rsidP="00B01323">
      <w:pPr>
        <w:pStyle w:val="B1"/>
      </w:pPr>
      <w:r>
        <w:t>6)</w:t>
      </w:r>
      <w:r>
        <w:tab/>
        <w:t>In this release, data traffic of PINE over control plane is not studied.</w:t>
      </w:r>
    </w:p>
    <w:p w14:paraId="25FB9610" w14:textId="18058D68" w:rsidR="00B01323" w:rsidRDefault="00B01323" w:rsidP="00B01323">
      <w:pPr>
        <w:pStyle w:val="EditorsNote"/>
      </w:pPr>
      <w:r>
        <w:t>Editor's note:</w:t>
      </w:r>
      <w:r>
        <w:tab/>
        <w:t>For PIN management, whether needs supporting with Application Function or 5GC NF is FFS.</w:t>
      </w:r>
    </w:p>
    <w:p w14:paraId="1DEBEF1B" w14:textId="20F07948" w:rsidR="003B56BE" w:rsidRPr="00977052" w:rsidRDefault="003B56BE" w:rsidP="003B56BE">
      <w:pPr>
        <w:pStyle w:val="Heading2"/>
        <w:rPr>
          <w:lang w:eastAsia="zh-CN"/>
        </w:rPr>
      </w:pPr>
      <w:bookmarkStart w:id="1057" w:name="_Toc113003479"/>
      <w:r w:rsidRPr="00977052">
        <w:rPr>
          <w:lang w:eastAsia="zh-CN"/>
        </w:rPr>
        <w:t>8.2</w:t>
      </w:r>
      <w:r w:rsidRPr="00977052">
        <w:rPr>
          <w:lang w:eastAsia="zh-CN"/>
        </w:rPr>
        <w:tab/>
        <w:t>Conclusion on Key Issue #2</w:t>
      </w:r>
      <w:bookmarkEnd w:id="1057"/>
    </w:p>
    <w:p w14:paraId="70425A38" w14:textId="77777777" w:rsidR="00840B86" w:rsidRPr="00B01323" w:rsidRDefault="00840B86" w:rsidP="00840B86">
      <w:r w:rsidRPr="00B01323">
        <w:rPr>
          <w:rFonts w:eastAsia="SimSun" w:hint="eastAsia"/>
        </w:rPr>
        <w:t xml:space="preserve">The following conclusions </w:t>
      </w:r>
      <w:r w:rsidRPr="00B01323">
        <w:t>are agreed for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ProSe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718D653A" w:rsidR="00B01323" w:rsidRDefault="00B01323" w:rsidP="00B01323">
      <w:pPr>
        <w:pStyle w:val="B1"/>
        <w:rPr>
          <w:rFonts w:eastAsia="Malgun Gothic"/>
        </w:rPr>
      </w:pPr>
      <w:r>
        <w:rPr>
          <w:rFonts w:eastAsia="Malgun Gothic"/>
        </w:rPr>
        <w:lastRenderedPageBreak/>
        <w:t>3)</w:t>
      </w:r>
      <w:r>
        <w:rPr>
          <w:rFonts w:eastAsia="Malgun Gothic"/>
        </w:rPr>
        <w:tab/>
        <w:t>The selection of PEMC and PEGC by PINE is out of SA WG2 scope.</w:t>
      </w:r>
    </w:p>
    <w:p w14:paraId="2DC037F1" w14:textId="25365DE8" w:rsidR="003B56BE" w:rsidRPr="00977052" w:rsidRDefault="003B56BE" w:rsidP="003B56BE">
      <w:pPr>
        <w:pStyle w:val="Heading2"/>
        <w:rPr>
          <w:lang w:eastAsia="zh-CN"/>
        </w:rPr>
      </w:pPr>
      <w:bookmarkStart w:id="1058" w:name="_Toc113003480"/>
      <w:r w:rsidRPr="00977052">
        <w:rPr>
          <w:lang w:eastAsia="zh-CN"/>
        </w:rPr>
        <w:t>8.3</w:t>
      </w:r>
      <w:r w:rsidRPr="00977052">
        <w:rPr>
          <w:lang w:eastAsia="zh-CN"/>
        </w:rPr>
        <w:tab/>
        <w:t>Conclusion on Key Issue #3</w:t>
      </w:r>
      <w:bookmarkEnd w:id="1058"/>
    </w:p>
    <w:p w14:paraId="2BBC0FA2" w14:textId="02363288"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0B72E3">
        <w:t>"</w:t>
      </w:r>
      <w:r w:rsidRPr="00485F30">
        <w:t>Management of PIN and PIN Elements</w:t>
      </w:r>
      <w:r w:rsidR="000B72E3">
        <w:t>"</w:t>
      </w:r>
      <w:r w:rsidRPr="00400314">
        <w:t>:</w:t>
      </w:r>
    </w:p>
    <w:p w14:paraId="68B0720C" w14:textId="4DA1E84E"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 and PIN management (e.g. create/modify/delete/activate/deactivate a PIN, etc.).</w:t>
      </w:r>
    </w:p>
    <w:p w14:paraId="28A611EE" w14:textId="77777777" w:rsidR="00B01323" w:rsidRDefault="00B01323" w:rsidP="00B01323">
      <w:pPr>
        <w:pStyle w:val="EditorsNote"/>
      </w:pPr>
      <w:r>
        <w:t>Editor's note:</w:t>
      </w:r>
      <w:r>
        <w:tab/>
        <w:t>If there is other possible PIN related information needed will be decided on the final conclusion.</w:t>
      </w:r>
    </w:p>
    <w:p w14:paraId="62F02C44" w14:textId="77777777" w:rsidR="00B01323" w:rsidRDefault="00B01323" w:rsidP="00B01323">
      <w:pPr>
        <w:pStyle w:val="EditorsNote"/>
      </w:pPr>
      <w:r>
        <w:t>Editor's note:</w:t>
      </w:r>
      <w:r>
        <w:tab/>
        <w:t>Whether UE's subscription data should contain authorization information, and how this information is used in the 5GC is FFS.</w:t>
      </w:r>
    </w:p>
    <w:p w14:paraId="130CBB05" w14:textId="509DA86C" w:rsidR="00171D40" w:rsidRPr="00B01323" w:rsidRDefault="00B01323" w:rsidP="00B01323">
      <w:pPr>
        <w:pStyle w:val="B1"/>
        <w:rPr>
          <w:rFonts w:eastAsiaTheme="minorEastAsia"/>
        </w:rPr>
      </w:pPr>
      <w:r>
        <w:rPr>
          <w:rFonts w:eastAsiaTheme="minorEastAsia"/>
        </w:rPr>
        <w:t>2)</w:t>
      </w:r>
      <w:r>
        <w:rPr>
          <w:rFonts w:eastAsiaTheme="minorEastAsia"/>
        </w:rPr>
        <w:tab/>
        <w:t>When communicating between a PEMC and a PINE behind a PEGC, via 5GC and the communication requires the PEGC, or when communication between PINEs requires multiple PEGCs and 5GC, the existing functionalities in 5GS for routing the traffic of the communications via UPF(s) can be applied if available.</w:t>
      </w:r>
    </w:p>
    <w:p w14:paraId="5285959F" w14:textId="76E738D6" w:rsidR="00B01323" w:rsidRDefault="00B01323" w:rsidP="00B01323">
      <w:pPr>
        <w:pStyle w:val="EditorsNote"/>
        <w:rPr>
          <w:rFonts w:eastAsia="Malgun Gothic"/>
        </w:rPr>
      </w:pPr>
      <w:r>
        <w:rPr>
          <w:rFonts w:eastAsia="Malgun Gothic"/>
        </w:rPr>
        <w:t>Editor's note:</w:t>
      </w:r>
      <w:r>
        <w:rPr>
          <w:rFonts w:eastAsia="Malgun Gothic"/>
        </w:rPr>
        <w:tab/>
        <w:t>Whether AF information needs to be stored in UDR for the case, e.g. when UE change PEMC UE, or user's PEMC UE is recovered, etc. is FFS.</w:t>
      </w:r>
    </w:p>
    <w:p w14:paraId="28A02B3D" w14:textId="019E5739" w:rsidR="00B01323" w:rsidRDefault="00B01323" w:rsidP="00B01323">
      <w:pPr>
        <w:pStyle w:val="EditorsNote"/>
        <w:rPr>
          <w:rFonts w:eastAsia="Malgun Gothic"/>
        </w:rPr>
      </w:pPr>
      <w:r>
        <w:rPr>
          <w:rFonts w:eastAsia="Malgun Gothic"/>
        </w:rPr>
        <w:t>Editor's note:</w:t>
      </w:r>
      <w:r>
        <w:rPr>
          <w:rFonts w:eastAsia="Malgun Gothic"/>
        </w:rPr>
        <w:tab/>
        <w:t>Whether AF or 5GC NF will be involved in PIN/PINE management depends on the conclusion of KI#1 (whether the architecture of PIN contains the PIN AF or existing 5GC NF).</w:t>
      </w:r>
    </w:p>
    <w:p w14:paraId="0EA3FB3F" w14:textId="587F2BDC" w:rsidR="003B56BE" w:rsidRPr="00977052" w:rsidRDefault="003B56BE" w:rsidP="003B56BE">
      <w:pPr>
        <w:pStyle w:val="Heading2"/>
        <w:rPr>
          <w:lang w:eastAsia="zh-CN"/>
        </w:rPr>
      </w:pPr>
      <w:bookmarkStart w:id="1059" w:name="_Toc113003481"/>
      <w:r w:rsidRPr="00977052">
        <w:rPr>
          <w:lang w:eastAsia="zh-CN"/>
        </w:rPr>
        <w:t>8.4</w:t>
      </w:r>
      <w:r w:rsidRPr="00977052">
        <w:rPr>
          <w:lang w:eastAsia="zh-CN"/>
        </w:rPr>
        <w:tab/>
        <w:t>Conclusion on Key Issue #4</w:t>
      </w:r>
      <w:bookmarkEnd w:id="1059"/>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3ADD23AE" w14:textId="32F57C9E" w:rsidR="00553B60" w:rsidRPr="00B01323" w:rsidRDefault="00317863" w:rsidP="00553B60">
      <w:pPr>
        <w:pStyle w:val="B1"/>
      </w:pPr>
      <w:r w:rsidRPr="00B01323">
        <w:t>1</w:t>
      </w:r>
      <w:r w:rsidR="00553B60" w:rsidRPr="00B01323">
        <w:t>)</w:t>
      </w:r>
      <w:r w:rsidR="00D574B3" w:rsidRPr="00B01323">
        <w:tab/>
      </w:r>
      <w:r w:rsidR="00553B60" w:rsidRPr="00B01323">
        <w:t>5G QoS parameters (including QoS characteristics, GFBR/MFBR) may be sent to PEGC to assist the deriving of N3GPP QoS parameters.</w:t>
      </w:r>
    </w:p>
    <w:p w14:paraId="50AE8D92" w14:textId="0F2162FE" w:rsidR="00553B60" w:rsidRPr="005B114F" w:rsidRDefault="00B01323" w:rsidP="00B01323">
      <w:pPr>
        <w:pStyle w:val="EditorsNote"/>
      </w:pPr>
      <w:r>
        <w:t>Editor's note:</w:t>
      </w:r>
      <w:r>
        <w:tab/>
        <w:t>5G QoS parameters sent to PEGC are based on "Additional QoS Information" specified in clause 9.3.1.1 of TS 24.502, any other parameters are FFS.</w:t>
      </w:r>
    </w:p>
    <w:p w14:paraId="5379FF31" w14:textId="7243CB8B"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N3GPP Qo</w:t>
      </w:r>
      <w:r w:rsidRPr="003517B4">
        <w:rPr>
          <w:rFonts w:eastAsiaTheme="minorEastAsia"/>
          <w:lang w:eastAsia="zh-CN"/>
        </w:rPr>
        <w:t xml:space="preserve">S parameters and mapping procedure </w:t>
      </w:r>
      <w:r>
        <w:rPr>
          <w:rFonts w:eastAsiaTheme="minorEastAsia"/>
          <w:lang w:eastAsia="zh-CN"/>
        </w:rPr>
        <w:t>is</w:t>
      </w:r>
      <w:r w:rsidRPr="003517B4">
        <w:rPr>
          <w:rFonts w:eastAsiaTheme="minorEastAsia"/>
          <w:lang w:eastAsia="zh-CN"/>
        </w:rPr>
        <w:t xml:space="preserve"> not specified by 3GPP.</w:t>
      </w:r>
    </w:p>
    <w:p w14:paraId="0A3FDCE3" w14:textId="5D7EDD89" w:rsidR="00553B60" w:rsidRPr="00C635E8" w:rsidRDefault="00553B60" w:rsidP="00553B60">
      <w:pPr>
        <w:pStyle w:val="B2"/>
        <w:rPr>
          <w:lang w:eastAsia="zh-CN"/>
        </w:rPr>
      </w:pPr>
      <w:r>
        <w:rPr>
          <w:lang w:val="en-US"/>
        </w:rPr>
        <w:t>b)</w:t>
      </w:r>
      <w:r w:rsidR="00EB12B1">
        <w:rPr>
          <w:lang w:val="en-US"/>
        </w:rPr>
        <w:tab/>
      </w:r>
      <w:r>
        <w:rPr>
          <w:lang w:val="en-US"/>
        </w:rPr>
        <w:t xml:space="preserve">Whether and </w:t>
      </w:r>
      <w:r>
        <w:rPr>
          <w:rFonts w:eastAsiaTheme="minorEastAsia"/>
          <w:lang w:eastAsia="zh-CN"/>
        </w:rPr>
        <w:t>h</w:t>
      </w:r>
      <w:r w:rsidRPr="003517B4">
        <w:rPr>
          <w:rFonts w:eastAsiaTheme="minorEastAsia"/>
          <w:lang w:eastAsia="zh-CN"/>
        </w:rPr>
        <w:t>ow to enforc</w:t>
      </w:r>
      <w:r w:rsidRPr="006F68B7">
        <w:rPr>
          <w:lang w:eastAsia="zh-CN"/>
        </w:rPr>
        <w:t xml:space="preserve">e QoS based on the Non-3GPP QoS assistance information in the non-3GPP network </w:t>
      </w:r>
      <w:r>
        <w:rPr>
          <w:lang w:eastAsia="zh-CN"/>
        </w:rPr>
        <w:t>is not specified by</w:t>
      </w:r>
      <w:r w:rsidRPr="006F68B7">
        <w:rPr>
          <w:lang w:eastAsia="zh-CN"/>
        </w:rPr>
        <w:t xml:space="preserve"> 3GPP.</w:t>
      </w:r>
    </w:p>
    <w:p w14:paraId="4F099B06" w14:textId="6B236BE0" w:rsidR="00553B60" w:rsidRDefault="00317863" w:rsidP="00553B60">
      <w:pPr>
        <w:pStyle w:val="B1"/>
      </w:pPr>
      <w:r>
        <w:rPr>
          <w:lang w:eastAsia="zh-CN"/>
        </w:rPr>
        <w:t>2</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 xml:space="preserve">management </w:t>
      </w:r>
      <w:r w:rsidR="00553B60" w:rsidRPr="006F68B7">
        <w:rPr>
          <w:lang w:eastAsia="zh-CN"/>
        </w:rPr>
        <w:t xml:space="preserve">can be </w:t>
      </w:r>
      <w:r w:rsidR="00553B60">
        <w:rPr>
          <w:lang w:eastAsia="zh-CN"/>
        </w:rPr>
        <w:t>reused by the PEGC or by the SMF.</w:t>
      </w:r>
    </w:p>
    <w:p w14:paraId="3E8D159D" w14:textId="220693E8" w:rsidR="00553B60" w:rsidRDefault="00B01323" w:rsidP="00B01323">
      <w:pPr>
        <w:pStyle w:val="B2"/>
      </w:pPr>
      <w:r>
        <w:t>a)</w:t>
      </w:r>
      <w:r>
        <w:tab/>
        <w:t>When the PEGC detects new traffic from a device in the PIN, it may map the traffic 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716A90C7" w14:textId="77777777" w:rsidR="00B01323" w:rsidRDefault="00B01323" w:rsidP="00B01323">
      <w:pPr>
        <w:pStyle w:val="B2"/>
        <w:rPr>
          <w:lang w:eastAsia="zh-CN"/>
        </w:rPr>
      </w:pPr>
      <w:r>
        <w:rPr>
          <w:lang w:eastAsia="zh-CN"/>
        </w:rPr>
        <w:t>b)</w:t>
      </w:r>
      <w:r>
        <w:rPr>
          <w:lang w:eastAsia="zh-CN"/>
        </w:rPr>
        <w:tab/>
        <w:t>If AF for PIN is used, the AF may request PCF, directly or via NEF, for a modification of the QoS. The mechanism and criteria used by the AF to determine the need for a QoS modification are outside 3GPP scope,</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77777777" w:rsidR="00B01323" w:rsidRDefault="00B01323" w:rsidP="00B01323">
      <w:pPr>
        <w:pStyle w:val="B1"/>
        <w:rPr>
          <w:lang w:eastAsia="zh-CN"/>
        </w:rPr>
      </w:pPr>
      <w:r>
        <w:rPr>
          <w:lang w:eastAsia="zh-CN"/>
        </w:rPr>
        <w:t>3)</w:t>
      </w:r>
      <w:r>
        <w:rPr>
          <w:lang w:eastAsia="zh-CN"/>
        </w:rPr>
        <w:tab/>
        <w:t>The procedure for supporting one PINE connected to multiple PEGCs in the same PIN and PINE to move between PEGCs is outside the 3GPP scope.</w:t>
      </w:r>
    </w:p>
    <w:p w14:paraId="7731F2D8" w14:textId="799A2E0C" w:rsidR="00B01323" w:rsidRDefault="00B01323" w:rsidP="00B01323">
      <w:pPr>
        <w:pStyle w:val="NO"/>
        <w:rPr>
          <w:lang w:eastAsia="zh-CN"/>
        </w:rPr>
      </w:pPr>
      <w:r>
        <w:rPr>
          <w:lang w:eastAsia="zh-CN"/>
        </w:rPr>
        <w:t>NOTE 3:</w:t>
      </w:r>
      <w:r>
        <w:rPr>
          <w:lang w:eastAsia="zh-CN"/>
        </w:rPr>
        <w:tab/>
        <w:t>If AF for PIN is used, since the association between the PINE and PEGC is managed over UP by interaction with AF, whether one or more PEGCs are associated with a PINE and PINE moving between PEGCs are not specified by SA WG2.</w:t>
      </w:r>
    </w:p>
    <w:p w14:paraId="20762F0F" w14:textId="77777777" w:rsidR="00B01323" w:rsidRDefault="00B01323" w:rsidP="00B01323">
      <w:pPr>
        <w:pStyle w:val="B1"/>
        <w:rPr>
          <w:lang w:eastAsia="zh-CN"/>
        </w:rPr>
      </w:pPr>
      <w:r>
        <w:rPr>
          <w:lang w:eastAsia="zh-CN"/>
        </w:rPr>
        <w:t>4)</w:t>
      </w:r>
      <w:r>
        <w:rPr>
          <w:lang w:eastAsia="zh-CN"/>
        </w:rPr>
        <w:tab/>
        <w:t>PIN direct communication is not specified since outside 3GPP scope.</w:t>
      </w:r>
    </w:p>
    <w:p w14:paraId="77B7535E" w14:textId="77777777" w:rsidR="00B01323" w:rsidRDefault="00B01323" w:rsidP="00B01323">
      <w:pPr>
        <w:pStyle w:val="B1"/>
        <w:rPr>
          <w:lang w:eastAsia="zh-CN"/>
        </w:rPr>
      </w:pPr>
      <w:r>
        <w:rPr>
          <w:lang w:eastAsia="zh-CN"/>
        </w:rPr>
        <w:lastRenderedPageBreak/>
        <w:t>5)</w:t>
      </w:r>
      <w:r>
        <w:rPr>
          <w:lang w:eastAsia="zh-CN"/>
        </w:rPr>
        <w:tab/>
        <w:t>PIN indirect communication via PEGC is managed within the PIN, which may be supported by 5GS.</w:t>
      </w:r>
    </w:p>
    <w:p w14:paraId="73949167" w14:textId="77777777" w:rsidR="00B01323" w:rsidRDefault="00B01323" w:rsidP="00B01323">
      <w:pPr>
        <w:pStyle w:val="B1"/>
        <w:rPr>
          <w:lang w:eastAsia="zh-CN"/>
        </w:rPr>
      </w:pPr>
      <w:r>
        <w:rPr>
          <w:lang w:eastAsia="zh-CN"/>
        </w:rPr>
        <w:t>6)</w:t>
      </w:r>
      <w:r>
        <w:rPr>
          <w:lang w:eastAsia="zh-CN"/>
        </w:rPr>
        <w:tab/>
        <w:t>A PEGC may establish a Single or multiple PDU Sessions used for PIN communication. One PEGC may serve more than one PIN and in this case, there is at least one PDU session per PIN.</w:t>
      </w:r>
    </w:p>
    <w:p w14:paraId="4A7213D6" w14:textId="77777777" w:rsidR="00B01323" w:rsidRDefault="00B01323" w:rsidP="00B01323">
      <w:pPr>
        <w:pStyle w:val="B1"/>
        <w:rPr>
          <w:lang w:eastAsia="zh-CN"/>
        </w:rPr>
      </w:pPr>
      <w:r>
        <w:rPr>
          <w:lang w:eastAsia="zh-CN"/>
        </w:rPr>
        <w:t>7)</w:t>
      </w:r>
      <w:r>
        <w:rPr>
          <w:lang w:eastAsia="zh-CN"/>
        </w:rPr>
        <w:tab/>
        <w:t>IPv6 Prefix Delegation may be applied for IP address allocation of PINEs connected to PEGC.</w:t>
      </w:r>
    </w:p>
    <w:p w14:paraId="13D7D112" w14:textId="77777777" w:rsidR="00B01323" w:rsidRDefault="00B01323" w:rsidP="00B01323">
      <w:pPr>
        <w:pStyle w:val="B1"/>
        <w:rPr>
          <w:lang w:eastAsia="zh-CN"/>
        </w:rPr>
      </w:pPr>
      <w:r>
        <w:rPr>
          <w:lang w:eastAsia="zh-CN"/>
        </w:rPr>
        <w:t>8)</w:t>
      </w:r>
      <w:r>
        <w:rPr>
          <w:lang w:eastAsia="zh-CN"/>
        </w:rPr>
        <w:tab/>
        <w:t>If AF for PIN is used, the AF may provide necessary information to 5GC for PIN communication.</w:t>
      </w:r>
    </w:p>
    <w:p w14:paraId="12CB83A5" w14:textId="77777777" w:rsidR="00B01323" w:rsidRDefault="00B01323" w:rsidP="00B01323">
      <w:pPr>
        <w:pStyle w:val="B1"/>
        <w:rPr>
          <w:lang w:eastAsia="zh-CN"/>
        </w:rPr>
      </w:pPr>
      <w:r>
        <w:rPr>
          <w:lang w:eastAsia="zh-CN"/>
        </w:rPr>
        <w:t>9)</w:t>
      </w:r>
      <w:r>
        <w:rPr>
          <w:lang w:eastAsia="zh-CN"/>
        </w:rPr>
        <w:tab/>
        <w:t>If AF for PIN is used, the AF may provide necessary PIN specific parameters to 5GC which may be considered by PCF to generate the URSP policy for PDU Session selection by the PEGC.</w:t>
      </w:r>
    </w:p>
    <w:p w14:paraId="5D18EA4A" w14:textId="0C08F690" w:rsidR="00B01323" w:rsidRDefault="00B01323" w:rsidP="00B01323">
      <w:pPr>
        <w:pStyle w:val="NO"/>
        <w:rPr>
          <w:lang w:eastAsia="zh-CN"/>
        </w:rPr>
      </w:pPr>
      <w:r>
        <w:rPr>
          <w:lang w:eastAsia="zh-CN"/>
        </w:rPr>
        <w:t>NOTE 4:</w:t>
      </w:r>
      <w:r>
        <w:rPr>
          <w:lang w:eastAsia="zh-CN"/>
        </w:rPr>
        <w:tab/>
        <w:t>The specific information for PIN communication needs to be determined in conclusion of KI#6.</w:t>
      </w:r>
    </w:p>
    <w:p w14:paraId="169274F0" w14:textId="11BD319D" w:rsidR="00B01323" w:rsidRDefault="00B01323" w:rsidP="00B01323">
      <w:pPr>
        <w:pStyle w:val="B1"/>
        <w:rPr>
          <w:lang w:eastAsia="zh-CN"/>
        </w:rPr>
      </w:pPr>
      <w:r>
        <w:rPr>
          <w:lang w:eastAsia="zh-CN"/>
        </w:rPr>
        <w:t>10)</w:t>
      </w:r>
      <w:r>
        <w:rPr>
          <w:lang w:eastAsia="zh-CN"/>
        </w:rPr>
        <w:tab/>
        <w:t>UDR is enhanced to support the storage and retrieval of PIN related policy and QoS parameters.</w:t>
      </w:r>
    </w:p>
    <w:p w14:paraId="1972B2E1" w14:textId="52A9D692" w:rsidR="00B01323" w:rsidRDefault="00B01323" w:rsidP="00B01323">
      <w:pPr>
        <w:pStyle w:val="B1"/>
        <w:rPr>
          <w:lang w:eastAsia="zh-CN"/>
        </w:rPr>
      </w:pPr>
      <w:r>
        <w:rPr>
          <w:lang w:eastAsia="zh-CN"/>
        </w:rPr>
        <w:t>11)</w:t>
      </w:r>
      <w:r>
        <w:rPr>
          <w:lang w:eastAsia="zh-CN"/>
        </w:rPr>
        <w:tab/>
        <w:t>5GC may take into account the delay budget between PINE and PEGC to guarantee the end to end delay for PINE traffic.</w:t>
      </w:r>
    </w:p>
    <w:p w14:paraId="55237276" w14:textId="6147FE02" w:rsidR="00B01323" w:rsidRDefault="00B01323" w:rsidP="00B01323">
      <w:pPr>
        <w:pStyle w:val="EditorsNote"/>
        <w:rPr>
          <w:lang w:eastAsia="zh-CN"/>
        </w:rPr>
      </w:pPr>
      <w:r>
        <w:rPr>
          <w:lang w:eastAsia="zh-CN"/>
        </w:rPr>
        <w:t>Editor's note:</w:t>
      </w:r>
      <w:r>
        <w:rPr>
          <w:lang w:eastAsia="zh-CN"/>
        </w:rPr>
        <w:tab/>
        <w:t>Whether the 5GC manages delay budget on the non-3GPP access is FFS.</w:t>
      </w:r>
    </w:p>
    <w:p w14:paraId="11D7FA70" w14:textId="66A678C5" w:rsidR="00B01323" w:rsidRDefault="00B01323" w:rsidP="00B01323">
      <w:pPr>
        <w:pStyle w:val="B1"/>
        <w:rPr>
          <w:lang w:eastAsia="zh-CN"/>
        </w:rPr>
      </w:pPr>
      <w:r>
        <w:rPr>
          <w:lang w:eastAsia="zh-CN"/>
        </w:rPr>
        <w:t>12)</w:t>
      </w:r>
      <w:r>
        <w:rPr>
          <w:lang w:eastAsia="zh-CN"/>
        </w:rPr>
        <w:tab/>
        <w:t>The 5G system support for anchoring PDU Sessions of PEGCs and PEMCs at same SMF based on a combination of DNN, S-NSSAI as well as based on the procedure described in clause</w:t>
      </w:r>
      <w:r w:rsidR="00D61666">
        <w:rPr>
          <w:lang w:eastAsia="zh-CN"/>
        </w:rPr>
        <w:t xml:space="preserve">s </w:t>
      </w:r>
      <w:r>
        <w:rPr>
          <w:lang w:eastAsia="zh-CN"/>
        </w:rPr>
        <w:t xml:space="preserve">4.3.6.2, 4.3.6.3 and 4.3.6.4 of </w:t>
      </w:r>
      <w:r w:rsidR="00D61666">
        <w:rPr>
          <w:lang w:eastAsia="zh-CN"/>
        </w:rPr>
        <w:t>TS 23.502 [</w:t>
      </w:r>
      <w:r>
        <w:rPr>
          <w:lang w:eastAsia="zh-CN"/>
        </w:rPr>
        <w:t>3] and clause 5.6.7 of TS 23,501 [2].</w:t>
      </w:r>
    </w:p>
    <w:p w14:paraId="523F4874" w14:textId="77777777" w:rsidR="00B01323" w:rsidRDefault="00B01323" w:rsidP="00D61666">
      <w:pPr>
        <w:pStyle w:val="EditorsNote"/>
        <w:rPr>
          <w:lang w:eastAsia="zh-CN"/>
        </w:rPr>
      </w:pPr>
      <w:r>
        <w:rPr>
          <w:lang w:eastAsia="zh-CN"/>
        </w:rPr>
        <w:t>Editor's note:</w:t>
      </w:r>
      <w:r>
        <w:rPr>
          <w:lang w:eastAsia="zh-CN"/>
        </w:rPr>
        <w:tab/>
        <w:t>Whether needs AF or 5GC NF for PIN communication needs based on the final conclusion of KI#1.</w:t>
      </w:r>
    </w:p>
    <w:p w14:paraId="15898C63" w14:textId="508583E9" w:rsidR="003B56BE" w:rsidRPr="00977052" w:rsidRDefault="003B56BE" w:rsidP="003B56BE">
      <w:pPr>
        <w:pStyle w:val="Heading2"/>
        <w:rPr>
          <w:lang w:eastAsia="zh-CN"/>
        </w:rPr>
      </w:pPr>
      <w:bookmarkStart w:id="1060" w:name="_Toc113003482"/>
      <w:r w:rsidRPr="00977052">
        <w:rPr>
          <w:lang w:eastAsia="zh-CN"/>
        </w:rPr>
        <w:t>8.5</w:t>
      </w:r>
      <w:r w:rsidRPr="00977052">
        <w:rPr>
          <w:lang w:eastAsia="zh-CN"/>
        </w:rPr>
        <w:tab/>
        <w:t>Conclusion on Key Issue #5</w:t>
      </w:r>
      <w:bookmarkEnd w:id="1060"/>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6BDC7830" w14:textId="7D32B1E5" w:rsidR="00104F2F" w:rsidRPr="00104F2F" w:rsidRDefault="00104F2F" w:rsidP="00104F2F">
      <w:pPr>
        <w:pStyle w:val="EditorsNote"/>
      </w:pPr>
      <w:r w:rsidRPr="00104F2F">
        <w:t>Editor</w:t>
      </w:r>
      <w:r w:rsidR="000B72E3">
        <w:t>'</w:t>
      </w:r>
      <w:r w:rsidRPr="00104F2F">
        <w:t xml:space="preserve">s </w:t>
      </w:r>
      <w:r w:rsidR="00D61666" w:rsidRPr="00104F2F">
        <w:t>note</w:t>
      </w:r>
      <w:r w:rsidRPr="00104F2F">
        <w:t>:</w:t>
      </w:r>
      <w:r w:rsidRPr="00104F2F">
        <w:tab/>
        <w:t>It is FFS whether PEMC/PEGC needs to have a specific subscription and authorization by 5GC. If so, whether and how to support legacy UE acting as PEMC/PEGC</w:t>
      </w:r>
      <w:r w:rsidR="00D61666">
        <w:t>.</w:t>
      </w:r>
    </w:p>
    <w:p w14:paraId="03FBA740" w14:textId="3F8C0D86" w:rsidR="00104F2F" w:rsidRDefault="008B4783" w:rsidP="00104F2F">
      <w:pPr>
        <w:pStyle w:val="B1"/>
      </w:pPr>
      <w:r>
        <w:t>2</w:t>
      </w:r>
      <w:r w:rsidR="00104F2F">
        <w:t>)</w:t>
      </w:r>
      <w:r w:rsidR="00104F2F">
        <w:tab/>
        <w:t>A PINE is authorized by PEMC or by AF, if AF for PIN is used, to join a PIN.</w:t>
      </w:r>
    </w:p>
    <w:p w14:paraId="684C059C" w14:textId="21F86A92" w:rsidR="00104F2F" w:rsidRDefault="008B4783" w:rsidP="00104F2F">
      <w:pPr>
        <w:pStyle w:val="B1"/>
        <w:rPr>
          <w:rFonts w:eastAsia="DengXian"/>
          <w:lang w:eastAsia="zh-CN"/>
        </w:rPr>
      </w:pPr>
      <w:r>
        <w:rPr>
          <w:rFonts w:eastAsia="DengXian"/>
          <w:lang w:eastAsia="zh-CN"/>
        </w:rPr>
        <w:t>3</w:t>
      </w:r>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249159E5" w14:textId="4648B21D" w:rsidR="003B56BE" w:rsidRPr="00104F2F" w:rsidRDefault="00104F2F" w:rsidP="00104F2F">
      <w:pPr>
        <w:pStyle w:val="EditorsNote"/>
      </w:pPr>
      <w:r w:rsidRPr="00104F2F">
        <w:t>Editor</w:t>
      </w:r>
      <w:r w:rsidR="000B72E3">
        <w:t>'</w:t>
      </w:r>
      <w:r w:rsidRPr="00104F2F">
        <w:t>s note:</w:t>
      </w:r>
      <w:r>
        <w:tab/>
        <w:t>W</w:t>
      </w:r>
      <w:r w:rsidRPr="00104F2F">
        <w:t>hether needs AF or 5GC NF is based on the final conclusion of KI#1</w:t>
      </w:r>
      <w:r w:rsidR="00D61666">
        <w:t>.</w:t>
      </w:r>
    </w:p>
    <w:p w14:paraId="241522F9" w14:textId="06513ED9" w:rsidR="003B56BE" w:rsidRPr="00977052" w:rsidRDefault="003B56BE" w:rsidP="003B56BE">
      <w:pPr>
        <w:pStyle w:val="Heading2"/>
        <w:rPr>
          <w:lang w:eastAsia="zh-CN"/>
        </w:rPr>
      </w:pPr>
      <w:bookmarkStart w:id="1061" w:name="_Toc113003483"/>
      <w:r w:rsidRPr="00977052">
        <w:rPr>
          <w:lang w:eastAsia="zh-CN"/>
        </w:rPr>
        <w:t>8.6</w:t>
      </w:r>
      <w:r w:rsidRPr="00977052">
        <w:rPr>
          <w:lang w:eastAsia="zh-CN"/>
        </w:rPr>
        <w:tab/>
        <w:t>Conclusion on Key Issue #6</w:t>
      </w:r>
      <w:bookmarkEnd w:id="1061"/>
    </w:p>
    <w:p w14:paraId="76E9AAB3" w14:textId="469A74CB" w:rsidR="004751A4" w:rsidRDefault="004751A4" w:rsidP="004751A4">
      <w:r w:rsidRPr="00400314">
        <w:rPr>
          <w:rFonts w:hint="eastAsia"/>
        </w:rPr>
        <w:t>T</w:t>
      </w:r>
      <w:r w:rsidRPr="00400314">
        <w:t xml:space="preserve">he following principles </w:t>
      </w:r>
      <w:r>
        <w:t xml:space="preserve">are concluded for Key Issue #6 </w:t>
      </w:r>
      <w:r w:rsidR="000B72E3">
        <w:t>"</w:t>
      </w:r>
      <w:r w:rsidRPr="00A1530A">
        <w:t>Policy and parameters provisioning for PIN</w:t>
      </w:r>
      <w:r w:rsidR="000B72E3">
        <w:t>"</w:t>
      </w:r>
      <w:r>
        <w:t>:</w:t>
      </w:r>
    </w:p>
    <w:p w14:paraId="4C00FE53" w14:textId="77777777" w:rsidR="00D61666"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 The parameters include:</w:t>
      </w:r>
    </w:p>
    <w:p w14:paraId="1F8E490D" w14:textId="77777777" w:rsidR="00D61666" w:rsidRDefault="00D61666" w:rsidP="00D61666">
      <w:pPr>
        <w:pStyle w:val="B2"/>
        <w:rPr>
          <w:rFonts w:eastAsiaTheme="minorEastAsia"/>
        </w:rPr>
      </w:pPr>
      <w:r>
        <w:rPr>
          <w:rFonts w:eastAsiaTheme="minorEastAsia"/>
        </w:rPr>
        <w:t>a)</w:t>
      </w:r>
      <w:r>
        <w:rPr>
          <w:rFonts w:eastAsiaTheme="minorEastAsia"/>
        </w:rPr>
        <w:tab/>
        <w:t>IP address allocation information for allocating IP address to PINE,</w:t>
      </w:r>
    </w:p>
    <w:p w14:paraId="66424E37" w14:textId="77777777" w:rsidR="00D61666" w:rsidRDefault="00D61666" w:rsidP="00D61666">
      <w:pPr>
        <w:pStyle w:val="B2"/>
        <w:rPr>
          <w:rFonts w:eastAsiaTheme="minorEastAsia"/>
        </w:rPr>
      </w:pPr>
      <w:r>
        <w:rPr>
          <w:rFonts w:eastAsiaTheme="minorEastAsia"/>
        </w:rPr>
        <w:t>b)</w:t>
      </w:r>
      <w:r>
        <w:rPr>
          <w:rFonts w:eastAsiaTheme="minorEastAsia"/>
        </w:rPr>
        <w:tab/>
        <w:t>PIN connection parameters for a PIN, e.g. SSID, BT ID, password,</w:t>
      </w:r>
    </w:p>
    <w:p w14:paraId="7C4B8642" w14:textId="77777777" w:rsidR="00D61666" w:rsidRDefault="00D61666" w:rsidP="00D61666">
      <w:pPr>
        <w:pStyle w:val="B2"/>
        <w:rPr>
          <w:rFonts w:eastAsiaTheme="minorEastAsia"/>
        </w:rPr>
      </w:pPr>
      <w:r>
        <w:rPr>
          <w:rFonts w:eastAsiaTheme="minorEastAsia"/>
        </w:rPr>
        <w:t>c)</w:t>
      </w:r>
      <w:r>
        <w:rPr>
          <w:rFonts w:eastAsiaTheme="minorEastAsia"/>
        </w:rPr>
        <w:tab/>
        <w:t>PIN discovery parameters for a PIN.</w:t>
      </w:r>
    </w:p>
    <w:p w14:paraId="295D3892" w14:textId="77777777"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 for PIN communication include the following information:</w:t>
      </w:r>
    </w:p>
    <w:p w14:paraId="13AF404B" w14:textId="77777777" w:rsidR="00D61666" w:rsidRDefault="00D61666" w:rsidP="00D61666">
      <w:pPr>
        <w:pStyle w:val="B2"/>
        <w:rPr>
          <w:rFonts w:eastAsiaTheme="minorEastAsia"/>
        </w:rPr>
      </w:pPr>
      <w:r>
        <w:rPr>
          <w:rFonts w:eastAsiaTheme="minorEastAsia"/>
        </w:rPr>
        <w:t>a)</w:t>
      </w:r>
      <w:r>
        <w:rPr>
          <w:rFonts w:eastAsiaTheme="minorEastAsia"/>
        </w:rPr>
        <w:tab/>
        <w:t>URSP policy where the application and traffic are mapped to DNN, Slice, etc. The traffic related to PIN may be identified by Application ID or traffic filters.</w:t>
      </w:r>
    </w:p>
    <w:p w14:paraId="19EBFD02" w14:textId="77777777" w:rsidR="00D61666" w:rsidRDefault="00D61666" w:rsidP="00D61666">
      <w:pPr>
        <w:pStyle w:val="B2"/>
        <w:rPr>
          <w:rFonts w:eastAsiaTheme="minorEastAsia"/>
        </w:rPr>
      </w:pPr>
      <w:r>
        <w:rPr>
          <w:rFonts w:eastAsiaTheme="minorEastAsia"/>
        </w:rPr>
        <w:t>b)</w:t>
      </w:r>
      <w:r>
        <w:rPr>
          <w:rFonts w:eastAsiaTheme="minorEastAsia"/>
        </w:rPr>
        <w:tab/>
        <w:t>The QoS flow mapping for PINE's traffic relay is received via existing procedure from PCF,.</w:t>
      </w:r>
    </w:p>
    <w:p w14:paraId="34E0160E" w14:textId="77777777" w:rsidR="00D61666" w:rsidRDefault="00D61666" w:rsidP="00D61666">
      <w:pPr>
        <w:pStyle w:val="B2"/>
        <w:rPr>
          <w:rFonts w:eastAsiaTheme="minorEastAsia"/>
        </w:rPr>
      </w:pPr>
      <w:r>
        <w:rPr>
          <w:rFonts w:eastAsiaTheme="minorEastAsia"/>
        </w:rPr>
        <w:t>c)</w:t>
      </w:r>
      <w:r>
        <w:rPr>
          <w:rFonts w:eastAsiaTheme="minorEastAsia"/>
        </w:rPr>
        <w:tab/>
        <w:t>Non-3GPP QoS assistance information.</w:t>
      </w:r>
    </w:p>
    <w:p w14:paraId="02B67DFF" w14:textId="6548E88A" w:rsidR="00D61666" w:rsidRDefault="00D61666" w:rsidP="00D61666">
      <w:pPr>
        <w:pStyle w:val="B1"/>
        <w:rPr>
          <w:rFonts w:eastAsiaTheme="minorEastAsia"/>
        </w:rPr>
      </w:pPr>
      <w:r>
        <w:rPr>
          <w:rFonts w:eastAsiaTheme="minorEastAsia"/>
        </w:rPr>
        <w:lastRenderedPageBreak/>
        <w:t>3)</w:t>
      </w:r>
      <w:r>
        <w:rPr>
          <w:rFonts w:eastAsiaTheme="minorEastAsia"/>
        </w:rPr>
        <w:tab/>
        <w:t>The existing procedure used by the SMF to provide the UPF with, PDR, FAR, etc are applicable without modification:</w:t>
      </w:r>
    </w:p>
    <w:p w14:paraId="28EBF312" w14:textId="77777777" w:rsidR="00D61666" w:rsidRDefault="00D61666" w:rsidP="00D61666">
      <w:pPr>
        <w:pStyle w:val="B2"/>
        <w:rPr>
          <w:rFonts w:eastAsiaTheme="minorEastAsia"/>
        </w:rPr>
      </w:pPr>
      <w:r>
        <w:rPr>
          <w:rFonts w:eastAsiaTheme="minorEastAsia"/>
        </w:rPr>
        <w:t>a)</w:t>
      </w:r>
      <w:r>
        <w:rPr>
          <w:rFonts w:eastAsiaTheme="minorEastAsia"/>
        </w:rPr>
        <w:tab/>
        <w:t>Framed Route support will be further considered during normative work.</w:t>
      </w:r>
    </w:p>
    <w:p w14:paraId="05ED2643" w14:textId="77777777" w:rsidR="00D61666" w:rsidRDefault="00D61666" w:rsidP="00D61666">
      <w:pPr>
        <w:pStyle w:val="EditorsNote"/>
        <w:rPr>
          <w:rFonts w:eastAsiaTheme="minorEastAsia"/>
        </w:rPr>
      </w:pPr>
      <w:r>
        <w:rPr>
          <w:rFonts w:eastAsiaTheme="minorEastAsia"/>
        </w:rPr>
        <w:t>Editor's note:</w:t>
      </w:r>
      <w:r>
        <w:rPr>
          <w:rFonts w:eastAsiaTheme="minorEastAsia"/>
        </w:rPr>
        <w:tab/>
        <w:t>It is FFS whether the parameters will originate in the UDM/UDR, PCF, or a new network/application function.</w:t>
      </w:r>
    </w:p>
    <w:p w14:paraId="3C79281F" w14:textId="77777777" w:rsidR="00D61666" w:rsidRDefault="00D61666" w:rsidP="00D61666">
      <w:pPr>
        <w:pStyle w:val="EditorsNote"/>
        <w:rPr>
          <w:rFonts w:eastAsiaTheme="minorEastAsia"/>
        </w:rPr>
      </w:pPr>
      <w:r>
        <w:rPr>
          <w:rFonts w:eastAsiaTheme="minorEastAsia"/>
        </w:rPr>
        <w:t>Editor's note:</w:t>
      </w:r>
      <w:r>
        <w:rPr>
          <w:rFonts w:eastAsiaTheme="minorEastAsia"/>
        </w:rPr>
        <w:tab/>
        <w:t>What procedure (i.e. Registration, UE Configuration Update, or a new procedure) is used to send the parameters to the UE is FFS.</w:t>
      </w:r>
    </w:p>
    <w:p w14:paraId="4BAF877E" w14:textId="77777777" w:rsidR="00D61666" w:rsidRDefault="00D61666" w:rsidP="00D61666">
      <w:pPr>
        <w:pStyle w:val="EditorsNote"/>
        <w:rPr>
          <w:rFonts w:eastAsiaTheme="minorEastAsia"/>
        </w:rPr>
      </w:pPr>
      <w:r>
        <w:rPr>
          <w:rFonts w:eastAsiaTheme="minorEastAsia"/>
        </w:rPr>
        <w:t>Editor's note:</w:t>
      </w:r>
      <w:r>
        <w:rPr>
          <w:rFonts w:eastAsiaTheme="minorEastAsia"/>
        </w:rPr>
        <w:tab/>
        <w:t>Whether needs AF or 5GC NF for PIN is dependent on final conclusion of KI#1.</w:t>
      </w:r>
    </w:p>
    <w:p w14:paraId="61D95ABE" w14:textId="268C9D56" w:rsidR="003B56BE" w:rsidRPr="00977052" w:rsidRDefault="003B56BE" w:rsidP="003B56BE">
      <w:pPr>
        <w:pStyle w:val="Heading2"/>
        <w:rPr>
          <w:lang w:eastAsia="zh-CN"/>
        </w:rPr>
      </w:pPr>
      <w:bookmarkStart w:id="1062" w:name="_Toc113003484"/>
      <w:r w:rsidRPr="00977052">
        <w:rPr>
          <w:lang w:eastAsia="zh-CN"/>
        </w:rPr>
        <w:t>8.7</w:t>
      </w:r>
      <w:r w:rsidRPr="00977052">
        <w:rPr>
          <w:lang w:eastAsia="zh-CN"/>
        </w:rPr>
        <w:tab/>
        <w:t>Conclusion on Key Issue #7</w:t>
      </w:r>
      <w:bookmarkEnd w:id="1062"/>
    </w:p>
    <w:p w14:paraId="5A3876E9" w14:textId="77777777" w:rsidR="003B56BE" w:rsidRPr="00691683" w:rsidRDefault="003B56BE" w:rsidP="00691683">
      <w:pPr>
        <w:rPr>
          <w:rFonts w:eastAsia="Malgun Gothic"/>
        </w:rPr>
      </w:pPr>
    </w:p>
    <w:p w14:paraId="4C5E0A18" w14:textId="77777777" w:rsidR="002C7048" w:rsidRPr="00977052" w:rsidRDefault="002C7048">
      <w:pPr>
        <w:spacing w:after="0"/>
        <w:rPr>
          <w:rFonts w:ascii="Arial" w:hAnsi="Arial"/>
          <w:sz w:val="36"/>
        </w:rPr>
      </w:pPr>
      <w:bookmarkStart w:id="1063" w:name="startOfAnnexes"/>
      <w:bookmarkEnd w:id="1063"/>
      <w:r w:rsidRPr="00977052">
        <w:br w:type="page"/>
      </w:r>
    </w:p>
    <w:p w14:paraId="06FAD520" w14:textId="50544814" w:rsidR="00054A22" w:rsidRPr="00977052" w:rsidRDefault="00080512" w:rsidP="00AC37A4">
      <w:pPr>
        <w:pStyle w:val="Heading9"/>
      </w:pPr>
      <w:bookmarkStart w:id="1064" w:name="_Toc113003485"/>
      <w:r w:rsidRPr="00977052">
        <w:lastRenderedPageBreak/>
        <w:t xml:space="preserve">Annex </w:t>
      </w:r>
      <w:r w:rsidR="002C7048" w:rsidRPr="00977052">
        <w:t>A</w:t>
      </w:r>
      <w:r w:rsidRPr="00977052">
        <w:t>:</w:t>
      </w:r>
      <w:r w:rsidR="00481254" w:rsidRPr="00977052">
        <w:br/>
      </w:r>
      <w:r w:rsidRPr="00977052">
        <w:t>Change history</w:t>
      </w:r>
      <w:bookmarkStart w:id="1065" w:name="historyclause"/>
      <w:bookmarkEnd w:id="1064"/>
      <w:bookmarkEnd w:id="10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414AB6">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993" w:type="dxa"/>
            <w:shd w:val="pct10" w:color="auto" w:fill="FFFFFF"/>
          </w:tcPr>
          <w:p w14:paraId="54DC1FB3" w14:textId="77777777" w:rsidR="003C3971" w:rsidRPr="00977052" w:rsidRDefault="003C3971" w:rsidP="00AC37A4">
            <w:pPr>
              <w:pStyle w:val="TAH"/>
              <w:rPr>
                <w:sz w:val="16"/>
                <w:szCs w:val="16"/>
              </w:rPr>
            </w:pPr>
            <w:r w:rsidRPr="00977052">
              <w:rPr>
                <w:sz w:val="16"/>
                <w:szCs w:val="16"/>
              </w:rPr>
              <w:t>TDoc</w:t>
            </w:r>
          </w:p>
        </w:tc>
        <w:tc>
          <w:tcPr>
            <w:tcW w:w="425"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962"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3C3971" w:rsidRPr="00977052" w14:paraId="7AE2D8EC" w14:textId="77777777" w:rsidTr="00414AB6">
        <w:tc>
          <w:tcPr>
            <w:tcW w:w="800" w:type="dxa"/>
            <w:shd w:val="solid" w:color="FFFFFF" w:fill="auto"/>
          </w:tcPr>
          <w:p w14:paraId="433EA83C" w14:textId="0D1FBAE8" w:rsidR="003C3971" w:rsidRPr="00977052" w:rsidRDefault="00481254" w:rsidP="00AC37A4">
            <w:pPr>
              <w:pStyle w:val="TAL"/>
              <w:rPr>
                <w:sz w:val="16"/>
                <w:szCs w:val="16"/>
              </w:rPr>
            </w:pPr>
            <w:r w:rsidRPr="00977052">
              <w:rPr>
                <w:sz w:val="16"/>
                <w:szCs w:val="16"/>
              </w:rPr>
              <w:t>2022-02</w:t>
            </w:r>
          </w:p>
        </w:tc>
        <w:tc>
          <w:tcPr>
            <w:tcW w:w="901" w:type="dxa"/>
            <w:shd w:val="solid" w:color="FFFFFF" w:fill="auto"/>
          </w:tcPr>
          <w:p w14:paraId="55C8CC01" w14:textId="15520FFB" w:rsidR="003C3971" w:rsidRPr="00977052" w:rsidRDefault="00481254" w:rsidP="00AC37A4">
            <w:pPr>
              <w:pStyle w:val="TAL"/>
              <w:rPr>
                <w:sz w:val="16"/>
                <w:szCs w:val="16"/>
              </w:rPr>
            </w:pPr>
            <w:r w:rsidRPr="00977052">
              <w:rPr>
                <w:sz w:val="16"/>
                <w:szCs w:val="16"/>
              </w:rPr>
              <w:t>SA2#149e</w:t>
            </w:r>
          </w:p>
        </w:tc>
        <w:tc>
          <w:tcPr>
            <w:tcW w:w="993" w:type="dxa"/>
            <w:shd w:val="solid" w:color="FFFFFF" w:fill="auto"/>
          </w:tcPr>
          <w:p w14:paraId="134723C6" w14:textId="536C4FF4" w:rsidR="003C3971" w:rsidRPr="00977052" w:rsidRDefault="00481254" w:rsidP="00AC37A4">
            <w:pPr>
              <w:pStyle w:val="TAL"/>
              <w:rPr>
                <w:sz w:val="16"/>
                <w:szCs w:val="16"/>
              </w:rPr>
            </w:pPr>
            <w:r w:rsidRPr="00977052">
              <w:rPr>
                <w:sz w:val="16"/>
                <w:szCs w:val="16"/>
              </w:rPr>
              <w:t>S2-22</w:t>
            </w:r>
            <w:r w:rsidR="00224B57" w:rsidRPr="00977052">
              <w:rPr>
                <w:sz w:val="16"/>
                <w:szCs w:val="16"/>
              </w:rPr>
              <w:t>01792</w:t>
            </w:r>
          </w:p>
        </w:tc>
        <w:tc>
          <w:tcPr>
            <w:tcW w:w="425" w:type="dxa"/>
            <w:shd w:val="solid" w:color="FFFFFF" w:fill="auto"/>
          </w:tcPr>
          <w:p w14:paraId="2B341B81" w14:textId="77777777" w:rsidR="003C3971" w:rsidRPr="00977052" w:rsidRDefault="003C3971" w:rsidP="00AC37A4">
            <w:pPr>
              <w:pStyle w:val="TAL"/>
              <w:rPr>
                <w:sz w:val="16"/>
                <w:szCs w:val="16"/>
              </w:rPr>
            </w:pPr>
          </w:p>
        </w:tc>
        <w:tc>
          <w:tcPr>
            <w:tcW w:w="425" w:type="dxa"/>
            <w:shd w:val="solid" w:color="FFFFFF" w:fill="auto"/>
          </w:tcPr>
          <w:p w14:paraId="090FDCAA" w14:textId="77777777" w:rsidR="003C3971" w:rsidRPr="00977052" w:rsidRDefault="003C3971" w:rsidP="00AC37A4">
            <w:pPr>
              <w:pStyle w:val="TAL"/>
              <w:rPr>
                <w:sz w:val="16"/>
                <w:szCs w:val="16"/>
              </w:rPr>
            </w:pPr>
          </w:p>
        </w:tc>
        <w:tc>
          <w:tcPr>
            <w:tcW w:w="425" w:type="dxa"/>
            <w:shd w:val="solid" w:color="FFFFFF" w:fill="auto"/>
          </w:tcPr>
          <w:p w14:paraId="40910D18" w14:textId="77777777" w:rsidR="003C3971" w:rsidRPr="00977052" w:rsidRDefault="003C3971" w:rsidP="00AC37A4">
            <w:pPr>
              <w:pStyle w:val="TAL"/>
              <w:rPr>
                <w:sz w:val="16"/>
                <w:szCs w:val="16"/>
              </w:rPr>
            </w:pPr>
          </w:p>
        </w:tc>
        <w:tc>
          <w:tcPr>
            <w:tcW w:w="4962" w:type="dxa"/>
            <w:shd w:val="solid" w:color="FFFFFF" w:fill="auto"/>
          </w:tcPr>
          <w:p w14:paraId="17B0396C" w14:textId="057BDD0E" w:rsidR="003C3971" w:rsidRPr="00977052" w:rsidRDefault="00481254" w:rsidP="00AC37A4">
            <w:pPr>
              <w:pStyle w:val="TAL"/>
              <w:rPr>
                <w:sz w:val="16"/>
                <w:szCs w:val="16"/>
              </w:rPr>
            </w:pPr>
            <w:r w:rsidRPr="00977052">
              <w:rPr>
                <w:sz w:val="16"/>
                <w:szCs w:val="16"/>
              </w:rPr>
              <w:t>TR23.700-</w:t>
            </w:r>
            <w:r w:rsidR="00171923" w:rsidRPr="00977052">
              <w:rPr>
                <w:sz w:val="16"/>
                <w:szCs w:val="16"/>
              </w:rPr>
              <w:t>8</w:t>
            </w:r>
            <w:r w:rsidRPr="00977052">
              <w:rPr>
                <w:sz w:val="16"/>
                <w:szCs w:val="16"/>
              </w:rPr>
              <w:t>8 skeleton</w:t>
            </w:r>
          </w:p>
        </w:tc>
        <w:tc>
          <w:tcPr>
            <w:tcW w:w="708" w:type="dxa"/>
            <w:shd w:val="solid" w:color="FFFFFF" w:fill="auto"/>
          </w:tcPr>
          <w:p w14:paraId="5E97A6B2" w14:textId="0D0AFD39" w:rsidR="003C3971" w:rsidRPr="00D61666" w:rsidRDefault="00481254" w:rsidP="00D61666">
            <w:pPr>
              <w:pStyle w:val="TAC"/>
              <w:rPr>
                <w:sz w:val="16"/>
                <w:szCs w:val="16"/>
              </w:rPr>
            </w:pPr>
            <w:r w:rsidRPr="00D61666">
              <w:rPr>
                <w:sz w:val="16"/>
                <w:szCs w:val="16"/>
              </w:rPr>
              <w:t>0.0.0</w:t>
            </w:r>
          </w:p>
        </w:tc>
      </w:tr>
      <w:tr w:rsidR="00224B57" w:rsidRPr="00977052" w14:paraId="5D482A33" w14:textId="77777777" w:rsidTr="00414AB6">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993"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425" w:type="dxa"/>
            <w:shd w:val="solid" w:color="FFFFFF" w:fill="auto"/>
          </w:tcPr>
          <w:p w14:paraId="5BDDF95F" w14:textId="77777777" w:rsidR="00224B57" w:rsidRPr="00977052" w:rsidRDefault="00224B57" w:rsidP="00AC37A4">
            <w:pPr>
              <w:pStyle w:val="TAL"/>
              <w:rPr>
                <w:sz w:val="16"/>
                <w:szCs w:val="16"/>
              </w:rPr>
            </w:pPr>
          </w:p>
        </w:tc>
        <w:tc>
          <w:tcPr>
            <w:tcW w:w="425" w:type="dxa"/>
            <w:shd w:val="solid" w:color="FFFFFF" w:fill="auto"/>
          </w:tcPr>
          <w:p w14:paraId="6DB4A426" w14:textId="77777777" w:rsidR="00224B57" w:rsidRPr="00977052" w:rsidRDefault="00224B57" w:rsidP="00AC37A4">
            <w:pPr>
              <w:pStyle w:val="TAL"/>
              <w:rPr>
                <w:sz w:val="16"/>
                <w:szCs w:val="16"/>
              </w:rPr>
            </w:pPr>
          </w:p>
        </w:tc>
        <w:tc>
          <w:tcPr>
            <w:tcW w:w="425" w:type="dxa"/>
            <w:shd w:val="solid" w:color="FFFFFF" w:fill="auto"/>
          </w:tcPr>
          <w:p w14:paraId="460A428F" w14:textId="77777777" w:rsidR="00224B57" w:rsidRPr="00977052" w:rsidRDefault="00224B57" w:rsidP="00AC37A4">
            <w:pPr>
              <w:pStyle w:val="TAL"/>
              <w:rPr>
                <w:sz w:val="16"/>
                <w:szCs w:val="16"/>
              </w:rPr>
            </w:pPr>
          </w:p>
        </w:tc>
        <w:tc>
          <w:tcPr>
            <w:tcW w:w="4962"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432563" w:rsidRPr="00977052" w14:paraId="6B231C49" w14:textId="77777777" w:rsidTr="00414AB6">
        <w:tc>
          <w:tcPr>
            <w:tcW w:w="800" w:type="dxa"/>
            <w:shd w:val="solid" w:color="FFFFFF" w:fill="auto"/>
          </w:tcPr>
          <w:p w14:paraId="0320B3E2" w14:textId="54F913E1" w:rsidR="00432563" w:rsidRPr="00977052" w:rsidRDefault="00BB2229" w:rsidP="00AC37A4">
            <w:pPr>
              <w:pStyle w:val="TAL"/>
              <w:rPr>
                <w:sz w:val="16"/>
                <w:szCs w:val="16"/>
              </w:rPr>
            </w:pPr>
            <w:r w:rsidRPr="00977052">
              <w:rPr>
                <w:sz w:val="16"/>
                <w:szCs w:val="16"/>
              </w:rPr>
              <w:t>2022-02</w:t>
            </w:r>
          </w:p>
        </w:tc>
        <w:tc>
          <w:tcPr>
            <w:tcW w:w="901" w:type="dxa"/>
            <w:shd w:val="solid" w:color="FFFFFF" w:fill="auto"/>
          </w:tcPr>
          <w:p w14:paraId="18A19A14" w14:textId="21D33FE4" w:rsidR="00432563" w:rsidRPr="00977052" w:rsidRDefault="00DA541C" w:rsidP="00AC37A4">
            <w:pPr>
              <w:pStyle w:val="TAL"/>
              <w:rPr>
                <w:sz w:val="16"/>
                <w:szCs w:val="16"/>
              </w:rPr>
            </w:pPr>
            <w:r w:rsidRPr="00977052">
              <w:rPr>
                <w:sz w:val="16"/>
                <w:szCs w:val="16"/>
              </w:rPr>
              <w:t>SA2#149e</w:t>
            </w:r>
          </w:p>
        </w:tc>
        <w:tc>
          <w:tcPr>
            <w:tcW w:w="993" w:type="dxa"/>
            <w:shd w:val="solid" w:color="FFFFFF" w:fill="auto"/>
          </w:tcPr>
          <w:p w14:paraId="0AA0B4DB" w14:textId="76BAABD4" w:rsidR="00432563" w:rsidRPr="00977052" w:rsidRDefault="00BC2CB5" w:rsidP="00AC37A4">
            <w:pPr>
              <w:pStyle w:val="TAL"/>
              <w:rPr>
                <w:sz w:val="16"/>
                <w:szCs w:val="16"/>
              </w:rPr>
            </w:pPr>
            <w:r w:rsidRPr="00977052">
              <w:rPr>
                <w:sz w:val="16"/>
                <w:szCs w:val="16"/>
              </w:rPr>
              <w:t>S2-2201794</w:t>
            </w:r>
          </w:p>
        </w:tc>
        <w:tc>
          <w:tcPr>
            <w:tcW w:w="425" w:type="dxa"/>
            <w:shd w:val="solid" w:color="FFFFFF" w:fill="auto"/>
          </w:tcPr>
          <w:p w14:paraId="5246F9E4" w14:textId="77777777" w:rsidR="00432563" w:rsidRPr="00977052" w:rsidRDefault="00432563" w:rsidP="00AC37A4">
            <w:pPr>
              <w:pStyle w:val="TAL"/>
              <w:rPr>
                <w:sz w:val="16"/>
                <w:szCs w:val="16"/>
              </w:rPr>
            </w:pPr>
          </w:p>
        </w:tc>
        <w:tc>
          <w:tcPr>
            <w:tcW w:w="425" w:type="dxa"/>
            <w:shd w:val="solid" w:color="FFFFFF" w:fill="auto"/>
          </w:tcPr>
          <w:p w14:paraId="07ED92D9" w14:textId="77777777" w:rsidR="00432563" w:rsidRPr="00977052" w:rsidRDefault="00432563" w:rsidP="00AC37A4">
            <w:pPr>
              <w:pStyle w:val="TAL"/>
              <w:rPr>
                <w:sz w:val="16"/>
                <w:szCs w:val="16"/>
              </w:rPr>
            </w:pPr>
          </w:p>
        </w:tc>
        <w:tc>
          <w:tcPr>
            <w:tcW w:w="425" w:type="dxa"/>
            <w:shd w:val="solid" w:color="FFFFFF" w:fill="auto"/>
          </w:tcPr>
          <w:p w14:paraId="40273B57" w14:textId="77777777" w:rsidR="00432563" w:rsidRPr="00977052" w:rsidRDefault="00432563" w:rsidP="00AC37A4">
            <w:pPr>
              <w:pStyle w:val="TAL"/>
              <w:rPr>
                <w:sz w:val="16"/>
                <w:szCs w:val="16"/>
              </w:rPr>
            </w:pPr>
          </w:p>
        </w:tc>
        <w:tc>
          <w:tcPr>
            <w:tcW w:w="4962" w:type="dxa"/>
            <w:shd w:val="solid" w:color="FFFFFF" w:fill="auto"/>
          </w:tcPr>
          <w:p w14:paraId="3C1C4E66" w14:textId="6A3069DD" w:rsidR="00432563" w:rsidRPr="00977052" w:rsidRDefault="00BC2CB5" w:rsidP="00AC37A4">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432563" w:rsidRPr="00D61666" w:rsidRDefault="005B420C" w:rsidP="00D61666">
            <w:pPr>
              <w:pStyle w:val="TAC"/>
              <w:rPr>
                <w:sz w:val="16"/>
                <w:szCs w:val="16"/>
              </w:rPr>
            </w:pPr>
            <w:r w:rsidRPr="00D61666">
              <w:rPr>
                <w:sz w:val="16"/>
                <w:szCs w:val="16"/>
              </w:rPr>
              <w:t>0.1.0</w:t>
            </w:r>
          </w:p>
        </w:tc>
      </w:tr>
      <w:tr w:rsidR="00BB2229" w:rsidRPr="00977052" w14:paraId="74D07DE2" w14:textId="77777777" w:rsidTr="00414AB6">
        <w:tc>
          <w:tcPr>
            <w:tcW w:w="800" w:type="dxa"/>
            <w:shd w:val="solid" w:color="FFFFFF" w:fill="auto"/>
          </w:tcPr>
          <w:p w14:paraId="47EC4C58" w14:textId="36C8B680"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F39A6EE" w14:textId="49E6F02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1C5E5EE" w14:textId="2395473D" w:rsidR="00BB2229" w:rsidRPr="00977052" w:rsidRDefault="0050262F" w:rsidP="00AC37A4">
            <w:pPr>
              <w:pStyle w:val="TAL"/>
              <w:rPr>
                <w:sz w:val="16"/>
                <w:szCs w:val="16"/>
              </w:rPr>
            </w:pPr>
            <w:r w:rsidRPr="00977052">
              <w:rPr>
                <w:sz w:val="16"/>
                <w:szCs w:val="16"/>
              </w:rPr>
              <w:t>S2-2201795</w:t>
            </w:r>
          </w:p>
        </w:tc>
        <w:tc>
          <w:tcPr>
            <w:tcW w:w="425" w:type="dxa"/>
            <w:shd w:val="solid" w:color="FFFFFF" w:fill="auto"/>
          </w:tcPr>
          <w:p w14:paraId="5012C3C3" w14:textId="77777777" w:rsidR="00BB2229" w:rsidRPr="00977052" w:rsidRDefault="00BB2229" w:rsidP="00AC37A4">
            <w:pPr>
              <w:pStyle w:val="TAL"/>
              <w:rPr>
                <w:sz w:val="16"/>
                <w:szCs w:val="16"/>
              </w:rPr>
            </w:pPr>
          </w:p>
        </w:tc>
        <w:tc>
          <w:tcPr>
            <w:tcW w:w="425" w:type="dxa"/>
            <w:shd w:val="solid" w:color="FFFFFF" w:fill="auto"/>
          </w:tcPr>
          <w:p w14:paraId="7AECE3AE" w14:textId="77777777" w:rsidR="00BB2229" w:rsidRPr="00977052" w:rsidRDefault="00BB2229" w:rsidP="00AC37A4">
            <w:pPr>
              <w:pStyle w:val="TAL"/>
              <w:rPr>
                <w:sz w:val="16"/>
                <w:szCs w:val="16"/>
              </w:rPr>
            </w:pPr>
          </w:p>
        </w:tc>
        <w:tc>
          <w:tcPr>
            <w:tcW w:w="425" w:type="dxa"/>
            <w:shd w:val="solid" w:color="FFFFFF" w:fill="auto"/>
          </w:tcPr>
          <w:p w14:paraId="6CE7943A" w14:textId="77777777" w:rsidR="00BB2229" w:rsidRPr="00977052" w:rsidRDefault="00BB2229" w:rsidP="00AC37A4">
            <w:pPr>
              <w:pStyle w:val="TAL"/>
              <w:rPr>
                <w:sz w:val="16"/>
                <w:szCs w:val="16"/>
              </w:rPr>
            </w:pPr>
          </w:p>
        </w:tc>
        <w:tc>
          <w:tcPr>
            <w:tcW w:w="4962" w:type="dxa"/>
            <w:shd w:val="solid" w:color="FFFFFF" w:fill="auto"/>
          </w:tcPr>
          <w:p w14:paraId="0B2E6564" w14:textId="4A8AC0D7" w:rsidR="00BB2229" w:rsidRPr="00977052" w:rsidRDefault="0050262F" w:rsidP="00AC37A4">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BB2229" w:rsidRPr="00D61666" w:rsidRDefault="005B420C" w:rsidP="00D61666">
            <w:pPr>
              <w:pStyle w:val="TAC"/>
              <w:rPr>
                <w:sz w:val="16"/>
                <w:szCs w:val="16"/>
              </w:rPr>
            </w:pPr>
            <w:r w:rsidRPr="00D61666">
              <w:rPr>
                <w:sz w:val="16"/>
                <w:szCs w:val="16"/>
              </w:rPr>
              <w:t>0.1.0</w:t>
            </w:r>
          </w:p>
        </w:tc>
      </w:tr>
      <w:tr w:rsidR="00BB2229" w:rsidRPr="00977052" w14:paraId="089D40C2" w14:textId="77777777" w:rsidTr="00414AB6">
        <w:tc>
          <w:tcPr>
            <w:tcW w:w="800" w:type="dxa"/>
            <w:shd w:val="solid" w:color="FFFFFF" w:fill="auto"/>
          </w:tcPr>
          <w:p w14:paraId="2EE92669" w14:textId="58B4517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1734898" w14:textId="6CF3B8E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EB4D47B" w14:textId="261BDFD7" w:rsidR="00BB2229" w:rsidRPr="00977052" w:rsidRDefault="00EF6979" w:rsidP="00AC37A4">
            <w:pPr>
              <w:pStyle w:val="TAL"/>
              <w:rPr>
                <w:sz w:val="16"/>
                <w:szCs w:val="16"/>
              </w:rPr>
            </w:pPr>
            <w:r w:rsidRPr="00977052">
              <w:rPr>
                <w:sz w:val="16"/>
                <w:szCs w:val="16"/>
              </w:rPr>
              <w:t>S2-2201796</w:t>
            </w:r>
          </w:p>
        </w:tc>
        <w:tc>
          <w:tcPr>
            <w:tcW w:w="425" w:type="dxa"/>
            <w:shd w:val="solid" w:color="FFFFFF" w:fill="auto"/>
          </w:tcPr>
          <w:p w14:paraId="7A48725C" w14:textId="77777777" w:rsidR="00BB2229" w:rsidRPr="00977052" w:rsidRDefault="00BB2229" w:rsidP="00AC37A4">
            <w:pPr>
              <w:pStyle w:val="TAL"/>
              <w:rPr>
                <w:sz w:val="16"/>
                <w:szCs w:val="16"/>
              </w:rPr>
            </w:pPr>
          </w:p>
        </w:tc>
        <w:tc>
          <w:tcPr>
            <w:tcW w:w="425" w:type="dxa"/>
            <w:shd w:val="solid" w:color="FFFFFF" w:fill="auto"/>
          </w:tcPr>
          <w:p w14:paraId="4858210B" w14:textId="77777777" w:rsidR="00BB2229" w:rsidRPr="00977052" w:rsidRDefault="00BB2229" w:rsidP="00AC37A4">
            <w:pPr>
              <w:pStyle w:val="TAL"/>
              <w:rPr>
                <w:sz w:val="16"/>
                <w:szCs w:val="16"/>
              </w:rPr>
            </w:pPr>
          </w:p>
        </w:tc>
        <w:tc>
          <w:tcPr>
            <w:tcW w:w="425" w:type="dxa"/>
            <w:shd w:val="solid" w:color="FFFFFF" w:fill="auto"/>
          </w:tcPr>
          <w:p w14:paraId="77F872F1" w14:textId="77777777" w:rsidR="00BB2229" w:rsidRPr="00977052" w:rsidRDefault="00BB2229" w:rsidP="00AC37A4">
            <w:pPr>
              <w:pStyle w:val="TAL"/>
              <w:rPr>
                <w:sz w:val="16"/>
                <w:szCs w:val="16"/>
              </w:rPr>
            </w:pPr>
          </w:p>
        </w:tc>
        <w:tc>
          <w:tcPr>
            <w:tcW w:w="4962" w:type="dxa"/>
            <w:shd w:val="solid" w:color="FFFFFF" w:fill="auto"/>
          </w:tcPr>
          <w:p w14:paraId="115E807D" w14:textId="30651394" w:rsidR="00BB2229" w:rsidRPr="00977052" w:rsidRDefault="00EF6979" w:rsidP="00AC37A4">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BB2229" w:rsidRPr="00D61666" w:rsidRDefault="005B420C" w:rsidP="00D61666">
            <w:pPr>
              <w:pStyle w:val="TAC"/>
              <w:rPr>
                <w:sz w:val="16"/>
                <w:szCs w:val="16"/>
              </w:rPr>
            </w:pPr>
            <w:r w:rsidRPr="00D61666">
              <w:rPr>
                <w:sz w:val="16"/>
                <w:szCs w:val="16"/>
              </w:rPr>
              <w:t>0.1.0</w:t>
            </w:r>
          </w:p>
        </w:tc>
      </w:tr>
      <w:tr w:rsidR="00BB2229" w:rsidRPr="00977052" w14:paraId="10DDBD44" w14:textId="77777777" w:rsidTr="00414AB6">
        <w:tc>
          <w:tcPr>
            <w:tcW w:w="800" w:type="dxa"/>
            <w:shd w:val="solid" w:color="FFFFFF" w:fill="auto"/>
          </w:tcPr>
          <w:p w14:paraId="6FAA6011" w14:textId="0BF9C074"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7634590B" w14:textId="1590D59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148F85A" w14:textId="30B9512B" w:rsidR="00BB2229" w:rsidRPr="00977052" w:rsidRDefault="00EF6979" w:rsidP="00AC37A4">
            <w:pPr>
              <w:pStyle w:val="TAL"/>
              <w:rPr>
                <w:sz w:val="16"/>
                <w:szCs w:val="16"/>
              </w:rPr>
            </w:pPr>
            <w:r w:rsidRPr="00977052">
              <w:rPr>
                <w:sz w:val="16"/>
                <w:szCs w:val="16"/>
              </w:rPr>
              <w:t>S2-2201797</w:t>
            </w:r>
          </w:p>
        </w:tc>
        <w:tc>
          <w:tcPr>
            <w:tcW w:w="425" w:type="dxa"/>
            <w:shd w:val="solid" w:color="FFFFFF" w:fill="auto"/>
          </w:tcPr>
          <w:p w14:paraId="776C6A2F" w14:textId="77777777" w:rsidR="00BB2229" w:rsidRPr="00977052" w:rsidRDefault="00BB2229" w:rsidP="00AC37A4">
            <w:pPr>
              <w:pStyle w:val="TAL"/>
              <w:rPr>
                <w:sz w:val="16"/>
                <w:szCs w:val="16"/>
              </w:rPr>
            </w:pPr>
          </w:p>
        </w:tc>
        <w:tc>
          <w:tcPr>
            <w:tcW w:w="425" w:type="dxa"/>
            <w:shd w:val="solid" w:color="FFFFFF" w:fill="auto"/>
          </w:tcPr>
          <w:p w14:paraId="153296F2" w14:textId="77777777" w:rsidR="00BB2229" w:rsidRPr="00977052" w:rsidRDefault="00BB2229" w:rsidP="00AC37A4">
            <w:pPr>
              <w:pStyle w:val="TAL"/>
              <w:rPr>
                <w:sz w:val="16"/>
                <w:szCs w:val="16"/>
              </w:rPr>
            </w:pPr>
          </w:p>
        </w:tc>
        <w:tc>
          <w:tcPr>
            <w:tcW w:w="425" w:type="dxa"/>
            <w:shd w:val="solid" w:color="FFFFFF" w:fill="auto"/>
          </w:tcPr>
          <w:p w14:paraId="50D57DC8" w14:textId="77777777" w:rsidR="00BB2229" w:rsidRPr="00977052" w:rsidRDefault="00BB2229" w:rsidP="00AC37A4">
            <w:pPr>
              <w:pStyle w:val="TAL"/>
              <w:rPr>
                <w:sz w:val="16"/>
                <w:szCs w:val="16"/>
              </w:rPr>
            </w:pPr>
          </w:p>
        </w:tc>
        <w:tc>
          <w:tcPr>
            <w:tcW w:w="4962" w:type="dxa"/>
            <w:shd w:val="solid" w:color="FFFFFF" w:fill="auto"/>
          </w:tcPr>
          <w:p w14:paraId="29474084" w14:textId="7E2201B3" w:rsidR="00BB2229" w:rsidRPr="00977052" w:rsidRDefault="00EF6979" w:rsidP="00AC37A4">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BB2229" w:rsidRPr="00D61666" w:rsidRDefault="005B420C" w:rsidP="00D61666">
            <w:pPr>
              <w:pStyle w:val="TAC"/>
              <w:rPr>
                <w:sz w:val="16"/>
                <w:szCs w:val="16"/>
              </w:rPr>
            </w:pPr>
            <w:r w:rsidRPr="00D61666">
              <w:rPr>
                <w:sz w:val="16"/>
                <w:szCs w:val="16"/>
              </w:rPr>
              <w:t>0.1.0</w:t>
            </w:r>
          </w:p>
        </w:tc>
      </w:tr>
      <w:tr w:rsidR="00BB2229" w:rsidRPr="00977052" w14:paraId="75168656" w14:textId="77777777" w:rsidTr="00414AB6">
        <w:tc>
          <w:tcPr>
            <w:tcW w:w="800" w:type="dxa"/>
            <w:shd w:val="solid" w:color="FFFFFF" w:fill="auto"/>
          </w:tcPr>
          <w:p w14:paraId="6CBDCBB5" w14:textId="3F50C40F"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83CC016" w14:textId="2E84FF7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A1E408" w14:textId="7E5BE2EC" w:rsidR="00BB2229" w:rsidRPr="00977052" w:rsidRDefault="00EF6979" w:rsidP="00AC37A4">
            <w:pPr>
              <w:pStyle w:val="TAL"/>
              <w:rPr>
                <w:sz w:val="16"/>
                <w:szCs w:val="16"/>
              </w:rPr>
            </w:pPr>
            <w:r w:rsidRPr="00977052">
              <w:rPr>
                <w:sz w:val="16"/>
                <w:szCs w:val="16"/>
              </w:rPr>
              <w:t>S2-2201798</w:t>
            </w:r>
          </w:p>
        </w:tc>
        <w:tc>
          <w:tcPr>
            <w:tcW w:w="425" w:type="dxa"/>
            <w:shd w:val="solid" w:color="FFFFFF" w:fill="auto"/>
          </w:tcPr>
          <w:p w14:paraId="26B5F128" w14:textId="77777777" w:rsidR="00BB2229" w:rsidRPr="00977052" w:rsidRDefault="00BB2229" w:rsidP="00AC37A4">
            <w:pPr>
              <w:pStyle w:val="TAL"/>
              <w:rPr>
                <w:sz w:val="16"/>
                <w:szCs w:val="16"/>
              </w:rPr>
            </w:pPr>
          </w:p>
        </w:tc>
        <w:tc>
          <w:tcPr>
            <w:tcW w:w="425" w:type="dxa"/>
            <w:shd w:val="solid" w:color="FFFFFF" w:fill="auto"/>
          </w:tcPr>
          <w:p w14:paraId="2CF154BD" w14:textId="77777777" w:rsidR="00BB2229" w:rsidRPr="00977052" w:rsidRDefault="00BB2229" w:rsidP="00AC37A4">
            <w:pPr>
              <w:pStyle w:val="TAL"/>
              <w:rPr>
                <w:sz w:val="16"/>
                <w:szCs w:val="16"/>
              </w:rPr>
            </w:pPr>
          </w:p>
        </w:tc>
        <w:tc>
          <w:tcPr>
            <w:tcW w:w="425" w:type="dxa"/>
            <w:shd w:val="solid" w:color="FFFFFF" w:fill="auto"/>
          </w:tcPr>
          <w:p w14:paraId="414C9BE5" w14:textId="77777777" w:rsidR="00BB2229" w:rsidRPr="00977052" w:rsidRDefault="00BB2229" w:rsidP="00AC37A4">
            <w:pPr>
              <w:pStyle w:val="TAL"/>
              <w:rPr>
                <w:sz w:val="16"/>
                <w:szCs w:val="16"/>
              </w:rPr>
            </w:pPr>
          </w:p>
        </w:tc>
        <w:tc>
          <w:tcPr>
            <w:tcW w:w="4962" w:type="dxa"/>
            <w:shd w:val="solid" w:color="FFFFFF" w:fill="auto"/>
          </w:tcPr>
          <w:p w14:paraId="330573BD" w14:textId="7F54F0BA" w:rsidR="00BB2229" w:rsidRPr="00977052" w:rsidRDefault="00EF6979" w:rsidP="00AC37A4">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BB2229" w:rsidRPr="00D61666" w:rsidRDefault="005B420C" w:rsidP="00D61666">
            <w:pPr>
              <w:pStyle w:val="TAC"/>
              <w:rPr>
                <w:sz w:val="16"/>
                <w:szCs w:val="16"/>
              </w:rPr>
            </w:pPr>
            <w:r w:rsidRPr="00D61666">
              <w:rPr>
                <w:sz w:val="16"/>
                <w:szCs w:val="16"/>
              </w:rPr>
              <w:t>0.1.0</w:t>
            </w:r>
          </w:p>
        </w:tc>
      </w:tr>
      <w:tr w:rsidR="00BB2229" w:rsidRPr="00977052" w14:paraId="158AD732" w14:textId="77777777" w:rsidTr="00414AB6">
        <w:tc>
          <w:tcPr>
            <w:tcW w:w="800" w:type="dxa"/>
            <w:shd w:val="solid" w:color="FFFFFF" w:fill="auto"/>
          </w:tcPr>
          <w:p w14:paraId="3B513E1C" w14:textId="60D6599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36C89B4E" w14:textId="66108D9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48FABEBA" w14:textId="77313E79" w:rsidR="00BB2229" w:rsidRPr="00977052" w:rsidRDefault="00EF6979" w:rsidP="00AC37A4">
            <w:pPr>
              <w:pStyle w:val="TAL"/>
              <w:rPr>
                <w:sz w:val="16"/>
                <w:szCs w:val="16"/>
              </w:rPr>
            </w:pPr>
            <w:r w:rsidRPr="00977052">
              <w:rPr>
                <w:sz w:val="16"/>
                <w:szCs w:val="16"/>
              </w:rPr>
              <w:t>S2-2201799</w:t>
            </w:r>
          </w:p>
        </w:tc>
        <w:tc>
          <w:tcPr>
            <w:tcW w:w="425" w:type="dxa"/>
            <w:shd w:val="solid" w:color="FFFFFF" w:fill="auto"/>
          </w:tcPr>
          <w:p w14:paraId="5673B2AC" w14:textId="77777777" w:rsidR="00BB2229" w:rsidRPr="00977052" w:rsidRDefault="00BB2229" w:rsidP="00AC37A4">
            <w:pPr>
              <w:pStyle w:val="TAL"/>
              <w:rPr>
                <w:sz w:val="16"/>
                <w:szCs w:val="16"/>
              </w:rPr>
            </w:pPr>
          </w:p>
        </w:tc>
        <w:tc>
          <w:tcPr>
            <w:tcW w:w="425" w:type="dxa"/>
            <w:shd w:val="solid" w:color="FFFFFF" w:fill="auto"/>
          </w:tcPr>
          <w:p w14:paraId="2F9A46CE" w14:textId="77777777" w:rsidR="00BB2229" w:rsidRPr="00977052" w:rsidRDefault="00BB2229" w:rsidP="00AC37A4">
            <w:pPr>
              <w:pStyle w:val="TAL"/>
              <w:rPr>
                <w:sz w:val="16"/>
                <w:szCs w:val="16"/>
              </w:rPr>
            </w:pPr>
          </w:p>
        </w:tc>
        <w:tc>
          <w:tcPr>
            <w:tcW w:w="425" w:type="dxa"/>
            <w:shd w:val="solid" w:color="FFFFFF" w:fill="auto"/>
          </w:tcPr>
          <w:p w14:paraId="4C9B09E7" w14:textId="77777777" w:rsidR="00BB2229" w:rsidRPr="00977052" w:rsidRDefault="00BB2229" w:rsidP="00AC37A4">
            <w:pPr>
              <w:pStyle w:val="TAL"/>
              <w:rPr>
                <w:sz w:val="16"/>
                <w:szCs w:val="16"/>
              </w:rPr>
            </w:pPr>
          </w:p>
        </w:tc>
        <w:tc>
          <w:tcPr>
            <w:tcW w:w="4962" w:type="dxa"/>
            <w:shd w:val="solid" w:color="FFFFFF" w:fill="auto"/>
          </w:tcPr>
          <w:p w14:paraId="72D7BE2E" w14:textId="25A55BCF" w:rsidR="00BB2229" w:rsidRPr="00977052" w:rsidRDefault="00EF6979" w:rsidP="00AC37A4">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BB2229" w:rsidRPr="00D61666" w:rsidRDefault="005B420C" w:rsidP="00D61666">
            <w:pPr>
              <w:pStyle w:val="TAC"/>
              <w:rPr>
                <w:sz w:val="16"/>
                <w:szCs w:val="16"/>
              </w:rPr>
            </w:pPr>
            <w:r w:rsidRPr="00D61666">
              <w:rPr>
                <w:sz w:val="16"/>
                <w:szCs w:val="16"/>
              </w:rPr>
              <w:t>0.1.0</w:t>
            </w:r>
          </w:p>
        </w:tc>
      </w:tr>
      <w:tr w:rsidR="00BB2229" w:rsidRPr="00977052" w14:paraId="0697F45A" w14:textId="77777777" w:rsidTr="00414AB6">
        <w:tc>
          <w:tcPr>
            <w:tcW w:w="800" w:type="dxa"/>
            <w:shd w:val="solid" w:color="FFFFFF" w:fill="auto"/>
          </w:tcPr>
          <w:p w14:paraId="24AD06BC" w14:textId="02BB263D"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1CE82095" w14:textId="09F1ECF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1036B625" w14:textId="69FAAE72" w:rsidR="00BB2229" w:rsidRPr="00977052" w:rsidRDefault="00EF6979" w:rsidP="00AC37A4">
            <w:pPr>
              <w:pStyle w:val="TAL"/>
              <w:rPr>
                <w:sz w:val="16"/>
                <w:szCs w:val="16"/>
              </w:rPr>
            </w:pPr>
            <w:r w:rsidRPr="00977052">
              <w:rPr>
                <w:sz w:val="16"/>
                <w:szCs w:val="16"/>
              </w:rPr>
              <w:t>S2-2201800</w:t>
            </w:r>
          </w:p>
        </w:tc>
        <w:tc>
          <w:tcPr>
            <w:tcW w:w="425" w:type="dxa"/>
            <w:shd w:val="solid" w:color="FFFFFF" w:fill="auto"/>
          </w:tcPr>
          <w:p w14:paraId="1DF65DE5" w14:textId="77777777" w:rsidR="00BB2229" w:rsidRPr="00977052" w:rsidRDefault="00BB2229" w:rsidP="00AC37A4">
            <w:pPr>
              <w:pStyle w:val="TAL"/>
              <w:rPr>
                <w:sz w:val="16"/>
                <w:szCs w:val="16"/>
              </w:rPr>
            </w:pPr>
          </w:p>
        </w:tc>
        <w:tc>
          <w:tcPr>
            <w:tcW w:w="425" w:type="dxa"/>
            <w:shd w:val="solid" w:color="FFFFFF" w:fill="auto"/>
          </w:tcPr>
          <w:p w14:paraId="0F7CD35D" w14:textId="77777777" w:rsidR="00BB2229" w:rsidRPr="00977052" w:rsidRDefault="00BB2229" w:rsidP="00AC37A4">
            <w:pPr>
              <w:pStyle w:val="TAL"/>
              <w:rPr>
                <w:sz w:val="16"/>
                <w:szCs w:val="16"/>
              </w:rPr>
            </w:pPr>
          </w:p>
        </w:tc>
        <w:tc>
          <w:tcPr>
            <w:tcW w:w="425" w:type="dxa"/>
            <w:shd w:val="solid" w:color="FFFFFF" w:fill="auto"/>
          </w:tcPr>
          <w:p w14:paraId="42C560F7" w14:textId="77777777" w:rsidR="00BB2229" w:rsidRPr="00977052" w:rsidRDefault="00BB2229" w:rsidP="00AC37A4">
            <w:pPr>
              <w:pStyle w:val="TAL"/>
              <w:rPr>
                <w:sz w:val="16"/>
                <w:szCs w:val="16"/>
              </w:rPr>
            </w:pPr>
          </w:p>
        </w:tc>
        <w:tc>
          <w:tcPr>
            <w:tcW w:w="4962" w:type="dxa"/>
            <w:shd w:val="solid" w:color="FFFFFF" w:fill="auto"/>
          </w:tcPr>
          <w:p w14:paraId="2925B6D4" w14:textId="308C2B45" w:rsidR="00BB2229" w:rsidRPr="00977052" w:rsidRDefault="00EF6979" w:rsidP="00AC37A4">
            <w:pPr>
              <w:pStyle w:val="TAL"/>
              <w:rPr>
                <w:sz w:val="16"/>
                <w:szCs w:val="16"/>
              </w:rPr>
            </w:pPr>
            <w:r w:rsidRPr="00977052">
              <w:rPr>
                <w:sz w:val="16"/>
                <w:szCs w:val="16"/>
              </w:rPr>
              <w:t>New KI: PIN connectivity</w:t>
            </w:r>
          </w:p>
        </w:tc>
        <w:tc>
          <w:tcPr>
            <w:tcW w:w="708" w:type="dxa"/>
            <w:shd w:val="solid" w:color="FFFFFF" w:fill="auto"/>
          </w:tcPr>
          <w:p w14:paraId="26E3A75A" w14:textId="5D699CBF" w:rsidR="00BB2229" w:rsidRPr="00D61666" w:rsidRDefault="005B420C" w:rsidP="00D61666">
            <w:pPr>
              <w:pStyle w:val="TAC"/>
              <w:rPr>
                <w:sz w:val="16"/>
                <w:szCs w:val="16"/>
              </w:rPr>
            </w:pPr>
            <w:r w:rsidRPr="00D61666">
              <w:rPr>
                <w:sz w:val="16"/>
                <w:szCs w:val="16"/>
              </w:rPr>
              <w:t>0.1.0</w:t>
            </w:r>
          </w:p>
        </w:tc>
      </w:tr>
      <w:tr w:rsidR="00BB2229" w:rsidRPr="00977052" w14:paraId="04B808A8" w14:textId="77777777" w:rsidTr="00414AB6">
        <w:tc>
          <w:tcPr>
            <w:tcW w:w="800" w:type="dxa"/>
            <w:shd w:val="solid" w:color="FFFFFF" w:fill="auto"/>
          </w:tcPr>
          <w:p w14:paraId="6C4ED65E" w14:textId="00A39D46"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2782BB2D" w14:textId="24F4A3FB"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537DE5" w14:textId="46234FE5" w:rsidR="00BB2229" w:rsidRPr="00977052" w:rsidRDefault="00EF6979" w:rsidP="00AC37A4">
            <w:pPr>
              <w:pStyle w:val="TAL"/>
              <w:rPr>
                <w:sz w:val="16"/>
                <w:szCs w:val="16"/>
              </w:rPr>
            </w:pPr>
            <w:r w:rsidRPr="00977052">
              <w:rPr>
                <w:sz w:val="16"/>
                <w:szCs w:val="16"/>
              </w:rPr>
              <w:t>S2-2201801</w:t>
            </w:r>
          </w:p>
        </w:tc>
        <w:tc>
          <w:tcPr>
            <w:tcW w:w="425" w:type="dxa"/>
            <w:shd w:val="solid" w:color="FFFFFF" w:fill="auto"/>
          </w:tcPr>
          <w:p w14:paraId="67119E25" w14:textId="77777777" w:rsidR="00BB2229" w:rsidRPr="00977052" w:rsidRDefault="00BB2229" w:rsidP="00AC37A4">
            <w:pPr>
              <w:pStyle w:val="TAL"/>
              <w:rPr>
                <w:sz w:val="16"/>
                <w:szCs w:val="16"/>
              </w:rPr>
            </w:pPr>
          </w:p>
        </w:tc>
        <w:tc>
          <w:tcPr>
            <w:tcW w:w="425" w:type="dxa"/>
            <w:shd w:val="solid" w:color="FFFFFF" w:fill="auto"/>
          </w:tcPr>
          <w:p w14:paraId="29ECD71F" w14:textId="77777777" w:rsidR="00BB2229" w:rsidRPr="00977052" w:rsidRDefault="00BB2229" w:rsidP="00AC37A4">
            <w:pPr>
              <w:pStyle w:val="TAL"/>
              <w:rPr>
                <w:sz w:val="16"/>
                <w:szCs w:val="16"/>
              </w:rPr>
            </w:pPr>
          </w:p>
        </w:tc>
        <w:tc>
          <w:tcPr>
            <w:tcW w:w="425" w:type="dxa"/>
            <w:shd w:val="solid" w:color="FFFFFF" w:fill="auto"/>
          </w:tcPr>
          <w:p w14:paraId="7E058664" w14:textId="77777777" w:rsidR="00BB2229" w:rsidRPr="00977052" w:rsidRDefault="00BB2229" w:rsidP="00AC37A4">
            <w:pPr>
              <w:pStyle w:val="TAL"/>
              <w:rPr>
                <w:sz w:val="16"/>
                <w:szCs w:val="16"/>
              </w:rPr>
            </w:pPr>
          </w:p>
        </w:tc>
        <w:tc>
          <w:tcPr>
            <w:tcW w:w="4962" w:type="dxa"/>
            <w:shd w:val="solid" w:color="FFFFFF" w:fill="auto"/>
          </w:tcPr>
          <w:p w14:paraId="3501AB21" w14:textId="4A8405BA" w:rsidR="00BB2229" w:rsidRPr="00977052" w:rsidRDefault="00EF6979" w:rsidP="00AC37A4">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BB2229" w:rsidRPr="00D61666" w:rsidRDefault="005B420C" w:rsidP="00D61666">
            <w:pPr>
              <w:pStyle w:val="TAC"/>
              <w:rPr>
                <w:sz w:val="16"/>
                <w:szCs w:val="16"/>
              </w:rPr>
            </w:pPr>
            <w:r w:rsidRPr="00D61666">
              <w:rPr>
                <w:sz w:val="16"/>
                <w:szCs w:val="16"/>
              </w:rPr>
              <w:t>0.1.0</w:t>
            </w:r>
          </w:p>
        </w:tc>
      </w:tr>
      <w:tr w:rsidR="00A73987" w:rsidRPr="00977052" w14:paraId="0AAB1E4F" w14:textId="77777777" w:rsidTr="00414AB6">
        <w:tc>
          <w:tcPr>
            <w:tcW w:w="800" w:type="dxa"/>
            <w:shd w:val="solid" w:color="FFFFFF" w:fill="auto"/>
          </w:tcPr>
          <w:p w14:paraId="72A7C8B6" w14:textId="2A8423D3" w:rsidR="00A73987" w:rsidRPr="00977052" w:rsidRDefault="00A73987" w:rsidP="00A73987">
            <w:pPr>
              <w:pStyle w:val="TAL"/>
              <w:rPr>
                <w:sz w:val="16"/>
                <w:szCs w:val="16"/>
              </w:rPr>
            </w:pPr>
            <w:r w:rsidRPr="00977052">
              <w:rPr>
                <w:rFonts w:eastAsia="DengXian"/>
                <w:sz w:val="16"/>
                <w:szCs w:val="16"/>
                <w:lang w:eastAsia="zh-CN"/>
              </w:rPr>
              <w:t>2022-04</w:t>
            </w:r>
          </w:p>
        </w:tc>
        <w:tc>
          <w:tcPr>
            <w:tcW w:w="901" w:type="dxa"/>
            <w:shd w:val="solid" w:color="FFFFFF" w:fill="auto"/>
          </w:tcPr>
          <w:p w14:paraId="29CBD8BE" w14:textId="2A5F2F45" w:rsidR="00A73987" w:rsidRPr="00977052" w:rsidRDefault="00A73987" w:rsidP="00A73987">
            <w:pPr>
              <w:pStyle w:val="TAL"/>
              <w:rPr>
                <w:sz w:val="16"/>
                <w:szCs w:val="16"/>
              </w:rPr>
            </w:pPr>
            <w:r w:rsidRPr="00977052">
              <w:rPr>
                <w:rFonts w:eastAsia="DengXian"/>
                <w:sz w:val="16"/>
                <w:szCs w:val="16"/>
                <w:lang w:eastAsia="zh-CN"/>
              </w:rPr>
              <w:t>SA2#150e</w:t>
            </w:r>
          </w:p>
        </w:tc>
        <w:tc>
          <w:tcPr>
            <w:tcW w:w="993" w:type="dxa"/>
            <w:shd w:val="solid" w:color="FFFFFF" w:fill="auto"/>
          </w:tcPr>
          <w:p w14:paraId="0C46B6C9" w14:textId="28E591EE" w:rsidR="00A73987" w:rsidRPr="00977052" w:rsidRDefault="00A73987" w:rsidP="00A73987">
            <w:pPr>
              <w:pStyle w:val="TAL"/>
              <w:rPr>
                <w:sz w:val="16"/>
                <w:szCs w:val="16"/>
              </w:rPr>
            </w:pPr>
            <w:r w:rsidRPr="00977052">
              <w:rPr>
                <w:sz w:val="16"/>
                <w:szCs w:val="16"/>
              </w:rPr>
              <w:t>S2-220351</w:t>
            </w:r>
            <w:r w:rsidR="00015DC9" w:rsidRPr="00977052">
              <w:rPr>
                <w:sz w:val="16"/>
                <w:szCs w:val="16"/>
              </w:rPr>
              <w:t>5</w:t>
            </w:r>
          </w:p>
        </w:tc>
        <w:tc>
          <w:tcPr>
            <w:tcW w:w="425" w:type="dxa"/>
            <w:shd w:val="solid" w:color="FFFFFF" w:fill="auto"/>
          </w:tcPr>
          <w:p w14:paraId="0FDEF49F" w14:textId="77777777" w:rsidR="00A73987" w:rsidRPr="00977052" w:rsidRDefault="00A73987" w:rsidP="00A73987">
            <w:pPr>
              <w:pStyle w:val="TAL"/>
              <w:rPr>
                <w:sz w:val="16"/>
                <w:szCs w:val="16"/>
              </w:rPr>
            </w:pPr>
          </w:p>
        </w:tc>
        <w:tc>
          <w:tcPr>
            <w:tcW w:w="425" w:type="dxa"/>
            <w:shd w:val="solid" w:color="FFFFFF" w:fill="auto"/>
          </w:tcPr>
          <w:p w14:paraId="775B22B1" w14:textId="77777777" w:rsidR="00A73987" w:rsidRPr="00977052" w:rsidRDefault="00A73987" w:rsidP="00A73987">
            <w:pPr>
              <w:pStyle w:val="TAL"/>
              <w:rPr>
                <w:sz w:val="16"/>
                <w:szCs w:val="16"/>
              </w:rPr>
            </w:pPr>
          </w:p>
        </w:tc>
        <w:tc>
          <w:tcPr>
            <w:tcW w:w="425" w:type="dxa"/>
            <w:shd w:val="solid" w:color="FFFFFF" w:fill="auto"/>
          </w:tcPr>
          <w:p w14:paraId="7E4EE392" w14:textId="77777777" w:rsidR="00A73987" w:rsidRPr="00977052" w:rsidRDefault="00A73987" w:rsidP="00A73987">
            <w:pPr>
              <w:pStyle w:val="TAL"/>
              <w:rPr>
                <w:sz w:val="16"/>
                <w:szCs w:val="16"/>
              </w:rPr>
            </w:pPr>
          </w:p>
        </w:tc>
        <w:tc>
          <w:tcPr>
            <w:tcW w:w="4962" w:type="dxa"/>
            <w:shd w:val="solid" w:color="FFFFFF" w:fill="auto"/>
          </w:tcPr>
          <w:p w14:paraId="337D613C" w14:textId="521DC944" w:rsidR="00A73987" w:rsidRPr="00977052" w:rsidRDefault="00FD7D9E" w:rsidP="00A73987">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A73987" w:rsidRPr="00D61666" w:rsidRDefault="00A73987" w:rsidP="00D61666">
            <w:pPr>
              <w:pStyle w:val="TAC"/>
              <w:rPr>
                <w:sz w:val="16"/>
                <w:szCs w:val="16"/>
              </w:rPr>
            </w:pPr>
            <w:r w:rsidRPr="00D61666">
              <w:rPr>
                <w:sz w:val="16"/>
                <w:szCs w:val="16"/>
              </w:rPr>
              <w:t>0.2.0</w:t>
            </w:r>
          </w:p>
        </w:tc>
      </w:tr>
      <w:tr w:rsidR="00A73987" w:rsidRPr="00977052" w14:paraId="57E55E43" w14:textId="77777777" w:rsidTr="00414AB6">
        <w:tc>
          <w:tcPr>
            <w:tcW w:w="800" w:type="dxa"/>
            <w:shd w:val="solid" w:color="FFFFFF" w:fill="auto"/>
          </w:tcPr>
          <w:p w14:paraId="038F63FB" w14:textId="46659ACA"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EFB3E85" w14:textId="0410F36C"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779A3FD7" w14:textId="773916D6" w:rsidR="00A73987" w:rsidRPr="00977052" w:rsidRDefault="00A73987" w:rsidP="00A73987">
            <w:pPr>
              <w:pStyle w:val="TAL"/>
              <w:rPr>
                <w:sz w:val="16"/>
                <w:szCs w:val="16"/>
              </w:rPr>
            </w:pPr>
            <w:r w:rsidRPr="00977052">
              <w:rPr>
                <w:sz w:val="16"/>
                <w:szCs w:val="16"/>
              </w:rPr>
              <w:t>S2-2203516</w:t>
            </w:r>
          </w:p>
        </w:tc>
        <w:tc>
          <w:tcPr>
            <w:tcW w:w="425" w:type="dxa"/>
            <w:shd w:val="solid" w:color="FFFFFF" w:fill="auto"/>
          </w:tcPr>
          <w:p w14:paraId="73901EE7" w14:textId="77777777" w:rsidR="00A73987" w:rsidRPr="00977052" w:rsidRDefault="00A73987" w:rsidP="00A73987">
            <w:pPr>
              <w:pStyle w:val="TAL"/>
              <w:rPr>
                <w:sz w:val="16"/>
                <w:szCs w:val="16"/>
              </w:rPr>
            </w:pPr>
          </w:p>
        </w:tc>
        <w:tc>
          <w:tcPr>
            <w:tcW w:w="425" w:type="dxa"/>
            <w:shd w:val="solid" w:color="FFFFFF" w:fill="auto"/>
          </w:tcPr>
          <w:p w14:paraId="7AFE713C" w14:textId="77777777" w:rsidR="00A73987" w:rsidRPr="00977052" w:rsidRDefault="00A73987" w:rsidP="00A73987">
            <w:pPr>
              <w:pStyle w:val="TAL"/>
              <w:rPr>
                <w:sz w:val="16"/>
                <w:szCs w:val="16"/>
              </w:rPr>
            </w:pPr>
          </w:p>
        </w:tc>
        <w:tc>
          <w:tcPr>
            <w:tcW w:w="425" w:type="dxa"/>
            <w:shd w:val="solid" w:color="FFFFFF" w:fill="auto"/>
          </w:tcPr>
          <w:p w14:paraId="0E4B0B9A" w14:textId="77777777" w:rsidR="00A73987" w:rsidRPr="00977052" w:rsidRDefault="00A73987" w:rsidP="00A73987">
            <w:pPr>
              <w:pStyle w:val="TAL"/>
              <w:rPr>
                <w:sz w:val="16"/>
                <w:szCs w:val="16"/>
              </w:rPr>
            </w:pPr>
          </w:p>
        </w:tc>
        <w:tc>
          <w:tcPr>
            <w:tcW w:w="4962" w:type="dxa"/>
            <w:shd w:val="solid" w:color="FFFFFF" w:fill="auto"/>
          </w:tcPr>
          <w:p w14:paraId="7008CFB6" w14:textId="133964CE" w:rsidR="00A73987" w:rsidRPr="00977052" w:rsidRDefault="00FD7D9E" w:rsidP="00A73987">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A73987" w:rsidRPr="00D61666" w:rsidRDefault="00A73987" w:rsidP="00D61666">
            <w:pPr>
              <w:pStyle w:val="TAC"/>
              <w:rPr>
                <w:sz w:val="16"/>
                <w:szCs w:val="16"/>
              </w:rPr>
            </w:pPr>
            <w:r w:rsidRPr="00D61666">
              <w:rPr>
                <w:sz w:val="16"/>
                <w:szCs w:val="16"/>
              </w:rPr>
              <w:t>0.2.0</w:t>
            </w:r>
          </w:p>
        </w:tc>
      </w:tr>
      <w:tr w:rsidR="00A73987" w:rsidRPr="00977052" w14:paraId="27313152" w14:textId="77777777" w:rsidTr="00414AB6">
        <w:tc>
          <w:tcPr>
            <w:tcW w:w="800" w:type="dxa"/>
            <w:shd w:val="solid" w:color="FFFFFF" w:fill="auto"/>
          </w:tcPr>
          <w:p w14:paraId="68FB8FD0" w14:textId="516DE25C"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5C8FCD3" w14:textId="7F91D469"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A97F175" w14:textId="53A19672" w:rsidR="00A73987" w:rsidRPr="00977052" w:rsidRDefault="00A73987" w:rsidP="00A73987">
            <w:pPr>
              <w:pStyle w:val="TAL"/>
              <w:rPr>
                <w:sz w:val="16"/>
                <w:szCs w:val="16"/>
              </w:rPr>
            </w:pPr>
            <w:r w:rsidRPr="00977052">
              <w:rPr>
                <w:sz w:val="16"/>
                <w:szCs w:val="16"/>
              </w:rPr>
              <w:t>S2-2203517</w:t>
            </w:r>
          </w:p>
        </w:tc>
        <w:tc>
          <w:tcPr>
            <w:tcW w:w="425" w:type="dxa"/>
            <w:shd w:val="solid" w:color="FFFFFF" w:fill="auto"/>
          </w:tcPr>
          <w:p w14:paraId="1217084C" w14:textId="77777777" w:rsidR="00A73987" w:rsidRPr="00977052" w:rsidRDefault="00A73987" w:rsidP="00A73987">
            <w:pPr>
              <w:pStyle w:val="TAL"/>
              <w:rPr>
                <w:sz w:val="16"/>
                <w:szCs w:val="16"/>
              </w:rPr>
            </w:pPr>
          </w:p>
        </w:tc>
        <w:tc>
          <w:tcPr>
            <w:tcW w:w="425" w:type="dxa"/>
            <w:shd w:val="solid" w:color="FFFFFF" w:fill="auto"/>
          </w:tcPr>
          <w:p w14:paraId="18A60994" w14:textId="77777777" w:rsidR="00A73987" w:rsidRPr="00977052" w:rsidRDefault="00A73987" w:rsidP="00A73987">
            <w:pPr>
              <w:pStyle w:val="TAL"/>
              <w:rPr>
                <w:sz w:val="16"/>
                <w:szCs w:val="16"/>
              </w:rPr>
            </w:pPr>
          </w:p>
        </w:tc>
        <w:tc>
          <w:tcPr>
            <w:tcW w:w="425" w:type="dxa"/>
            <w:shd w:val="solid" w:color="FFFFFF" w:fill="auto"/>
          </w:tcPr>
          <w:p w14:paraId="34CA2E8F" w14:textId="77777777" w:rsidR="00A73987" w:rsidRPr="00977052" w:rsidRDefault="00A73987" w:rsidP="00A73987">
            <w:pPr>
              <w:pStyle w:val="TAL"/>
              <w:rPr>
                <w:sz w:val="16"/>
                <w:szCs w:val="16"/>
              </w:rPr>
            </w:pPr>
          </w:p>
        </w:tc>
        <w:tc>
          <w:tcPr>
            <w:tcW w:w="4962" w:type="dxa"/>
            <w:shd w:val="solid" w:color="FFFFFF" w:fill="auto"/>
          </w:tcPr>
          <w:p w14:paraId="4B68FBD7" w14:textId="3C457A9C" w:rsidR="00A73987" w:rsidRPr="00977052" w:rsidRDefault="00FD7D9E" w:rsidP="00A73987">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A73987" w:rsidRPr="00D61666" w:rsidRDefault="00A73987" w:rsidP="00D61666">
            <w:pPr>
              <w:pStyle w:val="TAC"/>
              <w:rPr>
                <w:sz w:val="16"/>
                <w:szCs w:val="16"/>
              </w:rPr>
            </w:pPr>
            <w:r w:rsidRPr="00D61666">
              <w:rPr>
                <w:sz w:val="16"/>
                <w:szCs w:val="16"/>
              </w:rPr>
              <w:t>0.2.0</w:t>
            </w:r>
          </w:p>
        </w:tc>
      </w:tr>
      <w:tr w:rsidR="00A73987" w:rsidRPr="00977052" w14:paraId="7CEE6C5C" w14:textId="77777777" w:rsidTr="00414AB6">
        <w:tc>
          <w:tcPr>
            <w:tcW w:w="800" w:type="dxa"/>
            <w:shd w:val="solid" w:color="FFFFFF" w:fill="auto"/>
          </w:tcPr>
          <w:p w14:paraId="78E3946C" w14:textId="06B5E0B7"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DC1F981" w14:textId="0A7A6FC6"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258DB6E3" w14:textId="553BCDC1" w:rsidR="00A73987" w:rsidRPr="00977052" w:rsidRDefault="00A73987" w:rsidP="00A73987">
            <w:pPr>
              <w:pStyle w:val="TAL"/>
              <w:rPr>
                <w:sz w:val="16"/>
                <w:szCs w:val="16"/>
              </w:rPr>
            </w:pPr>
            <w:r w:rsidRPr="00977052">
              <w:rPr>
                <w:sz w:val="16"/>
                <w:szCs w:val="16"/>
              </w:rPr>
              <w:t>S2-2203518</w:t>
            </w:r>
          </w:p>
        </w:tc>
        <w:tc>
          <w:tcPr>
            <w:tcW w:w="425" w:type="dxa"/>
            <w:shd w:val="solid" w:color="FFFFFF" w:fill="auto"/>
          </w:tcPr>
          <w:p w14:paraId="48ADE0F4" w14:textId="77777777" w:rsidR="00A73987" w:rsidRPr="00977052" w:rsidRDefault="00A73987" w:rsidP="00A73987">
            <w:pPr>
              <w:pStyle w:val="TAL"/>
              <w:rPr>
                <w:sz w:val="16"/>
                <w:szCs w:val="16"/>
              </w:rPr>
            </w:pPr>
          </w:p>
        </w:tc>
        <w:tc>
          <w:tcPr>
            <w:tcW w:w="425" w:type="dxa"/>
            <w:shd w:val="solid" w:color="FFFFFF" w:fill="auto"/>
          </w:tcPr>
          <w:p w14:paraId="519BDD36" w14:textId="77777777" w:rsidR="00A73987" w:rsidRPr="00977052" w:rsidRDefault="00A73987" w:rsidP="00A73987">
            <w:pPr>
              <w:pStyle w:val="TAL"/>
              <w:rPr>
                <w:sz w:val="16"/>
                <w:szCs w:val="16"/>
              </w:rPr>
            </w:pPr>
          </w:p>
        </w:tc>
        <w:tc>
          <w:tcPr>
            <w:tcW w:w="425" w:type="dxa"/>
            <w:shd w:val="solid" w:color="FFFFFF" w:fill="auto"/>
          </w:tcPr>
          <w:p w14:paraId="63824206" w14:textId="77777777" w:rsidR="00A73987" w:rsidRPr="00977052" w:rsidRDefault="00A73987" w:rsidP="00A73987">
            <w:pPr>
              <w:pStyle w:val="TAL"/>
              <w:rPr>
                <w:sz w:val="16"/>
                <w:szCs w:val="16"/>
              </w:rPr>
            </w:pPr>
          </w:p>
        </w:tc>
        <w:tc>
          <w:tcPr>
            <w:tcW w:w="4962" w:type="dxa"/>
            <w:shd w:val="solid" w:color="FFFFFF" w:fill="auto"/>
          </w:tcPr>
          <w:p w14:paraId="172BBF1E" w14:textId="0EE858F1" w:rsidR="00A73987" w:rsidRPr="00977052" w:rsidRDefault="00FD7D9E" w:rsidP="00A73987">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A73987" w:rsidRPr="00D61666" w:rsidRDefault="00A73987" w:rsidP="00D61666">
            <w:pPr>
              <w:pStyle w:val="TAC"/>
              <w:rPr>
                <w:sz w:val="16"/>
                <w:szCs w:val="16"/>
              </w:rPr>
            </w:pPr>
            <w:r w:rsidRPr="00D61666">
              <w:rPr>
                <w:sz w:val="16"/>
                <w:szCs w:val="16"/>
              </w:rPr>
              <w:t>0.2.0</w:t>
            </w:r>
          </w:p>
        </w:tc>
      </w:tr>
      <w:tr w:rsidR="00A73987" w:rsidRPr="00977052" w14:paraId="7AB8A98E" w14:textId="77777777" w:rsidTr="00414AB6">
        <w:tc>
          <w:tcPr>
            <w:tcW w:w="800" w:type="dxa"/>
            <w:shd w:val="solid" w:color="FFFFFF" w:fill="auto"/>
          </w:tcPr>
          <w:p w14:paraId="523302BA" w14:textId="23CF3002"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09FC75D0" w14:textId="5E7179DE"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354050AE" w14:textId="070F282C" w:rsidR="00A73987" w:rsidRPr="00977052" w:rsidRDefault="00A73987" w:rsidP="00A73987">
            <w:pPr>
              <w:pStyle w:val="TAL"/>
              <w:rPr>
                <w:sz w:val="16"/>
                <w:szCs w:val="16"/>
              </w:rPr>
            </w:pPr>
            <w:r w:rsidRPr="00977052">
              <w:rPr>
                <w:sz w:val="16"/>
                <w:szCs w:val="16"/>
              </w:rPr>
              <w:t>S2-2203519</w:t>
            </w:r>
          </w:p>
        </w:tc>
        <w:tc>
          <w:tcPr>
            <w:tcW w:w="425" w:type="dxa"/>
            <w:shd w:val="solid" w:color="FFFFFF" w:fill="auto"/>
          </w:tcPr>
          <w:p w14:paraId="7F63EBD0" w14:textId="77777777" w:rsidR="00A73987" w:rsidRPr="00977052" w:rsidRDefault="00A73987" w:rsidP="00A73987">
            <w:pPr>
              <w:pStyle w:val="TAL"/>
              <w:rPr>
                <w:sz w:val="16"/>
                <w:szCs w:val="16"/>
              </w:rPr>
            </w:pPr>
          </w:p>
        </w:tc>
        <w:tc>
          <w:tcPr>
            <w:tcW w:w="425" w:type="dxa"/>
            <w:shd w:val="solid" w:color="FFFFFF" w:fill="auto"/>
          </w:tcPr>
          <w:p w14:paraId="375A8B24" w14:textId="77777777" w:rsidR="00A73987" w:rsidRPr="00977052" w:rsidRDefault="00A73987" w:rsidP="00A73987">
            <w:pPr>
              <w:pStyle w:val="TAL"/>
              <w:rPr>
                <w:sz w:val="16"/>
                <w:szCs w:val="16"/>
              </w:rPr>
            </w:pPr>
          </w:p>
        </w:tc>
        <w:tc>
          <w:tcPr>
            <w:tcW w:w="425" w:type="dxa"/>
            <w:shd w:val="solid" w:color="FFFFFF" w:fill="auto"/>
          </w:tcPr>
          <w:p w14:paraId="2798B23B" w14:textId="77777777" w:rsidR="00A73987" w:rsidRPr="00977052" w:rsidRDefault="00A73987" w:rsidP="00A73987">
            <w:pPr>
              <w:pStyle w:val="TAL"/>
              <w:rPr>
                <w:sz w:val="16"/>
                <w:szCs w:val="16"/>
              </w:rPr>
            </w:pPr>
          </w:p>
        </w:tc>
        <w:tc>
          <w:tcPr>
            <w:tcW w:w="4962" w:type="dxa"/>
            <w:shd w:val="solid" w:color="FFFFFF" w:fill="auto"/>
          </w:tcPr>
          <w:p w14:paraId="27FA4638" w14:textId="0A32CE1C" w:rsidR="00A73987" w:rsidRPr="00977052" w:rsidRDefault="00FD7D9E" w:rsidP="00A73987">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A73987" w:rsidRPr="00D61666" w:rsidRDefault="00A73987" w:rsidP="00D61666">
            <w:pPr>
              <w:pStyle w:val="TAC"/>
              <w:rPr>
                <w:sz w:val="16"/>
                <w:szCs w:val="16"/>
              </w:rPr>
            </w:pPr>
            <w:r w:rsidRPr="00D61666">
              <w:rPr>
                <w:sz w:val="16"/>
                <w:szCs w:val="16"/>
              </w:rPr>
              <w:t>0.2.0</w:t>
            </w:r>
          </w:p>
        </w:tc>
      </w:tr>
      <w:tr w:rsidR="00A73987" w:rsidRPr="00977052" w14:paraId="3CE7A247" w14:textId="77777777" w:rsidTr="00414AB6">
        <w:tc>
          <w:tcPr>
            <w:tcW w:w="800" w:type="dxa"/>
            <w:shd w:val="solid" w:color="FFFFFF" w:fill="auto"/>
          </w:tcPr>
          <w:p w14:paraId="2D780A64" w14:textId="48940D91"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1336EB7" w14:textId="72D94A4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D2B4F9D" w14:textId="24B7329A" w:rsidR="00A73987" w:rsidRPr="00977052" w:rsidRDefault="00A73987" w:rsidP="00A73987">
            <w:pPr>
              <w:pStyle w:val="TAL"/>
              <w:rPr>
                <w:sz w:val="16"/>
                <w:szCs w:val="16"/>
              </w:rPr>
            </w:pPr>
            <w:r w:rsidRPr="00977052">
              <w:rPr>
                <w:sz w:val="16"/>
                <w:szCs w:val="16"/>
              </w:rPr>
              <w:t>S2-2203520</w:t>
            </w:r>
          </w:p>
        </w:tc>
        <w:tc>
          <w:tcPr>
            <w:tcW w:w="425" w:type="dxa"/>
            <w:shd w:val="solid" w:color="FFFFFF" w:fill="auto"/>
          </w:tcPr>
          <w:p w14:paraId="619A1645" w14:textId="77777777" w:rsidR="00A73987" w:rsidRPr="00977052" w:rsidRDefault="00A73987" w:rsidP="00A73987">
            <w:pPr>
              <w:pStyle w:val="TAL"/>
              <w:rPr>
                <w:sz w:val="16"/>
                <w:szCs w:val="16"/>
              </w:rPr>
            </w:pPr>
          </w:p>
        </w:tc>
        <w:tc>
          <w:tcPr>
            <w:tcW w:w="425" w:type="dxa"/>
            <w:shd w:val="solid" w:color="FFFFFF" w:fill="auto"/>
          </w:tcPr>
          <w:p w14:paraId="6F5545E8" w14:textId="77777777" w:rsidR="00A73987" w:rsidRPr="00977052" w:rsidRDefault="00A73987" w:rsidP="00A73987">
            <w:pPr>
              <w:pStyle w:val="TAL"/>
              <w:rPr>
                <w:sz w:val="16"/>
                <w:szCs w:val="16"/>
              </w:rPr>
            </w:pPr>
          </w:p>
        </w:tc>
        <w:tc>
          <w:tcPr>
            <w:tcW w:w="425" w:type="dxa"/>
            <w:shd w:val="solid" w:color="FFFFFF" w:fill="auto"/>
          </w:tcPr>
          <w:p w14:paraId="3567C440" w14:textId="77777777" w:rsidR="00A73987" w:rsidRPr="00977052" w:rsidRDefault="00A73987" w:rsidP="00A73987">
            <w:pPr>
              <w:pStyle w:val="TAL"/>
              <w:rPr>
                <w:sz w:val="16"/>
                <w:szCs w:val="16"/>
              </w:rPr>
            </w:pPr>
          </w:p>
        </w:tc>
        <w:tc>
          <w:tcPr>
            <w:tcW w:w="4962" w:type="dxa"/>
            <w:shd w:val="solid" w:color="FFFFFF" w:fill="auto"/>
          </w:tcPr>
          <w:p w14:paraId="68E0A589" w14:textId="07B08833" w:rsidR="00A73987" w:rsidRPr="00977052" w:rsidRDefault="00FD7D9E" w:rsidP="00A73987">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A73987" w:rsidRPr="00D61666" w:rsidRDefault="00A73987" w:rsidP="00D61666">
            <w:pPr>
              <w:pStyle w:val="TAC"/>
              <w:rPr>
                <w:sz w:val="16"/>
                <w:szCs w:val="16"/>
              </w:rPr>
            </w:pPr>
            <w:r w:rsidRPr="00D61666">
              <w:rPr>
                <w:sz w:val="16"/>
                <w:szCs w:val="16"/>
              </w:rPr>
              <w:t>0.2.0</w:t>
            </w:r>
          </w:p>
        </w:tc>
      </w:tr>
      <w:tr w:rsidR="00A73987" w:rsidRPr="00977052" w14:paraId="3F5AF537" w14:textId="77777777" w:rsidTr="00414AB6">
        <w:tc>
          <w:tcPr>
            <w:tcW w:w="800" w:type="dxa"/>
            <w:shd w:val="solid" w:color="FFFFFF" w:fill="auto"/>
          </w:tcPr>
          <w:p w14:paraId="3C5375EB" w14:textId="0CB8BBB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68DF8240" w14:textId="2605ACB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6194AED5" w14:textId="643DDC9F" w:rsidR="00A73987" w:rsidRPr="00977052" w:rsidRDefault="00A73987" w:rsidP="00A73987">
            <w:pPr>
              <w:pStyle w:val="TAL"/>
              <w:rPr>
                <w:sz w:val="16"/>
                <w:szCs w:val="16"/>
              </w:rPr>
            </w:pPr>
            <w:r w:rsidRPr="00977052">
              <w:rPr>
                <w:sz w:val="16"/>
                <w:szCs w:val="16"/>
              </w:rPr>
              <w:t>S2-2203521</w:t>
            </w:r>
          </w:p>
        </w:tc>
        <w:tc>
          <w:tcPr>
            <w:tcW w:w="425" w:type="dxa"/>
            <w:shd w:val="solid" w:color="FFFFFF" w:fill="auto"/>
          </w:tcPr>
          <w:p w14:paraId="20041C90" w14:textId="77777777" w:rsidR="00A73987" w:rsidRPr="00977052" w:rsidRDefault="00A73987" w:rsidP="00A73987">
            <w:pPr>
              <w:pStyle w:val="TAL"/>
              <w:rPr>
                <w:sz w:val="16"/>
                <w:szCs w:val="16"/>
              </w:rPr>
            </w:pPr>
          </w:p>
        </w:tc>
        <w:tc>
          <w:tcPr>
            <w:tcW w:w="425" w:type="dxa"/>
            <w:shd w:val="solid" w:color="FFFFFF" w:fill="auto"/>
          </w:tcPr>
          <w:p w14:paraId="58C88B77" w14:textId="77777777" w:rsidR="00A73987" w:rsidRPr="00977052" w:rsidRDefault="00A73987" w:rsidP="00A73987">
            <w:pPr>
              <w:pStyle w:val="TAL"/>
              <w:rPr>
                <w:sz w:val="16"/>
                <w:szCs w:val="16"/>
              </w:rPr>
            </w:pPr>
          </w:p>
        </w:tc>
        <w:tc>
          <w:tcPr>
            <w:tcW w:w="425" w:type="dxa"/>
            <w:shd w:val="solid" w:color="FFFFFF" w:fill="auto"/>
          </w:tcPr>
          <w:p w14:paraId="209B3531" w14:textId="77777777" w:rsidR="00A73987" w:rsidRPr="00977052" w:rsidRDefault="00A73987" w:rsidP="00A73987">
            <w:pPr>
              <w:pStyle w:val="TAL"/>
              <w:rPr>
                <w:sz w:val="16"/>
                <w:szCs w:val="16"/>
              </w:rPr>
            </w:pPr>
          </w:p>
        </w:tc>
        <w:tc>
          <w:tcPr>
            <w:tcW w:w="4962" w:type="dxa"/>
            <w:shd w:val="solid" w:color="FFFFFF" w:fill="auto"/>
          </w:tcPr>
          <w:p w14:paraId="7D544DEC" w14:textId="4B9646A4" w:rsidR="00A73987" w:rsidRPr="00977052" w:rsidRDefault="00FD7D9E" w:rsidP="00A73987">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A73987" w:rsidRPr="00D61666" w:rsidRDefault="00A73987" w:rsidP="00D61666">
            <w:pPr>
              <w:pStyle w:val="TAC"/>
              <w:rPr>
                <w:sz w:val="16"/>
                <w:szCs w:val="16"/>
              </w:rPr>
            </w:pPr>
            <w:r w:rsidRPr="00D61666">
              <w:rPr>
                <w:sz w:val="16"/>
                <w:szCs w:val="16"/>
              </w:rPr>
              <w:t>0.2.0</w:t>
            </w:r>
          </w:p>
        </w:tc>
      </w:tr>
      <w:tr w:rsidR="00A73987" w:rsidRPr="00977052" w14:paraId="7D103FB1" w14:textId="77777777" w:rsidTr="00414AB6">
        <w:tc>
          <w:tcPr>
            <w:tcW w:w="800" w:type="dxa"/>
            <w:shd w:val="solid" w:color="FFFFFF" w:fill="auto"/>
          </w:tcPr>
          <w:p w14:paraId="759BEA7B" w14:textId="5A47CAC6"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97F5D07" w14:textId="0F3AFACE"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2620C88F" w14:textId="0BB07AFF" w:rsidR="00A73987" w:rsidRPr="00977052" w:rsidRDefault="00A73987" w:rsidP="00A73987">
            <w:pPr>
              <w:pStyle w:val="TAL"/>
              <w:rPr>
                <w:sz w:val="16"/>
                <w:szCs w:val="16"/>
              </w:rPr>
            </w:pPr>
            <w:r w:rsidRPr="00977052">
              <w:rPr>
                <w:sz w:val="16"/>
                <w:szCs w:val="16"/>
              </w:rPr>
              <w:t>S2-2203522</w:t>
            </w:r>
          </w:p>
        </w:tc>
        <w:tc>
          <w:tcPr>
            <w:tcW w:w="425" w:type="dxa"/>
            <w:shd w:val="solid" w:color="FFFFFF" w:fill="auto"/>
          </w:tcPr>
          <w:p w14:paraId="52BAE8E5" w14:textId="77777777" w:rsidR="00A73987" w:rsidRPr="00977052" w:rsidRDefault="00A73987" w:rsidP="00A73987">
            <w:pPr>
              <w:pStyle w:val="TAL"/>
              <w:rPr>
                <w:sz w:val="16"/>
                <w:szCs w:val="16"/>
              </w:rPr>
            </w:pPr>
          </w:p>
        </w:tc>
        <w:tc>
          <w:tcPr>
            <w:tcW w:w="425" w:type="dxa"/>
            <w:shd w:val="solid" w:color="FFFFFF" w:fill="auto"/>
          </w:tcPr>
          <w:p w14:paraId="678575F3" w14:textId="77777777" w:rsidR="00A73987" w:rsidRPr="00977052" w:rsidRDefault="00A73987" w:rsidP="00A73987">
            <w:pPr>
              <w:pStyle w:val="TAL"/>
              <w:rPr>
                <w:sz w:val="16"/>
                <w:szCs w:val="16"/>
              </w:rPr>
            </w:pPr>
          </w:p>
        </w:tc>
        <w:tc>
          <w:tcPr>
            <w:tcW w:w="425" w:type="dxa"/>
            <w:shd w:val="solid" w:color="FFFFFF" w:fill="auto"/>
          </w:tcPr>
          <w:p w14:paraId="060AE68A" w14:textId="77777777" w:rsidR="00A73987" w:rsidRPr="00977052" w:rsidRDefault="00A73987" w:rsidP="00A73987">
            <w:pPr>
              <w:pStyle w:val="TAL"/>
              <w:rPr>
                <w:sz w:val="16"/>
                <w:szCs w:val="16"/>
              </w:rPr>
            </w:pPr>
          </w:p>
        </w:tc>
        <w:tc>
          <w:tcPr>
            <w:tcW w:w="4962" w:type="dxa"/>
            <w:shd w:val="solid" w:color="FFFFFF" w:fill="auto"/>
          </w:tcPr>
          <w:p w14:paraId="6B3AE7E3" w14:textId="70DEB5B4" w:rsidR="00A73987" w:rsidRPr="00977052" w:rsidRDefault="00FD7D9E" w:rsidP="00A73987">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A73987" w:rsidRPr="00D61666" w:rsidRDefault="00A73987" w:rsidP="00D61666">
            <w:pPr>
              <w:pStyle w:val="TAC"/>
              <w:rPr>
                <w:sz w:val="16"/>
                <w:szCs w:val="16"/>
              </w:rPr>
            </w:pPr>
            <w:r w:rsidRPr="00D61666">
              <w:rPr>
                <w:sz w:val="16"/>
                <w:szCs w:val="16"/>
              </w:rPr>
              <w:t>0.2.0</w:t>
            </w:r>
          </w:p>
        </w:tc>
      </w:tr>
      <w:tr w:rsidR="00A73987" w:rsidRPr="00977052" w14:paraId="4DA5425E" w14:textId="77777777" w:rsidTr="00414AB6">
        <w:tc>
          <w:tcPr>
            <w:tcW w:w="800" w:type="dxa"/>
            <w:shd w:val="solid" w:color="FFFFFF" w:fill="auto"/>
          </w:tcPr>
          <w:p w14:paraId="64620CAF" w14:textId="06B5BE2C"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08D7B67" w14:textId="054D43F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6EC3F27C" w14:textId="065E27AA" w:rsidR="00A73987" w:rsidRPr="00977052" w:rsidRDefault="00A73987" w:rsidP="00A73987">
            <w:pPr>
              <w:pStyle w:val="TAL"/>
              <w:rPr>
                <w:sz w:val="16"/>
                <w:szCs w:val="16"/>
              </w:rPr>
            </w:pPr>
            <w:r w:rsidRPr="00977052">
              <w:rPr>
                <w:sz w:val="16"/>
                <w:szCs w:val="16"/>
              </w:rPr>
              <w:t>S2-2203523</w:t>
            </w:r>
          </w:p>
        </w:tc>
        <w:tc>
          <w:tcPr>
            <w:tcW w:w="425" w:type="dxa"/>
            <w:shd w:val="solid" w:color="FFFFFF" w:fill="auto"/>
          </w:tcPr>
          <w:p w14:paraId="6E3A779B" w14:textId="77777777" w:rsidR="00A73987" w:rsidRPr="00977052" w:rsidRDefault="00A73987" w:rsidP="00A73987">
            <w:pPr>
              <w:pStyle w:val="TAL"/>
              <w:rPr>
                <w:sz w:val="16"/>
                <w:szCs w:val="16"/>
              </w:rPr>
            </w:pPr>
          </w:p>
        </w:tc>
        <w:tc>
          <w:tcPr>
            <w:tcW w:w="425" w:type="dxa"/>
            <w:shd w:val="solid" w:color="FFFFFF" w:fill="auto"/>
          </w:tcPr>
          <w:p w14:paraId="540B5930" w14:textId="77777777" w:rsidR="00A73987" w:rsidRPr="00977052" w:rsidRDefault="00A73987" w:rsidP="00A73987">
            <w:pPr>
              <w:pStyle w:val="TAL"/>
              <w:rPr>
                <w:sz w:val="16"/>
                <w:szCs w:val="16"/>
              </w:rPr>
            </w:pPr>
          </w:p>
        </w:tc>
        <w:tc>
          <w:tcPr>
            <w:tcW w:w="425" w:type="dxa"/>
            <w:shd w:val="solid" w:color="FFFFFF" w:fill="auto"/>
          </w:tcPr>
          <w:p w14:paraId="52696539" w14:textId="77777777" w:rsidR="00A73987" w:rsidRPr="00977052" w:rsidRDefault="00A73987" w:rsidP="00A73987">
            <w:pPr>
              <w:pStyle w:val="TAL"/>
              <w:rPr>
                <w:sz w:val="16"/>
                <w:szCs w:val="16"/>
              </w:rPr>
            </w:pPr>
          </w:p>
        </w:tc>
        <w:tc>
          <w:tcPr>
            <w:tcW w:w="4962" w:type="dxa"/>
            <w:shd w:val="solid" w:color="FFFFFF" w:fill="auto"/>
          </w:tcPr>
          <w:p w14:paraId="305D0CEE" w14:textId="6FD88822" w:rsidR="00A73987" w:rsidRPr="00977052" w:rsidRDefault="00FD7D9E" w:rsidP="00A73987">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A73987" w:rsidRPr="00D61666" w:rsidRDefault="00A73987" w:rsidP="00D61666">
            <w:pPr>
              <w:pStyle w:val="TAC"/>
              <w:rPr>
                <w:sz w:val="16"/>
                <w:szCs w:val="16"/>
              </w:rPr>
            </w:pPr>
            <w:r w:rsidRPr="00D61666">
              <w:rPr>
                <w:sz w:val="16"/>
                <w:szCs w:val="16"/>
              </w:rPr>
              <w:t>0.2.0</w:t>
            </w:r>
          </w:p>
        </w:tc>
      </w:tr>
      <w:tr w:rsidR="00A73987" w:rsidRPr="00977052" w14:paraId="521CF246" w14:textId="77777777" w:rsidTr="00414AB6">
        <w:tc>
          <w:tcPr>
            <w:tcW w:w="800" w:type="dxa"/>
            <w:shd w:val="solid" w:color="FFFFFF" w:fill="auto"/>
          </w:tcPr>
          <w:p w14:paraId="1CC96B58" w14:textId="7E73E7CE"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627E356" w14:textId="3F90C9A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7349484F" w14:textId="06994896" w:rsidR="00A73987" w:rsidRPr="00977052" w:rsidRDefault="00A73987" w:rsidP="00A73987">
            <w:pPr>
              <w:pStyle w:val="TAL"/>
              <w:rPr>
                <w:sz w:val="16"/>
                <w:szCs w:val="16"/>
              </w:rPr>
            </w:pPr>
            <w:r w:rsidRPr="00977052">
              <w:rPr>
                <w:sz w:val="16"/>
                <w:szCs w:val="16"/>
              </w:rPr>
              <w:t>S2-2203524</w:t>
            </w:r>
          </w:p>
        </w:tc>
        <w:tc>
          <w:tcPr>
            <w:tcW w:w="425" w:type="dxa"/>
            <w:shd w:val="solid" w:color="FFFFFF" w:fill="auto"/>
          </w:tcPr>
          <w:p w14:paraId="5D67F875" w14:textId="77777777" w:rsidR="00A73987" w:rsidRPr="00977052" w:rsidRDefault="00A73987" w:rsidP="00A73987">
            <w:pPr>
              <w:pStyle w:val="TAL"/>
              <w:rPr>
                <w:sz w:val="16"/>
                <w:szCs w:val="16"/>
              </w:rPr>
            </w:pPr>
          </w:p>
        </w:tc>
        <w:tc>
          <w:tcPr>
            <w:tcW w:w="425" w:type="dxa"/>
            <w:shd w:val="solid" w:color="FFFFFF" w:fill="auto"/>
          </w:tcPr>
          <w:p w14:paraId="78B380C9" w14:textId="77777777" w:rsidR="00A73987" w:rsidRPr="00977052" w:rsidRDefault="00A73987" w:rsidP="00A73987">
            <w:pPr>
              <w:pStyle w:val="TAL"/>
              <w:rPr>
                <w:sz w:val="16"/>
                <w:szCs w:val="16"/>
              </w:rPr>
            </w:pPr>
          </w:p>
        </w:tc>
        <w:tc>
          <w:tcPr>
            <w:tcW w:w="425" w:type="dxa"/>
            <w:shd w:val="solid" w:color="FFFFFF" w:fill="auto"/>
          </w:tcPr>
          <w:p w14:paraId="19608885" w14:textId="77777777" w:rsidR="00A73987" w:rsidRPr="00977052" w:rsidRDefault="00A73987" w:rsidP="00A73987">
            <w:pPr>
              <w:pStyle w:val="TAL"/>
              <w:rPr>
                <w:sz w:val="16"/>
                <w:szCs w:val="16"/>
              </w:rPr>
            </w:pPr>
          </w:p>
        </w:tc>
        <w:tc>
          <w:tcPr>
            <w:tcW w:w="4962" w:type="dxa"/>
            <w:shd w:val="solid" w:color="FFFFFF" w:fill="auto"/>
          </w:tcPr>
          <w:p w14:paraId="27622691" w14:textId="59A17734" w:rsidR="00A73987" w:rsidRPr="00977052" w:rsidRDefault="00FD7D9E" w:rsidP="00A73987">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A73987" w:rsidRPr="00D61666" w:rsidRDefault="00A73987" w:rsidP="00D61666">
            <w:pPr>
              <w:pStyle w:val="TAC"/>
              <w:rPr>
                <w:sz w:val="16"/>
                <w:szCs w:val="16"/>
              </w:rPr>
            </w:pPr>
            <w:r w:rsidRPr="00D61666">
              <w:rPr>
                <w:sz w:val="16"/>
                <w:szCs w:val="16"/>
              </w:rPr>
              <w:t>0.2.0</w:t>
            </w:r>
          </w:p>
        </w:tc>
      </w:tr>
      <w:tr w:rsidR="00A73987" w:rsidRPr="00977052" w14:paraId="5A4850C2" w14:textId="77777777" w:rsidTr="00414AB6">
        <w:tc>
          <w:tcPr>
            <w:tcW w:w="800" w:type="dxa"/>
            <w:shd w:val="solid" w:color="FFFFFF" w:fill="auto"/>
          </w:tcPr>
          <w:p w14:paraId="6FA5C9C6" w14:textId="5ED4BDA6"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63AAFA2" w14:textId="227C7953"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470B9AF" w14:textId="0AE115B3" w:rsidR="00A73987" w:rsidRPr="00977052" w:rsidRDefault="00A73987" w:rsidP="00A73987">
            <w:pPr>
              <w:pStyle w:val="TAL"/>
              <w:rPr>
                <w:sz w:val="16"/>
                <w:szCs w:val="16"/>
              </w:rPr>
            </w:pPr>
            <w:r w:rsidRPr="00977052">
              <w:rPr>
                <w:sz w:val="16"/>
                <w:szCs w:val="16"/>
              </w:rPr>
              <w:t>S2-2203525</w:t>
            </w:r>
          </w:p>
        </w:tc>
        <w:tc>
          <w:tcPr>
            <w:tcW w:w="425" w:type="dxa"/>
            <w:shd w:val="solid" w:color="FFFFFF" w:fill="auto"/>
          </w:tcPr>
          <w:p w14:paraId="039054A1" w14:textId="77777777" w:rsidR="00A73987" w:rsidRPr="00977052" w:rsidRDefault="00A73987" w:rsidP="00A73987">
            <w:pPr>
              <w:pStyle w:val="TAL"/>
              <w:rPr>
                <w:sz w:val="16"/>
                <w:szCs w:val="16"/>
              </w:rPr>
            </w:pPr>
          </w:p>
        </w:tc>
        <w:tc>
          <w:tcPr>
            <w:tcW w:w="425" w:type="dxa"/>
            <w:shd w:val="solid" w:color="FFFFFF" w:fill="auto"/>
          </w:tcPr>
          <w:p w14:paraId="530B6719" w14:textId="77777777" w:rsidR="00A73987" w:rsidRPr="00977052" w:rsidRDefault="00A73987" w:rsidP="00A73987">
            <w:pPr>
              <w:pStyle w:val="TAL"/>
              <w:rPr>
                <w:sz w:val="16"/>
                <w:szCs w:val="16"/>
              </w:rPr>
            </w:pPr>
          </w:p>
        </w:tc>
        <w:tc>
          <w:tcPr>
            <w:tcW w:w="425" w:type="dxa"/>
            <w:shd w:val="solid" w:color="FFFFFF" w:fill="auto"/>
          </w:tcPr>
          <w:p w14:paraId="777F1647" w14:textId="77777777" w:rsidR="00A73987" w:rsidRPr="00977052" w:rsidRDefault="00A73987" w:rsidP="00A73987">
            <w:pPr>
              <w:pStyle w:val="TAL"/>
              <w:rPr>
                <w:sz w:val="16"/>
                <w:szCs w:val="16"/>
              </w:rPr>
            </w:pPr>
          </w:p>
        </w:tc>
        <w:tc>
          <w:tcPr>
            <w:tcW w:w="4962" w:type="dxa"/>
            <w:shd w:val="solid" w:color="FFFFFF" w:fill="auto"/>
          </w:tcPr>
          <w:p w14:paraId="618686B8" w14:textId="603E8A27" w:rsidR="00A73987" w:rsidRPr="00977052" w:rsidRDefault="00FD7D9E" w:rsidP="00A73987">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A73987" w:rsidRPr="00D61666" w:rsidRDefault="00A73987" w:rsidP="00D61666">
            <w:pPr>
              <w:pStyle w:val="TAC"/>
              <w:rPr>
                <w:sz w:val="16"/>
                <w:szCs w:val="16"/>
              </w:rPr>
            </w:pPr>
            <w:r w:rsidRPr="00D61666">
              <w:rPr>
                <w:sz w:val="16"/>
                <w:szCs w:val="16"/>
              </w:rPr>
              <w:t>0.2.0</w:t>
            </w:r>
          </w:p>
        </w:tc>
      </w:tr>
      <w:tr w:rsidR="00A73987" w:rsidRPr="00977052" w14:paraId="32B895D9" w14:textId="77777777" w:rsidTr="00414AB6">
        <w:tc>
          <w:tcPr>
            <w:tcW w:w="800" w:type="dxa"/>
            <w:shd w:val="solid" w:color="FFFFFF" w:fill="auto"/>
          </w:tcPr>
          <w:p w14:paraId="7E1C7CFC" w14:textId="0F89D4AE"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5F3CA5B" w14:textId="35B0C06C"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14A6D3D0" w14:textId="11E0C0CF" w:rsidR="00A73987" w:rsidRPr="00977052" w:rsidRDefault="00A73987" w:rsidP="00A73987">
            <w:pPr>
              <w:pStyle w:val="TAL"/>
              <w:rPr>
                <w:sz w:val="16"/>
                <w:szCs w:val="16"/>
              </w:rPr>
            </w:pPr>
            <w:r w:rsidRPr="00977052">
              <w:rPr>
                <w:sz w:val="16"/>
                <w:szCs w:val="16"/>
              </w:rPr>
              <w:t>S2-2203526</w:t>
            </w:r>
          </w:p>
        </w:tc>
        <w:tc>
          <w:tcPr>
            <w:tcW w:w="425" w:type="dxa"/>
            <w:shd w:val="solid" w:color="FFFFFF" w:fill="auto"/>
          </w:tcPr>
          <w:p w14:paraId="5F18825D" w14:textId="77777777" w:rsidR="00A73987" w:rsidRPr="00977052" w:rsidRDefault="00A73987" w:rsidP="00A73987">
            <w:pPr>
              <w:pStyle w:val="TAL"/>
              <w:rPr>
                <w:sz w:val="16"/>
                <w:szCs w:val="16"/>
              </w:rPr>
            </w:pPr>
          </w:p>
        </w:tc>
        <w:tc>
          <w:tcPr>
            <w:tcW w:w="425" w:type="dxa"/>
            <w:shd w:val="solid" w:color="FFFFFF" w:fill="auto"/>
          </w:tcPr>
          <w:p w14:paraId="4A4E25A4" w14:textId="77777777" w:rsidR="00A73987" w:rsidRPr="00977052" w:rsidRDefault="00A73987" w:rsidP="00A73987">
            <w:pPr>
              <w:pStyle w:val="TAL"/>
              <w:rPr>
                <w:sz w:val="16"/>
                <w:szCs w:val="16"/>
              </w:rPr>
            </w:pPr>
          </w:p>
        </w:tc>
        <w:tc>
          <w:tcPr>
            <w:tcW w:w="425" w:type="dxa"/>
            <w:shd w:val="solid" w:color="FFFFFF" w:fill="auto"/>
          </w:tcPr>
          <w:p w14:paraId="3306E816" w14:textId="77777777" w:rsidR="00A73987" w:rsidRPr="00977052" w:rsidRDefault="00A73987" w:rsidP="00A73987">
            <w:pPr>
              <w:pStyle w:val="TAL"/>
              <w:rPr>
                <w:sz w:val="16"/>
                <w:szCs w:val="16"/>
              </w:rPr>
            </w:pPr>
          </w:p>
        </w:tc>
        <w:tc>
          <w:tcPr>
            <w:tcW w:w="4962" w:type="dxa"/>
            <w:shd w:val="solid" w:color="FFFFFF" w:fill="auto"/>
          </w:tcPr>
          <w:p w14:paraId="2B024FDD" w14:textId="63381CD9" w:rsidR="00A73987" w:rsidRPr="00977052" w:rsidRDefault="00FD7D9E" w:rsidP="00A73987">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A73987" w:rsidRPr="00D61666" w:rsidRDefault="00A73987" w:rsidP="00D61666">
            <w:pPr>
              <w:pStyle w:val="TAC"/>
              <w:rPr>
                <w:sz w:val="16"/>
                <w:szCs w:val="16"/>
              </w:rPr>
            </w:pPr>
            <w:r w:rsidRPr="00D61666">
              <w:rPr>
                <w:sz w:val="16"/>
                <w:szCs w:val="16"/>
              </w:rPr>
              <w:t>0.2.0</w:t>
            </w:r>
          </w:p>
        </w:tc>
      </w:tr>
      <w:tr w:rsidR="00A73987" w:rsidRPr="00977052" w14:paraId="334BC295" w14:textId="77777777" w:rsidTr="00414AB6">
        <w:tc>
          <w:tcPr>
            <w:tcW w:w="800" w:type="dxa"/>
            <w:shd w:val="solid" w:color="FFFFFF" w:fill="auto"/>
          </w:tcPr>
          <w:p w14:paraId="60B4D6EF" w14:textId="231FFD6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4A66A64" w14:textId="1D489C8D"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4F4C3074" w14:textId="31A360D5" w:rsidR="00A73987" w:rsidRPr="00977052" w:rsidRDefault="00A73987" w:rsidP="00A73987">
            <w:pPr>
              <w:pStyle w:val="TAL"/>
              <w:rPr>
                <w:sz w:val="16"/>
                <w:szCs w:val="16"/>
              </w:rPr>
            </w:pPr>
            <w:r w:rsidRPr="00977052">
              <w:rPr>
                <w:sz w:val="16"/>
                <w:szCs w:val="16"/>
              </w:rPr>
              <w:t>S2-2203527</w:t>
            </w:r>
          </w:p>
        </w:tc>
        <w:tc>
          <w:tcPr>
            <w:tcW w:w="425" w:type="dxa"/>
            <w:shd w:val="solid" w:color="FFFFFF" w:fill="auto"/>
          </w:tcPr>
          <w:p w14:paraId="38EBBFD6" w14:textId="77777777" w:rsidR="00A73987" w:rsidRPr="00977052" w:rsidRDefault="00A73987" w:rsidP="00A73987">
            <w:pPr>
              <w:pStyle w:val="TAL"/>
              <w:rPr>
                <w:sz w:val="16"/>
                <w:szCs w:val="16"/>
              </w:rPr>
            </w:pPr>
          </w:p>
        </w:tc>
        <w:tc>
          <w:tcPr>
            <w:tcW w:w="425" w:type="dxa"/>
            <w:shd w:val="solid" w:color="FFFFFF" w:fill="auto"/>
          </w:tcPr>
          <w:p w14:paraId="472B4B95" w14:textId="77777777" w:rsidR="00A73987" w:rsidRPr="00977052" w:rsidRDefault="00A73987" w:rsidP="00A73987">
            <w:pPr>
              <w:pStyle w:val="TAL"/>
              <w:rPr>
                <w:sz w:val="16"/>
                <w:szCs w:val="16"/>
              </w:rPr>
            </w:pPr>
          </w:p>
        </w:tc>
        <w:tc>
          <w:tcPr>
            <w:tcW w:w="425" w:type="dxa"/>
            <w:shd w:val="solid" w:color="FFFFFF" w:fill="auto"/>
          </w:tcPr>
          <w:p w14:paraId="62FF80F9" w14:textId="77777777" w:rsidR="00A73987" w:rsidRPr="00977052" w:rsidRDefault="00A73987" w:rsidP="00A73987">
            <w:pPr>
              <w:pStyle w:val="TAL"/>
              <w:rPr>
                <w:sz w:val="16"/>
                <w:szCs w:val="16"/>
              </w:rPr>
            </w:pPr>
          </w:p>
        </w:tc>
        <w:tc>
          <w:tcPr>
            <w:tcW w:w="4962" w:type="dxa"/>
            <w:shd w:val="solid" w:color="FFFFFF" w:fill="auto"/>
          </w:tcPr>
          <w:p w14:paraId="7F03B53B" w14:textId="7C038859" w:rsidR="00A73987" w:rsidRPr="00977052" w:rsidRDefault="00FD7D9E" w:rsidP="00A73987">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A73987" w:rsidRPr="00D61666" w:rsidRDefault="00A73987" w:rsidP="00D61666">
            <w:pPr>
              <w:pStyle w:val="TAC"/>
              <w:rPr>
                <w:sz w:val="16"/>
                <w:szCs w:val="16"/>
              </w:rPr>
            </w:pPr>
            <w:r w:rsidRPr="00D61666">
              <w:rPr>
                <w:sz w:val="16"/>
                <w:szCs w:val="16"/>
              </w:rPr>
              <w:t>0.2.0</w:t>
            </w:r>
          </w:p>
        </w:tc>
      </w:tr>
      <w:tr w:rsidR="00A73987" w:rsidRPr="00977052" w14:paraId="793BABF6" w14:textId="77777777" w:rsidTr="00414AB6">
        <w:tc>
          <w:tcPr>
            <w:tcW w:w="800" w:type="dxa"/>
            <w:shd w:val="solid" w:color="FFFFFF" w:fill="auto"/>
          </w:tcPr>
          <w:p w14:paraId="0C4B8E6F" w14:textId="15FB3FD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9A3EFD9" w14:textId="62CC6C33"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3135222A" w14:textId="5B020B09" w:rsidR="00A73987" w:rsidRPr="00977052" w:rsidRDefault="00A73987" w:rsidP="00A73987">
            <w:pPr>
              <w:pStyle w:val="TAL"/>
              <w:rPr>
                <w:sz w:val="16"/>
                <w:szCs w:val="16"/>
              </w:rPr>
            </w:pPr>
            <w:r w:rsidRPr="00977052">
              <w:rPr>
                <w:sz w:val="16"/>
                <w:szCs w:val="16"/>
              </w:rPr>
              <w:t>S2-2203528</w:t>
            </w:r>
          </w:p>
        </w:tc>
        <w:tc>
          <w:tcPr>
            <w:tcW w:w="425" w:type="dxa"/>
            <w:shd w:val="solid" w:color="FFFFFF" w:fill="auto"/>
          </w:tcPr>
          <w:p w14:paraId="5E6C5FED" w14:textId="77777777" w:rsidR="00A73987" w:rsidRPr="00977052" w:rsidRDefault="00A73987" w:rsidP="00A73987">
            <w:pPr>
              <w:pStyle w:val="TAL"/>
              <w:rPr>
                <w:sz w:val="16"/>
                <w:szCs w:val="16"/>
              </w:rPr>
            </w:pPr>
          </w:p>
        </w:tc>
        <w:tc>
          <w:tcPr>
            <w:tcW w:w="425" w:type="dxa"/>
            <w:shd w:val="solid" w:color="FFFFFF" w:fill="auto"/>
          </w:tcPr>
          <w:p w14:paraId="7EA8E98D" w14:textId="77777777" w:rsidR="00A73987" w:rsidRPr="00977052" w:rsidRDefault="00A73987" w:rsidP="00A73987">
            <w:pPr>
              <w:pStyle w:val="TAL"/>
              <w:rPr>
                <w:sz w:val="16"/>
                <w:szCs w:val="16"/>
              </w:rPr>
            </w:pPr>
          </w:p>
        </w:tc>
        <w:tc>
          <w:tcPr>
            <w:tcW w:w="425" w:type="dxa"/>
            <w:shd w:val="solid" w:color="FFFFFF" w:fill="auto"/>
          </w:tcPr>
          <w:p w14:paraId="3114B9FD" w14:textId="77777777" w:rsidR="00A73987" w:rsidRPr="00977052" w:rsidRDefault="00A73987" w:rsidP="00A73987">
            <w:pPr>
              <w:pStyle w:val="TAL"/>
              <w:rPr>
                <w:sz w:val="16"/>
                <w:szCs w:val="16"/>
              </w:rPr>
            </w:pPr>
          </w:p>
        </w:tc>
        <w:tc>
          <w:tcPr>
            <w:tcW w:w="4962" w:type="dxa"/>
            <w:shd w:val="solid" w:color="FFFFFF" w:fill="auto"/>
          </w:tcPr>
          <w:p w14:paraId="032FEAD1" w14:textId="590407ED" w:rsidR="00A73987" w:rsidRPr="00977052" w:rsidRDefault="00FD7D9E" w:rsidP="00A73987">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A73987" w:rsidRPr="00D61666" w:rsidRDefault="00A73987" w:rsidP="00D61666">
            <w:pPr>
              <w:pStyle w:val="TAC"/>
              <w:rPr>
                <w:sz w:val="16"/>
                <w:szCs w:val="16"/>
              </w:rPr>
            </w:pPr>
            <w:r w:rsidRPr="00D61666">
              <w:rPr>
                <w:sz w:val="16"/>
                <w:szCs w:val="16"/>
              </w:rPr>
              <w:t>0.2.0</w:t>
            </w:r>
          </w:p>
        </w:tc>
      </w:tr>
      <w:tr w:rsidR="006B0F5E" w:rsidRPr="00977052" w14:paraId="0457A018" w14:textId="77777777" w:rsidTr="00414AB6">
        <w:tc>
          <w:tcPr>
            <w:tcW w:w="800" w:type="dxa"/>
            <w:shd w:val="solid" w:color="FFFFFF" w:fill="auto"/>
          </w:tcPr>
          <w:p w14:paraId="125279BD" w14:textId="125D4851" w:rsidR="006B0F5E" w:rsidRPr="00977052" w:rsidRDefault="006B0F5E" w:rsidP="006B0F5E">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114F11A" w14:textId="1FAC0C17" w:rsidR="006B0F5E" w:rsidRPr="00977052" w:rsidRDefault="006B0F5E" w:rsidP="006B0F5E">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B7210B8" w14:textId="26589ED5" w:rsidR="006B0F5E" w:rsidRPr="00977052" w:rsidRDefault="006B0F5E" w:rsidP="006B0F5E">
            <w:pPr>
              <w:pStyle w:val="TAL"/>
              <w:rPr>
                <w:rFonts w:eastAsia="DengXian"/>
                <w:sz w:val="16"/>
                <w:szCs w:val="16"/>
                <w:lang w:eastAsia="zh-CN"/>
              </w:rPr>
            </w:pPr>
            <w:r w:rsidRPr="00977052">
              <w:rPr>
                <w:rFonts w:eastAsia="DengXian"/>
                <w:sz w:val="16"/>
                <w:szCs w:val="16"/>
                <w:lang w:eastAsia="zh-CN"/>
              </w:rPr>
              <w:t>S2-2205225</w:t>
            </w:r>
          </w:p>
        </w:tc>
        <w:tc>
          <w:tcPr>
            <w:tcW w:w="425" w:type="dxa"/>
            <w:shd w:val="solid" w:color="FFFFFF" w:fill="auto"/>
          </w:tcPr>
          <w:p w14:paraId="01F82503" w14:textId="77777777" w:rsidR="006B0F5E" w:rsidRPr="00977052" w:rsidRDefault="006B0F5E" w:rsidP="006B0F5E">
            <w:pPr>
              <w:pStyle w:val="TAL"/>
              <w:rPr>
                <w:sz w:val="16"/>
                <w:szCs w:val="16"/>
              </w:rPr>
            </w:pPr>
          </w:p>
        </w:tc>
        <w:tc>
          <w:tcPr>
            <w:tcW w:w="425" w:type="dxa"/>
            <w:shd w:val="solid" w:color="FFFFFF" w:fill="auto"/>
          </w:tcPr>
          <w:p w14:paraId="27B08B9E" w14:textId="77777777" w:rsidR="006B0F5E" w:rsidRPr="00977052" w:rsidRDefault="006B0F5E" w:rsidP="006B0F5E">
            <w:pPr>
              <w:pStyle w:val="TAL"/>
              <w:rPr>
                <w:sz w:val="16"/>
                <w:szCs w:val="16"/>
              </w:rPr>
            </w:pPr>
          </w:p>
        </w:tc>
        <w:tc>
          <w:tcPr>
            <w:tcW w:w="425" w:type="dxa"/>
            <w:shd w:val="solid" w:color="FFFFFF" w:fill="auto"/>
          </w:tcPr>
          <w:p w14:paraId="3AE8EBFA" w14:textId="77777777" w:rsidR="006B0F5E" w:rsidRPr="00977052" w:rsidRDefault="006B0F5E" w:rsidP="006B0F5E">
            <w:pPr>
              <w:pStyle w:val="TAL"/>
              <w:rPr>
                <w:sz w:val="16"/>
                <w:szCs w:val="16"/>
              </w:rPr>
            </w:pPr>
          </w:p>
        </w:tc>
        <w:tc>
          <w:tcPr>
            <w:tcW w:w="4962" w:type="dxa"/>
            <w:shd w:val="solid" w:color="FFFFFF" w:fill="auto"/>
          </w:tcPr>
          <w:p w14:paraId="14B1B82B" w14:textId="30D20801" w:rsidR="006B0F5E" w:rsidRPr="00977052" w:rsidRDefault="006B0F5E" w:rsidP="006B0F5E">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6B0F5E" w:rsidRPr="00D61666" w:rsidRDefault="006B0F5E"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23E65FB" w14:textId="77777777" w:rsidTr="00414AB6">
        <w:tc>
          <w:tcPr>
            <w:tcW w:w="800" w:type="dxa"/>
            <w:shd w:val="solid" w:color="FFFFFF" w:fill="auto"/>
          </w:tcPr>
          <w:p w14:paraId="37193EA1" w14:textId="4F04E14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E847037" w14:textId="094241E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9D1E3FF" w14:textId="185B540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S2-2205226</w:t>
            </w:r>
          </w:p>
        </w:tc>
        <w:tc>
          <w:tcPr>
            <w:tcW w:w="425" w:type="dxa"/>
            <w:shd w:val="solid" w:color="FFFFFF" w:fill="auto"/>
          </w:tcPr>
          <w:p w14:paraId="24246456" w14:textId="77777777" w:rsidR="001E4BF2" w:rsidRPr="00977052" w:rsidRDefault="001E4BF2" w:rsidP="001E4BF2">
            <w:pPr>
              <w:pStyle w:val="TAL"/>
              <w:rPr>
                <w:sz w:val="16"/>
                <w:szCs w:val="16"/>
              </w:rPr>
            </w:pPr>
          </w:p>
        </w:tc>
        <w:tc>
          <w:tcPr>
            <w:tcW w:w="425" w:type="dxa"/>
            <w:shd w:val="solid" w:color="FFFFFF" w:fill="auto"/>
          </w:tcPr>
          <w:p w14:paraId="232A01A6" w14:textId="77777777" w:rsidR="001E4BF2" w:rsidRPr="00977052" w:rsidRDefault="001E4BF2" w:rsidP="001E4BF2">
            <w:pPr>
              <w:pStyle w:val="TAL"/>
              <w:rPr>
                <w:sz w:val="16"/>
                <w:szCs w:val="16"/>
              </w:rPr>
            </w:pPr>
          </w:p>
        </w:tc>
        <w:tc>
          <w:tcPr>
            <w:tcW w:w="425" w:type="dxa"/>
            <w:shd w:val="solid" w:color="FFFFFF" w:fill="auto"/>
          </w:tcPr>
          <w:p w14:paraId="1D8DFEF2" w14:textId="77777777" w:rsidR="001E4BF2" w:rsidRPr="00977052" w:rsidRDefault="001E4BF2" w:rsidP="001E4BF2">
            <w:pPr>
              <w:pStyle w:val="TAL"/>
              <w:rPr>
                <w:sz w:val="16"/>
                <w:szCs w:val="16"/>
              </w:rPr>
            </w:pPr>
          </w:p>
        </w:tc>
        <w:tc>
          <w:tcPr>
            <w:tcW w:w="4962" w:type="dxa"/>
            <w:shd w:val="solid" w:color="FFFFFF" w:fill="auto"/>
          </w:tcPr>
          <w:p w14:paraId="6B7A41E2" w14:textId="73A084C9" w:rsidR="001E4BF2" w:rsidRPr="00977052" w:rsidRDefault="002675B4" w:rsidP="001E4BF2">
            <w:pPr>
              <w:pStyle w:val="TAL"/>
              <w:rPr>
                <w:sz w:val="16"/>
                <w:szCs w:val="16"/>
              </w:rPr>
            </w:pPr>
            <w:r w:rsidRPr="00977052">
              <w:rPr>
                <w:sz w:val="16"/>
                <w:szCs w:val="16"/>
              </w:rPr>
              <w:t>Terminology updates</w:t>
            </w:r>
          </w:p>
        </w:tc>
        <w:tc>
          <w:tcPr>
            <w:tcW w:w="708" w:type="dxa"/>
            <w:shd w:val="solid" w:color="FFFFFF" w:fill="auto"/>
          </w:tcPr>
          <w:p w14:paraId="4C3E6F3D" w14:textId="42B82E91"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8B7169F" w14:textId="77777777" w:rsidTr="00414AB6">
        <w:tc>
          <w:tcPr>
            <w:tcW w:w="800" w:type="dxa"/>
            <w:shd w:val="solid" w:color="FFFFFF" w:fill="auto"/>
          </w:tcPr>
          <w:p w14:paraId="60825E4F" w14:textId="647B71F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468EFDE" w14:textId="6ECF018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8C6D218" w14:textId="33F4DE3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S2-2205227</w:t>
            </w:r>
          </w:p>
        </w:tc>
        <w:tc>
          <w:tcPr>
            <w:tcW w:w="425" w:type="dxa"/>
            <w:shd w:val="solid" w:color="FFFFFF" w:fill="auto"/>
          </w:tcPr>
          <w:p w14:paraId="0E76B046" w14:textId="77777777" w:rsidR="001E4BF2" w:rsidRPr="00977052" w:rsidRDefault="001E4BF2" w:rsidP="001E4BF2">
            <w:pPr>
              <w:pStyle w:val="TAL"/>
              <w:rPr>
                <w:sz w:val="16"/>
                <w:szCs w:val="16"/>
              </w:rPr>
            </w:pPr>
          </w:p>
        </w:tc>
        <w:tc>
          <w:tcPr>
            <w:tcW w:w="425" w:type="dxa"/>
            <w:shd w:val="solid" w:color="FFFFFF" w:fill="auto"/>
          </w:tcPr>
          <w:p w14:paraId="7A5520D4" w14:textId="77777777" w:rsidR="001E4BF2" w:rsidRPr="00977052" w:rsidRDefault="001E4BF2" w:rsidP="001E4BF2">
            <w:pPr>
              <w:pStyle w:val="TAL"/>
              <w:rPr>
                <w:sz w:val="16"/>
                <w:szCs w:val="16"/>
              </w:rPr>
            </w:pPr>
          </w:p>
        </w:tc>
        <w:tc>
          <w:tcPr>
            <w:tcW w:w="425" w:type="dxa"/>
            <w:shd w:val="solid" w:color="FFFFFF" w:fill="auto"/>
          </w:tcPr>
          <w:p w14:paraId="2ED95615" w14:textId="77777777" w:rsidR="001E4BF2" w:rsidRPr="00977052" w:rsidRDefault="001E4BF2" w:rsidP="001E4BF2">
            <w:pPr>
              <w:pStyle w:val="TAL"/>
              <w:rPr>
                <w:sz w:val="16"/>
                <w:szCs w:val="16"/>
              </w:rPr>
            </w:pPr>
          </w:p>
        </w:tc>
        <w:tc>
          <w:tcPr>
            <w:tcW w:w="4962" w:type="dxa"/>
            <w:shd w:val="solid" w:color="FFFFFF" w:fill="auto"/>
          </w:tcPr>
          <w:p w14:paraId="62C84136" w14:textId="59F7D5DF" w:rsidR="001E4BF2" w:rsidRPr="00977052" w:rsidRDefault="000A3787" w:rsidP="001E4BF2">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0640A00B" w14:textId="77777777" w:rsidTr="00414AB6">
        <w:tc>
          <w:tcPr>
            <w:tcW w:w="800" w:type="dxa"/>
            <w:shd w:val="solid" w:color="FFFFFF" w:fill="auto"/>
          </w:tcPr>
          <w:p w14:paraId="2C307198" w14:textId="1936E237"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82A6CA" w14:textId="69910A2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44573AB" w14:textId="467BDA4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891BED" w:rsidRPr="00977052">
              <w:rPr>
                <w:rFonts w:eastAsia="DengXian"/>
                <w:sz w:val="16"/>
                <w:szCs w:val="16"/>
                <w:lang w:eastAsia="zh-CN"/>
              </w:rPr>
              <w:t>4618</w:t>
            </w:r>
          </w:p>
        </w:tc>
        <w:tc>
          <w:tcPr>
            <w:tcW w:w="425" w:type="dxa"/>
            <w:shd w:val="solid" w:color="FFFFFF" w:fill="auto"/>
          </w:tcPr>
          <w:p w14:paraId="77732A41" w14:textId="77777777" w:rsidR="001E4BF2" w:rsidRPr="00977052" w:rsidRDefault="001E4BF2" w:rsidP="001E4BF2">
            <w:pPr>
              <w:pStyle w:val="TAL"/>
              <w:rPr>
                <w:sz w:val="16"/>
                <w:szCs w:val="16"/>
              </w:rPr>
            </w:pPr>
          </w:p>
        </w:tc>
        <w:tc>
          <w:tcPr>
            <w:tcW w:w="425" w:type="dxa"/>
            <w:shd w:val="solid" w:color="FFFFFF" w:fill="auto"/>
          </w:tcPr>
          <w:p w14:paraId="1828F63A" w14:textId="77777777" w:rsidR="001E4BF2" w:rsidRPr="00977052" w:rsidRDefault="001E4BF2" w:rsidP="001E4BF2">
            <w:pPr>
              <w:pStyle w:val="TAL"/>
              <w:rPr>
                <w:sz w:val="16"/>
                <w:szCs w:val="16"/>
              </w:rPr>
            </w:pPr>
          </w:p>
        </w:tc>
        <w:tc>
          <w:tcPr>
            <w:tcW w:w="425" w:type="dxa"/>
            <w:shd w:val="solid" w:color="FFFFFF" w:fill="auto"/>
          </w:tcPr>
          <w:p w14:paraId="767AD739" w14:textId="77777777" w:rsidR="001E4BF2" w:rsidRPr="00977052" w:rsidRDefault="001E4BF2" w:rsidP="001E4BF2">
            <w:pPr>
              <w:pStyle w:val="TAL"/>
              <w:rPr>
                <w:sz w:val="16"/>
                <w:szCs w:val="16"/>
              </w:rPr>
            </w:pPr>
          </w:p>
        </w:tc>
        <w:tc>
          <w:tcPr>
            <w:tcW w:w="4962" w:type="dxa"/>
            <w:shd w:val="solid" w:color="FFFFFF" w:fill="auto"/>
          </w:tcPr>
          <w:p w14:paraId="619FA2D6" w14:textId="0D8B4382" w:rsidR="001E4BF2" w:rsidRPr="00977052" w:rsidRDefault="00891BED" w:rsidP="001E4BF2">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56EAFBD6" w14:textId="77777777" w:rsidTr="00414AB6">
        <w:tc>
          <w:tcPr>
            <w:tcW w:w="800" w:type="dxa"/>
            <w:shd w:val="solid" w:color="FFFFFF" w:fill="auto"/>
          </w:tcPr>
          <w:p w14:paraId="740F3437" w14:textId="6598207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6530497" w14:textId="1821CCB2"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39E3C9D5" w14:textId="0FB8B3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w:t>
            </w:r>
            <w:r w:rsidR="007C1633" w:rsidRPr="00977052">
              <w:rPr>
                <w:rFonts w:eastAsia="DengXian"/>
                <w:sz w:val="16"/>
                <w:szCs w:val="16"/>
                <w:lang w:eastAsia="zh-CN"/>
              </w:rPr>
              <w:t>8</w:t>
            </w:r>
          </w:p>
        </w:tc>
        <w:tc>
          <w:tcPr>
            <w:tcW w:w="425" w:type="dxa"/>
            <w:shd w:val="solid" w:color="FFFFFF" w:fill="auto"/>
          </w:tcPr>
          <w:p w14:paraId="72C2B3F6" w14:textId="77777777" w:rsidR="001E4BF2" w:rsidRPr="00977052" w:rsidRDefault="001E4BF2" w:rsidP="001E4BF2">
            <w:pPr>
              <w:pStyle w:val="TAL"/>
              <w:rPr>
                <w:sz w:val="16"/>
                <w:szCs w:val="16"/>
              </w:rPr>
            </w:pPr>
          </w:p>
        </w:tc>
        <w:tc>
          <w:tcPr>
            <w:tcW w:w="425" w:type="dxa"/>
            <w:shd w:val="solid" w:color="FFFFFF" w:fill="auto"/>
          </w:tcPr>
          <w:p w14:paraId="327EDE6D" w14:textId="77777777" w:rsidR="001E4BF2" w:rsidRPr="00977052" w:rsidRDefault="001E4BF2" w:rsidP="001E4BF2">
            <w:pPr>
              <w:pStyle w:val="TAL"/>
              <w:rPr>
                <w:sz w:val="16"/>
                <w:szCs w:val="16"/>
              </w:rPr>
            </w:pPr>
          </w:p>
        </w:tc>
        <w:tc>
          <w:tcPr>
            <w:tcW w:w="425" w:type="dxa"/>
            <w:shd w:val="solid" w:color="FFFFFF" w:fill="auto"/>
          </w:tcPr>
          <w:p w14:paraId="4827D164" w14:textId="77777777" w:rsidR="001E4BF2" w:rsidRPr="00977052" w:rsidRDefault="001E4BF2" w:rsidP="001E4BF2">
            <w:pPr>
              <w:pStyle w:val="TAL"/>
              <w:rPr>
                <w:sz w:val="16"/>
                <w:szCs w:val="16"/>
              </w:rPr>
            </w:pPr>
          </w:p>
        </w:tc>
        <w:tc>
          <w:tcPr>
            <w:tcW w:w="4962" w:type="dxa"/>
            <w:shd w:val="solid" w:color="FFFFFF" w:fill="auto"/>
          </w:tcPr>
          <w:p w14:paraId="3A98C258" w14:textId="4B12BBF4" w:rsidR="001E4BF2" w:rsidRPr="00977052" w:rsidRDefault="007C1633" w:rsidP="001E4BF2">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01DD4FE9" w14:textId="77777777" w:rsidTr="00414AB6">
        <w:tc>
          <w:tcPr>
            <w:tcW w:w="800" w:type="dxa"/>
            <w:shd w:val="solid" w:color="FFFFFF" w:fill="auto"/>
          </w:tcPr>
          <w:p w14:paraId="181D7D87" w14:textId="13B419F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E656169" w14:textId="7F53CAAD"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256C9EB" w14:textId="1E6A653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7C1633" w:rsidRPr="00977052">
              <w:rPr>
                <w:rFonts w:eastAsia="DengXian"/>
                <w:sz w:val="16"/>
                <w:szCs w:val="16"/>
                <w:lang w:eastAsia="zh-CN"/>
              </w:rPr>
              <w:t>29</w:t>
            </w:r>
          </w:p>
        </w:tc>
        <w:tc>
          <w:tcPr>
            <w:tcW w:w="425" w:type="dxa"/>
            <w:shd w:val="solid" w:color="FFFFFF" w:fill="auto"/>
          </w:tcPr>
          <w:p w14:paraId="668D0EDD" w14:textId="77777777" w:rsidR="001E4BF2" w:rsidRPr="00977052" w:rsidRDefault="001E4BF2" w:rsidP="001E4BF2">
            <w:pPr>
              <w:pStyle w:val="TAL"/>
              <w:rPr>
                <w:sz w:val="16"/>
                <w:szCs w:val="16"/>
              </w:rPr>
            </w:pPr>
          </w:p>
        </w:tc>
        <w:tc>
          <w:tcPr>
            <w:tcW w:w="425" w:type="dxa"/>
            <w:shd w:val="solid" w:color="FFFFFF" w:fill="auto"/>
          </w:tcPr>
          <w:p w14:paraId="4C8033F6" w14:textId="77777777" w:rsidR="001E4BF2" w:rsidRPr="00977052" w:rsidRDefault="001E4BF2" w:rsidP="001E4BF2">
            <w:pPr>
              <w:pStyle w:val="TAL"/>
              <w:rPr>
                <w:sz w:val="16"/>
                <w:szCs w:val="16"/>
              </w:rPr>
            </w:pPr>
          </w:p>
        </w:tc>
        <w:tc>
          <w:tcPr>
            <w:tcW w:w="425" w:type="dxa"/>
            <w:shd w:val="solid" w:color="FFFFFF" w:fill="auto"/>
          </w:tcPr>
          <w:p w14:paraId="6D5651FC" w14:textId="77777777" w:rsidR="001E4BF2" w:rsidRPr="00977052" w:rsidRDefault="001E4BF2" w:rsidP="001E4BF2">
            <w:pPr>
              <w:pStyle w:val="TAL"/>
              <w:rPr>
                <w:sz w:val="16"/>
                <w:szCs w:val="16"/>
              </w:rPr>
            </w:pPr>
          </w:p>
        </w:tc>
        <w:tc>
          <w:tcPr>
            <w:tcW w:w="4962" w:type="dxa"/>
            <w:shd w:val="solid" w:color="FFFFFF" w:fill="auto"/>
          </w:tcPr>
          <w:p w14:paraId="239426C9" w14:textId="5DD5F4CB" w:rsidR="001E4BF2" w:rsidRPr="00977052" w:rsidRDefault="00DA7AEB" w:rsidP="001E4BF2">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68CE1981" w14:textId="77777777" w:rsidTr="00414AB6">
        <w:tc>
          <w:tcPr>
            <w:tcW w:w="800" w:type="dxa"/>
            <w:shd w:val="solid" w:color="FFFFFF" w:fill="auto"/>
          </w:tcPr>
          <w:p w14:paraId="1ADE4C54" w14:textId="3B608544"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22F966" w14:textId="00E55208"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1C6A874" w14:textId="2ABD9CD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9D40F8" w:rsidRPr="00977052">
              <w:rPr>
                <w:rFonts w:eastAsia="DengXian"/>
                <w:sz w:val="16"/>
                <w:szCs w:val="16"/>
                <w:lang w:eastAsia="zh-CN"/>
              </w:rPr>
              <w:t>4617</w:t>
            </w:r>
          </w:p>
        </w:tc>
        <w:tc>
          <w:tcPr>
            <w:tcW w:w="425" w:type="dxa"/>
            <w:shd w:val="solid" w:color="FFFFFF" w:fill="auto"/>
          </w:tcPr>
          <w:p w14:paraId="5D394148" w14:textId="77777777" w:rsidR="001E4BF2" w:rsidRPr="00977052" w:rsidRDefault="001E4BF2" w:rsidP="001E4BF2">
            <w:pPr>
              <w:pStyle w:val="TAL"/>
              <w:rPr>
                <w:sz w:val="16"/>
                <w:szCs w:val="16"/>
              </w:rPr>
            </w:pPr>
          </w:p>
        </w:tc>
        <w:tc>
          <w:tcPr>
            <w:tcW w:w="425" w:type="dxa"/>
            <w:shd w:val="solid" w:color="FFFFFF" w:fill="auto"/>
          </w:tcPr>
          <w:p w14:paraId="788A4A82" w14:textId="77777777" w:rsidR="001E4BF2" w:rsidRPr="00977052" w:rsidRDefault="001E4BF2" w:rsidP="001E4BF2">
            <w:pPr>
              <w:pStyle w:val="TAL"/>
              <w:rPr>
                <w:sz w:val="16"/>
                <w:szCs w:val="16"/>
              </w:rPr>
            </w:pPr>
          </w:p>
        </w:tc>
        <w:tc>
          <w:tcPr>
            <w:tcW w:w="425" w:type="dxa"/>
            <w:shd w:val="solid" w:color="FFFFFF" w:fill="auto"/>
          </w:tcPr>
          <w:p w14:paraId="6C5957E2" w14:textId="77777777" w:rsidR="001E4BF2" w:rsidRPr="00977052" w:rsidRDefault="001E4BF2" w:rsidP="001E4BF2">
            <w:pPr>
              <w:pStyle w:val="TAL"/>
              <w:rPr>
                <w:sz w:val="16"/>
                <w:szCs w:val="16"/>
              </w:rPr>
            </w:pPr>
          </w:p>
        </w:tc>
        <w:tc>
          <w:tcPr>
            <w:tcW w:w="4962" w:type="dxa"/>
            <w:shd w:val="solid" w:color="FFFFFF" w:fill="auto"/>
          </w:tcPr>
          <w:p w14:paraId="3A8D6047" w14:textId="34F08C46" w:rsidR="001E4BF2" w:rsidRPr="00977052" w:rsidRDefault="001C4F00" w:rsidP="001E4BF2">
            <w:pPr>
              <w:pStyle w:val="TAL"/>
              <w:rPr>
                <w:sz w:val="16"/>
                <w:szCs w:val="16"/>
              </w:rPr>
            </w:pPr>
            <w:r w:rsidRPr="00977052">
              <w:rPr>
                <w:sz w:val="16"/>
                <w:szCs w:val="16"/>
              </w:rPr>
              <w:t xml:space="preserve">KI#2, Sol#4a/4b: Update to fill in the impact </w:t>
            </w:r>
            <w:r w:rsidR="00691683">
              <w:rPr>
                <w:sz w:val="16"/>
                <w:szCs w:val="16"/>
              </w:rPr>
              <w:t>clause</w:t>
            </w:r>
            <w:r w:rsidRPr="00977052">
              <w:rPr>
                <w:sz w:val="16"/>
                <w:szCs w:val="16"/>
              </w:rPr>
              <w:t>s and editorials</w:t>
            </w:r>
          </w:p>
        </w:tc>
        <w:tc>
          <w:tcPr>
            <w:tcW w:w="708" w:type="dxa"/>
            <w:shd w:val="solid" w:color="FFFFFF" w:fill="auto"/>
          </w:tcPr>
          <w:p w14:paraId="5CB36247" w14:textId="24309E2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C5FB8E1" w14:textId="77777777" w:rsidTr="00414AB6">
        <w:tc>
          <w:tcPr>
            <w:tcW w:w="800" w:type="dxa"/>
            <w:shd w:val="solid" w:color="FFFFFF" w:fill="auto"/>
          </w:tcPr>
          <w:p w14:paraId="2909384B" w14:textId="48ADF6B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1C16E2F" w14:textId="54DDC9D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4ACF237" w14:textId="10376D1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7C1633" w:rsidRPr="00977052">
              <w:rPr>
                <w:rFonts w:eastAsia="DengXian"/>
                <w:sz w:val="16"/>
                <w:szCs w:val="16"/>
                <w:lang w:eastAsia="zh-CN"/>
              </w:rPr>
              <w:t>3</w:t>
            </w:r>
            <w:r w:rsidR="00132B77" w:rsidRPr="00977052">
              <w:rPr>
                <w:rFonts w:eastAsia="DengXian"/>
                <w:sz w:val="16"/>
                <w:szCs w:val="16"/>
                <w:lang w:eastAsia="zh-CN"/>
              </w:rPr>
              <w:t>0</w:t>
            </w:r>
          </w:p>
        </w:tc>
        <w:tc>
          <w:tcPr>
            <w:tcW w:w="425" w:type="dxa"/>
            <w:shd w:val="solid" w:color="FFFFFF" w:fill="auto"/>
          </w:tcPr>
          <w:p w14:paraId="09D50C77" w14:textId="77777777" w:rsidR="001E4BF2" w:rsidRPr="00977052" w:rsidRDefault="001E4BF2" w:rsidP="001E4BF2">
            <w:pPr>
              <w:pStyle w:val="TAL"/>
              <w:rPr>
                <w:sz w:val="16"/>
                <w:szCs w:val="16"/>
              </w:rPr>
            </w:pPr>
          </w:p>
        </w:tc>
        <w:tc>
          <w:tcPr>
            <w:tcW w:w="425" w:type="dxa"/>
            <w:shd w:val="solid" w:color="FFFFFF" w:fill="auto"/>
          </w:tcPr>
          <w:p w14:paraId="4D4BD499" w14:textId="77777777" w:rsidR="001E4BF2" w:rsidRPr="00977052" w:rsidRDefault="001E4BF2" w:rsidP="001E4BF2">
            <w:pPr>
              <w:pStyle w:val="TAL"/>
              <w:rPr>
                <w:sz w:val="16"/>
                <w:szCs w:val="16"/>
              </w:rPr>
            </w:pPr>
          </w:p>
        </w:tc>
        <w:tc>
          <w:tcPr>
            <w:tcW w:w="425" w:type="dxa"/>
            <w:shd w:val="solid" w:color="FFFFFF" w:fill="auto"/>
          </w:tcPr>
          <w:p w14:paraId="7127C13A" w14:textId="77777777" w:rsidR="001E4BF2" w:rsidRPr="00977052" w:rsidRDefault="001E4BF2" w:rsidP="001E4BF2">
            <w:pPr>
              <w:pStyle w:val="TAL"/>
              <w:rPr>
                <w:sz w:val="16"/>
                <w:szCs w:val="16"/>
              </w:rPr>
            </w:pPr>
          </w:p>
        </w:tc>
        <w:tc>
          <w:tcPr>
            <w:tcW w:w="4962" w:type="dxa"/>
            <w:shd w:val="solid" w:color="FFFFFF" w:fill="auto"/>
          </w:tcPr>
          <w:p w14:paraId="1D2CD17F" w14:textId="32100652" w:rsidR="001E4BF2" w:rsidRPr="00977052" w:rsidRDefault="00132B77" w:rsidP="001E4BF2">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6EDF3EBB" w14:textId="77777777" w:rsidTr="00414AB6">
        <w:tc>
          <w:tcPr>
            <w:tcW w:w="800" w:type="dxa"/>
            <w:shd w:val="solid" w:color="FFFFFF" w:fill="auto"/>
          </w:tcPr>
          <w:p w14:paraId="033900AE" w14:textId="1931364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CDBBA66" w14:textId="0FFC5A2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48AB4D2" w14:textId="1BEEA99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BB750D" w:rsidRPr="00977052">
              <w:rPr>
                <w:rFonts w:eastAsia="DengXian"/>
                <w:sz w:val="16"/>
                <w:szCs w:val="16"/>
                <w:lang w:eastAsia="zh-CN"/>
              </w:rPr>
              <w:t>4660</w:t>
            </w:r>
          </w:p>
        </w:tc>
        <w:tc>
          <w:tcPr>
            <w:tcW w:w="425" w:type="dxa"/>
            <w:shd w:val="solid" w:color="FFFFFF" w:fill="auto"/>
          </w:tcPr>
          <w:p w14:paraId="6847BDFE" w14:textId="77777777" w:rsidR="001E4BF2" w:rsidRPr="00977052" w:rsidRDefault="001E4BF2" w:rsidP="001E4BF2">
            <w:pPr>
              <w:pStyle w:val="TAL"/>
              <w:rPr>
                <w:sz w:val="16"/>
                <w:szCs w:val="16"/>
              </w:rPr>
            </w:pPr>
          </w:p>
        </w:tc>
        <w:tc>
          <w:tcPr>
            <w:tcW w:w="425" w:type="dxa"/>
            <w:shd w:val="solid" w:color="FFFFFF" w:fill="auto"/>
          </w:tcPr>
          <w:p w14:paraId="2350B415" w14:textId="77777777" w:rsidR="001E4BF2" w:rsidRPr="00977052" w:rsidRDefault="001E4BF2" w:rsidP="001E4BF2">
            <w:pPr>
              <w:pStyle w:val="TAL"/>
              <w:rPr>
                <w:sz w:val="16"/>
                <w:szCs w:val="16"/>
              </w:rPr>
            </w:pPr>
          </w:p>
        </w:tc>
        <w:tc>
          <w:tcPr>
            <w:tcW w:w="425" w:type="dxa"/>
            <w:shd w:val="solid" w:color="FFFFFF" w:fill="auto"/>
          </w:tcPr>
          <w:p w14:paraId="6A19584D" w14:textId="77777777" w:rsidR="001E4BF2" w:rsidRPr="00977052" w:rsidRDefault="001E4BF2" w:rsidP="001E4BF2">
            <w:pPr>
              <w:pStyle w:val="TAL"/>
              <w:rPr>
                <w:sz w:val="16"/>
                <w:szCs w:val="16"/>
              </w:rPr>
            </w:pPr>
          </w:p>
        </w:tc>
        <w:tc>
          <w:tcPr>
            <w:tcW w:w="4962" w:type="dxa"/>
            <w:shd w:val="solid" w:color="FFFFFF" w:fill="auto"/>
          </w:tcPr>
          <w:p w14:paraId="695D7788" w14:textId="57E9D5C1" w:rsidR="001E4BF2" w:rsidRPr="00977052" w:rsidRDefault="004960EC" w:rsidP="001E4BF2">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578A788" w14:textId="77777777" w:rsidTr="00414AB6">
        <w:tc>
          <w:tcPr>
            <w:tcW w:w="800" w:type="dxa"/>
            <w:shd w:val="solid" w:color="FFFFFF" w:fill="auto"/>
          </w:tcPr>
          <w:p w14:paraId="3476CFFD" w14:textId="1048D88A"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D15E13F" w14:textId="55A7DFE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B6F118A" w14:textId="4267CAF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BB750D" w:rsidRPr="00977052">
              <w:rPr>
                <w:rFonts w:eastAsia="DengXian"/>
                <w:sz w:val="16"/>
                <w:szCs w:val="16"/>
                <w:lang w:eastAsia="zh-CN"/>
              </w:rPr>
              <w:t>1</w:t>
            </w:r>
          </w:p>
        </w:tc>
        <w:tc>
          <w:tcPr>
            <w:tcW w:w="425" w:type="dxa"/>
            <w:shd w:val="solid" w:color="FFFFFF" w:fill="auto"/>
          </w:tcPr>
          <w:p w14:paraId="4F00CB4D" w14:textId="77777777" w:rsidR="001E4BF2" w:rsidRPr="00977052" w:rsidRDefault="001E4BF2" w:rsidP="001E4BF2">
            <w:pPr>
              <w:pStyle w:val="TAL"/>
              <w:rPr>
                <w:sz w:val="16"/>
                <w:szCs w:val="16"/>
              </w:rPr>
            </w:pPr>
          </w:p>
        </w:tc>
        <w:tc>
          <w:tcPr>
            <w:tcW w:w="425" w:type="dxa"/>
            <w:shd w:val="solid" w:color="FFFFFF" w:fill="auto"/>
          </w:tcPr>
          <w:p w14:paraId="6C841F96" w14:textId="77777777" w:rsidR="001E4BF2" w:rsidRPr="00977052" w:rsidRDefault="001E4BF2" w:rsidP="001E4BF2">
            <w:pPr>
              <w:pStyle w:val="TAL"/>
              <w:rPr>
                <w:sz w:val="16"/>
                <w:szCs w:val="16"/>
              </w:rPr>
            </w:pPr>
          </w:p>
        </w:tc>
        <w:tc>
          <w:tcPr>
            <w:tcW w:w="425" w:type="dxa"/>
            <w:shd w:val="solid" w:color="FFFFFF" w:fill="auto"/>
          </w:tcPr>
          <w:p w14:paraId="23BCBCCC" w14:textId="77777777" w:rsidR="001E4BF2" w:rsidRPr="00977052" w:rsidRDefault="001E4BF2" w:rsidP="001E4BF2">
            <w:pPr>
              <w:pStyle w:val="TAL"/>
              <w:rPr>
                <w:sz w:val="16"/>
                <w:szCs w:val="16"/>
              </w:rPr>
            </w:pPr>
          </w:p>
        </w:tc>
        <w:tc>
          <w:tcPr>
            <w:tcW w:w="4962" w:type="dxa"/>
            <w:shd w:val="solid" w:color="FFFFFF" w:fill="auto"/>
          </w:tcPr>
          <w:p w14:paraId="1AA3A8F7" w14:textId="3317FBEE" w:rsidR="001E4BF2" w:rsidRPr="00977052" w:rsidRDefault="008E0B52" w:rsidP="001E4BF2">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605060D" w14:textId="77777777" w:rsidTr="00414AB6">
        <w:tc>
          <w:tcPr>
            <w:tcW w:w="800" w:type="dxa"/>
            <w:shd w:val="solid" w:color="FFFFFF" w:fill="auto"/>
          </w:tcPr>
          <w:p w14:paraId="53441762" w14:textId="0478173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641E257" w14:textId="0E20126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8951858" w14:textId="4306D2E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377652" w:rsidRPr="00977052">
              <w:rPr>
                <w:rFonts w:eastAsia="DengXian"/>
                <w:sz w:val="16"/>
                <w:szCs w:val="16"/>
                <w:lang w:eastAsia="zh-CN"/>
              </w:rPr>
              <w:t>4633</w:t>
            </w:r>
          </w:p>
        </w:tc>
        <w:tc>
          <w:tcPr>
            <w:tcW w:w="425" w:type="dxa"/>
            <w:shd w:val="solid" w:color="FFFFFF" w:fill="auto"/>
          </w:tcPr>
          <w:p w14:paraId="6AD3C1CE" w14:textId="77777777" w:rsidR="001E4BF2" w:rsidRPr="00977052" w:rsidRDefault="001E4BF2" w:rsidP="001E4BF2">
            <w:pPr>
              <w:pStyle w:val="TAL"/>
              <w:rPr>
                <w:sz w:val="16"/>
                <w:szCs w:val="16"/>
              </w:rPr>
            </w:pPr>
          </w:p>
        </w:tc>
        <w:tc>
          <w:tcPr>
            <w:tcW w:w="425" w:type="dxa"/>
            <w:shd w:val="solid" w:color="FFFFFF" w:fill="auto"/>
          </w:tcPr>
          <w:p w14:paraId="58BEF3DF" w14:textId="77777777" w:rsidR="001E4BF2" w:rsidRPr="00977052" w:rsidRDefault="001E4BF2" w:rsidP="001E4BF2">
            <w:pPr>
              <w:pStyle w:val="TAL"/>
              <w:rPr>
                <w:sz w:val="16"/>
                <w:szCs w:val="16"/>
              </w:rPr>
            </w:pPr>
          </w:p>
        </w:tc>
        <w:tc>
          <w:tcPr>
            <w:tcW w:w="425" w:type="dxa"/>
            <w:shd w:val="solid" w:color="FFFFFF" w:fill="auto"/>
          </w:tcPr>
          <w:p w14:paraId="309E8B8D" w14:textId="77777777" w:rsidR="001E4BF2" w:rsidRPr="00977052" w:rsidRDefault="001E4BF2" w:rsidP="001E4BF2">
            <w:pPr>
              <w:pStyle w:val="TAL"/>
              <w:rPr>
                <w:sz w:val="16"/>
                <w:szCs w:val="16"/>
              </w:rPr>
            </w:pPr>
          </w:p>
        </w:tc>
        <w:tc>
          <w:tcPr>
            <w:tcW w:w="4962" w:type="dxa"/>
            <w:shd w:val="solid" w:color="FFFFFF" w:fill="auto"/>
          </w:tcPr>
          <w:p w14:paraId="4D5C7C62" w14:textId="430459F4" w:rsidR="001E4BF2" w:rsidRPr="00977052" w:rsidRDefault="00377652" w:rsidP="001E4BF2">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311146E6" w14:textId="77777777" w:rsidTr="00414AB6">
        <w:tc>
          <w:tcPr>
            <w:tcW w:w="800" w:type="dxa"/>
            <w:shd w:val="solid" w:color="FFFFFF" w:fill="auto"/>
          </w:tcPr>
          <w:p w14:paraId="3D2694FD" w14:textId="4D53EFB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C2E9085" w14:textId="2820726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16AF34A" w14:textId="793438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D01706" w:rsidRPr="00977052">
              <w:rPr>
                <w:rFonts w:eastAsia="DengXian"/>
                <w:sz w:val="16"/>
                <w:szCs w:val="16"/>
                <w:lang w:eastAsia="zh-CN"/>
              </w:rPr>
              <w:t>2</w:t>
            </w:r>
          </w:p>
        </w:tc>
        <w:tc>
          <w:tcPr>
            <w:tcW w:w="425" w:type="dxa"/>
            <w:shd w:val="solid" w:color="FFFFFF" w:fill="auto"/>
          </w:tcPr>
          <w:p w14:paraId="2F0447D5" w14:textId="77777777" w:rsidR="001E4BF2" w:rsidRPr="00977052" w:rsidRDefault="001E4BF2" w:rsidP="001E4BF2">
            <w:pPr>
              <w:pStyle w:val="TAL"/>
              <w:rPr>
                <w:sz w:val="16"/>
                <w:szCs w:val="16"/>
              </w:rPr>
            </w:pPr>
          </w:p>
        </w:tc>
        <w:tc>
          <w:tcPr>
            <w:tcW w:w="425" w:type="dxa"/>
            <w:shd w:val="solid" w:color="FFFFFF" w:fill="auto"/>
          </w:tcPr>
          <w:p w14:paraId="52448A39" w14:textId="77777777" w:rsidR="001E4BF2" w:rsidRPr="00977052" w:rsidRDefault="001E4BF2" w:rsidP="001E4BF2">
            <w:pPr>
              <w:pStyle w:val="TAL"/>
              <w:rPr>
                <w:sz w:val="16"/>
                <w:szCs w:val="16"/>
              </w:rPr>
            </w:pPr>
          </w:p>
        </w:tc>
        <w:tc>
          <w:tcPr>
            <w:tcW w:w="425" w:type="dxa"/>
            <w:shd w:val="solid" w:color="FFFFFF" w:fill="auto"/>
          </w:tcPr>
          <w:p w14:paraId="2A77905D" w14:textId="77777777" w:rsidR="001E4BF2" w:rsidRPr="00977052" w:rsidRDefault="001E4BF2" w:rsidP="001E4BF2">
            <w:pPr>
              <w:pStyle w:val="TAL"/>
              <w:rPr>
                <w:sz w:val="16"/>
                <w:szCs w:val="16"/>
              </w:rPr>
            </w:pPr>
          </w:p>
        </w:tc>
        <w:tc>
          <w:tcPr>
            <w:tcW w:w="4962" w:type="dxa"/>
            <w:shd w:val="solid" w:color="FFFFFF" w:fill="auto"/>
          </w:tcPr>
          <w:p w14:paraId="47EA0997" w14:textId="6A3CB8CC" w:rsidR="001E4BF2" w:rsidRPr="00977052" w:rsidRDefault="00BC1628" w:rsidP="001E4BF2">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6897586" w14:textId="77777777" w:rsidTr="00414AB6">
        <w:tc>
          <w:tcPr>
            <w:tcW w:w="800" w:type="dxa"/>
            <w:shd w:val="solid" w:color="FFFFFF" w:fill="auto"/>
          </w:tcPr>
          <w:p w14:paraId="260A763C" w14:textId="2211B6BF"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A669D6E" w14:textId="1C9C736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DB289A9" w14:textId="654C958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D01706" w:rsidRPr="00977052">
              <w:rPr>
                <w:rFonts w:eastAsia="DengXian"/>
                <w:sz w:val="16"/>
                <w:szCs w:val="16"/>
                <w:lang w:eastAsia="zh-CN"/>
              </w:rPr>
              <w:t>3</w:t>
            </w:r>
          </w:p>
        </w:tc>
        <w:tc>
          <w:tcPr>
            <w:tcW w:w="425" w:type="dxa"/>
            <w:shd w:val="solid" w:color="FFFFFF" w:fill="auto"/>
          </w:tcPr>
          <w:p w14:paraId="5557E63E" w14:textId="77777777" w:rsidR="001E4BF2" w:rsidRPr="00977052" w:rsidRDefault="001E4BF2" w:rsidP="001E4BF2">
            <w:pPr>
              <w:pStyle w:val="TAL"/>
              <w:rPr>
                <w:sz w:val="16"/>
                <w:szCs w:val="16"/>
              </w:rPr>
            </w:pPr>
          </w:p>
        </w:tc>
        <w:tc>
          <w:tcPr>
            <w:tcW w:w="425" w:type="dxa"/>
            <w:shd w:val="solid" w:color="FFFFFF" w:fill="auto"/>
          </w:tcPr>
          <w:p w14:paraId="2828CE2A" w14:textId="77777777" w:rsidR="001E4BF2" w:rsidRPr="00977052" w:rsidRDefault="001E4BF2" w:rsidP="001E4BF2">
            <w:pPr>
              <w:pStyle w:val="TAL"/>
              <w:rPr>
                <w:sz w:val="16"/>
                <w:szCs w:val="16"/>
              </w:rPr>
            </w:pPr>
          </w:p>
        </w:tc>
        <w:tc>
          <w:tcPr>
            <w:tcW w:w="425" w:type="dxa"/>
            <w:shd w:val="solid" w:color="FFFFFF" w:fill="auto"/>
          </w:tcPr>
          <w:p w14:paraId="4079DB7A" w14:textId="77777777" w:rsidR="001E4BF2" w:rsidRPr="00977052" w:rsidRDefault="001E4BF2" w:rsidP="001E4BF2">
            <w:pPr>
              <w:pStyle w:val="TAL"/>
              <w:rPr>
                <w:sz w:val="16"/>
                <w:szCs w:val="16"/>
              </w:rPr>
            </w:pPr>
          </w:p>
        </w:tc>
        <w:tc>
          <w:tcPr>
            <w:tcW w:w="4962" w:type="dxa"/>
            <w:shd w:val="solid" w:color="FFFFFF" w:fill="auto"/>
          </w:tcPr>
          <w:p w14:paraId="1DE5B655" w14:textId="29A8FBB9" w:rsidR="001E4BF2" w:rsidRPr="00977052" w:rsidRDefault="00CC1CF1" w:rsidP="001E4BF2">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1B615226" w14:textId="77777777" w:rsidTr="00414AB6">
        <w:tc>
          <w:tcPr>
            <w:tcW w:w="800" w:type="dxa"/>
            <w:shd w:val="solid" w:color="FFFFFF" w:fill="auto"/>
          </w:tcPr>
          <w:p w14:paraId="16BF3203" w14:textId="5F1907CA"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FEE4EC5" w14:textId="5E4CB3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34509F74" w14:textId="3732789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A70F2C" w:rsidRPr="00977052">
              <w:rPr>
                <w:rFonts w:eastAsia="DengXian"/>
                <w:sz w:val="16"/>
                <w:szCs w:val="16"/>
                <w:lang w:eastAsia="zh-CN"/>
              </w:rPr>
              <w:t>3979</w:t>
            </w:r>
          </w:p>
        </w:tc>
        <w:tc>
          <w:tcPr>
            <w:tcW w:w="425" w:type="dxa"/>
            <w:shd w:val="solid" w:color="FFFFFF" w:fill="auto"/>
          </w:tcPr>
          <w:p w14:paraId="1401EE59" w14:textId="77777777" w:rsidR="001E4BF2" w:rsidRPr="00977052" w:rsidRDefault="001E4BF2" w:rsidP="001E4BF2">
            <w:pPr>
              <w:pStyle w:val="TAL"/>
              <w:rPr>
                <w:sz w:val="16"/>
                <w:szCs w:val="16"/>
              </w:rPr>
            </w:pPr>
          </w:p>
        </w:tc>
        <w:tc>
          <w:tcPr>
            <w:tcW w:w="425" w:type="dxa"/>
            <w:shd w:val="solid" w:color="FFFFFF" w:fill="auto"/>
          </w:tcPr>
          <w:p w14:paraId="29219191" w14:textId="77777777" w:rsidR="001E4BF2" w:rsidRPr="00977052" w:rsidRDefault="001E4BF2" w:rsidP="001E4BF2">
            <w:pPr>
              <w:pStyle w:val="TAL"/>
              <w:rPr>
                <w:sz w:val="16"/>
                <w:szCs w:val="16"/>
              </w:rPr>
            </w:pPr>
          </w:p>
        </w:tc>
        <w:tc>
          <w:tcPr>
            <w:tcW w:w="425" w:type="dxa"/>
            <w:shd w:val="solid" w:color="FFFFFF" w:fill="auto"/>
          </w:tcPr>
          <w:p w14:paraId="07DA3B39" w14:textId="77777777" w:rsidR="001E4BF2" w:rsidRPr="00977052" w:rsidRDefault="001E4BF2" w:rsidP="001E4BF2">
            <w:pPr>
              <w:pStyle w:val="TAL"/>
              <w:rPr>
                <w:sz w:val="16"/>
                <w:szCs w:val="16"/>
              </w:rPr>
            </w:pPr>
          </w:p>
        </w:tc>
        <w:tc>
          <w:tcPr>
            <w:tcW w:w="4962" w:type="dxa"/>
            <w:shd w:val="solid" w:color="FFFFFF" w:fill="auto"/>
          </w:tcPr>
          <w:p w14:paraId="5A1EC17D" w14:textId="5B3AF93C" w:rsidR="001E4BF2" w:rsidRPr="00977052" w:rsidRDefault="004F6218" w:rsidP="001E4BF2">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4E5703C4" w14:textId="77777777" w:rsidTr="00414AB6">
        <w:tc>
          <w:tcPr>
            <w:tcW w:w="800" w:type="dxa"/>
            <w:shd w:val="solid" w:color="FFFFFF" w:fill="auto"/>
          </w:tcPr>
          <w:p w14:paraId="6C45D6F5" w14:textId="298E26A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E5458CF" w14:textId="4D6CFFA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4DFD4F1" w14:textId="3BCF0D3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A923FE" w:rsidRPr="00977052">
              <w:rPr>
                <w:rFonts w:eastAsia="DengXian"/>
                <w:sz w:val="16"/>
                <w:szCs w:val="16"/>
                <w:lang w:eastAsia="zh-CN"/>
              </w:rPr>
              <w:t>3981</w:t>
            </w:r>
          </w:p>
        </w:tc>
        <w:tc>
          <w:tcPr>
            <w:tcW w:w="425" w:type="dxa"/>
            <w:shd w:val="solid" w:color="FFFFFF" w:fill="auto"/>
          </w:tcPr>
          <w:p w14:paraId="69F8EFEC" w14:textId="77777777" w:rsidR="001E4BF2" w:rsidRPr="00977052" w:rsidRDefault="001E4BF2" w:rsidP="001E4BF2">
            <w:pPr>
              <w:pStyle w:val="TAL"/>
              <w:rPr>
                <w:sz w:val="16"/>
                <w:szCs w:val="16"/>
              </w:rPr>
            </w:pPr>
          </w:p>
        </w:tc>
        <w:tc>
          <w:tcPr>
            <w:tcW w:w="425" w:type="dxa"/>
            <w:shd w:val="solid" w:color="FFFFFF" w:fill="auto"/>
          </w:tcPr>
          <w:p w14:paraId="0E1930CA" w14:textId="77777777" w:rsidR="001E4BF2" w:rsidRPr="00977052" w:rsidRDefault="001E4BF2" w:rsidP="001E4BF2">
            <w:pPr>
              <w:pStyle w:val="TAL"/>
              <w:rPr>
                <w:sz w:val="16"/>
                <w:szCs w:val="16"/>
              </w:rPr>
            </w:pPr>
          </w:p>
        </w:tc>
        <w:tc>
          <w:tcPr>
            <w:tcW w:w="425" w:type="dxa"/>
            <w:shd w:val="solid" w:color="FFFFFF" w:fill="auto"/>
          </w:tcPr>
          <w:p w14:paraId="7771791D" w14:textId="77777777" w:rsidR="001E4BF2" w:rsidRPr="00977052" w:rsidRDefault="001E4BF2" w:rsidP="001E4BF2">
            <w:pPr>
              <w:pStyle w:val="TAL"/>
              <w:rPr>
                <w:sz w:val="16"/>
                <w:szCs w:val="16"/>
              </w:rPr>
            </w:pPr>
          </w:p>
        </w:tc>
        <w:tc>
          <w:tcPr>
            <w:tcW w:w="4962" w:type="dxa"/>
            <w:shd w:val="solid" w:color="FFFFFF" w:fill="auto"/>
          </w:tcPr>
          <w:p w14:paraId="57405587" w14:textId="16C72166" w:rsidR="001E4BF2" w:rsidRPr="00977052" w:rsidRDefault="00C21C87" w:rsidP="001E4BF2">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29EEC16" w14:textId="77777777" w:rsidTr="00414AB6">
        <w:tc>
          <w:tcPr>
            <w:tcW w:w="800" w:type="dxa"/>
            <w:shd w:val="solid" w:color="FFFFFF" w:fill="auto"/>
          </w:tcPr>
          <w:p w14:paraId="640D9222" w14:textId="4C3491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7AC0DDF" w14:textId="17C4CBD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E9D16F4" w14:textId="351FB81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653405" w:rsidRPr="00977052">
              <w:rPr>
                <w:rFonts w:eastAsia="DengXian"/>
                <w:sz w:val="16"/>
                <w:szCs w:val="16"/>
                <w:lang w:eastAsia="zh-CN"/>
              </w:rPr>
              <w:t>34</w:t>
            </w:r>
          </w:p>
        </w:tc>
        <w:tc>
          <w:tcPr>
            <w:tcW w:w="425" w:type="dxa"/>
            <w:shd w:val="solid" w:color="FFFFFF" w:fill="auto"/>
          </w:tcPr>
          <w:p w14:paraId="0B865AB2" w14:textId="77777777" w:rsidR="001E4BF2" w:rsidRPr="00977052" w:rsidRDefault="001E4BF2" w:rsidP="001E4BF2">
            <w:pPr>
              <w:pStyle w:val="TAL"/>
              <w:rPr>
                <w:sz w:val="16"/>
                <w:szCs w:val="16"/>
              </w:rPr>
            </w:pPr>
          </w:p>
        </w:tc>
        <w:tc>
          <w:tcPr>
            <w:tcW w:w="425" w:type="dxa"/>
            <w:shd w:val="solid" w:color="FFFFFF" w:fill="auto"/>
          </w:tcPr>
          <w:p w14:paraId="3C522027" w14:textId="77777777" w:rsidR="001E4BF2" w:rsidRPr="00977052" w:rsidRDefault="001E4BF2" w:rsidP="001E4BF2">
            <w:pPr>
              <w:pStyle w:val="TAL"/>
              <w:rPr>
                <w:sz w:val="16"/>
                <w:szCs w:val="16"/>
              </w:rPr>
            </w:pPr>
          </w:p>
        </w:tc>
        <w:tc>
          <w:tcPr>
            <w:tcW w:w="425" w:type="dxa"/>
            <w:shd w:val="solid" w:color="FFFFFF" w:fill="auto"/>
          </w:tcPr>
          <w:p w14:paraId="35A84891" w14:textId="77777777" w:rsidR="001E4BF2" w:rsidRPr="00977052" w:rsidRDefault="001E4BF2" w:rsidP="001E4BF2">
            <w:pPr>
              <w:pStyle w:val="TAL"/>
              <w:rPr>
                <w:sz w:val="16"/>
                <w:szCs w:val="16"/>
              </w:rPr>
            </w:pPr>
          </w:p>
        </w:tc>
        <w:tc>
          <w:tcPr>
            <w:tcW w:w="4962" w:type="dxa"/>
            <w:shd w:val="solid" w:color="FFFFFF" w:fill="auto"/>
          </w:tcPr>
          <w:p w14:paraId="13F4B8B2" w14:textId="4B3A8AB0" w:rsidR="001E4BF2" w:rsidRPr="00977052" w:rsidRDefault="00653405" w:rsidP="001E4BF2">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45446788" w14:textId="77777777" w:rsidTr="00414AB6">
        <w:tc>
          <w:tcPr>
            <w:tcW w:w="800" w:type="dxa"/>
            <w:shd w:val="solid" w:color="FFFFFF" w:fill="auto"/>
          </w:tcPr>
          <w:p w14:paraId="2E35FCFD" w14:textId="72B51F3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83739F1" w14:textId="297AD41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9B6D00F" w14:textId="31669658"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w:t>
            </w:r>
            <w:r w:rsidR="009379C3" w:rsidRPr="00977052">
              <w:rPr>
                <w:rFonts w:eastAsia="DengXian"/>
                <w:sz w:val="16"/>
                <w:szCs w:val="16"/>
                <w:lang w:eastAsia="zh-CN"/>
              </w:rPr>
              <w:t>23</w:t>
            </w:r>
            <w:r w:rsidRPr="00977052">
              <w:rPr>
                <w:rFonts w:eastAsia="DengXian"/>
                <w:sz w:val="16"/>
                <w:szCs w:val="16"/>
                <w:lang w:eastAsia="zh-CN"/>
              </w:rPr>
              <w:t>5</w:t>
            </w:r>
          </w:p>
        </w:tc>
        <w:tc>
          <w:tcPr>
            <w:tcW w:w="425" w:type="dxa"/>
            <w:shd w:val="solid" w:color="FFFFFF" w:fill="auto"/>
          </w:tcPr>
          <w:p w14:paraId="65588C70" w14:textId="77777777" w:rsidR="001E4BF2" w:rsidRPr="00977052" w:rsidRDefault="001E4BF2" w:rsidP="001E4BF2">
            <w:pPr>
              <w:pStyle w:val="TAL"/>
              <w:rPr>
                <w:sz w:val="16"/>
                <w:szCs w:val="16"/>
              </w:rPr>
            </w:pPr>
          </w:p>
        </w:tc>
        <w:tc>
          <w:tcPr>
            <w:tcW w:w="425" w:type="dxa"/>
            <w:shd w:val="solid" w:color="FFFFFF" w:fill="auto"/>
          </w:tcPr>
          <w:p w14:paraId="11109F59" w14:textId="77777777" w:rsidR="001E4BF2" w:rsidRPr="00977052" w:rsidRDefault="001E4BF2" w:rsidP="001E4BF2">
            <w:pPr>
              <w:pStyle w:val="TAL"/>
              <w:rPr>
                <w:sz w:val="16"/>
                <w:szCs w:val="16"/>
              </w:rPr>
            </w:pPr>
          </w:p>
        </w:tc>
        <w:tc>
          <w:tcPr>
            <w:tcW w:w="425" w:type="dxa"/>
            <w:shd w:val="solid" w:color="FFFFFF" w:fill="auto"/>
          </w:tcPr>
          <w:p w14:paraId="45BDDA12" w14:textId="77777777" w:rsidR="001E4BF2" w:rsidRPr="00977052" w:rsidRDefault="001E4BF2" w:rsidP="001E4BF2">
            <w:pPr>
              <w:pStyle w:val="TAL"/>
              <w:rPr>
                <w:sz w:val="16"/>
                <w:szCs w:val="16"/>
              </w:rPr>
            </w:pPr>
          </w:p>
        </w:tc>
        <w:tc>
          <w:tcPr>
            <w:tcW w:w="4962" w:type="dxa"/>
            <w:shd w:val="solid" w:color="FFFFFF" w:fill="auto"/>
          </w:tcPr>
          <w:p w14:paraId="1F63BBFC" w14:textId="2B208B85" w:rsidR="001E4BF2" w:rsidRPr="00977052" w:rsidRDefault="009379C3" w:rsidP="001E4BF2">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E0F1B6D" w14:textId="77777777" w:rsidTr="00414AB6">
        <w:tc>
          <w:tcPr>
            <w:tcW w:w="800" w:type="dxa"/>
            <w:shd w:val="solid" w:color="FFFFFF" w:fill="auto"/>
          </w:tcPr>
          <w:p w14:paraId="5F853806" w14:textId="596047F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31E64" w14:textId="5DB5F09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C719E7F" w14:textId="6A65F17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B642D" w:rsidRPr="00977052">
              <w:rPr>
                <w:rFonts w:eastAsia="DengXian"/>
                <w:sz w:val="16"/>
                <w:szCs w:val="16"/>
                <w:lang w:eastAsia="zh-CN"/>
              </w:rPr>
              <w:t>36</w:t>
            </w:r>
          </w:p>
        </w:tc>
        <w:tc>
          <w:tcPr>
            <w:tcW w:w="425" w:type="dxa"/>
            <w:shd w:val="solid" w:color="FFFFFF" w:fill="auto"/>
          </w:tcPr>
          <w:p w14:paraId="4DDA4281" w14:textId="77777777" w:rsidR="001E4BF2" w:rsidRPr="00977052" w:rsidRDefault="001E4BF2" w:rsidP="001E4BF2">
            <w:pPr>
              <w:pStyle w:val="TAL"/>
              <w:rPr>
                <w:sz w:val="16"/>
                <w:szCs w:val="16"/>
              </w:rPr>
            </w:pPr>
          </w:p>
        </w:tc>
        <w:tc>
          <w:tcPr>
            <w:tcW w:w="425" w:type="dxa"/>
            <w:shd w:val="solid" w:color="FFFFFF" w:fill="auto"/>
          </w:tcPr>
          <w:p w14:paraId="49363CEF" w14:textId="77777777" w:rsidR="001E4BF2" w:rsidRPr="00977052" w:rsidRDefault="001E4BF2" w:rsidP="001E4BF2">
            <w:pPr>
              <w:pStyle w:val="TAL"/>
              <w:rPr>
                <w:sz w:val="16"/>
                <w:szCs w:val="16"/>
              </w:rPr>
            </w:pPr>
          </w:p>
        </w:tc>
        <w:tc>
          <w:tcPr>
            <w:tcW w:w="425" w:type="dxa"/>
            <w:shd w:val="solid" w:color="FFFFFF" w:fill="auto"/>
          </w:tcPr>
          <w:p w14:paraId="40CC7025" w14:textId="77777777" w:rsidR="001E4BF2" w:rsidRPr="00977052" w:rsidRDefault="001E4BF2" w:rsidP="001E4BF2">
            <w:pPr>
              <w:pStyle w:val="TAL"/>
              <w:rPr>
                <w:sz w:val="16"/>
                <w:szCs w:val="16"/>
              </w:rPr>
            </w:pPr>
          </w:p>
        </w:tc>
        <w:tc>
          <w:tcPr>
            <w:tcW w:w="4962" w:type="dxa"/>
            <w:shd w:val="solid" w:color="FFFFFF" w:fill="auto"/>
          </w:tcPr>
          <w:p w14:paraId="7DF714AD" w14:textId="2D568A3A" w:rsidR="001E4BF2" w:rsidRPr="00977052" w:rsidRDefault="002B642D" w:rsidP="001E4BF2">
            <w:pPr>
              <w:pStyle w:val="TAL"/>
              <w:rPr>
                <w:sz w:val="16"/>
                <w:szCs w:val="16"/>
              </w:rPr>
            </w:pPr>
            <w:r w:rsidRPr="00977052">
              <w:rPr>
                <w:sz w:val="16"/>
                <w:szCs w:val="16"/>
              </w:rPr>
              <w:t>5GPIN_KI#4, New Sol_PIN communication using multiple PEGCs</w:t>
            </w:r>
          </w:p>
        </w:tc>
        <w:tc>
          <w:tcPr>
            <w:tcW w:w="708" w:type="dxa"/>
            <w:shd w:val="solid" w:color="FFFFFF" w:fill="auto"/>
          </w:tcPr>
          <w:p w14:paraId="0AE13DDE" w14:textId="54233B30"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4A694864" w14:textId="77777777" w:rsidTr="00414AB6">
        <w:tc>
          <w:tcPr>
            <w:tcW w:w="800" w:type="dxa"/>
            <w:shd w:val="solid" w:color="FFFFFF" w:fill="auto"/>
          </w:tcPr>
          <w:p w14:paraId="0E8CCF82" w14:textId="73F16AA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B0154F7" w14:textId="0F9486A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D255E0D" w14:textId="6743948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8406E7" w:rsidRPr="00977052">
              <w:rPr>
                <w:rFonts w:eastAsia="DengXian"/>
                <w:sz w:val="16"/>
                <w:szCs w:val="16"/>
                <w:lang w:eastAsia="zh-CN"/>
              </w:rPr>
              <w:t>37</w:t>
            </w:r>
          </w:p>
        </w:tc>
        <w:tc>
          <w:tcPr>
            <w:tcW w:w="425" w:type="dxa"/>
            <w:shd w:val="solid" w:color="FFFFFF" w:fill="auto"/>
          </w:tcPr>
          <w:p w14:paraId="6D95D5C9" w14:textId="77777777" w:rsidR="001E4BF2" w:rsidRPr="00977052" w:rsidRDefault="001E4BF2" w:rsidP="001E4BF2">
            <w:pPr>
              <w:pStyle w:val="TAL"/>
              <w:rPr>
                <w:sz w:val="16"/>
                <w:szCs w:val="16"/>
              </w:rPr>
            </w:pPr>
          </w:p>
        </w:tc>
        <w:tc>
          <w:tcPr>
            <w:tcW w:w="425" w:type="dxa"/>
            <w:shd w:val="solid" w:color="FFFFFF" w:fill="auto"/>
          </w:tcPr>
          <w:p w14:paraId="283781A6" w14:textId="77777777" w:rsidR="001E4BF2" w:rsidRPr="00977052" w:rsidRDefault="001E4BF2" w:rsidP="001E4BF2">
            <w:pPr>
              <w:pStyle w:val="TAL"/>
              <w:rPr>
                <w:sz w:val="16"/>
                <w:szCs w:val="16"/>
              </w:rPr>
            </w:pPr>
          </w:p>
        </w:tc>
        <w:tc>
          <w:tcPr>
            <w:tcW w:w="425" w:type="dxa"/>
            <w:shd w:val="solid" w:color="FFFFFF" w:fill="auto"/>
          </w:tcPr>
          <w:p w14:paraId="74757A12" w14:textId="77777777" w:rsidR="001E4BF2" w:rsidRPr="00977052" w:rsidRDefault="001E4BF2" w:rsidP="001E4BF2">
            <w:pPr>
              <w:pStyle w:val="TAL"/>
              <w:rPr>
                <w:sz w:val="16"/>
                <w:szCs w:val="16"/>
              </w:rPr>
            </w:pPr>
          </w:p>
        </w:tc>
        <w:tc>
          <w:tcPr>
            <w:tcW w:w="4962" w:type="dxa"/>
            <w:shd w:val="solid" w:color="FFFFFF" w:fill="auto"/>
          </w:tcPr>
          <w:p w14:paraId="59D8EA4A" w14:textId="6FFFE7D1" w:rsidR="001E4BF2" w:rsidRPr="00977052" w:rsidRDefault="008406E7" w:rsidP="001E4BF2">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316ECF52" w14:textId="77777777" w:rsidTr="00414AB6">
        <w:tc>
          <w:tcPr>
            <w:tcW w:w="800" w:type="dxa"/>
            <w:shd w:val="solid" w:color="FFFFFF" w:fill="auto"/>
          </w:tcPr>
          <w:p w14:paraId="158B776F" w14:textId="65F70386"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27191A0" w14:textId="504F209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9EC78B8" w14:textId="6CB6211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9152A8" w:rsidRPr="00977052">
              <w:rPr>
                <w:rFonts w:eastAsia="DengXian"/>
                <w:sz w:val="16"/>
                <w:szCs w:val="16"/>
                <w:lang w:eastAsia="zh-CN"/>
              </w:rPr>
              <w:t>38</w:t>
            </w:r>
          </w:p>
        </w:tc>
        <w:tc>
          <w:tcPr>
            <w:tcW w:w="425" w:type="dxa"/>
            <w:shd w:val="solid" w:color="FFFFFF" w:fill="auto"/>
          </w:tcPr>
          <w:p w14:paraId="7FE023A0" w14:textId="77777777" w:rsidR="001E4BF2" w:rsidRPr="00977052" w:rsidRDefault="001E4BF2" w:rsidP="001E4BF2">
            <w:pPr>
              <w:pStyle w:val="TAL"/>
              <w:rPr>
                <w:sz w:val="16"/>
                <w:szCs w:val="16"/>
              </w:rPr>
            </w:pPr>
          </w:p>
        </w:tc>
        <w:tc>
          <w:tcPr>
            <w:tcW w:w="425" w:type="dxa"/>
            <w:shd w:val="solid" w:color="FFFFFF" w:fill="auto"/>
          </w:tcPr>
          <w:p w14:paraId="54C3A9D5" w14:textId="77777777" w:rsidR="001E4BF2" w:rsidRPr="00977052" w:rsidRDefault="001E4BF2" w:rsidP="001E4BF2">
            <w:pPr>
              <w:pStyle w:val="TAL"/>
              <w:rPr>
                <w:sz w:val="16"/>
                <w:szCs w:val="16"/>
              </w:rPr>
            </w:pPr>
          </w:p>
        </w:tc>
        <w:tc>
          <w:tcPr>
            <w:tcW w:w="425" w:type="dxa"/>
            <w:shd w:val="solid" w:color="FFFFFF" w:fill="auto"/>
          </w:tcPr>
          <w:p w14:paraId="71574231" w14:textId="77777777" w:rsidR="001E4BF2" w:rsidRPr="00977052" w:rsidRDefault="001E4BF2" w:rsidP="001E4BF2">
            <w:pPr>
              <w:pStyle w:val="TAL"/>
              <w:rPr>
                <w:sz w:val="16"/>
                <w:szCs w:val="16"/>
              </w:rPr>
            </w:pPr>
          </w:p>
        </w:tc>
        <w:tc>
          <w:tcPr>
            <w:tcW w:w="4962" w:type="dxa"/>
            <w:shd w:val="solid" w:color="FFFFFF" w:fill="auto"/>
          </w:tcPr>
          <w:p w14:paraId="3B934EA2" w14:textId="336342E7" w:rsidR="001E4BF2" w:rsidRPr="00977052" w:rsidRDefault="009152A8" w:rsidP="001E4BF2">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6524EEFC" w14:textId="77777777" w:rsidTr="00414AB6">
        <w:tc>
          <w:tcPr>
            <w:tcW w:w="800" w:type="dxa"/>
            <w:shd w:val="solid" w:color="FFFFFF" w:fill="auto"/>
          </w:tcPr>
          <w:p w14:paraId="060764D7" w14:textId="1F07D7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4B44F8A" w14:textId="0AD13DB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45C4D40" w14:textId="1D95B50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5D3706" w:rsidRPr="00977052">
              <w:rPr>
                <w:rFonts w:eastAsia="DengXian"/>
                <w:sz w:val="16"/>
                <w:szCs w:val="16"/>
                <w:lang w:eastAsia="zh-CN"/>
              </w:rPr>
              <w:t>39</w:t>
            </w:r>
          </w:p>
        </w:tc>
        <w:tc>
          <w:tcPr>
            <w:tcW w:w="425" w:type="dxa"/>
            <w:shd w:val="solid" w:color="FFFFFF" w:fill="auto"/>
          </w:tcPr>
          <w:p w14:paraId="140C9494" w14:textId="77777777" w:rsidR="001E4BF2" w:rsidRPr="00977052" w:rsidRDefault="001E4BF2" w:rsidP="001E4BF2">
            <w:pPr>
              <w:pStyle w:val="TAL"/>
              <w:rPr>
                <w:sz w:val="16"/>
                <w:szCs w:val="16"/>
              </w:rPr>
            </w:pPr>
          </w:p>
        </w:tc>
        <w:tc>
          <w:tcPr>
            <w:tcW w:w="425" w:type="dxa"/>
            <w:shd w:val="solid" w:color="FFFFFF" w:fill="auto"/>
          </w:tcPr>
          <w:p w14:paraId="41AC9CDA" w14:textId="77777777" w:rsidR="001E4BF2" w:rsidRPr="00977052" w:rsidRDefault="001E4BF2" w:rsidP="001E4BF2">
            <w:pPr>
              <w:pStyle w:val="TAL"/>
              <w:rPr>
                <w:sz w:val="16"/>
                <w:szCs w:val="16"/>
              </w:rPr>
            </w:pPr>
          </w:p>
        </w:tc>
        <w:tc>
          <w:tcPr>
            <w:tcW w:w="425" w:type="dxa"/>
            <w:shd w:val="solid" w:color="FFFFFF" w:fill="auto"/>
          </w:tcPr>
          <w:p w14:paraId="160A1BAF" w14:textId="77777777" w:rsidR="001E4BF2" w:rsidRPr="00977052" w:rsidRDefault="001E4BF2" w:rsidP="001E4BF2">
            <w:pPr>
              <w:pStyle w:val="TAL"/>
              <w:rPr>
                <w:sz w:val="16"/>
                <w:szCs w:val="16"/>
              </w:rPr>
            </w:pPr>
          </w:p>
        </w:tc>
        <w:tc>
          <w:tcPr>
            <w:tcW w:w="4962" w:type="dxa"/>
            <w:shd w:val="solid" w:color="FFFFFF" w:fill="auto"/>
          </w:tcPr>
          <w:p w14:paraId="1CD4BCCD" w14:textId="7C20463A" w:rsidR="001E4BF2" w:rsidRPr="00977052" w:rsidRDefault="005D3706" w:rsidP="001E4BF2">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0686CEDC" w14:textId="77777777" w:rsidTr="00414AB6">
        <w:tc>
          <w:tcPr>
            <w:tcW w:w="800" w:type="dxa"/>
            <w:shd w:val="solid" w:color="FFFFFF" w:fill="auto"/>
          </w:tcPr>
          <w:p w14:paraId="7F396D7D" w14:textId="0121C4F5"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2A53F0" w14:textId="078D8CB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7E30969" w14:textId="002D01E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E72E0E" w:rsidRPr="00977052">
              <w:rPr>
                <w:rFonts w:eastAsia="DengXian"/>
                <w:sz w:val="16"/>
                <w:szCs w:val="16"/>
                <w:lang w:eastAsia="zh-CN"/>
              </w:rPr>
              <w:t>40</w:t>
            </w:r>
          </w:p>
        </w:tc>
        <w:tc>
          <w:tcPr>
            <w:tcW w:w="425" w:type="dxa"/>
            <w:shd w:val="solid" w:color="FFFFFF" w:fill="auto"/>
          </w:tcPr>
          <w:p w14:paraId="6BECD835" w14:textId="77777777" w:rsidR="001E4BF2" w:rsidRPr="00977052" w:rsidRDefault="001E4BF2" w:rsidP="001E4BF2">
            <w:pPr>
              <w:pStyle w:val="TAL"/>
              <w:rPr>
                <w:sz w:val="16"/>
                <w:szCs w:val="16"/>
              </w:rPr>
            </w:pPr>
          </w:p>
        </w:tc>
        <w:tc>
          <w:tcPr>
            <w:tcW w:w="425" w:type="dxa"/>
            <w:shd w:val="solid" w:color="FFFFFF" w:fill="auto"/>
          </w:tcPr>
          <w:p w14:paraId="782F6C00" w14:textId="77777777" w:rsidR="001E4BF2" w:rsidRPr="00977052" w:rsidRDefault="001E4BF2" w:rsidP="001E4BF2">
            <w:pPr>
              <w:pStyle w:val="TAL"/>
              <w:rPr>
                <w:sz w:val="16"/>
                <w:szCs w:val="16"/>
              </w:rPr>
            </w:pPr>
          </w:p>
        </w:tc>
        <w:tc>
          <w:tcPr>
            <w:tcW w:w="425" w:type="dxa"/>
            <w:shd w:val="solid" w:color="FFFFFF" w:fill="auto"/>
          </w:tcPr>
          <w:p w14:paraId="4E4F3ADA" w14:textId="77777777" w:rsidR="001E4BF2" w:rsidRPr="00977052" w:rsidRDefault="001E4BF2" w:rsidP="001E4BF2">
            <w:pPr>
              <w:pStyle w:val="TAL"/>
              <w:rPr>
                <w:sz w:val="16"/>
                <w:szCs w:val="16"/>
              </w:rPr>
            </w:pPr>
          </w:p>
        </w:tc>
        <w:tc>
          <w:tcPr>
            <w:tcW w:w="4962" w:type="dxa"/>
            <w:shd w:val="solid" w:color="FFFFFF" w:fill="auto"/>
          </w:tcPr>
          <w:p w14:paraId="5091AAF7" w14:textId="0208DCE6" w:rsidR="001E4BF2" w:rsidRPr="00977052" w:rsidRDefault="00E72E0E" w:rsidP="001E4BF2">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59FAF8BE" w14:textId="77777777" w:rsidTr="00414AB6">
        <w:tc>
          <w:tcPr>
            <w:tcW w:w="800" w:type="dxa"/>
            <w:shd w:val="solid" w:color="FFFFFF" w:fill="auto"/>
          </w:tcPr>
          <w:p w14:paraId="460AC2D9" w14:textId="1824816D"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5E1CFAE" w14:textId="4B8602F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2E91FAC" w14:textId="388BCB6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E77602" w:rsidRPr="00977052">
              <w:rPr>
                <w:rFonts w:eastAsia="DengXian"/>
                <w:sz w:val="16"/>
                <w:szCs w:val="16"/>
                <w:lang w:eastAsia="zh-CN"/>
              </w:rPr>
              <w:t>41</w:t>
            </w:r>
          </w:p>
        </w:tc>
        <w:tc>
          <w:tcPr>
            <w:tcW w:w="425" w:type="dxa"/>
            <w:shd w:val="solid" w:color="FFFFFF" w:fill="auto"/>
          </w:tcPr>
          <w:p w14:paraId="2471050B" w14:textId="77777777" w:rsidR="001E4BF2" w:rsidRPr="00977052" w:rsidRDefault="001E4BF2" w:rsidP="001E4BF2">
            <w:pPr>
              <w:pStyle w:val="TAL"/>
              <w:rPr>
                <w:sz w:val="16"/>
                <w:szCs w:val="16"/>
              </w:rPr>
            </w:pPr>
          </w:p>
        </w:tc>
        <w:tc>
          <w:tcPr>
            <w:tcW w:w="425" w:type="dxa"/>
            <w:shd w:val="solid" w:color="FFFFFF" w:fill="auto"/>
          </w:tcPr>
          <w:p w14:paraId="1EDB3EA1" w14:textId="77777777" w:rsidR="001E4BF2" w:rsidRPr="00977052" w:rsidRDefault="001E4BF2" w:rsidP="001E4BF2">
            <w:pPr>
              <w:pStyle w:val="TAL"/>
              <w:rPr>
                <w:sz w:val="16"/>
                <w:szCs w:val="16"/>
              </w:rPr>
            </w:pPr>
          </w:p>
        </w:tc>
        <w:tc>
          <w:tcPr>
            <w:tcW w:w="425" w:type="dxa"/>
            <w:shd w:val="solid" w:color="FFFFFF" w:fill="auto"/>
          </w:tcPr>
          <w:p w14:paraId="5BFE72D7" w14:textId="77777777" w:rsidR="001E4BF2" w:rsidRPr="00977052" w:rsidRDefault="001E4BF2" w:rsidP="001E4BF2">
            <w:pPr>
              <w:pStyle w:val="TAL"/>
              <w:rPr>
                <w:sz w:val="16"/>
                <w:szCs w:val="16"/>
              </w:rPr>
            </w:pPr>
          </w:p>
        </w:tc>
        <w:tc>
          <w:tcPr>
            <w:tcW w:w="4962" w:type="dxa"/>
            <w:shd w:val="solid" w:color="FFFFFF" w:fill="auto"/>
          </w:tcPr>
          <w:p w14:paraId="4B887F77" w14:textId="6134CE4F" w:rsidR="001E4BF2" w:rsidRPr="00977052" w:rsidRDefault="00E77602" w:rsidP="001E4BF2">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2720C2F7" w14:textId="77777777" w:rsidTr="00414AB6">
        <w:tc>
          <w:tcPr>
            <w:tcW w:w="800" w:type="dxa"/>
            <w:shd w:val="solid" w:color="FFFFFF" w:fill="auto"/>
          </w:tcPr>
          <w:p w14:paraId="3DB2F0D2" w14:textId="2CC00277"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D8DF8" w14:textId="5D2B505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CCC293A" w14:textId="47114F4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E4573B" w:rsidRPr="00977052">
              <w:rPr>
                <w:rFonts w:eastAsia="DengXian"/>
                <w:sz w:val="16"/>
                <w:szCs w:val="16"/>
                <w:lang w:eastAsia="zh-CN"/>
              </w:rPr>
              <w:t>4661</w:t>
            </w:r>
          </w:p>
        </w:tc>
        <w:tc>
          <w:tcPr>
            <w:tcW w:w="425" w:type="dxa"/>
            <w:shd w:val="solid" w:color="FFFFFF" w:fill="auto"/>
          </w:tcPr>
          <w:p w14:paraId="2F567083" w14:textId="77777777" w:rsidR="001E4BF2" w:rsidRPr="00977052" w:rsidRDefault="001E4BF2" w:rsidP="001E4BF2">
            <w:pPr>
              <w:pStyle w:val="TAL"/>
              <w:rPr>
                <w:sz w:val="16"/>
                <w:szCs w:val="16"/>
              </w:rPr>
            </w:pPr>
          </w:p>
        </w:tc>
        <w:tc>
          <w:tcPr>
            <w:tcW w:w="425" w:type="dxa"/>
            <w:shd w:val="solid" w:color="FFFFFF" w:fill="auto"/>
          </w:tcPr>
          <w:p w14:paraId="22270E49" w14:textId="77777777" w:rsidR="001E4BF2" w:rsidRPr="00977052" w:rsidRDefault="001E4BF2" w:rsidP="001E4BF2">
            <w:pPr>
              <w:pStyle w:val="TAL"/>
              <w:rPr>
                <w:sz w:val="16"/>
                <w:szCs w:val="16"/>
              </w:rPr>
            </w:pPr>
          </w:p>
        </w:tc>
        <w:tc>
          <w:tcPr>
            <w:tcW w:w="425" w:type="dxa"/>
            <w:shd w:val="solid" w:color="FFFFFF" w:fill="auto"/>
          </w:tcPr>
          <w:p w14:paraId="4F5BBEF1" w14:textId="77777777" w:rsidR="001E4BF2" w:rsidRPr="00977052" w:rsidRDefault="001E4BF2" w:rsidP="001E4BF2">
            <w:pPr>
              <w:pStyle w:val="TAL"/>
              <w:rPr>
                <w:sz w:val="16"/>
                <w:szCs w:val="16"/>
              </w:rPr>
            </w:pPr>
          </w:p>
        </w:tc>
        <w:tc>
          <w:tcPr>
            <w:tcW w:w="4962" w:type="dxa"/>
            <w:shd w:val="solid" w:color="FFFFFF" w:fill="auto"/>
          </w:tcPr>
          <w:p w14:paraId="0DB8F4C7" w14:textId="1439FB1C" w:rsidR="001E4BF2" w:rsidRPr="00977052" w:rsidRDefault="00E4573B" w:rsidP="001E4BF2">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4F2A3869" w14:textId="77777777" w:rsidTr="00414AB6">
        <w:tc>
          <w:tcPr>
            <w:tcW w:w="800" w:type="dxa"/>
            <w:shd w:val="solid" w:color="FFFFFF" w:fill="auto"/>
          </w:tcPr>
          <w:p w14:paraId="20278982" w14:textId="415B744E"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7D30BD5" w14:textId="6C89BC2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679A86B" w14:textId="49777AE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414C4B" w:rsidRPr="00977052">
              <w:rPr>
                <w:rFonts w:eastAsia="DengXian"/>
                <w:sz w:val="16"/>
                <w:szCs w:val="16"/>
                <w:lang w:eastAsia="zh-CN"/>
              </w:rPr>
              <w:t>42</w:t>
            </w:r>
          </w:p>
        </w:tc>
        <w:tc>
          <w:tcPr>
            <w:tcW w:w="425" w:type="dxa"/>
            <w:shd w:val="solid" w:color="FFFFFF" w:fill="auto"/>
          </w:tcPr>
          <w:p w14:paraId="643EF9FE" w14:textId="77777777" w:rsidR="001E4BF2" w:rsidRPr="00977052" w:rsidRDefault="001E4BF2" w:rsidP="001E4BF2">
            <w:pPr>
              <w:pStyle w:val="TAL"/>
              <w:rPr>
                <w:sz w:val="16"/>
                <w:szCs w:val="16"/>
              </w:rPr>
            </w:pPr>
          </w:p>
        </w:tc>
        <w:tc>
          <w:tcPr>
            <w:tcW w:w="425" w:type="dxa"/>
            <w:shd w:val="solid" w:color="FFFFFF" w:fill="auto"/>
          </w:tcPr>
          <w:p w14:paraId="5F097F68" w14:textId="77777777" w:rsidR="001E4BF2" w:rsidRPr="00977052" w:rsidRDefault="001E4BF2" w:rsidP="001E4BF2">
            <w:pPr>
              <w:pStyle w:val="TAL"/>
              <w:rPr>
                <w:sz w:val="16"/>
                <w:szCs w:val="16"/>
              </w:rPr>
            </w:pPr>
          </w:p>
        </w:tc>
        <w:tc>
          <w:tcPr>
            <w:tcW w:w="425" w:type="dxa"/>
            <w:shd w:val="solid" w:color="FFFFFF" w:fill="auto"/>
          </w:tcPr>
          <w:p w14:paraId="0A699579" w14:textId="77777777" w:rsidR="001E4BF2" w:rsidRPr="00977052" w:rsidRDefault="001E4BF2" w:rsidP="001E4BF2">
            <w:pPr>
              <w:pStyle w:val="TAL"/>
              <w:rPr>
                <w:sz w:val="16"/>
                <w:szCs w:val="16"/>
              </w:rPr>
            </w:pPr>
          </w:p>
        </w:tc>
        <w:tc>
          <w:tcPr>
            <w:tcW w:w="4962" w:type="dxa"/>
            <w:shd w:val="solid" w:color="FFFFFF" w:fill="auto"/>
          </w:tcPr>
          <w:p w14:paraId="0F97EA86" w14:textId="1E9A1B6B" w:rsidR="001E4BF2" w:rsidRPr="00977052" w:rsidRDefault="00414C4B" w:rsidP="001E4BF2">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344E350C" w14:textId="77777777" w:rsidTr="00414AB6">
        <w:tc>
          <w:tcPr>
            <w:tcW w:w="800" w:type="dxa"/>
            <w:shd w:val="solid" w:color="FFFFFF" w:fill="auto"/>
          </w:tcPr>
          <w:p w14:paraId="1F5974FB" w14:textId="612FC5C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5E98571" w14:textId="00C2BF8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AB12C19" w14:textId="53546E6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43</w:t>
            </w:r>
          </w:p>
        </w:tc>
        <w:tc>
          <w:tcPr>
            <w:tcW w:w="425" w:type="dxa"/>
            <w:shd w:val="solid" w:color="FFFFFF" w:fill="auto"/>
          </w:tcPr>
          <w:p w14:paraId="69F59212" w14:textId="77777777" w:rsidR="001E4BF2" w:rsidRPr="00977052" w:rsidRDefault="001E4BF2" w:rsidP="001E4BF2">
            <w:pPr>
              <w:pStyle w:val="TAL"/>
              <w:rPr>
                <w:sz w:val="16"/>
                <w:szCs w:val="16"/>
              </w:rPr>
            </w:pPr>
          </w:p>
        </w:tc>
        <w:tc>
          <w:tcPr>
            <w:tcW w:w="425" w:type="dxa"/>
            <w:shd w:val="solid" w:color="FFFFFF" w:fill="auto"/>
          </w:tcPr>
          <w:p w14:paraId="0CF1B853" w14:textId="77777777" w:rsidR="001E4BF2" w:rsidRPr="00977052" w:rsidRDefault="001E4BF2" w:rsidP="001E4BF2">
            <w:pPr>
              <w:pStyle w:val="TAL"/>
              <w:rPr>
                <w:sz w:val="16"/>
                <w:szCs w:val="16"/>
              </w:rPr>
            </w:pPr>
          </w:p>
        </w:tc>
        <w:tc>
          <w:tcPr>
            <w:tcW w:w="425" w:type="dxa"/>
            <w:shd w:val="solid" w:color="FFFFFF" w:fill="auto"/>
          </w:tcPr>
          <w:p w14:paraId="3038FE54" w14:textId="77777777" w:rsidR="001E4BF2" w:rsidRPr="00977052" w:rsidRDefault="001E4BF2" w:rsidP="001E4BF2">
            <w:pPr>
              <w:pStyle w:val="TAL"/>
              <w:rPr>
                <w:sz w:val="16"/>
                <w:szCs w:val="16"/>
              </w:rPr>
            </w:pPr>
          </w:p>
        </w:tc>
        <w:tc>
          <w:tcPr>
            <w:tcW w:w="4962" w:type="dxa"/>
            <w:shd w:val="solid" w:color="FFFFFF" w:fill="auto"/>
          </w:tcPr>
          <w:p w14:paraId="15819C82" w14:textId="41A0AA57" w:rsidR="001E4BF2" w:rsidRPr="00977052" w:rsidRDefault="002257C6" w:rsidP="001E4BF2">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3EEA78C6" w14:textId="77777777" w:rsidTr="00414AB6">
        <w:tc>
          <w:tcPr>
            <w:tcW w:w="800" w:type="dxa"/>
            <w:shd w:val="solid" w:color="FFFFFF" w:fill="auto"/>
          </w:tcPr>
          <w:p w14:paraId="1078A446" w14:textId="3C106C1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F42CC52" w14:textId="5D0E9BCB"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0A55D26" w14:textId="5DFB3A3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44</w:t>
            </w:r>
          </w:p>
        </w:tc>
        <w:tc>
          <w:tcPr>
            <w:tcW w:w="425" w:type="dxa"/>
            <w:shd w:val="solid" w:color="FFFFFF" w:fill="auto"/>
          </w:tcPr>
          <w:p w14:paraId="22F36248" w14:textId="77777777" w:rsidR="001E4BF2" w:rsidRPr="00977052" w:rsidRDefault="001E4BF2" w:rsidP="001E4BF2">
            <w:pPr>
              <w:pStyle w:val="TAL"/>
              <w:rPr>
                <w:sz w:val="16"/>
                <w:szCs w:val="16"/>
              </w:rPr>
            </w:pPr>
          </w:p>
        </w:tc>
        <w:tc>
          <w:tcPr>
            <w:tcW w:w="425" w:type="dxa"/>
            <w:shd w:val="solid" w:color="FFFFFF" w:fill="auto"/>
          </w:tcPr>
          <w:p w14:paraId="6E0E3813" w14:textId="77777777" w:rsidR="001E4BF2" w:rsidRPr="00977052" w:rsidRDefault="001E4BF2" w:rsidP="001E4BF2">
            <w:pPr>
              <w:pStyle w:val="TAL"/>
              <w:rPr>
                <w:sz w:val="16"/>
                <w:szCs w:val="16"/>
              </w:rPr>
            </w:pPr>
          </w:p>
        </w:tc>
        <w:tc>
          <w:tcPr>
            <w:tcW w:w="425" w:type="dxa"/>
            <w:shd w:val="solid" w:color="FFFFFF" w:fill="auto"/>
          </w:tcPr>
          <w:p w14:paraId="328A1B87" w14:textId="77777777" w:rsidR="001E4BF2" w:rsidRPr="00977052" w:rsidRDefault="001E4BF2" w:rsidP="001E4BF2">
            <w:pPr>
              <w:pStyle w:val="TAL"/>
              <w:rPr>
                <w:sz w:val="16"/>
                <w:szCs w:val="16"/>
              </w:rPr>
            </w:pPr>
          </w:p>
        </w:tc>
        <w:tc>
          <w:tcPr>
            <w:tcW w:w="4962" w:type="dxa"/>
            <w:shd w:val="solid" w:color="FFFFFF" w:fill="auto"/>
          </w:tcPr>
          <w:p w14:paraId="774ECFCC" w14:textId="61002793"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3</w:t>
            </w:r>
            <w:r w:rsidRPr="00977052">
              <w:rPr>
                <w:sz w:val="16"/>
                <w:szCs w:val="16"/>
              </w:rPr>
              <w:t xml:space="preserve"> - initial summary of solutions related to KI#</w:t>
            </w:r>
            <w:r w:rsidR="00786CD2" w:rsidRPr="00977052">
              <w:rPr>
                <w:sz w:val="16"/>
                <w:szCs w:val="16"/>
              </w:rPr>
              <w:t>3</w:t>
            </w:r>
          </w:p>
        </w:tc>
        <w:tc>
          <w:tcPr>
            <w:tcW w:w="708" w:type="dxa"/>
            <w:shd w:val="solid" w:color="FFFFFF" w:fill="auto"/>
          </w:tcPr>
          <w:p w14:paraId="2586C96F" w14:textId="4712D006"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2896D8E8" w14:textId="77777777" w:rsidTr="00414AB6">
        <w:tc>
          <w:tcPr>
            <w:tcW w:w="800" w:type="dxa"/>
            <w:shd w:val="solid" w:color="FFFFFF" w:fill="auto"/>
          </w:tcPr>
          <w:p w14:paraId="058C50C4" w14:textId="4B1E918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3030FF2" w14:textId="6EC28C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7879F37" w14:textId="2FEB2D1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45</w:t>
            </w:r>
          </w:p>
        </w:tc>
        <w:tc>
          <w:tcPr>
            <w:tcW w:w="425" w:type="dxa"/>
            <w:shd w:val="solid" w:color="FFFFFF" w:fill="auto"/>
          </w:tcPr>
          <w:p w14:paraId="08F3D4D4" w14:textId="77777777" w:rsidR="001E4BF2" w:rsidRPr="00977052" w:rsidRDefault="001E4BF2" w:rsidP="001E4BF2">
            <w:pPr>
              <w:pStyle w:val="TAL"/>
              <w:rPr>
                <w:sz w:val="16"/>
                <w:szCs w:val="16"/>
              </w:rPr>
            </w:pPr>
          </w:p>
        </w:tc>
        <w:tc>
          <w:tcPr>
            <w:tcW w:w="425" w:type="dxa"/>
            <w:shd w:val="solid" w:color="FFFFFF" w:fill="auto"/>
          </w:tcPr>
          <w:p w14:paraId="0D38864F" w14:textId="77777777" w:rsidR="001E4BF2" w:rsidRPr="00977052" w:rsidRDefault="001E4BF2" w:rsidP="001E4BF2">
            <w:pPr>
              <w:pStyle w:val="TAL"/>
              <w:rPr>
                <w:sz w:val="16"/>
                <w:szCs w:val="16"/>
              </w:rPr>
            </w:pPr>
          </w:p>
        </w:tc>
        <w:tc>
          <w:tcPr>
            <w:tcW w:w="425" w:type="dxa"/>
            <w:shd w:val="solid" w:color="FFFFFF" w:fill="auto"/>
          </w:tcPr>
          <w:p w14:paraId="4C854E81" w14:textId="77777777" w:rsidR="001E4BF2" w:rsidRPr="00977052" w:rsidRDefault="001E4BF2" w:rsidP="001E4BF2">
            <w:pPr>
              <w:pStyle w:val="TAL"/>
              <w:rPr>
                <w:sz w:val="16"/>
                <w:szCs w:val="16"/>
              </w:rPr>
            </w:pPr>
          </w:p>
        </w:tc>
        <w:tc>
          <w:tcPr>
            <w:tcW w:w="4962" w:type="dxa"/>
            <w:shd w:val="solid" w:color="FFFFFF" w:fill="auto"/>
          </w:tcPr>
          <w:p w14:paraId="3121817B" w14:textId="0317C2E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4</w:t>
            </w:r>
            <w:r w:rsidRPr="00977052">
              <w:rPr>
                <w:sz w:val="16"/>
                <w:szCs w:val="16"/>
              </w:rPr>
              <w:t xml:space="preserve"> - initial summary of solutions related to KI#</w:t>
            </w:r>
            <w:r w:rsidR="00786CD2" w:rsidRPr="00977052">
              <w:rPr>
                <w:sz w:val="16"/>
                <w:szCs w:val="16"/>
              </w:rPr>
              <w:t>4</w:t>
            </w:r>
          </w:p>
        </w:tc>
        <w:tc>
          <w:tcPr>
            <w:tcW w:w="708" w:type="dxa"/>
            <w:shd w:val="solid" w:color="FFFFFF" w:fill="auto"/>
          </w:tcPr>
          <w:p w14:paraId="6D71249F" w14:textId="575EE9A3"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6F19D11F" w14:textId="77777777" w:rsidTr="00414AB6">
        <w:tc>
          <w:tcPr>
            <w:tcW w:w="800" w:type="dxa"/>
            <w:shd w:val="solid" w:color="FFFFFF" w:fill="auto"/>
          </w:tcPr>
          <w:p w14:paraId="556A7EDE" w14:textId="3EDA6DA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191EFB9" w14:textId="5CAE30B5"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6A68DB0" w14:textId="4FE4677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46</w:t>
            </w:r>
          </w:p>
        </w:tc>
        <w:tc>
          <w:tcPr>
            <w:tcW w:w="425" w:type="dxa"/>
            <w:shd w:val="solid" w:color="FFFFFF" w:fill="auto"/>
          </w:tcPr>
          <w:p w14:paraId="3E96479E" w14:textId="77777777" w:rsidR="001E4BF2" w:rsidRPr="00977052" w:rsidRDefault="001E4BF2" w:rsidP="001E4BF2">
            <w:pPr>
              <w:pStyle w:val="TAL"/>
              <w:rPr>
                <w:sz w:val="16"/>
                <w:szCs w:val="16"/>
              </w:rPr>
            </w:pPr>
          </w:p>
        </w:tc>
        <w:tc>
          <w:tcPr>
            <w:tcW w:w="425" w:type="dxa"/>
            <w:shd w:val="solid" w:color="FFFFFF" w:fill="auto"/>
          </w:tcPr>
          <w:p w14:paraId="26465875" w14:textId="77777777" w:rsidR="001E4BF2" w:rsidRPr="00977052" w:rsidRDefault="001E4BF2" w:rsidP="001E4BF2">
            <w:pPr>
              <w:pStyle w:val="TAL"/>
              <w:rPr>
                <w:sz w:val="16"/>
                <w:szCs w:val="16"/>
              </w:rPr>
            </w:pPr>
          </w:p>
        </w:tc>
        <w:tc>
          <w:tcPr>
            <w:tcW w:w="425" w:type="dxa"/>
            <w:shd w:val="solid" w:color="FFFFFF" w:fill="auto"/>
          </w:tcPr>
          <w:p w14:paraId="73BC5518" w14:textId="77777777" w:rsidR="001E4BF2" w:rsidRPr="00977052" w:rsidRDefault="001E4BF2" w:rsidP="001E4BF2">
            <w:pPr>
              <w:pStyle w:val="TAL"/>
              <w:rPr>
                <w:sz w:val="16"/>
                <w:szCs w:val="16"/>
              </w:rPr>
            </w:pPr>
          </w:p>
        </w:tc>
        <w:tc>
          <w:tcPr>
            <w:tcW w:w="4962" w:type="dxa"/>
            <w:shd w:val="solid" w:color="FFFFFF" w:fill="auto"/>
          </w:tcPr>
          <w:p w14:paraId="1B197CB2" w14:textId="5DF6623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5</w:t>
            </w:r>
            <w:r w:rsidRPr="00977052">
              <w:rPr>
                <w:sz w:val="16"/>
                <w:szCs w:val="16"/>
              </w:rPr>
              <w:t xml:space="preserve"> - initial summary of solutions related to KI#</w:t>
            </w:r>
            <w:r w:rsidR="00786CD2" w:rsidRPr="00977052">
              <w:rPr>
                <w:sz w:val="16"/>
                <w:szCs w:val="16"/>
              </w:rPr>
              <w:t>5</w:t>
            </w:r>
          </w:p>
        </w:tc>
        <w:tc>
          <w:tcPr>
            <w:tcW w:w="708" w:type="dxa"/>
            <w:shd w:val="solid" w:color="FFFFFF" w:fill="auto"/>
          </w:tcPr>
          <w:p w14:paraId="3BD17F9F" w14:textId="410CA4B7"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783F304A" w14:textId="77777777" w:rsidTr="00414AB6">
        <w:tc>
          <w:tcPr>
            <w:tcW w:w="800" w:type="dxa"/>
            <w:shd w:val="solid" w:color="FFFFFF" w:fill="auto"/>
          </w:tcPr>
          <w:p w14:paraId="64506859" w14:textId="4222C985"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BC01D8F" w14:textId="4B99D34D"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43AE120" w14:textId="32A0253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47</w:t>
            </w:r>
          </w:p>
        </w:tc>
        <w:tc>
          <w:tcPr>
            <w:tcW w:w="425" w:type="dxa"/>
            <w:shd w:val="solid" w:color="FFFFFF" w:fill="auto"/>
          </w:tcPr>
          <w:p w14:paraId="31DB4AF0" w14:textId="77777777" w:rsidR="001E4BF2" w:rsidRPr="00977052" w:rsidRDefault="001E4BF2" w:rsidP="001E4BF2">
            <w:pPr>
              <w:pStyle w:val="TAL"/>
              <w:rPr>
                <w:sz w:val="16"/>
                <w:szCs w:val="16"/>
              </w:rPr>
            </w:pPr>
          </w:p>
        </w:tc>
        <w:tc>
          <w:tcPr>
            <w:tcW w:w="425" w:type="dxa"/>
            <w:shd w:val="solid" w:color="FFFFFF" w:fill="auto"/>
          </w:tcPr>
          <w:p w14:paraId="44D6A983" w14:textId="77777777" w:rsidR="001E4BF2" w:rsidRPr="00977052" w:rsidRDefault="001E4BF2" w:rsidP="001E4BF2">
            <w:pPr>
              <w:pStyle w:val="TAL"/>
              <w:rPr>
                <w:sz w:val="16"/>
                <w:szCs w:val="16"/>
              </w:rPr>
            </w:pPr>
          </w:p>
        </w:tc>
        <w:tc>
          <w:tcPr>
            <w:tcW w:w="425" w:type="dxa"/>
            <w:shd w:val="solid" w:color="FFFFFF" w:fill="auto"/>
          </w:tcPr>
          <w:p w14:paraId="7A31D5A3" w14:textId="77777777" w:rsidR="001E4BF2" w:rsidRPr="00977052" w:rsidRDefault="001E4BF2" w:rsidP="001E4BF2">
            <w:pPr>
              <w:pStyle w:val="TAL"/>
              <w:rPr>
                <w:sz w:val="16"/>
                <w:szCs w:val="16"/>
              </w:rPr>
            </w:pPr>
          </w:p>
        </w:tc>
        <w:tc>
          <w:tcPr>
            <w:tcW w:w="4962" w:type="dxa"/>
            <w:shd w:val="solid" w:color="FFFFFF" w:fill="auto"/>
          </w:tcPr>
          <w:p w14:paraId="64DDC041" w14:textId="2A97EDFE"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6</w:t>
            </w:r>
            <w:r w:rsidRPr="00977052">
              <w:rPr>
                <w:sz w:val="16"/>
                <w:szCs w:val="16"/>
              </w:rPr>
              <w:t xml:space="preserve"> - initial summary of solutions related to KI#</w:t>
            </w:r>
            <w:r w:rsidR="00786CD2" w:rsidRPr="00977052">
              <w:rPr>
                <w:sz w:val="16"/>
                <w:szCs w:val="16"/>
              </w:rPr>
              <w:t>6</w:t>
            </w:r>
          </w:p>
        </w:tc>
        <w:tc>
          <w:tcPr>
            <w:tcW w:w="708" w:type="dxa"/>
            <w:shd w:val="solid" w:color="FFFFFF" w:fill="auto"/>
          </w:tcPr>
          <w:p w14:paraId="2A256923" w14:textId="646AFEC8"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1E4BF2" w:rsidRPr="00977052" w14:paraId="0F5C7CA6" w14:textId="77777777" w:rsidTr="00414AB6">
        <w:tc>
          <w:tcPr>
            <w:tcW w:w="800" w:type="dxa"/>
            <w:shd w:val="solid" w:color="FFFFFF" w:fill="auto"/>
          </w:tcPr>
          <w:p w14:paraId="4687AA1E" w14:textId="311BF1EB"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961378" w14:textId="181C941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175C2E0" w14:textId="02AD451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48</w:t>
            </w:r>
          </w:p>
        </w:tc>
        <w:tc>
          <w:tcPr>
            <w:tcW w:w="425" w:type="dxa"/>
            <w:shd w:val="solid" w:color="FFFFFF" w:fill="auto"/>
          </w:tcPr>
          <w:p w14:paraId="7DC1F4DF" w14:textId="77777777" w:rsidR="001E4BF2" w:rsidRPr="00977052" w:rsidRDefault="001E4BF2" w:rsidP="001E4BF2">
            <w:pPr>
              <w:pStyle w:val="TAL"/>
              <w:rPr>
                <w:sz w:val="16"/>
                <w:szCs w:val="16"/>
              </w:rPr>
            </w:pPr>
          </w:p>
        </w:tc>
        <w:tc>
          <w:tcPr>
            <w:tcW w:w="425" w:type="dxa"/>
            <w:shd w:val="solid" w:color="FFFFFF" w:fill="auto"/>
          </w:tcPr>
          <w:p w14:paraId="14DC05A0" w14:textId="77777777" w:rsidR="001E4BF2" w:rsidRPr="00977052" w:rsidRDefault="001E4BF2" w:rsidP="001E4BF2">
            <w:pPr>
              <w:pStyle w:val="TAL"/>
              <w:rPr>
                <w:sz w:val="16"/>
                <w:szCs w:val="16"/>
              </w:rPr>
            </w:pPr>
          </w:p>
        </w:tc>
        <w:tc>
          <w:tcPr>
            <w:tcW w:w="425" w:type="dxa"/>
            <w:shd w:val="solid" w:color="FFFFFF" w:fill="auto"/>
          </w:tcPr>
          <w:p w14:paraId="57D09348" w14:textId="77777777" w:rsidR="001E4BF2" w:rsidRPr="00977052" w:rsidRDefault="001E4BF2" w:rsidP="001E4BF2">
            <w:pPr>
              <w:pStyle w:val="TAL"/>
              <w:rPr>
                <w:sz w:val="16"/>
                <w:szCs w:val="16"/>
              </w:rPr>
            </w:pPr>
          </w:p>
        </w:tc>
        <w:tc>
          <w:tcPr>
            <w:tcW w:w="4962" w:type="dxa"/>
            <w:shd w:val="solid" w:color="FFFFFF" w:fill="auto"/>
          </w:tcPr>
          <w:p w14:paraId="77AF07EC" w14:textId="0090A518"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7</w:t>
            </w:r>
            <w:r w:rsidRPr="00977052">
              <w:rPr>
                <w:sz w:val="16"/>
                <w:szCs w:val="16"/>
              </w:rPr>
              <w:t xml:space="preserve"> - initial summary of solutions related to KI#</w:t>
            </w:r>
            <w:r w:rsidR="00786CD2" w:rsidRPr="00977052">
              <w:rPr>
                <w:sz w:val="16"/>
                <w:szCs w:val="16"/>
              </w:rPr>
              <w:t>7</w:t>
            </w:r>
          </w:p>
        </w:tc>
        <w:tc>
          <w:tcPr>
            <w:tcW w:w="708" w:type="dxa"/>
            <w:shd w:val="solid" w:color="FFFFFF" w:fill="auto"/>
          </w:tcPr>
          <w:p w14:paraId="10CFCF9D" w14:textId="382315B4" w:rsidR="001E4BF2" w:rsidRPr="00D61666" w:rsidRDefault="002675B4" w:rsidP="00D61666">
            <w:pPr>
              <w:pStyle w:val="TAC"/>
              <w:rPr>
                <w:rFonts w:eastAsia="DengXian"/>
                <w:sz w:val="16"/>
                <w:szCs w:val="16"/>
                <w:lang w:eastAsia="zh-CN"/>
              </w:rPr>
            </w:pPr>
            <w:r w:rsidRPr="00D61666">
              <w:rPr>
                <w:rFonts w:eastAsia="DengXian"/>
                <w:sz w:val="16"/>
                <w:szCs w:val="16"/>
                <w:lang w:eastAsia="zh-CN"/>
              </w:rPr>
              <w:t>0.3.0</w:t>
            </w:r>
          </w:p>
        </w:tc>
      </w:tr>
      <w:tr w:rsidR="00517DD4" w:rsidRPr="00977052" w14:paraId="155D02FF" w14:textId="77777777" w:rsidTr="00414AB6">
        <w:tc>
          <w:tcPr>
            <w:tcW w:w="800" w:type="dxa"/>
            <w:shd w:val="solid" w:color="FFFFFF" w:fill="auto"/>
          </w:tcPr>
          <w:p w14:paraId="2510CF69" w14:textId="6061013C"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0F1AEC3" w14:textId="49DC1C87"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2CA2A7C" w14:textId="41C093FD" w:rsidR="00517DD4" w:rsidRPr="00977052" w:rsidRDefault="00517DD4" w:rsidP="001E4BF2">
            <w:pPr>
              <w:pStyle w:val="TAL"/>
              <w:rPr>
                <w:rFonts w:eastAsia="DengXian"/>
                <w:sz w:val="16"/>
                <w:szCs w:val="16"/>
                <w:lang w:eastAsia="zh-CN"/>
              </w:rPr>
            </w:pPr>
            <w:r w:rsidRPr="000832E1">
              <w:rPr>
                <w:rFonts w:cs="Arial"/>
                <w:bCs/>
                <w:sz w:val="16"/>
                <w:szCs w:val="16"/>
              </w:rPr>
              <w:t>S2-2207453</w:t>
            </w:r>
          </w:p>
        </w:tc>
        <w:tc>
          <w:tcPr>
            <w:tcW w:w="425" w:type="dxa"/>
            <w:shd w:val="solid" w:color="FFFFFF" w:fill="auto"/>
          </w:tcPr>
          <w:p w14:paraId="40CCA100" w14:textId="77777777" w:rsidR="00517DD4" w:rsidRPr="00977052" w:rsidRDefault="00517DD4" w:rsidP="001E4BF2">
            <w:pPr>
              <w:pStyle w:val="TAL"/>
              <w:rPr>
                <w:sz w:val="16"/>
                <w:szCs w:val="16"/>
              </w:rPr>
            </w:pPr>
          </w:p>
        </w:tc>
        <w:tc>
          <w:tcPr>
            <w:tcW w:w="425" w:type="dxa"/>
            <w:shd w:val="solid" w:color="FFFFFF" w:fill="auto"/>
          </w:tcPr>
          <w:p w14:paraId="0549618F" w14:textId="77777777" w:rsidR="00517DD4" w:rsidRPr="00977052" w:rsidRDefault="00517DD4" w:rsidP="001E4BF2">
            <w:pPr>
              <w:pStyle w:val="TAL"/>
              <w:rPr>
                <w:sz w:val="16"/>
                <w:szCs w:val="16"/>
              </w:rPr>
            </w:pPr>
          </w:p>
        </w:tc>
        <w:tc>
          <w:tcPr>
            <w:tcW w:w="425" w:type="dxa"/>
            <w:shd w:val="solid" w:color="FFFFFF" w:fill="auto"/>
          </w:tcPr>
          <w:p w14:paraId="6B305548" w14:textId="77777777" w:rsidR="00517DD4" w:rsidRPr="00977052" w:rsidRDefault="00517DD4" w:rsidP="001E4BF2">
            <w:pPr>
              <w:pStyle w:val="TAL"/>
              <w:rPr>
                <w:sz w:val="16"/>
                <w:szCs w:val="16"/>
              </w:rPr>
            </w:pPr>
          </w:p>
        </w:tc>
        <w:tc>
          <w:tcPr>
            <w:tcW w:w="4962" w:type="dxa"/>
            <w:shd w:val="solid" w:color="FFFFFF" w:fill="auto"/>
          </w:tcPr>
          <w:p w14:paraId="38449D0C" w14:textId="04980D04" w:rsidR="00517DD4" w:rsidRPr="00977052" w:rsidRDefault="009B72FC" w:rsidP="001E4BF2">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68C972C3" w14:textId="77777777" w:rsidTr="00414AB6">
        <w:tc>
          <w:tcPr>
            <w:tcW w:w="800" w:type="dxa"/>
            <w:shd w:val="solid" w:color="FFFFFF" w:fill="auto"/>
          </w:tcPr>
          <w:p w14:paraId="3F4D894C" w14:textId="3F9FC9F1"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C990765" w14:textId="5FDDA2D4"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35BD7EEA" w14:textId="7D79117B" w:rsidR="00517DD4" w:rsidRPr="00977052" w:rsidRDefault="005E4302" w:rsidP="001E4BF2">
            <w:pPr>
              <w:pStyle w:val="TAL"/>
              <w:rPr>
                <w:rFonts w:eastAsia="DengXian"/>
                <w:sz w:val="16"/>
                <w:szCs w:val="16"/>
                <w:lang w:eastAsia="zh-CN"/>
              </w:rPr>
            </w:pPr>
            <w:r w:rsidRPr="000832E1">
              <w:rPr>
                <w:rFonts w:cs="Arial"/>
                <w:bCs/>
                <w:sz w:val="16"/>
                <w:szCs w:val="16"/>
              </w:rPr>
              <w:t>S2-2205738</w:t>
            </w:r>
          </w:p>
        </w:tc>
        <w:tc>
          <w:tcPr>
            <w:tcW w:w="425" w:type="dxa"/>
            <w:shd w:val="solid" w:color="FFFFFF" w:fill="auto"/>
          </w:tcPr>
          <w:p w14:paraId="41BAACF3" w14:textId="77777777" w:rsidR="00517DD4" w:rsidRPr="00977052" w:rsidRDefault="00517DD4" w:rsidP="001E4BF2">
            <w:pPr>
              <w:pStyle w:val="TAL"/>
              <w:rPr>
                <w:sz w:val="16"/>
                <w:szCs w:val="16"/>
              </w:rPr>
            </w:pPr>
          </w:p>
        </w:tc>
        <w:tc>
          <w:tcPr>
            <w:tcW w:w="425" w:type="dxa"/>
            <w:shd w:val="solid" w:color="FFFFFF" w:fill="auto"/>
          </w:tcPr>
          <w:p w14:paraId="3189CD3B" w14:textId="77777777" w:rsidR="00517DD4" w:rsidRPr="00977052" w:rsidRDefault="00517DD4" w:rsidP="001E4BF2">
            <w:pPr>
              <w:pStyle w:val="TAL"/>
              <w:rPr>
                <w:sz w:val="16"/>
                <w:szCs w:val="16"/>
              </w:rPr>
            </w:pPr>
          </w:p>
        </w:tc>
        <w:tc>
          <w:tcPr>
            <w:tcW w:w="425" w:type="dxa"/>
            <w:shd w:val="solid" w:color="FFFFFF" w:fill="auto"/>
          </w:tcPr>
          <w:p w14:paraId="0E9319F1" w14:textId="77777777" w:rsidR="00517DD4" w:rsidRPr="00977052" w:rsidRDefault="00517DD4" w:rsidP="001E4BF2">
            <w:pPr>
              <w:pStyle w:val="TAL"/>
              <w:rPr>
                <w:sz w:val="16"/>
                <w:szCs w:val="16"/>
              </w:rPr>
            </w:pPr>
          </w:p>
        </w:tc>
        <w:tc>
          <w:tcPr>
            <w:tcW w:w="4962" w:type="dxa"/>
            <w:shd w:val="solid" w:color="FFFFFF" w:fill="auto"/>
          </w:tcPr>
          <w:p w14:paraId="3C56ED4C" w14:textId="01CABD11" w:rsidR="00517DD4" w:rsidRPr="00977052" w:rsidRDefault="005E4302" w:rsidP="001E4BF2">
            <w:pPr>
              <w:pStyle w:val="TAL"/>
              <w:rPr>
                <w:sz w:val="16"/>
                <w:szCs w:val="16"/>
              </w:rPr>
            </w:pPr>
            <w:r w:rsidRPr="00616FA4">
              <w:rPr>
                <w:rFonts w:cs="Arial"/>
                <w:sz w:val="16"/>
                <w:szCs w:val="16"/>
              </w:rPr>
              <w:t xml:space="preserve">KI#3, </w:t>
            </w:r>
            <w:r w:rsidR="00083FD8">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3F262127" w14:textId="77777777" w:rsidTr="00414AB6">
        <w:tc>
          <w:tcPr>
            <w:tcW w:w="800" w:type="dxa"/>
            <w:shd w:val="solid" w:color="FFFFFF" w:fill="auto"/>
          </w:tcPr>
          <w:p w14:paraId="53BEFEE0" w14:textId="15C49AC6" w:rsidR="00517DD4" w:rsidRPr="00977052" w:rsidRDefault="00517DD4" w:rsidP="001E4BF2">
            <w:pPr>
              <w:pStyle w:val="TAL"/>
              <w:rPr>
                <w:rFonts w:eastAsia="DengXian"/>
                <w:sz w:val="16"/>
                <w:szCs w:val="16"/>
                <w:lang w:eastAsia="zh-CN"/>
              </w:rPr>
            </w:pPr>
            <w:r w:rsidRPr="00977052">
              <w:rPr>
                <w:rFonts w:eastAsia="DengXian"/>
                <w:sz w:val="16"/>
                <w:szCs w:val="16"/>
                <w:lang w:eastAsia="zh-CN"/>
              </w:rPr>
              <w:lastRenderedPageBreak/>
              <w:t>2022-0</w:t>
            </w:r>
            <w:r>
              <w:rPr>
                <w:rFonts w:eastAsia="DengXian"/>
                <w:sz w:val="16"/>
                <w:szCs w:val="16"/>
                <w:lang w:eastAsia="zh-CN"/>
              </w:rPr>
              <w:t>8</w:t>
            </w:r>
          </w:p>
        </w:tc>
        <w:tc>
          <w:tcPr>
            <w:tcW w:w="901" w:type="dxa"/>
            <w:shd w:val="solid" w:color="FFFFFF" w:fill="auto"/>
          </w:tcPr>
          <w:p w14:paraId="6144B7CE" w14:textId="68F3F3CE"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44C5146" w14:textId="0BD945B8" w:rsidR="00517DD4" w:rsidRPr="00977052" w:rsidRDefault="005E4302" w:rsidP="001E4BF2">
            <w:pPr>
              <w:pStyle w:val="TAL"/>
              <w:rPr>
                <w:rFonts w:eastAsia="DengXian"/>
                <w:sz w:val="16"/>
                <w:szCs w:val="16"/>
                <w:lang w:eastAsia="zh-CN"/>
              </w:rPr>
            </w:pPr>
            <w:r w:rsidRPr="000832E1">
              <w:rPr>
                <w:rFonts w:cs="Arial"/>
                <w:bCs/>
                <w:sz w:val="16"/>
                <w:szCs w:val="16"/>
              </w:rPr>
              <w:t>S2-2205739</w:t>
            </w:r>
          </w:p>
        </w:tc>
        <w:tc>
          <w:tcPr>
            <w:tcW w:w="425" w:type="dxa"/>
            <w:shd w:val="solid" w:color="FFFFFF" w:fill="auto"/>
          </w:tcPr>
          <w:p w14:paraId="1ED6B270" w14:textId="77777777" w:rsidR="00517DD4" w:rsidRPr="00977052" w:rsidRDefault="00517DD4" w:rsidP="001E4BF2">
            <w:pPr>
              <w:pStyle w:val="TAL"/>
              <w:rPr>
                <w:sz w:val="16"/>
                <w:szCs w:val="16"/>
              </w:rPr>
            </w:pPr>
          </w:p>
        </w:tc>
        <w:tc>
          <w:tcPr>
            <w:tcW w:w="425" w:type="dxa"/>
            <w:shd w:val="solid" w:color="FFFFFF" w:fill="auto"/>
          </w:tcPr>
          <w:p w14:paraId="2D883B85" w14:textId="77777777" w:rsidR="00517DD4" w:rsidRPr="00977052" w:rsidRDefault="00517DD4" w:rsidP="001E4BF2">
            <w:pPr>
              <w:pStyle w:val="TAL"/>
              <w:rPr>
                <w:sz w:val="16"/>
                <w:szCs w:val="16"/>
              </w:rPr>
            </w:pPr>
          </w:p>
        </w:tc>
        <w:tc>
          <w:tcPr>
            <w:tcW w:w="425" w:type="dxa"/>
            <w:shd w:val="solid" w:color="FFFFFF" w:fill="auto"/>
          </w:tcPr>
          <w:p w14:paraId="5E602612" w14:textId="77777777" w:rsidR="00517DD4" w:rsidRPr="00977052" w:rsidRDefault="00517DD4" w:rsidP="001E4BF2">
            <w:pPr>
              <w:pStyle w:val="TAL"/>
              <w:rPr>
                <w:sz w:val="16"/>
                <w:szCs w:val="16"/>
              </w:rPr>
            </w:pPr>
          </w:p>
        </w:tc>
        <w:tc>
          <w:tcPr>
            <w:tcW w:w="4962" w:type="dxa"/>
            <w:shd w:val="solid" w:color="FFFFFF" w:fill="auto"/>
          </w:tcPr>
          <w:p w14:paraId="29A168B1" w14:textId="36C72D4C" w:rsidR="00517DD4" w:rsidRPr="00977052" w:rsidRDefault="005E4302" w:rsidP="001E4BF2">
            <w:pPr>
              <w:pStyle w:val="TAL"/>
              <w:rPr>
                <w:sz w:val="16"/>
                <w:szCs w:val="16"/>
              </w:rPr>
            </w:pPr>
            <w:r w:rsidRPr="00616FA4">
              <w:rPr>
                <w:rFonts w:cs="Arial"/>
                <w:sz w:val="16"/>
                <w:szCs w:val="16"/>
              </w:rPr>
              <w:t xml:space="preserve">KI#3, </w:t>
            </w:r>
            <w:r w:rsidR="00083FD8">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0F3571B5" w14:textId="77777777" w:rsidTr="00414AB6">
        <w:tc>
          <w:tcPr>
            <w:tcW w:w="800" w:type="dxa"/>
            <w:shd w:val="solid" w:color="FFFFFF" w:fill="auto"/>
          </w:tcPr>
          <w:p w14:paraId="2CD27A10" w14:textId="47C9A92D"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1A17987" w14:textId="72336117"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4ABFEEFB" w14:textId="2B2DCBE9" w:rsidR="00517DD4" w:rsidRPr="00977052" w:rsidRDefault="005E4302" w:rsidP="001E4BF2">
            <w:pPr>
              <w:pStyle w:val="TAL"/>
              <w:rPr>
                <w:rFonts w:eastAsia="DengXian"/>
                <w:sz w:val="16"/>
                <w:szCs w:val="16"/>
                <w:lang w:eastAsia="zh-CN"/>
              </w:rPr>
            </w:pPr>
            <w:r w:rsidRPr="000832E1">
              <w:rPr>
                <w:rFonts w:cs="Arial"/>
                <w:bCs/>
                <w:sz w:val="16"/>
                <w:szCs w:val="16"/>
              </w:rPr>
              <w:t>S2-2205740</w:t>
            </w:r>
          </w:p>
        </w:tc>
        <w:tc>
          <w:tcPr>
            <w:tcW w:w="425" w:type="dxa"/>
            <w:shd w:val="solid" w:color="FFFFFF" w:fill="auto"/>
          </w:tcPr>
          <w:p w14:paraId="40400334" w14:textId="77777777" w:rsidR="00517DD4" w:rsidRPr="00977052" w:rsidRDefault="00517DD4" w:rsidP="001E4BF2">
            <w:pPr>
              <w:pStyle w:val="TAL"/>
              <w:rPr>
                <w:sz w:val="16"/>
                <w:szCs w:val="16"/>
              </w:rPr>
            </w:pPr>
          </w:p>
        </w:tc>
        <w:tc>
          <w:tcPr>
            <w:tcW w:w="425" w:type="dxa"/>
            <w:shd w:val="solid" w:color="FFFFFF" w:fill="auto"/>
          </w:tcPr>
          <w:p w14:paraId="72C7AA91" w14:textId="77777777" w:rsidR="00517DD4" w:rsidRPr="00977052" w:rsidRDefault="00517DD4" w:rsidP="001E4BF2">
            <w:pPr>
              <w:pStyle w:val="TAL"/>
              <w:rPr>
                <w:sz w:val="16"/>
                <w:szCs w:val="16"/>
              </w:rPr>
            </w:pPr>
          </w:p>
        </w:tc>
        <w:tc>
          <w:tcPr>
            <w:tcW w:w="425" w:type="dxa"/>
            <w:shd w:val="solid" w:color="FFFFFF" w:fill="auto"/>
          </w:tcPr>
          <w:p w14:paraId="70E78438" w14:textId="77777777" w:rsidR="00517DD4" w:rsidRPr="00977052" w:rsidRDefault="00517DD4" w:rsidP="001E4BF2">
            <w:pPr>
              <w:pStyle w:val="TAL"/>
              <w:rPr>
                <w:sz w:val="16"/>
                <w:szCs w:val="16"/>
              </w:rPr>
            </w:pPr>
          </w:p>
        </w:tc>
        <w:tc>
          <w:tcPr>
            <w:tcW w:w="4962" w:type="dxa"/>
            <w:shd w:val="solid" w:color="FFFFFF" w:fill="auto"/>
          </w:tcPr>
          <w:p w14:paraId="7CC848CF" w14:textId="17AE94EE" w:rsidR="00517DD4" w:rsidRPr="00977052" w:rsidRDefault="005E4302" w:rsidP="001E4BF2">
            <w:pPr>
              <w:pStyle w:val="TAL"/>
              <w:rPr>
                <w:sz w:val="16"/>
                <w:szCs w:val="16"/>
              </w:rPr>
            </w:pPr>
            <w:r w:rsidRPr="00616FA4">
              <w:rPr>
                <w:rFonts w:cs="Arial"/>
                <w:sz w:val="16"/>
                <w:szCs w:val="16"/>
              </w:rPr>
              <w:t xml:space="preserve">KI#4, </w:t>
            </w:r>
            <w:r w:rsidR="00083FD8">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2771C528" w14:textId="77777777" w:rsidTr="00414AB6">
        <w:tc>
          <w:tcPr>
            <w:tcW w:w="800" w:type="dxa"/>
            <w:shd w:val="solid" w:color="FFFFFF" w:fill="auto"/>
          </w:tcPr>
          <w:p w14:paraId="6CCB9A95" w14:textId="1E45A311"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59F640C9" w14:textId="78C94597"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57204632" w14:textId="4DB2C9E5" w:rsidR="00517DD4" w:rsidRPr="00977052" w:rsidRDefault="005E4302" w:rsidP="001E4BF2">
            <w:pPr>
              <w:pStyle w:val="TAL"/>
              <w:rPr>
                <w:rFonts w:eastAsia="DengXian"/>
                <w:sz w:val="16"/>
                <w:szCs w:val="16"/>
                <w:lang w:eastAsia="zh-CN"/>
              </w:rPr>
            </w:pPr>
            <w:r w:rsidRPr="000832E1">
              <w:rPr>
                <w:rFonts w:cs="Arial"/>
                <w:bCs/>
                <w:sz w:val="16"/>
                <w:szCs w:val="16"/>
              </w:rPr>
              <w:t>S2-2207454</w:t>
            </w:r>
          </w:p>
        </w:tc>
        <w:tc>
          <w:tcPr>
            <w:tcW w:w="425" w:type="dxa"/>
            <w:shd w:val="solid" w:color="FFFFFF" w:fill="auto"/>
          </w:tcPr>
          <w:p w14:paraId="0C31CA94" w14:textId="77777777" w:rsidR="00517DD4" w:rsidRPr="00977052" w:rsidRDefault="00517DD4" w:rsidP="001E4BF2">
            <w:pPr>
              <w:pStyle w:val="TAL"/>
              <w:rPr>
                <w:sz w:val="16"/>
                <w:szCs w:val="16"/>
              </w:rPr>
            </w:pPr>
          </w:p>
        </w:tc>
        <w:tc>
          <w:tcPr>
            <w:tcW w:w="425" w:type="dxa"/>
            <w:shd w:val="solid" w:color="FFFFFF" w:fill="auto"/>
          </w:tcPr>
          <w:p w14:paraId="6D353E25" w14:textId="77777777" w:rsidR="00517DD4" w:rsidRPr="00977052" w:rsidRDefault="00517DD4" w:rsidP="001E4BF2">
            <w:pPr>
              <w:pStyle w:val="TAL"/>
              <w:rPr>
                <w:sz w:val="16"/>
                <w:szCs w:val="16"/>
              </w:rPr>
            </w:pPr>
          </w:p>
        </w:tc>
        <w:tc>
          <w:tcPr>
            <w:tcW w:w="425" w:type="dxa"/>
            <w:shd w:val="solid" w:color="FFFFFF" w:fill="auto"/>
          </w:tcPr>
          <w:p w14:paraId="2E9DFBFE" w14:textId="77777777" w:rsidR="00517DD4" w:rsidRPr="00977052" w:rsidRDefault="00517DD4" w:rsidP="001E4BF2">
            <w:pPr>
              <w:pStyle w:val="TAL"/>
              <w:rPr>
                <w:sz w:val="16"/>
                <w:szCs w:val="16"/>
              </w:rPr>
            </w:pPr>
          </w:p>
        </w:tc>
        <w:tc>
          <w:tcPr>
            <w:tcW w:w="4962" w:type="dxa"/>
            <w:shd w:val="solid" w:color="FFFFFF" w:fill="auto"/>
          </w:tcPr>
          <w:p w14:paraId="7DD8FE23" w14:textId="7C7D028D" w:rsidR="00517DD4" w:rsidRPr="00977052" w:rsidRDefault="005E4302" w:rsidP="001E4BF2">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202C60BC" w14:textId="77777777" w:rsidTr="00414AB6">
        <w:tc>
          <w:tcPr>
            <w:tcW w:w="800" w:type="dxa"/>
            <w:shd w:val="solid" w:color="FFFFFF" w:fill="auto"/>
          </w:tcPr>
          <w:p w14:paraId="6380F207" w14:textId="686F81BE"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4D1E25D" w14:textId="1A85C987"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62E5F23C" w14:textId="72335B63" w:rsidR="00517DD4" w:rsidRPr="00977052" w:rsidRDefault="005E4302" w:rsidP="001E4BF2">
            <w:pPr>
              <w:pStyle w:val="TAL"/>
              <w:rPr>
                <w:rFonts w:eastAsia="DengXian"/>
                <w:sz w:val="16"/>
                <w:szCs w:val="16"/>
                <w:lang w:eastAsia="zh-CN"/>
              </w:rPr>
            </w:pPr>
            <w:r w:rsidRPr="000832E1">
              <w:rPr>
                <w:rFonts w:cs="Arial"/>
                <w:bCs/>
                <w:sz w:val="16"/>
                <w:szCs w:val="16"/>
              </w:rPr>
              <w:t>S2-2206248</w:t>
            </w:r>
          </w:p>
        </w:tc>
        <w:tc>
          <w:tcPr>
            <w:tcW w:w="425" w:type="dxa"/>
            <w:shd w:val="solid" w:color="FFFFFF" w:fill="auto"/>
          </w:tcPr>
          <w:p w14:paraId="2A8AC994" w14:textId="77777777" w:rsidR="00517DD4" w:rsidRPr="00977052" w:rsidRDefault="00517DD4" w:rsidP="001E4BF2">
            <w:pPr>
              <w:pStyle w:val="TAL"/>
              <w:rPr>
                <w:sz w:val="16"/>
                <w:szCs w:val="16"/>
              </w:rPr>
            </w:pPr>
          </w:p>
        </w:tc>
        <w:tc>
          <w:tcPr>
            <w:tcW w:w="425" w:type="dxa"/>
            <w:shd w:val="solid" w:color="FFFFFF" w:fill="auto"/>
          </w:tcPr>
          <w:p w14:paraId="29640E2E" w14:textId="77777777" w:rsidR="00517DD4" w:rsidRPr="00977052" w:rsidRDefault="00517DD4" w:rsidP="001E4BF2">
            <w:pPr>
              <w:pStyle w:val="TAL"/>
              <w:rPr>
                <w:sz w:val="16"/>
                <w:szCs w:val="16"/>
              </w:rPr>
            </w:pPr>
          </w:p>
        </w:tc>
        <w:tc>
          <w:tcPr>
            <w:tcW w:w="425" w:type="dxa"/>
            <w:shd w:val="solid" w:color="FFFFFF" w:fill="auto"/>
          </w:tcPr>
          <w:p w14:paraId="7E80C543" w14:textId="77777777" w:rsidR="00517DD4" w:rsidRPr="00977052" w:rsidRDefault="00517DD4" w:rsidP="001E4BF2">
            <w:pPr>
              <w:pStyle w:val="TAL"/>
              <w:rPr>
                <w:sz w:val="16"/>
                <w:szCs w:val="16"/>
              </w:rPr>
            </w:pPr>
          </w:p>
        </w:tc>
        <w:tc>
          <w:tcPr>
            <w:tcW w:w="4962" w:type="dxa"/>
            <w:shd w:val="solid" w:color="FFFFFF" w:fill="auto"/>
          </w:tcPr>
          <w:p w14:paraId="2D1C9147" w14:textId="1CD70E78" w:rsidR="00517DD4" w:rsidRPr="00977052" w:rsidRDefault="005E4302" w:rsidP="001E4BF2">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7D7C7A14" w14:textId="77777777" w:rsidTr="00414AB6">
        <w:tc>
          <w:tcPr>
            <w:tcW w:w="800" w:type="dxa"/>
            <w:shd w:val="solid" w:color="FFFFFF" w:fill="auto"/>
          </w:tcPr>
          <w:p w14:paraId="7F8B649C" w14:textId="6BE4BCDB"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19FA331" w14:textId="0F730AA9"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044465A6" w14:textId="2679F98E" w:rsidR="00517DD4" w:rsidRPr="00977052" w:rsidRDefault="00083FD8" w:rsidP="001E4BF2">
            <w:pPr>
              <w:pStyle w:val="TAL"/>
              <w:rPr>
                <w:rFonts w:eastAsia="DengXian"/>
                <w:sz w:val="16"/>
                <w:szCs w:val="16"/>
                <w:lang w:eastAsia="zh-CN"/>
              </w:rPr>
            </w:pPr>
            <w:r w:rsidRPr="000832E1">
              <w:rPr>
                <w:rFonts w:cs="Arial"/>
                <w:bCs/>
                <w:sz w:val="16"/>
                <w:szCs w:val="16"/>
              </w:rPr>
              <w:t>S2-2206476</w:t>
            </w:r>
          </w:p>
        </w:tc>
        <w:tc>
          <w:tcPr>
            <w:tcW w:w="425" w:type="dxa"/>
            <w:shd w:val="solid" w:color="FFFFFF" w:fill="auto"/>
          </w:tcPr>
          <w:p w14:paraId="4EFC326C" w14:textId="77777777" w:rsidR="00517DD4" w:rsidRPr="00977052" w:rsidRDefault="00517DD4" w:rsidP="001E4BF2">
            <w:pPr>
              <w:pStyle w:val="TAL"/>
              <w:rPr>
                <w:sz w:val="16"/>
                <w:szCs w:val="16"/>
              </w:rPr>
            </w:pPr>
          </w:p>
        </w:tc>
        <w:tc>
          <w:tcPr>
            <w:tcW w:w="425" w:type="dxa"/>
            <w:shd w:val="solid" w:color="FFFFFF" w:fill="auto"/>
          </w:tcPr>
          <w:p w14:paraId="3C273E03" w14:textId="77777777" w:rsidR="00517DD4" w:rsidRPr="00977052" w:rsidRDefault="00517DD4" w:rsidP="001E4BF2">
            <w:pPr>
              <w:pStyle w:val="TAL"/>
              <w:rPr>
                <w:sz w:val="16"/>
                <w:szCs w:val="16"/>
              </w:rPr>
            </w:pPr>
          </w:p>
        </w:tc>
        <w:tc>
          <w:tcPr>
            <w:tcW w:w="425" w:type="dxa"/>
            <w:shd w:val="solid" w:color="FFFFFF" w:fill="auto"/>
          </w:tcPr>
          <w:p w14:paraId="4882DEB1" w14:textId="77777777" w:rsidR="00517DD4" w:rsidRPr="00977052" w:rsidRDefault="00517DD4" w:rsidP="001E4BF2">
            <w:pPr>
              <w:pStyle w:val="TAL"/>
              <w:rPr>
                <w:sz w:val="16"/>
                <w:szCs w:val="16"/>
              </w:rPr>
            </w:pPr>
          </w:p>
        </w:tc>
        <w:tc>
          <w:tcPr>
            <w:tcW w:w="4962" w:type="dxa"/>
            <w:shd w:val="solid" w:color="FFFFFF" w:fill="auto"/>
          </w:tcPr>
          <w:p w14:paraId="5FA611D4" w14:textId="6B4A30A3" w:rsidR="00517DD4" w:rsidRPr="00977052" w:rsidRDefault="00083FD8" w:rsidP="001E4BF2">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7F5097D4" w14:textId="77777777" w:rsidTr="00414AB6">
        <w:tc>
          <w:tcPr>
            <w:tcW w:w="800" w:type="dxa"/>
            <w:shd w:val="solid" w:color="FFFFFF" w:fill="auto"/>
          </w:tcPr>
          <w:p w14:paraId="30CF08FC" w14:textId="1F1D45FC"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1987967" w14:textId="38AC2635"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1760D55" w14:textId="26D447D8" w:rsidR="00517DD4" w:rsidRPr="00977052" w:rsidRDefault="00083FD8" w:rsidP="001E4BF2">
            <w:pPr>
              <w:pStyle w:val="TAL"/>
              <w:rPr>
                <w:rFonts w:eastAsia="DengXian"/>
                <w:sz w:val="16"/>
                <w:szCs w:val="16"/>
                <w:lang w:eastAsia="zh-CN"/>
              </w:rPr>
            </w:pPr>
            <w:r w:rsidRPr="000832E1">
              <w:rPr>
                <w:rFonts w:cs="Arial"/>
                <w:bCs/>
                <w:sz w:val="16"/>
                <w:szCs w:val="16"/>
              </w:rPr>
              <w:t>S2-2207455</w:t>
            </w:r>
          </w:p>
        </w:tc>
        <w:tc>
          <w:tcPr>
            <w:tcW w:w="425" w:type="dxa"/>
            <w:shd w:val="solid" w:color="FFFFFF" w:fill="auto"/>
          </w:tcPr>
          <w:p w14:paraId="48EA3019" w14:textId="77777777" w:rsidR="00517DD4" w:rsidRPr="00977052" w:rsidRDefault="00517DD4" w:rsidP="001E4BF2">
            <w:pPr>
              <w:pStyle w:val="TAL"/>
              <w:rPr>
                <w:sz w:val="16"/>
                <w:szCs w:val="16"/>
              </w:rPr>
            </w:pPr>
          </w:p>
        </w:tc>
        <w:tc>
          <w:tcPr>
            <w:tcW w:w="425" w:type="dxa"/>
            <w:shd w:val="solid" w:color="FFFFFF" w:fill="auto"/>
          </w:tcPr>
          <w:p w14:paraId="5B440E17" w14:textId="77777777" w:rsidR="00517DD4" w:rsidRPr="00977052" w:rsidRDefault="00517DD4" w:rsidP="001E4BF2">
            <w:pPr>
              <w:pStyle w:val="TAL"/>
              <w:rPr>
                <w:sz w:val="16"/>
                <w:szCs w:val="16"/>
              </w:rPr>
            </w:pPr>
          </w:p>
        </w:tc>
        <w:tc>
          <w:tcPr>
            <w:tcW w:w="425" w:type="dxa"/>
            <w:shd w:val="solid" w:color="FFFFFF" w:fill="auto"/>
          </w:tcPr>
          <w:p w14:paraId="5CDD6E7B" w14:textId="77777777" w:rsidR="00517DD4" w:rsidRPr="00977052" w:rsidRDefault="00517DD4" w:rsidP="001E4BF2">
            <w:pPr>
              <w:pStyle w:val="TAL"/>
              <w:rPr>
                <w:sz w:val="16"/>
                <w:szCs w:val="16"/>
              </w:rPr>
            </w:pPr>
          </w:p>
        </w:tc>
        <w:tc>
          <w:tcPr>
            <w:tcW w:w="4962" w:type="dxa"/>
            <w:shd w:val="solid" w:color="FFFFFF" w:fill="auto"/>
          </w:tcPr>
          <w:p w14:paraId="35E454A1" w14:textId="3E5AF542" w:rsidR="00517DD4" w:rsidRPr="00977052" w:rsidRDefault="00083FD8" w:rsidP="001E4BF2">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517DD4" w:rsidRPr="00977052" w14:paraId="1E8013FE" w14:textId="77777777" w:rsidTr="00414AB6">
        <w:tc>
          <w:tcPr>
            <w:tcW w:w="800" w:type="dxa"/>
            <w:shd w:val="solid" w:color="FFFFFF" w:fill="auto"/>
          </w:tcPr>
          <w:p w14:paraId="4A2E48F1" w14:textId="1CA05510" w:rsidR="00517DD4" w:rsidRPr="00977052" w:rsidRDefault="00517DD4" w:rsidP="001E4BF2">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CB1125A" w14:textId="01E002B8" w:rsidR="00517DD4" w:rsidRPr="00977052" w:rsidRDefault="00517DD4" w:rsidP="001E4BF2">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6019E780" w14:textId="732D3F57" w:rsidR="00517DD4" w:rsidRPr="00977052" w:rsidRDefault="00083FD8" w:rsidP="001E4BF2">
            <w:pPr>
              <w:pStyle w:val="TAL"/>
              <w:rPr>
                <w:rFonts w:eastAsia="DengXian"/>
                <w:sz w:val="16"/>
                <w:szCs w:val="16"/>
                <w:lang w:eastAsia="zh-CN"/>
              </w:rPr>
            </w:pPr>
            <w:r w:rsidRPr="000832E1">
              <w:rPr>
                <w:rFonts w:cs="Arial"/>
                <w:bCs/>
                <w:sz w:val="16"/>
                <w:szCs w:val="16"/>
              </w:rPr>
              <w:t>S2-2207456</w:t>
            </w:r>
          </w:p>
        </w:tc>
        <w:tc>
          <w:tcPr>
            <w:tcW w:w="425" w:type="dxa"/>
            <w:shd w:val="solid" w:color="FFFFFF" w:fill="auto"/>
          </w:tcPr>
          <w:p w14:paraId="5CD30D6A" w14:textId="77777777" w:rsidR="00517DD4" w:rsidRPr="00977052" w:rsidRDefault="00517DD4" w:rsidP="001E4BF2">
            <w:pPr>
              <w:pStyle w:val="TAL"/>
              <w:rPr>
                <w:sz w:val="16"/>
                <w:szCs w:val="16"/>
              </w:rPr>
            </w:pPr>
          </w:p>
        </w:tc>
        <w:tc>
          <w:tcPr>
            <w:tcW w:w="425" w:type="dxa"/>
            <w:shd w:val="solid" w:color="FFFFFF" w:fill="auto"/>
          </w:tcPr>
          <w:p w14:paraId="27B67546" w14:textId="77777777" w:rsidR="00517DD4" w:rsidRPr="00977052" w:rsidRDefault="00517DD4" w:rsidP="001E4BF2">
            <w:pPr>
              <w:pStyle w:val="TAL"/>
              <w:rPr>
                <w:sz w:val="16"/>
                <w:szCs w:val="16"/>
              </w:rPr>
            </w:pPr>
          </w:p>
        </w:tc>
        <w:tc>
          <w:tcPr>
            <w:tcW w:w="425" w:type="dxa"/>
            <w:shd w:val="solid" w:color="FFFFFF" w:fill="auto"/>
          </w:tcPr>
          <w:p w14:paraId="1DBDC923" w14:textId="77777777" w:rsidR="00517DD4" w:rsidRPr="00977052" w:rsidRDefault="00517DD4" w:rsidP="001E4BF2">
            <w:pPr>
              <w:pStyle w:val="TAL"/>
              <w:rPr>
                <w:sz w:val="16"/>
                <w:szCs w:val="16"/>
              </w:rPr>
            </w:pPr>
          </w:p>
        </w:tc>
        <w:tc>
          <w:tcPr>
            <w:tcW w:w="4962" w:type="dxa"/>
            <w:shd w:val="solid" w:color="FFFFFF" w:fill="auto"/>
          </w:tcPr>
          <w:p w14:paraId="14D9FADD" w14:textId="75079C73" w:rsidR="00517DD4" w:rsidRPr="00977052" w:rsidRDefault="00083FD8" w:rsidP="001E4BF2">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17DD4" w:rsidRPr="00D61666" w:rsidRDefault="009B72FC"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74B88C6A" w14:textId="77777777" w:rsidTr="00414AB6">
        <w:tc>
          <w:tcPr>
            <w:tcW w:w="800" w:type="dxa"/>
            <w:shd w:val="solid" w:color="FFFFFF" w:fill="auto"/>
          </w:tcPr>
          <w:p w14:paraId="66048719" w14:textId="6D922E55"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56BFA98B" w14:textId="1C085FAD"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11D813B7" w14:textId="77B90E2A" w:rsidR="00083FD8" w:rsidRPr="00C45B95" w:rsidRDefault="00083FD8" w:rsidP="00083FD8">
            <w:pPr>
              <w:pStyle w:val="TAL"/>
              <w:rPr>
                <w:rFonts w:cs="Arial"/>
                <w:bCs/>
                <w:sz w:val="16"/>
                <w:szCs w:val="16"/>
              </w:rPr>
            </w:pPr>
            <w:r w:rsidRPr="000832E1">
              <w:rPr>
                <w:rFonts w:cs="Arial"/>
                <w:bCs/>
                <w:sz w:val="16"/>
                <w:szCs w:val="16"/>
              </w:rPr>
              <w:t>S2-2206866</w:t>
            </w:r>
          </w:p>
        </w:tc>
        <w:tc>
          <w:tcPr>
            <w:tcW w:w="425" w:type="dxa"/>
            <w:shd w:val="solid" w:color="FFFFFF" w:fill="auto"/>
          </w:tcPr>
          <w:p w14:paraId="2978FB45" w14:textId="77777777" w:rsidR="00083FD8" w:rsidRPr="00977052" w:rsidRDefault="00083FD8" w:rsidP="00083FD8">
            <w:pPr>
              <w:pStyle w:val="TAL"/>
              <w:rPr>
                <w:sz w:val="16"/>
                <w:szCs w:val="16"/>
              </w:rPr>
            </w:pPr>
          </w:p>
        </w:tc>
        <w:tc>
          <w:tcPr>
            <w:tcW w:w="425" w:type="dxa"/>
            <w:shd w:val="solid" w:color="FFFFFF" w:fill="auto"/>
          </w:tcPr>
          <w:p w14:paraId="214C4ADA" w14:textId="77777777" w:rsidR="00083FD8" w:rsidRPr="00977052" w:rsidRDefault="00083FD8" w:rsidP="00083FD8">
            <w:pPr>
              <w:pStyle w:val="TAL"/>
              <w:rPr>
                <w:sz w:val="16"/>
                <w:szCs w:val="16"/>
              </w:rPr>
            </w:pPr>
          </w:p>
        </w:tc>
        <w:tc>
          <w:tcPr>
            <w:tcW w:w="425" w:type="dxa"/>
            <w:shd w:val="solid" w:color="FFFFFF" w:fill="auto"/>
          </w:tcPr>
          <w:p w14:paraId="06E05D4C" w14:textId="77777777" w:rsidR="00083FD8" w:rsidRPr="00977052" w:rsidRDefault="00083FD8" w:rsidP="00083FD8">
            <w:pPr>
              <w:pStyle w:val="TAL"/>
              <w:rPr>
                <w:sz w:val="16"/>
                <w:szCs w:val="16"/>
              </w:rPr>
            </w:pPr>
          </w:p>
        </w:tc>
        <w:tc>
          <w:tcPr>
            <w:tcW w:w="4962" w:type="dxa"/>
            <w:shd w:val="solid" w:color="FFFFFF" w:fill="auto"/>
          </w:tcPr>
          <w:p w14:paraId="6867E6C0" w14:textId="41080370" w:rsidR="00083FD8" w:rsidRPr="00C45B95" w:rsidRDefault="00083FD8" w:rsidP="00083FD8">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0620B314" w14:textId="77777777" w:rsidTr="00414AB6">
        <w:tc>
          <w:tcPr>
            <w:tcW w:w="800" w:type="dxa"/>
            <w:shd w:val="solid" w:color="FFFFFF" w:fill="auto"/>
          </w:tcPr>
          <w:p w14:paraId="77B875FD" w14:textId="084B3FCD"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A936EDB" w14:textId="49DB47AE"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0510C2D2" w14:textId="2DA4F6DD" w:rsidR="00083FD8" w:rsidRPr="00C45B95" w:rsidRDefault="00083FD8" w:rsidP="00083FD8">
            <w:pPr>
              <w:pStyle w:val="TAL"/>
              <w:rPr>
                <w:rFonts w:cs="Arial"/>
                <w:bCs/>
                <w:sz w:val="16"/>
                <w:szCs w:val="16"/>
              </w:rPr>
            </w:pPr>
            <w:r w:rsidRPr="000832E1">
              <w:rPr>
                <w:rFonts w:cs="Arial"/>
                <w:bCs/>
                <w:sz w:val="16"/>
                <w:szCs w:val="16"/>
              </w:rPr>
              <w:t>S2-2206868</w:t>
            </w:r>
          </w:p>
        </w:tc>
        <w:tc>
          <w:tcPr>
            <w:tcW w:w="425" w:type="dxa"/>
            <w:shd w:val="solid" w:color="FFFFFF" w:fill="auto"/>
          </w:tcPr>
          <w:p w14:paraId="6F0E9E1F" w14:textId="77777777" w:rsidR="00083FD8" w:rsidRPr="00977052" w:rsidRDefault="00083FD8" w:rsidP="00083FD8">
            <w:pPr>
              <w:pStyle w:val="TAL"/>
              <w:rPr>
                <w:sz w:val="16"/>
                <w:szCs w:val="16"/>
              </w:rPr>
            </w:pPr>
          </w:p>
        </w:tc>
        <w:tc>
          <w:tcPr>
            <w:tcW w:w="425" w:type="dxa"/>
            <w:shd w:val="solid" w:color="FFFFFF" w:fill="auto"/>
          </w:tcPr>
          <w:p w14:paraId="1ED4EF12" w14:textId="77777777" w:rsidR="00083FD8" w:rsidRPr="00977052" w:rsidRDefault="00083FD8" w:rsidP="00083FD8">
            <w:pPr>
              <w:pStyle w:val="TAL"/>
              <w:rPr>
                <w:sz w:val="16"/>
                <w:szCs w:val="16"/>
              </w:rPr>
            </w:pPr>
          </w:p>
        </w:tc>
        <w:tc>
          <w:tcPr>
            <w:tcW w:w="425" w:type="dxa"/>
            <w:shd w:val="solid" w:color="FFFFFF" w:fill="auto"/>
          </w:tcPr>
          <w:p w14:paraId="69E436EA" w14:textId="77777777" w:rsidR="00083FD8" w:rsidRPr="00977052" w:rsidRDefault="00083FD8" w:rsidP="00083FD8">
            <w:pPr>
              <w:pStyle w:val="TAL"/>
              <w:rPr>
                <w:sz w:val="16"/>
                <w:szCs w:val="16"/>
              </w:rPr>
            </w:pPr>
          </w:p>
        </w:tc>
        <w:tc>
          <w:tcPr>
            <w:tcW w:w="4962" w:type="dxa"/>
            <w:shd w:val="solid" w:color="FFFFFF" w:fill="auto"/>
          </w:tcPr>
          <w:p w14:paraId="731BA3BE" w14:textId="2D8850EA" w:rsidR="00083FD8" w:rsidRPr="00C45B95" w:rsidRDefault="00083FD8" w:rsidP="00083FD8">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22730C17" w14:textId="77777777" w:rsidTr="00414AB6">
        <w:tc>
          <w:tcPr>
            <w:tcW w:w="800" w:type="dxa"/>
            <w:shd w:val="solid" w:color="FFFFFF" w:fill="auto"/>
          </w:tcPr>
          <w:p w14:paraId="62A08D3C" w14:textId="7C59BE7E"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44571535" w14:textId="19EDD146"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5BD566FF" w14:textId="6B36B183" w:rsidR="00083FD8" w:rsidRPr="00C45B95" w:rsidRDefault="002C65C2" w:rsidP="00083FD8">
            <w:pPr>
              <w:pStyle w:val="TAL"/>
              <w:rPr>
                <w:rFonts w:cs="Arial"/>
                <w:bCs/>
                <w:sz w:val="16"/>
                <w:szCs w:val="16"/>
              </w:rPr>
            </w:pPr>
            <w:r w:rsidRPr="000832E1">
              <w:rPr>
                <w:rFonts w:cs="Arial"/>
                <w:bCs/>
                <w:sz w:val="16"/>
                <w:szCs w:val="16"/>
              </w:rPr>
              <w:t>S2-2207457</w:t>
            </w:r>
          </w:p>
        </w:tc>
        <w:tc>
          <w:tcPr>
            <w:tcW w:w="425" w:type="dxa"/>
            <w:shd w:val="solid" w:color="FFFFFF" w:fill="auto"/>
          </w:tcPr>
          <w:p w14:paraId="24DD2F30" w14:textId="77777777" w:rsidR="00083FD8" w:rsidRPr="00977052" w:rsidRDefault="00083FD8" w:rsidP="00083FD8">
            <w:pPr>
              <w:pStyle w:val="TAL"/>
              <w:rPr>
                <w:sz w:val="16"/>
                <w:szCs w:val="16"/>
              </w:rPr>
            </w:pPr>
          </w:p>
        </w:tc>
        <w:tc>
          <w:tcPr>
            <w:tcW w:w="425" w:type="dxa"/>
            <w:shd w:val="solid" w:color="FFFFFF" w:fill="auto"/>
          </w:tcPr>
          <w:p w14:paraId="54680327" w14:textId="77777777" w:rsidR="00083FD8" w:rsidRPr="00977052" w:rsidRDefault="00083FD8" w:rsidP="00083FD8">
            <w:pPr>
              <w:pStyle w:val="TAL"/>
              <w:rPr>
                <w:sz w:val="16"/>
                <w:szCs w:val="16"/>
              </w:rPr>
            </w:pPr>
          </w:p>
        </w:tc>
        <w:tc>
          <w:tcPr>
            <w:tcW w:w="425" w:type="dxa"/>
            <w:shd w:val="solid" w:color="FFFFFF" w:fill="auto"/>
          </w:tcPr>
          <w:p w14:paraId="354DCA48" w14:textId="77777777" w:rsidR="00083FD8" w:rsidRPr="00977052" w:rsidRDefault="00083FD8" w:rsidP="00083FD8">
            <w:pPr>
              <w:pStyle w:val="TAL"/>
              <w:rPr>
                <w:sz w:val="16"/>
                <w:szCs w:val="16"/>
              </w:rPr>
            </w:pPr>
          </w:p>
        </w:tc>
        <w:tc>
          <w:tcPr>
            <w:tcW w:w="4962" w:type="dxa"/>
            <w:shd w:val="solid" w:color="FFFFFF" w:fill="auto"/>
          </w:tcPr>
          <w:p w14:paraId="04560134" w14:textId="34E0BC4A" w:rsidR="00083FD8" w:rsidRPr="00C45B95" w:rsidRDefault="002C65C2" w:rsidP="00083FD8">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27AC0DC3" w14:textId="77777777" w:rsidTr="00414AB6">
        <w:tc>
          <w:tcPr>
            <w:tcW w:w="800" w:type="dxa"/>
            <w:shd w:val="solid" w:color="FFFFFF" w:fill="auto"/>
          </w:tcPr>
          <w:p w14:paraId="5B1C85B8" w14:textId="53823AAD"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042B7D6" w14:textId="4611ED4B"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4A937E55" w14:textId="09FB88E7" w:rsidR="00083FD8" w:rsidRPr="00C45B95" w:rsidRDefault="00E64094" w:rsidP="00083FD8">
            <w:pPr>
              <w:pStyle w:val="TAL"/>
              <w:rPr>
                <w:rFonts w:cs="Arial"/>
                <w:bCs/>
                <w:sz w:val="16"/>
                <w:szCs w:val="16"/>
              </w:rPr>
            </w:pPr>
            <w:r w:rsidRPr="000832E1">
              <w:rPr>
                <w:rFonts w:cs="Arial"/>
                <w:bCs/>
                <w:sz w:val="16"/>
                <w:szCs w:val="16"/>
              </w:rPr>
              <w:t>S2-2207458</w:t>
            </w:r>
          </w:p>
        </w:tc>
        <w:tc>
          <w:tcPr>
            <w:tcW w:w="425" w:type="dxa"/>
            <w:shd w:val="solid" w:color="FFFFFF" w:fill="auto"/>
          </w:tcPr>
          <w:p w14:paraId="17626ACF" w14:textId="77777777" w:rsidR="00083FD8" w:rsidRPr="00977052" w:rsidRDefault="00083FD8" w:rsidP="00083FD8">
            <w:pPr>
              <w:pStyle w:val="TAL"/>
              <w:rPr>
                <w:sz w:val="16"/>
                <w:szCs w:val="16"/>
              </w:rPr>
            </w:pPr>
          </w:p>
        </w:tc>
        <w:tc>
          <w:tcPr>
            <w:tcW w:w="425" w:type="dxa"/>
            <w:shd w:val="solid" w:color="FFFFFF" w:fill="auto"/>
          </w:tcPr>
          <w:p w14:paraId="35A83834" w14:textId="77777777" w:rsidR="00083FD8" w:rsidRPr="00977052" w:rsidRDefault="00083FD8" w:rsidP="00083FD8">
            <w:pPr>
              <w:pStyle w:val="TAL"/>
              <w:rPr>
                <w:sz w:val="16"/>
                <w:szCs w:val="16"/>
              </w:rPr>
            </w:pPr>
          </w:p>
        </w:tc>
        <w:tc>
          <w:tcPr>
            <w:tcW w:w="425" w:type="dxa"/>
            <w:shd w:val="solid" w:color="FFFFFF" w:fill="auto"/>
          </w:tcPr>
          <w:p w14:paraId="1180F4CA" w14:textId="77777777" w:rsidR="00083FD8" w:rsidRPr="00977052" w:rsidRDefault="00083FD8" w:rsidP="00083FD8">
            <w:pPr>
              <w:pStyle w:val="TAL"/>
              <w:rPr>
                <w:sz w:val="16"/>
                <w:szCs w:val="16"/>
              </w:rPr>
            </w:pPr>
          </w:p>
        </w:tc>
        <w:tc>
          <w:tcPr>
            <w:tcW w:w="4962" w:type="dxa"/>
            <w:shd w:val="solid" w:color="FFFFFF" w:fill="auto"/>
          </w:tcPr>
          <w:p w14:paraId="1B3BB151" w14:textId="08C6D755" w:rsidR="00083FD8" w:rsidRPr="00C45B95" w:rsidRDefault="00E64094" w:rsidP="00083FD8">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61F8AC35" w14:textId="77777777" w:rsidTr="00414AB6">
        <w:tc>
          <w:tcPr>
            <w:tcW w:w="800" w:type="dxa"/>
            <w:shd w:val="solid" w:color="FFFFFF" w:fill="auto"/>
          </w:tcPr>
          <w:p w14:paraId="484DD9A4" w14:textId="38C9260C"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DA3318E" w14:textId="17C55EFF"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8B111A5" w14:textId="22EAC580" w:rsidR="00083FD8" w:rsidRPr="00C45B95" w:rsidRDefault="00E64094" w:rsidP="00083FD8">
            <w:pPr>
              <w:pStyle w:val="TAL"/>
              <w:rPr>
                <w:rFonts w:cs="Arial"/>
                <w:bCs/>
                <w:sz w:val="16"/>
                <w:szCs w:val="16"/>
              </w:rPr>
            </w:pPr>
            <w:r w:rsidRPr="000832E1">
              <w:rPr>
                <w:rFonts w:cs="Arial"/>
                <w:bCs/>
                <w:sz w:val="16"/>
                <w:szCs w:val="16"/>
              </w:rPr>
              <w:t>S2-2207459</w:t>
            </w:r>
          </w:p>
        </w:tc>
        <w:tc>
          <w:tcPr>
            <w:tcW w:w="425" w:type="dxa"/>
            <w:shd w:val="solid" w:color="FFFFFF" w:fill="auto"/>
          </w:tcPr>
          <w:p w14:paraId="2BFEA090" w14:textId="77777777" w:rsidR="00083FD8" w:rsidRPr="00977052" w:rsidRDefault="00083FD8" w:rsidP="00083FD8">
            <w:pPr>
              <w:pStyle w:val="TAL"/>
              <w:rPr>
                <w:sz w:val="16"/>
                <w:szCs w:val="16"/>
              </w:rPr>
            </w:pPr>
          </w:p>
        </w:tc>
        <w:tc>
          <w:tcPr>
            <w:tcW w:w="425" w:type="dxa"/>
            <w:shd w:val="solid" w:color="FFFFFF" w:fill="auto"/>
          </w:tcPr>
          <w:p w14:paraId="626281F0" w14:textId="77777777" w:rsidR="00083FD8" w:rsidRPr="00977052" w:rsidRDefault="00083FD8" w:rsidP="00083FD8">
            <w:pPr>
              <w:pStyle w:val="TAL"/>
              <w:rPr>
                <w:sz w:val="16"/>
                <w:szCs w:val="16"/>
              </w:rPr>
            </w:pPr>
          </w:p>
        </w:tc>
        <w:tc>
          <w:tcPr>
            <w:tcW w:w="425" w:type="dxa"/>
            <w:shd w:val="solid" w:color="FFFFFF" w:fill="auto"/>
          </w:tcPr>
          <w:p w14:paraId="781FB4EB" w14:textId="77777777" w:rsidR="00083FD8" w:rsidRPr="00977052" w:rsidRDefault="00083FD8" w:rsidP="00083FD8">
            <w:pPr>
              <w:pStyle w:val="TAL"/>
              <w:rPr>
                <w:sz w:val="16"/>
                <w:szCs w:val="16"/>
              </w:rPr>
            </w:pPr>
          </w:p>
        </w:tc>
        <w:tc>
          <w:tcPr>
            <w:tcW w:w="4962" w:type="dxa"/>
            <w:shd w:val="solid" w:color="FFFFFF" w:fill="auto"/>
          </w:tcPr>
          <w:p w14:paraId="736C8850" w14:textId="4260F096" w:rsidR="00083FD8" w:rsidRPr="00C45B95" w:rsidRDefault="00E64094" w:rsidP="00083FD8">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067EE8E7" w14:textId="77777777" w:rsidTr="00414AB6">
        <w:tc>
          <w:tcPr>
            <w:tcW w:w="800" w:type="dxa"/>
            <w:shd w:val="solid" w:color="FFFFFF" w:fill="auto"/>
          </w:tcPr>
          <w:p w14:paraId="032E0624" w14:textId="09DA1ECD"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7AE4C1A" w14:textId="0FDC60DD"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14AA4931" w14:textId="260F9D38" w:rsidR="00083FD8" w:rsidRPr="00C45B95" w:rsidRDefault="00E64094" w:rsidP="00083FD8">
            <w:pPr>
              <w:pStyle w:val="TAL"/>
              <w:rPr>
                <w:rFonts w:cs="Arial"/>
                <w:bCs/>
                <w:sz w:val="16"/>
                <w:szCs w:val="16"/>
              </w:rPr>
            </w:pPr>
            <w:r w:rsidRPr="000832E1">
              <w:rPr>
                <w:rFonts w:cs="Arial"/>
                <w:bCs/>
                <w:sz w:val="16"/>
                <w:szCs w:val="16"/>
              </w:rPr>
              <w:t>S2-2207460</w:t>
            </w:r>
          </w:p>
        </w:tc>
        <w:tc>
          <w:tcPr>
            <w:tcW w:w="425" w:type="dxa"/>
            <w:shd w:val="solid" w:color="FFFFFF" w:fill="auto"/>
          </w:tcPr>
          <w:p w14:paraId="63C6896B" w14:textId="77777777" w:rsidR="00083FD8" w:rsidRPr="00977052" w:rsidRDefault="00083FD8" w:rsidP="00083FD8">
            <w:pPr>
              <w:pStyle w:val="TAL"/>
              <w:rPr>
                <w:sz w:val="16"/>
                <w:szCs w:val="16"/>
              </w:rPr>
            </w:pPr>
          </w:p>
        </w:tc>
        <w:tc>
          <w:tcPr>
            <w:tcW w:w="425" w:type="dxa"/>
            <w:shd w:val="solid" w:color="FFFFFF" w:fill="auto"/>
          </w:tcPr>
          <w:p w14:paraId="5292C14C" w14:textId="77777777" w:rsidR="00083FD8" w:rsidRPr="00977052" w:rsidRDefault="00083FD8" w:rsidP="00083FD8">
            <w:pPr>
              <w:pStyle w:val="TAL"/>
              <w:rPr>
                <w:sz w:val="16"/>
                <w:szCs w:val="16"/>
              </w:rPr>
            </w:pPr>
          </w:p>
        </w:tc>
        <w:tc>
          <w:tcPr>
            <w:tcW w:w="425" w:type="dxa"/>
            <w:shd w:val="solid" w:color="FFFFFF" w:fill="auto"/>
          </w:tcPr>
          <w:p w14:paraId="630E66A9" w14:textId="77777777" w:rsidR="00083FD8" w:rsidRPr="00977052" w:rsidRDefault="00083FD8" w:rsidP="00083FD8">
            <w:pPr>
              <w:pStyle w:val="TAL"/>
              <w:rPr>
                <w:sz w:val="16"/>
                <w:szCs w:val="16"/>
              </w:rPr>
            </w:pPr>
          </w:p>
        </w:tc>
        <w:tc>
          <w:tcPr>
            <w:tcW w:w="4962" w:type="dxa"/>
            <w:shd w:val="solid" w:color="FFFFFF" w:fill="auto"/>
          </w:tcPr>
          <w:p w14:paraId="3A854A5F" w14:textId="293AC95A" w:rsidR="00083FD8" w:rsidRPr="00C45B95" w:rsidRDefault="00E64094" w:rsidP="00083FD8">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03C7DDAE" w14:textId="77777777" w:rsidTr="00414AB6">
        <w:tc>
          <w:tcPr>
            <w:tcW w:w="800" w:type="dxa"/>
            <w:shd w:val="solid" w:color="FFFFFF" w:fill="auto"/>
          </w:tcPr>
          <w:p w14:paraId="70DE9221" w14:textId="147CAF37"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598ED5B" w14:textId="0E5A9BEA"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76D68F27" w14:textId="5DF8835D" w:rsidR="00083FD8" w:rsidRPr="00C45B95" w:rsidRDefault="00E64094" w:rsidP="00083FD8">
            <w:pPr>
              <w:pStyle w:val="TAL"/>
              <w:rPr>
                <w:rFonts w:cs="Arial"/>
                <w:bCs/>
                <w:sz w:val="16"/>
                <w:szCs w:val="16"/>
              </w:rPr>
            </w:pPr>
            <w:r w:rsidRPr="000832E1">
              <w:rPr>
                <w:rFonts w:cs="Arial"/>
                <w:bCs/>
                <w:sz w:val="16"/>
                <w:szCs w:val="16"/>
              </w:rPr>
              <w:t>S2-2207461</w:t>
            </w:r>
          </w:p>
        </w:tc>
        <w:tc>
          <w:tcPr>
            <w:tcW w:w="425" w:type="dxa"/>
            <w:shd w:val="solid" w:color="FFFFFF" w:fill="auto"/>
          </w:tcPr>
          <w:p w14:paraId="203EB5DE" w14:textId="77777777" w:rsidR="00083FD8" w:rsidRPr="00977052" w:rsidRDefault="00083FD8" w:rsidP="00083FD8">
            <w:pPr>
              <w:pStyle w:val="TAL"/>
              <w:rPr>
                <w:sz w:val="16"/>
                <w:szCs w:val="16"/>
              </w:rPr>
            </w:pPr>
          </w:p>
        </w:tc>
        <w:tc>
          <w:tcPr>
            <w:tcW w:w="425" w:type="dxa"/>
            <w:shd w:val="solid" w:color="FFFFFF" w:fill="auto"/>
          </w:tcPr>
          <w:p w14:paraId="20D3D24D" w14:textId="77777777" w:rsidR="00083FD8" w:rsidRPr="00977052" w:rsidRDefault="00083FD8" w:rsidP="00083FD8">
            <w:pPr>
              <w:pStyle w:val="TAL"/>
              <w:rPr>
                <w:sz w:val="16"/>
                <w:szCs w:val="16"/>
              </w:rPr>
            </w:pPr>
          </w:p>
        </w:tc>
        <w:tc>
          <w:tcPr>
            <w:tcW w:w="425" w:type="dxa"/>
            <w:shd w:val="solid" w:color="FFFFFF" w:fill="auto"/>
          </w:tcPr>
          <w:p w14:paraId="7937A6D7" w14:textId="77777777" w:rsidR="00083FD8" w:rsidRPr="00977052" w:rsidRDefault="00083FD8" w:rsidP="00083FD8">
            <w:pPr>
              <w:pStyle w:val="TAL"/>
              <w:rPr>
                <w:sz w:val="16"/>
                <w:szCs w:val="16"/>
              </w:rPr>
            </w:pPr>
          </w:p>
        </w:tc>
        <w:tc>
          <w:tcPr>
            <w:tcW w:w="4962" w:type="dxa"/>
            <w:shd w:val="solid" w:color="FFFFFF" w:fill="auto"/>
          </w:tcPr>
          <w:p w14:paraId="67088242" w14:textId="077D5041" w:rsidR="00083FD8" w:rsidRPr="00C45B95" w:rsidRDefault="00E64094" w:rsidP="00083FD8">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2AD3B3D5" w14:textId="77777777" w:rsidTr="00414AB6">
        <w:tc>
          <w:tcPr>
            <w:tcW w:w="800" w:type="dxa"/>
            <w:shd w:val="solid" w:color="FFFFFF" w:fill="auto"/>
          </w:tcPr>
          <w:p w14:paraId="2B98127F" w14:textId="451C05B2"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40A5F64" w14:textId="5F136583"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1CFA3D39" w14:textId="0CB722DF" w:rsidR="00083FD8" w:rsidRPr="00C45B95" w:rsidRDefault="00E64094" w:rsidP="00083FD8">
            <w:pPr>
              <w:pStyle w:val="TAL"/>
              <w:rPr>
                <w:rFonts w:cs="Arial"/>
                <w:bCs/>
                <w:sz w:val="16"/>
                <w:szCs w:val="16"/>
              </w:rPr>
            </w:pPr>
            <w:r w:rsidRPr="000832E1">
              <w:rPr>
                <w:rFonts w:cs="Arial"/>
                <w:bCs/>
                <w:sz w:val="16"/>
                <w:szCs w:val="16"/>
              </w:rPr>
              <w:t>S2-2205743</w:t>
            </w:r>
          </w:p>
        </w:tc>
        <w:tc>
          <w:tcPr>
            <w:tcW w:w="425" w:type="dxa"/>
            <w:shd w:val="solid" w:color="FFFFFF" w:fill="auto"/>
          </w:tcPr>
          <w:p w14:paraId="470B6888" w14:textId="77777777" w:rsidR="00083FD8" w:rsidRPr="00977052" w:rsidRDefault="00083FD8" w:rsidP="00083FD8">
            <w:pPr>
              <w:pStyle w:val="TAL"/>
              <w:rPr>
                <w:sz w:val="16"/>
                <w:szCs w:val="16"/>
              </w:rPr>
            </w:pPr>
          </w:p>
        </w:tc>
        <w:tc>
          <w:tcPr>
            <w:tcW w:w="425" w:type="dxa"/>
            <w:shd w:val="solid" w:color="FFFFFF" w:fill="auto"/>
          </w:tcPr>
          <w:p w14:paraId="1BB6056C" w14:textId="77777777" w:rsidR="00083FD8" w:rsidRPr="00977052" w:rsidRDefault="00083FD8" w:rsidP="00083FD8">
            <w:pPr>
              <w:pStyle w:val="TAL"/>
              <w:rPr>
                <w:sz w:val="16"/>
                <w:szCs w:val="16"/>
              </w:rPr>
            </w:pPr>
          </w:p>
        </w:tc>
        <w:tc>
          <w:tcPr>
            <w:tcW w:w="425" w:type="dxa"/>
            <w:shd w:val="solid" w:color="FFFFFF" w:fill="auto"/>
          </w:tcPr>
          <w:p w14:paraId="30FAB5CF" w14:textId="77777777" w:rsidR="00083FD8" w:rsidRPr="00977052" w:rsidRDefault="00083FD8" w:rsidP="00083FD8">
            <w:pPr>
              <w:pStyle w:val="TAL"/>
              <w:rPr>
                <w:sz w:val="16"/>
                <w:szCs w:val="16"/>
              </w:rPr>
            </w:pPr>
          </w:p>
        </w:tc>
        <w:tc>
          <w:tcPr>
            <w:tcW w:w="4962" w:type="dxa"/>
            <w:shd w:val="solid" w:color="FFFFFF" w:fill="auto"/>
          </w:tcPr>
          <w:p w14:paraId="1D1D9B2C" w14:textId="45330042" w:rsidR="00083FD8" w:rsidRPr="00C45B95" w:rsidRDefault="00E64094" w:rsidP="00083FD8">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083FD8" w:rsidRPr="00977052" w14:paraId="5B423AB8" w14:textId="77777777" w:rsidTr="00414AB6">
        <w:tc>
          <w:tcPr>
            <w:tcW w:w="800" w:type="dxa"/>
            <w:shd w:val="solid" w:color="FFFFFF" w:fill="auto"/>
          </w:tcPr>
          <w:p w14:paraId="1F0C6943" w14:textId="062A495B" w:rsidR="00083FD8" w:rsidRPr="00977052" w:rsidRDefault="00083FD8" w:rsidP="00083FD8">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3A2EF207" w14:textId="1F4CD7B7" w:rsidR="00083FD8" w:rsidRPr="00977052" w:rsidRDefault="00083FD8" w:rsidP="00083FD8">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3607C358" w14:textId="7983C2F2" w:rsidR="00083FD8" w:rsidRPr="00C45B95" w:rsidRDefault="00E64094" w:rsidP="00083FD8">
            <w:pPr>
              <w:pStyle w:val="TAL"/>
              <w:rPr>
                <w:rFonts w:cs="Arial"/>
                <w:bCs/>
                <w:sz w:val="16"/>
                <w:szCs w:val="16"/>
              </w:rPr>
            </w:pPr>
            <w:r w:rsidRPr="000832E1">
              <w:rPr>
                <w:rFonts w:cs="Arial"/>
                <w:bCs/>
                <w:sz w:val="16"/>
                <w:szCs w:val="16"/>
              </w:rPr>
              <w:t>S2-2207462</w:t>
            </w:r>
          </w:p>
        </w:tc>
        <w:tc>
          <w:tcPr>
            <w:tcW w:w="425" w:type="dxa"/>
            <w:shd w:val="solid" w:color="FFFFFF" w:fill="auto"/>
          </w:tcPr>
          <w:p w14:paraId="62DDE7C6" w14:textId="77777777" w:rsidR="00083FD8" w:rsidRPr="00977052" w:rsidRDefault="00083FD8" w:rsidP="00083FD8">
            <w:pPr>
              <w:pStyle w:val="TAL"/>
              <w:rPr>
                <w:sz w:val="16"/>
                <w:szCs w:val="16"/>
              </w:rPr>
            </w:pPr>
          </w:p>
        </w:tc>
        <w:tc>
          <w:tcPr>
            <w:tcW w:w="425" w:type="dxa"/>
            <w:shd w:val="solid" w:color="FFFFFF" w:fill="auto"/>
          </w:tcPr>
          <w:p w14:paraId="76118AD7" w14:textId="77777777" w:rsidR="00083FD8" w:rsidRPr="00977052" w:rsidRDefault="00083FD8" w:rsidP="00083FD8">
            <w:pPr>
              <w:pStyle w:val="TAL"/>
              <w:rPr>
                <w:sz w:val="16"/>
                <w:szCs w:val="16"/>
              </w:rPr>
            </w:pPr>
          </w:p>
        </w:tc>
        <w:tc>
          <w:tcPr>
            <w:tcW w:w="425" w:type="dxa"/>
            <w:shd w:val="solid" w:color="FFFFFF" w:fill="auto"/>
          </w:tcPr>
          <w:p w14:paraId="1A085A3C" w14:textId="77777777" w:rsidR="00083FD8" w:rsidRPr="00977052" w:rsidRDefault="00083FD8" w:rsidP="00083FD8">
            <w:pPr>
              <w:pStyle w:val="TAL"/>
              <w:rPr>
                <w:sz w:val="16"/>
                <w:szCs w:val="16"/>
              </w:rPr>
            </w:pPr>
          </w:p>
        </w:tc>
        <w:tc>
          <w:tcPr>
            <w:tcW w:w="4962" w:type="dxa"/>
            <w:shd w:val="solid" w:color="FFFFFF" w:fill="auto"/>
          </w:tcPr>
          <w:p w14:paraId="4D7A7AA6" w14:textId="33B40935" w:rsidR="00083FD8" w:rsidRPr="00C45B95" w:rsidRDefault="00E64094" w:rsidP="00083FD8">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083FD8" w:rsidRPr="00D61666" w:rsidRDefault="00083FD8"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23A88B05" w14:textId="77777777" w:rsidTr="00414AB6">
        <w:tc>
          <w:tcPr>
            <w:tcW w:w="800" w:type="dxa"/>
            <w:shd w:val="solid" w:color="FFFFFF" w:fill="auto"/>
          </w:tcPr>
          <w:p w14:paraId="21AD4489" w14:textId="64B16A1D"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F2B0CEC" w14:textId="0540CB15"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019B625A" w14:textId="19BC7B06" w:rsidR="00E64094" w:rsidRPr="00C45B95" w:rsidRDefault="00E64094" w:rsidP="00E64094">
            <w:pPr>
              <w:pStyle w:val="TAL"/>
              <w:rPr>
                <w:rFonts w:cs="Arial"/>
                <w:bCs/>
                <w:sz w:val="16"/>
                <w:szCs w:val="16"/>
              </w:rPr>
            </w:pPr>
            <w:r w:rsidRPr="000832E1">
              <w:rPr>
                <w:rFonts w:cs="Arial"/>
                <w:bCs/>
                <w:sz w:val="16"/>
                <w:szCs w:val="16"/>
              </w:rPr>
              <w:t>S2-2207463</w:t>
            </w:r>
          </w:p>
        </w:tc>
        <w:tc>
          <w:tcPr>
            <w:tcW w:w="425" w:type="dxa"/>
            <w:shd w:val="solid" w:color="FFFFFF" w:fill="auto"/>
          </w:tcPr>
          <w:p w14:paraId="4118B50B" w14:textId="77777777" w:rsidR="00E64094" w:rsidRPr="00977052" w:rsidRDefault="00E64094" w:rsidP="00E64094">
            <w:pPr>
              <w:pStyle w:val="TAL"/>
              <w:rPr>
                <w:sz w:val="16"/>
                <w:szCs w:val="16"/>
              </w:rPr>
            </w:pPr>
          </w:p>
        </w:tc>
        <w:tc>
          <w:tcPr>
            <w:tcW w:w="425" w:type="dxa"/>
            <w:shd w:val="solid" w:color="FFFFFF" w:fill="auto"/>
          </w:tcPr>
          <w:p w14:paraId="6BE63020" w14:textId="77777777" w:rsidR="00E64094" w:rsidRPr="00977052" w:rsidRDefault="00E64094" w:rsidP="00E64094">
            <w:pPr>
              <w:pStyle w:val="TAL"/>
              <w:rPr>
                <w:sz w:val="16"/>
                <w:szCs w:val="16"/>
              </w:rPr>
            </w:pPr>
          </w:p>
        </w:tc>
        <w:tc>
          <w:tcPr>
            <w:tcW w:w="425" w:type="dxa"/>
            <w:shd w:val="solid" w:color="FFFFFF" w:fill="auto"/>
          </w:tcPr>
          <w:p w14:paraId="78D12BB7" w14:textId="77777777" w:rsidR="00E64094" w:rsidRPr="00977052" w:rsidRDefault="00E64094" w:rsidP="00E64094">
            <w:pPr>
              <w:pStyle w:val="TAL"/>
              <w:rPr>
                <w:sz w:val="16"/>
                <w:szCs w:val="16"/>
              </w:rPr>
            </w:pPr>
          </w:p>
        </w:tc>
        <w:tc>
          <w:tcPr>
            <w:tcW w:w="4962" w:type="dxa"/>
            <w:shd w:val="solid" w:color="FFFFFF" w:fill="auto"/>
          </w:tcPr>
          <w:p w14:paraId="0B87017F" w14:textId="0F3DC371" w:rsidR="00E64094" w:rsidRPr="00C45B95" w:rsidRDefault="00E64094" w:rsidP="00E64094">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39B87075" w14:textId="77777777" w:rsidTr="00414AB6">
        <w:tc>
          <w:tcPr>
            <w:tcW w:w="800" w:type="dxa"/>
            <w:shd w:val="solid" w:color="FFFFFF" w:fill="auto"/>
          </w:tcPr>
          <w:p w14:paraId="1F98FBA1" w14:textId="21BB915D"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4AFA195E" w14:textId="33C4611F"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77AC08BB" w14:textId="1C0DBCBF" w:rsidR="00E64094" w:rsidRPr="00161C76" w:rsidRDefault="00E64094" w:rsidP="00E64094">
            <w:pPr>
              <w:pStyle w:val="TAL"/>
              <w:rPr>
                <w:rFonts w:cs="Arial"/>
                <w:bCs/>
                <w:sz w:val="16"/>
                <w:szCs w:val="16"/>
              </w:rPr>
            </w:pPr>
            <w:r w:rsidRPr="000832E1">
              <w:rPr>
                <w:rFonts w:cs="Arial"/>
                <w:bCs/>
                <w:sz w:val="16"/>
                <w:szCs w:val="16"/>
              </w:rPr>
              <w:t>S2-2207464</w:t>
            </w:r>
          </w:p>
        </w:tc>
        <w:tc>
          <w:tcPr>
            <w:tcW w:w="425" w:type="dxa"/>
            <w:shd w:val="solid" w:color="FFFFFF" w:fill="auto"/>
          </w:tcPr>
          <w:p w14:paraId="1DD7E91E" w14:textId="77777777" w:rsidR="00E64094" w:rsidRPr="00977052" w:rsidRDefault="00E64094" w:rsidP="00E64094">
            <w:pPr>
              <w:pStyle w:val="TAL"/>
              <w:rPr>
                <w:sz w:val="16"/>
                <w:szCs w:val="16"/>
              </w:rPr>
            </w:pPr>
          </w:p>
        </w:tc>
        <w:tc>
          <w:tcPr>
            <w:tcW w:w="425" w:type="dxa"/>
            <w:shd w:val="solid" w:color="FFFFFF" w:fill="auto"/>
          </w:tcPr>
          <w:p w14:paraId="7F16EF0C" w14:textId="77777777" w:rsidR="00E64094" w:rsidRPr="00977052" w:rsidRDefault="00E64094" w:rsidP="00E64094">
            <w:pPr>
              <w:pStyle w:val="TAL"/>
              <w:rPr>
                <w:sz w:val="16"/>
                <w:szCs w:val="16"/>
              </w:rPr>
            </w:pPr>
          </w:p>
        </w:tc>
        <w:tc>
          <w:tcPr>
            <w:tcW w:w="425" w:type="dxa"/>
            <w:shd w:val="solid" w:color="FFFFFF" w:fill="auto"/>
          </w:tcPr>
          <w:p w14:paraId="2DDDA6AE" w14:textId="77777777" w:rsidR="00E64094" w:rsidRPr="00977052" w:rsidRDefault="00E64094" w:rsidP="00E64094">
            <w:pPr>
              <w:pStyle w:val="TAL"/>
              <w:rPr>
                <w:sz w:val="16"/>
                <w:szCs w:val="16"/>
              </w:rPr>
            </w:pPr>
          </w:p>
        </w:tc>
        <w:tc>
          <w:tcPr>
            <w:tcW w:w="4962" w:type="dxa"/>
            <w:shd w:val="solid" w:color="FFFFFF" w:fill="auto"/>
          </w:tcPr>
          <w:p w14:paraId="2B503CDA" w14:textId="52314D0A" w:rsidR="00E64094" w:rsidRPr="00161C76" w:rsidRDefault="00E64094" w:rsidP="00E64094">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2EEA2B0F" w14:textId="77777777" w:rsidTr="00414AB6">
        <w:tc>
          <w:tcPr>
            <w:tcW w:w="800" w:type="dxa"/>
            <w:shd w:val="solid" w:color="FFFFFF" w:fill="auto"/>
          </w:tcPr>
          <w:p w14:paraId="6716EE47" w14:textId="0FCEAEEB"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5C0114D" w14:textId="071919E2"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6464AC4F" w14:textId="6900EF46" w:rsidR="00E64094" w:rsidRPr="00161C76" w:rsidRDefault="00E64094" w:rsidP="00E64094">
            <w:pPr>
              <w:pStyle w:val="TAL"/>
              <w:rPr>
                <w:rFonts w:cs="Arial"/>
                <w:bCs/>
                <w:sz w:val="16"/>
                <w:szCs w:val="16"/>
              </w:rPr>
            </w:pPr>
            <w:r w:rsidRPr="000832E1">
              <w:rPr>
                <w:rFonts w:cs="Arial"/>
                <w:bCs/>
                <w:sz w:val="16"/>
                <w:szCs w:val="16"/>
              </w:rPr>
              <w:t>S2-2207465</w:t>
            </w:r>
          </w:p>
        </w:tc>
        <w:tc>
          <w:tcPr>
            <w:tcW w:w="425" w:type="dxa"/>
            <w:shd w:val="solid" w:color="FFFFFF" w:fill="auto"/>
          </w:tcPr>
          <w:p w14:paraId="05333DED" w14:textId="77777777" w:rsidR="00E64094" w:rsidRPr="00977052" w:rsidRDefault="00E64094" w:rsidP="00E64094">
            <w:pPr>
              <w:pStyle w:val="TAL"/>
              <w:rPr>
                <w:sz w:val="16"/>
                <w:szCs w:val="16"/>
              </w:rPr>
            </w:pPr>
          </w:p>
        </w:tc>
        <w:tc>
          <w:tcPr>
            <w:tcW w:w="425" w:type="dxa"/>
            <w:shd w:val="solid" w:color="FFFFFF" w:fill="auto"/>
          </w:tcPr>
          <w:p w14:paraId="19DB5DCE" w14:textId="77777777" w:rsidR="00E64094" w:rsidRPr="00977052" w:rsidRDefault="00E64094" w:rsidP="00E64094">
            <w:pPr>
              <w:pStyle w:val="TAL"/>
              <w:rPr>
                <w:sz w:val="16"/>
                <w:szCs w:val="16"/>
              </w:rPr>
            </w:pPr>
          </w:p>
        </w:tc>
        <w:tc>
          <w:tcPr>
            <w:tcW w:w="425" w:type="dxa"/>
            <w:shd w:val="solid" w:color="FFFFFF" w:fill="auto"/>
          </w:tcPr>
          <w:p w14:paraId="0FAA5DDD" w14:textId="77777777" w:rsidR="00E64094" w:rsidRPr="00977052" w:rsidRDefault="00E64094" w:rsidP="00E64094">
            <w:pPr>
              <w:pStyle w:val="TAL"/>
              <w:rPr>
                <w:sz w:val="16"/>
                <w:szCs w:val="16"/>
              </w:rPr>
            </w:pPr>
          </w:p>
        </w:tc>
        <w:tc>
          <w:tcPr>
            <w:tcW w:w="4962" w:type="dxa"/>
            <w:shd w:val="solid" w:color="FFFFFF" w:fill="auto"/>
          </w:tcPr>
          <w:p w14:paraId="15DF9957" w14:textId="466EE3B0" w:rsidR="00E64094" w:rsidRPr="00161C76" w:rsidRDefault="00E64094" w:rsidP="00E64094">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7F1608A2" w14:textId="77777777" w:rsidTr="00414AB6">
        <w:tc>
          <w:tcPr>
            <w:tcW w:w="800" w:type="dxa"/>
            <w:shd w:val="solid" w:color="FFFFFF" w:fill="auto"/>
          </w:tcPr>
          <w:p w14:paraId="5F4EE60D" w14:textId="6902A287"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0DC6892" w14:textId="2522146C"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52A49FCD" w14:textId="7C0A68C7" w:rsidR="00E64094" w:rsidRPr="00161C76" w:rsidRDefault="00E64094" w:rsidP="00E64094">
            <w:pPr>
              <w:pStyle w:val="TAL"/>
              <w:rPr>
                <w:rFonts w:cs="Arial"/>
                <w:bCs/>
                <w:sz w:val="16"/>
                <w:szCs w:val="16"/>
              </w:rPr>
            </w:pPr>
            <w:r w:rsidRPr="000832E1">
              <w:rPr>
                <w:rFonts w:cs="Arial"/>
                <w:bCs/>
                <w:sz w:val="16"/>
                <w:szCs w:val="16"/>
              </w:rPr>
              <w:t>S2-2207466</w:t>
            </w:r>
          </w:p>
        </w:tc>
        <w:tc>
          <w:tcPr>
            <w:tcW w:w="425" w:type="dxa"/>
            <w:shd w:val="solid" w:color="FFFFFF" w:fill="auto"/>
          </w:tcPr>
          <w:p w14:paraId="10935192" w14:textId="77777777" w:rsidR="00E64094" w:rsidRPr="00977052" w:rsidRDefault="00E64094" w:rsidP="00E64094">
            <w:pPr>
              <w:pStyle w:val="TAL"/>
              <w:rPr>
                <w:sz w:val="16"/>
                <w:szCs w:val="16"/>
              </w:rPr>
            </w:pPr>
          </w:p>
        </w:tc>
        <w:tc>
          <w:tcPr>
            <w:tcW w:w="425" w:type="dxa"/>
            <w:shd w:val="solid" w:color="FFFFFF" w:fill="auto"/>
          </w:tcPr>
          <w:p w14:paraId="7EACF632" w14:textId="77777777" w:rsidR="00E64094" w:rsidRPr="00977052" w:rsidRDefault="00E64094" w:rsidP="00E64094">
            <w:pPr>
              <w:pStyle w:val="TAL"/>
              <w:rPr>
                <w:sz w:val="16"/>
                <w:szCs w:val="16"/>
              </w:rPr>
            </w:pPr>
          </w:p>
        </w:tc>
        <w:tc>
          <w:tcPr>
            <w:tcW w:w="425" w:type="dxa"/>
            <w:shd w:val="solid" w:color="FFFFFF" w:fill="auto"/>
          </w:tcPr>
          <w:p w14:paraId="4C6DEA27" w14:textId="77777777" w:rsidR="00E64094" w:rsidRPr="00977052" w:rsidRDefault="00E64094" w:rsidP="00E64094">
            <w:pPr>
              <w:pStyle w:val="TAL"/>
              <w:rPr>
                <w:sz w:val="16"/>
                <w:szCs w:val="16"/>
              </w:rPr>
            </w:pPr>
          </w:p>
        </w:tc>
        <w:tc>
          <w:tcPr>
            <w:tcW w:w="4962" w:type="dxa"/>
            <w:shd w:val="solid" w:color="FFFFFF" w:fill="auto"/>
          </w:tcPr>
          <w:p w14:paraId="2FBCBC1A" w14:textId="77E9C5E0" w:rsidR="00E64094" w:rsidRPr="00161C76" w:rsidRDefault="00E64094" w:rsidP="00E64094">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6BDA5716" w14:textId="77777777" w:rsidTr="00414AB6">
        <w:tc>
          <w:tcPr>
            <w:tcW w:w="800" w:type="dxa"/>
            <w:shd w:val="solid" w:color="FFFFFF" w:fill="auto"/>
          </w:tcPr>
          <w:p w14:paraId="6D9B81EE" w14:textId="277644FC"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1D46FFD" w14:textId="7F41318A"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4DD8FF5F" w14:textId="398D6E36" w:rsidR="00E64094" w:rsidRPr="00161C76" w:rsidRDefault="00E64094" w:rsidP="00E64094">
            <w:pPr>
              <w:pStyle w:val="TAL"/>
              <w:rPr>
                <w:rFonts w:cs="Arial"/>
                <w:bCs/>
                <w:sz w:val="16"/>
                <w:szCs w:val="16"/>
              </w:rPr>
            </w:pPr>
            <w:r w:rsidRPr="000832E1">
              <w:rPr>
                <w:rFonts w:cs="Arial"/>
                <w:bCs/>
                <w:sz w:val="16"/>
                <w:szCs w:val="16"/>
              </w:rPr>
              <w:t>S2-2207467</w:t>
            </w:r>
          </w:p>
        </w:tc>
        <w:tc>
          <w:tcPr>
            <w:tcW w:w="425" w:type="dxa"/>
            <w:shd w:val="solid" w:color="FFFFFF" w:fill="auto"/>
          </w:tcPr>
          <w:p w14:paraId="18C9BDC7" w14:textId="77777777" w:rsidR="00E64094" w:rsidRPr="00977052" w:rsidRDefault="00E64094" w:rsidP="00E64094">
            <w:pPr>
              <w:pStyle w:val="TAL"/>
              <w:rPr>
                <w:sz w:val="16"/>
                <w:szCs w:val="16"/>
              </w:rPr>
            </w:pPr>
          </w:p>
        </w:tc>
        <w:tc>
          <w:tcPr>
            <w:tcW w:w="425" w:type="dxa"/>
            <w:shd w:val="solid" w:color="FFFFFF" w:fill="auto"/>
          </w:tcPr>
          <w:p w14:paraId="0E8232BE" w14:textId="77777777" w:rsidR="00E64094" w:rsidRPr="00977052" w:rsidRDefault="00E64094" w:rsidP="00E64094">
            <w:pPr>
              <w:pStyle w:val="TAL"/>
              <w:rPr>
                <w:sz w:val="16"/>
                <w:szCs w:val="16"/>
              </w:rPr>
            </w:pPr>
          </w:p>
        </w:tc>
        <w:tc>
          <w:tcPr>
            <w:tcW w:w="425" w:type="dxa"/>
            <w:shd w:val="solid" w:color="FFFFFF" w:fill="auto"/>
          </w:tcPr>
          <w:p w14:paraId="33E16663" w14:textId="77777777" w:rsidR="00E64094" w:rsidRPr="00977052" w:rsidRDefault="00E64094" w:rsidP="00E64094">
            <w:pPr>
              <w:pStyle w:val="TAL"/>
              <w:rPr>
                <w:sz w:val="16"/>
                <w:szCs w:val="16"/>
              </w:rPr>
            </w:pPr>
          </w:p>
        </w:tc>
        <w:tc>
          <w:tcPr>
            <w:tcW w:w="4962" w:type="dxa"/>
            <w:shd w:val="solid" w:color="FFFFFF" w:fill="auto"/>
          </w:tcPr>
          <w:p w14:paraId="6921A2C1" w14:textId="7897DDAD" w:rsidR="00E64094" w:rsidRPr="00161C76" w:rsidRDefault="00E64094" w:rsidP="00E64094">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28C7C480" w14:textId="77777777" w:rsidTr="00414AB6">
        <w:tc>
          <w:tcPr>
            <w:tcW w:w="800" w:type="dxa"/>
            <w:shd w:val="solid" w:color="FFFFFF" w:fill="auto"/>
          </w:tcPr>
          <w:p w14:paraId="282ADAB0" w14:textId="03166B9B"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F146629" w14:textId="0E2ABF27"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1C9FECAB" w14:textId="6D02016D" w:rsidR="00E64094" w:rsidRPr="00161C76" w:rsidRDefault="00E64094" w:rsidP="00E64094">
            <w:pPr>
              <w:pStyle w:val="TAL"/>
              <w:rPr>
                <w:rFonts w:cs="Arial"/>
                <w:bCs/>
                <w:sz w:val="16"/>
                <w:szCs w:val="16"/>
              </w:rPr>
            </w:pPr>
            <w:r w:rsidRPr="000832E1">
              <w:rPr>
                <w:rFonts w:cs="Arial"/>
                <w:bCs/>
                <w:sz w:val="16"/>
                <w:szCs w:val="16"/>
              </w:rPr>
              <w:t>S2-2207468</w:t>
            </w:r>
          </w:p>
        </w:tc>
        <w:tc>
          <w:tcPr>
            <w:tcW w:w="425" w:type="dxa"/>
            <w:shd w:val="solid" w:color="FFFFFF" w:fill="auto"/>
          </w:tcPr>
          <w:p w14:paraId="3E471152" w14:textId="77777777" w:rsidR="00E64094" w:rsidRPr="00977052" w:rsidRDefault="00E64094" w:rsidP="00E64094">
            <w:pPr>
              <w:pStyle w:val="TAL"/>
              <w:rPr>
                <w:sz w:val="16"/>
                <w:szCs w:val="16"/>
              </w:rPr>
            </w:pPr>
          </w:p>
        </w:tc>
        <w:tc>
          <w:tcPr>
            <w:tcW w:w="425" w:type="dxa"/>
            <w:shd w:val="solid" w:color="FFFFFF" w:fill="auto"/>
          </w:tcPr>
          <w:p w14:paraId="47704F47" w14:textId="77777777" w:rsidR="00E64094" w:rsidRPr="00977052" w:rsidRDefault="00E64094" w:rsidP="00E64094">
            <w:pPr>
              <w:pStyle w:val="TAL"/>
              <w:rPr>
                <w:sz w:val="16"/>
                <w:szCs w:val="16"/>
              </w:rPr>
            </w:pPr>
          </w:p>
        </w:tc>
        <w:tc>
          <w:tcPr>
            <w:tcW w:w="425" w:type="dxa"/>
            <w:shd w:val="solid" w:color="FFFFFF" w:fill="auto"/>
          </w:tcPr>
          <w:p w14:paraId="3A9E447D" w14:textId="77777777" w:rsidR="00E64094" w:rsidRPr="00977052" w:rsidRDefault="00E64094" w:rsidP="00E64094">
            <w:pPr>
              <w:pStyle w:val="TAL"/>
              <w:rPr>
                <w:sz w:val="16"/>
                <w:szCs w:val="16"/>
              </w:rPr>
            </w:pPr>
          </w:p>
        </w:tc>
        <w:tc>
          <w:tcPr>
            <w:tcW w:w="4962" w:type="dxa"/>
            <w:shd w:val="solid" w:color="FFFFFF" w:fill="auto"/>
          </w:tcPr>
          <w:p w14:paraId="64B64640" w14:textId="7045E158" w:rsidR="00E64094" w:rsidRPr="00161C76" w:rsidRDefault="00E64094" w:rsidP="00E64094">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r w:rsidR="00E64094" w:rsidRPr="00977052" w14:paraId="35AD019D" w14:textId="77777777" w:rsidTr="00414AB6">
        <w:tc>
          <w:tcPr>
            <w:tcW w:w="800" w:type="dxa"/>
            <w:shd w:val="solid" w:color="FFFFFF" w:fill="auto"/>
          </w:tcPr>
          <w:p w14:paraId="69867676" w14:textId="18F3E43C" w:rsidR="00E64094" w:rsidRPr="00977052" w:rsidRDefault="00E64094" w:rsidP="00E64094">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67B7BAF" w14:textId="5F878A97" w:rsidR="00E64094" w:rsidRPr="00977052" w:rsidRDefault="00E64094" w:rsidP="00E64094">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993" w:type="dxa"/>
            <w:shd w:val="solid" w:color="FFFFFF" w:fill="auto"/>
          </w:tcPr>
          <w:p w14:paraId="2A44DB37" w14:textId="0D7B24CE" w:rsidR="00E64094" w:rsidRPr="00161C76" w:rsidRDefault="00E64094" w:rsidP="00E64094">
            <w:pPr>
              <w:pStyle w:val="TAL"/>
              <w:rPr>
                <w:rFonts w:cs="Arial"/>
                <w:bCs/>
                <w:sz w:val="16"/>
                <w:szCs w:val="16"/>
              </w:rPr>
            </w:pPr>
            <w:r w:rsidRPr="000832E1">
              <w:rPr>
                <w:rFonts w:cs="Arial"/>
                <w:bCs/>
                <w:sz w:val="16"/>
                <w:szCs w:val="16"/>
              </w:rPr>
              <w:t>S2-2207469</w:t>
            </w:r>
          </w:p>
        </w:tc>
        <w:tc>
          <w:tcPr>
            <w:tcW w:w="425" w:type="dxa"/>
            <w:shd w:val="solid" w:color="FFFFFF" w:fill="auto"/>
          </w:tcPr>
          <w:p w14:paraId="2E9AA360" w14:textId="77777777" w:rsidR="00E64094" w:rsidRPr="00977052" w:rsidRDefault="00E64094" w:rsidP="00E64094">
            <w:pPr>
              <w:pStyle w:val="TAL"/>
              <w:rPr>
                <w:sz w:val="16"/>
                <w:szCs w:val="16"/>
              </w:rPr>
            </w:pPr>
          </w:p>
        </w:tc>
        <w:tc>
          <w:tcPr>
            <w:tcW w:w="425" w:type="dxa"/>
            <w:shd w:val="solid" w:color="FFFFFF" w:fill="auto"/>
          </w:tcPr>
          <w:p w14:paraId="7D7A5DE8" w14:textId="77777777" w:rsidR="00E64094" w:rsidRPr="00977052" w:rsidRDefault="00E64094" w:rsidP="00E64094">
            <w:pPr>
              <w:pStyle w:val="TAL"/>
              <w:rPr>
                <w:sz w:val="16"/>
                <w:szCs w:val="16"/>
              </w:rPr>
            </w:pPr>
          </w:p>
        </w:tc>
        <w:tc>
          <w:tcPr>
            <w:tcW w:w="425" w:type="dxa"/>
            <w:shd w:val="solid" w:color="FFFFFF" w:fill="auto"/>
          </w:tcPr>
          <w:p w14:paraId="5A718AC9" w14:textId="77777777" w:rsidR="00E64094" w:rsidRPr="00977052" w:rsidRDefault="00E64094" w:rsidP="00E64094">
            <w:pPr>
              <w:pStyle w:val="TAL"/>
              <w:rPr>
                <w:sz w:val="16"/>
                <w:szCs w:val="16"/>
              </w:rPr>
            </w:pPr>
          </w:p>
        </w:tc>
        <w:tc>
          <w:tcPr>
            <w:tcW w:w="4962" w:type="dxa"/>
            <w:shd w:val="solid" w:color="FFFFFF" w:fill="auto"/>
          </w:tcPr>
          <w:p w14:paraId="50E62473" w14:textId="593213DD" w:rsidR="00E64094" w:rsidRPr="00161C76" w:rsidRDefault="00E64094" w:rsidP="00E64094">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E64094" w:rsidRPr="00D61666" w:rsidRDefault="00E64094" w:rsidP="00D61666">
            <w:pPr>
              <w:pStyle w:val="TAC"/>
              <w:rPr>
                <w:rFonts w:eastAsia="DengXian"/>
                <w:sz w:val="16"/>
                <w:szCs w:val="16"/>
                <w:lang w:eastAsia="zh-CN"/>
              </w:rPr>
            </w:pPr>
            <w:r w:rsidRPr="00D61666">
              <w:rPr>
                <w:rFonts w:eastAsia="DengXian"/>
                <w:sz w:val="16"/>
                <w:szCs w:val="16"/>
                <w:lang w:eastAsia="zh-CN"/>
              </w:rPr>
              <w:t>0.4.0</w:t>
            </w:r>
          </w:p>
        </w:tc>
      </w:tr>
    </w:tbl>
    <w:p w14:paraId="6BA8C2E7" w14:textId="77777777" w:rsidR="003C3971" w:rsidRPr="00517DD4" w:rsidRDefault="003C3971" w:rsidP="003C3971"/>
    <w:sectPr w:rsidR="003C3971" w:rsidRPr="00517DD4">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3C24AA" w14:textId="77777777" w:rsidR="0034412A" w:rsidRDefault="0034412A">
      <w:r>
        <w:separator/>
      </w:r>
    </w:p>
  </w:endnote>
  <w:endnote w:type="continuationSeparator" w:id="0">
    <w:p w14:paraId="46C8E0BD" w14:textId="77777777" w:rsidR="0034412A" w:rsidRDefault="00344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CA1056" w:rsidRPr="00816224" w:rsidRDefault="00CA1056" w:rsidP="0081622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CA1056" w:rsidRPr="00816224" w:rsidRDefault="00CA1056" w:rsidP="00816224">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A1056" w:rsidRPr="00816224" w:rsidRDefault="00CA1056" w:rsidP="00816224">
    <w:pPr>
      <w:jc w:val="center"/>
      <w:rPr>
        <w:rFonts w:ascii="Arial" w:hAnsi="Arial" w:cs="Arial"/>
        <w:b/>
        <w:i/>
      </w:rPr>
    </w:pPr>
    <w:r w:rsidRPr="0081622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F86284" w14:textId="77777777" w:rsidR="0034412A" w:rsidRDefault="0034412A">
      <w:r>
        <w:separator/>
      </w:r>
    </w:p>
  </w:footnote>
  <w:footnote w:type="continuationSeparator" w:id="0">
    <w:p w14:paraId="2D83FE53" w14:textId="77777777" w:rsidR="0034412A" w:rsidRDefault="003441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40E7CE5" w:rsidR="00CA1056" w:rsidRDefault="00CA1056">
    <w:pPr>
      <w:framePr w:h="284" w:hRule="exact" w:wrap="around" w:vAnchor="text" w:hAnchor="margin" w:xAlign="right" w:y="1"/>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STYLEREF ZA </w:instrText>
    </w:r>
    <w:r w:rsidRPr="00816224">
      <w:rPr>
        <w:rFonts w:ascii="Arial" w:hAnsi="Arial" w:cs="Arial"/>
        <w:b/>
        <w:szCs w:val="18"/>
      </w:rPr>
      <w:fldChar w:fldCharType="separate"/>
    </w:r>
    <w:r w:rsidR="00152D40">
      <w:rPr>
        <w:rFonts w:ascii="Arial" w:hAnsi="Arial" w:cs="Arial"/>
        <w:b/>
        <w:noProof/>
        <w:szCs w:val="18"/>
      </w:rPr>
      <w:t>3GPP TR 23.700-88 V0.4.0 (2022-08)</w:t>
    </w:r>
    <w:r w:rsidRPr="00816224">
      <w:rPr>
        <w:rFonts w:ascii="Arial" w:hAnsi="Arial" w:cs="Arial"/>
        <w:b/>
        <w:szCs w:val="18"/>
      </w:rPr>
      <w:fldChar w:fldCharType="end"/>
    </w:r>
  </w:p>
  <w:p w14:paraId="7A6BC72E" w14:textId="77777777" w:rsidR="00CA1056" w:rsidRDefault="00CA1056">
    <w:pPr>
      <w:framePr w:h="284" w:hRule="exact" w:wrap="around" w:vAnchor="text" w:hAnchor="margin" w:xAlign="center" w:y="7"/>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PAGE </w:instrText>
    </w:r>
    <w:r w:rsidRPr="00816224">
      <w:rPr>
        <w:rFonts w:ascii="Arial" w:hAnsi="Arial" w:cs="Arial"/>
        <w:b/>
        <w:szCs w:val="18"/>
      </w:rPr>
      <w:fldChar w:fldCharType="separate"/>
    </w:r>
    <w:r w:rsidRPr="00816224">
      <w:rPr>
        <w:rFonts w:ascii="Arial" w:hAnsi="Arial" w:cs="Arial"/>
        <w:b/>
        <w:noProof/>
        <w:szCs w:val="18"/>
      </w:rPr>
      <w:t>10</w:t>
    </w:r>
    <w:r w:rsidRPr="00816224">
      <w:rPr>
        <w:rFonts w:ascii="Arial" w:hAnsi="Arial" w:cs="Arial"/>
        <w:b/>
        <w:szCs w:val="18"/>
      </w:rPr>
      <w:fldChar w:fldCharType="end"/>
    </w:r>
  </w:p>
  <w:p w14:paraId="13C538E8" w14:textId="5AE67FFB" w:rsidR="00CA1056" w:rsidRDefault="00CA1056">
    <w:pPr>
      <w:framePr w:h="284" w:hRule="exact" w:wrap="around" w:vAnchor="text" w:hAnchor="margin" w:y="7"/>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STYLEREF ZGSM </w:instrText>
    </w:r>
    <w:r w:rsidRPr="00816224">
      <w:rPr>
        <w:rFonts w:ascii="Arial" w:hAnsi="Arial" w:cs="Arial"/>
        <w:b/>
        <w:szCs w:val="18"/>
      </w:rPr>
      <w:fldChar w:fldCharType="separate"/>
    </w:r>
    <w:r w:rsidR="00152D40">
      <w:rPr>
        <w:rFonts w:ascii="Arial" w:hAnsi="Arial" w:cs="Arial"/>
        <w:b/>
        <w:noProof/>
        <w:szCs w:val="18"/>
      </w:rPr>
      <w:t>Release 18</w:t>
    </w:r>
    <w:r w:rsidRPr="00816224">
      <w:rPr>
        <w:rFonts w:ascii="Arial" w:hAnsi="Arial" w:cs="Arial"/>
        <w:b/>
        <w:szCs w:val="18"/>
      </w:rPr>
      <w:fldChar w:fldCharType="end"/>
    </w:r>
  </w:p>
  <w:p w14:paraId="1024E63D" w14:textId="77777777" w:rsidR="00CA1056" w:rsidRDefault="00CA105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330720097">
    <w:abstractNumId w:val="18"/>
  </w:num>
  <w:num w:numId="2" w16cid:durableId="1112944039">
    <w:abstractNumId w:val="15"/>
  </w:num>
  <w:num w:numId="3" w16cid:durableId="1873687234">
    <w:abstractNumId w:val="17"/>
  </w:num>
  <w:num w:numId="4" w16cid:durableId="1086657854">
    <w:abstractNumId w:val="16"/>
  </w:num>
  <w:num w:numId="5" w16cid:durableId="826362547">
    <w:abstractNumId w:val="14"/>
  </w:num>
  <w:num w:numId="6" w16cid:durableId="7236791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442364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572888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08436848">
    <w:abstractNumId w:val="9"/>
  </w:num>
  <w:num w:numId="10" w16cid:durableId="270935175">
    <w:abstractNumId w:val="7"/>
  </w:num>
  <w:num w:numId="11" w16cid:durableId="1855806562">
    <w:abstractNumId w:val="6"/>
  </w:num>
  <w:num w:numId="12" w16cid:durableId="113181331">
    <w:abstractNumId w:val="5"/>
  </w:num>
  <w:num w:numId="13" w16cid:durableId="132456232">
    <w:abstractNumId w:val="4"/>
  </w:num>
  <w:num w:numId="14" w16cid:durableId="2108842260">
    <w:abstractNumId w:val="8"/>
  </w:num>
  <w:num w:numId="15" w16cid:durableId="760106764">
    <w:abstractNumId w:val="3"/>
  </w:num>
  <w:num w:numId="16" w16cid:durableId="558789705">
    <w:abstractNumId w:val="2"/>
  </w:num>
  <w:num w:numId="17" w16cid:durableId="209809859">
    <w:abstractNumId w:val="1"/>
  </w:num>
  <w:num w:numId="18" w16cid:durableId="805662894">
    <w:abstractNumId w:val="0"/>
  </w:num>
  <w:num w:numId="19" w16cid:durableId="809244912">
    <w:abstractNumId w:val="21"/>
  </w:num>
  <w:num w:numId="20" w16cid:durableId="1831095724">
    <w:abstractNumId w:val="19"/>
  </w:num>
  <w:num w:numId="21" w16cid:durableId="1527206912">
    <w:abstractNumId w:val="13"/>
  </w:num>
  <w:num w:numId="22" w16cid:durableId="103695447">
    <w:abstractNumId w:val="12"/>
  </w:num>
  <w:num w:numId="23" w16cid:durableId="1870408653">
    <w:abstractNumId w:val="11"/>
  </w:num>
  <w:num w:numId="24" w16cid:durableId="1635478074">
    <w:abstractNumId w:val="20"/>
  </w:num>
  <w:num w:numId="25" w16cid:durableId="1878276619">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D00"/>
    <w:rsid w:val="000442E2"/>
    <w:rsid w:val="00050694"/>
    <w:rsid w:val="00051834"/>
    <w:rsid w:val="000526CE"/>
    <w:rsid w:val="00052B37"/>
    <w:rsid w:val="00054A22"/>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DEC"/>
    <w:rsid w:val="00090F69"/>
    <w:rsid w:val="00091009"/>
    <w:rsid w:val="0009299A"/>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1E7D"/>
    <w:rsid w:val="00112532"/>
    <w:rsid w:val="001140C3"/>
    <w:rsid w:val="00114997"/>
    <w:rsid w:val="0011544E"/>
    <w:rsid w:val="001168FE"/>
    <w:rsid w:val="00116D15"/>
    <w:rsid w:val="0011776B"/>
    <w:rsid w:val="00121082"/>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D07"/>
    <w:rsid w:val="00160425"/>
    <w:rsid w:val="0016177D"/>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BB6"/>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345"/>
    <w:rsid w:val="00241A68"/>
    <w:rsid w:val="00241FFB"/>
    <w:rsid w:val="00242C41"/>
    <w:rsid w:val="00242FC8"/>
    <w:rsid w:val="0024572F"/>
    <w:rsid w:val="00245FBC"/>
    <w:rsid w:val="002516CC"/>
    <w:rsid w:val="00252F2E"/>
    <w:rsid w:val="0025428C"/>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1195"/>
    <w:rsid w:val="0029162B"/>
    <w:rsid w:val="00291908"/>
    <w:rsid w:val="002920F8"/>
    <w:rsid w:val="00297E92"/>
    <w:rsid w:val="002A14D5"/>
    <w:rsid w:val="002A4102"/>
    <w:rsid w:val="002A4753"/>
    <w:rsid w:val="002A549A"/>
    <w:rsid w:val="002A5A96"/>
    <w:rsid w:val="002A6B59"/>
    <w:rsid w:val="002B0035"/>
    <w:rsid w:val="002B26BF"/>
    <w:rsid w:val="002B3628"/>
    <w:rsid w:val="002B38FA"/>
    <w:rsid w:val="002B424F"/>
    <w:rsid w:val="002B6339"/>
    <w:rsid w:val="002B642D"/>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412A"/>
    <w:rsid w:val="00345D55"/>
    <w:rsid w:val="00347364"/>
    <w:rsid w:val="00350179"/>
    <w:rsid w:val="0035053E"/>
    <w:rsid w:val="003507F9"/>
    <w:rsid w:val="0035218A"/>
    <w:rsid w:val="0035270C"/>
    <w:rsid w:val="00352E2C"/>
    <w:rsid w:val="00353125"/>
    <w:rsid w:val="0035462D"/>
    <w:rsid w:val="00354EB3"/>
    <w:rsid w:val="00356555"/>
    <w:rsid w:val="00356F29"/>
    <w:rsid w:val="003572C1"/>
    <w:rsid w:val="00357573"/>
    <w:rsid w:val="00360A76"/>
    <w:rsid w:val="00361083"/>
    <w:rsid w:val="00362AB8"/>
    <w:rsid w:val="00362C3D"/>
    <w:rsid w:val="00362D8C"/>
    <w:rsid w:val="003634D3"/>
    <w:rsid w:val="0036504D"/>
    <w:rsid w:val="003716C9"/>
    <w:rsid w:val="0037262D"/>
    <w:rsid w:val="00372B59"/>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D56"/>
    <w:rsid w:val="003B0878"/>
    <w:rsid w:val="003B2B71"/>
    <w:rsid w:val="003B30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78BF"/>
    <w:rsid w:val="00447CBD"/>
    <w:rsid w:val="00447EB8"/>
    <w:rsid w:val="00452DE5"/>
    <w:rsid w:val="00453539"/>
    <w:rsid w:val="00454169"/>
    <w:rsid w:val="004542FB"/>
    <w:rsid w:val="00454D52"/>
    <w:rsid w:val="00455488"/>
    <w:rsid w:val="004555CB"/>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7DF"/>
    <w:rsid w:val="0049751D"/>
    <w:rsid w:val="004A0176"/>
    <w:rsid w:val="004A0778"/>
    <w:rsid w:val="004A2810"/>
    <w:rsid w:val="004A31B8"/>
    <w:rsid w:val="004A64B5"/>
    <w:rsid w:val="004A66F2"/>
    <w:rsid w:val="004A68B0"/>
    <w:rsid w:val="004A7D2F"/>
    <w:rsid w:val="004B1807"/>
    <w:rsid w:val="004B1D9D"/>
    <w:rsid w:val="004B4551"/>
    <w:rsid w:val="004B6A0C"/>
    <w:rsid w:val="004B7B6A"/>
    <w:rsid w:val="004C043D"/>
    <w:rsid w:val="004C11C7"/>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7BDB"/>
    <w:rsid w:val="004F0988"/>
    <w:rsid w:val="004F2119"/>
    <w:rsid w:val="004F3340"/>
    <w:rsid w:val="004F427A"/>
    <w:rsid w:val="004F5D80"/>
    <w:rsid w:val="004F6218"/>
    <w:rsid w:val="004F6544"/>
    <w:rsid w:val="004F6BD5"/>
    <w:rsid w:val="004F77CA"/>
    <w:rsid w:val="005004D2"/>
    <w:rsid w:val="00500842"/>
    <w:rsid w:val="005020DE"/>
    <w:rsid w:val="0050262F"/>
    <w:rsid w:val="005050C6"/>
    <w:rsid w:val="005064F7"/>
    <w:rsid w:val="005074EF"/>
    <w:rsid w:val="00511343"/>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4DD0"/>
    <w:rsid w:val="00576A24"/>
    <w:rsid w:val="00576FFD"/>
    <w:rsid w:val="00577319"/>
    <w:rsid w:val="00577E18"/>
    <w:rsid w:val="00581277"/>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3BCE"/>
    <w:rsid w:val="005C3D88"/>
    <w:rsid w:val="005C4545"/>
    <w:rsid w:val="005C4902"/>
    <w:rsid w:val="005C50DB"/>
    <w:rsid w:val="005C5593"/>
    <w:rsid w:val="005C5858"/>
    <w:rsid w:val="005C6266"/>
    <w:rsid w:val="005D034B"/>
    <w:rsid w:val="005D1FCF"/>
    <w:rsid w:val="005D2B7F"/>
    <w:rsid w:val="005D2E01"/>
    <w:rsid w:val="005D3197"/>
    <w:rsid w:val="005D3706"/>
    <w:rsid w:val="005D46E6"/>
    <w:rsid w:val="005D4738"/>
    <w:rsid w:val="005D7526"/>
    <w:rsid w:val="005D79C9"/>
    <w:rsid w:val="005E1EBC"/>
    <w:rsid w:val="005E3117"/>
    <w:rsid w:val="005E4302"/>
    <w:rsid w:val="005E4BB2"/>
    <w:rsid w:val="005E58D1"/>
    <w:rsid w:val="005E62A2"/>
    <w:rsid w:val="005E6811"/>
    <w:rsid w:val="005E6B0D"/>
    <w:rsid w:val="005E6C88"/>
    <w:rsid w:val="005E6DA7"/>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7F6C"/>
    <w:rsid w:val="0068013E"/>
    <w:rsid w:val="0068245D"/>
    <w:rsid w:val="0068248B"/>
    <w:rsid w:val="00683771"/>
    <w:rsid w:val="00683886"/>
    <w:rsid w:val="00684F2C"/>
    <w:rsid w:val="0068714B"/>
    <w:rsid w:val="00687DCA"/>
    <w:rsid w:val="006912E9"/>
    <w:rsid w:val="00691683"/>
    <w:rsid w:val="006922D6"/>
    <w:rsid w:val="0069241D"/>
    <w:rsid w:val="006929CF"/>
    <w:rsid w:val="0069378D"/>
    <w:rsid w:val="00693D7C"/>
    <w:rsid w:val="00696F41"/>
    <w:rsid w:val="006A187D"/>
    <w:rsid w:val="006A21C7"/>
    <w:rsid w:val="006A28D1"/>
    <w:rsid w:val="006A323F"/>
    <w:rsid w:val="006A3991"/>
    <w:rsid w:val="006A43C5"/>
    <w:rsid w:val="006A7519"/>
    <w:rsid w:val="006B0095"/>
    <w:rsid w:val="006B0F5E"/>
    <w:rsid w:val="006B1722"/>
    <w:rsid w:val="006B276D"/>
    <w:rsid w:val="006B30D0"/>
    <w:rsid w:val="006B3D03"/>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4C10"/>
    <w:rsid w:val="007A55CB"/>
    <w:rsid w:val="007A6315"/>
    <w:rsid w:val="007A6C9C"/>
    <w:rsid w:val="007A7144"/>
    <w:rsid w:val="007B0C4A"/>
    <w:rsid w:val="007B271D"/>
    <w:rsid w:val="007B2885"/>
    <w:rsid w:val="007B2BC4"/>
    <w:rsid w:val="007B3DF2"/>
    <w:rsid w:val="007B446C"/>
    <w:rsid w:val="007B600E"/>
    <w:rsid w:val="007B6940"/>
    <w:rsid w:val="007C1633"/>
    <w:rsid w:val="007C53B1"/>
    <w:rsid w:val="007C5774"/>
    <w:rsid w:val="007D150F"/>
    <w:rsid w:val="007D186C"/>
    <w:rsid w:val="007D1E6B"/>
    <w:rsid w:val="007D27E7"/>
    <w:rsid w:val="007D2EC3"/>
    <w:rsid w:val="007D3843"/>
    <w:rsid w:val="007D43B2"/>
    <w:rsid w:val="007D4C55"/>
    <w:rsid w:val="007D5D3D"/>
    <w:rsid w:val="007E42A5"/>
    <w:rsid w:val="007E517B"/>
    <w:rsid w:val="007E780A"/>
    <w:rsid w:val="007E7AEE"/>
    <w:rsid w:val="007F00A8"/>
    <w:rsid w:val="007F0F4A"/>
    <w:rsid w:val="007F106D"/>
    <w:rsid w:val="007F11F2"/>
    <w:rsid w:val="007F21A1"/>
    <w:rsid w:val="007F3AAE"/>
    <w:rsid w:val="007F4197"/>
    <w:rsid w:val="007F5BE1"/>
    <w:rsid w:val="007F6A83"/>
    <w:rsid w:val="007F6C0E"/>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95B"/>
    <w:rsid w:val="0089473F"/>
    <w:rsid w:val="00896B0C"/>
    <w:rsid w:val="008A4467"/>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84C"/>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BEF"/>
    <w:rsid w:val="00942001"/>
    <w:rsid w:val="009421AB"/>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B083E"/>
    <w:rsid w:val="009B3561"/>
    <w:rsid w:val="009B4DCE"/>
    <w:rsid w:val="009B54B2"/>
    <w:rsid w:val="009B6D8F"/>
    <w:rsid w:val="009B72FC"/>
    <w:rsid w:val="009B7495"/>
    <w:rsid w:val="009B769A"/>
    <w:rsid w:val="009C04B4"/>
    <w:rsid w:val="009C0CB6"/>
    <w:rsid w:val="009C1397"/>
    <w:rsid w:val="009C2F0D"/>
    <w:rsid w:val="009C7896"/>
    <w:rsid w:val="009D178F"/>
    <w:rsid w:val="009D3A82"/>
    <w:rsid w:val="009D40F8"/>
    <w:rsid w:val="009D5671"/>
    <w:rsid w:val="009D678A"/>
    <w:rsid w:val="009D6BF2"/>
    <w:rsid w:val="009E0C8C"/>
    <w:rsid w:val="009E1499"/>
    <w:rsid w:val="009E199F"/>
    <w:rsid w:val="009E35A8"/>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BBD"/>
    <w:rsid w:val="00A14B82"/>
    <w:rsid w:val="00A153AF"/>
    <w:rsid w:val="00A155C7"/>
    <w:rsid w:val="00A164B4"/>
    <w:rsid w:val="00A2156E"/>
    <w:rsid w:val="00A23335"/>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4672"/>
    <w:rsid w:val="00AC51FE"/>
    <w:rsid w:val="00AC59F2"/>
    <w:rsid w:val="00AC6BC6"/>
    <w:rsid w:val="00AC6EE6"/>
    <w:rsid w:val="00AD20E2"/>
    <w:rsid w:val="00AD2850"/>
    <w:rsid w:val="00AD4A9C"/>
    <w:rsid w:val="00AD6BEE"/>
    <w:rsid w:val="00AD7266"/>
    <w:rsid w:val="00AD7F59"/>
    <w:rsid w:val="00AE07F5"/>
    <w:rsid w:val="00AE1B94"/>
    <w:rsid w:val="00AE29E8"/>
    <w:rsid w:val="00AE3481"/>
    <w:rsid w:val="00AE4316"/>
    <w:rsid w:val="00AE4475"/>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C7B"/>
    <w:rsid w:val="00C020E3"/>
    <w:rsid w:val="00C0218F"/>
    <w:rsid w:val="00C023ED"/>
    <w:rsid w:val="00C02484"/>
    <w:rsid w:val="00C0405C"/>
    <w:rsid w:val="00C04AC8"/>
    <w:rsid w:val="00C054C2"/>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21C87"/>
    <w:rsid w:val="00C24EB5"/>
    <w:rsid w:val="00C25468"/>
    <w:rsid w:val="00C25C9D"/>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C02CC"/>
    <w:rsid w:val="00CC153E"/>
    <w:rsid w:val="00CC15C1"/>
    <w:rsid w:val="00CC1CF1"/>
    <w:rsid w:val="00CC1F5B"/>
    <w:rsid w:val="00CC5D18"/>
    <w:rsid w:val="00CC5DA3"/>
    <w:rsid w:val="00CC6038"/>
    <w:rsid w:val="00CC6147"/>
    <w:rsid w:val="00CC6C59"/>
    <w:rsid w:val="00CC7784"/>
    <w:rsid w:val="00CC7A1B"/>
    <w:rsid w:val="00CD0B2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4202"/>
    <w:rsid w:val="00D0470A"/>
    <w:rsid w:val="00D04BD4"/>
    <w:rsid w:val="00D07AA6"/>
    <w:rsid w:val="00D07E64"/>
    <w:rsid w:val="00D1229A"/>
    <w:rsid w:val="00D122B2"/>
    <w:rsid w:val="00D12687"/>
    <w:rsid w:val="00D146B7"/>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36D4"/>
    <w:rsid w:val="00D537FF"/>
    <w:rsid w:val="00D574B3"/>
    <w:rsid w:val="00D57972"/>
    <w:rsid w:val="00D60E5B"/>
    <w:rsid w:val="00D61666"/>
    <w:rsid w:val="00D6300E"/>
    <w:rsid w:val="00D630A9"/>
    <w:rsid w:val="00D63146"/>
    <w:rsid w:val="00D67372"/>
    <w:rsid w:val="00D675A9"/>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345F"/>
    <w:rsid w:val="00E83C57"/>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12B1"/>
    <w:rsid w:val="00EB162E"/>
    <w:rsid w:val="00EB4F97"/>
    <w:rsid w:val="00EB5EEC"/>
    <w:rsid w:val="00EB6B00"/>
    <w:rsid w:val="00EB7ED7"/>
    <w:rsid w:val="00EC4A25"/>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C11"/>
    <w:rsid w:val="00FD2FE1"/>
    <w:rsid w:val="00FD3A82"/>
    <w:rsid w:val="00FD477D"/>
    <w:rsid w:val="00FD7D9E"/>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16224"/>
    <w:pPr>
      <w:ind w:left="1985" w:hanging="1985"/>
      <w:outlineLvl w:val="9"/>
    </w:pPr>
    <w:rPr>
      <w:sz w:val="20"/>
    </w:rPr>
  </w:style>
  <w:style w:type="paragraph" w:styleId="List">
    <w:name w:val="List"/>
    <w:basedOn w:val="Normal"/>
    <w:rsid w:val="00D248C9"/>
    <w:pPr>
      <w:ind w:left="283" w:hanging="283"/>
      <w:contextualSpacing/>
    </w:pPr>
  </w:style>
  <w:style w:type="character" w:customStyle="1" w:styleId="MacroTextChar1">
    <w:name w:val="Macro Text Char1"/>
    <w:basedOn w:val="DefaultParagraphFont"/>
    <w:rsid w:val="00D248C9"/>
    <w:rPr>
      <w:rFonts w:ascii="Consolas" w:eastAsia="Times New Roman" w:hAnsi="Consolas"/>
    </w:rPr>
  </w:style>
  <w:style w:type="paragraph" w:styleId="TOC1">
    <w:name w:val="toc 1"/>
    <w:uiPriority w:val="39"/>
    <w:rsid w:val="008162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16224"/>
    <w:pPr>
      <w:keepLines/>
      <w:tabs>
        <w:tab w:val="center" w:pos="4536"/>
        <w:tab w:val="right" w:pos="9072"/>
      </w:tabs>
    </w:pPr>
    <w:rPr>
      <w:noProof/>
    </w:rPr>
  </w:style>
  <w:style w:type="character" w:customStyle="1" w:styleId="ZGSM">
    <w:name w:val="ZGSM"/>
    <w:rsid w:val="00816224"/>
  </w:style>
  <w:style w:type="character" w:customStyle="1" w:styleId="MessageHeaderChar1">
    <w:name w:val="Message Header Char1"/>
    <w:basedOn w:val="DefaultParagraphFont"/>
    <w:rsid w:val="00D248C9"/>
    <w:rPr>
      <w:rFonts w:asciiTheme="majorHAnsi" w:eastAsiaTheme="majorEastAsia" w:hAnsiTheme="majorHAnsi" w:cstheme="majorBidi"/>
      <w:sz w:val="24"/>
      <w:szCs w:val="24"/>
      <w:shd w:val="pct20" w:color="auto" w:fill="auto"/>
    </w:rPr>
  </w:style>
  <w:style w:type="paragraph" w:customStyle="1" w:styleId="ZD">
    <w:name w:val="ZD"/>
    <w:rsid w:val="008162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16224"/>
    <w:pPr>
      <w:ind w:left="1701" w:hanging="1701"/>
    </w:pPr>
  </w:style>
  <w:style w:type="paragraph" w:styleId="TOC4">
    <w:name w:val="toc 4"/>
    <w:basedOn w:val="TOC3"/>
    <w:uiPriority w:val="39"/>
    <w:rsid w:val="00816224"/>
    <w:pPr>
      <w:ind w:left="1418" w:hanging="1418"/>
    </w:pPr>
  </w:style>
  <w:style w:type="paragraph" w:styleId="TOC3">
    <w:name w:val="toc 3"/>
    <w:basedOn w:val="TOC2"/>
    <w:uiPriority w:val="39"/>
    <w:rsid w:val="00816224"/>
    <w:pPr>
      <w:ind w:left="1134" w:hanging="1134"/>
    </w:pPr>
  </w:style>
  <w:style w:type="paragraph" w:styleId="TOC2">
    <w:name w:val="toc 2"/>
    <w:basedOn w:val="TOC1"/>
    <w:uiPriority w:val="39"/>
    <w:rsid w:val="00816224"/>
    <w:pPr>
      <w:keepNext w:val="0"/>
      <w:spacing w:before="0"/>
      <w:ind w:left="851" w:hanging="851"/>
    </w:pPr>
    <w:rPr>
      <w:sz w:val="20"/>
    </w:rPr>
  </w:style>
  <w:style w:type="character" w:customStyle="1" w:styleId="NoteHeadingChar1">
    <w:name w:val="Note Heading Char1"/>
    <w:basedOn w:val="DefaultParagraphFont"/>
    <w:rsid w:val="00D248C9"/>
    <w:rPr>
      <w:rFonts w:eastAsia="Times New Roman"/>
    </w:rPr>
  </w:style>
  <w:style w:type="paragraph" w:customStyle="1" w:styleId="TT">
    <w:name w:val="TT"/>
    <w:basedOn w:val="Heading1"/>
    <w:next w:val="Normal"/>
    <w:rsid w:val="00816224"/>
    <w:pPr>
      <w:outlineLvl w:val="9"/>
    </w:pPr>
  </w:style>
  <w:style w:type="paragraph" w:customStyle="1" w:styleId="NF">
    <w:name w:val="NF"/>
    <w:basedOn w:val="NO"/>
    <w:rsid w:val="00816224"/>
    <w:pPr>
      <w:keepNext/>
      <w:spacing w:after="0"/>
    </w:pPr>
    <w:rPr>
      <w:rFonts w:ascii="Arial" w:hAnsi="Arial"/>
      <w:sz w:val="18"/>
    </w:rPr>
  </w:style>
  <w:style w:type="paragraph" w:customStyle="1" w:styleId="NO">
    <w:name w:val="NO"/>
    <w:basedOn w:val="Normal"/>
    <w:link w:val="NOZchn"/>
    <w:rsid w:val="00816224"/>
    <w:pPr>
      <w:keepLines/>
      <w:ind w:left="1135" w:hanging="851"/>
    </w:pPr>
  </w:style>
  <w:style w:type="paragraph" w:customStyle="1" w:styleId="PL">
    <w:name w:val="PL"/>
    <w:rsid w:val="008162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16224"/>
    <w:pPr>
      <w:jc w:val="right"/>
    </w:pPr>
  </w:style>
  <w:style w:type="paragraph" w:customStyle="1" w:styleId="TAL">
    <w:name w:val="TAL"/>
    <w:basedOn w:val="Normal"/>
    <w:link w:val="TALChar"/>
    <w:rsid w:val="00816224"/>
    <w:pPr>
      <w:keepNext/>
      <w:keepLines/>
      <w:spacing w:after="0"/>
    </w:pPr>
    <w:rPr>
      <w:rFonts w:ascii="Arial" w:hAnsi="Arial"/>
      <w:sz w:val="18"/>
    </w:rPr>
  </w:style>
  <w:style w:type="paragraph" w:customStyle="1" w:styleId="TAH">
    <w:name w:val="TAH"/>
    <w:basedOn w:val="TAC"/>
    <w:link w:val="TAHCar"/>
    <w:rsid w:val="00816224"/>
    <w:rPr>
      <w:b/>
    </w:rPr>
  </w:style>
  <w:style w:type="paragraph" w:customStyle="1" w:styleId="TAC">
    <w:name w:val="TAC"/>
    <w:basedOn w:val="TAL"/>
    <w:link w:val="TACChar"/>
    <w:rsid w:val="00816224"/>
    <w:pPr>
      <w:jc w:val="center"/>
    </w:pPr>
  </w:style>
  <w:style w:type="paragraph" w:customStyle="1" w:styleId="LD">
    <w:name w:val="LD"/>
    <w:rsid w:val="0081622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16224"/>
    <w:pPr>
      <w:keepLines/>
      <w:ind w:left="1702" w:hanging="1418"/>
    </w:pPr>
  </w:style>
  <w:style w:type="paragraph" w:customStyle="1" w:styleId="FP">
    <w:name w:val="FP"/>
    <w:basedOn w:val="Normal"/>
    <w:rsid w:val="00816224"/>
    <w:pPr>
      <w:spacing w:after="0"/>
    </w:pPr>
  </w:style>
  <w:style w:type="paragraph" w:customStyle="1" w:styleId="NW">
    <w:name w:val="NW"/>
    <w:basedOn w:val="NO"/>
    <w:rsid w:val="00816224"/>
    <w:pPr>
      <w:spacing w:after="0"/>
    </w:pPr>
  </w:style>
  <w:style w:type="paragraph" w:customStyle="1" w:styleId="EW">
    <w:name w:val="EW"/>
    <w:basedOn w:val="EX"/>
    <w:rsid w:val="00816224"/>
    <w:pPr>
      <w:spacing w:after="0"/>
    </w:pPr>
  </w:style>
  <w:style w:type="paragraph" w:customStyle="1" w:styleId="B1">
    <w:name w:val="B1"/>
    <w:basedOn w:val="List"/>
    <w:link w:val="B1Char"/>
    <w:rsid w:val="00816224"/>
    <w:pPr>
      <w:ind w:left="568" w:hanging="284"/>
      <w:contextualSpacing w:val="0"/>
    </w:pPr>
  </w:style>
  <w:style w:type="character" w:customStyle="1" w:styleId="PlainTextChar1">
    <w:name w:val="Plain Text Char1"/>
    <w:basedOn w:val="DefaultParagraphFont"/>
    <w:rsid w:val="00D248C9"/>
    <w:rPr>
      <w:rFonts w:ascii="Consolas" w:eastAsia="Times New Roman" w:hAnsi="Consolas"/>
      <w:sz w:val="21"/>
      <w:szCs w:val="21"/>
    </w:r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816224"/>
    <w:pPr>
      <w:ind w:left="1559" w:hanging="1276"/>
    </w:pPr>
    <w:rPr>
      <w:color w:val="FF0000"/>
    </w:rPr>
  </w:style>
  <w:style w:type="paragraph" w:customStyle="1" w:styleId="TH">
    <w:name w:val="TH"/>
    <w:basedOn w:val="Normal"/>
    <w:link w:val="THChar"/>
    <w:qFormat/>
    <w:rsid w:val="00816224"/>
    <w:pPr>
      <w:keepNext/>
      <w:keepLines/>
      <w:spacing w:before="60"/>
      <w:jc w:val="center"/>
    </w:pPr>
    <w:rPr>
      <w:rFonts w:ascii="Arial" w:hAnsi="Arial"/>
      <w:b/>
    </w:rPr>
  </w:style>
  <w:style w:type="paragraph" w:customStyle="1" w:styleId="ZA">
    <w:name w:val="ZA"/>
    <w:rsid w:val="008162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162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162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162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16224"/>
    <w:pPr>
      <w:ind w:left="851" w:hanging="851"/>
    </w:pPr>
  </w:style>
  <w:style w:type="paragraph" w:customStyle="1" w:styleId="ZH">
    <w:name w:val="ZH"/>
    <w:rsid w:val="008162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16224"/>
    <w:pPr>
      <w:keepNext w:val="0"/>
      <w:spacing w:before="0" w:after="240"/>
    </w:pPr>
  </w:style>
  <w:style w:type="paragraph" w:customStyle="1" w:styleId="ZG">
    <w:name w:val="ZG"/>
    <w:rsid w:val="008162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16224"/>
    <w:pPr>
      <w:ind w:left="851" w:hanging="284"/>
      <w:contextualSpacing w:val="0"/>
    </w:pPr>
  </w:style>
  <w:style w:type="paragraph" w:customStyle="1" w:styleId="B3">
    <w:name w:val="B3"/>
    <w:basedOn w:val="List3"/>
    <w:rsid w:val="00816224"/>
    <w:pPr>
      <w:ind w:left="1135" w:hanging="284"/>
      <w:contextualSpacing w:val="0"/>
    </w:pPr>
  </w:style>
  <w:style w:type="paragraph" w:customStyle="1" w:styleId="B4">
    <w:name w:val="B4"/>
    <w:basedOn w:val="List4"/>
    <w:rsid w:val="00816224"/>
    <w:pPr>
      <w:ind w:left="1418" w:hanging="284"/>
      <w:contextualSpacing w:val="0"/>
    </w:pPr>
  </w:style>
  <w:style w:type="paragraph" w:customStyle="1" w:styleId="B5">
    <w:name w:val="B5"/>
    <w:basedOn w:val="List5"/>
    <w:rsid w:val="00816224"/>
    <w:pPr>
      <w:ind w:left="1702" w:hanging="284"/>
      <w:contextualSpacing w:val="0"/>
    </w:pPr>
  </w:style>
  <w:style w:type="paragraph" w:customStyle="1" w:styleId="ZTD">
    <w:name w:val="ZTD"/>
    <w:basedOn w:val="ZB"/>
    <w:rsid w:val="00816224"/>
    <w:pPr>
      <w:framePr w:hRule="auto" w:wrap="notBeside" w:y="852"/>
    </w:pPr>
    <w:rPr>
      <w:i w:val="0"/>
      <w:sz w:val="40"/>
    </w:rPr>
  </w:style>
  <w:style w:type="paragraph" w:customStyle="1" w:styleId="ZV">
    <w:name w:val="ZV"/>
    <w:basedOn w:val="ZU"/>
    <w:rsid w:val="00816224"/>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HeaderChar">
    <w:name w:val="Header Char"/>
    <w:basedOn w:val="DefaultParagraphFont"/>
    <w:rsid w:val="000B62A3"/>
    <w:rPr>
      <w:rFonts w:eastAsia="Times New Roman"/>
    </w:r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HTMLAddressChar1">
    <w:name w:val="HTML Address Char1"/>
    <w:basedOn w:val="DefaultParagraphFont"/>
    <w:rsid w:val="00D248C9"/>
    <w:rPr>
      <w:rFonts w:eastAsia="Times New Roman"/>
      <w:i/>
      <w:iCs/>
    </w:rPr>
  </w:style>
  <w:style w:type="character" w:customStyle="1" w:styleId="NOZchn">
    <w:name w:val="NO Zchn"/>
    <w:link w:val="NO"/>
    <w:rsid w:val="0046654F"/>
    <w:rPr>
      <w:rFonts w:eastAsia="Times New Roman"/>
    </w:rPr>
  </w:style>
  <w:style w:type="character" w:customStyle="1" w:styleId="FooterChar">
    <w:name w:val="Footer Char"/>
    <w:basedOn w:val="DefaultParagraphFont"/>
    <w:rsid w:val="000B62A3"/>
    <w:rPr>
      <w:rFonts w:eastAsia="Times New Roman"/>
    </w:rPr>
  </w:style>
  <w:style w:type="character" w:customStyle="1" w:styleId="FootnoteTextChar1">
    <w:name w:val="Footnote Text Char1"/>
    <w:basedOn w:val="DefaultParagraphFont"/>
    <w:rsid w:val="00D248C9"/>
    <w:rPr>
      <w:rFonts w:eastAsia="Times New Roman"/>
    </w:rPr>
  </w:style>
  <w:style w:type="character" w:customStyle="1" w:styleId="EndnoteTextChar1">
    <w:name w:val="Endnote Text Char1"/>
    <w:basedOn w:val="DefaultParagraphFont"/>
    <w:rsid w:val="00D248C9"/>
    <w:rPr>
      <w:rFonts w:eastAsia="Times New Roman"/>
    </w:rPr>
  </w:style>
  <w:style w:type="character" w:customStyle="1" w:styleId="HTMLPreformattedChar1">
    <w:name w:val="HTML Preformatted Char1"/>
    <w:basedOn w:val="DefaultParagraphFont"/>
    <w:semiHidden/>
    <w:rsid w:val="00D248C9"/>
    <w:rPr>
      <w:rFonts w:ascii="Consolas" w:eastAsia="Times New Roman" w:hAnsi="Consolas"/>
    </w:rPr>
  </w:style>
  <w:style w:type="character" w:customStyle="1" w:styleId="QuoteChar1">
    <w:name w:val="Quote Char1"/>
    <w:basedOn w:val="DefaultParagraphFont"/>
    <w:uiPriority w:val="29"/>
    <w:rsid w:val="00D248C9"/>
    <w:rPr>
      <w:rFonts w:eastAsia="Times New Roman"/>
      <w:i/>
      <w:iCs/>
      <w:color w:val="404040" w:themeColor="text1" w:themeTint="BF"/>
    </w:rPr>
  </w:style>
  <w:style w:type="character" w:customStyle="1" w:styleId="IntenseQuoteChar1">
    <w:name w:val="Intense Quote Char1"/>
    <w:basedOn w:val="DefaultParagraphFont"/>
    <w:uiPriority w:val="30"/>
    <w:rsid w:val="00D248C9"/>
    <w:rPr>
      <w:rFonts w:eastAsia="Times New Roman"/>
      <w:i/>
      <w:iCs/>
      <w:color w:val="4472C4" w:themeColor="accent1"/>
    </w:rPr>
  </w:style>
  <w:style w:type="character" w:customStyle="1" w:styleId="TFChar">
    <w:name w:val="TF Char"/>
    <w:link w:val="TF"/>
    <w:rsid w:val="00D41745"/>
    <w:rPr>
      <w:rFonts w:ascii="Arial" w:eastAsia="Times New Roman" w:hAnsi="Arial"/>
      <w:b/>
    </w:rPr>
  </w:style>
  <w:style w:type="character" w:customStyle="1" w:styleId="B2Char">
    <w:name w:val="B2 Char"/>
    <w:link w:val="B2"/>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character" w:customStyle="1" w:styleId="SalutationChar1">
    <w:name w:val="Salutation Char1"/>
    <w:basedOn w:val="DefaultParagraphFont"/>
    <w:rsid w:val="00D248C9"/>
    <w:rPr>
      <w:rFonts w:eastAsia="Times New Roman"/>
    </w:rPr>
  </w:style>
  <w:style w:type="paragraph" w:styleId="TOC6">
    <w:name w:val="toc 6"/>
    <w:basedOn w:val="TOC5"/>
    <w:next w:val="Normal"/>
    <w:uiPriority w:val="39"/>
    <w:rsid w:val="00816224"/>
    <w:pPr>
      <w:ind w:left="1985" w:hanging="1985"/>
    </w:pPr>
  </w:style>
  <w:style w:type="character" w:customStyle="1" w:styleId="SignatureChar1">
    <w:name w:val="Signature Char1"/>
    <w:basedOn w:val="DefaultParagraphFont"/>
    <w:rsid w:val="00D248C9"/>
    <w:rPr>
      <w:rFonts w:eastAsia="Times New Roman"/>
    </w:rPr>
  </w:style>
  <w:style w:type="character" w:customStyle="1" w:styleId="SubtitleChar1">
    <w:name w:val="Subtitle Char1"/>
    <w:basedOn w:val="DefaultParagraphFont"/>
    <w:rsid w:val="00D248C9"/>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248C9"/>
    <w:rPr>
      <w:rFonts w:asciiTheme="majorHAnsi" w:eastAsiaTheme="majorEastAsia" w:hAnsiTheme="majorHAnsi" w:cstheme="majorBidi"/>
      <w:spacing w:val="-10"/>
      <w:kern w:val="28"/>
      <w:sz w:val="56"/>
      <w:szCs w:val="56"/>
    </w:rPr>
  </w:style>
  <w:style w:type="paragraph" w:styleId="TOC7">
    <w:name w:val="toc 7"/>
    <w:basedOn w:val="TOC6"/>
    <w:next w:val="Normal"/>
    <w:uiPriority w:val="39"/>
    <w:rsid w:val="00816224"/>
    <w:pPr>
      <w:ind w:left="2268" w:hanging="2268"/>
    </w:pPr>
  </w:style>
  <w:style w:type="paragraph" w:styleId="TOC8">
    <w:name w:val="toc 8"/>
    <w:basedOn w:val="TOC1"/>
    <w:uiPriority w:val="39"/>
    <w:rsid w:val="00816224"/>
    <w:pPr>
      <w:spacing w:before="180"/>
      <w:ind w:left="2693" w:hanging="2693"/>
    </w:pPr>
    <w:rPr>
      <w:b/>
    </w:rPr>
  </w:style>
  <w:style w:type="paragraph" w:styleId="TOC9">
    <w:name w:val="toc 9"/>
    <w:basedOn w:val="TOC8"/>
    <w:uiPriority w:val="39"/>
    <w:rsid w:val="00816224"/>
    <w:pPr>
      <w:ind w:left="1418" w:hanging="1418"/>
    </w:pPr>
  </w:style>
  <w:style w:type="paragraph" w:styleId="Header">
    <w:name w:val="header"/>
    <w:basedOn w:val="Normal"/>
    <w:link w:val="HeaderChar1"/>
    <w:uiPriority w:val="99"/>
    <w:rsid w:val="00D248C9"/>
    <w:pPr>
      <w:tabs>
        <w:tab w:val="center" w:pos="4513"/>
        <w:tab w:val="right" w:pos="9026"/>
      </w:tabs>
      <w:spacing w:after="0"/>
    </w:pPr>
  </w:style>
  <w:style w:type="character" w:customStyle="1" w:styleId="HeaderChar1">
    <w:name w:val="Header Char1"/>
    <w:basedOn w:val="DefaultParagraphFont"/>
    <w:link w:val="Header"/>
    <w:uiPriority w:val="99"/>
    <w:rsid w:val="00D248C9"/>
    <w:rPr>
      <w:rFonts w:eastAsia="Times New Roman"/>
    </w:rPr>
  </w:style>
  <w:style w:type="paragraph" w:styleId="Footer">
    <w:name w:val="footer"/>
    <w:basedOn w:val="Normal"/>
    <w:link w:val="FooterChar1"/>
    <w:rsid w:val="00D248C9"/>
    <w:pPr>
      <w:tabs>
        <w:tab w:val="center" w:pos="4513"/>
        <w:tab w:val="right" w:pos="9026"/>
      </w:tabs>
      <w:spacing w:after="0"/>
    </w:pPr>
  </w:style>
  <w:style w:type="character" w:customStyle="1" w:styleId="FooterChar1">
    <w:name w:val="Footer Char1"/>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character" w:customStyle="1" w:styleId="EditorsNoteCharChar">
    <w:name w:val="Editor's Note Char Char"/>
    <w:rsid w:val="00BF6A05"/>
    <w:rPr>
      <w:color w:val="FF0000"/>
      <w:lang w:val="en-GB" w:eastAsia="ja-JP"/>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customStyle="1" w:styleId="TAHChar">
    <w:name w:val="TAH Char"/>
    <w:rsid w:val="00396DC1"/>
    <w:rPr>
      <w:rFonts w:ascii="Arial" w:hAnsi="Arial"/>
      <w:b/>
      <w:color w:val="000000"/>
      <w:sz w:val="18"/>
      <w:lang w:val="x-none" w:eastAsia="ja-JP"/>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character" w:customStyle="1" w:styleId="NOChar">
    <w:name w:val="NO Char"/>
    <w:qFormat/>
    <w:rsid w:val="00396DC1"/>
    <w:rPr>
      <w:color w:val="000000"/>
      <w:lang w:val="en-GB" w:eastAsia="ja-JP" w:bidi="ar-SA"/>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 w:type="character" w:customStyle="1" w:styleId="B1Char1">
    <w:name w:val="B1 Char1"/>
    <w:rsid w:val="00600381"/>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0.vsdx"/><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package" Target="embeddings/Microsoft_Visio_Drawing50.vsdx"/><Relationship Id="rId159" Type="http://schemas.openxmlformats.org/officeDocument/2006/relationships/image" Target="media/image76.emf"/><Relationship Id="rId170" Type="http://schemas.openxmlformats.org/officeDocument/2006/relationships/package" Target="embeddings/Microsoft_Visio_Drawing63.vsdx"/><Relationship Id="rId191" Type="http://schemas.openxmlformats.org/officeDocument/2006/relationships/oleObject" Target="embeddings/Microsoft_Visio_2003-2010_Drawing2.vsd"/><Relationship Id="rId205" Type="http://schemas.openxmlformats.org/officeDocument/2006/relationships/package" Target="embeddings/Microsoft_Visio_Drawing73.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5.vsdx"/><Relationship Id="rId53" Type="http://schemas.openxmlformats.org/officeDocument/2006/relationships/image" Target="media/image23.emf"/><Relationship Id="rId74" Type="http://schemas.openxmlformats.org/officeDocument/2006/relationships/package" Target="embeddings/Microsoft_Visio_Drawing25.vsdx"/><Relationship Id="rId128" Type="http://schemas.openxmlformats.org/officeDocument/2006/relationships/package" Target="embeddings/Microsoft_Visio_Drawing45.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0.vsdx"/><Relationship Id="rId181" Type="http://schemas.openxmlformats.org/officeDocument/2006/relationships/image" Target="media/image87.emf"/><Relationship Id="rId216" Type="http://schemas.openxmlformats.org/officeDocument/2006/relationships/image" Target="media/image104.emf"/><Relationship Id="rId211" Type="http://schemas.openxmlformats.org/officeDocument/2006/relationships/package" Target="embeddings/Microsoft_Visio_Drawing76.vsdx"/><Relationship Id="rId22" Type="http://schemas.openxmlformats.org/officeDocument/2006/relationships/package" Target="embeddings/Microsoft_Visio_Drawing.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3.vsdx"/><Relationship Id="rId64" Type="http://schemas.openxmlformats.org/officeDocument/2006/relationships/package" Target="embeddings/Microsoft_Visio_Drawing21.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40.vsdx"/><Relationship Id="rId134" Type="http://schemas.openxmlformats.org/officeDocument/2006/relationships/package" Target="embeddings/Microsoft_Visio_Drawing48.vsdx"/><Relationship Id="rId139" Type="http://schemas.openxmlformats.org/officeDocument/2006/relationships/image" Target="media/image66.emf"/><Relationship Id="rId80" Type="http://schemas.openxmlformats.org/officeDocument/2006/relationships/oleObject" Target="embeddings/oleObject8.bin"/><Relationship Id="rId85" Type="http://schemas.openxmlformats.org/officeDocument/2006/relationships/image" Target="media/image39.emf"/><Relationship Id="rId150" Type="http://schemas.openxmlformats.org/officeDocument/2006/relationships/oleObject" Target="embeddings/oleObject13.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64.vsdx"/><Relationship Id="rId192" Type="http://schemas.openxmlformats.org/officeDocument/2006/relationships/image" Target="media/image92.emf"/><Relationship Id="rId197" Type="http://schemas.openxmlformats.org/officeDocument/2006/relationships/oleObject" Target="embeddings/oleObject16.bin"/><Relationship Id="rId206" Type="http://schemas.openxmlformats.org/officeDocument/2006/relationships/image" Target="media/image99.emf"/><Relationship Id="rId201" Type="http://schemas.openxmlformats.org/officeDocument/2006/relationships/package" Target="embeddings/Microsoft_Visio_Drawing72.vsdx"/><Relationship Id="rId222" Type="http://schemas.openxmlformats.org/officeDocument/2006/relationships/header" Target="header1.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8.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35.vsdx"/><Relationship Id="rId124" Type="http://schemas.openxmlformats.org/officeDocument/2006/relationships/package" Target="embeddings/Microsoft_Visio_Drawing43.vsdx"/><Relationship Id="rId129" Type="http://schemas.openxmlformats.org/officeDocument/2006/relationships/image" Target="media/image61.emf"/><Relationship Id="rId54" Type="http://schemas.openxmlformats.org/officeDocument/2006/relationships/package" Target="embeddings/Microsoft_Visio_Drawing16.vsdx"/><Relationship Id="rId70" Type="http://schemas.openxmlformats.org/officeDocument/2006/relationships/package" Target="embeddings/Microsoft_Visio_Drawing24.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11.bin"/><Relationship Id="rId140" Type="http://schemas.openxmlformats.org/officeDocument/2006/relationships/package" Target="embeddings/Microsoft_Visio_Drawing51.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14.bin"/><Relationship Id="rId182" Type="http://schemas.openxmlformats.org/officeDocument/2006/relationships/package" Target="embeddings/Microsoft_Visio_Drawing67.vsdx"/><Relationship Id="rId187" Type="http://schemas.openxmlformats.org/officeDocument/2006/relationships/image" Target="media/image90.emf"/><Relationship Id="rId217" Type="http://schemas.openxmlformats.org/officeDocument/2006/relationships/package" Target="embeddings/Microsoft_Visio_Drawing79.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2.emf"/><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38.vsdx"/><Relationship Id="rId119" Type="http://schemas.openxmlformats.org/officeDocument/2006/relationships/image" Target="media/image56.emf"/><Relationship Id="rId44" Type="http://schemas.openxmlformats.org/officeDocument/2006/relationships/package" Target="embeddings/Microsoft_Visio_Drawing11.vsdx"/><Relationship Id="rId60" Type="http://schemas.openxmlformats.org/officeDocument/2006/relationships/package" Target="embeddings/Microsoft_Visio_Drawing19.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26.vsdx"/><Relationship Id="rId130" Type="http://schemas.openxmlformats.org/officeDocument/2006/relationships/package" Target="embeddings/Microsoft_Visio_Drawing4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58.vsdx"/><Relationship Id="rId177" Type="http://schemas.openxmlformats.org/officeDocument/2006/relationships/image" Target="media/image85.emf"/><Relationship Id="rId198" Type="http://schemas.openxmlformats.org/officeDocument/2006/relationships/image" Target="media/image95.emf"/><Relationship Id="rId172" Type="http://schemas.openxmlformats.org/officeDocument/2006/relationships/oleObject" Target="embeddings/Microsoft_Visio_2003-2010_Drawing.vsd"/><Relationship Id="rId193" Type="http://schemas.openxmlformats.org/officeDocument/2006/relationships/oleObject" Target="embeddings/Microsoft_Visio_2003-2010_Drawing3.vsd"/><Relationship Id="rId202" Type="http://schemas.openxmlformats.org/officeDocument/2006/relationships/image" Target="media/image97.emf"/><Relationship Id="rId207" Type="http://schemas.openxmlformats.org/officeDocument/2006/relationships/package" Target="embeddings/Microsoft_Visio_Drawing74.vsdx"/><Relationship Id="rId223"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5.emf"/><Relationship Id="rId104" Type="http://schemas.openxmlformats.org/officeDocument/2006/relationships/package" Target="embeddings/Microsoft_Visio_Drawing33.vsdx"/><Relationship Id="rId120" Type="http://schemas.openxmlformats.org/officeDocument/2006/relationships/package" Target="embeddings/Microsoft_Visio_Drawing4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54.vsdx"/><Relationship Id="rId167" Type="http://schemas.openxmlformats.org/officeDocument/2006/relationships/image" Target="media/image80.emf"/><Relationship Id="rId188" Type="http://schemas.openxmlformats.org/officeDocument/2006/relationships/package" Target="embeddings/Microsoft_Visio_Drawing7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9.vsdx"/><Relationship Id="rId162" Type="http://schemas.openxmlformats.org/officeDocument/2006/relationships/package" Target="embeddings/Microsoft_Visio_Drawing61.vsdx"/><Relationship Id="rId183" Type="http://schemas.openxmlformats.org/officeDocument/2006/relationships/image" Target="media/image88.emf"/><Relationship Id="rId213" Type="http://schemas.openxmlformats.org/officeDocument/2006/relationships/package" Target="embeddings/Microsoft_Visio_Drawing77.vsdx"/><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2.vsdx"/><Relationship Id="rId87" Type="http://schemas.openxmlformats.org/officeDocument/2006/relationships/image" Target="media/image40.emf"/><Relationship Id="rId110" Type="http://schemas.openxmlformats.org/officeDocument/2006/relationships/package" Target="embeddings/Microsoft_Visio_Drawing3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49.vsdx"/><Relationship Id="rId157" Type="http://schemas.openxmlformats.org/officeDocument/2006/relationships/image" Target="media/image75.emf"/><Relationship Id="rId178" Type="http://schemas.openxmlformats.org/officeDocument/2006/relationships/package" Target="embeddings/Microsoft_Visio_Drawing65.vsdx"/><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package" Target="embeddings/Microsoft_Visio_Drawing56.vsdx"/><Relationship Id="rId173" Type="http://schemas.openxmlformats.org/officeDocument/2006/relationships/image" Target="media/image83.emf"/><Relationship Id="rId194" Type="http://schemas.openxmlformats.org/officeDocument/2006/relationships/image" Target="media/image93.emf"/><Relationship Id="rId199" Type="http://schemas.openxmlformats.org/officeDocument/2006/relationships/oleObject" Target="embeddings/oleObject17.bin"/><Relationship Id="rId203" Type="http://schemas.openxmlformats.org/officeDocument/2006/relationships/oleObject" Target="embeddings/oleObject18.bin"/><Relationship Id="rId208" Type="http://schemas.openxmlformats.org/officeDocument/2006/relationships/image" Target="media/image100.emf"/><Relationship Id="rId19" Type="http://schemas.openxmlformats.org/officeDocument/2006/relationships/image" Target="media/image6.emf"/><Relationship Id="rId224" Type="http://schemas.openxmlformats.org/officeDocument/2006/relationships/fontTable" Target="fontTable.xml"/><Relationship Id="rId14" Type="http://schemas.openxmlformats.org/officeDocument/2006/relationships/oleObject" Target="embeddings/oleObject1.bin"/><Relationship Id="rId30" Type="http://schemas.openxmlformats.org/officeDocument/2006/relationships/package" Target="embeddings/Microsoft_Visio_Drawing4.vsdx"/><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emf"/><Relationship Id="rId100" Type="http://schemas.openxmlformats.org/officeDocument/2006/relationships/package" Target="embeddings/Microsoft_Visio_Drawing31.vsdx"/><Relationship Id="rId105" Type="http://schemas.openxmlformats.org/officeDocument/2006/relationships/image" Target="media/image49.emf"/><Relationship Id="rId126" Type="http://schemas.openxmlformats.org/officeDocument/2006/relationships/package" Target="embeddings/Microsoft_Visio_Drawing44.vsdx"/><Relationship Id="rId147" Type="http://schemas.openxmlformats.org/officeDocument/2006/relationships/image" Target="media/image70.emf"/><Relationship Id="rId168" Type="http://schemas.openxmlformats.org/officeDocument/2006/relationships/oleObject" Target="embeddings/oleObject15.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5.bin"/><Relationship Id="rId93" Type="http://schemas.openxmlformats.org/officeDocument/2006/relationships/image" Target="media/image43.emf"/><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package" Target="embeddings/Microsoft_Visio_Drawing52.vsdx"/><Relationship Id="rId163" Type="http://schemas.openxmlformats.org/officeDocument/2006/relationships/image" Target="media/image78.emf"/><Relationship Id="rId184" Type="http://schemas.openxmlformats.org/officeDocument/2006/relationships/package" Target="embeddings/Microsoft_Visio_Drawing68.vsdx"/><Relationship Id="rId189" Type="http://schemas.openxmlformats.org/officeDocument/2006/relationships/image" Target="media/image91.emf"/><Relationship Id="rId219" Type="http://schemas.openxmlformats.org/officeDocument/2006/relationships/package" Target="embeddings/Microsoft_Visio_Drawing80.vsdx"/><Relationship Id="rId3" Type="http://schemas.openxmlformats.org/officeDocument/2006/relationships/numbering" Target="numbering.xml"/><Relationship Id="rId214" Type="http://schemas.openxmlformats.org/officeDocument/2006/relationships/image" Target="media/image103.emf"/><Relationship Id="rId25" Type="http://schemas.openxmlformats.org/officeDocument/2006/relationships/image" Target="media/image9.emf"/><Relationship Id="rId46" Type="http://schemas.openxmlformats.org/officeDocument/2006/relationships/package" Target="embeddings/Microsoft_Visio_Drawing12.vsdx"/><Relationship Id="rId67" Type="http://schemas.openxmlformats.org/officeDocument/2006/relationships/image" Target="media/image30.emf"/><Relationship Id="rId116" Type="http://schemas.openxmlformats.org/officeDocument/2006/relationships/package" Target="embeddings/Microsoft_Visio_Drawing39.vsdx"/><Relationship Id="rId137" Type="http://schemas.openxmlformats.org/officeDocument/2006/relationships/image" Target="media/image65.emf"/><Relationship Id="rId158" Type="http://schemas.openxmlformats.org/officeDocument/2006/relationships/package" Target="embeddings/Microsoft_Visio_Drawing5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20.vsdx"/><Relationship Id="rId83" Type="http://schemas.openxmlformats.org/officeDocument/2006/relationships/image" Target="media/image38.emf"/><Relationship Id="rId88" Type="http://schemas.openxmlformats.org/officeDocument/2006/relationships/package" Target="embeddings/Microsoft_Visio_Drawing27.vsdx"/><Relationship Id="rId111" Type="http://schemas.openxmlformats.org/officeDocument/2006/relationships/image" Target="media/image52.emf"/><Relationship Id="rId132" Type="http://schemas.openxmlformats.org/officeDocument/2006/relationships/package" Target="embeddings/Microsoft_Visio_Drawing47.vsdx"/><Relationship Id="rId153" Type="http://schemas.openxmlformats.org/officeDocument/2006/relationships/image" Target="media/image73.emf"/><Relationship Id="rId174" Type="http://schemas.openxmlformats.org/officeDocument/2006/relationships/oleObject" Target="embeddings/Microsoft_Visio_2003-2010_Drawing1.vsd"/><Relationship Id="rId179" Type="http://schemas.openxmlformats.org/officeDocument/2006/relationships/image" Target="media/image86.emf"/><Relationship Id="rId195" Type="http://schemas.openxmlformats.org/officeDocument/2006/relationships/oleObject" Target="embeddings/Microsoft_Visio_2003-2010_Drawing4.vsd"/><Relationship Id="rId209" Type="http://schemas.openxmlformats.org/officeDocument/2006/relationships/package" Target="embeddings/Microsoft_Visio_Drawing75.vsdx"/><Relationship Id="rId190" Type="http://schemas.openxmlformats.org/officeDocument/2006/relationships/package" Target="embeddings/Microsoft_Visio_Drawing71.vsdx"/><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Drawing7.vsdx"/><Relationship Id="rId57" Type="http://schemas.openxmlformats.org/officeDocument/2006/relationships/image" Target="media/image25.emf"/><Relationship Id="rId106" Type="http://schemas.openxmlformats.org/officeDocument/2006/relationships/package" Target="embeddings/Microsoft_Visio_Drawing34.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15.vsdx"/><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package" Target="embeddings/Microsoft_Visio_Drawing3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2.vsdx"/><Relationship Id="rId143" Type="http://schemas.openxmlformats.org/officeDocument/2006/relationships/image" Target="media/image68.emf"/><Relationship Id="rId148" Type="http://schemas.openxmlformats.org/officeDocument/2006/relationships/package" Target="embeddings/Microsoft_Visio_Drawing55.vsdx"/><Relationship Id="rId164" Type="http://schemas.openxmlformats.org/officeDocument/2006/relationships/package" Target="embeddings/Microsoft_Visio_Drawing6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6.vsdx"/><Relationship Id="rId210" Type="http://schemas.openxmlformats.org/officeDocument/2006/relationships/image" Target="media/image101.emf"/><Relationship Id="rId215" Type="http://schemas.openxmlformats.org/officeDocument/2006/relationships/package" Target="embeddings/Microsoft_Visio_Drawing78.vsdx"/><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package" Target="embeddings/Microsoft_Visio_Drawing37.vsdx"/><Relationship Id="rId133" Type="http://schemas.openxmlformats.org/officeDocument/2006/relationships/image" Target="media/image63.emf"/><Relationship Id="rId154" Type="http://schemas.openxmlformats.org/officeDocument/2006/relationships/package" Target="embeddings/Microsoft_Visio_Drawing57.vsdx"/><Relationship Id="rId175" Type="http://schemas.openxmlformats.org/officeDocument/2006/relationships/image" Target="media/image84.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oleObject" Target="embeddings/oleObject2.bin"/><Relationship Id="rId221" Type="http://schemas.openxmlformats.org/officeDocument/2006/relationships/package" Target="embeddings/Microsoft_Visio_Drawing81.vsdx"/><Relationship Id="rId37" Type="http://schemas.openxmlformats.org/officeDocument/2006/relationships/image" Target="media/image15.emf"/><Relationship Id="rId58" Type="http://schemas.openxmlformats.org/officeDocument/2006/relationships/package" Target="embeddings/Microsoft_Visio_Drawing18.vsdx"/><Relationship Id="rId79" Type="http://schemas.openxmlformats.org/officeDocument/2006/relationships/image" Target="media/image36.emf"/><Relationship Id="rId102" Type="http://schemas.openxmlformats.org/officeDocument/2006/relationships/package" Target="embeddings/Microsoft_Visio_Drawing32.vsdx"/><Relationship Id="rId123" Type="http://schemas.openxmlformats.org/officeDocument/2006/relationships/image" Target="media/image58.emf"/><Relationship Id="rId144" Type="http://schemas.openxmlformats.org/officeDocument/2006/relationships/package" Target="embeddings/Microsoft_Visio_Drawing53.vsdx"/><Relationship Id="rId90" Type="http://schemas.openxmlformats.org/officeDocument/2006/relationships/package" Target="embeddings/Microsoft_Visio_Drawing28.vsdx"/><Relationship Id="rId165" Type="http://schemas.openxmlformats.org/officeDocument/2006/relationships/image" Target="media/image79.emf"/><Relationship Id="rId186" Type="http://schemas.openxmlformats.org/officeDocument/2006/relationships/package" Target="embeddings/Microsoft_Visio_Drawing6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08607-F588-41D4-9F47-59E376E22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163</Pages>
  <Words>58710</Words>
  <Characters>293555</Characters>
  <Application>Microsoft Office Word</Application>
  <DocSecurity>0</DocSecurity>
  <Lines>6115</Lines>
  <Paragraphs>4193</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348072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SA WG5 Chair Comments</cp:lastModifiedBy>
  <cp:revision>2</cp:revision>
  <cp:lastPrinted>2019-02-25T14:05:00Z</cp:lastPrinted>
  <dcterms:created xsi:type="dcterms:W3CDTF">2022-09-02T09:26:00Z</dcterms:created>
  <dcterms:modified xsi:type="dcterms:W3CDTF">2022-09-02T09:26:00Z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