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DF048C" w14:paraId="6420D5CF" w14:textId="77777777" w:rsidTr="005E4BB2">
        <w:tc>
          <w:tcPr>
            <w:tcW w:w="10423" w:type="dxa"/>
            <w:gridSpan w:val="2"/>
            <w:shd w:val="clear" w:color="auto" w:fill="auto"/>
          </w:tcPr>
          <w:p w14:paraId="3FDEDF14" w14:textId="4EA3A4B9" w:rsidR="004F0988" w:rsidRPr="00DF048C" w:rsidRDefault="004F0988" w:rsidP="00133525">
            <w:pPr>
              <w:pStyle w:val="ZA"/>
              <w:framePr w:w="0" w:hRule="auto" w:wrap="auto" w:vAnchor="margin" w:hAnchor="text" w:yAlign="inline"/>
            </w:pPr>
            <w:bookmarkStart w:id="0" w:name="page1"/>
            <w:r w:rsidRPr="00DF048C">
              <w:rPr>
                <w:sz w:val="64"/>
              </w:rPr>
              <w:t xml:space="preserve">3GPP </w:t>
            </w:r>
            <w:bookmarkStart w:id="1" w:name="specType1"/>
            <w:r w:rsidR="0063543D" w:rsidRPr="00DF048C">
              <w:rPr>
                <w:sz w:val="64"/>
              </w:rPr>
              <w:t>TR</w:t>
            </w:r>
            <w:bookmarkEnd w:id="1"/>
            <w:r w:rsidRPr="00DF048C">
              <w:rPr>
                <w:sz w:val="64"/>
              </w:rPr>
              <w:t xml:space="preserve"> </w:t>
            </w:r>
            <w:bookmarkStart w:id="2" w:name="specNumber"/>
            <w:r w:rsidR="000752FE" w:rsidRPr="00DF048C">
              <w:rPr>
                <w:sz w:val="64"/>
              </w:rPr>
              <w:t>23</w:t>
            </w:r>
            <w:r w:rsidRPr="00DF048C">
              <w:rPr>
                <w:sz w:val="64"/>
              </w:rPr>
              <w:t>.</w:t>
            </w:r>
            <w:bookmarkEnd w:id="2"/>
            <w:r w:rsidR="00643CA0" w:rsidRPr="00DF048C">
              <w:rPr>
                <w:sz w:val="64"/>
              </w:rPr>
              <w:t>700-86</w:t>
            </w:r>
            <w:r w:rsidRPr="00DF048C">
              <w:rPr>
                <w:sz w:val="64"/>
              </w:rPr>
              <w:t xml:space="preserve"> </w:t>
            </w:r>
            <w:r w:rsidRPr="00DF048C">
              <w:t>V</w:t>
            </w:r>
            <w:bookmarkStart w:id="3" w:name="specVersion"/>
            <w:r w:rsidR="004A4FB6">
              <w:t>2</w:t>
            </w:r>
            <w:r w:rsidRPr="00DF048C">
              <w:t>.</w:t>
            </w:r>
            <w:r w:rsidR="004A4FB6">
              <w:t>0</w:t>
            </w:r>
            <w:r w:rsidRPr="00DF048C">
              <w:t>.</w:t>
            </w:r>
            <w:bookmarkEnd w:id="3"/>
            <w:r w:rsidR="000752FE" w:rsidRPr="00DF048C">
              <w:t>0</w:t>
            </w:r>
            <w:r w:rsidRPr="00DF048C">
              <w:t xml:space="preserve"> </w:t>
            </w:r>
            <w:r w:rsidRPr="00DF048C">
              <w:rPr>
                <w:sz w:val="32"/>
              </w:rPr>
              <w:t>(</w:t>
            </w:r>
            <w:bookmarkStart w:id="4" w:name="issueDate"/>
            <w:r w:rsidR="000752FE" w:rsidRPr="00DF048C">
              <w:rPr>
                <w:sz w:val="32"/>
              </w:rPr>
              <w:t>202</w:t>
            </w:r>
            <w:r w:rsidR="001F3766">
              <w:rPr>
                <w:sz w:val="32"/>
              </w:rPr>
              <w:t>3</w:t>
            </w:r>
            <w:r w:rsidRPr="00DF048C">
              <w:rPr>
                <w:sz w:val="32"/>
              </w:rPr>
              <w:t>-</w:t>
            </w:r>
            <w:bookmarkEnd w:id="4"/>
            <w:r w:rsidR="001F3766">
              <w:rPr>
                <w:sz w:val="32"/>
              </w:rPr>
              <w:t>0</w:t>
            </w:r>
            <w:r w:rsidR="004A4FB6">
              <w:rPr>
                <w:sz w:val="32"/>
              </w:rPr>
              <w:t>3</w:t>
            </w:r>
            <w:r w:rsidRPr="00DF048C">
              <w:rPr>
                <w:sz w:val="32"/>
              </w:rPr>
              <w:t>)</w:t>
            </w:r>
          </w:p>
        </w:tc>
      </w:tr>
      <w:tr w:rsidR="00550DF8" w:rsidRPr="00DF048C" w14:paraId="0FFD4F19" w14:textId="77777777" w:rsidTr="005E4BB2">
        <w:trPr>
          <w:trHeight w:hRule="exact" w:val="1134"/>
        </w:trPr>
        <w:tc>
          <w:tcPr>
            <w:tcW w:w="10423" w:type="dxa"/>
            <w:gridSpan w:val="2"/>
            <w:shd w:val="clear" w:color="auto" w:fill="auto"/>
          </w:tcPr>
          <w:p w14:paraId="5AB75458" w14:textId="305F6768" w:rsidR="004F0988" w:rsidRPr="00DF048C" w:rsidRDefault="004F0988" w:rsidP="00133525">
            <w:pPr>
              <w:pStyle w:val="ZB"/>
              <w:framePr w:w="0" w:hRule="auto" w:wrap="auto" w:vAnchor="margin" w:hAnchor="text" w:yAlign="inline"/>
            </w:pPr>
            <w:r w:rsidRPr="00DF048C">
              <w:t xml:space="preserve">Technical </w:t>
            </w:r>
            <w:bookmarkStart w:id="5" w:name="spectype2"/>
            <w:r w:rsidR="00D57972" w:rsidRPr="00DF048C">
              <w:t>Report</w:t>
            </w:r>
            <w:bookmarkEnd w:id="5"/>
          </w:p>
          <w:p w14:paraId="462B8E42" w14:textId="68BB037E" w:rsidR="00BA4B8D" w:rsidRPr="00DF048C" w:rsidRDefault="00BA4B8D" w:rsidP="00BA4B8D">
            <w:pPr>
              <w:pStyle w:val="Guidance"/>
              <w:rPr>
                <w:color w:val="auto"/>
              </w:rPr>
            </w:pPr>
          </w:p>
        </w:tc>
      </w:tr>
      <w:tr w:rsidR="00550DF8" w:rsidRPr="00DF048C" w14:paraId="717C4EBE" w14:textId="77777777" w:rsidTr="005E4BB2">
        <w:trPr>
          <w:trHeight w:hRule="exact" w:val="3686"/>
        </w:trPr>
        <w:tc>
          <w:tcPr>
            <w:tcW w:w="10423" w:type="dxa"/>
            <w:gridSpan w:val="2"/>
            <w:shd w:val="clear" w:color="auto" w:fill="auto"/>
          </w:tcPr>
          <w:p w14:paraId="03D032C0" w14:textId="77777777" w:rsidR="004F0988" w:rsidRPr="00DF048C" w:rsidRDefault="004F0988" w:rsidP="00133525">
            <w:pPr>
              <w:pStyle w:val="ZT"/>
              <w:framePr w:wrap="auto" w:hAnchor="text" w:yAlign="inline"/>
            </w:pPr>
            <w:r w:rsidRPr="00DF048C">
              <w:t>3rd Generation Partnership Project;</w:t>
            </w:r>
          </w:p>
          <w:p w14:paraId="653799DC" w14:textId="7EB39F60" w:rsidR="004F0988" w:rsidRPr="00DF048C" w:rsidRDefault="004F0988" w:rsidP="00133525">
            <w:pPr>
              <w:pStyle w:val="ZT"/>
              <w:framePr w:wrap="auto" w:hAnchor="text" w:yAlign="inline"/>
            </w:pPr>
            <w:r w:rsidRPr="00DF048C">
              <w:t xml:space="preserve">Technical Specification Group </w:t>
            </w:r>
            <w:bookmarkStart w:id="6" w:name="specTitle"/>
            <w:r w:rsidR="00DB598C" w:rsidRPr="00DF048C">
              <w:t>Services and System Aspects</w:t>
            </w:r>
            <w:r w:rsidRPr="00DF048C">
              <w:t>;</w:t>
            </w:r>
          </w:p>
          <w:p w14:paraId="302F46B8" w14:textId="5B95EEF7" w:rsidR="00DF048C" w:rsidRPr="00DF048C" w:rsidRDefault="00643CA0" w:rsidP="00133525">
            <w:pPr>
              <w:pStyle w:val="ZT"/>
              <w:framePr w:wrap="auto" w:hAnchor="text" w:yAlign="inline"/>
            </w:pPr>
            <w:r w:rsidRPr="00DF048C">
              <w:t>Study on Architecture Enhancement to support</w:t>
            </w:r>
          </w:p>
          <w:p w14:paraId="3F3CDE57" w14:textId="49A08D66" w:rsidR="00062023" w:rsidRPr="00DF048C" w:rsidRDefault="00092FB4" w:rsidP="00133525">
            <w:pPr>
              <w:pStyle w:val="ZT"/>
              <w:framePr w:wrap="auto" w:hAnchor="text" w:yAlign="inline"/>
            </w:pPr>
            <w:r>
              <w:t xml:space="preserve">Ranging based </w:t>
            </w:r>
            <w:r w:rsidR="00643CA0" w:rsidRPr="00DF048C">
              <w:t>services and sidelink positioning</w:t>
            </w:r>
          </w:p>
          <w:bookmarkEnd w:id="6"/>
          <w:p w14:paraId="04CAC1E0" w14:textId="6B97727E" w:rsidR="004F0988" w:rsidRPr="00DF048C" w:rsidRDefault="004F0988" w:rsidP="00133525">
            <w:pPr>
              <w:pStyle w:val="ZT"/>
              <w:framePr w:wrap="auto" w:hAnchor="text" w:yAlign="inline"/>
              <w:rPr>
                <w:i/>
                <w:sz w:val="28"/>
              </w:rPr>
            </w:pPr>
            <w:r w:rsidRPr="00DF048C">
              <w:t>(</w:t>
            </w:r>
            <w:r w:rsidRPr="00DF048C">
              <w:rPr>
                <w:rStyle w:val="ZGSM"/>
              </w:rPr>
              <w:t xml:space="preserve">Release </w:t>
            </w:r>
            <w:bookmarkStart w:id="7" w:name="specRelease"/>
            <w:r w:rsidRPr="00DF048C">
              <w:rPr>
                <w:rStyle w:val="ZGSM"/>
              </w:rPr>
              <w:t>1</w:t>
            </w:r>
            <w:r w:rsidR="00D82E6F" w:rsidRPr="00DF048C">
              <w:rPr>
                <w:rStyle w:val="ZGSM"/>
              </w:rPr>
              <w:t>8</w:t>
            </w:r>
            <w:bookmarkEnd w:id="7"/>
            <w:r w:rsidRPr="00DF048C">
              <w:t>)</w:t>
            </w:r>
          </w:p>
        </w:tc>
      </w:tr>
      <w:tr w:rsidR="00550DF8" w:rsidRPr="00DF048C" w14:paraId="303DD8FF" w14:textId="77777777" w:rsidTr="005E4BB2">
        <w:tc>
          <w:tcPr>
            <w:tcW w:w="10423" w:type="dxa"/>
            <w:gridSpan w:val="2"/>
            <w:shd w:val="clear" w:color="auto" w:fill="auto"/>
          </w:tcPr>
          <w:p w14:paraId="48E5BAD8" w14:textId="77777777" w:rsidR="00BF128E" w:rsidRPr="00DF048C" w:rsidRDefault="00BF128E" w:rsidP="00133525">
            <w:pPr>
              <w:pStyle w:val="ZU"/>
              <w:framePr w:w="0" w:wrap="auto" w:vAnchor="margin" w:hAnchor="text" w:yAlign="inline"/>
              <w:tabs>
                <w:tab w:val="right" w:pos="10206"/>
              </w:tabs>
              <w:jc w:val="left"/>
            </w:pPr>
            <w:r w:rsidRPr="00DF048C">
              <w:tab/>
            </w:r>
          </w:p>
        </w:tc>
      </w:tr>
      <w:bookmarkStart w:id="8" w:name="_MON_1684549432"/>
      <w:bookmarkEnd w:id="8"/>
      <w:tr w:rsidR="00550DF8" w:rsidRPr="00DF048C" w14:paraId="135703F2" w14:textId="77777777" w:rsidTr="005E4BB2">
        <w:trPr>
          <w:trHeight w:hRule="exact" w:val="1531"/>
        </w:trPr>
        <w:tc>
          <w:tcPr>
            <w:tcW w:w="4883" w:type="dxa"/>
            <w:shd w:val="clear" w:color="auto" w:fill="auto"/>
          </w:tcPr>
          <w:p w14:paraId="4743C82D" w14:textId="02C6C36E" w:rsidR="00D82E6F" w:rsidRPr="00DF048C" w:rsidRDefault="003B2898" w:rsidP="00D82E6F">
            <w:pPr>
              <w:rPr>
                <w:i/>
              </w:rPr>
            </w:pPr>
            <w:r w:rsidRPr="003B2898">
              <w:rPr>
                <w:i/>
                <w:noProof/>
                <w:lang w:val="en-US" w:eastAsia="zh-CN"/>
              </w:rPr>
              <w:object w:dxaOrig="2026" w:dyaOrig="1251" w14:anchorId="59A3FA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739339772" r:id="rId10"/>
              </w:object>
            </w:r>
          </w:p>
        </w:tc>
        <w:bookmarkStart w:id="9" w:name="_MON_1710316168"/>
        <w:bookmarkEnd w:id="9"/>
        <w:tc>
          <w:tcPr>
            <w:tcW w:w="5540" w:type="dxa"/>
            <w:shd w:val="clear" w:color="auto" w:fill="auto"/>
          </w:tcPr>
          <w:p w14:paraId="0E63523F" w14:textId="145B4F24" w:rsidR="00D82E6F" w:rsidRPr="00DF048C" w:rsidRDefault="001F671C" w:rsidP="00D82E6F">
            <w:pPr>
              <w:jc w:val="right"/>
            </w:pPr>
            <w:r w:rsidRPr="001F671C">
              <w:rPr>
                <w:noProof/>
                <w:lang w:val="en-US" w:eastAsia="zh-CN"/>
              </w:rPr>
              <w:object w:dxaOrig="2126" w:dyaOrig="1243" w14:anchorId="45BD9072">
                <v:shape id="_x0000_i1026" type="#_x0000_t75" style="width:128.25pt;height:74.25pt" o:ole="">
                  <v:imagedata r:id="rId11" o:title=""/>
                </v:shape>
                <o:OLEObject Type="Embed" ProgID="Word.Picture.8" ShapeID="_x0000_i1026" DrawAspect="Content" ObjectID="_1739339773" r:id="rId12"/>
              </w:object>
            </w:r>
          </w:p>
        </w:tc>
      </w:tr>
      <w:tr w:rsidR="00550DF8" w:rsidRPr="00DF048C" w14:paraId="48DEBCEB" w14:textId="77777777" w:rsidTr="005E4BB2">
        <w:trPr>
          <w:trHeight w:hRule="exact" w:val="5783"/>
        </w:trPr>
        <w:tc>
          <w:tcPr>
            <w:tcW w:w="10423" w:type="dxa"/>
            <w:gridSpan w:val="2"/>
            <w:shd w:val="clear" w:color="auto" w:fill="auto"/>
          </w:tcPr>
          <w:p w14:paraId="56990EEF" w14:textId="4B09E4BE" w:rsidR="00D82E6F" w:rsidRPr="00DF048C" w:rsidRDefault="00DB598C" w:rsidP="00D82E6F">
            <w:pPr>
              <w:pStyle w:val="Guidance"/>
              <w:rPr>
                <w:b/>
                <w:color w:val="auto"/>
              </w:rPr>
            </w:pPr>
            <w:r w:rsidRPr="00DF048C">
              <w:rPr>
                <w:b/>
                <w:color w:val="auto"/>
              </w:rPr>
              <w:t xml:space="preserve"> </w:t>
            </w:r>
          </w:p>
        </w:tc>
      </w:tr>
      <w:tr w:rsidR="00D82E6F" w:rsidRPr="00DF048C" w14:paraId="4C89EF09" w14:textId="77777777" w:rsidTr="005E4BB2">
        <w:trPr>
          <w:cantSplit/>
          <w:trHeight w:hRule="exact" w:val="964"/>
        </w:trPr>
        <w:tc>
          <w:tcPr>
            <w:tcW w:w="10423" w:type="dxa"/>
            <w:gridSpan w:val="2"/>
            <w:shd w:val="clear" w:color="auto" w:fill="auto"/>
          </w:tcPr>
          <w:p w14:paraId="240251E6" w14:textId="4CD7F1BB" w:rsidR="00D82E6F" w:rsidRPr="00DF048C" w:rsidRDefault="00D82E6F" w:rsidP="00D82E6F">
            <w:pPr>
              <w:rPr>
                <w:sz w:val="16"/>
              </w:rPr>
            </w:pPr>
            <w:bookmarkStart w:id="10" w:name="warningNotice"/>
            <w:r w:rsidRPr="00DF048C">
              <w:rPr>
                <w:sz w:val="16"/>
              </w:rPr>
              <w:t>The present document has been developed within the 3rd Generation Partnership Project (3GPP</w:t>
            </w:r>
            <w:r w:rsidRPr="00DF048C">
              <w:rPr>
                <w:sz w:val="16"/>
                <w:vertAlign w:val="superscript"/>
              </w:rPr>
              <w:t xml:space="preserve"> TM</w:t>
            </w:r>
            <w:r w:rsidRPr="00DF048C">
              <w:rPr>
                <w:sz w:val="16"/>
              </w:rPr>
              <w:t>) and may be further elaborated for the purposes of 3GPP.</w:t>
            </w:r>
            <w:r w:rsidRPr="00DF048C">
              <w:rPr>
                <w:sz w:val="16"/>
              </w:rPr>
              <w:br/>
              <w:t>The present document has not been subject to any approval process by the 3GPP</w:t>
            </w:r>
            <w:r w:rsidRPr="00DF048C">
              <w:rPr>
                <w:sz w:val="16"/>
                <w:vertAlign w:val="superscript"/>
              </w:rPr>
              <w:t xml:space="preserve"> </w:t>
            </w:r>
            <w:r w:rsidRPr="00DF048C">
              <w:rPr>
                <w:sz w:val="16"/>
              </w:rPr>
              <w:t>Organizational Partners and shall not be implemented.</w:t>
            </w:r>
            <w:r w:rsidRPr="00DF048C">
              <w:rPr>
                <w:sz w:val="16"/>
              </w:rPr>
              <w:br/>
              <w:t>This Specification is provided for future development work within 3GPP</w:t>
            </w:r>
            <w:r w:rsidRPr="00DF048C">
              <w:rPr>
                <w:sz w:val="16"/>
                <w:vertAlign w:val="superscript"/>
              </w:rPr>
              <w:t xml:space="preserve"> </w:t>
            </w:r>
            <w:r w:rsidRPr="00DF048C">
              <w:rPr>
                <w:sz w:val="16"/>
              </w:rPr>
              <w:t>only. The Organizational Partners accept no liability for any use of this Specification.</w:t>
            </w:r>
            <w:r w:rsidRPr="00DF048C">
              <w:rPr>
                <w:sz w:val="16"/>
              </w:rPr>
              <w:br/>
              <w:t>Specifications and Reports for implementation of the 3GPP</w:t>
            </w:r>
            <w:r w:rsidRPr="00DF048C">
              <w:rPr>
                <w:sz w:val="16"/>
                <w:vertAlign w:val="superscript"/>
              </w:rPr>
              <w:t xml:space="preserve"> TM</w:t>
            </w:r>
            <w:r w:rsidRPr="00DF048C">
              <w:rPr>
                <w:sz w:val="16"/>
              </w:rPr>
              <w:t xml:space="preserve"> system should be obtained via the 3GPP Organizational Partners</w:t>
            </w:r>
            <w:r w:rsidR="001F671C">
              <w:rPr>
                <w:sz w:val="16"/>
              </w:rPr>
              <w:t>'</w:t>
            </w:r>
            <w:r w:rsidRPr="00DF048C">
              <w:rPr>
                <w:sz w:val="16"/>
              </w:rPr>
              <w:t xml:space="preserve"> Publications Offices.</w:t>
            </w:r>
            <w:bookmarkEnd w:id="10"/>
          </w:p>
          <w:p w14:paraId="080CA5D2" w14:textId="77777777" w:rsidR="00D82E6F" w:rsidRPr="00DF048C" w:rsidRDefault="00D82E6F" w:rsidP="00D82E6F">
            <w:pPr>
              <w:pStyle w:val="ZV"/>
              <w:framePr w:w="0" w:wrap="auto" w:vAnchor="margin" w:hAnchor="text" w:yAlign="inline"/>
            </w:pPr>
          </w:p>
          <w:p w14:paraId="684224C8" w14:textId="77777777" w:rsidR="00D82E6F" w:rsidRPr="00DF048C" w:rsidRDefault="00D82E6F" w:rsidP="00D82E6F">
            <w:pPr>
              <w:rPr>
                <w:sz w:val="16"/>
              </w:rPr>
            </w:pPr>
          </w:p>
        </w:tc>
      </w:tr>
      <w:bookmarkEnd w:id="0"/>
    </w:tbl>
    <w:p w14:paraId="62A41910" w14:textId="77777777" w:rsidR="00080512" w:rsidRPr="00DF048C" w:rsidRDefault="00080512">
      <w:pPr>
        <w:sectPr w:rsidR="00080512" w:rsidRPr="00DF048C"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DF048C" w14:paraId="779AAB31" w14:textId="77777777" w:rsidTr="00133525">
        <w:trPr>
          <w:trHeight w:hRule="exact" w:val="5670"/>
        </w:trPr>
        <w:tc>
          <w:tcPr>
            <w:tcW w:w="10423" w:type="dxa"/>
            <w:shd w:val="clear" w:color="auto" w:fill="auto"/>
          </w:tcPr>
          <w:p w14:paraId="4C627120" w14:textId="77777777" w:rsidR="00E16509" w:rsidRPr="00DF048C" w:rsidRDefault="00E16509" w:rsidP="00E16509">
            <w:pPr>
              <w:pStyle w:val="Guidance"/>
              <w:rPr>
                <w:color w:val="auto"/>
              </w:rPr>
            </w:pPr>
            <w:bookmarkStart w:id="11" w:name="page2"/>
          </w:p>
        </w:tc>
      </w:tr>
      <w:tr w:rsidR="00550DF8" w:rsidRPr="00DF048C" w14:paraId="7A3B3A7F" w14:textId="77777777" w:rsidTr="00C074DD">
        <w:trPr>
          <w:trHeight w:hRule="exact" w:val="5387"/>
        </w:trPr>
        <w:tc>
          <w:tcPr>
            <w:tcW w:w="10423" w:type="dxa"/>
            <w:shd w:val="clear" w:color="auto" w:fill="auto"/>
          </w:tcPr>
          <w:p w14:paraId="03A67D73" w14:textId="77777777" w:rsidR="00E16509" w:rsidRPr="00DF048C" w:rsidRDefault="00E16509" w:rsidP="00133525">
            <w:pPr>
              <w:pStyle w:val="FP"/>
              <w:spacing w:after="240"/>
              <w:ind w:left="2835" w:right="2835"/>
              <w:jc w:val="center"/>
              <w:rPr>
                <w:rFonts w:ascii="Arial" w:hAnsi="Arial"/>
                <w:b/>
                <w:i/>
              </w:rPr>
            </w:pPr>
            <w:bookmarkStart w:id="12" w:name="coords3gpp"/>
            <w:r w:rsidRPr="00DF048C">
              <w:rPr>
                <w:rFonts w:ascii="Arial" w:hAnsi="Arial"/>
                <w:b/>
                <w:i/>
              </w:rPr>
              <w:t>3GPP</w:t>
            </w:r>
          </w:p>
          <w:p w14:paraId="252767FD" w14:textId="77777777" w:rsidR="00E16509" w:rsidRPr="00DF048C" w:rsidRDefault="00E16509" w:rsidP="00133525">
            <w:pPr>
              <w:pStyle w:val="FP"/>
              <w:pBdr>
                <w:bottom w:val="single" w:sz="6" w:space="1" w:color="auto"/>
              </w:pBdr>
              <w:ind w:left="2835" w:right="2835"/>
              <w:jc w:val="center"/>
            </w:pPr>
            <w:r w:rsidRPr="00DF048C">
              <w:t>Postal address</w:t>
            </w:r>
          </w:p>
          <w:p w14:paraId="73CD2C20" w14:textId="77777777" w:rsidR="00E16509" w:rsidRPr="00DF048C" w:rsidRDefault="00E16509" w:rsidP="00133525">
            <w:pPr>
              <w:pStyle w:val="FP"/>
              <w:ind w:left="2835" w:right="2835"/>
              <w:jc w:val="center"/>
              <w:rPr>
                <w:rFonts w:ascii="Arial" w:hAnsi="Arial"/>
                <w:sz w:val="18"/>
              </w:rPr>
            </w:pPr>
          </w:p>
          <w:p w14:paraId="2122B1F3" w14:textId="77777777" w:rsidR="00E16509" w:rsidRPr="00DF048C" w:rsidRDefault="00E16509" w:rsidP="00133525">
            <w:pPr>
              <w:pStyle w:val="FP"/>
              <w:pBdr>
                <w:bottom w:val="single" w:sz="6" w:space="1" w:color="auto"/>
              </w:pBdr>
              <w:spacing w:before="240"/>
              <w:ind w:left="2835" w:right="2835"/>
              <w:jc w:val="center"/>
            </w:pPr>
            <w:r w:rsidRPr="00DF048C">
              <w:t>3GPP support office address</w:t>
            </w:r>
          </w:p>
          <w:p w14:paraId="4B118786"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650 Route des Lucioles - Sophia Antipolis</w:t>
            </w:r>
          </w:p>
          <w:p w14:paraId="7A890E1F"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Valbonne - FRANCE</w:t>
            </w:r>
          </w:p>
          <w:p w14:paraId="76EFB16C" w14:textId="77777777" w:rsidR="00E16509" w:rsidRPr="00DF048C" w:rsidRDefault="00E16509" w:rsidP="00133525">
            <w:pPr>
              <w:pStyle w:val="FP"/>
              <w:spacing w:after="20"/>
              <w:ind w:left="2835" w:right="2835"/>
              <w:jc w:val="center"/>
              <w:rPr>
                <w:rFonts w:ascii="Arial" w:hAnsi="Arial"/>
                <w:sz w:val="18"/>
              </w:rPr>
            </w:pPr>
            <w:r w:rsidRPr="00DF048C">
              <w:rPr>
                <w:rFonts w:ascii="Arial" w:hAnsi="Arial"/>
                <w:sz w:val="18"/>
              </w:rPr>
              <w:t>Tel.: +33 4 92 94 42 00 Fax: +33 4 93 65 47 16</w:t>
            </w:r>
          </w:p>
          <w:p w14:paraId="6476674E" w14:textId="77777777" w:rsidR="00E16509" w:rsidRPr="00DF048C" w:rsidRDefault="00E16509" w:rsidP="00133525">
            <w:pPr>
              <w:pStyle w:val="FP"/>
              <w:pBdr>
                <w:bottom w:val="single" w:sz="6" w:space="1" w:color="auto"/>
              </w:pBdr>
              <w:spacing w:before="240"/>
              <w:ind w:left="2835" w:right="2835"/>
              <w:jc w:val="center"/>
            </w:pPr>
            <w:r w:rsidRPr="00DF048C">
              <w:t>Internet</w:t>
            </w:r>
          </w:p>
          <w:p w14:paraId="2D660AE8"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http://www.3gpp.org</w:t>
            </w:r>
            <w:bookmarkEnd w:id="12"/>
          </w:p>
          <w:p w14:paraId="3EBD2B84" w14:textId="77777777" w:rsidR="00E16509" w:rsidRPr="00DF048C" w:rsidRDefault="00E16509" w:rsidP="00133525"/>
        </w:tc>
      </w:tr>
      <w:tr w:rsidR="00550DF8" w:rsidRPr="00DF048C" w14:paraId="1D69F471" w14:textId="77777777" w:rsidTr="00C074DD">
        <w:tc>
          <w:tcPr>
            <w:tcW w:w="10423" w:type="dxa"/>
            <w:shd w:val="clear" w:color="auto" w:fill="auto"/>
            <w:vAlign w:val="bottom"/>
          </w:tcPr>
          <w:p w14:paraId="4D400848" w14:textId="77777777" w:rsidR="00E16509" w:rsidRPr="00DF048C" w:rsidRDefault="00E16509" w:rsidP="00133525">
            <w:pPr>
              <w:pStyle w:val="FP"/>
              <w:pBdr>
                <w:bottom w:val="single" w:sz="6" w:space="1" w:color="auto"/>
              </w:pBdr>
              <w:spacing w:after="240"/>
              <w:jc w:val="center"/>
              <w:rPr>
                <w:rFonts w:ascii="Arial" w:hAnsi="Arial"/>
                <w:b/>
                <w:i/>
                <w:noProof/>
              </w:rPr>
            </w:pPr>
            <w:bookmarkStart w:id="13" w:name="copyrightNotification"/>
            <w:r w:rsidRPr="00DF048C">
              <w:rPr>
                <w:rFonts w:ascii="Arial" w:hAnsi="Arial"/>
                <w:b/>
                <w:i/>
                <w:noProof/>
              </w:rPr>
              <w:t>Copyright Notification</w:t>
            </w:r>
          </w:p>
          <w:p w14:paraId="2C8A8C99" w14:textId="77777777" w:rsidR="00E16509" w:rsidRPr="00DF048C" w:rsidRDefault="00E16509" w:rsidP="00133525">
            <w:pPr>
              <w:pStyle w:val="FP"/>
              <w:jc w:val="center"/>
              <w:rPr>
                <w:noProof/>
              </w:rPr>
            </w:pPr>
            <w:r w:rsidRPr="00DF048C">
              <w:rPr>
                <w:noProof/>
              </w:rPr>
              <w:t>No part may be reproduced except as authorized by written permission.</w:t>
            </w:r>
            <w:r w:rsidRPr="00DF048C">
              <w:rPr>
                <w:noProof/>
              </w:rPr>
              <w:br/>
              <w:t>The copyright and the foregoing restriction extend to reproduction in all media.</w:t>
            </w:r>
          </w:p>
          <w:p w14:paraId="5A408646" w14:textId="77777777" w:rsidR="00E16509" w:rsidRPr="00DF048C" w:rsidRDefault="00E16509" w:rsidP="00133525">
            <w:pPr>
              <w:pStyle w:val="FP"/>
              <w:jc w:val="center"/>
              <w:rPr>
                <w:noProof/>
              </w:rPr>
            </w:pPr>
          </w:p>
          <w:p w14:paraId="786C0A36" w14:textId="0F147E50" w:rsidR="00E16509" w:rsidRPr="00DF048C" w:rsidRDefault="00E16509" w:rsidP="00133525">
            <w:pPr>
              <w:pStyle w:val="FP"/>
              <w:jc w:val="center"/>
              <w:rPr>
                <w:noProof/>
                <w:sz w:val="18"/>
              </w:rPr>
            </w:pPr>
            <w:r w:rsidRPr="00DF048C">
              <w:rPr>
                <w:noProof/>
                <w:sz w:val="18"/>
              </w:rPr>
              <w:t xml:space="preserve">© </w:t>
            </w:r>
            <w:bookmarkStart w:id="14" w:name="copyrightDate"/>
            <w:r w:rsidRPr="00DF048C">
              <w:rPr>
                <w:noProof/>
                <w:sz w:val="18"/>
              </w:rPr>
              <w:t>2</w:t>
            </w:r>
            <w:r w:rsidR="008E2D68" w:rsidRPr="00DF048C">
              <w:rPr>
                <w:noProof/>
                <w:sz w:val="18"/>
              </w:rPr>
              <w:t>02</w:t>
            </w:r>
            <w:bookmarkEnd w:id="14"/>
            <w:r w:rsidR="003B2898">
              <w:rPr>
                <w:noProof/>
                <w:sz w:val="18"/>
              </w:rPr>
              <w:t>3</w:t>
            </w:r>
            <w:r w:rsidRPr="00DF048C">
              <w:rPr>
                <w:noProof/>
                <w:sz w:val="18"/>
              </w:rPr>
              <w:t>, 3GPP Organizational Partners (ARIB, ATIS, CCSA, ETSI, TSDSI, TTA, TTC).</w:t>
            </w:r>
            <w:bookmarkStart w:id="15" w:name="copyrightaddon"/>
            <w:bookmarkEnd w:id="15"/>
          </w:p>
          <w:p w14:paraId="63D0B133" w14:textId="77777777" w:rsidR="00E16509" w:rsidRPr="00DF048C" w:rsidRDefault="00E16509" w:rsidP="00133525">
            <w:pPr>
              <w:pStyle w:val="FP"/>
              <w:jc w:val="center"/>
              <w:rPr>
                <w:noProof/>
                <w:sz w:val="18"/>
              </w:rPr>
            </w:pPr>
            <w:r w:rsidRPr="00DF048C">
              <w:rPr>
                <w:noProof/>
                <w:sz w:val="18"/>
              </w:rPr>
              <w:t>All rights reserved.</w:t>
            </w:r>
          </w:p>
          <w:p w14:paraId="582AEDD5" w14:textId="77777777" w:rsidR="00E16509" w:rsidRPr="00DF048C" w:rsidRDefault="00E16509" w:rsidP="00E16509">
            <w:pPr>
              <w:pStyle w:val="FP"/>
              <w:rPr>
                <w:noProof/>
                <w:sz w:val="18"/>
              </w:rPr>
            </w:pPr>
          </w:p>
          <w:p w14:paraId="01F2EB56" w14:textId="77777777" w:rsidR="00E16509" w:rsidRPr="00DF048C" w:rsidRDefault="00E16509" w:rsidP="00E16509">
            <w:pPr>
              <w:pStyle w:val="FP"/>
              <w:rPr>
                <w:noProof/>
                <w:sz w:val="18"/>
              </w:rPr>
            </w:pPr>
            <w:r w:rsidRPr="00DF048C">
              <w:rPr>
                <w:noProof/>
                <w:sz w:val="18"/>
              </w:rPr>
              <w:t>UMTS™ is a Trade Mark of ETSI registered for the benefit of its members</w:t>
            </w:r>
          </w:p>
          <w:p w14:paraId="5F3AE562" w14:textId="77777777" w:rsidR="00E16509" w:rsidRPr="00DF048C" w:rsidRDefault="00E16509" w:rsidP="00E16509">
            <w:pPr>
              <w:pStyle w:val="FP"/>
              <w:rPr>
                <w:noProof/>
                <w:sz w:val="18"/>
              </w:rPr>
            </w:pPr>
            <w:r w:rsidRPr="00DF048C">
              <w:rPr>
                <w:noProof/>
                <w:sz w:val="18"/>
              </w:rPr>
              <w:t>3GPP™ is a Trade Mark of ETSI registered for the benefit of its Members and of the 3GPP Organizational Partners</w:t>
            </w:r>
            <w:r w:rsidRPr="00DF048C">
              <w:rPr>
                <w:noProof/>
                <w:sz w:val="18"/>
              </w:rPr>
              <w:br/>
              <w:t>LTE™ is a Trade Mark of ETSI registered for the benefit of its Members and of the 3GPP Organizational Partners</w:t>
            </w:r>
          </w:p>
          <w:p w14:paraId="717EC1B5" w14:textId="77777777" w:rsidR="00E16509" w:rsidRPr="00DF048C" w:rsidRDefault="00E16509" w:rsidP="00E16509">
            <w:pPr>
              <w:pStyle w:val="FP"/>
              <w:rPr>
                <w:noProof/>
                <w:sz w:val="18"/>
              </w:rPr>
            </w:pPr>
            <w:r w:rsidRPr="00DF048C">
              <w:rPr>
                <w:noProof/>
                <w:sz w:val="18"/>
              </w:rPr>
              <w:t>GSM® and the GSM logo are registered and owned by the GSM Association</w:t>
            </w:r>
            <w:bookmarkEnd w:id="13"/>
          </w:p>
          <w:p w14:paraId="26DA3D2F" w14:textId="77777777" w:rsidR="00E16509" w:rsidRPr="00DF048C" w:rsidRDefault="00E16509" w:rsidP="00133525"/>
        </w:tc>
      </w:tr>
      <w:bookmarkEnd w:id="11"/>
    </w:tbl>
    <w:p w14:paraId="2AC24024" w14:textId="76587FBD" w:rsidR="00B234D7" w:rsidRPr="00DF048C" w:rsidRDefault="00080512" w:rsidP="00B234D7">
      <w:pPr>
        <w:pStyle w:val="TT"/>
      </w:pPr>
      <w:r w:rsidRPr="00DF048C">
        <w:br w:type="page"/>
      </w:r>
      <w:bookmarkStart w:id="16" w:name="tableOfContents"/>
      <w:bookmarkEnd w:id="16"/>
      <w:r w:rsidRPr="00DF048C">
        <w:lastRenderedPageBreak/>
        <w:t>Contents</w:t>
      </w:r>
    </w:p>
    <w:p w14:paraId="41BFC42C" w14:textId="484F032E" w:rsidR="00C36F0B" w:rsidRDefault="002A1A87">
      <w:pPr>
        <w:pStyle w:val="TOC1"/>
        <w:rPr>
          <w:rFonts w:asciiTheme="minorHAnsi" w:eastAsiaTheme="minorEastAsia" w:hAnsiTheme="minorHAnsi" w:cstheme="minorBidi"/>
          <w:noProof/>
          <w:szCs w:val="22"/>
        </w:rPr>
      </w:pPr>
      <w:r w:rsidRPr="004D3578">
        <w:fldChar w:fldCharType="begin" w:fldLock="1"/>
      </w:r>
      <w:r w:rsidRPr="004D3578">
        <w:instrText xml:space="preserve"> TOC \o "1-9" </w:instrText>
      </w:r>
      <w:r w:rsidRPr="004D3578">
        <w:fldChar w:fldCharType="separate"/>
      </w:r>
      <w:r w:rsidR="00C36F0B">
        <w:rPr>
          <w:noProof/>
        </w:rPr>
        <w:t>Foreword</w:t>
      </w:r>
      <w:r w:rsidR="00C36F0B">
        <w:rPr>
          <w:noProof/>
        </w:rPr>
        <w:tab/>
      </w:r>
      <w:r w:rsidR="00C36F0B">
        <w:rPr>
          <w:noProof/>
        </w:rPr>
        <w:fldChar w:fldCharType="begin" w:fldLock="1"/>
      </w:r>
      <w:r w:rsidR="00C36F0B">
        <w:rPr>
          <w:noProof/>
        </w:rPr>
        <w:instrText xml:space="preserve"> PAGEREF _Toc128724869 \h </w:instrText>
      </w:r>
      <w:r w:rsidR="00C36F0B">
        <w:rPr>
          <w:noProof/>
        </w:rPr>
      </w:r>
      <w:r w:rsidR="00C36F0B">
        <w:rPr>
          <w:noProof/>
        </w:rPr>
        <w:fldChar w:fldCharType="separate"/>
      </w:r>
      <w:r w:rsidR="00C36F0B">
        <w:rPr>
          <w:noProof/>
        </w:rPr>
        <w:t>8</w:t>
      </w:r>
      <w:r w:rsidR="00C36F0B">
        <w:rPr>
          <w:noProof/>
        </w:rPr>
        <w:fldChar w:fldCharType="end"/>
      </w:r>
    </w:p>
    <w:p w14:paraId="74D5A479" w14:textId="5A7361DD" w:rsidR="00C36F0B" w:rsidRDefault="00C36F0B">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_Toc128724870 \h </w:instrText>
      </w:r>
      <w:r>
        <w:rPr>
          <w:noProof/>
        </w:rPr>
      </w:r>
      <w:r>
        <w:rPr>
          <w:noProof/>
        </w:rPr>
        <w:fldChar w:fldCharType="separate"/>
      </w:r>
      <w:r>
        <w:rPr>
          <w:noProof/>
        </w:rPr>
        <w:t>10</w:t>
      </w:r>
      <w:r>
        <w:rPr>
          <w:noProof/>
        </w:rPr>
        <w:fldChar w:fldCharType="end"/>
      </w:r>
    </w:p>
    <w:p w14:paraId="4313AF1E" w14:textId="2E25175C" w:rsidR="00C36F0B" w:rsidRDefault="00C36F0B">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_Toc128724871 \h </w:instrText>
      </w:r>
      <w:r>
        <w:rPr>
          <w:noProof/>
        </w:rPr>
      </w:r>
      <w:r>
        <w:rPr>
          <w:noProof/>
        </w:rPr>
        <w:fldChar w:fldCharType="separate"/>
      </w:r>
      <w:r>
        <w:rPr>
          <w:noProof/>
        </w:rPr>
        <w:t>10</w:t>
      </w:r>
      <w:r>
        <w:rPr>
          <w:noProof/>
        </w:rPr>
        <w:fldChar w:fldCharType="end"/>
      </w:r>
    </w:p>
    <w:p w14:paraId="6531E0CC" w14:textId="45F48F3A" w:rsidR="00C36F0B" w:rsidRDefault="00C36F0B">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_Toc128724872 \h </w:instrText>
      </w:r>
      <w:r>
        <w:rPr>
          <w:noProof/>
        </w:rPr>
      </w:r>
      <w:r>
        <w:rPr>
          <w:noProof/>
        </w:rPr>
        <w:fldChar w:fldCharType="separate"/>
      </w:r>
      <w:r>
        <w:rPr>
          <w:noProof/>
        </w:rPr>
        <w:t>11</w:t>
      </w:r>
      <w:r>
        <w:rPr>
          <w:noProof/>
        </w:rPr>
        <w:fldChar w:fldCharType="end"/>
      </w:r>
    </w:p>
    <w:p w14:paraId="4589D637" w14:textId="76CEA484" w:rsidR="00C36F0B" w:rsidRDefault="00C36F0B">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_Toc128724873 \h </w:instrText>
      </w:r>
      <w:r>
        <w:rPr>
          <w:noProof/>
        </w:rPr>
      </w:r>
      <w:r>
        <w:rPr>
          <w:noProof/>
        </w:rPr>
        <w:fldChar w:fldCharType="separate"/>
      </w:r>
      <w:r>
        <w:rPr>
          <w:noProof/>
        </w:rPr>
        <w:t>11</w:t>
      </w:r>
      <w:r>
        <w:rPr>
          <w:noProof/>
        </w:rPr>
        <w:fldChar w:fldCharType="end"/>
      </w:r>
    </w:p>
    <w:p w14:paraId="53EBC93B" w14:textId="009644AF" w:rsidR="00C36F0B" w:rsidRDefault="00C36F0B">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_Toc128724874 \h </w:instrText>
      </w:r>
      <w:r>
        <w:rPr>
          <w:noProof/>
        </w:rPr>
      </w:r>
      <w:r>
        <w:rPr>
          <w:noProof/>
        </w:rPr>
        <w:fldChar w:fldCharType="separate"/>
      </w:r>
      <w:r>
        <w:rPr>
          <w:noProof/>
        </w:rPr>
        <w:t>12</w:t>
      </w:r>
      <w:r>
        <w:rPr>
          <w:noProof/>
        </w:rPr>
        <w:fldChar w:fldCharType="end"/>
      </w:r>
    </w:p>
    <w:p w14:paraId="1793C0B1" w14:textId="5DE35903" w:rsidR="00C36F0B" w:rsidRDefault="00C36F0B">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assumptions and requirements</w:t>
      </w:r>
      <w:r>
        <w:rPr>
          <w:noProof/>
        </w:rPr>
        <w:tab/>
      </w:r>
      <w:r>
        <w:rPr>
          <w:noProof/>
        </w:rPr>
        <w:fldChar w:fldCharType="begin" w:fldLock="1"/>
      </w:r>
      <w:r>
        <w:rPr>
          <w:noProof/>
        </w:rPr>
        <w:instrText xml:space="preserve"> PAGEREF _Toc128724875 \h </w:instrText>
      </w:r>
      <w:r>
        <w:rPr>
          <w:noProof/>
        </w:rPr>
      </w:r>
      <w:r>
        <w:rPr>
          <w:noProof/>
        </w:rPr>
        <w:fldChar w:fldCharType="separate"/>
      </w:r>
      <w:r>
        <w:rPr>
          <w:noProof/>
        </w:rPr>
        <w:t>12</w:t>
      </w:r>
      <w:r>
        <w:rPr>
          <w:noProof/>
        </w:rPr>
        <w:fldChar w:fldCharType="end"/>
      </w:r>
    </w:p>
    <w:p w14:paraId="1A53FB21" w14:textId="7D0D633F" w:rsidR="00C36F0B" w:rsidRDefault="00C36F0B">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Architecture assumptions</w:t>
      </w:r>
      <w:r>
        <w:rPr>
          <w:noProof/>
        </w:rPr>
        <w:tab/>
      </w:r>
      <w:r>
        <w:rPr>
          <w:noProof/>
        </w:rPr>
        <w:fldChar w:fldCharType="begin" w:fldLock="1"/>
      </w:r>
      <w:r>
        <w:rPr>
          <w:noProof/>
        </w:rPr>
        <w:instrText xml:space="preserve"> PAGEREF _Toc128724876 \h </w:instrText>
      </w:r>
      <w:r>
        <w:rPr>
          <w:noProof/>
        </w:rPr>
      </w:r>
      <w:r>
        <w:rPr>
          <w:noProof/>
        </w:rPr>
        <w:fldChar w:fldCharType="separate"/>
      </w:r>
      <w:r>
        <w:rPr>
          <w:noProof/>
        </w:rPr>
        <w:t>12</w:t>
      </w:r>
      <w:r>
        <w:rPr>
          <w:noProof/>
        </w:rPr>
        <w:fldChar w:fldCharType="end"/>
      </w:r>
    </w:p>
    <w:p w14:paraId="22D5D6A4" w14:textId="5B6132D2" w:rsidR="00C36F0B" w:rsidRDefault="00C36F0B">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requirements</w:t>
      </w:r>
      <w:r>
        <w:rPr>
          <w:noProof/>
        </w:rPr>
        <w:tab/>
      </w:r>
      <w:r>
        <w:rPr>
          <w:noProof/>
        </w:rPr>
        <w:fldChar w:fldCharType="begin" w:fldLock="1"/>
      </w:r>
      <w:r>
        <w:rPr>
          <w:noProof/>
        </w:rPr>
        <w:instrText xml:space="preserve"> PAGEREF _Toc128724877 \h </w:instrText>
      </w:r>
      <w:r>
        <w:rPr>
          <w:noProof/>
        </w:rPr>
      </w:r>
      <w:r>
        <w:rPr>
          <w:noProof/>
        </w:rPr>
        <w:fldChar w:fldCharType="separate"/>
      </w:r>
      <w:r>
        <w:rPr>
          <w:noProof/>
        </w:rPr>
        <w:t>13</w:t>
      </w:r>
      <w:r>
        <w:rPr>
          <w:noProof/>
        </w:rPr>
        <w:fldChar w:fldCharType="end"/>
      </w:r>
    </w:p>
    <w:p w14:paraId="00980728" w14:textId="5565BF31" w:rsidR="00C36F0B" w:rsidRDefault="00C36F0B">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General reference architecture</w:t>
      </w:r>
      <w:r>
        <w:rPr>
          <w:noProof/>
        </w:rPr>
        <w:tab/>
      </w:r>
      <w:r>
        <w:rPr>
          <w:noProof/>
        </w:rPr>
        <w:fldChar w:fldCharType="begin" w:fldLock="1"/>
      </w:r>
      <w:r>
        <w:rPr>
          <w:noProof/>
        </w:rPr>
        <w:instrText xml:space="preserve"> PAGEREF _Toc128724878 \h </w:instrText>
      </w:r>
      <w:r>
        <w:rPr>
          <w:noProof/>
        </w:rPr>
      </w:r>
      <w:r>
        <w:rPr>
          <w:noProof/>
        </w:rPr>
        <w:fldChar w:fldCharType="separate"/>
      </w:r>
      <w:r>
        <w:rPr>
          <w:noProof/>
        </w:rPr>
        <w:t>13</w:t>
      </w:r>
      <w:r>
        <w:rPr>
          <w:noProof/>
        </w:rPr>
        <w:fldChar w:fldCharType="end"/>
      </w:r>
    </w:p>
    <w:p w14:paraId="63573823" w14:textId="050715A1" w:rsidR="00C36F0B" w:rsidRDefault="00C36F0B">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_Toc128724879 \h </w:instrText>
      </w:r>
      <w:r>
        <w:rPr>
          <w:noProof/>
        </w:rPr>
      </w:r>
      <w:r>
        <w:rPr>
          <w:noProof/>
        </w:rPr>
        <w:fldChar w:fldCharType="separate"/>
      </w:r>
      <w:r>
        <w:rPr>
          <w:noProof/>
        </w:rPr>
        <w:t>13</w:t>
      </w:r>
      <w:r>
        <w:rPr>
          <w:noProof/>
        </w:rPr>
        <w:fldChar w:fldCharType="end"/>
      </w:r>
    </w:p>
    <w:p w14:paraId="24116FCF" w14:textId="701260D6" w:rsidR="00C36F0B" w:rsidRDefault="00C36F0B">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_Toc128724880 \h </w:instrText>
      </w:r>
      <w:r>
        <w:rPr>
          <w:noProof/>
        </w:rPr>
      </w:r>
      <w:r>
        <w:rPr>
          <w:noProof/>
        </w:rPr>
        <w:fldChar w:fldCharType="separate"/>
      </w:r>
      <w:r>
        <w:rPr>
          <w:noProof/>
        </w:rPr>
        <w:t>16</w:t>
      </w:r>
      <w:r>
        <w:rPr>
          <w:noProof/>
        </w:rPr>
        <w:fldChar w:fldCharType="end"/>
      </w:r>
    </w:p>
    <w:p w14:paraId="4BFB1604" w14:textId="714E5E97" w:rsidR="00C36F0B" w:rsidRDefault="00C36F0B">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_Toc128724881 \h </w:instrText>
      </w:r>
      <w:r>
        <w:rPr>
          <w:noProof/>
        </w:rPr>
      </w:r>
      <w:r>
        <w:rPr>
          <w:noProof/>
        </w:rPr>
        <w:fldChar w:fldCharType="separate"/>
      </w:r>
      <w:r>
        <w:rPr>
          <w:noProof/>
        </w:rPr>
        <w:t>17</w:t>
      </w:r>
      <w:r>
        <w:rPr>
          <w:noProof/>
        </w:rPr>
        <w:fldChar w:fldCharType="end"/>
      </w:r>
    </w:p>
    <w:p w14:paraId="7A886BAB" w14:textId="6BD2826B" w:rsidR="00C36F0B" w:rsidRDefault="00C36F0B">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Support of authorisation and policy/parameter provisioning to UE</w:t>
      </w:r>
      <w:r>
        <w:rPr>
          <w:noProof/>
        </w:rPr>
        <w:tab/>
      </w:r>
      <w:r>
        <w:rPr>
          <w:noProof/>
        </w:rPr>
        <w:fldChar w:fldCharType="begin" w:fldLock="1"/>
      </w:r>
      <w:r>
        <w:rPr>
          <w:noProof/>
        </w:rPr>
        <w:instrText xml:space="preserve"> PAGEREF _Toc128724882 \h </w:instrText>
      </w:r>
      <w:r>
        <w:rPr>
          <w:noProof/>
        </w:rPr>
      </w:r>
      <w:r>
        <w:rPr>
          <w:noProof/>
        </w:rPr>
        <w:fldChar w:fldCharType="separate"/>
      </w:r>
      <w:r>
        <w:rPr>
          <w:noProof/>
        </w:rPr>
        <w:t>17</w:t>
      </w:r>
      <w:r>
        <w:rPr>
          <w:noProof/>
        </w:rPr>
        <w:fldChar w:fldCharType="end"/>
      </w:r>
    </w:p>
    <w:p w14:paraId="5E97859E" w14:textId="0FC86829" w:rsidR="00C36F0B" w:rsidRDefault="00C36F0B">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_Toc128724883 \h </w:instrText>
      </w:r>
      <w:r>
        <w:rPr>
          <w:noProof/>
        </w:rPr>
      </w:r>
      <w:r>
        <w:rPr>
          <w:noProof/>
        </w:rPr>
        <w:fldChar w:fldCharType="separate"/>
      </w:r>
      <w:r>
        <w:rPr>
          <w:noProof/>
        </w:rPr>
        <w:t>17</w:t>
      </w:r>
      <w:r>
        <w:rPr>
          <w:noProof/>
        </w:rPr>
        <w:fldChar w:fldCharType="end"/>
      </w:r>
    </w:p>
    <w:p w14:paraId="75EDDA08" w14:textId="4347C1F2" w:rsidR="00C36F0B" w:rsidRDefault="00C36F0B">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Ranging service operation procedure with the assistance of another UE</w:t>
      </w:r>
      <w:r>
        <w:rPr>
          <w:noProof/>
        </w:rPr>
        <w:tab/>
      </w:r>
      <w:r>
        <w:rPr>
          <w:noProof/>
        </w:rPr>
        <w:fldChar w:fldCharType="begin" w:fldLock="1"/>
      </w:r>
      <w:r>
        <w:rPr>
          <w:noProof/>
        </w:rPr>
        <w:instrText xml:space="preserve"> PAGEREF _Toc128724884 \h </w:instrText>
      </w:r>
      <w:r>
        <w:rPr>
          <w:noProof/>
        </w:rPr>
      </w:r>
      <w:r>
        <w:rPr>
          <w:noProof/>
        </w:rPr>
        <w:fldChar w:fldCharType="separate"/>
      </w:r>
      <w:r>
        <w:rPr>
          <w:noProof/>
        </w:rPr>
        <w:t>18</w:t>
      </w:r>
      <w:r>
        <w:rPr>
          <w:noProof/>
        </w:rPr>
        <w:fldChar w:fldCharType="end"/>
      </w:r>
    </w:p>
    <w:p w14:paraId="40D26ABA" w14:textId="50C37BB4" w:rsidR="00C36F0B" w:rsidRDefault="00C36F0B">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_Toc128724885 \h </w:instrText>
      </w:r>
      <w:r>
        <w:rPr>
          <w:noProof/>
        </w:rPr>
      </w:r>
      <w:r>
        <w:rPr>
          <w:noProof/>
        </w:rPr>
        <w:fldChar w:fldCharType="separate"/>
      </w:r>
      <w:r>
        <w:rPr>
          <w:noProof/>
        </w:rPr>
        <w:t>18</w:t>
      </w:r>
      <w:r>
        <w:rPr>
          <w:noProof/>
        </w:rPr>
        <w:fldChar w:fldCharType="end"/>
      </w:r>
    </w:p>
    <w:p w14:paraId="63554B4B" w14:textId="094A98CC" w:rsidR="00C36F0B" w:rsidRDefault="00C36F0B">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Key Issue #3: Ranging/Sidelink Positioning device discovery</w:t>
      </w:r>
      <w:r>
        <w:rPr>
          <w:noProof/>
        </w:rPr>
        <w:tab/>
      </w:r>
      <w:r>
        <w:rPr>
          <w:noProof/>
        </w:rPr>
        <w:fldChar w:fldCharType="begin" w:fldLock="1"/>
      </w:r>
      <w:r>
        <w:rPr>
          <w:noProof/>
        </w:rPr>
        <w:instrText xml:space="preserve"> PAGEREF _Toc128724886 \h </w:instrText>
      </w:r>
      <w:r>
        <w:rPr>
          <w:noProof/>
        </w:rPr>
      </w:r>
      <w:r>
        <w:rPr>
          <w:noProof/>
        </w:rPr>
        <w:fldChar w:fldCharType="separate"/>
      </w:r>
      <w:r>
        <w:rPr>
          <w:noProof/>
        </w:rPr>
        <w:t>18</w:t>
      </w:r>
      <w:r>
        <w:rPr>
          <w:noProof/>
        </w:rPr>
        <w:fldChar w:fldCharType="end"/>
      </w:r>
    </w:p>
    <w:p w14:paraId="5A366166" w14:textId="36BD5675" w:rsidR="00C36F0B" w:rsidRDefault="00C36F0B">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_Toc128724887 \h </w:instrText>
      </w:r>
      <w:r>
        <w:rPr>
          <w:noProof/>
        </w:rPr>
      </w:r>
      <w:r>
        <w:rPr>
          <w:noProof/>
        </w:rPr>
        <w:fldChar w:fldCharType="separate"/>
      </w:r>
      <w:r>
        <w:rPr>
          <w:noProof/>
        </w:rPr>
        <w:t>18</w:t>
      </w:r>
      <w:r>
        <w:rPr>
          <w:noProof/>
        </w:rPr>
        <w:fldChar w:fldCharType="end"/>
      </w:r>
    </w:p>
    <w:p w14:paraId="73436822" w14:textId="2BEA28E5" w:rsidR="00C36F0B" w:rsidRDefault="00C36F0B">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Control of Operations for Ranging/Sidelink positioning</w:t>
      </w:r>
      <w:r>
        <w:rPr>
          <w:noProof/>
        </w:rPr>
        <w:tab/>
      </w:r>
      <w:r>
        <w:rPr>
          <w:noProof/>
        </w:rPr>
        <w:fldChar w:fldCharType="begin" w:fldLock="1"/>
      </w:r>
      <w:r>
        <w:rPr>
          <w:noProof/>
        </w:rPr>
        <w:instrText xml:space="preserve"> PAGEREF _Toc128724888 \h </w:instrText>
      </w:r>
      <w:r>
        <w:rPr>
          <w:noProof/>
        </w:rPr>
      </w:r>
      <w:r>
        <w:rPr>
          <w:noProof/>
        </w:rPr>
        <w:fldChar w:fldCharType="separate"/>
      </w:r>
      <w:r>
        <w:rPr>
          <w:noProof/>
        </w:rPr>
        <w:t>19</w:t>
      </w:r>
      <w:r>
        <w:rPr>
          <w:noProof/>
        </w:rPr>
        <w:fldChar w:fldCharType="end"/>
      </w:r>
    </w:p>
    <w:p w14:paraId="7BFED7A2" w14:textId="26ADFBC8" w:rsidR="00C36F0B" w:rsidRDefault="00C36F0B">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_Toc128724889 \h </w:instrText>
      </w:r>
      <w:r>
        <w:rPr>
          <w:noProof/>
        </w:rPr>
      </w:r>
      <w:r>
        <w:rPr>
          <w:noProof/>
        </w:rPr>
        <w:fldChar w:fldCharType="separate"/>
      </w:r>
      <w:r>
        <w:rPr>
          <w:noProof/>
        </w:rPr>
        <w:t>19</w:t>
      </w:r>
      <w:r>
        <w:rPr>
          <w:noProof/>
        </w:rPr>
        <w:fldChar w:fldCharType="end"/>
      </w:r>
    </w:p>
    <w:p w14:paraId="7AA368A5" w14:textId="6E0C4BBD" w:rsidR="00C36F0B" w:rsidRDefault="00C36F0B">
      <w:pPr>
        <w:pStyle w:val="TOC2"/>
        <w:rPr>
          <w:rFonts w:asciiTheme="minorHAnsi" w:eastAsiaTheme="minorEastAsia" w:hAnsiTheme="minorHAnsi" w:cstheme="minorBidi"/>
          <w:noProof/>
          <w:sz w:val="22"/>
          <w:szCs w:val="22"/>
        </w:rPr>
      </w:pPr>
      <w:r>
        <w:rPr>
          <w:noProof/>
          <w:lang w:eastAsia="zh-CN"/>
        </w:rPr>
        <w:t>5.5</w:t>
      </w:r>
      <w:r>
        <w:rPr>
          <w:rFonts w:asciiTheme="minorHAnsi" w:eastAsiaTheme="minorEastAsia" w:hAnsiTheme="minorHAnsi" w:cstheme="minorBidi"/>
          <w:noProof/>
          <w:sz w:val="22"/>
          <w:szCs w:val="22"/>
        </w:rPr>
        <w:tab/>
      </w:r>
      <w:r>
        <w:rPr>
          <w:noProof/>
          <w:lang w:eastAsia="ko-KR"/>
        </w:rPr>
        <w:t>Key Issue</w:t>
      </w:r>
      <w:r>
        <w:rPr>
          <w:noProof/>
          <w:lang w:eastAsia="zh-CN"/>
        </w:rPr>
        <w:t xml:space="preserve"> #5</w:t>
      </w:r>
      <w:r>
        <w:rPr>
          <w:noProof/>
        </w:rPr>
        <w:t>: Network assisted Sidelink Positioning for In Network Coverage and Partial Network Coverage</w:t>
      </w:r>
      <w:r>
        <w:rPr>
          <w:noProof/>
        </w:rPr>
        <w:tab/>
      </w:r>
      <w:r>
        <w:rPr>
          <w:noProof/>
        </w:rPr>
        <w:fldChar w:fldCharType="begin" w:fldLock="1"/>
      </w:r>
      <w:r>
        <w:rPr>
          <w:noProof/>
        </w:rPr>
        <w:instrText xml:space="preserve"> PAGEREF _Toc128724890 \h </w:instrText>
      </w:r>
      <w:r>
        <w:rPr>
          <w:noProof/>
        </w:rPr>
      </w:r>
      <w:r>
        <w:rPr>
          <w:noProof/>
        </w:rPr>
        <w:fldChar w:fldCharType="separate"/>
      </w:r>
      <w:r>
        <w:rPr>
          <w:noProof/>
        </w:rPr>
        <w:t>20</w:t>
      </w:r>
      <w:r>
        <w:rPr>
          <w:noProof/>
        </w:rPr>
        <w:fldChar w:fldCharType="end"/>
      </w:r>
    </w:p>
    <w:p w14:paraId="69F27973" w14:textId="791CB2DC" w:rsidR="00C36F0B" w:rsidRDefault="00C36F0B">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_Toc128724891 \h </w:instrText>
      </w:r>
      <w:r>
        <w:rPr>
          <w:noProof/>
        </w:rPr>
      </w:r>
      <w:r>
        <w:rPr>
          <w:noProof/>
        </w:rPr>
        <w:fldChar w:fldCharType="separate"/>
      </w:r>
      <w:r>
        <w:rPr>
          <w:noProof/>
        </w:rPr>
        <w:t>20</w:t>
      </w:r>
      <w:r>
        <w:rPr>
          <w:noProof/>
        </w:rPr>
        <w:fldChar w:fldCharType="end"/>
      </w:r>
    </w:p>
    <w:p w14:paraId="162A2631" w14:textId="45F7DC87" w:rsidR="00C36F0B" w:rsidRDefault="00C36F0B">
      <w:pPr>
        <w:pStyle w:val="TOC2"/>
        <w:rPr>
          <w:rFonts w:asciiTheme="minorHAnsi" w:eastAsiaTheme="minorEastAsia" w:hAnsiTheme="minorHAnsi" w:cstheme="minorBidi"/>
          <w:noProof/>
          <w:sz w:val="22"/>
          <w:szCs w:val="22"/>
        </w:rPr>
      </w:pPr>
      <w:r>
        <w:rPr>
          <w:noProof/>
          <w:lang w:eastAsia="zh-CN"/>
        </w:rPr>
        <w:t>5.6</w:t>
      </w:r>
      <w:r>
        <w:rPr>
          <w:rFonts w:asciiTheme="minorHAnsi" w:eastAsiaTheme="minorEastAsia" w:hAnsiTheme="minorHAnsi" w:cstheme="minorBidi"/>
          <w:noProof/>
          <w:sz w:val="22"/>
          <w:szCs w:val="22"/>
        </w:rPr>
        <w:tab/>
      </w:r>
      <w:r>
        <w:rPr>
          <w:noProof/>
          <w:lang w:eastAsia="zh-CN"/>
        </w:rPr>
        <w:t>Key Issue #6: Ranging and sidelink positioning service exposure to a UE</w:t>
      </w:r>
      <w:r>
        <w:rPr>
          <w:noProof/>
        </w:rPr>
        <w:tab/>
      </w:r>
      <w:r>
        <w:rPr>
          <w:noProof/>
        </w:rPr>
        <w:fldChar w:fldCharType="begin" w:fldLock="1"/>
      </w:r>
      <w:r>
        <w:rPr>
          <w:noProof/>
        </w:rPr>
        <w:instrText xml:space="preserve"> PAGEREF _Toc128724892 \h </w:instrText>
      </w:r>
      <w:r>
        <w:rPr>
          <w:noProof/>
        </w:rPr>
      </w:r>
      <w:r>
        <w:rPr>
          <w:noProof/>
        </w:rPr>
        <w:fldChar w:fldCharType="separate"/>
      </w:r>
      <w:r>
        <w:rPr>
          <w:noProof/>
        </w:rPr>
        <w:t>20</w:t>
      </w:r>
      <w:r>
        <w:rPr>
          <w:noProof/>
        </w:rPr>
        <w:fldChar w:fldCharType="end"/>
      </w:r>
    </w:p>
    <w:p w14:paraId="6A07F17A" w14:textId="018AD290" w:rsidR="00C36F0B" w:rsidRDefault="00C36F0B">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_Toc128724893 \h </w:instrText>
      </w:r>
      <w:r>
        <w:rPr>
          <w:noProof/>
        </w:rPr>
      </w:r>
      <w:r>
        <w:rPr>
          <w:noProof/>
        </w:rPr>
        <w:fldChar w:fldCharType="separate"/>
      </w:r>
      <w:r>
        <w:rPr>
          <w:noProof/>
        </w:rPr>
        <w:t>20</w:t>
      </w:r>
      <w:r>
        <w:rPr>
          <w:noProof/>
        </w:rPr>
        <w:fldChar w:fldCharType="end"/>
      </w:r>
    </w:p>
    <w:p w14:paraId="4DC7C0B1" w14:textId="6C4A7A0A" w:rsidR="00C36F0B" w:rsidRDefault="00C36F0B">
      <w:pPr>
        <w:pStyle w:val="TOC2"/>
        <w:rPr>
          <w:rFonts w:asciiTheme="minorHAnsi" w:eastAsiaTheme="minorEastAsia" w:hAnsiTheme="minorHAnsi" w:cstheme="minorBidi"/>
          <w:noProof/>
          <w:sz w:val="22"/>
          <w:szCs w:val="22"/>
        </w:rPr>
      </w:pPr>
      <w:r>
        <w:rPr>
          <w:noProof/>
          <w:lang w:eastAsia="zh-CN"/>
        </w:rPr>
        <w:t>5.7</w:t>
      </w:r>
      <w:r>
        <w:rPr>
          <w:rFonts w:asciiTheme="minorHAnsi" w:eastAsiaTheme="minorEastAsia" w:hAnsiTheme="minorHAnsi" w:cstheme="minorBidi"/>
          <w:noProof/>
          <w:sz w:val="22"/>
          <w:szCs w:val="22"/>
        </w:rPr>
        <w:tab/>
      </w:r>
      <w:r>
        <w:rPr>
          <w:noProof/>
          <w:lang w:eastAsia="zh-CN"/>
        </w:rPr>
        <w:t>Key Issue #7: Ranging/Sidelink Positioning service exposure to Application server and for network assisted sidelink positioning</w:t>
      </w:r>
      <w:r>
        <w:rPr>
          <w:noProof/>
        </w:rPr>
        <w:tab/>
      </w:r>
      <w:r>
        <w:rPr>
          <w:noProof/>
        </w:rPr>
        <w:fldChar w:fldCharType="begin" w:fldLock="1"/>
      </w:r>
      <w:r>
        <w:rPr>
          <w:noProof/>
        </w:rPr>
        <w:instrText xml:space="preserve"> PAGEREF _Toc128724894 \h </w:instrText>
      </w:r>
      <w:r>
        <w:rPr>
          <w:noProof/>
        </w:rPr>
      </w:r>
      <w:r>
        <w:rPr>
          <w:noProof/>
        </w:rPr>
        <w:fldChar w:fldCharType="separate"/>
      </w:r>
      <w:r>
        <w:rPr>
          <w:noProof/>
        </w:rPr>
        <w:t>21</w:t>
      </w:r>
      <w:r>
        <w:rPr>
          <w:noProof/>
        </w:rPr>
        <w:fldChar w:fldCharType="end"/>
      </w:r>
    </w:p>
    <w:p w14:paraId="03382B4F" w14:textId="3A9DA4E1" w:rsidR="00C36F0B" w:rsidRDefault="00C36F0B">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_Toc128724895 \h </w:instrText>
      </w:r>
      <w:r>
        <w:rPr>
          <w:noProof/>
        </w:rPr>
      </w:r>
      <w:r>
        <w:rPr>
          <w:noProof/>
        </w:rPr>
        <w:fldChar w:fldCharType="separate"/>
      </w:r>
      <w:r>
        <w:rPr>
          <w:noProof/>
        </w:rPr>
        <w:t>21</w:t>
      </w:r>
      <w:r>
        <w:rPr>
          <w:noProof/>
        </w:rPr>
        <w:fldChar w:fldCharType="end"/>
      </w:r>
    </w:p>
    <w:p w14:paraId="1CE2237C" w14:textId="0B307B2D" w:rsidR="00C36F0B" w:rsidRDefault="00C36F0B">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Key Issue #8: Service Authorization to NG-RAN</w:t>
      </w:r>
      <w:r>
        <w:rPr>
          <w:noProof/>
        </w:rPr>
        <w:tab/>
      </w:r>
      <w:r>
        <w:rPr>
          <w:noProof/>
        </w:rPr>
        <w:fldChar w:fldCharType="begin" w:fldLock="1"/>
      </w:r>
      <w:r>
        <w:rPr>
          <w:noProof/>
        </w:rPr>
        <w:instrText xml:space="preserve"> PAGEREF _Toc128724896 \h </w:instrText>
      </w:r>
      <w:r>
        <w:rPr>
          <w:noProof/>
        </w:rPr>
      </w:r>
      <w:r>
        <w:rPr>
          <w:noProof/>
        </w:rPr>
        <w:fldChar w:fldCharType="separate"/>
      </w:r>
      <w:r>
        <w:rPr>
          <w:noProof/>
        </w:rPr>
        <w:t>21</w:t>
      </w:r>
      <w:r>
        <w:rPr>
          <w:noProof/>
        </w:rPr>
        <w:fldChar w:fldCharType="end"/>
      </w:r>
    </w:p>
    <w:p w14:paraId="2A77FEDA" w14:textId="1F18481B" w:rsidR="00C36F0B" w:rsidRDefault="00C36F0B">
      <w:pPr>
        <w:pStyle w:val="TOC3"/>
        <w:rPr>
          <w:rFonts w:asciiTheme="minorHAnsi" w:eastAsiaTheme="minorEastAsia" w:hAnsiTheme="minorHAnsi" w:cstheme="minorBidi"/>
          <w:noProof/>
          <w:sz w:val="22"/>
          <w:szCs w:val="22"/>
        </w:rPr>
      </w:pPr>
      <w:r>
        <w:rPr>
          <w:noProof/>
        </w:rPr>
        <w:t>5.8.1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_Toc128724897 \h </w:instrText>
      </w:r>
      <w:r>
        <w:rPr>
          <w:noProof/>
        </w:rPr>
      </w:r>
      <w:r>
        <w:rPr>
          <w:noProof/>
        </w:rPr>
        <w:fldChar w:fldCharType="separate"/>
      </w:r>
      <w:r>
        <w:rPr>
          <w:noProof/>
        </w:rPr>
        <w:t>21</w:t>
      </w:r>
      <w:r>
        <w:rPr>
          <w:noProof/>
        </w:rPr>
        <w:fldChar w:fldCharType="end"/>
      </w:r>
    </w:p>
    <w:p w14:paraId="5878C184" w14:textId="11119DF6" w:rsidR="00C36F0B" w:rsidRDefault="00C36F0B">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_Toc128724898 \h </w:instrText>
      </w:r>
      <w:r>
        <w:rPr>
          <w:noProof/>
        </w:rPr>
      </w:r>
      <w:r>
        <w:rPr>
          <w:noProof/>
        </w:rPr>
        <w:fldChar w:fldCharType="separate"/>
      </w:r>
      <w:r>
        <w:rPr>
          <w:noProof/>
        </w:rPr>
        <w:t>21</w:t>
      </w:r>
      <w:r>
        <w:rPr>
          <w:noProof/>
        </w:rPr>
        <w:fldChar w:fldCharType="end"/>
      </w:r>
    </w:p>
    <w:p w14:paraId="2BA4DA5E" w14:textId="65F44890" w:rsidR="00C36F0B" w:rsidRDefault="00C36F0B">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Mapping of solutions to key issues</w:t>
      </w:r>
      <w:r>
        <w:rPr>
          <w:noProof/>
        </w:rPr>
        <w:tab/>
      </w:r>
      <w:r>
        <w:rPr>
          <w:noProof/>
        </w:rPr>
        <w:fldChar w:fldCharType="begin" w:fldLock="1"/>
      </w:r>
      <w:r>
        <w:rPr>
          <w:noProof/>
        </w:rPr>
        <w:instrText xml:space="preserve"> PAGEREF _Toc128724899 \h </w:instrText>
      </w:r>
      <w:r>
        <w:rPr>
          <w:noProof/>
        </w:rPr>
      </w:r>
      <w:r>
        <w:rPr>
          <w:noProof/>
        </w:rPr>
        <w:fldChar w:fldCharType="separate"/>
      </w:r>
      <w:r>
        <w:rPr>
          <w:noProof/>
        </w:rPr>
        <w:t>21</w:t>
      </w:r>
      <w:r>
        <w:rPr>
          <w:noProof/>
        </w:rPr>
        <w:fldChar w:fldCharType="end"/>
      </w:r>
    </w:p>
    <w:p w14:paraId="6E5A13D3" w14:textId="1EC0DBCF" w:rsidR="00C36F0B" w:rsidRDefault="00C36F0B">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#1: Authorisation and policy/parameter provisioning to UE and NG-RAN</w:t>
      </w:r>
      <w:r>
        <w:rPr>
          <w:noProof/>
        </w:rPr>
        <w:tab/>
      </w:r>
      <w:r>
        <w:rPr>
          <w:noProof/>
        </w:rPr>
        <w:fldChar w:fldCharType="begin" w:fldLock="1"/>
      </w:r>
      <w:r>
        <w:rPr>
          <w:noProof/>
        </w:rPr>
        <w:instrText xml:space="preserve"> PAGEREF _Toc128724900 \h </w:instrText>
      </w:r>
      <w:r>
        <w:rPr>
          <w:noProof/>
        </w:rPr>
      </w:r>
      <w:r>
        <w:rPr>
          <w:noProof/>
        </w:rPr>
        <w:fldChar w:fldCharType="separate"/>
      </w:r>
      <w:r>
        <w:rPr>
          <w:noProof/>
        </w:rPr>
        <w:t>22</w:t>
      </w:r>
      <w:r>
        <w:rPr>
          <w:noProof/>
        </w:rPr>
        <w:fldChar w:fldCharType="end"/>
      </w:r>
    </w:p>
    <w:p w14:paraId="10B77107" w14:textId="248F342A" w:rsidR="00C36F0B" w:rsidRDefault="00C36F0B">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_Toc128724901 \h </w:instrText>
      </w:r>
      <w:r>
        <w:rPr>
          <w:noProof/>
        </w:rPr>
      </w:r>
      <w:r>
        <w:rPr>
          <w:noProof/>
        </w:rPr>
        <w:fldChar w:fldCharType="separate"/>
      </w:r>
      <w:r>
        <w:rPr>
          <w:noProof/>
        </w:rPr>
        <w:t>22</w:t>
      </w:r>
      <w:r>
        <w:rPr>
          <w:noProof/>
        </w:rPr>
        <w:fldChar w:fldCharType="end"/>
      </w:r>
    </w:p>
    <w:p w14:paraId="6877D841" w14:textId="1E2C66A0" w:rsidR="00C36F0B" w:rsidRDefault="00C36F0B">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_Toc128724902 \h </w:instrText>
      </w:r>
      <w:r>
        <w:rPr>
          <w:noProof/>
        </w:rPr>
      </w:r>
      <w:r>
        <w:rPr>
          <w:noProof/>
        </w:rPr>
        <w:fldChar w:fldCharType="separate"/>
      </w:r>
      <w:r>
        <w:rPr>
          <w:noProof/>
        </w:rPr>
        <w:t>23</w:t>
      </w:r>
      <w:r>
        <w:rPr>
          <w:noProof/>
        </w:rPr>
        <w:fldChar w:fldCharType="end"/>
      </w:r>
    </w:p>
    <w:p w14:paraId="58B03717" w14:textId="5C5F323E" w:rsidR="00C36F0B" w:rsidRDefault="00C36F0B">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_Toc128724903 \h </w:instrText>
      </w:r>
      <w:r>
        <w:rPr>
          <w:noProof/>
        </w:rPr>
      </w:r>
      <w:r>
        <w:rPr>
          <w:noProof/>
        </w:rPr>
        <w:fldChar w:fldCharType="separate"/>
      </w:r>
      <w:r>
        <w:rPr>
          <w:noProof/>
        </w:rPr>
        <w:t>24</w:t>
      </w:r>
      <w:r>
        <w:rPr>
          <w:noProof/>
        </w:rPr>
        <w:fldChar w:fldCharType="end"/>
      </w:r>
    </w:p>
    <w:p w14:paraId="7B3E4265" w14:textId="1D33AC35" w:rsidR="00C36F0B" w:rsidRDefault="00C36F0B">
      <w:pPr>
        <w:pStyle w:val="TOC3"/>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_Toc128724904 \h </w:instrText>
      </w:r>
      <w:r>
        <w:rPr>
          <w:noProof/>
        </w:rPr>
      </w:r>
      <w:r>
        <w:rPr>
          <w:noProof/>
        </w:rPr>
        <w:fldChar w:fldCharType="separate"/>
      </w:r>
      <w:r>
        <w:rPr>
          <w:noProof/>
        </w:rPr>
        <w:t>24</w:t>
      </w:r>
      <w:r>
        <w:rPr>
          <w:noProof/>
        </w:rPr>
        <w:fldChar w:fldCharType="end"/>
      </w:r>
    </w:p>
    <w:p w14:paraId="1E86231D" w14:textId="271DC55C" w:rsidR="00C36F0B" w:rsidRDefault="00C36F0B">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V2XP/ProSeP enhancement for the support of Ranging/SL Positioning</w:t>
      </w:r>
      <w:r>
        <w:rPr>
          <w:noProof/>
        </w:rPr>
        <w:tab/>
      </w:r>
      <w:r>
        <w:rPr>
          <w:noProof/>
        </w:rPr>
        <w:fldChar w:fldCharType="begin" w:fldLock="1"/>
      </w:r>
      <w:r>
        <w:rPr>
          <w:noProof/>
        </w:rPr>
        <w:instrText xml:space="preserve"> PAGEREF _Toc128724905 \h </w:instrText>
      </w:r>
      <w:r>
        <w:rPr>
          <w:noProof/>
        </w:rPr>
      </w:r>
      <w:r>
        <w:rPr>
          <w:noProof/>
        </w:rPr>
        <w:fldChar w:fldCharType="separate"/>
      </w:r>
      <w:r>
        <w:rPr>
          <w:noProof/>
        </w:rPr>
        <w:t>24</w:t>
      </w:r>
      <w:r>
        <w:rPr>
          <w:noProof/>
        </w:rPr>
        <w:fldChar w:fldCharType="end"/>
      </w:r>
    </w:p>
    <w:p w14:paraId="1AFDE448" w14:textId="2B59E29B" w:rsidR="00C36F0B" w:rsidRDefault="00C36F0B">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_Toc128724906 \h </w:instrText>
      </w:r>
      <w:r>
        <w:rPr>
          <w:noProof/>
        </w:rPr>
      </w:r>
      <w:r>
        <w:rPr>
          <w:noProof/>
        </w:rPr>
        <w:fldChar w:fldCharType="separate"/>
      </w:r>
      <w:r>
        <w:rPr>
          <w:noProof/>
        </w:rPr>
        <w:t>24</w:t>
      </w:r>
      <w:r>
        <w:rPr>
          <w:noProof/>
        </w:rPr>
        <w:fldChar w:fldCharType="end"/>
      </w:r>
    </w:p>
    <w:p w14:paraId="192B6258" w14:textId="040DE846" w:rsidR="00C36F0B" w:rsidRDefault="00C36F0B">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_Toc128724907 \h </w:instrText>
      </w:r>
      <w:r>
        <w:rPr>
          <w:noProof/>
        </w:rPr>
      </w:r>
      <w:r>
        <w:rPr>
          <w:noProof/>
        </w:rPr>
        <w:fldChar w:fldCharType="separate"/>
      </w:r>
      <w:r>
        <w:rPr>
          <w:noProof/>
        </w:rPr>
        <w:t>24</w:t>
      </w:r>
      <w:r>
        <w:rPr>
          <w:noProof/>
        </w:rPr>
        <w:fldChar w:fldCharType="end"/>
      </w:r>
    </w:p>
    <w:p w14:paraId="306888AF" w14:textId="7C05E5E1" w:rsidR="00C36F0B" w:rsidRDefault="00C36F0B">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_Toc128724908 \h </w:instrText>
      </w:r>
      <w:r>
        <w:rPr>
          <w:noProof/>
        </w:rPr>
      </w:r>
      <w:r>
        <w:rPr>
          <w:noProof/>
        </w:rPr>
        <w:fldChar w:fldCharType="separate"/>
      </w:r>
      <w:r>
        <w:rPr>
          <w:noProof/>
        </w:rPr>
        <w:t>26</w:t>
      </w:r>
      <w:r>
        <w:rPr>
          <w:noProof/>
        </w:rPr>
        <w:fldChar w:fldCharType="end"/>
      </w:r>
    </w:p>
    <w:p w14:paraId="35507CB0" w14:textId="5373AA07" w:rsidR="00C36F0B" w:rsidRDefault="00C36F0B">
      <w:pPr>
        <w:pStyle w:val="TOC4"/>
        <w:rPr>
          <w:rFonts w:asciiTheme="minorHAnsi" w:eastAsiaTheme="minorEastAsia" w:hAnsiTheme="minorHAnsi" w:cstheme="minorBidi"/>
          <w:noProof/>
          <w:sz w:val="22"/>
          <w:szCs w:val="22"/>
        </w:rPr>
      </w:pPr>
      <w:r>
        <w:rPr>
          <w:noProof/>
          <w:lang w:eastAsia="zh-CN"/>
        </w:rPr>
        <w:t>6.2.3.1</w:t>
      </w:r>
      <w:r>
        <w:rPr>
          <w:rFonts w:asciiTheme="minorHAnsi" w:eastAsiaTheme="minorEastAsia" w:hAnsiTheme="minorHAnsi" w:cstheme="minorBidi"/>
          <w:noProof/>
          <w:sz w:val="22"/>
          <w:szCs w:val="22"/>
        </w:rPr>
        <w:tab/>
      </w:r>
      <w:r>
        <w:rPr>
          <w:noProof/>
          <w:lang w:eastAsia="zh-CN"/>
        </w:rPr>
        <w:t>Support of Ranging/SL Positioning for V2X service</w:t>
      </w:r>
      <w:r>
        <w:rPr>
          <w:noProof/>
        </w:rPr>
        <w:tab/>
      </w:r>
      <w:r>
        <w:rPr>
          <w:noProof/>
        </w:rPr>
        <w:fldChar w:fldCharType="begin" w:fldLock="1"/>
      </w:r>
      <w:r>
        <w:rPr>
          <w:noProof/>
        </w:rPr>
        <w:instrText xml:space="preserve"> PAGEREF _Toc128724909 \h </w:instrText>
      </w:r>
      <w:r>
        <w:rPr>
          <w:noProof/>
        </w:rPr>
      </w:r>
      <w:r>
        <w:rPr>
          <w:noProof/>
        </w:rPr>
        <w:fldChar w:fldCharType="separate"/>
      </w:r>
      <w:r>
        <w:rPr>
          <w:noProof/>
        </w:rPr>
        <w:t>26</w:t>
      </w:r>
      <w:r>
        <w:rPr>
          <w:noProof/>
        </w:rPr>
        <w:fldChar w:fldCharType="end"/>
      </w:r>
    </w:p>
    <w:p w14:paraId="6BCC40FB" w14:textId="6520F1E3" w:rsidR="00C36F0B" w:rsidRDefault="00C36F0B">
      <w:pPr>
        <w:pStyle w:val="TOC5"/>
        <w:rPr>
          <w:rFonts w:asciiTheme="minorHAnsi" w:eastAsiaTheme="minorEastAsia" w:hAnsiTheme="minorHAnsi" w:cstheme="minorBidi"/>
          <w:noProof/>
          <w:sz w:val="22"/>
          <w:szCs w:val="22"/>
        </w:rPr>
      </w:pPr>
      <w:r>
        <w:rPr>
          <w:noProof/>
          <w:lang w:eastAsia="zh-CN"/>
        </w:rPr>
        <w:t>6.2.3.1.1</w:t>
      </w:r>
      <w:r>
        <w:rPr>
          <w:rFonts w:asciiTheme="minorHAnsi" w:eastAsiaTheme="minorEastAsia" w:hAnsiTheme="minorHAnsi" w:cstheme="minorBidi"/>
          <w:noProof/>
          <w:sz w:val="22"/>
          <w:szCs w:val="22"/>
        </w:rPr>
        <w:tab/>
      </w:r>
      <w:r>
        <w:rPr>
          <w:noProof/>
          <w:lang w:eastAsia="zh-CN"/>
        </w:rPr>
        <w:t>PCF based Service Authorization and Provisioning to UE</w:t>
      </w:r>
      <w:r>
        <w:rPr>
          <w:noProof/>
        </w:rPr>
        <w:tab/>
      </w:r>
      <w:r>
        <w:rPr>
          <w:noProof/>
        </w:rPr>
        <w:fldChar w:fldCharType="begin" w:fldLock="1"/>
      </w:r>
      <w:r>
        <w:rPr>
          <w:noProof/>
        </w:rPr>
        <w:instrText xml:space="preserve"> PAGEREF _Toc128724910 \h </w:instrText>
      </w:r>
      <w:r>
        <w:rPr>
          <w:noProof/>
        </w:rPr>
      </w:r>
      <w:r>
        <w:rPr>
          <w:noProof/>
        </w:rPr>
        <w:fldChar w:fldCharType="separate"/>
      </w:r>
      <w:r>
        <w:rPr>
          <w:noProof/>
        </w:rPr>
        <w:t>26</w:t>
      </w:r>
      <w:r>
        <w:rPr>
          <w:noProof/>
        </w:rPr>
        <w:fldChar w:fldCharType="end"/>
      </w:r>
    </w:p>
    <w:p w14:paraId="15E5BD3F" w14:textId="6AF4AC63" w:rsidR="00C36F0B" w:rsidRDefault="00C36F0B">
      <w:pPr>
        <w:pStyle w:val="TOC5"/>
        <w:rPr>
          <w:rFonts w:asciiTheme="minorHAnsi" w:eastAsiaTheme="minorEastAsia" w:hAnsiTheme="minorHAnsi" w:cstheme="minorBidi"/>
          <w:noProof/>
          <w:sz w:val="22"/>
          <w:szCs w:val="22"/>
        </w:rPr>
      </w:pPr>
      <w:r>
        <w:rPr>
          <w:noProof/>
          <w:lang w:eastAsia="zh-CN"/>
        </w:rPr>
        <w:t>6.2.3.1.2</w:t>
      </w:r>
      <w:r>
        <w:rPr>
          <w:rFonts w:asciiTheme="minorHAnsi" w:eastAsiaTheme="minorEastAsia" w:hAnsiTheme="minorHAnsi" w:cstheme="minorBidi"/>
          <w:noProof/>
          <w:sz w:val="22"/>
          <w:szCs w:val="22"/>
        </w:rPr>
        <w:tab/>
      </w:r>
      <w:r>
        <w:rPr>
          <w:noProof/>
          <w:lang w:eastAsia="zh-CN"/>
        </w:rPr>
        <w:t>Procedure for UE triggered V2X Policy provisioning</w:t>
      </w:r>
      <w:r>
        <w:rPr>
          <w:noProof/>
        </w:rPr>
        <w:tab/>
      </w:r>
      <w:r>
        <w:rPr>
          <w:noProof/>
        </w:rPr>
        <w:fldChar w:fldCharType="begin" w:fldLock="1"/>
      </w:r>
      <w:r>
        <w:rPr>
          <w:noProof/>
        </w:rPr>
        <w:instrText xml:space="preserve"> PAGEREF _Toc128724911 \h </w:instrText>
      </w:r>
      <w:r>
        <w:rPr>
          <w:noProof/>
        </w:rPr>
      </w:r>
      <w:r>
        <w:rPr>
          <w:noProof/>
        </w:rPr>
        <w:fldChar w:fldCharType="separate"/>
      </w:r>
      <w:r>
        <w:rPr>
          <w:noProof/>
        </w:rPr>
        <w:t>27</w:t>
      </w:r>
      <w:r>
        <w:rPr>
          <w:noProof/>
        </w:rPr>
        <w:fldChar w:fldCharType="end"/>
      </w:r>
    </w:p>
    <w:p w14:paraId="2999C845" w14:textId="54BA448D" w:rsidR="00C36F0B" w:rsidRDefault="00C36F0B">
      <w:pPr>
        <w:pStyle w:val="TOC5"/>
        <w:rPr>
          <w:rFonts w:asciiTheme="minorHAnsi" w:eastAsiaTheme="minorEastAsia" w:hAnsiTheme="minorHAnsi" w:cstheme="minorBidi"/>
          <w:noProof/>
          <w:sz w:val="22"/>
          <w:szCs w:val="22"/>
        </w:rPr>
      </w:pPr>
      <w:r>
        <w:rPr>
          <w:noProof/>
          <w:lang w:eastAsia="zh-CN"/>
        </w:rPr>
        <w:t>6.2.3.1.3</w:t>
      </w:r>
      <w:r>
        <w:rPr>
          <w:rFonts w:asciiTheme="minorHAnsi" w:eastAsiaTheme="minorEastAsia" w:hAnsiTheme="minorHAnsi" w:cstheme="minorBidi"/>
          <w:noProof/>
          <w:sz w:val="22"/>
          <w:szCs w:val="22"/>
        </w:rPr>
        <w:tab/>
      </w:r>
      <w:r>
        <w:rPr>
          <w:noProof/>
          <w:lang w:eastAsia="zh-CN"/>
        </w:rPr>
        <w:t>Ranging/SL Positioning Policy enforcement at UE</w:t>
      </w:r>
      <w:r>
        <w:rPr>
          <w:noProof/>
        </w:rPr>
        <w:tab/>
      </w:r>
      <w:r>
        <w:rPr>
          <w:noProof/>
        </w:rPr>
        <w:fldChar w:fldCharType="begin" w:fldLock="1"/>
      </w:r>
      <w:r>
        <w:rPr>
          <w:noProof/>
        </w:rPr>
        <w:instrText xml:space="preserve"> PAGEREF _Toc128724912 \h </w:instrText>
      </w:r>
      <w:r>
        <w:rPr>
          <w:noProof/>
        </w:rPr>
      </w:r>
      <w:r>
        <w:rPr>
          <w:noProof/>
        </w:rPr>
        <w:fldChar w:fldCharType="separate"/>
      </w:r>
      <w:r>
        <w:rPr>
          <w:noProof/>
        </w:rPr>
        <w:t>27</w:t>
      </w:r>
      <w:r>
        <w:rPr>
          <w:noProof/>
        </w:rPr>
        <w:fldChar w:fldCharType="end"/>
      </w:r>
    </w:p>
    <w:p w14:paraId="0BA4C341" w14:textId="02C73D08" w:rsidR="00C36F0B" w:rsidRDefault="00C36F0B">
      <w:pPr>
        <w:pStyle w:val="TOC4"/>
        <w:rPr>
          <w:rFonts w:asciiTheme="minorHAnsi" w:eastAsiaTheme="minorEastAsia" w:hAnsiTheme="minorHAnsi" w:cstheme="minorBidi"/>
          <w:noProof/>
          <w:sz w:val="22"/>
          <w:szCs w:val="22"/>
        </w:rPr>
      </w:pPr>
      <w:r>
        <w:rPr>
          <w:noProof/>
          <w:lang w:eastAsia="zh-CN"/>
        </w:rPr>
        <w:t>6.2.3.2</w:t>
      </w:r>
      <w:r>
        <w:rPr>
          <w:rFonts w:asciiTheme="minorHAnsi" w:eastAsiaTheme="minorEastAsia" w:hAnsiTheme="minorHAnsi" w:cstheme="minorBidi"/>
          <w:noProof/>
          <w:sz w:val="22"/>
          <w:szCs w:val="22"/>
        </w:rPr>
        <w:tab/>
      </w:r>
      <w:r>
        <w:rPr>
          <w:noProof/>
          <w:lang w:eastAsia="zh-CN"/>
        </w:rPr>
        <w:t>Support of Ranging/SL Positioning for commercial and public safety service</w:t>
      </w:r>
      <w:r>
        <w:rPr>
          <w:noProof/>
        </w:rPr>
        <w:tab/>
      </w:r>
      <w:r>
        <w:rPr>
          <w:noProof/>
        </w:rPr>
        <w:fldChar w:fldCharType="begin" w:fldLock="1"/>
      </w:r>
      <w:r>
        <w:rPr>
          <w:noProof/>
        </w:rPr>
        <w:instrText xml:space="preserve"> PAGEREF _Toc128724913 \h </w:instrText>
      </w:r>
      <w:r>
        <w:rPr>
          <w:noProof/>
        </w:rPr>
      </w:r>
      <w:r>
        <w:rPr>
          <w:noProof/>
        </w:rPr>
        <w:fldChar w:fldCharType="separate"/>
      </w:r>
      <w:r>
        <w:rPr>
          <w:noProof/>
        </w:rPr>
        <w:t>27</w:t>
      </w:r>
      <w:r>
        <w:rPr>
          <w:noProof/>
        </w:rPr>
        <w:fldChar w:fldCharType="end"/>
      </w:r>
    </w:p>
    <w:p w14:paraId="4AE35354" w14:textId="0D3BEEF9" w:rsidR="00C36F0B" w:rsidRDefault="00C36F0B">
      <w:pPr>
        <w:pStyle w:val="TOC5"/>
        <w:rPr>
          <w:rFonts w:asciiTheme="minorHAnsi" w:eastAsiaTheme="minorEastAsia" w:hAnsiTheme="minorHAnsi" w:cstheme="minorBidi"/>
          <w:noProof/>
          <w:sz w:val="22"/>
          <w:szCs w:val="22"/>
        </w:rPr>
      </w:pPr>
      <w:r>
        <w:rPr>
          <w:noProof/>
          <w:lang w:eastAsia="zh-CN"/>
        </w:rPr>
        <w:t>6.2.3.2.1</w:t>
      </w:r>
      <w:r>
        <w:rPr>
          <w:rFonts w:asciiTheme="minorHAnsi" w:eastAsiaTheme="minorEastAsia" w:hAnsiTheme="minorHAnsi" w:cstheme="minorBidi"/>
          <w:noProof/>
          <w:sz w:val="22"/>
          <w:szCs w:val="22"/>
        </w:rPr>
        <w:tab/>
      </w:r>
      <w:r>
        <w:rPr>
          <w:noProof/>
          <w:lang w:eastAsia="zh-CN"/>
        </w:rPr>
        <w:t>PCF based Service Authorization and Provisioning to UE</w:t>
      </w:r>
      <w:r>
        <w:rPr>
          <w:noProof/>
        </w:rPr>
        <w:tab/>
      </w:r>
      <w:r>
        <w:rPr>
          <w:noProof/>
        </w:rPr>
        <w:fldChar w:fldCharType="begin" w:fldLock="1"/>
      </w:r>
      <w:r>
        <w:rPr>
          <w:noProof/>
        </w:rPr>
        <w:instrText xml:space="preserve"> PAGEREF _Toc128724914 \h </w:instrText>
      </w:r>
      <w:r>
        <w:rPr>
          <w:noProof/>
        </w:rPr>
      </w:r>
      <w:r>
        <w:rPr>
          <w:noProof/>
        </w:rPr>
        <w:fldChar w:fldCharType="separate"/>
      </w:r>
      <w:r>
        <w:rPr>
          <w:noProof/>
        </w:rPr>
        <w:t>27</w:t>
      </w:r>
      <w:r>
        <w:rPr>
          <w:noProof/>
        </w:rPr>
        <w:fldChar w:fldCharType="end"/>
      </w:r>
    </w:p>
    <w:p w14:paraId="0E0098A2" w14:textId="57AF3C7F" w:rsidR="00C36F0B" w:rsidRDefault="00C36F0B">
      <w:pPr>
        <w:pStyle w:val="TOC5"/>
        <w:rPr>
          <w:rFonts w:asciiTheme="minorHAnsi" w:eastAsiaTheme="minorEastAsia" w:hAnsiTheme="minorHAnsi" w:cstheme="minorBidi"/>
          <w:noProof/>
          <w:sz w:val="22"/>
          <w:szCs w:val="22"/>
        </w:rPr>
      </w:pPr>
      <w:r>
        <w:rPr>
          <w:noProof/>
          <w:lang w:eastAsia="zh-CN"/>
        </w:rPr>
        <w:t>6.2.3.2.2</w:t>
      </w:r>
      <w:r>
        <w:rPr>
          <w:rFonts w:asciiTheme="minorHAnsi" w:eastAsiaTheme="minorEastAsia" w:hAnsiTheme="minorHAnsi" w:cstheme="minorBidi"/>
          <w:noProof/>
          <w:sz w:val="22"/>
          <w:szCs w:val="22"/>
        </w:rPr>
        <w:tab/>
      </w:r>
      <w:r>
        <w:rPr>
          <w:noProof/>
          <w:lang w:eastAsia="zh-CN"/>
        </w:rPr>
        <w:t>Procedure for UE triggered ProSe Policy provisioning</w:t>
      </w:r>
      <w:r>
        <w:rPr>
          <w:noProof/>
        </w:rPr>
        <w:tab/>
      </w:r>
      <w:r>
        <w:rPr>
          <w:noProof/>
        </w:rPr>
        <w:fldChar w:fldCharType="begin" w:fldLock="1"/>
      </w:r>
      <w:r>
        <w:rPr>
          <w:noProof/>
        </w:rPr>
        <w:instrText xml:space="preserve"> PAGEREF _Toc128724915 \h </w:instrText>
      </w:r>
      <w:r>
        <w:rPr>
          <w:noProof/>
        </w:rPr>
      </w:r>
      <w:r>
        <w:rPr>
          <w:noProof/>
        </w:rPr>
        <w:fldChar w:fldCharType="separate"/>
      </w:r>
      <w:r>
        <w:rPr>
          <w:noProof/>
        </w:rPr>
        <w:t>28</w:t>
      </w:r>
      <w:r>
        <w:rPr>
          <w:noProof/>
        </w:rPr>
        <w:fldChar w:fldCharType="end"/>
      </w:r>
    </w:p>
    <w:p w14:paraId="47EC2D88" w14:textId="5F2A1B0C" w:rsidR="00C36F0B" w:rsidRDefault="00C36F0B">
      <w:pPr>
        <w:pStyle w:val="TOC5"/>
        <w:rPr>
          <w:rFonts w:asciiTheme="minorHAnsi" w:eastAsiaTheme="minorEastAsia" w:hAnsiTheme="minorHAnsi" w:cstheme="minorBidi"/>
          <w:noProof/>
          <w:sz w:val="22"/>
          <w:szCs w:val="22"/>
        </w:rPr>
      </w:pPr>
      <w:r>
        <w:rPr>
          <w:noProof/>
          <w:lang w:eastAsia="zh-CN"/>
        </w:rPr>
        <w:t>6.2.3.2.3</w:t>
      </w:r>
      <w:r>
        <w:rPr>
          <w:rFonts w:asciiTheme="minorHAnsi" w:eastAsiaTheme="minorEastAsia" w:hAnsiTheme="minorHAnsi" w:cstheme="minorBidi"/>
          <w:noProof/>
          <w:sz w:val="22"/>
          <w:szCs w:val="22"/>
        </w:rPr>
        <w:tab/>
      </w:r>
      <w:r>
        <w:rPr>
          <w:noProof/>
          <w:lang w:eastAsia="zh-CN"/>
        </w:rPr>
        <w:t>Ranging/SL Positioning Policy enforcement at UE</w:t>
      </w:r>
      <w:r>
        <w:rPr>
          <w:noProof/>
        </w:rPr>
        <w:tab/>
      </w:r>
      <w:r>
        <w:rPr>
          <w:noProof/>
        </w:rPr>
        <w:fldChar w:fldCharType="begin" w:fldLock="1"/>
      </w:r>
      <w:r>
        <w:rPr>
          <w:noProof/>
        </w:rPr>
        <w:instrText xml:space="preserve"> PAGEREF _Toc128724916 \h </w:instrText>
      </w:r>
      <w:r>
        <w:rPr>
          <w:noProof/>
        </w:rPr>
      </w:r>
      <w:r>
        <w:rPr>
          <w:noProof/>
        </w:rPr>
        <w:fldChar w:fldCharType="separate"/>
      </w:r>
      <w:r>
        <w:rPr>
          <w:noProof/>
        </w:rPr>
        <w:t>28</w:t>
      </w:r>
      <w:r>
        <w:rPr>
          <w:noProof/>
        </w:rPr>
        <w:fldChar w:fldCharType="end"/>
      </w:r>
    </w:p>
    <w:p w14:paraId="4A9B9A77" w14:textId="4BB229C5" w:rsidR="00C36F0B" w:rsidRDefault="00C36F0B">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_Toc128724917 \h </w:instrText>
      </w:r>
      <w:r>
        <w:rPr>
          <w:noProof/>
        </w:rPr>
      </w:r>
      <w:r>
        <w:rPr>
          <w:noProof/>
        </w:rPr>
        <w:fldChar w:fldCharType="separate"/>
      </w:r>
      <w:r>
        <w:rPr>
          <w:noProof/>
        </w:rPr>
        <w:t>28</w:t>
      </w:r>
      <w:r>
        <w:rPr>
          <w:noProof/>
        </w:rPr>
        <w:fldChar w:fldCharType="end"/>
      </w:r>
    </w:p>
    <w:p w14:paraId="4E819BD3" w14:textId="3F94C127" w:rsidR="00C36F0B" w:rsidRDefault="00C36F0B">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Solution for direct ranging operation</w:t>
      </w:r>
      <w:r>
        <w:rPr>
          <w:noProof/>
        </w:rPr>
        <w:tab/>
      </w:r>
      <w:r>
        <w:rPr>
          <w:noProof/>
        </w:rPr>
        <w:fldChar w:fldCharType="begin" w:fldLock="1"/>
      </w:r>
      <w:r>
        <w:rPr>
          <w:noProof/>
        </w:rPr>
        <w:instrText xml:space="preserve"> PAGEREF _Toc128724918 \h </w:instrText>
      </w:r>
      <w:r>
        <w:rPr>
          <w:noProof/>
        </w:rPr>
      </w:r>
      <w:r>
        <w:rPr>
          <w:noProof/>
        </w:rPr>
        <w:fldChar w:fldCharType="separate"/>
      </w:r>
      <w:r>
        <w:rPr>
          <w:noProof/>
        </w:rPr>
        <w:t>29</w:t>
      </w:r>
      <w:r>
        <w:rPr>
          <w:noProof/>
        </w:rPr>
        <w:fldChar w:fldCharType="end"/>
      </w:r>
    </w:p>
    <w:p w14:paraId="5D43CA43" w14:textId="7FB1AB6E" w:rsidR="00C36F0B" w:rsidRDefault="00C36F0B">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_Toc128724919 \h </w:instrText>
      </w:r>
      <w:r>
        <w:rPr>
          <w:noProof/>
        </w:rPr>
      </w:r>
      <w:r>
        <w:rPr>
          <w:noProof/>
        </w:rPr>
        <w:fldChar w:fldCharType="separate"/>
      </w:r>
      <w:r>
        <w:rPr>
          <w:noProof/>
        </w:rPr>
        <w:t>29</w:t>
      </w:r>
      <w:r>
        <w:rPr>
          <w:noProof/>
        </w:rPr>
        <w:fldChar w:fldCharType="end"/>
      </w:r>
    </w:p>
    <w:p w14:paraId="0CB359AA" w14:textId="071D7393" w:rsidR="00C36F0B" w:rsidRDefault="00C36F0B">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_Toc128724920 \h </w:instrText>
      </w:r>
      <w:r>
        <w:rPr>
          <w:noProof/>
        </w:rPr>
      </w:r>
      <w:r>
        <w:rPr>
          <w:noProof/>
        </w:rPr>
        <w:fldChar w:fldCharType="separate"/>
      </w:r>
      <w:r>
        <w:rPr>
          <w:noProof/>
        </w:rPr>
        <w:t>30</w:t>
      </w:r>
      <w:r>
        <w:rPr>
          <w:noProof/>
        </w:rPr>
        <w:fldChar w:fldCharType="end"/>
      </w:r>
    </w:p>
    <w:p w14:paraId="578382C2" w14:textId="370BF2B7" w:rsidR="00C36F0B" w:rsidRDefault="00C36F0B">
      <w:pPr>
        <w:pStyle w:val="TOC3"/>
        <w:rPr>
          <w:rFonts w:asciiTheme="minorHAnsi" w:eastAsiaTheme="minorEastAsia" w:hAnsiTheme="minorHAnsi" w:cstheme="minorBidi"/>
          <w:noProof/>
          <w:sz w:val="22"/>
          <w:szCs w:val="22"/>
        </w:rPr>
      </w:pPr>
      <w:r>
        <w:rPr>
          <w:noProof/>
        </w:rPr>
        <w:lastRenderedPageBreak/>
        <w:t>6.3.3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_Toc128724921 \h </w:instrText>
      </w:r>
      <w:r>
        <w:rPr>
          <w:noProof/>
        </w:rPr>
      </w:r>
      <w:r>
        <w:rPr>
          <w:noProof/>
        </w:rPr>
        <w:fldChar w:fldCharType="separate"/>
      </w:r>
      <w:r>
        <w:rPr>
          <w:noProof/>
        </w:rPr>
        <w:t>31</w:t>
      </w:r>
      <w:r>
        <w:rPr>
          <w:noProof/>
        </w:rPr>
        <w:fldChar w:fldCharType="end"/>
      </w:r>
    </w:p>
    <w:p w14:paraId="6B3C2890" w14:textId="0D4F0625" w:rsidR="00C36F0B" w:rsidRDefault="00C36F0B">
      <w:pPr>
        <w:pStyle w:val="TOC2"/>
        <w:rPr>
          <w:rFonts w:asciiTheme="minorHAnsi" w:eastAsiaTheme="minorEastAsia" w:hAnsiTheme="minorHAnsi" w:cstheme="minorBidi"/>
          <w:noProof/>
          <w:sz w:val="22"/>
          <w:szCs w:val="22"/>
        </w:rPr>
      </w:pPr>
      <w:r>
        <w:rPr>
          <w:noProof/>
        </w:rPr>
        <w:t>6.</w:t>
      </w:r>
      <w:r w:rsidRPr="00B14CDF">
        <w:rPr>
          <w:rFonts w:eastAsia="SimSun"/>
          <w:noProof/>
          <w:lang w:eastAsia="zh-CN"/>
        </w:rPr>
        <w:t>4</w:t>
      </w:r>
      <w:r>
        <w:rPr>
          <w:rFonts w:asciiTheme="minorHAnsi" w:eastAsiaTheme="minorEastAsia" w:hAnsiTheme="minorHAnsi" w:cstheme="minorBidi"/>
          <w:noProof/>
          <w:sz w:val="22"/>
          <w:szCs w:val="22"/>
        </w:rPr>
        <w:tab/>
      </w:r>
      <w:r>
        <w:rPr>
          <w:noProof/>
        </w:rPr>
        <w:t>Solution #</w:t>
      </w:r>
      <w:r w:rsidRPr="00B14CDF">
        <w:rPr>
          <w:rFonts w:eastAsia="SimSun"/>
          <w:noProof/>
          <w:lang w:eastAsia="zh-CN"/>
        </w:rPr>
        <w:t>4</w:t>
      </w:r>
      <w:r>
        <w:rPr>
          <w:noProof/>
        </w:rPr>
        <w:t>: Ranging devices discovery and ranging procedure</w:t>
      </w:r>
      <w:r>
        <w:rPr>
          <w:noProof/>
        </w:rPr>
        <w:tab/>
      </w:r>
      <w:r>
        <w:rPr>
          <w:noProof/>
        </w:rPr>
        <w:fldChar w:fldCharType="begin" w:fldLock="1"/>
      </w:r>
      <w:r>
        <w:rPr>
          <w:noProof/>
        </w:rPr>
        <w:instrText xml:space="preserve"> PAGEREF _Toc128724922 \h </w:instrText>
      </w:r>
      <w:r>
        <w:rPr>
          <w:noProof/>
        </w:rPr>
      </w:r>
      <w:r>
        <w:rPr>
          <w:noProof/>
        </w:rPr>
        <w:fldChar w:fldCharType="separate"/>
      </w:r>
      <w:r>
        <w:rPr>
          <w:noProof/>
        </w:rPr>
        <w:t>31</w:t>
      </w:r>
      <w:r>
        <w:rPr>
          <w:noProof/>
        </w:rPr>
        <w:fldChar w:fldCharType="end"/>
      </w:r>
    </w:p>
    <w:p w14:paraId="7DECFF37" w14:textId="7D83FDC9" w:rsidR="00C36F0B" w:rsidRDefault="00C36F0B">
      <w:pPr>
        <w:pStyle w:val="TOC3"/>
        <w:rPr>
          <w:rFonts w:asciiTheme="minorHAnsi" w:eastAsiaTheme="minorEastAsia" w:hAnsiTheme="minorHAnsi" w:cstheme="minorBidi"/>
          <w:noProof/>
          <w:sz w:val="22"/>
          <w:szCs w:val="22"/>
        </w:rPr>
      </w:pPr>
      <w:r>
        <w:rPr>
          <w:noProof/>
        </w:rPr>
        <w:t>6.</w:t>
      </w:r>
      <w:r w:rsidRPr="00B14CDF">
        <w:rPr>
          <w:rFonts w:eastAsia="SimSun"/>
          <w:noProof/>
          <w:lang w:eastAsia="zh-CN"/>
        </w:rPr>
        <w:t>4</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_Toc128724923 \h </w:instrText>
      </w:r>
      <w:r>
        <w:rPr>
          <w:noProof/>
        </w:rPr>
      </w:r>
      <w:r>
        <w:rPr>
          <w:noProof/>
        </w:rPr>
        <w:fldChar w:fldCharType="separate"/>
      </w:r>
      <w:r>
        <w:rPr>
          <w:noProof/>
        </w:rPr>
        <w:t>31</w:t>
      </w:r>
      <w:r>
        <w:rPr>
          <w:noProof/>
        </w:rPr>
        <w:fldChar w:fldCharType="end"/>
      </w:r>
    </w:p>
    <w:p w14:paraId="0807D832" w14:textId="0F71A45B" w:rsidR="00C36F0B" w:rsidRDefault="00C36F0B">
      <w:pPr>
        <w:pStyle w:val="TOC3"/>
        <w:rPr>
          <w:rFonts w:asciiTheme="minorHAnsi" w:eastAsiaTheme="minorEastAsia" w:hAnsiTheme="minorHAnsi" w:cstheme="minorBidi"/>
          <w:noProof/>
          <w:sz w:val="22"/>
          <w:szCs w:val="22"/>
        </w:rPr>
      </w:pPr>
      <w:r>
        <w:rPr>
          <w:noProof/>
        </w:rPr>
        <w:t>6.</w:t>
      </w:r>
      <w:r w:rsidRPr="00B14CDF">
        <w:rPr>
          <w:rFonts w:eastAsia="SimSun"/>
          <w:noProof/>
          <w:lang w:eastAsia="zh-CN"/>
        </w:rPr>
        <w:t>4</w:t>
      </w:r>
      <w:r>
        <w:rPr>
          <w:noProof/>
        </w:rPr>
        <w:t>.2</w:t>
      </w:r>
      <w:r>
        <w:rPr>
          <w:rFonts w:asciiTheme="minorHAnsi" w:eastAsiaTheme="minorEastAsia" w:hAnsiTheme="minorHAnsi" w:cstheme="minorBidi"/>
          <w:noProof/>
          <w:sz w:val="22"/>
          <w:szCs w:val="22"/>
        </w:rPr>
        <w:tab/>
      </w:r>
      <w:r>
        <w:rPr>
          <w:noProof/>
        </w:rPr>
        <w:t>Procedures of Ranging/Sidelink Positioning for 5G ProSe</w:t>
      </w:r>
      <w:r>
        <w:rPr>
          <w:noProof/>
        </w:rPr>
        <w:tab/>
      </w:r>
      <w:r>
        <w:rPr>
          <w:noProof/>
        </w:rPr>
        <w:fldChar w:fldCharType="begin" w:fldLock="1"/>
      </w:r>
      <w:r>
        <w:rPr>
          <w:noProof/>
        </w:rPr>
        <w:instrText xml:space="preserve"> PAGEREF _Toc128724924 \h </w:instrText>
      </w:r>
      <w:r>
        <w:rPr>
          <w:noProof/>
        </w:rPr>
      </w:r>
      <w:r>
        <w:rPr>
          <w:noProof/>
        </w:rPr>
        <w:fldChar w:fldCharType="separate"/>
      </w:r>
      <w:r>
        <w:rPr>
          <w:noProof/>
        </w:rPr>
        <w:t>32</w:t>
      </w:r>
      <w:r>
        <w:rPr>
          <w:noProof/>
        </w:rPr>
        <w:fldChar w:fldCharType="end"/>
      </w:r>
    </w:p>
    <w:p w14:paraId="2FFDA957" w14:textId="39800858" w:rsidR="00C36F0B" w:rsidRDefault="00C36F0B">
      <w:pPr>
        <w:pStyle w:val="TOC4"/>
        <w:rPr>
          <w:rFonts w:asciiTheme="minorHAnsi" w:eastAsiaTheme="minorEastAsia" w:hAnsiTheme="minorHAnsi" w:cstheme="minorBidi"/>
          <w:noProof/>
          <w:sz w:val="22"/>
          <w:szCs w:val="22"/>
        </w:rPr>
      </w:pPr>
      <w:r>
        <w:rPr>
          <w:noProof/>
          <w:lang w:eastAsia="zh-CN"/>
        </w:rPr>
        <w:t>6.4.2.1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_Toc128724925 \h </w:instrText>
      </w:r>
      <w:r>
        <w:rPr>
          <w:noProof/>
        </w:rPr>
      </w:r>
      <w:r>
        <w:rPr>
          <w:noProof/>
        </w:rPr>
        <w:fldChar w:fldCharType="separate"/>
      </w:r>
      <w:r>
        <w:rPr>
          <w:noProof/>
        </w:rPr>
        <w:t>32</w:t>
      </w:r>
      <w:r>
        <w:rPr>
          <w:noProof/>
        </w:rPr>
        <w:fldChar w:fldCharType="end"/>
      </w:r>
    </w:p>
    <w:p w14:paraId="31564AC5" w14:textId="129EDAF4" w:rsidR="00C36F0B" w:rsidRDefault="00C36F0B">
      <w:pPr>
        <w:pStyle w:val="TOC4"/>
        <w:rPr>
          <w:rFonts w:asciiTheme="minorHAnsi" w:eastAsiaTheme="minorEastAsia" w:hAnsiTheme="minorHAnsi" w:cstheme="minorBidi"/>
          <w:noProof/>
          <w:sz w:val="22"/>
          <w:szCs w:val="22"/>
        </w:rPr>
      </w:pPr>
      <w:r>
        <w:rPr>
          <w:noProof/>
          <w:lang w:eastAsia="zh-CN"/>
        </w:rPr>
        <w:t>6.4.2.2</w:t>
      </w:r>
      <w:r>
        <w:rPr>
          <w:rFonts w:asciiTheme="minorHAnsi" w:eastAsiaTheme="minorEastAsia" w:hAnsiTheme="minorHAnsi" w:cstheme="minorBidi"/>
          <w:noProof/>
          <w:sz w:val="22"/>
          <w:szCs w:val="22"/>
        </w:rPr>
        <w:tab/>
      </w:r>
      <w:r>
        <w:rPr>
          <w:noProof/>
          <w:lang w:eastAsia="zh-CN"/>
        </w:rPr>
        <w:t>Procedures of Ranging/Sidelink Positioning between 2 UEs with Model A discovery</w:t>
      </w:r>
      <w:r>
        <w:rPr>
          <w:noProof/>
        </w:rPr>
        <w:tab/>
      </w:r>
      <w:r>
        <w:rPr>
          <w:noProof/>
        </w:rPr>
        <w:fldChar w:fldCharType="begin" w:fldLock="1"/>
      </w:r>
      <w:r>
        <w:rPr>
          <w:noProof/>
        </w:rPr>
        <w:instrText xml:space="preserve"> PAGEREF _Toc128724926 \h </w:instrText>
      </w:r>
      <w:r>
        <w:rPr>
          <w:noProof/>
        </w:rPr>
      </w:r>
      <w:r>
        <w:rPr>
          <w:noProof/>
        </w:rPr>
        <w:fldChar w:fldCharType="separate"/>
      </w:r>
      <w:r>
        <w:rPr>
          <w:noProof/>
        </w:rPr>
        <w:t>33</w:t>
      </w:r>
      <w:r>
        <w:rPr>
          <w:noProof/>
        </w:rPr>
        <w:fldChar w:fldCharType="end"/>
      </w:r>
    </w:p>
    <w:p w14:paraId="567F2B13" w14:textId="25DDAA89" w:rsidR="00C36F0B" w:rsidRDefault="00C36F0B">
      <w:pPr>
        <w:pStyle w:val="TOC4"/>
        <w:rPr>
          <w:rFonts w:asciiTheme="minorHAnsi" w:eastAsiaTheme="minorEastAsia" w:hAnsiTheme="minorHAnsi" w:cstheme="minorBidi"/>
          <w:noProof/>
          <w:sz w:val="22"/>
          <w:szCs w:val="22"/>
        </w:rPr>
      </w:pPr>
      <w:r>
        <w:rPr>
          <w:noProof/>
          <w:lang w:eastAsia="zh-CN"/>
        </w:rPr>
        <w:t>6.4.2.3</w:t>
      </w:r>
      <w:r>
        <w:rPr>
          <w:rFonts w:asciiTheme="minorHAnsi" w:eastAsiaTheme="minorEastAsia" w:hAnsiTheme="minorHAnsi" w:cstheme="minorBidi"/>
          <w:noProof/>
          <w:sz w:val="22"/>
          <w:szCs w:val="22"/>
        </w:rPr>
        <w:tab/>
      </w:r>
      <w:r>
        <w:rPr>
          <w:noProof/>
          <w:lang w:eastAsia="zh-CN"/>
        </w:rPr>
        <w:t>Procedures of Ranging/Sidelink Positioning between 2 UEs with Model B discovery</w:t>
      </w:r>
      <w:r>
        <w:rPr>
          <w:noProof/>
        </w:rPr>
        <w:tab/>
      </w:r>
      <w:r>
        <w:rPr>
          <w:noProof/>
        </w:rPr>
        <w:fldChar w:fldCharType="begin" w:fldLock="1"/>
      </w:r>
      <w:r>
        <w:rPr>
          <w:noProof/>
        </w:rPr>
        <w:instrText xml:space="preserve"> PAGEREF _Toc128724927 \h </w:instrText>
      </w:r>
      <w:r>
        <w:rPr>
          <w:noProof/>
        </w:rPr>
      </w:r>
      <w:r>
        <w:rPr>
          <w:noProof/>
        </w:rPr>
        <w:fldChar w:fldCharType="separate"/>
      </w:r>
      <w:r>
        <w:rPr>
          <w:noProof/>
        </w:rPr>
        <w:t>34</w:t>
      </w:r>
      <w:r>
        <w:rPr>
          <w:noProof/>
        </w:rPr>
        <w:fldChar w:fldCharType="end"/>
      </w:r>
    </w:p>
    <w:p w14:paraId="67A46AFD" w14:textId="72DA5BC6" w:rsidR="00C36F0B" w:rsidRDefault="00C36F0B">
      <w:pPr>
        <w:pStyle w:val="TOC4"/>
        <w:rPr>
          <w:rFonts w:asciiTheme="minorHAnsi" w:eastAsiaTheme="minorEastAsia" w:hAnsiTheme="minorHAnsi" w:cstheme="minorBidi"/>
          <w:noProof/>
          <w:sz w:val="22"/>
          <w:szCs w:val="22"/>
        </w:rPr>
      </w:pPr>
      <w:r>
        <w:rPr>
          <w:noProof/>
        </w:rPr>
        <w:t>6.4.2.4</w:t>
      </w:r>
      <w:r>
        <w:rPr>
          <w:rFonts w:asciiTheme="minorHAnsi" w:eastAsiaTheme="minorEastAsia" w:hAnsiTheme="minorHAnsi" w:cstheme="minorBidi"/>
          <w:noProof/>
          <w:sz w:val="22"/>
          <w:szCs w:val="22"/>
        </w:rPr>
        <w:tab/>
      </w:r>
      <w:r>
        <w:rPr>
          <w:noProof/>
        </w:rPr>
        <w:t>RSPP procedures to exchange the coordination &amp; configuration information</w:t>
      </w:r>
      <w:r>
        <w:rPr>
          <w:noProof/>
        </w:rPr>
        <w:tab/>
      </w:r>
      <w:r>
        <w:rPr>
          <w:noProof/>
        </w:rPr>
        <w:fldChar w:fldCharType="begin" w:fldLock="1"/>
      </w:r>
      <w:r>
        <w:rPr>
          <w:noProof/>
        </w:rPr>
        <w:instrText xml:space="preserve"> PAGEREF _Toc128724928 \h </w:instrText>
      </w:r>
      <w:r>
        <w:rPr>
          <w:noProof/>
        </w:rPr>
      </w:r>
      <w:r>
        <w:rPr>
          <w:noProof/>
        </w:rPr>
        <w:fldChar w:fldCharType="separate"/>
      </w:r>
      <w:r>
        <w:rPr>
          <w:noProof/>
        </w:rPr>
        <w:t>34</w:t>
      </w:r>
      <w:r>
        <w:rPr>
          <w:noProof/>
        </w:rPr>
        <w:fldChar w:fldCharType="end"/>
      </w:r>
    </w:p>
    <w:p w14:paraId="29A96C1D" w14:textId="316F827E" w:rsidR="00C36F0B" w:rsidRDefault="00C36F0B">
      <w:pPr>
        <w:pStyle w:val="TOC5"/>
        <w:rPr>
          <w:rFonts w:asciiTheme="minorHAnsi" w:eastAsiaTheme="minorEastAsia" w:hAnsiTheme="minorHAnsi" w:cstheme="minorBidi"/>
          <w:noProof/>
          <w:sz w:val="22"/>
          <w:szCs w:val="22"/>
        </w:rPr>
      </w:pPr>
      <w:r>
        <w:rPr>
          <w:noProof/>
          <w:lang w:eastAsia="zh-CN"/>
        </w:rPr>
        <w:t>6.4.2.4.1</w:t>
      </w:r>
      <w:r>
        <w:rPr>
          <w:rFonts w:asciiTheme="minorHAnsi" w:eastAsiaTheme="minorEastAsia" w:hAnsiTheme="minorHAnsi" w:cstheme="minorBidi"/>
          <w:noProof/>
          <w:sz w:val="22"/>
          <w:szCs w:val="22"/>
        </w:rPr>
        <w:tab/>
      </w:r>
      <w:r>
        <w:rPr>
          <w:noProof/>
          <w:lang w:eastAsia="zh-CN"/>
        </w:rPr>
        <w:t>RSPP procedures</w:t>
      </w:r>
      <w:r>
        <w:rPr>
          <w:noProof/>
        </w:rPr>
        <w:t xml:space="preserve"> </w:t>
      </w:r>
      <w:r>
        <w:rPr>
          <w:noProof/>
          <w:lang w:eastAsia="zh-CN"/>
        </w:rPr>
        <w:t>to exchange Ranging capability</w:t>
      </w:r>
      <w:r>
        <w:rPr>
          <w:noProof/>
        </w:rPr>
        <w:tab/>
      </w:r>
      <w:r>
        <w:rPr>
          <w:noProof/>
        </w:rPr>
        <w:fldChar w:fldCharType="begin" w:fldLock="1"/>
      </w:r>
      <w:r>
        <w:rPr>
          <w:noProof/>
        </w:rPr>
        <w:instrText xml:space="preserve"> PAGEREF _Toc128724929 \h </w:instrText>
      </w:r>
      <w:r>
        <w:rPr>
          <w:noProof/>
        </w:rPr>
      </w:r>
      <w:r>
        <w:rPr>
          <w:noProof/>
        </w:rPr>
        <w:fldChar w:fldCharType="separate"/>
      </w:r>
      <w:r>
        <w:rPr>
          <w:noProof/>
        </w:rPr>
        <w:t>34</w:t>
      </w:r>
      <w:r>
        <w:rPr>
          <w:noProof/>
        </w:rPr>
        <w:fldChar w:fldCharType="end"/>
      </w:r>
    </w:p>
    <w:p w14:paraId="63A56635" w14:textId="7F430F68" w:rsidR="00C36F0B" w:rsidRDefault="00C36F0B">
      <w:pPr>
        <w:pStyle w:val="TOC5"/>
        <w:rPr>
          <w:rFonts w:asciiTheme="minorHAnsi" w:eastAsiaTheme="minorEastAsia" w:hAnsiTheme="minorHAnsi" w:cstheme="minorBidi"/>
          <w:noProof/>
          <w:sz w:val="22"/>
          <w:szCs w:val="22"/>
        </w:rPr>
      </w:pPr>
      <w:r>
        <w:rPr>
          <w:noProof/>
          <w:lang w:eastAsia="zh-CN"/>
        </w:rPr>
        <w:t>6.4.2.4.2</w:t>
      </w:r>
      <w:r>
        <w:rPr>
          <w:rFonts w:asciiTheme="minorHAnsi" w:eastAsiaTheme="minorEastAsia" w:hAnsiTheme="minorHAnsi" w:cstheme="minorBidi"/>
          <w:noProof/>
          <w:sz w:val="22"/>
          <w:szCs w:val="22"/>
        </w:rPr>
        <w:tab/>
      </w:r>
      <w:r>
        <w:rPr>
          <w:noProof/>
          <w:lang w:eastAsia="zh-CN"/>
        </w:rPr>
        <w:t>RSPP procedures</w:t>
      </w:r>
      <w:r>
        <w:rPr>
          <w:noProof/>
        </w:rPr>
        <w:t xml:space="preserve"> </w:t>
      </w:r>
      <w:r>
        <w:rPr>
          <w:noProof/>
          <w:lang w:eastAsia="zh-CN"/>
        </w:rPr>
        <w:t>to exchange Ranging assistant data</w:t>
      </w:r>
      <w:r>
        <w:rPr>
          <w:noProof/>
        </w:rPr>
        <w:tab/>
      </w:r>
      <w:r>
        <w:rPr>
          <w:noProof/>
        </w:rPr>
        <w:fldChar w:fldCharType="begin" w:fldLock="1"/>
      </w:r>
      <w:r>
        <w:rPr>
          <w:noProof/>
        </w:rPr>
        <w:instrText xml:space="preserve"> PAGEREF _Toc128724930 \h </w:instrText>
      </w:r>
      <w:r>
        <w:rPr>
          <w:noProof/>
        </w:rPr>
      </w:r>
      <w:r>
        <w:rPr>
          <w:noProof/>
        </w:rPr>
        <w:fldChar w:fldCharType="separate"/>
      </w:r>
      <w:r>
        <w:rPr>
          <w:noProof/>
        </w:rPr>
        <w:t>35</w:t>
      </w:r>
      <w:r>
        <w:rPr>
          <w:noProof/>
        </w:rPr>
        <w:fldChar w:fldCharType="end"/>
      </w:r>
    </w:p>
    <w:p w14:paraId="5B4ED8A4" w14:textId="0B632FD5" w:rsidR="00C36F0B" w:rsidRDefault="00C36F0B">
      <w:pPr>
        <w:pStyle w:val="TOC4"/>
        <w:rPr>
          <w:rFonts w:asciiTheme="minorHAnsi" w:eastAsiaTheme="minorEastAsia" w:hAnsiTheme="minorHAnsi" w:cstheme="minorBidi"/>
          <w:noProof/>
          <w:sz w:val="22"/>
          <w:szCs w:val="22"/>
        </w:rPr>
      </w:pPr>
      <w:r>
        <w:rPr>
          <w:noProof/>
        </w:rPr>
        <w:t>6.4.2.5</w:t>
      </w:r>
      <w:r>
        <w:rPr>
          <w:rFonts w:asciiTheme="minorHAnsi" w:eastAsiaTheme="minorEastAsia" w:hAnsiTheme="minorHAnsi" w:cstheme="minorBidi"/>
          <w:noProof/>
          <w:sz w:val="22"/>
          <w:szCs w:val="22"/>
        </w:rPr>
        <w:tab/>
      </w:r>
      <w:r>
        <w:rPr>
          <w:noProof/>
        </w:rPr>
        <w:t>RSPP procedures to exchange Ranging/Sidelink Positioning measurement results</w:t>
      </w:r>
      <w:r>
        <w:rPr>
          <w:noProof/>
        </w:rPr>
        <w:tab/>
      </w:r>
      <w:r>
        <w:rPr>
          <w:noProof/>
        </w:rPr>
        <w:fldChar w:fldCharType="begin" w:fldLock="1"/>
      </w:r>
      <w:r>
        <w:rPr>
          <w:noProof/>
        </w:rPr>
        <w:instrText xml:space="preserve"> PAGEREF _Toc128724931 \h </w:instrText>
      </w:r>
      <w:r>
        <w:rPr>
          <w:noProof/>
        </w:rPr>
      </w:r>
      <w:r>
        <w:rPr>
          <w:noProof/>
        </w:rPr>
        <w:fldChar w:fldCharType="separate"/>
      </w:r>
      <w:r>
        <w:rPr>
          <w:noProof/>
        </w:rPr>
        <w:t>35</w:t>
      </w:r>
      <w:r>
        <w:rPr>
          <w:noProof/>
        </w:rPr>
        <w:fldChar w:fldCharType="end"/>
      </w:r>
    </w:p>
    <w:p w14:paraId="7ADA002A" w14:textId="1589C29A" w:rsidR="00C36F0B" w:rsidRDefault="00C36F0B">
      <w:pPr>
        <w:pStyle w:val="TOC3"/>
        <w:rPr>
          <w:rFonts w:asciiTheme="minorHAnsi" w:eastAsiaTheme="minorEastAsia" w:hAnsiTheme="minorHAnsi" w:cstheme="minorBidi"/>
          <w:noProof/>
          <w:sz w:val="22"/>
          <w:szCs w:val="22"/>
        </w:rPr>
      </w:pPr>
      <w:r>
        <w:rPr>
          <w:noProof/>
          <w:lang w:eastAsia="zh-CN"/>
        </w:rPr>
        <w:t>6.</w:t>
      </w:r>
      <w:r w:rsidRPr="00B14CDF">
        <w:rPr>
          <w:rFonts w:eastAsia="SimSun"/>
          <w:noProof/>
          <w:lang w:eastAsia="zh-CN"/>
        </w:rPr>
        <w:t>4</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_Toc128724932 \h </w:instrText>
      </w:r>
      <w:r>
        <w:rPr>
          <w:noProof/>
        </w:rPr>
      </w:r>
      <w:r>
        <w:rPr>
          <w:noProof/>
        </w:rPr>
        <w:fldChar w:fldCharType="separate"/>
      </w:r>
      <w:r>
        <w:rPr>
          <w:noProof/>
        </w:rPr>
        <w:t>35</w:t>
      </w:r>
      <w:r>
        <w:rPr>
          <w:noProof/>
        </w:rPr>
        <w:fldChar w:fldCharType="end"/>
      </w:r>
    </w:p>
    <w:p w14:paraId="18453D60" w14:textId="59B8828A" w:rsidR="00C36F0B" w:rsidRDefault="00C36F0B">
      <w:pPr>
        <w:pStyle w:val="TOC2"/>
        <w:rPr>
          <w:rFonts w:asciiTheme="minorHAnsi" w:eastAsiaTheme="minorEastAsia" w:hAnsiTheme="minorHAnsi" w:cstheme="minorBidi"/>
          <w:noProof/>
          <w:sz w:val="22"/>
          <w:szCs w:val="22"/>
        </w:rPr>
      </w:pPr>
      <w:r w:rsidRPr="00B14CDF">
        <w:rPr>
          <w:rFonts w:eastAsia="Malgun Gothic"/>
          <w:noProof/>
          <w:lang w:eastAsia="ja-JP"/>
        </w:rPr>
        <w:t>6.5</w:t>
      </w:r>
      <w:r>
        <w:rPr>
          <w:rFonts w:asciiTheme="minorHAnsi" w:eastAsiaTheme="minorEastAsia" w:hAnsiTheme="minorHAnsi" w:cstheme="minorBidi"/>
          <w:noProof/>
          <w:sz w:val="22"/>
          <w:szCs w:val="22"/>
        </w:rPr>
        <w:tab/>
      </w:r>
      <w:r w:rsidRPr="00B14CDF">
        <w:rPr>
          <w:rFonts w:eastAsia="Malgun Gothic"/>
          <w:noProof/>
          <w:lang w:eastAsia="ja-JP"/>
        </w:rPr>
        <w:t xml:space="preserve">Solution #5: </w:t>
      </w:r>
      <w:r>
        <w:rPr>
          <w:noProof/>
          <w:lang w:eastAsia="zh-CN"/>
        </w:rPr>
        <w:t>Solution to support Ranging/Sidelink Positioning</w:t>
      </w:r>
      <w:r>
        <w:rPr>
          <w:noProof/>
        </w:rPr>
        <w:tab/>
      </w:r>
      <w:r>
        <w:rPr>
          <w:noProof/>
        </w:rPr>
        <w:fldChar w:fldCharType="begin" w:fldLock="1"/>
      </w:r>
      <w:r>
        <w:rPr>
          <w:noProof/>
        </w:rPr>
        <w:instrText xml:space="preserve"> PAGEREF _Toc128724933 \h </w:instrText>
      </w:r>
      <w:r>
        <w:rPr>
          <w:noProof/>
        </w:rPr>
      </w:r>
      <w:r>
        <w:rPr>
          <w:noProof/>
        </w:rPr>
        <w:fldChar w:fldCharType="separate"/>
      </w:r>
      <w:r>
        <w:rPr>
          <w:noProof/>
        </w:rPr>
        <w:t>36</w:t>
      </w:r>
      <w:r>
        <w:rPr>
          <w:noProof/>
        </w:rPr>
        <w:fldChar w:fldCharType="end"/>
      </w:r>
    </w:p>
    <w:p w14:paraId="335057EE" w14:textId="24E34CA1" w:rsidR="00C36F0B" w:rsidRDefault="00C36F0B">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sidRPr="00B14CDF">
        <w:rPr>
          <w:rFonts w:eastAsia="DengXian"/>
          <w:noProof/>
          <w:lang w:eastAsia="zh-CN"/>
        </w:rPr>
        <w:t>General</w:t>
      </w:r>
      <w:r>
        <w:rPr>
          <w:noProof/>
        </w:rPr>
        <w:tab/>
      </w:r>
      <w:r>
        <w:rPr>
          <w:noProof/>
        </w:rPr>
        <w:fldChar w:fldCharType="begin" w:fldLock="1"/>
      </w:r>
      <w:r>
        <w:rPr>
          <w:noProof/>
        </w:rPr>
        <w:instrText xml:space="preserve"> PAGEREF _Toc128724934 \h </w:instrText>
      </w:r>
      <w:r>
        <w:rPr>
          <w:noProof/>
        </w:rPr>
      </w:r>
      <w:r>
        <w:rPr>
          <w:noProof/>
        </w:rPr>
        <w:fldChar w:fldCharType="separate"/>
      </w:r>
      <w:r>
        <w:rPr>
          <w:noProof/>
        </w:rPr>
        <w:t>36</w:t>
      </w:r>
      <w:r>
        <w:rPr>
          <w:noProof/>
        </w:rPr>
        <w:fldChar w:fldCharType="end"/>
      </w:r>
    </w:p>
    <w:p w14:paraId="2C4A06F3" w14:textId="7C889306" w:rsidR="00C36F0B" w:rsidRDefault="00C36F0B">
      <w:pPr>
        <w:pStyle w:val="TOC3"/>
        <w:rPr>
          <w:rFonts w:asciiTheme="minorHAnsi" w:eastAsiaTheme="minorEastAsia" w:hAnsiTheme="minorHAnsi" w:cstheme="minorBidi"/>
          <w:noProof/>
          <w:sz w:val="22"/>
          <w:szCs w:val="22"/>
        </w:rPr>
      </w:pPr>
      <w:r>
        <w:rPr>
          <w:noProof/>
          <w:lang w:eastAsia="ko-KR"/>
        </w:rPr>
        <w:t>6.5.2</w:t>
      </w:r>
      <w:r>
        <w:rPr>
          <w:rFonts w:asciiTheme="minorHAnsi" w:eastAsiaTheme="minorEastAsia" w:hAnsiTheme="minorHAnsi" w:cstheme="minorBidi"/>
          <w:noProof/>
          <w:sz w:val="22"/>
          <w:szCs w:val="22"/>
        </w:rPr>
        <w:tab/>
      </w:r>
      <w:r>
        <w:rPr>
          <w:noProof/>
          <w:lang w:eastAsia="ko-KR"/>
        </w:rPr>
        <w:t>Functional Description</w:t>
      </w:r>
      <w:r w:rsidRPr="00B14CDF">
        <w:rPr>
          <w:rFonts w:eastAsia="DengXian"/>
          <w:noProof/>
          <w:lang w:eastAsia="zh-CN"/>
        </w:rPr>
        <w:t>s</w:t>
      </w:r>
      <w:r>
        <w:rPr>
          <w:noProof/>
        </w:rPr>
        <w:tab/>
      </w:r>
      <w:r>
        <w:rPr>
          <w:noProof/>
        </w:rPr>
        <w:fldChar w:fldCharType="begin" w:fldLock="1"/>
      </w:r>
      <w:r>
        <w:rPr>
          <w:noProof/>
        </w:rPr>
        <w:instrText xml:space="preserve"> PAGEREF _Toc128724935 \h </w:instrText>
      </w:r>
      <w:r>
        <w:rPr>
          <w:noProof/>
        </w:rPr>
      </w:r>
      <w:r>
        <w:rPr>
          <w:noProof/>
        </w:rPr>
        <w:fldChar w:fldCharType="separate"/>
      </w:r>
      <w:r>
        <w:rPr>
          <w:noProof/>
        </w:rPr>
        <w:t>36</w:t>
      </w:r>
      <w:r>
        <w:rPr>
          <w:noProof/>
        </w:rPr>
        <w:fldChar w:fldCharType="end"/>
      </w:r>
    </w:p>
    <w:p w14:paraId="2EF968AD" w14:textId="0A11EA71" w:rsidR="00C36F0B" w:rsidRDefault="00C36F0B">
      <w:pPr>
        <w:pStyle w:val="TOC3"/>
        <w:rPr>
          <w:rFonts w:asciiTheme="minorHAnsi" w:eastAsiaTheme="minorEastAsia" w:hAnsiTheme="minorHAnsi" w:cstheme="minorBidi"/>
          <w:noProof/>
          <w:sz w:val="22"/>
          <w:szCs w:val="22"/>
        </w:rPr>
      </w:pPr>
      <w:r w:rsidRPr="00B14CDF">
        <w:rPr>
          <w:rFonts w:eastAsia="Malgun Gothic"/>
          <w:noProof/>
          <w:lang w:eastAsia="ko-KR"/>
        </w:rPr>
        <w:t>6.5.3</w:t>
      </w:r>
      <w:r>
        <w:rPr>
          <w:rFonts w:asciiTheme="minorHAnsi" w:eastAsiaTheme="minorEastAsia" w:hAnsiTheme="minorHAnsi" w:cstheme="minorBidi"/>
          <w:noProof/>
          <w:sz w:val="22"/>
          <w:szCs w:val="22"/>
        </w:rPr>
        <w:tab/>
      </w:r>
      <w:r>
        <w:rPr>
          <w:noProof/>
          <w:lang w:eastAsia="zh-CN"/>
        </w:rPr>
        <w:t>Ranging/ Sidelink Positioning Procedures</w:t>
      </w:r>
      <w:r>
        <w:rPr>
          <w:noProof/>
        </w:rPr>
        <w:tab/>
      </w:r>
      <w:r>
        <w:rPr>
          <w:noProof/>
        </w:rPr>
        <w:fldChar w:fldCharType="begin" w:fldLock="1"/>
      </w:r>
      <w:r>
        <w:rPr>
          <w:noProof/>
        </w:rPr>
        <w:instrText xml:space="preserve"> PAGEREF _Toc128724936 \h </w:instrText>
      </w:r>
      <w:r>
        <w:rPr>
          <w:noProof/>
        </w:rPr>
      </w:r>
      <w:r>
        <w:rPr>
          <w:noProof/>
        </w:rPr>
        <w:fldChar w:fldCharType="separate"/>
      </w:r>
      <w:r>
        <w:rPr>
          <w:noProof/>
        </w:rPr>
        <w:t>36</w:t>
      </w:r>
      <w:r>
        <w:rPr>
          <w:noProof/>
        </w:rPr>
        <w:fldChar w:fldCharType="end"/>
      </w:r>
    </w:p>
    <w:p w14:paraId="31318ADE" w14:textId="1709399A" w:rsidR="00C36F0B" w:rsidRDefault="00C36F0B">
      <w:pPr>
        <w:pStyle w:val="TOC3"/>
        <w:rPr>
          <w:rFonts w:asciiTheme="minorHAnsi" w:eastAsiaTheme="minorEastAsia" w:hAnsiTheme="minorHAnsi" w:cstheme="minorBidi"/>
          <w:noProof/>
          <w:sz w:val="22"/>
          <w:szCs w:val="22"/>
        </w:rPr>
      </w:pPr>
      <w:r>
        <w:rPr>
          <w:noProof/>
          <w:lang w:eastAsia="ja-JP"/>
        </w:rPr>
        <w:t>6.5.4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_Toc128724937 \h </w:instrText>
      </w:r>
      <w:r>
        <w:rPr>
          <w:noProof/>
        </w:rPr>
      </w:r>
      <w:r>
        <w:rPr>
          <w:noProof/>
        </w:rPr>
        <w:fldChar w:fldCharType="separate"/>
      </w:r>
      <w:r>
        <w:rPr>
          <w:noProof/>
        </w:rPr>
        <w:t>37</w:t>
      </w:r>
      <w:r>
        <w:rPr>
          <w:noProof/>
        </w:rPr>
        <w:fldChar w:fldCharType="end"/>
      </w:r>
    </w:p>
    <w:p w14:paraId="54A92E34" w14:textId="5E766F37" w:rsidR="00C36F0B" w:rsidRDefault="00C36F0B">
      <w:pPr>
        <w:pStyle w:val="TOC2"/>
        <w:rPr>
          <w:rFonts w:asciiTheme="minorHAnsi" w:eastAsiaTheme="minorEastAsia" w:hAnsiTheme="minorHAnsi" w:cstheme="minorBidi"/>
          <w:noProof/>
          <w:sz w:val="22"/>
          <w:szCs w:val="22"/>
        </w:rPr>
      </w:pPr>
      <w:r>
        <w:rPr>
          <w:noProof/>
        </w:rPr>
        <w:t>6.</w:t>
      </w:r>
      <w:r w:rsidRPr="00B14CDF">
        <w:rPr>
          <w:rFonts w:eastAsia="SimSun"/>
          <w:noProof/>
          <w:lang w:eastAsia="zh-CN"/>
        </w:rPr>
        <w:t>6</w:t>
      </w:r>
      <w:r>
        <w:rPr>
          <w:rFonts w:asciiTheme="minorHAnsi" w:eastAsiaTheme="minorEastAsia" w:hAnsiTheme="minorHAnsi" w:cstheme="minorBidi"/>
          <w:noProof/>
          <w:sz w:val="22"/>
          <w:szCs w:val="22"/>
        </w:rPr>
        <w:tab/>
      </w:r>
      <w:r>
        <w:rPr>
          <w:noProof/>
        </w:rPr>
        <w:t>Solution #</w:t>
      </w:r>
      <w:r w:rsidRPr="00B14CDF">
        <w:rPr>
          <w:rFonts w:eastAsia="SimSun"/>
          <w:noProof/>
          <w:lang w:eastAsia="zh-CN"/>
        </w:rPr>
        <w:t>6</w:t>
      </w:r>
      <w:r>
        <w:rPr>
          <w:noProof/>
        </w:rPr>
        <w:t>: Network assisted Ranging and Sidelink Positioning</w:t>
      </w:r>
      <w:r>
        <w:rPr>
          <w:noProof/>
        </w:rPr>
        <w:tab/>
      </w:r>
      <w:r>
        <w:rPr>
          <w:noProof/>
        </w:rPr>
        <w:fldChar w:fldCharType="begin" w:fldLock="1"/>
      </w:r>
      <w:r>
        <w:rPr>
          <w:noProof/>
        </w:rPr>
        <w:instrText xml:space="preserve"> PAGEREF _Toc128724938 \h </w:instrText>
      </w:r>
      <w:r>
        <w:rPr>
          <w:noProof/>
        </w:rPr>
      </w:r>
      <w:r>
        <w:rPr>
          <w:noProof/>
        </w:rPr>
        <w:fldChar w:fldCharType="separate"/>
      </w:r>
      <w:r>
        <w:rPr>
          <w:noProof/>
        </w:rPr>
        <w:t>37</w:t>
      </w:r>
      <w:r>
        <w:rPr>
          <w:noProof/>
        </w:rPr>
        <w:fldChar w:fldCharType="end"/>
      </w:r>
    </w:p>
    <w:p w14:paraId="795E6CA2" w14:textId="12FD6C73" w:rsidR="00C36F0B" w:rsidRDefault="00C36F0B">
      <w:pPr>
        <w:pStyle w:val="TOC3"/>
        <w:rPr>
          <w:rFonts w:asciiTheme="minorHAnsi" w:eastAsiaTheme="minorEastAsia" w:hAnsiTheme="minorHAnsi" w:cstheme="minorBidi"/>
          <w:noProof/>
          <w:sz w:val="22"/>
          <w:szCs w:val="22"/>
        </w:rPr>
      </w:pPr>
      <w:r>
        <w:rPr>
          <w:noProof/>
        </w:rPr>
        <w:t>6.</w:t>
      </w:r>
      <w:r w:rsidRPr="00B14CDF">
        <w:rPr>
          <w:rFonts w:eastAsia="SimSun"/>
          <w:noProof/>
          <w:lang w:eastAsia="zh-CN"/>
        </w:rPr>
        <w:t>6</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_Toc128724939 \h </w:instrText>
      </w:r>
      <w:r>
        <w:rPr>
          <w:noProof/>
        </w:rPr>
      </w:r>
      <w:r>
        <w:rPr>
          <w:noProof/>
        </w:rPr>
        <w:fldChar w:fldCharType="separate"/>
      </w:r>
      <w:r>
        <w:rPr>
          <w:noProof/>
        </w:rPr>
        <w:t>37</w:t>
      </w:r>
      <w:r>
        <w:rPr>
          <w:noProof/>
        </w:rPr>
        <w:fldChar w:fldCharType="end"/>
      </w:r>
    </w:p>
    <w:p w14:paraId="367A8AB3" w14:textId="384B5159" w:rsidR="00C36F0B" w:rsidRDefault="00C36F0B">
      <w:pPr>
        <w:pStyle w:val="TOC3"/>
        <w:rPr>
          <w:rFonts w:asciiTheme="minorHAnsi" w:eastAsiaTheme="minorEastAsia" w:hAnsiTheme="minorHAnsi" w:cstheme="minorBidi"/>
          <w:noProof/>
          <w:sz w:val="22"/>
          <w:szCs w:val="22"/>
        </w:rPr>
      </w:pPr>
      <w:r>
        <w:rPr>
          <w:noProof/>
        </w:rPr>
        <w:t>6.</w:t>
      </w:r>
      <w:r w:rsidRPr="00B14CDF">
        <w:rPr>
          <w:rFonts w:eastAsia="SimSun"/>
          <w:noProof/>
          <w:lang w:eastAsia="zh-CN"/>
        </w:rPr>
        <w:t>6</w:t>
      </w:r>
      <w:r>
        <w:rPr>
          <w:noProof/>
        </w:rPr>
        <w:t>.2</w:t>
      </w:r>
      <w:r>
        <w:rPr>
          <w:rFonts w:asciiTheme="minorHAnsi" w:eastAsiaTheme="minorEastAsia" w:hAnsiTheme="minorHAnsi" w:cstheme="minorBidi"/>
          <w:noProof/>
          <w:sz w:val="22"/>
          <w:szCs w:val="22"/>
        </w:rPr>
        <w:tab/>
      </w:r>
      <w:r>
        <w:rPr>
          <w:noProof/>
        </w:rPr>
        <w:t>Procedures of Located UE discovery</w:t>
      </w:r>
      <w:r>
        <w:rPr>
          <w:noProof/>
        </w:rPr>
        <w:tab/>
      </w:r>
      <w:r>
        <w:rPr>
          <w:noProof/>
        </w:rPr>
        <w:fldChar w:fldCharType="begin" w:fldLock="1"/>
      </w:r>
      <w:r>
        <w:rPr>
          <w:noProof/>
        </w:rPr>
        <w:instrText xml:space="preserve"> PAGEREF _Toc128724940 \h </w:instrText>
      </w:r>
      <w:r>
        <w:rPr>
          <w:noProof/>
        </w:rPr>
      </w:r>
      <w:r>
        <w:rPr>
          <w:noProof/>
        </w:rPr>
        <w:fldChar w:fldCharType="separate"/>
      </w:r>
      <w:r>
        <w:rPr>
          <w:noProof/>
        </w:rPr>
        <w:t>37</w:t>
      </w:r>
      <w:r>
        <w:rPr>
          <w:noProof/>
        </w:rPr>
        <w:fldChar w:fldCharType="end"/>
      </w:r>
    </w:p>
    <w:p w14:paraId="1627B4A5" w14:textId="57B1D475" w:rsidR="00C36F0B" w:rsidRDefault="00C36F0B">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lang w:eastAsia="zh-CN"/>
        </w:rPr>
        <w:t>Network assisted Ranging and Sidelink Positioning</w:t>
      </w:r>
      <w:r>
        <w:rPr>
          <w:noProof/>
        </w:rPr>
        <w:tab/>
      </w:r>
      <w:r>
        <w:rPr>
          <w:noProof/>
        </w:rPr>
        <w:fldChar w:fldCharType="begin" w:fldLock="1"/>
      </w:r>
      <w:r>
        <w:rPr>
          <w:noProof/>
        </w:rPr>
        <w:instrText xml:space="preserve"> PAGEREF _Toc128724941 \h </w:instrText>
      </w:r>
      <w:r>
        <w:rPr>
          <w:noProof/>
        </w:rPr>
      </w:r>
      <w:r>
        <w:rPr>
          <w:noProof/>
        </w:rPr>
        <w:fldChar w:fldCharType="separate"/>
      </w:r>
      <w:r>
        <w:rPr>
          <w:noProof/>
        </w:rPr>
        <w:t>39</w:t>
      </w:r>
      <w:r>
        <w:rPr>
          <w:noProof/>
        </w:rPr>
        <w:fldChar w:fldCharType="end"/>
      </w:r>
    </w:p>
    <w:p w14:paraId="0C49D996" w14:textId="2A5FEF15" w:rsidR="00C36F0B" w:rsidRDefault="00C36F0B">
      <w:pPr>
        <w:pStyle w:val="TOC4"/>
        <w:rPr>
          <w:rFonts w:asciiTheme="minorHAnsi" w:eastAsiaTheme="minorEastAsia" w:hAnsiTheme="minorHAnsi" w:cstheme="minorBidi"/>
          <w:noProof/>
          <w:sz w:val="22"/>
          <w:szCs w:val="22"/>
        </w:rPr>
      </w:pPr>
      <w:r>
        <w:rPr>
          <w:noProof/>
          <w:lang w:eastAsia="zh-CN"/>
        </w:rPr>
        <w:t>6.6.3.1</w:t>
      </w:r>
      <w:r>
        <w:rPr>
          <w:rFonts w:asciiTheme="minorHAnsi" w:eastAsiaTheme="minorEastAsia" w:hAnsiTheme="minorHAnsi" w:cstheme="minorBidi"/>
          <w:noProof/>
          <w:sz w:val="22"/>
          <w:szCs w:val="22"/>
        </w:rPr>
        <w:tab/>
      </w:r>
      <w:r>
        <w:rPr>
          <w:noProof/>
          <w:lang w:eastAsia="zh-CN"/>
        </w:rPr>
        <w:t>Located UE requested procedure on behalf of the Target UE</w:t>
      </w:r>
      <w:r>
        <w:rPr>
          <w:noProof/>
        </w:rPr>
        <w:tab/>
      </w:r>
      <w:r>
        <w:rPr>
          <w:noProof/>
        </w:rPr>
        <w:fldChar w:fldCharType="begin" w:fldLock="1"/>
      </w:r>
      <w:r>
        <w:rPr>
          <w:noProof/>
        </w:rPr>
        <w:instrText xml:space="preserve"> PAGEREF _Toc128724942 \h </w:instrText>
      </w:r>
      <w:r>
        <w:rPr>
          <w:noProof/>
        </w:rPr>
      </w:r>
      <w:r>
        <w:rPr>
          <w:noProof/>
        </w:rPr>
        <w:fldChar w:fldCharType="separate"/>
      </w:r>
      <w:r>
        <w:rPr>
          <w:noProof/>
        </w:rPr>
        <w:t>39</w:t>
      </w:r>
      <w:r>
        <w:rPr>
          <w:noProof/>
        </w:rPr>
        <w:fldChar w:fldCharType="end"/>
      </w:r>
    </w:p>
    <w:p w14:paraId="082D1973" w14:textId="7A4DCB93" w:rsidR="00C36F0B" w:rsidRDefault="00C36F0B">
      <w:pPr>
        <w:pStyle w:val="TOC4"/>
        <w:rPr>
          <w:rFonts w:asciiTheme="minorHAnsi" w:eastAsiaTheme="minorEastAsia" w:hAnsiTheme="minorHAnsi" w:cstheme="minorBidi"/>
          <w:noProof/>
          <w:sz w:val="22"/>
          <w:szCs w:val="22"/>
        </w:rPr>
      </w:pPr>
      <w:r>
        <w:rPr>
          <w:noProof/>
          <w:lang w:eastAsia="zh-CN"/>
        </w:rPr>
        <w:t>6.6.3.2</w:t>
      </w:r>
      <w:r>
        <w:rPr>
          <w:rFonts w:asciiTheme="minorHAnsi" w:eastAsiaTheme="minorEastAsia" w:hAnsiTheme="minorHAnsi" w:cstheme="minorBidi"/>
          <w:noProof/>
          <w:sz w:val="22"/>
          <w:szCs w:val="22"/>
        </w:rPr>
        <w:tab/>
      </w:r>
      <w:r>
        <w:rPr>
          <w:noProof/>
          <w:lang w:eastAsia="zh-CN"/>
        </w:rPr>
        <w:t>Target UE requested procedure</w:t>
      </w:r>
      <w:r>
        <w:rPr>
          <w:noProof/>
        </w:rPr>
        <w:tab/>
      </w:r>
      <w:r>
        <w:rPr>
          <w:noProof/>
        </w:rPr>
        <w:fldChar w:fldCharType="begin" w:fldLock="1"/>
      </w:r>
      <w:r>
        <w:rPr>
          <w:noProof/>
        </w:rPr>
        <w:instrText xml:space="preserve"> PAGEREF _Toc128724943 \h </w:instrText>
      </w:r>
      <w:r>
        <w:rPr>
          <w:noProof/>
        </w:rPr>
      </w:r>
      <w:r>
        <w:rPr>
          <w:noProof/>
        </w:rPr>
        <w:fldChar w:fldCharType="separate"/>
      </w:r>
      <w:r>
        <w:rPr>
          <w:noProof/>
        </w:rPr>
        <w:t>40</w:t>
      </w:r>
      <w:r>
        <w:rPr>
          <w:noProof/>
        </w:rPr>
        <w:fldChar w:fldCharType="end"/>
      </w:r>
    </w:p>
    <w:p w14:paraId="45360EF8" w14:textId="7A49EF07" w:rsidR="00C36F0B" w:rsidRDefault="00C36F0B">
      <w:pPr>
        <w:pStyle w:val="TOC3"/>
        <w:rPr>
          <w:rFonts w:asciiTheme="minorHAnsi" w:eastAsiaTheme="minorEastAsia" w:hAnsiTheme="minorHAnsi" w:cstheme="minorBidi"/>
          <w:noProof/>
          <w:sz w:val="22"/>
          <w:szCs w:val="22"/>
        </w:rPr>
      </w:pPr>
      <w:r>
        <w:rPr>
          <w:noProof/>
          <w:lang w:eastAsia="zh-CN"/>
        </w:rPr>
        <w:t>6.</w:t>
      </w:r>
      <w:r w:rsidRPr="00B14CDF">
        <w:rPr>
          <w:rFonts w:eastAsia="SimSun"/>
          <w:noProof/>
          <w:lang w:eastAsia="zh-CN"/>
        </w:rPr>
        <w:t>6</w:t>
      </w:r>
      <w:r>
        <w:rPr>
          <w:noProof/>
          <w:lang w:eastAsia="zh-CN"/>
        </w:rPr>
        <w:t>.4</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_Toc128724944 \h </w:instrText>
      </w:r>
      <w:r>
        <w:rPr>
          <w:noProof/>
        </w:rPr>
      </w:r>
      <w:r>
        <w:rPr>
          <w:noProof/>
        </w:rPr>
        <w:fldChar w:fldCharType="separate"/>
      </w:r>
      <w:r>
        <w:rPr>
          <w:noProof/>
        </w:rPr>
        <w:t>40</w:t>
      </w:r>
      <w:r>
        <w:rPr>
          <w:noProof/>
        </w:rPr>
        <w:fldChar w:fldCharType="end"/>
      </w:r>
    </w:p>
    <w:p w14:paraId="45E910CB" w14:textId="776648ED" w:rsidR="00C36F0B" w:rsidRDefault="00C36F0B">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Network based UE Sidelink Positioning</w:t>
      </w:r>
      <w:r>
        <w:rPr>
          <w:noProof/>
        </w:rPr>
        <w:tab/>
      </w:r>
      <w:r>
        <w:rPr>
          <w:noProof/>
        </w:rPr>
        <w:fldChar w:fldCharType="begin" w:fldLock="1"/>
      </w:r>
      <w:r>
        <w:rPr>
          <w:noProof/>
        </w:rPr>
        <w:instrText xml:space="preserve"> PAGEREF _Toc128724945 \h </w:instrText>
      </w:r>
      <w:r>
        <w:rPr>
          <w:noProof/>
        </w:rPr>
      </w:r>
      <w:r>
        <w:rPr>
          <w:noProof/>
        </w:rPr>
        <w:fldChar w:fldCharType="separate"/>
      </w:r>
      <w:r>
        <w:rPr>
          <w:noProof/>
        </w:rPr>
        <w:t>41</w:t>
      </w:r>
      <w:r>
        <w:rPr>
          <w:noProof/>
        </w:rPr>
        <w:fldChar w:fldCharType="end"/>
      </w:r>
    </w:p>
    <w:p w14:paraId="19360747" w14:textId="5E27416B" w:rsidR="00C36F0B" w:rsidRDefault="00C36F0B">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_Toc128724946 \h </w:instrText>
      </w:r>
      <w:r>
        <w:rPr>
          <w:noProof/>
        </w:rPr>
      </w:r>
      <w:r>
        <w:rPr>
          <w:noProof/>
        </w:rPr>
        <w:fldChar w:fldCharType="separate"/>
      </w:r>
      <w:r>
        <w:rPr>
          <w:noProof/>
        </w:rPr>
        <w:t>41</w:t>
      </w:r>
      <w:r>
        <w:rPr>
          <w:noProof/>
        </w:rPr>
        <w:fldChar w:fldCharType="end"/>
      </w:r>
    </w:p>
    <w:p w14:paraId="48C1E5DD" w14:textId="2B859BD6" w:rsidR="00C36F0B" w:rsidRDefault="00C36F0B">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_Toc128724947 \h </w:instrText>
      </w:r>
      <w:r>
        <w:rPr>
          <w:noProof/>
        </w:rPr>
      </w:r>
      <w:r>
        <w:rPr>
          <w:noProof/>
        </w:rPr>
        <w:fldChar w:fldCharType="separate"/>
      </w:r>
      <w:r>
        <w:rPr>
          <w:noProof/>
        </w:rPr>
        <w:t>41</w:t>
      </w:r>
      <w:r>
        <w:rPr>
          <w:noProof/>
        </w:rPr>
        <w:fldChar w:fldCharType="end"/>
      </w:r>
    </w:p>
    <w:p w14:paraId="519C3C88" w14:textId="6BC1871D" w:rsidR="00C36F0B" w:rsidRDefault="00C36F0B">
      <w:pPr>
        <w:pStyle w:val="TOC3"/>
        <w:rPr>
          <w:rFonts w:asciiTheme="minorHAnsi" w:eastAsiaTheme="minorEastAsia" w:hAnsiTheme="minorHAnsi" w:cstheme="minorBidi"/>
          <w:noProof/>
          <w:sz w:val="22"/>
          <w:szCs w:val="22"/>
        </w:rPr>
      </w:pPr>
      <w:r>
        <w:rPr>
          <w:noProof/>
        </w:rPr>
        <w:t>6.7.</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_Toc128724948 \h </w:instrText>
      </w:r>
      <w:r>
        <w:rPr>
          <w:noProof/>
        </w:rPr>
      </w:r>
      <w:r>
        <w:rPr>
          <w:noProof/>
        </w:rPr>
        <w:fldChar w:fldCharType="separate"/>
      </w:r>
      <w:r>
        <w:rPr>
          <w:noProof/>
        </w:rPr>
        <w:t>42</w:t>
      </w:r>
      <w:r>
        <w:rPr>
          <w:noProof/>
        </w:rPr>
        <w:fldChar w:fldCharType="end"/>
      </w:r>
    </w:p>
    <w:p w14:paraId="71CB00CC" w14:textId="5E61637D" w:rsidR="00C36F0B" w:rsidRDefault="00C36F0B">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Network based UE Sidelink Positioning estimation (MT-LR).</w:t>
      </w:r>
      <w:r>
        <w:rPr>
          <w:noProof/>
        </w:rPr>
        <w:tab/>
      </w:r>
      <w:r>
        <w:rPr>
          <w:noProof/>
        </w:rPr>
        <w:fldChar w:fldCharType="begin" w:fldLock="1"/>
      </w:r>
      <w:r>
        <w:rPr>
          <w:noProof/>
        </w:rPr>
        <w:instrText xml:space="preserve"> PAGEREF _Toc128724949 \h </w:instrText>
      </w:r>
      <w:r>
        <w:rPr>
          <w:noProof/>
        </w:rPr>
      </w:r>
      <w:r>
        <w:rPr>
          <w:noProof/>
        </w:rPr>
        <w:fldChar w:fldCharType="separate"/>
      </w:r>
      <w:r>
        <w:rPr>
          <w:noProof/>
        </w:rPr>
        <w:t>42</w:t>
      </w:r>
      <w:r>
        <w:rPr>
          <w:noProof/>
        </w:rPr>
        <w:fldChar w:fldCharType="end"/>
      </w:r>
    </w:p>
    <w:p w14:paraId="13EA98AF" w14:textId="5202AD58" w:rsidR="00C36F0B" w:rsidRDefault="00C36F0B">
      <w:pPr>
        <w:pStyle w:val="TOC3"/>
        <w:rPr>
          <w:rFonts w:asciiTheme="minorHAnsi" w:eastAsiaTheme="minorEastAsia" w:hAnsiTheme="minorHAnsi" w:cstheme="minorBidi"/>
          <w:noProof/>
          <w:sz w:val="22"/>
          <w:szCs w:val="22"/>
        </w:rPr>
      </w:pPr>
      <w:r>
        <w:rPr>
          <w:noProof/>
        </w:rPr>
        <w:t>6.7.</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_Toc128724950 \h </w:instrText>
      </w:r>
      <w:r>
        <w:rPr>
          <w:noProof/>
        </w:rPr>
      </w:r>
      <w:r>
        <w:rPr>
          <w:noProof/>
        </w:rPr>
        <w:fldChar w:fldCharType="separate"/>
      </w:r>
      <w:r>
        <w:rPr>
          <w:noProof/>
        </w:rPr>
        <w:t>43</w:t>
      </w:r>
      <w:r>
        <w:rPr>
          <w:noProof/>
        </w:rPr>
        <w:fldChar w:fldCharType="end"/>
      </w:r>
    </w:p>
    <w:p w14:paraId="29F02DBE" w14:textId="3A37025F" w:rsidR="00C36F0B" w:rsidRDefault="00C36F0B">
      <w:pPr>
        <w:pStyle w:val="TOC2"/>
        <w:rPr>
          <w:rFonts w:asciiTheme="minorHAnsi" w:eastAsiaTheme="minorEastAsia" w:hAnsiTheme="minorHAnsi" w:cstheme="minorBidi"/>
          <w:noProof/>
          <w:sz w:val="22"/>
          <w:szCs w:val="22"/>
        </w:rPr>
      </w:pPr>
      <w:r>
        <w:rPr>
          <w:noProof/>
        </w:rPr>
        <w:t>6.</w:t>
      </w:r>
      <w:r>
        <w:rPr>
          <w:noProof/>
          <w:lang w:eastAsia="zh-CN"/>
        </w:rPr>
        <w:t>8</w:t>
      </w:r>
      <w:r>
        <w:rPr>
          <w:rFonts w:asciiTheme="minorHAnsi" w:eastAsiaTheme="minorEastAsia" w:hAnsiTheme="minorHAnsi" w:cstheme="minorBidi"/>
          <w:noProof/>
          <w:sz w:val="22"/>
          <w:szCs w:val="22"/>
        </w:rPr>
        <w:tab/>
      </w:r>
      <w:r>
        <w:rPr>
          <w:noProof/>
        </w:rPr>
        <w:t>Solution #</w:t>
      </w:r>
      <w:r>
        <w:rPr>
          <w:noProof/>
          <w:lang w:eastAsia="zh-CN"/>
        </w:rPr>
        <w:t>8</w:t>
      </w:r>
      <w:r>
        <w:rPr>
          <w:noProof/>
        </w:rPr>
        <w:t>: Discovery of a Located UE for Enhancing Uu based Positioning in Network Coverage</w:t>
      </w:r>
      <w:r>
        <w:rPr>
          <w:noProof/>
        </w:rPr>
        <w:tab/>
      </w:r>
      <w:r>
        <w:rPr>
          <w:noProof/>
        </w:rPr>
        <w:fldChar w:fldCharType="begin" w:fldLock="1"/>
      </w:r>
      <w:r>
        <w:rPr>
          <w:noProof/>
        </w:rPr>
        <w:instrText xml:space="preserve"> PAGEREF _Toc128724951 \h </w:instrText>
      </w:r>
      <w:r>
        <w:rPr>
          <w:noProof/>
        </w:rPr>
      </w:r>
      <w:r>
        <w:rPr>
          <w:noProof/>
        </w:rPr>
        <w:fldChar w:fldCharType="separate"/>
      </w:r>
      <w:r>
        <w:rPr>
          <w:noProof/>
        </w:rPr>
        <w:t>43</w:t>
      </w:r>
      <w:r>
        <w:rPr>
          <w:noProof/>
        </w:rPr>
        <w:fldChar w:fldCharType="end"/>
      </w:r>
    </w:p>
    <w:p w14:paraId="7E17A664" w14:textId="45FF3E66" w:rsidR="00C36F0B" w:rsidRDefault="00C36F0B">
      <w:pPr>
        <w:pStyle w:val="TOC3"/>
        <w:rPr>
          <w:rFonts w:asciiTheme="minorHAnsi" w:eastAsiaTheme="minorEastAsia" w:hAnsiTheme="minorHAnsi" w:cstheme="minorBidi"/>
          <w:noProof/>
          <w:sz w:val="22"/>
          <w:szCs w:val="22"/>
        </w:rPr>
      </w:pPr>
      <w:r>
        <w:rPr>
          <w:noProof/>
          <w:lang w:eastAsia="ko-KR"/>
        </w:rPr>
        <w:t>6.</w:t>
      </w:r>
      <w:r>
        <w:rPr>
          <w:noProof/>
          <w:lang w:eastAsia="zh-CN"/>
        </w:rPr>
        <w:t>8</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_Toc128724952 \h </w:instrText>
      </w:r>
      <w:r>
        <w:rPr>
          <w:noProof/>
        </w:rPr>
      </w:r>
      <w:r>
        <w:rPr>
          <w:noProof/>
        </w:rPr>
        <w:fldChar w:fldCharType="separate"/>
      </w:r>
      <w:r>
        <w:rPr>
          <w:noProof/>
        </w:rPr>
        <w:t>43</w:t>
      </w:r>
      <w:r>
        <w:rPr>
          <w:noProof/>
        </w:rPr>
        <w:fldChar w:fldCharType="end"/>
      </w:r>
    </w:p>
    <w:p w14:paraId="6C573865" w14:textId="09733887" w:rsidR="00C36F0B" w:rsidRDefault="00C36F0B">
      <w:pPr>
        <w:pStyle w:val="TOC3"/>
        <w:rPr>
          <w:rFonts w:asciiTheme="minorHAnsi" w:eastAsiaTheme="minorEastAsia" w:hAnsiTheme="minorHAnsi" w:cstheme="minorBidi"/>
          <w:noProof/>
          <w:sz w:val="22"/>
          <w:szCs w:val="22"/>
        </w:rPr>
      </w:pPr>
      <w:r>
        <w:rPr>
          <w:noProof/>
          <w:lang w:eastAsia="ko-KR"/>
        </w:rPr>
        <w:t>6.</w:t>
      </w:r>
      <w:r>
        <w:rPr>
          <w:noProof/>
          <w:lang w:eastAsia="zh-CN"/>
        </w:rPr>
        <w:t>8</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_Toc128724953 \h </w:instrText>
      </w:r>
      <w:r>
        <w:rPr>
          <w:noProof/>
        </w:rPr>
      </w:r>
      <w:r>
        <w:rPr>
          <w:noProof/>
        </w:rPr>
        <w:fldChar w:fldCharType="separate"/>
      </w:r>
      <w:r>
        <w:rPr>
          <w:noProof/>
        </w:rPr>
        <w:t>44</w:t>
      </w:r>
      <w:r>
        <w:rPr>
          <w:noProof/>
        </w:rPr>
        <w:fldChar w:fldCharType="end"/>
      </w:r>
    </w:p>
    <w:p w14:paraId="691B7473" w14:textId="59BEE0EA"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8</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_Toc128724954 \h </w:instrText>
      </w:r>
      <w:r>
        <w:rPr>
          <w:noProof/>
        </w:rPr>
      </w:r>
      <w:r>
        <w:rPr>
          <w:noProof/>
        </w:rPr>
        <w:fldChar w:fldCharType="separate"/>
      </w:r>
      <w:r>
        <w:rPr>
          <w:noProof/>
        </w:rPr>
        <w:t>44</w:t>
      </w:r>
      <w:r>
        <w:rPr>
          <w:noProof/>
        </w:rPr>
        <w:fldChar w:fldCharType="end"/>
      </w:r>
    </w:p>
    <w:p w14:paraId="5D4F400F" w14:textId="26AC7842" w:rsidR="00C36F0B" w:rsidRDefault="00C36F0B">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_Toc128724955 \h </w:instrText>
      </w:r>
      <w:r>
        <w:rPr>
          <w:noProof/>
        </w:rPr>
      </w:r>
      <w:r>
        <w:rPr>
          <w:noProof/>
        </w:rPr>
        <w:fldChar w:fldCharType="separate"/>
      </w:r>
      <w:r>
        <w:rPr>
          <w:noProof/>
        </w:rPr>
        <w:t>46</w:t>
      </w:r>
      <w:r>
        <w:rPr>
          <w:noProof/>
        </w:rPr>
        <w:fldChar w:fldCharType="end"/>
      </w:r>
    </w:p>
    <w:p w14:paraId="445968F3" w14:textId="5E730FEC" w:rsidR="00C36F0B" w:rsidRDefault="00C36F0B">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Solution for KI#6 on Ranging/SL positioning service exposure to UE</w:t>
      </w:r>
      <w:r>
        <w:rPr>
          <w:noProof/>
        </w:rPr>
        <w:tab/>
      </w:r>
      <w:r>
        <w:rPr>
          <w:noProof/>
        </w:rPr>
        <w:fldChar w:fldCharType="begin" w:fldLock="1"/>
      </w:r>
      <w:r>
        <w:rPr>
          <w:noProof/>
        </w:rPr>
        <w:instrText xml:space="preserve"> PAGEREF _Toc128724956 \h </w:instrText>
      </w:r>
      <w:r>
        <w:rPr>
          <w:noProof/>
        </w:rPr>
      </w:r>
      <w:r>
        <w:rPr>
          <w:noProof/>
        </w:rPr>
        <w:fldChar w:fldCharType="separate"/>
      </w:r>
      <w:r>
        <w:rPr>
          <w:noProof/>
        </w:rPr>
        <w:t>47</w:t>
      </w:r>
      <w:r>
        <w:rPr>
          <w:noProof/>
        </w:rPr>
        <w:fldChar w:fldCharType="end"/>
      </w:r>
    </w:p>
    <w:p w14:paraId="351C0287" w14:textId="576BD505" w:rsidR="00C36F0B" w:rsidRDefault="00C36F0B">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_Toc128724957 \h </w:instrText>
      </w:r>
      <w:r>
        <w:rPr>
          <w:noProof/>
        </w:rPr>
      </w:r>
      <w:r>
        <w:rPr>
          <w:noProof/>
        </w:rPr>
        <w:fldChar w:fldCharType="separate"/>
      </w:r>
      <w:r>
        <w:rPr>
          <w:noProof/>
        </w:rPr>
        <w:t>47</w:t>
      </w:r>
      <w:r>
        <w:rPr>
          <w:noProof/>
        </w:rPr>
        <w:fldChar w:fldCharType="end"/>
      </w:r>
    </w:p>
    <w:p w14:paraId="0E99BD21" w14:textId="421A4237" w:rsidR="00C36F0B" w:rsidRDefault="00C36F0B">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_Toc128724958 \h </w:instrText>
      </w:r>
      <w:r>
        <w:rPr>
          <w:noProof/>
        </w:rPr>
      </w:r>
      <w:r>
        <w:rPr>
          <w:noProof/>
        </w:rPr>
        <w:fldChar w:fldCharType="separate"/>
      </w:r>
      <w:r>
        <w:rPr>
          <w:noProof/>
        </w:rPr>
        <w:t>47</w:t>
      </w:r>
      <w:r>
        <w:rPr>
          <w:noProof/>
        </w:rPr>
        <w:fldChar w:fldCharType="end"/>
      </w:r>
    </w:p>
    <w:p w14:paraId="3AF9446D" w14:textId="12689CE7" w:rsidR="00C36F0B" w:rsidRDefault="00C36F0B">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_Toc128724959 \h </w:instrText>
      </w:r>
      <w:r>
        <w:rPr>
          <w:noProof/>
        </w:rPr>
      </w:r>
      <w:r>
        <w:rPr>
          <w:noProof/>
        </w:rPr>
        <w:fldChar w:fldCharType="separate"/>
      </w:r>
      <w:r>
        <w:rPr>
          <w:noProof/>
        </w:rPr>
        <w:t>48</w:t>
      </w:r>
      <w:r>
        <w:rPr>
          <w:noProof/>
        </w:rPr>
        <w:fldChar w:fldCharType="end"/>
      </w:r>
    </w:p>
    <w:p w14:paraId="07C2CE3C" w14:textId="53181DD4" w:rsidR="00C36F0B" w:rsidRDefault="00C36F0B">
      <w:pPr>
        <w:pStyle w:val="TOC4"/>
        <w:rPr>
          <w:rFonts w:asciiTheme="minorHAnsi" w:eastAsiaTheme="minorEastAsia" w:hAnsiTheme="minorHAnsi" w:cstheme="minorBidi"/>
          <w:noProof/>
          <w:sz w:val="22"/>
          <w:szCs w:val="22"/>
        </w:rPr>
      </w:pPr>
      <w:r>
        <w:rPr>
          <w:noProof/>
          <w:lang w:eastAsia="zh-CN"/>
        </w:rPr>
        <w:t>6.9.3.1</w:t>
      </w:r>
      <w:r>
        <w:rPr>
          <w:rFonts w:asciiTheme="minorHAnsi" w:eastAsiaTheme="minorEastAsia" w:hAnsiTheme="minorHAnsi" w:cstheme="minorBidi"/>
          <w:noProof/>
          <w:sz w:val="22"/>
          <w:szCs w:val="22"/>
        </w:rPr>
        <w:tab/>
      </w:r>
      <w:r>
        <w:rPr>
          <w:noProof/>
          <w:lang w:eastAsia="zh-CN"/>
        </w:rPr>
        <w:t>UE involved in SL ranging consumes the Ranging/SL positioning service</w:t>
      </w:r>
      <w:r>
        <w:rPr>
          <w:noProof/>
        </w:rPr>
        <w:tab/>
      </w:r>
      <w:r>
        <w:rPr>
          <w:noProof/>
        </w:rPr>
        <w:fldChar w:fldCharType="begin" w:fldLock="1"/>
      </w:r>
      <w:r>
        <w:rPr>
          <w:noProof/>
        </w:rPr>
        <w:instrText xml:space="preserve"> PAGEREF _Toc128724960 \h </w:instrText>
      </w:r>
      <w:r>
        <w:rPr>
          <w:noProof/>
        </w:rPr>
      </w:r>
      <w:r>
        <w:rPr>
          <w:noProof/>
        </w:rPr>
        <w:fldChar w:fldCharType="separate"/>
      </w:r>
      <w:r>
        <w:rPr>
          <w:noProof/>
        </w:rPr>
        <w:t>48</w:t>
      </w:r>
      <w:r>
        <w:rPr>
          <w:noProof/>
        </w:rPr>
        <w:fldChar w:fldCharType="end"/>
      </w:r>
    </w:p>
    <w:p w14:paraId="576E95F5" w14:textId="4A976C0F" w:rsidR="00C36F0B" w:rsidRDefault="00C36F0B">
      <w:pPr>
        <w:pStyle w:val="TOC4"/>
        <w:rPr>
          <w:rFonts w:asciiTheme="minorHAnsi" w:eastAsiaTheme="minorEastAsia" w:hAnsiTheme="minorHAnsi" w:cstheme="minorBidi"/>
          <w:noProof/>
          <w:sz w:val="22"/>
          <w:szCs w:val="22"/>
        </w:rPr>
      </w:pPr>
      <w:r>
        <w:rPr>
          <w:noProof/>
          <w:lang w:eastAsia="zh-CN"/>
        </w:rPr>
        <w:t>6.9.3.2</w:t>
      </w:r>
      <w:r>
        <w:rPr>
          <w:rFonts w:asciiTheme="minorHAnsi" w:eastAsiaTheme="minorEastAsia" w:hAnsiTheme="minorHAnsi" w:cstheme="minorBidi"/>
          <w:noProof/>
          <w:sz w:val="22"/>
          <w:szCs w:val="22"/>
        </w:rPr>
        <w:tab/>
      </w:r>
      <w:r>
        <w:rPr>
          <w:noProof/>
        </w:rPr>
        <w:t>SL Positioning Client</w:t>
      </w:r>
      <w:r>
        <w:rPr>
          <w:noProof/>
          <w:lang w:eastAsia="zh-CN"/>
        </w:rPr>
        <w:t xml:space="preserve"> UE consumes the Ranging/SL positioning service</w:t>
      </w:r>
      <w:r>
        <w:rPr>
          <w:noProof/>
        </w:rPr>
        <w:tab/>
      </w:r>
      <w:r>
        <w:rPr>
          <w:noProof/>
        </w:rPr>
        <w:fldChar w:fldCharType="begin" w:fldLock="1"/>
      </w:r>
      <w:r>
        <w:rPr>
          <w:noProof/>
        </w:rPr>
        <w:instrText xml:space="preserve"> PAGEREF _Toc128724961 \h </w:instrText>
      </w:r>
      <w:r>
        <w:rPr>
          <w:noProof/>
        </w:rPr>
      </w:r>
      <w:r>
        <w:rPr>
          <w:noProof/>
        </w:rPr>
        <w:fldChar w:fldCharType="separate"/>
      </w:r>
      <w:r>
        <w:rPr>
          <w:noProof/>
        </w:rPr>
        <w:t>49</w:t>
      </w:r>
      <w:r>
        <w:rPr>
          <w:noProof/>
        </w:rPr>
        <w:fldChar w:fldCharType="end"/>
      </w:r>
    </w:p>
    <w:p w14:paraId="487BC0C1" w14:textId="1EE48319" w:rsidR="00C36F0B" w:rsidRDefault="00C36F0B">
      <w:pPr>
        <w:pStyle w:val="TOC5"/>
        <w:rPr>
          <w:rFonts w:asciiTheme="minorHAnsi" w:eastAsiaTheme="minorEastAsia" w:hAnsiTheme="minorHAnsi" w:cstheme="minorBidi"/>
          <w:noProof/>
          <w:sz w:val="22"/>
          <w:szCs w:val="22"/>
        </w:rPr>
      </w:pPr>
      <w:r>
        <w:rPr>
          <w:noProof/>
          <w:lang w:eastAsia="zh-CN"/>
        </w:rPr>
        <w:t>6.9.3.2.1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_Toc128724962 \h </w:instrText>
      </w:r>
      <w:r>
        <w:rPr>
          <w:noProof/>
        </w:rPr>
      </w:r>
      <w:r>
        <w:rPr>
          <w:noProof/>
        </w:rPr>
        <w:fldChar w:fldCharType="separate"/>
      </w:r>
      <w:r>
        <w:rPr>
          <w:noProof/>
        </w:rPr>
        <w:t>49</w:t>
      </w:r>
      <w:r>
        <w:rPr>
          <w:noProof/>
        </w:rPr>
        <w:fldChar w:fldCharType="end"/>
      </w:r>
    </w:p>
    <w:p w14:paraId="4E9E8367" w14:textId="77CEE5BD" w:rsidR="00C36F0B" w:rsidRDefault="00C36F0B">
      <w:pPr>
        <w:pStyle w:val="TOC5"/>
        <w:rPr>
          <w:rFonts w:asciiTheme="minorHAnsi" w:eastAsiaTheme="minorEastAsia" w:hAnsiTheme="minorHAnsi" w:cstheme="minorBidi"/>
          <w:noProof/>
          <w:sz w:val="22"/>
          <w:szCs w:val="22"/>
        </w:rPr>
      </w:pPr>
      <w:r>
        <w:rPr>
          <w:noProof/>
          <w:lang w:eastAsia="zh-CN"/>
        </w:rPr>
        <w:t>6.9.3.2.2</w:t>
      </w:r>
      <w:r>
        <w:rPr>
          <w:rFonts w:asciiTheme="minorHAnsi" w:eastAsiaTheme="minorEastAsia" w:hAnsiTheme="minorHAnsi" w:cstheme="minorBidi"/>
          <w:noProof/>
          <w:sz w:val="22"/>
          <w:szCs w:val="22"/>
        </w:rPr>
        <w:tab/>
      </w:r>
      <w:r>
        <w:rPr>
          <w:noProof/>
          <w:lang w:eastAsia="zh-CN"/>
        </w:rPr>
        <w:t>Service exposure to the SL Positioning Client UE via PC5</w:t>
      </w:r>
      <w:r>
        <w:rPr>
          <w:noProof/>
        </w:rPr>
        <w:tab/>
      </w:r>
      <w:r>
        <w:rPr>
          <w:noProof/>
        </w:rPr>
        <w:fldChar w:fldCharType="begin" w:fldLock="1"/>
      </w:r>
      <w:r>
        <w:rPr>
          <w:noProof/>
        </w:rPr>
        <w:instrText xml:space="preserve"> PAGEREF _Toc128724963 \h </w:instrText>
      </w:r>
      <w:r>
        <w:rPr>
          <w:noProof/>
        </w:rPr>
      </w:r>
      <w:r>
        <w:rPr>
          <w:noProof/>
        </w:rPr>
        <w:fldChar w:fldCharType="separate"/>
      </w:r>
      <w:r>
        <w:rPr>
          <w:noProof/>
        </w:rPr>
        <w:t>49</w:t>
      </w:r>
      <w:r>
        <w:rPr>
          <w:noProof/>
        </w:rPr>
        <w:fldChar w:fldCharType="end"/>
      </w:r>
    </w:p>
    <w:p w14:paraId="3223F7B6" w14:textId="7D210017" w:rsidR="00C36F0B" w:rsidRDefault="00C36F0B">
      <w:pPr>
        <w:pStyle w:val="TOC5"/>
        <w:rPr>
          <w:rFonts w:asciiTheme="minorHAnsi" w:eastAsiaTheme="minorEastAsia" w:hAnsiTheme="minorHAnsi" w:cstheme="minorBidi"/>
          <w:noProof/>
          <w:sz w:val="22"/>
          <w:szCs w:val="22"/>
        </w:rPr>
      </w:pPr>
      <w:r>
        <w:rPr>
          <w:noProof/>
          <w:lang w:eastAsia="zh-CN"/>
        </w:rPr>
        <w:t>6.9.3.2.3</w:t>
      </w:r>
      <w:r>
        <w:rPr>
          <w:rFonts w:asciiTheme="minorHAnsi" w:eastAsiaTheme="minorEastAsia" w:hAnsiTheme="minorHAnsi" w:cstheme="minorBidi"/>
          <w:noProof/>
          <w:sz w:val="22"/>
          <w:szCs w:val="22"/>
        </w:rPr>
        <w:tab/>
      </w:r>
      <w:r>
        <w:rPr>
          <w:noProof/>
          <w:lang w:eastAsia="zh-CN"/>
        </w:rPr>
        <w:t>Service exposure to the SL Positioning Client UE via 5GC/Uu (network based)</w:t>
      </w:r>
      <w:r>
        <w:rPr>
          <w:noProof/>
        </w:rPr>
        <w:tab/>
      </w:r>
      <w:r>
        <w:rPr>
          <w:noProof/>
        </w:rPr>
        <w:fldChar w:fldCharType="begin" w:fldLock="1"/>
      </w:r>
      <w:r>
        <w:rPr>
          <w:noProof/>
        </w:rPr>
        <w:instrText xml:space="preserve"> PAGEREF _Toc128724964 \h </w:instrText>
      </w:r>
      <w:r>
        <w:rPr>
          <w:noProof/>
        </w:rPr>
      </w:r>
      <w:r>
        <w:rPr>
          <w:noProof/>
        </w:rPr>
        <w:fldChar w:fldCharType="separate"/>
      </w:r>
      <w:r>
        <w:rPr>
          <w:noProof/>
        </w:rPr>
        <w:t>50</w:t>
      </w:r>
      <w:r>
        <w:rPr>
          <w:noProof/>
        </w:rPr>
        <w:fldChar w:fldCharType="end"/>
      </w:r>
    </w:p>
    <w:p w14:paraId="28E2CD2C" w14:textId="3D5F9E4A" w:rsidR="00C36F0B" w:rsidRDefault="00C36F0B">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_Toc128724965 \h </w:instrText>
      </w:r>
      <w:r>
        <w:rPr>
          <w:noProof/>
        </w:rPr>
      </w:r>
      <w:r>
        <w:rPr>
          <w:noProof/>
        </w:rPr>
        <w:fldChar w:fldCharType="separate"/>
      </w:r>
      <w:r>
        <w:rPr>
          <w:noProof/>
        </w:rPr>
        <w:t>51</w:t>
      </w:r>
      <w:r>
        <w:rPr>
          <w:noProof/>
        </w:rPr>
        <w:fldChar w:fldCharType="end"/>
      </w:r>
    </w:p>
    <w:p w14:paraId="1FE5D279" w14:textId="3779D2C0" w:rsidR="00C36F0B" w:rsidRDefault="00C36F0B">
      <w:pPr>
        <w:pStyle w:val="TOC2"/>
        <w:rPr>
          <w:rFonts w:asciiTheme="minorHAnsi" w:eastAsiaTheme="minorEastAsia" w:hAnsiTheme="minorHAnsi" w:cstheme="minorBidi"/>
          <w:noProof/>
          <w:sz w:val="22"/>
          <w:szCs w:val="22"/>
        </w:rPr>
      </w:pPr>
      <w:r>
        <w:rPr>
          <w:noProof/>
        </w:rPr>
        <w:t>6.</w:t>
      </w:r>
      <w:r>
        <w:rPr>
          <w:noProof/>
          <w:lang w:eastAsia="zh-CN"/>
        </w:rPr>
        <w:t>1</w:t>
      </w:r>
      <w:r w:rsidRPr="00B14CDF">
        <w:rPr>
          <w:rFonts w:eastAsia="SimSun"/>
          <w:noProof/>
          <w:lang w:eastAsia="zh-CN"/>
        </w:rPr>
        <w:t>0</w:t>
      </w:r>
      <w:r>
        <w:rPr>
          <w:rFonts w:asciiTheme="minorHAnsi" w:eastAsiaTheme="minorEastAsia" w:hAnsiTheme="minorHAnsi" w:cstheme="minorBidi"/>
          <w:noProof/>
          <w:sz w:val="22"/>
          <w:szCs w:val="22"/>
        </w:rPr>
        <w:tab/>
      </w:r>
      <w:r>
        <w:rPr>
          <w:noProof/>
        </w:rPr>
        <w:t>Solution #</w:t>
      </w:r>
      <w:r w:rsidRPr="00B14CDF">
        <w:rPr>
          <w:rFonts w:eastAsia="SimSun"/>
          <w:noProof/>
          <w:lang w:eastAsia="zh-CN"/>
        </w:rPr>
        <w:t>10</w:t>
      </w:r>
      <w:r>
        <w:rPr>
          <w:noProof/>
        </w:rPr>
        <w:t>: Ranging service exposure to UE</w:t>
      </w:r>
      <w:r>
        <w:rPr>
          <w:noProof/>
        </w:rPr>
        <w:tab/>
      </w:r>
      <w:r>
        <w:rPr>
          <w:noProof/>
        </w:rPr>
        <w:fldChar w:fldCharType="begin" w:fldLock="1"/>
      </w:r>
      <w:r>
        <w:rPr>
          <w:noProof/>
        </w:rPr>
        <w:instrText xml:space="preserve"> PAGEREF _Toc128724966 \h </w:instrText>
      </w:r>
      <w:r>
        <w:rPr>
          <w:noProof/>
        </w:rPr>
      </w:r>
      <w:r>
        <w:rPr>
          <w:noProof/>
        </w:rPr>
        <w:fldChar w:fldCharType="separate"/>
      </w:r>
      <w:r>
        <w:rPr>
          <w:noProof/>
        </w:rPr>
        <w:t>52</w:t>
      </w:r>
      <w:r>
        <w:rPr>
          <w:noProof/>
        </w:rPr>
        <w:fldChar w:fldCharType="end"/>
      </w:r>
    </w:p>
    <w:p w14:paraId="4EC83C5B" w14:textId="7F9B1A81"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w:t>
      </w:r>
      <w:r w:rsidRPr="00B14CDF">
        <w:rPr>
          <w:rFonts w:eastAsia="SimSun"/>
          <w:noProof/>
          <w:lang w:eastAsia="zh-CN"/>
        </w:rPr>
        <w:t>0</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_Toc128724967 \h </w:instrText>
      </w:r>
      <w:r>
        <w:rPr>
          <w:noProof/>
        </w:rPr>
      </w:r>
      <w:r>
        <w:rPr>
          <w:noProof/>
        </w:rPr>
        <w:fldChar w:fldCharType="separate"/>
      </w:r>
      <w:r>
        <w:rPr>
          <w:noProof/>
        </w:rPr>
        <w:t>52</w:t>
      </w:r>
      <w:r>
        <w:rPr>
          <w:noProof/>
        </w:rPr>
        <w:fldChar w:fldCharType="end"/>
      </w:r>
    </w:p>
    <w:p w14:paraId="72C04513" w14:textId="6A1A4882"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w:t>
      </w:r>
      <w:r w:rsidRPr="00B14CDF">
        <w:rPr>
          <w:rFonts w:eastAsia="SimSun"/>
          <w:noProof/>
          <w:lang w:eastAsia="zh-CN"/>
        </w:rPr>
        <w:t>0</w:t>
      </w:r>
      <w:r>
        <w:rPr>
          <w:noProof/>
        </w:rPr>
        <w:t>.2</w:t>
      </w:r>
      <w:r>
        <w:rPr>
          <w:rFonts w:asciiTheme="minorHAnsi" w:eastAsiaTheme="minorEastAsia" w:hAnsiTheme="minorHAnsi" w:cstheme="minorBidi"/>
          <w:noProof/>
          <w:sz w:val="22"/>
          <w:szCs w:val="22"/>
        </w:rPr>
        <w:tab/>
      </w:r>
      <w:r>
        <w:rPr>
          <w:noProof/>
        </w:rPr>
        <w:t>Procedures of Ranging service exposure</w:t>
      </w:r>
      <w:r>
        <w:rPr>
          <w:noProof/>
        </w:rPr>
        <w:tab/>
      </w:r>
      <w:r>
        <w:rPr>
          <w:noProof/>
        </w:rPr>
        <w:fldChar w:fldCharType="begin" w:fldLock="1"/>
      </w:r>
      <w:r>
        <w:rPr>
          <w:noProof/>
        </w:rPr>
        <w:instrText xml:space="preserve"> PAGEREF _Toc128724968 \h </w:instrText>
      </w:r>
      <w:r>
        <w:rPr>
          <w:noProof/>
        </w:rPr>
      </w:r>
      <w:r>
        <w:rPr>
          <w:noProof/>
        </w:rPr>
        <w:fldChar w:fldCharType="separate"/>
      </w:r>
      <w:r>
        <w:rPr>
          <w:noProof/>
        </w:rPr>
        <w:t>53</w:t>
      </w:r>
      <w:r>
        <w:rPr>
          <w:noProof/>
        </w:rPr>
        <w:fldChar w:fldCharType="end"/>
      </w:r>
    </w:p>
    <w:p w14:paraId="5526D7D2" w14:textId="7B58BABD" w:rsidR="00C36F0B" w:rsidRDefault="00C36F0B">
      <w:pPr>
        <w:pStyle w:val="TOC4"/>
        <w:rPr>
          <w:rFonts w:asciiTheme="minorHAnsi" w:eastAsiaTheme="minorEastAsia" w:hAnsiTheme="minorHAnsi" w:cstheme="minorBidi"/>
          <w:noProof/>
          <w:sz w:val="22"/>
          <w:szCs w:val="22"/>
        </w:rPr>
      </w:pPr>
      <w:r>
        <w:rPr>
          <w:noProof/>
          <w:lang w:eastAsia="zh-CN"/>
        </w:rPr>
        <w:t>6.10.2.1</w:t>
      </w:r>
      <w:r>
        <w:rPr>
          <w:rFonts w:asciiTheme="minorHAnsi" w:eastAsiaTheme="minorEastAsia" w:hAnsiTheme="minorHAnsi" w:cstheme="minorBidi"/>
          <w:noProof/>
          <w:sz w:val="22"/>
          <w:szCs w:val="22"/>
        </w:rPr>
        <w:tab/>
      </w:r>
      <w:r>
        <w:rPr>
          <w:noProof/>
          <w:lang w:eastAsia="zh-CN"/>
        </w:rPr>
        <w:t>Procedures of Ranging service exposure</w:t>
      </w:r>
      <w:r>
        <w:rPr>
          <w:noProof/>
        </w:rPr>
        <w:tab/>
      </w:r>
      <w:r>
        <w:rPr>
          <w:noProof/>
        </w:rPr>
        <w:fldChar w:fldCharType="begin" w:fldLock="1"/>
      </w:r>
      <w:r>
        <w:rPr>
          <w:noProof/>
        </w:rPr>
        <w:instrText xml:space="preserve"> PAGEREF _Toc128724969 \h </w:instrText>
      </w:r>
      <w:r>
        <w:rPr>
          <w:noProof/>
        </w:rPr>
      </w:r>
      <w:r>
        <w:rPr>
          <w:noProof/>
        </w:rPr>
        <w:fldChar w:fldCharType="separate"/>
      </w:r>
      <w:r>
        <w:rPr>
          <w:noProof/>
        </w:rPr>
        <w:t>53</w:t>
      </w:r>
      <w:r>
        <w:rPr>
          <w:noProof/>
        </w:rPr>
        <w:fldChar w:fldCharType="end"/>
      </w:r>
    </w:p>
    <w:p w14:paraId="4E327F1C" w14:textId="2C568ACB" w:rsidR="00C36F0B" w:rsidRDefault="00C36F0B">
      <w:pPr>
        <w:pStyle w:val="TOC4"/>
        <w:rPr>
          <w:rFonts w:asciiTheme="minorHAnsi" w:eastAsiaTheme="minorEastAsia" w:hAnsiTheme="minorHAnsi" w:cstheme="minorBidi"/>
          <w:noProof/>
          <w:sz w:val="22"/>
          <w:szCs w:val="22"/>
        </w:rPr>
      </w:pPr>
      <w:r>
        <w:rPr>
          <w:noProof/>
          <w:lang w:eastAsia="zh-CN"/>
        </w:rPr>
        <w:t>6.10.2.2</w:t>
      </w:r>
      <w:r>
        <w:rPr>
          <w:rFonts w:asciiTheme="minorHAnsi" w:eastAsiaTheme="minorEastAsia" w:hAnsiTheme="minorHAnsi" w:cstheme="minorBidi"/>
          <w:noProof/>
          <w:sz w:val="22"/>
          <w:szCs w:val="22"/>
        </w:rPr>
        <w:tab/>
      </w:r>
      <w:r>
        <w:rPr>
          <w:noProof/>
          <w:lang w:eastAsia="zh-CN"/>
        </w:rPr>
        <w:t>Deferred procedures of Ranging service exposure to the SL Positioning Client UE</w:t>
      </w:r>
      <w:r>
        <w:rPr>
          <w:noProof/>
        </w:rPr>
        <w:tab/>
      </w:r>
      <w:r>
        <w:rPr>
          <w:noProof/>
        </w:rPr>
        <w:fldChar w:fldCharType="begin" w:fldLock="1"/>
      </w:r>
      <w:r>
        <w:rPr>
          <w:noProof/>
        </w:rPr>
        <w:instrText xml:space="preserve"> PAGEREF _Toc128724970 \h </w:instrText>
      </w:r>
      <w:r>
        <w:rPr>
          <w:noProof/>
        </w:rPr>
      </w:r>
      <w:r>
        <w:rPr>
          <w:noProof/>
        </w:rPr>
        <w:fldChar w:fldCharType="separate"/>
      </w:r>
      <w:r>
        <w:rPr>
          <w:noProof/>
        </w:rPr>
        <w:t>54</w:t>
      </w:r>
      <w:r>
        <w:rPr>
          <w:noProof/>
        </w:rPr>
        <w:fldChar w:fldCharType="end"/>
      </w:r>
    </w:p>
    <w:p w14:paraId="02433DA0" w14:textId="6D5FDC41" w:rsidR="00C36F0B" w:rsidRDefault="00C36F0B">
      <w:pPr>
        <w:pStyle w:val="TOC3"/>
        <w:rPr>
          <w:rFonts w:asciiTheme="minorHAnsi" w:eastAsiaTheme="minorEastAsia" w:hAnsiTheme="minorHAnsi" w:cstheme="minorBidi"/>
          <w:noProof/>
          <w:sz w:val="22"/>
          <w:szCs w:val="22"/>
        </w:rPr>
      </w:pPr>
      <w:r>
        <w:rPr>
          <w:noProof/>
          <w:lang w:eastAsia="zh-CN"/>
        </w:rPr>
        <w:t>6.1</w:t>
      </w:r>
      <w:r w:rsidRPr="00B14CDF">
        <w:rPr>
          <w:rFonts w:eastAsia="SimSun"/>
          <w:noProof/>
          <w:lang w:eastAsia="zh-CN"/>
        </w:rPr>
        <w:t>0</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_Toc128724971 \h </w:instrText>
      </w:r>
      <w:r>
        <w:rPr>
          <w:noProof/>
        </w:rPr>
      </w:r>
      <w:r>
        <w:rPr>
          <w:noProof/>
        </w:rPr>
        <w:fldChar w:fldCharType="separate"/>
      </w:r>
      <w:r>
        <w:rPr>
          <w:noProof/>
        </w:rPr>
        <w:t>55</w:t>
      </w:r>
      <w:r>
        <w:rPr>
          <w:noProof/>
        </w:rPr>
        <w:fldChar w:fldCharType="end"/>
      </w:r>
    </w:p>
    <w:p w14:paraId="689FDE8A" w14:textId="2112610C" w:rsidR="00C36F0B" w:rsidRDefault="00C36F0B">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rPr>
        <w:t>Solution</w:t>
      </w:r>
      <w:r>
        <w:rPr>
          <w:noProof/>
          <w:lang w:eastAsia="zh-CN"/>
        </w:rPr>
        <w:t xml:space="preserve"> #11</w:t>
      </w:r>
      <w:r>
        <w:rPr>
          <w:noProof/>
        </w:rPr>
        <w:t>: UE using exposure API</w:t>
      </w:r>
      <w:r>
        <w:rPr>
          <w:noProof/>
        </w:rPr>
        <w:tab/>
      </w:r>
      <w:r>
        <w:rPr>
          <w:noProof/>
        </w:rPr>
        <w:fldChar w:fldCharType="begin" w:fldLock="1"/>
      </w:r>
      <w:r>
        <w:rPr>
          <w:noProof/>
        </w:rPr>
        <w:instrText xml:space="preserve"> PAGEREF _Toc128724972 \h </w:instrText>
      </w:r>
      <w:r>
        <w:rPr>
          <w:noProof/>
        </w:rPr>
      </w:r>
      <w:r>
        <w:rPr>
          <w:noProof/>
        </w:rPr>
        <w:fldChar w:fldCharType="separate"/>
      </w:r>
      <w:r>
        <w:rPr>
          <w:noProof/>
        </w:rPr>
        <w:t>55</w:t>
      </w:r>
      <w:r>
        <w:rPr>
          <w:noProof/>
        </w:rPr>
        <w:fldChar w:fldCharType="end"/>
      </w:r>
    </w:p>
    <w:p w14:paraId="582955E9" w14:textId="04413C40"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11</w:t>
      </w:r>
      <w:r>
        <w:rPr>
          <w:noProof/>
        </w:rPr>
        <w:t>.1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_Toc128724973 \h </w:instrText>
      </w:r>
      <w:r>
        <w:rPr>
          <w:noProof/>
        </w:rPr>
      </w:r>
      <w:r>
        <w:rPr>
          <w:noProof/>
        </w:rPr>
        <w:fldChar w:fldCharType="separate"/>
      </w:r>
      <w:r>
        <w:rPr>
          <w:noProof/>
        </w:rPr>
        <w:t>55</w:t>
      </w:r>
      <w:r>
        <w:rPr>
          <w:noProof/>
        </w:rPr>
        <w:fldChar w:fldCharType="end"/>
      </w:r>
    </w:p>
    <w:p w14:paraId="44D1AD34" w14:textId="2B865E7A"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11</w:t>
      </w:r>
      <w:r>
        <w:rPr>
          <w:noProof/>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_Toc128724974 \h </w:instrText>
      </w:r>
      <w:r>
        <w:rPr>
          <w:noProof/>
        </w:rPr>
      </w:r>
      <w:r>
        <w:rPr>
          <w:noProof/>
        </w:rPr>
        <w:fldChar w:fldCharType="separate"/>
      </w:r>
      <w:r>
        <w:rPr>
          <w:noProof/>
        </w:rPr>
        <w:t>55</w:t>
      </w:r>
      <w:r>
        <w:rPr>
          <w:noProof/>
        </w:rPr>
        <w:fldChar w:fldCharType="end"/>
      </w:r>
    </w:p>
    <w:p w14:paraId="3AEE6A66" w14:textId="0D03A2D4"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11</w:t>
      </w:r>
      <w:r>
        <w:rPr>
          <w:noProof/>
        </w:rPr>
        <w:t>.</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_Toc128724975 \h </w:instrText>
      </w:r>
      <w:r>
        <w:rPr>
          <w:noProof/>
        </w:rPr>
      </w:r>
      <w:r>
        <w:rPr>
          <w:noProof/>
        </w:rPr>
        <w:fldChar w:fldCharType="separate"/>
      </w:r>
      <w:r>
        <w:rPr>
          <w:noProof/>
        </w:rPr>
        <w:t>56</w:t>
      </w:r>
      <w:r>
        <w:rPr>
          <w:noProof/>
        </w:rPr>
        <w:fldChar w:fldCharType="end"/>
      </w:r>
    </w:p>
    <w:p w14:paraId="6774A1F8" w14:textId="0BB49698" w:rsidR="00C36F0B" w:rsidRDefault="00C36F0B">
      <w:pPr>
        <w:pStyle w:val="TOC4"/>
        <w:rPr>
          <w:rFonts w:asciiTheme="minorHAnsi" w:eastAsiaTheme="minorEastAsia" w:hAnsiTheme="minorHAnsi" w:cstheme="minorBidi"/>
          <w:noProof/>
          <w:sz w:val="22"/>
          <w:szCs w:val="22"/>
        </w:rPr>
      </w:pPr>
      <w:r>
        <w:rPr>
          <w:noProof/>
        </w:rPr>
        <w:t>6.</w:t>
      </w:r>
      <w:r>
        <w:rPr>
          <w:noProof/>
          <w:lang w:eastAsia="zh-CN"/>
        </w:rPr>
        <w:t>11</w:t>
      </w:r>
      <w:r>
        <w:rPr>
          <w:noProof/>
        </w:rPr>
        <w:t>.3.1</w:t>
      </w:r>
      <w:r>
        <w:rPr>
          <w:rFonts w:asciiTheme="minorHAnsi" w:eastAsiaTheme="minorEastAsia" w:hAnsiTheme="minorHAnsi" w:cstheme="minorBidi"/>
          <w:noProof/>
          <w:sz w:val="22"/>
          <w:szCs w:val="22"/>
        </w:rPr>
        <w:tab/>
      </w:r>
      <w:r>
        <w:rPr>
          <w:noProof/>
        </w:rPr>
        <w:t>UE access to Ranging and sidelink positioning service exposure.</w:t>
      </w:r>
      <w:r>
        <w:rPr>
          <w:noProof/>
        </w:rPr>
        <w:tab/>
      </w:r>
      <w:r>
        <w:rPr>
          <w:noProof/>
        </w:rPr>
        <w:fldChar w:fldCharType="begin" w:fldLock="1"/>
      </w:r>
      <w:r>
        <w:rPr>
          <w:noProof/>
        </w:rPr>
        <w:instrText xml:space="preserve"> PAGEREF _Toc128724976 \h </w:instrText>
      </w:r>
      <w:r>
        <w:rPr>
          <w:noProof/>
        </w:rPr>
      </w:r>
      <w:r>
        <w:rPr>
          <w:noProof/>
        </w:rPr>
        <w:fldChar w:fldCharType="separate"/>
      </w:r>
      <w:r>
        <w:rPr>
          <w:noProof/>
        </w:rPr>
        <w:t>56</w:t>
      </w:r>
      <w:r>
        <w:rPr>
          <w:noProof/>
        </w:rPr>
        <w:fldChar w:fldCharType="end"/>
      </w:r>
    </w:p>
    <w:p w14:paraId="00769BE9" w14:textId="52218F80"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11</w:t>
      </w:r>
      <w:r>
        <w:rPr>
          <w:noProof/>
        </w:rPr>
        <w:t>.</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_Toc128724977 \h </w:instrText>
      </w:r>
      <w:r>
        <w:rPr>
          <w:noProof/>
        </w:rPr>
      </w:r>
      <w:r>
        <w:rPr>
          <w:noProof/>
        </w:rPr>
        <w:fldChar w:fldCharType="separate"/>
      </w:r>
      <w:r>
        <w:rPr>
          <w:noProof/>
        </w:rPr>
        <w:t>57</w:t>
      </w:r>
      <w:r>
        <w:rPr>
          <w:noProof/>
        </w:rPr>
        <w:fldChar w:fldCharType="end"/>
      </w:r>
    </w:p>
    <w:p w14:paraId="6147F3F0" w14:textId="1FD71A99" w:rsidR="00C36F0B" w:rsidRDefault="00C36F0B">
      <w:pPr>
        <w:pStyle w:val="TOC2"/>
        <w:rPr>
          <w:rFonts w:asciiTheme="minorHAnsi" w:eastAsiaTheme="minorEastAsia" w:hAnsiTheme="minorHAnsi" w:cstheme="minorBidi"/>
          <w:noProof/>
          <w:sz w:val="22"/>
          <w:szCs w:val="22"/>
        </w:rPr>
      </w:pPr>
      <w:r>
        <w:rPr>
          <w:noProof/>
        </w:rPr>
        <w:t>6.</w:t>
      </w:r>
      <w:r>
        <w:rPr>
          <w:noProof/>
          <w:lang w:eastAsia="zh-CN"/>
        </w:rPr>
        <w:t>12</w:t>
      </w:r>
      <w:r>
        <w:rPr>
          <w:rFonts w:asciiTheme="minorHAnsi" w:eastAsiaTheme="minorEastAsia" w:hAnsiTheme="minorHAnsi" w:cstheme="minorBidi"/>
          <w:noProof/>
          <w:sz w:val="22"/>
          <w:szCs w:val="22"/>
        </w:rPr>
        <w:tab/>
      </w:r>
      <w:r>
        <w:rPr>
          <w:noProof/>
        </w:rPr>
        <w:t>Solution #</w:t>
      </w:r>
      <w:r>
        <w:rPr>
          <w:noProof/>
          <w:lang w:eastAsia="zh-CN"/>
        </w:rPr>
        <w:t>12</w:t>
      </w:r>
      <w:r>
        <w:rPr>
          <w:noProof/>
        </w:rPr>
        <w:t>: LCS-based Ranging Service Exposure</w:t>
      </w:r>
      <w:r>
        <w:rPr>
          <w:noProof/>
        </w:rPr>
        <w:tab/>
      </w:r>
      <w:r>
        <w:rPr>
          <w:noProof/>
        </w:rPr>
        <w:fldChar w:fldCharType="begin" w:fldLock="1"/>
      </w:r>
      <w:r>
        <w:rPr>
          <w:noProof/>
        </w:rPr>
        <w:instrText xml:space="preserve"> PAGEREF _Toc128724978 \h </w:instrText>
      </w:r>
      <w:r>
        <w:rPr>
          <w:noProof/>
        </w:rPr>
      </w:r>
      <w:r>
        <w:rPr>
          <w:noProof/>
        </w:rPr>
        <w:fldChar w:fldCharType="separate"/>
      </w:r>
      <w:r>
        <w:rPr>
          <w:noProof/>
        </w:rPr>
        <w:t>57</w:t>
      </w:r>
      <w:r>
        <w:rPr>
          <w:noProof/>
        </w:rPr>
        <w:fldChar w:fldCharType="end"/>
      </w:r>
    </w:p>
    <w:p w14:paraId="2066242B" w14:textId="638CF984"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12</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_Toc128724979 \h </w:instrText>
      </w:r>
      <w:r>
        <w:rPr>
          <w:noProof/>
        </w:rPr>
      </w:r>
      <w:r>
        <w:rPr>
          <w:noProof/>
        </w:rPr>
        <w:fldChar w:fldCharType="separate"/>
      </w:r>
      <w:r>
        <w:rPr>
          <w:noProof/>
        </w:rPr>
        <w:t>57</w:t>
      </w:r>
      <w:r>
        <w:rPr>
          <w:noProof/>
        </w:rPr>
        <w:fldChar w:fldCharType="end"/>
      </w:r>
    </w:p>
    <w:p w14:paraId="09864CBB" w14:textId="4FDA5A85"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12</w:t>
      </w:r>
      <w:r>
        <w:rPr>
          <w:noProof/>
        </w:rPr>
        <w:t>.2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_Toc128724980 \h </w:instrText>
      </w:r>
      <w:r>
        <w:rPr>
          <w:noProof/>
        </w:rPr>
      </w:r>
      <w:r>
        <w:rPr>
          <w:noProof/>
        </w:rPr>
        <w:fldChar w:fldCharType="separate"/>
      </w:r>
      <w:r>
        <w:rPr>
          <w:noProof/>
        </w:rPr>
        <w:t>57</w:t>
      </w:r>
      <w:r>
        <w:rPr>
          <w:noProof/>
        </w:rPr>
        <w:fldChar w:fldCharType="end"/>
      </w:r>
    </w:p>
    <w:p w14:paraId="003A63E0" w14:textId="67877F7A"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12</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_Toc128724981 \h </w:instrText>
      </w:r>
      <w:r>
        <w:rPr>
          <w:noProof/>
        </w:rPr>
      </w:r>
      <w:r>
        <w:rPr>
          <w:noProof/>
        </w:rPr>
        <w:fldChar w:fldCharType="separate"/>
      </w:r>
      <w:r>
        <w:rPr>
          <w:noProof/>
        </w:rPr>
        <w:t>58</w:t>
      </w:r>
      <w:r>
        <w:rPr>
          <w:noProof/>
        </w:rPr>
        <w:fldChar w:fldCharType="end"/>
      </w:r>
    </w:p>
    <w:p w14:paraId="5B1635DB" w14:textId="68CF180A"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12</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_Toc128724982 \h </w:instrText>
      </w:r>
      <w:r>
        <w:rPr>
          <w:noProof/>
        </w:rPr>
      </w:r>
      <w:r>
        <w:rPr>
          <w:noProof/>
        </w:rPr>
        <w:fldChar w:fldCharType="separate"/>
      </w:r>
      <w:r>
        <w:rPr>
          <w:noProof/>
        </w:rPr>
        <w:t>60</w:t>
      </w:r>
      <w:r>
        <w:rPr>
          <w:noProof/>
        </w:rPr>
        <w:fldChar w:fldCharType="end"/>
      </w:r>
    </w:p>
    <w:p w14:paraId="7E1CF636" w14:textId="5B0F91C2" w:rsidR="00C36F0B" w:rsidRDefault="00C36F0B">
      <w:pPr>
        <w:pStyle w:val="TOC2"/>
        <w:rPr>
          <w:rFonts w:asciiTheme="minorHAnsi" w:eastAsiaTheme="minorEastAsia" w:hAnsiTheme="minorHAnsi" w:cstheme="minorBidi"/>
          <w:noProof/>
          <w:sz w:val="22"/>
          <w:szCs w:val="22"/>
        </w:rPr>
      </w:pPr>
      <w:r>
        <w:rPr>
          <w:noProof/>
        </w:rPr>
        <w:lastRenderedPageBreak/>
        <w:t>6.13</w:t>
      </w:r>
      <w:r>
        <w:rPr>
          <w:rFonts w:asciiTheme="minorHAnsi" w:eastAsiaTheme="minorEastAsia" w:hAnsiTheme="minorHAnsi" w:cstheme="minorBidi"/>
          <w:noProof/>
          <w:sz w:val="22"/>
          <w:szCs w:val="22"/>
        </w:rPr>
        <w:tab/>
      </w:r>
      <w:r>
        <w:rPr>
          <w:noProof/>
        </w:rPr>
        <w:t>Solution #13: Ranging/SL positioning service initiated by application server or 5GC NF</w:t>
      </w:r>
      <w:r>
        <w:rPr>
          <w:noProof/>
        </w:rPr>
        <w:tab/>
      </w:r>
      <w:r>
        <w:rPr>
          <w:noProof/>
        </w:rPr>
        <w:fldChar w:fldCharType="begin" w:fldLock="1"/>
      </w:r>
      <w:r>
        <w:rPr>
          <w:noProof/>
        </w:rPr>
        <w:instrText xml:space="preserve"> PAGEREF _Toc128724983 \h </w:instrText>
      </w:r>
      <w:r>
        <w:rPr>
          <w:noProof/>
        </w:rPr>
      </w:r>
      <w:r>
        <w:rPr>
          <w:noProof/>
        </w:rPr>
        <w:fldChar w:fldCharType="separate"/>
      </w:r>
      <w:r>
        <w:rPr>
          <w:noProof/>
        </w:rPr>
        <w:t>60</w:t>
      </w:r>
      <w:r>
        <w:rPr>
          <w:noProof/>
        </w:rPr>
        <w:fldChar w:fldCharType="end"/>
      </w:r>
    </w:p>
    <w:p w14:paraId="381E742C" w14:textId="60B45C4F"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13</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_Toc128724984 \h </w:instrText>
      </w:r>
      <w:r>
        <w:rPr>
          <w:noProof/>
        </w:rPr>
      </w:r>
      <w:r>
        <w:rPr>
          <w:noProof/>
        </w:rPr>
        <w:fldChar w:fldCharType="separate"/>
      </w:r>
      <w:r>
        <w:rPr>
          <w:noProof/>
        </w:rPr>
        <w:t>60</w:t>
      </w:r>
      <w:r>
        <w:rPr>
          <w:noProof/>
        </w:rPr>
        <w:fldChar w:fldCharType="end"/>
      </w:r>
    </w:p>
    <w:p w14:paraId="035B8DE3" w14:textId="4B0A22D7"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13</w:t>
      </w:r>
      <w:r>
        <w:rPr>
          <w:noProof/>
        </w:rPr>
        <w:t>.2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_Toc128724985 \h </w:instrText>
      </w:r>
      <w:r>
        <w:rPr>
          <w:noProof/>
        </w:rPr>
      </w:r>
      <w:r>
        <w:rPr>
          <w:noProof/>
        </w:rPr>
        <w:fldChar w:fldCharType="separate"/>
      </w:r>
      <w:r>
        <w:rPr>
          <w:noProof/>
        </w:rPr>
        <w:t>60</w:t>
      </w:r>
      <w:r>
        <w:rPr>
          <w:noProof/>
        </w:rPr>
        <w:fldChar w:fldCharType="end"/>
      </w:r>
    </w:p>
    <w:p w14:paraId="6A5EDF08" w14:textId="01698950"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13</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_Toc128724986 \h </w:instrText>
      </w:r>
      <w:r>
        <w:rPr>
          <w:noProof/>
        </w:rPr>
      </w:r>
      <w:r>
        <w:rPr>
          <w:noProof/>
        </w:rPr>
        <w:fldChar w:fldCharType="separate"/>
      </w:r>
      <w:r>
        <w:rPr>
          <w:noProof/>
        </w:rPr>
        <w:t>61</w:t>
      </w:r>
      <w:r>
        <w:rPr>
          <w:noProof/>
        </w:rPr>
        <w:fldChar w:fldCharType="end"/>
      </w:r>
    </w:p>
    <w:p w14:paraId="549F1E21" w14:textId="034CB5C1" w:rsidR="00C36F0B" w:rsidRDefault="00C36F0B">
      <w:pPr>
        <w:pStyle w:val="TOC4"/>
        <w:rPr>
          <w:rFonts w:asciiTheme="minorHAnsi" w:eastAsiaTheme="minorEastAsia" w:hAnsiTheme="minorHAnsi" w:cstheme="minorBidi"/>
          <w:noProof/>
          <w:sz w:val="22"/>
          <w:szCs w:val="22"/>
        </w:rPr>
      </w:pPr>
      <w:r>
        <w:rPr>
          <w:noProof/>
          <w:lang w:eastAsia="zh-CN"/>
        </w:rPr>
        <w:t>6.13.3.1</w:t>
      </w:r>
      <w:r>
        <w:rPr>
          <w:rFonts w:asciiTheme="minorHAnsi" w:eastAsiaTheme="minorEastAsia" w:hAnsiTheme="minorHAnsi" w:cstheme="minorBidi"/>
          <w:noProof/>
          <w:sz w:val="22"/>
          <w:szCs w:val="22"/>
        </w:rPr>
        <w:tab/>
      </w:r>
      <w:r>
        <w:rPr>
          <w:noProof/>
          <w:lang w:eastAsia="zh-CN"/>
        </w:rPr>
        <w:t>Service initiated by application server</w:t>
      </w:r>
      <w:r>
        <w:rPr>
          <w:noProof/>
        </w:rPr>
        <w:tab/>
      </w:r>
      <w:r>
        <w:rPr>
          <w:noProof/>
        </w:rPr>
        <w:fldChar w:fldCharType="begin" w:fldLock="1"/>
      </w:r>
      <w:r>
        <w:rPr>
          <w:noProof/>
        </w:rPr>
        <w:instrText xml:space="preserve"> PAGEREF _Toc128724987 \h </w:instrText>
      </w:r>
      <w:r>
        <w:rPr>
          <w:noProof/>
        </w:rPr>
      </w:r>
      <w:r>
        <w:rPr>
          <w:noProof/>
        </w:rPr>
        <w:fldChar w:fldCharType="separate"/>
      </w:r>
      <w:r>
        <w:rPr>
          <w:noProof/>
        </w:rPr>
        <w:t>61</w:t>
      </w:r>
      <w:r>
        <w:rPr>
          <w:noProof/>
        </w:rPr>
        <w:fldChar w:fldCharType="end"/>
      </w:r>
    </w:p>
    <w:p w14:paraId="7753CB3A" w14:textId="20231866" w:rsidR="00C36F0B" w:rsidRDefault="00C36F0B">
      <w:pPr>
        <w:pStyle w:val="TOC4"/>
        <w:rPr>
          <w:rFonts w:asciiTheme="minorHAnsi" w:eastAsiaTheme="minorEastAsia" w:hAnsiTheme="minorHAnsi" w:cstheme="minorBidi"/>
          <w:noProof/>
          <w:sz w:val="22"/>
          <w:szCs w:val="22"/>
        </w:rPr>
      </w:pPr>
      <w:r>
        <w:rPr>
          <w:noProof/>
          <w:lang w:eastAsia="zh-CN"/>
        </w:rPr>
        <w:t>6.13.3.2</w:t>
      </w:r>
      <w:r>
        <w:rPr>
          <w:rFonts w:asciiTheme="minorHAnsi" w:eastAsiaTheme="minorEastAsia" w:hAnsiTheme="minorHAnsi" w:cstheme="minorBidi"/>
          <w:noProof/>
          <w:sz w:val="22"/>
          <w:szCs w:val="22"/>
        </w:rPr>
        <w:tab/>
      </w:r>
      <w:r>
        <w:rPr>
          <w:noProof/>
          <w:lang w:eastAsia="zh-CN"/>
        </w:rPr>
        <w:t>Service initiated by 5GC NF</w:t>
      </w:r>
      <w:r>
        <w:rPr>
          <w:noProof/>
        </w:rPr>
        <w:tab/>
      </w:r>
      <w:r>
        <w:rPr>
          <w:noProof/>
        </w:rPr>
        <w:fldChar w:fldCharType="begin" w:fldLock="1"/>
      </w:r>
      <w:r>
        <w:rPr>
          <w:noProof/>
        </w:rPr>
        <w:instrText xml:space="preserve"> PAGEREF _Toc128724988 \h </w:instrText>
      </w:r>
      <w:r>
        <w:rPr>
          <w:noProof/>
        </w:rPr>
      </w:r>
      <w:r>
        <w:rPr>
          <w:noProof/>
        </w:rPr>
        <w:fldChar w:fldCharType="separate"/>
      </w:r>
      <w:r>
        <w:rPr>
          <w:noProof/>
        </w:rPr>
        <w:t>62</w:t>
      </w:r>
      <w:r>
        <w:rPr>
          <w:noProof/>
        </w:rPr>
        <w:fldChar w:fldCharType="end"/>
      </w:r>
    </w:p>
    <w:p w14:paraId="64A857D8" w14:textId="22E890B2"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13</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_Toc128724989 \h </w:instrText>
      </w:r>
      <w:r>
        <w:rPr>
          <w:noProof/>
        </w:rPr>
      </w:r>
      <w:r>
        <w:rPr>
          <w:noProof/>
        </w:rPr>
        <w:fldChar w:fldCharType="separate"/>
      </w:r>
      <w:r>
        <w:rPr>
          <w:noProof/>
        </w:rPr>
        <w:t>63</w:t>
      </w:r>
      <w:r>
        <w:rPr>
          <w:noProof/>
        </w:rPr>
        <w:fldChar w:fldCharType="end"/>
      </w:r>
    </w:p>
    <w:p w14:paraId="293EE957" w14:textId="32F8D944" w:rsidR="00C36F0B" w:rsidRDefault="00C36F0B">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General reference architecture for Sidelink positioning and ranging-based services</w:t>
      </w:r>
      <w:r>
        <w:rPr>
          <w:noProof/>
        </w:rPr>
        <w:tab/>
      </w:r>
      <w:r>
        <w:rPr>
          <w:noProof/>
        </w:rPr>
        <w:fldChar w:fldCharType="begin" w:fldLock="1"/>
      </w:r>
      <w:r>
        <w:rPr>
          <w:noProof/>
        </w:rPr>
        <w:instrText xml:space="preserve"> PAGEREF _Toc128724990 \h </w:instrText>
      </w:r>
      <w:r>
        <w:rPr>
          <w:noProof/>
        </w:rPr>
      </w:r>
      <w:r>
        <w:rPr>
          <w:noProof/>
        </w:rPr>
        <w:fldChar w:fldCharType="separate"/>
      </w:r>
      <w:r>
        <w:rPr>
          <w:noProof/>
        </w:rPr>
        <w:t>63</w:t>
      </w:r>
      <w:r>
        <w:rPr>
          <w:noProof/>
        </w:rPr>
        <w:fldChar w:fldCharType="end"/>
      </w:r>
    </w:p>
    <w:p w14:paraId="6D8A6959" w14:textId="66968F7F" w:rsidR="00C36F0B" w:rsidRDefault="00C36F0B">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_Toc128724991 \h </w:instrText>
      </w:r>
      <w:r>
        <w:rPr>
          <w:noProof/>
        </w:rPr>
      </w:r>
      <w:r>
        <w:rPr>
          <w:noProof/>
        </w:rPr>
        <w:fldChar w:fldCharType="separate"/>
      </w:r>
      <w:r>
        <w:rPr>
          <w:noProof/>
        </w:rPr>
        <w:t>63</w:t>
      </w:r>
      <w:r>
        <w:rPr>
          <w:noProof/>
        </w:rPr>
        <w:fldChar w:fldCharType="end"/>
      </w:r>
    </w:p>
    <w:p w14:paraId="71F864C1" w14:textId="35C12186" w:rsidR="00C36F0B" w:rsidRDefault="00C36F0B">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_Toc128724992 \h </w:instrText>
      </w:r>
      <w:r>
        <w:rPr>
          <w:noProof/>
        </w:rPr>
      </w:r>
      <w:r>
        <w:rPr>
          <w:noProof/>
        </w:rPr>
        <w:fldChar w:fldCharType="separate"/>
      </w:r>
      <w:r>
        <w:rPr>
          <w:noProof/>
        </w:rPr>
        <w:t>66</w:t>
      </w:r>
      <w:r>
        <w:rPr>
          <w:noProof/>
        </w:rPr>
        <w:fldChar w:fldCharType="end"/>
      </w:r>
    </w:p>
    <w:p w14:paraId="613E2FD4" w14:textId="7EFE5FF8" w:rsidR="00C36F0B" w:rsidRDefault="00C36F0B">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_Toc128724993 \h </w:instrText>
      </w:r>
      <w:r>
        <w:rPr>
          <w:noProof/>
        </w:rPr>
      </w:r>
      <w:r>
        <w:rPr>
          <w:noProof/>
        </w:rPr>
        <w:fldChar w:fldCharType="separate"/>
      </w:r>
      <w:r>
        <w:rPr>
          <w:noProof/>
        </w:rPr>
        <w:t>67</w:t>
      </w:r>
      <w:r>
        <w:rPr>
          <w:noProof/>
        </w:rPr>
        <w:fldChar w:fldCharType="end"/>
      </w:r>
    </w:p>
    <w:p w14:paraId="29BDD1A0" w14:textId="4FDB0DCF" w:rsidR="00C36F0B" w:rsidRDefault="00C36F0B">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Protocol stack</w:t>
      </w:r>
      <w:r>
        <w:rPr>
          <w:noProof/>
        </w:rPr>
        <w:tab/>
      </w:r>
      <w:r>
        <w:rPr>
          <w:noProof/>
        </w:rPr>
        <w:fldChar w:fldCharType="begin" w:fldLock="1"/>
      </w:r>
      <w:r>
        <w:rPr>
          <w:noProof/>
        </w:rPr>
        <w:instrText xml:space="preserve"> PAGEREF _Toc128724994 \h </w:instrText>
      </w:r>
      <w:r>
        <w:rPr>
          <w:noProof/>
        </w:rPr>
      </w:r>
      <w:r>
        <w:rPr>
          <w:noProof/>
        </w:rPr>
        <w:fldChar w:fldCharType="separate"/>
      </w:r>
      <w:r>
        <w:rPr>
          <w:noProof/>
        </w:rPr>
        <w:t>68</w:t>
      </w:r>
      <w:r>
        <w:rPr>
          <w:noProof/>
        </w:rPr>
        <w:fldChar w:fldCharType="end"/>
      </w:r>
    </w:p>
    <w:p w14:paraId="721FB965" w14:textId="4E606718" w:rsidR="00C36F0B" w:rsidRDefault="00C36F0B">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Service Authorization to NG-RAN for Ranging/Sidelink Positioning</w:t>
      </w:r>
      <w:r>
        <w:rPr>
          <w:noProof/>
        </w:rPr>
        <w:tab/>
      </w:r>
      <w:r>
        <w:rPr>
          <w:noProof/>
        </w:rPr>
        <w:fldChar w:fldCharType="begin" w:fldLock="1"/>
      </w:r>
      <w:r>
        <w:rPr>
          <w:noProof/>
        </w:rPr>
        <w:instrText xml:space="preserve"> PAGEREF _Toc128724995 \h </w:instrText>
      </w:r>
      <w:r>
        <w:rPr>
          <w:noProof/>
        </w:rPr>
      </w:r>
      <w:r>
        <w:rPr>
          <w:noProof/>
        </w:rPr>
        <w:fldChar w:fldCharType="separate"/>
      </w:r>
      <w:r>
        <w:rPr>
          <w:noProof/>
        </w:rPr>
        <w:t>69</w:t>
      </w:r>
      <w:r>
        <w:rPr>
          <w:noProof/>
        </w:rPr>
        <w:fldChar w:fldCharType="end"/>
      </w:r>
    </w:p>
    <w:p w14:paraId="46184277" w14:textId="0BC5E1E9" w:rsidR="00C36F0B" w:rsidRDefault="00C36F0B">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_Toc128724996 \h </w:instrText>
      </w:r>
      <w:r>
        <w:rPr>
          <w:noProof/>
        </w:rPr>
      </w:r>
      <w:r>
        <w:rPr>
          <w:noProof/>
        </w:rPr>
        <w:fldChar w:fldCharType="separate"/>
      </w:r>
      <w:r>
        <w:rPr>
          <w:noProof/>
        </w:rPr>
        <w:t>69</w:t>
      </w:r>
      <w:r>
        <w:rPr>
          <w:noProof/>
        </w:rPr>
        <w:fldChar w:fldCharType="end"/>
      </w:r>
    </w:p>
    <w:p w14:paraId="2BBAA2ED" w14:textId="5E977FD0" w:rsidR="00C36F0B" w:rsidRDefault="00C36F0B">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_Toc128724997 \h </w:instrText>
      </w:r>
      <w:r>
        <w:rPr>
          <w:noProof/>
        </w:rPr>
      </w:r>
      <w:r>
        <w:rPr>
          <w:noProof/>
        </w:rPr>
        <w:fldChar w:fldCharType="separate"/>
      </w:r>
      <w:r>
        <w:rPr>
          <w:noProof/>
        </w:rPr>
        <w:t>69</w:t>
      </w:r>
      <w:r>
        <w:rPr>
          <w:noProof/>
        </w:rPr>
        <w:fldChar w:fldCharType="end"/>
      </w:r>
    </w:p>
    <w:p w14:paraId="320933D1" w14:textId="304102C2" w:rsidR="00C36F0B" w:rsidRDefault="00C36F0B">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_Toc128724998 \h </w:instrText>
      </w:r>
      <w:r>
        <w:rPr>
          <w:noProof/>
        </w:rPr>
      </w:r>
      <w:r>
        <w:rPr>
          <w:noProof/>
        </w:rPr>
        <w:fldChar w:fldCharType="separate"/>
      </w:r>
      <w:r>
        <w:rPr>
          <w:noProof/>
        </w:rPr>
        <w:t>70</w:t>
      </w:r>
      <w:r>
        <w:rPr>
          <w:noProof/>
        </w:rPr>
        <w:fldChar w:fldCharType="end"/>
      </w:r>
    </w:p>
    <w:p w14:paraId="2615AAF9" w14:textId="7759A3DB" w:rsidR="00C36F0B" w:rsidRDefault="00C36F0B">
      <w:pPr>
        <w:pStyle w:val="TOC3"/>
        <w:rPr>
          <w:rFonts w:asciiTheme="minorHAnsi" w:eastAsiaTheme="minorEastAsia" w:hAnsiTheme="minorHAnsi" w:cstheme="minorBidi"/>
          <w:noProof/>
          <w:sz w:val="22"/>
          <w:szCs w:val="22"/>
        </w:rPr>
      </w:pPr>
      <w:r>
        <w:rPr>
          <w:noProof/>
        </w:rPr>
        <w:t>6.15.4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_Toc128724999 \h </w:instrText>
      </w:r>
      <w:r>
        <w:rPr>
          <w:noProof/>
        </w:rPr>
      </w:r>
      <w:r>
        <w:rPr>
          <w:noProof/>
        </w:rPr>
        <w:fldChar w:fldCharType="separate"/>
      </w:r>
      <w:r>
        <w:rPr>
          <w:noProof/>
        </w:rPr>
        <w:t>70</w:t>
      </w:r>
      <w:r>
        <w:rPr>
          <w:noProof/>
        </w:rPr>
        <w:fldChar w:fldCharType="end"/>
      </w:r>
    </w:p>
    <w:p w14:paraId="284CE854" w14:textId="30CE75C1" w:rsidR="00C36F0B" w:rsidRDefault="00C36F0B">
      <w:pPr>
        <w:pStyle w:val="TOC2"/>
        <w:rPr>
          <w:rFonts w:asciiTheme="minorHAnsi" w:eastAsiaTheme="minorEastAsia" w:hAnsiTheme="minorHAnsi" w:cstheme="minorBidi"/>
          <w:noProof/>
          <w:sz w:val="22"/>
          <w:szCs w:val="22"/>
        </w:rPr>
      </w:pPr>
      <w:r w:rsidRPr="00B14CDF">
        <w:rPr>
          <w:rFonts w:eastAsia="DengXian"/>
          <w:noProof/>
          <w:lang w:eastAsia="en-US"/>
        </w:rPr>
        <w:t>6.16</w:t>
      </w:r>
      <w:r>
        <w:rPr>
          <w:rFonts w:asciiTheme="minorHAnsi" w:eastAsiaTheme="minorEastAsia" w:hAnsiTheme="minorHAnsi" w:cstheme="minorBidi"/>
          <w:noProof/>
          <w:sz w:val="22"/>
          <w:szCs w:val="22"/>
        </w:rPr>
        <w:tab/>
      </w:r>
      <w:r w:rsidRPr="00B14CDF">
        <w:rPr>
          <w:rFonts w:eastAsia="DengXian"/>
          <w:noProof/>
          <w:lang w:eastAsia="en-US"/>
        </w:rPr>
        <w:t>Solution #16: Solution for ranging operation with assistant UE(s)</w:t>
      </w:r>
      <w:r>
        <w:rPr>
          <w:noProof/>
        </w:rPr>
        <w:tab/>
      </w:r>
      <w:r>
        <w:rPr>
          <w:noProof/>
        </w:rPr>
        <w:fldChar w:fldCharType="begin" w:fldLock="1"/>
      </w:r>
      <w:r>
        <w:rPr>
          <w:noProof/>
        </w:rPr>
        <w:instrText xml:space="preserve"> PAGEREF _Toc128725000 \h </w:instrText>
      </w:r>
      <w:r>
        <w:rPr>
          <w:noProof/>
        </w:rPr>
      </w:r>
      <w:r>
        <w:rPr>
          <w:noProof/>
        </w:rPr>
        <w:fldChar w:fldCharType="separate"/>
      </w:r>
      <w:r>
        <w:rPr>
          <w:noProof/>
        </w:rPr>
        <w:t>71</w:t>
      </w:r>
      <w:r>
        <w:rPr>
          <w:noProof/>
        </w:rPr>
        <w:fldChar w:fldCharType="end"/>
      </w:r>
    </w:p>
    <w:p w14:paraId="29799823" w14:textId="150B4618" w:rsidR="00C36F0B" w:rsidRDefault="00C36F0B">
      <w:pPr>
        <w:pStyle w:val="TOC3"/>
        <w:rPr>
          <w:rFonts w:asciiTheme="minorHAnsi" w:eastAsiaTheme="minorEastAsia" w:hAnsiTheme="minorHAnsi" w:cstheme="minorBidi"/>
          <w:noProof/>
          <w:sz w:val="22"/>
          <w:szCs w:val="22"/>
        </w:rPr>
      </w:pPr>
      <w:r w:rsidRPr="00B14CDF">
        <w:rPr>
          <w:rFonts w:eastAsia="DengXian"/>
          <w:noProof/>
          <w:lang w:eastAsia="en-US"/>
        </w:rPr>
        <w:t>6.16.1</w:t>
      </w:r>
      <w:r>
        <w:rPr>
          <w:rFonts w:asciiTheme="minorHAnsi" w:eastAsiaTheme="minorEastAsia" w:hAnsiTheme="minorHAnsi" w:cstheme="minorBidi"/>
          <w:noProof/>
          <w:sz w:val="22"/>
          <w:szCs w:val="22"/>
        </w:rPr>
        <w:tab/>
      </w:r>
      <w:r w:rsidRPr="00B14CDF">
        <w:rPr>
          <w:rFonts w:eastAsia="DengXian"/>
          <w:noProof/>
          <w:lang w:eastAsia="en-US"/>
        </w:rPr>
        <w:t>General</w:t>
      </w:r>
      <w:r>
        <w:rPr>
          <w:noProof/>
        </w:rPr>
        <w:tab/>
      </w:r>
      <w:r>
        <w:rPr>
          <w:noProof/>
        </w:rPr>
        <w:fldChar w:fldCharType="begin" w:fldLock="1"/>
      </w:r>
      <w:r>
        <w:rPr>
          <w:noProof/>
        </w:rPr>
        <w:instrText xml:space="preserve"> PAGEREF _Toc128725001 \h </w:instrText>
      </w:r>
      <w:r>
        <w:rPr>
          <w:noProof/>
        </w:rPr>
      </w:r>
      <w:r>
        <w:rPr>
          <w:noProof/>
        </w:rPr>
        <w:fldChar w:fldCharType="separate"/>
      </w:r>
      <w:r>
        <w:rPr>
          <w:noProof/>
        </w:rPr>
        <w:t>71</w:t>
      </w:r>
      <w:r>
        <w:rPr>
          <w:noProof/>
        </w:rPr>
        <w:fldChar w:fldCharType="end"/>
      </w:r>
    </w:p>
    <w:p w14:paraId="38CE4457" w14:textId="10063053" w:rsidR="00C36F0B" w:rsidRDefault="00C36F0B">
      <w:pPr>
        <w:pStyle w:val="TOC3"/>
        <w:rPr>
          <w:rFonts w:asciiTheme="minorHAnsi" w:eastAsiaTheme="minorEastAsia" w:hAnsiTheme="minorHAnsi" w:cstheme="minorBidi"/>
          <w:noProof/>
          <w:sz w:val="22"/>
          <w:szCs w:val="22"/>
        </w:rPr>
      </w:pPr>
      <w:r w:rsidRPr="00B14CDF">
        <w:rPr>
          <w:rFonts w:eastAsia="DengXian"/>
          <w:noProof/>
          <w:lang w:eastAsia="en-US"/>
        </w:rPr>
        <w:t>6.16.2</w:t>
      </w:r>
      <w:r>
        <w:rPr>
          <w:rFonts w:asciiTheme="minorHAnsi" w:eastAsiaTheme="minorEastAsia" w:hAnsiTheme="minorHAnsi" w:cstheme="minorBidi"/>
          <w:noProof/>
          <w:sz w:val="22"/>
          <w:szCs w:val="22"/>
        </w:rPr>
        <w:tab/>
      </w:r>
      <w:r w:rsidRPr="00B14CDF">
        <w:rPr>
          <w:rFonts w:eastAsia="DengXian"/>
          <w:noProof/>
          <w:lang w:eastAsia="en-US"/>
        </w:rPr>
        <w:t>Functional descriptions</w:t>
      </w:r>
      <w:r>
        <w:rPr>
          <w:noProof/>
        </w:rPr>
        <w:tab/>
      </w:r>
      <w:r>
        <w:rPr>
          <w:noProof/>
        </w:rPr>
        <w:fldChar w:fldCharType="begin" w:fldLock="1"/>
      </w:r>
      <w:r>
        <w:rPr>
          <w:noProof/>
        </w:rPr>
        <w:instrText xml:space="preserve"> PAGEREF _Toc128725002 \h </w:instrText>
      </w:r>
      <w:r>
        <w:rPr>
          <w:noProof/>
        </w:rPr>
      </w:r>
      <w:r>
        <w:rPr>
          <w:noProof/>
        </w:rPr>
        <w:fldChar w:fldCharType="separate"/>
      </w:r>
      <w:r>
        <w:rPr>
          <w:noProof/>
        </w:rPr>
        <w:t>71</w:t>
      </w:r>
      <w:r>
        <w:rPr>
          <w:noProof/>
        </w:rPr>
        <w:fldChar w:fldCharType="end"/>
      </w:r>
    </w:p>
    <w:p w14:paraId="5C209E56" w14:textId="50AAF881" w:rsidR="00C36F0B" w:rsidRDefault="00C36F0B">
      <w:pPr>
        <w:pStyle w:val="TOC3"/>
        <w:rPr>
          <w:rFonts w:asciiTheme="minorHAnsi" w:eastAsiaTheme="minorEastAsia" w:hAnsiTheme="minorHAnsi" w:cstheme="minorBidi"/>
          <w:noProof/>
          <w:sz w:val="22"/>
          <w:szCs w:val="22"/>
        </w:rPr>
      </w:pPr>
      <w:r w:rsidRPr="00B14CDF">
        <w:rPr>
          <w:rFonts w:eastAsia="DengXian"/>
          <w:noProof/>
          <w:lang w:eastAsia="en-US"/>
        </w:rPr>
        <w:t>6.16.3</w:t>
      </w:r>
      <w:r>
        <w:rPr>
          <w:rFonts w:asciiTheme="minorHAnsi" w:eastAsiaTheme="minorEastAsia" w:hAnsiTheme="minorHAnsi" w:cstheme="minorBidi"/>
          <w:noProof/>
          <w:sz w:val="22"/>
          <w:szCs w:val="22"/>
        </w:rPr>
        <w:tab/>
      </w:r>
      <w:r w:rsidRPr="00B14CDF">
        <w:rPr>
          <w:rFonts w:eastAsia="DengXian"/>
          <w:noProof/>
          <w:lang w:eastAsia="en-US"/>
        </w:rPr>
        <w:t>Procedures</w:t>
      </w:r>
      <w:r>
        <w:rPr>
          <w:noProof/>
        </w:rPr>
        <w:tab/>
      </w:r>
      <w:r>
        <w:rPr>
          <w:noProof/>
        </w:rPr>
        <w:fldChar w:fldCharType="begin" w:fldLock="1"/>
      </w:r>
      <w:r>
        <w:rPr>
          <w:noProof/>
        </w:rPr>
        <w:instrText xml:space="preserve"> PAGEREF _Toc128725003 \h </w:instrText>
      </w:r>
      <w:r>
        <w:rPr>
          <w:noProof/>
        </w:rPr>
      </w:r>
      <w:r>
        <w:rPr>
          <w:noProof/>
        </w:rPr>
        <w:fldChar w:fldCharType="separate"/>
      </w:r>
      <w:r>
        <w:rPr>
          <w:noProof/>
        </w:rPr>
        <w:t>71</w:t>
      </w:r>
      <w:r>
        <w:rPr>
          <w:noProof/>
        </w:rPr>
        <w:fldChar w:fldCharType="end"/>
      </w:r>
    </w:p>
    <w:p w14:paraId="6A673630" w14:textId="12991142" w:rsidR="00C36F0B" w:rsidRDefault="00C36F0B">
      <w:pPr>
        <w:pStyle w:val="TOC3"/>
        <w:rPr>
          <w:rFonts w:asciiTheme="minorHAnsi" w:eastAsiaTheme="minorEastAsia" w:hAnsiTheme="minorHAnsi" w:cstheme="minorBidi"/>
          <w:noProof/>
          <w:sz w:val="22"/>
          <w:szCs w:val="22"/>
        </w:rPr>
      </w:pPr>
      <w:r w:rsidRPr="00B14CDF">
        <w:rPr>
          <w:rFonts w:eastAsia="DengXian"/>
          <w:noProof/>
          <w:lang w:eastAsia="en-US"/>
        </w:rPr>
        <w:t>6.16.4</w:t>
      </w:r>
      <w:r>
        <w:rPr>
          <w:rFonts w:asciiTheme="minorHAnsi" w:eastAsiaTheme="minorEastAsia" w:hAnsiTheme="minorHAnsi" w:cstheme="minorBidi"/>
          <w:noProof/>
          <w:sz w:val="22"/>
          <w:szCs w:val="22"/>
        </w:rPr>
        <w:tab/>
      </w:r>
      <w:r w:rsidRPr="00B14CDF">
        <w:rPr>
          <w:rFonts w:eastAsia="DengXian"/>
          <w:noProof/>
          <w:lang w:eastAsia="en-US"/>
        </w:rPr>
        <w:t>Impacts on services, entities, and interfaces</w:t>
      </w:r>
      <w:r>
        <w:rPr>
          <w:noProof/>
        </w:rPr>
        <w:tab/>
      </w:r>
      <w:r>
        <w:rPr>
          <w:noProof/>
        </w:rPr>
        <w:fldChar w:fldCharType="begin" w:fldLock="1"/>
      </w:r>
      <w:r>
        <w:rPr>
          <w:noProof/>
        </w:rPr>
        <w:instrText xml:space="preserve"> PAGEREF _Toc128725004 \h </w:instrText>
      </w:r>
      <w:r>
        <w:rPr>
          <w:noProof/>
        </w:rPr>
      </w:r>
      <w:r>
        <w:rPr>
          <w:noProof/>
        </w:rPr>
        <w:fldChar w:fldCharType="separate"/>
      </w:r>
      <w:r>
        <w:rPr>
          <w:noProof/>
        </w:rPr>
        <w:t>72</w:t>
      </w:r>
      <w:r>
        <w:rPr>
          <w:noProof/>
        </w:rPr>
        <w:fldChar w:fldCharType="end"/>
      </w:r>
    </w:p>
    <w:p w14:paraId="1496AD53" w14:textId="06E81C26" w:rsidR="00C36F0B" w:rsidRDefault="00C36F0B">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Ranging/Sidelink positioning with the assistance of assistant UE</w:t>
      </w:r>
      <w:r>
        <w:rPr>
          <w:noProof/>
        </w:rPr>
        <w:tab/>
      </w:r>
      <w:r>
        <w:rPr>
          <w:noProof/>
        </w:rPr>
        <w:fldChar w:fldCharType="begin" w:fldLock="1"/>
      </w:r>
      <w:r>
        <w:rPr>
          <w:noProof/>
        </w:rPr>
        <w:instrText xml:space="preserve"> PAGEREF _Toc128725005 \h </w:instrText>
      </w:r>
      <w:r>
        <w:rPr>
          <w:noProof/>
        </w:rPr>
      </w:r>
      <w:r>
        <w:rPr>
          <w:noProof/>
        </w:rPr>
        <w:fldChar w:fldCharType="separate"/>
      </w:r>
      <w:r>
        <w:rPr>
          <w:noProof/>
        </w:rPr>
        <w:t>72</w:t>
      </w:r>
      <w:r>
        <w:rPr>
          <w:noProof/>
        </w:rPr>
        <w:fldChar w:fldCharType="end"/>
      </w:r>
    </w:p>
    <w:p w14:paraId="7384137A" w14:textId="7C3E3E4A" w:rsidR="00C36F0B" w:rsidRDefault="00C36F0B">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_Toc128725006 \h </w:instrText>
      </w:r>
      <w:r>
        <w:rPr>
          <w:noProof/>
        </w:rPr>
      </w:r>
      <w:r>
        <w:rPr>
          <w:noProof/>
        </w:rPr>
        <w:fldChar w:fldCharType="separate"/>
      </w:r>
      <w:r>
        <w:rPr>
          <w:noProof/>
        </w:rPr>
        <w:t>72</w:t>
      </w:r>
      <w:r>
        <w:rPr>
          <w:noProof/>
        </w:rPr>
        <w:fldChar w:fldCharType="end"/>
      </w:r>
    </w:p>
    <w:p w14:paraId="2CEC36B8" w14:textId="7367037C" w:rsidR="00C36F0B" w:rsidRDefault="00C36F0B">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_Toc128725007 \h </w:instrText>
      </w:r>
      <w:r>
        <w:rPr>
          <w:noProof/>
        </w:rPr>
      </w:r>
      <w:r>
        <w:rPr>
          <w:noProof/>
        </w:rPr>
        <w:fldChar w:fldCharType="separate"/>
      </w:r>
      <w:r>
        <w:rPr>
          <w:noProof/>
        </w:rPr>
        <w:t>73</w:t>
      </w:r>
      <w:r>
        <w:rPr>
          <w:noProof/>
        </w:rPr>
        <w:fldChar w:fldCharType="end"/>
      </w:r>
    </w:p>
    <w:p w14:paraId="7CFBED02" w14:textId="3FE609F4" w:rsidR="00C36F0B" w:rsidRDefault="00C36F0B">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_Toc128725008 \h </w:instrText>
      </w:r>
      <w:r>
        <w:rPr>
          <w:noProof/>
        </w:rPr>
      </w:r>
      <w:r>
        <w:rPr>
          <w:noProof/>
        </w:rPr>
        <w:fldChar w:fldCharType="separate"/>
      </w:r>
      <w:r>
        <w:rPr>
          <w:noProof/>
        </w:rPr>
        <w:t>74</w:t>
      </w:r>
      <w:r>
        <w:rPr>
          <w:noProof/>
        </w:rPr>
        <w:fldChar w:fldCharType="end"/>
      </w:r>
    </w:p>
    <w:p w14:paraId="67C06075" w14:textId="16C9008B" w:rsidR="00C36F0B" w:rsidRDefault="00C36F0B">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_Toc128725009 \h </w:instrText>
      </w:r>
      <w:r>
        <w:rPr>
          <w:noProof/>
        </w:rPr>
      </w:r>
      <w:r>
        <w:rPr>
          <w:noProof/>
        </w:rPr>
        <w:fldChar w:fldCharType="separate"/>
      </w:r>
      <w:r>
        <w:rPr>
          <w:noProof/>
        </w:rPr>
        <w:t>75</w:t>
      </w:r>
      <w:r>
        <w:rPr>
          <w:noProof/>
        </w:rPr>
        <w:fldChar w:fldCharType="end"/>
      </w:r>
    </w:p>
    <w:p w14:paraId="5A4156B9" w14:textId="6CB020CF" w:rsidR="00C36F0B" w:rsidRDefault="00C36F0B">
      <w:pPr>
        <w:pStyle w:val="TOC2"/>
        <w:rPr>
          <w:rFonts w:asciiTheme="minorHAnsi" w:eastAsiaTheme="minorEastAsia" w:hAnsiTheme="minorHAnsi" w:cstheme="minorBidi"/>
          <w:noProof/>
          <w:sz w:val="22"/>
          <w:szCs w:val="22"/>
        </w:rPr>
      </w:pPr>
      <w:r>
        <w:rPr>
          <w:noProof/>
        </w:rPr>
        <w:t>6.</w:t>
      </w:r>
      <w:r>
        <w:rPr>
          <w:noProof/>
          <w:lang w:eastAsia="zh-CN"/>
        </w:rPr>
        <w:t>18</w:t>
      </w:r>
      <w:r>
        <w:rPr>
          <w:rFonts w:asciiTheme="minorHAnsi" w:eastAsiaTheme="minorEastAsia" w:hAnsiTheme="minorHAnsi" w:cstheme="minorBidi"/>
          <w:noProof/>
          <w:sz w:val="22"/>
          <w:szCs w:val="22"/>
        </w:rPr>
        <w:tab/>
      </w:r>
      <w:r>
        <w:rPr>
          <w:noProof/>
        </w:rPr>
        <w:t>Solution #</w:t>
      </w:r>
      <w:r w:rsidRPr="00B14CDF">
        <w:rPr>
          <w:rFonts w:eastAsia="SimSun"/>
          <w:noProof/>
          <w:lang w:eastAsia="zh-CN"/>
        </w:rPr>
        <w:t>18</w:t>
      </w:r>
      <w:r>
        <w:rPr>
          <w:noProof/>
        </w:rPr>
        <w:t>: Network triggered ranging device discovery</w:t>
      </w:r>
      <w:r>
        <w:rPr>
          <w:noProof/>
        </w:rPr>
        <w:tab/>
      </w:r>
      <w:r>
        <w:rPr>
          <w:noProof/>
        </w:rPr>
        <w:fldChar w:fldCharType="begin" w:fldLock="1"/>
      </w:r>
      <w:r>
        <w:rPr>
          <w:noProof/>
        </w:rPr>
        <w:instrText xml:space="preserve"> PAGEREF _Toc128725010 \h </w:instrText>
      </w:r>
      <w:r>
        <w:rPr>
          <w:noProof/>
        </w:rPr>
      </w:r>
      <w:r>
        <w:rPr>
          <w:noProof/>
        </w:rPr>
        <w:fldChar w:fldCharType="separate"/>
      </w:r>
      <w:r>
        <w:rPr>
          <w:noProof/>
        </w:rPr>
        <w:t>76</w:t>
      </w:r>
      <w:r>
        <w:rPr>
          <w:noProof/>
        </w:rPr>
        <w:fldChar w:fldCharType="end"/>
      </w:r>
    </w:p>
    <w:p w14:paraId="17A8D877" w14:textId="1BC5CEAD"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18</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_Toc128725011 \h </w:instrText>
      </w:r>
      <w:r>
        <w:rPr>
          <w:noProof/>
        </w:rPr>
      </w:r>
      <w:r>
        <w:rPr>
          <w:noProof/>
        </w:rPr>
        <w:fldChar w:fldCharType="separate"/>
      </w:r>
      <w:r>
        <w:rPr>
          <w:noProof/>
        </w:rPr>
        <w:t>76</w:t>
      </w:r>
      <w:r>
        <w:rPr>
          <w:noProof/>
        </w:rPr>
        <w:fldChar w:fldCharType="end"/>
      </w:r>
    </w:p>
    <w:p w14:paraId="43851E3A" w14:textId="6B99CB52" w:rsidR="00C36F0B" w:rsidRDefault="00C36F0B">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Control plane-based Network triggered ranging device discovery</w:t>
      </w:r>
      <w:r>
        <w:rPr>
          <w:noProof/>
        </w:rPr>
        <w:tab/>
      </w:r>
      <w:r>
        <w:rPr>
          <w:noProof/>
        </w:rPr>
        <w:fldChar w:fldCharType="begin" w:fldLock="1"/>
      </w:r>
      <w:r>
        <w:rPr>
          <w:noProof/>
        </w:rPr>
        <w:instrText xml:space="preserve"> PAGEREF _Toc128725012 \h </w:instrText>
      </w:r>
      <w:r>
        <w:rPr>
          <w:noProof/>
        </w:rPr>
      </w:r>
      <w:r>
        <w:rPr>
          <w:noProof/>
        </w:rPr>
        <w:fldChar w:fldCharType="separate"/>
      </w:r>
      <w:r>
        <w:rPr>
          <w:noProof/>
        </w:rPr>
        <w:t>76</w:t>
      </w:r>
      <w:r>
        <w:rPr>
          <w:noProof/>
        </w:rPr>
        <w:fldChar w:fldCharType="end"/>
      </w:r>
    </w:p>
    <w:p w14:paraId="64E57E78" w14:textId="7A911667" w:rsidR="00C36F0B" w:rsidRDefault="00C36F0B">
      <w:pPr>
        <w:pStyle w:val="TOC4"/>
        <w:rPr>
          <w:rFonts w:asciiTheme="minorHAnsi" w:eastAsiaTheme="minorEastAsia" w:hAnsiTheme="minorHAnsi" w:cstheme="minorBidi"/>
          <w:noProof/>
          <w:sz w:val="22"/>
          <w:szCs w:val="22"/>
        </w:rPr>
      </w:pPr>
      <w:r>
        <w:rPr>
          <w:noProof/>
          <w:lang w:eastAsia="zh-CN"/>
        </w:rPr>
        <w:t>6.18.2.1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_Toc128725013 \h </w:instrText>
      </w:r>
      <w:r>
        <w:rPr>
          <w:noProof/>
        </w:rPr>
      </w:r>
      <w:r>
        <w:rPr>
          <w:noProof/>
        </w:rPr>
        <w:fldChar w:fldCharType="separate"/>
      </w:r>
      <w:r>
        <w:rPr>
          <w:noProof/>
        </w:rPr>
        <w:t>76</w:t>
      </w:r>
      <w:r>
        <w:rPr>
          <w:noProof/>
        </w:rPr>
        <w:fldChar w:fldCharType="end"/>
      </w:r>
    </w:p>
    <w:p w14:paraId="5331B4E8" w14:textId="07F74A5D" w:rsidR="00C36F0B" w:rsidRDefault="00C36F0B">
      <w:pPr>
        <w:pStyle w:val="TOC4"/>
        <w:rPr>
          <w:rFonts w:asciiTheme="minorHAnsi" w:eastAsiaTheme="minorEastAsia" w:hAnsiTheme="minorHAnsi" w:cstheme="minorBidi"/>
          <w:noProof/>
          <w:sz w:val="22"/>
          <w:szCs w:val="22"/>
        </w:rPr>
      </w:pPr>
      <w:r>
        <w:rPr>
          <w:noProof/>
        </w:rPr>
        <w:t>6.18.2.2</w:t>
      </w:r>
      <w:r>
        <w:rPr>
          <w:rFonts w:asciiTheme="minorHAnsi" w:eastAsiaTheme="minorEastAsia" w:hAnsiTheme="minorHAnsi" w:cstheme="minorBidi"/>
          <w:noProof/>
          <w:sz w:val="22"/>
          <w:szCs w:val="22"/>
        </w:rPr>
        <w:tab/>
      </w:r>
      <w:r>
        <w:rPr>
          <w:noProof/>
        </w:rPr>
        <w:t>One-shot Control plane-based Network triggered ranging device discovery</w:t>
      </w:r>
      <w:r>
        <w:rPr>
          <w:noProof/>
        </w:rPr>
        <w:tab/>
      </w:r>
      <w:r>
        <w:rPr>
          <w:noProof/>
        </w:rPr>
        <w:fldChar w:fldCharType="begin" w:fldLock="1"/>
      </w:r>
      <w:r>
        <w:rPr>
          <w:noProof/>
        </w:rPr>
        <w:instrText xml:space="preserve"> PAGEREF _Toc128725014 \h </w:instrText>
      </w:r>
      <w:r>
        <w:rPr>
          <w:noProof/>
        </w:rPr>
      </w:r>
      <w:r>
        <w:rPr>
          <w:noProof/>
        </w:rPr>
        <w:fldChar w:fldCharType="separate"/>
      </w:r>
      <w:r>
        <w:rPr>
          <w:noProof/>
        </w:rPr>
        <w:t>77</w:t>
      </w:r>
      <w:r>
        <w:rPr>
          <w:noProof/>
        </w:rPr>
        <w:fldChar w:fldCharType="end"/>
      </w:r>
    </w:p>
    <w:p w14:paraId="34F61707" w14:textId="2880645A" w:rsidR="00C36F0B" w:rsidRDefault="00C36F0B">
      <w:pPr>
        <w:pStyle w:val="TOC4"/>
        <w:rPr>
          <w:rFonts w:asciiTheme="minorHAnsi" w:eastAsiaTheme="minorEastAsia" w:hAnsiTheme="minorHAnsi" w:cstheme="minorBidi"/>
          <w:noProof/>
          <w:sz w:val="22"/>
          <w:szCs w:val="22"/>
        </w:rPr>
      </w:pPr>
      <w:r>
        <w:rPr>
          <w:noProof/>
        </w:rPr>
        <w:t>6.</w:t>
      </w:r>
      <w:r>
        <w:rPr>
          <w:noProof/>
          <w:lang w:eastAsia="zh-CN"/>
        </w:rPr>
        <w:t>18</w:t>
      </w:r>
      <w:r>
        <w:rPr>
          <w:noProof/>
        </w:rPr>
        <w:t>.2.3</w:t>
      </w:r>
      <w:r>
        <w:rPr>
          <w:rFonts w:asciiTheme="minorHAnsi" w:eastAsiaTheme="minorEastAsia" w:hAnsiTheme="minorHAnsi" w:cstheme="minorBidi"/>
          <w:noProof/>
          <w:sz w:val="22"/>
          <w:szCs w:val="22"/>
        </w:rPr>
        <w:tab/>
      </w:r>
      <w:r>
        <w:rPr>
          <w:noProof/>
        </w:rPr>
        <w:t>Deferred Control plane-based Network triggered ranging device discovery</w:t>
      </w:r>
      <w:r>
        <w:rPr>
          <w:noProof/>
        </w:rPr>
        <w:tab/>
      </w:r>
      <w:r>
        <w:rPr>
          <w:noProof/>
        </w:rPr>
        <w:fldChar w:fldCharType="begin" w:fldLock="1"/>
      </w:r>
      <w:r>
        <w:rPr>
          <w:noProof/>
        </w:rPr>
        <w:instrText xml:space="preserve"> PAGEREF _Toc128725015 \h </w:instrText>
      </w:r>
      <w:r>
        <w:rPr>
          <w:noProof/>
        </w:rPr>
      </w:r>
      <w:r>
        <w:rPr>
          <w:noProof/>
        </w:rPr>
        <w:fldChar w:fldCharType="separate"/>
      </w:r>
      <w:r>
        <w:rPr>
          <w:noProof/>
        </w:rPr>
        <w:t>78</w:t>
      </w:r>
      <w:r>
        <w:rPr>
          <w:noProof/>
        </w:rPr>
        <w:fldChar w:fldCharType="end"/>
      </w:r>
    </w:p>
    <w:p w14:paraId="5FDE2CDA" w14:textId="1CAD66A6"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18</w:t>
      </w:r>
      <w:r>
        <w:rPr>
          <w:noProof/>
        </w:rPr>
        <w:t>.3</w:t>
      </w:r>
      <w:r>
        <w:rPr>
          <w:rFonts w:asciiTheme="minorHAnsi" w:eastAsiaTheme="minorEastAsia" w:hAnsiTheme="minorHAnsi" w:cstheme="minorBidi"/>
          <w:noProof/>
          <w:sz w:val="22"/>
          <w:szCs w:val="22"/>
        </w:rPr>
        <w:tab/>
      </w:r>
      <w:r>
        <w:rPr>
          <w:noProof/>
        </w:rPr>
        <w:t>Application layer-based Network triggered ranging device discovery</w:t>
      </w:r>
      <w:r>
        <w:rPr>
          <w:noProof/>
        </w:rPr>
        <w:tab/>
      </w:r>
      <w:r>
        <w:rPr>
          <w:noProof/>
        </w:rPr>
        <w:fldChar w:fldCharType="begin" w:fldLock="1"/>
      </w:r>
      <w:r>
        <w:rPr>
          <w:noProof/>
        </w:rPr>
        <w:instrText xml:space="preserve"> PAGEREF _Toc128725016 \h </w:instrText>
      </w:r>
      <w:r>
        <w:rPr>
          <w:noProof/>
        </w:rPr>
      </w:r>
      <w:r>
        <w:rPr>
          <w:noProof/>
        </w:rPr>
        <w:fldChar w:fldCharType="separate"/>
      </w:r>
      <w:r>
        <w:rPr>
          <w:noProof/>
        </w:rPr>
        <w:t>79</w:t>
      </w:r>
      <w:r>
        <w:rPr>
          <w:noProof/>
        </w:rPr>
        <w:fldChar w:fldCharType="end"/>
      </w:r>
    </w:p>
    <w:p w14:paraId="696B81B5" w14:textId="0F9249F7" w:rsidR="00C36F0B" w:rsidRDefault="00C36F0B">
      <w:pPr>
        <w:pStyle w:val="TOC4"/>
        <w:rPr>
          <w:rFonts w:asciiTheme="minorHAnsi" w:eastAsiaTheme="minorEastAsia" w:hAnsiTheme="minorHAnsi" w:cstheme="minorBidi"/>
          <w:noProof/>
          <w:sz w:val="22"/>
          <w:szCs w:val="22"/>
        </w:rPr>
      </w:pPr>
      <w:r>
        <w:rPr>
          <w:noProof/>
          <w:lang w:eastAsia="zh-CN"/>
        </w:rPr>
        <w:t>6.18.3.1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_Toc128725017 \h </w:instrText>
      </w:r>
      <w:r>
        <w:rPr>
          <w:noProof/>
        </w:rPr>
      </w:r>
      <w:r>
        <w:rPr>
          <w:noProof/>
        </w:rPr>
        <w:fldChar w:fldCharType="separate"/>
      </w:r>
      <w:r>
        <w:rPr>
          <w:noProof/>
        </w:rPr>
        <w:t>79</w:t>
      </w:r>
      <w:r>
        <w:rPr>
          <w:noProof/>
        </w:rPr>
        <w:fldChar w:fldCharType="end"/>
      </w:r>
    </w:p>
    <w:p w14:paraId="5C5BE6C7" w14:textId="087791D6" w:rsidR="00C36F0B" w:rsidRDefault="00C36F0B">
      <w:pPr>
        <w:pStyle w:val="TOC4"/>
        <w:rPr>
          <w:rFonts w:asciiTheme="minorHAnsi" w:eastAsiaTheme="minorEastAsia" w:hAnsiTheme="minorHAnsi" w:cstheme="minorBidi"/>
          <w:noProof/>
          <w:sz w:val="22"/>
          <w:szCs w:val="22"/>
        </w:rPr>
      </w:pPr>
      <w:r>
        <w:rPr>
          <w:noProof/>
          <w:lang w:eastAsia="zh-CN"/>
        </w:rPr>
        <w:t>6.18.3.2</w:t>
      </w:r>
      <w:r>
        <w:rPr>
          <w:rFonts w:asciiTheme="minorHAnsi" w:eastAsiaTheme="minorEastAsia" w:hAnsiTheme="minorHAnsi" w:cstheme="minorBidi"/>
          <w:noProof/>
          <w:sz w:val="22"/>
          <w:szCs w:val="22"/>
        </w:rPr>
        <w:tab/>
      </w:r>
      <w:r>
        <w:rPr>
          <w:noProof/>
          <w:lang w:eastAsia="zh-CN"/>
        </w:rPr>
        <w:t>One shot Application layer-based Network triggered ranging device discovery</w:t>
      </w:r>
      <w:r>
        <w:rPr>
          <w:noProof/>
        </w:rPr>
        <w:tab/>
      </w:r>
      <w:r>
        <w:rPr>
          <w:noProof/>
        </w:rPr>
        <w:fldChar w:fldCharType="begin" w:fldLock="1"/>
      </w:r>
      <w:r>
        <w:rPr>
          <w:noProof/>
        </w:rPr>
        <w:instrText xml:space="preserve"> PAGEREF _Toc128725018 \h </w:instrText>
      </w:r>
      <w:r>
        <w:rPr>
          <w:noProof/>
        </w:rPr>
      </w:r>
      <w:r>
        <w:rPr>
          <w:noProof/>
        </w:rPr>
        <w:fldChar w:fldCharType="separate"/>
      </w:r>
      <w:r>
        <w:rPr>
          <w:noProof/>
        </w:rPr>
        <w:t>79</w:t>
      </w:r>
      <w:r>
        <w:rPr>
          <w:noProof/>
        </w:rPr>
        <w:fldChar w:fldCharType="end"/>
      </w:r>
    </w:p>
    <w:p w14:paraId="4CB13AF5" w14:textId="1A6AEC79" w:rsidR="00C36F0B" w:rsidRDefault="00C36F0B">
      <w:pPr>
        <w:pStyle w:val="TOC4"/>
        <w:rPr>
          <w:rFonts w:asciiTheme="minorHAnsi" w:eastAsiaTheme="minorEastAsia" w:hAnsiTheme="minorHAnsi" w:cstheme="minorBidi"/>
          <w:noProof/>
          <w:sz w:val="22"/>
          <w:szCs w:val="22"/>
        </w:rPr>
      </w:pPr>
      <w:r>
        <w:rPr>
          <w:noProof/>
          <w:lang w:eastAsia="zh-CN"/>
        </w:rPr>
        <w:t>6.18.3.3</w:t>
      </w:r>
      <w:r>
        <w:rPr>
          <w:rFonts w:asciiTheme="minorHAnsi" w:eastAsiaTheme="minorEastAsia" w:hAnsiTheme="minorHAnsi" w:cstheme="minorBidi"/>
          <w:noProof/>
          <w:sz w:val="22"/>
          <w:szCs w:val="22"/>
        </w:rPr>
        <w:tab/>
      </w:r>
      <w:r>
        <w:rPr>
          <w:noProof/>
          <w:lang w:eastAsia="zh-CN"/>
        </w:rPr>
        <w:t>Deferred Application layer-based Network triggered ranging device discovery procedure</w:t>
      </w:r>
      <w:r>
        <w:rPr>
          <w:noProof/>
        </w:rPr>
        <w:tab/>
      </w:r>
      <w:r>
        <w:rPr>
          <w:noProof/>
        </w:rPr>
        <w:fldChar w:fldCharType="begin" w:fldLock="1"/>
      </w:r>
      <w:r>
        <w:rPr>
          <w:noProof/>
        </w:rPr>
        <w:instrText xml:space="preserve"> PAGEREF _Toc128725019 \h </w:instrText>
      </w:r>
      <w:r>
        <w:rPr>
          <w:noProof/>
        </w:rPr>
      </w:r>
      <w:r>
        <w:rPr>
          <w:noProof/>
        </w:rPr>
        <w:fldChar w:fldCharType="separate"/>
      </w:r>
      <w:r>
        <w:rPr>
          <w:noProof/>
        </w:rPr>
        <w:t>80</w:t>
      </w:r>
      <w:r>
        <w:rPr>
          <w:noProof/>
        </w:rPr>
        <w:fldChar w:fldCharType="end"/>
      </w:r>
    </w:p>
    <w:p w14:paraId="462F9A9A" w14:textId="5F30028E" w:rsidR="00C36F0B" w:rsidRDefault="00C36F0B">
      <w:pPr>
        <w:pStyle w:val="TOC3"/>
        <w:rPr>
          <w:rFonts w:asciiTheme="minorHAnsi" w:eastAsiaTheme="minorEastAsia" w:hAnsiTheme="minorHAnsi" w:cstheme="minorBidi"/>
          <w:noProof/>
          <w:sz w:val="22"/>
          <w:szCs w:val="22"/>
        </w:rPr>
      </w:pPr>
      <w:r>
        <w:rPr>
          <w:noProof/>
          <w:lang w:eastAsia="zh-CN"/>
        </w:rPr>
        <w:t>6.18.4</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_Toc128725020 \h </w:instrText>
      </w:r>
      <w:r>
        <w:rPr>
          <w:noProof/>
        </w:rPr>
      </w:r>
      <w:r>
        <w:rPr>
          <w:noProof/>
        </w:rPr>
        <w:fldChar w:fldCharType="separate"/>
      </w:r>
      <w:r>
        <w:rPr>
          <w:noProof/>
        </w:rPr>
        <w:t>80</w:t>
      </w:r>
      <w:r>
        <w:rPr>
          <w:noProof/>
        </w:rPr>
        <w:fldChar w:fldCharType="end"/>
      </w:r>
    </w:p>
    <w:p w14:paraId="2B4AD85E" w14:textId="067C75FF" w:rsidR="00C36F0B" w:rsidRDefault="00C36F0B">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Support of Sidelink Positioning and Ranging signalling over different PC5 RATs</w:t>
      </w:r>
      <w:r>
        <w:rPr>
          <w:noProof/>
        </w:rPr>
        <w:tab/>
      </w:r>
      <w:r>
        <w:rPr>
          <w:noProof/>
        </w:rPr>
        <w:fldChar w:fldCharType="begin" w:fldLock="1"/>
      </w:r>
      <w:r>
        <w:rPr>
          <w:noProof/>
        </w:rPr>
        <w:instrText xml:space="preserve"> PAGEREF _Toc128725021 \h </w:instrText>
      </w:r>
      <w:r>
        <w:rPr>
          <w:noProof/>
        </w:rPr>
      </w:r>
      <w:r>
        <w:rPr>
          <w:noProof/>
        </w:rPr>
        <w:fldChar w:fldCharType="separate"/>
      </w:r>
      <w:r>
        <w:rPr>
          <w:noProof/>
        </w:rPr>
        <w:t>81</w:t>
      </w:r>
      <w:r>
        <w:rPr>
          <w:noProof/>
        </w:rPr>
        <w:fldChar w:fldCharType="end"/>
      </w:r>
    </w:p>
    <w:p w14:paraId="715B607E" w14:textId="0670F054" w:rsidR="00C36F0B" w:rsidRDefault="00C36F0B">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_Toc128725022 \h </w:instrText>
      </w:r>
      <w:r>
        <w:rPr>
          <w:noProof/>
        </w:rPr>
      </w:r>
      <w:r>
        <w:rPr>
          <w:noProof/>
        </w:rPr>
        <w:fldChar w:fldCharType="separate"/>
      </w:r>
      <w:r>
        <w:rPr>
          <w:noProof/>
        </w:rPr>
        <w:t>81</w:t>
      </w:r>
      <w:r>
        <w:rPr>
          <w:noProof/>
        </w:rPr>
        <w:fldChar w:fldCharType="end"/>
      </w:r>
    </w:p>
    <w:p w14:paraId="5991B383" w14:textId="0AE66122" w:rsidR="00C36F0B" w:rsidRDefault="00C36F0B">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_Toc128725023 \h </w:instrText>
      </w:r>
      <w:r>
        <w:rPr>
          <w:noProof/>
        </w:rPr>
      </w:r>
      <w:r>
        <w:rPr>
          <w:noProof/>
        </w:rPr>
        <w:fldChar w:fldCharType="separate"/>
      </w:r>
      <w:r>
        <w:rPr>
          <w:noProof/>
        </w:rPr>
        <w:t>81</w:t>
      </w:r>
      <w:r>
        <w:rPr>
          <w:noProof/>
        </w:rPr>
        <w:fldChar w:fldCharType="end"/>
      </w:r>
    </w:p>
    <w:p w14:paraId="45A09E9A" w14:textId="7CCC476D" w:rsidR="00C36F0B" w:rsidRDefault="00C36F0B">
      <w:pPr>
        <w:pStyle w:val="TOC4"/>
        <w:rPr>
          <w:rFonts w:asciiTheme="minorHAnsi" w:eastAsiaTheme="minorEastAsia" w:hAnsiTheme="minorHAnsi" w:cstheme="minorBidi"/>
          <w:noProof/>
          <w:sz w:val="22"/>
          <w:szCs w:val="22"/>
        </w:rPr>
      </w:pPr>
      <w:r>
        <w:rPr>
          <w:noProof/>
        </w:rPr>
        <w:t>6.19.2.1</w:t>
      </w:r>
      <w:r>
        <w:rPr>
          <w:rFonts w:asciiTheme="minorHAnsi" w:eastAsiaTheme="minorEastAsia" w:hAnsiTheme="minorHAnsi" w:cstheme="minorBidi"/>
          <w:noProof/>
          <w:sz w:val="22"/>
          <w:szCs w:val="22"/>
        </w:rPr>
        <w:tab/>
      </w:r>
      <w:r>
        <w:rPr>
          <w:noProof/>
        </w:rPr>
        <w:t>Upper Protocol Layers</w:t>
      </w:r>
      <w:r>
        <w:rPr>
          <w:noProof/>
        </w:rPr>
        <w:tab/>
      </w:r>
      <w:r>
        <w:rPr>
          <w:noProof/>
        </w:rPr>
        <w:fldChar w:fldCharType="begin" w:fldLock="1"/>
      </w:r>
      <w:r>
        <w:rPr>
          <w:noProof/>
        </w:rPr>
        <w:instrText xml:space="preserve"> PAGEREF _Toc128725024 \h </w:instrText>
      </w:r>
      <w:r>
        <w:rPr>
          <w:noProof/>
        </w:rPr>
      </w:r>
      <w:r>
        <w:rPr>
          <w:noProof/>
        </w:rPr>
        <w:fldChar w:fldCharType="separate"/>
      </w:r>
      <w:r>
        <w:rPr>
          <w:noProof/>
        </w:rPr>
        <w:t>81</w:t>
      </w:r>
      <w:r>
        <w:rPr>
          <w:noProof/>
        </w:rPr>
        <w:fldChar w:fldCharType="end"/>
      </w:r>
    </w:p>
    <w:p w14:paraId="3DF15702" w14:textId="79A621FB" w:rsidR="00C36F0B" w:rsidRDefault="00C36F0B">
      <w:pPr>
        <w:pStyle w:val="TOC4"/>
        <w:rPr>
          <w:rFonts w:asciiTheme="minorHAnsi" w:eastAsiaTheme="minorEastAsia" w:hAnsiTheme="minorHAnsi" w:cstheme="minorBidi"/>
          <w:noProof/>
          <w:sz w:val="22"/>
          <w:szCs w:val="22"/>
        </w:rPr>
      </w:pPr>
      <w:r>
        <w:rPr>
          <w:noProof/>
        </w:rPr>
        <w:t>6.19.2.2</w:t>
      </w:r>
      <w:r>
        <w:rPr>
          <w:rFonts w:asciiTheme="minorHAnsi" w:eastAsiaTheme="minorEastAsia" w:hAnsiTheme="minorHAnsi" w:cstheme="minorBidi"/>
          <w:noProof/>
          <w:sz w:val="22"/>
          <w:szCs w:val="22"/>
        </w:rPr>
        <w:tab/>
      </w:r>
      <w:r>
        <w:rPr>
          <w:noProof/>
        </w:rPr>
        <w:t>Support of V2X UE operations</w:t>
      </w:r>
      <w:r>
        <w:rPr>
          <w:noProof/>
        </w:rPr>
        <w:tab/>
      </w:r>
      <w:r>
        <w:rPr>
          <w:noProof/>
        </w:rPr>
        <w:fldChar w:fldCharType="begin" w:fldLock="1"/>
      </w:r>
      <w:r>
        <w:rPr>
          <w:noProof/>
        </w:rPr>
        <w:instrText xml:space="preserve"> PAGEREF _Toc128725025 \h </w:instrText>
      </w:r>
      <w:r>
        <w:rPr>
          <w:noProof/>
        </w:rPr>
      </w:r>
      <w:r>
        <w:rPr>
          <w:noProof/>
        </w:rPr>
        <w:fldChar w:fldCharType="separate"/>
      </w:r>
      <w:r>
        <w:rPr>
          <w:noProof/>
        </w:rPr>
        <w:t>84</w:t>
      </w:r>
      <w:r>
        <w:rPr>
          <w:noProof/>
        </w:rPr>
        <w:fldChar w:fldCharType="end"/>
      </w:r>
    </w:p>
    <w:p w14:paraId="6EA3B221" w14:textId="67501FA4" w:rsidR="00C36F0B" w:rsidRDefault="00C36F0B">
      <w:pPr>
        <w:pStyle w:val="TOC4"/>
        <w:rPr>
          <w:rFonts w:asciiTheme="minorHAnsi" w:eastAsiaTheme="minorEastAsia" w:hAnsiTheme="minorHAnsi" w:cstheme="minorBidi"/>
          <w:noProof/>
          <w:sz w:val="22"/>
          <w:szCs w:val="22"/>
        </w:rPr>
      </w:pPr>
      <w:r>
        <w:rPr>
          <w:noProof/>
        </w:rPr>
        <w:t>6.19.2.3</w:t>
      </w:r>
      <w:r>
        <w:rPr>
          <w:rFonts w:asciiTheme="minorHAnsi" w:eastAsiaTheme="minorEastAsia" w:hAnsiTheme="minorHAnsi" w:cstheme="minorBidi"/>
          <w:noProof/>
          <w:sz w:val="22"/>
          <w:szCs w:val="22"/>
        </w:rPr>
        <w:tab/>
      </w:r>
      <w:r>
        <w:rPr>
          <w:noProof/>
        </w:rPr>
        <w:t>Support of 5G ProSe UE operations</w:t>
      </w:r>
      <w:r>
        <w:rPr>
          <w:noProof/>
        </w:rPr>
        <w:tab/>
      </w:r>
      <w:r>
        <w:rPr>
          <w:noProof/>
        </w:rPr>
        <w:fldChar w:fldCharType="begin" w:fldLock="1"/>
      </w:r>
      <w:r>
        <w:rPr>
          <w:noProof/>
        </w:rPr>
        <w:instrText xml:space="preserve"> PAGEREF _Toc128725026 \h </w:instrText>
      </w:r>
      <w:r>
        <w:rPr>
          <w:noProof/>
        </w:rPr>
      </w:r>
      <w:r>
        <w:rPr>
          <w:noProof/>
        </w:rPr>
        <w:fldChar w:fldCharType="separate"/>
      </w:r>
      <w:r>
        <w:rPr>
          <w:noProof/>
        </w:rPr>
        <w:t>85</w:t>
      </w:r>
      <w:r>
        <w:rPr>
          <w:noProof/>
        </w:rPr>
        <w:fldChar w:fldCharType="end"/>
      </w:r>
    </w:p>
    <w:p w14:paraId="18F583FE" w14:textId="707D6726" w:rsidR="00C36F0B" w:rsidRDefault="00C36F0B">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_Toc128725027 \h </w:instrText>
      </w:r>
      <w:r>
        <w:rPr>
          <w:noProof/>
        </w:rPr>
      </w:r>
      <w:r>
        <w:rPr>
          <w:noProof/>
        </w:rPr>
        <w:fldChar w:fldCharType="separate"/>
      </w:r>
      <w:r>
        <w:rPr>
          <w:noProof/>
        </w:rPr>
        <w:t>85</w:t>
      </w:r>
      <w:r>
        <w:rPr>
          <w:noProof/>
        </w:rPr>
        <w:fldChar w:fldCharType="end"/>
      </w:r>
    </w:p>
    <w:p w14:paraId="1DD55F3F" w14:textId="3EA61860" w:rsidR="00C36F0B" w:rsidRDefault="00C36F0B">
      <w:pPr>
        <w:pStyle w:val="TOC4"/>
        <w:rPr>
          <w:rFonts w:asciiTheme="minorHAnsi" w:eastAsiaTheme="minorEastAsia" w:hAnsiTheme="minorHAnsi" w:cstheme="minorBidi"/>
          <w:noProof/>
          <w:sz w:val="22"/>
          <w:szCs w:val="22"/>
        </w:rPr>
      </w:pPr>
      <w:r>
        <w:rPr>
          <w:noProof/>
        </w:rPr>
        <w:t>6.19.3.1</w:t>
      </w:r>
      <w:r>
        <w:rPr>
          <w:rFonts w:asciiTheme="minorHAnsi" w:eastAsiaTheme="minorEastAsia" w:hAnsiTheme="minorHAnsi" w:cstheme="minorBidi"/>
          <w:noProof/>
          <w:sz w:val="22"/>
          <w:szCs w:val="22"/>
        </w:rPr>
        <w:tab/>
      </w:r>
      <w:r>
        <w:rPr>
          <w:noProof/>
        </w:rPr>
        <w:t>Procedure for Sidelink Positioning/Ranging for UE-only operation</w:t>
      </w:r>
      <w:r>
        <w:rPr>
          <w:noProof/>
        </w:rPr>
        <w:tab/>
      </w:r>
      <w:r>
        <w:rPr>
          <w:noProof/>
        </w:rPr>
        <w:fldChar w:fldCharType="begin" w:fldLock="1"/>
      </w:r>
      <w:r>
        <w:rPr>
          <w:noProof/>
        </w:rPr>
        <w:instrText xml:space="preserve"> PAGEREF _Toc128725028 \h </w:instrText>
      </w:r>
      <w:r>
        <w:rPr>
          <w:noProof/>
        </w:rPr>
      </w:r>
      <w:r>
        <w:rPr>
          <w:noProof/>
        </w:rPr>
        <w:fldChar w:fldCharType="separate"/>
      </w:r>
      <w:r>
        <w:rPr>
          <w:noProof/>
        </w:rPr>
        <w:t>85</w:t>
      </w:r>
      <w:r>
        <w:rPr>
          <w:noProof/>
        </w:rPr>
        <w:fldChar w:fldCharType="end"/>
      </w:r>
    </w:p>
    <w:p w14:paraId="1DB3C1AA" w14:textId="02ADA1A1" w:rsidR="00C36F0B" w:rsidRDefault="00C36F0B">
      <w:pPr>
        <w:pStyle w:val="TOC4"/>
        <w:rPr>
          <w:rFonts w:asciiTheme="minorHAnsi" w:eastAsiaTheme="minorEastAsia" w:hAnsiTheme="minorHAnsi" w:cstheme="minorBidi"/>
          <w:noProof/>
          <w:sz w:val="22"/>
          <w:szCs w:val="22"/>
        </w:rPr>
      </w:pPr>
      <w:r>
        <w:rPr>
          <w:noProof/>
        </w:rPr>
        <w:t>6.19.3.2</w:t>
      </w:r>
      <w:r>
        <w:rPr>
          <w:rFonts w:asciiTheme="minorHAnsi" w:eastAsiaTheme="minorEastAsia" w:hAnsiTheme="minorHAnsi" w:cstheme="minorBidi"/>
          <w:noProof/>
          <w:sz w:val="22"/>
          <w:szCs w:val="22"/>
        </w:rPr>
        <w:tab/>
      </w:r>
      <w:r>
        <w:rPr>
          <w:noProof/>
        </w:rPr>
        <w:t>MO-LR Procedure for Sidelink Positioning/Ranging with LMF Assistance</w:t>
      </w:r>
      <w:r>
        <w:rPr>
          <w:noProof/>
        </w:rPr>
        <w:tab/>
      </w:r>
      <w:r>
        <w:rPr>
          <w:noProof/>
        </w:rPr>
        <w:fldChar w:fldCharType="begin" w:fldLock="1"/>
      </w:r>
      <w:r>
        <w:rPr>
          <w:noProof/>
        </w:rPr>
        <w:instrText xml:space="preserve"> PAGEREF _Toc128725029 \h </w:instrText>
      </w:r>
      <w:r>
        <w:rPr>
          <w:noProof/>
        </w:rPr>
      </w:r>
      <w:r>
        <w:rPr>
          <w:noProof/>
        </w:rPr>
        <w:fldChar w:fldCharType="separate"/>
      </w:r>
      <w:r>
        <w:rPr>
          <w:noProof/>
        </w:rPr>
        <w:t>87</w:t>
      </w:r>
      <w:r>
        <w:rPr>
          <w:noProof/>
        </w:rPr>
        <w:fldChar w:fldCharType="end"/>
      </w:r>
    </w:p>
    <w:p w14:paraId="14195F11" w14:textId="1CC6DA16" w:rsidR="00C36F0B" w:rsidRDefault="00C36F0B">
      <w:pPr>
        <w:pStyle w:val="TOC4"/>
        <w:rPr>
          <w:rFonts w:asciiTheme="minorHAnsi" w:eastAsiaTheme="minorEastAsia" w:hAnsiTheme="minorHAnsi" w:cstheme="minorBidi"/>
          <w:noProof/>
          <w:sz w:val="22"/>
          <w:szCs w:val="22"/>
        </w:rPr>
      </w:pPr>
      <w:r>
        <w:rPr>
          <w:noProof/>
        </w:rPr>
        <w:t>6.19.3.3</w:t>
      </w:r>
      <w:r>
        <w:rPr>
          <w:rFonts w:asciiTheme="minorHAnsi" w:eastAsiaTheme="minorEastAsia" w:hAnsiTheme="minorHAnsi" w:cstheme="minorBidi"/>
          <w:noProof/>
          <w:sz w:val="22"/>
          <w:szCs w:val="22"/>
        </w:rPr>
        <w:tab/>
      </w:r>
      <w:r>
        <w:rPr>
          <w:noProof/>
        </w:rPr>
        <w:t>MT-LR Procedure for Sidelink Positioning/Ranging with LMF Assistance</w:t>
      </w:r>
      <w:r>
        <w:rPr>
          <w:noProof/>
        </w:rPr>
        <w:tab/>
      </w:r>
      <w:r>
        <w:rPr>
          <w:noProof/>
        </w:rPr>
        <w:fldChar w:fldCharType="begin" w:fldLock="1"/>
      </w:r>
      <w:r>
        <w:rPr>
          <w:noProof/>
        </w:rPr>
        <w:instrText xml:space="preserve"> PAGEREF _Toc128725030 \h </w:instrText>
      </w:r>
      <w:r>
        <w:rPr>
          <w:noProof/>
        </w:rPr>
      </w:r>
      <w:r>
        <w:rPr>
          <w:noProof/>
        </w:rPr>
        <w:fldChar w:fldCharType="separate"/>
      </w:r>
      <w:r>
        <w:rPr>
          <w:noProof/>
        </w:rPr>
        <w:t>89</w:t>
      </w:r>
      <w:r>
        <w:rPr>
          <w:noProof/>
        </w:rPr>
        <w:fldChar w:fldCharType="end"/>
      </w:r>
    </w:p>
    <w:p w14:paraId="2C60CD85" w14:textId="0766789C" w:rsidR="00C36F0B" w:rsidRDefault="00C36F0B">
      <w:pPr>
        <w:pStyle w:val="TOC4"/>
        <w:rPr>
          <w:rFonts w:asciiTheme="minorHAnsi" w:eastAsiaTheme="minorEastAsia" w:hAnsiTheme="minorHAnsi" w:cstheme="minorBidi"/>
          <w:noProof/>
          <w:sz w:val="22"/>
          <w:szCs w:val="22"/>
        </w:rPr>
      </w:pPr>
      <w:r>
        <w:rPr>
          <w:noProof/>
        </w:rPr>
        <w:t>6.19.3.4</w:t>
      </w:r>
      <w:r>
        <w:rPr>
          <w:rFonts w:asciiTheme="minorHAnsi" w:eastAsiaTheme="minorEastAsia" w:hAnsiTheme="minorHAnsi" w:cstheme="minorBidi"/>
          <w:noProof/>
          <w:sz w:val="22"/>
          <w:szCs w:val="22"/>
        </w:rPr>
        <w:tab/>
      </w:r>
      <w:r>
        <w:rPr>
          <w:noProof/>
        </w:rPr>
        <w:t>Periodic or Triggered MT-LR Procedure for Sidelink Positioning/Ranging with LMF Assistance</w:t>
      </w:r>
      <w:r>
        <w:rPr>
          <w:noProof/>
        </w:rPr>
        <w:tab/>
      </w:r>
      <w:r>
        <w:rPr>
          <w:noProof/>
        </w:rPr>
        <w:fldChar w:fldCharType="begin" w:fldLock="1"/>
      </w:r>
      <w:r>
        <w:rPr>
          <w:noProof/>
        </w:rPr>
        <w:instrText xml:space="preserve"> PAGEREF _Toc128725031 \h </w:instrText>
      </w:r>
      <w:r>
        <w:rPr>
          <w:noProof/>
        </w:rPr>
      </w:r>
      <w:r>
        <w:rPr>
          <w:noProof/>
        </w:rPr>
        <w:fldChar w:fldCharType="separate"/>
      </w:r>
      <w:r>
        <w:rPr>
          <w:noProof/>
        </w:rPr>
        <w:t>90</w:t>
      </w:r>
      <w:r>
        <w:rPr>
          <w:noProof/>
        </w:rPr>
        <w:fldChar w:fldCharType="end"/>
      </w:r>
    </w:p>
    <w:p w14:paraId="18B91F97" w14:textId="67B2DE40" w:rsidR="00C36F0B" w:rsidRDefault="00C36F0B">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_Toc128725032 \h </w:instrText>
      </w:r>
      <w:r>
        <w:rPr>
          <w:noProof/>
        </w:rPr>
      </w:r>
      <w:r>
        <w:rPr>
          <w:noProof/>
        </w:rPr>
        <w:fldChar w:fldCharType="separate"/>
      </w:r>
      <w:r>
        <w:rPr>
          <w:noProof/>
        </w:rPr>
        <w:t>92</w:t>
      </w:r>
      <w:r>
        <w:rPr>
          <w:noProof/>
        </w:rPr>
        <w:fldChar w:fldCharType="end"/>
      </w:r>
    </w:p>
    <w:p w14:paraId="10FDA725" w14:textId="7FA4C4D0" w:rsidR="00C36F0B" w:rsidRDefault="00C36F0B">
      <w:pPr>
        <w:pStyle w:val="TOC2"/>
        <w:rPr>
          <w:rFonts w:asciiTheme="minorHAnsi" w:eastAsiaTheme="minorEastAsia" w:hAnsiTheme="minorHAnsi" w:cstheme="minorBidi"/>
          <w:noProof/>
          <w:sz w:val="22"/>
          <w:szCs w:val="22"/>
        </w:rPr>
      </w:pPr>
      <w:r>
        <w:rPr>
          <w:noProof/>
        </w:rPr>
        <w:t>6.</w:t>
      </w:r>
      <w:r>
        <w:rPr>
          <w:noProof/>
          <w:lang w:eastAsia="zh-CN"/>
        </w:rPr>
        <w:t>20</w:t>
      </w:r>
      <w:r>
        <w:rPr>
          <w:rFonts w:asciiTheme="minorHAnsi" w:eastAsiaTheme="minorEastAsia" w:hAnsiTheme="minorHAnsi" w:cstheme="minorBidi"/>
          <w:noProof/>
          <w:sz w:val="22"/>
          <w:szCs w:val="22"/>
        </w:rPr>
        <w:tab/>
      </w:r>
      <w:r>
        <w:rPr>
          <w:noProof/>
        </w:rPr>
        <w:t>Solution #20: Network assisted Sidelink positioning with scheduled location time and local co-ordinates</w:t>
      </w:r>
      <w:r>
        <w:rPr>
          <w:noProof/>
        </w:rPr>
        <w:tab/>
      </w:r>
      <w:r>
        <w:rPr>
          <w:noProof/>
        </w:rPr>
        <w:fldChar w:fldCharType="begin" w:fldLock="1"/>
      </w:r>
      <w:r>
        <w:rPr>
          <w:noProof/>
        </w:rPr>
        <w:instrText xml:space="preserve"> PAGEREF _Toc128725033 \h </w:instrText>
      </w:r>
      <w:r>
        <w:rPr>
          <w:noProof/>
        </w:rPr>
      </w:r>
      <w:r>
        <w:rPr>
          <w:noProof/>
        </w:rPr>
        <w:fldChar w:fldCharType="separate"/>
      </w:r>
      <w:r>
        <w:rPr>
          <w:noProof/>
        </w:rPr>
        <w:t>93</w:t>
      </w:r>
      <w:r>
        <w:rPr>
          <w:noProof/>
        </w:rPr>
        <w:fldChar w:fldCharType="end"/>
      </w:r>
    </w:p>
    <w:p w14:paraId="6E01EE43" w14:textId="75295028" w:rsidR="00C36F0B" w:rsidRDefault="00C36F0B">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_Toc128725034 \h </w:instrText>
      </w:r>
      <w:r>
        <w:rPr>
          <w:noProof/>
        </w:rPr>
      </w:r>
      <w:r>
        <w:rPr>
          <w:noProof/>
        </w:rPr>
        <w:fldChar w:fldCharType="separate"/>
      </w:r>
      <w:r>
        <w:rPr>
          <w:noProof/>
        </w:rPr>
        <w:t>93</w:t>
      </w:r>
      <w:r>
        <w:rPr>
          <w:noProof/>
        </w:rPr>
        <w:fldChar w:fldCharType="end"/>
      </w:r>
    </w:p>
    <w:p w14:paraId="5B1E668A" w14:textId="66CFECA2" w:rsidR="00C36F0B" w:rsidRDefault="00C36F0B">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_Toc128725035 \h </w:instrText>
      </w:r>
      <w:r>
        <w:rPr>
          <w:noProof/>
        </w:rPr>
      </w:r>
      <w:r>
        <w:rPr>
          <w:noProof/>
        </w:rPr>
        <w:fldChar w:fldCharType="separate"/>
      </w:r>
      <w:r>
        <w:rPr>
          <w:noProof/>
        </w:rPr>
        <w:t>93</w:t>
      </w:r>
      <w:r>
        <w:rPr>
          <w:noProof/>
        </w:rPr>
        <w:fldChar w:fldCharType="end"/>
      </w:r>
    </w:p>
    <w:p w14:paraId="3850B30B" w14:textId="0F9E23BB"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20</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_Toc128725036 \h </w:instrText>
      </w:r>
      <w:r>
        <w:rPr>
          <w:noProof/>
        </w:rPr>
      </w:r>
      <w:r>
        <w:rPr>
          <w:noProof/>
        </w:rPr>
        <w:fldChar w:fldCharType="separate"/>
      </w:r>
      <w:r>
        <w:rPr>
          <w:noProof/>
        </w:rPr>
        <w:t>93</w:t>
      </w:r>
      <w:r>
        <w:rPr>
          <w:noProof/>
        </w:rPr>
        <w:fldChar w:fldCharType="end"/>
      </w:r>
    </w:p>
    <w:p w14:paraId="0AF190F4" w14:textId="72089DA3" w:rsidR="00C36F0B" w:rsidRDefault="00C36F0B">
      <w:pPr>
        <w:pStyle w:val="TOC4"/>
        <w:rPr>
          <w:rFonts w:asciiTheme="minorHAnsi" w:eastAsiaTheme="minorEastAsia" w:hAnsiTheme="minorHAnsi" w:cstheme="minorBidi"/>
          <w:noProof/>
          <w:sz w:val="22"/>
          <w:szCs w:val="22"/>
        </w:rPr>
      </w:pPr>
      <w:r>
        <w:rPr>
          <w:noProof/>
        </w:rPr>
        <w:t>6.20.3.0</w:t>
      </w:r>
      <w:r>
        <w:rPr>
          <w:rFonts w:asciiTheme="minorHAnsi" w:eastAsiaTheme="minorEastAsia" w:hAnsiTheme="minorHAnsi" w:cstheme="minorBidi"/>
          <w:noProof/>
          <w:sz w:val="22"/>
          <w:szCs w:val="22"/>
        </w:rPr>
        <w:tab/>
      </w:r>
      <w:r>
        <w:rPr>
          <w:noProof/>
        </w:rPr>
        <w:t>Located UE discovery for a specific coordination system</w:t>
      </w:r>
      <w:r>
        <w:rPr>
          <w:noProof/>
        </w:rPr>
        <w:tab/>
      </w:r>
      <w:r>
        <w:rPr>
          <w:noProof/>
        </w:rPr>
        <w:fldChar w:fldCharType="begin" w:fldLock="1"/>
      </w:r>
      <w:r>
        <w:rPr>
          <w:noProof/>
        </w:rPr>
        <w:instrText xml:space="preserve"> PAGEREF _Toc128725037 \h </w:instrText>
      </w:r>
      <w:r>
        <w:rPr>
          <w:noProof/>
        </w:rPr>
      </w:r>
      <w:r>
        <w:rPr>
          <w:noProof/>
        </w:rPr>
        <w:fldChar w:fldCharType="separate"/>
      </w:r>
      <w:r>
        <w:rPr>
          <w:noProof/>
        </w:rPr>
        <w:t>93</w:t>
      </w:r>
      <w:r>
        <w:rPr>
          <w:noProof/>
        </w:rPr>
        <w:fldChar w:fldCharType="end"/>
      </w:r>
    </w:p>
    <w:p w14:paraId="70529FF4" w14:textId="57B77F5A" w:rsidR="00C36F0B" w:rsidRDefault="00C36F0B">
      <w:pPr>
        <w:pStyle w:val="TOC4"/>
        <w:rPr>
          <w:rFonts w:asciiTheme="minorHAnsi" w:eastAsiaTheme="minorEastAsia" w:hAnsiTheme="minorHAnsi" w:cstheme="minorBidi"/>
          <w:noProof/>
          <w:sz w:val="22"/>
          <w:szCs w:val="22"/>
        </w:rPr>
      </w:pPr>
      <w:r>
        <w:rPr>
          <w:noProof/>
        </w:rPr>
        <w:t>6.</w:t>
      </w:r>
      <w:r>
        <w:rPr>
          <w:noProof/>
          <w:lang w:eastAsia="zh-CN"/>
        </w:rPr>
        <w:t>20</w:t>
      </w:r>
      <w:r>
        <w:rPr>
          <w:noProof/>
        </w:rPr>
        <w:t>.3.1</w:t>
      </w:r>
      <w:r>
        <w:rPr>
          <w:rFonts w:asciiTheme="minorHAnsi" w:eastAsiaTheme="minorEastAsia" w:hAnsiTheme="minorHAnsi" w:cstheme="minorBidi"/>
          <w:noProof/>
          <w:sz w:val="22"/>
          <w:szCs w:val="22"/>
        </w:rPr>
        <w:tab/>
      </w:r>
      <w:r>
        <w:rPr>
          <w:noProof/>
        </w:rPr>
        <w:t>MT-LR</w:t>
      </w:r>
      <w:r w:rsidRPr="00B14CDF">
        <w:rPr>
          <w:rFonts w:eastAsia="SimSun"/>
          <w:noProof/>
        </w:rPr>
        <w:t xml:space="preserve"> procedure for </w:t>
      </w:r>
      <w:r>
        <w:rPr>
          <w:noProof/>
        </w:rPr>
        <w:t>Network assisted Sidelink positioning in Network Coverage case</w:t>
      </w:r>
      <w:r>
        <w:rPr>
          <w:noProof/>
        </w:rPr>
        <w:tab/>
      </w:r>
      <w:r>
        <w:rPr>
          <w:noProof/>
        </w:rPr>
        <w:fldChar w:fldCharType="begin" w:fldLock="1"/>
      </w:r>
      <w:r>
        <w:rPr>
          <w:noProof/>
        </w:rPr>
        <w:instrText xml:space="preserve"> PAGEREF _Toc128725038 \h </w:instrText>
      </w:r>
      <w:r>
        <w:rPr>
          <w:noProof/>
        </w:rPr>
      </w:r>
      <w:r>
        <w:rPr>
          <w:noProof/>
        </w:rPr>
        <w:fldChar w:fldCharType="separate"/>
      </w:r>
      <w:r>
        <w:rPr>
          <w:noProof/>
        </w:rPr>
        <w:t>94</w:t>
      </w:r>
      <w:r>
        <w:rPr>
          <w:noProof/>
        </w:rPr>
        <w:fldChar w:fldCharType="end"/>
      </w:r>
    </w:p>
    <w:p w14:paraId="2CCF4023" w14:textId="77E8C15F" w:rsidR="00C36F0B" w:rsidRDefault="00C36F0B">
      <w:pPr>
        <w:pStyle w:val="TOC4"/>
        <w:rPr>
          <w:rFonts w:asciiTheme="minorHAnsi" w:eastAsiaTheme="minorEastAsia" w:hAnsiTheme="minorHAnsi" w:cstheme="minorBidi"/>
          <w:noProof/>
          <w:sz w:val="22"/>
          <w:szCs w:val="22"/>
        </w:rPr>
      </w:pPr>
      <w:r>
        <w:rPr>
          <w:noProof/>
        </w:rPr>
        <w:t>6.</w:t>
      </w:r>
      <w:r>
        <w:rPr>
          <w:noProof/>
          <w:lang w:eastAsia="zh-CN"/>
        </w:rPr>
        <w:t>20</w:t>
      </w:r>
      <w:r>
        <w:rPr>
          <w:noProof/>
        </w:rPr>
        <w:t>.3.2</w:t>
      </w:r>
      <w:r>
        <w:rPr>
          <w:rFonts w:asciiTheme="minorHAnsi" w:eastAsiaTheme="minorEastAsia" w:hAnsiTheme="minorHAnsi" w:cstheme="minorBidi"/>
          <w:noProof/>
          <w:sz w:val="22"/>
          <w:szCs w:val="22"/>
        </w:rPr>
        <w:tab/>
      </w:r>
      <w:r>
        <w:rPr>
          <w:noProof/>
        </w:rPr>
        <w:t>MO-LR</w:t>
      </w:r>
      <w:r w:rsidRPr="00B14CDF">
        <w:rPr>
          <w:rFonts w:eastAsia="SimSun"/>
          <w:noProof/>
        </w:rPr>
        <w:t xml:space="preserve"> procedure for </w:t>
      </w:r>
      <w:r>
        <w:rPr>
          <w:noProof/>
        </w:rPr>
        <w:t>Network assisted Sidelink positioning in Network Coverage case</w:t>
      </w:r>
      <w:r>
        <w:rPr>
          <w:noProof/>
        </w:rPr>
        <w:tab/>
      </w:r>
      <w:r>
        <w:rPr>
          <w:noProof/>
        </w:rPr>
        <w:fldChar w:fldCharType="begin" w:fldLock="1"/>
      </w:r>
      <w:r>
        <w:rPr>
          <w:noProof/>
        </w:rPr>
        <w:instrText xml:space="preserve"> PAGEREF _Toc128725039 \h </w:instrText>
      </w:r>
      <w:r>
        <w:rPr>
          <w:noProof/>
        </w:rPr>
      </w:r>
      <w:r>
        <w:rPr>
          <w:noProof/>
        </w:rPr>
        <w:fldChar w:fldCharType="separate"/>
      </w:r>
      <w:r>
        <w:rPr>
          <w:noProof/>
        </w:rPr>
        <w:t>95</w:t>
      </w:r>
      <w:r>
        <w:rPr>
          <w:noProof/>
        </w:rPr>
        <w:fldChar w:fldCharType="end"/>
      </w:r>
    </w:p>
    <w:p w14:paraId="25DC5928" w14:textId="2FDB3BF5" w:rsidR="00C36F0B" w:rsidRDefault="00C36F0B">
      <w:pPr>
        <w:pStyle w:val="TOC4"/>
        <w:rPr>
          <w:rFonts w:asciiTheme="minorHAnsi" w:eastAsiaTheme="minorEastAsia" w:hAnsiTheme="minorHAnsi" w:cstheme="minorBidi"/>
          <w:noProof/>
          <w:sz w:val="22"/>
          <w:szCs w:val="22"/>
        </w:rPr>
      </w:pPr>
      <w:r>
        <w:rPr>
          <w:noProof/>
        </w:rPr>
        <w:t>6.20.3.3</w:t>
      </w:r>
      <w:r>
        <w:rPr>
          <w:rFonts w:asciiTheme="minorHAnsi" w:eastAsiaTheme="minorEastAsia" w:hAnsiTheme="minorHAnsi" w:cstheme="minorBidi"/>
          <w:noProof/>
          <w:sz w:val="22"/>
          <w:szCs w:val="22"/>
        </w:rPr>
        <w:tab/>
      </w:r>
      <w:r>
        <w:rPr>
          <w:noProof/>
        </w:rPr>
        <w:t>MO-LR procedure for Network assisted Sidelink positioning in Partial Coverage case</w:t>
      </w:r>
      <w:r>
        <w:rPr>
          <w:noProof/>
        </w:rPr>
        <w:tab/>
      </w:r>
      <w:r>
        <w:rPr>
          <w:noProof/>
        </w:rPr>
        <w:fldChar w:fldCharType="begin" w:fldLock="1"/>
      </w:r>
      <w:r>
        <w:rPr>
          <w:noProof/>
        </w:rPr>
        <w:instrText xml:space="preserve"> PAGEREF _Toc128725040 \h </w:instrText>
      </w:r>
      <w:r>
        <w:rPr>
          <w:noProof/>
        </w:rPr>
      </w:r>
      <w:r>
        <w:rPr>
          <w:noProof/>
        </w:rPr>
        <w:fldChar w:fldCharType="separate"/>
      </w:r>
      <w:r>
        <w:rPr>
          <w:noProof/>
        </w:rPr>
        <w:t>96</w:t>
      </w:r>
      <w:r>
        <w:rPr>
          <w:noProof/>
        </w:rPr>
        <w:fldChar w:fldCharType="end"/>
      </w:r>
    </w:p>
    <w:p w14:paraId="1155103A" w14:textId="26FE2214" w:rsidR="00C36F0B" w:rsidRDefault="00C36F0B">
      <w:pPr>
        <w:pStyle w:val="TOC4"/>
        <w:rPr>
          <w:rFonts w:asciiTheme="minorHAnsi" w:eastAsiaTheme="minorEastAsia" w:hAnsiTheme="minorHAnsi" w:cstheme="minorBidi"/>
          <w:noProof/>
          <w:sz w:val="22"/>
          <w:szCs w:val="22"/>
        </w:rPr>
      </w:pPr>
      <w:r>
        <w:rPr>
          <w:noProof/>
        </w:rPr>
        <w:t>6.20.3.4</w:t>
      </w:r>
      <w:r>
        <w:rPr>
          <w:rFonts w:asciiTheme="minorHAnsi" w:eastAsiaTheme="minorEastAsia" w:hAnsiTheme="minorHAnsi" w:cstheme="minorBidi"/>
          <w:noProof/>
          <w:sz w:val="22"/>
          <w:szCs w:val="22"/>
        </w:rPr>
        <w:tab/>
      </w:r>
      <w:r>
        <w:rPr>
          <w:noProof/>
        </w:rPr>
        <w:t>MT-LR procedure for Network assisted Sidelink positioning with Target UE out of coverage</w:t>
      </w:r>
      <w:r>
        <w:rPr>
          <w:noProof/>
        </w:rPr>
        <w:tab/>
      </w:r>
      <w:r>
        <w:rPr>
          <w:noProof/>
        </w:rPr>
        <w:fldChar w:fldCharType="begin" w:fldLock="1"/>
      </w:r>
      <w:r>
        <w:rPr>
          <w:noProof/>
        </w:rPr>
        <w:instrText xml:space="preserve"> PAGEREF _Toc128725041 \h </w:instrText>
      </w:r>
      <w:r>
        <w:rPr>
          <w:noProof/>
        </w:rPr>
      </w:r>
      <w:r>
        <w:rPr>
          <w:noProof/>
        </w:rPr>
        <w:fldChar w:fldCharType="separate"/>
      </w:r>
      <w:r>
        <w:rPr>
          <w:noProof/>
        </w:rPr>
        <w:t>97</w:t>
      </w:r>
      <w:r>
        <w:rPr>
          <w:noProof/>
        </w:rPr>
        <w:fldChar w:fldCharType="end"/>
      </w:r>
    </w:p>
    <w:p w14:paraId="075C397F" w14:textId="4BCBCE38"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20</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_Toc128725042 \h </w:instrText>
      </w:r>
      <w:r>
        <w:rPr>
          <w:noProof/>
        </w:rPr>
      </w:r>
      <w:r>
        <w:rPr>
          <w:noProof/>
        </w:rPr>
        <w:fldChar w:fldCharType="separate"/>
      </w:r>
      <w:r>
        <w:rPr>
          <w:noProof/>
        </w:rPr>
        <w:t>97</w:t>
      </w:r>
      <w:r>
        <w:rPr>
          <w:noProof/>
        </w:rPr>
        <w:fldChar w:fldCharType="end"/>
      </w:r>
    </w:p>
    <w:p w14:paraId="781667FE" w14:textId="5ED6FDF5" w:rsidR="00C36F0B" w:rsidRDefault="00C36F0B">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Network assisted sidelink positioning for partial coverage</w:t>
      </w:r>
      <w:r>
        <w:rPr>
          <w:noProof/>
        </w:rPr>
        <w:tab/>
      </w:r>
      <w:r>
        <w:rPr>
          <w:noProof/>
        </w:rPr>
        <w:fldChar w:fldCharType="begin" w:fldLock="1"/>
      </w:r>
      <w:r>
        <w:rPr>
          <w:noProof/>
        </w:rPr>
        <w:instrText xml:space="preserve"> PAGEREF _Toc128725043 \h </w:instrText>
      </w:r>
      <w:r>
        <w:rPr>
          <w:noProof/>
        </w:rPr>
      </w:r>
      <w:r>
        <w:rPr>
          <w:noProof/>
        </w:rPr>
        <w:fldChar w:fldCharType="separate"/>
      </w:r>
      <w:r>
        <w:rPr>
          <w:noProof/>
        </w:rPr>
        <w:t>98</w:t>
      </w:r>
      <w:r>
        <w:rPr>
          <w:noProof/>
        </w:rPr>
        <w:fldChar w:fldCharType="end"/>
      </w:r>
    </w:p>
    <w:p w14:paraId="0EA07795" w14:textId="73977C6D" w:rsidR="00C36F0B" w:rsidRDefault="00C36F0B">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_Toc128725044 \h </w:instrText>
      </w:r>
      <w:r>
        <w:rPr>
          <w:noProof/>
        </w:rPr>
      </w:r>
      <w:r>
        <w:rPr>
          <w:noProof/>
        </w:rPr>
        <w:fldChar w:fldCharType="separate"/>
      </w:r>
      <w:r>
        <w:rPr>
          <w:noProof/>
        </w:rPr>
        <w:t>98</w:t>
      </w:r>
      <w:r>
        <w:rPr>
          <w:noProof/>
        </w:rPr>
        <w:fldChar w:fldCharType="end"/>
      </w:r>
    </w:p>
    <w:p w14:paraId="3D184FCB" w14:textId="3207423D" w:rsidR="00C36F0B" w:rsidRDefault="00C36F0B">
      <w:pPr>
        <w:pStyle w:val="TOC3"/>
        <w:rPr>
          <w:rFonts w:asciiTheme="minorHAnsi" w:eastAsiaTheme="minorEastAsia" w:hAnsiTheme="minorHAnsi" w:cstheme="minorBidi"/>
          <w:noProof/>
          <w:sz w:val="22"/>
          <w:szCs w:val="22"/>
        </w:rPr>
      </w:pPr>
      <w:r>
        <w:rPr>
          <w:noProof/>
        </w:rPr>
        <w:lastRenderedPageBreak/>
        <w:t>6.21.2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_Toc128725045 \h </w:instrText>
      </w:r>
      <w:r>
        <w:rPr>
          <w:noProof/>
        </w:rPr>
      </w:r>
      <w:r>
        <w:rPr>
          <w:noProof/>
        </w:rPr>
        <w:fldChar w:fldCharType="separate"/>
      </w:r>
      <w:r>
        <w:rPr>
          <w:noProof/>
        </w:rPr>
        <w:t>98</w:t>
      </w:r>
      <w:r>
        <w:rPr>
          <w:noProof/>
        </w:rPr>
        <w:fldChar w:fldCharType="end"/>
      </w:r>
    </w:p>
    <w:p w14:paraId="68B9EF38" w14:textId="452A5536" w:rsidR="00C36F0B" w:rsidRDefault="00C36F0B">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_Toc128725046 \h </w:instrText>
      </w:r>
      <w:r>
        <w:rPr>
          <w:noProof/>
        </w:rPr>
      </w:r>
      <w:r>
        <w:rPr>
          <w:noProof/>
        </w:rPr>
        <w:fldChar w:fldCharType="separate"/>
      </w:r>
      <w:r>
        <w:rPr>
          <w:noProof/>
        </w:rPr>
        <w:t>99</w:t>
      </w:r>
      <w:r>
        <w:rPr>
          <w:noProof/>
        </w:rPr>
        <w:fldChar w:fldCharType="end"/>
      </w:r>
    </w:p>
    <w:p w14:paraId="401B1455" w14:textId="3348F068" w:rsidR="00C36F0B" w:rsidRDefault="00C36F0B">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_Toc128725047 \h </w:instrText>
      </w:r>
      <w:r>
        <w:rPr>
          <w:noProof/>
        </w:rPr>
      </w:r>
      <w:r>
        <w:rPr>
          <w:noProof/>
        </w:rPr>
        <w:fldChar w:fldCharType="separate"/>
      </w:r>
      <w:r>
        <w:rPr>
          <w:noProof/>
        </w:rPr>
        <w:t>100</w:t>
      </w:r>
      <w:r>
        <w:rPr>
          <w:noProof/>
        </w:rPr>
        <w:fldChar w:fldCharType="end"/>
      </w:r>
    </w:p>
    <w:p w14:paraId="69E7C450" w14:textId="326BC608" w:rsidR="00C36F0B" w:rsidRDefault="00C36F0B">
      <w:pPr>
        <w:pStyle w:val="TOC2"/>
        <w:rPr>
          <w:rFonts w:asciiTheme="minorHAnsi" w:eastAsiaTheme="minorEastAsia" w:hAnsiTheme="minorHAnsi" w:cstheme="minorBidi"/>
          <w:noProof/>
          <w:sz w:val="22"/>
          <w:szCs w:val="22"/>
        </w:rPr>
      </w:pPr>
      <w:r>
        <w:rPr>
          <w:noProof/>
        </w:rPr>
        <w:t>6.</w:t>
      </w:r>
      <w:r w:rsidRPr="00B14CDF">
        <w:rPr>
          <w:rFonts w:eastAsia="SimSun"/>
          <w:noProof/>
        </w:rPr>
        <w:t>22</w:t>
      </w:r>
      <w:r>
        <w:rPr>
          <w:rFonts w:asciiTheme="minorHAnsi" w:eastAsiaTheme="minorEastAsia" w:hAnsiTheme="minorHAnsi" w:cstheme="minorBidi"/>
          <w:noProof/>
          <w:sz w:val="22"/>
          <w:szCs w:val="22"/>
        </w:rPr>
        <w:tab/>
      </w:r>
      <w:r>
        <w:rPr>
          <w:noProof/>
        </w:rPr>
        <w:t>Solution #22: Combine Uu positioning capability and/or Ranging/SL positioning capability for the Ranging/SL positioning service</w:t>
      </w:r>
      <w:r>
        <w:rPr>
          <w:noProof/>
        </w:rPr>
        <w:tab/>
      </w:r>
      <w:r>
        <w:rPr>
          <w:noProof/>
        </w:rPr>
        <w:fldChar w:fldCharType="begin" w:fldLock="1"/>
      </w:r>
      <w:r>
        <w:rPr>
          <w:noProof/>
        </w:rPr>
        <w:instrText xml:space="preserve"> PAGEREF _Toc128725048 \h </w:instrText>
      </w:r>
      <w:r>
        <w:rPr>
          <w:noProof/>
        </w:rPr>
      </w:r>
      <w:r>
        <w:rPr>
          <w:noProof/>
        </w:rPr>
        <w:fldChar w:fldCharType="separate"/>
      </w:r>
      <w:r>
        <w:rPr>
          <w:noProof/>
        </w:rPr>
        <w:t>100</w:t>
      </w:r>
      <w:r>
        <w:rPr>
          <w:noProof/>
        </w:rPr>
        <w:fldChar w:fldCharType="end"/>
      </w:r>
    </w:p>
    <w:p w14:paraId="7B631D2E" w14:textId="3F9F166A" w:rsidR="00C36F0B" w:rsidRDefault="00C36F0B">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_Toc128725049 \h </w:instrText>
      </w:r>
      <w:r>
        <w:rPr>
          <w:noProof/>
        </w:rPr>
      </w:r>
      <w:r>
        <w:rPr>
          <w:noProof/>
        </w:rPr>
        <w:fldChar w:fldCharType="separate"/>
      </w:r>
      <w:r>
        <w:rPr>
          <w:noProof/>
        </w:rPr>
        <w:t>100</w:t>
      </w:r>
      <w:r>
        <w:rPr>
          <w:noProof/>
        </w:rPr>
        <w:fldChar w:fldCharType="end"/>
      </w:r>
    </w:p>
    <w:p w14:paraId="24637209" w14:textId="27AA4D1D" w:rsidR="00C36F0B" w:rsidRDefault="00C36F0B">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_Toc128725050 \h </w:instrText>
      </w:r>
      <w:r>
        <w:rPr>
          <w:noProof/>
        </w:rPr>
      </w:r>
      <w:r>
        <w:rPr>
          <w:noProof/>
        </w:rPr>
        <w:fldChar w:fldCharType="separate"/>
      </w:r>
      <w:r>
        <w:rPr>
          <w:noProof/>
        </w:rPr>
        <w:t>101</w:t>
      </w:r>
      <w:r>
        <w:rPr>
          <w:noProof/>
        </w:rPr>
        <w:fldChar w:fldCharType="end"/>
      </w:r>
    </w:p>
    <w:p w14:paraId="161A94B8" w14:textId="399C06FC" w:rsidR="00C36F0B" w:rsidRDefault="00C36F0B">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_Toc128725051 \h </w:instrText>
      </w:r>
      <w:r>
        <w:rPr>
          <w:noProof/>
        </w:rPr>
      </w:r>
      <w:r>
        <w:rPr>
          <w:noProof/>
        </w:rPr>
        <w:fldChar w:fldCharType="separate"/>
      </w:r>
      <w:r>
        <w:rPr>
          <w:noProof/>
        </w:rPr>
        <w:t>101</w:t>
      </w:r>
      <w:r>
        <w:rPr>
          <w:noProof/>
        </w:rPr>
        <w:fldChar w:fldCharType="end"/>
      </w:r>
    </w:p>
    <w:p w14:paraId="14C81B55" w14:textId="49EF124E" w:rsidR="00C36F0B" w:rsidRDefault="00C36F0B">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_Toc128725052 \h </w:instrText>
      </w:r>
      <w:r>
        <w:rPr>
          <w:noProof/>
        </w:rPr>
      </w:r>
      <w:r>
        <w:rPr>
          <w:noProof/>
        </w:rPr>
        <w:fldChar w:fldCharType="separate"/>
      </w:r>
      <w:r>
        <w:rPr>
          <w:noProof/>
        </w:rPr>
        <w:t>102</w:t>
      </w:r>
      <w:r>
        <w:rPr>
          <w:noProof/>
        </w:rPr>
        <w:fldChar w:fldCharType="end"/>
      </w:r>
    </w:p>
    <w:p w14:paraId="5BCD401A" w14:textId="1374FCAC" w:rsidR="00C36F0B" w:rsidRDefault="00C36F0B">
      <w:pPr>
        <w:pStyle w:val="TOC2"/>
        <w:rPr>
          <w:rFonts w:asciiTheme="minorHAnsi" w:eastAsiaTheme="minorEastAsia" w:hAnsiTheme="minorHAnsi" w:cstheme="minorBidi"/>
          <w:noProof/>
          <w:sz w:val="22"/>
          <w:szCs w:val="22"/>
        </w:rPr>
      </w:pPr>
      <w:r>
        <w:rPr>
          <w:noProof/>
        </w:rPr>
        <w:t>6.</w:t>
      </w:r>
      <w:r w:rsidRPr="00B14CDF">
        <w:rPr>
          <w:rFonts w:eastAsia="SimSun"/>
          <w:noProof/>
          <w:lang w:eastAsia="zh-CN"/>
        </w:rPr>
        <w:t>23</w:t>
      </w:r>
      <w:r>
        <w:rPr>
          <w:rFonts w:asciiTheme="minorHAnsi" w:eastAsiaTheme="minorEastAsia" w:hAnsiTheme="minorHAnsi" w:cstheme="minorBidi"/>
          <w:noProof/>
          <w:sz w:val="22"/>
          <w:szCs w:val="22"/>
        </w:rPr>
        <w:tab/>
      </w:r>
      <w:r>
        <w:rPr>
          <w:noProof/>
        </w:rPr>
        <w:t>Solution #</w:t>
      </w:r>
      <w:r w:rsidRPr="00B14CDF">
        <w:rPr>
          <w:rFonts w:eastAsia="SimSun"/>
          <w:noProof/>
          <w:lang w:eastAsia="zh-CN"/>
        </w:rPr>
        <w:t>23</w:t>
      </w:r>
      <w:r>
        <w:rPr>
          <w:noProof/>
        </w:rPr>
        <w:t>: Ranging service exposure to server</w:t>
      </w:r>
      <w:r>
        <w:rPr>
          <w:noProof/>
        </w:rPr>
        <w:tab/>
      </w:r>
      <w:r>
        <w:rPr>
          <w:noProof/>
        </w:rPr>
        <w:fldChar w:fldCharType="begin" w:fldLock="1"/>
      </w:r>
      <w:r>
        <w:rPr>
          <w:noProof/>
        </w:rPr>
        <w:instrText xml:space="preserve"> PAGEREF _Toc128725053 \h </w:instrText>
      </w:r>
      <w:r>
        <w:rPr>
          <w:noProof/>
        </w:rPr>
      </w:r>
      <w:r>
        <w:rPr>
          <w:noProof/>
        </w:rPr>
        <w:fldChar w:fldCharType="separate"/>
      </w:r>
      <w:r>
        <w:rPr>
          <w:noProof/>
        </w:rPr>
        <w:t>102</w:t>
      </w:r>
      <w:r>
        <w:rPr>
          <w:noProof/>
        </w:rPr>
        <w:fldChar w:fldCharType="end"/>
      </w:r>
    </w:p>
    <w:p w14:paraId="6C21166F" w14:textId="4A012951" w:rsidR="00C36F0B" w:rsidRDefault="00C36F0B">
      <w:pPr>
        <w:pStyle w:val="TOC3"/>
        <w:rPr>
          <w:rFonts w:asciiTheme="minorHAnsi" w:eastAsiaTheme="minorEastAsia" w:hAnsiTheme="minorHAnsi" w:cstheme="minorBidi"/>
          <w:noProof/>
          <w:sz w:val="22"/>
          <w:szCs w:val="22"/>
        </w:rPr>
      </w:pPr>
      <w:r>
        <w:rPr>
          <w:noProof/>
        </w:rPr>
        <w:t>6.</w:t>
      </w:r>
      <w:r w:rsidRPr="00B14CDF">
        <w:rPr>
          <w:rFonts w:eastAsia="SimSun"/>
          <w:noProof/>
          <w:lang w:eastAsia="zh-CN"/>
        </w:rPr>
        <w:t>23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_Toc128725054 \h </w:instrText>
      </w:r>
      <w:r>
        <w:rPr>
          <w:noProof/>
        </w:rPr>
      </w:r>
      <w:r>
        <w:rPr>
          <w:noProof/>
        </w:rPr>
        <w:fldChar w:fldCharType="separate"/>
      </w:r>
      <w:r>
        <w:rPr>
          <w:noProof/>
        </w:rPr>
        <w:t>102</w:t>
      </w:r>
      <w:r>
        <w:rPr>
          <w:noProof/>
        </w:rPr>
        <w:fldChar w:fldCharType="end"/>
      </w:r>
    </w:p>
    <w:p w14:paraId="4C669D3B" w14:textId="0B88A4B7" w:rsidR="00C36F0B" w:rsidRDefault="00C36F0B">
      <w:pPr>
        <w:pStyle w:val="TOC3"/>
        <w:rPr>
          <w:rFonts w:asciiTheme="minorHAnsi" w:eastAsiaTheme="minorEastAsia" w:hAnsiTheme="minorHAnsi" w:cstheme="minorBidi"/>
          <w:noProof/>
          <w:sz w:val="22"/>
          <w:szCs w:val="22"/>
        </w:rPr>
      </w:pPr>
      <w:r>
        <w:rPr>
          <w:noProof/>
        </w:rPr>
        <w:t>6.</w:t>
      </w:r>
      <w:r w:rsidRPr="00B14CDF">
        <w:rPr>
          <w:rFonts w:eastAsia="SimSun"/>
          <w:noProof/>
          <w:lang w:eastAsia="zh-CN"/>
        </w:rPr>
        <w:t>23</w:t>
      </w:r>
      <w:r>
        <w:rPr>
          <w:noProof/>
        </w:rPr>
        <w:t>.2</w:t>
      </w:r>
      <w:r>
        <w:rPr>
          <w:rFonts w:asciiTheme="minorHAnsi" w:eastAsiaTheme="minorEastAsia" w:hAnsiTheme="minorHAnsi" w:cstheme="minorBidi"/>
          <w:noProof/>
          <w:sz w:val="22"/>
          <w:szCs w:val="22"/>
        </w:rPr>
        <w:tab/>
      </w:r>
      <w:r>
        <w:rPr>
          <w:noProof/>
        </w:rPr>
        <w:t>Procedures of NW assistant Ranging service exposure to server</w:t>
      </w:r>
      <w:r>
        <w:rPr>
          <w:noProof/>
        </w:rPr>
        <w:tab/>
      </w:r>
      <w:r>
        <w:rPr>
          <w:noProof/>
        </w:rPr>
        <w:fldChar w:fldCharType="begin" w:fldLock="1"/>
      </w:r>
      <w:r>
        <w:rPr>
          <w:noProof/>
        </w:rPr>
        <w:instrText xml:space="preserve"> PAGEREF _Toc128725055 \h </w:instrText>
      </w:r>
      <w:r>
        <w:rPr>
          <w:noProof/>
        </w:rPr>
      </w:r>
      <w:r>
        <w:rPr>
          <w:noProof/>
        </w:rPr>
        <w:fldChar w:fldCharType="separate"/>
      </w:r>
      <w:r>
        <w:rPr>
          <w:noProof/>
        </w:rPr>
        <w:t>103</w:t>
      </w:r>
      <w:r>
        <w:rPr>
          <w:noProof/>
        </w:rPr>
        <w:fldChar w:fldCharType="end"/>
      </w:r>
    </w:p>
    <w:p w14:paraId="17AAB27C" w14:textId="72CB3A61" w:rsidR="00C36F0B" w:rsidRDefault="00C36F0B">
      <w:pPr>
        <w:pStyle w:val="TOC3"/>
        <w:rPr>
          <w:rFonts w:asciiTheme="minorHAnsi" w:eastAsiaTheme="minorEastAsia" w:hAnsiTheme="minorHAnsi" w:cstheme="minorBidi"/>
          <w:noProof/>
          <w:sz w:val="22"/>
          <w:szCs w:val="22"/>
        </w:rPr>
      </w:pPr>
      <w:r>
        <w:rPr>
          <w:noProof/>
          <w:lang w:eastAsia="zh-CN"/>
        </w:rPr>
        <w:t>6.</w:t>
      </w:r>
      <w:r w:rsidRPr="00B14CDF">
        <w:rPr>
          <w:rFonts w:eastAsia="SimSun"/>
          <w:noProof/>
          <w:lang w:eastAsia="zh-CN"/>
        </w:rPr>
        <w:t>23</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_Toc128725056 \h </w:instrText>
      </w:r>
      <w:r>
        <w:rPr>
          <w:noProof/>
        </w:rPr>
      </w:r>
      <w:r>
        <w:rPr>
          <w:noProof/>
        </w:rPr>
        <w:fldChar w:fldCharType="separate"/>
      </w:r>
      <w:r>
        <w:rPr>
          <w:noProof/>
        </w:rPr>
        <w:t>104</w:t>
      </w:r>
      <w:r>
        <w:rPr>
          <w:noProof/>
        </w:rPr>
        <w:fldChar w:fldCharType="end"/>
      </w:r>
    </w:p>
    <w:p w14:paraId="0A8DEE8E" w14:textId="28758631" w:rsidR="00C36F0B" w:rsidRDefault="00C36F0B">
      <w:pPr>
        <w:pStyle w:val="TOC2"/>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Solution #24: Service initiated by Application server over user plane</w:t>
      </w:r>
      <w:r>
        <w:rPr>
          <w:noProof/>
        </w:rPr>
        <w:tab/>
      </w:r>
      <w:r>
        <w:rPr>
          <w:noProof/>
        </w:rPr>
        <w:fldChar w:fldCharType="begin" w:fldLock="1"/>
      </w:r>
      <w:r>
        <w:rPr>
          <w:noProof/>
        </w:rPr>
        <w:instrText xml:space="preserve"> PAGEREF _Toc128725057 \h </w:instrText>
      </w:r>
      <w:r>
        <w:rPr>
          <w:noProof/>
        </w:rPr>
      </w:r>
      <w:r>
        <w:rPr>
          <w:noProof/>
        </w:rPr>
        <w:fldChar w:fldCharType="separate"/>
      </w:r>
      <w:r>
        <w:rPr>
          <w:noProof/>
        </w:rPr>
        <w:t>104</w:t>
      </w:r>
      <w:r>
        <w:rPr>
          <w:noProof/>
        </w:rPr>
        <w:fldChar w:fldCharType="end"/>
      </w:r>
    </w:p>
    <w:p w14:paraId="02057736" w14:textId="211AF098" w:rsidR="00C36F0B" w:rsidRDefault="00C36F0B">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_Toc128725058 \h </w:instrText>
      </w:r>
      <w:r>
        <w:rPr>
          <w:noProof/>
        </w:rPr>
      </w:r>
      <w:r>
        <w:rPr>
          <w:noProof/>
        </w:rPr>
        <w:fldChar w:fldCharType="separate"/>
      </w:r>
      <w:r>
        <w:rPr>
          <w:noProof/>
        </w:rPr>
        <w:t>104</w:t>
      </w:r>
      <w:r>
        <w:rPr>
          <w:noProof/>
        </w:rPr>
        <w:fldChar w:fldCharType="end"/>
      </w:r>
    </w:p>
    <w:p w14:paraId="26BAF9E2" w14:textId="7105C955" w:rsidR="00C36F0B" w:rsidRDefault="00C36F0B">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_Toc128725059 \h </w:instrText>
      </w:r>
      <w:r>
        <w:rPr>
          <w:noProof/>
        </w:rPr>
      </w:r>
      <w:r>
        <w:rPr>
          <w:noProof/>
        </w:rPr>
        <w:fldChar w:fldCharType="separate"/>
      </w:r>
      <w:r>
        <w:rPr>
          <w:noProof/>
        </w:rPr>
        <w:t>105</w:t>
      </w:r>
      <w:r>
        <w:rPr>
          <w:noProof/>
        </w:rPr>
        <w:fldChar w:fldCharType="end"/>
      </w:r>
    </w:p>
    <w:p w14:paraId="6E110D78" w14:textId="6F1C32BE" w:rsidR="00C36F0B" w:rsidRDefault="00C36F0B">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_Toc128725060 \h </w:instrText>
      </w:r>
      <w:r>
        <w:rPr>
          <w:noProof/>
        </w:rPr>
      </w:r>
      <w:r>
        <w:rPr>
          <w:noProof/>
        </w:rPr>
        <w:fldChar w:fldCharType="separate"/>
      </w:r>
      <w:r>
        <w:rPr>
          <w:noProof/>
        </w:rPr>
        <w:t>105</w:t>
      </w:r>
      <w:r>
        <w:rPr>
          <w:noProof/>
        </w:rPr>
        <w:fldChar w:fldCharType="end"/>
      </w:r>
    </w:p>
    <w:p w14:paraId="1F3EB88B" w14:textId="4D20A62E" w:rsidR="00C36F0B" w:rsidRDefault="00C36F0B">
      <w:pPr>
        <w:pStyle w:val="TOC3"/>
        <w:rPr>
          <w:rFonts w:asciiTheme="minorHAnsi" w:eastAsiaTheme="minorEastAsia" w:hAnsiTheme="minorHAnsi" w:cstheme="minorBidi"/>
          <w:noProof/>
          <w:sz w:val="22"/>
          <w:szCs w:val="22"/>
        </w:rPr>
      </w:pPr>
      <w:r>
        <w:rPr>
          <w:noProof/>
        </w:rPr>
        <w:t>6.24.4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_Toc128725061 \h </w:instrText>
      </w:r>
      <w:r>
        <w:rPr>
          <w:noProof/>
        </w:rPr>
      </w:r>
      <w:r>
        <w:rPr>
          <w:noProof/>
        </w:rPr>
        <w:fldChar w:fldCharType="separate"/>
      </w:r>
      <w:r>
        <w:rPr>
          <w:noProof/>
        </w:rPr>
        <w:t>105</w:t>
      </w:r>
      <w:r>
        <w:rPr>
          <w:noProof/>
        </w:rPr>
        <w:fldChar w:fldCharType="end"/>
      </w:r>
    </w:p>
    <w:p w14:paraId="443A8164" w14:textId="47F1363C" w:rsidR="00C36F0B" w:rsidRDefault="00C36F0B">
      <w:pPr>
        <w:pStyle w:val="TOC2"/>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 xml:space="preserve">Solution #25: </w:t>
      </w:r>
      <w:r>
        <w:rPr>
          <w:noProof/>
          <w:lang w:eastAsia="zh-CN"/>
        </w:rPr>
        <w:t>Ranging/SL positioning</w:t>
      </w:r>
      <w:r>
        <w:rPr>
          <w:noProof/>
        </w:rPr>
        <w:t xml:space="preserve"> service initiated by </w:t>
      </w:r>
      <w:r>
        <w:rPr>
          <w:noProof/>
          <w:lang w:eastAsia="zh-CN"/>
        </w:rPr>
        <w:t>SL Positioning Client</w:t>
      </w:r>
      <w:r>
        <w:rPr>
          <w:noProof/>
        </w:rPr>
        <w:t xml:space="preserve"> UE</w:t>
      </w:r>
      <w:r>
        <w:rPr>
          <w:noProof/>
        </w:rPr>
        <w:tab/>
      </w:r>
      <w:r>
        <w:rPr>
          <w:noProof/>
        </w:rPr>
        <w:fldChar w:fldCharType="begin" w:fldLock="1"/>
      </w:r>
      <w:r>
        <w:rPr>
          <w:noProof/>
        </w:rPr>
        <w:instrText xml:space="preserve"> PAGEREF _Toc128725062 \h </w:instrText>
      </w:r>
      <w:r>
        <w:rPr>
          <w:noProof/>
        </w:rPr>
      </w:r>
      <w:r>
        <w:rPr>
          <w:noProof/>
        </w:rPr>
        <w:fldChar w:fldCharType="separate"/>
      </w:r>
      <w:r>
        <w:rPr>
          <w:noProof/>
        </w:rPr>
        <w:t>106</w:t>
      </w:r>
      <w:r>
        <w:rPr>
          <w:noProof/>
        </w:rPr>
        <w:fldChar w:fldCharType="end"/>
      </w:r>
    </w:p>
    <w:p w14:paraId="1382AB74" w14:textId="396AD6F7" w:rsidR="00C36F0B" w:rsidRDefault="00C36F0B">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_Toc128725063 \h </w:instrText>
      </w:r>
      <w:r>
        <w:rPr>
          <w:noProof/>
        </w:rPr>
      </w:r>
      <w:r>
        <w:rPr>
          <w:noProof/>
        </w:rPr>
        <w:fldChar w:fldCharType="separate"/>
      </w:r>
      <w:r>
        <w:rPr>
          <w:noProof/>
        </w:rPr>
        <w:t>106</w:t>
      </w:r>
      <w:r>
        <w:rPr>
          <w:noProof/>
        </w:rPr>
        <w:fldChar w:fldCharType="end"/>
      </w:r>
    </w:p>
    <w:p w14:paraId="16F8379E" w14:textId="36C24E00" w:rsidR="00C36F0B" w:rsidRDefault="00C36F0B">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_Toc128725064 \h </w:instrText>
      </w:r>
      <w:r>
        <w:rPr>
          <w:noProof/>
        </w:rPr>
      </w:r>
      <w:r>
        <w:rPr>
          <w:noProof/>
        </w:rPr>
        <w:fldChar w:fldCharType="separate"/>
      </w:r>
      <w:r>
        <w:rPr>
          <w:noProof/>
        </w:rPr>
        <w:t>106</w:t>
      </w:r>
      <w:r>
        <w:rPr>
          <w:noProof/>
        </w:rPr>
        <w:fldChar w:fldCharType="end"/>
      </w:r>
    </w:p>
    <w:p w14:paraId="4B7A5DE6" w14:textId="2E06494F" w:rsidR="00C36F0B" w:rsidRDefault="00C36F0B">
      <w:pPr>
        <w:pStyle w:val="TOC3"/>
        <w:rPr>
          <w:rFonts w:asciiTheme="minorHAnsi" w:eastAsiaTheme="minorEastAsia" w:hAnsiTheme="minorHAnsi" w:cstheme="minorBidi"/>
          <w:noProof/>
          <w:sz w:val="22"/>
          <w:szCs w:val="22"/>
        </w:rPr>
      </w:pPr>
      <w:r>
        <w:rPr>
          <w:noProof/>
        </w:rPr>
        <w:t>6.25.3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_Toc128725065 \h </w:instrText>
      </w:r>
      <w:r>
        <w:rPr>
          <w:noProof/>
        </w:rPr>
      </w:r>
      <w:r>
        <w:rPr>
          <w:noProof/>
        </w:rPr>
        <w:fldChar w:fldCharType="separate"/>
      </w:r>
      <w:r>
        <w:rPr>
          <w:noProof/>
        </w:rPr>
        <w:t>107</w:t>
      </w:r>
      <w:r>
        <w:rPr>
          <w:noProof/>
        </w:rPr>
        <w:fldChar w:fldCharType="end"/>
      </w:r>
    </w:p>
    <w:p w14:paraId="30710E8E" w14:textId="16758639" w:rsidR="00C36F0B" w:rsidRDefault="00C36F0B">
      <w:pPr>
        <w:pStyle w:val="TOC4"/>
        <w:rPr>
          <w:rFonts w:asciiTheme="minorHAnsi" w:eastAsiaTheme="minorEastAsia" w:hAnsiTheme="minorHAnsi" w:cstheme="minorBidi"/>
          <w:noProof/>
          <w:sz w:val="22"/>
          <w:szCs w:val="22"/>
        </w:rPr>
      </w:pPr>
      <w:r>
        <w:rPr>
          <w:noProof/>
          <w:lang w:eastAsia="zh-CN"/>
        </w:rPr>
        <w:t>6.25.3.1</w:t>
      </w:r>
      <w:r>
        <w:rPr>
          <w:rFonts w:asciiTheme="minorHAnsi" w:eastAsiaTheme="minorEastAsia" w:hAnsiTheme="minorHAnsi" w:cstheme="minorBidi"/>
          <w:noProof/>
          <w:sz w:val="22"/>
          <w:szCs w:val="22"/>
        </w:rPr>
        <w:tab/>
      </w:r>
      <w:r>
        <w:rPr>
          <w:noProof/>
          <w:lang w:eastAsia="zh-CN"/>
        </w:rPr>
        <w:t>PC5 based procedure for Ranging/SL positioning initiated by the SL Positioning Client UE</w:t>
      </w:r>
      <w:r>
        <w:rPr>
          <w:noProof/>
        </w:rPr>
        <w:tab/>
      </w:r>
      <w:r>
        <w:rPr>
          <w:noProof/>
        </w:rPr>
        <w:fldChar w:fldCharType="begin" w:fldLock="1"/>
      </w:r>
      <w:r>
        <w:rPr>
          <w:noProof/>
        </w:rPr>
        <w:instrText xml:space="preserve"> PAGEREF _Toc128725066 \h </w:instrText>
      </w:r>
      <w:r>
        <w:rPr>
          <w:noProof/>
        </w:rPr>
      </w:r>
      <w:r>
        <w:rPr>
          <w:noProof/>
        </w:rPr>
        <w:fldChar w:fldCharType="separate"/>
      </w:r>
      <w:r>
        <w:rPr>
          <w:noProof/>
        </w:rPr>
        <w:t>107</w:t>
      </w:r>
      <w:r>
        <w:rPr>
          <w:noProof/>
        </w:rPr>
        <w:fldChar w:fldCharType="end"/>
      </w:r>
    </w:p>
    <w:p w14:paraId="7C483ACB" w14:textId="707469BC" w:rsidR="00C36F0B" w:rsidRDefault="00C36F0B">
      <w:pPr>
        <w:pStyle w:val="TOC4"/>
        <w:rPr>
          <w:rFonts w:asciiTheme="minorHAnsi" w:eastAsiaTheme="minorEastAsia" w:hAnsiTheme="minorHAnsi" w:cstheme="minorBidi"/>
          <w:noProof/>
          <w:sz w:val="22"/>
          <w:szCs w:val="22"/>
        </w:rPr>
      </w:pPr>
      <w:r>
        <w:rPr>
          <w:noProof/>
          <w:lang w:eastAsia="zh-CN"/>
        </w:rPr>
        <w:t>6.25.3.2</w:t>
      </w:r>
      <w:r>
        <w:rPr>
          <w:rFonts w:asciiTheme="minorHAnsi" w:eastAsiaTheme="minorEastAsia" w:hAnsiTheme="minorHAnsi" w:cstheme="minorBidi"/>
          <w:noProof/>
          <w:sz w:val="22"/>
          <w:szCs w:val="22"/>
        </w:rPr>
        <w:tab/>
      </w:r>
      <w:r>
        <w:rPr>
          <w:noProof/>
          <w:lang w:eastAsia="zh-CN"/>
        </w:rPr>
        <w:t>Network based procedure for Ranging/SL positioning initiated by SL Positioning Client UE (without involving LMF)</w:t>
      </w:r>
      <w:r>
        <w:rPr>
          <w:noProof/>
        </w:rPr>
        <w:tab/>
      </w:r>
      <w:r>
        <w:rPr>
          <w:noProof/>
        </w:rPr>
        <w:fldChar w:fldCharType="begin" w:fldLock="1"/>
      </w:r>
      <w:r>
        <w:rPr>
          <w:noProof/>
        </w:rPr>
        <w:instrText xml:space="preserve"> PAGEREF _Toc128725067 \h </w:instrText>
      </w:r>
      <w:r>
        <w:rPr>
          <w:noProof/>
        </w:rPr>
      </w:r>
      <w:r>
        <w:rPr>
          <w:noProof/>
        </w:rPr>
        <w:fldChar w:fldCharType="separate"/>
      </w:r>
      <w:r>
        <w:rPr>
          <w:noProof/>
        </w:rPr>
        <w:t>109</w:t>
      </w:r>
      <w:r>
        <w:rPr>
          <w:noProof/>
        </w:rPr>
        <w:fldChar w:fldCharType="end"/>
      </w:r>
    </w:p>
    <w:p w14:paraId="7A047C72" w14:textId="2906ADBF" w:rsidR="00C36F0B" w:rsidRDefault="00C36F0B">
      <w:pPr>
        <w:pStyle w:val="TOC4"/>
        <w:rPr>
          <w:rFonts w:asciiTheme="minorHAnsi" w:eastAsiaTheme="minorEastAsia" w:hAnsiTheme="minorHAnsi" w:cstheme="minorBidi"/>
          <w:noProof/>
          <w:sz w:val="22"/>
          <w:szCs w:val="22"/>
        </w:rPr>
      </w:pPr>
      <w:r>
        <w:rPr>
          <w:noProof/>
          <w:lang w:eastAsia="zh-CN"/>
        </w:rPr>
        <w:t>6.25.3.3</w:t>
      </w:r>
      <w:r>
        <w:rPr>
          <w:rFonts w:asciiTheme="minorHAnsi" w:eastAsiaTheme="minorEastAsia" w:hAnsiTheme="minorHAnsi" w:cstheme="minorBidi"/>
          <w:noProof/>
          <w:sz w:val="22"/>
          <w:szCs w:val="22"/>
        </w:rPr>
        <w:tab/>
      </w:r>
      <w:r>
        <w:rPr>
          <w:noProof/>
          <w:lang w:eastAsia="zh-CN"/>
        </w:rPr>
        <w:t>Ranging/SL positioning Application Layer ID registration</w:t>
      </w:r>
      <w:r>
        <w:rPr>
          <w:noProof/>
        </w:rPr>
        <w:tab/>
      </w:r>
      <w:r>
        <w:rPr>
          <w:noProof/>
        </w:rPr>
        <w:fldChar w:fldCharType="begin" w:fldLock="1"/>
      </w:r>
      <w:r>
        <w:rPr>
          <w:noProof/>
        </w:rPr>
        <w:instrText xml:space="preserve"> PAGEREF _Toc128725068 \h </w:instrText>
      </w:r>
      <w:r>
        <w:rPr>
          <w:noProof/>
        </w:rPr>
      </w:r>
      <w:r>
        <w:rPr>
          <w:noProof/>
        </w:rPr>
        <w:fldChar w:fldCharType="separate"/>
      </w:r>
      <w:r>
        <w:rPr>
          <w:noProof/>
        </w:rPr>
        <w:t>111</w:t>
      </w:r>
      <w:r>
        <w:rPr>
          <w:noProof/>
        </w:rPr>
        <w:fldChar w:fldCharType="end"/>
      </w:r>
    </w:p>
    <w:p w14:paraId="1927279D" w14:textId="15AEE2DF" w:rsidR="00C36F0B" w:rsidRDefault="00C36F0B">
      <w:pPr>
        <w:pStyle w:val="TOC3"/>
        <w:rPr>
          <w:rFonts w:asciiTheme="minorHAnsi" w:eastAsiaTheme="minorEastAsia" w:hAnsiTheme="minorHAnsi" w:cstheme="minorBidi"/>
          <w:noProof/>
          <w:sz w:val="22"/>
          <w:szCs w:val="22"/>
        </w:rPr>
      </w:pPr>
      <w:r>
        <w:rPr>
          <w:noProof/>
        </w:rPr>
        <w:t>6.25.4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_Toc128725069 \h </w:instrText>
      </w:r>
      <w:r>
        <w:rPr>
          <w:noProof/>
        </w:rPr>
      </w:r>
      <w:r>
        <w:rPr>
          <w:noProof/>
        </w:rPr>
        <w:fldChar w:fldCharType="separate"/>
      </w:r>
      <w:r>
        <w:rPr>
          <w:noProof/>
        </w:rPr>
        <w:t>111</w:t>
      </w:r>
      <w:r>
        <w:rPr>
          <w:noProof/>
        </w:rPr>
        <w:fldChar w:fldCharType="end"/>
      </w:r>
    </w:p>
    <w:p w14:paraId="0E2771CD" w14:textId="776D6465" w:rsidR="00C36F0B" w:rsidRDefault="00C36F0B">
      <w:pPr>
        <w:pStyle w:val="TOC2"/>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Solution #26: Functional Split and Positioning Protocol for SL Positioning</w:t>
      </w:r>
      <w:r>
        <w:rPr>
          <w:noProof/>
        </w:rPr>
        <w:tab/>
      </w:r>
      <w:r>
        <w:rPr>
          <w:noProof/>
        </w:rPr>
        <w:fldChar w:fldCharType="begin" w:fldLock="1"/>
      </w:r>
      <w:r>
        <w:rPr>
          <w:noProof/>
        </w:rPr>
        <w:instrText xml:space="preserve"> PAGEREF _Toc128725070 \h </w:instrText>
      </w:r>
      <w:r>
        <w:rPr>
          <w:noProof/>
        </w:rPr>
      </w:r>
      <w:r>
        <w:rPr>
          <w:noProof/>
        </w:rPr>
        <w:fldChar w:fldCharType="separate"/>
      </w:r>
      <w:r>
        <w:rPr>
          <w:noProof/>
        </w:rPr>
        <w:t>112</w:t>
      </w:r>
      <w:r>
        <w:rPr>
          <w:noProof/>
        </w:rPr>
        <w:fldChar w:fldCharType="end"/>
      </w:r>
    </w:p>
    <w:p w14:paraId="1A458F0E" w14:textId="7447C7F1" w:rsidR="00C36F0B" w:rsidRDefault="00C36F0B">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_Toc128725071 \h </w:instrText>
      </w:r>
      <w:r>
        <w:rPr>
          <w:noProof/>
        </w:rPr>
      </w:r>
      <w:r>
        <w:rPr>
          <w:noProof/>
        </w:rPr>
        <w:fldChar w:fldCharType="separate"/>
      </w:r>
      <w:r>
        <w:rPr>
          <w:noProof/>
        </w:rPr>
        <w:t>112</w:t>
      </w:r>
      <w:r>
        <w:rPr>
          <w:noProof/>
        </w:rPr>
        <w:fldChar w:fldCharType="end"/>
      </w:r>
    </w:p>
    <w:p w14:paraId="798DCDCB" w14:textId="272D558E" w:rsidR="00C36F0B" w:rsidRDefault="00C36F0B">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Functional Split</w:t>
      </w:r>
      <w:r>
        <w:rPr>
          <w:noProof/>
        </w:rPr>
        <w:tab/>
      </w:r>
      <w:r>
        <w:rPr>
          <w:noProof/>
        </w:rPr>
        <w:fldChar w:fldCharType="begin" w:fldLock="1"/>
      </w:r>
      <w:r>
        <w:rPr>
          <w:noProof/>
        </w:rPr>
        <w:instrText xml:space="preserve"> PAGEREF _Toc128725072 \h </w:instrText>
      </w:r>
      <w:r>
        <w:rPr>
          <w:noProof/>
        </w:rPr>
      </w:r>
      <w:r>
        <w:rPr>
          <w:noProof/>
        </w:rPr>
        <w:fldChar w:fldCharType="separate"/>
      </w:r>
      <w:r>
        <w:rPr>
          <w:noProof/>
        </w:rPr>
        <w:t>113</w:t>
      </w:r>
      <w:r>
        <w:rPr>
          <w:noProof/>
        </w:rPr>
        <w:fldChar w:fldCharType="end"/>
      </w:r>
    </w:p>
    <w:p w14:paraId="501CF069" w14:textId="42B9FC09" w:rsidR="00C36F0B" w:rsidRDefault="00C36F0B">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Positioning Protocol</w:t>
      </w:r>
      <w:r>
        <w:rPr>
          <w:noProof/>
        </w:rPr>
        <w:tab/>
      </w:r>
      <w:r>
        <w:rPr>
          <w:noProof/>
        </w:rPr>
        <w:fldChar w:fldCharType="begin" w:fldLock="1"/>
      </w:r>
      <w:r>
        <w:rPr>
          <w:noProof/>
        </w:rPr>
        <w:instrText xml:space="preserve"> PAGEREF _Toc128725073 \h </w:instrText>
      </w:r>
      <w:r>
        <w:rPr>
          <w:noProof/>
        </w:rPr>
      </w:r>
      <w:r>
        <w:rPr>
          <w:noProof/>
        </w:rPr>
        <w:fldChar w:fldCharType="separate"/>
      </w:r>
      <w:r>
        <w:rPr>
          <w:noProof/>
        </w:rPr>
        <w:t>113</w:t>
      </w:r>
      <w:r>
        <w:rPr>
          <w:noProof/>
        </w:rPr>
        <w:fldChar w:fldCharType="end"/>
      </w:r>
    </w:p>
    <w:p w14:paraId="013FDC2B" w14:textId="762691CF" w:rsidR="00C36F0B" w:rsidRDefault="00C36F0B">
      <w:pPr>
        <w:pStyle w:val="TOC3"/>
        <w:rPr>
          <w:rFonts w:asciiTheme="minorHAnsi" w:eastAsiaTheme="minorEastAsia" w:hAnsiTheme="minorHAnsi" w:cstheme="minorBidi"/>
          <w:noProof/>
          <w:sz w:val="22"/>
          <w:szCs w:val="22"/>
        </w:rPr>
      </w:pPr>
      <w:r>
        <w:rPr>
          <w:noProof/>
        </w:rPr>
        <w:t>6.26.4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_Toc128725074 \h </w:instrText>
      </w:r>
      <w:r>
        <w:rPr>
          <w:noProof/>
        </w:rPr>
      </w:r>
      <w:r>
        <w:rPr>
          <w:noProof/>
        </w:rPr>
        <w:fldChar w:fldCharType="separate"/>
      </w:r>
      <w:r>
        <w:rPr>
          <w:noProof/>
        </w:rPr>
        <w:t>114</w:t>
      </w:r>
      <w:r>
        <w:rPr>
          <w:noProof/>
        </w:rPr>
        <w:fldChar w:fldCharType="end"/>
      </w:r>
    </w:p>
    <w:p w14:paraId="09EDFFF1" w14:textId="7C34ACD7" w:rsidR="00C36F0B" w:rsidRDefault="00C36F0B">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LMF selection for Ranging/Sidelink positioning</w:t>
      </w:r>
      <w:r>
        <w:rPr>
          <w:noProof/>
        </w:rPr>
        <w:tab/>
      </w:r>
      <w:r>
        <w:rPr>
          <w:noProof/>
        </w:rPr>
        <w:fldChar w:fldCharType="begin" w:fldLock="1"/>
      </w:r>
      <w:r>
        <w:rPr>
          <w:noProof/>
        </w:rPr>
        <w:instrText xml:space="preserve"> PAGEREF _Toc128725075 \h </w:instrText>
      </w:r>
      <w:r>
        <w:rPr>
          <w:noProof/>
        </w:rPr>
      </w:r>
      <w:r>
        <w:rPr>
          <w:noProof/>
        </w:rPr>
        <w:fldChar w:fldCharType="separate"/>
      </w:r>
      <w:r>
        <w:rPr>
          <w:noProof/>
        </w:rPr>
        <w:t>115</w:t>
      </w:r>
      <w:r>
        <w:rPr>
          <w:noProof/>
        </w:rPr>
        <w:fldChar w:fldCharType="end"/>
      </w:r>
    </w:p>
    <w:p w14:paraId="0A807B60" w14:textId="55589C52" w:rsidR="00C36F0B" w:rsidRDefault="00C36F0B">
      <w:pPr>
        <w:pStyle w:val="TOC3"/>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_Toc128725076 \h </w:instrText>
      </w:r>
      <w:r>
        <w:rPr>
          <w:noProof/>
        </w:rPr>
      </w:r>
      <w:r>
        <w:rPr>
          <w:noProof/>
        </w:rPr>
        <w:fldChar w:fldCharType="separate"/>
      </w:r>
      <w:r>
        <w:rPr>
          <w:noProof/>
        </w:rPr>
        <w:t>115</w:t>
      </w:r>
      <w:r>
        <w:rPr>
          <w:noProof/>
        </w:rPr>
        <w:fldChar w:fldCharType="end"/>
      </w:r>
    </w:p>
    <w:p w14:paraId="7E09C10A" w14:textId="01902714" w:rsidR="00C36F0B" w:rsidRDefault="00C36F0B">
      <w:pPr>
        <w:pStyle w:val="TOC3"/>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_Toc128725077 \h </w:instrText>
      </w:r>
      <w:r>
        <w:rPr>
          <w:noProof/>
        </w:rPr>
      </w:r>
      <w:r>
        <w:rPr>
          <w:noProof/>
        </w:rPr>
        <w:fldChar w:fldCharType="separate"/>
      </w:r>
      <w:r>
        <w:rPr>
          <w:noProof/>
        </w:rPr>
        <w:t>115</w:t>
      </w:r>
      <w:r>
        <w:rPr>
          <w:noProof/>
        </w:rPr>
        <w:fldChar w:fldCharType="end"/>
      </w:r>
    </w:p>
    <w:p w14:paraId="573F96CD" w14:textId="5D2315B9" w:rsidR="00C36F0B" w:rsidRDefault="00C36F0B">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_Toc128725078 \h </w:instrText>
      </w:r>
      <w:r>
        <w:rPr>
          <w:noProof/>
        </w:rPr>
      </w:r>
      <w:r>
        <w:rPr>
          <w:noProof/>
        </w:rPr>
        <w:fldChar w:fldCharType="separate"/>
      </w:r>
      <w:r>
        <w:rPr>
          <w:noProof/>
        </w:rPr>
        <w:t>116</w:t>
      </w:r>
      <w:r>
        <w:rPr>
          <w:noProof/>
        </w:rPr>
        <w:fldChar w:fldCharType="end"/>
      </w:r>
    </w:p>
    <w:p w14:paraId="3D8929F0" w14:textId="0BD26733" w:rsidR="00C36F0B" w:rsidRDefault="00C36F0B">
      <w:pPr>
        <w:pStyle w:val="TOC2"/>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Solution #28: Using LMF for Ranging/Sidelink positioning</w:t>
      </w:r>
      <w:r>
        <w:rPr>
          <w:noProof/>
        </w:rPr>
        <w:tab/>
      </w:r>
      <w:r>
        <w:rPr>
          <w:noProof/>
        </w:rPr>
        <w:fldChar w:fldCharType="begin" w:fldLock="1"/>
      </w:r>
      <w:r>
        <w:rPr>
          <w:noProof/>
        </w:rPr>
        <w:instrText xml:space="preserve"> PAGEREF _Toc128725079 \h </w:instrText>
      </w:r>
      <w:r>
        <w:rPr>
          <w:noProof/>
        </w:rPr>
      </w:r>
      <w:r>
        <w:rPr>
          <w:noProof/>
        </w:rPr>
        <w:fldChar w:fldCharType="separate"/>
      </w:r>
      <w:r>
        <w:rPr>
          <w:noProof/>
        </w:rPr>
        <w:t>116</w:t>
      </w:r>
      <w:r>
        <w:rPr>
          <w:noProof/>
        </w:rPr>
        <w:fldChar w:fldCharType="end"/>
      </w:r>
    </w:p>
    <w:p w14:paraId="521AB281" w14:textId="131EDB35" w:rsidR="00C36F0B" w:rsidRDefault="00C36F0B">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_Toc128725080 \h </w:instrText>
      </w:r>
      <w:r>
        <w:rPr>
          <w:noProof/>
        </w:rPr>
      </w:r>
      <w:r>
        <w:rPr>
          <w:noProof/>
        </w:rPr>
        <w:fldChar w:fldCharType="separate"/>
      </w:r>
      <w:r>
        <w:rPr>
          <w:noProof/>
        </w:rPr>
        <w:t>116</w:t>
      </w:r>
      <w:r>
        <w:rPr>
          <w:noProof/>
        </w:rPr>
        <w:fldChar w:fldCharType="end"/>
      </w:r>
    </w:p>
    <w:p w14:paraId="653EE24B" w14:textId="0C2C3064" w:rsidR="00C36F0B" w:rsidRDefault="00C36F0B">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_Toc128725081 \h </w:instrText>
      </w:r>
      <w:r>
        <w:rPr>
          <w:noProof/>
        </w:rPr>
      </w:r>
      <w:r>
        <w:rPr>
          <w:noProof/>
        </w:rPr>
        <w:fldChar w:fldCharType="separate"/>
      </w:r>
      <w:r>
        <w:rPr>
          <w:noProof/>
        </w:rPr>
        <w:t>116</w:t>
      </w:r>
      <w:r>
        <w:rPr>
          <w:noProof/>
        </w:rPr>
        <w:fldChar w:fldCharType="end"/>
      </w:r>
    </w:p>
    <w:p w14:paraId="387C3282" w14:textId="264A5001" w:rsidR="00C36F0B" w:rsidRDefault="00C36F0B">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_Toc128725082 \h </w:instrText>
      </w:r>
      <w:r>
        <w:rPr>
          <w:noProof/>
        </w:rPr>
      </w:r>
      <w:r>
        <w:rPr>
          <w:noProof/>
        </w:rPr>
        <w:fldChar w:fldCharType="separate"/>
      </w:r>
      <w:r>
        <w:rPr>
          <w:noProof/>
        </w:rPr>
        <w:t>117</w:t>
      </w:r>
      <w:r>
        <w:rPr>
          <w:noProof/>
        </w:rPr>
        <w:fldChar w:fldCharType="end"/>
      </w:r>
    </w:p>
    <w:p w14:paraId="0FAA8836" w14:textId="407ADA9B" w:rsidR="00C36F0B" w:rsidRDefault="00C36F0B">
      <w:pPr>
        <w:pStyle w:val="TOC4"/>
        <w:rPr>
          <w:rFonts w:asciiTheme="minorHAnsi" w:eastAsiaTheme="minorEastAsia" w:hAnsiTheme="minorHAnsi" w:cstheme="minorBidi"/>
          <w:noProof/>
          <w:sz w:val="22"/>
          <w:szCs w:val="22"/>
        </w:rPr>
      </w:pPr>
      <w:r>
        <w:rPr>
          <w:noProof/>
          <w:lang w:bidi="ar"/>
        </w:rPr>
        <w:t>6.28.3.1</w:t>
      </w:r>
      <w:r>
        <w:rPr>
          <w:rFonts w:asciiTheme="minorHAnsi" w:eastAsiaTheme="minorEastAsia" w:hAnsiTheme="minorHAnsi" w:cstheme="minorBidi"/>
          <w:noProof/>
          <w:sz w:val="22"/>
          <w:szCs w:val="22"/>
        </w:rPr>
        <w:tab/>
      </w:r>
      <w:r>
        <w:rPr>
          <w:noProof/>
          <w:lang w:bidi="ar"/>
        </w:rPr>
        <w:t>Procedure of LMF triggered R</w:t>
      </w:r>
      <w:r w:rsidRPr="00B14CDF">
        <w:rPr>
          <w:rFonts w:eastAsia="DengXian"/>
          <w:noProof/>
        </w:rPr>
        <w:t>anging/sidelink positioning</w:t>
      </w:r>
      <w:r>
        <w:rPr>
          <w:noProof/>
        </w:rPr>
        <w:tab/>
      </w:r>
      <w:r>
        <w:rPr>
          <w:noProof/>
        </w:rPr>
        <w:fldChar w:fldCharType="begin" w:fldLock="1"/>
      </w:r>
      <w:r>
        <w:rPr>
          <w:noProof/>
        </w:rPr>
        <w:instrText xml:space="preserve"> PAGEREF _Toc128725083 \h </w:instrText>
      </w:r>
      <w:r>
        <w:rPr>
          <w:noProof/>
        </w:rPr>
      </w:r>
      <w:r>
        <w:rPr>
          <w:noProof/>
        </w:rPr>
        <w:fldChar w:fldCharType="separate"/>
      </w:r>
      <w:r>
        <w:rPr>
          <w:noProof/>
        </w:rPr>
        <w:t>117</w:t>
      </w:r>
      <w:r>
        <w:rPr>
          <w:noProof/>
        </w:rPr>
        <w:fldChar w:fldCharType="end"/>
      </w:r>
    </w:p>
    <w:p w14:paraId="1C383113" w14:textId="0948B814" w:rsidR="00C36F0B" w:rsidRDefault="00C36F0B">
      <w:pPr>
        <w:pStyle w:val="TOC4"/>
        <w:rPr>
          <w:rFonts w:asciiTheme="minorHAnsi" w:eastAsiaTheme="minorEastAsia" w:hAnsiTheme="minorHAnsi" w:cstheme="minorBidi"/>
          <w:noProof/>
          <w:sz w:val="22"/>
          <w:szCs w:val="22"/>
        </w:rPr>
      </w:pPr>
      <w:r>
        <w:rPr>
          <w:noProof/>
          <w:lang w:bidi="ar"/>
        </w:rPr>
        <w:t>6.28.3.2</w:t>
      </w:r>
      <w:r>
        <w:rPr>
          <w:rFonts w:asciiTheme="minorHAnsi" w:eastAsiaTheme="minorEastAsia" w:hAnsiTheme="minorHAnsi" w:cstheme="minorBidi"/>
          <w:noProof/>
          <w:sz w:val="22"/>
          <w:szCs w:val="22"/>
        </w:rPr>
        <w:tab/>
      </w:r>
      <w:r>
        <w:rPr>
          <w:noProof/>
          <w:lang w:bidi="ar"/>
        </w:rPr>
        <w:t>Procedure of LMF initiated Ranging/sidelink positioning capability negotiation between UE and LMF</w:t>
      </w:r>
      <w:r>
        <w:rPr>
          <w:noProof/>
        </w:rPr>
        <w:tab/>
      </w:r>
      <w:r>
        <w:rPr>
          <w:noProof/>
        </w:rPr>
        <w:fldChar w:fldCharType="begin" w:fldLock="1"/>
      </w:r>
      <w:r>
        <w:rPr>
          <w:noProof/>
        </w:rPr>
        <w:instrText xml:space="preserve"> PAGEREF _Toc128725084 \h </w:instrText>
      </w:r>
      <w:r>
        <w:rPr>
          <w:noProof/>
        </w:rPr>
      </w:r>
      <w:r>
        <w:rPr>
          <w:noProof/>
        </w:rPr>
        <w:fldChar w:fldCharType="separate"/>
      </w:r>
      <w:r>
        <w:rPr>
          <w:noProof/>
        </w:rPr>
        <w:t>119</w:t>
      </w:r>
      <w:r>
        <w:rPr>
          <w:noProof/>
        </w:rPr>
        <w:fldChar w:fldCharType="end"/>
      </w:r>
    </w:p>
    <w:p w14:paraId="32BF54E2" w14:textId="16D52BE5" w:rsidR="00C36F0B" w:rsidRDefault="00C36F0B">
      <w:pPr>
        <w:pStyle w:val="TOC3"/>
        <w:rPr>
          <w:rFonts w:asciiTheme="minorHAnsi" w:eastAsiaTheme="minorEastAsia" w:hAnsiTheme="minorHAnsi" w:cstheme="minorBidi"/>
          <w:noProof/>
          <w:sz w:val="22"/>
          <w:szCs w:val="22"/>
        </w:rPr>
      </w:pPr>
      <w:r>
        <w:rPr>
          <w:noProof/>
        </w:rPr>
        <w:t>6.28.4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_Toc128725085 \h </w:instrText>
      </w:r>
      <w:r>
        <w:rPr>
          <w:noProof/>
        </w:rPr>
      </w:r>
      <w:r>
        <w:rPr>
          <w:noProof/>
        </w:rPr>
        <w:fldChar w:fldCharType="separate"/>
      </w:r>
      <w:r>
        <w:rPr>
          <w:noProof/>
        </w:rPr>
        <w:t>119</w:t>
      </w:r>
      <w:r>
        <w:rPr>
          <w:noProof/>
        </w:rPr>
        <w:fldChar w:fldCharType="end"/>
      </w:r>
    </w:p>
    <w:p w14:paraId="712837AB" w14:textId="432DB13A" w:rsidR="00C36F0B" w:rsidRDefault="00C36F0B">
      <w:pPr>
        <w:pStyle w:val="TOC2"/>
        <w:rPr>
          <w:rFonts w:asciiTheme="minorHAnsi" w:eastAsiaTheme="minorEastAsia" w:hAnsiTheme="minorHAnsi" w:cstheme="minorBidi"/>
          <w:noProof/>
          <w:sz w:val="22"/>
          <w:szCs w:val="22"/>
        </w:rPr>
      </w:pPr>
      <w:r>
        <w:rPr>
          <w:noProof/>
        </w:rPr>
        <w:t>6.</w:t>
      </w:r>
      <w:r>
        <w:rPr>
          <w:noProof/>
          <w:lang w:eastAsia="zh-CN"/>
        </w:rPr>
        <w:t>29</w:t>
      </w:r>
      <w:r>
        <w:rPr>
          <w:rFonts w:asciiTheme="minorHAnsi" w:eastAsiaTheme="minorEastAsia" w:hAnsiTheme="minorHAnsi" w:cstheme="minorBidi"/>
          <w:noProof/>
          <w:sz w:val="22"/>
          <w:szCs w:val="22"/>
        </w:rPr>
        <w:tab/>
      </w:r>
      <w:r>
        <w:rPr>
          <w:noProof/>
        </w:rPr>
        <w:t>Solution #29: Service continuity of periodic ranging with assistant UE</w:t>
      </w:r>
      <w:r>
        <w:rPr>
          <w:noProof/>
        </w:rPr>
        <w:tab/>
      </w:r>
      <w:r>
        <w:rPr>
          <w:noProof/>
        </w:rPr>
        <w:fldChar w:fldCharType="begin" w:fldLock="1"/>
      </w:r>
      <w:r>
        <w:rPr>
          <w:noProof/>
        </w:rPr>
        <w:instrText xml:space="preserve"> PAGEREF _Toc128725086 \h </w:instrText>
      </w:r>
      <w:r>
        <w:rPr>
          <w:noProof/>
        </w:rPr>
      </w:r>
      <w:r>
        <w:rPr>
          <w:noProof/>
        </w:rPr>
        <w:fldChar w:fldCharType="separate"/>
      </w:r>
      <w:r>
        <w:rPr>
          <w:noProof/>
        </w:rPr>
        <w:t>120</w:t>
      </w:r>
      <w:r>
        <w:rPr>
          <w:noProof/>
        </w:rPr>
        <w:fldChar w:fldCharType="end"/>
      </w:r>
    </w:p>
    <w:p w14:paraId="2EEC8598" w14:textId="7DBCB73C"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29</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_Toc128725087 \h </w:instrText>
      </w:r>
      <w:r>
        <w:rPr>
          <w:noProof/>
        </w:rPr>
      </w:r>
      <w:r>
        <w:rPr>
          <w:noProof/>
        </w:rPr>
        <w:fldChar w:fldCharType="separate"/>
      </w:r>
      <w:r>
        <w:rPr>
          <w:noProof/>
        </w:rPr>
        <w:t>120</w:t>
      </w:r>
      <w:r>
        <w:rPr>
          <w:noProof/>
        </w:rPr>
        <w:fldChar w:fldCharType="end"/>
      </w:r>
    </w:p>
    <w:p w14:paraId="42CDF667" w14:textId="4CC66DCC"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29</w:t>
      </w:r>
      <w:r>
        <w:rPr>
          <w:noProof/>
        </w:rPr>
        <w:t>.2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_Toc128725088 \h </w:instrText>
      </w:r>
      <w:r>
        <w:rPr>
          <w:noProof/>
        </w:rPr>
      </w:r>
      <w:r>
        <w:rPr>
          <w:noProof/>
        </w:rPr>
        <w:fldChar w:fldCharType="separate"/>
      </w:r>
      <w:r>
        <w:rPr>
          <w:noProof/>
        </w:rPr>
        <w:t>120</w:t>
      </w:r>
      <w:r>
        <w:rPr>
          <w:noProof/>
        </w:rPr>
        <w:fldChar w:fldCharType="end"/>
      </w:r>
    </w:p>
    <w:p w14:paraId="7272B39E" w14:textId="391D51F5"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29</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_Toc128725089 \h </w:instrText>
      </w:r>
      <w:r>
        <w:rPr>
          <w:noProof/>
        </w:rPr>
      </w:r>
      <w:r>
        <w:rPr>
          <w:noProof/>
        </w:rPr>
        <w:fldChar w:fldCharType="separate"/>
      </w:r>
      <w:r>
        <w:rPr>
          <w:noProof/>
        </w:rPr>
        <w:t>121</w:t>
      </w:r>
      <w:r>
        <w:rPr>
          <w:noProof/>
        </w:rPr>
        <w:fldChar w:fldCharType="end"/>
      </w:r>
    </w:p>
    <w:p w14:paraId="3561AB50" w14:textId="3D370ED3"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29</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_Toc128725090 \h </w:instrText>
      </w:r>
      <w:r>
        <w:rPr>
          <w:noProof/>
        </w:rPr>
      </w:r>
      <w:r>
        <w:rPr>
          <w:noProof/>
        </w:rPr>
        <w:fldChar w:fldCharType="separate"/>
      </w:r>
      <w:r>
        <w:rPr>
          <w:noProof/>
        </w:rPr>
        <w:t>122</w:t>
      </w:r>
      <w:r>
        <w:rPr>
          <w:noProof/>
        </w:rPr>
        <w:fldChar w:fldCharType="end"/>
      </w:r>
    </w:p>
    <w:p w14:paraId="7EF5D9BA" w14:textId="5A87C78E" w:rsidR="00C36F0B" w:rsidRDefault="00C36F0B">
      <w:pPr>
        <w:pStyle w:val="TOC2"/>
        <w:rPr>
          <w:rFonts w:asciiTheme="minorHAnsi" w:eastAsiaTheme="minorEastAsia" w:hAnsiTheme="minorHAnsi" w:cstheme="minorBidi"/>
          <w:noProof/>
          <w:sz w:val="22"/>
          <w:szCs w:val="22"/>
        </w:rPr>
      </w:pPr>
      <w:r>
        <w:rPr>
          <w:noProof/>
        </w:rPr>
        <w:t>6.30</w:t>
      </w:r>
      <w:r>
        <w:rPr>
          <w:rFonts w:asciiTheme="minorHAnsi" w:eastAsiaTheme="minorEastAsia" w:hAnsiTheme="minorHAnsi" w:cstheme="minorBidi"/>
          <w:noProof/>
          <w:sz w:val="22"/>
          <w:szCs w:val="22"/>
        </w:rPr>
        <w:tab/>
      </w:r>
      <w:r>
        <w:rPr>
          <w:noProof/>
        </w:rPr>
        <w:t>Solution #30: Ranging service operation with the assistant UE(s)</w:t>
      </w:r>
      <w:r>
        <w:rPr>
          <w:noProof/>
        </w:rPr>
        <w:tab/>
      </w:r>
      <w:r>
        <w:rPr>
          <w:noProof/>
        </w:rPr>
        <w:fldChar w:fldCharType="begin" w:fldLock="1"/>
      </w:r>
      <w:r>
        <w:rPr>
          <w:noProof/>
        </w:rPr>
        <w:instrText xml:space="preserve"> PAGEREF _Toc128725091 \h </w:instrText>
      </w:r>
      <w:r>
        <w:rPr>
          <w:noProof/>
        </w:rPr>
      </w:r>
      <w:r>
        <w:rPr>
          <w:noProof/>
        </w:rPr>
        <w:fldChar w:fldCharType="separate"/>
      </w:r>
      <w:r>
        <w:rPr>
          <w:noProof/>
        </w:rPr>
        <w:t>122</w:t>
      </w:r>
      <w:r>
        <w:rPr>
          <w:noProof/>
        </w:rPr>
        <w:fldChar w:fldCharType="end"/>
      </w:r>
    </w:p>
    <w:p w14:paraId="38AEA138" w14:textId="3A25AD2D" w:rsidR="00C36F0B" w:rsidRDefault="00C36F0B">
      <w:pPr>
        <w:pStyle w:val="TOC3"/>
        <w:rPr>
          <w:rFonts w:asciiTheme="minorHAnsi" w:eastAsiaTheme="minorEastAsia" w:hAnsiTheme="minorHAnsi" w:cstheme="minorBidi"/>
          <w:noProof/>
          <w:sz w:val="22"/>
          <w:szCs w:val="22"/>
        </w:rPr>
      </w:pPr>
      <w:r>
        <w:rPr>
          <w:noProof/>
        </w:rPr>
        <w:t>6.30.1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_Toc128725092 \h </w:instrText>
      </w:r>
      <w:r>
        <w:rPr>
          <w:noProof/>
        </w:rPr>
      </w:r>
      <w:r>
        <w:rPr>
          <w:noProof/>
        </w:rPr>
        <w:fldChar w:fldCharType="separate"/>
      </w:r>
      <w:r>
        <w:rPr>
          <w:noProof/>
        </w:rPr>
        <w:t>122</w:t>
      </w:r>
      <w:r>
        <w:rPr>
          <w:noProof/>
        </w:rPr>
        <w:fldChar w:fldCharType="end"/>
      </w:r>
    </w:p>
    <w:p w14:paraId="1E6BA382" w14:textId="07513B07" w:rsidR="00C36F0B" w:rsidRDefault="00C36F0B">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_Toc128725093 \h </w:instrText>
      </w:r>
      <w:r>
        <w:rPr>
          <w:noProof/>
        </w:rPr>
      </w:r>
      <w:r>
        <w:rPr>
          <w:noProof/>
        </w:rPr>
        <w:fldChar w:fldCharType="separate"/>
      </w:r>
      <w:r>
        <w:rPr>
          <w:noProof/>
        </w:rPr>
        <w:t>122</w:t>
      </w:r>
      <w:r>
        <w:rPr>
          <w:noProof/>
        </w:rPr>
        <w:fldChar w:fldCharType="end"/>
      </w:r>
    </w:p>
    <w:p w14:paraId="226C749D" w14:textId="47067918" w:rsidR="00C36F0B" w:rsidRDefault="00C36F0B">
      <w:pPr>
        <w:pStyle w:val="TOC3"/>
        <w:rPr>
          <w:rFonts w:asciiTheme="minorHAnsi" w:eastAsiaTheme="minorEastAsia" w:hAnsiTheme="minorHAnsi" w:cstheme="minorBidi"/>
          <w:noProof/>
          <w:sz w:val="22"/>
          <w:szCs w:val="22"/>
        </w:rPr>
      </w:pPr>
      <w:r>
        <w:rPr>
          <w:noProof/>
        </w:rPr>
        <w:t>6.30.3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_Toc128725094 \h </w:instrText>
      </w:r>
      <w:r>
        <w:rPr>
          <w:noProof/>
        </w:rPr>
      </w:r>
      <w:r>
        <w:rPr>
          <w:noProof/>
        </w:rPr>
        <w:fldChar w:fldCharType="separate"/>
      </w:r>
      <w:r>
        <w:rPr>
          <w:noProof/>
        </w:rPr>
        <w:t>123</w:t>
      </w:r>
      <w:r>
        <w:rPr>
          <w:noProof/>
        </w:rPr>
        <w:fldChar w:fldCharType="end"/>
      </w:r>
    </w:p>
    <w:p w14:paraId="35C28254" w14:textId="37FBAB99" w:rsidR="00C36F0B" w:rsidRDefault="00C36F0B">
      <w:pPr>
        <w:pStyle w:val="TOC3"/>
        <w:rPr>
          <w:rFonts w:asciiTheme="minorHAnsi" w:eastAsiaTheme="minorEastAsia" w:hAnsiTheme="minorHAnsi" w:cstheme="minorBidi"/>
          <w:noProof/>
          <w:sz w:val="22"/>
          <w:szCs w:val="22"/>
        </w:rPr>
      </w:pPr>
      <w:r>
        <w:rPr>
          <w:noProof/>
        </w:rPr>
        <w:t>6.30.4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_Toc128725095 \h </w:instrText>
      </w:r>
      <w:r>
        <w:rPr>
          <w:noProof/>
        </w:rPr>
      </w:r>
      <w:r>
        <w:rPr>
          <w:noProof/>
        </w:rPr>
        <w:fldChar w:fldCharType="separate"/>
      </w:r>
      <w:r>
        <w:rPr>
          <w:noProof/>
        </w:rPr>
        <w:t>124</w:t>
      </w:r>
      <w:r>
        <w:rPr>
          <w:noProof/>
        </w:rPr>
        <w:fldChar w:fldCharType="end"/>
      </w:r>
    </w:p>
    <w:p w14:paraId="020E9B73" w14:textId="7F84B4D0" w:rsidR="00C36F0B" w:rsidRDefault="00C36F0B">
      <w:pPr>
        <w:pStyle w:val="TOC2"/>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Solution #31: Enabling SL positioning for the UE out of coverage</w:t>
      </w:r>
      <w:r>
        <w:rPr>
          <w:noProof/>
        </w:rPr>
        <w:tab/>
      </w:r>
      <w:r>
        <w:rPr>
          <w:noProof/>
        </w:rPr>
        <w:fldChar w:fldCharType="begin" w:fldLock="1"/>
      </w:r>
      <w:r>
        <w:rPr>
          <w:noProof/>
        </w:rPr>
        <w:instrText xml:space="preserve"> PAGEREF _Toc128725096 \h </w:instrText>
      </w:r>
      <w:r>
        <w:rPr>
          <w:noProof/>
        </w:rPr>
      </w:r>
      <w:r>
        <w:rPr>
          <w:noProof/>
        </w:rPr>
        <w:fldChar w:fldCharType="separate"/>
      </w:r>
      <w:r>
        <w:rPr>
          <w:noProof/>
        </w:rPr>
        <w:t>124</w:t>
      </w:r>
      <w:r>
        <w:rPr>
          <w:noProof/>
        </w:rPr>
        <w:fldChar w:fldCharType="end"/>
      </w:r>
    </w:p>
    <w:p w14:paraId="056E3078" w14:textId="6D38A247" w:rsidR="00C36F0B" w:rsidRDefault="00C36F0B">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_Toc128725097 \h </w:instrText>
      </w:r>
      <w:r>
        <w:rPr>
          <w:noProof/>
        </w:rPr>
      </w:r>
      <w:r>
        <w:rPr>
          <w:noProof/>
        </w:rPr>
        <w:fldChar w:fldCharType="separate"/>
      </w:r>
      <w:r>
        <w:rPr>
          <w:noProof/>
        </w:rPr>
        <w:t>124</w:t>
      </w:r>
      <w:r>
        <w:rPr>
          <w:noProof/>
        </w:rPr>
        <w:fldChar w:fldCharType="end"/>
      </w:r>
    </w:p>
    <w:p w14:paraId="6F462D15" w14:textId="30CD3B36" w:rsidR="00C36F0B" w:rsidRDefault="00C36F0B">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_Toc128725098 \h </w:instrText>
      </w:r>
      <w:r>
        <w:rPr>
          <w:noProof/>
        </w:rPr>
      </w:r>
      <w:r>
        <w:rPr>
          <w:noProof/>
        </w:rPr>
        <w:fldChar w:fldCharType="separate"/>
      </w:r>
      <w:r>
        <w:rPr>
          <w:noProof/>
        </w:rPr>
        <w:t>124</w:t>
      </w:r>
      <w:r>
        <w:rPr>
          <w:noProof/>
        </w:rPr>
        <w:fldChar w:fldCharType="end"/>
      </w:r>
    </w:p>
    <w:p w14:paraId="723C6605" w14:textId="6A2CE3F3" w:rsidR="00C36F0B" w:rsidRDefault="00C36F0B">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Deferred MT-LR which triggers location report when UE enters out of coverage</w:t>
      </w:r>
      <w:r>
        <w:rPr>
          <w:noProof/>
        </w:rPr>
        <w:tab/>
      </w:r>
      <w:r>
        <w:rPr>
          <w:noProof/>
        </w:rPr>
        <w:fldChar w:fldCharType="begin" w:fldLock="1"/>
      </w:r>
      <w:r>
        <w:rPr>
          <w:noProof/>
        </w:rPr>
        <w:instrText xml:space="preserve"> PAGEREF _Toc128725099 \h </w:instrText>
      </w:r>
      <w:r>
        <w:rPr>
          <w:noProof/>
        </w:rPr>
      </w:r>
      <w:r>
        <w:rPr>
          <w:noProof/>
        </w:rPr>
        <w:fldChar w:fldCharType="separate"/>
      </w:r>
      <w:r>
        <w:rPr>
          <w:noProof/>
        </w:rPr>
        <w:t>124</w:t>
      </w:r>
      <w:r>
        <w:rPr>
          <w:noProof/>
        </w:rPr>
        <w:fldChar w:fldCharType="end"/>
      </w:r>
    </w:p>
    <w:p w14:paraId="1222B200" w14:textId="0AA4337D" w:rsidR="00C36F0B" w:rsidRDefault="00C36F0B">
      <w:pPr>
        <w:pStyle w:val="TOC4"/>
        <w:rPr>
          <w:rFonts w:asciiTheme="minorHAnsi" w:eastAsiaTheme="minorEastAsia" w:hAnsiTheme="minorHAnsi" w:cstheme="minorBidi"/>
          <w:noProof/>
          <w:sz w:val="22"/>
          <w:szCs w:val="22"/>
        </w:rPr>
      </w:pPr>
      <w:r>
        <w:rPr>
          <w:noProof/>
        </w:rPr>
        <w:t>6.31.2.2</w:t>
      </w:r>
      <w:r>
        <w:rPr>
          <w:rFonts w:asciiTheme="minorHAnsi" w:eastAsiaTheme="minorEastAsia" w:hAnsiTheme="minorHAnsi" w:cstheme="minorBidi"/>
          <w:noProof/>
          <w:sz w:val="22"/>
          <w:szCs w:val="22"/>
        </w:rPr>
        <w:tab/>
      </w:r>
      <w:r>
        <w:rPr>
          <w:noProof/>
        </w:rPr>
        <w:t>Location Request for SL positioning for the UE is out of coverage.</w:t>
      </w:r>
      <w:r>
        <w:rPr>
          <w:noProof/>
        </w:rPr>
        <w:tab/>
      </w:r>
      <w:r>
        <w:rPr>
          <w:noProof/>
        </w:rPr>
        <w:fldChar w:fldCharType="begin" w:fldLock="1"/>
      </w:r>
      <w:r>
        <w:rPr>
          <w:noProof/>
        </w:rPr>
        <w:instrText xml:space="preserve"> PAGEREF _Toc128725100 \h </w:instrText>
      </w:r>
      <w:r>
        <w:rPr>
          <w:noProof/>
        </w:rPr>
      </w:r>
      <w:r>
        <w:rPr>
          <w:noProof/>
        </w:rPr>
        <w:fldChar w:fldCharType="separate"/>
      </w:r>
      <w:r>
        <w:rPr>
          <w:noProof/>
        </w:rPr>
        <w:t>124</w:t>
      </w:r>
      <w:r>
        <w:rPr>
          <w:noProof/>
        </w:rPr>
        <w:fldChar w:fldCharType="end"/>
      </w:r>
    </w:p>
    <w:p w14:paraId="581357EE" w14:textId="57AF744A" w:rsidR="00C36F0B" w:rsidRDefault="00C36F0B">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_Toc128725101 \h </w:instrText>
      </w:r>
      <w:r>
        <w:rPr>
          <w:noProof/>
        </w:rPr>
      </w:r>
      <w:r>
        <w:rPr>
          <w:noProof/>
        </w:rPr>
        <w:fldChar w:fldCharType="separate"/>
      </w:r>
      <w:r>
        <w:rPr>
          <w:noProof/>
        </w:rPr>
        <w:t>126</w:t>
      </w:r>
      <w:r>
        <w:rPr>
          <w:noProof/>
        </w:rPr>
        <w:fldChar w:fldCharType="end"/>
      </w:r>
    </w:p>
    <w:p w14:paraId="79212C8F" w14:textId="41195804" w:rsidR="00C36F0B" w:rsidRDefault="00C36F0B">
      <w:pPr>
        <w:pStyle w:val="TOC4"/>
        <w:rPr>
          <w:rFonts w:asciiTheme="minorHAnsi" w:eastAsiaTheme="minorEastAsia" w:hAnsiTheme="minorHAnsi" w:cstheme="minorBidi"/>
          <w:noProof/>
          <w:sz w:val="22"/>
          <w:szCs w:val="22"/>
        </w:rPr>
      </w:pPr>
      <w:r>
        <w:rPr>
          <w:noProof/>
        </w:rPr>
        <w:t>6.31.3.1</w:t>
      </w:r>
      <w:r>
        <w:rPr>
          <w:rFonts w:asciiTheme="minorHAnsi" w:eastAsiaTheme="minorEastAsia" w:hAnsiTheme="minorHAnsi" w:cstheme="minorBidi"/>
          <w:noProof/>
          <w:sz w:val="22"/>
          <w:szCs w:val="22"/>
        </w:rPr>
        <w:tab/>
      </w:r>
      <w:r>
        <w:rPr>
          <w:noProof/>
        </w:rPr>
        <w:t>Procedure of deferred MT-LR triggering location report when UE enters out of coverage</w:t>
      </w:r>
      <w:r>
        <w:rPr>
          <w:noProof/>
        </w:rPr>
        <w:tab/>
      </w:r>
      <w:r>
        <w:rPr>
          <w:noProof/>
        </w:rPr>
        <w:fldChar w:fldCharType="begin" w:fldLock="1"/>
      </w:r>
      <w:r>
        <w:rPr>
          <w:noProof/>
        </w:rPr>
        <w:instrText xml:space="preserve"> PAGEREF _Toc128725102 \h </w:instrText>
      </w:r>
      <w:r>
        <w:rPr>
          <w:noProof/>
        </w:rPr>
      </w:r>
      <w:r>
        <w:rPr>
          <w:noProof/>
        </w:rPr>
        <w:fldChar w:fldCharType="separate"/>
      </w:r>
      <w:r>
        <w:rPr>
          <w:noProof/>
        </w:rPr>
        <w:t>126</w:t>
      </w:r>
      <w:r>
        <w:rPr>
          <w:noProof/>
        </w:rPr>
        <w:fldChar w:fldCharType="end"/>
      </w:r>
    </w:p>
    <w:p w14:paraId="08B767C2" w14:textId="059F3C56" w:rsidR="00C36F0B" w:rsidRDefault="00C36F0B">
      <w:pPr>
        <w:pStyle w:val="TOC4"/>
        <w:rPr>
          <w:rFonts w:asciiTheme="minorHAnsi" w:eastAsiaTheme="minorEastAsia" w:hAnsiTheme="minorHAnsi" w:cstheme="minorBidi"/>
          <w:noProof/>
          <w:sz w:val="22"/>
          <w:szCs w:val="22"/>
        </w:rPr>
      </w:pPr>
      <w:r>
        <w:rPr>
          <w:noProof/>
        </w:rPr>
        <w:t>6.31.3.2</w:t>
      </w:r>
      <w:r>
        <w:rPr>
          <w:rFonts w:asciiTheme="minorHAnsi" w:eastAsiaTheme="minorEastAsia" w:hAnsiTheme="minorHAnsi" w:cstheme="minorBidi"/>
          <w:noProof/>
          <w:sz w:val="22"/>
          <w:szCs w:val="22"/>
        </w:rPr>
        <w:tab/>
      </w:r>
      <w:r>
        <w:rPr>
          <w:noProof/>
        </w:rPr>
        <w:t>Procedure of immediate location request procedure with SL positioning</w:t>
      </w:r>
      <w:r>
        <w:rPr>
          <w:noProof/>
        </w:rPr>
        <w:tab/>
      </w:r>
      <w:r>
        <w:rPr>
          <w:noProof/>
        </w:rPr>
        <w:fldChar w:fldCharType="begin" w:fldLock="1"/>
      </w:r>
      <w:r>
        <w:rPr>
          <w:noProof/>
        </w:rPr>
        <w:instrText xml:space="preserve"> PAGEREF _Toc128725103 \h </w:instrText>
      </w:r>
      <w:r>
        <w:rPr>
          <w:noProof/>
        </w:rPr>
      </w:r>
      <w:r>
        <w:rPr>
          <w:noProof/>
        </w:rPr>
        <w:fldChar w:fldCharType="separate"/>
      </w:r>
      <w:r>
        <w:rPr>
          <w:noProof/>
        </w:rPr>
        <w:t>128</w:t>
      </w:r>
      <w:r>
        <w:rPr>
          <w:noProof/>
        </w:rPr>
        <w:fldChar w:fldCharType="end"/>
      </w:r>
    </w:p>
    <w:p w14:paraId="7F14300D" w14:textId="390000FE" w:rsidR="00C36F0B" w:rsidRDefault="00C36F0B">
      <w:pPr>
        <w:pStyle w:val="TOC4"/>
        <w:rPr>
          <w:rFonts w:asciiTheme="minorHAnsi" w:eastAsiaTheme="minorEastAsia" w:hAnsiTheme="minorHAnsi" w:cstheme="minorBidi"/>
          <w:noProof/>
          <w:sz w:val="22"/>
          <w:szCs w:val="22"/>
        </w:rPr>
      </w:pPr>
      <w:r>
        <w:rPr>
          <w:noProof/>
        </w:rPr>
        <w:lastRenderedPageBreak/>
        <w:t>6.31.3.3</w:t>
      </w:r>
      <w:r>
        <w:rPr>
          <w:rFonts w:asciiTheme="minorHAnsi" w:eastAsiaTheme="minorEastAsia" w:hAnsiTheme="minorHAnsi" w:cstheme="minorBidi"/>
          <w:noProof/>
          <w:sz w:val="22"/>
          <w:szCs w:val="22"/>
        </w:rPr>
        <w:tab/>
      </w:r>
      <w:r>
        <w:rPr>
          <w:noProof/>
        </w:rPr>
        <w:t>Procedure of deferred location request procedure with SL positioning</w:t>
      </w:r>
      <w:r>
        <w:rPr>
          <w:noProof/>
        </w:rPr>
        <w:tab/>
      </w:r>
      <w:r>
        <w:rPr>
          <w:noProof/>
        </w:rPr>
        <w:fldChar w:fldCharType="begin" w:fldLock="1"/>
      </w:r>
      <w:r>
        <w:rPr>
          <w:noProof/>
        </w:rPr>
        <w:instrText xml:space="preserve"> PAGEREF _Toc128725104 \h </w:instrText>
      </w:r>
      <w:r>
        <w:rPr>
          <w:noProof/>
        </w:rPr>
      </w:r>
      <w:r>
        <w:rPr>
          <w:noProof/>
        </w:rPr>
        <w:fldChar w:fldCharType="separate"/>
      </w:r>
      <w:r>
        <w:rPr>
          <w:noProof/>
        </w:rPr>
        <w:t>129</w:t>
      </w:r>
      <w:r>
        <w:rPr>
          <w:noProof/>
        </w:rPr>
        <w:fldChar w:fldCharType="end"/>
      </w:r>
    </w:p>
    <w:p w14:paraId="448453DD" w14:textId="704723C3" w:rsidR="00C36F0B" w:rsidRDefault="00C36F0B">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_Toc128725105 \h </w:instrText>
      </w:r>
      <w:r>
        <w:rPr>
          <w:noProof/>
        </w:rPr>
      </w:r>
      <w:r>
        <w:rPr>
          <w:noProof/>
        </w:rPr>
        <w:fldChar w:fldCharType="separate"/>
      </w:r>
      <w:r>
        <w:rPr>
          <w:noProof/>
        </w:rPr>
        <w:t>130</w:t>
      </w:r>
      <w:r>
        <w:rPr>
          <w:noProof/>
        </w:rPr>
        <w:fldChar w:fldCharType="end"/>
      </w:r>
    </w:p>
    <w:p w14:paraId="239229EA" w14:textId="0D32A128" w:rsidR="00C36F0B" w:rsidRDefault="00C36F0B">
      <w:pPr>
        <w:pStyle w:val="TOC2"/>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Solution #32: Involving Multiple Reference UEs for Sidelink positioning</w:t>
      </w:r>
      <w:r>
        <w:rPr>
          <w:noProof/>
        </w:rPr>
        <w:tab/>
      </w:r>
      <w:r>
        <w:rPr>
          <w:noProof/>
        </w:rPr>
        <w:fldChar w:fldCharType="begin" w:fldLock="1"/>
      </w:r>
      <w:r>
        <w:rPr>
          <w:noProof/>
        </w:rPr>
        <w:instrText xml:space="preserve"> PAGEREF _Toc128725106 \h </w:instrText>
      </w:r>
      <w:r>
        <w:rPr>
          <w:noProof/>
        </w:rPr>
      </w:r>
      <w:r>
        <w:rPr>
          <w:noProof/>
        </w:rPr>
        <w:fldChar w:fldCharType="separate"/>
      </w:r>
      <w:r>
        <w:rPr>
          <w:noProof/>
        </w:rPr>
        <w:t>130</w:t>
      </w:r>
      <w:r>
        <w:rPr>
          <w:noProof/>
        </w:rPr>
        <w:fldChar w:fldCharType="end"/>
      </w:r>
    </w:p>
    <w:p w14:paraId="395ECDAD" w14:textId="526E1120" w:rsidR="00C36F0B" w:rsidRDefault="00C36F0B">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_Toc128725107 \h </w:instrText>
      </w:r>
      <w:r>
        <w:rPr>
          <w:noProof/>
        </w:rPr>
      </w:r>
      <w:r>
        <w:rPr>
          <w:noProof/>
        </w:rPr>
        <w:fldChar w:fldCharType="separate"/>
      </w:r>
      <w:r>
        <w:rPr>
          <w:noProof/>
        </w:rPr>
        <w:t>130</w:t>
      </w:r>
      <w:r>
        <w:rPr>
          <w:noProof/>
        </w:rPr>
        <w:fldChar w:fldCharType="end"/>
      </w:r>
    </w:p>
    <w:p w14:paraId="05052D42" w14:textId="78F7A29F" w:rsidR="00C36F0B" w:rsidRDefault="00C36F0B">
      <w:pPr>
        <w:pStyle w:val="TOC3"/>
        <w:rPr>
          <w:rFonts w:asciiTheme="minorHAnsi" w:eastAsiaTheme="minorEastAsia" w:hAnsiTheme="minorHAnsi" w:cstheme="minorBidi"/>
          <w:noProof/>
          <w:sz w:val="22"/>
          <w:szCs w:val="22"/>
        </w:rPr>
      </w:pPr>
      <w:r w:rsidRPr="00B14CDF">
        <w:rPr>
          <w:noProof/>
          <w:lang w:val="en-US"/>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_Toc128725108 \h </w:instrText>
      </w:r>
      <w:r>
        <w:rPr>
          <w:noProof/>
        </w:rPr>
      </w:r>
      <w:r>
        <w:rPr>
          <w:noProof/>
        </w:rPr>
        <w:fldChar w:fldCharType="separate"/>
      </w:r>
      <w:r>
        <w:rPr>
          <w:noProof/>
        </w:rPr>
        <w:t>133</w:t>
      </w:r>
      <w:r>
        <w:rPr>
          <w:noProof/>
        </w:rPr>
        <w:fldChar w:fldCharType="end"/>
      </w:r>
    </w:p>
    <w:p w14:paraId="32A5F46D" w14:textId="2DFD8252" w:rsidR="00C36F0B" w:rsidRDefault="00C36F0B">
      <w:pPr>
        <w:pStyle w:val="TOC3"/>
        <w:rPr>
          <w:rFonts w:asciiTheme="minorHAnsi" w:eastAsiaTheme="minorEastAsia" w:hAnsiTheme="minorHAnsi" w:cstheme="minorBidi"/>
          <w:noProof/>
          <w:sz w:val="22"/>
          <w:szCs w:val="22"/>
        </w:rPr>
      </w:pPr>
      <w:r>
        <w:rPr>
          <w:noProof/>
          <w:lang w:eastAsia="zh-CN"/>
        </w:rPr>
        <w:t>6.32.3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_Toc128725109 \h </w:instrText>
      </w:r>
      <w:r>
        <w:rPr>
          <w:noProof/>
        </w:rPr>
      </w:r>
      <w:r>
        <w:rPr>
          <w:noProof/>
        </w:rPr>
        <w:fldChar w:fldCharType="separate"/>
      </w:r>
      <w:r>
        <w:rPr>
          <w:noProof/>
        </w:rPr>
        <w:t>140</w:t>
      </w:r>
      <w:r>
        <w:rPr>
          <w:noProof/>
        </w:rPr>
        <w:fldChar w:fldCharType="end"/>
      </w:r>
    </w:p>
    <w:p w14:paraId="239EBCF6" w14:textId="660DA9CF" w:rsidR="00C36F0B" w:rsidRDefault="00C36F0B">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Solution #33: Common Ranging/Sidelink positioning service exposure</w:t>
      </w:r>
      <w:r>
        <w:rPr>
          <w:noProof/>
        </w:rPr>
        <w:tab/>
      </w:r>
      <w:r>
        <w:rPr>
          <w:noProof/>
        </w:rPr>
        <w:fldChar w:fldCharType="begin" w:fldLock="1"/>
      </w:r>
      <w:r>
        <w:rPr>
          <w:noProof/>
        </w:rPr>
        <w:instrText xml:space="preserve"> PAGEREF _Toc128725110 \h </w:instrText>
      </w:r>
      <w:r>
        <w:rPr>
          <w:noProof/>
        </w:rPr>
      </w:r>
      <w:r>
        <w:rPr>
          <w:noProof/>
        </w:rPr>
        <w:fldChar w:fldCharType="separate"/>
      </w:r>
      <w:r>
        <w:rPr>
          <w:noProof/>
        </w:rPr>
        <w:t>140</w:t>
      </w:r>
      <w:r>
        <w:rPr>
          <w:noProof/>
        </w:rPr>
        <w:fldChar w:fldCharType="end"/>
      </w:r>
    </w:p>
    <w:p w14:paraId="1BC3E829" w14:textId="62B9E63E" w:rsidR="00C36F0B" w:rsidRDefault="00C36F0B">
      <w:pPr>
        <w:pStyle w:val="TOC3"/>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_Toc128725111 \h </w:instrText>
      </w:r>
      <w:r>
        <w:rPr>
          <w:noProof/>
        </w:rPr>
      </w:r>
      <w:r>
        <w:rPr>
          <w:noProof/>
        </w:rPr>
        <w:fldChar w:fldCharType="separate"/>
      </w:r>
      <w:r>
        <w:rPr>
          <w:noProof/>
        </w:rPr>
        <w:t>140</w:t>
      </w:r>
      <w:r>
        <w:rPr>
          <w:noProof/>
        </w:rPr>
        <w:fldChar w:fldCharType="end"/>
      </w:r>
    </w:p>
    <w:p w14:paraId="45AE289D" w14:textId="7CF3BD5A" w:rsidR="00C36F0B" w:rsidRDefault="00C36F0B">
      <w:pPr>
        <w:pStyle w:val="TOC3"/>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_Toc128725112 \h </w:instrText>
      </w:r>
      <w:r>
        <w:rPr>
          <w:noProof/>
        </w:rPr>
      </w:r>
      <w:r>
        <w:rPr>
          <w:noProof/>
        </w:rPr>
        <w:fldChar w:fldCharType="separate"/>
      </w:r>
      <w:r>
        <w:rPr>
          <w:noProof/>
        </w:rPr>
        <w:t>141</w:t>
      </w:r>
      <w:r>
        <w:rPr>
          <w:noProof/>
        </w:rPr>
        <w:fldChar w:fldCharType="end"/>
      </w:r>
    </w:p>
    <w:p w14:paraId="4558DFF5" w14:textId="6B81BD8A" w:rsidR="00C36F0B" w:rsidRDefault="00C36F0B">
      <w:pPr>
        <w:pStyle w:val="TOC3"/>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_Toc128725113 \h </w:instrText>
      </w:r>
      <w:r>
        <w:rPr>
          <w:noProof/>
        </w:rPr>
      </w:r>
      <w:r>
        <w:rPr>
          <w:noProof/>
        </w:rPr>
        <w:fldChar w:fldCharType="separate"/>
      </w:r>
      <w:r>
        <w:rPr>
          <w:noProof/>
        </w:rPr>
        <w:t>142</w:t>
      </w:r>
      <w:r>
        <w:rPr>
          <w:noProof/>
        </w:rPr>
        <w:fldChar w:fldCharType="end"/>
      </w:r>
    </w:p>
    <w:p w14:paraId="7D949A6F" w14:textId="4A70F666" w:rsidR="00C36F0B" w:rsidRDefault="00C36F0B">
      <w:pPr>
        <w:pStyle w:val="TOC3"/>
        <w:rPr>
          <w:rFonts w:asciiTheme="minorHAnsi" w:eastAsiaTheme="minorEastAsia" w:hAnsiTheme="minorHAnsi" w:cstheme="minorBidi"/>
          <w:noProof/>
          <w:sz w:val="22"/>
          <w:szCs w:val="22"/>
        </w:rPr>
      </w:pPr>
      <w:r>
        <w:rPr>
          <w:noProof/>
        </w:rPr>
        <w:t>6.33.4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_Toc128725114 \h </w:instrText>
      </w:r>
      <w:r>
        <w:rPr>
          <w:noProof/>
        </w:rPr>
      </w:r>
      <w:r>
        <w:rPr>
          <w:noProof/>
        </w:rPr>
        <w:fldChar w:fldCharType="separate"/>
      </w:r>
      <w:r>
        <w:rPr>
          <w:noProof/>
        </w:rPr>
        <w:t>144</w:t>
      </w:r>
      <w:r>
        <w:rPr>
          <w:noProof/>
        </w:rPr>
        <w:fldChar w:fldCharType="end"/>
      </w:r>
    </w:p>
    <w:p w14:paraId="48F58BC2" w14:textId="11DD59CB" w:rsidR="00C36F0B" w:rsidRDefault="00C36F0B">
      <w:pPr>
        <w:pStyle w:val="TOC2"/>
        <w:rPr>
          <w:rFonts w:asciiTheme="minorHAnsi" w:eastAsiaTheme="minorEastAsia" w:hAnsiTheme="minorHAnsi" w:cstheme="minorBidi"/>
          <w:noProof/>
          <w:sz w:val="22"/>
          <w:szCs w:val="22"/>
        </w:rPr>
      </w:pPr>
      <w:r>
        <w:rPr>
          <w:noProof/>
        </w:rPr>
        <w:t>6.</w:t>
      </w:r>
      <w:r>
        <w:rPr>
          <w:noProof/>
          <w:lang w:eastAsia="zh-CN"/>
        </w:rPr>
        <w:t>34</w:t>
      </w:r>
      <w:r>
        <w:rPr>
          <w:rFonts w:asciiTheme="minorHAnsi" w:eastAsiaTheme="minorEastAsia" w:hAnsiTheme="minorHAnsi" w:cstheme="minorBidi"/>
          <w:noProof/>
          <w:sz w:val="22"/>
          <w:szCs w:val="22"/>
        </w:rPr>
        <w:tab/>
      </w:r>
      <w:r>
        <w:rPr>
          <w:noProof/>
        </w:rPr>
        <w:t>Solution #34: MT-LR and MO-LR signalling for UE-only Operation of SL Positioning and Ranging</w:t>
      </w:r>
      <w:r>
        <w:rPr>
          <w:noProof/>
        </w:rPr>
        <w:tab/>
      </w:r>
      <w:r>
        <w:rPr>
          <w:noProof/>
        </w:rPr>
        <w:fldChar w:fldCharType="begin" w:fldLock="1"/>
      </w:r>
      <w:r>
        <w:rPr>
          <w:noProof/>
        </w:rPr>
        <w:instrText xml:space="preserve"> PAGEREF _Toc128725115 \h </w:instrText>
      </w:r>
      <w:r>
        <w:rPr>
          <w:noProof/>
        </w:rPr>
      </w:r>
      <w:r>
        <w:rPr>
          <w:noProof/>
        </w:rPr>
        <w:fldChar w:fldCharType="separate"/>
      </w:r>
      <w:r>
        <w:rPr>
          <w:noProof/>
        </w:rPr>
        <w:t>144</w:t>
      </w:r>
      <w:r>
        <w:rPr>
          <w:noProof/>
        </w:rPr>
        <w:fldChar w:fldCharType="end"/>
      </w:r>
    </w:p>
    <w:p w14:paraId="0EFF8000" w14:textId="4251A647"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34</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_Toc128725116 \h </w:instrText>
      </w:r>
      <w:r>
        <w:rPr>
          <w:noProof/>
        </w:rPr>
      </w:r>
      <w:r>
        <w:rPr>
          <w:noProof/>
        </w:rPr>
        <w:fldChar w:fldCharType="separate"/>
      </w:r>
      <w:r>
        <w:rPr>
          <w:noProof/>
        </w:rPr>
        <w:t>144</w:t>
      </w:r>
      <w:r>
        <w:rPr>
          <w:noProof/>
        </w:rPr>
        <w:fldChar w:fldCharType="end"/>
      </w:r>
    </w:p>
    <w:p w14:paraId="7ADE3067" w14:textId="2EB1AD2D"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34</w:t>
      </w:r>
      <w:r>
        <w:rPr>
          <w:noProof/>
        </w:rPr>
        <w:t>.2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_Toc128725117 \h </w:instrText>
      </w:r>
      <w:r>
        <w:rPr>
          <w:noProof/>
        </w:rPr>
      </w:r>
      <w:r>
        <w:rPr>
          <w:noProof/>
        </w:rPr>
        <w:fldChar w:fldCharType="separate"/>
      </w:r>
      <w:r>
        <w:rPr>
          <w:noProof/>
        </w:rPr>
        <w:t>145</w:t>
      </w:r>
      <w:r>
        <w:rPr>
          <w:noProof/>
        </w:rPr>
        <w:fldChar w:fldCharType="end"/>
      </w:r>
    </w:p>
    <w:p w14:paraId="38F3C64C" w14:textId="4BCBBB33"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34</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_Toc128725118 \h </w:instrText>
      </w:r>
      <w:r>
        <w:rPr>
          <w:noProof/>
        </w:rPr>
      </w:r>
      <w:r>
        <w:rPr>
          <w:noProof/>
        </w:rPr>
        <w:fldChar w:fldCharType="separate"/>
      </w:r>
      <w:r>
        <w:rPr>
          <w:noProof/>
        </w:rPr>
        <w:t>147</w:t>
      </w:r>
      <w:r>
        <w:rPr>
          <w:noProof/>
        </w:rPr>
        <w:fldChar w:fldCharType="end"/>
      </w:r>
    </w:p>
    <w:p w14:paraId="7B0B1438" w14:textId="535A59CB" w:rsidR="00C36F0B" w:rsidRDefault="00C36F0B">
      <w:pPr>
        <w:pStyle w:val="TOC4"/>
        <w:rPr>
          <w:rFonts w:asciiTheme="minorHAnsi" w:eastAsiaTheme="minorEastAsia" w:hAnsiTheme="minorHAnsi" w:cstheme="minorBidi"/>
          <w:noProof/>
          <w:sz w:val="22"/>
          <w:szCs w:val="22"/>
        </w:rPr>
      </w:pPr>
      <w:r>
        <w:rPr>
          <w:noProof/>
        </w:rPr>
        <w:t>6.34.3.1</w:t>
      </w:r>
      <w:r>
        <w:rPr>
          <w:rFonts w:asciiTheme="minorHAnsi" w:eastAsiaTheme="minorEastAsia" w:hAnsiTheme="minorHAnsi" w:cstheme="minorBidi"/>
          <w:noProof/>
          <w:sz w:val="22"/>
          <w:szCs w:val="22"/>
        </w:rPr>
        <w:tab/>
      </w:r>
      <w:r>
        <w:rPr>
          <w:noProof/>
        </w:rPr>
        <w:t>Case I: Target UE holds Vetting functionality</w:t>
      </w:r>
      <w:r>
        <w:rPr>
          <w:noProof/>
        </w:rPr>
        <w:tab/>
      </w:r>
      <w:r>
        <w:rPr>
          <w:noProof/>
        </w:rPr>
        <w:fldChar w:fldCharType="begin" w:fldLock="1"/>
      </w:r>
      <w:r>
        <w:rPr>
          <w:noProof/>
        </w:rPr>
        <w:instrText xml:space="preserve"> PAGEREF _Toc128725119 \h </w:instrText>
      </w:r>
      <w:r>
        <w:rPr>
          <w:noProof/>
        </w:rPr>
      </w:r>
      <w:r>
        <w:rPr>
          <w:noProof/>
        </w:rPr>
        <w:fldChar w:fldCharType="separate"/>
      </w:r>
      <w:r>
        <w:rPr>
          <w:noProof/>
        </w:rPr>
        <w:t>147</w:t>
      </w:r>
      <w:r>
        <w:rPr>
          <w:noProof/>
        </w:rPr>
        <w:fldChar w:fldCharType="end"/>
      </w:r>
    </w:p>
    <w:p w14:paraId="7313948A" w14:textId="3E966E25" w:rsidR="00C36F0B" w:rsidRDefault="00C36F0B">
      <w:pPr>
        <w:pStyle w:val="TOC5"/>
        <w:rPr>
          <w:rFonts w:asciiTheme="minorHAnsi" w:eastAsiaTheme="minorEastAsia" w:hAnsiTheme="minorHAnsi" w:cstheme="minorBidi"/>
          <w:noProof/>
          <w:sz w:val="22"/>
          <w:szCs w:val="22"/>
        </w:rPr>
      </w:pPr>
      <w:r>
        <w:rPr>
          <w:noProof/>
        </w:rPr>
        <w:t>6.34.3.1.1</w:t>
      </w:r>
      <w:r>
        <w:rPr>
          <w:rFonts w:asciiTheme="minorHAnsi" w:eastAsiaTheme="minorEastAsia" w:hAnsiTheme="minorHAnsi" w:cstheme="minorBidi"/>
          <w:noProof/>
          <w:sz w:val="22"/>
          <w:szCs w:val="22"/>
        </w:rPr>
        <w:tab/>
      </w:r>
      <w:r>
        <w:rPr>
          <w:noProof/>
        </w:rPr>
        <w:t>PC5-MT-LR procedure</w:t>
      </w:r>
      <w:r>
        <w:rPr>
          <w:noProof/>
        </w:rPr>
        <w:tab/>
      </w:r>
      <w:r>
        <w:rPr>
          <w:noProof/>
        </w:rPr>
        <w:fldChar w:fldCharType="begin" w:fldLock="1"/>
      </w:r>
      <w:r>
        <w:rPr>
          <w:noProof/>
        </w:rPr>
        <w:instrText xml:space="preserve"> PAGEREF _Toc128725120 \h </w:instrText>
      </w:r>
      <w:r>
        <w:rPr>
          <w:noProof/>
        </w:rPr>
      </w:r>
      <w:r>
        <w:rPr>
          <w:noProof/>
        </w:rPr>
        <w:fldChar w:fldCharType="separate"/>
      </w:r>
      <w:r>
        <w:rPr>
          <w:noProof/>
        </w:rPr>
        <w:t>147</w:t>
      </w:r>
      <w:r>
        <w:rPr>
          <w:noProof/>
        </w:rPr>
        <w:fldChar w:fldCharType="end"/>
      </w:r>
    </w:p>
    <w:p w14:paraId="5136570F" w14:textId="581A46C1" w:rsidR="00C36F0B" w:rsidRDefault="00C36F0B">
      <w:pPr>
        <w:pStyle w:val="TOC5"/>
        <w:rPr>
          <w:rFonts w:asciiTheme="minorHAnsi" w:eastAsiaTheme="minorEastAsia" w:hAnsiTheme="minorHAnsi" w:cstheme="minorBidi"/>
          <w:noProof/>
          <w:sz w:val="22"/>
          <w:szCs w:val="22"/>
        </w:rPr>
      </w:pPr>
      <w:r>
        <w:rPr>
          <w:noProof/>
        </w:rPr>
        <w:t>6.34.3.1.2</w:t>
      </w:r>
      <w:r>
        <w:rPr>
          <w:rFonts w:asciiTheme="minorHAnsi" w:eastAsiaTheme="minorEastAsia" w:hAnsiTheme="minorHAnsi" w:cstheme="minorBidi"/>
          <w:noProof/>
          <w:sz w:val="22"/>
          <w:szCs w:val="22"/>
        </w:rPr>
        <w:tab/>
      </w:r>
      <w:r>
        <w:rPr>
          <w:noProof/>
        </w:rPr>
        <w:t>PC5-MO-LR procedure</w:t>
      </w:r>
      <w:r>
        <w:rPr>
          <w:noProof/>
        </w:rPr>
        <w:tab/>
      </w:r>
      <w:r>
        <w:rPr>
          <w:noProof/>
        </w:rPr>
        <w:fldChar w:fldCharType="begin" w:fldLock="1"/>
      </w:r>
      <w:r>
        <w:rPr>
          <w:noProof/>
        </w:rPr>
        <w:instrText xml:space="preserve"> PAGEREF _Toc128725121 \h </w:instrText>
      </w:r>
      <w:r>
        <w:rPr>
          <w:noProof/>
        </w:rPr>
      </w:r>
      <w:r>
        <w:rPr>
          <w:noProof/>
        </w:rPr>
        <w:fldChar w:fldCharType="separate"/>
      </w:r>
      <w:r>
        <w:rPr>
          <w:noProof/>
        </w:rPr>
        <w:t>148</w:t>
      </w:r>
      <w:r>
        <w:rPr>
          <w:noProof/>
        </w:rPr>
        <w:fldChar w:fldCharType="end"/>
      </w:r>
    </w:p>
    <w:p w14:paraId="2CB6CE11" w14:textId="78238007" w:rsidR="00C36F0B" w:rsidRDefault="00C36F0B">
      <w:pPr>
        <w:pStyle w:val="TOC4"/>
        <w:rPr>
          <w:rFonts w:asciiTheme="minorHAnsi" w:eastAsiaTheme="minorEastAsia" w:hAnsiTheme="minorHAnsi" w:cstheme="minorBidi"/>
          <w:noProof/>
          <w:sz w:val="22"/>
          <w:szCs w:val="22"/>
        </w:rPr>
      </w:pPr>
      <w:r>
        <w:rPr>
          <w:noProof/>
        </w:rPr>
        <w:t>6.34.3.2</w:t>
      </w:r>
      <w:r>
        <w:rPr>
          <w:rFonts w:asciiTheme="minorHAnsi" w:eastAsiaTheme="minorEastAsia" w:hAnsiTheme="minorHAnsi" w:cstheme="minorBidi"/>
          <w:noProof/>
          <w:sz w:val="22"/>
          <w:szCs w:val="22"/>
        </w:rPr>
        <w:tab/>
      </w:r>
      <w:r>
        <w:rPr>
          <w:noProof/>
        </w:rPr>
        <w:t>Case II: SL Positioning Server UE holds Vetting functionality</w:t>
      </w:r>
      <w:r>
        <w:rPr>
          <w:noProof/>
        </w:rPr>
        <w:tab/>
      </w:r>
      <w:r>
        <w:rPr>
          <w:noProof/>
        </w:rPr>
        <w:fldChar w:fldCharType="begin" w:fldLock="1"/>
      </w:r>
      <w:r>
        <w:rPr>
          <w:noProof/>
        </w:rPr>
        <w:instrText xml:space="preserve"> PAGEREF _Toc128725122 \h </w:instrText>
      </w:r>
      <w:r>
        <w:rPr>
          <w:noProof/>
        </w:rPr>
      </w:r>
      <w:r>
        <w:rPr>
          <w:noProof/>
        </w:rPr>
        <w:fldChar w:fldCharType="separate"/>
      </w:r>
      <w:r>
        <w:rPr>
          <w:noProof/>
        </w:rPr>
        <w:t>150</w:t>
      </w:r>
      <w:r>
        <w:rPr>
          <w:noProof/>
        </w:rPr>
        <w:fldChar w:fldCharType="end"/>
      </w:r>
    </w:p>
    <w:p w14:paraId="7C0C2010" w14:textId="6190C7E2" w:rsidR="00C36F0B" w:rsidRDefault="00C36F0B">
      <w:pPr>
        <w:pStyle w:val="TOC5"/>
        <w:rPr>
          <w:rFonts w:asciiTheme="minorHAnsi" w:eastAsiaTheme="minorEastAsia" w:hAnsiTheme="minorHAnsi" w:cstheme="minorBidi"/>
          <w:noProof/>
          <w:sz w:val="22"/>
          <w:szCs w:val="22"/>
        </w:rPr>
      </w:pPr>
      <w:r>
        <w:rPr>
          <w:noProof/>
        </w:rPr>
        <w:t>6.34.3.2.1</w:t>
      </w:r>
      <w:r>
        <w:rPr>
          <w:rFonts w:asciiTheme="minorHAnsi" w:eastAsiaTheme="minorEastAsia" w:hAnsiTheme="minorHAnsi" w:cstheme="minorBidi"/>
          <w:noProof/>
          <w:sz w:val="22"/>
          <w:szCs w:val="22"/>
        </w:rPr>
        <w:tab/>
      </w:r>
      <w:r>
        <w:rPr>
          <w:noProof/>
        </w:rPr>
        <w:t>PC5-MT-LR procedure</w:t>
      </w:r>
      <w:r>
        <w:rPr>
          <w:noProof/>
        </w:rPr>
        <w:tab/>
      </w:r>
      <w:r>
        <w:rPr>
          <w:noProof/>
        </w:rPr>
        <w:fldChar w:fldCharType="begin" w:fldLock="1"/>
      </w:r>
      <w:r>
        <w:rPr>
          <w:noProof/>
        </w:rPr>
        <w:instrText xml:space="preserve"> PAGEREF _Toc128725123 \h </w:instrText>
      </w:r>
      <w:r>
        <w:rPr>
          <w:noProof/>
        </w:rPr>
      </w:r>
      <w:r>
        <w:rPr>
          <w:noProof/>
        </w:rPr>
        <w:fldChar w:fldCharType="separate"/>
      </w:r>
      <w:r>
        <w:rPr>
          <w:noProof/>
        </w:rPr>
        <w:t>150</w:t>
      </w:r>
      <w:r>
        <w:rPr>
          <w:noProof/>
        </w:rPr>
        <w:fldChar w:fldCharType="end"/>
      </w:r>
    </w:p>
    <w:p w14:paraId="7837075C" w14:textId="6F643B05" w:rsidR="00C36F0B" w:rsidRDefault="00C36F0B">
      <w:pPr>
        <w:pStyle w:val="TOC5"/>
        <w:rPr>
          <w:rFonts w:asciiTheme="minorHAnsi" w:eastAsiaTheme="minorEastAsia" w:hAnsiTheme="minorHAnsi" w:cstheme="minorBidi"/>
          <w:noProof/>
          <w:sz w:val="22"/>
          <w:szCs w:val="22"/>
        </w:rPr>
      </w:pPr>
      <w:r>
        <w:rPr>
          <w:noProof/>
        </w:rPr>
        <w:t>6.34.3.2.2</w:t>
      </w:r>
      <w:r>
        <w:rPr>
          <w:rFonts w:asciiTheme="minorHAnsi" w:eastAsiaTheme="minorEastAsia" w:hAnsiTheme="minorHAnsi" w:cstheme="minorBidi"/>
          <w:noProof/>
          <w:sz w:val="22"/>
          <w:szCs w:val="22"/>
        </w:rPr>
        <w:tab/>
      </w:r>
      <w:r>
        <w:rPr>
          <w:noProof/>
        </w:rPr>
        <w:t>PC5-MO-LR procedure</w:t>
      </w:r>
      <w:r>
        <w:rPr>
          <w:noProof/>
        </w:rPr>
        <w:tab/>
      </w:r>
      <w:r>
        <w:rPr>
          <w:noProof/>
        </w:rPr>
        <w:fldChar w:fldCharType="begin" w:fldLock="1"/>
      </w:r>
      <w:r>
        <w:rPr>
          <w:noProof/>
        </w:rPr>
        <w:instrText xml:space="preserve"> PAGEREF _Toc128725124 \h </w:instrText>
      </w:r>
      <w:r>
        <w:rPr>
          <w:noProof/>
        </w:rPr>
      </w:r>
      <w:r>
        <w:rPr>
          <w:noProof/>
        </w:rPr>
        <w:fldChar w:fldCharType="separate"/>
      </w:r>
      <w:r>
        <w:rPr>
          <w:noProof/>
        </w:rPr>
        <w:t>152</w:t>
      </w:r>
      <w:r>
        <w:rPr>
          <w:noProof/>
        </w:rPr>
        <w:fldChar w:fldCharType="end"/>
      </w:r>
    </w:p>
    <w:p w14:paraId="722256DF" w14:textId="204C1D16"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34</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_Toc128725125 \h </w:instrText>
      </w:r>
      <w:r>
        <w:rPr>
          <w:noProof/>
        </w:rPr>
      </w:r>
      <w:r>
        <w:rPr>
          <w:noProof/>
        </w:rPr>
        <w:fldChar w:fldCharType="separate"/>
      </w:r>
      <w:r>
        <w:rPr>
          <w:noProof/>
        </w:rPr>
        <w:t>153</w:t>
      </w:r>
      <w:r>
        <w:rPr>
          <w:noProof/>
        </w:rPr>
        <w:fldChar w:fldCharType="end"/>
      </w:r>
    </w:p>
    <w:p w14:paraId="2A6B8BFE" w14:textId="0F497E3B" w:rsidR="00C36F0B" w:rsidRDefault="00C36F0B">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_Toc128725126 \h </w:instrText>
      </w:r>
      <w:r>
        <w:rPr>
          <w:noProof/>
        </w:rPr>
      </w:r>
      <w:r>
        <w:rPr>
          <w:noProof/>
        </w:rPr>
        <w:fldChar w:fldCharType="separate"/>
      </w:r>
      <w:r>
        <w:rPr>
          <w:noProof/>
        </w:rPr>
        <w:t>153</w:t>
      </w:r>
      <w:r>
        <w:rPr>
          <w:noProof/>
        </w:rPr>
        <w:fldChar w:fldCharType="end"/>
      </w:r>
    </w:p>
    <w:p w14:paraId="7AE66729" w14:textId="033DE3B3" w:rsidR="00C36F0B" w:rsidRDefault="00C36F0B">
      <w:pPr>
        <w:pStyle w:val="TOC2"/>
        <w:rPr>
          <w:rFonts w:asciiTheme="minorHAnsi" w:eastAsiaTheme="minorEastAsia" w:hAnsiTheme="minorHAnsi" w:cstheme="minorBidi"/>
          <w:noProof/>
          <w:sz w:val="22"/>
          <w:szCs w:val="22"/>
        </w:rPr>
      </w:pPr>
      <w:r>
        <w:rPr>
          <w:noProof/>
          <w:lang w:eastAsia="zh-CN"/>
        </w:rPr>
        <w:t>7.1</w:t>
      </w:r>
      <w:r>
        <w:rPr>
          <w:rFonts w:asciiTheme="minorHAnsi" w:eastAsiaTheme="minorEastAsia" w:hAnsiTheme="minorHAnsi" w:cstheme="minorBidi"/>
          <w:noProof/>
          <w:sz w:val="22"/>
          <w:szCs w:val="22"/>
        </w:rPr>
        <w:tab/>
      </w:r>
      <w:r>
        <w:rPr>
          <w:noProof/>
          <w:lang w:eastAsia="zh-CN"/>
        </w:rPr>
        <w:t xml:space="preserve">Key Issue #1: </w:t>
      </w:r>
      <w:r>
        <w:rPr>
          <w:noProof/>
        </w:rPr>
        <w:t xml:space="preserve">Support of authorisation and policy/parameter provisioning to UE </w:t>
      </w:r>
      <w:r>
        <w:rPr>
          <w:noProof/>
          <w:lang w:eastAsia="zh-CN"/>
        </w:rPr>
        <w:t xml:space="preserve">and Key Issue #8: </w:t>
      </w:r>
      <w:r>
        <w:rPr>
          <w:noProof/>
        </w:rPr>
        <w:t>Service Authorization to NG-RAN</w:t>
      </w:r>
      <w:r>
        <w:rPr>
          <w:noProof/>
        </w:rPr>
        <w:tab/>
      </w:r>
      <w:r>
        <w:rPr>
          <w:noProof/>
        </w:rPr>
        <w:fldChar w:fldCharType="begin" w:fldLock="1"/>
      </w:r>
      <w:r>
        <w:rPr>
          <w:noProof/>
        </w:rPr>
        <w:instrText xml:space="preserve"> PAGEREF _Toc128725127 \h </w:instrText>
      </w:r>
      <w:r>
        <w:rPr>
          <w:noProof/>
        </w:rPr>
      </w:r>
      <w:r>
        <w:rPr>
          <w:noProof/>
        </w:rPr>
        <w:fldChar w:fldCharType="separate"/>
      </w:r>
      <w:r>
        <w:rPr>
          <w:noProof/>
        </w:rPr>
        <w:t>153</w:t>
      </w:r>
      <w:r>
        <w:rPr>
          <w:noProof/>
        </w:rPr>
        <w:fldChar w:fldCharType="end"/>
      </w:r>
    </w:p>
    <w:p w14:paraId="74109291" w14:textId="41B799C5" w:rsidR="00C36F0B" w:rsidRDefault="00C36F0B">
      <w:pPr>
        <w:pStyle w:val="TOC2"/>
        <w:rPr>
          <w:rFonts w:asciiTheme="minorHAnsi" w:eastAsiaTheme="minorEastAsia" w:hAnsiTheme="minorHAnsi" w:cstheme="minorBidi"/>
          <w:noProof/>
          <w:sz w:val="22"/>
          <w:szCs w:val="22"/>
        </w:rPr>
      </w:pPr>
      <w:r>
        <w:rPr>
          <w:noProof/>
          <w:lang w:eastAsia="zh-CN"/>
        </w:rPr>
        <w:t>7.2</w:t>
      </w:r>
      <w:r>
        <w:rPr>
          <w:rFonts w:asciiTheme="minorHAnsi" w:eastAsiaTheme="minorEastAsia" w:hAnsiTheme="minorHAnsi" w:cstheme="minorBidi"/>
          <w:noProof/>
          <w:sz w:val="22"/>
          <w:szCs w:val="22"/>
        </w:rPr>
        <w:tab/>
      </w:r>
      <w:r>
        <w:rPr>
          <w:noProof/>
          <w:lang w:eastAsia="zh-CN"/>
        </w:rPr>
        <w:t xml:space="preserve">Key Issue #2: </w:t>
      </w:r>
      <w:r>
        <w:rPr>
          <w:noProof/>
        </w:rPr>
        <w:t>Ranging service operation procedure with the assistance of another UE</w:t>
      </w:r>
      <w:r>
        <w:rPr>
          <w:noProof/>
        </w:rPr>
        <w:tab/>
      </w:r>
      <w:r>
        <w:rPr>
          <w:noProof/>
        </w:rPr>
        <w:fldChar w:fldCharType="begin" w:fldLock="1"/>
      </w:r>
      <w:r>
        <w:rPr>
          <w:noProof/>
        </w:rPr>
        <w:instrText xml:space="preserve"> PAGEREF _Toc128725128 \h </w:instrText>
      </w:r>
      <w:r>
        <w:rPr>
          <w:noProof/>
        </w:rPr>
      </w:r>
      <w:r>
        <w:rPr>
          <w:noProof/>
        </w:rPr>
        <w:fldChar w:fldCharType="separate"/>
      </w:r>
      <w:r>
        <w:rPr>
          <w:noProof/>
        </w:rPr>
        <w:t>154</w:t>
      </w:r>
      <w:r>
        <w:rPr>
          <w:noProof/>
        </w:rPr>
        <w:fldChar w:fldCharType="end"/>
      </w:r>
    </w:p>
    <w:p w14:paraId="3AD3BC7D" w14:textId="46F35B18" w:rsidR="00C36F0B" w:rsidRDefault="00C36F0B">
      <w:pPr>
        <w:pStyle w:val="TOC2"/>
        <w:rPr>
          <w:rFonts w:asciiTheme="minorHAnsi" w:eastAsiaTheme="minorEastAsia" w:hAnsiTheme="minorHAnsi" w:cstheme="minorBidi"/>
          <w:noProof/>
          <w:sz w:val="22"/>
          <w:szCs w:val="22"/>
        </w:rPr>
      </w:pPr>
      <w:r>
        <w:rPr>
          <w:noProof/>
          <w:lang w:eastAsia="zh-CN"/>
        </w:rPr>
        <w:t>7.3</w:t>
      </w:r>
      <w:r>
        <w:rPr>
          <w:rFonts w:asciiTheme="minorHAnsi" w:eastAsiaTheme="minorEastAsia" w:hAnsiTheme="minorHAnsi" w:cstheme="minorBidi"/>
          <w:noProof/>
          <w:sz w:val="22"/>
          <w:szCs w:val="22"/>
        </w:rPr>
        <w:tab/>
      </w:r>
      <w:r>
        <w:rPr>
          <w:noProof/>
          <w:lang w:eastAsia="zh-CN"/>
        </w:rPr>
        <w:t>Key Issue #3: Ranging/Sidelink Positioning device discovery</w:t>
      </w:r>
      <w:r>
        <w:rPr>
          <w:noProof/>
        </w:rPr>
        <w:tab/>
      </w:r>
      <w:r>
        <w:rPr>
          <w:noProof/>
        </w:rPr>
        <w:fldChar w:fldCharType="begin" w:fldLock="1"/>
      </w:r>
      <w:r>
        <w:rPr>
          <w:noProof/>
        </w:rPr>
        <w:instrText xml:space="preserve"> PAGEREF _Toc128725129 \h </w:instrText>
      </w:r>
      <w:r>
        <w:rPr>
          <w:noProof/>
        </w:rPr>
      </w:r>
      <w:r>
        <w:rPr>
          <w:noProof/>
        </w:rPr>
        <w:fldChar w:fldCharType="separate"/>
      </w:r>
      <w:r>
        <w:rPr>
          <w:noProof/>
        </w:rPr>
        <w:t>155</w:t>
      </w:r>
      <w:r>
        <w:rPr>
          <w:noProof/>
        </w:rPr>
        <w:fldChar w:fldCharType="end"/>
      </w:r>
    </w:p>
    <w:p w14:paraId="67F2CBF8" w14:textId="31BE5EED" w:rsidR="00C36F0B" w:rsidRDefault="00C36F0B">
      <w:pPr>
        <w:pStyle w:val="TOC2"/>
        <w:rPr>
          <w:rFonts w:asciiTheme="minorHAnsi" w:eastAsiaTheme="minorEastAsia" w:hAnsiTheme="minorHAnsi" w:cstheme="minorBidi"/>
          <w:noProof/>
          <w:sz w:val="22"/>
          <w:szCs w:val="22"/>
        </w:rPr>
      </w:pPr>
      <w:r>
        <w:rPr>
          <w:noProof/>
          <w:lang w:eastAsia="zh-CN"/>
        </w:rPr>
        <w:t>7.4</w:t>
      </w:r>
      <w:r>
        <w:rPr>
          <w:rFonts w:asciiTheme="minorHAnsi" w:eastAsiaTheme="minorEastAsia" w:hAnsiTheme="minorHAnsi" w:cstheme="minorBidi"/>
          <w:noProof/>
          <w:sz w:val="22"/>
          <w:szCs w:val="22"/>
        </w:rPr>
        <w:tab/>
      </w:r>
      <w:r>
        <w:rPr>
          <w:noProof/>
          <w:lang w:eastAsia="zh-CN"/>
        </w:rPr>
        <w:t>Key Issue #4: Control of Operations for Ranging/Sidelink positioning</w:t>
      </w:r>
      <w:r>
        <w:rPr>
          <w:noProof/>
        </w:rPr>
        <w:tab/>
      </w:r>
      <w:r>
        <w:rPr>
          <w:noProof/>
        </w:rPr>
        <w:fldChar w:fldCharType="begin" w:fldLock="1"/>
      </w:r>
      <w:r>
        <w:rPr>
          <w:noProof/>
        </w:rPr>
        <w:instrText xml:space="preserve"> PAGEREF _Toc128725130 \h </w:instrText>
      </w:r>
      <w:r>
        <w:rPr>
          <w:noProof/>
        </w:rPr>
      </w:r>
      <w:r>
        <w:rPr>
          <w:noProof/>
        </w:rPr>
        <w:fldChar w:fldCharType="separate"/>
      </w:r>
      <w:r>
        <w:rPr>
          <w:noProof/>
        </w:rPr>
        <w:t>156</w:t>
      </w:r>
      <w:r>
        <w:rPr>
          <w:noProof/>
        </w:rPr>
        <w:fldChar w:fldCharType="end"/>
      </w:r>
    </w:p>
    <w:p w14:paraId="6887CAA6" w14:textId="0BBBC257" w:rsidR="00C36F0B" w:rsidRDefault="00C36F0B">
      <w:pPr>
        <w:pStyle w:val="TOC2"/>
        <w:rPr>
          <w:rFonts w:asciiTheme="minorHAnsi" w:eastAsiaTheme="minorEastAsia" w:hAnsiTheme="minorHAnsi" w:cstheme="minorBidi"/>
          <w:noProof/>
          <w:sz w:val="22"/>
          <w:szCs w:val="22"/>
        </w:rPr>
      </w:pPr>
      <w:r>
        <w:rPr>
          <w:noProof/>
          <w:lang w:eastAsia="zh-CN"/>
        </w:rPr>
        <w:t>7.5</w:t>
      </w:r>
      <w:r>
        <w:rPr>
          <w:rFonts w:asciiTheme="minorHAnsi" w:eastAsiaTheme="minorEastAsia" w:hAnsiTheme="minorHAnsi" w:cstheme="minorBidi"/>
          <w:noProof/>
          <w:sz w:val="22"/>
          <w:szCs w:val="22"/>
        </w:rPr>
        <w:tab/>
      </w:r>
      <w:r>
        <w:rPr>
          <w:noProof/>
          <w:lang w:eastAsia="zh-CN"/>
        </w:rPr>
        <w:t>Key Issue #5: Network assisted SL Positioning</w:t>
      </w:r>
      <w:r>
        <w:rPr>
          <w:noProof/>
        </w:rPr>
        <w:tab/>
      </w:r>
      <w:r>
        <w:rPr>
          <w:noProof/>
        </w:rPr>
        <w:fldChar w:fldCharType="begin" w:fldLock="1"/>
      </w:r>
      <w:r>
        <w:rPr>
          <w:noProof/>
        </w:rPr>
        <w:instrText xml:space="preserve"> PAGEREF _Toc128725131 \h </w:instrText>
      </w:r>
      <w:r>
        <w:rPr>
          <w:noProof/>
        </w:rPr>
      </w:r>
      <w:r>
        <w:rPr>
          <w:noProof/>
        </w:rPr>
        <w:fldChar w:fldCharType="separate"/>
      </w:r>
      <w:r>
        <w:rPr>
          <w:noProof/>
        </w:rPr>
        <w:t>157</w:t>
      </w:r>
      <w:r>
        <w:rPr>
          <w:noProof/>
        </w:rPr>
        <w:fldChar w:fldCharType="end"/>
      </w:r>
    </w:p>
    <w:p w14:paraId="3C762F2D" w14:textId="0AB73E33" w:rsidR="00C36F0B" w:rsidRDefault="00C36F0B">
      <w:pPr>
        <w:pStyle w:val="TOC3"/>
        <w:rPr>
          <w:rFonts w:asciiTheme="minorHAnsi" w:eastAsiaTheme="minorEastAsia" w:hAnsiTheme="minorHAnsi" w:cstheme="minorBidi"/>
          <w:noProof/>
          <w:sz w:val="22"/>
          <w:szCs w:val="22"/>
        </w:rPr>
      </w:pPr>
      <w:r>
        <w:rPr>
          <w:noProof/>
        </w:rPr>
        <w:t>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_Toc128725132 \h </w:instrText>
      </w:r>
      <w:r>
        <w:rPr>
          <w:noProof/>
        </w:rPr>
      </w:r>
      <w:r>
        <w:rPr>
          <w:noProof/>
        </w:rPr>
        <w:fldChar w:fldCharType="separate"/>
      </w:r>
      <w:r>
        <w:rPr>
          <w:noProof/>
        </w:rPr>
        <w:t>157</w:t>
      </w:r>
      <w:r>
        <w:rPr>
          <w:noProof/>
        </w:rPr>
        <w:fldChar w:fldCharType="end"/>
      </w:r>
    </w:p>
    <w:p w14:paraId="1CFCA844" w14:textId="17FE67C3" w:rsidR="00C36F0B" w:rsidRDefault="00C36F0B">
      <w:pPr>
        <w:pStyle w:val="TOC3"/>
        <w:rPr>
          <w:rFonts w:asciiTheme="minorHAnsi" w:eastAsiaTheme="minorEastAsia" w:hAnsiTheme="minorHAnsi" w:cstheme="minorBidi"/>
          <w:noProof/>
          <w:sz w:val="22"/>
          <w:szCs w:val="22"/>
        </w:rPr>
      </w:pPr>
      <w:r>
        <w:rPr>
          <w:noProof/>
        </w:rPr>
        <w:t>7.5.2</w:t>
      </w:r>
      <w:r>
        <w:rPr>
          <w:rFonts w:asciiTheme="minorHAnsi" w:eastAsiaTheme="minorEastAsia" w:hAnsiTheme="minorHAnsi" w:cstheme="minorBidi"/>
          <w:noProof/>
          <w:sz w:val="22"/>
          <w:szCs w:val="22"/>
        </w:rPr>
        <w:tab/>
      </w:r>
      <w:r>
        <w:rPr>
          <w:noProof/>
        </w:rPr>
        <w:t>Privacy/SA3 considerations</w:t>
      </w:r>
      <w:r>
        <w:rPr>
          <w:noProof/>
        </w:rPr>
        <w:tab/>
      </w:r>
      <w:r>
        <w:rPr>
          <w:noProof/>
        </w:rPr>
        <w:fldChar w:fldCharType="begin" w:fldLock="1"/>
      </w:r>
      <w:r>
        <w:rPr>
          <w:noProof/>
        </w:rPr>
        <w:instrText xml:space="preserve"> PAGEREF _Toc128725133 \h </w:instrText>
      </w:r>
      <w:r>
        <w:rPr>
          <w:noProof/>
        </w:rPr>
      </w:r>
      <w:r>
        <w:rPr>
          <w:noProof/>
        </w:rPr>
        <w:fldChar w:fldCharType="separate"/>
      </w:r>
      <w:r>
        <w:rPr>
          <w:noProof/>
        </w:rPr>
        <w:t>159</w:t>
      </w:r>
      <w:r>
        <w:rPr>
          <w:noProof/>
        </w:rPr>
        <w:fldChar w:fldCharType="end"/>
      </w:r>
    </w:p>
    <w:p w14:paraId="23D00728" w14:textId="632E78C7" w:rsidR="00C36F0B" w:rsidRDefault="00C36F0B">
      <w:pPr>
        <w:pStyle w:val="TOC2"/>
        <w:rPr>
          <w:rFonts w:asciiTheme="minorHAnsi" w:eastAsiaTheme="minorEastAsia" w:hAnsiTheme="minorHAnsi" w:cstheme="minorBidi"/>
          <w:noProof/>
          <w:sz w:val="22"/>
          <w:szCs w:val="22"/>
        </w:rPr>
      </w:pPr>
      <w:r>
        <w:rPr>
          <w:noProof/>
          <w:lang w:eastAsia="zh-CN"/>
        </w:rPr>
        <w:t>7.6</w:t>
      </w:r>
      <w:r>
        <w:rPr>
          <w:rFonts w:asciiTheme="minorHAnsi" w:eastAsiaTheme="minorEastAsia" w:hAnsiTheme="minorHAnsi" w:cstheme="minorBidi"/>
          <w:noProof/>
          <w:sz w:val="22"/>
          <w:szCs w:val="22"/>
        </w:rPr>
        <w:tab/>
      </w:r>
      <w:r>
        <w:rPr>
          <w:noProof/>
          <w:lang w:eastAsia="zh-CN"/>
        </w:rPr>
        <w:t>Key Issue #6: Ranging and sidelink positioning service exposure to a UE</w:t>
      </w:r>
      <w:r>
        <w:rPr>
          <w:noProof/>
        </w:rPr>
        <w:tab/>
      </w:r>
      <w:r>
        <w:rPr>
          <w:noProof/>
        </w:rPr>
        <w:fldChar w:fldCharType="begin" w:fldLock="1"/>
      </w:r>
      <w:r>
        <w:rPr>
          <w:noProof/>
        </w:rPr>
        <w:instrText xml:space="preserve"> PAGEREF _Toc128725134 \h </w:instrText>
      </w:r>
      <w:r>
        <w:rPr>
          <w:noProof/>
        </w:rPr>
      </w:r>
      <w:r>
        <w:rPr>
          <w:noProof/>
        </w:rPr>
        <w:fldChar w:fldCharType="separate"/>
      </w:r>
      <w:r>
        <w:rPr>
          <w:noProof/>
        </w:rPr>
        <w:t>160</w:t>
      </w:r>
      <w:r>
        <w:rPr>
          <w:noProof/>
        </w:rPr>
        <w:fldChar w:fldCharType="end"/>
      </w:r>
    </w:p>
    <w:p w14:paraId="7EAF43D2" w14:textId="0CF16A1B" w:rsidR="00C36F0B" w:rsidRDefault="00C36F0B">
      <w:pPr>
        <w:pStyle w:val="TOC2"/>
        <w:rPr>
          <w:rFonts w:asciiTheme="minorHAnsi" w:eastAsiaTheme="minorEastAsia" w:hAnsiTheme="minorHAnsi" w:cstheme="minorBidi"/>
          <w:noProof/>
          <w:sz w:val="22"/>
          <w:szCs w:val="22"/>
        </w:rPr>
      </w:pPr>
      <w:r>
        <w:rPr>
          <w:noProof/>
          <w:lang w:eastAsia="zh-CN"/>
        </w:rPr>
        <w:t>7.7</w:t>
      </w:r>
      <w:r>
        <w:rPr>
          <w:rFonts w:asciiTheme="minorHAnsi" w:eastAsiaTheme="minorEastAsia" w:hAnsiTheme="minorHAnsi" w:cstheme="minorBidi"/>
          <w:noProof/>
          <w:sz w:val="22"/>
          <w:szCs w:val="22"/>
        </w:rPr>
        <w:tab/>
      </w:r>
      <w:r>
        <w:rPr>
          <w:noProof/>
          <w:lang w:eastAsia="zh-CN"/>
        </w:rPr>
        <w:t>Key Issue #7: Ranging/Sidelink Positioning service exposure to Application server and for network assisted sidelink positioning</w:t>
      </w:r>
      <w:r>
        <w:rPr>
          <w:noProof/>
        </w:rPr>
        <w:tab/>
      </w:r>
      <w:r>
        <w:rPr>
          <w:noProof/>
        </w:rPr>
        <w:fldChar w:fldCharType="begin" w:fldLock="1"/>
      </w:r>
      <w:r>
        <w:rPr>
          <w:noProof/>
        </w:rPr>
        <w:instrText xml:space="preserve"> PAGEREF _Toc128725135 \h </w:instrText>
      </w:r>
      <w:r>
        <w:rPr>
          <w:noProof/>
        </w:rPr>
      </w:r>
      <w:r>
        <w:rPr>
          <w:noProof/>
        </w:rPr>
        <w:fldChar w:fldCharType="separate"/>
      </w:r>
      <w:r>
        <w:rPr>
          <w:noProof/>
        </w:rPr>
        <w:t>162</w:t>
      </w:r>
      <w:r>
        <w:rPr>
          <w:noProof/>
        </w:rPr>
        <w:fldChar w:fldCharType="end"/>
      </w:r>
    </w:p>
    <w:p w14:paraId="24C9DBA2" w14:textId="0FC1CDBC" w:rsidR="00C36F0B" w:rsidRDefault="00C36F0B">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_Toc128725136 \h </w:instrText>
      </w:r>
      <w:r>
        <w:rPr>
          <w:noProof/>
        </w:rPr>
      </w:r>
      <w:r>
        <w:rPr>
          <w:noProof/>
        </w:rPr>
        <w:fldChar w:fldCharType="separate"/>
      </w:r>
      <w:r>
        <w:rPr>
          <w:noProof/>
        </w:rPr>
        <w:t>162</w:t>
      </w:r>
      <w:r>
        <w:rPr>
          <w:noProof/>
        </w:rPr>
        <w:fldChar w:fldCharType="end"/>
      </w:r>
    </w:p>
    <w:p w14:paraId="6EFB9191" w14:textId="315340F2" w:rsidR="00C36F0B" w:rsidRDefault="00C36F0B">
      <w:pPr>
        <w:pStyle w:val="TOC2"/>
        <w:rPr>
          <w:rFonts w:asciiTheme="minorHAnsi" w:eastAsiaTheme="minorEastAsia" w:hAnsiTheme="minorHAnsi" w:cstheme="minorBidi"/>
          <w:noProof/>
          <w:sz w:val="22"/>
          <w:szCs w:val="22"/>
        </w:rPr>
      </w:pPr>
      <w:r>
        <w:rPr>
          <w:noProof/>
          <w:lang w:eastAsia="zh-CN"/>
        </w:rPr>
        <w:t>8.1</w:t>
      </w:r>
      <w:r>
        <w:rPr>
          <w:rFonts w:asciiTheme="minorHAnsi" w:eastAsiaTheme="minorEastAsia" w:hAnsiTheme="minorHAnsi" w:cstheme="minorBidi"/>
          <w:noProof/>
          <w:sz w:val="22"/>
          <w:szCs w:val="22"/>
        </w:rPr>
        <w:tab/>
      </w:r>
      <w:r>
        <w:rPr>
          <w:noProof/>
          <w:lang w:eastAsia="zh-CN"/>
        </w:rPr>
        <w:t xml:space="preserve">Key Issue #1: </w:t>
      </w:r>
      <w:r>
        <w:rPr>
          <w:noProof/>
        </w:rPr>
        <w:t xml:space="preserve">Support of authorisation and policy/parameter provisioning to UE </w:t>
      </w:r>
      <w:r>
        <w:rPr>
          <w:noProof/>
          <w:lang w:eastAsia="zh-CN"/>
        </w:rPr>
        <w:t xml:space="preserve">and Key Issue #8: </w:t>
      </w:r>
      <w:r>
        <w:rPr>
          <w:noProof/>
        </w:rPr>
        <w:t>Service Authorization to NG-RAN</w:t>
      </w:r>
      <w:r>
        <w:rPr>
          <w:noProof/>
        </w:rPr>
        <w:tab/>
      </w:r>
      <w:r>
        <w:rPr>
          <w:noProof/>
        </w:rPr>
        <w:fldChar w:fldCharType="begin" w:fldLock="1"/>
      </w:r>
      <w:r>
        <w:rPr>
          <w:noProof/>
        </w:rPr>
        <w:instrText xml:space="preserve"> PAGEREF _Toc128725137 \h </w:instrText>
      </w:r>
      <w:r>
        <w:rPr>
          <w:noProof/>
        </w:rPr>
      </w:r>
      <w:r>
        <w:rPr>
          <w:noProof/>
        </w:rPr>
        <w:fldChar w:fldCharType="separate"/>
      </w:r>
      <w:r>
        <w:rPr>
          <w:noProof/>
        </w:rPr>
        <w:t>163</w:t>
      </w:r>
      <w:r>
        <w:rPr>
          <w:noProof/>
        </w:rPr>
        <w:fldChar w:fldCharType="end"/>
      </w:r>
    </w:p>
    <w:p w14:paraId="440C5EF6" w14:textId="2AFBA669" w:rsidR="00C36F0B" w:rsidRDefault="00C36F0B">
      <w:pPr>
        <w:pStyle w:val="TOC2"/>
        <w:rPr>
          <w:rFonts w:asciiTheme="minorHAnsi" w:eastAsiaTheme="minorEastAsia" w:hAnsiTheme="minorHAnsi" w:cstheme="minorBidi"/>
          <w:noProof/>
          <w:sz w:val="22"/>
          <w:szCs w:val="22"/>
        </w:rPr>
      </w:pPr>
      <w:r>
        <w:rPr>
          <w:noProof/>
          <w:lang w:eastAsia="zh-CN"/>
        </w:rPr>
        <w:t>8.2</w:t>
      </w:r>
      <w:r>
        <w:rPr>
          <w:rFonts w:asciiTheme="minorHAnsi" w:eastAsiaTheme="minorEastAsia" w:hAnsiTheme="minorHAnsi" w:cstheme="minorBidi"/>
          <w:noProof/>
          <w:sz w:val="22"/>
          <w:szCs w:val="22"/>
        </w:rPr>
        <w:tab/>
      </w:r>
      <w:r>
        <w:rPr>
          <w:noProof/>
          <w:lang w:eastAsia="zh-CN"/>
        </w:rPr>
        <w:t>Key Issue #2: Ranging service operation procedure with the assistance of another UE</w:t>
      </w:r>
      <w:r>
        <w:rPr>
          <w:noProof/>
        </w:rPr>
        <w:tab/>
      </w:r>
      <w:r>
        <w:rPr>
          <w:noProof/>
        </w:rPr>
        <w:fldChar w:fldCharType="begin" w:fldLock="1"/>
      </w:r>
      <w:r>
        <w:rPr>
          <w:noProof/>
        </w:rPr>
        <w:instrText xml:space="preserve"> PAGEREF _Toc128725138 \h </w:instrText>
      </w:r>
      <w:r>
        <w:rPr>
          <w:noProof/>
        </w:rPr>
      </w:r>
      <w:r>
        <w:rPr>
          <w:noProof/>
        </w:rPr>
        <w:fldChar w:fldCharType="separate"/>
      </w:r>
      <w:r>
        <w:rPr>
          <w:noProof/>
        </w:rPr>
        <w:t>163</w:t>
      </w:r>
      <w:r>
        <w:rPr>
          <w:noProof/>
        </w:rPr>
        <w:fldChar w:fldCharType="end"/>
      </w:r>
    </w:p>
    <w:p w14:paraId="29A3E3CD" w14:textId="0AFD7CAF" w:rsidR="00C36F0B" w:rsidRDefault="00C36F0B">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Key Issue #3: Ranging/Sidelink Positioning device discovery</w:t>
      </w:r>
      <w:r>
        <w:rPr>
          <w:noProof/>
        </w:rPr>
        <w:tab/>
      </w:r>
      <w:r>
        <w:rPr>
          <w:noProof/>
        </w:rPr>
        <w:fldChar w:fldCharType="begin" w:fldLock="1"/>
      </w:r>
      <w:r>
        <w:rPr>
          <w:noProof/>
        </w:rPr>
        <w:instrText xml:space="preserve"> PAGEREF _Toc128725139 \h </w:instrText>
      </w:r>
      <w:r>
        <w:rPr>
          <w:noProof/>
        </w:rPr>
      </w:r>
      <w:r>
        <w:rPr>
          <w:noProof/>
        </w:rPr>
        <w:fldChar w:fldCharType="separate"/>
      </w:r>
      <w:r>
        <w:rPr>
          <w:noProof/>
        </w:rPr>
        <w:t>164</w:t>
      </w:r>
      <w:r>
        <w:rPr>
          <w:noProof/>
        </w:rPr>
        <w:fldChar w:fldCharType="end"/>
      </w:r>
    </w:p>
    <w:p w14:paraId="0F67008C" w14:textId="73C892CD" w:rsidR="00C36F0B" w:rsidRDefault="00C36F0B">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Key Issue #4: Control of Operations for Ranging/Sidelink positioning</w:t>
      </w:r>
      <w:r>
        <w:rPr>
          <w:noProof/>
        </w:rPr>
        <w:tab/>
      </w:r>
      <w:r>
        <w:rPr>
          <w:noProof/>
        </w:rPr>
        <w:fldChar w:fldCharType="begin" w:fldLock="1"/>
      </w:r>
      <w:r>
        <w:rPr>
          <w:noProof/>
        </w:rPr>
        <w:instrText xml:space="preserve"> PAGEREF _Toc128725140 \h </w:instrText>
      </w:r>
      <w:r>
        <w:rPr>
          <w:noProof/>
        </w:rPr>
      </w:r>
      <w:r>
        <w:rPr>
          <w:noProof/>
        </w:rPr>
        <w:fldChar w:fldCharType="separate"/>
      </w:r>
      <w:r>
        <w:rPr>
          <w:noProof/>
        </w:rPr>
        <w:t>165</w:t>
      </w:r>
      <w:r>
        <w:rPr>
          <w:noProof/>
        </w:rPr>
        <w:fldChar w:fldCharType="end"/>
      </w:r>
    </w:p>
    <w:p w14:paraId="7D8CC2DD" w14:textId="0B646311" w:rsidR="00C36F0B" w:rsidRDefault="00C36F0B">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Key Issue #5: Network assisted SL Positioning</w:t>
      </w:r>
      <w:r>
        <w:rPr>
          <w:noProof/>
        </w:rPr>
        <w:tab/>
      </w:r>
      <w:r>
        <w:rPr>
          <w:noProof/>
        </w:rPr>
        <w:fldChar w:fldCharType="begin" w:fldLock="1"/>
      </w:r>
      <w:r>
        <w:rPr>
          <w:noProof/>
        </w:rPr>
        <w:instrText xml:space="preserve"> PAGEREF _Toc128725141 \h </w:instrText>
      </w:r>
      <w:r>
        <w:rPr>
          <w:noProof/>
        </w:rPr>
      </w:r>
      <w:r>
        <w:rPr>
          <w:noProof/>
        </w:rPr>
        <w:fldChar w:fldCharType="separate"/>
      </w:r>
      <w:r>
        <w:rPr>
          <w:noProof/>
        </w:rPr>
        <w:t>166</w:t>
      </w:r>
      <w:r>
        <w:rPr>
          <w:noProof/>
        </w:rPr>
        <w:fldChar w:fldCharType="end"/>
      </w:r>
    </w:p>
    <w:p w14:paraId="1C1C877B" w14:textId="0C1DBD8A" w:rsidR="00C36F0B" w:rsidRDefault="00C36F0B">
      <w:pPr>
        <w:pStyle w:val="TOC2"/>
        <w:rPr>
          <w:rFonts w:asciiTheme="minorHAnsi" w:eastAsiaTheme="minorEastAsia" w:hAnsiTheme="minorHAnsi" w:cstheme="minorBidi"/>
          <w:noProof/>
          <w:sz w:val="22"/>
          <w:szCs w:val="22"/>
        </w:rPr>
      </w:pPr>
      <w:r>
        <w:rPr>
          <w:noProof/>
          <w:lang w:eastAsia="zh-CN"/>
        </w:rPr>
        <w:t>8.6</w:t>
      </w:r>
      <w:r>
        <w:rPr>
          <w:rFonts w:asciiTheme="minorHAnsi" w:eastAsiaTheme="minorEastAsia" w:hAnsiTheme="minorHAnsi" w:cstheme="minorBidi"/>
          <w:noProof/>
          <w:sz w:val="22"/>
          <w:szCs w:val="22"/>
        </w:rPr>
        <w:tab/>
      </w:r>
      <w:r>
        <w:rPr>
          <w:noProof/>
          <w:lang w:eastAsia="zh-CN"/>
        </w:rPr>
        <w:t>Key Issue #6: Ranging and sidelink positioning service exposure to a UE</w:t>
      </w:r>
      <w:r>
        <w:rPr>
          <w:noProof/>
        </w:rPr>
        <w:tab/>
      </w:r>
      <w:r>
        <w:rPr>
          <w:noProof/>
        </w:rPr>
        <w:fldChar w:fldCharType="begin" w:fldLock="1"/>
      </w:r>
      <w:r>
        <w:rPr>
          <w:noProof/>
        </w:rPr>
        <w:instrText xml:space="preserve"> PAGEREF _Toc128725142 \h </w:instrText>
      </w:r>
      <w:r>
        <w:rPr>
          <w:noProof/>
        </w:rPr>
      </w:r>
      <w:r>
        <w:rPr>
          <w:noProof/>
        </w:rPr>
        <w:fldChar w:fldCharType="separate"/>
      </w:r>
      <w:r>
        <w:rPr>
          <w:noProof/>
        </w:rPr>
        <w:t>168</w:t>
      </w:r>
      <w:r>
        <w:rPr>
          <w:noProof/>
        </w:rPr>
        <w:fldChar w:fldCharType="end"/>
      </w:r>
    </w:p>
    <w:p w14:paraId="0D864271" w14:textId="46D76F34" w:rsidR="00C36F0B" w:rsidRDefault="00C36F0B">
      <w:pPr>
        <w:pStyle w:val="TOC2"/>
        <w:rPr>
          <w:rFonts w:asciiTheme="minorHAnsi" w:eastAsiaTheme="minorEastAsia" w:hAnsiTheme="minorHAnsi" w:cstheme="minorBidi"/>
          <w:noProof/>
          <w:sz w:val="22"/>
          <w:szCs w:val="22"/>
        </w:rPr>
      </w:pPr>
      <w:r>
        <w:rPr>
          <w:noProof/>
          <w:lang w:eastAsia="zh-CN"/>
        </w:rPr>
        <w:t>8.7</w:t>
      </w:r>
      <w:r>
        <w:rPr>
          <w:rFonts w:asciiTheme="minorHAnsi" w:eastAsiaTheme="minorEastAsia" w:hAnsiTheme="minorHAnsi" w:cstheme="minorBidi"/>
          <w:noProof/>
          <w:sz w:val="22"/>
          <w:szCs w:val="22"/>
        </w:rPr>
        <w:tab/>
      </w:r>
      <w:r>
        <w:rPr>
          <w:noProof/>
          <w:lang w:eastAsia="zh-CN"/>
        </w:rPr>
        <w:t>Key Issue #7: Ranging/Sidelink Positioning service exposure to Application server and for network assisted sidelink positioning</w:t>
      </w:r>
      <w:r>
        <w:rPr>
          <w:noProof/>
        </w:rPr>
        <w:tab/>
      </w:r>
      <w:r>
        <w:rPr>
          <w:noProof/>
        </w:rPr>
        <w:fldChar w:fldCharType="begin" w:fldLock="1"/>
      </w:r>
      <w:r>
        <w:rPr>
          <w:noProof/>
        </w:rPr>
        <w:instrText xml:space="preserve"> PAGEREF _Toc128725143 \h </w:instrText>
      </w:r>
      <w:r>
        <w:rPr>
          <w:noProof/>
        </w:rPr>
      </w:r>
      <w:r>
        <w:rPr>
          <w:noProof/>
        </w:rPr>
        <w:fldChar w:fldCharType="separate"/>
      </w:r>
      <w:r>
        <w:rPr>
          <w:noProof/>
        </w:rPr>
        <w:t>169</w:t>
      </w:r>
      <w:r>
        <w:rPr>
          <w:noProof/>
        </w:rPr>
        <w:fldChar w:fldCharType="end"/>
      </w:r>
    </w:p>
    <w:p w14:paraId="72AFAAD6" w14:textId="348748BF" w:rsidR="00C36F0B" w:rsidRDefault="00C36F0B">
      <w:pPr>
        <w:pStyle w:val="TOC9"/>
        <w:rPr>
          <w:rFonts w:asciiTheme="minorHAnsi" w:eastAsiaTheme="minorEastAsia" w:hAnsiTheme="minorHAnsi" w:cstheme="minorBidi"/>
          <w:b w:val="0"/>
          <w:noProof/>
          <w:szCs w:val="22"/>
        </w:rPr>
      </w:pPr>
      <w:r w:rsidRPr="00B14CDF">
        <w:rPr>
          <w:rFonts w:eastAsiaTheme="minorEastAsia"/>
          <w:noProof/>
          <w:lang w:eastAsia="en-US"/>
        </w:rPr>
        <w:t>Annex A: Change history</w:t>
      </w:r>
      <w:r>
        <w:rPr>
          <w:noProof/>
        </w:rPr>
        <w:tab/>
      </w:r>
      <w:r>
        <w:rPr>
          <w:noProof/>
        </w:rPr>
        <w:fldChar w:fldCharType="begin" w:fldLock="1"/>
      </w:r>
      <w:r>
        <w:rPr>
          <w:noProof/>
        </w:rPr>
        <w:instrText xml:space="preserve"> PAGEREF _Toc128725144 \h </w:instrText>
      </w:r>
      <w:r>
        <w:rPr>
          <w:noProof/>
        </w:rPr>
      </w:r>
      <w:r>
        <w:rPr>
          <w:noProof/>
        </w:rPr>
        <w:fldChar w:fldCharType="separate"/>
      </w:r>
      <w:r>
        <w:rPr>
          <w:noProof/>
        </w:rPr>
        <w:t>171</w:t>
      </w:r>
      <w:r>
        <w:rPr>
          <w:noProof/>
        </w:rPr>
        <w:fldChar w:fldCharType="end"/>
      </w:r>
    </w:p>
    <w:p w14:paraId="0B9E3498" w14:textId="5839C003" w:rsidR="00080512" w:rsidRPr="00DF048C" w:rsidRDefault="002A1A87" w:rsidP="002A1A87">
      <w:pPr>
        <w:rPr>
          <w:noProof/>
        </w:rPr>
      </w:pPr>
      <w:r w:rsidRPr="004D3578">
        <w:rPr>
          <w:noProof/>
          <w:sz w:val="22"/>
        </w:rPr>
        <w:fldChar w:fldCharType="end"/>
      </w:r>
    </w:p>
    <w:p w14:paraId="03993004" w14:textId="54ED9848" w:rsidR="00080512" w:rsidRPr="00DF048C" w:rsidRDefault="00080512">
      <w:pPr>
        <w:pStyle w:val="Heading1"/>
      </w:pPr>
      <w:r w:rsidRPr="00DF048C">
        <w:br w:type="page"/>
      </w:r>
      <w:bookmarkStart w:id="17" w:name="foreword"/>
      <w:bookmarkStart w:id="18" w:name="_Toc93486470"/>
      <w:bookmarkStart w:id="19" w:name="_Toc97050495"/>
      <w:bookmarkStart w:id="20" w:name="_Toc97050709"/>
      <w:bookmarkStart w:id="21" w:name="_Toc97050907"/>
      <w:bookmarkStart w:id="22" w:name="_Toc97142364"/>
      <w:bookmarkStart w:id="23" w:name="_Toc100780935"/>
      <w:bookmarkStart w:id="24" w:name="_Toc100782160"/>
      <w:bookmarkStart w:id="25" w:name="_Toc100782280"/>
      <w:bookmarkStart w:id="26" w:name="_Toc100782404"/>
      <w:bookmarkStart w:id="27" w:name="_Toc100782533"/>
      <w:bookmarkStart w:id="28" w:name="_Toc104257691"/>
      <w:bookmarkStart w:id="29" w:name="_Toc104257865"/>
      <w:bookmarkStart w:id="30" w:name="_Toc104299381"/>
      <w:bookmarkStart w:id="31" w:name="_Toc112768381"/>
      <w:bookmarkStart w:id="32" w:name="_Toc112768669"/>
      <w:bookmarkStart w:id="33" w:name="_Toc112768909"/>
      <w:bookmarkStart w:id="34" w:name="_Toc112772345"/>
      <w:bookmarkStart w:id="35" w:name="_Toc112864020"/>
      <w:bookmarkStart w:id="36" w:name="_Toc112865162"/>
      <w:bookmarkStart w:id="37" w:name="_Toc117042641"/>
      <w:bookmarkStart w:id="38" w:name="_Toc125975993"/>
      <w:bookmarkStart w:id="39" w:name="_Toc128724869"/>
      <w:bookmarkEnd w:id="17"/>
      <w:r w:rsidRPr="00DF048C">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2511FBFA" w14:textId="5F2F1500" w:rsidR="00080512" w:rsidRPr="00DF048C" w:rsidRDefault="00080512">
      <w:r w:rsidRPr="00DF048C">
        <w:t xml:space="preserve">This Technical </w:t>
      </w:r>
      <w:bookmarkStart w:id="40" w:name="spectype3"/>
      <w:r w:rsidR="00602AEA" w:rsidRPr="00DF048C">
        <w:t>Report</w:t>
      </w:r>
      <w:bookmarkEnd w:id="40"/>
      <w:r w:rsidRPr="00DF048C">
        <w:t xml:space="preserve"> has been produced by the 3</w:t>
      </w:r>
      <w:r w:rsidR="00F04712" w:rsidRPr="00DF048C">
        <w:t>rd</w:t>
      </w:r>
      <w:r w:rsidRPr="00DF048C">
        <w:t xml:space="preserve"> Generation Partnership Project (3GPP).</w:t>
      </w:r>
    </w:p>
    <w:p w14:paraId="3DFC7B77" w14:textId="77777777" w:rsidR="00080512" w:rsidRPr="00DF048C" w:rsidRDefault="00080512">
      <w:r w:rsidRPr="00DF04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F048C" w:rsidRDefault="00080512">
      <w:pPr>
        <w:pStyle w:val="B1"/>
      </w:pPr>
      <w:r w:rsidRPr="00DF048C">
        <w:t>Version x.y.z</w:t>
      </w:r>
    </w:p>
    <w:p w14:paraId="580463B0" w14:textId="77777777" w:rsidR="00080512" w:rsidRPr="00DF048C" w:rsidRDefault="00080512">
      <w:pPr>
        <w:pStyle w:val="B1"/>
      </w:pPr>
      <w:r w:rsidRPr="00DF048C">
        <w:t>where:</w:t>
      </w:r>
    </w:p>
    <w:p w14:paraId="3B71368C" w14:textId="77777777" w:rsidR="00080512" w:rsidRPr="00DF048C" w:rsidRDefault="00080512">
      <w:pPr>
        <w:pStyle w:val="B2"/>
      </w:pPr>
      <w:r w:rsidRPr="00DF048C">
        <w:t>x</w:t>
      </w:r>
      <w:r w:rsidRPr="00DF048C">
        <w:tab/>
        <w:t>the first digit:</w:t>
      </w:r>
    </w:p>
    <w:p w14:paraId="01466A03" w14:textId="77777777" w:rsidR="00080512" w:rsidRPr="00DF048C" w:rsidRDefault="00080512">
      <w:pPr>
        <w:pStyle w:val="B3"/>
      </w:pPr>
      <w:r w:rsidRPr="00DF048C">
        <w:t>1</w:t>
      </w:r>
      <w:r w:rsidRPr="00DF048C">
        <w:tab/>
        <w:t>presented to TSG for information;</w:t>
      </w:r>
    </w:p>
    <w:p w14:paraId="055D9DB4" w14:textId="77777777" w:rsidR="00080512" w:rsidRPr="00DF048C" w:rsidRDefault="00080512">
      <w:pPr>
        <w:pStyle w:val="B3"/>
      </w:pPr>
      <w:r w:rsidRPr="00DF048C">
        <w:t>2</w:t>
      </w:r>
      <w:r w:rsidRPr="00DF048C">
        <w:tab/>
        <w:t>presented to TSG for approval;</w:t>
      </w:r>
    </w:p>
    <w:p w14:paraId="7377C719" w14:textId="77777777" w:rsidR="00080512" w:rsidRPr="00DF048C" w:rsidRDefault="00080512">
      <w:pPr>
        <w:pStyle w:val="B3"/>
      </w:pPr>
      <w:r w:rsidRPr="00DF048C">
        <w:t>3</w:t>
      </w:r>
      <w:r w:rsidRPr="00DF048C">
        <w:tab/>
        <w:t>or greater indicates TSG approved document under change control.</w:t>
      </w:r>
    </w:p>
    <w:p w14:paraId="551E0512" w14:textId="77777777" w:rsidR="00080512" w:rsidRPr="00DF048C" w:rsidRDefault="00080512">
      <w:pPr>
        <w:pStyle w:val="B2"/>
      </w:pPr>
      <w:r w:rsidRPr="00DF048C">
        <w:t>y</w:t>
      </w:r>
      <w:r w:rsidRPr="00DF048C">
        <w:tab/>
        <w:t>the second digit is incremented for all changes of substance, i.e. technical enhancements, corrections, updates, etc.</w:t>
      </w:r>
    </w:p>
    <w:p w14:paraId="7BB56F35" w14:textId="77777777" w:rsidR="00080512" w:rsidRPr="00DF048C" w:rsidRDefault="00080512">
      <w:pPr>
        <w:pStyle w:val="B2"/>
      </w:pPr>
      <w:r w:rsidRPr="00DF048C">
        <w:t>z</w:t>
      </w:r>
      <w:r w:rsidRPr="00DF048C">
        <w:tab/>
        <w:t>the third digit is incremented when editorial only changes have been incorporated in the document.</w:t>
      </w:r>
    </w:p>
    <w:p w14:paraId="7300ED02" w14:textId="77777777" w:rsidR="008C384C" w:rsidRPr="00DF048C" w:rsidRDefault="008C384C" w:rsidP="008C384C">
      <w:r w:rsidRPr="00DF048C">
        <w:t xml:space="preserve">In </w:t>
      </w:r>
      <w:r w:rsidR="0074026F" w:rsidRPr="00DF048C">
        <w:t>the present</w:t>
      </w:r>
      <w:r w:rsidRPr="00DF048C">
        <w:t xml:space="preserve"> document, modal verbs have the following meanings:</w:t>
      </w:r>
    </w:p>
    <w:p w14:paraId="059166D5" w14:textId="0273ADA3" w:rsidR="008C384C" w:rsidRPr="00DF048C" w:rsidRDefault="008C384C" w:rsidP="00774DA4">
      <w:pPr>
        <w:pStyle w:val="EX"/>
      </w:pPr>
      <w:r w:rsidRPr="00DF048C">
        <w:rPr>
          <w:b/>
        </w:rPr>
        <w:t>shall</w:t>
      </w:r>
      <w:r w:rsidR="002246E3" w:rsidRPr="00DF048C">
        <w:tab/>
      </w:r>
      <w:r w:rsidRPr="00DF048C">
        <w:t>indicates a mandatory requirement to do something</w:t>
      </w:r>
    </w:p>
    <w:p w14:paraId="3622ABA8" w14:textId="77777777" w:rsidR="008C384C" w:rsidRPr="00DF048C" w:rsidRDefault="008C384C" w:rsidP="00774DA4">
      <w:pPr>
        <w:pStyle w:val="EX"/>
      </w:pPr>
      <w:r w:rsidRPr="00DF048C">
        <w:rPr>
          <w:b/>
        </w:rPr>
        <w:t>shall not</w:t>
      </w:r>
      <w:r w:rsidRPr="00DF048C">
        <w:tab/>
        <w:t>indicates an interdiction (</w:t>
      </w:r>
      <w:r w:rsidR="001F1132" w:rsidRPr="00DF048C">
        <w:t>prohibition</w:t>
      </w:r>
      <w:r w:rsidRPr="00DF048C">
        <w:t>) to do something</w:t>
      </w:r>
    </w:p>
    <w:p w14:paraId="6B20214C" w14:textId="19509494" w:rsidR="00BA19ED" w:rsidRPr="00DF048C" w:rsidRDefault="00BA19ED" w:rsidP="00A27486">
      <w:r w:rsidRPr="00DF048C">
        <w:t xml:space="preserve">The constructions </w:t>
      </w:r>
      <w:r w:rsidR="001F671C">
        <w:t>"</w:t>
      </w:r>
      <w:r w:rsidRPr="00DF048C">
        <w:t>shall</w:t>
      </w:r>
      <w:r w:rsidR="001F671C">
        <w:t>"</w:t>
      </w:r>
      <w:r w:rsidRPr="00DF048C">
        <w:t xml:space="preserve"> and </w:t>
      </w:r>
      <w:r w:rsidR="001F671C">
        <w:t>"</w:t>
      </w:r>
      <w:r w:rsidRPr="00DF048C">
        <w:t>shall not</w:t>
      </w:r>
      <w:r w:rsidR="001F671C">
        <w:t>"</w:t>
      </w:r>
      <w:r w:rsidRPr="00DF048C">
        <w:t xml:space="preserve"> are confined to the context of normative provisions, and do not appear in Technical Reports.</w:t>
      </w:r>
    </w:p>
    <w:p w14:paraId="4AAA5592" w14:textId="087C020E" w:rsidR="00C1496A" w:rsidRPr="00DF048C" w:rsidRDefault="00C1496A" w:rsidP="00A27486">
      <w:r w:rsidRPr="00DF048C">
        <w:t xml:space="preserve">The constructions </w:t>
      </w:r>
      <w:r w:rsidR="001F671C">
        <w:t>"</w:t>
      </w:r>
      <w:r w:rsidRPr="00DF048C">
        <w:t>must</w:t>
      </w:r>
      <w:r w:rsidR="001F671C">
        <w:t>"</w:t>
      </w:r>
      <w:r w:rsidRPr="00DF048C">
        <w:t xml:space="preserve"> and </w:t>
      </w:r>
      <w:r w:rsidR="001F671C">
        <w:t>"</w:t>
      </w:r>
      <w:r w:rsidRPr="00DF048C">
        <w:t>must not</w:t>
      </w:r>
      <w:r w:rsidR="001F671C">
        <w:t>"</w:t>
      </w:r>
      <w:r w:rsidRPr="00DF048C">
        <w:t xml:space="preserve"> are not used as substitutes for </w:t>
      </w:r>
      <w:r w:rsidR="001F671C">
        <w:t>"</w:t>
      </w:r>
      <w:r w:rsidRPr="00DF048C">
        <w:t>shall</w:t>
      </w:r>
      <w:r w:rsidR="001F671C">
        <w:t>"</w:t>
      </w:r>
      <w:r w:rsidRPr="00DF048C">
        <w:t xml:space="preserve"> and </w:t>
      </w:r>
      <w:r w:rsidR="001F671C">
        <w:t>"</w:t>
      </w:r>
      <w:r w:rsidRPr="00DF048C">
        <w:t>shall not</w:t>
      </w:r>
      <w:r w:rsidR="001F671C">
        <w:t>"</w:t>
      </w:r>
      <w:r w:rsidRPr="00DF048C">
        <w:t xml:space="preserve">. Their use is avoided insofar as possible, and </w:t>
      </w:r>
      <w:r w:rsidR="001F1132" w:rsidRPr="00DF048C">
        <w:t xml:space="preserve">they </w:t>
      </w:r>
      <w:r w:rsidRPr="00DF048C">
        <w:t xml:space="preserve">are </w:t>
      </w:r>
      <w:r w:rsidR="001F1132" w:rsidRPr="00DF048C">
        <w:t>not</w:t>
      </w:r>
      <w:r w:rsidRPr="00DF048C">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DF048C" w:rsidRDefault="008C384C" w:rsidP="00774DA4">
      <w:pPr>
        <w:pStyle w:val="EX"/>
      </w:pPr>
      <w:r w:rsidRPr="00DF048C">
        <w:rPr>
          <w:b/>
        </w:rPr>
        <w:t>should</w:t>
      </w:r>
      <w:r w:rsidR="002246E3" w:rsidRPr="00DF048C">
        <w:tab/>
      </w:r>
      <w:r w:rsidRPr="00DF048C">
        <w:t>indicates a recommendation to do something</w:t>
      </w:r>
    </w:p>
    <w:p w14:paraId="6D04F475" w14:textId="77777777" w:rsidR="008C384C" w:rsidRPr="00DF048C" w:rsidRDefault="008C384C" w:rsidP="00774DA4">
      <w:pPr>
        <w:pStyle w:val="EX"/>
      </w:pPr>
      <w:r w:rsidRPr="00DF048C">
        <w:rPr>
          <w:b/>
        </w:rPr>
        <w:t>should not</w:t>
      </w:r>
      <w:r w:rsidRPr="00DF048C">
        <w:tab/>
        <w:t>indicates a recommendation not to do something</w:t>
      </w:r>
    </w:p>
    <w:p w14:paraId="72230B23" w14:textId="4A30CE0E" w:rsidR="008C384C" w:rsidRPr="00DF048C" w:rsidRDefault="008C384C" w:rsidP="00774DA4">
      <w:pPr>
        <w:pStyle w:val="EX"/>
      </w:pPr>
      <w:r w:rsidRPr="00DF048C">
        <w:rPr>
          <w:b/>
        </w:rPr>
        <w:t>may</w:t>
      </w:r>
      <w:r w:rsidR="002246E3" w:rsidRPr="00DF048C">
        <w:tab/>
      </w:r>
      <w:r w:rsidRPr="00DF048C">
        <w:t>indicates permission to do something</w:t>
      </w:r>
    </w:p>
    <w:p w14:paraId="456F2770" w14:textId="77777777" w:rsidR="008C384C" w:rsidRPr="00DF048C" w:rsidRDefault="008C384C" w:rsidP="00774DA4">
      <w:pPr>
        <w:pStyle w:val="EX"/>
      </w:pPr>
      <w:r w:rsidRPr="00DF048C">
        <w:rPr>
          <w:b/>
        </w:rPr>
        <w:t>need not</w:t>
      </w:r>
      <w:r w:rsidRPr="00DF048C">
        <w:tab/>
        <w:t>indicates permission not to do something</w:t>
      </w:r>
    </w:p>
    <w:p w14:paraId="5448D8EA" w14:textId="5B0A1DF8" w:rsidR="008C384C" w:rsidRPr="00DF048C" w:rsidRDefault="008C384C" w:rsidP="00A27486">
      <w:r w:rsidRPr="00DF048C">
        <w:t xml:space="preserve">The construction </w:t>
      </w:r>
      <w:r w:rsidR="001F671C">
        <w:t>"</w:t>
      </w:r>
      <w:r w:rsidRPr="00DF048C">
        <w:t>may not</w:t>
      </w:r>
      <w:r w:rsidR="001F671C">
        <w:t>"</w:t>
      </w:r>
      <w:r w:rsidRPr="00DF048C">
        <w:t xml:space="preserve"> is ambiguous</w:t>
      </w:r>
      <w:r w:rsidR="001F1132" w:rsidRPr="00DF048C">
        <w:t xml:space="preserve"> </w:t>
      </w:r>
      <w:r w:rsidRPr="00DF048C">
        <w:t xml:space="preserve">and </w:t>
      </w:r>
      <w:r w:rsidR="00774DA4" w:rsidRPr="00DF048C">
        <w:t>is not</w:t>
      </w:r>
      <w:r w:rsidR="00F9008D" w:rsidRPr="00DF048C">
        <w:t xml:space="preserve"> </w:t>
      </w:r>
      <w:r w:rsidRPr="00DF048C">
        <w:t>used in normative elements.</w:t>
      </w:r>
      <w:r w:rsidR="001F1132" w:rsidRPr="00DF048C">
        <w:t xml:space="preserve"> The </w:t>
      </w:r>
      <w:r w:rsidR="003765B8" w:rsidRPr="00DF048C">
        <w:t xml:space="preserve">unambiguous </w:t>
      </w:r>
      <w:r w:rsidR="001F1132" w:rsidRPr="00DF048C">
        <w:t>construction</w:t>
      </w:r>
      <w:r w:rsidR="003765B8" w:rsidRPr="00DF048C">
        <w:t>s</w:t>
      </w:r>
      <w:r w:rsidR="001F1132" w:rsidRPr="00DF048C">
        <w:t xml:space="preserve"> </w:t>
      </w:r>
      <w:r w:rsidR="001F671C">
        <w:t>"</w:t>
      </w:r>
      <w:r w:rsidR="001F1132" w:rsidRPr="00DF048C">
        <w:t>might not</w:t>
      </w:r>
      <w:r w:rsidR="001F671C">
        <w:t>"</w:t>
      </w:r>
      <w:r w:rsidR="001F1132" w:rsidRPr="00DF048C">
        <w:t xml:space="preserve"> </w:t>
      </w:r>
      <w:r w:rsidR="003765B8" w:rsidRPr="00DF048C">
        <w:t xml:space="preserve">or </w:t>
      </w:r>
      <w:r w:rsidR="001F671C">
        <w:t>"</w:t>
      </w:r>
      <w:r w:rsidR="003765B8" w:rsidRPr="00DF048C">
        <w:t>shall not</w:t>
      </w:r>
      <w:r w:rsidR="001F671C">
        <w:t>"</w:t>
      </w:r>
      <w:r w:rsidR="003765B8" w:rsidRPr="00DF048C">
        <w:t xml:space="preserve"> are</w:t>
      </w:r>
      <w:r w:rsidR="001F1132" w:rsidRPr="00DF048C">
        <w:t xml:space="preserve"> used </w:t>
      </w:r>
      <w:r w:rsidR="003765B8" w:rsidRPr="00DF048C">
        <w:t xml:space="preserve">instead, depending upon the </w:t>
      </w:r>
      <w:r w:rsidR="001F1132" w:rsidRPr="00DF048C">
        <w:t>meaning intended.</w:t>
      </w:r>
    </w:p>
    <w:p w14:paraId="09B67210" w14:textId="2073AEF9" w:rsidR="008C384C" w:rsidRPr="00DF048C" w:rsidRDefault="008C384C" w:rsidP="00774DA4">
      <w:pPr>
        <w:pStyle w:val="EX"/>
      </w:pPr>
      <w:r w:rsidRPr="00DF048C">
        <w:rPr>
          <w:b/>
        </w:rPr>
        <w:t>can</w:t>
      </w:r>
      <w:r w:rsidR="002246E3" w:rsidRPr="00DF048C">
        <w:tab/>
      </w:r>
      <w:r w:rsidRPr="00DF048C">
        <w:t>indicates</w:t>
      </w:r>
      <w:r w:rsidR="00774DA4" w:rsidRPr="00DF048C">
        <w:t xml:space="preserve"> that something is possible</w:t>
      </w:r>
    </w:p>
    <w:p w14:paraId="37427640" w14:textId="1EACA543" w:rsidR="00774DA4" w:rsidRPr="00DF048C" w:rsidRDefault="00774DA4" w:rsidP="00774DA4">
      <w:pPr>
        <w:pStyle w:val="EX"/>
      </w:pPr>
      <w:r w:rsidRPr="00DF048C">
        <w:rPr>
          <w:b/>
        </w:rPr>
        <w:t>cannot</w:t>
      </w:r>
      <w:r w:rsidR="002246E3" w:rsidRPr="00DF048C">
        <w:tab/>
      </w:r>
      <w:r w:rsidRPr="00DF048C">
        <w:t>indicates that something is impossible</w:t>
      </w:r>
    </w:p>
    <w:p w14:paraId="0BBF5610" w14:textId="3AA16344" w:rsidR="00774DA4" w:rsidRPr="00DF048C" w:rsidRDefault="00774DA4" w:rsidP="00A27486">
      <w:r w:rsidRPr="00DF048C">
        <w:t xml:space="preserve">The constructions </w:t>
      </w:r>
      <w:r w:rsidR="001F671C">
        <w:t>"</w:t>
      </w:r>
      <w:r w:rsidRPr="00DF048C">
        <w:t>can</w:t>
      </w:r>
      <w:r w:rsidR="001F671C">
        <w:t>"</w:t>
      </w:r>
      <w:r w:rsidRPr="00DF048C">
        <w:t xml:space="preserve"> and </w:t>
      </w:r>
      <w:r w:rsidR="001F671C">
        <w:t>"</w:t>
      </w:r>
      <w:r w:rsidRPr="00DF048C">
        <w:t>cannot</w:t>
      </w:r>
      <w:r w:rsidR="001F671C">
        <w:t>"</w:t>
      </w:r>
      <w:r w:rsidRPr="00DF048C">
        <w:t xml:space="preserve"> </w:t>
      </w:r>
      <w:r w:rsidR="00F9008D" w:rsidRPr="00DF048C">
        <w:t xml:space="preserve">are not </w:t>
      </w:r>
      <w:r w:rsidRPr="00DF048C">
        <w:t>substitute</w:t>
      </w:r>
      <w:r w:rsidR="003765B8" w:rsidRPr="00DF048C">
        <w:t>s</w:t>
      </w:r>
      <w:r w:rsidRPr="00DF048C">
        <w:t xml:space="preserve"> for </w:t>
      </w:r>
      <w:r w:rsidR="001F671C">
        <w:t>"</w:t>
      </w:r>
      <w:r w:rsidRPr="00DF048C">
        <w:t>may</w:t>
      </w:r>
      <w:r w:rsidR="001F671C">
        <w:t>"</w:t>
      </w:r>
      <w:r w:rsidRPr="00DF048C">
        <w:t xml:space="preserve"> and </w:t>
      </w:r>
      <w:r w:rsidR="001F671C">
        <w:t>"</w:t>
      </w:r>
      <w:r w:rsidRPr="00DF048C">
        <w:t>need not</w:t>
      </w:r>
      <w:r w:rsidR="001F671C">
        <w:t>"</w:t>
      </w:r>
      <w:r w:rsidRPr="00DF048C">
        <w:t>.</w:t>
      </w:r>
    </w:p>
    <w:p w14:paraId="46554B00" w14:textId="7DB241DB" w:rsidR="00774DA4" w:rsidRPr="00DF048C" w:rsidRDefault="00774DA4" w:rsidP="00774DA4">
      <w:pPr>
        <w:pStyle w:val="EX"/>
      </w:pPr>
      <w:r w:rsidRPr="00DF048C">
        <w:rPr>
          <w:b/>
        </w:rPr>
        <w:t>will</w:t>
      </w:r>
      <w:r w:rsidR="002246E3" w:rsidRPr="00DF048C">
        <w:tab/>
      </w:r>
      <w:r w:rsidRPr="00DF048C">
        <w:t xml:space="preserve">indicates that something is certain </w:t>
      </w:r>
      <w:r w:rsidR="003765B8" w:rsidRPr="00DF048C">
        <w:t xml:space="preserve">or </w:t>
      </w:r>
      <w:r w:rsidRPr="00DF048C">
        <w:t xml:space="preserve">expected to happen </w:t>
      </w:r>
      <w:r w:rsidR="003765B8" w:rsidRPr="00DF048C">
        <w:t xml:space="preserve">as a result of action taken by an </w:t>
      </w:r>
      <w:r w:rsidRPr="00DF048C">
        <w:t>agency the behaviour of which is outside the scope of the present document</w:t>
      </w:r>
    </w:p>
    <w:p w14:paraId="512B18C3" w14:textId="0FFDF514" w:rsidR="00774DA4" w:rsidRPr="00DF048C" w:rsidRDefault="00774DA4" w:rsidP="00774DA4">
      <w:pPr>
        <w:pStyle w:val="EX"/>
      </w:pPr>
      <w:r w:rsidRPr="00DF048C">
        <w:rPr>
          <w:b/>
        </w:rPr>
        <w:t>will not</w:t>
      </w:r>
      <w:r w:rsidR="002246E3" w:rsidRPr="00DF048C">
        <w:tab/>
      </w:r>
      <w:r w:rsidRPr="00DF048C">
        <w:t xml:space="preserve">indicates that something is certain </w:t>
      </w:r>
      <w:r w:rsidR="003765B8" w:rsidRPr="00DF048C">
        <w:t xml:space="preserve">or expected not </w:t>
      </w:r>
      <w:r w:rsidRPr="00DF048C">
        <w:t xml:space="preserve">to happen </w:t>
      </w:r>
      <w:r w:rsidR="003765B8" w:rsidRPr="00DF048C">
        <w:t xml:space="preserve">as a result of action taken </w:t>
      </w:r>
      <w:r w:rsidRPr="00DF048C">
        <w:t xml:space="preserve">by </w:t>
      </w:r>
      <w:r w:rsidR="003765B8" w:rsidRPr="00DF048C">
        <w:t xml:space="preserve">an </w:t>
      </w:r>
      <w:r w:rsidRPr="00DF048C">
        <w:t>agency the behaviour of which is outside the scope of the present document</w:t>
      </w:r>
    </w:p>
    <w:p w14:paraId="7D61E1E7" w14:textId="77777777" w:rsidR="001F1132" w:rsidRPr="00DF048C" w:rsidRDefault="001F1132" w:rsidP="00774DA4">
      <w:pPr>
        <w:pStyle w:val="EX"/>
      </w:pPr>
      <w:r w:rsidRPr="00DF048C">
        <w:rPr>
          <w:b/>
        </w:rPr>
        <w:t>might</w:t>
      </w:r>
      <w:r w:rsidRPr="00DF048C">
        <w:tab/>
        <w:t xml:space="preserve">indicates a likelihood that something will happen as a result of </w:t>
      </w:r>
      <w:r w:rsidR="003765B8" w:rsidRPr="00DF048C">
        <w:t xml:space="preserve">action taken by </w:t>
      </w:r>
      <w:r w:rsidRPr="00DF048C">
        <w:t>some agency the behaviour of which is outside the scope of the present document</w:t>
      </w:r>
    </w:p>
    <w:p w14:paraId="2F245ECB" w14:textId="77777777" w:rsidR="003765B8" w:rsidRPr="00DF048C" w:rsidRDefault="003765B8" w:rsidP="003765B8">
      <w:pPr>
        <w:pStyle w:val="EX"/>
      </w:pPr>
      <w:r w:rsidRPr="00DF048C">
        <w:rPr>
          <w:b/>
        </w:rPr>
        <w:lastRenderedPageBreak/>
        <w:t>might not</w:t>
      </w:r>
      <w:r w:rsidRPr="00DF048C">
        <w:tab/>
        <w:t>indicates a likelihood that something will not happen as a result of action taken by some agency the behaviour of which is outside the scope of the present document</w:t>
      </w:r>
    </w:p>
    <w:p w14:paraId="21555F99" w14:textId="77777777" w:rsidR="001F1132" w:rsidRPr="00DF048C" w:rsidRDefault="001F1132" w:rsidP="001F1132">
      <w:r w:rsidRPr="00DF048C">
        <w:t>In addition:</w:t>
      </w:r>
    </w:p>
    <w:p w14:paraId="63413FDB" w14:textId="77777777" w:rsidR="00774DA4" w:rsidRPr="00DF048C" w:rsidRDefault="00774DA4" w:rsidP="00774DA4">
      <w:pPr>
        <w:pStyle w:val="EX"/>
      </w:pPr>
      <w:r w:rsidRPr="00DF048C">
        <w:rPr>
          <w:b/>
        </w:rPr>
        <w:t>is</w:t>
      </w:r>
      <w:r w:rsidRPr="00DF048C">
        <w:tab/>
        <w:t>(or any other verb in the indicative</w:t>
      </w:r>
      <w:r w:rsidR="001F1132" w:rsidRPr="00DF048C">
        <w:t xml:space="preserve"> mood</w:t>
      </w:r>
      <w:r w:rsidRPr="00DF048C">
        <w:t>) indicates a statement of fact</w:t>
      </w:r>
    </w:p>
    <w:p w14:paraId="593B9524" w14:textId="77777777" w:rsidR="00647114" w:rsidRPr="00DF048C" w:rsidRDefault="00647114" w:rsidP="00774DA4">
      <w:pPr>
        <w:pStyle w:val="EX"/>
      </w:pPr>
      <w:r w:rsidRPr="00DF048C">
        <w:rPr>
          <w:b/>
        </w:rPr>
        <w:t>is not</w:t>
      </w:r>
      <w:r w:rsidRPr="00DF048C">
        <w:tab/>
        <w:t>(or any other negative verb in the indicative</w:t>
      </w:r>
      <w:r w:rsidR="001F1132" w:rsidRPr="00DF048C">
        <w:t xml:space="preserve"> mood</w:t>
      </w:r>
      <w:r w:rsidRPr="00DF048C">
        <w:t>) indicates a statement of fact</w:t>
      </w:r>
    </w:p>
    <w:p w14:paraId="26D4CA87" w14:textId="57F7619F" w:rsidR="002246E3" w:rsidRPr="00DF048C" w:rsidRDefault="00647114" w:rsidP="001003CC">
      <w:r w:rsidRPr="00DF048C">
        <w:t xml:space="preserve">The constructions </w:t>
      </w:r>
      <w:r w:rsidR="001F671C">
        <w:t>"</w:t>
      </w:r>
      <w:r w:rsidRPr="00DF048C">
        <w:t>is</w:t>
      </w:r>
      <w:r w:rsidR="001F671C">
        <w:t>"</w:t>
      </w:r>
      <w:r w:rsidRPr="00DF048C">
        <w:t xml:space="preserve"> and </w:t>
      </w:r>
      <w:r w:rsidR="001F671C">
        <w:t>"</w:t>
      </w:r>
      <w:r w:rsidRPr="00DF048C">
        <w:t>is not</w:t>
      </w:r>
      <w:r w:rsidR="001F671C">
        <w:t>"</w:t>
      </w:r>
      <w:r w:rsidRPr="00DF048C">
        <w:t xml:space="preserve"> do not indicate requirements.</w:t>
      </w:r>
      <w:bookmarkStart w:id="41" w:name="introduction"/>
      <w:bookmarkEnd w:id="41"/>
    </w:p>
    <w:p w14:paraId="61A5712D" w14:textId="77777777" w:rsidR="002246E3" w:rsidRPr="00DF048C" w:rsidRDefault="002246E3">
      <w:pPr>
        <w:spacing w:after="0"/>
        <w:rPr>
          <w:rFonts w:ascii="Arial" w:hAnsi="Arial"/>
          <w:sz w:val="36"/>
        </w:rPr>
      </w:pPr>
      <w:bookmarkStart w:id="42" w:name="scope"/>
      <w:bookmarkStart w:id="43" w:name="_Toc93486471"/>
      <w:bookmarkStart w:id="44" w:name="_Toc97050496"/>
      <w:bookmarkStart w:id="45" w:name="_Toc97050710"/>
      <w:bookmarkStart w:id="46" w:name="_Toc97050908"/>
      <w:bookmarkStart w:id="47" w:name="_Toc97142365"/>
      <w:bookmarkEnd w:id="42"/>
      <w:r w:rsidRPr="00DF048C">
        <w:br w:type="page"/>
      </w:r>
    </w:p>
    <w:p w14:paraId="548A512E" w14:textId="062201A3" w:rsidR="00080512" w:rsidRPr="00DF048C" w:rsidRDefault="001003CC">
      <w:pPr>
        <w:pStyle w:val="Heading1"/>
      </w:pPr>
      <w:bookmarkStart w:id="48" w:name="_Toc100780936"/>
      <w:bookmarkStart w:id="49" w:name="_Toc100782161"/>
      <w:bookmarkStart w:id="50" w:name="_Toc100782281"/>
      <w:bookmarkStart w:id="51" w:name="_Toc100782405"/>
      <w:bookmarkStart w:id="52" w:name="_Toc100782534"/>
      <w:bookmarkStart w:id="53" w:name="_Toc104257692"/>
      <w:bookmarkStart w:id="54" w:name="_Toc104257866"/>
      <w:bookmarkStart w:id="55" w:name="_Toc104299382"/>
      <w:bookmarkStart w:id="56" w:name="_Toc112768382"/>
      <w:bookmarkStart w:id="57" w:name="_Toc112768670"/>
      <w:bookmarkStart w:id="58" w:name="_Toc112768910"/>
      <w:bookmarkStart w:id="59" w:name="_Toc112772346"/>
      <w:bookmarkStart w:id="60" w:name="_Toc112864021"/>
      <w:bookmarkStart w:id="61" w:name="_Toc112865163"/>
      <w:bookmarkStart w:id="62" w:name="_Toc117042642"/>
      <w:bookmarkStart w:id="63" w:name="_Toc125975994"/>
      <w:bookmarkStart w:id="64" w:name="_Toc128724870"/>
      <w:r w:rsidRPr="00DF048C">
        <w:lastRenderedPageBreak/>
        <w:t>1</w:t>
      </w:r>
      <w:r w:rsidR="00080512" w:rsidRPr="00DF048C">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73AA7CE9" w14:textId="07E0657E" w:rsidR="00DC0F0A" w:rsidRPr="00DF048C" w:rsidRDefault="00550DF8" w:rsidP="00DC0F0A">
      <w:r w:rsidRPr="00DF048C">
        <w:t>The present document is to study 5GC architecture enhancements to enable Ranging-based services and sidelink positioning for commercial, V2X and public safety use cases in in-coverage, partial coverage, and out-of-coverage of 5G network, which include:</w:t>
      </w:r>
    </w:p>
    <w:p w14:paraId="280E248C" w14:textId="7DF81D68" w:rsidR="00550DF8" w:rsidRPr="00DF048C" w:rsidRDefault="00550DF8" w:rsidP="00550DF8">
      <w:pPr>
        <w:pStyle w:val="B1"/>
      </w:pPr>
      <w:r w:rsidRPr="00DF048C">
        <w:t>-</w:t>
      </w:r>
      <w:r w:rsidRPr="00DF048C">
        <w:tab/>
        <w:t>Authorization and policy/parameter provisioning for a UE or a group of UEs;</w:t>
      </w:r>
    </w:p>
    <w:p w14:paraId="37E07782" w14:textId="63C95BC6" w:rsidR="00550DF8" w:rsidRPr="00DF048C" w:rsidRDefault="00550DF8" w:rsidP="00550DF8">
      <w:pPr>
        <w:pStyle w:val="B1"/>
      </w:pPr>
      <w:r w:rsidRPr="00DF048C">
        <w:t>-</w:t>
      </w:r>
      <w:r w:rsidRPr="00DF048C">
        <w:tab/>
        <w:t>Ranging device discovery and service operation procedures between two UEs, between one UE and multiple UEs or via the assistance of another UE;</w:t>
      </w:r>
    </w:p>
    <w:p w14:paraId="78F7D6B2" w14:textId="7629ED7C" w:rsidR="00550DF8" w:rsidRPr="00DF048C" w:rsidRDefault="00550DF8" w:rsidP="00550DF8">
      <w:pPr>
        <w:pStyle w:val="B1"/>
      </w:pPr>
      <w:r w:rsidRPr="00DF048C">
        <w:t>-</w:t>
      </w:r>
      <w:r w:rsidRPr="00DF048C">
        <w:tab/>
        <w:t>Ranging and sidelink positioning service exposure to a UE or an Application Server who has requested the service.</w:t>
      </w:r>
    </w:p>
    <w:p w14:paraId="794720D9" w14:textId="77777777" w:rsidR="00080512" w:rsidRPr="00DF048C" w:rsidRDefault="00080512">
      <w:pPr>
        <w:pStyle w:val="Heading1"/>
      </w:pPr>
      <w:bookmarkStart w:id="65" w:name="references"/>
      <w:bookmarkStart w:id="66" w:name="_Toc93486472"/>
      <w:bookmarkStart w:id="67" w:name="_Toc97050497"/>
      <w:bookmarkStart w:id="68" w:name="_Toc97050711"/>
      <w:bookmarkStart w:id="69" w:name="_Toc97050909"/>
      <w:bookmarkStart w:id="70" w:name="_Toc97142366"/>
      <w:bookmarkStart w:id="71" w:name="_Toc100780937"/>
      <w:bookmarkStart w:id="72" w:name="_Toc100782162"/>
      <w:bookmarkStart w:id="73" w:name="_Toc100782282"/>
      <w:bookmarkStart w:id="74" w:name="_Toc100782406"/>
      <w:bookmarkStart w:id="75" w:name="_Toc100782535"/>
      <w:bookmarkStart w:id="76" w:name="_Toc104257693"/>
      <w:bookmarkStart w:id="77" w:name="_Toc104257867"/>
      <w:bookmarkStart w:id="78" w:name="_Toc104299383"/>
      <w:bookmarkStart w:id="79" w:name="_Toc112768383"/>
      <w:bookmarkStart w:id="80" w:name="_Toc112768671"/>
      <w:bookmarkStart w:id="81" w:name="_Toc112768911"/>
      <w:bookmarkStart w:id="82" w:name="_Toc112772347"/>
      <w:bookmarkStart w:id="83" w:name="_Toc112864022"/>
      <w:bookmarkStart w:id="84" w:name="_Toc112865164"/>
      <w:bookmarkStart w:id="85" w:name="_Toc117042643"/>
      <w:bookmarkStart w:id="86" w:name="_Toc125975995"/>
      <w:bookmarkStart w:id="87" w:name="_Toc128724871"/>
      <w:bookmarkEnd w:id="65"/>
      <w:r w:rsidRPr="00DF048C">
        <w:t>2</w:t>
      </w:r>
      <w:r w:rsidRPr="00DF048C">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38C42C61" w14:textId="77777777" w:rsidR="00080512" w:rsidRPr="00DF048C" w:rsidRDefault="00080512">
      <w:r w:rsidRPr="00DF048C">
        <w:t>The following documents contain provisions which, through reference in this text, constitute provisions of the present document.</w:t>
      </w:r>
    </w:p>
    <w:p w14:paraId="58E74F57" w14:textId="77777777" w:rsidR="00080512" w:rsidRPr="00DF048C" w:rsidRDefault="00051834" w:rsidP="00051834">
      <w:pPr>
        <w:pStyle w:val="B1"/>
      </w:pPr>
      <w:r w:rsidRPr="00DF048C">
        <w:t>-</w:t>
      </w:r>
      <w:r w:rsidRPr="00DF048C">
        <w:tab/>
      </w:r>
      <w:r w:rsidR="00080512" w:rsidRPr="00DF048C">
        <w:t>References are either specific (identified by date of publication, edition numbe</w:t>
      </w:r>
      <w:r w:rsidR="00DC4DA2" w:rsidRPr="00DF048C">
        <w:t>r, version number, etc.) or non</w:t>
      </w:r>
      <w:r w:rsidR="00DC4DA2" w:rsidRPr="00DF048C">
        <w:noBreakHyphen/>
      </w:r>
      <w:r w:rsidR="00080512" w:rsidRPr="00DF048C">
        <w:t>specific.</w:t>
      </w:r>
    </w:p>
    <w:p w14:paraId="3CDBAF19" w14:textId="77777777" w:rsidR="00080512" w:rsidRPr="00DF048C" w:rsidRDefault="00051834" w:rsidP="00051834">
      <w:pPr>
        <w:pStyle w:val="B1"/>
      </w:pPr>
      <w:r w:rsidRPr="00DF048C">
        <w:t>-</w:t>
      </w:r>
      <w:r w:rsidRPr="00DF048C">
        <w:tab/>
      </w:r>
      <w:r w:rsidR="00080512" w:rsidRPr="00DF048C">
        <w:t>For a specific reference, subsequent revisions do not apply.</w:t>
      </w:r>
    </w:p>
    <w:p w14:paraId="52D91A89" w14:textId="77777777" w:rsidR="00080512" w:rsidRPr="00DF048C" w:rsidRDefault="00051834" w:rsidP="00051834">
      <w:pPr>
        <w:pStyle w:val="B1"/>
      </w:pPr>
      <w:r w:rsidRPr="00DF048C">
        <w:t>-</w:t>
      </w:r>
      <w:r w:rsidRPr="00DF048C">
        <w:tab/>
      </w:r>
      <w:r w:rsidR="00080512" w:rsidRPr="00DF048C">
        <w:t>For a non-specific reference, the latest version applies. In the case of a reference to a 3GPP document (including a GSM document), a non-specific reference implicitly refers to the latest version of that document</w:t>
      </w:r>
      <w:r w:rsidR="00080512" w:rsidRPr="00DF048C">
        <w:rPr>
          <w:i/>
        </w:rPr>
        <w:t xml:space="preserve"> in the same Release as the present document</w:t>
      </w:r>
      <w:r w:rsidR="00080512" w:rsidRPr="00DF048C">
        <w:t>.</w:t>
      </w:r>
    </w:p>
    <w:p w14:paraId="1C062AD1" w14:textId="24A04061" w:rsidR="0056202B" w:rsidRDefault="0056202B" w:rsidP="00092FB4">
      <w:pPr>
        <w:pStyle w:val="EX"/>
      </w:pPr>
      <w:r w:rsidRPr="00CA67ED">
        <w:t>[1]</w:t>
      </w:r>
      <w:r w:rsidRPr="00CA67ED">
        <w:tab/>
      </w:r>
      <w:r w:rsidR="006D34D6" w:rsidRPr="00CA67ED">
        <w:t>3GPP</w:t>
      </w:r>
      <w:r w:rsidR="006D34D6">
        <w:t> </w:t>
      </w:r>
      <w:r w:rsidR="006D34D6" w:rsidRPr="00CA67ED">
        <w:t>TR</w:t>
      </w:r>
      <w:r w:rsidR="006D34D6">
        <w:t> </w:t>
      </w:r>
      <w:r w:rsidR="006D34D6" w:rsidRPr="00CA67ED">
        <w:t>21.905:</w:t>
      </w:r>
      <w:r w:rsidRPr="00CA67ED">
        <w:t xml:space="preserve"> </w:t>
      </w:r>
      <w:r w:rsidR="001F671C">
        <w:t>"</w:t>
      </w:r>
      <w:r w:rsidRPr="00CA67ED">
        <w:t>Vocabulary for 3GPP Specifications</w:t>
      </w:r>
      <w:r w:rsidR="001F671C">
        <w:t>"</w:t>
      </w:r>
      <w:r w:rsidRPr="00CA67ED">
        <w:t>.</w:t>
      </w:r>
    </w:p>
    <w:p w14:paraId="674F24FA" w14:textId="24E3BB5B" w:rsidR="0056202B" w:rsidRDefault="0056202B" w:rsidP="00092FB4">
      <w:pPr>
        <w:pStyle w:val="EX"/>
      </w:pPr>
      <w:r>
        <w:t>[2]</w:t>
      </w:r>
      <w:r>
        <w:tab/>
      </w:r>
      <w:r w:rsidR="006D34D6">
        <w:t>3GPP TR 22.855:</w:t>
      </w:r>
      <w:r>
        <w:t xml:space="preserve"> </w:t>
      </w:r>
      <w:r w:rsidR="001F671C">
        <w:t>"</w:t>
      </w:r>
      <w:r>
        <w:t>Study on Ranging-based Services</w:t>
      </w:r>
      <w:r w:rsidR="001F671C">
        <w:t>"</w:t>
      </w:r>
      <w:r>
        <w:t>.</w:t>
      </w:r>
    </w:p>
    <w:p w14:paraId="5B7A53C3" w14:textId="0C607FE1" w:rsidR="0056202B" w:rsidRDefault="0056202B" w:rsidP="00092FB4">
      <w:pPr>
        <w:pStyle w:val="EX"/>
      </w:pPr>
      <w:r>
        <w:t>[3]</w:t>
      </w:r>
      <w:r>
        <w:tab/>
      </w:r>
      <w:r w:rsidR="006D34D6">
        <w:t>3GPP TS 23.287:</w:t>
      </w:r>
      <w:r>
        <w:t xml:space="preserve"> </w:t>
      </w:r>
      <w:r w:rsidR="001F671C">
        <w:t>"</w:t>
      </w:r>
      <w:r>
        <w:t>Architecture enhancements for 5G System (5GS) to support Vehicle-to-Everything (V2X) services</w:t>
      </w:r>
      <w:r w:rsidR="001F671C">
        <w:t>"</w:t>
      </w:r>
      <w:r>
        <w:t>.</w:t>
      </w:r>
    </w:p>
    <w:p w14:paraId="1EF2F9E0" w14:textId="7D3EB248" w:rsidR="0056202B" w:rsidRDefault="0056202B" w:rsidP="00092FB4">
      <w:pPr>
        <w:pStyle w:val="EX"/>
      </w:pPr>
      <w:r>
        <w:t>[4]</w:t>
      </w:r>
      <w:r>
        <w:tab/>
      </w:r>
      <w:r w:rsidR="006D34D6">
        <w:t>3GPP TS 23.304:</w:t>
      </w:r>
      <w:r>
        <w:t xml:space="preserve"> </w:t>
      </w:r>
      <w:r w:rsidR="001F671C">
        <w:t>"</w:t>
      </w:r>
      <w:r>
        <w:t>Proximity based Services (ProSe) in the 5G System (5GS)</w:t>
      </w:r>
      <w:r w:rsidR="001F671C">
        <w:t>"</w:t>
      </w:r>
      <w:r>
        <w:t>.</w:t>
      </w:r>
    </w:p>
    <w:p w14:paraId="53465CF9" w14:textId="443C7A0E" w:rsidR="0056202B" w:rsidRDefault="0056202B" w:rsidP="00092FB4">
      <w:pPr>
        <w:pStyle w:val="EX"/>
      </w:pPr>
      <w:r>
        <w:t>[5]</w:t>
      </w:r>
      <w:r>
        <w:tab/>
      </w:r>
      <w:r w:rsidR="006D34D6">
        <w:t>3GPP TS 22.261:</w:t>
      </w:r>
      <w:r>
        <w:t xml:space="preserve"> </w:t>
      </w:r>
      <w:r w:rsidR="001F671C">
        <w:t>"</w:t>
      </w:r>
      <w:r>
        <w:t>Service requirements for next generation new services and markets; Stage 1</w:t>
      </w:r>
      <w:r w:rsidR="001F671C">
        <w:t>"</w:t>
      </w:r>
      <w:r>
        <w:t>.</w:t>
      </w:r>
    </w:p>
    <w:p w14:paraId="51D2D598" w14:textId="0DA19902" w:rsidR="0056202B" w:rsidRDefault="0056202B" w:rsidP="00092FB4">
      <w:pPr>
        <w:pStyle w:val="EX"/>
      </w:pPr>
      <w:r>
        <w:t>[6]</w:t>
      </w:r>
      <w:r>
        <w:tab/>
      </w:r>
      <w:r w:rsidR="006D34D6">
        <w:t>3GPP TR 38.845:</w:t>
      </w:r>
      <w:r>
        <w:t xml:space="preserve"> </w:t>
      </w:r>
      <w:r w:rsidR="001F671C">
        <w:t>"</w:t>
      </w:r>
      <w:r>
        <w:t>Study on scenarios and requirements of in-coverage, partial coverage, and out-of-coverage NR positioning use cases</w:t>
      </w:r>
      <w:r w:rsidR="001F671C">
        <w:t>"</w:t>
      </w:r>
      <w:r>
        <w:t>.</w:t>
      </w:r>
    </w:p>
    <w:p w14:paraId="11774DB6" w14:textId="0EADA8E6" w:rsidR="0056202B" w:rsidRDefault="0056202B" w:rsidP="00092FB4">
      <w:pPr>
        <w:pStyle w:val="EX"/>
      </w:pPr>
      <w:r>
        <w:t>[7]</w:t>
      </w:r>
      <w:r>
        <w:tab/>
      </w:r>
      <w:r w:rsidR="006D34D6">
        <w:t>3GPP TS 22.186:</w:t>
      </w:r>
      <w:r>
        <w:t xml:space="preserve"> </w:t>
      </w:r>
      <w:r w:rsidR="001F671C">
        <w:t>"</w:t>
      </w:r>
      <w:r>
        <w:t>Enhancement of 3GPP support for V2X scenarios</w:t>
      </w:r>
      <w:r w:rsidR="001F671C">
        <w:t>"</w:t>
      </w:r>
      <w:r>
        <w:t>.</w:t>
      </w:r>
    </w:p>
    <w:p w14:paraId="25ECB9D7" w14:textId="1CBB88FE" w:rsidR="0056202B" w:rsidRDefault="0056202B" w:rsidP="00092FB4">
      <w:pPr>
        <w:pStyle w:val="EX"/>
      </w:pPr>
      <w:r>
        <w:t>[8]</w:t>
      </w:r>
      <w:r>
        <w:tab/>
      </w:r>
      <w:r w:rsidR="006D34D6">
        <w:t>3GPP TS 38.300:</w:t>
      </w:r>
      <w:r>
        <w:t xml:space="preserve"> </w:t>
      </w:r>
      <w:r w:rsidR="001F671C">
        <w:t>"</w:t>
      </w:r>
      <w:r>
        <w:t>NR; NR and NG-RAN Overall Description; Stage 2</w:t>
      </w:r>
      <w:r w:rsidR="001F671C">
        <w:t>"</w:t>
      </w:r>
      <w:r>
        <w:t>.</w:t>
      </w:r>
    </w:p>
    <w:p w14:paraId="3A7AA6C3" w14:textId="7263AB09" w:rsidR="0056202B" w:rsidRDefault="0056202B" w:rsidP="00092FB4">
      <w:pPr>
        <w:pStyle w:val="EX"/>
      </w:pPr>
      <w:r>
        <w:t>[9]</w:t>
      </w:r>
      <w:r>
        <w:tab/>
      </w:r>
      <w:r w:rsidR="006D34D6">
        <w:t>3GPP TS 23.502:</w:t>
      </w:r>
      <w:r>
        <w:t xml:space="preserve"> </w:t>
      </w:r>
      <w:r w:rsidR="001F671C">
        <w:t>"</w:t>
      </w:r>
      <w:r>
        <w:t>Procedures for the 5G System (5GS); Stage 2</w:t>
      </w:r>
      <w:r w:rsidR="001F671C">
        <w:t>"</w:t>
      </w:r>
      <w:r>
        <w:t>.</w:t>
      </w:r>
    </w:p>
    <w:p w14:paraId="0A26772E" w14:textId="35629723" w:rsidR="0056202B" w:rsidRDefault="0056202B" w:rsidP="00092FB4">
      <w:pPr>
        <w:pStyle w:val="EX"/>
      </w:pPr>
      <w:r>
        <w:t>[10]</w:t>
      </w:r>
      <w:r>
        <w:tab/>
      </w:r>
      <w:r w:rsidR="006D34D6">
        <w:t>3GPP TS 37.355:</w:t>
      </w:r>
      <w:r>
        <w:t xml:space="preserve"> </w:t>
      </w:r>
      <w:r w:rsidR="001F671C">
        <w:t>"</w:t>
      </w:r>
      <w:r>
        <w:t>LTE Positioning Protocol (LPP)</w:t>
      </w:r>
      <w:r w:rsidR="001F671C">
        <w:t>"</w:t>
      </w:r>
      <w:r w:rsidR="00D62CAC">
        <w:t>.</w:t>
      </w:r>
    </w:p>
    <w:p w14:paraId="7FFE6BDD" w14:textId="5385025C" w:rsidR="0056202B" w:rsidRDefault="0056202B" w:rsidP="00092FB4">
      <w:pPr>
        <w:pStyle w:val="EX"/>
      </w:pPr>
      <w:r>
        <w:t>[11]</w:t>
      </w:r>
      <w:r>
        <w:tab/>
      </w:r>
      <w:r w:rsidR="006D34D6">
        <w:t>3GPP TS 23.273:</w:t>
      </w:r>
      <w:r>
        <w:t xml:space="preserve"> </w:t>
      </w:r>
      <w:r w:rsidR="001F671C">
        <w:t>"</w:t>
      </w:r>
      <w:r>
        <w:t>5G System (5GS) Location Services (LCS)</w:t>
      </w:r>
      <w:r w:rsidR="001F671C">
        <w:t>"</w:t>
      </w:r>
      <w:r w:rsidR="00D62CAC">
        <w:t>.</w:t>
      </w:r>
    </w:p>
    <w:p w14:paraId="7C20F5A3" w14:textId="3DCA566A" w:rsidR="0056202B" w:rsidRDefault="0056202B" w:rsidP="00092FB4">
      <w:pPr>
        <w:pStyle w:val="EX"/>
      </w:pPr>
      <w:r>
        <w:t>[12]</w:t>
      </w:r>
      <w:r>
        <w:tab/>
      </w:r>
      <w:r w:rsidR="006D34D6">
        <w:t>3GPP TS 23.222:</w:t>
      </w:r>
      <w:r>
        <w:t xml:space="preserve"> </w:t>
      </w:r>
      <w:r w:rsidR="001F671C">
        <w:t>"</w:t>
      </w:r>
      <w:r>
        <w:t>Common API Framework for 3GPP Northbound APIs</w:t>
      </w:r>
      <w:r w:rsidR="001F671C">
        <w:t>"</w:t>
      </w:r>
      <w:r w:rsidR="00D62CAC">
        <w:t>.</w:t>
      </w:r>
    </w:p>
    <w:p w14:paraId="1A2681E5" w14:textId="5F784F92" w:rsidR="0056202B" w:rsidRDefault="0056202B" w:rsidP="00092FB4">
      <w:pPr>
        <w:pStyle w:val="EX"/>
      </w:pPr>
      <w:r>
        <w:t>[13]</w:t>
      </w:r>
      <w:r>
        <w:tab/>
      </w:r>
      <w:r w:rsidR="006D34D6">
        <w:t>3GPP TS 33.122:</w:t>
      </w:r>
      <w:r>
        <w:t xml:space="preserve"> </w:t>
      </w:r>
      <w:r w:rsidR="001F671C">
        <w:t>"</w:t>
      </w:r>
      <w:r>
        <w:t>Security aspects of Common API Framework (CAPIF) for 3GPP northbound APIs</w:t>
      </w:r>
      <w:r w:rsidR="001F671C">
        <w:t>"</w:t>
      </w:r>
      <w:r w:rsidR="00D62CAC">
        <w:t>.</w:t>
      </w:r>
    </w:p>
    <w:p w14:paraId="7D403D61" w14:textId="7B01DA79" w:rsidR="0056202B" w:rsidRDefault="0056202B" w:rsidP="00092FB4">
      <w:pPr>
        <w:pStyle w:val="EX"/>
      </w:pPr>
      <w:r>
        <w:t>[14]</w:t>
      </w:r>
      <w:r>
        <w:tab/>
      </w:r>
      <w:r w:rsidR="006D34D6">
        <w:t>3GPP TS 23.501:</w:t>
      </w:r>
      <w:r>
        <w:t xml:space="preserve"> </w:t>
      </w:r>
      <w:r w:rsidR="001F671C">
        <w:t>"</w:t>
      </w:r>
      <w:r>
        <w:t xml:space="preserve"> System Architecture for the 5G System; Stage 2</w:t>
      </w:r>
      <w:r w:rsidR="001F671C">
        <w:t>"</w:t>
      </w:r>
      <w:r>
        <w:t>.</w:t>
      </w:r>
    </w:p>
    <w:p w14:paraId="514C720A" w14:textId="22BDEA05" w:rsidR="0056202B" w:rsidRDefault="0056202B" w:rsidP="00092FB4">
      <w:pPr>
        <w:pStyle w:val="EX"/>
      </w:pPr>
      <w:r>
        <w:t>[15]</w:t>
      </w:r>
      <w:r>
        <w:tab/>
      </w:r>
      <w:r w:rsidR="006D34D6">
        <w:t>3GPP TS 23.503:</w:t>
      </w:r>
      <w:r>
        <w:t xml:space="preserve"> </w:t>
      </w:r>
      <w:r w:rsidR="001F671C">
        <w:t>"</w:t>
      </w:r>
      <w:r>
        <w:t xml:space="preserve">Policy and charging control framework for the 5G System (5GS); Stage 2 </w:t>
      </w:r>
      <w:r w:rsidR="001F671C">
        <w:t>"</w:t>
      </w:r>
      <w:r>
        <w:t>.</w:t>
      </w:r>
    </w:p>
    <w:p w14:paraId="389CB3FF" w14:textId="2CFBD92E" w:rsidR="0061646D" w:rsidRPr="00C4267E" w:rsidRDefault="0061646D" w:rsidP="00092FB4">
      <w:pPr>
        <w:pStyle w:val="EX"/>
      </w:pPr>
      <w:r w:rsidRPr="00C4267E">
        <w:t>[</w:t>
      </w:r>
      <w:r>
        <w:t>16</w:t>
      </w:r>
      <w:r w:rsidRPr="00C4267E">
        <w:t>]</w:t>
      </w:r>
      <w:r w:rsidRPr="00C4267E">
        <w:tab/>
      </w:r>
      <w:r w:rsidR="006D34D6" w:rsidRPr="00C4267E">
        <w:t>3GPP</w:t>
      </w:r>
      <w:r w:rsidR="006D34D6">
        <w:t> </w:t>
      </w:r>
      <w:r w:rsidR="006D34D6" w:rsidRPr="00C4267E">
        <w:t>TS</w:t>
      </w:r>
      <w:r w:rsidR="006D34D6">
        <w:t> 38.305</w:t>
      </w:r>
      <w:r w:rsidR="006D34D6" w:rsidRPr="00C4267E">
        <w:t>:</w:t>
      </w:r>
      <w:r w:rsidRPr="00C4267E">
        <w:t xml:space="preserve"> </w:t>
      </w:r>
      <w:r w:rsidR="001F671C">
        <w:t>"</w:t>
      </w:r>
      <w:r w:rsidRPr="00C4267E">
        <w:t>NG Radio Access Network (NG-RAN); Stage 2 functional specification of User Equipment (UE) positioning in NG-RAN</w:t>
      </w:r>
      <w:r w:rsidR="001F671C">
        <w:t>"</w:t>
      </w:r>
      <w:r w:rsidRPr="00C4267E">
        <w:t>.</w:t>
      </w:r>
    </w:p>
    <w:p w14:paraId="534B5B43" w14:textId="7DAE7B2D" w:rsidR="0061646D" w:rsidRDefault="001E0A33" w:rsidP="00092FB4">
      <w:pPr>
        <w:pStyle w:val="EX"/>
      </w:pPr>
      <w:r>
        <w:lastRenderedPageBreak/>
        <w:t>[17]</w:t>
      </w:r>
      <w:r>
        <w:tab/>
      </w:r>
      <w:r w:rsidR="006D34D6">
        <w:t>3GPP TS 24.587:</w:t>
      </w:r>
      <w:r>
        <w:t xml:space="preserve"> </w:t>
      </w:r>
      <w:r w:rsidR="001F671C">
        <w:t>"</w:t>
      </w:r>
      <w:r w:rsidRPr="001D1627">
        <w:t>Vehicle-to-Everything (V2X) services in 5G System (5GS); Stage 3</w:t>
      </w:r>
      <w:r w:rsidR="001F671C">
        <w:t>"</w:t>
      </w:r>
      <w:r>
        <w:t>.</w:t>
      </w:r>
    </w:p>
    <w:p w14:paraId="75A72791" w14:textId="737CBC3D" w:rsidR="002A1C6A" w:rsidRDefault="002A1C6A" w:rsidP="002A1C6A">
      <w:pPr>
        <w:pStyle w:val="EX"/>
      </w:pPr>
      <w:bookmarkStart w:id="88" w:name="definitions"/>
      <w:bookmarkStart w:id="89" w:name="_Toc93486473"/>
      <w:bookmarkStart w:id="90" w:name="_Toc97050498"/>
      <w:bookmarkStart w:id="91" w:name="_Toc97050712"/>
      <w:bookmarkStart w:id="92" w:name="_Toc97050910"/>
      <w:bookmarkStart w:id="93" w:name="_Toc97142367"/>
      <w:bookmarkStart w:id="94" w:name="_Toc100780938"/>
      <w:bookmarkStart w:id="95" w:name="_Toc100782163"/>
      <w:bookmarkStart w:id="96" w:name="_Toc100782283"/>
      <w:bookmarkStart w:id="97" w:name="_Toc100782407"/>
      <w:bookmarkStart w:id="98" w:name="_Toc100782536"/>
      <w:bookmarkStart w:id="99" w:name="_Toc104257694"/>
      <w:bookmarkStart w:id="100" w:name="_Toc104257868"/>
      <w:bookmarkEnd w:id="88"/>
      <w:r>
        <w:t>[18]</w:t>
      </w:r>
      <w:r>
        <w:tab/>
      </w:r>
      <w:r w:rsidR="006D34D6">
        <w:t>3GPP TR 23.700</w:t>
      </w:r>
      <w:r w:rsidR="006D34D6">
        <w:noBreakHyphen/>
        <w:t>33:</w:t>
      </w:r>
      <w:r>
        <w:t xml:space="preserve"> </w:t>
      </w:r>
      <w:r w:rsidR="001F671C">
        <w:t>"</w:t>
      </w:r>
      <w:r>
        <w:t>Study on System enhancement for Proximity based Services (ProSe) in the 5G System (5GS); Phase 2</w:t>
      </w:r>
      <w:r w:rsidR="001F671C">
        <w:t>"</w:t>
      </w:r>
      <w:r>
        <w:t>.</w:t>
      </w:r>
    </w:p>
    <w:p w14:paraId="009B3E91" w14:textId="46CF5CF7" w:rsidR="002A1C6A" w:rsidRPr="00C4267E" w:rsidRDefault="002A1C6A" w:rsidP="002A1C6A">
      <w:pPr>
        <w:pStyle w:val="EX"/>
      </w:pPr>
      <w:r w:rsidRPr="00C4267E">
        <w:t>[</w:t>
      </w:r>
      <w:r>
        <w:t>19</w:t>
      </w:r>
      <w:r w:rsidRPr="00C4267E">
        <w:t>]</w:t>
      </w:r>
      <w:r w:rsidRPr="00C4267E">
        <w:tab/>
      </w:r>
      <w:r w:rsidR="006D34D6" w:rsidRPr="00C4267E">
        <w:t>3GPP</w:t>
      </w:r>
      <w:r w:rsidR="006D34D6">
        <w:t> </w:t>
      </w:r>
      <w:r w:rsidR="006D34D6" w:rsidRPr="00C4267E">
        <w:t>TS</w:t>
      </w:r>
      <w:r w:rsidR="006D34D6">
        <w:t> 36.300</w:t>
      </w:r>
      <w:r w:rsidR="006D34D6" w:rsidRPr="00C4267E">
        <w:t>:</w:t>
      </w:r>
      <w:r w:rsidRPr="00C4267E">
        <w:t xml:space="preserve"> </w:t>
      </w:r>
      <w:r w:rsidR="001F671C">
        <w:t>"</w:t>
      </w:r>
      <w:r>
        <w:t>Evolved Universal Terrestrial Radio Access (E-UTRA) and Evolved Universal Terrestrial Radio Access Network (E-UTRAN); Overall description; Stage 2</w:t>
      </w:r>
      <w:r w:rsidR="001F671C">
        <w:t>"</w:t>
      </w:r>
      <w:r w:rsidRPr="00C4267E">
        <w:t>.</w:t>
      </w:r>
    </w:p>
    <w:p w14:paraId="6675D135" w14:textId="768A1895" w:rsidR="002A1C6A" w:rsidRDefault="002A1C6A" w:rsidP="002A1C6A">
      <w:pPr>
        <w:pStyle w:val="EX"/>
      </w:pPr>
      <w:r w:rsidRPr="00C4267E">
        <w:t>[</w:t>
      </w:r>
      <w:r>
        <w:t>20</w:t>
      </w:r>
      <w:r w:rsidRPr="00C4267E">
        <w:t>]</w:t>
      </w:r>
      <w:r w:rsidRPr="00C4267E">
        <w:tab/>
      </w:r>
      <w:r w:rsidR="006D34D6" w:rsidRPr="00C4267E">
        <w:t>3GPP</w:t>
      </w:r>
      <w:r w:rsidR="006D34D6">
        <w:t> </w:t>
      </w:r>
      <w:r w:rsidR="006D34D6" w:rsidRPr="00C4267E">
        <w:t>TS</w:t>
      </w:r>
      <w:r w:rsidR="006D34D6">
        <w:t> 38.331</w:t>
      </w:r>
      <w:r w:rsidR="006D34D6" w:rsidRPr="00C4267E">
        <w:t>:</w:t>
      </w:r>
      <w:r w:rsidRPr="00C4267E">
        <w:t xml:space="preserve"> </w:t>
      </w:r>
      <w:r w:rsidR="001F671C">
        <w:t>"</w:t>
      </w:r>
      <w:r>
        <w:t>NR; Radio Resource Control (RRC); Protocol specification</w:t>
      </w:r>
      <w:r w:rsidR="001F671C">
        <w:t>"</w:t>
      </w:r>
      <w:r w:rsidRPr="00C4267E">
        <w:t>.</w:t>
      </w:r>
    </w:p>
    <w:p w14:paraId="5377BE78" w14:textId="7431A1C2" w:rsidR="00003AAB" w:rsidRPr="00176B7E" w:rsidRDefault="00003AAB" w:rsidP="00176B7E">
      <w:pPr>
        <w:pStyle w:val="EX"/>
      </w:pPr>
      <w:r w:rsidRPr="00176B7E">
        <w:rPr>
          <w:rFonts w:eastAsia="DengXian" w:hint="eastAsia"/>
        </w:rPr>
        <w:t>[</w:t>
      </w:r>
      <w:r w:rsidRPr="00176B7E">
        <w:rPr>
          <w:rFonts w:eastAsia="DengXian"/>
        </w:rPr>
        <w:t>21]</w:t>
      </w:r>
      <w:r w:rsidRPr="00176B7E">
        <w:rPr>
          <w:rFonts w:eastAsia="DengXian"/>
        </w:rPr>
        <w:tab/>
      </w:r>
      <w:r w:rsidR="006D34D6" w:rsidRPr="00176B7E">
        <w:t>3GPP</w:t>
      </w:r>
      <w:r w:rsidR="006D34D6">
        <w:t> </w:t>
      </w:r>
      <w:r w:rsidR="006D34D6" w:rsidRPr="00176B7E">
        <w:t>TR</w:t>
      </w:r>
      <w:r w:rsidR="006D34D6">
        <w:t> </w:t>
      </w:r>
      <w:r w:rsidR="006D34D6" w:rsidRPr="00176B7E">
        <w:t>38.859:</w:t>
      </w:r>
      <w:r w:rsidRPr="00176B7E">
        <w:t xml:space="preserve"> </w:t>
      </w:r>
      <w:r w:rsidR="001F671C">
        <w:t>"</w:t>
      </w:r>
      <w:r w:rsidRPr="00176B7E">
        <w:t>Study on Expanded and Improved NR Positioning</w:t>
      </w:r>
      <w:r w:rsidR="001F671C">
        <w:t>"</w:t>
      </w:r>
      <w:r w:rsidRPr="00176B7E">
        <w:t>.</w:t>
      </w:r>
    </w:p>
    <w:p w14:paraId="0215467C" w14:textId="748C3CB0" w:rsidR="00895101" w:rsidRPr="00176B7E" w:rsidRDefault="00895101" w:rsidP="00895101">
      <w:pPr>
        <w:pStyle w:val="EX"/>
      </w:pPr>
      <w:bookmarkStart w:id="101" w:name="_Toc104299384"/>
      <w:bookmarkStart w:id="102" w:name="_Toc112768384"/>
      <w:bookmarkStart w:id="103" w:name="_Toc112768672"/>
      <w:bookmarkStart w:id="104" w:name="_Toc112768912"/>
      <w:bookmarkStart w:id="105" w:name="_Toc112772348"/>
      <w:bookmarkStart w:id="106" w:name="_Toc112864023"/>
      <w:bookmarkStart w:id="107" w:name="_Toc112865165"/>
      <w:r w:rsidRPr="00176B7E">
        <w:rPr>
          <w:rFonts w:eastAsia="DengXian" w:hint="eastAsia"/>
        </w:rPr>
        <w:t>[</w:t>
      </w:r>
      <w:r w:rsidRPr="00176B7E">
        <w:rPr>
          <w:rFonts w:eastAsia="DengXian"/>
        </w:rPr>
        <w:t>2</w:t>
      </w:r>
      <w:r>
        <w:rPr>
          <w:rFonts w:eastAsia="DengXian"/>
        </w:rPr>
        <w:t>2</w:t>
      </w:r>
      <w:r w:rsidRPr="00176B7E">
        <w:rPr>
          <w:rFonts w:eastAsia="DengXian"/>
        </w:rPr>
        <w:t>]</w:t>
      </w:r>
      <w:r w:rsidRPr="00176B7E">
        <w:rPr>
          <w:rFonts w:eastAsia="DengXian"/>
        </w:rPr>
        <w:tab/>
      </w:r>
      <w:r w:rsidR="006D34D6" w:rsidRPr="00176B7E">
        <w:t>3GPP</w:t>
      </w:r>
      <w:r w:rsidR="006D34D6">
        <w:t> </w:t>
      </w:r>
      <w:r w:rsidR="006D34D6" w:rsidRPr="00176B7E">
        <w:t>T</w:t>
      </w:r>
      <w:r w:rsidR="006D34D6">
        <w:t>S 23</w:t>
      </w:r>
      <w:r w:rsidR="006D34D6" w:rsidRPr="00176B7E">
        <w:t>.</w:t>
      </w:r>
      <w:r w:rsidR="006D34D6">
        <w:t>303</w:t>
      </w:r>
      <w:r w:rsidR="006D34D6" w:rsidRPr="00176B7E">
        <w:t>:</w:t>
      </w:r>
      <w:r w:rsidRPr="00176B7E">
        <w:t xml:space="preserve"> </w:t>
      </w:r>
      <w:r w:rsidR="001F671C">
        <w:t>"</w:t>
      </w:r>
      <w:r w:rsidR="00C944E0">
        <w:t>Proximity-based services (ProSe); Stage 2</w:t>
      </w:r>
      <w:r w:rsidR="001F671C">
        <w:t>"</w:t>
      </w:r>
      <w:r w:rsidRPr="00176B7E">
        <w:t>.</w:t>
      </w:r>
    </w:p>
    <w:p w14:paraId="24ACB616" w14:textId="5C672DB5" w:rsidR="00080512" w:rsidRPr="00DF048C" w:rsidRDefault="00080512">
      <w:pPr>
        <w:pStyle w:val="Heading1"/>
      </w:pPr>
      <w:bookmarkStart w:id="108" w:name="_Toc117042644"/>
      <w:bookmarkStart w:id="109" w:name="_Toc125975996"/>
      <w:bookmarkStart w:id="110" w:name="_Toc128724872"/>
      <w:r w:rsidRPr="00DF048C">
        <w:t>3</w:t>
      </w:r>
      <w:r w:rsidRPr="00DF048C">
        <w:tab/>
        <w:t>Definitions</w:t>
      </w:r>
      <w:r w:rsidR="00602AEA" w:rsidRPr="00DF048C">
        <w:t xml:space="preserve"> of terms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6CBABCF9" w14:textId="77777777" w:rsidR="00080512" w:rsidRPr="00DF048C" w:rsidRDefault="00080512">
      <w:pPr>
        <w:pStyle w:val="Heading2"/>
      </w:pPr>
      <w:bookmarkStart w:id="111" w:name="_Toc93486474"/>
      <w:bookmarkStart w:id="112" w:name="_Toc97050499"/>
      <w:bookmarkStart w:id="113" w:name="_Toc97050713"/>
      <w:bookmarkStart w:id="114" w:name="_Toc97050911"/>
      <w:bookmarkStart w:id="115" w:name="_Toc97142368"/>
      <w:bookmarkStart w:id="116" w:name="_Toc100780939"/>
      <w:bookmarkStart w:id="117" w:name="_Toc100782164"/>
      <w:bookmarkStart w:id="118" w:name="_Toc100782284"/>
      <w:bookmarkStart w:id="119" w:name="_Toc100782408"/>
      <w:bookmarkStart w:id="120" w:name="_Toc100782537"/>
      <w:bookmarkStart w:id="121" w:name="_Toc104257695"/>
      <w:bookmarkStart w:id="122" w:name="_Toc104257869"/>
      <w:bookmarkStart w:id="123" w:name="_Toc104299385"/>
      <w:bookmarkStart w:id="124" w:name="_Toc112768385"/>
      <w:bookmarkStart w:id="125" w:name="_Toc112768673"/>
      <w:bookmarkStart w:id="126" w:name="_Toc112768913"/>
      <w:bookmarkStart w:id="127" w:name="_Toc112772349"/>
      <w:bookmarkStart w:id="128" w:name="_Toc112864024"/>
      <w:bookmarkStart w:id="129" w:name="_Toc112865166"/>
      <w:bookmarkStart w:id="130" w:name="_Toc117042645"/>
      <w:bookmarkStart w:id="131" w:name="_Toc125975997"/>
      <w:bookmarkStart w:id="132" w:name="_Toc128724873"/>
      <w:r w:rsidRPr="00DF048C">
        <w:t>3.1</w:t>
      </w:r>
      <w:r w:rsidRPr="00DF048C">
        <w:tab/>
      </w:r>
      <w:r w:rsidR="002B6339" w:rsidRPr="00DF048C">
        <w:t>Terms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52F085A8" w14:textId="3AA351CF" w:rsidR="00080512" w:rsidRPr="00DF048C" w:rsidRDefault="002246E3" w:rsidP="00A955FA">
      <w:r w:rsidRPr="00DF048C">
        <w:t xml:space="preserve">For the purposes of the present document, the terms given in </w:t>
      </w:r>
      <w:r w:rsidR="006D34D6" w:rsidRPr="00DF048C">
        <w:t>TR</w:t>
      </w:r>
      <w:r w:rsidR="006D34D6">
        <w:t> </w:t>
      </w:r>
      <w:r w:rsidR="006D34D6" w:rsidRPr="00DF048C">
        <w:t>21.905</w:t>
      </w:r>
      <w:r w:rsidR="006D34D6">
        <w:t> </w:t>
      </w:r>
      <w:r w:rsidR="006D34D6" w:rsidRPr="00DF048C">
        <w:t>[</w:t>
      </w:r>
      <w:r w:rsidRPr="00DF048C">
        <w:t xml:space="preserve">1] and the following apply. A term defined in the present document takes precedence over the definition of the same term, if any, in </w:t>
      </w:r>
      <w:r w:rsidR="006D34D6" w:rsidRPr="00DF048C">
        <w:t>TR</w:t>
      </w:r>
      <w:r w:rsidR="006D34D6">
        <w:t> </w:t>
      </w:r>
      <w:r w:rsidR="006D34D6" w:rsidRPr="00DF048C">
        <w:t>21.905</w:t>
      </w:r>
      <w:r w:rsidR="006D34D6">
        <w:t> </w:t>
      </w:r>
      <w:r w:rsidR="006D34D6" w:rsidRPr="00DF048C">
        <w:t>[</w:t>
      </w:r>
      <w:r w:rsidRPr="00DF048C">
        <w:t>1].</w:t>
      </w:r>
    </w:p>
    <w:p w14:paraId="4D721A0E" w14:textId="2933D5A0" w:rsidR="00A955FA" w:rsidRPr="00B76422" w:rsidRDefault="00A955FA" w:rsidP="00A955FA">
      <w:pPr>
        <w:rPr>
          <w:lang w:val="x-none"/>
        </w:rPr>
      </w:pPr>
      <w:r w:rsidRPr="00CC03CC">
        <w:rPr>
          <w:rFonts w:hint="eastAsia"/>
          <w:b/>
          <w:bCs/>
          <w:lang w:eastAsia="ko-KR"/>
        </w:rPr>
        <w:t>A</w:t>
      </w:r>
      <w:r w:rsidRPr="00CC03CC">
        <w:rPr>
          <w:b/>
          <w:bCs/>
          <w:lang w:eastAsia="ko-KR"/>
        </w:rPr>
        <w:t>pplication Layer ID</w:t>
      </w:r>
      <w:r>
        <w:rPr>
          <w:rFonts w:eastAsia="SimSun" w:hint="eastAsia"/>
          <w:kern w:val="2"/>
          <w:sz w:val="21"/>
          <w:szCs w:val="24"/>
          <w:lang w:val="en-US" w:eastAsia="zh-CN"/>
        </w:rPr>
        <w:t>:</w:t>
      </w:r>
      <w:r w:rsidRPr="00CC03CC">
        <w:rPr>
          <w:rFonts w:eastAsia="SimSun"/>
          <w:kern w:val="2"/>
          <w:sz w:val="21"/>
          <w:szCs w:val="24"/>
          <w:lang w:val="en-US" w:eastAsia="zh-CN"/>
        </w:rPr>
        <w:t xml:space="preserve"> An identifier identifying a Ranging/SL Positioning-enabled UE within the context of a specific application, is used by the </w:t>
      </w:r>
      <w:r>
        <w:rPr>
          <w:rFonts w:eastAsia="SimSun"/>
          <w:kern w:val="2"/>
          <w:sz w:val="21"/>
          <w:szCs w:val="24"/>
          <w:lang w:val="en-US" w:eastAsia="zh-CN"/>
        </w:rPr>
        <w:t>SL Positioning Client</w:t>
      </w:r>
      <w:r w:rsidRPr="00CC03CC">
        <w:rPr>
          <w:rFonts w:eastAsia="SimSun"/>
          <w:kern w:val="2"/>
          <w:sz w:val="21"/>
          <w:szCs w:val="24"/>
          <w:lang w:val="en-US" w:eastAsia="zh-CN"/>
        </w:rPr>
        <w:t xml:space="preserve"> UE</w:t>
      </w:r>
      <w:r w:rsidR="00790FDF">
        <w:rPr>
          <w:rFonts w:eastAsia="SimSun"/>
          <w:kern w:val="2"/>
          <w:sz w:val="21"/>
          <w:szCs w:val="24"/>
          <w:lang w:val="en-US" w:eastAsia="zh-CN"/>
        </w:rPr>
        <w:t>, the application of the T</w:t>
      </w:r>
      <w:r w:rsidR="00790FDF" w:rsidRPr="00CC03CC">
        <w:rPr>
          <w:rFonts w:eastAsia="SimSun"/>
          <w:kern w:val="2"/>
          <w:sz w:val="21"/>
          <w:szCs w:val="24"/>
          <w:lang w:val="en-US" w:eastAsia="zh-CN"/>
        </w:rPr>
        <w:t>arget UE</w:t>
      </w:r>
      <w:r w:rsidR="00790FDF">
        <w:rPr>
          <w:rFonts w:eastAsia="SimSun"/>
          <w:kern w:val="2"/>
          <w:sz w:val="21"/>
          <w:szCs w:val="24"/>
          <w:lang w:val="en-US" w:eastAsia="zh-CN"/>
        </w:rPr>
        <w:t>/SL R</w:t>
      </w:r>
      <w:r w:rsidR="00790FDF" w:rsidRPr="00CC03CC">
        <w:rPr>
          <w:rFonts w:eastAsia="SimSun"/>
          <w:kern w:val="2"/>
          <w:sz w:val="21"/>
          <w:szCs w:val="24"/>
          <w:lang w:val="en-US" w:eastAsia="zh-CN"/>
        </w:rPr>
        <w:t>eference UE</w:t>
      </w:r>
      <w:r w:rsidR="00790FDF">
        <w:rPr>
          <w:rFonts w:eastAsia="SimSun"/>
          <w:kern w:val="2"/>
          <w:sz w:val="21"/>
          <w:szCs w:val="24"/>
          <w:lang w:val="en-US" w:eastAsia="zh-CN"/>
        </w:rPr>
        <w:t xml:space="preserve"> or the Application server</w:t>
      </w:r>
      <w:r w:rsidRPr="00CC03CC">
        <w:rPr>
          <w:rFonts w:eastAsia="SimSun"/>
          <w:kern w:val="2"/>
          <w:sz w:val="21"/>
          <w:szCs w:val="24"/>
          <w:lang w:val="en-US" w:eastAsia="zh-CN"/>
        </w:rPr>
        <w:t xml:space="preserve"> to identify the target UE and the </w:t>
      </w:r>
      <w:r>
        <w:rPr>
          <w:rFonts w:eastAsia="SimSun"/>
          <w:kern w:val="2"/>
          <w:sz w:val="21"/>
          <w:szCs w:val="24"/>
          <w:lang w:val="en-US" w:eastAsia="zh-CN"/>
        </w:rPr>
        <w:t>SL R</w:t>
      </w:r>
      <w:r w:rsidRPr="00CC03CC">
        <w:rPr>
          <w:rFonts w:eastAsia="SimSun"/>
          <w:kern w:val="2"/>
          <w:sz w:val="21"/>
          <w:szCs w:val="24"/>
          <w:lang w:val="en-US" w:eastAsia="zh-CN"/>
        </w:rPr>
        <w:t>eference UE in the service request.</w:t>
      </w:r>
    </w:p>
    <w:p w14:paraId="58C64FED" w14:textId="4FB81AC1" w:rsidR="00A955FA" w:rsidRDefault="00A955FA" w:rsidP="00A955FA">
      <w:r w:rsidRPr="00DF048C">
        <w:rPr>
          <w:rFonts w:eastAsia="SimSun"/>
          <w:b/>
          <w:lang w:eastAsia="zh-CN" w:bidi="ar"/>
        </w:rPr>
        <w:t xml:space="preserve">Assistant UE: </w:t>
      </w:r>
      <w:r w:rsidRPr="00DF048C">
        <w:rPr>
          <w:rFonts w:eastAsia="SimSun"/>
          <w:lang w:eastAsia="zh-CN" w:bidi="ar"/>
        </w:rPr>
        <w:t xml:space="preserve">A UE </w:t>
      </w:r>
      <w:r>
        <w:rPr>
          <w:rFonts w:eastAsia="SimSun"/>
          <w:lang w:eastAsia="zh-CN" w:bidi="ar"/>
        </w:rPr>
        <w:t xml:space="preserve">supporting </w:t>
      </w:r>
      <w:r w:rsidRPr="00DF048C">
        <w:rPr>
          <w:rFonts w:eastAsia="SimSun"/>
          <w:lang w:eastAsia="zh-CN" w:bidi="ar"/>
        </w:rPr>
        <w:t xml:space="preserve">Ranging/Sidelink Positioning between a </w:t>
      </w:r>
      <w:r>
        <w:rPr>
          <w:rFonts w:eastAsia="SimSun"/>
          <w:lang w:eastAsia="zh-CN" w:bidi="ar"/>
        </w:rPr>
        <w:t xml:space="preserve">SL </w:t>
      </w:r>
      <w:r w:rsidRPr="00DF048C">
        <w:rPr>
          <w:rFonts w:eastAsia="SimSun"/>
          <w:lang w:eastAsia="zh-CN" w:bidi="ar"/>
        </w:rPr>
        <w:t xml:space="preserve">Reference UE and a Target UE </w:t>
      </w:r>
      <w:r w:rsidRPr="004C7D1B">
        <w:rPr>
          <w:rFonts w:eastAsia="SimSun"/>
          <w:lang w:eastAsia="zh-CN" w:bidi="ar"/>
        </w:rPr>
        <w:t xml:space="preserve">over PC5, when the direct Ranging/Sidelink positioning between the SL Reference UE and Target UE </w:t>
      </w:r>
      <w:r w:rsidRPr="00DF048C">
        <w:rPr>
          <w:rFonts w:eastAsia="SimSun"/>
          <w:lang w:eastAsia="zh-CN" w:bidi="ar"/>
        </w:rPr>
        <w:t>cannot be supported.</w:t>
      </w:r>
      <w:r>
        <w:rPr>
          <w:rFonts w:eastAsia="SimSun"/>
          <w:lang w:eastAsia="zh-CN" w:bidi="ar"/>
        </w:rPr>
        <w:t xml:space="preserve"> </w:t>
      </w:r>
      <w:r w:rsidRPr="004C7D1B">
        <w:rPr>
          <w:rFonts w:eastAsia="SimSun"/>
          <w:lang w:eastAsia="zh-CN" w:bidi="ar"/>
        </w:rPr>
        <w:t xml:space="preserve">The </w:t>
      </w:r>
      <w:r w:rsidRPr="00983E3D">
        <w:t>m</w:t>
      </w:r>
      <w:r w:rsidRPr="004C7D1B">
        <w:t>easurement/result of Ranging/Sidelink Positioning between the Assistant UE and the SL Reference UE and that</w:t>
      </w:r>
      <w:r w:rsidRPr="00096648">
        <w:t xml:space="preserve"> between the Assistant UE and the </w:t>
      </w:r>
      <w:r w:rsidRPr="00983E3D">
        <w:t>Target</w:t>
      </w:r>
      <w:r w:rsidRPr="00096648">
        <w:t xml:space="preserve"> UE are determined and used to derive the Ranging</w:t>
      </w:r>
      <w:r w:rsidRPr="00983E3D">
        <w:t>/Sidelink</w:t>
      </w:r>
      <w:r w:rsidRPr="00096648">
        <w:t xml:space="preserve"> </w:t>
      </w:r>
      <w:r w:rsidRPr="00983E3D">
        <w:t>Positioning</w:t>
      </w:r>
      <w:r w:rsidRPr="00096648">
        <w:t xml:space="preserve"> result between Target UE and </w:t>
      </w:r>
      <w:r w:rsidRPr="00983E3D">
        <w:t>SL</w:t>
      </w:r>
      <w:r w:rsidRPr="00096648">
        <w:t xml:space="preserve"> Reference UE.</w:t>
      </w:r>
    </w:p>
    <w:p w14:paraId="64E7497C" w14:textId="02A1AA54" w:rsidR="000456B7" w:rsidRPr="000456B7" w:rsidRDefault="000456B7" w:rsidP="002A1A87">
      <w:pPr>
        <w:pStyle w:val="NO"/>
        <w:rPr>
          <w:rFonts w:eastAsia="SimSun"/>
          <w:lang w:eastAsia="zh-CN" w:bidi="ar"/>
        </w:rPr>
      </w:pPr>
      <w:r w:rsidRPr="002A1A87">
        <w:t>NOTE 1:</w:t>
      </w:r>
      <w:r w:rsidRPr="002A1A87">
        <w:tab/>
      </w:r>
      <w:r w:rsidRPr="002A1A87">
        <w:rPr>
          <w:rFonts w:eastAsia="SimSun"/>
        </w:rPr>
        <w:t>Assistant UE is understood as "Anchor UE" in RAN WG1 TR 38.859 [21] when it performs the AS layer operation.</w:t>
      </w:r>
    </w:p>
    <w:p w14:paraId="54A82DFF" w14:textId="77777777" w:rsidR="00A955FA" w:rsidRDefault="00A955FA" w:rsidP="00A955FA">
      <w:pPr>
        <w:rPr>
          <w:rFonts w:eastAsia="SimSun"/>
          <w:lang w:val="en-US" w:eastAsia="zh-CN" w:bidi="ar"/>
        </w:rPr>
      </w:pPr>
      <w:r w:rsidRPr="002E031C">
        <w:rPr>
          <w:rFonts w:eastAsia="SimSun"/>
          <w:b/>
          <w:lang w:val="en-US" w:eastAsia="zh-CN" w:bidi="ar"/>
        </w:rPr>
        <w:t>Loc</w:t>
      </w:r>
      <w:r w:rsidRPr="00DA0095">
        <w:rPr>
          <w:rFonts w:eastAsia="SimSun"/>
          <w:b/>
          <w:lang w:val="en-US" w:eastAsia="zh-CN" w:bidi="ar"/>
        </w:rPr>
        <w:t>ated UE:</w:t>
      </w:r>
      <w:r w:rsidRPr="00DA0095">
        <w:rPr>
          <w:rFonts w:eastAsia="SimSun"/>
          <w:lang w:val="en-US" w:eastAsia="zh-CN" w:bidi="ar"/>
        </w:rPr>
        <w:t xml:space="preserve"> A </w:t>
      </w:r>
      <w:r w:rsidRPr="0094761F">
        <w:rPr>
          <w:rFonts w:eastAsia="SimSun"/>
          <w:lang w:val="en-US" w:eastAsia="zh-CN" w:bidi="ar"/>
        </w:rPr>
        <w:t>SL Reference</w:t>
      </w:r>
      <w:r w:rsidRPr="00DA0095">
        <w:rPr>
          <w:rFonts w:eastAsia="SimSun"/>
          <w:lang w:val="en-US" w:eastAsia="zh-CN" w:bidi="ar"/>
        </w:rPr>
        <w:t xml:space="preserve"> UE of which the location is known or is able to be known using Uu based positioning. A Located UE can be used to determine the location of a Target UE using Sidelink Positioning.</w:t>
      </w:r>
    </w:p>
    <w:p w14:paraId="2767D6F9" w14:textId="77777777" w:rsidR="00A955FA" w:rsidRPr="004C7D1B" w:rsidRDefault="00A955FA" w:rsidP="00A955FA">
      <w:pPr>
        <w:rPr>
          <w:lang w:eastAsia="ko-KR"/>
        </w:rPr>
      </w:pPr>
      <w:r w:rsidRPr="00983E3D">
        <w:rPr>
          <w:b/>
          <w:lang w:eastAsia="ko-KR"/>
        </w:rPr>
        <w:t>Network</w:t>
      </w:r>
      <w:r>
        <w:rPr>
          <w:b/>
          <w:lang w:eastAsia="ko-KR"/>
        </w:rPr>
        <w:t>-</w:t>
      </w:r>
      <w:r w:rsidRPr="00983E3D">
        <w:rPr>
          <w:b/>
          <w:lang w:eastAsia="ko-KR"/>
        </w:rPr>
        <w:t>assisted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557A4DDC" w14:textId="77777777" w:rsidR="00A955FA" w:rsidRDefault="00A955FA" w:rsidP="00A955FA">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5CD23EF4" w14:textId="204C90BF" w:rsidR="00B01690" w:rsidRPr="00DF048C" w:rsidRDefault="00B01690" w:rsidP="00A955FA">
      <w:pPr>
        <w:rPr>
          <w:rFonts w:eastAsia="SimSun"/>
          <w:lang w:eastAsia="zh-CN" w:bidi="ar"/>
        </w:rPr>
      </w:pPr>
      <w:r w:rsidRPr="00DF048C">
        <w:rPr>
          <w:rFonts w:eastAsia="DengXian"/>
          <w:b/>
        </w:rPr>
        <w:t xml:space="preserve">Ranging: </w:t>
      </w:r>
      <w:r w:rsidR="00A955FA" w:rsidRPr="00DF048C">
        <w:rPr>
          <w:rFonts w:eastAsia="SimSun"/>
          <w:lang w:eastAsia="zh-CN" w:bidi="ar"/>
        </w:rPr>
        <w:t xml:space="preserve">Refers </w:t>
      </w:r>
      <w:r w:rsidRPr="00DF048C">
        <w:rPr>
          <w:rFonts w:eastAsia="SimSun"/>
          <w:lang w:eastAsia="zh-CN" w:bidi="ar"/>
        </w:rPr>
        <w:t>to the determination of the distance between two UEs or more UEs and/or the direction of one UE (i.e. Target UE) from another UE (i.e. Reference UE) via PC5 interface.</w:t>
      </w:r>
    </w:p>
    <w:p w14:paraId="014F5C2A" w14:textId="77777777" w:rsidR="00A955FA" w:rsidRPr="00DF048C" w:rsidRDefault="00A955FA" w:rsidP="00A955FA">
      <w:pPr>
        <w:rPr>
          <w:rFonts w:eastAsia="SimSun"/>
          <w:lang w:eastAsia="zh-CN" w:bidi="ar"/>
        </w:rPr>
      </w:pPr>
      <w:r w:rsidRPr="00DF048C">
        <w:rPr>
          <w:rFonts w:eastAsia="DengXian"/>
          <w:b/>
        </w:rPr>
        <w:t xml:space="preserve">Relative position: </w:t>
      </w:r>
      <w:r w:rsidRPr="00DF048C">
        <w:rPr>
          <w:rFonts w:eastAsia="SimSun"/>
          <w:lang w:eastAsia="zh-CN" w:bidi="ar"/>
        </w:rPr>
        <w:t>An estimate of the UE position relative to other network elements or relative to other UEs.</w:t>
      </w:r>
    </w:p>
    <w:p w14:paraId="08C608D6" w14:textId="2F6927C5" w:rsidR="00B01690" w:rsidRPr="00DF048C" w:rsidRDefault="00003AAB" w:rsidP="00B01690">
      <w:pPr>
        <w:rPr>
          <w:rFonts w:eastAsia="SimSun"/>
          <w:lang w:eastAsia="zh-CN" w:bidi="ar"/>
        </w:rPr>
      </w:pPr>
      <w:r>
        <w:rPr>
          <w:rFonts w:eastAsia="DengXian"/>
          <w:b/>
        </w:rPr>
        <w:t xml:space="preserve">SL </w:t>
      </w:r>
      <w:r w:rsidR="00B01690" w:rsidRPr="00DF048C">
        <w:rPr>
          <w:rFonts w:eastAsia="DengXian"/>
          <w:b/>
        </w:rPr>
        <w:t>Reference UE:</w:t>
      </w:r>
      <w:r w:rsidR="00B01690" w:rsidRPr="00176B7E">
        <w:rPr>
          <w:rFonts w:eastAsia="DengXian"/>
        </w:rPr>
        <w:t xml:space="preserve"> </w:t>
      </w:r>
      <w:r w:rsidR="00B01690" w:rsidRPr="00176B7E">
        <w:rPr>
          <w:rFonts w:eastAsia="SimSun"/>
        </w:rPr>
        <w:t>A UE</w:t>
      </w:r>
      <w:r w:rsidRPr="00176B7E">
        <w:rPr>
          <w:rFonts w:eastAsia="SimSun"/>
        </w:rPr>
        <w:t>, suppo</w:t>
      </w:r>
      <w:r w:rsidRPr="0094761F">
        <w:rPr>
          <w:rFonts w:eastAsia="SimSun"/>
          <w:lang w:eastAsia="zh-CN" w:bidi="ar"/>
        </w:rPr>
        <w:t>rting positioning of target UE, e.g</w:t>
      </w:r>
      <w:r w:rsidR="00895101">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sidR="00895101">
        <w:rPr>
          <w:rFonts w:eastAsia="SimSun"/>
          <w:lang w:eastAsia="zh-CN" w:bidi="ar"/>
        </w:rPr>
        <w:t>.</w:t>
      </w:r>
      <w:r>
        <w:rPr>
          <w:rFonts w:eastAsia="SimSun"/>
          <w:lang w:eastAsia="zh-CN" w:bidi="ar"/>
        </w:rPr>
        <w:t xml:space="preserve"> using s</w:t>
      </w:r>
      <w:r w:rsidRPr="0094761F">
        <w:rPr>
          <w:rFonts w:eastAsia="SimSun"/>
          <w:lang w:eastAsia="zh-CN" w:bidi="ar"/>
        </w:rPr>
        <w:t>idelink</w:t>
      </w:r>
      <w:r w:rsidR="00B01690" w:rsidRPr="00DF048C">
        <w:rPr>
          <w:rFonts w:eastAsia="SimSun"/>
          <w:lang w:eastAsia="zh-CN" w:bidi="ar"/>
        </w:rPr>
        <w:t>.</w:t>
      </w:r>
    </w:p>
    <w:p w14:paraId="2DAF3B6C" w14:textId="085EFBB4" w:rsidR="00B01690" w:rsidRDefault="00092FB4" w:rsidP="002246E3">
      <w:pPr>
        <w:pStyle w:val="NO"/>
        <w:rPr>
          <w:rFonts w:eastAsia="SimSun"/>
          <w:lang w:eastAsia="zh-CN" w:bidi="ar"/>
        </w:rPr>
      </w:pPr>
      <w:r>
        <w:rPr>
          <w:lang w:eastAsia="zh-CN" w:bidi="ar"/>
        </w:rPr>
        <w:t>NOTE </w:t>
      </w:r>
      <w:r w:rsidR="000456B7">
        <w:rPr>
          <w:lang w:eastAsia="zh-CN" w:bidi="ar"/>
        </w:rPr>
        <w:t>2</w:t>
      </w:r>
      <w:r w:rsidR="002246E3" w:rsidRPr="00DF048C">
        <w:rPr>
          <w:lang w:eastAsia="zh-CN" w:bidi="ar"/>
        </w:rPr>
        <w:t>:</w:t>
      </w:r>
      <w:r w:rsidR="002246E3" w:rsidRPr="00DF048C">
        <w:rPr>
          <w:lang w:eastAsia="zh-CN" w:bidi="ar"/>
        </w:rPr>
        <w:tab/>
      </w:r>
      <w:r w:rsidR="00003AAB" w:rsidRPr="0094761F">
        <w:rPr>
          <w:rFonts w:eastAsia="SimSun"/>
          <w:lang w:eastAsia="zh-CN" w:bidi="ar"/>
        </w:rPr>
        <w:t>SL Reference UE</w:t>
      </w:r>
      <w:r w:rsidR="00003AAB" w:rsidRPr="0094761F">
        <w:rPr>
          <w:rFonts w:eastAsia="SimSun" w:hint="eastAsia"/>
          <w:lang w:eastAsia="zh-CN" w:bidi="ar"/>
        </w:rPr>
        <w:t xml:space="preserve"> </w:t>
      </w:r>
      <w:r w:rsidR="00003AAB" w:rsidRPr="0094761F">
        <w:rPr>
          <w:rFonts w:eastAsia="SimSun"/>
          <w:lang w:eastAsia="zh-CN" w:bidi="ar"/>
        </w:rPr>
        <w:t xml:space="preserve">is understood as </w:t>
      </w:r>
      <w:r w:rsidR="001F671C">
        <w:rPr>
          <w:rFonts w:eastAsia="SimSun"/>
          <w:lang w:eastAsia="zh-CN" w:bidi="ar"/>
        </w:rPr>
        <w:t>"</w:t>
      </w:r>
      <w:r w:rsidR="00003AAB" w:rsidRPr="0094761F">
        <w:rPr>
          <w:rFonts w:eastAsia="SimSun"/>
          <w:lang w:eastAsia="zh-CN" w:bidi="ar"/>
        </w:rPr>
        <w:t>Anchor UE</w:t>
      </w:r>
      <w:r w:rsidR="001F671C">
        <w:rPr>
          <w:rFonts w:eastAsia="SimSun"/>
          <w:lang w:eastAsia="zh-CN" w:bidi="ar"/>
        </w:rPr>
        <w:t>"</w:t>
      </w:r>
      <w:r w:rsidR="00003AAB" w:rsidRPr="0094761F">
        <w:rPr>
          <w:rFonts w:eastAsia="SimSun"/>
          <w:lang w:eastAsia="zh-CN" w:bidi="ar"/>
        </w:rPr>
        <w:t xml:space="preserve"> in RAN</w:t>
      </w:r>
      <w:r w:rsidR="00895101">
        <w:rPr>
          <w:rFonts w:eastAsia="SimSun"/>
          <w:lang w:eastAsia="zh-CN" w:bidi="ar"/>
        </w:rPr>
        <w:t> WG</w:t>
      </w:r>
      <w:r w:rsidR="00003AAB" w:rsidRPr="0094761F">
        <w:rPr>
          <w:rFonts w:eastAsia="SimSun"/>
          <w:lang w:eastAsia="zh-CN" w:bidi="ar"/>
        </w:rPr>
        <w:t xml:space="preserve">1 </w:t>
      </w:r>
      <w:r w:rsidR="006D34D6" w:rsidRPr="0094761F">
        <w:rPr>
          <w:rFonts w:eastAsia="SimSun"/>
          <w:lang w:eastAsia="zh-CN" w:bidi="ar"/>
        </w:rPr>
        <w:t>TR</w:t>
      </w:r>
      <w:r w:rsidR="006D34D6">
        <w:rPr>
          <w:rFonts w:eastAsia="SimSun"/>
          <w:lang w:eastAsia="zh-CN" w:bidi="ar"/>
        </w:rPr>
        <w:t> </w:t>
      </w:r>
      <w:r w:rsidR="006D34D6" w:rsidRPr="0094761F">
        <w:rPr>
          <w:rFonts w:eastAsia="SimSun"/>
          <w:lang w:eastAsia="zh-CN" w:bidi="ar"/>
        </w:rPr>
        <w:t>38.859</w:t>
      </w:r>
      <w:r w:rsidR="006D34D6">
        <w:rPr>
          <w:rFonts w:eastAsia="SimSun"/>
          <w:lang w:eastAsia="zh-CN" w:bidi="ar"/>
        </w:rPr>
        <w:t> [</w:t>
      </w:r>
      <w:r w:rsidR="00003AAB">
        <w:rPr>
          <w:rFonts w:eastAsia="SimSun"/>
          <w:lang w:eastAsia="zh-CN" w:bidi="ar"/>
        </w:rPr>
        <w:t>21</w:t>
      </w:r>
      <w:r w:rsidR="00003AAB" w:rsidRPr="0094761F">
        <w:rPr>
          <w:rFonts w:eastAsia="SimSun"/>
          <w:lang w:eastAsia="zh-CN" w:bidi="ar"/>
        </w:rPr>
        <w:t>]</w:t>
      </w:r>
      <w:r w:rsidR="00003AAB">
        <w:rPr>
          <w:rFonts w:eastAsia="SimSun"/>
          <w:lang w:eastAsia="zh-CN" w:bidi="ar"/>
        </w:rPr>
        <w:t>.</w:t>
      </w:r>
    </w:p>
    <w:p w14:paraId="7BD411C9" w14:textId="3EEAEDB3" w:rsidR="00003AAB" w:rsidRPr="00DF048C" w:rsidRDefault="00003AAB" w:rsidP="002246E3">
      <w:pPr>
        <w:pStyle w:val="NO"/>
        <w:rPr>
          <w:lang w:eastAsia="zh-CN" w:bidi="ar"/>
        </w:rPr>
      </w:pPr>
      <w:r>
        <w:rPr>
          <w:lang w:eastAsia="zh-CN" w:bidi="ar"/>
        </w:rPr>
        <w:t>NOTE </w:t>
      </w:r>
      <w:r w:rsidR="000456B7">
        <w:rPr>
          <w:lang w:eastAsia="zh-CN" w:bidi="ar"/>
        </w:rPr>
        <w:t>3</w:t>
      </w:r>
      <w:r w:rsidRPr="0094761F">
        <w:rPr>
          <w:lang w:eastAsia="zh-CN" w:bidi="ar"/>
        </w:rPr>
        <w:t>:</w:t>
      </w:r>
      <w:r w:rsidR="00176B7E">
        <w:rPr>
          <w:lang w:eastAsia="zh-CN" w:bidi="ar"/>
        </w:rPr>
        <w:tab/>
      </w:r>
      <w:r w:rsidR="001F671C">
        <w:rPr>
          <w:lang w:eastAsia="zh-CN" w:bidi="ar"/>
        </w:rPr>
        <w:t>"</w:t>
      </w:r>
      <w:r w:rsidRPr="0094761F">
        <w:rPr>
          <w:lang w:eastAsia="zh-CN" w:bidi="ar"/>
        </w:rPr>
        <w:t>Reference U</w:t>
      </w:r>
      <w:r w:rsidR="00176B7E">
        <w:rPr>
          <w:lang w:eastAsia="zh-CN" w:bidi="ar"/>
        </w:rPr>
        <w:t>E</w:t>
      </w:r>
      <w:r w:rsidR="001F671C">
        <w:rPr>
          <w:lang w:eastAsia="zh-CN" w:bidi="ar"/>
        </w:rPr>
        <w:t>"</w:t>
      </w:r>
      <w:r w:rsidRPr="0094761F">
        <w:rPr>
          <w:lang w:eastAsia="zh-CN" w:bidi="ar"/>
        </w:rPr>
        <w:t xml:space="preserve"> mentioned in KIs and Solutions of this TR refers to </w:t>
      </w:r>
      <w:r w:rsidR="001F671C">
        <w:rPr>
          <w:lang w:eastAsia="zh-CN" w:bidi="ar"/>
        </w:rPr>
        <w:t>"</w:t>
      </w:r>
      <w:r w:rsidRPr="0094761F">
        <w:rPr>
          <w:lang w:eastAsia="zh-CN" w:bidi="ar"/>
        </w:rPr>
        <w:t>SL Reference UE</w:t>
      </w:r>
      <w:r w:rsidR="001F671C">
        <w:rPr>
          <w:lang w:eastAsia="zh-CN" w:bidi="ar"/>
        </w:rPr>
        <w:t>"</w:t>
      </w:r>
      <w:r w:rsidRPr="0094761F">
        <w:rPr>
          <w:lang w:eastAsia="zh-CN" w:bidi="ar"/>
        </w:rPr>
        <w:t>.</w:t>
      </w:r>
    </w:p>
    <w:p w14:paraId="5EEA9CBF" w14:textId="77777777" w:rsidR="00A955FA" w:rsidRPr="00DF048C" w:rsidRDefault="00A955FA" w:rsidP="00A955FA">
      <w:pPr>
        <w:rPr>
          <w:rFonts w:eastAsia="SimSun"/>
          <w:lang w:eastAsia="zh-CN" w:bidi="ar"/>
        </w:rPr>
      </w:pPr>
      <w:r w:rsidRPr="00DF048C">
        <w:rPr>
          <w:rFonts w:eastAsia="DengXian"/>
          <w:b/>
        </w:rPr>
        <w:t xml:space="preserve">Sidelink Positioning: </w:t>
      </w:r>
      <w:r w:rsidRPr="00DF048C">
        <w:rPr>
          <w:rFonts w:eastAsia="SimSun"/>
          <w:lang w:eastAsia="zh-CN" w:bidi="ar"/>
        </w:rPr>
        <w:t>Positioning UE using PC5</w:t>
      </w:r>
      <w:r>
        <w:rPr>
          <w:rFonts w:eastAsia="SimSun"/>
          <w:lang w:eastAsia="zh-CN" w:bidi="ar"/>
        </w:rPr>
        <w:t xml:space="preserve"> </w:t>
      </w:r>
      <w:r w:rsidRPr="0094761F">
        <w:rPr>
          <w:rFonts w:eastAsia="SimSun"/>
          <w:lang w:eastAsia="zh-CN" w:bidi="ar"/>
        </w:rPr>
        <w:t>to obtain absolute position, relative position, or ranging information</w:t>
      </w:r>
      <w:r w:rsidRPr="00DF048C">
        <w:rPr>
          <w:rFonts w:eastAsia="SimSun"/>
          <w:lang w:eastAsia="zh-CN" w:bidi="ar"/>
        </w:rPr>
        <w:t>.</w:t>
      </w:r>
    </w:p>
    <w:p w14:paraId="2D82889E" w14:textId="77777777" w:rsidR="0005784D" w:rsidRPr="004C7D1B" w:rsidRDefault="0005784D" w:rsidP="0005784D">
      <w:pPr>
        <w:rPr>
          <w:lang w:eastAsia="zh-CN"/>
        </w:rPr>
      </w:pPr>
      <w:r w:rsidRPr="004C7D1B">
        <w:rPr>
          <w:rFonts w:eastAsia="DengXian"/>
          <w:b/>
          <w:lang w:eastAsia="zh-CN"/>
        </w:rPr>
        <w:t>SL Positioning</w:t>
      </w:r>
      <w:r w:rsidRPr="004C7D1B">
        <w:rPr>
          <w:rFonts w:eastAsia="SimSun"/>
          <w:b/>
          <w:lang w:eastAsia="zh-CN" w:bidi="ar"/>
        </w:rPr>
        <w:t xml:space="preserve"> Client UE:</w:t>
      </w:r>
      <w:r w:rsidRPr="004C7D1B">
        <w:rPr>
          <w:rFonts w:eastAsia="SimSun"/>
          <w:lang w:eastAsia="zh-CN" w:bidi="ar"/>
        </w:rPr>
        <w:t xml:space="preserve"> A third</w:t>
      </w:r>
      <w:r w:rsidRPr="00983E3D">
        <w:rPr>
          <w:rFonts w:eastAsia="SimSun"/>
          <w:lang w:eastAsia="zh-CN" w:bidi="ar"/>
        </w:rPr>
        <w:t xml:space="preserve">-party </w:t>
      </w:r>
      <w:r w:rsidRPr="004C7D1B">
        <w:rPr>
          <w:rFonts w:eastAsia="SimSun"/>
          <w:lang w:eastAsia="zh-CN" w:bidi="ar"/>
        </w:rPr>
        <w:t xml:space="preserve">UE, other than SL Reference UE and Target UE, which initiates </w:t>
      </w:r>
      <w:r w:rsidRPr="004C7D1B">
        <w:rPr>
          <w:rFonts w:eastAsia="DengXian"/>
          <w:lang w:eastAsia="zh-CN"/>
        </w:rPr>
        <w:t xml:space="preserve">Ranging/Sidelink positioning service request on behalf of the </w:t>
      </w:r>
      <w:r w:rsidRPr="004C7D1B">
        <w:rPr>
          <w:lang w:eastAsia="zh-CN"/>
        </w:rPr>
        <w:t>application residing on it.</w:t>
      </w:r>
    </w:p>
    <w:p w14:paraId="105F68F1" w14:textId="55ADC68A" w:rsidR="0005784D" w:rsidRPr="00176B7E" w:rsidRDefault="0005784D" w:rsidP="00176B7E">
      <w:pPr>
        <w:pStyle w:val="NO"/>
      </w:pPr>
      <w:r w:rsidRPr="00176B7E">
        <w:t>NOTE</w:t>
      </w:r>
      <w:r w:rsidR="00176B7E" w:rsidRPr="00176B7E">
        <w:t> </w:t>
      </w:r>
      <w:r w:rsidR="000456B7">
        <w:t>4</w:t>
      </w:r>
      <w:r w:rsidRPr="00176B7E">
        <w:t>:</w:t>
      </w:r>
      <w:r w:rsidR="00176B7E" w:rsidRPr="00176B7E">
        <w:tab/>
      </w:r>
      <w:r w:rsidRPr="00176B7E">
        <w:t>The</w:t>
      </w:r>
      <w:r w:rsidRPr="00176B7E">
        <w:rPr>
          <w:rFonts w:eastAsia="DengXian"/>
        </w:rPr>
        <w:t xml:space="preserve"> </w:t>
      </w:r>
      <w:r w:rsidRPr="00176B7E">
        <w:t xml:space="preserve">SL Positioning Client UE does not have to support </w:t>
      </w:r>
      <w:r w:rsidRPr="00176B7E">
        <w:rPr>
          <w:rFonts w:eastAsia="DengXian"/>
        </w:rPr>
        <w:t xml:space="preserve">Ranging/Sidelink positioning capability, but a communication between the </w:t>
      </w:r>
      <w:r w:rsidRPr="00176B7E">
        <w:t>SL Positioning</w:t>
      </w:r>
      <w:r w:rsidRPr="00176B7E">
        <w:rPr>
          <w:rFonts w:eastAsia="DengXian"/>
        </w:rPr>
        <w:t xml:space="preserve"> Client UE and </w:t>
      </w:r>
      <w:r w:rsidRPr="00176B7E">
        <w:rPr>
          <w:rFonts w:eastAsia="SimSun"/>
        </w:rPr>
        <w:t>SL Reference UE/Target UE</w:t>
      </w:r>
      <w:r w:rsidRPr="00176B7E">
        <w:rPr>
          <w:rFonts w:eastAsia="DengXian"/>
        </w:rPr>
        <w:t xml:space="preserve"> has to be established, either via PC5 or via 5GC, for the transmission of the service request and the result.</w:t>
      </w:r>
    </w:p>
    <w:p w14:paraId="5421E978" w14:textId="3D758732" w:rsidR="00A955FA" w:rsidRDefault="00A955FA" w:rsidP="00A955FA">
      <w:r w:rsidRPr="004C7D1B">
        <w:rPr>
          <w:rFonts w:eastAsia="DengXian" w:hint="eastAsia"/>
          <w:b/>
          <w:lang w:eastAsia="zh-CN"/>
        </w:rPr>
        <w:lastRenderedPageBreak/>
        <w:t>SL Positioning</w:t>
      </w:r>
      <w:r>
        <w:rPr>
          <w:rFonts w:eastAsia="DengXian"/>
          <w:b/>
        </w:rPr>
        <w:t xml:space="preserve"> Server UE:</w:t>
      </w:r>
      <w:r>
        <w:t xml:space="preserve"> A UE offering </w:t>
      </w:r>
      <w:r w:rsidR="00BC3549" w:rsidRPr="00E124AB">
        <w:rPr>
          <w:rFonts w:hint="eastAsia"/>
        </w:rPr>
        <w:t>method determination</w:t>
      </w:r>
      <w:r w:rsidR="00BC3549">
        <w:t xml:space="preserve">, </w:t>
      </w:r>
      <w:r w:rsidR="00BC3549" w:rsidRPr="00E124AB">
        <w:rPr>
          <w:rFonts w:hint="eastAsia"/>
        </w:rPr>
        <w:t>assistant data distribution</w:t>
      </w:r>
      <w:r w:rsidR="00BC3549">
        <w:t xml:space="preserve"> and/or location calculation functionalities and/or </w:t>
      </w:r>
      <w:r>
        <w:t>location calculation</w:t>
      </w:r>
      <w:r w:rsidR="00BC3549">
        <w:t xml:space="preserve"> functionalities</w:t>
      </w:r>
      <w:r>
        <w:t xml:space="preserve"> for Sidelink Positioning and Ranging based service. It interacts with other UEs over PC5 as necessary in order to </w:t>
      </w:r>
      <w:r w:rsidR="00BC3549">
        <w:t xml:space="preserve">determine </w:t>
      </w:r>
      <w:r w:rsidR="00BC3549" w:rsidRPr="008E2B89">
        <w:rPr>
          <w:lang w:eastAsia="ko-KR"/>
        </w:rPr>
        <w:t xml:space="preserve">Ranging/SL </w:t>
      </w:r>
      <w:r w:rsidR="00BC3549">
        <w:t xml:space="preserve">Position method, distribute assistant data and </w:t>
      </w:r>
      <w:r>
        <w:t>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r w:rsidR="00BC3549">
        <w:t>any of the functionalities</w:t>
      </w:r>
      <w:r w:rsidRPr="004C7D1B">
        <w:t xml:space="preserve"> is supported.</w:t>
      </w:r>
    </w:p>
    <w:p w14:paraId="3E1846B6" w14:textId="77777777" w:rsidR="00A955FA" w:rsidRPr="00DF048C" w:rsidRDefault="00A955FA" w:rsidP="00A955FA">
      <w:r w:rsidRPr="00DF048C">
        <w:rPr>
          <w:rFonts w:eastAsia="SimSun"/>
          <w:b/>
          <w:lang w:eastAsia="zh-CN" w:bidi="ar"/>
        </w:rPr>
        <w:t xml:space="preserve">Target UE: </w:t>
      </w:r>
      <w:r w:rsidRPr="00DF048C">
        <w:rPr>
          <w:rFonts w:eastAsia="SimSun"/>
          <w:lang w:eastAsia="zh-CN" w:bidi="ar"/>
        </w:rPr>
        <w:t xml:space="preserve">A UE whose distance, direction and/or position is measured </w:t>
      </w:r>
      <w:r w:rsidRPr="0094761F">
        <w:rPr>
          <w:rFonts w:eastAsia="SimSun" w:hint="eastAsia"/>
          <w:lang w:eastAsia="zh-CN" w:bidi="ar"/>
        </w:rPr>
        <w:t>with</w:t>
      </w:r>
      <w:r w:rsidRPr="0094761F">
        <w:rPr>
          <w:rFonts w:eastAsia="SimSun"/>
          <w:lang w:eastAsia="zh-CN" w:bidi="ar"/>
        </w:rPr>
        <w:t xml:space="preserve"> the support from</w:t>
      </w:r>
      <w:r w:rsidRPr="00DF048C">
        <w:rPr>
          <w:rFonts w:eastAsia="SimSun"/>
          <w:lang w:eastAsia="zh-CN" w:bidi="ar"/>
        </w:rPr>
        <w:t xml:space="preserve"> </w:t>
      </w:r>
      <w:r>
        <w:rPr>
          <w:rFonts w:eastAsia="SimSun"/>
          <w:lang w:eastAsia="zh-CN" w:bidi="ar"/>
        </w:rPr>
        <w:t>one or multiple SL</w:t>
      </w:r>
      <w:r w:rsidRPr="00DF048C">
        <w:rPr>
          <w:rFonts w:eastAsia="SimSun"/>
          <w:lang w:eastAsia="zh-CN" w:bidi="ar"/>
        </w:rPr>
        <w:t xml:space="preserve"> Reference UE</w:t>
      </w:r>
      <w:r>
        <w:rPr>
          <w:rFonts w:eastAsia="SimSun"/>
          <w:lang w:eastAsia="zh-CN" w:bidi="ar"/>
        </w:rPr>
        <w:t>s</w:t>
      </w:r>
      <w:r w:rsidRPr="00DF048C">
        <w:rPr>
          <w:rFonts w:eastAsia="SimSun"/>
          <w:lang w:eastAsia="zh-CN" w:bidi="ar"/>
        </w:rPr>
        <w:t xml:space="preserve"> </w:t>
      </w:r>
      <w:r w:rsidRPr="0094761F">
        <w:rPr>
          <w:rFonts w:eastAsia="SimSun"/>
          <w:lang w:eastAsia="zh-CN" w:bidi="ar"/>
        </w:rPr>
        <w:t>using Sidelink</w:t>
      </w:r>
      <w:r w:rsidRPr="00DF048C">
        <w:rPr>
          <w:rFonts w:eastAsia="SimSun"/>
          <w:lang w:eastAsia="zh-CN" w:bidi="ar"/>
        </w:rPr>
        <w:t xml:space="preserve"> in the Ranging based service and Sidelink positioning.</w:t>
      </w:r>
    </w:p>
    <w:p w14:paraId="47F8928B" w14:textId="77777777" w:rsidR="0005784D" w:rsidRPr="004C7D1B" w:rsidRDefault="0005784D" w:rsidP="0005784D">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1B1584E" w14:textId="60D05AC2" w:rsidR="0005784D" w:rsidRPr="0005784D" w:rsidRDefault="0005784D" w:rsidP="00983E3D">
      <w:pPr>
        <w:pStyle w:val="NO"/>
        <w:rPr>
          <w:lang w:eastAsia="ko-KR"/>
        </w:rPr>
      </w:pPr>
      <w:r>
        <w:t>NOTE </w:t>
      </w:r>
      <w:r w:rsidR="000456B7">
        <w:t>5</w:t>
      </w:r>
      <w:r w:rsidRPr="004C7D1B">
        <w:t>:</w:t>
      </w:r>
      <w:r w:rsidRPr="004C7D1B">
        <w:tab/>
        <w:t xml:space="preserve">For </w:t>
      </w:r>
      <w:r w:rsidRPr="00983E3D">
        <w:rPr>
          <w:lang w:eastAsia="ko-KR"/>
        </w:rPr>
        <w:t xml:space="preserve">UE-only </w:t>
      </w:r>
      <w:r w:rsidRPr="004C7D1B">
        <w:rPr>
          <w:lang w:eastAsia="ko-KR"/>
        </w:rPr>
        <w:t>Operation, the communication among UEs</w:t>
      </w:r>
      <w:r w:rsidRPr="004C7D1B">
        <w:t xml:space="preserve"> are over PC5.</w:t>
      </w:r>
    </w:p>
    <w:p w14:paraId="6D348661" w14:textId="1C37222D" w:rsidR="00B01690" w:rsidRDefault="001F671C" w:rsidP="002D3BBE">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550DF8" w:rsidRPr="00DF048C">
        <w:rPr>
          <w:lang w:eastAsia="zh-CN" w:bidi="ar"/>
        </w:rPr>
        <w:tab/>
      </w:r>
      <w:r w:rsidR="00B01690" w:rsidRPr="00DF048C">
        <w:rPr>
          <w:lang w:eastAsia="zh-CN" w:bidi="ar"/>
        </w:rPr>
        <w:t>Definition on the terminology of Ranging and Sidelink positioning will be aligned with RAN</w:t>
      </w:r>
      <w:r w:rsidR="00A955FA">
        <w:rPr>
          <w:lang w:eastAsia="zh-CN" w:bidi="ar"/>
        </w:rPr>
        <w:t> </w:t>
      </w:r>
      <w:r w:rsidR="00B01690" w:rsidRPr="00DF048C">
        <w:rPr>
          <w:lang w:eastAsia="zh-CN" w:bidi="ar"/>
        </w:rPr>
        <w:t>WGs, and will be revisited when there</w:t>
      </w:r>
      <w:r>
        <w:rPr>
          <w:lang w:eastAsia="zh-CN" w:bidi="ar"/>
        </w:rPr>
        <w:t>'</w:t>
      </w:r>
      <w:r w:rsidR="00B01690" w:rsidRPr="00DF048C">
        <w:rPr>
          <w:lang w:eastAsia="zh-CN" w:bidi="ar"/>
        </w:rPr>
        <w:t>s any conclusion in RAN</w:t>
      </w:r>
      <w:r w:rsidR="00A955FA">
        <w:rPr>
          <w:lang w:eastAsia="zh-CN" w:bidi="ar"/>
        </w:rPr>
        <w:t> </w:t>
      </w:r>
      <w:r w:rsidR="00B01690" w:rsidRPr="00DF048C">
        <w:rPr>
          <w:lang w:eastAsia="zh-CN" w:bidi="ar"/>
        </w:rPr>
        <w:t>WGs.</w:t>
      </w:r>
    </w:p>
    <w:p w14:paraId="5E81C5C1" w14:textId="0FE0B6F7" w:rsidR="00080512" w:rsidRPr="00DF048C" w:rsidRDefault="00080512">
      <w:pPr>
        <w:pStyle w:val="Heading2"/>
      </w:pPr>
      <w:bookmarkStart w:id="133" w:name="_Toc93486475"/>
      <w:bookmarkStart w:id="134" w:name="_Toc97050500"/>
      <w:bookmarkStart w:id="135" w:name="_Toc97050714"/>
      <w:bookmarkStart w:id="136" w:name="_Toc97050912"/>
      <w:bookmarkStart w:id="137" w:name="_Toc97142369"/>
      <w:bookmarkStart w:id="138" w:name="_Toc100780940"/>
      <w:bookmarkStart w:id="139" w:name="_Toc100782165"/>
      <w:bookmarkStart w:id="140" w:name="_Toc100782285"/>
      <w:bookmarkStart w:id="141" w:name="_Toc100782409"/>
      <w:bookmarkStart w:id="142" w:name="_Toc100782538"/>
      <w:bookmarkStart w:id="143" w:name="_Toc104257696"/>
      <w:bookmarkStart w:id="144" w:name="_Toc104257870"/>
      <w:bookmarkStart w:id="145" w:name="_Toc104299386"/>
      <w:bookmarkStart w:id="146" w:name="_Toc112768386"/>
      <w:bookmarkStart w:id="147" w:name="_Toc112768674"/>
      <w:bookmarkStart w:id="148" w:name="_Toc112768914"/>
      <w:bookmarkStart w:id="149" w:name="_Toc112772350"/>
      <w:bookmarkStart w:id="150" w:name="_Toc112864025"/>
      <w:bookmarkStart w:id="151" w:name="_Toc112865167"/>
      <w:bookmarkStart w:id="152" w:name="_Toc117042646"/>
      <w:bookmarkStart w:id="153" w:name="_Toc125975998"/>
      <w:bookmarkStart w:id="154" w:name="_Toc128724874"/>
      <w:r w:rsidRPr="00DF048C">
        <w:t>3.</w:t>
      </w:r>
      <w:r w:rsidR="00803455" w:rsidRPr="00DF048C">
        <w:t>2</w:t>
      </w:r>
      <w:r w:rsidRPr="00DF048C">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16A04C7F" w14:textId="539DD859" w:rsidR="00080512" w:rsidRPr="00DF048C" w:rsidRDefault="002246E3" w:rsidP="00614976">
      <w:r w:rsidRPr="00DF048C">
        <w:t xml:space="preserve">For the purposes of the present document, the abbreviations given in </w:t>
      </w:r>
      <w:r w:rsidR="006D34D6" w:rsidRPr="00DF048C">
        <w:t>TR</w:t>
      </w:r>
      <w:r w:rsidR="006D34D6">
        <w:t> </w:t>
      </w:r>
      <w:r w:rsidR="006D34D6" w:rsidRPr="00DF048C">
        <w:t>21.905</w:t>
      </w:r>
      <w:r w:rsidR="006D34D6">
        <w:t> </w:t>
      </w:r>
      <w:r w:rsidR="006D34D6" w:rsidRPr="00DF048C">
        <w:t>[</w:t>
      </w:r>
      <w:r w:rsidRPr="00DF048C">
        <w:t xml:space="preserve">1] and the following apply. An abbreviation defined in the present document takes precedence over the definition of the same abbreviation, if any, in </w:t>
      </w:r>
      <w:r w:rsidR="006D34D6" w:rsidRPr="00DF048C">
        <w:t>TR</w:t>
      </w:r>
      <w:r w:rsidR="006D34D6">
        <w:t> </w:t>
      </w:r>
      <w:r w:rsidR="006D34D6" w:rsidRPr="00DF048C">
        <w:t>21.905</w:t>
      </w:r>
      <w:r w:rsidR="006D34D6">
        <w:t> </w:t>
      </w:r>
      <w:r w:rsidR="006D34D6" w:rsidRPr="00DF048C">
        <w:t>[</w:t>
      </w:r>
      <w:r w:rsidRPr="00DF048C">
        <w:t>1].</w:t>
      </w:r>
    </w:p>
    <w:p w14:paraId="1E1C5B26" w14:textId="77777777" w:rsidR="00B01690" w:rsidRPr="00DF048C" w:rsidRDefault="00B01690" w:rsidP="00B01690">
      <w:pPr>
        <w:pStyle w:val="EW"/>
      </w:pPr>
      <w:r w:rsidRPr="00DF048C">
        <w:t>AS layer</w:t>
      </w:r>
      <w:r w:rsidRPr="00DF048C">
        <w:tab/>
        <w:t>Access Stratum layer</w:t>
      </w:r>
    </w:p>
    <w:p w14:paraId="40E18511" w14:textId="77777777" w:rsidR="00B01690" w:rsidRPr="00DF048C" w:rsidRDefault="00B01690" w:rsidP="00B01690">
      <w:pPr>
        <w:pStyle w:val="EW"/>
      </w:pPr>
      <w:r w:rsidRPr="00DF048C">
        <w:t>LOS</w:t>
      </w:r>
      <w:r w:rsidRPr="00DF048C">
        <w:tab/>
        <w:t>Line of Sight</w:t>
      </w:r>
    </w:p>
    <w:p w14:paraId="26BAA2DC" w14:textId="059EAC34" w:rsidR="00B01690" w:rsidRDefault="00B01690" w:rsidP="00B01690">
      <w:pPr>
        <w:pStyle w:val="EW"/>
      </w:pPr>
      <w:r w:rsidRPr="00DF048C">
        <w:rPr>
          <w:noProof/>
        </w:rPr>
        <w:t>ProSe</w:t>
      </w:r>
      <w:r w:rsidRPr="00DF048C">
        <w:tab/>
        <w:t>Proximity based Services</w:t>
      </w:r>
    </w:p>
    <w:p w14:paraId="33410D19" w14:textId="13F81FB3" w:rsidR="00846D84" w:rsidRPr="00DF048C" w:rsidRDefault="00846D84" w:rsidP="00B01690">
      <w:pPr>
        <w:pStyle w:val="EW"/>
      </w:pPr>
      <w:r>
        <w:rPr>
          <w:rFonts w:eastAsia="DengXian"/>
          <w:lang w:eastAsia="zh-CN"/>
        </w:rPr>
        <w:t>SL</w:t>
      </w:r>
      <w:r>
        <w:rPr>
          <w:rFonts w:eastAsia="DengXian"/>
          <w:lang w:eastAsia="zh-CN"/>
        </w:rPr>
        <w:tab/>
        <w:t>Sidelink</w:t>
      </w:r>
    </w:p>
    <w:p w14:paraId="1EA365ED" w14:textId="78FD0DA2" w:rsidR="00080512" w:rsidRPr="00DF048C" w:rsidRDefault="00B01690" w:rsidP="00B01690">
      <w:pPr>
        <w:pStyle w:val="EW"/>
        <w:rPr>
          <w:lang w:eastAsia="ko-KR"/>
        </w:rPr>
      </w:pPr>
      <w:r w:rsidRPr="00DF048C">
        <w:rPr>
          <w:rFonts w:eastAsia="DengXian"/>
          <w:lang w:eastAsia="zh-CN"/>
        </w:rPr>
        <w:t>V2X</w:t>
      </w:r>
      <w:r w:rsidRPr="00DF048C">
        <w:rPr>
          <w:rFonts w:eastAsia="DengXian"/>
          <w:lang w:eastAsia="zh-CN"/>
        </w:rPr>
        <w:tab/>
      </w:r>
      <w:r w:rsidRPr="00DF048C">
        <w:rPr>
          <w:lang w:eastAsia="ko-KR"/>
        </w:rPr>
        <w:t>Vehicle-to-Everything</w:t>
      </w:r>
    </w:p>
    <w:p w14:paraId="1F00EC80" w14:textId="77777777" w:rsidR="002246E3" w:rsidRPr="00DF048C" w:rsidRDefault="002246E3" w:rsidP="00B01690">
      <w:pPr>
        <w:pStyle w:val="EW"/>
      </w:pPr>
    </w:p>
    <w:p w14:paraId="7D89FB01" w14:textId="23BBA7E8" w:rsidR="00080512" w:rsidRPr="00DF048C" w:rsidRDefault="00080512">
      <w:pPr>
        <w:pStyle w:val="Heading1"/>
      </w:pPr>
      <w:bookmarkStart w:id="155" w:name="clause4"/>
      <w:bookmarkStart w:id="156" w:name="_Toc93486476"/>
      <w:bookmarkStart w:id="157" w:name="_Toc97050501"/>
      <w:bookmarkStart w:id="158" w:name="_Toc97050715"/>
      <w:bookmarkStart w:id="159" w:name="_Toc97050913"/>
      <w:bookmarkStart w:id="160" w:name="_Toc97142370"/>
      <w:bookmarkStart w:id="161" w:name="_Toc100780941"/>
      <w:bookmarkStart w:id="162" w:name="_Toc100782166"/>
      <w:bookmarkStart w:id="163" w:name="_Toc100782286"/>
      <w:bookmarkStart w:id="164" w:name="_Toc100782410"/>
      <w:bookmarkStart w:id="165" w:name="_Toc100782539"/>
      <w:bookmarkStart w:id="166" w:name="_Toc104257697"/>
      <w:bookmarkStart w:id="167" w:name="_Toc104257871"/>
      <w:bookmarkStart w:id="168" w:name="_Toc104299387"/>
      <w:bookmarkStart w:id="169" w:name="_Toc112768387"/>
      <w:bookmarkStart w:id="170" w:name="_Toc112768675"/>
      <w:bookmarkStart w:id="171" w:name="_Toc112768915"/>
      <w:bookmarkStart w:id="172" w:name="_Toc112772351"/>
      <w:bookmarkStart w:id="173" w:name="_Toc112864026"/>
      <w:bookmarkStart w:id="174" w:name="_Toc112865168"/>
      <w:bookmarkStart w:id="175" w:name="_Toc117042647"/>
      <w:bookmarkStart w:id="176" w:name="_Toc125975999"/>
      <w:bookmarkStart w:id="177" w:name="_Toc128724875"/>
      <w:bookmarkEnd w:id="155"/>
      <w:r w:rsidRPr="00DF048C">
        <w:t>4</w:t>
      </w:r>
      <w:r w:rsidRPr="00DF048C">
        <w:tab/>
      </w:r>
      <w:r w:rsidR="005B7155" w:rsidRPr="00DF048C">
        <w:t>Architecture assumptions and requirements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65E332BF" w14:textId="6D164CB3" w:rsidR="00863ED5" w:rsidRPr="00DF048C" w:rsidRDefault="00080512" w:rsidP="00614976">
      <w:pPr>
        <w:pStyle w:val="Heading2"/>
      </w:pPr>
      <w:bookmarkStart w:id="178" w:name="_Toc93486477"/>
      <w:bookmarkStart w:id="179" w:name="_Toc97050502"/>
      <w:bookmarkStart w:id="180" w:name="_Toc97050716"/>
      <w:bookmarkStart w:id="181" w:name="_Toc97050914"/>
      <w:bookmarkStart w:id="182" w:name="_Toc97142371"/>
      <w:bookmarkStart w:id="183" w:name="_Toc100780942"/>
      <w:bookmarkStart w:id="184" w:name="_Toc100782167"/>
      <w:bookmarkStart w:id="185" w:name="_Toc100782287"/>
      <w:bookmarkStart w:id="186" w:name="_Toc100782411"/>
      <w:bookmarkStart w:id="187" w:name="_Toc100782540"/>
      <w:bookmarkStart w:id="188" w:name="_Toc104257698"/>
      <w:bookmarkStart w:id="189" w:name="_Toc104257872"/>
      <w:bookmarkStart w:id="190" w:name="_Toc104299388"/>
      <w:bookmarkStart w:id="191" w:name="_Toc112768388"/>
      <w:bookmarkStart w:id="192" w:name="_Toc112768676"/>
      <w:bookmarkStart w:id="193" w:name="_Toc112768916"/>
      <w:bookmarkStart w:id="194" w:name="_Toc112772352"/>
      <w:bookmarkStart w:id="195" w:name="_Toc112864027"/>
      <w:bookmarkStart w:id="196" w:name="_Toc112865169"/>
      <w:bookmarkStart w:id="197" w:name="_Toc117042648"/>
      <w:bookmarkStart w:id="198" w:name="_Toc125976000"/>
      <w:bookmarkStart w:id="199" w:name="_Toc128724876"/>
      <w:r w:rsidRPr="00DF048C">
        <w:t>4.1</w:t>
      </w:r>
      <w:r w:rsidRPr="00DF048C">
        <w:tab/>
      </w:r>
      <w:r w:rsidR="005B7155" w:rsidRPr="00DF048C">
        <w:t>Architecture assumptions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08CB4F11" w14:textId="77777777" w:rsidR="002246E3" w:rsidRPr="00DF048C" w:rsidRDefault="002246E3" w:rsidP="002246E3">
      <w:pPr>
        <w:pStyle w:val="B1"/>
      </w:pPr>
      <w:bookmarkStart w:id="200" w:name="_Toc93486478"/>
      <w:r w:rsidRPr="00DF048C">
        <w:t>-</w:t>
      </w:r>
      <w:r w:rsidRPr="00DF048C">
        <w:tab/>
        <w:t>Ranging-based services and sidelink positioning consists of distance measurement, direction measurement, or both. UE is allowed to request the distance measurement only, direction measurement only, or both in the service.</w:t>
      </w:r>
    </w:p>
    <w:p w14:paraId="2CA27745" w14:textId="77777777" w:rsidR="002246E3" w:rsidRPr="00DF048C" w:rsidRDefault="002246E3" w:rsidP="002246E3">
      <w:pPr>
        <w:pStyle w:val="B1"/>
      </w:pPr>
      <w:r w:rsidRPr="00DF048C">
        <w:t>-</w:t>
      </w:r>
      <w:r w:rsidRPr="00DF048C">
        <w:tab/>
        <w:t>Not all UEs are assumed to be Ranging/Sidelink positioning capable. It is assumed that all Ranging/SL positioning capable UEs are ProSe or V2X capable.</w:t>
      </w:r>
    </w:p>
    <w:p w14:paraId="0788DC2C" w14:textId="602262CF" w:rsidR="002246E3" w:rsidRPr="00DF048C" w:rsidRDefault="002246E3" w:rsidP="002246E3">
      <w:pPr>
        <w:pStyle w:val="B1"/>
      </w:pPr>
      <w:r w:rsidRPr="00DF048C">
        <w:t>-</w:t>
      </w:r>
      <w:r w:rsidRPr="00DF048C">
        <w:tab/>
        <w:t xml:space="preserve">For direct communication/discovery related aspects, architecture defined in </w:t>
      </w:r>
      <w:r w:rsidR="006D34D6" w:rsidRPr="00DF048C">
        <w:t>TS</w:t>
      </w:r>
      <w:r w:rsidR="006D34D6">
        <w:t> </w:t>
      </w:r>
      <w:r w:rsidR="006D34D6" w:rsidRPr="00DF048C">
        <w:t>23.287</w:t>
      </w:r>
      <w:r w:rsidR="006D34D6">
        <w:t> </w:t>
      </w:r>
      <w:r w:rsidR="006D34D6" w:rsidRPr="00DF048C">
        <w:t>[</w:t>
      </w:r>
      <w:r w:rsidRPr="00DF048C">
        <w:t xml:space="preserve">3] and </w:t>
      </w:r>
      <w:r w:rsidR="006D34D6" w:rsidRPr="00DF048C">
        <w:t>TS</w:t>
      </w:r>
      <w:r w:rsidR="006D34D6">
        <w:t> </w:t>
      </w:r>
      <w:r w:rsidR="006D34D6" w:rsidRPr="00DF048C">
        <w:t>23.304</w:t>
      </w:r>
      <w:r w:rsidR="006D34D6">
        <w:t> </w:t>
      </w:r>
      <w:r w:rsidR="006D34D6" w:rsidRPr="00DF048C">
        <w:t>[</w:t>
      </w:r>
      <w:r w:rsidRPr="00DF048C">
        <w:t>4] is used as the basis, and the solutions defined for V2X and ProSe will be reused as much as possible.</w:t>
      </w:r>
    </w:p>
    <w:p w14:paraId="66D01F4A" w14:textId="77777777" w:rsidR="002246E3" w:rsidRPr="00DF048C" w:rsidRDefault="002246E3" w:rsidP="002246E3">
      <w:pPr>
        <w:pStyle w:val="B1"/>
      </w:pPr>
      <w:r w:rsidRPr="00DF048C">
        <w:t>-</w:t>
      </w:r>
      <w:r w:rsidRPr="00DF048C">
        <w:tab/>
        <w:t>Licensed, unlicensed and ITS spectrum may be used for PC5. If licensed spectrum is used, it shall be fully under operator control:</w:t>
      </w:r>
    </w:p>
    <w:p w14:paraId="7B3CAA54" w14:textId="0B905767" w:rsidR="002246E3" w:rsidRPr="00DF048C" w:rsidRDefault="002246E3" w:rsidP="002246E3">
      <w:pPr>
        <w:pStyle w:val="B2"/>
      </w:pPr>
      <w:r w:rsidRPr="00DF048C">
        <w:t>-</w:t>
      </w:r>
      <w:r w:rsidRPr="00DF048C">
        <w:tab/>
        <w:t>For commercial ranging based service, both licensed and unlicensed spectrum can be used for PC5.</w:t>
      </w:r>
    </w:p>
    <w:p w14:paraId="2317A54B" w14:textId="274F2449" w:rsidR="002246E3" w:rsidRPr="00DF048C" w:rsidRDefault="002246E3" w:rsidP="002246E3">
      <w:pPr>
        <w:pStyle w:val="B2"/>
      </w:pPr>
      <w:r w:rsidRPr="00DF048C">
        <w:t>-</w:t>
      </w:r>
      <w:r w:rsidRPr="00DF048C">
        <w:tab/>
        <w:t>For V2X service, licensed, unlicensed and ITS spectrum can be used for PC5.</w:t>
      </w:r>
    </w:p>
    <w:p w14:paraId="233D29EF" w14:textId="5D1BF887" w:rsidR="002246E3" w:rsidRPr="00DF048C" w:rsidRDefault="002246E3" w:rsidP="002246E3">
      <w:pPr>
        <w:pStyle w:val="B2"/>
      </w:pPr>
      <w:r w:rsidRPr="00DF048C">
        <w:t>-</w:t>
      </w:r>
      <w:r w:rsidRPr="00DF048C">
        <w:tab/>
        <w:t>For Public safety service, licensed spectrum is used for PC5.</w:t>
      </w:r>
    </w:p>
    <w:p w14:paraId="37D4B1F0" w14:textId="54F162F4" w:rsidR="00863ED5" w:rsidRPr="00DF048C" w:rsidRDefault="001F671C" w:rsidP="00550DF8">
      <w:pPr>
        <w:pStyle w:val="EditorsNote"/>
      </w:pPr>
      <w:r w:rsidRPr="00D76172">
        <w:rPr>
          <w:lang w:val="en-US" w:eastAsia="zh-CN"/>
        </w:rPr>
        <w:t>Editor</w:t>
      </w:r>
      <w:r>
        <w:rPr>
          <w:lang w:val="en-US" w:eastAsia="zh-CN"/>
        </w:rPr>
        <w:t>'</w:t>
      </w:r>
      <w:r w:rsidRPr="00D76172">
        <w:rPr>
          <w:lang w:val="en-US" w:eastAsia="zh-CN"/>
        </w:rPr>
        <w:t>s note:</w:t>
      </w:r>
      <w:r w:rsidR="00550DF8" w:rsidRPr="00DF048C">
        <w:tab/>
      </w:r>
      <w:r w:rsidR="00863ED5" w:rsidRPr="00DF048C">
        <w:t>RAN has not concluded whether unlicensed spectrum can be considered for R18. This architecture assumption will be revisited once it is concluded in RAN.</w:t>
      </w:r>
    </w:p>
    <w:p w14:paraId="3AC77601" w14:textId="0FF17C30" w:rsidR="002246E3" w:rsidRPr="00DF048C" w:rsidRDefault="002246E3" w:rsidP="002246E3">
      <w:pPr>
        <w:pStyle w:val="B1"/>
      </w:pPr>
      <w:bookmarkStart w:id="201" w:name="_Toc97050503"/>
      <w:bookmarkStart w:id="202" w:name="_Toc97050717"/>
      <w:bookmarkStart w:id="203" w:name="_Toc97050915"/>
      <w:bookmarkStart w:id="204" w:name="_Toc97142372"/>
      <w:r w:rsidRPr="00DF048C">
        <w:t>-</w:t>
      </w:r>
      <w:r w:rsidRPr="00DF048C">
        <w:tab/>
        <w:t>Privacy protection and other security aspects will be tasked to SA3, and the related impact to architecture enhancement will be based on SA3 conclusion.</w:t>
      </w:r>
    </w:p>
    <w:p w14:paraId="61B48E48" w14:textId="2F892119" w:rsidR="005B7155" w:rsidRPr="00DF048C" w:rsidRDefault="00F14E06" w:rsidP="00614976">
      <w:pPr>
        <w:pStyle w:val="Heading2"/>
      </w:pPr>
      <w:bookmarkStart w:id="205" w:name="_Toc100780943"/>
      <w:bookmarkStart w:id="206" w:name="_Toc100782168"/>
      <w:bookmarkStart w:id="207" w:name="_Toc100782288"/>
      <w:bookmarkStart w:id="208" w:name="_Toc100782412"/>
      <w:bookmarkStart w:id="209" w:name="_Toc100782541"/>
      <w:bookmarkStart w:id="210" w:name="_Toc104257699"/>
      <w:bookmarkStart w:id="211" w:name="_Toc104257873"/>
      <w:bookmarkStart w:id="212" w:name="_Toc104299389"/>
      <w:bookmarkStart w:id="213" w:name="_Toc112768389"/>
      <w:bookmarkStart w:id="214" w:name="_Toc112768677"/>
      <w:bookmarkStart w:id="215" w:name="_Toc112768917"/>
      <w:bookmarkStart w:id="216" w:name="_Toc112772353"/>
      <w:bookmarkStart w:id="217" w:name="_Toc112864028"/>
      <w:bookmarkStart w:id="218" w:name="_Toc112865170"/>
      <w:bookmarkStart w:id="219" w:name="_Toc117042649"/>
      <w:bookmarkStart w:id="220" w:name="_Toc125976001"/>
      <w:bookmarkStart w:id="221" w:name="_Toc128724877"/>
      <w:r w:rsidRPr="00DF048C">
        <w:lastRenderedPageBreak/>
        <w:t>4</w:t>
      </w:r>
      <w:r w:rsidR="00080512" w:rsidRPr="00DF048C">
        <w:t>.2</w:t>
      </w:r>
      <w:r w:rsidR="00080512" w:rsidRPr="00DF048C">
        <w:tab/>
      </w:r>
      <w:r w:rsidR="005B7155" w:rsidRPr="00DF048C">
        <w:t>Architecture requirements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417F78C9" w14:textId="4D18AF4F" w:rsidR="00863ED5" w:rsidRPr="00DF048C" w:rsidRDefault="002246E3" w:rsidP="002246E3">
      <w:r w:rsidRPr="00DF048C">
        <w:t xml:space="preserve">The enhancement to 5GC architecture shall be able to support Ranging-based services and sidelink positioning in in-coverage, partial coverage and out of network coverage scenarios as defined in </w:t>
      </w:r>
      <w:r w:rsidR="006D34D6" w:rsidRPr="00DF048C">
        <w:t>TS</w:t>
      </w:r>
      <w:r w:rsidR="006D34D6">
        <w:t> </w:t>
      </w:r>
      <w:r w:rsidR="006D34D6" w:rsidRPr="00DF048C">
        <w:t>22.261</w:t>
      </w:r>
      <w:r w:rsidR="006D34D6">
        <w:t> </w:t>
      </w:r>
      <w:r w:rsidR="006D34D6" w:rsidRPr="00DF048C">
        <w:t>[</w:t>
      </w:r>
      <w:r w:rsidRPr="00DF048C">
        <w:t xml:space="preserve">5] and </w:t>
      </w:r>
      <w:r w:rsidR="006D34D6" w:rsidRPr="00DF048C">
        <w:t>TR</w:t>
      </w:r>
      <w:r w:rsidR="006D34D6">
        <w:t> </w:t>
      </w:r>
      <w:r w:rsidR="006D34D6" w:rsidRPr="00DF048C">
        <w:t>38.845</w:t>
      </w:r>
      <w:r w:rsidR="006D34D6">
        <w:t> </w:t>
      </w:r>
      <w:r w:rsidR="006D34D6" w:rsidRPr="00DF048C">
        <w:t>[</w:t>
      </w:r>
      <w:r w:rsidRPr="00DF048C">
        <w:t>6]:</w:t>
      </w:r>
    </w:p>
    <w:p w14:paraId="0B9067E6" w14:textId="240F583E" w:rsidR="002246E3" w:rsidRPr="00DF048C" w:rsidRDefault="002246E3" w:rsidP="002246E3">
      <w:pPr>
        <w:pStyle w:val="B1"/>
        <w:rPr>
          <w:lang w:eastAsia="ko-KR"/>
        </w:rPr>
      </w:pPr>
      <w:r w:rsidRPr="00DF048C">
        <w:rPr>
          <w:lang w:eastAsia="ko-KR"/>
        </w:rPr>
        <w:t>-</w:t>
      </w:r>
      <w:r w:rsidRPr="00DF048C">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7173219B" w:rsidR="00EB4DE9" w:rsidRPr="00DF048C" w:rsidRDefault="00863ED5" w:rsidP="00497930">
      <w:r w:rsidRPr="00DF048C">
        <w:rPr>
          <w:lang w:eastAsia="ko-KR"/>
        </w:rPr>
        <w:t>The enhancement to 5</w:t>
      </w:r>
      <w:r w:rsidRPr="00DF048C">
        <w:t xml:space="preserve">GC architecture shall be able to support requirements defined in </w:t>
      </w:r>
      <w:r w:rsidR="006D34D6" w:rsidRPr="00DF048C">
        <w:t>TS</w:t>
      </w:r>
      <w:r w:rsidR="006D34D6">
        <w:t> </w:t>
      </w:r>
      <w:r w:rsidR="006D34D6" w:rsidRPr="00DF048C">
        <w:t>22.261</w:t>
      </w:r>
      <w:r w:rsidR="006D34D6">
        <w:t> </w:t>
      </w:r>
      <w:r w:rsidR="006D34D6" w:rsidRPr="00DF048C">
        <w:t>[</w:t>
      </w:r>
      <w:r w:rsidR="00EB4DE9" w:rsidRPr="00DF048C">
        <w:t>5</w:t>
      </w:r>
      <w:r w:rsidRPr="00DF048C">
        <w:t>] to enable Ranging-based services and sidelink positioning, specifically the following:</w:t>
      </w:r>
    </w:p>
    <w:p w14:paraId="33F73C29" w14:textId="77777777" w:rsidR="002246E3" w:rsidRPr="00DF048C" w:rsidRDefault="002246E3" w:rsidP="002246E3">
      <w:pPr>
        <w:pStyle w:val="B1"/>
      </w:pPr>
      <w:r w:rsidRPr="00DF048C">
        <w:t>-</w:t>
      </w:r>
      <w:r w:rsidRPr="00DF048C">
        <w:tab/>
        <w:t>support energy efficient UE ranging operation.</w:t>
      </w:r>
    </w:p>
    <w:p w14:paraId="57702B08" w14:textId="30644D61" w:rsidR="002246E3" w:rsidRPr="00DF048C" w:rsidRDefault="00092FB4" w:rsidP="002D3BBE">
      <w:pPr>
        <w:pStyle w:val="NO"/>
      </w:pPr>
      <w:r>
        <w:t>NOTE </w:t>
      </w:r>
      <w:r w:rsidR="002246E3" w:rsidRPr="00DF048C">
        <w:t>1:</w:t>
      </w:r>
      <w:r w:rsidR="002246E3" w:rsidRPr="00DF048C">
        <w:tab/>
        <w:t>Solutions to support low power consumption UEs are developed in RAN WGs, alignment for 5GC impact will be considered later.</w:t>
      </w:r>
    </w:p>
    <w:p w14:paraId="153ABDC1" w14:textId="77777777" w:rsidR="002246E3" w:rsidRPr="00DF048C" w:rsidRDefault="002246E3" w:rsidP="002246E3">
      <w:pPr>
        <w:pStyle w:val="B1"/>
      </w:pPr>
      <w:r w:rsidRPr="00DF048C">
        <w:t>-</w:t>
      </w:r>
      <w:r w:rsidRPr="00DF048C">
        <w:tab/>
        <w:t>support for a UE to discover other UEs supporting ranging.</w:t>
      </w:r>
    </w:p>
    <w:p w14:paraId="5C20A12B" w14:textId="77777777" w:rsidR="002246E3" w:rsidRPr="00DF048C" w:rsidRDefault="002246E3" w:rsidP="002246E3">
      <w:pPr>
        <w:pStyle w:val="B1"/>
      </w:pPr>
      <w:r w:rsidRPr="00DF048C">
        <w:t>-</w:t>
      </w:r>
      <w:r w:rsidRPr="00DF048C">
        <w:tab/>
        <w:t>provide mechanisms for a MNO, or authorized 3rd party, to provision and manage ranging operation and configurations.</w:t>
      </w:r>
    </w:p>
    <w:p w14:paraId="5DC8F9FB" w14:textId="77777777" w:rsidR="002246E3" w:rsidRPr="00DF048C" w:rsidRDefault="002246E3" w:rsidP="002246E3">
      <w:pPr>
        <w:pStyle w:val="B1"/>
      </w:pPr>
      <w:r w:rsidRPr="00DF048C">
        <w:t>-</w:t>
      </w:r>
      <w:r w:rsidRPr="00DF048C">
        <w:tab/>
        <w:t>support mechanisms for a UE to assist another UE to perform ranging of a third UE.</w:t>
      </w:r>
    </w:p>
    <w:p w14:paraId="7C3D02CE" w14:textId="00296127" w:rsidR="00863ED5" w:rsidRPr="00DF048C" w:rsidRDefault="00092FB4" w:rsidP="002D3BBE">
      <w:pPr>
        <w:pStyle w:val="NO"/>
      </w:pPr>
      <w:r>
        <w:t>NOTE </w:t>
      </w:r>
      <w:r w:rsidR="00EB4DE9" w:rsidRPr="00DF048C">
        <w:t>2</w:t>
      </w:r>
      <w:r w:rsidR="00863ED5" w:rsidRPr="00DF048C">
        <w:t>:</w:t>
      </w:r>
      <w:r w:rsidR="002246E3" w:rsidRPr="00DF048C">
        <w:tab/>
      </w:r>
      <w:r w:rsidR="00863ED5" w:rsidRPr="00DF048C">
        <w:t>It cannot be assumed that all ranging UEs support the same application for exchange of information.</w:t>
      </w:r>
    </w:p>
    <w:p w14:paraId="0271ACFE" w14:textId="3436BD43"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a</w:t>
      </w:r>
      <w:r w:rsidR="00790FDF">
        <w:rPr>
          <w:lang w:eastAsia="ko-KR"/>
        </w:rPr>
        <w:t xml:space="preserve"> SL Positioning Client UE</w:t>
      </w:r>
      <w:r w:rsidRPr="00DF048C">
        <w:rPr>
          <w:lang w:eastAsia="ko-KR"/>
        </w:rPr>
        <w:t>.</w:t>
      </w:r>
    </w:p>
    <w:p w14:paraId="30DF7964"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the application server.</w:t>
      </w:r>
    </w:p>
    <w:p w14:paraId="372F7445" w14:textId="77777777" w:rsidR="002246E3" w:rsidRPr="00DF048C" w:rsidRDefault="002246E3" w:rsidP="002246E3">
      <w:pPr>
        <w:pStyle w:val="B1"/>
        <w:rPr>
          <w:lang w:eastAsia="ko-KR"/>
        </w:rPr>
      </w:pPr>
      <w:r w:rsidRPr="00DF048C">
        <w:rPr>
          <w:lang w:eastAsia="ko-KR"/>
        </w:rPr>
        <w:t>-</w:t>
      </w:r>
      <w:r w:rsidRPr="00DF048C">
        <w:rPr>
          <w:lang w:eastAsia="ko-KR"/>
        </w:rPr>
        <w:tab/>
        <w:t>support one UE initiating ranging to the other UE.</w:t>
      </w:r>
    </w:p>
    <w:p w14:paraId="58838983" w14:textId="77777777" w:rsidR="002246E3" w:rsidRPr="00DF048C" w:rsidRDefault="002246E3" w:rsidP="002246E3">
      <w:pPr>
        <w:pStyle w:val="B1"/>
        <w:rPr>
          <w:lang w:eastAsia="ko-KR"/>
        </w:rPr>
      </w:pPr>
      <w:r w:rsidRPr="00DF048C">
        <w:rPr>
          <w:lang w:eastAsia="ko-KR"/>
        </w:rPr>
        <w:t>-</w:t>
      </w:r>
      <w:r w:rsidRPr="00DF048C">
        <w:rPr>
          <w:lang w:eastAsia="ko-KR"/>
        </w:rPr>
        <w:tab/>
        <w:t>support ranging between UEs belonging to different PLMNs.</w:t>
      </w:r>
    </w:p>
    <w:p w14:paraId="1C4C79FA" w14:textId="77777777" w:rsidR="002246E3" w:rsidRPr="00DF048C" w:rsidRDefault="002246E3" w:rsidP="002246E3">
      <w:pPr>
        <w:pStyle w:val="B1"/>
        <w:rPr>
          <w:lang w:eastAsia="ko-KR"/>
        </w:rPr>
      </w:pPr>
      <w:r w:rsidRPr="00DF048C">
        <w:rPr>
          <w:lang w:eastAsia="ko-KR"/>
        </w:rPr>
        <w:t>-</w:t>
      </w:r>
      <w:r w:rsidRPr="00DF048C">
        <w:rPr>
          <w:lang w:eastAsia="ko-KR"/>
        </w:rPr>
        <w:tab/>
        <w:t>allow roaming UEs to perform ranging.</w:t>
      </w:r>
    </w:p>
    <w:p w14:paraId="67255630" w14:textId="0AC1679F" w:rsidR="00863ED5" w:rsidRPr="00DF048C" w:rsidRDefault="00863ED5" w:rsidP="00863ED5">
      <w:pPr>
        <w:rPr>
          <w:rFonts w:eastAsia="DengXian"/>
          <w:lang w:bidi="ar"/>
        </w:rPr>
      </w:pPr>
      <w:r w:rsidRPr="00DF048C">
        <w:rPr>
          <w:lang w:eastAsia="ko-KR"/>
        </w:rPr>
        <w:t>The enhancement to 5</w:t>
      </w:r>
      <w:r w:rsidRPr="00DF048C">
        <w:t xml:space="preserve">GC architecture shall be able to support requirements defined in </w:t>
      </w:r>
      <w:r w:rsidR="006D34D6" w:rsidRPr="00DF048C">
        <w:t>TS</w:t>
      </w:r>
      <w:r w:rsidR="006D34D6">
        <w:t> </w:t>
      </w:r>
      <w:r w:rsidR="006D34D6" w:rsidRPr="00DF048C">
        <w:t>22.186</w:t>
      </w:r>
      <w:r w:rsidR="006D34D6">
        <w:t> </w:t>
      </w:r>
      <w:r w:rsidR="006D34D6" w:rsidRPr="00DF048C">
        <w:t>[</w:t>
      </w:r>
      <w:r w:rsidR="00EB4DE9" w:rsidRPr="00DF048C">
        <w:t>7</w:t>
      </w:r>
      <w:r w:rsidRPr="00DF048C">
        <w:t>] to enable Ranging-based services and sidelink positioning, specifically the following:</w:t>
      </w:r>
    </w:p>
    <w:p w14:paraId="1E686517" w14:textId="42763B21" w:rsidR="002246E3" w:rsidRPr="00DF048C" w:rsidRDefault="002246E3" w:rsidP="002246E3">
      <w:pPr>
        <w:pStyle w:val="B1"/>
      </w:pPr>
      <w:r w:rsidRPr="00DF048C">
        <w:t>-</w:t>
      </w:r>
      <w:r w:rsidRPr="00DF048C">
        <w:tab/>
        <w:t>support relative position between UEs supporting V2X application.</w:t>
      </w:r>
    </w:p>
    <w:p w14:paraId="6973A1A8" w14:textId="4838181A" w:rsidR="00863ED5" w:rsidRDefault="00863ED5" w:rsidP="004D01D8">
      <w:r w:rsidRPr="00DF048C">
        <w:t>Both Ranging-based services and sidelink positioning should be based on common architecture.</w:t>
      </w:r>
    </w:p>
    <w:p w14:paraId="40CF518A" w14:textId="7F0A6D21" w:rsidR="007367C6" w:rsidRDefault="007367C6" w:rsidP="007367C6">
      <w:pPr>
        <w:pStyle w:val="Heading2"/>
      </w:pPr>
      <w:bookmarkStart w:id="222" w:name="_Toc97142496"/>
      <w:bookmarkStart w:id="223" w:name="_Toc104257700"/>
      <w:bookmarkStart w:id="224" w:name="_Toc104257874"/>
      <w:bookmarkStart w:id="225" w:name="_Toc104299390"/>
      <w:bookmarkStart w:id="226" w:name="_Toc112768390"/>
      <w:bookmarkStart w:id="227" w:name="_Toc112768678"/>
      <w:bookmarkStart w:id="228" w:name="_Toc112768918"/>
      <w:bookmarkStart w:id="229" w:name="_Toc112772354"/>
      <w:bookmarkStart w:id="230" w:name="_Toc112864029"/>
      <w:bookmarkStart w:id="231" w:name="_Toc112865171"/>
      <w:bookmarkStart w:id="232" w:name="_Toc117042650"/>
      <w:bookmarkStart w:id="233" w:name="_Toc125976002"/>
      <w:bookmarkStart w:id="234" w:name="_Toc93529804"/>
      <w:bookmarkStart w:id="235" w:name="_Toc128724878"/>
      <w:r>
        <w:t>4.3</w:t>
      </w:r>
      <w:r w:rsidRPr="004D3578">
        <w:tab/>
      </w:r>
      <w:bookmarkEnd w:id="222"/>
      <w:r>
        <w:t>G</w:t>
      </w:r>
      <w:r w:rsidRPr="00F0043C">
        <w:t>eneral reference architecture</w:t>
      </w:r>
      <w:bookmarkEnd w:id="223"/>
      <w:bookmarkEnd w:id="224"/>
      <w:bookmarkEnd w:id="225"/>
      <w:bookmarkEnd w:id="226"/>
      <w:bookmarkEnd w:id="227"/>
      <w:bookmarkEnd w:id="228"/>
      <w:bookmarkEnd w:id="229"/>
      <w:bookmarkEnd w:id="230"/>
      <w:bookmarkEnd w:id="231"/>
      <w:bookmarkEnd w:id="232"/>
      <w:bookmarkEnd w:id="233"/>
      <w:bookmarkEnd w:id="235"/>
    </w:p>
    <w:p w14:paraId="6C77E682" w14:textId="14C2A535" w:rsidR="007367C6" w:rsidRDefault="007367C6" w:rsidP="007367C6">
      <w:pPr>
        <w:pStyle w:val="Heading3"/>
      </w:pPr>
      <w:bookmarkStart w:id="236" w:name="_Toc97142497"/>
      <w:bookmarkStart w:id="237" w:name="_Toc104257701"/>
      <w:bookmarkStart w:id="238" w:name="_Toc104257875"/>
      <w:bookmarkStart w:id="239" w:name="_Toc104299391"/>
      <w:bookmarkStart w:id="240" w:name="_Toc112768391"/>
      <w:bookmarkStart w:id="241" w:name="_Toc112768679"/>
      <w:bookmarkStart w:id="242" w:name="_Toc112768919"/>
      <w:bookmarkStart w:id="243" w:name="_Toc112772355"/>
      <w:bookmarkStart w:id="244" w:name="_Toc112864030"/>
      <w:bookmarkStart w:id="245" w:name="_Toc112865172"/>
      <w:bookmarkStart w:id="246" w:name="_Toc117042651"/>
      <w:bookmarkStart w:id="247" w:name="_Toc125976003"/>
      <w:bookmarkStart w:id="248" w:name="_Toc128724879"/>
      <w:r>
        <w:t>4.3.1</w:t>
      </w:r>
      <w:r>
        <w:tab/>
        <w:t>General</w:t>
      </w:r>
      <w:bookmarkEnd w:id="236"/>
      <w:bookmarkEnd w:id="237"/>
      <w:bookmarkEnd w:id="238"/>
      <w:bookmarkEnd w:id="239"/>
      <w:bookmarkEnd w:id="240"/>
      <w:bookmarkEnd w:id="241"/>
      <w:bookmarkEnd w:id="242"/>
      <w:bookmarkEnd w:id="243"/>
      <w:bookmarkEnd w:id="244"/>
      <w:bookmarkEnd w:id="245"/>
      <w:bookmarkEnd w:id="246"/>
      <w:bookmarkEnd w:id="247"/>
      <w:bookmarkEnd w:id="248"/>
    </w:p>
    <w:bookmarkEnd w:id="234"/>
    <w:p w14:paraId="4ED2FF17" w14:textId="2B100126" w:rsidR="007367C6" w:rsidRDefault="007367C6" w:rsidP="007367C6">
      <w:pPr>
        <w:rPr>
          <w:rFonts w:eastAsia="DengXian"/>
          <w:lang w:eastAsia="zh-CN"/>
        </w:rPr>
      </w:pPr>
      <w:r>
        <w:t xml:space="preserve">Figure 4.3.1-1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w:t>
      </w:r>
      <w:r>
        <w:rPr>
          <w:lang w:val="en-US"/>
        </w:rPr>
        <w:t>UE C and UE D may be out of coverage, or with partial network coverage.</w:t>
      </w:r>
      <w:r w:rsidR="00092FB4">
        <w:rPr>
          <w:lang w:val="en-US"/>
        </w:rPr>
        <w:t xml:space="preserve"> </w:t>
      </w:r>
      <w:r>
        <w:t>For si</w:t>
      </w:r>
      <w:r w:rsidRPr="00C57402">
        <w:t xml:space="preserve">mplicity, this figure only shows </w:t>
      </w:r>
      <w:r w:rsidRPr="00C57402">
        <w:rPr>
          <w:rFonts w:eastAsia="DengXian"/>
          <w:lang w:eastAsia="zh-CN"/>
        </w:rPr>
        <w:t xml:space="preserve">target UE and reference UE (i.e. UE-A, UE-B, UE-C and UE-D), and there could also be Assistant UE, Located UE and </w:t>
      </w:r>
      <w:r w:rsidR="0063310E">
        <w:rPr>
          <w:rFonts w:eastAsia="DengXian"/>
          <w:lang w:eastAsia="zh-CN"/>
        </w:rPr>
        <w:t>SL Positioning Server UE</w:t>
      </w:r>
      <w:r w:rsidRPr="00C57402">
        <w:rPr>
          <w:rFonts w:eastAsia="DengXian"/>
          <w:lang w:eastAsia="zh-CN"/>
        </w:rPr>
        <w:t xml:space="preserve"> in the architecture as per the solution.</w:t>
      </w:r>
    </w:p>
    <w:p w14:paraId="547788A8" w14:textId="739A02FA" w:rsidR="007367C6" w:rsidRDefault="00092FB4" w:rsidP="007A3249">
      <w:pPr>
        <w:pStyle w:val="NO"/>
      </w:pPr>
      <w:r>
        <w:rPr>
          <w:lang w:eastAsia="zh-CN"/>
        </w:rPr>
        <w:t>NOTE </w:t>
      </w:r>
      <w:r w:rsidR="007367C6">
        <w:rPr>
          <w:lang w:eastAsia="zh-CN"/>
        </w:rPr>
        <w:t>1:</w:t>
      </w:r>
      <w:r>
        <w:rPr>
          <w:lang w:eastAsia="zh-CN"/>
        </w:rPr>
        <w:tab/>
      </w:r>
      <w:r w:rsidR="007367C6">
        <w:t>Other 5GC entities not marked with the SL positioning/Ranging label may still need to be involved in SL positioning/Ranging.</w:t>
      </w:r>
    </w:p>
    <w:p w14:paraId="08C27ACA" w14:textId="77777777" w:rsidR="007367C6" w:rsidRDefault="007367C6" w:rsidP="00092FB4">
      <w:pPr>
        <w:pStyle w:val="TH"/>
      </w:pPr>
      <w:r>
        <w:object w:dxaOrig="11980" w:dyaOrig="7790" w14:anchorId="6F648FC4">
          <v:shape id="_x0000_i1027" type="#_x0000_t75" style="width:481.5pt;height:313.5pt" o:ole="">
            <v:imagedata r:id="rId15" o:title=""/>
          </v:shape>
          <o:OLEObject Type="Embed" ProgID="Visio.Drawing.15" ShapeID="_x0000_i1027" DrawAspect="Content" ObjectID="_1739339774" r:id="rId16"/>
        </w:object>
      </w:r>
    </w:p>
    <w:p w14:paraId="27ED3E1F" w14:textId="041B073C" w:rsidR="007367C6" w:rsidRPr="00092FB4" w:rsidRDefault="007367C6" w:rsidP="007367C6">
      <w:pPr>
        <w:pStyle w:val="TF"/>
      </w:pPr>
      <w:r w:rsidRPr="00092FB4">
        <w:t>Figure 4.3.1-1 Reference architecture for Sidelink Positioning and Ranging-based services for non-roaming and same PLMN operation</w:t>
      </w:r>
    </w:p>
    <w:p w14:paraId="53750194" w14:textId="5223357B" w:rsidR="007367C6" w:rsidRDefault="007A3249" w:rsidP="007367C6">
      <w:r>
        <w:t>Figure 4.3</w:t>
      </w:r>
      <w:r w:rsidR="007367C6">
        <w:t>.1-2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007367C6">
        <w:rPr>
          <w:lang w:val="en-US"/>
        </w:rPr>
        <w:t xml:space="preserve">UE C and UE D may be out of coverage, or with partial network coverage. </w:t>
      </w:r>
      <w:r w:rsidR="007367C6">
        <w:t xml:space="preserve">For simplicity, this figure only shows </w:t>
      </w:r>
      <w:r w:rsidR="007367C6" w:rsidRPr="002F5481">
        <w:rPr>
          <w:rFonts w:eastAsia="DengXian"/>
          <w:lang w:eastAsia="zh-CN"/>
        </w:rPr>
        <w:t xml:space="preserve">target UE and reference UE (i.e. UE-A, UE-B, UE-C and UE-D), and there could also </w:t>
      </w:r>
      <w:r w:rsidR="007367C6" w:rsidRPr="00C57402">
        <w:rPr>
          <w:rFonts w:eastAsia="DengXian"/>
          <w:lang w:eastAsia="zh-CN"/>
        </w:rPr>
        <w:t>be Assistant</w:t>
      </w:r>
      <w:r w:rsidR="007367C6" w:rsidRPr="002F5481">
        <w:rPr>
          <w:rFonts w:eastAsia="DengXian"/>
          <w:lang w:eastAsia="zh-CN"/>
        </w:rPr>
        <w:t xml:space="preserve"> UE, </w:t>
      </w:r>
      <w:r w:rsidR="007367C6">
        <w:rPr>
          <w:rFonts w:eastAsia="DengXian"/>
          <w:lang w:eastAsia="zh-CN"/>
        </w:rPr>
        <w:t>Located</w:t>
      </w:r>
      <w:r w:rsidR="007367C6" w:rsidRPr="002F5481">
        <w:rPr>
          <w:rFonts w:eastAsia="DengXian"/>
          <w:lang w:eastAsia="zh-CN"/>
        </w:rPr>
        <w:t xml:space="preserve"> UE and </w:t>
      </w:r>
      <w:r w:rsidR="0063310E">
        <w:rPr>
          <w:rFonts w:eastAsia="DengXian"/>
          <w:lang w:eastAsia="zh-CN"/>
        </w:rPr>
        <w:t>SL Positioning Server UE</w:t>
      </w:r>
      <w:r w:rsidR="007367C6" w:rsidRPr="002F5481">
        <w:rPr>
          <w:rFonts w:eastAsia="DengXian"/>
          <w:lang w:eastAsia="zh-CN"/>
        </w:rPr>
        <w:t xml:space="preserve"> in the architecture</w:t>
      </w:r>
      <w:r w:rsidR="007367C6">
        <w:rPr>
          <w:rFonts w:eastAsia="DengXian"/>
          <w:lang w:eastAsia="zh-CN"/>
        </w:rPr>
        <w:t xml:space="preserve"> as per the solution</w:t>
      </w:r>
      <w:r w:rsidR="007367C6" w:rsidRPr="002F5481">
        <w:rPr>
          <w:rFonts w:eastAsia="DengXian"/>
          <w:lang w:eastAsia="zh-CN"/>
        </w:rPr>
        <w:t>.</w:t>
      </w:r>
    </w:p>
    <w:p w14:paraId="34DDEB94" w14:textId="14D98A86" w:rsidR="007367C6" w:rsidRPr="00092FB4" w:rsidRDefault="00092FB4" w:rsidP="007A3249">
      <w:pPr>
        <w:pStyle w:val="NO"/>
      </w:pPr>
      <w:r w:rsidRPr="00092FB4">
        <w:t>NOTE </w:t>
      </w:r>
      <w:r w:rsidR="007367C6" w:rsidRPr="00092FB4">
        <w:t>2: Other 5GC entities not marked with the SL positioning/Ranging label may still need to be involved in SL positioning/Ranging</w:t>
      </w:r>
      <w:r w:rsidR="007A3249" w:rsidRPr="00092FB4">
        <w:t>.</w:t>
      </w:r>
    </w:p>
    <w:p w14:paraId="40A36495" w14:textId="77777777" w:rsidR="007367C6" w:rsidRDefault="007367C6" w:rsidP="00092FB4">
      <w:pPr>
        <w:pStyle w:val="TH"/>
      </w:pPr>
      <w:r>
        <w:object w:dxaOrig="12820" w:dyaOrig="12470" w14:anchorId="281991D8">
          <v:shape id="_x0000_i1028" type="#_x0000_t75" style="width:482.25pt;height:468.75pt" o:ole="">
            <v:imagedata r:id="rId17" o:title=""/>
          </v:shape>
          <o:OLEObject Type="Embed" ProgID="Visio.Drawing.15" ShapeID="_x0000_i1028" DrawAspect="Content" ObjectID="_1739339775" r:id="rId18"/>
        </w:object>
      </w:r>
    </w:p>
    <w:p w14:paraId="57567D79" w14:textId="6370BADD" w:rsidR="007367C6" w:rsidRPr="00092FB4" w:rsidRDefault="007367C6" w:rsidP="007367C6">
      <w:pPr>
        <w:pStyle w:val="TF"/>
      </w:pPr>
      <w:r w:rsidRPr="00092FB4">
        <w:t>Figure 4.</w:t>
      </w:r>
      <w:r w:rsidR="007A3249" w:rsidRPr="00092FB4">
        <w:t>3</w:t>
      </w:r>
      <w:r w:rsidRPr="00092FB4">
        <w:t>.1-2 Reference architecture for Sidelink Positioning and Ranging-based services for inter-PLMN operations</w:t>
      </w:r>
    </w:p>
    <w:p w14:paraId="2C186087" w14:textId="2BC7912B" w:rsidR="007367C6" w:rsidRDefault="007A3249" w:rsidP="007367C6">
      <w:pPr>
        <w:rPr>
          <w:rFonts w:eastAsia="DengXian"/>
          <w:lang w:eastAsia="zh-CN"/>
        </w:rPr>
      </w:pPr>
      <w:r>
        <w:t>Figure 4.3</w:t>
      </w:r>
      <w:r w:rsidR="007367C6" w:rsidRPr="00C57402">
        <w:t xml:space="preserve">.1-3 shows a reference architecture for Sidelink Positioning and Ranging-based services for Inter-PLMN non-roaming operation. In this case, the UE A and UE B have subscriptions from different PLMNs, i.e. PLMN-A and PLMN-B respectively. In addition, UE A is roaming and registered to PLMN-C. </w:t>
      </w:r>
      <w:r w:rsidR="007367C6" w:rsidRPr="00C57402">
        <w:rPr>
          <w:lang w:val="en-US"/>
        </w:rPr>
        <w:t>UE C and UE D may be out of coverage, or with partial network coverage.</w:t>
      </w:r>
      <w:r w:rsidR="007367C6" w:rsidRPr="00C57402">
        <w:t xml:space="preserve"> For simplicity, this figure only shows </w:t>
      </w:r>
      <w:r w:rsidR="007367C6" w:rsidRPr="00C57402">
        <w:rPr>
          <w:rFonts w:eastAsia="DengXian"/>
          <w:lang w:eastAsia="zh-CN"/>
        </w:rPr>
        <w:t xml:space="preserve">target UE and reference UE (i.e. UE-A, UE-B, UE-C and UE-D), and there could also be Assistant UE, Located UE and </w:t>
      </w:r>
      <w:r w:rsidR="0063310E">
        <w:rPr>
          <w:rFonts w:eastAsia="DengXian"/>
          <w:lang w:eastAsia="zh-CN"/>
        </w:rPr>
        <w:t>SL Positioning Server UE</w:t>
      </w:r>
      <w:r w:rsidR="007367C6" w:rsidRPr="00C57402">
        <w:rPr>
          <w:rFonts w:eastAsia="DengXian"/>
          <w:lang w:eastAsia="zh-CN"/>
        </w:rPr>
        <w:t xml:space="preserve"> in the architecture as per the solution.</w:t>
      </w:r>
    </w:p>
    <w:p w14:paraId="19ECB948" w14:textId="7279953A" w:rsidR="007367C6" w:rsidRPr="00092FB4" w:rsidRDefault="00092FB4" w:rsidP="007A3249">
      <w:pPr>
        <w:pStyle w:val="NO"/>
      </w:pPr>
      <w:r w:rsidRPr="00092FB4">
        <w:t>NOTE </w:t>
      </w:r>
      <w:r w:rsidR="007A3249" w:rsidRPr="00092FB4">
        <w:t>3</w:t>
      </w:r>
      <w:r w:rsidR="007367C6" w:rsidRPr="00092FB4">
        <w:t>:</w:t>
      </w:r>
      <w:r>
        <w:tab/>
      </w:r>
      <w:r w:rsidR="007367C6" w:rsidRPr="00092FB4">
        <w:t>Other 5GC entities not marked with the SL positioning/Ranging label may still need to be involved in SL positioning/Ranging</w:t>
      </w:r>
      <w:r w:rsidR="007A3249" w:rsidRPr="00092FB4">
        <w:t>.</w:t>
      </w:r>
    </w:p>
    <w:p w14:paraId="298CB807" w14:textId="77777777" w:rsidR="007367C6" w:rsidRDefault="007367C6" w:rsidP="007367C6">
      <w:pPr>
        <w:pStyle w:val="TH"/>
      </w:pPr>
      <w:r>
        <w:object w:dxaOrig="12210" w:dyaOrig="13590" w14:anchorId="380206E5">
          <v:shape id="_x0000_i1029" type="#_x0000_t75" style="width:481.5pt;height:536.25pt" o:ole="">
            <v:imagedata r:id="rId19" o:title=""/>
          </v:shape>
          <o:OLEObject Type="Embed" ProgID="Visio.Drawing.15" ShapeID="_x0000_i1029" DrawAspect="Content" ObjectID="_1739339776" r:id="rId20"/>
        </w:object>
      </w:r>
    </w:p>
    <w:p w14:paraId="167CB937" w14:textId="5152EE0C" w:rsidR="007367C6" w:rsidRPr="005B4900" w:rsidRDefault="007367C6" w:rsidP="007367C6">
      <w:pPr>
        <w:pStyle w:val="TF"/>
        <w:rPr>
          <w:rFonts w:eastAsia="DengXian"/>
        </w:rPr>
      </w:pPr>
      <w:r w:rsidRPr="005B4900">
        <w:t xml:space="preserve">Figure </w:t>
      </w:r>
      <w:r w:rsidR="00032262" w:rsidRPr="005B4900">
        <w:t>4.3</w:t>
      </w:r>
      <w:r w:rsidRPr="005B4900">
        <w:t>.1-3 Reference architecture for Sidelink Positioning and Ranging-based services for inter-PLMN operation with roaming</w:t>
      </w:r>
    </w:p>
    <w:p w14:paraId="49DA3032" w14:textId="5652B87E" w:rsidR="007367C6" w:rsidRPr="00C57402" w:rsidRDefault="001F671C" w:rsidP="00032262">
      <w:pPr>
        <w:pStyle w:val="EditorsNote"/>
        <w:rPr>
          <w:lang w:val="en-US"/>
        </w:rPr>
      </w:pPr>
      <w:bookmarkStart w:id="249" w:name="_Toc100782796"/>
      <w:r w:rsidRPr="00D76172">
        <w:rPr>
          <w:lang w:val="en-US" w:eastAsia="zh-CN"/>
        </w:rPr>
        <w:t>Editor</w:t>
      </w:r>
      <w:r>
        <w:rPr>
          <w:lang w:val="en-US" w:eastAsia="zh-CN"/>
        </w:rPr>
        <w:t>'</w:t>
      </w:r>
      <w:r w:rsidRPr="00D76172">
        <w:rPr>
          <w:lang w:val="en-US" w:eastAsia="zh-CN"/>
        </w:rPr>
        <w:t>s note:</w:t>
      </w:r>
      <w:r w:rsidR="00092FB4">
        <w:tab/>
      </w:r>
      <w:r w:rsidR="007367C6" w:rsidRPr="00032262">
        <w:t>Whether the architecture(s) for (S)NPN deployments will be considered is FFS.</w:t>
      </w:r>
    </w:p>
    <w:p w14:paraId="5277D75D" w14:textId="6AA98DCC" w:rsidR="007367C6" w:rsidRPr="00C57402" w:rsidRDefault="007367C6" w:rsidP="007367C6">
      <w:pPr>
        <w:pStyle w:val="Heading3"/>
      </w:pPr>
      <w:bookmarkStart w:id="250" w:name="_Toc104257702"/>
      <w:bookmarkStart w:id="251" w:name="_Toc104257876"/>
      <w:bookmarkStart w:id="252" w:name="_Toc104299392"/>
      <w:bookmarkStart w:id="253" w:name="_Toc112768392"/>
      <w:bookmarkStart w:id="254" w:name="_Toc112768680"/>
      <w:bookmarkStart w:id="255" w:name="_Toc112768920"/>
      <w:bookmarkStart w:id="256" w:name="_Toc112772356"/>
      <w:bookmarkStart w:id="257" w:name="_Toc112864031"/>
      <w:bookmarkStart w:id="258" w:name="_Toc112865173"/>
      <w:bookmarkStart w:id="259" w:name="_Toc117042652"/>
      <w:bookmarkStart w:id="260" w:name="_Toc125976004"/>
      <w:bookmarkStart w:id="261" w:name="_Toc128724880"/>
      <w:r w:rsidRPr="00C57402">
        <w:t>4.</w:t>
      </w:r>
      <w:r w:rsidR="00032262">
        <w:t>3</w:t>
      </w:r>
      <w:r w:rsidRPr="00C57402">
        <w:t>.2</w:t>
      </w:r>
      <w:r w:rsidRPr="00C57402">
        <w:tab/>
        <w:t>Functional descriptions</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A8DE586" w14:textId="113CB78F" w:rsidR="007367C6" w:rsidRPr="00C57402" w:rsidRDefault="007367C6" w:rsidP="007367C6">
      <w:r w:rsidRPr="00C57402">
        <w:t>Sidelink Positioning and Ranging-based services are supported based on</w:t>
      </w:r>
      <w:r w:rsidR="00032262">
        <w:t xml:space="preserve"> the architectures in clause 4.3</w:t>
      </w:r>
      <w:r w:rsidRPr="00C57402">
        <w:t>.1, with the following reference points:</w:t>
      </w:r>
    </w:p>
    <w:p w14:paraId="10AB1E40" w14:textId="0298EED4" w:rsidR="007367C6" w:rsidRDefault="007367C6" w:rsidP="007367C6">
      <w:pPr>
        <w:pStyle w:val="B1"/>
        <w:rPr>
          <w:lang w:val="en-US"/>
        </w:rPr>
      </w:pPr>
      <w:r w:rsidRPr="00C57402">
        <w:t>-</w:t>
      </w:r>
      <w:r w:rsidR="00092FB4">
        <w:tab/>
      </w:r>
      <w:r w:rsidRPr="00C57402">
        <w:rPr>
          <w:lang w:val="en-US"/>
        </w:rPr>
        <w:t>SR1:</w:t>
      </w:r>
      <w:r w:rsidR="00032262">
        <w:rPr>
          <w:lang w:val="en-US"/>
        </w:rPr>
        <w:t xml:space="preserve"> </w:t>
      </w:r>
      <w:r w:rsidRPr="00C57402">
        <w:rPr>
          <w:lang w:val="en-US"/>
        </w:rPr>
        <w:t>The reference point between the UE Sidelink (SL) Positioning and Ranging function i</w:t>
      </w:r>
      <w:r>
        <w:rPr>
          <w:lang w:val="en-US"/>
        </w:rPr>
        <w:t>n the UE and the SL Positioning/Ranging Server. This reference point is out of scope of this specification. It may be used for the configuration and application layer signaling.</w:t>
      </w:r>
    </w:p>
    <w:p w14:paraId="0FB42531" w14:textId="57257EAB" w:rsidR="007367C6" w:rsidRDefault="00032262" w:rsidP="007367C6">
      <w:pPr>
        <w:pStyle w:val="B1"/>
        <w:rPr>
          <w:lang w:val="en-US"/>
        </w:rPr>
      </w:pPr>
      <w:r>
        <w:rPr>
          <w:lang w:val="en-US"/>
        </w:rPr>
        <w:lastRenderedPageBreak/>
        <w:t>-</w:t>
      </w:r>
      <w:r>
        <w:rPr>
          <w:lang w:val="en-US"/>
        </w:rPr>
        <w:tab/>
        <w:t xml:space="preserve">SR5: </w:t>
      </w:r>
      <w:r w:rsidR="007367C6">
        <w:rPr>
          <w:lang w:val="en-US"/>
        </w:rPr>
        <w:t xml:space="preserve">The reference point between the </w:t>
      </w:r>
      <w:r w:rsidR="007367C6" w:rsidRPr="00CA4333">
        <w:rPr>
          <w:lang w:val="en-US"/>
        </w:rPr>
        <w:t xml:space="preserve">Sidelink (SL) Positioning and Ranging </w:t>
      </w:r>
      <w:r w:rsidR="007367C6">
        <w:rPr>
          <w:lang w:val="en-US"/>
        </w:rPr>
        <w:t>function</w:t>
      </w:r>
      <w:r w:rsidR="007367C6" w:rsidRPr="00CA4333">
        <w:rPr>
          <w:lang w:val="en-US"/>
        </w:rPr>
        <w:t xml:space="preserve"> </w:t>
      </w:r>
      <w:r w:rsidR="007367C6">
        <w:rPr>
          <w:lang w:val="en-US"/>
        </w:rPr>
        <w:t>in UEs. It is carried over the PC5 reference point.</w:t>
      </w:r>
    </w:p>
    <w:p w14:paraId="0D037529" w14:textId="4EAA6383" w:rsidR="007367C6" w:rsidRPr="007B41F2" w:rsidRDefault="001F671C" w:rsidP="007367C6">
      <w:pPr>
        <w:pStyle w:val="EditorsNote"/>
      </w:pPr>
      <w:r w:rsidRPr="00D76172">
        <w:rPr>
          <w:lang w:val="en-US" w:eastAsia="zh-CN"/>
        </w:rPr>
        <w:t>Editor</w:t>
      </w:r>
      <w:r>
        <w:rPr>
          <w:lang w:val="en-US" w:eastAsia="zh-CN"/>
        </w:rPr>
        <w:t>'</w:t>
      </w:r>
      <w:r w:rsidRPr="00D76172">
        <w:rPr>
          <w:lang w:val="en-US" w:eastAsia="zh-CN"/>
        </w:rPr>
        <w:t>s note:</w:t>
      </w:r>
      <w:r w:rsidR="00092FB4">
        <w:tab/>
      </w:r>
      <w:r w:rsidR="007367C6" w:rsidRPr="00C57402">
        <w:t>Whether SR5 will be over PC5-RRC, PC5-D, PC5-U and/or PC5-S will be aligned with RAN WGs.</w:t>
      </w:r>
    </w:p>
    <w:p w14:paraId="58B26DC0" w14:textId="547948CD" w:rsidR="007367C6" w:rsidRDefault="00032262" w:rsidP="007367C6">
      <w:pPr>
        <w:pStyle w:val="B1"/>
        <w:rPr>
          <w:lang w:val="en-US"/>
        </w:rPr>
      </w:pPr>
      <w:r>
        <w:rPr>
          <w:lang w:val="en-US"/>
        </w:rPr>
        <w:t>-</w:t>
      </w:r>
      <w:r>
        <w:rPr>
          <w:lang w:val="en-US"/>
        </w:rPr>
        <w:tab/>
        <w:t xml:space="preserve">PC5: </w:t>
      </w:r>
      <w:r w:rsidR="007367C6">
        <w:rPr>
          <w:lang w:val="en-US"/>
        </w:rPr>
        <w:t>The reference point between the UEs. It also supports the Sidelink Positioning and Ranging operation defined by RAN WGs.</w:t>
      </w:r>
    </w:p>
    <w:p w14:paraId="50294002" w14:textId="640EC0D3" w:rsidR="007367C6" w:rsidRDefault="00032262" w:rsidP="007367C6">
      <w:pPr>
        <w:pStyle w:val="NO"/>
      </w:pPr>
      <w:r>
        <w:t>NOTE</w:t>
      </w:r>
      <w:r w:rsidR="007367C6">
        <w:t>: Whether it includes the LTE based PC5 and/or NR based PC5 will be addressed by solutions.</w:t>
      </w:r>
    </w:p>
    <w:p w14:paraId="59895DB9" w14:textId="06CD97E6" w:rsidR="007367C6" w:rsidRPr="001B25CB" w:rsidRDefault="001F671C" w:rsidP="007367C6">
      <w:pPr>
        <w:pStyle w:val="EditorsNote"/>
      </w:pPr>
      <w:r w:rsidRPr="00D76172">
        <w:rPr>
          <w:lang w:val="en-US" w:eastAsia="zh-CN"/>
        </w:rPr>
        <w:t>Editor</w:t>
      </w:r>
      <w:r>
        <w:rPr>
          <w:lang w:val="en-US" w:eastAsia="zh-CN"/>
        </w:rPr>
        <w:t>'</w:t>
      </w:r>
      <w:r w:rsidRPr="00D76172">
        <w:rPr>
          <w:lang w:val="en-US" w:eastAsia="zh-CN"/>
        </w:rPr>
        <w:t>s note:</w:t>
      </w:r>
      <w:r w:rsidR="00092FB4">
        <w:tab/>
      </w:r>
      <w:r w:rsidR="007367C6">
        <w:t xml:space="preserve">Reference to RAN WG specifications, e.g. </w:t>
      </w:r>
      <w:r w:rsidR="006D34D6">
        <w:t>TS 38.300 [</w:t>
      </w:r>
      <w:r w:rsidR="00F44968">
        <w:t>8]</w:t>
      </w:r>
      <w:r w:rsidR="007367C6">
        <w:t>, to be added when it is available.</w:t>
      </w:r>
    </w:p>
    <w:p w14:paraId="05DD699D" w14:textId="4AE5A7DD" w:rsidR="007367C6" w:rsidRDefault="00032262" w:rsidP="007367C6">
      <w:pPr>
        <w:pStyle w:val="B1"/>
        <w:rPr>
          <w:lang w:val="en-US"/>
        </w:rPr>
      </w:pPr>
      <w:r>
        <w:rPr>
          <w:lang w:val="en-US"/>
        </w:rPr>
        <w:t>-</w:t>
      </w:r>
      <w:r>
        <w:rPr>
          <w:lang w:val="en-US"/>
        </w:rPr>
        <w:tab/>
        <w:t xml:space="preserve">N1: </w:t>
      </w:r>
      <w:r w:rsidR="007367C6">
        <w:rPr>
          <w:lang w:val="en-US"/>
        </w:rPr>
        <w:t xml:space="preserve">In addition to the relevant function defined in </w:t>
      </w:r>
      <w:r w:rsidR="006D34D6">
        <w:rPr>
          <w:lang w:val="en-US"/>
        </w:rPr>
        <w:t>TS 23.501 [</w:t>
      </w:r>
      <w:r w:rsidR="007367C6">
        <w:rPr>
          <w:rFonts w:hint="eastAsia"/>
          <w:lang w:val="en-US"/>
        </w:rPr>
        <w:t>14</w:t>
      </w:r>
      <w:r w:rsidR="007367C6">
        <w:rPr>
          <w:lang w:val="en-US"/>
        </w:rPr>
        <w:t xml:space="preserve">], </w:t>
      </w:r>
      <w:r w:rsidR="00791807">
        <w:rPr>
          <w:lang w:val="en-US"/>
        </w:rPr>
        <w:t>if</w:t>
      </w:r>
      <w:r w:rsidR="007367C6">
        <w:rPr>
          <w:lang w:val="en-US"/>
        </w:rPr>
        <w:t xml:space="preserve"> the UE is in coverage, it may be also used to convey the SL Positioning and Ranging policy (SLPRP) (including service authorization) from AMF to the UE, and to convey the UE</w:t>
      </w:r>
      <w:r w:rsidR="001F671C">
        <w:rPr>
          <w:lang w:val="en-US"/>
        </w:rPr>
        <w:t>'</w:t>
      </w:r>
      <w:r w:rsidR="007367C6">
        <w:rPr>
          <w:lang w:val="en-US"/>
        </w:rPr>
        <w:t xml:space="preserve">s capability from the UE to the AMF. </w:t>
      </w:r>
      <w:r w:rsidR="00791807">
        <w:rPr>
          <w:lang w:val="en-US"/>
        </w:rPr>
        <w:t>If</w:t>
      </w:r>
      <w:r w:rsidR="007367C6">
        <w:rPr>
          <w:lang w:val="en-US"/>
        </w:rPr>
        <w:t xml:space="preserve"> the LMF supports Sidelink Positioning and Ranging-base services, it may be also used to carry the signaling between UE and LMF, as defined in </w:t>
      </w:r>
      <w:r w:rsidR="006D34D6">
        <w:rPr>
          <w:lang w:val="en-US"/>
        </w:rPr>
        <w:t>TS 23.273 [</w:t>
      </w:r>
      <w:r w:rsidR="007367C6">
        <w:rPr>
          <w:rFonts w:hint="eastAsia"/>
          <w:lang w:val="en-US"/>
        </w:rPr>
        <w:t>11</w:t>
      </w:r>
      <w:r w:rsidR="007367C6">
        <w:rPr>
          <w:lang w:val="en-US"/>
        </w:rPr>
        <w:t>].</w:t>
      </w:r>
    </w:p>
    <w:p w14:paraId="1A2952A0" w14:textId="14F65ABF" w:rsidR="007367C6" w:rsidRDefault="00032262" w:rsidP="007367C6">
      <w:pPr>
        <w:pStyle w:val="B1"/>
        <w:rPr>
          <w:lang w:val="en-US"/>
        </w:rPr>
      </w:pPr>
      <w:r>
        <w:rPr>
          <w:lang w:val="en-US"/>
        </w:rPr>
        <w:t>-</w:t>
      </w:r>
      <w:r>
        <w:rPr>
          <w:lang w:val="en-US"/>
        </w:rPr>
        <w:tab/>
        <w:t xml:space="preserve">N2: </w:t>
      </w:r>
      <w:r w:rsidR="007367C6" w:rsidRPr="00D654E7">
        <w:rPr>
          <w:lang w:val="en-US"/>
        </w:rPr>
        <w:t xml:space="preserve">In addition to the relevant functions defined in </w:t>
      </w:r>
      <w:r w:rsidR="006D34D6" w:rsidRPr="00D654E7">
        <w:rPr>
          <w:lang w:val="en-US"/>
        </w:rPr>
        <w:t>TS</w:t>
      </w:r>
      <w:r w:rsidR="006D34D6">
        <w:rPr>
          <w:lang w:val="en-US"/>
        </w:rPr>
        <w:t> </w:t>
      </w:r>
      <w:r w:rsidR="006D34D6" w:rsidRPr="00D654E7">
        <w:rPr>
          <w:lang w:val="en-US"/>
        </w:rPr>
        <w:t>23.501</w:t>
      </w:r>
      <w:r w:rsidR="006D34D6">
        <w:rPr>
          <w:lang w:val="en-US"/>
        </w:rPr>
        <w:t> </w:t>
      </w:r>
      <w:r w:rsidR="006D34D6" w:rsidRPr="00D654E7">
        <w:rPr>
          <w:lang w:val="en-US"/>
        </w:rPr>
        <w:t>[</w:t>
      </w:r>
      <w:r w:rsidR="007367C6">
        <w:rPr>
          <w:rFonts w:hint="eastAsia"/>
          <w:lang w:val="en-US" w:eastAsia="zh-CN"/>
        </w:rPr>
        <w:t>14</w:t>
      </w:r>
      <w:r w:rsidR="007367C6" w:rsidRPr="00D654E7">
        <w:rPr>
          <w:lang w:val="en-US"/>
        </w:rPr>
        <w:t xml:space="preserve">] for N2, in the case of </w:t>
      </w:r>
      <w:r w:rsidR="007367C6">
        <w:rPr>
          <w:lang w:val="en-US"/>
        </w:rPr>
        <w:t>SL Positioning and Ranging-based service is supported by NG-RAN,</w:t>
      </w:r>
      <w:r w:rsidR="007367C6" w:rsidRPr="00D654E7">
        <w:rPr>
          <w:lang w:val="en-US"/>
        </w:rPr>
        <w:t xml:space="preserve"> it is also used to convey the </w:t>
      </w:r>
      <w:r w:rsidR="007367C6">
        <w:rPr>
          <w:lang w:val="en-US"/>
        </w:rPr>
        <w:t>SLPRP</w:t>
      </w:r>
      <w:r w:rsidR="007367C6" w:rsidRPr="00D654E7">
        <w:rPr>
          <w:lang w:val="en-US"/>
        </w:rPr>
        <w:t xml:space="preserve"> policy and parameters (including service authorization) from AMF to NG-RAN.</w:t>
      </w:r>
    </w:p>
    <w:p w14:paraId="3E538C82" w14:textId="4BEAC2C7" w:rsidR="007367C6" w:rsidRPr="00CA4333" w:rsidRDefault="00032262" w:rsidP="007367C6">
      <w:pPr>
        <w:pStyle w:val="B1"/>
        <w:rPr>
          <w:lang w:val="en-US"/>
        </w:rPr>
      </w:pPr>
      <w:r>
        <w:rPr>
          <w:lang w:val="en-US"/>
        </w:rPr>
        <w:t>-</w:t>
      </w:r>
      <w:r>
        <w:rPr>
          <w:lang w:val="en-US"/>
        </w:rPr>
        <w:tab/>
        <w:t xml:space="preserve">Uu: </w:t>
      </w:r>
      <w:r w:rsidR="007367C6">
        <w:rPr>
          <w:lang w:val="en-US"/>
        </w:rPr>
        <w:t>The reference point between the UE and the NG-RAN.</w:t>
      </w:r>
    </w:p>
    <w:p w14:paraId="26421C8A" w14:textId="77777777" w:rsidR="007367C6" w:rsidRDefault="007367C6" w:rsidP="007367C6">
      <w:r>
        <w:t>Following service-based interfaces are used to support Sidelink Positioning and Ranging-based services:</w:t>
      </w:r>
    </w:p>
    <w:p w14:paraId="514D8E48" w14:textId="71CF29F3" w:rsidR="007367C6" w:rsidRPr="00132DEB" w:rsidRDefault="007367C6" w:rsidP="00791807">
      <w:pPr>
        <w:pStyle w:val="B1"/>
        <w:rPr>
          <w:lang w:val="en-US"/>
        </w:rPr>
      </w:pPr>
      <w:r w:rsidRPr="00791807">
        <w:rPr>
          <w:b/>
        </w:rPr>
        <w:t>Nlmf</w:t>
      </w:r>
      <w:r w:rsidRPr="00791807">
        <w:t>:</w:t>
      </w:r>
      <w:r w:rsidRPr="00791807">
        <w:tab/>
        <w:t xml:space="preserve">In addition to the relevant services defined in </w:t>
      </w:r>
      <w:r w:rsidR="006D34D6" w:rsidRPr="00791807">
        <w:t>TS</w:t>
      </w:r>
      <w:r w:rsidR="006D34D6">
        <w:t> </w:t>
      </w:r>
      <w:r w:rsidR="006D34D6" w:rsidRPr="00791807">
        <w:t>23.273</w:t>
      </w:r>
      <w:r w:rsidR="006D34D6">
        <w:t> </w:t>
      </w:r>
      <w:r w:rsidR="006D34D6" w:rsidRPr="00791807">
        <w:t>[</w:t>
      </w:r>
      <w:r w:rsidRPr="00791807">
        <w:rPr>
          <w:rFonts w:hint="eastAsia"/>
        </w:rPr>
        <w:t>11</w:t>
      </w:r>
      <w:r w:rsidRPr="00791807">
        <w:t xml:space="preserve">], </w:t>
      </w:r>
      <w:r w:rsidR="00791807">
        <w:t>if</w:t>
      </w:r>
      <w:r w:rsidRPr="00791807">
        <w:t xml:space="preserve"> the LMF support SL Positioning and Ranging-based service, it may be used to provide service to other NFs related to it.</w:t>
      </w:r>
    </w:p>
    <w:p w14:paraId="27584A2E" w14:textId="175B0458" w:rsidR="007367C6" w:rsidRDefault="007367C6" w:rsidP="00791807">
      <w:pPr>
        <w:pStyle w:val="B1"/>
      </w:pPr>
      <w:r w:rsidRPr="00791807">
        <w:rPr>
          <w:b/>
        </w:rPr>
        <w:t>Nudm</w:t>
      </w:r>
      <w:r w:rsidRPr="00791807">
        <w:t>:</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Nudm, in the case of SL Positioning and Ranging-based service, services provided by UDM are used to get the related subscription information to AMF during Initial registration procedure or UE Configuration Update (UCU) procedure to inform AMF subscription information has changed.</w:t>
      </w:r>
    </w:p>
    <w:p w14:paraId="0122A161" w14:textId="1CE7242E" w:rsidR="007367C6" w:rsidRDefault="007367C6" w:rsidP="00791807">
      <w:pPr>
        <w:pStyle w:val="B1"/>
        <w:rPr>
          <w:lang w:eastAsia="zh-CN"/>
        </w:rPr>
      </w:pPr>
      <w:r w:rsidRPr="00791807">
        <w:rPr>
          <w:b/>
        </w:rPr>
        <w:t>Npcf</w:t>
      </w:r>
      <w:r w:rsidRPr="00791807">
        <w:t>:</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Npcf, in the case of SL Positioning and Ranging-based service, services provided by H-PCF are used to provide SL Positioning and Ranging Service related parameters to V-PCF for UE and NG-RAN in the roaming case.</w:t>
      </w:r>
    </w:p>
    <w:p w14:paraId="2895B179" w14:textId="764A8F33" w:rsidR="007367C6" w:rsidRDefault="007367C6" w:rsidP="00791807">
      <w:pPr>
        <w:pStyle w:val="B1"/>
      </w:pPr>
      <w:r w:rsidRPr="00791807">
        <w:rPr>
          <w:b/>
        </w:rPr>
        <w:t>Nudr</w:t>
      </w:r>
      <w:r w:rsidRPr="00791807">
        <w:t>:</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Nudr, in the case of SL Positioning and Ranging-based service, services provided by UDR are used to notify the PCF and the UDM of the update of the SL Positioning and Ranging-based service related information.</w:t>
      </w:r>
    </w:p>
    <w:p w14:paraId="2B0166CD" w14:textId="5566FB1D" w:rsidR="007367C6" w:rsidRPr="00DF048C" w:rsidRDefault="007367C6" w:rsidP="00791807">
      <w:pPr>
        <w:pStyle w:val="B1"/>
        <w:rPr>
          <w:rFonts w:eastAsia="SimSun"/>
          <w:lang w:eastAsia="zh-CN" w:bidi="ar"/>
        </w:rPr>
      </w:pPr>
      <w:r w:rsidRPr="00791807">
        <w:rPr>
          <w:b/>
        </w:rPr>
        <w:t>Namf:</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0D8ED21" w14:textId="191AFE31" w:rsidR="00457C15" w:rsidRPr="00DF048C" w:rsidRDefault="00457C15" w:rsidP="00457C15">
      <w:pPr>
        <w:pStyle w:val="Heading1"/>
      </w:pPr>
      <w:bookmarkStart w:id="262" w:name="_Toc97050504"/>
      <w:bookmarkStart w:id="263" w:name="_Toc97050718"/>
      <w:bookmarkStart w:id="264" w:name="_Toc97050916"/>
      <w:bookmarkStart w:id="265" w:name="_Toc97142373"/>
      <w:bookmarkStart w:id="266" w:name="_Toc100780944"/>
      <w:bookmarkStart w:id="267" w:name="_Toc100782169"/>
      <w:bookmarkStart w:id="268" w:name="_Toc100782289"/>
      <w:bookmarkStart w:id="269" w:name="_Toc100782413"/>
      <w:bookmarkStart w:id="270" w:name="_Toc100782542"/>
      <w:bookmarkStart w:id="271" w:name="_Toc104257703"/>
      <w:bookmarkStart w:id="272" w:name="_Toc104257877"/>
      <w:bookmarkStart w:id="273" w:name="_Toc104299393"/>
      <w:bookmarkStart w:id="274" w:name="_Toc112768393"/>
      <w:bookmarkStart w:id="275" w:name="_Toc112768681"/>
      <w:bookmarkStart w:id="276" w:name="_Toc112768921"/>
      <w:bookmarkStart w:id="277" w:name="_Toc112772357"/>
      <w:bookmarkStart w:id="278" w:name="_Toc112864032"/>
      <w:bookmarkStart w:id="279" w:name="_Toc112865174"/>
      <w:bookmarkStart w:id="280" w:name="_Toc117042653"/>
      <w:bookmarkStart w:id="281" w:name="_Toc125976005"/>
      <w:bookmarkStart w:id="282" w:name="_Toc128724881"/>
      <w:r w:rsidRPr="00DF048C">
        <w:t>5</w:t>
      </w:r>
      <w:r w:rsidRPr="00DF048C">
        <w:tab/>
        <w:t>Key Issues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0F1FF453" w14:textId="77777777" w:rsidR="002246E3" w:rsidRPr="00DF048C" w:rsidRDefault="00457C15" w:rsidP="00097DD1">
      <w:pPr>
        <w:pStyle w:val="Heading2"/>
      </w:pPr>
      <w:bookmarkStart w:id="283" w:name="_Toc97050505"/>
      <w:bookmarkStart w:id="284" w:name="_Toc97050719"/>
      <w:bookmarkStart w:id="285" w:name="_Toc97050917"/>
      <w:bookmarkStart w:id="286" w:name="_Toc97142374"/>
      <w:bookmarkStart w:id="287" w:name="_Toc100780945"/>
      <w:bookmarkStart w:id="288" w:name="_Toc100782170"/>
      <w:bookmarkStart w:id="289" w:name="_Toc100782290"/>
      <w:bookmarkStart w:id="290" w:name="_Toc100782414"/>
      <w:bookmarkStart w:id="291" w:name="_Toc100782543"/>
      <w:bookmarkStart w:id="292" w:name="_Toc104257704"/>
      <w:bookmarkStart w:id="293" w:name="_Toc104257878"/>
      <w:bookmarkStart w:id="294" w:name="_Toc104299394"/>
      <w:bookmarkStart w:id="295" w:name="_Toc112768394"/>
      <w:bookmarkStart w:id="296" w:name="_Toc112768682"/>
      <w:bookmarkStart w:id="297" w:name="_Toc112768922"/>
      <w:bookmarkStart w:id="298" w:name="_Toc112772358"/>
      <w:bookmarkStart w:id="299" w:name="_Toc112864033"/>
      <w:bookmarkStart w:id="300" w:name="_Toc112865175"/>
      <w:bookmarkStart w:id="301" w:name="_Toc117042654"/>
      <w:bookmarkStart w:id="302" w:name="_Toc125976006"/>
      <w:bookmarkStart w:id="303" w:name="_Toc128724882"/>
      <w:r w:rsidRPr="00DF048C">
        <w:t>5.1</w:t>
      </w:r>
      <w:r w:rsidRPr="00DF048C">
        <w:tab/>
        <w:t>Key Issue #</w:t>
      </w:r>
      <w:r w:rsidR="00844070" w:rsidRPr="00DF048C">
        <w:t>1</w:t>
      </w:r>
      <w:r w:rsidRPr="00DF048C">
        <w:t xml:space="preserve">: </w:t>
      </w:r>
      <w:r w:rsidR="00497930" w:rsidRPr="00DF048C">
        <w:t>Support of authorisation and policy/parameter provisioning to UE</w:t>
      </w:r>
      <w:bookmarkStart w:id="304" w:name="_Toc532993720"/>
      <w:bookmarkStart w:id="305" w:name="_Toc97050506"/>
      <w:bookmarkStart w:id="306" w:name="_Toc97050720"/>
      <w:bookmarkStart w:id="307" w:name="_Toc97050918"/>
      <w:bookmarkStart w:id="308" w:name="_Toc97142375"/>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384C41A6" w14:textId="57ECDFD4" w:rsidR="00D846C3" w:rsidRPr="00DF048C" w:rsidRDefault="00E71EF4" w:rsidP="00097DD1">
      <w:pPr>
        <w:pStyle w:val="Heading3"/>
      </w:pPr>
      <w:bookmarkStart w:id="309" w:name="_Toc100780946"/>
      <w:bookmarkStart w:id="310" w:name="_Toc100782171"/>
      <w:bookmarkStart w:id="311" w:name="_Toc100782291"/>
      <w:bookmarkStart w:id="312" w:name="_Toc100782415"/>
      <w:bookmarkStart w:id="313" w:name="_Toc100782544"/>
      <w:bookmarkStart w:id="314" w:name="_Toc104257705"/>
      <w:bookmarkStart w:id="315" w:name="_Toc104257879"/>
      <w:bookmarkStart w:id="316" w:name="_Toc104299395"/>
      <w:bookmarkStart w:id="317" w:name="_Toc112768395"/>
      <w:bookmarkStart w:id="318" w:name="_Toc112768683"/>
      <w:bookmarkStart w:id="319" w:name="_Toc112768923"/>
      <w:bookmarkStart w:id="320" w:name="_Toc112772359"/>
      <w:bookmarkStart w:id="321" w:name="_Toc112864034"/>
      <w:bookmarkStart w:id="322" w:name="_Toc112865176"/>
      <w:bookmarkStart w:id="323" w:name="_Toc117042655"/>
      <w:bookmarkStart w:id="324" w:name="_Toc125976007"/>
      <w:bookmarkStart w:id="325" w:name="_Toc128724883"/>
      <w:r w:rsidRPr="00DF048C">
        <w:t>5.1</w:t>
      </w:r>
      <w:r w:rsidR="00D846C3" w:rsidRPr="00DF048C">
        <w:t>.1</w:t>
      </w:r>
      <w:r w:rsidR="00D846C3" w:rsidRPr="00DF048C">
        <w:tab/>
      </w:r>
      <w:r w:rsidR="00623BE9" w:rsidRPr="00DF048C">
        <w:t>General d</w:t>
      </w:r>
      <w:r w:rsidR="00D846C3" w:rsidRPr="00DF048C">
        <w:t>escription</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607F3FB1" w14:textId="4CC74D1B" w:rsidR="00D846C3" w:rsidRPr="00DF048C" w:rsidRDefault="00D846C3" w:rsidP="00D846C3">
      <w:r w:rsidRPr="00DF048C">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DF048C" w:rsidRDefault="00D846C3" w:rsidP="00D846C3">
      <w:r w:rsidRPr="00DF048C">
        <w:t>In order to enable Ranging based service and Sidelink positioning over PC5, the following aspects related to authorisation and policy/parameter provisioning need to be studied:</w:t>
      </w:r>
    </w:p>
    <w:p w14:paraId="0626A529" w14:textId="655EB45E" w:rsidR="002246E3" w:rsidRPr="00DF048C" w:rsidRDefault="002246E3" w:rsidP="002246E3">
      <w:pPr>
        <w:pStyle w:val="B1"/>
      </w:pPr>
      <w:r w:rsidRPr="00DF048C">
        <w:lastRenderedPageBreak/>
        <w:t>-</w:t>
      </w:r>
      <w:r w:rsidRPr="00DF048C">
        <w:tab/>
        <w:t>Study the principle, and identify the necessary and additional information for service authorisation and (pre</w:t>
      </w:r>
      <w:r w:rsidR="00176B7E">
        <w:noBreakHyphen/>
      </w:r>
      <w:r w:rsidRPr="00DF048C">
        <w:t xml:space="preserve">)configuration/provisioning to the UE based on what is specified in clause 5.1.2.1 of </w:t>
      </w:r>
      <w:r w:rsidR="006D34D6" w:rsidRPr="00DF048C">
        <w:t>TS</w:t>
      </w:r>
      <w:r w:rsidR="006D34D6">
        <w:t> </w:t>
      </w:r>
      <w:r w:rsidR="006D34D6" w:rsidRPr="00DF048C">
        <w:t>23.287</w:t>
      </w:r>
      <w:r w:rsidR="006D34D6">
        <w:t> </w:t>
      </w:r>
      <w:r w:rsidR="006D34D6" w:rsidRPr="00DF048C">
        <w:t>[</w:t>
      </w:r>
      <w:r w:rsidRPr="00DF048C">
        <w:t xml:space="preserve">3], and in clauses 5.1.1, 5.1.2.1, and 5.1.3.1 of </w:t>
      </w:r>
      <w:r w:rsidR="006D34D6" w:rsidRPr="00DF048C">
        <w:t>TS</w:t>
      </w:r>
      <w:r w:rsidR="006D34D6">
        <w:t> </w:t>
      </w:r>
      <w:r w:rsidR="006D34D6" w:rsidRPr="00DF048C">
        <w:t>23.304</w:t>
      </w:r>
      <w:r w:rsidR="006D34D6">
        <w:t> </w:t>
      </w:r>
      <w:r w:rsidR="006D34D6" w:rsidRPr="00DF048C">
        <w:t>[</w:t>
      </w:r>
      <w:r w:rsidRPr="00DF048C">
        <w:t>4].</w:t>
      </w:r>
    </w:p>
    <w:p w14:paraId="31E48D70" w14:textId="640797A8" w:rsidR="002246E3" w:rsidRPr="00DF048C" w:rsidRDefault="002246E3" w:rsidP="002246E3">
      <w:pPr>
        <w:pStyle w:val="B1"/>
      </w:pPr>
      <w:r w:rsidRPr="00DF048C">
        <w:t>-</w:t>
      </w:r>
      <w:r w:rsidRPr="00DF048C">
        <w:tab/>
        <w:t xml:space="preserve">Study the procedures related to service authorisation and policy/parameter (pre-)configuration/provisioning to a UE based on what is specified in clause 6.2 of </w:t>
      </w:r>
      <w:r w:rsidR="006D34D6" w:rsidRPr="00DF048C">
        <w:t>TS</w:t>
      </w:r>
      <w:r w:rsidR="006D34D6">
        <w:t> </w:t>
      </w:r>
      <w:r w:rsidR="006D34D6" w:rsidRPr="00DF048C">
        <w:t>23.287</w:t>
      </w:r>
      <w:r w:rsidR="006D34D6">
        <w:t> </w:t>
      </w:r>
      <w:r w:rsidR="006D34D6" w:rsidRPr="00DF048C">
        <w:t>[</w:t>
      </w:r>
      <w:r w:rsidRPr="00DF048C">
        <w:t xml:space="preserve">3] and clause 6.2 of </w:t>
      </w:r>
      <w:r w:rsidR="006D34D6" w:rsidRPr="00DF048C">
        <w:t>TS</w:t>
      </w:r>
      <w:r w:rsidR="006D34D6">
        <w:t> </w:t>
      </w:r>
      <w:r w:rsidR="006D34D6" w:rsidRPr="00DF048C">
        <w:t>23.304</w:t>
      </w:r>
      <w:r w:rsidR="006D34D6">
        <w:t> </w:t>
      </w:r>
      <w:r w:rsidR="006D34D6" w:rsidRPr="00DF048C">
        <w:t>[</w:t>
      </w:r>
      <w:r w:rsidRPr="00DF048C">
        <w:t>4].</w:t>
      </w:r>
    </w:p>
    <w:p w14:paraId="6A8D2659" w14:textId="3570E3BD" w:rsidR="002246E3" w:rsidRPr="00DF048C" w:rsidRDefault="002246E3" w:rsidP="00F82E73">
      <w:pPr>
        <w:pStyle w:val="NO"/>
      </w:pPr>
      <w:r w:rsidRPr="00DF048C">
        <w:t>NOTE:</w:t>
      </w:r>
      <w:r w:rsidRPr="00DF048C">
        <w:tab/>
        <w:t xml:space="preserve">Architectural reference model as documented in clause 4.2 of </w:t>
      </w:r>
      <w:r w:rsidR="006D34D6" w:rsidRPr="00DF048C">
        <w:t>TS</w:t>
      </w:r>
      <w:r w:rsidR="006D34D6">
        <w:t> </w:t>
      </w:r>
      <w:r w:rsidR="006D34D6" w:rsidRPr="00DF048C">
        <w:t>23.304</w:t>
      </w:r>
      <w:r w:rsidR="006D34D6">
        <w:t> </w:t>
      </w:r>
      <w:r w:rsidR="006D34D6" w:rsidRPr="00DF048C">
        <w:t>[</w:t>
      </w:r>
      <w:r w:rsidRPr="00DF048C">
        <w:t xml:space="preserve">4] and clause 4.2 of </w:t>
      </w:r>
      <w:r w:rsidR="006D34D6" w:rsidRPr="00DF048C">
        <w:t>TS</w:t>
      </w:r>
      <w:r w:rsidR="006D34D6">
        <w:t> </w:t>
      </w:r>
      <w:r w:rsidR="006D34D6" w:rsidRPr="00DF048C">
        <w:t>23.287</w:t>
      </w:r>
      <w:r w:rsidR="006D34D6">
        <w:t> </w:t>
      </w:r>
      <w:r w:rsidR="006D34D6" w:rsidRPr="00DF048C">
        <w:t>[</w:t>
      </w:r>
      <w:r w:rsidRPr="00DF048C">
        <w:t>3] will be used as baseline for this key issue.</w:t>
      </w:r>
    </w:p>
    <w:p w14:paraId="26EBB95B" w14:textId="0A166498" w:rsidR="00E71EF4" w:rsidRPr="00DF048C" w:rsidRDefault="00E71EF4" w:rsidP="00F82E73">
      <w:pPr>
        <w:pStyle w:val="Heading2"/>
      </w:pPr>
      <w:bookmarkStart w:id="326" w:name="_Toc97050721"/>
      <w:bookmarkStart w:id="327" w:name="_Toc97050919"/>
      <w:bookmarkStart w:id="328" w:name="_Toc97142376"/>
      <w:bookmarkStart w:id="329" w:name="_Toc100780947"/>
      <w:bookmarkStart w:id="330" w:name="_Toc100782172"/>
      <w:bookmarkStart w:id="331" w:name="_Toc100782292"/>
      <w:bookmarkStart w:id="332" w:name="_Toc100782416"/>
      <w:bookmarkStart w:id="333" w:name="_Toc100782545"/>
      <w:bookmarkStart w:id="334" w:name="_Toc104257706"/>
      <w:bookmarkStart w:id="335" w:name="_Toc104257880"/>
      <w:bookmarkStart w:id="336" w:name="_Toc104299396"/>
      <w:bookmarkStart w:id="337" w:name="_Toc112768396"/>
      <w:bookmarkStart w:id="338" w:name="_Toc112768684"/>
      <w:bookmarkStart w:id="339" w:name="_Toc112768924"/>
      <w:bookmarkStart w:id="340" w:name="_Toc112772360"/>
      <w:bookmarkStart w:id="341" w:name="_Toc112864035"/>
      <w:bookmarkStart w:id="342" w:name="_Toc112865177"/>
      <w:bookmarkStart w:id="343" w:name="_Toc117042656"/>
      <w:bookmarkStart w:id="344" w:name="_Toc125976008"/>
      <w:bookmarkStart w:id="345" w:name="_Toc128724884"/>
      <w:r w:rsidRPr="00DF048C">
        <w:t>5.2</w:t>
      </w:r>
      <w:r w:rsidRPr="00DF048C">
        <w:tab/>
        <w:t>Key Issue #2: Ranging service operation procedure with the assistance of another UE</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3C32932D" w14:textId="6111E67D" w:rsidR="00E71EF4" w:rsidRPr="00DF048C" w:rsidRDefault="00E71EF4" w:rsidP="00F82E73">
      <w:pPr>
        <w:pStyle w:val="Heading3"/>
      </w:pPr>
      <w:bookmarkStart w:id="346" w:name="_Toc435670434"/>
      <w:bookmarkStart w:id="347" w:name="_Toc436124704"/>
      <w:bookmarkStart w:id="348" w:name="_Toc509905227"/>
      <w:bookmarkStart w:id="349" w:name="_Toc22286584"/>
      <w:bookmarkStart w:id="350" w:name="_Toc23317645"/>
      <w:bookmarkStart w:id="351" w:name="_Toc92987384"/>
      <w:bookmarkStart w:id="352" w:name="_Toc97142377"/>
      <w:bookmarkStart w:id="353" w:name="_Toc100780948"/>
      <w:bookmarkStart w:id="354" w:name="_Toc100782173"/>
      <w:bookmarkStart w:id="355" w:name="_Toc100782293"/>
      <w:bookmarkStart w:id="356" w:name="_Toc100782417"/>
      <w:bookmarkStart w:id="357" w:name="_Toc100782546"/>
      <w:bookmarkStart w:id="358" w:name="_Toc104257707"/>
      <w:bookmarkStart w:id="359" w:name="_Toc104257881"/>
      <w:bookmarkStart w:id="360" w:name="_Toc104299397"/>
      <w:bookmarkStart w:id="361" w:name="_Toc112768397"/>
      <w:bookmarkStart w:id="362" w:name="_Toc112768685"/>
      <w:bookmarkStart w:id="363" w:name="_Toc112768925"/>
      <w:bookmarkStart w:id="364" w:name="_Toc112772361"/>
      <w:bookmarkStart w:id="365" w:name="_Toc112864036"/>
      <w:bookmarkStart w:id="366" w:name="_Toc112865178"/>
      <w:bookmarkStart w:id="367" w:name="_Toc117042657"/>
      <w:bookmarkStart w:id="368" w:name="_Toc125976009"/>
      <w:bookmarkStart w:id="369" w:name="_Toc128724885"/>
      <w:r w:rsidRPr="00DF048C">
        <w:t>5.2</w:t>
      </w:r>
      <w:r w:rsidR="00623BE9" w:rsidRPr="00DF048C">
        <w:t>.1</w:t>
      </w:r>
      <w:r w:rsidR="00623BE9" w:rsidRPr="00DF048C">
        <w:tab/>
        <w:t>General d</w:t>
      </w:r>
      <w:r w:rsidRPr="00DF048C">
        <w:t>escription</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7B450B3F" w14:textId="09E25FD4" w:rsidR="00E71EF4" w:rsidRPr="00DF048C" w:rsidRDefault="00E71EF4" w:rsidP="00E71EF4">
      <w:r w:rsidRPr="00DF048C">
        <w:t xml:space="preserve">The ranging service operation between two UEs may need the assistance of </w:t>
      </w:r>
      <w:r w:rsidR="00A51693">
        <w:t xml:space="preserve">one or more </w:t>
      </w:r>
      <w:r w:rsidRPr="00DF048C">
        <w:t>UE</w:t>
      </w:r>
      <w:r w:rsidR="00A51693">
        <w:t>s</w:t>
      </w:r>
      <w:r w:rsidRPr="00DF048C">
        <w:t xml:space="preserve"> (e.g</w:t>
      </w:r>
      <w:r w:rsidR="00DF048C">
        <w:t>.</w:t>
      </w:r>
      <w:r w:rsidRPr="00DF048C">
        <w:t xml:space="preserve"> assistant UE) if the direct ranging/sidelink positioning between </w:t>
      </w:r>
      <w:r w:rsidR="00A51693">
        <w:t>a</w:t>
      </w:r>
      <w:r w:rsidR="00A51693" w:rsidRPr="00DF048C">
        <w:t xml:space="preserve"> </w:t>
      </w:r>
      <w:r w:rsidRPr="00DF048C">
        <w:t xml:space="preserve">reference UE and </w:t>
      </w:r>
      <w:r w:rsidR="00A51693">
        <w:t>a</w:t>
      </w:r>
      <w:r w:rsidR="00A51693" w:rsidRPr="00DF048C">
        <w:t xml:space="preserve"> </w:t>
      </w:r>
      <w:r w:rsidRPr="00DF048C">
        <w:t>target UE cannot be supported</w:t>
      </w:r>
      <w:r w:rsidR="00A51693">
        <w:t>, or if the ranging/sidelink positioning is not sufficiently accurate</w:t>
      </w:r>
      <w:r w:rsidRPr="00DF048C">
        <w:t>. The direct communication</w:t>
      </w:r>
      <w:r w:rsidRPr="00DF048C" w:rsidDel="001D602C">
        <w:t xml:space="preserve"> </w:t>
      </w:r>
      <w:r w:rsidRPr="00DF048C">
        <w:t xml:space="preserve">between </w:t>
      </w:r>
      <w:r w:rsidR="00A51693">
        <w:t xml:space="preserve">a </w:t>
      </w:r>
      <w:r w:rsidRPr="00DF048C">
        <w:t xml:space="preserve">reference UE and </w:t>
      </w:r>
      <w:r w:rsidR="00A51693">
        <w:t xml:space="preserve">one or more </w:t>
      </w:r>
      <w:r w:rsidRPr="00DF048C">
        <w:t xml:space="preserve">assistant UE and between </w:t>
      </w:r>
      <w:r w:rsidR="00A51693">
        <w:t xml:space="preserve">a </w:t>
      </w:r>
      <w:r w:rsidRPr="00DF048C">
        <w:t xml:space="preserve">target UE and </w:t>
      </w:r>
      <w:r w:rsidR="00A51693">
        <w:t xml:space="preserve">one or more </w:t>
      </w:r>
      <w:r w:rsidRPr="00DF048C">
        <w:t>assistant UE</w:t>
      </w:r>
      <w:r w:rsidR="00A51693">
        <w:t>s</w:t>
      </w:r>
      <w:r w:rsidRPr="00DF048C">
        <w:t xml:space="preserve"> are respectively supported, so that the assistant UE</w:t>
      </w:r>
      <w:r w:rsidR="00A51693">
        <w:t>s</w:t>
      </w:r>
      <w:r w:rsidRPr="00DF048C">
        <w:t xml:space="preserve"> can help on measurement and data transmission.</w:t>
      </w:r>
    </w:p>
    <w:p w14:paraId="22CD714A" w14:textId="4C83041C" w:rsidR="00E71EF4" w:rsidRPr="00DF048C" w:rsidRDefault="00E71EF4" w:rsidP="00E71EF4">
      <w:r w:rsidRPr="00DF048C">
        <w:t>This key issue addresses how to enhance the 5GS to support ranging service operation procedures with the assistance of other UE</w:t>
      </w:r>
      <w:r w:rsidR="00A51693">
        <w:t>s</w:t>
      </w:r>
      <w:r w:rsidRPr="00DF048C">
        <w:t xml:space="preserve"> (e.g</w:t>
      </w:r>
      <w:r w:rsidR="00DF048C">
        <w:t>.</w:t>
      </w:r>
      <w:r w:rsidRPr="00DF048C">
        <w:t xml:space="preserve"> assistant UE</w:t>
      </w:r>
      <w:r w:rsidR="00A51693">
        <w:t>s</w:t>
      </w:r>
      <w:r w:rsidRPr="00DF048C">
        <w:t>).</w:t>
      </w:r>
    </w:p>
    <w:p w14:paraId="3E7FF209" w14:textId="77777777" w:rsidR="00E71EF4" w:rsidRPr="00DF048C" w:rsidRDefault="00E71EF4" w:rsidP="00E71EF4">
      <w:r w:rsidRPr="00DF048C">
        <w:t>At least the following aspects need to be considered in potential solutions:</w:t>
      </w:r>
    </w:p>
    <w:p w14:paraId="4D75080E" w14:textId="59417392" w:rsidR="00E71EF4" w:rsidRPr="00DF048C" w:rsidRDefault="00E71EF4" w:rsidP="00E71EF4">
      <w:pPr>
        <w:pStyle w:val="B1"/>
      </w:pPr>
      <w:r w:rsidRPr="00DF048C">
        <w:t>-</w:t>
      </w:r>
      <w:r w:rsidRPr="00DF048C">
        <w:tab/>
        <w:t xml:space="preserve">How to discover and determine </w:t>
      </w:r>
      <w:r w:rsidR="00A51693">
        <w:t>one or more</w:t>
      </w:r>
      <w:r w:rsidR="00A51693" w:rsidRPr="00DF048C">
        <w:t xml:space="preserve"> </w:t>
      </w:r>
      <w:r w:rsidRPr="00DF048C">
        <w:t>assistant UE</w:t>
      </w:r>
      <w:r w:rsidR="00A51693">
        <w:t>s</w:t>
      </w:r>
      <w:r w:rsidRPr="00DF048C">
        <w:t xml:space="preserve"> for ranging service?</w:t>
      </w:r>
    </w:p>
    <w:p w14:paraId="1DC2D130" w14:textId="3E59931D" w:rsidR="00E71EF4" w:rsidRPr="00DF048C" w:rsidRDefault="00E71EF4" w:rsidP="00E71EF4">
      <w:pPr>
        <w:pStyle w:val="B1"/>
      </w:pPr>
      <w:r w:rsidRPr="00DF048C">
        <w:t>-</w:t>
      </w:r>
      <w:r w:rsidRPr="00DF048C">
        <w:tab/>
        <w:t>What parameters need to be exchanged between different UEs (reference UE, assistant UE</w:t>
      </w:r>
      <w:r w:rsidR="00A51693">
        <w:t>s</w:t>
      </w:r>
      <w:r w:rsidRPr="00DF048C">
        <w:t>, target UE) during ranging service operation procedures?</w:t>
      </w:r>
    </w:p>
    <w:p w14:paraId="55DFD895" w14:textId="3EFB9A3B" w:rsidR="00E71EF4" w:rsidRPr="00DF048C" w:rsidRDefault="00E71EF4" w:rsidP="00E71EF4">
      <w:pPr>
        <w:pStyle w:val="B1"/>
      </w:pPr>
      <w:r w:rsidRPr="00DF048C">
        <w:t>-</w:t>
      </w:r>
      <w:r w:rsidRPr="00DF048C">
        <w:tab/>
        <w:t xml:space="preserve">How the reference UE or target UE gets the ranging result with the assistance of </w:t>
      </w:r>
      <w:r w:rsidR="00A51693">
        <w:t>one or more</w:t>
      </w:r>
      <w:r w:rsidR="00A51693" w:rsidRPr="00DF048C">
        <w:t xml:space="preserve"> </w:t>
      </w:r>
      <w:r w:rsidRPr="00DF048C">
        <w:t>assistant UE</w:t>
      </w:r>
      <w:r w:rsidR="00A51693">
        <w:t>s</w:t>
      </w:r>
      <w:r w:rsidRPr="00DF048C">
        <w:t xml:space="preserve"> during the ranging service operation procedures?</w:t>
      </w:r>
    </w:p>
    <w:p w14:paraId="73095E0D" w14:textId="3A78D281" w:rsidR="00457C15" w:rsidRPr="00DF048C" w:rsidRDefault="00E71EF4" w:rsidP="00F82E73">
      <w:pPr>
        <w:pStyle w:val="NO"/>
      </w:pPr>
      <w:r w:rsidRPr="00DF048C">
        <w:t>NOTE:</w:t>
      </w:r>
      <w:r w:rsidRPr="00DF048C">
        <w:tab/>
        <w:t>The direct discovery procedure between reference UE and assistant UE</w:t>
      </w:r>
      <w:r w:rsidR="00A51693">
        <w:t>s</w:t>
      </w:r>
      <w:r w:rsidRPr="00DF048C">
        <w:t xml:space="preserve"> and between target UE and assistant UE</w:t>
      </w:r>
      <w:r w:rsidR="00A51693">
        <w:t>s</w:t>
      </w:r>
      <w:r w:rsidRPr="00DF048C">
        <w:t xml:space="preserve"> will be developed under the key issue related to ranging direct discovery.</w:t>
      </w:r>
    </w:p>
    <w:p w14:paraId="14573FB4" w14:textId="5ED8060E" w:rsidR="00BF68E7" w:rsidRPr="00DF048C" w:rsidRDefault="00BF68E7" w:rsidP="00F82E73">
      <w:pPr>
        <w:pStyle w:val="Heading2"/>
      </w:pPr>
      <w:bookmarkStart w:id="370" w:name="_Toc97050507"/>
      <w:bookmarkStart w:id="371" w:name="_Toc97050722"/>
      <w:bookmarkStart w:id="372" w:name="_Toc97050920"/>
      <w:bookmarkStart w:id="373" w:name="_Toc97142378"/>
      <w:bookmarkStart w:id="374" w:name="_Toc100780949"/>
      <w:bookmarkStart w:id="375" w:name="_Toc100782174"/>
      <w:bookmarkStart w:id="376" w:name="_Toc100782294"/>
      <w:bookmarkStart w:id="377" w:name="_Toc100782418"/>
      <w:bookmarkStart w:id="378" w:name="_Toc100782547"/>
      <w:bookmarkStart w:id="379" w:name="_Toc104257708"/>
      <w:bookmarkStart w:id="380" w:name="_Toc104257882"/>
      <w:bookmarkStart w:id="381" w:name="_Toc104299398"/>
      <w:bookmarkStart w:id="382" w:name="_Toc112768398"/>
      <w:bookmarkStart w:id="383" w:name="_Toc112768686"/>
      <w:bookmarkStart w:id="384" w:name="_Toc112768926"/>
      <w:bookmarkStart w:id="385" w:name="_Toc112772362"/>
      <w:bookmarkStart w:id="386" w:name="_Toc112864037"/>
      <w:bookmarkStart w:id="387" w:name="_Toc112865179"/>
      <w:bookmarkStart w:id="388" w:name="_Toc117042658"/>
      <w:bookmarkStart w:id="389" w:name="_Toc125976010"/>
      <w:bookmarkStart w:id="390" w:name="_Toc128724886"/>
      <w:r w:rsidRPr="00DF048C">
        <w:t>5.3</w:t>
      </w:r>
      <w:r w:rsidRPr="00DF048C">
        <w:tab/>
        <w:t>Key Issue #3: Ranging/Sidelink Positioning device discovery</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5543BD5C" w14:textId="0097FBB9" w:rsidR="00623BE9" w:rsidRPr="00DF048C" w:rsidRDefault="00623BE9" w:rsidP="00F82E73">
      <w:pPr>
        <w:pStyle w:val="Heading3"/>
      </w:pPr>
      <w:bookmarkStart w:id="391" w:name="_Toc97142379"/>
      <w:bookmarkStart w:id="392" w:name="_Toc100780950"/>
      <w:bookmarkStart w:id="393" w:name="_Toc100782175"/>
      <w:bookmarkStart w:id="394" w:name="_Toc100782295"/>
      <w:bookmarkStart w:id="395" w:name="_Toc100782419"/>
      <w:bookmarkStart w:id="396" w:name="_Toc100782548"/>
      <w:bookmarkStart w:id="397" w:name="_Toc104257709"/>
      <w:bookmarkStart w:id="398" w:name="_Toc104257883"/>
      <w:bookmarkStart w:id="399" w:name="_Toc104299399"/>
      <w:bookmarkStart w:id="400" w:name="_Toc112768399"/>
      <w:bookmarkStart w:id="401" w:name="_Toc112768687"/>
      <w:bookmarkStart w:id="402" w:name="_Toc112768927"/>
      <w:bookmarkStart w:id="403" w:name="_Toc112772363"/>
      <w:bookmarkStart w:id="404" w:name="_Toc112864038"/>
      <w:bookmarkStart w:id="405" w:name="_Toc112865180"/>
      <w:bookmarkStart w:id="406" w:name="_Toc117042659"/>
      <w:bookmarkStart w:id="407" w:name="_Toc125976011"/>
      <w:bookmarkStart w:id="408" w:name="_Toc128724887"/>
      <w:r w:rsidRPr="00DF048C">
        <w:t>5.3.1</w:t>
      </w:r>
      <w:r w:rsidRPr="00DF048C">
        <w:tab/>
        <w:t>General description</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7233909D" w14:textId="77777777" w:rsidR="00BF68E7" w:rsidRPr="00DF048C" w:rsidRDefault="00BF68E7" w:rsidP="00BF68E7">
      <w:pPr>
        <w:rPr>
          <w:rFonts w:eastAsia="SimSun"/>
          <w:lang w:eastAsia="zh-CN" w:bidi="ar"/>
        </w:rPr>
      </w:pPr>
      <w:r w:rsidRPr="00DF048C">
        <w:rPr>
          <w:rFonts w:eastAsia="SimSun"/>
          <w:lang w:eastAsia="zh-CN" w:bidi="ar"/>
        </w:rPr>
        <w:t>This KI maps to WT 1.3 of the SID. This KI addresses both UE triggered and network triggered Ranging/ Sidelink Positioning.</w:t>
      </w:r>
    </w:p>
    <w:p w14:paraId="3F3FC807" w14:textId="35AC2C17" w:rsidR="00BF68E7" w:rsidRPr="00DF048C" w:rsidRDefault="00BF68E7" w:rsidP="00BF68E7">
      <w:pPr>
        <w:rPr>
          <w:rFonts w:eastAsia="SimSun"/>
          <w:lang w:eastAsia="zh-CN" w:bidi="ar"/>
        </w:rPr>
      </w:pPr>
      <w:r w:rsidRPr="00DF048C">
        <w:rPr>
          <w:rFonts w:eastAsia="SimSun"/>
          <w:lang w:eastAsia="zh-CN" w:bidi="ar"/>
        </w:rPr>
        <w:t xml:space="preserve">In most of the cases, the 2 </w:t>
      </w:r>
      <w:r w:rsidR="003D5B42">
        <w:rPr>
          <w:rFonts w:eastAsia="SimSun"/>
          <w:lang w:eastAsia="zh-CN" w:bidi="ar"/>
        </w:rPr>
        <w:t xml:space="preserve">or more </w:t>
      </w:r>
      <w:r w:rsidRPr="00DF048C">
        <w:rPr>
          <w:rFonts w:eastAsia="SimSun"/>
          <w:lang w:eastAsia="zh-CN" w:bidi="ar"/>
        </w:rPr>
        <w:t>UE(s) in a Ranging based service and sidelink positioning cannot always be aware of each other even when they are in proximity.</w:t>
      </w:r>
    </w:p>
    <w:p w14:paraId="0CE98B17" w14:textId="43741200" w:rsidR="00BF68E7" w:rsidRPr="00DF048C" w:rsidRDefault="00BF68E7" w:rsidP="00BF68E7">
      <w:pPr>
        <w:rPr>
          <w:lang w:eastAsia="ko-KR"/>
        </w:rPr>
      </w:pPr>
      <w:r w:rsidRPr="00DF048C">
        <w:rPr>
          <w:rFonts w:eastAsia="SimSun"/>
          <w:lang w:eastAsia="zh-CN" w:bidi="ar"/>
        </w:rPr>
        <w:t xml:space="preserve">To enable </w:t>
      </w:r>
      <w:r w:rsidR="003D5B42">
        <w:rPr>
          <w:rFonts w:eastAsia="SimSun"/>
          <w:lang w:eastAsia="zh-CN" w:bidi="ar"/>
        </w:rPr>
        <w:t xml:space="preserve">a Reference </w:t>
      </w:r>
      <w:r w:rsidRPr="00DF048C">
        <w:rPr>
          <w:rFonts w:eastAsia="SimSun"/>
          <w:lang w:eastAsia="zh-CN" w:bidi="ar"/>
        </w:rPr>
        <w:t xml:space="preserve">observer UE and </w:t>
      </w:r>
      <w:r w:rsidR="003D5B42">
        <w:rPr>
          <w:rFonts w:eastAsia="SimSun"/>
          <w:lang w:eastAsia="zh-CN" w:bidi="ar"/>
        </w:rPr>
        <w:t xml:space="preserve">a </w:t>
      </w:r>
      <w:r w:rsidRPr="00DF048C">
        <w:rPr>
          <w:rFonts w:eastAsia="SimSun"/>
          <w:lang w:eastAsia="zh-CN" w:bidi="ar"/>
        </w:rPr>
        <w:t>target UE to be able to perform measurement and communicate for delivering measurement data, the UEs have to be discovered by each other first.</w:t>
      </w:r>
    </w:p>
    <w:p w14:paraId="76899CF6" w14:textId="4A4A7C6B" w:rsidR="00BF68E7" w:rsidRPr="00DF048C" w:rsidRDefault="00BF68E7" w:rsidP="00BF68E7">
      <w:r w:rsidRPr="00DF048C">
        <w:t xml:space="preserve">The discovery procedure is used for a UE to discover or to be discovered by other UE(s) in proximity over the PC5 interface with the aim of performing </w:t>
      </w:r>
      <w:r w:rsidRPr="00DF048C">
        <w:rPr>
          <w:rFonts w:eastAsia="SimSun"/>
          <w:lang w:eastAsia="zh-CN" w:bidi="ar"/>
        </w:rPr>
        <w:t>Ranging and Sidelink Positioning</w:t>
      </w:r>
      <w:r w:rsidRPr="00DF048C">
        <w:t>.</w:t>
      </w:r>
    </w:p>
    <w:p w14:paraId="18577EA2" w14:textId="56E35EE5" w:rsidR="00BF68E7" w:rsidRPr="00DF048C" w:rsidRDefault="003D5B42" w:rsidP="00BF68E7">
      <w:pPr>
        <w:rPr>
          <w:rFonts w:eastAsia="SimSun"/>
          <w:lang w:eastAsia="zh-CN" w:bidi="ar"/>
        </w:rPr>
      </w:pPr>
      <w:r>
        <w:t>Reference</w:t>
      </w:r>
      <w:r w:rsidR="00BF68E7" w:rsidRPr="00DF048C">
        <w:t xml:space="preserve"> UE and Target UE are 2 roles in the </w:t>
      </w:r>
      <w:r w:rsidR="00BF68E7" w:rsidRPr="00DF048C">
        <w:rPr>
          <w:rFonts w:eastAsia="SimSun"/>
          <w:lang w:eastAsia="zh-CN" w:bidi="ar"/>
        </w:rPr>
        <w:t>Ranging based service and Sidelink Positioning, in terms of who provides the reference plane and reference direction. Either one can be discovered by the other.</w:t>
      </w:r>
    </w:p>
    <w:p w14:paraId="6FA1CAAA" w14:textId="025937E0" w:rsidR="00BF68E7" w:rsidRPr="00DF048C" w:rsidRDefault="00BF68E7" w:rsidP="00BF68E7">
      <w:r w:rsidRPr="00DF048C">
        <w:rPr>
          <w:rFonts w:eastAsia="SimSun"/>
          <w:lang w:eastAsia="zh-CN" w:bidi="ar"/>
        </w:rPr>
        <w:t xml:space="preserve">Ranging/Sidelink Positioning device discovery may be triggered at </w:t>
      </w:r>
      <w:r w:rsidR="003D5B42">
        <w:rPr>
          <w:rFonts w:eastAsia="SimSun"/>
          <w:lang w:eastAsia="zh-CN" w:bidi="ar"/>
        </w:rPr>
        <w:t xml:space="preserve">the </w:t>
      </w:r>
      <w:r w:rsidRPr="00DF048C">
        <w:rPr>
          <w:rFonts w:eastAsia="SimSun"/>
          <w:lang w:eastAsia="zh-CN" w:bidi="ar"/>
        </w:rPr>
        <w:t>UE</w:t>
      </w:r>
      <w:r w:rsidR="003D5B42">
        <w:rPr>
          <w:rFonts w:eastAsia="SimSun"/>
          <w:lang w:eastAsia="zh-CN" w:bidi="ar"/>
        </w:rPr>
        <w:t xml:space="preserve">s </w:t>
      </w:r>
      <w:r w:rsidR="003D5B42">
        <w:rPr>
          <w:rFonts w:eastAsia="SimSun"/>
          <w:lang w:val="en-US" w:eastAsia="zh-CN" w:bidi="ar"/>
        </w:rPr>
        <w:t>themselves and/or</w:t>
      </w:r>
      <w:r w:rsidRPr="00DF048C">
        <w:rPr>
          <w:rFonts w:eastAsia="SimSun"/>
          <w:lang w:eastAsia="zh-CN" w:bidi="ar"/>
        </w:rPr>
        <w:t xml:space="preserve"> based on network instruction (e.g. under network monitoring, when, within which distance/angle or which UE(s) can be discovered).</w:t>
      </w:r>
    </w:p>
    <w:p w14:paraId="2CE8D658" w14:textId="77777777" w:rsidR="00BF68E7" w:rsidRPr="00DF048C" w:rsidRDefault="00BF68E7" w:rsidP="00BF68E7">
      <w:r w:rsidRPr="00DF048C">
        <w:lastRenderedPageBreak/>
        <w:t>Following aspects need to be addressed under this key issue:</w:t>
      </w:r>
    </w:p>
    <w:p w14:paraId="7B73A7BC" w14:textId="31555EE6" w:rsidR="00BF68E7" w:rsidRPr="00DF048C" w:rsidRDefault="00BF68E7" w:rsidP="00BF68E7">
      <w:pPr>
        <w:pStyle w:val="B1"/>
      </w:pPr>
      <w:r w:rsidRPr="00DF048C">
        <w:t>1.</w:t>
      </w:r>
      <w:r w:rsidRPr="00DF048C">
        <w:tab/>
        <w:t xml:space="preserve">How </w:t>
      </w:r>
      <w:r w:rsidR="003D5B42">
        <w:t>Reference</w:t>
      </w:r>
      <w:r w:rsidRPr="00DF048C">
        <w:t xml:space="preserve"> UE</w:t>
      </w:r>
      <w:r w:rsidR="003D5B42">
        <w:t>s</w:t>
      </w:r>
      <w:r w:rsidRPr="00DF048C">
        <w:t xml:space="preserve"> and Target UE</w:t>
      </w:r>
      <w:r w:rsidR="003D5B42">
        <w:t>s</w:t>
      </w:r>
      <w:r w:rsidRPr="00DF048C">
        <w:t xml:space="preserve"> are discovered by each other to perform Ranging based service and Sidelink Positioning for the case of in coverage, partial coverage and out of coverage for both UE triggered and network triggered Ranging/Sidelink Positioning, with the following considerations:</w:t>
      </w:r>
    </w:p>
    <w:p w14:paraId="2BC5717F" w14:textId="3326797E" w:rsidR="00550DF8" w:rsidRPr="00DF048C" w:rsidRDefault="00550DF8" w:rsidP="00550DF8">
      <w:pPr>
        <w:pStyle w:val="B2"/>
      </w:pPr>
      <w:r w:rsidRPr="00DF048C">
        <w:t>-</w:t>
      </w:r>
      <w:r w:rsidRPr="00DF048C">
        <w:tab/>
        <w:t xml:space="preserve">How one Target UE and one </w:t>
      </w:r>
      <w:r w:rsidR="003D5B42">
        <w:t>Reference</w:t>
      </w:r>
      <w:r w:rsidR="003D5B42" w:rsidRPr="00DF048C">
        <w:t xml:space="preserve"> </w:t>
      </w:r>
      <w:r w:rsidRPr="00DF048C">
        <w:t>UE are discovered by each other?</w:t>
      </w:r>
    </w:p>
    <w:p w14:paraId="1E612F61" w14:textId="660FABBD" w:rsidR="00550DF8" w:rsidRPr="00DF048C" w:rsidRDefault="00550DF8" w:rsidP="00550DF8">
      <w:pPr>
        <w:pStyle w:val="B2"/>
      </w:pPr>
      <w:r w:rsidRPr="00DF048C">
        <w:t>-</w:t>
      </w:r>
      <w:r w:rsidRPr="00DF048C">
        <w:tab/>
        <w:t xml:space="preserve">How one Target UE and multiple </w:t>
      </w:r>
      <w:r w:rsidR="003D5B42">
        <w:t>Reference</w:t>
      </w:r>
      <w:r w:rsidR="003D5B42" w:rsidRPr="00DF048C">
        <w:t xml:space="preserve"> </w:t>
      </w:r>
      <w:r w:rsidRPr="00DF048C">
        <w:t>UEs are discovered by each other?</w:t>
      </w:r>
    </w:p>
    <w:p w14:paraId="2D5FC9D7" w14:textId="023C711E" w:rsidR="00550DF8" w:rsidRPr="00DF048C" w:rsidRDefault="00550DF8" w:rsidP="00550DF8">
      <w:pPr>
        <w:pStyle w:val="B2"/>
      </w:pPr>
      <w:r w:rsidRPr="00DF048C">
        <w:t>-</w:t>
      </w:r>
      <w:r w:rsidRPr="00DF048C">
        <w:tab/>
        <w:t xml:space="preserve">How one </w:t>
      </w:r>
      <w:r w:rsidR="003D5B42">
        <w:t>Reference</w:t>
      </w:r>
      <w:r w:rsidR="003D5B42" w:rsidRPr="00DF048C">
        <w:t xml:space="preserve"> </w:t>
      </w:r>
      <w:r w:rsidRPr="00DF048C">
        <w:t>UE and multiple target UEs are discovered by each other?</w:t>
      </w:r>
    </w:p>
    <w:p w14:paraId="104379B3" w14:textId="0CE9D5A6" w:rsidR="00BF68E7" w:rsidRPr="00DF048C" w:rsidRDefault="00092FB4" w:rsidP="00F82E73">
      <w:pPr>
        <w:pStyle w:val="NO"/>
      </w:pPr>
      <w:r>
        <w:t>NOTE </w:t>
      </w:r>
      <w:r w:rsidR="00BF68E7" w:rsidRPr="00DF048C">
        <w:t>1:</w:t>
      </w:r>
      <w:r w:rsidR="00550DF8" w:rsidRPr="00DF048C">
        <w:tab/>
      </w:r>
      <w:r w:rsidR="00BF68E7" w:rsidRPr="00DF048C">
        <w:t>ProSe direct discovery procedure should be reused as much as possible.</w:t>
      </w:r>
    </w:p>
    <w:p w14:paraId="07A077D6" w14:textId="02504A6C" w:rsidR="00BF68E7" w:rsidRPr="00DF048C" w:rsidRDefault="00BF68E7" w:rsidP="00BF68E7">
      <w:pPr>
        <w:pStyle w:val="B1"/>
      </w:pPr>
      <w:r w:rsidRPr="00DF048C">
        <w:t>2</w:t>
      </w:r>
      <w:r w:rsidRPr="00DF048C">
        <w:tab/>
        <w:t xml:space="preserve">How </w:t>
      </w:r>
      <w:r w:rsidRPr="00DF048C">
        <w:rPr>
          <w:rFonts w:eastAsia="SimSun"/>
          <w:lang w:eastAsia="zh-CN" w:bidi="ar"/>
        </w:rPr>
        <w:t>Ranging/Sidelink Positioning devices</w:t>
      </w:r>
      <w:r w:rsidR="001F671C">
        <w:rPr>
          <w:rFonts w:eastAsia="SimSun"/>
          <w:lang w:eastAsia="zh-CN" w:bidi="ar"/>
        </w:rPr>
        <w:t>'</w:t>
      </w:r>
      <w:r w:rsidRPr="00DF048C">
        <w:rPr>
          <w:rFonts w:eastAsia="SimSun"/>
          <w:lang w:eastAsia="zh-CN" w:bidi="ar"/>
        </w:rPr>
        <w:t xml:space="preserve"> discovery is triggered at UE based on network instruction </w:t>
      </w:r>
      <w:r w:rsidRPr="00DF048C">
        <w:t>for the cases of in coverage, partial coverage and out of coverage</w:t>
      </w:r>
      <w:r w:rsidRPr="00DF048C">
        <w:rPr>
          <w:rFonts w:eastAsia="SimSun"/>
          <w:lang w:eastAsia="zh-CN" w:bidi="ar"/>
        </w:rPr>
        <w:t>?</w:t>
      </w:r>
    </w:p>
    <w:p w14:paraId="10C997F0" w14:textId="3B8544F4" w:rsidR="00BF68E7" w:rsidRPr="00DF048C" w:rsidRDefault="00092FB4" w:rsidP="00550DF8">
      <w:pPr>
        <w:pStyle w:val="NO"/>
      </w:pPr>
      <w:r>
        <w:t>NOTE </w:t>
      </w:r>
      <w:r w:rsidR="00BF68E7" w:rsidRPr="00DF048C">
        <w:t>2:</w:t>
      </w:r>
      <w:r w:rsidR="00BF68E7" w:rsidRPr="00DF048C">
        <w:tab/>
        <w:t xml:space="preserve">It is assumed that both the </w:t>
      </w:r>
      <w:r w:rsidR="003D5B42">
        <w:t>Reference</w:t>
      </w:r>
      <w:r w:rsidR="003D5B42" w:rsidRPr="00DF048C">
        <w:t xml:space="preserve"> </w:t>
      </w:r>
      <w:r w:rsidR="00BF68E7" w:rsidRPr="00DF048C">
        <w:t>UE(s) and the target UE are Ranging/SL positioning capable.</w:t>
      </w:r>
    </w:p>
    <w:p w14:paraId="1075E9D7" w14:textId="26994156" w:rsidR="00386D1D" w:rsidRPr="00DF048C" w:rsidRDefault="00862953" w:rsidP="00386D1D">
      <w:pPr>
        <w:pStyle w:val="Heading2"/>
      </w:pPr>
      <w:bookmarkStart w:id="409" w:name="_Toc97050508"/>
      <w:bookmarkStart w:id="410" w:name="_Toc97050723"/>
      <w:bookmarkStart w:id="411" w:name="_Toc97050921"/>
      <w:bookmarkStart w:id="412" w:name="_Toc97142380"/>
      <w:bookmarkStart w:id="413" w:name="_Toc100780951"/>
      <w:bookmarkStart w:id="414" w:name="_Toc100782176"/>
      <w:bookmarkStart w:id="415" w:name="_Toc100782296"/>
      <w:bookmarkStart w:id="416" w:name="_Toc100782420"/>
      <w:bookmarkStart w:id="417" w:name="_Toc100782549"/>
      <w:bookmarkStart w:id="418" w:name="_Toc104257710"/>
      <w:bookmarkStart w:id="419" w:name="_Toc104257884"/>
      <w:bookmarkStart w:id="420" w:name="_Toc104299400"/>
      <w:bookmarkStart w:id="421" w:name="_Toc112768400"/>
      <w:bookmarkStart w:id="422" w:name="_Toc112768688"/>
      <w:bookmarkStart w:id="423" w:name="_Toc112768928"/>
      <w:bookmarkStart w:id="424" w:name="_Toc112772364"/>
      <w:bookmarkStart w:id="425" w:name="_Toc112864039"/>
      <w:bookmarkStart w:id="426" w:name="_Toc112865181"/>
      <w:bookmarkStart w:id="427" w:name="_Toc117042660"/>
      <w:bookmarkStart w:id="428" w:name="_Toc125976012"/>
      <w:bookmarkStart w:id="429" w:name="_Toc128724888"/>
      <w:r w:rsidRPr="00DF048C">
        <w:t>5.4</w:t>
      </w:r>
      <w:r w:rsidR="003103F2" w:rsidRPr="00DF048C">
        <w:tab/>
      </w:r>
      <w:r w:rsidRPr="00DF048C">
        <w:t>Key issue #4</w:t>
      </w:r>
      <w:r w:rsidR="00386D1D" w:rsidRPr="00DF048C">
        <w:t>: Control of Operations for Ranging/Sidelink positioning</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703E6AC6" w14:textId="77777777" w:rsidR="002246E3" w:rsidRPr="00DF048C" w:rsidRDefault="00386D1D" w:rsidP="00F82E73">
      <w:pPr>
        <w:pStyle w:val="Heading3"/>
      </w:pPr>
      <w:bookmarkStart w:id="430" w:name="_Toc97050509"/>
      <w:bookmarkStart w:id="431" w:name="_Toc97050724"/>
      <w:bookmarkStart w:id="432" w:name="_Toc97050922"/>
      <w:bookmarkStart w:id="433" w:name="_Toc97142381"/>
      <w:bookmarkStart w:id="434" w:name="_Toc100780952"/>
      <w:bookmarkStart w:id="435" w:name="_Toc100782177"/>
      <w:bookmarkStart w:id="436" w:name="_Toc100782297"/>
      <w:bookmarkStart w:id="437" w:name="_Toc100782421"/>
      <w:bookmarkStart w:id="438" w:name="_Toc100782550"/>
      <w:bookmarkStart w:id="439" w:name="_Toc104257711"/>
      <w:bookmarkStart w:id="440" w:name="_Toc104257885"/>
      <w:bookmarkStart w:id="441" w:name="_Toc104299401"/>
      <w:bookmarkStart w:id="442" w:name="_Toc112768401"/>
      <w:bookmarkStart w:id="443" w:name="_Toc112768689"/>
      <w:bookmarkStart w:id="444" w:name="_Toc112768929"/>
      <w:bookmarkStart w:id="445" w:name="_Toc112772365"/>
      <w:bookmarkStart w:id="446" w:name="_Toc112864040"/>
      <w:bookmarkStart w:id="447" w:name="_Toc112865182"/>
      <w:bookmarkStart w:id="448" w:name="_Toc117042661"/>
      <w:bookmarkStart w:id="449" w:name="_Toc125976013"/>
      <w:bookmarkStart w:id="450" w:name="_Toc128724889"/>
      <w:r w:rsidRPr="00DF048C">
        <w:t>5.</w:t>
      </w:r>
      <w:r w:rsidR="00862953" w:rsidRPr="00DF048C">
        <w:t>4</w:t>
      </w:r>
      <w:r w:rsidRPr="00DF048C">
        <w:t>.1</w:t>
      </w:r>
      <w:r w:rsidRPr="00DF048C">
        <w:tab/>
      </w:r>
      <w:r w:rsidR="00623BE9" w:rsidRPr="00DF048C">
        <w:t>General d</w:t>
      </w:r>
      <w:r w:rsidRPr="00DF048C">
        <w:t>escription</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742F09F9" w14:textId="25931974" w:rsidR="00386D1D" w:rsidRPr="00DF048C" w:rsidRDefault="00386D1D" w:rsidP="00386D1D">
      <w:r w:rsidRPr="00DF048C">
        <w:t>Ranging and sidelink positioning supports a large variety of use cases, including automotive, public safety, and commercial use. These different uses cases may utilize different access technologies for the communication between the UEs, e.g. LTE based V2X, NR based sidelinks and, in later releases, other RAT technologies may be supported over PC5, e.g. newer version of sidelink and non-3GPP RATs. Therefore, it is beneficial to design a common framework and system to support all these types of operations.</w:t>
      </w:r>
    </w:p>
    <w:p w14:paraId="4B9E8BEB" w14:textId="77777777" w:rsidR="00386D1D" w:rsidRPr="00DF048C" w:rsidRDefault="00386D1D" w:rsidP="00386D1D">
      <w:r w:rsidRPr="00DF048C">
        <w:t>The control signalling part of the Ranging and Sidelink Positioning operation may occur between the UEs before and after the transmission of the Ranging/Sidelink positioning signals. The control signalling includes (but is not limited to):</w:t>
      </w:r>
    </w:p>
    <w:p w14:paraId="1C6A96F5" w14:textId="0BFD7EA9" w:rsidR="00386D1D" w:rsidRPr="00DF048C" w:rsidRDefault="00386D1D" w:rsidP="00F82E73">
      <w:pPr>
        <w:pStyle w:val="B1"/>
      </w:pPr>
      <w:r w:rsidRPr="00DF048C">
        <w:t>-</w:t>
      </w:r>
      <w:r w:rsidRPr="00DF048C">
        <w:tab/>
        <w:t xml:space="preserve">coordination and configuration of the UEs to participate in the ranging/sidelink positioning, e.g. including discovery of the devices, </w:t>
      </w:r>
      <w:r w:rsidR="00550DF8" w:rsidRPr="00DF048C">
        <w:t>signalling</w:t>
      </w:r>
      <w:r w:rsidRPr="00DF048C">
        <w:t xml:space="preserve"> control and configuration information between devices;</w:t>
      </w:r>
    </w:p>
    <w:p w14:paraId="0C1DA432" w14:textId="7D11CAB0" w:rsidR="002246E3" w:rsidRPr="00DF048C" w:rsidRDefault="00386D1D" w:rsidP="00F82E73">
      <w:pPr>
        <w:pStyle w:val="B1"/>
      </w:pPr>
      <w:r w:rsidRPr="00DF048C">
        <w:t>-</w:t>
      </w:r>
      <w:r w:rsidR="002246E3" w:rsidRPr="00DF048C">
        <w:tab/>
      </w:r>
      <w:r w:rsidRPr="00DF048C">
        <w:t>exchange of measurement results of Ranging/Sidelink positioning signals</w:t>
      </w:r>
      <w:r w:rsidR="00092FB4">
        <w:t xml:space="preserve"> </w:t>
      </w:r>
      <w:r w:rsidRPr="00DF048C">
        <w:t>between the UEs for ranging/Sidelink positioning calculation.</w:t>
      </w:r>
    </w:p>
    <w:p w14:paraId="3D02DF6F" w14:textId="6830C4D0" w:rsidR="00386D1D" w:rsidRPr="00DF048C" w:rsidRDefault="00386D1D" w:rsidP="00386D1D">
      <w:r w:rsidRPr="00DF048C">
        <w:t>This key issue is focusing on developing the control signalling for Ranging and Sidelink Positioning operations</w:t>
      </w:r>
      <w:r w:rsidR="00983F95" w:rsidRPr="00DF048C">
        <w:t xml:space="preserve">. </w:t>
      </w:r>
      <w:r w:rsidRPr="00DF048C">
        <w:t>Specifically, the key issue addresses:</w:t>
      </w:r>
    </w:p>
    <w:p w14:paraId="32426EE8" w14:textId="725BF07B" w:rsidR="00386D1D" w:rsidRPr="00DF048C" w:rsidRDefault="00092FB4" w:rsidP="00386D1D">
      <w:pPr>
        <w:pStyle w:val="B1"/>
      </w:pPr>
      <w:r>
        <w:t>-</w:t>
      </w:r>
      <w:r>
        <w:tab/>
      </w:r>
      <w:r w:rsidR="00386D1D" w:rsidRPr="00DF048C">
        <w:t>What coordination and configuration information are exchanged between the UEs?</w:t>
      </w:r>
    </w:p>
    <w:p w14:paraId="39A57BFE" w14:textId="1C410603" w:rsidR="00386D1D" w:rsidRPr="00DF048C" w:rsidRDefault="00092FB4" w:rsidP="00386D1D">
      <w:pPr>
        <w:pStyle w:val="B1"/>
      </w:pPr>
      <w:r>
        <w:t>-</w:t>
      </w:r>
      <w:r>
        <w:tab/>
      </w:r>
      <w:r w:rsidR="00386D1D" w:rsidRPr="00DF048C">
        <w:t>What are the control signalling procedure to exchange the coordination &amp; configuration information and the Ranging/Sidelink positioning signals measurement results between the UEs?</w:t>
      </w:r>
    </w:p>
    <w:p w14:paraId="1C92A494" w14:textId="2A64E741" w:rsidR="00386D1D" w:rsidRPr="00DF048C" w:rsidRDefault="00092FB4" w:rsidP="00F82E73">
      <w:pPr>
        <w:pStyle w:val="NO"/>
      </w:pPr>
      <w:r>
        <w:t>NOTE </w:t>
      </w:r>
      <w:r w:rsidR="00386D1D" w:rsidRPr="00DF048C">
        <w:t>1</w:t>
      </w:r>
      <w:r w:rsidR="00550DF8" w:rsidRPr="00DF048C">
        <w:tab/>
      </w:r>
      <w:r w:rsidR="00386D1D" w:rsidRPr="00DF048C">
        <w:t xml:space="preserve">Common solution is preferred to be developed if the same control </w:t>
      </w:r>
      <w:r w:rsidR="00550DF8" w:rsidRPr="00DF048C">
        <w:t>signalling</w:t>
      </w:r>
      <w:r w:rsidR="00386D1D" w:rsidRPr="00DF048C">
        <w:t xml:space="preserve"> procedure can be supported when the </w:t>
      </w:r>
      <w:r w:rsidR="00550DF8" w:rsidRPr="00DF048C">
        <w:t>signalling</w:t>
      </w:r>
      <w:r w:rsidR="00386D1D" w:rsidRPr="00DF048C">
        <w:t xml:space="preserve"> is carried over different RATs in different use cases.</w:t>
      </w:r>
    </w:p>
    <w:p w14:paraId="2D8F54E9" w14:textId="083F3220" w:rsidR="002246E3" w:rsidRPr="00DF048C" w:rsidRDefault="00092FB4" w:rsidP="00F82E73">
      <w:pPr>
        <w:pStyle w:val="NO"/>
      </w:pPr>
      <w:r>
        <w:t>NOTE </w:t>
      </w:r>
      <w:r w:rsidR="00386D1D" w:rsidRPr="00DF048C">
        <w:t>2:</w:t>
      </w:r>
      <w:r w:rsidR="00550DF8" w:rsidRPr="00DF048C">
        <w:tab/>
      </w:r>
      <w:r w:rsidR="00386D1D" w:rsidRPr="00DF048C">
        <w:t xml:space="preserve">Common control </w:t>
      </w:r>
      <w:r w:rsidR="00550DF8" w:rsidRPr="00DF048C">
        <w:t>signalling</w:t>
      </w:r>
      <w:r w:rsidR="00386D1D" w:rsidRPr="00DF048C">
        <w:t xml:space="preserve"> protocol is preferred to support the different Ranging/Sidelink positioning signals</w:t>
      </w:r>
      <w:r w:rsidR="00386D1D" w:rsidRPr="00DF048C" w:rsidDel="00665594">
        <w:t xml:space="preserve"> </w:t>
      </w:r>
      <w:r w:rsidR="00386D1D" w:rsidRPr="00DF048C">
        <w:t>operation in different spectrums.</w:t>
      </w:r>
    </w:p>
    <w:p w14:paraId="4F447193" w14:textId="5419D109" w:rsidR="002246E3" w:rsidRPr="00DF048C" w:rsidRDefault="00092FB4" w:rsidP="00F82E73">
      <w:pPr>
        <w:pStyle w:val="NO"/>
      </w:pPr>
      <w:r>
        <w:t>NOTE </w:t>
      </w:r>
      <w:r w:rsidR="00386D1D" w:rsidRPr="00DF048C">
        <w:t>3:</w:t>
      </w:r>
      <w:r w:rsidR="00550DF8" w:rsidRPr="00DF048C">
        <w:tab/>
      </w:r>
      <w:r w:rsidR="00386D1D" w:rsidRPr="00DF048C">
        <w:t xml:space="preserve">The solution development may also consider </w:t>
      </w:r>
      <w:r w:rsidR="00550DF8" w:rsidRPr="00DF048C">
        <w:t>signalling</w:t>
      </w:r>
      <w:r w:rsidR="00386D1D" w:rsidRPr="00DF048C">
        <w:t xml:space="preserve"> efficiency, overhead, energy efficiency and the robustness.</w:t>
      </w:r>
    </w:p>
    <w:p w14:paraId="2210C412" w14:textId="7B72A354" w:rsidR="002246E3" w:rsidRPr="00DF048C" w:rsidRDefault="00092FB4" w:rsidP="00F82E73">
      <w:pPr>
        <w:pStyle w:val="NO"/>
      </w:pPr>
      <w:r>
        <w:t>NOTE </w:t>
      </w:r>
      <w:r w:rsidR="00386D1D" w:rsidRPr="00DF048C">
        <w:t>4:</w:t>
      </w:r>
      <w:r w:rsidR="00550DF8" w:rsidRPr="00DF048C">
        <w:tab/>
      </w:r>
      <w:r w:rsidR="00386D1D" w:rsidRPr="00DF048C">
        <w:t>Coordination with RAN WGs is needed to develop an aligned solution.</w:t>
      </w:r>
    </w:p>
    <w:p w14:paraId="4FDEB1D4" w14:textId="0627749F" w:rsidR="00386D1D" w:rsidRPr="00DF048C" w:rsidRDefault="00092FB4" w:rsidP="00F82E73">
      <w:pPr>
        <w:pStyle w:val="NO"/>
      </w:pPr>
      <w:r>
        <w:t>NOTE </w:t>
      </w:r>
      <w:r w:rsidR="00386D1D" w:rsidRPr="00DF048C">
        <w:t>5:</w:t>
      </w:r>
      <w:r w:rsidR="00550DF8" w:rsidRPr="00DF048C">
        <w:tab/>
      </w:r>
      <w:r w:rsidR="00386D1D" w:rsidRPr="00DF048C">
        <w:t xml:space="preserve">It is desirable to avoid any AS layer impacts to support the control </w:t>
      </w:r>
      <w:r w:rsidR="00550DF8" w:rsidRPr="00DF048C">
        <w:t>signalling</w:t>
      </w:r>
      <w:r w:rsidR="00386D1D" w:rsidRPr="00DF048C">
        <w:t>.</w:t>
      </w:r>
    </w:p>
    <w:p w14:paraId="4CDE21A0" w14:textId="6BDECE0B" w:rsidR="00386D1D" w:rsidRPr="00DF048C" w:rsidRDefault="00386D1D" w:rsidP="00B46825">
      <w:pPr>
        <w:pStyle w:val="B1"/>
      </w:pPr>
      <w:r w:rsidRPr="00DF048C">
        <w:t>-</w:t>
      </w:r>
      <w:r w:rsidR="00550DF8" w:rsidRPr="00DF048C">
        <w:tab/>
      </w:r>
      <w:r w:rsidRPr="00DF048C">
        <w:t>What are the functionality of upper layers, and what parameters need to be exchanged between the upper layers and AS layer for Ranging/ Sidelink positioning?</w:t>
      </w:r>
    </w:p>
    <w:p w14:paraId="78E52BE7" w14:textId="77777777" w:rsidR="002246E3" w:rsidRPr="00DF048C" w:rsidRDefault="00890890" w:rsidP="00890890">
      <w:pPr>
        <w:pStyle w:val="Heading2"/>
      </w:pPr>
      <w:bookmarkStart w:id="451" w:name="_Toc97050510"/>
      <w:bookmarkStart w:id="452" w:name="_Toc97050725"/>
      <w:bookmarkStart w:id="453" w:name="_Toc97050923"/>
      <w:bookmarkStart w:id="454" w:name="_Toc97142382"/>
      <w:bookmarkStart w:id="455" w:name="_Toc43882368"/>
      <w:bookmarkStart w:id="456" w:name="_Toc43882542"/>
      <w:bookmarkStart w:id="457" w:name="_Toc100780953"/>
      <w:bookmarkStart w:id="458" w:name="_Toc100782178"/>
      <w:bookmarkStart w:id="459" w:name="_Toc100782298"/>
      <w:bookmarkStart w:id="460" w:name="_Toc100782422"/>
      <w:bookmarkStart w:id="461" w:name="_Toc100782551"/>
      <w:bookmarkStart w:id="462" w:name="_Toc104257712"/>
      <w:bookmarkStart w:id="463" w:name="_Toc104257886"/>
      <w:bookmarkStart w:id="464" w:name="_Toc104299402"/>
      <w:bookmarkStart w:id="465" w:name="_Toc112768402"/>
      <w:bookmarkStart w:id="466" w:name="_Toc112768690"/>
      <w:bookmarkStart w:id="467" w:name="_Toc112768930"/>
      <w:bookmarkStart w:id="468" w:name="_Toc112772366"/>
      <w:bookmarkStart w:id="469" w:name="_Toc112864041"/>
      <w:bookmarkStart w:id="470" w:name="_Toc112865183"/>
      <w:bookmarkStart w:id="471" w:name="_Toc117042662"/>
      <w:bookmarkStart w:id="472" w:name="_Toc125976014"/>
      <w:bookmarkStart w:id="473" w:name="_Toc128724890"/>
      <w:r w:rsidRPr="00DF048C">
        <w:rPr>
          <w:lang w:eastAsia="zh-CN"/>
        </w:rPr>
        <w:lastRenderedPageBreak/>
        <w:t>5.5</w:t>
      </w:r>
      <w:r w:rsidRPr="00DF048C">
        <w:rPr>
          <w:lang w:eastAsia="ko-KR"/>
        </w:rPr>
        <w:tab/>
        <w:t>Key Issue</w:t>
      </w:r>
      <w:r w:rsidRPr="00DF048C">
        <w:rPr>
          <w:lang w:eastAsia="zh-CN"/>
        </w:rPr>
        <w:t xml:space="preserve"> #5</w:t>
      </w:r>
      <w:r w:rsidRPr="00DF048C">
        <w:t>: Network assisted Sidelink Positioning for In Network Coverage and Partial Network Coverage</w:t>
      </w:r>
      <w:bookmarkStart w:id="474" w:name="_Toc26520149"/>
      <w:bookmarkStart w:id="475" w:name="_Toc26530890"/>
      <w:bookmarkStart w:id="476" w:name="_Toc26530940"/>
      <w:bookmarkStart w:id="477" w:name="_Toc26530989"/>
      <w:bookmarkStart w:id="478" w:name="_Toc30685093"/>
      <w:bookmarkStart w:id="479" w:name="_Toc31014368"/>
      <w:bookmarkStart w:id="480" w:name="_Toc31109409"/>
      <w:bookmarkStart w:id="481" w:name="_Toc31109482"/>
      <w:bookmarkStart w:id="482" w:name="_Toc31109573"/>
      <w:bookmarkStart w:id="483" w:name="_Toc43819883"/>
      <w:bookmarkStart w:id="484" w:name="_Toc43882369"/>
      <w:bookmarkStart w:id="485" w:name="_Toc43882543"/>
      <w:bookmarkStart w:id="486" w:name="_Toc97050511"/>
      <w:bookmarkStart w:id="487" w:name="_Toc97050726"/>
      <w:bookmarkStart w:id="488" w:name="_Toc97050924"/>
      <w:bookmarkStart w:id="489" w:name="_Toc97142383"/>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4CF302C9" w14:textId="0AD23B07" w:rsidR="00890890" w:rsidRPr="00DF048C" w:rsidRDefault="00890890" w:rsidP="00890890">
      <w:pPr>
        <w:pStyle w:val="Heading3"/>
      </w:pPr>
      <w:bookmarkStart w:id="490" w:name="_Toc100780954"/>
      <w:bookmarkStart w:id="491" w:name="_Toc100782179"/>
      <w:bookmarkStart w:id="492" w:name="_Toc100782299"/>
      <w:bookmarkStart w:id="493" w:name="_Toc100782423"/>
      <w:bookmarkStart w:id="494" w:name="_Toc100782552"/>
      <w:bookmarkStart w:id="495" w:name="_Toc104257713"/>
      <w:bookmarkStart w:id="496" w:name="_Toc104257887"/>
      <w:bookmarkStart w:id="497" w:name="_Toc104299403"/>
      <w:bookmarkStart w:id="498" w:name="_Toc112768403"/>
      <w:bookmarkStart w:id="499" w:name="_Toc112768691"/>
      <w:bookmarkStart w:id="500" w:name="_Toc112768931"/>
      <w:bookmarkStart w:id="501" w:name="_Toc112772367"/>
      <w:bookmarkStart w:id="502" w:name="_Toc112864042"/>
      <w:bookmarkStart w:id="503" w:name="_Toc112865184"/>
      <w:bookmarkStart w:id="504" w:name="_Toc117042663"/>
      <w:bookmarkStart w:id="505" w:name="_Toc125976015"/>
      <w:bookmarkStart w:id="506" w:name="_Toc128724891"/>
      <w:r w:rsidRPr="00DF048C">
        <w:t>5.5.1</w:t>
      </w:r>
      <w:r w:rsidRPr="00DF048C">
        <w:tab/>
      </w:r>
      <w:bookmarkEnd w:id="474"/>
      <w:bookmarkEnd w:id="475"/>
      <w:bookmarkEnd w:id="476"/>
      <w:bookmarkEnd w:id="477"/>
      <w:bookmarkEnd w:id="478"/>
      <w:bookmarkEnd w:id="479"/>
      <w:bookmarkEnd w:id="480"/>
      <w:bookmarkEnd w:id="481"/>
      <w:bookmarkEnd w:id="482"/>
      <w:bookmarkEnd w:id="483"/>
      <w:bookmarkEnd w:id="484"/>
      <w:bookmarkEnd w:id="485"/>
      <w:r w:rsidR="00623BE9" w:rsidRPr="00DF048C">
        <w:t>General d</w:t>
      </w:r>
      <w:r w:rsidRPr="00DF048C">
        <w:t>escription</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4A34688E" w14:textId="4B7F138C" w:rsidR="00550DF8" w:rsidRPr="00DF048C" w:rsidRDefault="00550DF8" w:rsidP="00550DF8">
      <w:pPr>
        <w:rPr>
          <w:lang w:eastAsia="zh-CN"/>
        </w:rPr>
      </w:pPr>
      <w:r w:rsidRPr="00DF048C">
        <w:rPr>
          <w:lang w:eastAsia="zh-CN"/>
        </w:rPr>
        <w:t xml:space="preserve">This key issue addresses the case when a UE is not able to perform Uu based positioning estimation. The UE may be out of network coverage, or have network coverage but not able to measure on enough gNBs to perform Uu based positioning. In this case, the UE (i.e. partial coverage or in network coverage) may use Sidelink Positioning to obtain relative positioning with a </w:t>
      </w:r>
      <w:r w:rsidR="007367C6">
        <w:rPr>
          <w:lang w:eastAsia="zh-CN"/>
        </w:rPr>
        <w:t>Located</w:t>
      </w:r>
      <w:r w:rsidRPr="00DF048C">
        <w:rPr>
          <w:lang w:eastAsia="zh-CN"/>
        </w:rPr>
        <w:t xml:space="preserve"> UE which is in network coverage. This case is referred to as Sidelink Positioning in </w:t>
      </w:r>
      <w:r w:rsidR="006D34D6" w:rsidRPr="00DF048C">
        <w:rPr>
          <w:lang w:eastAsia="zh-CN"/>
        </w:rPr>
        <w:t>TR</w:t>
      </w:r>
      <w:r w:rsidR="006D34D6">
        <w:rPr>
          <w:lang w:eastAsia="zh-CN"/>
        </w:rPr>
        <w:t> </w:t>
      </w:r>
      <w:r w:rsidR="006D34D6" w:rsidRPr="00DF048C">
        <w:rPr>
          <w:lang w:eastAsia="zh-CN"/>
        </w:rPr>
        <w:t>38.845</w:t>
      </w:r>
      <w:r w:rsidR="006D34D6">
        <w:rPr>
          <w:lang w:eastAsia="zh-CN"/>
        </w:rPr>
        <w:t> </w:t>
      </w:r>
      <w:r w:rsidR="006D34D6" w:rsidRPr="00DF048C">
        <w:rPr>
          <w:lang w:eastAsia="zh-CN"/>
        </w:rPr>
        <w:t>[</w:t>
      </w:r>
      <w:r w:rsidRPr="00DF048C">
        <w:rPr>
          <w:lang w:eastAsia="zh-CN"/>
        </w:rPr>
        <w:t>6]. In this KI we call this case Network assisted Sidelink Positioning.</w:t>
      </w:r>
    </w:p>
    <w:p w14:paraId="12BB9342" w14:textId="77777777" w:rsidR="00550DF8" w:rsidRPr="00DF048C" w:rsidRDefault="00550DF8" w:rsidP="00550DF8">
      <w:pPr>
        <w:rPr>
          <w:lang w:eastAsia="zh-CN"/>
        </w:rPr>
      </w:pPr>
      <w:r w:rsidRPr="00DF048C">
        <w:rPr>
          <w:lang w:eastAsia="zh-CN"/>
        </w:rPr>
        <w:t>For this key issue, the following aspects need to be studied:</w:t>
      </w:r>
    </w:p>
    <w:p w14:paraId="704AB46D" w14:textId="2E7C11E5" w:rsidR="00550DF8" w:rsidRPr="00DF048C" w:rsidRDefault="00550DF8" w:rsidP="00550DF8">
      <w:pPr>
        <w:pStyle w:val="B1"/>
      </w:pPr>
      <w:r w:rsidRPr="00DF048C">
        <w:t>-</w:t>
      </w:r>
      <w:r w:rsidRPr="00DF048C">
        <w:tab/>
        <w:t xml:space="preserve">Discovery of </w:t>
      </w:r>
      <w:r w:rsidR="007367C6">
        <w:t>one or more Located</w:t>
      </w:r>
      <w:r w:rsidRPr="00DF048C">
        <w:t xml:space="preserve"> UE</w:t>
      </w:r>
      <w:r w:rsidR="007367C6">
        <w:t>s</w:t>
      </w:r>
      <w:r w:rsidRPr="00DF048C">
        <w:t xml:space="preserve"> with capabilities that offers Sidelink Positioning and/or Uu based positioning to support Network assisted Sidelink Positioning for in network coverage and partial network coverage.</w:t>
      </w:r>
    </w:p>
    <w:p w14:paraId="3559C3B7" w14:textId="77777777" w:rsidR="00550DF8" w:rsidRPr="00DF048C" w:rsidRDefault="00550DF8" w:rsidP="00550DF8">
      <w:pPr>
        <w:pStyle w:val="B1"/>
      </w:pPr>
      <w:r w:rsidRPr="00DF048C">
        <w:t>-</w:t>
      </w:r>
      <w:r w:rsidRPr="00DF048C">
        <w:tab/>
        <w:t>Discovery of network capability that offers Network assisted Sidelink positioning for UE in network coverage and partial network coverage.</w:t>
      </w:r>
    </w:p>
    <w:p w14:paraId="153CCABF" w14:textId="77777777" w:rsidR="00550DF8" w:rsidRPr="00DF048C" w:rsidRDefault="00550DF8" w:rsidP="00550DF8">
      <w:pPr>
        <w:pStyle w:val="B1"/>
      </w:pPr>
      <w:r w:rsidRPr="00DF048C">
        <w:t>-</w:t>
      </w:r>
      <w:r w:rsidRPr="00DF048C">
        <w:tab/>
        <w:t>Signalling needed to support Sidelink positioning including both UE-based positioning and network-assisted/based positioning.</w:t>
      </w:r>
    </w:p>
    <w:p w14:paraId="6A93D5A9" w14:textId="631A6AD1" w:rsidR="00890890" w:rsidRPr="00DF048C" w:rsidRDefault="00092FB4" w:rsidP="00F82E73">
      <w:pPr>
        <w:pStyle w:val="NO"/>
      </w:pPr>
      <w:r>
        <w:t>NOTE </w:t>
      </w:r>
      <w:r w:rsidR="00890890" w:rsidRPr="00DF048C">
        <w:t>1:</w:t>
      </w:r>
      <w:r w:rsidR="00550DF8" w:rsidRPr="00DF048C">
        <w:tab/>
        <w:t>S</w:t>
      </w:r>
      <w:r w:rsidR="00890890" w:rsidRPr="00DF048C">
        <w:t>ecurity aspects are SA</w:t>
      </w:r>
      <w:r w:rsidR="00550DF8" w:rsidRPr="00DF048C">
        <w:t> WG</w:t>
      </w:r>
      <w:r w:rsidR="00890890" w:rsidRPr="00DF048C">
        <w:t>3 responsibility, and the related impact to architecture enhancement will be based on SA</w:t>
      </w:r>
      <w:r w:rsidR="00550DF8" w:rsidRPr="00DF048C">
        <w:t> WG</w:t>
      </w:r>
      <w:r w:rsidR="00890890" w:rsidRPr="00DF048C">
        <w:t>3 conclusion.</w:t>
      </w:r>
    </w:p>
    <w:p w14:paraId="4478A889" w14:textId="7006F952" w:rsidR="00890890" w:rsidRPr="00DF048C" w:rsidRDefault="00092FB4" w:rsidP="00F82E73">
      <w:pPr>
        <w:pStyle w:val="NO"/>
      </w:pPr>
      <w:r>
        <w:t>NOTE </w:t>
      </w:r>
      <w:r w:rsidR="00890890" w:rsidRPr="00DF048C">
        <w:t>2:</w:t>
      </w:r>
      <w:r w:rsidR="00550DF8" w:rsidRPr="00DF048C">
        <w:tab/>
      </w:r>
      <w:r w:rsidR="00890890" w:rsidRPr="00DF048C">
        <w:t>Coordination with RAN WG is needed for network assisted Sidelink Positioning.</w:t>
      </w:r>
    </w:p>
    <w:p w14:paraId="13E380A1" w14:textId="1225DA76" w:rsidR="001B0837" w:rsidRPr="00DF048C" w:rsidRDefault="00092FB4" w:rsidP="00F82E73">
      <w:pPr>
        <w:pStyle w:val="NO"/>
        <w:rPr>
          <w:rFonts w:eastAsia="SimSun"/>
          <w:lang w:eastAsia="zh-CN"/>
        </w:rPr>
      </w:pPr>
      <w:r>
        <w:t>NOTE </w:t>
      </w:r>
      <w:r w:rsidR="00890890" w:rsidRPr="00DF048C">
        <w:t>3:</w:t>
      </w:r>
      <w:r w:rsidR="00550DF8" w:rsidRPr="00DF048C">
        <w:tab/>
      </w:r>
      <w:r w:rsidR="00890890" w:rsidRPr="00DF048C">
        <w:t>Coordination with FS_eLCS_ph3 may be needed if any changes to existing LCS framework.</w:t>
      </w:r>
    </w:p>
    <w:p w14:paraId="4F6147C3" w14:textId="4142CD8A" w:rsidR="004D6749" w:rsidRPr="00DF048C" w:rsidRDefault="004D6749" w:rsidP="003103F2">
      <w:pPr>
        <w:pStyle w:val="Heading2"/>
        <w:rPr>
          <w:lang w:eastAsia="zh-CN"/>
        </w:rPr>
      </w:pPr>
      <w:bookmarkStart w:id="507" w:name="_Toc435670433"/>
      <w:bookmarkStart w:id="508" w:name="_Toc436124703"/>
      <w:bookmarkStart w:id="509" w:name="_Toc509905226"/>
      <w:bookmarkStart w:id="510" w:name="_Toc22286583"/>
      <w:bookmarkStart w:id="511" w:name="_Toc23317644"/>
      <w:bookmarkStart w:id="512" w:name="_Toc92987383"/>
      <w:bookmarkStart w:id="513" w:name="_Toc97050925"/>
      <w:bookmarkStart w:id="514" w:name="_Toc97142384"/>
      <w:bookmarkStart w:id="515" w:name="_Toc100780955"/>
      <w:bookmarkStart w:id="516" w:name="_Toc100782180"/>
      <w:bookmarkStart w:id="517" w:name="_Toc100782300"/>
      <w:bookmarkStart w:id="518" w:name="_Toc100782424"/>
      <w:bookmarkStart w:id="519" w:name="_Toc100782553"/>
      <w:bookmarkStart w:id="520" w:name="_Toc104257714"/>
      <w:bookmarkStart w:id="521" w:name="_Toc104257888"/>
      <w:bookmarkStart w:id="522" w:name="_Toc104299404"/>
      <w:bookmarkStart w:id="523" w:name="_Toc112768404"/>
      <w:bookmarkStart w:id="524" w:name="_Toc112768692"/>
      <w:bookmarkStart w:id="525" w:name="_Toc112768932"/>
      <w:bookmarkStart w:id="526" w:name="_Toc112772368"/>
      <w:bookmarkStart w:id="527" w:name="_Toc112864043"/>
      <w:bookmarkStart w:id="528" w:name="_Toc112865185"/>
      <w:bookmarkStart w:id="529" w:name="_Toc117042664"/>
      <w:bookmarkStart w:id="530" w:name="_Toc125976016"/>
      <w:bookmarkStart w:id="531" w:name="_Toc128724892"/>
      <w:r w:rsidRPr="00DF048C">
        <w:rPr>
          <w:lang w:eastAsia="zh-CN"/>
        </w:rPr>
        <w:t>5.6</w:t>
      </w:r>
      <w:r w:rsidRPr="00DF048C">
        <w:rPr>
          <w:lang w:eastAsia="zh-CN"/>
        </w:rPr>
        <w:tab/>
        <w:t xml:space="preserve">Key Issue #6: </w:t>
      </w:r>
      <w:bookmarkEnd w:id="507"/>
      <w:bookmarkEnd w:id="508"/>
      <w:bookmarkEnd w:id="509"/>
      <w:bookmarkEnd w:id="510"/>
      <w:bookmarkEnd w:id="511"/>
      <w:bookmarkEnd w:id="512"/>
      <w:r w:rsidRPr="00DF048C">
        <w:rPr>
          <w:lang w:eastAsia="zh-CN"/>
        </w:rPr>
        <w:t>Ranging and sidelink positioning service exposure to a UE</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620AD8BC" w14:textId="12259DDB" w:rsidR="004D6749" w:rsidRPr="00DF048C" w:rsidRDefault="004D6749" w:rsidP="000C0230">
      <w:pPr>
        <w:pStyle w:val="Heading3"/>
      </w:pPr>
      <w:bookmarkStart w:id="532" w:name="_Toc100780956"/>
      <w:bookmarkStart w:id="533" w:name="_Toc100782181"/>
      <w:bookmarkStart w:id="534" w:name="_Toc100782301"/>
      <w:bookmarkStart w:id="535" w:name="_Toc100782425"/>
      <w:bookmarkStart w:id="536" w:name="_Toc100782554"/>
      <w:bookmarkStart w:id="537" w:name="_Toc104257715"/>
      <w:bookmarkStart w:id="538" w:name="_Toc104257889"/>
      <w:bookmarkStart w:id="539" w:name="_Toc104299405"/>
      <w:bookmarkStart w:id="540" w:name="_Toc112768405"/>
      <w:bookmarkStart w:id="541" w:name="_Toc112768693"/>
      <w:bookmarkStart w:id="542" w:name="_Toc112768933"/>
      <w:bookmarkStart w:id="543" w:name="_Toc112772369"/>
      <w:bookmarkStart w:id="544" w:name="_Toc112864044"/>
      <w:bookmarkStart w:id="545" w:name="_Toc112865186"/>
      <w:bookmarkStart w:id="546" w:name="_Toc117042665"/>
      <w:bookmarkStart w:id="547" w:name="_Toc125976017"/>
      <w:bookmarkStart w:id="548" w:name="_Toc128724893"/>
      <w:r w:rsidRPr="00DF048C">
        <w:t>5.6</w:t>
      </w:r>
      <w:r w:rsidR="00623BE9" w:rsidRPr="00DF048C">
        <w:t>.1</w:t>
      </w:r>
      <w:r w:rsidR="00623BE9" w:rsidRPr="00DF048C">
        <w:tab/>
        <w:t>General d</w:t>
      </w:r>
      <w:r w:rsidRPr="00DF048C">
        <w:t>escription</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69EC7820" w14:textId="330785B0" w:rsidR="002246E3" w:rsidRPr="00DF048C" w:rsidRDefault="004D6749" w:rsidP="004D6749">
      <w:r w:rsidRPr="00DF048C">
        <w:t xml:space="preserve">The Ranging/Sidelink positioning service between 2 Ranging/Sidelink positioning capable UEs may be exposed to a </w:t>
      </w:r>
      <w:r w:rsidR="00790FDF">
        <w:t>SL Positioning Client UE</w:t>
      </w:r>
      <w:r w:rsidRPr="00DF048C">
        <w:t xml:space="preserve"> to obtain the Ranging/Sidelink positioning information between the 2 UEs.</w:t>
      </w:r>
    </w:p>
    <w:p w14:paraId="34D8AAE1" w14:textId="42A07C51" w:rsidR="004D6749" w:rsidRPr="00DF048C" w:rsidRDefault="004D6749" w:rsidP="004D6749">
      <w:pPr>
        <w:rPr>
          <w:lang w:eastAsia="zh-CN"/>
        </w:rPr>
      </w:pPr>
      <w:r w:rsidRPr="00DF048C">
        <w:rPr>
          <w:lang w:eastAsia="zh-CN"/>
        </w:rPr>
        <w:t xml:space="preserve">The </w:t>
      </w:r>
      <w:r w:rsidR="00790FDF">
        <w:t>SL Positioning Client UE</w:t>
      </w:r>
      <w:r w:rsidRPr="00DF048C">
        <w:rPr>
          <w:lang w:eastAsia="zh-CN"/>
        </w:rPr>
        <w:t xml:space="preserve"> may request Ranging/Sidelink positioning information immediately, periodically or at a later time.</w:t>
      </w:r>
    </w:p>
    <w:p w14:paraId="77203D9F" w14:textId="21CDFEED" w:rsidR="004D6749" w:rsidRPr="00DF048C" w:rsidRDefault="004D6749" w:rsidP="004D6749">
      <w:pPr>
        <w:rPr>
          <w:lang w:eastAsia="zh-CN"/>
        </w:rPr>
      </w:pPr>
      <w:r w:rsidRPr="00DF048C">
        <w:rPr>
          <w:lang w:eastAsia="zh-CN"/>
        </w:rPr>
        <w:t xml:space="preserve">The service request can also be initiated by one of the </w:t>
      </w:r>
      <w:r w:rsidRPr="00DF048C">
        <w:t xml:space="preserve">Ranging/Sidelink positioning capable </w:t>
      </w:r>
      <w:r w:rsidRPr="00DF048C">
        <w:rPr>
          <w:lang w:eastAsia="zh-CN"/>
        </w:rPr>
        <w:t xml:space="preserve">UEs providing the service, i.e. </w:t>
      </w:r>
      <w:r w:rsidRPr="00DF048C">
        <w:t xml:space="preserve">Ranging/Sidelink positioning service is exposed to one of the </w:t>
      </w:r>
      <w:r w:rsidRPr="00DF048C">
        <w:rPr>
          <w:lang w:eastAsia="zh-CN"/>
        </w:rPr>
        <w:t xml:space="preserve">UEs providing the service. In that case, the </w:t>
      </w:r>
      <w:r w:rsidR="00790FDF">
        <w:t>SL Positioning Client UE</w:t>
      </w:r>
      <w:r w:rsidRPr="00DF048C">
        <w:rPr>
          <w:lang w:eastAsia="zh-CN"/>
        </w:rPr>
        <w:t xml:space="preserve"> is the same as </w:t>
      </w:r>
      <w:r w:rsidRPr="00DF048C">
        <w:t xml:space="preserve">one of the </w:t>
      </w:r>
      <w:r w:rsidRPr="00DF048C">
        <w:rPr>
          <w:lang w:eastAsia="zh-CN"/>
        </w:rPr>
        <w:t>UEs providing the service.</w:t>
      </w:r>
    </w:p>
    <w:p w14:paraId="2AE8EC55" w14:textId="77777777" w:rsidR="004D6749" w:rsidRPr="00DF048C" w:rsidRDefault="004D6749" w:rsidP="004D6749">
      <w:r w:rsidRPr="00DF048C">
        <w:t>The following aspects need to be studied for the potential solutions:</w:t>
      </w:r>
    </w:p>
    <w:p w14:paraId="44BF3E30" w14:textId="77777777" w:rsidR="004D6749" w:rsidRPr="00DF048C" w:rsidRDefault="004D6749" w:rsidP="004D6749">
      <w:pPr>
        <w:pStyle w:val="B1"/>
        <w:rPr>
          <w:lang w:eastAsia="zh-CN"/>
        </w:rPr>
      </w:pPr>
      <w:r w:rsidRPr="00DF048C">
        <w:rPr>
          <w:lang w:eastAsia="zh-CN"/>
        </w:rPr>
        <w:t>-</w:t>
      </w:r>
      <w:r w:rsidRPr="00DF048C">
        <w:rPr>
          <w:lang w:eastAsia="zh-CN"/>
        </w:rPr>
        <w:tab/>
        <w:t>How</w:t>
      </w:r>
      <w:r w:rsidRPr="00DF048C">
        <w:t xml:space="preserve"> does a </w:t>
      </w:r>
      <w:r w:rsidRPr="00DF048C">
        <w:rPr>
          <w:lang w:eastAsia="zh-CN"/>
        </w:rPr>
        <w:t>Ranging/Sidelink positioning capable UE expose the Ranging/Sidelink positioning service to a UE?</w:t>
      </w:r>
    </w:p>
    <w:p w14:paraId="77C191F3" w14:textId="77777777" w:rsidR="004D6749" w:rsidRPr="00DF048C" w:rsidRDefault="004D6749" w:rsidP="004D6749">
      <w:pPr>
        <w:pStyle w:val="B1"/>
        <w:rPr>
          <w:lang w:eastAsia="zh-CN"/>
        </w:rPr>
      </w:pPr>
      <w:r w:rsidRPr="00DF048C">
        <w:rPr>
          <w:lang w:eastAsia="zh-CN"/>
        </w:rPr>
        <w:t>-</w:t>
      </w:r>
      <w:r w:rsidRPr="00DF048C">
        <w:rPr>
          <w:lang w:eastAsia="zh-CN"/>
        </w:rPr>
        <w:tab/>
        <w:t>What Ranging/Sidelink positioning information are to be exposed to a UE?</w:t>
      </w:r>
    </w:p>
    <w:p w14:paraId="5809014D" w14:textId="76B99938" w:rsidR="004D6749" w:rsidRPr="00DF048C" w:rsidRDefault="004D6749" w:rsidP="004D6749">
      <w:pPr>
        <w:pStyle w:val="B1"/>
        <w:rPr>
          <w:lang w:eastAsia="zh-CN"/>
        </w:rPr>
      </w:pPr>
      <w:r w:rsidRPr="00DF048C">
        <w:rPr>
          <w:lang w:eastAsia="zh-CN"/>
        </w:rPr>
        <w:t>-</w:t>
      </w:r>
      <w:r w:rsidRPr="00DF048C">
        <w:rPr>
          <w:lang w:eastAsia="zh-CN"/>
        </w:rPr>
        <w:tab/>
        <w:t xml:space="preserve">How to authorize the </w:t>
      </w:r>
      <w:r w:rsidR="00790FDF">
        <w:t>SL Positioning Client UE</w:t>
      </w:r>
      <w:r w:rsidRPr="00DF048C">
        <w:rPr>
          <w:lang w:eastAsia="zh-CN"/>
        </w:rPr>
        <w:t xml:space="preserve"> to consume the Ranging/Sidelink positioning service?</w:t>
      </w:r>
    </w:p>
    <w:p w14:paraId="6C83C1B5" w14:textId="77777777" w:rsidR="004D6749" w:rsidRPr="00DF048C" w:rsidRDefault="004D6749" w:rsidP="004D6749">
      <w:pPr>
        <w:pStyle w:val="B1"/>
        <w:rPr>
          <w:lang w:eastAsia="zh-CN"/>
        </w:rPr>
      </w:pPr>
      <w:r w:rsidRPr="00DF048C">
        <w:rPr>
          <w:rFonts w:eastAsia="Malgun Gothic"/>
        </w:rPr>
        <w:t>-</w:t>
      </w:r>
      <w:r w:rsidRPr="00DF048C">
        <w:rPr>
          <w:rFonts w:eastAsia="Malgun Gothic"/>
        </w:rPr>
        <w:tab/>
        <w:t xml:space="preserve">How to support </w:t>
      </w:r>
      <w:r w:rsidRPr="00DF048C">
        <w:rPr>
          <w:lang w:eastAsia="zh-CN"/>
        </w:rPr>
        <w:t>Ranging/Sidelink Positioning request</w:t>
      </w:r>
      <w:r w:rsidRPr="00DF048C">
        <w:rPr>
          <w:rFonts w:eastAsia="Malgun Gothic"/>
        </w:rPr>
        <w:t>?</w:t>
      </w:r>
    </w:p>
    <w:p w14:paraId="15AB3BAF" w14:textId="0B63E72C" w:rsidR="004D6749" w:rsidRPr="00DF048C" w:rsidRDefault="004D6749" w:rsidP="00550DF8">
      <w:pPr>
        <w:pStyle w:val="NO"/>
        <w:rPr>
          <w:lang w:eastAsia="zh-CN"/>
        </w:rPr>
      </w:pPr>
      <w:r w:rsidRPr="00DF048C">
        <w:t>NOTE</w:t>
      </w:r>
      <w:r w:rsidR="00550DF8" w:rsidRPr="00DF048C">
        <w:t>:</w:t>
      </w:r>
      <w:r w:rsidR="00550DF8" w:rsidRPr="00DF048C">
        <w:tab/>
      </w:r>
      <w:r w:rsidRPr="00DF048C">
        <w:t xml:space="preserve">For direct communication related aspects, V2X and/or ProSe architecture is used as the basis, and V2X and ProSe solutions will be reused as much as possible. Coordination with </w:t>
      </w:r>
      <w:r w:rsidRPr="00DF048C">
        <w:rPr>
          <w:lang w:eastAsia="zh-CN"/>
        </w:rPr>
        <w:t>FS_5G_ProSe_Ph2 study may be required if any impact to R18 ProSe solution is identified.</w:t>
      </w:r>
    </w:p>
    <w:p w14:paraId="2A3B9D97" w14:textId="48A4947C" w:rsidR="004224EC" w:rsidRPr="00DF048C" w:rsidRDefault="004224EC" w:rsidP="003103F2">
      <w:pPr>
        <w:pStyle w:val="Heading2"/>
        <w:rPr>
          <w:lang w:eastAsia="zh-CN"/>
        </w:rPr>
      </w:pPr>
      <w:bookmarkStart w:id="549" w:name="_Toc97050926"/>
      <w:bookmarkStart w:id="550" w:name="_Toc97142385"/>
      <w:bookmarkStart w:id="551" w:name="_Toc100780957"/>
      <w:bookmarkStart w:id="552" w:name="_Toc100782182"/>
      <w:bookmarkStart w:id="553" w:name="_Toc100782302"/>
      <w:bookmarkStart w:id="554" w:name="_Toc100782426"/>
      <w:bookmarkStart w:id="555" w:name="_Toc100782555"/>
      <w:bookmarkStart w:id="556" w:name="_Toc104257716"/>
      <w:bookmarkStart w:id="557" w:name="_Toc104257890"/>
      <w:bookmarkStart w:id="558" w:name="_Toc104299406"/>
      <w:bookmarkStart w:id="559" w:name="_Toc112768406"/>
      <w:bookmarkStart w:id="560" w:name="_Toc112768694"/>
      <w:bookmarkStart w:id="561" w:name="_Toc112768934"/>
      <w:bookmarkStart w:id="562" w:name="_Toc112772370"/>
      <w:bookmarkStart w:id="563" w:name="_Toc112864045"/>
      <w:bookmarkStart w:id="564" w:name="_Toc112865187"/>
      <w:bookmarkStart w:id="565" w:name="_Toc117042666"/>
      <w:bookmarkStart w:id="566" w:name="_Toc125976018"/>
      <w:bookmarkStart w:id="567" w:name="_Toc128724894"/>
      <w:r w:rsidRPr="00DF048C">
        <w:rPr>
          <w:lang w:eastAsia="zh-CN"/>
        </w:rPr>
        <w:lastRenderedPageBreak/>
        <w:t>5.7</w:t>
      </w:r>
      <w:r w:rsidRPr="00DF048C">
        <w:rPr>
          <w:lang w:eastAsia="zh-CN"/>
        </w:rPr>
        <w:tab/>
        <w:t>Key Issue #7: Ranging/Sidelink Positioning service exposure to Application server and for network assisted sidelink positioning</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4C1963D9" w14:textId="41283DC2" w:rsidR="004224EC" w:rsidRPr="00DF048C" w:rsidRDefault="004224EC" w:rsidP="000C0230">
      <w:pPr>
        <w:pStyle w:val="Heading3"/>
      </w:pPr>
      <w:bookmarkStart w:id="568" w:name="_Toc100780958"/>
      <w:bookmarkStart w:id="569" w:name="_Toc100782183"/>
      <w:bookmarkStart w:id="570" w:name="_Toc100782303"/>
      <w:bookmarkStart w:id="571" w:name="_Toc100782427"/>
      <w:bookmarkStart w:id="572" w:name="_Toc100782556"/>
      <w:bookmarkStart w:id="573" w:name="_Toc104257717"/>
      <w:bookmarkStart w:id="574" w:name="_Toc104257891"/>
      <w:bookmarkStart w:id="575" w:name="_Toc104299407"/>
      <w:bookmarkStart w:id="576" w:name="_Toc112768407"/>
      <w:bookmarkStart w:id="577" w:name="_Toc112768695"/>
      <w:bookmarkStart w:id="578" w:name="_Toc112768935"/>
      <w:bookmarkStart w:id="579" w:name="_Toc112772371"/>
      <w:bookmarkStart w:id="580" w:name="_Toc112864046"/>
      <w:bookmarkStart w:id="581" w:name="_Toc112865188"/>
      <w:bookmarkStart w:id="582" w:name="_Toc117042667"/>
      <w:bookmarkStart w:id="583" w:name="_Toc125976019"/>
      <w:bookmarkStart w:id="584" w:name="_Toc128724895"/>
      <w:r w:rsidRPr="00DF048C">
        <w:t>5.7.1</w:t>
      </w:r>
      <w:r w:rsidRPr="00DF048C">
        <w:tab/>
        <w:t>General description</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05186C4E" w14:textId="77777777" w:rsidR="004224EC" w:rsidRPr="00DF048C" w:rsidRDefault="004224EC" w:rsidP="004224EC">
      <w:pPr>
        <w:rPr>
          <w:lang w:eastAsia="zh-CN"/>
        </w:rPr>
      </w:pPr>
      <w:r w:rsidRPr="00DF048C">
        <w:rPr>
          <w:lang w:eastAsia="zh-CN"/>
        </w:rPr>
        <w:t>Application Server may initiate the Ranging/Sidelink Positioning service request for acquiring Ranging information between 2 UEs. A Ranging/Sidelink Positioning request may also be initiated by 5G network for network assisted sidelink positioning. Application Server/5G network may request Ranging/Sidelink positioning information immediately, periodically or at a later time.</w:t>
      </w:r>
    </w:p>
    <w:p w14:paraId="14FF921A" w14:textId="77777777" w:rsidR="004224EC" w:rsidRPr="00DF048C" w:rsidRDefault="004224EC" w:rsidP="004224EC">
      <w:r w:rsidRPr="00DF048C">
        <w:t>In order to enable Ranging/Sidelink positioning service exposure to Application server and for network assisted measurement management, following aspects need to be studied for the potential solutions:</w:t>
      </w:r>
    </w:p>
    <w:p w14:paraId="2B94B7E7" w14:textId="77777777" w:rsidR="004224EC" w:rsidRPr="00DF048C" w:rsidRDefault="004224EC" w:rsidP="00F82E73">
      <w:pPr>
        <w:pStyle w:val="B1"/>
      </w:pPr>
      <w:r w:rsidRPr="00DF048C">
        <w:rPr>
          <w:lang w:eastAsia="zh-CN"/>
        </w:rPr>
        <w:t>-</w:t>
      </w:r>
      <w:r w:rsidRPr="00DF048C">
        <w:rPr>
          <w:lang w:eastAsia="zh-CN"/>
        </w:rPr>
        <w:tab/>
      </w:r>
      <w:r w:rsidRPr="00DF048C">
        <w:t>How 5GS exposes the Ranging/Sidelink Positioning measurement management service to 5G network and Application server?</w:t>
      </w:r>
    </w:p>
    <w:p w14:paraId="035FE533" w14:textId="77777777" w:rsidR="004224EC" w:rsidRPr="00DF048C" w:rsidRDefault="004224EC" w:rsidP="00F82E73">
      <w:pPr>
        <w:pStyle w:val="B1"/>
      </w:pPr>
      <w:r w:rsidRPr="00DF048C">
        <w:t>-</w:t>
      </w:r>
      <w:r w:rsidRPr="00DF048C">
        <w:tab/>
        <w:t>What are the architectural enhancements to support Ranging/Sidelink Positioning service exposure to Application server and for network assisted sidelink positioning, the required NF and NF services?</w:t>
      </w:r>
    </w:p>
    <w:p w14:paraId="5491A62E" w14:textId="3A4BF6F1" w:rsidR="004D6749" w:rsidRPr="00DF048C" w:rsidRDefault="004224EC" w:rsidP="00F82E73">
      <w:pPr>
        <w:pStyle w:val="B1"/>
      </w:pPr>
      <w:r w:rsidRPr="00DF048C">
        <w:t>-</w:t>
      </w:r>
      <w:r w:rsidRPr="00DF048C">
        <w:tab/>
        <w:t>How to support Ranging/Sidelink Positioning request?</w:t>
      </w:r>
    </w:p>
    <w:p w14:paraId="5DFE94E9" w14:textId="71BDBDBC" w:rsidR="008472CD" w:rsidRPr="00DF048C" w:rsidRDefault="008472CD" w:rsidP="008472CD">
      <w:pPr>
        <w:pStyle w:val="Heading2"/>
      </w:pPr>
      <w:bookmarkStart w:id="585" w:name="_Toc100780959"/>
      <w:bookmarkStart w:id="586" w:name="_Toc100782184"/>
      <w:bookmarkStart w:id="587" w:name="_Toc100782304"/>
      <w:bookmarkStart w:id="588" w:name="_Toc100782428"/>
      <w:bookmarkStart w:id="589" w:name="_Toc100782557"/>
      <w:bookmarkStart w:id="590" w:name="_Toc104257718"/>
      <w:bookmarkStart w:id="591" w:name="_Toc104257892"/>
      <w:bookmarkStart w:id="592" w:name="_Toc104299408"/>
      <w:bookmarkStart w:id="593" w:name="_Toc112768408"/>
      <w:bookmarkStart w:id="594" w:name="_Toc112768696"/>
      <w:bookmarkStart w:id="595" w:name="_Toc112768936"/>
      <w:bookmarkStart w:id="596" w:name="_Toc112772372"/>
      <w:bookmarkStart w:id="597" w:name="_Toc112864047"/>
      <w:bookmarkStart w:id="598" w:name="_Toc112865189"/>
      <w:bookmarkStart w:id="599" w:name="_Toc117042668"/>
      <w:bookmarkStart w:id="600" w:name="_Toc125976020"/>
      <w:bookmarkStart w:id="601" w:name="_Toc128724896"/>
      <w:r w:rsidRPr="00DF048C">
        <w:t>5.8</w:t>
      </w:r>
      <w:r w:rsidRPr="00DF048C">
        <w:tab/>
        <w:t>Key Issue #8:</w:t>
      </w:r>
      <w:r w:rsidR="00092FB4">
        <w:t xml:space="preserve"> </w:t>
      </w:r>
      <w:r w:rsidRPr="00DF048C">
        <w:t>Service Authorization to NG-RAN</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159C15BF" w14:textId="7A76231E" w:rsidR="008472CD" w:rsidRPr="00DF048C" w:rsidRDefault="008472CD" w:rsidP="008472CD">
      <w:pPr>
        <w:pStyle w:val="Heading3"/>
      </w:pPr>
      <w:bookmarkStart w:id="602" w:name="_Toc100780960"/>
      <w:bookmarkStart w:id="603" w:name="_Toc100782185"/>
      <w:bookmarkStart w:id="604" w:name="_Toc100782305"/>
      <w:bookmarkStart w:id="605" w:name="_Toc100782429"/>
      <w:bookmarkStart w:id="606" w:name="_Toc100782558"/>
      <w:bookmarkStart w:id="607" w:name="_Toc104257719"/>
      <w:bookmarkStart w:id="608" w:name="_Toc104257893"/>
      <w:bookmarkStart w:id="609" w:name="_Toc104299409"/>
      <w:bookmarkStart w:id="610" w:name="_Toc112768409"/>
      <w:bookmarkStart w:id="611" w:name="_Toc112768697"/>
      <w:bookmarkStart w:id="612" w:name="_Toc112768937"/>
      <w:bookmarkStart w:id="613" w:name="_Toc112772373"/>
      <w:bookmarkStart w:id="614" w:name="_Toc112864048"/>
      <w:bookmarkStart w:id="615" w:name="_Toc112865190"/>
      <w:bookmarkStart w:id="616" w:name="_Toc117042669"/>
      <w:bookmarkStart w:id="617" w:name="_Toc125976021"/>
      <w:bookmarkStart w:id="618" w:name="_Toc128724897"/>
      <w:r w:rsidRPr="00DF048C">
        <w:t>5.8.1</w:t>
      </w:r>
      <w:r w:rsidRPr="00DF048C">
        <w:tab/>
        <w:t>General description</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0AA39F91" w14:textId="5D50D4D4" w:rsidR="008472CD" w:rsidRPr="00DF048C" w:rsidRDefault="008472CD" w:rsidP="008472CD">
      <w:pPr>
        <w:rPr>
          <w:rFonts w:eastAsia="DengXian"/>
          <w:lang w:eastAsia="zh-CN"/>
        </w:rPr>
      </w:pPr>
      <w:r w:rsidRPr="00DF048C">
        <w:rPr>
          <w:rFonts w:eastAsia="DengXian"/>
          <w:lang w:eastAsia="zh-CN"/>
        </w:rPr>
        <w:t xml:space="preserve">As defined in </w:t>
      </w:r>
      <w:r w:rsidR="006D34D6" w:rsidRPr="00DF048C">
        <w:t>TS</w:t>
      </w:r>
      <w:r w:rsidR="006D34D6">
        <w:t> </w:t>
      </w:r>
      <w:r w:rsidR="006D34D6" w:rsidRPr="00DF048C">
        <w:t>38.300</w:t>
      </w:r>
      <w:r w:rsidR="006D34D6">
        <w:t> </w:t>
      </w:r>
      <w:r w:rsidR="006D34D6" w:rsidRPr="00DF048C">
        <w:t>[</w:t>
      </w:r>
      <w:r w:rsidRPr="00DF048C">
        <w:t xml:space="preserve">8], the UE can operate in either Scheduled resource allocation mode or UE autonomous resource selection mode for resource allocation in sidelink. </w:t>
      </w:r>
      <w:r w:rsidRPr="00DF048C">
        <w:rPr>
          <w:rFonts w:eastAsia="DengXian"/>
          <w:lang w:eastAsia="zh-CN"/>
        </w:rPr>
        <w:t xml:space="preserve">This also applies to Ranging/SL Positioning. </w:t>
      </w:r>
      <w:r w:rsidR="00791807">
        <w:rPr>
          <w:rFonts w:eastAsia="DengXian"/>
          <w:lang w:eastAsia="zh-CN"/>
        </w:rPr>
        <w:t>If</w:t>
      </w:r>
      <w:r w:rsidRPr="00DF048C">
        <w:rPr>
          <w:rFonts w:eastAsia="DengXian"/>
          <w:lang w:eastAsia="zh-CN"/>
        </w:rPr>
        <w:t xml:space="preserve"> </w:t>
      </w:r>
      <w:r w:rsidRPr="00DF048C">
        <w:t xml:space="preserve">scheduled resource allocation mode is used, </w:t>
      </w:r>
      <w:r w:rsidRPr="00DF048C">
        <w:rPr>
          <w:lang w:eastAsia="ko-KR"/>
        </w:rPr>
        <w:t>service</w:t>
      </w:r>
      <w:r w:rsidRPr="00DF048C">
        <w:t xml:space="preserve"> authoriz</w:t>
      </w:r>
      <w:r w:rsidRPr="00DF048C">
        <w:rPr>
          <w:lang w:eastAsia="ko-KR"/>
        </w:rPr>
        <w:t>ation information needs to be provisioned to NG-RAN</w:t>
      </w:r>
      <w:r w:rsidRPr="00DF048C">
        <w:t xml:space="preserve"> for the support of </w:t>
      </w:r>
      <w:r w:rsidRPr="00DF048C">
        <w:rPr>
          <w:rFonts w:eastAsia="DengXian"/>
          <w:lang w:eastAsia="zh-CN"/>
        </w:rPr>
        <w:t>Ranging/SL Positioning.</w:t>
      </w:r>
    </w:p>
    <w:p w14:paraId="422D26E3" w14:textId="423C9233" w:rsidR="008472CD" w:rsidRDefault="008472CD" w:rsidP="008472CD">
      <w:r w:rsidRPr="00DF048C">
        <w:t>In order to enable Ranging based services and sidelink positioning over PC5, the following aspects related to Service Authorization to NG-RAN need to be studied:</w:t>
      </w:r>
    </w:p>
    <w:p w14:paraId="28C19508" w14:textId="0F4A1B76" w:rsidR="00CA67ED" w:rsidRPr="00DF048C" w:rsidRDefault="00CA67ED" w:rsidP="00CA67ED">
      <w:pPr>
        <w:pStyle w:val="B1"/>
      </w:pPr>
      <w:r>
        <w:t>-</w:t>
      </w:r>
      <w:r>
        <w:tab/>
        <w:t>What are the service authorization policy/parameter required for the support of Ranging/SL Positioning to be provisioned to NG-RAN and how does 5GC authorize the usage of Ranging based services and sidelink positioning over PC5 and the related policy/parameter?</w:t>
      </w:r>
    </w:p>
    <w:p w14:paraId="0F4D497B" w14:textId="60B2AB8A" w:rsidR="008472CD" w:rsidRPr="00DF048C" w:rsidRDefault="005B4900" w:rsidP="00CA67ED">
      <w:pPr>
        <w:pStyle w:val="NO"/>
      </w:pPr>
      <w:r>
        <w:t>NOTE:</w:t>
      </w:r>
      <w:r>
        <w:tab/>
        <w:t xml:space="preserve">Procedures for Service Authorization to NG-RAN as documented in clause 6.5 of </w:t>
      </w:r>
      <w:r w:rsidR="006D34D6">
        <w:t>TS 23.287 [</w:t>
      </w:r>
      <w:r>
        <w:t xml:space="preserve">3] and clause 6.6 of </w:t>
      </w:r>
      <w:r w:rsidR="006D34D6">
        <w:t>TS 23.304 [</w:t>
      </w:r>
      <w:r>
        <w:t>4] will be used as baseline for this key issue.</w:t>
      </w:r>
    </w:p>
    <w:p w14:paraId="58AF22F8" w14:textId="6255424F" w:rsidR="00457C15" w:rsidRPr="00DF048C" w:rsidRDefault="00457C15" w:rsidP="00457C15">
      <w:pPr>
        <w:pStyle w:val="Heading1"/>
      </w:pPr>
      <w:bookmarkStart w:id="619" w:name="_Toc97050512"/>
      <w:bookmarkStart w:id="620" w:name="_Toc97050727"/>
      <w:bookmarkStart w:id="621" w:name="_Toc97050927"/>
      <w:bookmarkStart w:id="622" w:name="_Toc97142386"/>
      <w:bookmarkStart w:id="623" w:name="_Toc100780961"/>
      <w:bookmarkStart w:id="624" w:name="_Toc100782186"/>
      <w:bookmarkStart w:id="625" w:name="_Toc100782306"/>
      <w:bookmarkStart w:id="626" w:name="_Toc100782430"/>
      <w:bookmarkStart w:id="627" w:name="_Toc100782559"/>
      <w:bookmarkStart w:id="628" w:name="_Toc104257720"/>
      <w:bookmarkStart w:id="629" w:name="_Toc104257894"/>
      <w:bookmarkStart w:id="630" w:name="_Toc104299410"/>
      <w:bookmarkStart w:id="631" w:name="_Toc112768410"/>
      <w:bookmarkStart w:id="632" w:name="_Toc112768698"/>
      <w:bookmarkStart w:id="633" w:name="_Toc112768938"/>
      <w:bookmarkStart w:id="634" w:name="_Toc112772374"/>
      <w:bookmarkStart w:id="635" w:name="_Toc112864049"/>
      <w:bookmarkStart w:id="636" w:name="_Toc112865191"/>
      <w:bookmarkStart w:id="637" w:name="_Toc117042670"/>
      <w:bookmarkStart w:id="638" w:name="_Toc125976022"/>
      <w:bookmarkStart w:id="639" w:name="_Toc128724898"/>
      <w:r w:rsidRPr="00DF048C">
        <w:t>6</w:t>
      </w:r>
      <w:r w:rsidRPr="00DF048C">
        <w:tab/>
        <w:t>Solutions</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00BA980E" w14:textId="2452E365" w:rsidR="00E40659" w:rsidRPr="00DF048C" w:rsidRDefault="00E40659" w:rsidP="00E40659">
      <w:pPr>
        <w:pStyle w:val="Heading2"/>
      </w:pPr>
      <w:bookmarkStart w:id="640" w:name="_Toc97050513"/>
      <w:bookmarkStart w:id="641" w:name="_Toc97050728"/>
      <w:bookmarkStart w:id="642" w:name="_Toc97050928"/>
      <w:bookmarkStart w:id="643" w:name="_Toc97142387"/>
      <w:bookmarkStart w:id="644" w:name="_Toc100780962"/>
      <w:bookmarkStart w:id="645" w:name="_Toc100782187"/>
      <w:bookmarkStart w:id="646" w:name="_Toc100782307"/>
      <w:bookmarkStart w:id="647" w:name="_Toc100782431"/>
      <w:bookmarkStart w:id="648" w:name="_Toc100782560"/>
      <w:bookmarkStart w:id="649" w:name="_Toc104257721"/>
      <w:bookmarkStart w:id="650" w:name="_Toc104257895"/>
      <w:bookmarkStart w:id="651" w:name="_Toc104299411"/>
      <w:bookmarkStart w:id="652" w:name="_Toc112768411"/>
      <w:bookmarkStart w:id="653" w:name="_Toc112768699"/>
      <w:bookmarkStart w:id="654" w:name="_Toc112768939"/>
      <w:bookmarkStart w:id="655" w:name="_Toc112772375"/>
      <w:bookmarkStart w:id="656" w:name="_Toc112864050"/>
      <w:bookmarkStart w:id="657" w:name="_Toc112865192"/>
      <w:bookmarkStart w:id="658" w:name="_Toc117042671"/>
      <w:bookmarkStart w:id="659" w:name="_Toc125976023"/>
      <w:bookmarkStart w:id="660" w:name="_Toc128724899"/>
      <w:r w:rsidRPr="00DF048C">
        <w:t>6.0</w:t>
      </w:r>
      <w:r w:rsidRPr="00DF048C">
        <w:tab/>
        <w:t>Mapping of solutions to key issues</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21095EFB" w14:textId="0BE8A2B4" w:rsidR="00E40659" w:rsidRPr="00DF048C" w:rsidRDefault="001F671C" w:rsidP="00E40659">
      <w:pPr>
        <w:pStyle w:val="EditorsNote"/>
      </w:pPr>
      <w:r w:rsidRPr="00D76172">
        <w:rPr>
          <w:lang w:val="en-US" w:eastAsia="zh-CN"/>
        </w:rPr>
        <w:t>Editor</w:t>
      </w:r>
      <w:r>
        <w:rPr>
          <w:lang w:val="en-US" w:eastAsia="zh-CN"/>
        </w:rPr>
        <w:t>'</w:t>
      </w:r>
      <w:r w:rsidRPr="00D76172">
        <w:rPr>
          <w:lang w:val="en-US" w:eastAsia="zh-CN"/>
        </w:rPr>
        <w:t>s note:</w:t>
      </w:r>
      <w:r w:rsidR="00E40659" w:rsidRPr="00DF048C">
        <w:tab/>
        <w:t>This clause describes the mapping between solutions and key issues.</w:t>
      </w:r>
    </w:p>
    <w:p w14:paraId="23C49CD6" w14:textId="6A0B78AC" w:rsidR="00550DF8" w:rsidRPr="00DF048C" w:rsidRDefault="00550DF8" w:rsidP="00550DF8">
      <w:pPr>
        <w:pStyle w:val="TH"/>
        <w:rPr>
          <w:lang w:eastAsia="zh-CN"/>
        </w:rPr>
      </w:pPr>
      <w:r w:rsidRPr="00DF048C">
        <w:rPr>
          <w:lang w:eastAsia="zh-CN"/>
        </w:rPr>
        <w:lastRenderedPageBreak/>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rsidRPr="00DF048C"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Pr="00DF048C"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Pr="00DF048C" w:rsidRDefault="000737B7" w:rsidP="00550DF8">
            <w:pPr>
              <w:pStyle w:val="TAH"/>
              <w:rPr>
                <w:lang w:eastAsia="zh-CN"/>
              </w:rPr>
            </w:pPr>
            <w:r w:rsidRPr="00DF048C">
              <w:rPr>
                <w:lang w:eastAsia="zh-CN"/>
              </w:rPr>
              <w:t>Key Issues</w:t>
            </w:r>
          </w:p>
        </w:tc>
      </w:tr>
      <w:tr w:rsidR="000737B7" w:rsidRPr="00DF048C"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Pr="00DF048C" w:rsidRDefault="000737B7" w:rsidP="00550DF8">
            <w:pPr>
              <w:pStyle w:val="TAH"/>
              <w:rPr>
                <w:lang w:eastAsia="zh-CN"/>
              </w:rPr>
            </w:pPr>
            <w:r w:rsidRPr="00DF048C">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Pr="00DF048C" w:rsidRDefault="000737B7" w:rsidP="00550DF8">
            <w:pPr>
              <w:pStyle w:val="TAH"/>
              <w:rPr>
                <w:lang w:eastAsia="zh-CN"/>
              </w:rPr>
            </w:pPr>
            <w:r w:rsidRPr="00DF048C">
              <w:rPr>
                <w:lang w:eastAsia="zh-CN"/>
              </w:rPr>
              <w:t>1</w:t>
            </w:r>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Pr="00DF048C" w:rsidRDefault="000737B7" w:rsidP="00550DF8">
            <w:pPr>
              <w:pStyle w:val="TAH"/>
              <w:rPr>
                <w:lang w:eastAsia="zh-CN"/>
              </w:rPr>
            </w:pPr>
            <w:r w:rsidRPr="00DF048C">
              <w:rPr>
                <w:lang w:eastAsia="zh-CN"/>
              </w:rPr>
              <w:t>2</w:t>
            </w:r>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Pr="00DF048C" w:rsidRDefault="000737B7" w:rsidP="00550DF8">
            <w:pPr>
              <w:pStyle w:val="TAH"/>
              <w:rPr>
                <w:lang w:eastAsia="zh-CN"/>
              </w:rPr>
            </w:pPr>
            <w:r w:rsidRPr="00DF048C">
              <w:rPr>
                <w:lang w:eastAsia="zh-CN"/>
              </w:rPr>
              <w:t>3</w:t>
            </w:r>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Pr="00DF048C" w:rsidRDefault="000737B7" w:rsidP="00550DF8">
            <w:pPr>
              <w:pStyle w:val="TAH"/>
              <w:rPr>
                <w:lang w:eastAsia="zh-CN"/>
              </w:rPr>
            </w:pPr>
            <w:r w:rsidRPr="00DF048C">
              <w:rPr>
                <w:lang w:eastAsia="zh-CN"/>
              </w:rPr>
              <w:t>4</w:t>
            </w:r>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Pr="00DF048C" w:rsidRDefault="000737B7" w:rsidP="00550DF8">
            <w:pPr>
              <w:pStyle w:val="TAH"/>
              <w:rPr>
                <w:lang w:eastAsia="zh-CN"/>
              </w:rPr>
            </w:pPr>
            <w:r w:rsidRPr="00DF048C">
              <w:rPr>
                <w:lang w:eastAsia="zh-CN"/>
              </w:rPr>
              <w:t>5</w:t>
            </w:r>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Pr="00DF048C" w:rsidRDefault="000737B7" w:rsidP="00550DF8">
            <w:pPr>
              <w:pStyle w:val="TAH"/>
              <w:rPr>
                <w:lang w:eastAsia="zh-CN"/>
              </w:rPr>
            </w:pPr>
            <w:r w:rsidRPr="00DF048C">
              <w:rPr>
                <w:lang w:eastAsia="zh-CN"/>
              </w:rPr>
              <w:t>6</w:t>
            </w:r>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Pr="00DF048C" w:rsidRDefault="000737B7" w:rsidP="00550DF8">
            <w:pPr>
              <w:pStyle w:val="TAH"/>
              <w:rPr>
                <w:lang w:eastAsia="zh-CN"/>
              </w:rPr>
            </w:pPr>
            <w:r w:rsidRPr="00DF048C">
              <w:rPr>
                <w:lang w:eastAsia="zh-CN"/>
              </w:rPr>
              <w:t>7</w:t>
            </w:r>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Pr="00DF048C" w:rsidRDefault="000737B7" w:rsidP="00550DF8">
            <w:pPr>
              <w:pStyle w:val="TAH"/>
              <w:rPr>
                <w:lang w:eastAsia="zh-CN"/>
              </w:rPr>
            </w:pPr>
            <w:r w:rsidRPr="00DF048C">
              <w:rPr>
                <w:lang w:eastAsia="zh-CN"/>
              </w:rPr>
              <w:t>8</w:t>
            </w:r>
          </w:p>
        </w:tc>
      </w:tr>
      <w:tr w:rsidR="000737B7" w:rsidRPr="00DF048C"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Pr="00DF048C" w:rsidRDefault="000737B7" w:rsidP="00550DF8">
            <w:pPr>
              <w:pStyle w:val="TAH"/>
              <w:rPr>
                <w:lang w:eastAsia="zh-CN"/>
              </w:rPr>
            </w:pPr>
            <w:r w:rsidRPr="00DF048C">
              <w:rPr>
                <w:lang w:eastAsia="zh-CN"/>
              </w:rPr>
              <w:t>1</w:t>
            </w:r>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Pr="00DF048C" w:rsidRDefault="000737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Pr="00DF048C" w:rsidRDefault="000737B7" w:rsidP="00550DF8">
            <w:pPr>
              <w:pStyle w:val="TAC"/>
              <w:rPr>
                <w:lang w:eastAsia="zh-CN"/>
              </w:rPr>
            </w:pPr>
            <w:r w:rsidRPr="00DF048C">
              <w:rPr>
                <w:lang w:eastAsia="zh-CN"/>
              </w:rPr>
              <w:t>X</w:t>
            </w:r>
          </w:p>
        </w:tc>
      </w:tr>
      <w:tr w:rsidR="000737B7" w:rsidRPr="00DF048C"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Pr="00DF048C" w:rsidRDefault="00245417" w:rsidP="00550DF8">
            <w:pPr>
              <w:pStyle w:val="TAH"/>
              <w:rPr>
                <w:lang w:eastAsia="zh-CN"/>
              </w:rPr>
            </w:pPr>
            <w:r w:rsidRPr="00DF048C">
              <w:rPr>
                <w:lang w:eastAsia="zh-CN"/>
              </w:rPr>
              <w:t>2</w:t>
            </w:r>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Pr="00DF048C" w:rsidRDefault="0024541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Pr="00DF048C" w:rsidRDefault="000737B7" w:rsidP="00550DF8">
            <w:pPr>
              <w:pStyle w:val="TAC"/>
              <w:rPr>
                <w:lang w:eastAsia="zh-CN"/>
              </w:rPr>
            </w:pPr>
          </w:p>
        </w:tc>
      </w:tr>
      <w:tr w:rsidR="000737B7" w:rsidRPr="00DF048C"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Pr="00DF048C" w:rsidRDefault="005B6BEB" w:rsidP="00550DF8">
            <w:pPr>
              <w:pStyle w:val="TAH"/>
              <w:rPr>
                <w:lang w:eastAsia="zh-CN"/>
              </w:rPr>
            </w:pPr>
            <w:r w:rsidRPr="00DF048C">
              <w:rPr>
                <w:lang w:eastAsia="zh-CN"/>
              </w:rPr>
              <w:t>3</w:t>
            </w:r>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Pr="00DF048C" w:rsidRDefault="005B6BEB"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Pr="00DF048C" w:rsidRDefault="000737B7" w:rsidP="00550DF8">
            <w:pPr>
              <w:pStyle w:val="TAC"/>
              <w:rPr>
                <w:lang w:eastAsia="zh-CN"/>
              </w:rPr>
            </w:pPr>
          </w:p>
        </w:tc>
      </w:tr>
      <w:tr w:rsidR="000737B7" w:rsidRPr="00DF048C"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Pr="00DF048C" w:rsidRDefault="00566610" w:rsidP="00550DF8">
            <w:pPr>
              <w:pStyle w:val="TAH"/>
              <w:rPr>
                <w:lang w:eastAsia="zh-CN"/>
              </w:rPr>
            </w:pPr>
            <w:r w:rsidRPr="00DF048C">
              <w:rPr>
                <w:lang w:eastAsia="zh-CN"/>
              </w:rPr>
              <w:t>4</w:t>
            </w:r>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Pr="00DF048C" w:rsidRDefault="000737B7" w:rsidP="00550DF8">
            <w:pPr>
              <w:pStyle w:val="TAC"/>
              <w:rPr>
                <w:lang w:eastAsia="zh-CN"/>
              </w:rPr>
            </w:pPr>
          </w:p>
        </w:tc>
      </w:tr>
      <w:tr w:rsidR="000737B7" w:rsidRPr="00DF048C"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Pr="00DF048C" w:rsidRDefault="009E3B63" w:rsidP="00550DF8">
            <w:pPr>
              <w:pStyle w:val="TAH"/>
              <w:rPr>
                <w:lang w:eastAsia="zh-CN"/>
              </w:rPr>
            </w:pPr>
            <w:r w:rsidRPr="00DF048C">
              <w:rPr>
                <w:lang w:eastAsia="zh-CN"/>
              </w:rPr>
              <w:t>5</w:t>
            </w:r>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Pr="00DF048C" w:rsidRDefault="000737B7" w:rsidP="00550DF8">
            <w:pPr>
              <w:pStyle w:val="TAC"/>
              <w:rPr>
                <w:lang w:eastAsia="zh-CN"/>
              </w:rPr>
            </w:pPr>
          </w:p>
        </w:tc>
      </w:tr>
      <w:tr w:rsidR="000150D3" w:rsidRPr="00DF048C" w14:paraId="2BAC40E8" w14:textId="77777777" w:rsidTr="000737B7">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Pr="00DF048C" w:rsidRDefault="000150D3" w:rsidP="00550DF8">
            <w:pPr>
              <w:pStyle w:val="TAH"/>
              <w:rPr>
                <w:lang w:eastAsia="zh-CN"/>
              </w:rPr>
            </w:pPr>
            <w:r w:rsidRPr="00DF048C">
              <w:rPr>
                <w:lang w:eastAsia="zh-CN"/>
              </w:rPr>
              <w:t>6</w:t>
            </w:r>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Pr="00DF048C" w:rsidRDefault="000150D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Pr="00DF048C" w:rsidRDefault="000150D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Pr="00DF048C" w:rsidRDefault="000150D3" w:rsidP="00550DF8">
            <w:pPr>
              <w:pStyle w:val="TAC"/>
              <w:rPr>
                <w:lang w:eastAsia="zh-CN"/>
              </w:rPr>
            </w:pPr>
          </w:p>
        </w:tc>
      </w:tr>
      <w:tr w:rsidR="007C6DCC" w:rsidRPr="00DF048C" w14:paraId="4D4E4DE2" w14:textId="77777777" w:rsidTr="000737B7">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Pr="00DF048C" w:rsidRDefault="007C6DCC" w:rsidP="00550DF8">
            <w:pPr>
              <w:pStyle w:val="TAH"/>
              <w:rPr>
                <w:lang w:eastAsia="zh-CN"/>
              </w:rPr>
            </w:pPr>
            <w:r w:rsidRPr="00DF048C">
              <w:rPr>
                <w:lang w:eastAsia="zh-CN"/>
              </w:rPr>
              <w:t>7</w:t>
            </w:r>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Pr="00DF048C" w:rsidRDefault="007C6DCC"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Pr="00DF048C" w:rsidRDefault="007C6DCC"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Pr="00DF048C" w:rsidRDefault="007C6DCC" w:rsidP="00550DF8">
            <w:pPr>
              <w:pStyle w:val="TAC"/>
              <w:rPr>
                <w:lang w:eastAsia="zh-CN"/>
              </w:rPr>
            </w:pPr>
          </w:p>
        </w:tc>
      </w:tr>
      <w:tr w:rsidR="00466C28" w:rsidRPr="00DF048C" w14:paraId="15B8919C" w14:textId="77777777" w:rsidTr="000737B7">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Pr="00DF048C" w:rsidRDefault="00466C28" w:rsidP="00550DF8">
            <w:pPr>
              <w:pStyle w:val="TAH"/>
              <w:rPr>
                <w:lang w:eastAsia="zh-CN"/>
              </w:rPr>
            </w:pPr>
            <w:r w:rsidRPr="00DF048C">
              <w:rPr>
                <w:lang w:eastAsia="zh-CN"/>
              </w:rPr>
              <w:t>8</w:t>
            </w:r>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Pr="00DF048C" w:rsidRDefault="00466C28"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Pr="00DF048C" w:rsidRDefault="00466C28"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Pr="00DF048C" w:rsidRDefault="00466C28" w:rsidP="00550DF8">
            <w:pPr>
              <w:pStyle w:val="TAC"/>
              <w:rPr>
                <w:lang w:eastAsia="zh-CN"/>
              </w:rPr>
            </w:pPr>
          </w:p>
        </w:tc>
      </w:tr>
      <w:tr w:rsidR="006A677D" w:rsidRPr="00DF048C" w14:paraId="3130D36C" w14:textId="77777777" w:rsidTr="000737B7">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Pr="00DF048C" w:rsidRDefault="006A677D" w:rsidP="00550DF8">
            <w:pPr>
              <w:pStyle w:val="TAH"/>
              <w:rPr>
                <w:lang w:eastAsia="zh-CN"/>
              </w:rPr>
            </w:pPr>
            <w:r w:rsidRPr="00DF048C">
              <w:rPr>
                <w:lang w:eastAsia="zh-CN"/>
              </w:rPr>
              <w:t>9</w:t>
            </w:r>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Pr="00DF048C" w:rsidRDefault="006A677D"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Pr="00DF048C" w:rsidRDefault="006A677D"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Pr="00DF048C" w:rsidRDefault="006A677D" w:rsidP="00550DF8">
            <w:pPr>
              <w:pStyle w:val="TAC"/>
              <w:rPr>
                <w:lang w:eastAsia="zh-CN"/>
              </w:rPr>
            </w:pPr>
          </w:p>
        </w:tc>
      </w:tr>
      <w:tr w:rsidR="00BE53F6" w:rsidRPr="00DF048C" w14:paraId="305D14ED" w14:textId="77777777" w:rsidTr="000737B7">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Pr="00DF048C" w:rsidRDefault="00BE53F6" w:rsidP="00550DF8">
            <w:pPr>
              <w:pStyle w:val="TAH"/>
              <w:rPr>
                <w:lang w:eastAsia="zh-CN"/>
              </w:rPr>
            </w:pPr>
            <w:r w:rsidRPr="00DF048C">
              <w:rPr>
                <w:lang w:eastAsia="zh-CN"/>
              </w:rPr>
              <w:t>10</w:t>
            </w:r>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Pr="00DF048C" w:rsidRDefault="00BE53F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E915456" w:rsidR="00BE53F6" w:rsidRPr="00CC416A" w:rsidRDefault="00CC41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Pr="00DF048C" w:rsidRDefault="00BE53F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Pr="00DF048C" w:rsidRDefault="00BE53F6" w:rsidP="00550DF8">
            <w:pPr>
              <w:pStyle w:val="TAC"/>
              <w:rPr>
                <w:lang w:eastAsia="zh-CN"/>
              </w:rPr>
            </w:pPr>
          </w:p>
        </w:tc>
      </w:tr>
      <w:tr w:rsidR="000B5B47" w:rsidRPr="00DF048C" w14:paraId="47F40F5D" w14:textId="77777777" w:rsidTr="000737B7">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Pr="00DF048C" w:rsidRDefault="000B5B47" w:rsidP="00550DF8">
            <w:pPr>
              <w:pStyle w:val="TAH"/>
              <w:rPr>
                <w:lang w:eastAsia="zh-CN"/>
              </w:rPr>
            </w:pPr>
            <w:r w:rsidRPr="00DF048C">
              <w:rPr>
                <w:lang w:eastAsia="zh-CN"/>
              </w:rPr>
              <w:t>11</w:t>
            </w:r>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Pr="00DF048C" w:rsidRDefault="000B5B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Pr="00DF048C" w:rsidRDefault="000B5B4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Pr="00DF048C" w:rsidRDefault="000B5B47" w:rsidP="00550DF8">
            <w:pPr>
              <w:pStyle w:val="TAC"/>
              <w:rPr>
                <w:lang w:eastAsia="zh-CN"/>
              </w:rPr>
            </w:pPr>
          </w:p>
        </w:tc>
      </w:tr>
      <w:tr w:rsidR="00307EE6" w:rsidRPr="00DF048C" w14:paraId="2F5AF2AA" w14:textId="77777777" w:rsidTr="000737B7">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Pr="00DF048C" w:rsidRDefault="00307EE6" w:rsidP="00550DF8">
            <w:pPr>
              <w:pStyle w:val="TAH"/>
              <w:rPr>
                <w:lang w:eastAsia="zh-CN"/>
              </w:rPr>
            </w:pPr>
            <w:r w:rsidRPr="00DF048C">
              <w:rPr>
                <w:lang w:eastAsia="zh-CN"/>
              </w:rPr>
              <w:t>12</w:t>
            </w:r>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Pr="00DF048C" w:rsidRDefault="00307EE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2E8CA4FD" w:rsidR="00307EE6" w:rsidRPr="0004001A" w:rsidRDefault="0004001A" w:rsidP="00550DF8">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Pr="00DF048C" w:rsidRDefault="00307EE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Pr="00DF048C" w:rsidRDefault="00307EE6" w:rsidP="00550DF8">
            <w:pPr>
              <w:pStyle w:val="TAC"/>
              <w:rPr>
                <w:lang w:eastAsia="zh-CN"/>
              </w:rPr>
            </w:pPr>
          </w:p>
        </w:tc>
      </w:tr>
      <w:tr w:rsidR="00521FB7" w:rsidRPr="00DF048C" w14:paraId="6041C775" w14:textId="77777777" w:rsidTr="000737B7">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Pr="00DF048C" w:rsidRDefault="00521FB7" w:rsidP="00550DF8">
            <w:pPr>
              <w:pStyle w:val="TAH"/>
              <w:rPr>
                <w:lang w:eastAsia="zh-CN"/>
              </w:rPr>
            </w:pPr>
            <w:r w:rsidRPr="00DF048C">
              <w:rPr>
                <w:lang w:eastAsia="zh-CN"/>
              </w:rPr>
              <w:t>13</w:t>
            </w:r>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Pr="00DF048C" w:rsidRDefault="00521F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Pr="00DF048C" w:rsidRDefault="00521FB7" w:rsidP="00550DF8">
            <w:pPr>
              <w:pStyle w:val="TAC"/>
              <w:rPr>
                <w:lang w:eastAsia="zh-CN"/>
              </w:rPr>
            </w:pPr>
          </w:p>
        </w:tc>
      </w:tr>
      <w:tr w:rsidR="00521FB7" w:rsidRPr="00DF048C" w14:paraId="1BC79925" w14:textId="77777777" w:rsidTr="000737B7">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Pr="00DF048C" w:rsidRDefault="00521FB7" w:rsidP="00550DF8">
            <w:pPr>
              <w:pStyle w:val="TAH"/>
              <w:rPr>
                <w:lang w:eastAsia="zh-CN"/>
              </w:rPr>
            </w:pPr>
            <w:r w:rsidRPr="00DF048C">
              <w:rPr>
                <w:lang w:eastAsia="zh-CN"/>
              </w:rPr>
              <w:t>14</w:t>
            </w:r>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Pr="00DF048C" w:rsidRDefault="00521F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Pr="00DF048C" w:rsidRDefault="00521FB7" w:rsidP="00550DF8">
            <w:pPr>
              <w:pStyle w:val="TAC"/>
              <w:rPr>
                <w:lang w:eastAsia="zh-CN"/>
              </w:rPr>
            </w:pPr>
            <w:r w:rsidRPr="00DF048C">
              <w:rPr>
                <w:lang w:eastAsia="zh-CN"/>
              </w:rPr>
              <w:t>X</w:t>
            </w:r>
          </w:p>
        </w:tc>
      </w:tr>
      <w:tr w:rsidR="00E436A2" w:rsidRPr="00DF048C" w14:paraId="5D63DA33" w14:textId="77777777" w:rsidTr="000737B7">
        <w:tc>
          <w:tcPr>
            <w:tcW w:w="1134" w:type="dxa"/>
            <w:tcBorders>
              <w:top w:val="single" w:sz="4" w:space="0" w:color="auto"/>
              <w:left w:val="single" w:sz="4" w:space="0" w:color="auto"/>
              <w:bottom w:val="single" w:sz="4" w:space="0" w:color="auto"/>
              <w:right w:val="single" w:sz="4" w:space="0" w:color="auto"/>
            </w:tcBorders>
          </w:tcPr>
          <w:p w14:paraId="71F5C8E3" w14:textId="5523879D" w:rsidR="00E436A2" w:rsidRPr="00E436A2" w:rsidRDefault="00E436A2" w:rsidP="00550DF8">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7D28A060" w14:textId="77777777" w:rsidR="00E436A2" w:rsidRPr="00DF048C" w:rsidRDefault="00E436A2"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A9D831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BA680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351B7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16AD4E1"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75AE3B"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A9D5E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17F581C" w14:textId="76CAC5A1" w:rsidR="00E436A2" w:rsidRPr="00E436A2" w:rsidRDefault="00E436A2" w:rsidP="00550DF8">
            <w:pPr>
              <w:pStyle w:val="TAC"/>
              <w:rPr>
                <w:rFonts w:eastAsiaTheme="minorEastAsia"/>
                <w:lang w:eastAsia="zh-CN"/>
              </w:rPr>
            </w:pPr>
            <w:r>
              <w:rPr>
                <w:rFonts w:eastAsiaTheme="minorEastAsia" w:hint="eastAsia"/>
                <w:lang w:eastAsia="zh-CN"/>
              </w:rPr>
              <w:t>X</w:t>
            </w:r>
          </w:p>
        </w:tc>
      </w:tr>
      <w:tr w:rsidR="00F171B6" w:rsidRPr="00DF048C" w14:paraId="7BC7EC6F" w14:textId="77777777" w:rsidTr="000737B7">
        <w:tc>
          <w:tcPr>
            <w:tcW w:w="1134" w:type="dxa"/>
            <w:tcBorders>
              <w:top w:val="single" w:sz="4" w:space="0" w:color="auto"/>
              <w:left w:val="single" w:sz="4" w:space="0" w:color="auto"/>
              <w:bottom w:val="single" w:sz="4" w:space="0" w:color="auto"/>
              <w:right w:val="single" w:sz="4" w:space="0" w:color="auto"/>
            </w:tcBorders>
          </w:tcPr>
          <w:p w14:paraId="38827D96" w14:textId="4B182CC5" w:rsidR="00F171B6" w:rsidRDefault="00F171B6" w:rsidP="00550DF8">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0118BFA8" w14:textId="77777777" w:rsidR="00F171B6" w:rsidRPr="00DF048C" w:rsidRDefault="00F171B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D7D538B" w14:textId="0BCFC873" w:rsidR="00F171B6" w:rsidRPr="00F171B6" w:rsidRDefault="00F171B6"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BFAC839"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EE0180D"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60764B8"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4AFB0F3"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242667"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CE22C3D" w14:textId="77777777" w:rsidR="00F171B6" w:rsidRDefault="00F171B6" w:rsidP="00550DF8">
            <w:pPr>
              <w:pStyle w:val="TAC"/>
              <w:rPr>
                <w:rFonts w:eastAsiaTheme="minorEastAsia"/>
                <w:lang w:eastAsia="zh-CN"/>
              </w:rPr>
            </w:pPr>
          </w:p>
        </w:tc>
      </w:tr>
      <w:tr w:rsidR="00983D9E" w:rsidRPr="00DF048C" w14:paraId="032598AE" w14:textId="77777777" w:rsidTr="000737B7">
        <w:tc>
          <w:tcPr>
            <w:tcW w:w="1134" w:type="dxa"/>
            <w:tcBorders>
              <w:top w:val="single" w:sz="4" w:space="0" w:color="auto"/>
              <w:left w:val="single" w:sz="4" w:space="0" w:color="auto"/>
              <w:bottom w:val="single" w:sz="4" w:space="0" w:color="auto"/>
              <w:right w:val="single" w:sz="4" w:space="0" w:color="auto"/>
            </w:tcBorders>
          </w:tcPr>
          <w:p w14:paraId="271E9E77" w14:textId="020BFBFC" w:rsidR="00983D9E" w:rsidRDefault="00983D9E" w:rsidP="00550DF8">
            <w:pPr>
              <w:pStyle w:val="TAH"/>
              <w:rPr>
                <w:rFonts w:eastAsiaTheme="minorEastAsia"/>
                <w:lang w:eastAsia="zh-CN"/>
              </w:rPr>
            </w:pPr>
            <w:r>
              <w:rPr>
                <w:rFonts w:eastAsiaTheme="minorEastAsia" w:hint="eastAsia"/>
                <w:lang w:eastAsia="zh-CN"/>
              </w:rPr>
              <w:t>1</w:t>
            </w:r>
            <w:r>
              <w:rPr>
                <w:rFonts w:eastAsiaTheme="minorEastAsia"/>
                <w:lang w:eastAsia="zh-CN"/>
              </w:rPr>
              <w:t>7</w:t>
            </w:r>
          </w:p>
        </w:tc>
        <w:tc>
          <w:tcPr>
            <w:tcW w:w="913" w:type="dxa"/>
            <w:tcBorders>
              <w:top w:val="single" w:sz="4" w:space="0" w:color="auto"/>
              <w:left w:val="single" w:sz="4" w:space="0" w:color="auto"/>
              <w:bottom w:val="single" w:sz="4" w:space="0" w:color="auto"/>
              <w:right w:val="single" w:sz="4" w:space="0" w:color="auto"/>
            </w:tcBorders>
          </w:tcPr>
          <w:p w14:paraId="5CB1FBE4" w14:textId="77777777" w:rsidR="00983D9E" w:rsidRPr="00DF048C" w:rsidRDefault="00983D9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31950AA" w14:textId="0F0FFAC8" w:rsidR="00983D9E" w:rsidRDefault="00983D9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D3866BE"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CA70D3"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C57146A"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B6DE1B"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973831C"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797FB8" w14:textId="77777777" w:rsidR="00983D9E" w:rsidRDefault="00983D9E" w:rsidP="00550DF8">
            <w:pPr>
              <w:pStyle w:val="TAC"/>
              <w:rPr>
                <w:rFonts w:eastAsiaTheme="minorEastAsia"/>
                <w:lang w:eastAsia="zh-CN"/>
              </w:rPr>
            </w:pPr>
          </w:p>
        </w:tc>
      </w:tr>
      <w:tr w:rsidR="001E0E0E" w:rsidRPr="00DF048C" w14:paraId="2D710953" w14:textId="77777777" w:rsidTr="000737B7">
        <w:tc>
          <w:tcPr>
            <w:tcW w:w="1134" w:type="dxa"/>
            <w:tcBorders>
              <w:top w:val="single" w:sz="4" w:space="0" w:color="auto"/>
              <w:left w:val="single" w:sz="4" w:space="0" w:color="auto"/>
              <w:bottom w:val="single" w:sz="4" w:space="0" w:color="auto"/>
              <w:right w:val="single" w:sz="4" w:space="0" w:color="auto"/>
            </w:tcBorders>
          </w:tcPr>
          <w:p w14:paraId="5A201833" w14:textId="431393AC" w:rsidR="001E0E0E" w:rsidRDefault="001E0E0E" w:rsidP="00550DF8">
            <w:pPr>
              <w:pStyle w:val="TAH"/>
              <w:rPr>
                <w:rFonts w:eastAsiaTheme="minorEastAsia"/>
                <w:lang w:eastAsia="zh-CN"/>
              </w:rPr>
            </w:pPr>
            <w:r>
              <w:rPr>
                <w:rFonts w:eastAsiaTheme="minorEastAsia" w:hint="eastAsia"/>
                <w:lang w:eastAsia="zh-CN"/>
              </w:rPr>
              <w:t>1</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1C4D3DDD" w14:textId="77777777" w:rsidR="001E0E0E" w:rsidRPr="00DF048C" w:rsidRDefault="001E0E0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A4AF8E3" w14:textId="77777777" w:rsidR="001E0E0E" w:rsidRDefault="001E0E0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3AFFC0" w14:textId="20C5D89F" w:rsidR="001E0E0E" w:rsidRPr="001E0E0E" w:rsidRDefault="001E0E0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7720FB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DD1A45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A74AC"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7AC6DE"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F2C316E" w14:textId="77777777" w:rsidR="001E0E0E" w:rsidRDefault="001E0E0E" w:rsidP="00550DF8">
            <w:pPr>
              <w:pStyle w:val="TAC"/>
              <w:rPr>
                <w:rFonts w:eastAsiaTheme="minorEastAsia"/>
                <w:lang w:eastAsia="zh-CN"/>
              </w:rPr>
            </w:pPr>
          </w:p>
        </w:tc>
      </w:tr>
      <w:tr w:rsidR="00C74FD1" w:rsidRPr="00DF048C" w14:paraId="080A5AE7" w14:textId="77777777" w:rsidTr="000737B7">
        <w:tc>
          <w:tcPr>
            <w:tcW w:w="1134" w:type="dxa"/>
            <w:tcBorders>
              <w:top w:val="single" w:sz="4" w:space="0" w:color="auto"/>
              <w:left w:val="single" w:sz="4" w:space="0" w:color="auto"/>
              <w:bottom w:val="single" w:sz="4" w:space="0" w:color="auto"/>
              <w:right w:val="single" w:sz="4" w:space="0" w:color="auto"/>
            </w:tcBorders>
          </w:tcPr>
          <w:p w14:paraId="206546F0" w14:textId="2371E8A9" w:rsidR="00C74FD1" w:rsidRDefault="00A72C94" w:rsidP="00550DF8">
            <w:pPr>
              <w:pStyle w:val="TAH"/>
              <w:rPr>
                <w:rFonts w:eastAsiaTheme="minorEastAsia"/>
                <w:lang w:eastAsia="zh-CN"/>
              </w:rPr>
            </w:pPr>
            <w:r>
              <w:rPr>
                <w:rFonts w:eastAsiaTheme="minorEastAsia" w:hint="eastAsia"/>
                <w:lang w:eastAsia="zh-CN"/>
              </w:rPr>
              <w:t>1</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685F20FA" w14:textId="77777777" w:rsidR="00C74FD1" w:rsidRPr="00DF048C" w:rsidRDefault="00C74FD1"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811514"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7125638"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824D6D" w14:textId="0FBC30D9" w:rsidR="00C74FD1" w:rsidRPr="00C74FD1" w:rsidRDefault="00A72C94"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2E13972" w14:textId="24FCDABC" w:rsidR="00C74FD1" w:rsidRPr="000A6DB7" w:rsidRDefault="004E5A13"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565A501"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777E1FE"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D25A3D0" w14:textId="77777777" w:rsidR="00C74FD1" w:rsidRDefault="00C74FD1" w:rsidP="00550DF8">
            <w:pPr>
              <w:pStyle w:val="TAC"/>
              <w:rPr>
                <w:rFonts w:eastAsiaTheme="minorEastAsia"/>
                <w:lang w:eastAsia="zh-CN"/>
              </w:rPr>
            </w:pPr>
          </w:p>
        </w:tc>
      </w:tr>
      <w:tr w:rsidR="007E706A" w:rsidRPr="00DF048C" w14:paraId="4E30133A" w14:textId="77777777" w:rsidTr="000737B7">
        <w:tc>
          <w:tcPr>
            <w:tcW w:w="1134" w:type="dxa"/>
            <w:tcBorders>
              <w:top w:val="single" w:sz="4" w:space="0" w:color="auto"/>
              <w:left w:val="single" w:sz="4" w:space="0" w:color="auto"/>
              <w:bottom w:val="single" w:sz="4" w:space="0" w:color="auto"/>
              <w:right w:val="single" w:sz="4" w:space="0" w:color="auto"/>
            </w:tcBorders>
          </w:tcPr>
          <w:p w14:paraId="59DFFE10" w14:textId="11FB0046" w:rsidR="007E706A" w:rsidRDefault="007E706A" w:rsidP="00550DF8">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0122A3ED" w14:textId="77777777" w:rsidR="007E706A" w:rsidRPr="00DF048C" w:rsidRDefault="007E706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8F77518"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853E3D3"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557ED49"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936BA3A" w14:textId="0802E077" w:rsidR="007E706A" w:rsidRPr="007E706A" w:rsidRDefault="007E70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392F917"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AE623"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B8D14" w14:textId="77777777" w:rsidR="007E706A" w:rsidRDefault="007E706A" w:rsidP="00550DF8">
            <w:pPr>
              <w:pStyle w:val="TAC"/>
              <w:rPr>
                <w:rFonts w:eastAsiaTheme="minorEastAsia"/>
                <w:lang w:eastAsia="zh-CN"/>
              </w:rPr>
            </w:pPr>
          </w:p>
        </w:tc>
      </w:tr>
      <w:tr w:rsidR="00E245E3" w:rsidRPr="00DF048C" w14:paraId="3789BB26" w14:textId="77777777" w:rsidTr="000737B7">
        <w:tc>
          <w:tcPr>
            <w:tcW w:w="1134" w:type="dxa"/>
            <w:tcBorders>
              <w:top w:val="single" w:sz="4" w:space="0" w:color="auto"/>
              <w:left w:val="single" w:sz="4" w:space="0" w:color="auto"/>
              <w:bottom w:val="single" w:sz="4" w:space="0" w:color="auto"/>
              <w:right w:val="single" w:sz="4" w:space="0" w:color="auto"/>
            </w:tcBorders>
          </w:tcPr>
          <w:p w14:paraId="0B41D885" w14:textId="3DA87BE2" w:rsidR="00E245E3" w:rsidRDefault="00E245E3" w:rsidP="00550DF8">
            <w:pPr>
              <w:pStyle w:val="TAH"/>
              <w:rPr>
                <w:rFonts w:eastAsiaTheme="minorEastAsia"/>
                <w:lang w:eastAsia="zh-CN"/>
              </w:rPr>
            </w:pPr>
            <w:r>
              <w:rPr>
                <w:rFonts w:eastAsiaTheme="minorEastAsia" w:hint="eastAsia"/>
                <w:lang w:eastAsia="zh-CN"/>
              </w:rPr>
              <w:t>2</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781C14B2" w14:textId="77777777" w:rsidR="00E245E3" w:rsidRPr="00DF048C" w:rsidRDefault="00E245E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852DB3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DB08BD8"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8F1C68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59A91E" w14:textId="727AEEE4" w:rsidR="00E245E3" w:rsidRDefault="00BC676C"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B9C4B6"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1BC214E"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568719" w14:textId="77777777" w:rsidR="00E245E3" w:rsidRDefault="00E245E3" w:rsidP="00550DF8">
            <w:pPr>
              <w:pStyle w:val="TAC"/>
              <w:rPr>
                <w:rFonts w:eastAsiaTheme="minorEastAsia"/>
                <w:lang w:eastAsia="zh-CN"/>
              </w:rPr>
            </w:pPr>
          </w:p>
        </w:tc>
      </w:tr>
      <w:tr w:rsidR="00DC6CCE" w:rsidRPr="00DF048C" w14:paraId="73CBFAED" w14:textId="77777777" w:rsidTr="000737B7">
        <w:tc>
          <w:tcPr>
            <w:tcW w:w="1134" w:type="dxa"/>
            <w:tcBorders>
              <w:top w:val="single" w:sz="4" w:space="0" w:color="auto"/>
              <w:left w:val="single" w:sz="4" w:space="0" w:color="auto"/>
              <w:bottom w:val="single" w:sz="4" w:space="0" w:color="auto"/>
              <w:right w:val="single" w:sz="4" w:space="0" w:color="auto"/>
            </w:tcBorders>
          </w:tcPr>
          <w:p w14:paraId="042E52A6" w14:textId="7847EE49" w:rsidR="00DC6CCE" w:rsidRDefault="00DC6CCE" w:rsidP="00550DF8">
            <w:pPr>
              <w:pStyle w:val="TAH"/>
              <w:rPr>
                <w:rFonts w:eastAsiaTheme="minorEastAsia"/>
                <w:lang w:eastAsia="zh-CN"/>
              </w:rPr>
            </w:pPr>
            <w:r>
              <w:rPr>
                <w:rFonts w:eastAsiaTheme="minorEastAsia" w:hint="eastAsia"/>
                <w:lang w:eastAsia="zh-CN"/>
              </w:rPr>
              <w:t>2</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00254BE0" w14:textId="77777777" w:rsidR="00DC6CCE" w:rsidRPr="00DF048C" w:rsidRDefault="00DC6CC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DC923D"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5E2FB09"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FC57E6F"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902D08"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41C7B67" w14:textId="1C605111"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B6DCAF" w14:textId="06A0BBB9"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93CFD3E" w14:textId="77777777" w:rsidR="00DC6CCE" w:rsidRDefault="00DC6CCE" w:rsidP="00550DF8">
            <w:pPr>
              <w:pStyle w:val="TAC"/>
              <w:rPr>
                <w:rFonts w:eastAsiaTheme="minorEastAsia"/>
                <w:lang w:eastAsia="zh-CN"/>
              </w:rPr>
            </w:pPr>
          </w:p>
        </w:tc>
      </w:tr>
      <w:tr w:rsidR="006B6F47" w:rsidRPr="00DF048C" w14:paraId="2BAC5FCF" w14:textId="77777777" w:rsidTr="000737B7">
        <w:tc>
          <w:tcPr>
            <w:tcW w:w="1134" w:type="dxa"/>
            <w:tcBorders>
              <w:top w:val="single" w:sz="4" w:space="0" w:color="auto"/>
              <w:left w:val="single" w:sz="4" w:space="0" w:color="auto"/>
              <w:bottom w:val="single" w:sz="4" w:space="0" w:color="auto"/>
              <w:right w:val="single" w:sz="4" w:space="0" w:color="auto"/>
            </w:tcBorders>
          </w:tcPr>
          <w:p w14:paraId="075458B3" w14:textId="6E95E3AF" w:rsidR="006B6F47" w:rsidRDefault="006B6F47" w:rsidP="00550DF8">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913" w:type="dxa"/>
            <w:tcBorders>
              <w:top w:val="single" w:sz="4" w:space="0" w:color="auto"/>
              <w:left w:val="single" w:sz="4" w:space="0" w:color="auto"/>
              <w:bottom w:val="single" w:sz="4" w:space="0" w:color="auto"/>
              <w:right w:val="single" w:sz="4" w:space="0" w:color="auto"/>
            </w:tcBorders>
          </w:tcPr>
          <w:p w14:paraId="49DB8DB4" w14:textId="77777777" w:rsidR="006B6F47" w:rsidRPr="00DF048C" w:rsidRDefault="006B6F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06D8164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DC47B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FB8E73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38BF73C"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989E1A"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8F61519" w14:textId="5A72D423" w:rsidR="006B6F47" w:rsidRDefault="006B6F47"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3944F20" w14:textId="77777777" w:rsidR="006B6F47" w:rsidRDefault="006B6F47" w:rsidP="00550DF8">
            <w:pPr>
              <w:pStyle w:val="TAC"/>
              <w:rPr>
                <w:rFonts w:eastAsiaTheme="minorEastAsia"/>
                <w:lang w:eastAsia="zh-CN"/>
              </w:rPr>
            </w:pPr>
          </w:p>
        </w:tc>
      </w:tr>
      <w:tr w:rsidR="00540FB0" w:rsidRPr="00DF048C" w14:paraId="10122564" w14:textId="77777777" w:rsidTr="000737B7">
        <w:tc>
          <w:tcPr>
            <w:tcW w:w="1134" w:type="dxa"/>
            <w:tcBorders>
              <w:top w:val="single" w:sz="4" w:space="0" w:color="auto"/>
              <w:left w:val="single" w:sz="4" w:space="0" w:color="auto"/>
              <w:bottom w:val="single" w:sz="4" w:space="0" w:color="auto"/>
              <w:right w:val="single" w:sz="4" w:space="0" w:color="auto"/>
            </w:tcBorders>
          </w:tcPr>
          <w:p w14:paraId="14F69E48" w14:textId="516EF981" w:rsidR="00540FB0" w:rsidRDefault="00540FB0" w:rsidP="00550DF8">
            <w:pPr>
              <w:pStyle w:val="TAH"/>
              <w:rPr>
                <w:rFonts w:eastAsiaTheme="minorEastAsia"/>
                <w:lang w:eastAsia="zh-CN"/>
              </w:rPr>
            </w:pPr>
            <w:r>
              <w:rPr>
                <w:rFonts w:eastAsiaTheme="minorEastAsia" w:hint="eastAsia"/>
                <w:lang w:eastAsia="zh-CN"/>
              </w:rPr>
              <w:t>2</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422FA7C" w14:textId="77777777" w:rsidR="00540FB0" w:rsidRPr="00DF048C" w:rsidRDefault="00540FB0"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CF04814"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0A09BA"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123CB9B"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546EB80"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CC56071"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11D22D" w14:textId="64642579" w:rsidR="00540FB0" w:rsidRDefault="00540FB0"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B8DD64" w14:textId="77777777" w:rsidR="00540FB0" w:rsidRDefault="00540FB0" w:rsidP="00550DF8">
            <w:pPr>
              <w:pStyle w:val="TAC"/>
              <w:rPr>
                <w:rFonts w:eastAsiaTheme="minorEastAsia"/>
                <w:lang w:eastAsia="zh-CN"/>
              </w:rPr>
            </w:pPr>
          </w:p>
        </w:tc>
      </w:tr>
      <w:tr w:rsidR="004054BA" w:rsidRPr="00DF048C" w14:paraId="756AED87" w14:textId="77777777" w:rsidTr="000737B7">
        <w:tc>
          <w:tcPr>
            <w:tcW w:w="1134" w:type="dxa"/>
            <w:tcBorders>
              <w:top w:val="single" w:sz="4" w:space="0" w:color="auto"/>
              <w:left w:val="single" w:sz="4" w:space="0" w:color="auto"/>
              <w:bottom w:val="single" w:sz="4" w:space="0" w:color="auto"/>
              <w:right w:val="single" w:sz="4" w:space="0" w:color="auto"/>
            </w:tcBorders>
          </w:tcPr>
          <w:p w14:paraId="5D796BBB" w14:textId="45237865" w:rsidR="004054BA" w:rsidRDefault="004054BA" w:rsidP="00550DF8">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1626CE96" w14:textId="77777777" w:rsidR="004054BA" w:rsidRPr="00DF048C" w:rsidRDefault="004054B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9D0085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CDBCB43"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711C04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F093B48"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033FF70" w14:textId="7CC263BE" w:rsidR="004054BA" w:rsidRDefault="004054B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5DB5411"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A34C4B4" w14:textId="77777777" w:rsidR="004054BA" w:rsidRDefault="004054BA" w:rsidP="00550DF8">
            <w:pPr>
              <w:pStyle w:val="TAC"/>
              <w:rPr>
                <w:rFonts w:eastAsiaTheme="minorEastAsia"/>
                <w:lang w:eastAsia="zh-CN"/>
              </w:rPr>
            </w:pPr>
          </w:p>
        </w:tc>
      </w:tr>
      <w:tr w:rsidR="004F1C9B" w:rsidRPr="00DF048C" w14:paraId="50D32873" w14:textId="77777777" w:rsidTr="000737B7">
        <w:tc>
          <w:tcPr>
            <w:tcW w:w="1134" w:type="dxa"/>
            <w:tcBorders>
              <w:top w:val="single" w:sz="4" w:space="0" w:color="auto"/>
              <w:left w:val="single" w:sz="4" w:space="0" w:color="auto"/>
              <w:bottom w:val="single" w:sz="4" w:space="0" w:color="auto"/>
              <w:right w:val="single" w:sz="4" w:space="0" w:color="auto"/>
            </w:tcBorders>
          </w:tcPr>
          <w:p w14:paraId="5A2E91CD" w14:textId="733579A8" w:rsidR="004F1C9B" w:rsidRDefault="004F1C9B" w:rsidP="00550DF8">
            <w:pPr>
              <w:pStyle w:val="TAH"/>
              <w:rPr>
                <w:rFonts w:eastAsiaTheme="minorEastAsia"/>
                <w:lang w:eastAsia="zh-CN"/>
              </w:rPr>
            </w:pPr>
            <w:r>
              <w:rPr>
                <w:rFonts w:eastAsiaTheme="minorEastAsia" w:hint="eastAsia"/>
                <w:lang w:eastAsia="zh-CN"/>
              </w:rPr>
              <w:t>2</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479C5018" w14:textId="77777777" w:rsidR="004F1C9B" w:rsidRPr="00DF048C" w:rsidRDefault="004F1C9B"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994C4" w14:textId="509323FA"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48CFA32" w14:textId="0B2DE274"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F672596" w14:textId="5CAEEC92"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19A1AA" w14:textId="285B410F"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95BDD1D" w14:textId="51E1D683"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43E59A7" w14:textId="5FEAD65E"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7025DBF" w14:textId="77777777" w:rsidR="004F1C9B" w:rsidRDefault="004F1C9B" w:rsidP="00550DF8">
            <w:pPr>
              <w:pStyle w:val="TAC"/>
              <w:rPr>
                <w:rFonts w:eastAsiaTheme="minorEastAsia"/>
                <w:lang w:eastAsia="zh-CN"/>
              </w:rPr>
            </w:pPr>
          </w:p>
        </w:tc>
      </w:tr>
      <w:tr w:rsidR="00E146E5" w:rsidRPr="00DF048C" w14:paraId="48D182B5" w14:textId="77777777" w:rsidTr="000737B7">
        <w:tc>
          <w:tcPr>
            <w:tcW w:w="1134" w:type="dxa"/>
            <w:tcBorders>
              <w:top w:val="single" w:sz="4" w:space="0" w:color="auto"/>
              <w:left w:val="single" w:sz="4" w:space="0" w:color="auto"/>
              <w:bottom w:val="single" w:sz="4" w:space="0" w:color="auto"/>
              <w:right w:val="single" w:sz="4" w:space="0" w:color="auto"/>
            </w:tcBorders>
          </w:tcPr>
          <w:p w14:paraId="056D7C6E" w14:textId="444FE100" w:rsidR="00E146E5" w:rsidRDefault="00E146E5" w:rsidP="00E146E5">
            <w:pPr>
              <w:pStyle w:val="TAH"/>
              <w:rPr>
                <w:rFonts w:eastAsiaTheme="minorEastAsia"/>
                <w:lang w:eastAsia="zh-CN"/>
              </w:rPr>
            </w:pPr>
            <w:r>
              <w:rPr>
                <w:rFonts w:eastAsiaTheme="minorEastAsia" w:hint="eastAsia"/>
                <w:lang w:eastAsia="zh-CN"/>
              </w:rPr>
              <w:t>27</w:t>
            </w:r>
          </w:p>
        </w:tc>
        <w:tc>
          <w:tcPr>
            <w:tcW w:w="913" w:type="dxa"/>
            <w:tcBorders>
              <w:top w:val="single" w:sz="4" w:space="0" w:color="auto"/>
              <w:left w:val="single" w:sz="4" w:space="0" w:color="auto"/>
              <w:bottom w:val="single" w:sz="4" w:space="0" w:color="auto"/>
              <w:right w:val="single" w:sz="4" w:space="0" w:color="auto"/>
            </w:tcBorders>
          </w:tcPr>
          <w:p w14:paraId="544B3032" w14:textId="77777777" w:rsidR="00E146E5" w:rsidRPr="00DF048C" w:rsidRDefault="00E146E5" w:rsidP="00E146E5">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84DCC2" w14:textId="1EE25901"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B15DC35" w14:textId="6C7D473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ADE660" w14:textId="1D20F5C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6BB3EF" w14:textId="14807D3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E2C778" w14:textId="2050CF92"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70B12F2" w14:textId="5737E20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EE2AB47" w14:textId="77777777" w:rsidR="00E146E5" w:rsidRDefault="00E146E5" w:rsidP="00E146E5">
            <w:pPr>
              <w:pStyle w:val="TAC"/>
              <w:rPr>
                <w:rFonts w:eastAsiaTheme="minorEastAsia"/>
                <w:lang w:eastAsia="zh-CN"/>
              </w:rPr>
            </w:pPr>
          </w:p>
        </w:tc>
      </w:tr>
      <w:tr w:rsidR="0015572C" w:rsidRPr="00DF048C" w14:paraId="7ADF7DE5" w14:textId="77777777" w:rsidTr="000737B7">
        <w:tc>
          <w:tcPr>
            <w:tcW w:w="1134" w:type="dxa"/>
            <w:tcBorders>
              <w:top w:val="single" w:sz="4" w:space="0" w:color="auto"/>
              <w:left w:val="single" w:sz="4" w:space="0" w:color="auto"/>
              <w:bottom w:val="single" w:sz="4" w:space="0" w:color="auto"/>
              <w:right w:val="single" w:sz="4" w:space="0" w:color="auto"/>
            </w:tcBorders>
          </w:tcPr>
          <w:p w14:paraId="22A2CEE1" w14:textId="22DCE6D5" w:rsidR="0015572C" w:rsidRDefault="0015572C" w:rsidP="0015572C">
            <w:pPr>
              <w:pStyle w:val="TAH"/>
              <w:rPr>
                <w:rFonts w:eastAsiaTheme="minorEastAsia"/>
                <w:lang w:eastAsia="zh-CN"/>
              </w:rPr>
            </w:pPr>
            <w:r>
              <w:rPr>
                <w:rFonts w:eastAsiaTheme="minorEastAsia" w:hint="eastAsia"/>
                <w:lang w:eastAsia="zh-CN"/>
              </w:rPr>
              <w:t>2</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5AE75957" w14:textId="77777777" w:rsidR="0015572C" w:rsidRPr="00DF048C" w:rsidRDefault="0015572C"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85B4302" w14:textId="065061DB"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0268CD9" w14:textId="54C6AFD3"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F65B0A" w14:textId="6554245E"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0F724A" w14:textId="6804078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2A04AB0" w14:textId="7DA0EC80"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5E188D" w14:textId="219DE86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6E0D888" w14:textId="77777777" w:rsidR="0015572C" w:rsidRDefault="0015572C" w:rsidP="0015572C">
            <w:pPr>
              <w:pStyle w:val="TAC"/>
              <w:rPr>
                <w:rFonts w:eastAsiaTheme="minorEastAsia"/>
                <w:lang w:eastAsia="zh-CN"/>
              </w:rPr>
            </w:pPr>
          </w:p>
        </w:tc>
      </w:tr>
      <w:tr w:rsidR="003F34CE" w:rsidRPr="00DF048C" w14:paraId="5103AD84" w14:textId="77777777" w:rsidTr="000737B7">
        <w:tc>
          <w:tcPr>
            <w:tcW w:w="1134" w:type="dxa"/>
            <w:tcBorders>
              <w:top w:val="single" w:sz="4" w:space="0" w:color="auto"/>
              <w:left w:val="single" w:sz="4" w:space="0" w:color="auto"/>
              <w:bottom w:val="single" w:sz="4" w:space="0" w:color="auto"/>
              <w:right w:val="single" w:sz="4" w:space="0" w:color="auto"/>
            </w:tcBorders>
          </w:tcPr>
          <w:p w14:paraId="308C54D8" w14:textId="22B0945F" w:rsidR="003F34CE" w:rsidRDefault="003F34CE" w:rsidP="0015572C">
            <w:pPr>
              <w:pStyle w:val="TAH"/>
              <w:rPr>
                <w:rFonts w:eastAsiaTheme="minorEastAsia"/>
                <w:lang w:eastAsia="zh-CN"/>
              </w:rPr>
            </w:pPr>
            <w:r>
              <w:rPr>
                <w:rFonts w:eastAsiaTheme="minorEastAsia" w:hint="eastAsia"/>
                <w:lang w:eastAsia="zh-CN"/>
              </w:rPr>
              <w:t>2</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129FB51E" w14:textId="77777777" w:rsidR="003F34CE" w:rsidRPr="00DF048C" w:rsidRDefault="003F34CE"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3F400CA" w14:textId="7944EC9F" w:rsidR="003F34CE" w:rsidRDefault="003F34CE"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2CF0467"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E88DAE"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9010C5"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FE0371F"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7AF8D21"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4C62844" w14:textId="77777777" w:rsidR="003F34CE" w:rsidRDefault="003F34CE" w:rsidP="0015572C">
            <w:pPr>
              <w:pStyle w:val="TAC"/>
              <w:rPr>
                <w:rFonts w:eastAsiaTheme="minorEastAsia"/>
                <w:lang w:eastAsia="zh-CN"/>
              </w:rPr>
            </w:pPr>
          </w:p>
        </w:tc>
      </w:tr>
      <w:tr w:rsidR="009D0F36" w:rsidRPr="00DF048C" w14:paraId="1423F42A" w14:textId="77777777" w:rsidTr="000737B7">
        <w:tc>
          <w:tcPr>
            <w:tcW w:w="1134" w:type="dxa"/>
            <w:tcBorders>
              <w:top w:val="single" w:sz="4" w:space="0" w:color="auto"/>
              <w:left w:val="single" w:sz="4" w:space="0" w:color="auto"/>
              <w:bottom w:val="single" w:sz="4" w:space="0" w:color="auto"/>
              <w:right w:val="single" w:sz="4" w:space="0" w:color="auto"/>
            </w:tcBorders>
          </w:tcPr>
          <w:p w14:paraId="0588AED6" w14:textId="43B35D3C" w:rsidR="009D0F36" w:rsidRDefault="009D0F36" w:rsidP="0015572C">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67A7F047" w14:textId="77777777" w:rsidR="009D0F36" w:rsidRPr="00DF048C" w:rsidRDefault="009D0F36"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0B9B7E6" w14:textId="3C19A9B6" w:rsidR="009D0F36" w:rsidRDefault="009D0F36"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D0BFCE"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65B2617"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1D11B8B"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E1A7F82"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99A7A2A"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4D7239" w14:textId="77777777" w:rsidR="009D0F36" w:rsidRDefault="009D0F36" w:rsidP="0015572C">
            <w:pPr>
              <w:pStyle w:val="TAC"/>
              <w:rPr>
                <w:rFonts w:eastAsiaTheme="minorEastAsia"/>
                <w:lang w:eastAsia="zh-CN"/>
              </w:rPr>
            </w:pPr>
          </w:p>
        </w:tc>
      </w:tr>
      <w:tr w:rsidR="00887753" w:rsidRPr="00DF048C" w14:paraId="343E67E9" w14:textId="77777777" w:rsidTr="000737B7">
        <w:tc>
          <w:tcPr>
            <w:tcW w:w="1134" w:type="dxa"/>
            <w:tcBorders>
              <w:top w:val="single" w:sz="4" w:space="0" w:color="auto"/>
              <w:left w:val="single" w:sz="4" w:space="0" w:color="auto"/>
              <w:bottom w:val="single" w:sz="4" w:space="0" w:color="auto"/>
              <w:right w:val="single" w:sz="4" w:space="0" w:color="auto"/>
            </w:tcBorders>
          </w:tcPr>
          <w:p w14:paraId="7A11AAF5" w14:textId="5C8BE26D" w:rsidR="00887753" w:rsidRDefault="00887753" w:rsidP="0015572C">
            <w:pPr>
              <w:pStyle w:val="TAH"/>
              <w:rPr>
                <w:rFonts w:eastAsiaTheme="minorEastAsia"/>
                <w:lang w:eastAsia="zh-CN"/>
              </w:rPr>
            </w:pPr>
            <w:r>
              <w:rPr>
                <w:rFonts w:eastAsiaTheme="minorEastAsia" w:hint="eastAsia"/>
                <w:lang w:eastAsia="zh-CN"/>
              </w:rPr>
              <w:t>3</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12D87F0E" w14:textId="77777777" w:rsidR="00887753" w:rsidRPr="00DF048C" w:rsidRDefault="00887753"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68EEDEB"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449FBD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54EDB58"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D4184F3" w14:textId="1FB864E9" w:rsidR="00887753" w:rsidRDefault="00887753"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96512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2B3BD60"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474E9E9" w14:textId="77777777" w:rsidR="00887753" w:rsidRDefault="00887753" w:rsidP="0015572C">
            <w:pPr>
              <w:pStyle w:val="TAC"/>
              <w:rPr>
                <w:rFonts w:eastAsiaTheme="minorEastAsia"/>
                <w:lang w:eastAsia="zh-CN"/>
              </w:rPr>
            </w:pPr>
          </w:p>
        </w:tc>
      </w:tr>
      <w:tr w:rsidR="007E3CD2" w:rsidRPr="00DF048C" w14:paraId="403FCBDE" w14:textId="77777777" w:rsidTr="000737B7">
        <w:tc>
          <w:tcPr>
            <w:tcW w:w="1134" w:type="dxa"/>
            <w:tcBorders>
              <w:top w:val="single" w:sz="4" w:space="0" w:color="auto"/>
              <w:left w:val="single" w:sz="4" w:space="0" w:color="auto"/>
              <w:bottom w:val="single" w:sz="4" w:space="0" w:color="auto"/>
              <w:right w:val="single" w:sz="4" w:space="0" w:color="auto"/>
            </w:tcBorders>
          </w:tcPr>
          <w:p w14:paraId="65E26F47" w14:textId="6B395B96" w:rsidR="007E3CD2" w:rsidRDefault="007E3CD2" w:rsidP="0015572C">
            <w:pPr>
              <w:pStyle w:val="TAH"/>
              <w:rPr>
                <w:rFonts w:eastAsiaTheme="minorEastAsia"/>
                <w:lang w:eastAsia="zh-CN"/>
              </w:rPr>
            </w:pPr>
            <w:r>
              <w:rPr>
                <w:rFonts w:eastAsiaTheme="minorEastAsia" w:hint="eastAsia"/>
                <w:lang w:eastAsia="zh-CN"/>
              </w:rPr>
              <w:t>3</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3AD3E04B" w14:textId="77777777" w:rsidR="007E3CD2" w:rsidRPr="00DF048C" w:rsidRDefault="007E3CD2"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D506D7E"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1856938"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22594B" w14:textId="4CB9C7C4"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EC864D1" w14:textId="3E3FAFB9"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8D08635"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2B988C2"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2C0245D" w14:textId="77777777" w:rsidR="007E3CD2" w:rsidRDefault="007E3CD2" w:rsidP="0015572C">
            <w:pPr>
              <w:pStyle w:val="TAC"/>
              <w:rPr>
                <w:rFonts w:eastAsiaTheme="minorEastAsia"/>
                <w:lang w:eastAsia="zh-CN"/>
              </w:rPr>
            </w:pPr>
          </w:p>
        </w:tc>
      </w:tr>
      <w:tr w:rsidR="00785D34" w:rsidRPr="00DF048C" w14:paraId="0803FEA7" w14:textId="77777777" w:rsidTr="000737B7">
        <w:tc>
          <w:tcPr>
            <w:tcW w:w="1134" w:type="dxa"/>
            <w:tcBorders>
              <w:top w:val="single" w:sz="4" w:space="0" w:color="auto"/>
              <w:left w:val="single" w:sz="4" w:space="0" w:color="auto"/>
              <w:bottom w:val="single" w:sz="4" w:space="0" w:color="auto"/>
              <w:right w:val="single" w:sz="4" w:space="0" w:color="auto"/>
            </w:tcBorders>
          </w:tcPr>
          <w:p w14:paraId="4E87053E" w14:textId="46B82ACC" w:rsidR="00785D34" w:rsidRDefault="008B43D0" w:rsidP="0015572C">
            <w:pPr>
              <w:pStyle w:val="TAH"/>
              <w:rPr>
                <w:rFonts w:eastAsiaTheme="minorEastAsia"/>
                <w:lang w:eastAsia="zh-CN"/>
              </w:rPr>
            </w:pPr>
            <w:r>
              <w:rPr>
                <w:rFonts w:eastAsiaTheme="minorEastAsia"/>
                <w:lang w:eastAsia="zh-CN"/>
              </w:rPr>
              <w:t>33</w:t>
            </w:r>
          </w:p>
        </w:tc>
        <w:tc>
          <w:tcPr>
            <w:tcW w:w="913" w:type="dxa"/>
            <w:tcBorders>
              <w:top w:val="single" w:sz="4" w:space="0" w:color="auto"/>
              <w:left w:val="single" w:sz="4" w:space="0" w:color="auto"/>
              <w:bottom w:val="single" w:sz="4" w:space="0" w:color="auto"/>
              <w:right w:val="single" w:sz="4" w:space="0" w:color="auto"/>
            </w:tcBorders>
          </w:tcPr>
          <w:p w14:paraId="2CE0F0A5" w14:textId="77777777" w:rsidR="00785D34" w:rsidRPr="00DF048C" w:rsidRDefault="00785D34"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4C7CAA9B"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A9CCC8"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21F1A5"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7400A61"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EDAF0FF" w14:textId="12F9D58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05C4499" w14:textId="3627DBC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EC072E2" w14:textId="77777777" w:rsidR="00785D34" w:rsidRDefault="00785D34" w:rsidP="0015572C">
            <w:pPr>
              <w:pStyle w:val="TAC"/>
              <w:rPr>
                <w:rFonts w:eastAsiaTheme="minorEastAsia"/>
                <w:lang w:eastAsia="zh-CN"/>
              </w:rPr>
            </w:pPr>
          </w:p>
        </w:tc>
      </w:tr>
      <w:tr w:rsidR="00AE0539" w:rsidRPr="00DF048C" w14:paraId="48A5AC34" w14:textId="77777777" w:rsidTr="000737B7">
        <w:tc>
          <w:tcPr>
            <w:tcW w:w="1134" w:type="dxa"/>
            <w:tcBorders>
              <w:top w:val="single" w:sz="4" w:space="0" w:color="auto"/>
              <w:left w:val="single" w:sz="4" w:space="0" w:color="auto"/>
              <w:bottom w:val="single" w:sz="4" w:space="0" w:color="auto"/>
              <w:right w:val="single" w:sz="4" w:space="0" w:color="auto"/>
            </w:tcBorders>
          </w:tcPr>
          <w:p w14:paraId="7923377A" w14:textId="625ECAB9" w:rsidR="00AE0539" w:rsidRDefault="00AE0539" w:rsidP="0015572C">
            <w:pPr>
              <w:pStyle w:val="TAH"/>
              <w:rPr>
                <w:rFonts w:eastAsiaTheme="minorEastAsia"/>
                <w:lang w:eastAsia="zh-CN"/>
              </w:rPr>
            </w:pPr>
            <w:r>
              <w:rPr>
                <w:rFonts w:eastAsiaTheme="minorEastAsia" w:hint="eastAsia"/>
                <w:lang w:eastAsia="zh-CN"/>
              </w:rPr>
              <w:t>3</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71446AB" w14:textId="77777777" w:rsidR="00AE0539" w:rsidRPr="00DF048C" w:rsidRDefault="00AE0539"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FE7F7FF" w14:textId="7DBEDA2F" w:rsidR="00AE0539" w:rsidRDefault="00AE0539"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21BE5D"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690CFA0"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C79FECC"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F30B180" w14:textId="0A6818AA" w:rsidR="00AE0539" w:rsidRDefault="00AE0539"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1649B9"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4173053" w14:textId="77777777" w:rsidR="00AE0539" w:rsidRDefault="00AE0539" w:rsidP="0015572C">
            <w:pPr>
              <w:pStyle w:val="TAC"/>
              <w:rPr>
                <w:rFonts w:eastAsiaTheme="minorEastAsia"/>
                <w:lang w:eastAsia="zh-CN"/>
              </w:rPr>
            </w:pPr>
          </w:p>
        </w:tc>
      </w:tr>
    </w:tbl>
    <w:p w14:paraId="1AEA50B1" w14:textId="77777777" w:rsidR="00E40659" w:rsidRPr="00DF048C" w:rsidRDefault="00E40659" w:rsidP="00E40659"/>
    <w:p w14:paraId="35697962" w14:textId="189B2FBB" w:rsidR="000737B7" w:rsidRPr="00DF048C" w:rsidRDefault="000737B7" w:rsidP="000737B7">
      <w:pPr>
        <w:pStyle w:val="Heading2"/>
      </w:pPr>
      <w:bookmarkStart w:id="661" w:name="_Toc100780963"/>
      <w:bookmarkStart w:id="662" w:name="_Toc100782188"/>
      <w:bookmarkStart w:id="663" w:name="_Toc100782308"/>
      <w:bookmarkStart w:id="664" w:name="_Toc100782432"/>
      <w:bookmarkStart w:id="665" w:name="_Toc100782561"/>
      <w:bookmarkStart w:id="666" w:name="_Toc104257722"/>
      <w:bookmarkStart w:id="667" w:name="_Toc104257896"/>
      <w:bookmarkStart w:id="668" w:name="_Toc104299412"/>
      <w:bookmarkStart w:id="669" w:name="_Toc112768412"/>
      <w:bookmarkStart w:id="670" w:name="_Toc112768700"/>
      <w:bookmarkStart w:id="671" w:name="_Toc112768940"/>
      <w:bookmarkStart w:id="672" w:name="_Toc112772376"/>
      <w:bookmarkStart w:id="673" w:name="_Toc112864051"/>
      <w:bookmarkStart w:id="674" w:name="_Toc112865193"/>
      <w:bookmarkStart w:id="675" w:name="_Toc117042672"/>
      <w:bookmarkStart w:id="676" w:name="_Toc125976024"/>
      <w:bookmarkStart w:id="677" w:name="_Toc97050514"/>
      <w:bookmarkStart w:id="678" w:name="_Toc97050729"/>
      <w:bookmarkStart w:id="679" w:name="_Toc97050929"/>
      <w:bookmarkStart w:id="680" w:name="_Toc97142388"/>
      <w:bookmarkStart w:id="681" w:name="_Toc128724900"/>
      <w:r w:rsidRPr="00DF048C">
        <w:t>6.1</w:t>
      </w:r>
      <w:r w:rsidRPr="00DF048C">
        <w:tab/>
        <w:t>Solution #1: Authorisation and policy/parameter provisioning to UE and NG-RAN</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81"/>
    </w:p>
    <w:p w14:paraId="2A62863C" w14:textId="51279DED" w:rsidR="000737B7" w:rsidRPr="00DF048C" w:rsidRDefault="001F671C" w:rsidP="000737B7">
      <w:pPr>
        <w:pStyle w:val="EditorsNote"/>
      </w:pPr>
      <w:r w:rsidRPr="00D76172">
        <w:rPr>
          <w:lang w:val="en-US" w:eastAsia="zh-CN"/>
        </w:rPr>
        <w:t>Editor</w:t>
      </w:r>
      <w:r>
        <w:rPr>
          <w:lang w:val="en-US" w:eastAsia="zh-CN"/>
        </w:rPr>
        <w:t>'</w:t>
      </w:r>
      <w:r w:rsidRPr="00D76172">
        <w:rPr>
          <w:lang w:val="en-US" w:eastAsia="zh-CN"/>
        </w:rPr>
        <w:t>s note:</w:t>
      </w:r>
      <w:r w:rsidR="000737B7" w:rsidRPr="00DF048C">
        <w:tab/>
        <w:t>This clause describes a solution addressing one or more key issues identified in clause</w:t>
      </w:r>
      <w:r w:rsidR="00D62CAC">
        <w:t> </w:t>
      </w:r>
      <w:r w:rsidR="000737B7" w:rsidRPr="00DF048C">
        <w:t xml:space="preserve">5. The structure of the </w:t>
      </w:r>
      <w:r w:rsidR="00D62CAC">
        <w:t>(</w:t>
      </w:r>
      <w:r w:rsidR="000737B7" w:rsidRPr="00DF048C">
        <w:t>sub</w:t>
      </w:r>
      <w:r w:rsidR="00D62CAC">
        <w:t xml:space="preserve">) </w:t>
      </w:r>
      <w:r w:rsidR="000737B7" w:rsidRPr="00DF048C">
        <w:t>clauses can be adjusted. The list of key issues which this solution attempts to resolve should be clearly indicated.</w:t>
      </w:r>
    </w:p>
    <w:p w14:paraId="20C47946" w14:textId="06BFF3C0" w:rsidR="000737B7" w:rsidRPr="00DF048C" w:rsidRDefault="000737B7" w:rsidP="000737B7">
      <w:pPr>
        <w:pStyle w:val="Heading3"/>
      </w:pPr>
      <w:bookmarkStart w:id="682" w:name="_Toc100780964"/>
      <w:bookmarkStart w:id="683" w:name="_Toc100782189"/>
      <w:bookmarkStart w:id="684" w:name="_Toc100782309"/>
      <w:bookmarkStart w:id="685" w:name="_Toc100782433"/>
      <w:bookmarkStart w:id="686" w:name="_Toc100782562"/>
      <w:bookmarkStart w:id="687" w:name="_Toc104257723"/>
      <w:bookmarkStart w:id="688" w:name="_Toc104257897"/>
      <w:bookmarkStart w:id="689" w:name="_Toc104299413"/>
      <w:bookmarkStart w:id="690" w:name="_Toc112768413"/>
      <w:bookmarkStart w:id="691" w:name="_Toc112768701"/>
      <w:bookmarkStart w:id="692" w:name="_Toc112768941"/>
      <w:bookmarkStart w:id="693" w:name="_Toc112772377"/>
      <w:bookmarkStart w:id="694" w:name="_Toc112864052"/>
      <w:bookmarkStart w:id="695" w:name="_Toc112865194"/>
      <w:bookmarkStart w:id="696" w:name="_Toc117042673"/>
      <w:bookmarkStart w:id="697" w:name="_Toc125976025"/>
      <w:bookmarkStart w:id="698" w:name="_Toc128724901"/>
      <w:r w:rsidRPr="00DF048C">
        <w:t>6.1.1</w:t>
      </w:r>
      <w:r w:rsidRPr="00DF048C">
        <w:tab/>
        <w:t>General</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2C6D453A" w14:textId="5F62A201" w:rsidR="000737B7" w:rsidRPr="00DF048C" w:rsidRDefault="000737B7" w:rsidP="000737B7">
      <w:pPr>
        <w:rPr>
          <w:lang w:eastAsia="ko-KR"/>
        </w:rPr>
      </w:pPr>
      <w:r w:rsidRPr="00DF048C">
        <w:rPr>
          <w:lang w:eastAsia="ko-KR"/>
        </w:rPr>
        <w:t xml:space="preserve">This solution addresses KI#1 and KI#8: </w:t>
      </w:r>
      <w:r w:rsidRPr="00DF048C">
        <w:t>Support of authorisation and policy/parameter provisioning to UE</w:t>
      </w:r>
      <w:r w:rsidRPr="00DF048C">
        <w:rPr>
          <w:lang w:eastAsia="ko-KR"/>
        </w:rPr>
        <w:t>, two following major aspects are covered:</w:t>
      </w:r>
    </w:p>
    <w:p w14:paraId="770590E4" w14:textId="37ED7E8F" w:rsidR="000737B7" w:rsidRPr="00DF048C" w:rsidRDefault="000737B7" w:rsidP="000737B7">
      <w:pPr>
        <w:pStyle w:val="B1"/>
      </w:pPr>
      <w:r w:rsidRPr="00DF048C">
        <w:t>-</w:t>
      </w:r>
      <w:r w:rsidRPr="00DF048C">
        <w:tab/>
        <w:t xml:space="preserve">For the procedures related to Ranging/SL positioning service authorization and policy/parameter provisioning to a UE, only necessary enhancement with what is specified in </w:t>
      </w:r>
      <w:r w:rsidR="006D34D6" w:rsidRPr="00DF048C">
        <w:t>TS</w:t>
      </w:r>
      <w:r w:rsidR="006D34D6">
        <w:t> </w:t>
      </w:r>
      <w:r w:rsidR="006D34D6" w:rsidRPr="00DF048C">
        <w:t>23.304</w:t>
      </w:r>
      <w:r w:rsidR="006D34D6">
        <w:t> </w:t>
      </w:r>
      <w:r w:rsidR="006D34D6" w:rsidRPr="00DF048C">
        <w:t>[</w:t>
      </w:r>
      <w:r w:rsidRPr="00DF048C">
        <w:t xml:space="preserve">4] clause 6.2, and </w:t>
      </w:r>
      <w:r w:rsidR="006D34D6" w:rsidRPr="00DF048C">
        <w:t>TS</w:t>
      </w:r>
      <w:r w:rsidR="006D34D6">
        <w:t> </w:t>
      </w:r>
      <w:r w:rsidR="006D34D6" w:rsidRPr="00DF048C">
        <w:t>23.502</w:t>
      </w:r>
      <w:r w:rsidR="006D34D6">
        <w:t> </w:t>
      </w:r>
      <w:r w:rsidR="006D34D6"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will be documented.</w:t>
      </w:r>
    </w:p>
    <w:p w14:paraId="2B947E54" w14:textId="2DE8C8B4" w:rsidR="000737B7" w:rsidRPr="00DF048C" w:rsidRDefault="000737B7" w:rsidP="000737B7">
      <w:pPr>
        <w:pStyle w:val="B1"/>
      </w:pPr>
      <w:r w:rsidRPr="00DF048C">
        <w:t>-</w:t>
      </w:r>
      <w:r w:rsidRPr="00DF048C">
        <w:tab/>
        <w:t xml:space="preserve">Identify necessary information for Ranging/SL positioning service authorization and provisioning based on what is specified in </w:t>
      </w:r>
      <w:r w:rsidR="006D34D6" w:rsidRPr="00DF048C">
        <w:t>TS</w:t>
      </w:r>
      <w:r w:rsidR="006D34D6">
        <w:t> </w:t>
      </w:r>
      <w:r w:rsidR="006D34D6" w:rsidRPr="00DF048C">
        <w:t>23.304</w:t>
      </w:r>
      <w:r w:rsidR="006D34D6">
        <w:t> </w:t>
      </w:r>
      <w:r w:rsidR="006D34D6" w:rsidRPr="00DF048C">
        <w:t>[</w:t>
      </w:r>
      <w:r w:rsidRPr="00DF048C">
        <w:t>4] clauses 5.1.1, 5.1.2.1, and 5.1.3.1.</w:t>
      </w:r>
    </w:p>
    <w:p w14:paraId="7ABF2DF6" w14:textId="3E9F85C8" w:rsidR="000737B7" w:rsidRPr="00DF048C" w:rsidRDefault="000737B7" w:rsidP="000737B7">
      <w:r w:rsidRPr="00DF048C">
        <w:t xml:space="preserve">The PCF based service authorization and provisioning as defined in </w:t>
      </w:r>
      <w:r w:rsidR="006D34D6" w:rsidRPr="00DF048C">
        <w:t>TS</w:t>
      </w:r>
      <w:r w:rsidR="006D34D6">
        <w:t> </w:t>
      </w:r>
      <w:r w:rsidR="006D34D6" w:rsidRPr="00DF048C">
        <w:t>23.304</w:t>
      </w:r>
      <w:r w:rsidR="006D34D6">
        <w:t> </w:t>
      </w:r>
      <w:r w:rsidR="006D34D6" w:rsidRPr="00DF048C">
        <w:t>[</w:t>
      </w:r>
      <w:r w:rsidRPr="00DF048C">
        <w:t>4] are used as baseline for this solution.</w:t>
      </w:r>
    </w:p>
    <w:p w14:paraId="13532138" w14:textId="58A61DAC" w:rsidR="000737B7" w:rsidRPr="00DF048C" w:rsidRDefault="000737B7" w:rsidP="000737B7">
      <w:pPr>
        <w:pStyle w:val="Heading3"/>
      </w:pPr>
      <w:bookmarkStart w:id="699" w:name="_Toc100780965"/>
      <w:bookmarkStart w:id="700" w:name="_Toc100782190"/>
      <w:bookmarkStart w:id="701" w:name="_Toc100782310"/>
      <w:bookmarkStart w:id="702" w:name="_Toc100782434"/>
      <w:bookmarkStart w:id="703" w:name="_Toc100782563"/>
      <w:bookmarkStart w:id="704" w:name="_Toc104257724"/>
      <w:bookmarkStart w:id="705" w:name="_Toc104257898"/>
      <w:bookmarkStart w:id="706" w:name="_Toc104299414"/>
      <w:bookmarkStart w:id="707" w:name="_Toc112768414"/>
      <w:bookmarkStart w:id="708" w:name="_Toc112768702"/>
      <w:bookmarkStart w:id="709" w:name="_Toc112768942"/>
      <w:bookmarkStart w:id="710" w:name="_Toc112772378"/>
      <w:bookmarkStart w:id="711" w:name="_Toc112864053"/>
      <w:bookmarkStart w:id="712" w:name="_Toc112865195"/>
      <w:bookmarkStart w:id="713" w:name="_Toc117042674"/>
      <w:bookmarkStart w:id="714" w:name="_Toc125976026"/>
      <w:bookmarkStart w:id="715" w:name="_Toc128724902"/>
      <w:r w:rsidRPr="00DF048C">
        <w:lastRenderedPageBreak/>
        <w:t>6.1.2</w:t>
      </w:r>
      <w:r w:rsidRPr="00DF048C">
        <w:tab/>
        <w:t>Functional descriptions</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772E15B7" w14:textId="77777777" w:rsidR="000737B7" w:rsidRPr="00DF048C" w:rsidRDefault="000737B7" w:rsidP="000737B7">
      <w:pPr>
        <w:rPr>
          <w:rFonts w:eastAsia="SimSun"/>
          <w:lang w:eastAsia="zh-CN" w:bidi="ar"/>
        </w:rPr>
      </w:pPr>
      <w:r w:rsidRPr="00DF048C">
        <w:rPr>
          <w:rFonts w:eastAsia="SimSun"/>
          <w:lang w:eastAsia="zh-CN" w:bidi="ar"/>
        </w:rPr>
        <w:t>Ranging/SL positioning refers to the determination of the distance between two UEs or more UEs and/or the direction and/or relative positioning of one UE (i.e. Target UE) from another UE (i.e. Reference UE) via PC5 interface. Ranging/SL positioning can be regarded as a new type of function built on top of PC5 mechanism, including PC5 discovery and communication mechanisms. Therefore, identifying Ranging/SL positioning related enhancements compared with legacy PC5 mechanisms are necessary.</w:t>
      </w:r>
    </w:p>
    <w:p w14:paraId="3E040C69"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provided by the UE w.r.t Ranging/SL positioning:</w:t>
      </w:r>
    </w:p>
    <w:p w14:paraId="3C5CE698" w14:textId="19FDBA9B" w:rsidR="000737B7" w:rsidRDefault="000737B7" w:rsidP="000737B7">
      <w:pPr>
        <w:pStyle w:val="B1"/>
        <w:rPr>
          <w:rFonts w:eastAsia="SimSun"/>
          <w:lang w:eastAsia="zh-CN" w:bidi="ar"/>
        </w:rPr>
      </w:pPr>
      <w:r w:rsidRPr="00DF048C">
        <w:rPr>
          <w:rFonts w:eastAsia="SimSun"/>
          <w:lang w:eastAsia="zh-CN" w:bidi="ar"/>
        </w:rPr>
        <w:t>-</w:t>
      </w:r>
      <w:r w:rsidRPr="00DF048C">
        <w:rPr>
          <w:rFonts w:eastAsia="SimSun"/>
          <w:lang w:eastAsia="zh-CN" w:bidi="ar"/>
        </w:rPr>
        <w:tab/>
        <w:t xml:space="preserve">UE includes PC5 Capability for Ranging/SL positioning as part of </w:t>
      </w:r>
      <w:r w:rsidR="001F671C">
        <w:rPr>
          <w:rFonts w:eastAsia="SimSun"/>
          <w:lang w:eastAsia="zh-CN" w:bidi="ar"/>
        </w:rPr>
        <w:t>"</w:t>
      </w:r>
      <w:r w:rsidRPr="00DF048C">
        <w:rPr>
          <w:rFonts w:eastAsia="SimSun"/>
          <w:lang w:eastAsia="zh-CN" w:bidi="ar"/>
        </w:rPr>
        <w:t>5GMM capability</w:t>
      </w:r>
      <w:r w:rsidR="001F671C">
        <w:rPr>
          <w:rFonts w:eastAsia="SimSun"/>
          <w:lang w:eastAsia="zh-CN" w:bidi="ar"/>
        </w:rPr>
        <w:t>"</w:t>
      </w:r>
      <w:r w:rsidRPr="00DF048C">
        <w:rPr>
          <w:rFonts w:eastAsia="SimSun"/>
          <w:lang w:eastAsia="zh-CN" w:bidi="ar"/>
        </w:rPr>
        <w:t xml:space="preserve"> in the Registration Request message. The AMF stores this information for Ranging/SL positioning operation. The PC5 Capability for Ranging/SL positioning indicates whether the UE is capable of Ranging/SL positioning service over PC5 reference point.</w:t>
      </w:r>
    </w:p>
    <w:p w14:paraId="62C10D66" w14:textId="2B76A8DA" w:rsidR="0029578D" w:rsidRPr="00763A8A" w:rsidRDefault="0029578D" w:rsidP="0029578D">
      <w:pPr>
        <w:pStyle w:val="B1"/>
        <w:rPr>
          <w:rFonts w:eastAsia="SimSun"/>
          <w:lang w:eastAsia="zh-CN" w:bidi="ar"/>
        </w:rPr>
      </w:pPr>
      <w:r>
        <w:rPr>
          <w:rFonts w:eastAsia="SimSun"/>
          <w:lang w:eastAsia="zh-CN" w:bidi="ar"/>
        </w:rPr>
        <w:t>-</w:t>
      </w:r>
      <w:r>
        <w:rPr>
          <w:rFonts w:eastAsia="SimSun"/>
          <w:lang w:eastAsia="zh-CN" w:bidi="ar"/>
        </w:rPr>
        <w:tab/>
      </w:r>
      <w:r w:rsidRPr="00763A8A">
        <w:rPr>
          <w:rFonts w:eastAsia="SimSun"/>
          <w:lang w:eastAsia="zh-CN" w:bidi="ar"/>
        </w:rPr>
        <w:t xml:space="preserve">If the UE does not have valid </w:t>
      </w:r>
      <w:r w:rsidRPr="0029578D">
        <w:rPr>
          <w:rFonts w:eastAsia="SimSun"/>
          <w:lang w:eastAsia="zh-CN" w:bidi="ar"/>
        </w:rPr>
        <w:t>authorisation and</w:t>
      </w:r>
      <w:r w:rsidRPr="00763A8A">
        <w:rPr>
          <w:rFonts w:eastAsia="SimSun"/>
          <w:lang w:eastAsia="zh-CN" w:bidi="ar"/>
        </w:rPr>
        <w:t xml:space="preserve"> policy/parameters</w:t>
      </w:r>
      <w:r>
        <w:rPr>
          <w:rFonts w:eastAsia="SimSun"/>
          <w:lang w:eastAsia="zh-CN" w:bidi="ar"/>
        </w:rPr>
        <w:t xml:space="preserve"> for </w:t>
      </w:r>
      <w:r w:rsidRPr="0029578D">
        <w:rPr>
          <w:rFonts w:eastAsia="SimSun"/>
          <w:lang w:eastAsia="zh-CN" w:bidi="ar"/>
        </w:rPr>
        <w:t>Ranging/SL positioning</w:t>
      </w:r>
      <w:r w:rsidRPr="00763A8A">
        <w:rPr>
          <w:rFonts w:eastAsia="SimSun"/>
          <w:lang w:eastAsia="zh-CN" w:bidi="ar"/>
        </w:rPr>
        <w:t xml:space="preserve">, the UE includes the UE Policy Container with indicating the Policy Provisioning Request </w:t>
      </w:r>
      <w:r>
        <w:rPr>
          <w:rFonts w:eastAsia="SimSun"/>
          <w:lang w:eastAsia="zh-CN" w:bidi="ar"/>
        </w:rPr>
        <w:t xml:space="preserve">for </w:t>
      </w:r>
      <w:r w:rsidRPr="0029578D">
        <w:rPr>
          <w:rFonts w:eastAsia="SimSun"/>
          <w:lang w:eastAsia="zh-CN" w:bidi="ar"/>
        </w:rPr>
        <w:t>Ranging/SL positioning</w:t>
      </w:r>
      <w:r w:rsidRPr="00763A8A">
        <w:rPr>
          <w:rFonts w:eastAsia="SimSun"/>
          <w:lang w:eastAsia="zh-CN" w:bidi="ar"/>
        </w:rPr>
        <w:t xml:space="preserve"> </w:t>
      </w:r>
      <w:r>
        <w:rPr>
          <w:rFonts w:eastAsia="SimSun"/>
          <w:lang w:eastAsia="zh-CN" w:bidi="ar"/>
        </w:rPr>
        <w:t>during registration procedure.</w:t>
      </w:r>
    </w:p>
    <w:p w14:paraId="1B12B45C" w14:textId="7B38C004" w:rsidR="0029578D" w:rsidRPr="00DF048C" w:rsidRDefault="0029578D" w:rsidP="0029578D">
      <w:pPr>
        <w:pStyle w:val="B1"/>
        <w:rPr>
          <w:rFonts w:eastAsia="SimSun"/>
          <w:lang w:eastAsia="zh-CN" w:bidi="ar"/>
        </w:rPr>
      </w:pPr>
      <w:r w:rsidRPr="00763A8A">
        <w:rPr>
          <w:rFonts w:eastAsia="SimSun"/>
          <w:lang w:eastAsia="zh-CN" w:bidi="ar"/>
        </w:rPr>
        <w:t>-</w:t>
      </w:r>
      <w:r w:rsidRPr="00763A8A">
        <w:rPr>
          <w:rFonts w:eastAsia="SimSun"/>
          <w:lang w:eastAsia="zh-CN" w:bidi="ar"/>
        </w:rPr>
        <w:tab/>
        <w:t xml:space="preserve">If the UE indicates the Policy Provisioning Request </w:t>
      </w:r>
      <w:r>
        <w:rPr>
          <w:rFonts w:eastAsia="SimSun"/>
          <w:lang w:eastAsia="zh-CN" w:bidi="ar"/>
        </w:rPr>
        <w:t xml:space="preserve">for </w:t>
      </w:r>
      <w:r w:rsidRPr="00DF048C">
        <w:t>Ranging/SL positioning</w:t>
      </w:r>
      <w:r>
        <w:t xml:space="preserve"> </w:t>
      </w:r>
      <w:r w:rsidRPr="00763A8A">
        <w:rPr>
          <w:rFonts w:eastAsia="SimSun"/>
          <w:lang w:eastAsia="zh-CN" w:bidi="ar"/>
        </w:rPr>
        <w:t xml:space="preserve">in the UE Policy Container, the PCF determines whether to provision Policy/parameters </w:t>
      </w:r>
      <w:r>
        <w:rPr>
          <w:rFonts w:eastAsia="SimSun"/>
          <w:lang w:eastAsia="zh-CN" w:bidi="ar"/>
        </w:rPr>
        <w:t xml:space="preserve">for </w:t>
      </w:r>
      <w:r w:rsidRPr="00DF048C">
        <w:t>Ranging/SL positioning</w:t>
      </w:r>
      <w:r>
        <w:t xml:space="preserve"> </w:t>
      </w:r>
      <w:r w:rsidRPr="00763A8A">
        <w:rPr>
          <w:rFonts w:eastAsia="SimSun"/>
          <w:lang w:eastAsia="zh-CN" w:bidi="ar"/>
        </w:rPr>
        <w:t xml:space="preserve">to the UE, as specified in </w:t>
      </w:r>
      <w:r>
        <w:rPr>
          <w:rFonts w:eastAsia="SimSun"/>
          <w:lang w:eastAsia="zh-CN" w:bidi="ar"/>
        </w:rPr>
        <w:t xml:space="preserve">clause 6.1.2.2.2 of </w:t>
      </w:r>
      <w:r w:rsidR="006D34D6">
        <w:rPr>
          <w:rFonts w:eastAsia="SimSun"/>
          <w:lang w:eastAsia="zh-CN" w:bidi="ar"/>
        </w:rPr>
        <w:t>TS 23.503 [</w:t>
      </w:r>
      <w:r>
        <w:rPr>
          <w:rFonts w:eastAsia="SimSun"/>
          <w:lang w:eastAsia="zh-CN" w:bidi="ar"/>
        </w:rPr>
        <w:t>15</w:t>
      </w:r>
      <w:r w:rsidRPr="00763A8A">
        <w:rPr>
          <w:rFonts w:eastAsia="SimSun"/>
          <w:lang w:eastAsia="zh-CN" w:bidi="ar"/>
        </w:rPr>
        <w:t xml:space="preserve">], and the PCF provides the Policy/parameters </w:t>
      </w:r>
      <w:r>
        <w:rPr>
          <w:rFonts w:eastAsia="SimSun"/>
          <w:lang w:eastAsia="zh-CN" w:bidi="ar"/>
        </w:rPr>
        <w:t xml:space="preserve">for </w:t>
      </w:r>
      <w:r w:rsidRPr="00DF048C">
        <w:t>Ranging/SL positioning</w:t>
      </w:r>
      <w:r w:rsidRPr="00763A8A">
        <w:rPr>
          <w:rFonts w:eastAsia="SimSun"/>
          <w:lang w:eastAsia="zh-CN" w:bidi="ar"/>
        </w:rPr>
        <w:t xml:space="preserve"> to the UE by using the procedure as defined in clause 4.2.4.3 </w:t>
      </w:r>
      <w:r w:rsidR="001F671C">
        <w:rPr>
          <w:rFonts w:eastAsia="SimSun"/>
          <w:lang w:eastAsia="zh-CN" w:bidi="ar"/>
        </w:rPr>
        <w:t>"</w:t>
      </w:r>
      <w:r w:rsidRPr="00763A8A">
        <w:rPr>
          <w:rFonts w:eastAsia="SimSun"/>
          <w:lang w:eastAsia="zh-CN" w:bidi="ar"/>
        </w:rPr>
        <w:t xml:space="preserve">UE Configuration Update procedure for transparent UE </w:t>
      </w:r>
      <w:r>
        <w:rPr>
          <w:rFonts w:eastAsia="SimSun"/>
          <w:lang w:eastAsia="zh-CN" w:bidi="ar"/>
        </w:rPr>
        <w:t>Policy Delivery</w:t>
      </w:r>
      <w:r w:rsidR="001F671C">
        <w:rPr>
          <w:rFonts w:eastAsia="SimSun"/>
          <w:lang w:eastAsia="zh-CN" w:bidi="ar"/>
        </w:rPr>
        <w:t>"</w:t>
      </w:r>
      <w:r>
        <w:rPr>
          <w:rFonts w:eastAsia="SimSun"/>
          <w:lang w:eastAsia="zh-CN" w:bidi="ar"/>
        </w:rPr>
        <w:t xml:space="preserve"> in </w:t>
      </w:r>
      <w:r w:rsidR="006D34D6">
        <w:rPr>
          <w:rFonts w:eastAsia="SimSun"/>
          <w:lang w:eastAsia="zh-CN" w:bidi="ar"/>
        </w:rPr>
        <w:t>TS 23.502 [</w:t>
      </w:r>
      <w:r>
        <w:rPr>
          <w:rFonts w:eastAsia="SimSun"/>
          <w:lang w:eastAsia="zh-CN" w:bidi="ar"/>
        </w:rPr>
        <w:t>9</w:t>
      </w:r>
      <w:r w:rsidRPr="00763A8A">
        <w:rPr>
          <w:rFonts w:eastAsia="SimSun"/>
          <w:lang w:eastAsia="zh-CN" w:bidi="ar"/>
        </w:rPr>
        <w:t>].</w:t>
      </w:r>
    </w:p>
    <w:p w14:paraId="530735E0"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of the 5GC processing w.r.t Ranging/SL positioning:</w:t>
      </w:r>
    </w:p>
    <w:p w14:paraId="56AAB85A" w14:textId="77777777" w:rsidR="000737B7" w:rsidRPr="00DF048C" w:rsidRDefault="000737B7" w:rsidP="000737B7">
      <w:pPr>
        <w:pStyle w:val="B1"/>
        <w:rPr>
          <w:rFonts w:eastAsia="SimSun"/>
          <w:lang w:eastAsia="zh-CN" w:bidi="ar"/>
        </w:rPr>
      </w:pPr>
      <w:r w:rsidRPr="00DF048C">
        <w:t>-</w:t>
      </w:r>
      <w:r w:rsidRPr="00DF048C">
        <w:tab/>
        <w:t xml:space="preserve">If the AMF receives the </w:t>
      </w:r>
      <w:r w:rsidRPr="00DF048C">
        <w:rPr>
          <w:rFonts w:eastAsia="SimSun"/>
          <w:lang w:eastAsia="zh-CN" w:bidi="ar"/>
        </w:rPr>
        <w:t>PC5 Capability for Ranging/SL positioning</w:t>
      </w:r>
      <w:r w:rsidRPr="00DF048C">
        <w:t xml:space="preserve"> in the Registration Request message from UE, the AMF selects the PCF which supports Ranging/SL positioning and establishes a UE policy association with PCF for </w:t>
      </w:r>
      <w:r w:rsidRPr="00DF048C">
        <w:rPr>
          <w:rFonts w:eastAsia="SimSun"/>
          <w:lang w:eastAsia="zh-CN" w:bidi="ar"/>
        </w:rPr>
        <w:t>Ranging/SL positioning service Policy/Parameter delivery.</w:t>
      </w:r>
    </w:p>
    <w:p w14:paraId="3B926158"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provided to the UE from PCF w.r.t Ranging/SL positioning:</w:t>
      </w:r>
    </w:p>
    <w:p w14:paraId="79AD5198" w14:textId="10A7AEDC" w:rsidR="000737B7" w:rsidRPr="00DF048C" w:rsidRDefault="000737B7" w:rsidP="000737B7">
      <w:pPr>
        <w:pStyle w:val="B1"/>
        <w:rPr>
          <w:rFonts w:eastAsia="SimSun"/>
          <w:lang w:eastAsia="zh-CN" w:bidi="ar"/>
        </w:rPr>
      </w:pPr>
      <w:r w:rsidRPr="00DF048C">
        <w:t>-</w:t>
      </w:r>
      <w:r w:rsidRPr="00DF048C">
        <w:tab/>
        <w:t xml:space="preserve">A </w:t>
      </w:r>
      <w:r w:rsidR="001F671C">
        <w:t>"</w:t>
      </w:r>
      <w:r w:rsidRPr="00DF048C">
        <w:t>Ranging/SL positioning service authorized</w:t>
      </w:r>
      <w:r w:rsidR="001F671C">
        <w:t>"</w:t>
      </w:r>
      <w:r w:rsidRPr="00DF048C">
        <w:t xml:space="preserve"> indication, indicating the UE is authorized to use Ranging/SL positioning service in the PLMN(s).</w:t>
      </w:r>
    </w:p>
    <w:p w14:paraId="09203240" w14:textId="77777777" w:rsidR="000737B7" w:rsidRPr="00DF048C" w:rsidRDefault="000737B7" w:rsidP="000737B7">
      <w:pPr>
        <w:pStyle w:val="B1"/>
        <w:rPr>
          <w:lang w:eastAsia="zh-CN"/>
        </w:rPr>
      </w:pPr>
      <w:r w:rsidRPr="00DF048C">
        <w:rPr>
          <w:lang w:eastAsia="zh-CN"/>
        </w:rPr>
        <w:t>-</w:t>
      </w:r>
      <w:r w:rsidRPr="00DF048C">
        <w:rPr>
          <w:lang w:eastAsia="zh-CN"/>
        </w:rPr>
        <w:tab/>
        <w:t xml:space="preserve">The authorized </w:t>
      </w:r>
      <w:r w:rsidRPr="00DF048C">
        <w:t>Ranging/SL positioning service types</w:t>
      </w:r>
      <w:r w:rsidRPr="00DF048C">
        <w:rPr>
          <w:lang w:eastAsia="zh-CN"/>
        </w:rPr>
        <w:t>, authorized application IDs, authorized user IDs.</w:t>
      </w:r>
    </w:p>
    <w:p w14:paraId="333488CF" w14:textId="77777777" w:rsidR="000737B7" w:rsidRPr="00DF048C" w:rsidRDefault="000737B7" w:rsidP="000737B7">
      <w:pPr>
        <w:pStyle w:val="B1"/>
        <w:rPr>
          <w:lang w:eastAsia="zh-CN"/>
        </w:rPr>
      </w:pPr>
      <w:r w:rsidRPr="00DF048C">
        <w:rPr>
          <w:lang w:eastAsia="zh-CN"/>
        </w:rPr>
        <w:t>-</w:t>
      </w:r>
      <w:r w:rsidRPr="00DF048C">
        <w:rPr>
          <w:lang w:eastAsia="zh-CN"/>
        </w:rPr>
        <w:tab/>
        <w:t xml:space="preserve">The </w:t>
      </w:r>
      <w:r w:rsidRPr="00DF048C">
        <w:t>authorized Ranging/SL positioning parameters</w:t>
      </w:r>
      <w:r w:rsidRPr="00DF048C">
        <w:rPr>
          <w:lang w:eastAsia="zh-CN"/>
        </w:rPr>
        <w:t>.</w:t>
      </w:r>
    </w:p>
    <w:p w14:paraId="01713296" w14:textId="450F45CA" w:rsidR="000737B7" w:rsidRPr="00DF048C" w:rsidRDefault="001F671C" w:rsidP="000737B7">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6EAE5F9C" w14:textId="77777777" w:rsidR="000737B7" w:rsidRPr="00DF048C" w:rsidRDefault="000737B7" w:rsidP="000737B7">
      <w:pPr>
        <w:pStyle w:val="B1"/>
        <w:rPr>
          <w:lang w:eastAsia="zh-CN"/>
        </w:rPr>
      </w:pPr>
      <w:r w:rsidRPr="00DF048C">
        <w:rPr>
          <w:lang w:eastAsia="zh-CN"/>
        </w:rPr>
        <w:t>-</w:t>
      </w:r>
      <w:r w:rsidRPr="00DF048C">
        <w:rPr>
          <w:lang w:eastAsia="zh-CN"/>
        </w:rPr>
        <w:tab/>
        <w:t>The authorized Ranging/SL positioning role, e.g. target UE, reference UE, assistant UE.</w:t>
      </w:r>
    </w:p>
    <w:p w14:paraId="3296C994" w14:textId="77777777" w:rsidR="000737B7" w:rsidRPr="00DF048C" w:rsidRDefault="000737B7" w:rsidP="000737B7">
      <w:pPr>
        <w:pStyle w:val="B1"/>
        <w:rPr>
          <w:lang w:eastAsia="zh-CN"/>
        </w:rPr>
      </w:pPr>
      <w:r w:rsidRPr="00DF048C">
        <w:rPr>
          <w:lang w:eastAsia="zh-CN"/>
        </w:rPr>
        <w:t>-</w:t>
      </w:r>
      <w:r w:rsidRPr="00DF048C">
        <w:rPr>
          <w:lang w:eastAsia="zh-CN"/>
        </w:rPr>
        <w:tab/>
        <w:t>The authorized discovery mode and UE role in discovery for Ranging/SL positioning.</w:t>
      </w:r>
    </w:p>
    <w:p w14:paraId="5DBFF2FA" w14:textId="77777777" w:rsidR="000737B7" w:rsidRPr="00DF048C" w:rsidRDefault="000737B7" w:rsidP="000737B7">
      <w:pPr>
        <w:rPr>
          <w:rFonts w:eastAsia="SimSun"/>
          <w:lang w:eastAsia="zh-CN" w:bidi="ar"/>
        </w:rPr>
      </w:pPr>
      <w:r w:rsidRPr="00DF048C">
        <w:rPr>
          <w:rFonts w:eastAsia="SimSun"/>
          <w:lang w:eastAsia="zh-CN" w:bidi="ar"/>
        </w:rPr>
        <w:t>The followings reflect the additions provided to the NG-RAN from AMF w.r.t Ranging/SL positioning:</w:t>
      </w:r>
    </w:p>
    <w:p w14:paraId="27D95436" w14:textId="32ECDF9C" w:rsidR="000737B7" w:rsidRPr="00DF048C" w:rsidRDefault="000737B7" w:rsidP="000737B7">
      <w:pPr>
        <w:pStyle w:val="B1"/>
        <w:rPr>
          <w:rFonts w:eastAsia="SimSun"/>
          <w:lang w:eastAsia="zh-CN" w:bidi="ar"/>
        </w:rPr>
      </w:pPr>
      <w:r w:rsidRPr="00DF048C">
        <w:t>-</w:t>
      </w:r>
      <w:r w:rsidRPr="00DF048C">
        <w:tab/>
        <w:t xml:space="preserve">A </w:t>
      </w:r>
      <w:r w:rsidR="001F671C">
        <w:t>"</w:t>
      </w:r>
      <w:r w:rsidRPr="00DF048C">
        <w:t>Ranging/SL positioning service authorized</w:t>
      </w:r>
      <w:r w:rsidR="001F671C">
        <w:t>"</w:t>
      </w:r>
      <w:r w:rsidRPr="00DF048C">
        <w:t xml:space="preserve"> indication based on UE subscription from UDM, indicating the UE is authorized to use Ranging/SL positioning service in the serving PLMN</w:t>
      </w:r>
      <w:r w:rsidRPr="00DF048C">
        <w:rPr>
          <w:rFonts w:eastAsia="SimSun"/>
          <w:lang w:eastAsia="zh-CN" w:bidi="ar"/>
        </w:rPr>
        <w:t>.</w:t>
      </w:r>
    </w:p>
    <w:p w14:paraId="57806AF7" w14:textId="4F38F562" w:rsidR="000737B7" w:rsidRPr="00DF048C" w:rsidRDefault="000737B7" w:rsidP="000737B7">
      <w:pPr>
        <w:pStyle w:val="B1"/>
        <w:rPr>
          <w:lang w:eastAsia="zh-CN"/>
        </w:rPr>
      </w:pPr>
      <w:r w:rsidRPr="00DF048C">
        <w:rPr>
          <w:rFonts w:eastAsia="SimSun"/>
          <w:lang w:eastAsia="zh-CN" w:bidi="ar"/>
        </w:rPr>
        <w:t>-</w:t>
      </w:r>
      <w:r w:rsidRPr="00DF048C">
        <w:rPr>
          <w:rFonts w:eastAsia="SimSun"/>
          <w:lang w:eastAsia="zh-CN" w:bidi="ar"/>
        </w:rPr>
        <w:tab/>
      </w:r>
      <w:r w:rsidRPr="00DF048C">
        <w:t>The authorized Ranging/SL positioning parameters</w:t>
      </w:r>
      <w:r w:rsidRPr="00DF048C">
        <w:rPr>
          <w:lang w:eastAsia="zh-CN"/>
        </w:rPr>
        <w:t xml:space="preserve"> used by the NG-RAN for the resource management of UE</w:t>
      </w:r>
      <w:r w:rsidR="001F671C">
        <w:rPr>
          <w:lang w:eastAsia="zh-CN"/>
        </w:rPr>
        <w:t>'</w:t>
      </w:r>
      <w:r w:rsidRPr="00DF048C">
        <w:rPr>
          <w:lang w:eastAsia="zh-CN"/>
        </w:rPr>
        <w:t>s PC5 transmission for Ranging/SL positioning services in network scheduled mode, which is from PCF and stored in AMF</w:t>
      </w:r>
      <w:r w:rsidRPr="00DF048C">
        <w:rPr>
          <w:rFonts w:eastAsia="SimSun"/>
          <w:lang w:eastAsia="zh-CN" w:bidi="ar"/>
        </w:rPr>
        <w:t>.</w:t>
      </w:r>
    </w:p>
    <w:p w14:paraId="74946D47" w14:textId="5933D8CB" w:rsidR="000737B7" w:rsidRPr="00DF048C" w:rsidRDefault="001F671C" w:rsidP="000737B7">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7D313E0A" w14:textId="77777777" w:rsidR="000737B7" w:rsidRPr="00DF048C" w:rsidRDefault="000737B7" w:rsidP="000737B7">
      <w:pPr>
        <w:pStyle w:val="B1"/>
        <w:rPr>
          <w:rFonts w:eastAsia="SimSun"/>
          <w:lang w:eastAsia="zh-CN" w:bidi="ar"/>
        </w:rPr>
      </w:pPr>
      <w:r w:rsidRPr="00DF048C">
        <w:rPr>
          <w:rFonts w:eastAsia="SimSun"/>
          <w:lang w:eastAsia="zh-CN" w:bidi="ar"/>
        </w:rPr>
        <w:t>-</w:t>
      </w:r>
      <w:r w:rsidRPr="00DF048C">
        <w:rPr>
          <w:rFonts w:eastAsia="SimSun"/>
          <w:lang w:eastAsia="zh-CN" w:bidi="ar"/>
        </w:rPr>
        <w:tab/>
        <w:t xml:space="preserve">The authorized Ranging/SL positioning role </w:t>
      </w:r>
      <w:r w:rsidRPr="00DF048C">
        <w:t>based on UE subscription from UDM</w:t>
      </w:r>
      <w:r w:rsidRPr="00DF048C">
        <w:rPr>
          <w:rFonts w:eastAsia="SimSun"/>
          <w:lang w:eastAsia="zh-CN" w:bidi="ar"/>
        </w:rPr>
        <w:t>, e.g. target UE, reference UE, assistant UE.</w:t>
      </w:r>
    </w:p>
    <w:p w14:paraId="65261292" w14:textId="77F0C612" w:rsidR="000737B7" w:rsidRPr="00DF048C" w:rsidRDefault="000737B7" w:rsidP="000737B7">
      <w:pPr>
        <w:rPr>
          <w:lang w:eastAsia="zh-CN"/>
        </w:rPr>
      </w:pPr>
      <w:r w:rsidRPr="00DF048C">
        <w:rPr>
          <w:lang w:eastAsia="zh-CN"/>
        </w:rPr>
        <w:t>The parameters may be preconfigured in ME/UICC, the UE can work without provision of configuration parameters from the network, especially in the use case of out-of-coverage. Or when the UE with Ranging/SL positioning capability is in coverage, the UE can access to the network to obtain the necessary configuration data from the network (e.g. PCF). One the other hand, the network will also provide RAN-related configuration data (e.g. Ranging/SL positioning authorized) to RAN node so as to enable RAN node to allocate PC5 resource once UE initiates Ranging/SL positioning operation.</w:t>
      </w:r>
    </w:p>
    <w:p w14:paraId="00A35E82" w14:textId="62409B49" w:rsidR="000737B7" w:rsidRPr="00DF048C" w:rsidRDefault="00D619BB" w:rsidP="000737B7">
      <w:pPr>
        <w:pStyle w:val="Heading3"/>
      </w:pPr>
      <w:bookmarkStart w:id="716" w:name="_Toc100780966"/>
      <w:bookmarkStart w:id="717" w:name="_Toc100782191"/>
      <w:bookmarkStart w:id="718" w:name="_Toc100782311"/>
      <w:bookmarkStart w:id="719" w:name="_Toc100782435"/>
      <w:bookmarkStart w:id="720" w:name="_Toc100782564"/>
      <w:bookmarkStart w:id="721" w:name="_Toc104257725"/>
      <w:bookmarkStart w:id="722" w:name="_Toc104257899"/>
      <w:bookmarkStart w:id="723" w:name="_Toc104299415"/>
      <w:bookmarkStart w:id="724" w:name="_Toc112768415"/>
      <w:bookmarkStart w:id="725" w:name="_Toc112768703"/>
      <w:bookmarkStart w:id="726" w:name="_Toc112768943"/>
      <w:bookmarkStart w:id="727" w:name="_Toc112772379"/>
      <w:bookmarkStart w:id="728" w:name="_Toc112864054"/>
      <w:bookmarkStart w:id="729" w:name="_Toc112865196"/>
      <w:bookmarkStart w:id="730" w:name="_Toc117042675"/>
      <w:bookmarkStart w:id="731" w:name="_Toc125976027"/>
      <w:bookmarkStart w:id="732" w:name="_Toc128724903"/>
      <w:r w:rsidRPr="00DF048C">
        <w:lastRenderedPageBreak/>
        <w:t>6.1</w:t>
      </w:r>
      <w:r w:rsidR="000737B7" w:rsidRPr="00DF048C">
        <w:t>.3</w:t>
      </w:r>
      <w:r w:rsidR="000737B7" w:rsidRPr="00DF048C">
        <w:tab/>
        <w:t>Procedures</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166D512F" w14:textId="3D764617" w:rsidR="000737B7" w:rsidRPr="00DF048C" w:rsidRDefault="000737B7" w:rsidP="000737B7">
      <w:r w:rsidRPr="00DF048C">
        <w:t xml:space="preserve">The procedures specified in </w:t>
      </w:r>
      <w:r w:rsidR="006D34D6" w:rsidRPr="00DF048C">
        <w:t>TS</w:t>
      </w:r>
      <w:r w:rsidR="006D34D6">
        <w:t> </w:t>
      </w:r>
      <w:r w:rsidR="006D34D6" w:rsidRPr="00DF048C">
        <w:t>23.304</w:t>
      </w:r>
      <w:r w:rsidR="006D34D6">
        <w:t> </w:t>
      </w:r>
      <w:r w:rsidR="006D34D6" w:rsidRPr="00DF048C">
        <w:t>[</w:t>
      </w:r>
      <w:r w:rsidRPr="00DF048C">
        <w:t xml:space="preserve">4] clause 6.2, and </w:t>
      </w:r>
      <w:r w:rsidR="006D34D6" w:rsidRPr="00DF048C">
        <w:t>TS</w:t>
      </w:r>
      <w:r w:rsidR="006D34D6">
        <w:t> </w:t>
      </w:r>
      <w:r w:rsidR="006D34D6" w:rsidRPr="00DF048C">
        <w:t>23.502</w:t>
      </w:r>
      <w:r w:rsidR="006D34D6">
        <w:t> </w:t>
      </w:r>
      <w:r w:rsidR="006D34D6"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are applied.</w:t>
      </w:r>
    </w:p>
    <w:p w14:paraId="7AD03524" w14:textId="6EED75C9" w:rsidR="000737B7" w:rsidRPr="00DF048C" w:rsidRDefault="00D619BB" w:rsidP="000737B7">
      <w:pPr>
        <w:pStyle w:val="Heading3"/>
      </w:pPr>
      <w:bookmarkStart w:id="733" w:name="_Toc100780967"/>
      <w:bookmarkStart w:id="734" w:name="_Toc100782192"/>
      <w:bookmarkStart w:id="735" w:name="_Toc100782312"/>
      <w:bookmarkStart w:id="736" w:name="_Toc100782436"/>
      <w:bookmarkStart w:id="737" w:name="_Toc100782565"/>
      <w:bookmarkStart w:id="738" w:name="_Toc104257726"/>
      <w:bookmarkStart w:id="739" w:name="_Toc104257900"/>
      <w:bookmarkStart w:id="740" w:name="_Toc104299416"/>
      <w:bookmarkStart w:id="741" w:name="_Toc112768416"/>
      <w:bookmarkStart w:id="742" w:name="_Toc112768704"/>
      <w:bookmarkStart w:id="743" w:name="_Toc112768944"/>
      <w:bookmarkStart w:id="744" w:name="_Toc112772380"/>
      <w:bookmarkStart w:id="745" w:name="_Toc112864055"/>
      <w:bookmarkStart w:id="746" w:name="_Toc112865197"/>
      <w:bookmarkStart w:id="747" w:name="_Toc117042676"/>
      <w:bookmarkStart w:id="748" w:name="_Toc125976028"/>
      <w:bookmarkStart w:id="749" w:name="_Toc128724904"/>
      <w:r w:rsidRPr="00DF048C">
        <w:t>6.1</w:t>
      </w:r>
      <w:r w:rsidR="000737B7" w:rsidRPr="00DF048C">
        <w:t>.4</w:t>
      </w:r>
      <w:r w:rsidR="000737B7" w:rsidRPr="00DF048C">
        <w:tab/>
        <w:t>Impacts on services, entities, and interfaces</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20938CD8" w14:textId="77777777" w:rsidR="000737B7" w:rsidRPr="00DF048C" w:rsidRDefault="000737B7" w:rsidP="000737B7">
      <w:pPr>
        <w:rPr>
          <w:b/>
          <w:bCs/>
        </w:rPr>
      </w:pPr>
      <w:r w:rsidRPr="00DF048C">
        <w:rPr>
          <w:b/>
          <w:bCs/>
        </w:rPr>
        <w:t>UE:</w:t>
      </w:r>
    </w:p>
    <w:p w14:paraId="578F05C5" w14:textId="3B7D3BCD" w:rsidR="000737B7" w:rsidRDefault="000737B7" w:rsidP="000737B7">
      <w:pPr>
        <w:pStyle w:val="B1"/>
      </w:pPr>
      <w:r w:rsidRPr="00DF048C">
        <w:t>-</w:t>
      </w:r>
      <w:r w:rsidRPr="00DF048C">
        <w:tab/>
        <w:t>Need to indicate its PC5 capability for Ranging/SL positioning to AMF;</w:t>
      </w:r>
    </w:p>
    <w:p w14:paraId="4E6BED88" w14:textId="185EEFF7" w:rsidR="0029578D" w:rsidRPr="00DF048C" w:rsidRDefault="0029578D" w:rsidP="000737B7">
      <w:pPr>
        <w:pStyle w:val="B1"/>
      </w:pPr>
      <w:r>
        <w:t>-</w:t>
      </w:r>
      <w:r>
        <w:tab/>
      </w:r>
      <w:r>
        <w:rPr>
          <w:rFonts w:eastAsia="SimSun"/>
          <w:lang w:eastAsia="zh-CN" w:bidi="ar"/>
        </w:rPr>
        <w:t>I</w:t>
      </w:r>
      <w:r w:rsidRPr="00763A8A">
        <w:rPr>
          <w:rFonts w:eastAsia="SimSun"/>
          <w:lang w:eastAsia="zh-CN" w:bidi="ar"/>
        </w:rPr>
        <w:t xml:space="preserve">ndicate the Policy Provisioning Request </w:t>
      </w:r>
      <w:r>
        <w:rPr>
          <w:rFonts w:eastAsia="SimSun"/>
          <w:lang w:eastAsia="zh-CN" w:bidi="ar"/>
        </w:rPr>
        <w:t xml:space="preserve">for </w:t>
      </w:r>
      <w:r w:rsidRPr="00DF048C">
        <w:t>Ranging/SL positioning</w:t>
      </w:r>
      <w:r>
        <w:t xml:space="preserve"> </w:t>
      </w:r>
      <w:r w:rsidRPr="00763A8A">
        <w:rPr>
          <w:rFonts w:eastAsia="SimSun"/>
          <w:lang w:eastAsia="zh-CN" w:bidi="ar"/>
        </w:rPr>
        <w:t>in the UE Policy Container</w:t>
      </w:r>
      <w:r>
        <w:rPr>
          <w:rFonts w:eastAsia="SimSun"/>
          <w:lang w:eastAsia="zh-CN" w:bidi="ar"/>
        </w:rPr>
        <w:t xml:space="preserve"> to PCF.</w:t>
      </w:r>
    </w:p>
    <w:p w14:paraId="24DD4576" w14:textId="77777777" w:rsidR="000737B7" w:rsidRPr="00DF048C" w:rsidRDefault="000737B7" w:rsidP="000737B7">
      <w:pPr>
        <w:pStyle w:val="B1"/>
      </w:pPr>
      <w:r w:rsidRPr="00DF048C">
        <w:t>-</w:t>
      </w:r>
      <w:r w:rsidRPr="00DF048C">
        <w:tab/>
        <w:t>Receive and enforce the Policy and parameter for Ranging/SL positioning.</w:t>
      </w:r>
    </w:p>
    <w:p w14:paraId="57BE931D" w14:textId="77777777" w:rsidR="000737B7" w:rsidRPr="00DF048C" w:rsidRDefault="000737B7" w:rsidP="000737B7">
      <w:pPr>
        <w:rPr>
          <w:b/>
          <w:bCs/>
        </w:rPr>
      </w:pPr>
      <w:r w:rsidRPr="00DF048C">
        <w:rPr>
          <w:b/>
          <w:bCs/>
        </w:rPr>
        <w:t>NG-RAN:</w:t>
      </w:r>
    </w:p>
    <w:p w14:paraId="451E91CE" w14:textId="700EEC6E" w:rsidR="000737B7" w:rsidRPr="00DF048C" w:rsidRDefault="000737B7" w:rsidP="000737B7">
      <w:pPr>
        <w:pStyle w:val="B1"/>
      </w:pPr>
      <w:r w:rsidRPr="00DF048C">
        <w:t>-</w:t>
      </w:r>
      <w:r w:rsidRPr="00DF048C">
        <w:tab/>
        <w:t>Receive and store the UE</w:t>
      </w:r>
      <w:r w:rsidR="001F671C">
        <w:t>'</w:t>
      </w:r>
      <w:r w:rsidRPr="00DF048C">
        <w:t>s Ranging/SL positioning authorization information for network scheduled mode operation.</w:t>
      </w:r>
    </w:p>
    <w:p w14:paraId="40CC769C" w14:textId="77777777" w:rsidR="000737B7" w:rsidRPr="00DF048C" w:rsidRDefault="000737B7" w:rsidP="000737B7">
      <w:pPr>
        <w:rPr>
          <w:b/>
          <w:bCs/>
        </w:rPr>
      </w:pPr>
      <w:r w:rsidRPr="00DF048C">
        <w:rPr>
          <w:b/>
          <w:bCs/>
        </w:rPr>
        <w:t>AMF:</w:t>
      </w:r>
    </w:p>
    <w:p w14:paraId="7EEF124A" w14:textId="77777777" w:rsidR="000737B7" w:rsidRPr="00DF048C" w:rsidRDefault="000737B7" w:rsidP="000737B7">
      <w:pPr>
        <w:pStyle w:val="B1"/>
      </w:pPr>
      <w:r w:rsidRPr="00DF048C">
        <w:t>-</w:t>
      </w:r>
      <w:r w:rsidRPr="00DF048C">
        <w:tab/>
        <w:t>Determine whether UE is authorized for Ranging/SL positioning service;</w:t>
      </w:r>
    </w:p>
    <w:p w14:paraId="349D95FF" w14:textId="77777777" w:rsidR="000737B7" w:rsidRPr="00DF048C" w:rsidRDefault="000737B7" w:rsidP="000737B7">
      <w:pPr>
        <w:pStyle w:val="B1"/>
      </w:pPr>
      <w:r w:rsidRPr="00DF048C">
        <w:t>-</w:t>
      </w:r>
      <w:r w:rsidRPr="00DF048C">
        <w:tab/>
        <w:t>Select a PCF capable of authorization Policy and parameter for Ranging/SL positioning service;</w:t>
      </w:r>
    </w:p>
    <w:p w14:paraId="1C902DE2" w14:textId="6949D33F" w:rsidR="000737B7" w:rsidRPr="00DF048C" w:rsidRDefault="000737B7" w:rsidP="000737B7">
      <w:pPr>
        <w:pStyle w:val="B1"/>
      </w:pPr>
      <w:r w:rsidRPr="00DF048C">
        <w:t>-</w:t>
      </w:r>
      <w:r w:rsidRPr="00DF048C">
        <w:tab/>
        <w:t>Forward the UE</w:t>
      </w:r>
      <w:r w:rsidR="001F671C">
        <w:t>'</w:t>
      </w:r>
      <w:r w:rsidRPr="00DF048C">
        <w:t>s Ranging/SL positioning authorization information for network scheduled mode to NG-RAN.</w:t>
      </w:r>
    </w:p>
    <w:p w14:paraId="623CED33" w14:textId="77777777" w:rsidR="000737B7" w:rsidRPr="00DF048C" w:rsidRDefault="000737B7" w:rsidP="000737B7">
      <w:pPr>
        <w:rPr>
          <w:b/>
          <w:bCs/>
        </w:rPr>
      </w:pPr>
      <w:r w:rsidRPr="00DF048C">
        <w:rPr>
          <w:b/>
          <w:bCs/>
        </w:rPr>
        <w:t>PCF:</w:t>
      </w:r>
    </w:p>
    <w:p w14:paraId="56649CE9" w14:textId="5D62370E" w:rsidR="000737B7" w:rsidRPr="00DF048C" w:rsidRDefault="000737B7" w:rsidP="000737B7">
      <w:pPr>
        <w:pStyle w:val="B1"/>
      </w:pPr>
      <w:r w:rsidRPr="00DF048C">
        <w:t>-</w:t>
      </w:r>
      <w:r w:rsidRPr="00DF048C">
        <w:tab/>
        <w:t>Determine the UE</w:t>
      </w:r>
      <w:r w:rsidR="001F671C">
        <w:t>'</w:t>
      </w:r>
      <w:r w:rsidRPr="00DF048C">
        <w:t>s Authorization Policy and parameter for Ranging/SL positioning and send it to UE</w:t>
      </w:r>
      <w:r w:rsidR="0029578D" w:rsidRPr="0029578D">
        <w:t xml:space="preserve"> </w:t>
      </w:r>
      <w:r w:rsidR="0029578D">
        <w:t xml:space="preserve">based on the </w:t>
      </w:r>
      <w:r w:rsidR="0029578D" w:rsidRPr="00763A8A">
        <w:rPr>
          <w:rFonts w:eastAsia="SimSun"/>
          <w:lang w:eastAsia="zh-CN" w:bidi="ar"/>
        </w:rPr>
        <w:t xml:space="preserve">Policy Provisioning Request </w:t>
      </w:r>
      <w:r w:rsidR="0029578D">
        <w:rPr>
          <w:rFonts w:eastAsia="SimSun"/>
          <w:lang w:eastAsia="zh-CN" w:bidi="ar"/>
        </w:rPr>
        <w:t xml:space="preserve">for </w:t>
      </w:r>
      <w:r w:rsidR="0029578D" w:rsidRPr="00DF048C">
        <w:t>Ranging/SL positioning</w:t>
      </w:r>
      <w:r w:rsidR="0029578D">
        <w:t xml:space="preserve"> from UE</w:t>
      </w:r>
      <w:r w:rsidRPr="00DF048C">
        <w:t>;</w:t>
      </w:r>
    </w:p>
    <w:p w14:paraId="6CE4793F" w14:textId="07C931AD" w:rsidR="000737B7" w:rsidRPr="00DF048C" w:rsidRDefault="000737B7" w:rsidP="000737B7">
      <w:pPr>
        <w:pStyle w:val="B1"/>
        <w:rPr>
          <w:rFonts w:ascii="Arial" w:hAnsi="Arial" w:cs="Arial"/>
          <w:color w:val="FF0000"/>
          <w:sz w:val="28"/>
          <w:szCs w:val="28"/>
        </w:rPr>
      </w:pPr>
      <w:r w:rsidRPr="00DF048C">
        <w:t>-</w:t>
      </w:r>
      <w:r w:rsidRPr="00DF048C">
        <w:tab/>
        <w:t>Send the RAN</w:t>
      </w:r>
      <w:r w:rsidR="001F671C">
        <w:t>'</w:t>
      </w:r>
      <w:r w:rsidRPr="00DF048C">
        <w:t>s Authorization Policy and parameter for Ranging/SL positioning to NG-RAN via AMF.</w:t>
      </w:r>
    </w:p>
    <w:p w14:paraId="140C6797" w14:textId="77777777" w:rsidR="000737B7" w:rsidRPr="00DF048C" w:rsidRDefault="000737B7" w:rsidP="000737B7">
      <w:pPr>
        <w:rPr>
          <w:b/>
          <w:bCs/>
        </w:rPr>
      </w:pPr>
      <w:r w:rsidRPr="00DF048C">
        <w:rPr>
          <w:b/>
          <w:bCs/>
        </w:rPr>
        <w:t>UDM:</w:t>
      </w:r>
    </w:p>
    <w:p w14:paraId="5AD531BE" w14:textId="29026FB9" w:rsidR="000737B7" w:rsidRPr="00DF048C" w:rsidRDefault="000737B7" w:rsidP="00CA67ED">
      <w:pPr>
        <w:pStyle w:val="B1"/>
      </w:pPr>
      <w:r w:rsidRPr="00CA67ED">
        <w:t>-</w:t>
      </w:r>
      <w:r w:rsidRPr="00CA67ED">
        <w:tab/>
        <w:t>Install the new UE subscription information of Ranging/SL positioning services;</w:t>
      </w:r>
    </w:p>
    <w:p w14:paraId="72E834C9" w14:textId="2603A561" w:rsidR="00B77236" w:rsidRPr="00DF048C" w:rsidRDefault="00B77236" w:rsidP="00B77236">
      <w:pPr>
        <w:pStyle w:val="Heading2"/>
      </w:pPr>
      <w:bookmarkStart w:id="750" w:name="_Toc100780968"/>
      <w:bookmarkStart w:id="751" w:name="_Toc100782193"/>
      <w:bookmarkStart w:id="752" w:name="_Toc100782313"/>
      <w:bookmarkStart w:id="753" w:name="_Toc100782437"/>
      <w:bookmarkStart w:id="754" w:name="_Toc100782566"/>
      <w:bookmarkStart w:id="755" w:name="_Toc104257727"/>
      <w:bookmarkStart w:id="756" w:name="_Toc104257901"/>
      <w:bookmarkStart w:id="757" w:name="_Toc104299417"/>
      <w:bookmarkStart w:id="758" w:name="_Toc112768417"/>
      <w:bookmarkStart w:id="759" w:name="_Toc112768705"/>
      <w:bookmarkStart w:id="760" w:name="_Toc112768945"/>
      <w:bookmarkStart w:id="761" w:name="_Toc112772381"/>
      <w:bookmarkStart w:id="762" w:name="_Toc112864056"/>
      <w:bookmarkStart w:id="763" w:name="_Toc112865198"/>
      <w:bookmarkStart w:id="764" w:name="_Toc117042677"/>
      <w:bookmarkStart w:id="765" w:name="_Toc125976029"/>
      <w:bookmarkStart w:id="766" w:name="_Toc128724905"/>
      <w:r w:rsidRPr="00DF048C">
        <w:t>6.2</w:t>
      </w:r>
      <w:r w:rsidRPr="00DF048C">
        <w:tab/>
        <w:t>Solution #2: V2XP/ProSeP enhancement for the support of Ranging/SL Positioning</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513DE7CC" w14:textId="7231E1D7" w:rsidR="00B77236" w:rsidRPr="00DF048C" w:rsidRDefault="00B77236" w:rsidP="00B77236">
      <w:pPr>
        <w:pStyle w:val="Heading3"/>
      </w:pPr>
      <w:bookmarkStart w:id="767" w:name="_Toc100780969"/>
      <w:bookmarkStart w:id="768" w:name="_Toc100782194"/>
      <w:bookmarkStart w:id="769" w:name="_Toc100782314"/>
      <w:bookmarkStart w:id="770" w:name="_Toc100782438"/>
      <w:bookmarkStart w:id="771" w:name="_Toc100782567"/>
      <w:bookmarkStart w:id="772" w:name="_Toc104257728"/>
      <w:bookmarkStart w:id="773" w:name="_Toc104257902"/>
      <w:bookmarkStart w:id="774" w:name="_Toc104299418"/>
      <w:bookmarkStart w:id="775" w:name="_Toc112768418"/>
      <w:bookmarkStart w:id="776" w:name="_Toc112768706"/>
      <w:bookmarkStart w:id="777" w:name="_Toc112768946"/>
      <w:bookmarkStart w:id="778" w:name="_Toc112772382"/>
      <w:bookmarkStart w:id="779" w:name="_Toc112864057"/>
      <w:bookmarkStart w:id="780" w:name="_Toc112865199"/>
      <w:bookmarkStart w:id="781" w:name="_Toc117042678"/>
      <w:bookmarkStart w:id="782" w:name="_Toc125976030"/>
      <w:bookmarkStart w:id="783" w:name="_Toc128724906"/>
      <w:r w:rsidRPr="00DF048C">
        <w:t>6.2.1</w:t>
      </w:r>
      <w:r w:rsidRPr="00DF048C">
        <w:tab/>
        <w:t>General</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4EF262C9" w14:textId="77777777" w:rsidR="00B77236" w:rsidRPr="00DF048C" w:rsidRDefault="00B77236" w:rsidP="00B77236">
      <w:pPr>
        <w:rPr>
          <w:lang w:eastAsia="zh-CN"/>
        </w:rPr>
      </w:pPr>
      <w:r w:rsidRPr="00DF048C">
        <w:rPr>
          <w:lang w:eastAsia="zh-CN"/>
        </w:rPr>
        <w:t>This solution is to address KI#1.</w:t>
      </w:r>
    </w:p>
    <w:p w14:paraId="43C4A584" w14:textId="77777777" w:rsidR="00B77236" w:rsidRPr="00DF048C" w:rsidRDefault="00B77236" w:rsidP="00B77236">
      <w:pPr>
        <w:rPr>
          <w:lang w:eastAsia="zh-CN"/>
        </w:rPr>
      </w:pPr>
      <w:r w:rsidRPr="00DF048C">
        <w:rPr>
          <w:lang w:eastAsia="zh-CN"/>
        </w:rPr>
        <w:t>It is assumed that all Ranging/SL positioning capable UEs are ProSe or V2X capable, thus UE will be provisioned with either V2XP or ProSeP together with the Ranging/SL positioning policy/parameter. Some Policy/Parameters of V2XP/ProSeP may also be applied to Ranging/SL Positioning, then it is not necessary to additionally transmit them to the UE when V2XP/ProSeP is also transmitted, thus saves the NG-RAN resources.</w:t>
      </w:r>
    </w:p>
    <w:p w14:paraId="6A0E9364" w14:textId="77777777" w:rsidR="00B77236" w:rsidRPr="00DF048C" w:rsidRDefault="00B77236" w:rsidP="00B77236">
      <w:pPr>
        <w:rPr>
          <w:lang w:eastAsia="zh-CN"/>
        </w:rPr>
      </w:pPr>
      <w:r w:rsidRPr="00DF048C">
        <w:rPr>
          <w:lang w:eastAsia="zh-CN"/>
        </w:rPr>
        <w:t>Ranging/SL Positioning can be seen as an extended capability of ProSe or V2X.</w:t>
      </w:r>
    </w:p>
    <w:p w14:paraId="4C394662" w14:textId="0FE6E261" w:rsidR="00B77236" w:rsidRPr="00DF048C" w:rsidRDefault="00B77236" w:rsidP="00B77236">
      <w:pPr>
        <w:pStyle w:val="Heading3"/>
      </w:pPr>
      <w:bookmarkStart w:id="784" w:name="_Toc100780970"/>
      <w:bookmarkStart w:id="785" w:name="_Toc100782195"/>
      <w:bookmarkStart w:id="786" w:name="_Toc100782315"/>
      <w:bookmarkStart w:id="787" w:name="_Toc100782439"/>
      <w:bookmarkStart w:id="788" w:name="_Toc100782568"/>
      <w:bookmarkStart w:id="789" w:name="_Toc104257729"/>
      <w:bookmarkStart w:id="790" w:name="_Toc104257903"/>
      <w:bookmarkStart w:id="791" w:name="_Toc104299419"/>
      <w:bookmarkStart w:id="792" w:name="_Toc112768419"/>
      <w:bookmarkStart w:id="793" w:name="_Toc112768707"/>
      <w:bookmarkStart w:id="794" w:name="_Toc112768947"/>
      <w:bookmarkStart w:id="795" w:name="_Toc112772383"/>
      <w:bookmarkStart w:id="796" w:name="_Toc112864058"/>
      <w:bookmarkStart w:id="797" w:name="_Toc112865200"/>
      <w:bookmarkStart w:id="798" w:name="_Toc117042679"/>
      <w:bookmarkStart w:id="799" w:name="_Toc125976031"/>
      <w:bookmarkStart w:id="800" w:name="_Toc128724907"/>
      <w:r w:rsidRPr="00DF048C">
        <w:t>6.</w:t>
      </w:r>
      <w:r w:rsidR="00827AEA" w:rsidRPr="00DF048C">
        <w:t>2</w:t>
      </w:r>
      <w:r w:rsidRPr="00DF048C">
        <w:t>.2</w:t>
      </w:r>
      <w:r w:rsidRPr="00DF048C">
        <w:tab/>
        <w:t>Functional descriptions</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4C4DFC63" w14:textId="77777777" w:rsidR="00B77236" w:rsidRPr="00DF048C" w:rsidRDefault="00B77236" w:rsidP="00B77236">
      <w:pPr>
        <w:rPr>
          <w:lang w:eastAsia="zh-CN"/>
        </w:rPr>
      </w:pPr>
      <w:r w:rsidRPr="00DF048C">
        <w:rPr>
          <w:lang w:eastAsia="zh-CN"/>
        </w:rPr>
        <w:t>Ranging/SL Positioning Policy/Parameters can be categorized into 2 groups:</w:t>
      </w:r>
    </w:p>
    <w:p w14:paraId="483B27C8" w14:textId="77777777" w:rsidR="00CA67ED" w:rsidRDefault="00CA67ED" w:rsidP="00CA67ED">
      <w:pPr>
        <w:pStyle w:val="B1"/>
        <w:rPr>
          <w:lang w:eastAsia="zh-CN"/>
        </w:rPr>
      </w:pPr>
      <w:r>
        <w:rPr>
          <w:lang w:eastAsia="zh-CN"/>
        </w:rPr>
        <w:t>-</w:t>
      </w:r>
      <w:r>
        <w:rPr>
          <w:lang w:eastAsia="zh-CN"/>
        </w:rPr>
        <w:tab/>
        <w:t>Ranging/SL Positioning specific parameters: These parameters are dedicatedly used for Ranging/SL Positioning, which may contain reused 5G ProSeP/V2XP parameters by defining Ranging/SL Positioning as a specific V2X/5G ProSe service type and the newly defined parameters specifically for Ranging/SL Positioning.</w:t>
      </w:r>
    </w:p>
    <w:p w14:paraId="4F984880" w14:textId="77777777" w:rsidR="00CA67ED" w:rsidRDefault="00CA67ED" w:rsidP="00CA67ED">
      <w:pPr>
        <w:pStyle w:val="B1"/>
        <w:rPr>
          <w:lang w:eastAsia="zh-CN"/>
        </w:rPr>
      </w:pPr>
      <w:r>
        <w:rPr>
          <w:lang w:eastAsia="zh-CN"/>
        </w:rPr>
        <w:lastRenderedPageBreak/>
        <w:t>-</w:t>
      </w:r>
      <w:r>
        <w:rPr>
          <w:lang w:eastAsia="zh-CN"/>
        </w:rPr>
        <w:tab/>
        <w:t>ProSeP/V2XP shared parameters: These parameters are used for both V2X/5G ProSe and Ranging/SL Positioning, which contain reused 5G ProSeP/V2XP parameters that can apply to all service types.</w:t>
      </w:r>
    </w:p>
    <w:p w14:paraId="3EA14F4E" w14:textId="43132639" w:rsidR="00B77236" w:rsidRPr="00DF048C" w:rsidRDefault="00B77236" w:rsidP="00827AEA">
      <w:pPr>
        <w:rPr>
          <w:lang w:eastAsia="zh-CN"/>
        </w:rPr>
      </w:pPr>
      <w:r w:rsidRPr="00DF048C">
        <w:rPr>
          <w:lang w:eastAsia="zh-CN"/>
        </w:rPr>
        <w:t xml:space="preserve">The </w:t>
      </w:r>
      <w:r w:rsidRPr="00DF048C">
        <w:rPr>
          <w:lang w:eastAsia="zh-CN" w:bidi="ar"/>
        </w:rPr>
        <w:t>following</w:t>
      </w:r>
      <w:r w:rsidRPr="00DF048C">
        <w:rPr>
          <w:lang w:eastAsia="zh-CN"/>
        </w:rPr>
        <w:t xml:space="preserve"> parameters are defined as </w:t>
      </w:r>
      <w:r w:rsidRPr="00DF048C">
        <w:rPr>
          <w:lang w:eastAsia="zh-CN" w:bidi="ar"/>
        </w:rPr>
        <w:t>Ranging/SL Positioning specific parameters:</w:t>
      </w:r>
    </w:p>
    <w:p w14:paraId="5897165B" w14:textId="369B6ABB" w:rsidR="00CA67ED" w:rsidRDefault="00CA67ED" w:rsidP="00CA67ED">
      <w:pPr>
        <w:pStyle w:val="B1"/>
        <w:rPr>
          <w:lang w:eastAsia="zh-CN"/>
        </w:rPr>
      </w:pPr>
      <w:r>
        <w:rPr>
          <w:lang w:eastAsia="zh-CN"/>
        </w:rPr>
        <w:t>-</w:t>
      </w:r>
      <w:r>
        <w:rPr>
          <w:lang w:eastAsia="zh-CN"/>
        </w:rPr>
        <w:tab/>
        <w:t>For Direct Discovery:</w:t>
      </w:r>
    </w:p>
    <w:p w14:paraId="5148DA20" w14:textId="174904D0" w:rsidR="00CA67ED" w:rsidRDefault="00CA67ED" w:rsidP="00CA67ED">
      <w:pPr>
        <w:pStyle w:val="B2"/>
        <w:rPr>
          <w:lang w:eastAsia="zh-CN"/>
        </w:rPr>
      </w:pPr>
      <w:r>
        <w:rPr>
          <w:lang w:eastAsia="zh-CN"/>
        </w:rPr>
        <w:t>-</w:t>
      </w:r>
      <w:r>
        <w:rPr>
          <w:lang w:eastAsia="zh-CN"/>
        </w:rPr>
        <w:tab/>
        <w:t>Parameters used for Direct Discovery (e.g. Destination Layer-2 ID(s) for sending/receiving initial signalling of discovery messages, ProSe identifiers used for Ranging/Sidelink positioning).</w:t>
      </w:r>
    </w:p>
    <w:p w14:paraId="20FFD2FB" w14:textId="674A4DA4" w:rsidR="00CA67ED" w:rsidRDefault="00CA67ED" w:rsidP="00CA67ED">
      <w:pPr>
        <w:pStyle w:val="B1"/>
        <w:rPr>
          <w:lang w:eastAsia="zh-CN"/>
        </w:rPr>
      </w:pPr>
      <w:r>
        <w:rPr>
          <w:lang w:eastAsia="zh-CN"/>
        </w:rPr>
        <w:t>-</w:t>
      </w:r>
      <w:r>
        <w:rPr>
          <w:lang w:eastAsia="zh-CN"/>
        </w:rPr>
        <w:tab/>
        <w:t>For Direct Communication:</w:t>
      </w:r>
    </w:p>
    <w:p w14:paraId="0125539B" w14:textId="3BD34E54" w:rsidR="00CA67ED" w:rsidRDefault="00CA67ED" w:rsidP="00CA67ED">
      <w:pPr>
        <w:pStyle w:val="B2"/>
        <w:rPr>
          <w:lang w:eastAsia="zh-CN"/>
        </w:rPr>
      </w:pPr>
      <w:r>
        <w:rPr>
          <w:lang w:eastAsia="zh-CN"/>
        </w:rPr>
        <w:t>-</w:t>
      </w:r>
      <w:r>
        <w:rPr>
          <w:lang w:eastAsia="zh-CN"/>
        </w:rPr>
        <w:tab/>
        <w:t>Policy/parameters related to privacy.</w:t>
      </w:r>
    </w:p>
    <w:p w14:paraId="2DB637CC" w14:textId="273CCEFE" w:rsidR="00CA67ED" w:rsidRDefault="00CA67ED" w:rsidP="00CA67ED">
      <w:pPr>
        <w:pStyle w:val="B2"/>
        <w:rPr>
          <w:lang w:eastAsia="zh-CN"/>
        </w:rPr>
      </w:pPr>
      <w:r>
        <w:rPr>
          <w:lang w:eastAsia="zh-CN"/>
        </w:rPr>
        <w:t>-</w:t>
      </w:r>
      <w:r>
        <w:rPr>
          <w:lang w:eastAsia="zh-CN"/>
        </w:rPr>
        <w:tab/>
        <w:t>Policy/parameters when NR PC5 is selected.</w:t>
      </w:r>
    </w:p>
    <w:p w14:paraId="5EC062CE" w14:textId="62DDA92F" w:rsidR="00CA67ED" w:rsidRDefault="00CA67ED" w:rsidP="00CA67ED">
      <w:pPr>
        <w:pStyle w:val="B2"/>
        <w:rPr>
          <w:lang w:eastAsia="zh-CN"/>
        </w:rPr>
      </w:pPr>
      <w:r>
        <w:rPr>
          <w:lang w:eastAsia="zh-CN"/>
        </w:rPr>
        <w:t>-</w:t>
      </w:r>
      <w:r>
        <w:rPr>
          <w:lang w:eastAsia="zh-CN"/>
        </w:rPr>
        <w:tab/>
        <w:t>Authorization policy for Ranging/SL Positioning (new defined).</w:t>
      </w:r>
    </w:p>
    <w:p w14:paraId="33F2B2D1" w14:textId="5D2879CD" w:rsidR="00CA67ED" w:rsidRDefault="00CA67ED" w:rsidP="00CA67ED">
      <w:pPr>
        <w:pStyle w:val="B3"/>
        <w:rPr>
          <w:lang w:eastAsia="zh-CN"/>
        </w:rPr>
      </w:pPr>
      <w:r>
        <w:rPr>
          <w:lang w:eastAsia="zh-CN"/>
        </w:rPr>
        <w:t>-</w:t>
      </w:r>
      <w:r>
        <w:rPr>
          <w:lang w:eastAsia="zh-CN"/>
        </w:rPr>
        <w:tab/>
        <w:t xml:space="preserve">When the UE is </w:t>
      </w:r>
      <w:r w:rsidR="001F671C">
        <w:rPr>
          <w:lang w:eastAsia="zh-CN"/>
        </w:rPr>
        <w:t>"</w:t>
      </w:r>
      <w:r>
        <w:rPr>
          <w:lang w:eastAsia="zh-CN"/>
        </w:rPr>
        <w:t>served by NG-RAN</w:t>
      </w:r>
      <w:r w:rsidR="001F671C">
        <w:rPr>
          <w:lang w:eastAsia="zh-CN"/>
        </w:rPr>
        <w:t>"</w:t>
      </w:r>
      <w:r>
        <w:rPr>
          <w:lang w:eastAsia="zh-CN"/>
        </w:rPr>
        <w:t>:</w:t>
      </w:r>
    </w:p>
    <w:p w14:paraId="71825106" w14:textId="4C58F522" w:rsidR="00CA67ED" w:rsidRDefault="00CA67ED" w:rsidP="00CA67ED">
      <w:pPr>
        <w:pStyle w:val="B4"/>
        <w:rPr>
          <w:lang w:eastAsia="zh-CN"/>
        </w:rPr>
      </w:pPr>
      <w:r>
        <w:rPr>
          <w:lang w:eastAsia="zh-CN"/>
        </w:rPr>
        <w:t>-</w:t>
      </w:r>
      <w:r>
        <w:rPr>
          <w:lang w:eastAsia="zh-CN"/>
        </w:rPr>
        <w:tab/>
        <w:t>For a Ranging/SL Positioning capable UE, PLMNs it is authorized to perform as a reference UE for Ranging/SL Positioning.</w:t>
      </w:r>
    </w:p>
    <w:p w14:paraId="41DB1A40" w14:textId="01739C47" w:rsidR="00CA67ED" w:rsidRDefault="00CA67ED" w:rsidP="00CA67ED">
      <w:pPr>
        <w:pStyle w:val="B4"/>
        <w:rPr>
          <w:lang w:eastAsia="zh-CN"/>
        </w:rPr>
      </w:pPr>
      <w:r>
        <w:rPr>
          <w:lang w:eastAsia="zh-CN"/>
        </w:rPr>
        <w:t>-</w:t>
      </w:r>
      <w:r>
        <w:rPr>
          <w:lang w:eastAsia="zh-CN"/>
        </w:rPr>
        <w:tab/>
        <w:t>For a Ranging/SL Positioning capable UE, PLMNs it is authorized to perform as a target UE for Ranging/SL Positioning.</w:t>
      </w:r>
    </w:p>
    <w:p w14:paraId="396ADF6A" w14:textId="2EE645AC"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distance.</w:t>
      </w:r>
    </w:p>
    <w:p w14:paraId="16B37759" w14:textId="244996FA"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direction.</w:t>
      </w:r>
    </w:p>
    <w:p w14:paraId="6F861F28" w14:textId="2BA91501"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distance.</w:t>
      </w:r>
    </w:p>
    <w:p w14:paraId="35D0FF49" w14:textId="0CF6E9F7"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direction.</w:t>
      </w:r>
    </w:p>
    <w:p w14:paraId="66DBC5EC" w14:textId="7206927C" w:rsidR="00CA67ED" w:rsidRDefault="00CA67ED" w:rsidP="00CA67ED">
      <w:pPr>
        <w:pStyle w:val="B3"/>
        <w:rPr>
          <w:lang w:eastAsia="zh-CN"/>
        </w:rPr>
      </w:pPr>
      <w:r>
        <w:rPr>
          <w:lang w:eastAsia="zh-CN"/>
        </w:rPr>
        <w:t>-</w:t>
      </w:r>
      <w:r>
        <w:rPr>
          <w:lang w:eastAsia="zh-CN"/>
        </w:rPr>
        <w:tab/>
        <w:t xml:space="preserve">When the UE is </w:t>
      </w:r>
      <w:r w:rsidR="001F671C">
        <w:rPr>
          <w:lang w:eastAsia="zh-CN"/>
        </w:rPr>
        <w:t>"</w:t>
      </w:r>
      <w:r>
        <w:rPr>
          <w:lang w:eastAsia="zh-CN"/>
        </w:rPr>
        <w:t>not served by NG-RAN</w:t>
      </w:r>
      <w:r w:rsidR="001F671C">
        <w:rPr>
          <w:lang w:eastAsia="zh-CN"/>
        </w:rPr>
        <w:t>"</w:t>
      </w:r>
      <w:r>
        <w:rPr>
          <w:lang w:eastAsia="zh-CN"/>
        </w:rPr>
        <w:t>:</w:t>
      </w:r>
    </w:p>
    <w:p w14:paraId="44D69893" w14:textId="09E669B2" w:rsidR="00CA67ED" w:rsidRDefault="00CA67ED" w:rsidP="00CA67ED">
      <w:pPr>
        <w:pStyle w:val="B4"/>
        <w:rPr>
          <w:lang w:eastAsia="zh-CN"/>
        </w:rPr>
      </w:pPr>
      <w:r>
        <w:rPr>
          <w:lang w:eastAsia="zh-CN"/>
        </w:rPr>
        <w:t>-</w:t>
      </w:r>
      <w:r>
        <w:rPr>
          <w:lang w:eastAsia="zh-CN"/>
        </w:rPr>
        <w:tab/>
        <w:t>For a Ranging/SL Positioning capable UE, whether it is authorized to perform as a reference UE for Ranging/SL Positioning.</w:t>
      </w:r>
    </w:p>
    <w:p w14:paraId="05A99F09" w14:textId="103DA1A1" w:rsidR="00CA67ED" w:rsidRDefault="00CA67ED" w:rsidP="00CA67ED">
      <w:pPr>
        <w:pStyle w:val="B4"/>
        <w:rPr>
          <w:lang w:eastAsia="zh-CN"/>
        </w:rPr>
      </w:pPr>
      <w:r>
        <w:rPr>
          <w:lang w:eastAsia="zh-CN"/>
        </w:rPr>
        <w:t>-</w:t>
      </w:r>
      <w:r>
        <w:rPr>
          <w:lang w:eastAsia="zh-CN"/>
        </w:rPr>
        <w:tab/>
        <w:t>For a Ranging/SL Positioning capable UE, whether it is authorized to perform as a target UE for Ranging/SL Positioning.</w:t>
      </w:r>
    </w:p>
    <w:p w14:paraId="328541B9" w14:textId="33A06D99"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distance.</w:t>
      </w:r>
    </w:p>
    <w:p w14:paraId="005D5DA1" w14:textId="450FBD43"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direction.</w:t>
      </w:r>
    </w:p>
    <w:p w14:paraId="0A8AAE02" w14:textId="1515DE3A"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distance.</w:t>
      </w:r>
    </w:p>
    <w:p w14:paraId="5544D73C" w14:textId="21BC9FF0"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direction.</w:t>
      </w:r>
    </w:p>
    <w:p w14:paraId="08CCD539" w14:textId="77777777" w:rsidR="00B77236" w:rsidRPr="00DF048C" w:rsidRDefault="00B77236" w:rsidP="00B77236">
      <w:pPr>
        <w:rPr>
          <w:rFonts w:eastAsia="SimSun"/>
          <w:kern w:val="2"/>
          <w:sz w:val="21"/>
          <w:szCs w:val="24"/>
          <w:lang w:eastAsia="zh-CN"/>
        </w:rPr>
      </w:pPr>
      <w:r w:rsidRPr="00DF048C">
        <w:rPr>
          <w:rFonts w:eastAsia="SimSun"/>
          <w:kern w:val="2"/>
          <w:sz w:val="21"/>
          <w:szCs w:val="24"/>
          <w:lang w:eastAsia="zh-CN"/>
        </w:rPr>
        <w:t xml:space="preserve">The </w:t>
      </w:r>
      <w:r w:rsidRPr="00DF048C">
        <w:rPr>
          <w:rFonts w:eastAsia="SimSun"/>
          <w:kern w:val="2"/>
          <w:sz w:val="21"/>
          <w:szCs w:val="24"/>
          <w:lang w:eastAsia="zh-CN" w:bidi="ar"/>
        </w:rPr>
        <w:t>following</w:t>
      </w:r>
      <w:r w:rsidRPr="00DF048C">
        <w:rPr>
          <w:rFonts w:eastAsia="SimSun"/>
          <w:kern w:val="2"/>
          <w:sz w:val="21"/>
          <w:szCs w:val="24"/>
          <w:lang w:eastAsia="zh-CN"/>
        </w:rPr>
        <w:t xml:space="preserve"> parameters are defined as </w:t>
      </w:r>
      <w:r w:rsidRPr="00DF048C">
        <w:rPr>
          <w:rFonts w:eastAsia="SimSun"/>
          <w:kern w:val="2"/>
          <w:sz w:val="21"/>
          <w:szCs w:val="24"/>
          <w:lang w:eastAsia="zh-CN" w:bidi="ar"/>
        </w:rPr>
        <w:t>ProSeP/V2XP shared parameters:</w:t>
      </w:r>
    </w:p>
    <w:p w14:paraId="0997F942" w14:textId="764FE708" w:rsidR="00CA67ED" w:rsidRDefault="00CA67ED" w:rsidP="00CA67ED">
      <w:pPr>
        <w:pStyle w:val="B1"/>
        <w:rPr>
          <w:lang w:eastAsia="zh-CN" w:bidi="ar"/>
        </w:rPr>
      </w:pPr>
      <w:r>
        <w:rPr>
          <w:lang w:eastAsia="zh-CN" w:bidi="ar"/>
        </w:rPr>
        <w:t>-</w:t>
      </w:r>
      <w:r>
        <w:rPr>
          <w:lang w:eastAsia="zh-CN" w:bidi="ar"/>
        </w:rPr>
        <w:tab/>
        <w:t>For Direct Discovery:</w:t>
      </w:r>
    </w:p>
    <w:p w14:paraId="4E381792" w14:textId="0C99C600" w:rsidR="00CA67ED" w:rsidRDefault="00CA67ED" w:rsidP="00CA67ED">
      <w:pPr>
        <w:pStyle w:val="B2"/>
        <w:rPr>
          <w:lang w:eastAsia="zh-CN" w:bidi="ar"/>
        </w:rPr>
      </w:pPr>
      <w:r>
        <w:rPr>
          <w:lang w:eastAsia="zh-CN" w:bidi="ar"/>
        </w:rPr>
        <w:t>-</w:t>
      </w:r>
      <w:r>
        <w:rPr>
          <w:lang w:eastAsia="zh-CN" w:bidi="ar"/>
        </w:rPr>
        <w:tab/>
        <w:t>Authorization policy.</w:t>
      </w:r>
    </w:p>
    <w:p w14:paraId="1CEB4DB4" w14:textId="4558AB2E"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F671C">
        <w:rPr>
          <w:lang w:eastAsia="zh-CN" w:bidi="ar"/>
        </w:rPr>
        <w:t>"</w:t>
      </w:r>
      <w:r>
        <w:rPr>
          <w:lang w:eastAsia="zh-CN" w:bidi="ar"/>
        </w:rPr>
        <w:t>not served by NG-RAN</w:t>
      </w:r>
      <w:r w:rsidR="001F671C">
        <w:rPr>
          <w:lang w:eastAsia="zh-CN" w:bidi="ar"/>
        </w:rPr>
        <w:t>"</w:t>
      </w:r>
      <w:r>
        <w:rPr>
          <w:lang w:eastAsia="zh-CN" w:bidi="ar"/>
        </w:rPr>
        <w:t>.</w:t>
      </w:r>
    </w:p>
    <w:p w14:paraId="3C86FE02" w14:textId="07B142E2" w:rsidR="00CA67ED" w:rsidRDefault="00CA67ED" w:rsidP="00CA67ED">
      <w:pPr>
        <w:pStyle w:val="B2"/>
        <w:rPr>
          <w:lang w:eastAsia="zh-CN" w:bidi="ar"/>
        </w:rPr>
      </w:pPr>
      <w:r>
        <w:rPr>
          <w:lang w:eastAsia="zh-CN" w:bidi="ar"/>
        </w:rPr>
        <w:t>-</w:t>
      </w:r>
      <w:r>
        <w:rPr>
          <w:lang w:eastAsia="zh-CN" w:bidi="ar"/>
        </w:rPr>
        <w:tab/>
        <w:t>Restricted ProSe Discovery UE ID for Restricted Direct Discovery.</w:t>
      </w:r>
    </w:p>
    <w:p w14:paraId="1586778A" w14:textId="7B970EF6" w:rsidR="00CA67ED" w:rsidRDefault="00CA67ED" w:rsidP="00CA67ED">
      <w:pPr>
        <w:pStyle w:val="B2"/>
        <w:rPr>
          <w:lang w:eastAsia="zh-CN" w:bidi="ar"/>
        </w:rPr>
      </w:pPr>
      <w:r>
        <w:rPr>
          <w:lang w:eastAsia="zh-CN" w:bidi="ar"/>
        </w:rPr>
        <w:lastRenderedPageBreak/>
        <w:t>-</w:t>
      </w:r>
      <w:r>
        <w:rPr>
          <w:lang w:eastAsia="zh-CN" w:bidi="ar"/>
        </w:rPr>
        <w:tab/>
        <w:t>Group Member Discovery parameters.</w:t>
      </w:r>
    </w:p>
    <w:p w14:paraId="6063A60B" w14:textId="656F5830" w:rsidR="00CA67ED" w:rsidRDefault="00CA67ED" w:rsidP="00CA67ED">
      <w:pPr>
        <w:pStyle w:val="B2"/>
        <w:rPr>
          <w:lang w:eastAsia="zh-CN" w:bidi="ar"/>
        </w:rPr>
      </w:pPr>
      <w:r>
        <w:rPr>
          <w:lang w:eastAsia="zh-CN" w:bidi="ar"/>
        </w:rPr>
        <w:t>-</w:t>
      </w:r>
      <w:r>
        <w:rPr>
          <w:lang w:eastAsia="zh-CN" w:bidi="ar"/>
        </w:rPr>
        <w:tab/>
        <w:t>Validity timer indicating the expiration time of the Policy/Parameter.</w:t>
      </w:r>
    </w:p>
    <w:p w14:paraId="34C5067C" w14:textId="4288B35E" w:rsidR="00CA67ED" w:rsidRDefault="00CA67ED" w:rsidP="00CA67ED">
      <w:pPr>
        <w:pStyle w:val="B1"/>
        <w:rPr>
          <w:lang w:eastAsia="zh-CN" w:bidi="ar"/>
        </w:rPr>
      </w:pPr>
      <w:r>
        <w:rPr>
          <w:lang w:eastAsia="zh-CN" w:bidi="ar"/>
        </w:rPr>
        <w:t>-</w:t>
      </w:r>
      <w:r>
        <w:rPr>
          <w:lang w:eastAsia="zh-CN" w:bidi="ar"/>
        </w:rPr>
        <w:tab/>
        <w:t>For Direct Communication:</w:t>
      </w:r>
    </w:p>
    <w:p w14:paraId="7F2A1554" w14:textId="2782599B" w:rsidR="00CA67ED" w:rsidRDefault="00CA67ED" w:rsidP="00CA67ED">
      <w:pPr>
        <w:pStyle w:val="B2"/>
        <w:rPr>
          <w:lang w:eastAsia="zh-CN" w:bidi="ar"/>
        </w:rPr>
      </w:pPr>
      <w:r>
        <w:rPr>
          <w:lang w:eastAsia="zh-CN" w:bidi="ar"/>
        </w:rPr>
        <w:t>-</w:t>
      </w:r>
      <w:r>
        <w:rPr>
          <w:lang w:eastAsia="zh-CN" w:bidi="ar"/>
        </w:rPr>
        <w:tab/>
        <w:t>Authorization policy.</w:t>
      </w:r>
    </w:p>
    <w:p w14:paraId="564BA81B" w14:textId="7AB25C0D" w:rsidR="00CA67ED" w:rsidRDefault="00CA67ED" w:rsidP="00CA67ED">
      <w:pPr>
        <w:pStyle w:val="B2"/>
        <w:rPr>
          <w:lang w:eastAsia="zh-CN" w:bidi="ar"/>
        </w:rPr>
      </w:pPr>
      <w:r>
        <w:rPr>
          <w:lang w:eastAsia="zh-CN" w:bidi="ar"/>
        </w:rPr>
        <w:t>-</w:t>
      </w:r>
      <w:r>
        <w:rPr>
          <w:lang w:eastAsia="zh-CN" w:bidi="ar"/>
        </w:rPr>
        <w:tab/>
        <w:t>Groupcast mode 5G ProSe Direct Communication policy/parameters.</w:t>
      </w:r>
    </w:p>
    <w:p w14:paraId="69D7C6E4" w14:textId="17CAF794"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F671C">
        <w:rPr>
          <w:lang w:eastAsia="zh-CN" w:bidi="ar"/>
        </w:rPr>
        <w:t>"</w:t>
      </w:r>
      <w:r>
        <w:rPr>
          <w:lang w:eastAsia="zh-CN" w:bidi="ar"/>
        </w:rPr>
        <w:t>not served by NR</w:t>
      </w:r>
      <w:r w:rsidR="001F671C">
        <w:rPr>
          <w:lang w:eastAsia="zh-CN" w:bidi="ar"/>
        </w:rPr>
        <w:t>"</w:t>
      </w:r>
      <w:r>
        <w:rPr>
          <w:lang w:eastAsia="zh-CN" w:bidi="ar"/>
        </w:rPr>
        <w:t>.</w:t>
      </w:r>
    </w:p>
    <w:p w14:paraId="6A120CE8" w14:textId="600660FD" w:rsidR="00B77236" w:rsidRPr="00DF048C" w:rsidRDefault="001F671C" w:rsidP="00B77236">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DF048C">
        <w:rPr>
          <w:lang w:eastAsia="zh-CN" w:bidi="ar"/>
        </w:rPr>
        <w:tab/>
      </w:r>
      <w:r w:rsidR="00B77236" w:rsidRPr="00DF048C">
        <w:rPr>
          <w:lang w:eastAsia="zh-CN" w:bidi="ar"/>
        </w:rPr>
        <w:t>It is FFS if other parameters are needed.</w:t>
      </w:r>
    </w:p>
    <w:p w14:paraId="51861FF5" w14:textId="40C0FF29" w:rsidR="00B77236" w:rsidRPr="00DF048C" w:rsidRDefault="001F671C" w:rsidP="00B77236">
      <w:pPr>
        <w:pStyle w:val="EditorsNote"/>
      </w:pPr>
      <w:r w:rsidRPr="00D76172">
        <w:rPr>
          <w:lang w:val="en-US" w:eastAsia="zh-CN"/>
        </w:rPr>
        <w:t>Editor</w:t>
      </w:r>
      <w:r>
        <w:rPr>
          <w:lang w:val="en-US" w:eastAsia="zh-CN"/>
        </w:rPr>
        <w:t>'</w:t>
      </w:r>
      <w:r w:rsidRPr="00D76172">
        <w:rPr>
          <w:lang w:val="en-US" w:eastAsia="zh-CN"/>
        </w:rPr>
        <w:t>s note:</w:t>
      </w:r>
      <w:r w:rsidR="00DF048C">
        <w:rPr>
          <w:lang w:eastAsia="zh-CN" w:bidi="ar"/>
        </w:rPr>
        <w:tab/>
      </w:r>
      <w:r w:rsidR="00B77236" w:rsidRPr="00DF048C">
        <w:rPr>
          <w:lang w:eastAsia="zh-CN" w:bidi="ar"/>
        </w:rPr>
        <w:t xml:space="preserve">Whether LTE PC5 related policy/parameters are needed for Ranging/SL positioning control </w:t>
      </w:r>
      <w:r w:rsidR="00CA67ED" w:rsidRPr="00DF048C">
        <w:rPr>
          <w:lang w:eastAsia="zh-CN" w:bidi="ar"/>
        </w:rPr>
        <w:t>signalling</w:t>
      </w:r>
      <w:r w:rsidR="00B77236" w:rsidRPr="00DF048C">
        <w:rPr>
          <w:lang w:eastAsia="zh-CN" w:bidi="ar"/>
        </w:rPr>
        <w:t xml:space="preserve"> is FFS.</w:t>
      </w:r>
    </w:p>
    <w:p w14:paraId="2184E7A0" w14:textId="77777777" w:rsidR="00B77236" w:rsidRPr="00DF048C" w:rsidRDefault="00B77236" w:rsidP="00B77236">
      <w:pPr>
        <w:rPr>
          <w:lang w:eastAsia="zh-CN"/>
        </w:rPr>
      </w:pPr>
      <w:r w:rsidRPr="00DF048C">
        <w:rPr>
          <w:rFonts w:eastAsia="DengXian"/>
          <w:lang w:eastAsia="zh-CN"/>
        </w:rPr>
        <w:t xml:space="preserve">When UE requests </w:t>
      </w:r>
      <w:r w:rsidRPr="00DF048C">
        <w:t xml:space="preserve">Ranging/SL Positioning policy/parameters, it includes the UE Policy Container with indicating Ranging/SL Positioning Policy Provisioning </w:t>
      </w:r>
      <w:r w:rsidRPr="00DF048C">
        <w:rPr>
          <w:lang w:eastAsia="zh-CN"/>
        </w:rPr>
        <w:t xml:space="preserve">Request in addition to V2X/5G ProSe </w:t>
      </w:r>
      <w:r w:rsidRPr="00DF048C">
        <w:t xml:space="preserve">Policy Provisioning </w:t>
      </w:r>
      <w:r w:rsidRPr="00DF048C">
        <w:rPr>
          <w:lang w:eastAsia="zh-CN"/>
        </w:rPr>
        <w:t xml:space="preserve">Request. The PCF provides </w:t>
      </w:r>
      <w:r w:rsidRPr="00DF048C">
        <w:t>Ranging/SL Positioning policy/parameters</w:t>
      </w:r>
      <w:r w:rsidRPr="00DF048C">
        <w:rPr>
          <w:lang w:eastAsia="zh-CN"/>
        </w:rPr>
        <w:t xml:space="preserve"> in either V2XP or ProSeP to the UE. PCF determines whether to provide the V2XP or ProSeP to the UE depending on whether a V2X </w:t>
      </w:r>
      <w:r w:rsidRPr="00DF048C">
        <w:t xml:space="preserve">Policy Provisioning </w:t>
      </w:r>
      <w:r w:rsidRPr="00DF048C">
        <w:rPr>
          <w:lang w:eastAsia="zh-CN"/>
        </w:rPr>
        <w:t xml:space="preserve">Request or a 5G ProSe </w:t>
      </w:r>
      <w:r w:rsidRPr="00DF048C">
        <w:t xml:space="preserve">Policy Provisioning </w:t>
      </w:r>
      <w:r w:rsidRPr="00DF048C">
        <w:rPr>
          <w:lang w:eastAsia="zh-CN"/>
        </w:rPr>
        <w:t>Request is indicated together:</w:t>
      </w:r>
    </w:p>
    <w:p w14:paraId="4E9D119F" w14:textId="77777777" w:rsidR="00CA67ED" w:rsidRDefault="00CA67ED" w:rsidP="00CA67ED">
      <w:pPr>
        <w:pStyle w:val="B1"/>
        <w:rPr>
          <w:rFonts w:eastAsia="DengXian"/>
          <w:lang w:eastAsia="zh-CN"/>
        </w:rPr>
      </w:pPr>
      <w:r>
        <w:rPr>
          <w:rFonts w:eastAsia="DengXian"/>
          <w:lang w:eastAsia="zh-CN"/>
        </w:rPr>
        <w:t>-</w:t>
      </w:r>
      <w:r>
        <w:rPr>
          <w:rFonts w:eastAsia="DengXian"/>
          <w:lang w:eastAsia="zh-CN"/>
        </w:rPr>
        <w:tab/>
        <w:t>When V2X Policy Provisioning Request is indicated together with Ranging/SL Positioning Policy Provisioning Request, PCF provides Ranging/SL Positioning policy/parameters in the V2XP;</w:t>
      </w:r>
    </w:p>
    <w:p w14:paraId="71151907" w14:textId="77777777" w:rsidR="00CA67ED" w:rsidRDefault="00CA67ED" w:rsidP="00CA67ED">
      <w:pPr>
        <w:pStyle w:val="B1"/>
        <w:rPr>
          <w:rFonts w:eastAsia="DengXian"/>
          <w:lang w:eastAsia="zh-CN"/>
        </w:rPr>
      </w:pPr>
      <w:r>
        <w:rPr>
          <w:rFonts w:eastAsia="DengXian"/>
          <w:lang w:eastAsia="zh-CN"/>
        </w:rPr>
        <w:t>-</w:t>
      </w:r>
      <w:r>
        <w:rPr>
          <w:rFonts w:eastAsia="DengXian"/>
          <w:lang w:eastAsia="zh-CN"/>
        </w:rPr>
        <w:tab/>
        <w:t>When 5G ProSe Policy Provisioning Request is indicated together with Ranging/SL Positioning Policy Provisioning Request, PCF provides Ranging/SL Positioning policy/parameters in the ProSeP;</w:t>
      </w:r>
    </w:p>
    <w:p w14:paraId="267B78C9" w14:textId="03EBF130" w:rsidR="00CA67ED" w:rsidRDefault="00CA67ED" w:rsidP="00CA67ED">
      <w:pPr>
        <w:pStyle w:val="B1"/>
        <w:rPr>
          <w:rFonts w:eastAsia="DengXian"/>
          <w:lang w:eastAsia="zh-CN"/>
        </w:rPr>
      </w:pPr>
      <w:r>
        <w:rPr>
          <w:rFonts w:eastAsia="DengXian"/>
          <w:lang w:eastAsia="zh-CN"/>
        </w:rPr>
        <w:t>-</w:t>
      </w:r>
      <w:r>
        <w:rPr>
          <w:rFonts w:eastAsia="DengXian"/>
          <w:lang w:eastAsia="zh-CN"/>
        </w:rPr>
        <w:tab/>
        <w:t>When both V2X Policy Provisioning Request and 5G ProSe Policy Provisioning Request are indicated together with Ranging/SL Positioning Policy Provisioning Request, PCF provides Ranging/SL Positioning policy/parameters in both the V2XP and the ProSeP.</w:t>
      </w:r>
    </w:p>
    <w:p w14:paraId="6BDF5A75" w14:textId="3B5962D2" w:rsidR="00B77236" w:rsidRPr="00DF048C" w:rsidRDefault="00B77236" w:rsidP="00B77236">
      <w:pPr>
        <w:rPr>
          <w:lang w:eastAsia="zh-CN"/>
        </w:rPr>
      </w:pPr>
      <w:r w:rsidRPr="00DF048C">
        <w:rPr>
          <w:rFonts w:eastAsia="DengXian"/>
          <w:lang w:eastAsia="zh-CN"/>
        </w:rPr>
        <w:t xml:space="preserve">To support </w:t>
      </w:r>
      <w:r w:rsidRPr="00DF048C">
        <w:t>Ranging/SL Positioning</w:t>
      </w:r>
      <w:r w:rsidRPr="00DF048C">
        <w:rPr>
          <w:rFonts w:eastAsia="DengXian"/>
          <w:lang w:eastAsia="zh-CN"/>
        </w:rPr>
        <w:t xml:space="preserve">, UE enforces either the </w:t>
      </w:r>
      <w:r w:rsidRPr="00DF048C">
        <w:t xml:space="preserve">Ranging/SL Positioning policy/parameters of </w:t>
      </w:r>
      <w:r w:rsidRPr="00DF048C">
        <w:rPr>
          <w:lang w:eastAsia="zh-CN"/>
        </w:rPr>
        <w:t>V2XP or the those in the ProSeP based on the service request:</w:t>
      </w:r>
    </w:p>
    <w:p w14:paraId="60CE773E" w14:textId="77777777" w:rsidR="00CA67ED" w:rsidRDefault="00CA67ED" w:rsidP="00CA67ED">
      <w:pPr>
        <w:pStyle w:val="B1"/>
      </w:pPr>
      <w:bookmarkStart w:id="801" w:name="_Toc100780971"/>
      <w:bookmarkStart w:id="802" w:name="_Toc100782196"/>
      <w:bookmarkStart w:id="803" w:name="_Toc100782316"/>
      <w:bookmarkStart w:id="804" w:name="_Toc100782440"/>
      <w:bookmarkStart w:id="805" w:name="_Toc100782569"/>
      <w:r>
        <w:t>-</w:t>
      </w:r>
      <w:r>
        <w:tab/>
        <w:t>When the service request is for a V2X service, it enforces Ranging/SL Positioning policy/parameters of V2XP;</w:t>
      </w:r>
    </w:p>
    <w:p w14:paraId="620A47EE" w14:textId="77777777" w:rsidR="00CA67ED" w:rsidRDefault="00CA67ED" w:rsidP="00CA67ED">
      <w:pPr>
        <w:pStyle w:val="B1"/>
      </w:pPr>
      <w:r>
        <w:t>-</w:t>
      </w:r>
      <w:r>
        <w:tab/>
        <w:t>When the service request is for a commercial service or a public safety service, it enforces Ranging/SL Positioning policy/parameters of ProSeP.</w:t>
      </w:r>
    </w:p>
    <w:p w14:paraId="77E69804" w14:textId="2355F3E8" w:rsidR="00B77236" w:rsidRPr="00DF048C" w:rsidRDefault="00B77236" w:rsidP="00B77236">
      <w:pPr>
        <w:pStyle w:val="Heading3"/>
      </w:pPr>
      <w:bookmarkStart w:id="806" w:name="_Toc104257730"/>
      <w:bookmarkStart w:id="807" w:name="_Toc104257904"/>
      <w:bookmarkStart w:id="808" w:name="_Toc104299420"/>
      <w:bookmarkStart w:id="809" w:name="_Toc112768420"/>
      <w:bookmarkStart w:id="810" w:name="_Toc112768708"/>
      <w:bookmarkStart w:id="811" w:name="_Toc112768948"/>
      <w:bookmarkStart w:id="812" w:name="_Toc112772384"/>
      <w:bookmarkStart w:id="813" w:name="_Toc112864059"/>
      <w:bookmarkStart w:id="814" w:name="_Toc112865201"/>
      <w:bookmarkStart w:id="815" w:name="_Toc117042680"/>
      <w:bookmarkStart w:id="816" w:name="_Toc125976032"/>
      <w:bookmarkStart w:id="817" w:name="_Toc128724908"/>
      <w:r w:rsidRPr="00DF048C">
        <w:t>6.</w:t>
      </w:r>
      <w:r w:rsidR="00827AEA" w:rsidRPr="00DF048C">
        <w:t>2</w:t>
      </w:r>
      <w:r w:rsidRPr="00DF048C">
        <w:t>.3</w:t>
      </w:r>
      <w:r w:rsidRPr="00DF048C">
        <w:tab/>
        <w:t>Procedures</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6462C9F0" w14:textId="02A231CF" w:rsidR="00B77236" w:rsidRPr="00DF048C" w:rsidRDefault="00B77236" w:rsidP="00B77236">
      <w:pPr>
        <w:pStyle w:val="Heading4"/>
        <w:rPr>
          <w:lang w:eastAsia="zh-CN"/>
        </w:rPr>
      </w:pPr>
      <w:bookmarkStart w:id="818" w:name="_Toc100780972"/>
      <w:bookmarkStart w:id="819" w:name="_Toc100782197"/>
      <w:bookmarkStart w:id="820" w:name="_Toc100782317"/>
      <w:bookmarkStart w:id="821" w:name="_Toc100782441"/>
      <w:bookmarkStart w:id="822" w:name="_Toc100782570"/>
      <w:bookmarkStart w:id="823" w:name="_Toc104299421"/>
      <w:bookmarkStart w:id="824" w:name="_Toc112768421"/>
      <w:bookmarkStart w:id="825" w:name="_Toc112768709"/>
      <w:bookmarkStart w:id="826" w:name="_Toc112768949"/>
      <w:bookmarkStart w:id="827" w:name="_Toc112772385"/>
      <w:bookmarkStart w:id="828" w:name="_Toc112864060"/>
      <w:bookmarkStart w:id="829" w:name="_Toc112865202"/>
      <w:bookmarkStart w:id="830" w:name="_Toc125976033"/>
      <w:bookmarkStart w:id="831" w:name="_Toc128724909"/>
      <w:r w:rsidRPr="00DF048C">
        <w:rPr>
          <w:lang w:eastAsia="zh-CN"/>
        </w:rPr>
        <w:t>6.</w:t>
      </w:r>
      <w:r w:rsidR="00827AEA" w:rsidRPr="00DF048C">
        <w:rPr>
          <w:lang w:eastAsia="zh-CN"/>
        </w:rPr>
        <w:t>2</w:t>
      </w:r>
      <w:r w:rsidRPr="00DF048C">
        <w:rPr>
          <w:lang w:eastAsia="zh-CN"/>
        </w:rPr>
        <w:t>.3.1</w:t>
      </w:r>
      <w:r w:rsidR="000A5D2A" w:rsidRPr="00DF048C">
        <w:rPr>
          <w:lang w:eastAsia="zh-CN"/>
        </w:rPr>
        <w:tab/>
      </w:r>
      <w:r w:rsidRPr="00DF048C">
        <w:rPr>
          <w:lang w:eastAsia="zh-CN"/>
        </w:rPr>
        <w:t>Support of Ranging/SL Positioning for V2X service</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p>
    <w:p w14:paraId="3CE9D906" w14:textId="0576A8E5" w:rsidR="00B77236" w:rsidRPr="00DF048C" w:rsidRDefault="00B77236" w:rsidP="00B77236">
      <w:pPr>
        <w:pStyle w:val="Heading5"/>
        <w:rPr>
          <w:lang w:eastAsia="zh-CN"/>
        </w:rPr>
      </w:pPr>
      <w:bookmarkStart w:id="832" w:name="_Toc100780973"/>
      <w:bookmarkStart w:id="833" w:name="_Toc100782198"/>
      <w:bookmarkStart w:id="834" w:name="_Toc100782318"/>
      <w:bookmarkStart w:id="835" w:name="_Toc100782442"/>
      <w:bookmarkStart w:id="836" w:name="_Toc100782571"/>
      <w:bookmarkStart w:id="837" w:name="_Toc104299422"/>
      <w:bookmarkStart w:id="838" w:name="_Toc112768422"/>
      <w:bookmarkStart w:id="839" w:name="_Toc112768710"/>
      <w:bookmarkStart w:id="840" w:name="_Toc112768950"/>
      <w:bookmarkStart w:id="841" w:name="_Toc112772386"/>
      <w:bookmarkStart w:id="842" w:name="_Toc112864061"/>
      <w:bookmarkStart w:id="843" w:name="_Toc112865203"/>
      <w:bookmarkStart w:id="844" w:name="_Toc125976034"/>
      <w:bookmarkStart w:id="845" w:name="_Toc128724910"/>
      <w:r w:rsidRPr="00DF048C">
        <w:rPr>
          <w:lang w:eastAsia="zh-CN"/>
        </w:rPr>
        <w:t>6.</w:t>
      </w:r>
      <w:r w:rsidR="00827AEA" w:rsidRPr="00DF048C">
        <w:rPr>
          <w:lang w:eastAsia="zh-CN"/>
        </w:rPr>
        <w:t>2</w:t>
      </w:r>
      <w:r w:rsidRPr="00DF048C">
        <w:rPr>
          <w:lang w:eastAsia="zh-CN"/>
        </w:rPr>
        <w:t>.3.1.1</w:t>
      </w:r>
      <w:r w:rsidR="000A5D2A" w:rsidRPr="00DF048C">
        <w:rPr>
          <w:lang w:eastAsia="zh-CN"/>
        </w:rPr>
        <w:tab/>
      </w:r>
      <w:r w:rsidRPr="00DF048C">
        <w:rPr>
          <w:lang w:eastAsia="zh-CN"/>
        </w:rPr>
        <w:t>PCF based Service Authorization and Provisioning to UE</w:t>
      </w:r>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7237970A" w14:textId="12AFEA1E" w:rsidR="00B77236" w:rsidRPr="00DF048C" w:rsidRDefault="00B77236" w:rsidP="00947170">
      <w:pPr>
        <w:rPr>
          <w:lang w:eastAsia="zh-CN" w:bidi="ar"/>
        </w:rPr>
      </w:pPr>
      <w:r w:rsidRPr="00DF048C">
        <w:rPr>
          <w:lang w:eastAsia="zh-CN" w:bidi="ar"/>
        </w:rPr>
        <w:t>If the UE supports V2X communication &amp; Ranging/SL Positioning and it does not have valid V2X policy/parameters, the UE includes the UE Policy Container with indicating Ranging/SL Positioning Policy Provisioning Request in addition to the V2X Policy Request during registration procedure.</w:t>
      </w:r>
    </w:p>
    <w:p w14:paraId="59AA4EFF" w14:textId="0BE3A47D" w:rsidR="00B77236" w:rsidRPr="00DF048C" w:rsidRDefault="00B77236" w:rsidP="00947170">
      <w:pPr>
        <w:rPr>
          <w:lang w:eastAsia="zh-CN" w:bidi="ar"/>
        </w:rPr>
      </w:pPr>
      <w:r w:rsidRPr="00DF048C">
        <w:rPr>
          <w:lang w:eastAsia="zh-CN" w:bidi="ar"/>
        </w:rPr>
        <w:t>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w:t>
      </w:r>
    </w:p>
    <w:p w14:paraId="03CCF393" w14:textId="77777777" w:rsidR="005B4900" w:rsidRDefault="005B4900" w:rsidP="005B4900">
      <w:pPr>
        <w:pStyle w:val="B1"/>
        <w:rPr>
          <w:rFonts w:eastAsia="DengXian"/>
        </w:rPr>
      </w:pPr>
      <w:r>
        <w:rPr>
          <w:rFonts w:eastAsia="DengXian"/>
        </w:rPr>
        <w:t>-</w:t>
      </w:r>
      <w:r>
        <w:rPr>
          <w:rFonts w:eastAsia="DengXian"/>
        </w:rPr>
        <w:tab/>
        <w:t>Policy/parameters for PC5 Tx Profile selection;</w:t>
      </w:r>
    </w:p>
    <w:p w14:paraId="3743E034" w14:textId="77777777" w:rsidR="005B4900" w:rsidRDefault="005B4900" w:rsidP="005B4900">
      <w:pPr>
        <w:pStyle w:val="B1"/>
        <w:rPr>
          <w:rFonts w:eastAsia="DengXian"/>
        </w:rPr>
      </w:pPr>
      <w:r>
        <w:rPr>
          <w:rFonts w:eastAsia="DengXian"/>
        </w:rPr>
        <w:t>-</w:t>
      </w:r>
      <w:r>
        <w:rPr>
          <w:rFonts w:eastAsia="DengXian"/>
        </w:rPr>
        <w:tab/>
        <w:t>Policy/parameters related to privacy;</w:t>
      </w:r>
    </w:p>
    <w:p w14:paraId="21B416BB" w14:textId="77777777" w:rsidR="005B4900" w:rsidRDefault="005B4900" w:rsidP="005B4900">
      <w:pPr>
        <w:pStyle w:val="B1"/>
        <w:rPr>
          <w:rFonts w:eastAsia="DengXian"/>
        </w:rPr>
      </w:pPr>
      <w:r>
        <w:rPr>
          <w:rFonts w:eastAsia="DengXian"/>
        </w:rPr>
        <w:t>-</w:t>
      </w:r>
      <w:r>
        <w:rPr>
          <w:rFonts w:eastAsia="DengXian"/>
        </w:rPr>
        <w:tab/>
        <w:t>Policy/parameters when NR PC5 is selected.</w:t>
      </w:r>
    </w:p>
    <w:p w14:paraId="35C46633" w14:textId="41FCFE49" w:rsidR="00CA67ED" w:rsidRDefault="00CA67ED" w:rsidP="00947170">
      <w:pPr>
        <w:rPr>
          <w:rFonts w:eastAsia="DengXian"/>
        </w:rPr>
      </w:pPr>
      <w:r>
        <w:rPr>
          <w:rFonts w:eastAsia="DengXian"/>
        </w:rPr>
        <w:t>PCF also determines to include Authorization policy for Ranging/SL Positioning as defined in clause 6.2.2 in the V2XP.</w:t>
      </w:r>
    </w:p>
    <w:p w14:paraId="084C53BB" w14:textId="0E2A2589" w:rsidR="00CA67ED" w:rsidRDefault="00CA67ED" w:rsidP="00947170">
      <w:pPr>
        <w:rPr>
          <w:rFonts w:eastAsia="DengXian"/>
        </w:rPr>
      </w:pPr>
      <w:r>
        <w:rPr>
          <w:rFonts w:eastAsia="DengXian"/>
        </w:rPr>
        <w:lastRenderedPageBreak/>
        <w:t xml:space="preserve">The PCF provides the V2XP to the UE by using </w:t>
      </w:r>
      <w:r w:rsidR="001F671C">
        <w:rPr>
          <w:rFonts w:eastAsia="DengXian"/>
        </w:rPr>
        <w:t>"</w:t>
      </w:r>
      <w:r>
        <w:rPr>
          <w:rFonts w:eastAsia="DengXian"/>
        </w:rPr>
        <w:t>UE Configuration Update procedure for transparent UE Policy Delivery</w:t>
      </w:r>
      <w:r w:rsidR="001F671C">
        <w:rPr>
          <w:rFonts w:eastAsia="DengXian"/>
        </w:rPr>
        <w:t>"</w:t>
      </w:r>
      <w:r>
        <w:rPr>
          <w:rFonts w:eastAsia="DengXian"/>
        </w:rPr>
        <w:t xml:space="preserve"> procedure as defined in clause 4.2.4.3 of </w:t>
      </w:r>
      <w:r w:rsidR="006D34D6">
        <w:rPr>
          <w:rFonts w:eastAsia="DengXian"/>
        </w:rPr>
        <w:t>TS 23.502 [</w:t>
      </w:r>
      <w:r>
        <w:rPr>
          <w:rFonts w:eastAsia="DengXian"/>
        </w:rPr>
        <w:t>9].</w:t>
      </w:r>
    </w:p>
    <w:p w14:paraId="620F3163" w14:textId="196AF869" w:rsidR="00B77236" w:rsidRPr="00DF048C" w:rsidRDefault="00B77236" w:rsidP="00B77236">
      <w:pPr>
        <w:pStyle w:val="Heading5"/>
        <w:rPr>
          <w:lang w:eastAsia="zh-CN"/>
        </w:rPr>
      </w:pPr>
      <w:bookmarkStart w:id="846" w:name="_Toc100780974"/>
      <w:bookmarkStart w:id="847" w:name="_Toc100782199"/>
      <w:bookmarkStart w:id="848" w:name="_Toc100782319"/>
      <w:bookmarkStart w:id="849" w:name="_Toc100782443"/>
      <w:bookmarkStart w:id="850" w:name="_Toc100782572"/>
      <w:bookmarkStart w:id="851" w:name="_Toc104299423"/>
      <w:bookmarkStart w:id="852" w:name="_Toc112768423"/>
      <w:bookmarkStart w:id="853" w:name="_Toc112768711"/>
      <w:bookmarkStart w:id="854" w:name="_Toc112768951"/>
      <w:bookmarkStart w:id="855" w:name="_Toc112772387"/>
      <w:bookmarkStart w:id="856" w:name="_Toc112864062"/>
      <w:bookmarkStart w:id="857" w:name="_Toc112865204"/>
      <w:bookmarkStart w:id="858" w:name="_Toc125976035"/>
      <w:bookmarkStart w:id="859" w:name="_Toc128724911"/>
      <w:r w:rsidRPr="00DF048C">
        <w:rPr>
          <w:lang w:eastAsia="zh-CN"/>
        </w:rPr>
        <w:t>6.</w:t>
      </w:r>
      <w:r w:rsidR="00827AEA" w:rsidRPr="00DF048C">
        <w:rPr>
          <w:lang w:eastAsia="zh-CN"/>
        </w:rPr>
        <w:t>2</w:t>
      </w:r>
      <w:r w:rsidRPr="00DF048C">
        <w:rPr>
          <w:lang w:eastAsia="zh-CN"/>
        </w:rPr>
        <w:t>.3.1.2</w:t>
      </w:r>
      <w:r w:rsidR="000A5D2A" w:rsidRPr="00DF048C">
        <w:rPr>
          <w:lang w:eastAsia="zh-CN"/>
        </w:rPr>
        <w:tab/>
      </w:r>
      <w:r w:rsidRPr="00DF048C">
        <w:rPr>
          <w:lang w:eastAsia="zh-CN"/>
        </w:rPr>
        <w:t>Procedure for UE triggered V2X Policy provisioning</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7BE6850B" w14:textId="77777777" w:rsidR="00B77236" w:rsidRPr="00DF048C" w:rsidRDefault="00B77236" w:rsidP="00CA67ED">
      <w:pPr>
        <w:rPr>
          <w:rFonts w:eastAsia="SimSun"/>
          <w:lang w:eastAsia="zh-CN"/>
        </w:rPr>
      </w:pPr>
      <w:r w:rsidRPr="00DF048C">
        <w:rPr>
          <w:rFonts w:eastAsia="SimSun"/>
          <w:lang w:eastAsia="zh-CN"/>
        </w:rPr>
        <w:t>The UE triggered Policy Provisioning procedure is initiated by the UE to request V2X Policy/Parameter from the PCF when UE determines the V2X Policy/Parameter is invalid in the following cases:</w:t>
      </w:r>
    </w:p>
    <w:p w14:paraId="558AEE48" w14:textId="77777777" w:rsidR="00B77236" w:rsidRPr="00DF048C" w:rsidRDefault="00B77236" w:rsidP="00CA67ED">
      <w:pPr>
        <w:pStyle w:val="B1"/>
        <w:rPr>
          <w:rFonts w:eastAsia="DengXian"/>
          <w:lang w:eastAsia="zh-CN"/>
        </w:rPr>
      </w:pPr>
      <w:r w:rsidRPr="00CA67ED">
        <w:rPr>
          <w:rFonts w:eastAsia="DengXian"/>
        </w:rPr>
        <w:t>-</w:t>
      </w:r>
      <w:r w:rsidRPr="00CA67ED">
        <w:rPr>
          <w:rFonts w:eastAsia="DengXian"/>
        </w:rPr>
        <w:tab/>
        <w:t>if the validity timer indicated in the V2X Policy/Parameter expires;</w:t>
      </w:r>
    </w:p>
    <w:p w14:paraId="4DE42097" w14:textId="77777777" w:rsidR="00B77236" w:rsidRPr="00DF048C" w:rsidRDefault="00B77236" w:rsidP="00CA67ED">
      <w:pPr>
        <w:pStyle w:val="B1"/>
        <w:rPr>
          <w:rFonts w:eastAsia="DengXian"/>
          <w:lang w:eastAsia="zh-CN"/>
        </w:rPr>
      </w:pPr>
      <w:r w:rsidRPr="00CA67ED">
        <w:rPr>
          <w:rFonts w:eastAsia="DengXian"/>
        </w:rPr>
        <w:t>-</w:t>
      </w:r>
      <w:r w:rsidRPr="00CA67ED">
        <w:rPr>
          <w:rFonts w:eastAsia="DengXian"/>
        </w:rPr>
        <w:tab/>
        <w:t>if there are no valid parameters, e.g. for the V2X service type a UE wants to use, for current area, or due to abnormal situation.</w:t>
      </w:r>
    </w:p>
    <w:p w14:paraId="43C311EE" w14:textId="77777777" w:rsidR="00B77236" w:rsidRPr="00DF048C" w:rsidRDefault="004A4FB6" w:rsidP="00CA67ED">
      <w:pPr>
        <w:pStyle w:val="TH"/>
        <w:rPr>
          <w:rFonts w:eastAsia="DengXian"/>
        </w:rPr>
      </w:pPr>
      <w:r>
        <w:rPr>
          <w:rFonts w:eastAsia="DengXian"/>
        </w:rPr>
        <w:pict w14:anchorId="36CC7D26">
          <v:shape id="_x0000_i1030" type="#_x0000_t75" style="width:383.25pt;height:145.5pt">
            <v:imagedata r:id="rId21" o:title=""/>
          </v:shape>
        </w:pict>
      </w:r>
    </w:p>
    <w:p w14:paraId="2D939F78" w14:textId="01D0B9E3" w:rsidR="00B77236" w:rsidRPr="00DF048C" w:rsidRDefault="00B77236" w:rsidP="00CA67ED">
      <w:pPr>
        <w:pStyle w:val="TF"/>
        <w:rPr>
          <w:rFonts w:eastAsia="DengXian"/>
        </w:rPr>
      </w:pPr>
      <w:r w:rsidRPr="00DF048C">
        <w:rPr>
          <w:rFonts w:eastAsia="DengXian"/>
        </w:rPr>
        <w:t>Figure 6.</w:t>
      </w:r>
      <w:r w:rsidR="00827AEA" w:rsidRPr="00DF048C">
        <w:rPr>
          <w:rFonts w:eastAsia="DengXian"/>
        </w:rPr>
        <w:t>2</w:t>
      </w:r>
      <w:r w:rsidRPr="00DF048C">
        <w:rPr>
          <w:rFonts w:eastAsia="DengXian"/>
        </w:rPr>
        <w:t>.3.1.2-1: UE triggered V2X Policy provisioning procedure</w:t>
      </w:r>
    </w:p>
    <w:p w14:paraId="1359876D" w14:textId="77777777" w:rsidR="00B77236" w:rsidRPr="00DF048C" w:rsidRDefault="00B77236" w:rsidP="00CA67ED">
      <w:pPr>
        <w:pStyle w:val="B1"/>
        <w:rPr>
          <w:rFonts w:eastAsia="DengXian"/>
        </w:rPr>
      </w:pPr>
      <w:r w:rsidRPr="00CA67ED">
        <w:rPr>
          <w:rFonts w:eastAsia="DengXian"/>
        </w:rPr>
        <w:t>1.</w:t>
      </w:r>
      <w:r w:rsidRPr="00CA67ED">
        <w:rPr>
          <w:rFonts w:eastAsia="DengXian"/>
        </w:rPr>
        <w:tab/>
        <w:t>The UE sends UL NAS TRANSPORT message carrying the UE Policy Container (UE V2X Policy Provisioning Request to request V2X policies) to the AMF.</w:t>
      </w:r>
    </w:p>
    <w:p w14:paraId="6CAD295A" w14:textId="77777777" w:rsidR="00B77236" w:rsidRPr="00DF048C" w:rsidRDefault="00B77236" w:rsidP="00CA67ED">
      <w:pPr>
        <w:pStyle w:val="B1"/>
        <w:rPr>
          <w:rFonts w:eastAsia="DengXian"/>
        </w:rPr>
      </w:pPr>
      <w:r w:rsidRPr="00CA67ED">
        <w:rPr>
          <w:rFonts w:eastAsia="DengXian"/>
        </w:rPr>
        <w:t>2.</w:t>
      </w:r>
      <w:r w:rsidRPr="00CA67ED">
        <w:rPr>
          <w:rFonts w:eastAsia="DengXian"/>
        </w:rPr>
        <w:tab/>
        <w:t>The AMF sends the Namf_Communication_N1MessageNotify request to the PCF including the UE Policy Container received from UE.</w:t>
      </w:r>
    </w:p>
    <w:p w14:paraId="4A1849D8" w14:textId="3405530B" w:rsidR="00B77236" w:rsidRPr="00DF048C" w:rsidRDefault="00B77236" w:rsidP="00CA67ED">
      <w:pPr>
        <w:pStyle w:val="B1"/>
        <w:rPr>
          <w:rFonts w:eastAsia="DengXian"/>
        </w:rPr>
      </w:pPr>
      <w:r w:rsidRPr="00CA67ED">
        <w:rPr>
          <w:rFonts w:eastAsia="DengXian"/>
        </w:rPr>
        <w:t>3.</w:t>
      </w:r>
      <w:r w:rsidRPr="00CA67ED">
        <w:rPr>
          <w:rFonts w:eastAsia="DengXian"/>
        </w:rPr>
        <w:tab/>
        <w:t>The PCF receives UE Policy Container which indicates UE Policy Provisioning Request to request Ranging/SL Positioning policy/parameters in addition to V2X policy/parameters. The PCF determines the authorised policy/parameters and deliver them to the UE as defined in 6.</w:t>
      </w:r>
      <w:r w:rsidR="005B4900">
        <w:rPr>
          <w:rFonts w:eastAsia="DengXian"/>
        </w:rPr>
        <w:t>2</w:t>
      </w:r>
      <w:r w:rsidRPr="00CA67ED">
        <w:rPr>
          <w:rFonts w:eastAsia="DengXian"/>
        </w:rPr>
        <w:t>.3.1.1.</w:t>
      </w:r>
    </w:p>
    <w:p w14:paraId="20D5CFE4" w14:textId="63AD0357" w:rsidR="00B77236" w:rsidRPr="00DF048C" w:rsidRDefault="00B77236" w:rsidP="00B77236">
      <w:pPr>
        <w:pStyle w:val="Heading5"/>
        <w:rPr>
          <w:lang w:eastAsia="zh-CN"/>
        </w:rPr>
      </w:pPr>
      <w:bookmarkStart w:id="860" w:name="_Toc100780975"/>
      <w:bookmarkStart w:id="861" w:name="_Toc100782200"/>
      <w:bookmarkStart w:id="862" w:name="_Toc100782320"/>
      <w:bookmarkStart w:id="863" w:name="_Toc100782444"/>
      <w:bookmarkStart w:id="864" w:name="_Toc100782573"/>
      <w:bookmarkStart w:id="865" w:name="_Toc104299424"/>
      <w:bookmarkStart w:id="866" w:name="_Toc112768424"/>
      <w:bookmarkStart w:id="867" w:name="_Toc112768712"/>
      <w:bookmarkStart w:id="868" w:name="_Toc112768952"/>
      <w:bookmarkStart w:id="869" w:name="_Toc112772388"/>
      <w:bookmarkStart w:id="870" w:name="_Toc112864063"/>
      <w:bookmarkStart w:id="871" w:name="_Toc112865205"/>
      <w:bookmarkStart w:id="872" w:name="_Toc125976036"/>
      <w:bookmarkStart w:id="873" w:name="_Toc128724912"/>
      <w:r w:rsidRPr="00DF048C">
        <w:rPr>
          <w:lang w:eastAsia="zh-CN"/>
        </w:rPr>
        <w:t>6.</w:t>
      </w:r>
      <w:r w:rsidR="00827AEA" w:rsidRPr="00DF048C">
        <w:rPr>
          <w:lang w:eastAsia="zh-CN"/>
        </w:rPr>
        <w:t>2</w:t>
      </w:r>
      <w:r w:rsidRPr="00DF048C">
        <w:rPr>
          <w:lang w:eastAsia="zh-CN"/>
        </w:rPr>
        <w:t>.3.1.3</w:t>
      </w:r>
      <w:r w:rsidR="000A5D2A" w:rsidRPr="00DF048C">
        <w:rPr>
          <w:lang w:eastAsia="zh-CN"/>
        </w:rPr>
        <w:tab/>
      </w:r>
      <w:r w:rsidRPr="00DF048C">
        <w:rPr>
          <w:lang w:eastAsia="zh-CN"/>
        </w:rPr>
        <w:t>Ranging/SL Positioning Policy enforcement at UE</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4595314C" w14:textId="77777777" w:rsidR="00B77236" w:rsidRPr="00DF048C" w:rsidRDefault="00B77236" w:rsidP="00B77236">
      <w:pPr>
        <w:widowControl w:val="0"/>
        <w:spacing w:after="0"/>
        <w:rPr>
          <w:rFonts w:eastAsia="SimSun"/>
          <w:kern w:val="2"/>
          <w:sz w:val="21"/>
          <w:szCs w:val="24"/>
          <w:lang w:eastAsia="zh-CN"/>
        </w:rPr>
      </w:pPr>
      <w:r w:rsidRPr="00DF048C">
        <w:rPr>
          <w:rFonts w:eastAsia="SimSun"/>
          <w:kern w:val="2"/>
          <w:sz w:val="21"/>
          <w:szCs w:val="24"/>
          <w:lang w:eastAsia="zh-CN"/>
        </w:rPr>
        <w:t>When Ranging/SL Positioning is performed for V2X service, the UE applies parameters received in V2XP for Ranging/SL Positioning.</w:t>
      </w:r>
    </w:p>
    <w:p w14:paraId="079117CA" w14:textId="45E78B4F" w:rsidR="00B77236" w:rsidRPr="00DF048C" w:rsidRDefault="00B77236" w:rsidP="00B77236">
      <w:pPr>
        <w:pStyle w:val="Heading4"/>
        <w:rPr>
          <w:lang w:eastAsia="zh-CN"/>
        </w:rPr>
      </w:pPr>
      <w:bookmarkStart w:id="874" w:name="_Toc100780976"/>
      <w:bookmarkStart w:id="875" w:name="_Toc100782201"/>
      <w:bookmarkStart w:id="876" w:name="_Toc100782321"/>
      <w:bookmarkStart w:id="877" w:name="_Toc100782445"/>
      <w:bookmarkStart w:id="878" w:name="_Toc100782574"/>
      <w:bookmarkStart w:id="879" w:name="_Toc104299425"/>
      <w:bookmarkStart w:id="880" w:name="_Toc112768425"/>
      <w:bookmarkStart w:id="881" w:name="_Toc112768713"/>
      <w:bookmarkStart w:id="882" w:name="_Toc112768953"/>
      <w:bookmarkStart w:id="883" w:name="_Toc112772389"/>
      <w:bookmarkStart w:id="884" w:name="_Toc112864064"/>
      <w:bookmarkStart w:id="885" w:name="_Toc112865206"/>
      <w:bookmarkStart w:id="886" w:name="_Toc125976037"/>
      <w:bookmarkStart w:id="887" w:name="_Toc128724913"/>
      <w:r w:rsidRPr="00DF048C">
        <w:rPr>
          <w:lang w:eastAsia="zh-CN"/>
        </w:rPr>
        <w:t>6.</w:t>
      </w:r>
      <w:r w:rsidR="00827AEA" w:rsidRPr="00DF048C">
        <w:rPr>
          <w:lang w:eastAsia="zh-CN"/>
        </w:rPr>
        <w:t>2</w:t>
      </w:r>
      <w:r w:rsidRPr="00DF048C">
        <w:rPr>
          <w:lang w:eastAsia="zh-CN"/>
        </w:rPr>
        <w:t>.3.2</w:t>
      </w:r>
      <w:r w:rsidR="000A5D2A" w:rsidRPr="00DF048C">
        <w:rPr>
          <w:lang w:eastAsia="zh-CN"/>
        </w:rPr>
        <w:tab/>
      </w:r>
      <w:r w:rsidRPr="00DF048C">
        <w:rPr>
          <w:lang w:eastAsia="zh-CN"/>
        </w:rPr>
        <w:t>Support of Ranging/SL Positioning for commercial and public safety service</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644A586D" w14:textId="3CA17160" w:rsidR="00B77236" w:rsidRPr="00DF048C" w:rsidRDefault="00B77236" w:rsidP="00B77236">
      <w:pPr>
        <w:pStyle w:val="Heading5"/>
        <w:rPr>
          <w:lang w:eastAsia="zh-CN"/>
        </w:rPr>
      </w:pPr>
      <w:bookmarkStart w:id="888" w:name="_Toc100780977"/>
      <w:bookmarkStart w:id="889" w:name="_Toc100782202"/>
      <w:bookmarkStart w:id="890" w:name="_Toc100782322"/>
      <w:bookmarkStart w:id="891" w:name="_Toc100782446"/>
      <w:bookmarkStart w:id="892" w:name="_Toc100782575"/>
      <w:bookmarkStart w:id="893" w:name="_Toc104299426"/>
      <w:bookmarkStart w:id="894" w:name="_Toc112768426"/>
      <w:bookmarkStart w:id="895" w:name="_Toc112768714"/>
      <w:bookmarkStart w:id="896" w:name="_Toc112768954"/>
      <w:bookmarkStart w:id="897" w:name="_Toc112772390"/>
      <w:bookmarkStart w:id="898" w:name="_Toc112864065"/>
      <w:bookmarkStart w:id="899" w:name="_Toc112865207"/>
      <w:bookmarkStart w:id="900" w:name="_Toc125976038"/>
      <w:bookmarkStart w:id="901" w:name="_Toc128724914"/>
      <w:r w:rsidRPr="00DF048C">
        <w:rPr>
          <w:lang w:eastAsia="zh-CN"/>
        </w:rPr>
        <w:t>6.</w:t>
      </w:r>
      <w:r w:rsidR="00827AEA" w:rsidRPr="00DF048C">
        <w:rPr>
          <w:lang w:eastAsia="zh-CN"/>
        </w:rPr>
        <w:t>2</w:t>
      </w:r>
      <w:r w:rsidRPr="00DF048C">
        <w:rPr>
          <w:lang w:eastAsia="zh-CN"/>
        </w:rPr>
        <w:t>.3.2.1</w:t>
      </w:r>
      <w:r w:rsidR="000A5D2A" w:rsidRPr="00DF048C">
        <w:rPr>
          <w:lang w:eastAsia="zh-CN"/>
        </w:rPr>
        <w:tab/>
      </w:r>
      <w:r w:rsidRPr="00DF048C">
        <w:rPr>
          <w:lang w:eastAsia="zh-CN"/>
        </w:rPr>
        <w:t>PCF based Service Authorization and Provisioning to UE</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132F48B5" w14:textId="6E039970" w:rsidR="00B77236" w:rsidRPr="00DF048C" w:rsidRDefault="00B77236" w:rsidP="00B77236">
      <w:pPr>
        <w:rPr>
          <w:lang w:eastAsia="zh-CN"/>
        </w:rPr>
      </w:pPr>
      <w:r w:rsidRPr="00DF048C">
        <w:rPr>
          <w:lang w:eastAsia="zh-CN"/>
        </w:rPr>
        <w:t>If the UE supports one of 5G ProSe capabilities &amp; Ranging/SL Positioning and it does not have valid 5G ProSe policy/parameters, the UE includes the UE Policy Container with indicating Ranging/SL Positioning Policy Provisioning Request in addition to the 5G ProSe Policy Provisioning Request during registration procedure.</w:t>
      </w:r>
    </w:p>
    <w:p w14:paraId="18050BF1" w14:textId="1B22555A" w:rsidR="00B77236" w:rsidRPr="00DF048C" w:rsidRDefault="00B77236" w:rsidP="00B77236">
      <w:pPr>
        <w:rPr>
          <w:lang w:eastAsia="zh-CN"/>
        </w:rPr>
      </w:pPr>
      <w:r w:rsidRPr="00DF048C">
        <w:rPr>
          <w:lang w:eastAsia="zh-CN"/>
        </w:rPr>
        <w:t>If the UE indicates Ranging/SL Positioning Policy Provisioning Request in addition to the 5G ProSe Policy Provisioning Request in the UE Policy Container, the PCF determines to include in the 5G ProSeP the following policy/parameters in addition to the other policy/parameters by considering Ranging/SL Positioning as a special 5G ProSe service identified by a predefined ProSe Identifier with the mapping parameters:</w:t>
      </w:r>
    </w:p>
    <w:p w14:paraId="6E775C70" w14:textId="1795DCB9" w:rsidR="00D62CAC" w:rsidRDefault="00D62CAC" w:rsidP="00D62CAC">
      <w:pPr>
        <w:pStyle w:val="B1"/>
        <w:rPr>
          <w:rFonts w:eastAsia="DengXian"/>
        </w:rPr>
      </w:pPr>
      <w:r>
        <w:rPr>
          <w:rFonts w:eastAsia="DengXian"/>
        </w:rPr>
        <w:t>-</w:t>
      </w:r>
      <w:r>
        <w:rPr>
          <w:rFonts w:eastAsia="DengXian"/>
        </w:rPr>
        <w:tab/>
        <w:t>Parameters used for 5G ProSe Direct Discovery.</w:t>
      </w:r>
    </w:p>
    <w:p w14:paraId="5B770D10" w14:textId="4FFDFE1D" w:rsidR="00D62CAC" w:rsidRDefault="00D62CAC" w:rsidP="00D62CAC">
      <w:pPr>
        <w:pStyle w:val="B1"/>
        <w:rPr>
          <w:rFonts w:eastAsia="DengXian"/>
        </w:rPr>
      </w:pPr>
      <w:r>
        <w:rPr>
          <w:rFonts w:eastAsia="DengXian"/>
        </w:rPr>
        <w:t>-</w:t>
      </w:r>
      <w:r>
        <w:rPr>
          <w:rFonts w:eastAsia="DengXian"/>
        </w:rPr>
        <w:tab/>
        <w:t>Policy/parameters related to privacy.</w:t>
      </w:r>
    </w:p>
    <w:p w14:paraId="1BD3E811" w14:textId="22BAAF11" w:rsidR="00D62CAC" w:rsidRDefault="00D62CAC" w:rsidP="00D62CAC">
      <w:pPr>
        <w:pStyle w:val="B1"/>
        <w:rPr>
          <w:rFonts w:eastAsia="DengXian"/>
        </w:rPr>
      </w:pPr>
      <w:r>
        <w:rPr>
          <w:rFonts w:eastAsia="DengXian"/>
        </w:rPr>
        <w:t>-</w:t>
      </w:r>
      <w:r>
        <w:rPr>
          <w:rFonts w:eastAsia="DengXian"/>
        </w:rPr>
        <w:tab/>
        <w:t>Policy/parameters when NR PC5 is selected.</w:t>
      </w:r>
    </w:p>
    <w:p w14:paraId="1075C228" w14:textId="343FCD52" w:rsidR="00B77236" w:rsidRPr="00DF048C" w:rsidRDefault="00D62CAC" w:rsidP="00B77236">
      <w:pPr>
        <w:rPr>
          <w:rFonts w:eastAsia="DengXian"/>
        </w:rPr>
      </w:pPr>
      <w:r>
        <w:rPr>
          <w:rFonts w:eastAsia="DengXian"/>
        </w:rPr>
        <w:lastRenderedPageBreak/>
        <w:t>PCF also determines to include Authorization policy for Ranging/SL Positioning as defined in clause 6.2.2 in the ProSeP.</w:t>
      </w:r>
    </w:p>
    <w:p w14:paraId="10A626C4" w14:textId="41618616" w:rsidR="00B77236" w:rsidRPr="00DF048C" w:rsidRDefault="00B77236" w:rsidP="00B77236">
      <w:pPr>
        <w:rPr>
          <w:rFonts w:eastAsia="DengXian"/>
        </w:rPr>
      </w:pPr>
      <w:r w:rsidRPr="00DF048C">
        <w:rPr>
          <w:rFonts w:eastAsia="DengXian"/>
        </w:rPr>
        <w:t xml:space="preserve">The PCF provides the 5G ProSe policy/parameters to the UE by using </w:t>
      </w:r>
      <w:r w:rsidR="001F671C">
        <w:rPr>
          <w:rFonts w:eastAsia="DengXian"/>
        </w:rPr>
        <w:t>"</w:t>
      </w:r>
      <w:r w:rsidRPr="00DF048C">
        <w:rPr>
          <w:rFonts w:eastAsia="DengXian"/>
        </w:rPr>
        <w:t>UE Configuration Update procedure for transparent UE Policy Delivery</w:t>
      </w:r>
      <w:r w:rsidR="001F671C">
        <w:rPr>
          <w:rFonts w:eastAsia="DengXian"/>
        </w:rPr>
        <w:t>"</w:t>
      </w:r>
      <w:r w:rsidRPr="00DF048C">
        <w:rPr>
          <w:rFonts w:eastAsia="DengXian"/>
        </w:rPr>
        <w:t xml:space="preserve"> procedure as defined in clause 4.2.4.3 of </w:t>
      </w:r>
      <w:r w:rsidR="006D34D6" w:rsidRPr="00DF048C">
        <w:rPr>
          <w:rFonts w:eastAsia="DengXian"/>
        </w:rPr>
        <w:t>TS</w:t>
      </w:r>
      <w:r w:rsidR="006D34D6">
        <w:rPr>
          <w:rFonts w:eastAsia="DengXian"/>
        </w:rPr>
        <w:t> </w:t>
      </w:r>
      <w:r w:rsidR="006D34D6" w:rsidRPr="00DF048C">
        <w:rPr>
          <w:rFonts w:eastAsia="DengXian"/>
        </w:rPr>
        <w:t>23.502</w:t>
      </w:r>
      <w:r w:rsidR="006D34D6">
        <w:rPr>
          <w:rFonts w:eastAsia="DengXian"/>
        </w:rPr>
        <w:t> </w:t>
      </w:r>
      <w:r w:rsidR="006D34D6" w:rsidRPr="00DF048C">
        <w:rPr>
          <w:rFonts w:eastAsia="DengXian"/>
        </w:rPr>
        <w:t>[</w:t>
      </w:r>
      <w:r w:rsidR="00827AEA" w:rsidRPr="00DF048C">
        <w:rPr>
          <w:rFonts w:eastAsia="DengXian"/>
        </w:rPr>
        <w:t>9</w:t>
      </w:r>
      <w:r w:rsidRPr="00DF048C">
        <w:rPr>
          <w:rFonts w:eastAsia="DengXian"/>
        </w:rPr>
        <w:t>].</w:t>
      </w:r>
    </w:p>
    <w:p w14:paraId="5129E373" w14:textId="7AD72057" w:rsidR="00B77236" w:rsidRPr="00DF048C" w:rsidRDefault="00B77236" w:rsidP="00B77236">
      <w:pPr>
        <w:pStyle w:val="Heading5"/>
        <w:rPr>
          <w:lang w:eastAsia="zh-CN"/>
        </w:rPr>
      </w:pPr>
      <w:bookmarkStart w:id="902" w:name="_Toc66692715"/>
      <w:bookmarkStart w:id="903" w:name="_Toc66701894"/>
      <w:bookmarkStart w:id="904" w:name="_Toc69883568"/>
      <w:bookmarkStart w:id="905" w:name="_Toc73625581"/>
      <w:bookmarkStart w:id="906" w:name="_Toc98836967"/>
      <w:bookmarkStart w:id="907" w:name="_Toc100780978"/>
      <w:bookmarkStart w:id="908" w:name="_Toc100782203"/>
      <w:bookmarkStart w:id="909" w:name="_Toc100782323"/>
      <w:bookmarkStart w:id="910" w:name="_Toc100782447"/>
      <w:bookmarkStart w:id="911" w:name="_Toc100782576"/>
      <w:bookmarkStart w:id="912" w:name="_Toc104299427"/>
      <w:bookmarkStart w:id="913" w:name="_Toc112768427"/>
      <w:bookmarkStart w:id="914" w:name="_Toc112768715"/>
      <w:bookmarkStart w:id="915" w:name="_Toc112768955"/>
      <w:bookmarkStart w:id="916" w:name="_Toc112772391"/>
      <w:bookmarkStart w:id="917" w:name="_Toc112864066"/>
      <w:bookmarkStart w:id="918" w:name="_Toc112865208"/>
      <w:bookmarkStart w:id="919" w:name="_Toc125976039"/>
      <w:bookmarkStart w:id="920" w:name="_Toc128724915"/>
      <w:r w:rsidRPr="00DF048C">
        <w:rPr>
          <w:lang w:eastAsia="zh-CN"/>
        </w:rPr>
        <w:t>6.</w:t>
      </w:r>
      <w:r w:rsidR="00827AEA" w:rsidRPr="00DF048C">
        <w:rPr>
          <w:lang w:eastAsia="zh-CN"/>
        </w:rPr>
        <w:t>2</w:t>
      </w:r>
      <w:r w:rsidRPr="00DF048C">
        <w:rPr>
          <w:lang w:eastAsia="zh-CN"/>
        </w:rPr>
        <w:t>.3.2.2</w:t>
      </w:r>
      <w:r w:rsidR="000A5D2A" w:rsidRPr="00DF048C">
        <w:rPr>
          <w:lang w:eastAsia="zh-CN"/>
        </w:rPr>
        <w:tab/>
      </w:r>
      <w:r w:rsidRPr="00DF048C">
        <w:rPr>
          <w:lang w:eastAsia="zh-CN"/>
        </w:rPr>
        <w:t>Procedure for UE triggered ProSe Policy provisioning</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4F07A019" w14:textId="27D55BD7" w:rsidR="00B77236" w:rsidRPr="00DF048C" w:rsidRDefault="00B77236" w:rsidP="00DF048C">
      <w:pPr>
        <w:rPr>
          <w:lang w:eastAsia="zh-CN"/>
        </w:rPr>
      </w:pPr>
      <w:r w:rsidRPr="00DF048C">
        <w:rPr>
          <w:rFonts w:eastAsia="SimSun"/>
          <w:lang w:eastAsia="zh-CN"/>
        </w:rPr>
        <w:t>The UE triggered Policy Provisioning procedure is initiated by the UE to request ProSe Policy/Parameter from the PCF when UE determines the 5G ProSe Policy/Parameter is invalid in the following cases:</w:t>
      </w:r>
    </w:p>
    <w:p w14:paraId="74AA5538" w14:textId="77777777" w:rsidR="00DF048C" w:rsidRPr="00DF048C" w:rsidRDefault="00DF048C" w:rsidP="00DF048C">
      <w:pPr>
        <w:pStyle w:val="B1"/>
        <w:rPr>
          <w:lang w:eastAsia="zh-CN"/>
        </w:rPr>
      </w:pPr>
      <w:r w:rsidRPr="00DF048C">
        <w:rPr>
          <w:lang w:eastAsia="zh-CN"/>
        </w:rPr>
        <w:t>-</w:t>
      </w:r>
      <w:r w:rsidRPr="00DF048C">
        <w:rPr>
          <w:lang w:eastAsia="zh-CN"/>
        </w:rPr>
        <w:tab/>
        <w:t>if the validity timer indicated in the 5G ProSe Policy/Parameter expires;</w:t>
      </w:r>
    </w:p>
    <w:p w14:paraId="6106C297" w14:textId="77777777" w:rsidR="00DF048C" w:rsidRPr="00DF048C" w:rsidRDefault="00DF048C" w:rsidP="00DF048C">
      <w:pPr>
        <w:pStyle w:val="B1"/>
        <w:rPr>
          <w:lang w:eastAsia="zh-CN"/>
        </w:rPr>
      </w:pPr>
      <w:r w:rsidRPr="00DF048C">
        <w:rPr>
          <w:lang w:eastAsia="zh-CN"/>
        </w:rPr>
        <w:t>-</w:t>
      </w:r>
      <w:r w:rsidRPr="00DF048C">
        <w:rPr>
          <w:lang w:eastAsia="zh-CN"/>
        </w:rPr>
        <w:tab/>
        <w:t>if there are no valid parameters, e.g. for the 5G ProSe Identifier a UE wants to use, for current area, or due to abnormal situation.</w:t>
      </w:r>
    </w:p>
    <w:p w14:paraId="6EE9DF7A" w14:textId="77777777" w:rsidR="00B77236" w:rsidRPr="00DF048C" w:rsidRDefault="004A4FB6" w:rsidP="00CA67ED">
      <w:pPr>
        <w:pStyle w:val="TH"/>
        <w:rPr>
          <w:rFonts w:eastAsia="DengXian"/>
        </w:rPr>
      </w:pPr>
      <w:r>
        <w:rPr>
          <w:rFonts w:eastAsia="DengXian"/>
        </w:rPr>
        <w:pict w14:anchorId="5DE9F1A5">
          <v:shape id="_x0000_i1031" type="#_x0000_t75" style="width:382.5pt;height:145.5pt">
            <v:imagedata r:id="rId21" o:title=""/>
          </v:shape>
        </w:pict>
      </w:r>
    </w:p>
    <w:p w14:paraId="1D2F4994" w14:textId="04AA98E0" w:rsidR="00B77236" w:rsidRPr="00DF048C" w:rsidRDefault="00B77236" w:rsidP="00CA67ED">
      <w:pPr>
        <w:pStyle w:val="TF"/>
        <w:rPr>
          <w:rFonts w:eastAsia="DengXian"/>
        </w:rPr>
      </w:pPr>
      <w:r w:rsidRPr="00DF048C">
        <w:rPr>
          <w:rFonts w:eastAsia="DengXian"/>
        </w:rPr>
        <w:t>Figure 6.</w:t>
      </w:r>
      <w:r w:rsidR="00827AEA" w:rsidRPr="00DF048C">
        <w:rPr>
          <w:rFonts w:eastAsia="DengXian"/>
        </w:rPr>
        <w:t>2</w:t>
      </w:r>
      <w:r w:rsidRPr="00DF048C">
        <w:rPr>
          <w:rFonts w:eastAsia="DengXian"/>
        </w:rPr>
        <w:t xml:space="preserve">.3.2.2-1: UE triggered </w:t>
      </w:r>
      <w:r w:rsidRPr="00DF048C">
        <w:rPr>
          <w:rFonts w:eastAsia="DengXian"/>
          <w:lang w:eastAsia="zh-CN"/>
        </w:rPr>
        <w:t>5G</w:t>
      </w:r>
      <w:r w:rsidRPr="00DF048C">
        <w:rPr>
          <w:rFonts w:eastAsia="DengXian"/>
        </w:rPr>
        <w:t xml:space="preserve"> ProSe Policy provisioning procedure</w:t>
      </w:r>
    </w:p>
    <w:p w14:paraId="6F1CC091" w14:textId="77777777" w:rsidR="005B4900" w:rsidRDefault="005B4900" w:rsidP="00DF048C">
      <w:pPr>
        <w:pStyle w:val="B1"/>
        <w:rPr>
          <w:lang w:eastAsia="zh-CN"/>
        </w:rPr>
      </w:pPr>
      <w:bookmarkStart w:id="921" w:name="_Toc100780979"/>
      <w:bookmarkStart w:id="922" w:name="_Toc100782204"/>
      <w:bookmarkStart w:id="923" w:name="_Toc100782324"/>
      <w:bookmarkStart w:id="924" w:name="_Toc100782448"/>
      <w:bookmarkStart w:id="925" w:name="_Toc100782577"/>
      <w:r>
        <w:rPr>
          <w:lang w:eastAsia="zh-CN"/>
        </w:rPr>
        <w:t>1.</w:t>
      </w:r>
      <w:r>
        <w:rPr>
          <w:lang w:eastAsia="zh-CN"/>
        </w:rPr>
        <w:tab/>
        <w:t>The UE sends the UL NAS TRANSPORT message carrying the UE Policy Container (UE Policy Provisioning Request to request 5G ProSe policies) to the AMF.</w:t>
      </w:r>
    </w:p>
    <w:p w14:paraId="2A8DCB09" w14:textId="77777777" w:rsidR="005B4900" w:rsidRDefault="005B4900" w:rsidP="00DF048C">
      <w:pPr>
        <w:pStyle w:val="B1"/>
        <w:rPr>
          <w:lang w:eastAsia="zh-CN"/>
        </w:rPr>
      </w:pPr>
      <w:r>
        <w:rPr>
          <w:lang w:eastAsia="zh-CN"/>
        </w:rPr>
        <w:t>2.</w:t>
      </w:r>
      <w:r>
        <w:rPr>
          <w:lang w:eastAsia="zh-CN"/>
        </w:rPr>
        <w:tab/>
        <w:t>The AMF sends Namf_Communication_N1MessageNotify request to the PCF including the UE Policy Container received from UE.</w:t>
      </w:r>
    </w:p>
    <w:p w14:paraId="7EE89461" w14:textId="77777777" w:rsidR="005B4900" w:rsidRDefault="005B4900" w:rsidP="00DF048C">
      <w:pPr>
        <w:pStyle w:val="B1"/>
        <w:rPr>
          <w:lang w:eastAsia="zh-CN"/>
        </w:rPr>
      </w:pPr>
      <w:r>
        <w:rPr>
          <w:lang w:eastAsia="zh-CN"/>
        </w:rPr>
        <w:t>3.</w:t>
      </w:r>
      <w:r>
        <w:rPr>
          <w:lang w:eastAsia="zh-CN"/>
        </w:rPr>
        <w:tab/>
        <w:t>The PCF receives UE Policy Container which indicates UE Policy Provisioning Request to request Ranging/SL Positioning policies in addition to 5G ProSe policies. The PCF determines the authorized policy and deliver them to the UE as defined in clause 6.2.3.2.1.</w:t>
      </w:r>
    </w:p>
    <w:p w14:paraId="160A51C8" w14:textId="7D2AB09A" w:rsidR="00B77236" w:rsidRPr="00DF048C" w:rsidRDefault="00B77236" w:rsidP="00B77236">
      <w:pPr>
        <w:pStyle w:val="Heading5"/>
        <w:rPr>
          <w:lang w:eastAsia="zh-CN"/>
        </w:rPr>
      </w:pPr>
      <w:bookmarkStart w:id="926" w:name="_Toc104299428"/>
      <w:bookmarkStart w:id="927" w:name="_Toc112768428"/>
      <w:bookmarkStart w:id="928" w:name="_Toc112768716"/>
      <w:bookmarkStart w:id="929" w:name="_Toc112768956"/>
      <w:bookmarkStart w:id="930" w:name="_Toc112772392"/>
      <w:bookmarkStart w:id="931" w:name="_Toc112864067"/>
      <w:bookmarkStart w:id="932" w:name="_Toc112865209"/>
      <w:bookmarkStart w:id="933" w:name="_Toc125976040"/>
      <w:bookmarkStart w:id="934" w:name="_Toc128724916"/>
      <w:r w:rsidRPr="00DF048C">
        <w:rPr>
          <w:lang w:eastAsia="zh-CN"/>
        </w:rPr>
        <w:t>6.</w:t>
      </w:r>
      <w:r w:rsidR="00827AEA" w:rsidRPr="00DF048C">
        <w:rPr>
          <w:lang w:eastAsia="zh-CN"/>
        </w:rPr>
        <w:t>2</w:t>
      </w:r>
      <w:r w:rsidRPr="00DF048C">
        <w:rPr>
          <w:lang w:eastAsia="zh-CN"/>
        </w:rPr>
        <w:t>.3.2.3</w:t>
      </w:r>
      <w:r w:rsidR="000A5D2A" w:rsidRPr="00DF048C">
        <w:rPr>
          <w:lang w:eastAsia="zh-CN"/>
        </w:rPr>
        <w:tab/>
      </w:r>
      <w:r w:rsidRPr="00DF048C">
        <w:rPr>
          <w:lang w:eastAsia="zh-CN"/>
        </w:rPr>
        <w:t>Ranging/SL Positioning Policy enforcement at UE</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24F033CF" w14:textId="77777777" w:rsidR="00B77236" w:rsidRPr="00DF048C" w:rsidRDefault="00B77236" w:rsidP="00B77236">
      <w:r w:rsidRPr="00DF048C">
        <w:rPr>
          <w:rFonts w:eastAsia="DengXian"/>
        </w:rPr>
        <w:t>When Ranging/SL Positioning is performed for commercial and public safety service, the UE applies parameters received in 5G ProSe policy for Ranging/SL Positioning.</w:t>
      </w:r>
    </w:p>
    <w:p w14:paraId="2E0050FC" w14:textId="5DB5700F" w:rsidR="00B77236" w:rsidRPr="00DF048C" w:rsidRDefault="00B77236" w:rsidP="00B77236">
      <w:pPr>
        <w:pStyle w:val="Heading3"/>
      </w:pPr>
      <w:bookmarkStart w:id="935" w:name="_Toc100780980"/>
      <w:bookmarkStart w:id="936" w:name="_Toc100782205"/>
      <w:bookmarkStart w:id="937" w:name="_Toc100782325"/>
      <w:bookmarkStart w:id="938" w:name="_Toc100782449"/>
      <w:bookmarkStart w:id="939" w:name="_Toc100782578"/>
      <w:bookmarkStart w:id="940" w:name="_Toc104257731"/>
      <w:bookmarkStart w:id="941" w:name="_Toc104257905"/>
      <w:bookmarkStart w:id="942" w:name="_Toc104299429"/>
      <w:bookmarkStart w:id="943" w:name="_Toc112768429"/>
      <w:bookmarkStart w:id="944" w:name="_Toc112768717"/>
      <w:bookmarkStart w:id="945" w:name="_Toc112768957"/>
      <w:bookmarkStart w:id="946" w:name="_Toc112772393"/>
      <w:bookmarkStart w:id="947" w:name="_Toc112864068"/>
      <w:bookmarkStart w:id="948" w:name="_Toc112865210"/>
      <w:bookmarkStart w:id="949" w:name="_Toc117042681"/>
      <w:bookmarkStart w:id="950" w:name="_Toc125976041"/>
      <w:bookmarkStart w:id="951" w:name="_Toc128724917"/>
      <w:r w:rsidRPr="00DF048C">
        <w:t>6.</w:t>
      </w:r>
      <w:r w:rsidR="00827AEA" w:rsidRPr="00DF048C">
        <w:t>2</w:t>
      </w:r>
      <w:r w:rsidRPr="00DF048C">
        <w:t>.4</w:t>
      </w:r>
      <w:r w:rsidRPr="00DF048C">
        <w:tab/>
        <w:t>Impacts on services, entities, and interfaces</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5D2FA3A5" w14:textId="0C56E564" w:rsidR="00B77236" w:rsidRDefault="00B77236" w:rsidP="00B77236">
      <w:pPr>
        <w:rPr>
          <w:rFonts w:eastAsia="DengXian"/>
        </w:rPr>
      </w:pPr>
      <w:r w:rsidRPr="00DF048C">
        <w:rPr>
          <w:rFonts w:eastAsia="DengXian"/>
        </w:rPr>
        <w:t>The solution has impacts in the following entities:</w:t>
      </w:r>
    </w:p>
    <w:p w14:paraId="5CEA2211" w14:textId="151FB3B1" w:rsidR="00DF048C" w:rsidRDefault="00DF048C" w:rsidP="00DF048C">
      <w:pPr>
        <w:pStyle w:val="B1"/>
      </w:pPr>
      <w:r>
        <w:t>-</w:t>
      </w:r>
      <w:r>
        <w:tab/>
        <w:t>UE: differentiates Ranging/SL Positioning for V2X service or for commercial/public safety service to determine whether to apply ProSe or V2XP to enforce Ranging/SL Positioning</w:t>
      </w:r>
      <w:r w:rsidR="00D62CAC">
        <w:t>.</w:t>
      </w:r>
    </w:p>
    <w:p w14:paraId="2C03623D" w14:textId="6841D69D" w:rsidR="00DF048C" w:rsidRDefault="00DF048C" w:rsidP="00DF048C">
      <w:pPr>
        <w:pStyle w:val="B1"/>
      </w:pPr>
      <w:r>
        <w:t>-</w:t>
      </w:r>
      <w:r>
        <w:tab/>
        <w:t>PCF: determines whether to provide the V2XP or ProSeP to the UE depending on whether a V2X Policy Provisioning Request or a 5G ProSe Policy Provisioning Request is indicated together; support of new Ranging/SL Positioning policy/parameter</w:t>
      </w:r>
      <w:r w:rsidR="00D62CAC">
        <w:t>.</w:t>
      </w:r>
    </w:p>
    <w:p w14:paraId="268ABC6B" w14:textId="7B5D96F5" w:rsidR="005B6BEB" w:rsidRPr="00DF048C" w:rsidRDefault="005B6BEB" w:rsidP="00880633">
      <w:pPr>
        <w:pStyle w:val="Heading2"/>
      </w:pPr>
      <w:bookmarkStart w:id="952" w:name="_Toc100782326"/>
      <w:bookmarkStart w:id="953" w:name="_Toc100782450"/>
      <w:bookmarkStart w:id="954" w:name="_Toc100782579"/>
      <w:bookmarkStart w:id="955" w:name="_Toc104257732"/>
      <w:bookmarkStart w:id="956" w:name="_Toc104257906"/>
      <w:bookmarkStart w:id="957" w:name="_Toc104299430"/>
      <w:bookmarkStart w:id="958" w:name="_Toc112768430"/>
      <w:bookmarkStart w:id="959" w:name="_Toc112768718"/>
      <w:bookmarkStart w:id="960" w:name="_Toc112768958"/>
      <w:bookmarkStart w:id="961" w:name="_Toc112772394"/>
      <w:bookmarkStart w:id="962" w:name="_Toc112864069"/>
      <w:bookmarkStart w:id="963" w:name="_Toc112865211"/>
      <w:bookmarkStart w:id="964" w:name="_Toc117042682"/>
      <w:bookmarkStart w:id="965" w:name="_Toc125976042"/>
      <w:bookmarkStart w:id="966" w:name="_Toc128724918"/>
      <w:r w:rsidRPr="00DF048C">
        <w:lastRenderedPageBreak/>
        <w:t>6.3</w:t>
      </w:r>
      <w:r w:rsidRPr="00DF048C">
        <w:tab/>
        <w:t>Solution #3: Solution for direct ranging operation</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336B1336" w14:textId="71DBEFCF" w:rsidR="005B6BEB" w:rsidRPr="00DF048C" w:rsidRDefault="005B6BEB" w:rsidP="00880633">
      <w:pPr>
        <w:pStyle w:val="Heading3"/>
      </w:pPr>
      <w:bookmarkStart w:id="967" w:name="_Toc100782327"/>
      <w:bookmarkStart w:id="968" w:name="_Toc100782451"/>
      <w:bookmarkStart w:id="969" w:name="_Toc100782580"/>
      <w:bookmarkStart w:id="970" w:name="_Toc104257733"/>
      <w:bookmarkStart w:id="971" w:name="_Toc104257907"/>
      <w:bookmarkStart w:id="972" w:name="_Toc104299431"/>
      <w:bookmarkStart w:id="973" w:name="_Toc112768431"/>
      <w:bookmarkStart w:id="974" w:name="_Toc112768719"/>
      <w:bookmarkStart w:id="975" w:name="_Toc112768959"/>
      <w:bookmarkStart w:id="976" w:name="_Toc112772395"/>
      <w:bookmarkStart w:id="977" w:name="_Toc112864070"/>
      <w:bookmarkStart w:id="978" w:name="_Toc112865212"/>
      <w:bookmarkStart w:id="979" w:name="_Toc117042683"/>
      <w:bookmarkStart w:id="980" w:name="_Toc125976043"/>
      <w:bookmarkStart w:id="981" w:name="_Toc128724919"/>
      <w:r w:rsidRPr="00DF048C">
        <w:t>6.3.1</w:t>
      </w:r>
      <w:r w:rsidRPr="00DF048C">
        <w:tab/>
        <w:t>General</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2DCCDD41" w14:textId="77777777" w:rsidR="005B6BEB" w:rsidRPr="00DF048C" w:rsidRDefault="005B6BEB" w:rsidP="005B6BEB">
      <w:pPr>
        <w:rPr>
          <w:rFonts w:eastAsia="DengXian"/>
        </w:rPr>
      </w:pPr>
      <w:r w:rsidRPr="00DF048C">
        <w:rPr>
          <w:rFonts w:eastAsia="DengXian"/>
        </w:rPr>
        <w:t xml:space="preserve">This solution resolves Key Issue #4 for </w:t>
      </w:r>
      <w:r w:rsidRPr="00DF048C">
        <w:rPr>
          <w:lang w:eastAsia="zh-CN"/>
        </w:rPr>
        <w:t>Operation controls for Ranging/Sidelink positioning</w:t>
      </w:r>
      <w:r w:rsidRPr="00DF048C">
        <w:rPr>
          <w:rFonts w:eastAsia="DengXian"/>
        </w:rPr>
        <w:t xml:space="preserve">. In particular, this solution tries to solve what coordination and configuration information are exchanged between the UEs, and how to exchange the coordination and configuration information and the </w:t>
      </w:r>
      <w:r w:rsidRPr="00DF048C">
        <w:rPr>
          <w:rFonts w:eastAsia="DengXian"/>
          <w:lang w:eastAsia="zh-CN"/>
        </w:rPr>
        <w:t>ranging</w:t>
      </w:r>
      <w:r w:rsidRPr="00DF048C">
        <w:rPr>
          <w:rFonts w:eastAsia="DengXian"/>
        </w:rPr>
        <w:t xml:space="preserve"> results between the UEs.</w:t>
      </w:r>
    </w:p>
    <w:p w14:paraId="2750C9E7" w14:textId="77777777" w:rsidR="005B6BEB" w:rsidRPr="00DF048C" w:rsidRDefault="005B6BEB" w:rsidP="005B6BEB">
      <w:pPr>
        <w:rPr>
          <w:rFonts w:eastAsia="DengXian"/>
        </w:rPr>
      </w:pPr>
      <w:r w:rsidRPr="00DF048C">
        <w:rPr>
          <w:rFonts w:eastAsia="DengXian"/>
        </w:rPr>
        <w:t>In general, this solution proposes three steps in the direct Ranging operation:</w:t>
      </w:r>
    </w:p>
    <w:p w14:paraId="615E5ABD" w14:textId="02594E07" w:rsidR="005B6BEB" w:rsidRDefault="005B6BEB" w:rsidP="005B6BEB">
      <w:pPr>
        <w:pStyle w:val="B1"/>
      </w:pPr>
      <w:r w:rsidRPr="00DF048C">
        <w:t>-</w:t>
      </w:r>
      <w:r w:rsidRPr="00DF048C">
        <w:tab/>
        <w:t>The upper layer (e.g</w:t>
      </w:r>
      <w:r w:rsidR="00DF048C">
        <w:t>.</w:t>
      </w:r>
      <w:r w:rsidRPr="00DF048C">
        <w:t xml:space="preserve"> Ranging layer) </w:t>
      </w:r>
      <w:r w:rsidR="00CD2F49">
        <w:t>initiates the ranging session by sending ranging request/response message (i</w:t>
      </w:r>
      <w:r w:rsidR="00CD2F49">
        <w:rPr>
          <w:rFonts w:eastAsiaTheme="minorEastAsia" w:hint="eastAsia"/>
          <w:lang w:eastAsia="zh-CN"/>
        </w:rPr>
        <w:t>.</w:t>
      </w:r>
      <w:r w:rsidR="00CD2F49">
        <w:rPr>
          <w:rFonts w:eastAsiaTheme="minorEastAsia"/>
          <w:lang w:eastAsia="zh-CN"/>
        </w:rPr>
        <w:t xml:space="preserve">e., </w:t>
      </w:r>
      <w:r w:rsidR="00CD2F49" w:rsidRPr="001E3AEB">
        <w:t>Ranging/Sidelink Positioning initiation procedure</w:t>
      </w:r>
      <w:r w:rsidR="00CD2F49">
        <w:t>) and</w:t>
      </w:r>
      <w:r w:rsidR="00CD2F49" w:rsidRPr="00DF048C">
        <w:t xml:space="preserve"> </w:t>
      </w:r>
      <w:r w:rsidRPr="00DF048C">
        <w:t xml:space="preserve">performs the ranging parameter coordination between the UEs, </w:t>
      </w:r>
      <w:r w:rsidRPr="00DF048C">
        <w:rPr>
          <w:lang w:eastAsia="zh-CN"/>
        </w:rPr>
        <w:t>a</w:t>
      </w:r>
      <w:r w:rsidRPr="00DF048C">
        <w:t xml:space="preserve">nd the upper layer provides the ranging configuration to the AS layer. The ranging </w:t>
      </w:r>
      <w:r w:rsidR="00CD2F49">
        <w:t>parameter</w:t>
      </w:r>
      <w:r w:rsidR="00CD2F49" w:rsidRPr="00DF048C">
        <w:t xml:space="preserve"> </w:t>
      </w:r>
      <w:r w:rsidRPr="00DF048C">
        <w:t xml:space="preserve">includes the Ranging role (Reference UE or Target UE), </w:t>
      </w:r>
      <w:r w:rsidRPr="00DF048C">
        <w:rPr>
          <w:lang w:eastAsia="zh-CN"/>
        </w:rPr>
        <w:t>o</w:t>
      </w:r>
      <w:r w:rsidRPr="00DF048C">
        <w:t>ne time or period ranging, ranging for distance or direction measurement or both</w:t>
      </w:r>
      <w:r w:rsidR="00CD2F49">
        <w:t xml:space="preserve">, </w:t>
      </w:r>
      <w:r w:rsidR="00CD2F49">
        <w:rPr>
          <w:rFonts w:eastAsiaTheme="minorEastAsia"/>
          <w:lang w:eastAsia="zh-CN"/>
        </w:rPr>
        <w:t>ranging QoS/accuracy</w:t>
      </w:r>
      <w:r w:rsidRPr="00DF048C">
        <w:t>.</w:t>
      </w:r>
    </w:p>
    <w:p w14:paraId="74F288C0" w14:textId="16B10D05" w:rsidR="00CD2F49" w:rsidRPr="00DF048C" w:rsidRDefault="00CD2F49" w:rsidP="005B6BEB">
      <w:pPr>
        <w:pStyle w:val="B1"/>
      </w:pPr>
      <w:r>
        <w:rPr>
          <w:rFonts w:eastAsia="DengXian"/>
          <w:lang w:eastAsia="zh-CN"/>
        </w:rPr>
        <w:t>-</w:t>
      </w:r>
      <w:r>
        <w:rPr>
          <w:rFonts w:eastAsia="DengXian"/>
          <w:lang w:eastAsia="zh-CN"/>
        </w:rPr>
        <w:tab/>
        <w:t xml:space="preserve">Ranging/Sidelink Positioning Protocol (RSPP) procedure is performed e.g., </w:t>
      </w:r>
      <w:r>
        <w:rPr>
          <w:rFonts w:eastAsia="DengXian" w:hint="eastAsia"/>
          <w:lang w:eastAsia="zh-CN"/>
        </w:rPr>
        <w:t>for</w:t>
      </w:r>
      <w:r>
        <w:rPr>
          <w:rFonts w:eastAsia="DengXian"/>
          <w:lang w:eastAsia="zh-CN"/>
        </w:rPr>
        <w:t xml:space="preserve"> Ranging Capability Transfer</w:t>
      </w:r>
      <w:r>
        <w:rPr>
          <w:rFonts w:eastAsia="DengXian" w:hint="eastAsia"/>
          <w:lang w:eastAsia="zh-CN"/>
        </w:rPr>
        <w:t>,</w:t>
      </w:r>
      <w:r>
        <w:rPr>
          <w:rFonts w:eastAsia="DengXian"/>
          <w:lang w:eastAsia="zh-CN"/>
        </w:rPr>
        <w:t xml:space="preserve"> Ranging </w:t>
      </w:r>
      <w:r>
        <w:rPr>
          <w:lang w:eastAsia="zh-CN"/>
        </w:rPr>
        <w:t>Assistance Data Transfer</w:t>
      </w:r>
      <w:r>
        <w:rPr>
          <w:rFonts w:eastAsia="DengXian"/>
          <w:lang w:eastAsia="zh-CN"/>
        </w:rPr>
        <w:t xml:space="preserve">, and Ranging Location Information Transfer between the UEs. </w:t>
      </w:r>
      <w:r>
        <w:rPr>
          <w:lang w:eastAsia="zh-CN"/>
        </w:rPr>
        <w:t>The details of the RSPP procedure</w:t>
      </w:r>
      <w:r w:rsidRPr="00DF048C">
        <w:rPr>
          <w:lang w:eastAsia="zh-CN"/>
        </w:rPr>
        <w:t xml:space="preserve"> are expected to be developed </w:t>
      </w:r>
      <w:r>
        <w:rPr>
          <w:lang w:eastAsia="zh-CN"/>
        </w:rPr>
        <w:t xml:space="preserve">and defined </w:t>
      </w:r>
      <w:r w:rsidRPr="00DF048C">
        <w:rPr>
          <w:lang w:eastAsia="zh-CN"/>
        </w:rPr>
        <w:t>in RAN WGs.</w:t>
      </w:r>
    </w:p>
    <w:p w14:paraId="7BCBEADC" w14:textId="7A4E19FC" w:rsidR="005B6BEB" w:rsidRPr="00DF048C" w:rsidRDefault="005B6BEB" w:rsidP="005B6BEB">
      <w:pPr>
        <w:pStyle w:val="B1"/>
      </w:pPr>
      <w:r w:rsidRPr="00DF048C">
        <w:t>-</w:t>
      </w:r>
      <w:r w:rsidRPr="00DF048C">
        <w:tab/>
        <w:t>The lower layer (e.g</w:t>
      </w:r>
      <w:r w:rsidR="00DF048C">
        <w:t>.</w:t>
      </w:r>
      <w:r w:rsidRPr="00DF048C">
        <w:t xml:space="preserve"> AS layer) transmits </w:t>
      </w:r>
      <w:r w:rsidRPr="00DF048C">
        <w:rPr>
          <w:lang w:eastAsia="zh-CN"/>
        </w:rPr>
        <w:t>or</w:t>
      </w:r>
      <w:r w:rsidRPr="00DF048C">
        <w:t xml:space="preserve"> receives Ranging signalling and performs measurements according to the ranging configuration;</w:t>
      </w:r>
    </w:p>
    <w:p w14:paraId="58FDF0D5" w14:textId="2BE4EA3B" w:rsidR="005B6BEB" w:rsidRDefault="005B6BEB" w:rsidP="005B6BEB">
      <w:pPr>
        <w:pStyle w:val="B1"/>
      </w:pPr>
      <w:r w:rsidRPr="00DF048C">
        <w:t>-</w:t>
      </w:r>
      <w:r w:rsidRPr="00DF048C">
        <w:tab/>
        <w:t>The UE calculates the ranging results, and the ranging results could be shared between the UEs via the upper layer.</w:t>
      </w:r>
    </w:p>
    <w:p w14:paraId="07FA90E2" w14:textId="6AF41DCE" w:rsidR="00CD2F49" w:rsidRDefault="00CD2F49" w:rsidP="00CD2F49">
      <w:pPr>
        <w:rPr>
          <w:rFonts w:eastAsia="DengXian"/>
          <w:lang w:eastAsia="zh-CN"/>
        </w:rPr>
      </w:pPr>
      <w:r>
        <w:rPr>
          <w:rFonts w:eastAsia="DengXian"/>
          <w:lang w:eastAsia="zh-CN"/>
        </w:rPr>
        <w:t>This solution proposes to add a RSPP protocol over the PDCP.</w:t>
      </w:r>
    </w:p>
    <w:bookmarkStart w:id="982" w:name="_MON_1734789504"/>
    <w:bookmarkEnd w:id="982"/>
    <w:p w14:paraId="14D3182E" w14:textId="77777777" w:rsidR="00CD2F49" w:rsidRDefault="00CD2F49" w:rsidP="002A1A87">
      <w:pPr>
        <w:pStyle w:val="TH"/>
        <w:rPr>
          <w:rFonts w:eastAsia="DengXian"/>
          <w:lang w:eastAsia="zh-CN"/>
        </w:rPr>
      </w:pPr>
      <w:r>
        <w:rPr>
          <w:rFonts w:eastAsia="DengXian"/>
          <w:lang w:eastAsia="zh-CN"/>
        </w:rPr>
        <w:object w:dxaOrig="4781" w:dyaOrig="2907" w14:anchorId="056BD4E5">
          <v:shape id="_x0000_i1032" type="#_x0000_t75" style="width:239.25pt;height:145.5pt" o:ole="">
            <v:imagedata r:id="rId22" o:title=""/>
          </v:shape>
          <o:OLEObject Type="Embed" ProgID="Word.Document.12" ShapeID="_x0000_i1032" DrawAspect="Content" ObjectID="_1739339777" r:id="rId23">
            <o:FieldCodes>\s</o:FieldCodes>
          </o:OLEObject>
        </w:object>
      </w:r>
    </w:p>
    <w:p w14:paraId="01535F07" w14:textId="77777777" w:rsidR="00CD2F49" w:rsidRPr="00D04BFA" w:rsidRDefault="00CD2F49" w:rsidP="002A1A87">
      <w:pPr>
        <w:pStyle w:val="TF"/>
        <w:rPr>
          <w:rFonts w:eastAsia="DengXian"/>
          <w:lang w:eastAsia="zh-CN"/>
        </w:rPr>
      </w:pPr>
      <w:r w:rsidRPr="004F6F69">
        <w:rPr>
          <w:rFonts w:eastAsia="SimSun"/>
        </w:rPr>
        <w:t>Figure 6.</w:t>
      </w:r>
      <w:r w:rsidRPr="004F6F69">
        <w:rPr>
          <w:rFonts w:eastAsia="SimSun"/>
          <w:lang w:eastAsia="zh-CN"/>
        </w:rPr>
        <w:t>3</w:t>
      </w:r>
      <w:r w:rsidRPr="004F6F69">
        <w:rPr>
          <w:rFonts w:eastAsia="SimSun"/>
        </w:rPr>
        <w:t>.</w:t>
      </w:r>
      <w:r>
        <w:rPr>
          <w:rFonts w:eastAsia="SimSun"/>
        </w:rPr>
        <w:t xml:space="preserve">1-1: </w:t>
      </w:r>
      <w:r w:rsidRPr="00D04BFA">
        <w:rPr>
          <w:rFonts w:eastAsia="SimSun"/>
        </w:rPr>
        <w:t>Ranging/sidelink Positioning protocol over PC5 reference point</w:t>
      </w:r>
    </w:p>
    <w:p w14:paraId="210CFF69" w14:textId="6EEA9135" w:rsidR="005B6BEB" w:rsidRPr="00DF048C" w:rsidRDefault="005B6BEB" w:rsidP="00880633">
      <w:pPr>
        <w:pStyle w:val="Heading3"/>
      </w:pPr>
      <w:bookmarkStart w:id="983" w:name="_Toc100782328"/>
      <w:bookmarkStart w:id="984" w:name="_Toc100782452"/>
      <w:bookmarkStart w:id="985" w:name="_Toc100782581"/>
      <w:bookmarkStart w:id="986" w:name="_Toc104257734"/>
      <w:bookmarkStart w:id="987" w:name="_Toc104257908"/>
      <w:bookmarkStart w:id="988" w:name="_Toc104299432"/>
      <w:bookmarkStart w:id="989" w:name="_Toc112768432"/>
      <w:bookmarkStart w:id="990" w:name="_Toc112768720"/>
      <w:bookmarkStart w:id="991" w:name="_Toc112768960"/>
      <w:bookmarkStart w:id="992" w:name="_Toc112772396"/>
      <w:bookmarkStart w:id="993" w:name="_Toc112864071"/>
      <w:bookmarkStart w:id="994" w:name="_Toc112865213"/>
      <w:bookmarkStart w:id="995" w:name="_Toc117042684"/>
      <w:bookmarkStart w:id="996" w:name="_Toc125976044"/>
      <w:bookmarkStart w:id="997" w:name="_Toc128724920"/>
      <w:r w:rsidRPr="00DF048C">
        <w:lastRenderedPageBreak/>
        <w:t>6.3.2</w:t>
      </w:r>
      <w:r w:rsidRPr="00DF048C">
        <w:tab/>
        <w:t>Procedures</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bookmarkStart w:id="998" w:name="_MON_1723464872"/>
    <w:bookmarkEnd w:id="998"/>
    <w:p w14:paraId="65AEA650" w14:textId="175D43B9" w:rsidR="00CD2F49" w:rsidRPr="00DF048C" w:rsidRDefault="00CD2F49" w:rsidP="002A1A87">
      <w:pPr>
        <w:pStyle w:val="TH"/>
        <w:rPr>
          <w:rFonts w:eastAsia="DengXian"/>
        </w:rPr>
      </w:pPr>
      <w:r>
        <w:rPr>
          <w:rFonts w:eastAsia="DengXian"/>
        </w:rPr>
        <w:object w:dxaOrig="4355" w:dyaOrig="5265" w14:anchorId="7C425253">
          <v:shape id="_x0000_i1033" type="#_x0000_t75" style="width:218.25pt;height:263.25pt" o:ole="">
            <v:imagedata r:id="rId24" o:title=""/>
          </v:shape>
          <o:OLEObject Type="Embed" ProgID="Word.Document.12" ShapeID="_x0000_i1033" DrawAspect="Content" ObjectID="_1739339778" r:id="rId25">
            <o:FieldCodes>\s</o:FieldCodes>
          </o:OLEObject>
        </w:object>
      </w:r>
    </w:p>
    <w:p w14:paraId="7C3BAEF8" w14:textId="2262F9D4" w:rsidR="005B6BEB" w:rsidRPr="00DF048C" w:rsidRDefault="005B6BEB" w:rsidP="002A1A87">
      <w:pPr>
        <w:pStyle w:val="TF"/>
        <w:rPr>
          <w:rFonts w:eastAsia="SimSun"/>
          <w:lang w:eastAsia="zh-CN"/>
        </w:rPr>
      </w:pPr>
      <w:r w:rsidRPr="00DF048C">
        <w:rPr>
          <w:rFonts w:eastAsia="SimSun"/>
        </w:rPr>
        <w:t>Figure 6.</w:t>
      </w:r>
      <w:r w:rsidRPr="00DF048C">
        <w:rPr>
          <w:rFonts w:eastAsia="SimSun"/>
          <w:lang w:eastAsia="zh-CN"/>
        </w:rPr>
        <w:t>3</w:t>
      </w:r>
      <w:r w:rsidRPr="00DF048C">
        <w:rPr>
          <w:rFonts w:eastAsia="SimSun"/>
        </w:rPr>
        <w:t xml:space="preserve">.2-1: </w:t>
      </w:r>
      <w:r w:rsidR="002A1A87" w:rsidRPr="00DF048C">
        <w:rPr>
          <w:rFonts w:eastAsia="SimSun"/>
        </w:rPr>
        <w:t>High</w:t>
      </w:r>
      <w:r w:rsidRPr="00DF048C">
        <w:rPr>
          <w:rFonts w:eastAsia="SimSun"/>
        </w:rPr>
        <w:t xml:space="preserve">-level procedure for Ranging </w:t>
      </w:r>
      <w:r w:rsidRPr="00DF048C">
        <w:rPr>
          <w:rFonts w:eastAsia="SimSun"/>
          <w:lang w:eastAsia="zh-CN"/>
        </w:rPr>
        <w:t>o</w:t>
      </w:r>
      <w:r w:rsidRPr="00DF048C">
        <w:rPr>
          <w:rFonts w:eastAsia="SimSun"/>
        </w:rPr>
        <w:t>peration control</w:t>
      </w:r>
    </w:p>
    <w:p w14:paraId="58A24062" w14:textId="77777777" w:rsidR="00DF048C" w:rsidRDefault="00DF048C" w:rsidP="005B6BEB">
      <w:pPr>
        <w:pStyle w:val="B1"/>
        <w:rPr>
          <w:lang w:eastAsia="zh-CN"/>
        </w:rPr>
      </w:pPr>
      <w:r>
        <w:rPr>
          <w:lang w:eastAsia="zh-CN"/>
        </w:rPr>
        <w:t>1.</w:t>
      </w:r>
      <w:r>
        <w:rPr>
          <w:lang w:eastAsia="zh-CN"/>
        </w:rPr>
        <w:tab/>
        <w:t>UE1 and UE2 may get the ranging authorization policy and parameters from PCF during the registration procedure. The ranging authorization policy and parameters may include whether the UE is authorized as Reference UE or Target UE.</w:t>
      </w:r>
    </w:p>
    <w:p w14:paraId="522B2F24" w14:textId="77777777" w:rsidR="00DF048C" w:rsidRDefault="00DF048C" w:rsidP="005B6BEB">
      <w:pPr>
        <w:pStyle w:val="B1"/>
        <w:rPr>
          <w:lang w:eastAsia="zh-CN"/>
        </w:rPr>
      </w:pPr>
      <w:r>
        <w:rPr>
          <w:lang w:eastAsia="zh-CN"/>
        </w:rPr>
        <w:t>2.</w:t>
      </w:r>
      <w:r>
        <w:rPr>
          <w:lang w:eastAsia="zh-CN"/>
        </w:rPr>
        <w:tab/>
        <w:t>When the UE1 gets the ranging request from the application layer, other UE or 5GC NF, UE1 can discovery UE2 by using the solutions for KI#3 Ranging/Sidelink Positioning device discovery.</w:t>
      </w:r>
    </w:p>
    <w:p w14:paraId="2A3C2201" w14:textId="42B1F41F" w:rsidR="00DF048C" w:rsidRDefault="00DF048C" w:rsidP="005B6BEB">
      <w:pPr>
        <w:pStyle w:val="B1"/>
        <w:rPr>
          <w:lang w:eastAsia="zh-CN"/>
        </w:rPr>
      </w:pPr>
      <w:r>
        <w:rPr>
          <w:lang w:eastAsia="zh-CN"/>
        </w:rPr>
        <w:t>3.</w:t>
      </w:r>
      <w:r>
        <w:rPr>
          <w:lang w:eastAsia="zh-CN"/>
        </w:rPr>
        <w:tab/>
        <w:t xml:space="preserve">UE1 and UE2 can perform the PC5 connection establishment, as defined in </w:t>
      </w:r>
      <w:r w:rsidR="006D34D6">
        <w:rPr>
          <w:lang w:eastAsia="zh-CN"/>
        </w:rPr>
        <w:t>TS 23.304 [</w:t>
      </w:r>
      <w:r>
        <w:rPr>
          <w:lang w:eastAsia="zh-CN"/>
        </w:rPr>
        <w:t>4].</w:t>
      </w:r>
    </w:p>
    <w:p w14:paraId="56728FB8" w14:textId="77777777" w:rsidR="005B6BEB" w:rsidRPr="00DF048C" w:rsidRDefault="005B6BEB" w:rsidP="005B6BEB">
      <w:pPr>
        <w:pStyle w:val="NO"/>
        <w:rPr>
          <w:lang w:eastAsia="zh-CN"/>
        </w:rPr>
      </w:pPr>
      <w:r w:rsidRPr="00DF048C">
        <w:rPr>
          <w:lang w:eastAsia="zh-CN"/>
        </w:rPr>
        <w:t>NOTE:</w:t>
      </w:r>
      <w:r w:rsidRPr="00DF048C">
        <w:rPr>
          <w:lang w:eastAsia="zh-CN"/>
        </w:rPr>
        <w:tab/>
      </w:r>
      <w:r w:rsidRPr="00DF048C">
        <w:t>PC5 connection is established for the signalling interaction of ranging parameters between two UEs. This step is optionally needed only when Ranging/Sidelink positioning is between two UEs.</w:t>
      </w:r>
    </w:p>
    <w:p w14:paraId="0400708C" w14:textId="00A29115" w:rsidR="005B6BEB" w:rsidRPr="00DF048C" w:rsidRDefault="00DF048C" w:rsidP="005B6BEB">
      <w:pPr>
        <w:pStyle w:val="B1"/>
      </w:pPr>
      <w:r>
        <w:t>4.</w:t>
      </w:r>
      <w:r>
        <w:tab/>
        <w:t xml:space="preserve">UE1 sends the ranging request to the UE2 to </w:t>
      </w:r>
      <w:r w:rsidR="00CD2F49">
        <w:t xml:space="preserve">initiate the ranging session and also </w:t>
      </w:r>
      <w:r>
        <w:t>negotiate the ranging parameters, and the ranging request can be a new PC5-S signalling carried by the PC5 connection. The ranging request includes the ranging parameters, e.g. the Ranging role (Reference UE or Target UE), one time or period ranging, ranging for distance or direction measurement or both</w:t>
      </w:r>
      <w:r w:rsidR="00CD2F49">
        <w:t xml:space="preserve">, and </w:t>
      </w:r>
      <w:r w:rsidR="00CD2F49">
        <w:rPr>
          <w:rFonts w:eastAsiaTheme="minorEastAsia"/>
          <w:lang w:eastAsia="zh-CN"/>
        </w:rPr>
        <w:t>ranging QoS/accuracy</w:t>
      </w:r>
      <w:r>
        <w:t>.</w:t>
      </w:r>
    </w:p>
    <w:p w14:paraId="1FEA5126" w14:textId="595A6646" w:rsidR="005B6BEB" w:rsidRPr="00DF048C" w:rsidRDefault="001F671C" w:rsidP="005B6BEB">
      <w:pPr>
        <w:pStyle w:val="EditorsNote"/>
      </w:pPr>
      <w:r w:rsidRPr="00D76172">
        <w:rPr>
          <w:lang w:val="en-US" w:eastAsia="zh-CN"/>
        </w:rPr>
        <w:t>Editor</w:t>
      </w:r>
      <w:r>
        <w:rPr>
          <w:lang w:val="en-US" w:eastAsia="zh-CN"/>
        </w:rPr>
        <w:t>'</w:t>
      </w:r>
      <w:r w:rsidRPr="00D76172">
        <w:rPr>
          <w:lang w:val="en-US" w:eastAsia="zh-CN"/>
        </w:rPr>
        <w:t>s note:</w:t>
      </w:r>
      <w:r w:rsidR="00DF048C">
        <w:tab/>
      </w:r>
      <w:r w:rsidR="005B6BEB" w:rsidRPr="00DF048C">
        <w:t>The parameters coordinated between the 2 UEs will be further evaluated.</w:t>
      </w:r>
    </w:p>
    <w:p w14:paraId="7B37F1AC" w14:textId="0B29C2F5" w:rsidR="005B6BEB" w:rsidRPr="00DF048C" w:rsidRDefault="00DF048C" w:rsidP="00DF048C">
      <w:pPr>
        <w:pStyle w:val="B1"/>
      </w:pPr>
      <w:r>
        <w:rPr>
          <w:lang w:eastAsia="zh-CN"/>
        </w:rPr>
        <w:tab/>
      </w:r>
      <w:r w:rsidR="005B6BEB" w:rsidRPr="00DF048C">
        <w:rPr>
          <w:lang w:eastAsia="zh-CN"/>
        </w:rPr>
        <w:t xml:space="preserve">UE1 can determinate the </w:t>
      </w:r>
      <w:r w:rsidR="005B6BEB" w:rsidRPr="00DF048C">
        <w:t>Ranging r</w:t>
      </w:r>
      <w:r w:rsidR="005B6BEB" w:rsidRPr="00DF048C">
        <w:rPr>
          <w:lang w:eastAsia="zh-CN"/>
        </w:rPr>
        <w:t>o</w:t>
      </w:r>
      <w:r w:rsidR="005B6BEB" w:rsidRPr="00DF048C">
        <w:t xml:space="preserve">le based on the </w:t>
      </w:r>
      <w:r w:rsidR="005B6BEB" w:rsidRPr="00DF048C">
        <w:rPr>
          <w:lang w:eastAsia="zh-CN"/>
        </w:rPr>
        <w:t xml:space="preserve">ranging authorization in step 1 or ranging capability (capability as </w:t>
      </w:r>
      <w:r w:rsidR="005B6BEB" w:rsidRPr="00DF048C">
        <w:t>Reference UE or Target UE</w:t>
      </w:r>
      <w:r w:rsidR="005B6BEB" w:rsidRPr="00DF048C">
        <w:rPr>
          <w:lang w:eastAsia="zh-CN"/>
        </w:rPr>
        <w:t>).</w:t>
      </w:r>
      <w:r w:rsidR="005B6BEB" w:rsidRPr="00DF048C">
        <w:t xml:space="preserve"> For example, the UE1 decides to act as Reference UE, then the Ranging role means that </w:t>
      </w:r>
      <w:r w:rsidR="001F671C">
        <w:t>"</w:t>
      </w:r>
      <w:r w:rsidR="005B6BEB" w:rsidRPr="00DF048C">
        <w:t>I am Reference UE</w:t>
      </w:r>
      <w:r w:rsidR="001F671C">
        <w:t>"</w:t>
      </w:r>
      <w:r w:rsidR="005B6BEB" w:rsidRPr="00DF048C">
        <w:t xml:space="preserve"> or </w:t>
      </w:r>
      <w:r w:rsidR="001F671C">
        <w:t>"</w:t>
      </w:r>
      <w:r w:rsidR="005B6BEB" w:rsidRPr="00DF048C">
        <w:t>you are Target UE</w:t>
      </w:r>
      <w:r w:rsidR="001F671C">
        <w:t>"</w:t>
      </w:r>
      <w:r w:rsidR="005B6BEB" w:rsidRPr="00DF048C">
        <w:t>.</w:t>
      </w:r>
    </w:p>
    <w:p w14:paraId="2C3F4FA4" w14:textId="1BAB9666" w:rsidR="005B6BEB" w:rsidRPr="00DF048C" w:rsidRDefault="00DF048C" w:rsidP="00DF048C">
      <w:pPr>
        <w:pStyle w:val="B1"/>
      </w:pPr>
      <w:r>
        <w:tab/>
      </w:r>
      <w:r w:rsidR="005B6BEB" w:rsidRPr="00DF048C">
        <w:t xml:space="preserve">UE1 can get the </w:t>
      </w:r>
      <w:r w:rsidR="005B6BEB" w:rsidRPr="00DF048C">
        <w:rPr>
          <w:lang w:eastAsia="zh-CN"/>
        </w:rPr>
        <w:t>o</w:t>
      </w:r>
      <w:r w:rsidR="005B6BEB" w:rsidRPr="00DF048C">
        <w:t>ne time or period ranging, ranging for distance or direction measurement or both from the application layer when the application layer sends the ranging request to the upper layer (e.g</w:t>
      </w:r>
      <w:r>
        <w:t>.</w:t>
      </w:r>
      <w:r w:rsidR="005B6BEB" w:rsidRPr="00DF048C">
        <w:t xml:space="preserve"> Ranging layer).</w:t>
      </w:r>
    </w:p>
    <w:p w14:paraId="13DF1FAC" w14:textId="1A71FB2D" w:rsidR="005B6BEB" w:rsidRDefault="005B6BEB" w:rsidP="005B6BEB">
      <w:pPr>
        <w:pStyle w:val="B1"/>
      </w:pPr>
      <w:r w:rsidRPr="00DF048C">
        <w:t>5.</w:t>
      </w:r>
      <w:r w:rsidRPr="00DF048C">
        <w:tab/>
        <w:t>UE2 sends the ranging response to the UE1. If UE2 wants to change the Ranging r</w:t>
      </w:r>
      <w:r w:rsidRPr="00DF048C">
        <w:rPr>
          <w:lang w:eastAsia="zh-CN"/>
        </w:rPr>
        <w:t>o</w:t>
      </w:r>
      <w:r w:rsidRPr="00DF048C">
        <w:t>le (</w:t>
      </w:r>
      <w:r w:rsidRPr="00DF048C">
        <w:rPr>
          <w:lang w:eastAsia="zh-CN"/>
        </w:rPr>
        <w:t>e</w:t>
      </w:r>
      <w:r w:rsidRPr="00DF048C">
        <w:t>.g</w:t>
      </w:r>
      <w:r w:rsidR="00DF048C">
        <w:t>.</w:t>
      </w:r>
      <w:r w:rsidRPr="00DF048C">
        <w:t xml:space="preserve"> UE2 wants to act as Reference UE), for example due to its </w:t>
      </w:r>
      <w:r w:rsidRPr="00DF048C">
        <w:rPr>
          <w:lang w:eastAsia="zh-CN"/>
        </w:rPr>
        <w:t>ranging capability</w:t>
      </w:r>
      <w:r w:rsidRPr="00DF048C">
        <w:t xml:space="preserve">, </w:t>
      </w:r>
      <w:r w:rsidRPr="00DF048C">
        <w:rPr>
          <w:lang w:eastAsia="zh-CN"/>
        </w:rPr>
        <w:t>a</w:t>
      </w:r>
      <w:r w:rsidRPr="00DF048C">
        <w:t xml:space="preserve"> new Ranging role is included.</w:t>
      </w:r>
    </w:p>
    <w:p w14:paraId="21BDA3AC" w14:textId="10B00B93" w:rsidR="00CD2F49" w:rsidRDefault="002A1A87" w:rsidP="002A1A87">
      <w:pPr>
        <w:pStyle w:val="B1"/>
      </w:pPr>
      <w:r w:rsidRPr="002A1A87">
        <w:tab/>
      </w:r>
      <w:r w:rsidR="00CD2F49" w:rsidRPr="002A1A87">
        <w:t>Step 4 and Step 5 can be regard as Ranging/Sidelink Positioning initiation procedure.</w:t>
      </w:r>
    </w:p>
    <w:p w14:paraId="027F97C7" w14:textId="54A47A84" w:rsidR="00CD2F49" w:rsidRPr="00DF048C" w:rsidRDefault="00CD2F49" w:rsidP="002A1A87">
      <w:pPr>
        <w:pStyle w:val="B1"/>
      </w:pPr>
      <w:r w:rsidRPr="002A1A87">
        <w:t>6.</w:t>
      </w:r>
      <w:r w:rsidRPr="002A1A87">
        <w:tab/>
        <w:t xml:space="preserve">UE1 and UE2 perform the </w:t>
      </w:r>
      <w:r w:rsidRPr="002A1A87">
        <w:rPr>
          <w:rFonts w:eastAsia="DengXian"/>
        </w:rPr>
        <w:t xml:space="preserve">RSPP </w:t>
      </w:r>
      <w:r w:rsidRPr="002A1A87">
        <w:t>procedure to exchange the coordination information, e.g. the Ranging Capability Transfer and Ranging Assistance Data Transfer. The details are expected to be defined in RAN WGs.</w:t>
      </w:r>
    </w:p>
    <w:p w14:paraId="71CEBBD5" w14:textId="6F46D1C2" w:rsidR="005B6BEB" w:rsidRPr="00DF048C" w:rsidRDefault="00CD2F49" w:rsidP="005B6BEB">
      <w:pPr>
        <w:pStyle w:val="B1"/>
      </w:pPr>
      <w:r>
        <w:rPr>
          <w:lang w:eastAsia="zh-CN"/>
        </w:rPr>
        <w:lastRenderedPageBreak/>
        <w:t>7</w:t>
      </w:r>
      <w:r w:rsidR="005B6BEB" w:rsidRPr="00DF048C">
        <w:rPr>
          <w:lang w:eastAsia="zh-CN"/>
        </w:rPr>
        <w:t>.</w:t>
      </w:r>
      <w:r w:rsidR="005B6BEB" w:rsidRPr="00DF048C">
        <w:rPr>
          <w:lang w:eastAsia="zh-CN"/>
        </w:rPr>
        <w:tab/>
        <w:t>T</w:t>
      </w:r>
      <w:r w:rsidR="005B6BEB" w:rsidRPr="00DF048C">
        <w:t xml:space="preserve">he upper layer of each UE provides the ranging configuration to the AS layer. The ranging configuration includes the Ranging role (Reference UE or Target UE), </w:t>
      </w:r>
      <w:r w:rsidR="005B6BEB" w:rsidRPr="00DF048C">
        <w:rPr>
          <w:lang w:eastAsia="zh-CN"/>
        </w:rPr>
        <w:t>o</w:t>
      </w:r>
      <w:r w:rsidR="005B6BEB" w:rsidRPr="00DF048C">
        <w:t>ne time or period ranging, ranging for distance or direction measurement or both.</w:t>
      </w:r>
    </w:p>
    <w:p w14:paraId="2308DCFB" w14:textId="0AEA01C8" w:rsidR="005B6BEB" w:rsidRPr="00DF048C" w:rsidRDefault="00CD2F49" w:rsidP="005B6BEB">
      <w:pPr>
        <w:pStyle w:val="B1"/>
      </w:pPr>
      <w:r>
        <w:t>8</w:t>
      </w:r>
      <w:r w:rsidR="005B6BEB" w:rsidRPr="00DF048C">
        <w:t>.</w:t>
      </w:r>
      <w:r w:rsidR="005B6BEB" w:rsidRPr="00DF048C">
        <w:tab/>
        <w:t xml:space="preserve">The AS layer of each UE transmits </w:t>
      </w:r>
      <w:r w:rsidR="005B6BEB" w:rsidRPr="00DF048C">
        <w:rPr>
          <w:lang w:eastAsia="zh-CN"/>
        </w:rPr>
        <w:t>or</w:t>
      </w:r>
      <w:r w:rsidR="005B6BEB" w:rsidRPr="00DF048C">
        <w:t xml:space="preserve"> receives Ranging signalling according to the ranging configuration, and the Reference UE</w:t>
      </w:r>
      <w:r w:rsidR="005B6BEB" w:rsidRPr="00DF048C">
        <w:rPr>
          <w:lang w:eastAsia="zh-CN"/>
        </w:rPr>
        <w:t xml:space="preserve"> </w:t>
      </w:r>
      <w:r w:rsidR="005B6BEB" w:rsidRPr="00DF048C">
        <w:t>calculates the ranging results. For example, for direction measurement, Target UE transmits Ranging signalling</w:t>
      </w:r>
      <w:r w:rsidR="005B6BEB" w:rsidRPr="00DF048C">
        <w:rPr>
          <w:lang w:eastAsia="zh-CN"/>
        </w:rPr>
        <w:t xml:space="preserve"> and </w:t>
      </w:r>
      <w:r w:rsidR="005B6BEB" w:rsidRPr="00DF048C">
        <w:t>Reference UE</w:t>
      </w:r>
      <w:r w:rsidR="005B6BEB" w:rsidRPr="00DF048C">
        <w:rPr>
          <w:lang w:eastAsia="zh-CN"/>
        </w:rPr>
        <w:t xml:space="preserve"> </w:t>
      </w:r>
      <w:r w:rsidR="005B6BEB" w:rsidRPr="00DF048C">
        <w:t>receives it accordingly.</w:t>
      </w:r>
    </w:p>
    <w:p w14:paraId="261253BD" w14:textId="6D5E64B6" w:rsidR="005B6BEB" w:rsidRPr="00DF048C" w:rsidRDefault="001F671C" w:rsidP="005B6BEB">
      <w:pPr>
        <w:pStyle w:val="EditorsNote"/>
      </w:pPr>
      <w:r w:rsidRPr="00D76172">
        <w:rPr>
          <w:lang w:val="en-US" w:eastAsia="zh-CN"/>
        </w:rPr>
        <w:t>Editor</w:t>
      </w:r>
      <w:r>
        <w:rPr>
          <w:lang w:val="en-US" w:eastAsia="zh-CN"/>
        </w:rPr>
        <w:t>'</w:t>
      </w:r>
      <w:r w:rsidRPr="00D76172">
        <w:rPr>
          <w:lang w:val="en-US" w:eastAsia="zh-CN"/>
        </w:rPr>
        <w:t>s note:</w:t>
      </w:r>
      <w:r w:rsidR="00DF048C">
        <w:tab/>
      </w:r>
      <w:r w:rsidR="005B6BEB" w:rsidRPr="00DF048C">
        <w:t>Coordination with RAN WGs is needed on whether and how the ranging configuration is used.</w:t>
      </w:r>
    </w:p>
    <w:p w14:paraId="2823493C" w14:textId="4E530456" w:rsidR="005B6BEB" w:rsidRPr="00DF048C" w:rsidRDefault="00CD2F49" w:rsidP="005B6BEB">
      <w:pPr>
        <w:pStyle w:val="B1"/>
      </w:pPr>
      <w:r>
        <w:t>9</w:t>
      </w:r>
      <w:r w:rsidR="005B6BEB" w:rsidRPr="00DF048C">
        <w:t>.</w:t>
      </w:r>
      <w:r w:rsidR="005B6BEB" w:rsidRPr="00DF048C">
        <w:tab/>
        <w:t>The ranging results could be shared between the UEs via e.g</w:t>
      </w:r>
      <w:r w:rsidR="00DF048C">
        <w:t>.</w:t>
      </w:r>
      <w:r w:rsidR="005B6BEB" w:rsidRPr="00DF048C">
        <w:t xml:space="preserve"> the PC5-S signalling.</w:t>
      </w:r>
    </w:p>
    <w:p w14:paraId="6CBD58E3" w14:textId="573492DF" w:rsidR="005B6BEB" w:rsidRPr="00DF048C" w:rsidRDefault="005B6BEB" w:rsidP="00880633">
      <w:pPr>
        <w:pStyle w:val="Heading3"/>
      </w:pPr>
      <w:bookmarkStart w:id="999" w:name="_Toc100782329"/>
      <w:bookmarkStart w:id="1000" w:name="_Toc100782453"/>
      <w:bookmarkStart w:id="1001" w:name="_Toc100782582"/>
      <w:bookmarkStart w:id="1002" w:name="_Toc104257735"/>
      <w:bookmarkStart w:id="1003" w:name="_Toc104257909"/>
      <w:bookmarkStart w:id="1004" w:name="_Toc104299433"/>
      <w:bookmarkStart w:id="1005" w:name="_Toc112768433"/>
      <w:bookmarkStart w:id="1006" w:name="_Toc112768721"/>
      <w:bookmarkStart w:id="1007" w:name="_Toc112768961"/>
      <w:bookmarkStart w:id="1008" w:name="_Toc112772397"/>
      <w:bookmarkStart w:id="1009" w:name="_Toc112864072"/>
      <w:bookmarkStart w:id="1010" w:name="_Toc112865214"/>
      <w:bookmarkStart w:id="1011" w:name="_Toc117042685"/>
      <w:bookmarkStart w:id="1012" w:name="_Toc125976045"/>
      <w:bookmarkStart w:id="1013" w:name="_Toc128724921"/>
      <w:r w:rsidRPr="00DF048C">
        <w:t>6.3.3</w:t>
      </w:r>
      <w:r w:rsidRPr="00DF048C">
        <w:tab/>
        <w:t>Impacts on services, entities, and interfaces</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3707F15B" w14:textId="77777777" w:rsidR="005B6BEB" w:rsidRPr="00DF048C" w:rsidRDefault="005B6BEB" w:rsidP="005B6BEB">
      <w:pPr>
        <w:rPr>
          <w:rFonts w:eastAsia="SimSun"/>
          <w:b/>
          <w:bCs/>
          <w:lang w:eastAsia="zh-CN"/>
        </w:rPr>
      </w:pPr>
      <w:r w:rsidRPr="00DF048C">
        <w:rPr>
          <w:rFonts w:eastAsia="SimSun"/>
          <w:b/>
          <w:bCs/>
        </w:rPr>
        <w:t>UE:</w:t>
      </w:r>
    </w:p>
    <w:p w14:paraId="12734B9C" w14:textId="77777777" w:rsidR="00DF048C" w:rsidRDefault="00DF048C" w:rsidP="00DF048C">
      <w:pPr>
        <w:pStyle w:val="B1"/>
      </w:pPr>
      <w:r>
        <w:t>-</w:t>
      </w:r>
      <w:r>
        <w:tab/>
        <w:t>Receives the ranging authorization policy and parameters from PCF;</w:t>
      </w:r>
    </w:p>
    <w:p w14:paraId="652406C8" w14:textId="77777777" w:rsidR="00DF048C" w:rsidRDefault="00DF048C" w:rsidP="00DF048C">
      <w:pPr>
        <w:pStyle w:val="B1"/>
      </w:pPr>
      <w:r>
        <w:t>-</w:t>
      </w:r>
      <w:r>
        <w:tab/>
        <w:t>Inter-layer communication regarding the configuration for ranging operation;</w:t>
      </w:r>
    </w:p>
    <w:p w14:paraId="30698059" w14:textId="77777777" w:rsidR="00DF048C" w:rsidRDefault="00DF048C" w:rsidP="00DF048C">
      <w:pPr>
        <w:pStyle w:val="B1"/>
      </w:pPr>
      <w:r>
        <w:t>-</w:t>
      </w:r>
      <w:r>
        <w:tab/>
        <w:t>Inter-UE communication regarding parameters negotiation for ranging service and possibly further sharing of the ranging results.</w:t>
      </w:r>
    </w:p>
    <w:p w14:paraId="23D44C50" w14:textId="00DB016E" w:rsidR="00566610" w:rsidRPr="00DF048C" w:rsidRDefault="00566610" w:rsidP="00566610">
      <w:pPr>
        <w:pStyle w:val="Heading2"/>
        <w:rPr>
          <w:lang w:eastAsia="zh-CN"/>
        </w:rPr>
      </w:pPr>
      <w:bookmarkStart w:id="1014" w:name="_Toc50130756"/>
      <w:bookmarkStart w:id="1015" w:name="_Toc50134070"/>
      <w:bookmarkStart w:id="1016" w:name="_Toc50134414"/>
      <w:bookmarkStart w:id="1017" w:name="_Toc50557366"/>
      <w:bookmarkStart w:id="1018" w:name="_Toc50549052"/>
      <w:bookmarkStart w:id="1019" w:name="_Toc55202360"/>
      <w:bookmarkStart w:id="1020" w:name="_Toc57209987"/>
      <w:bookmarkStart w:id="1021" w:name="_Toc57366378"/>
      <w:bookmarkStart w:id="1022" w:name="_Toc68086331"/>
      <w:bookmarkStart w:id="1023" w:name="_Toc100780981"/>
      <w:bookmarkStart w:id="1024" w:name="_Toc100782206"/>
      <w:bookmarkStart w:id="1025" w:name="_Toc100782330"/>
      <w:bookmarkStart w:id="1026" w:name="_Toc100782454"/>
      <w:bookmarkStart w:id="1027" w:name="_Toc100782583"/>
      <w:bookmarkStart w:id="1028" w:name="_Toc104257736"/>
      <w:bookmarkStart w:id="1029" w:name="_Toc104257910"/>
      <w:bookmarkStart w:id="1030" w:name="_Toc104299434"/>
      <w:bookmarkStart w:id="1031" w:name="_Toc112768434"/>
      <w:bookmarkStart w:id="1032" w:name="_Toc112768722"/>
      <w:bookmarkStart w:id="1033" w:name="_Toc112768962"/>
      <w:bookmarkStart w:id="1034" w:name="_Toc112772398"/>
      <w:bookmarkStart w:id="1035" w:name="_Toc112864073"/>
      <w:bookmarkStart w:id="1036" w:name="_Toc112865215"/>
      <w:bookmarkStart w:id="1037" w:name="_Toc117042686"/>
      <w:bookmarkStart w:id="1038" w:name="_Toc125976046"/>
      <w:bookmarkStart w:id="1039" w:name="_Toc128724922"/>
      <w:r w:rsidRPr="00DF048C">
        <w:t>6.</w:t>
      </w:r>
      <w:r w:rsidRPr="00DF048C">
        <w:rPr>
          <w:rFonts w:eastAsia="SimSun"/>
          <w:lang w:eastAsia="zh-CN"/>
        </w:rPr>
        <w:t>4</w:t>
      </w:r>
      <w:r w:rsidRPr="00DF048C">
        <w:tab/>
        <w:t>Solution #</w:t>
      </w:r>
      <w:r w:rsidRPr="00DF048C">
        <w:rPr>
          <w:rFonts w:eastAsia="SimSun"/>
          <w:lang w:eastAsia="zh-CN"/>
        </w:rPr>
        <w:t>4</w:t>
      </w:r>
      <w:r w:rsidRPr="00DF048C">
        <w:t xml:space="preserve">: </w:t>
      </w:r>
      <w:bookmarkEnd w:id="1014"/>
      <w:bookmarkEnd w:id="1015"/>
      <w:bookmarkEnd w:id="1016"/>
      <w:bookmarkEnd w:id="1017"/>
      <w:bookmarkEnd w:id="1018"/>
      <w:bookmarkEnd w:id="1019"/>
      <w:bookmarkEnd w:id="1020"/>
      <w:bookmarkEnd w:id="1021"/>
      <w:bookmarkEnd w:id="1022"/>
      <w:r w:rsidRPr="00DF048C">
        <w:t>Ranging devices discovery and ranging procedure</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228053BC" w14:textId="1D0449F3" w:rsidR="00566610" w:rsidRPr="00DF048C" w:rsidRDefault="00566610" w:rsidP="00566610">
      <w:pPr>
        <w:pStyle w:val="Heading3"/>
      </w:pPr>
      <w:bookmarkStart w:id="1040" w:name="_Toc50130757"/>
      <w:bookmarkStart w:id="1041" w:name="_Toc50134071"/>
      <w:bookmarkStart w:id="1042" w:name="_Toc50134415"/>
      <w:bookmarkStart w:id="1043" w:name="_Toc50557367"/>
      <w:bookmarkStart w:id="1044" w:name="_Toc50549053"/>
      <w:bookmarkStart w:id="1045" w:name="_Toc55202361"/>
      <w:bookmarkStart w:id="1046" w:name="_Toc57209988"/>
      <w:bookmarkStart w:id="1047" w:name="_Toc57366379"/>
      <w:bookmarkStart w:id="1048" w:name="_Toc68086332"/>
      <w:bookmarkStart w:id="1049" w:name="_Toc100780982"/>
      <w:bookmarkStart w:id="1050" w:name="_Toc100782207"/>
      <w:bookmarkStart w:id="1051" w:name="_Toc100782331"/>
      <w:bookmarkStart w:id="1052" w:name="_Toc100782455"/>
      <w:bookmarkStart w:id="1053" w:name="_Toc100782584"/>
      <w:bookmarkStart w:id="1054" w:name="_Toc104257737"/>
      <w:bookmarkStart w:id="1055" w:name="_Toc104257911"/>
      <w:bookmarkStart w:id="1056" w:name="_Toc104299435"/>
      <w:bookmarkStart w:id="1057" w:name="_Toc112768435"/>
      <w:bookmarkStart w:id="1058" w:name="_Toc112768723"/>
      <w:bookmarkStart w:id="1059" w:name="_Toc112768963"/>
      <w:bookmarkStart w:id="1060" w:name="_Toc112772399"/>
      <w:bookmarkStart w:id="1061" w:name="_Toc112864074"/>
      <w:bookmarkStart w:id="1062" w:name="_Toc112865216"/>
      <w:bookmarkStart w:id="1063" w:name="_Toc117042687"/>
      <w:bookmarkStart w:id="1064" w:name="_Toc125976047"/>
      <w:bookmarkStart w:id="1065" w:name="_Toc128724923"/>
      <w:r w:rsidRPr="00DF048C">
        <w:t>6.</w:t>
      </w:r>
      <w:r w:rsidRPr="00DF048C">
        <w:rPr>
          <w:rFonts w:eastAsia="SimSun"/>
          <w:lang w:eastAsia="zh-CN"/>
        </w:rPr>
        <w:t>4</w:t>
      </w:r>
      <w:r w:rsidRPr="00DF048C">
        <w:t>.1</w:t>
      </w:r>
      <w:r w:rsidRPr="00DF048C">
        <w:tab/>
        <w:t>Description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68CB4107" w14:textId="77777777" w:rsidR="00DF048C" w:rsidRDefault="00DF048C" w:rsidP="00566610">
      <w:pPr>
        <w:rPr>
          <w:rFonts w:eastAsia="DengXian"/>
          <w:lang w:eastAsia="zh-CN"/>
        </w:rPr>
      </w:pPr>
      <w:r>
        <w:rPr>
          <w:rFonts w:eastAsia="DengXian"/>
          <w:lang w:eastAsia="zh-CN"/>
        </w:rPr>
        <w:t>This solution is related to the Key Issue #3 on Ranging/Sidelink Positioning device discovery and Key issue #4: Control of Operations for Ranging/Sidelink positioning.</w:t>
      </w:r>
    </w:p>
    <w:p w14:paraId="2C04B08D" w14:textId="3701C611" w:rsidR="00566610" w:rsidRPr="00DF048C" w:rsidRDefault="005B4900" w:rsidP="00DF048C">
      <w:pPr>
        <w:rPr>
          <w:rFonts w:eastAsia="DengXian"/>
          <w:lang w:eastAsia="zh-CN"/>
        </w:rPr>
      </w:pPr>
      <w:r>
        <w:rPr>
          <w:rFonts w:eastAsia="DengXian"/>
          <w:lang w:eastAsia="zh-CN"/>
        </w:rPr>
        <w:t xml:space="preserve">To realize the Ranging/Sidelink Positioning, as explained in KI#4, the signalling between the UEs is needed for the purpose of Ranging/Sidelink Positioning control to exchange the coordination &amp; configuration information and the Ranging/Sidelink positioning signals measurement results, it, is very similar to the LPP procedure between UE and LMF over NAS (e.g. capability transfer, Assistance Data Transfer, Location Information Transfer specified in 6.4 of </w:t>
      </w:r>
      <w:r w:rsidR="006D34D6">
        <w:rPr>
          <w:rFonts w:eastAsia="DengXian"/>
          <w:lang w:eastAsia="zh-CN"/>
        </w:rPr>
        <w:t>TS 38.305 [</w:t>
      </w:r>
      <w:r>
        <w:rPr>
          <w:rFonts w:eastAsia="DengXian"/>
          <w:lang w:eastAsia="zh-CN"/>
        </w:rPr>
        <w:t xml:space="preserve">16]). Correspondingly, this solution is proposed to add a Ranging/Sidelink Positioning Protocol layer on top of existing direct communication protocol as specified in clause 6.1 of </w:t>
      </w:r>
      <w:r w:rsidR="006D34D6">
        <w:rPr>
          <w:rFonts w:eastAsia="DengXian"/>
          <w:lang w:eastAsia="zh-CN"/>
        </w:rPr>
        <w:t>TS 23.304 [</w:t>
      </w:r>
      <w:r>
        <w:rPr>
          <w:rFonts w:eastAsia="DengXian"/>
          <w:lang w:eastAsia="zh-CN"/>
        </w:rPr>
        <w:t xml:space="preserve">4], and clause 5.2.1 of </w:t>
      </w:r>
      <w:r w:rsidR="006D34D6">
        <w:rPr>
          <w:rFonts w:eastAsia="DengXian"/>
          <w:lang w:eastAsia="zh-CN"/>
        </w:rPr>
        <w:t>TS 23.287 [</w:t>
      </w:r>
      <w:r>
        <w:rPr>
          <w:rFonts w:eastAsia="DengXian"/>
          <w:lang w:eastAsia="zh-CN"/>
        </w:rPr>
        <w:t>3] for the Ranging/Sidelink Positioning control signalling interaction between UEs.</w:t>
      </w:r>
    </w:p>
    <w:p w14:paraId="561F83CE" w14:textId="77777777" w:rsidR="00566610" w:rsidRPr="00DF048C" w:rsidRDefault="00566610" w:rsidP="00DF048C">
      <w:pPr>
        <w:pStyle w:val="TH"/>
        <w:rPr>
          <w:rFonts w:eastAsia="DengXian"/>
          <w:lang w:eastAsia="zh-CN"/>
        </w:rPr>
      </w:pPr>
      <w:r w:rsidRPr="00DF048C">
        <w:object w:dxaOrig="6210" w:dyaOrig="4335" w14:anchorId="728A7F2B">
          <v:shape id="_x0000_i1034" type="#_x0000_t75" style="width:342.75pt;height:238.5pt" o:ole="">
            <v:imagedata r:id="rId26" o:title=""/>
          </v:shape>
          <o:OLEObject Type="Embed" ProgID="Visio.Drawing.15" ShapeID="_x0000_i1034" DrawAspect="Content" ObjectID="_1739339779" r:id="rId27"/>
        </w:object>
      </w:r>
    </w:p>
    <w:p w14:paraId="121051B3" w14:textId="0AB1F568" w:rsidR="00566610" w:rsidRPr="00DF048C" w:rsidRDefault="00566610" w:rsidP="00DF048C">
      <w:pPr>
        <w:pStyle w:val="TF"/>
        <w:rPr>
          <w:lang w:eastAsia="zh-CN"/>
        </w:rPr>
      </w:pPr>
      <w:r w:rsidRPr="00DF048C">
        <w:rPr>
          <w:lang w:eastAsia="zh-CN"/>
        </w:rPr>
        <w:t>Figure 6.4.1-1: Ranging/sidelink Positioning protocol over PC5 reference point</w:t>
      </w:r>
    </w:p>
    <w:p w14:paraId="171B0E08" w14:textId="773B444F" w:rsidR="00566610" w:rsidRDefault="005B4900" w:rsidP="00566610">
      <w:pPr>
        <w:rPr>
          <w:rFonts w:eastAsia="DengXian"/>
          <w:lang w:eastAsia="zh-CN"/>
        </w:rPr>
      </w:pPr>
      <w:r>
        <w:rPr>
          <w:rFonts w:eastAsia="DengXian"/>
          <w:lang w:eastAsia="zh-CN"/>
        </w:rPr>
        <w:t>Similar to LPP over Uu interface, the Ranging/Sidelink Positioning Protocol (RSPP) may include the following procedures as described in clause 6.4.2.4:</w:t>
      </w:r>
    </w:p>
    <w:p w14:paraId="1B45D212" w14:textId="47DF79D2" w:rsidR="00DF048C" w:rsidRDefault="00DF048C" w:rsidP="00DF048C">
      <w:pPr>
        <w:pStyle w:val="B1"/>
        <w:rPr>
          <w:lang w:eastAsia="zh-CN"/>
        </w:rPr>
      </w:pPr>
      <w:r>
        <w:rPr>
          <w:lang w:eastAsia="zh-CN"/>
        </w:rPr>
        <w:t>-</w:t>
      </w:r>
      <w:r>
        <w:rPr>
          <w:lang w:eastAsia="zh-CN"/>
        </w:rPr>
        <w:tab/>
        <w:t>Procedures related to capability transfer</w:t>
      </w:r>
      <w:r w:rsidR="0061646D" w:rsidRPr="004B72CB">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602352E7" w14:textId="1A34621C" w:rsidR="00DF048C" w:rsidRDefault="00DF048C" w:rsidP="00DF048C">
      <w:pPr>
        <w:pStyle w:val="B1"/>
        <w:rPr>
          <w:lang w:eastAsia="zh-CN"/>
        </w:rPr>
      </w:pPr>
      <w:r>
        <w:rPr>
          <w:lang w:eastAsia="zh-CN"/>
        </w:rPr>
        <w:t>-</w:t>
      </w:r>
      <w:r>
        <w:rPr>
          <w:lang w:eastAsia="zh-CN"/>
        </w:rPr>
        <w:tab/>
        <w:t>Procedures related to Assistance Data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47AD3ABD" w14:textId="762ED9CF" w:rsidR="00DF048C" w:rsidRDefault="00DF048C" w:rsidP="00DF048C">
      <w:pPr>
        <w:pStyle w:val="B1"/>
        <w:rPr>
          <w:lang w:eastAsia="zh-CN"/>
        </w:rPr>
      </w:pPr>
      <w:r>
        <w:rPr>
          <w:lang w:eastAsia="zh-CN"/>
        </w:rPr>
        <w:t>-</w:t>
      </w:r>
      <w:r>
        <w:rPr>
          <w:lang w:eastAsia="zh-CN"/>
        </w:rPr>
        <w:tab/>
        <w:t>Procedures related to Location Information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p>
    <w:p w14:paraId="6C38A44F" w14:textId="140F0678" w:rsidR="00566610" w:rsidRPr="00DF048C" w:rsidRDefault="00566610" w:rsidP="00566610">
      <w:pPr>
        <w:pStyle w:val="NO"/>
        <w:rPr>
          <w:lang w:eastAsia="zh-CN"/>
        </w:rPr>
      </w:pPr>
      <w:r w:rsidRPr="00DF048C">
        <w:rPr>
          <w:lang w:eastAsia="zh-CN"/>
        </w:rPr>
        <w:t>NOTE:</w:t>
      </w:r>
      <w:r w:rsidR="00DF048C">
        <w:rPr>
          <w:lang w:eastAsia="zh-CN"/>
        </w:rPr>
        <w:tab/>
      </w:r>
      <w:r w:rsidRPr="00DF048C">
        <w:rPr>
          <w:lang w:eastAsia="zh-CN"/>
        </w:rPr>
        <w:t>Details of the RSPP procedures in this solution are expected to be developed in RAN WGs.</w:t>
      </w:r>
    </w:p>
    <w:p w14:paraId="54045685" w14:textId="1DBE9129" w:rsidR="00566610" w:rsidRPr="00DF048C" w:rsidRDefault="001F671C" w:rsidP="00566610">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566610" w:rsidRPr="00DF048C">
        <w:rPr>
          <w:lang w:eastAsia="zh-CN"/>
        </w:rPr>
        <w:t>Texts related to RSPP may be further updated once there</w:t>
      </w:r>
      <w:r>
        <w:rPr>
          <w:lang w:eastAsia="zh-CN"/>
        </w:rPr>
        <w:t>'</w:t>
      </w:r>
      <w:r w:rsidR="00566610" w:rsidRPr="00DF048C">
        <w:rPr>
          <w:lang w:eastAsia="zh-CN"/>
        </w:rPr>
        <w:t>s any conclusion in RAN Working Groups.</w:t>
      </w:r>
    </w:p>
    <w:p w14:paraId="457814D7" w14:textId="78B5F369" w:rsidR="00566610" w:rsidRPr="00DF048C" w:rsidRDefault="001F671C" w:rsidP="00566610">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566610" w:rsidRPr="00DF048C">
        <w:rPr>
          <w:lang w:eastAsia="zh-CN"/>
        </w:rPr>
        <w:t xml:space="preserve">Whether a new </w:t>
      </w:r>
      <w:r w:rsidR="00566610" w:rsidRPr="00DF048C">
        <w:rPr>
          <w:rFonts w:eastAsia="DengXian"/>
          <w:lang w:eastAsia="zh-CN"/>
        </w:rPr>
        <w:t>Ranging/Sidelink positioning protocol</w:t>
      </w:r>
      <w:r w:rsidR="00566610" w:rsidRPr="00DF048C">
        <w:rPr>
          <w:lang w:eastAsia="zh-CN"/>
        </w:rPr>
        <w:t xml:space="preserve"> is defined or an enhancement to LPP to support </w:t>
      </w:r>
      <w:r w:rsidR="00566610" w:rsidRPr="00DF048C">
        <w:rPr>
          <w:rFonts w:eastAsia="DengXian"/>
          <w:lang w:eastAsia="zh-CN"/>
        </w:rPr>
        <w:t>Ranging/Sidelink positioning is defined</w:t>
      </w:r>
      <w:r w:rsidR="00566610" w:rsidRPr="00DF048C">
        <w:rPr>
          <w:lang w:eastAsia="zh-CN"/>
        </w:rPr>
        <w:t xml:space="preserve"> will be determined by RAN Working Groups.</w:t>
      </w:r>
    </w:p>
    <w:p w14:paraId="2AC464DB" w14:textId="68E55139" w:rsidR="00566610" w:rsidRPr="00DF048C" w:rsidRDefault="00566610" w:rsidP="00566610">
      <w:pPr>
        <w:pStyle w:val="Heading3"/>
        <w:rPr>
          <w:rFonts w:eastAsia="SimSun"/>
          <w:lang w:eastAsia="zh-CN"/>
        </w:rPr>
      </w:pPr>
      <w:bookmarkStart w:id="1066" w:name="_Toc50130758"/>
      <w:bookmarkStart w:id="1067" w:name="_Toc50134072"/>
      <w:bookmarkStart w:id="1068" w:name="_Toc50134416"/>
      <w:bookmarkStart w:id="1069" w:name="_Toc50557368"/>
      <w:bookmarkStart w:id="1070" w:name="_Toc50549054"/>
      <w:bookmarkStart w:id="1071" w:name="_Toc55202362"/>
      <w:bookmarkStart w:id="1072" w:name="_Toc57209989"/>
      <w:bookmarkStart w:id="1073" w:name="_Toc57366380"/>
      <w:bookmarkStart w:id="1074" w:name="_Toc68086333"/>
      <w:bookmarkStart w:id="1075" w:name="_Toc100780983"/>
      <w:bookmarkStart w:id="1076" w:name="_Toc100782208"/>
      <w:bookmarkStart w:id="1077" w:name="_Toc100782332"/>
      <w:bookmarkStart w:id="1078" w:name="_Toc100782456"/>
      <w:bookmarkStart w:id="1079" w:name="_Toc100782585"/>
      <w:bookmarkStart w:id="1080" w:name="_Toc104257738"/>
      <w:bookmarkStart w:id="1081" w:name="_Toc104257912"/>
      <w:bookmarkStart w:id="1082" w:name="_Toc104299436"/>
      <w:bookmarkStart w:id="1083" w:name="_Toc112768436"/>
      <w:bookmarkStart w:id="1084" w:name="_Toc112768724"/>
      <w:bookmarkStart w:id="1085" w:name="_Toc112768964"/>
      <w:bookmarkStart w:id="1086" w:name="_Toc112772400"/>
      <w:bookmarkStart w:id="1087" w:name="_Toc112864075"/>
      <w:bookmarkStart w:id="1088" w:name="_Toc112865217"/>
      <w:bookmarkStart w:id="1089" w:name="_Toc117042688"/>
      <w:bookmarkStart w:id="1090" w:name="_Toc125976048"/>
      <w:bookmarkStart w:id="1091" w:name="_Toc128724924"/>
      <w:r w:rsidRPr="00DF048C">
        <w:t>6.</w:t>
      </w:r>
      <w:r w:rsidR="00BE6B78" w:rsidRPr="00DF048C">
        <w:rPr>
          <w:rFonts w:eastAsia="SimSun"/>
          <w:lang w:eastAsia="zh-CN"/>
        </w:rPr>
        <w:t>4</w:t>
      </w:r>
      <w:r w:rsidRPr="00DF048C">
        <w:t>.2</w:t>
      </w:r>
      <w:r w:rsidRPr="00DF048C">
        <w:tab/>
        <w:t>Procedures</w:t>
      </w:r>
      <w:bookmarkEnd w:id="1066"/>
      <w:bookmarkEnd w:id="1067"/>
      <w:bookmarkEnd w:id="1068"/>
      <w:bookmarkEnd w:id="1069"/>
      <w:bookmarkEnd w:id="1070"/>
      <w:bookmarkEnd w:id="1071"/>
      <w:bookmarkEnd w:id="1072"/>
      <w:bookmarkEnd w:id="1073"/>
      <w:bookmarkEnd w:id="1074"/>
      <w:r w:rsidRPr="00DF048C">
        <w:t xml:space="preserve"> of Ranging/Sidelink Positioning for 5G ProSe</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4B5DFCDA" w14:textId="40D90924" w:rsidR="00566610" w:rsidRPr="00DF048C" w:rsidRDefault="00BE6B78" w:rsidP="00566610">
      <w:pPr>
        <w:pStyle w:val="Heading4"/>
        <w:rPr>
          <w:rFonts w:eastAsia="DengXian"/>
          <w:lang w:eastAsia="zh-CN"/>
        </w:rPr>
      </w:pPr>
      <w:bookmarkStart w:id="1092" w:name="_Toc100780984"/>
      <w:bookmarkStart w:id="1093" w:name="_Toc100782209"/>
      <w:bookmarkStart w:id="1094" w:name="_Toc100782333"/>
      <w:bookmarkStart w:id="1095" w:name="_Toc100782457"/>
      <w:bookmarkStart w:id="1096" w:name="_Toc100782586"/>
      <w:bookmarkStart w:id="1097" w:name="_Toc104299437"/>
      <w:bookmarkStart w:id="1098" w:name="_Toc112768437"/>
      <w:bookmarkStart w:id="1099" w:name="_Toc112768725"/>
      <w:bookmarkStart w:id="1100" w:name="_Toc112768965"/>
      <w:bookmarkStart w:id="1101" w:name="_Toc112772401"/>
      <w:bookmarkStart w:id="1102" w:name="_Toc112864076"/>
      <w:bookmarkStart w:id="1103" w:name="_Toc112865218"/>
      <w:bookmarkStart w:id="1104" w:name="_Toc125976049"/>
      <w:bookmarkStart w:id="1105" w:name="_Toc128724925"/>
      <w:r w:rsidRPr="00DF048C">
        <w:rPr>
          <w:lang w:eastAsia="zh-CN"/>
        </w:rPr>
        <w:t>6.4</w:t>
      </w:r>
      <w:r w:rsidR="00566610" w:rsidRPr="00DF048C">
        <w:rPr>
          <w:lang w:eastAsia="zh-CN"/>
        </w:rPr>
        <w:t>.2.1</w:t>
      </w:r>
      <w:r w:rsidR="00566610" w:rsidRPr="00DF048C">
        <w:rPr>
          <w:lang w:eastAsia="zh-CN"/>
        </w:rPr>
        <w:tab/>
        <w:t>General</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0C0DE48D" w14:textId="77777777" w:rsidR="0061646D" w:rsidRDefault="0061646D" w:rsidP="0061646D">
      <w:pPr>
        <w:rPr>
          <w:rFonts w:eastAsia="DengXian"/>
          <w:lang w:eastAsia="zh-CN"/>
        </w:rPr>
      </w:pPr>
      <w:r>
        <w:rPr>
          <w:rFonts w:eastAsia="DengXian"/>
          <w:lang w:eastAsia="zh-CN"/>
        </w:rPr>
        <w:t>To realize the c</w:t>
      </w:r>
      <w:r w:rsidRPr="00986CF3">
        <w:rPr>
          <w:rFonts w:eastAsia="DengXian"/>
          <w:lang w:eastAsia="zh-CN"/>
        </w:rPr>
        <w:t xml:space="preserve">ontrol of </w:t>
      </w:r>
      <w:r>
        <w:rPr>
          <w:rFonts w:eastAsia="DengXian"/>
          <w:lang w:eastAsia="zh-CN"/>
        </w:rPr>
        <w:t>o</w:t>
      </w:r>
      <w:r w:rsidRPr="00986CF3">
        <w:rPr>
          <w:rFonts w:eastAsia="DengXian"/>
          <w:lang w:eastAsia="zh-CN"/>
        </w:rPr>
        <w:t>perations for Ranging/Sidelink positioning</w:t>
      </w:r>
      <w:r>
        <w:rPr>
          <w:rFonts w:eastAsia="DengXian"/>
          <w:lang w:eastAsia="zh-CN"/>
        </w:rPr>
        <w:t>, following procedure is assumed to be performed:</w:t>
      </w:r>
    </w:p>
    <w:p w14:paraId="63E300F7"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Ranging/Sidelink Positioning device discovery;</w:t>
      </w:r>
    </w:p>
    <w:p w14:paraId="682C117E"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Direct communication establishment for Ranging/Sidelink Positioning protocol procedure;</w:t>
      </w:r>
    </w:p>
    <w:p w14:paraId="30765F79"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Ranging/Sidelink Positioning procedure.</w:t>
      </w:r>
    </w:p>
    <w:p w14:paraId="6FBA021F" w14:textId="6D69A5EA" w:rsidR="00566610" w:rsidRPr="00DF048C" w:rsidRDefault="00566610" w:rsidP="00566610">
      <w:pPr>
        <w:rPr>
          <w:rFonts w:eastAsia="DengXian"/>
          <w:lang w:eastAsia="zh-CN"/>
        </w:rPr>
      </w:pPr>
      <w:r w:rsidRPr="00DF048C">
        <w:rPr>
          <w:rFonts w:eastAsia="DengXian"/>
          <w:lang w:eastAsia="zh-CN"/>
        </w:rPr>
        <w:t xml:space="preserve">The following procedures are for UEs that support 5G ProSe PC5 reference point as defined in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23.304</w:t>
      </w:r>
      <w:r w:rsidR="006D34D6">
        <w:rPr>
          <w:rFonts w:eastAsia="DengXian"/>
          <w:lang w:eastAsia="zh-CN"/>
        </w:rPr>
        <w:t> </w:t>
      </w:r>
      <w:r w:rsidR="006D34D6" w:rsidRPr="00DF048C">
        <w:rPr>
          <w:rFonts w:eastAsia="DengXian"/>
          <w:lang w:eastAsia="zh-CN"/>
        </w:rPr>
        <w:t>[</w:t>
      </w:r>
      <w:r w:rsidRPr="00DF048C">
        <w:rPr>
          <w:rFonts w:eastAsia="DengXian"/>
          <w:lang w:eastAsia="zh-CN"/>
        </w:rPr>
        <w:t>4].</w:t>
      </w:r>
    </w:p>
    <w:p w14:paraId="4DF051AD" w14:textId="3F3235F1" w:rsidR="00566610" w:rsidRPr="00DF048C" w:rsidRDefault="001F671C" w:rsidP="00566610">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566610" w:rsidRPr="00DF048C">
        <w:rPr>
          <w:lang w:eastAsia="zh-CN"/>
        </w:rPr>
        <w:t xml:space="preserve">Solutions </w:t>
      </w:r>
      <w:r w:rsidR="0061646D">
        <w:rPr>
          <w:lang w:eastAsia="zh-CN"/>
        </w:rPr>
        <w:t xml:space="preserve">on device discovery </w:t>
      </w:r>
      <w:r w:rsidR="00566610" w:rsidRPr="00DF048C">
        <w:rPr>
          <w:lang w:eastAsia="zh-CN"/>
        </w:rPr>
        <w:t xml:space="preserve">for UE supporting V2X PC5 reference as defined in </w:t>
      </w:r>
      <w:r w:rsidR="006D34D6" w:rsidRPr="00DF048C">
        <w:rPr>
          <w:lang w:eastAsia="zh-CN"/>
        </w:rPr>
        <w:t>TS</w:t>
      </w:r>
      <w:r w:rsidR="006D34D6">
        <w:rPr>
          <w:lang w:eastAsia="zh-CN"/>
        </w:rPr>
        <w:t> </w:t>
      </w:r>
      <w:r w:rsidR="006D34D6" w:rsidRPr="00DF048C">
        <w:rPr>
          <w:lang w:eastAsia="zh-CN"/>
        </w:rPr>
        <w:t>23.287</w:t>
      </w:r>
      <w:r w:rsidR="006D34D6">
        <w:rPr>
          <w:lang w:eastAsia="zh-CN"/>
        </w:rPr>
        <w:t> </w:t>
      </w:r>
      <w:r w:rsidR="006D34D6" w:rsidRPr="00DF048C">
        <w:rPr>
          <w:lang w:eastAsia="zh-CN"/>
        </w:rPr>
        <w:t>[</w:t>
      </w:r>
      <w:r w:rsidR="00D62CAC">
        <w:rPr>
          <w:lang w:eastAsia="zh-CN"/>
        </w:rPr>
        <w:t>3</w:t>
      </w:r>
      <w:r w:rsidR="00566610" w:rsidRPr="00DF048C">
        <w:rPr>
          <w:lang w:eastAsia="zh-CN"/>
        </w:rPr>
        <w:t>] may be provided in other solutions.</w:t>
      </w:r>
    </w:p>
    <w:p w14:paraId="177A41C7" w14:textId="0E63A1F1" w:rsidR="00566610" w:rsidRPr="00DF048C" w:rsidRDefault="00566610" w:rsidP="00566610">
      <w:pPr>
        <w:rPr>
          <w:rFonts w:eastAsia="DengXian"/>
          <w:lang w:eastAsia="zh-CN"/>
        </w:rPr>
      </w:pPr>
      <w:r w:rsidRPr="00DF048C">
        <w:rPr>
          <w:rFonts w:eastAsia="DengXian"/>
          <w:lang w:eastAsia="zh-CN"/>
        </w:rPr>
        <w:t>Existing Model A and Model B direct discovery as specified in clause</w:t>
      </w:r>
      <w:r w:rsidRPr="00DF048C">
        <w:t> </w:t>
      </w:r>
      <w:r w:rsidRPr="00DF048C">
        <w:rPr>
          <w:rFonts w:eastAsia="DengXian"/>
          <w:lang w:eastAsia="zh-CN"/>
        </w:rPr>
        <w:t xml:space="preserve">6.3.2.1 of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23.304</w:t>
      </w:r>
      <w:r w:rsidR="006D34D6">
        <w:rPr>
          <w:rFonts w:eastAsia="DengXian"/>
          <w:lang w:eastAsia="zh-CN"/>
        </w:rPr>
        <w:t> </w:t>
      </w:r>
      <w:r w:rsidR="006D34D6" w:rsidRPr="00DF048C">
        <w:rPr>
          <w:rFonts w:eastAsia="DengXian"/>
          <w:lang w:eastAsia="zh-CN"/>
        </w:rPr>
        <w:t>[</w:t>
      </w:r>
      <w:r w:rsidRPr="00DF048C">
        <w:rPr>
          <w:rFonts w:eastAsia="DengXian"/>
          <w:lang w:eastAsia="zh-CN"/>
        </w:rPr>
        <w:t>4] are reused as basis for Ranging/Sidelink Positioning devices discovery.</w:t>
      </w:r>
    </w:p>
    <w:p w14:paraId="483A204C" w14:textId="5D9E2FE3" w:rsidR="00566610" w:rsidRPr="00DF048C" w:rsidRDefault="00566610" w:rsidP="00566610">
      <w:pPr>
        <w:rPr>
          <w:rFonts w:eastAsia="DengXian"/>
          <w:lang w:eastAsia="zh-CN"/>
        </w:rPr>
      </w:pPr>
      <w:r w:rsidRPr="00DF048C">
        <w:rPr>
          <w:rFonts w:eastAsia="DengXian"/>
          <w:lang w:eastAsia="zh-CN"/>
        </w:rPr>
        <w:t>Existing Unicast mode 5G ProSe Direct Communication establishment procedure as specified in clause</w:t>
      </w:r>
      <w:r w:rsidRPr="00DF048C">
        <w:t> </w:t>
      </w:r>
      <w:r w:rsidRPr="00DF048C">
        <w:rPr>
          <w:rFonts w:eastAsia="DengXian"/>
          <w:lang w:eastAsia="zh-CN"/>
        </w:rPr>
        <w:t xml:space="preserve">6.4.3 of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23.304</w:t>
      </w:r>
      <w:r w:rsidR="006D34D6">
        <w:rPr>
          <w:rFonts w:eastAsia="DengXian"/>
          <w:lang w:eastAsia="zh-CN"/>
        </w:rPr>
        <w:t> </w:t>
      </w:r>
      <w:r w:rsidR="006D34D6" w:rsidRPr="00DF048C">
        <w:rPr>
          <w:rFonts w:eastAsia="DengXian"/>
          <w:lang w:eastAsia="zh-CN"/>
        </w:rPr>
        <w:t>[</w:t>
      </w:r>
      <w:r w:rsidRPr="00DF048C">
        <w:rPr>
          <w:rFonts w:eastAsia="DengXian"/>
          <w:lang w:eastAsia="zh-CN"/>
        </w:rPr>
        <w:t>4] are reused.</w:t>
      </w:r>
    </w:p>
    <w:p w14:paraId="0A0CA429" w14:textId="7905261D" w:rsidR="00566610" w:rsidRDefault="00BE6B78" w:rsidP="00566610">
      <w:pPr>
        <w:pStyle w:val="Heading4"/>
        <w:rPr>
          <w:lang w:eastAsia="zh-CN"/>
        </w:rPr>
      </w:pPr>
      <w:bookmarkStart w:id="1106" w:name="_Toc100780985"/>
      <w:bookmarkStart w:id="1107" w:name="_Toc100782210"/>
      <w:bookmarkStart w:id="1108" w:name="_Toc100782334"/>
      <w:bookmarkStart w:id="1109" w:name="_Toc100782458"/>
      <w:bookmarkStart w:id="1110" w:name="_Toc100782587"/>
      <w:bookmarkStart w:id="1111" w:name="_Toc104299438"/>
      <w:bookmarkStart w:id="1112" w:name="_Toc112768438"/>
      <w:bookmarkStart w:id="1113" w:name="_Toc112768726"/>
      <w:bookmarkStart w:id="1114" w:name="_Toc112768966"/>
      <w:bookmarkStart w:id="1115" w:name="_Toc112772402"/>
      <w:bookmarkStart w:id="1116" w:name="_Toc112864077"/>
      <w:bookmarkStart w:id="1117" w:name="_Toc112865219"/>
      <w:bookmarkStart w:id="1118" w:name="_Toc125976050"/>
      <w:bookmarkStart w:id="1119" w:name="_Toc128724926"/>
      <w:r w:rsidRPr="00DF048C">
        <w:rPr>
          <w:lang w:eastAsia="zh-CN"/>
        </w:rPr>
        <w:lastRenderedPageBreak/>
        <w:t>6.4</w:t>
      </w:r>
      <w:r w:rsidR="00566610" w:rsidRPr="00DF048C">
        <w:rPr>
          <w:lang w:eastAsia="zh-CN"/>
        </w:rPr>
        <w:t>.2.2</w:t>
      </w:r>
      <w:r w:rsidR="00566610" w:rsidRPr="00DF048C">
        <w:rPr>
          <w:lang w:eastAsia="zh-CN"/>
        </w:rPr>
        <w:tab/>
        <w:t>Procedures of Ranging/Sidelink Positioning between 2 UEs with Model A discovery</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55942730" w14:textId="590146EC" w:rsidR="0061646D" w:rsidRPr="0061646D" w:rsidRDefault="0061646D" w:rsidP="005B4900">
      <w:pPr>
        <w:pStyle w:val="TH"/>
        <w:rPr>
          <w:rFonts w:eastAsia="DengXian"/>
          <w:lang w:eastAsia="zh-CN"/>
        </w:rPr>
      </w:pPr>
      <w:r>
        <w:object w:dxaOrig="6300" w:dyaOrig="3931" w14:anchorId="7735761E">
          <v:shape id="_x0000_i1035" type="#_x0000_t75" style="width:315pt;height:196.5pt" o:ole="">
            <v:imagedata r:id="rId28" o:title=""/>
          </v:shape>
          <o:OLEObject Type="Embed" ProgID="Visio.Drawing.15" ShapeID="_x0000_i1035" DrawAspect="Content" ObjectID="_1739339780" r:id="rId29"/>
        </w:object>
      </w:r>
    </w:p>
    <w:p w14:paraId="542C315A" w14:textId="7057C7E4" w:rsidR="00566610" w:rsidRPr="00DF048C" w:rsidRDefault="00566610" w:rsidP="00566610">
      <w:pPr>
        <w:pStyle w:val="TF"/>
      </w:pPr>
      <w:r w:rsidRPr="00DF048C">
        <w:t>Figure 6.</w:t>
      </w:r>
      <w:r w:rsidR="00BE6B78" w:rsidRPr="00DF048C">
        <w:rPr>
          <w:rFonts w:eastAsia="SimSun"/>
          <w:lang w:eastAsia="zh-CN"/>
        </w:rPr>
        <w:t>4</w:t>
      </w:r>
      <w:r w:rsidRPr="00DF048C">
        <w:rPr>
          <w:rFonts w:eastAsia="SimSun"/>
          <w:lang w:eastAsia="zh-CN"/>
        </w:rPr>
        <w:t>.2.2-</w:t>
      </w:r>
      <w:r w:rsidRPr="00DF048C">
        <w:t xml:space="preserve">1: </w:t>
      </w:r>
      <w:r w:rsidRPr="00DF048C">
        <w:rPr>
          <w:lang w:eastAsia="zh-CN"/>
        </w:rPr>
        <w:t>High-level procedure of Ranging/Sidelink Positioning with Model A discovery</w:t>
      </w:r>
    </w:p>
    <w:p w14:paraId="3E6E3179" w14:textId="7F3CDD77" w:rsidR="00566610" w:rsidRPr="00DF048C" w:rsidRDefault="005B4900" w:rsidP="00566610">
      <w:pPr>
        <w:rPr>
          <w:rFonts w:eastAsia="DengXian"/>
          <w:lang w:eastAsia="zh-CN"/>
        </w:rPr>
      </w:pPr>
      <w:r>
        <w:rPr>
          <w:rFonts w:eastAsia="DengXian"/>
          <w:lang w:eastAsia="zh-CN"/>
        </w:rPr>
        <w:t xml:space="preserve">In this procedure, Reference UE and Target UE can take the design of UE Assisted and UE Based Positioning Procedure as specified in clause 6.11.1 of </w:t>
      </w:r>
      <w:r w:rsidR="006D34D6">
        <w:rPr>
          <w:rFonts w:eastAsia="DengXian"/>
          <w:lang w:eastAsia="zh-CN"/>
        </w:rPr>
        <w:t>TS 23.273 [</w:t>
      </w:r>
      <w:r>
        <w:rPr>
          <w:rFonts w:eastAsia="DengXian"/>
          <w:lang w:eastAsia="zh-CN"/>
        </w:rPr>
        <w:t>11] to enable the Ranging/Sidelink Positioning.</w:t>
      </w:r>
    </w:p>
    <w:p w14:paraId="22D20C82" w14:textId="77777777" w:rsidR="005B4900" w:rsidRDefault="005B4900" w:rsidP="005B4900">
      <w:pPr>
        <w:pStyle w:val="B1"/>
        <w:rPr>
          <w:lang w:eastAsia="zh-CN"/>
        </w:rPr>
      </w:pPr>
      <w:r>
        <w:rPr>
          <w:lang w:eastAsia="zh-CN"/>
        </w:rPr>
        <w:t>1.</w:t>
      </w:r>
      <w:r>
        <w:rPr>
          <w:lang w:eastAsia="zh-CN"/>
        </w:rPr>
        <w:tab/>
        <w:t>The Target UE sends an Announcement message. The Announcement message may include the Type of Discovery Message, Target UE info, Ranging/Sidelink Positioning service Code, Role indication (target UE) and Target UE capability (e.g. ranging support).</w:t>
      </w:r>
    </w:p>
    <w:p w14:paraId="6002C7C0" w14:textId="4C59E4AE" w:rsidR="005B4900" w:rsidRDefault="005B4900" w:rsidP="005B4900">
      <w:pPr>
        <w:pStyle w:val="B1"/>
        <w:rPr>
          <w:lang w:eastAsia="zh-CN"/>
        </w:rPr>
      </w:pPr>
      <w:r>
        <w:rPr>
          <w:lang w:eastAsia="zh-CN"/>
        </w:rPr>
        <w:t>2.</w:t>
      </w:r>
      <w:r>
        <w:rPr>
          <w:lang w:eastAsia="zh-CN"/>
        </w:rPr>
        <w:tab/>
        <w:t xml:space="preserve">Reference UEs monitor the Announcement message. If the Target info is the Reference UE to be discovered, the Reference UEs have the interests on the Ranging service and support the Ranging/Sidelink Positioning capability of the Target UE if any, the Reference UE performs the direct PC5 link establishment procedure with target UE as described in clause 6.4.3.1 of </w:t>
      </w:r>
      <w:r w:rsidR="006D34D6">
        <w:rPr>
          <w:lang w:eastAsia="zh-CN"/>
        </w:rPr>
        <w:t>TS 23.304 [</w:t>
      </w:r>
      <w:r>
        <w:rPr>
          <w:lang w:eastAsia="zh-CN"/>
        </w:rPr>
        <w:t>4].</w:t>
      </w:r>
    </w:p>
    <w:p w14:paraId="2A47A11A" w14:textId="77777777" w:rsidR="005B4900" w:rsidRDefault="005B4900" w:rsidP="005B4900">
      <w:pPr>
        <w:pStyle w:val="B1"/>
        <w:rPr>
          <w:lang w:eastAsia="zh-CN"/>
        </w:rPr>
      </w:pPr>
      <w:r>
        <w:rPr>
          <w:lang w:eastAsia="zh-CN"/>
        </w:rPr>
        <w:t>3.</w:t>
      </w:r>
      <w:r>
        <w:rPr>
          <w:lang w:eastAsia="zh-CN"/>
        </w:rPr>
        <w:tab/>
        <w:t>The Target UE and the Reference UE perform the Ranging/Sidelink Positioning control interaction procedure to exchange the coordination &amp; configuration information, e.g. the Ranging capability and Ranging Assistance Data, as described in clause 6.4.2.4.</w:t>
      </w:r>
    </w:p>
    <w:p w14:paraId="67AD20D8" w14:textId="11C41433" w:rsidR="0061646D" w:rsidRDefault="0061646D" w:rsidP="0061646D">
      <w:pPr>
        <w:pStyle w:val="NO"/>
        <w:rPr>
          <w:lang w:eastAsia="zh-CN"/>
        </w:rPr>
      </w:pPr>
      <w:r>
        <w:rPr>
          <w:lang w:eastAsia="zh-CN"/>
        </w:rPr>
        <w:t>NOTE:</w:t>
      </w:r>
      <w:r w:rsidR="005B4900">
        <w:rPr>
          <w:lang w:eastAsia="zh-CN"/>
        </w:rPr>
        <w:tab/>
      </w:r>
      <w:r>
        <w:rPr>
          <w:lang w:eastAsia="zh-CN"/>
        </w:rPr>
        <w:t>The PC5 message carrying RSPP message is consider as new kind of PC5-S message in this solution.</w:t>
      </w:r>
    </w:p>
    <w:p w14:paraId="2ACFE955" w14:textId="430EDA50" w:rsidR="0061646D" w:rsidRDefault="001F671C" w:rsidP="0061646D">
      <w:pPr>
        <w:pStyle w:val="EditorsNote"/>
        <w:rPr>
          <w:lang w:eastAsia="zh-CN"/>
        </w:rPr>
      </w:pPr>
      <w:r w:rsidRPr="00D76172">
        <w:rPr>
          <w:lang w:val="en-US" w:eastAsia="zh-CN"/>
        </w:rPr>
        <w:t>Editor</w:t>
      </w:r>
      <w:r>
        <w:rPr>
          <w:lang w:val="en-US" w:eastAsia="zh-CN"/>
        </w:rPr>
        <w:t>'</w:t>
      </w:r>
      <w:r w:rsidRPr="00D76172">
        <w:rPr>
          <w:lang w:val="en-US" w:eastAsia="zh-CN"/>
        </w:rPr>
        <w:t>s note:</w:t>
      </w:r>
      <w:r w:rsidR="00092FB4">
        <w:rPr>
          <w:rFonts w:eastAsiaTheme="minorEastAsia" w:hint="eastAsia"/>
          <w:lang w:eastAsia="zh-CN"/>
        </w:rPr>
        <w:tab/>
      </w:r>
      <w:r w:rsidR="0061646D">
        <w:rPr>
          <w:lang w:eastAsia="zh-CN"/>
        </w:rPr>
        <w:t>How to handle the</w:t>
      </w:r>
      <w:r w:rsidR="0061646D" w:rsidRPr="00F95856">
        <w:rPr>
          <w:lang w:eastAsia="zh-CN"/>
        </w:rPr>
        <w:t xml:space="preserve"> </w:t>
      </w:r>
      <w:r w:rsidR="0061646D">
        <w:rPr>
          <w:lang w:eastAsia="zh-CN"/>
        </w:rPr>
        <w:t>definition of PC5-S message carrying RSPP message is FFS.</w:t>
      </w:r>
    </w:p>
    <w:p w14:paraId="0A65A84F" w14:textId="77777777" w:rsidR="005B4900" w:rsidRDefault="005B4900" w:rsidP="005B4900">
      <w:pPr>
        <w:pStyle w:val="B1"/>
        <w:rPr>
          <w:rFonts w:eastAsiaTheme="minorEastAsia"/>
          <w:lang w:eastAsia="zh-CN"/>
        </w:rPr>
      </w:pPr>
      <w:r>
        <w:rPr>
          <w:rFonts w:eastAsiaTheme="minorEastAsia"/>
          <w:lang w:eastAsia="zh-CN"/>
        </w:rPr>
        <w:t>4.</w:t>
      </w:r>
      <w:r>
        <w:rPr>
          <w:rFonts w:eastAsiaTheme="minorEastAsia"/>
          <w:lang w:eastAsia="zh-CN"/>
        </w:rPr>
        <w:tab/>
        <w:t>Target UE and the Reference UE pass the interacted coordination &amp; configuration information down to the AS layer.</w:t>
      </w:r>
    </w:p>
    <w:p w14:paraId="288EA049" w14:textId="77777777" w:rsidR="005B4900" w:rsidRDefault="005B4900" w:rsidP="005B4900">
      <w:pPr>
        <w:pStyle w:val="B1"/>
        <w:rPr>
          <w:rFonts w:eastAsiaTheme="minorEastAsia"/>
          <w:lang w:eastAsia="zh-CN"/>
        </w:rPr>
      </w:pPr>
      <w:r>
        <w:rPr>
          <w:rFonts w:eastAsiaTheme="minorEastAsia"/>
          <w:lang w:eastAsia="zh-CN"/>
        </w:rPr>
        <w:t>5.</w:t>
      </w:r>
      <w:r>
        <w:rPr>
          <w:rFonts w:eastAsiaTheme="minorEastAsia"/>
          <w:lang w:eastAsia="zh-CN"/>
        </w:rPr>
        <w:tab/>
        <w:t>Target UE and the Reference UE perform the Ranging/Sidelink Positioning measurement and result calculation.</w:t>
      </w:r>
    </w:p>
    <w:p w14:paraId="3FDF94C2" w14:textId="77777777" w:rsidR="005B4900" w:rsidRDefault="005B4900" w:rsidP="005B4900">
      <w:pPr>
        <w:pStyle w:val="B1"/>
        <w:rPr>
          <w:rFonts w:eastAsiaTheme="minorEastAsia"/>
          <w:lang w:eastAsia="zh-CN"/>
        </w:rPr>
      </w:pPr>
      <w:r>
        <w:rPr>
          <w:rFonts w:eastAsiaTheme="minorEastAsia"/>
          <w:lang w:eastAsia="zh-CN"/>
        </w:rPr>
        <w:t>6.</w:t>
      </w:r>
      <w:r>
        <w:rPr>
          <w:rFonts w:eastAsiaTheme="minorEastAsia"/>
          <w:lang w:eastAsia="zh-CN"/>
        </w:rPr>
        <w:tab/>
        <w:t>The Target UE and the Reference UE perform the Ranging/Sidelink Positioning control interaction procedure to exchange Ranging/Sidelink Positioning measurement results as described in clause 6.4.2.5, and then provide the measurement results to the RSPP layer.</w:t>
      </w:r>
    </w:p>
    <w:p w14:paraId="15DBD32E" w14:textId="2201460E" w:rsidR="00566610" w:rsidRDefault="00BE6B78" w:rsidP="00566610">
      <w:pPr>
        <w:pStyle w:val="Heading4"/>
        <w:rPr>
          <w:lang w:eastAsia="zh-CN"/>
        </w:rPr>
      </w:pPr>
      <w:bookmarkStart w:id="1120" w:name="_Toc100780986"/>
      <w:bookmarkStart w:id="1121" w:name="_Toc100782211"/>
      <w:bookmarkStart w:id="1122" w:name="_Toc100782335"/>
      <w:bookmarkStart w:id="1123" w:name="_Toc100782459"/>
      <w:bookmarkStart w:id="1124" w:name="_Toc100782588"/>
      <w:bookmarkStart w:id="1125" w:name="_Toc104299439"/>
      <w:bookmarkStart w:id="1126" w:name="_Toc112768439"/>
      <w:bookmarkStart w:id="1127" w:name="_Toc112768727"/>
      <w:bookmarkStart w:id="1128" w:name="_Toc112768967"/>
      <w:bookmarkStart w:id="1129" w:name="_Toc112772403"/>
      <w:bookmarkStart w:id="1130" w:name="_Toc112864078"/>
      <w:bookmarkStart w:id="1131" w:name="_Toc112865220"/>
      <w:bookmarkStart w:id="1132" w:name="_Toc125976051"/>
      <w:bookmarkStart w:id="1133" w:name="_Toc128724927"/>
      <w:r w:rsidRPr="00DF048C">
        <w:rPr>
          <w:lang w:eastAsia="zh-CN"/>
        </w:rPr>
        <w:lastRenderedPageBreak/>
        <w:t>6.4</w:t>
      </w:r>
      <w:r w:rsidR="00566610" w:rsidRPr="00DF048C">
        <w:rPr>
          <w:lang w:eastAsia="zh-CN"/>
        </w:rPr>
        <w:t>.2.3</w:t>
      </w:r>
      <w:r w:rsidR="00566610" w:rsidRPr="00DF048C">
        <w:rPr>
          <w:lang w:eastAsia="zh-CN"/>
        </w:rPr>
        <w:tab/>
        <w:t>Procedures of Ranging/Sidelink Positioning between 2 UEs with Model B discovery</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25E95C95" w14:textId="4AD81A4D" w:rsidR="0061646D" w:rsidRPr="0061646D" w:rsidRDefault="0061646D" w:rsidP="008422C7">
      <w:pPr>
        <w:pStyle w:val="TH"/>
        <w:rPr>
          <w:rFonts w:eastAsia="DengXian"/>
          <w:lang w:eastAsia="zh-CN"/>
        </w:rPr>
      </w:pPr>
      <w:r>
        <w:object w:dxaOrig="6300" w:dyaOrig="3930" w14:anchorId="506842D1">
          <v:shape id="_x0000_i1036" type="#_x0000_t75" style="width:315pt;height:195.75pt" o:ole="">
            <v:imagedata r:id="rId30" o:title=""/>
          </v:shape>
          <o:OLEObject Type="Embed" ProgID="Visio.Drawing.15" ShapeID="_x0000_i1036" DrawAspect="Content" ObjectID="_1739339781" r:id="rId31"/>
        </w:object>
      </w:r>
    </w:p>
    <w:p w14:paraId="3B6CA2BF" w14:textId="7E4D9E9A" w:rsidR="00566610" w:rsidRPr="00DF048C" w:rsidRDefault="00566610" w:rsidP="00566610">
      <w:pPr>
        <w:pStyle w:val="TF"/>
      </w:pPr>
      <w:r w:rsidRPr="00DF048C">
        <w:t>Figure 6.</w:t>
      </w:r>
      <w:r w:rsidR="00BE6B78" w:rsidRPr="00DF048C">
        <w:rPr>
          <w:rFonts w:eastAsia="SimSun"/>
          <w:lang w:eastAsia="zh-CN"/>
        </w:rPr>
        <w:t>4</w:t>
      </w:r>
      <w:r w:rsidRPr="00DF048C">
        <w:rPr>
          <w:rFonts w:eastAsia="SimSun"/>
          <w:lang w:eastAsia="zh-CN"/>
        </w:rPr>
        <w:t>.2.3-</w:t>
      </w:r>
      <w:r w:rsidRPr="00DF048C">
        <w:t xml:space="preserve">1: </w:t>
      </w:r>
      <w:r w:rsidRPr="00DF048C">
        <w:rPr>
          <w:lang w:eastAsia="zh-CN"/>
        </w:rPr>
        <w:t>High-level procedure of Ranging/Sidelink Positioning with Model B discovery</w:t>
      </w:r>
    </w:p>
    <w:p w14:paraId="51AC5AB8" w14:textId="2D4F5C7B" w:rsidR="00566610" w:rsidRPr="00DF048C" w:rsidRDefault="00566610" w:rsidP="00566610">
      <w:pPr>
        <w:rPr>
          <w:rFonts w:eastAsia="DengXian"/>
          <w:lang w:eastAsia="zh-CN"/>
        </w:rPr>
      </w:pPr>
      <w:r w:rsidRPr="00DF048C">
        <w:rPr>
          <w:rFonts w:eastAsia="DengXian"/>
          <w:lang w:eastAsia="zh-CN"/>
        </w:rPr>
        <w:t>In this procedure, Reference UE and Target UE can take the design of UE Assisted and UE Based Positioning Procedure as specified in clause</w:t>
      </w:r>
      <w:r w:rsidRPr="00DF048C">
        <w:t> </w:t>
      </w:r>
      <w:r w:rsidRPr="00DF048C">
        <w:rPr>
          <w:rFonts w:eastAsia="DengXian"/>
          <w:lang w:eastAsia="zh-CN"/>
        </w:rPr>
        <w:t xml:space="preserve">6.11.1 of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23.273</w:t>
      </w:r>
      <w:r w:rsidR="006D34D6">
        <w:rPr>
          <w:rFonts w:eastAsia="DengXian"/>
          <w:lang w:eastAsia="zh-CN"/>
        </w:rPr>
        <w:t> </w:t>
      </w:r>
      <w:r w:rsidR="006D34D6" w:rsidRPr="00DF048C">
        <w:rPr>
          <w:rFonts w:eastAsia="DengXian"/>
          <w:lang w:eastAsia="zh-CN"/>
        </w:rPr>
        <w:t>[</w:t>
      </w:r>
      <w:r w:rsidR="00A5559C" w:rsidRPr="00DF048C">
        <w:rPr>
          <w:rFonts w:eastAsia="DengXian"/>
          <w:lang w:eastAsia="zh-CN"/>
        </w:rPr>
        <w:t>11</w:t>
      </w:r>
      <w:r w:rsidRPr="00DF048C">
        <w:rPr>
          <w:rFonts w:eastAsia="DengXian"/>
          <w:lang w:eastAsia="zh-CN"/>
        </w:rPr>
        <w:t>] to enable the Ranging/Sidelink Positioning.</w:t>
      </w:r>
    </w:p>
    <w:p w14:paraId="56E13114" w14:textId="13AAE67C" w:rsidR="00DF048C" w:rsidRDefault="00DF048C" w:rsidP="00DF048C">
      <w:pPr>
        <w:pStyle w:val="B1"/>
        <w:rPr>
          <w:lang w:eastAsia="zh-CN"/>
        </w:rPr>
      </w:pPr>
      <w:r>
        <w:rPr>
          <w:lang w:eastAsia="zh-CN"/>
        </w:rPr>
        <w:t>1.</w:t>
      </w:r>
      <w:r>
        <w:rPr>
          <w:lang w:eastAsia="zh-CN"/>
        </w:rPr>
        <w:tab/>
        <w:t xml:space="preserve">The </w:t>
      </w:r>
      <w:r w:rsidR="00BF3EB1">
        <w:rPr>
          <w:lang w:eastAsia="zh-CN"/>
        </w:rPr>
        <w:t>Reference UE</w:t>
      </w:r>
      <w:r>
        <w:rPr>
          <w:lang w:eastAsia="zh-CN"/>
        </w:rPr>
        <w:t xml:space="preserve"> sends a Solicitation message. The Solicitation message may include Type of Discovery Message, Ranging/Sidelink Positioning service Code, </w:t>
      </w:r>
      <w:r w:rsidR="00BF3EB1">
        <w:rPr>
          <w:lang w:eastAsia="zh-CN"/>
        </w:rPr>
        <w:t>Reference UE</w:t>
      </w:r>
      <w:r>
        <w:rPr>
          <w:lang w:eastAsia="zh-CN"/>
        </w:rPr>
        <w:t xml:space="preserve"> info, Target </w:t>
      </w:r>
      <w:r w:rsidR="00BF3EB1">
        <w:rPr>
          <w:lang w:eastAsia="zh-CN"/>
        </w:rPr>
        <w:t xml:space="preserve">UE </w:t>
      </w:r>
      <w:r>
        <w:rPr>
          <w:lang w:eastAsia="zh-CN"/>
        </w:rPr>
        <w:t xml:space="preserve">info, </w:t>
      </w:r>
      <w:r w:rsidR="00BF3EB1">
        <w:rPr>
          <w:lang w:eastAsia="zh-CN"/>
        </w:rPr>
        <w:t xml:space="preserve">Role indication (Reference UE) </w:t>
      </w:r>
      <w:r>
        <w:rPr>
          <w:lang w:eastAsia="zh-CN"/>
        </w:rPr>
        <w:t>and Reference UE capability.</w:t>
      </w:r>
    </w:p>
    <w:p w14:paraId="276FBAA5" w14:textId="77777777" w:rsidR="00DF048C" w:rsidRDefault="00DF048C" w:rsidP="00DF048C">
      <w:pPr>
        <w:pStyle w:val="B1"/>
        <w:rPr>
          <w:lang w:eastAsia="zh-CN"/>
        </w:rPr>
      </w:pPr>
      <w:r>
        <w:rPr>
          <w:lang w:eastAsia="zh-CN"/>
        </w:rPr>
        <w:t>2.</w:t>
      </w:r>
      <w:r>
        <w:rPr>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p>
    <w:p w14:paraId="43668A12" w14:textId="77777777" w:rsidR="00DF048C" w:rsidRDefault="00DF048C" w:rsidP="00DF048C">
      <w:pPr>
        <w:pStyle w:val="B1"/>
        <w:rPr>
          <w:lang w:eastAsia="zh-CN"/>
        </w:rPr>
      </w:pPr>
      <w:r>
        <w:rPr>
          <w:lang w:eastAsia="zh-CN"/>
        </w:rPr>
        <w:t>3.</w:t>
      </w:r>
      <w:r>
        <w:rPr>
          <w:lang w:eastAsia="zh-CN"/>
        </w:rPr>
        <w:tab/>
        <w:t>After the target UE discovery, the Reference UE performs the PC5 Unicast communication establishment with target UE.</w:t>
      </w:r>
    </w:p>
    <w:p w14:paraId="0CDEB6EB" w14:textId="17648F03" w:rsidR="00DF048C" w:rsidRDefault="00DF048C" w:rsidP="00DF048C">
      <w:pPr>
        <w:pStyle w:val="B1"/>
        <w:rPr>
          <w:lang w:eastAsia="zh-CN"/>
        </w:rPr>
      </w:pPr>
      <w:r>
        <w:rPr>
          <w:lang w:eastAsia="zh-CN"/>
        </w:rPr>
        <w:t>4</w:t>
      </w:r>
      <w:r w:rsidR="00BF3EB1">
        <w:rPr>
          <w:lang w:eastAsia="zh-CN"/>
        </w:rPr>
        <w:t>-7</w:t>
      </w:r>
      <w:r>
        <w:rPr>
          <w:lang w:eastAsia="zh-CN"/>
        </w:rPr>
        <w:t>.</w:t>
      </w:r>
      <w:r w:rsidR="00092FB4">
        <w:rPr>
          <w:lang w:eastAsia="zh-CN"/>
        </w:rPr>
        <w:tab/>
      </w:r>
      <w:r w:rsidR="00BF3EB1">
        <w:rPr>
          <w:lang w:eastAsia="zh-CN"/>
        </w:rPr>
        <w:t xml:space="preserve">This step is same as the step 3~6 of </w:t>
      </w:r>
      <w:r w:rsidR="00BF3EB1" w:rsidRPr="004F33B9">
        <w:rPr>
          <w:lang w:eastAsia="zh-CN"/>
        </w:rPr>
        <w:t>Figure 6.4.2.2-1</w:t>
      </w:r>
      <w:r w:rsidR="00BF3EB1">
        <w:rPr>
          <w:lang w:eastAsia="zh-CN"/>
        </w:rPr>
        <w:t>.</w:t>
      </w:r>
    </w:p>
    <w:p w14:paraId="1A61BC59" w14:textId="0AED0320" w:rsidR="00566610" w:rsidRDefault="00566610" w:rsidP="00566610">
      <w:pPr>
        <w:pStyle w:val="NO"/>
        <w:rPr>
          <w:lang w:eastAsia="zh-CN"/>
        </w:rPr>
      </w:pPr>
      <w:r w:rsidRPr="00DF048C">
        <w:rPr>
          <w:lang w:eastAsia="zh-CN"/>
        </w:rPr>
        <w:t>NOTE:</w:t>
      </w:r>
      <w:r w:rsidRPr="00DF048C">
        <w:rPr>
          <w:lang w:eastAsia="zh-CN"/>
        </w:rPr>
        <w:tab/>
        <w:t>Reference UE can also initiate the discovery procedure to discover a Target UE.</w:t>
      </w:r>
    </w:p>
    <w:p w14:paraId="0F2408A2" w14:textId="47A4617B" w:rsidR="00BF3EB1" w:rsidRPr="004C48C2" w:rsidRDefault="00BF3EB1" w:rsidP="00791807">
      <w:pPr>
        <w:pStyle w:val="Heading4"/>
        <w:rPr>
          <w:rFonts w:eastAsia="DengXian"/>
          <w:lang w:eastAsia="zh-CN"/>
        </w:rPr>
      </w:pPr>
      <w:bookmarkStart w:id="1134" w:name="_Toc104299440"/>
      <w:bookmarkStart w:id="1135" w:name="_Toc112768440"/>
      <w:bookmarkStart w:id="1136" w:name="_Toc112768728"/>
      <w:bookmarkStart w:id="1137" w:name="_Toc112768968"/>
      <w:bookmarkStart w:id="1138" w:name="_Toc112772404"/>
      <w:bookmarkStart w:id="1139" w:name="_Toc112864079"/>
      <w:bookmarkStart w:id="1140" w:name="_Toc112865221"/>
      <w:bookmarkStart w:id="1141" w:name="_Toc125976052"/>
      <w:bookmarkStart w:id="1142" w:name="_Toc128724928"/>
      <w:r w:rsidRPr="00791807">
        <w:t>6.4.2.4</w:t>
      </w:r>
      <w:r w:rsidRPr="00791807">
        <w:tab/>
        <w:t>RSPP procedures to exchange the coordination &amp; configuration information</w:t>
      </w:r>
      <w:bookmarkEnd w:id="1134"/>
      <w:bookmarkEnd w:id="1135"/>
      <w:bookmarkEnd w:id="1136"/>
      <w:bookmarkEnd w:id="1137"/>
      <w:bookmarkEnd w:id="1138"/>
      <w:bookmarkEnd w:id="1139"/>
      <w:bookmarkEnd w:id="1140"/>
      <w:bookmarkEnd w:id="1141"/>
      <w:bookmarkEnd w:id="1142"/>
    </w:p>
    <w:p w14:paraId="57E3CA96" w14:textId="77777777" w:rsidR="00BF3EB1" w:rsidRPr="004C48C2" w:rsidRDefault="00BF3EB1" w:rsidP="00BF3EB1">
      <w:pPr>
        <w:pStyle w:val="Heading5"/>
        <w:rPr>
          <w:rFonts w:eastAsia="DengXian"/>
          <w:lang w:eastAsia="zh-CN"/>
        </w:rPr>
      </w:pPr>
      <w:bookmarkStart w:id="1143" w:name="_Toc104299441"/>
      <w:bookmarkStart w:id="1144" w:name="_Toc112768441"/>
      <w:bookmarkStart w:id="1145" w:name="_Toc112768729"/>
      <w:bookmarkStart w:id="1146" w:name="_Toc112768969"/>
      <w:bookmarkStart w:id="1147" w:name="_Toc112772405"/>
      <w:bookmarkStart w:id="1148" w:name="_Toc112864080"/>
      <w:bookmarkStart w:id="1149" w:name="_Toc112865222"/>
      <w:bookmarkStart w:id="1150" w:name="_Toc125976053"/>
      <w:bookmarkStart w:id="1151" w:name="_Toc128724929"/>
      <w:r w:rsidRPr="004C48C2">
        <w:rPr>
          <w:lang w:eastAsia="zh-CN"/>
        </w:rPr>
        <w:t>6.4.2.</w:t>
      </w:r>
      <w:r>
        <w:rPr>
          <w:lang w:eastAsia="zh-CN"/>
        </w:rPr>
        <w:t>4.1</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capability</w:t>
      </w:r>
      <w:bookmarkEnd w:id="1143"/>
      <w:bookmarkEnd w:id="1144"/>
      <w:bookmarkEnd w:id="1145"/>
      <w:bookmarkEnd w:id="1146"/>
      <w:bookmarkEnd w:id="1147"/>
      <w:bookmarkEnd w:id="1148"/>
      <w:bookmarkEnd w:id="1149"/>
      <w:bookmarkEnd w:id="1150"/>
      <w:bookmarkEnd w:id="1151"/>
    </w:p>
    <w:p w14:paraId="58DFD1AE" w14:textId="77777777" w:rsidR="00BF3EB1" w:rsidRDefault="00BF3EB1" w:rsidP="008422C7">
      <w:pPr>
        <w:pStyle w:val="TH"/>
      </w:pPr>
      <w:r>
        <w:object w:dxaOrig="5926" w:dyaOrig="2115" w14:anchorId="1E7FE8E8">
          <v:shape id="_x0000_i1037" type="#_x0000_t75" style="width:296.25pt;height:105.75pt" o:ole="">
            <v:imagedata r:id="rId32" o:title=""/>
          </v:shape>
          <o:OLEObject Type="Embed" ProgID="Visio.Drawing.15" ShapeID="_x0000_i1037" DrawAspect="Content" ObjectID="_1739339782" r:id="rId33"/>
        </w:object>
      </w:r>
    </w:p>
    <w:p w14:paraId="1D7BDD59" w14:textId="77777777" w:rsidR="00BF3EB1" w:rsidRPr="00CB5EC9" w:rsidRDefault="00BF3EB1" w:rsidP="00BF3EB1">
      <w:pPr>
        <w:pStyle w:val="TF"/>
      </w:pPr>
      <w:r w:rsidRPr="00CB5EC9">
        <w:t xml:space="preserve">Figure </w:t>
      </w:r>
      <w:r w:rsidRPr="008B04EE">
        <w:t>6.4.2.</w:t>
      </w:r>
      <w:r>
        <w:t>4</w:t>
      </w:r>
      <w:r w:rsidRPr="008B04EE">
        <w:t>.1</w:t>
      </w:r>
      <w:r>
        <w:t>-1</w:t>
      </w:r>
      <w:r w:rsidRPr="00CB5EC9">
        <w:t xml:space="preserve">: </w:t>
      </w:r>
      <w:r w:rsidRPr="008B04EE">
        <w:rPr>
          <w:lang w:eastAsia="zh-CN"/>
        </w:rPr>
        <w:t>RSPP procedures to exchange Ranging capability</w:t>
      </w:r>
    </w:p>
    <w:p w14:paraId="33E770B5" w14:textId="372F5D1E" w:rsidR="00BF3EB1" w:rsidRDefault="00BF3EB1" w:rsidP="00BF3EB1">
      <w:pPr>
        <w:pStyle w:val="B1"/>
      </w:pPr>
      <w:r w:rsidRPr="006A2843">
        <w:t>1</w:t>
      </w:r>
      <w:r w:rsidRPr="00CB5EC9">
        <w:t>.</w:t>
      </w:r>
      <w:r w:rsidRPr="00CB5EC9">
        <w:tab/>
      </w:r>
      <w:r>
        <w:t xml:space="preserve">For the RSPP procedure </w:t>
      </w:r>
      <w:r w:rsidRPr="008B04EE">
        <w:t>to exchange Ranging capability</w:t>
      </w:r>
      <w:r>
        <w:t xml:space="preserve">, the Target UE or the Reference UE may request the peer UE to provide the </w:t>
      </w:r>
      <w:r w:rsidRPr="00062DB9">
        <w:t>Ranging capability</w:t>
      </w:r>
      <w:r>
        <w:t>. The Ranging capability request is transferred via the PC5-S message.</w:t>
      </w:r>
    </w:p>
    <w:p w14:paraId="50DB8D45" w14:textId="77777777" w:rsidR="00BF3EB1" w:rsidRPr="006543CC" w:rsidRDefault="00BF3EB1" w:rsidP="00BF3EB1">
      <w:pPr>
        <w:pStyle w:val="B1"/>
        <w:rPr>
          <w:rFonts w:eastAsia="Yu Mincho"/>
        </w:rPr>
      </w:pPr>
      <w:r>
        <w:lastRenderedPageBreak/>
        <w:t>2.</w:t>
      </w:r>
      <w:r>
        <w:tab/>
        <w:t xml:space="preserve">The Target UE </w:t>
      </w:r>
      <w:r w:rsidRPr="001A547E">
        <w:t>or the Reference UE</w:t>
      </w:r>
      <w:r>
        <w:t xml:space="preserve"> provides its Ranging capability to the peer UE which is transferred via the PC5-S message.</w:t>
      </w:r>
    </w:p>
    <w:p w14:paraId="11C76EC7" w14:textId="77777777" w:rsidR="00BF3EB1" w:rsidRPr="004C48C2" w:rsidRDefault="00BF3EB1" w:rsidP="00BF3EB1">
      <w:pPr>
        <w:pStyle w:val="Heading5"/>
        <w:rPr>
          <w:rFonts w:eastAsia="DengXian"/>
          <w:lang w:eastAsia="zh-CN"/>
        </w:rPr>
      </w:pPr>
      <w:bookmarkStart w:id="1152" w:name="_Toc104299442"/>
      <w:bookmarkStart w:id="1153" w:name="_Toc112768442"/>
      <w:bookmarkStart w:id="1154" w:name="_Toc112768730"/>
      <w:bookmarkStart w:id="1155" w:name="_Toc112768970"/>
      <w:bookmarkStart w:id="1156" w:name="_Toc112772406"/>
      <w:bookmarkStart w:id="1157" w:name="_Toc112864081"/>
      <w:bookmarkStart w:id="1158" w:name="_Toc112865223"/>
      <w:bookmarkStart w:id="1159" w:name="_Toc125976054"/>
      <w:bookmarkStart w:id="1160" w:name="_Toc128724930"/>
      <w:r w:rsidRPr="004C48C2">
        <w:rPr>
          <w:lang w:eastAsia="zh-CN"/>
        </w:rPr>
        <w:t>6.4.2.</w:t>
      </w:r>
      <w:r>
        <w:rPr>
          <w:lang w:eastAsia="zh-CN"/>
        </w:rPr>
        <w:t>4.2</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assistant data</w:t>
      </w:r>
      <w:bookmarkEnd w:id="1152"/>
      <w:bookmarkEnd w:id="1153"/>
      <w:bookmarkEnd w:id="1154"/>
      <w:bookmarkEnd w:id="1155"/>
      <w:bookmarkEnd w:id="1156"/>
      <w:bookmarkEnd w:id="1157"/>
      <w:bookmarkEnd w:id="1158"/>
      <w:bookmarkEnd w:id="1159"/>
      <w:bookmarkEnd w:id="1160"/>
    </w:p>
    <w:p w14:paraId="2AF1928C" w14:textId="0EBAF928" w:rsidR="00BF3EB1" w:rsidRDefault="00BF3EB1" w:rsidP="008422C7">
      <w:pPr>
        <w:pStyle w:val="TH"/>
      </w:pPr>
      <w:r>
        <w:object w:dxaOrig="5926" w:dyaOrig="2115" w14:anchorId="2C16C1D6">
          <v:shape id="_x0000_i1038" type="#_x0000_t75" style="width:296.25pt;height:105.75pt" o:ole="">
            <v:imagedata r:id="rId34" o:title=""/>
          </v:shape>
          <o:OLEObject Type="Embed" ProgID="Visio.Drawing.15" ShapeID="_x0000_i1038" DrawAspect="Content" ObjectID="_1739339783" r:id="rId35"/>
        </w:object>
      </w:r>
    </w:p>
    <w:p w14:paraId="35F53ACA" w14:textId="032758A1" w:rsidR="00BF3EB1" w:rsidRDefault="00BF3EB1" w:rsidP="00BF3EB1">
      <w:pPr>
        <w:pStyle w:val="TF"/>
      </w:pPr>
      <w:r w:rsidRPr="00CB5EC9">
        <w:t xml:space="preserve">Figure </w:t>
      </w:r>
      <w:r w:rsidRPr="008B04EE">
        <w:t>6.4.2.</w:t>
      </w:r>
      <w:r>
        <w:t>4</w:t>
      </w:r>
      <w:r w:rsidRPr="008B04EE">
        <w:t>.</w:t>
      </w:r>
      <w:r>
        <w:t>2-1</w:t>
      </w:r>
      <w:r w:rsidRPr="00CB5EC9">
        <w:t xml:space="preserve">: </w:t>
      </w:r>
      <w:r w:rsidRPr="008B04EE">
        <w:t xml:space="preserve">RSPP procedures to </w:t>
      </w:r>
      <w:r w:rsidRPr="00E42BBF">
        <w:t>exchange Ranging assistant data</w:t>
      </w:r>
    </w:p>
    <w:p w14:paraId="7A67EA4F" w14:textId="2F1424D0" w:rsidR="00BF3EB1" w:rsidRDefault="00BF3EB1" w:rsidP="00BF3EB1">
      <w:pPr>
        <w:pStyle w:val="B1"/>
      </w:pPr>
      <w:r w:rsidRPr="006A2843">
        <w:t>1</w:t>
      </w:r>
      <w:r w:rsidRPr="00CB5EC9">
        <w:t>.</w:t>
      </w:r>
      <w:r w:rsidRPr="00CB5EC9">
        <w:tab/>
      </w:r>
      <w:r>
        <w:t xml:space="preserve">For the RSPP procedure </w:t>
      </w:r>
      <w:r w:rsidRPr="008B04EE">
        <w:t xml:space="preserve">to exchange Ranging </w:t>
      </w:r>
      <w:r>
        <w:t xml:space="preserve">assistant data, the Target UE or the Reference UE may request the peer UE to provide the </w:t>
      </w:r>
      <w:r w:rsidRPr="008B04EE">
        <w:t xml:space="preserve">Ranging </w:t>
      </w:r>
      <w:r>
        <w:t xml:space="preserve">assistant data. The </w:t>
      </w:r>
      <w:r w:rsidRPr="008B04EE">
        <w:t xml:space="preserve">Ranging </w:t>
      </w:r>
      <w:r>
        <w:t>assistant data request is transferred via the PC5-S message.</w:t>
      </w:r>
    </w:p>
    <w:p w14:paraId="7F94CC16"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w:t>
      </w:r>
      <w:r w:rsidRPr="008B04EE">
        <w:t xml:space="preserve">Ranging </w:t>
      </w:r>
      <w:r>
        <w:t>assistant data to the peer UE which is transferred via the PC5-S message.</w:t>
      </w:r>
    </w:p>
    <w:p w14:paraId="0A665DB5" w14:textId="77777777" w:rsidR="00BF3EB1" w:rsidRPr="004C48C2" w:rsidRDefault="00BF3EB1" w:rsidP="00791807">
      <w:pPr>
        <w:pStyle w:val="Heading4"/>
        <w:rPr>
          <w:rFonts w:eastAsia="DengXian"/>
          <w:lang w:eastAsia="zh-CN"/>
        </w:rPr>
      </w:pPr>
      <w:bookmarkStart w:id="1161" w:name="_Toc104299443"/>
      <w:bookmarkStart w:id="1162" w:name="_Toc112768443"/>
      <w:bookmarkStart w:id="1163" w:name="_Toc112768731"/>
      <w:bookmarkStart w:id="1164" w:name="_Toc112768971"/>
      <w:bookmarkStart w:id="1165" w:name="_Toc112772407"/>
      <w:bookmarkStart w:id="1166" w:name="_Toc112864082"/>
      <w:bookmarkStart w:id="1167" w:name="_Toc112865224"/>
      <w:bookmarkStart w:id="1168" w:name="_Toc125976055"/>
      <w:bookmarkStart w:id="1169" w:name="_Toc128724931"/>
      <w:r w:rsidRPr="00791807">
        <w:t>6.4.2.5</w:t>
      </w:r>
      <w:r w:rsidRPr="00791807">
        <w:tab/>
        <w:t>RSPP procedures to exchange Ranging/Sidelink Positioning measurement results</w:t>
      </w:r>
      <w:bookmarkEnd w:id="1161"/>
      <w:bookmarkEnd w:id="1162"/>
      <w:bookmarkEnd w:id="1163"/>
      <w:bookmarkEnd w:id="1164"/>
      <w:bookmarkEnd w:id="1165"/>
      <w:bookmarkEnd w:id="1166"/>
      <w:bookmarkEnd w:id="1167"/>
      <w:bookmarkEnd w:id="1168"/>
      <w:bookmarkEnd w:id="1169"/>
    </w:p>
    <w:p w14:paraId="1425AA05" w14:textId="2224EF79" w:rsidR="00BF3EB1" w:rsidRDefault="00BF3EB1" w:rsidP="008422C7">
      <w:pPr>
        <w:pStyle w:val="TH"/>
      </w:pPr>
      <w:r>
        <w:object w:dxaOrig="6135" w:dyaOrig="2115" w14:anchorId="00170B95">
          <v:shape id="_x0000_i1039" type="#_x0000_t75" style="width:305.25pt;height:105.75pt" o:ole="">
            <v:imagedata r:id="rId36" o:title=""/>
          </v:shape>
          <o:OLEObject Type="Embed" ProgID="Visio.Drawing.15" ShapeID="_x0000_i1039" DrawAspect="Content" ObjectID="_1739339784" r:id="rId37"/>
        </w:object>
      </w:r>
    </w:p>
    <w:p w14:paraId="7E03C0EE" w14:textId="41459AB3" w:rsidR="00BF3EB1" w:rsidRDefault="00BF3EB1" w:rsidP="00BF3EB1">
      <w:pPr>
        <w:pStyle w:val="TF"/>
      </w:pPr>
      <w:r w:rsidRPr="00CB5EC9">
        <w:t xml:space="preserve">Figure </w:t>
      </w:r>
      <w:r w:rsidRPr="008B04EE">
        <w:t>6.4.2.</w:t>
      </w:r>
      <w:r>
        <w:t>5-1</w:t>
      </w:r>
      <w:r w:rsidRPr="00CB5EC9">
        <w:t xml:space="preserve">: </w:t>
      </w:r>
      <w:r w:rsidRPr="008B04EE">
        <w:t xml:space="preserve">RSPP procedures to exchange </w:t>
      </w:r>
      <w:r w:rsidRPr="00E42BBF">
        <w:t>Ranging/Sidelink Positioning measurement results</w:t>
      </w:r>
    </w:p>
    <w:p w14:paraId="6554E214" w14:textId="32D4FC08" w:rsidR="00BF3EB1" w:rsidRDefault="00BF3EB1" w:rsidP="00BF3EB1">
      <w:pPr>
        <w:pStyle w:val="B1"/>
      </w:pPr>
      <w:r w:rsidRPr="006A2843">
        <w:t>1</w:t>
      </w:r>
      <w:r w:rsidRPr="00CB5EC9">
        <w:t>.</w:t>
      </w:r>
      <w:r w:rsidRPr="00CB5EC9">
        <w:tab/>
      </w:r>
      <w:r>
        <w:t xml:space="preserve">For the RSPP procedure </w:t>
      </w:r>
      <w:r w:rsidRPr="008B04EE">
        <w:t xml:space="preserve">to exchange </w:t>
      </w:r>
      <w:r w:rsidRPr="001A547E">
        <w:t>Ranging/Sidelink Positioning measurement results</w:t>
      </w:r>
      <w:r>
        <w:t xml:space="preserve">, the Target UE or the Reference UE may request the peer UE to provide the </w:t>
      </w:r>
      <w:r w:rsidRPr="001A547E">
        <w:t>Ranging/Sidelink Positioning measurement results</w:t>
      </w:r>
      <w:r>
        <w:t xml:space="preserve">. The </w:t>
      </w:r>
      <w:r w:rsidRPr="001A547E">
        <w:t>Ranging/Sidelink Positioning measurement result</w:t>
      </w:r>
      <w:r>
        <w:t xml:space="preserve"> request is transferred via the PC5-S message.</w:t>
      </w:r>
    </w:p>
    <w:p w14:paraId="419D9B7F" w14:textId="3571EFCA" w:rsidR="00BF3EB1" w:rsidRPr="00DF048C" w:rsidRDefault="00BF3EB1" w:rsidP="00BF3EB1">
      <w:pPr>
        <w:pStyle w:val="B1"/>
        <w:rPr>
          <w:rFonts w:eastAsia="DengXian"/>
          <w:lang w:eastAsia="zh-CN"/>
        </w:rPr>
      </w:pPr>
      <w:r>
        <w:t>2.</w:t>
      </w:r>
      <w:r>
        <w:tab/>
        <w:t xml:space="preserve">The Target UE </w:t>
      </w:r>
      <w:r w:rsidRPr="001A547E">
        <w:t>or the Reference UE</w:t>
      </w:r>
      <w:r>
        <w:t xml:space="preserve"> provides its </w:t>
      </w:r>
      <w:r w:rsidRPr="001A547E">
        <w:t>Ranging/Sidelink Positioning measurement results</w:t>
      </w:r>
      <w:r>
        <w:t xml:space="preserve"> to the peer UE which is transferred via the PC5-S message.</w:t>
      </w:r>
    </w:p>
    <w:p w14:paraId="3283585B" w14:textId="6B457CEA" w:rsidR="00566610" w:rsidRPr="00DF048C" w:rsidRDefault="00566610" w:rsidP="00566610">
      <w:pPr>
        <w:pStyle w:val="Heading3"/>
        <w:rPr>
          <w:lang w:eastAsia="zh-CN"/>
        </w:rPr>
      </w:pPr>
      <w:bookmarkStart w:id="1170" w:name="_Toc50130759"/>
      <w:bookmarkStart w:id="1171" w:name="_Toc50134073"/>
      <w:bookmarkStart w:id="1172" w:name="_Toc50134417"/>
      <w:bookmarkStart w:id="1173" w:name="_Toc50557369"/>
      <w:bookmarkStart w:id="1174" w:name="_Toc50549055"/>
      <w:bookmarkStart w:id="1175" w:name="_Toc55202363"/>
      <w:bookmarkStart w:id="1176" w:name="_Toc57209990"/>
      <w:bookmarkStart w:id="1177" w:name="_Toc57366381"/>
      <w:bookmarkStart w:id="1178" w:name="_Toc68086334"/>
      <w:bookmarkStart w:id="1179" w:name="_Toc100780987"/>
      <w:bookmarkStart w:id="1180" w:name="_Toc100782212"/>
      <w:bookmarkStart w:id="1181" w:name="_Toc100782336"/>
      <w:bookmarkStart w:id="1182" w:name="_Toc100782460"/>
      <w:bookmarkStart w:id="1183" w:name="_Toc100782589"/>
      <w:bookmarkStart w:id="1184" w:name="_Toc104257739"/>
      <w:bookmarkStart w:id="1185" w:name="_Toc104257913"/>
      <w:bookmarkStart w:id="1186" w:name="_Toc104299444"/>
      <w:bookmarkStart w:id="1187" w:name="_Toc112768444"/>
      <w:bookmarkStart w:id="1188" w:name="_Toc112768732"/>
      <w:bookmarkStart w:id="1189" w:name="_Toc112768972"/>
      <w:bookmarkStart w:id="1190" w:name="_Toc112772408"/>
      <w:bookmarkStart w:id="1191" w:name="_Toc112864083"/>
      <w:bookmarkStart w:id="1192" w:name="_Toc112865225"/>
      <w:bookmarkStart w:id="1193" w:name="_Toc117042689"/>
      <w:bookmarkStart w:id="1194" w:name="_Toc125976056"/>
      <w:bookmarkStart w:id="1195" w:name="_Toc128724932"/>
      <w:r w:rsidRPr="00DF048C">
        <w:rPr>
          <w:lang w:eastAsia="zh-CN"/>
        </w:rPr>
        <w:t>6.</w:t>
      </w:r>
      <w:r w:rsidR="00BE6B78" w:rsidRPr="00DF048C">
        <w:rPr>
          <w:rFonts w:eastAsia="SimSun"/>
          <w:lang w:eastAsia="zh-CN"/>
        </w:rPr>
        <w:t>4</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73E17379" w14:textId="77777777" w:rsidR="00566610" w:rsidRPr="00DF048C" w:rsidRDefault="00566610" w:rsidP="00566610">
      <w:r w:rsidRPr="00DF048C">
        <w:t xml:space="preserve">The solution has impacts </w:t>
      </w:r>
      <w:r w:rsidRPr="00DF048C">
        <w:rPr>
          <w:rFonts w:eastAsia="SimSun"/>
          <w:lang w:eastAsia="zh-CN"/>
        </w:rPr>
        <w:t>on</w:t>
      </w:r>
      <w:r w:rsidRPr="00DF048C">
        <w:t xml:space="preserve"> the following entities:</w:t>
      </w:r>
    </w:p>
    <w:p w14:paraId="2B17CFAF" w14:textId="77777777" w:rsidR="00566610" w:rsidRPr="00DF048C" w:rsidRDefault="00566610" w:rsidP="00566610">
      <w:pPr>
        <w:rPr>
          <w:rFonts w:eastAsia="SimSun"/>
          <w:lang w:eastAsia="zh-CN"/>
        </w:rPr>
      </w:pPr>
      <w:r w:rsidRPr="00DF048C">
        <w:t>UE(s):</w:t>
      </w:r>
    </w:p>
    <w:p w14:paraId="4B87479D" w14:textId="77EC0BE1" w:rsidR="00566610" w:rsidRDefault="00566610" w:rsidP="00566610">
      <w:pPr>
        <w:pStyle w:val="B1"/>
        <w:rPr>
          <w:rFonts w:eastAsia="SimSun"/>
          <w:lang w:eastAsia="zh-CN"/>
        </w:rPr>
      </w:pPr>
      <w:r w:rsidRPr="00DF048C">
        <w:rPr>
          <w:rFonts w:eastAsia="SimSun"/>
          <w:lang w:eastAsia="zh-CN"/>
        </w:rPr>
        <w:t>-</w:t>
      </w:r>
      <w:r w:rsidRPr="00DF048C">
        <w:rPr>
          <w:rFonts w:eastAsia="SimSun"/>
          <w:lang w:eastAsia="zh-CN"/>
        </w:rPr>
        <w:tab/>
        <w:t>Support the RSPP over PC5 reference point.</w:t>
      </w:r>
    </w:p>
    <w:p w14:paraId="3590ADF3" w14:textId="773DBCC5" w:rsidR="00BF3EB1" w:rsidRPr="00BF3EB1" w:rsidRDefault="00BF3EB1" w:rsidP="00791807">
      <w:pPr>
        <w:pStyle w:val="B1"/>
        <w:rPr>
          <w:rFonts w:eastAsia="SimSun"/>
          <w:lang w:eastAsia="zh-CN"/>
        </w:rPr>
      </w:pPr>
      <w:r w:rsidRPr="00791807">
        <w:rPr>
          <w:rFonts w:eastAsia="SimSun" w:hint="eastAsia"/>
        </w:rPr>
        <w:t>-</w:t>
      </w:r>
      <w:r w:rsidRPr="00791807">
        <w:rPr>
          <w:rFonts w:eastAsia="SimSun"/>
        </w:rPr>
        <w:tab/>
        <w:t>Support the PC5-S message carrying RSPP message.</w:t>
      </w:r>
    </w:p>
    <w:p w14:paraId="10789B9E" w14:textId="0FA3F74C" w:rsidR="009E3B63" w:rsidRPr="00DF048C" w:rsidRDefault="009E3B63" w:rsidP="00880633">
      <w:pPr>
        <w:pStyle w:val="Heading2"/>
        <w:rPr>
          <w:rFonts w:eastAsia="Malgun Gothic"/>
          <w:lang w:eastAsia="ja-JP"/>
        </w:rPr>
      </w:pPr>
      <w:bookmarkStart w:id="1196" w:name="_Toc97022938"/>
      <w:bookmarkStart w:id="1197" w:name="_Toc100782461"/>
      <w:bookmarkStart w:id="1198" w:name="_Toc100782590"/>
      <w:bookmarkStart w:id="1199" w:name="_Toc104257740"/>
      <w:bookmarkStart w:id="1200" w:name="_Toc104257914"/>
      <w:bookmarkStart w:id="1201" w:name="_Toc104299445"/>
      <w:bookmarkStart w:id="1202" w:name="_Toc112768445"/>
      <w:bookmarkStart w:id="1203" w:name="_Toc112768733"/>
      <w:bookmarkStart w:id="1204" w:name="_Toc112768973"/>
      <w:bookmarkStart w:id="1205" w:name="_Toc112772409"/>
      <w:bookmarkStart w:id="1206" w:name="_Toc112864084"/>
      <w:bookmarkStart w:id="1207" w:name="_Toc112865226"/>
      <w:bookmarkStart w:id="1208" w:name="_Toc117042690"/>
      <w:bookmarkStart w:id="1209" w:name="_Toc125976057"/>
      <w:bookmarkStart w:id="1210" w:name="_Toc128724933"/>
      <w:r w:rsidRPr="00DF048C">
        <w:rPr>
          <w:rFonts w:eastAsia="Malgun Gothic"/>
          <w:lang w:eastAsia="ja-JP"/>
        </w:rPr>
        <w:lastRenderedPageBreak/>
        <w:t>6.</w:t>
      </w:r>
      <w:r w:rsidR="002847F9" w:rsidRPr="00DF048C">
        <w:rPr>
          <w:rFonts w:eastAsia="Malgun Gothic"/>
          <w:lang w:eastAsia="ja-JP"/>
        </w:rPr>
        <w:t>5</w:t>
      </w:r>
      <w:r w:rsidRPr="00DF048C">
        <w:rPr>
          <w:rFonts w:eastAsia="Malgun Gothic"/>
          <w:lang w:eastAsia="ja-JP"/>
        </w:rPr>
        <w:tab/>
        <w:t>Solution #</w:t>
      </w:r>
      <w:r w:rsidR="002847F9" w:rsidRPr="00DF048C">
        <w:rPr>
          <w:rFonts w:eastAsia="Malgun Gothic"/>
          <w:lang w:eastAsia="ja-JP"/>
        </w:rPr>
        <w:t>5</w:t>
      </w:r>
      <w:r w:rsidRPr="00DF048C">
        <w:rPr>
          <w:rFonts w:eastAsia="Malgun Gothic"/>
          <w:lang w:eastAsia="ja-JP"/>
        </w:rPr>
        <w:t xml:space="preserve">: </w:t>
      </w:r>
      <w:r w:rsidRPr="00DF048C">
        <w:rPr>
          <w:lang w:eastAsia="zh-CN"/>
        </w:rPr>
        <w:t>Solution to support Ranging/Sidelink Positioning</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7DF6C3E0" w14:textId="6D7AC5A0" w:rsidR="009E3B63" w:rsidRPr="00DF048C" w:rsidRDefault="002847F9" w:rsidP="00880633">
      <w:pPr>
        <w:pStyle w:val="Heading3"/>
        <w:rPr>
          <w:lang w:eastAsia="ko-KR"/>
        </w:rPr>
      </w:pPr>
      <w:bookmarkStart w:id="1211" w:name="_Toc16839383"/>
      <w:bookmarkStart w:id="1212" w:name="_Toc23236015"/>
      <w:bookmarkStart w:id="1213" w:name="_Toc97022939"/>
      <w:bookmarkStart w:id="1214" w:name="_Toc100782462"/>
      <w:bookmarkStart w:id="1215" w:name="_Toc100782591"/>
      <w:bookmarkStart w:id="1216" w:name="_Toc104257741"/>
      <w:bookmarkStart w:id="1217" w:name="_Toc104257915"/>
      <w:bookmarkStart w:id="1218" w:name="_Toc104299446"/>
      <w:bookmarkStart w:id="1219" w:name="_Toc112768446"/>
      <w:bookmarkStart w:id="1220" w:name="_Toc112768734"/>
      <w:bookmarkStart w:id="1221" w:name="_Toc112768974"/>
      <w:bookmarkStart w:id="1222" w:name="_Toc112772410"/>
      <w:bookmarkStart w:id="1223" w:name="_Toc112864085"/>
      <w:bookmarkStart w:id="1224" w:name="_Toc112865227"/>
      <w:bookmarkStart w:id="1225" w:name="_Toc117042691"/>
      <w:bookmarkStart w:id="1226" w:name="_Toc125976058"/>
      <w:bookmarkStart w:id="1227" w:name="_Toc128724934"/>
      <w:r w:rsidRPr="00DF048C">
        <w:rPr>
          <w:lang w:eastAsia="ko-KR"/>
        </w:rPr>
        <w:t>6.5</w:t>
      </w:r>
      <w:r w:rsidR="009E3B63" w:rsidRPr="00DF048C">
        <w:rPr>
          <w:lang w:eastAsia="ko-KR"/>
        </w:rPr>
        <w:t>.1</w:t>
      </w:r>
      <w:r w:rsidR="009E3B63" w:rsidRPr="00DF048C">
        <w:rPr>
          <w:lang w:eastAsia="ko-KR"/>
        </w:rPr>
        <w:tab/>
      </w:r>
      <w:bookmarkEnd w:id="1211"/>
      <w:r w:rsidR="009E3B63" w:rsidRPr="00DF048C">
        <w:rPr>
          <w:rFonts w:eastAsia="DengXian"/>
          <w:lang w:eastAsia="zh-CN"/>
        </w:rPr>
        <w:t>General</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7EC57383" w14:textId="77777777" w:rsidR="009E3B63" w:rsidRPr="00DF048C" w:rsidRDefault="009E3B63" w:rsidP="00CA67ED">
      <w:pPr>
        <w:rPr>
          <w:rFonts w:eastAsia="DengXian"/>
          <w:lang w:eastAsia="zh-CN"/>
        </w:rPr>
      </w:pPr>
      <w:r w:rsidRPr="00CA67ED">
        <w:rPr>
          <w:rFonts w:eastAsia="DengXian"/>
        </w:rPr>
        <w:t>This solution addresses the KI#3: Ranging/ Sidelink Positioning device discovery and the KI#4: Control of Operations for Ranging/ Sidelink.</w:t>
      </w:r>
    </w:p>
    <w:p w14:paraId="77ED74A1" w14:textId="45A44AD3" w:rsidR="009E3B63" w:rsidRPr="00DF048C" w:rsidRDefault="002847F9" w:rsidP="00880633">
      <w:pPr>
        <w:pStyle w:val="Heading3"/>
        <w:rPr>
          <w:lang w:eastAsia="ko-KR"/>
        </w:rPr>
      </w:pPr>
      <w:bookmarkStart w:id="1228" w:name="_Toc16839384"/>
      <w:bookmarkStart w:id="1229" w:name="_Toc23236016"/>
      <w:bookmarkStart w:id="1230" w:name="_Toc97022940"/>
      <w:bookmarkStart w:id="1231" w:name="_Toc100782463"/>
      <w:bookmarkStart w:id="1232" w:name="_Toc100782592"/>
      <w:bookmarkStart w:id="1233" w:name="_Toc104257742"/>
      <w:bookmarkStart w:id="1234" w:name="_Toc104257916"/>
      <w:bookmarkStart w:id="1235" w:name="_Toc104299447"/>
      <w:bookmarkStart w:id="1236" w:name="_Toc112768447"/>
      <w:bookmarkStart w:id="1237" w:name="_Toc112768735"/>
      <w:bookmarkStart w:id="1238" w:name="_Toc112768975"/>
      <w:bookmarkStart w:id="1239" w:name="_Toc112772411"/>
      <w:bookmarkStart w:id="1240" w:name="_Toc112864086"/>
      <w:bookmarkStart w:id="1241" w:name="_Toc112865228"/>
      <w:bookmarkStart w:id="1242" w:name="_Toc117042692"/>
      <w:bookmarkStart w:id="1243" w:name="_Toc125976059"/>
      <w:bookmarkStart w:id="1244" w:name="_Toc128724935"/>
      <w:r w:rsidRPr="00DF048C">
        <w:rPr>
          <w:lang w:eastAsia="ko-KR"/>
        </w:rPr>
        <w:t>6.5</w:t>
      </w:r>
      <w:r w:rsidR="009E3B63" w:rsidRPr="00DF048C">
        <w:rPr>
          <w:lang w:eastAsia="ko-KR"/>
        </w:rPr>
        <w:t>.2</w:t>
      </w:r>
      <w:r w:rsidR="009E3B63" w:rsidRPr="00DF048C">
        <w:rPr>
          <w:lang w:eastAsia="ko-KR"/>
        </w:rPr>
        <w:tab/>
        <w:t>Functional Description</w:t>
      </w:r>
      <w:bookmarkEnd w:id="1228"/>
      <w:bookmarkEnd w:id="1229"/>
      <w:bookmarkEnd w:id="1230"/>
      <w:r w:rsidR="009E3B63" w:rsidRPr="00DF048C">
        <w:rPr>
          <w:rFonts w:eastAsia="DengXian"/>
          <w:lang w:eastAsia="zh-CN"/>
        </w:rPr>
        <w:t>s</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6BA0310F" w14:textId="49B9EFCE" w:rsidR="009E3B63" w:rsidRPr="00DF048C" w:rsidRDefault="009E3B63" w:rsidP="00CA67ED">
      <w:pPr>
        <w:rPr>
          <w:rFonts w:eastAsia="DengXian"/>
          <w:lang w:eastAsia="zh-CN"/>
        </w:rPr>
      </w:pPr>
      <w:r w:rsidRPr="00CA67ED">
        <w:rPr>
          <w:rFonts w:eastAsia="DengXian"/>
        </w:rPr>
        <w:t>To trigger the sidelink positioning procedure between an UE-1 and UE-2(s), the application layer in UE-1 provides ranging/sidelink positioning parameters to ranging layer. The ranging layer in the UE-1 broadcasts a ranging/sidelink positioning request message which includes the parameters provided by the application layer.</w:t>
      </w:r>
    </w:p>
    <w:p w14:paraId="7B86EDED" w14:textId="77777777" w:rsidR="009E3B63" w:rsidRPr="00DF048C" w:rsidRDefault="009E3B63" w:rsidP="00CA67ED">
      <w:pPr>
        <w:rPr>
          <w:rFonts w:eastAsia="DengXian"/>
          <w:lang w:eastAsia="zh-CN"/>
        </w:rPr>
      </w:pPr>
      <w:r w:rsidRPr="00CA67ED">
        <w:rPr>
          <w:rFonts w:eastAsia="DengXian"/>
        </w:rPr>
        <w:t>After the UE-2(s) receives the message, the sidelink positioning procedure is triggerred as follows to get the Ranging/Sidelink positioning result:</w:t>
      </w:r>
    </w:p>
    <w:p w14:paraId="39D5F755" w14:textId="77777777" w:rsidR="00DF048C" w:rsidRDefault="00DF048C" w:rsidP="00DF048C">
      <w:pPr>
        <w:pStyle w:val="B1"/>
        <w:rPr>
          <w:lang w:eastAsia="ja-JP"/>
        </w:rPr>
      </w:pPr>
      <w:r>
        <w:rPr>
          <w:lang w:eastAsia="ja-JP"/>
        </w:rPr>
        <w:t>-</w:t>
      </w:r>
      <w:r>
        <w:rPr>
          <w:lang w:eastAsia="ja-JP"/>
        </w:rPr>
        <w:tab/>
        <w:t>UE-1 based sidelink positioning: the UE-1 triggers the sidelink positioning procedure to obtain measurements and calculates the Ranging/Sidelink positioning result. Or</w:t>
      </w:r>
    </w:p>
    <w:p w14:paraId="2D2E91E9" w14:textId="77777777" w:rsidR="00DF048C" w:rsidRDefault="00DF048C" w:rsidP="00DF048C">
      <w:pPr>
        <w:pStyle w:val="B1"/>
        <w:rPr>
          <w:lang w:eastAsia="ja-JP"/>
        </w:rPr>
      </w:pPr>
      <w:r>
        <w:rPr>
          <w:lang w:eastAsia="ja-JP"/>
        </w:rPr>
        <w:t>-</w:t>
      </w:r>
      <w:r>
        <w:rPr>
          <w:lang w:eastAsia="ja-JP"/>
        </w:rPr>
        <w:tab/>
        <w:t>UE-1 assisted sidelink positioning: the UE-2(s) triggers the sidelink positioning procedure to obtain measurements, calculates the Ranging/Sidelink positioning result and returns it to the UE-1.</w:t>
      </w:r>
    </w:p>
    <w:p w14:paraId="2968C97E" w14:textId="4FB8A15F" w:rsidR="009E3B63" w:rsidRPr="00DF048C" w:rsidRDefault="00092FB4" w:rsidP="00DF048C">
      <w:pPr>
        <w:pStyle w:val="NO"/>
        <w:rPr>
          <w:rFonts w:eastAsia="DengXian"/>
        </w:rPr>
      </w:pPr>
      <w:r>
        <w:rPr>
          <w:rFonts w:eastAsia="Malgun Gothic"/>
        </w:rPr>
        <w:t>NOTE </w:t>
      </w:r>
      <w:r w:rsidR="00DF048C">
        <w:t>1</w:t>
      </w:r>
      <w:r w:rsidR="009E3B63" w:rsidRPr="00DF048C">
        <w:rPr>
          <w:rFonts w:eastAsia="Malgun Gothic"/>
        </w:rPr>
        <w:t>:</w:t>
      </w:r>
      <w:r w:rsidR="009E3B63" w:rsidRPr="00DF048C">
        <w:rPr>
          <w:rFonts w:eastAsia="Malgun Gothic"/>
        </w:rPr>
        <w:tab/>
      </w:r>
      <w:r w:rsidR="009E3B63" w:rsidRPr="00DF048C">
        <w:rPr>
          <w:rFonts w:eastAsia="DengXian" w:hint="eastAsia"/>
        </w:rPr>
        <w:t>The details of the sidelink positioning procedure is in RAN</w:t>
      </w:r>
      <w:r w:rsidR="00DF048C">
        <w:t> </w:t>
      </w:r>
      <w:r w:rsidR="009E3B63" w:rsidRPr="00DF048C">
        <w:rPr>
          <w:rFonts w:eastAsia="DengXian" w:hint="eastAsia"/>
        </w:rPr>
        <w:t>WG scope.</w:t>
      </w:r>
    </w:p>
    <w:p w14:paraId="00C7C7D8" w14:textId="01953804" w:rsidR="009E3B63" w:rsidRPr="00DF048C" w:rsidRDefault="00092FB4" w:rsidP="00DF048C">
      <w:pPr>
        <w:pStyle w:val="NO"/>
        <w:rPr>
          <w:rFonts w:eastAsia="DengXian"/>
          <w:lang w:eastAsia="zh-CN"/>
        </w:rPr>
      </w:pPr>
      <w:r>
        <w:rPr>
          <w:rFonts w:eastAsia="DengXian"/>
          <w:lang w:eastAsia="zh-CN"/>
        </w:rPr>
        <w:t>NOTE </w:t>
      </w:r>
      <w:r w:rsidR="00DF048C">
        <w:rPr>
          <w:lang w:eastAsia="zh-CN"/>
        </w:rPr>
        <w:t>2</w:t>
      </w:r>
      <w:r w:rsidR="009E3B63" w:rsidRPr="00DF048C">
        <w:rPr>
          <w:rFonts w:eastAsia="Malgun Gothic"/>
          <w:lang w:eastAsia="ja-JP"/>
        </w:rPr>
        <w:t>:</w:t>
      </w:r>
      <w:r w:rsidR="009E3B63" w:rsidRPr="00DF048C">
        <w:rPr>
          <w:rFonts w:eastAsia="Malgun Gothic"/>
          <w:lang w:eastAsia="ja-JP"/>
        </w:rPr>
        <w:tab/>
      </w:r>
      <w:r w:rsidR="009E3B63" w:rsidRPr="00DF048C">
        <w:rPr>
          <w:rFonts w:eastAsia="DengXian"/>
          <w:lang w:eastAsia="zh-CN"/>
        </w:rPr>
        <w:t>Both the UE-1 and UE-2 can act as the reference UE. The capability exchange and reference UE negotiation between the UE-1 and UE-2 is in RAN</w:t>
      </w:r>
      <w:r w:rsidR="00DF048C">
        <w:rPr>
          <w:lang w:eastAsia="zh-CN"/>
        </w:rPr>
        <w:t> </w:t>
      </w:r>
      <w:r w:rsidR="009E3B63" w:rsidRPr="00DF048C">
        <w:rPr>
          <w:rFonts w:eastAsia="DengXian"/>
          <w:lang w:eastAsia="zh-CN"/>
        </w:rPr>
        <w:t>WG scope.</w:t>
      </w:r>
      <w:r w:rsidR="00DF048C">
        <w:rPr>
          <w:lang w:eastAsia="zh-CN"/>
        </w:rPr>
        <w:t xml:space="preserve"> </w:t>
      </w:r>
      <w:r w:rsidR="009E3B63" w:rsidRPr="00DF048C">
        <w:rPr>
          <w:rFonts w:eastAsia="DengXian"/>
          <w:lang w:eastAsia="zh-CN"/>
        </w:rPr>
        <w:t>When the UE-1 obtains the Ranging/Sidelink positioning result, the ranging layer of the UE-1 provides it to the application layer.</w:t>
      </w:r>
    </w:p>
    <w:p w14:paraId="0B4A4BF0" w14:textId="419C9404" w:rsidR="009E3B63" w:rsidRDefault="002847F9" w:rsidP="000A5D2A">
      <w:pPr>
        <w:pStyle w:val="Heading3"/>
        <w:rPr>
          <w:lang w:eastAsia="zh-CN"/>
        </w:rPr>
      </w:pPr>
      <w:bookmarkStart w:id="1245" w:name="_Toc16839385"/>
      <w:bookmarkStart w:id="1246" w:name="_Toc23236017"/>
      <w:bookmarkStart w:id="1247" w:name="_Toc97022941"/>
      <w:bookmarkStart w:id="1248" w:name="_Toc100782464"/>
      <w:bookmarkStart w:id="1249" w:name="_Toc100782593"/>
      <w:bookmarkStart w:id="1250" w:name="_Toc104257743"/>
      <w:bookmarkStart w:id="1251" w:name="_Toc104257917"/>
      <w:bookmarkStart w:id="1252" w:name="_Toc104299448"/>
      <w:bookmarkStart w:id="1253" w:name="_Toc112768448"/>
      <w:bookmarkStart w:id="1254" w:name="_Toc112768736"/>
      <w:bookmarkStart w:id="1255" w:name="_Toc112768976"/>
      <w:bookmarkStart w:id="1256" w:name="_Toc112772412"/>
      <w:bookmarkStart w:id="1257" w:name="_Toc112864087"/>
      <w:bookmarkStart w:id="1258" w:name="_Toc112865229"/>
      <w:bookmarkStart w:id="1259" w:name="_Toc117042693"/>
      <w:bookmarkStart w:id="1260" w:name="_Toc125976060"/>
      <w:bookmarkStart w:id="1261" w:name="_Toc128724936"/>
      <w:r w:rsidRPr="00DF048C">
        <w:rPr>
          <w:rFonts w:eastAsia="Malgun Gothic"/>
          <w:lang w:eastAsia="ko-KR"/>
        </w:rPr>
        <w:t>6.5</w:t>
      </w:r>
      <w:r w:rsidR="009E3B63" w:rsidRPr="00DF048C">
        <w:rPr>
          <w:rFonts w:eastAsia="Malgun Gothic"/>
          <w:lang w:eastAsia="ko-KR"/>
        </w:rPr>
        <w:t>.3</w:t>
      </w:r>
      <w:r w:rsidR="009E3B63" w:rsidRPr="00DF048C">
        <w:rPr>
          <w:rFonts w:eastAsia="Malgun Gothic"/>
          <w:lang w:eastAsia="ko-KR"/>
        </w:rPr>
        <w:tab/>
      </w:r>
      <w:bookmarkStart w:id="1262" w:name="_Toc16839386"/>
      <w:bookmarkStart w:id="1263" w:name="_Toc23236018"/>
      <w:bookmarkEnd w:id="1245"/>
      <w:bookmarkEnd w:id="1246"/>
      <w:bookmarkEnd w:id="1247"/>
      <w:r w:rsidR="009E3B63" w:rsidRPr="00DF048C">
        <w:rPr>
          <w:lang w:eastAsia="zh-CN"/>
        </w:rPr>
        <w:t>Ranging/ Sidelink Positioning Procedures</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2EE73499" w14:textId="4FEC54B6" w:rsidR="001D0F84" w:rsidRPr="00093B3F" w:rsidRDefault="001D0F84" w:rsidP="008422C7">
      <w:pPr>
        <w:pStyle w:val="TH"/>
        <w:rPr>
          <w:rFonts w:eastAsiaTheme="minorEastAsia"/>
          <w:lang w:eastAsia="zh-CN"/>
        </w:rPr>
      </w:pPr>
      <w:r>
        <w:object w:dxaOrig="8815" w:dyaOrig="6426" w14:anchorId="465F4524">
          <v:shape id="_x0000_i1040" type="#_x0000_t75" style="width:329.25pt;height:240.75pt" o:ole="">
            <v:imagedata r:id="rId38" o:title=""/>
          </v:shape>
          <o:OLEObject Type="Embed" ProgID="Visio.Drawing.11" ShapeID="_x0000_i1040" DrawAspect="Content" ObjectID="_1739339785" r:id="rId39"/>
        </w:object>
      </w:r>
    </w:p>
    <w:p w14:paraId="63F45733" w14:textId="26A802DF" w:rsidR="009E3B63" w:rsidRPr="00DF048C" w:rsidRDefault="009E3B63" w:rsidP="00DF048C">
      <w:pPr>
        <w:pStyle w:val="TF"/>
        <w:rPr>
          <w:rFonts w:eastAsia="Malgun Gothic"/>
          <w:lang w:eastAsia="zh-CN"/>
        </w:rPr>
      </w:pPr>
      <w:r w:rsidRPr="00DF048C">
        <w:rPr>
          <w:rFonts w:eastAsia="Malgun Gothic"/>
          <w:lang w:eastAsia="zh-CN"/>
        </w:rPr>
        <w:t>Figure 6.</w:t>
      </w:r>
      <w:r w:rsidR="002847F9" w:rsidRPr="00DF048C">
        <w:rPr>
          <w:rFonts w:eastAsia="DengXian"/>
          <w:lang w:eastAsia="zh-CN"/>
        </w:rPr>
        <w:t>5</w:t>
      </w:r>
      <w:r w:rsidRPr="00DF048C">
        <w:rPr>
          <w:rFonts w:eastAsia="DengXian"/>
          <w:lang w:eastAsia="zh-CN"/>
        </w:rPr>
        <w:t>.3.1</w:t>
      </w:r>
      <w:r w:rsidRPr="00DF048C">
        <w:rPr>
          <w:rFonts w:eastAsia="Malgun Gothic"/>
          <w:lang w:eastAsia="zh-CN"/>
        </w:rPr>
        <w:t xml:space="preserve">-1: </w:t>
      </w:r>
      <w:r w:rsidRPr="00DF048C">
        <w:rPr>
          <w:rFonts w:eastAsia="DengXian"/>
          <w:lang w:eastAsia="zh-CN"/>
        </w:rPr>
        <w:t>Ranging/Sidelink Positioning Procedure</w:t>
      </w:r>
    </w:p>
    <w:p w14:paraId="483028C0" w14:textId="4D021892" w:rsidR="00DF048C" w:rsidRDefault="00DF048C" w:rsidP="00DF048C">
      <w:pPr>
        <w:pStyle w:val="B1"/>
        <w:rPr>
          <w:lang w:eastAsia="zh-CN"/>
        </w:rPr>
      </w:pPr>
      <w:r>
        <w:rPr>
          <w:lang w:eastAsia="zh-CN"/>
        </w:rPr>
        <w:t>1.</w:t>
      </w:r>
      <w:r>
        <w:rPr>
          <w:lang w:eastAsia="zh-CN"/>
        </w:rPr>
        <w:tab/>
        <w:t>Application layer provides sidelink positioning parameters to ranging layer, e.g. required location QoS, target UE</w:t>
      </w:r>
      <w:r w:rsidR="001F671C">
        <w:rPr>
          <w:lang w:eastAsia="zh-CN"/>
        </w:rPr>
        <w:t>'</w:t>
      </w:r>
      <w:r>
        <w:rPr>
          <w:lang w:eastAsia="zh-CN"/>
        </w:rPr>
        <w:t>s Application Layer ID may also be included in the parameters.</w:t>
      </w:r>
    </w:p>
    <w:p w14:paraId="3B5FB139" w14:textId="301430F2" w:rsidR="00DF048C" w:rsidRDefault="00DF048C" w:rsidP="00DF048C">
      <w:pPr>
        <w:pStyle w:val="B1"/>
        <w:rPr>
          <w:lang w:eastAsia="zh-CN"/>
        </w:rPr>
      </w:pPr>
      <w:r>
        <w:rPr>
          <w:lang w:eastAsia="zh-CN"/>
        </w:rPr>
        <w:t>2.</w:t>
      </w:r>
      <w:r>
        <w:rPr>
          <w:lang w:eastAsia="zh-CN"/>
        </w:rPr>
        <w:tab/>
        <w:t>UE-1 broadcasts a Ranging/Sidelink positioning request. The message includes UE-1</w:t>
      </w:r>
      <w:r w:rsidR="001F671C">
        <w:rPr>
          <w:lang w:eastAsia="zh-CN"/>
        </w:rPr>
        <w:t>'</w:t>
      </w:r>
      <w:r>
        <w:rPr>
          <w:lang w:eastAsia="zh-CN"/>
        </w:rPr>
        <w:t>s Application Layer ID, Target UE</w:t>
      </w:r>
      <w:r w:rsidR="001F671C">
        <w:rPr>
          <w:lang w:eastAsia="zh-CN"/>
        </w:rPr>
        <w:t>'</w:t>
      </w:r>
      <w:r>
        <w:rPr>
          <w:lang w:eastAsia="zh-CN"/>
        </w:rPr>
        <w:t>s Application ID and required QoS.</w:t>
      </w:r>
    </w:p>
    <w:p w14:paraId="6F29D513" w14:textId="77777777" w:rsidR="00DF048C" w:rsidRDefault="00DF048C" w:rsidP="00DF048C">
      <w:pPr>
        <w:pStyle w:val="B1"/>
        <w:rPr>
          <w:lang w:eastAsia="zh-CN"/>
        </w:rPr>
      </w:pPr>
      <w:r>
        <w:rPr>
          <w:lang w:eastAsia="zh-CN"/>
        </w:rPr>
        <w:lastRenderedPageBreak/>
        <w:t>3.</w:t>
      </w:r>
      <w:r>
        <w:rPr>
          <w:lang w:eastAsia="zh-CN"/>
        </w:rPr>
        <w:tab/>
        <w:t>UE-2 returns the Ranging/Sidelink Positioning response to UE-1 if the Application Layer ID for UE-2 matches.</w:t>
      </w:r>
    </w:p>
    <w:p w14:paraId="577F6466" w14:textId="05C15B9B" w:rsidR="00DF048C" w:rsidRDefault="00DF048C" w:rsidP="00DF048C">
      <w:pPr>
        <w:pStyle w:val="B1"/>
        <w:rPr>
          <w:lang w:eastAsia="zh-CN"/>
        </w:rPr>
      </w:pPr>
      <w:r>
        <w:rPr>
          <w:lang w:eastAsia="zh-CN"/>
        </w:rPr>
        <w:t>4.</w:t>
      </w:r>
      <w:r>
        <w:rPr>
          <w:lang w:eastAsia="zh-CN"/>
        </w:rPr>
        <w:tab/>
        <w:t>UE-1 initiates the Sidelink Positioning procedure. The details of the procedure are in scope of RAN WGs.</w:t>
      </w:r>
    </w:p>
    <w:p w14:paraId="43026311" w14:textId="52BB3251" w:rsidR="001D0F84" w:rsidRPr="001D0F84" w:rsidRDefault="001D0F84" w:rsidP="00791807">
      <w:pPr>
        <w:pStyle w:val="NO"/>
        <w:rPr>
          <w:rFonts w:eastAsia="DengXian"/>
          <w:lang w:eastAsia="zh-CN"/>
        </w:rPr>
      </w:pPr>
      <w:r w:rsidRPr="00791807">
        <w:rPr>
          <w:rFonts w:eastAsia="Malgun Gothic"/>
        </w:rPr>
        <w:t>NOTE</w:t>
      </w:r>
      <w:r w:rsidR="005B4900" w:rsidRPr="00791807">
        <w:rPr>
          <w:rFonts w:eastAsia="Malgun Gothic"/>
        </w:rPr>
        <w:t> </w:t>
      </w:r>
      <w:r w:rsidRPr="00791807">
        <w:rPr>
          <w:rFonts w:eastAsia="DengXian" w:hint="eastAsia"/>
        </w:rPr>
        <w:t>1</w:t>
      </w:r>
      <w:r w:rsidRPr="00791807">
        <w:rPr>
          <w:rFonts w:eastAsia="Malgun Gothic"/>
        </w:rPr>
        <w:t>:</w:t>
      </w:r>
      <w:r w:rsidRPr="00791807">
        <w:rPr>
          <w:rFonts w:eastAsia="Malgun Gothic"/>
        </w:rPr>
        <w:tab/>
      </w:r>
      <w:r w:rsidRPr="00791807">
        <w:rPr>
          <w:rFonts w:eastAsia="DengXian" w:hint="eastAsia"/>
        </w:rPr>
        <w:t>UE role (e.g. reference UE) configuration and authorisation is realized by the solutions for KI#1.</w:t>
      </w:r>
    </w:p>
    <w:p w14:paraId="4968B2A8" w14:textId="72BB9CF7" w:rsidR="001D0F84" w:rsidRPr="001D0F84" w:rsidRDefault="001D0F84" w:rsidP="00791807">
      <w:pPr>
        <w:pStyle w:val="NO"/>
        <w:rPr>
          <w:rFonts w:eastAsia="DengXian"/>
          <w:lang w:eastAsia="zh-CN"/>
        </w:rPr>
      </w:pPr>
      <w:r w:rsidRPr="00791807">
        <w:rPr>
          <w:rFonts w:eastAsia="Malgun Gothic"/>
        </w:rPr>
        <w:t>NOTE</w:t>
      </w:r>
      <w:r w:rsidR="005B4900" w:rsidRPr="00791807">
        <w:rPr>
          <w:rFonts w:eastAsia="Malgun Gothic"/>
        </w:rPr>
        <w:t> </w:t>
      </w:r>
      <w:r w:rsidRPr="00791807">
        <w:rPr>
          <w:rFonts w:eastAsia="DengXian" w:hint="eastAsia"/>
        </w:rPr>
        <w:t>2</w:t>
      </w:r>
      <w:r w:rsidRPr="00791807">
        <w:rPr>
          <w:rFonts w:eastAsia="Malgun Gothic"/>
        </w:rPr>
        <w:t>:</w:t>
      </w:r>
      <w:r w:rsidRPr="00791807">
        <w:rPr>
          <w:rFonts w:eastAsia="Malgun Gothic"/>
        </w:rPr>
        <w:tab/>
      </w:r>
      <w:r w:rsidRPr="00791807">
        <w:rPr>
          <w:rFonts w:eastAsia="DengXian"/>
        </w:rPr>
        <w:t>T</w:t>
      </w:r>
      <w:r w:rsidRPr="00791807">
        <w:rPr>
          <w:rFonts w:eastAsia="DengXian" w:hint="eastAsia"/>
        </w:rPr>
        <w:t>he details of step</w:t>
      </w:r>
      <w:r w:rsidRPr="00791807">
        <w:rPr>
          <w:rFonts w:eastAsia="DengXian"/>
        </w:rPr>
        <w:t> </w:t>
      </w:r>
      <w:r w:rsidRPr="00791807">
        <w:rPr>
          <w:rFonts w:eastAsia="DengXian" w:hint="eastAsia"/>
        </w:rPr>
        <w:t xml:space="preserve">4 are in RAN WGs. To better explain the solution, here lists some examples may be included in step 4, e.g. </w:t>
      </w:r>
      <w:r w:rsidRPr="00791807">
        <w:rPr>
          <w:rFonts w:eastAsia="Malgun Gothic"/>
        </w:rPr>
        <w:t>capability exchange, reference UE negotiation</w:t>
      </w:r>
      <w:r w:rsidRPr="00791807">
        <w:rPr>
          <w:rFonts w:eastAsia="DengXian" w:hint="eastAsia"/>
        </w:rPr>
        <w:t>, Ranging/Sidelink positioning measurement and calculation, Ranging/Sidelink positioning result transmission from UE-2 to UE-1 if the UE-2 is responsible for calculation.</w:t>
      </w:r>
    </w:p>
    <w:p w14:paraId="52A7BFB8" w14:textId="13DB1831" w:rsidR="00442D39" w:rsidRPr="00DF048C" w:rsidRDefault="001D0F84" w:rsidP="00442D39">
      <w:pPr>
        <w:pStyle w:val="B1"/>
        <w:rPr>
          <w:rFonts w:eastAsia="DengXian"/>
          <w:lang w:eastAsia="zh-CN"/>
        </w:rPr>
      </w:pPr>
      <w:r>
        <w:rPr>
          <w:lang w:eastAsia="zh-CN"/>
        </w:rPr>
        <w:t>5</w:t>
      </w:r>
      <w:r w:rsidR="00442D39">
        <w:rPr>
          <w:lang w:eastAsia="zh-CN"/>
        </w:rPr>
        <w:t>.</w:t>
      </w:r>
      <w:r w:rsidR="00442D39">
        <w:rPr>
          <w:lang w:eastAsia="zh-CN"/>
        </w:rPr>
        <w:tab/>
        <w:t>The ranging layer in UE-1 provides the Ranging/Sidelink positioning result to the application layer.</w:t>
      </w:r>
    </w:p>
    <w:p w14:paraId="6CAE9902" w14:textId="2327E896" w:rsidR="009E3B63" w:rsidRPr="00DF048C" w:rsidRDefault="0040527D" w:rsidP="00880633">
      <w:pPr>
        <w:pStyle w:val="Heading3"/>
        <w:rPr>
          <w:lang w:eastAsia="ja-JP"/>
        </w:rPr>
      </w:pPr>
      <w:bookmarkStart w:id="1264" w:name="_Toc97022942"/>
      <w:bookmarkStart w:id="1265" w:name="_Toc100782465"/>
      <w:bookmarkStart w:id="1266" w:name="_Toc100782594"/>
      <w:bookmarkStart w:id="1267" w:name="_Toc104257744"/>
      <w:bookmarkStart w:id="1268" w:name="_Toc104257918"/>
      <w:bookmarkStart w:id="1269" w:name="_Toc104299449"/>
      <w:bookmarkStart w:id="1270" w:name="_Toc112768449"/>
      <w:bookmarkStart w:id="1271" w:name="_Toc112768737"/>
      <w:bookmarkStart w:id="1272" w:name="_Toc112768977"/>
      <w:bookmarkStart w:id="1273" w:name="_Toc112772413"/>
      <w:bookmarkStart w:id="1274" w:name="_Toc112864088"/>
      <w:bookmarkStart w:id="1275" w:name="_Toc112865230"/>
      <w:bookmarkStart w:id="1276" w:name="_Toc117042694"/>
      <w:bookmarkStart w:id="1277" w:name="_Toc125976061"/>
      <w:bookmarkStart w:id="1278" w:name="_Toc128724937"/>
      <w:r w:rsidRPr="00DF048C">
        <w:rPr>
          <w:lang w:eastAsia="ja-JP"/>
        </w:rPr>
        <w:t>6.5</w:t>
      </w:r>
      <w:r w:rsidR="009E3B63" w:rsidRPr="00DF048C">
        <w:rPr>
          <w:lang w:eastAsia="ja-JP"/>
        </w:rPr>
        <w:t>.4</w:t>
      </w:r>
      <w:r w:rsidR="009E3B63" w:rsidRPr="00DF048C">
        <w:rPr>
          <w:lang w:eastAsia="ja-JP"/>
        </w:rPr>
        <w:tab/>
        <w:t>Impacts on services, entities, and interfaces</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1FD3201D" w14:textId="0130E082" w:rsidR="00566610" w:rsidRPr="00DF048C" w:rsidRDefault="009E3B63" w:rsidP="00CA67ED">
      <w:pPr>
        <w:rPr>
          <w:rFonts w:eastAsia="SimSun"/>
          <w:lang w:eastAsia="zh-CN"/>
        </w:rPr>
      </w:pPr>
      <w:r w:rsidRPr="00CA67ED">
        <w:rPr>
          <w:rFonts w:eastAsia="DengXian"/>
        </w:rPr>
        <w:t>PC5 interface is enhanced to support ranging/sidelink positioning.</w:t>
      </w:r>
    </w:p>
    <w:p w14:paraId="1F13B4D1" w14:textId="131DAC2A" w:rsidR="000150D3" w:rsidRPr="00DF048C" w:rsidRDefault="000150D3" w:rsidP="000150D3">
      <w:pPr>
        <w:pStyle w:val="Heading2"/>
        <w:rPr>
          <w:lang w:eastAsia="zh-CN"/>
        </w:rPr>
      </w:pPr>
      <w:bookmarkStart w:id="1279" w:name="_Toc100780988"/>
      <w:bookmarkStart w:id="1280" w:name="_Toc100782213"/>
      <w:bookmarkStart w:id="1281" w:name="_Toc100782337"/>
      <w:bookmarkStart w:id="1282" w:name="_Toc100782466"/>
      <w:bookmarkStart w:id="1283" w:name="_Toc100782595"/>
      <w:bookmarkStart w:id="1284" w:name="_Toc104257745"/>
      <w:bookmarkStart w:id="1285" w:name="_Toc104257919"/>
      <w:bookmarkStart w:id="1286" w:name="_Toc104299450"/>
      <w:bookmarkStart w:id="1287" w:name="_Toc112768450"/>
      <w:bookmarkStart w:id="1288" w:name="_Toc112768738"/>
      <w:bookmarkStart w:id="1289" w:name="_Toc112768978"/>
      <w:bookmarkStart w:id="1290" w:name="_Toc112772414"/>
      <w:bookmarkStart w:id="1291" w:name="_Toc112864089"/>
      <w:bookmarkStart w:id="1292" w:name="_Toc112865231"/>
      <w:bookmarkStart w:id="1293" w:name="_Toc117042695"/>
      <w:bookmarkStart w:id="1294" w:name="_Toc125976062"/>
      <w:bookmarkStart w:id="1295" w:name="_Toc128724938"/>
      <w:r w:rsidRPr="00DF048C">
        <w:t>6.</w:t>
      </w:r>
      <w:r w:rsidRPr="00DF048C">
        <w:rPr>
          <w:rFonts w:eastAsia="SimSun"/>
          <w:lang w:eastAsia="zh-CN"/>
        </w:rPr>
        <w:t>6</w:t>
      </w:r>
      <w:r w:rsidRPr="00DF048C">
        <w:tab/>
        <w:t>Solution #</w:t>
      </w:r>
      <w:r w:rsidRPr="00DF048C">
        <w:rPr>
          <w:rFonts w:eastAsia="SimSun"/>
          <w:lang w:eastAsia="zh-CN"/>
        </w:rPr>
        <w:t>6</w:t>
      </w:r>
      <w:r w:rsidRPr="00DF048C">
        <w:t>: Network assisted Ranging and Sidelink Positioning</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20C8965" w14:textId="23E9E4BE" w:rsidR="000150D3" w:rsidRPr="00DF048C" w:rsidRDefault="000150D3" w:rsidP="000150D3">
      <w:pPr>
        <w:pStyle w:val="Heading3"/>
      </w:pPr>
      <w:bookmarkStart w:id="1296" w:name="_Toc100780989"/>
      <w:bookmarkStart w:id="1297" w:name="_Toc100782214"/>
      <w:bookmarkStart w:id="1298" w:name="_Toc100782338"/>
      <w:bookmarkStart w:id="1299" w:name="_Toc100782467"/>
      <w:bookmarkStart w:id="1300" w:name="_Toc100782596"/>
      <w:bookmarkStart w:id="1301" w:name="_Toc104257746"/>
      <w:bookmarkStart w:id="1302" w:name="_Toc104257920"/>
      <w:bookmarkStart w:id="1303" w:name="_Toc104299451"/>
      <w:bookmarkStart w:id="1304" w:name="_Toc112768451"/>
      <w:bookmarkStart w:id="1305" w:name="_Toc112768739"/>
      <w:bookmarkStart w:id="1306" w:name="_Toc112768979"/>
      <w:bookmarkStart w:id="1307" w:name="_Toc112772415"/>
      <w:bookmarkStart w:id="1308" w:name="_Toc112864090"/>
      <w:bookmarkStart w:id="1309" w:name="_Toc112865232"/>
      <w:bookmarkStart w:id="1310" w:name="_Toc117042696"/>
      <w:bookmarkStart w:id="1311" w:name="_Toc125976063"/>
      <w:bookmarkStart w:id="1312" w:name="_Toc128724939"/>
      <w:r w:rsidRPr="00DF048C">
        <w:t>6.</w:t>
      </w:r>
      <w:r w:rsidR="00D369B4" w:rsidRPr="00DF048C">
        <w:rPr>
          <w:rFonts w:eastAsia="SimSun"/>
          <w:lang w:eastAsia="zh-CN"/>
        </w:rPr>
        <w:t>6</w:t>
      </w:r>
      <w:r w:rsidRPr="00DF048C">
        <w:t>.1</w:t>
      </w:r>
      <w:r w:rsidRPr="00DF048C">
        <w:tab/>
        <w:t>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45FFCEDE" w14:textId="77777777" w:rsidR="000150D3" w:rsidRPr="00176B7E" w:rsidRDefault="000150D3" w:rsidP="000150D3">
      <w:pPr>
        <w:rPr>
          <w:rFonts w:eastAsia="DengXian"/>
        </w:rPr>
      </w:pPr>
      <w:r w:rsidRPr="00176B7E">
        <w:rPr>
          <w:rFonts w:eastAsia="DengXian"/>
        </w:rPr>
        <w:t>This solution is related to the Key Issue #5 on Network assisted Sidelink Positioning for In Network Coverage and Partial Network Coverage.</w:t>
      </w:r>
    </w:p>
    <w:p w14:paraId="01AFF910" w14:textId="2F0FA5EF" w:rsidR="000150D3" w:rsidRPr="00176B7E" w:rsidRDefault="000150D3" w:rsidP="000150D3">
      <w:pPr>
        <w:rPr>
          <w:rFonts w:eastAsia="DengXian"/>
        </w:rPr>
      </w:pPr>
      <w:r w:rsidRPr="00176B7E">
        <w:rPr>
          <w:rFonts w:eastAsia="DengXian"/>
        </w:rPr>
        <w:t xml:space="preserve">In this solution, the </w:t>
      </w:r>
      <w:r w:rsidR="001B03C9" w:rsidRPr="00176B7E">
        <w:rPr>
          <w:rFonts w:eastAsia="DengXian"/>
        </w:rPr>
        <w:t>Located UE</w:t>
      </w:r>
      <w:r w:rsidRPr="00176B7E">
        <w:rPr>
          <w:rFonts w:eastAsia="DengXian"/>
        </w:rPr>
        <w:t>, who has capabilities that offers Sidelink Positioning and/or Uu based positioning, may broadcast its</w:t>
      </w:r>
      <w:r w:rsidRPr="00176B7E">
        <w:t xml:space="preserve"> </w:t>
      </w:r>
      <w:r w:rsidRPr="00176B7E">
        <w:rPr>
          <w:rFonts w:eastAsia="DengXian"/>
        </w:rPr>
        <w:t>Network assisted Ranging and Sidelink Positioning service. A target UE who is not able to perform Uu based positioning estimation may call this Network assisted Ranging and Sidelink Positioning service to obtain its own Uu positioning estimation. Network assisted Ranging and Sidelink Positioning may require that the network has the capability of computing, providing the UE position or providing the assistant data to the UE.</w:t>
      </w:r>
    </w:p>
    <w:p w14:paraId="56F28931" w14:textId="77777777" w:rsidR="000150D3" w:rsidRPr="00176B7E" w:rsidRDefault="000150D3" w:rsidP="000150D3">
      <w:pPr>
        <w:rPr>
          <w:rFonts w:eastAsia="DengXian"/>
        </w:rPr>
      </w:pPr>
      <w:r w:rsidRPr="00176B7E">
        <w:rPr>
          <w:rFonts w:eastAsia="DengXian"/>
        </w:rPr>
        <w:t>The Network assisted Ranging and Sidelink Positioning can be realized based on the following potential mechanism:</w:t>
      </w:r>
    </w:p>
    <w:p w14:paraId="0DE84B09" w14:textId="065D8FE7" w:rsidR="00442D39" w:rsidRDefault="00442D39" w:rsidP="00442D39">
      <w:pPr>
        <w:pStyle w:val="B1"/>
        <w:rPr>
          <w:lang w:eastAsia="zh-CN"/>
        </w:rPr>
      </w:pPr>
      <w:r>
        <w:rPr>
          <w:lang w:eastAsia="zh-CN"/>
        </w:rPr>
        <w:t>-</w:t>
      </w:r>
      <w:r>
        <w:rPr>
          <w:lang w:eastAsia="zh-CN"/>
        </w:rPr>
        <w:tab/>
      </w:r>
      <w:r w:rsidR="001B03C9">
        <w:rPr>
          <w:lang w:eastAsia="zh-CN"/>
        </w:rPr>
        <w:t>Located UE</w:t>
      </w:r>
      <w:r>
        <w:rPr>
          <w:lang w:eastAsia="zh-CN"/>
        </w:rPr>
        <w:t xml:space="preserve"> requested procedure on behalf of the Target UE;</w:t>
      </w:r>
    </w:p>
    <w:p w14:paraId="65C4E4EF" w14:textId="1BCD9DF2" w:rsidR="00442D39" w:rsidRDefault="00442D39" w:rsidP="00442D39">
      <w:pPr>
        <w:pStyle w:val="B1"/>
        <w:rPr>
          <w:lang w:eastAsia="zh-CN"/>
        </w:rPr>
      </w:pPr>
      <w:r>
        <w:rPr>
          <w:lang w:eastAsia="zh-CN"/>
        </w:rPr>
        <w:t>-</w:t>
      </w:r>
      <w:r>
        <w:rPr>
          <w:lang w:eastAsia="zh-CN"/>
        </w:rPr>
        <w:tab/>
        <w:t>Target UE requested procedure</w:t>
      </w:r>
      <w:r w:rsidR="00176B7E">
        <w:rPr>
          <w:lang w:eastAsia="zh-CN"/>
        </w:rPr>
        <w:t>.</w:t>
      </w:r>
    </w:p>
    <w:p w14:paraId="0D920688" w14:textId="56EEE616" w:rsidR="000150D3" w:rsidRPr="00176B7E" w:rsidRDefault="000150D3" w:rsidP="000150D3">
      <w:pPr>
        <w:rPr>
          <w:rFonts w:eastAsia="DengXian"/>
        </w:rPr>
      </w:pPr>
      <w:r w:rsidRPr="00176B7E">
        <w:rPr>
          <w:rFonts w:eastAsia="DengXian"/>
        </w:rPr>
        <w:t xml:space="preserve">For the </w:t>
      </w:r>
      <w:r w:rsidR="001B03C9" w:rsidRPr="00176B7E">
        <w:rPr>
          <w:rFonts w:eastAsia="DengXian"/>
        </w:rPr>
        <w:t>Located UE</w:t>
      </w:r>
      <w:r w:rsidRPr="00176B7E">
        <w:rPr>
          <w:rFonts w:eastAsia="DengXian"/>
        </w:rPr>
        <w:t xml:space="preserve"> requested procedure and Target UE requested procedure, the Network assisted Ranging and Sidelink Positioning may require that the network can compute and provide the UE position based on the Uu position of </w:t>
      </w:r>
      <w:r w:rsidR="001B03C9" w:rsidRPr="00176B7E">
        <w:rPr>
          <w:rFonts w:eastAsia="DengXian"/>
        </w:rPr>
        <w:t>Located UE</w:t>
      </w:r>
      <w:r w:rsidRPr="00176B7E">
        <w:rPr>
          <w:rFonts w:eastAsia="DengXian"/>
        </w:rPr>
        <w:t xml:space="preserve"> and the ranging information over sidelink. The ranging information over sidelink may be provided by the the Target UE or </w:t>
      </w:r>
      <w:r w:rsidR="001B03C9" w:rsidRPr="00176B7E">
        <w:rPr>
          <w:rFonts w:eastAsia="DengXian"/>
        </w:rPr>
        <w:t>Located UE</w:t>
      </w:r>
      <w:r w:rsidRPr="00176B7E">
        <w:rPr>
          <w:rFonts w:eastAsia="DengXian"/>
        </w:rPr>
        <w:t xml:space="preserve"> to the network.</w:t>
      </w:r>
    </w:p>
    <w:p w14:paraId="5136B324" w14:textId="2397E72F" w:rsidR="000150D3" w:rsidRDefault="000150D3" w:rsidP="000150D3">
      <w:pPr>
        <w:pStyle w:val="Heading3"/>
      </w:pPr>
      <w:bookmarkStart w:id="1313" w:name="_Toc100780990"/>
      <w:bookmarkStart w:id="1314" w:name="_Toc100782215"/>
      <w:bookmarkStart w:id="1315" w:name="_Toc100782339"/>
      <w:bookmarkStart w:id="1316" w:name="_Toc100782468"/>
      <w:bookmarkStart w:id="1317" w:name="_Toc100782597"/>
      <w:bookmarkStart w:id="1318" w:name="_Toc104257747"/>
      <w:bookmarkStart w:id="1319" w:name="_Toc104257921"/>
      <w:bookmarkStart w:id="1320" w:name="_Toc104299452"/>
      <w:bookmarkStart w:id="1321" w:name="_Toc112768452"/>
      <w:bookmarkStart w:id="1322" w:name="_Toc112768740"/>
      <w:bookmarkStart w:id="1323" w:name="_Toc112768980"/>
      <w:bookmarkStart w:id="1324" w:name="_Toc112772416"/>
      <w:bookmarkStart w:id="1325" w:name="_Toc112864091"/>
      <w:bookmarkStart w:id="1326" w:name="_Toc112865233"/>
      <w:bookmarkStart w:id="1327" w:name="_Toc117042697"/>
      <w:bookmarkStart w:id="1328" w:name="_Toc125976064"/>
      <w:bookmarkStart w:id="1329" w:name="_Toc128724940"/>
      <w:r w:rsidRPr="00DF048C">
        <w:t>6.</w:t>
      </w:r>
      <w:r w:rsidR="00D369B4" w:rsidRPr="00DF048C">
        <w:rPr>
          <w:rFonts w:eastAsia="SimSun"/>
          <w:lang w:eastAsia="zh-CN"/>
        </w:rPr>
        <w:t>6</w:t>
      </w:r>
      <w:r w:rsidRPr="00DF048C">
        <w:t>.2</w:t>
      </w:r>
      <w:r w:rsidRPr="00DF048C">
        <w:tab/>
        <w:t xml:space="preserve">Procedures of </w:t>
      </w:r>
      <w:r w:rsidR="001B03C9">
        <w:t>Located UE</w:t>
      </w:r>
      <w:r w:rsidRPr="00DF048C">
        <w:t xml:space="preserve"> discovery</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158CC5CD" w14:textId="08A13E13" w:rsidR="00316280" w:rsidRPr="00316280" w:rsidRDefault="00316280" w:rsidP="00CE568C">
      <w:pPr>
        <w:pStyle w:val="TH"/>
      </w:pPr>
      <w:r w:rsidRPr="00CE568C">
        <w:object w:dxaOrig="7630" w:dyaOrig="2900" w14:anchorId="30F380CE">
          <v:shape id="_x0000_i1041" type="#_x0000_t75" style="width:316.5pt;height:120.75pt" o:ole="">
            <v:imagedata r:id="rId40" o:title=""/>
          </v:shape>
          <o:OLEObject Type="Embed" ProgID="Visio.Drawing.15" ShapeID="_x0000_i1041" DrawAspect="Content" ObjectID="_1739339786" r:id="rId41"/>
        </w:object>
      </w:r>
    </w:p>
    <w:p w14:paraId="3B8810C8" w14:textId="7F20B927"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.2-</w:t>
      </w:r>
      <w:r w:rsidRPr="00DF048C">
        <w:t xml:space="preserve">1: </w:t>
      </w:r>
      <w:r w:rsidR="001B03C9">
        <w:rPr>
          <w:lang w:eastAsia="zh-CN"/>
        </w:rPr>
        <w:t>Located UE</w:t>
      </w:r>
      <w:r w:rsidRPr="00DF048C">
        <w:rPr>
          <w:lang w:eastAsia="zh-CN"/>
        </w:rPr>
        <w:t xml:space="preserve"> discovery and selection</w:t>
      </w:r>
      <w:r w:rsidR="00316280">
        <w:rPr>
          <w:lang w:eastAsia="zh-CN"/>
        </w:rPr>
        <w:t xml:space="preserve"> (Model A)</w:t>
      </w:r>
    </w:p>
    <w:p w14:paraId="6DF894DB" w14:textId="2AE5D6FB" w:rsidR="000150D3" w:rsidRPr="00DF048C" w:rsidRDefault="000150D3" w:rsidP="000150D3">
      <w:r w:rsidRPr="00DF048C">
        <w:t xml:space="preserve">In this solution, a </w:t>
      </w:r>
      <w:r w:rsidR="001B03C9">
        <w:t>Located UE</w:t>
      </w:r>
      <w:r w:rsidRPr="00DF048C">
        <w:t xml:space="preserve">, who has capabilities that offers Sidelink Positioning and/or Uu based positioning, may broadcast its Network assisted Ranging and Sidelink Positioning service taking the discovery procedure as basis in </w:t>
      </w:r>
      <w:r w:rsidRPr="00DF048C">
        <w:lastRenderedPageBreak/>
        <w:t xml:space="preserve">clause 6.3.2.2 of </w:t>
      </w:r>
      <w:r w:rsidR="006D34D6" w:rsidRPr="00DF048C">
        <w:t>TS</w:t>
      </w:r>
      <w:r w:rsidR="006D34D6">
        <w:t> </w:t>
      </w:r>
      <w:r w:rsidR="006D34D6" w:rsidRPr="00DF048C">
        <w:t>23.304</w:t>
      </w:r>
      <w:r w:rsidR="006D34D6">
        <w:t> </w:t>
      </w:r>
      <w:r w:rsidR="006D34D6" w:rsidRPr="00DF048C">
        <w:t>[</w:t>
      </w:r>
      <w:r w:rsidRPr="00DF048C">
        <w:t>4]. A UE who is not able to perform Uu based positioning estimation may call this Network assisted Ranging and Sidelink Positioning service to obtain its own Uu positioning estimation.</w:t>
      </w:r>
    </w:p>
    <w:p w14:paraId="34BDD2E9" w14:textId="3C3CEB99" w:rsidR="00442D39" w:rsidRDefault="00442D39" w:rsidP="000A6DB7">
      <w:pPr>
        <w:rPr>
          <w:lang w:eastAsia="zh-CN"/>
        </w:rPr>
      </w:pPr>
      <w:r>
        <w:rPr>
          <w:lang w:eastAsia="zh-CN"/>
        </w:rPr>
        <w:t>1.</w:t>
      </w:r>
      <w:r>
        <w:rPr>
          <w:lang w:eastAsia="zh-CN"/>
        </w:rPr>
        <w:tab/>
        <w:t xml:space="preserve">The </w:t>
      </w:r>
      <w:r w:rsidR="001B03C9">
        <w:rPr>
          <w:lang w:eastAsia="zh-CN"/>
        </w:rPr>
        <w:t>Located UE</w:t>
      </w:r>
      <w:r>
        <w:rPr>
          <w:lang w:eastAsia="zh-CN"/>
        </w:rPr>
        <w:t xml:space="preserve"> broadcasts the discovery procedure including a NW assistant ranging/sidelink positioning container. The NW assistant ranging/sidelink positioning container can reflect that the </w:t>
      </w:r>
      <w:r w:rsidR="001B03C9">
        <w:rPr>
          <w:lang w:eastAsia="zh-CN"/>
        </w:rPr>
        <w:t>Located UE</w:t>
      </w:r>
      <w:r>
        <w:rPr>
          <w:lang w:eastAsia="zh-CN"/>
        </w:rPr>
        <w:t xml:space="preserve"> can provide the Network assisted Ranging and Sidelink Positioning service. The container may include the </w:t>
      </w:r>
      <w:r w:rsidR="001B03C9">
        <w:rPr>
          <w:lang w:eastAsia="zh-CN"/>
        </w:rPr>
        <w:t>Located UE</w:t>
      </w:r>
      <w:r>
        <w:rPr>
          <w:lang w:eastAsia="zh-CN"/>
        </w:rPr>
        <w:t xml:space="preserve"> ranging/sidelink capability, Uu positioning capability. The </w:t>
      </w:r>
      <w:r w:rsidR="001B03C9">
        <w:rPr>
          <w:lang w:eastAsia="zh-CN"/>
        </w:rPr>
        <w:t>Located UE</w:t>
      </w:r>
      <w:r>
        <w:rPr>
          <w:lang w:eastAsia="zh-CN"/>
        </w:rPr>
        <w:t xml:space="preserve"> may be aware of that its network supports the Network assisted Ranging and Sidelink Positioning based on the network indication during the registration procedure.</w:t>
      </w:r>
    </w:p>
    <w:p w14:paraId="41858892" w14:textId="2B5618DE" w:rsidR="00442D39" w:rsidRDefault="00442D39" w:rsidP="000A6DB7">
      <w:pPr>
        <w:rPr>
          <w:lang w:eastAsia="zh-CN"/>
        </w:rPr>
      </w:pPr>
      <w:r>
        <w:rPr>
          <w:lang w:eastAsia="zh-CN"/>
        </w:rPr>
        <w:t>2.</w:t>
      </w:r>
      <w:r>
        <w:rPr>
          <w:lang w:eastAsia="zh-CN"/>
        </w:rPr>
        <w:tab/>
        <w:t xml:space="preserve">Proximate Target UEs, who is not able to perform Uu based positioning estimation, monitors above discovery message and perform the </w:t>
      </w:r>
      <w:r w:rsidR="001B03C9">
        <w:rPr>
          <w:lang w:eastAsia="zh-CN"/>
        </w:rPr>
        <w:t>Located UE</w:t>
      </w:r>
      <w:r>
        <w:rPr>
          <w:lang w:eastAsia="zh-CN"/>
        </w:rPr>
        <w:t xml:space="preserve"> selection based on above container (e.g. </w:t>
      </w:r>
      <w:r w:rsidR="001B03C9">
        <w:rPr>
          <w:lang w:eastAsia="zh-CN"/>
        </w:rPr>
        <w:t>Located UE</w:t>
      </w:r>
      <w:r>
        <w:rPr>
          <w:lang w:eastAsia="zh-CN"/>
        </w:rPr>
        <w:t xml:space="preserve"> capability). After selection, the Target UE invoke the Network assisted Ranging and Sidelink Positioning service from the selected </w:t>
      </w:r>
      <w:r w:rsidR="001B03C9">
        <w:rPr>
          <w:lang w:eastAsia="zh-CN"/>
        </w:rPr>
        <w:t>Located UE</w:t>
      </w:r>
      <w:r>
        <w:rPr>
          <w:lang w:eastAsia="zh-CN"/>
        </w:rPr>
        <w:t>, as described in clause 6.</w:t>
      </w:r>
      <w:r w:rsidR="005B4900">
        <w:rPr>
          <w:lang w:eastAsia="zh-CN"/>
        </w:rPr>
        <w:t>6</w:t>
      </w:r>
      <w:r>
        <w:rPr>
          <w:lang w:eastAsia="zh-CN"/>
        </w:rPr>
        <w:t>.3.</w:t>
      </w:r>
    </w:p>
    <w:p w14:paraId="7B809DD8" w14:textId="68502D84" w:rsidR="00316280" w:rsidRPr="00DF048C" w:rsidRDefault="00316280" w:rsidP="00316280">
      <w:r>
        <w:t>Alternatively</w:t>
      </w:r>
      <w:r w:rsidRPr="00DF048C">
        <w:t xml:space="preserve">, a </w:t>
      </w:r>
      <w:r>
        <w:t xml:space="preserve">Target UE </w:t>
      </w:r>
      <w:r w:rsidRPr="00DF048C">
        <w:t xml:space="preserve">may </w:t>
      </w:r>
      <w:r>
        <w:t xml:space="preserve">send </w:t>
      </w:r>
      <w:r w:rsidRPr="00CB3A8A">
        <w:t xml:space="preserve">sends a Solicitation message </w:t>
      </w:r>
      <w:r>
        <w:t xml:space="preserve">to discover Located UE </w:t>
      </w:r>
      <w:r w:rsidRPr="00DF048C">
        <w:t xml:space="preserve">as </w:t>
      </w:r>
      <w:r>
        <w:t xml:space="preserve">Model B </w:t>
      </w:r>
      <w:r w:rsidRPr="00DF048C">
        <w:t xml:space="preserve">basis in clause 6.3.2.2 of </w:t>
      </w:r>
      <w:r w:rsidR="006D34D6" w:rsidRPr="00DF048C">
        <w:t>TS</w:t>
      </w:r>
      <w:r w:rsidR="006D34D6">
        <w:t> </w:t>
      </w:r>
      <w:r w:rsidR="006D34D6" w:rsidRPr="00DF048C">
        <w:t>23.304</w:t>
      </w:r>
      <w:r w:rsidR="006D34D6">
        <w:t> </w:t>
      </w:r>
      <w:r w:rsidR="006D34D6" w:rsidRPr="00DF048C">
        <w:t>[</w:t>
      </w:r>
      <w:r w:rsidRPr="00DF048C">
        <w:t>4].</w:t>
      </w:r>
    </w:p>
    <w:p w14:paraId="10345B89" w14:textId="77777777" w:rsidR="00316280" w:rsidRPr="00983E3D" w:rsidRDefault="00316280" w:rsidP="00316280">
      <w:pPr>
        <w:pStyle w:val="TH"/>
        <w:rPr>
          <w:rFonts w:eastAsia="SimSun"/>
        </w:rPr>
      </w:pPr>
      <w:r>
        <w:object w:dxaOrig="7240" w:dyaOrig="2900" w14:anchorId="63136E70">
          <v:shape id="_x0000_i1042" type="#_x0000_t75" style="width:362.25pt;height:145.5pt" o:ole="">
            <v:imagedata r:id="rId42" o:title=""/>
          </v:shape>
          <o:OLEObject Type="Embed" ProgID="Visio.Drawing.15" ShapeID="_x0000_i1042" DrawAspect="Content" ObjectID="_1739339787" r:id="rId43"/>
        </w:object>
      </w:r>
    </w:p>
    <w:p w14:paraId="43A8582F" w14:textId="295BB2BE" w:rsidR="00316280" w:rsidRPr="000A6DB7" w:rsidRDefault="00316280" w:rsidP="00316280">
      <w:pPr>
        <w:pStyle w:val="TF"/>
        <w:rPr>
          <w:lang w:val="en-US"/>
        </w:rPr>
      </w:pPr>
      <w:r w:rsidRPr="00DF048C">
        <w:t>Figure 6.</w:t>
      </w:r>
      <w:r>
        <w:rPr>
          <w:rFonts w:eastAsia="SimSun"/>
          <w:lang w:eastAsia="zh-CN"/>
        </w:rPr>
        <w:t>6.2</w:t>
      </w:r>
      <w:r w:rsidRPr="00DF048C">
        <w:rPr>
          <w:rFonts w:eastAsia="SimSun"/>
          <w:lang w:eastAsia="zh-CN"/>
        </w:rPr>
        <w:t>-</w:t>
      </w:r>
      <w:r>
        <w:rPr>
          <w:lang w:val="en-US"/>
        </w:rPr>
        <w:t>2</w:t>
      </w:r>
      <w:r w:rsidRPr="00DF048C">
        <w:t xml:space="preserve">: </w:t>
      </w:r>
      <w:r>
        <w:rPr>
          <w:lang w:eastAsia="zh-CN"/>
        </w:rPr>
        <w:t>Located UE</w:t>
      </w:r>
      <w:r w:rsidRPr="00DF048C">
        <w:rPr>
          <w:lang w:eastAsia="zh-CN"/>
        </w:rPr>
        <w:t xml:space="preserve"> discovery and selection</w:t>
      </w:r>
      <w:r>
        <w:rPr>
          <w:lang w:val="en-US" w:eastAsia="zh-CN"/>
        </w:rPr>
        <w:t xml:space="preserve"> (Model B)</w:t>
      </w:r>
    </w:p>
    <w:p w14:paraId="2C4BCC81" w14:textId="77777777" w:rsidR="00316280" w:rsidRPr="00CB5EC9" w:rsidRDefault="00316280" w:rsidP="000A6DB7">
      <w:r w:rsidRPr="00CB5EC9">
        <w:t>1.</w:t>
      </w:r>
      <w:r w:rsidRPr="00CB5EC9">
        <w:tab/>
        <w:t xml:space="preserve">The </w:t>
      </w:r>
      <w:r>
        <w:t>Target</w:t>
      </w:r>
      <w:r w:rsidRPr="00CB5EC9">
        <w:t xml:space="preserve"> UE sends a Solicitation message</w:t>
      </w:r>
      <w:r>
        <w:t xml:space="preserve"> for Located UE discovery, which may</w:t>
      </w:r>
      <w:r w:rsidRPr="00CB5EC9">
        <w:rPr>
          <w:lang w:eastAsia="zh-CN"/>
        </w:rPr>
        <w:t xml:space="preserve"> include the</w:t>
      </w:r>
      <w:r>
        <w:rPr>
          <w:lang w:eastAsia="zh-CN"/>
        </w:rPr>
        <w:t xml:space="preserve"> requested Located UE info, e.g. ranging/sidelink capability, Uu positioning capability.</w:t>
      </w:r>
    </w:p>
    <w:p w14:paraId="72F14B00" w14:textId="77777777" w:rsidR="00316280" w:rsidRDefault="00316280" w:rsidP="000A6DB7">
      <w:r w:rsidRPr="00CB5EC9">
        <w:t>2.</w:t>
      </w:r>
      <w:r w:rsidRPr="00CB5EC9">
        <w:tab/>
        <w:t xml:space="preserve">The </w:t>
      </w:r>
      <w:r>
        <w:t>Located</w:t>
      </w:r>
      <w:r w:rsidRPr="00CB5EC9">
        <w:t xml:space="preserve"> UEs that match the </w:t>
      </w:r>
      <w:r>
        <w:rPr>
          <w:lang w:eastAsia="zh-CN"/>
        </w:rPr>
        <w:t xml:space="preserve">parameters </w:t>
      </w:r>
      <w:r w:rsidRPr="00CB5EC9">
        <w:t xml:space="preserve">in the solicitation message, responds to the </w:t>
      </w:r>
      <w:r>
        <w:t>Target</w:t>
      </w:r>
      <w:r w:rsidRPr="00CB5EC9">
        <w:t xml:space="preserve"> UE with a Response message. The Response message includes</w:t>
      </w:r>
      <w:r w:rsidRPr="00CB5EC9">
        <w:rPr>
          <w:lang w:eastAsia="zh-CN"/>
        </w:rPr>
        <w:t xml:space="preserve"> </w:t>
      </w:r>
      <w:r w:rsidRPr="00ED7462">
        <w:rPr>
          <w:lang w:eastAsia="zh-CN"/>
        </w:rPr>
        <w:t>NW assistant ranging/sidelink positioning container</w:t>
      </w:r>
      <w:r w:rsidRPr="00CB5EC9">
        <w:t>.</w:t>
      </w:r>
    </w:p>
    <w:p w14:paraId="2DD72C8C" w14:textId="77777777" w:rsidR="00316280" w:rsidRPr="00CB5EC9" w:rsidRDefault="00316280" w:rsidP="000A6DB7">
      <w:r>
        <w:t>3.  T</w:t>
      </w:r>
      <w:r w:rsidRPr="000D03C8">
        <w:t xml:space="preserve">he Target UE </w:t>
      </w:r>
      <w:r>
        <w:t xml:space="preserve">selects Located UE(s) and performs </w:t>
      </w:r>
      <w:r w:rsidRPr="00DF048C">
        <w:rPr>
          <w:lang w:eastAsia="zh-CN"/>
        </w:rPr>
        <w:t>Network assisted Ranging and Sidelink Positioning</w:t>
      </w:r>
      <w:r>
        <w:rPr>
          <w:lang w:eastAsia="zh-CN"/>
        </w:rPr>
        <w:t xml:space="preserve"> procedure</w:t>
      </w:r>
      <w:r w:rsidRPr="000D03C8">
        <w:t xml:space="preserve"> as described in clause 6.6.3.</w:t>
      </w:r>
    </w:p>
    <w:p w14:paraId="50A76D53" w14:textId="02EDFA2D" w:rsidR="00316280" w:rsidRPr="00DF048C" w:rsidRDefault="00316280" w:rsidP="00316280">
      <w:r>
        <w:t>For V2X case</w:t>
      </w:r>
      <w:r w:rsidRPr="00DF048C">
        <w:t xml:space="preserve">, a </w:t>
      </w:r>
      <w:r>
        <w:t xml:space="preserve">Target UE </w:t>
      </w:r>
      <w:r w:rsidRPr="00DF048C">
        <w:t xml:space="preserve">may </w:t>
      </w:r>
      <w:r w:rsidRPr="00ED7462">
        <w:t xml:space="preserve">send a Direct Communication Request message to </w:t>
      </w:r>
      <w:r>
        <w:t xml:space="preserve">discover Located UE </w:t>
      </w:r>
      <w:r w:rsidRPr="00DF048C">
        <w:t xml:space="preserve">as </w:t>
      </w:r>
      <w:r w:rsidRPr="000D03C8">
        <w:t>Unicast mode V2X communication</w:t>
      </w:r>
      <w:r w:rsidRPr="00DF048C">
        <w:t xml:space="preserve"> in clause 6.3.</w:t>
      </w:r>
      <w:r>
        <w:t>3</w:t>
      </w:r>
      <w:r w:rsidRPr="00DF048C">
        <w:t xml:space="preserve"> of </w:t>
      </w:r>
      <w:r w:rsidR="006D34D6" w:rsidRPr="00DF048C">
        <w:t>TS</w:t>
      </w:r>
      <w:r w:rsidR="006D34D6">
        <w:t> </w:t>
      </w:r>
      <w:r w:rsidR="006D34D6" w:rsidRPr="00DF048C">
        <w:t>23.</w:t>
      </w:r>
      <w:r w:rsidR="006D34D6">
        <w:t>287 </w:t>
      </w:r>
      <w:r w:rsidR="006D34D6" w:rsidRPr="00DF048C">
        <w:t>[</w:t>
      </w:r>
      <w:r>
        <w:t>3</w:t>
      </w:r>
      <w:r w:rsidRPr="00DF048C">
        <w:t>].</w:t>
      </w:r>
      <w:r>
        <w:t xml:space="preserve"> A located UE which provided </w:t>
      </w:r>
      <w:r w:rsidRPr="000D03C8">
        <w:t>Network assisted Sidelink Positioning</w:t>
      </w:r>
      <w:r>
        <w:t xml:space="preserve"> may follow the </w:t>
      </w:r>
      <w:r w:rsidRPr="000D03C8">
        <w:t>Unicast mode V2X communication</w:t>
      </w:r>
      <w:r w:rsidRPr="00DF048C">
        <w:t xml:space="preserve"> </w:t>
      </w:r>
      <w:r>
        <w:t xml:space="preserve">to establish PC5 connection with the Target UE. Then the Target UE selects Located UE(s) and performs </w:t>
      </w:r>
      <w:r w:rsidRPr="00DF048C">
        <w:rPr>
          <w:lang w:eastAsia="zh-CN"/>
        </w:rPr>
        <w:t>Network assisted Ranging and Sidelink Positioning</w:t>
      </w:r>
      <w:r>
        <w:rPr>
          <w:lang w:eastAsia="zh-CN"/>
        </w:rPr>
        <w:t xml:space="preserve"> procedure</w:t>
      </w:r>
      <w:r w:rsidRPr="000D03C8">
        <w:t xml:space="preserve"> as described in clause 6.6.3</w:t>
      </w:r>
      <w:r>
        <w:t>.</w:t>
      </w:r>
    </w:p>
    <w:p w14:paraId="32D4BFEA" w14:textId="77777777" w:rsidR="00316280" w:rsidRDefault="00316280" w:rsidP="00316280"/>
    <w:p w14:paraId="6AC4817F" w14:textId="5406B892" w:rsidR="000150D3" w:rsidRPr="00DF048C" w:rsidRDefault="000150D3" w:rsidP="000150D3">
      <w:pPr>
        <w:pStyle w:val="EditorsNote"/>
        <w:rPr>
          <w:lang w:eastAsia="zh-CN"/>
        </w:rPr>
      </w:pPr>
    </w:p>
    <w:p w14:paraId="0FA8CABE" w14:textId="6C7FDB11" w:rsidR="000150D3" w:rsidRPr="00DF048C" w:rsidRDefault="000150D3" w:rsidP="000150D3">
      <w:pPr>
        <w:pStyle w:val="Heading3"/>
        <w:rPr>
          <w:lang w:eastAsia="zh-CN"/>
        </w:rPr>
      </w:pPr>
      <w:bookmarkStart w:id="1330" w:name="_Toc100780991"/>
      <w:bookmarkStart w:id="1331" w:name="_Toc100782216"/>
      <w:bookmarkStart w:id="1332" w:name="_Toc100782340"/>
      <w:bookmarkStart w:id="1333" w:name="_Toc100782469"/>
      <w:bookmarkStart w:id="1334" w:name="_Toc100782598"/>
      <w:bookmarkStart w:id="1335" w:name="_Toc104257748"/>
      <w:bookmarkStart w:id="1336" w:name="_Toc104257922"/>
      <w:bookmarkStart w:id="1337" w:name="_Toc104299453"/>
      <w:bookmarkStart w:id="1338" w:name="_Toc112768453"/>
      <w:bookmarkStart w:id="1339" w:name="_Toc112768741"/>
      <w:bookmarkStart w:id="1340" w:name="_Toc112768981"/>
      <w:bookmarkStart w:id="1341" w:name="_Toc112772417"/>
      <w:bookmarkStart w:id="1342" w:name="_Toc112864092"/>
      <w:bookmarkStart w:id="1343" w:name="_Toc112865234"/>
      <w:bookmarkStart w:id="1344" w:name="_Toc117042698"/>
      <w:bookmarkStart w:id="1345" w:name="_Toc125976065"/>
      <w:bookmarkStart w:id="1346" w:name="_Toc128724941"/>
      <w:r w:rsidRPr="00DF048C">
        <w:rPr>
          <w:lang w:eastAsia="zh-CN"/>
        </w:rPr>
        <w:lastRenderedPageBreak/>
        <w:t>6.</w:t>
      </w:r>
      <w:r w:rsidR="00D369B4" w:rsidRPr="00DF048C">
        <w:rPr>
          <w:lang w:eastAsia="zh-CN"/>
        </w:rPr>
        <w:t>6</w:t>
      </w:r>
      <w:r w:rsidRPr="00DF048C">
        <w:rPr>
          <w:lang w:eastAsia="zh-CN"/>
        </w:rPr>
        <w:t>.3</w:t>
      </w:r>
      <w:r w:rsidRPr="00DF048C">
        <w:rPr>
          <w:lang w:eastAsia="zh-CN"/>
        </w:rPr>
        <w:tab/>
        <w:t>Network assisted Ranging and Sidelink Positioning</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59769A30" w14:textId="598F0845" w:rsidR="000150D3" w:rsidRDefault="00D369B4" w:rsidP="000150D3">
      <w:pPr>
        <w:pStyle w:val="Heading4"/>
        <w:rPr>
          <w:lang w:eastAsia="zh-CN"/>
        </w:rPr>
      </w:pPr>
      <w:bookmarkStart w:id="1347" w:name="_Toc100780992"/>
      <w:bookmarkStart w:id="1348" w:name="_Toc100782217"/>
      <w:bookmarkStart w:id="1349" w:name="_Toc100782341"/>
      <w:bookmarkStart w:id="1350" w:name="_Toc100782470"/>
      <w:bookmarkStart w:id="1351" w:name="_Toc100782599"/>
      <w:bookmarkStart w:id="1352" w:name="_Toc104299454"/>
      <w:bookmarkStart w:id="1353" w:name="_Toc112768454"/>
      <w:bookmarkStart w:id="1354" w:name="_Toc112768742"/>
      <w:bookmarkStart w:id="1355" w:name="_Toc112768982"/>
      <w:bookmarkStart w:id="1356" w:name="_Toc112772418"/>
      <w:bookmarkStart w:id="1357" w:name="_Toc112864093"/>
      <w:bookmarkStart w:id="1358" w:name="_Toc112865235"/>
      <w:bookmarkStart w:id="1359" w:name="_Toc125976066"/>
      <w:bookmarkStart w:id="1360" w:name="_Toc128724942"/>
      <w:r w:rsidRPr="00DF048C">
        <w:rPr>
          <w:lang w:eastAsia="zh-CN"/>
        </w:rPr>
        <w:t>6.6</w:t>
      </w:r>
      <w:r w:rsidR="000150D3" w:rsidRPr="00DF048C">
        <w:rPr>
          <w:lang w:eastAsia="zh-CN"/>
        </w:rPr>
        <w:t>.3.1</w:t>
      </w:r>
      <w:r w:rsidR="000150D3" w:rsidRPr="00DF048C">
        <w:rPr>
          <w:lang w:eastAsia="zh-CN"/>
        </w:rPr>
        <w:tab/>
      </w:r>
      <w:r w:rsidR="001B03C9">
        <w:rPr>
          <w:lang w:eastAsia="zh-CN"/>
        </w:rPr>
        <w:t>Located UE</w:t>
      </w:r>
      <w:r w:rsidR="000150D3" w:rsidRPr="00DF048C">
        <w:rPr>
          <w:lang w:eastAsia="zh-CN"/>
        </w:rPr>
        <w:t xml:space="preserve"> requested procedure on behalf of the Target UE</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360601FF" w14:textId="5F3D16CE" w:rsidR="000150D3" w:rsidRPr="00C2719D" w:rsidRDefault="00777CBB" w:rsidP="00D47663">
      <w:pPr>
        <w:pStyle w:val="TH"/>
        <w:rPr>
          <w:rFonts w:eastAsia="DengXian"/>
          <w:lang w:eastAsia="zh-CN"/>
        </w:rPr>
      </w:pPr>
      <w:r w:rsidRPr="00DF048C">
        <w:object w:dxaOrig="10800" w:dyaOrig="5355" w14:anchorId="50AB267C">
          <v:shape id="_x0000_i1043" type="#_x0000_t75" style="width:481.5pt;height:238.5pt" o:ole="">
            <v:imagedata r:id="rId44" o:title=""/>
          </v:shape>
          <o:OLEObject Type="Embed" ProgID="Visio.Drawing.15" ShapeID="_x0000_i1043" DrawAspect="Content" ObjectID="_1739339788" r:id="rId45"/>
        </w:object>
      </w:r>
    </w:p>
    <w:p w14:paraId="1F877652" w14:textId="45A0D193"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.3.1-</w:t>
      </w:r>
      <w:r w:rsidRPr="00DF048C">
        <w:t xml:space="preserve">1: </w:t>
      </w:r>
      <w:r w:rsidR="001B03C9">
        <w:rPr>
          <w:lang w:eastAsia="zh-CN"/>
        </w:rPr>
        <w:t>Located UE</w:t>
      </w:r>
      <w:r w:rsidRPr="00DF048C">
        <w:rPr>
          <w:lang w:eastAsia="zh-CN"/>
        </w:rPr>
        <w:t xml:space="preserve"> requested procedure with NW assistant ranging/sidelink positioning</w:t>
      </w:r>
    </w:p>
    <w:p w14:paraId="10A320D8" w14:textId="78B33273" w:rsidR="00442D39" w:rsidRDefault="00442D39" w:rsidP="00442D39">
      <w:pPr>
        <w:pStyle w:val="B1"/>
        <w:rPr>
          <w:lang w:eastAsia="zh-CN"/>
        </w:rPr>
      </w:pPr>
      <w:r>
        <w:rPr>
          <w:lang w:eastAsia="zh-CN"/>
        </w:rPr>
        <w:t>1.</w:t>
      </w:r>
      <w:r>
        <w:rPr>
          <w:lang w:eastAsia="zh-CN"/>
        </w:rPr>
        <w:tab/>
        <w:t xml:space="preserve">After the </w:t>
      </w:r>
      <w:r w:rsidR="001B03C9">
        <w:rPr>
          <w:lang w:eastAsia="zh-CN"/>
        </w:rPr>
        <w:t>Located UE</w:t>
      </w:r>
      <w:r>
        <w:rPr>
          <w:lang w:eastAsia="zh-CN"/>
        </w:rPr>
        <w:t xml:space="preserve"> selection, the Target UE calls the NW assistant ranging/sidelink positioning service from the </w:t>
      </w:r>
      <w:r w:rsidR="001B03C9">
        <w:rPr>
          <w:lang w:eastAsia="zh-CN"/>
        </w:rPr>
        <w:t>Located UE</w:t>
      </w:r>
      <w:r>
        <w:rPr>
          <w:lang w:eastAsia="zh-CN"/>
        </w:rPr>
        <w:t xml:space="preserve"> via the PC5 message.</w:t>
      </w:r>
    </w:p>
    <w:p w14:paraId="7AAF6426" w14:textId="0DA36DC7" w:rsidR="00442D39" w:rsidRDefault="00442D39" w:rsidP="00442D39">
      <w:pPr>
        <w:pStyle w:val="B1"/>
        <w:rPr>
          <w:lang w:eastAsia="zh-CN"/>
        </w:rPr>
      </w:pPr>
      <w:r>
        <w:rPr>
          <w:lang w:eastAsia="zh-CN"/>
        </w:rPr>
        <w:t>2.</w:t>
      </w:r>
      <w:r>
        <w:rPr>
          <w:lang w:eastAsia="zh-CN"/>
        </w:rPr>
        <w:tab/>
        <w:t xml:space="preserve">After receiving the above direct communication request, the </w:t>
      </w:r>
      <w:r w:rsidR="001B03C9">
        <w:rPr>
          <w:lang w:eastAsia="zh-CN"/>
        </w:rPr>
        <w:t>Located UE</w:t>
      </w:r>
      <w:r>
        <w:rPr>
          <w:lang w:eastAsia="zh-CN"/>
        </w:rPr>
        <w:t xml:space="preserve"> may perform the Ranging/Sildelink positioning procedure with Target UE.</w:t>
      </w:r>
    </w:p>
    <w:p w14:paraId="396ECA89" w14:textId="774CD272" w:rsidR="00442D39" w:rsidRDefault="00442D39" w:rsidP="00442D39">
      <w:pPr>
        <w:pStyle w:val="B1"/>
        <w:rPr>
          <w:lang w:eastAsia="zh-CN"/>
        </w:rPr>
      </w:pPr>
      <w:r>
        <w:rPr>
          <w:lang w:eastAsia="zh-CN"/>
        </w:rPr>
        <w:t>3.</w:t>
      </w:r>
      <w:r>
        <w:rPr>
          <w:lang w:eastAsia="zh-CN"/>
        </w:rPr>
        <w:tab/>
        <w:t xml:space="preserve">The </w:t>
      </w:r>
      <w:r w:rsidR="001B03C9">
        <w:rPr>
          <w:lang w:eastAsia="zh-CN"/>
        </w:rPr>
        <w:t>Located UE</w:t>
      </w:r>
      <w:r>
        <w:rPr>
          <w:lang w:eastAsia="zh-CN"/>
        </w:rPr>
        <w:t xml:space="preserve"> takes the 5GC-MO-LR Procedure as basis to perform the subsequent NW assistant ranging/sidelink positioning procedure. The </w:t>
      </w:r>
      <w:r w:rsidR="001B03C9">
        <w:rPr>
          <w:lang w:eastAsia="zh-CN"/>
        </w:rPr>
        <w:t>Located UE</w:t>
      </w:r>
      <w:r>
        <w:rPr>
          <w:lang w:eastAsia="zh-CN"/>
        </w:rPr>
        <w:t xml:space="preserve"> sends a UL NAS TRANSPORT message with including a MO-NW assistant ranging/sidelink positioning request, the request may include the Ranging/Sildelink positioning assistant data based on the step 2.</w:t>
      </w:r>
    </w:p>
    <w:p w14:paraId="0DF54E6A" w14:textId="77777777" w:rsidR="00442D39" w:rsidRDefault="00442D39" w:rsidP="00442D39">
      <w:pPr>
        <w:pStyle w:val="B1"/>
        <w:rPr>
          <w:lang w:eastAsia="zh-CN"/>
        </w:rPr>
      </w:pPr>
      <w:r>
        <w:rPr>
          <w:lang w:eastAsia="zh-CN"/>
        </w:rPr>
        <w:t>4.</w:t>
      </w:r>
      <w:r>
        <w:rPr>
          <w:lang w:eastAsia="zh-CN"/>
        </w:rPr>
        <w:tab/>
        <w:t>AMF may perform the LMF selection with NW assistant ranging/sidelink positioning condieration.</w:t>
      </w:r>
    </w:p>
    <w:p w14:paraId="780ABB60" w14:textId="77777777" w:rsidR="00442D39" w:rsidRDefault="00442D39" w:rsidP="00442D39">
      <w:pPr>
        <w:pStyle w:val="B1"/>
        <w:rPr>
          <w:lang w:eastAsia="zh-CN"/>
        </w:rPr>
      </w:pPr>
      <w:r>
        <w:rPr>
          <w:lang w:eastAsia="zh-CN"/>
        </w:rPr>
        <w:t>5.</w:t>
      </w:r>
      <w:r>
        <w:rPr>
          <w:lang w:eastAsia="zh-CN"/>
        </w:rPr>
        <w:tab/>
        <w:t>AMF send a Nlmf_location_DetermineSidelinkLocation request to the selected LMF, the request includes the Ranging/Sildelink positioning assistant data.</w:t>
      </w:r>
    </w:p>
    <w:p w14:paraId="36B4492E" w14:textId="52EA65C2" w:rsidR="00442D39" w:rsidRDefault="00442D39" w:rsidP="00442D39">
      <w:pPr>
        <w:pStyle w:val="B1"/>
        <w:rPr>
          <w:lang w:eastAsia="zh-CN"/>
        </w:rPr>
      </w:pPr>
      <w:r>
        <w:rPr>
          <w:lang w:eastAsia="zh-CN"/>
        </w:rPr>
        <w:t>6.</w:t>
      </w:r>
      <w:r>
        <w:rPr>
          <w:lang w:eastAsia="zh-CN"/>
        </w:rPr>
        <w:tab/>
        <w:t xml:space="preserve">The LMF initiates the </w:t>
      </w:r>
      <w:r w:rsidR="001B03C9">
        <w:rPr>
          <w:lang w:eastAsia="zh-CN"/>
        </w:rPr>
        <w:t>Located UE</w:t>
      </w:r>
      <w:r>
        <w:rPr>
          <w:lang w:eastAsia="zh-CN"/>
        </w:rPr>
        <w:t xml:space="preserve"> positioning as described in </w:t>
      </w:r>
      <w:r w:rsidR="006D34D6">
        <w:rPr>
          <w:lang w:eastAsia="zh-CN"/>
        </w:rPr>
        <w:t>TS 23.273 [</w:t>
      </w:r>
      <w:r>
        <w:rPr>
          <w:lang w:eastAsia="zh-CN"/>
        </w:rPr>
        <w:t>11].</w:t>
      </w:r>
    </w:p>
    <w:p w14:paraId="6456057F" w14:textId="7A465C44" w:rsidR="00442D39" w:rsidRDefault="00442D39" w:rsidP="00442D39">
      <w:pPr>
        <w:pStyle w:val="B1"/>
        <w:rPr>
          <w:lang w:eastAsia="zh-CN"/>
        </w:rPr>
      </w:pPr>
      <w:r>
        <w:rPr>
          <w:lang w:eastAsia="zh-CN"/>
        </w:rPr>
        <w:t>7.</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071DCA5C" w14:textId="77777777" w:rsidR="00442D39" w:rsidRDefault="00442D39" w:rsidP="00442D39">
      <w:pPr>
        <w:pStyle w:val="B1"/>
        <w:rPr>
          <w:lang w:eastAsia="zh-CN"/>
        </w:rPr>
      </w:pPr>
      <w:r>
        <w:rPr>
          <w:lang w:eastAsia="zh-CN"/>
        </w:rPr>
        <w:t>8.</w:t>
      </w:r>
      <w:r>
        <w:rPr>
          <w:lang w:eastAsia="zh-CN"/>
        </w:rPr>
        <w:tab/>
        <w:t>The LMF responds to AMF with a Nlmf_location_DetermineSidelinkLocation response including the Target UE position.</w:t>
      </w:r>
    </w:p>
    <w:p w14:paraId="2EE6B645" w14:textId="7A25AA9D" w:rsidR="00442D39" w:rsidRDefault="00442D39" w:rsidP="00442D39">
      <w:pPr>
        <w:pStyle w:val="B1"/>
        <w:rPr>
          <w:lang w:eastAsia="zh-CN"/>
        </w:rPr>
      </w:pPr>
      <w:r>
        <w:rPr>
          <w:lang w:eastAsia="zh-CN"/>
        </w:rPr>
        <w:t>9.</w:t>
      </w:r>
      <w:r>
        <w:rPr>
          <w:lang w:eastAsia="zh-CN"/>
        </w:rPr>
        <w:tab/>
        <w:t xml:space="preserve">AMF sends a DL NAS TRANSPORT message to the </w:t>
      </w:r>
      <w:r w:rsidR="001B03C9">
        <w:rPr>
          <w:lang w:eastAsia="zh-CN"/>
        </w:rPr>
        <w:t>Located UE</w:t>
      </w:r>
      <w:r>
        <w:rPr>
          <w:lang w:eastAsia="zh-CN"/>
        </w:rPr>
        <w:t>, which include a MO-NW assistant ranging/sidelink positioning response with Target UE position.</w:t>
      </w:r>
    </w:p>
    <w:p w14:paraId="165E86E9" w14:textId="63D13767" w:rsidR="000150D3" w:rsidRPr="00DF048C" w:rsidRDefault="001F671C" w:rsidP="000150D3">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0150D3" w:rsidRPr="00DF048C">
        <w:rPr>
          <w:lang w:eastAsia="zh-CN"/>
        </w:rPr>
        <w:t xml:space="preserve">It is FFS how the Target UE privacy is handled when the Target UE location is disclosed to the </w:t>
      </w:r>
      <w:r w:rsidR="001B03C9">
        <w:rPr>
          <w:lang w:eastAsia="zh-CN"/>
        </w:rPr>
        <w:t>Located UE</w:t>
      </w:r>
      <w:r w:rsidR="000150D3" w:rsidRPr="00DF048C">
        <w:rPr>
          <w:lang w:eastAsia="zh-CN"/>
        </w:rPr>
        <w:t>.</w:t>
      </w:r>
    </w:p>
    <w:p w14:paraId="436A6944" w14:textId="708D6E7D" w:rsidR="000150D3" w:rsidRPr="00DF048C" w:rsidRDefault="00442D39" w:rsidP="000150D3">
      <w:pPr>
        <w:pStyle w:val="B1"/>
        <w:rPr>
          <w:rFonts w:eastAsia="DengXian"/>
          <w:lang w:eastAsia="zh-CN"/>
        </w:rPr>
      </w:pPr>
      <w:r>
        <w:rPr>
          <w:rFonts w:eastAsia="DengXian"/>
          <w:lang w:eastAsia="zh-CN"/>
        </w:rPr>
        <w:t>10.</w:t>
      </w:r>
      <w:r>
        <w:rPr>
          <w:rFonts w:eastAsia="DengXian"/>
          <w:lang w:eastAsia="zh-CN"/>
        </w:rPr>
        <w:tab/>
      </w:r>
      <w:r w:rsidR="001B03C9">
        <w:rPr>
          <w:rFonts w:eastAsia="DengXian"/>
          <w:lang w:eastAsia="zh-CN"/>
        </w:rPr>
        <w:t>Located UE</w:t>
      </w:r>
      <w:r>
        <w:rPr>
          <w:rFonts w:eastAsia="DengXian"/>
          <w:lang w:eastAsia="zh-CN"/>
        </w:rPr>
        <w:t xml:space="preserve"> responds to Target UE with NW assistant ranging/sidelink positioning response including Target UE position.</w:t>
      </w:r>
    </w:p>
    <w:p w14:paraId="645540A0" w14:textId="32C9A1B0" w:rsidR="000150D3" w:rsidRDefault="00D369B4" w:rsidP="000150D3">
      <w:pPr>
        <w:pStyle w:val="Heading4"/>
        <w:rPr>
          <w:lang w:eastAsia="zh-CN"/>
        </w:rPr>
      </w:pPr>
      <w:bookmarkStart w:id="1361" w:name="_Toc100780993"/>
      <w:bookmarkStart w:id="1362" w:name="_Toc100782218"/>
      <w:bookmarkStart w:id="1363" w:name="_Toc100782342"/>
      <w:bookmarkStart w:id="1364" w:name="_Toc100782471"/>
      <w:bookmarkStart w:id="1365" w:name="_Toc100782600"/>
      <w:bookmarkStart w:id="1366" w:name="_Toc104299455"/>
      <w:bookmarkStart w:id="1367" w:name="_Toc112768455"/>
      <w:bookmarkStart w:id="1368" w:name="_Toc112768743"/>
      <w:bookmarkStart w:id="1369" w:name="_Toc112768983"/>
      <w:bookmarkStart w:id="1370" w:name="_Toc112772419"/>
      <w:bookmarkStart w:id="1371" w:name="_Toc112864094"/>
      <w:bookmarkStart w:id="1372" w:name="_Toc112865236"/>
      <w:bookmarkStart w:id="1373" w:name="_Toc125976067"/>
      <w:bookmarkStart w:id="1374" w:name="_Toc128724943"/>
      <w:r w:rsidRPr="00DF048C">
        <w:rPr>
          <w:lang w:eastAsia="zh-CN"/>
        </w:rPr>
        <w:lastRenderedPageBreak/>
        <w:t>6.6</w:t>
      </w:r>
      <w:r w:rsidR="000150D3" w:rsidRPr="00DF048C">
        <w:rPr>
          <w:lang w:eastAsia="zh-CN"/>
        </w:rPr>
        <w:t>.3.2</w:t>
      </w:r>
      <w:r w:rsidR="000150D3" w:rsidRPr="00DF048C">
        <w:rPr>
          <w:lang w:eastAsia="zh-CN"/>
        </w:rPr>
        <w:tab/>
        <w:t>Target UE requested procedure</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7C4CB9FF" w14:textId="1ACC9495" w:rsidR="00777CBB" w:rsidRPr="00777CBB" w:rsidRDefault="00777CBB" w:rsidP="00D47663">
      <w:pPr>
        <w:pStyle w:val="TH"/>
        <w:rPr>
          <w:rFonts w:eastAsia="DengXian"/>
          <w:lang w:eastAsia="zh-CN"/>
        </w:rPr>
      </w:pPr>
      <w:r w:rsidRPr="00DF048C">
        <w:object w:dxaOrig="10890" w:dyaOrig="5355" w14:anchorId="6525C164">
          <v:shape id="_x0000_i1044" type="#_x0000_t75" style="width:481.5pt;height:236.25pt" o:ole="">
            <v:imagedata r:id="rId46" o:title=""/>
          </v:shape>
          <o:OLEObject Type="Embed" ProgID="Visio.Drawing.15" ShapeID="_x0000_i1044" DrawAspect="Content" ObjectID="_1739339789" r:id="rId47"/>
        </w:object>
      </w:r>
    </w:p>
    <w:p w14:paraId="673BCF14" w14:textId="49E081C5"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.3.2-</w:t>
      </w:r>
      <w:r w:rsidRPr="00DF048C">
        <w:t xml:space="preserve">1: </w:t>
      </w:r>
      <w:r w:rsidRPr="00DF048C">
        <w:rPr>
          <w:lang w:eastAsia="zh-CN"/>
        </w:rPr>
        <w:t>Target UE requested procedure with NW assistant ranging/sidelink positioning</w:t>
      </w:r>
    </w:p>
    <w:p w14:paraId="58A48C19" w14:textId="05DCCF4D" w:rsidR="00442D39" w:rsidRDefault="00442D39" w:rsidP="00442D39">
      <w:pPr>
        <w:pStyle w:val="B1"/>
        <w:rPr>
          <w:lang w:eastAsia="zh-CN"/>
        </w:rPr>
      </w:pPr>
      <w:r>
        <w:rPr>
          <w:lang w:eastAsia="zh-CN"/>
        </w:rPr>
        <w:t>1.</w:t>
      </w:r>
      <w:r>
        <w:rPr>
          <w:lang w:eastAsia="zh-CN"/>
        </w:rPr>
        <w:tab/>
        <w:t xml:space="preserve">After a </w:t>
      </w:r>
      <w:r w:rsidR="001B03C9">
        <w:rPr>
          <w:lang w:eastAsia="zh-CN"/>
        </w:rPr>
        <w:t>Located UE</w:t>
      </w:r>
      <w:r>
        <w:rPr>
          <w:lang w:eastAsia="zh-CN"/>
        </w:rPr>
        <w:t xml:space="preserve"> is selected , the Target UE performs the Ranging/sidelink positioning with </w:t>
      </w:r>
      <w:r w:rsidR="001B03C9">
        <w:rPr>
          <w:lang w:eastAsia="zh-CN"/>
        </w:rPr>
        <w:t>Located UE</w:t>
      </w:r>
      <w:r>
        <w:rPr>
          <w:lang w:eastAsia="zh-CN"/>
        </w:rPr>
        <w:t>.</w:t>
      </w:r>
    </w:p>
    <w:p w14:paraId="701BC7CB" w14:textId="030977F2" w:rsidR="00442D39" w:rsidRDefault="00442D39" w:rsidP="00442D39">
      <w:pPr>
        <w:pStyle w:val="B1"/>
        <w:rPr>
          <w:lang w:eastAsia="zh-CN"/>
        </w:rPr>
      </w:pPr>
      <w:r>
        <w:rPr>
          <w:lang w:eastAsia="zh-CN"/>
        </w:rPr>
        <w:t>2.</w:t>
      </w:r>
      <w:r>
        <w:rPr>
          <w:lang w:eastAsia="zh-CN"/>
        </w:rPr>
        <w:tab/>
        <w:t xml:space="preserve">Target UE initiates MO-LR procedure, and sends a UL NAS TRANSPORT message with including a NW assisted ranging/sidelink MO-LR request, the request may include the Ranging/Sildelink positioning assistant data based on the step1. In addition, the </w:t>
      </w:r>
      <w:r w:rsidR="001B03C9">
        <w:rPr>
          <w:lang w:eastAsia="zh-CN"/>
        </w:rPr>
        <w:t>Located UE</w:t>
      </w:r>
      <w:r>
        <w:rPr>
          <w:lang w:eastAsia="zh-CN"/>
        </w:rPr>
        <w:t xml:space="preserve"> ID (e.g. </w:t>
      </w:r>
      <w:r w:rsidR="00016ED8">
        <w:rPr>
          <w:lang w:eastAsia="zh-CN"/>
        </w:rPr>
        <w:t>5G GUTI</w:t>
      </w:r>
      <w:r>
        <w:rPr>
          <w:lang w:eastAsia="zh-CN"/>
        </w:rPr>
        <w:t>) may be carried along withthe UL NAS TRANSPORT message.</w:t>
      </w:r>
    </w:p>
    <w:p w14:paraId="7853B9D9" w14:textId="21CEB121" w:rsidR="00442D39" w:rsidRDefault="00442D39" w:rsidP="00442D39">
      <w:pPr>
        <w:pStyle w:val="B1"/>
        <w:rPr>
          <w:lang w:eastAsia="zh-CN"/>
        </w:rPr>
      </w:pPr>
      <w:r>
        <w:rPr>
          <w:lang w:eastAsia="zh-CN"/>
        </w:rPr>
        <w:t>3.</w:t>
      </w:r>
      <w:r>
        <w:rPr>
          <w:lang w:eastAsia="zh-CN"/>
        </w:rPr>
        <w:tab/>
        <w:t>AMF performs the LMF selection with NW assistant ranging/sidelink positioning consideration.</w:t>
      </w:r>
      <w:r w:rsidR="00016ED8" w:rsidRPr="00016ED8">
        <w:rPr>
          <w:lang w:eastAsia="zh-CN"/>
        </w:rPr>
        <w:t xml:space="preserve"> </w:t>
      </w:r>
      <w:r w:rsidR="00016ED8">
        <w:rPr>
          <w:lang w:eastAsia="zh-CN"/>
        </w:rPr>
        <w:t xml:space="preserve">If the </w:t>
      </w:r>
      <w:r w:rsidR="001B03C9">
        <w:rPr>
          <w:lang w:eastAsia="zh-CN"/>
        </w:rPr>
        <w:t>Located UE</w:t>
      </w:r>
      <w:r w:rsidR="00016ED8" w:rsidRPr="004B0A3C">
        <w:rPr>
          <w:lang w:eastAsia="zh-CN"/>
        </w:rPr>
        <w:t xml:space="preserve"> ID</w:t>
      </w:r>
      <w:r w:rsidR="00016ED8">
        <w:rPr>
          <w:lang w:eastAsia="zh-CN"/>
        </w:rPr>
        <w:t xml:space="preserve"> repents a different AMF, the AMF forwards the </w:t>
      </w:r>
      <w:r w:rsidR="00016ED8" w:rsidRPr="007A0C3B">
        <w:rPr>
          <w:lang w:eastAsia="zh-CN"/>
        </w:rPr>
        <w:t>NW assisted ranging/sidelink MO-LR request</w:t>
      </w:r>
      <w:r w:rsidR="00016ED8">
        <w:rPr>
          <w:lang w:eastAsia="zh-CN"/>
        </w:rPr>
        <w:t xml:space="preserve"> along with </w:t>
      </w:r>
      <w:r w:rsidR="001B03C9">
        <w:rPr>
          <w:lang w:eastAsia="zh-CN"/>
        </w:rPr>
        <w:t>Located UE</w:t>
      </w:r>
      <w:r w:rsidR="00016ED8" w:rsidRPr="007A0C3B">
        <w:rPr>
          <w:lang w:eastAsia="zh-CN"/>
        </w:rPr>
        <w:t xml:space="preserve"> ID</w:t>
      </w:r>
      <w:r w:rsidR="00016ED8">
        <w:rPr>
          <w:lang w:eastAsia="zh-CN"/>
        </w:rPr>
        <w:t xml:space="preserve"> to the AMF corresponding to the </w:t>
      </w:r>
      <w:r w:rsidR="001B03C9">
        <w:rPr>
          <w:lang w:eastAsia="zh-CN"/>
        </w:rPr>
        <w:t>Located UE</w:t>
      </w:r>
      <w:r w:rsidR="00016ED8" w:rsidRPr="007A0C3B">
        <w:rPr>
          <w:lang w:eastAsia="zh-CN"/>
        </w:rPr>
        <w:t xml:space="preserve"> ID</w:t>
      </w:r>
      <w:r w:rsidR="00016ED8">
        <w:rPr>
          <w:lang w:eastAsia="zh-CN"/>
        </w:rPr>
        <w:t>.</w:t>
      </w:r>
    </w:p>
    <w:p w14:paraId="0B846A28" w14:textId="116DFAC9" w:rsidR="00442D39" w:rsidRDefault="00442D39" w:rsidP="00442D39">
      <w:pPr>
        <w:pStyle w:val="B1"/>
        <w:rPr>
          <w:lang w:eastAsia="zh-CN"/>
        </w:rPr>
      </w:pPr>
      <w:r>
        <w:rPr>
          <w:lang w:eastAsia="zh-CN"/>
        </w:rPr>
        <w:t>4.</w:t>
      </w:r>
      <w:r>
        <w:rPr>
          <w:lang w:eastAsia="zh-CN"/>
        </w:rPr>
        <w:tab/>
        <w:t xml:space="preserve">AMF sends a Nlmf_location_DetermineSidelinkLocation request to the selected LMF, the request includes the Ranging/Sildelink positioning assistant data and the </w:t>
      </w:r>
      <w:r w:rsidR="001B03C9">
        <w:rPr>
          <w:lang w:eastAsia="zh-CN"/>
        </w:rPr>
        <w:t>Located UE</w:t>
      </w:r>
      <w:r>
        <w:rPr>
          <w:lang w:eastAsia="zh-CN"/>
        </w:rPr>
        <w:t xml:space="preserve"> ID (e.g. GUTI).</w:t>
      </w:r>
    </w:p>
    <w:p w14:paraId="27267742" w14:textId="2B21F68C" w:rsidR="00442D39" w:rsidRDefault="00442D39" w:rsidP="00442D39">
      <w:pPr>
        <w:pStyle w:val="B1"/>
        <w:rPr>
          <w:lang w:eastAsia="zh-CN"/>
        </w:rPr>
      </w:pPr>
      <w:r>
        <w:rPr>
          <w:lang w:eastAsia="zh-CN"/>
        </w:rPr>
        <w:t>5.</w:t>
      </w:r>
      <w:r>
        <w:rPr>
          <w:lang w:eastAsia="zh-CN"/>
        </w:rPr>
        <w:tab/>
        <w:t xml:space="preserve">The LMF initiates the </w:t>
      </w:r>
      <w:r w:rsidR="001B03C9">
        <w:rPr>
          <w:lang w:eastAsia="zh-CN"/>
        </w:rPr>
        <w:t>Located UE</w:t>
      </w:r>
      <w:r>
        <w:rPr>
          <w:lang w:eastAsia="zh-CN"/>
        </w:rPr>
        <w:t xml:space="preserve"> positioning as described in </w:t>
      </w:r>
      <w:r w:rsidR="006D34D6">
        <w:rPr>
          <w:lang w:eastAsia="zh-CN"/>
        </w:rPr>
        <w:t>TS 23.273 [</w:t>
      </w:r>
      <w:r>
        <w:rPr>
          <w:lang w:eastAsia="zh-CN"/>
        </w:rPr>
        <w:t>11].</w:t>
      </w:r>
    </w:p>
    <w:p w14:paraId="3DE1A33A" w14:textId="3B7AB12C" w:rsidR="00442D39" w:rsidRDefault="00442D39" w:rsidP="00442D39">
      <w:pPr>
        <w:pStyle w:val="B1"/>
        <w:rPr>
          <w:lang w:eastAsia="zh-CN"/>
        </w:rPr>
      </w:pPr>
      <w:r>
        <w:rPr>
          <w:lang w:eastAsia="zh-CN"/>
        </w:rPr>
        <w:t>6.</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77D2E58E" w14:textId="669C6470" w:rsidR="00442D39" w:rsidRDefault="00442D39" w:rsidP="00442D39">
      <w:pPr>
        <w:pStyle w:val="B1"/>
        <w:rPr>
          <w:lang w:eastAsia="zh-CN"/>
        </w:rPr>
      </w:pPr>
      <w:r>
        <w:rPr>
          <w:lang w:eastAsia="zh-CN"/>
        </w:rPr>
        <w:t>7.</w:t>
      </w:r>
      <w:r>
        <w:rPr>
          <w:lang w:eastAsia="zh-CN"/>
        </w:rPr>
        <w:tab/>
        <w:t>The LMF responds to AMF with a Nlmf_location_DetermineSidelinkLocation response including the Target UE position.</w:t>
      </w:r>
      <w:r w:rsidR="00016ED8" w:rsidRPr="00016ED8">
        <w:rPr>
          <w:lang w:eastAsia="zh-CN"/>
        </w:rPr>
        <w:t xml:space="preserve"> </w:t>
      </w:r>
      <w:r w:rsidR="00016ED8">
        <w:rPr>
          <w:lang w:eastAsia="zh-CN"/>
        </w:rPr>
        <w:t xml:space="preserve">For </w:t>
      </w:r>
      <w:r w:rsidR="00016ED8" w:rsidRPr="00197190">
        <w:rPr>
          <w:lang w:eastAsia="zh-CN"/>
        </w:rPr>
        <w:t>different AMF</w:t>
      </w:r>
      <w:r w:rsidR="00016ED8">
        <w:rPr>
          <w:lang w:eastAsia="zh-CN"/>
        </w:rPr>
        <w:t>s case, the AMF further forwards the response to the AMF of Target UE.</w:t>
      </w:r>
    </w:p>
    <w:p w14:paraId="2BF2DB9F" w14:textId="77777777" w:rsidR="00442D39" w:rsidRDefault="00442D39" w:rsidP="00442D39">
      <w:pPr>
        <w:pStyle w:val="B1"/>
        <w:rPr>
          <w:lang w:eastAsia="zh-CN"/>
        </w:rPr>
      </w:pPr>
      <w:r>
        <w:rPr>
          <w:lang w:eastAsia="zh-CN"/>
        </w:rPr>
        <w:t>8.</w:t>
      </w:r>
      <w:r>
        <w:rPr>
          <w:lang w:eastAsia="zh-CN"/>
        </w:rPr>
        <w:tab/>
        <w:t>AMF sends a DL NAS TRANSPORT message to the Target UE, which include a NW assisted ranging/sidelink MO-LR response with Target UE position.</w:t>
      </w:r>
    </w:p>
    <w:p w14:paraId="68CFC2D6" w14:textId="29C284CF" w:rsidR="000150D3" w:rsidRPr="00DF048C" w:rsidRDefault="000150D3" w:rsidP="000150D3">
      <w:pPr>
        <w:pStyle w:val="NO"/>
        <w:rPr>
          <w:lang w:eastAsia="zh-CN"/>
        </w:rPr>
      </w:pPr>
      <w:r w:rsidRPr="00DF048C">
        <w:rPr>
          <w:lang w:eastAsia="zh-CN"/>
        </w:rPr>
        <w:t>NOTE:</w:t>
      </w:r>
      <w:r w:rsidRPr="00DF048C">
        <w:rPr>
          <w:lang w:eastAsia="zh-CN"/>
        </w:rPr>
        <w:tab/>
        <w:t xml:space="preserve">In this procedure, </w:t>
      </w:r>
      <w:r w:rsidR="00F17D68">
        <w:rPr>
          <w:lang w:eastAsia="zh-CN"/>
        </w:rPr>
        <w:t xml:space="preserve">it assumes the </w:t>
      </w:r>
      <w:r w:rsidR="00F17D68" w:rsidRPr="003873D6">
        <w:rPr>
          <w:lang w:eastAsia="zh-CN"/>
        </w:rPr>
        <w:t>Target UE</w:t>
      </w:r>
      <w:r w:rsidR="00F17D68">
        <w:rPr>
          <w:lang w:eastAsia="zh-CN"/>
        </w:rPr>
        <w:t xml:space="preserve"> is able to establish NAS connection with AMF when the target UE is out-of-coverage, for example, via ProSe L2 NW relay, ProSe L3 NW relay with N3IWF, Non-3gpp access connected to 5GC.</w:t>
      </w:r>
      <w:r w:rsidRPr="00DF048C">
        <w:rPr>
          <w:lang w:eastAsia="zh-CN"/>
        </w:rPr>
        <w:t xml:space="preserve"> If the Target UE is in coverage, the NW assisted ranging/sidelink MO-LR procedure can be performed with Target UE directly.</w:t>
      </w:r>
    </w:p>
    <w:p w14:paraId="29884CCA" w14:textId="593A7897" w:rsidR="000150D3" w:rsidRPr="00DF048C" w:rsidRDefault="000150D3" w:rsidP="000150D3">
      <w:pPr>
        <w:pStyle w:val="Heading3"/>
        <w:rPr>
          <w:lang w:eastAsia="zh-CN"/>
        </w:rPr>
      </w:pPr>
      <w:bookmarkStart w:id="1375" w:name="_Toc100780995"/>
      <w:bookmarkStart w:id="1376" w:name="_Toc100782220"/>
      <w:bookmarkStart w:id="1377" w:name="_Toc100782344"/>
      <w:bookmarkStart w:id="1378" w:name="_Toc100782473"/>
      <w:bookmarkStart w:id="1379" w:name="_Toc100782602"/>
      <w:bookmarkStart w:id="1380" w:name="_Toc104257749"/>
      <w:bookmarkStart w:id="1381" w:name="_Toc104257923"/>
      <w:bookmarkStart w:id="1382" w:name="_Toc104299456"/>
      <w:bookmarkStart w:id="1383" w:name="_Toc112768456"/>
      <w:bookmarkStart w:id="1384" w:name="_Toc112768744"/>
      <w:bookmarkStart w:id="1385" w:name="_Toc112768984"/>
      <w:bookmarkStart w:id="1386" w:name="_Toc112772420"/>
      <w:bookmarkStart w:id="1387" w:name="_Toc112864095"/>
      <w:bookmarkStart w:id="1388" w:name="_Toc112865237"/>
      <w:bookmarkStart w:id="1389" w:name="_Toc117042699"/>
      <w:bookmarkStart w:id="1390" w:name="_Toc125976068"/>
      <w:bookmarkStart w:id="1391" w:name="_Toc128724944"/>
      <w:r w:rsidRPr="00DF048C">
        <w:rPr>
          <w:lang w:eastAsia="zh-CN"/>
        </w:rPr>
        <w:t>6.</w:t>
      </w:r>
      <w:r w:rsidR="00D369B4" w:rsidRPr="00DF048C">
        <w:rPr>
          <w:rFonts w:eastAsia="SimSun"/>
          <w:lang w:eastAsia="zh-CN"/>
        </w:rPr>
        <w:t>6</w:t>
      </w:r>
      <w:r w:rsidRPr="00DF048C">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6CF6A929" w14:textId="77777777" w:rsidR="000150D3" w:rsidRPr="00DF048C" w:rsidRDefault="000150D3" w:rsidP="000150D3">
      <w:r w:rsidRPr="00DF048C">
        <w:t xml:space="preserve">The solution has impacts </w:t>
      </w:r>
      <w:r w:rsidRPr="00DF048C">
        <w:rPr>
          <w:rFonts w:eastAsia="SimSun"/>
          <w:lang w:eastAsia="zh-CN"/>
        </w:rPr>
        <w:t>on</w:t>
      </w:r>
      <w:r w:rsidRPr="00DF048C">
        <w:t xml:space="preserve"> the following entities:</w:t>
      </w:r>
    </w:p>
    <w:p w14:paraId="4DC48A8C" w14:textId="77777777" w:rsidR="000150D3" w:rsidRPr="00DF048C" w:rsidRDefault="000150D3" w:rsidP="000150D3">
      <w:pPr>
        <w:rPr>
          <w:rFonts w:eastAsia="DengXian"/>
          <w:lang w:eastAsia="zh-CN"/>
        </w:rPr>
      </w:pPr>
      <w:r w:rsidRPr="00DF048C">
        <w:rPr>
          <w:rFonts w:eastAsia="DengXian"/>
          <w:lang w:eastAsia="zh-CN"/>
        </w:rPr>
        <w:t>AMF:</w:t>
      </w:r>
    </w:p>
    <w:p w14:paraId="0803F20E"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LMF selection with NW assistant ranging/sidelink positioning.</w:t>
      </w:r>
    </w:p>
    <w:p w14:paraId="1A69CAB8" w14:textId="266DD3F0" w:rsidR="000150D3" w:rsidRPr="00DF048C" w:rsidRDefault="000150D3" w:rsidP="000150D3">
      <w:pPr>
        <w:pStyle w:val="B1"/>
        <w:rPr>
          <w:rFonts w:eastAsia="SimSun"/>
          <w:lang w:eastAsia="zh-CN"/>
        </w:rPr>
      </w:pPr>
      <w:r w:rsidRPr="00DF048C">
        <w:rPr>
          <w:rFonts w:eastAsia="SimSun"/>
          <w:lang w:eastAsia="zh-CN"/>
        </w:rPr>
        <w:lastRenderedPageBreak/>
        <w:t>-</w:t>
      </w:r>
      <w:r w:rsidRPr="00DF048C">
        <w:rPr>
          <w:rFonts w:eastAsia="SimSun"/>
          <w:lang w:eastAsia="zh-CN"/>
        </w:rPr>
        <w:tab/>
        <w:t xml:space="preserve">is able to support the NW assistant ranging/sidelink positioning request from the Target UE and </w:t>
      </w:r>
      <w:r w:rsidR="001B03C9">
        <w:rPr>
          <w:rFonts w:eastAsia="SimSun"/>
          <w:lang w:eastAsia="zh-CN"/>
        </w:rPr>
        <w:t>Located UE</w:t>
      </w:r>
      <w:r w:rsidRPr="00DF048C">
        <w:rPr>
          <w:rFonts w:eastAsia="SimSun"/>
          <w:lang w:eastAsia="zh-CN"/>
        </w:rPr>
        <w:t>.</w:t>
      </w:r>
    </w:p>
    <w:p w14:paraId="040A7887" w14:textId="77777777" w:rsidR="000150D3" w:rsidRPr="00DF048C" w:rsidRDefault="000150D3" w:rsidP="000150D3">
      <w:pPr>
        <w:rPr>
          <w:rFonts w:eastAsia="DengXian"/>
          <w:lang w:eastAsia="zh-CN"/>
        </w:rPr>
      </w:pPr>
      <w:r w:rsidRPr="00DF048C">
        <w:rPr>
          <w:rFonts w:eastAsia="DengXian"/>
          <w:lang w:eastAsia="zh-CN"/>
        </w:rPr>
        <w:t>LMF:</w:t>
      </w:r>
    </w:p>
    <w:p w14:paraId="20BE92F6"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UE position determination based on the Uu position and sidelink position.</w:t>
      </w:r>
    </w:p>
    <w:p w14:paraId="2CA00627" w14:textId="77777777" w:rsidR="000150D3" w:rsidRPr="00DF048C" w:rsidRDefault="000150D3" w:rsidP="000150D3">
      <w:pPr>
        <w:rPr>
          <w:rFonts w:eastAsia="SimSun"/>
          <w:lang w:eastAsia="zh-CN"/>
        </w:rPr>
      </w:pPr>
      <w:r w:rsidRPr="00DF048C">
        <w:t>UE(s):</w:t>
      </w:r>
    </w:p>
    <w:p w14:paraId="1218C5DC"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NW assistant ranging/sidelink positioning request.</w:t>
      </w:r>
    </w:p>
    <w:p w14:paraId="632E9A80" w14:textId="2DED649B" w:rsidR="007C6DCC" w:rsidRPr="00DF048C" w:rsidRDefault="007C6DCC" w:rsidP="007C6DCC">
      <w:pPr>
        <w:pStyle w:val="Heading2"/>
      </w:pPr>
      <w:bookmarkStart w:id="1392" w:name="_Toc100780996"/>
      <w:bookmarkStart w:id="1393" w:name="_Toc100782221"/>
      <w:bookmarkStart w:id="1394" w:name="_Toc100782345"/>
      <w:bookmarkStart w:id="1395" w:name="_Toc100782474"/>
      <w:bookmarkStart w:id="1396" w:name="_Toc100782603"/>
      <w:bookmarkStart w:id="1397" w:name="_Toc104257750"/>
      <w:bookmarkStart w:id="1398" w:name="_Toc104257924"/>
      <w:bookmarkStart w:id="1399" w:name="_Toc96675611"/>
      <w:bookmarkStart w:id="1400" w:name="_Toc96677302"/>
      <w:bookmarkStart w:id="1401" w:name="_Toc97105933"/>
      <w:bookmarkStart w:id="1402" w:name="_Toc104299457"/>
      <w:bookmarkStart w:id="1403" w:name="_Toc112768457"/>
      <w:bookmarkStart w:id="1404" w:name="_Toc112768745"/>
      <w:bookmarkStart w:id="1405" w:name="_Toc112768985"/>
      <w:bookmarkStart w:id="1406" w:name="_Toc112772421"/>
      <w:bookmarkStart w:id="1407" w:name="_Toc112864096"/>
      <w:bookmarkStart w:id="1408" w:name="_Toc112865238"/>
      <w:bookmarkStart w:id="1409" w:name="_Toc117042700"/>
      <w:bookmarkStart w:id="1410" w:name="_Toc125976069"/>
      <w:bookmarkStart w:id="1411" w:name="_Toc128724945"/>
      <w:r w:rsidRPr="00DF048C">
        <w:rPr>
          <w:lang w:eastAsia="zh-CN"/>
        </w:rPr>
        <w:t>6.</w:t>
      </w:r>
      <w:r w:rsidR="003472A7" w:rsidRPr="00DF048C">
        <w:rPr>
          <w:lang w:eastAsia="zh-CN"/>
        </w:rPr>
        <w:t>7</w:t>
      </w:r>
      <w:r w:rsidRPr="00DF048C">
        <w:rPr>
          <w:lang w:eastAsia="ko-KR"/>
        </w:rPr>
        <w:tab/>
      </w:r>
      <w:r w:rsidRPr="00DF048C">
        <w:t>Solution</w:t>
      </w:r>
      <w:r w:rsidRPr="00DF048C">
        <w:rPr>
          <w:lang w:eastAsia="zh-CN"/>
        </w:rPr>
        <w:t xml:space="preserve"> #</w:t>
      </w:r>
      <w:r w:rsidR="003472A7" w:rsidRPr="00DF048C">
        <w:rPr>
          <w:lang w:eastAsia="zh-CN"/>
        </w:rPr>
        <w:t>7</w:t>
      </w:r>
      <w:r w:rsidRPr="00DF048C">
        <w:t>: Network based UE Sidelink Positioning</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0DE9FF96" w14:textId="650A03FC" w:rsidR="007C6DCC" w:rsidRPr="00DF048C" w:rsidRDefault="003472A7" w:rsidP="007C6DCC">
      <w:pPr>
        <w:pStyle w:val="Heading3"/>
      </w:pPr>
      <w:bookmarkStart w:id="1412" w:name="_Toc96675612"/>
      <w:bookmarkStart w:id="1413" w:name="_Toc96677303"/>
      <w:bookmarkStart w:id="1414" w:name="_Toc97105934"/>
      <w:bookmarkStart w:id="1415" w:name="_Toc100780997"/>
      <w:bookmarkStart w:id="1416" w:name="_Toc100782222"/>
      <w:bookmarkStart w:id="1417" w:name="_Toc100782346"/>
      <w:bookmarkStart w:id="1418" w:name="_Toc100782475"/>
      <w:bookmarkStart w:id="1419" w:name="_Toc100782604"/>
      <w:bookmarkStart w:id="1420" w:name="_Toc104257751"/>
      <w:bookmarkStart w:id="1421" w:name="_Toc104257925"/>
      <w:bookmarkStart w:id="1422" w:name="_Toc104299458"/>
      <w:bookmarkStart w:id="1423" w:name="_Toc112768458"/>
      <w:bookmarkStart w:id="1424" w:name="_Toc112768746"/>
      <w:bookmarkStart w:id="1425" w:name="_Toc112768986"/>
      <w:bookmarkStart w:id="1426" w:name="_Toc112772422"/>
      <w:bookmarkStart w:id="1427" w:name="_Toc112864097"/>
      <w:bookmarkStart w:id="1428" w:name="_Toc112865239"/>
      <w:bookmarkStart w:id="1429" w:name="_Toc117042701"/>
      <w:bookmarkStart w:id="1430" w:name="_Toc125976070"/>
      <w:bookmarkStart w:id="1431" w:name="_Toc128724946"/>
      <w:r w:rsidRPr="00DF048C">
        <w:t>6.7</w:t>
      </w:r>
      <w:r w:rsidR="007C6DCC" w:rsidRPr="00DF048C">
        <w:t>.1</w:t>
      </w:r>
      <w:r w:rsidR="007C6DCC" w:rsidRPr="00DF048C">
        <w:tab/>
        <w:t>Introduction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64FEE439" w14:textId="7A5829B9" w:rsidR="007C6DCC" w:rsidRPr="00DF048C" w:rsidRDefault="007C6DCC" w:rsidP="007C6DCC">
      <w:pPr>
        <w:rPr>
          <w:lang w:eastAsia="zh-CN"/>
        </w:rPr>
      </w:pPr>
      <w:r w:rsidRPr="00DF048C">
        <w:rPr>
          <w:lang w:eastAsia="zh-CN"/>
        </w:rPr>
        <w:t>This solution relates the KI#5 and proposes a solution where the network perform the UE positioning estimation based on network assisted Sidelink positioning.</w:t>
      </w:r>
    </w:p>
    <w:p w14:paraId="21864A88" w14:textId="7CC70EE0" w:rsidR="007C6DCC" w:rsidRPr="00DF048C" w:rsidRDefault="003472A7" w:rsidP="007C6DCC">
      <w:pPr>
        <w:pStyle w:val="Heading3"/>
      </w:pPr>
      <w:bookmarkStart w:id="1432" w:name="_Toc96675613"/>
      <w:bookmarkStart w:id="1433" w:name="_Toc96677304"/>
      <w:bookmarkStart w:id="1434" w:name="_Toc97105935"/>
      <w:bookmarkStart w:id="1435" w:name="_Toc100780998"/>
      <w:bookmarkStart w:id="1436" w:name="_Toc100782223"/>
      <w:bookmarkStart w:id="1437" w:name="_Toc100782347"/>
      <w:bookmarkStart w:id="1438" w:name="_Toc100782476"/>
      <w:bookmarkStart w:id="1439" w:name="_Toc100782605"/>
      <w:bookmarkStart w:id="1440" w:name="_Toc104257752"/>
      <w:bookmarkStart w:id="1441" w:name="_Toc104257926"/>
      <w:bookmarkStart w:id="1442" w:name="_Toc104299459"/>
      <w:bookmarkStart w:id="1443" w:name="_Toc112768459"/>
      <w:bookmarkStart w:id="1444" w:name="_Toc112768747"/>
      <w:bookmarkStart w:id="1445" w:name="_Toc112768987"/>
      <w:bookmarkStart w:id="1446" w:name="_Toc112772423"/>
      <w:bookmarkStart w:id="1447" w:name="_Toc112864098"/>
      <w:bookmarkStart w:id="1448" w:name="_Toc112865240"/>
      <w:bookmarkStart w:id="1449" w:name="_Toc117042702"/>
      <w:bookmarkStart w:id="1450" w:name="_Toc125976071"/>
      <w:bookmarkStart w:id="1451" w:name="_Toc128724947"/>
      <w:r w:rsidRPr="00DF048C">
        <w:t>6.7</w:t>
      </w:r>
      <w:r w:rsidR="007C6DCC" w:rsidRPr="00DF048C">
        <w:t>.2</w:t>
      </w:r>
      <w:r w:rsidR="007C6DCC" w:rsidRPr="00DF048C">
        <w:tab/>
        <w:t>Functional Description</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37E6057E" w14:textId="77777777" w:rsidR="007C6DCC" w:rsidRPr="00DF048C" w:rsidRDefault="007C6DCC" w:rsidP="007C6DCC">
      <w:pPr>
        <w:rPr>
          <w:lang w:eastAsia="zh-CN"/>
        </w:rPr>
      </w:pPr>
      <w:r w:rsidRPr="00DF048C">
        <w:rPr>
          <w:lang w:eastAsia="zh-CN"/>
        </w:rPr>
        <w:t>This solution addresses KI#5 for MT-LR case, and the following principles are used:</w:t>
      </w:r>
    </w:p>
    <w:p w14:paraId="2BD66EFF" w14:textId="77777777" w:rsidR="00442D39" w:rsidRDefault="00442D39" w:rsidP="00442D39">
      <w:pPr>
        <w:pStyle w:val="B1"/>
      </w:pPr>
      <w:r>
        <w:t>-</w:t>
      </w:r>
      <w:r>
        <w:tab/>
        <w:t>UE within the network coverage, either directly over Uu or via a L2 U2N relay, is in a location where Uu based positioning is not possible</w:t>
      </w:r>
    </w:p>
    <w:p w14:paraId="5E17028F" w14:textId="11079082" w:rsidR="00442D39" w:rsidRDefault="00442D39" w:rsidP="00442D39">
      <w:pPr>
        <w:pStyle w:val="B1"/>
      </w:pPr>
      <w:r>
        <w:t>-</w:t>
      </w:r>
      <w:r>
        <w:tab/>
        <w:t xml:space="preserve">MT-LR procedure is triggered by the network as specified in </w:t>
      </w:r>
      <w:r w:rsidR="006D34D6">
        <w:t>TS 23.273 [</w:t>
      </w:r>
      <w:r>
        <w:t>11] clause 6.1.</w:t>
      </w:r>
    </w:p>
    <w:p w14:paraId="059503CD" w14:textId="77777777" w:rsidR="00442D39" w:rsidRDefault="00442D39" w:rsidP="00442D39">
      <w:pPr>
        <w:pStyle w:val="B1"/>
      </w:pPr>
      <w:r>
        <w:t>-</w:t>
      </w:r>
      <w:r>
        <w:tab/>
        <w:t>UE is requested to perform positioning measurements by the LMF</w:t>
      </w:r>
    </w:p>
    <w:p w14:paraId="2B73BA30" w14:textId="048AEE67" w:rsidR="00442D39" w:rsidRDefault="00442D39" w:rsidP="00442D39">
      <w:pPr>
        <w:pStyle w:val="B1"/>
      </w:pPr>
      <w:r>
        <w:t>-</w:t>
      </w:r>
      <w:r>
        <w:tab/>
        <w:t>The UE check whether the UE can perform positioning measurements on other RAN nodes or needs to use Sidelink positioning methods. The UE determines that Uu based positioning is not possible and needs to perform Sidelink positioning. The UE search for another UE that is able to estimate it</w:t>
      </w:r>
      <w:r w:rsidR="001F671C">
        <w:t>'</w:t>
      </w:r>
      <w:r>
        <w:t>s own location based on Uu measurements and support Ranging service.</w:t>
      </w:r>
    </w:p>
    <w:p w14:paraId="541072FC" w14:textId="7896A663" w:rsidR="007C6DCC" w:rsidRPr="00DF048C" w:rsidRDefault="00092FB4" w:rsidP="00442D39">
      <w:pPr>
        <w:pStyle w:val="NO"/>
      </w:pPr>
      <w:r>
        <w:t>NOTE </w:t>
      </w:r>
      <w:r w:rsidR="007C6DCC" w:rsidRPr="00DF048C">
        <w:t>1:</w:t>
      </w:r>
      <w:r w:rsidR="00442D39">
        <w:tab/>
      </w:r>
      <w:r w:rsidR="007C6DCC" w:rsidRPr="00DF048C">
        <w:t xml:space="preserve">The discovery of the </w:t>
      </w:r>
      <w:r w:rsidR="006B72DA">
        <w:t>Located UE</w:t>
      </w:r>
      <w:r w:rsidR="007C6DCC" w:rsidRPr="00DF048C">
        <w:t xml:space="preserve"> depends on solution for KI#3 </w:t>
      </w:r>
      <w:r w:rsidR="001F671C">
        <w:t>"</w:t>
      </w:r>
      <w:r w:rsidR="007C6DCC" w:rsidRPr="00DF048C">
        <w:t>Ranging/Sidelink Positioning device discovery</w:t>
      </w:r>
      <w:r w:rsidR="001F671C">
        <w:t>"</w:t>
      </w:r>
    </w:p>
    <w:p w14:paraId="16182270" w14:textId="7403ED3A" w:rsidR="007C6DCC" w:rsidRPr="00DF048C" w:rsidRDefault="00442D39" w:rsidP="007C6DCC">
      <w:pPr>
        <w:pStyle w:val="B1"/>
      </w:pPr>
      <w:r>
        <w:t>-</w:t>
      </w:r>
      <w:r>
        <w:tab/>
        <w:t xml:space="preserve">The UE performs ranging estimate measurements of the </w:t>
      </w:r>
      <w:r w:rsidR="006B72DA">
        <w:t>Located UE</w:t>
      </w:r>
      <w:r>
        <w:t xml:space="preserve"> and provides either the ranging estimate or the ranging measurements data to the LMF. The UE also include the UE ID of the </w:t>
      </w:r>
      <w:r w:rsidR="006B72DA">
        <w:t>Located UE</w:t>
      </w:r>
      <w:r>
        <w:t>.</w:t>
      </w:r>
    </w:p>
    <w:p w14:paraId="36EDE3F3" w14:textId="28B4DB23" w:rsidR="007C6DCC" w:rsidRPr="00DF048C" w:rsidRDefault="00092FB4" w:rsidP="007C6DCC">
      <w:pPr>
        <w:pStyle w:val="NO"/>
      </w:pPr>
      <w:r>
        <w:t>NOTE </w:t>
      </w:r>
      <w:r w:rsidR="007C6DCC" w:rsidRPr="00DF048C">
        <w:t>2:</w:t>
      </w:r>
      <w:r w:rsidR="00442D39">
        <w:tab/>
      </w:r>
      <w:r w:rsidR="007C6DCC" w:rsidRPr="00DF048C">
        <w:t>LPP (</w:t>
      </w:r>
      <w:r w:rsidR="006D34D6" w:rsidRPr="00DF048C">
        <w:t>TS</w:t>
      </w:r>
      <w:r w:rsidR="006D34D6">
        <w:t> </w:t>
      </w:r>
      <w:r w:rsidR="006D34D6" w:rsidRPr="00DF048C">
        <w:t>37.355</w:t>
      </w:r>
      <w:r w:rsidR="006D34D6">
        <w:t> </w:t>
      </w:r>
      <w:r w:rsidR="006D34D6" w:rsidRPr="00DF048C">
        <w:t>[</w:t>
      </w:r>
      <w:r w:rsidR="003472A7" w:rsidRPr="00DF048C">
        <w:t>10</w:t>
      </w:r>
      <w:r w:rsidR="007C6DCC" w:rsidRPr="00DF048C">
        <w:t>]) may need to be enhanced to support new measurement message to support Sidelink positioning.</w:t>
      </w:r>
    </w:p>
    <w:p w14:paraId="05960D3B" w14:textId="68CA43BA" w:rsidR="00442D39" w:rsidRDefault="00442D39" w:rsidP="007C6DCC">
      <w:pPr>
        <w:pStyle w:val="B1"/>
      </w:pPr>
      <w:r>
        <w:t>-</w:t>
      </w:r>
      <w:r>
        <w:tab/>
        <w:t xml:space="preserve">When the network received the information from the UE, the network can use a known location of the </w:t>
      </w:r>
      <w:r w:rsidR="006B72DA">
        <w:t>Located UE</w:t>
      </w:r>
      <w:r>
        <w:t xml:space="preserve"> or trigger a new location estimate from the </w:t>
      </w:r>
      <w:r w:rsidR="006B72DA">
        <w:t>Located UE</w:t>
      </w:r>
      <w:r>
        <w:t xml:space="preserve">. The LMF triggers any of the location procedures specified in </w:t>
      </w:r>
      <w:r w:rsidR="006D34D6">
        <w:t>TS 23.273 [</w:t>
      </w:r>
      <w:r>
        <w:t xml:space="preserve">11] clause 6.11 to estimate the </w:t>
      </w:r>
      <w:r w:rsidR="006B72DA">
        <w:t>Located UE</w:t>
      </w:r>
      <w:r w:rsidR="001F671C">
        <w:t>'</w:t>
      </w:r>
      <w:r>
        <w:t>s position.</w:t>
      </w:r>
    </w:p>
    <w:p w14:paraId="0010A888" w14:textId="77151857" w:rsidR="00442D39" w:rsidRDefault="00442D39" w:rsidP="007C6DCC">
      <w:pPr>
        <w:pStyle w:val="B1"/>
      </w:pPr>
      <w:r>
        <w:t>-</w:t>
      </w:r>
      <w:r>
        <w:tab/>
        <w:t xml:space="preserve">Based on the position estimate of the </w:t>
      </w:r>
      <w:r w:rsidR="006B72DA">
        <w:t>Located UE</w:t>
      </w:r>
      <w:r>
        <w:t>, the LMF can estimate the UE position, the UE being the UE that the first positioning request was sent to.</w:t>
      </w:r>
    </w:p>
    <w:p w14:paraId="139ADFBC" w14:textId="39EC9143" w:rsidR="007C6DCC" w:rsidRPr="00DF048C" w:rsidRDefault="00092FB4" w:rsidP="007C6DCC">
      <w:pPr>
        <w:pStyle w:val="NO"/>
      </w:pPr>
      <w:r>
        <w:t>NOTE </w:t>
      </w:r>
      <w:r w:rsidR="007C6DCC" w:rsidRPr="00DF048C">
        <w:t>3:</w:t>
      </w:r>
      <w:r w:rsidR="00442D39">
        <w:tab/>
      </w:r>
      <w:r w:rsidR="007C6DCC" w:rsidRPr="00DF048C">
        <w:t>The RAN study on Sidelink Positioning will determine the accuracy of Sidelink position e.g. whether multilateration positioning estimate(s) are needed or not.</w:t>
      </w:r>
    </w:p>
    <w:p w14:paraId="3785D8E2" w14:textId="4C49D30D" w:rsidR="007C6DCC" w:rsidRPr="00DF048C" w:rsidRDefault="007C6DCC" w:rsidP="007C6DCC">
      <w:pPr>
        <w:pStyle w:val="Heading3"/>
      </w:pPr>
      <w:bookmarkStart w:id="1452" w:name="_Toc96675614"/>
      <w:bookmarkStart w:id="1453" w:name="_Toc96677305"/>
      <w:bookmarkStart w:id="1454" w:name="_Toc97105936"/>
      <w:bookmarkStart w:id="1455" w:name="_Toc100780999"/>
      <w:bookmarkStart w:id="1456" w:name="_Toc100782224"/>
      <w:bookmarkStart w:id="1457" w:name="_Toc100782348"/>
      <w:bookmarkStart w:id="1458" w:name="_Toc100782477"/>
      <w:bookmarkStart w:id="1459" w:name="_Toc100782606"/>
      <w:bookmarkStart w:id="1460" w:name="_Toc104257753"/>
      <w:bookmarkStart w:id="1461" w:name="_Toc104257927"/>
      <w:bookmarkStart w:id="1462" w:name="_Toc104299460"/>
      <w:bookmarkStart w:id="1463" w:name="_Toc112768460"/>
      <w:bookmarkStart w:id="1464" w:name="_Toc112768748"/>
      <w:bookmarkStart w:id="1465" w:name="_Toc112768988"/>
      <w:bookmarkStart w:id="1466" w:name="_Toc112772424"/>
      <w:bookmarkStart w:id="1467" w:name="_Toc112864099"/>
      <w:bookmarkStart w:id="1468" w:name="_Toc112865241"/>
      <w:bookmarkStart w:id="1469" w:name="_Toc117042703"/>
      <w:bookmarkStart w:id="1470" w:name="_Toc125976072"/>
      <w:bookmarkStart w:id="1471" w:name="_Toc128724948"/>
      <w:r w:rsidRPr="00DF048C">
        <w:lastRenderedPageBreak/>
        <w:t>6.</w:t>
      </w:r>
      <w:r w:rsidR="003472A7" w:rsidRPr="00DF048C">
        <w:t>7</w:t>
      </w:r>
      <w:r w:rsidRPr="00DF048C">
        <w:t>.</w:t>
      </w:r>
      <w:r w:rsidRPr="00DF048C">
        <w:rPr>
          <w:lang w:eastAsia="zh-CN"/>
        </w:rPr>
        <w:t>3</w:t>
      </w:r>
      <w:r w:rsidRPr="00DF048C">
        <w:tab/>
        <w:t>Procedures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24DE28AD" w14:textId="77D98F69" w:rsidR="007C6DCC" w:rsidRPr="00DF048C" w:rsidRDefault="007C6DCC" w:rsidP="007C6DCC">
      <w:pPr>
        <w:pStyle w:val="Heading4"/>
      </w:pPr>
      <w:bookmarkStart w:id="1472" w:name="_Toc96675615"/>
      <w:bookmarkStart w:id="1473" w:name="_Toc96677306"/>
      <w:bookmarkStart w:id="1474" w:name="_Toc97105937"/>
      <w:bookmarkStart w:id="1475" w:name="_Toc100781000"/>
      <w:bookmarkStart w:id="1476" w:name="_Toc100782225"/>
      <w:bookmarkStart w:id="1477" w:name="_Toc100782349"/>
      <w:bookmarkStart w:id="1478" w:name="_Toc100782478"/>
      <w:bookmarkStart w:id="1479" w:name="_Toc100782607"/>
      <w:bookmarkStart w:id="1480" w:name="_Toc104299461"/>
      <w:bookmarkStart w:id="1481" w:name="_Toc112768461"/>
      <w:bookmarkStart w:id="1482" w:name="_Toc112768749"/>
      <w:bookmarkStart w:id="1483" w:name="_Toc112768989"/>
      <w:bookmarkStart w:id="1484" w:name="_Toc112772425"/>
      <w:bookmarkStart w:id="1485" w:name="_Toc112864100"/>
      <w:bookmarkStart w:id="1486" w:name="_Toc112865242"/>
      <w:bookmarkStart w:id="1487" w:name="_Toc125976073"/>
      <w:bookmarkStart w:id="1488" w:name="_Toc128724949"/>
      <w:r w:rsidRPr="00DF048C">
        <w:t>6.</w:t>
      </w:r>
      <w:r w:rsidR="003472A7" w:rsidRPr="00DF048C">
        <w:t>7</w:t>
      </w:r>
      <w:r w:rsidRPr="00DF048C">
        <w:t>.3.1</w:t>
      </w:r>
      <w:r w:rsidRPr="00DF048C">
        <w:tab/>
        <w:t>Network based UE Sidelink Positioning estimation (MT-LR).</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79CB2EC4" w14:textId="77777777" w:rsidR="007C6DCC" w:rsidRPr="00DF048C" w:rsidRDefault="007C6DCC" w:rsidP="00442D39">
      <w:pPr>
        <w:pStyle w:val="TH"/>
      </w:pPr>
      <w:r w:rsidRPr="00DF048C">
        <w:object w:dxaOrig="8713" w:dyaOrig="5592" w14:anchorId="617BBDD6">
          <v:shape id="_x0000_i1045" type="#_x0000_t75" style="width:480pt;height:306.75pt" o:ole="">
            <v:imagedata r:id="rId48" o:title=""/>
          </v:shape>
          <o:OLEObject Type="Embed" ProgID="Visio.Drawing.15" ShapeID="_x0000_i1045" DrawAspect="Content" ObjectID="_1739339790" r:id="rId49"/>
        </w:object>
      </w:r>
    </w:p>
    <w:p w14:paraId="02CDFEB5" w14:textId="61119153" w:rsidR="007C6DCC" w:rsidRPr="00DF048C" w:rsidRDefault="007C6DCC" w:rsidP="007C6DCC">
      <w:pPr>
        <w:pStyle w:val="TF"/>
      </w:pPr>
      <w:r w:rsidRPr="00DF048C">
        <w:t>Figure 6.</w:t>
      </w:r>
      <w:r w:rsidR="00791807">
        <w:t>7</w:t>
      </w:r>
      <w:r w:rsidRPr="00DF048C">
        <w:t>.3.1-1: Network based UE Sidelink Positioning estimation (MT-LR)</w:t>
      </w:r>
    </w:p>
    <w:p w14:paraId="7E9E4123" w14:textId="3CCBB44C" w:rsidR="008E4C03" w:rsidRDefault="008E4C03" w:rsidP="008E4C03">
      <w:pPr>
        <w:pStyle w:val="B1"/>
      </w:pPr>
      <w:bookmarkStart w:id="1489" w:name="_Toc96675618"/>
      <w:bookmarkStart w:id="1490" w:name="_Toc96677309"/>
      <w:bookmarkStart w:id="1491" w:name="_Toc97105940"/>
      <w:bookmarkStart w:id="1492" w:name="_Toc100781001"/>
      <w:bookmarkStart w:id="1493" w:name="_Toc100782226"/>
      <w:bookmarkStart w:id="1494" w:name="_Toc100782350"/>
      <w:bookmarkStart w:id="1495" w:name="_Toc100782479"/>
      <w:bookmarkStart w:id="1496" w:name="_Toc100782608"/>
      <w:r>
        <w:t>0.</w:t>
      </w:r>
      <w:r>
        <w:tab/>
        <w:t xml:space="preserve">The AMF is triggered to initiate location reporting procedure for UE1 as specified in </w:t>
      </w:r>
      <w:r w:rsidR="006D34D6">
        <w:t>TS 23.273 [</w:t>
      </w:r>
      <w:r>
        <w:t xml:space="preserve">11]. UE1 may either be in network coverage and communicates over Uu, or UE1 uses a Layer-2 UE-to-Network Relay to communicate with the network. The Layer-2 UE-to-Network Relay can be the </w:t>
      </w:r>
      <w:r w:rsidR="006B72DA">
        <w:t>Located UE</w:t>
      </w:r>
      <w:r>
        <w:t xml:space="preserve"> or a different UE that can offer Layer-2 UE-to-Network service.</w:t>
      </w:r>
    </w:p>
    <w:p w14:paraId="6417A591" w14:textId="5135D496" w:rsidR="008E4C03" w:rsidRDefault="008E4C03" w:rsidP="008E4C03">
      <w:pPr>
        <w:pStyle w:val="NO"/>
      </w:pPr>
      <w:r>
        <w:t>NOTE 1:</w:t>
      </w:r>
      <w:r>
        <w:tab/>
        <w:t>UE1 and UE2 may be registered and served by different AMFs.</w:t>
      </w:r>
    </w:p>
    <w:p w14:paraId="4100F3FE" w14:textId="009ADC03" w:rsidR="008E4C03" w:rsidRDefault="008E4C03" w:rsidP="008E4C03">
      <w:pPr>
        <w:pStyle w:val="B1"/>
      </w:pPr>
      <w:r>
        <w:t>1.</w:t>
      </w:r>
      <w:r>
        <w:tab/>
        <w:t xml:space="preserve">The AMF sends the initial request to the LMF as specified in </w:t>
      </w:r>
      <w:r w:rsidR="006D34D6">
        <w:t>TS 23.273 [</w:t>
      </w:r>
      <w:r>
        <w:t>11]</w:t>
      </w:r>
      <w:r w:rsidR="00BD63F4">
        <w:t xml:space="preserve">, in which the AMF additionally indicate UE1’s support of </w:t>
      </w:r>
      <w:r w:rsidR="00BD63F4" w:rsidRPr="00DF048C">
        <w:t xml:space="preserve">Network </w:t>
      </w:r>
      <w:r w:rsidR="00BD63F4" w:rsidRPr="00AE401B">
        <w:t xml:space="preserve">assisted </w:t>
      </w:r>
      <w:r w:rsidR="00BD63F4" w:rsidRPr="00DF048C">
        <w:t>UE Sidelink Positioning</w:t>
      </w:r>
      <w:r w:rsidR="00BD63F4">
        <w:t>.</w:t>
      </w:r>
    </w:p>
    <w:p w14:paraId="071A0EEF" w14:textId="38512248" w:rsidR="008E4C03" w:rsidRDefault="008E4C03" w:rsidP="008E4C03">
      <w:pPr>
        <w:pStyle w:val="B1"/>
      </w:pPr>
      <w:r>
        <w:t>2.</w:t>
      </w:r>
      <w:r>
        <w:tab/>
        <w:t xml:space="preserve">The LMF sends the DL Positioning message to the UE1 using the Namf_Communication_N1N2messageTransfer as specified in clause 6.11.1 of </w:t>
      </w:r>
      <w:r w:rsidR="006D34D6">
        <w:t>TS 23.273 [</w:t>
      </w:r>
      <w:r>
        <w:t>11].</w:t>
      </w:r>
      <w:r w:rsidR="00BD63F4" w:rsidRPr="00BD63F4">
        <w:t xml:space="preserve"> </w:t>
      </w:r>
      <w:r w:rsidR="00BD63F4">
        <w:t xml:space="preserve">DL Positioning message may indicate whether </w:t>
      </w:r>
      <w:r w:rsidR="00BD63F4" w:rsidRPr="00DF048C">
        <w:t xml:space="preserve">Network </w:t>
      </w:r>
      <w:r w:rsidR="00BD63F4" w:rsidRPr="00AE401B">
        <w:t xml:space="preserve">assisted </w:t>
      </w:r>
      <w:r w:rsidR="00BD63F4" w:rsidRPr="00DF048C">
        <w:t>UE Sidelink Positioning</w:t>
      </w:r>
      <w:r w:rsidR="00BD63F4">
        <w:t xml:space="preserve"> is supported/allowed. Details can be defined by RAN WG.</w:t>
      </w:r>
    </w:p>
    <w:p w14:paraId="00CF55B0" w14:textId="73C432E0" w:rsidR="008E4C03" w:rsidRDefault="008E4C03" w:rsidP="008E4C03">
      <w:pPr>
        <w:pStyle w:val="B1"/>
      </w:pPr>
      <w:r>
        <w:t>3.</w:t>
      </w:r>
      <w:r>
        <w:tab/>
        <w:t>The UE1 decides to perform discovery procedure to find a UE that supports sidelink positioning and Uu based measurements (e.g. because it has determined it is unable to perform legacy Uu positioning measurements</w:t>
      </w:r>
      <w:r w:rsidR="00BD63F4" w:rsidRPr="00BD63F4">
        <w:t xml:space="preserve"> </w:t>
      </w:r>
      <w:r w:rsidR="00BD63F4">
        <w:t>and</w:t>
      </w:r>
      <w:r w:rsidR="00BD63F4" w:rsidRPr="00B5770C">
        <w:t xml:space="preserve"> </w:t>
      </w:r>
      <w:r w:rsidR="00BD63F4" w:rsidRPr="00DF048C">
        <w:t xml:space="preserve">Network </w:t>
      </w:r>
      <w:r w:rsidR="00BD63F4" w:rsidRPr="00AE401B">
        <w:t xml:space="preserve">assisted </w:t>
      </w:r>
      <w:r w:rsidR="00BD63F4" w:rsidRPr="00DF048C">
        <w:t>UE Sidelink Positioning</w:t>
      </w:r>
      <w:r w:rsidR="00BD63F4">
        <w:t xml:space="preserve"> is supported/allowed</w:t>
      </w:r>
      <w:r>
        <w:t>). The UE1 selects UE2.</w:t>
      </w:r>
    </w:p>
    <w:p w14:paraId="7B997CC3" w14:textId="51514301" w:rsidR="008E4C03" w:rsidRDefault="008E4C03" w:rsidP="008E4C03">
      <w:pPr>
        <w:pStyle w:val="NO"/>
      </w:pPr>
      <w:r>
        <w:t>NOTE 2:</w:t>
      </w:r>
      <w:r>
        <w:tab/>
        <w:t>The UE logic to determine to use sidelink positioning is based on UE implementation. E.g. the UE could determine that Uu positioning is not possible for instance based on the number of cells that UE1 can detect being limited.</w:t>
      </w:r>
    </w:p>
    <w:p w14:paraId="1D5DA0F3" w14:textId="66231A05" w:rsidR="008E4C03" w:rsidRDefault="008E4C03" w:rsidP="008E4C03">
      <w:pPr>
        <w:pStyle w:val="NO"/>
      </w:pPr>
      <w:r>
        <w:t>NOTE 3:</w:t>
      </w:r>
      <w:r>
        <w:tab/>
        <w:t xml:space="preserve">It is assumed that solutions for discovery addressing the KI#3 can used. During the discovery procedure UE1 will get the UE_ID of UE2 which supports positioning procedures defined in </w:t>
      </w:r>
      <w:r w:rsidR="006D34D6">
        <w:t>TS 23.273 [</w:t>
      </w:r>
      <w:r>
        <w:t>11]. The UE_ID is the ID that UE2 used during the ProSe discovery procedure.</w:t>
      </w:r>
    </w:p>
    <w:p w14:paraId="14648CF9" w14:textId="77777777" w:rsidR="00442D39" w:rsidRDefault="00442D39" w:rsidP="00442D39">
      <w:pPr>
        <w:pStyle w:val="B1"/>
      </w:pPr>
      <w:r>
        <w:t>4.</w:t>
      </w:r>
      <w:r>
        <w:tab/>
        <w:t>The UE1 perform Ranging/Sidelink relative distance measurements to the UE2.</w:t>
      </w:r>
    </w:p>
    <w:p w14:paraId="1D91292D" w14:textId="60FF6635" w:rsidR="00442D39" w:rsidRDefault="00092FB4" w:rsidP="00442D39">
      <w:pPr>
        <w:pStyle w:val="NO"/>
      </w:pPr>
      <w:r>
        <w:lastRenderedPageBreak/>
        <w:t>NOTE </w:t>
      </w:r>
      <w:r w:rsidR="00227C25">
        <w:t>4</w:t>
      </w:r>
      <w:r w:rsidR="00442D39">
        <w:t>:</w:t>
      </w:r>
      <w:r w:rsidR="00442D39">
        <w:tab/>
        <w:t>It is assumed that solutions addressing KI#4 can used.</w:t>
      </w:r>
    </w:p>
    <w:p w14:paraId="4AE2F185" w14:textId="77777777" w:rsidR="00442D39" w:rsidRDefault="00442D39" w:rsidP="00442D39">
      <w:pPr>
        <w:pStyle w:val="B1"/>
      </w:pPr>
      <w:r>
        <w:t>5.</w:t>
      </w:r>
      <w:r>
        <w:tab/>
        <w:t>The UE1 send the UL Positioning message to the LMF. This message includes both the Ranging/Sidelink positioning data and the UE_ID of UE2.</w:t>
      </w:r>
    </w:p>
    <w:p w14:paraId="51E7772C" w14:textId="40D9EC44" w:rsidR="00442D39" w:rsidRDefault="00442D39" w:rsidP="00442D39">
      <w:pPr>
        <w:pStyle w:val="B1"/>
      </w:pPr>
      <w:r>
        <w:t>6.</w:t>
      </w:r>
      <w:r>
        <w:tab/>
        <w:t xml:space="preserve">The LMF resolves the received UE_ID of UE2 </w:t>
      </w:r>
      <w:r w:rsidR="00227C25">
        <w:t xml:space="preserve">by querying the DDNMF </w:t>
      </w:r>
      <w:r>
        <w:t>and triggers the location determination of UE2.</w:t>
      </w:r>
      <w:r w:rsidR="00227C25" w:rsidRPr="00227C25">
        <w:t xml:space="preserve"> </w:t>
      </w:r>
      <w:r w:rsidR="00227C25">
        <w:t>The LMF may need to query the UDM to find the AMF that is serving the UE2 to initiate the positioning procedures.</w:t>
      </w:r>
    </w:p>
    <w:p w14:paraId="0349D1EF" w14:textId="6DC835D6" w:rsidR="00227C25" w:rsidRDefault="00092FB4" w:rsidP="008E4C03">
      <w:pPr>
        <w:pStyle w:val="NO"/>
      </w:pPr>
      <w:r>
        <w:t>NOTE </w:t>
      </w:r>
      <w:r w:rsidR="00227C25">
        <w:t>4:</w:t>
      </w:r>
      <w:r w:rsidR="008E4C03">
        <w:tab/>
      </w:r>
      <w:r w:rsidR="00227C25">
        <w:t xml:space="preserve">It is assumed that the LMF uses the service based interface </w:t>
      </w:r>
      <w:r w:rsidR="00227C25" w:rsidRPr="00CB4753">
        <w:t>N5g-ddnmf</w:t>
      </w:r>
      <w:r w:rsidR="00227C25">
        <w:t xml:space="preserve"> for interaction with the DDNMF.</w:t>
      </w:r>
    </w:p>
    <w:p w14:paraId="132A0A1F" w14:textId="604BA2D2" w:rsidR="00442D39" w:rsidRDefault="00442D39" w:rsidP="00442D39">
      <w:pPr>
        <w:pStyle w:val="B1"/>
      </w:pPr>
      <w:r>
        <w:t>7.</w:t>
      </w:r>
      <w:r>
        <w:tab/>
      </w:r>
      <w:r w:rsidR="00227C25">
        <w:t xml:space="preserve">The LMF triggers the serving AMF to initiate the positioning procedure. </w:t>
      </w:r>
      <w:r>
        <w:t xml:space="preserve">The LMF </w:t>
      </w:r>
      <w:r w:rsidR="00227C25">
        <w:t xml:space="preserve">receives from the AMF the LCS Correlation ID and cell-ID for UE2 and </w:t>
      </w:r>
      <w:r>
        <w:t>performs one or more of the positioning procedures described in clause</w:t>
      </w:r>
      <w:r w:rsidR="008E4C03">
        <w:t xml:space="preserve">s </w:t>
      </w:r>
      <w:r>
        <w:t xml:space="preserve">6.11.1, 6.11.2 and 6.11.3 </w:t>
      </w:r>
      <w:r w:rsidR="008E4C03">
        <w:t>of</w:t>
      </w:r>
      <w:r>
        <w:t xml:space="preserve"> </w:t>
      </w:r>
      <w:r w:rsidR="006D34D6">
        <w:t>TS 23.273 [</w:t>
      </w:r>
      <w:r>
        <w:t>11] to determine the location of UE2. The LMF determines the location of UE1 based on the SL positioning data received in step 5 and the location of UE2.</w:t>
      </w:r>
    </w:p>
    <w:p w14:paraId="54D275DD" w14:textId="4234E53D" w:rsidR="00227C25" w:rsidRDefault="00092FB4" w:rsidP="00227C25">
      <w:pPr>
        <w:pStyle w:val="NO"/>
      </w:pPr>
      <w:r>
        <w:t>NOTE </w:t>
      </w:r>
      <w:r w:rsidR="00227C25">
        <w:t>5:</w:t>
      </w:r>
      <w:r w:rsidR="008E4C03">
        <w:tab/>
      </w:r>
      <w:r w:rsidR="00227C25">
        <w:t>UE1 mobility may impact the LMF location estimation of UE2. To reduce the impact the LMF may try to time synchronize the UE1 location measurements and the SL measurements or use time stamps and estimate the mobility based on mobility trajectory. This is a generic topic for all solution that use non-stationary devices that participates in the location estimation of another UE.</w:t>
      </w:r>
    </w:p>
    <w:p w14:paraId="74F952CC" w14:textId="77777777" w:rsidR="00442D39" w:rsidRDefault="00442D39" w:rsidP="00442D39">
      <w:pPr>
        <w:pStyle w:val="B1"/>
      </w:pPr>
      <w:r>
        <w:t>8.</w:t>
      </w:r>
      <w:r>
        <w:tab/>
        <w:t>The LMF provides the UE1 location to the AMF as a response to the request in step 1.</w:t>
      </w:r>
    </w:p>
    <w:p w14:paraId="0AD67CA8" w14:textId="59B7EE74" w:rsidR="007C6DCC" w:rsidRPr="00DF048C" w:rsidRDefault="007C6DCC" w:rsidP="007C6DCC">
      <w:pPr>
        <w:pStyle w:val="Heading3"/>
      </w:pPr>
      <w:bookmarkStart w:id="1497" w:name="_Toc104257754"/>
      <w:bookmarkStart w:id="1498" w:name="_Toc104257928"/>
      <w:bookmarkStart w:id="1499" w:name="_Toc104299462"/>
      <w:bookmarkStart w:id="1500" w:name="_Toc112768462"/>
      <w:bookmarkStart w:id="1501" w:name="_Toc112768750"/>
      <w:bookmarkStart w:id="1502" w:name="_Toc112768990"/>
      <w:bookmarkStart w:id="1503" w:name="_Toc112772426"/>
      <w:bookmarkStart w:id="1504" w:name="_Toc112864101"/>
      <w:bookmarkStart w:id="1505" w:name="_Toc112865243"/>
      <w:bookmarkStart w:id="1506" w:name="_Toc117042704"/>
      <w:bookmarkStart w:id="1507" w:name="_Toc125976074"/>
      <w:bookmarkStart w:id="1508" w:name="_Toc128724950"/>
      <w:r w:rsidRPr="00DF048C">
        <w:t>6.</w:t>
      </w:r>
      <w:r w:rsidR="002A7C52" w:rsidRPr="00DF048C">
        <w:t>7</w:t>
      </w:r>
      <w:r w:rsidRPr="00DF048C">
        <w:t>.</w:t>
      </w:r>
      <w:r w:rsidRPr="00DF048C">
        <w:rPr>
          <w:lang w:eastAsia="zh-CN"/>
        </w:rPr>
        <w:t>4</w:t>
      </w:r>
      <w:r w:rsidRPr="00DF048C">
        <w:tab/>
        <w:t>Impacts on services, entities and interfaces</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6178F918" w14:textId="77777777" w:rsidR="007C6DCC" w:rsidRPr="00DF048C" w:rsidRDefault="007C6DCC" w:rsidP="007C6DCC">
      <w:r w:rsidRPr="00DF048C">
        <w:t>UE:</w:t>
      </w:r>
    </w:p>
    <w:p w14:paraId="78F8F32B" w14:textId="5D1A6FDA" w:rsidR="007C6DCC" w:rsidRPr="00DF048C" w:rsidRDefault="007C6DCC" w:rsidP="007C6DCC">
      <w:pPr>
        <w:pStyle w:val="B1"/>
      </w:pPr>
      <w:r w:rsidRPr="00DF048C">
        <w:t>-</w:t>
      </w:r>
      <w:r w:rsidRPr="00DF048C">
        <w:tab/>
        <w:t>Support Ranging and Sidelink positioning</w:t>
      </w:r>
      <w:r w:rsidR="008E4C03">
        <w:t>.</w:t>
      </w:r>
    </w:p>
    <w:p w14:paraId="0195B694" w14:textId="77777777" w:rsidR="007C6DCC" w:rsidRPr="00DF048C" w:rsidRDefault="007C6DCC" w:rsidP="007C6DCC">
      <w:r w:rsidRPr="00DF048C">
        <w:t>LMF:</w:t>
      </w:r>
    </w:p>
    <w:p w14:paraId="490AC09B" w14:textId="4B759190" w:rsidR="002A7C52" w:rsidRPr="00DF048C" w:rsidRDefault="007C6DCC" w:rsidP="002A7C52">
      <w:pPr>
        <w:pStyle w:val="B1"/>
      </w:pPr>
      <w:r w:rsidRPr="00DF048C">
        <w:t>-</w:t>
      </w:r>
      <w:r w:rsidRPr="00DF048C">
        <w:tab/>
        <w:t xml:space="preserve">Support the Ranging and Sidelink positioning data and ability to calculate the location of a UE based on this data set and the location of the </w:t>
      </w:r>
      <w:r w:rsidR="006B72DA">
        <w:t>Located UE</w:t>
      </w:r>
      <w:r w:rsidRPr="00DF048C">
        <w:t xml:space="preserve"> (UE2).</w:t>
      </w:r>
    </w:p>
    <w:p w14:paraId="69FC3C9F" w14:textId="785E2723" w:rsidR="00566610" w:rsidRPr="00DF048C" w:rsidRDefault="007C6DCC" w:rsidP="002A7C52">
      <w:pPr>
        <w:pStyle w:val="B1"/>
      </w:pPr>
      <w:r w:rsidRPr="00DF048C">
        <w:t>-</w:t>
      </w:r>
      <w:r w:rsidRPr="00DF048C">
        <w:tab/>
        <w:t xml:space="preserve">Resolve the UE_ID of the </w:t>
      </w:r>
      <w:r w:rsidR="006B72DA">
        <w:t>Located UE</w:t>
      </w:r>
      <w:r w:rsidRPr="00DF048C">
        <w:t xml:space="preserve"> (UE2). The UE_ID being received in the UL positioning message together with the SL position data.</w:t>
      </w:r>
    </w:p>
    <w:p w14:paraId="0B0DDA74" w14:textId="42DED827" w:rsidR="00466C28" w:rsidRPr="00DF048C" w:rsidRDefault="00466C28" w:rsidP="00466C28">
      <w:pPr>
        <w:pStyle w:val="Heading2"/>
      </w:pPr>
      <w:bookmarkStart w:id="1509" w:name="_Toc100781002"/>
      <w:bookmarkStart w:id="1510" w:name="_Toc100782227"/>
      <w:bookmarkStart w:id="1511" w:name="_Toc100782351"/>
      <w:bookmarkStart w:id="1512" w:name="_Toc100782480"/>
      <w:bookmarkStart w:id="1513" w:name="_Toc100782609"/>
      <w:bookmarkStart w:id="1514" w:name="_Toc104257755"/>
      <w:bookmarkStart w:id="1515" w:name="_Toc104257929"/>
      <w:bookmarkStart w:id="1516" w:name="_Toc104299463"/>
      <w:bookmarkStart w:id="1517" w:name="_Toc112768463"/>
      <w:bookmarkStart w:id="1518" w:name="_Toc112768751"/>
      <w:bookmarkStart w:id="1519" w:name="_Toc112768991"/>
      <w:bookmarkStart w:id="1520" w:name="_Toc112772427"/>
      <w:bookmarkStart w:id="1521" w:name="_Toc112864102"/>
      <w:bookmarkStart w:id="1522" w:name="_Toc112865244"/>
      <w:bookmarkStart w:id="1523" w:name="_Toc117042705"/>
      <w:bookmarkStart w:id="1524" w:name="_Toc125976075"/>
      <w:bookmarkStart w:id="1525" w:name="_Toc128724951"/>
      <w:r w:rsidRPr="00DF048C">
        <w:t>6.</w:t>
      </w:r>
      <w:r w:rsidRPr="00DF048C">
        <w:rPr>
          <w:lang w:eastAsia="zh-CN"/>
        </w:rPr>
        <w:t>8</w:t>
      </w:r>
      <w:r w:rsidRPr="00DF048C">
        <w:tab/>
        <w:t>Solution #</w:t>
      </w:r>
      <w:r w:rsidRPr="00DF048C">
        <w:rPr>
          <w:lang w:eastAsia="zh-CN"/>
        </w:rPr>
        <w:t>8</w:t>
      </w:r>
      <w:r w:rsidRPr="00DF048C">
        <w:t xml:space="preserve">: Discovery of </w:t>
      </w:r>
      <w:r w:rsidR="002F375F">
        <w:t xml:space="preserve">a </w:t>
      </w:r>
      <w:r w:rsidR="006B72DA">
        <w:t>Located UE</w:t>
      </w:r>
      <w:r w:rsidRPr="00DF048C">
        <w:t xml:space="preserve"> for Enhancing Uu based Positioning in Network Coverage</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2D823EDA" w14:textId="5B08BD92" w:rsidR="00466C28" w:rsidRPr="00DF048C" w:rsidRDefault="00D9365C" w:rsidP="00466C28">
      <w:pPr>
        <w:pStyle w:val="Heading3"/>
        <w:rPr>
          <w:lang w:eastAsia="ko-KR"/>
        </w:rPr>
      </w:pPr>
      <w:bookmarkStart w:id="1526" w:name="_Toc100781003"/>
      <w:bookmarkStart w:id="1527" w:name="_Toc100782228"/>
      <w:bookmarkStart w:id="1528" w:name="_Toc100782352"/>
      <w:bookmarkStart w:id="1529" w:name="_Toc100782481"/>
      <w:bookmarkStart w:id="1530" w:name="_Toc100782610"/>
      <w:bookmarkStart w:id="1531" w:name="_Toc104257756"/>
      <w:bookmarkStart w:id="1532" w:name="_Toc104257930"/>
      <w:bookmarkStart w:id="1533" w:name="_Toc104299464"/>
      <w:bookmarkStart w:id="1534" w:name="_Toc112768464"/>
      <w:bookmarkStart w:id="1535" w:name="_Toc112768752"/>
      <w:bookmarkStart w:id="1536" w:name="_Toc112768992"/>
      <w:bookmarkStart w:id="1537" w:name="_Toc112772428"/>
      <w:bookmarkStart w:id="1538" w:name="_Toc112864103"/>
      <w:bookmarkStart w:id="1539" w:name="_Toc112865245"/>
      <w:bookmarkStart w:id="1540" w:name="_Toc117042706"/>
      <w:bookmarkStart w:id="1541" w:name="_Toc125976076"/>
      <w:bookmarkStart w:id="1542" w:name="_Toc128724952"/>
      <w:r w:rsidRPr="00DF048C">
        <w:rPr>
          <w:lang w:eastAsia="ko-KR"/>
        </w:rPr>
        <w:t>6.</w:t>
      </w:r>
      <w:r w:rsidRPr="00DF048C">
        <w:rPr>
          <w:lang w:eastAsia="zh-CN"/>
        </w:rPr>
        <w:t>8</w:t>
      </w:r>
      <w:r w:rsidR="00466C28" w:rsidRPr="00DF048C">
        <w:rPr>
          <w:lang w:eastAsia="ko-KR"/>
        </w:rPr>
        <w:t>.1</w:t>
      </w:r>
      <w:r w:rsidR="00466C28" w:rsidRPr="00DF048C">
        <w:rPr>
          <w:lang w:eastAsia="ko-KR"/>
        </w:rPr>
        <w:tab/>
        <w:t>Introduction</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51EC2FD1" w14:textId="7A171B8B" w:rsidR="00442D39" w:rsidRDefault="00442D39" w:rsidP="00D9365C">
      <w:pPr>
        <w:rPr>
          <w:lang w:eastAsia="zh-CN"/>
        </w:rPr>
      </w:pPr>
      <w:r>
        <w:rPr>
          <w:lang w:eastAsia="zh-CN"/>
        </w:rPr>
        <w:t xml:space="preserve">This solution relates to discovery of a </w:t>
      </w:r>
      <w:r w:rsidR="006B72DA">
        <w:rPr>
          <w:lang w:eastAsia="zh-CN"/>
        </w:rPr>
        <w:t>Located UE</w:t>
      </w:r>
      <w:r>
        <w:rPr>
          <w:lang w:eastAsia="zh-CN"/>
        </w:rPr>
        <w:t xml:space="preserve"> (</w:t>
      </w:r>
      <w:r w:rsidR="008E4C03">
        <w:rPr>
          <w:lang w:eastAsia="zh-CN"/>
        </w:rPr>
        <w:t>UE2</w:t>
      </w:r>
      <w:r>
        <w:rPr>
          <w:lang w:eastAsia="zh-CN"/>
        </w:rPr>
        <w:t>) with ranging/sidelink positioning capability which can potentially be exploited as additional reference nodes to enhance Uu based positioning of the first UE (</w:t>
      </w:r>
      <w:r w:rsidR="008E4C03">
        <w:rPr>
          <w:lang w:eastAsia="zh-CN"/>
        </w:rPr>
        <w:t>UE1</w:t>
      </w:r>
      <w:r>
        <w:rPr>
          <w:lang w:eastAsia="zh-CN"/>
        </w:rPr>
        <w:t>) under insufficient network coverage.</w:t>
      </w:r>
    </w:p>
    <w:p w14:paraId="4CCC9F14" w14:textId="609FD072" w:rsidR="00442D39" w:rsidRDefault="00442D39" w:rsidP="00D9365C">
      <w:pPr>
        <w:rPr>
          <w:lang w:eastAsia="zh-CN"/>
        </w:rPr>
      </w:pPr>
      <w:r>
        <w:rPr>
          <w:lang w:eastAsia="zh-CN"/>
        </w:rPr>
        <w:t xml:space="preserve">The following assumptions can be made for </w:t>
      </w:r>
      <w:r w:rsidR="008E4C03">
        <w:rPr>
          <w:lang w:eastAsia="zh-CN"/>
        </w:rPr>
        <w:t>UE1</w:t>
      </w:r>
      <w:r>
        <w:rPr>
          <w:lang w:eastAsia="zh-CN"/>
        </w:rPr>
        <w:t xml:space="preserve"> and </w:t>
      </w:r>
      <w:r w:rsidR="008E4C03">
        <w:rPr>
          <w:lang w:eastAsia="zh-CN"/>
        </w:rPr>
        <w:t>UE2</w:t>
      </w:r>
      <w:r>
        <w:rPr>
          <w:lang w:eastAsia="zh-CN"/>
        </w:rPr>
        <w:t>:</w:t>
      </w:r>
    </w:p>
    <w:p w14:paraId="015830FB" w14:textId="33A7696D" w:rsidR="00442D39" w:rsidRPr="008E4C03" w:rsidRDefault="008E4C03" w:rsidP="00442D39">
      <w:pPr>
        <w:pStyle w:val="NO"/>
      </w:pPr>
      <w:r>
        <w:t>UE1</w:t>
      </w:r>
      <w:r w:rsidR="00442D39" w:rsidRPr="008E4C03">
        <w:t>:</w:t>
      </w:r>
      <w:r w:rsidR="00442D39" w:rsidRPr="008E4C03">
        <w:tab/>
        <w:t xml:space="preserve">A UE whose location is to be determined using Uu based positioning. The positioning capability of </w:t>
      </w:r>
      <w:r>
        <w:t>UE1</w:t>
      </w:r>
      <w:r w:rsidR="00442D39" w:rsidRPr="008E4C03">
        <w:t xml:space="preserve"> on Uu is defined in </w:t>
      </w:r>
      <w:r w:rsidR="006D34D6" w:rsidRPr="008E4C03">
        <w:t>TS</w:t>
      </w:r>
      <w:r w:rsidR="006D34D6">
        <w:t> </w:t>
      </w:r>
      <w:r w:rsidR="006D34D6" w:rsidRPr="008E4C03">
        <w:t>37.355</w:t>
      </w:r>
      <w:r w:rsidR="006D34D6">
        <w:t> </w:t>
      </w:r>
      <w:r w:rsidR="006D34D6" w:rsidRPr="008E4C03">
        <w:t>[</w:t>
      </w:r>
      <w:r w:rsidR="00442D39" w:rsidRPr="008E4C03">
        <w:t xml:space="preserve">10]. </w:t>
      </w:r>
      <w:r>
        <w:t>UE1</w:t>
      </w:r>
      <w:r w:rsidR="00442D39" w:rsidRPr="008E4C03">
        <w:t xml:space="preserve"> is capable of ranging/sidelink positioning to another UE over PC5. </w:t>
      </w:r>
      <w:r>
        <w:t>UE1</w:t>
      </w:r>
      <w:r w:rsidR="00442D39" w:rsidRPr="008E4C03">
        <w:t xml:space="preserve"> is considered to be in coverage.</w:t>
      </w:r>
    </w:p>
    <w:p w14:paraId="37AB43D5" w14:textId="50A19F97" w:rsidR="00442D39" w:rsidRPr="008E4C03" w:rsidRDefault="008E4C03" w:rsidP="00442D39">
      <w:pPr>
        <w:pStyle w:val="NO"/>
      </w:pPr>
      <w:r>
        <w:t>UE2</w:t>
      </w:r>
      <w:r w:rsidR="00442D39" w:rsidRPr="008E4C03">
        <w:t>:</w:t>
      </w:r>
      <w:r w:rsidR="00442D39" w:rsidRPr="008E4C03">
        <w:tab/>
        <w:t xml:space="preserve">A UE whose location is available to some degree of accuracy, which is to be exploited for assisting positioning of the other UE, e.g. </w:t>
      </w:r>
      <w:r>
        <w:t>UE1</w:t>
      </w:r>
      <w:r w:rsidR="00442D39" w:rsidRPr="008E4C03">
        <w:t xml:space="preserve">. It is assumed that </w:t>
      </w:r>
      <w:r>
        <w:t>UE2</w:t>
      </w:r>
      <w:r w:rsidR="00442D39" w:rsidRPr="008E4C03">
        <w:t xml:space="preserve"> supports location service over Uu and ranging-based service/sidelink positioning over PC5. </w:t>
      </w:r>
      <w:r>
        <w:t>UE2</w:t>
      </w:r>
      <w:r w:rsidR="00442D39" w:rsidRPr="008E4C03">
        <w:t xml:space="preserve"> is considered to be in coverage.</w:t>
      </w:r>
    </w:p>
    <w:p w14:paraId="6037B65F" w14:textId="7F585159" w:rsidR="00466C28" w:rsidRPr="00DF048C" w:rsidRDefault="00466C28" w:rsidP="00D9365C">
      <w:pPr>
        <w:rPr>
          <w:lang w:eastAsia="zh-CN"/>
        </w:rPr>
      </w:pPr>
      <w:r w:rsidRPr="00DF048C">
        <w:rPr>
          <w:lang w:eastAsia="zh-CN"/>
        </w:rPr>
        <w:t xml:space="preserve">In the terminology of ranging-based services and sidelink positioning, </w:t>
      </w:r>
      <w:r w:rsidR="008E4C03">
        <w:rPr>
          <w:lang w:eastAsia="zh-CN"/>
        </w:rPr>
        <w:t>UE1</w:t>
      </w:r>
      <w:r w:rsidRPr="00DF048C">
        <w:rPr>
          <w:lang w:eastAsia="zh-CN"/>
        </w:rPr>
        <w:t xml:space="preserve"> and </w:t>
      </w:r>
      <w:r w:rsidR="008E4C03">
        <w:rPr>
          <w:lang w:eastAsia="zh-CN"/>
        </w:rPr>
        <w:t>UE2</w:t>
      </w:r>
      <w:r w:rsidRPr="00DF048C">
        <w:rPr>
          <w:lang w:eastAsia="zh-CN"/>
        </w:rPr>
        <w:t xml:space="preserve"> can be both a Target UE and a Reference UE.</w:t>
      </w:r>
    </w:p>
    <w:p w14:paraId="751C9B24" w14:textId="56967B0C" w:rsidR="00466C28" w:rsidRPr="00DF048C" w:rsidRDefault="00D9365C" w:rsidP="00466C28">
      <w:pPr>
        <w:pStyle w:val="Heading3"/>
        <w:rPr>
          <w:lang w:eastAsia="ko-KR"/>
        </w:rPr>
      </w:pPr>
      <w:bookmarkStart w:id="1543" w:name="_Toc100781004"/>
      <w:bookmarkStart w:id="1544" w:name="_Toc100782229"/>
      <w:bookmarkStart w:id="1545" w:name="_Toc100782353"/>
      <w:bookmarkStart w:id="1546" w:name="_Toc100782482"/>
      <w:bookmarkStart w:id="1547" w:name="_Toc100782611"/>
      <w:bookmarkStart w:id="1548" w:name="_Toc104257757"/>
      <w:bookmarkStart w:id="1549" w:name="_Toc104257931"/>
      <w:bookmarkStart w:id="1550" w:name="_Toc104299465"/>
      <w:bookmarkStart w:id="1551" w:name="_Toc112768465"/>
      <w:bookmarkStart w:id="1552" w:name="_Toc112768753"/>
      <w:bookmarkStart w:id="1553" w:name="_Toc112768993"/>
      <w:bookmarkStart w:id="1554" w:name="_Toc112772429"/>
      <w:bookmarkStart w:id="1555" w:name="_Toc112864104"/>
      <w:bookmarkStart w:id="1556" w:name="_Toc112865246"/>
      <w:bookmarkStart w:id="1557" w:name="_Toc117042707"/>
      <w:bookmarkStart w:id="1558" w:name="_Toc125976077"/>
      <w:bookmarkStart w:id="1559" w:name="_Toc128724953"/>
      <w:r w:rsidRPr="00DF048C">
        <w:rPr>
          <w:lang w:eastAsia="ko-KR"/>
        </w:rPr>
        <w:lastRenderedPageBreak/>
        <w:t>6.</w:t>
      </w:r>
      <w:r w:rsidRPr="00DF048C">
        <w:rPr>
          <w:lang w:eastAsia="zh-CN"/>
        </w:rPr>
        <w:t>8</w:t>
      </w:r>
      <w:r w:rsidR="00466C28" w:rsidRPr="00DF048C">
        <w:rPr>
          <w:lang w:eastAsia="ko-KR"/>
        </w:rPr>
        <w:t>.2</w:t>
      </w:r>
      <w:r w:rsidR="00466C28" w:rsidRPr="00DF048C">
        <w:rPr>
          <w:lang w:eastAsia="ko-KR"/>
        </w:rPr>
        <w:tab/>
        <w:t>Functional Description</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437EE768" w14:textId="5C16DE04" w:rsidR="00442D39" w:rsidRDefault="00442D39" w:rsidP="00466C28">
      <w:r>
        <w:t xml:space="preserve">In order to discover the direct links between </w:t>
      </w:r>
      <w:r w:rsidR="008E4C03">
        <w:t>UE1</w:t>
      </w:r>
      <w:r>
        <w:t xml:space="preserve"> and </w:t>
      </w:r>
      <w:r w:rsidR="008E4C03">
        <w:t>UE2</w:t>
      </w:r>
      <w:r>
        <w:t xml:space="preserve"> that may assist positioning of </w:t>
      </w:r>
      <w:r w:rsidR="008E4C03">
        <w:t>UE1</w:t>
      </w:r>
      <w:r>
        <w:t xml:space="preserve">, the 5G ProSe Direct Discovery is to be triggered by Location Management Function (LMF) based on LCS requirements. </w:t>
      </w:r>
      <w:r w:rsidR="004916DF">
        <w:t xml:space="preserve">The LMF sends the Application ID received from the AF to the UE to trigger the UE preforming the </w:t>
      </w:r>
      <w:r w:rsidR="004916DF" w:rsidRPr="006E3413">
        <w:t>5G ProSe Direct Discovery</w:t>
      </w:r>
      <w:r w:rsidR="004916DF">
        <w:t xml:space="preserve">. </w:t>
      </w:r>
      <w:r>
        <w:t xml:space="preserve">LMF may also determine the discovery model for both </w:t>
      </w:r>
      <w:r w:rsidR="008E4C03">
        <w:t>UE1</w:t>
      </w:r>
      <w:r>
        <w:t xml:space="preserve"> and </w:t>
      </w:r>
      <w:r w:rsidR="008E4C03">
        <w:t>UE2</w:t>
      </w:r>
      <w:r>
        <w:t>.</w:t>
      </w:r>
    </w:p>
    <w:p w14:paraId="745035FD" w14:textId="3B6DBD9E" w:rsidR="004916DF" w:rsidRDefault="004916DF" w:rsidP="00466C28">
      <w:r w:rsidRPr="0005663D">
        <w:rPr>
          <w:rFonts w:eastAsia="DengXian" w:hint="eastAsia"/>
          <w:lang w:eastAsia="zh-CN"/>
        </w:rPr>
        <w:t>W</w:t>
      </w:r>
      <w:r w:rsidRPr="0005663D">
        <w:rPr>
          <w:rFonts w:eastAsia="DengXian"/>
          <w:lang w:eastAsia="zh-CN"/>
        </w:rPr>
        <w:t xml:space="preserve">hen the location request is from the external AF, the GMLC will map the external Application ID provided by the AF to a dedicated Application ID. The external Application ID is an Application ID defined in the </w:t>
      </w:r>
      <w:r w:rsidR="006D34D6">
        <w:rPr>
          <w:rFonts w:eastAsia="DengXian"/>
          <w:lang w:eastAsia="zh-CN"/>
        </w:rPr>
        <w:t>TS </w:t>
      </w:r>
      <w:r w:rsidR="006D34D6" w:rsidRPr="0005663D">
        <w:rPr>
          <w:rFonts w:eastAsia="DengXian"/>
          <w:lang w:eastAsia="zh-CN"/>
        </w:rPr>
        <w:t>23.303</w:t>
      </w:r>
      <w:r w:rsidR="006D34D6">
        <w:rPr>
          <w:rFonts w:eastAsia="DengXian"/>
          <w:lang w:eastAsia="zh-CN"/>
        </w:rPr>
        <w:t> [</w:t>
      </w:r>
      <w:r w:rsidR="00C944E0">
        <w:rPr>
          <w:rFonts w:eastAsia="DengXian"/>
          <w:lang w:eastAsia="zh-CN"/>
        </w:rPr>
        <w:t>22]</w:t>
      </w:r>
      <w:r w:rsidRPr="0005663D">
        <w:rPr>
          <w:rFonts w:eastAsia="DengXian"/>
          <w:lang w:eastAsia="zh-CN"/>
        </w:rPr>
        <w:t xml:space="preserve"> to indicate which application want to know the UE location. The internal Application ID has the same function as the Prose Application ID defined in the </w:t>
      </w:r>
      <w:r w:rsidR="006D34D6">
        <w:rPr>
          <w:rFonts w:eastAsia="DengXian"/>
          <w:lang w:eastAsia="zh-CN"/>
        </w:rPr>
        <w:t>TS </w:t>
      </w:r>
      <w:r w:rsidR="006D34D6" w:rsidRPr="0005663D">
        <w:rPr>
          <w:rFonts w:eastAsia="DengXian"/>
          <w:lang w:eastAsia="zh-CN"/>
        </w:rPr>
        <w:t>23.303</w:t>
      </w:r>
      <w:r w:rsidR="006D34D6">
        <w:rPr>
          <w:rFonts w:eastAsia="DengXian"/>
          <w:lang w:eastAsia="zh-CN"/>
        </w:rPr>
        <w:t> [</w:t>
      </w:r>
      <w:r w:rsidR="00C944E0">
        <w:rPr>
          <w:rFonts w:eastAsia="DengXian"/>
          <w:lang w:eastAsia="zh-CN"/>
        </w:rPr>
        <w:t>22]</w:t>
      </w:r>
      <w:r w:rsidRPr="0005663D">
        <w:rPr>
          <w:rFonts w:eastAsia="DengXian"/>
          <w:lang w:eastAsia="zh-CN"/>
        </w:rPr>
        <w:t xml:space="preserve"> to trigger the UE to preform Prose direct discovery. Maybe there is only one internal Application ID because such ID is just used to trigger the discovery and do not need to </w:t>
      </w:r>
      <w:r w:rsidRPr="00464A87">
        <w:rPr>
          <w:rFonts w:eastAsia="DengXian"/>
          <w:lang w:eastAsia="zh-CN"/>
        </w:rPr>
        <w:t xml:space="preserve">distinguish which application </w:t>
      </w:r>
      <w:r>
        <w:rPr>
          <w:rFonts w:eastAsia="DengXian"/>
          <w:lang w:eastAsia="zh-CN"/>
        </w:rPr>
        <w:t>sends the request.</w:t>
      </w:r>
    </w:p>
    <w:p w14:paraId="41527BFF" w14:textId="2992D042" w:rsidR="00442D39" w:rsidRDefault="00442D39" w:rsidP="00466C28">
      <w:r>
        <w:t xml:space="preserve">Given a number of UEs like </w:t>
      </w:r>
      <w:r w:rsidR="008E4C03">
        <w:t>UE2</w:t>
      </w:r>
      <w:r>
        <w:t xml:space="preserve"> within the network coverage with known location and ranging/sidelink positioning capability, a subset of them may be </w:t>
      </w:r>
      <w:r w:rsidR="002F375F">
        <w:t>triggered</w:t>
      </w:r>
      <w:r>
        <w:t xml:space="preserve"> to </w:t>
      </w:r>
      <w:r w:rsidR="002F375F">
        <w:t>initiate direct</w:t>
      </w:r>
      <w:r>
        <w:t xml:space="preserve"> discovery over PC5. Then, they interact with 5GC to obtain 5G ProSe service authorization and the corresponding ProSe Direct Discovery parameters.</w:t>
      </w:r>
    </w:p>
    <w:p w14:paraId="65D78275" w14:textId="0A749B0D" w:rsidR="00442D39" w:rsidRDefault="00442D39" w:rsidP="00466C28">
      <w:r>
        <w:t xml:space="preserve">The Discovery messages is to be used </w:t>
      </w:r>
      <w:r w:rsidR="002F375F">
        <w:t xml:space="preserve">by </w:t>
      </w:r>
      <w:r w:rsidR="008E4C03">
        <w:t>UE2</w:t>
      </w:r>
      <w:r>
        <w:t xml:space="preserve"> to indicate its capability in terms of assisting Uu based positioning as well as ranging/sidelink positioning. The content of Discovery message is to be provided by LMF and may consists of the following:</w:t>
      </w:r>
    </w:p>
    <w:p w14:paraId="711792FE" w14:textId="0B4CD97F" w:rsidR="00442D39" w:rsidRDefault="00442D39" w:rsidP="00442D39">
      <w:pPr>
        <w:pStyle w:val="B1"/>
      </w:pPr>
      <w:r>
        <w:t>-</w:t>
      </w:r>
      <w:r>
        <w:tab/>
        <w:t>UE identity (</w:t>
      </w:r>
      <w:r w:rsidR="008E4C03">
        <w:t>UE2</w:t>
      </w:r>
      <w:r>
        <w:t>).</w:t>
      </w:r>
    </w:p>
    <w:p w14:paraId="0353F4D6" w14:textId="2E042831" w:rsidR="00442D39" w:rsidRDefault="00442D39" w:rsidP="00442D39">
      <w:pPr>
        <w:pStyle w:val="B1"/>
      </w:pPr>
      <w:r>
        <w:t>-</w:t>
      </w:r>
      <w:r>
        <w:tab/>
        <w:t xml:space="preserve">Capability information of </w:t>
      </w:r>
      <w:r w:rsidR="008E4C03">
        <w:t>UE2</w:t>
      </w:r>
      <w:r>
        <w:t>, including positioning capability over Uu and ranging/sidelink positioning capability over PC5. The latter, for example, may include capability of transmitting and/or processing sidelink positioning signals.</w:t>
      </w:r>
    </w:p>
    <w:p w14:paraId="45A503FF" w14:textId="3925A52C" w:rsidR="00442D39" w:rsidRDefault="00442D39" w:rsidP="00442D39">
      <w:pPr>
        <w:pStyle w:val="B1"/>
      </w:pPr>
      <w:r>
        <w:t>-</w:t>
      </w:r>
      <w:r>
        <w:tab/>
        <w:t>Location information.</w:t>
      </w:r>
    </w:p>
    <w:p w14:paraId="21EB536D" w14:textId="71AA2659" w:rsidR="00442D39" w:rsidRDefault="00442D39" w:rsidP="00466C28">
      <w:r>
        <w:t xml:space="preserve">Correspondingly, LMF </w:t>
      </w:r>
      <w:r w:rsidR="002F375F">
        <w:t>triggers</w:t>
      </w:r>
      <w:r>
        <w:t xml:space="preserve"> </w:t>
      </w:r>
      <w:r w:rsidR="008E4C03">
        <w:t>UE1</w:t>
      </w:r>
      <w:r>
        <w:t xml:space="preserve"> with ranging/sidelink positioning capability to monitor the Discovery message on PC5.</w:t>
      </w:r>
    </w:p>
    <w:p w14:paraId="637452BC" w14:textId="1005F102" w:rsidR="00442D39" w:rsidRDefault="00442D39" w:rsidP="00466C28">
      <w:r>
        <w:t xml:space="preserve">Alternatively, LMF may configure </w:t>
      </w:r>
      <w:r w:rsidR="008E4C03">
        <w:t>UE1</w:t>
      </w:r>
      <w:r>
        <w:t xml:space="preserve"> to transmit positioning assistance requests. In this case, the Discovery message may consists of:</w:t>
      </w:r>
    </w:p>
    <w:p w14:paraId="4034CD65" w14:textId="266FD284" w:rsidR="00442D39" w:rsidRDefault="00442D39" w:rsidP="00442D39">
      <w:pPr>
        <w:pStyle w:val="B1"/>
      </w:pPr>
      <w:r>
        <w:t>-</w:t>
      </w:r>
      <w:r>
        <w:tab/>
        <w:t>UE identity (</w:t>
      </w:r>
      <w:r w:rsidR="008E4C03">
        <w:t>UE1</w:t>
      </w:r>
      <w:r>
        <w:t>).</w:t>
      </w:r>
    </w:p>
    <w:p w14:paraId="72E67B0F" w14:textId="77777777" w:rsidR="00442D39" w:rsidRDefault="00442D39" w:rsidP="00442D39">
      <w:pPr>
        <w:pStyle w:val="B1"/>
      </w:pPr>
      <w:r>
        <w:t>-</w:t>
      </w:r>
      <w:r>
        <w:tab/>
        <w:t>Requested positioning capability over Uu and ranging/sidelink positioning capability over PC5. The latter, for example, may include capability of transmitting and/or processing sidelink positioning signals.</w:t>
      </w:r>
    </w:p>
    <w:p w14:paraId="414B6CAD" w14:textId="67F9C30F" w:rsidR="00442D39" w:rsidRDefault="00442D39" w:rsidP="00442D39">
      <w:pPr>
        <w:pStyle w:val="B1"/>
      </w:pPr>
      <w:r>
        <w:t>-</w:t>
      </w:r>
      <w:r>
        <w:tab/>
        <w:t>Requested location information, e.g. accuracy.</w:t>
      </w:r>
    </w:p>
    <w:p w14:paraId="7FC486D1" w14:textId="7902F779" w:rsidR="00466C28" w:rsidRPr="00DF048C" w:rsidRDefault="00466C28" w:rsidP="00466C28">
      <w:r w:rsidRPr="00DF048C">
        <w:t xml:space="preserve">Correspondingly, LMF </w:t>
      </w:r>
      <w:r w:rsidR="002F375F">
        <w:t>triggers</w:t>
      </w:r>
      <w:r w:rsidRPr="00DF048C">
        <w:t xml:space="preserve"> </w:t>
      </w:r>
      <w:r w:rsidR="008E4C03">
        <w:t>UE2</w:t>
      </w:r>
      <w:r w:rsidRPr="00DF048C">
        <w:t xml:space="preserve"> with ranging/sidelink positioning capability to respond to the Discovery message with related information on PC5.</w:t>
      </w:r>
    </w:p>
    <w:p w14:paraId="3174EEE5" w14:textId="5865B2D5" w:rsidR="00466C28" w:rsidRPr="00DF048C" w:rsidRDefault="00F829CE" w:rsidP="00466C28">
      <w:pPr>
        <w:pStyle w:val="Heading3"/>
      </w:pPr>
      <w:bookmarkStart w:id="1560" w:name="_Toc100781005"/>
      <w:bookmarkStart w:id="1561" w:name="_Toc100782230"/>
      <w:bookmarkStart w:id="1562" w:name="_Toc100782354"/>
      <w:bookmarkStart w:id="1563" w:name="_Toc100782483"/>
      <w:bookmarkStart w:id="1564" w:name="_Toc100782612"/>
      <w:bookmarkStart w:id="1565" w:name="_Toc104257758"/>
      <w:bookmarkStart w:id="1566" w:name="_Toc104257932"/>
      <w:bookmarkStart w:id="1567" w:name="_Toc104299466"/>
      <w:bookmarkStart w:id="1568" w:name="_Toc112768466"/>
      <w:bookmarkStart w:id="1569" w:name="_Toc112768754"/>
      <w:bookmarkStart w:id="1570" w:name="_Toc112768994"/>
      <w:bookmarkStart w:id="1571" w:name="_Toc112772430"/>
      <w:bookmarkStart w:id="1572" w:name="_Toc112864105"/>
      <w:bookmarkStart w:id="1573" w:name="_Toc112865247"/>
      <w:bookmarkStart w:id="1574" w:name="_Toc117042708"/>
      <w:bookmarkStart w:id="1575" w:name="_Toc125976078"/>
      <w:bookmarkStart w:id="1576" w:name="_Toc128724954"/>
      <w:r w:rsidRPr="00DF048C">
        <w:t>6.</w:t>
      </w:r>
      <w:r w:rsidRPr="00DF048C">
        <w:rPr>
          <w:lang w:eastAsia="zh-CN"/>
        </w:rPr>
        <w:t>8</w:t>
      </w:r>
      <w:r w:rsidR="00466C28" w:rsidRPr="00DF048C">
        <w:t>.3</w:t>
      </w:r>
      <w:r w:rsidR="00466C28" w:rsidRPr="00DF048C">
        <w:tab/>
        <w:t>Procedures</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6DFDA17A" w14:textId="30317426" w:rsidR="00466C28" w:rsidRDefault="00466C28" w:rsidP="00466C28">
      <w:r w:rsidRPr="00DF048C">
        <w:t>This</w:t>
      </w:r>
      <w:r w:rsidR="00D62CAC">
        <w:t xml:space="preserve"> clause </w:t>
      </w:r>
      <w:r w:rsidRPr="00DF048C">
        <w:t xml:space="preserve">provides a </w:t>
      </w:r>
      <w:r w:rsidR="00442D39" w:rsidRPr="00DF048C">
        <w:t>signalling</w:t>
      </w:r>
      <w:r w:rsidRPr="00DF048C">
        <w:t xml:space="preserve"> procedure for PC5 assisted Network based positioning.</w:t>
      </w:r>
    </w:p>
    <w:p w14:paraId="1902F250" w14:textId="2D72B2C8" w:rsidR="008422C7" w:rsidRDefault="00D47663" w:rsidP="00D47663">
      <w:pPr>
        <w:pStyle w:val="TH"/>
      </w:pPr>
      <w:r>
        <w:object w:dxaOrig="9765" w:dyaOrig="16890" w14:anchorId="3D7A51B0">
          <v:shape id="_x0000_i1046" type="#_x0000_t75" style="width:296.85pt;height:514.2pt" o:ole="">
            <v:imagedata r:id="rId50" o:title=""/>
          </v:shape>
          <o:OLEObject Type="Embed" ProgID="Visio.Drawing.15" ShapeID="_x0000_i1046" DrawAspect="Content" ObjectID="_1739339791" r:id="rId51"/>
        </w:object>
      </w:r>
    </w:p>
    <w:p w14:paraId="54795F80" w14:textId="6FCFD9C9" w:rsidR="00466C28" w:rsidRPr="008E4C03" w:rsidRDefault="00F829CE" w:rsidP="00442D39">
      <w:pPr>
        <w:pStyle w:val="TF"/>
      </w:pPr>
      <w:r w:rsidRPr="008E4C03">
        <w:t>Figure 6.8</w:t>
      </w:r>
      <w:r w:rsidR="00466C28" w:rsidRPr="008E4C03">
        <w:t>.3</w:t>
      </w:r>
      <w:r w:rsidRPr="008E4C03">
        <w:t>-1</w:t>
      </w:r>
      <w:r w:rsidR="008E4C03" w:rsidRPr="008E4C03">
        <w:t>:</w:t>
      </w:r>
      <w:r w:rsidR="00466C28" w:rsidRPr="008E4C03">
        <w:t xml:space="preserve"> Procedure for network-based positioning assisted by ranging/sidelink positioning</w:t>
      </w:r>
    </w:p>
    <w:p w14:paraId="15C3C785" w14:textId="77777777" w:rsidR="000C5E5B" w:rsidRDefault="000C5E5B" w:rsidP="00D47663">
      <w:pPr>
        <w:rPr>
          <w:rFonts w:eastAsia="DengXian"/>
          <w:lang w:eastAsia="zh-CN"/>
        </w:rPr>
      </w:pPr>
      <w:r>
        <w:rPr>
          <w:rFonts w:eastAsia="DengXian"/>
          <w:lang w:eastAsia="zh-CN"/>
        </w:rPr>
        <w:t>Signalling procedures for supporting Uu-based/network-based positioning with ranging/sidelink positioning shown in Figure 6.8.3-1 can be described as the following:</w:t>
      </w:r>
    </w:p>
    <w:p w14:paraId="6C2C9E3E" w14:textId="77777777" w:rsidR="000C5E5B" w:rsidRDefault="000C5E5B" w:rsidP="000C5E5B">
      <w:pPr>
        <w:pStyle w:val="B1"/>
        <w:rPr>
          <w:rFonts w:eastAsia="DengXian"/>
          <w:lang w:eastAsia="zh-CN"/>
        </w:rPr>
      </w:pPr>
      <w:r>
        <w:rPr>
          <w:rFonts w:eastAsia="DengXian"/>
          <w:lang w:eastAsia="zh-CN"/>
        </w:rPr>
        <w:t>1.</w:t>
      </w:r>
      <w:r>
        <w:rPr>
          <w:rFonts w:eastAsia="DengXian"/>
          <w:lang w:eastAsia="zh-CN"/>
        </w:rPr>
        <w:tab/>
        <w:t>The AF sends the location request for the target UE (UE1) directly to the GMLC or via the NEF including the Application ID to indicate which application wants to know the UE location. The LCS QoS may also be contained in the request.</w:t>
      </w:r>
    </w:p>
    <w:p w14:paraId="7D95C6A6" w14:textId="77777777" w:rsidR="000C5E5B" w:rsidRDefault="000C5E5B" w:rsidP="000C5E5B">
      <w:pPr>
        <w:pStyle w:val="B1"/>
        <w:rPr>
          <w:rFonts w:eastAsia="DengXian"/>
          <w:lang w:eastAsia="zh-CN"/>
        </w:rPr>
      </w:pPr>
      <w:r>
        <w:rPr>
          <w:rFonts w:eastAsia="DengXian"/>
          <w:lang w:eastAsia="zh-CN"/>
        </w:rPr>
        <w:t>2.</w:t>
      </w:r>
      <w:r>
        <w:rPr>
          <w:rFonts w:eastAsia="DengXian"/>
          <w:lang w:eastAsia="zh-CN"/>
        </w:rPr>
        <w:tab/>
        <w:t>If the request is from the external AF, the GMLC maps the external Application ID to the internal Application ID.</w:t>
      </w:r>
    </w:p>
    <w:p w14:paraId="7CD28690" w14:textId="4446BC55" w:rsidR="000C5E5B" w:rsidRDefault="000C5E5B" w:rsidP="000C5E5B">
      <w:pPr>
        <w:pStyle w:val="B1"/>
        <w:rPr>
          <w:rFonts w:eastAsia="DengXian"/>
          <w:lang w:eastAsia="zh-CN"/>
        </w:rPr>
      </w:pPr>
      <w:r>
        <w:rPr>
          <w:rFonts w:eastAsia="DengXian"/>
          <w:lang w:eastAsia="zh-CN"/>
        </w:rPr>
        <w:t>3.</w:t>
      </w:r>
      <w:r>
        <w:rPr>
          <w:rFonts w:eastAsia="DengXian"/>
          <w:lang w:eastAsia="zh-CN"/>
        </w:rPr>
        <w:tab/>
        <w:t xml:space="preserve">GMLC sends the location request to the LMF via AMF as described in </w:t>
      </w:r>
      <w:r w:rsidR="006D34D6">
        <w:rPr>
          <w:rFonts w:eastAsia="DengXian"/>
          <w:lang w:eastAsia="zh-CN"/>
        </w:rPr>
        <w:t>TS 23.273 [</w:t>
      </w:r>
      <w:r>
        <w:rPr>
          <w:rFonts w:eastAsia="DengXian"/>
          <w:lang w:eastAsia="zh-CN"/>
        </w:rPr>
        <w:t>11].</w:t>
      </w:r>
    </w:p>
    <w:p w14:paraId="7A869362" w14:textId="36ECE22D" w:rsidR="000C5E5B" w:rsidRDefault="000C5E5B" w:rsidP="000C5E5B">
      <w:pPr>
        <w:pStyle w:val="B1"/>
        <w:rPr>
          <w:rFonts w:eastAsia="DengXian"/>
          <w:lang w:eastAsia="zh-CN"/>
        </w:rPr>
      </w:pPr>
      <w:r>
        <w:rPr>
          <w:rFonts w:eastAsia="DengXian"/>
          <w:lang w:eastAsia="zh-CN"/>
        </w:rPr>
        <w:t>4.</w:t>
      </w:r>
      <w:r>
        <w:rPr>
          <w:rFonts w:eastAsia="DengXian"/>
          <w:lang w:eastAsia="zh-CN"/>
        </w:rPr>
        <w:tab/>
        <w:t xml:space="preserve">Based on the request, the LMF may first trigger the Uu based positioning for UE1. LCS procedures for positioning UE1 are carried out according to </w:t>
      </w:r>
      <w:r w:rsidR="006D34D6">
        <w:rPr>
          <w:rFonts w:eastAsia="DengXian"/>
          <w:lang w:eastAsia="zh-CN"/>
        </w:rPr>
        <w:t>TS 23.273 [</w:t>
      </w:r>
      <w:r>
        <w:rPr>
          <w:rFonts w:eastAsia="DengXian"/>
          <w:lang w:eastAsia="zh-CN"/>
        </w:rPr>
        <w:t>11].</w:t>
      </w:r>
    </w:p>
    <w:p w14:paraId="4CA0EBE5" w14:textId="77777777" w:rsidR="000C5E5B" w:rsidRDefault="000C5E5B" w:rsidP="000C5E5B">
      <w:pPr>
        <w:pStyle w:val="B1"/>
        <w:rPr>
          <w:rFonts w:eastAsia="DengXian"/>
          <w:lang w:eastAsia="zh-CN"/>
        </w:rPr>
      </w:pPr>
      <w:r>
        <w:rPr>
          <w:rFonts w:eastAsia="DengXian"/>
          <w:lang w:eastAsia="zh-CN"/>
        </w:rPr>
        <w:lastRenderedPageBreak/>
        <w:t>5.</w:t>
      </w:r>
      <w:r>
        <w:rPr>
          <w:rFonts w:eastAsia="DengXian"/>
          <w:lang w:eastAsia="zh-CN"/>
        </w:rPr>
        <w:tab/>
        <w:t>Based on the requested LCS QoS, LMF determines to trigger discovery of a Located UE for positioning assistance.</w:t>
      </w:r>
    </w:p>
    <w:p w14:paraId="1BA0B5DB" w14:textId="77777777" w:rsidR="000C5E5B" w:rsidRDefault="000C5E5B" w:rsidP="000C5E5B">
      <w:pPr>
        <w:pStyle w:val="B1"/>
        <w:rPr>
          <w:rFonts w:eastAsia="DengXian"/>
          <w:lang w:eastAsia="zh-CN"/>
        </w:rPr>
      </w:pPr>
      <w:r>
        <w:rPr>
          <w:rFonts w:eastAsia="DengXian"/>
          <w:lang w:eastAsia="zh-CN"/>
        </w:rPr>
        <w:t>6.</w:t>
      </w:r>
      <w:r>
        <w:rPr>
          <w:rFonts w:eastAsia="DengXian"/>
          <w:lang w:eastAsia="zh-CN"/>
        </w:rPr>
        <w:tab/>
        <w:t>LMF obtains capability information in terms of LCS and ranging/sidelink positioning and available location information of a number of UEs within a region of interest, e.g. tracking area, geographical zone, and triggers particular UEs, e.g. UE2, to discover UE1 reusing 5G ProSe Direct Discovery procedure. LMF sends the Application ID to the UE2 to trigger the UE2 discovering UE1 reusing 5G ProSe Direct Discovery procedure. The Application ID can be the internal Application ID provided by the GMLC in step 2. LMF configures the information to be contained in the Discovery message, e.g. UE identity, indication of capability information and/or location information.</w:t>
      </w:r>
    </w:p>
    <w:p w14:paraId="1DCE5CD3" w14:textId="0BDD1A80" w:rsidR="000C5E5B" w:rsidRDefault="000C5E5B" w:rsidP="00D47663">
      <w:pPr>
        <w:pStyle w:val="NO"/>
        <w:rPr>
          <w:rFonts w:eastAsia="DengXian"/>
          <w:lang w:eastAsia="zh-CN"/>
        </w:rPr>
      </w:pPr>
      <w:r>
        <w:rPr>
          <w:rFonts w:eastAsia="DengXian"/>
          <w:lang w:eastAsia="zh-CN"/>
        </w:rPr>
        <w:t>NOTE 1:</w:t>
      </w:r>
      <w:r>
        <w:rPr>
          <w:rFonts w:eastAsia="DengXian"/>
          <w:lang w:eastAsia="zh-CN"/>
        </w:rPr>
        <w:tab/>
        <w:t>LMF is assumed to have obtained the capability/location information of UE2 either by inquiring PRU info or by carrying out Uu based location estimation before this procedure.</w:t>
      </w:r>
    </w:p>
    <w:p w14:paraId="7C169037" w14:textId="77777777" w:rsidR="000C5E5B" w:rsidRDefault="000C5E5B" w:rsidP="000C5E5B">
      <w:pPr>
        <w:pStyle w:val="B1"/>
        <w:rPr>
          <w:rFonts w:eastAsia="DengXian"/>
          <w:lang w:eastAsia="zh-CN"/>
        </w:rPr>
      </w:pPr>
      <w:r>
        <w:rPr>
          <w:rFonts w:eastAsia="DengXian"/>
          <w:lang w:eastAsia="zh-CN"/>
        </w:rPr>
        <w:t>7.</w:t>
      </w:r>
      <w:r>
        <w:rPr>
          <w:rFonts w:eastAsia="DengXian"/>
          <w:lang w:eastAsia="zh-CN"/>
        </w:rPr>
        <w:tab/>
        <w:t>LMF sends the Application ID to the UE1 to trigger UE1 discovering UE2 for positioning assistance reusing 5G ProSe Direct Discovery procedure. The Application ID can be the internal Application ID provided by the GMLC in step 2. LMF configures the information to be contained in the Discovery message. LMF may configure UE1 to send a discovery report to LMF and specify information to be included in the report, e.g. discovered UE identity(UE2).</w:t>
      </w:r>
    </w:p>
    <w:p w14:paraId="1E76B94A" w14:textId="2B27A70B" w:rsidR="000C5E5B" w:rsidRDefault="000C5E5B" w:rsidP="000C5E5B">
      <w:pPr>
        <w:pStyle w:val="B1"/>
        <w:rPr>
          <w:rFonts w:eastAsia="DengXian"/>
          <w:lang w:eastAsia="zh-CN"/>
        </w:rPr>
      </w:pPr>
      <w:r>
        <w:rPr>
          <w:rFonts w:eastAsia="DengXian"/>
          <w:lang w:eastAsia="zh-CN"/>
        </w:rPr>
        <w:t>8.</w:t>
      </w:r>
      <w:r>
        <w:rPr>
          <w:rFonts w:eastAsia="DengXian"/>
          <w:lang w:eastAsia="zh-CN"/>
        </w:rPr>
        <w:tab/>
        <w:t xml:space="preserve">UE1 and UE2 perform 5G ProSe Direct Discovery procedure as defined in clause 6.3.2 of </w:t>
      </w:r>
      <w:r w:rsidR="006D34D6">
        <w:rPr>
          <w:rFonts w:eastAsia="DengXian"/>
          <w:lang w:eastAsia="zh-CN"/>
        </w:rPr>
        <w:t>TS 23.304 [</w:t>
      </w:r>
      <w:r>
        <w:rPr>
          <w:rFonts w:eastAsia="DengXian"/>
          <w:lang w:eastAsia="zh-CN"/>
        </w:rPr>
        <w:t>4].</w:t>
      </w:r>
    </w:p>
    <w:p w14:paraId="18968BD3" w14:textId="77777777" w:rsidR="000C5E5B" w:rsidRDefault="000C5E5B" w:rsidP="000C5E5B">
      <w:pPr>
        <w:pStyle w:val="B1"/>
        <w:rPr>
          <w:rFonts w:eastAsia="DengXian"/>
          <w:lang w:eastAsia="zh-CN"/>
        </w:rPr>
      </w:pPr>
      <w:r>
        <w:rPr>
          <w:rFonts w:eastAsia="DengXian"/>
          <w:lang w:eastAsia="zh-CN"/>
        </w:rPr>
        <w:tab/>
        <w:t>If Model A discovery is used,UE2 broadcasts a Discovery message containing UE identity, indication of capability information and/or location information as configured by LMF in step 3.UE1 monitors Discovery message.</w:t>
      </w:r>
    </w:p>
    <w:p w14:paraId="35145243" w14:textId="77777777" w:rsidR="000C5E5B" w:rsidRDefault="000C5E5B" w:rsidP="000C5E5B">
      <w:pPr>
        <w:pStyle w:val="B1"/>
        <w:rPr>
          <w:rFonts w:eastAsia="DengXian"/>
          <w:lang w:eastAsia="zh-CN"/>
        </w:rPr>
      </w:pPr>
      <w:r>
        <w:rPr>
          <w:rFonts w:eastAsia="DengXian"/>
          <w:lang w:eastAsia="zh-CN"/>
        </w:rPr>
        <w:tab/>
        <w:t>If Model B discovery is used, UE1 transmits a Discovery message containing UE identity, requested capability information and/or location information as configured by LMF. UE2 that receives the request message may respond to UE1.</w:t>
      </w:r>
    </w:p>
    <w:p w14:paraId="760FA347" w14:textId="77777777" w:rsidR="000C5E5B" w:rsidRDefault="000C5E5B" w:rsidP="000C5E5B">
      <w:pPr>
        <w:pStyle w:val="B1"/>
        <w:rPr>
          <w:rFonts w:eastAsia="DengXian"/>
          <w:lang w:eastAsia="zh-CN"/>
        </w:rPr>
      </w:pPr>
      <w:r>
        <w:rPr>
          <w:rFonts w:eastAsia="DengXian"/>
          <w:lang w:eastAsia="zh-CN"/>
        </w:rPr>
        <w:t>9.</w:t>
      </w:r>
      <w:r>
        <w:rPr>
          <w:rFonts w:eastAsia="DengXian"/>
          <w:lang w:eastAsia="zh-CN"/>
        </w:rPr>
        <w:tab/>
        <w:t>Based on the result of direct discovery, UE1 provides a discovery report to LMF as configured in step 4. The discovery report may contain the discovered UE with required capability and/or location information for positioning assistance in its proximity, e.g. UE2.</w:t>
      </w:r>
    </w:p>
    <w:p w14:paraId="2E7CEC67" w14:textId="77777777" w:rsidR="000C5E5B" w:rsidRDefault="000C5E5B" w:rsidP="000C5E5B">
      <w:pPr>
        <w:pStyle w:val="B1"/>
        <w:rPr>
          <w:rFonts w:eastAsia="DengXian"/>
          <w:lang w:eastAsia="zh-CN"/>
        </w:rPr>
      </w:pPr>
      <w:r>
        <w:rPr>
          <w:rFonts w:eastAsia="DengXian"/>
          <w:lang w:eastAsia="zh-CN"/>
        </w:rPr>
        <w:tab/>
        <w:t>UE1 may send one or multiple discovery report messages, if it discovers more than one UE2.</w:t>
      </w:r>
    </w:p>
    <w:p w14:paraId="082036DA" w14:textId="77777777" w:rsidR="000C5E5B" w:rsidRDefault="000C5E5B" w:rsidP="000C5E5B">
      <w:pPr>
        <w:pStyle w:val="B1"/>
        <w:rPr>
          <w:rFonts w:eastAsia="DengXian"/>
          <w:lang w:eastAsia="zh-CN"/>
        </w:rPr>
      </w:pPr>
      <w:r>
        <w:rPr>
          <w:rFonts w:eastAsia="DengXian"/>
          <w:lang w:eastAsia="zh-CN"/>
        </w:rPr>
        <w:t>10.</w:t>
      </w:r>
      <w:r>
        <w:rPr>
          <w:rFonts w:eastAsia="DengXian"/>
          <w:lang w:eastAsia="zh-CN"/>
        </w:rPr>
        <w:tab/>
        <w:t>Based on the discovery report, the LMF determines which UE as a Located UE and in addition to the capability information and location information of the two UEs, LMF determines whether and how ranging/sidelink positioning between UE1 and UE2 should be carried out.</w:t>
      </w:r>
    </w:p>
    <w:p w14:paraId="280937D1" w14:textId="77777777" w:rsidR="000C5E5B" w:rsidRDefault="000C5E5B" w:rsidP="000C5E5B">
      <w:pPr>
        <w:pStyle w:val="B1"/>
        <w:rPr>
          <w:rFonts w:eastAsia="DengXian"/>
          <w:lang w:eastAsia="zh-CN"/>
        </w:rPr>
      </w:pPr>
      <w:r>
        <w:rPr>
          <w:rFonts w:eastAsia="DengXian"/>
          <w:lang w:eastAsia="zh-CN"/>
        </w:rPr>
        <w:t>11.</w:t>
      </w:r>
      <w:r>
        <w:rPr>
          <w:rFonts w:eastAsia="DengXian"/>
          <w:lang w:eastAsia="zh-CN"/>
        </w:rPr>
        <w:tab/>
        <w:t>LMF informs UE1 to perform ranging/sidelink positioning operation with UE2.</w:t>
      </w:r>
    </w:p>
    <w:p w14:paraId="4A80EC24" w14:textId="77777777" w:rsidR="000C5E5B" w:rsidRDefault="000C5E5B" w:rsidP="000C5E5B">
      <w:pPr>
        <w:pStyle w:val="B1"/>
        <w:rPr>
          <w:rFonts w:eastAsia="DengXian"/>
          <w:lang w:eastAsia="zh-CN"/>
        </w:rPr>
      </w:pPr>
      <w:r>
        <w:rPr>
          <w:rFonts w:eastAsia="DengXian"/>
          <w:lang w:eastAsia="zh-CN"/>
        </w:rPr>
        <w:t>12.</w:t>
      </w:r>
      <w:r>
        <w:rPr>
          <w:rFonts w:eastAsia="DengXian"/>
          <w:lang w:eastAsia="zh-CN"/>
        </w:rPr>
        <w:tab/>
        <w:t>UE1 and UE2 carry out ranging/sidelink positioning operations over PC5.</w:t>
      </w:r>
    </w:p>
    <w:p w14:paraId="76855D90" w14:textId="06477D1D" w:rsidR="000C5E5B" w:rsidRDefault="000C5E5B" w:rsidP="000C5E5B">
      <w:pPr>
        <w:pStyle w:val="NO"/>
        <w:rPr>
          <w:rFonts w:eastAsia="DengXian"/>
          <w:lang w:eastAsia="zh-CN"/>
        </w:rPr>
      </w:pPr>
      <w:r>
        <w:rPr>
          <w:rFonts w:eastAsia="DengXian"/>
          <w:lang w:eastAsia="zh-CN"/>
        </w:rPr>
        <w:t>NOTE 2:</w:t>
      </w:r>
      <w:r>
        <w:rPr>
          <w:rFonts w:eastAsia="DengXian"/>
          <w:lang w:eastAsia="zh-CN"/>
        </w:rPr>
        <w:tab/>
        <w:t>Step 9 is based on the Solution to KI#4: control of operations for Ranging/Sidelink positioning.</w:t>
      </w:r>
    </w:p>
    <w:p w14:paraId="7DE25B53" w14:textId="77777777" w:rsidR="000C5E5B" w:rsidRDefault="000C5E5B" w:rsidP="000C5E5B">
      <w:pPr>
        <w:pStyle w:val="B1"/>
        <w:rPr>
          <w:rFonts w:eastAsia="DengXian"/>
          <w:lang w:eastAsia="zh-CN"/>
        </w:rPr>
      </w:pPr>
      <w:r>
        <w:rPr>
          <w:rFonts w:eastAsia="DengXian"/>
          <w:lang w:eastAsia="zh-CN"/>
        </w:rPr>
        <w:t>13.</w:t>
      </w:r>
      <w:r>
        <w:rPr>
          <w:rFonts w:eastAsia="DengXian"/>
          <w:lang w:eastAsia="zh-CN"/>
        </w:rPr>
        <w:tab/>
        <w:t>UE1/UE2 provides ranging/sidelink positioning measurements to LMF.</w:t>
      </w:r>
    </w:p>
    <w:p w14:paraId="100C3866" w14:textId="378D025C" w:rsidR="000C5E5B" w:rsidRDefault="000C5E5B" w:rsidP="000C5E5B">
      <w:pPr>
        <w:pStyle w:val="NO"/>
        <w:rPr>
          <w:rFonts w:eastAsia="DengXian"/>
          <w:lang w:eastAsia="zh-CN"/>
        </w:rPr>
      </w:pPr>
      <w:r>
        <w:rPr>
          <w:rFonts w:eastAsia="DengXian"/>
          <w:lang w:eastAsia="zh-CN"/>
        </w:rPr>
        <w:t>NOTE 3:</w:t>
      </w:r>
      <w:r>
        <w:rPr>
          <w:rFonts w:eastAsia="DengXian"/>
          <w:lang w:eastAsia="zh-CN"/>
        </w:rPr>
        <w:tab/>
        <w:t>Step 10 is for future study in FS_NR_pos_enh2 in RAN WGs (RP-213588).</w:t>
      </w:r>
    </w:p>
    <w:p w14:paraId="47CE9E19" w14:textId="77777777" w:rsidR="000C5E5B" w:rsidRDefault="000C5E5B" w:rsidP="000C5E5B">
      <w:pPr>
        <w:pStyle w:val="B1"/>
        <w:rPr>
          <w:rFonts w:eastAsia="DengXian"/>
          <w:lang w:eastAsia="zh-CN"/>
        </w:rPr>
      </w:pPr>
      <w:r>
        <w:rPr>
          <w:rFonts w:eastAsia="DengXian"/>
          <w:lang w:eastAsia="zh-CN"/>
        </w:rPr>
        <w:t>14.</w:t>
      </w:r>
      <w:r>
        <w:rPr>
          <w:rFonts w:eastAsia="DengXian"/>
          <w:lang w:eastAsia="zh-CN"/>
        </w:rPr>
        <w:tab/>
        <w:t>LMF determines and/or verifies the location estimate of UE1 based on the positioning measurements obtained over both Uu and PC5.</w:t>
      </w:r>
    </w:p>
    <w:p w14:paraId="34205B7C" w14:textId="656D1606" w:rsidR="000C5E5B" w:rsidRDefault="000C5E5B" w:rsidP="000C5E5B">
      <w:pPr>
        <w:pStyle w:val="B1"/>
        <w:rPr>
          <w:rFonts w:eastAsia="DengXian"/>
          <w:lang w:eastAsia="zh-CN"/>
        </w:rPr>
      </w:pPr>
      <w:r>
        <w:rPr>
          <w:rFonts w:eastAsia="DengXian"/>
          <w:lang w:eastAsia="zh-CN"/>
        </w:rPr>
        <w:t>15.</w:t>
      </w:r>
      <w:r>
        <w:rPr>
          <w:rFonts w:eastAsia="DengXian"/>
          <w:lang w:eastAsia="zh-CN"/>
        </w:rPr>
        <w:tab/>
        <w:t>LMF sends the location response to the GMLC including the UE1 location result via AMF.</w:t>
      </w:r>
    </w:p>
    <w:p w14:paraId="7CB0D706" w14:textId="59105553" w:rsidR="000C5E5B" w:rsidRDefault="000C5E5B" w:rsidP="000C5E5B">
      <w:pPr>
        <w:pStyle w:val="B1"/>
        <w:rPr>
          <w:rFonts w:eastAsia="DengXian"/>
          <w:lang w:eastAsia="zh-CN"/>
        </w:rPr>
      </w:pPr>
      <w:r>
        <w:rPr>
          <w:rFonts w:eastAsia="DengXian"/>
          <w:lang w:eastAsia="zh-CN"/>
        </w:rPr>
        <w:t>16.</w:t>
      </w:r>
      <w:r>
        <w:rPr>
          <w:rFonts w:eastAsia="DengXian"/>
          <w:lang w:eastAsia="zh-CN"/>
        </w:rPr>
        <w:tab/>
        <w:t>GMLC sends the location response to the AF including the UE1 location result.</w:t>
      </w:r>
    </w:p>
    <w:p w14:paraId="5E4F4455" w14:textId="0773CE3C" w:rsidR="00A004A6" w:rsidRPr="00A004A6" w:rsidRDefault="001F671C" w:rsidP="000C5E5B">
      <w:pPr>
        <w:pStyle w:val="EditorsNote"/>
        <w:rPr>
          <w:lang w:val="x-none"/>
        </w:rPr>
      </w:pPr>
      <w:r w:rsidRPr="00D76172">
        <w:rPr>
          <w:lang w:val="en-US" w:eastAsia="zh-CN"/>
        </w:rPr>
        <w:t>Editor</w:t>
      </w:r>
      <w:r>
        <w:rPr>
          <w:lang w:val="en-US" w:eastAsia="zh-CN"/>
        </w:rPr>
        <w:t>'</w:t>
      </w:r>
      <w:r w:rsidRPr="00D76172">
        <w:rPr>
          <w:lang w:val="en-US" w:eastAsia="zh-CN"/>
        </w:rPr>
        <w:t>s note:</w:t>
      </w:r>
      <w:r w:rsidR="000C5E5B">
        <w:tab/>
      </w:r>
      <w:r w:rsidR="00A004A6" w:rsidRPr="00A004A6">
        <w:t>T</w:t>
      </w:r>
      <w:r w:rsidR="00A004A6" w:rsidRPr="00A004A6">
        <w:rPr>
          <w:rFonts w:hint="eastAsia"/>
        </w:rPr>
        <w:t>he current solution just support the UE1 and UE2 serving by the same LMF and for the case where the UE1 and UE2 have different serving AMF and LMF is FFS.</w:t>
      </w:r>
    </w:p>
    <w:p w14:paraId="4B86747F" w14:textId="7547E0DE" w:rsidR="00466C28" w:rsidRPr="00DF048C" w:rsidRDefault="00F829CE" w:rsidP="00466C28">
      <w:pPr>
        <w:pStyle w:val="Heading3"/>
      </w:pPr>
      <w:bookmarkStart w:id="1577" w:name="_Toc100781006"/>
      <w:bookmarkStart w:id="1578" w:name="_Toc100782231"/>
      <w:bookmarkStart w:id="1579" w:name="_Toc100782355"/>
      <w:bookmarkStart w:id="1580" w:name="_Toc100782484"/>
      <w:bookmarkStart w:id="1581" w:name="_Toc100782613"/>
      <w:bookmarkStart w:id="1582" w:name="_Toc104257759"/>
      <w:bookmarkStart w:id="1583" w:name="_Toc104257933"/>
      <w:bookmarkStart w:id="1584" w:name="_Toc104299467"/>
      <w:bookmarkStart w:id="1585" w:name="_Toc112768467"/>
      <w:bookmarkStart w:id="1586" w:name="_Toc112768755"/>
      <w:bookmarkStart w:id="1587" w:name="_Toc112768995"/>
      <w:bookmarkStart w:id="1588" w:name="_Toc112772431"/>
      <w:bookmarkStart w:id="1589" w:name="_Toc112864106"/>
      <w:bookmarkStart w:id="1590" w:name="_Toc112865248"/>
      <w:bookmarkStart w:id="1591" w:name="_Toc117042709"/>
      <w:bookmarkStart w:id="1592" w:name="_Toc125976079"/>
      <w:bookmarkStart w:id="1593" w:name="_Toc128724955"/>
      <w:r w:rsidRPr="00DF048C">
        <w:t>6.8</w:t>
      </w:r>
      <w:r w:rsidR="00466C28" w:rsidRPr="00DF048C">
        <w:t>.4</w:t>
      </w:r>
      <w:r w:rsidR="00466C28" w:rsidRPr="00DF048C">
        <w:tab/>
        <w:t>Impacts on services, entities, and interfaces</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00300767" w14:textId="051C2BC1" w:rsidR="00466C28" w:rsidRDefault="00466C28" w:rsidP="00466C28">
      <w:r w:rsidRPr="00DF048C">
        <w:t>LMF:</w:t>
      </w:r>
    </w:p>
    <w:p w14:paraId="7F38E6AB" w14:textId="07C23B47" w:rsidR="004F50F6" w:rsidRPr="000C5E5B" w:rsidRDefault="004F50F6" w:rsidP="004F50F6">
      <w:pPr>
        <w:pStyle w:val="B1"/>
      </w:pPr>
      <w:r w:rsidRPr="000C5E5B">
        <w:t>-</w:t>
      </w:r>
      <w:r w:rsidRPr="000C5E5B">
        <w:tab/>
        <w:t>Trigger UE discovery based on LCS QoS verification.</w:t>
      </w:r>
    </w:p>
    <w:p w14:paraId="20BFC65E" w14:textId="6A0E2103" w:rsidR="004F50F6" w:rsidRPr="000C5E5B" w:rsidRDefault="004F50F6" w:rsidP="004F50F6">
      <w:pPr>
        <w:pStyle w:val="B1"/>
      </w:pPr>
      <w:r w:rsidRPr="000C5E5B">
        <w:lastRenderedPageBreak/>
        <w:t>-</w:t>
      </w:r>
      <w:r w:rsidRPr="000C5E5B">
        <w:tab/>
        <w:t>Configure content of the discovery message.</w:t>
      </w:r>
    </w:p>
    <w:p w14:paraId="3B156308" w14:textId="6923FFF7" w:rsidR="003D7CB0" w:rsidRPr="000C5E5B" w:rsidRDefault="003D7CB0" w:rsidP="004F50F6">
      <w:pPr>
        <w:pStyle w:val="B1"/>
      </w:pPr>
      <w:r w:rsidRPr="000C5E5B">
        <w:t>-</w:t>
      </w:r>
      <w:r w:rsidR="00092FB4" w:rsidRPr="000C5E5B">
        <w:tab/>
      </w:r>
      <w:r w:rsidRPr="000C5E5B">
        <w:t xml:space="preserve">Determine whether and how a </w:t>
      </w:r>
      <w:r w:rsidR="006B72DA" w:rsidRPr="000C5E5B">
        <w:t>Located UE</w:t>
      </w:r>
      <w:r w:rsidRPr="000C5E5B">
        <w:t xml:space="preserve"> to be involved in ranging/sidelink positioning for assisting Uu-based positioning.</w:t>
      </w:r>
    </w:p>
    <w:p w14:paraId="44515AAA" w14:textId="12ECCD82" w:rsidR="004F50F6" w:rsidRPr="000C5E5B" w:rsidRDefault="004F50F6" w:rsidP="004F50F6">
      <w:pPr>
        <w:pStyle w:val="B1"/>
      </w:pPr>
      <w:r w:rsidRPr="000C5E5B">
        <w:t>-</w:t>
      </w:r>
      <w:r w:rsidRPr="000C5E5B">
        <w:tab/>
        <w:t>Determine LCS target UE</w:t>
      </w:r>
      <w:r w:rsidR="001F671C">
        <w:t>'</w:t>
      </w:r>
      <w:r w:rsidRPr="000C5E5B">
        <w:t>s location based on location information obtained over Uu and PC5.</w:t>
      </w:r>
    </w:p>
    <w:p w14:paraId="48C5F56D" w14:textId="559BE4B7" w:rsidR="00A004A6" w:rsidRPr="000C5E5B" w:rsidRDefault="00A004A6" w:rsidP="004F50F6">
      <w:pPr>
        <w:pStyle w:val="B1"/>
      </w:pPr>
      <w:r w:rsidRPr="000C5E5B">
        <w:rPr>
          <w:rFonts w:eastAsia="DengXian" w:hint="eastAsia"/>
        </w:rPr>
        <w:t>-</w:t>
      </w:r>
      <w:r w:rsidRPr="000C5E5B">
        <w:rPr>
          <w:rFonts w:eastAsia="DengXian"/>
        </w:rPr>
        <w:tab/>
        <w:t>Send the Application ID to the UE.</w:t>
      </w:r>
    </w:p>
    <w:p w14:paraId="6C8A578C" w14:textId="77777777" w:rsidR="00466C28" w:rsidRPr="00DF048C" w:rsidRDefault="00466C28" w:rsidP="00466C28">
      <w:r w:rsidRPr="00DF048C">
        <w:t>UE:</w:t>
      </w:r>
    </w:p>
    <w:p w14:paraId="62E2A0D5" w14:textId="7A687B1B" w:rsidR="004F50F6" w:rsidRPr="000C5E5B" w:rsidRDefault="004F50F6" w:rsidP="004F50F6">
      <w:pPr>
        <w:pStyle w:val="B1"/>
      </w:pPr>
      <w:r w:rsidRPr="000C5E5B">
        <w:t>-</w:t>
      </w:r>
      <w:r w:rsidRPr="000C5E5B">
        <w:tab/>
        <w:t>Carry out positioning assisting UE discovery procedure based on LMF configuration.</w:t>
      </w:r>
    </w:p>
    <w:p w14:paraId="2D4C8E36" w14:textId="77777777" w:rsidR="00A004A6" w:rsidRPr="00B3381A" w:rsidRDefault="00A004A6" w:rsidP="00C944E0">
      <w:pPr>
        <w:rPr>
          <w:rFonts w:eastAsia="DengXian"/>
          <w:lang w:eastAsia="zh-CN"/>
        </w:rPr>
      </w:pPr>
      <w:bookmarkStart w:id="1594" w:name="_PERM_MCCTEMPBM_CRPT59720000___2"/>
      <w:r w:rsidRPr="00B3381A">
        <w:rPr>
          <w:rFonts w:eastAsia="DengXian" w:hint="eastAsia"/>
          <w:lang w:eastAsia="zh-CN"/>
        </w:rPr>
        <w:t>G</w:t>
      </w:r>
      <w:r w:rsidRPr="00B3381A">
        <w:rPr>
          <w:rFonts w:eastAsia="DengXian"/>
          <w:lang w:eastAsia="zh-CN"/>
        </w:rPr>
        <w:t>MLC:</w:t>
      </w:r>
    </w:p>
    <w:p w14:paraId="6CF88368" w14:textId="77777777" w:rsidR="00A004A6" w:rsidRPr="00C944E0" w:rsidRDefault="00A004A6" w:rsidP="00C944E0">
      <w:pPr>
        <w:pStyle w:val="B1"/>
      </w:pPr>
      <w:r w:rsidRPr="00C944E0">
        <w:t>-</w:t>
      </w:r>
      <w:r w:rsidRPr="00C944E0">
        <w:tab/>
        <w:t>Map the external Application ID to the internal Application ID.</w:t>
      </w:r>
    </w:p>
    <w:p w14:paraId="14D62C2A" w14:textId="77777777" w:rsidR="00A004A6" w:rsidRDefault="00A004A6" w:rsidP="00C944E0">
      <w:pPr>
        <w:rPr>
          <w:rFonts w:eastAsia="DengXian"/>
          <w:lang w:eastAsia="zh-CN"/>
        </w:rPr>
      </w:pPr>
      <w:r>
        <w:rPr>
          <w:rFonts w:eastAsia="DengXian" w:hint="eastAsia"/>
          <w:lang w:eastAsia="zh-CN"/>
        </w:rPr>
        <w:t>A</w:t>
      </w:r>
      <w:r>
        <w:rPr>
          <w:rFonts w:eastAsia="DengXian"/>
          <w:lang w:eastAsia="zh-CN"/>
        </w:rPr>
        <w:t>F</w:t>
      </w:r>
    </w:p>
    <w:bookmarkEnd w:id="1594"/>
    <w:p w14:paraId="1547BCBD" w14:textId="2EDAAB2C" w:rsidR="00A004A6" w:rsidRPr="000C5E5B" w:rsidRDefault="00A004A6" w:rsidP="000C5E5B">
      <w:pPr>
        <w:pStyle w:val="B1"/>
      </w:pPr>
      <w:r w:rsidRPr="000C5E5B">
        <w:rPr>
          <w:rFonts w:eastAsia="DengXian"/>
        </w:rPr>
        <w:t>-</w:t>
      </w:r>
      <w:r w:rsidRPr="000C5E5B">
        <w:rPr>
          <w:rFonts w:eastAsia="DengXian"/>
        </w:rPr>
        <w:tab/>
        <w:t>Send the Application ID to the GMLC directly or via NEF.</w:t>
      </w:r>
    </w:p>
    <w:p w14:paraId="2A19B54D" w14:textId="5ED29762" w:rsidR="00BE20D5" w:rsidRPr="00DF048C" w:rsidRDefault="00BE20D5" w:rsidP="00BE20D5">
      <w:pPr>
        <w:pStyle w:val="Heading2"/>
      </w:pPr>
      <w:bookmarkStart w:id="1595" w:name="_Toc100781007"/>
      <w:bookmarkStart w:id="1596" w:name="_Toc100782232"/>
      <w:bookmarkStart w:id="1597" w:name="_Toc100782356"/>
      <w:bookmarkStart w:id="1598" w:name="_Toc100782485"/>
      <w:bookmarkStart w:id="1599" w:name="_Toc100782614"/>
      <w:bookmarkStart w:id="1600" w:name="_Toc104257760"/>
      <w:bookmarkStart w:id="1601" w:name="_Toc104257934"/>
      <w:bookmarkStart w:id="1602" w:name="_Toc104299468"/>
      <w:bookmarkStart w:id="1603" w:name="_Toc112768468"/>
      <w:bookmarkStart w:id="1604" w:name="_Toc112768756"/>
      <w:bookmarkStart w:id="1605" w:name="_Toc112768996"/>
      <w:bookmarkStart w:id="1606" w:name="_Toc112772432"/>
      <w:bookmarkStart w:id="1607" w:name="_Toc112864107"/>
      <w:bookmarkStart w:id="1608" w:name="_Toc112865249"/>
      <w:bookmarkStart w:id="1609" w:name="_Toc117042710"/>
      <w:bookmarkStart w:id="1610" w:name="_Toc125976080"/>
      <w:bookmarkStart w:id="1611" w:name="_Toc128724956"/>
      <w:r w:rsidRPr="00DF048C">
        <w:t>6.9</w:t>
      </w:r>
      <w:r w:rsidRPr="00DF048C">
        <w:tab/>
        <w:t>Solution #9: Solution for KI#6 on Ranging/SL positioning service exposure to UE</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374D1022" w14:textId="78DBF6B3" w:rsidR="00BE20D5" w:rsidRPr="00DF048C" w:rsidRDefault="00BE20D5" w:rsidP="00BE20D5">
      <w:pPr>
        <w:pStyle w:val="EditorsNote"/>
      </w:pPr>
    </w:p>
    <w:p w14:paraId="2270B4EE" w14:textId="2BA55D41" w:rsidR="00BE20D5" w:rsidRPr="00DF048C" w:rsidRDefault="00BE20D5" w:rsidP="00BE20D5">
      <w:pPr>
        <w:pStyle w:val="Heading3"/>
      </w:pPr>
      <w:bookmarkStart w:id="1612" w:name="_Toc100781008"/>
      <w:bookmarkStart w:id="1613" w:name="_Toc100782233"/>
      <w:bookmarkStart w:id="1614" w:name="_Toc100782357"/>
      <w:bookmarkStart w:id="1615" w:name="_Toc100782486"/>
      <w:bookmarkStart w:id="1616" w:name="_Toc100782615"/>
      <w:bookmarkStart w:id="1617" w:name="_Toc104257761"/>
      <w:bookmarkStart w:id="1618" w:name="_Toc104257935"/>
      <w:bookmarkStart w:id="1619" w:name="_Toc104299469"/>
      <w:bookmarkStart w:id="1620" w:name="_Toc112768469"/>
      <w:bookmarkStart w:id="1621" w:name="_Toc112768757"/>
      <w:bookmarkStart w:id="1622" w:name="_Toc112768997"/>
      <w:bookmarkStart w:id="1623" w:name="_Toc112772433"/>
      <w:bookmarkStart w:id="1624" w:name="_Toc112864108"/>
      <w:bookmarkStart w:id="1625" w:name="_Toc112865250"/>
      <w:bookmarkStart w:id="1626" w:name="_Toc117042711"/>
      <w:bookmarkStart w:id="1627" w:name="_Toc125976081"/>
      <w:bookmarkStart w:id="1628" w:name="_Toc128724957"/>
      <w:r w:rsidRPr="00DF048C">
        <w:t>6.9.1</w:t>
      </w:r>
      <w:r w:rsidRPr="00DF048C">
        <w:tab/>
        <w:t>General</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097C8FDB" w14:textId="77777777" w:rsidR="004F50F6" w:rsidRDefault="004F50F6" w:rsidP="00BE20D5">
      <w:pPr>
        <w:rPr>
          <w:lang w:eastAsia="zh-CN"/>
        </w:rPr>
      </w:pPr>
      <w:r>
        <w:rPr>
          <w:lang w:eastAsia="zh-CN"/>
        </w:rPr>
        <w:t>The solutions address the ranging and sidelink positioning service exposure to UE for Key Issue #6.</w:t>
      </w:r>
    </w:p>
    <w:p w14:paraId="53A3DABD" w14:textId="77777777" w:rsidR="004F50F6" w:rsidRDefault="004F50F6" w:rsidP="00BE20D5">
      <w:pPr>
        <w:rPr>
          <w:lang w:eastAsia="zh-CN"/>
        </w:rPr>
      </w:pPr>
      <w:r>
        <w:rPr>
          <w:lang w:eastAsia="zh-CN"/>
        </w:rPr>
        <w:t>The followings give two potential cases and the corresponding solutions:</w:t>
      </w:r>
    </w:p>
    <w:p w14:paraId="75E90F0C" w14:textId="17908258" w:rsidR="004F50F6" w:rsidRPr="008E4C03" w:rsidRDefault="004F50F6" w:rsidP="004F50F6">
      <w:pPr>
        <w:pStyle w:val="NO"/>
      </w:pPr>
      <w:r w:rsidRPr="008E4C03">
        <w:t>Case</w:t>
      </w:r>
      <w:r w:rsidR="008E4C03">
        <w:t> </w:t>
      </w:r>
      <w:r w:rsidRPr="008E4C03">
        <w:t>1:</w:t>
      </w:r>
      <w:r w:rsidRPr="008E4C03">
        <w:tab/>
        <w:t>Two UEs, the UE involved in Ranging/SL positioning consumes the Ranging/SL positioning service.</w:t>
      </w:r>
    </w:p>
    <w:p w14:paraId="76F9E7B5" w14:textId="29941B81" w:rsidR="004F50F6" w:rsidRPr="008E4C03" w:rsidRDefault="004F50F6" w:rsidP="004F50F6">
      <w:pPr>
        <w:pStyle w:val="NO"/>
      </w:pPr>
      <w:r w:rsidRPr="008E4C03">
        <w:t>Case</w:t>
      </w:r>
      <w:r w:rsidR="008E4C03">
        <w:t> </w:t>
      </w:r>
      <w:r w:rsidRPr="008E4C03">
        <w:t>2:</w:t>
      </w:r>
      <w:r w:rsidRPr="008E4C03">
        <w:tab/>
        <w:t xml:space="preserve">Three UEs, the </w:t>
      </w:r>
      <w:r w:rsidR="00AF2127">
        <w:t>SL Positioning Client</w:t>
      </w:r>
      <w:r w:rsidRPr="008E4C03">
        <w:t xml:space="preserve"> UE consumes the Ranging/SL positioning service.</w:t>
      </w:r>
    </w:p>
    <w:p w14:paraId="6DF575ED" w14:textId="6276AA99" w:rsidR="00BE20D5" w:rsidRPr="00DF048C" w:rsidRDefault="00BE20D5" w:rsidP="00BE20D5">
      <w:pPr>
        <w:pStyle w:val="Heading3"/>
      </w:pPr>
      <w:bookmarkStart w:id="1629" w:name="_Toc100781009"/>
      <w:bookmarkStart w:id="1630" w:name="_Toc100782234"/>
      <w:bookmarkStart w:id="1631" w:name="_Toc100782358"/>
      <w:bookmarkStart w:id="1632" w:name="_Toc100782487"/>
      <w:bookmarkStart w:id="1633" w:name="_Toc100782616"/>
      <w:bookmarkStart w:id="1634" w:name="_Toc104257762"/>
      <w:bookmarkStart w:id="1635" w:name="_Toc104257936"/>
      <w:bookmarkStart w:id="1636" w:name="_Toc104299470"/>
      <w:bookmarkStart w:id="1637" w:name="_Toc112768470"/>
      <w:bookmarkStart w:id="1638" w:name="_Toc112768758"/>
      <w:bookmarkStart w:id="1639" w:name="_Toc112768998"/>
      <w:bookmarkStart w:id="1640" w:name="_Toc112772434"/>
      <w:bookmarkStart w:id="1641" w:name="_Toc112864109"/>
      <w:bookmarkStart w:id="1642" w:name="_Toc112865251"/>
      <w:bookmarkStart w:id="1643" w:name="_Toc117042712"/>
      <w:bookmarkStart w:id="1644" w:name="_Toc125976082"/>
      <w:bookmarkStart w:id="1645" w:name="_Toc128724958"/>
      <w:r w:rsidRPr="00DF048C">
        <w:t>6.9.2</w:t>
      </w:r>
      <w:r w:rsidRPr="00DF048C">
        <w:tab/>
        <w:t>Functional descriptions</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5626257" w14:textId="77777777" w:rsidR="004F50F6" w:rsidRDefault="004F50F6" w:rsidP="00BE20D5">
      <w:pPr>
        <w:rPr>
          <w:rFonts w:eastAsia="SimSun"/>
          <w:lang w:eastAsia="zh-CN" w:bidi="ar"/>
        </w:rPr>
      </w:pPr>
      <w:r>
        <w:rPr>
          <w:rFonts w:eastAsia="SimSun"/>
          <w:lang w:eastAsia="zh-CN" w:bidi="ar"/>
        </w:rPr>
        <w:t>Ranging/SL positioning refers to the determination of the distance between two UEs or more UEs and/or the direction and/or relative positioning of one UE (i.e. Target UE) from another UE (i.e. Reference UE) via PC5 interface.</w:t>
      </w:r>
    </w:p>
    <w:p w14:paraId="5D31C88F" w14:textId="75FCD8D7" w:rsidR="004F50F6" w:rsidRDefault="004F50F6" w:rsidP="00BE20D5">
      <w:pPr>
        <w:rPr>
          <w:rFonts w:eastAsia="SimSun"/>
          <w:lang w:eastAsia="zh-CN" w:bidi="ar"/>
        </w:rPr>
      </w:pPr>
      <w:r>
        <w:rPr>
          <w:rFonts w:eastAsia="SimSun"/>
          <w:lang w:eastAsia="zh-CN" w:bidi="ar"/>
        </w:rPr>
        <w:t xml:space="preserve">The consumer can be the UE involved in the Ranging/SL positioning service, or a </w:t>
      </w:r>
      <w:r w:rsidR="00AF2127">
        <w:t>SL Positioning Client</w:t>
      </w:r>
      <w:r>
        <w:rPr>
          <w:rFonts w:eastAsia="SimSun"/>
          <w:lang w:eastAsia="zh-CN" w:bidi="ar"/>
        </w:rPr>
        <w:t xml:space="preserve"> UE. The UE/</w:t>
      </w:r>
      <w:r w:rsidR="00AF2127">
        <w:t>SL Positioning Client</w:t>
      </w:r>
      <w:r>
        <w:rPr>
          <w:rFonts w:eastAsia="SimSun"/>
          <w:lang w:eastAsia="zh-CN" w:bidi="ar"/>
        </w:rPr>
        <w:t xml:space="preserve"> UE may perform the Ranging/SL positioning operation directly via PC5 interface and use the result locally, without involvement of 5GC, or the </w:t>
      </w:r>
      <w:r w:rsidR="00AF2127">
        <w:t>SL Positioning Client</w:t>
      </w:r>
      <w:r>
        <w:rPr>
          <w:rFonts w:eastAsia="SimSun"/>
          <w:lang w:eastAsia="zh-CN" w:bidi="ar"/>
        </w:rPr>
        <w:t xml:space="preserve"> UE (e.g. out of SL coverage of either UE subject to Ranging/SL positioning) requests Ranging/Sidelink positioning service with the involvement of 5GC (e.g. AMF, LMF, etc.).</w:t>
      </w:r>
    </w:p>
    <w:p w14:paraId="42E5A4DD" w14:textId="4F9205C5" w:rsidR="00BE20D5" w:rsidRPr="00DF048C" w:rsidRDefault="00BE20D5" w:rsidP="00BE20D5">
      <w:pPr>
        <w:pStyle w:val="Heading3"/>
      </w:pPr>
      <w:bookmarkStart w:id="1646" w:name="_Toc100781010"/>
      <w:bookmarkStart w:id="1647" w:name="_Toc100782235"/>
      <w:bookmarkStart w:id="1648" w:name="_Toc100782359"/>
      <w:bookmarkStart w:id="1649" w:name="_Toc100782488"/>
      <w:bookmarkStart w:id="1650" w:name="_Toc100782617"/>
      <w:bookmarkStart w:id="1651" w:name="_Toc104257763"/>
      <w:bookmarkStart w:id="1652" w:name="_Toc104257937"/>
      <w:bookmarkStart w:id="1653" w:name="_Toc104299471"/>
      <w:bookmarkStart w:id="1654" w:name="_Toc112768471"/>
      <w:bookmarkStart w:id="1655" w:name="_Toc112768759"/>
      <w:bookmarkStart w:id="1656" w:name="_Toc112768999"/>
      <w:bookmarkStart w:id="1657" w:name="_Toc112772435"/>
      <w:bookmarkStart w:id="1658" w:name="_Toc112864110"/>
      <w:bookmarkStart w:id="1659" w:name="_Toc112865252"/>
      <w:bookmarkStart w:id="1660" w:name="_Toc117042713"/>
      <w:bookmarkStart w:id="1661" w:name="_Toc125976083"/>
      <w:bookmarkStart w:id="1662" w:name="_Toc128724959"/>
      <w:r w:rsidRPr="00DF048C">
        <w:lastRenderedPageBreak/>
        <w:t>6.9.3</w:t>
      </w:r>
      <w:r w:rsidRPr="00DF048C">
        <w:tab/>
        <w:t>Procedures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7EF2786A" w14:textId="556D4198" w:rsidR="00BE20D5" w:rsidRPr="00DF048C" w:rsidRDefault="00BE20D5" w:rsidP="00BE20D5">
      <w:pPr>
        <w:pStyle w:val="Heading4"/>
        <w:rPr>
          <w:lang w:eastAsia="zh-CN"/>
        </w:rPr>
      </w:pPr>
      <w:bookmarkStart w:id="1663" w:name="_Toc100781011"/>
      <w:bookmarkStart w:id="1664" w:name="_Toc100782236"/>
      <w:bookmarkStart w:id="1665" w:name="_Toc100782360"/>
      <w:bookmarkStart w:id="1666" w:name="_Toc100782489"/>
      <w:bookmarkStart w:id="1667" w:name="_Toc100782618"/>
      <w:bookmarkStart w:id="1668" w:name="_Toc104299472"/>
      <w:bookmarkStart w:id="1669" w:name="_Toc112768472"/>
      <w:bookmarkStart w:id="1670" w:name="_Toc112768760"/>
      <w:bookmarkStart w:id="1671" w:name="_Toc112769000"/>
      <w:bookmarkStart w:id="1672" w:name="_Toc112772436"/>
      <w:bookmarkStart w:id="1673" w:name="_Toc112864111"/>
      <w:bookmarkStart w:id="1674" w:name="_Toc112865253"/>
      <w:bookmarkStart w:id="1675" w:name="_Toc125976084"/>
      <w:bookmarkStart w:id="1676" w:name="_Toc128724960"/>
      <w:r w:rsidRPr="00DF048C">
        <w:rPr>
          <w:lang w:eastAsia="zh-CN"/>
        </w:rPr>
        <w:t>6.9.3.1</w:t>
      </w:r>
      <w:r w:rsidRPr="00DF048C">
        <w:rPr>
          <w:lang w:eastAsia="zh-CN"/>
        </w:rPr>
        <w:tab/>
        <w:t>UE involved in SL ranging consumes the Ranging/SL positioning service</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38F87693" w14:textId="39DBB609" w:rsidR="004F50F6" w:rsidRDefault="004F50F6" w:rsidP="007367C6">
      <w:pPr>
        <w:pStyle w:val="TH"/>
      </w:pPr>
      <w:r>
        <w:object w:dxaOrig="4395" w:dyaOrig="1982" w14:anchorId="0443D2BE">
          <v:shape id="_x0000_i1047" type="#_x0000_t75" style="width:220.1pt;height:97.8pt" o:ole="">
            <v:imagedata r:id="rId52" o:title=""/>
          </v:shape>
          <o:OLEObject Type="Embed" ProgID="Word.Picture.8" ShapeID="_x0000_i1047" DrawAspect="Content" ObjectID="_1739339792" r:id="rId53"/>
        </w:object>
      </w:r>
    </w:p>
    <w:p w14:paraId="754168D4" w14:textId="62DF5B2E" w:rsidR="00BE20D5" w:rsidRPr="00DF048C" w:rsidRDefault="00BE20D5" w:rsidP="00BE20D5">
      <w:pPr>
        <w:pStyle w:val="TF"/>
      </w:pPr>
      <w:r w:rsidRPr="00DF048C">
        <w:rPr>
          <w:lang w:eastAsia="zh-CN"/>
        </w:rPr>
        <w:t>Figure 6.9.3.1-1</w:t>
      </w:r>
      <w:r w:rsidRPr="00DF048C">
        <w:t xml:space="preserve">: </w:t>
      </w:r>
      <w:r w:rsidRPr="00DF048C">
        <w:rPr>
          <w:lang w:eastAsia="zh-CN"/>
        </w:rPr>
        <w:t>UE involved in SL ranging consumes the Ranging/SL positioning service</w:t>
      </w:r>
    </w:p>
    <w:p w14:paraId="695F72C4" w14:textId="77777777" w:rsidR="00BE20D5" w:rsidRPr="00DF048C" w:rsidRDefault="00BE20D5" w:rsidP="00BE20D5">
      <w:pPr>
        <w:rPr>
          <w:lang w:eastAsia="zh-CN"/>
        </w:rPr>
      </w:pPr>
      <w:r w:rsidRPr="00DF048C">
        <w:rPr>
          <w:lang w:eastAsia="zh-CN"/>
        </w:rPr>
        <w:t xml:space="preserve">In this case, two UEs are involved in the Ranging/SL positioning operation. The UE triggers ranging service, performs the Ranging/SL positioning operation, and makes the calculation locally, i.e. </w:t>
      </w:r>
      <w:r w:rsidRPr="00DF048C">
        <w:t xml:space="preserve">Ranging/SL positioning service is exposed to one of the two </w:t>
      </w:r>
      <w:r w:rsidRPr="00DF048C">
        <w:rPr>
          <w:lang w:eastAsia="zh-CN"/>
        </w:rPr>
        <w:t>UEs.</w:t>
      </w:r>
    </w:p>
    <w:bookmarkStart w:id="1677" w:name="_MON_1711450427"/>
    <w:bookmarkEnd w:id="1677"/>
    <w:p w14:paraId="44FA1ED9" w14:textId="7053D75F" w:rsidR="004F50F6" w:rsidRDefault="004F50F6" w:rsidP="004F50F6">
      <w:pPr>
        <w:pStyle w:val="TH"/>
      </w:pPr>
      <w:r>
        <w:object w:dxaOrig="5670" w:dyaOrig="3825" w14:anchorId="526698A0">
          <v:shape id="_x0000_i1048" type="#_x0000_t75" style="width:283.25pt;height:189.5pt" o:ole="">
            <v:imagedata r:id="rId54" o:title=""/>
          </v:shape>
          <o:OLEObject Type="Embed" ProgID="Word.Picture.8" ShapeID="_x0000_i1048" DrawAspect="Content" ObjectID="_1739339793" r:id="rId55"/>
        </w:object>
      </w:r>
    </w:p>
    <w:p w14:paraId="02D2822F" w14:textId="18DA1C47" w:rsidR="00BE20D5" w:rsidRPr="00DF048C" w:rsidRDefault="00BE20D5" w:rsidP="00BE20D5">
      <w:pPr>
        <w:pStyle w:val="TF"/>
      </w:pPr>
      <w:r w:rsidRPr="00DF048C">
        <w:rPr>
          <w:lang w:eastAsia="zh-CN"/>
        </w:rPr>
        <w:t>Figure 6.9.3.1-2</w:t>
      </w:r>
      <w:r w:rsidRPr="00DF048C">
        <w:t xml:space="preserve">: Procedure of </w:t>
      </w:r>
      <w:r w:rsidRPr="00DF048C">
        <w:rPr>
          <w:lang w:eastAsia="zh-CN"/>
        </w:rPr>
        <w:t>ranging UE consumes the Ranging/SL positioning service</w:t>
      </w:r>
    </w:p>
    <w:p w14:paraId="7FE881DE" w14:textId="0749B9B7" w:rsidR="00BE20D5" w:rsidRPr="00DF048C" w:rsidRDefault="00BE20D5" w:rsidP="00BE20D5">
      <w:pPr>
        <w:pStyle w:val="B1"/>
        <w:rPr>
          <w:lang w:eastAsia="zh-CN"/>
        </w:rPr>
      </w:pPr>
      <w:r w:rsidRPr="00DF048C">
        <w:rPr>
          <w:lang w:eastAsia="zh-CN"/>
        </w:rPr>
        <w:t>1.</w:t>
      </w:r>
      <w:r w:rsidR="004F50F6">
        <w:rPr>
          <w:lang w:eastAsia="zh-CN"/>
        </w:rPr>
        <w:tab/>
      </w:r>
      <w:r w:rsidRPr="00DF048C">
        <w:rPr>
          <w:lang w:eastAsia="zh-CN"/>
        </w:rPr>
        <w:t>The application layer of the UE1 triggers the request for Ranging/SL positioning.</w:t>
      </w:r>
    </w:p>
    <w:p w14:paraId="02D6559F" w14:textId="7E31781A" w:rsidR="00BE20D5" w:rsidRPr="00DF048C" w:rsidRDefault="00BE20D5" w:rsidP="00BE20D5">
      <w:pPr>
        <w:pStyle w:val="B1"/>
        <w:rPr>
          <w:lang w:eastAsia="zh-CN"/>
        </w:rPr>
      </w:pPr>
      <w:r w:rsidRPr="00DF048C">
        <w:rPr>
          <w:lang w:eastAsia="zh-CN"/>
        </w:rPr>
        <w:t>2.</w:t>
      </w:r>
      <w:r w:rsidR="004F50F6">
        <w:rPr>
          <w:lang w:eastAsia="zh-CN"/>
        </w:rPr>
        <w:tab/>
      </w:r>
      <w:r w:rsidRPr="00DF048C">
        <w:rPr>
          <w:lang w:eastAsia="zh-CN"/>
        </w:rPr>
        <w:t xml:space="preserve">The UE1 initiates the Ranging/SL positioning operation with the UE2. The NG-RAN node is involved if UE is in network coverage and the </w:t>
      </w:r>
      <w:r w:rsidRPr="00DF048C">
        <w:t>scheduled resource allocation</w:t>
      </w:r>
      <w:r w:rsidRPr="00DF048C">
        <w:rPr>
          <w:lang w:eastAsia="zh-CN"/>
        </w:rPr>
        <w:t xml:space="preserve"> is used.</w:t>
      </w:r>
    </w:p>
    <w:p w14:paraId="739F5A73" w14:textId="5E4F39D6" w:rsidR="00BE20D5" w:rsidRPr="00DF048C" w:rsidRDefault="00BE20D5" w:rsidP="00BE20D5">
      <w:pPr>
        <w:pStyle w:val="NO"/>
        <w:rPr>
          <w:lang w:eastAsia="zh-CN"/>
        </w:rPr>
      </w:pPr>
      <w:r w:rsidRPr="00DF048C">
        <w:rPr>
          <w:lang w:eastAsia="zh-CN"/>
        </w:rPr>
        <w:t>NOTE</w:t>
      </w:r>
      <w:r w:rsidR="00761837">
        <w:rPr>
          <w:lang w:eastAsia="zh-CN"/>
        </w:rPr>
        <w:t xml:space="preserve"> 1</w:t>
      </w:r>
      <w:r w:rsidRPr="00DF048C">
        <w:rPr>
          <w:lang w:eastAsia="zh-CN"/>
        </w:rPr>
        <w:t>:</w:t>
      </w:r>
      <w:r w:rsidR="004F50F6">
        <w:rPr>
          <w:lang w:eastAsia="zh-CN"/>
        </w:rPr>
        <w:tab/>
        <w:t>T</w:t>
      </w:r>
      <w:r w:rsidRPr="00DF048C">
        <w:rPr>
          <w:lang w:eastAsia="zh-CN"/>
        </w:rPr>
        <w:t>he role of Target UE and Reference UE is negotiated between UE1 and UE2 over PC5 interface in this step which can refer to the Solutions of KI#3&amp;4.</w:t>
      </w:r>
    </w:p>
    <w:p w14:paraId="435DD5A1" w14:textId="5EA92A1E" w:rsidR="00BE20D5" w:rsidRPr="00DF048C" w:rsidRDefault="00761837" w:rsidP="00AB58B4">
      <w:pPr>
        <w:pStyle w:val="NO"/>
        <w:rPr>
          <w:lang w:eastAsia="zh-CN"/>
        </w:rPr>
      </w:pPr>
      <w:r w:rsidRPr="00AB58B4">
        <w:rPr>
          <w:lang w:eastAsia="zh-CN"/>
        </w:rPr>
        <w:t>NOTE 2</w:t>
      </w:r>
      <w:r w:rsidR="001F671C" w:rsidRPr="00AB58B4">
        <w:rPr>
          <w:lang w:eastAsia="zh-CN"/>
        </w:rPr>
        <w:t>:</w:t>
      </w:r>
      <w:r w:rsidR="00DF048C" w:rsidRPr="00761837">
        <w:rPr>
          <w:lang w:eastAsia="zh-CN"/>
        </w:rPr>
        <w:tab/>
      </w:r>
      <w:r w:rsidR="004F50F6" w:rsidRPr="00761837">
        <w:rPr>
          <w:lang w:eastAsia="zh-CN"/>
        </w:rPr>
        <w:t xml:space="preserve">The </w:t>
      </w:r>
      <w:r w:rsidR="00BE20D5" w:rsidRPr="00761837">
        <w:rPr>
          <w:lang w:eastAsia="zh-CN"/>
        </w:rPr>
        <w:t>security and privacy consideration for the Ranging/SL positioning operation should be studied by</w:t>
      </w:r>
      <w:r w:rsidR="00BE20D5" w:rsidRPr="00AB58B4">
        <w:rPr>
          <w:lang w:eastAsia="zh-CN"/>
        </w:rPr>
        <w:t xml:space="preserve"> SA</w:t>
      </w:r>
      <w:r w:rsidR="004F50F6" w:rsidRPr="00AB58B4">
        <w:rPr>
          <w:lang w:eastAsia="zh-CN"/>
        </w:rPr>
        <w:t> WG</w:t>
      </w:r>
      <w:r w:rsidR="00BE20D5" w:rsidRPr="00AB58B4">
        <w:rPr>
          <w:lang w:eastAsia="zh-CN"/>
        </w:rPr>
        <w:t>3.</w:t>
      </w:r>
    </w:p>
    <w:p w14:paraId="01D968F8" w14:textId="0AC14214" w:rsidR="00BE20D5" w:rsidRPr="00DF048C" w:rsidRDefault="00BE20D5" w:rsidP="00BE20D5">
      <w:pPr>
        <w:pStyle w:val="B1"/>
        <w:rPr>
          <w:lang w:eastAsia="zh-CN"/>
        </w:rPr>
      </w:pPr>
      <w:r w:rsidRPr="00DF048C">
        <w:rPr>
          <w:lang w:eastAsia="zh-CN"/>
        </w:rPr>
        <w:t>3.</w:t>
      </w:r>
      <w:r w:rsidR="004F50F6">
        <w:rPr>
          <w:lang w:eastAsia="zh-CN"/>
        </w:rPr>
        <w:tab/>
      </w:r>
      <w:r w:rsidRPr="00DF048C">
        <w:rPr>
          <w:lang w:eastAsia="zh-CN"/>
        </w:rPr>
        <w:t>The UE1 calculates the result and uses it locally.</w:t>
      </w:r>
    </w:p>
    <w:p w14:paraId="0C9C9FA7" w14:textId="21ED0073" w:rsidR="00BE20D5" w:rsidRPr="00DF048C" w:rsidRDefault="00BE20D5" w:rsidP="00BE20D5">
      <w:pPr>
        <w:pStyle w:val="Heading4"/>
        <w:rPr>
          <w:lang w:eastAsia="zh-CN"/>
        </w:rPr>
      </w:pPr>
      <w:bookmarkStart w:id="1678" w:name="_Toc100781012"/>
      <w:bookmarkStart w:id="1679" w:name="_Toc100782237"/>
      <w:bookmarkStart w:id="1680" w:name="_Toc100782361"/>
      <w:bookmarkStart w:id="1681" w:name="_Toc100782490"/>
      <w:bookmarkStart w:id="1682" w:name="_Toc100782619"/>
      <w:bookmarkStart w:id="1683" w:name="_Toc104299473"/>
      <w:bookmarkStart w:id="1684" w:name="_Toc112768473"/>
      <w:bookmarkStart w:id="1685" w:name="_Toc112768761"/>
      <w:bookmarkStart w:id="1686" w:name="_Toc112769001"/>
      <w:bookmarkStart w:id="1687" w:name="_Toc112772437"/>
      <w:bookmarkStart w:id="1688" w:name="_Toc112864112"/>
      <w:bookmarkStart w:id="1689" w:name="_Toc112865254"/>
      <w:bookmarkStart w:id="1690" w:name="_Toc125976085"/>
      <w:bookmarkStart w:id="1691" w:name="_Toc128724961"/>
      <w:r w:rsidRPr="00DF048C">
        <w:rPr>
          <w:lang w:eastAsia="zh-CN"/>
        </w:rPr>
        <w:lastRenderedPageBreak/>
        <w:t>6.9.3.2</w:t>
      </w:r>
      <w:r w:rsidRPr="00DF048C">
        <w:rPr>
          <w:lang w:eastAsia="zh-CN"/>
        </w:rPr>
        <w:tab/>
      </w:r>
      <w:r w:rsidR="00AF2127">
        <w:t>SL Positioning Client</w:t>
      </w:r>
      <w:r w:rsidRPr="00DF048C">
        <w:rPr>
          <w:lang w:eastAsia="zh-CN"/>
        </w:rPr>
        <w:t xml:space="preserve"> UE consumes the Ranging/SL positioning service</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6FA58DED" w14:textId="20E7E8AE" w:rsidR="00BE20D5" w:rsidRDefault="00BE20D5" w:rsidP="00BE20D5">
      <w:pPr>
        <w:pStyle w:val="Heading5"/>
        <w:rPr>
          <w:lang w:eastAsia="zh-CN"/>
        </w:rPr>
      </w:pPr>
      <w:bookmarkStart w:id="1692" w:name="_Toc100781013"/>
      <w:bookmarkStart w:id="1693" w:name="_Toc100782238"/>
      <w:bookmarkStart w:id="1694" w:name="_Toc100782362"/>
      <w:bookmarkStart w:id="1695" w:name="_Toc100782491"/>
      <w:bookmarkStart w:id="1696" w:name="_Toc100782620"/>
      <w:bookmarkStart w:id="1697" w:name="_Toc104299474"/>
      <w:bookmarkStart w:id="1698" w:name="_Toc112768474"/>
      <w:bookmarkStart w:id="1699" w:name="_Toc112768762"/>
      <w:bookmarkStart w:id="1700" w:name="_Toc112769002"/>
      <w:bookmarkStart w:id="1701" w:name="_Toc112772438"/>
      <w:bookmarkStart w:id="1702" w:name="_Toc112864113"/>
      <w:bookmarkStart w:id="1703" w:name="_Toc112865255"/>
      <w:bookmarkStart w:id="1704" w:name="_Toc125976086"/>
      <w:bookmarkStart w:id="1705" w:name="_Toc128724962"/>
      <w:r w:rsidRPr="00DF048C">
        <w:rPr>
          <w:lang w:eastAsia="zh-CN"/>
        </w:rPr>
        <w:t>6.9.3.2.1</w:t>
      </w:r>
      <w:r w:rsidRPr="00DF048C">
        <w:rPr>
          <w:lang w:eastAsia="zh-CN"/>
        </w:rPr>
        <w:tab/>
        <w:t>General</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16167907" w14:textId="1C36FA58" w:rsidR="00791807" w:rsidRDefault="00791807" w:rsidP="009523CA">
      <w:pPr>
        <w:pStyle w:val="TH"/>
      </w:pPr>
    </w:p>
    <w:p w14:paraId="77DBCA4B" w14:textId="11E331A5" w:rsidR="00AF2127" w:rsidRDefault="00AF2127" w:rsidP="009523CA">
      <w:pPr>
        <w:pStyle w:val="TH"/>
      </w:pPr>
      <w:r>
        <w:rPr>
          <w:noProof/>
          <w:lang w:val="en-US" w:eastAsia="zh-CN"/>
        </w:rPr>
        <w:drawing>
          <wp:inline distT="0" distB="0" distL="0" distR="0" wp14:anchorId="6FC564D5" wp14:editId="508177F1">
            <wp:extent cx="3747135" cy="23355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747135" cy="2335530"/>
                    </a:xfrm>
                    <a:prstGeom prst="rect">
                      <a:avLst/>
                    </a:prstGeom>
                    <a:noFill/>
                  </pic:spPr>
                </pic:pic>
              </a:graphicData>
            </a:graphic>
          </wp:inline>
        </w:drawing>
      </w:r>
    </w:p>
    <w:p w14:paraId="44D1E3CB" w14:textId="74DC0DE0" w:rsidR="00BE20D5" w:rsidRPr="00DF048C" w:rsidRDefault="00BE20D5" w:rsidP="00BE20D5">
      <w:pPr>
        <w:pStyle w:val="TF"/>
      </w:pPr>
      <w:r w:rsidRPr="00DF048C">
        <w:rPr>
          <w:lang w:eastAsia="zh-CN"/>
        </w:rPr>
        <w:t>Figure 6.9.3.2.1-1</w:t>
      </w:r>
      <w:r w:rsidRPr="00DF048C">
        <w:t xml:space="preserve">: </w:t>
      </w:r>
      <w:r w:rsidR="00AF2127">
        <w:rPr>
          <w:lang w:eastAsia="zh-CN"/>
        </w:rPr>
        <w:t>SL Positioning Client</w:t>
      </w:r>
      <w:r w:rsidRPr="00DF048C">
        <w:rPr>
          <w:lang w:eastAsia="zh-CN"/>
        </w:rPr>
        <w:t xml:space="preserve"> UE consumes the Ranging/SL positioning service</w:t>
      </w:r>
    </w:p>
    <w:p w14:paraId="46BA794F" w14:textId="7B1D3F3F" w:rsidR="003C11F7" w:rsidRDefault="003C11F7" w:rsidP="00BE20D5">
      <w:pPr>
        <w:rPr>
          <w:lang w:eastAsia="zh-CN"/>
        </w:rPr>
      </w:pPr>
      <w:r>
        <w:rPr>
          <w:lang w:eastAsia="zh-CN"/>
        </w:rPr>
        <w:t xml:space="preserve">In this case, three UEs are involved in the Ranging/SL positioning, in which a </w:t>
      </w:r>
      <w:r w:rsidR="00AF2127">
        <w:rPr>
          <w:lang w:eastAsia="zh-CN"/>
        </w:rPr>
        <w:t>SL Positioning Client</w:t>
      </w:r>
      <w:r>
        <w:rPr>
          <w:lang w:eastAsia="zh-CN"/>
        </w:rPr>
        <w:t xml:space="preserve"> UE asks for the Ranging/SL positioning for the other two UEs (i.e. UE1 and UE2). The </w:t>
      </w:r>
      <w:r w:rsidR="00AF2127">
        <w:rPr>
          <w:lang w:eastAsia="zh-CN"/>
        </w:rPr>
        <w:t>SL Positioning Client</w:t>
      </w:r>
      <w:r>
        <w:rPr>
          <w:lang w:eastAsia="zh-CN"/>
        </w:rPr>
        <w:t xml:space="preserve"> UE may request via Uu interface to perform Ranging/SL positioning operation between UE1 and UE2 with the involvement of 5GC. If the 3rd party UE is in the sidelink coverage with one of the requested UEs (e.g. UE1), the </w:t>
      </w:r>
      <w:r w:rsidR="00AF2127">
        <w:rPr>
          <w:lang w:eastAsia="zh-CN"/>
        </w:rPr>
        <w:t>SL Positioning Client</w:t>
      </w:r>
      <w:r>
        <w:rPr>
          <w:lang w:eastAsia="zh-CN"/>
        </w:rPr>
        <w:t xml:space="preserve"> UE may alternatively request UE1 via PC5 interface to perform Ranging/SL positioning with UE2.</w:t>
      </w:r>
    </w:p>
    <w:p w14:paraId="426A3B63" w14:textId="77777777" w:rsidR="003C11F7" w:rsidRDefault="003C11F7" w:rsidP="00BE20D5">
      <w:pPr>
        <w:rPr>
          <w:lang w:eastAsia="zh-CN"/>
        </w:rPr>
      </w:pPr>
      <w:r>
        <w:rPr>
          <w:lang w:eastAsia="zh-CN"/>
        </w:rPr>
        <w:t>When 5GC is involved, there are network based Ranging/Sidelink positioning in which the Ranging/Sidelink positioning estimation result calculation is performed at LMF and UE based Ranging/Sidelink positioning in which the Ranging/Sidelink positioning estimation result calculation is performed at the UE.</w:t>
      </w:r>
    </w:p>
    <w:p w14:paraId="333664CA" w14:textId="2C103E96" w:rsidR="00BE20D5" w:rsidRDefault="00BE20D5" w:rsidP="00BE20D5">
      <w:pPr>
        <w:pStyle w:val="Heading5"/>
        <w:rPr>
          <w:lang w:eastAsia="zh-CN"/>
        </w:rPr>
      </w:pPr>
      <w:bookmarkStart w:id="1706" w:name="_Toc100781014"/>
      <w:bookmarkStart w:id="1707" w:name="_Toc100782239"/>
      <w:bookmarkStart w:id="1708" w:name="_Toc100782363"/>
      <w:bookmarkStart w:id="1709" w:name="_Toc100782492"/>
      <w:bookmarkStart w:id="1710" w:name="_Toc100782621"/>
      <w:bookmarkStart w:id="1711" w:name="_Toc104299475"/>
      <w:bookmarkStart w:id="1712" w:name="_Toc112768475"/>
      <w:bookmarkStart w:id="1713" w:name="_Toc112768763"/>
      <w:bookmarkStart w:id="1714" w:name="_Toc112769003"/>
      <w:bookmarkStart w:id="1715" w:name="_Toc112772439"/>
      <w:bookmarkStart w:id="1716" w:name="_Toc112864114"/>
      <w:bookmarkStart w:id="1717" w:name="_Toc112865256"/>
      <w:bookmarkStart w:id="1718" w:name="_Toc125976087"/>
      <w:bookmarkStart w:id="1719" w:name="_Toc128724963"/>
      <w:r w:rsidRPr="00DF048C">
        <w:rPr>
          <w:lang w:eastAsia="zh-CN"/>
        </w:rPr>
        <w:t>6.9.3.2.2</w:t>
      </w:r>
      <w:r w:rsidRPr="00DF048C">
        <w:rPr>
          <w:lang w:eastAsia="zh-CN"/>
        </w:rPr>
        <w:tab/>
        <w:t xml:space="preserve">Service exposure to the </w:t>
      </w:r>
      <w:r w:rsidR="00AF2127">
        <w:rPr>
          <w:lang w:eastAsia="zh-CN"/>
        </w:rPr>
        <w:t>SL Positioning Client</w:t>
      </w:r>
      <w:r w:rsidRPr="00DF048C">
        <w:rPr>
          <w:lang w:eastAsia="zh-CN"/>
        </w:rPr>
        <w:t xml:space="preserve"> UE via PC5</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31736FAA" w14:textId="063DCD26" w:rsidR="003C11F7" w:rsidRDefault="003C11F7" w:rsidP="000C5E5B">
      <w:pPr>
        <w:pStyle w:val="TH"/>
      </w:pPr>
    </w:p>
    <w:p w14:paraId="7D5B6D91" w14:textId="60EA902B" w:rsidR="00AF2127" w:rsidRPr="000C5E5B" w:rsidRDefault="00AF2127" w:rsidP="000C5E5B">
      <w:pPr>
        <w:pStyle w:val="TH"/>
        <w:rPr>
          <w:rFonts w:eastAsiaTheme="minorEastAsia"/>
        </w:rPr>
      </w:pPr>
      <w:r>
        <w:rPr>
          <w:noProof/>
          <w:lang w:val="en-US" w:eastAsia="zh-CN"/>
        </w:rPr>
        <w:drawing>
          <wp:inline distT="0" distB="0" distL="0" distR="0" wp14:anchorId="4AB15B0D" wp14:editId="6989A778">
            <wp:extent cx="4651375" cy="294195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651375" cy="2941955"/>
                    </a:xfrm>
                    <a:prstGeom prst="rect">
                      <a:avLst/>
                    </a:prstGeom>
                    <a:noFill/>
                  </pic:spPr>
                </pic:pic>
              </a:graphicData>
            </a:graphic>
          </wp:inline>
        </w:drawing>
      </w:r>
    </w:p>
    <w:p w14:paraId="5918EC6E" w14:textId="0BF3D751" w:rsidR="00BE20D5" w:rsidRPr="00DF048C" w:rsidRDefault="00BE20D5" w:rsidP="00BE20D5">
      <w:pPr>
        <w:pStyle w:val="TF"/>
      </w:pPr>
      <w:r w:rsidRPr="00DF048C">
        <w:rPr>
          <w:lang w:eastAsia="zh-CN"/>
        </w:rPr>
        <w:t>Figure 6.9.3.2.2-1</w:t>
      </w:r>
      <w:r w:rsidRPr="00DF048C">
        <w:t xml:space="preserve">: </w:t>
      </w:r>
      <w:r w:rsidRPr="00DF048C">
        <w:rPr>
          <w:lang w:eastAsia="zh-CN"/>
        </w:rPr>
        <w:t xml:space="preserve">Service exposure to the </w:t>
      </w:r>
      <w:r w:rsidR="00AF2127">
        <w:rPr>
          <w:lang w:eastAsia="zh-CN"/>
        </w:rPr>
        <w:t>SL Positioning</w:t>
      </w:r>
      <w:r w:rsidR="00AF2127" w:rsidRPr="00DF048C">
        <w:rPr>
          <w:lang w:eastAsia="zh-CN"/>
        </w:rPr>
        <w:t xml:space="preserve"> </w:t>
      </w:r>
      <w:r w:rsidR="00AF2127">
        <w:rPr>
          <w:lang w:eastAsia="zh-CN"/>
        </w:rPr>
        <w:t>Client</w:t>
      </w:r>
      <w:r w:rsidRPr="00DF048C">
        <w:rPr>
          <w:lang w:eastAsia="zh-CN"/>
        </w:rPr>
        <w:t xml:space="preserve"> UE via PC5</w:t>
      </w:r>
    </w:p>
    <w:p w14:paraId="6DA2D63D" w14:textId="738CC392" w:rsidR="003C11F7" w:rsidRDefault="003C11F7" w:rsidP="003C11F7">
      <w:pPr>
        <w:pStyle w:val="B1"/>
        <w:rPr>
          <w:lang w:eastAsia="zh-CN"/>
        </w:rPr>
      </w:pPr>
      <w:bookmarkStart w:id="1720" w:name="_Toc100781015"/>
      <w:bookmarkStart w:id="1721" w:name="_Toc100782240"/>
      <w:bookmarkStart w:id="1722" w:name="_Toc100782364"/>
      <w:bookmarkStart w:id="1723" w:name="_Toc100782493"/>
      <w:bookmarkStart w:id="1724" w:name="_Toc100782622"/>
      <w:r>
        <w:rPr>
          <w:lang w:eastAsia="zh-CN"/>
        </w:rPr>
        <w:lastRenderedPageBreak/>
        <w:t>1.</w:t>
      </w:r>
      <w:r>
        <w:rPr>
          <w:lang w:eastAsia="zh-CN"/>
        </w:rPr>
        <w:tab/>
        <w:t xml:space="preserve">The application layer of the </w:t>
      </w:r>
      <w:r w:rsidR="00AF2127">
        <w:rPr>
          <w:lang w:eastAsia="zh-CN"/>
        </w:rPr>
        <w:t>SL Positioning</w:t>
      </w:r>
      <w:r w:rsidR="00AF2127" w:rsidRPr="00DF048C">
        <w:rPr>
          <w:lang w:eastAsia="zh-CN"/>
        </w:rPr>
        <w:t xml:space="preserve"> </w:t>
      </w:r>
      <w:r w:rsidR="00AF2127">
        <w:rPr>
          <w:lang w:eastAsia="zh-CN"/>
        </w:rPr>
        <w:t>Client</w:t>
      </w:r>
      <w:r>
        <w:rPr>
          <w:lang w:eastAsia="zh-CN"/>
        </w:rPr>
        <w:t xml:space="preserve"> UE triggers the request for the Ranging/SL positioning, and the </w:t>
      </w:r>
      <w:r w:rsidR="00AF2127">
        <w:rPr>
          <w:lang w:eastAsia="zh-CN"/>
        </w:rPr>
        <w:t>SL Positioning</w:t>
      </w:r>
      <w:r w:rsidR="00AF2127" w:rsidRPr="00DF048C">
        <w:rPr>
          <w:lang w:eastAsia="zh-CN"/>
        </w:rPr>
        <w:t xml:space="preserve"> </w:t>
      </w:r>
      <w:r w:rsidR="00AF2127">
        <w:rPr>
          <w:lang w:eastAsia="zh-CN"/>
        </w:rPr>
        <w:t>Client</w:t>
      </w:r>
      <w:r>
        <w:rPr>
          <w:lang w:eastAsia="zh-CN"/>
        </w:rPr>
        <w:t xml:space="preserve"> UE requests the UE1 to perform the ranging/sidelink positioning operation with UE2.</w:t>
      </w:r>
    </w:p>
    <w:p w14:paraId="07F51DA9" w14:textId="62B5E1E6" w:rsidR="003C11F7" w:rsidRDefault="003C11F7" w:rsidP="003C11F7">
      <w:pPr>
        <w:pStyle w:val="B1"/>
        <w:rPr>
          <w:lang w:eastAsia="zh-CN"/>
        </w:rPr>
      </w:pPr>
      <w:r>
        <w:rPr>
          <w:lang w:eastAsia="zh-CN"/>
        </w:rPr>
        <w:t>2.</w:t>
      </w:r>
      <w:r>
        <w:rPr>
          <w:lang w:eastAsia="zh-CN"/>
        </w:rPr>
        <w:tab/>
        <w:t>The UE1 initiates the Ranging/SL positioning operation with the UE2. The NG-RAN node is involved if UE is in network coverage and the scheduled resource allocation is used.</w:t>
      </w:r>
    </w:p>
    <w:p w14:paraId="79C7E976" w14:textId="1DF6C1E4" w:rsidR="003C11F7" w:rsidRDefault="003C11F7" w:rsidP="003C11F7">
      <w:pPr>
        <w:pStyle w:val="NO"/>
        <w:rPr>
          <w:lang w:eastAsia="zh-CN"/>
        </w:rPr>
      </w:pPr>
      <w:r>
        <w:rPr>
          <w:lang w:eastAsia="zh-CN"/>
        </w:rPr>
        <w:t>NOTE</w:t>
      </w:r>
      <w:r w:rsidR="00761837">
        <w:rPr>
          <w:lang w:eastAsia="zh-CN"/>
        </w:rPr>
        <w:t xml:space="preserve"> 1</w:t>
      </w:r>
      <w:r>
        <w:rPr>
          <w:lang w:eastAsia="zh-CN"/>
        </w:rPr>
        <w:t>:</w:t>
      </w:r>
      <w:r>
        <w:rPr>
          <w:lang w:eastAsia="zh-CN"/>
        </w:rPr>
        <w:tab/>
        <w:t>The role of Target UE and Reference UE is negotiated between UE1 and UE2 over PC5 interface in this step which can refer to the Solutions of KI#3&amp;4.</w:t>
      </w:r>
    </w:p>
    <w:p w14:paraId="0BA370E6" w14:textId="456D823D" w:rsidR="003C11F7" w:rsidRDefault="00761837" w:rsidP="00AB58B4">
      <w:pPr>
        <w:pStyle w:val="NO"/>
        <w:rPr>
          <w:lang w:eastAsia="zh-CN"/>
        </w:rPr>
      </w:pPr>
      <w:r w:rsidRPr="00AB58B4">
        <w:t>NOTE 2</w:t>
      </w:r>
      <w:r w:rsidR="001F671C" w:rsidRPr="00AB58B4">
        <w:t>:</w:t>
      </w:r>
      <w:r w:rsidR="003C11F7" w:rsidRPr="00AB58B4">
        <w:tab/>
        <w:t>The security and privacy consideration for the Ranging/SL positioning operation should be studied by SA WG3.</w:t>
      </w:r>
    </w:p>
    <w:p w14:paraId="5802FA2C" w14:textId="09246028" w:rsidR="003C11F7" w:rsidRDefault="003C11F7" w:rsidP="003C11F7">
      <w:pPr>
        <w:pStyle w:val="B1"/>
        <w:rPr>
          <w:lang w:eastAsia="zh-CN"/>
        </w:rPr>
      </w:pPr>
      <w:r>
        <w:rPr>
          <w:lang w:eastAsia="zh-CN"/>
        </w:rPr>
        <w:t>3.</w:t>
      </w:r>
      <w:r w:rsidR="000C5E5B">
        <w:rPr>
          <w:lang w:eastAsia="zh-CN"/>
        </w:rPr>
        <w:tab/>
      </w:r>
      <w:r>
        <w:rPr>
          <w:lang w:eastAsia="zh-CN"/>
        </w:rPr>
        <w:t>The UE1 makes the calculation locally.</w:t>
      </w:r>
    </w:p>
    <w:p w14:paraId="0BAA706A" w14:textId="152A2F4F" w:rsidR="003C11F7" w:rsidRDefault="003C11F7" w:rsidP="003C11F7">
      <w:pPr>
        <w:pStyle w:val="B1"/>
        <w:rPr>
          <w:lang w:eastAsia="zh-CN"/>
        </w:rPr>
      </w:pPr>
      <w:r>
        <w:rPr>
          <w:lang w:eastAsia="zh-CN"/>
        </w:rPr>
        <w:t>4.</w:t>
      </w:r>
      <w:r w:rsidR="000C5E5B">
        <w:rPr>
          <w:lang w:eastAsia="zh-CN"/>
        </w:rPr>
        <w:tab/>
      </w:r>
      <w:r>
        <w:rPr>
          <w:lang w:eastAsia="zh-CN"/>
        </w:rPr>
        <w:t xml:space="preserve">The UE2 returns the Ranging/SL positioning result to the </w:t>
      </w:r>
      <w:r w:rsidR="00AF2127">
        <w:rPr>
          <w:lang w:eastAsia="zh-CN"/>
        </w:rPr>
        <w:t>SL Positioning</w:t>
      </w:r>
      <w:r w:rsidR="00AF2127" w:rsidRPr="00DF048C">
        <w:rPr>
          <w:lang w:eastAsia="zh-CN"/>
        </w:rPr>
        <w:t xml:space="preserve"> </w:t>
      </w:r>
      <w:r w:rsidR="00AF2127">
        <w:rPr>
          <w:lang w:eastAsia="zh-CN"/>
        </w:rPr>
        <w:t>Client</w:t>
      </w:r>
      <w:r>
        <w:rPr>
          <w:lang w:eastAsia="zh-CN"/>
        </w:rPr>
        <w:t xml:space="preserve"> UE via the PC5 interface.</w:t>
      </w:r>
    </w:p>
    <w:p w14:paraId="17DA7D6D" w14:textId="6F6A898E" w:rsidR="00BE20D5" w:rsidRDefault="00BE20D5" w:rsidP="00BE20D5">
      <w:pPr>
        <w:pStyle w:val="Heading5"/>
        <w:rPr>
          <w:lang w:eastAsia="zh-CN"/>
        </w:rPr>
      </w:pPr>
      <w:bookmarkStart w:id="1725" w:name="_Toc104299476"/>
      <w:bookmarkStart w:id="1726" w:name="_Toc112768476"/>
      <w:bookmarkStart w:id="1727" w:name="_Toc112768764"/>
      <w:bookmarkStart w:id="1728" w:name="_Toc112769004"/>
      <w:bookmarkStart w:id="1729" w:name="_Toc112772440"/>
      <w:bookmarkStart w:id="1730" w:name="_Toc112864115"/>
      <w:bookmarkStart w:id="1731" w:name="_Toc112865257"/>
      <w:bookmarkStart w:id="1732" w:name="_Toc125976088"/>
      <w:bookmarkStart w:id="1733" w:name="_Toc128724964"/>
      <w:r w:rsidRPr="00DF048C">
        <w:rPr>
          <w:lang w:eastAsia="zh-CN"/>
        </w:rPr>
        <w:t>6.9.3.2.3</w:t>
      </w:r>
      <w:r w:rsidRPr="00DF048C">
        <w:rPr>
          <w:lang w:eastAsia="zh-CN"/>
        </w:rPr>
        <w:tab/>
        <w:t xml:space="preserve">Service exposure to the </w:t>
      </w:r>
      <w:r w:rsidR="00AF2127">
        <w:rPr>
          <w:lang w:eastAsia="zh-CN"/>
        </w:rPr>
        <w:t>SL Positioning</w:t>
      </w:r>
      <w:r w:rsidR="00AF2127" w:rsidRPr="00DF048C">
        <w:rPr>
          <w:lang w:eastAsia="zh-CN"/>
        </w:rPr>
        <w:t xml:space="preserve"> </w:t>
      </w:r>
      <w:r w:rsidR="00AF2127">
        <w:rPr>
          <w:lang w:eastAsia="zh-CN"/>
        </w:rPr>
        <w:t>Client</w:t>
      </w:r>
      <w:r w:rsidRPr="00DF048C">
        <w:rPr>
          <w:lang w:eastAsia="zh-CN"/>
        </w:rPr>
        <w:t xml:space="preserve"> UE via 5GC/Uu (network based)</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5C4F2B14" w14:textId="652BFC14" w:rsidR="000C5E5B" w:rsidRDefault="000C5E5B" w:rsidP="007E5EE8">
      <w:pPr>
        <w:pStyle w:val="TH"/>
      </w:pPr>
    </w:p>
    <w:p w14:paraId="41157643" w14:textId="571C7109" w:rsidR="00761837" w:rsidRDefault="00761837" w:rsidP="007E5EE8">
      <w:pPr>
        <w:pStyle w:val="TH"/>
      </w:pPr>
      <w:r w:rsidRPr="007A6673">
        <w:rPr>
          <w:rFonts w:ascii="Times New Roman" w:hAnsi="Times New Roman"/>
          <w:b w:val="0"/>
          <w:noProof/>
          <w:lang w:val="en-US" w:eastAsia="zh-CN"/>
        </w:rPr>
        <mc:AlternateContent>
          <mc:Choice Requires="wpg">
            <w:drawing>
              <wp:inline distT="0" distB="0" distL="0" distR="0" wp14:anchorId="7929590E" wp14:editId="424A78C7">
                <wp:extent cx="6005015" cy="4544278"/>
                <wp:effectExtent l="0" t="0" r="15240" b="27940"/>
                <wp:docPr id="85" name="组合 59"/>
                <wp:cNvGraphicFramePr/>
                <a:graphic xmlns:a="http://schemas.openxmlformats.org/drawingml/2006/main">
                  <a:graphicData uri="http://schemas.microsoft.com/office/word/2010/wordprocessingGroup">
                    <wpg:wgp>
                      <wpg:cNvGrpSpPr/>
                      <wpg:grpSpPr>
                        <a:xfrm>
                          <a:off x="0" y="0"/>
                          <a:ext cx="6005015" cy="4544278"/>
                          <a:chOff x="0" y="0"/>
                          <a:chExt cx="7676346" cy="4252375"/>
                        </a:xfrm>
                      </wpg:grpSpPr>
                      <wps:wsp>
                        <wps:cNvPr id="86" name="Rectangle 11"/>
                        <wps:cNvSpPr>
                          <a:spLocks noChangeArrowheads="1"/>
                        </wps:cNvSpPr>
                        <wps:spPr bwMode="auto">
                          <a:xfrm>
                            <a:off x="1243910" y="1848"/>
                            <a:ext cx="514945" cy="306450"/>
                          </a:xfrm>
                          <a:prstGeom prst="rect">
                            <a:avLst/>
                          </a:prstGeom>
                          <a:solidFill>
                            <a:srgbClr val="FFFFFF"/>
                          </a:solidFill>
                          <a:ln w="9525">
                            <a:solidFill>
                              <a:srgbClr val="000000"/>
                            </a:solidFill>
                            <a:miter lim="800000"/>
                            <a:headEnd/>
                            <a:tailEnd/>
                          </a:ln>
                        </wps:spPr>
                        <wps:txbx>
                          <w:txbxContent>
                            <w:p w14:paraId="5B650458" w14:textId="2C9BBB06" w:rsidR="009E4BFE" w:rsidRPr="00834BBE" w:rsidRDefault="009E4BFE" w:rsidP="00761837">
                              <w:pPr>
                                <w:pStyle w:val="NormalWeb"/>
                                <w:kinsoku w:val="0"/>
                                <w:overflowPunct w:val="0"/>
                                <w:spacing w:before="0" w:beforeAutospacing="0" w:after="0" w:afterAutospacing="0" w:line="240" w:lineRule="exact"/>
                                <w:jc w:val="center"/>
                                <w:textAlignment w:val="baseline"/>
                                <w:rPr>
                                  <w:sz w:val="21"/>
                                </w:rPr>
                              </w:pPr>
                              <w:r w:rsidRPr="00761837">
                                <w:rPr>
                                  <w:rFonts w:ascii="Calibri" w:eastAsia="DengXian" w:hAnsi="Calibri" w:cstheme="minorBidi"/>
                                  <w:b/>
                                  <w:bCs/>
                                  <w:color w:val="000000" w:themeColor="text1"/>
                                  <w:kern w:val="24"/>
                                  <w:sz w:val="10"/>
                                  <w:szCs w:val="21"/>
                                </w:rPr>
                                <w:t>SL Positioning Client</w:t>
                              </w:r>
                              <w:r>
                                <w:rPr>
                                  <w:rFonts w:ascii="Calibri" w:eastAsia="DengXian" w:hAnsi="Calibri" w:cstheme="minorBidi"/>
                                  <w:b/>
                                  <w:bCs/>
                                  <w:color w:val="000000" w:themeColor="text1"/>
                                  <w:kern w:val="24"/>
                                  <w:sz w:val="10"/>
                                  <w:szCs w:val="21"/>
                                </w:rPr>
                                <w:t xml:space="preserve"> UE</w:t>
                              </w:r>
                            </w:p>
                          </w:txbxContent>
                        </wps:txbx>
                        <wps:bodyPr vert="horz" wrap="square" lIns="0" tIns="0" rIns="0" bIns="0" numCol="1" anchor="ctr" anchorCtr="0" compatLnSpc="1">
                          <a:prstTxWarp prst="textNoShape">
                            <a:avLst/>
                          </a:prstTxWarp>
                        </wps:bodyPr>
                      </wps:wsp>
                      <wps:wsp>
                        <wps:cNvPr id="87" name="Rectangle 1"/>
                        <wps:cNvSpPr>
                          <a:spLocks noChangeArrowheads="1"/>
                        </wps:cNvSpPr>
                        <wps:spPr bwMode="auto">
                          <a:xfrm>
                            <a:off x="1893214" y="1994"/>
                            <a:ext cx="713478" cy="306450"/>
                          </a:xfrm>
                          <a:prstGeom prst="rect">
                            <a:avLst/>
                          </a:prstGeom>
                          <a:solidFill>
                            <a:srgbClr val="FFFFFF"/>
                          </a:solidFill>
                          <a:ln w="9525">
                            <a:solidFill>
                              <a:srgbClr val="000000"/>
                            </a:solidFill>
                            <a:miter lim="800000"/>
                            <a:headEnd/>
                            <a:tailEnd/>
                          </a:ln>
                        </wps:spPr>
                        <wps:txbx>
                          <w:txbxContent>
                            <w:p w14:paraId="27F5696D"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NG-RAN</w:t>
                              </w:r>
                            </w:p>
                          </w:txbxContent>
                        </wps:txbx>
                        <wps:bodyPr vert="horz" wrap="square" lIns="0" tIns="0" rIns="0" bIns="0" numCol="1" anchor="ctr" anchorCtr="0" compatLnSpc="1">
                          <a:prstTxWarp prst="textNoShape">
                            <a:avLst/>
                          </a:prstTxWarp>
                        </wps:bodyPr>
                      </wps:wsp>
                      <wps:wsp>
                        <wps:cNvPr id="88" name="Rectangle 10"/>
                        <wps:cNvSpPr>
                          <a:spLocks noChangeArrowheads="1"/>
                        </wps:cNvSpPr>
                        <wps:spPr bwMode="auto">
                          <a:xfrm>
                            <a:off x="2743183" y="2140"/>
                            <a:ext cx="514945" cy="306450"/>
                          </a:xfrm>
                          <a:prstGeom prst="rect">
                            <a:avLst/>
                          </a:prstGeom>
                          <a:solidFill>
                            <a:srgbClr val="FFFFFF"/>
                          </a:solidFill>
                          <a:ln w="9525">
                            <a:solidFill>
                              <a:srgbClr val="000000"/>
                            </a:solidFill>
                            <a:miter lim="800000"/>
                            <a:headEnd/>
                            <a:tailEnd/>
                          </a:ln>
                        </wps:spPr>
                        <wps:txbx>
                          <w:txbxContent>
                            <w:p w14:paraId="2D8A4E02"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AMF3</w:t>
                              </w:r>
                            </w:p>
                          </w:txbxContent>
                        </wps:txbx>
                        <wps:bodyPr vert="horz" wrap="square" lIns="0" tIns="0" rIns="0" bIns="0" numCol="1" anchor="ctr" anchorCtr="0" compatLnSpc="1">
                          <a:prstTxWarp prst="textNoShape">
                            <a:avLst/>
                          </a:prstTxWarp>
                        </wps:bodyPr>
                      </wps:wsp>
                      <wps:wsp>
                        <wps:cNvPr id="89" name="Rectangle 2"/>
                        <wps:cNvSpPr>
                          <a:spLocks noChangeArrowheads="1"/>
                        </wps:cNvSpPr>
                        <wps:spPr bwMode="auto">
                          <a:xfrm>
                            <a:off x="3515601" y="1651"/>
                            <a:ext cx="496333" cy="306450"/>
                          </a:xfrm>
                          <a:prstGeom prst="rect">
                            <a:avLst/>
                          </a:prstGeom>
                          <a:solidFill>
                            <a:srgbClr val="FFFFFF"/>
                          </a:solidFill>
                          <a:ln w="9525">
                            <a:solidFill>
                              <a:srgbClr val="000000"/>
                            </a:solidFill>
                            <a:miter lim="800000"/>
                            <a:headEnd/>
                            <a:tailEnd/>
                          </a:ln>
                        </wps:spPr>
                        <wps:txbx>
                          <w:txbxContent>
                            <w:p w14:paraId="71A67940"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LMF3</w:t>
                              </w:r>
                            </w:p>
                          </w:txbxContent>
                        </wps:txbx>
                        <wps:bodyPr vert="horz" wrap="square" lIns="0" tIns="0" rIns="0" bIns="0" numCol="1" anchor="ctr" anchorCtr="0" compatLnSpc="1">
                          <a:prstTxWarp prst="textNoShape">
                            <a:avLst/>
                          </a:prstTxWarp>
                        </wps:bodyPr>
                      </wps:wsp>
                      <wps:wsp>
                        <wps:cNvPr id="90" name="Rectangle 9"/>
                        <wps:cNvSpPr>
                          <a:spLocks noChangeArrowheads="1"/>
                        </wps:cNvSpPr>
                        <wps:spPr bwMode="auto">
                          <a:xfrm>
                            <a:off x="5258556" y="0"/>
                            <a:ext cx="501932" cy="306450"/>
                          </a:xfrm>
                          <a:prstGeom prst="rect">
                            <a:avLst/>
                          </a:prstGeom>
                          <a:solidFill>
                            <a:srgbClr val="FFFFFF"/>
                          </a:solidFill>
                          <a:ln w="9525">
                            <a:solidFill>
                              <a:srgbClr val="000000"/>
                            </a:solidFill>
                            <a:miter lim="800000"/>
                            <a:headEnd/>
                            <a:tailEnd/>
                          </a:ln>
                        </wps:spPr>
                        <wps:txbx>
                          <w:txbxContent>
                            <w:p w14:paraId="3548C12A"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LMF2</w:t>
                              </w:r>
                            </w:p>
                          </w:txbxContent>
                        </wps:txbx>
                        <wps:bodyPr vert="horz" wrap="square" lIns="0" tIns="0" rIns="0" bIns="0" numCol="1" anchor="ctr" anchorCtr="0" compatLnSpc="1">
                          <a:prstTxWarp prst="textNoShape">
                            <a:avLst/>
                          </a:prstTxWarp>
                        </wps:bodyPr>
                      </wps:wsp>
                      <wps:wsp>
                        <wps:cNvPr id="91" name="AutoShape 7"/>
                        <wps:cNvCnPr/>
                        <wps:spPr bwMode="auto">
                          <a:xfrm>
                            <a:off x="1516297" y="1182928"/>
                            <a:ext cx="151478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2" name="文本框 2"/>
                        <wps:cNvSpPr txBox="1">
                          <a:spLocks noChangeArrowheads="1"/>
                        </wps:cNvSpPr>
                        <wps:spPr bwMode="auto">
                          <a:xfrm>
                            <a:off x="1454252" y="849886"/>
                            <a:ext cx="2994299" cy="33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BC2AE"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2. UL NAS TRANSPORT (MO-LR Request (SL ranging requirement, UE1 ID, UE2 ID, initiator UE ID))</w:t>
                              </w:r>
                            </w:p>
                          </w:txbxContent>
                        </wps:txbx>
                        <wps:bodyPr vert="horz" wrap="square" lIns="91440" tIns="45720" rIns="91440" bIns="45720" numCol="1" anchor="t" anchorCtr="0" compatLnSpc="1">
                          <a:prstTxWarp prst="textNoShape">
                            <a:avLst/>
                          </a:prstTxWarp>
                        </wps:bodyPr>
                      </wps:wsp>
                      <wps:wsp>
                        <wps:cNvPr id="93" name="Rectangle 5"/>
                        <wps:cNvSpPr>
                          <a:spLocks noChangeArrowheads="1"/>
                        </wps:cNvSpPr>
                        <wps:spPr bwMode="auto">
                          <a:xfrm>
                            <a:off x="7211016" y="2140"/>
                            <a:ext cx="465330" cy="306450"/>
                          </a:xfrm>
                          <a:prstGeom prst="rect">
                            <a:avLst/>
                          </a:prstGeom>
                          <a:solidFill>
                            <a:srgbClr val="FFFFFF"/>
                          </a:solidFill>
                          <a:ln w="9525">
                            <a:solidFill>
                              <a:srgbClr val="000000"/>
                            </a:solidFill>
                            <a:miter lim="800000"/>
                            <a:headEnd/>
                            <a:tailEnd/>
                          </a:ln>
                        </wps:spPr>
                        <wps:txbx>
                          <w:txbxContent>
                            <w:p w14:paraId="160A1894"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GMLC</w:t>
                              </w:r>
                            </w:p>
                          </w:txbxContent>
                        </wps:txbx>
                        <wps:bodyPr vert="horz" wrap="square" lIns="0" tIns="0" rIns="0" bIns="0" numCol="1" anchor="ctr" anchorCtr="0" compatLnSpc="1">
                          <a:prstTxWarp prst="textNoShape">
                            <a:avLst/>
                          </a:prstTxWarp>
                        </wps:bodyPr>
                      </wps:wsp>
                      <wps:wsp>
                        <wps:cNvPr id="94" name="直接连接符 94"/>
                        <wps:cNvCnPr>
                          <a:stCxn id="86" idx="2"/>
                        </wps:cNvCnPr>
                        <wps:spPr>
                          <a:xfrm>
                            <a:off x="1501383" y="308298"/>
                            <a:ext cx="25192" cy="3891890"/>
                          </a:xfrm>
                          <a:prstGeom prst="line">
                            <a:avLst/>
                          </a:prstGeom>
                          <a:noFill/>
                          <a:ln w="6350" cap="flat" cmpd="sng" algn="ctr">
                            <a:solidFill>
                              <a:sysClr val="windowText" lastClr="000000"/>
                            </a:solidFill>
                            <a:prstDash val="solid"/>
                            <a:miter lim="800000"/>
                          </a:ln>
                          <a:effectLst/>
                        </wps:spPr>
                        <wps:bodyPr/>
                      </wps:wsp>
                      <wps:wsp>
                        <wps:cNvPr id="95" name="直接连接符 95"/>
                        <wps:cNvCnPr>
                          <a:stCxn id="87" idx="2"/>
                        </wps:cNvCnPr>
                        <wps:spPr>
                          <a:xfrm>
                            <a:off x="2249953" y="308444"/>
                            <a:ext cx="38056" cy="3891744"/>
                          </a:xfrm>
                          <a:prstGeom prst="line">
                            <a:avLst/>
                          </a:prstGeom>
                          <a:noFill/>
                          <a:ln w="6350" cap="flat" cmpd="sng" algn="ctr">
                            <a:solidFill>
                              <a:sysClr val="windowText" lastClr="000000"/>
                            </a:solidFill>
                            <a:prstDash val="solid"/>
                            <a:miter lim="800000"/>
                          </a:ln>
                          <a:effectLst/>
                        </wps:spPr>
                        <wps:bodyPr/>
                      </wps:wsp>
                      <wps:wsp>
                        <wps:cNvPr id="96" name="直接连接符 96"/>
                        <wps:cNvCnPr>
                          <a:stCxn id="88" idx="2"/>
                        </wps:cNvCnPr>
                        <wps:spPr>
                          <a:xfrm>
                            <a:off x="3000656" y="308590"/>
                            <a:ext cx="24918" cy="3943785"/>
                          </a:xfrm>
                          <a:prstGeom prst="line">
                            <a:avLst/>
                          </a:prstGeom>
                          <a:noFill/>
                          <a:ln w="6350" cap="flat" cmpd="sng" algn="ctr">
                            <a:solidFill>
                              <a:sysClr val="windowText" lastClr="000000"/>
                            </a:solidFill>
                            <a:prstDash val="solid"/>
                            <a:miter lim="800000"/>
                          </a:ln>
                          <a:effectLst/>
                        </wps:spPr>
                        <wps:bodyPr/>
                      </wps:wsp>
                      <wps:wsp>
                        <wps:cNvPr id="97" name="直接连接符 97"/>
                        <wps:cNvCnPr>
                          <a:stCxn id="93" idx="2"/>
                        </wps:cNvCnPr>
                        <wps:spPr>
                          <a:xfrm flipH="1">
                            <a:off x="7440143" y="308575"/>
                            <a:ext cx="3538" cy="3836506"/>
                          </a:xfrm>
                          <a:prstGeom prst="line">
                            <a:avLst/>
                          </a:prstGeom>
                          <a:noFill/>
                          <a:ln w="6350" cap="flat" cmpd="sng" algn="ctr">
                            <a:solidFill>
                              <a:sysClr val="windowText" lastClr="000000"/>
                            </a:solidFill>
                            <a:prstDash val="solid"/>
                            <a:miter lim="800000"/>
                          </a:ln>
                          <a:effectLst/>
                        </wps:spPr>
                        <wps:bodyPr/>
                      </wps:wsp>
                      <wps:wsp>
                        <wps:cNvPr id="98" name="直接连接符 98"/>
                        <wps:cNvCnPr>
                          <a:stCxn id="90" idx="2"/>
                        </wps:cNvCnPr>
                        <wps:spPr>
                          <a:xfrm flipH="1">
                            <a:off x="5503186" y="306450"/>
                            <a:ext cx="6336" cy="3838831"/>
                          </a:xfrm>
                          <a:prstGeom prst="line">
                            <a:avLst/>
                          </a:prstGeom>
                          <a:noFill/>
                          <a:ln w="6350" cap="flat" cmpd="sng" algn="ctr">
                            <a:solidFill>
                              <a:sysClr val="windowText" lastClr="000000"/>
                            </a:solidFill>
                            <a:prstDash val="solid"/>
                            <a:miter lim="800000"/>
                          </a:ln>
                          <a:effectLst/>
                        </wps:spPr>
                        <wps:bodyPr/>
                      </wps:wsp>
                      <wps:wsp>
                        <wps:cNvPr id="99" name="直接箭头连接符 99"/>
                        <wps:cNvCnPr>
                          <a:stCxn id="89" idx="2"/>
                        </wps:cNvCnPr>
                        <wps:spPr>
                          <a:xfrm flipH="1">
                            <a:off x="3762054" y="308101"/>
                            <a:ext cx="1714" cy="3837180"/>
                          </a:xfrm>
                          <a:prstGeom prst="straightConnector1">
                            <a:avLst/>
                          </a:prstGeom>
                          <a:noFill/>
                          <a:ln w="6350" cap="flat" cmpd="sng" algn="ctr">
                            <a:solidFill>
                              <a:sysClr val="windowText" lastClr="000000"/>
                            </a:solidFill>
                            <a:prstDash val="solid"/>
                            <a:miter lim="800000"/>
                          </a:ln>
                          <a:effectLst/>
                        </wps:spPr>
                        <wps:bodyPr/>
                      </wps:wsp>
                      <wps:wsp>
                        <wps:cNvPr id="100" name="Rectangle 11"/>
                        <wps:cNvSpPr>
                          <a:spLocks noChangeArrowheads="1"/>
                        </wps:cNvSpPr>
                        <wps:spPr bwMode="auto">
                          <a:xfrm>
                            <a:off x="0" y="1651"/>
                            <a:ext cx="514945" cy="304800"/>
                          </a:xfrm>
                          <a:prstGeom prst="rect">
                            <a:avLst/>
                          </a:prstGeom>
                          <a:solidFill>
                            <a:srgbClr val="FFFFFF"/>
                          </a:solidFill>
                          <a:ln w="9525">
                            <a:solidFill>
                              <a:srgbClr val="000000"/>
                            </a:solidFill>
                            <a:miter lim="800000"/>
                            <a:headEnd/>
                            <a:tailEnd/>
                          </a:ln>
                        </wps:spPr>
                        <wps:txbx>
                          <w:txbxContent>
                            <w:p w14:paraId="51562875"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UE1</w:t>
                              </w:r>
                            </w:p>
                          </w:txbxContent>
                        </wps:txbx>
                        <wps:bodyPr vert="horz" wrap="square" lIns="0" tIns="0" rIns="0" bIns="0" numCol="1" anchor="ctr" anchorCtr="0" compatLnSpc="1">
                          <a:prstTxWarp prst="textNoShape">
                            <a:avLst/>
                          </a:prstTxWarp>
                        </wps:bodyPr>
                      </wps:wsp>
                      <wps:wsp>
                        <wps:cNvPr id="101" name="直接连接符 101"/>
                        <wps:cNvCnPr>
                          <a:stCxn id="100" idx="2"/>
                        </wps:cNvCnPr>
                        <wps:spPr>
                          <a:xfrm>
                            <a:off x="257473" y="306451"/>
                            <a:ext cx="18204" cy="3882779"/>
                          </a:xfrm>
                          <a:prstGeom prst="line">
                            <a:avLst/>
                          </a:prstGeom>
                          <a:noFill/>
                          <a:ln w="6350" cap="flat" cmpd="sng" algn="ctr">
                            <a:solidFill>
                              <a:sysClr val="windowText" lastClr="000000"/>
                            </a:solidFill>
                            <a:prstDash val="solid"/>
                            <a:miter lim="800000"/>
                          </a:ln>
                          <a:effectLst/>
                        </wps:spPr>
                        <wps:bodyPr/>
                      </wps:wsp>
                      <wps:wsp>
                        <wps:cNvPr id="102" name="Rectangle 11"/>
                        <wps:cNvSpPr>
                          <a:spLocks noChangeArrowheads="1"/>
                        </wps:cNvSpPr>
                        <wps:spPr bwMode="auto">
                          <a:xfrm>
                            <a:off x="627474" y="1651"/>
                            <a:ext cx="514945" cy="304799"/>
                          </a:xfrm>
                          <a:prstGeom prst="rect">
                            <a:avLst/>
                          </a:prstGeom>
                          <a:solidFill>
                            <a:srgbClr val="FFFFFF"/>
                          </a:solidFill>
                          <a:ln w="9525">
                            <a:solidFill>
                              <a:srgbClr val="000000"/>
                            </a:solidFill>
                            <a:miter lim="800000"/>
                            <a:headEnd/>
                            <a:tailEnd/>
                          </a:ln>
                        </wps:spPr>
                        <wps:txbx>
                          <w:txbxContent>
                            <w:p w14:paraId="48BA59AF"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UE2</w:t>
                              </w:r>
                            </w:p>
                          </w:txbxContent>
                        </wps:txbx>
                        <wps:bodyPr vert="horz" wrap="square" lIns="0" tIns="0" rIns="0" bIns="0" numCol="1" anchor="ctr" anchorCtr="0" compatLnSpc="1">
                          <a:prstTxWarp prst="textNoShape">
                            <a:avLst/>
                          </a:prstTxWarp>
                        </wps:bodyPr>
                      </wps:wsp>
                      <wps:wsp>
                        <wps:cNvPr id="103" name="直接连接符 103"/>
                        <wps:cNvCnPr>
                          <a:stCxn id="102" idx="2"/>
                        </wps:cNvCnPr>
                        <wps:spPr>
                          <a:xfrm>
                            <a:off x="884947" y="306450"/>
                            <a:ext cx="8483" cy="3882780"/>
                          </a:xfrm>
                          <a:prstGeom prst="line">
                            <a:avLst/>
                          </a:prstGeom>
                          <a:noFill/>
                          <a:ln w="6350" cap="flat" cmpd="sng" algn="ctr">
                            <a:solidFill>
                              <a:sysClr val="windowText" lastClr="000000"/>
                            </a:solidFill>
                            <a:prstDash val="solid"/>
                            <a:miter lim="800000"/>
                          </a:ln>
                          <a:effectLst/>
                        </wps:spPr>
                        <wps:bodyPr/>
                      </wps:wsp>
                      <wps:wsp>
                        <wps:cNvPr id="104" name="文本框 2"/>
                        <wps:cNvSpPr txBox="1">
                          <a:spLocks noChangeArrowheads="1"/>
                        </wps:cNvSpPr>
                        <wps:spPr bwMode="auto">
                          <a:xfrm>
                            <a:off x="1454259" y="3698233"/>
                            <a:ext cx="1966712" cy="223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78ECD"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10. DL NAS TRANSPORT (result)</w:t>
                              </w:r>
                            </w:p>
                          </w:txbxContent>
                        </wps:txbx>
                        <wps:bodyPr vert="horz" wrap="square" lIns="91440" tIns="45720" rIns="91440" bIns="45720" numCol="1" anchor="t" anchorCtr="0" compatLnSpc="1">
                          <a:prstTxWarp prst="textNoShape">
                            <a:avLst/>
                          </a:prstTxWarp>
                        </wps:bodyPr>
                      </wps:wsp>
                      <wps:wsp>
                        <wps:cNvPr id="105" name="直接箭头连接符 105"/>
                        <wps:cNvCnPr/>
                        <wps:spPr>
                          <a:xfrm flipH="1">
                            <a:off x="1519115" y="3921546"/>
                            <a:ext cx="1496876" cy="0"/>
                          </a:xfrm>
                          <a:prstGeom prst="straightConnector1">
                            <a:avLst/>
                          </a:prstGeom>
                          <a:noFill/>
                          <a:ln w="6350" cap="flat" cmpd="sng" algn="ctr">
                            <a:solidFill>
                              <a:sysClr val="windowText" lastClr="000000"/>
                            </a:solidFill>
                            <a:prstDash val="solid"/>
                            <a:miter lim="800000"/>
                            <a:tailEnd type="triangle"/>
                          </a:ln>
                          <a:effectLst/>
                        </wps:spPr>
                        <wps:bodyPr/>
                      </wps:wsp>
                      <wps:wsp>
                        <wps:cNvPr id="106" name="Rectangle 4"/>
                        <wps:cNvSpPr>
                          <a:spLocks noChangeArrowheads="1"/>
                        </wps:cNvSpPr>
                        <wps:spPr bwMode="auto">
                          <a:xfrm>
                            <a:off x="1324939" y="549550"/>
                            <a:ext cx="1965337" cy="211735"/>
                          </a:xfrm>
                          <a:prstGeom prst="rect">
                            <a:avLst/>
                          </a:prstGeom>
                          <a:solidFill>
                            <a:srgbClr val="FFFFFF"/>
                          </a:solidFill>
                          <a:ln w="9525">
                            <a:solidFill>
                              <a:srgbClr val="000000"/>
                            </a:solidFill>
                            <a:prstDash val="dash"/>
                            <a:miter lim="800000"/>
                            <a:headEnd/>
                            <a:tailEnd/>
                          </a:ln>
                        </wps:spPr>
                        <wps:txbx>
                          <w:txbxContent>
                            <w:p w14:paraId="7C7DF878"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1. UE Triggered Service Request</w:t>
                              </w:r>
                            </w:p>
                          </w:txbxContent>
                        </wps:txbx>
                        <wps:bodyPr vert="horz" wrap="square" lIns="91440" tIns="45720" rIns="91440" bIns="45720" numCol="1" anchor="t" anchorCtr="0" compatLnSpc="1">
                          <a:prstTxWarp prst="textNoShape">
                            <a:avLst/>
                          </a:prstTxWarp>
                        </wps:bodyPr>
                      </wps:wsp>
                      <wps:wsp>
                        <wps:cNvPr id="107" name="Rectangle 9"/>
                        <wps:cNvSpPr>
                          <a:spLocks noChangeArrowheads="1"/>
                        </wps:cNvSpPr>
                        <wps:spPr bwMode="auto">
                          <a:xfrm>
                            <a:off x="4399623" y="0"/>
                            <a:ext cx="501932" cy="306450"/>
                          </a:xfrm>
                          <a:prstGeom prst="rect">
                            <a:avLst/>
                          </a:prstGeom>
                          <a:solidFill>
                            <a:srgbClr val="FFFFFF"/>
                          </a:solidFill>
                          <a:ln w="9525">
                            <a:solidFill>
                              <a:srgbClr val="000000"/>
                            </a:solidFill>
                            <a:miter lim="800000"/>
                            <a:headEnd/>
                            <a:tailEnd/>
                          </a:ln>
                        </wps:spPr>
                        <wps:txbx>
                          <w:txbxContent>
                            <w:p w14:paraId="54D3D4AF"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AMF2</w:t>
                              </w:r>
                            </w:p>
                          </w:txbxContent>
                        </wps:txbx>
                        <wps:bodyPr vert="horz" wrap="square" lIns="0" tIns="0" rIns="0" bIns="0" numCol="1" anchor="ctr" anchorCtr="0" compatLnSpc="1">
                          <a:prstTxWarp prst="textNoShape">
                            <a:avLst/>
                          </a:prstTxWarp>
                        </wps:bodyPr>
                      </wps:wsp>
                      <wps:wsp>
                        <wps:cNvPr id="108" name="直接连接符 108"/>
                        <wps:cNvCnPr>
                          <a:stCxn id="107" idx="2"/>
                        </wps:cNvCnPr>
                        <wps:spPr>
                          <a:xfrm>
                            <a:off x="4650589" y="306450"/>
                            <a:ext cx="15888" cy="3838831"/>
                          </a:xfrm>
                          <a:prstGeom prst="line">
                            <a:avLst/>
                          </a:prstGeom>
                          <a:noFill/>
                          <a:ln w="6350" cap="flat" cmpd="sng" algn="ctr">
                            <a:solidFill>
                              <a:sysClr val="windowText" lastClr="000000"/>
                            </a:solidFill>
                            <a:prstDash val="solid"/>
                            <a:miter lim="800000"/>
                          </a:ln>
                          <a:effectLst/>
                        </wps:spPr>
                        <wps:bodyPr/>
                      </wps:wsp>
                      <wps:wsp>
                        <wps:cNvPr id="109" name="Rectangle 5"/>
                        <wps:cNvSpPr>
                          <a:spLocks noChangeArrowheads="1"/>
                        </wps:cNvSpPr>
                        <wps:spPr bwMode="auto">
                          <a:xfrm>
                            <a:off x="5965989" y="2782"/>
                            <a:ext cx="402278" cy="306450"/>
                          </a:xfrm>
                          <a:prstGeom prst="rect">
                            <a:avLst/>
                          </a:prstGeom>
                          <a:solidFill>
                            <a:srgbClr val="FFFFFF"/>
                          </a:solidFill>
                          <a:ln w="9525">
                            <a:solidFill>
                              <a:srgbClr val="000000"/>
                            </a:solidFill>
                            <a:miter lim="800000"/>
                            <a:headEnd/>
                            <a:tailEnd/>
                          </a:ln>
                        </wps:spPr>
                        <wps:txbx>
                          <w:txbxContent>
                            <w:p w14:paraId="70E19910"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UDM</w:t>
                              </w:r>
                            </w:p>
                          </w:txbxContent>
                        </wps:txbx>
                        <wps:bodyPr vert="horz" wrap="square" lIns="0" tIns="0" rIns="0" bIns="0" numCol="1" anchor="ctr" anchorCtr="0" compatLnSpc="1">
                          <a:prstTxWarp prst="textNoShape">
                            <a:avLst/>
                          </a:prstTxWarp>
                        </wps:bodyPr>
                      </wps:wsp>
                      <wps:wsp>
                        <wps:cNvPr id="110" name="Rectangle 6"/>
                        <wps:cNvSpPr>
                          <a:spLocks noChangeArrowheads="1"/>
                        </wps:cNvSpPr>
                        <wps:spPr bwMode="auto">
                          <a:xfrm>
                            <a:off x="6624072" y="2293"/>
                            <a:ext cx="351093" cy="306450"/>
                          </a:xfrm>
                          <a:prstGeom prst="rect">
                            <a:avLst/>
                          </a:prstGeom>
                          <a:solidFill>
                            <a:srgbClr val="FFFFFF"/>
                          </a:solidFill>
                          <a:ln w="9525">
                            <a:solidFill>
                              <a:srgbClr val="000000"/>
                            </a:solidFill>
                            <a:miter lim="800000"/>
                            <a:headEnd/>
                            <a:tailEnd/>
                          </a:ln>
                        </wps:spPr>
                        <wps:txbx>
                          <w:txbxContent>
                            <w:p w14:paraId="0CAF1359"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NRF</w:t>
                              </w:r>
                            </w:p>
                          </w:txbxContent>
                        </wps:txbx>
                        <wps:bodyPr vert="horz" wrap="square" lIns="0" tIns="0" rIns="0" bIns="0" numCol="1" anchor="ctr" anchorCtr="0" compatLnSpc="1">
                          <a:prstTxWarp prst="textNoShape">
                            <a:avLst/>
                          </a:prstTxWarp>
                        </wps:bodyPr>
                      </wps:wsp>
                      <wps:wsp>
                        <wps:cNvPr id="111" name="直接连接符 111"/>
                        <wps:cNvCnPr>
                          <a:stCxn id="110" idx="2"/>
                        </wps:cNvCnPr>
                        <wps:spPr>
                          <a:xfrm flipH="1">
                            <a:off x="6791195" y="308743"/>
                            <a:ext cx="8424" cy="3943632"/>
                          </a:xfrm>
                          <a:prstGeom prst="line">
                            <a:avLst/>
                          </a:prstGeom>
                          <a:noFill/>
                          <a:ln w="6350" cap="flat" cmpd="sng" algn="ctr">
                            <a:solidFill>
                              <a:sysClr val="windowText" lastClr="000000"/>
                            </a:solidFill>
                            <a:prstDash val="solid"/>
                            <a:miter lim="800000"/>
                          </a:ln>
                          <a:effectLst/>
                        </wps:spPr>
                        <wps:bodyPr/>
                      </wps:wsp>
                      <wps:wsp>
                        <wps:cNvPr id="112" name="直接连接符 112"/>
                        <wps:cNvCnPr>
                          <a:stCxn id="109" idx="2"/>
                        </wps:cNvCnPr>
                        <wps:spPr>
                          <a:xfrm>
                            <a:off x="6167128" y="309232"/>
                            <a:ext cx="1" cy="3836049"/>
                          </a:xfrm>
                          <a:prstGeom prst="line">
                            <a:avLst/>
                          </a:prstGeom>
                          <a:noFill/>
                          <a:ln w="6350" cap="flat" cmpd="sng" algn="ctr">
                            <a:solidFill>
                              <a:sysClr val="windowText" lastClr="000000"/>
                            </a:solidFill>
                            <a:prstDash val="solid"/>
                            <a:miter lim="800000"/>
                          </a:ln>
                          <a:effectLst/>
                        </wps:spPr>
                        <wps:bodyPr/>
                      </wps:wsp>
                      <wps:wsp>
                        <wps:cNvPr id="113" name="直接箭头连接符 113"/>
                        <wps:cNvCnPr/>
                        <wps:spPr>
                          <a:xfrm>
                            <a:off x="3000429" y="1631332"/>
                            <a:ext cx="4422128" cy="0"/>
                          </a:xfrm>
                          <a:prstGeom prst="straightConnector1">
                            <a:avLst/>
                          </a:prstGeom>
                          <a:noFill/>
                          <a:ln w="6350" cap="flat" cmpd="sng" algn="ctr">
                            <a:solidFill>
                              <a:sysClr val="windowText" lastClr="000000"/>
                            </a:solidFill>
                            <a:prstDash val="solid"/>
                            <a:miter lim="800000"/>
                            <a:tailEnd type="triangle"/>
                          </a:ln>
                          <a:effectLst/>
                        </wps:spPr>
                        <wps:bodyPr/>
                      </wps:wsp>
                      <wps:wsp>
                        <wps:cNvPr id="114" name="直接箭头连接符 114"/>
                        <wps:cNvCnPr/>
                        <wps:spPr>
                          <a:xfrm flipH="1">
                            <a:off x="4647273" y="1904583"/>
                            <a:ext cx="2776410" cy="0"/>
                          </a:xfrm>
                          <a:prstGeom prst="straightConnector1">
                            <a:avLst/>
                          </a:prstGeom>
                          <a:noFill/>
                          <a:ln w="6350" cap="flat" cmpd="sng" algn="ctr">
                            <a:solidFill>
                              <a:sysClr val="windowText" lastClr="000000"/>
                            </a:solidFill>
                            <a:prstDash val="solid"/>
                            <a:miter lim="800000"/>
                            <a:tailEnd type="triangle"/>
                          </a:ln>
                          <a:effectLst/>
                        </wps:spPr>
                        <wps:bodyPr/>
                      </wps:wsp>
                      <wps:wsp>
                        <wps:cNvPr id="115" name="直接箭头连接符 115"/>
                        <wps:cNvCnPr/>
                        <wps:spPr>
                          <a:xfrm>
                            <a:off x="4674683" y="2168196"/>
                            <a:ext cx="848497" cy="0"/>
                          </a:xfrm>
                          <a:prstGeom prst="straightConnector1">
                            <a:avLst/>
                          </a:prstGeom>
                          <a:noFill/>
                          <a:ln w="6350" cap="flat" cmpd="sng" algn="ctr">
                            <a:solidFill>
                              <a:sysClr val="windowText" lastClr="000000"/>
                            </a:solidFill>
                            <a:prstDash val="solid"/>
                            <a:miter lim="800000"/>
                            <a:tailEnd type="triangle"/>
                          </a:ln>
                          <a:effectLst/>
                        </wps:spPr>
                        <wps:bodyPr/>
                      </wps:wsp>
                      <wps:wsp>
                        <wps:cNvPr id="116" name="矩形 116"/>
                        <wps:cNvSpPr/>
                        <wps:spPr>
                          <a:xfrm>
                            <a:off x="101240" y="2361712"/>
                            <a:ext cx="5550534" cy="207175"/>
                          </a:xfrm>
                          <a:prstGeom prst="rect">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17" name="直接箭头连接符 117"/>
                        <wps:cNvCnPr/>
                        <wps:spPr>
                          <a:xfrm flipH="1">
                            <a:off x="4674684" y="2938312"/>
                            <a:ext cx="831522" cy="4246"/>
                          </a:xfrm>
                          <a:prstGeom prst="straightConnector1">
                            <a:avLst/>
                          </a:prstGeom>
                          <a:noFill/>
                          <a:ln w="6350" cap="flat" cmpd="sng" algn="ctr">
                            <a:solidFill>
                              <a:sysClr val="windowText" lastClr="000000"/>
                            </a:solidFill>
                            <a:prstDash val="solid"/>
                            <a:miter lim="800000"/>
                            <a:tailEnd type="triangle"/>
                          </a:ln>
                          <a:effectLst/>
                        </wps:spPr>
                        <wps:bodyPr/>
                      </wps:wsp>
                      <wps:wsp>
                        <wps:cNvPr id="118" name="直接箭头连接符 118"/>
                        <wps:cNvCnPr/>
                        <wps:spPr>
                          <a:xfrm>
                            <a:off x="4674683" y="3185449"/>
                            <a:ext cx="2749000" cy="0"/>
                          </a:xfrm>
                          <a:prstGeom prst="straightConnector1">
                            <a:avLst/>
                          </a:prstGeom>
                          <a:noFill/>
                          <a:ln w="6350" cap="flat" cmpd="sng" algn="ctr">
                            <a:solidFill>
                              <a:sysClr val="windowText" lastClr="000000"/>
                            </a:solidFill>
                            <a:prstDash val="solid"/>
                            <a:miter lim="800000"/>
                            <a:tailEnd type="triangle"/>
                          </a:ln>
                          <a:effectLst/>
                        </wps:spPr>
                        <wps:bodyPr/>
                      </wps:wsp>
                      <wps:wsp>
                        <wps:cNvPr id="119" name="直接箭头连接符 119"/>
                        <wps:cNvCnPr/>
                        <wps:spPr>
                          <a:xfrm flipH="1" flipV="1">
                            <a:off x="3025575" y="3470428"/>
                            <a:ext cx="4434843" cy="6513"/>
                          </a:xfrm>
                          <a:prstGeom prst="straightConnector1">
                            <a:avLst/>
                          </a:prstGeom>
                          <a:noFill/>
                          <a:ln w="6350" cap="flat" cmpd="sng" algn="ctr">
                            <a:solidFill>
                              <a:sysClr val="windowText" lastClr="000000"/>
                            </a:solidFill>
                            <a:prstDash val="solid"/>
                            <a:miter lim="800000"/>
                            <a:tailEnd type="triangle"/>
                          </a:ln>
                          <a:effectLst/>
                        </wps:spPr>
                        <wps:bodyPr/>
                      </wps:wsp>
                      <wps:wsp>
                        <wps:cNvPr id="120" name="文本框 2"/>
                        <wps:cNvSpPr txBox="1">
                          <a:spLocks noChangeArrowheads="1"/>
                        </wps:cNvSpPr>
                        <wps:spPr bwMode="auto">
                          <a:xfrm>
                            <a:off x="3209621" y="1328194"/>
                            <a:ext cx="3764771" cy="3028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52B2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3. </w:t>
                              </w:r>
                              <w:r>
                                <w:rPr>
                                  <w:rFonts w:asciiTheme="minorHAnsi" w:eastAsiaTheme="minorEastAsia" w:hAnsi="Calibri" w:cstheme="minorBidi"/>
                                  <w:color w:val="000000" w:themeColor="text1"/>
                                  <w:kern w:val="24"/>
                                  <w:sz w:val="16"/>
                                  <w:szCs w:val="16"/>
                                </w:rPr>
                                <w:t xml:space="preserve">Ngmlc_Location_ProvideLocation_Request </w:t>
                              </w:r>
                              <w:r>
                                <w:rPr>
                                  <w:rFonts w:ascii="Calibri" w:eastAsia="DengXian" w:hAnsi="Calibri" w:cstheme="minorBidi"/>
                                  <w:color w:val="000000" w:themeColor="text1"/>
                                  <w:kern w:val="24"/>
                                  <w:sz w:val="16"/>
                                  <w:szCs w:val="16"/>
                                </w:rPr>
                                <w:t>(SL ranging requirement</w:t>
                              </w:r>
                              <w:r>
                                <w:rPr>
                                  <w:rFonts w:ascii="Calibri" w:eastAsia="DengXian" w:hAnsi="Calibri" w:cstheme="minorBidi" w:hint="eastAsia"/>
                                  <w:color w:val="000000" w:themeColor="text1"/>
                                  <w:kern w:val="24"/>
                                  <w:sz w:val="16"/>
                                  <w:szCs w:val="16"/>
                                  <w:lang w:eastAsia="zh-CN"/>
                                </w:rPr>
                                <w:t xml:space="preserve">, </w:t>
                              </w:r>
                              <w:r>
                                <w:rPr>
                                  <w:rFonts w:ascii="Calibri" w:eastAsia="DengXian" w:hAnsi="Calibri" w:cstheme="minorBidi"/>
                                  <w:color w:val="000000" w:themeColor="text1"/>
                                  <w:kern w:val="24"/>
                                  <w:sz w:val="16"/>
                                  <w:szCs w:val="16"/>
                                </w:rPr>
                                <w:t>UE1 ID, UE2 I</w:t>
                              </w:r>
                              <w:r w:rsidRPr="00AB58B4">
                                <w:rPr>
                                  <w:rFonts w:ascii="Calibri" w:eastAsia="DengXian" w:hAnsi="Calibri" w:cstheme="minorBidi"/>
                                  <w:kern w:val="24"/>
                                  <w:sz w:val="16"/>
                                  <w:szCs w:val="16"/>
                                </w:rPr>
                                <w:t>D, initiator UE ID, 3</w:t>
                              </w:r>
                              <w:r w:rsidRPr="00AB58B4">
                                <w:rPr>
                                  <w:rFonts w:ascii="Calibri" w:eastAsia="DengXian" w:hAnsi="Calibri" w:cstheme="minorBidi"/>
                                  <w:kern w:val="24"/>
                                  <w:sz w:val="16"/>
                                  <w:szCs w:val="16"/>
                                  <w:vertAlign w:val="superscript"/>
                                </w:rPr>
                                <w:t>rd</w:t>
                              </w:r>
                              <w:r w:rsidRPr="00AB58B4">
                                <w:rPr>
                                  <w:rFonts w:ascii="Calibri" w:eastAsia="DengXian" w:hAnsi="Calibri" w:cstheme="minorBidi"/>
                                  <w:kern w:val="24"/>
                                  <w:sz w:val="16"/>
                                  <w:szCs w:val="16"/>
                                </w:rPr>
                                <w:t xml:space="preserve"> UE ID</w:t>
                              </w:r>
                              <w:r>
                                <w:rPr>
                                  <w:rFonts w:ascii="Calibri" w:eastAsia="DengXian" w:hAnsi="Calibri" w:cstheme="minorBidi"/>
                                  <w:color w:val="000000" w:themeColor="text1"/>
                                  <w:kern w:val="24"/>
                                  <w:sz w:val="16"/>
                                  <w:szCs w:val="16"/>
                                </w:rPr>
                                <w:t>)</w:t>
                              </w:r>
                            </w:p>
                          </w:txbxContent>
                        </wps:txbx>
                        <wps:bodyPr vert="horz" wrap="square" lIns="91440" tIns="45720" rIns="91440" bIns="45720" numCol="1" anchor="t" anchorCtr="0" compatLnSpc="1">
                          <a:prstTxWarp prst="textNoShape">
                            <a:avLst/>
                          </a:prstTxWarp>
                        </wps:bodyPr>
                      </wps:wsp>
                      <wps:wsp>
                        <wps:cNvPr id="121" name="矩形 121"/>
                        <wps:cNvSpPr/>
                        <wps:spPr>
                          <a:xfrm>
                            <a:off x="3856561" y="1705470"/>
                            <a:ext cx="3403517"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350F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4. Namf_Location_ProvidePositioningInfo request()</w:t>
                              </w:r>
                            </w:p>
                          </w:txbxContent>
                        </wps:txbx>
                        <wps:bodyPr vert="horz" wrap="square" lIns="91440" tIns="45720" rIns="91440" bIns="45720" numCol="1" anchor="t" anchorCtr="0" compatLnSpc="1">
                          <a:prstTxWarp prst="textNoShape">
                            <a:avLst/>
                          </a:prstTxWarp>
                        </wps:bodyPr>
                      </wps:wsp>
                      <wps:wsp>
                        <wps:cNvPr id="122" name="矩形 122"/>
                        <wps:cNvSpPr/>
                        <wps:spPr>
                          <a:xfrm>
                            <a:off x="3872141" y="1977157"/>
                            <a:ext cx="3338927"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748BA"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5.</w:t>
                              </w:r>
                              <w:r>
                                <w:rPr>
                                  <w:rFonts w:asciiTheme="minorHAnsi" w:eastAsiaTheme="minorEastAsia" w:hAnsi="Calibri" w:cstheme="minorBidi"/>
                                  <w:color w:val="000000" w:themeColor="text1"/>
                                  <w:kern w:val="24"/>
                                  <w:sz w:val="16"/>
                                  <w:szCs w:val="16"/>
                                </w:rPr>
                                <w:t xml:space="preserve"> Nlmf_Location_DetermineLocation</w:t>
                              </w:r>
                              <w:r>
                                <w:rPr>
                                  <w:rFonts w:ascii="Calibri" w:eastAsia="DengXian" w:hAnsi="Calibri" w:cstheme="minorBidi"/>
                                  <w:color w:val="000000" w:themeColor="text1"/>
                                  <w:kern w:val="24"/>
                                  <w:sz w:val="16"/>
                                  <w:szCs w:val="16"/>
                                </w:rPr>
                                <w:t xml:space="preserve"> request()</w:t>
                              </w:r>
                            </w:p>
                          </w:txbxContent>
                        </wps:txbx>
                        <wps:bodyPr vert="horz" wrap="square" lIns="91440" tIns="45720" rIns="91440" bIns="45720" numCol="1" anchor="t" anchorCtr="0" compatLnSpc="1">
                          <a:prstTxWarp prst="textNoShape">
                            <a:avLst/>
                          </a:prstTxWarp>
                        </wps:bodyPr>
                      </wps:wsp>
                      <wps:wsp>
                        <wps:cNvPr id="123" name="矩形 123"/>
                        <wps:cNvSpPr/>
                        <wps:spPr>
                          <a:xfrm>
                            <a:off x="3833523" y="2731546"/>
                            <a:ext cx="3263372"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B784EC"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7. </w:t>
                              </w:r>
                              <w:r>
                                <w:rPr>
                                  <w:rFonts w:asciiTheme="minorHAnsi" w:eastAsiaTheme="minorEastAsia" w:hAnsi="Calibri" w:cstheme="minorBidi"/>
                                  <w:color w:val="000000" w:themeColor="text1"/>
                                  <w:kern w:val="24"/>
                                  <w:sz w:val="16"/>
                                  <w:szCs w:val="16"/>
                                </w:rPr>
                                <w:t>Nlmf_Location_DetermineLocation response</w:t>
                              </w:r>
                              <w:r>
                                <w:rPr>
                                  <w:rFonts w:ascii="Calibri" w:eastAsia="DengXian" w:hAnsi="Calibri" w:cstheme="minorBidi"/>
                                  <w:color w:val="000000" w:themeColor="text1"/>
                                  <w:kern w:val="24"/>
                                  <w:sz w:val="16"/>
                                  <w:szCs w:val="16"/>
                                </w:rPr>
                                <w:t>(result)</w:t>
                              </w:r>
                            </w:p>
                          </w:txbxContent>
                        </wps:txbx>
                        <wps:bodyPr vert="horz" wrap="square" lIns="91440" tIns="45720" rIns="91440" bIns="45720" numCol="1" anchor="t" anchorCtr="0" compatLnSpc="1">
                          <a:prstTxWarp prst="textNoShape">
                            <a:avLst/>
                          </a:prstTxWarp>
                        </wps:bodyPr>
                      </wps:wsp>
                      <wps:wsp>
                        <wps:cNvPr id="124" name="矩形 124"/>
                        <wps:cNvSpPr/>
                        <wps:spPr>
                          <a:xfrm>
                            <a:off x="1246529" y="2361719"/>
                            <a:ext cx="2043748"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F7610"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6. UE SL Ranging/Positioning</w:t>
                              </w:r>
                            </w:p>
                          </w:txbxContent>
                        </wps:txbx>
                        <wps:bodyPr vert="horz" wrap="square" lIns="91440" tIns="45720" rIns="91440" bIns="45720" numCol="1" anchor="t" anchorCtr="0" compatLnSpc="1">
                          <a:prstTxWarp prst="textNoShape">
                            <a:avLst/>
                          </a:prstTxWarp>
                        </wps:bodyPr>
                      </wps:wsp>
                      <wps:wsp>
                        <wps:cNvPr id="125" name="矩形 125"/>
                        <wps:cNvSpPr/>
                        <wps:spPr>
                          <a:xfrm>
                            <a:off x="3872146" y="2967784"/>
                            <a:ext cx="3471547"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0A32AB"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8. Namf_Location_ProvidePositioningInfo response(result)</w:t>
                              </w:r>
                            </w:p>
                          </w:txbxContent>
                        </wps:txbx>
                        <wps:bodyPr vert="horz" wrap="square" lIns="91440" tIns="45720" rIns="91440" bIns="45720" numCol="1" anchor="t" anchorCtr="0" compatLnSpc="1">
                          <a:prstTxWarp prst="textNoShape">
                            <a:avLst/>
                          </a:prstTxWarp>
                        </wps:bodyPr>
                      </wps:wsp>
                      <wps:wsp>
                        <wps:cNvPr id="126" name="文本框 2"/>
                        <wps:cNvSpPr txBox="1">
                          <a:spLocks noChangeArrowheads="1"/>
                        </wps:cNvSpPr>
                        <wps:spPr bwMode="auto">
                          <a:xfrm>
                            <a:off x="3080495" y="3254211"/>
                            <a:ext cx="3466721" cy="2260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404CC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9. </w:t>
                              </w:r>
                              <w:r>
                                <w:rPr>
                                  <w:rFonts w:asciiTheme="minorHAnsi" w:eastAsiaTheme="minorEastAsia" w:hAnsi="Calibri" w:cstheme="minorBidi"/>
                                  <w:color w:val="000000" w:themeColor="text1"/>
                                  <w:kern w:val="24"/>
                                  <w:sz w:val="16"/>
                                  <w:szCs w:val="16"/>
                                </w:rPr>
                                <w:t xml:space="preserve">Ngmlc_Location_ProvideLocation_Response </w:t>
                              </w:r>
                              <w:r>
                                <w:rPr>
                                  <w:rFonts w:ascii="Calibri" w:eastAsia="DengXian" w:hAnsi="Calibri" w:cstheme="minorBidi"/>
                                  <w:color w:val="000000" w:themeColor="text1"/>
                                  <w:kern w:val="24"/>
                                  <w:sz w:val="16"/>
                                  <w:szCs w:val="16"/>
                                </w:rPr>
                                <w:t>(result)</w:t>
                              </w:r>
                            </w:p>
                          </w:txbxContent>
                        </wps:txbx>
                        <wps:bodyPr vert="horz" wrap="square" lIns="91440" tIns="45720" rIns="91440" bIns="45720" numCol="1" anchor="t" anchorCtr="0" compatLnSpc="1">
                          <a:prstTxWarp prst="textNoShape">
                            <a:avLst/>
                          </a:prstTxWarp>
                        </wps:bodyPr>
                      </wps:wsp>
                    </wpg:wgp>
                  </a:graphicData>
                </a:graphic>
              </wp:inline>
            </w:drawing>
          </mc:Choice>
          <mc:Fallback>
            <w:pict>
              <v:group w14:anchorId="7929590E" id="组合 59" o:spid="_x0000_s1026" style="width:472.85pt;height:357.8pt;mso-position-horizontal-relative:char;mso-position-vertical-relative:line" coordsize="76763,42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">
                <v:rect id="Rectangle 11" o:spid="_x0000_s1027" style="position:absolute;left:12439;top:18;width:5149;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">
                  <v:textbox inset="0,0,0,0">
                    <w:txbxContent>
                      <w:p w14:paraId="5B650458" w14:textId="2C9BBB06" w:rsidR="009E4BFE" w:rsidRPr="00834BBE" w:rsidRDefault="009E4BFE" w:rsidP="00761837">
                        <w:pPr>
                          <w:pStyle w:val="NormalWeb"/>
                          <w:kinsoku w:val="0"/>
                          <w:overflowPunct w:val="0"/>
                          <w:spacing w:before="0" w:beforeAutospacing="0" w:after="0" w:afterAutospacing="0" w:line="240" w:lineRule="exact"/>
                          <w:jc w:val="center"/>
                          <w:textAlignment w:val="baseline"/>
                          <w:rPr>
                            <w:sz w:val="21"/>
                          </w:rPr>
                        </w:pPr>
                        <w:r w:rsidRPr="00761837">
                          <w:rPr>
                            <w:rFonts w:ascii="Calibri" w:eastAsia="DengXian" w:hAnsi="Calibri" w:cstheme="minorBidi"/>
                            <w:b/>
                            <w:bCs/>
                            <w:color w:val="000000" w:themeColor="text1"/>
                            <w:kern w:val="24"/>
                            <w:sz w:val="10"/>
                            <w:szCs w:val="21"/>
                          </w:rPr>
                          <w:t>SL Positioning Client</w:t>
                        </w:r>
                        <w:r>
                          <w:rPr>
                            <w:rFonts w:ascii="Calibri" w:eastAsia="DengXian" w:hAnsi="Calibri" w:cstheme="minorBidi"/>
                            <w:b/>
                            <w:bCs/>
                            <w:color w:val="000000" w:themeColor="text1"/>
                            <w:kern w:val="24"/>
                            <w:sz w:val="10"/>
                            <w:szCs w:val="21"/>
                          </w:rPr>
                          <w:t xml:space="preserve"> UE</w:t>
                        </w:r>
                      </w:p>
                    </w:txbxContent>
                  </v:textbox>
                </v:rect>
                <v:rect id="Rectangle 1" o:spid="_x0000_s1028" style="position:absolute;left:18932;top:19;width:7134;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">
                  <v:textbox inset="0,0,0,0">
                    <w:txbxContent>
                      <w:p w14:paraId="27F5696D"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NG-RAN</w:t>
                        </w:r>
                      </w:p>
                    </w:txbxContent>
                  </v:textbox>
                </v:rect>
                <v:rect id="Rectangle 10" o:spid="_x0000_s1029" style="position:absolute;left:27431;top:21;width:5150;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">
                  <v:textbox inset="0,0,0,0">
                    <w:txbxContent>
                      <w:p w14:paraId="2D8A4E02"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AMF3</w:t>
                        </w:r>
                      </w:p>
                    </w:txbxContent>
                  </v:textbox>
                </v:rect>
                <v:rect id="Rectangle 2" o:spid="_x0000_s1030" style="position:absolute;left:35156;top:16;width:4963;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">
                  <v:textbox inset="0,0,0,0">
                    <w:txbxContent>
                      <w:p w14:paraId="71A67940"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LMF3</w:t>
                        </w:r>
                      </w:p>
                    </w:txbxContent>
                  </v:textbox>
                </v:rect>
                <v:rect id="Rectangle 9" o:spid="_x0000_s1031" style="position:absolute;left:52585;width:5019;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">
                  <v:textbox inset="0,0,0,0">
                    <w:txbxContent>
                      <w:p w14:paraId="3548C12A"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LMF2</w:t>
                        </w:r>
                      </w:p>
                    </w:txbxContent>
                  </v:textbox>
                </v:rect>
                <v:shapetype id="_x0000_t32" coordsize="21600,21600" o:spt="32" o:oned="t" path="m,l21600,21600e" filled="f">
                  <v:path arrowok="t" fillok="f" o:connecttype="none"/>
                  <o:lock v:ext="edit" shapetype="t"/>
                </v:shapetype>
                <v:shape id="AutoShape 7" o:spid="_x0000_s1032" type="#_x0000_t32" style="position:absolute;left:15162;top:11829;width:15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">
                  <v:stroke endarrow="block"/>
                </v:shape>
                <v:shapetype id="_x0000_t202" coordsize="21600,21600" o:spt="202" path="m,l,21600r21600,l21600,xe">
                  <v:stroke joinstyle="miter"/>
                  <v:path gradientshapeok="t" o:connecttype="rect"/>
                </v:shapetype>
                <v:shape id="文本框 2" o:spid="_x0000_s1033" type="#_x0000_t202" style="position:absolute;left:14542;top:8498;width:29943;height:3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" filled="f" stroked="f">
                  <v:textbox>
                    <w:txbxContent>
                      <w:p w14:paraId="520BC2AE"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2. UL NAS TRANSPORT (MO-LR Request (SL ranging requirement, UE1 ID, UE2 ID, initiator UE ID))</w:t>
                        </w:r>
                      </w:p>
                    </w:txbxContent>
                  </v:textbox>
                </v:shape>
                <v:rect id="Rectangle 5" o:spid="_x0000_s1034" style="position:absolute;left:72110;top:21;width:4653;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">
                  <v:textbox inset="0,0,0,0">
                    <w:txbxContent>
                      <w:p w14:paraId="160A1894"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GMLC</w:t>
                        </w:r>
                      </w:p>
                    </w:txbxContent>
                  </v:textbox>
                </v:rect>
                <v:line id="直接连接符 94" o:spid="_x0000_s1035" style="position:absolute;visibility:visible;mso-wrap-style:square" from="15013,3082" to="15265,42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" strokecolor="windowText" strokeweight=".5pt">
                  <v:stroke joinstyle="miter"/>
                </v:line>
                <v:line id="直接连接符 95" o:spid="_x0000_s1036" style="position:absolute;visibility:visible;mso-wrap-style:square" from="22499,3084" to="22880,42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" strokecolor="windowText" strokeweight=".5pt">
                  <v:stroke joinstyle="miter"/>
                </v:line>
                <v:line id="直接连接符 96" o:spid="_x0000_s1037" style="position:absolute;visibility:visible;mso-wrap-style:square" from="30006,3085" to="30255,425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" strokecolor="windowText" strokeweight=".5pt">
                  <v:stroke joinstyle="miter"/>
                </v:line>
                <v:line id="直接连接符 97" o:spid="_x0000_s1038" style="position:absolute;flip:x;visibility:visible;mso-wrap-style:square" from="74401,3085" to="74436,41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" strokecolor="windowText" strokeweight=".5pt">
                  <v:stroke joinstyle="miter"/>
                </v:line>
                <v:line id="直接连接符 98" o:spid="_x0000_s1039" style="position:absolute;flip:x;visibility:visible;mso-wrap-style:square" from="55031,3064" to="55095,41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" strokecolor="windowText" strokeweight=".5pt">
                  <v:stroke joinstyle="miter"/>
                </v:line>
                <v:shape id="直接箭头连接符 99" o:spid="_x0000_s1040" type="#_x0000_t32" style="position:absolute;left:37620;top:3081;width:17;height:3837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" strokecolor="windowText" strokeweight=".5pt">
                  <v:stroke joinstyle="miter"/>
                </v:shape>
                <v:rect id="Rectangle 11" o:spid="_x0000_s1041" style="position:absolute;top:16;width:514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">
                  <v:textbox inset="0,0,0,0">
                    <w:txbxContent>
                      <w:p w14:paraId="51562875"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UE1</w:t>
                        </w:r>
                      </w:p>
                    </w:txbxContent>
                  </v:textbox>
                </v:rect>
                <v:line id="直接连接符 101" o:spid="_x0000_s1042" style="position:absolute;visibility:visible;mso-wrap-style:square" from="2574,3064" to="2756,41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" strokecolor="windowText" strokeweight=".5pt">
                  <v:stroke joinstyle="miter"/>
                </v:line>
                <v:rect id="Rectangle 11" o:spid="_x0000_s1043" style="position:absolute;left:6274;top:16;width:515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">
                  <v:textbox inset="0,0,0,0">
                    <w:txbxContent>
                      <w:p w14:paraId="48BA59AF"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UE2</w:t>
                        </w:r>
                      </w:p>
                    </w:txbxContent>
                  </v:textbox>
                </v:rect>
                <v:line id="直接连接符 103" o:spid="_x0000_s1044" style="position:absolute;visibility:visible;mso-wrap-style:square" from="8849,3064" to="8934,41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" strokecolor="windowText" strokeweight=".5pt">
                  <v:stroke joinstyle="miter"/>
                </v:line>
                <v:shape id="文本框 2" o:spid="_x0000_s1045" type="#_x0000_t202" style="position:absolute;left:14542;top:36982;width:19667;height:2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58878ECD"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10. DL NAS TRANSPORT (result)</w:t>
                        </w:r>
                      </w:p>
                    </w:txbxContent>
                  </v:textbox>
                </v:shape>
                <v:shape id="直接箭头连接符 105" o:spid="_x0000_s1046" type="#_x0000_t32" style="position:absolute;left:15191;top:39215;width:1496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" strokecolor="windowText" strokeweight=".5pt">
                  <v:stroke endarrow="block" joinstyle="miter"/>
                </v:shape>
                <v:rect id="Rectangle 4" o:spid="_x0000_s1047" style="position:absolute;left:13249;top:5495;width:19653;height:2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">
                  <v:stroke dashstyle="dash"/>
                  <v:textbox>
                    <w:txbxContent>
                      <w:p w14:paraId="7C7DF878"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1. UE Triggered Service Request</w:t>
                        </w:r>
                      </w:p>
                    </w:txbxContent>
                  </v:textbox>
                </v:rect>
                <v:rect id="Rectangle 9" o:spid="_x0000_s1048" style="position:absolute;left:43996;width:5019;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">
                  <v:textbox inset="0,0,0,0">
                    <w:txbxContent>
                      <w:p w14:paraId="54D3D4AF"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AMF2</w:t>
                        </w:r>
                      </w:p>
                    </w:txbxContent>
                  </v:textbox>
                </v:rect>
                <v:line id="直接连接符 108" o:spid="_x0000_s1049" style="position:absolute;visibility:visible;mso-wrap-style:square" from="46505,3064" to="46664,41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" strokecolor="windowText" strokeweight=".5pt">
                  <v:stroke joinstyle="miter"/>
                </v:line>
                <v:rect id="Rectangle 5" o:spid="_x0000_s1050" style="position:absolute;left:59659;top:27;width:4023;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">
                  <v:textbox inset="0,0,0,0">
                    <w:txbxContent>
                      <w:p w14:paraId="70E19910"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UDM</w:t>
                        </w:r>
                      </w:p>
                    </w:txbxContent>
                  </v:textbox>
                </v:rect>
                <v:rect id="Rectangle 6" o:spid="_x0000_s1051" style="position:absolute;left:66240;top:22;width:3511;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">
                  <v:textbox inset="0,0,0,0">
                    <w:txbxContent>
                      <w:p w14:paraId="0CAF1359"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NRF</w:t>
                        </w:r>
                      </w:p>
                    </w:txbxContent>
                  </v:textbox>
                </v:rect>
                <v:line id="直接连接符 111" o:spid="_x0000_s1052" style="position:absolute;flip:x;visibility:visible;mso-wrap-style:square" from="67911,3087" to="67996,425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" strokecolor="windowText" strokeweight=".5pt">
                  <v:stroke joinstyle="miter"/>
                </v:line>
                <v:line id="直接连接符 112" o:spid="_x0000_s1053" style="position:absolute;visibility:visible;mso-wrap-style:square" from="61671,3092" to="61671,41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" strokecolor="windowText" strokeweight=".5pt">
                  <v:stroke joinstyle="miter"/>
                </v:line>
                <v:shape id="直接箭头连接符 113" o:spid="_x0000_s1054" type="#_x0000_t32" style="position:absolute;left:30004;top:16313;width:4422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" strokecolor="windowText" strokeweight=".5pt">
                  <v:stroke endarrow="block" joinstyle="miter"/>
                </v:shape>
                <v:shape id="直接箭头连接符 114" o:spid="_x0000_s1055" type="#_x0000_t32" style="position:absolute;left:46472;top:19045;width:2776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" strokecolor="windowText" strokeweight=".5pt">
                  <v:stroke endarrow="block" joinstyle="miter"/>
                </v:shape>
                <v:shape id="直接箭头连接符 115" o:spid="_x0000_s1056" type="#_x0000_t32" style="position:absolute;left:46746;top:21681;width:8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" strokecolor="windowText" strokeweight=".5pt">
                  <v:stroke endarrow="block" joinstyle="miter"/>
                </v:shape>
                <v:rect id="矩形 116" o:spid="_x0000_s1057" style="position:absolute;left:1012;top:23617;width:55505;height:2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"/>
                <v:shape id="直接箭头连接符 117" o:spid="_x0000_s1058" type="#_x0000_t32" style="position:absolute;left:46746;top:29383;width:8316;height:4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" strokecolor="windowText" strokeweight=".5pt">
                  <v:stroke endarrow="block" joinstyle="miter"/>
                </v:shape>
                <v:shape id="直接箭头连接符 118" o:spid="_x0000_s1059" type="#_x0000_t32" style="position:absolute;left:46746;top:31854;width:274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" strokecolor="windowText" strokeweight=".5pt">
                  <v:stroke endarrow="block" joinstyle="miter"/>
                </v:shape>
                <v:shape id="直接箭头连接符 119" o:spid="_x0000_s1060" type="#_x0000_t32" style="position:absolute;left:30255;top:34704;width:44349;height: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" strokecolor="windowText" strokeweight=".5pt">
                  <v:stroke endarrow="block" joinstyle="miter"/>
                </v:shape>
                <v:shape id="文本框 2" o:spid="_x0000_s1061" type="#_x0000_t202" style="position:absolute;left:32096;top:13281;width:37647;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" filled="f" stroked="f">
                  <v:textbox>
                    <w:txbxContent>
                      <w:p w14:paraId="34152B2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3. </w:t>
                        </w:r>
                        <w:r>
                          <w:rPr>
                            <w:rFonts w:asciiTheme="minorHAnsi" w:eastAsiaTheme="minorEastAsia" w:hAnsi="Calibri" w:cstheme="minorBidi"/>
                            <w:color w:val="000000" w:themeColor="text1"/>
                            <w:kern w:val="24"/>
                            <w:sz w:val="16"/>
                            <w:szCs w:val="16"/>
                          </w:rPr>
                          <w:t xml:space="preserve">Ngmlc_Location_ProvideLocation_Request </w:t>
                        </w:r>
                        <w:r>
                          <w:rPr>
                            <w:rFonts w:ascii="Calibri" w:eastAsia="DengXian" w:hAnsi="Calibri" w:cstheme="minorBidi"/>
                            <w:color w:val="000000" w:themeColor="text1"/>
                            <w:kern w:val="24"/>
                            <w:sz w:val="16"/>
                            <w:szCs w:val="16"/>
                          </w:rPr>
                          <w:t>(SL ranging requirement</w:t>
                        </w:r>
                        <w:r>
                          <w:rPr>
                            <w:rFonts w:ascii="Calibri" w:eastAsia="DengXian" w:hAnsi="Calibri" w:cstheme="minorBidi" w:hint="eastAsia"/>
                            <w:color w:val="000000" w:themeColor="text1"/>
                            <w:kern w:val="24"/>
                            <w:sz w:val="16"/>
                            <w:szCs w:val="16"/>
                            <w:lang w:eastAsia="zh-CN"/>
                          </w:rPr>
                          <w:t xml:space="preserve">, </w:t>
                        </w:r>
                        <w:r>
                          <w:rPr>
                            <w:rFonts w:ascii="Calibri" w:eastAsia="DengXian" w:hAnsi="Calibri" w:cstheme="minorBidi"/>
                            <w:color w:val="000000" w:themeColor="text1"/>
                            <w:kern w:val="24"/>
                            <w:sz w:val="16"/>
                            <w:szCs w:val="16"/>
                          </w:rPr>
                          <w:t>UE1 ID, UE2 I</w:t>
                        </w:r>
                        <w:r w:rsidRPr="00AB58B4">
                          <w:rPr>
                            <w:rFonts w:ascii="Calibri" w:eastAsia="DengXian" w:hAnsi="Calibri" w:cstheme="minorBidi"/>
                            <w:kern w:val="24"/>
                            <w:sz w:val="16"/>
                            <w:szCs w:val="16"/>
                          </w:rPr>
                          <w:t>D, initiator UE ID, 3</w:t>
                        </w:r>
                        <w:r w:rsidRPr="00AB58B4">
                          <w:rPr>
                            <w:rFonts w:ascii="Calibri" w:eastAsia="DengXian" w:hAnsi="Calibri" w:cstheme="minorBidi"/>
                            <w:kern w:val="24"/>
                            <w:sz w:val="16"/>
                            <w:szCs w:val="16"/>
                            <w:vertAlign w:val="superscript"/>
                          </w:rPr>
                          <w:t>rd</w:t>
                        </w:r>
                        <w:r w:rsidRPr="00AB58B4">
                          <w:rPr>
                            <w:rFonts w:ascii="Calibri" w:eastAsia="DengXian" w:hAnsi="Calibri" w:cstheme="minorBidi"/>
                            <w:kern w:val="24"/>
                            <w:sz w:val="16"/>
                            <w:szCs w:val="16"/>
                          </w:rPr>
                          <w:t xml:space="preserve"> UE ID</w:t>
                        </w:r>
                        <w:r>
                          <w:rPr>
                            <w:rFonts w:ascii="Calibri" w:eastAsia="DengXian" w:hAnsi="Calibri" w:cstheme="minorBidi"/>
                            <w:color w:val="000000" w:themeColor="text1"/>
                            <w:kern w:val="24"/>
                            <w:sz w:val="16"/>
                            <w:szCs w:val="16"/>
                          </w:rPr>
                          <w:t>)</w:t>
                        </w:r>
                      </w:p>
                    </w:txbxContent>
                  </v:textbox>
                </v:shape>
                <v:rect id="矩形 121" o:spid="_x0000_s1062" style="position:absolute;left:38565;top:17054;width:34035;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3DB350F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4. Namf_Location_ProvidePositioningInfo request()</w:t>
                        </w:r>
                      </w:p>
                    </w:txbxContent>
                  </v:textbox>
                </v:rect>
                <v:rect id="矩形 122" o:spid="_x0000_s1063" style="position:absolute;left:38721;top:19771;width:33389;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" filled="f" stroked="f">
                  <v:textbox>
                    <w:txbxContent>
                      <w:p w14:paraId="53B748BA"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5.</w:t>
                        </w:r>
                        <w:r>
                          <w:rPr>
                            <w:rFonts w:asciiTheme="minorHAnsi" w:eastAsiaTheme="minorEastAsia" w:hAnsi="Calibri" w:cstheme="minorBidi"/>
                            <w:color w:val="000000" w:themeColor="text1"/>
                            <w:kern w:val="24"/>
                            <w:sz w:val="16"/>
                            <w:szCs w:val="16"/>
                          </w:rPr>
                          <w:t xml:space="preserve"> Nlmf_Location_DetermineLocation</w:t>
                        </w:r>
                        <w:r>
                          <w:rPr>
                            <w:rFonts w:ascii="Calibri" w:eastAsia="DengXian" w:hAnsi="Calibri" w:cstheme="minorBidi"/>
                            <w:color w:val="000000" w:themeColor="text1"/>
                            <w:kern w:val="24"/>
                            <w:sz w:val="16"/>
                            <w:szCs w:val="16"/>
                          </w:rPr>
                          <w:t xml:space="preserve"> request()</w:t>
                        </w:r>
                      </w:p>
                    </w:txbxContent>
                  </v:textbox>
                </v:rect>
                <v:rect id="矩形 123" o:spid="_x0000_s1064" style="position:absolute;left:38335;top:27315;width:32633;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VkFwgAAANwAAAAPAAAAZHJzL2Rvd25yZXYueG1sRE9Na8JA&#10;EL0X/A/LCF5K3Wih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CVFVkFwgAAANwAAAAPAAAA&#10;AAAAAAAAAAAAAAcCAABkcnMvZG93bnJldi54bWxQSwUGAAAAAAMAAwC3AAAA9gIAAAAA&#10;" filled="f" stroked="f">
                  <v:textbox>
                    <w:txbxContent>
                      <w:p w14:paraId="4AB784EC"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7. </w:t>
                        </w:r>
                        <w:r>
                          <w:rPr>
                            <w:rFonts w:asciiTheme="minorHAnsi" w:eastAsiaTheme="minorEastAsia" w:hAnsi="Calibri" w:cstheme="minorBidi"/>
                            <w:color w:val="000000" w:themeColor="text1"/>
                            <w:kern w:val="24"/>
                            <w:sz w:val="16"/>
                            <w:szCs w:val="16"/>
                          </w:rPr>
                          <w:t>Nlmf_Location_DetermineLocation response</w:t>
                        </w:r>
                        <w:r>
                          <w:rPr>
                            <w:rFonts w:ascii="Calibri" w:eastAsia="DengXian" w:hAnsi="Calibri" w:cstheme="minorBidi"/>
                            <w:color w:val="000000" w:themeColor="text1"/>
                            <w:kern w:val="24"/>
                            <w:sz w:val="16"/>
                            <w:szCs w:val="16"/>
                          </w:rPr>
                          <w:t>(result)</w:t>
                        </w:r>
                      </w:p>
                    </w:txbxContent>
                  </v:textbox>
                </v:rect>
                <v:rect id="矩形 124" o:spid="_x0000_s1065" style="position:absolute;left:12465;top:23617;width:20437;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FxwgAAANwAAAAPAAAAZHJzL2Rvd25yZXYueG1sRE9Na8JA&#10;EL0X/A/LCF5K3Sil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Aa/MFxwgAAANwAAAAPAAAA&#10;AAAAAAAAAAAAAAcCAABkcnMvZG93bnJldi54bWxQSwUGAAAAAAMAAwC3AAAA9gIAAAAA&#10;" filled="f" stroked="f">
                  <v:textbox>
                    <w:txbxContent>
                      <w:p w14:paraId="494F7610"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6. UE SL Ranging/Positioning</w:t>
                        </w:r>
                      </w:p>
                    </w:txbxContent>
                  </v:textbox>
                </v:rect>
                <v:rect id="矩形 125" o:spid="_x0000_s1066" style="position:absolute;left:38721;top:29677;width:34715;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GTqwgAAANwAAAAPAAAAZHJzL2Rvd25yZXYueG1sRE9Na8JA&#10;EL0X/A/LCF5K3Si0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B1sGTqwgAAANwAAAAPAAAA&#10;AAAAAAAAAAAAAAcCAABkcnMvZG93bnJldi54bWxQSwUGAAAAAAMAAwC3AAAA9gIAAAAA&#10;" filled="f" stroked="f">
                  <v:textbox>
                    <w:txbxContent>
                      <w:p w14:paraId="750A32AB"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8. Namf_Location_ProvidePositioningInfo response(result)</w:t>
                        </w:r>
                      </w:p>
                    </w:txbxContent>
                  </v:textbox>
                </v:rect>
                <v:shape id="文本框 2" o:spid="_x0000_s1067" type="#_x0000_t202" style="position:absolute;left:30804;top:32542;width:34668;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" filled="f" stroked="f">
                  <v:textbox>
                    <w:txbxContent>
                      <w:p w14:paraId="6A404CC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9. </w:t>
                        </w:r>
                        <w:r>
                          <w:rPr>
                            <w:rFonts w:asciiTheme="minorHAnsi" w:eastAsiaTheme="minorEastAsia" w:hAnsi="Calibri" w:cstheme="minorBidi"/>
                            <w:color w:val="000000" w:themeColor="text1"/>
                            <w:kern w:val="24"/>
                            <w:sz w:val="16"/>
                            <w:szCs w:val="16"/>
                          </w:rPr>
                          <w:t xml:space="preserve">Ngmlc_Location_ProvideLocation_Response </w:t>
                        </w:r>
                        <w:r>
                          <w:rPr>
                            <w:rFonts w:ascii="Calibri" w:eastAsia="DengXian" w:hAnsi="Calibri" w:cstheme="minorBidi"/>
                            <w:color w:val="000000" w:themeColor="text1"/>
                            <w:kern w:val="24"/>
                            <w:sz w:val="16"/>
                            <w:szCs w:val="16"/>
                          </w:rPr>
                          <w:t>(result)</w:t>
                        </w:r>
                      </w:p>
                    </w:txbxContent>
                  </v:textbox>
                </v:shape>
                <w10:anchorlock/>
              </v:group>
            </w:pict>
          </mc:Fallback>
        </mc:AlternateContent>
      </w:r>
    </w:p>
    <w:p w14:paraId="12CF31A9" w14:textId="63726FE4" w:rsidR="00BE20D5" w:rsidRPr="00DF048C" w:rsidRDefault="00BE20D5" w:rsidP="00BE20D5">
      <w:pPr>
        <w:pStyle w:val="TF"/>
      </w:pPr>
      <w:r w:rsidRPr="00DF048C">
        <w:rPr>
          <w:lang w:eastAsia="zh-CN"/>
        </w:rPr>
        <w:t>Figure 6.9.3.2.3-1</w:t>
      </w:r>
      <w:r w:rsidRPr="00DF048C">
        <w:t xml:space="preserve">: </w:t>
      </w:r>
      <w:r w:rsidRPr="00DF048C">
        <w:rPr>
          <w:lang w:eastAsia="zh-CN"/>
        </w:rPr>
        <w:t xml:space="preserve">Service exposure to the </w:t>
      </w:r>
      <w:r w:rsidR="00761837">
        <w:rPr>
          <w:lang w:eastAsia="zh-CN"/>
        </w:rPr>
        <w:t>SL Positioning Client</w:t>
      </w:r>
      <w:r w:rsidRPr="00DF048C">
        <w:rPr>
          <w:lang w:eastAsia="zh-CN"/>
        </w:rPr>
        <w:t xml:space="preserve"> UE via 5GC/Uu (network based)</w:t>
      </w:r>
    </w:p>
    <w:p w14:paraId="0A5C99D1" w14:textId="5D0B6E54" w:rsidR="003C11F7" w:rsidRDefault="003C11F7" w:rsidP="003C11F7">
      <w:pPr>
        <w:pStyle w:val="B1"/>
      </w:pPr>
      <w:bookmarkStart w:id="1734" w:name="_Toc100781016"/>
      <w:bookmarkStart w:id="1735" w:name="_Toc100782241"/>
      <w:bookmarkStart w:id="1736" w:name="_Toc100782365"/>
      <w:bookmarkStart w:id="1737" w:name="_Toc100782494"/>
      <w:bookmarkStart w:id="1738" w:name="_Toc100782623"/>
      <w:r>
        <w:t>1.</w:t>
      </w:r>
      <w:r>
        <w:tab/>
        <w:t xml:space="preserve">The application layer of the </w:t>
      </w:r>
      <w:r w:rsidR="00AF2127">
        <w:rPr>
          <w:lang w:eastAsia="zh-CN"/>
        </w:rPr>
        <w:t>SL Positioning</w:t>
      </w:r>
      <w:r w:rsidR="00AF2127" w:rsidRPr="00DF048C">
        <w:rPr>
          <w:lang w:eastAsia="zh-CN"/>
        </w:rPr>
        <w:t xml:space="preserve"> </w:t>
      </w:r>
      <w:r w:rsidR="00AF2127">
        <w:rPr>
          <w:lang w:eastAsia="zh-CN"/>
        </w:rPr>
        <w:t>Client</w:t>
      </w:r>
      <w:r>
        <w:t xml:space="preserve"> UE triggers the Ranging/SL positioning, and then requests the network to perform the Ranging/SL positioning between the UE1 and UE2. If the </w:t>
      </w:r>
      <w:r w:rsidR="00AF2127">
        <w:rPr>
          <w:lang w:eastAsia="zh-CN"/>
        </w:rPr>
        <w:t>SL Positioning</w:t>
      </w:r>
      <w:r w:rsidR="00AF2127" w:rsidRPr="00DF048C">
        <w:rPr>
          <w:lang w:eastAsia="zh-CN"/>
        </w:rPr>
        <w:t xml:space="preserve"> </w:t>
      </w:r>
      <w:r w:rsidR="00AF2127">
        <w:rPr>
          <w:lang w:eastAsia="zh-CN"/>
        </w:rPr>
        <w:t>Client</w:t>
      </w:r>
      <w:r>
        <w:t xml:space="preserve"> UE in CM-IDLE state, it firstly triggers the service request procedure.</w:t>
      </w:r>
    </w:p>
    <w:p w14:paraId="152F05E2" w14:textId="1E7174CC" w:rsidR="003C11F7" w:rsidRDefault="003C11F7" w:rsidP="003C11F7">
      <w:pPr>
        <w:pStyle w:val="B1"/>
      </w:pPr>
      <w:r>
        <w:t>2.</w:t>
      </w:r>
      <w:r>
        <w:tab/>
        <w:t xml:space="preserve">The </w:t>
      </w:r>
      <w:r w:rsidR="00AF2127">
        <w:rPr>
          <w:lang w:eastAsia="zh-CN"/>
        </w:rPr>
        <w:t>SL Positioning</w:t>
      </w:r>
      <w:r w:rsidR="00AF2127" w:rsidRPr="00DF048C">
        <w:rPr>
          <w:lang w:eastAsia="zh-CN"/>
        </w:rPr>
        <w:t xml:space="preserve"> </w:t>
      </w:r>
      <w:r w:rsidR="00AF2127">
        <w:rPr>
          <w:lang w:eastAsia="zh-CN"/>
        </w:rPr>
        <w:t>Client</w:t>
      </w:r>
      <w:r>
        <w:t xml:space="preserve"> UE requests the network to perform the Ranging/SL positioning operation between the UE1 and UE2. The Ranging/SL positioning requirement may include the requirement regarding Ranging/SL positioning demand (i.e. the distance and/or the direction between two UEs or more UEs), delay, accuracy, result feedback mode (e.g. immediately, periodically or at a later time).</w:t>
      </w:r>
      <w:r w:rsidR="00AA6B19" w:rsidRPr="00AA6B19">
        <w:t xml:space="preserve"> </w:t>
      </w:r>
      <w:r w:rsidR="00B92F98">
        <w:t>T</w:t>
      </w:r>
      <w:r w:rsidR="00B92F98">
        <w:rPr>
          <w:lang w:eastAsia="zh-CN"/>
        </w:rPr>
        <w:t xml:space="preserve">he </w:t>
      </w:r>
      <w:r w:rsidR="00761837" w:rsidRPr="00EB6F0B">
        <w:t>SL Positioning Client UE</w:t>
      </w:r>
      <w:r w:rsidR="00761837" w:rsidRPr="00EB6F0B">
        <w:rPr>
          <w:lang w:eastAsia="zh-CN"/>
        </w:rPr>
        <w:t xml:space="preserve"> includes the</w:t>
      </w:r>
      <w:r w:rsidR="00761837">
        <w:rPr>
          <w:lang w:eastAsia="zh-CN"/>
        </w:rPr>
        <w:t xml:space="preserve"> </w:t>
      </w:r>
      <w:r w:rsidR="00B92F98">
        <w:rPr>
          <w:lang w:eastAsia="zh-CN"/>
        </w:rPr>
        <w:lastRenderedPageBreak/>
        <w:t xml:space="preserve">Ranging/SL positioning requirement in the MO-LR Request </w:t>
      </w:r>
      <w:r w:rsidR="00761837" w:rsidRPr="00EB6F0B">
        <w:rPr>
          <w:lang w:eastAsia="zh-CN"/>
        </w:rPr>
        <w:t>toward the AMF3, then the AMF3 gets the Ran</w:t>
      </w:r>
      <w:r w:rsidR="00761837">
        <w:rPr>
          <w:lang w:eastAsia="zh-CN"/>
        </w:rPr>
        <w:t xml:space="preserve">ging/SL positioning requirement </w:t>
      </w:r>
      <w:r w:rsidR="00B92F98">
        <w:rPr>
          <w:lang w:eastAsia="zh-CN"/>
        </w:rPr>
        <w:t>and sen</w:t>
      </w:r>
      <w:r w:rsidR="00761837">
        <w:rPr>
          <w:lang w:eastAsia="zh-CN"/>
        </w:rPr>
        <w:t>d i</w:t>
      </w:r>
      <w:r w:rsidR="00B92F98">
        <w:rPr>
          <w:lang w:eastAsia="zh-CN"/>
        </w:rPr>
        <w:t xml:space="preserve">t to the </w:t>
      </w:r>
      <w:r w:rsidR="00761837">
        <w:rPr>
          <w:lang w:eastAsia="zh-CN"/>
        </w:rPr>
        <w:t>GMLC</w:t>
      </w:r>
      <w:r w:rsidR="00B92F98">
        <w:rPr>
          <w:lang w:eastAsia="zh-CN"/>
        </w:rPr>
        <w:t xml:space="preserve">. </w:t>
      </w:r>
      <w:r w:rsidR="00AA6B19">
        <w:t xml:space="preserve">The </w:t>
      </w:r>
      <w:r w:rsidR="00AF2127">
        <w:rPr>
          <w:lang w:eastAsia="zh-CN"/>
        </w:rPr>
        <w:t>SL Positioning</w:t>
      </w:r>
      <w:r w:rsidR="00AF2127" w:rsidRPr="00DF048C">
        <w:rPr>
          <w:lang w:eastAsia="zh-CN"/>
        </w:rPr>
        <w:t xml:space="preserve"> </w:t>
      </w:r>
      <w:r w:rsidR="00AF2127">
        <w:rPr>
          <w:lang w:eastAsia="zh-CN"/>
        </w:rPr>
        <w:t>Client</w:t>
      </w:r>
      <w:r w:rsidR="00AA6B19">
        <w:t xml:space="preserve"> UE may </w:t>
      </w:r>
      <w:r w:rsidR="00930614">
        <w:t xml:space="preserve">suggest </w:t>
      </w:r>
      <w:r w:rsidR="00AA6B19">
        <w:t xml:space="preserve">the initiator UE (i.e. </w:t>
      </w:r>
      <w:r w:rsidR="00AA6B19">
        <w:rPr>
          <w:lang w:eastAsia="zh-CN"/>
        </w:rPr>
        <w:t xml:space="preserve">which is used </w:t>
      </w:r>
      <w:r w:rsidR="00AA6B19" w:rsidRPr="00E90C37">
        <w:rPr>
          <w:lang w:eastAsia="zh-CN"/>
        </w:rPr>
        <w:t>to perform si</w:t>
      </w:r>
      <w:r w:rsidR="00AA6B19">
        <w:rPr>
          <w:lang w:eastAsia="zh-CN"/>
        </w:rPr>
        <w:t>gnalling exchange with the LMF</w:t>
      </w:r>
      <w:r w:rsidR="00AA6B19">
        <w:t>) based on implementation</w:t>
      </w:r>
      <w:r w:rsidR="00092FB4">
        <w:t xml:space="preserve"> </w:t>
      </w:r>
      <w:r w:rsidR="00AA6B19">
        <w:t xml:space="preserve">and indicate which UE is the initiator UE to the </w:t>
      </w:r>
      <w:r w:rsidR="00B92F98">
        <w:t>A</w:t>
      </w:r>
      <w:r w:rsidR="00AA6B19">
        <w:t>MF.</w:t>
      </w:r>
    </w:p>
    <w:p w14:paraId="54C4A3A7" w14:textId="4F7BB700" w:rsidR="002300C1" w:rsidRDefault="002300C1" w:rsidP="002300C1">
      <w:pPr>
        <w:pStyle w:val="B1"/>
      </w:pPr>
    </w:p>
    <w:p w14:paraId="3904E114" w14:textId="2BCD7BE9" w:rsidR="00930614" w:rsidRDefault="00930614" w:rsidP="002300C1">
      <w:pPr>
        <w:pStyle w:val="B1"/>
        <w:rPr>
          <w:lang w:eastAsia="zh-CN"/>
        </w:rPr>
      </w:pPr>
      <w:r>
        <w:t>3</w:t>
      </w:r>
      <w:r w:rsidR="002300C1">
        <w:t>.</w:t>
      </w:r>
      <w:r w:rsidR="002300C1">
        <w:tab/>
      </w:r>
      <w:r w:rsidRPr="00EB6F0B">
        <w:rPr>
          <w:lang w:eastAsia="zh-CN"/>
        </w:rPr>
        <w:t xml:space="preserve">The AMF </w:t>
      </w:r>
      <w:r w:rsidRPr="00EB6F0B">
        <w:t>may select a GMLC based on NRF query or configuration in AMF, and then</w:t>
      </w:r>
      <w:r>
        <w:rPr>
          <w:lang w:eastAsia="zh-CN"/>
        </w:rPr>
        <w:t xml:space="preserve"> </w:t>
      </w:r>
      <w:r w:rsidR="002300C1">
        <w:rPr>
          <w:lang w:eastAsia="zh-CN"/>
        </w:rPr>
        <w:t xml:space="preserve">acts as an LCS client to request the GMLC for </w:t>
      </w:r>
      <w:r w:rsidR="002300C1" w:rsidRPr="003D68E4">
        <w:rPr>
          <w:lang w:eastAsia="zh-CN"/>
        </w:rPr>
        <w:t>Ran</w:t>
      </w:r>
      <w:r w:rsidR="002300C1">
        <w:rPr>
          <w:lang w:eastAsia="zh-CN"/>
        </w:rPr>
        <w:t xml:space="preserve">ging/SL positioning </w:t>
      </w:r>
      <w:r w:rsidR="002300C1" w:rsidRPr="003D68E4">
        <w:rPr>
          <w:lang w:eastAsia="zh-CN"/>
        </w:rPr>
        <w:t>result</w:t>
      </w:r>
      <w:r>
        <w:rPr>
          <w:lang w:eastAsia="zh-CN"/>
        </w:rPr>
        <w:t xml:space="preserve">, </w:t>
      </w:r>
      <w:r w:rsidRPr="00EB6F0B">
        <w:rPr>
          <w:lang w:eastAsia="zh-CN"/>
        </w:rPr>
        <w:t>the AMF further includes the SL Positioning Client UE ID in the request</w:t>
      </w:r>
      <w:r w:rsidR="002300C1">
        <w:rPr>
          <w:lang w:eastAsia="zh-CN"/>
        </w:rPr>
        <w:t xml:space="preserve">. </w:t>
      </w:r>
    </w:p>
    <w:p w14:paraId="7953AE25" w14:textId="03AF153B" w:rsidR="002300C1" w:rsidRDefault="00930614" w:rsidP="002300C1">
      <w:pPr>
        <w:pStyle w:val="B1"/>
        <w:rPr>
          <w:lang w:eastAsia="zh-CN"/>
        </w:rPr>
      </w:pPr>
      <w:r>
        <w:t>4</w:t>
      </w:r>
      <w:r>
        <w:rPr>
          <w:lang w:eastAsia="zh-CN"/>
        </w:rPr>
        <w:t xml:space="preserve">. </w:t>
      </w:r>
      <w:r w:rsidR="002300C1">
        <w:rPr>
          <w:lang w:eastAsia="zh-CN"/>
        </w:rPr>
        <w:t xml:space="preserve">The GMLC </w:t>
      </w:r>
      <w:r w:rsidRPr="00EB6F0B">
        <w:t>determines the initiator UE (e.g. UE2) from UE1 and UE2 and sends the Namf_Location_ProvidePositioningInfo request to the UE2’s AMF2. GMLC can</w:t>
      </w:r>
      <w:r w:rsidRPr="00EB6F0B">
        <w:rPr>
          <w:rFonts w:eastAsiaTheme="minorEastAsia"/>
          <w:lang w:eastAsia="zh-CN"/>
        </w:rPr>
        <w:t xml:space="preserve"> performs the </w:t>
      </w:r>
      <w:r w:rsidRPr="00EB6F0B">
        <w:t>authorization on</w:t>
      </w:r>
      <w:r w:rsidRPr="00EB6F0B">
        <w:rPr>
          <w:rFonts w:eastAsiaTheme="minorEastAsia"/>
          <w:lang w:eastAsia="zh-CN"/>
        </w:rPr>
        <w:t xml:space="preserve"> </w:t>
      </w:r>
      <w:r w:rsidRPr="00EB6F0B">
        <w:t>the Ranging/SL positioning operation request from SL Positioning Client UE</w:t>
      </w:r>
      <w:r w:rsidR="002300C1">
        <w:rPr>
          <w:lang w:eastAsia="zh-CN"/>
        </w:rPr>
        <w:t>.</w:t>
      </w:r>
    </w:p>
    <w:p w14:paraId="516C6840" w14:textId="77777777" w:rsidR="00930614" w:rsidRPr="000C2C26" w:rsidRDefault="00930614" w:rsidP="00930614">
      <w:pPr>
        <w:pStyle w:val="NO"/>
      </w:pPr>
      <w:r w:rsidRPr="00EB6F0B">
        <w:rPr>
          <w:lang w:val="en-US" w:eastAsia="zh-CN"/>
        </w:rPr>
        <w:t>NOTE:</w:t>
      </w:r>
      <w:r w:rsidRPr="00EB6F0B">
        <w:rPr>
          <w:lang w:eastAsia="zh-CN"/>
        </w:rPr>
        <w:tab/>
        <w:t>The security and privacy consideration for the Ranging/SL positioning operation should be studied by SA WG3.</w:t>
      </w:r>
    </w:p>
    <w:p w14:paraId="46E83EB6" w14:textId="77777777" w:rsidR="00930614" w:rsidRDefault="00930614" w:rsidP="00930614">
      <w:pPr>
        <w:pStyle w:val="B1"/>
      </w:pPr>
      <w:r>
        <w:t xml:space="preserve">5. The AMF2 selects the LMF (e.g. LMF2) and </w:t>
      </w:r>
      <w:r w:rsidRPr="004033A7">
        <w:t>sends the Nlmf_Location_DetermineLocation requ</w:t>
      </w:r>
      <w:r>
        <w:t>est (UE1 ID, UE2 ID) to the LMF2</w:t>
      </w:r>
      <w:r w:rsidRPr="004033A7">
        <w:t xml:space="preserve"> for the Ranging/SL positioning </w:t>
      </w:r>
      <w:r>
        <w:t xml:space="preserve">result </w:t>
      </w:r>
      <w:r w:rsidRPr="004033A7">
        <w:t>between the</w:t>
      </w:r>
      <w:r>
        <w:t xml:space="preserve"> </w:t>
      </w:r>
      <w:r w:rsidRPr="004033A7">
        <w:t>UE1 and UE2.</w:t>
      </w:r>
    </w:p>
    <w:p w14:paraId="56BAA654" w14:textId="77777777" w:rsidR="00930614" w:rsidRPr="00EB6F0B" w:rsidRDefault="00930614" w:rsidP="00930614">
      <w:pPr>
        <w:pStyle w:val="B1"/>
      </w:pPr>
      <w:r>
        <w:t>6. The LMF2 triggers the UE2 to perform Ranging/SL positioning with the UE1 via AMF2. The measurement request message may include the Ranging/SL positioning demand, UE1 ID, UE2 ID, etc. The UE2 performs the Ranging/SL positioning operation w</w:t>
      </w:r>
      <w:r w:rsidRPr="00EB6F0B">
        <w:t>ith the UE1, and reports the Ranging/SL positioning measurements to the LMF for calculation.</w:t>
      </w:r>
    </w:p>
    <w:p w14:paraId="518BD907" w14:textId="77777777" w:rsidR="00930614" w:rsidRPr="00EB6F0B" w:rsidRDefault="00930614" w:rsidP="00930614">
      <w:pPr>
        <w:pStyle w:val="B1"/>
      </w:pPr>
      <w:r w:rsidRPr="00EB6F0B">
        <w:t>7. The LMF2 makes calculation based on the Ranging/SL positioning measurements and returns the Ranging/SL positioning result to the AMF2.</w:t>
      </w:r>
    </w:p>
    <w:p w14:paraId="7D11CCB0" w14:textId="77777777" w:rsidR="00930614" w:rsidRPr="00EB6F0B" w:rsidRDefault="00930614" w:rsidP="00930614">
      <w:pPr>
        <w:pStyle w:val="B1"/>
      </w:pPr>
      <w:r w:rsidRPr="00EB6F0B">
        <w:t>8. The AMF2 returns the Ranging/SL positioning result to the GMLC.</w:t>
      </w:r>
    </w:p>
    <w:p w14:paraId="49407B2A" w14:textId="4A3D75C8" w:rsidR="002300C1" w:rsidRDefault="00930614" w:rsidP="003C11F7">
      <w:pPr>
        <w:pStyle w:val="B1"/>
      </w:pPr>
      <w:r w:rsidRPr="00EB6F0B">
        <w:t>9. Then the GMLC returns the result to the AMF3.</w:t>
      </w:r>
      <w:r>
        <w:t>10</w:t>
      </w:r>
      <w:r w:rsidR="002300C1">
        <w:t>.</w:t>
      </w:r>
      <w:r w:rsidR="00C86D75">
        <w:tab/>
      </w:r>
      <w:r w:rsidR="002300C1">
        <w:t xml:space="preserve">The AMF3 returns the result to the </w:t>
      </w:r>
      <w:r w:rsidR="00AF2127">
        <w:rPr>
          <w:lang w:eastAsia="zh-CN"/>
        </w:rPr>
        <w:t>SL Positioning</w:t>
      </w:r>
      <w:r w:rsidR="00AF2127" w:rsidRPr="00DF048C">
        <w:rPr>
          <w:lang w:eastAsia="zh-CN"/>
        </w:rPr>
        <w:t xml:space="preserve"> </w:t>
      </w:r>
      <w:r w:rsidR="00AF2127">
        <w:rPr>
          <w:lang w:eastAsia="zh-CN"/>
        </w:rPr>
        <w:t>Client</w:t>
      </w:r>
      <w:r w:rsidR="002300C1">
        <w:t xml:space="preserve"> UE.</w:t>
      </w:r>
    </w:p>
    <w:p w14:paraId="4F24FDEA" w14:textId="1997DC07" w:rsidR="00BE20D5" w:rsidRPr="00DF048C" w:rsidRDefault="00BE20D5" w:rsidP="00BE20D5">
      <w:pPr>
        <w:pStyle w:val="Heading3"/>
      </w:pPr>
      <w:bookmarkStart w:id="1739" w:name="_Toc104257764"/>
      <w:bookmarkStart w:id="1740" w:name="_Toc104257938"/>
      <w:bookmarkStart w:id="1741" w:name="_Toc104299477"/>
      <w:bookmarkStart w:id="1742" w:name="_Toc112768477"/>
      <w:bookmarkStart w:id="1743" w:name="_Toc112768765"/>
      <w:bookmarkStart w:id="1744" w:name="_Toc112769005"/>
      <w:bookmarkStart w:id="1745" w:name="_Toc112772441"/>
      <w:bookmarkStart w:id="1746" w:name="_Toc112864116"/>
      <w:bookmarkStart w:id="1747" w:name="_Toc112865258"/>
      <w:bookmarkStart w:id="1748" w:name="_Toc117042714"/>
      <w:bookmarkStart w:id="1749" w:name="_Toc125976089"/>
      <w:bookmarkStart w:id="1750" w:name="_Toc128724965"/>
      <w:r w:rsidRPr="00DF048C">
        <w:t>6.9.4</w:t>
      </w:r>
      <w:r w:rsidRPr="00DF048C">
        <w:tab/>
        <w:t>Impacts on services, entities, and interfaces</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592DD92A" w14:textId="77777777" w:rsidR="00BE20D5" w:rsidRPr="00DF048C" w:rsidRDefault="00BE20D5" w:rsidP="00BE20D5">
      <w:pPr>
        <w:rPr>
          <w:b/>
          <w:bCs/>
        </w:rPr>
      </w:pPr>
      <w:r w:rsidRPr="00DF048C">
        <w:rPr>
          <w:b/>
          <w:bCs/>
        </w:rPr>
        <w:t>UE:</w:t>
      </w:r>
    </w:p>
    <w:p w14:paraId="0A017609" w14:textId="5E291DCD" w:rsidR="003C11F7" w:rsidRDefault="003C11F7" w:rsidP="00BE20D5">
      <w:pPr>
        <w:pStyle w:val="B1"/>
      </w:pPr>
      <w:r>
        <w:t>-</w:t>
      </w:r>
      <w:r>
        <w:tab/>
        <w:t>sends Ranging/SL positioning requirement to another UE for Ranging/SL positioning measurement or to the LMF for Ranging/SL positioning result.</w:t>
      </w:r>
    </w:p>
    <w:p w14:paraId="6A692D5E" w14:textId="49C277B1" w:rsidR="00AA6B19" w:rsidRDefault="00AA6B19" w:rsidP="00BE20D5">
      <w:pPr>
        <w:pStyle w:val="B1"/>
      </w:pPr>
      <w:r>
        <w:t>-</w:t>
      </w:r>
      <w:r>
        <w:tab/>
        <w:t>indicate which UE is the initiator UE to the LMF.</w:t>
      </w:r>
    </w:p>
    <w:p w14:paraId="116DC519" w14:textId="77777777" w:rsidR="003C11F7" w:rsidRDefault="003C11F7" w:rsidP="00BE20D5">
      <w:pPr>
        <w:pStyle w:val="B1"/>
      </w:pPr>
      <w:r>
        <w:t>-</w:t>
      </w:r>
      <w:r>
        <w:tab/>
        <w:t>receives Ranging/SL positioning measurement from another UE or Ranging/SL positioning result from the LMF (via the AMF).</w:t>
      </w:r>
    </w:p>
    <w:p w14:paraId="16353BCA" w14:textId="77777777" w:rsidR="003C11F7" w:rsidRDefault="003C11F7" w:rsidP="00BE20D5">
      <w:pPr>
        <w:pStyle w:val="B1"/>
      </w:pPr>
      <w:r>
        <w:t>-</w:t>
      </w:r>
      <w:r>
        <w:tab/>
        <w:t>receives Ranging/SL positioning measurement request from the LMF, performs Ranging/SL positioning measurement, and reports the Ranging/SL positioning measurement to the LMF.</w:t>
      </w:r>
    </w:p>
    <w:p w14:paraId="75364D0E" w14:textId="77777777" w:rsidR="00BE20D5" w:rsidRPr="00DF048C" w:rsidRDefault="00BE20D5" w:rsidP="00BE20D5">
      <w:pPr>
        <w:rPr>
          <w:b/>
          <w:bCs/>
        </w:rPr>
      </w:pPr>
      <w:r w:rsidRPr="00DF048C">
        <w:rPr>
          <w:b/>
          <w:bCs/>
        </w:rPr>
        <w:t>NG-RAN:</w:t>
      </w:r>
    </w:p>
    <w:p w14:paraId="3F36FF42" w14:textId="77777777" w:rsidR="00BE20D5" w:rsidRPr="00DF048C" w:rsidRDefault="00BE20D5" w:rsidP="00BE20D5">
      <w:pPr>
        <w:pStyle w:val="B1"/>
      </w:pPr>
      <w:r w:rsidRPr="00DF048C">
        <w:t>-</w:t>
      </w:r>
      <w:r w:rsidRPr="00DF048C">
        <w:tab/>
        <w:t>allocates PC5 radio resource to UE for Ranging/SL positioning operation.</w:t>
      </w:r>
    </w:p>
    <w:p w14:paraId="3BEB537B" w14:textId="77777777" w:rsidR="00BE20D5" w:rsidRPr="00DF048C" w:rsidRDefault="00BE20D5" w:rsidP="00BE20D5">
      <w:pPr>
        <w:rPr>
          <w:b/>
          <w:bCs/>
        </w:rPr>
      </w:pPr>
      <w:r w:rsidRPr="00DF048C">
        <w:rPr>
          <w:b/>
          <w:bCs/>
        </w:rPr>
        <w:t>AMF:</w:t>
      </w:r>
    </w:p>
    <w:p w14:paraId="1964AF5C" w14:textId="296B39B9" w:rsidR="002300C1" w:rsidRPr="00983E3D" w:rsidRDefault="002300C1" w:rsidP="00BE20D5">
      <w:pPr>
        <w:pStyle w:val="B1"/>
        <w:rPr>
          <w:lang w:val="en-US"/>
        </w:rPr>
      </w:pPr>
      <w:r w:rsidRPr="007647D5">
        <w:t>-</w:t>
      </w:r>
      <w:r w:rsidRPr="007647D5">
        <w:tab/>
        <w:t>acts as</w:t>
      </w:r>
      <w:r w:rsidRPr="007647D5">
        <w:rPr>
          <w:rFonts w:hint="eastAsia"/>
        </w:rPr>
        <w:t xml:space="preserve"> the consumer of GMLC service</w:t>
      </w:r>
      <w:r w:rsidRPr="007647D5">
        <w:t>.</w:t>
      </w:r>
    </w:p>
    <w:p w14:paraId="1E9F30F5" w14:textId="7E54E1BB" w:rsidR="003C11F7" w:rsidRDefault="003C11F7" w:rsidP="00BE20D5">
      <w:pPr>
        <w:pStyle w:val="B1"/>
      </w:pPr>
      <w:r>
        <w:t>-</w:t>
      </w:r>
      <w:r>
        <w:tab/>
        <w:t>selects LMF and routes the Ranging/SL positioning requirement to the LMF.</w:t>
      </w:r>
    </w:p>
    <w:p w14:paraId="34C557A4" w14:textId="77777777" w:rsidR="003C11F7" w:rsidRDefault="003C11F7" w:rsidP="00BE20D5">
      <w:pPr>
        <w:pStyle w:val="B1"/>
      </w:pPr>
      <w:r>
        <w:t>-</w:t>
      </w:r>
      <w:r>
        <w:tab/>
        <w:t>routes the signalling (e.g. LPP messages for SL ranging) between the UE and the LMF.</w:t>
      </w:r>
    </w:p>
    <w:p w14:paraId="2B9A99EB" w14:textId="02B189BB" w:rsidR="003C11F7" w:rsidRDefault="003C11F7" w:rsidP="00BE20D5">
      <w:pPr>
        <w:pStyle w:val="B1"/>
      </w:pPr>
      <w:r>
        <w:t>-</w:t>
      </w:r>
      <w:r>
        <w:tab/>
        <w:t xml:space="preserve">Support check the </w:t>
      </w:r>
      <w:r w:rsidR="007929CF">
        <w:rPr>
          <w:lang w:eastAsia="zh-CN"/>
        </w:rPr>
        <w:t>SL Positioning</w:t>
      </w:r>
      <w:r w:rsidR="007929CF" w:rsidRPr="00DF048C">
        <w:rPr>
          <w:lang w:eastAsia="zh-CN"/>
        </w:rPr>
        <w:t xml:space="preserve"> </w:t>
      </w:r>
      <w:r w:rsidR="007929CF">
        <w:rPr>
          <w:lang w:eastAsia="zh-CN"/>
        </w:rPr>
        <w:t>Client</w:t>
      </w:r>
      <w:r>
        <w:t xml:space="preserve"> UE is authorized to request the Ranging/SL positioning information between the UE1 and UE2.</w:t>
      </w:r>
    </w:p>
    <w:p w14:paraId="3E3CB0A5" w14:textId="06ACA18D" w:rsidR="00BE20D5" w:rsidRDefault="00BE20D5" w:rsidP="00BE20D5">
      <w:pPr>
        <w:rPr>
          <w:b/>
          <w:bCs/>
        </w:rPr>
      </w:pPr>
      <w:r w:rsidRPr="00DF048C">
        <w:rPr>
          <w:b/>
          <w:bCs/>
        </w:rPr>
        <w:t>LMF:</w:t>
      </w:r>
    </w:p>
    <w:p w14:paraId="731707DE" w14:textId="77777777" w:rsidR="003C11F7" w:rsidRDefault="003C11F7" w:rsidP="00BE20D5">
      <w:pPr>
        <w:pStyle w:val="B1"/>
      </w:pPr>
      <w:r>
        <w:lastRenderedPageBreak/>
        <w:t>-</w:t>
      </w:r>
      <w:r>
        <w:tab/>
        <w:t>requests and controls the UE to perform Ranging/SL positioning measurement.</w:t>
      </w:r>
    </w:p>
    <w:p w14:paraId="6C17EC1D" w14:textId="77777777" w:rsidR="003C11F7" w:rsidRDefault="003C11F7" w:rsidP="00BE20D5">
      <w:pPr>
        <w:pStyle w:val="B1"/>
      </w:pPr>
      <w:r>
        <w:t>-</w:t>
      </w:r>
      <w:r>
        <w:tab/>
        <w:t>receives the Ranging/SL positioning measurement from the UE and makes calculation.</w:t>
      </w:r>
    </w:p>
    <w:p w14:paraId="1DC15CE6" w14:textId="6FFD75B7" w:rsidR="003C11F7" w:rsidRDefault="003C11F7" w:rsidP="00BE20D5">
      <w:pPr>
        <w:pStyle w:val="B1"/>
      </w:pPr>
      <w:r>
        <w:t>-</w:t>
      </w:r>
      <w:r>
        <w:tab/>
        <w:t>returns the Ranging/SL positioning result to the AMF.</w:t>
      </w:r>
    </w:p>
    <w:p w14:paraId="2A133987" w14:textId="5170D2E1" w:rsidR="00BE53F6" w:rsidRPr="00DF048C" w:rsidRDefault="00BE53F6" w:rsidP="00BE53F6">
      <w:pPr>
        <w:pStyle w:val="Heading2"/>
        <w:rPr>
          <w:lang w:eastAsia="zh-CN"/>
        </w:rPr>
      </w:pPr>
      <w:bookmarkStart w:id="1751" w:name="_Toc100781017"/>
      <w:bookmarkStart w:id="1752" w:name="_Toc100782242"/>
      <w:bookmarkStart w:id="1753" w:name="_Toc100782366"/>
      <w:bookmarkStart w:id="1754" w:name="_Toc100782495"/>
      <w:bookmarkStart w:id="1755" w:name="_Toc100782624"/>
      <w:bookmarkStart w:id="1756" w:name="_Toc104257765"/>
      <w:bookmarkStart w:id="1757" w:name="_Toc104257939"/>
      <w:bookmarkStart w:id="1758" w:name="_Toc104299478"/>
      <w:bookmarkStart w:id="1759" w:name="_Toc112768478"/>
      <w:bookmarkStart w:id="1760" w:name="_Toc112768766"/>
      <w:bookmarkStart w:id="1761" w:name="_Toc112769006"/>
      <w:bookmarkStart w:id="1762" w:name="_Toc112772442"/>
      <w:bookmarkStart w:id="1763" w:name="_Toc112864117"/>
      <w:bookmarkStart w:id="1764" w:name="_Toc112865259"/>
      <w:bookmarkStart w:id="1765" w:name="_Toc117042715"/>
      <w:bookmarkStart w:id="1766" w:name="_Toc125976090"/>
      <w:bookmarkStart w:id="1767" w:name="_Toc128724966"/>
      <w:r w:rsidRPr="00DF048C">
        <w:t>6.</w:t>
      </w:r>
      <w:r w:rsidRPr="00DF048C">
        <w:rPr>
          <w:lang w:eastAsia="zh-CN"/>
        </w:rPr>
        <w:t>1</w:t>
      </w:r>
      <w:r w:rsidRPr="00DF048C">
        <w:rPr>
          <w:rFonts w:eastAsia="SimSun"/>
          <w:lang w:eastAsia="zh-CN"/>
        </w:rPr>
        <w:t>0</w:t>
      </w:r>
      <w:r w:rsidRPr="00DF048C">
        <w:tab/>
        <w:t>Solution #</w:t>
      </w:r>
      <w:r w:rsidRPr="00DF048C">
        <w:rPr>
          <w:rFonts w:eastAsia="SimSun"/>
          <w:lang w:eastAsia="zh-CN"/>
        </w:rPr>
        <w:t>10</w:t>
      </w:r>
      <w:r w:rsidRPr="00DF048C">
        <w:t>: Ranging service exposure to UE</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6DEC77C5" w14:textId="110E8C7C" w:rsidR="00BE53F6" w:rsidRPr="00DF048C" w:rsidRDefault="00BE53F6" w:rsidP="00BE53F6">
      <w:pPr>
        <w:pStyle w:val="Heading3"/>
      </w:pPr>
      <w:bookmarkStart w:id="1768" w:name="_Toc100781018"/>
      <w:bookmarkStart w:id="1769" w:name="_Toc100782243"/>
      <w:bookmarkStart w:id="1770" w:name="_Toc100782367"/>
      <w:bookmarkStart w:id="1771" w:name="_Toc100782496"/>
      <w:bookmarkStart w:id="1772" w:name="_Toc100782625"/>
      <w:bookmarkStart w:id="1773" w:name="_Toc104257766"/>
      <w:bookmarkStart w:id="1774" w:name="_Toc104257940"/>
      <w:bookmarkStart w:id="1775" w:name="_Toc104299479"/>
      <w:bookmarkStart w:id="1776" w:name="_Toc112768479"/>
      <w:bookmarkStart w:id="1777" w:name="_Toc112768767"/>
      <w:bookmarkStart w:id="1778" w:name="_Toc112769007"/>
      <w:bookmarkStart w:id="1779" w:name="_Toc112772443"/>
      <w:bookmarkStart w:id="1780" w:name="_Toc112864118"/>
      <w:bookmarkStart w:id="1781" w:name="_Toc112865260"/>
      <w:bookmarkStart w:id="1782" w:name="_Toc117042716"/>
      <w:bookmarkStart w:id="1783" w:name="_Toc125976091"/>
      <w:bookmarkStart w:id="1784" w:name="_Toc128724967"/>
      <w:r w:rsidRPr="00DF048C">
        <w:t>6.</w:t>
      </w:r>
      <w:r w:rsidRPr="00DF048C">
        <w:rPr>
          <w:lang w:eastAsia="zh-CN"/>
        </w:rPr>
        <w:t>1</w:t>
      </w:r>
      <w:r w:rsidRPr="00DF048C">
        <w:rPr>
          <w:rFonts w:eastAsia="SimSun"/>
          <w:lang w:eastAsia="zh-CN"/>
        </w:rPr>
        <w:t>0</w:t>
      </w:r>
      <w:r w:rsidRPr="00DF048C">
        <w:t>.1</w:t>
      </w:r>
      <w:r w:rsidRPr="00DF048C">
        <w:tab/>
        <w:t>Description</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61B51662" w14:textId="2796A3E4" w:rsidR="003C11F7" w:rsidRDefault="003C11F7" w:rsidP="00BE53F6">
      <w:pPr>
        <w:rPr>
          <w:rFonts w:eastAsia="DengXian"/>
          <w:lang w:eastAsia="zh-CN"/>
        </w:rPr>
      </w:pPr>
      <w:r>
        <w:rPr>
          <w:rFonts w:eastAsia="DengXian"/>
          <w:lang w:eastAsia="zh-CN"/>
        </w:rPr>
        <w:t xml:space="preserve">This solution is related to the </w:t>
      </w:r>
      <w:r w:rsidR="00B22ABD" w:rsidRPr="00733536">
        <w:rPr>
          <w:rFonts w:eastAsia="DengXian"/>
          <w:lang w:eastAsia="zh-CN"/>
        </w:rPr>
        <w:t>Key Issue #2: Ranging service operation procedure with the assistance of another UE and the</w:t>
      </w:r>
      <w:r w:rsidR="00B22ABD">
        <w:rPr>
          <w:rFonts w:eastAsia="DengXian"/>
          <w:lang w:eastAsia="zh-CN"/>
        </w:rPr>
        <w:t xml:space="preserve"> </w:t>
      </w:r>
      <w:r>
        <w:rPr>
          <w:rFonts w:eastAsia="DengXian"/>
          <w:lang w:eastAsia="zh-CN"/>
        </w:rPr>
        <w:t>Key Issue #6 on Ranging and sidelink positioning service exposure to a UE.</w:t>
      </w:r>
    </w:p>
    <w:p w14:paraId="5D6B3E37" w14:textId="2BF0ABCD" w:rsidR="003C11F7" w:rsidRDefault="003C11F7" w:rsidP="00BE53F6">
      <w:pPr>
        <w:rPr>
          <w:rFonts w:eastAsia="DengXian"/>
          <w:lang w:eastAsia="zh-CN"/>
        </w:rPr>
      </w:pPr>
      <w:r>
        <w:rPr>
          <w:rFonts w:eastAsia="DengXian"/>
          <w:lang w:eastAsia="zh-CN"/>
        </w:rPr>
        <w:t xml:space="preserve">In this solution, </w:t>
      </w:r>
      <w:r w:rsidR="00B22ABD" w:rsidRPr="00733536">
        <w:rPr>
          <w:rFonts w:eastAsia="DengXian"/>
          <w:lang w:eastAsia="zh-CN"/>
        </w:rPr>
        <w:t xml:space="preserve">a </w:t>
      </w:r>
      <w:r w:rsidR="009E4CA0">
        <w:rPr>
          <w:rFonts w:eastAsia="DengXian"/>
          <w:lang w:eastAsia="zh-CN"/>
        </w:rPr>
        <w:t>SL Positioning Client UE</w:t>
      </w:r>
      <w:r w:rsidR="00B22ABD" w:rsidRPr="00733536">
        <w:rPr>
          <w:rFonts w:eastAsia="DengXian"/>
          <w:lang w:eastAsia="zh-CN"/>
        </w:rPr>
        <w:t xml:space="preserve"> consumes the Ranging/Sidelink positioning service from an</w:t>
      </w:r>
      <w:r w:rsidR="00665673">
        <w:rPr>
          <w:rFonts w:eastAsia="DengXian"/>
          <w:lang w:eastAsia="zh-CN"/>
        </w:rPr>
        <w:t xml:space="preserve"> </w:t>
      </w:r>
      <w:r w:rsidR="00B22ABD" w:rsidRPr="00733536">
        <w:rPr>
          <w:rFonts w:eastAsia="DengXian"/>
          <w:lang w:eastAsia="zh-CN"/>
        </w:rPr>
        <w:t xml:space="preserve"> </w:t>
      </w:r>
      <w:r w:rsidR="00665673">
        <w:rPr>
          <w:rFonts w:eastAsia="DengXian" w:hint="eastAsia"/>
          <w:lang w:eastAsia="zh-CN"/>
        </w:rPr>
        <w:t>Reference</w:t>
      </w:r>
      <w:r w:rsidR="00B22ABD" w:rsidRPr="00733536">
        <w:rPr>
          <w:rFonts w:eastAsia="DengXian"/>
          <w:lang w:eastAsia="zh-CN"/>
        </w:rPr>
        <w:t xml:space="preserve"> UE.</w:t>
      </w:r>
      <w:r w:rsidR="00B22ABD">
        <w:rPr>
          <w:rFonts w:eastAsia="DengXian"/>
          <w:lang w:eastAsia="zh-CN"/>
        </w:rPr>
        <w:t xml:space="preserve"> T</w:t>
      </w:r>
      <w:r>
        <w:rPr>
          <w:rFonts w:eastAsia="DengXian"/>
          <w:lang w:eastAsia="zh-CN"/>
        </w:rPr>
        <w:t xml:space="preserve">he </w:t>
      </w:r>
      <w:r w:rsidR="00665673">
        <w:rPr>
          <w:rFonts w:eastAsia="DengXian"/>
          <w:lang w:eastAsia="zh-CN"/>
        </w:rPr>
        <w:t>Reference</w:t>
      </w:r>
      <w:r w:rsidR="00B22ABD">
        <w:rPr>
          <w:rFonts w:eastAsia="DengXian"/>
          <w:lang w:eastAsia="zh-CN"/>
        </w:rPr>
        <w:t xml:space="preserve"> UE</w:t>
      </w:r>
      <w:r>
        <w:rPr>
          <w:rFonts w:eastAsia="DengXian"/>
          <w:lang w:eastAsia="zh-CN"/>
        </w:rPr>
        <w:t xml:space="preserve"> uses the direct discovery procedure as specified in clause 6.3.2.1 of </w:t>
      </w:r>
      <w:r w:rsidR="006D34D6">
        <w:rPr>
          <w:rFonts w:eastAsia="DengXian"/>
          <w:lang w:eastAsia="zh-CN"/>
        </w:rPr>
        <w:t>TS 23.304 [</w:t>
      </w:r>
      <w:r>
        <w:rPr>
          <w:rFonts w:eastAsia="DengXian"/>
          <w:lang w:eastAsia="zh-CN"/>
        </w:rPr>
        <w:t xml:space="preserve">4] to expose its </w:t>
      </w:r>
      <w:r w:rsidR="00B22ABD">
        <w:rPr>
          <w:rFonts w:eastAsia="DengXian"/>
          <w:lang w:eastAsia="zh-CN"/>
        </w:rPr>
        <w:t>R</w:t>
      </w:r>
      <w:r>
        <w:rPr>
          <w:rFonts w:eastAsia="DengXian"/>
          <w:lang w:eastAsia="zh-CN"/>
        </w:rPr>
        <w:t xml:space="preserve">anging/Sidelink positioning service for the </w:t>
      </w:r>
      <w:r w:rsidR="009E4CA0">
        <w:rPr>
          <w:rFonts w:eastAsia="DengXian"/>
          <w:lang w:eastAsia="zh-CN"/>
        </w:rPr>
        <w:t>SL Positioning Client UE</w:t>
      </w:r>
      <w:r>
        <w:rPr>
          <w:rFonts w:eastAsia="DengXian"/>
          <w:lang w:eastAsia="zh-CN"/>
        </w:rPr>
        <w:t xml:space="preserve">. The </w:t>
      </w:r>
      <w:r w:rsidR="009E4CA0">
        <w:rPr>
          <w:rFonts w:eastAsia="DengXian"/>
          <w:lang w:eastAsia="zh-CN"/>
        </w:rPr>
        <w:t>SL Positioning Client UE</w:t>
      </w:r>
      <w:r>
        <w:rPr>
          <w:rFonts w:eastAsia="DengXian"/>
          <w:lang w:eastAsia="zh-CN"/>
        </w:rPr>
        <w:t xml:space="preserve"> </w:t>
      </w:r>
      <w:r w:rsidR="00B22ABD" w:rsidRPr="00733536">
        <w:rPr>
          <w:rFonts w:eastAsia="DengXian"/>
          <w:lang w:eastAsia="zh-CN"/>
        </w:rPr>
        <w:t>is not required to be Ranging/Sidelink positioning capable.</w:t>
      </w:r>
      <w:r>
        <w:rPr>
          <w:rFonts w:eastAsia="DengXian"/>
          <w:lang w:eastAsia="zh-CN"/>
        </w:rPr>
        <w:t xml:space="preserve"> </w:t>
      </w:r>
      <w:r w:rsidR="00B22ABD" w:rsidRPr="00733536">
        <w:rPr>
          <w:rFonts w:eastAsia="DengXian"/>
          <w:lang w:eastAsia="zh-CN"/>
        </w:rPr>
        <w:t xml:space="preserve">As described in </w:t>
      </w:r>
      <w:r w:rsidR="00665673">
        <w:rPr>
          <w:rFonts w:eastAsia="DengXian"/>
          <w:lang w:eastAsia="zh-CN"/>
        </w:rPr>
        <w:t xml:space="preserve">the </w:t>
      </w:r>
      <w:r w:rsidR="00665673">
        <w:rPr>
          <w:rFonts w:eastAsia="DengXian" w:hint="eastAsia"/>
          <w:lang w:eastAsia="zh-CN"/>
        </w:rPr>
        <w:t>following</w:t>
      </w:r>
      <w:r w:rsidR="00665673">
        <w:rPr>
          <w:rFonts w:eastAsia="DengXian"/>
          <w:lang w:eastAsia="zh-CN"/>
        </w:rPr>
        <w:t xml:space="preserve"> </w:t>
      </w:r>
      <w:r w:rsidR="00B22ABD" w:rsidRPr="00733536">
        <w:rPr>
          <w:rFonts w:eastAsia="DengXian"/>
          <w:lang w:eastAsia="zh-CN"/>
        </w:rPr>
        <w:t xml:space="preserve">Figure 6.10.1.1-1, </w:t>
      </w:r>
      <w:r w:rsidR="00B22ABD">
        <w:rPr>
          <w:rFonts w:eastAsia="DengXian"/>
          <w:lang w:eastAsia="zh-CN"/>
        </w:rPr>
        <w:t>t</w:t>
      </w:r>
      <w:r>
        <w:rPr>
          <w:rFonts w:eastAsia="DengXian"/>
          <w:lang w:eastAsia="zh-CN"/>
        </w:rPr>
        <w:t xml:space="preserve">he </w:t>
      </w:r>
      <w:r w:rsidR="009E4CA0">
        <w:rPr>
          <w:rFonts w:eastAsia="DengXian"/>
          <w:lang w:eastAsia="zh-CN"/>
        </w:rPr>
        <w:t>SL Positioning Client UE</w:t>
      </w:r>
      <w:r>
        <w:rPr>
          <w:rFonts w:eastAsia="DengXian"/>
          <w:lang w:eastAsia="zh-CN"/>
        </w:rPr>
        <w:t xml:space="preserve"> performs the </w:t>
      </w:r>
      <w:r w:rsidR="00665673" w:rsidRPr="00761383">
        <w:rPr>
          <w:lang w:eastAsia="zh-CN"/>
        </w:rPr>
        <w:t>Ranging/Sidelink positioning service provider (e.g. a Reference UE)</w:t>
      </w:r>
      <w:r>
        <w:rPr>
          <w:rFonts w:eastAsia="DengXian"/>
          <w:lang w:eastAsia="zh-CN"/>
        </w:rPr>
        <w:t xml:space="preserve"> discovery and selection based on the Ranging information in the discovery message. The Ranging information may include the </w:t>
      </w:r>
      <w:r w:rsidR="00B22ABD">
        <w:rPr>
          <w:rFonts w:eastAsia="DengXian"/>
          <w:lang w:eastAsia="zh-CN"/>
        </w:rPr>
        <w:t xml:space="preserve">role indication (i.e. </w:t>
      </w:r>
      <w:r w:rsidR="001F671C">
        <w:rPr>
          <w:rFonts w:eastAsia="DengXian"/>
          <w:lang w:eastAsia="zh-CN"/>
        </w:rPr>
        <w:t>"</w:t>
      </w:r>
      <w:r w:rsidR="00665673" w:rsidRPr="00665673">
        <w:rPr>
          <w:lang w:eastAsia="zh-CN"/>
        </w:rPr>
        <w:t xml:space="preserve"> </w:t>
      </w:r>
      <w:r w:rsidR="00665673" w:rsidRPr="00EC0096">
        <w:rPr>
          <w:lang w:eastAsia="zh-CN"/>
        </w:rPr>
        <w:t>Ranging/Sidelink positioning service provider</w:t>
      </w:r>
      <w:r w:rsidR="00665673" w:rsidRPr="00EC0096" w:rsidDel="00EC0096">
        <w:rPr>
          <w:lang w:eastAsia="zh-CN"/>
        </w:rPr>
        <w:t xml:space="preserve"> </w:t>
      </w:r>
      <w:r w:rsidR="001F671C">
        <w:rPr>
          <w:rFonts w:eastAsia="DengXian"/>
          <w:lang w:eastAsia="zh-CN"/>
        </w:rPr>
        <w:t>"</w:t>
      </w:r>
      <w:r w:rsidR="00B22ABD">
        <w:rPr>
          <w:rFonts w:eastAsia="DengXian"/>
          <w:lang w:eastAsia="zh-CN"/>
        </w:rPr>
        <w:t xml:space="preserve">), </w:t>
      </w:r>
      <w:r w:rsidR="00665673" w:rsidRPr="00EC0096">
        <w:rPr>
          <w:lang w:eastAsia="zh-CN"/>
        </w:rPr>
        <w:t>Ranging/Sidelink positioning service provider</w:t>
      </w:r>
      <w:r w:rsidR="001F671C">
        <w:rPr>
          <w:rFonts w:eastAsia="DengXian"/>
          <w:lang w:eastAsia="zh-CN"/>
        </w:rPr>
        <w:t>'</w:t>
      </w:r>
      <w:r>
        <w:rPr>
          <w:rFonts w:eastAsia="DengXian"/>
          <w:lang w:eastAsia="zh-CN"/>
        </w:rPr>
        <w:t>s ranging capability, the level of ranging accuracy, ranging method</w:t>
      </w:r>
      <w:r w:rsidR="00B22ABD" w:rsidRPr="00B22ABD">
        <w:rPr>
          <w:rFonts w:eastAsia="DengXian"/>
          <w:lang w:eastAsia="zh-CN"/>
        </w:rPr>
        <w:t xml:space="preserve"> </w:t>
      </w:r>
      <w:r w:rsidR="00B22ABD" w:rsidRPr="00733536">
        <w:rPr>
          <w:rFonts w:eastAsia="DengXian"/>
          <w:lang w:eastAsia="zh-CN"/>
        </w:rPr>
        <w:t xml:space="preserve">and info of the list of UE that the </w:t>
      </w:r>
      <w:r w:rsidR="00665673" w:rsidRPr="00EC0096">
        <w:rPr>
          <w:lang w:eastAsia="zh-CN"/>
        </w:rPr>
        <w:t>Ranging/Sidelink positioning service provider</w:t>
      </w:r>
      <w:r w:rsidR="00B22ABD" w:rsidRPr="00733536">
        <w:rPr>
          <w:rFonts w:eastAsia="DengXian"/>
          <w:lang w:eastAsia="zh-CN"/>
        </w:rPr>
        <w:t xml:space="preserve"> can range with</w:t>
      </w:r>
      <w:r>
        <w:rPr>
          <w:rFonts w:eastAsia="DengXian"/>
          <w:lang w:eastAsia="zh-CN"/>
        </w:rPr>
        <w:t xml:space="preserve">. After that, the </w:t>
      </w:r>
      <w:r w:rsidR="009E4CA0">
        <w:rPr>
          <w:rFonts w:eastAsia="DengXian"/>
          <w:lang w:eastAsia="zh-CN"/>
        </w:rPr>
        <w:t>SL Positioning Client UE</w:t>
      </w:r>
      <w:r>
        <w:rPr>
          <w:rFonts w:eastAsia="DengXian"/>
          <w:lang w:eastAsia="zh-CN"/>
        </w:rPr>
        <w:t xml:space="preserve"> invokes the Ranging/Sidelink positioning service</w:t>
      </w:r>
      <w:r w:rsidR="00092FB4">
        <w:rPr>
          <w:rFonts w:eastAsia="DengXian"/>
          <w:lang w:eastAsia="zh-CN"/>
        </w:rPr>
        <w:t xml:space="preserve"> </w:t>
      </w:r>
      <w:r w:rsidR="00B22ABD">
        <w:rPr>
          <w:rFonts w:eastAsia="DengXian"/>
          <w:lang w:eastAsia="zh-CN"/>
        </w:rPr>
        <w:t xml:space="preserve">provided </w:t>
      </w:r>
      <w:r w:rsidR="00665673">
        <w:rPr>
          <w:rFonts w:eastAsia="DengXian"/>
          <w:lang w:eastAsia="zh-CN"/>
        </w:rPr>
        <w:t>by</w:t>
      </w:r>
      <w:r w:rsidR="00B22ABD">
        <w:rPr>
          <w:rFonts w:eastAsia="DengXian"/>
          <w:lang w:eastAsia="zh-CN"/>
        </w:rPr>
        <w:t xml:space="preserve"> the </w:t>
      </w:r>
      <w:r w:rsidR="00B22ABD" w:rsidRPr="00733536">
        <w:rPr>
          <w:rFonts w:eastAsia="DengXian"/>
          <w:lang w:eastAsia="zh-CN"/>
        </w:rPr>
        <w:t xml:space="preserve">selected </w:t>
      </w:r>
      <w:r w:rsidR="00665673" w:rsidRPr="00EC0096">
        <w:rPr>
          <w:lang w:eastAsia="zh-CN"/>
        </w:rPr>
        <w:t>Ranging/Sidelink positioning service provider</w:t>
      </w:r>
      <w:r w:rsidR="00B22ABD" w:rsidRPr="00733536">
        <w:rPr>
          <w:rFonts w:eastAsia="DengXian"/>
          <w:lang w:eastAsia="zh-CN"/>
        </w:rPr>
        <w:t xml:space="preserve">, </w:t>
      </w:r>
      <w:r w:rsidR="00665673">
        <w:rPr>
          <w:rFonts w:eastAsia="DengXian"/>
          <w:lang w:eastAsia="zh-CN"/>
        </w:rPr>
        <w:t xml:space="preserve">and </w:t>
      </w:r>
      <w:r w:rsidR="00B22ABD" w:rsidRPr="00733536">
        <w:rPr>
          <w:rFonts w:eastAsia="DengXian"/>
          <w:lang w:eastAsia="zh-CN"/>
        </w:rPr>
        <w:t xml:space="preserve">request Ranging result between UE1 and UE2. The </w:t>
      </w:r>
      <w:r w:rsidR="00665673" w:rsidRPr="00BC7A81">
        <w:rPr>
          <w:lang w:eastAsia="zh-CN"/>
        </w:rPr>
        <w:t>Ranging/Sidelink positioning service provider</w:t>
      </w:r>
      <w:r w:rsidR="00B22ABD" w:rsidRPr="00733536">
        <w:rPr>
          <w:rFonts w:eastAsia="DengXian"/>
          <w:lang w:eastAsia="zh-CN"/>
        </w:rPr>
        <w:t xml:space="preserve"> performs the Ranging procedure with UE1 and with UE2 respectively based on the solutions of KI#4</w:t>
      </w:r>
      <w:r w:rsidR="00B22ABD">
        <w:rPr>
          <w:rFonts w:eastAsia="DengXian"/>
          <w:lang w:eastAsia="zh-CN"/>
        </w:rPr>
        <w:t xml:space="preserve">, </w:t>
      </w:r>
      <w:r w:rsidR="00B22ABD" w:rsidRPr="00733536">
        <w:rPr>
          <w:rFonts w:eastAsia="DengXian"/>
          <w:lang w:eastAsia="zh-CN"/>
        </w:rPr>
        <w:t xml:space="preserve">and calculates the ranging result between UE1 and UE2 based on the ranging result between UE1 and itself and the ranging result between UE2 and itself. </w:t>
      </w:r>
      <w:r w:rsidR="00665673" w:rsidRPr="00D37B68">
        <w:rPr>
          <w:lang w:eastAsia="zh-CN"/>
        </w:rPr>
        <w:t xml:space="preserve">This ranging service </w:t>
      </w:r>
      <w:r w:rsidR="00665673">
        <w:rPr>
          <w:lang w:eastAsia="zh-CN"/>
        </w:rPr>
        <w:t xml:space="preserve">exposure </w:t>
      </w:r>
      <w:r w:rsidR="00665673" w:rsidRPr="00D37B68">
        <w:rPr>
          <w:lang w:eastAsia="zh-CN"/>
        </w:rPr>
        <w:t xml:space="preserve">can be simplified for the following figure if SL Positioning Client UE can reach UE#1 or UE#2 directly and trigger any one of them to performing ranging with each other. Thus in this case the reference UE in the figure below can be UE#1 or UE#2 and </w:t>
      </w:r>
      <w:r w:rsidR="00665673">
        <w:rPr>
          <w:lang w:eastAsia="zh-CN"/>
        </w:rPr>
        <w:t xml:space="preserve">then </w:t>
      </w:r>
      <w:r w:rsidR="00665673" w:rsidRPr="00D37B68">
        <w:rPr>
          <w:lang w:eastAsia="zh-CN"/>
        </w:rPr>
        <w:t>there are only 3 roles.</w:t>
      </w:r>
    </w:p>
    <w:p w14:paraId="3002F1AD" w14:textId="043C2224" w:rsidR="00097F73" w:rsidRDefault="00097F73" w:rsidP="00CE568C">
      <w:pPr>
        <w:pStyle w:val="TH"/>
        <w:rPr>
          <w:rFonts w:eastAsia="DengXian"/>
          <w:lang w:eastAsia="zh-CN"/>
        </w:rPr>
      </w:pPr>
      <w:r w:rsidRPr="00CE568C">
        <w:object w:dxaOrig="7140" w:dyaOrig="2265" w14:anchorId="1C5BAE58">
          <v:shape id="_x0000_i1049" type="#_x0000_t75" style="width:357.3pt;height:113.45pt" o:ole="">
            <v:imagedata r:id="rId58" o:title=""/>
          </v:shape>
          <o:OLEObject Type="Embed" ProgID="Visio.Drawing.15" ShapeID="_x0000_i1049" DrawAspect="Content" ObjectID="_1739339794" r:id="rId59"/>
        </w:object>
      </w:r>
    </w:p>
    <w:p w14:paraId="46F0084D" w14:textId="1E9F00FC" w:rsidR="00B22ABD" w:rsidRDefault="00B22ABD" w:rsidP="004573F2">
      <w:pPr>
        <w:pStyle w:val="TF"/>
        <w:rPr>
          <w:lang w:eastAsia="zh-CN"/>
        </w:rPr>
      </w:pPr>
      <w:r w:rsidRPr="00733536">
        <w:rPr>
          <w:lang w:eastAsia="zh-CN"/>
        </w:rPr>
        <w:t>Figure 6.1</w:t>
      </w:r>
      <w:r w:rsidRPr="00B22ABD">
        <w:rPr>
          <w:lang w:eastAsia="zh-CN"/>
        </w:rPr>
        <w:t>0.1.1-</w:t>
      </w:r>
      <w:r w:rsidRPr="00733536">
        <w:rPr>
          <w:lang w:eastAsia="zh-CN"/>
        </w:rPr>
        <w:t xml:space="preserve">1: High-level procedure for ranging service exposure via </w:t>
      </w:r>
      <w:r w:rsidR="00097F73">
        <w:rPr>
          <w:lang w:eastAsia="zh-CN"/>
        </w:rPr>
        <w:t>Reference</w:t>
      </w:r>
      <w:r w:rsidR="00097F73" w:rsidRPr="00733536">
        <w:rPr>
          <w:lang w:eastAsia="zh-CN"/>
        </w:rPr>
        <w:t xml:space="preserve"> </w:t>
      </w:r>
      <w:r w:rsidRPr="00733536">
        <w:rPr>
          <w:lang w:eastAsia="zh-CN"/>
        </w:rPr>
        <w:t>UE</w:t>
      </w:r>
    </w:p>
    <w:p w14:paraId="212F7CAA" w14:textId="4317A82D" w:rsidR="00097F73" w:rsidRPr="00CE568C" w:rsidRDefault="00097F73" w:rsidP="00097F73">
      <w:pPr>
        <w:rPr>
          <w:lang w:eastAsia="zh-CN"/>
        </w:rPr>
      </w:pPr>
      <w:r w:rsidRPr="00CE568C">
        <w:rPr>
          <w:lang w:eastAsia="zh-CN"/>
        </w:rPr>
        <w:t>Furthermore, in this solution, the SL Positioning Client UE can be replaced by UE1 or UE2. For this case, the Ranging/Sidelink positioning service provider mentioned on above is considered as the Assistant UE and the procedures of the Ranging service exposure can be reflected by the following figure 6.10.1.1-2.</w:t>
      </w:r>
    </w:p>
    <w:p w14:paraId="35CE3A49" w14:textId="77777777" w:rsidR="00097F73" w:rsidRDefault="00097F73" w:rsidP="00CE568C">
      <w:pPr>
        <w:pStyle w:val="TH"/>
      </w:pPr>
      <w:r w:rsidRPr="00CE568C">
        <w:object w:dxaOrig="6480" w:dyaOrig="2100" w14:anchorId="5B6DDFCC">
          <v:shape id="_x0000_i1050" type="#_x0000_t75" style="width:324.7pt;height:104.6pt" o:ole="">
            <v:imagedata r:id="rId60" o:title=""/>
          </v:shape>
          <o:OLEObject Type="Embed" ProgID="Visio.Drawing.15" ShapeID="_x0000_i1050" DrawAspect="Content" ObjectID="_1739339795" r:id="rId61"/>
        </w:object>
      </w:r>
    </w:p>
    <w:p w14:paraId="439EC2A9" w14:textId="77777777" w:rsidR="00097F73" w:rsidRPr="0080402C" w:rsidRDefault="00097F73" w:rsidP="00097F73">
      <w:pPr>
        <w:pStyle w:val="TF"/>
        <w:rPr>
          <w:rFonts w:eastAsia="DengXian"/>
          <w:lang w:eastAsia="zh-CN"/>
        </w:rPr>
      </w:pPr>
      <w:r w:rsidRPr="00733536">
        <w:rPr>
          <w:lang w:eastAsia="zh-CN"/>
        </w:rPr>
        <w:t>Figure 6.1</w:t>
      </w:r>
      <w:r w:rsidRPr="00B22ABD">
        <w:rPr>
          <w:lang w:eastAsia="zh-CN"/>
        </w:rPr>
        <w:t>0.1.1-</w:t>
      </w:r>
      <w:r>
        <w:rPr>
          <w:lang w:eastAsia="zh-CN"/>
        </w:rPr>
        <w:t>2</w:t>
      </w:r>
      <w:r w:rsidRPr="00733536">
        <w:rPr>
          <w:lang w:eastAsia="zh-CN"/>
        </w:rPr>
        <w:t>: High-level procedure for ranging service exposure via Assistant UE</w:t>
      </w:r>
    </w:p>
    <w:p w14:paraId="457E8F3F" w14:textId="699E9EEF" w:rsidR="00BE53F6" w:rsidRPr="00CE568C" w:rsidRDefault="00BE53F6" w:rsidP="00BE53F6">
      <w:pPr>
        <w:pStyle w:val="Heading3"/>
        <w:rPr>
          <w:rFonts w:eastAsia="SimSun"/>
          <w:lang w:eastAsia="zh-CN"/>
        </w:rPr>
      </w:pPr>
      <w:bookmarkStart w:id="1785" w:name="_Toc100781019"/>
      <w:bookmarkStart w:id="1786" w:name="_Toc100782244"/>
      <w:bookmarkStart w:id="1787" w:name="_Toc100782368"/>
      <w:bookmarkStart w:id="1788" w:name="_Toc100782497"/>
      <w:bookmarkStart w:id="1789" w:name="_Toc100782626"/>
      <w:bookmarkStart w:id="1790" w:name="_Toc104257767"/>
      <w:bookmarkStart w:id="1791" w:name="_Toc104257941"/>
      <w:bookmarkStart w:id="1792" w:name="_Toc104299480"/>
      <w:bookmarkStart w:id="1793" w:name="_Toc112768480"/>
      <w:bookmarkStart w:id="1794" w:name="_Toc112768768"/>
      <w:bookmarkStart w:id="1795" w:name="_Toc112769008"/>
      <w:bookmarkStart w:id="1796" w:name="_Toc112772444"/>
      <w:bookmarkStart w:id="1797" w:name="_Toc112864119"/>
      <w:bookmarkStart w:id="1798" w:name="_Toc112865261"/>
      <w:bookmarkStart w:id="1799" w:name="_Toc117042717"/>
      <w:bookmarkStart w:id="1800" w:name="_Toc125976092"/>
      <w:bookmarkStart w:id="1801" w:name="_Toc128724968"/>
      <w:r w:rsidRPr="00CE568C">
        <w:lastRenderedPageBreak/>
        <w:t>6.</w:t>
      </w:r>
      <w:r w:rsidR="00B93B73" w:rsidRPr="00CE568C">
        <w:rPr>
          <w:lang w:eastAsia="zh-CN"/>
        </w:rPr>
        <w:t>1</w:t>
      </w:r>
      <w:r w:rsidR="00B93B73" w:rsidRPr="00CE568C">
        <w:rPr>
          <w:rFonts w:eastAsia="SimSun"/>
          <w:lang w:eastAsia="zh-CN"/>
        </w:rPr>
        <w:t>0</w:t>
      </w:r>
      <w:r w:rsidRPr="00CE568C">
        <w:t>.2</w:t>
      </w:r>
      <w:r w:rsidRPr="00CE568C">
        <w:tab/>
        <w:t>Procedures of Ranging service exposure</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234A47EB" w14:textId="45308032" w:rsidR="00BE53F6" w:rsidRDefault="00B93B73" w:rsidP="00BE53F6">
      <w:pPr>
        <w:pStyle w:val="Heading4"/>
        <w:rPr>
          <w:lang w:eastAsia="zh-CN"/>
        </w:rPr>
      </w:pPr>
      <w:bookmarkStart w:id="1802" w:name="_Toc100781020"/>
      <w:bookmarkStart w:id="1803" w:name="_Toc100782245"/>
      <w:bookmarkStart w:id="1804" w:name="_Toc100782369"/>
      <w:bookmarkStart w:id="1805" w:name="_Toc100782498"/>
      <w:bookmarkStart w:id="1806" w:name="_Toc100782627"/>
      <w:bookmarkStart w:id="1807" w:name="_Toc104299481"/>
      <w:bookmarkStart w:id="1808" w:name="_Toc112768481"/>
      <w:bookmarkStart w:id="1809" w:name="_Toc112768769"/>
      <w:bookmarkStart w:id="1810" w:name="_Toc112769009"/>
      <w:bookmarkStart w:id="1811" w:name="_Toc112772445"/>
      <w:bookmarkStart w:id="1812" w:name="_Toc112864120"/>
      <w:bookmarkStart w:id="1813" w:name="_Toc112865262"/>
      <w:bookmarkStart w:id="1814" w:name="_Toc125976093"/>
      <w:bookmarkStart w:id="1815" w:name="_Toc128724969"/>
      <w:r w:rsidRPr="00DF048C">
        <w:rPr>
          <w:lang w:eastAsia="zh-CN"/>
        </w:rPr>
        <w:t>6.10</w:t>
      </w:r>
      <w:r w:rsidR="00BE53F6" w:rsidRPr="00DF048C">
        <w:rPr>
          <w:lang w:eastAsia="zh-CN"/>
        </w:rPr>
        <w:t>.2.1</w:t>
      </w:r>
      <w:r w:rsidR="00BE53F6" w:rsidRPr="00DF048C">
        <w:rPr>
          <w:lang w:eastAsia="zh-CN"/>
        </w:rPr>
        <w:tab/>
        <w:t>Procedures of Ranging service exposure</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09E4B3C2" w14:textId="63DD8005" w:rsidR="00097F73" w:rsidRPr="000A6DB7" w:rsidRDefault="00097F73" w:rsidP="00CE568C">
      <w:pPr>
        <w:pStyle w:val="TH"/>
        <w:rPr>
          <w:rFonts w:eastAsiaTheme="minorEastAsia"/>
          <w:lang w:eastAsia="zh-CN"/>
        </w:rPr>
      </w:pPr>
      <w:r w:rsidRPr="00CE568C">
        <w:object w:dxaOrig="8101" w:dyaOrig="4081" w14:anchorId="18BE9EC4">
          <v:shape id="_x0000_i1051" type="#_x0000_t75" style="width:404.85pt;height:204.45pt" o:ole="">
            <v:imagedata r:id="rId62" o:title=""/>
          </v:shape>
          <o:OLEObject Type="Embed" ProgID="Visio.Drawing.15" ShapeID="_x0000_i1051" DrawAspect="Content" ObjectID="_1739339796" r:id="rId63"/>
        </w:object>
      </w:r>
    </w:p>
    <w:p w14:paraId="1FDF970C" w14:textId="5C8360C0" w:rsidR="00BE53F6" w:rsidRPr="00DF048C" w:rsidRDefault="00BE53F6" w:rsidP="00BE53F6">
      <w:pPr>
        <w:pStyle w:val="TF"/>
      </w:pPr>
      <w:r w:rsidRPr="00DF048C">
        <w:t>Figure 6.</w:t>
      </w:r>
      <w:r w:rsidR="00B93B73" w:rsidRPr="00DF048C">
        <w:rPr>
          <w:lang w:eastAsia="zh-CN"/>
        </w:rPr>
        <w:t>1</w:t>
      </w:r>
      <w:r w:rsidR="00B93B73" w:rsidRPr="00DF048C">
        <w:rPr>
          <w:rFonts w:eastAsia="SimSun"/>
          <w:lang w:eastAsia="zh-CN"/>
        </w:rPr>
        <w:t>0</w:t>
      </w:r>
      <w:r w:rsidRPr="00DF048C">
        <w:rPr>
          <w:rFonts w:eastAsia="SimSun"/>
          <w:lang w:eastAsia="zh-CN"/>
        </w:rPr>
        <w:t>.2.1-</w:t>
      </w:r>
      <w:r w:rsidRPr="00DF048C">
        <w:t>1</w:t>
      </w:r>
      <w:r w:rsidR="00097F73">
        <w:t>a</w:t>
      </w:r>
      <w:r w:rsidRPr="00DF048C">
        <w:t xml:space="preserve">: </w:t>
      </w:r>
      <w:r w:rsidRPr="00DF048C">
        <w:rPr>
          <w:lang w:eastAsia="zh-CN"/>
        </w:rPr>
        <w:t xml:space="preserve">High-level procedure of Ranging/Sidelink Positioning </w:t>
      </w:r>
      <w:r w:rsidR="00097F73">
        <w:rPr>
          <w:lang w:eastAsia="zh-CN"/>
        </w:rPr>
        <w:t xml:space="preserve">exposure </w:t>
      </w:r>
      <w:r w:rsidRPr="00DF048C">
        <w:rPr>
          <w:lang w:eastAsia="zh-CN"/>
        </w:rPr>
        <w:t>with Model A discovery</w:t>
      </w:r>
    </w:p>
    <w:p w14:paraId="07134323" w14:textId="1BE76EE5" w:rsidR="003C11F7" w:rsidRPr="00CE568C" w:rsidRDefault="003C11F7" w:rsidP="003C11F7">
      <w:pPr>
        <w:pStyle w:val="B1"/>
        <w:rPr>
          <w:lang w:eastAsia="zh-CN"/>
        </w:rPr>
      </w:pPr>
      <w:r w:rsidRPr="00CE568C">
        <w:rPr>
          <w:lang w:eastAsia="zh-CN"/>
        </w:rPr>
        <w:t>1.</w:t>
      </w:r>
      <w:r w:rsidRPr="00CE568C">
        <w:rPr>
          <w:lang w:eastAsia="zh-CN"/>
        </w:rPr>
        <w:tab/>
        <w:t xml:space="preserve">The </w:t>
      </w:r>
      <w:r w:rsidR="00097F73" w:rsidRPr="00CE568C">
        <w:rPr>
          <w:lang w:eastAsia="zh-CN"/>
        </w:rPr>
        <w:t>Ranging/Sidelink positioning service providers (e.g. Reference UE#1 and UE#2)</w:t>
      </w:r>
      <w:r w:rsidRPr="00CE568C">
        <w:rPr>
          <w:lang w:eastAsia="zh-CN"/>
        </w:rPr>
        <w:t xml:space="preserve"> performs the model A discovery as specified in clause 6.3.2.1 of </w:t>
      </w:r>
      <w:r w:rsidR="006D34D6" w:rsidRPr="00CE568C">
        <w:rPr>
          <w:lang w:eastAsia="zh-CN"/>
        </w:rPr>
        <w:t>TS</w:t>
      </w:r>
      <w:r w:rsidR="006D34D6">
        <w:rPr>
          <w:lang w:eastAsia="zh-CN"/>
        </w:rPr>
        <w:t> </w:t>
      </w:r>
      <w:r w:rsidR="006D34D6" w:rsidRPr="00CE568C">
        <w:rPr>
          <w:lang w:eastAsia="zh-CN"/>
        </w:rPr>
        <w:t>23.304</w:t>
      </w:r>
      <w:r w:rsidR="006D34D6">
        <w:rPr>
          <w:lang w:eastAsia="zh-CN"/>
        </w:rPr>
        <w:t> </w:t>
      </w:r>
      <w:r w:rsidR="006D34D6" w:rsidRPr="00CE568C">
        <w:rPr>
          <w:lang w:eastAsia="zh-CN"/>
        </w:rPr>
        <w:t>[</w:t>
      </w:r>
      <w:r w:rsidRPr="00CE568C">
        <w:rPr>
          <w:lang w:eastAsia="zh-CN"/>
        </w:rPr>
        <w:t xml:space="preserve">4], the announcement message may include the </w:t>
      </w:r>
      <w:r w:rsidR="00097F73" w:rsidRPr="00CE568C">
        <w:rPr>
          <w:lang w:eastAsia="zh-CN"/>
        </w:rPr>
        <w:t>Reference</w:t>
      </w:r>
      <w:r w:rsidRPr="00CE568C">
        <w:rPr>
          <w:lang w:eastAsia="zh-CN"/>
        </w:rPr>
        <w:t xml:space="preserve"> UE info, </w:t>
      </w:r>
      <w:r w:rsidR="004573F2" w:rsidRPr="00CE568C">
        <w:rPr>
          <w:lang w:eastAsia="zh-CN"/>
        </w:rPr>
        <w:t xml:space="preserve">role indication (i.e. </w:t>
      </w:r>
      <w:r w:rsidR="001F671C" w:rsidRPr="00CE568C">
        <w:rPr>
          <w:lang w:eastAsia="zh-CN"/>
        </w:rPr>
        <w:t>"</w:t>
      </w:r>
      <w:r w:rsidR="00097F73" w:rsidRPr="00CE568C">
        <w:rPr>
          <w:lang w:eastAsia="zh-CN"/>
        </w:rPr>
        <w:t>Ranging/Sidelink positioning service provider</w:t>
      </w:r>
      <w:r w:rsidR="001F671C" w:rsidRPr="00CE568C">
        <w:rPr>
          <w:lang w:eastAsia="zh-CN"/>
        </w:rPr>
        <w:t>"</w:t>
      </w:r>
      <w:r w:rsidR="004573F2" w:rsidRPr="00CE568C">
        <w:rPr>
          <w:lang w:eastAsia="zh-CN"/>
        </w:rPr>
        <w:t xml:space="preserve">), </w:t>
      </w:r>
      <w:r w:rsidRPr="00CE568C">
        <w:rPr>
          <w:lang w:eastAsia="zh-CN"/>
        </w:rPr>
        <w:t xml:space="preserve">ranging service code and Ranging exposure info. Ranging exposure info may include the </w:t>
      </w:r>
      <w:r w:rsidR="004573F2" w:rsidRPr="00CE568C">
        <w:rPr>
          <w:lang w:eastAsia="zh-CN"/>
        </w:rPr>
        <w:t xml:space="preserve">list of </w:t>
      </w:r>
      <w:r w:rsidRPr="00CE568C">
        <w:rPr>
          <w:lang w:eastAsia="zh-CN"/>
        </w:rPr>
        <w:t xml:space="preserve">UEs </w:t>
      </w:r>
      <w:r w:rsidR="004573F2" w:rsidRPr="00CE568C">
        <w:rPr>
          <w:lang w:eastAsia="zh-CN"/>
        </w:rPr>
        <w:t xml:space="preserve">info </w:t>
      </w:r>
      <w:r w:rsidRPr="00CE568C">
        <w:rPr>
          <w:lang w:eastAsia="zh-CN"/>
        </w:rPr>
        <w:t xml:space="preserve">that the </w:t>
      </w:r>
      <w:r w:rsidR="00097F73" w:rsidRPr="00CE568C">
        <w:rPr>
          <w:lang w:eastAsia="zh-CN"/>
        </w:rPr>
        <w:t>Reference</w:t>
      </w:r>
      <w:r w:rsidRPr="00CE568C">
        <w:rPr>
          <w:lang w:eastAsia="zh-CN"/>
        </w:rPr>
        <w:t xml:space="preserve"> UE can perform the </w:t>
      </w:r>
      <w:r w:rsidR="004573F2" w:rsidRPr="00CE568C">
        <w:rPr>
          <w:lang w:eastAsia="zh-CN"/>
        </w:rPr>
        <w:t>R</w:t>
      </w:r>
      <w:r w:rsidRPr="00CE568C">
        <w:rPr>
          <w:lang w:eastAsia="zh-CN"/>
        </w:rPr>
        <w:t xml:space="preserve">anging and </w:t>
      </w:r>
      <w:r w:rsidR="004573F2" w:rsidRPr="00CE568C">
        <w:rPr>
          <w:lang w:eastAsia="zh-CN"/>
        </w:rPr>
        <w:t xml:space="preserve">Sidelink </w:t>
      </w:r>
      <w:r w:rsidRPr="00CE568C">
        <w:rPr>
          <w:lang w:eastAsia="zh-CN"/>
        </w:rPr>
        <w:t xml:space="preserve">positioning with, </w:t>
      </w:r>
      <w:r w:rsidR="004573F2" w:rsidRPr="00CE568C">
        <w:rPr>
          <w:lang w:eastAsia="zh-CN"/>
        </w:rPr>
        <w:t xml:space="preserve">and the </w:t>
      </w:r>
      <w:r w:rsidRPr="00CE568C">
        <w:rPr>
          <w:lang w:eastAsia="zh-CN"/>
        </w:rPr>
        <w:t>level of the ranging accuracy.</w:t>
      </w:r>
    </w:p>
    <w:p w14:paraId="27E1F129" w14:textId="75F12423" w:rsidR="004573F2" w:rsidRDefault="003C11F7" w:rsidP="003C11F7">
      <w:pPr>
        <w:pStyle w:val="B1"/>
        <w:rPr>
          <w:lang w:eastAsia="zh-CN"/>
        </w:rPr>
      </w:pPr>
      <w:r>
        <w:rPr>
          <w:lang w:eastAsia="zh-CN"/>
        </w:rPr>
        <w:t>2.</w:t>
      </w:r>
      <w:r>
        <w:rPr>
          <w:lang w:eastAsia="zh-CN"/>
        </w:rPr>
        <w:tab/>
        <w:t xml:space="preserve">If </w:t>
      </w:r>
      <w:r w:rsidR="004573F2">
        <w:rPr>
          <w:lang w:eastAsia="zh-CN"/>
        </w:rPr>
        <w:t>a</w:t>
      </w:r>
      <w:r>
        <w:rPr>
          <w:lang w:eastAsia="zh-CN"/>
        </w:rPr>
        <w:t xml:space="preserve"> </w:t>
      </w:r>
      <w:r w:rsidR="009E4CA0">
        <w:rPr>
          <w:lang w:eastAsia="zh-CN"/>
        </w:rPr>
        <w:t>SL Positioning Client UE</w:t>
      </w:r>
      <w:r>
        <w:rPr>
          <w:lang w:eastAsia="zh-CN"/>
        </w:rPr>
        <w:t xml:space="preserve"> has the requirement to invoke the ranging service</w:t>
      </w:r>
      <w:r w:rsidR="00097F73" w:rsidRPr="00097F73">
        <w:rPr>
          <w:lang w:eastAsia="zh-CN"/>
        </w:rPr>
        <w:t xml:space="preserve"> </w:t>
      </w:r>
      <w:r w:rsidR="00097F73">
        <w:rPr>
          <w:lang w:eastAsia="zh-CN"/>
        </w:rPr>
        <w:t>to obtain the ranging result between UE#1 and UE#2</w:t>
      </w:r>
      <w:r>
        <w:rPr>
          <w:lang w:eastAsia="zh-CN"/>
        </w:rPr>
        <w:t xml:space="preserve">, based on the Ranging exposure info, the </w:t>
      </w:r>
      <w:r w:rsidR="009E4CA0">
        <w:rPr>
          <w:lang w:eastAsia="zh-CN"/>
        </w:rPr>
        <w:t>SL Positioning Client UE</w:t>
      </w:r>
      <w:r>
        <w:rPr>
          <w:lang w:eastAsia="zh-CN"/>
        </w:rPr>
        <w:t xml:space="preserve"> perform</w:t>
      </w:r>
      <w:r w:rsidR="004573F2">
        <w:rPr>
          <w:lang w:eastAsia="zh-CN"/>
        </w:rPr>
        <w:t>s</w:t>
      </w:r>
      <w:r>
        <w:rPr>
          <w:lang w:eastAsia="zh-CN"/>
        </w:rPr>
        <w:t xml:space="preserve"> the </w:t>
      </w:r>
      <w:r w:rsidR="00097F73" w:rsidRPr="00D96055">
        <w:rPr>
          <w:lang w:eastAsia="zh-CN"/>
        </w:rPr>
        <w:t>Ranging/Sidelink positioning service providers</w:t>
      </w:r>
      <w:r w:rsidR="001F671C">
        <w:rPr>
          <w:lang w:eastAsia="zh-CN"/>
        </w:rPr>
        <w:t>'</w:t>
      </w:r>
      <w:r>
        <w:rPr>
          <w:lang w:eastAsia="zh-CN"/>
        </w:rPr>
        <w:t xml:space="preserve"> discovery and selection. For the selected </w:t>
      </w:r>
      <w:r w:rsidR="00097F73">
        <w:rPr>
          <w:lang w:eastAsia="zh-CN"/>
        </w:rPr>
        <w:t>Reference</w:t>
      </w:r>
      <w:r>
        <w:rPr>
          <w:lang w:eastAsia="zh-CN"/>
        </w:rPr>
        <w:t xml:space="preserve"> UE, the </w:t>
      </w:r>
      <w:r w:rsidR="009E4CA0">
        <w:rPr>
          <w:lang w:eastAsia="zh-CN"/>
        </w:rPr>
        <w:t>SL Positioning Client UE</w:t>
      </w:r>
      <w:r>
        <w:rPr>
          <w:lang w:eastAsia="zh-CN"/>
        </w:rPr>
        <w:t xml:space="preserve"> may perform the direct link establishment procedure with </w:t>
      </w:r>
      <w:r w:rsidR="004573F2">
        <w:rPr>
          <w:lang w:eastAsia="zh-CN"/>
        </w:rPr>
        <w:t>Assistant</w:t>
      </w:r>
      <w:r>
        <w:rPr>
          <w:lang w:eastAsia="zh-CN"/>
        </w:rPr>
        <w:t xml:space="preserve"> UE.</w:t>
      </w:r>
    </w:p>
    <w:p w14:paraId="39F292B8" w14:textId="252170BF" w:rsidR="003C11F7" w:rsidRDefault="00345BD7" w:rsidP="003C11F7">
      <w:pPr>
        <w:pStyle w:val="B1"/>
        <w:rPr>
          <w:lang w:eastAsia="zh-CN"/>
        </w:rPr>
      </w:pPr>
      <w:r>
        <w:rPr>
          <w:lang w:eastAsia="zh-CN"/>
        </w:rPr>
        <w:t>3.</w:t>
      </w:r>
      <w:r>
        <w:rPr>
          <w:lang w:eastAsia="zh-CN"/>
        </w:rPr>
        <w:tab/>
      </w:r>
      <w:r w:rsidR="003C11F7">
        <w:rPr>
          <w:lang w:eastAsia="zh-CN"/>
        </w:rPr>
        <w:t xml:space="preserve">To invoke the </w:t>
      </w:r>
      <w:r w:rsidR="00097F73">
        <w:rPr>
          <w:lang w:eastAsia="zh-CN"/>
        </w:rPr>
        <w:t>selected Reference</w:t>
      </w:r>
      <w:r w:rsidR="003C11F7">
        <w:rPr>
          <w:lang w:eastAsia="zh-CN"/>
        </w:rPr>
        <w:t xml:space="preserve"> UE</w:t>
      </w:r>
      <w:r w:rsidR="001F671C">
        <w:rPr>
          <w:lang w:eastAsia="zh-CN"/>
        </w:rPr>
        <w:t>'</w:t>
      </w:r>
      <w:r w:rsidR="003C11F7">
        <w:rPr>
          <w:lang w:eastAsia="zh-CN"/>
        </w:rPr>
        <w:t xml:space="preserve">s ranging service, the </w:t>
      </w:r>
      <w:r w:rsidR="009E4CA0">
        <w:rPr>
          <w:lang w:eastAsia="zh-CN"/>
        </w:rPr>
        <w:t>SL Positioning Client UE</w:t>
      </w:r>
      <w:r w:rsidR="003C11F7">
        <w:rPr>
          <w:lang w:eastAsia="zh-CN"/>
        </w:rPr>
        <w:t xml:space="preserve"> sends a ranging service request to </w:t>
      </w:r>
      <w:r>
        <w:rPr>
          <w:lang w:eastAsia="zh-CN"/>
        </w:rPr>
        <w:t>Assistant</w:t>
      </w:r>
      <w:r w:rsidR="003C11F7">
        <w:rPr>
          <w:lang w:eastAsia="zh-CN"/>
        </w:rPr>
        <w:t xml:space="preserve"> UE via the PC5 message</w:t>
      </w:r>
      <w:r w:rsidR="009A212C" w:rsidRPr="009A212C">
        <w:rPr>
          <w:lang w:eastAsia="zh-CN"/>
        </w:rPr>
        <w:t xml:space="preserve"> </w:t>
      </w:r>
      <w:r w:rsidR="009A212C">
        <w:rPr>
          <w:lang w:eastAsia="zh-CN"/>
        </w:rPr>
        <w:t>to request the</w:t>
      </w:r>
      <w:r w:rsidRPr="00733536">
        <w:rPr>
          <w:lang w:eastAsia="zh-CN"/>
        </w:rPr>
        <w:t xml:space="preserve"> requesting Ranging estimation</w:t>
      </w:r>
      <w:r w:rsidR="009A212C">
        <w:rPr>
          <w:lang w:eastAsia="zh-CN"/>
        </w:rPr>
        <w:t>/result</w:t>
      </w:r>
      <w:r w:rsidRPr="00733536">
        <w:rPr>
          <w:lang w:eastAsia="zh-CN"/>
        </w:rPr>
        <w:t xml:space="preserve"> </w:t>
      </w:r>
      <w:r w:rsidR="009A212C">
        <w:rPr>
          <w:lang w:eastAsia="zh-CN"/>
        </w:rPr>
        <w:t>between</w:t>
      </w:r>
      <w:r w:rsidR="009A212C" w:rsidRPr="00733536">
        <w:rPr>
          <w:lang w:eastAsia="zh-CN"/>
        </w:rPr>
        <w:t xml:space="preserve"> </w:t>
      </w:r>
      <w:r w:rsidRPr="00733536">
        <w:rPr>
          <w:lang w:eastAsia="zh-CN"/>
        </w:rPr>
        <w:t>UE1 and UE2</w:t>
      </w:r>
      <w:r w:rsidR="003C11F7">
        <w:rPr>
          <w:lang w:eastAsia="zh-CN"/>
        </w:rPr>
        <w:t xml:space="preserve">. </w:t>
      </w:r>
      <w:r w:rsidRPr="00733536">
        <w:rPr>
          <w:lang w:eastAsia="zh-CN"/>
        </w:rPr>
        <w:t xml:space="preserve">In addition, </w:t>
      </w:r>
      <w:r w:rsidR="003C11F7">
        <w:rPr>
          <w:lang w:eastAsia="zh-CN"/>
        </w:rPr>
        <w:t xml:space="preserve">the PC5 message may include the </w:t>
      </w:r>
      <w:r w:rsidR="009E4CA0">
        <w:rPr>
          <w:lang w:eastAsia="zh-CN"/>
        </w:rPr>
        <w:t>SL Positioning Client UE</w:t>
      </w:r>
      <w:r w:rsidR="003C11F7">
        <w:rPr>
          <w:lang w:eastAsia="zh-CN"/>
        </w:rPr>
        <w:t xml:space="preserve"> info.</w:t>
      </w:r>
    </w:p>
    <w:p w14:paraId="3B589A5A" w14:textId="6FD4AB1B" w:rsidR="003C11F7" w:rsidRDefault="00345BD7" w:rsidP="003C11F7">
      <w:pPr>
        <w:pStyle w:val="B1"/>
        <w:rPr>
          <w:lang w:eastAsia="zh-CN"/>
        </w:rPr>
      </w:pPr>
      <w:r>
        <w:rPr>
          <w:lang w:eastAsia="zh-CN"/>
        </w:rPr>
        <w:t>4</w:t>
      </w:r>
      <w:r w:rsidR="003C11F7">
        <w:rPr>
          <w:lang w:eastAsia="zh-CN"/>
        </w:rPr>
        <w:t>.</w:t>
      </w:r>
      <w:r w:rsidR="003C11F7">
        <w:rPr>
          <w:lang w:eastAsia="zh-CN"/>
        </w:rPr>
        <w:tab/>
        <w:t xml:space="preserve">After receiving the Ranging service request from the </w:t>
      </w:r>
      <w:r w:rsidR="009E4CA0">
        <w:rPr>
          <w:lang w:eastAsia="zh-CN"/>
        </w:rPr>
        <w:t>SL Positioning Client UE</w:t>
      </w:r>
      <w:r>
        <w:rPr>
          <w:lang w:eastAsia="zh-CN"/>
        </w:rPr>
        <w:t>, the</w:t>
      </w:r>
      <w:r w:rsidR="003C11F7">
        <w:rPr>
          <w:lang w:eastAsia="zh-CN"/>
        </w:rPr>
        <w:t xml:space="preserve"> </w:t>
      </w:r>
      <w:r w:rsidR="009A212C">
        <w:rPr>
          <w:lang w:eastAsia="zh-CN"/>
        </w:rPr>
        <w:t xml:space="preserve">Reference </w:t>
      </w:r>
      <w:r w:rsidR="003C11F7">
        <w:rPr>
          <w:lang w:eastAsia="zh-CN"/>
        </w:rPr>
        <w:t xml:space="preserve">UE may perform the authentication procedure to determine whether the </w:t>
      </w:r>
      <w:r w:rsidR="009E4CA0">
        <w:rPr>
          <w:lang w:eastAsia="zh-CN"/>
        </w:rPr>
        <w:t>SL Positioning Client UE</w:t>
      </w:r>
      <w:r w:rsidR="003C11F7">
        <w:rPr>
          <w:lang w:eastAsia="zh-CN"/>
        </w:rPr>
        <w:t xml:space="preserve"> is authorised to </w:t>
      </w:r>
      <w:r>
        <w:rPr>
          <w:lang w:eastAsia="zh-CN"/>
        </w:rPr>
        <w:t>invoke</w:t>
      </w:r>
      <w:r w:rsidR="003C11F7">
        <w:rPr>
          <w:lang w:eastAsia="zh-CN"/>
        </w:rPr>
        <w:t xml:space="preserve"> this Ranging service (e.g. to obtain the ranging result </w:t>
      </w:r>
      <w:r>
        <w:rPr>
          <w:lang w:eastAsia="zh-CN"/>
        </w:rPr>
        <w:t>between UE1 and UE2</w:t>
      </w:r>
      <w:r w:rsidR="003C11F7">
        <w:rPr>
          <w:lang w:eastAsia="zh-CN"/>
        </w:rPr>
        <w:t>).</w:t>
      </w:r>
    </w:p>
    <w:p w14:paraId="7C407B8F" w14:textId="7C161EAD" w:rsidR="003C11F7" w:rsidRDefault="001F671C" w:rsidP="003C11F7">
      <w:pPr>
        <w:pStyle w:val="EditorsNote"/>
        <w:rPr>
          <w:lang w:eastAsia="zh-CN"/>
        </w:rPr>
      </w:pPr>
      <w:r w:rsidRPr="00D76172">
        <w:rPr>
          <w:lang w:val="en-US" w:eastAsia="zh-CN"/>
        </w:rPr>
        <w:t>Editor</w:t>
      </w:r>
      <w:r>
        <w:rPr>
          <w:lang w:val="en-US" w:eastAsia="zh-CN"/>
        </w:rPr>
        <w:t>'</w:t>
      </w:r>
      <w:r w:rsidRPr="00D76172">
        <w:rPr>
          <w:lang w:val="en-US" w:eastAsia="zh-CN"/>
        </w:rPr>
        <w:t>s note:</w:t>
      </w:r>
      <w:r w:rsidR="003C11F7">
        <w:rPr>
          <w:lang w:eastAsia="zh-CN"/>
        </w:rPr>
        <w:tab/>
        <w:t>It is FFS on authentication procedure.</w:t>
      </w:r>
    </w:p>
    <w:p w14:paraId="023588E3" w14:textId="4CB50DF0" w:rsidR="003C11F7" w:rsidRDefault="00345BD7" w:rsidP="003C11F7">
      <w:pPr>
        <w:pStyle w:val="B1"/>
        <w:rPr>
          <w:lang w:eastAsia="zh-CN"/>
        </w:rPr>
      </w:pPr>
      <w:r>
        <w:rPr>
          <w:lang w:eastAsia="zh-CN"/>
        </w:rPr>
        <w:t>5</w:t>
      </w:r>
      <w:r w:rsidR="003C11F7">
        <w:rPr>
          <w:lang w:eastAsia="zh-CN"/>
        </w:rPr>
        <w:t>.</w:t>
      </w:r>
      <w:r w:rsidR="003C11F7">
        <w:rPr>
          <w:lang w:eastAsia="zh-CN"/>
        </w:rPr>
        <w:tab/>
        <w:t xml:space="preserve">If the </w:t>
      </w:r>
      <w:r w:rsidR="009E4CA0">
        <w:rPr>
          <w:lang w:eastAsia="zh-CN"/>
        </w:rPr>
        <w:t>SL Positioning Client UE</w:t>
      </w:r>
      <w:r w:rsidR="003C11F7">
        <w:rPr>
          <w:lang w:eastAsia="zh-CN"/>
        </w:rPr>
        <w:t xml:space="preserve"> is authorised, the </w:t>
      </w:r>
      <w:r>
        <w:rPr>
          <w:lang w:eastAsia="zh-CN"/>
        </w:rPr>
        <w:t>Assistant</w:t>
      </w:r>
      <w:r w:rsidR="003C11F7">
        <w:rPr>
          <w:lang w:eastAsia="zh-CN"/>
        </w:rPr>
        <w:t xml:space="preserve"> UE performs the ranging and positioning procedure </w:t>
      </w:r>
      <w:r>
        <w:rPr>
          <w:lang w:eastAsia="zh-CN"/>
        </w:rPr>
        <w:t xml:space="preserve">with </w:t>
      </w:r>
      <w:r w:rsidR="003C11F7">
        <w:rPr>
          <w:lang w:eastAsia="zh-CN"/>
        </w:rPr>
        <w:t xml:space="preserve">the </w:t>
      </w:r>
      <w:r w:rsidR="009A212C">
        <w:rPr>
          <w:lang w:eastAsia="zh-CN"/>
        </w:rPr>
        <w:t>UE#1 and UE#2</w:t>
      </w:r>
      <w:r w:rsidR="003C11F7">
        <w:rPr>
          <w:lang w:eastAsia="zh-CN"/>
        </w:rPr>
        <w:t xml:space="preserve"> based on the solution</w:t>
      </w:r>
      <w:r>
        <w:rPr>
          <w:lang w:eastAsia="zh-CN"/>
        </w:rPr>
        <w:t>s</w:t>
      </w:r>
      <w:r w:rsidR="003C11F7">
        <w:rPr>
          <w:lang w:eastAsia="zh-CN"/>
        </w:rPr>
        <w:t xml:space="preserve"> of KI#4.</w:t>
      </w:r>
    </w:p>
    <w:p w14:paraId="4125EF7D" w14:textId="45F0862E" w:rsidR="00345BD7" w:rsidRPr="00345BD7" w:rsidRDefault="00345BD7" w:rsidP="003C11F7">
      <w:pPr>
        <w:pStyle w:val="B1"/>
        <w:rPr>
          <w:lang w:eastAsia="zh-CN"/>
        </w:rPr>
      </w:pPr>
      <w:r w:rsidRPr="00733536">
        <w:rPr>
          <w:lang w:eastAsia="zh-CN"/>
        </w:rPr>
        <w:t>6.</w:t>
      </w:r>
      <w:r w:rsidRPr="00733536">
        <w:rPr>
          <w:lang w:eastAsia="zh-CN"/>
        </w:rPr>
        <w:tab/>
        <w:t xml:space="preserve">The </w:t>
      </w:r>
      <w:r w:rsidR="009A212C">
        <w:rPr>
          <w:lang w:eastAsia="zh-CN"/>
        </w:rPr>
        <w:t>Reference</w:t>
      </w:r>
      <w:r w:rsidRPr="00733536">
        <w:rPr>
          <w:lang w:eastAsia="zh-CN"/>
        </w:rPr>
        <w:t xml:space="preserve"> UE obtains the ranging measurement of </w:t>
      </w:r>
      <w:r w:rsidR="009A212C">
        <w:rPr>
          <w:lang w:eastAsia="zh-CN"/>
        </w:rPr>
        <w:t>UE#1 and UE#2</w:t>
      </w:r>
      <w:r w:rsidRPr="00733536">
        <w:rPr>
          <w:lang w:eastAsia="zh-CN"/>
        </w:rPr>
        <w:t xml:space="preserve"> and calculates the Ranging result between </w:t>
      </w:r>
      <w:r w:rsidR="009A212C">
        <w:rPr>
          <w:lang w:eastAsia="zh-CN"/>
        </w:rPr>
        <w:t>UE#1 and UE#2</w:t>
      </w:r>
      <w:r w:rsidRPr="00733536">
        <w:rPr>
          <w:lang w:eastAsia="zh-CN"/>
        </w:rPr>
        <w:t>.</w:t>
      </w:r>
    </w:p>
    <w:p w14:paraId="1C88AAF5" w14:textId="40E54BA4" w:rsidR="003C11F7" w:rsidRDefault="00345BD7" w:rsidP="003C11F7">
      <w:pPr>
        <w:pStyle w:val="B1"/>
        <w:rPr>
          <w:lang w:eastAsia="zh-CN"/>
        </w:rPr>
      </w:pPr>
      <w:r>
        <w:rPr>
          <w:lang w:eastAsia="zh-CN"/>
        </w:rPr>
        <w:t>7</w:t>
      </w:r>
      <w:r w:rsidR="003C11F7">
        <w:rPr>
          <w:lang w:eastAsia="zh-CN"/>
        </w:rPr>
        <w:t>.</w:t>
      </w:r>
      <w:r w:rsidR="003C11F7">
        <w:rPr>
          <w:lang w:eastAsia="zh-CN"/>
        </w:rPr>
        <w:tab/>
      </w:r>
      <w:r w:rsidRPr="00345BD7">
        <w:rPr>
          <w:rFonts w:hint="eastAsia"/>
          <w:lang w:eastAsia="zh-CN"/>
        </w:rPr>
        <w:t>A</w:t>
      </w:r>
      <w:r>
        <w:rPr>
          <w:lang w:eastAsia="zh-CN"/>
        </w:rPr>
        <w:t xml:space="preserve">fter that, </w:t>
      </w:r>
      <w:r w:rsidR="009A212C">
        <w:rPr>
          <w:lang w:eastAsia="zh-CN"/>
        </w:rPr>
        <w:t>the Reference</w:t>
      </w:r>
      <w:r w:rsidR="003C11F7">
        <w:rPr>
          <w:lang w:eastAsia="zh-CN"/>
        </w:rPr>
        <w:t xml:space="preserve"> UE responses to the </w:t>
      </w:r>
      <w:r w:rsidR="009E4CA0">
        <w:rPr>
          <w:lang w:eastAsia="zh-CN"/>
        </w:rPr>
        <w:t>SL Positioning Client UE</w:t>
      </w:r>
      <w:r w:rsidR="003C11F7">
        <w:rPr>
          <w:lang w:eastAsia="zh-CN"/>
        </w:rPr>
        <w:t xml:space="preserve"> with the Ranging service response. The ranging service response includes the ranging result </w:t>
      </w:r>
      <w:r>
        <w:rPr>
          <w:lang w:eastAsia="zh-CN"/>
        </w:rPr>
        <w:t>between</w:t>
      </w:r>
      <w:r w:rsidR="009A212C" w:rsidRPr="009A212C">
        <w:rPr>
          <w:lang w:eastAsia="zh-CN"/>
        </w:rPr>
        <w:t xml:space="preserve"> </w:t>
      </w:r>
      <w:r w:rsidR="009A212C">
        <w:rPr>
          <w:lang w:eastAsia="zh-CN"/>
        </w:rPr>
        <w:t>UE#1 and UE#2</w:t>
      </w:r>
      <w:r w:rsidR="003C11F7">
        <w:rPr>
          <w:lang w:eastAsia="zh-CN"/>
        </w:rPr>
        <w:t>.</w:t>
      </w:r>
    </w:p>
    <w:p w14:paraId="13D7C21A" w14:textId="77777777" w:rsidR="009A212C" w:rsidRPr="00F13DE7" w:rsidRDefault="009A212C" w:rsidP="009A212C">
      <w:pPr>
        <w:rPr>
          <w:rFonts w:eastAsiaTheme="minorEastAsia"/>
          <w:lang w:eastAsia="zh-CN"/>
        </w:rPr>
      </w:pPr>
      <w:r>
        <w:rPr>
          <w:rFonts w:eastAsiaTheme="minorEastAsia" w:hint="eastAsia"/>
          <w:lang w:eastAsia="zh-CN"/>
        </w:rPr>
        <w:t>T</w:t>
      </w:r>
      <w:r>
        <w:rPr>
          <w:rFonts w:eastAsiaTheme="minorEastAsia"/>
          <w:lang w:eastAsia="zh-CN"/>
        </w:rPr>
        <w:t xml:space="preserve">he above </w:t>
      </w:r>
      <w:r w:rsidRPr="00812559">
        <w:rPr>
          <w:rFonts w:eastAsiaTheme="minorEastAsia"/>
          <w:lang w:eastAsia="zh-CN"/>
        </w:rPr>
        <w:t>procedure of Ranging/Sidelink Positioning exposure</w:t>
      </w:r>
      <w:r>
        <w:rPr>
          <w:rFonts w:eastAsiaTheme="minorEastAsia"/>
          <w:lang w:eastAsia="zh-CN"/>
        </w:rPr>
        <w:t xml:space="preserve"> also is applied to model B discovery for </w:t>
      </w:r>
      <w:r w:rsidRPr="00812559">
        <w:rPr>
          <w:rFonts w:eastAsiaTheme="minorEastAsia"/>
          <w:lang w:eastAsia="zh-CN"/>
        </w:rPr>
        <w:t>SL Positioning Client UE</w:t>
      </w:r>
      <w:r>
        <w:rPr>
          <w:rFonts w:eastAsiaTheme="minorEastAsia"/>
          <w:lang w:eastAsia="zh-CN"/>
        </w:rPr>
        <w:t xml:space="preserve"> as described in the following figure </w:t>
      </w:r>
      <w:r w:rsidRPr="00812559">
        <w:rPr>
          <w:rFonts w:eastAsiaTheme="minorEastAsia"/>
          <w:lang w:eastAsia="zh-CN"/>
        </w:rPr>
        <w:t>6.10.2.1-1b</w:t>
      </w:r>
      <w:r>
        <w:rPr>
          <w:rFonts w:eastAsiaTheme="minorEastAsia"/>
          <w:lang w:eastAsia="zh-CN"/>
        </w:rPr>
        <w:t xml:space="preserve">. During the reference UE discovery and selection (as described in the following step1~3), the </w:t>
      </w:r>
      <w:r w:rsidRPr="00C43F23">
        <w:rPr>
          <w:rFonts w:eastAsiaTheme="minorEastAsia"/>
          <w:lang w:eastAsia="zh-CN"/>
        </w:rPr>
        <w:t>SL Positioning Client UE</w:t>
      </w:r>
      <w:r>
        <w:rPr>
          <w:rFonts w:eastAsiaTheme="minorEastAsia"/>
          <w:lang w:eastAsia="zh-CN"/>
        </w:rPr>
        <w:t xml:space="preserve"> sends the solicitation message to initiate the Reference UE to discover the Target UEs using the solution of KI#3. Only the Reference UE who </w:t>
      </w:r>
      <w:r w:rsidRPr="00C43F23">
        <w:rPr>
          <w:rFonts w:eastAsiaTheme="minorEastAsia"/>
          <w:lang w:eastAsia="zh-CN"/>
        </w:rPr>
        <w:t>successfully</w:t>
      </w:r>
      <w:r>
        <w:rPr>
          <w:rFonts w:eastAsiaTheme="minorEastAsia"/>
          <w:lang w:eastAsia="zh-CN"/>
        </w:rPr>
        <w:t xml:space="preserve"> discover the Target UE will response the </w:t>
      </w:r>
      <w:r w:rsidRPr="00C43F23">
        <w:rPr>
          <w:rFonts w:eastAsiaTheme="minorEastAsia"/>
          <w:lang w:eastAsia="zh-CN"/>
        </w:rPr>
        <w:t>SL Positioning Client UE</w:t>
      </w:r>
      <w:r>
        <w:rPr>
          <w:rFonts w:eastAsiaTheme="minorEastAsia"/>
          <w:lang w:eastAsia="zh-CN"/>
        </w:rPr>
        <w:t xml:space="preserve">. After that, the </w:t>
      </w:r>
      <w:r w:rsidRPr="00C43F23">
        <w:rPr>
          <w:rFonts w:eastAsiaTheme="minorEastAsia"/>
          <w:lang w:eastAsia="zh-CN"/>
        </w:rPr>
        <w:t>SL Positioning Client UE</w:t>
      </w:r>
      <w:r>
        <w:rPr>
          <w:rFonts w:eastAsiaTheme="minorEastAsia"/>
          <w:lang w:eastAsia="zh-CN"/>
        </w:rPr>
        <w:t xml:space="preserve"> selects one or more </w:t>
      </w:r>
      <w:r w:rsidRPr="00C43F23">
        <w:rPr>
          <w:rFonts w:eastAsiaTheme="minorEastAsia"/>
          <w:lang w:eastAsia="zh-CN"/>
        </w:rPr>
        <w:t>Reference UE</w:t>
      </w:r>
      <w:r>
        <w:rPr>
          <w:rFonts w:eastAsiaTheme="minorEastAsia"/>
          <w:lang w:eastAsia="zh-CN"/>
        </w:rPr>
        <w:t xml:space="preserve"> to consume the Ranging service as described in the following step5~9 which are same as step3~7 in the </w:t>
      </w:r>
      <w:r w:rsidRPr="00916CE9">
        <w:rPr>
          <w:rFonts w:eastAsiaTheme="minorEastAsia"/>
          <w:lang w:eastAsia="zh-CN"/>
        </w:rPr>
        <w:t>Figure 6.10.2.1-1a</w:t>
      </w:r>
      <w:r>
        <w:rPr>
          <w:rFonts w:eastAsiaTheme="minorEastAsia"/>
          <w:lang w:eastAsia="zh-CN"/>
        </w:rPr>
        <w:t>.</w:t>
      </w:r>
    </w:p>
    <w:p w14:paraId="0E50F5D5" w14:textId="77777777" w:rsidR="009A212C" w:rsidRDefault="009A212C" w:rsidP="006D34D6">
      <w:pPr>
        <w:pStyle w:val="TH"/>
      </w:pPr>
      <w:r>
        <w:object w:dxaOrig="8460" w:dyaOrig="4606" w14:anchorId="13ABE9CA">
          <v:shape id="_x0000_i1052" type="#_x0000_t75" style="width:423.85pt;height:230.95pt" o:ole="">
            <v:imagedata r:id="rId64" o:title=""/>
          </v:shape>
          <o:OLEObject Type="Embed" ProgID="Visio.Drawing.15" ShapeID="_x0000_i1052" DrawAspect="Content" ObjectID="_1739339797" r:id="rId65"/>
        </w:object>
      </w:r>
    </w:p>
    <w:p w14:paraId="20E26FB4" w14:textId="686F0E06" w:rsidR="009A212C" w:rsidRPr="009A212C" w:rsidRDefault="009A212C" w:rsidP="000A6DB7">
      <w:pPr>
        <w:pStyle w:val="TF"/>
        <w:rPr>
          <w:lang w:eastAsia="zh-CN"/>
        </w:rPr>
      </w:pPr>
      <w:r w:rsidRPr="00DF048C">
        <w:t>Figure 6.</w:t>
      </w:r>
      <w:r w:rsidRPr="00DF048C">
        <w:rPr>
          <w:lang w:eastAsia="zh-CN"/>
        </w:rPr>
        <w:t>1</w:t>
      </w:r>
      <w:r w:rsidRPr="00DF048C">
        <w:rPr>
          <w:rFonts w:eastAsia="SimSun"/>
          <w:lang w:eastAsia="zh-CN"/>
        </w:rPr>
        <w:t>0.2.1-</w:t>
      </w:r>
      <w:r w:rsidRPr="00DF048C">
        <w:t>1</w:t>
      </w:r>
      <w:r>
        <w:t>b</w:t>
      </w:r>
      <w:r w:rsidRPr="00DF048C">
        <w:t xml:space="preserve">: </w:t>
      </w:r>
      <w:r w:rsidRPr="00DF048C">
        <w:rPr>
          <w:lang w:eastAsia="zh-CN"/>
        </w:rPr>
        <w:t xml:space="preserve">High-level procedure of Ranging/Sidelink Positioning </w:t>
      </w:r>
      <w:r>
        <w:rPr>
          <w:lang w:eastAsia="zh-CN"/>
        </w:rPr>
        <w:t xml:space="preserve">exposure </w:t>
      </w:r>
      <w:r w:rsidRPr="00DF048C">
        <w:rPr>
          <w:lang w:eastAsia="zh-CN"/>
        </w:rPr>
        <w:t xml:space="preserve">with Model </w:t>
      </w:r>
      <w:r>
        <w:rPr>
          <w:lang w:eastAsia="zh-CN"/>
        </w:rPr>
        <w:t>B</w:t>
      </w:r>
      <w:r w:rsidRPr="00DF048C">
        <w:rPr>
          <w:lang w:eastAsia="zh-CN"/>
        </w:rPr>
        <w:t xml:space="preserve"> discovery</w:t>
      </w:r>
    </w:p>
    <w:p w14:paraId="74E05961" w14:textId="753D5F0F" w:rsidR="003C11F7" w:rsidRDefault="003C11F7" w:rsidP="003C11F7">
      <w:pPr>
        <w:pStyle w:val="NO"/>
        <w:rPr>
          <w:lang w:eastAsia="zh-CN"/>
        </w:rPr>
      </w:pPr>
      <w:r>
        <w:rPr>
          <w:lang w:eastAsia="zh-CN"/>
        </w:rPr>
        <w:t>NOTE:</w:t>
      </w:r>
      <w:r>
        <w:rPr>
          <w:lang w:eastAsia="zh-CN"/>
        </w:rPr>
        <w:tab/>
      </w:r>
      <w:r w:rsidR="009A212C">
        <w:rPr>
          <w:lang w:eastAsia="zh-CN"/>
        </w:rPr>
        <w:t>For the above procedure,</w:t>
      </w:r>
      <w:r>
        <w:rPr>
          <w:lang w:eastAsia="zh-CN"/>
        </w:rPr>
        <w:t xml:space="preserve"> the </w:t>
      </w:r>
      <w:r w:rsidR="009E4CA0">
        <w:rPr>
          <w:lang w:eastAsia="zh-CN"/>
        </w:rPr>
        <w:t>SL Positioning Client UE</w:t>
      </w:r>
      <w:r>
        <w:rPr>
          <w:lang w:eastAsia="zh-CN"/>
        </w:rPr>
        <w:t xml:space="preserve"> can be</w:t>
      </w:r>
      <w:r w:rsidR="009A212C">
        <w:rPr>
          <w:lang w:eastAsia="zh-CN"/>
        </w:rPr>
        <w:t>replaced by</w:t>
      </w:r>
      <w:r w:rsidR="00345BD7">
        <w:rPr>
          <w:lang w:eastAsia="zh-CN"/>
        </w:rPr>
        <w:t xml:space="preserve"> </w:t>
      </w:r>
      <w:r>
        <w:rPr>
          <w:lang w:eastAsia="zh-CN"/>
        </w:rPr>
        <w:t>UE</w:t>
      </w:r>
      <w:r w:rsidR="00345BD7">
        <w:rPr>
          <w:lang w:eastAsia="zh-CN"/>
        </w:rPr>
        <w:t xml:space="preserve">1 </w:t>
      </w:r>
      <w:r w:rsidR="009A212C">
        <w:rPr>
          <w:lang w:eastAsia="zh-CN"/>
        </w:rPr>
        <w:t>or</w:t>
      </w:r>
      <w:r w:rsidR="00345BD7">
        <w:rPr>
          <w:lang w:eastAsia="zh-CN"/>
        </w:rPr>
        <w:t xml:space="preserve"> UE2</w:t>
      </w:r>
      <w:r>
        <w:rPr>
          <w:lang w:eastAsia="zh-CN"/>
        </w:rPr>
        <w:t>.</w:t>
      </w:r>
      <w:r w:rsidR="009A212C" w:rsidRPr="009A212C">
        <w:rPr>
          <w:lang w:eastAsia="zh-CN"/>
        </w:rPr>
        <w:t xml:space="preserve"> </w:t>
      </w:r>
      <w:r w:rsidR="009A212C" w:rsidRPr="00F4156B">
        <w:rPr>
          <w:lang w:eastAsia="zh-CN"/>
        </w:rPr>
        <w:t>In this case, the Ranging/Sidelink positioning service provider</w:t>
      </w:r>
      <w:r w:rsidR="009A212C">
        <w:rPr>
          <w:lang w:eastAsia="zh-CN"/>
        </w:rPr>
        <w:t xml:space="preserve"> (e.g</w:t>
      </w:r>
      <w:r w:rsidR="001F671C">
        <w:rPr>
          <w:lang w:eastAsia="zh-CN"/>
        </w:rPr>
        <w:t>.</w:t>
      </w:r>
      <w:r w:rsidR="009A212C">
        <w:rPr>
          <w:lang w:eastAsia="zh-CN"/>
        </w:rPr>
        <w:t xml:space="preserve"> above Reference UE#1 and Reference UE#2)</w:t>
      </w:r>
      <w:r w:rsidR="009A212C" w:rsidRPr="00F4156B">
        <w:rPr>
          <w:lang w:eastAsia="zh-CN"/>
        </w:rPr>
        <w:t xml:space="preserve"> mentioned above is considered as the Assistant UE.</w:t>
      </w:r>
    </w:p>
    <w:p w14:paraId="6D57E60C" w14:textId="63F0F41B" w:rsidR="00BE53F6" w:rsidRDefault="00B93B73" w:rsidP="00BE53F6">
      <w:pPr>
        <w:pStyle w:val="Heading4"/>
        <w:rPr>
          <w:lang w:eastAsia="zh-CN"/>
        </w:rPr>
      </w:pPr>
      <w:bookmarkStart w:id="1816" w:name="_Toc100781021"/>
      <w:bookmarkStart w:id="1817" w:name="_Toc100782246"/>
      <w:bookmarkStart w:id="1818" w:name="_Toc100782370"/>
      <w:bookmarkStart w:id="1819" w:name="_Toc100782499"/>
      <w:bookmarkStart w:id="1820" w:name="_Toc100782628"/>
      <w:bookmarkStart w:id="1821" w:name="_Toc104299482"/>
      <w:bookmarkStart w:id="1822" w:name="_Toc112768482"/>
      <w:bookmarkStart w:id="1823" w:name="_Toc112768770"/>
      <w:bookmarkStart w:id="1824" w:name="_Toc112769010"/>
      <w:bookmarkStart w:id="1825" w:name="_Toc112772446"/>
      <w:bookmarkStart w:id="1826" w:name="_Toc112864121"/>
      <w:bookmarkStart w:id="1827" w:name="_Toc112865263"/>
      <w:bookmarkStart w:id="1828" w:name="_Toc125976094"/>
      <w:bookmarkStart w:id="1829" w:name="_Toc128724970"/>
      <w:r w:rsidRPr="00DF048C">
        <w:rPr>
          <w:lang w:eastAsia="zh-CN"/>
        </w:rPr>
        <w:t>6.10</w:t>
      </w:r>
      <w:r w:rsidR="00BE53F6" w:rsidRPr="00DF048C">
        <w:rPr>
          <w:lang w:eastAsia="zh-CN"/>
        </w:rPr>
        <w:t>.2.2</w:t>
      </w:r>
      <w:r w:rsidR="00BE53F6" w:rsidRPr="00DF048C">
        <w:rPr>
          <w:lang w:eastAsia="zh-CN"/>
        </w:rPr>
        <w:tab/>
        <w:t xml:space="preserve">Deferred procedures of Ranging service exposure to </w:t>
      </w:r>
      <w:r w:rsidR="00345BD7">
        <w:rPr>
          <w:lang w:eastAsia="zh-CN"/>
        </w:rPr>
        <w:t xml:space="preserve">the </w:t>
      </w:r>
      <w:bookmarkEnd w:id="1816"/>
      <w:bookmarkEnd w:id="1817"/>
      <w:bookmarkEnd w:id="1818"/>
      <w:bookmarkEnd w:id="1819"/>
      <w:bookmarkEnd w:id="1820"/>
      <w:bookmarkEnd w:id="1821"/>
      <w:bookmarkEnd w:id="1822"/>
      <w:bookmarkEnd w:id="1823"/>
      <w:bookmarkEnd w:id="1824"/>
      <w:bookmarkEnd w:id="1825"/>
      <w:r w:rsidR="009E4CA0">
        <w:rPr>
          <w:lang w:eastAsia="zh-CN"/>
        </w:rPr>
        <w:t>SL Positioning Client UE</w:t>
      </w:r>
      <w:bookmarkEnd w:id="1826"/>
      <w:bookmarkEnd w:id="1827"/>
      <w:bookmarkEnd w:id="1828"/>
      <w:bookmarkEnd w:id="1829"/>
    </w:p>
    <w:p w14:paraId="2DD1A05A" w14:textId="261FDC0E" w:rsidR="001D0EE4" w:rsidRPr="000A6DB7" w:rsidRDefault="001D0EE4" w:rsidP="00CE568C">
      <w:pPr>
        <w:pStyle w:val="TH"/>
        <w:rPr>
          <w:rFonts w:eastAsiaTheme="minorEastAsia"/>
          <w:lang w:eastAsia="zh-CN"/>
        </w:rPr>
      </w:pPr>
      <w:r w:rsidRPr="00CE568C">
        <w:object w:dxaOrig="8251" w:dyaOrig="5491" w14:anchorId="0067B88E">
          <v:shape id="_x0000_i1053" type="#_x0000_t75" style="width:412.3pt;height:274.4pt" o:ole="">
            <v:imagedata r:id="rId66" o:title=""/>
          </v:shape>
          <o:OLEObject Type="Embed" ProgID="Visio.Drawing.15" ShapeID="_x0000_i1053" DrawAspect="Content" ObjectID="_1739339798" r:id="rId67"/>
        </w:object>
      </w:r>
    </w:p>
    <w:p w14:paraId="7A2EDCF8" w14:textId="4F030B23" w:rsidR="00BE53F6" w:rsidRPr="00DF048C" w:rsidRDefault="00BE53F6" w:rsidP="00BE53F6">
      <w:pPr>
        <w:pStyle w:val="TF"/>
      </w:pPr>
      <w:r w:rsidRPr="00DF048C">
        <w:t>Figure 6.</w:t>
      </w:r>
      <w:r w:rsidR="00B93B73" w:rsidRPr="00DF048C">
        <w:rPr>
          <w:lang w:eastAsia="zh-CN"/>
        </w:rPr>
        <w:t>10</w:t>
      </w:r>
      <w:r w:rsidRPr="00DF048C">
        <w:rPr>
          <w:rFonts w:eastAsia="SimSun"/>
          <w:lang w:eastAsia="zh-CN"/>
        </w:rPr>
        <w:t>.2.2-</w:t>
      </w:r>
      <w:r w:rsidRPr="00DF048C">
        <w:t xml:space="preserve">1: </w:t>
      </w:r>
      <w:r w:rsidR="00345BD7" w:rsidRPr="00733536">
        <w:rPr>
          <w:lang w:eastAsia="zh-CN"/>
        </w:rPr>
        <w:t xml:space="preserve">Deferred procedures of Ranging service exposure to the </w:t>
      </w:r>
      <w:r w:rsidR="009E4CA0">
        <w:rPr>
          <w:lang w:eastAsia="zh-CN"/>
        </w:rPr>
        <w:t>SL Positioning Client UE</w:t>
      </w:r>
    </w:p>
    <w:p w14:paraId="18C965FC" w14:textId="42CF2A5C" w:rsidR="003C11F7" w:rsidRPr="00CE568C" w:rsidRDefault="003C11F7" w:rsidP="00B93B73">
      <w:pPr>
        <w:pStyle w:val="B1"/>
        <w:rPr>
          <w:rFonts w:eastAsia="DengXian"/>
          <w:lang w:eastAsia="zh-CN"/>
        </w:rPr>
      </w:pPr>
      <w:r w:rsidRPr="00CE568C">
        <w:rPr>
          <w:rFonts w:eastAsia="DengXian"/>
          <w:lang w:eastAsia="zh-CN"/>
        </w:rPr>
        <w:t>1~</w:t>
      </w:r>
      <w:r w:rsidR="00345BD7" w:rsidRPr="00CE568C">
        <w:rPr>
          <w:rFonts w:eastAsia="DengXian"/>
          <w:lang w:eastAsia="zh-CN"/>
        </w:rPr>
        <w:t>7</w:t>
      </w:r>
      <w:r w:rsidRPr="00CE568C">
        <w:rPr>
          <w:rFonts w:eastAsia="DengXian"/>
          <w:lang w:eastAsia="zh-CN"/>
        </w:rPr>
        <w:t>.</w:t>
      </w:r>
      <w:r w:rsidRPr="00CE568C">
        <w:rPr>
          <w:rFonts w:eastAsia="DengXian"/>
          <w:lang w:eastAsia="zh-CN"/>
        </w:rPr>
        <w:tab/>
        <w:t xml:space="preserve">The step1~5 are similar to the step1~5 of the clause 6.10.2.1. Difference is that the Ranging service request from the </w:t>
      </w:r>
      <w:r w:rsidR="009E4CA0" w:rsidRPr="00CE568C">
        <w:rPr>
          <w:lang w:eastAsia="zh-CN"/>
        </w:rPr>
        <w:t>SL Positioning Client UE</w:t>
      </w:r>
      <w:r w:rsidRPr="00CE568C">
        <w:rPr>
          <w:rFonts w:eastAsia="DengXian"/>
          <w:lang w:eastAsia="zh-CN"/>
        </w:rPr>
        <w:t xml:space="preserve"> may</w:t>
      </w:r>
      <w:r w:rsidR="00BD0545" w:rsidRPr="00CE568C">
        <w:rPr>
          <w:rFonts w:eastAsia="DengXian"/>
          <w:lang w:eastAsia="zh-CN"/>
        </w:rPr>
        <w:t xml:space="preserve"> include the deferred event</w:t>
      </w:r>
      <w:r w:rsidRPr="00CE568C">
        <w:rPr>
          <w:rFonts w:eastAsia="DengXian"/>
          <w:lang w:eastAsia="zh-CN"/>
        </w:rPr>
        <w:t>. The event may be as follows:</w:t>
      </w:r>
    </w:p>
    <w:p w14:paraId="51E5E78F" w14:textId="5B2C31C9" w:rsidR="003C11F7" w:rsidRDefault="003C11F7" w:rsidP="003C11F7">
      <w:pPr>
        <w:pStyle w:val="B2"/>
        <w:rPr>
          <w:rFonts w:eastAsia="DengXian"/>
          <w:lang w:eastAsia="zh-CN"/>
        </w:rPr>
      </w:pPr>
      <w:r>
        <w:rPr>
          <w:rFonts w:eastAsia="DengXian"/>
          <w:lang w:eastAsia="zh-CN"/>
        </w:rPr>
        <w:lastRenderedPageBreak/>
        <w:t>-</w:t>
      </w:r>
      <w:r>
        <w:rPr>
          <w:rFonts w:eastAsia="DengXian"/>
          <w:lang w:eastAsia="zh-CN"/>
        </w:rPr>
        <w:tab/>
        <w:t>Periodic ranging: An event where a defined periodic timer expires, then activates a ranging procedure and ranging result report.</w:t>
      </w:r>
    </w:p>
    <w:p w14:paraId="497EC542" w14:textId="3A003203" w:rsidR="00BD0545" w:rsidRPr="00BD0545" w:rsidRDefault="001F671C" w:rsidP="00BD0545">
      <w:pPr>
        <w:pStyle w:val="EditorsNote"/>
        <w:rPr>
          <w:rFonts w:eastAsia="DengXian"/>
          <w:lang w:eastAsia="zh-CN"/>
        </w:rPr>
      </w:pPr>
      <w:r w:rsidRPr="00D76172">
        <w:rPr>
          <w:lang w:val="en-US" w:eastAsia="zh-CN"/>
        </w:rPr>
        <w:t>Editor</w:t>
      </w:r>
      <w:r>
        <w:rPr>
          <w:lang w:val="en-US" w:eastAsia="zh-CN"/>
        </w:rPr>
        <w:t>'</w:t>
      </w:r>
      <w:r w:rsidRPr="00D76172">
        <w:rPr>
          <w:lang w:val="en-US" w:eastAsia="zh-CN"/>
        </w:rPr>
        <w:t>s note:</w:t>
      </w:r>
      <w:r w:rsidR="00092FB4">
        <w:rPr>
          <w:lang w:eastAsia="zh-CN"/>
        </w:rPr>
        <w:tab/>
      </w:r>
      <w:r w:rsidR="006D34D6" w:rsidRPr="00733536">
        <w:rPr>
          <w:lang w:eastAsia="zh-CN"/>
        </w:rPr>
        <w:t xml:space="preserve">What </w:t>
      </w:r>
      <w:r w:rsidR="00BD0545" w:rsidRPr="00733536">
        <w:rPr>
          <w:lang w:eastAsia="zh-CN"/>
        </w:rPr>
        <w:t>are the other events that may trigger Ranging/Sidelink positioning service is FFS.</w:t>
      </w:r>
    </w:p>
    <w:p w14:paraId="6FA37C23" w14:textId="7E19DEC2" w:rsidR="003C11F7" w:rsidRDefault="00BD0545" w:rsidP="00B93B73">
      <w:pPr>
        <w:pStyle w:val="B1"/>
        <w:rPr>
          <w:rFonts w:eastAsia="DengXian"/>
          <w:lang w:eastAsia="zh-CN"/>
        </w:rPr>
      </w:pPr>
      <w:r>
        <w:rPr>
          <w:rFonts w:eastAsia="DengXian"/>
          <w:lang w:eastAsia="zh-CN"/>
        </w:rPr>
        <w:t>8</w:t>
      </w:r>
      <w:r w:rsidR="003C11F7">
        <w:rPr>
          <w:rFonts w:eastAsia="DengXian"/>
          <w:lang w:eastAsia="zh-CN"/>
        </w:rPr>
        <w:t>.</w:t>
      </w:r>
      <w:r w:rsidR="003C11F7">
        <w:rPr>
          <w:rFonts w:eastAsia="DengXian"/>
          <w:lang w:eastAsia="zh-CN"/>
        </w:rPr>
        <w:tab/>
        <w:t>After the step </w:t>
      </w:r>
      <w:r>
        <w:rPr>
          <w:rFonts w:eastAsia="DengXian"/>
          <w:lang w:eastAsia="zh-CN"/>
        </w:rPr>
        <w:t>6</w:t>
      </w:r>
      <w:r w:rsidR="003C11F7">
        <w:rPr>
          <w:rFonts w:eastAsia="DengXian"/>
          <w:lang w:eastAsia="zh-CN"/>
        </w:rPr>
        <w:t xml:space="preserve">, the </w:t>
      </w:r>
      <w:r w:rsidR="001D0EE4">
        <w:rPr>
          <w:lang w:eastAsia="zh-CN"/>
        </w:rPr>
        <w:t>Reference</w:t>
      </w:r>
      <w:r w:rsidR="003C11F7">
        <w:rPr>
          <w:rFonts w:eastAsia="DengXian"/>
          <w:lang w:eastAsia="zh-CN"/>
        </w:rPr>
        <w:t xml:space="preserve"> UE detects the event.</w:t>
      </w:r>
    </w:p>
    <w:p w14:paraId="0362F154" w14:textId="740BEBA5" w:rsidR="003C11F7" w:rsidRDefault="00BD0545" w:rsidP="00B93B73">
      <w:pPr>
        <w:pStyle w:val="B1"/>
        <w:rPr>
          <w:rFonts w:eastAsia="DengXian"/>
          <w:lang w:eastAsia="zh-CN"/>
        </w:rPr>
      </w:pPr>
      <w:r>
        <w:rPr>
          <w:rFonts w:eastAsia="DengXian"/>
          <w:lang w:eastAsia="zh-CN"/>
        </w:rPr>
        <w:t>9</w:t>
      </w:r>
      <w:r w:rsidR="003C11F7">
        <w:rPr>
          <w:rFonts w:eastAsia="DengXian"/>
          <w:lang w:eastAsia="zh-CN"/>
        </w:rPr>
        <w:t>.</w:t>
      </w:r>
      <w:r w:rsidR="003C11F7">
        <w:rPr>
          <w:rFonts w:eastAsia="DengXian"/>
          <w:lang w:eastAsia="zh-CN"/>
        </w:rPr>
        <w:tab/>
        <w:t xml:space="preserve">When the event is detected, the </w:t>
      </w:r>
      <w:r w:rsidR="001D0EE4">
        <w:rPr>
          <w:lang w:eastAsia="zh-CN"/>
        </w:rPr>
        <w:t>Reference UE</w:t>
      </w:r>
      <w:r w:rsidR="001D0EE4">
        <w:rPr>
          <w:rFonts w:eastAsia="DengXian"/>
          <w:lang w:eastAsia="zh-CN"/>
        </w:rPr>
        <w:t xml:space="preserve"> </w:t>
      </w:r>
      <w:r w:rsidR="003C11F7">
        <w:rPr>
          <w:rFonts w:eastAsia="DengXian"/>
          <w:lang w:eastAsia="zh-CN"/>
        </w:rPr>
        <w:t xml:space="preserve">performs the </w:t>
      </w:r>
      <w:r>
        <w:rPr>
          <w:rFonts w:eastAsia="DengXian"/>
          <w:lang w:eastAsia="zh-CN"/>
        </w:rPr>
        <w:t>R</w:t>
      </w:r>
      <w:r w:rsidR="003C11F7">
        <w:rPr>
          <w:rFonts w:eastAsia="DengXian"/>
          <w:lang w:eastAsia="zh-CN"/>
        </w:rPr>
        <w:t>anging</w:t>
      </w:r>
      <w:r>
        <w:rPr>
          <w:rFonts w:eastAsia="DengXian"/>
          <w:lang w:eastAsia="zh-CN"/>
        </w:rPr>
        <w:t>/Sidelink</w:t>
      </w:r>
      <w:r w:rsidR="003C11F7">
        <w:rPr>
          <w:rFonts w:eastAsia="DengXian"/>
          <w:lang w:eastAsia="zh-CN"/>
        </w:rPr>
        <w:t xml:space="preserve"> positioning procedure </w:t>
      </w:r>
      <w:r>
        <w:rPr>
          <w:rFonts w:eastAsia="DengXian"/>
          <w:lang w:eastAsia="zh-CN"/>
        </w:rPr>
        <w:t xml:space="preserve">with UE1/UE1 </w:t>
      </w:r>
      <w:r w:rsidR="003C11F7">
        <w:rPr>
          <w:rFonts w:eastAsia="DengXian"/>
          <w:lang w:eastAsia="zh-CN"/>
        </w:rPr>
        <w:t>based on the solution of KI#4.</w:t>
      </w:r>
    </w:p>
    <w:p w14:paraId="513E5DEF" w14:textId="085C0597" w:rsidR="003C11F7" w:rsidRDefault="00BD0545" w:rsidP="00B93B73">
      <w:pPr>
        <w:pStyle w:val="B1"/>
        <w:rPr>
          <w:rFonts w:eastAsia="DengXian"/>
          <w:lang w:eastAsia="zh-CN"/>
        </w:rPr>
      </w:pPr>
      <w:r>
        <w:rPr>
          <w:rFonts w:eastAsia="DengXian"/>
          <w:lang w:eastAsia="zh-CN"/>
        </w:rPr>
        <w:t>10</w:t>
      </w:r>
      <w:r w:rsidR="003C11F7">
        <w:rPr>
          <w:rFonts w:eastAsia="DengXian"/>
          <w:lang w:eastAsia="zh-CN"/>
        </w:rPr>
        <w:t>.</w:t>
      </w:r>
      <w:r w:rsidR="003C11F7">
        <w:rPr>
          <w:rFonts w:eastAsia="DengXian"/>
          <w:lang w:eastAsia="zh-CN"/>
        </w:rPr>
        <w:tab/>
      </w:r>
      <w:r w:rsidR="001D0EE4">
        <w:rPr>
          <w:rFonts w:eastAsia="DengXian"/>
          <w:lang w:eastAsia="zh-CN"/>
        </w:rPr>
        <w:t>Reference</w:t>
      </w:r>
      <w:r w:rsidR="003C11F7">
        <w:rPr>
          <w:rFonts w:eastAsia="DengXian"/>
          <w:lang w:eastAsia="zh-CN"/>
        </w:rPr>
        <w:t xml:space="preserve"> UE </w:t>
      </w:r>
      <w:r w:rsidRPr="00733536">
        <w:rPr>
          <w:rFonts w:eastAsia="DengXian"/>
          <w:lang w:eastAsia="zh-CN"/>
        </w:rPr>
        <w:t>re-calculate the ranging result and</w:t>
      </w:r>
      <w:r>
        <w:rPr>
          <w:rFonts w:eastAsia="DengXian"/>
          <w:lang w:eastAsia="zh-CN"/>
        </w:rPr>
        <w:t xml:space="preserve"> </w:t>
      </w:r>
      <w:r w:rsidR="003C11F7">
        <w:rPr>
          <w:rFonts w:eastAsia="DengXian"/>
          <w:lang w:eastAsia="zh-CN"/>
        </w:rPr>
        <w:t xml:space="preserve">reports the ranging result </w:t>
      </w:r>
      <w:r>
        <w:rPr>
          <w:rFonts w:eastAsia="DengXian"/>
          <w:lang w:eastAsia="zh-CN"/>
        </w:rPr>
        <w:t>between UE1 and UE2</w:t>
      </w:r>
      <w:r w:rsidR="00092FB4">
        <w:rPr>
          <w:rFonts w:eastAsia="DengXian"/>
          <w:lang w:eastAsia="zh-CN"/>
        </w:rPr>
        <w:t xml:space="preserve"> </w:t>
      </w:r>
      <w:r w:rsidR="003C11F7">
        <w:rPr>
          <w:rFonts w:eastAsia="DengXian"/>
          <w:lang w:eastAsia="zh-CN"/>
        </w:rPr>
        <w:t xml:space="preserve">included in the ranging service response </w:t>
      </w:r>
      <w:r w:rsidRPr="00733536">
        <w:rPr>
          <w:rFonts w:eastAsia="DengXian"/>
          <w:lang w:eastAsia="zh-CN"/>
        </w:rPr>
        <w:t xml:space="preserve">to the </w:t>
      </w:r>
      <w:r w:rsidR="009E4CA0">
        <w:rPr>
          <w:rFonts w:eastAsia="DengXian"/>
          <w:lang w:eastAsia="zh-CN"/>
        </w:rPr>
        <w:t>SL Positioning Client UE</w:t>
      </w:r>
      <w:r w:rsidRPr="00733536">
        <w:rPr>
          <w:rFonts w:eastAsia="DengXian"/>
          <w:lang w:eastAsia="zh-CN"/>
        </w:rPr>
        <w:t xml:space="preserve"> </w:t>
      </w:r>
      <w:r w:rsidR="003C11F7">
        <w:rPr>
          <w:rFonts w:eastAsia="DengXian"/>
          <w:lang w:eastAsia="zh-CN"/>
        </w:rPr>
        <w:t>via the PC5 message.</w:t>
      </w:r>
    </w:p>
    <w:p w14:paraId="2764A0F7" w14:textId="6B570691" w:rsidR="00BE53F6" w:rsidRPr="00DF048C" w:rsidRDefault="00BE53F6" w:rsidP="00BE53F6">
      <w:pPr>
        <w:pStyle w:val="Heading3"/>
        <w:rPr>
          <w:lang w:eastAsia="zh-CN"/>
        </w:rPr>
      </w:pPr>
      <w:bookmarkStart w:id="1830" w:name="_Toc100781022"/>
      <w:bookmarkStart w:id="1831" w:name="_Toc100782247"/>
      <w:bookmarkStart w:id="1832" w:name="_Toc100782371"/>
      <w:bookmarkStart w:id="1833" w:name="_Toc100782500"/>
      <w:bookmarkStart w:id="1834" w:name="_Toc100782629"/>
      <w:bookmarkStart w:id="1835" w:name="_Toc104257768"/>
      <w:bookmarkStart w:id="1836" w:name="_Toc104257942"/>
      <w:bookmarkStart w:id="1837" w:name="_Toc104299483"/>
      <w:bookmarkStart w:id="1838" w:name="_Toc112768483"/>
      <w:bookmarkStart w:id="1839" w:name="_Toc112768771"/>
      <w:bookmarkStart w:id="1840" w:name="_Toc112769011"/>
      <w:bookmarkStart w:id="1841" w:name="_Toc112772447"/>
      <w:bookmarkStart w:id="1842" w:name="_Toc112864122"/>
      <w:bookmarkStart w:id="1843" w:name="_Toc112865264"/>
      <w:bookmarkStart w:id="1844" w:name="_Toc117042718"/>
      <w:bookmarkStart w:id="1845" w:name="_Toc125976095"/>
      <w:bookmarkStart w:id="1846" w:name="_Toc128724971"/>
      <w:r w:rsidRPr="00DF048C">
        <w:rPr>
          <w:lang w:eastAsia="zh-CN"/>
        </w:rPr>
        <w:t>6.</w:t>
      </w:r>
      <w:r w:rsidR="00B93B73" w:rsidRPr="00DF048C">
        <w:rPr>
          <w:lang w:eastAsia="zh-CN"/>
        </w:rPr>
        <w:t>1</w:t>
      </w:r>
      <w:r w:rsidR="00B93B73" w:rsidRPr="00DF048C">
        <w:rPr>
          <w:rFonts w:eastAsia="SimSun"/>
          <w:lang w:eastAsia="zh-CN"/>
        </w:rPr>
        <w:t>0</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5A7FDBA0" w14:textId="77777777" w:rsidR="00BE53F6" w:rsidRPr="00DF048C" w:rsidRDefault="00BE53F6" w:rsidP="00BE53F6">
      <w:r w:rsidRPr="00DF048C">
        <w:t xml:space="preserve">The solution has impacts </w:t>
      </w:r>
      <w:r w:rsidRPr="00DF048C">
        <w:rPr>
          <w:rFonts w:eastAsia="SimSun"/>
          <w:lang w:eastAsia="zh-CN"/>
        </w:rPr>
        <w:t>on</w:t>
      </w:r>
      <w:r w:rsidRPr="00DF048C">
        <w:t xml:space="preserve"> the following entities:</w:t>
      </w:r>
    </w:p>
    <w:p w14:paraId="7619764B" w14:textId="77777777" w:rsidR="00BE53F6" w:rsidRPr="00DF048C" w:rsidRDefault="00BE53F6" w:rsidP="00BE53F6">
      <w:pPr>
        <w:rPr>
          <w:rFonts w:eastAsia="SimSun"/>
          <w:lang w:eastAsia="zh-CN"/>
        </w:rPr>
      </w:pPr>
      <w:r w:rsidRPr="00DF048C">
        <w:t>UE(s):</w:t>
      </w:r>
    </w:p>
    <w:p w14:paraId="13EF191B" w14:textId="77777777" w:rsidR="003C11F7" w:rsidRDefault="003C11F7" w:rsidP="00BE53F6">
      <w:pPr>
        <w:pStyle w:val="B1"/>
        <w:rPr>
          <w:rFonts w:eastAsia="SimSun"/>
          <w:lang w:eastAsia="zh-CN"/>
        </w:rPr>
      </w:pPr>
      <w:r>
        <w:rPr>
          <w:rFonts w:eastAsia="SimSun"/>
          <w:lang w:eastAsia="zh-CN"/>
        </w:rPr>
        <w:t>-</w:t>
      </w:r>
      <w:r>
        <w:rPr>
          <w:rFonts w:eastAsia="SimSun"/>
          <w:lang w:eastAsia="zh-CN"/>
        </w:rPr>
        <w:tab/>
        <w:t>Support ranging service exposure.</w:t>
      </w:r>
    </w:p>
    <w:p w14:paraId="42DBA1FB" w14:textId="44BE7903" w:rsidR="003C11F7" w:rsidRDefault="003C11F7" w:rsidP="00BE53F6">
      <w:pPr>
        <w:pStyle w:val="B1"/>
        <w:rPr>
          <w:rFonts w:eastAsia="SimSun"/>
          <w:lang w:eastAsia="zh-CN"/>
        </w:rPr>
      </w:pPr>
      <w:r>
        <w:rPr>
          <w:rFonts w:eastAsia="SimSun"/>
          <w:lang w:eastAsia="zh-CN"/>
        </w:rPr>
        <w:t>-</w:t>
      </w:r>
      <w:r>
        <w:rPr>
          <w:rFonts w:eastAsia="SimSun"/>
          <w:lang w:eastAsia="zh-CN"/>
        </w:rPr>
        <w:tab/>
        <w:t xml:space="preserve">support of </w:t>
      </w:r>
      <w:r w:rsidR="00BD0545">
        <w:rPr>
          <w:rFonts w:eastAsia="SimSun"/>
          <w:lang w:eastAsia="zh-CN"/>
        </w:rPr>
        <w:t xml:space="preserve">invoking </w:t>
      </w:r>
      <w:r>
        <w:rPr>
          <w:rFonts w:eastAsia="SimSun"/>
          <w:lang w:eastAsia="zh-CN"/>
        </w:rPr>
        <w:t>the ranging service.</w:t>
      </w:r>
    </w:p>
    <w:p w14:paraId="3CD721CD" w14:textId="4A8D9DD8" w:rsidR="003C11F7" w:rsidRDefault="003C11F7" w:rsidP="00BE53F6">
      <w:pPr>
        <w:pStyle w:val="B1"/>
        <w:rPr>
          <w:rFonts w:eastAsia="SimSun"/>
          <w:lang w:eastAsia="zh-CN"/>
        </w:rPr>
      </w:pPr>
      <w:r>
        <w:rPr>
          <w:rFonts w:eastAsia="SimSun"/>
          <w:lang w:eastAsia="zh-CN"/>
        </w:rPr>
        <w:t>-</w:t>
      </w:r>
      <w:r>
        <w:rPr>
          <w:rFonts w:eastAsia="SimSun"/>
          <w:lang w:eastAsia="zh-CN"/>
        </w:rPr>
        <w:tab/>
        <w:t xml:space="preserve">support </w:t>
      </w:r>
      <w:r w:rsidR="00BD0545">
        <w:rPr>
          <w:rFonts w:eastAsia="SimSun"/>
          <w:lang w:eastAsia="zh-CN"/>
        </w:rPr>
        <w:t>R</w:t>
      </w:r>
      <w:r>
        <w:rPr>
          <w:rFonts w:eastAsia="SimSun"/>
          <w:lang w:eastAsia="zh-CN"/>
        </w:rPr>
        <w:t>anging</w:t>
      </w:r>
      <w:r w:rsidR="00BD0545">
        <w:rPr>
          <w:rFonts w:eastAsia="SimSun"/>
          <w:lang w:eastAsia="zh-CN"/>
        </w:rPr>
        <w:t>/Sidelink</w:t>
      </w:r>
      <w:r>
        <w:rPr>
          <w:rFonts w:eastAsia="SimSun"/>
          <w:lang w:eastAsia="zh-CN"/>
        </w:rPr>
        <w:t xml:space="preserve"> positioning over the PC5.</w:t>
      </w:r>
    </w:p>
    <w:p w14:paraId="01344266" w14:textId="2FFB80E1" w:rsidR="00167EC7" w:rsidRPr="00DF048C" w:rsidRDefault="00167EC7" w:rsidP="00167EC7">
      <w:pPr>
        <w:pStyle w:val="Heading2"/>
      </w:pPr>
      <w:bookmarkStart w:id="1847" w:name="_Toc100781023"/>
      <w:bookmarkStart w:id="1848" w:name="_Toc100782248"/>
      <w:bookmarkStart w:id="1849" w:name="_Toc100782372"/>
      <w:bookmarkStart w:id="1850" w:name="_Toc100782501"/>
      <w:bookmarkStart w:id="1851" w:name="_Toc100782630"/>
      <w:bookmarkStart w:id="1852" w:name="_Toc104257769"/>
      <w:bookmarkStart w:id="1853" w:name="_Toc104257943"/>
      <w:bookmarkStart w:id="1854" w:name="_Toc104299484"/>
      <w:bookmarkStart w:id="1855" w:name="_Toc112768484"/>
      <w:bookmarkStart w:id="1856" w:name="_Toc112768772"/>
      <w:bookmarkStart w:id="1857" w:name="_Toc112769012"/>
      <w:bookmarkStart w:id="1858" w:name="_Toc112772448"/>
      <w:bookmarkStart w:id="1859" w:name="_Toc112864123"/>
      <w:bookmarkStart w:id="1860" w:name="_Toc112865265"/>
      <w:bookmarkStart w:id="1861" w:name="_Toc117042719"/>
      <w:bookmarkStart w:id="1862" w:name="_Toc125976096"/>
      <w:bookmarkStart w:id="1863" w:name="_Toc128724972"/>
      <w:r w:rsidRPr="00DF048C">
        <w:rPr>
          <w:lang w:eastAsia="zh-CN"/>
        </w:rPr>
        <w:t>6.11</w:t>
      </w:r>
      <w:r w:rsidRPr="00DF048C">
        <w:rPr>
          <w:lang w:eastAsia="ko-KR"/>
        </w:rPr>
        <w:tab/>
      </w:r>
      <w:r w:rsidRPr="00DF048C">
        <w:t>Solution</w:t>
      </w:r>
      <w:r w:rsidRPr="00DF048C">
        <w:rPr>
          <w:lang w:eastAsia="zh-CN"/>
        </w:rPr>
        <w:t xml:space="preserve"> #11</w:t>
      </w:r>
      <w:r w:rsidRPr="00DF048C">
        <w:t>: UE using exposure API</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4CE3ED04" w14:textId="590716C0" w:rsidR="00167EC7" w:rsidRPr="00DF048C" w:rsidRDefault="00167EC7" w:rsidP="00167EC7">
      <w:pPr>
        <w:pStyle w:val="Heading3"/>
      </w:pPr>
      <w:bookmarkStart w:id="1864" w:name="_Toc100781024"/>
      <w:bookmarkStart w:id="1865" w:name="_Toc100782249"/>
      <w:bookmarkStart w:id="1866" w:name="_Toc100782373"/>
      <w:bookmarkStart w:id="1867" w:name="_Toc100782502"/>
      <w:bookmarkStart w:id="1868" w:name="_Toc100782631"/>
      <w:bookmarkStart w:id="1869" w:name="_Toc104257770"/>
      <w:bookmarkStart w:id="1870" w:name="_Toc104257944"/>
      <w:bookmarkStart w:id="1871" w:name="_Toc104299485"/>
      <w:bookmarkStart w:id="1872" w:name="_Toc112768485"/>
      <w:bookmarkStart w:id="1873" w:name="_Toc112768773"/>
      <w:bookmarkStart w:id="1874" w:name="_Toc112769013"/>
      <w:bookmarkStart w:id="1875" w:name="_Toc112772449"/>
      <w:bookmarkStart w:id="1876" w:name="_Toc112864124"/>
      <w:bookmarkStart w:id="1877" w:name="_Toc112865266"/>
      <w:bookmarkStart w:id="1878" w:name="_Toc117042720"/>
      <w:bookmarkStart w:id="1879" w:name="_Toc125976097"/>
      <w:bookmarkStart w:id="1880" w:name="_Toc128724973"/>
      <w:r w:rsidRPr="00DF048C">
        <w:t>6.</w:t>
      </w:r>
      <w:r w:rsidRPr="00DF048C">
        <w:rPr>
          <w:lang w:eastAsia="zh-CN"/>
        </w:rPr>
        <w:t>11</w:t>
      </w:r>
      <w:r w:rsidRPr="00DF048C">
        <w:t>.1</w:t>
      </w:r>
      <w:r w:rsidRPr="00DF048C">
        <w:tab/>
      </w:r>
      <w:bookmarkEnd w:id="1864"/>
      <w:bookmarkEnd w:id="1865"/>
      <w:bookmarkEnd w:id="1866"/>
      <w:bookmarkEnd w:id="1867"/>
      <w:bookmarkEnd w:id="1868"/>
      <w:r w:rsidR="00407AD6" w:rsidRPr="00DF048C">
        <w:rPr>
          <w:lang w:eastAsia="zh-CN"/>
        </w:rPr>
        <w:t>General</w:t>
      </w:r>
      <w:bookmarkEnd w:id="1869"/>
      <w:bookmarkEnd w:id="1870"/>
      <w:bookmarkEnd w:id="1871"/>
      <w:bookmarkEnd w:id="1872"/>
      <w:bookmarkEnd w:id="1873"/>
      <w:bookmarkEnd w:id="1874"/>
      <w:bookmarkEnd w:id="1875"/>
      <w:bookmarkEnd w:id="1876"/>
      <w:bookmarkEnd w:id="1877"/>
      <w:bookmarkEnd w:id="1878"/>
      <w:bookmarkEnd w:id="1879"/>
      <w:bookmarkEnd w:id="1880"/>
    </w:p>
    <w:p w14:paraId="5F088181" w14:textId="09AB1E75" w:rsidR="00167EC7" w:rsidRPr="00DF048C" w:rsidRDefault="003C11F7" w:rsidP="00167EC7">
      <w:pPr>
        <w:rPr>
          <w:lang w:eastAsia="zh-CN"/>
        </w:rPr>
      </w:pPr>
      <w:r>
        <w:rPr>
          <w:lang w:eastAsia="zh-CN"/>
        </w:rPr>
        <w:t>This solution relates the KI#6 and proposes a solution where a UE can use exposure API over user plane to access the Ranging and sidelink positioning service exposure.</w:t>
      </w:r>
    </w:p>
    <w:p w14:paraId="645D0901" w14:textId="30AFBEB4" w:rsidR="00167EC7" w:rsidRPr="00DF048C" w:rsidRDefault="00167EC7" w:rsidP="00167EC7">
      <w:pPr>
        <w:pStyle w:val="Heading3"/>
      </w:pPr>
      <w:bookmarkStart w:id="1881" w:name="_Toc100781025"/>
      <w:bookmarkStart w:id="1882" w:name="_Toc100782250"/>
      <w:bookmarkStart w:id="1883" w:name="_Toc100782374"/>
      <w:bookmarkStart w:id="1884" w:name="_Toc100782503"/>
      <w:bookmarkStart w:id="1885" w:name="_Toc100782632"/>
      <w:bookmarkStart w:id="1886" w:name="_Toc104257771"/>
      <w:bookmarkStart w:id="1887" w:name="_Toc104257945"/>
      <w:bookmarkStart w:id="1888" w:name="_Toc104299486"/>
      <w:bookmarkStart w:id="1889" w:name="_Toc112768486"/>
      <w:bookmarkStart w:id="1890" w:name="_Toc112768774"/>
      <w:bookmarkStart w:id="1891" w:name="_Toc112769014"/>
      <w:bookmarkStart w:id="1892" w:name="_Toc112772450"/>
      <w:bookmarkStart w:id="1893" w:name="_Toc112864125"/>
      <w:bookmarkStart w:id="1894" w:name="_Toc112865267"/>
      <w:bookmarkStart w:id="1895" w:name="_Toc117042721"/>
      <w:bookmarkStart w:id="1896" w:name="_Toc125976098"/>
      <w:bookmarkStart w:id="1897" w:name="_Toc128724974"/>
      <w:r w:rsidRPr="00DF048C">
        <w:t>6.</w:t>
      </w:r>
      <w:r w:rsidRPr="00DF048C">
        <w:rPr>
          <w:lang w:eastAsia="zh-CN"/>
        </w:rPr>
        <w:t>11</w:t>
      </w:r>
      <w:r w:rsidRPr="00DF048C">
        <w:t>.2</w:t>
      </w:r>
      <w:r w:rsidRPr="00DF048C">
        <w:tab/>
        <w:t>Functional Description</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602F4EB7" w14:textId="77777777" w:rsidR="00167EC7" w:rsidRPr="00DF048C" w:rsidRDefault="00167EC7" w:rsidP="00167EC7">
      <w:pPr>
        <w:rPr>
          <w:lang w:eastAsia="zh-CN"/>
        </w:rPr>
      </w:pPr>
      <w:r w:rsidRPr="00DF048C">
        <w:rPr>
          <w:lang w:eastAsia="zh-CN"/>
        </w:rPr>
        <w:t>This solution addresses KI#6 and the following principles are used:</w:t>
      </w:r>
    </w:p>
    <w:p w14:paraId="3E9DB97B" w14:textId="77777777" w:rsidR="003C11F7" w:rsidRDefault="003C11F7" w:rsidP="003C11F7">
      <w:pPr>
        <w:pStyle w:val="B1"/>
        <w:rPr>
          <w:lang w:eastAsia="zh-CN"/>
        </w:rPr>
      </w:pPr>
      <w:r>
        <w:rPr>
          <w:lang w:eastAsia="zh-CN"/>
        </w:rPr>
        <w:t>-</w:t>
      </w:r>
      <w:r>
        <w:rPr>
          <w:lang w:eastAsia="zh-CN"/>
        </w:rPr>
        <w:tab/>
        <w:t>UE register and include in the registration request that it would like to use the service API for Ranging and Sidelink positioning.</w:t>
      </w:r>
    </w:p>
    <w:p w14:paraId="39B3B0B8" w14:textId="77777777" w:rsidR="003C11F7" w:rsidRDefault="003C11F7" w:rsidP="003C11F7">
      <w:pPr>
        <w:pStyle w:val="B1"/>
        <w:rPr>
          <w:lang w:eastAsia="zh-CN"/>
        </w:rPr>
      </w:pPr>
      <w:r>
        <w:rPr>
          <w:lang w:eastAsia="zh-CN"/>
        </w:rPr>
        <w:t>-</w:t>
      </w:r>
      <w:r>
        <w:rPr>
          <w:lang w:eastAsia="zh-CN"/>
        </w:rPr>
        <w:tab/>
        <w:t>The AMF validate with the UDM that the UE is authorized to use the service API</w:t>
      </w:r>
    </w:p>
    <w:p w14:paraId="1A93A5E6" w14:textId="31DCC11E" w:rsidR="003C11F7" w:rsidRDefault="003C11F7" w:rsidP="003C11F7">
      <w:pPr>
        <w:pStyle w:val="B1"/>
        <w:rPr>
          <w:lang w:eastAsia="zh-CN"/>
        </w:rPr>
      </w:pPr>
      <w:r>
        <w:rPr>
          <w:lang w:eastAsia="zh-CN"/>
        </w:rPr>
        <w:t>-</w:t>
      </w:r>
      <w:r>
        <w:rPr>
          <w:lang w:eastAsia="zh-CN"/>
        </w:rPr>
        <w:tab/>
        <w:t xml:space="preserve">The AMF provides to the UE the </w:t>
      </w:r>
      <w:r w:rsidR="001F671C">
        <w:rPr>
          <w:lang w:eastAsia="zh-CN"/>
        </w:rPr>
        <w:t>"</w:t>
      </w:r>
      <w:r>
        <w:rPr>
          <w:lang w:eastAsia="zh-CN"/>
        </w:rPr>
        <w:t>Onboarding Enrolment Information</w:t>
      </w:r>
      <w:r w:rsidR="001F671C">
        <w:rPr>
          <w:lang w:eastAsia="zh-CN"/>
        </w:rPr>
        <w:t>"</w:t>
      </w:r>
      <w:r>
        <w:rPr>
          <w:lang w:eastAsia="zh-CN"/>
        </w:rPr>
        <w:t xml:space="preserve"> in the Registration Accept message</w:t>
      </w:r>
    </w:p>
    <w:p w14:paraId="7689827B" w14:textId="4FC97FEB" w:rsidR="003C11F7" w:rsidRDefault="003C11F7" w:rsidP="003C11F7">
      <w:pPr>
        <w:pStyle w:val="B1"/>
        <w:rPr>
          <w:lang w:eastAsia="zh-CN"/>
        </w:rPr>
      </w:pPr>
      <w:r>
        <w:rPr>
          <w:lang w:eastAsia="zh-CN"/>
        </w:rPr>
        <w:t>-</w:t>
      </w:r>
      <w:r>
        <w:rPr>
          <w:lang w:eastAsia="zh-CN"/>
        </w:rPr>
        <w:tab/>
        <w:t xml:space="preserve">When the UE decides to use the service API it follows the procedures specified in </w:t>
      </w:r>
      <w:r w:rsidR="006D34D6">
        <w:rPr>
          <w:lang w:eastAsia="zh-CN"/>
        </w:rPr>
        <w:t>TS 23.222 [</w:t>
      </w:r>
      <w:r>
        <w:rPr>
          <w:lang w:eastAsia="zh-CN"/>
        </w:rPr>
        <w:t>12].</w:t>
      </w:r>
    </w:p>
    <w:p w14:paraId="7183DC30" w14:textId="093D00B4" w:rsidR="003C11F7" w:rsidRDefault="003C11F7" w:rsidP="00167EC7">
      <w:pPr>
        <w:pStyle w:val="B2"/>
        <w:rPr>
          <w:lang w:eastAsia="zh-CN"/>
        </w:rPr>
      </w:pPr>
      <w:r>
        <w:rPr>
          <w:lang w:eastAsia="zh-CN"/>
        </w:rPr>
        <w:t>-</w:t>
      </w:r>
      <w:r>
        <w:rPr>
          <w:lang w:eastAsia="zh-CN"/>
        </w:rPr>
        <w:tab/>
        <w:t xml:space="preserve">The UE start by performing the Onboarding of an API Invoker procedure in clause 8.1 ofTS.23.222 [12] and uses the received </w:t>
      </w:r>
      <w:r w:rsidR="001F671C">
        <w:rPr>
          <w:lang w:eastAsia="zh-CN"/>
        </w:rPr>
        <w:t>"</w:t>
      </w:r>
      <w:r>
        <w:rPr>
          <w:lang w:eastAsia="zh-CN"/>
        </w:rPr>
        <w:t>Onboarding Enrolment Information</w:t>
      </w:r>
      <w:r w:rsidR="001F671C">
        <w:rPr>
          <w:lang w:eastAsia="zh-CN"/>
        </w:rPr>
        <w:t>"</w:t>
      </w:r>
      <w:r>
        <w:rPr>
          <w:lang w:eastAsia="zh-CN"/>
        </w:rPr>
        <w:t xml:space="preserve"> in the security procedures as specified in clause 6.1 of </w:t>
      </w:r>
      <w:r w:rsidR="006D34D6">
        <w:rPr>
          <w:lang w:eastAsia="zh-CN"/>
        </w:rPr>
        <w:t>TS 33.122 [</w:t>
      </w:r>
      <w:r>
        <w:rPr>
          <w:lang w:eastAsia="zh-CN"/>
        </w:rPr>
        <w:t>13].</w:t>
      </w:r>
    </w:p>
    <w:p w14:paraId="191A214B" w14:textId="5D186B31" w:rsidR="003C11F7" w:rsidRDefault="003C11F7" w:rsidP="00167EC7">
      <w:pPr>
        <w:pStyle w:val="B2"/>
        <w:rPr>
          <w:lang w:eastAsia="zh-CN"/>
        </w:rPr>
      </w:pPr>
      <w:r>
        <w:rPr>
          <w:lang w:eastAsia="zh-CN"/>
        </w:rPr>
        <w:t>-</w:t>
      </w:r>
      <w:r>
        <w:rPr>
          <w:lang w:eastAsia="zh-CN"/>
        </w:rPr>
        <w:tab/>
        <w:t xml:space="preserve">Once Onboarded the UE performs the procedure for </w:t>
      </w:r>
      <w:r w:rsidR="001F671C">
        <w:rPr>
          <w:lang w:eastAsia="zh-CN"/>
        </w:rPr>
        <w:t>"</w:t>
      </w:r>
      <w:r>
        <w:rPr>
          <w:lang w:eastAsia="zh-CN"/>
        </w:rPr>
        <w:t>API invoker obtaining authorization to access service API</w:t>
      </w:r>
      <w:r w:rsidR="001F671C">
        <w:rPr>
          <w:lang w:eastAsia="zh-CN"/>
        </w:rPr>
        <w:t>"</w:t>
      </w:r>
      <w:r>
        <w:rPr>
          <w:lang w:eastAsia="zh-CN"/>
        </w:rPr>
        <w:t>. The Service API here is the Ranging and SL positioning service exposure API, which is assumed to be specified for Key Issue #7.</w:t>
      </w:r>
    </w:p>
    <w:p w14:paraId="1F44A4EA" w14:textId="77777777" w:rsidR="003C11F7" w:rsidRDefault="003C11F7" w:rsidP="00167EC7">
      <w:pPr>
        <w:pStyle w:val="B2"/>
        <w:rPr>
          <w:lang w:eastAsia="zh-CN"/>
        </w:rPr>
      </w:pPr>
      <w:r>
        <w:rPr>
          <w:lang w:eastAsia="zh-CN"/>
        </w:rPr>
        <w:t>-</w:t>
      </w:r>
      <w:r>
        <w:rPr>
          <w:lang w:eastAsia="zh-CN"/>
        </w:rPr>
        <w:tab/>
        <w:t>The UE can now use the Service API as specified for Ranging and SL positioning service exposure.</w:t>
      </w:r>
    </w:p>
    <w:p w14:paraId="3F532A87" w14:textId="69FC62CA" w:rsidR="00167EC7" w:rsidRPr="00DF048C" w:rsidRDefault="00DF048C" w:rsidP="00167EC7">
      <w:pPr>
        <w:pStyle w:val="NO"/>
        <w:rPr>
          <w:lang w:eastAsia="zh-CN"/>
        </w:rPr>
      </w:pPr>
      <w:r>
        <w:rPr>
          <w:lang w:eastAsia="zh-CN"/>
        </w:rPr>
        <w:t>NOTE:</w:t>
      </w:r>
      <w:r>
        <w:rPr>
          <w:lang w:eastAsia="zh-CN"/>
        </w:rPr>
        <w:tab/>
      </w:r>
      <w:r w:rsidR="00167EC7" w:rsidRPr="00DF048C">
        <w:rPr>
          <w:lang w:eastAsia="zh-CN"/>
        </w:rPr>
        <w:t>Key Issue 7 address the Service API to be used by Application Functions and this solution reuses this Service API and it therefore not further detailed.</w:t>
      </w:r>
    </w:p>
    <w:p w14:paraId="74934F63" w14:textId="3BD8062F" w:rsidR="00167EC7" w:rsidRPr="00DF048C" w:rsidRDefault="00167EC7" w:rsidP="00167EC7">
      <w:pPr>
        <w:pStyle w:val="Heading3"/>
      </w:pPr>
      <w:bookmarkStart w:id="1898" w:name="_Toc100781026"/>
      <w:bookmarkStart w:id="1899" w:name="_Toc100782251"/>
      <w:bookmarkStart w:id="1900" w:name="_Toc100782375"/>
      <w:bookmarkStart w:id="1901" w:name="_Toc100782504"/>
      <w:bookmarkStart w:id="1902" w:name="_Toc100782633"/>
      <w:bookmarkStart w:id="1903" w:name="_Toc104257772"/>
      <w:bookmarkStart w:id="1904" w:name="_Toc104257946"/>
      <w:bookmarkStart w:id="1905" w:name="_Toc104299487"/>
      <w:bookmarkStart w:id="1906" w:name="_Toc112768487"/>
      <w:bookmarkStart w:id="1907" w:name="_Toc112768775"/>
      <w:bookmarkStart w:id="1908" w:name="_Toc112769015"/>
      <w:bookmarkStart w:id="1909" w:name="_Toc112772451"/>
      <w:bookmarkStart w:id="1910" w:name="_Toc112864126"/>
      <w:bookmarkStart w:id="1911" w:name="_Toc112865268"/>
      <w:bookmarkStart w:id="1912" w:name="_Toc117042722"/>
      <w:bookmarkStart w:id="1913" w:name="_Toc125976099"/>
      <w:bookmarkStart w:id="1914" w:name="_Toc128724975"/>
      <w:r w:rsidRPr="00DF048C">
        <w:lastRenderedPageBreak/>
        <w:t>6.</w:t>
      </w:r>
      <w:r w:rsidR="000B5B47" w:rsidRPr="00DF048C">
        <w:rPr>
          <w:lang w:eastAsia="zh-CN"/>
        </w:rPr>
        <w:t>11</w:t>
      </w:r>
      <w:r w:rsidRPr="00DF048C">
        <w:t>.</w:t>
      </w:r>
      <w:r w:rsidRPr="00DF048C">
        <w:rPr>
          <w:lang w:eastAsia="zh-CN"/>
        </w:rPr>
        <w:t>3</w:t>
      </w:r>
      <w:r w:rsidRPr="00DF048C">
        <w:tab/>
        <w:t>Procedures</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52597AB5" w14:textId="6ECC3CF1" w:rsidR="00167EC7" w:rsidRPr="00DF048C" w:rsidRDefault="00167EC7" w:rsidP="00167EC7">
      <w:pPr>
        <w:pStyle w:val="Heading4"/>
      </w:pPr>
      <w:bookmarkStart w:id="1915" w:name="_Toc100781027"/>
      <w:bookmarkStart w:id="1916" w:name="_Toc100782252"/>
      <w:bookmarkStart w:id="1917" w:name="_Toc100782376"/>
      <w:bookmarkStart w:id="1918" w:name="_Toc100782505"/>
      <w:bookmarkStart w:id="1919" w:name="_Toc100782634"/>
      <w:bookmarkStart w:id="1920" w:name="_Toc104299488"/>
      <w:bookmarkStart w:id="1921" w:name="_Toc112768488"/>
      <w:bookmarkStart w:id="1922" w:name="_Toc112768776"/>
      <w:bookmarkStart w:id="1923" w:name="_Toc112769016"/>
      <w:bookmarkStart w:id="1924" w:name="_Toc112772452"/>
      <w:bookmarkStart w:id="1925" w:name="_Toc112864127"/>
      <w:bookmarkStart w:id="1926" w:name="_Toc112865269"/>
      <w:bookmarkStart w:id="1927" w:name="_Toc125976100"/>
      <w:bookmarkStart w:id="1928" w:name="_Toc128724976"/>
      <w:r w:rsidRPr="00DF048C">
        <w:t>6.</w:t>
      </w:r>
      <w:r w:rsidR="000B5B47" w:rsidRPr="00DF048C">
        <w:rPr>
          <w:lang w:eastAsia="zh-CN"/>
        </w:rPr>
        <w:t>11</w:t>
      </w:r>
      <w:r w:rsidRPr="00DF048C">
        <w:t>.3.1</w:t>
      </w:r>
      <w:r w:rsidRPr="00DF048C">
        <w:tab/>
        <w:t>UE access to Ranging and sidelink positioning service exposure.</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4DC54167" w14:textId="2C0F1D36" w:rsidR="00167EC7" w:rsidRPr="00DF048C" w:rsidRDefault="000B5B47" w:rsidP="00167EC7">
      <w:pPr>
        <w:pStyle w:val="TH"/>
      </w:pPr>
      <w:r w:rsidRPr="00DF048C">
        <w:object w:dxaOrig="8715" w:dyaOrig="5595" w14:anchorId="3ED4B518">
          <v:shape id="_x0000_i1054" type="#_x0000_t75" style="width:480.9pt;height:308.4pt" o:ole="">
            <v:imagedata r:id="rId68" o:title=""/>
          </v:shape>
          <o:OLEObject Type="Embed" ProgID="Visio.Drawing.15" ShapeID="_x0000_i1054" DrawAspect="Content" ObjectID="_1739339799" r:id="rId69"/>
        </w:object>
      </w:r>
    </w:p>
    <w:p w14:paraId="236AE97B" w14:textId="3DF05A09" w:rsidR="00167EC7" w:rsidRPr="00DF048C" w:rsidRDefault="00167EC7" w:rsidP="00167EC7">
      <w:pPr>
        <w:pStyle w:val="TF"/>
      </w:pPr>
      <w:r w:rsidRPr="00DF048C">
        <w:t>Figure 6.</w:t>
      </w:r>
      <w:r w:rsidR="000B5B47" w:rsidRPr="00DF048C">
        <w:t>11</w:t>
      </w:r>
      <w:r w:rsidRPr="00DF048C">
        <w:t>.3.1-1: UE access to Ranging and sidelink positioning service exposure</w:t>
      </w:r>
    </w:p>
    <w:p w14:paraId="06C84396" w14:textId="4FD3BC4E" w:rsidR="003C11F7" w:rsidRDefault="003C11F7" w:rsidP="00167EC7">
      <w:pPr>
        <w:pStyle w:val="B1"/>
      </w:pPr>
      <w:r>
        <w:t>1.</w:t>
      </w:r>
      <w:r>
        <w:tab/>
        <w:t>The UE send a Registration Request that includes an indication that the UE would like access to the Ranging and sidelink positioning service exposure provided via the NEF. This indication could be included within the UE and Network capability exchange or explicitly signalled.</w:t>
      </w:r>
    </w:p>
    <w:p w14:paraId="5A69239C" w14:textId="77777777" w:rsidR="003C11F7" w:rsidRDefault="003C11F7" w:rsidP="00167EC7">
      <w:pPr>
        <w:pStyle w:val="B1"/>
      </w:pPr>
      <w:r>
        <w:t>2.</w:t>
      </w:r>
      <w:r>
        <w:tab/>
        <w:t>The AMF obtains the Ranging and sidelink positioning subscription data by invoking the Nudm_SDM_Get.</w:t>
      </w:r>
    </w:p>
    <w:p w14:paraId="795EC39B" w14:textId="5D6D3E1C" w:rsidR="00167EC7" w:rsidRPr="00DF048C" w:rsidRDefault="00092FB4" w:rsidP="00167EC7">
      <w:pPr>
        <w:pStyle w:val="NO"/>
      </w:pPr>
      <w:r>
        <w:t>NOTE </w:t>
      </w:r>
      <w:r w:rsidR="00167EC7" w:rsidRPr="00DF048C">
        <w:t>1:</w:t>
      </w:r>
      <w:r w:rsidR="003C11F7">
        <w:tab/>
      </w:r>
      <w:r w:rsidR="00167EC7" w:rsidRPr="00DF048C">
        <w:t>It is assumed that the authorization information to use the Ranging and sidelink positioning service is stored in the UE</w:t>
      </w:r>
      <w:r w:rsidR="001F671C">
        <w:t>'</w:t>
      </w:r>
      <w:r w:rsidR="00167EC7" w:rsidRPr="00DF048C">
        <w:t>s subscription data.</w:t>
      </w:r>
    </w:p>
    <w:p w14:paraId="43830573" w14:textId="18BC2110" w:rsidR="00167EC7" w:rsidRPr="00DF048C" w:rsidRDefault="003C11F7" w:rsidP="00167EC7">
      <w:pPr>
        <w:pStyle w:val="B1"/>
      </w:pPr>
      <w:r>
        <w:t>3.</w:t>
      </w:r>
      <w:r>
        <w:tab/>
        <w:t xml:space="preserve">The UDM provides the Ranging and sidelink positioning subscription data to the AMF. The AMF verifies that the UE is authorized to use the service API. The Ranging and sidelink positioning subscription data also include the information that the UE needs for the initial Onboarding process as described in </w:t>
      </w:r>
      <w:r w:rsidR="006D34D6">
        <w:t>TS 23.222 [</w:t>
      </w:r>
      <w:r>
        <w:t xml:space="preserve">12] and </w:t>
      </w:r>
      <w:r w:rsidR="006D34D6">
        <w:t>TS 33.122 [</w:t>
      </w:r>
      <w:r>
        <w:t>13].</w:t>
      </w:r>
    </w:p>
    <w:p w14:paraId="1474D53C" w14:textId="2DBE264F" w:rsidR="00167EC7" w:rsidRPr="00DF048C" w:rsidRDefault="00092FB4" w:rsidP="00167EC7">
      <w:pPr>
        <w:pStyle w:val="NO"/>
      </w:pPr>
      <w:r>
        <w:t>NOTE </w:t>
      </w:r>
      <w:r w:rsidR="00167EC7" w:rsidRPr="00DF048C">
        <w:t>2:</w:t>
      </w:r>
      <w:r w:rsidR="003C11F7">
        <w:tab/>
      </w:r>
      <w:r w:rsidR="00167EC7" w:rsidRPr="00DF048C">
        <w:t xml:space="preserve">More NF e.g. UDR, AUSF may be involved in this step. SA3 will need to specify how and where the information for onboarding is generate and stored. In </w:t>
      </w:r>
      <w:r w:rsidR="006D34D6" w:rsidRPr="00DF048C">
        <w:t>TS</w:t>
      </w:r>
      <w:r w:rsidR="006D34D6">
        <w:t> </w:t>
      </w:r>
      <w:r w:rsidR="006D34D6" w:rsidRPr="00DF048C">
        <w:t>33.122</w:t>
      </w:r>
      <w:r w:rsidR="006D34D6">
        <w:t> </w:t>
      </w:r>
      <w:r w:rsidR="006D34D6" w:rsidRPr="00DF048C">
        <w:t>[</w:t>
      </w:r>
      <w:r w:rsidR="000B5B47" w:rsidRPr="00DF048C">
        <w:t>13</w:t>
      </w:r>
      <w:r w:rsidR="00167EC7" w:rsidRPr="00DF048C">
        <w:t>] the information for onboarding is called Onboarding Enrolment Information.</w:t>
      </w:r>
    </w:p>
    <w:p w14:paraId="137BEA32" w14:textId="77777777" w:rsidR="003C11F7" w:rsidRDefault="003C11F7" w:rsidP="00167EC7">
      <w:pPr>
        <w:pStyle w:val="B1"/>
      </w:pPr>
      <w:r>
        <w:t>4.</w:t>
      </w:r>
      <w:r>
        <w:tab/>
        <w:t>The AMF includes the information for onboarding in the Registration Accept message to the UE.</w:t>
      </w:r>
    </w:p>
    <w:p w14:paraId="60CBE106" w14:textId="0245CA39" w:rsidR="003C11F7" w:rsidRDefault="003C11F7" w:rsidP="00167EC7">
      <w:pPr>
        <w:pStyle w:val="B1"/>
      </w:pPr>
      <w:r>
        <w:t>5.</w:t>
      </w:r>
      <w:r>
        <w:tab/>
        <w:t xml:space="preserve">The UE initiates the Onboarding procedure as specified in </w:t>
      </w:r>
      <w:r w:rsidR="006D34D6">
        <w:t>TS 23.222 [</w:t>
      </w:r>
      <w:r>
        <w:t>12] clause 8.1 over an PDU session that provide access to data network that is connected to the NEF.</w:t>
      </w:r>
    </w:p>
    <w:p w14:paraId="6E415FB8" w14:textId="0289BF3B" w:rsidR="003C11F7" w:rsidRDefault="003C11F7" w:rsidP="00167EC7">
      <w:pPr>
        <w:pStyle w:val="B1"/>
      </w:pPr>
      <w:r>
        <w:t>6.</w:t>
      </w:r>
      <w:r>
        <w:tab/>
        <w:t>The UE sends an obtain service API authorization request to the NEF and based on the UE</w:t>
      </w:r>
      <w:r w:rsidR="001F671C">
        <w:t>'</w:t>
      </w:r>
      <w:r>
        <w:t xml:space="preserve">s subscription information the authorization information to access the service APIs is sent to the UE in the response. See clause 8.11 of </w:t>
      </w:r>
      <w:r w:rsidR="006D34D6">
        <w:t>TS 23.222 [</w:t>
      </w:r>
      <w:r>
        <w:t>12].</w:t>
      </w:r>
    </w:p>
    <w:p w14:paraId="3176DA51" w14:textId="77777777" w:rsidR="003C11F7" w:rsidRDefault="003C11F7" w:rsidP="00167EC7">
      <w:pPr>
        <w:pStyle w:val="B1"/>
      </w:pPr>
      <w:r>
        <w:t>7.</w:t>
      </w:r>
      <w:r>
        <w:tab/>
        <w:t>The UE uses the Ranging and sidelink positioning service exposure API to gain access to Ranging and Sidelink information related to other UEs.</w:t>
      </w:r>
    </w:p>
    <w:p w14:paraId="67A8DAFB" w14:textId="2C527609" w:rsidR="00167EC7" w:rsidRPr="00DF048C" w:rsidRDefault="00092FB4" w:rsidP="003C11F7">
      <w:pPr>
        <w:pStyle w:val="NO"/>
      </w:pPr>
      <w:r>
        <w:lastRenderedPageBreak/>
        <w:t>NOTE </w:t>
      </w:r>
      <w:r w:rsidR="00167EC7" w:rsidRPr="003C11F7">
        <w:t>3:</w:t>
      </w:r>
      <w:r w:rsidR="003C11F7" w:rsidRPr="003C11F7">
        <w:tab/>
      </w:r>
      <w:r w:rsidR="00167EC7" w:rsidRPr="003C11F7">
        <w:t>The UE solution reuses this Service API proposed in solutions for Key Issue 7 address used by Application Functions</w:t>
      </w:r>
      <w:r w:rsidR="00167EC7" w:rsidRPr="00DF048C">
        <w:rPr>
          <w:lang w:eastAsia="zh-CN"/>
        </w:rPr>
        <w:t>.</w:t>
      </w:r>
    </w:p>
    <w:p w14:paraId="53E5C9D7" w14:textId="7E74B20E" w:rsidR="00167EC7" w:rsidRPr="00DF048C" w:rsidRDefault="00167EC7" w:rsidP="00167EC7">
      <w:pPr>
        <w:pStyle w:val="Heading3"/>
      </w:pPr>
      <w:bookmarkStart w:id="1929" w:name="_Toc100781028"/>
      <w:bookmarkStart w:id="1930" w:name="_Toc100782253"/>
      <w:bookmarkStart w:id="1931" w:name="_Toc100782377"/>
      <w:bookmarkStart w:id="1932" w:name="_Toc100782506"/>
      <w:bookmarkStart w:id="1933" w:name="_Toc100782635"/>
      <w:bookmarkStart w:id="1934" w:name="_Toc104257773"/>
      <w:bookmarkStart w:id="1935" w:name="_Toc104257947"/>
      <w:bookmarkStart w:id="1936" w:name="_Toc104299489"/>
      <w:bookmarkStart w:id="1937" w:name="_Toc112768489"/>
      <w:bookmarkStart w:id="1938" w:name="_Toc112768777"/>
      <w:bookmarkStart w:id="1939" w:name="_Toc112769017"/>
      <w:bookmarkStart w:id="1940" w:name="_Toc112772453"/>
      <w:bookmarkStart w:id="1941" w:name="_Toc112864128"/>
      <w:bookmarkStart w:id="1942" w:name="_Toc112865270"/>
      <w:bookmarkStart w:id="1943" w:name="_Toc117042723"/>
      <w:bookmarkStart w:id="1944" w:name="_Toc125976101"/>
      <w:bookmarkStart w:id="1945" w:name="_Toc128724977"/>
      <w:r w:rsidRPr="00DF048C">
        <w:t>6.</w:t>
      </w:r>
      <w:r w:rsidR="000A5D2A" w:rsidRPr="00DF048C">
        <w:rPr>
          <w:lang w:eastAsia="zh-CN"/>
        </w:rPr>
        <w:t>11</w:t>
      </w:r>
      <w:r w:rsidRPr="00DF048C">
        <w:t>.</w:t>
      </w:r>
      <w:r w:rsidRPr="00DF048C">
        <w:rPr>
          <w:lang w:eastAsia="zh-CN"/>
        </w:rPr>
        <w:t>4</w:t>
      </w:r>
      <w:r w:rsidRPr="00DF048C">
        <w:tab/>
        <w:t>Impacts on services, entities and interfaces</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317D2435" w14:textId="77777777" w:rsidR="00167EC7" w:rsidRPr="00DF048C" w:rsidRDefault="00167EC7" w:rsidP="00167EC7">
      <w:r w:rsidRPr="00DF048C">
        <w:t>UE:</w:t>
      </w:r>
    </w:p>
    <w:p w14:paraId="7C4E218F" w14:textId="77777777" w:rsidR="003C11F7" w:rsidRDefault="003C11F7" w:rsidP="00167EC7">
      <w:pPr>
        <w:pStyle w:val="B1"/>
      </w:pPr>
      <w:r>
        <w:t>-</w:t>
      </w:r>
      <w:r>
        <w:tab/>
        <w:t>Support Ranging and Sidelink capability exchange.</w:t>
      </w:r>
    </w:p>
    <w:p w14:paraId="7B8BF2AB" w14:textId="77777777" w:rsidR="003C11F7" w:rsidRDefault="003C11F7" w:rsidP="00167EC7">
      <w:pPr>
        <w:pStyle w:val="B1"/>
      </w:pPr>
      <w:r>
        <w:t>-</w:t>
      </w:r>
      <w:r>
        <w:tab/>
        <w:t>Support receiving the Onboarding enrolment information, to be used in the initial access to the NEF.</w:t>
      </w:r>
    </w:p>
    <w:p w14:paraId="10C53238" w14:textId="77777777" w:rsidR="00167EC7" w:rsidRPr="00DF048C" w:rsidRDefault="00167EC7" w:rsidP="00167EC7">
      <w:r w:rsidRPr="00DF048C">
        <w:t>AMF:</w:t>
      </w:r>
    </w:p>
    <w:p w14:paraId="78245094" w14:textId="43146167" w:rsidR="00167EC7" w:rsidRPr="00DF048C" w:rsidRDefault="003C11F7" w:rsidP="00167EC7">
      <w:pPr>
        <w:pStyle w:val="B1"/>
      </w:pPr>
      <w:r>
        <w:t>-</w:t>
      </w:r>
      <w:r>
        <w:tab/>
        <w:t>Support the Ranging and Sidelink capability exchange and to retrieve the Onboarding enrolment information from the NF that holds this information e.g. the UDM. Provide the Onboarding enrolment information to the UE in the Registration Accept message.</w:t>
      </w:r>
    </w:p>
    <w:p w14:paraId="24342D7C" w14:textId="158456DF" w:rsidR="00167EC7" w:rsidRPr="00DF048C" w:rsidRDefault="00167EC7" w:rsidP="00CA67ED">
      <w:r w:rsidRPr="00CA67ED">
        <w:t>UDM:</w:t>
      </w:r>
    </w:p>
    <w:p w14:paraId="00C1C14C" w14:textId="1CA346D8" w:rsidR="00167EC7" w:rsidRPr="00DF048C" w:rsidRDefault="003C11F7" w:rsidP="00167EC7">
      <w:pPr>
        <w:pStyle w:val="B1"/>
      </w:pPr>
      <w:r>
        <w:t>-</w:t>
      </w:r>
      <w:r>
        <w:tab/>
        <w:t>Store the Onboarding enrolment information and provide it to the AMF when requested.</w:t>
      </w:r>
    </w:p>
    <w:p w14:paraId="3AC5294B" w14:textId="2B4BA82F" w:rsidR="00BA6AF4" w:rsidRPr="00DF048C" w:rsidRDefault="00BA6AF4" w:rsidP="00BA6AF4">
      <w:pPr>
        <w:pStyle w:val="Heading2"/>
      </w:pPr>
      <w:bookmarkStart w:id="1946" w:name="_Toc112768490"/>
      <w:bookmarkStart w:id="1947" w:name="_Toc100781029"/>
      <w:bookmarkStart w:id="1948" w:name="_Toc100782254"/>
      <w:bookmarkStart w:id="1949" w:name="_Toc100782378"/>
      <w:bookmarkStart w:id="1950" w:name="_Toc100782507"/>
      <w:bookmarkStart w:id="1951" w:name="_Toc100782636"/>
      <w:bookmarkStart w:id="1952" w:name="_Toc104257774"/>
      <w:bookmarkStart w:id="1953" w:name="_Toc104257948"/>
      <w:bookmarkStart w:id="1954" w:name="_Toc104299490"/>
      <w:bookmarkStart w:id="1955" w:name="_Toc112768778"/>
      <w:bookmarkStart w:id="1956" w:name="_Toc112769018"/>
      <w:bookmarkStart w:id="1957" w:name="_Toc112772454"/>
      <w:bookmarkStart w:id="1958" w:name="_Toc112864129"/>
      <w:bookmarkStart w:id="1959" w:name="_Toc112865271"/>
      <w:bookmarkStart w:id="1960" w:name="_Toc117042724"/>
      <w:bookmarkStart w:id="1961" w:name="_Toc125976102"/>
      <w:bookmarkStart w:id="1962" w:name="_Toc128724978"/>
      <w:r w:rsidRPr="00DF048C">
        <w:t>6.</w:t>
      </w:r>
      <w:r w:rsidRPr="00DF048C">
        <w:rPr>
          <w:lang w:eastAsia="zh-CN"/>
        </w:rPr>
        <w:t>12</w:t>
      </w:r>
      <w:r w:rsidRPr="00DF048C">
        <w:tab/>
        <w:t>Solution #</w:t>
      </w:r>
      <w:r w:rsidR="00B1441D" w:rsidRPr="00DF048C">
        <w:rPr>
          <w:lang w:eastAsia="zh-CN"/>
        </w:rPr>
        <w:t>12</w:t>
      </w:r>
      <w:r w:rsidRPr="00DF048C">
        <w:t xml:space="preserve">: </w:t>
      </w:r>
      <w:r w:rsidR="0004001A">
        <w:t xml:space="preserve">LCS-based </w:t>
      </w:r>
      <w:r w:rsidRPr="00DF048C">
        <w:t>Ranging Service Exposure</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38CDE7A1" w14:textId="7E1B1087" w:rsidR="00BA6AF4" w:rsidRPr="00DF048C" w:rsidRDefault="00BA6AF4" w:rsidP="00BA6AF4">
      <w:pPr>
        <w:pStyle w:val="Heading3"/>
      </w:pPr>
      <w:bookmarkStart w:id="1963" w:name="_Toc100781030"/>
      <w:bookmarkStart w:id="1964" w:name="_Toc100782255"/>
      <w:bookmarkStart w:id="1965" w:name="_Toc100782379"/>
      <w:bookmarkStart w:id="1966" w:name="_Toc100782508"/>
      <w:bookmarkStart w:id="1967" w:name="_Toc100782637"/>
      <w:bookmarkStart w:id="1968" w:name="_Toc104257775"/>
      <w:bookmarkStart w:id="1969" w:name="_Toc104257949"/>
      <w:bookmarkStart w:id="1970" w:name="_Toc104299491"/>
      <w:bookmarkStart w:id="1971" w:name="_Toc112768491"/>
      <w:bookmarkStart w:id="1972" w:name="_Toc112768779"/>
      <w:bookmarkStart w:id="1973" w:name="_Toc112769019"/>
      <w:bookmarkStart w:id="1974" w:name="_Toc112772455"/>
      <w:bookmarkStart w:id="1975" w:name="_Toc112864130"/>
      <w:bookmarkStart w:id="1976" w:name="_Toc112865272"/>
      <w:bookmarkStart w:id="1977" w:name="_Toc117042725"/>
      <w:bookmarkStart w:id="1978" w:name="_Toc125976103"/>
      <w:bookmarkStart w:id="1979" w:name="_Toc128724979"/>
      <w:r w:rsidRPr="00DF048C">
        <w:t>6.</w:t>
      </w:r>
      <w:r w:rsidR="00B1441D" w:rsidRPr="00DF048C">
        <w:rPr>
          <w:lang w:eastAsia="zh-CN"/>
        </w:rPr>
        <w:t>12</w:t>
      </w:r>
      <w:r w:rsidRPr="00DF048C">
        <w:t>.1</w:t>
      </w:r>
      <w:r w:rsidRPr="00DF048C">
        <w:tab/>
        <w:t>General</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4E3BECF8" w14:textId="3A459EE6" w:rsidR="00BA6AF4" w:rsidRPr="00DF048C" w:rsidRDefault="003C11F7" w:rsidP="00BA6AF4">
      <w:r>
        <w:t xml:space="preserve">This solution addresses KI#7 as described in clause 5.7 </w:t>
      </w:r>
      <w:r w:rsidR="0004001A">
        <w:t xml:space="preserve">and KI#5 in clause 5.5 </w:t>
      </w:r>
      <w:r>
        <w:t>by proposing a ranging service exposure solution in the 5GS towards the AF</w:t>
      </w:r>
      <w:r w:rsidR="0004001A" w:rsidRPr="0004001A">
        <w:t xml:space="preserve"> </w:t>
      </w:r>
      <w:r w:rsidR="0004001A">
        <w:t xml:space="preserve">that leverages the existing ProSe-based </w:t>
      </w:r>
      <w:r w:rsidR="0004001A" w:rsidRPr="00B26694">
        <w:t>UE-to-Network Relay</w:t>
      </w:r>
      <w:r w:rsidR="0004001A">
        <w:t>ing</w:t>
      </w:r>
      <w:r w:rsidR="0004001A" w:rsidRPr="00B26694">
        <w:t xml:space="preserve"> </w:t>
      </w:r>
      <w:r w:rsidR="0004001A">
        <w:t>mechanism and the LCS architecture. Therefore, the procedure can be used both to determine relative positioning between UEs and absolute locations of UEs via ranging and sidelink positioning operations</w:t>
      </w:r>
      <w:r>
        <w:t>.</w:t>
      </w:r>
    </w:p>
    <w:p w14:paraId="6BFECBFE" w14:textId="5C9AB921" w:rsidR="00BA6AF4" w:rsidRPr="00DF048C" w:rsidRDefault="00BA6AF4" w:rsidP="00BA6AF4">
      <w:pPr>
        <w:pStyle w:val="Heading3"/>
      </w:pPr>
      <w:bookmarkStart w:id="1980" w:name="_Toc100781031"/>
      <w:bookmarkStart w:id="1981" w:name="_Toc100782256"/>
      <w:bookmarkStart w:id="1982" w:name="_Toc100782380"/>
      <w:bookmarkStart w:id="1983" w:name="_Toc100782509"/>
      <w:bookmarkStart w:id="1984" w:name="_Toc100782638"/>
      <w:bookmarkStart w:id="1985" w:name="_Toc104257776"/>
      <w:bookmarkStart w:id="1986" w:name="_Toc104257950"/>
      <w:bookmarkStart w:id="1987" w:name="_Toc104299492"/>
      <w:bookmarkStart w:id="1988" w:name="_Toc112768492"/>
      <w:bookmarkStart w:id="1989" w:name="_Toc112768780"/>
      <w:bookmarkStart w:id="1990" w:name="_Toc112769020"/>
      <w:bookmarkStart w:id="1991" w:name="_Toc112772456"/>
      <w:bookmarkStart w:id="1992" w:name="_Toc112864131"/>
      <w:bookmarkStart w:id="1993" w:name="_Toc112865273"/>
      <w:bookmarkStart w:id="1994" w:name="_Toc117042726"/>
      <w:bookmarkStart w:id="1995" w:name="_Toc125976104"/>
      <w:bookmarkStart w:id="1996" w:name="_Toc128724980"/>
      <w:r w:rsidRPr="00DF048C">
        <w:t>6.</w:t>
      </w:r>
      <w:r w:rsidR="00B1441D" w:rsidRPr="00DF048C">
        <w:rPr>
          <w:lang w:eastAsia="zh-CN"/>
        </w:rPr>
        <w:t>12</w:t>
      </w:r>
      <w:r w:rsidRPr="00DF048C">
        <w:t>.2</w:t>
      </w:r>
      <w:r w:rsidRPr="00DF048C">
        <w:tab/>
        <w:t>Functional descriptions</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28E4D0AD" w14:textId="36D34239" w:rsidR="00BA6AF4" w:rsidRDefault="00BA6AF4" w:rsidP="00BA6AF4">
      <w:r w:rsidRPr="00DF048C">
        <w:t>At a high level, the functional description of this solution can be summarized as follows:</w:t>
      </w:r>
    </w:p>
    <w:p w14:paraId="74308AE9" w14:textId="5AA1F4E1" w:rsidR="003C11F7" w:rsidRDefault="003C11F7" w:rsidP="003C11F7">
      <w:pPr>
        <w:pStyle w:val="B1"/>
      </w:pPr>
      <w:r>
        <w:t>-</w:t>
      </w:r>
      <w:r>
        <w:tab/>
        <w:t>A ranging exposure service is proposed enabling a ranging application server hosted at an AF to send a request to the 5GS to trigger a ranging/sidelink positioning operation between two UEs, one of which acts as reference UE the other ones as target UE</w:t>
      </w:r>
      <w:r w:rsidR="0004001A">
        <w:t>s</w:t>
      </w:r>
      <w:r>
        <w:t>.</w:t>
      </w:r>
      <w:r w:rsidR="0004001A" w:rsidRPr="0004001A">
        <w:t xml:space="preserve"> </w:t>
      </w:r>
      <w:r w:rsidR="0004001A">
        <w:t>The request may also indicate if the absolute location of the target UE(s) is desired.</w:t>
      </w:r>
    </w:p>
    <w:p w14:paraId="08E3E21D" w14:textId="456B2DFE" w:rsidR="003C11F7" w:rsidRDefault="003C11F7" w:rsidP="003C11F7">
      <w:pPr>
        <w:pStyle w:val="B1"/>
      </w:pPr>
      <w:r>
        <w:t>-</w:t>
      </w:r>
      <w:r>
        <w:tab/>
        <w:t>The proposed solution leverages the LCS architecture for localization, i.e. GMLC and LMF are both involved in the 5GS procedure triggering the ranging/sidelink positioning given the close relation of ranging and sidelink positioning for a UE with the determination of the UE location.</w:t>
      </w:r>
      <w:r w:rsidR="0004001A" w:rsidRPr="0004001A">
        <w:t xml:space="preserve"> </w:t>
      </w:r>
      <w:r w:rsidR="0004001A">
        <w:t>One</w:t>
      </w:r>
      <w:r w:rsidR="0004001A" w:rsidRPr="00441856">
        <w:t xml:space="preserve"> UE </w:t>
      </w:r>
      <w:r w:rsidR="0004001A">
        <w:t xml:space="preserve">(i.e. a located UE acting also as reference UE) </w:t>
      </w:r>
      <w:r w:rsidR="0004001A" w:rsidRPr="00441856">
        <w:t>acts as a ProSe UE-to-Network Relay for location reporting.</w:t>
      </w:r>
    </w:p>
    <w:p w14:paraId="04B88206" w14:textId="15CB78EA" w:rsidR="004032AC" w:rsidRDefault="004032AC" w:rsidP="004032AC">
      <w:pPr>
        <w:pStyle w:val="B1"/>
      </w:pPr>
      <w:r>
        <w:t>-</w:t>
      </w:r>
      <w:r>
        <w:tab/>
        <w:t>LMF is the entity in charge of performing the interactions with the ProSe Application Server and the PCF.</w:t>
      </w:r>
    </w:p>
    <w:p w14:paraId="3560CDAA" w14:textId="77777777" w:rsidR="004032AC" w:rsidRDefault="004032AC" w:rsidP="004032AC">
      <w:pPr>
        <w:pStyle w:val="B1"/>
      </w:pPr>
      <w:r>
        <w:t>-</w:t>
      </w:r>
      <w:r>
        <w:tab/>
        <w:t xml:space="preserve">The located UE acting also as reference UE is configured or provisioned with special Relay Service Codes (RSCs) authorized for reporting of target UE location </w:t>
      </w:r>
      <w:r w:rsidRPr="00491C2E">
        <w:t>when acting as a relay</w:t>
      </w:r>
      <w:r>
        <w:t>.</w:t>
      </w:r>
    </w:p>
    <w:p w14:paraId="3BD040CA" w14:textId="26736E55" w:rsidR="004032AC" w:rsidRDefault="004032AC" w:rsidP="003C11F7">
      <w:pPr>
        <w:pStyle w:val="B1"/>
      </w:pPr>
      <w:r>
        <w:t>-</w:t>
      </w:r>
      <w:r>
        <w:tab/>
        <w:t>The positioning of the set of UEs not configured as relays (i.e. target UEs) can be performed by the reference UE via sidelink positioning in RAN. This set of UEs are authorized to act as relayed UE for location reporting.</w:t>
      </w:r>
    </w:p>
    <w:p w14:paraId="4DE15D5E" w14:textId="22F4BA33" w:rsidR="003C11F7" w:rsidRDefault="003C11F7" w:rsidP="003C11F7">
      <w:pPr>
        <w:pStyle w:val="B1"/>
      </w:pPr>
      <w:r>
        <w:t>-</w:t>
      </w:r>
      <w:r>
        <w:tab/>
        <w:t>The service operation may include a number of ranging/sidelink positioning events related to both distance and direction measurements.</w:t>
      </w:r>
    </w:p>
    <w:p w14:paraId="5DD5FA6D" w14:textId="77777777" w:rsidR="004032AC" w:rsidRDefault="004032AC" w:rsidP="004032AC">
      <w:pPr>
        <w:pStyle w:val="NO"/>
      </w:pPr>
      <w:r>
        <w:t>NOTE:</w:t>
      </w:r>
      <w:r>
        <w:tab/>
        <w:t>An assumption for this solution is that target UEs cannot be located via Uu positioning when an absolute location is requested. In that case, sidelink positioning is applied.</w:t>
      </w:r>
    </w:p>
    <w:p w14:paraId="2A0E5A7A" w14:textId="1A5EBC51" w:rsidR="00BA6AF4" w:rsidRDefault="00BA6AF4" w:rsidP="00BA6AF4">
      <w:pPr>
        <w:pStyle w:val="Heading3"/>
      </w:pPr>
      <w:bookmarkStart w:id="1997" w:name="_Toc100781032"/>
      <w:bookmarkStart w:id="1998" w:name="_Toc100782257"/>
      <w:bookmarkStart w:id="1999" w:name="_Toc100782381"/>
      <w:bookmarkStart w:id="2000" w:name="_Toc100782510"/>
      <w:bookmarkStart w:id="2001" w:name="_Toc100782639"/>
      <w:bookmarkStart w:id="2002" w:name="_Toc104257777"/>
      <w:bookmarkStart w:id="2003" w:name="_Toc104257951"/>
      <w:bookmarkStart w:id="2004" w:name="_Toc104299493"/>
      <w:bookmarkStart w:id="2005" w:name="_Toc112768493"/>
      <w:bookmarkStart w:id="2006" w:name="_Toc112768781"/>
      <w:bookmarkStart w:id="2007" w:name="_Toc112769021"/>
      <w:bookmarkStart w:id="2008" w:name="_Toc112772457"/>
      <w:bookmarkStart w:id="2009" w:name="_Toc112864132"/>
      <w:bookmarkStart w:id="2010" w:name="_Toc112865274"/>
      <w:bookmarkStart w:id="2011" w:name="_Toc117042727"/>
      <w:bookmarkStart w:id="2012" w:name="_Toc125976105"/>
      <w:bookmarkStart w:id="2013" w:name="_Toc128724981"/>
      <w:r w:rsidRPr="00DF048C">
        <w:lastRenderedPageBreak/>
        <w:t>6.</w:t>
      </w:r>
      <w:r w:rsidR="00B1441D" w:rsidRPr="00DF048C">
        <w:rPr>
          <w:lang w:eastAsia="zh-CN"/>
        </w:rPr>
        <w:t>12</w:t>
      </w:r>
      <w:r w:rsidRPr="00DF048C">
        <w:t>.3</w:t>
      </w:r>
      <w:r w:rsidRPr="00DF048C">
        <w:tab/>
        <w:t>Procedures</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54596647" w14:textId="3C7C4445" w:rsidR="00BA6AF4" w:rsidRPr="00D62CAC" w:rsidRDefault="00065581" w:rsidP="00C86D75">
      <w:pPr>
        <w:pStyle w:val="TH"/>
      </w:pPr>
      <w:r>
        <w:object w:dxaOrig="13992" w:dyaOrig="11040" w14:anchorId="4D84C37A">
          <v:shape id="_x0000_i1055" type="#_x0000_t75" style="width:481.6pt;height:379.7pt" o:ole="">
            <v:imagedata r:id="rId70" o:title=""/>
          </v:shape>
          <o:OLEObject Type="Embed" ProgID="Visio.Drawing.15" ShapeID="_x0000_i1055" DrawAspect="Content" ObjectID="_1739339800" r:id="rId71"/>
        </w:object>
      </w:r>
    </w:p>
    <w:p w14:paraId="04B59706" w14:textId="0653D540" w:rsidR="00BA6AF4" w:rsidRPr="00DF048C" w:rsidRDefault="00BA6AF4" w:rsidP="003C11F7">
      <w:pPr>
        <w:pStyle w:val="TF"/>
        <w:rPr>
          <w:lang w:eastAsia="zh-CN"/>
        </w:rPr>
      </w:pPr>
      <w:r w:rsidRPr="00DF048C">
        <w:t>Figure</w:t>
      </w:r>
      <w:r w:rsidR="00B1441D" w:rsidRPr="00DF048C">
        <w:t xml:space="preserve"> 6.</w:t>
      </w:r>
      <w:r w:rsidR="00B1441D" w:rsidRPr="00DF048C">
        <w:rPr>
          <w:lang w:eastAsia="zh-CN"/>
        </w:rPr>
        <w:t>12</w:t>
      </w:r>
      <w:r w:rsidRPr="00DF048C">
        <w:t xml:space="preserve">.3-1: Procedure for </w:t>
      </w:r>
      <w:r w:rsidR="00065581">
        <w:t>LCS-based</w:t>
      </w:r>
      <w:r w:rsidR="00065581" w:rsidRPr="00DF048C">
        <w:t xml:space="preserve"> </w:t>
      </w:r>
      <w:r w:rsidRPr="00DF048C">
        <w:t xml:space="preserve">ranging </w:t>
      </w:r>
      <w:r w:rsidR="00065581">
        <w:t>service</w:t>
      </w:r>
      <w:r w:rsidRPr="00DF048C">
        <w:t xml:space="preserve"> exposure</w:t>
      </w:r>
    </w:p>
    <w:p w14:paraId="6222A873" w14:textId="24F762D4" w:rsidR="00BA6AF4" w:rsidRPr="00DF048C" w:rsidRDefault="003C11F7" w:rsidP="00CA67ED">
      <w:r w:rsidRPr="00CA67ED">
        <w:t>Figure 6.12.3-1 shows a procedure with the proposed service exposure framework towards the application server. The description of the procedure is as follows:</w:t>
      </w:r>
    </w:p>
    <w:p w14:paraId="4EDEC78B" w14:textId="159753F1" w:rsidR="003C11F7" w:rsidRDefault="003C11F7" w:rsidP="003C11F7">
      <w:pPr>
        <w:pStyle w:val="B1"/>
      </w:pPr>
      <w:bookmarkStart w:id="2014" w:name="_Toc100781033"/>
      <w:bookmarkStart w:id="2015" w:name="_Toc100782258"/>
      <w:bookmarkStart w:id="2016" w:name="_Toc100782382"/>
      <w:bookmarkStart w:id="2017" w:name="_Toc100782511"/>
      <w:bookmarkStart w:id="2018" w:name="_Toc100782640"/>
      <w:r>
        <w:t>0.</w:t>
      </w:r>
      <w:r>
        <w:tab/>
        <w:t xml:space="preserve">The ProSe capabilities of the UEs are registered with the AMF beforehand. This may include the support for location reporting in addition to other ProSe capabilities. Also the Location Privacy Indication (LPI) defined in </w:t>
      </w:r>
      <w:r w:rsidR="006D34D6" w:rsidRPr="00DF048C">
        <w:t>TR</w:t>
      </w:r>
      <w:r w:rsidR="006D34D6">
        <w:t> </w:t>
      </w:r>
      <w:r w:rsidR="006D34D6" w:rsidRPr="00DF048C">
        <w:t>38.845</w:t>
      </w:r>
      <w:r w:rsidR="006D34D6">
        <w:t> [</w:t>
      </w:r>
      <w:r>
        <w:t>6] for ProSe based localization can be given by the UE</w:t>
      </w:r>
      <w:r w:rsidR="001F671C">
        <w:t>'</w:t>
      </w:r>
      <w:r>
        <w:t>s at this stage, again to the AMF.</w:t>
      </w:r>
    </w:p>
    <w:p w14:paraId="0CCCD828" w14:textId="50077CAB" w:rsidR="000F2B80" w:rsidRDefault="003C11F7" w:rsidP="00C86D75">
      <w:pPr>
        <w:pStyle w:val="B1"/>
      </w:pPr>
      <w:r>
        <w:t>1.</w:t>
      </w:r>
      <w:r>
        <w:tab/>
        <w:t xml:space="preserve">Ranging/sidelink positioning service request </w:t>
      </w:r>
      <w:r w:rsidR="000F2B80">
        <w:t>(</w:t>
      </w:r>
      <w:r>
        <w:t>via NEF</w:t>
      </w:r>
      <w:r w:rsidR="000F2B80">
        <w:t>)</w:t>
      </w:r>
      <w:r>
        <w:t xml:space="preserve">: </w:t>
      </w:r>
      <w:r w:rsidR="000F2B80">
        <w:t xml:space="preserve">the ranging application server may contact GMLC directly or via NEF </w:t>
      </w:r>
      <w:r>
        <w:t>to provide a ranging or sidelink positioning operation request to the 5GS.</w:t>
      </w:r>
      <w:r w:rsidR="00065581">
        <w:t xml:space="preserve"> The request may be for one or multiple target UEs, and may indicate if the server requires relative positioning of target UEs, absolute positioning of target UEs, or both.</w:t>
      </w:r>
    </w:p>
    <w:p w14:paraId="1126FE96" w14:textId="17E56F1D" w:rsidR="003C11F7" w:rsidRDefault="00C86D75" w:rsidP="00C86D75">
      <w:pPr>
        <w:pStyle w:val="B1"/>
      </w:pPr>
      <w:r>
        <w:tab/>
      </w:r>
      <w:r w:rsidR="000F2B80">
        <w:t>The</w:t>
      </w:r>
      <w:r w:rsidR="003C11F7">
        <w:t xml:space="preserve"> service operation</w:t>
      </w:r>
      <w:r w:rsidR="000F2B80">
        <w:t xml:space="preserve">s involved in the ranging/sidelink positioning request may reuse and extend the existing NEF/GMLC services (e.g. Nnef_EventExposure_Subscribe, </w:t>
      </w:r>
      <w:r w:rsidR="000F2B80" w:rsidRPr="007772DB">
        <w:t>Ngmlc_Location_ProvideLocation</w:t>
      </w:r>
      <w:r w:rsidR="000F2B80">
        <w:t>) and/or new service operations may be defined if needed. The service operations</w:t>
      </w:r>
      <w:r w:rsidR="003C11F7">
        <w:t xml:space="preserve"> may include </w:t>
      </w:r>
      <w:r w:rsidR="000F2B80">
        <w:t xml:space="preserve">the target and reference UEs, the required Ranging/Sidelink positioning QoS, and </w:t>
      </w:r>
      <w:r w:rsidR="003C11F7">
        <w:t xml:space="preserve">a number of events </w:t>
      </w:r>
      <w:r w:rsidR="000F2B80">
        <w:t xml:space="preserve">addressing </w:t>
      </w:r>
      <w:r w:rsidR="003C11F7">
        <w:t xml:space="preserve">distance and/or direction measurements between the reference and target UEs. The service </w:t>
      </w:r>
      <w:r w:rsidR="000F2B80">
        <w:t xml:space="preserve">operations </w:t>
      </w:r>
      <w:r w:rsidR="003C11F7">
        <w:t>may also indicate threshold(s) for distance and</w:t>
      </w:r>
      <w:r w:rsidR="000F2B80">
        <w:t>/or</w:t>
      </w:r>
      <w:r w:rsidR="003C11F7">
        <w:t xml:space="preserve"> direction events. In addition, the service </w:t>
      </w:r>
      <w:r w:rsidR="000F2B80">
        <w:t xml:space="preserve">operations </w:t>
      </w:r>
      <w:r w:rsidR="003C11F7">
        <w:t>may include other event configuration parameter(s) that may be mandatory or optional (e.g. time to trigger, direction orientation, threshold matching direction, measurement frequency, preferred accuracy, privacy preservation).</w:t>
      </w:r>
    </w:p>
    <w:p w14:paraId="6EFC08A2" w14:textId="54761BB5" w:rsidR="003C11F7" w:rsidRDefault="003C11F7" w:rsidP="00C86D75">
      <w:pPr>
        <w:pStyle w:val="B2"/>
      </w:pPr>
      <w:r>
        <w:t>2.</w:t>
      </w:r>
      <w:r>
        <w:tab/>
        <w:t xml:space="preserve">Setup of location information as per 5GC-MT-LR procedure in </w:t>
      </w:r>
      <w:r w:rsidR="006D34D6">
        <w:t>TS 23.273 [</w:t>
      </w:r>
      <w:r>
        <w:t>11], corresponding to steps 2-11 in Figure 6.1.2-1 contained in clause 6.1.2, potentially including new optional inputs as part of the existing service operations accounting for the ranging related events.</w:t>
      </w:r>
    </w:p>
    <w:p w14:paraId="1AD57309" w14:textId="18354A57" w:rsidR="000F2B80" w:rsidRDefault="00C86D75" w:rsidP="00C86D75">
      <w:pPr>
        <w:pStyle w:val="B1"/>
      </w:pPr>
      <w:r>
        <w:lastRenderedPageBreak/>
        <w:tab/>
      </w:r>
      <w:r w:rsidR="000F2B80" w:rsidRPr="00791807">
        <w:t xml:space="preserve">The following enhancements of the 5GC-MT-LR procedure in </w:t>
      </w:r>
      <w:r w:rsidR="006D34D6" w:rsidRPr="00791807">
        <w:t>TS</w:t>
      </w:r>
      <w:r w:rsidR="006D34D6">
        <w:t> </w:t>
      </w:r>
      <w:r w:rsidR="006D34D6" w:rsidRPr="00791807">
        <w:t>23.273</w:t>
      </w:r>
      <w:r w:rsidR="006D34D6">
        <w:t> </w:t>
      </w:r>
      <w:r w:rsidR="006D34D6" w:rsidRPr="00791807">
        <w:t>[</w:t>
      </w:r>
      <w:r w:rsidR="000F2B80" w:rsidRPr="00791807">
        <w:t>11] are required to support ranging/sidelink positioning:</w:t>
      </w:r>
    </w:p>
    <w:p w14:paraId="42AA2804" w14:textId="0F959906" w:rsidR="00791807" w:rsidRDefault="00791807" w:rsidP="00791807">
      <w:pPr>
        <w:pStyle w:val="B2"/>
      </w:pPr>
      <w:r>
        <w:t>-</w:t>
      </w:r>
      <w:r>
        <w:tab/>
        <w:t>Step 5: an AMF service is consumed by GMLC to request ranging/sidelink positioning. The service operation can be Namf_Location_ProvidePositioningInfo with the same enhancements described above for Ngmlc_Location_ProvideLocation or a new service operation could be defined if needed.</w:t>
      </w:r>
    </w:p>
    <w:p w14:paraId="3C034B5E" w14:textId="04880B67" w:rsidR="00791807" w:rsidRDefault="00791807" w:rsidP="00791807">
      <w:pPr>
        <w:pStyle w:val="B2"/>
      </w:pPr>
      <w:r>
        <w:t>-</w:t>
      </w:r>
      <w:r>
        <w:tab/>
        <w:t>Step 10: an LMF must be selected that supports ranging/sidelink positioning.</w:t>
      </w:r>
    </w:p>
    <w:p w14:paraId="6222258D" w14:textId="42C4797F" w:rsidR="00791807" w:rsidRDefault="00791807" w:rsidP="00791807">
      <w:pPr>
        <w:pStyle w:val="B2"/>
      </w:pPr>
      <w:r>
        <w:t>-</w:t>
      </w:r>
      <w:r>
        <w:tab/>
        <w:t>Step 11: either the Nlmf_Location service operations should be extended to support ranging/sidelink positioning with the enhancements described for Ngmlc_Location_ProvideLocation service operation or a new service operation should be defined for that purpose.</w:t>
      </w:r>
    </w:p>
    <w:p w14:paraId="79E34612" w14:textId="107FCA73" w:rsidR="00065581" w:rsidRDefault="003C11F7" w:rsidP="00C86D75">
      <w:pPr>
        <w:pStyle w:val="B1"/>
      </w:pPr>
      <w:r>
        <w:t>3.</w:t>
      </w:r>
      <w:r>
        <w:tab/>
        <w:t>If not done yet, the LMF checks the ProSe capabilities registered for the UEs in step 0 with the AMF.</w:t>
      </w:r>
    </w:p>
    <w:p w14:paraId="5A43AFE6" w14:textId="7378BC78" w:rsidR="00065581" w:rsidRDefault="00065581" w:rsidP="00C86D75">
      <w:pPr>
        <w:pStyle w:val="B1"/>
      </w:pPr>
      <w:r>
        <w:t>4.</w:t>
      </w:r>
      <w:r>
        <w:tab/>
        <w:t>For the UEs supporting ProSe capabilities including also location reporting, the LMF interacts with the ProSe application server (or PCF) to initiate Relay operation for location reporting.</w:t>
      </w:r>
    </w:p>
    <w:p w14:paraId="3065C0B1" w14:textId="5322BDD3" w:rsidR="00065581" w:rsidRDefault="00065581" w:rsidP="00C86D75">
      <w:pPr>
        <w:pStyle w:val="B1"/>
      </w:pPr>
      <w:r>
        <w:t>5.</w:t>
      </w:r>
      <w:r w:rsidR="00C86D75">
        <w:tab/>
      </w:r>
      <w:r>
        <w:t>[OPTIONAL] If not done previously, t</w:t>
      </w:r>
      <w:r w:rsidR="003C11F7">
        <w:t xml:space="preserve">he ProSe AS may authorize and/or configure </w:t>
      </w:r>
      <w:r>
        <w:t xml:space="preserve">UE1 as </w:t>
      </w:r>
      <w:r w:rsidRPr="001D0CA2">
        <w:t>the reference UE through which the other UEs (similar to ProSe Remote UEs) can relay location information to LMF.</w:t>
      </w:r>
    </w:p>
    <w:p w14:paraId="047B0247" w14:textId="28B4E687" w:rsidR="003C11F7" w:rsidRDefault="00C86D75" w:rsidP="00C86D75">
      <w:pPr>
        <w:pStyle w:val="B1"/>
      </w:pPr>
      <w:r>
        <w:tab/>
      </w:r>
      <w:r w:rsidR="003C11F7">
        <w:t xml:space="preserve">The reference UE (acting similar to a ProSe UE-to-Network Relay as specified in </w:t>
      </w:r>
      <w:r w:rsidR="006D34D6">
        <w:t>TS 23.304 [</w:t>
      </w:r>
      <w:r w:rsidR="003C11F7">
        <w:t>4]) may be configured or provisioned with special Relay Service Codes (RSCs) authorized for location reporting. This is provided by the PCF, already provisioned in the ME or configured in the UICC.</w:t>
      </w:r>
    </w:p>
    <w:p w14:paraId="4E93D4D5" w14:textId="3E220CD0" w:rsidR="00065581" w:rsidRDefault="00C86D75" w:rsidP="00C86D75">
      <w:pPr>
        <w:pStyle w:val="B1"/>
      </w:pPr>
      <w:r>
        <w:tab/>
      </w:r>
      <w:r w:rsidR="00065581">
        <w:t xml:space="preserve">UE1 in </w:t>
      </w:r>
      <w:r w:rsidR="00065581" w:rsidRPr="00E8013B">
        <w:t>Figure 6.12.3-1</w:t>
      </w:r>
      <w:r w:rsidR="00065581">
        <w:t xml:space="preserve"> is configured as ProSe L2 NW relay</w:t>
      </w:r>
    </w:p>
    <w:p w14:paraId="1858BFEE" w14:textId="0CDBE047" w:rsidR="00065581" w:rsidRPr="00065581" w:rsidRDefault="001F671C" w:rsidP="00C86D75">
      <w:pPr>
        <w:pStyle w:val="EditorsNote"/>
      </w:pPr>
      <w:r w:rsidRPr="00D76172">
        <w:rPr>
          <w:lang w:val="en-US" w:eastAsia="zh-CN"/>
        </w:rPr>
        <w:t>Editor</w:t>
      </w:r>
      <w:r>
        <w:rPr>
          <w:lang w:val="en-US" w:eastAsia="zh-CN"/>
        </w:rPr>
        <w:t>'</w:t>
      </w:r>
      <w:r w:rsidRPr="00D76172">
        <w:rPr>
          <w:lang w:val="en-US" w:eastAsia="zh-CN"/>
        </w:rPr>
        <w:t>s note:</w:t>
      </w:r>
      <w:r w:rsidR="00C86D75">
        <w:tab/>
      </w:r>
      <w:r w:rsidR="00065581" w:rsidRPr="00065581">
        <w:t>Whether UE1 in Figure 6.12.3-1 can be configured as ProSe L3 NW relay is FFS</w:t>
      </w:r>
      <w:r w:rsidR="00065581" w:rsidRPr="00983E3D">
        <w:rPr>
          <w:rStyle w:val="CommentReference"/>
          <w:rFonts w:eastAsia="SimSun"/>
          <w:sz w:val="20"/>
          <w:szCs w:val="20"/>
        </w:rPr>
        <w:t>.</w:t>
      </w:r>
    </w:p>
    <w:p w14:paraId="24EA7E05" w14:textId="77777777" w:rsidR="00065581" w:rsidRDefault="00065581" w:rsidP="00C86D75">
      <w:pPr>
        <w:pStyle w:val="B1"/>
      </w:pPr>
      <w:r>
        <w:t>6.</w:t>
      </w:r>
      <w:r>
        <w:tab/>
        <w:t>If not done previously, t</w:t>
      </w:r>
      <w:r w:rsidRPr="008B5A9A">
        <w:t>he ProSe application server authorizes</w:t>
      </w:r>
      <w:r>
        <w:t xml:space="preserve"> the target UEs. It also</w:t>
      </w:r>
      <w:r w:rsidRPr="008B5A9A">
        <w:t xml:space="preserve"> configures or provisions </w:t>
      </w:r>
      <w:r>
        <w:t>target</w:t>
      </w:r>
      <w:r w:rsidRPr="008B5A9A">
        <w:t xml:space="preserve"> UEs with special RSCs authorized for location reporting. This is provided by the PCF, already provisioned in the ME or configured in the UICC.</w:t>
      </w:r>
    </w:p>
    <w:p w14:paraId="52F15E3B" w14:textId="6FEEB31F" w:rsidR="00065581" w:rsidRDefault="00065581" w:rsidP="00C86D75">
      <w:pPr>
        <w:pStyle w:val="B1"/>
      </w:pPr>
      <w:r>
        <w:t>7-8.</w:t>
      </w:r>
      <w:r w:rsidR="00C86D75">
        <w:tab/>
      </w:r>
      <w:r w:rsidRPr="008B5A9A">
        <w:t xml:space="preserve">The ProSe Relay Discovery on the UEs identified in Steps </w:t>
      </w:r>
      <w:r>
        <w:t>3-5</w:t>
      </w:r>
      <w:r w:rsidRPr="008B5A9A">
        <w:t xml:space="preserve"> is conducted with special RSCs based on either model A or Model B as specified in </w:t>
      </w:r>
      <w:r>
        <w:t xml:space="preserve">cl. 6.3.2.3 of </w:t>
      </w:r>
      <w:r w:rsidR="006D34D6" w:rsidRPr="008B5A9A">
        <w:t>TS</w:t>
      </w:r>
      <w:r w:rsidR="006D34D6">
        <w:t> </w:t>
      </w:r>
      <w:r w:rsidR="006D34D6" w:rsidRPr="008B5A9A">
        <w:t>23.304</w:t>
      </w:r>
      <w:r w:rsidR="006D34D6">
        <w:t> </w:t>
      </w:r>
      <w:r w:rsidR="006D34D6" w:rsidRPr="008B5A9A">
        <w:t>[</w:t>
      </w:r>
      <w:r w:rsidR="00C944E0">
        <w:t>4</w:t>
      </w:r>
      <w:r w:rsidRPr="008B5A9A">
        <w:t xml:space="preserve">]. </w:t>
      </w:r>
      <w:r>
        <w:t>The discovery between the</w:t>
      </w:r>
      <w:r w:rsidRPr="003B0B6D">
        <w:t xml:space="preserve"> ProSe UE-to-Network Relay</w:t>
      </w:r>
      <w:r>
        <w:t xml:space="preserve"> and target UEs is triggered based on UE pre-configuration. </w:t>
      </w:r>
      <w:r w:rsidRPr="008B5A9A">
        <w:t>Once discovered, the connections between the reference UE and the other UEs are established over PC5. It is not necessary to establish any UP PDU session for such special RSCs between the reference UE (or other UEs) and network as such RSCs may not be associated with any specific PDU session parameters.</w:t>
      </w:r>
    </w:p>
    <w:p w14:paraId="132663B6" w14:textId="27847047" w:rsidR="00065581" w:rsidRDefault="00065581" w:rsidP="00C86D75">
      <w:pPr>
        <w:pStyle w:val="B1"/>
      </w:pPr>
      <w:r>
        <w:t>9.</w:t>
      </w:r>
      <w:r>
        <w:tab/>
        <w:t>The ProSe application server (or PCF) responds or notifies the LMF when the relay configuration is complete.</w:t>
      </w:r>
    </w:p>
    <w:p w14:paraId="60C7A81A" w14:textId="69084879" w:rsidR="003C11F7" w:rsidRDefault="00065581" w:rsidP="00C86D75">
      <w:pPr>
        <w:pStyle w:val="B1"/>
      </w:pPr>
      <w:r>
        <w:t>10</w:t>
      </w:r>
      <w:r w:rsidR="003C11F7">
        <w:t>.</w:t>
      </w:r>
      <w:r w:rsidR="003C11F7">
        <w:tab/>
        <w:t xml:space="preserve">The LMF sends a ranging/sidelink positioning request to </w:t>
      </w:r>
      <w:r w:rsidR="008E4C03">
        <w:t>UE1</w:t>
      </w:r>
      <w:r w:rsidR="003C11F7">
        <w:t>.</w:t>
      </w:r>
      <w:r w:rsidR="00F91EBB" w:rsidRPr="00F91EBB">
        <w:t xml:space="preserve"> </w:t>
      </w:r>
      <w:r w:rsidR="00F91EBB">
        <w:t>The request may contain multiple target UEs.</w:t>
      </w:r>
    </w:p>
    <w:p w14:paraId="7D5629AF" w14:textId="674F4CF2" w:rsidR="003C11F7" w:rsidRDefault="00092FB4" w:rsidP="00162BAF">
      <w:pPr>
        <w:pStyle w:val="NO"/>
      </w:pPr>
      <w:r>
        <w:t>NOTE </w:t>
      </w:r>
      <w:r w:rsidR="003C11F7">
        <w:t>1:</w:t>
      </w:r>
      <w:r w:rsidR="003C11F7">
        <w:tab/>
      </w:r>
      <w:r w:rsidR="008E4C03">
        <w:t>UE1</w:t>
      </w:r>
      <w:r w:rsidR="003C11F7">
        <w:t xml:space="preserve"> is assumed to be </w:t>
      </w:r>
      <w:r w:rsidR="00F91EBB">
        <w:t>the located UE acting as reference UE,</w:t>
      </w:r>
      <w:r w:rsidR="00205A3F">
        <w:t xml:space="preserve"> </w:t>
      </w:r>
      <w:r w:rsidR="003C11F7">
        <w:t>in coverage for this solution.</w:t>
      </w:r>
      <w:r w:rsidR="00205A3F" w:rsidRPr="00205A3F">
        <w:t xml:space="preserve"> </w:t>
      </w:r>
      <w:r w:rsidR="00205A3F">
        <w:t xml:space="preserve">UE1 is also acting as </w:t>
      </w:r>
      <w:r w:rsidR="00205A3F" w:rsidRPr="0055251E">
        <w:t>ProSe UE-to-Network Relay</w:t>
      </w:r>
      <w:r w:rsidR="00205A3F">
        <w:t>.</w:t>
      </w:r>
    </w:p>
    <w:p w14:paraId="5A032809" w14:textId="0D1CFCB3" w:rsidR="00205A3F" w:rsidRDefault="00205A3F" w:rsidP="00C86D75">
      <w:pPr>
        <w:pStyle w:val="B1"/>
      </w:pPr>
      <w:r>
        <w:t>11</w:t>
      </w:r>
      <w:r w:rsidR="00C86D75">
        <w:tab/>
      </w:r>
      <w:r>
        <w:t>UE1</w:t>
      </w:r>
      <w:r w:rsidRPr="006362A2">
        <w:t xml:space="preserve"> initiates side-link based positioning over PC5 for the multiple </w:t>
      </w:r>
      <w:r>
        <w:t xml:space="preserve">target </w:t>
      </w:r>
      <w:r w:rsidRPr="006362A2">
        <w:t xml:space="preserve">UEs (as instructed by the LMF in step </w:t>
      </w:r>
      <w:r>
        <w:t>11</w:t>
      </w:r>
      <w:r w:rsidRPr="006362A2">
        <w:t xml:space="preserve">). This may include obtaining </w:t>
      </w:r>
      <w:r>
        <w:t>position</w:t>
      </w:r>
      <w:r w:rsidRPr="006362A2">
        <w:t xml:space="preserve"> estimates from </w:t>
      </w:r>
      <w:r>
        <w:t>a multiple</w:t>
      </w:r>
      <w:r w:rsidRPr="006362A2">
        <w:t xml:space="preserve"> UEs, which e.g. would carry out UE based positioning, obtain positioning assistance data from these UEs or execut</w:t>
      </w:r>
      <w:r>
        <w:t>e</w:t>
      </w:r>
      <w:r w:rsidRPr="006362A2">
        <w:t xml:space="preserve"> a sidelink based positioning method (and gaining </w:t>
      </w:r>
      <w:r>
        <w:t xml:space="preserve">relative or absolute </w:t>
      </w:r>
      <w:r w:rsidRPr="006362A2">
        <w:t xml:space="preserve">position information of the </w:t>
      </w:r>
      <w:r>
        <w:t>set</w:t>
      </w:r>
      <w:r w:rsidRPr="006362A2">
        <w:t xml:space="preserve"> of UEs). </w:t>
      </w:r>
      <w:r>
        <w:t>Whichever</w:t>
      </w:r>
      <w:r w:rsidRPr="006362A2">
        <w:t xml:space="preserve"> method </w:t>
      </w:r>
      <w:r>
        <w:t xml:space="preserve">is </w:t>
      </w:r>
      <w:r w:rsidRPr="006362A2">
        <w:t xml:space="preserve">used, the reference UE will collect this data through </w:t>
      </w:r>
      <w:r>
        <w:t xml:space="preserve">the </w:t>
      </w:r>
      <w:r w:rsidRPr="006362A2">
        <w:t>side-link in this step.</w:t>
      </w:r>
    </w:p>
    <w:p w14:paraId="6FBD83DB" w14:textId="3FF76550" w:rsidR="003C11F7" w:rsidRDefault="00205A3F" w:rsidP="00C86D75">
      <w:pPr>
        <w:pStyle w:val="B1"/>
      </w:pPr>
      <w:r>
        <w:t>12</w:t>
      </w:r>
      <w:r w:rsidR="003C11F7">
        <w:t>.</w:t>
      </w:r>
      <w:r w:rsidR="00C86D75">
        <w:tab/>
      </w:r>
      <w:r w:rsidR="008E4C03">
        <w:t>UE1</w:t>
      </w:r>
      <w:r w:rsidR="003C11F7">
        <w:t xml:space="preserve"> sends the ranging/sidelink positioning measurements and/or results to the LMF.</w:t>
      </w:r>
      <w:r w:rsidRPr="00205A3F">
        <w:t xml:space="preserve"> </w:t>
      </w:r>
      <w:r w:rsidRPr="0064062C">
        <w:t>The location information from multiple UEs can be concatenated into a fewer positing protocol messages at the reference UE, in order to save signalling overhead.</w:t>
      </w:r>
      <w:r>
        <w:t xml:space="preserve"> If requested by the server, the LMF may combine the location information of UE1 with the ranging/sidelink positioning information related to the target UEs to derive absolute location information for the target UEs.</w:t>
      </w:r>
    </w:p>
    <w:p w14:paraId="29C5391C" w14:textId="7EF3F13E" w:rsidR="003C11F7" w:rsidRDefault="00205A3F" w:rsidP="00C86D75">
      <w:pPr>
        <w:pStyle w:val="B1"/>
      </w:pPr>
      <w:r>
        <w:t>13</w:t>
      </w:r>
      <w:r w:rsidR="003C11F7">
        <w:t>.</w:t>
      </w:r>
      <w:r w:rsidR="003C11F7">
        <w:tab/>
        <w:t xml:space="preserve">The LMF forwards the ranging/sidelink positioning </w:t>
      </w:r>
      <w:r>
        <w:t xml:space="preserve">and location </w:t>
      </w:r>
      <w:r w:rsidR="003C11F7">
        <w:t>results to the AMF.</w:t>
      </w:r>
    </w:p>
    <w:p w14:paraId="789D6313" w14:textId="6F7AD45A" w:rsidR="003C11F7" w:rsidRDefault="00205A3F" w:rsidP="00C86D75">
      <w:pPr>
        <w:pStyle w:val="B1"/>
      </w:pPr>
      <w:r>
        <w:t>14</w:t>
      </w:r>
      <w:r w:rsidR="003C11F7">
        <w:t>.</w:t>
      </w:r>
      <w:r w:rsidR="003C11F7">
        <w:tab/>
        <w:t xml:space="preserve">The AMF forwards the ranging/sidelink positioning </w:t>
      </w:r>
      <w:r>
        <w:t xml:space="preserve">and location </w:t>
      </w:r>
      <w:r w:rsidR="003C11F7">
        <w:t>results to the GMLC.</w:t>
      </w:r>
    </w:p>
    <w:p w14:paraId="0CE06B7D" w14:textId="56317236" w:rsidR="003C11F7" w:rsidRDefault="00205A3F" w:rsidP="00C86D75">
      <w:pPr>
        <w:pStyle w:val="B1"/>
      </w:pPr>
      <w:r>
        <w:t>15</w:t>
      </w:r>
      <w:r w:rsidR="003C11F7">
        <w:t>.</w:t>
      </w:r>
      <w:r w:rsidR="003C11F7">
        <w:tab/>
        <w:t xml:space="preserve">The GMLC exposes the ranging/sidelink positioning </w:t>
      </w:r>
      <w:r>
        <w:t xml:space="preserve">and location </w:t>
      </w:r>
      <w:r w:rsidR="003C11F7">
        <w:t>results to the ranging application server via NEF with the response operation of the service employed in step 1.</w:t>
      </w:r>
    </w:p>
    <w:p w14:paraId="5FA389C8" w14:textId="15B0AA82" w:rsidR="00BA6AF4" w:rsidRPr="00DF048C" w:rsidRDefault="00BA6AF4" w:rsidP="00BA6AF4">
      <w:pPr>
        <w:pStyle w:val="Heading3"/>
      </w:pPr>
      <w:bookmarkStart w:id="2019" w:name="_Toc104257778"/>
      <w:bookmarkStart w:id="2020" w:name="_Toc104257952"/>
      <w:bookmarkStart w:id="2021" w:name="_Toc104299494"/>
      <w:bookmarkStart w:id="2022" w:name="_Toc112768494"/>
      <w:bookmarkStart w:id="2023" w:name="_Toc112768782"/>
      <w:bookmarkStart w:id="2024" w:name="_Toc112769022"/>
      <w:bookmarkStart w:id="2025" w:name="_Toc112772458"/>
      <w:bookmarkStart w:id="2026" w:name="_Toc112864133"/>
      <w:bookmarkStart w:id="2027" w:name="_Toc112865275"/>
      <w:bookmarkStart w:id="2028" w:name="_Toc117042728"/>
      <w:bookmarkStart w:id="2029" w:name="_Toc125976106"/>
      <w:bookmarkStart w:id="2030" w:name="_Toc128724982"/>
      <w:r w:rsidRPr="00DF048C">
        <w:lastRenderedPageBreak/>
        <w:t>6.</w:t>
      </w:r>
      <w:r w:rsidR="00B1441D" w:rsidRPr="00DF048C">
        <w:rPr>
          <w:lang w:eastAsia="zh-CN"/>
        </w:rPr>
        <w:t>12</w:t>
      </w:r>
      <w:r w:rsidRPr="00DF048C">
        <w:t>.4</w:t>
      </w:r>
      <w:r w:rsidRPr="00DF048C">
        <w:tab/>
        <w:t>Impacts on services, entities, and interfaces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1FE9B6D1" w14:textId="044BF5EC" w:rsidR="00BA6AF4" w:rsidRPr="0056202B" w:rsidRDefault="00BA6AF4" w:rsidP="0056202B">
      <w:pPr>
        <w:rPr>
          <w:b/>
          <w:bCs/>
        </w:rPr>
      </w:pPr>
      <w:r w:rsidRPr="0056202B">
        <w:rPr>
          <w:b/>
          <w:bCs/>
        </w:rPr>
        <w:t>GMLC</w:t>
      </w:r>
    </w:p>
    <w:p w14:paraId="64173EC0" w14:textId="466FF096" w:rsidR="00BA6AF4" w:rsidRPr="00DF048C" w:rsidRDefault="0056202B" w:rsidP="0056202B">
      <w:pPr>
        <w:pStyle w:val="B1"/>
      </w:pPr>
      <w:r>
        <w:t>-</w:t>
      </w:r>
      <w:r>
        <w:tab/>
      </w:r>
      <w:r w:rsidR="00BA6AF4" w:rsidRPr="00DF048C">
        <w:t xml:space="preserve">Support for ranging/SL positioning request </w:t>
      </w:r>
      <w:r w:rsidR="00B726CD">
        <w:t>for one or multiple UEs</w:t>
      </w:r>
      <w:r w:rsidR="00B726CD" w:rsidRPr="00DF048C">
        <w:t xml:space="preserve"> </w:t>
      </w:r>
      <w:r w:rsidR="00BA6AF4" w:rsidRPr="00DF048C">
        <w:t>with corresponding events</w:t>
      </w:r>
    </w:p>
    <w:p w14:paraId="3610C888" w14:textId="41F762A6" w:rsidR="000F2B80" w:rsidRPr="0056202B" w:rsidRDefault="000F2B80" w:rsidP="000F2B80">
      <w:pPr>
        <w:rPr>
          <w:b/>
          <w:bCs/>
        </w:rPr>
      </w:pPr>
      <w:r>
        <w:rPr>
          <w:b/>
          <w:bCs/>
        </w:rPr>
        <w:t>LMF</w:t>
      </w:r>
    </w:p>
    <w:p w14:paraId="3CE9C799" w14:textId="44CD1D90" w:rsidR="000F2B80" w:rsidRDefault="000F2B80" w:rsidP="000F2B80">
      <w:pPr>
        <w:pStyle w:val="B1"/>
      </w:pPr>
      <w:r>
        <w:t>-</w:t>
      </w:r>
      <w:r>
        <w:tab/>
      </w:r>
      <w:r w:rsidRPr="00DF048C">
        <w:t xml:space="preserve">Support for ranging/SL positioning request </w:t>
      </w:r>
      <w:r w:rsidR="00B726CD">
        <w:t>for one or multiple UEs</w:t>
      </w:r>
      <w:r w:rsidR="00B726CD" w:rsidRPr="00DF048C">
        <w:t xml:space="preserve"> </w:t>
      </w:r>
      <w:r w:rsidRPr="00DF048C">
        <w:t>with corresponding events</w:t>
      </w:r>
    </w:p>
    <w:p w14:paraId="6F9B0947" w14:textId="0A3F892B" w:rsidR="000F2B80" w:rsidRDefault="000F2B80" w:rsidP="000F2B80">
      <w:pPr>
        <w:pStyle w:val="B1"/>
      </w:pPr>
      <w:r>
        <w:t>-</w:t>
      </w:r>
      <w:r>
        <w:tab/>
        <w:t>LMF selection considering support</w:t>
      </w:r>
      <w:r w:rsidRPr="00DF048C">
        <w:t xml:space="preserve"> </w:t>
      </w:r>
      <w:r>
        <w:t xml:space="preserve">for </w:t>
      </w:r>
      <w:r w:rsidRPr="00DF048C">
        <w:t>ranging/SL positioning</w:t>
      </w:r>
    </w:p>
    <w:p w14:paraId="1D1577F2" w14:textId="4EF31D5A" w:rsidR="00B726CD" w:rsidRDefault="000F2B80" w:rsidP="00983E3D">
      <w:pPr>
        <w:pStyle w:val="B1"/>
      </w:pPr>
      <w:r>
        <w:t>-</w:t>
      </w:r>
      <w:r>
        <w:tab/>
        <w:t xml:space="preserve">LMF </w:t>
      </w:r>
      <w:r w:rsidRPr="00FB7EE2">
        <w:t>obtaining the UE</w:t>
      </w:r>
      <w:r w:rsidR="001F671C">
        <w:t>'</w:t>
      </w:r>
      <w:r w:rsidRPr="00FB7EE2">
        <w:t>s ProSe capability from AMF</w:t>
      </w:r>
      <w:r w:rsidR="00B726CD">
        <w:t>-</w:t>
      </w:r>
      <w:r w:rsidR="00B726CD">
        <w:tab/>
        <w:t>To support interactions with the ProSe Application Server and PCF.</w:t>
      </w:r>
    </w:p>
    <w:p w14:paraId="0DD17DB0" w14:textId="77777777" w:rsidR="00B726CD" w:rsidRPr="0056202B" w:rsidRDefault="00B726CD" w:rsidP="00B726CD">
      <w:pPr>
        <w:rPr>
          <w:b/>
          <w:bCs/>
        </w:rPr>
      </w:pPr>
      <w:r>
        <w:rPr>
          <w:b/>
          <w:bCs/>
        </w:rPr>
        <w:t>AMF</w:t>
      </w:r>
    </w:p>
    <w:p w14:paraId="0DA1695A" w14:textId="69039871" w:rsidR="00B726CD" w:rsidRDefault="00B726CD" w:rsidP="00983E3D">
      <w:pPr>
        <w:pStyle w:val="B1"/>
        <w:rPr>
          <w:b/>
          <w:bCs/>
        </w:rPr>
      </w:pPr>
      <w:r>
        <w:t>-</w:t>
      </w:r>
      <w:r>
        <w:tab/>
      </w:r>
      <w:r w:rsidRPr="00463B02">
        <w:t>To register the support for location reporting as part of ProSe capabilities from the UE.</w:t>
      </w:r>
    </w:p>
    <w:p w14:paraId="6ACF28E2" w14:textId="675D9EC9" w:rsidR="00BA6AF4" w:rsidRPr="0056202B" w:rsidRDefault="00BA6AF4" w:rsidP="0056202B">
      <w:pPr>
        <w:rPr>
          <w:b/>
          <w:bCs/>
        </w:rPr>
      </w:pPr>
      <w:r w:rsidRPr="0056202B">
        <w:rPr>
          <w:b/>
          <w:bCs/>
        </w:rPr>
        <w:t>UE</w:t>
      </w:r>
    </w:p>
    <w:p w14:paraId="28605DD7" w14:textId="7060385B" w:rsidR="00BA6AF4" w:rsidRPr="00DF048C" w:rsidRDefault="0056202B" w:rsidP="0056202B">
      <w:pPr>
        <w:pStyle w:val="B1"/>
      </w:pPr>
      <w:r>
        <w:t>-</w:t>
      </w:r>
      <w:r>
        <w:tab/>
      </w:r>
      <w:r w:rsidR="00BA6AF4" w:rsidRPr="00DF048C">
        <w:t>Support to send/receive ranging/SL positioning request to/from LMF</w:t>
      </w:r>
    </w:p>
    <w:p w14:paraId="622F7836" w14:textId="2B838C89" w:rsidR="00BA6AF4" w:rsidRDefault="0056202B" w:rsidP="0056202B">
      <w:pPr>
        <w:pStyle w:val="B1"/>
      </w:pPr>
      <w:r>
        <w:t>-</w:t>
      </w:r>
      <w:r>
        <w:tab/>
      </w:r>
      <w:r w:rsidR="00BA6AF4" w:rsidRPr="00DF048C">
        <w:t>Support to request ranging/SL positioning service from 5GS</w:t>
      </w:r>
    </w:p>
    <w:p w14:paraId="22C68A18" w14:textId="77777777" w:rsidR="00B726CD" w:rsidRDefault="00B726CD" w:rsidP="00B726CD">
      <w:pPr>
        <w:pStyle w:val="B1"/>
      </w:pPr>
      <w:r>
        <w:t>-</w:t>
      </w:r>
      <w:r>
        <w:tab/>
        <w:t>As a reference UE (similar to a ProSe UE-to-Network Relay) to be able to interpret RSCs for location reporting.</w:t>
      </w:r>
    </w:p>
    <w:p w14:paraId="35AC80C7" w14:textId="77777777" w:rsidR="00B726CD" w:rsidRDefault="00B726CD" w:rsidP="00B726CD">
      <w:pPr>
        <w:pStyle w:val="B1"/>
      </w:pPr>
      <w:r>
        <w:t>-</w:t>
      </w:r>
      <w:r>
        <w:tab/>
        <w:t>As a reference UE to be able to concatenate location information of other UEs as LPP messages towards 5GC.</w:t>
      </w:r>
    </w:p>
    <w:p w14:paraId="70B33092" w14:textId="1DC52B27" w:rsidR="00B726CD" w:rsidRDefault="00B726CD" w:rsidP="00BA0B97">
      <w:pPr>
        <w:pStyle w:val="B1"/>
      </w:pPr>
      <w:bookmarkStart w:id="2031" w:name="_Toc112768495"/>
      <w:r>
        <w:t>-</w:t>
      </w:r>
      <w:r>
        <w:tab/>
        <w:t>As a target UE (similar to ProSe Remote UE) to be able to interpret RSCs for location reporting.</w:t>
      </w:r>
      <w:bookmarkEnd w:id="2031"/>
    </w:p>
    <w:p w14:paraId="2A54AF02" w14:textId="6C6A750A" w:rsidR="00B506CD" w:rsidRPr="00DF048C" w:rsidRDefault="00B506CD" w:rsidP="00827857">
      <w:pPr>
        <w:pStyle w:val="Heading2"/>
      </w:pPr>
      <w:bookmarkStart w:id="2032" w:name="_Toc100781034"/>
      <w:bookmarkStart w:id="2033" w:name="_Toc100782259"/>
      <w:bookmarkStart w:id="2034" w:name="_Toc100782383"/>
      <w:bookmarkStart w:id="2035" w:name="_Toc100782512"/>
      <w:bookmarkStart w:id="2036" w:name="_Toc100782641"/>
      <w:bookmarkStart w:id="2037" w:name="_Toc104257779"/>
      <w:bookmarkStart w:id="2038" w:name="_Toc104257953"/>
      <w:bookmarkStart w:id="2039" w:name="_Toc104299495"/>
      <w:bookmarkStart w:id="2040" w:name="_Toc112768496"/>
      <w:bookmarkStart w:id="2041" w:name="_Toc112772459"/>
      <w:bookmarkStart w:id="2042" w:name="_Toc112864134"/>
      <w:bookmarkStart w:id="2043" w:name="_Toc112865276"/>
      <w:bookmarkStart w:id="2044" w:name="_Toc117042729"/>
      <w:bookmarkStart w:id="2045" w:name="_Toc125976107"/>
      <w:bookmarkStart w:id="2046" w:name="_Toc128724983"/>
      <w:r w:rsidRPr="00DF048C">
        <w:t>6.13</w:t>
      </w:r>
      <w:r w:rsidRPr="00DF048C">
        <w:tab/>
        <w:t>Solution #13: Ranging/SL positioning service initiated by application server or 5GC NF</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0DCABA3E" w14:textId="046E6D54" w:rsidR="00B506CD" w:rsidRPr="00DF048C" w:rsidRDefault="00B506CD" w:rsidP="00B506CD">
      <w:pPr>
        <w:pStyle w:val="Heading3"/>
      </w:pPr>
      <w:bookmarkStart w:id="2047" w:name="_Toc100781035"/>
      <w:bookmarkStart w:id="2048" w:name="_Toc100782260"/>
      <w:bookmarkStart w:id="2049" w:name="_Toc100782384"/>
      <w:bookmarkStart w:id="2050" w:name="_Toc100782513"/>
      <w:bookmarkStart w:id="2051" w:name="_Toc100782642"/>
      <w:bookmarkStart w:id="2052" w:name="_Toc104257780"/>
      <w:bookmarkStart w:id="2053" w:name="_Toc104257954"/>
      <w:bookmarkStart w:id="2054" w:name="_Toc104299496"/>
      <w:bookmarkStart w:id="2055" w:name="_Toc112768497"/>
      <w:bookmarkStart w:id="2056" w:name="_Toc112768783"/>
      <w:bookmarkStart w:id="2057" w:name="_Toc112769023"/>
      <w:bookmarkStart w:id="2058" w:name="_Toc112772460"/>
      <w:bookmarkStart w:id="2059" w:name="_Toc112864135"/>
      <w:bookmarkStart w:id="2060" w:name="_Toc112865277"/>
      <w:bookmarkStart w:id="2061" w:name="_Toc117042730"/>
      <w:bookmarkStart w:id="2062" w:name="_Toc125976108"/>
      <w:bookmarkStart w:id="2063" w:name="_Toc128724984"/>
      <w:r w:rsidRPr="00DF048C">
        <w:t>6.</w:t>
      </w:r>
      <w:r w:rsidRPr="00DF048C">
        <w:rPr>
          <w:lang w:eastAsia="zh-CN"/>
        </w:rPr>
        <w:t>13</w:t>
      </w:r>
      <w:r w:rsidRPr="00DF048C">
        <w:t>.1</w:t>
      </w:r>
      <w:r w:rsidRPr="00DF048C">
        <w:tab/>
        <w:t>General</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58E3D4FA" w14:textId="77777777" w:rsidR="0056202B" w:rsidRDefault="0056202B" w:rsidP="00B506CD">
      <w:pPr>
        <w:rPr>
          <w:rFonts w:eastAsia="DengXian"/>
          <w:lang w:eastAsia="zh-CN"/>
        </w:rPr>
      </w:pPr>
      <w:r>
        <w:rPr>
          <w:rFonts w:eastAsia="DengXian"/>
          <w:lang w:eastAsia="zh-CN"/>
        </w:rPr>
        <w:t>This solution is to address KI#7.</w:t>
      </w:r>
    </w:p>
    <w:p w14:paraId="2216C203" w14:textId="77777777" w:rsidR="0056202B" w:rsidRDefault="0056202B" w:rsidP="00B506CD">
      <w:pPr>
        <w:rPr>
          <w:rFonts w:eastAsia="DengXian"/>
          <w:lang w:eastAsia="zh-CN"/>
        </w:rPr>
      </w:pPr>
      <w:r>
        <w:rPr>
          <w:rFonts w:eastAsia="DengXian"/>
          <w:lang w:eastAsia="zh-CN"/>
        </w:rPr>
        <w:t>A Ranging/SL positioning service request may be initiated by an application server for e.g. a commercial service or by a 5GC NF for e.g. network assisted sidelink positioning.</w:t>
      </w:r>
    </w:p>
    <w:p w14:paraId="58D57D1B" w14:textId="77777777" w:rsidR="0056202B" w:rsidRDefault="0056202B" w:rsidP="00B506CD">
      <w:pPr>
        <w:rPr>
          <w:rFonts w:eastAsia="DengXian"/>
          <w:lang w:eastAsia="zh-CN"/>
        </w:rPr>
      </w:pPr>
      <w:r>
        <w:rPr>
          <w:rFonts w:eastAsia="DengXian"/>
          <w:lang w:eastAsia="zh-CN"/>
        </w:rPr>
        <w:t>The service request is transmitted to one of the UEs, and the UE then initiates the Ranging/SL positioning procedure.</w:t>
      </w:r>
    </w:p>
    <w:p w14:paraId="14AA4B66" w14:textId="77777777" w:rsidR="0056202B" w:rsidRDefault="0056202B" w:rsidP="00B506CD">
      <w:pPr>
        <w:rPr>
          <w:rFonts w:eastAsia="DengXian"/>
          <w:lang w:eastAsia="zh-CN"/>
        </w:rPr>
      </w:pPr>
      <w:r>
        <w:rPr>
          <w:rFonts w:eastAsia="DengXian"/>
          <w:lang w:eastAsia="zh-CN"/>
        </w:rPr>
        <w:t>Once the result is calculated, the UE who receives the service request reports the result to the application server or 5GC NF who initiates the service request.</w:t>
      </w:r>
    </w:p>
    <w:p w14:paraId="7F797645" w14:textId="00B6168C" w:rsidR="00B506CD" w:rsidRPr="00DF048C" w:rsidRDefault="00B506CD" w:rsidP="00B506CD">
      <w:pPr>
        <w:pStyle w:val="Heading3"/>
      </w:pPr>
      <w:bookmarkStart w:id="2064" w:name="_Toc100781036"/>
      <w:bookmarkStart w:id="2065" w:name="_Toc100782261"/>
      <w:bookmarkStart w:id="2066" w:name="_Toc100782385"/>
      <w:bookmarkStart w:id="2067" w:name="_Toc100782514"/>
      <w:bookmarkStart w:id="2068" w:name="_Toc100782643"/>
      <w:bookmarkStart w:id="2069" w:name="_Toc104257781"/>
      <w:bookmarkStart w:id="2070" w:name="_Toc104257955"/>
      <w:bookmarkStart w:id="2071" w:name="_Toc104299497"/>
      <w:bookmarkStart w:id="2072" w:name="_Toc112768498"/>
      <w:bookmarkStart w:id="2073" w:name="_Toc112768784"/>
      <w:bookmarkStart w:id="2074" w:name="_Toc112769024"/>
      <w:bookmarkStart w:id="2075" w:name="_Toc112772461"/>
      <w:bookmarkStart w:id="2076" w:name="_Toc112864136"/>
      <w:bookmarkStart w:id="2077" w:name="_Toc112865278"/>
      <w:bookmarkStart w:id="2078" w:name="_Toc117042731"/>
      <w:bookmarkStart w:id="2079" w:name="_Toc125976109"/>
      <w:bookmarkStart w:id="2080" w:name="_Toc128724985"/>
      <w:r w:rsidRPr="00DF048C">
        <w:t>6.</w:t>
      </w:r>
      <w:r w:rsidRPr="00DF048C">
        <w:rPr>
          <w:lang w:eastAsia="zh-CN"/>
        </w:rPr>
        <w:t>13</w:t>
      </w:r>
      <w:r w:rsidRPr="00DF048C">
        <w:t>.2</w:t>
      </w:r>
      <w:r w:rsidRPr="00DF048C">
        <w:tab/>
        <w:t>Functional descriptions</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39AAD494" w14:textId="77777777" w:rsidR="0056202B" w:rsidRDefault="0056202B" w:rsidP="00CA67ED">
      <w:pPr>
        <w:rPr>
          <w:rFonts w:eastAsia="DengXian"/>
          <w:lang w:eastAsia="zh-CN"/>
        </w:rPr>
      </w:pPr>
      <w:r w:rsidRPr="00CA67ED">
        <w:rPr>
          <w:rFonts w:eastAsia="DengXian"/>
        </w:rPr>
        <w:t>The service request and the result reporting can be transmitted over the control plane. The 5GC NF who initiates or transmits the service request needs to check with UDM to acquire the serving AMF of one of the UEs subject to Ranging/SL positioning. The service request is then sent to the serving AMF of one of the UEs, and the AMF forwards the service request to the UE over NAS message.</w:t>
      </w:r>
    </w:p>
    <w:p w14:paraId="39A4DEFD" w14:textId="77777777" w:rsidR="0056202B" w:rsidRDefault="0056202B" w:rsidP="00CA67ED">
      <w:pPr>
        <w:rPr>
          <w:rFonts w:eastAsia="DengXian"/>
          <w:lang w:eastAsia="zh-CN"/>
        </w:rPr>
      </w:pPr>
      <w:r w:rsidRPr="00CA67ED">
        <w:rPr>
          <w:rFonts w:eastAsia="DengXian"/>
        </w:rPr>
        <w:t>When UE receives the service request either from application server or from AMF, it initiates the Ranging/SL positioning procedure to the other UE for the measurement and calculation of the result.</w:t>
      </w:r>
    </w:p>
    <w:p w14:paraId="1F2FFB97" w14:textId="77777777" w:rsidR="0056202B" w:rsidRDefault="0056202B" w:rsidP="0056202B">
      <w:pPr>
        <w:pStyle w:val="NO"/>
        <w:rPr>
          <w:rFonts w:eastAsia="DengXian"/>
          <w:lang w:eastAsia="zh-CN"/>
        </w:rPr>
      </w:pPr>
      <w:r>
        <w:rPr>
          <w:rFonts w:eastAsia="DengXian"/>
          <w:lang w:eastAsia="zh-CN"/>
        </w:rPr>
        <w:t>NOTE:</w:t>
      </w:r>
      <w:r>
        <w:rPr>
          <w:rFonts w:eastAsia="DengXian"/>
          <w:lang w:eastAsia="zh-CN"/>
        </w:rPr>
        <w:tab/>
        <w:t>Ranging/SL positioning procedure includes Ranging/Sidelink positioning discovery and service operations, which will be addressed in the solutions under KI#3 and KI#4.</w:t>
      </w:r>
    </w:p>
    <w:p w14:paraId="30C72485" w14:textId="77777777" w:rsidR="0056202B" w:rsidRDefault="0056202B" w:rsidP="00CA67ED">
      <w:pPr>
        <w:pStyle w:val="B1"/>
        <w:rPr>
          <w:rFonts w:eastAsia="DengXian"/>
          <w:lang w:eastAsia="zh-CN"/>
        </w:rPr>
      </w:pPr>
      <w:r w:rsidRPr="00CA67ED">
        <w:rPr>
          <w:rFonts w:eastAsia="DengXian"/>
        </w:rPr>
        <w:t>The Ranging/SL positioning service request includes the following parameters:</w:t>
      </w:r>
    </w:p>
    <w:p w14:paraId="6A37B178"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Reference UE ID</w:t>
      </w:r>
    </w:p>
    <w:p w14:paraId="206633AC" w14:textId="77777777" w:rsidR="0056202B" w:rsidRDefault="0056202B" w:rsidP="00CA67ED">
      <w:pPr>
        <w:pStyle w:val="B1"/>
        <w:rPr>
          <w:rFonts w:eastAsia="DengXian"/>
          <w:lang w:eastAsia="zh-CN"/>
        </w:rPr>
      </w:pPr>
      <w:r w:rsidRPr="00CA67ED">
        <w:rPr>
          <w:rFonts w:eastAsia="DengXian"/>
        </w:rPr>
        <w:lastRenderedPageBreak/>
        <w:t>-</w:t>
      </w:r>
      <w:r w:rsidRPr="00CA67ED">
        <w:rPr>
          <w:rFonts w:eastAsia="DengXian"/>
        </w:rPr>
        <w:tab/>
        <w:t>Target UE ID</w:t>
      </w:r>
    </w:p>
    <w:p w14:paraId="2225CB17"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Result content: distance, angle or both</w:t>
      </w:r>
    </w:p>
    <w:p w14:paraId="01CB88C7"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Required QoS</w:t>
      </w:r>
    </w:p>
    <w:p w14:paraId="75DC4C08" w14:textId="75CC6BC1" w:rsidR="00B506CD" w:rsidRPr="00DF048C" w:rsidRDefault="001F671C" w:rsidP="00B506CD">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B506CD" w:rsidRPr="00DF048C">
        <w:rPr>
          <w:lang w:eastAsia="zh-CN"/>
        </w:rPr>
        <w:t xml:space="preserve">Whether there are any other parameters in the </w:t>
      </w:r>
      <w:r w:rsidR="00B506CD" w:rsidRPr="00DF048C">
        <w:rPr>
          <w:rFonts w:eastAsia="DengXian"/>
          <w:lang w:eastAsia="zh-CN"/>
        </w:rPr>
        <w:t>Ranging/SL positioning service request is FFS.</w:t>
      </w:r>
    </w:p>
    <w:p w14:paraId="1F5DCC30" w14:textId="68F6EBB2" w:rsidR="00B506CD" w:rsidRPr="00DF048C" w:rsidRDefault="00B506CD" w:rsidP="00B506CD">
      <w:pPr>
        <w:pStyle w:val="Heading3"/>
      </w:pPr>
      <w:bookmarkStart w:id="2081" w:name="_Toc100781037"/>
      <w:bookmarkStart w:id="2082" w:name="_Toc100782262"/>
      <w:bookmarkStart w:id="2083" w:name="_Toc100782386"/>
      <w:bookmarkStart w:id="2084" w:name="_Toc100782515"/>
      <w:bookmarkStart w:id="2085" w:name="_Toc100782644"/>
      <w:bookmarkStart w:id="2086" w:name="_Toc104257782"/>
      <w:bookmarkStart w:id="2087" w:name="_Toc104257956"/>
      <w:bookmarkStart w:id="2088" w:name="_Toc104299498"/>
      <w:bookmarkStart w:id="2089" w:name="_Toc112768499"/>
      <w:bookmarkStart w:id="2090" w:name="_Toc112768785"/>
      <w:bookmarkStart w:id="2091" w:name="_Toc112769025"/>
      <w:bookmarkStart w:id="2092" w:name="_Toc112772462"/>
      <w:bookmarkStart w:id="2093" w:name="_Toc112864137"/>
      <w:bookmarkStart w:id="2094" w:name="_Toc112865279"/>
      <w:bookmarkStart w:id="2095" w:name="_Toc117042732"/>
      <w:bookmarkStart w:id="2096" w:name="_Toc125976110"/>
      <w:bookmarkStart w:id="2097" w:name="_Toc128724986"/>
      <w:r w:rsidRPr="00DF048C">
        <w:t>6.</w:t>
      </w:r>
      <w:r w:rsidRPr="00DF048C">
        <w:rPr>
          <w:lang w:eastAsia="zh-CN"/>
        </w:rPr>
        <w:t>13</w:t>
      </w:r>
      <w:r w:rsidRPr="00DF048C">
        <w:t>.3</w:t>
      </w:r>
      <w:r w:rsidRPr="00DF048C">
        <w:tab/>
        <w:t>Procedures</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6C6F1BE3" w14:textId="3245783B" w:rsidR="00B506CD" w:rsidRPr="00DF048C" w:rsidRDefault="00B506CD" w:rsidP="00B506CD">
      <w:pPr>
        <w:pStyle w:val="Heading4"/>
        <w:rPr>
          <w:lang w:eastAsia="zh-CN"/>
        </w:rPr>
      </w:pPr>
      <w:bookmarkStart w:id="2098" w:name="_Toc100781038"/>
      <w:bookmarkStart w:id="2099" w:name="_Toc100782263"/>
      <w:bookmarkStart w:id="2100" w:name="_Toc100782387"/>
      <w:bookmarkStart w:id="2101" w:name="_Toc100782516"/>
      <w:bookmarkStart w:id="2102" w:name="_Toc100782645"/>
      <w:bookmarkStart w:id="2103" w:name="_Toc104299499"/>
      <w:bookmarkStart w:id="2104" w:name="_Toc112768500"/>
      <w:bookmarkStart w:id="2105" w:name="_Toc112768786"/>
      <w:bookmarkStart w:id="2106" w:name="_Toc112769026"/>
      <w:bookmarkStart w:id="2107" w:name="_Toc112772463"/>
      <w:bookmarkStart w:id="2108" w:name="_Toc112864138"/>
      <w:bookmarkStart w:id="2109" w:name="_Toc112865280"/>
      <w:bookmarkStart w:id="2110" w:name="_Toc125976111"/>
      <w:bookmarkStart w:id="2111" w:name="_Toc128724987"/>
      <w:r w:rsidRPr="00DF048C">
        <w:rPr>
          <w:lang w:eastAsia="zh-CN"/>
        </w:rPr>
        <w:t>6.13.3.1</w:t>
      </w:r>
      <w:r w:rsidR="000A5D2A" w:rsidRPr="00DF048C">
        <w:rPr>
          <w:lang w:eastAsia="zh-CN"/>
        </w:rPr>
        <w:tab/>
      </w:r>
      <w:r w:rsidRPr="00DF048C">
        <w:rPr>
          <w:lang w:eastAsia="zh-CN"/>
        </w:rPr>
        <w:t>Service initiated by application server</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7D8DB41E" w14:textId="77777777" w:rsidR="00B506CD" w:rsidRPr="00DF048C" w:rsidRDefault="00B506CD" w:rsidP="0056202B">
      <w:pPr>
        <w:pStyle w:val="TH"/>
      </w:pPr>
      <w:r w:rsidRPr="00DF048C">
        <w:object w:dxaOrig="11190" w:dyaOrig="8270" w14:anchorId="721828E1">
          <v:shape id="_x0000_i1056" type="#_x0000_t75" style="width:481.6pt;height:356.6pt" o:ole="">
            <v:imagedata r:id="rId72" o:title=""/>
          </v:shape>
          <o:OLEObject Type="Embed" ProgID="Visio.Drawing.15" ShapeID="_x0000_i1056" DrawAspect="Content" ObjectID="_1739339801" r:id="rId73"/>
        </w:object>
      </w:r>
    </w:p>
    <w:p w14:paraId="4043EF64" w14:textId="58A000F8" w:rsidR="00B506CD" w:rsidRPr="00DF048C" w:rsidRDefault="00B506CD" w:rsidP="0056202B">
      <w:pPr>
        <w:pStyle w:val="TF"/>
        <w:rPr>
          <w:lang w:eastAsia="zh-CN"/>
        </w:rPr>
      </w:pPr>
      <w:r w:rsidRPr="00DF048C">
        <w:rPr>
          <w:rFonts w:eastAsia="DengXian"/>
          <w:lang w:eastAsia="zh-CN"/>
        </w:rPr>
        <w:t>6.13.3.1-1</w:t>
      </w:r>
      <w:r w:rsidR="0056202B">
        <w:rPr>
          <w:rFonts w:eastAsia="DengXian"/>
          <w:lang w:eastAsia="zh-CN"/>
        </w:rPr>
        <w:t>:</w:t>
      </w:r>
      <w:r w:rsidRPr="00DF048C">
        <w:rPr>
          <w:lang w:eastAsia="zh-CN"/>
        </w:rPr>
        <w:t xml:space="preserve"> Service initiated by application server</w:t>
      </w:r>
    </w:p>
    <w:p w14:paraId="094398FC" w14:textId="5602CA3E" w:rsidR="00B506CD" w:rsidRPr="00DF048C" w:rsidRDefault="00B506CD" w:rsidP="0056202B">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0150C43B" w14:textId="22A60C17" w:rsidR="00B506CD" w:rsidRPr="00DF048C" w:rsidRDefault="00B506CD" w:rsidP="0056202B">
      <w:pPr>
        <w:pStyle w:val="B1"/>
        <w:rPr>
          <w:lang w:eastAsia="zh-CN" w:bidi="ar"/>
        </w:rPr>
      </w:pPr>
      <w:r w:rsidRPr="00DF048C">
        <w:rPr>
          <w:lang w:eastAsia="zh-CN" w:bidi="ar"/>
        </w:rPr>
        <w:t>2.</w:t>
      </w:r>
      <w:r w:rsidR="0056202B">
        <w:rPr>
          <w:lang w:eastAsia="zh-CN" w:bidi="ar"/>
        </w:rPr>
        <w:tab/>
      </w:r>
      <w:r w:rsidRPr="00DF048C">
        <w:rPr>
          <w:lang w:eastAsia="zh-CN" w:bidi="ar"/>
        </w:rPr>
        <w:t xml:space="preserve">AF sends the Ranging/SL positioning service request to NEF, including </w:t>
      </w:r>
      <w:r w:rsidRPr="0056202B">
        <w:t>UE1 ID, UE2 ID, Result content (distance, angle or both) and Required QoS,</w:t>
      </w:r>
      <w:r w:rsidRPr="00DF048C">
        <w:rPr>
          <w:lang w:eastAsia="zh-CN" w:bidi="ar"/>
        </w:rPr>
        <w:t xml:space="preserve"> etc.</w:t>
      </w:r>
    </w:p>
    <w:p w14:paraId="730A1E05" w14:textId="77777777" w:rsidR="0056202B" w:rsidRDefault="00B506CD" w:rsidP="0056202B">
      <w:pPr>
        <w:pStyle w:val="B1"/>
        <w:rPr>
          <w:lang w:eastAsia="zh-CN" w:bidi="ar"/>
        </w:rPr>
      </w:pPr>
      <w:r w:rsidRPr="00DF048C">
        <w:rPr>
          <w:lang w:eastAsia="zh-CN" w:bidi="ar"/>
        </w:rPr>
        <w:t>3.</w:t>
      </w:r>
      <w:r w:rsidR="0056202B">
        <w:rPr>
          <w:lang w:eastAsia="zh-CN" w:bidi="ar"/>
        </w:rPr>
        <w:tab/>
      </w:r>
      <w:r w:rsidRPr="00DF048C">
        <w:rPr>
          <w:lang w:eastAsia="zh-CN" w:bidi="ar"/>
        </w:rPr>
        <w:t>NEF checks UDM to discover the serving AMF of UE1, and then forwards the request to the AMF.</w:t>
      </w:r>
    </w:p>
    <w:p w14:paraId="0AB675A6" w14:textId="602534D6" w:rsidR="00B506CD" w:rsidRPr="00DF048C" w:rsidRDefault="00092FB4" w:rsidP="00CA67ED">
      <w:pPr>
        <w:pStyle w:val="NO"/>
        <w:rPr>
          <w:lang w:eastAsia="zh-CN" w:bidi="ar"/>
        </w:rPr>
      </w:pPr>
      <w:r>
        <w:t>NOTE </w:t>
      </w:r>
      <w:r w:rsidR="00B506CD" w:rsidRPr="00CA67ED">
        <w:rPr>
          <w:rFonts w:eastAsia="DengXian"/>
        </w:rPr>
        <w:t>1</w:t>
      </w:r>
      <w:r w:rsidR="00B506CD" w:rsidRPr="00CA67ED">
        <w:t>:</w:t>
      </w:r>
      <w:r w:rsidR="0056202B" w:rsidRPr="00CA67ED">
        <w:tab/>
      </w:r>
      <w:r w:rsidR="00B506CD" w:rsidRPr="00CA67ED">
        <w:t>NEF also checks the privacy on whether the AF is authorized to acquire Ranging/SL positioning information of UE1 and UE2. The solution will be developed by SA</w:t>
      </w:r>
      <w:r w:rsidR="0056202B" w:rsidRPr="00CA67ED">
        <w:t> WG</w:t>
      </w:r>
      <w:r w:rsidR="00B506CD" w:rsidRPr="00CA67ED">
        <w:t>3.</w:t>
      </w:r>
    </w:p>
    <w:p w14:paraId="14CC0B9B" w14:textId="679F8566" w:rsidR="00B506CD" w:rsidRPr="00DF048C" w:rsidRDefault="00092FB4" w:rsidP="00B506CD">
      <w:pPr>
        <w:pStyle w:val="NO"/>
        <w:rPr>
          <w:lang w:eastAsia="zh-CN" w:bidi="ar"/>
        </w:rPr>
      </w:pPr>
      <w:r>
        <w:rPr>
          <w:lang w:eastAsia="zh-CN" w:bidi="ar"/>
        </w:rPr>
        <w:t>NOTE </w:t>
      </w:r>
      <w:r w:rsidR="0056202B">
        <w:rPr>
          <w:lang w:eastAsia="zh-CN" w:bidi="ar"/>
        </w:rPr>
        <w:t>2</w:t>
      </w:r>
      <w:r w:rsidR="00B506CD" w:rsidRPr="00DF048C">
        <w:rPr>
          <w:lang w:eastAsia="zh-CN" w:bidi="ar"/>
        </w:rPr>
        <w:t>:</w:t>
      </w:r>
      <w:r w:rsidR="0056202B">
        <w:rPr>
          <w:lang w:eastAsia="zh-CN" w:bidi="ar"/>
        </w:rPr>
        <w:tab/>
      </w:r>
      <w:r w:rsidR="00B506CD" w:rsidRPr="00DF048C">
        <w:rPr>
          <w:lang w:eastAsia="zh-CN" w:bidi="ar"/>
        </w:rPr>
        <w:t>UE1 can be either the target UE or the reference UE, which can be requested by the AF or can be decided during step 5.</w:t>
      </w:r>
    </w:p>
    <w:p w14:paraId="72E5EE2B" w14:textId="6DD54B73" w:rsidR="00B506CD" w:rsidRPr="00DF048C" w:rsidRDefault="001F671C" w:rsidP="00B506CD">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DF048C">
        <w:rPr>
          <w:lang w:eastAsia="zh-CN"/>
        </w:rPr>
        <w:tab/>
      </w:r>
      <w:r w:rsidR="00B506CD" w:rsidRPr="00DF048C">
        <w:rPr>
          <w:lang w:eastAsia="zh-CN"/>
        </w:rPr>
        <w:t>How the reference UE and target UE are decided is FFS.</w:t>
      </w:r>
    </w:p>
    <w:p w14:paraId="79EEDA4C" w14:textId="7FCC1BC0"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AMF forwards the service request to the UE1 over NAS.</w:t>
      </w:r>
    </w:p>
    <w:p w14:paraId="5B3982C7" w14:textId="69FF5CC1" w:rsidR="00B506CD" w:rsidRPr="00DF048C" w:rsidRDefault="00B506CD" w:rsidP="00B506CD">
      <w:pPr>
        <w:pStyle w:val="B1"/>
        <w:rPr>
          <w:lang w:eastAsia="zh-CN" w:bidi="ar"/>
        </w:rPr>
      </w:pPr>
      <w:r w:rsidRPr="00DF048C">
        <w:rPr>
          <w:lang w:eastAsia="zh-CN" w:bidi="ar"/>
        </w:rPr>
        <w:lastRenderedPageBreak/>
        <w:t>5.</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485AFF28" w14:textId="02EBAFEE" w:rsidR="00B506CD" w:rsidRPr="00DF048C" w:rsidRDefault="00092FB4" w:rsidP="0056202B">
      <w:pPr>
        <w:pStyle w:val="NO"/>
        <w:rPr>
          <w:lang w:eastAsia="zh-CN" w:bidi="ar"/>
        </w:rPr>
      </w:pPr>
      <w:r>
        <w:rPr>
          <w:lang w:eastAsia="zh-CN" w:bidi="ar"/>
        </w:rPr>
        <w:t>NOTE </w:t>
      </w:r>
      <w:r w:rsidR="0056202B">
        <w:rPr>
          <w:lang w:eastAsia="zh-CN" w:bidi="ar"/>
        </w:rPr>
        <w:t>3</w:t>
      </w:r>
      <w:r w:rsidR="00B506CD" w:rsidRPr="00DF048C">
        <w:rPr>
          <w:lang w:eastAsia="zh-CN" w:bidi="ar"/>
        </w:rPr>
        <w:t>:</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65FB8CD4" w14:textId="61D127F9" w:rsidR="00B506CD" w:rsidRPr="00DF048C" w:rsidRDefault="00B506CD" w:rsidP="0056202B">
      <w:pPr>
        <w:pStyle w:val="B1"/>
        <w:rPr>
          <w:lang w:eastAsia="zh-CN" w:bidi="ar"/>
        </w:rPr>
      </w:pPr>
      <w:r w:rsidRPr="00DF048C">
        <w:rPr>
          <w:lang w:eastAsia="zh-CN" w:bidi="ar"/>
        </w:rPr>
        <w:t>6.</w:t>
      </w:r>
      <w:r w:rsidR="0056202B">
        <w:rPr>
          <w:lang w:eastAsia="zh-CN" w:bidi="ar"/>
        </w:rPr>
        <w:tab/>
      </w:r>
      <w:r w:rsidRPr="00DF048C">
        <w:rPr>
          <w:lang w:eastAsia="zh-CN" w:bidi="ar"/>
        </w:rPr>
        <w:t>UE1 sends the Ranging/SL positioning result to the AMF.</w:t>
      </w:r>
    </w:p>
    <w:p w14:paraId="7E567F0C" w14:textId="3736573B" w:rsidR="00B506CD" w:rsidRPr="00DF048C" w:rsidRDefault="00B506CD" w:rsidP="0056202B">
      <w:pPr>
        <w:pStyle w:val="B1"/>
        <w:rPr>
          <w:lang w:eastAsia="zh-CN" w:bidi="ar"/>
        </w:rPr>
      </w:pPr>
      <w:r w:rsidRPr="00DF048C">
        <w:rPr>
          <w:lang w:eastAsia="zh-CN" w:bidi="ar"/>
        </w:rPr>
        <w:t>7.</w:t>
      </w:r>
      <w:r w:rsidR="0056202B">
        <w:rPr>
          <w:lang w:eastAsia="zh-CN" w:bidi="ar"/>
        </w:rPr>
        <w:tab/>
      </w:r>
      <w:r w:rsidRPr="00DF048C">
        <w:rPr>
          <w:lang w:eastAsia="zh-CN" w:bidi="ar"/>
        </w:rPr>
        <w:t>AMF forwards the Ranging/SL positioning result to the NEF.</w:t>
      </w:r>
    </w:p>
    <w:p w14:paraId="5754EDFD" w14:textId="2971BFE0" w:rsidR="00B506CD" w:rsidRPr="00DF048C" w:rsidRDefault="00B506CD" w:rsidP="0056202B">
      <w:pPr>
        <w:pStyle w:val="B1"/>
        <w:rPr>
          <w:lang w:eastAsia="zh-CN" w:bidi="ar"/>
        </w:rPr>
      </w:pPr>
      <w:r w:rsidRPr="00DF048C">
        <w:rPr>
          <w:lang w:eastAsia="zh-CN" w:bidi="ar"/>
        </w:rPr>
        <w:t>8.</w:t>
      </w:r>
      <w:r w:rsidR="0056202B">
        <w:rPr>
          <w:lang w:eastAsia="zh-CN" w:bidi="ar"/>
        </w:rPr>
        <w:tab/>
      </w:r>
      <w:r w:rsidRPr="00DF048C">
        <w:rPr>
          <w:lang w:eastAsia="zh-CN" w:bidi="ar"/>
        </w:rPr>
        <w:t>NEF forwards the Ranging/SL positioning result to the AF.</w:t>
      </w:r>
    </w:p>
    <w:p w14:paraId="703ADBD9" w14:textId="18EF81BA" w:rsidR="00B506CD" w:rsidRPr="00DF048C" w:rsidRDefault="001F671C" w:rsidP="00B506CD">
      <w:pPr>
        <w:pStyle w:val="EditorsNote"/>
      </w:pPr>
      <w:r w:rsidRPr="00D76172">
        <w:rPr>
          <w:lang w:val="en-US" w:eastAsia="zh-CN"/>
        </w:rPr>
        <w:t>Editor</w:t>
      </w:r>
      <w:r>
        <w:rPr>
          <w:lang w:val="en-US" w:eastAsia="zh-CN"/>
        </w:rPr>
        <w:t>'</w:t>
      </w:r>
      <w:r w:rsidRPr="00D76172">
        <w:rPr>
          <w:lang w:val="en-US" w:eastAsia="zh-CN"/>
        </w:rPr>
        <w:t>s note:</w:t>
      </w:r>
      <w:r w:rsidR="00DF048C">
        <w:tab/>
      </w:r>
      <w:r w:rsidR="00B506CD" w:rsidRPr="00DF048C">
        <w:t>It is FFS whether LMF or GMLC needs to be involved.</w:t>
      </w:r>
    </w:p>
    <w:p w14:paraId="1D1104FA" w14:textId="26F24AFC" w:rsidR="00B506CD" w:rsidRPr="00DF048C" w:rsidRDefault="001F671C" w:rsidP="00B506CD">
      <w:pPr>
        <w:pStyle w:val="EditorsNote"/>
        <w:rPr>
          <w:rFonts w:eastAsia="DengXian"/>
          <w:lang w:eastAsia="zh-CN" w:bidi="ar"/>
        </w:rPr>
      </w:pPr>
      <w:r w:rsidRPr="00D76172">
        <w:rPr>
          <w:lang w:val="en-US" w:eastAsia="zh-CN"/>
        </w:rPr>
        <w:t>Editor</w:t>
      </w:r>
      <w:r>
        <w:rPr>
          <w:lang w:val="en-US" w:eastAsia="zh-CN"/>
        </w:rPr>
        <w:t>'</w:t>
      </w:r>
      <w:r w:rsidRPr="00D76172">
        <w:rPr>
          <w:lang w:val="en-US" w:eastAsia="zh-CN"/>
        </w:rPr>
        <w:t>s note:</w:t>
      </w:r>
      <w:r w:rsidR="00DF048C">
        <w:tab/>
      </w:r>
      <w:r w:rsidR="00B506CD" w:rsidRPr="00DF048C">
        <w:t>It is FFS NEF/AMF performs any checking/authorization/processing.</w:t>
      </w:r>
    </w:p>
    <w:p w14:paraId="30F8A916" w14:textId="61B44CE0" w:rsidR="00B506CD" w:rsidRPr="00DF048C" w:rsidRDefault="00B506CD" w:rsidP="00B506CD">
      <w:pPr>
        <w:pStyle w:val="Heading4"/>
        <w:rPr>
          <w:lang w:eastAsia="zh-CN"/>
        </w:rPr>
      </w:pPr>
      <w:bookmarkStart w:id="2112" w:name="_Toc100781039"/>
      <w:bookmarkStart w:id="2113" w:name="_Toc100782264"/>
      <w:bookmarkStart w:id="2114" w:name="_Toc100782388"/>
      <w:bookmarkStart w:id="2115" w:name="_Toc100782517"/>
      <w:bookmarkStart w:id="2116" w:name="_Toc100782646"/>
      <w:bookmarkStart w:id="2117" w:name="_Toc104299500"/>
      <w:bookmarkStart w:id="2118" w:name="_Toc112768501"/>
      <w:bookmarkStart w:id="2119" w:name="_Toc112768787"/>
      <w:bookmarkStart w:id="2120" w:name="_Toc112769027"/>
      <w:bookmarkStart w:id="2121" w:name="_Toc112772464"/>
      <w:bookmarkStart w:id="2122" w:name="_Toc112864139"/>
      <w:bookmarkStart w:id="2123" w:name="_Toc112865281"/>
      <w:bookmarkStart w:id="2124" w:name="_Toc125976112"/>
      <w:bookmarkStart w:id="2125" w:name="_Toc128724988"/>
      <w:r w:rsidRPr="00DF048C">
        <w:rPr>
          <w:lang w:eastAsia="zh-CN"/>
        </w:rPr>
        <w:t>6.13.3.2</w:t>
      </w:r>
      <w:r w:rsidR="00D62CAC">
        <w:rPr>
          <w:lang w:eastAsia="zh-CN"/>
        </w:rPr>
        <w:tab/>
      </w:r>
      <w:r w:rsidRPr="00DF048C">
        <w:rPr>
          <w:lang w:eastAsia="zh-CN"/>
        </w:rPr>
        <w:t>Service initiated by 5GC NF</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E7B88A8" w14:textId="77777777" w:rsidR="00B506CD" w:rsidRPr="00DF048C" w:rsidRDefault="00B506CD" w:rsidP="0056202B">
      <w:pPr>
        <w:pStyle w:val="TH"/>
        <w:rPr>
          <w:rFonts w:eastAsia="DengXian"/>
          <w:lang w:eastAsia="zh-CN"/>
        </w:rPr>
      </w:pPr>
      <w:r w:rsidRPr="00DF048C">
        <w:object w:dxaOrig="9690" w:dyaOrig="7140" w14:anchorId="23E52F4F">
          <v:shape id="_x0000_i1057" type="#_x0000_t75" style="width:481.6pt;height:354.55pt" o:ole="">
            <v:imagedata r:id="rId74" o:title=""/>
          </v:shape>
          <o:OLEObject Type="Embed" ProgID="Visio.Drawing.15" ShapeID="_x0000_i1057" DrawAspect="Content" ObjectID="_1739339802" r:id="rId75"/>
        </w:object>
      </w:r>
    </w:p>
    <w:p w14:paraId="743682CC" w14:textId="0CA0B3EC" w:rsidR="00B506CD" w:rsidRPr="00DF048C" w:rsidRDefault="00B506CD" w:rsidP="0056202B">
      <w:pPr>
        <w:pStyle w:val="TF"/>
        <w:rPr>
          <w:lang w:eastAsia="zh-CN"/>
        </w:rPr>
      </w:pPr>
      <w:r w:rsidRPr="00DF048C">
        <w:rPr>
          <w:rFonts w:eastAsia="DengXian"/>
          <w:lang w:eastAsia="zh-CN"/>
        </w:rPr>
        <w:t>6.13.3.2-1</w:t>
      </w:r>
      <w:r w:rsidR="0056202B">
        <w:rPr>
          <w:rFonts w:eastAsia="DengXian"/>
          <w:lang w:eastAsia="zh-CN"/>
        </w:rPr>
        <w:t>:</w:t>
      </w:r>
      <w:r w:rsidRPr="00DF048C">
        <w:rPr>
          <w:lang w:eastAsia="zh-CN"/>
        </w:rPr>
        <w:t xml:space="preserve"> Service initiated by 5GC NF</w:t>
      </w:r>
    </w:p>
    <w:p w14:paraId="6A44D048" w14:textId="040F29E7" w:rsidR="00B506CD" w:rsidRPr="00DF048C" w:rsidRDefault="00B506CD" w:rsidP="00B506CD">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6CF743E1" w14:textId="6DF88416" w:rsidR="00B506CD" w:rsidRPr="00DF048C" w:rsidRDefault="00B506CD" w:rsidP="00B506CD">
      <w:pPr>
        <w:pStyle w:val="B1"/>
        <w:rPr>
          <w:lang w:eastAsia="zh-CN" w:bidi="ar"/>
        </w:rPr>
      </w:pPr>
      <w:r w:rsidRPr="00DF048C">
        <w:rPr>
          <w:lang w:eastAsia="zh-CN" w:bidi="ar"/>
        </w:rPr>
        <w:t>2.</w:t>
      </w:r>
      <w:r w:rsidR="0056202B">
        <w:rPr>
          <w:lang w:eastAsia="zh-CN" w:bidi="ar"/>
        </w:rPr>
        <w:tab/>
      </w:r>
      <w:r w:rsidRPr="00DF048C">
        <w:rPr>
          <w:lang w:eastAsia="zh-CN" w:bidi="ar"/>
        </w:rPr>
        <w:t>5GC NF checks UDM to discover the serving AMF of UE1, and then sends the request to the AMF, including</w:t>
      </w:r>
      <w:r w:rsidR="00092FB4">
        <w:rPr>
          <w:lang w:eastAsia="zh-CN" w:bidi="ar"/>
        </w:rPr>
        <w:t xml:space="preserve"> </w:t>
      </w:r>
      <w:r w:rsidRPr="00DF048C">
        <w:rPr>
          <w:rStyle w:val="B1Char"/>
        </w:rPr>
        <w:t>UE1 ID, UE2 ID, Result content (distance, angle or both) and Required QoS,</w:t>
      </w:r>
      <w:r w:rsidRPr="00DF048C">
        <w:rPr>
          <w:lang w:eastAsia="zh-CN" w:bidi="ar"/>
        </w:rPr>
        <w:t xml:space="preserve"> etc.</w:t>
      </w:r>
    </w:p>
    <w:p w14:paraId="64F3F3E4" w14:textId="050C81A9" w:rsidR="00B506CD" w:rsidRPr="00DF048C" w:rsidRDefault="00092FB4" w:rsidP="00B506CD">
      <w:pPr>
        <w:pStyle w:val="NO"/>
        <w:rPr>
          <w:lang w:eastAsia="zh-CN" w:bidi="ar"/>
        </w:rPr>
      </w:pPr>
      <w:r>
        <w:rPr>
          <w:lang w:eastAsia="zh-CN" w:bidi="ar"/>
        </w:rPr>
        <w:t>NOTE </w:t>
      </w:r>
      <w:r w:rsidR="00B506CD" w:rsidRPr="00DF048C">
        <w:rPr>
          <w:lang w:eastAsia="zh-CN" w:bidi="ar"/>
        </w:rPr>
        <w:t>1:</w:t>
      </w:r>
      <w:r w:rsidR="0056202B">
        <w:rPr>
          <w:lang w:eastAsia="zh-CN" w:bidi="ar"/>
        </w:rPr>
        <w:tab/>
      </w:r>
      <w:r w:rsidR="00B506CD" w:rsidRPr="00DF048C">
        <w:rPr>
          <w:lang w:eastAsia="zh-CN" w:bidi="ar"/>
        </w:rPr>
        <w:t>5GC NF also checks the privacy on whether the AF is authorized to acquire Ranging/SL positioning information of UE1 and UE2. The solution will be developed by SA3.</w:t>
      </w:r>
    </w:p>
    <w:p w14:paraId="7DE0540E" w14:textId="0D529ACD" w:rsidR="00B506CD" w:rsidRPr="00DF048C" w:rsidRDefault="00092FB4" w:rsidP="00B506CD">
      <w:pPr>
        <w:pStyle w:val="NO"/>
        <w:rPr>
          <w:lang w:eastAsia="zh-CN" w:bidi="ar"/>
        </w:rPr>
      </w:pPr>
      <w:r>
        <w:rPr>
          <w:lang w:eastAsia="zh-CN" w:bidi="ar"/>
        </w:rPr>
        <w:t>NOTE </w:t>
      </w:r>
      <w:r w:rsidR="00B506CD" w:rsidRPr="00DF048C">
        <w:rPr>
          <w:lang w:eastAsia="zh-CN" w:bidi="ar"/>
        </w:rPr>
        <w:t>2:</w:t>
      </w:r>
      <w:r w:rsidR="0056202B">
        <w:rPr>
          <w:lang w:eastAsia="zh-CN" w:bidi="ar"/>
        </w:rPr>
        <w:tab/>
      </w:r>
      <w:r w:rsidR="00B506CD" w:rsidRPr="00DF048C">
        <w:rPr>
          <w:lang w:eastAsia="zh-CN" w:bidi="ar"/>
        </w:rPr>
        <w:t>UE1 can be either the target UE or the reference UE, which can be requested by the AF or can be decided during step 4.</w:t>
      </w:r>
    </w:p>
    <w:p w14:paraId="2205A250" w14:textId="29F5B2C9" w:rsidR="00B506CD" w:rsidRPr="00DF048C" w:rsidRDefault="001F671C" w:rsidP="00B506CD">
      <w:pPr>
        <w:pStyle w:val="EditorsNote"/>
        <w:rPr>
          <w:lang w:eastAsia="zh-CN" w:bidi="ar"/>
        </w:rPr>
      </w:pPr>
      <w:r w:rsidRPr="00D76172">
        <w:rPr>
          <w:lang w:val="en-US" w:eastAsia="zh-CN"/>
        </w:rPr>
        <w:lastRenderedPageBreak/>
        <w:t>Editor</w:t>
      </w:r>
      <w:r>
        <w:rPr>
          <w:lang w:val="en-US" w:eastAsia="zh-CN"/>
        </w:rPr>
        <w:t>'</w:t>
      </w:r>
      <w:r w:rsidRPr="00D76172">
        <w:rPr>
          <w:lang w:val="en-US" w:eastAsia="zh-CN"/>
        </w:rPr>
        <w:t>s note:</w:t>
      </w:r>
      <w:r w:rsidR="00DF048C">
        <w:rPr>
          <w:lang w:eastAsia="zh-CN"/>
        </w:rPr>
        <w:tab/>
      </w:r>
      <w:r w:rsidR="00B506CD" w:rsidRPr="00DF048C">
        <w:rPr>
          <w:lang w:eastAsia="zh-CN"/>
        </w:rPr>
        <w:t>How the reference UE and target UE are decided is FFS.</w:t>
      </w:r>
    </w:p>
    <w:p w14:paraId="4D30890A" w14:textId="427DF782" w:rsidR="00B506CD" w:rsidRPr="00DF048C" w:rsidRDefault="00B506CD" w:rsidP="00B506CD">
      <w:pPr>
        <w:pStyle w:val="B1"/>
        <w:rPr>
          <w:lang w:eastAsia="zh-CN" w:bidi="ar"/>
        </w:rPr>
      </w:pPr>
      <w:r w:rsidRPr="00DF048C">
        <w:rPr>
          <w:lang w:eastAsia="zh-CN" w:bidi="ar"/>
        </w:rPr>
        <w:t>3.</w:t>
      </w:r>
      <w:r w:rsidR="0056202B">
        <w:rPr>
          <w:lang w:eastAsia="zh-CN" w:bidi="ar"/>
        </w:rPr>
        <w:tab/>
      </w:r>
      <w:r w:rsidRPr="00DF048C">
        <w:rPr>
          <w:lang w:eastAsia="zh-CN" w:bidi="ar"/>
        </w:rPr>
        <w:t>AMF forwards the service request to the UE1 over NAS.</w:t>
      </w:r>
    </w:p>
    <w:p w14:paraId="5A062464" w14:textId="1A3D1792"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38AEEF6A" w14:textId="42CDABCE" w:rsidR="00B506CD" w:rsidRPr="00DF048C" w:rsidRDefault="00092FB4" w:rsidP="00B506CD">
      <w:pPr>
        <w:pStyle w:val="NO"/>
        <w:rPr>
          <w:lang w:eastAsia="zh-CN" w:bidi="ar"/>
        </w:rPr>
      </w:pPr>
      <w:r>
        <w:rPr>
          <w:lang w:eastAsia="zh-CN" w:bidi="ar"/>
        </w:rPr>
        <w:t>NOTE </w:t>
      </w:r>
      <w:r w:rsidR="00B506CD" w:rsidRPr="00DF048C">
        <w:rPr>
          <w:lang w:eastAsia="zh-CN" w:bidi="ar"/>
        </w:rPr>
        <w:t>3:</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2A237C3E" w14:textId="100E6656"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UE1 sends the Ranging/SL positioning result to the AMF.</w:t>
      </w:r>
    </w:p>
    <w:p w14:paraId="2E621BFC" w14:textId="16F787FF" w:rsidR="00B506CD" w:rsidRPr="00DF048C" w:rsidRDefault="00B506CD" w:rsidP="00B506CD">
      <w:pPr>
        <w:pStyle w:val="B1"/>
        <w:rPr>
          <w:lang w:eastAsia="zh-CN" w:bidi="ar"/>
        </w:rPr>
      </w:pPr>
      <w:r w:rsidRPr="00DF048C">
        <w:rPr>
          <w:lang w:eastAsia="zh-CN" w:bidi="ar"/>
        </w:rPr>
        <w:t>6.</w:t>
      </w:r>
      <w:r w:rsidR="0056202B">
        <w:rPr>
          <w:lang w:eastAsia="zh-CN" w:bidi="ar"/>
        </w:rPr>
        <w:tab/>
      </w:r>
      <w:r w:rsidRPr="00DF048C">
        <w:rPr>
          <w:lang w:eastAsia="zh-CN" w:bidi="ar"/>
        </w:rPr>
        <w:t>AMF forwards the Ranging/SL positioning result to the 5GC NF.</w:t>
      </w:r>
    </w:p>
    <w:p w14:paraId="04D854A3" w14:textId="7D8553C2" w:rsidR="00B506CD" w:rsidRPr="00DF048C" w:rsidRDefault="001F671C" w:rsidP="00B506CD">
      <w:pPr>
        <w:pStyle w:val="EditorsNote"/>
      </w:pPr>
      <w:r w:rsidRPr="00D76172">
        <w:rPr>
          <w:lang w:val="en-US" w:eastAsia="zh-CN"/>
        </w:rPr>
        <w:t>Editor</w:t>
      </w:r>
      <w:r>
        <w:rPr>
          <w:lang w:val="en-US" w:eastAsia="zh-CN"/>
        </w:rPr>
        <w:t>'</w:t>
      </w:r>
      <w:r w:rsidRPr="00D76172">
        <w:rPr>
          <w:lang w:val="en-US" w:eastAsia="zh-CN"/>
        </w:rPr>
        <w:t>s note:</w:t>
      </w:r>
      <w:r w:rsidR="00DF048C">
        <w:tab/>
      </w:r>
      <w:r w:rsidR="00B506CD" w:rsidRPr="00DF048C">
        <w:t>It is FFS whether LMF or GMLC needs to be involved.</w:t>
      </w:r>
    </w:p>
    <w:p w14:paraId="7A33ACA1" w14:textId="1DB5208E" w:rsidR="00B506CD" w:rsidRPr="00DF048C" w:rsidRDefault="001F671C" w:rsidP="00B506CD">
      <w:pPr>
        <w:pStyle w:val="EditorsNote"/>
        <w:rPr>
          <w:rFonts w:eastAsia="DengXian"/>
          <w:lang w:eastAsia="zh-CN" w:bidi="ar"/>
        </w:rPr>
      </w:pPr>
      <w:r w:rsidRPr="00D76172">
        <w:rPr>
          <w:lang w:val="en-US" w:eastAsia="zh-CN"/>
        </w:rPr>
        <w:t>Editor</w:t>
      </w:r>
      <w:r>
        <w:rPr>
          <w:lang w:val="en-US" w:eastAsia="zh-CN"/>
        </w:rPr>
        <w:t>'</w:t>
      </w:r>
      <w:r w:rsidRPr="00D76172">
        <w:rPr>
          <w:lang w:val="en-US" w:eastAsia="zh-CN"/>
        </w:rPr>
        <w:t>s note:</w:t>
      </w:r>
      <w:r w:rsidR="00DF048C">
        <w:tab/>
      </w:r>
      <w:r w:rsidR="00B506CD" w:rsidRPr="00DF048C">
        <w:t>It is FFS NEF/AMF performs any checking/authorization/processing.</w:t>
      </w:r>
    </w:p>
    <w:p w14:paraId="2B729E44" w14:textId="16EF6A29" w:rsidR="00B506CD" w:rsidRPr="00DF048C" w:rsidRDefault="00B506CD" w:rsidP="00B506CD">
      <w:pPr>
        <w:pStyle w:val="Heading3"/>
      </w:pPr>
      <w:bookmarkStart w:id="2126" w:name="_Toc100781040"/>
      <w:bookmarkStart w:id="2127" w:name="_Toc100782265"/>
      <w:bookmarkStart w:id="2128" w:name="_Toc100782389"/>
      <w:bookmarkStart w:id="2129" w:name="_Toc100782518"/>
      <w:bookmarkStart w:id="2130" w:name="_Toc100782647"/>
      <w:bookmarkStart w:id="2131" w:name="_Toc104257783"/>
      <w:bookmarkStart w:id="2132" w:name="_Toc104257957"/>
      <w:bookmarkStart w:id="2133" w:name="_Toc104299501"/>
      <w:bookmarkStart w:id="2134" w:name="_Toc112768502"/>
      <w:bookmarkStart w:id="2135" w:name="_Toc112768788"/>
      <w:bookmarkStart w:id="2136" w:name="_Toc112769028"/>
      <w:bookmarkStart w:id="2137" w:name="_Toc112772465"/>
      <w:bookmarkStart w:id="2138" w:name="_Toc112864140"/>
      <w:bookmarkStart w:id="2139" w:name="_Toc112865282"/>
      <w:bookmarkStart w:id="2140" w:name="_Toc117042733"/>
      <w:bookmarkStart w:id="2141" w:name="_Toc125976113"/>
      <w:bookmarkStart w:id="2142" w:name="_Toc128724989"/>
      <w:r w:rsidRPr="00DF048C">
        <w:t>6.</w:t>
      </w:r>
      <w:r w:rsidRPr="00DF048C">
        <w:rPr>
          <w:lang w:eastAsia="zh-CN"/>
        </w:rPr>
        <w:t>13</w:t>
      </w:r>
      <w:r w:rsidRPr="00DF048C">
        <w:t>.4</w:t>
      </w:r>
      <w:r w:rsidRPr="00DF048C">
        <w:tab/>
        <w:t>Impacts on services, entities, and interfaces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672E6141" w14:textId="423BCE11" w:rsidR="00B506CD" w:rsidRDefault="00B506CD" w:rsidP="00B506CD">
      <w:pPr>
        <w:rPr>
          <w:rFonts w:eastAsia="DengXian"/>
        </w:rPr>
      </w:pPr>
      <w:r w:rsidRPr="00DF048C">
        <w:rPr>
          <w:rFonts w:eastAsia="DengXian"/>
        </w:rPr>
        <w:t>The solution has impacts in the following entities and interfaces:</w:t>
      </w:r>
    </w:p>
    <w:p w14:paraId="31FBDE66" w14:textId="77777777" w:rsidR="0056202B" w:rsidRDefault="0056202B" w:rsidP="0056202B">
      <w:pPr>
        <w:pStyle w:val="B1"/>
      </w:pPr>
      <w:r>
        <w:t>-</w:t>
      </w:r>
      <w:r>
        <w:tab/>
        <w:t>UE: supports initiating Ranging/SL Positioning procedure; receives Ranging/SL Positioning service request from AMF; sends Ranging/SL Positioning result to the AMF</w:t>
      </w:r>
    </w:p>
    <w:p w14:paraId="19D3562A" w14:textId="77777777" w:rsidR="0056202B" w:rsidRDefault="0056202B" w:rsidP="0056202B">
      <w:pPr>
        <w:pStyle w:val="B1"/>
      </w:pPr>
      <w:r>
        <w:t>-</w:t>
      </w:r>
      <w:r>
        <w:tab/>
        <w:t>AMF: receives and forwards the Ranging/SL Positioning service request to the UE1; receives and forwards the Ranging/SL Positioning result to the 5GC NF/NEF</w:t>
      </w:r>
    </w:p>
    <w:p w14:paraId="3D54A5C2" w14:textId="77777777" w:rsidR="0056202B" w:rsidRDefault="0056202B" w:rsidP="0056202B">
      <w:pPr>
        <w:pStyle w:val="B1"/>
      </w:pPr>
      <w:r>
        <w:t>-</w:t>
      </w:r>
      <w:r>
        <w:tab/>
        <w:t>NAS: supports transmission of Ranging/SL Positioning service request and Ranging/SL Positioning result</w:t>
      </w:r>
    </w:p>
    <w:p w14:paraId="61E71070" w14:textId="121DFE33" w:rsidR="007C3EC4" w:rsidRPr="00DF048C" w:rsidRDefault="007C3EC4" w:rsidP="007C3EC4">
      <w:pPr>
        <w:pStyle w:val="Heading2"/>
      </w:pPr>
      <w:bookmarkStart w:id="2143" w:name="_Toc100781041"/>
      <w:bookmarkStart w:id="2144" w:name="_Toc100782266"/>
      <w:bookmarkStart w:id="2145" w:name="_Toc100782390"/>
      <w:bookmarkStart w:id="2146" w:name="_Toc100782519"/>
      <w:bookmarkStart w:id="2147" w:name="_Toc100782648"/>
      <w:bookmarkStart w:id="2148" w:name="_Toc104257784"/>
      <w:bookmarkStart w:id="2149" w:name="_Toc104257958"/>
      <w:bookmarkStart w:id="2150" w:name="_Toc104299502"/>
      <w:bookmarkStart w:id="2151" w:name="_Toc112768503"/>
      <w:bookmarkStart w:id="2152" w:name="_Toc112768789"/>
      <w:bookmarkStart w:id="2153" w:name="_Toc112769029"/>
      <w:bookmarkStart w:id="2154" w:name="_Toc112772466"/>
      <w:bookmarkStart w:id="2155" w:name="_Toc112864141"/>
      <w:bookmarkStart w:id="2156" w:name="_Toc112865283"/>
      <w:bookmarkStart w:id="2157" w:name="_Toc117042734"/>
      <w:bookmarkStart w:id="2158" w:name="_Toc125976114"/>
      <w:bookmarkStart w:id="2159" w:name="_Toc128724990"/>
      <w:r w:rsidRPr="00DF048C">
        <w:t>6.14</w:t>
      </w:r>
      <w:r w:rsidRPr="00DF048C">
        <w:tab/>
        <w:t>Solution #14: General reference architecture for Sidelink positioning and ranging-based services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786E7705" w14:textId="53044B95" w:rsidR="007C3EC4" w:rsidRPr="00DF048C" w:rsidRDefault="007C3EC4" w:rsidP="007C3EC4">
      <w:pPr>
        <w:pStyle w:val="Heading3"/>
      </w:pPr>
      <w:bookmarkStart w:id="2160" w:name="_Toc100781042"/>
      <w:bookmarkStart w:id="2161" w:name="_Toc100782267"/>
      <w:bookmarkStart w:id="2162" w:name="_Toc100782391"/>
      <w:bookmarkStart w:id="2163" w:name="_Toc100782520"/>
      <w:bookmarkStart w:id="2164" w:name="_Toc100782649"/>
      <w:bookmarkStart w:id="2165" w:name="_Toc104257785"/>
      <w:bookmarkStart w:id="2166" w:name="_Toc104257959"/>
      <w:bookmarkStart w:id="2167" w:name="_Toc104299503"/>
      <w:bookmarkStart w:id="2168" w:name="_Toc112768504"/>
      <w:bookmarkStart w:id="2169" w:name="_Toc112768790"/>
      <w:bookmarkStart w:id="2170" w:name="_Toc112769030"/>
      <w:bookmarkStart w:id="2171" w:name="_Toc112772467"/>
      <w:bookmarkStart w:id="2172" w:name="_Toc112864142"/>
      <w:bookmarkStart w:id="2173" w:name="_Toc112865284"/>
      <w:bookmarkStart w:id="2174" w:name="_Toc117042735"/>
      <w:bookmarkStart w:id="2175" w:name="_Toc125976115"/>
      <w:bookmarkStart w:id="2176" w:name="_Toc128724991"/>
      <w:r w:rsidRPr="00DF048C">
        <w:t>6.14.1</w:t>
      </w:r>
      <w:r w:rsidRPr="00DF048C">
        <w:tab/>
        <w:t>General</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5D53F575" w14:textId="471B83A7" w:rsidR="007C3EC4" w:rsidRPr="00DF048C" w:rsidRDefault="0056202B" w:rsidP="007C3EC4">
      <w:r>
        <w:t>Figure 6.14.1-1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UE C and UE D may be out of coverage, or with partial network coverage.</w:t>
      </w:r>
    </w:p>
    <w:p w14:paraId="78FC7C24" w14:textId="6E207F3D" w:rsidR="007C3EC4" w:rsidRPr="00DF048C" w:rsidRDefault="001F671C" w:rsidP="007C3EC4">
      <w:pPr>
        <w:pStyle w:val="EditorsNote"/>
      </w:pPr>
      <w:r w:rsidRPr="00D76172">
        <w:rPr>
          <w:lang w:val="en-US" w:eastAsia="zh-CN"/>
        </w:rPr>
        <w:t>Editor</w:t>
      </w:r>
      <w:r>
        <w:rPr>
          <w:lang w:val="en-US" w:eastAsia="zh-CN"/>
        </w:rPr>
        <w:t>'</w:t>
      </w:r>
      <w:r w:rsidRPr="00D76172">
        <w:rPr>
          <w:lang w:val="en-US" w:eastAsia="zh-CN"/>
        </w:rPr>
        <w:t>s note:</w:t>
      </w:r>
      <w:r w:rsidR="00DF048C">
        <w:tab/>
      </w:r>
      <w:r w:rsidR="0056202B" w:rsidRPr="00DF048C">
        <w:t xml:space="preserve">Further </w:t>
      </w:r>
      <w:r w:rsidR="007C3EC4" w:rsidRPr="00DF048C">
        <w:t>impacts to the LCS NF are FFS.</w:t>
      </w:r>
    </w:p>
    <w:p w14:paraId="25EE7F4F" w14:textId="77777777" w:rsidR="007C3EC4" w:rsidRPr="00DF048C" w:rsidRDefault="007C3EC4" w:rsidP="0056202B">
      <w:pPr>
        <w:pStyle w:val="TH"/>
      </w:pPr>
      <w:r w:rsidRPr="00DF048C">
        <w:object w:dxaOrig="11986" w:dyaOrig="7786" w14:anchorId="5596F886">
          <v:shape id="_x0000_i1058" type="#_x0000_t75" style="width:480.9pt;height:312.45pt" o:ole="">
            <v:imagedata r:id="rId76" o:title=""/>
          </v:shape>
          <o:OLEObject Type="Embed" ProgID="Visio.Drawing.15" ShapeID="_x0000_i1058" DrawAspect="Content" ObjectID="_1739339803" r:id="rId77"/>
        </w:object>
      </w:r>
    </w:p>
    <w:p w14:paraId="4996B292" w14:textId="71E2FA3B" w:rsidR="007C3EC4" w:rsidRPr="00DF048C" w:rsidRDefault="007C3EC4" w:rsidP="007C3EC4">
      <w:pPr>
        <w:pStyle w:val="TF"/>
      </w:pPr>
      <w:r w:rsidRPr="00DF048C">
        <w:t>Figure 6.</w:t>
      </w:r>
      <w:r w:rsidRPr="00DF048C">
        <w:rPr>
          <w:lang w:eastAsia="zh-CN"/>
        </w:rPr>
        <w:t>14</w:t>
      </w:r>
      <w:r w:rsidRPr="00DF048C">
        <w:t>.1-1 Reference architecture for Sidelink Positioning and Ranging-based services for non-roaming and same PLMN operation</w:t>
      </w:r>
    </w:p>
    <w:p w14:paraId="42F75414" w14:textId="43A0E6D5" w:rsidR="007C3EC4" w:rsidRPr="00DF048C" w:rsidRDefault="007C3EC4" w:rsidP="007C3EC4">
      <w:r w:rsidRPr="00DF048C">
        <w:t>Figure 6.14.1-2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Pr="00DF048C">
        <w:t>UE C and UE D may be out of coverage, or with partial network coverage.</w:t>
      </w:r>
    </w:p>
    <w:p w14:paraId="25615E01" w14:textId="77777777" w:rsidR="007C3EC4" w:rsidRPr="00DF048C" w:rsidRDefault="007C3EC4" w:rsidP="007C3EC4">
      <w:pPr>
        <w:pStyle w:val="TH"/>
      </w:pPr>
      <w:r w:rsidRPr="00DF048C">
        <w:object w:dxaOrig="12811" w:dyaOrig="12467" w14:anchorId="1BC922B2">
          <v:shape id="_x0000_i1059" type="#_x0000_t75" style="width:481.6pt;height:468.7pt" o:ole="">
            <v:imagedata r:id="rId78" o:title=""/>
          </v:shape>
          <o:OLEObject Type="Embed" ProgID="Visio.Drawing.15" ShapeID="_x0000_i1059" DrawAspect="Content" ObjectID="_1739339804" r:id="rId79"/>
        </w:object>
      </w:r>
    </w:p>
    <w:p w14:paraId="3A758CC3" w14:textId="04474404" w:rsidR="007C3EC4" w:rsidRPr="00DF048C" w:rsidRDefault="007C3EC4" w:rsidP="007C3EC4">
      <w:pPr>
        <w:pStyle w:val="TF"/>
      </w:pPr>
      <w:r w:rsidRPr="00DF048C">
        <w:t>Figure 6.</w:t>
      </w:r>
      <w:r w:rsidRPr="00DF048C">
        <w:rPr>
          <w:lang w:eastAsia="zh-CN"/>
        </w:rPr>
        <w:t>14</w:t>
      </w:r>
      <w:r w:rsidRPr="00DF048C">
        <w:t>.1-2 Reference architecture for Sidelink Positioning and Ranging-based services for inter-PLMN operations</w:t>
      </w:r>
    </w:p>
    <w:p w14:paraId="59B1472B" w14:textId="3E90961A" w:rsidR="007C3EC4" w:rsidRPr="00DF048C" w:rsidRDefault="007C3EC4" w:rsidP="007C3EC4">
      <w:r w:rsidRPr="00DF048C">
        <w:t>Figure 6.14.1-3 presented a reference architecture for Sidelink Positioning and Ranging-based services for Inter-PLMN non-roaming operation. In this case, the UE A and UE B have subscriptions from different PLMNs, i.e. PLMN-A and PLMN-B respectively. In addition, UE A is roaming and registered to PLMN-C. UE C and UE D may be out of coverage, or with partial network coverage.</w:t>
      </w:r>
    </w:p>
    <w:p w14:paraId="01041DE2" w14:textId="77777777" w:rsidR="007C3EC4" w:rsidRPr="00DF048C" w:rsidRDefault="007C3EC4" w:rsidP="007C3EC4">
      <w:pPr>
        <w:pStyle w:val="TH"/>
      </w:pPr>
      <w:r w:rsidRPr="00DF048C">
        <w:object w:dxaOrig="12211" w:dyaOrig="13592" w14:anchorId="0E44BD5D">
          <v:shape id="_x0000_i1060" type="#_x0000_t75" style="width:481.6pt;height:535.9pt" o:ole="">
            <v:imagedata r:id="rId80" o:title=""/>
          </v:shape>
          <o:OLEObject Type="Embed" ProgID="Visio.Drawing.15" ShapeID="_x0000_i1060" DrawAspect="Content" ObjectID="_1739339805" r:id="rId81"/>
        </w:object>
      </w:r>
    </w:p>
    <w:p w14:paraId="5BE440B3" w14:textId="50941280" w:rsidR="007C3EC4" w:rsidRPr="00DF048C" w:rsidRDefault="007C3EC4" w:rsidP="007C3EC4">
      <w:pPr>
        <w:pStyle w:val="TF"/>
      </w:pPr>
      <w:r w:rsidRPr="00DF048C">
        <w:t>Figure 6.</w:t>
      </w:r>
      <w:r w:rsidRPr="00DF048C">
        <w:rPr>
          <w:lang w:eastAsia="zh-CN"/>
        </w:rPr>
        <w:t>14</w:t>
      </w:r>
      <w:r w:rsidRPr="00DF048C">
        <w:t>.1-3 Reference architecture for Sidelink Positioning and Ranging-based services for inter-PLMN operation with roaming</w:t>
      </w:r>
    </w:p>
    <w:p w14:paraId="5E92EB7B" w14:textId="71E31E29" w:rsidR="007C3EC4" w:rsidRPr="00DF048C" w:rsidRDefault="007C3EC4" w:rsidP="007C3EC4">
      <w:pPr>
        <w:pStyle w:val="Heading3"/>
      </w:pPr>
      <w:bookmarkStart w:id="2177" w:name="_Toc100781043"/>
      <w:bookmarkStart w:id="2178" w:name="_Toc100782268"/>
      <w:bookmarkStart w:id="2179" w:name="_Toc100782392"/>
      <w:bookmarkStart w:id="2180" w:name="_Toc100782521"/>
      <w:bookmarkStart w:id="2181" w:name="_Toc100782650"/>
      <w:bookmarkStart w:id="2182" w:name="_Toc104257786"/>
      <w:bookmarkStart w:id="2183" w:name="_Toc104257960"/>
      <w:bookmarkStart w:id="2184" w:name="_Toc104299504"/>
      <w:bookmarkStart w:id="2185" w:name="_Toc112768505"/>
      <w:bookmarkStart w:id="2186" w:name="_Toc112768791"/>
      <w:bookmarkStart w:id="2187" w:name="_Toc112769031"/>
      <w:bookmarkStart w:id="2188" w:name="_Toc112772468"/>
      <w:bookmarkStart w:id="2189" w:name="_Toc112864143"/>
      <w:bookmarkStart w:id="2190" w:name="_Toc112865285"/>
      <w:bookmarkStart w:id="2191" w:name="_Toc117042736"/>
      <w:bookmarkStart w:id="2192" w:name="_Toc125976116"/>
      <w:bookmarkStart w:id="2193" w:name="_Toc128724992"/>
      <w:r w:rsidRPr="00DF048C">
        <w:t>6.14.2</w:t>
      </w:r>
      <w:r w:rsidRPr="00DF048C">
        <w:tab/>
        <w:t>Functional descriptions</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4560A4C0" w14:textId="098C6F2B" w:rsidR="007C3EC4" w:rsidRPr="00DF048C" w:rsidRDefault="0056202B" w:rsidP="007C3EC4">
      <w:r>
        <w:t>Sidelink Positioning and Ranging-based services are supported based on the architectures in clause 6.14.1, with the following reference points:</w:t>
      </w:r>
    </w:p>
    <w:p w14:paraId="53FB1495" w14:textId="77777777" w:rsidR="0056202B" w:rsidRDefault="0056202B" w:rsidP="0056202B">
      <w:pPr>
        <w:pStyle w:val="NO"/>
      </w:pPr>
      <w:r w:rsidRPr="0056202B">
        <w:rPr>
          <w:b/>
          <w:bCs/>
        </w:rPr>
        <w:t>SR1</w:t>
      </w:r>
      <w:r>
        <w:t>:</w:t>
      </w:r>
      <w:r>
        <w:tab/>
        <w:t>The reference point between the UE Sidelink (SL) Positioning and Ranging application in the UE and the SL Positioning/Ranging Server. This reference point is out of scope of this specification. It may be used for the configuration and application layer signalling.</w:t>
      </w:r>
    </w:p>
    <w:p w14:paraId="046AA9D4" w14:textId="77777777" w:rsidR="0056202B" w:rsidRDefault="0056202B" w:rsidP="0056202B">
      <w:pPr>
        <w:pStyle w:val="NO"/>
      </w:pPr>
      <w:r w:rsidRPr="0056202B">
        <w:rPr>
          <w:b/>
          <w:bCs/>
        </w:rPr>
        <w:lastRenderedPageBreak/>
        <w:t>SR5</w:t>
      </w:r>
      <w:r>
        <w:t>:</w:t>
      </w:r>
      <w:r>
        <w:tab/>
        <w:t>The reference point between the Sidelink (SL) Positioning and Ranging application in UEs. It is carried over the PC5 reference point. The operation over this interface is used to control the Sidelink Positioning and Ranging operation over the PC5 reference point between the UEs.</w:t>
      </w:r>
    </w:p>
    <w:p w14:paraId="607B8960" w14:textId="719C4E57" w:rsidR="0056202B" w:rsidRDefault="001F671C" w:rsidP="0056202B">
      <w:pPr>
        <w:pStyle w:val="EditorsNote"/>
      </w:pPr>
      <w:r w:rsidRPr="00D76172">
        <w:rPr>
          <w:lang w:val="en-US" w:eastAsia="zh-CN"/>
        </w:rPr>
        <w:t>Editor</w:t>
      </w:r>
      <w:r>
        <w:rPr>
          <w:lang w:val="en-US" w:eastAsia="zh-CN"/>
        </w:rPr>
        <w:t>'</w:t>
      </w:r>
      <w:r w:rsidRPr="00D76172">
        <w:rPr>
          <w:lang w:val="en-US" w:eastAsia="zh-CN"/>
        </w:rPr>
        <w:t>s note:</w:t>
      </w:r>
      <w:r w:rsidR="0056202B">
        <w:tab/>
        <w:t>Whether SR5 also covers discovery operations for Sidelink Positioning and Ranging needs to be clarified.</w:t>
      </w:r>
    </w:p>
    <w:p w14:paraId="04E3B3AB" w14:textId="77777777" w:rsidR="0056202B" w:rsidRDefault="0056202B" w:rsidP="0056202B">
      <w:pPr>
        <w:pStyle w:val="NO"/>
      </w:pPr>
      <w:r w:rsidRPr="0056202B">
        <w:rPr>
          <w:b/>
          <w:bCs/>
        </w:rPr>
        <w:t>PC5</w:t>
      </w:r>
      <w:r>
        <w:t>:</w:t>
      </w:r>
      <w:r>
        <w:tab/>
        <w:t>The reference point between the UEs, and it includes the LTE based PC5 and/or NR based PC5. It also supports the Sidelink Positioning and Ranging operation defined by RAN WGs.</w:t>
      </w:r>
    </w:p>
    <w:p w14:paraId="2952FA1B" w14:textId="58181DC5" w:rsidR="0056202B" w:rsidRDefault="001F671C" w:rsidP="0056202B">
      <w:pPr>
        <w:pStyle w:val="EditorsNote"/>
      </w:pPr>
      <w:r w:rsidRPr="00D76172">
        <w:rPr>
          <w:lang w:val="en-US" w:eastAsia="zh-CN"/>
        </w:rPr>
        <w:t>Editor</w:t>
      </w:r>
      <w:r>
        <w:rPr>
          <w:lang w:val="en-US" w:eastAsia="zh-CN"/>
        </w:rPr>
        <w:t>'</w:t>
      </w:r>
      <w:r w:rsidRPr="00D76172">
        <w:rPr>
          <w:lang w:val="en-US" w:eastAsia="zh-CN"/>
        </w:rPr>
        <w:t>s note:</w:t>
      </w:r>
      <w:r w:rsidR="0056202B">
        <w:tab/>
        <w:t xml:space="preserve">Reference to RAN WG specifications, e.g. </w:t>
      </w:r>
      <w:r w:rsidR="006D34D6">
        <w:t>TS 38.300 [</w:t>
      </w:r>
      <w:r w:rsidR="00F44968">
        <w:t>8]</w:t>
      </w:r>
      <w:r w:rsidR="0056202B">
        <w:t>, to be added when it is available.</w:t>
      </w:r>
    </w:p>
    <w:p w14:paraId="6A69D8C5" w14:textId="1E05E5B3" w:rsidR="0056202B" w:rsidRDefault="0056202B" w:rsidP="0056202B">
      <w:pPr>
        <w:pStyle w:val="NO"/>
      </w:pPr>
      <w:r w:rsidRPr="0056202B">
        <w:rPr>
          <w:b/>
          <w:bCs/>
        </w:rPr>
        <w:t>N1</w:t>
      </w:r>
      <w:r>
        <w:t>:</w:t>
      </w:r>
      <w:r>
        <w:tab/>
        <w:t xml:space="preserve">In addition to the relevant function defined in </w:t>
      </w:r>
      <w:r w:rsidR="006D34D6">
        <w:t>TS 23.501 [</w:t>
      </w:r>
      <w:r>
        <w:t xml:space="preserve">14], </w:t>
      </w:r>
      <w:r w:rsidR="00791807">
        <w:t>if</w:t>
      </w:r>
      <w:r>
        <w:t xml:space="preserve"> the UE is in coverage, it may be also used to convey the SL Positioning and Ranging policy (SLPRP) (including service authorization) from AMF to the UE, and to convey the UE</w:t>
      </w:r>
      <w:r w:rsidR="001F671C">
        <w:t>'</w:t>
      </w:r>
      <w:r>
        <w:t xml:space="preserve">s capability from the UE to the AMF. </w:t>
      </w:r>
      <w:r w:rsidR="00791807">
        <w:t>if</w:t>
      </w:r>
      <w:r>
        <w:t xml:space="preserve"> the LMF supports Sidelink Positioning and Ranging-base services, it may be also used to carry the signalling between UE and LMF, as defined in </w:t>
      </w:r>
      <w:r w:rsidR="006D34D6">
        <w:t>TS 23.273 [</w:t>
      </w:r>
      <w:r>
        <w:t>11].</w:t>
      </w:r>
    </w:p>
    <w:p w14:paraId="04EB5BD5" w14:textId="25688DE3" w:rsidR="0056202B" w:rsidRDefault="0056202B" w:rsidP="0056202B">
      <w:pPr>
        <w:pStyle w:val="NO"/>
      </w:pPr>
      <w:r w:rsidRPr="0056202B">
        <w:rPr>
          <w:b/>
          <w:bCs/>
        </w:rPr>
        <w:t>N2</w:t>
      </w:r>
      <w:r>
        <w:t>:</w:t>
      </w:r>
      <w:r>
        <w:tab/>
        <w:t xml:space="preserve">In addition to the relevant functions defined in </w:t>
      </w:r>
      <w:r w:rsidR="006D34D6">
        <w:t>TS 23.501 [</w:t>
      </w:r>
      <w:r>
        <w:t>14] for N2, in the case of SL Positioning and Ranging-based service is supported by NG-RAN, it is also used to convey the SLPRP policy and parameters (including service authorization) from AMF to NG-RAN.</w:t>
      </w:r>
    </w:p>
    <w:p w14:paraId="1C8BAAD9" w14:textId="77777777" w:rsidR="0056202B" w:rsidRDefault="0056202B" w:rsidP="0056202B">
      <w:pPr>
        <w:pStyle w:val="NO"/>
      </w:pPr>
      <w:r w:rsidRPr="0056202B">
        <w:rPr>
          <w:b/>
          <w:bCs/>
        </w:rPr>
        <w:t>Uu</w:t>
      </w:r>
      <w:r>
        <w:t>:</w:t>
      </w:r>
      <w:r>
        <w:tab/>
        <w:t>The reference point between the UE and the NG-RAN.</w:t>
      </w:r>
    </w:p>
    <w:p w14:paraId="61D7E912" w14:textId="77777777" w:rsidR="007C3EC4" w:rsidRPr="00DF048C" w:rsidRDefault="007C3EC4" w:rsidP="007C3EC4">
      <w:r w:rsidRPr="00DF048C">
        <w:t>Following service-based interfaces are used to support Sidelink Positioning and Ranging-based services:</w:t>
      </w:r>
    </w:p>
    <w:p w14:paraId="3315495B" w14:textId="7544E1F1" w:rsidR="007C3EC4" w:rsidRPr="00DF048C" w:rsidRDefault="007C3EC4" w:rsidP="00CA67ED">
      <w:pPr>
        <w:pStyle w:val="NO"/>
      </w:pPr>
      <w:r w:rsidRPr="00CA67ED">
        <w:rPr>
          <w:b/>
        </w:rPr>
        <w:t>Nlmf</w:t>
      </w:r>
      <w:r w:rsidRPr="00CA67ED">
        <w:t>:</w:t>
      </w:r>
      <w:r w:rsidRPr="00CA67ED">
        <w:tab/>
        <w:t xml:space="preserve">In addition to the relevant services defined in </w:t>
      </w:r>
      <w:r w:rsidR="006D34D6" w:rsidRPr="00CA67ED">
        <w:t>TS</w:t>
      </w:r>
      <w:r w:rsidR="006D34D6">
        <w:t> </w:t>
      </w:r>
      <w:r w:rsidR="006D34D6" w:rsidRPr="00CA67ED">
        <w:t>23.273</w:t>
      </w:r>
      <w:r w:rsidR="006D34D6">
        <w:t> </w:t>
      </w:r>
      <w:r w:rsidR="006D34D6" w:rsidRPr="00CA67ED">
        <w:t>[</w:t>
      </w:r>
      <w:r w:rsidR="00186090" w:rsidRPr="00CA67ED">
        <w:t>11</w:t>
      </w:r>
      <w:r w:rsidRPr="00CA67ED">
        <w:t xml:space="preserve">], </w:t>
      </w:r>
      <w:r w:rsidR="00791807">
        <w:t>if</w:t>
      </w:r>
      <w:r w:rsidRPr="00CA67ED">
        <w:t xml:space="preserve"> the LMF support</w:t>
      </w:r>
      <w:r w:rsidR="00791807">
        <w:t>s</w:t>
      </w:r>
      <w:r w:rsidRPr="00CA67ED">
        <w:t xml:space="preserve"> SL Positioning and Ranging-based service, it may be used to provide service to other NFs related to it.</w:t>
      </w:r>
    </w:p>
    <w:p w14:paraId="52ABFE86" w14:textId="5EB3796B" w:rsidR="007C3EC4" w:rsidRPr="00DF048C" w:rsidRDefault="007C3EC4" w:rsidP="007C3EC4">
      <w:pPr>
        <w:pStyle w:val="NO"/>
      </w:pPr>
      <w:r w:rsidRPr="00DF048C">
        <w:rPr>
          <w:b/>
        </w:rPr>
        <w:t>Nudm</w:t>
      </w:r>
      <w:r w:rsidRPr="00DF048C">
        <w:t>:</w:t>
      </w:r>
      <w:r w:rsidRPr="00DF048C">
        <w:tab/>
        <w:t xml:space="preserve">In addition to the relevant services defined in </w:t>
      </w:r>
      <w:r w:rsidR="006D34D6" w:rsidRPr="00DF048C">
        <w:t>TS</w:t>
      </w:r>
      <w:r w:rsidR="006D34D6">
        <w:t> </w:t>
      </w:r>
      <w:r w:rsidR="006D34D6" w:rsidRPr="00DF048C">
        <w:t>23.501</w:t>
      </w:r>
      <w:r w:rsidR="006D34D6">
        <w:t> </w:t>
      </w:r>
      <w:r w:rsidR="006D34D6" w:rsidRPr="00DF048C">
        <w:t>[</w:t>
      </w:r>
      <w:r w:rsidR="00186090" w:rsidRPr="00DF048C">
        <w:rPr>
          <w:lang w:eastAsia="zh-CN"/>
        </w:rPr>
        <w:t>14</w:t>
      </w:r>
      <w:r w:rsidRPr="00DF048C">
        <w:t xml:space="preserve">] for Nudm, in the case of </w:t>
      </w:r>
      <w:r w:rsidRPr="00DF048C">
        <w:rPr>
          <w:noProof/>
          <w:lang w:eastAsia="ko-KR"/>
        </w:rPr>
        <w:t>SL Positioning and Ranging-based service,</w:t>
      </w:r>
      <w:r w:rsidRPr="00DF048C">
        <w:t xml:space="preserve"> services provided by UDM are used to get </w:t>
      </w:r>
      <w:r w:rsidRPr="00DF048C">
        <w:rPr>
          <w:noProof/>
          <w:lang w:eastAsia="ko-KR"/>
        </w:rPr>
        <w:t>the</w:t>
      </w:r>
      <w:r w:rsidRPr="00DF048C">
        <w:t xml:space="preserve"> related subscription information to AMF during Initial registration procedure or UE Configuration Update (UCU) procedure to inform AMF subscription information has changed.</w:t>
      </w:r>
    </w:p>
    <w:p w14:paraId="2B504C0C" w14:textId="5F31801F" w:rsidR="007C3EC4" w:rsidRPr="00DF048C" w:rsidRDefault="007C3EC4" w:rsidP="007C3EC4">
      <w:pPr>
        <w:pStyle w:val="NO"/>
        <w:rPr>
          <w:lang w:eastAsia="zh-CN"/>
        </w:rPr>
      </w:pPr>
      <w:r w:rsidRPr="00DF048C">
        <w:rPr>
          <w:b/>
          <w:lang w:eastAsia="ko-KR"/>
        </w:rPr>
        <w:t>Npcf</w:t>
      </w:r>
      <w:r w:rsidRPr="00DF048C">
        <w:rPr>
          <w:lang w:eastAsia="ko-KR"/>
        </w:rPr>
        <w:t>:</w:t>
      </w:r>
      <w:r w:rsidRPr="00DF048C">
        <w:rPr>
          <w:lang w:eastAsia="ko-KR"/>
        </w:rPr>
        <w:tab/>
      </w:r>
      <w:r w:rsidRPr="00DF048C">
        <w:t xml:space="preserve">In addition to the relevant services defined in </w:t>
      </w:r>
      <w:r w:rsidR="006D34D6" w:rsidRPr="00DF048C">
        <w:t>TS</w:t>
      </w:r>
      <w:r w:rsidR="006D34D6">
        <w:t> </w:t>
      </w:r>
      <w:r w:rsidR="006D34D6" w:rsidRPr="00DF048C">
        <w:t>23.501</w:t>
      </w:r>
      <w:r w:rsidR="006D34D6">
        <w:t> </w:t>
      </w:r>
      <w:r w:rsidR="006D34D6" w:rsidRPr="00DF048C">
        <w:t>[</w:t>
      </w:r>
      <w:r w:rsidR="00186090" w:rsidRPr="00DF048C">
        <w:rPr>
          <w:lang w:eastAsia="zh-CN"/>
        </w:rPr>
        <w:t>14</w:t>
      </w:r>
      <w:r w:rsidRPr="00DF048C">
        <w:t xml:space="preserve">] for Npcf, in the case of </w:t>
      </w:r>
      <w:r w:rsidRPr="00DF048C">
        <w:rPr>
          <w:noProof/>
          <w:lang w:eastAsia="ko-KR"/>
        </w:rPr>
        <w:t>SL Positioning and Ranging-based service,</w:t>
      </w:r>
      <w:r w:rsidRPr="00DF048C">
        <w:t xml:space="preserve"> services provided by H-PCF are used to provide </w:t>
      </w:r>
      <w:r w:rsidRPr="00DF048C">
        <w:rPr>
          <w:noProof/>
          <w:lang w:eastAsia="ko-KR"/>
        </w:rPr>
        <w:t>V2X Service</w:t>
      </w:r>
      <w:r w:rsidRPr="00DF048C">
        <w:t xml:space="preserve"> related parameters to V-PCF for UE and NG-RAN in the roaming case</w:t>
      </w:r>
      <w:r w:rsidRPr="00DF048C">
        <w:rPr>
          <w:lang w:eastAsia="zh-CN"/>
        </w:rPr>
        <w:t>.</w:t>
      </w:r>
    </w:p>
    <w:p w14:paraId="42823B61" w14:textId="7CFF4D18" w:rsidR="007C3EC4" w:rsidRPr="00DF048C" w:rsidRDefault="007C3EC4" w:rsidP="007C3EC4">
      <w:pPr>
        <w:pStyle w:val="NO"/>
      </w:pPr>
      <w:r w:rsidRPr="00DF048C">
        <w:rPr>
          <w:b/>
          <w:lang w:eastAsia="ko-KR"/>
        </w:rPr>
        <w:t>Nudr</w:t>
      </w:r>
      <w:r w:rsidRPr="00DF048C">
        <w:rPr>
          <w:lang w:eastAsia="ko-KR"/>
        </w:rPr>
        <w:t>:</w:t>
      </w:r>
      <w:r w:rsidRPr="00DF048C">
        <w:rPr>
          <w:lang w:eastAsia="ko-KR"/>
        </w:rPr>
        <w:tab/>
      </w:r>
      <w:r w:rsidRPr="00DF048C">
        <w:t xml:space="preserve">In addition to the relevant </w:t>
      </w:r>
      <w:r w:rsidR="00186090" w:rsidRPr="00DF048C">
        <w:t xml:space="preserve">services defined in </w:t>
      </w:r>
      <w:r w:rsidR="006D34D6" w:rsidRPr="00DF048C">
        <w:t>TS</w:t>
      </w:r>
      <w:r w:rsidR="006D34D6">
        <w:t> </w:t>
      </w:r>
      <w:r w:rsidR="006D34D6" w:rsidRPr="00DF048C">
        <w:t>23.501</w:t>
      </w:r>
      <w:r w:rsidR="006D34D6">
        <w:t> </w:t>
      </w:r>
      <w:r w:rsidR="006D34D6" w:rsidRPr="00DF048C">
        <w:t>[</w:t>
      </w:r>
      <w:r w:rsidR="00186090" w:rsidRPr="00DF048C">
        <w:rPr>
          <w:lang w:eastAsia="zh-CN"/>
        </w:rPr>
        <w:t>14</w:t>
      </w:r>
      <w:r w:rsidRPr="00DF048C">
        <w:t xml:space="preserve">] for Nudr, in the case of </w:t>
      </w:r>
      <w:r w:rsidRPr="00DF048C">
        <w:rPr>
          <w:noProof/>
          <w:lang w:eastAsia="ko-KR"/>
        </w:rPr>
        <w:t xml:space="preserve">SL Positioning and Ranging-based service, </w:t>
      </w:r>
      <w:r w:rsidRPr="00DF048C">
        <w:t xml:space="preserve">services provided by UDR are used to notify the PCF and the UDM of the update of the </w:t>
      </w:r>
      <w:r w:rsidRPr="00DF048C">
        <w:rPr>
          <w:noProof/>
          <w:lang w:eastAsia="ko-KR"/>
        </w:rPr>
        <w:t xml:space="preserve">SL Positioning and Ranging-based service </w:t>
      </w:r>
      <w:r w:rsidRPr="00DF048C">
        <w:t>related information.</w:t>
      </w:r>
    </w:p>
    <w:p w14:paraId="192CDBF8" w14:textId="32794A09" w:rsidR="007C3EC4" w:rsidRDefault="007C3EC4" w:rsidP="007C3EC4">
      <w:pPr>
        <w:pStyle w:val="NO"/>
        <w:rPr>
          <w:lang w:eastAsia="ko-KR"/>
        </w:rPr>
      </w:pPr>
      <w:r w:rsidRPr="00DF048C">
        <w:rPr>
          <w:b/>
          <w:bCs/>
          <w:lang w:eastAsia="ko-KR"/>
        </w:rPr>
        <w:t>Namf:</w:t>
      </w:r>
      <w:r w:rsidRPr="00DF048C">
        <w:rPr>
          <w:lang w:eastAsia="ko-KR"/>
        </w:rPr>
        <w:tab/>
        <w:t xml:space="preserve">In addition to the relevant </w:t>
      </w:r>
      <w:r w:rsidR="00186090" w:rsidRPr="00DF048C">
        <w:rPr>
          <w:lang w:eastAsia="ko-KR"/>
        </w:rPr>
        <w:t xml:space="preserve">services defined in </w:t>
      </w:r>
      <w:r w:rsidR="006D34D6" w:rsidRPr="00DF048C">
        <w:rPr>
          <w:lang w:eastAsia="ko-KR"/>
        </w:rPr>
        <w:t>TS</w:t>
      </w:r>
      <w:r w:rsidR="006D34D6">
        <w:rPr>
          <w:lang w:eastAsia="ko-KR"/>
        </w:rPr>
        <w:t> </w:t>
      </w:r>
      <w:r w:rsidR="006D34D6" w:rsidRPr="00DF048C">
        <w:rPr>
          <w:lang w:eastAsia="ko-KR"/>
        </w:rPr>
        <w:t>23.501</w:t>
      </w:r>
      <w:r w:rsidR="006D34D6">
        <w:rPr>
          <w:lang w:eastAsia="ko-KR"/>
        </w:rPr>
        <w:t> </w:t>
      </w:r>
      <w:r w:rsidR="006D34D6" w:rsidRPr="00DF048C">
        <w:rPr>
          <w:lang w:eastAsia="ko-KR"/>
        </w:rPr>
        <w:t>[</w:t>
      </w:r>
      <w:r w:rsidR="00186090" w:rsidRPr="00DF048C">
        <w:rPr>
          <w:lang w:eastAsia="zh-CN"/>
        </w:rPr>
        <w:t>14</w:t>
      </w:r>
      <w:r w:rsidRPr="00DF048C">
        <w:rPr>
          <w:lang w:eastAsia="ko-KR"/>
        </w:rPr>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917EDE7" w14:textId="77777777" w:rsidR="00D522CA" w:rsidRPr="00D522CA" w:rsidRDefault="00D522CA" w:rsidP="00D522CA">
      <w:pPr>
        <w:pStyle w:val="NO"/>
      </w:pPr>
      <w:r w:rsidRPr="00D522CA">
        <w:t>NOTE:</w:t>
      </w:r>
      <w:r w:rsidRPr="00D522CA">
        <w:tab/>
        <w:t>N5g-ddnmf services may be used when UE supports 5G ProSe Restricted discovery.</w:t>
      </w:r>
    </w:p>
    <w:p w14:paraId="7BBF6B49" w14:textId="2DBE3AE0" w:rsidR="00D522CA" w:rsidRPr="00D522CA" w:rsidRDefault="001F671C" w:rsidP="00D522CA">
      <w:pPr>
        <w:pStyle w:val="EditorsNote"/>
        <w:rPr>
          <w:lang w:eastAsia="ko-KR"/>
        </w:rPr>
      </w:pPr>
      <w:r w:rsidRPr="00D76172">
        <w:rPr>
          <w:lang w:val="en-US" w:eastAsia="zh-CN"/>
        </w:rPr>
        <w:t>Editor</w:t>
      </w:r>
      <w:r>
        <w:rPr>
          <w:lang w:val="en-US" w:eastAsia="zh-CN"/>
        </w:rPr>
        <w:t>'</w:t>
      </w:r>
      <w:r w:rsidRPr="00D76172">
        <w:rPr>
          <w:lang w:val="en-US" w:eastAsia="zh-CN"/>
        </w:rPr>
        <w:t>s note:</w:t>
      </w:r>
      <w:r w:rsidR="00D522CA" w:rsidRPr="00D522CA">
        <w:rPr>
          <w:rFonts w:eastAsia="Malgun Gothic"/>
          <w:lang w:eastAsia="ja-JP"/>
        </w:rPr>
        <w:tab/>
        <w:t>Other options for maintaining the mapping between UE SUPI and UE Application Layer User ID is FS.</w:t>
      </w:r>
    </w:p>
    <w:p w14:paraId="68FF89DD" w14:textId="242F1E8E" w:rsidR="007C3EC4" w:rsidRPr="00DF048C" w:rsidRDefault="007C3EC4" w:rsidP="007C3EC4">
      <w:pPr>
        <w:pStyle w:val="Heading3"/>
      </w:pPr>
      <w:bookmarkStart w:id="2194" w:name="_Toc100781044"/>
      <w:bookmarkStart w:id="2195" w:name="_Toc100782269"/>
      <w:bookmarkStart w:id="2196" w:name="_Toc100782393"/>
      <w:bookmarkStart w:id="2197" w:name="_Toc100782522"/>
      <w:bookmarkStart w:id="2198" w:name="_Toc100782651"/>
      <w:bookmarkStart w:id="2199" w:name="_Toc104257787"/>
      <w:bookmarkStart w:id="2200" w:name="_Toc104257961"/>
      <w:bookmarkStart w:id="2201" w:name="_Toc104299505"/>
      <w:bookmarkStart w:id="2202" w:name="_Toc112768506"/>
      <w:bookmarkStart w:id="2203" w:name="_Toc112768792"/>
      <w:bookmarkStart w:id="2204" w:name="_Toc112769032"/>
      <w:bookmarkStart w:id="2205" w:name="_Toc112772469"/>
      <w:bookmarkStart w:id="2206" w:name="_Toc112864144"/>
      <w:bookmarkStart w:id="2207" w:name="_Toc112865286"/>
      <w:bookmarkStart w:id="2208" w:name="_Toc117042737"/>
      <w:bookmarkStart w:id="2209" w:name="_Toc125976117"/>
      <w:bookmarkStart w:id="2210" w:name="_Toc128724993"/>
      <w:r w:rsidRPr="00DF048C">
        <w:t>6.</w:t>
      </w:r>
      <w:r w:rsidR="00186090" w:rsidRPr="00DF048C">
        <w:t>14</w:t>
      </w:r>
      <w:r w:rsidRPr="00DF048C">
        <w:t>.3</w:t>
      </w:r>
      <w:r w:rsidRPr="00DF048C">
        <w:tab/>
        <w:t>Procedures</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3D4EFE75" w14:textId="77777777" w:rsidR="0056202B" w:rsidRDefault="0056202B" w:rsidP="00186090">
      <w:pPr>
        <w:rPr>
          <w:lang w:eastAsia="ko-KR"/>
        </w:rPr>
      </w:pPr>
      <w:r>
        <w:rPr>
          <w:lang w:eastAsia="ko-KR"/>
        </w:rPr>
        <w:t>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w:t>
      </w:r>
    </w:p>
    <w:p w14:paraId="1CD638EA" w14:textId="398E23B4" w:rsidR="0056202B" w:rsidRDefault="0056202B" w:rsidP="00186090">
      <w:pPr>
        <w:rPr>
          <w:lang w:eastAsia="ko-KR"/>
        </w:rPr>
      </w:pPr>
      <w:r>
        <w:rPr>
          <w:lang w:eastAsia="ko-KR"/>
        </w:rPr>
        <w:t>UE A, UE B, UE C, and UE D carry out the discovery and control signalling for Sidelink Positioning and Ranging-based services over reference point SR5, which is carried over PC5 reference point for direct communications between the UEs. There may be more than two UEs involved in the Ranging-based service and Sidelink Positioning session, depending on the signalling control carried out over SR5.</w:t>
      </w:r>
    </w:p>
    <w:p w14:paraId="26339DC5" w14:textId="507818EA" w:rsidR="0056202B" w:rsidRDefault="0056202B" w:rsidP="00186090">
      <w:pPr>
        <w:rPr>
          <w:lang w:eastAsia="ko-KR"/>
        </w:rPr>
      </w:pPr>
      <w:r>
        <w:rPr>
          <w:lang w:eastAsia="ko-KR"/>
        </w:rPr>
        <w:lastRenderedPageBreak/>
        <w:t xml:space="preserve">When UE A or UE B are served by NG-RAN for Ranging-based services and Sidelink Positioning, the UE A and UE B may communicate with LMF, re-using enhanced procedures defined </w:t>
      </w:r>
      <w:r w:rsidR="006D34D6">
        <w:rPr>
          <w:lang w:eastAsia="ko-KR"/>
        </w:rPr>
        <w:t>TS 23.273 [</w:t>
      </w:r>
      <w:r>
        <w:rPr>
          <w:lang w:eastAsia="ko-KR"/>
        </w:rPr>
        <w:t>11]. The UE A (or UE B) and the LMF use a Sidelink Positioning Protocol to perform the operation.</w:t>
      </w:r>
    </w:p>
    <w:p w14:paraId="591D2F22" w14:textId="77777777" w:rsidR="0056202B" w:rsidRDefault="0056202B" w:rsidP="00186090">
      <w:pPr>
        <w:rPr>
          <w:lang w:eastAsia="ko-KR"/>
        </w:rPr>
      </w:pPr>
      <w:r>
        <w:rPr>
          <w:lang w:eastAsia="ko-KR"/>
        </w:rPr>
        <w:t>UE C and UE D can operate out of coverage, or with partial network coverage. Sidelink Positioning and Ranging services can be performed without the network involvement.</w:t>
      </w:r>
    </w:p>
    <w:p w14:paraId="2F31A35D" w14:textId="2A3ED3DD" w:rsidR="0056202B" w:rsidRDefault="0056202B" w:rsidP="00186090">
      <w:pPr>
        <w:rPr>
          <w:lang w:eastAsia="ko-KR"/>
        </w:rPr>
      </w:pPr>
      <w:r>
        <w:rPr>
          <w:lang w:eastAsia="ko-KR"/>
        </w:rPr>
        <w:t>UE A, UE B, UE C, and UE D carry out the necessary measurement for the Sidelink Positioning and Ranging-based service over the PC5 reference points. Detail operation of this step is defined by RAN WGs.</w:t>
      </w:r>
    </w:p>
    <w:p w14:paraId="17911B72" w14:textId="70E1841E" w:rsidR="0056202B" w:rsidRDefault="0056202B" w:rsidP="00186090">
      <w:pPr>
        <w:rPr>
          <w:lang w:eastAsia="ko-KR"/>
        </w:rPr>
      </w:pPr>
      <w:r>
        <w:rPr>
          <w:lang w:eastAsia="ko-KR"/>
        </w:rPr>
        <w:t>Depends on the SL Positioning and Ranging-based service operation negotiated during the control signalling, UE A, UE B, UE C, and UE D may exchange the measurement results or Sidelink Positioning or Ranging results over the SR5 reference point. When LMF is used, the measurement results may be sent to the LMF.</w:t>
      </w:r>
    </w:p>
    <w:p w14:paraId="1CEE3733" w14:textId="551F9F68" w:rsidR="007C3EC4" w:rsidRPr="00DF048C" w:rsidRDefault="007C3EC4" w:rsidP="007C3EC4">
      <w:pPr>
        <w:pStyle w:val="Heading3"/>
      </w:pPr>
      <w:bookmarkStart w:id="2211" w:name="_Toc100781045"/>
      <w:bookmarkStart w:id="2212" w:name="_Toc100782270"/>
      <w:bookmarkStart w:id="2213" w:name="_Toc100782394"/>
      <w:bookmarkStart w:id="2214" w:name="_Toc100782523"/>
      <w:bookmarkStart w:id="2215" w:name="_Toc100782652"/>
      <w:bookmarkStart w:id="2216" w:name="_Toc104257788"/>
      <w:bookmarkStart w:id="2217" w:name="_Toc104257962"/>
      <w:bookmarkStart w:id="2218" w:name="_Toc104299506"/>
      <w:bookmarkStart w:id="2219" w:name="_Toc112768507"/>
      <w:bookmarkStart w:id="2220" w:name="_Toc112768793"/>
      <w:bookmarkStart w:id="2221" w:name="_Toc112769033"/>
      <w:bookmarkStart w:id="2222" w:name="_Toc112772470"/>
      <w:bookmarkStart w:id="2223" w:name="_Toc112864145"/>
      <w:bookmarkStart w:id="2224" w:name="_Toc112865287"/>
      <w:bookmarkStart w:id="2225" w:name="_Toc117042738"/>
      <w:bookmarkStart w:id="2226" w:name="_Toc125976118"/>
      <w:bookmarkStart w:id="2227" w:name="_Toc128724994"/>
      <w:r w:rsidRPr="00DF048C">
        <w:t>6.</w:t>
      </w:r>
      <w:r w:rsidR="00186090" w:rsidRPr="00DF048C">
        <w:t>14</w:t>
      </w:r>
      <w:r w:rsidRPr="00DF048C">
        <w:t>.4</w:t>
      </w:r>
      <w:r w:rsidRPr="00DF048C">
        <w:tab/>
        <w:t>Protocol stack</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79C855D9" w14:textId="4E924822" w:rsidR="007C3EC4" w:rsidRPr="00DF048C" w:rsidRDefault="0056202B" w:rsidP="007C3EC4">
      <w:pPr>
        <w:rPr>
          <w:lang w:eastAsia="ko-KR"/>
        </w:rPr>
      </w:pPr>
      <w:r>
        <w:rPr>
          <w:lang w:eastAsia="ko-KR"/>
        </w:rPr>
        <w:t>Figure 6.14.4-1 illustrates an example UE protocol stack and the potential interactions of the function elements and other layers of the UE.</w:t>
      </w:r>
    </w:p>
    <w:p w14:paraId="15925A20" w14:textId="77777777" w:rsidR="007C3EC4" w:rsidRPr="00DF048C" w:rsidRDefault="007C3EC4" w:rsidP="007C3EC4">
      <w:pPr>
        <w:pStyle w:val="TH"/>
      </w:pPr>
      <w:r w:rsidRPr="00DF048C">
        <w:object w:dxaOrig="7410" w:dyaOrig="3615" w14:anchorId="7E21632F">
          <v:shape id="_x0000_i1061" type="#_x0000_t75" style="width:370.2pt;height:180.7pt" o:ole="">
            <v:imagedata r:id="rId82" o:title=""/>
          </v:shape>
          <o:OLEObject Type="Embed" ProgID="Visio.Drawing.15" ShapeID="_x0000_i1061" DrawAspect="Content" ObjectID="_1739339806" r:id="rId83"/>
        </w:object>
      </w:r>
    </w:p>
    <w:p w14:paraId="2A982D81" w14:textId="0723787A" w:rsidR="007C3EC4" w:rsidRPr="00DF048C" w:rsidRDefault="007C3EC4" w:rsidP="00D62CAC">
      <w:pPr>
        <w:pStyle w:val="TF"/>
      </w:pPr>
      <w:r w:rsidRPr="00DF048C">
        <w:t>Figure 6</w:t>
      </w:r>
      <w:r w:rsidR="00186090" w:rsidRPr="00DF048C">
        <w:t>.</w:t>
      </w:r>
      <w:r w:rsidR="00186090" w:rsidRPr="00DF048C">
        <w:rPr>
          <w:lang w:eastAsia="zh-CN"/>
        </w:rPr>
        <w:t>14</w:t>
      </w:r>
      <w:r w:rsidRPr="00DF048C">
        <w:t>.4-1: UE functions and architecture for sidleink positioning and ranging service</w:t>
      </w:r>
    </w:p>
    <w:p w14:paraId="2B168A54" w14:textId="2065D404" w:rsidR="007C3EC4" w:rsidRPr="00DF048C" w:rsidRDefault="0056202B" w:rsidP="007C3EC4">
      <w:r>
        <w:t>The function elements in figure 6.14.4-1 are defined as following:</w:t>
      </w:r>
    </w:p>
    <w:p w14:paraId="4D0D9F13" w14:textId="77777777" w:rsidR="0056202B" w:rsidRDefault="0056202B" w:rsidP="007C3EC4">
      <w:pPr>
        <w:pStyle w:val="B1"/>
      </w:pPr>
      <w:r>
        <w:t>-</w:t>
      </w:r>
      <w:r>
        <w:tab/>
        <w:t>Device and Service Discovery Function (DSDF): Discover and identify the UE(s) in proximity that can participate in Sidelink Positioning and Ranging service sessions, and it also provides to the upper layer about the service supported by each of the identified UE.</w:t>
      </w:r>
    </w:p>
    <w:p w14:paraId="1207AA51" w14:textId="77777777" w:rsidR="0056202B" w:rsidRDefault="0056202B" w:rsidP="007C3EC4">
      <w:pPr>
        <w:pStyle w:val="B1"/>
      </w:pPr>
      <w:r>
        <w:t>-</w:t>
      </w:r>
      <w:r>
        <w:tab/>
        <w:t>Group Support Service Function (GSSF): Perform group management requested by upper layer using the PC5 communication service provided by ProSe Layer or V2X layer. The messages generated by GSSF are sent as data traffic over the PC5 reference point and does not require additional enhancements to PC5 reference point.</w:t>
      </w:r>
    </w:p>
    <w:p w14:paraId="1B386653" w14:textId="1348CA93" w:rsidR="0056202B" w:rsidRDefault="0056202B" w:rsidP="007C3EC4">
      <w:pPr>
        <w:pStyle w:val="B1"/>
      </w:pPr>
      <w:r>
        <w:t>-</w:t>
      </w:r>
      <w:r>
        <w:tab/>
        <w:t>Sidelink Positioning and Ranging Function (SPRF): Perform control signalling between UEs or among a group of UEs to manage and coordinate the Sidelink Positioning and Ranging operations. The messages generated by SPRF are sent as data traffic over the PC5 reference point and does not require additional enhancements to PC5 reference point.</w:t>
      </w:r>
    </w:p>
    <w:p w14:paraId="3BF88BDC" w14:textId="37B95C3F" w:rsidR="00521FB7" w:rsidRDefault="0056202B" w:rsidP="00186090">
      <w:r>
        <w:t>In order to be supported over PC5, the three services, i.e. DSDF, GSSF, and SPRF, should obtain a V2X Service Type (e.g. PSID, ITS-AID, or AID) or a ProSe Application ID. It is possible for the three services to share the same identifier or separate identifiers.</w:t>
      </w:r>
    </w:p>
    <w:p w14:paraId="4020E7F1" w14:textId="02C921F6" w:rsidR="00E436A2" w:rsidRDefault="00E436A2" w:rsidP="00E436A2">
      <w:pPr>
        <w:pStyle w:val="Heading2"/>
      </w:pPr>
      <w:bookmarkStart w:id="2228" w:name="_Toc104257789"/>
      <w:bookmarkStart w:id="2229" w:name="_Toc104257963"/>
      <w:bookmarkStart w:id="2230" w:name="_Toc104299507"/>
      <w:bookmarkStart w:id="2231" w:name="_Toc112768508"/>
      <w:bookmarkStart w:id="2232" w:name="_Toc112768794"/>
      <w:bookmarkStart w:id="2233" w:name="_Toc112769034"/>
      <w:bookmarkStart w:id="2234" w:name="_Toc112772471"/>
      <w:bookmarkStart w:id="2235" w:name="_Toc112864146"/>
      <w:bookmarkStart w:id="2236" w:name="_Toc112865288"/>
      <w:bookmarkStart w:id="2237" w:name="_Toc117042739"/>
      <w:bookmarkStart w:id="2238" w:name="_Toc125976119"/>
      <w:bookmarkStart w:id="2239" w:name="_Toc128724995"/>
      <w:r>
        <w:lastRenderedPageBreak/>
        <w:t>6.15</w:t>
      </w:r>
      <w:r w:rsidRPr="004D3578">
        <w:tab/>
      </w:r>
      <w:r>
        <w:t xml:space="preserve">Solution #15: </w:t>
      </w:r>
      <w:r w:rsidRPr="008B392E">
        <w:t>Service Authorization to NG-RAN for Ranging/Sidelink Positioning</w:t>
      </w:r>
      <w:bookmarkEnd w:id="2228"/>
      <w:bookmarkEnd w:id="2229"/>
      <w:bookmarkEnd w:id="2230"/>
      <w:bookmarkEnd w:id="2231"/>
      <w:bookmarkEnd w:id="2232"/>
      <w:bookmarkEnd w:id="2233"/>
      <w:bookmarkEnd w:id="2234"/>
      <w:bookmarkEnd w:id="2235"/>
      <w:bookmarkEnd w:id="2236"/>
      <w:bookmarkEnd w:id="2237"/>
      <w:bookmarkEnd w:id="2238"/>
      <w:bookmarkEnd w:id="2239"/>
    </w:p>
    <w:p w14:paraId="496EEA2F" w14:textId="279C351F" w:rsidR="00E436A2" w:rsidRDefault="00E436A2" w:rsidP="00E436A2">
      <w:pPr>
        <w:pStyle w:val="Heading3"/>
      </w:pPr>
      <w:bookmarkStart w:id="2240" w:name="_Toc104257790"/>
      <w:bookmarkStart w:id="2241" w:name="_Toc104257964"/>
      <w:bookmarkStart w:id="2242" w:name="_Toc104299508"/>
      <w:bookmarkStart w:id="2243" w:name="_Toc112768509"/>
      <w:bookmarkStart w:id="2244" w:name="_Toc112768795"/>
      <w:bookmarkStart w:id="2245" w:name="_Toc112769035"/>
      <w:bookmarkStart w:id="2246" w:name="_Toc112772472"/>
      <w:bookmarkStart w:id="2247" w:name="_Toc112864147"/>
      <w:bookmarkStart w:id="2248" w:name="_Toc112865289"/>
      <w:bookmarkStart w:id="2249" w:name="_Toc117042740"/>
      <w:bookmarkStart w:id="2250" w:name="_Toc125976120"/>
      <w:bookmarkStart w:id="2251" w:name="_Toc128724996"/>
      <w:r>
        <w:t>6.15.1</w:t>
      </w:r>
      <w:r>
        <w:tab/>
        <w:t>General</w:t>
      </w:r>
      <w:bookmarkEnd w:id="2240"/>
      <w:bookmarkEnd w:id="2241"/>
      <w:bookmarkEnd w:id="2242"/>
      <w:bookmarkEnd w:id="2243"/>
      <w:bookmarkEnd w:id="2244"/>
      <w:bookmarkEnd w:id="2245"/>
      <w:bookmarkEnd w:id="2246"/>
      <w:bookmarkEnd w:id="2247"/>
      <w:bookmarkEnd w:id="2248"/>
      <w:bookmarkEnd w:id="2249"/>
      <w:bookmarkEnd w:id="2250"/>
      <w:bookmarkEnd w:id="2251"/>
    </w:p>
    <w:p w14:paraId="3F1ADA8D" w14:textId="77777777" w:rsidR="00E436A2" w:rsidRDefault="00E436A2" w:rsidP="00E436A2">
      <w:pPr>
        <w:rPr>
          <w:lang w:eastAsia="zh-CN"/>
        </w:rPr>
      </w:pPr>
      <w:r>
        <w:rPr>
          <w:rFonts w:hint="eastAsia"/>
          <w:lang w:eastAsia="zh-CN"/>
        </w:rPr>
        <w:t>T</w:t>
      </w:r>
      <w:r>
        <w:rPr>
          <w:lang w:eastAsia="zh-CN"/>
        </w:rPr>
        <w:t>his solution is to address KI#8.</w:t>
      </w:r>
    </w:p>
    <w:p w14:paraId="043F2606" w14:textId="77777777" w:rsidR="00E436A2" w:rsidRPr="00A1530F" w:rsidRDefault="00E436A2" w:rsidP="00E436A2">
      <w:pPr>
        <w:rPr>
          <w:lang w:val="en-US" w:eastAsia="zh-CN" w:bidi="ar"/>
        </w:rPr>
      </w:pPr>
      <w:r w:rsidRPr="00A1530F">
        <w:rPr>
          <w:lang w:val="en-US" w:eastAsia="zh-CN"/>
        </w:rPr>
        <w:t>Since Ranging/Sidelink positioning is applied for V2X, public safety and commercial use cases and all Ranging/SL positioning capable UEs are 5G ProSe or V2X capable, it is assumed that Ranging/Sidelink positioning is always used together with 5G ProSe or V2X or both service(s). It can be seen as the extended capability of 5G ProSe or V2X and will be authorized by 5GC for the usage in the PLMN.</w:t>
      </w:r>
    </w:p>
    <w:p w14:paraId="05A25CA5" w14:textId="78A5FB4D" w:rsidR="00E436A2" w:rsidRDefault="00E436A2" w:rsidP="00E436A2">
      <w:pPr>
        <w:rPr>
          <w:lang w:val="en-US" w:eastAsia="zh-CN"/>
        </w:rPr>
      </w:pPr>
      <w:r w:rsidRPr="008B392E">
        <w:rPr>
          <w:lang w:val="en-US" w:eastAsia="zh-CN" w:bidi="ar"/>
        </w:rPr>
        <w:t xml:space="preserve">Solutions on Service Authorization to NG-RAN for V2X communications over PC5 reference point and for ProSe based service over PC5 reference point have been respectively defined in </w:t>
      </w:r>
      <w:r w:rsidR="006D34D6" w:rsidRPr="008B392E">
        <w:rPr>
          <w:lang w:val="en-US" w:eastAsia="zh-CN"/>
        </w:rPr>
        <w:t>TS</w:t>
      </w:r>
      <w:r w:rsidR="006D34D6">
        <w:rPr>
          <w:lang w:val="en-US" w:eastAsia="zh-CN"/>
        </w:rPr>
        <w:t> </w:t>
      </w:r>
      <w:r w:rsidR="006D34D6" w:rsidRPr="008B392E">
        <w:rPr>
          <w:lang w:val="en-US" w:eastAsia="zh-CN"/>
        </w:rPr>
        <w:t>23.287</w:t>
      </w:r>
      <w:r w:rsidR="006D34D6">
        <w:rPr>
          <w:lang w:val="en-US" w:eastAsia="zh-CN"/>
        </w:rPr>
        <w:t> [</w:t>
      </w:r>
      <w:r>
        <w:rPr>
          <w:lang w:val="en-US" w:eastAsia="zh-CN"/>
        </w:rPr>
        <w:t>3]</w:t>
      </w:r>
      <w:r w:rsidRPr="008B392E">
        <w:rPr>
          <w:lang w:val="en-US" w:eastAsia="zh-CN"/>
        </w:rPr>
        <w:t xml:space="preserve"> and </w:t>
      </w:r>
      <w:r w:rsidR="006D34D6" w:rsidRPr="008B392E">
        <w:rPr>
          <w:lang w:val="en-US" w:eastAsia="zh-CN"/>
        </w:rPr>
        <w:t>TS</w:t>
      </w:r>
      <w:r w:rsidR="006D34D6">
        <w:rPr>
          <w:lang w:val="en-US" w:eastAsia="zh-CN"/>
        </w:rPr>
        <w:t> </w:t>
      </w:r>
      <w:r w:rsidR="006D34D6" w:rsidRPr="008B392E">
        <w:rPr>
          <w:lang w:val="en-US" w:eastAsia="zh-CN"/>
        </w:rPr>
        <w:t>23.304</w:t>
      </w:r>
      <w:r w:rsidR="006D34D6">
        <w:rPr>
          <w:lang w:val="en-US" w:eastAsia="zh-CN"/>
        </w:rPr>
        <w:t> [</w:t>
      </w:r>
      <w:r>
        <w:rPr>
          <w:lang w:val="en-US" w:eastAsia="zh-CN"/>
        </w:rPr>
        <w:t>4], however, they didn</w:t>
      </w:r>
      <w:r w:rsidR="001F671C">
        <w:rPr>
          <w:lang w:val="en-US" w:eastAsia="zh-CN"/>
        </w:rPr>
        <w:t>'</w:t>
      </w:r>
      <w:r w:rsidRPr="008B392E">
        <w:rPr>
          <w:lang w:val="en-US" w:eastAsia="zh-CN"/>
        </w:rPr>
        <w:t>t consider the support of Ranging/Sidelink positioning.</w:t>
      </w:r>
    </w:p>
    <w:p w14:paraId="40C8DCB7" w14:textId="77777777" w:rsidR="00E436A2" w:rsidRPr="00983B47" w:rsidRDefault="00E436A2" w:rsidP="00E436A2">
      <w:pPr>
        <w:rPr>
          <w:lang w:val="en-US" w:eastAsia="zh-CN"/>
        </w:rPr>
      </w:pPr>
      <w:r>
        <w:rPr>
          <w:lang w:val="en-US" w:eastAsia="zh-CN"/>
        </w:rPr>
        <w:t xml:space="preserve">This solution provides enhancements to mechanism of </w:t>
      </w:r>
      <w:r w:rsidRPr="008B392E">
        <w:rPr>
          <w:lang w:val="en-US" w:eastAsia="zh-CN" w:bidi="ar"/>
        </w:rPr>
        <w:t>Service Authorization to NG-RAN for V2X communications over PC5 reference point and for ProSe based service over PC5 reference point</w:t>
      </w:r>
      <w:r>
        <w:rPr>
          <w:lang w:val="en-US" w:eastAsia="zh-CN" w:bidi="ar"/>
        </w:rPr>
        <w:t xml:space="preserve"> for the</w:t>
      </w:r>
      <w:r w:rsidRPr="00A1530F">
        <w:rPr>
          <w:lang w:val="en-US" w:eastAsia="zh-CN"/>
        </w:rPr>
        <w:t xml:space="preserve"> </w:t>
      </w:r>
      <w:r w:rsidRPr="008B392E">
        <w:rPr>
          <w:lang w:val="en-US" w:eastAsia="zh-CN"/>
        </w:rPr>
        <w:t>support of Ranging/Sidelink positioning</w:t>
      </w:r>
      <w:r>
        <w:rPr>
          <w:lang w:val="en-US" w:eastAsia="zh-CN"/>
        </w:rPr>
        <w:t>.</w:t>
      </w:r>
    </w:p>
    <w:p w14:paraId="74C829DA" w14:textId="16332FBE" w:rsidR="00E436A2" w:rsidRDefault="00E436A2" w:rsidP="00E436A2">
      <w:pPr>
        <w:pStyle w:val="Heading3"/>
      </w:pPr>
      <w:bookmarkStart w:id="2252" w:name="_Toc97142498"/>
      <w:bookmarkStart w:id="2253" w:name="_Toc104257791"/>
      <w:bookmarkStart w:id="2254" w:name="_Toc104257965"/>
      <w:bookmarkStart w:id="2255" w:name="_Toc104299509"/>
      <w:bookmarkStart w:id="2256" w:name="_Toc112768510"/>
      <w:bookmarkStart w:id="2257" w:name="_Toc112768796"/>
      <w:bookmarkStart w:id="2258" w:name="_Toc112769036"/>
      <w:bookmarkStart w:id="2259" w:name="_Toc112772473"/>
      <w:bookmarkStart w:id="2260" w:name="_Toc112864148"/>
      <w:bookmarkStart w:id="2261" w:name="_Toc112865290"/>
      <w:bookmarkStart w:id="2262" w:name="_Toc117042741"/>
      <w:bookmarkStart w:id="2263" w:name="_Toc125976121"/>
      <w:bookmarkStart w:id="2264" w:name="_Toc128724997"/>
      <w:r>
        <w:t>6.15.2</w:t>
      </w:r>
      <w:r>
        <w:tab/>
        <w:t>Functional descriptions</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22113B85" w14:textId="77846E10" w:rsidR="002A1C6A" w:rsidRDefault="002A1C6A" w:rsidP="002A1C6A">
      <w:pPr>
        <w:rPr>
          <w:rFonts w:eastAsia="SimSun"/>
          <w:lang w:val="en-US" w:eastAsia="zh-CN"/>
        </w:rPr>
      </w:pPr>
      <w:r>
        <w:rPr>
          <w:rFonts w:eastAsia="SimSun"/>
          <w:lang w:val="en-US" w:eastAsia="zh-CN"/>
        </w:rPr>
        <w:t xml:space="preserve">During registration, the UE includes the 5G ProSe Capability/V2X capability as part of the </w:t>
      </w:r>
      <w:r w:rsidR="001F671C">
        <w:rPr>
          <w:rFonts w:eastAsia="SimSun"/>
          <w:lang w:val="en-US" w:eastAsia="zh-CN"/>
        </w:rPr>
        <w:t>"</w:t>
      </w:r>
      <w:r>
        <w:rPr>
          <w:rFonts w:eastAsia="SimSun"/>
          <w:lang w:val="en-US" w:eastAsia="zh-CN"/>
        </w:rPr>
        <w:t>5GMM capability</w:t>
      </w:r>
      <w:r w:rsidR="001F671C">
        <w:rPr>
          <w:rFonts w:eastAsia="SimSun"/>
          <w:lang w:val="en-US" w:eastAsia="zh-CN"/>
        </w:rPr>
        <w:t>"</w:t>
      </w:r>
      <w:r>
        <w:rPr>
          <w:rFonts w:eastAsia="SimSun"/>
          <w:lang w:val="en-US" w:eastAsia="zh-CN"/>
        </w:rPr>
        <w:t xml:space="preserve"> in the Registration Request message. The AMF stores the 5G ProSe Capability/V2X capability in the UE context.</w:t>
      </w:r>
    </w:p>
    <w:p w14:paraId="0C758AE0" w14:textId="77777777" w:rsidR="002A1C6A" w:rsidRDefault="002A1C6A" w:rsidP="002A1C6A">
      <w:pPr>
        <w:rPr>
          <w:rFonts w:eastAsia="SimSun"/>
          <w:lang w:val="en-US" w:eastAsia="zh-CN"/>
        </w:rPr>
      </w:pPr>
      <w:r>
        <w:rPr>
          <w:rFonts w:eastAsia="SimSun"/>
          <w:lang w:val="en-US" w:eastAsia="zh-CN"/>
        </w:rPr>
        <w:t>The extension to the 5G ProSe capability or V2X capability due to the support of Ranging/Sidelink positioning includes:</w:t>
      </w:r>
    </w:p>
    <w:p w14:paraId="5C4E413D" w14:textId="4E3DD863"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reference UE.</w:t>
      </w:r>
    </w:p>
    <w:p w14:paraId="77765AC7" w14:textId="1FF130F4"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target UE.</w:t>
      </w:r>
    </w:p>
    <w:p w14:paraId="246D0E2A" w14:textId="5C5A9FB4"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assistant UE.</w:t>
      </w:r>
    </w:p>
    <w:p w14:paraId="432BB8E8" w14:textId="1E82CFA5"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 xml:space="preserve">Ranging/Sidelink positioning </w:t>
      </w:r>
      <w:r w:rsidR="001B03C9">
        <w:rPr>
          <w:rFonts w:eastAsia="SimSun"/>
          <w:lang w:val="en-US" w:eastAsia="zh-CN"/>
        </w:rPr>
        <w:t>Located UE</w:t>
      </w:r>
      <w:r>
        <w:rPr>
          <w:rFonts w:eastAsia="SimSun"/>
          <w:lang w:val="en-US" w:eastAsia="zh-CN"/>
        </w:rPr>
        <w:t>.</w:t>
      </w:r>
    </w:p>
    <w:p w14:paraId="1D318B6F" w14:textId="5DA313A6" w:rsidR="002A1C6A" w:rsidRDefault="002A1C6A" w:rsidP="002A1C6A">
      <w:pPr>
        <w:rPr>
          <w:rFonts w:eastAsia="SimSun"/>
          <w:lang w:val="en-US" w:eastAsia="zh-CN"/>
        </w:rPr>
      </w:pPr>
      <w:r>
        <w:rPr>
          <w:rFonts w:eastAsia="SimSun"/>
          <w:lang w:val="en-US" w:eastAsia="zh-CN"/>
        </w:rPr>
        <w:t>During registration, AMF determines whether the UE is authorised to use 5G ProSe/V2X services based on UE</w:t>
      </w:r>
      <w:r w:rsidR="001F671C">
        <w:rPr>
          <w:rFonts w:eastAsia="SimSun"/>
          <w:lang w:val="en-US" w:eastAsia="zh-CN"/>
        </w:rPr>
        <w:t>'</w:t>
      </w:r>
      <w:r>
        <w:rPr>
          <w:rFonts w:eastAsia="SimSun"/>
          <w:lang w:val="en-US" w:eastAsia="zh-CN"/>
        </w:rPr>
        <w:t>s 5G ProSe/V2X Capability and the ProSe/V2X Service Authorisation included in the subscription data received from UDM. The AMF stores the authorized 5G ProSe Capability/authorized V2X Capability. The extension to the authorized 5G ProSe capability / authorized V2X capability due to the support of Ranging/Sidelink positioning includes:</w:t>
      </w:r>
    </w:p>
    <w:p w14:paraId="042D2BB1" w14:textId="22421180"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reference UE.</w:t>
      </w:r>
    </w:p>
    <w:p w14:paraId="49CE8112" w14:textId="643A320A"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target UE.</w:t>
      </w:r>
    </w:p>
    <w:p w14:paraId="686D62F0" w14:textId="6E2F4CFE"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assistant UE.</w:t>
      </w:r>
    </w:p>
    <w:p w14:paraId="1D5E3FEB" w14:textId="1B64A36B"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 xml:space="preserve">Ranging/Sidelink positioning </w:t>
      </w:r>
      <w:r w:rsidR="001B03C9">
        <w:rPr>
          <w:rFonts w:eastAsia="SimSun"/>
          <w:lang w:val="en-US" w:eastAsia="zh-CN"/>
        </w:rPr>
        <w:t>Located UE</w:t>
      </w:r>
      <w:r>
        <w:rPr>
          <w:rFonts w:eastAsia="SimSun"/>
          <w:lang w:val="en-US" w:eastAsia="zh-CN"/>
        </w:rPr>
        <w:t>.</w:t>
      </w:r>
    </w:p>
    <w:p w14:paraId="1AF85D85" w14:textId="3D7AFF53" w:rsidR="002A1C6A" w:rsidRDefault="002A1C6A" w:rsidP="002A1C6A">
      <w:pPr>
        <w:rPr>
          <w:rFonts w:eastAsia="SimSun"/>
          <w:lang w:val="en-US" w:eastAsia="zh-CN"/>
        </w:rPr>
      </w:pPr>
      <w:r>
        <w:rPr>
          <w:rFonts w:eastAsia="SimSun"/>
          <w:lang w:val="en-US" w:eastAsia="zh-CN"/>
        </w:rPr>
        <w:t>The ProSe/V2X Service Authorisation of the subscription data also needs to be extended, which can be achieved by extending ProSe/V2X subscription data to include Ranging/Sidelink positioning information, see table 6.15.2-1.</w:t>
      </w:r>
    </w:p>
    <w:p w14:paraId="4CA12E28" w14:textId="70D417CB" w:rsidR="00E436A2" w:rsidRPr="00A1530F" w:rsidRDefault="00E436A2" w:rsidP="008422C7">
      <w:pPr>
        <w:pStyle w:val="TH"/>
        <w:rPr>
          <w:rFonts w:eastAsia="DengXian"/>
        </w:rPr>
      </w:pPr>
      <w:r>
        <w:lastRenderedPageBreak/>
        <w:t>Table 6.15.2</w:t>
      </w:r>
      <w:r w:rsidRPr="00A1530F">
        <w:t xml:space="preserve">-1: </w:t>
      </w:r>
      <w:r w:rsidRPr="00A1530F">
        <w:rPr>
          <w:rFonts w:eastAsia="DengXian"/>
        </w:rPr>
        <w:t>Extending ProSe/V2X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E436A2" w:rsidRPr="008422C7" w14:paraId="11D44BAE" w14:textId="77777777" w:rsidTr="00345BD7">
        <w:trPr>
          <w:cantSplit/>
          <w:tblHeader/>
          <w:jc w:val="center"/>
        </w:trPr>
        <w:tc>
          <w:tcPr>
            <w:tcW w:w="1980" w:type="dxa"/>
            <w:tcBorders>
              <w:top w:val="single" w:sz="4" w:space="0" w:color="auto"/>
              <w:left w:val="single" w:sz="4" w:space="0" w:color="auto"/>
              <w:bottom w:val="nil"/>
              <w:right w:val="single" w:sz="4" w:space="0" w:color="auto"/>
            </w:tcBorders>
          </w:tcPr>
          <w:p w14:paraId="5E74945D" w14:textId="77777777" w:rsidR="00E436A2" w:rsidRPr="008422C7" w:rsidRDefault="00E436A2" w:rsidP="008422C7">
            <w:pPr>
              <w:pStyle w:val="TAL"/>
              <w:rPr>
                <w:rFonts w:eastAsia="SimSun"/>
              </w:rPr>
            </w:pPr>
            <w:r w:rsidRPr="008422C7">
              <w:rPr>
                <w:rFonts w:eastAsia="SimSun"/>
              </w:rPr>
              <w:t>V2X Subscription data (see TS 23.287 [3])</w:t>
            </w:r>
          </w:p>
        </w:tc>
        <w:tc>
          <w:tcPr>
            <w:tcW w:w="2811" w:type="dxa"/>
            <w:tcBorders>
              <w:top w:val="single" w:sz="4" w:space="0" w:color="auto"/>
              <w:left w:val="single" w:sz="4" w:space="0" w:color="auto"/>
              <w:bottom w:val="single" w:sz="4" w:space="0" w:color="auto"/>
              <w:right w:val="single" w:sz="4" w:space="0" w:color="auto"/>
            </w:tcBorders>
          </w:tcPr>
          <w:p w14:paraId="396C99D7" w14:textId="77777777" w:rsidR="00E436A2" w:rsidRPr="008422C7" w:rsidRDefault="00E436A2" w:rsidP="008422C7">
            <w:pPr>
              <w:pStyle w:val="TAL"/>
            </w:pPr>
            <w:r w:rsidRPr="008422C7">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6568FB8" w14:textId="7EDDF55E" w:rsidR="00E436A2" w:rsidRPr="008422C7" w:rsidRDefault="00E436A2" w:rsidP="008422C7">
            <w:pPr>
              <w:pStyle w:val="TAL"/>
            </w:pPr>
            <w:r w:rsidRPr="008422C7">
              <w:t xml:space="preserve">Indicates whether the UE is authorized to use the NR sidelink for V2X services as Vehicle UE, Pedestrian UE, or both, and whether the UE is authorized to use or serve as Ranging/Sidelink positioning reference UE, target UE, assistant UE, </w:t>
            </w:r>
            <w:r w:rsidR="001B03C9">
              <w:t>Located UE</w:t>
            </w:r>
            <w:r w:rsidRPr="008422C7">
              <w:t xml:space="preserve"> or any combination of these roles.</w:t>
            </w:r>
          </w:p>
        </w:tc>
      </w:tr>
      <w:tr w:rsidR="00E436A2" w:rsidRPr="008422C7" w14:paraId="6CD5361F" w14:textId="77777777" w:rsidTr="00345BD7">
        <w:trPr>
          <w:cantSplit/>
          <w:tblHeader/>
          <w:jc w:val="center"/>
        </w:trPr>
        <w:tc>
          <w:tcPr>
            <w:tcW w:w="1980" w:type="dxa"/>
            <w:tcBorders>
              <w:top w:val="nil"/>
              <w:left w:val="single" w:sz="4" w:space="0" w:color="auto"/>
              <w:bottom w:val="nil"/>
              <w:right w:val="single" w:sz="4" w:space="0" w:color="auto"/>
            </w:tcBorders>
          </w:tcPr>
          <w:p w14:paraId="186810C7"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6B586F77" w14:textId="77777777" w:rsidR="00E436A2" w:rsidRPr="008422C7" w:rsidRDefault="00E436A2" w:rsidP="008422C7">
            <w:pPr>
              <w:pStyle w:val="TAL"/>
            </w:pPr>
            <w:r w:rsidRPr="008422C7">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3AB92BE1" w14:textId="6C7CF773" w:rsidR="00E436A2" w:rsidRPr="008422C7" w:rsidRDefault="00E436A2" w:rsidP="008422C7">
            <w:pPr>
              <w:pStyle w:val="TAL"/>
            </w:pPr>
            <w:r w:rsidRPr="008422C7">
              <w:t xml:space="preserve">Indicates whether the UE is authorized to use the LTE sidelink for V2X services as Vehicle UE, Pedestrian UE, or both and whether the UE is authorized to use LTE sidelink for Ranging/Sidelink positioning service control </w:t>
            </w:r>
            <w:r w:rsidR="008422C7" w:rsidRPr="008422C7">
              <w:t>signalling</w:t>
            </w:r>
            <w:r w:rsidRPr="008422C7">
              <w:t>.</w:t>
            </w:r>
          </w:p>
        </w:tc>
      </w:tr>
      <w:tr w:rsidR="00E436A2" w:rsidRPr="008422C7" w14:paraId="67EAC4D4" w14:textId="77777777" w:rsidTr="00345BD7">
        <w:trPr>
          <w:cantSplit/>
          <w:tblHeader/>
          <w:jc w:val="center"/>
        </w:trPr>
        <w:tc>
          <w:tcPr>
            <w:tcW w:w="1980" w:type="dxa"/>
            <w:tcBorders>
              <w:top w:val="nil"/>
              <w:left w:val="single" w:sz="4" w:space="0" w:color="auto"/>
              <w:bottom w:val="nil"/>
              <w:right w:val="single" w:sz="4" w:space="0" w:color="auto"/>
            </w:tcBorders>
          </w:tcPr>
          <w:p w14:paraId="4A8A25DE"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30DB90FD" w14:textId="77777777" w:rsidR="00E436A2" w:rsidRPr="008422C7" w:rsidRDefault="00E436A2" w:rsidP="008422C7">
            <w:pPr>
              <w:pStyle w:val="TAL"/>
            </w:pPr>
            <w:r w:rsidRPr="008422C7">
              <w:t>NR UE-PC5-AMBR</w:t>
            </w:r>
          </w:p>
        </w:tc>
        <w:tc>
          <w:tcPr>
            <w:tcW w:w="4225" w:type="dxa"/>
            <w:tcBorders>
              <w:top w:val="single" w:sz="4" w:space="0" w:color="auto"/>
              <w:left w:val="single" w:sz="4" w:space="0" w:color="auto"/>
              <w:bottom w:val="single" w:sz="4" w:space="0" w:color="auto"/>
              <w:right w:val="single" w:sz="4" w:space="0" w:color="auto"/>
            </w:tcBorders>
          </w:tcPr>
          <w:p w14:paraId="7255FD7E" w14:textId="2A14A75D" w:rsidR="00E436A2" w:rsidRPr="008422C7" w:rsidRDefault="00E436A2" w:rsidP="008422C7">
            <w:pPr>
              <w:pStyle w:val="TAL"/>
            </w:pPr>
            <w:r w:rsidRPr="008422C7">
              <w:t>AMBR of UE</w:t>
            </w:r>
            <w:r w:rsidR="001F671C">
              <w:t>'</w:t>
            </w:r>
            <w:r w:rsidRPr="008422C7">
              <w:t>s NR sidelink (i.e. PC5) communication for V2X services.</w:t>
            </w:r>
          </w:p>
        </w:tc>
      </w:tr>
      <w:tr w:rsidR="00E436A2" w:rsidRPr="008422C7" w14:paraId="1EB5EEBF"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348DF52C"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45037200" w14:textId="77777777" w:rsidR="00E436A2" w:rsidRPr="008422C7" w:rsidRDefault="00E436A2" w:rsidP="008422C7">
            <w:pPr>
              <w:pStyle w:val="TAL"/>
            </w:pPr>
            <w:r w:rsidRPr="008422C7">
              <w:t>LTE UE-PC5-AMBR</w:t>
            </w:r>
          </w:p>
        </w:tc>
        <w:tc>
          <w:tcPr>
            <w:tcW w:w="4225" w:type="dxa"/>
            <w:tcBorders>
              <w:top w:val="single" w:sz="4" w:space="0" w:color="auto"/>
              <w:left w:val="single" w:sz="4" w:space="0" w:color="auto"/>
              <w:bottom w:val="single" w:sz="4" w:space="0" w:color="auto"/>
              <w:right w:val="single" w:sz="4" w:space="0" w:color="auto"/>
            </w:tcBorders>
          </w:tcPr>
          <w:p w14:paraId="30393BC0" w14:textId="4CD6B6B9" w:rsidR="00E436A2" w:rsidRPr="008422C7" w:rsidRDefault="00E436A2" w:rsidP="008422C7">
            <w:pPr>
              <w:pStyle w:val="TAL"/>
            </w:pPr>
            <w:r w:rsidRPr="008422C7">
              <w:t>AMBR of UE</w:t>
            </w:r>
            <w:r w:rsidR="001F671C">
              <w:t>'</w:t>
            </w:r>
            <w:r w:rsidRPr="008422C7">
              <w:t>s LTE sidelink (i.e. PC5) communication for V2X services.</w:t>
            </w:r>
          </w:p>
        </w:tc>
      </w:tr>
      <w:tr w:rsidR="00E436A2" w:rsidRPr="008422C7" w14:paraId="382F6D27" w14:textId="77777777" w:rsidTr="00345BD7">
        <w:trPr>
          <w:cantSplit/>
          <w:tblHeader/>
          <w:jc w:val="center"/>
        </w:trPr>
        <w:tc>
          <w:tcPr>
            <w:tcW w:w="1980" w:type="dxa"/>
            <w:tcBorders>
              <w:top w:val="nil"/>
              <w:left w:val="single" w:sz="4" w:space="0" w:color="auto"/>
              <w:bottom w:val="nil"/>
              <w:right w:val="single" w:sz="4" w:space="0" w:color="auto"/>
            </w:tcBorders>
          </w:tcPr>
          <w:p w14:paraId="4494DF7E" w14:textId="77777777" w:rsidR="00E436A2" w:rsidRPr="008422C7" w:rsidRDefault="00E436A2" w:rsidP="008422C7">
            <w:pPr>
              <w:pStyle w:val="TAL"/>
            </w:pPr>
            <w:r w:rsidRPr="008422C7">
              <w:t>ProSe Subscription data (see TS 23.304 [4]</w:t>
            </w:r>
            <w:r w:rsidRPr="008422C7">
              <w:rPr>
                <w:rFonts w:hint="eastAsia"/>
              </w:rPr>
              <w:t>)</w:t>
            </w:r>
          </w:p>
        </w:tc>
        <w:tc>
          <w:tcPr>
            <w:tcW w:w="2811" w:type="dxa"/>
            <w:tcBorders>
              <w:top w:val="single" w:sz="4" w:space="0" w:color="auto"/>
              <w:left w:val="single" w:sz="4" w:space="0" w:color="auto"/>
              <w:bottom w:val="single" w:sz="4" w:space="0" w:color="auto"/>
              <w:right w:val="single" w:sz="4" w:space="0" w:color="auto"/>
            </w:tcBorders>
          </w:tcPr>
          <w:p w14:paraId="1E4EB0E7" w14:textId="77777777" w:rsidR="00E436A2" w:rsidRPr="008422C7" w:rsidRDefault="00E436A2" w:rsidP="008422C7">
            <w:pPr>
              <w:pStyle w:val="TAL"/>
            </w:pPr>
            <w:r w:rsidRPr="008422C7">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4BE55660" w14:textId="241B0B84" w:rsidR="00E436A2" w:rsidRPr="008422C7" w:rsidRDefault="00E436A2" w:rsidP="008422C7">
            <w:pPr>
              <w:pStyle w:val="TAL"/>
            </w:pPr>
            <w:r w:rsidRPr="008422C7">
              <w:t xml:space="preserve">Indicates whether the UE is authorized to use ProSe Direct Discovery, ProSe Direct Communication, or both, whether the UE is authorized to use or serve as a ProSe UE-to-Network Relay and whether the UE is authorized to use or serve as Ranging/Sidelink positioning reference UE, target UE, assistant UE, </w:t>
            </w:r>
            <w:r w:rsidR="001B03C9">
              <w:t>Located UE</w:t>
            </w:r>
            <w:r w:rsidRPr="008422C7">
              <w:t>, or any combination of these roles.</w:t>
            </w:r>
          </w:p>
        </w:tc>
      </w:tr>
      <w:tr w:rsidR="00E436A2" w:rsidRPr="008422C7" w14:paraId="441ED950"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0E7B4790"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2A752359" w14:textId="77777777" w:rsidR="00E436A2" w:rsidRPr="008422C7" w:rsidRDefault="00E436A2" w:rsidP="008422C7">
            <w:pPr>
              <w:pStyle w:val="TAL"/>
            </w:pPr>
            <w:r w:rsidRPr="008422C7">
              <w:t>ProSe NR UE-PC5-AMBR</w:t>
            </w:r>
          </w:p>
        </w:tc>
        <w:tc>
          <w:tcPr>
            <w:tcW w:w="4225" w:type="dxa"/>
            <w:tcBorders>
              <w:top w:val="single" w:sz="4" w:space="0" w:color="auto"/>
              <w:left w:val="single" w:sz="4" w:space="0" w:color="auto"/>
              <w:bottom w:val="single" w:sz="4" w:space="0" w:color="auto"/>
              <w:right w:val="single" w:sz="4" w:space="0" w:color="auto"/>
            </w:tcBorders>
          </w:tcPr>
          <w:p w14:paraId="6AD9E479" w14:textId="236E1591" w:rsidR="00E436A2" w:rsidRPr="008422C7" w:rsidRDefault="00E436A2" w:rsidP="008422C7">
            <w:pPr>
              <w:pStyle w:val="TAL"/>
            </w:pPr>
            <w:r w:rsidRPr="008422C7">
              <w:t>AMBR of UE</w:t>
            </w:r>
            <w:r w:rsidR="001F671C">
              <w:t>'</w:t>
            </w:r>
            <w:r w:rsidRPr="008422C7">
              <w:t>s NR sidelink (i.e. PC5) communication for ProSe services.</w:t>
            </w:r>
          </w:p>
        </w:tc>
      </w:tr>
    </w:tbl>
    <w:p w14:paraId="589056F0" w14:textId="77777777" w:rsidR="008422C7" w:rsidRDefault="008422C7" w:rsidP="008422C7">
      <w:pPr>
        <w:rPr>
          <w:rFonts w:eastAsia="SimSun"/>
        </w:rPr>
      </w:pPr>
    </w:p>
    <w:p w14:paraId="6E83A681" w14:textId="6EC614A4" w:rsidR="00E436A2" w:rsidRPr="008422C7" w:rsidRDefault="00E436A2" w:rsidP="008422C7">
      <w:pPr>
        <w:rPr>
          <w:rFonts w:eastAsia="SimSun"/>
        </w:rPr>
      </w:pPr>
      <w:r w:rsidRPr="008422C7">
        <w:rPr>
          <w:rFonts w:eastAsia="SimSun"/>
        </w:rPr>
        <w:t xml:space="preserve">If the UE is authorised to use 5G ProSe/V2X services, then the AMF shall include in a NGAP message sent to NG-RAN the </w:t>
      </w:r>
      <w:r w:rsidR="001F671C">
        <w:rPr>
          <w:rFonts w:eastAsia="SimSun"/>
        </w:rPr>
        <w:t>"</w:t>
      </w:r>
      <w:r w:rsidRPr="008422C7">
        <w:rPr>
          <w:rFonts w:eastAsia="SimSun"/>
        </w:rPr>
        <w:t>5G ProSe authorised</w:t>
      </w:r>
      <w:r w:rsidR="001F671C">
        <w:rPr>
          <w:rFonts w:eastAsia="SimSun"/>
        </w:rPr>
        <w:t>"</w:t>
      </w:r>
      <w:r w:rsidRPr="008422C7">
        <w:rPr>
          <w:rFonts w:eastAsia="SimSun"/>
        </w:rPr>
        <w:t>/</w:t>
      </w:r>
      <w:r w:rsidR="001F671C">
        <w:rPr>
          <w:rFonts w:eastAsia="SimSun"/>
        </w:rPr>
        <w:t>"</w:t>
      </w:r>
      <w:r w:rsidRPr="008422C7">
        <w:rPr>
          <w:rFonts w:eastAsia="SimSun"/>
        </w:rPr>
        <w:t>V2X authorised</w:t>
      </w:r>
      <w:r w:rsidR="001F671C">
        <w:rPr>
          <w:rFonts w:eastAsia="SimSun"/>
        </w:rPr>
        <w:t>"</w:t>
      </w:r>
      <w:r w:rsidRPr="008422C7">
        <w:rPr>
          <w:rFonts w:eastAsia="SimSun"/>
        </w:rPr>
        <w:t xml:space="preserve"> information. The </w:t>
      </w:r>
      <w:r w:rsidR="001F671C">
        <w:rPr>
          <w:rFonts w:eastAsia="SimSun"/>
        </w:rPr>
        <w:t>"</w:t>
      </w:r>
      <w:r w:rsidRPr="008422C7">
        <w:rPr>
          <w:rFonts w:eastAsia="SimSun"/>
        </w:rPr>
        <w:t>5G ProSe authorised</w:t>
      </w:r>
      <w:r w:rsidR="001F671C">
        <w:rPr>
          <w:rFonts w:eastAsia="SimSun"/>
        </w:rPr>
        <w:t>"</w:t>
      </w:r>
      <w:r w:rsidRPr="008422C7">
        <w:rPr>
          <w:rFonts w:eastAsia="SimSun"/>
        </w:rPr>
        <w:t xml:space="preserve"> information and </w:t>
      </w:r>
      <w:r w:rsidR="001F671C">
        <w:rPr>
          <w:rFonts w:eastAsia="SimSun"/>
        </w:rPr>
        <w:t>"</w:t>
      </w:r>
      <w:r w:rsidRPr="008422C7">
        <w:rPr>
          <w:rFonts w:eastAsia="SimSun"/>
        </w:rPr>
        <w:t>V2X authorised</w:t>
      </w:r>
      <w:r w:rsidR="001F671C">
        <w:rPr>
          <w:rFonts w:eastAsia="SimSun"/>
        </w:rPr>
        <w:t>"</w:t>
      </w:r>
      <w:r w:rsidRPr="008422C7">
        <w:rPr>
          <w:rFonts w:eastAsia="SimSun"/>
        </w:rPr>
        <w:t xml:space="preserve"> information can be extended to include the Ranging/Sidelink positioning authorization information:</w:t>
      </w:r>
    </w:p>
    <w:p w14:paraId="45B3463B" w14:textId="35518949"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reference UE;</w:t>
      </w:r>
    </w:p>
    <w:p w14:paraId="79F3637C" w14:textId="140C7FDA"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target UE;</w:t>
      </w:r>
    </w:p>
    <w:p w14:paraId="71FFEF07" w14:textId="3E9188DD"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assistant UE;</w:t>
      </w:r>
    </w:p>
    <w:p w14:paraId="376E27AF" w14:textId="3C957DE0"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 xml:space="preserve">whether the UE is authorized to act as a Ranging/Sidelink positioning </w:t>
      </w:r>
      <w:r w:rsidR="001B03C9">
        <w:rPr>
          <w:rFonts w:eastAsia="SimSun"/>
          <w:lang w:val="en-US" w:eastAsia="zh-CN"/>
        </w:rPr>
        <w:t>Located UE</w:t>
      </w:r>
      <w:r>
        <w:rPr>
          <w:rFonts w:eastAsia="SimSun"/>
          <w:lang w:val="en-US" w:eastAsia="zh-CN"/>
        </w:rPr>
        <w:t>.</w:t>
      </w:r>
    </w:p>
    <w:p w14:paraId="50CD1AA5" w14:textId="21A6592D" w:rsidR="008422C7" w:rsidRDefault="008422C7" w:rsidP="008422C7">
      <w:pPr>
        <w:rPr>
          <w:rStyle w:val="B1Char"/>
          <w:lang w:val="en-US" w:eastAsia="zh-CN"/>
        </w:rPr>
      </w:pPr>
      <w:r>
        <w:rPr>
          <w:rStyle w:val="B1Char"/>
          <w:lang w:val="en-US" w:eastAsia="zh-CN"/>
        </w:rPr>
        <w:t xml:space="preserve">The Ranging/Sidelink positioning authorization information is provided as part of </w:t>
      </w:r>
      <w:r w:rsidR="001F671C">
        <w:rPr>
          <w:rStyle w:val="B1Char"/>
          <w:lang w:val="en-US" w:eastAsia="zh-CN"/>
        </w:rPr>
        <w:t>"</w:t>
      </w:r>
      <w:r>
        <w:rPr>
          <w:rStyle w:val="B1Char"/>
          <w:lang w:val="en-US" w:eastAsia="zh-CN"/>
        </w:rPr>
        <w:t>5G ProSe authorised</w:t>
      </w:r>
      <w:r w:rsidR="001F671C">
        <w:rPr>
          <w:rStyle w:val="B1Char"/>
          <w:lang w:val="en-US" w:eastAsia="zh-CN"/>
        </w:rPr>
        <w:t>"</w:t>
      </w:r>
      <w:r>
        <w:rPr>
          <w:rStyle w:val="B1Char"/>
          <w:lang w:val="en-US" w:eastAsia="zh-CN"/>
        </w:rPr>
        <w:t>/</w:t>
      </w:r>
      <w:r w:rsidR="001F671C">
        <w:rPr>
          <w:rStyle w:val="B1Char"/>
          <w:lang w:val="en-US" w:eastAsia="zh-CN"/>
        </w:rPr>
        <w:t>"</w:t>
      </w:r>
      <w:r>
        <w:rPr>
          <w:rStyle w:val="B1Char"/>
          <w:lang w:val="en-US" w:eastAsia="zh-CN"/>
        </w:rPr>
        <w:t>V2X authorised</w:t>
      </w:r>
      <w:r w:rsidR="001F671C">
        <w:rPr>
          <w:rStyle w:val="B1Char"/>
          <w:lang w:val="en-US" w:eastAsia="zh-CN"/>
        </w:rPr>
        <w:t>"</w:t>
      </w:r>
      <w:r>
        <w:rPr>
          <w:rStyle w:val="B1Char"/>
          <w:lang w:val="en-US" w:eastAsia="zh-CN"/>
        </w:rPr>
        <w:t xml:space="preserve"> information from AMF to the NG-RAN node over NGAP during Registration procedure, Service Request procedure and N2 Handover procedure, and from source NG-RAN node to target NG-RAN node over Xn during Xn Handover procedure as defined in clause 6.5 of </w:t>
      </w:r>
      <w:r w:rsidR="006D34D6">
        <w:rPr>
          <w:rStyle w:val="B1Char"/>
          <w:lang w:val="en-US" w:eastAsia="zh-CN"/>
        </w:rPr>
        <w:t>TS 23.287 [</w:t>
      </w:r>
      <w:r>
        <w:rPr>
          <w:rStyle w:val="B1Char"/>
          <w:lang w:val="en-US" w:eastAsia="zh-CN"/>
        </w:rPr>
        <w:t xml:space="preserve">3] and clause 6.6 of </w:t>
      </w:r>
      <w:r w:rsidR="006D34D6">
        <w:rPr>
          <w:rStyle w:val="B1Char"/>
          <w:lang w:val="en-US" w:eastAsia="zh-CN"/>
        </w:rPr>
        <w:t>TS 23.304 [</w:t>
      </w:r>
      <w:r>
        <w:rPr>
          <w:rStyle w:val="B1Char"/>
          <w:lang w:val="en-US" w:eastAsia="zh-CN"/>
        </w:rPr>
        <w:t>4].</w:t>
      </w:r>
    </w:p>
    <w:p w14:paraId="767EEEA2" w14:textId="77777777" w:rsidR="008422C7" w:rsidRDefault="008422C7" w:rsidP="008422C7">
      <w:pPr>
        <w:rPr>
          <w:rStyle w:val="B1Char"/>
          <w:lang w:val="en-US" w:eastAsia="zh-CN"/>
        </w:rPr>
      </w:pPr>
      <w:r>
        <w:rPr>
          <w:rStyle w:val="B1Char"/>
          <w:lang w:val="en-US" w:eastAsia="zh-CN"/>
        </w:rPr>
        <w:t>The Ranging/Sidelink positioning authorization information is only provided when scheduled resource allocation mode is utilized.</w:t>
      </w:r>
    </w:p>
    <w:p w14:paraId="51CF61A9" w14:textId="30680D5F" w:rsidR="00E436A2" w:rsidRDefault="00E436A2" w:rsidP="00E436A2">
      <w:pPr>
        <w:pStyle w:val="Heading3"/>
      </w:pPr>
      <w:bookmarkStart w:id="2265" w:name="_Toc97142499"/>
      <w:bookmarkStart w:id="2266" w:name="_Toc104257792"/>
      <w:bookmarkStart w:id="2267" w:name="_Toc104257966"/>
      <w:bookmarkStart w:id="2268" w:name="_Toc104299510"/>
      <w:bookmarkStart w:id="2269" w:name="_Toc112768511"/>
      <w:bookmarkStart w:id="2270" w:name="_Toc112768797"/>
      <w:bookmarkStart w:id="2271" w:name="_Toc112769037"/>
      <w:bookmarkStart w:id="2272" w:name="_Toc112772474"/>
      <w:bookmarkStart w:id="2273" w:name="_Toc112864149"/>
      <w:bookmarkStart w:id="2274" w:name="_Toc112865291"/>
      <w:bookmarkStart w:id="2275" w:name="_Toc117042742"/>
      <w:bookmarkStart w:id="2276" w:name="_Toc125976122"/>
      <w:bookmarkStart w:id="2277" w:name="_Toc128724998"/>
      <w:r>
        <w:t>6.15.3</w:t>
      </w:r>
      <w:r>
        <w:tab/>
        <w:t>Procedures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1BE26BA9" w14:textId="0FBEE1FE" w:rsidR="00E436A2" w:rsidRPr="00E07ACC" w:rsidRDefault="008422C7" w:rsidP="008422C7">
      <w:bookmarkStart w:id="2278" w:name="_Toc97142500"/>
      <w:r>
        <w:t xml:space="preserve">Procedures specified in clause 6.5 of </w:t>
      </w:r>
      <w:r w:rsidR="006D34D6">
        <w:t>TS 23.287 [</w:t>
      </w:r>
      <w:r>
        <w:t xml:space="preserve">3] and clause 6.6 of </w:t>
      </w:r>
      <w:r w:rsidR="006D34D6">
        <w:t>TS 23.304 [</w:t>
      </w:r>
      <w:r>
        <w:t>4] are reused with the extension described in clause 6.15.2.</w:t>
      </w:r>
    </w:p>
    <w:p w14:paraId="5848EF03" w14:textId="73950306" w:rsidR="00E436A2" w:rsidRPr="00DD01A3" w:rsidRDefault="00E436A2" w:rsidP="00E436A2">
      <w:pPr>
        <w:pStyle w:val="Heading3"/>
      </w:pPr>
      <w:bookmarkStart w:id="2279" w:name="_Toc104257793"/>
      <w:bookmarkStart w:id="2280" w:name="_Toc104257967"/>
      <w:bookmarkStart w:id="2281" w:name="_Toc104299511"/>
      <w:bookmarkStart w:id="2282" w:name="_Toc112768512"/>
      <w:bookmarkStart w:id="2283" w:name="_Toc112768798"/>
      <w:bookmarkStart w:id="2284" w:name="_Toc112769038"/>
      <w:bookmarkStart w:id="2285" w:name="_Toc112772475"/>
      <w:bookmarkStart w:id="2286" w:name="_Toc112864150"/>
      <w:bookmarkStart w:id="2287" w:name="_Toc112865292"/>
      <w:bookmarkStart w:id="2288" w:name="_Toc117042743"/>
      <w:bookmarkStart w:id="2289" w:name="_Toc125976123"/>
      <w:bookmarkStart w:id="2290" w:name="_Toc128724999"/>
      <w:r>
        <w:t>6.15.4</w:t>
      </w:r>
      <w:r>
        <w:tab/>
        <w:t>Impacts on services, entities, and interfaces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1061DE9" w14:textId="77777777" w:rsidR="00E436A2" w:rsidRPr="00E15D52" w:rsidRDefault="00E436A2" w:rsidP="00E436A2">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47B8446E" w14:textId="7C7AF36B" w:rsidR="008E4C03" w:rsidRDefault="008E4C03" w:rsidP="008E4C03">
      <w:pPr>
        <w:pStyle w:val="B1"/>
      </w:pPr>
      <w:r>
        <w:t>-</w:t>
      </w:r>
      <w:r>
        <w:tab/>
        <w:t>UE: extends 5G ProSe Capability/V2X capability with Ranging/Sidelink positioning related parameters.</w:t>
      </w:r>
    </w:p>
    <w:p w14:paraId="6576BD7D" w14:textId="4A67FBDE" w:rsidR="008E4C03" w:rsidRDefault="008E4C03" w:rsidP="008E4C03">
      <w:pPr>
        <w:pStyle w:val="B1"/>
      </w:pPr>
      <w:r>
        <w:t>-</w:t>
      </w:r>
      <w:r>
        <w:tab/>
        <w:t>UDM: extends 5G ProSe /V2X subscription data with Ranging/Sidelink positioning related parameters.</w:t>
      </w:r>
    </w:p>
    <w:p w14:paraId="5D149D06" w14:textId="0C354EDE" w:rsidR="00E436A2" w:rsidRDefault="00E436A2" w:rsidP="00791807">
      <w:r w:rsidRPr="00791807">
        <w:t>NG-RAN</w:t>
      </w:r>
      <w:r w:rsidRPr="00791807">
        <w:rPr>
          <w:rFonts w:eastAsia="DengXian" w:hint="eastAsia"/>
        </w:rPr>
        <w:t>:</w:t>
      </w:r>
      <w:r w:rsidRPr="00791807">
        <w:rPr>
          <w:rFonts w:eastAsia="DengXian"/>
        </w:rPr>
        <w:t xml:space="preserve"> </w:t>
      </w:r>
      <w:r w:rsidRPr="00791807">
        <w:t>resource allocation for Ranging/Sidelink positioning based on the authorization</w:t>
      </w:r>
    </w:p>
    <w:p w14:paraId="5DB3E355" w14:textId="68AA296D" w:rsidR="00F171B6" w:rsidRPr="00442BDF" w:rsidRDefault="00F171B6" w:rsidP="00F004B6">
      <w:pPr>
        <w:pStyle w:val="Heading2"/>
        <w:rPr>
          <w:rFonts w:eastAsia="DengXian"/>
          <w:lang w:eastAsia="en-US"/>
        </w:rPr>
      </w:pPr>
      <w:bookmarkStart w:id="2291" w:name="_Toc104299512"/>
      <w:bookmarkStart w:id="2292" w:name="_Toc112768513"/>
      <w:bookmarkStart w:id="2293" w:name="_Toc112768799"/>
      <w:bookmarkStart w:id="2294" w:name="_Toc112769039"/>
      <w:bookmarkStart w:id="2295" w:name="_Toc112772476"/>
      <w:bookmarkStart w:id="2296" w:name="_Toc112864151"/>
      <w:bookmarkStart w:id="2297" w:name="_Toc112865293"/>
      <w:bookmarkStart w:id="2298" w:name="_Toc117042744"/>
      <w:bookmarkStart w:id="2299" w:name="_Toc125976124"/>
      <w:bookmarkStart w:id="2300" w:name="_Toc128725000"/>
      <w:r w:rsidRPr="00442BDF">
        <w:rPr>
          <w:rFonts w:eastAsia="DengXian"/>
          <w:lang w:eastAsia="en-US"/>
        </w:rPr>
        <w:lastRenderedPageBreak/>
        <w:t>6.</w:t>
      </w:r>
      <w:r>
        <w:rPr>
          <w:rFonts w:eastAsia="DengXian"/>
          <w:lang w:eastAsia="en-US"/>
        </w:rPr>
        <w:t>16</w:t>
      </w:r>
      <w:r w:rsidRPr="00442BDF">
        <w:rPr>
          <w:rFonts w:eastAsia="DengXian"/>
          <w:lang w:eastAsia="en-US"/>
        </w:rPr>
        <w:tab/>
        <w:t>Solution #</w:t>
      </w:r>
      <w:r>
        <w:rPr>
          <w:rFonts w:eastAsia="DengXian"/>
          <w:lang w:eastAsia="en-US"/>
        </w:rPr>
        <w:t>16</w:t>
      </w:r>
      <w:r w:rsidRPr="00442BDF">
        <w:rPr>
          <w:rFonts w:eastAsia="DengXian"/>
          <w:lang w:eastAsia="en-US"/>
        </w:rPr>
        <w:t xml:space="preserve">: Solution for </w:t>
      </w:r>
      <w:r w:rsidRPr="00B959B9">
        <w:rPr>
          <w:rFonts w:eastAsia="DengXian"/>
          <w:lang w:eastAsia="en-US"/>
        </w:rPr>
        <w:t>ranging operation with assistant UE</w:t>
      </w:r>
      <w:bookmarkEnd w:id="2291"/>
      <w:r w:rsidR="00221B82">
        <w:rPr>
          <w:rFonts w:eastAsia="DengXian"/>
          <w:lang w:eastAsia="en-US"/>
        </w:rPr>
        <w:t>(s)</w:t>
      </w:r>
      <w:bookmarkEnd w:id="2292"/>
      <w:bookmarkEnd w:id="2293"/>
      <w:bookmarkEnd w:id="2294"/>
      <w:bookmarkEnd w:id="2295"/>
      <w:bookmarkEnd w:id="2296"/>
      <w:bookmarkEnd w:id="2297"/>
      <w:bookmarkEnd w:id="2298"/>
      <w:bookmarkEnd w:id="2299"/>
      <w:bookmarkEnd w:id="2300"/>
    </w:p>
    <w:p w14:paraId="59252864" w14:textId="0FAD19C7" w:rsidR="00F171B6" w:rsidRPr="00442BDF" w:rsidRDefault="00F171B6" w:rsidP="00F004B6">
      <w:pPr>
        <w:pStyle w:val="Heading3"/>
        <w:rPr>
          <w:rFonts w:eastAsia="DengXian"/>
          <w:lang w:eastAsia="en-US"/>
        </w:rPr>
      </w:pPr>
      <w:bookmarkStart w:id="2301" w:name="_Toc104299513"/>
      <w:bookmarkStart w:id="2302" w:name="_Toc112768514"/>
      <w:bookmarkStart w:id="2303" w:name="_Toc112768800"/>
      <w:bookmarkStart w:id="2304" w:name="_Toc112769040"/>
      <w:bookmarkStart w:id="2305" w:name="_Toc112772477"/>
      <w:bookmarkStart w:id="2306" w:name="_Toc112864152"/>
      <w:bookmarkStart w:id="2307" w:name="_Toc112865294"/>
      <w:bookmarkStart w:id="2308" w:name="_Toc117042745"/>
      <w:bookmarkStart w:id="2309" w:name="_Toc125976125"/>
      <w:bookmarkStart w:id="2310" w:name="_Toc128725001"/>
      <w:r w:rsidRPr="00442BDF">
        <w:rPr>
          <w:rFonts w:eastAsia="DengXian"/>
          <w:lang w:eastAsia="en-US"/>
        </w:rPr>
        <w:t>6.</w:t>
      </w:r>
      <w:r>
        <w:rPr>
          <w:rFonts w:eastAsia="DengXian"/>
          <w:lang w:eastAsia="en-US"/>
        </w:rPr>
        <w:t>16</w:t>
      </w:r>
      <w:r w:rsidRPr="00442BDF">
        <w:rPr>
          <w:rFonts w:eastAsia="DengXian"/>
          <w:lang w:eastAsia="en-US"/>
        </w:rPr>
        <w:t>.1</w:t>
      </w:r>
      <w:r w:rsidRPr="00442BDF">
        <w:rPr>
          <w:rFonts w:eastAsia="DengXian"/>
          <w:lang w:eastAsia="en-US"/>
        </w:rPr>
        <w:tab/>
        <w:t>General</w:t>
      </w:r>
      <w:bookmarkEnd w:id="2301"/>
      <w:bookmarkEnd w:id="2302"/>
      <w:bookmarkEnd w:id="2303"/>
      <w:bookmarkEnd w:id="2304"/>
      <w:bookmarkEnd w:id="2305"/>
      <w:bookmarkEnd w:id="2306"/>
      <w:bookmarkEnd w:id="2307"/>
      <w:bookmarkEnd w:id="2308"/>
      <w:bookmarkEnd w:id="2309"/>
      <w:bookmarkEnd w:id="2310"/>
    </w:p>
    <w:p w14:paraId="018B6F7B" w14:textId="4E0AD9AF" w:rsidR="00F171B6" w:rsidRDefault="00F171B6" w:rsidP="00F171B6">
      <w:pPr>
        <w:overflowPunct/>
        <w:autoSpaceDE/>
        <w:autoSpaceDN/>
        <w:adjustRightInd/>
        <w:textAlignment w:val="auto"/>
        <w:rPr>
          <w:rFonts w:eastAsia="DengXian"/>
          <w:lang w:eastAsia="en-US"/>
        </w:rPr>
      </w:pPr>
      <w:r w:rsidRPr="00442BDF">
        <w:rPr>
          <w:rFonts w:eastAsia="DengXian"/>
          <w:lang w:eastAsia="en-US"/>
        </w:rPr>
        <w:t>This solution resolves Key Issue #</w:t>
      </w:r>
      <w:r>
        <w:rPr>
          <w:rFonts w:eastAsia="DengXian"/>
          <w:lang w:eastAsia="en-US"/>
        </w:rPr>
        <w:t>2</w:t>
      </w:r>
      <w:r w:rsidRPr="00442BDF">
        <w:rPr>
          <w:rFonts w:eastAsia="DengXian"/>
          <w:lang w:eastAsia="en-US"/>
        </w:rPr>
        <w:t xml:space="preserve"> for </w:t>
      </w:r>
      <w:r w:rsidRPr="00F82E73">
        <w:t xml:space="preserve">Ranging service operation procedure with the assistance of </w:t>
      </w:r>
      <w:r w:rsidR="00221B82" w:rsidRPr="009716DA">
        <w:t>other UEs (e.g. assistant UEs)</w:t>
      </w:r>
      <w:r w:rsidRPr="00442BDF">
        <w:rPr>
          <w:rFonts w:eastAsia="DengXian"/>
          <w:lang w:eastAsia="en-US"/>
        </w:rPr>
        <w:t>.</w:t>
      </w:r>
      <w:r>
        <w:rPr>
          <w:rFonts w:eastAsia="DengXian"/>
          <w:lang w:eastAsia="en-US"/>
        </w:rPr>
        <w:t xml:space="preserve"> In particular, this solution presents the procedure of the ranging operation </w:t>
      </w:r>
      <w:r>
        <w:rPr>
          <w:rFonts w:eastAsia="DengXian" w:hint="eastAsia"/>
          <w:lang w:eastAsia="zh-CN"/>
        </w:rPr>
        <w:t>with</w:t>
      </w:r>
      <w:r>
        <w:rPr>
          <w:rFonts w:eastAsia="DengXian"/>
          <w:lang w:eastAsia="en-US"/>
        </w:rPr>
        <w:t xml:space="preserve"> the assistant UE</w:t>
      </w:r>
      <w:r w:rsidR="00221B82">
        <w:rPr>
          <w:rFonts w:eastAsia="DengXian"/>
          <w:lang w:eastAsia="en-US"/>
        </w:rPr>
        <w:t>(s)</w:t>
      </w:r>
      <w:r>
        <w:rPr>
          <w:rFonts w:eastAsia="DengXian"/>
          <w:lang w:eastAsia="en-US"/>
        </w:rPr>
        <w:t>.</w:t>
      </w:r>
    </w:p>
    <w:p w14:paraId="5D406B6B" w14:textId="1A4A8091" w:rsidR="00F171B6" w:rsidRPr="00442BDF" w:rsidRDefault="00F171B6" w:rsidP="00F004B6">
      <w:pPr>
        <w:pStyle w:val="Heading3"/>
        <w:rPr>
          <w:rFonts w:eastAsia="DengXian"/>
          <w:lang w:eastAsia="en-US"/>
        </w:rPr>
      </w:pPr>
      <w:bookmarkStart w:id="2311" w:name="_Toc104299514"/>
      <w:bookmarkStart w:id="2312" w:name="_Toc112768515"/>
      <w:bookmarkStart w:id="2313" w:name="_Toc112768801"/>
      <w:bookmarkStart w:id="2314" w:name="_Toc112769041"/>
      <w:bookmarkStart w:id="2315" w:name="_Toc112772478"/>
      <w:bookmarkStart w:id="2316" w:name="_Toc112864153"/>
      <w:bookmarkStart w:id="2317" w:name="_Toc112865295"/>
      <w:bookmarkStart w:id="2318" w:name="_Toc117042746"/>
      <w:bookmarkStart w:id="2319" w:name="_Toc125976126"/>
      <w:bookmarkStart w:id="2320" w:name="_Toc128725002"/>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2</w:t>
      </w:r>
      <w:r w:rsidRPr="00442BDF">
        <w:rPr>
          <w:rFonts w:eastAsia="DengXian"/>
          <w:lang w:eastAsia="en-US"/>
        </w:rPr>
        <w:tab/>
      </w:r>
      <w:r>
        <w:rPr>
          <w:rFonts w:eastAsia="DengXian"/>
          <w:lang w:eastAsia="en-US"/>
        </w:rPr>
        <w:t>Functional descriptions</w:t>
      </w:r>
      <w:bookmarkEnd w:id="2311"/>
      <w:bookmarkEnd w:id="2312"/>
      <w:bookmarkEnd w:id="2313"/>
      <w:bookmarkEnd w:id="2314"/>
      <w:bookmarkEnd w:id="2315"/>
      <w:bookmarkEnd w:id="2316"/>
      <w:bookmarkEnd w:id="2317"/>
      <w:bookmarkEnd w:id="2318"/>
      <w:bookmarkEnd w:id="2319"/>
      <w:bookmarkEnd w:id="2320"/>
    </w:p>
    <w:p w14:paraId="0B65C862" w14:textId="5310FCAE" w:rsidR="00F171B6" w:rsidRDefault="00F171B6" w:rsidP="00F171B6">
      <w:pPr>
        <w:overflowPunct/>
        <w:autoSpaceDE/>
        <w:autoSpaceDN/>
        <w:adjustRightInd/>
        <w:textAlignment w:val="auto"/>
        <w:rPr>
          <w:rFonts w:eastAsia="DengXian"/>
          <w:lang w:eastAsia="en-US"/>
        </w:rPr>
      </w:pPr>
      <w:r w:rsidRPr="00B93782">
        <w:rPr>
          <w:rFonts w:eastAsia="DengXian"/>
          <w:lang w:eastAsia="en-US"/>
        </w:rPr>
        <w:t xml:space="preserve">In general, </w:t>
      </w:r>
      <w:r>
        <w:rPr>
          <w:rFonts w:eastAsia="DengXian"/>
          <w:lang w:eastAsia="en-US"/>
        </w:rPr>
        <w:t xml:space="preserve">this solution proposes the principles in </w:t>
      </w:r>
      <w:r w:rsidRPr="00B93782">
        <w:rPr>
          <w:rFonts w:eastAsia="DengXian"/>
          <w:lang w:eastAsia="en-US"/>
        </w:rPr>
        <w:t>the</w:t>
      </w:r>
      <w:r>
        <w:rPr>
          <w:rFonts w:eastAsia="DengXian"/>
          <w:lang w:eastAsia="en-US"/>
        </w:rPr>
        <w:t xml:space="preserve"> </w:t>
      </w:r>
      <w:r>
        <w:rPr>
          <w:rFonts w:eastAsia="DengXian" w:hint="eastAsia"/>
          <w:lang w:eastAsia="zh-CN"/>
        </w:rPr>
        <w:t>r</w:t>
      </w:r>
      <w:r w:rsidRPr="00B93782">
        <w:rPr>
          <w:rFonts w:eastAsia="DengXian"/>
          <w:lang w:eastAsia="en-US"/>
        </w:rPr>
        <w:t>anging operation</w:t>
      </w:r>
      <w:r w:rsidRPr="008A4534">
        <w:rPr>
          <w:rFonts w:eastAsia="DengXian" w:hint="eastAsia"/>
          <w:lang w:eastAsia="zh-CN"/>
        </w:rPr>
        <w:t xml:space="preserve"> </w:t>
      </w:r>
      <w:r>
        <w:rPr>
          <w:rFonts w:eastAsia="DengXian" w:hint="eastAsia"/>
          <w:lang w:eastAsia="zh-CN"/>
        </w:rPr>
        <w:t>with</w:t>
      </w:r>
      <w:r>
        <w:rPr>
          <w:rFonts w:eastAsia="DengXian"/>
          <w:lang w:eastAsia="en-US"/>
        </w:rPr>
        <w:t xml:space="preserve"> the assistant UE</w:t>
      </w:r>
      <w:r w:rsidR="00221B82">
        <w:rPr>
          <w:rFonts w:eastAsia="DengXian"/>
          <w:lang w:eastAsia="en-US"/>
        </w:rPr>
        <w:t>(s)</w:t>
      </w:r>
      <w:r w:rsidRPr="00B93782">
        <w:rPr>
          <w:rFonts w:eastAsia="DengXian"/>
          <w:lang w:eastAsia="en-US"/>
        </w:rPr>
        <w:t>:</w:t>
      </w:r>
    </w:p>
    <w:p w14:paraId="2A18F86F" w14:textId="3C345DFA" w:rsidR="008E4C03" w:rsidRDefault="008E4C03" w:rsidP="008E4C03">
      <w:pPr>
        <w:pStyle w:val="B1"/>
        <w:rPr>
          <w:rFonts w:eastAsia="DengXian"/>
          <w:lang w:eastAsia="en-US"/>
        </w:rPr>
      </w:pPr>
      <w:r>
        <w:rPr>
          <w:rFonts w:eastAsia="DengXian"/>
          <w:lang w:eastAsia="en-US"/>
        </w:rPr>
        <w:t>1.</w:t>
      </w:r>
      <w:r>
        <w:rPr>
          <w:rFonts w:eastAsia="DengXian"/>
          <w:lang w:eastAsia="en-US"/>
        </w:rPr>
        <w:tab/>
        <w:t>The direct ranging procedure defined by the solutions for KI#4 can be directly used for Assistant UE</w:t>
      </w:r>
      <w:r w:rsidR="00221B82">
        <w:rPr>
          <w:rFonts w:eastAsia="DengXian"/>
          <w:lang w:eastAsia="en-US"/>
        </w:rPr>
        <w:t>(s)</w:t>
      </w:r>
      <w:r>
        <w:rPr>
          <w:rFonts w:eastAsia="DengXian"/>
          <w:lang w:eastAsia="en-US"/>
        </w:rPr>
        <w:t xml:space="preserve"> to get the relative position of the UE1 and UE2 relative to the Assistant UE</w:t>
      </w:r>
      <w:r w:rsidR="00221B82">
        <w:rPr>
          <w:rFonts w:eastAsia="DengXian"/>
          <w:lang w:eastAsia="en-US"/>
        </w:rPr>
        <w:t>(s)</w:t>
      </w:r>
      <w:r>
        <w:rPr>
          <w:rFonts w:eastAsia="DengXian"/>
          <w:lang w:eastAsia="en-US"/>
        </w:rPr>
        <w:t xml:space="preserve"> respectively.</w:t>
      </w:r>
    </w:p>
    <w:p w14:paraId="739F8361" w14:textId="46021697" w:rsidR="008E4C03" w:rsidRDefault="008E4C03" w:rsidP="008E4C03">
      <w:pPr>
        <w:pStyle w:val="B1"/>
        <w:rPr>
          <w:rFonts w:eastAsia="DengXian"/>
          <w:lang w:eastAsia="en-US"/>
        </w:rPr>
      </w:pPr>
      <w:r>
        <w:rPr>
          <w:rFonts w:eastAsia="DengXian"/>
          <w:lang w:eastAsia="en-US"/>
        </w:rPr>
        <w:t>2.</w:t>
      </w:r>
      <w:r>
        <w:rPr>
          <w:rFonts w:eastAsia="DengXian"/>
          <w:lang w:eastAsia="en-US"/>
        </w:rPr>
        <w:tab/>
        <w:t>UE1 as the initiator UE performs the ranging result calculation based on the relative position of the UE1 and UE2 relative to the Assistant UE</w:t>
      </w:r>
      <w:r w:rsidR="00221B82">
        <w:rPr>
          <w:rFonts w:eastAsia="DengXian"/>
          <w:lang w:eastAsia="en-US"/>
        </w:rPr>
        <w:t>(s)</w:t>
      </w:r>
      <w:r>
        <w:rPr>
          <w:rFonts w:eastAsia="DengXian"/>
          <w:lang w:eastAsia="en-US"/>
        </w:rPr>
        <w:t>.</w:t>
      </w:r>
    </w:p>
    <w:p w14:paraId="4D1F5F79" w14:textId="338EFF30" w:rsidR="00F171B6" w:rsidRPr="00442BDF" w:rsidRDefault="00F171B6" w:rsidP="00F004B6">
      <w:pPr>
        <w:pStyle w:val="Heading3"/>
        <w:rPr>
          <w:rFonts w:eastAsia="DengXian"/>
          <w:lang w:eastAsia="en-US"/>
        </w:rPr>
      </w:pPr>
      <w:bookmarkStart w:id="2321" w:name="_Toc104299515"/>
      <w:bookmarkStart w:id="2322" w:name="_Toc112768516"/>
      <w:bookmarkStart w:id="2323" w:name="_Toc112768802"/>
      <w:bookmarkStart w:id="2324" w:name="_Toc112769042"/>
      <w:bookmarkStart w:id="2325" w:name="_Toc112772479"/>
      <w:bookmarkStart w:id="2326" w:name="_Toc112864154"/>
      <w:bookmarkStart w:id="2327" w:name="_Toc112865296"/>
      <w:bookmarkStart w:id="2328" w:name="_Toc117042747"/>
      <w:bookmarkStart w:id="2329" w:name="_Toc125976127"/>
      <w:bookmarkStart w:id="2330" w:name="_Toc128725003"/>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3</w:t>
      </w:r>
      <w:r w:rsidRPr="00442BDF">
        <w:rPr>
          <w:rFonts w:eastAsia="DengXian"/>
          <w:lang w:eastAsia="en-US"/>
        </w:rPr>
        <w:tab/>
        <w:t>Procedures</w:t>
      </w:r>
      <w:bookmarkEnd w:id="2321"/>
      <w:bookmarkEnd w:id="2322"/>
      <w:bookmarkEnd w:id="2323"/>
      <w:bookmarkEnd w:id="2324"/>
      <w:bookmarkEnd w:id="2325"/>
      <w:bookmarkEnd w:id="2326"/>
      <w:bookmarkEnd w:id="2327"/>
      <w:bookmarkEnd w:id="2328"/>
      <w:bookmarkEnd w:id="2329"/>
      <w:bookmarkEnd w:id="2330"/>
    </w:p>
    <w:bookmarkStart w:id="2331" w:name="_MON_1711880335"/>
    <w:bookmarkEnd w:id="2331"/>
    <w:p w14:paraId="479E7D26" w14:textId="77777777" w:rsidR="00F171B6" w:rsidRDefault="00F171B6" w:rsidP="008E4C03">
      <w:pPr>
        <w:pStyle w:val="TH"/>
        <w:rPr>
          <w:rFonts w:eastAsia="DengXian"/>
          <w:lang w:eastAsia="en-US"/>
        </w:rPr>
      </w:pPr>
      <w:r>
        <w:rPr>
          <w:rFonts w:eastAsia="DengXian"/>
          <w:lang w:eastAsia="en-US"/>
        </w:rPr>
        <w:object w:dxaOrig="4576" w:dyaOrig="4268" w14:anchorId="0DFA7DAC">
          <v:shape id="_x0000_i1062" type="#_x0000_t75" style="width:228.9pt;height:212.6pt" o:ole="">
            <v:imagedata r:id="rId84" o:title=""/>
          </v:shape>
          <o:OLEObject Type="Embed" ProgID="Word.Document.12" ShapeID="_x0000_i1062" DrawAspect="Content" ObjectID="_1739339807" r:id="rId85">
            <o:FieldCodes>\s</o:FieldCodes>
          </o:OLEObject>
        </w:object>
      </w:r>
    </w:p>
    <w:p w14:paraId="2633ECA1" w14:textId="292604B5" w:rsidR="00F171B6" w:rsidRPr="00BC6253" w:rsidRDefault="00F171B6" w:rsidP="008E4C03">
      <w:pPr>
        <w:pStyle w:val="TF"/>
        <w:rPr>
          <w:rFonts w:eastAsia="SimSun"/>
          <w:lang w:eastAsia="zh-CN"/>
        </w:rPr>
      </w:pPr>
      <w:r w:rsidRPr="00BC6253">
        <w:rPr>
          <w:rFonts w:eastAsia="SimSun"/>
          <w:lang w:eastAsia="en-US"/>
        </w:rPr>
        <w:t>Figure 6.</w:t>
      </w:r>
      <w:r>
        <w:rPr>
          <w:rFonts w:eastAsia="SimSun"/>
          <w:lang w:eastAsia="zh-CN"/>
        </w:rPr>
        <w:t>16</w:t>
      </w:r>
      <w:r w:rsidRPr="00BC6253">
        <w:rPr>
          <w:rFonts w:eastAsia="SimSun"/>
          <w:lang w:eastAsia="en-US"/>
        </w:rPr>
        <w:t>.</w:t>
      </w:r>
      <w:r>
        <w:rPr>
          <w:rFonts w:eastAsia="SimSun"/>
          <w:lang w:eastAsia="en-US"/>
        </w:rPr>
        <w:t>3</w:t>
      </w:r>
      <w:r w:rsidRPr="00BC6253">
        <w:rPr>
          <w:rFonts w:eastAsia="SimSun"/>
          <w:lang w:eastAsia="en-US"/>
        </w:rPr>
        <w:t xml:space="preserve">-1: </w:t>
      </w:r>
      <w:r w:rsidR="008E4C03" w:rsidRPr="00BC6253">
        <w:rPr>
          <w:rFonts w:eastAsia="SimSun"/>
          <w:lang w:eastAsia="en-US"/>
        </w:rPr>
        <w:t>High</w:t>
      </w:r>
      <w:r w:rsidRPr="00BC6253">
        <w:rPr>
          <w:rFonts w:eastAsia="SimSun"/>
          <w:lang w:eastAsia="en-US"/>
        </w:rPr>
        <w:t xml:space="preserve">-level procedure for </w:t>
      </w:r>
      <w:r w:rsidRPr="00442BDF">
        <w:rPr>
          <w:rFonts w:eastAsia="SimSun"/>
          <w:lang w:eastAsia="en-US"/>
        </w:rPr>
        <w:t xml:space="preserve">Ranging </w:t>
      </w:r>
      <w:r w:rsidRPr="00B959B9">
        <w:rPr>
          <w:rFonts w:eastAsia="SimSun"/>
          <w:lang w:eastAsia="en-US"/>
        </w:rPr>
        <w:t>operation with assistant UE</w:t>
      </w:r>
    </w:p>
    <w:p w14:paraId="31099D74" w14:textId="38294720" w:rsidR="00F171B6" w:rsidRPr="00C2658A" w:rsidRDefault="00F171B6" w:rsidP="009304F4">
      <w:pPr>
        <w:pStyle w:val="B1"/>
        <w:rPr>
          <w:lang w:eastAsia="zh-CN"/>
        </w:rPr>
      </w:pPr>
      <w:r>
        <w:rPr>
          <w:lang w:eastAsia="zh-CN"/>
        </w:rPr>
        <w:t>1.</w:t>
      </w:r>
      <w:r>
        <w:rPr>
          <w:lang w:eastAsia="zh-CN"/>
        </w:rPr>
        <w:tab/>
      </w:r>
      <w:r>
        <w:rPr>
          <w:rFonts w:hint="eastAsia"/>
          <w:lang w:eastAsia="zh-CN"/>
        </w:rPr>
        <w:t>U</w:t>
      </w:r>
      <w:r w:rsidRPr="00C2658A">
        <w:rPr>
          <w:lang w:eastAsia="zh-CN"/>
        </w:rPr>
        <w:t xml:space="preserve">E1 and UE2 get the ranging authorization policy from PCF during the registration procedure. The ranging authorization policy may include whether the UE is authorized </w:t>
      </w:r>
      <w:r>
        <w:rPr>
          <w:lang w:eastAsia="zh-CN"/>
        </w:rPr>
        <w:t xml:space="preserve">to perform </w:t>
      </w:r>
      <w:r w:rsidRPr="00C2658A">
        <w:rPr>
          <w:lang w:eastAsia="zh-CN"/>
        </w:rPr>
        <w:t>ranging operation</w:t>
      </w:r>
      <w:r>
        <w:rPr>
          <w:lang w:eastAsia="zh-CN"/>
        </w:rPr>
        <w:t xml:space="preserve"> </w:t>
      </w:r>
      <w:r>
        <w:rPr>
          <w:rFonts w:hint="eastAsia"/>
          <w:lang w:eastAsia="zh-CN"/>
        </w:rPr>
        <w:t>with</w:t>
      </w:r>
      <w:r>
        <w:rPr>
          <w:lang w:eastAsia="zh-CN"/>
        </w:rPr>
        <w:t xml:space="preserve"> </w:t>
      </w:r>
      <w:r>
        <w:rPr>
          <w:rFonts w:hint="eastAsia"/>
          <w:lang w:eastAsia="zh-CN"/>
        </w:rPr>
        <w:t>a</w:t>
      </w:r>
      <w:r w:rsidRPr="00C2658A">
        <w:rPr>
          <w:lang w:eastAsia="zh-CN"/>
        </w:rPr>
        <w:t>ssistant UE</w:t>
      </w:r>
      <w:r>
        <w:rPr>
          <w:lang w:eastAsia="zh-CN"/>
        </w:rPr>
        <w:t>.</w:t>
      </w:r>
      <w:r w:rsidRPr="00C2658A">
        <w:rPr>
          <w:lang w:eastAsia="zh-CN"/>
        </w:rPr>
        <w:t xml:space="preserve"> </w:t>
      </w:r>
      <w:r>
        <w:rPr>
          <w:lang w:eastAsia="zh-CN"/>
        </w:rPr>
        <w:t>UE3 (i.e</w:t>
      </w:r>
      <w:r w:rsidR="00895101">
        <w:rPr>
          <w:lang w:eastAsia="zh-CN"/>
        </w:rPr>
        <w:t>.</w:t>
      </w:r>
      <w:r>
        <w:rPr>
          <w:lang w:eastAsia="zh-CN"/>
        </w:rPr>
        <w:t xml:space="preserve"> Assistant </w:t>
      </w:r>
      <w:r>
        <w:rPr>
          <w:rFonts w:hint="eastAsia"/>
          <w:lang w:eastAsia="zh-CN"/>
        </w:rPr>
        <w:t>U</w:t>
      </w:r>
      <w:r w:rsidRPr="00C2658A">
        <w:rPr>
          <w:lang w:eastAsia="zh-CN"/>
        </w:rPr>
        <w:t>E</w:t>
      </w:r>
      <w:r>
        <w:rPr>
          <w:lang w:eastAsia="zh-CN"/>
        </w:rPr>
        <w:t>)</w:t>
      </w:r>
      <w:r w:rsidRPr="00C2658A">
        <w:rPr>
          <w:lang w:eastAsia="zh-CN"/>
        </w:rPr>
        <w:t xml:space="preserve"> get</w:t>
      </w:r>
      <w:r>
        <w:rPr>
          <w:lang w:eastAsia="zh-CN"/>
        </w:rPr>
        <w:t>s</w:t>
      </w:r>
      <w:r w:rsidRPr="00C2658A">
        <w:rPr>
          <w:lang w:eastAsia="zh-CN"/>
        </w:rPr>
        <w:t xml:space="preserve"> the ranging authorization policy from PCF during the registration procedure. The ranging authorization policy may include whether the UE is authorized </w:t>
      </w:r>
      <w:r>
        <w:rPr>
          <w:lang w:eastAsia="zh-CN"/>
        </w:rPr>
        <w:t xml:space="preserve">to </w:t>
      </w:r>
      <w:r>
        <w:rPr>
          <w:rFonts w:hint="eastAsia"/>
          <w:lang w:eastAsia="zh-CN"/>
        </w:rPr>
        <w:t>act</w:t>
      </w:r>
      <w:r>
        <w:rPr>
          <w:lang w:eastAsia="zh-CN"/>
        </w:rPr>
        <w:t xml:space="preserve"> as an </w:t>
      </w:r>
      <w:r>
        <w:rPr>
          <w:rFonts w:hint="eastAsia"/>
          <w:lang w:eastAsia="zh-CN"/>
        </w:rPr>
        <w:t>a</w:t>
      </w:r>
      <w:r w:rsidRPr="00C2658A">
        <w:rPr>
          <w:lang w:eastAsia="zh-CN"/>
        </w:rPr>
        <w:t>ssistant UE</w:t>
      </w:r>
      <w:r>
        <w:rPr>
          <w:lang w:eastAsia="zh-CN"/>
        </w:rPr>
        <w:t xml:space="preserve"> for ranging operation.</w:t>
      </w:r>
    </w:p>
    <w:p w14:paraId="36C36E66" w14:textId="27A595C3" w:rsidR="00221B82" w:rsidRDefault="00F171B6" w:rsidP="009304F4">
      <w:pPr>
        <w:pStyle w:val="B1"/>
        <w:rPr>
          <w:lang w:eastAsia="zh-CN"/>
        </w:rPr>
      </w:pPr>
      <w:r>
        <w:rPr>
          <w:lang w:eastAsia="zh-CN"/>
        </w:rPr>
        <w:t>2.</w:t>
      </w:r>
      <w:r>
        <w:rPr>
          <w:lang w:eastAsia="zh-CN"/>
        </w:rPr>
        <w:tab/>
      </w:r>
      <w:r w:rsidRPr="00C2658A">
        <w:rPr>
          <w:lang w:eastAsia="zh-CN"/>
        </w:rPr>
        <w:t xml:space="preserve">When the UE1 gets the ranging request from the application layer, </w:t>
      </w:r>
      <w:r>
        <w:rPr>
          <w:rFonts w:hint="eastAsia"/>
          <w:lang w:eastAsia="zh-CN"/>
        </w:rPr>
        <w:t>but</w:t>
      </w:r>
      <w:r w:rsidRPr="000212A0">
        <w:rPr>
          <w:lang w:eastAsia="zh-CN"/>
        </w:rPr>
        <w:t xml:space="preserve"> the direct ranging</w:t>
      </w:r>
      <w:r>
        <w:rPr>
          <w:lang w:eastAsia="zh-CN"/>
        </w:rPr>
        <w:t xml:space="preserve"> operation </w:t>
      </w:r>
      <w:r w:rsidRPr="000212A0">
        <w:rPr>
          <w:lang w:eastAsia="zh-CN"/>
        </w:rPr>
        <w:t xml:space="preserve">between the </w:t>
      </w:r>
      <w:r>
        <w:rPr>
          <w:lang w:eastAsia="zh-CN"/>
        </w:rPr>
        <w:t xml:space="preserve">UE1 </w:t>
      </w:r>
      <w:r w:rsidRPr="000212A0">
        <w:rPr>
          <w:lang w:eastAsia="zh-CN"/>
        </w:rPr>
        <w:t>and UE</w:t>
      </w:r>
      <w:r>
        <w:rPr>
          <w:lang w:eastAsia="zh-CN"/>
        </w:rPr>
        <w:t>2</w:t>
      </w:r>
      <w:r w:rsidRPr="000212A0">
        <w:rPr>
          <w:lang w:eastAsia="zh-CN"/>
        </w:rPr>
        <w:t xml:space="preserve"> cannot be supported</w:t>
      </w:r>
      <w:r>
        <w:rPr>
          <w:rFonts w:hint="eastAsia"/>
          <w:lang w:eastAsia="zh-CN"/>
        </w:rPr>
        <w:t>,</w:t>
      </w:r>
      <w:r>
        <w:rPr>
          <w:lang w:eastAsia="zh-CN"/>
        </w:rPr>
        <w:t xml:space="preserve"> so UE1 will perform </w:t>
      </w:r>
      <w:r>
        <w:rPr>
          <w:rFonts w:hint="eastAsia"/>
          <w:lang w:eastAsia="zh-CN"/>
        </w:rPr>
        <w:t>a</w:t>
      </w:r>
      <w:r w:rsidRPr="00C2658A">
        <w:rPr>
          <w:lang w:eastAsia="zh-CN"/>
        </w:rPr>
        <w:t>ssistant UE</w:t>
      </w:r>
      <w:r>
        <w:rPr>
          <w:lang w:eastAsia="zh-CN"/>
        </w:rPr>
        <w:t xml:space="preserve"> discovery procedure. S</w:t>
      </w:r>
      <w:r w:rsidRPr="00D15929">
        <w:rPr>
          <w:lang w:eastAsia="zh-CN"/>
        </w:rPr>
        <w:t>pecifically</w:t>
      </w:r>
      <w:r>
        <w:rPr>
          <w:lang w:eastAsia="zh-CN"/>
        </w:rPr>
        <w:t xml:space="preserve">, </w:t>
      </w:r>
      <w:r w:rsidR="00221B82">
        <w:rPr>
          <w:lang w:eastAsia="zh-CN"/>
        </w:rPr>
        <w:t>there are two options:</w:t>
      </w:r>
    </w:p>
    <w:p w14:paraId="58EA311F" w14:textId="1A29D349" w:rsidR="00F171B6" w:rsidRDefault="009304F4" w:rsidP="009304F4">
      <w:pPr>
        <w:pStyle w:val="B1"/>
        <w:rPr>
          <w:lang w:eastAsia="zh-CN"/>
        </w:rPr>
      </w:pPr>
      <w:r>
        <w:rPr>
          <w:lang w:eastAsia="zh-CN"/>
        </w:rPr>
        <w:tab/>
      </w:r>
      <w:r w:rsidR="00221B82">
        <w:rPr>
          <w:lang w:eastAsia="zh-CN"/>
        </w:rPr>
        <w:t>Option A (</w:t>
      </w:r>
      <w:r w:rsidR="00221B82" w:rsidRPr="009716DA">
        <w:rPr>
          <w:lang w:eastAsia="zh-CN"/>
        </w:rPr>
        <w:t>Assistant UE</w:t>
      </w:r>
      <w:r w:rsidR="00221B82">
        <w:rPr>
          <w:lang w:eastAsia="zh-CN"/>
        </w:rPr>
        <w:t xml:space="preserve"> selection by UE2): </w:t>
      </w:r>
      <w:r w:rsidR="00F171B6">
        <w:rPr>
          <w:lang w:eastAsia="zh-CN"/>
        </w:rPr>
        <w:t>the UE1 sends a discovery message including the ranging indication and UE2 User Info, and if the UE receiv</w:t>
      </w:r>
      <w:r w:rsidR="00F171B6" w:rsidRPr="00483597">
        <w:rPr>
          <w:rFonts w:hint="eastAsia"/>
          <w:lang w:eastAsia="zh-CN"/>
        </w:rPr>
        <w:t>es</w:t>
      </w:r>
      <w:r w:rsidR="00F171B6">
        <w:rPr>
          <w:lang w:eastAsia="zh-CN"/>
        </w:rPr>
        <w:t xml:space="preserve"> the message including the ranging indication and supports as Assistant UE based on the authorization policy in step 1 or its ranging capability, it will generate and send a discovery message including UE2 User Info. After UE2 performs the Assistant UE selection based on e.g</w:t>
      </w:r>
      <w:r w:rsidR="00895101">
        <w:rPr>
          <w:lang w:eastAsia="zh-CN"/>
        </w:rPr>
        <w:t>.</w:t>
      </w:r>
      <w:r w:rsidR="00F171B6">
        <w:rPr>
          <w:lang w:eastAsia="zh-CN"/>
        </w:rPr>
        <w:t xml:space="preserve"> signal strength or whether LOS path exists, and responses to the selected Assistant UE</w:t>
      </w:r>
      <w:r w:rsidR="007F3E37">
        <w:rPr>
          <w:lang w:eastAsia="zh-CN"/>
        </w:rPr>
        <w:t>(s)</w:t>
      </w:r>
      <w:r w:rsidR="00F171B6">
        <w:rPr>
          <w:lang w:eastAsia="zh-CN"/>
        </w:rPr>
        <w:t>.</w:t>
      </w:r>
      <w:r w:rsidR="00F171B6" w:rsidRPr="005F089F">
        <w:rPr>
          <w:lang w:eastAsia="zh-CN"/>
        </w:rPr>
        <w:t xml:space="preserve"> </w:t>
      </w:r>
      <w:r w:rsidR="00F171B6">
        <w:rPr>
          <w:lang w:eastAsia="zh-CN"/>
        </w:rPr>
        <w:t>The selected Assistant UE</w:t>
      </w:r>
      <w:r w:rsidR="007F3E37">
        <w:rPr>
          <w:lang w:eastAsia="zh-CN"/>
        </w:rPr>
        <w:t>(s)</w:t>
      </w:r>
      <w:r w:rsidR="00F171B6">
        <w:rPr>
          <w:lang w:eastAsia="zh-CN"/>
        </w:rPr>
        <w:t xml:space="preserve"> further responses to the UE1.</w:t>
      </w:r>
    </w:p>
    <w:p w14:paraId="5C04402A" w14:textId="307B3E78" w:rsidR="007F3E37" w:rsidRDefault="009304F4" w:rsidP="009304F4">
      <w:pPr>
        <w:pStyle w:val="B1"/>
      </w:pPr>
      <w:r>
        <w:rPr>
          <w:lang w:eastAsia="zh-CN"/>
        </w:rPr>
        <w:tab/>
      </w:r>
      <w:r w:rsidR="007F3E37">
        <w:rPr>
          <w:lang w:eastAsia="zh-CN"/>
        </w:rPr>
        <w:t>Option B (</w:t>
      </w:r>
      <w:r w:rsidR="007F3E37" w:rsidRPr="009716DA">
        <w:rPr>
          <w:lang w:eastAsia="zh-CN"/>
        </w:rPr>
        <w:t>Assistant UE</w:t>
      </w:r>
      <w:r w:rsidR="007F3E37">
        <w:rPr>
          <w:lang w:eastAsia="zh-CN"/>
        </w:rPr>
        <w:t xml:space="preserve"> selection by UE1): </w:t>
      </w:r>
      <w:r w:rsidR="007F3E37" w:rsidRPr="009716DA">
        <w:rPr>
          <w:lang w:eastAsia="zh-CN"/>
        </w:rPr>
        <w:t>the UE1 sends a discovery message including the ranging indication and UE2 User Info, and if the UE receiv</w:t>
      </w:r>
      <w:r w:rsidR="007F3E37" w:rsidRPr="009716DA">
        <w:rPr>
          <w:rFonts w:hint="eastAsia"/>
          <w:lang w:eastAsia="zh-CN"/>
        </w:rPr>
        <w:t>es</w:t>
      </w:r>
      <w:r w:rsidR="007F3E37" w:rsidRPr="009716DA">
        <w:rPr>
          <w:lang w:eastAsia="zh-CN"/>
        </w:rPr>
        <w:t xml:space="preserve"> the message including the ranging indication and supports as </w:t>
      </w:r>
      <w:r w:rsidR="007F3E37" w:rsidRPr="009716DA">
        <w:rPr>
          <w:lang w:eastAsia="zh-CN"/>
        </w:rPr>
        <w:lastRenderedPageBreak/>
        <w:t>Assistant UE based on the authorization policy in step 1 or its ranging capability, it will generate and send a discovery message including UE2 User Info.</w:t>
      </w:r>
      <w:r w:rsidR="007F3E37">
        <w:rPr>
          <w:lang w:eastAsia="zh-CN"/>
        </w:rPr>
        <w:t xml:space="preserve"> When UE2 receives the discovery message from </w:t>
      </w:r>
      <w:r w:rsidR="007F3E37" w:rsidRPr="009716DA">
        <w:rPr>
          <w:lang w:eastAsia="zh-CN"/>
        </w:rPr>
        <w:t>Assistant UE</w:t>
      </w:r>
      <w:r w:rsidR="007F3E37">
        <w:rPr>
          <w:lang w:eastAsia="zh-CN"/>
        </w:rPr>
        <w:t xml:space="preserve">(s), UE2 responses to these </w:t>
      </w:r>
      <w:r w:rsidR="007F3E37" w:rsidRPr="009716DA">
        <w:rPr>
          <w:lang w:eastAsia="zh-CN"/>
        </w:rPr>
        <w:t>Assistant UE</w:t>
      </w:r>
      <w:r w:rsidR="007F3E37">
        <w:rPr>
          <w:lang w:eastAsia="zh-CN"/>
        </w:rPr>
        <w:t xml:space="preserve">(s), and these </w:t>
      </w:r>
      <w:r w:rsidR="007F3E37" w:rsidRPr="009716DA">
        <w:rPr>
          <w:lang w:eastAsia="zh-CN"/>
        </w:rPr>
        <w:t>Assistant UE</w:t>
      </w:r>
      <w:r w:rsidR="007F3E37">
        <w:rPr>
          <w:lang w:eastAsia="zh-CN"/>
        </w:rPr>
        <w:t xml:space="preserve">(s) further responses to UE1. </w:t>
      </w:r>
      <w:r w:rsidR="007F3E37" w:rsidRPr="009716DA">
        <w:rPr>
          <w:lang w:eastAsia="zh-CN"/>
        </w:rPr>
        <w:t>UE</w:t>
      </w:r>
      <w:r w:rsidR="007F3E37">
        <w:rPr>
          <w:lang w:eastAsia="zh-CN"/>
        </w:rPr>
        <w:t>1</w:t>
      </w:r>
      <w:r w:rsidR="007F3E37" w:rsidRPr="009716DA">
        <w:rPr>
          <w:lang w:eastAsia="zh-CN"/>
        </w:rPr>
        <w:t xml:space="preserve"> performs the Assistant UE selection based on e.g. signal strength or whether LOS path exists.</w:t>
      </w:r>
    </w:p>
    <w:p w14:paraId="12C6C7EC" w14:textId="28437BA8" w:rsidR="007F3E37" w:rsidRPr="007F3E37" w:rsidRDefault="007F3E37" w:rsidP="009304F4">
      <w:pPr>
        <w:pStyle w:val="NO"/>
        <w:rPr>
          <w:lang w:eastAsia="zh-CN"/>
        </w:rPr>
      </w:pPr>
      <w:r w:rsidRPr="009716DA">
        <w:t>NOTE</w:t>
      </w:r>
      <w:r w:rsidR="009304F4">
        <w:t> </w:t>
      </w:r>
      <w:r>
        <w:t>1</w:t>
      </w:r>
      <w:r w:rsidRPr="009716DA">
        <w:t>:</w:t>
      </w:r>
      <w:r w:rsidRPr="009716DA">
        <w:tab/>
      </w:r>
      <w:r>
        <w:rPr>
          <w:lang w:eastAsia="en-US"/>
        </w:rPr>
        <w:t>T</w:t>
      </w:r>
      <w:r w:rsidRPr="009716DA">
        <w:t xml:space="preserve">he </w:t>
      </w:r>
      <w:r>
        <w:t>outcome of</w:t>
      </w:r>
      <w:r w:rsidRPr="009716DA">
        <w:t xml:space="preserve"> KI#1 </w:t>
      </w:r>
      <w:r w:rsidR="001F671C">
        <w:t>"</w:t>
      </w:r>
      <w:r w:rsidRPr="009716DA">
        <w:t>Support of UE-to-UE Relay</w:t>
      </w:r>
      <w:r w:rsidR="001F671C">
        <w:t>"</w:t>
      </w:r>
      <w:r w:rsidRPr="009716DA">
        <w:t xml:space="preserve"> of FS_5G_ProSe_Ph2 described in TR 23.700</w:t>
      </w:r>
      <w:r w:rsidR="009304F4">
        <w:noBreakHyphen/>
      </w:r>
      <w:r w:rsidRPr="009716DA">
        <w:t>33 [18]</w:t>
      </w:r>
      <w:r>
        <w:t xml:space="preserve"> may be considered to down-select Option A or Option B for a c</w:t>
      </w:r>
      <w:r w:rsidRPr="0085527D">
        <w:t xml:space="preserve">onsistent </w:t>
      </w:r>
      <w:r>
        <w:t>UE action</w:t>
      </w:r>
      <w:r w:rsidRPr="009716DA">
        <w:t>.</w:t>
      </w:r>
    </w:p>
    <w:p w14:paraId="2B6B6521" w14:textId="018541C2" w:rsidR="00F171B6" w:rsidRDefault="00F171B6" w:rsidP="009304F4">
      <w:pPr>
        <w:pStyle w:val="B1"/>
        <w:rPr>
          <w:lang w:eastAsia="en-US"/>
        </w:rPr>
      </w:pPr>
      <w:r>
        <w:rPr>
          <w:lang w:eastAsia="en-US"/>
        </w:rPr>
        <w:t>3.</w:t>
      </w:r>
      <w:r>
        <w:rPr>
          <w:lang w:eastAsia="en-US"/>
        </w:rPr>
        <w:tab/>
        <w:t xml:space="preserve">UE1 sends the ranging request to the UE2, and the ranging request includes </w:t>
      </w:r>
      <w:r>
        <w:rPr>
          <w:lang w:eastAsia="zh-CN"/>
        </w:rPr>
        <w:t>Assistant UE ID</w:t>
      </w:r>
      <w:r w:rsidR="007F3E37">
        <w:rPr>
          <w:lang w:eastAsia="zh-CN"/>
        </w:rPr>
        <w:t>(s)</w:t>
      </w:r>
      <w:r w:rsidRPr="002552F1">
        <w:rPr>
          <w:lang w:eastAsia="en-US"/>
        </w:rPr>
        <w:t>.</w:t>
      </w:r>
      <w:r>
        <w:rPr>
          <w:lang w:eastAsia="en-US"/>
        </w:rPr>
        <w:t xml:space="preserve"> Ranging request is sent over PC5 direct connection or UE-to-UE Relay connection.</w:t>
      </w:r>
    </w:p>
    <w:p w14:paraId="20BEDD78" w14:textId="59A43E97" w:rsidR="007F3E37" w:rsidRPr="00D47663" w:rsidRDefault="009304F4" w:rsidP="009304F4">
      <w:pPr>
        <w:pStyle w:val="B1"/>
      </w:pPr>
      <w:r w:rsidRPr="00D47663">
        <w:tab/>
      </w:r>
      <w:r w:rsidR="007F3E37" w:rsidRPr="00D47663">
        <w:t>When the ranging request from the application layer includes Ranging accuracy, then UE1 can determinate the Ranging accuracy 1 for direct ranging between UE1 and Assistant UE and the Ranging accuracy 2 for direct ranging between UE2 and Assistant UE, by considering the Ranging accuracy. Then the ranging request includes Ranging accuracy 2.</w:t>
      </w:r>
    </w:p>
    <w:p w14:paraId="5542F8D1" w14:textId="6659BC43" w:rsidR="007F3E37" w:rsidRDefault="007F3E37" w:rsidP="009304F4">
      <w:pPr>
        <w:pStyle w:val="NO"/>
      </w:pPr>
      <w:r w:rsidRPr="00753C32">
        <w:t>NOTE</w:t>
      </w:r>
      <w:r w:rsidR="009304F4">
        <w:t> </w:t>
      </w:r>
      <w:r>
        <w:t>2</w:t>
      </w:r>
      <w:r w:rsidRPr="00753C32">
        <w:t>:</w:t>
      </w:r>
      <w:r w:rsidRPr="00753C32">
        <w:tab/>
        <w:t>Coordination with RAN WGs is needed for the determination of Ranging accuracy 1 and Ranging accuracy 2.</w:t>
      </w:r>
    </w:p>
    <w:p w14:paraId="70387049" w14:textId="66433E9C" w:rsidR="007F3E37" w:rsidRPr="007F3E37" w:rsidRDefault="009304F4" w:rsidP="009304F4">
      <w:pPr>
        <w:pStyle w:val="B1"/>
        <w:rPr>
          <w:lang w:eastAsia="en-US"/>
        </w:rPr>
      </w:pPr>
      <w:r>
        <w:rPr>
          <w:lang w:eastAsia="en-US"/>
        </w:rPr>
        <w:tab/>
      </w:r>
      <w:r w:rsidR="007F3E37">
        <w:rPr>
          <w:lang w:eastAsia="en-US"/>
        </w:rPr>
        <w:t xml:space="preserve">UE1 may get </w:t>
      </w:r>
      <w:r w:rsidR="007F3E37" w:rsidRPr="005D2C0A">
        <w:rPr>
          <w:rFonts w:hint="eastAsia"/>
          <w:lang w:eastAsia="en-US"/>
        </w:rPr>
        <w:t>a</w:t>
      </w:r>
      <w:r w:rsidR="007F3E37">
        <w:rPr>
          <w:lang w:eastAsia="en-US"/>
        </w:rPr>
        <w:t xml:space="preserve"> </w:t>
      </w:r>
      <w:r w:rsidR="007F3E37">
        <w:t>scheduled</w:t>
      </w:r>
      <w:r w:rsidR="007F3E37">
        <w:rPr>
          <w:lang w:eastAsia="en-US"/>
        </w:rPr>
        <w:t xml:space="preserve"> ranging time from application layer or generate a </w:t>
      </w:r>
      <w:r w:rsidR="007F3E37">
        <w:t>scheduled</w:t>
      </w:r>
      <w:r w:rsidR="007F3E37">
        <w:rPr>
          <w:lang w:eastAsia="en-US"/>
        </w:rPr>
        <w:t xml:space="preserve"> ranging time locally. T</w:t>
      </w:r>
      <w:r w:rsidR="007F3E37" w:rsidRPr="00FF6769">
        <w:rPr>
          <w:lang w:eastAsia="en-US"/>
        </w:rPr>
        <w:t xml:space="preserve">he ranging request includes </w:t>
      </w:r>
      <w:r w:rsidR="007F3E37">
        <w:rPr>
          <w:lang w:eastAsia="en-US"/>
        </w:rPr>
        <w:t xml:space="preserve">the </w:t>
      </w:r>
      <w:r w:rsidR="007F3E37">
        <w:t>scheduled</w:t>
      </w:r>
      <w:r w:rsidR="007F3E37">
        <w:rPr>
          <w:lang w:eastAsia="en-US"/>
        </w:rPr>
        <w:t xml:space="preserve"> ranging time, and then step 4 and step 5 can be performed at the same </w:t>
      </w:r>
      <w:r w:rsidR="007F3E37">
        <w:t>scheduled</w:t>
      </w:r>
      <w:r w:rsidR="007F3E37">
        <w:rPr>
          <w:lang w:eastAsia="en-US"/>
        </w:rPr>
        <w:t xml:space="preserve"> ranging time.</w:t>
      </w:r>
    </w:p>
    <w:p w14:paraId="521367EC" w14:textId="32DEBB9B" w:rsidR="00F171B6" w:rsidRPr="00854D2E" w:rsidRDefault="00F171B6" w:rsidP="009304F4">
      <w:pPr>
        <w:pStyle w:val="B1"/>
        <w:rPr>
          <w:lang w:val="en-US"/>
        </w:rPr>
      </w:pPr>
      <w:r>
        <w:rPr>
          <w:lang w:eastAsia="en-US"/>
        </w:rPr>
        <w:t>4.</w:t>
      </w:r>
      <w:r>
        <w:rPr>
          <w:lang w:eastAsia="en-US"/>
        </w:rPr>
        <w:tab/>
      </w:r>
      <w:r w:rsidRPr="00EB4D3E">
        <w:rPr>
          <w:lang w:eastAsia="en-US"/>
        </w:rPr>
        <w:t>The UE</w:t>
      </w:r>
      <w:r>
        <w:rPr>
          <w:lang w:eastAsia="en-US"/>
        </w:rPr>
        <w:t>1</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00D70816">
        <w:rPr>
          <w:lang w:eastAsia="en-US"/>
        </w:rPr>
        <w:t>(s)</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1</w:t>
      </w:r>
      <w:r>
        <w:rPr>
          <w:lang w:eastAsia="en-US"/>
        </w:rPr>
        <w:t>), by triggering the direct ranging procedure defined by the solutions for KI#4</w:t>
      </w:r>
      <w:r w:rsidR="00D70816">
        <w:rPr>
          <w:lang w:eastAsia="en-US"/>
        </w:rPr>
        <w:t xml:space="preserve"> </w:t>
      </w:r>
      <w:r w:rsidR="00D70816" w:rsidRPr="00FF6769">
        <w:rPr>
          <w:lang w:eastAsia="en-US"/>
        </w:rPr>
        <w:t>and using Ranging Method 1 based on Ranging accuracy 1</w:t>
      </w:r>
      <w:r w:rsidR="00D70816" w:rsidRPr="009716DA">
        <w:rPr>
          <w:lang w:eastAsia="en-US"/>
        </w:rPr>
        <w:t>.</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4D86A6C5" w14:textId="0C6941BA" w:rsidR="00F171B6" w:rsidRDefault="00F171B6" w:rsidP="009304F4">
      <w:pPr>
        <w:pStyle w:val="B1"/>
        <w:rPr>
          <w:lang w:eastAsia="en-US"/>
        </w:rPr>
      </w:pPr>
      <w:r>
        <w:rPr>
          <w:lang w:eastAsia="en-US"/>
        </w:rPr>
        <w:t>5.</w:t>
      </w:r>
      <w:r>
        <w:rPr>
          <w:lang w:eastAsia="en-US"/>
        </w:rPr>
        <w:tab/>
      </w:r>
      <w:r w:rsidRPr="00EB4D3E">
        <w:rPr>
          <w:lang w:eastAsia="en-US"/>
        </w:rPr>
        <w:t>The UE</w:t>
      </w:r>
      <w:r>
        <w:rPr>
          <w:lang w:eastAsia="en-US"/>
        </w:rPr>
        <w:t>2</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w:t>
      </w:r>
      <w:r>
        <w:rPr>
          <w:lang w:eastAsia="en-US"/>
        </w:rPr>
        <w:t>2), by triggering the direct ranging procedure defined by the solutions for KI#4</w:t>
      </w:r>
      <w:r w:rsidR="00D70816" w:rsidRPr="00D70816">
        <w:rPr>
          <w:lang w:eastAsia="en-US"/>
        </w:rPr>
        <w:t xml:space="preserve"> </w:t>
      </w:r>
      <w:r w:rsidR="00D70816" w:rsidRPr="00FF6769">
        <w:rPr>
          <w:lang w:eastAsia="en-US"/>
        </w:rPr>
        <w:t xml:space="preserve">and using Ranging Method 2 based on Ranging </w:t>
      </w:r>
      <w:r w:rsidR="00D70816" w:rsidRPr="00FF6769">
        <w:rPr>
          <w:lang w:eastAsia="zh-CN"/>
        </w:rPr>
        <w:t>accuracy</w:t>
      </w:r>
      <w:r w:rsidR="00D70816" w:rsidRPr="00FF6769">
        <w:rPr>
          <w:lang w:eastAsia="en-US"/>
        </w:rPr>
        <w:t xml:space="preserve"> 2.</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3D0B372A" w14:textId="70121C2D" w:rsidR="00D70816" w:rsidRPr="00854D2E" w:rsidRDefault="00D70816" w:rsidP="009304F4">
      <w:pPr>
        <w:pStyle w:val="NO"/>
        <w:rPr>
          <w:lang w:val="en-US"/>
        </w:rPr>
      </w:pPr>
      <w:r w:rsidRPr="00753C32">
        <w:t>NOTE</w:t>
      </w:r>
      <w:r w:rsidR="009304F4">
        <w:t> </w:t>
      </w:r>
      <w:r>
        <w:t>3</w:t>
      </w:r>
      <w:r w:rsidRPr="00753C32">
        <w:t>:</w:t>
      </w:r>
      <w:r w:rsidRPr="00753C32">
        <w:tab/>
        <w:t>Coordination with RAN WGs is needed for the determination of</w:t>
      </w:r>
      <w:r w:rsidRPr="00E1307E">
        <w:t xml:space="preserve"> Ranging Method</w:t>
      </w:r>
      <w:r>
        <w:t xml:space="preserve"> 1/2</w:t>
      </w:r>
      <w:r w:rsidRPr="00E1307E">
        <w:t xml:space="preserve"> based on Ranging accuracy</w:t>
      </w:r>
      <w:r>
        <w:t xml:space="preserve"> 1/2</w:t>
      </w:r>
      <w:r w:rsidRPr="00753C32">
        <w:t>.</w:t>
      </w:r>
    </w:p>
    <w:p w14:paraId="41B8ABD5" w14:textId="77777777" w:rsidR="00F171B6" w:rsidRDefault="00F171B6" w:rsidP="009304F4">
      <w:pPr>
        <w:pStyle w:val="B1"/>
        <w:rPr>
          <w:lang w:eastAsia="en-US"/>
        </w:rPr>
      </w:pPr>
      <w:r>
        <w:rPr>
          <w:lang w:eastAsia="en-US"/>
        </w:rPr>
        <w:t>6.</w:t>
      </w:r>
      <w:r>
        <w:rPr>
          <w:lang w:eastAsia="en-US"/>
        </w:rPr>
        <w:tab/>
      </w:r>
      <w:r w:rsidRPr="00EB4D3E">
        <w:rPr>
          <w:lang w:eastAsia="en-US"/>
        </w:rPr>
        <w:t>UE</w:t>
      </w:r>
      <w:r>
        <w:rPr>
          <w:lang w:eastAsia="en-US"/>
        </w:rPr>
        <w:t>2</w:t>
      </w:r>
      <w:r w:rsidRPr="00524EA5">
        <w:rPr>
          <w:lang w:eastAsia="en-US"/>
        </w:rPr>
        <w:t xml:space="preserve"> </w:t>
      </w:r>
      <w:r w:rsidRPr="00EB4D3E">
        <w:rPr>
          <w:lang w:eastAsia="en-US"/>
        </w:rPr>
        <w:t>sends the</w:t>
      </w:r>
      <w:r w:rsidRPr="00524EA5">
        <w:rPr>
          <w:lang w:eastAsia="en-US"/>
        </w:rPr>
        <w:t xml:space="preserve"> </w:t>
      </w:r>
      <w:r w:rsidRPr="00BF50F4">
        <w:rPr>
          <w:i/>
          <w:lang w:eastAsia="en-US"/>
        </w:rPr>
        <w:t>relative position</w:t>
      </w:r>
      <w:r w:rsidRPr="00EB4D3E">
        <w:rPr>
          <w:lang w:eastAsia="en-US"/>
        </w:rPr>
        <w:t xml:space="preserve"> </w:t>
      </w:r>
      <w:r>
        <w:rPr>
          <w:lang w:eastAsia="en-US"/>
        </w:rPr>
        <w:t>2</w:t>
      </w:r>
      <w:r w:rsidRPr="00EB4D3E">
        <w:rPr>
          <w:lang w:eastAsia="en-US"/>
        </w:rPr>
        <w:t xml:space="preserve"> to the UE</w:t>
      </w:r>
      <w:r>
        <w:rPr>
          <w:lang w:eastAsia="en-US"/>
        </w:rPr>
        <w:t>1.</w:t>
      </w:r>
    </w:p>
    <w:p w14:paraId="64A4E32B" w14:textId="08D9883E" w:rsidR="00F171B6" w:rsidRPr="00483597" w:rsidRDefault="00F171B6" w:rsidP="009304F4">
      <w:pPr>
        <w:pStyle w:val="NO"/>
      </w:pPr>
      <w:r w:rsidRPr="00483597">
        <w:t>N</w:t>
      </w:r>
      <w:r>
        <w:t>OTE</w:t>
      </w:r>
      <w:r w:rsidR="009304F4">
        <w:t> </w:t>
      </w:r>
      <w:r w:rsidR="00D70816">
        <w:t>4</w:t>
      </w:r>
      <w:r w:rsidRPr="00483597">
        <w:t>:</w:t>
      </w:r>
      <w:r w:rsidR="008E4C03">
        <w:tab/>
      </w:r>
      <w:r>
        <w:t>UE-to-UE Relay connection</w:t>
      </w:r>
      <w:r w:rsidRPr="00835FF1">
        <w:t xml:space="preserve"> </w:t>
      </w:r>
      <w:r>
        <w:t xml:space="preserve">used in step 3 and step 6 </w:t>
      </w:r>
      <w:r w:rsidRPr="00835FF1">
        <w:rPr>
          <w:rFonts w:hint="eastAsia"/>
        </w:rPr>
        <w:t>depends</w:t>
      </w:r>
      <w:r>
        <w:t xml:space="preserve"> on</w:t>
      </w:r>
      <w:r w:rsidRPr="00835FF1">
        <w:t xml:space="preserve"> the solutions for KI#</w:t>
      </w:r>
      <w:r>
        <w:t>1</w:t>
      </w:r>
      <w:r w:rsidRPr="00835FF1">
        <w:t xml:space="preserve"> </w:t>
      </w:r>
      <w:r w:rsidR="001F671C">
        <w:t>"</w:t>
      </w:r>
      <w:r w:rsidRPr="00281964">
        <w:t>Support of UE-to-UE Relay</w:t>
      </w:r>
      <w:r w:rsidR="001F671C">
        <w:t>"</w:t>
      </w:r>
      <w:r w:rsidRPr="00835FF1">
        <w:t xml:space="preserve"> of FS_5G_ProSe_Ph2 described in TR</w:t>
      </w:r>
      <w:r w:rsidR="002A1C6A">
        <w:t> </w:t>
      </w:r>
      <w:r w:rsidRPr="00835FF1">
        <w:t>23.700-33</w:t>
      </w:r>
      <w:r w:rsidR="002A1C6A">
        <w:t> [18]</w:t>
      </w:r>
      <w:r>
        <w:t>.</w:t>
      </w:r>
    </w:p>
    <w:p w14:paraId="24ABCBD4" w14:textId="77777777" w:rsidR="00F171B6" w:rsidRPr="00524EA5" w:rsidRDefault="00F171B6" w:rsidP="009304F4">
      <w:pPr>
        <w:pStyle w:val="B1"/>
        <w:rPr>
          <w:lang w:eastAsia="en-US"/>
        </w:rPr>
      </w:pPr>
      <w:r>
        <w:rPr>
          <w:lang w:eastAsia="en-US"/>
        </w:rPr>
        <w:t>7.</w:t>
      </w:r>
      <w:r>
        <w:rPr>
          <w:lang w:eastAsia="en-US"/>
        </w:rPr>
        <w:tab/>
      </w:r>
      <w:r w:rsidRPr="00EB4D3E">
        <w:rPr>
          <w:lang w:eastAsia="en-US"/>
        </w:rPr>
        <w:t>UE</w:t>
      </w:r>
      <w:r>
        <w:rPr>
          <w:lang w:eastAsia="en-US"/>
        </w:rPr>
        <w:t>1 performs the ranging result calculation</w:t>
      </w:r>
      <w:r w:rsidRPr="00EB4D3E">
        <w:rPr>
          <w:lang w:eastAsia="en-US"/>
        </w:rPr>
        <w:t xml:space="preserve"> according to the </w:t>
      </w:r>
      <w:r w:rsidRPr="00BF50F4">
        <w:rPr>
          <w:i/>
          <w:lang w:eastAsia="en-US"/>
        </w:rPr>
        <w:t>relative position</w:t>
      </w:r>
      <w:r>
        <w:rPr>
          <w:lang w:eastAsia="en-US"/>
        </w:rPr>
        <w:t xml:space="preserve"> 1 and the </w:t>
      </w:r>
      <w:r w:rsidRPr="00BF50F4">
        <w:rPr>
          <w:i/>
          <w:lang w:eastAsia="en-US"/>
        </w:rPr>
        <w:t>relative position</w:t>
      </w:r>
      <w:r>
        <w:rPr>
          <w:lang w:eastAsia="en-US"/>
        </w:rPr>
        <w:t xml:space="preserve"> 2.</w:t>
      </w:r>
    </w:p>
    <w:p w14:paraId="6DB74A5F" w14:textId="20E4F692" w:rsidR="00F171B6" w:rsidRPr="00442BDF" w:rsidRDefault="00F171B6" w:rsidP="00F004B6">
      <w:pPr>
        <w:pStyle w:val="Heading3"/>
        <w:rPr>
          <w:rFonts w:eastAsia="DengXian"/>
          <w:lang w:eastAsia="en-US"/>
        </w:rPr>
      </w:pPr>
      <w:bookmarkStart w:id="2332" w:name="_Toc104299516"/>
      <w:bookmarkStart w:id="2333" w:name="_Toc112768517"/>
      <w:bookmarkStart w:id="2334" w:name="_Toc112768803"/>
      <w:bookmarkStart w:id="2335" w:name="_Toc112769043"/>
      <w:bookmarkStart w:id="2336" w:name="_Toc112772480"/>
      <w:bookmarkStart w:id="2337" w:name="_Toc112864155"/>
      <w:bookmarkStart w:id="2338" w:name="_Toc112865297"/>
      <w:bookmarkStart w:id="2339" w:name="_Toc117042748"/>
      <w:bookmarkStart w:id="2340" w:name="_Toc125976128"/>
      <w:bookmarkStart w:id="2341" w:name="_Toc128725004"/>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4</w:t>
      </w:r>
      <w:r w:rsidRPr="00442BDF">
        <w:rPr>
          <w:rFonts w:eastAsia="DengXian"/>
          <w:lang w:eastAsia="en-US"/>
        </w:rPr>
        <w:tab/>
        <w:t>Impacts on services, entities, and interfaces</w:t>
      </w:r>
      <w:bookmarkEnd w:id="2332"/>
      <w:bookmarkEnd w:id="2333"/>
      <w:bookmarkEnd w:id="2334"/>
      <w:bookmarkEnd w:id="2335"/>
      <w:bookmarkEnd w:id="2336"/>
      <w:bookmarkEnd w:id="2337"/>
      <w:bookmarkEnd w:id="2338"/>
      <w:bookmarkEnd w:id="2339"/>
      <w:bookmarkEnd w:id="2340"/>
      <w:bookmarkEnd w:id="2341"/>
    </w:p>
    <w:p w14:paraId="2BAD0DDB" w14:textId="77777777" w:rsidR="00F171B6" w:rsidRPr="008E4C03" w:rsidRDefault="00F171B6" w:rsidP="008E4C03">
      <w:pPr>
        <w:rPr>
          <w:rFonts w:eastAsia="SimSun"/>
          <w:b/>
          <w:bCs/>
          <w:lang w:eastAsia="en-US"/>
        </w:rPr>
      </w:pPr>
      <w:r w:rsidRPr="008E4C03">
        <w:rPr>
          <w:rFonts w:eastAsia="SimSun"/>
          <w:b/>
          <w:bCs/>
          <w:lang w:eastAsia="en-US"/>
        </w:rPr>
        <w:t>UE:</w:t>
      </w:r>
    </w:p>
    <w:p w14:paraId="28F96167" w14:textId="0405452C" w:rsidR="00F171B6" w:rsidRDefault="00F171B6" w:rsidP="008E4C03">
      <w:pPr>
        <w:pStyle w:val="B1"/>
        <w:rPr>
          <w:rFonts w:eastAsia="SimSun"/>
          <w:lang w:eastAsia="zh-CN"/>
        </w:rPr>
      </w:pPr>
      <w:r w:rsidRPr="00BC6253">
        <w:rPr>
          <w:rFonts w:eastAsia="SimSun"/>
          <w:lang w:eastAsia="zh-CN"/>
        </w:rPr>
        <w:t>-</w:t>
      </w:r>
      <w:r w:rsidRPr="00BC6253">
        <w:rPr>
          <w:rFonts w:eastAsia="SimSun"/>
          <w:lang w:eastAsia="zh-CN"/>
        </w:rPr>
        <w:tab/>
      </w:r>
      <w:r>
        <w:rPr>
          <w:rFonts w:eastAsia="SimSun"/>
          <w:lang w:eastAsia="zh-CN"/>
        </w:rPr>
        <w:t>T</w:t>
      </w:r>
      <w:r w:rsidRPr="00E45E51">
        <w:rPr>
          <w:rFonts w:eastAsia="SimSun"/>
          <w:lang w:eastAsia="zh-CN"/>
        </w:rPr>
        <w:t xml:space="preserve">he assistance </w:t>
      </w:r>
      <w:r>
        <w:rPr>
          <w:rFonts w:eastAsia="SimSun"/>
          <w:lang w:eastAsia="zh-CN"/>
        </w:rPr>
        <w:t>UE</w:t>
      </w:r>
      <w:r w:rsidR="00D70816">
        <w:rPr>
          <w:rFonts w:eastAsia="SimSun"/>
          <w:lang w:eastAsia="zh-CN"/>
        </w:rPr>
        <w:t>(s)</w:t>
      </w:r>
      <w:r>
        <w:rPr>
          <w:rFonts w:eastAsia="SimSun"/>
          <w:lang w:eastAsia="zh-CN"/>
        </w:rPr>
        <w:t xml:space="preserve"> discovery</w:t>
      </w:r>
      <w:r w:rsidRPr="00BC6253">
        <w:rPr>
          <w:rFonts w:eastAsia="SimSun"/>
          <w:lang w:eastAsia="zh-CN"/>
        </w:rPr>
        <w:t>.</w:t>
      </w:r>
    </w:p>
    <w:p w14:paraId="1D68BB40" w14:textId="7592955F" w:rsidR="00F171B6" w:rsidRDefault="00F171B6" w:rsidP="008E4C03">
      <w:pPr>
        <w:pStyle w:val="B1"/>
        <w:rPr>
          <w:rFonts w:eastAsia="SimSun"/>
          <w:lang w:eastAsia="zh-CN"/>
        </w:rPr>
      </w:pPr>
      <w:r w:rsidRPr="00BC6253">
        <w:rPr>
          <w:rFonts w:eastAsia="SimSun"/>
          <w:lang w:eastAsia="zh-CN"/>
        </w:rPr>
        <w:t>-</w:t>
      </w:r>
      <w:r w:rsidRPr="00BC6253">
        <w:rPr>
          <w:rFonts w:eastAsia="SimSun"/>
          <w:lang w:eastAsia="zh-CN"/>
        </w:rPr>
        <w:tab/>
      </w:r>
      <w:r>
        <w:rPr>
          <w:rFonts w:eastAsia="SimSun"/>
          <w:lang w:eastAsia="zh-CN"/>
        </w:rPr>
        <w:t xml:space="preserve">Interaction for </w:t>
      </w:r>
      <w:r w:rsidRPr="00F171B6">
        <w:rPr>
          <w:rFonts w:eastAsia="SimSun"/>
          <w:lang w:eastAsia="zh-CN"/>
        </w:rPr>
        <w:t>ranging request and ranging result</w:t>
      </w:r>
      <w:r w:rsidRPr="00BC6253">
        <w:rPr>
          <w:rFonts w:eastAsia="SimSun"/>
          <w:lang w:eastAsia="zh-CN"/>
        </w:rPr>
        <w:t>.</w:t>
      </w:r>
    </w:p>
    <w:p w14:paraId="65D55F51" w14:textId="4867A1CC" w:rsidR="00AE7317" w:rsidRDefault="00AE7317" w:rsidP="00AE7317">
      <w:pPr>
        <w:pStyle w:val="Heading2"/>
      </w:pPr>
      <w:bookmarkStart w:id="2342" w:name="_Toc104257794"/>
      <w:bookmarkStart w:id="2343" w:name="_Toc104257968"/>
      <w:bookmarkStart w:id="2344" w:name="_Toc104299517"/>
      <w:bookmarkStart w:id="2345" w:name="_Toc112768518"/>
      <w:bookmarkStart w:id="2346" w:name="_Toc112768804"/>
      <w:bookmarkStart w:id="2347" w:name="_Toc112769044"/>
      <w:bookmarkStart w:id="2348" w:name="_Toc112772481"/>
      <w:bookmarkStart w:id="2349" w:name="_Toc112864156"/>
      <w:bookmarkStart w:id="2350" w:name="_Toc112865298"/>
      <w:bookmarkStart w:id="2351" w:name="_Toc117042749"/>
      <w:bookmarkStart w:id="2352" w:name="_Toc125976129"/>
      <w:bookmarkStart w:id="2353" w:name="_Toc128725005"/>
      <w:r>
        <w:t>6.17</w:t>
      </w:r>
      <w:r w:rsidRPr="004D3578">
        <w:tab/>
      </w:r>
      <w:r>
        <w:t xml:space="preserve">Solution #17: </w:t>
      </w:r>
      <w:r w:rsidRPr="006405C1">
        <w:t>Ranging/</w:t>
      </w:r>
      <w:r w:rsidRPr="006405C1">
        <w:rPr>
          <w:rFonts w:hint="eastAsia"/>
        </w:rPr>
        <w:t>Sidelink</w:t>
      </w:r>
      <w:r w:rsidRPr="006405C1">
        <w:t xml:space="preserve"> positioning with the assistance of assistant UE</w:t>
      </w:r>
      <w:bookmarkEnd w:id="2342"/>
      <w:bookmarkEnd w:id="2343"/>
      <w:bookmarkEnd w:id="2344"/>
      <w:bookmarkEnd w:id="2345"/>
      <w:bookmarkEnd w:id="2346"/>
      <w:bookmarkEnd w:id="2347"/>
      <w:bookmarkEnd w:id="2348"/>
      <w:bookmarkEnd w:id="2349"/>
      <w:bookmarkEnd w:id="2350"/>
      <w:bookmarkEnd w:id="2351"/>
      <w:bookmarkEnd w:id="2352"/>
      <w:bookmarkEnd w:id="2353"/>
    </w:p>
    <w:p w14:paraId="45B697A4" w14:textId="75EA5A02" w:rsidR="00AE7317" w:rsidRDefault="00AE7317" w:rsidP="00AE7317">
      <w:pPr>
        <w:pStyle w:val="Heading3"/>
      </w:pPr>
      <w:bookmarkStart w:id="2354" w:name="_Toc104257795"/>
      <w:bookmarkStart w:id="2355" w:name="_Toc104257969"/>
      <w:bookmarkStart w:id="2356" w:name="_Toc104299518"/>
      <w:bookmarkStart w:id="2357" w:name="_Toc112768519"/>
      <w:bookmarkStart w:id="2358" w:name="_Toc112768805"/>
      <w:bookmarkStart w:id="2359" w:name="_Toc112769045"/>
      <w:bookmarkStart w:id="2360" w:name="_Toc112772482"/>
      <w:bookmarkStart w:id="2361" w:name="_Toc112864157"/>
      <w:bookmarkStart w:id="2362" w:name="_Toc112865299"/>
      <w:bookmarkStart w:id="2363" w:name="_Toc117042750"/>
      <w:bookmarkStart w:id="2364" w:name="_Toc125976130"/>
      <w:bookmarkStart w:id="2365" w:name="_Toc128725006"/>
      <w:r>
        <w:t>6.17.1</w:t>
      </w:r>
      <w:r>
        <w:tab/>
        <w:t>General</w:t>
      </w:r>
      <w:bookmarkEnd w:id="2354"/>
      <w:bookmarkEnd w:id="2355"/>
      <w:bookmarkEnd w:id="2356"/>
      <w:bookmarkEnd w:id="2357"/>
      <w:bookmarkEnd w:id="2358"/>
      <w:bookmarkEnd w:id="2359"/>
      <w:bookmarkEnd w:id="2360"/>
      <w:bookmarkEnd w:id="2361"/>
      <w:bookmarkEnd w:id="2362"/>
      <w:bookmarkEnd w:id="2363"/>
      <w:bookmarkEnd w:id="2364"/>
      <w:bookmarkEnd w:id="2365"/>
    </w:p>
    <w:p w14:paraId="08E45A07" w14:textId="77777777" w:rsidR="00AE7317" w:rsidRPr="00215D76" w:rsidRDefault="00AE7317" w:rsidP="009304F4">
      <w:pPr>
        <w:rPr>
          <w:lang w:val="en-US" w:eastAsia="zh-CN" w:bidi="ar"/>
        </w:rPr>
      </w:pPr>
      <w:r w:rsidRPr="00215D76">
        <w:rPr>
          <w:rFonts w:hint="eastAsia"/>
          <w:lang w:val="en-US" w:eastAsia="zh-CN" w:bidi="ar"/>
        </w:rPr>
        <w:t>T</w:t>
      </w:r>
      <w:r w:rsidRPr="00215D76">
        <w:rPr>
          <w:lang w:val="en-US" w:eastAsia="zh-CN" w:bidi="ar"/>
        </w:rPr>
        <w:t>his solution is to address KI#2.</w:t>
      </w:r>
    </w:p>
    <w:p w14:paraId="3B5E8427" w14:textId="55BE127E" w:rsidR="00AE7317" w:rsidRDefault="00AE7317" w:rsidP="009304F4">
      <w:pPr>
        <w:rPr>
          <w:lang w:val="en-US" w:eastAsia="zh-CN" w:bidi="ar"/>
        </w:rPr>
      </w:pPr>
      <w:r w:rsidRPr="00215D76">
        <w:rPr>
          <w:lang w:val="en-US" w:eastAsia="zh-CN" w:bidi="ar"/>
        </w:rPr>
        <w:t>When UE1 receives a service request for Ranging/</w:t>
      </w:r>
      <w:r w:rsidRPr="00215D76">
        <w:rPr>
          <w:rFonts w:hint="eastAsia"/>
          <w:lang w:val="en-US" w:eastAsia="zh-CN" w:bidi="ar"/>
        </w:rPr>
        <w:t>Sidelink</w:t>
      </w:r>
      <w:r w:rsidRPr="00215D76">
        <w:rPr>
          <w:lang w:val="en-US" w:eastAsia="zh-CN" w:bidi="ar"/>
        </w:rPr>
        <w:t xml:space="preserve"> positioning between UE1 and UE2, it triggers Ranging/</w:t>
      </w:r>
      <w:r w:rsidRPr="00215D76">
        <w:rPr>
          <w:rFonts w:hint="eastAsia"/>
          <w:lang w:val="en-US" w:eastAsia="zh-CN" w:bidi="ar"/>
        </w:rPr>
        <w:t>Sidelink</w:t>
      </w:r>
      <w:r w:rsidRPr="00215D76">
        <w:rPr>
          <w:lang w:val="en-US" w:eastAsia="zh-CN" w:bidi="ar"/>
        </w:rPr>
        <w:t xml:space="preserve"> operation. </w:t>
      </w:r>
      <w:r>
        <w:rPr>
          <w:lang w:val="en-US" w:eastAsia="zh-CN" w:bidi="ar"/>
        </w:rPr>
        <w:t>At the time UE1</w:t>
      </w:r>
      <w:r w:rsidRPr="00215D76">
        <w:rPr>
          <w:lang w:val="en-US" w:eastAsia="zh-CN" w:bidi="ar"/>
        </w:rPr>
        <w:t xml:space="preserve"> triggers Ranging/</w:t>
      </w:r>
      <w:r w:rsidRPr="00215D76">
        <w:rPr>
          <w:rFonts w:hint="eastAsia"/>
          <w:lang w:val="en-US" w:eastAsia="zh-CN" w:bidi="ar"/>
        </w:rPr>
        <w:t>Sidelink</w:t>
      </w:r>
      <w:r w:rsidRPr="00215D76">
        <w:rPr>
          <w:lang w:val="en-US" w:eastAsia="zh-CN" w:bidi="ar"/>
        </w:rPr>
        <w:t xml:space="preserve"> operation</w:t>
      </w:r>
      <w:r>
        <w:rPr>
          <w:lang w:val="en-US" w:eastAsia="zh-CN" w:bidi="ar"/>
        </w:rPr>
        <w:t>, UE1 doesn</w:t>
      </w:r>
      <w:r w:rsidR="001F671C">
        <w:rPr>
          <w:lang w:val="en-US" w:eastAsia="zh-CN" w:bidi="ar"/>
        </w:rPr>
        <w:t>'</w:t>
      </w:r>
      <w:r>
        <w:rPr>
          <w:lang w:val="en-US" w:eastAsia="zh-CN" w:bidi="ar"/>
        </w:rPr>
        <w:t>t know if direct communication between UE1 and UE2 is possible, no matter whether UE2 has been successfully discovered, because UE2 may move to a place where direct communication is not possible.</w:t>
      </w:r>
    </w:p>
    <w:p w14:paraId="34009C31" w14:textId="41380F95" w:rsidR="00AE7317" w:rsidRDefault="00AE7317" w:rsidP="009304F4">
      <w:pPr>
        <w:rPr>
          <w:lang w:val="en-US" w:eastAsia="zh-CN" w:bidi="ar"/>
        </w:rPr>
      </w:pPr>
      <w:r>
        <w:rPr>
          <w:lang w:val="en-US" w:eastAsia="zh-CN" w:bidi="ar"/>
        </w:rPr>
        <w:lastRenderedPageBreak/>
        <w:t>When UE1 sends out the service request, it expects that this service request is received by UE2 directly. If it can</w:t>
      </w:r>
      <w:r w:rsidR="001F671C">
        <w:rPr>
          <w:lang w:val="en-US" w:eastAsia="zh-CN" w:bidi="ar"/>
        </w:rPr>
        <w:t>'</w:t>
      </w:r>
      <w:r>
        <w:rPr>
          <w:lang w:val="en-US" w:eastAsia="zh-CN" w:bidi="ar"/>
        </w:rPr>
        <w:t xml:space="preserve">t be achieved, it has to sort help from the assistant UE who can assist the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i.e. who can perform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respectively with UE1 and UE2, and can transmit the measurement data in between.</w:t>
      </w:r>
    </w:p>
    <w:p w14:paraId="1674DD58" w14:textId="396A98DB" w:rsidR="00AE7317" w:rsidRDefault="00791807" w:rsidP="009304F4">
      <w:pPr>
        <w:rPr>
          <w:lang w:val="en-US" w:eastAsia="zh-CN" w:bidi="ar"/>
        </w:rPr>
      </w:pPr>
      <w:r>
        <w:rPr>
          <w:lang w:val="en-US" w:eastAsia="zh-CN" w:bidi="ar"/>
        </w:rPr>
        <w:t>If</w:t>
      </w:r>
      <w:r w:rsidR="00AE7317">
        <w:rPr>
          <w:lang w:val="en-US" w:eastAsia="zh-CN" w:bidi="ar"/>
        </w:rPr>
        <w:t xml:space="preserve"> multiple assistant UEs are available, UE1 needs to discover and select one or multiple assistant UE to participate </w:t>
      </w:r>
      <w:r w:rsidR="00AE7317" w:rsidRPr="00215D76">
        <w:rPr>
          <w:lang w:val="en-US" w:eastAsia="zh-CN" w:bidi="ar"/>
        </w:rPr>
        <w:t>Ranging/</w:t>
      </w:r>
      <w:r w:rsidR="00AE7317" w:rsidRPr="00215D76">
        <w:rPr>
          <w:rFonts w:hint="eastAsia"/>
          <w:lang w:val="en-US" w:eastAsia="zh-CN" w:bidi="ar"/>
        </w:rPr>
        <w:t>Sidelink</w:t>
      </w:r>
      <w:r w:rsidR="00AE7317" w:rsidRPr="00215D76">
        <w:rPr>
          <w:lang w:val="en-US" w:eastAsia="zh-CN" w:bidi="ar"/>
        </w:rPr>
        <w:t xml:space="preserve"> positioning</w:t>
      </w:r>
      <w:r w:rsidR="00AE7317">
        <w:rPr>
          <w:lang w:val="en-US" w:eastAsia="zh-CN" w:bidi="ar"/>
        </w:rPr>
        <w:t xml:space="preserve"> between UE1 and UE2.</w:t>
      </w:r>
    </w:p>
    <w:p w14:paraId="1C5C2EC5" w14:textId="7956D28C" w:rsidR="00AE7317" w:rsidRDefault="00AE7317" w:rsidP="009304F4">
      <w:pPr>
        <w:rPr>
          <w:lang w:val="en-US" w:eastAsia="zh-CN" w:bidi="ar"/>
        </w:rPr>
      </w:pP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is performed between one or multiple assistant UE and UE1 and between one or multiple assistant UE and UE2.</w:t>
      </w:r>
    </w:p>
    <w:p w14:paraId="177AFF14" w14:textId="12D85014" w:rsidR="00AE7317" w:rsidRPr="00215D76" w:rsidRDefault="00AE7317" w:rsidP="009304F4">
      <w:pPr>
        <w:rPr>
          <w:lang w:val="en-US" w:eastAsia="zh-CN" w:bidi="ar"/>
        </w:rPr>
      </w:pPr>
      <w:r>
        <w:rPr>
          <w:lang w:val="en-US" w:eastAsia="zh-CN" w:bidi="ar"/>
        </w:rPr>
        <w:t xml:space="preserve">The final result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can be derived from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UE1 and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UE2.</w:t>
      </w:r>
    </w:p>
    <w:p w14:paraId="64986EFE" w14:textId="4DE02E1F" w:rsidR="00AE7317" w:rsidRDefault="00AE7317" w:rsidP="00AE7317">
      <w:pPr>
        <w:pStyle w:val="Heading3"/>
      </w:pPr>
      <w:bookmarkStart w:id="2366" w:name="_Toc104257796"/>
      <w:bookmarkStart w:id="2367" w:name="_Toc104257970"/>
      <w:bookmarkStart w:id="2368" w:name="_Toc104299519"/>
      <w:bookmarkStart w:id="2369" w:name="_Toc112768520"/>
      <w:bookmarkStart w:id="2370" w:name="_Toc112768806"/>
      <w:bookmarkStart w:id="2371" w:name="_Toc112769046"/>
      <w:bookmarkStart w:id="2372" w:name="_Toc112772483"/>
      <w:bookmarkStart w:id="2373" w:name="_Toc112864158"/>
      <w:bookmarkStart w:id="2374" w:name="_Toc112865300"/>
      <w:bookmarkStart w:id="2375" w:name="_Toc117042751"/>
      <w:bookmarkStart w:id="2376" w:name="_Toc125976131"/>
      <w:bookmarkStart w:id="2377" w:name="_Toc128725007"/>
      <w:r>
        <w:t>6.17.2</w:t>
      </w:r>
      <w:r>
        <w:tab/>
        <w:t>Functional descriptions</w:t>
      </w:r>
      <w:bookmarkEnd w:id="2366"/>
      <w:bookmarkEnd w:id="2367"/>
      <w:bookmarkEnd w:id="2368"/>
      <w:bookmarkEnd w:id="2369"/>
      <w:bookmarkEnd w:id="2370"/>
      <w:bookmarkEnd w:id="2371"/>
      <w:bookmarkEnd w:id="2372"/>
      <w:bookmarkEnd w:id="2373"/>
      <w:bookmarkEnd w:id="2374"/>
      <w:bookmarkEnd w:id="2375"/>
      <w:bookmarkEnd w:id="2376"/>
      <w:bookmarkEnd w:id="2377"/>
    </w:p>
    <w:p w14:paraId="46E6E01D" w14:textId="77777777" w:rsidR="00AE7317" w:rsidRPr="00C85793" w:rsidRDefault="00AE7317" w:rsidP="00AE7317">
      <w:pPr>
        <w:rPr>
          <w:rFonts w:eastAsia="DengXian"/>
          <w:lang w:val="en-US" w:eastAsia="zh-CN" w:bidi="ar"/>
        </w:rPr>
      </w:pPr>
      <w:r w:rsidRPr="00C85793">
        <w:rPr>
          <w:rFonts w:eastAsia="DengXian"/>
          <w:lang w:val="en-US" w:eastAsia="zh-CN" w:bidi="ar"/>
        </w:rPr>
        <w:t>A</w:t>
      </w:r>
      <w:r w:rsidRPr="00C85793">
        <w:rPr>
          <w:rFonts w:eastAsia="DengXian" w:hint="eastAsia"/>
          <w:lang w:val="en-US" w:eastAsia="zh-CN" w:bidi="ar"/>
        </w:rPr>
        <w:t>n</w:t>
      </w:r>
      <w:r w:rsidRPr="00C85793">
        <w:rPr>
          <w:rFonts w:eastAsia="DengXian"/>
          <w:lang w:val="en-US" w:eastAsia="zh-CN" w:bidi="ar"/>
        </w:rPr>
        <w:t xml:space="preserve"> assistant UE has the following functionality:</w:t>
      </w:r>
    </w:p>
    <w:p w14:paraId="42D971C2" w14:textId="315C2A87" w:rsidR="008E4C03" w:rsidRDefault="008E4C03" w:rsidP="008E4C03">
      <w:pPr>
        <w:pStyle w:val="B1"/>
        <w:rPr>
          <w:lang w:val="en-US" w:eastAsia="zh-CN" w:bidi="ar"/>
        </w:rPr>
      </w:pPr>
      <w:r>
        <w:rPr>
          <w:lang w:val="en-US" w:eastAsia="zh-CN" w:bidi="ar"/>
        </w:rPr>
        <w:t>-</w:t>
      </w:r>
      <w:r>
        <w:rPr>
          <w:lang w:val="en-US" w:eastAsia="zh-CN" w:bidi="ar"/>
        </w:rPr>
        <w:tab/>
        <w:t>Ranging/Sidelink positioning measurement.</w:t>
      </w:r>
    </w:p>
    <w:p w14:paraId="0665AB65" w14:textId="4E1C17A8" w:rsidR="008E4C03" w:rsidRDefault="008E4C03" w:rsidP="008E4C03">
      <w:pPr>
        <w:pStyle w:val="B1"/>
        <w:rPr>
          <w:lang w:val="en-US" w:eastAsia="zh-CN" w:bidi="ar"/>
        </w:rPr>
      </w:pPr>
      <w:r>
        <w:rPr>
          <w:lang w:val="en-US" w:eastAsia="zh-CN" w:bidi="ar"/>
        </w:rPr>
        <w:t>-</w:t>
      </w:r>
      <w:r>
        <w:rPr>
          <w:lang w:val="en-US" w:eastAsia="zh-CN" w:bidi="ar"/>
        </w:rPr>
        <w:tab/>
        <w:t>Relay Ranging/Sidelink positioning measurement data and/or result between UE1 and UE2.</w:t>
      </w:r>
    </w:p>
    <w:p w14:paraId="40624028" w14:textId="5EFF2914" w:rsidR="008E4C03" w:rsidRDefault="008E4C03" w:rsidP="008E4C03">
      <w:pPr>
        <w:pStyle w:val="B1"/>
        <w:rPr>
          <w:lang w:val="en-US" w:eastAsia="zh-CN" w:bidi="ar"/>
        </w:rPr>
      </w:pPr>
      <w:r>
        <w:rPr>
          <w:lang w:val="en-US" w:eastAsia="zh-CN" w:bidi="ar"/>
        </w:rPr>
        <w:t>-</w:t>
      </w:r>
      <w:r>
        <w:rPr>
          <w:lang w:val="en-US" w:eastAsia="zh-CN" w:bidi="ar"/>
        </w:rPr>
        <w:tab/>
        <w:t>Ranging/Sidelink positioning result calculation (optional).</w:t>
      </w:r>
    </w:p>
    <w:p w14:paraId="311CF160" w14:textId="38D0A124" w:rsidR="00AE7317" w:rsidRPr="00215D76" w:rsidRDefault="00AE7317" w:rsidP="00AE7317">
      <w:pPr>
        <w:rPr>
          <w:lang w:val="en-US" w:eastAsia="zh-CN" w:bidi="ar"/>
        </w:rPr>
      </w:pPr>
      <w:r w:rsidRPr="00215D76">
        <w:rPr>
          <w:lang w:val="en-US" w:eastAsia="zh-CN" w:bidi="ar"/>
        </w:rPr>
        <w:t xml:space="preserve">To discover and select an assistant UE, UE1 broadcast the Ranging/Sidelink positioning request. </w:t>
      </w:r>
      <w:r w:rsidRPr="00215D76">
        <w:rPr>
          <w:rFonts w:hint="eastAsia"/>
          <w:lang w:val="en-US" w:eastAsia="zh-CN" w:bidi="ar"/>
        </w:rPr>
        <w:t>UE1</w:t>
      </w:r>
      <w:r w:rsidRPr="00215D76">
        <w:rPr>
          <w:lang w:val="en-US" w:eastAsia="zh-CN" w:bidi="ar"/>
        </w:rPr>
        <w:t xml:space="preserve"> </w:t>
      </w:r>
      <w:r w:rsidRPr="00215D76">
        <w:rPr>
          <w:rFonts w:hint="eastAsia"/>
          <w:lang w:val="en-US" w:eastAsia="zh-CN" w:bidi="ar"/>
        </w:rPr>
        <w:t>include</w:t>
      </w:r>
      <w:r w:rsidRPr="00215D76">
        <w:rPr>
          <w:lang w:val="en-US" w:eastAsia="zh-CN" w:bidi="ar"/>
        </w:rPr>
        <w:t xml:space="preserve">s in the Ranging/Sidelink positioning request an indication of </w:t>
      </w:r>
      <w:r w:rsidR="001F671C">
        <w:rPr>
          <w:lang w:val="en-US" w:eastAsia="zh-CN" w:bidi="ar"/>
        </w:rPr>
        <w:t>"</w:t>
      </w:r>
      <w:r w:rsidRPr="00215D76">
        <w:rPr>
          <w:lang w:val="en-US" w:eastAsia="zh-CN" w:bidi="ar"/>
        </w:rPr>
        <w:t>assistant UE allowed</w:t>
      </w:r>
      <w:r w:rsidR="001F671C">
        <w:rPr>
          <w:lang w:val="en-US" w:eastAsia="zh-CN" w:bidi="ar"/>
        </w:rPr>
        <w:t>"</w:t>
      </w:r>
      <w:r w:rsidRPr="00215D76">
        <w:rPr>
          <w:lang w:val="en-US" w:eastAsia="zh-CN" w:bidi="ar"/>
        </w:rPr>
        <w:t xml:space="preserve"> in addition to the other parameters (e.g. UE1 ID and UE2 ID, Ranging/Sidelink positioning content (i.e. distance, direction) QoS requirement). </w:t>
      </w:r>
      <w:r w:rsidR="001F671C">
        <w:rPr>
          <w:lang w:val="en-US" w:eastAsia="zh-CN" w:bidi="ar"/>
        </w:rPr>
        <w:t>"</w:t>
      </w:r>
      <w:r w:rsidRPr="00215D76">
        <w:rPr>
          <w:lang w:val="en-US" w:eastAsia="zh-CN" w:bidi="ar"/>
        </w:rPr>
        <w:t>Assistant UE allowed</w:t>
      </w:r>
      <w:r w:rsidR="001F671C">
        <w:rPr>
          <w:lang w:val="en-US" w:eastAsia="zh-CN" w:bidi="ar"/>
        </w:rPr>
        <w:t>"</w:t>
      </w:r>
      <w:r w:rsidRPr="00215D76">
        <w:rPr>
          <w:lang w:val="en-US" w:eastAsia="zh-CN" w:bidi="ar"/>
        </w:rPr>
        <w:t xml:space="preserve"> indicates that Ranging/Sidelink positioning with the assistance of another UE is acceptable.</w:t>
      </w:r>
    </w:p>
    <w:p w14:paraId="3E64BBDA" w14:textId="66E15D24" w:rsidR="00AE7317" w:rsidRPr="00215D76" w:rsidRDefault="00092FB4" w:rsidP="008E4C03">
      <w:pPr>
        <w:pStyle w:val="NO"/>
        <w:rPr>
          <w:rFonts w:eastAsia="MS Mincho"/>
          <w:lang w:bidi="ar"/>
        </w:rPr>
      </w:pPr>
      <w:r>
        <w:rPr>
          <w:rFonts w:eastAsia="MS Mincho"/>
          <w:lang w:bidi="ar"/>
        </w:rPr>
        <w:t>NOTE </w:t>
      </w:r>
      <w:r w:rsidR="00AE7317">
        <w:rPr>
          <w:rFonts w:eastAsia="MS Mincho"/>
          <w:lang w:bidi="ar"/>
        </w:rPr>
        <w:t>1</w:t>
      </w:r>
      <w:r w:rsidR="00AE7317" w:rsidRPr="00215D76">
        <w:rPr>
          <w:rFonts w:eastAsia="MS Mincho"/>
          <w:lang w:bidi="ar"/>
        </w:rPr>
        <w:t>:</w:t>
      </w:r>
      <w:r w:rsidR="008E4C03">
        <w:rPr>
          <w:rFonts w:eastAsia="MS Mincho"/>
          <w:lang w:bidi="ar"/>
        </w:rPr>
        <w:tab/>
      </w:r>
      <w:r w:rsidR="00AE7317" w:rsidRPr="00215D76">
        <w:rPr>
          <w:rFonts w:eastAsia="MS Mincho"/>
          <w:lang w:bidi="ar"/>
        </w:rPr>
        <w:t>The UE1 and UE2 ID may be application layer ID.</w:t>
      </w:r>
    </w:p>
    <w:p w14:paraId="39877B14" w14:textId="34B23310" w:rsidR="00AE7317" w:rsidRPr="00C3580A" w:rsidRDefault="00AE7317" w:rsidP="00AE7317">
      <w:pPr>
        <w:rPr>
          <w:lang w:val="en-US" w:eastAsia="zh-CN" w:bidi="ar"/>
        </w:rPr>
      </w:pPr>
      <w:r w:rsidRPr="00C3580A">
        <w:rPr>
          <w:lang w:val="en-US" w:eastAsia="zh-CN" w:bidi="ar"/>
        </w:rPr>
        <w:t xml:space="preserve">When the broadcast Ranging/Sidelink positioning request is received over PC5, </w:t>
      </w:r>
      <w:r>
        <w:rPr>
          <w:lang w:val="en-US" w:eastAsia="zh-CN" w:bidi="ar"/>
        </w:rPr>
        <w:t xml:space="preserve">the potential assistant </w:t>
      </w:r>
      <w:r w:rsidRPr="00C3580A">
        <w:rPr>
          <w:lang w:val="en-US" w:eastAsia="zh-CN" w:bidi="ar"/>
        </w:rPr>
        <w:t xml:space="preserve">UE matches with the UE2 ID. If UE2 can receive the request directly, it responds to UE1. If the </w:t>
      </w:r>
      <w:r>
        <w:rPr>
          <w:lang w:val="en-US" w:eastAsia="zh-CN" w:bidi="ar"/>
        </w:rPr>
        <w:t>potential assistant</w:t>
      </w:r>
      <w:r w:rsidRPr="00C3580A">
        <w:rPr>
          <w:lang w:val="en-US" w:eastAsia="zh-CN" w:bidi="ar"/>
        </w:rPr>
        <w:t xml:space="preserve"> UE is authorized as the Ranging/Sidelink positioning assistant UE at the current PLMN, time and location by 5GC and when it receives from the Ranging/Sidelink positioning request the </w:t>
      </w:r>
      <w:r w:rsidR="001F671C">
        <w:rPr>
          <w:lang w:val="en-US" w:eastAsia="zh-CN" w:bidi="ar"/>
        </w:rPr>
        <w:t>"</w:t>
      </w:r>
      <w:r w:rsidRPr="00C3580A">
        <w:rPr>
          <w:lang w:val="en-US" w:eastAsia="zh-CN" w:bidi="ar"/>
        </w:rPr>
        <w:t>Assistant UE allowed</w:t>
      </w:r>
      <w:r w:rsidR="001F671C">
        <w:rPr>
          <w:lang w:val="en-US" w:eastAsia="zh-CN" w:bidi="ar"/>
        </w:rPr>
        <w:t>"</w:t>
      </w:r>
      <w:r w:rsidRPr="00C3580A">
        <w:rPr>
          <w:lang w:val="en-US" w:eastAsia="zh-CN" w:bidi="ar"/>
        </w:rPr>
        <w:t xml:space="preserve"> indication, it checks locally if UE2 is already discovered. </w:t>
      </w:r>
      <w:r>
        <w:rPr>
          <w:lang w:val="en-US" w:eastAsia="zh-CN" w:bidi="ar"/>
        </w:rPr>
        <w:t>The potential assistant</w:t>
      </w:r>
      <w:r w:rsidRPr="00C3580A">
        <w:rPr>
          <w:lang w:val="en-US" w:eastAsia="zh-CN" w:bidi="ar"/>
        </w:rPr>
        <w:t xml:space="preserve"> UE may maintain a list of UEs that are discovered by itself. In that case, </w:t>
      </w:r>
      <w:r>
        <w:rPr>
          <w:lang w:val="en-US" w:eastAsia="zh-CN" w:bidi="ar"/>
        </w:rPr>
        <w:t>the potential assistant</w:t>
      </w:r>
      <w:r w:rsidRPr="00C3580A">
        <w:rPr>
          <w:lang w:val="en-US" w:eastAsia="zh-CN" w:bidi="ar"/>
        </w:rPr>
        <w:t xml:space="preserve"> UE searches from the list for UE2. If UE2 is already discovered, the </w:t>
      </w:r>
      <w:r>
        <w:rPr>
          <w:lang w:val="en-US" w:eastAsia="zh-CN" w:bidi="ar"/>
        </w:rPr>
        <w:t xml:space="preserve">potential </w:t>
      </w:r>
      <w:r w:rsidRPr="00C3580A">
        <w:rPr>
          <w:lang w:val="en-US" w:eastAsia="zh-CN" w:bidi="ar"/>
        </w:rPr>
        <w:t xml:space="preserve">assistant UE responds to UE1; otherwise, the </w:t>
      </w:r>
      <w:r>
        <w:rPr>
          <w:lang w:val="en-US" w:eastAsia="zh-CN" w:bidi="ar"/>
        </w:rPr>
        <w:t xml:space="preserve">potential </w:t>
      </w:r>
      <w:r w:rsidRPr="00C3580A">
        <w:rPr>
          <w:lang w:val="en-US" w:eastAsia="zh-CN" w:bidi="ar"/>
        </w:rPr>
        <w:t>assistant UE triggers UE2 discovery procedure and responds to UE1 when UE2 is successfully discovered.</w:t>
      </w:r>
    </w:p>
    <w:p w14:paraId="1D8982CA" w14:textId="7B1232E3" w:rsidR="00AE7317" w:rsidRPr="00215D76" w:rsidRDefault="00092FB4" w:rsidP="00AE7317">
      <w:pPr>
        <w:pStyle w:val="NO"/>
        <w:rPr>
          <w:rFonts w:eastAsia="SimSun"/>
          <w:kern w:val="2"/>
          <w:sz w:val="21"/>
          <w:szCs w:val="24"/>
          <w:lang w:val="en-US" w:eastAsia="zh-CN" w:bidi="ar"/>
        </w:rPr>
      </w:pPr>
      <w:r>
        <w:rPr>
          <w:lang w:bidi="ar"/>
        </w:rPr>
        <w:t>NOTE </w:t>
      </w:r>
      <w:r w:rsidR="00AE7317">
        <w:rPr>
          <w:lang w:bidi="ar"/>
        </w:rPr>
        <w:t>2</w:t>
      </w:r>
      <w:r w:rsidR="00AE7317" w:rsidRPr="00C3580A">
        <w:rPr>
          <w:lang w:bidi="ar"/>
        </w:rPr>
        <w:t>:</w:t>
      </w:r>
      <w:r w:rsidR="008E4C03">
        <w:rPr>
          <w:lang w:bidi="ar"/>
        </w:rPr>
        <w:tab/>
      </w:r>
      <w:r w:rsidR="00AE7317">
        <w:rPr>
          <w:lang w:bidi="ar"/>
        </w:rPr>
        <w:t xml:space="preserve">If UE2 is also </w:t>
      </w:r>
      <w:r w:rsidR="00AE7317" w:rsidRPr="00C3580A">
        <w:rPr>
          <w:lang w:val="en-US" w:eastAsia="zh-CN" w:bidi="ar"/>
        </w:rPr>
        <w:t>authorized as the Ranging/Sidelink positioning assistant UE at the current PLMN, time and location by 5GC</w:t>
      </w:r>
      <w:r w:rsidR="00AE7317">
        <w:rPr>
          <w:lang w:val="en-US" w:eastAsia="zh-CN" w:bidi="ar"/>
        </w:rPr>
        <w:t>, it responds to UE1 as UE2.</w:t>
      </w:r>
    </w:p>
    <w:p w14:paraId="3F6B2EAA" w14:textId="77777777" w:rsidR="00AE7317" w:rsidRPr="00C3580A" w:rsidRDefault="00AE7317" w:rsidP="00AE7317">
      <w:pPr>
        <w:rPr>
          <w:lang w:val="en-US" w:eastAsia="zh-CN" w:bidi="ar"/>
        </w:rPr>
      </w:pPr>
      <w:r w:rsidRPr="00C3580A">
        <w:rPr>
          <w:lang w:val="en-US" w:eastAsia="zh-CN" w:bidi="ar"/>
        </w:rPr>
        <w:t>UE1 may receive response from UE2 directly, and/or one or multiple responds from assistant UE(s):</w:t>
      </w:r>
    </w:p>
    <w:p w14:paraId="0DE9FAD7" w14:textId="1E8CAA7B"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if UE1 receives response from UE2 directly, it initiates Ranging/Sidelink positioning procedure to UE2</w:t>
      </w:r>
    </w:p>
    <w:p w14:paraId="6448BDBB" w14:textId="5080864A"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Otherwise, if UE1 receives one or multiple responds from assistant UE(s), UE1</w:t>
      </w:r>
      <w:r w:rsidR="00AE7317">
        <w:rPr>
          <w:lang w:eastAsia="zh-CN" w:bidi="ar"/>
        </w:rPr>
        <w:t xml:space="preserve"> selects one or multiple</w:t>
      </w:r>
      <w:r>
        <w:rPr>
          <w:lang w:eastAsia="zh-CN" w:bidi="ar"/>
        </w:rPr>
        <w:t xml:space="preserve"> </w:t>
      </w:r>
      <w:r w:rsidR="00AE7317" w:rsidRPr="00215D76">
        <w:rPr>
          <w:lang w:eastAsia="zh-CN" w:bidi="ar"/>
        </w:rPr>
        <w:t>assistant UE who sends the response first.</w:t>
      </w:r>
    </w:p>
    <w:p w14:paraId="7EA03BA4" w14:textId="17E9F681" w:rsidR="00AE7317" w:rsidRPr="00270577" w:rsidRDefault="00AE7317" w:rsidP="00AE7317">
      <w:pPr>
        <w:rPr>
          <w:lang w:val="en-US" w:eastAsia="zh-CN" w:bidi="ar"/>
        </w:rPr>
      </w:pPr>
      <w:r w:rsidRPr="00270577">
        <w:rPr>
          <w:lang w:val="en-US" w:eastAsia="zh-CN" w:bidi="ar"/>
        </w:rPr>
        <w:t>Since UE1 prefers direct Ranging/Sidelink positioning with UE2 than using assistant UE, UE1 may wait for a while to receive response from UE2 after a respond is received from any assistant UE. A timer may be configured at UE1. When time is up, if no respond from UE2 is received, UE1 determines to use assistant UE. The timer may be started when the first response is received from any assistant UE or may be started when Ranging/Sidelink positioning request is sent.</w:t>
      </w:r>
    </w:p>
    <w:p w14:paraId="641CF7EA" w14:textId="77777777" w:rsidR="00AE7317" w:rsidRPr="00270577" w:rsidRDefault="00AE7317" w:rsidP="00AE7317">
      <w:pPr>
        <w:rPr>
          <w:lang w:val="en-US" w:eastAsia="zh-CN" w:bidi="ar"/>
        </w:rPr>
      </w:pPr>
      <w:r w:rsidRPr="00270577">
        <w:rPr>
          <w:lang w:val="en-US" w:eastAsia="zh-CN" w:bidi="ar"/>
        </w:rPr>
        <w:t>When Ra</w:t>
      </w:r>
      <w:r>
        <w:rPr>
          <w:lang w:val="en-US" w:eastAsia="zh-CN" w:bidi="ar"/>
        </w:rPr>
        <w:t>nging/Sidelink positioning uses</w:t>
      </w:r>
      <w:r w:rsidRPr="00270577">
        <w:rPr>
          <w:lang w:val="en-US" w:eastAsia="zh-CN" w:bidi="ar"/>
        </w:rPr>
        <w:t xml:space="preserve"> assistant UE and the assistant UE is determined, UE1 initiates Ranging/Sidelink positioning procedure</w:t>
      </w:r>
      <w:r>
        <w:rPr>
          <w:lang w:val="en-US" w:eastAsia="zh-CN" w:bidi="ar"/>
        </w:rPr>
        <w:t xml:space="preserve"> to the selected assistant UE. An assistant UE ID</w:t>
      </w:r>
      <w:r w:rsidRPr="00270577">
        <w:rPr>
          <w:lang w:val="en-US" w:eastAsia="zh-CN" w:bidi="ar"/>
        </w:rPr>
        <w:t xml:space="preserve"> is included in the request </w:t>
      </w:r>
      <w:r>
        <w:rPr>
          <w:lang w:val="en-US" w:eastAsia="zh-CN" w:bidi="ar"/>
        </w:rPr>
        <w:t xml:space="preserve">in addition to other </w:t>
      </w:r>
      <w:r w:rsidRPr="00215D76">
        <w:rPr>
          <w:lang w:val="en-US" w:eastAsia="zh-CN" w:bidi="ar"/>
        </w:rPr>
        <w:t>parameters (e.g. UE1 ID and UE2 ID, Ranging/Sidelink positioning content (i.e. distance, direction) QoS requirement)</w:t>
      </w:r>
      <w:r>
        <w:rPr>
          <w:lang w:val="en-US" w:eastAsia="zh-CN" w:bidi="ar"/>
        </w:rPr>
        <w:t xml:space="preserve"> </w:t>
      </w:r>
      <w:r w:rsidRPr="00270577">
        <w:rPr>
          <w:lang w:val="en-US" w:eastAsia="zh-CN" w:bidi="ar"/>
        </w:rPr>
        <w:t>to indicate that Ranging/Sidelink positioning between UE1 and UE2 will be perf</w:t>
      </w:r>
      <w:r>
        <w:rPr>
          <w:lang w:val="en-US" w:eastAsia="zh-CN" w:bidi="ar"/>
        </w:rPr>
        <w:t>ormed with the assistance of the</w:t>
      </w:r>
      <w:r w:rsidRPr="00270577">
        <w:rPr>
          <w:lang w:val="en-US" w:eastAsia="zh-CN" w:bidi="ar"/>
        </w:rPr>
        <w:t xml:space="preserve"> assistant UE.</w:t>
      </w:r>
    </w:p>
    <w:p w14:paraId="465FB73B" w14:textId="77777777" w:rsidR="00AE7317" w:rsidRPr="00C65093" w:rsidRDefault="00AE7317" w:rsidP="00791807">
      <w:pPr>
        <w:rPr>
          <w:rFonts w:eastAsia="DengXian"/>
          <w:kern w:val="2"/>
          <w:sz w:val="21"/>
          <w:szCs w:val="24"/>
          <w:lang w:val="en-US" w:eastAsia="zh-CN" w:bidi="ar"/>
        </w:rPr>
      </w:pPr>
      <w:r w:rsidRPr="00791807">
        <w:t xml:space="preserve">When the selected assistant UE receives Ranging/Sidelink positioning request which contains its own ID as the assistance UE ID, it </w:t>
      </w:r>
      <w:r w:rsidRPr="00791807">
        <w:rPr>
          <w:rFonts w:eastAsia="SimSun"/>
        </w:rPr>
        <w:t xml:space="preserve">performs </w:t>
      </w:r>
      <w:r w:rsidRPr="00791807">
        <w:t>Ranging/Sidelink positioning with UE1, initiates the Ranging/Sidelink positioning to UE2, includ</w:t>
      </w:r>
      <w:r w:rsidRPr="00791807">
        <w:rPr>
          <w:rFonts w:hint="eastAsia"/>
        </w:rPr>
        <w:t>ing</w:t>
      </w:r>
      <w:r w:rsidRPr="00791807">
        <w:t xml:space="preserve"> in the request UE1 ID and assistance UE ID, and performs Ranging/Sidelink positioning with UE2</w:t>
      </w:r>
      <w:r w:rsidRPr="00791807">
        <w:rPr>
          <w:rFonts w:eastAsia="DengXian" w:hint="eastAsia"/>
        </w:rPr>
        <w:t>.</w:t>
      </w:r>
    </w:p>
    <w:p w14:paraId="61052980" w14:textId="77777777" w:rsidR="00AE7317" w:rsidRPr="00A55056" w:rsidRDefault="00AE7317" w:rsidP="00AE7317">
      <w:pPr>
        <w:rPr>
          <w:lang w:val="en-US" w:eastAsia="zh-CN" w:bidi="ar"/>
        </w:rPr>
      </w:pPr>
      <w:r w:rsidRPr="00A55056">
        <w:rPr>
          <w:lang w:val="en-US" w:eastAsia="zh-CN" w:bidi="ar"/>
        </w:rPr>
        <w:lastRenderedPageBreak/>
        <w:t>The measurement data/result will be shared among UE1, UE2 and assistant UE to derive the Rang</w:t>
      </w:r>
      <w:r>
        <w:rPr>
          <w:lang w:val="en-US" w:eastAsia="zh-CN" w:bidi="ar"/>
        </w:rPr>
        <w:t xml:space="preserve">ing/Sidelink positioning result, and one of UE1, UE2 and assistant UE calculates the result based on the </w:t>
      </w:r>
      <w:r w:rsidRPr="00A55056">
        <w:rPr>
          <w:lang w:val="en-US" w:eastAsia="zh-CN" w:bidi="ar"/>
        </w:rPr>
        <w:t>measurement data/result</w:t>
      </w:r>
      <w:r>
        <w:rPr>
          <w:lang w:val="en-US" w:eastAsia="zh-CN" w:bidi="ar"/>
        </w:rPr>
        <w:t>.</w:t>
      </w:r>
    </w:p>
    <w:p w14:paraId="1E15EFE4" w14:textId="77777777" w:rsidR="00AE7317" w:rsidRDefault="00AE7317" w:rsidP="00AE7317">
      <w:pPr>
        <w:rPr>
          <w:lang w:val="en-US" w:eastAsia="zh-CN" w:bidi="ar"/>
        </w:rPr>
      </w:pPr>
      <w:r w:rsidRPr="00215D76">
        <w:rPr>
          <w:lang w:val="en-US" w:eastAsia="zh-CN" w:bidi="ar"/>
        </w:rPr>
        <w:t>Service authorization and pol</w:t>
      </w:r>
      <w:r>
        <w:rPr>
          <w:lang w:val="en-US" w:eastAsia="zh-CN" w:bidi="ar"/>
        </w:rPr>
        <w:t>icy/parameter provisioning take</w:t>
      </w:r>
      <w:r w:rsidRPr="00215D76">
        <w:rPr>
          <w:lang w:val="en-US" w:eastAsia="zh-CN" w:bidi="ar"/>
        </w:rPr>
        <w:t xml:space="preserve"> place during registration</w:t>
      </w:r>
      <w:r>
        <w:rPr>
          <w:lang w:val="en-US" w:eastAsia="zh-CN" w:bidi="ar"/>
        </w:rPr>
        <w:t xml:space="preserve"> or </w:t>
      </w:r>
      <w:r w:rsidRPr="00356165">
        <w:rPr>
          <w:lang w:val="en-US" w:eastAsia="zh-CN"/>
        </w:rPr>
        <w:t xml:space="preserve">UE </w:t>
      </w:r>
      <w:r>
        <w:rPr>
          <w:lang w:val="en-US" w:eastAsia="zh-CN"/>
        </w:rPr>
        <w:t xml:space="preserve">triggered </w:t>
      </w:r>
      <w:r w:rsidRPr="00356165">
        <w:rPr>
          <w:lang w:val="en-US" w:eastAsia="zh-CN"/>
        </w:rPr>
        <w:t>Policy provisioning</w:t>
      </w:r>
      <w:r w:rsidRPr="00215D76">
        <w:rPr>
          <w:lang w:val="en-US" w:eastAsia="zh-CN" w:bidi="ar"/>
        </w:rPr>
        <w:t xml:space="preserve">. A UE capable of being Ranging/Sidelink positioning assistant UE indicates the capability in </w:t>
      </w:r>
      <w:r>
        <w:rPr>
          <w:lang w:val="en-US" w:eastAsia="zh-CN" w:bidi="ar"/>
        </w:rPr>
        <w:t xml:space="preserve">the </w:t>
      </w:r>
      <w:r w:rsidRPr="00490934">
        <w:t>UE Policy Container</w:t>
      </w:r>
      <w:r>
        <w:t xml:space="preserve"> to the PCF</w:t>
      </w:r>
      <w:r>
        <w:rPr>
          <w:lang w:val="en-US" w:eastAsia="zh-CN" w:bidi="ar"/>
        </w:rPr>
        <w:t>. The PCF</w:t>
      </w:r>
      <w:r w:rsidRPr="00215D76">
        <w:rPr>
          <w:lang w:val="en-US" w:eastAsia="zh-CN" w:bidi="ar"/>
        </w:rPr>
        <w:t xml:space="preserve"> authorizes the UE as Ranging/Sidelink positioning assistant UE based on the capability received in the </w:t>
      </w:r>
      <w:r w:rsidRPr="00490934">
        <w:t>UE Policy Container</w:t>
      </w:r>
      <w:r>
        <w:t xml:space="preserve"> and other inputs</w:t>
      </w:r>
      <w:r w:rsidRPr="00215D76">
        <w:rPr>
          <w:lang w:val="en-US" w:eastAsia="zh-CN" w:bidi="ar"/>
        </w:rPr>
        <w:t>.</w:t>
      </w:r>
    </w:p>
    <w:p w14:paraId="4AA0AFE1" w14:textId="4A4BB1D6" w:rsidR="00AE7317" w:rsidRPr="00A55056" w:rsidRDefault="00092FB4" w:rsidP="00AE7317">
      <w:pPr>
        <w:pStyle w:val="NO"/>
        <w:rPr>
          <w:lang w:val="en-US" w:eastAsia="zh-CN" w:bidi="ar"/>
        </w:rPr>
      </w:pPr>
      <w:r>
        <w:rPr>
          <w:lang w:bidi="ar"/>
        </w:rPr>
        <w:t>NOTE </w:t>
      </w:r>
      <w:r w:rsidR="00AE7317">
        <w:rPr>
          <w:lang w:bidi="ar"/>
        </w:rPr>
        <w:t>3</w:t>
      </w:r>
      <w:r w:rsidR="00AE7317" w:rsidRPr="00C3580A">
        <w:rPr>
          <w:lang w:bidi="ar"/>
        </w:rPr>
        <w:t>:</w:t>
      </w:r>
      <w:r w:rsidR="008E4C03">
        <w:rPr>
          <w:lang w:bidi="ar"/>
        </w:rPr>
        <w:tab/>
      </w:r>
      <w:r w:rsidR="00AE7317">
        <w:rPr>
          <w:lang w:bidi="ar"/>
        </w:rPr>
        <w:t>Details on how a UE is authorized as an assistant UE is developed in solutions for KI#1.</w:t>
      </w:r>
    </w:p>
    <w:p w14:paraId="11883178" w14:textId="119E0B67" w:rsidR="00AE7317" w:rsidRDefault="00AE7317" w:rsidP="00AE7317">
      <w:pPr>
        <w:pStyle w:val="Heading3"/>
      </w:pPr>
      <w:bookmarkStart w:id="2378" w:name="_Toc104257797"/>
      <w:bookmarkStart w:id="2379" w:name="_Toc104257971"/>
      <w:bookmarkStart w:id="2380" w:name="_Toc104299520"/>
      <w:bookmarkStart w:id="2381" w:name="_Toc112768521"/>
      <w:bookmarkStart w:id="2382" w:name="_Toc112768807"/>
      <w:bookmarkStart w:id="2383" w:name="_Toc112769047"/>
      <w:bookmarkStart w:id="2384" w:name="_Toc112772484"/>
      <w:bookmarkStart w:id="2385" w:name="_Toc112864159"/>
      <w:bookmarkStart w:id="2386" w:name="_Toc112865301"/>
      <w:bookmarkStart w:id="2387" w:name="_Toc117042752"/>
      <w:bookmarkStart w:id="2388" w:name="_Toc125976132"/>
      <w:bookmarkStart w:id="2389" w:name="_Toc128725008"/>
      <w:r>
        <w:t>6.17.3</w:t>
      </w:r>
      <w:r>
        <w:tab/>
        <w:t>Procedures</w:t>
      </w:r>
      <w:bookmarkEnd w:id="2378"/>
      <w:bookmarkEnd w:id="2379"/>
      <w:bookmarkEnd w:id="2380"/>
      <w:bookmarkEnd w:id="2381"/>
      <w:bookmarkEnd w:id="2382"/>
      <w:bookmarkEnd w:id="2383"/>
      <w:bookmarkEnd w:id="2384"/>
      <w:bookmarkEnd w:id="2385"/>
      <w:bookmarkEnd w:id="2386"/>
      <w:bookmarkEnd w:id="2387"/>
      <w:bookmarkEnd w:id="2388"/>
      <w:bookmarkEnd w:id="2389"/>
    </w:p>
    <w:p w14:paraId="30DE7D32" w14:textId="77777777" w:rsidR="00AE7317" w:rsidRPr="009304F4" w:rsidRDefault="004A4FB6" w:rsidP="005B4900">
      <w:pPr>
        <w:pStyle w:val="TH"/>
        <w:rPr>
          <w:rFonts w:eastAsia="SimSun"/>
        </w:rPr>
      </w:pPr>
      <w:r>
        <w:rPr>
          <w:rFonts w:eastAsia="SimSun"/>
        </w:rPr>
        <w:pict w14:anchorId="5F5548C4">
          <v:shape id="_x0000_i1063" type="#_x0000_t75" style="width:455.75pt;height:449pt">
            <v:imagedata r:id="rId86" o:title=""/>
          </v:shape>
        </w:pict>
      </w:r>
    </w:p>
    <w:p w14:paraId="6275AE45" w14:textId="0E10C15F" w:rsidR="00AE7317" w:rsidRDefault="00AE7317" w:rsidP="005B4900">
      <w:pPr>
        <w:pStyle w:val="TF"/>
        <w:rPr>
          <w:rFonts w:eastAsia="SimSun"/>
        </w:rPr>
      </w:pPr>
      <w:r w:rsidRPr="005B4900">
        <w:rPr>
          <w:rFonts w:eastAsia="SimSun" w:hint="eastAsia"/>
        </w:rPr>
        <w:t>Figure</w:t>
      </w:r>
      <w:r w:rsidRPr="005B4900">
        <w:rPr>
          <w:rFonts w:eastAsia="SimSun"/>
        </w:rPr>
        <w:t xml:space="preserve"> </w:t>
      </w:r>
      <w:r w:rsidRPr="005B4900">
        <w:rPr>
          <w:rFonts w:eastAsia="SimSun" w:hint="eastAsia"/>
        </w:rPr>
        <w:t>6.</w:t>
      </w:r>
      <w:r w:rsidRPr="005B4900">
        <w:rPr>
          <w:rFonts w:eastAsia="SimSun"/>
        </w:rPr>
        <w:t>17.3</w:t>
      </w:r>
      <w:r w:rsidRPr="005B4900">
        <w:rPr>
          <w:rFonts w:eastAsia="SimSun" w:hint="eastAsia"/>
        </w:rPr>
        <w:t>-1</w:t>
      </w:r>
      <w:r w:rsidRPr="005B4900">
        <w:rPr>
          <w:rFonts w:eastAsia="SimSun"/>
        </w:rPr>
        <w:t xml:space="preserve"> </w:t>
      </w:r>
      <w:r w:rsidRPr="005B4900">
        <w:rPr>
          <w:rFonts w:eastAsia="SimSun" w:hint="eastAsia"/>
        </w:rPr>
        <w:t>Procedure</w:t>
      </w:r>
      <w:r w:rsidRPr="005B4900">
        <w:rPr>
          <w:rFonts w:eastAsia="SimSun"/>
        </w:rPr>
        <w:t xml:space="preserve"> </w:t>
      </w:r>
      <w:r w:rsidRPr="005B4900">
        <w:rPr>
          <w:rFonts w:eastAsia="SimSun" w:hint="eastAsia"/>
        </w:rPr>
        <w:t>of</w:t>
      </w:r>
      <w:r w:rsidRPr="005B4900">
        <w:rPr>
          <w:rFonts w:eastAsia="SimSun"/>
        </w:rPr>
        <w:t xml:space="preserve"> Ranging</w:t>
      </w:r>
      <w:r w:rsidRPr="005B4900">
        <w:rPr>
          <w:rFonts w:eastAsia="SimSun" w:hint="eastAsia"/>
        </w:rPr>
        <w:t>/Sidelink</w:t>
      </w:r>
      <w:r w:rsidRPr="005B4900">
        <w:rPr>
          <w:rFonts w:eastAsia="SimSun"/>
        </w:rPr>
        <w:t xml:space="preserve"> </w:t>
      </w:r>
      <w:r w:rsidRPr="005B4900">
        <w:rPr>
          <w:rFonts w:eastAsia="SimSun" w:hint="eastAsia"/>
        </w:rPr>
        <w:t>positioning</w:t>
      </w:r>
      <w:r w:rsidRPr="005B4900">
        <w:rPr>
          <w:rFonts w:eastAsia="SimSun"/>
        </w:rPr>
        <w:t xml:space="preserve"> with the assistance of </w:t>
      </w:r>
      <w:r w:rsidRPr="005B4900">
        <w:rPr>
          <w:rFonts w:eastAsia="SimSun" w:hint="eastAsia"/>
        </w:rPr>
        <w:t>assistant</w:t>
      </w:r>
      <w:r w:rsidRPr="005B4900">
        <w:rPr>
          <w:rFonts w:eastAsia="SimSun"/>
        </w:rPr>
        <w:t xml:space="preserve"> </w:t>
      </w:r>
      <w:r w:rsidRPr="005B4900">
        <w:rPr>
          <w:rFonts w:eastAsia="SimSun" w:hint="eastAsia"/>
        </w:rPr>
        <w:t>UE</w:t>
      </w:r>
    </w:p>
    <w:p w14:paraId="48E0F2C3" w14:textId="77777777" w:rsidR="005B4900" w:rsidRDefault="005B4900" w:rsidP="005B4900">
      <w:pPr>
        <w:pStyle w:val="B1"/>
        <w:rPr>
          <w:rFonts w:eastAsia="SimSun"/>
        </w:rPr>
      </w:pPr>
      <w:r>
        <w:rPr>
          <w:rFonts w:eastAsia="SimSun"/>
        </w:rPr>
        <w:t>1.</w:t>
      </w:r>
      <w:r>
        <w:rPr>
          <w:rFonts w:eastAsia="SimSun"/>
        </w:rPr>
        <w:tab/>
        <w:t>UE1 and UE2 are authorized as Ranging/Sidelink positioning reference/target UE at the current PLMN, time and location. Assistant UE A, assistant UE B, and Assistant UE C are authorized as Ranging/Sidelink positioning assistant UE at the current PLMN, time and location.</w:t>
      </w:r>
    </w:p>
    <w:p w14:paraId="0FEAE1D4" w14:textId="6999E2D1" w:rsidR="005B4900" w:rsidRDefault="005B4900" w:rsidP="005B4900">
      <w:pPr>
        <w:pStyle w:val="B1"/>
        <w:rPr>
          <w:rFonts w:eastAsia="SimSun"/>
        </w:rPr>
      </w:pPr>
      <w:r>
        <w:rPr>
          <w:rFonts w:eastAsia="SimSun"/>
        </w:rPr>
        <w:t>2.</w:t>
      </w:r>
      <w:r>
        <w:rPr>
          <w:rFonts w:eastAsia="SimSun"/>
        </w:rPr>
        <w:tab/>
        <w:t xml:space="preserve">UE1 receives a Ranging/Sidelink positioning request from is application layer, </w:t>
      </w:r>
      <w:r w:rsidR="007929CF">
        <w:rPr>
          <w:lang w:eastAsia="zh-CN"/>
        </w:rPr>
        <w:t>SL Positioning</w:t>
      </w:r>
      <w:r w:rsidR="007929CF" w:rsidRPr="00DF048C">
        <w:rPr>
          <w:lang w:eastAsia="zh-CN"/>
        </w:rPr>
        <w:t xml:space="preserve"> </w:t>
      </w:r>
      <w:r w:rsidR="007929CF">
        <w:rPr>
          <w:lang w:eastAsia="zh-CN"/>
        </w:rPr>
        <w:t>Client</w:t>
      </w:r>
      <w:r>
        <w:rPr>
          <w:rFonts w:eastAsia="SimSun"/>
        </w:rPr>
        <w:t xml:space="preserve"> UE or 5GC NF for Ranging/Sidelink positioning between UE1 and UE2.</w:t>
      </w:r>
    </w:p>
    <w:p w14:paraId="67E1CF4D" w14:textId="44674F26" w:rsidR="005B4900" w:rsidRDefault="005B4900" w:rsidP="005B4900">
      <w:pPr>
        <w:pStyle w:val="B1"/>
        <w:rPr>
          <w:rFonts w:eastAsia="SimSun"/>
        </w:rPr>
      </w:pPr>
      <w:r>
        <w:rPr>
          <w:rFonts w:eastAsia="SimSun"/>
        </w:rPr>
        <w:lastRenderedPageBreak/>
        <w:t>3.</w:t>
      </w:r>
      <w:r>
        <w:rPr>
          <w:rFonts w:eastAsia="SimSun"/>
        </w:rPr>
        <w:tab/>
        <w:t xml:space="preserve">UE1 broadcasts the Ranging/Sidelink positioning request, which includes an indication of </w:t>
      </w:r>
      <w:r w:rsidR="001F671C">
        <w:rPr>
          <w:rFonts w:eastAsia="SimSun"/>
        </w:rPr>
        <w:t>"</w:t>
      </w:r>
      <w:r>
        <w:rPr>
          <w:rFonts w:eastAsia="SimSun"/>
        </w:rPr>
        <w:t>assistant UE allowed</w:t>
      </w:r>
      <w:r w:rsidR="001F671C">
        <w:rPr>
          <w:rFonts w:eastAsia="SimSun"/>
        </w:rPr>
        <w:t>"</w:t>
      </w:r>
      <w:r>
        <w:rPr>
          <w:rFonts w:eastAsia="SimSun"/>
        </w:rPr>
        <w:t xml:space="preserve"> in addition to the other parameters (e.g. UE1 ID and UE2 ID, Ranging/Sidelink positioning content (i.e. distance, direction) QoS requirement).</w:t>
      </w:r>
    </w:p>
    <w:p w14:paraId="22D2A67F" w14:textId="0A0B5E69" w:rsidR="005B4900" w:rsidRDefault="005B4900" w:rsidP="005B4900">
      <w:pPr>
        <w:pStyle w:val="B1"/>
        <w:rPr>
          <w:rFonts w:eastAsia="SimSun"/>
        </w:rPr>
      </w:pPr>
      <w:r>
        <w:rPr>
          <w:rFonts w:eastAsia="SimSun"/>
        </w:rPr>
        <w:t>4.</w:t>
      </w:r>
      <w:r>
        <w:rPr>
          <w:rFonts w:eastAsia="SimSun"/>
        </w:rPr>
        <w:tab/>
        <w:t xml:space="preserve">When receiving Ranging/Sidelink positioning request, which includes an indication of </w:t>
      </w:r>
      <w:r w:rsidR="001F671C">
        <w:rPr>
          <w:rFonts w:eastAsia="SimSun"/>
        </w:rPr>
        <w:t>"</w:t>
      </w:r>
      <w:r>
        <w:rPr>
          <w:rFonts w:eastAsia="SimSun"/>
        </w:rPr>
        <w:t>assistant UE allowed</w:t>
      </w:r>
      <w:r w:rsidR="001F671C">
        <w:rPr>
          <w:rFonts w:eastAsia="SimSun"/>
        </w:rPr>
        <w:t>"</w:t>
      </w:r>
      <w:r>
        <w:rPr>
          <w:rFonts w:eastAsia="SimSun"/>
        </w:rPr>
        <w:t xml:space="preserve"> and UE2 ID, assistant UE A, assistant UE B, and Assistant UE C check locally if UE2 is already discovered. If not, they start to discover UE2 respectively, the discovery procedure is performed, during which UE2 is discovered; otherwise this step is skipped.</w:t>
      </w:r>
    </w:p>
    <w:p w14:paraId="625F7232" w14:textId="060999FA" w:rsidR="005B4900" w:rsidRDefault="005B4900" w:rsidP="005B4900">
      <w:pPr>
        <w:pStyle w:val="NO"/>
        <w:rPr>
          <w:rFonts w:eastAsia="SimSun"/>
        </w:rPr>
      </w:pPr>
      <w:r>
        <w:rPr>
          <w:rFonts w:eastAsia="SimSun"/>
        </w:rPr>
        <w:t>NOTE 1:</w:t>
      </w:r>
      <w:r>
        <w:rPr>
          <w:rFonts w:eastAsia="SimSun"/>
        </w:rPr>
        <w:tab/>
        <w:t>Details of the discovery procedure will be developed in solutions for KI#3.</w:t>
      </w:r>
    </w:p>
    <w:p w14:paraId="3B10F5B7" w14:textId="77777777" w:rsidR="005B4900" w:rsidRDefault="005B4900" w:rsidP="005B4900">
      <w:pPr>
        <w:pStyle w:val="B1"/>
        <w:rPr>
          <w:rFonts w:eastAsia="SimSun"/>
        </w:rPr>
      </w:pPr>
      <w:r>
        <w:rPr>
          <w:rFonts w:eastAsia="SimSun"/>
        </w:rPr>
        <w:t>5.</w:t>
      </w:r>
      <w:r>
        <w:rPr>
          <w:rFonts w:eastAsia="SimSun"/>
        </w:rPr>
        <w:tab/>
        <w:t>Assistant UE A successfully discovers UE2, and sends the Ranging/Sidelink positioning response to UE1.</w:t>
      </w:r>
    </w:p>
    <w:p w14:paraId="5917CE9F" w14:textId="77777777" w:rsidR="005B4900" w:rsidRDefault="005B4900" w:rsidP="005B4900">
      <w:pPr>
        <w:pStyle w:val="B1"/>
        <w:rPr>
          <w:rFonts w:eastAsia="SimSun"/>
        </w:rPr>
      </w:pPr>
      <w:r>
        <w:rPr>
          <w:rFonts w:eastAsia="SimSun"/>
        </w:rPr>
        <w:t>6.</w:t>
      </w:r>
      <w:r>
        <w:rPr>
          <w:rFonts w:eastAsia="SimSun"/>
        </w:rPr>
        <w:tab/>
        <w:t>When Ranging/Sidelink positioning response is received from Assistant UE A, UE1 may start a preconfigured timer. When time is up and no response is received from UE2, UE1 determines to use Assistant UE A for Ranging/Sidelink positioning.</w:t>
      </w:r>
    </w:p>
    <w:p w14:paraId="1BD57C8F" w14:textId="77777777" w:rsidR="005B4900" w:rsidRDefault="005B4900" w:rsidP="005B4900">
      <w:pPr>
        <w:pStyle w:val="B1"/>
        <w:rPr>
          <w:rFonts w:eastAsia="SimSun"/>
        </w:rPr>
      </w:pPr>
      <w:r>
        <w:rPr>
          <w:rFonts w:eastAsia="SimSun"/>
        </w:rPr>
        <w:t>7.</w:t>
      </w:r>
      <w:r>
        <w:rPr>
          <w:rFonts w:eastAsia="SimSun"/>
        </w:rPr>
        <w:tab/>
        <w:t>UE1 initiates Ranging/Sidelink positioning procedure to assistant UE A. An assistant UE ID is included in the request in addition to other parameters (e.g. UE1 ID and UE2 ID, Ranging/Sidelink positioning content (i.e. distance, direction) QoS requirement) to indicate that Ranging/Sidelink positioning between UE1 and UE2 will be performed with the assistance of the assistant UE. Ranging/Sidelink positioning is performed between UE1 and assistant UE A.</w:t>
      </w:r>
    </w:p>
    <w:p w14:paraId="169FDC13" w14:textId="7F52208A" w:rsidR="005B4900" w:rsidRDefault="001F671C" w:rsidP="005B4900">
      <w:pPr>
        <w:pStyle w:val="EditorsNote"/>
        <w:rPr>
          <w:rFonts w:eastAsia="SimSun"/>
        </w:rPr>
      </w:pPr>
      <w:r w:rsidRPr="00D76172">
        <w:rPr>
          <w:lang w:val="en-US" w:eastAsia="zh-CN"/>
        </w:rPr>
        <w:t>Editor</w:t>
      </w:r>
      <w:r>
        <w:rPr>
          <w:lang w:val="en-US" w:eastAsia="zh-CN"/>
        </w:rPr>
        <w:t>'</w:t>
      </w:r>
      <w:r w:rsidRPr="00D76172">
        <w:rPr>
          <w:lang w:val="en-US" w:eastAsia="zh-CN"/>
        </w:rPr>
        <w:t>s note:</w:t>
      </w:r>
      <w:r w:rsidR="005B4900">
        <w:rPr>
          <w:rFonts w:eastAsia="SimSun"/>
        </w:rPr>
        <w:tab/>
        <w:t>The security issue, e.g. whether the selected assistant UE is allowed to participate the Ranging/Sidelink positioning between UE1 and UE2 is FFS, which will be evaluated by SA3.</w:t>
      </w:r>
    </w:p>
    <w:p w14:paraId="0CB5FAC4" w14:textId="77777777" w:rsidR="005B4900" w:rsidRDefault="005B4900" w:rsidP="005B4900">
      <w:pPr>
        <w:pStyle w:val="B1"/>
        <w:rPr>
          <w:rFonts w:eastAsia="SimSun"/>
        </w:rPr>
      </w:pPr>
      <w:r>
        <w:rPr>
          <w:rFonts w:eastAsia="SimSun"/>
        </w:rPr>
        <w:t>8.</w:t>
      </w:r>
      <w:r>
        <w:rPr>
          <w:rFonts w:eastAsia="SimSun"/>
        </w:rPr>
        <w:tab/>
        <w:t>When assistant UE A receives Ranging/Sidelink positioning request which contains its own ID as the assistance UE ID, it initiates the Ranging/Sidelink positioning to UE2, and includes in the request UE1 ID and UE A ID as the assistance UE ID. Ranging/Sidelink positioning is performed between UE2 and assistant UE A.</w:t>
      </w:r>
    </w:p>
    <w:p w14:paraId="2761620D" w14:textId="77777777" w:rsidR="005B4900" w:rsidRDefault="005B4900" w:rsidP="005B4900">
      <w:pPr>
        <w:pStyle w:val="B1"/>
        <w:rPr>
          <w:rFonts w:eastAsia="SimSun"/>
        </w:rPr>
      </w:pPr>
      <w:r>
        <w:rPr>
          <w:rFonts w:eastAsia="SimSun"/>
        </w:rPr>
        <w:t>9.</w:t>
      </w:r>
      <w:r>
        <w:rPr>
          <w:rFonts w:eastAsia="SimSun"/>
        </w:rPr>
        <w:tab/>
        <w:t>The measurement data/result are shared among UE1, UE2 and assistant UE A to derive the Ranging/Sidelink positioning result.</w:t>
      </w:r>
    </w:p>
    <w:p w14:paraId="0BB52C60" w14:textId="53510AA6" w:rsidR="005B4900" w:rsidRDefault="005B4900" w:rsidP="005B4900">
      <w:pPr>
        <w:pStyle w:val="NO"/>
        <w:rPr>
          <w:rFonts w:eastAsia="SimSun"/>
        </w:rPr>
      </w:pPr>
      <w:r>
        <w:rPr>
          <w:rFonts w:eastAsia="SimSun"/>
        </w:rPr>
        <w:t>NOTE 2:</w:t>
      </w:r>
      <w:r>
        <w:rPr>
          <w:rFonts w:eastAsia="SimSun"/>
        </w:rPr>
        <w:tab/>
        <w:t>Whether the calculation is performed at UE1, UE2, assistant UE A or any combination of them should be coordinated among them.</w:t>
      </w:r>
    </w:p>
    <w:p w14:paraId="50E82D61" w14:textId="6CA46940" w:rsidR="005B4900" w:rsidRDefault="001F671C" w:rsidP="005B4900">
      <w:pPr>
        <w:pStyle w:val="EditorsNote"/>
        <w:rPr>
          <w:rFonts w:eastAsia="SimSun"/>
        </w:rPr>
      </w:pPr>
      <w:r w:rsidRPr="00D76172">
        <w:rPr>
          <w:lang w:val="en-US" w:eastAsia="zh-CN"/>
        </w:rPr>
        <w:t>Editor</w:t>
      </w:r>
      <w:r>
        <w:rPr>
          <w:lang w:val="en-US" w:eastAsia="zh-CN"/>
        </w:rPr>
        <w:t>'</w:t>
      </w:r>
      <w:r w:rsidRPr="00D76172">
        <w:rPr>
          <w:lang w:val="en-US" w:eastAsia="zh-CN"/>
        </w:rPr>
        <w:t>s note:</w:t>
      </w:r>
      <w:r w:rsidR="005B4900">
        <w:rPr>
          <w:rFonts w:eastAsia="SimSun"/>
        </w:rPr>
        <w:tab/>
        <w:t>Whether there is any security concern of sharing the measurement data/result to the selected assistant UE is FFS, which will be evaluated by SA3.</w:t>
      </w:r>
    </w:p>
    <w:p w14:paraId="062DC8F8" w14:textId="77777777" w:rsidR="005B4900" w:rsidRDefault="005B4900" w:rsidP="005B4900">
      <w:pPr>
        <w:pStyle w:val="B1"/>
        <w:rPr>
          <w:rFonts w:eastAsia="SimSun"/>
        </w:rPr>
      </w:pPr>
      <w:r>
        <w:rPr>
          <w:rFonts w:eastAsia="SimSun"/>
        </w:rPr>
        <w:t>10.</w:t>
      </w:r>
      <w:r>
        <w:rPr>
          <w:rFonts w:eastAsia="SimSun"/>
        </w:rPr>
        <w:tab/>
        <w:t>UE1 responds with the Ranging/Sidelink positioning result.</w:t>
      </w:r>
    </w:p>
    <w:p w14:paraId="3DB4F9B4" w14:textId="6EDB1FEB" w:rsidR="00AE7317" w:rsidRPr="00DD01A3" w:rsidRDefault="00AE7317" w:rsidP="00AE7317">
      <w:pPr>
        <w:pStyle w:val="Heading3"/>
      </w:pPr>
      <w:bookmarkStart w:id="2390" w:name="_Toc104257798"/>
      <w:bookmarkStart w:id="2391" w:name="_Toc104257972"/>
      <w:bookmarkStart w:id="2392" w:name="_Toc104299521"/>
      <w:bookmarkStart w:id="2393" w:name="_Toc112768522"/>
      <w:bookmarkStart w:id="2394" w:name="_Toc112768808"/>
      <w:bookmarkStart w:id="2395" w:name="_Toc112769048"/>
      <w:bookmarkStart w:id="2396" w:name="_Toc112772485"/>
      <w:bookmarkStart w:id="2397" w:name="_Toc112864160"/>
      <w:bookmarkStart w:id="2398" w:name="_Toc112865302"/>
      <w:bookmarkStart w:id="2399" w:name="_Toc117042753"/>
      <w:bookmarkStart w:id="2400" w:name="_Toc125976133"/>
      <w:bookmarkStart w:id="2401" w:name="_Toc128725009"/>
      <w:r>
        <w:t>6.17.4</w:t>
      </w:r>
      <w:r>
        <w:tab/>
        <w:t>Impacts on services, entities, and interfaces</w:t>
      </w:r>
      <w:bookmarkEnd w:id="2390"/>
      <w:bookmarkEnd w:id="2391"/>
      <w:bookmarkEnd w:id="2392"/>
      <w:bookmarkEnd w:id="2393"/>
      <w:bookmarkEnd w:id="2394"/>
      <w:bookmarkEnd w:id="2395"/>
      <w:bookmarkEnd w:id="2396"/>
      <w:bookmarkEnd w:id="2397"/>
      <w:bookmarkEnd w:id="2398"/>
      <w:bookmarkEnd w:id="2399"/>
      <w:bookmarkEnd w:id="2400"/>
      <w:bookmarkEnd w:id="2401"/>
    </w:p>
    <w:p w14:paraId="62DC54F7" w14:textId="31C04C7D" w:rsidR="00AE7317" w:rsidRDefault="00AE7317" w:rsidP="00AE7317">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7FDF7BE5" w14:textId="77777777" w:rsidR="005B4900" w:rsidRDefault="005B4900" w:rsidP="005B4900">
      <w:pPr>
        <w:pStyle w:val="B1"/>
        <w:rPr>
          <w:rFonts w:eastAsia="DengXian"/>
        </w:rPr>
      </w:pPr>
      <w:r>
        <w:rPr>
          <w:rFonts w:eastAsia="DengXian"/>
        </w:rPr>
        <w:t>-</w:t>
      </w:r>
      <w:r>
        <w:rPr>
          <w:rFonts w:eastAsia="DengXian"/>
        </w:rPr>
        <w:tab/>
        <w:t>UE:</w:t>
      </w:r>
    </w:p>
    <w:p w14:paraId="2CBB1BDE" w14:textId="324EBC4C" w:rsidR="005B4900" w:rsidRDefault="005B4900" w:rsidP="005B4900">
      <w:pPr>
        <w:pStyle w:val="B2"/>
        <w:rPr>
          <w:rFonts w:eastAsia="DengXian"/>
        </w:rPr>
      </w:pPr>
      <w:r>
        <w:rPr>
          <w:rFonts w:eastAsia="DengXian"/>
        </w:rPr>
        <w:t>-</w:t>
      </w:r>
      <w:r>
        <w:rPr>
          <w:rFonts w:eastAsia="DengXian"/>
        </w:rPr>
        <w:tab/>
        <w:t xml:space="preserve">receives Ranging/Sidelink positioning request from is application layer, </w:t>
      </w:r>
      <w:r w:rsidR="007929CF">
        <w:rPr>
          <w:lang w:eastAsia="zh-CN"/>
        </w:rPr>
        <w:t>SL Positioning</w:t>
      </w:r>
      <w:r w:rsidR="007929CF" w:rsidRPr="00DF048C">
        <w:rPr>
          <w:lang w:eastAsia="zh-CN"/>
        </w:rPr>
        <w:t xml:space="preserve"> </w:t>
      </w:r>
      <w:r w:rsidR="007929CF">
        <w:rPr>
          <w:lang w:eastAsia="zh-CN"/>
        </w:rPr>
        <w:t>Client</w:t>
      </w:r>
      <w:r>
        <w:rPr>
          <w:rFonts w:eastAsia="DengXian"/>
        </w:rPr>
        <w:t xml:space="preserve"> UE or 5GC NF for Ranging/Sidelink positioning.</w:t>
      </w:r>
    </w:p>
    <w:p w14:paraId="38CA15FD" w14:textId="119A90F2" w:rsidR="005B4900" w:rsidRDefault="005B4900" w:rsidP="005B4900">
      <w:pPr>
        <w:pStyle w:val="B2"/>
        <w:rPr>
          <w:rFonts w:eastAsia="DengXian"/>
        </w:rPr>
      </w:pPr>
      <w:r>
        <w:rPr>
          <w:rFonts w:eastAsia="DengXian"/>
        </w:rPr>
        <w:t>-</w:t>
      </w:r>
      <w:r>
        <w:rPr>
          <w:rFonts w:eastAsia="DengXian"/>
        </w:rPr>
        <w:tab/>
        <w:t xml:space="preserve">sends Ranging/SL Positioning result to application layer, </w:t>
      </w:r>
      <w:r w:rsidR="007929CF">
        <w:rPr>
          <w:lang w:eastAsia="zh-CN"/>
        </w:rPr>
        <w:t>SL Positioning</w:t>
      </w:r>
      <w:r w:rsidR="007929CF" w:rsidRPr="00DF048C">
        <w:rPr>
          <w:lang w:eastAsia="zh-CN"/>
        </w:rPr>
        <w:t xml:space="preserve"> </w:t>
      </w:r>
      <w:r w:rsidR="007929CF">
        <w:rPr>
          <w:lang w:eastAsia="zh-CN"/>
        </w:rPr>
        <w:t>Client</w:t>
      </w:r>
      <w:r>
        <w:rPr>
          <w:rFonts w:eastAsia="DengXian"/>
        </w:rPr>
        <w:t xml:space="preserve"> UE or 5GC NF.</w:t>
      </w:r>
    </w:p>
    <w:p w14:paraId="2124025D" w14:textId="367EE97A" w:rsidR="005B4900" w:rsidRDefault="005B4900" w:rsidP="005B4900">
      <w:pPr>
        <w:pStyle w:val="B2"/>
        <w:rPr>
          <w:rFonts w:eastAsia="DengXian"/>
        </w:rPr>
      </w:pPr>
      <w:r>
        <w:rPr>
          <w:rFonts w:eastAsia="DengXian"/>
        </w:rPr>
        <w:t>-</w:t>
      </w:r>
      <w:r>
        <w:rPr>
          <w:rFonts w:eastAsia="DengXian"/>
        </w:rPr>
        <w:tab/>
        <w:t xml:space="preserve">broadcasts the Ranging/Sidelink positioning request, which includes an indication of </w:t>
      </w:r>
      <w:r w:rsidR="001F671C">
        <w:rPr>
          <w:rFonts w:eastAsia="DengXian"/>
        </w:rPr>
        <w:t>"</w:t>
      </w:r>
      <w:r>
        <w:rPr>
          <w:rFonts w:eastAsia="DengXian"/>
        </w:rPr>
        <w:t>assistant UE allowed</w:t>
      </w:r>
      <w:r w:rsidR="001F671C">
        <w:rPr>
          <w:rFonts w:eastAsia="DengXian"/>
        </w:rPr>
        <w:t>"</w:t>
      </w:r>
      <w:r>
        <w:rPr>
          <w:rFonts w:eastAsia="DengXian"/>
        </w:rPr>
        <w:t xml:space="preserve"> in addition to the other parameters.</w:t>
      </w:r>
    </w:p>
    <w:p w14:paraId="04C07675" w14:textId="1D4AAA9C" w:rsidR="005B4900" w:rsidRDefault="005B4900" w:rsidP="005B4900">
      <w:pPr>
        <w:pStyle w:val="B2"/>
        <w:rPr>
          <w:rFonts w:eastAsia="DengXian"/>
        </w:rPr>
      </w:pPr>
      <w:r>
        <w:rPr>
          <w:rFonts w:eastAsia="DengXian"/>
        </w:rPr>
        <w:t>-</w:t>
      </w:r>
      <w:r>
        <w:rPr>
          <w:rFonts w:eastAsia="DengXian"/>
        </w:rPr>
        <w:tab/>
        <w:t xml:space="preserve">handle Ranging/Sidelink positioning request, which includes an indication of </w:t>
      </w:r>
      <w:r w:rsidR="001F671C">
        <w:rPr>
          <w:rFonts w:eastAsia="DengXian"/>
        </w:rPr>
        <w:t>"</w:t>
      </w:r>
      <w:r>
        <w:rPr>
          <w:rFonts w:eastAsia="DengXian"/>
        </w:rPr>
        <w:t>assistant UE allowed</w:t>
      </w:r>
      <w:r w:rsidR="001F671C">
        <w:rPr>
          <w:rFonts w:eastAsia="DengXian"/>
        </w:rPr>
        <w:t>"</w:t>
      </w:r>
      <w:r>
        <w:rPr>
          <w:rFonts w:eastAsia="DengXian"/>
        </w:rPr>
        <w:t>.</w:t>
      </w:r>
    </w:p>
    <w:p w14:paraId="752D1804" w14:textId="36476B1C" w:rsidR="005B4900" w:rsidRDefault="005B4900" w:rsidP="005B4900">
      <w:pPr>
        <w:pStyle w:val="B2"/>
        <w:rPr>
          <w:rFonts w:eastAsia="DengXian"/>
        </w:rPr>
      </w:pPr>
      <w:r>
        <w:rPr>
          <w:rFonts w:eastAsia="DengXian"/>
        </w:rPr>
        <w:t>-</w:t>
      </w:r>
      <w:r>
        <w:rPr>
          <w:rFonts w:eastAsia="DengXian"/>
        </w:rPr>
        <w:tab/>
        <w:t>handle Ranging/Sidelink positioning request, which includes an assistant UE ID.</w:t>
      </w:r>
    </w:p>
    <w:p w14:paraId="22E47A22" w14:textId="20D9D3FD" w:rsidR="005B4900" w:rsidRDefault="005B4900" w:rsidP="005B4900">
      <w:pPr>
        <w:pStyle w:val="B1"/>
        <w:rPr>
          <w:rFonts w:eastAsia="DengXian"/>
        </w:rPr>
      </w:pPr>
      <w:r>
        <w:rPr>
          <w:rFonts w:eastAsia="DengXian"/>
        </w:rPr>
        <w:t>-</w:t>
      </w:r>
      <w:r>
        <w:rPr>
          <w:rFonts w:eastAsia="DengXian"/>
        </w:rPr>
        <w:tab/>
        <w:t>PC5: supports transmission of Ranging/SL Positioning service request and Ranging/SL Positioning result.</w:t>
      </w:r>
    </w:p>
    <w:p w14:paraId="4CF55E6D" w14:textId="4E73E3ED" w:rsidR="001E0E0E" w:rsidRPr="00DF048C" w:rsidRDefault="001E0E0E" w:rsidP="001E0E0E">
      <w:pPr>
        <w:pStyle w:val="Heading2"/>
        <w:rPr>
          <w:lang w:eastAsia="zh-CN"/>
        </w:rPr>
      </w:pPr>
      <w:bookmarkStart w:id="2402" w:name="_Toc104257799"/>
      <w:bookmarkStart w:id="2403" w:name="_Toc104257973"/>
      <w:bookmarkStart w:id="2404" w:name="_Toc104299522"/>
      <w:bookmarkStart w:id="2405" w:name="_Toc112768523"/>
      <w:bookmarkStart w:id="2406" w:name="_Toc112768809"/>
      <w:bookmarkStart w:id="2407" w:name="_Toc112769049"/>
      <w:bookmarkStart w:id="2408" w:name="_Toc112772486"/>
      <w:bookmarkStart w:id="2409" w:name="_Toc112864161"/>
      <w:bookmarkStart w:id="2410" w:name="_Toc112865303"/>
      <w:bookmarkStart w:id="2411" w:name="_Toc117042754"/>
      <w:bookmarkStart w:id="2412" w:name="_Toc125976134"/>
      <w:bookmarkStart w:id="2413" w:name="_Toc100781046"/>
      <w:bookmarkStart w:id="2414" w:name="_Toc100782271"/>
      <w:bookmarkStart w:id="2415" w:name="_Toc100782395"/>
      <w:bookmarkStart w:id="2416" w:name="_Toc100782524"/>
      <w:bookmarkStart w:id="2417" w:name="_Toc100782653"/>
      <w:bookmarkStart w:id="2418" w:name="_Toc128725010"/>
      <w:r w:rsidRPr="00DF048C">
        <w:lastRenderedPageBreak/>
        <w:t>6.</w:t>
      </w:r>
      <w:r>
        <w:rPr>
          <w:lang w:eastAsia="zh-CN"/>
        </w:rPr>
        <w:t>18</w:t>
      </w:r>
      <w:r w:rsidRPr="00DF048C">
        <w:tab/>
        <w:t>Solution #</w:t>
      </w:r>
      <w:r>
        <w:rPr>
          <w:rFonts w:eastAsia="SimSun"/>
          <w:lang w:eastAsia="zh-CN"/>
        </w:rPr>
        <w:t>18</w:t>
      </w:r>
      <w:r w:rsidRPr="00DF048C">
        <w:t xml:space="preserve">: </w:t>
      </w:r>
      <w:r>
        <w:t>Network triggered r</w:t>
      </w:r>
      <w:r w:rsidRPr="00DF048C">
        <w:t xml:space="preserve">anging </w:t>
      </w:r>
      <w:r>
        <w:t>device</w:t>
      </w:r>
      <w:r w:rsidRPr="00DF048C">
        <w:t xml:space="preserve"> </w:t>
      </w:r>
      <w:r>
        <w:t>discovery</w:t>
      </w:r>
      <w:bookmarkEnd w:id="2402"/>
      <w:bookmarkEnd w:id="2403"/>
      <w:bookmarkEnd w:id="2404"/>
      <w:bookmarkEnd w:id="2405"/>
      <w:bookmarkEnd w:id="2406"/>
      <w:bookmarkEnd w:id="2407"/>
      <w:bookmarkEnd w:id="2408"/>
      <w:bookmarkEnd w:id="2409"/>
      <w:bookmarkEnd w:id="2410"/>
      <w:bookmarkEnd w:id="2411"/>
      <w:bookmarkEnd w:id="2412"/>
      <w:bookmarkEnd w:id="2418"/>
    </w:p>
    <w:p w14:paraId="7C346132" w14:textId="0A6913FC" w:rsidR="001E0E0E" w:rsidRPr="00DF048C" w:rsidRDefault="001E0E0E" w:rsidP="001E0E0E">
      <w:pPr>
        <w:pStyle w:val="Heading3"/>
      </w:pPr>
      <w:bookmarkStart w:id="2419" w:name="_Toc104257800"/>
      <w:bookmarkStart w:id="2420" w:name="_Toc104257974"/>
      <w:bookmarkStart w:id="2421" w:name="_Toc104299523"/>
      <w:bookmarkStart w:id="2422" w:name="_Toc112768524"/>
      <w:bookmarkStart w:id="2423" w:name="_Toc112768810"/>
      <w:bookmarkStart w:id="2424" w:name="_Toc112769050"/>
      <w:bookmarkStart w:id="2425" w:name="_Toc112772487"/>
      <w:bookmarkStart w:id="2426" w:name="_Toc112864162"/>
      <w:bookmarkStart w:id="2427" w:name="_Toc112865304"/>
      <w:bookmarkStart w:id="2428" w:name="_Toc117042755"/>
      <w:bookmarkStart w:id="2429" w:name="_Toc125976135"/>
      <w:bookmarkStart w:id="2430" w:name="_Toc128725011"/>
      <w:r w:rsidRPr="00DF048C">
        <w:t>6.</w:t>
      </w:r>
      <w:r>
        <w:rPr>
          <w:lang w:eastAsia="zh-CN"/>
        </w:rPr>
        <w:t>18</w:t>
      </w:r>
      <w:r w:rsidRPr="00DF048C">
        <w:t>.1</w:t>
      </w:r>
      <w:r w:rsidRPr="00DF048C">
        <w:tab/>
        <w:t>Description</w:t>
      </w:r>
      <w:bookmarkEnd w:id="2419"/>
      <w:bookmarkEnd w:id="2420"/>
      <w:bookmarkEnd w:id="2421"/>
      <w:bookmarkEnd w:id="2422"/>
      <w:bookmarkEnd w:id="2423"/>
      <w:bookmarkEnd w:id="2424"/>
      <w:bookmarkEnd w:id="2425"/>
      <w:bookmarkEnd w:id="2426"/>
      <w:bookmarkEnd w:id="2427"/>
      <w:bookmarkEnd w:id="2428"/>
      <w:bookmarkEnd w:id="2429"/>
      <w:bookmarkEnd w:id="2430"/>
    </w:p>
    <w:p w14:paraId="0081C70F" w14:textId="77777777" w:rsidR="001E0E0E" w:rsidRDefault="001E0E0E" w:rsidP="001E0E0E">
      <w:pPr>
        <w:rPr>
          <w:rFonts w:eastAsia="DengXian"/>
          <w:lang w:eastAsia="zh-CN"/>
        </w:rPr>
      </w:pPr>
      <w:r>
        <w:rPr>
          <w:rFonts w:eastAsia="DengXian"/>
          <w:lang w:eastAsia="zh-CN"/>
        </w:rPr>
        <w:t>This solution is related to the KI#3</w:t>
      </w:r>
      <w:r w:rsidRPr="00286E4C">
        <w:rPr>
          <w:rFonts w:eastAsia="DengXian"/>
          <w:lang w:eastAsia="zh-CN"/>
        </w:rPr>
        <w:t>: Ranging/Sidelink Positioning device discovery</w:t>
      </w:r>
      <w:r>
        <w:rPr>
          <w:rFonts w:eastAsia="DengXian"/>
          <w:lang w:eastAsia="zh-CN"/>
        </w:rPr>
        <w:t xml:space="preserve"> and mainly focuses on the following sub-KI:</w:t>
      </w:r>
    </w:p>
    <w:p w14:paraId="0DBE42B9" w14:textId="08511297" w:rsidR="001E0E0E" w:rsidRPr="00BA413D" w:rsidRDefault="001E0E0E" w:rsidP="001E0E0E">
      <w:pPr>
        <w:pStyle w:val="B1"/>
        <w:rPr>
          <w:rFonts w:eastAsia="DengXian"/>
          <w:lang w:eastAsia="zh-CN"/>
        </w:rPr>
      </w:pPr>
      <w:r w:rsidRPr="00BA413D">
        <w:rPr>
          <w:rFonts w:eastAsia="DengXian" w:hint="eastAsia"/>
          <w:lang w:eastAsia="zh-CN"/>
        </w:rPr>
        <w:t>-</w:t>
      </w:r>
      <w:r w:rsidRPr="00BA413D">
        <w:rPr>
          <w:rFonts w:eastAsia="DengXian"/>
          <w:lang w:eastAsia="zh-CN"/>
        </w:rPr>
        <w:tab/>
      </w:r>
      <w:r w:rsidRPr="00286E4C">
        <w:rPr>
          <w:rFonts w:eastAsia="DengXian"/>
          <w:lang w:eastAsia="zh-CN"/>
        </w:rPr>
        <w:t>How Ranging/Sidelink Positioning devices</w:t>
      </w:r>
      <w:r w:rsidR="001F671C">
        <w:rPr>
          <w:rFonts w:eastAsia="DengXian"/>
          <w:lang w:eastAsia="zh-CN"/>
        </w:rPr>
        <w:t>'</w:t>
      </w:r>
      <w:r w:rsidRPr="00286E4C">
        <w:rPr>
          <w:rFonts w:eastAsia="DengXian"/>
          <w:lang w:eastAsia="zh-CN"/>
        </w:rPr>
        <w:t xml:space="preserve"> discovery is triggered at UE based on network instruction for the cases of in coverage, partial coverage and out of coverage?</w:t>
      </w:r>
    </w:p>
    <w:p w14:paraId="5712767E" w14:textId="77777777" w:rsidR="001E0E0E" w:rsidRDefault="001E0E0E" w:rsidP="001E0E0E">
      <w:pPr>
        <w:rPr>
          <w:rFonts w:eastAsia="DengXian"/>
          <w:lang w:eastAsia="zh-CN"/>
        </w:rPr>
      </w:pPr>
      <w:r>
        <w:rPr>
          <w:rFonts w:eastAsia="DengXian"/>
          <w:lang w:eastAsia="zh-CN"/>
        </w:rPr>
        <w:t xml:space="preserve">From the </w:t>
      </w:r>
      <w:r w:rsidRPr="00E15376">
        <w:rPr>
          <w:rFonts w:eastAsia="DengXian"/>
          <w:lang w:eastAsia="zh-CN"/>
        </w:rPr>
        <w:t>low power consumption</w:t>
      </w:r>
      <w:r>
        <w:rPr>
          <w:rFonts w:eastAsia="DengXian"/>
          <w:lang w:eastAsia="zh-CN"/>
        </w:rPr>
        <w:t xml:space="preserve"> consideration, the ranging devices constraint on the battery capability may not always perform the ranging device discovery and ranging measurement over the sidelink/PC5. No ranging service requirement for a long time may affect that the device turn off or de-activate the ranging device discovery and ranging measurement. If current the peer device (UE#2) has ranging requirement with UE#1, direct discovery over PC5 seems not work. In this regard, it is proposed to use the </w:t>
      </w:r>
      <w:r w:rsidRPr="00FA5CE8">
        <w:rPr>
          <w:rFonts w:eastAsia="DengXian"/>
          <w:lang w:eastAsia="zh-CN"/>
        </w:rPr>
        <w:t>Network triggered ranging service discovery</w:t>
      </w:r>
      <w:r>
        <w:rPr>
          <w:rFonts w:eastAsia="DengXian"/>
          <w:lang w:eastAsia="zh-CN"/>
        </w:rPr>
        <w:t xml:space="preserve"> to activate the peer UE device discovery procedure.</w:t>
      </w:r>
    </w:p>
    <w:p w14:paraId="7A58A975" w14:textId="0EC46FA4" w:rsidR="001E0E0E" w:rsidRDefault="001E0E0E" w:rsidP="001E0E0E">
      <w:pPr>
        <w:rPr>
          <w:rFonts w:eastAsia="DengXian"/>
          <w:lang w:eastAsia="zh-CN"/>
        </w:rPr>
      </w:pPr>
      <w:r>
        <w:rPr>
          <w:rFonts w:eastAsia="DengXian"/>
          <w:lang w:eastAsia="zh-CN"/>
        </w:rPr>
        <w:t>In this solution, for the n</w:t>
      </w:r>
      <w:r w:rsidRPr="0062209B">
        <w:rPr>
          <w:rFonts w:eastAsia="DengXian"/>
          <w:lang w:eastAsia="zh-CN"/>
        </w:rPr>
        <w:t>etwork triggered ranging device discovery</w:t>
      </w:r>
      <w:r>
        <w:rPr>
          <w:rFonts w:eastAsia="DengXian"/>
          <w:lang w:eastAsia="zh-CN"/>
        </w:rPr>
        <w:t>, as described in figure 6.</w:t>
      </w:r>
      <w:r w:rsidR="005B4900">
        <w:rPr>
          <w:rFonts w:eastAsia="DengXian"/>
          <w:lang w:eastAsia="zh-CN"/>
        </w:rPr>
        <w:t>18</w:t>
      </w:r>
      <w:r>
        <w:rPr>
          <w:rFonts w:eastAsia="DengXian"/>
          <w:lang w:eastAsia="zh-CN"/>
        </w:rPr>
        <w:t xml:space="preserve">.1-1, the UE#1 sends the ranging </w:t>
      </w:r>
      <w:r w:rsidRPr="0062209B">
        <w:rPr>
          <w:rFonts w:eastAsia="DengXian"/>
          <w:lang w:eastAsia="zh-CN"/>
        </w:rPr>
        <w:t>device discovery</w:t>
      </w:r>
      <w:r>
        <w:rPr>
          <w:rFonts w:eastAsia="DengXian"/>
          <w:lang w:eastAsia="zh-CN"/>
        </w:rPr>
        <w:t xml:space="preserve"> request to the network, then the network notifies that the UE#2 turns on or activate the ranging device discovery. After receiving the notification from the network, UE#2 initiates the ranging device discovery with UE#1.</w:t>
      </w:r>
    </w:p>
    <w:p w14:paraId="3669E265" w14:textId="77777777" w:rsidR="001E0E0E" w:rsidRDefault="001E0E0E" w:rsidP="001E0E0E">
      <w:pPr>
        <w:rPr>
          <w:rFonts w:eastAsia="DengXian"/>
          <w:lang w:eastAsia="zh-CN"/>
        </w:rPr>
      </w:pPr>
      <w:r>
        <w:rPr>
          <w:rFonts w:eastAsia="DengXian"/>
          <w:lang w:eastAsia="zh-CN"/>
        </w:rPr>
        <w:t>This solution has 2 alternatives as following:</w:t>
      </w:r>
    </w:p>
    <w:p w14:paraId="0A15CA94" w14:textId="77777777" w:rsidR="008E4C03" w:rsidRDefault="008E4C03" w:rsidP="008E4C03">
      <w:pPr>
        <w:pStyle w:val="B1"/>
        <w:rPr>
          <w:rFonts w:eastAsia="DengXian"/>
          <w:lang w:eastAsia="zh-CN"/>
        </w:rPr>
      </w:pPr>
      <w:r>
        <w:rPr>
          <w:rFonts w:eastAsia="DengXian"/>
          <w:lang w:eastAsia="zh-CN"/>
        </w:rPr>
        <w:t>-</w:t>
      </w:r>
      <w:r>
        <w:rPr>
          <w:rFonts w:eastAsia="DengXian"/>
          <w:lang w:eastAsia="zh-CN"/>
        </w:rPr>
        <w:tab/>
        <w:t>5GC based network triggered ranging device discovery.</w:t>
      </w:r>
    </w:p>
    <w:p w14:paraId="5B03B797" w14:textId="77777777" w:rsidR="008E4C03" w:rsidRDefault="008E4C03" w:rsidP="008E4C03">
      <w:pPr>
        <w:pStyle w:val="B1"/>
        <w:rPr>
          <w:rFonts w:eastAsia="DengXian"/>
          <w:lang w:eastAsia="zh-CN"/>
        </w:rPr>
      </w:pPr>
      <w:r>
        <w:rPr>
          <w:rFonts w:eastAsia="DengXian"/>
          <w:lang w:eastAsia="zh-CN"/>
        </w:rPr>
        <w:t>-</w:t>
      </w:r>
      <w:r>
        <w:rPr>
          <w:rFonts w:eastAsia="DengXian"/>
          <w:lang w:eastAsia="zh-CN"/>
        </w:rPr>
        <w:tab/>
        <w:t>Application layer-based Network triggered ranging device discovery.</w:t>
      </w:r>
    </w:p>
    <w:p w14:paraId="1E1FF985" w14:textId="010940B3" w:rsidR="001E0E0E" w:rsidRDefault="001E0E0E" w:rsidP="001E0E0E">
      <w:pPr>
        <w:rPr>
          <w:rFonts w:eastAsia="DengXian"/>
          <w:lang w:eastAsia="zh-CN"/>
        </w:rPr>
      </w:pPr>
      <w:r>
        <w:rPr>
          <w:rFonts w:eastAsia="DengXian"/>
          <w:lang w:eastAsia="zh-CN"/>
        </w:rPr>
        <w:t>For the 5GC</w:t>
      </w:r>
      <w:r w:rsidRPr="00FD7F1D">
        <w:rPr>
          <w:rFonts w:eastAsia="DengXian"/>
          <w:lang w:eastAsia="zh-CN"/>
        </w:rPr>
        <w:t>-based Network triggered ranging device discovery</w:t>
      </w:r>
      <w:r>
        <w:rPr>
          <w:rFonts w:eastAsia="DengXian"/>
          <w:lang w:eastAsia="zh-CN"/>
        </w:rPr>
        <w:t xml:space="preserve">, the above-mentioned procedure is performed over the </w:t>
      </w:r>
      <w:r w:rsidRPr="00FD7F1D">
        <w:rPr>
          <w:rFonts w:eastAsia="DengXian"/>
          <w:lang w:eastAsia="zh-CN"/>
        </w:rPr>
        <w:t>Control plane</w:t>
      </w:r>
      <w:r>
        <w:rPr>
          <w:rFonts w:eastAsia="DengXian"/>
          <w:lang w:eastAsia="zh-CN"/>
        </w:rPr>
        <w:t xml:space="preserve"> as descried in clause 6.</w:t>
      </w:r>
      <w:r w:rsidR="005B4900">
        <w:rPr>
          <w:rFonts w:eastAsia="DengXian"/>
          <w:lang w:eastAsia="zh-CN"/>
        </w:rPr>
        <w:t>18</w:t>
      </w:r>
      <w:r>
        <w:rPr>
          <w:rFonts w:eastAsia="DengXian"/>
          <w:lang w:eastAsia="zh-CN"/>
        </w:rPr>
        <w:t>.2 and this procedure is designed for UEs from same PLMN.</w:t>
      </w:r>
    </w:p>
    <w:p w14:paraId="59B27AB2" w14:textId="3C7E32B5" w:rsidR="001E0E0E" w:rsidRDefault="001E0E0E" w:rsidP="001E0E0E">
      <w:pPr>
        <w:rPr>
          <w:rFonts w:eastAsia="DengXian"/>
          <w:lang w:eastAsia="zh-CN"/>
        </w:rPr>
      </w:pPr>
      <w:r>
        <w:rPr>
          <w:rFonts w:eastAsia="DengXian"/>
          <w:lang w:eastAsia="zh-CN"/>
        </w:rPr>
        <w:t xml:space="preserve">For the </w:t>
      </w:r>
      <w:r w:rsidRPr="001F23FB">
        <w:rPr>
          <w:rFonts w:eastAsia="DengXian"/>
          <w:lang w:eastAsia="zh-CN"/>
        </w:rPr>
        <w:t>Application layer-based Network triggered ranging device discovery</w:t>
      </w:r>
      <w:r>
        <w:rPr>
          <w:rFonts w:eastAsia="DengXian"/>
          <w:lang w:eastAsia="zh-CN"/>
        </w:rPr>
        <w:t xml:space="preserve">, the </w:t>
      </w:r>
      <w:r w:rsidRPr="001F23FB">
        <w:rPr>
          <w:rFonts w:eastAsia="DengXian"/>
          <w:lang w:eastAsia="zh-CN"/>
        </w:rPr>
        <w:t>above-mentioned procedure is performed over the</w:t>
      </w:r>
      <w:r>
        <w:rPr>
          <w:rFonts w:eastAsia="DengXian"/>
          <w:lang w:eastAsia="zh-CN"/>
        </w:rPr>
        <w:t xml:space="preserve"> application layer as described in clause 6.</w:t>
      </w:r>
      <w:r w:rsidR="005B4900">
        <w:rPr>
          <w:rFonts w:eastAsia="DengXian"/>
          <w:lang w:eastAsia="zh-CN"/>
        </w:rPr>
        <w:t>18</w:t>
      </w:r>
      <w:r>
        <w:rPr>
          <w:rFonts w:eastAsia="DengXian"/>
          <w:lang w:eastAsia="zh-CN"/>
        </w:rPr>
        <w:t>.3, which may be not in the SA2 scope for some interactions. T</w:t>
      </w:r>
      <w:r w:rsidRPr="00886172">
        <w:rPr>
          <w:rFonts w:eastAsia="DengXian"/>
          <w:lang w:eastAsia="zh-CN"/>
        </w:rPr>
        <w:t xml:space="preserve">his procedure </w:t>
      </w:r>
      <w:r>
        <w:rPr>
          <w:rFonts w:eastAsia="DengXian"/>
          <w:lang w:eastAsia="zh-CN"/>
        </w:rPr>
        <w:t xml:space="preserve">can work </w:t>
      </w:r>
      <w:r w:rsidRPr="00886172">
        <w:rPr>
          <w:rFonts w:eastAsia="DengXian"/>
          <w:lang w:eastAsia="zh-CN"/>
        </w:rPr>
        <w:t xml:space="preserve">for UEs from </w:t>
      </w:r>
      <w:r>
        <w:rPr>
          <w:rFonts w:eastAsia="DengXian"/>
          <w:lang w:eastAsia="zh-CN"/>
        </w:rPr>
        <w:t>different</w:t>
      </w:r>
      <w:r w:rsidRPr="00886172">
        <w:rPr>
          <w:rFonts w:eastAsia="DengXian"/>
          <w:lang w:eastAsia="zh-CN"/>
        </w:rPr>
        <w:t xml:space="preserve"> PLMN.</w:t>
      </w:r>
    </w:p>
    <w:p w14:paraId="2F19F79A" w14:textId="77777777" w:rsidR="001E0E0E" w:rsidRDefault="001E0E0E" w:rsidP="005B4900">
      <w:pPr>
        <w:pStyle w:val="TH"/>
      </w:pPr>
      <w:r>
        <w:object w:dxaOrig="6915" w:dyaOrig="4035" w14:anchorId="4F17C338">
          <v:shape id="_x0000_i1064" type="#_x0000_t75" style="width:310.4pt;height:179.3pt" o:ole="">
            <v:imagedata r:id="rId87" o:title=""/>
          </v:shape>
          <o:OLEObject Type="Embed" ProgID="Visio.Drawing.15" ShapeID="_x0000_i1064" DrawAspect="Content" ObjectID="_1739339808" r:id="rId88"/>
        </w:object>
      </w:r>
    </w:p>
    <w:p w14:paraId="123C88DE" w14:textId="570E64A3" w:rsidR="001E0E0E" w:rsidRPr="001F23FB" w:rsidRDefault="001E0E0E" w:rsidP="001E0E0E">
      <w:pPr>
        <w:pStyle w:val="TF"/>
        <w:rPr>
          <w:rFonts w:eastAsia="DengXian"/>
          <w:lang w:eastAsia="zh-CN"/>
        </w:rPr>
      </w:pPr>
      <w:r w:rsidRPr="00DF048C">
        <w:t xml:space="preserve">Figure </w:t>
      </w:r>
      <w:r w:rsidRPr="00073784">
        <w:t>6.</w:t>
      </w:r>
      <w:r>
        <w:t>18</w:t>
      </w:r>
      <w:r w:rsidRPr="00073784">
        <w:t>.1-1</w:t>
      </w:r>
      <w:r w:rsidRPr="00DF048C">
        <w:t xml:space="preserve">: </w:t>
      </w:r>
      <w:r w:rsidRPr="00DF048C">
        <w:rPr>
          <w:lang w:eastAsia="zh-CN"/>
        </w:rPr>
        <w:t>High-level procedure</w:t>
      </w:r>
      <w:r>
        <w:rPr>
          <w:lang w:eastAsia="zh-CN"/>
        </w:rPr>
        <w:t xml:space="preserve"> for </w:t>
      </w:r>
      <w:r w:rsidRPr="00D6040A">
        <w:rPr>
          <w:lang w:eastAsia="zh-CN"/>
        </w:rPr>
        <w:t>Network triggered ranging device discovery</w:t>
      </w:r>
    </w:p>
    <w:p w14:paraId="375B6FC9" w14:textId="2EC005E1" w:rsidR="001E0E0E" w:rsidRDefault="001E0E0E" w:rsidP="001E0E0E">
      <w:pPr>
        <w:pStyle w:val="Heading3"/>
      </w:pPr>
      <w:bookmarkStart w:id="2431" w:name="_Toc104257801"/>
      <w:bookmarkStart w:id="2432" w:name="_Toc104257975"/>
      <w:bookmarkStart w:id="2433" w:name="_Toc104299524"/>
      <w:bookmarkStart w:id="2434" w:name="_Toc112768525"/>
      <w:bookmarkStart w:id="2435" w:name="_Toc112768811"/>
      <w:bookmarkStart w:id="2436" w:name="_Toc112769051"/>
      <w:bookmarkStart w:id="2437" w:name="_Toc112772488"/>
      <w:bookmarkStart w:id="2438" w:name="_Toc112864163"/>
      <w:bookmarkStart w:id="2439" w:name="_Toc112865305"/>
      <w:bookmarkStart w:id="2440" w:name="_Toc117042756"/>
      <w:bookmarkStart w:id="2441" w:name="_Toc125976136"/>
      <w:bookmarkStart w:id="2442" w:name="_Toc128725012"/>
      <w:r w:rsidRPr="00DF048C">
        <w:t>6.</w:t>
      </w:r>
      <w:r>
        <w:t>18</w:t>
      </w:r>
      <w:r w:rsidRPr="00DF048C">
        <w:t>.2</w:t>
      </w:r>
      <w:r w:rsidRPr="00DF048C">
        <w:tab/>
      </w:r>
      <w:r w:rsidRPr="001F23FB">
        <w:t>Control plane-based Network triggered ranging device discovery</w:t>
      </w:r>
      <w:bookmarkEnd w:id="2431"/>
      <w:bookmarkEnd w:id="2432"/>
      <w:bookmarkEnd w:id="2433"/>
      <w:bookmarkEnd w:id="2434"/>
      <w:bookmarkEnd w:id="2435"/>
      <w:bookmarkEnd w:id="2436"/>
      <w:bookmarkEnd w:id="2437"/>
      <w:bookmarkEnd w:id="2438"/>
      <w:bookmarkEnd w:id="2439"/>
      <w:bookmarkEnd w:id="2440"/>
      <w:bookmarkEnd w:id="2441"/>
      <w:bookmarkEnd w:id="2442"/>
    </w:p>
    <w:p w14:paraId="49DC4244" w14:textId="087F4251" w:rsidR="001E0E0E" w:rsidRDefault="001E0E0E" w:rsidP="001E0E0E">
      <w:pPr>
        <w:pStyle w:val="Heading4"/>
        <w:rPr>
          <w:lang w:eastAsia="zh-CN"/>
        </w:rPr>
      </w:pPr>
      <w:bookmarkStart w:id="2443" w:name="_Toc104299525"/>
      <w:bookmarkStart w:id="2444" w:name="_Toc112768526"/>
      <w:bookmarkStart w:id="2445" w:name="_Toc112768812"/>
      <w:bookmarkStart w:id="2446" w:name="_Toc112769052"/>
      <w:bookmarkStart w:id="2447" w:name="_Toc112772489"/>
      <w:bookmarkStart w:id="2448" w:name="_Toc112864164"/>
      <w:bookmarkStart w:id="2449" w:name="_Toc112865306"/>
      <w:bookmarkStart w:id="2450" w:name="_Toc125976137"/>
      <w:bookmarkStart w:id="2451" w:name="_Toc128725013"/>
      <w:r>
        <w:rPr>
          <w:lang w:eastAsia="zh-CN"/>
        </w:rPr>
        <w:t>6.18.2.1</w:t>
      </w:r>
      <w:r>
        <w:rPr>
          <w:lang w:eastAsia="zh-CN"/>
        </w:rPr>
        <w:tab/>
      </w:r>
      <w:r>
        <w:rPr>
          <w:rFonts w:hint="eastAsia"/>
          <w:lang w:eastAsia="zh-CN"/>
        </w:rPr>
        <w:t>G</w:t>
      </w:r>
      <w:r>
        <w:rPr>
          <w:lang w:eastAsia="zh-CN"/>
        </w:rPr>
        <w:t>eneral</w:t>
      </w:r>
      <w:bookmarkEnd w:id="2443"/>
      <w:bookmarkEnd w:id="2444"/>
      <w:bookmarkEnd w:id="2445"/>
      <w:bookmarkEnd w:id="2446"/>
      <w:bookmarkEnd w:id="2447"/>
      <w:bookmarkEnd w:id="2448"/>
      <w:bookmarkEnd w:id="2449"/>
      <w:bookmarkEnd w:id="2450"/>
      <w:bookmarkEnd w:id="2451"/>
    </w:p>
    <w:p w14:paraId="21E71926" w14:textId="77777777" w:rsidR="001E0E0E" w:rsidRDefault="001E0E0E" w:rsidP="001E0E0E">
      <w:pPr>
        <w:rPr>
          <w:rFonts w:eastAsia="DengXian"/>
          <w:lang w:eastAsia="zh-CN"/>
        </w:rPr>
      </w:pPr>
      <w:r w:rsidRPr="00AF2B10">
        <w:rPr>
          <w:rFonts w:eastAsia="DengXian"/>
          <w:lang w:eastAsia="zh-CN"/>
        </w:rPr>
        <w:t>For the Control plane-based Network triggered ranging device discovery</w:t>
      </w:r>
      <w:r>
        <w:rPr>
          <w:rFonts w:eastAsia="DengXian"/>
          <w:lang w:eastAsia="zh-CN"/>
        </w:rPr>
        <w:t>, this solution provides to 2 procedures as following:</w:t>
      </w:r>
    </w:p>
    <w:p w14:paraId="39BC969B" w14:textId="12B5485E" w:rsidR="001E0E0E" w:rsidRDefault="001E0E0E" w:rsidP="001E0E0E">
      <w:pPr>
        <w:pStyle w:val="B1"/>
        <w:rPr>
          <w:rFonts w:eastAsia="DengXian"/>
          <w:lang w:eastAsia="zh-CN"/>
        </w:rPr>
      </w:pPr>
      <w:r w:rsidRPr="00AF2B10">
        <w:rPr>
          <w:rFonts w:eastAsia="DengXian" w:hint="eastAsia"/>
          <w:lang w:eastAsia="zh-CN"/>
        </w:rPr>
        <w:t>-</w:t>
      </w:r>
      <w:r w:rsidRPr="00AF2B10">
        <w:rPr>
          <w:rFonts w:eastAsia="DengXian"/>
          <w:lang w:eastAsia="zh-CN"/>
        </w:rPr>
        <w:tab/>
        <w:t>One</w:t>
      </w:r>
      <w:r>
        <w:rPr>
          <w:rFonts w:eastAsia="DengXian"/>
          <w:lang w:eastAsia="zh-CN"/>
        </w:rPr>
        <w:t>-</w:t>
      </w:r>
      <w:r w:rsidRPr="00AF2B10">
        <w:rPr>
          <w:rFonts w:eastAsia="DengXian"/>
          <w:lang w:eastAsia="zh-CN"/>
        </w:rPr>
        <w:t>shot Control plane-based Network triggered ranging device discovery</w:t>
      </w:r>
      <w:r>
        <w:rPr>
          <w:rFonts w:eastAsia="DengXian"/>
          <w:lang w:eastAsia="zh-CN"/>
        </w:rPr>
        <w:t xml:space="preserve"> procedure</w:t>
      </w:r>
      <w:r w:rsidR="005B4900">
        <w:rPr>
          <w:rFonts w:eastAsia="DengXian"/>
          <w:lang w:eastAsia="zh-CN"/>
        </w:rPr>
        <w:t>.</w:t>
      </w:r>
    </w:p>
    <w:p w14:paraId="12EA7CF2" w14:textId="05AD0F36" w:rsidR="001E0E0E" w:rsidRDefault="001E0E0E" w:rsidP="001E0E0E">
      <w:pPr>
        <w:pStyle w:val="B1"/>
        <w:rPr>
          <w:rFonts w:eastAsia="DengXian"/>
          <w:lang w:eastAsia="zh-CN"/>
        </w:rPr>
      </w:pPr>
      <w:r>
        <w:rPr>
          <w:rFonts w:eastAsia="DengXian" w:hint="eastAsia"/>
          <w:lang w:eastAsia="zh-CN"/>
        </w:rPr>
        <w:lastRenderedPageBreak/>
        <w:t>-</w:t>
      </w:r>
      <w:r>
        <w:rPr>
          <w:rFonts w:eastAsia="DengXian"/>
          <w:lang w:eastAsia="zh-CN"/>
        </w:rPr>
        <w:tab/>
        <w:t xml:space="preserve">Deferred </w:t>
      </w:r>
      <w:r w:rsidRPr="00AF2B10">
        <w:rPr>
          <w:rFonts w:eastAsia="DengXian"/>
          <w:lang w:eastAsia="zh-CN"/>
        </w:rPr>
        <w:t>Control plane-based Network triggered ranging device discovery</w:t>
      </w:r>
      <w:r w:rsidRPr="00353661">
        <w:rPr>
          <w:rFonts w:eastAsia="DengXian"/>
          <w:lang w:eastAsia="zh-CN"/>
        </w:rPr>
        <w:t xml:space="preserve"> procedure</w:t>
      </w:r>
      <w:r w:rsidR="005B4900">
        <w:rPr>
          <w:rFonts w:eastAsia="DengXian"/>
          <w:lang w:eastAsia="zh-CN"/>
        </w:rPr>
        <w:t>.</w:t>
      </w:r>
    </w:p>
    <w:p w14:paraId="48C81213" w14:textId="77777777" w:rsidR="001E0E0E" w:rsidRDefault="001E0E0E" w:rsidP="00791807">
      <w:pPr>
        <w:rPr>
          <w:rFonts w:eastAsia="DengXian"/>
          <w:lang w:eastAsia="zh-CN"/>
        </w:rPr>
      </w:pPr>
      <w:r w:rsidRPr="00791807">
        <w:rPr>
          <w:rFonts w:eastAsia="DengXian"/>
        </w:rPr>
        <w:t>For the one-shot procedure, the network notifies that the UE#2 activates the ranging procedure after receiving request from the UE#1, the proximity is determined by UE#1.</w:t>
      </w:r>
    </w:p>
    <w:p w14:paraId="3E6A4BA7" w14:textId="77777777" w:rsidR="001E0E0E" w:rsidRDefault="001E0E0E" w:rsidP="00791807">
      <w:pPr>
        <w:rPr>
          <w:rFonts w:eastAsia="DengXian"/>
          <w:lang w:eastAsia="zh-CN"/>
        </w:rPr>
      </w:pPr>
      <w:r w:rsidRPr="00791807">
        <w:rPr>
          <w:rFonts w:eastAsia="DengXian"/>
        </w:rPr>
        <w:t>For the Deferred procedure, the UE#1 may subscribe to the network to monitor the proximity between UE#1 and UE#2, once the proximity is determined, the network notifies that the UE#1 and UE#2 activate the ranging device discovery.</w:t>
      </w:r>
    </w:p>
    <w:p w14:paraId="0EE51CF6" w14:textId="250326E1" w:rsidR="001E0E0E" w:rsidRPr="00AF2B10" w:rsidRDefault="001E0E0E" w:rsidP="001E0E0E">
      <w:pPr>
        <w:pStyle w:val="Heading4"/>
        <w:rPr>
          <w:rFonts w:eastAsia="Yu Mincho"/>
        </w:rPr>
      </w:pPr>
      <w:bookmarkStart w:id="2452" w:name="_Toc104299526"/>
      <w:bookmarkStart w:id="2453" w:name="_Toc112768527"/>
      <w:bookmarkStart w:id="2454" w:name="_Toc112768813"/>
      <w:bookmarkStart w:id="2455" w:name="_Toc112769053"/>
      <w:bookmarkStart w:id="2456" w:name="_Toc112772490"/>
      <w:bookmarkStart w:id="2457" w:name="_Toc112864165"/>
      <w:bookmarkStart w:id="2458" w:name="_Toc112865307"/>
      <w:bookmarkStart w:id="2459" w:name="_Toc125976138"/>
      <w:bookmarkStart w:id="2460" w:name="_Toc128725014"/>
      <w:r w:rsidRPr="00DF048C">
        <w:t>6.</w:t>
      </w:r>
      <w:r>
        <w:t>18</w:t>
      </w:r>
      <w:r w:rsidRPr="00DF048C">
        <w:t>.2</w:t>
      </w:r>
      <w:r>
        <w:t>.2</w:t>
      </w:r>
      <w:r w:rsidRPr="00DF048C">
        <w:tab/>
      </w:r>
      <w:r w:rsidRPr="00C15F6D">
        <w:t xml:space="preserve">One-shot </w:t>
      </w:r>
      <w:r w:rsidRPr="001F23FB">
        <w:t>Control plane-based Network triggered ranging device discovery</w:t>
      </w:r>
      <w:bookmarkEnd w:id="2452"/>
      <w:bookmarkEnd w:id="2453"/>
      <w:bookmarkEnd w:id="2454"/>
      <w:bookmarkEnd w:id="2455"/>
      <w:bookmarkEnd w:id="2456"/>
      <w:bookmarkEnd w:id="2457"/>
      <w:bookmarkEnd w:id="2458"/>
      <w:bookmarkEnd w:id="2459"/>
      <w:bookmarkEnd w:id="2460"/>
    </w:p>
    <w:p w14:paraId="0694D44D" w14:textId="77777777" w:rsidR="001E0E0E" w:rsidRPr="00DF048C" w:rsidRDefault="001E0E0E" w:rsidP="001E0E0E">
      <w:pPr>
        <w:pStyle w:val="TH"/>
        <w:rPr>
          <w:rFonts w:eastAsia="Yu Mincho"/>
        </w:rPr>
      </w:pPr>
      <w:r>
        <w:object w:dxaOrig="10020" w:dyaOrig="5956" w14:anchorId="5DA913D5">
          <v:shape id="_x0000_i1065" type="#_x0000_t75" style="width:482.25pt;height:287.3pt" o:ole="">
            <v:imagedata r:id="rId89" o:title=""/>
          </v:shape>
          <o:OLEObject Type="Embed" ProgID="Visio.Drawing.15" ShapeID="_x0000_i1065" DrawAspect="Content" ObjectID="_1739339809" r:id="rId90"/>
        </w:object>
      </w:r>
    </w:p>
    <w:p w14:paraId="16A133AA" w14:textId="6E1EDCC0" w:rsidR="001E0E0E" w:rsidRPr="00DF048C" w:rsidRDefault="001E0E0E" w:rsidP="001E0E0E">
      <w:pPr>
        <w:pStyle w:val="TF"/>
      </w:pPr>
      <w:r w:rsidRPr="00DF048C">
        <w:t>Figure 6.</w:t>
      </w:r>
      <w:r>
        <w:t>18</w:t>
      </w:r>
      <w:r w:rsidRPr="00DF048C">
        <w:rPr>
          <w:rFonts w:eastAsia="SimSun"/>
          <w:lang w:eastAsia="zh-CN"/>
        </w:rPr>
        <w:t>.2</w:t>
      </w:r>
      <w:r>
        <w:rPr>
          <w:rFonts w:eastAsia="SimSun"/>
          <w:lang w:eastAsia="zh-CN"/>
        </w:rPr>
        <w:t>.2</w:t>
      </w:r>
      <w:r w:rsidRPr="00DF048C">
        <w:rPr>
          <w:rFonts w:eastAsia="SimSun"/>
          <w:lang w:eastAsia="zh-CN"/>
        </w:rPr>
        <w:t>-</w:t>
      </w:r>
      <w:r w:rsidRPr="00DF048C">
        <w:t xml:space="preserve">1: </w:t>
      </w:r>
      <w:r w:rsidRPr="00C15F6D">
        <w:t xml:space="preserve">One-shot </w:t>
      </w:r>
      <w:r w:rsidRPr="00AA60FE">
        <w:rPr>
          <w:lang w:eastAsia="zh-CN"/>
        </w:rPr>
        <w:t>Control plane-based Network triggered ranging device discovery</w:t>
      </w:r>
      <w:r>
        <w:rPr>
          <w:lang w:eastAsia="zh-CN"/>
        </w:rPr>
        <w:t xml:space="preserve"> procedure</w:t>
      </w:r>
    </w:p>
    <w:p w14:paraId="4147C23F" w14:textId="77777777" w:rsidR="001E0E0E" w:rsidRDefault="001E0E0E" w:rsidP="001E0E0E">
      <w:pPr>
        <w:pStyle w:val="B1"/>
        <w:rPr>
          <w:lang w:eastAsia="zh-CN"/>
        </w:rPr>
      </w:pPr>
      <w:r>
        <w:rPr>
          <w:lang w:eastAsia="zh-CN"/>
        </w:rPr>
        <w:t>1.</w:t>
      </w:r>
      <w:r>
        <w:rPr>
          <w:lang w:eastAsia="zh-CN"/>
        </w:rPr>
        <w:tab/>
        <w:t xml:space="preserve">UE#1 sends a Ranging device discovery request to the AMF to invoke the </w:t>
      </w:r>
      <w:r w:rsidRPr="00A54CEA">
        <w:rPr>
          <w:lang w:eastAsia="zh-CN"/>
        </w:rPr>
        <w:t>Network triggered ranging device discovery procedure</w:t>
      </w:r>
      <w:r>
        <w:rPr>
          <w:lang w:eastAsia="zh-CN"/>
        </w:rPr>
        <w:t xml:space="preserve"> for activating/turning on the ranging discovery of UE#2, the </w:t>
      </w:r>
      <w:r w:rsidRPr="00A54CEA">
        <w:rPr>
          <w:lang w:eastAsia="zh-CN"/>
        </w:rPr>
        <w:t>Ranging device discovery request</w:t>
      </w:r>
      <w:r>
        <w:rPr>
          <w:lang w:eastAsia="zh-CN"/>
        </w:rPr>
        <w:t xml:space="preserve"> is transferred via the UL NAS transport message including the UE#2 ID and indication of one-shot procedure or deferred procedure.</w:t>
      </w:r>
    </w:p>
    <w:p w14:paraId="78F3BB48"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UE#1 is authorized to trigger the UE#2 to activate the ranging service.</w:t>
      </w:r>
    </w:p>
    <w:p w14:paraId="3964B58A" w14:textId="77777777" w:rsidR="001E0E0E" w:rsidRPr="00BA413D" w:rsidRDefault="001E0E0E" w:rsidP="001E0E0E">
      <w:pPr>
        <w:pStyle w:val="B1"/>
        <w:rPr>
          <w:rFonts w:eastAsia="DengXian"/>
          <w:lang w:eastAsia="zh-CN"/>
        </w:rPr>
      </w:pPr>
      <w:r w:rsidRPr="00BA413D">
        <w:rPr>
          <w:rFonts w:eastAsia="DengXian" w:hint="eastAsia"/>
          <w:lang w:eastAsia="zh-CN"/>
        </w:rPr>
        <w:t>3</w:t>
      </w:r>
      <w:r w:rsidRPr="00BA413D">
        <w:rPr>
          <w:rFonts w:eastAsia="DengXian"/>
          <w:lang w:eastAsia="zh-CN"/>
        </w:rPr>
        <w:t>.</w:t>
      </w:r>
      <w:r w:rsidRPr="00BA413D">
        <w:rPr>
          <w:rFonts w:eastAsia="DengXian"/>
          <w:lang w:eastAsia="zh-CN"/>
        </w:rPr>
        <w:tab/>
        <w:t>If authorized in step2, the AMF selects a LMF supporting Network assistant ranging/sidelink positioning procedure.</w:t>
      </w:r>
    </w:p>
    <w:p w14:paraId="679536B0" w14:textId="77777777" w:rsidR="001E0E0E" w:rsidRDefault="001E0E0E" w:rsidP="001E0E0E">
      <w:pPr>
        <w:pStyle w:val="B1"/>
        <w:rPr>
          <w:rFonts w:eastAsia="DengXian"/>
          <w:lang w:eastAsia="zh-CN"/>
        </w:rPr>
      </w:pPr>
      <w:r w:rsidRPr="00BA413D">
        <w:rPr>
          <w:rFonts w:eastAsia="DengXian"/>
          <w:lang w:eastAsia="zh-CN"/>
        </w:rPr>
        <w:t>4.</w:t>
      </w:r>
      <w:r w:rsidRPr="00BA413D">
        <w:rPr>
          <w:rFonts w:eastAsia="DengXian"/>
          <w:lang w:eastAsia="zh-CN"/>
        </w:rPr>
        <w:tab/>
        <w:t xml:space="preserve">AMF send the </w:t>
      </w:r>
      <w:r w:rsidRPr="00BF130B">
        <w:rPr>
          <w:rFonts w:eastAsia="DengXian"/>
          <w:lang w:eastAsia="zh-CN"/>
        </w:rPr>
        <w:t>Ranging device discovery request</w:t>
      </w:r>
      <w:r>
        <w:rPr>
          <w:rFonts w:eastAsia="DengXian"/>
          <w:lang w:eastAsia="zh-CN"/>
        </w:rPr>
        <w:t xml:space="preserve"> to the selected LMF along with the UE#2 ID</w:t>
      </w:r>
      <w:r w:rsidRPr="00E61DE5">
        <w:t xml:space="preserve"> </w:t>
      </w:r>
      <w:r w:rsidRPr="00E61DE5">
        <w:rPr>
          <w:rFonts w:eastAsia="DengXian"/>
          <w:lang w:eastAsia="zh-CN"/>
        </w:rPr>
        <w:t>and indication of one</w:t>
      </w:r>
      <w:r>
        <w:rPr>
          <w:rFonts w:eastAsia="DengXian"/>
          <w:lang w:eastAsia="zh-CN"/>
        </w:rPr>
        <w:t>-</w:t>
      </w:r>
      <w:r w:rsidRPr="00E61DE5">
        <w:rPr>
          <w:rFonts w:eastAsia="DengXian"/>
          <w:lang w:eastAsia="zh-CN"/>
        </w:rPr>
        <w:t>shot procedure or deferred procedure</w:t>
      </w:r>
      <w:r>
        <w:rPr>
          <w:rFonts w:eastAsia="DengXian"/>
          <w:lang w:eastAsia="zh-CN"/>
        </w:rPr>
        <w:t>.</w:t>
      </w:r>
    </w:p>
    <w:p w14:paraId="625FE9AF" w14:textId="16AA1F27" w:rsidR="001E0E0E" w:rsidRPr="00BA413D" w:rsidRDefault="001E0E0E" w:rsidP="001E0E0E">
      <w:pPr>
        <w:pStyle w:val="B1"/>
        <w:rPr>
          <w:rFonts w:eastAsia="DengXian"/>
          <w:lang w:eastAsia="zh-CN"/>
        </w:rPr>
      </w:pPr>
      <w:r w:rsidRPr="00BA413D">
        <w:rPr>
          <w:rFonts w:eastAsia="DengXian"/>
          <w:lang w:eastAsia="zh-CN"/>
        </w:rPr>
        <w:t>5.</w:t>
      </w:r>
      <w:r w:rsidRPr="00BA413D">
        <w:rPr>
          <w:rFonts w:eastAsia="DengXian"/>
          <w:lang w:eastAsia="zh-CN"/>
        </w:rPr>
        <w:tab/>
        <w:t>After receiving above request from the AMF, LMF may determine the role(announcer/monitor) of UE#1 and UE#2 in ranging device discovery. And then the LMF sends a Ranging device activation request including the role of UE#2 and UE#1 ID.</w:t>
      </w:r>
      <w:r>
        <w:rPr>
          <w:rFonts w:eastAsia="DengXian"/>
          <w:lang w:eastAsia="zh-CN"/>
        </w:rPr>
        <w:t xml:space="preserve"> LMF determine </w:t>
      </w:r>
      <w:r w:rsidRPr="00E61DE5">
        <w:rPr>
          <w:rFonts w:eastAsia="DengXian"/>
          <w:lang w:eastAsia="zh-CN"/>
        </w:rPr>
        <w:t>one-shot procedure</w:t>
      </w:r>
      <w:r>
        <w:rPr>
          <w:rFonts w:eastAsia="DengXian"/>
          <w:lang w:eastAsia="zh-CN"/>
        </w:rPr>
        <w:t xml:space="preserve"> in the next steps</w:t>
      </w:r>
      <w:r w:rsidRPr="00E61DE5">
        <w:rPr>
          <w:rFonts w:eastAsia="DengXian"/>
          <w:lang w:eastAsia="zh-CN"/>
        </w:rPr>
        <w:t xml:space="preserve"> or deferred procedure</w:t>
      </w:r>
      <w:r>
        <w:rPr>
          <w:rFonts w:eastAsia="DengXian"/>
          <w:lang w:eastAsia="zh-CN"/>
        </w:rPr>
        <w:t xml:space="preserve"> as in clause </w:t>
      </w:r>
      <w:r w:rsidRPr="00E61DE5">
        <w:rPr>
          <w:rFonts w:eastAsia="DengXian"/>
          <w:lang w:eastAsia="zh-CN"/>
        </w:rPr>
        <w:t>6.</w:t>
      </w:r>
      <w:r w:rsidR="00F44968">
        <w:rPr>
          <w:rFonts w:eastAsia="DengXian"/>
          <w:lang w:eastAsia="zh-CN"/>
        </w:rPr>
        <w:t>18</w:t>
      </w:r>
      <w:r w:rsidRPr="00E61DE5">
        <w:rPr>
          <w:rFonts w:eastAsia="DengXian"/>
          <w:lang w:eastAsia="zh-CN"/>
        </w:rPr>
        <w:t>.2.3</w:t>
      </w:r>
      <w:r>
        <w:rPr>
          <w:rFonts w:eastAsia="DengXian"/>
          <w:lang w:eastAsia="zh-CN"/>
        </w:rPr>
        <w:t xml:space="preserve"> based on the indication in above request.</w:t>
      </w:r>
    </w:p>
    <w:p w14:paraId="1494C00F" w14:textId="77777777" w:rsidR="001E0E0E" w:rsidRDefault="001E0E0E" w:rsidP="001E0E0E">
      <w:pPr>
        <w:pStyle w:val="B1"/>
        <w:rPr>
          <w:rFonts w:eastAsia="DengXian"/>
          <w:lang w:eastAsia="zh-CN"/>
        </w:rPr>
      </w:pPr>
      <w:r w:rsidRPr="00BA413D">
        <w:rPr>
          <w:rFonts w:eastAsia="DengXian" w:hint="eastAsia"/>
          <w:lang w:eastAsia="zh-CN"/>
        </w:rPr>
        <w:t>6</w:t>
      </w:r>
      <w:r w:rsidRPr="00BA413D">
        <w:rPr>
          <w:rFonts w:eastAsia="DengXian"/>
          <w:lang w:eastAsia="zh-CN"/>
        </w:rPr>
        <w:t>.</w:t>
      </w:r>
      <w:r w:rsidRPr="00BA413D">
        <w:rPr>
          <w:rFonts w:eastAsia="DengXian"/>
          <w:lang w:eastAsia="zh-CN"/>
        </w:rPr>
        <w:tab/>
        <w:t xml:space="preserve">UE#2 determine to activate the </w:t>
      </w:r>
      <w:r w:rsidRPr="00BE0A1C">
        <w:rPr>
          <w:rFonts w:eastAsia="DengXian"/>
          <w:lang w:eastAsia="zh-CN"/>
        </w:rPr>
        <w:t>ranging device discovery</w:t>
      </w:r>
      <w:r>
        <w:rPr>
          <w:rFonts w:eastAsia="DengXian"/>
          <w:lang w:eastAsia="zh-CN"/>
        </w:rPr>
        <w:t xml:space="preserve"> with UE#1 after receiving request from LMF. UE#2 performs the device discovery procedure (announcing or monitoring the discovery message) based on role provided by LMF.</w:t>
      </w:r>
    </w:p>
    <w:p w14:paraId="2998BEFD" w14:textId="77777777" w:rsidR="001E0E0E" w:rsidRPr="00BA413D" w:rsidRDefault="001E0E0E" w:rsidP="001E0E0E">
      <w:pPr>
        <w:pStyle w:val="B1"/>
        <w:rPr>
          <w:rFonts w:eastAsia="DengXian"/>
          <w:lang w:eastAsia="zh-CN"/>
        </w:rPr>
      </w:pPr>
      <w:r w:rsidRPr="00BA413D">
        <w:rPr>
          <w:rFonts w:eastAsia="DengXian"/>
          <w:lang w:eastAsia="zh-CN"/>
        </w:rPr>
        <w:t>7.</w:t>
      </w:r>
      <w:r w:rsidRPr="00BA413D">
        <w:rPr>
          <w:rFonts w:eastAsia="DengXian"/>
          <w:lang w:eastAsia="zh-CN"/>
        </w:rPr>
        <w:tab/>
        <w:t>UE#2 responses to the LMF that it has activated its ranging device discovery.</w:t>
      </w:r>
    </w:p>
    <w:p w14:paraId="63E3CAF2" w14:textId="77777777" w:rsidR="001E0E0E" w:rsidRDefault="001E0E0E" w:rsidP="001E0E0E">
      <w:pPr>
        <w:pStyle w:val="B1"/>
        <w:rPr>
          <w:rFonts w:eastAsia="DengXian"/>
          <w:lang w:eastAsia="zh-CN"/>
        </w:rPr>
      </w:pPr>
      <w:r w:rsidRPr="00BA413D">
        <w:rPr>
          <w:rFonts w:eastAsia="DengXian" w:hint="eastAsia"/>
          <w:lang w:eastAsia="zh-CN"/>
        </w:rPr>
        <w:lastRenderedPageBreak/>
        <w:t>8</w:t>
      </w:r>
      <w:r w:rsidRPr="00BA413D">
        <w:rPr>
          <w:rFonts w:eastAsia="DengXian"/>
          <w:lang w:eastAsia="zh-CN"/>
        </w:rPr>
        <w:t>.</w:t>
      </w:r>
      <w:r w:rsidRPr="00BA413D">
        <w:rPr>
          <w:rFonts w:eastAsia="DengXian"/>
          <w:lang w:eastAsia="zh-CN"/>
        </w:rPr>
        <w:tab/>
        <w:t xml:space="preserve">LMF responses to AMF with a </w:t>
      </w:r>
      <w:r w:rsidRPr="00BE0A1C">
        <w:rPr>
          <w:rFonts w:eastAsia="DengXian"/>
          <w:lang w:eastAsia="zh-CN"/>
        </w:rPr>
        <w:t>ranging device discovery</w:t>
      </w:r>
      <w:r>
        <w:rPr>
          <w:rFonts w:eastAsia="DengXian"/>
          <w:lang w:eastAsia="zh-CN"/>
        </w:rPr>
        <w:t xml:space="preserve"> response message including the role of UE#1.</w:t>
      </w:r>
    </w:p>
    <w:p w14:paraId="34ED9A5B" w14:textId="77777777" w:rsidR="001E0E0E" w:rsidRDefault="001E0E0E" w:rsidP="001E0E0E">
      <w:pPr>
        <w:pStyle w:val="B1"/>
        <w:rPr>
          <w:rFonts w:eastAsia="DengXian"/>
          <w:lang w:eastAsia="zh-CN"/>
        </w:rPr>
      </w:pPr>
      <w:r w:rsidRPr="00BA413D">
        <w:rPr>
          <w:rFonts w:eastAsia="DengXian"/>
          <w:lang w:eastAsia="zh-CN"/>
        </w:rPr>
        <w:t>9.</w:t>
      </w:r>
      <w:r w:rsidRPr="00BA413D">
        <w:rPr>
          <w:rFonts w:eastAsia="DengXian"/>
          <w:lang w:eastAsia="zh-CN"/>
        </w:rPr>
        <w:tab/>
        <w:t xml:space="preserve">AMF forwards the </w:t>
      </w:r>
      <w:r w:rsidRPr="00BE0A1C">
        <w:rPr>
          <w:rFonts w:eastAsia="DengXian"/>
          <w:lang w:eastAsia="zh-CN"/>
        </w:rPr>
        <w:t>ranging device discovery response message</w:t>
      </w:r>
      <w:r>
        <w:rPr>
          <w:rFonts w:eastAsia="DengXian"/>
          <w:lang w:eastAsia="zh-CN"/>
        </w:rPr>
        <w:t xml:space="preserve"> from LMF to the UE#1 that UE#2 </w:t>
      </w:r>
      <w:r w:rsidRPr="00BE0A1C">
        <w:rPr>
          <w:rFonts w:eastAsia="DengXian"/>
          <w:lang w:eastAsia="zh-CN"/>
        </w:rPr>
        <w:t xml:space="preserve">has activated </w:t>
      </w:r>
      <w:r>
        <w:rPr>
          <w:rFonts w:eastAsia="DengXian"/>
          <w:lang w:eastAsia="zh-CN"/>
        </w:rPr>
        <w:t>the</w:t>
      </w:r>
      <w:r w:rsidRPr="00BE0A1C">
        <w:rPr>
          <w:rFonts w:eastAsia="DengXian"/>
          <w:lang w:eastAsia="zh-CN"/>
        </w:rPr>
        <w:t xml:space="preserve"> ranging device discovery</w:t>
      </w:r>
      <w:r>
        <w:rPr>
          <w:rFonts w:eastAsia="DengXian"/>
          <w:lang w:eastAsia="zh-CN"/>
        </w:rPr>
        <w:t>.</w:t>
      </w:r>
    </w:p>
    <w:p w14:paraId="1A4752E1" w14:textId="77777777" w:rsidR="001E0E0E" w:rsidRDefault="001E0E0E" w:rsidP="001E0E0E">
      <w:pPr>
        <w:pStyle w:val="B1"/>
        <w:rPr>
          <w:rFonts w:eastAsia="DengXian"/>
          <w:lang w:eastAsia="zh-CN"/>
        </w:rPr>
      </w:pPr>
      <w:r w:rsidRPr="00BA413D">
        <w:rPr>
          <w:rFonts w:eastAsia="DengXian"/>
          <w:lang w:eastAsia="zh-CN"/>
        </w:rPr>
        <w:t>10.</w:t>
      </w:r>
      <w:r w:rsidRPr="00BA413D">
        <w:rPr>
          <w:rFonts w:eastAsia="DengXian"/>
          <w:lang w:eastAsia="zh-CN"/>
        </w:rPr>
        <w:tab/>
        <w:t>The UE#1 perform</w:t>
      </w:r>
      <w:r>
        <w:rPr>
          <w:rFonts w:eastAsia="DengXian"/>
          <w:lang w:eastAsia="zh-CN"/>
        </w:rPr>
        <w:t>s</w:t>
      </w:r>
      <w:r w:rsidRPr="00BA413D">
        <w:rPr>
          <w:rFonts w:eastAsia="DengXian"/>
          <w:lang w:eastAsia="zh-CN"/>
        </w:rPr>
        <w:t xml:space="preserve"> the </w:t>
      </w:r>
      <w:r w:rsidRPr="00BE0A1C">
        <w:rPr>
          <w:rFonts w:eastAsia="DengXian"/>
          <w:lang w:eastAsia="zh-CN"/>
        </w:rPr>
        <w:t>Ranging device discovery</w:t>
      </w:r>
      <w:r>
        <w:rPr>
          <w:rFonts w:eastAsia="DengXian"/>
          <w:lang w:eastAsia="zh-CN"/>
        </w:rPr>
        <w:t xml:space="preserve"> (announcing or monitoring the discovery message) with UE#2</w:t>
      </w:r>
      <w:r w:rsidRPr="00C075A8">
        <w:t xml:space="preserve"> </w:t>
      </w:r>
      <w:r w:rsidRPr="00C075A8">
        <w:rPr>
          <w:rFonts w:eastAsia="DengXian"/>
          <w:lang w:eastAsia="zh-CN"/>
        </w:rPr>
        <w:t>based on role provided by LMF</w:t>
      </w:r>
      <w:r>
        <w:rPr>
          <w:rFonts w:eastAsia="DengXian"/>
          <w:lang w:eastAsia="zh-CN"/>
        </w:rPr>
        <w:t>.</w:t>
      </w:r>
    </w:p>
    <w:p w14:paraId="3D432F98" w14:textId="4E5C0DB9" w:rsidR="001E0E0E" w:rsidRPr="00E447E7" w:rsidRDefault="001F671C" w:rsidP="001E0E0E">
      <w:pPr>
        <w:pStyle w:val="EditorsNote"/>
        <w:rPr>
          <w:rFonts w:eastAsia="DengXian"/>
          <w:lang w:val="en-US" w:eastAsia="zh-CN"/>
        </w:rPr>
      </w:pPr>
      <w:r w:rsidRPr="00D76172">
        <w:rPr>
          <w:lang w:val="en-US" w:eastAsia="zh-CN"/>
        </w:rPr>
        <w:t>Editor</w:t>
      </w:r>
      <w:r>
        <w:rPr>
          <w:lang w:val="en-US" w:eastAsia="zh-CN"/>
        </w:rPr>
        <w:t>'</w:t>
      </w:r>
      <w:r w:rsidRPr="00D76172">
        <w:rPr>
          <w:lang w:val="en-US" w:eastAsia="zh-CN"/>
        </w:rPr>
        <w:t>s note:</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5585BA5A" w14:textId="6BEFFF53" w:rsidR="001E0E0E" w:rsidRPr="004A6318" w:rsidRDefault="001E0E0E" w:rsidP="001E0E0E">
      <w:pPr>
        <w:pStyle w:val="Heading4"/>
        <w:rPr>
          <w:rFonts w:eastAsia="DengXian"/>
          <w:lang w:eastAsia="zh-CN"/>
        </w:rPr>
      </w:pPr>
      <w:bookmarkStart w:id="2461" w:name="_Toc104299527"/>
      <w:bookmarkStart w:id="2462" w:name="_Toc112768528"/>
      <w:bookmarkStart w:id="2463" w:name="_Toc112768814"/>
      <w:bookmarkStart w:id="2464" w:name="_Toc112769054"/>
      <w:bookmarkStart w:id="2465" w:name="_Toc112772491"/>
      <w:bookmarkStart w:id="2466" w:name="_Toc112864166"/>
      <w:bookmarkStart w:id="2467" w:name="_Toc112865308"/>
      <w:bookmarkStart w:id="2468" w:name="_Toc125976139"/>
      <w:bookmarkStart w:id="2469" w:name="_Toc128725015"/>
      <w:r w:rsidRPr="00DF048C">
        <w:t>6.</w:t>
      </w:r>
      <w:r>
        <w:rPr>
          <w:lang w:eastAsia="zh-CN"/>
        </w:rPr>
        <w:t>18</w:t>
      </w:r>
      <w:r w:rsidRPr="00DF048C">
        <w:t>.2</w:t>
      </w:r>
      <w:r>
        <w:t>.3</w:t>
      </w:r>
      <w:r w:rsidRPr="00DF048C">
        <w:tab/>
      </w:r>
      <w:r>
        <w:t xml:space="preserve">Deferred </w:t>
      </w:r>
      <w:r w:rsidRPr="001F23FB">
        <w:t>Control plane-based Network triggered ranging device discovery</w:t>
      </w:r>
      <w:bookmarkEnd w:id="2461"/>
      <w:bookmarkEnd w:id="2462"/>
      <w:bookmarkEnd w:id="2463"/>
      <w:bookmarkEnd w:id="2464"/>
      <w:bookmarkEnd w:id="2465"/>
      <w:bookmarkEnd w:id="2466"/>
      <w:bookmarkEnd w:id="2467"/>
      <w:bookmarkEnd w:id="2468"/>
      <w:bookmarkEnd w:id="2469"/>
    </w:p>
    <w:p w14:paraId="064AEA43" w14:textId="77777777" w:rsidR="001E0E0E" w:rsidRDefault="001E0E0E" w:rsidP="002A1C6A">
      <w:pPr>
        <w:pStyle w:val="TH"/>
      </w:pPr>
      <w:r>
        <w:object w:dxaOrig="9825" w:dyaOrig="5956" w14:anchorId="3A6AC013">
          <v:shape id="_x0000_i1066" type="#_x0000_t75" style="width:439.45pt;height:265.6pt" o:ole="">
            <v:imagedata r:id="rId91" o:title=""/>
          </v:shape>
          <o:OLEObject Type="Embed" ProgID="Visio.Drawing.15" ShapeID="_x0000_i1066" DrawAspect="Content" ObjectID="_1739339810" r:id="rId92"/>
        </w:object>
      </w:r>
    </w:p>
    <w:p w14:paraId="0309BE79" w14:textId="7C854F9C" w:rsidR="001E0E0E" w:rsidRPr="00DF048C" w:rsidRDefault="001E0E0E" w:rsidP="001E0E0E">
      <w:pPr>
        <w:pStyle w:val="TF"/>
      </w:pPr>
      <w:r w:rsidRPr="00DF048C">
        <w:t>Figure 6.</w:t>
      </w:r>
      <w:r>
        <w:rPr>
          <w:lang w:eastAsia="zh-CN"/>
        </w:rPr>
        <w:t>18</w:t>
      </w:r>
      <w:r w:rsidRPr="00DF048C">
        <w:rPr>
          <w:rFonts w:eastAsia="SimSun"/>
          <w:lang w:eastAsia="zh-CN"/>
        </w:rPr>
        <w:t>.2</w:t>
      </w:r>
      <w:r>
        <w:rPr>
          <w:rFonts w:eastAsia="SimSun"/>
          <w:lang w:eastAsia="zh-CN"/>
        </w:rPr>
        <w:t>.3</w:t>
      </w:r>
      <w:r w:rsidRPr="00DF048C">
        <w:rPr>
          <w:rFonts w:eastAsia="SimSun"/>
          <w:lang w:eastAsia="zh-CN"/>
        </w:rPr>
        <w:t>-</w:t>
      </w:r>
      <w:r w:rsidRPr="00DF048C">
        <w:t xml:space="preserve">1: </w:t>
      </w:r>
      <w:r>
        <w:t>Deferred</w:t>
      </w:r>
      <w:r w:rsidRPr="00C15F6D">
        <w:t xml:space="preserve"> </w:t>
      </w:r>
      <w:r w:rsidRPr="00AA60FE">
        <w:rPr>
          <w:lang w:eastAsia="zh-CN"/>
        </w:rPr>
        <w:t>Control plane-based Network triggered ranging device discovery</w:t>
      </w:r>
      <w:r>
        <w:rPr>
          <w:lang w:eastAsia="zh-CN"/>
        </w:rPr>
        <w:t xml:space="preserve"> procedure</w:t>
      </w:r>
    </w:p>
    <w:p w14:paraId="27DCC8ED"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to the AMF which requests the network </w:t>
      </w:r>
      <w:r w:rsidRPr="00D13EE6">
        <w:rPr>
          <w:lang w:eastAsia="zh-CN"/>
        </w:rPr>
        <w:t>to monitor the proximity between UE#1 and UE#2, once the proximity is determined, the network notifies that the UE#1 and UE#2 activate the ranging device discovery</w:t>
      </w:r>
      <w:r>
        <w:rPr>
          <w:lang w:eastAsia="zh-CN"/>
        </w:rPr>
        <w:t>.</w:t>
      </w:r>
    </w:p>
    <w:p w14:paraId="5C1502F1"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w:t>
      </w:r>
    </w:p>
    <w:p w14:paraId="2D1EB609" w14:textId="77777777" w:rsidR="001E0E0E" w:rsidRPr="004A6318" w:rsidRDefault="001E0E0E" w:rsidP="001E0E0E">
      <w:pPr>
        <w:pStyle w:val="B1"/>
        <w:rPr>
          <w:rFonts w:eastAsia="DengXian"/>
          <w:lang w:eastAsia="zh-CN"/>
        </w:rPr>
      </w:pPr>
      <w:r w:rsidRPr="004A6318">
        <w:rPr>
          <w:rFonts w:eastAsia="DengXian" w:hint="eastAsia"/>
          <w:lang w:eastAsia="zh-CN"/>
        </w:rPr>
        <w:t>3</w:t>
      </w:r>
      <w:r w:rsidRPr="004A6318">
        <w:rPr>
          <w:rFonts w:eastAsia="DengXian"/>
          <w:lang w:eastAsia="zh-CN"/>
        </w:rPr>
        <w:t>.</w:t>
      </w:r>
      <w:r w:rsidRPr="004A6318">
        <w:rPr>
          <w:rFonts w:eastAsia="DengXian"/>
          <w:lang w:eastAsia="zh-CN"/>
        </w:rPr>
        <w:tab/>
        <w:t>If authorized in step2, the AMF selects a LMF supporting Network assistant ranging/sidelink positioning procedure.</w:t>
      </w:r>
    </w:p>
    <w:p w14:paraId="0E3A52FC" w14:textId="77777777" w:rsidR="001E0E0E" w:rsidRDefault="001E0E0E" w:rsidP="001E0E0E">
      <w:pPr>
        <w:pStyle w:val="B1"/>
        <w:rPr>
          <w:rFonts w:eastAsia="DengXian"/>
          <w:lang w:eastAsia="zh-CN"/>
        </w:rPr>
      </w:pPr>
      <w:r w:rsidRPr="004A6318">
        <w:rPr>
          <w:rFonts w:eastAsia="DengXian"/>
          <w:lang w:eastAsia="zh-CN"/>
        </w:rPr>
        <w:t>4.</w:t>
      </w:r>
      <w:r w:rsidRPr="004A6318">
        <w:rPr>
          <w:rFonts w:eastAsia="DengXian"/>
          <w:lang w:eastAsia="zh-CN"/>
        </w:rPr>
        <w:tab/>
        <w:t xml:space="preserve">AMF send the </w:t>
      </w:r>
      <w:r w:rsidRPr="00BF130B">
        <w:rPr>
          <w:rFonts w:eastAsia="DengXian"/>
          <w:lang w:eastAsia="zh-CN"/>
        </w:rPr>
        <w:t>Ranging device discovery</w:t>
      </w:r>
      <w:r w:rsidRPr="006331FA">
        <w:rPr>
          <w:lang w:eastAsia="zh-CN"/>
        </w:rPr>
        <w:t xml:space="preserve"> </w:t>
      </w:r>
      <w:r>
        <w:rPr>
          <w:lang w:eastAsia="zh-CN"/>
        </w:rPr>
        <w:t>subscribe</w:t>
      </w:r>
      <w:r w:rsidRPr="00BF130B">
        <w:rPr>
          <w:rFonts w:eastAsia="DengXian"/>
          <w:lang w:eastAsia="zh-CN"/>
        </w:rPr>
        <w:t xml:space="preserve"> request</w:t>
      </w:r>
      <w:r>
        <w:rPr>
          <w:rFonts w:eastAsia="DengXian"/>
          <w:lang w:eastAsia="zh-CN"/>
        </w:rPr>
        <w:t xml:space="preserve"> to the selected LMF along with the UE#1 ID and UE#2 ID.</w:t>
      </w:r>
    </w:p>
    <w:p w14:paraId="6E8E4D9C" w14:textId="77777777" w:rsidR="001E0E0E" w:rsidRDefault="001E0E0E" w:rsidP="001E0E0E">
      <w:pPr>
        <w:pStyle w:val="B1"/>
        <w:rPr>
          <w:rFonts w:eastAsia="DengXian"/>
          <w:lang w:eastAsia="zh-CN"/>
        </w:rPr>
      </w:pPr>
      <w:r w:rsidRPr="004A6318">
        <w:rPr>
          <w:rFonts w:eastAsia="DengXian"/>
          <w:lang w:eastAsia="zh-CN"/>
        </w:rPr>
        <w:t>5.</w:t>
      </w:r>
      <w:r w:rsidRPr="004A6318">
        <w:rPr>
          <w:rFonts w:eastAsia="DengXian"/>
          <w:lang w:eastAsia="zh-CN"/>
        </w:rPr>
        <w:tab/>
        <w:t>After receiving above request from the AMF, LMF may determine the role(announcer/monitor) of UE#1 and UE#2 in ranging device discovery</w:t>
      </w:r>
      <w:r>
        <w:rPr>
          <w:rFonts w:eastAsia="DengXian"/>
          <w:lang w:eastAsia="zh-CN"/>
        </w:rPr>
        <w:t xml:space="preserve"> and determine the period of performing the positioning procedure with UE#1 and UE#2. LMF responds to the AMF the </w:t>
      </w:r>
      <w:r w:rsidRPr="006331FA">
        <w:rPr>
          <w:rFonts w:eastAsia="DengXian"/>
          <w:lang w:eastAsia="zh-CN"/>
        </w:rPr>
        <w:t xml:space="preserve">Ranging device discovery subscribe </w:t>
      </w:r>
      <w:r>
        <w:rPr>
          <w:rFonts w:eastAsia="DengXian"/>
          <w:lang w:eastAsia="zh-CN"/>
        </w:rPr>
        <w:t>response.</w:t>
      </w:r>
    </w:p>
    <w:p w14:paraId="64443F1F" w14:textId="77777777" w:rsidR="001E0E0E" w:rsidRDefault="001E0E0E" w:rsidP="001E0E0E">
      <w:pPr>
        <w:pStyle w:val="B1"/>
        <w:rPr>
          <w:rFonts w:eastAsia="DengXian"/>
          <w:lang w:eastAsia="zh-CN"/>
        </w:rPr>
      </w:pPr>
      <w:r>
        <w:rPr>
          <w:rFonts w:eastAsia="DengXian"/>
          <w:lang w:eastAsia="zh-CN"/>
        </w:rPr>
        <w:t>6</w:t>
      </w:r>
      <w:r w:rsidRPr="004A6318">
        <w:rPr>
          <w:rFonts w:eastAsia="DengXian"/>
          <w:lang w:eastAsia="zh-CN"/>
        </w:rPr>
        <w:t>.</w:t>
      </w:r>
      <w:r w:rsidRPr="004A6318">
        <w:rPr>
          <w:rFonts w:eastAsia="DengXian"/>
          <w:lang w:eastAsia="zh-CN"/>
        </w:rPr>
        <w:tab/>
        <w:t xml:space="preserve">AMF forwards the </w:t>
      </w:r>
      <w:r w:rsidRPr="00BE0A1C">
        <w:rPr>
          <w:rFonts w:eastAsia="DengXian"/>
          <w:lang w:eastAsia="zh-CN"/>
        </w:rPr>
        <w:t xml:space="preserve">ranging device </w:t>
      </w:r>
      <w:r>
        <w:rPr>
          <w:rFonts w:eastAsia="DengXian"/>
          <w:lang w:eastAsia="zh-CN"/>
        </w:rPr>
        <w:t xml:space="preserve">subscribe </w:t>
      </w:r>
      <w:r w:rsidRPr="00BE0A1C">
        <w:rPr>
          <w:rFonts w:eastAsia="DengXian"/>
          <w:lang w:eastAsia="zh-CN"/>
        </w:rPr>
        <w:t>discovery response message</w:t>
      </w:r>
      <w:r>
        <w:rPr>
          <w:rFonts w:eastAsia="DengXian"/>
          <w:lang w:eastAsia="zh-CN"/>
        </w:rPr>
        <w:t xml:space="preserve"> from LMF to the UE#1.</w:t>
      </w:r>
    </w:p>
    <w:p w14:paraId="2936865E" w14:textId="3879F91E" w:rsidR="001E0E0E"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 xml:space="preserve">LMF performs the UE positioning as described in </w:t>
      </w:r>
      <w:r w:rsidR="006D34D6">
        <w:rPr>
          <w:rFonts w:eastAsia="DengXian"/>
          <w:lang w:eastAsia="zh-CN"/>
        </w:rPr>
        <w:t>TS 23.273 [</w:t>
      </w:r>
      <w:r w:rsidR="002A1C6A">
        <w:rPr>
          <w:rFonts w:eastAsia="DengXian"/>
          <w:lang w:eastAsia="zh-CN"/>
        </w:rPr>
        <w:t>11]</w:t>
      </w:r>
      <w:r>
        <w:rPr>
          <w:rFonts w:eastAsia="DengXian"/>
          <w:lang w:eastAsia="zh-CN"/>
        </w:rPr>
        <w:t xml:space="preserve"> with UE#1 and UE#2</w:t>
      </w:r>
      <w:r w:rsidRPr="003654A9">
        <w:t xml:space="preserve"> </w:t>
      </w:r>
      <w:r w:rsidRPr="003654A9">
        <w:rPr>
          <w:rFonts w:eastAsia="DengXian"/>
          <w:lang w:eastAsia="zh-CN"/>
        </w:rPr>
        <w:t>periodically</w:t>
      </w:r>
      <w:r>
        <w:rPr>
          <w:rFonts w:eastAsia="DengXian"/>
          <w:lang w:eastAsia="zh-CN"/>
        </w:rPr>
        <w:t>.</w:t>
      </w:r>
    </w:p>
    <w:p w14:paraId="2BCD9286" w14:textId="77777777" w:rsidR="001E0E0E" w:rsidRDefault="001E0E0E" w:rsidP="001E0E0E">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LMF determines whether the UE#1 and UE2 are proximate based on the positioning results of UE#1 and UE#2.</w:t>
      </w:r>
    </w:p>
    <w:p w14:paraId="087AF85F" w14:textId="77777777" w:rsidR="001E0E0E" w:rsidRDefault="001E0E0E" w:rsidP="001E0E0E">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If the proximity is detected, the LMF notifies that the UE#1 and UE#2 activate the Ranging device discovery.</w:t>
      </w:r>
    </w:p>
    <w:p w14:paraId="7097183F" w14:textId="77777777" w:rsidR="001E0E0E" w:rsidRDefault="001E0E0E" w:rsidP="001E0E0E">
      <w:pPr>
        <w:pStyle w:val="B1"/>
        <w:rPr>
          <w:rFonts w:eastAsia="DengXian"/>
          <w:lang w:eastAsia="zh-CN"/>
        </w:rPr>
      </w:pPr>
      <w:r>
        <w:rPr>
          <w:rFonts w:eastAsia="DengXian" w:hint="eastAsia"/>
          <w:lang w:eastAsia="zh-CN"/>
        </w:rPr>
        <w:lastRenderedPageBreak/>
        <w:t>1</w:t>
      </w:r>
      <w:r>
        <w:rPr>
          <w:rFonts w:eastAsia="DengXian"/>
          <w:lang w:eastAsia="zh-CN"/>
        </w:rPr>
        <w:t>0.</w:t>
      </w:r>
      <w:r>
        <w:rPr>
          <w:rFonts w:eastAsia="DengXian"/>
          <w:lang w:eastAsia="zh-CN"/>
        </w:rPr>
        <w:tab/>
        <w:t xml:space="preserve">After receiving notification from LMF, the UE#1 and UE2 </w:t>
      </w:r>
      <w:r w:rsidRPr="003654A9">
        <w:rPr>
          <w:rFonts w:eastAsia="DengXian"/>
          <w:lang w:eastAsia="zh-CN"/>
        </w:rPr>
        <w:t>activate the Ranging device discovery</w:t>
      </w:r>
      <w:r>
        <w:rPr>
          <w:rFonts w:eastAsia="DengXian"/>
          <w:lang w:eastAsia="zh-CN"/>
        </w:rPr>
        <w:t xml:space="preserve"> to discover each other.</w:t>
      </w:r>
    </w:p>
    <w:p w14:paraId="6F8A0A84" w14:textId="77777777" w:rsidR="001E0E0E" w:rsidRDefault="001E0E0E" w:rsidP="001E0E0E">
      <w:pPr>
        <w:pStyle w:val="NO"/>
        <w:rPr>
          <w:lang w:eastAsia="zh-CN"/>
        </w:rPr>
      </w:pPr>
      <w:r>
        <w:rPr>
          <w:rFonts w:hint="eastAsia"/>
          <w:lang w:eastAsia="zh-CN"/>
        </w:rPr>
        <w:t>N</w:t>
      </w:r>
      <w:r>
        <w:rPr>
          <w:lang w:eastAsia="zh-CN"/>
        </w:rPr>
        <w:t>OTE:</w:t>
      </w:r>
      <w:r>
        <w:rPr>
          <w:lang w:eastAsia="zh-CN"/>
        </w:rPr>
        <w:tab/>
        <w:t xml:space="preserve">UE#1 and </w:t>
      </w:r>
      <w:r w:rsidRPr="00C01315">
        <w:rPr>
          <w:lang w:eastAsia="zh-CN"/>
        </w:rPr>
        <w:t>UE#2 performs the device discovery procedure (announcing or monitoring the discovery message) based on role provided by LMF.</w:t>
      </w:r>
    </w:p>
    <w:p w14:paraId="1DC25DDF" w14:textId="2E3531C1" w:rsidR="001E0E0E" w:rsidRPr="006C24EE" w:rsidRDefault="001F671C" w:rsidP="001E0E0E">
      <w:pPr>
        <w:pStyle w:val="EditorsNote"/>
        <w:rPr>
          <w:rFonts w:eastAsia="DengXian"/>
          <w:lang w:val="en-US" w:eastAsia="zh-CN"/>
        </w:rPr>
      </w:pPr>
      <w:r w:rsidRPr="00D76172">
        <w:rPr>
          <w:lang w:val="en-US" w:eastAsia="zh-CN"/>
        </w:rPr>
        <w:t>Editor</w:t>
      </w:r>
      <w:r>
        <w:rPr>
          <w:lang w:val="en-US" w:eastAsia="zh-CN"/>
        </w:rPr>
        <w:t>'</w:t>
      </w:r>
      <w:r w:rsidRPr="00D76172">
        <w:rPr>
          <w:lang w:val="en-US" w:eastAsia="zh-CN"/>
        </w:rPr>
        <w:t>s note:</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4497E77D" w14:textId="17AE4369" w:rsidR="001E0E0E" w:rsidRPr="00DF048C" w:rsidRDefault="001E0E0E" w:rsidP="001E0E0E">
      <w:pPr>
        <w:pStyle w:val="Heading3"/>
        <w:rPr>
          <w:rFonts w:eastAsia="SimSun"/>
          <w:lang w:eastAsia="zh-CN"/>
        </w:rPr>
      </w:pPr>
      <w:bookmarkStart w:id="2470" w:name="_Toc104257802"/>
      <w:bookmarkStart w:id="2471" w:name="_Toc104257976"/>
      <w:bookmarkStart w:id="2472" w:name="_Toc104299528"/>
      <w:bookmarkStart w:id="2473" w:name="_Toc112768529"/>
      <w:bookmarkStart w:id="2474" w:name="_Toc112768815"/>
      <w:bookmarkStart w:id="2475" w:name="_Toc112769055"/>
      <w:bookmarkStart w:id="2476" w:name="_Toc112772492"/>
      <w:bookmarkStart w:id="2477" w:name="_Toc112864167"/>
      <w:bookmarkStart w:id="2478" w:name="_Toc112865309"/>
      <w:bookmarkStart w:id="2479" w:name="_Toc117042757"/>
      <w:bookmarkStart w:id="2480" w:name="_Toc125976140"/>
      <w:bookmarkStart w:id="2481" w:name="_Toc128725016"/>
      <w:r w:rsidRPr="00DF048C">
        <w:t>6.</w:t>
      </w:r>
      <w:r>
        <w:rPr>
          <w:lang w:eastAsia="zh-CN"/>
        </w:rPr>
        <w:t>18</w:t>
      </w:r>
      <w:r w:rsidRPr="00DF048C">
        <w:t>.</w:t>
      </w:r>
      <w:r>
        <w:t>3</w:t>
      </w:r>
      <w:r w:rsidRPr="00DF048C">
        <w:tab/>
      </w:r>
      <w:r w:rsidRPr="001F23FB">
        <w:t>Application layer-based Network triggered ranging device discovery</w:t>
      </w:r>
      <w:bookmarkEnd w:id="2470"/>
      <w:bookmarkEnd w:id="2471"/>
      <w:bookmarkEnd w:id="2472"/>
      <w:bookmarkEnd w:id="2473"/>
      <w:bookmarkEnd w:id="2474"/>
      <w:bookmarkEnd w:id="2475"/>
      <w:bookmarkEnd w:id="2476"/>
      <w:bookmarkEnd w:id="2477"/>
      <w:bookmarkEnd w:id="2478"/>
      <w:bookmarkEnd w:id="2479"/>
      <w:bookmarkEnd w:id="2480"/>
      <w:bookmarkEnd w:id="2481"/>
    </w:p>
    <w:p w14:paraId="12987816" w14:textId="178D8E4A" w:rsidR="001E0E0E" w:rsidRDefault="001E0E0E" w:rsidP="001E0E0E">
      <w:pPr>
        <w:pStyle w:val="Heading4"/>
        <w:rPr>
          <w:lang w:eastAsia="zh-CN"/>
        </w:rPr>
      </w:pPr>
      <w:bookmarkStart w:id="2482" w:name="_Toc104299529"/>
      <w:bookmarkStart w:id="2483" w:name="_Toc112768530"/>
      <w:bookmarkStart w:id="2484" w:name="_Toc112768816"/>
      <w:bookmarkStart w:id="2485" w:name="_Toc112769056"/>
      <w:bookmarkStart w:id="2486" w:name="_Toc112772493"/>
      <w:bookmarkStart w:id="2487" w:name="_Toc112864168"/>
      <w:bookmarkStart w:id="2488" w:name="_Toc112865310"/>
      <w:bookmarkStart w:id="2489" w:name="_Toc125976141"/>
      <w:bookmarkStart w:id="2490" w:name="_Toc128725017"/>
      <w:r>
        <w:rPr>
          <w:lang w:eastAsia="zh-CN"/>
        </w:rPr>
        <w:t>6.18.3.1</w:t>
      </w:r>
      <w:r>
        <w:rPr>
          <w:lang w:eastAsia="zh-CN"/>
        </w:rPr>
        <w:tab/>
      </w:r>
      <w:r>
        <w:rPr>
          <w:rFonts w:hint="eastAsia"/>
          <w:lang w:eastAsia="zh-CN"/>
        </w:rPr>
        <w:t>G</w:t>
      </w:r>
      <w:r>
        <w:rPr>
          <w:lang w:eastAsia="zh-CN"/>
        </w:rPr>
        <w:t>eneral</w:t>
      </w:r>
      <w:bookmarkEnd w:id="2482"/>
      <w:bookmarkEnd w:id="2483"/>
      <w:bookmarkEnd w:id="2484"/>
      <w:bookmarkEnd w:id="2485"/>
      <w:bookmarkEnd w:id="2486"/>
      <w:bookmarkEnd w:id="2487"/>
      <w:bookmarkEnd w:id="2488"/>
      <w:bookmarkEnd w:id="2489"/>
      <w:bookmarkEnd w:id="2490"/>
    </w:p>
    <w:p w14:paraId="7E439704" w14:textId="77777777" w:rsidR="001E0E0E" w:rsidRDefault="001E0E0E" w:rsidP="001E0E0E">
      <w:pPr>
        <w:rPr>
          <w:rFonts w:eastAsia="DengXian"/>
          <w:lang w:eastAsia="zh-CN"/>
        </w:rPr>
      </w:pPr>
      <w:r w:rsidRPr="00BA413D">
        <w:rPr>
          <w:rFonts w:eastAsia="DengXian"/>
          <w:lang w:eastAsia="zh-CN"/>
        </w:rPr>
        <w:t xml:space="preserve">For the </w:t>
      </w:r>
      <w:r w:rsidRPr="00CD27BE">
        <w:rPr>
          <w:rFonts w:eastAsia="DengXian"/>
          <w:lang w:eastAsia="zh-CN"/>
        </w:rPr>
        <w:t>Application layer-based Network triggered ranging device discovery</w:t>
      </w:r>
      <w:r>
        <w:rPr>
          <w:rFonts w:eastAsia="DengXian"/>
          <w:lang w:eastAsia="zh-CN"/>
        </w:rPr>
        <w:t>, similarly, this solution provides to 2 procedures as following:</w:t>
      </w:r>
    </w:p>
    <w:p w14:paraId="0205690C" w14:textId="77777777" w:rsidR="001E0E0E" w:rsidRDefault="001E0E0E" w:rsidP="001E0E0E">
      <w:pPr>
        <w:pStyle w:val="B1"/>
        <w:rPr>
          <w:rFonts w:eastAsia="DengXian"/>
          <w:lang w:eastAsia="zh-CN"/>
        </w:rPr>
      </w:pPr>
      <w:r w:rsidRPr="00BA413D">
        <w:rPr>
          <w:rFonts w:eastAsia="DengXian" w:hint="eastAsia"/>
          <w:lang w:eastAsia="zh-CN"/>
        </w:rPr>
        <w:t>-</w:t>
      </w:r>
      <w:r w:rsidRPr="00BA413D">
        <w:rPr>
          <w:rFonts w:eastAsia="DengXian"/>
          <w:lang w:eastAsia="zh-CN"/>
        </w:rPr>
        <w:tab/>
        <w:t xml:space="preserve">One shot </w:t>
      </w:r>
      <w:r w:rsidRPr="00353661">
        <w:rPr>
          <w:rFonts w:eastAsia="DengXian"/>
          <w:lang w:eastAsia="zh-CN"/>
        </w:rPr>
        <w:t>Application layer-based Network triggered ranging device discovery</w:t>
      </w:r>
      <w:r>
        <w:rPr>
          <w:rFonts w:eastAsia="DengXian"/>
          <w:lang w:eastAsia="zh-CN"/>
        </w:rPr>
        <w:t xml:space="preserve"> procedure</w:t>
      </w:r>
    </w:p>
    <w:p w14:paraId="249B96C0" w14:textId="77777777" w:rsidR="001E0E0E" w:rsidRDefault="001E0E0E" w:rsidP="001E0E0E">
      <w:pPr>
        <w:pStyle w:val="B1"/>
        <w:rPr>
          <w:rFonts w:eastAsia="DengXian"/>
          <w:lang w:eastAsia="zh-CN"/>
        </w:rPr>
      </w:pPr>
      <w:r>
        <w:rPr>
          <w:rFonts w:eastAsia="DengXian" w:hint="eastAsia"/>
          <w:lang w:eastAsia="zh-CN"/>
        </w:rPr>
        <w:t>-</w:t>
      </w:r>
      <w:r>
        <w:rPr>
          <w:rFonts w:eastAsia="DengXian"/>
          <w:lang w:eastAsia="zh-CN"/>
        </w:rPr>
        <w:tab/>
        <w:t xml:space="preserve">Deferred </w:t>
      </w:r>
      <w:r w:rsidRPr="00353661">
        <w:rPr>
          <w:rFonts w:eastAsia="DengXian"/>
          <w:lang w:eastAsia="zh-CN"/>
        </w:rPr>
        <w:t>Application layer-based Network triggered ranging device discovery procedure</w:t>
      </w:r>
    </w:p>
    <w:p w14:paraId="7FF30FBA" w14:textId="77777777" w:rsidR="001E0E0E" w:rsidRDefault="001E0E0E" w:rsidP="00791807">
      <w:pPr>
        <w:rPr>
          <w:rFonts w:eastAsia="DengXian"/>
          <w:lang w:eastAsia="zh-CN"/>
        </w:rPr>
      </w:pPr>
      <w:r w:rsidRPr="00791807">
        <w:rPr>
          <w:rFonts w:eastAsia="DengXian"/>
        </w:rPr>
        <w:t>For the one-shot procedure, the AF notifies that the UE#2 activates the ranging procedure after receiving request from the UE#1, the proximity is determined by UE#1.</w:t>
      </w:r>
    </w:p>
    <w:p w14:paraId="2AAF4A75" w14:textId="77777777" w:rsidR="001E0E0E" w:rsidRDefault="001E0E0E" w:rsidP="00791807">
      <w:pPr>
        <w:rPr>
          <w:rFonts w:eastAsia="DengXian"/>
          <w:lang w:eastAsia="zh-CN"/>
        </w:rPr>
      </w:pPr>
      <w:r w:rsidRPr="00791807">
        <w:rPr>
          <w:rFonts w:eastAsia="DengXian"/>
        </w:rPr>
        <w:t>For the Deferred procedure, the UE#1 may subscribe to the AF to monitor the proximity between UE#1 and UE#2, once the proximity is determined, the network notifies that the UE#1 and UE#2 activate the ranging device discovery.</w:t>
      </w:r>
    </w:p>
    <w:p w14:paraId="21C835F5" w14:textId="11D6230F" w:rsidR="001E0E0E" w:rsidRPr="00DF048C" w:rsidRDefault="001E0E0E" w:rsidP="001E0E0E">
      <w:pPr>
        <w:pStyle w:val="Heading4"/>
        <w:rPr>
          <w:rFonts w:eastAsia="DengXian"/>
          <w:lang w:eastAsia="zh-CN"/>
        </w:rPr>
      </w:pPr>
      <w:bookmarkStart w:id="2491" w:name="_Toc104299530"/>
      <w:bookmarkStart w:id="2492" w:name="_Toc112768531"/>
      <w:bookmarkStart w:id="2493" w:name="_Toc112768817"/>
      <w:bookmarkStart w:id="2494" w:name="_Toc112769057"/>
      <w:bookmarkStart w:id="2495" w:name="_Toc112772494"/>
      <w:bookmarkStart w:id="2496" w:name="_Toc112864169"/>
      <w:bookmarkStart w:id="2497" w:name="_Toc112865311"/>
      <w:bookmarkStart w:id="2498" w:name="_Toc125976142"/>
      <w:bookmarkStart w:id="2499" w:name="_Toc128725018"/>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2</w:t>
      </w:r>
      <w:r w:rsidRPr="00DF048C">
        <w:rPr>
          <w:lang w:eastAsia="zh-CN"/>
        </w:rPr>
        <w:tab/>
      </w:r>
      <w:r w:rsidRPr="0029334D">
        <w:rPr>
          <w:lang w:eastAsia="zh-CN"/>
        </w:rPr>
        <w:t xml:space="preserve">One shot </w:t>
      </w:r>
      <w:r w:rsidRPr="00CD27BE">
        <w:rPr>
          <w:lang w:eastAsia="zh-CN"/>
        </w:rPr>
        <w:t>Application layer-based Network triggered ranging device discovery</w:t>
      </w:r>
      <w:bookmarkEnd w:id="2491"/>
      <w:bookmarkEnd w:id="2492"/>
      <w:bookmarkEnd w:id="2493"/>
      <w:bookmarkEnd w:id="2494"/>
      <w:bookmarkEnd w:id="2495"/>
      <w:bookmarkEnd w:id="2496"/>
      <w:bookmarkEnd w:id="2497"/>
      <w:bookmarkEnd w:id="2498"/>
      <w:bookmarkEnd w:id="2499"/>
    </w:p>
    <w:p w14:paraId="18CACE79" w14:textId="77777777" w:rsidR="001E0E0E" w:rsidRPr="00DF048C" w:rsidRDefault="001E0E0E" w:rsidP="001E0E0E">
      <w:pPr>
        <w:pStyle w:val="TH"/>
        <w:rPr>
          <w:rFonts w:eastAsia="Yu Mincho"/>
        </w:rPr>
      </w:pPr>
      <w:r>
        <w:object w:dxaOrig="9630" w:dyaOrig="5776" w14:anchorId="2C576FBF">
          <v:shape id="_x0000_i1067" type="#_x0000_t75" style="width:482.25pt;height:288.7pt" o:ole="">
            <v:imagedata r:id="rId93" o:title=""/>
          </v:shape>
          <o:OLEObject Type="Embed" ProgID="Visio.Drawing.15" ShapeID="_x0000_i1067" DrawAspect="Content" ObjectID="_1739339811" r:id="rId94"/>
        </w:object>
      </w:r>
    </w:p>
    <w:p w14:paraId="375FC2F6" w14:textId="3CDC9144" w:rsidR="001E0E0E" w:rsidRPr="00DF048C" w:rsidRDefault="001E0E0E" w:rsidP="001E0E0E">
      <w:pPr>
        <w:pStyle w:val="TF"/>
      </w:pPr>
      <w:r w:rsidRPr="00DF048C">
        <w:t>Figure 6.</w:t>
      </w:r>
      <w:r>
        <w:rPr>
          <w:lang w:eastAsia="zh-CN"/>
        </w:rPr>
        <w:t>18</w:t>
      </w:r>
      <w:r w:rsidRPr="00DF048C">
        <w:rPr>
          <w:rFonts w:eastAsia="SimSun"/>
          <w:lang w:eastAsia="zh-CN"/>
        </w:rPr>
        <w:t>.</w:t>
      </w:r>
      <w:r>
        <w:rPr>
          <w:rFonts w:eastAsia="SimSun"/>
          <w:lang w:eastAsia="zh-CN"/>
        </w:rPr>
        <w:t>3</w:t>
      </w:r>
      <w:r w:rsidRPr="00DF048C">
        <w:rPr>
          <w:rFonts w:eastAsia="SimSun"/>
          <w:lang w:eastAsia="zh-CN"/>
        </w:rPr>
        <w:t>.2-</w:t>
      </w:r>
      <w:r w:rsidRPr="00DF048C">
        <w:t xml:space="preserve">1: </w:t>
      </w:r>
      <w:r w:rsidRPr="0029334D">
        <w:rPr>
          <w:lang w:eastAsia="zh-CN"/>
        </w:rPr>
        <w:t>One shot Application layer-based Network triggered ranging device discovery</w:t>
      </w:r>
    </w:p>
    <w:p w14:paraId="6FC72A63" w14:textId="77777777" w:rsidR="001E0E0E" w:rsidRDefault="001E0E0E" w:rsidP="001E0E0E">
      <w:pPr>
        <w:pStyle w:val="B1"/>
        <w:rPr>
          <w:rFonts w:eastAsia="DengXian"/>
          <w:lang w:eastAsia="zh-CN"/>
        </w:rPr>
      </w:pPr>
      <w:r>
        <w:rPr>
          <w:rFonts w:eastAsia="DengXian"/>
          <w:lang w:eastAsia="zh-CN"/>
        </w:rPr>
        <w:t>1.</w:t>
      </w:r>
      <w:r>
        <w:rPr>
          <w:rFonts w:eastAsia="DengXian"/>
          <w:lang w:eastAsia="zh-CN"/>
        </w:rPr>
        <w:tab/>
        <w:t>UE#1 may send the application message of ranging device discovery including the UE#2 ID to request the AF to activate the ranging device discovery of UE#2.</w:t>
      </w:r>
    </w:p>
    <w:p w14:paraId="46B1FBB2" w14:textId="77777777" w:rsidR="001E0E0E" w:rsidRDefault="001E0E0E" w:rsidP="001E0E0E">
      <w:pPr>
        <w:pStyle w:val="B1"/>
        <w:rPr>
          <w:rFonts w:eastAsia="DengXian"/>
          <w:lang w:eastAsia="zh-CN"/>
        </w:rPr>
      </w:pPr>
      <w:r>
        <w:rPr>
          <w:rFonts w:eastAsia="DengXian"/>
          <w:lang w:eastAsia="zh-CN"/>
        </w:rPr>
        <w:t>2.</w:t>
      </w:r>
      <w:r>
        <w:rPr>
          <w:rFonts w:eastAsia="DengXian"/>
          <w:lang w:eastAsia="zh-CN"/>
        </w:rPr>
        <w:tab/>
        <w:t>AF performs the privacy check whether the UE#1 is authorized to perform ranging service with UE#2. AF sends the ranging device discovery request including UE#1 ID and UE#2 ID to NEF.</w:t>
      </w:r>
    </w:p>
    <w:p w14:paraId="3511AC83" w14:textId="493324D0" w:rsidR="001E0E0E" w:rsidRPr="006C24EE" w:rsidRDefault="001F671C" w:rsidP="001E0E0E">
      <w:pPr>
        <w:pStyle w:val="EditorsNote"/>
        <w:rPr>
          <w:rFonts w:eastAsia="DengXian"/>
          <w:lang w:val="en-US" w:eastAsia="zh-CN"/>
        </w:rPr>
      </w:pPr>
      <w:r w:rsidRPr="00D76172">
        <w:rPr>
          <w:lang w:val="en-US" w:eastAsia="zh-CN"/>
        </w:rPr>
        <w:t>Editor</w:t>
      </w:r>
      <w:r>
        <w:rPr>
          <w:lang w:val="en-US" w:eastAsia="zh-CN"/>
        </w:rPr>
        <w:t>'</w:t>
      </w:r>
      <w:r w:rsidRPr="00D76172">
        <w:rPr>
          <w:lang w:val="en-US" w:eastAsia="zh-CN"/>
        </w:rPr>
        <w:t>s note:</w:t>
      </w:r>
      <w:r w:rsidR="001E0E0E">
        <w:rPr>
          <w:lang w:val="en-US"/>
        </w:rPr>
        <w:tab/>
        <w:t xml:space="preserve">Whether to perform </w:t>
      </w:r>
      <w:r w:rsidR="001E0E0E" w:rsidRPr="00072027">
        <w:rPr>
          <w:lang w:val="en-US"/>
        </w:rPr>
        <w:t>privacy check</w:t>
      </w:r>
      <w:r w:rsidR="001E0E0E">
        <w:rPr>
          <w:lang w:val="en-US"/>
        </w:rPr>
        <w:t xml:space="preserve"> needs coordination with SA3</w:t>
      </w:r>
      <w:r w:rsidR="001E0E0E" w:rsidRPr="00A50349">
        <w:rPr>
          <w:lang w:val="en-US"/>
        </w:rPr>
        <w:t>.</w:t>
      </w:r>
    </w:p>
    <w:p w14:paraId="0213F70F" w14:textId="77777777" w:rsidR="001E0E0E" w:rsidRDefault="001E0E0E" w:rsidP="001E0E0E">
      <w:pPr>
        <w:pStyle w:val="B1"/>
        <w:rPr>
          <w:rFonts w:eastAsia="DengXian"/>
          <w:lang w:eastAsia="zh-CN"/>
        </w:rPr>
      </w:pPr>
      <w:r>
        <w:rPr>
          <w:rFonts w:eastAsia="DengXian" w:hint="eastAsia"/>
          <w:lang w:eastAsia="zh-CN"/>
        </w:rPr>
        <w:lastRenderedPageBreak/>
        <w:t>3</w:t>
      </w:r>
      <w:r>
        <w:rPr>
          <w:rFonts w:eastAsia="DengXian"/>
          <w:lang w:eastAsia="zh-CN"/>
        </w:rPr>
        <w:t>.</w:t>
      </w:r>
      <w:r>
        <w:rPr>
          <w:rFonts w:eastAsia="DengXian"/>
          <w:lang w:eastAsia="zh-CN"/>
        </w:rPr>
        <w:tab/>
        <w:t>NEF check the UE#1 and UE#2 subscribe data</w:t>
      </w:r>
    </w:p>
    <w:p w14:paraId="52F9A947" w14:textId="77777777" w:rsidR="001E0E0E" w:rsidRDefault="001E0E0E" w:rsidP="001E0E0E">
      <w:pPr>
        <w:pStyle w:val="B1"/>
        <w:rPr>
          <w:rFonts w:eastAsia="DengXian"/>
          <w:lang w:eastAsia="zh-CN"/>
        </w:rPr>
      </w:pPr>
      <w:r>
        <w:rPr>
          <w:rFonts w:eastAsia="DengXian"/>
          <w:lang w:eastAsia="zh-CN"/>
        </w:rPr>
        <w:t>4.</w:t>
      </w:r>
      <w:r>
        <w:rPr>
          <w:rFonts w:eastAsia="DengXian"/>
          <w:lang w:eastAsia="zh-CN"/>
        </w:rPr>
        <w:tab/>
        <w:t>Based on the subscribe data, the NEF determines the authorization result.</w:t>
      </w:r>
    </w:p>
    <w:p w14:paraId="4EDFF6CA" w14:textId="77777777" w:rsidR="001E0E0E" w:rsidRDefault="001E0E0E" w:rsidP="001E0E0E">
      <w:pPr>
        <w:pStyle w:val="B1"/>
        <w:rPr>
          <w:rFonts w:eastAsia="DengXian"/>
          <w:lang w:eastAsia="zh-CN"/>
        </w:rPr>
      </w:pPr>
      <w:r>
        <w:rPr>
          <w:rFonts w:eastAsia="DengXian"/>
          <w:lang w:eastAsia="zh-CN"/>
        </w:rPr>
        <w:t>5.</w:t>
      </w:r>
      <w:r>
        <w:rPr>
          <w:rFonts w:eastAsia="DengXian"/>
          <w:lang w:eastAsia="zh-CN"/>
        </w:rPr>
        <w:tab/>
        <w:t xml:space="preserve">NEF returns the </w:t>
      </w:r>
      <w:r w:rsidRPr="001B4ACA">
        <w:rPr>
          <w:rFonts w:eastAsia="DengXian"/>
          <w:lang w:eastAsia="zh-CN"/>
        </w:rPr>
        <w:t>authorization result</w:t>
      </w:r>
      <w:r>
        <w:rPr>
          <w:rFonts w:eastAsia="DengXian"/>
          <w:lang w:eastAsia="zh-CN"/>
        </w:rPr>
        <w:t xml:space="preserve"> to AF via the </w:t>
      </w:r>
      <w:r w:rsidRPr="001B4ACA">
        <w:rPr>
          <w:rFonts w:eastAsia="DengXian"/>
          <w:lang w:eastAsia="zh-CN"/>
        </w:rPr>
        <w:t>ranging device discovery</w:t>
      </w:r>
      <w:r>
        <w:rPr>
          <w:rFonts w:eastAsia="DengXian"/>
          <w:lang w:eastAsia="zh-CN"/>
        </w:rPr>
        <w:t xml:space="preserve"> response.</w:t>
      </w:r>
    </w:p>
    <w:p w14:paraId="010B86BE" w14:textId="77777777" w:rsidR="001E0E0E" w:rsidRDefault="001E0E0E" w:rsidP="001E0E0E">
      <w:pPr>
        <w:pStyle w:val="B1"/>
        <w:rPr>
          <w:rFonts w:eastAsia="DengXian"/>
          <w:lang w:eastAsia="zh-CN"/>
        </w:rPr>
      </w:pPr>
      <w:r>
        <w:rPr>
          <w:rFonts w:eastAsia="DengXian" w:hint="eastAsia"/>
          <w:lang w:eastAsia="zh-CN"/>
        </w:rPr>
        <w:t>6</w:t>
      </w:r>
      <w:r>
        <w:rPr>
          <w:rFonts w:eastAsia="DengXian"/>
          <w:lang w:eastAsia="zh-CN"/>
        </w:rPr>
        <w:t>.</w:t>
      </w:r>
      <w:r>
        <w:rPr>
          <w:rFonts w:eastAsia="DengXian"/>
          <w:lang w:eastAsia="zh-CN"/>
        </w:rPr>
        <w:tab/>
        <w:t xml:space="preserve">If it is authorised, the AF sends the </w:t>
      </w:r>
      <w:r w:rsidRPr="00D43C82">
        <w:rPr>
          <w:rFonts w:eastAsia="DengXian"/>
          <w:lang w:eastAsia="zh-CN"/>
        </w:rPr>
        <w:t>application message of ranging device discovery</w:t>
      </w:r>
      <w:r>
        <w:rPr>
          <w:rFonts w:eastAsia="DengXian"/>
          <w:lang w:eastAsia="zh-CN"/>
        </w:rPr>
        <w:t xml:space="preserve"> request to UE#2.</w:t>
      </w:r>
    </w:p>
    <w:p w14:paraId="323CD4F5" w14:textId="77777777" w:rsidR="001E0E0E"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After receiving the request from AF, the UE#2 activates the ranging device discovery with UE#1.</w:t>
      </w:r>
    </w:p>
    <w:p w14:paraId="62C27BBE" w14:textId="77777777" w:rsidR="001E0E0E" w:rsidRDefault="001E0E0E" w:rsidP="001E0E0E">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UE#2 responds to AF.</w:t>
      </w:r>
    </w:p>
    <w:p w14:paraId="5A120AF7" w14:textId="77777777" w:rsidR="001E0E0E" w:rsidRDefault="001E0E0E" w:rsidP="001E0E0E">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AF responds to UE#1.</w:t>
      </w:r>
    </w:p>
    <w:p w14:paraId="013B8D49" w14:textId="77777777" w:rsidR="001E0E0E" w:rsidRPr="0029334D" w:rsidRDefault="001E0E0E" w:rsidP="001E0E0E">
      <w:pPr>
        <w:pStyle w:val="B1"/>
        <w:rPr>
          <w:rFonts w:eastAsia="DengXian"/>
          <w:lang w:eastAsia="zh-CN"/>
        </w:rPr>
      </w:pPr>
      <w:r>
        <w:rPr>
          <w:rFonts w:eastAsia="DengXian" w:hint="eastAsia"/>
          <w:lang w:eastAsia="zh-CN"/>
        </w:rPr>
        <w:t>1</w:t>
      </w:r>
      <w:r>
        <w:rPr>
          <w:rFonts w:eastAsia="DengXian"/>
          <w:lang w:eastAsia="zh-CN"/>
        </w:rPr>
        <w:t>0.</w:t>
      </w:r>
      <w:r>
        <w:rPr>
          <w:rFonts w:eastAsia="DengXian"/>
          <w:lang w:eastAsia="zh-CN"/>
        </w:rPr>
        <w:tab/>
        <w:t>UE#1 initiates the ranging device discovery with UE#2.</w:t>
      </w:r>
    </w:p>
    <w:p w14:paraId="64A7DE0B" w14:textId="5F13C373" w:rsidR="001E0E0E" w:rsidRPr="00DF048C" w:rsidRDefault="001E0E0E" w:rsidP="001E0E0E">
      <w:pPr>
        <w:pStyle w:val="Heading4"/>
        <w:rPr>
          <w:rFonts w:eastAsia="DengXian"/>
          <w:lang w:eastAsia="zh-CN"/>
        </w:rPr>
      </w:pPr>
      <w:bookmarkStart w:id="2500" w:name="_Toc104299531"/>
      <w:bookmarkStart w:id="2501" w:name="_Toc112768532"/>
      <w:bookmarkStart w:id="2502" w:name="_Toc112768818"/>
      <w:bookmarkStart w:id="2503" w:name="_Toc112769058"/>
      <w:bookmarkStart w:id="2504" w:name="_Toc112772495"/>
      <w:bookmarkStart w:id="2505" w:name="_Toc112864170"/>
      <w:bookmarkStart w:id="2506" w:name="_Toc112865312"/>
      <w:bookmarkStart w:id="2507" w:name="_Toc125976143"/>
      <w:bookmarkStart w:id="2508" w:name="_Toc128725019"/>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3</w:t>
      </w:r>
      <w:r w:rsidRPr="00DF048C">
        <w:rPr>
          <w:lang w:eastAsia="zh-CN"/>
        </w:rPr>
        <w:tab/>
      </w:r>
      <w:r w:rsidRPr="00AC5C9A">
        <w:rPr>
          <w:lang w:eastAsia="zh-CN"/>
        </w:rPr>
        <w:t>Deferred Application layer-based Network triggered ranging device discovery procedure</w:t>
      </w:r>
      <w:bookmarkEnd w:id="2500"/>
      <w:bookmarkEnd w:id="2501"/>
      <w:bookmarkEnd w:id="2502"/>
      <w:bookmarkEnd w:id="2503"/>
      <w:bookmarkEnd w:id="2504"/>
      <w:bookmarkEnd w:id="2505"/>
      <w:bookmarkEnd w:id="2506"/>
      <w:bookmarkEnd w:id="2507"/>
      <w:bookmarkEnd w:id="2508"/>
    </w:p>
    <w:p w14:paraId="16FE3281" w14:textId="77777777" w:rsidR="001E0E0E" w:rsidRPr="00DF048C" w:rsidRDefault="001E0E0E" w:rsidP="001E0E0E">
      <w:pPr>
        <w:pStyle w:val="TH"/>
        <w:rPr>
          <w:rFonts w:eastAsia="Yu Mincho"/>
        </w:rPr>
      </w:pPr>
      <w:r>
        <w:object w:dxaOrig="14505" w:dyaOrig="5280" w14:anchorId="3166B9DF">
          <v:shape id="_x0000_i1068" type="#_x0000_t75" style="width:481.6pt;height:174.55pt" o:ole="">
            <v:imagedata r:id="rId95" o:title=""/>
          </v:shape>
          <o:OLEObject Type="Embed" ProgID="Visio.Drawing.15" ShapeID="_x0000_i1068" DrawAspect="Content" ObjectID="_1739339812" r:id="rId96"/>
        </w:object>
      </w:r>
    </w:p>
    <w:p w14:paraId="30E42A06" w14:textId="034966FE" w:rsidR="001E0E0E" w:rsidRPr="00DF048C" w:rsidRDefault="001E0E0E" w:rsidP="001E0E0E">
      <w:pPr>
        <w:pStyle w:val="TF"/>
      </w:pPr>
      <w:r w:rsidRPr="00DF048C">
        <w:t>Figure 6.</w:t>
      </w:r>
      <w:r>
        <w:rPr>
          <w:lang w:eastAsia="zh-CN"/>
        </w:rPr>
        <w:t>18.3.3</w:t>
      </w:r>
      <w:r w:rsidRPr="00DF048C">
        <w:rPr>
          <w:rFonts w:eastAsia="SimSun"/>
          <w:lang w:eastAsia="zh-CN"/>
        </w:rPr>
        <w:t>-</w:t>
      </w:r>
      <w:r w:rsidRPr="00DF048C">
        <w:t xml:space="preserve">1: </w:t>
      </w:r>
      <w:r w:rsidRPr="00AC5C9A">
        <w:rPr>
          <w:lang w:eastAsia="zh-CN"/>
        </w:rPr>
        <w:t>Deferred Application layer-based Network triggered ranging device discovery procedure</w:t>
      </w:r>
    </w:p>
    <w:p w14:paraId="3C2CF3A2"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over application message to the AF which requests the AF </w:t>
      </w:r>
      <w:r w:rsidRPr="00D13EE6">
        <w:rPr>
          <w:lang w:eastAsia="zh-CN"/>
        </w:rPr>
        <w:t>to monitor the proximity between UE#1 and UE#2, once the proximity is determined, the</w:t>
      </w:r>
      <w:r>
        <w:rPr>
          <w:lang w:eastAsia="zh-CN"/>
        </w:rPr>
        <w:t xml:space="preserve"> AF</w:t>
      </w:r>
      <w:r w:rsidRPr="00D13EE6">
        <w:rPr>
          <w:lang w:eastAsia="zh-CN"/>
        </w:rPr>
        <w:t xml:space="preserve"> notifies that the UE#1 and UE#2 activate the ranging device discovery</w:t>
      </w:r>
      <w:r>
        <w:rPr>
          <w:lang w:eastAsia="zh-CN"/>
        </w:rPr>
        <w:t>.</w:t>
      </w:r>
    </w:p>
    <w:p w14:paraId="238B6452" w14:textId="1F228F59" w:rsidR="001E0E0E" w:rsidRDefault="001E0E0E" w:rsidP="001E0E0E">
      <w:pPr>
        <w:pStyle w:val="B1"/>
        <w:rPr>
          <w:lang w:eastAsia="zh-CN"/>
        </w:rPr>
      </w:pPr>
      <w:r>
        <w:rPr>
          <w:lang w:eastAsia="zh-CN"/>
        </w:rPr>
        <w:t>2.</w:t>
      </w:r>
      <w:r>
        <w:rPr>
          <w:lang w:eastAsia="zh-CN"/>
        </w:rPr>
        <w:tab/>
        <w:t>Considering the privacy, the AF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 as described in step</w:t>
      </w:r>
      <w:r w:rsidR="00F44968">
        <w:rPr>
          <w:lang w:eastAsia="zh-CN"/>
        </w:rPr>
        <w:t xml:space="preserve">s </w:t>
      </w:r>
      <w:r>
        <w:rPr>
          <w:lang w:eastAsia="zh-CN"/>
        </w:rPr>
        <w:t xml:space="preserve">2-5 in </w:t>
      </w:r>
      <w:r w:rsidR="00F44968">
        <w:rPr>
          <w:lang w:eastAsia="zh-CN"/>
        </w:rPr>
        <w:t xml:space="preserve">figure </w:t>
      </w:r>
      <w:r w:rsidRPr="00725EBA">
        <w:rPr>
          <w:lang w:eastAsia="zh-CN"/>
        </w:rPr>
        <w:t>6.</w:t>
      </w:r>
      <w:r w:rsidR="00F44968">
        <w:rPr>
          <w:lang w:eastAsia="zh-CN"/>
        </w:rPr>
        <w:t>18</w:t>
      </w:r>
      <w:r w:rsidRPr="00725EBA">
        <w:rPr>
          <w:lang w:eastAsia="zh-CN"/>
        </w:rPr>
        <w:t>.3.2-1</w:t>
      </w:r>
      <w:r>
        <w:rPr>
          <w:lang w:eastAsia="zh-CN"/>
        </w:rPr>
        <w:t>.</w:t>
      </w:r>
    </w:p>
    <w:p w14:paraId="359468CB" w14:textId="5FA86E83" w:rsidR="001E0E0E" w:rsidRDefault="001E0E0E" w:rsidP="001E0E0E">
      <w:pPr>
        <w:pStyle w:val="B1"/>
        <w:rPr>
          <w:rFonts w:eastAsia="DengXian"/>
          <w:lang w:eastAsia="zh-CN"/>
        </w:rPr>
      </w:pPr>
      <w:r w:rsidRPr="004A6318">
        <w:rPr>
          <w:rFonts w:eastAsia="DengXian" w:hint="eastAsia"/>
          <w:lang w:eastAsia="zh-CN"/>
        </w:rPr>
        <w:t>3</w:t>
      </w:r>
      <w:r w:rsidRPr="004A6318">
        <w:rPr>
          <w:rFonts w:eastAsia="DengXian"/>
          <w:lang w:eastAsia="zh-CN"/>
        </w:rPr>
        <w:t>.</w:t>
      </w:r>
      <w:r w:rsidRPr="004A6318">
        <w:rPr>
          <w:rFonts w:eastAsia="DengXian"/>
          <w:lang w:eastAsia="zh-CN"/>
        </w:rPr>
        <w:tab/>
      </w:r>
      <w:r>
        <w:rPr>
          <w:rFonts w:eastAsia="DengXian"/>
          <w:lang w:eastAsia="zh-CN"/>
        </w:rPr>
        <w:t>AF responds to UE#1 based on the privacy checking results in step</w:t>
      </w:r>
      <w:r w:rsidR="00F44968">
        <w:rPr>
          <w:rFonts w:eastAsia="DengXian"/>
          <w:lang w:eastAsia="zh-CN"/>
        </w:rPr>
        <w:t> </w:t>
      </w:r>
      <w:r>
        <w:rPr>
          <w:rFonts w:eastAsia="DengXian"/>
          <w:lang w:eastAsia="zh-CN"/>
        </w:rPr>
        <w:t>2.</w:t>
      </w:r>
    </w:p>
    <w:p w14:paraId="198506C5" w14:textId="32145CFD" w:rsidR="001E0E0E" w:rsidRDefault="001E0E0E" w:rsidP="001E0E0E">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 xml:space="preserve">AF performs the </w:t>
      </w:r>
      <w:r w:rsidRPr="00725EBA">
        <w:rPr>
          <w:rFonts w:eastAsia="DengXian"/>
          <w:lang w:eastAsia="zh-CN"/>
        </w:rPr>
        <w:t>Deferred 5GC-MT-LR Procedure</w:t>
      </w:r>
      <w:r>
        <w:rPr>
          <w:rFonts w:eastAsia="DengXian"/>
          <w:lang w:eastAsia="zh-CN"/>
        </w:rPr>
        <w:t xml:space="preserve"> as described in </w:t>
      </w:r>
      <w:r w:rsidR="006D34D6">
        <w:rPr>
          <w:rFonts w:eastAsia="DengXian"/>
          <w:lang w:eastAsia="zh-CN"/>
        </w:rPr>
        <w:t>TS 23.273 [</w:t>
      </w:r>
      <w:r w:rsidR="002A1C6A">
        <w:rPr>
          <w:rFonts w:eastAsia="DengXian"/>
          <w:lang w:eastAsia="zh-CN"/>
        </w:rPr>
        <w:t>11]</w:t>
      </w:r>
      <w:r>
        <w:rPr>
          <w:rFonts w:eastAsia="DengXian"/>
          <w:lang w:eastAsia="zh-CN"/>
        </w:rPr>
        <w:t xml:space="preserve"> with UE#1 and UE</w:t>
      </w:r>
      <w:r>
        <w:rPr>
          <w:rFonts w:eastAsia="DengXian" w:hint="eastAsia"/>
          <w:lang w:eastAsia="zh-CN"/>
        </w:rPr>
        <w:t>#2.</w:t>
      </w:r>
    </w:p>
    <w:p w14:paraId="1F6170EF" w14:textId="77777777" w:rsidR="001E0E0E" w:rsidRDefault="001E0E0E" w:rsidP="001E0E0E">
      <w:pPr>
        <w:pStyle w:val="B1"/>
        <w:rPr>
          <w:rFonts w:eastAsia="DengXian"/>
          <w:lang w:eastAsia="zh-CN"/>
        </w:rPr>
      </w:pPr>
      <w:r>
        <w:rPr>
          <w:rFonts w:eastAsia="DengXian" w:hint="eastAsia"/>
          <w:lang w:eastAsia="zh-CN"/>
        </w:rPr>
        <w:t>5.</w:t>
      </w:r>
      <w:r>
        <w:rPr>
          <w:rFonts w:eastAsia="DengXian"/>
          <w:lang w:eastAsia="zh-CN"/>
        </w:rPr>
        <w:tab/>
      </w:r>
      <w:r>
        <w:rPr>
          <w:rFonts w:eastAsia="DengXian" w:hint="eastAsia"/>
          <w:lang w:eastAsia="zh-CN"/>
        </w:rPr>
        <w:t>AF</w:t>
      </w:r>
      <w:r>
        <w:rPr>
          <w:rFonts w:eastAsia="DengXian"/>
          <w:lang w:eastAsia="zh-CN"/>
        </w:rPr>
        <w:t xml:space="preserve"> determines whether UE#1 and UE#2 are proximate.</w:t>
      </w:r>
    </w:p>
    <w:p w14:paraId="78365198" w14:textId="77777777" w:rsidR="001E0E0E" w:rsidRDefault="001E0E0E" w:rsidP="001E0E0E">
      <w:pPr>
        <w:pStyle w:val="B1"/>
        <w:rPr>
          <w:rFonts w:eastAsia="DengXian"/>
          <w:lang w:eastAsia="zh-CN"/>
        </w:rPr>
      </w:pPr>
      <w:r>
        <w:rPr>
          <w:rFonts w:eastAsia="DengXian" w:hint="eastAsia"/>
          <w:lang w:eastAsia="zh-CN"/>
        </w:rPr>
        <w:t>6</w:t>
      </w:r>
      <w:r>
        <w:rPr>
          <w:rFonts w:eastAsia="DengXian"/>
          <w:lang w:eastAsia="zh-CN"/>
        </w:rPr>
        <w:t>.</w:t>
      </w:r>
      <w:r>
        <w:rPr>
          <w:rFonts w:eastAsia="DengXian"/>
          <w:lang w:eastAsia="zh-CN"/>
        </w:rPr>
        <w:tab/>
        <w:t xml:space="preserve">If </w:t>
      </w:r>
      <w:r w:rsidRPr="00503834">
        <w:rPr>
          <w:rFonts w:eastAsia="DengXian"/>
          <w:lang w:eastAsia="zh-CN"/>
        </w:rPr>
        <w:t>proximate</w:t>
      </w:r>
      <w:r>
        <w:rPr>
          <w:rFonts w:eastAsia="DengXian"/>
          <w:lang w:eastAsia="zh-CN"/>
        </w:rPr>
        <w:t>, the AF notifies the UE#1 and UE#2 of performing the ranging device discovery procedure.</w:t>
      </w:r>
    </w:p>
    <w:p w14:paraId="30FF31A8" w14:textId="48A99378" w:rsidR="001E0E0E" w:rsidRPr="00725EBA"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UE#1 and UE#2 perform the ranging device discovery to discover each other.</w:t>
      </w:r>
    </w:p>
    <w:p w14:paraId="4920C842" w14:textId="19CB3C9C" w:rsidR="001E0E0E" w:rsidRPr="00DF048C" w:rsidRDefault="001E0E0E" w:rsidP="001E0E0E">
      <w:pPr>
        <w:pStyle w:val="Heading3"/>
        <w:rPr>
          <w:lang w:eastAsia="zh-CN"/>
        </w:rPr>
      </w:pPr>
      <w:bookmarkStart w:id="2509" w:name="_Toc104257803"/>
      <w:bookmarkStart w:id="2510" w:name="_Toc104257977"/>
      <w:bookmarkStart w:id="2511" w:name="_Toc104299532"/>
      <w:bookmarkStart w:id="2512" w:name="_Toc112768533"/>
      <w:bookmarkStart w:id="2513" w:name="_Toc112768819"/>
      <w:bookmarkStart w:id="2514" w:name="_Toc112769059"/>
      <w:bookmarkStart w:id="2515" w:name="_Toc112772496"/>
      <w:bookmarkStart w:id="2516" w:name="_Toc112864171"/>
      <w:bookmarkStart w:id="2517" w:name="_Toc112865313"/>
      <w:bookmarkStart w:id="2518" w:name="_Toc117042758"/>
      <w:bookmarkStart w:id="2519" w:name="_Toc125976144"/>
      <w:bookmarkStart w:id="2520" w:name="_Toc128725020"/>
      <w:r w:rsidRPr="00DF048C">
        <w:rPr>
          <w:lang w:eastAsia="zh-CN"/>
        </w:rPr>
        <w:t>6.</w:t>
      </w:r>
      <w:r>
        <w:rPr>
          <w:lang w:eastAsia="zh-CN"/>
        </w:rPr>
        <w:t>18</w:t>
      </w:r>
      <w:r w:rsidRPr="00DF048C">
        <w:rPr>
          <w:lang w:eastAsia="zh-CN"/>
        </w:rPr>
        <w:t>.</w:t>
      </w:r>
      <w:r>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509"/>
      <w:bookmarkEnd w:id="2510"/>
      <w:bookmarkEnd w:id="2511"/>
      <w:bookmarkEnd w:id="2512"/>
      <w:bookmarkEnd w:id="2513"/>
      <w:bookmarkEnd w:id="2514"/>
      <w:bookmarkEnd w:id="2515"/>
      <w:bookmarkEnd w:id="2516"/>
      <w:bookmarkEnd w:id="2517"/>
      <w:bookmarkEnd w:id="2518"/>
      <w:bookmarkEnd w:id="2519"/>
      <w:bookmarkEnd w:id="2520"/>
    </w:p>
    <w:p w14:paraId="09AF57BC" w14:textId="77777777" w:rsidR="001E0E0E" w:rsidRPr="00DF048C" w:rsidRDefault="001E0E0E" w:rsidP="001E0E0E">
      <w:r w:rsidRPr="00DF048C">
        <w:t xml:space="preserve">The solution has impacts </w:t>
      </w:r>
      <w:r w:rsidRPr="00DF048C">
        <w:rPr>
          <w:rFonts w:eastAsia="SimSun"/>
          <w:lang w:eastAsia="zh-CN"/>
        </w:rPr>
        <w:t>on</w:t>
      </w:r>
      <w:r w:rsidRPr="00DF048C">
        <w:t xml:space="preserve"> the following entities:</w:t>
      </w:r>
    </w:p>
    <w:p w14:paraId="26C56CEA" w14:textId="77777777" w:rsidR="001E0E0E" w:rsidRPr="00DF048C" w:rsidRDefault="001E0E0E" w:rsidP="001E0E0E">
      <w:pPr>
        <w:rPr>
          <w:rFonts w:eastAsia="SimSun"/>
          <w:lang w:eastAsia="zh-CN"/>
        </w:rPr>
      </w:pPr>
      <w:r w:rsidRPr="00DF048C">
        <w:t>UE(s):</w:t>
      </w:r>
    </w:p>
    <w:p w14:paraId="7EF00786" w14:textId="77777777" w:rsidR="001E0E0E" w:rsidRDefault="001E0E0E" w:rsidP="001E0E0E">
      <w:pPr>
        <w:pStyle w:val="B1"/>
        <w:rPr>
          <w:rFonts w:eastAsia="SimSun"/>
          <w:lang w:eastAsia="zh-CN"/>
        </w:rPr>
      </w:pPr>
      <w:r>
        <w:rPr>
          <w:rFonts w:eastAsia="SimSun"/>
          <w:lang w:eastAsia="zh-CN"/>
        </w:rPr>
        <w:t>-</w:t>
      </w:r>
      <w:r>
        <w:rPr>
          <w:rFonts w:eastAsia="SimSun"/>
          <w:lang w:eastAsia="zh-CN"/>
        </w:rPr>
        <w:tab/>
        <w:t>request the network to activate the ranging device discovery.</w:t>
      </w:r>
    </w:p>
    <w:p w14:paraId="595D9A90" w14:textId="77777777" w:rsidR="001E0E0E" w:rsidRDefault="001E0E0E" w:rsidP="001E0E0E">
      <w:pPr>
        <w:pStyle w:val="B1"/>
        <w:rPr>
          <w:rFonts w:eastAsia="SimSun"/>
          <w:lang w:eastAsia="zh-CN"/>
        </w:rPr>
      </w:pPr>
      <w:r>
        <w:rPr>
          <w:rFonts w:eastAsia="SimSun"/>
          <w:lang w:eastAsia="zh-CN"/>
        </w:rPr>
        <w:t>-</w:t>
      </w:r>
      <w:r>
        <w:rPr>
          <w:rFonts w:eastAsia="SimSun"/>
          <w:lang w:eastAsia="zh-CN"/>
        </w:rPr>
        <w:tab/>
        <w:t>activate the ranging device discovery after receiving request from network.</w:t>
      </w:r>
    </w:p>
    <w:p w14:paraId="76FF5BF4" w14:textId="77777777" w:rsidR="001E0E0E" w:rsidRPr="00DF048C" w:rsidRDefault="001E0E0E" w:rsidP="001E0E0E">
      <w:pPr>
        <w:rPr>
          <w:rFonts w:eastAsia="SimSun"/>
          <w:lang w:eastAsia="zh-CN"/>
        </w:rPr>
      </w:pPr>
      <w:r>
        <w:lastRenderedPageBreak/>
        <w:t>AMF</w:t>
      </w:r>
      <w:r w:rsidRPr="00DF048C">
        <w:t>:</w:t>
      </w:r>
    </w:p>
    <w:p w14:paraId="3D779115" w14:textId="77777777" w:rsidR="001E0E0E" w:rsidRDefault="001E0E0E" w:rsidP="001E0E0E">
      <w:pPr>
        <w:pStyle w:val="B1"/>
        <w:rPr>
          <w:rFonts w:eastAsia="SimSun"/>
          <w:lang w:eastAsia="zh-CN"/>
        </w:rPr>
      </w:pPr>
      <w:r>
        <w:rPr>
          <w:rFonts w:eastAsia="SimSun"/>
          <w:lang w:eastAsia="zh-CN"/>
        </w:rPr>
        <w:t>-</w:t>
      </w:r>
      <w:r>
        <w:rPr>
          <w:rFonts w:eastAsia="SimSun"/>
          <w:lang w:eastAsia="zh-CN"/>
        </w:rPr>
        <w:tab/>
        <w:t>LMF selection.</w:t>
      </w:r>
    </w:p>
    <w:p w14:paraId="2F05ACC5" w14:textId="77777777" w:rsidR="001E0E0E" w:rsidRDefault="001E0E0E" w:rsidP="001E0E0E">
      <w:pPr>
        <w:pStyle w:val="B1"/>
        <w:rPr>
          <w:rFonts w:eastAsia="SimSun"/>
          <w:lang w:eastAsia="zh-CN"/>
        </w:rPr>
      </w:pPr>
      <w:r>
        <w:rPr>
          <w:rFonts w:eastAsia="SimSun"/>
          <w:lang w:eastAsia="zh-CN"/>
        </w:rPr>
        <w:t>-</w:t>
      </w:r>
      <w:r>
        <w:rPr>
          <w:rFonts w:eastAsia="SimSun"/>
          <w:lang w:eastAsia="zh-CN"/>
        </w:rPr>
        <w:tab/>
        <w:t>privacy checking with UDM whether UE is able to trigger another UE to perform ranging service.</w:t>
      </w:r>
    </w:p>
    <w:p w14:paraId="07C1C8C1" w14:textId="7B0054DF" w:rsidR="001E0E0E" w:rsidRDefault="001E0E0E" w:rsidP="001E0E0E">
      <w:pPr>
        <w:pStyle w:val="B1"/>
        <w:rPr>
          <w:rFonts w:eastAsia="SimSun"/>
          <w:lang w:eastAsia="zh-CN"/>
        </w:rPr>
      </w:pPr>
      <w:r>
        <w:rPr>
          <w:rFonts w:eastAsia="SimSun"/>
          <w:lang w:eastAsia="zh-CN"/>
        </w:rPr>
        <w:t>-</w:t>
      </w:r>
      <w:r>
        <w:rPr>
          <w:rFonts w:eastAsia="SimSun"/>
          <w:lang w:eastAsia="zh-CN"/>
        </w:rPr>
        <w:tab/>
        <w:t xml:space="preserve">request LMF to notify </w:t>
      </w:r>
      <w:r w:rsidRPr="003A3253">
        <w:rPr>
          <w:rFonts w:eastAsia="SimSun"/>
          <w:lang w:eastAsia="zh-CN"/>
        </w:rPr>
        <w:t>ranging device discovery</w:t>
      </w:r>
      <w:r w:rsidR="00F44968">
        <w:rPr>
          <w:rFonts w:eastAsia="SimSun"/>
          <w:lang w:eastAsia="zh-CN"/>
        </w:rPr>
        <w:t>.</w:t>
      </w:r>
    </w:p>
    <w:p w14:paraId="303F36A8" w14:textId="77777777" w:rsidR="001E0E0E" w:rsidRDefault="001E0E0E" w:rsidP="00791807">
      <w:pPr>
        <w:rPr>
          <w:rFonts w:eastAsia="SimSun"/>
          <w:lang w:eastAsia="zh-CN"/>
        </w:rPr>
      </w:pPr>
      <w:r w:rsidRPr="00791807">
        <w:rPr>
          <w:rFonts w:eastAsia="SimSun" w:hint="eastAsia"/>
        </w:rPr>
        <w:t>L</w:t>
      </w:r>
      <w:r w:rsidRPr="00791807">
        <w:rPr>
          <w:rFonts w:eastAsia="SimSun"/>
        </w:rPr>
        <w:t>MF:</w:t>
      </w:r>
    </w:p>
    <w:p w14:paraId="04209AC2" w14:textId="77777777" w:rsidR="001E0E0E" w:rsidRDefault="001E0E0E" w:rsidP="001E0E0E">
      <w:pPr>
        <w:pStyle w:val="B1"/>
        <w:rPr>
          <w:rFonts w:eastAsia="SimSun"/>
          <w:lang w:eastAsia="zh-CN"/>
        </w:rPr>
      </w:pPr>
      <w:r>
        <w:rPr>
          <w:rFonts w:eastAsia="SimSun"/>
          <w:lang w:eastAsia="zh-CN"/>
        </w:rPr>
        <w:t>-</w:t>
      </w:r>
      <w:r>
        <w:rPr>
          <w:rFonts w:eastAsia="SimSun"/>
          <w:lang w:eastAsia="zh-CN"/>
        </w:rPr>
        <w:tab/>
        <w:t xml:space="preserve">supports to </w:t>
      </w:r>
      <w:r w:rsidRPr="003A3253">
        <w:rPr>
          <w:rFonts w:eastAsia="SimSun"/>
          <w:lang w:eastAsia="zh-CN"/>
        </w:rPr>
        <w:t>notify ranging device discovery</w:t>
      </w:r>
      <w:r>
        <w:rPr>
          <w:rFonts w:eastAsia="SimSun"/>
          <w:lang w:eastAsia="zh-CN"/>
        </w:rPr>
        <w:t xml:space="preserve"> via LPP message.</w:t>
      </w:r>
    </w:p>
    <w:p w14:paraId="71DDC224" w14:textId="77777777" w:rsidR="001E0E0E" w:rsidRDefault="001E0E0E" w:rsidP="00791807">
      <w:pPr>
        <w:rPr>
          <w:rFonts w:eastAsia="SimSun"/>
          <w:lang w:eastAsia="zh-CN"/>
        </w:rPr>
      </w:pPr>
      <w:r w:rsidRPr="00791807">
        <w:rPr>
          <w:rFonts w:eastAsia="SimSun"/>
        </w:rPr>
        <w:t>UDM:</w:t>
      </w:r>
    </w:p>
    <w:p w14:paraId="636DCBB9" w14:textId="77777777" w:rsidR="001E0E0E" w:rsidRDefault="001E0E0E" w:rsidP="001E0E0E">
      <w:pPr>
        <w:pStyle w:val="B1"/>
        <w:rPr>
          <w:rFonts w:eastAsia="SimSun"/>
          <w:lang w:eastAsia="zh-CN"/>
        </w:rPr>
      </w:pPr>
      <w:r>
        <w:rPr>
          <w:rFonts w:eastAsia="SimSun"/>
          <w:lang w:eastAsia="zh-CN"/>
        </w:rPr>
        <w:t>-</w:t>
      </w:r>
      <w:r>
        <w:rPr>
          <w:rFonts w:eastAsia="SimSun"/>
          <w:lang w:eastAsia="zh-CN"/>
        </w:rPr>
        <w:tab/>
        <w:t>has the subscription data whether UE is able to be triggered by another UE to perform the ranging service.</w:t>
      </w:r>
    </w:p>
    <w:p w14:paraId="062D60BC" w14:textId="77777777" w:rsidR="001E0E0E" w:rsidRPr="004D048A" w:rsidRDefault="001E0E0E" w:rsidP="00791807">
      <w:pPr>
        <w:rPr>
          <w:rFonts w:eastAsia="SimSun"/>
          <w:lang w:eastAsia="zh-CN"/>
        </w:rPr>
      </w:pPr>
      <w:r w:rsidRPr="00791807">
        <w:rPr>
          <w:rFonts w:eastAsia="SimSun"/>
        </w:rPr>
        <w:t>AF:</w:t>
      </w:r>
    </w:p>
    <w:p w14:paraId="15E4CEB0" w14:textId="77777777" w:rsidR="001E0E0E" w:rsidRDefault="001E0E0E" w:rsidP="001E0E0E">
      <w:pPr>
        <w:pStyle w:val="B1"/>
        <w:rPr>
          <w:rFonts w:eastAsia="SimSun"/>
          <w:lang w:eastAsia="zh-CN"/>
        </w:rPr>
      </w:pPr>
      <w:r>
        <w:rPr>
          <w:rFonts w:eastAsia="SimSun" w:hint="eastAsia"/>
          <w:lang w:eastAsia="zh-CN"/>
        </w:rPr>
        <w:t>-</w:t>
      </w:r>
      <w:r>
        <w:rPr>
          <w:rFonts w:eastAsia="SimSun"/>
          <w:lang w:eastAsia="zh-CN"/>
        </w:rPr>
        <w:tab/>
        <w:t>privacy checking with UDM whether UE is able to trigger another UE to perform ranging service.</w:t>
      </w:r>
    </w:p>
    <w:p w14:paraId="05D9E6DF" w14:textId="04BB740A" w:rsidR="001E0E0E" w:rsidRDefault="001E0E0E" w:rsidP="001E0E0E">
      <w:pPr>
        <w:pStyle w:val="B1"/>
        <w:rPr>
          <w:rFonts w:eastAsia="SimSun"/>
          <w:lang w:eastAsia="zh-CN"/>
        </w:rPr>
      </w:pPr>
      <w:r>
        <w:rPr>
          <w:rFonts w:eastAsia="SimSun" w:hint="eastAsia"/>
          <w:lang w:eastAsia="zh-CN"/>
        </w:rPr>
        <w:t>-</w:t>
      </w:r>
      <w:r>
        <w:rPr>
          <w:rFonts w:eastAsia="SimSun"/>
          <w:lang w:eastAsia="zh-CN"/>
        </w:rPr>
        <w:tab/>
      </w:r>
      <w:r w:rsidRPr="004D048A">
        <w:rPr>
          <w:rFonts w:eastAsia="SimSun"/>
          <w:lang w:eastAsia="zh-CN"/>
        </w:rPr>
        <w:t>activate the ranging device discovery</w:t>
      </w:r>
      <w:r w:rsidR="00F44968">
        <w:rPr>
          <w:rFonts w:eastAsia="SimSun"/>
          <w:lang w:eastAsia="zh-CN"/>
        </w:rPr>
        <w:t>.</w:t>
      </w:r>
    </w:p>
    <w:p w14:paraId="1234C9F2" w14:textId="77777777" w:rsidR="00A72C94" w:rsidRPr="007B2548" w:rsidRDefault="00A72C94" w:rsidP="00A72C94">
      <w:pPr>
        <w:pStyle w:val="Heading2"/>
      </w:pPr>
      <w:bookmarkStart w:id="2521" w:name="_Toc104257804"/>
      <w:bookmarkStart w:id="2522" w:name="_Toc104257978"/>
      <w:bookmarkStart w:id="2523" w:name="_Toc104299533"/>
      <w:bookmarkStart w:id="2524" w:name="_Toc112768534"/>
      <w:bookmarkStart w:id="2525" w:name="_Toc112768820"/>
      <w:bookmarkStart w:id="2526" w:name="_Toc112769060"/>
      <w:bookmarkStart w:id="2527" w:name="_Toc112772497"/>
      <w:bookmarkStart w:id="2528" w:name="_Toc112864172"/>
      <w:bookmarkStart w:id="2529" w:name="_Toc112865314"/>
      <w:bookmarkStart w:id="2530" w:name="_Toc117042759"/>
      <w:bookmarkStart w:id="2531" w:name="_Toc125976145"/>
      <w:bookmarkStart w:id="2532" w:name="_Toc128725021"/>
      <w:r w:rsidRPr="007B2548">
        <w:t>6.</w:t>
      </w:r>
      <w:r>
        <w:t>19</w:t>
      </w:r>
      <w:r w:rsidRPr="007B2548">
        <w:tab/>
      </w:r>
      <w:r>
        <w:t>Solution #19</w:t>
      </w:r>
      <w:r w:rsidRPr="007B2548">
        <w:t xml:space="preserve">: </w:t>
      </w:r>
      <w:r w:rsidRPr="00614997">
        <w:t>Support of Sidelink Positioning and Ranging signalling over different PC5 RATs</w:t>
      </w:r>
      <w:bookmarkEnd w:id="2521"/>
      <w:bookmarkEnd w:id="2522"/>
      <w:bookmarkEnd w:id="2523"/>
      <w:bookmarkEnd w:id="2524"/>
      <w:bookmarkEnd w:id="2525"/>
      <w:bookmarkEnd w:id="2526"/>
      <w:bookmarkEnd w:id="2527"/>
      <w:bookmarkEnd w:id="2528"/>
      <w:bookmarkEnd w:id="2529"/>
      <w:bookmarkEnd w:id="2530"/>
      <w:bookmarkEnd w:id="2531"/>
      <w:bookmarkEnd w:id="2532"/>
    </w:p>
    <w:p w14:paraId="0E33FF3E" w14:textId="004285CF" w:rsidR="00A72C94" w:rsidRDefault="00A72C94" w:rsidP="00A72C94">
      <w:pPr>
        <w:pStyle w:val="Heading3"/>
      </w:pPr>
      <w:bookmarkStart w:id="2533" w:name="_Toc104257805"/>
      <w:bookmarkStart w:id="2534" w:name="_Toc104257979"/>
      <w:bookmarkStart w:id="2535" w:name="_Toc104299534"/>
      <w:bookmarkStart w:id="2536" w:name="_Toc112768535"/>
      <w:bookmarkStart w:id="2537" w:name="_Toc112768821"/>
      <w:bookmarkStart w:id="2538" w:name="_Toc112769061"/>
      <w:bookmarkStart w:id="2539" w:name="_Toc112772498"/>
      <w:bookmarkStart w:id="2540" w:name="_Toc112864173"/>
      <w:bookmarkStart w:id="2541" w:name="_Toc112865315"/>
      <w:bookmarkStart w:id="2542" w:name="_Toc117042760"/>
      <w:bookmarkStart w:id="2543" w:name="_Toc125976146"/>
      <w:bookmarkStart w:id="2544" w:name="_Toc128725022"/>
      <w:r w:rsidRPr="007B2548">
        <w:t>6.</w:t>
      </w:r>
      <w:r>
        <w:t>19</w:t>
      </w:r>
      <w:r w:rsidRPr="007B2548">
        <w:t>.1</w:t>
      </w:r>
      <w:r w:rsidRPr="007B2548">
        <w:tab/>
        <w:t>General</w:t>
      </w:r>
      <w:bookmarkEnd w:id="2533"/>
      <w:bookmarkEnd w:id="2534"/>
      <w:bookmarkEnd w:id="2535"/>
      <w:bookmarkEnd w:id="2536"/>
      <w:bookmarkEnd w:id="2537"/>
      <w:bookmarkEnd w:id="2538"/>
      <w:bookmarkEnd w:id="2539"/>
      <w:bookmarkEnd w:id="2540"/>
      <w:bookmarkEnd w:id="2541"/>
      <w:bookmarkEnd w:id="2542"/>
      <w:bookmarkEnd w:id="2543"/>
      <w:bookmarkEnd w:id="2544"/>
    </w:p>
    <w:p w14:paraId="6EB85025" w14:textId="4192D625" w:rsidR="00F44968" w:rsidRDefault="00F44968" w:rsidP="00F44968">
      <w:r>
        <w:t xml:space="preserve">This solution addresses the key issue#4 on </w:t>
      </w:r>
      <w:r w:rsidR="001F671C">
        <w:t>"</w:t>
      </w:r>
      <w:r>
        <w:t xml:space="preserve"> Control of Operations for Ranging/Sidelink positioning</w:t>
      </w:r>
      <w:r w:rsidR="001F671C">
        <w:t>"</w:t>
      </w:r>
      <w:r w:rsidR="004E5A13" w:rsidRPr="004E5A13">
        <w:t xml:space="preserve"> </w:t>
      </w:r>
      <w:r w:rsidR="004E5A13">
        <w:t>and key issue #5 on</w:t>
      </w:r>
      <w:r w:rsidR="004E5A13" w:rsidRPr="00A7432B">
        <w:t xml:space="preserve"> </w:t>
      </w:r>
      <w:r w:rsidR="001F671C">
        <w:t>"</w:t>
      </w:r>
      <w:r w:rsidR="004E5A13" w:rsidRPr="00A7432B">
        <w:t>Network assisted Sidelink Positioning for In Network Coverage and Partial Network Coverage</w:t>
      </w:r>
      <w:r w:rsidR="001F671C">
        <w:t>"</w:t>
      </w:r>
      <w:r>
        <w:t>. Specifically, this solution focused on supporting the control signalling over different PC5 access technologies, with minimum AS layer impacts</w:t>
      </w:r>
      <w:r w:rsidR="004E5A13" w:rsidRPr="004E5A13">
        <w:t xml:space="preserve"> </w:t>
      </w:r>
      <w:r w:rsidR="004E5A13">
        <w:t>and on supporting s</w:t>
      </w:r>
      <w:r w:rsidR="004E5A13" w:rsidRPr="00A7432B">
        <w:t xml:space="preserve">idelink </w:t>
      </w:r>
      <w:r w:rsidR="004E5A13">
        <w:t>p</w:t>
      </w:r>
      <w:r w:rsidR="004E5A13" w:rsidRPr="00A7432B">
        <w:t>ositioning</w:t>
      </w:r>
      <w:r w:rsidR="004E5A13">
        <w:t xml:space="preserve"> with or without assistance from an LMF</w:t>
      </w:r>
      <w:r>
        <w:t>.</w:t>
      </w:r>
    </w:p>
    <w:p w14:paraId="19334C45" w14:textId="73584E73" w:rsidR="00F44968" w:rsidRDefault="00F44968" w:rsidP="00F44968">
      <w:r>
        <w:t xml:space="preserve">As described by solution#14 (clause 6.14), the system architecture supports interactions between the UEs (e.g. UE-A and UE C, UE A and UE B, or UE C and UE-D) and between UE and 5GC. For the interactions between the UEs, the operation over the SR5 reference point is carried over the PC5 reference point. Due to different deployment scenarios and operations, PC5 reference point may utilize different type of access technologies, including LTE PC5 and NR based PC5 for V2X use (as of </w:t>
      </w:r>
      <w:r w:rsidR="006D34D6">
        <w:t>TS 23.287 [</w:t>
      </w:r>
      <w:r>
        <w:t xml:space="preserve">3]), and 5G ProSe based PC5 (as of </w:t>
      </w:r>
      <w:r w:rsidR="006D34D6">
        <w:t>TS 23.304 [</w:t>
      </w:r>
      <w:r>
        <w:t>4]). For example:</w:t>
      </w:r>
    </w:p>
    <w:p w14:paraId="22D7A15E" w14:textId="0D3AC876" w:rsidR="00F44968" w:rsidRDefault="00F44968" w:rsidP="00A72C94">
      <w:pPr>
        <w:pStyle w:val="B1"/>
        <w:rPr>
          <w:lang w:val="en-US"/>
        </w:rPr>
      </w:pPr>
      <w:r>
        <w:rPr>
          <w:lang w:val="en-US"/>
        </w:rPr>
        <w:t>-</w:t>
      </w:r>
      <w:r>
        <w:rPr>
          <w:lang w:val="en-US"/>
        </w:rPr>
        <w:tab/>
        <w:t xml:space="preserve">Among V2X capable UEs, the control signaling defined for SR5 is carried out via LTE or NR PC5 (as defined in </w:t>
      </w:r>
      <w:r w:rsidR="006D34D6">
        <w:rPr>
          <w:lang w:val="en-US"/>
        </w:rPr>
        <w:t>TS 23.287 [</w:t>
      </w:r>
      <w:r>
        <w:rPr>
          <w:lang w:val="en-US"/>
        </w:rPr>
        <w:t>3]). The control signaling manages the actual AS layer Sidelink Positioning and Ranging signaling and measurements defined by RAN WGs.</w:t>
      </w:r>
    </w:p>
    <w:p w14:paraId="1A0E37BB" w14:textId="0032DEC1" w:rsidR="00F44968" w:rsidRDefault="00F44968" w:rsidP="00A72C94">
      <w:pPr>
        <w:pStyle w:val="B1"/>
        <w:rPr>
          <w:lang w:val="en-US"/>
        </w:rPr>
      </w:pPr>
      <w:r>
        <w:rPr>
          <w:lang w:val="en-US"/>
        </w:rPr>
        <w:t>-</w:t>
      </w:r>
      <w:r>
        <w:rPr>
          <w:lang w:val="en-US"/>
        </w:rPr>
        <w:tab/>
        <w:t xml:space="preserve">Among 5G ProSe capable UEs, the control signaling for SR5 is carried out over 5G ProSe PC5 (as defined in </w:t>
      </w:r>
      <w:r w:rsidR="006D34D6">
        <w:rPr>
          <w:lang w:val="en-US"/>
        </w:rPr>
        <w:t>TS 23.304 [</w:t>
      </w:r>
      <w:r w:rsidR="002A1C6A">
        <w:rPr>
          <w:lang w:val="en-US"/>
        </w:rPr>
        <w:t>4]</w:t>
      </w:r>
      <w:r>
        <w:rPr>
          <w:lang w:val="en-US"/>
        </w:rPr>
        <w:t>). The control signaling manages the actual AS layer Sidelink Positioning and Ranging signaling and measurements defined by RAN WGs.</w:t>
      </w:r>
    </w:p>
    <w:p w14:paraId="4E4545DD" w14:textId="39273D9C" w:rsidR="00A72C94" w:rsidRPr="009A4868" w:rsidRDefault="00A72C94" w:rsidP="00A72C94">
      <w:pPr>
        <w:rPr>
          <w:rFonts w:eastAsia="Malgun Gothic"/>
          <w:lang w:val="en-US"/>
        </w:rPr>
      </w:pPr>
      <w:r>
        <w:rPr>
          <w:lang w:val="en-US"/>
        </w:rPr>
        <w:t>The function of the SR5 services, and the AS layer Sidelink Positioning and Ranging signaling and measurements defined by RAN WGs would not be affected by which PC5 RAT is used to carry the SR5 control signaling.</w:t>
      </w:r>
    </w:p>
    <w:p w14:paraId="52960DD8" w14:textId="77777777" w:rsidR="00A72C94" w:rsidRDefault="00A72C94" w:rsidP="00A72C94">
      <w:pPr>
        <w:pStyle w:val="Heading3"/>
      </w:pPr>
      <w:bookmarkStart w:id="2545" w:name="_Toc104257806"/>
      <w:bookmarkStart w:id="2546" w:name="_Toc104257980"/>
      <w:bookmarkStart w:id="2547" w:name="_Toc104299535"/>
      <w:bookmarkStart w:id="2548" w:name="_Toc112768536"/>
      <w:bookmarkStart w:id="2549" w:name="_Toc112768822"/>
      <w:bookmarkStart w:id="2550" w:name="_Toc112769062"/>
      <w:bookmarkStart w:id="2551" w:name="_Toc112772499"/>
      <w:bookmarkStart w:id="2552" w:name="_Toc112864174"/>
      <w:bookmarkStart w:id="2553" w:name="_Toc112865316"/>
      <w:bookmarkStart w:id="2554" w:name="_Toc117042761"/>
      <w:bookmarkStart w:id="2555" w:name="_Toc125976147"/>
      <w:bookmarkStart w:id="2556" w:name="_Toc128725023"/>
      <w:r w:rsidRPr="007B2548">
        <w:t>6.</w:t>
      </w:r>
      <w:r>
        <w:t>19</w:t>
      </w:r>
      <w:r w:rsidRPr="007B2548">
        <w:t>.2</w:t>
      </w:r>
      <w:r w:rsidRPr="007B2548">
        <w:tab/>
        <w:t>Functional descriptions</w:t>
      </w:r>
      <w:bookmarkEnd w:id="2545"/>
      <w:bookmarkEnd w:id="2546"/>
      <w:bookmarkEnd w:id="2547"/>
      <w:bookmarkEnd w:id="2548"/>
      <w:bookmarkEnd w:id="2549"/>
      <w:bookmarkEnd w:id="2550"/>
      <w:bookmarkEnd w:id="2551"/>
      <w:bookmarkEnd w:id="2552"/>
      <w:bookmarkEnd w:id="2553"/>
      <w:bookmarkEnd w:id="2554"/>
      <w:bookmarkEnd w:id="2555"/>
      <w:bookmarkEnd w:id="2556"/>
    </w:p>
    <w:p w14:paraId="619DFA26" w14:textId="49232321" w:rsidR="00A72C94" w:rsidRDefault="00A72C94" w:rsidP="00A72C94">
      <w:pPr>
        <w:pStyle w:val="Heading4"/>
      </w:pPr>
      <w:bookmarkStart w:id="2557" w:name="_Toc104299536"/>
      <w:bookmarkStart w:id="2558" w:name="_Toc112768537"/>
      <w:bookmarkStart w:id="2559" w:name="_Toc112768823"/>
      <w:bookmarkStart w:id="2560" w:name="_Toc112769063"/>
      <w:bookmarkStart w:id="2561" w:name="_Toc112772500"/>
      <w:bookmarkStart w:id="2562" w:name="_Toc112864175"/>
      <w:bookmarkStart w:id="2563" w:name="_Toc112865317"/>
      <w:bookmarkStart w:id="2564" w:name="_Toc125976148"/>
      <w:bookmarkStart w:id="2565" w:name="_Toc128725024"/>
      <w:r>
        <w:t>6.19.2.1</w:t>
      </w:r>
      <w:r w:rsidR="00092FB4">
        <w:tab/>
      </w:r>
      <w:r>
        <w:t>Upper Protocol Layers</w:t>
      </w:r>
      <w:bookmarkEnd w:id="2557"/>
      <w:bookmarkEnd w:id="2558"/>
      <w:bookmarkEnd w:id="2559"/>
      <w:bookmarkEnd w:id="2560"/>
      <w:bookmarkEnd w:id="2561"/>
      <w:bookmarkEnd w:id="2562"/>
      <w:bookmarkEnd w:id="2563"/>
      <w:bookmarkEnd w:id="2564"/>
      <w:bookmarkEnd w:id="2565"/>
    </w:p>
    <w:p w14:paraId="0492661D" w14:textId="629D45AE" w:rsidR="00A72C94" w:rsidRPr="00A50349" w:rsidRDefault="00F44968" w:rsidP="00791807">
      <w:pPr>
        <w:rPr>
          <w:rFonts w:eastAsia="Malgun Gothic"/>
          <w:lang w:eastAsia="ko-KR"/>
        </w:rPr>
      </w:pPr>
      <w:r w:rsidRPr="00791807">
        <w:rPr>
          <w:rFonts w:eastAsia="Malgun Gothic"/>
        </w:rPr>
        <w:t>Figure 6.19.2.1-1 illustrates an example UE architecture and the potential interactions of the function elements and other layers of the UE for upper protocol layers. The architecture shown in Figure 6.19.2.1-1 is aligned with that for Solution #14 clause 6.14.4 but includes more details for each upper protocol layer.</w:t>
      </w:r>
    </w:p>
    <w:p w14:paraId="740B697D" w14:textId="3695626D" w:rsidR="00A72C94" w:rsidRDefault="00A72C94" w:rsidP="00F44968">
      <w:pPr>
        <w:pStyle w:val="TH"/>
        <w:rPr>
          <w:rFonts w:eastAsia="Malgun Gothic"/>
          <w:lang w:val="en-US"/>
        </w:rPr>
      </w:pPr>
      <w:r>
        <w:object w:dxaOrig="9855" w:dyaOrig="3601" w14:anchorId="7512EB2F">
          <v:shape id="_x0000_i1069" type="#_x0000_t75" style="width:482.95pt;height:176.6pt" o:ole="">
            <v:imagedata r:id="rId97" o:title=""/>
          </v:shape>
          <o:OLEObject Type="Embed" ProgID="Visio.Drawing.15" ShapeID="_x0000_i1069" DrawAspect="Content" ObjectID="_1739339813" r:id="rId98"/>
        </w:object>
      </w:r>
    </w:p>
    <w:p w14:paraId="4012A212" w14:textId="20583C3B" w:rsidR="00A72C94" w:rsidRPr="00A50349" w:rsidRDefault="00A72C94" w:rsidP="00F44968">
      <w:pPr>
        <w:pStyle w:val="TF"/>
        <w:rPr>
          <w:rFonts w:eastAsia="Malgun Gothic"/>
          <w:lang w:val="en-US"/>
        </w:rPr>
      </w:pPr>
      <w:r>
        <w:rPr>
          <w:rFonts w:eastAsia="Malgun Gothic"/>
          <w:lang w:val="en-US"/>
        </w:rPr>
        <w:t>Figure 6.19</w:t>
      </w:r>
      <w:r w:rsidRPr="00A50349">
        <w:rPr>
          <w:rFonts w:eastAsia="Malgun Gothic"/>
          <w:lang w:val="en-US"/>
        </w:rPr>
        <w:t>.2</w:t>
      </w:r>
      <w:r>
        <w:rPr>
          <w:rFonts w:eastAsia="Malgun Gothic"/>
          <w:lang w:val="en-US"/>
        </w:rPr>
        <w:t>.1</w:t>
      </w:r>
      <w:r w:rsidRPr="00A50349">
        <w:rPr>
          <w:rFonts w:eastAsia="Malgun Gothic"/>
          <w:lang w:val="en-US"/>
        </w:rPr>
        <w:t>-1: UE functions and architecture for sidelink positioning and ranging service</w:t>
      </w:r>
    </w:p>
    <w:p w14:paraId="25E05EE3" w14:textId="2754EB73" w:rsidR="00A72C94" w:rsidRPr="00A50349" w:rsidRDefault="00F44968" w:rsidP="00791807">
      <w:pPr>
        <w:rPr>
          <w:rFonts w:eastAsia="Malgun Gothic"/>
          <w:lang w:val="en-US"/>
        </w:rPr>
      </w:pPr>
      <w:r w:rsidRPr="00791807">
        <w:rPr>
          <w:rFonts w:eastAsia="Malgun Gothic"/>
        </w:rPr>
        <w:t>The function elements identified in clause 6.19.1 are defined as follows:</w:t>
      </w:r>
    </w:p>
    <w:p w14:paraId="2BA4F5D8" w14:textId="135CCF3D"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Device and Service Discovery Function (DSDF):</w:t>
      </w:r>
    </w:p>
    <w:p w14:paraId="72782EF7" w14:textId="6A87248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provides the following services to the upper layer, e.g. Application Layer:</w:t>
      </w:r>
    </w:p>
    <w:p w14:paraId="07AEAF39"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t>a unique identifier of the</w:t>
      </w:r>
      <w:r w:rsidRPr="00A50349">
        <w:rPr>
          <w:rFonts w:eastAsia="Malgun Gothic"/>
          <w:lang w:val="en-US"/>
        </w:rPr>
        <w:t xml:space="preserve"> UE(s) in proximity that can participate in Sidelink Positioning and Ranging service;</w:t>
      </w:r>
    </w:p>
    <w:p w14:paraId="5384C9FD"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services supported by each of the UE identified, e.g. signaling protocols, pairwise ranging, group ranging;</w:t>
      </w:r>
    </w:p>
    <w:p w14:paraId="2845D62A"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communication channel and sessions with the identified UEs.</w:t>
      </w:r>
    </w:p>
    <w:p w14:paraId="1A35C846" w14:textId="269CFB5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may receive the following information from the upper layer:</w:t>
      </w:r>
    </w:p>
    <w:p w14:paraId="1C50F60E"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 for the discovery of UEs to participate in Sidelink Positioning and Ranging services;</w:t>
      </w:r>
    </w:p>
    <w:p w14:paraId="68FC3BA5"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(optional) attributes of the UEs to be discovered;</w:t>
      </w:r>
    </w:p>
    <w:p w14:paraId="2F890A8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indication of discovery by other UEs and corresponding attributes of the other UEs;</w:t>
      </w:r>
    </w:p>
    <w:p w14:paraId="37649702" w14:textId="607B2565"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Request/permission for the corresponding Sidelink Positioning and Ranging services.</w:t>
      </w:r>
    </w:p>
    <w:p w14:paraId="2901FEA5" w14:textId="25191542"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DSDF:</w:t>
      </w:r>
    </w:p>
    <w:p w14:paraId="4C92CE64" w14:textId="679192A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device and service discovery using PC5 communication service provided by ProSe or V2X layer. For example, it may perform application layer discovery using broadcast service over PC5 reference point.</w:t>
      </w:r>
    </w:p>
    <w:p w14:paraId="3704B2FD" w14:textId="1E59924F" w:rsidR="00A72C94" w:rsidRPr="00A50349" w:rsidRDefault="00A72C94" w:rsidP="00F44968">
      <w:pPr>
        <w:pStyle w:val="B1"/>
        <w:rPr>
          <w:rFonts w:eastAsia="Malgun Gothic"/>
        </w:rPr>
      </w:pPr>
      <w:r w:rsidRPr="00A50349">
        <w:rPr>
          <w:rFonts w:eastAsia="Malgun Gothic"/>
          <w:lang w:val="en-US"/>
        </w:rPr>
        <w:t>-</w:t>
      </w:r>
      <w:r w:rsidRPr="00A50349">
        <w:rPr>
          <w:rFonts w:eastAsia="Malgun Gothic"/>
          <w:lang w:val="en-US"/>
        </w:rPr>
        <w:tab/>
      </w:r>
      <w:r w:rsidRPr="009D362D">
        <w:rPr>
          <w:rFonts w:eastAsia="Malgun Gothic"/>
          <w:lang w:val="en-US"/>
        </w:rPr>
        <w:t>Group Support Service Function</w:t>
      </w:r>
      <w:r>
        <w:rPr>
          <w:rFonts w:eastAsia="Malgun Gothic"/>
          <w:lang w:val="en-US"/>
        </w:rPr>
        <w:t xml:space="preserve"> (GSSF)</w:t>
      </w:r>
      <w:r w:rsidR="00092FB4">
        <w:rPr>
          <w:rFonts w:eastAsia="Malgun Gothic"/>
          <w:lang w:val="en-US"/>
        </w:rPr>
        <w:t>:</w:t>
      </w:r>
    </w:p>
    <w:p w14:paraId="4A535386" w14:textId="4D074524"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G</w:t>
      </w:r>
      <w:r>
        <w:rPr>
          <w:rFonts w:eastAsia="Malgun Gothic"/>
          <w:lang w:val="en-US"/>
        </w:rPr>
        <w:t>SS</w:t>
      </w:r>
      <w:r w:rsidRPr="00A50349">
        <w:rPr>
          <w:rFonts w:eastAsia="Malgun Gothic"/>
          <w:lang w:val="en-US"/>
        </w:rPr>
        <w:t>F may be part of the Application Layer (e.g. for V2X) or may be a layer below the Application layer (e.g. for MC services)</w:t>
      </w:r>
      <w:r w:rsidR="00092FB4">
        <w:rPr>
          <w:rFonts w:eastAsia="Malgun Gothic"/>
          <w:lang w:val="en-US"/>
        </w:rPr>
        <w:t>;</w:t>
      </w:r>
    </w:p>
    <w:p w14:paraId="79B81DAF" w14:textId="182EE621" w:rsidR="00A72C94" w:rsidRPr="00A50349" w:rsidRDefault="001F671C" w:rsidP="00A72C94">
      <w:pPr>
        <w:pStyle w:val="EditorsNote"/>
        <w:rPr>
          <w:rFonts w:eastAsia="Malgun Gothic"/>
        </w:rPr>
      </w:pPr>
      <w:r w:rsidRPr="00D76172">
        <w:rPr>
          <w:lang w:val="en-US" w:eastAsia="zh-CN"/>
        </w:rPr>
        <w:t>Editor</w:t>
      </w:r>
      <w:r>
        <w:rPr>
          <w:lang w:val="en-US" w:eastAsia="zh-CN"/>
        </w:rPr>
        <w:t>'</w:t>
      </w:r>
      <w:r w:rsidRPr="00D76172">
        <w:rPr>
          <w:lang w:val="en-US" w:eastAsia="zh-CN"/>
        </w:rPr>
        <w:t>s note:</w:t>
      </w:r>
      <w:r w:rsidR="00092FB4">
        <w:rPr>
          <w:rFonts w:eastAsia="Malgun Gothic"/>
        </w:rPr>
        <w:tab/>
      </w:r>
      <w:r w:rsidR="00A72C94" w:rsidRPr="00A50349">
        <w:rPr>
          <w:rFonts w:eastAsia="Malgun Gothic"/>
        </w:rPr>
        <w:t>it is FFS whether G</w:t>
      </w:r>
      <w:r w:rsidR="00A72C94">
        <w:rPr>
          <w:rFonts w:eastAsia="Malgun Gothic"/>
        </w:rPr>
        <w:t>SS</w:t>
      </w:r>
      <w:r w:rsidR="00A72C94" w:rsidRPr="00A50349">
        <w:rPr>
          <w:rFonts w:eastAsia="Malgun Gothic"/>
        </w:rPr>
        <w:t>F is in scope for 3GPP for V2X or whether G</w:t>
      </w:r>
      <w:r w:rsidR="00A72C94">
        <w:rPr>
          <w:rFonts w:eastAsia="Malgun Gothic"/>
        </w:rPr>
        <w:t>SS</w:t>
      </w:r>
      <w:r w:rsidR="00A72C94" w:rsidRPr="00A50349">
        <w:rPr>
          <w:rFonts w:eastAsia="Malgun Gothic"/>
        </w:rPr>
        <w:t>F for V2X remains out of scope and part of the Application Layer.</w:t>
      </w:r>
    </w:p>
    <w:p w14:paraId="2757B2E5" w14:textId="3ECAE584"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(when below the Application Layer) provides the following services to the upper layer, e.g. Application Layer:</w:t>
      </w:r>
    </w:p>
    <w:p w14:paraId="6A76B974" w14:textId="5D927423"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creating a Sidelink Positioning and Ranging service group, when the upper layer has specified the group. G</w:t>
      </w:r>
      <w:r>
        <w:rPr>
          <w:rFonts w:eastAsia="Malgun Gothic"/>
          <w:lang w:val="en-US"/>
        </w:rPr>
        <w:t>SS</w:t>
      </w:r>
      <w:r w:rsidRPr="00A50349">
        <w:rPr>
          <w:rFonts w:eastAsia="Malgun Gothic"/>
          <w:lang w:val="en-US"/>
        </w:rPr>
        <w:t>F needs to provide group ID and group local member IDs to the upper layer. G</w:t>
      </w:r>
      <w:r>
        <w:rPr>
          <w:rFonts w:eastAsia="Malgun Gothic"/>
          <w:lang w:val="en-US"/>
        </w:rPr>
        <w:t>SS</w:t>
      </w:r>
      <w:r w:rsidRPr="00A50349">
        <w:rPr>
          <w:rFonts w:eastAsia="Malgun Gothic"/>
          <w:lang w:val="en-US"/>
        </w:rPr>
        <w:t>F needs to also manage the group members, e.g. addition or removal of group members, splitting or merge of groups, etc. as decided by the upper layer;</w:t>
      </w:r>
    </w:p>
    <w:p w14:paraId="67B5952B" w14:textId="567E5C0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with upper layer application layer managed group function, e.g. V2X platooning application, the GMSF provides the needed support for the group member status monitoring, i.e. indication of group members of </w:t>
      </w:r>
      <w:r w:rsidRPr="00A50349">
        <w:rPr>
          <w:rFonts w:eastAsia="Malgun Gothic"/>
          <w:lang w:val="en-US"/>
        </w:rPr>
        <w:lastRenderedPageBreak/>
        <w:t>presence and capability/status of the group members. G</w:t>
      </w:r>
      <w:r>
        <w:rPr>
          <w:rFonts w:eastAsia="Malgun Gothic"/>
          <w:lang w:val="en-US"/>
        </w:rPr>
        <w:t>SS</w:t>
      </w:r>
      <w:r w:rsidRPr="00A50349">
        <w:rPr>
          <w:rFonts w:eastAsia="Malgun Gothic"/>
          <w:lang w:val="en-US"/>
        </w:rPr>
        <w:t>F may make use of the service of DSDF for the needed operation.</w:t>
      </w:r>
    </w:p>
    <w:p w14:paraId="3C288064" w14:textId="13F8A20C"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may receive the following information from the upper layer:</w:t>
      </w:r>
    </w:p>
    <w:p w14:paraId="78D25A23"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creation or deletion of a group containing identified UEs for Sidelink Positioning and Ranging service;</w:t>
      </w:r>
    </w:p>
    <w:p w14:paraId="38D8DA70" w14:textId="489D2EF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operation of a specific group member, e.g. add or remove a group member;</w:t>
      </w:r>
    </w:p>
    <w:p w14:paraId="7240DFEA" w14:textId="370B4DFF"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management of a group, e.g. merge 2 groups or split a group into 2 separate groups.</w:t>
      </w:r>
    </w:p>
    <w:p w14:paraId="3DDAFD0F" w14:textId="71101BA0"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G</w:t>
      </w:r>
      <w:r>
        <w:rPr>
          <w:rFonts w:eastAsia="Malgun Gothic"/>
          <w:lang w:val="en-US"/>
        </w:rPr>
        <w:t>S</w:t>
      </w:r>
      <w:r w:rsidRPr="00A50349">
        <w:rPr>
          <w:rFonts w:eastAsia="Malgun Gothic"/>
          <w:lang w:val="en-US"/>
        </w:rPr>
        <w:t>SF:</w:t>
      </w:r>
    </w:p>
    <w:p w14:paraId="152AF56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group management requested by upper layer using the PC5 communication service provided by ProSe Layer or V2X layer. The messages generated by G</w:t>
      </w:r>
      <w:r>
        <w:rPr>
          <w:rFonts w:eastAsia="Malgun Gothic"/>
          <w:lang w:val="en-US"/>
        </w:rPr>
        <w:t>S</w:t>
      </w:r>
      <w:r w:rsidRPr="00A50349">
        <w:rPr>
          <w:rFonts w:eastAsia="Malgun Gothic"/>
          <w:lang w:val="en-US"/>
        </w:rPr>
        <w:t>SF are sent as data traffic over the PC5 reference point and does not require additional enhancements to PC5 reference point.</w:t>
      </w:r>
    </w:p>
    <w:p w14:paraId="2C1538CD" w14:textId="4D7C2B9A" w:rsidR="00A72C94" w:rsidRPr="00A50349" w:rsidRDefault="00092FB4" w:rsidP="00A72C94">
      <w:pPr>
        <w:pStyle w:val="NO"/>
        <w:rPr>
          <w:rFonts w:eastAsia="Malgun Gothic"/>
          <w:lang w:val="en-US"/>
        </w:rPr>
      </w:pPr>
      <w:r>
        <w:rPr>
          <w:rFonts w:eastAsia="Malgun Gothic"/>
        </w:rPr>
        <w:t>NOTE </w:t>
      </w:r>
      <w:r w:rsidR="00A72C94" w:rsidRPr="000A18E3">
        <w:rPr>
          <w:rFonts w:eastAsia="Malgun Gothic"/>
        </w:rPr>
        <w:t>1:</w:t>
      </w:r>
      <w:r w:rsidR="00A72C94" w:rsidRPr="000A18E3">
        <w:rPr>
          <w:rFonts w:eastAsia="Malgun Gothic"/>
        </w:rPr>
        <w:tab/>
        <w:t xml:space="preserve">The group support is only for the control </w:t>
      </w:r>
      <w:r w:rsidR="00F44968" w:rsidRPr="000A18E3">
        <w:rPr>
          <w:rFonts w:eastAsia="Malgun Gothic"/>
        </w:rPr>
        <w:t>signalling</w:t>
      </w:r>
      <w:r w:rsidR="00A72C94" w:rsidRPr="000A18E3">
        <w:rPr>
          <w:rFonts w:eastAsia="Malgun Gothic"/>
        </w:rPr>
        <w:t>, e.g</w:t>
      </w:r>
      <w:r w:rsidR="00895101">
        <w:rPr>
          <w:rFonts w:eastAsia="Malgun Gothic"/>
        </w:rPr>
        <w:t>.</w:t>
      </w:r>
      <w:r w:rsidR="00A72C94" w:rsidRPr="000A18E3">
        <w:rPr>
          <w:rFonts w:eastAsia="Malgun Gothic"/>
        </w:rPr>
        <w:t xml:space="preserve"> to determine which UE should be part of the Sidelink Positioning and Ranging session. It does not affect how AS layer positioning/ranging signal operates.</w:t>
      </w:r>
    </w:p>
    <w:p w14:paraId="4530D5C8" w14:textId="52933CBB"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 xml:space="preserve">Sidelink Positioning and Ranging </w:t>
      </w:r>
      <w:r>
        <w:rPr>
          <w:rFonts w:eastAsia="Malgun Gothic"/>
          <w:lang w:val="en-US"/>
        </w:rPr>
        <w:t>Function</w:t>
      </w:r>
      <w:r w:rsidRPr="00A50349">
        <w:rPr>
          <w:rFonts w:eastAsia="Malgun Gothic"/>
          <w:lang w:val="en-US"/>
        </w:rPr>
        <w:t xml:space="preserve"> (S</w:t>
      </w:r>
      <w:r>
        <w:rPr>
          <w:rFonts w:eastAsia="Malgun Gothic"/>
          <w:lang w:val="en-US"/>
        </w:rPr>
        <w:t>PRF</w:t>
      </w:r>
      <w:r w:rsidRPr="00A50349">
        <w:rPr>
          <w:rFonts w:eastAsia="Malgun Gothic"/>
          <w:lang w:val="en-US"/>
        </w:rPr>
        <w:t>):</w:t>
      </w:r>
    </w:p>
    <w:p w14:paraId="7D86342B" w14:textId="35619B15" w:rsidR="00A72C94"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provides the following services to the upper layer, e.g. Application Layer:</w:t>
      </w:r>
    </w:p>
    <w:p w14:paraId="7C8739A2" w14:textId="7485F847" w:rsidR="004E5A13" w:rsidRPr="00A50349" w:rsidRDefault="004E5A13" w:rsidP="00CE568C">
      <w:pPr>
        <w:pStyle w:val="B1"/>
        <w:rPr>
          <w:rFonts w:eastAsia="Malgun Gothic"/>
          <w:lang w:val="en-US"/>
        </w:rPr>
      </w:pPr>
      <w:r w:rsidRPr="00CE568C">
        <w:rPr>
          <w:rFonts w:eastAsia="Malgun Gothic"/>
        </w:rPr>
        <w:t>-</w:t>
      </w:r>
      <w:r w:rsidRPr="00CE568C">
        <w:rPr>
          <w:rFonts w:eastAsia="Malgun Gothic"/>
        </w:rPr>
        <w:tab/>
        <w:t>create a Sidelink Positioning/Ranging session between a specified group of UEs;</w:t>
      </w:r>
    </w:p>
    <w:p w14:paraId="208C3FA6"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on-demand Sidelink Positioning/Ranging, direction, or relative location of another UE or a specified group of UEs;</w:t>
      </w:r>
    </w:p>
    <w:p w14:paraId="3F7277AE" w14:textId="511EA872"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periodic Sidelink Positioning/Ranging, direction, or relative location of another UE or a specified group of UEs;</w:t>
      </w:r>
    </w:p>
    <w:p w14:paraId="256626C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triggered Sidelink Positioning/Ranging, direction, or relative location of another UE or a specified group of UEs.</w:t>
      </w:r>
    </w:p>
    <w:p w14:paraId="5AEA6E97" w14:textId="70056ADA"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may receive the following information from the upper layer:</w:t>
      </w:r>
    </w:p>
    <w:p w14:paraId="6EA18FF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current range/direction or relative location of another UE or a specified group of UEs;</w:t>
      </w:r>
    </w:p>
    <w:p w14:paraId="471BD868"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periodic range/direction or relative location of another UE or a specified group of UEs;</w:t>
      </w:r>
    </w:p>
    <w:p w14:paraId="1249EF1E" w14:textId="5FC92AD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triggered range/direction or relative location of another UE or a specified group of UEs.</w:t>
      </w:r>
    </w:p>
    <w:p w14:paraId="39670380" w14:textId="38C984F1" w:rsidR="00A72C94" w:rsidRPr="00A50349" w:rsidRDefault="00092FB4" w:rsidP="00A72C94">
      <w:pPr>
        <w:pStyle w:val="NO"/>
        <w:rPr>
          <w:rFonts w:eastAsia="Malgun Gothic"/>
        </w:rPr>
      </w:pPr>
      <w:r>
        <w:rPr>
          <w:rFonts w:eastAsia="Malgun Gothic"/>
        </w:rPr>
        <w:t>NOTE </w:t>
      </w:r>
      <w:r w:rsidR="00A72C94">
        <w:rPr>
          <w:rFonts w:eastAsia="Malgun Gothic"/>
        </w:rPr>
        <w:t>2</w:t>
      </w:r>
      <w:r w:rsidR="00A72C94" w:rsidRPr="00A50349">
        <w:rPr>
          <w:rFonts w:eastAsia="Malgun Gothic"/>
        </w:rPr>
        <w:t>:</w:t>
      </w:r>
      <w:r w:rsidR="00A72C94" w:rsidRPr="00A50349">
        <w:rPr>
          <w:rFonts w:eastAsia="Malgun Gothic"/>
        </w:rPr>
        <w:tab/>
        <w:t>The request from upper layers may originate on the UE itself (e.g. due to a user request or in support of an autonomous UE function like driving assistance for V2X) or may be received by the UE from the network (e.g. an LMF) or from an external client.</w:t>
      </w:r>
    </w:p>
    <w:p w14:paraId="3FFE28C8" w14:textId="545AD207"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S</w:t>
      </w:r>
      <w:r>
        <w:rPr>
          <w:rFonts w:eastAsia="Malgun Gothic"/>
          <w:lang w:val="en-US"/>
        </w:rPr>
        <w:t>PRF</w:t>
      </w:r>
      <w:r w:rsidRPr="00A50349">
        <w:rPr>
          <w:rFonts w:eastAsia="Malgun Gothic"/>
          <w:lang w:val="en-US"/>
        </w:rPr>
        <w:t>:</w:t>
      </w:r>
    </w:p>
    <w:p w14:paraId="146F4DFC"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control signaling between 2 UEs or among a group of 2 of more UEs to manage and coordinate the Sidelink Positioning and Ranging operations. The messages generated by S</w:t>
      </w:r>
      <w:r>
        <w:rPr>
          <w:rFonts w:eastAsia="Malgun Gothic"/>
          <w:lang w:val="en-US"/>
        </w:rPr>
        <w:t>PRF</w:t>
      </w:r>
      <w:r w:rsidRPr="00A50349">
        <w:rPr>
          <w:rFonts w:eastAsia="Malgun Gothic"/>
          <w:lang w:val="en-US"/>
        </w:rPr>
        <w:t xml:space="preserve"> are sent as data traffic over the PC5 reference point and does not require additional enhancements to PC5 reference point.</w:t>
      </w:r>
    </w:p>
    <w:p w14:paraId="0D0F8169" w14:textId="0066C796" w:rsidR="00A72C94" w:rsidRPr="00A50349" w:rsidRDefault="00F44968" w:rsidP="00F44968">
      <w:pPr>
        <w:pStyle w:val="B3"/>
        <w:rPr>
          <w:rFonts w:eastAsia="Malgun Gothic"/>
          <w:lang w:val="en-US"/>
        </w:rPr>
      </w:pPr>
      <w:r>
        <w:rPr>
          <w:rFonts w:eastAsia="Malgun Gothic"/>
          <w:lang w:val="en-US"/>
        </w:rPr>
        <w:t>-</w:t>
      </w:r>
      <w:r>
        <w:rPr>
          <w:rFonts w:eastAsia="Malgun Gothic"/>
          <w:lang w:val="en-US"/>
        </w:rPr>
        <w:tab/>
        <w:t xml:space="preserve">If the network supports Sidelink Positioning and Ranging, SPRF exchange may happen between UE and the LMF (e.g. using NAS signaling), similar to that defined in </w:t>
      </w:r>
      <w:r w:rsidR="006D34D6">
        <w:rPr>
          <w:rFonts w:eastAsia="Malgun Gothic"/>
          <w:lang w:val="en-US"/>
        </w:rPr>
        <w:t>TS 23.273 [</w:t>
      </w:r>
      <w:r>
        <w:rPr>
          <w:rFonts w:eastAsia="Malgun Gothic"/>
          <w:lang w:val="en-US"/>
        </w:rPr>
        <w:t>11].</w:t>
      </w:r>
    </w:p>
    <w:p w14:paraId="1EF1E639" w14:textId="11282F85"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Service Exposure Function:</w:t>
      </w:r>
    </w:p>
    <w:p w14:paraId="4119CAC2" w14:textId="1062379C"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This function allows the UE to interact with the application layer, or the AF and external client.</w:t>
      </w:r>
    </w:p>
    <w:p w14:paraId="15845B35" w14:textId="019ECEAD" w:rsidR="00A72C94" w:rsidRPr="00A50349" w:rsidRDefault="00F44968" w:rsidP="00F44968">
      <w:pPr>
        <w:pStyle w:val="B2"/>
        <w:rPr>
          <w:rFonts w:eastAsia="Malgun Gothic"/>
          <w:lang w:val="en-US"/>
        </w:rPr>
      </w:pPr>
      <w:r>
        <w:rPr>
          <w:rFonts w:eastAsia="Malgun Gothic"/>
          <w:lang w:val="en-US"/>
        </w:rPr>
        <w:t>-</w:t>
      </w:r>
      <w:r>
        <w:rPr>
          <w:rFonts w:eastAsia="Malgun Gothic"/>
          <w:lang w:val="en-US"/>
        </w:rPr>
        <w:tab/>
        <w:t xml:space="preserve">If the network supports the Sidelink Positioning and Ranging, the interactions may happen between the UE and the LMF as defined in </w:t>
      </w:r>
      <w:r w:rsidR="006D34D6">
        <w:rPr>
          <w:rFonts w:eastAsia="Malgun Gothic"/>
          <w:lang w:val="en-US"/>
        </w:rPr>
        <w:t>TS 23.273 [</w:t>
      </w:r>
      <w:r>
        <w:rPr>
          <w:rFonts w:eastAsia="Malgun Gothic"/>
          <w:lang w:val="en-US"/>
        </w:rPr>
        <w:t>11].</w:t>
      </w:r>
    </w:p>
    <w:p w14:paraId="11ABB4DB" w14:textId="123D0035" w:rsidR="00A72C94" w:rsidRPr="00074BDC" w:rsidRDefault="00A72C94" w:rsidP="00F44968">
      <w:pPr>
        <w:pStyle w:val="B2"/>
      </w:pPr>
      <w:r w:rsidRPr="00A50349">
        <w:rPr>
          <w:rFonts w:eastAsia="Malgun Gothic"/>
        </w:rPr>
        <w:t>-</w:t>
      </w:r>
      <w:r w:rsidRPr="00A50349">
        <w:rPr>
          <w:rFonts w:eastAsia="Malgun Gothic"/>
        </w:rPr>
        <w:tab/>
        <w:t>The exact operation of service exposure to an external client or AF is out of scope of SA</w:t>
      </w:r>
      <w:r w:rsidR="00F44968">
        <w:rPr>
          <w:rFonts w:eastAsia="Malgun Gothic"/>
        </w:rPr>
        <w:t> WG</w:t>
      </w:r>
      <w:r w:rsidRPr="00A50349">
        <w:rPr>
          <w:rFonts w:eastAsia="Malgun Gothic"/>
        </w:rPr>
        <w:t>2.</w:t>
      </w:r>
    </w:p>
    <w:p w14:paraId="0345FCAB" w14:textId="6FD8D785" w:rsidR="00A72C94" w:rsidRDefault="00F44968" w:rsidP="00F44968">
      <w:pPr>
        <w:rPr>
          <w:lang w:val="en-US"/>
        </w:rPr>
      </w:pPr>
      <w:r>
        <w:rPr>
          <w:lang w:val="en-US"/>
        </w:rPr>
        <w:lastRenderedPageBreak/>
        <w:t xml:space="preserve">In order to support the operation over different PC5 RATs, each of the SR5 service elements is assigned a V2X Service Type (e.g. PSID, ITS-AID, or AID as of </w:t>
      </w:r>
      <w:r w:rsidR="006D34D6">
        <w:rPr>
          <w:lang w:val="en-US"/>
        </w:rPr>
        <w:t>TS 23.287 [</w:t>
      </w:r>
      <w:r>
        <w:rPr>
          <w:lang w:val="en-US"/>
        </w:rPr>
        <w:t xml:space="preserve">3]) and a ProSe Identifier (e.g. Application ID as of </w:t>
      </w:r>
      <w:r w:rsidR="006D34D6">
        <w:rPr>
          <w:lang w:val="en-US"/>
        </w:rPr>
        <w:t>TS 23.304 [</w:t>
      </w:r>
      <w:r>
        <w:rPr>
          <w:lang w:val="en-US"/>
        </w:rPr>
        <w:t>4]). For example:</w:t>
      </w:r>
    </w:p>
    <w:p w14:paraId="2EFAEE0F" w14:textId="3B2B92FC" w:rsidR="00A72C94" w:rsidRDefault="00A72C94" w:rsidP="00A72C94">
      <w:pPr>
        <w:pStyle w:val="B1"/>
      </w:pPr>
      <w:r w:rsidRPr="00C62AA2">
        <w:t>-</w:t>
      </w:r>
      <w:r w:rsidRPr="00C62AA2">
        <w:tab/>
        <w:t>Device and Service Discovery Function (DSDF) is assigned PSID_ DSDF, and ProSe_AppID_DSDF;</w:t>
      </w:r>
    </w:p>
    <w:p w14:paraId="6B8B894B" w14:textId="77777777" w:rsidR="00A72C94" w:rsidRDefault="00A72C94" w:rsidP="00A72C94">
      <w:pPr>
        <w:pStyle w:val="B1"/>
        <w:rPr>
          <w:lang w:val="en-US"/>
        </w:rPr>
      </w:pPr>
      <w:r>
        <w:rPr>
          <w:lang w:val="en-US"/>
        </w:rPr>
        <w:t>-</w:t>
      </w:r>
      <w:r>
        <w:rPr>
          <w:lang w:val="en-US"/>
        </w:rPr>
        <w:tab/>
      </w:r>
      <w:r w:rsidRPr="00C62AA2">
        <w:rPr>
          <w:lang w:val="en-US"/>
        </w:rPr>
        <w:t>Group Support Service Function (G</w:t>
      </w:r>
      <w:r>
        <w:rPr>
          <w:lang w:val="en-US"/>
        </w:rPr>
        <w:t>S</w:t>
      </w:r>
      <w:r w:rsidRPr="00C62AA2">
        <w:rPr>
          <w:lang w:val="en-US"/>
        </w:rPr>
        <w:t>SF)</w:t>
      </w:r>
      <w:r>
        <w:rPr>
          <w:lang w:val="en-US"/>
        </w:rPr>
        <w:t xml:space="preserve"> is assigned PSID_GSSF, and ProSe_AppID_GSSF;</w:t>
      </w:r>
    </w:p>
    <w:p w14:paraId="631EFCE7" w14:textId="5AC89011" w:rsidR="00A72C94" w:rsidRDefault="00A72C94" w:rsidP="00A72C94">
      <w:pPr>
        <w:pStyle w:val="B1"/>
        <w:rPr>
          <w:lang w:val="en-US"/>
        </w:rPr>
      </w:pPr>
      <w:r>
        <w:rPr>
          <w:lang w:val="en-US"/>
        </w:rPr>
        <w:t>-</w:t>
      </w:r>
      <w:r w:rsidR="00092FB4">
        <w:rPr>
          <w:lang w:val="en-US"/>
        </w:rPr>
        <w:tab/>
      </w:r>
      <w:r w:rsidRPr="00C62AA2">
        <w:rPr>
          <w:lang w:val="en-US"/>
        </w:rPr>
        <w:t>Sidelink Positioning and Ranging Function (SPRF)</w:t>
      </w:r>
      <w:r>
        <w:rPr>
          <w:lang w:val="en-US"/>
        </w:rPr>
        <w:t xml:space="preserve"> is assigned PSID_SPRF, and ProSe_AppID_SPRF.</w:t>
      </w:r>
    </w:p>
    <w:p w14:paraId="36D91118" w14:textId="238C7BAE" w:rsidR="00A72C94" w:rsidRDefault="00092FB4" w:rsidP="00A72C94">
      <w:pPr>
        <w:pStyle w:val="NO"/>
      </w:pPr>
      <w:r>
        <w:t>NOTE </w:t>
      </w:r>
      <w:r w:rsidR="00A72C94">
        <w:rPr>
          <w:lang w:val="en-US"/>
        </w:rPr>
        <w:t>3</w:t>
      </w:r>
      <w:r w:rsidR="00A72C94">
        <w:t>:</w:t>
      </w:r>
      <w:r>
        <w:tab/>
      </w:r>
      <w:r w:rsidR="00A72C94">
        <w:t>It is also possible that all the three services are sharing the same V2X Service Type and ProSe Identifier.</w:t>
      </w:r>
    </w:p>
    <w:p w14:paraId="5F71850C" w14:textId="78787E58" w:rsidR="004E5A13" w:rsidRPr="004E5A13" w:rsidRDefault="004E5A13" w:rsidP="000A6DB7">
      <w:pPr>
        <w:rPr>
          <w:lang w:val="en-US"/>
        </w:rPr>
      </w:pPr>
      <w:r>
        <w:rPr>
          <w:lang w:val="en-US"/>
        </w:rPr>
        <w:t>Some lower layer functions might be combined to improve efficiency of operation. For example, the GSSF and SPRF might be combined to improve efficiency and reduce complexity in creating both a group of UEs (GSSF service) and a sidelink positioning/ranging session between the UEs in the group (SPRF service).</w:t>
      </w:r>
    </w:p>
    <w:p w14:paraId="4071A421" w14:textId="54EBADAF" w:rsidR="00A72C94" w:rsidRDefault="00A72C94" w:rsidP="00A72C94">
      <w:pPr>
        <w:pStyle w:val="Heading4"/>
        <w:rPr>
          <w:lang w:val="en-US"/>
        </w:rPr>
      </w:pPr>
      <w:bookmarkStart w:id="2566" w:name="_Toc104299537"/>
      <w:bookmarkStart w:id="2567" w:name="_Toc112768538"/>
      <w:bookmarkStart w:id="2568" w:name="_Toc112768824"/>
      <w:bookmarkStart w:id="2569" w:name="_Toc112769064"/>
      <w:bookmarkStart w:id="2570" w:name="_Toc112772501"/>
      <w:bookmarkStart w:id="2571" w:name="_Toc112864176"/>
      <w:bookmarkStart w:id="2572" w:name="_Toc112865318"/>
      <w:bookmarkStart w:id="2573" w:name="_Toc125976149"/>
      <w:bookmarkStart w:id="2574" w:name="_Toc128725025"/>
      <w:r>
        <w:t>6.19.2.2</w:t>
      </w:r>
      <w:r>
        <w:tab/>
        <w:t>Support of V2X UE operations</w:t>
      </w:r>
      <w:bookmarkEnd w:id="2566"/>
      <w:bookmarkEnd w:id="2567"/>
      <w:bookmarkEnd w:id="2568"/>
      <w:bookmarkEnd w:id="2569"/>
      <w:bookmarkEnd w:id="2570"/>
      <w:bookmarkEnd w:id="2571"/>
      <w:bookmarkEnd w:id="2572"/>
      <w:bookmarkEnd w:id="2573"/>
      <w:bookmarkEnd w:id="2574"/>
    </w:p>
    <w:p w14:paraId="62B25ABB" w14:textId="02A7C7C9" w:rsidR="00A72C94" w:rsidRDefault="00F44968" w:rsidP="00A72C94">
      <w:pPr>
        <w:rPr>
          <w:lang w:val="en-US"/>
        </w:rPr>
      </w:pPr>
      <w:r>
        <w:rPr>
          <w:lang w:val="en-US"/>
        </w:rPr>
        <w:t xml:space="preserve">For a V2X capable UE (as defined in </w:t>
      </w:r>
      <w:r w:rsidR="006D34D6">
        <w:rPr>
          <w:lang w:val="en-US"/>
        </w:rPr>
        <w:t>TS 23.287 [</w:t>
      </w:r>
      <w:r>
        <w:rPr>
          <w:lang w:val="en-US"/>
        </w:rPr>
        <w:t xml:space="preserve">3]), it would be configured with the corresponding information in the V2XP for the service types. The following element would be included in the Policy/Parameters for V2X communications over PC5 reference point, as in clause 5.1.2.1 of </w:t>
      </w:r>
      <w:r w:rsidR="006D34D6">
        <w:rPr>
          <w:lang w:val="en-US"/>
        </w:rPr>
        <w:t>TS 23.287 [</w:t>
      </w:r>
      <w:r>
        <w:rPr>
          <w:lang w:val="en-US"/>
        </w:rPr>
        <w:t>3]:</w:t>
      </w:r>
    </w:p>
    <w:p w14:paraId="6F4FA27B" w14:textId="77777777" w:rsidR="00A72C94" w:rsidRPr="005736DD" w:rsidRDefault="00A72C94" w:rsidP="00A72C94">
      <w:pPr>
        <w:pStyle w:val="B1"/>
        <w:rPr>
          <w:i/>
          <w:iCs/>
        </w:rPr>
      </w:pPr>
      <w:r w:rsidRPr="005736DD">
        <w:rPr>
          <w:i/>
          <w:iCs/>
        </w:rPr>
        <w:t>3)</w:t>
      </w:r>
      <w:r w:rsidRPr="005736DD">
        <w:rPr>
          <w:i/>
          <w:iCs/>
        </w:rPr>
        <w:tab/>
        <w:t>Policy/parameters for PC5 RAT selection and for PC5 Tx Profile selection:</w:t>
      </w:r>
    </w:p>
    <w:p w14:paraId="5D192DC3" w14:textId="77777777" w:rsidR="00A72C94" w:rsidRPr="005736DD" w:rsidRDefault="00A72C94" w:rsidP="00A72C94">
      <w:pPr>
        <w:pStyle w:val="B2"/>
        <w:rPr>
          <w:i/>
          <w:iCs/>
        </w:rPr>
      </w:pPr>
      <w:r w:rsidRPr="005736DD">
        <w:rPr>
          <w:i/>
          <w:iCs/>
        </w:rPr>
        <w:t>-</w:t>
      </w:r>
      <w:r w:rsidRPr="005736DD">
        <w:rPr>
          <w:i/>
          <w:iCs/>
        </w:rPr>
        <w:tab/>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to PC5 RAT(s) (e.g. LTE PC5, NR PC5 or both), and:</w:t>
      </w:r>
    </w:p>
    <w:p w14:paraId="29FD6D07" w14:textId="2F89B6FE" w:rsidR="00A72C94" w:rsidRPr="005736DD" w:rsidRDefault="00A72C94" w:rsidP="00A72C94">
      <w:pPr>
        <w:pStyle w:val="B3"/>
        <w:rPr>
          <w:i/>
          <w:iCs/>
        </w:rPr>
      </w:pPr>
      <w:r w:rsidRPr="005736DD">
        <w:rPr>
          <w:i/>
          <w:iCs/>
        </w:rPr>
        <w:t>-</w:t>
      </w:r>
      <w:r w:rsidRPr="005736DD">
        <w:rPr>
          <w:i/>
          <w:iCs/>
        </w:rPr>
        <w:tab/>
        <w:t xml:space="preserve">for LTE PC5, to the corresponding Tx Profiles (see </w:t>
      </w:r>
      <w:r w:rsidR="006D34D6" w:rsidRPr="005736DD">
        <w:rPr>
          <w:i/>
          <w:iCs/>
        </w:rPr>
        <w:t>TS</w:t>
      </w:r>
      <w:r w:rsidR="006D34D6">
        <w:rPr>
          <w:i/>
          <w:iCs/>
        </w:rPr>
        <w:t> </w:t>
      </w:r>
      <w:r w:rsidR="006D34D6" w:rsidRPr="005736DD">
        <w:rPr>
          <w:i/>
          <w:iCs/>
        </w:rPr>
        <w:t>36.300</w:t>
      </w:r>
      <w:r w:rsidR="006D34D6">
        <w:rPr>
          <w:i/>
          <w:iCs/>
        </w:rPr>
        <w:t> </w:t>
      </w:r>
      <w:r w:rsidR="006D34D6" w:rsidRPr="005736DD">
        <w:rPr>
          <w:i/>
          <w:iCs/>
        </w:rPr>
        <w:t>[</w:t>
      </w:r>
      <w:r w:rsidR="002A1C6A">
        <w:rPr>
          <w:i/>
          <w:iCs/>
          <w:lang w:val="en-US"/>
        </w:rPr>
        <w:t>19</w:t>
      </w:r>
      <w:r w:rsidRPr="005736DD">
        <w:rPr>
          <w:i/>
          <w:iCs/>
        </w:rPr>
        <w:t>] for further information);</w:t>
      </w:r>
    </w:p>
    <w:p w14:paraId="7A4C818D" w14:textId="6748AD76" w:rsidR="00A72C94" w:rsidRPr="005736DD" w:rsidRDefault="00A72C94" w:rsidP="00A72C94">
      <w:pPr>
        <w:pStyle w:val="B3"/>
        <w:rPr>
          <w:i/>
          <w:iCs/>
        </w:rPr>
      </w:pPr>
      <w:r w:rsidRPr="005736DD">
        <w:rPr>
          <w:i/>
          <w:iCs/>
        </w:rPr>
        <w:t>-</w:t>
      </w:r>
      <w:r w:rsidRPr="005736DD">
        <w:rPr>
          <w:i/>
          <w:iCs/>
        </w:rPr>
        <w:tab/>
        <w:t xml:space="preserve">for NR PC5, to the corresponding NR Tx Profiles for broadcast and groupcast (see </w:t>
      </w:r>
      <w:r w:rsidR="006D34D6" w:rsidRPr="005736DD">
        <w:rPr>
          <w:i/>
          <w:iCs/>
        </w:rPr>
        <w:t>TS</w:t>
      </w:r>
      <w:r w:rsidR="006D34D6">
        <w:rPr>
          <w:i/>
          <w:iCs/>
        </w:rPr>
        <w:t> </w:t>
      </w:r>
      <w:r w:rsidR="006D34D6" w:rsidRPr="005736DD">
        <w:rPr>
          <w:i/>
          <w:iCs/>
        </w:rPr>
        <w:t>38.300</w:t>
      </w:r>
      <w:r w:rsidR="006D34D6">
        <w:rPr>
          <w:i/>
          <w:iCs/>
        </w:rPr>
        <w:t> </w:t>
      </w:r>
      <w:r w:rsidR="006D34D6" w:rsidRPr="005736DD">
        <w:rPr>
          <w:i/>
          <w:iCs/>
        </w:rPr>
        <w:t>[</w:t>
      </w:r>
      <w:r>
        <w:rPr>
          <w:i/>
          <w:iCs/>
          <w:lang w:val="en-US"/>
        </w:rPr>
        <w:t>8</w:t>
      </w:r>
      <w:r w:rsidRPr="005736DD">
        <w:rPr>
          <w:i/>
          <w:iCs/>
        </w:rPr>
        <w:t xml:space="preserve">] and </w:t>
      </w:r>
      <w:r w:rsidR="006D34D6" w:rsidRPr="005736DD">
        <w:rPr>
          <w:i/>
          <w:iCs/>
        </w:rPr>
        <w:t>TS</w:t>
      </w:r>
      <w:r w:rsidR="006D34D6">
        <w:rPr>
          <w:i/>
          <w:iCs/>
        </w:rPr>
        <w:t> </w:t>
      </w:r>
      <w:r w:rsidR="006D34D6" w:rsidRPr="005736DD">
        <w:rPr>
          <w:i/>
          <w:iCs/>
        </w:rPr>
        <w:t>38.331</w:t>
      </w:r>
      <w:r w:rsidR="006D34D6">
        <w:rPr>
          <w:i/>
          <w:iCs/>
        </w:rPr>
        <w:t> </w:t>
      </w:r>
      <w:r w:rsidR="006D34D6" w:rsidRPr="005736DD">
        <w:rPr>
          <w:i/>
          <w:iCs/>
        </w:rPr>
        <w:t>[</w:t>
      </w:r>
      <w:r w:rsidR="002A1C6A">
        <w:rPr>
          <w:i/>
          <w:iCs/>
        </w:rPr>
        <w:t>20</w:t>
      </w:r>
      <w:r w:rsidRPr="005736DD">
        <w:rPr>
          <w:i/>
          <w:iCs/>
        </w:rPr>
        <w:t>] for further information).</w:t>
      </w:r>
    </w:p>
    <w:p w14:paraId="64130085" w14:textId="6DFB3707" w:rsidR="00A72C94" w:rsidRDefault="00A72C94" w:rsidP="00A72C94">
      <w:pPr>
        <w:rPr>
          <w:lang w:val="en-US"/>
        </w:rPr>
      </w:pPr>
      <w:r>
        <w:rPr>
          <w:lang w:val="en-US"/>
        </w:rPr>
        <w:t>The other configuration parameters in</w:t>
      </w:r>
      <w:r w:rsidR="00F44968">
        <w:rPr>
          <w:lang w:val="en-US"/>
        </w:rPr>
        <w:t xml:space="preserve"> clause 5.1.2.1</w:t>
      </w:r>
      <w:r>
        <w:rPr>
          <w:lang w:val="en-US"/>
        </w:rPr>
        <w:t xml:space="preserve"> </w:t>
      </w:r>
      <w:r w:rsidR="00F44968">
        <w:rPr>
          <w:lang w:val="en-US"/>
        </w:rPr>
        <w:t xml:space="preserve">of </w:t>
      </w:r>
      <w:r w:rsidR="006D34D6">
        <w:rPr>
          <w:lang w:val="en-US"/>
        </w:rPr>
        <w:t>TS 23.287 [</w:t>
      </w:r>
      <w:r w:rsidR="00F44968">
        <w:rPr>
          <w:lang w:val="en-US"/>
        </w:rPr>
        <w:t>3]</w:t>
      </w:r>
      <w:r>
        <w:rPr>
          <w:lang w:val="en-US"/>
        </w:rPr>
        <w:t xml:space="preserve"> may also apply accordingly. For example, when NR PC5 RAT is selected, the configuration may further determine the support of cast types, e.g.:</w:t>
      </w:r>
    </w:p>
    <w:p w14:paraId="4807E9B9" w14:textId="77777777" w:rsidR="00A72C94" w:rsidRPr="00F8264E" w:rsidRDefault="00A72C94" w:rsidP="00A72C94">
      <w:pPr>
        <w:pStyle w:val="B1"/>
        <w:rPr>
          <w:i/>
          <w:iCs/>
        </w:rPr>
      </w:pPr>
      <w:r w:rsidRPr="00F8264E">
        <w:rPr>
          <w:i/>
          <w:iCs/>
        </w:rPr>
        <w:t>6)</w:t>
      </w:r>
      <w:r w:rsidRPr="00F8264E">
        <w:rPr>
          <w:i/>
          <w:iCs/>
        </w:rPr>
        <w:tab/>
        <w:t>Policy/parameters when NR PC5 is selected:</w:t>
      </w:r>
    </w:p>
    <w:p w14:paraId="729E3E43" w14:textId="112F99CD" w:rsidR="00A72C94" w:rsidRPr="00F8264E" w:rsidRDefault="00A72C94" w:rsidP="00A72C94">
      <w:pPr>
        <w:pStyle w:val="B2"/>
        <w:rPr>
          <w:i/>
          <w:iCs/>
        </w:rPr>
      </w:pPr>
      <w:r w:rsidRPr="00F8264E">
        <w:rPr>
          <w:i/>
          <w:iCs/>
        </w:rPr>
        <w:t>-</w:t>
      </w:r>
      <w:r w:rsidR="00092FB4">
        <w:rPr>
          <w:i/>
          <w:iCs/>
        </w:rPr>
        <w:tab/>
      </w:r>
      <w:r w:rsidRPr="00F8264E">
        <w:rPr>
          <w:i/>
          <w:iCs/>
        </w:rPr>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w:t>
      </w:r>
      <w:r w:rsidRPr="00F8264E">
        <w:rPr>
          <w:i/>
          <w:iCs/>
        </w:rPr>
        <w:t>to the default mode of communication (i.e. broadcast mode, groupcast mode or unicast mode).</w:t>
      </w:r>
    </w:p>
    <w:p w14:paraId="3BC78B4C" w14:textId="443FBDBB" w:rsidR="00A72C94" w:rsidRDefault="00F44968" w:rsidP="00A72C94">
      <w:pPr>
        <w:rPr>
          <w:lang w:val="en-US"/>
        </w:rPr>
      </w:pPr>
      <w:r>
        <w:rPr>
          <w:lang w:val="en-US"/>
        </w:rPr>
        <w:t xml:space="preserve">In order to carry the SR5 signaling, the non-IP PDCP SDU type is utilized AS layers over the user plane PC5 reference point (as shown in clause 6.1.1 of </w:t>
      </w:r>
      <w:r w:rsidR="006D34D6">
        <w:rPr>
          <w:lang w:val="en-US"/>
        </w:rPr>
        <w:t>TS 23.287 [</w:t>
      </w:r>
      <w:r>
        <w:rPr>
          <w:lang w:val="en-US"/>
        </w:rPr>
        <w:t>3]).</w:t>
      </w:r>
    </w:p>
    <w:p w14:paraId="7137BF4B" w14:textId="77777777" w:rsidR="00A72C94" w:rsidRPr="00035E5F" w:rsidRDefault="00A72C94" w:rsidP="00A72C94">
      <w:pPr>
        <w:pStyle w:val="TH"/>
        <w:rPr>
          <w:rFonts w:eastAsia="SimSun"/>
          <w:i/>
          <w:iCs/>
          <w:lang w:eastAsia="zh-CN"/>
        </w:rPr>
      </w:pPr>
      <w:r w:rsidRPr="00035E5F">
        <w:rPr>
          <w:i/>
          <w:iCs/>
        </w:rPr>
        <w:object w:dxaOrig="3300" w:dyaOrig="3015" w14:anchorId="296E941C">
          <v:shape id="_x0000_i1070" type="#_x0000_t75" style="width:165.05pt;height:150.8pt" o:ole="">
            <v:imagedata r:id="rId99" o:title=""/>
          </v:shape>
          <o:OLEObject Type="Embed" ProgID="Visio.Drawing.11" ShapeID="_x0000_i1070" DrawAspect="Content" ObjectID="_1739339814" r:id="rId100"/>
        </w:object>
      </w:r>
    </w:p>
    <w:p w14:paraId="02B2948A" w14:textId="77777777" w:rsidR="00A72C94" w:rsidRPr="00F44968" w:rsidRDefault="00A72C94" w:rsidP="00F44968">
      <w:pPr>
        <w:pStyle w:val="NF"/>
        <w:rPr>
          <w:b/>
          <w:bCs/>
        </w:rPr>
      </w:pPr>
      <w:r w:rsidRPr="00F44968">
        <w:rPr>
          <w:b/>
          <w:bCs/>
        </w:rPr>
        <w:t>Legend:</w:t>
      </w:r>
    </w:p>
    <w:p w14:paraId="17F92204" w14:textId="1A3F375B" w:rsidR="00A72C94" w:rsidRPr="00F44968" w:rsidRDefault="00A72C94" w:rsidP="00F44968">
      <w:pPr>
        <w:pStyle w:val="NF"/>
        <w:rPr>
          <w:lang w:eastAsia="x-none"/>
        </w:rPr>
      </w:pPr>
      <w:r w:rsidRPr="00F44968">
        <w:rPr>
          <w:lang w:eastAsia="x-none"/>
        </w:rPr>
        <w:t>-</w:t>
      </w:r>
      <w:r w:rsidRPr="00F44968">
        <w:rPr>
          <w:lang w:eastAsia="x-none"/>
        </w:rPr>
        <w:tab/>
      </w:r>
      <w:r w:rsidRPr="00F44968">
        <w:t xml:space="preserve">PC5-U: The </w:t>
      </w:r>
      <w:r w:rsidRPr="00F44968">
        <w:rPr>
          <w:lang w:eastAsia="zh-CN"/>
        </w:rPr>
        <w:t>SDAP/</w:t>
      </w:r>
      <w:r w:rsidRPr="00F44968">
        <w:t>PDCP/RLC/MAC/PHY functionality is specified in TS 3</w:t>
      </w:r>
      <w:r w:rsidRPr="00F44968">
        <w:rPr>
          <w:lang w:eastAsia="zh-CN"/>
        </w:rPr>
        <w:t>8</w:t>
      </w:r>
      <w:r w:rsidRPr="00F44968">
        <w:t>.300 [</w:t>
      </w:r>
      <w:r w:rsidR="00F44968">
        <w:rPr>
          <w:lang w:eastAsia="zh-CN"/>
        </w:rPr>
        <w:t>8</w:t>
      </w:r>
      <w:r w:rsidRPr="00F44968">
        <w:t>]</w:t>
      </w:r>
      <w:r w:rsidRPr="00F44968">
        <w:rPr>
          <w:lang w:eastAsia="x-none"/>
        </w:rPr>
        <w:t>.</w:t>
      </w:r>
    </w:p>
    <w:p w14:paraId="4B9AA98E" w14:textId="1A43B9B4" w:rsidR="00A72C94" w:rsidRPr="00F44968" w:rsidRDefault="00A72C94" w:rsidP="00F44968">
      <w:pPr>
        <w:pStyle w:val="NF"/>
        <w:rPr>
          <w:lang w:eastAsia="zh-CN"/>
        </w:rPr>
      </w:pPr>
      <w:r w:rsidRPr="00F44968">
        <w:t>-</w:t>
      </w:r>
      <w:r w:rsidRPr="00F44968">
        <w:tab/>
        <w:t xml:space="preserve">For PDCP SDU type </w:t>
      </w:r>
      <w:r w:rsidR="001F671C">
        <w:t>"</w:t>
      </w:r>
      <w:r w:rsidRPr="00F44968">
        <w:t>Non-IP</w:t>
      </w:r>
      <w:r w:rsidR="001F671C">
        <w:t>"</w:t>
      </w:r>
      <w:r w:rsidRPr="00F44968">
        <w:t xml:space="preserve">, a </w:t>
      </w:r>
      <w:r w:rsidR="001F671C">
        <w:t>"</w:t>
      </w:r>
      <w:r w:rsidRPr="00F44968">
        <w:t>Non-IP Type</w:t>
      </w:r>
      <w:r w:rsidR="001F671C">
        <w:t>"</w:t>
      </w:r>
      <w:r w:rsidRPr="00F44968">
        <w:t xml:space="preserve"> header included in the SDU by upper layer to indicate the type of non-IP messages carried </w:t>
      </w:r>
      <w:r w:rsidRPr="00F44968">
        <w:rPr>
          <w:lang w:eastAsia="zh-CN"/>
        </w:rPr>
        <w:t>will be</w:t>
      </w:r>
      <w:r w:rsidRPr="00F44968">
        <w:t xml:space="preserve"> specified in </w:t>
      </w:r>
      <w:r w:rsidRPr="00F44968">
        <w:rPr>
          <w:lang w:eastAsia="zh-CN"/>
        </w:rPr>
        <w:t>stage 3 specification</w:t>
      </w:r>
      <w:r w:rsidRPr="00F44968">
        <w:t>.</w:t>
      </w:r>
    </w:p>
    <w:p w14:paraId="07677C9D" w14:textId="77777777" w:rsidR="00A72C94" w:rsidRPr="00F44968" w:rsidRDefault="00A72C94" w:rsidP="00F44968">
      <w:pPr>
        <w:pStyle w:val="NF"/>
        <w:rPr>
          <w:lang w:eastAsia="zh-CN"/>
        </w:rPr>
      </w:pPr>
    </w:p>
    <w:p w14:paraId="28244637" w14:textId="77777777" w:rsidR="00A72C94" w:rsidRPr="00C74FD1" w:rsidRDefault="00A72C94" w:rsidP="00F44968">
      <w:pPr>
        <w:pStyle w:val="TF"/>
        <w:rPr>
          <w:rFonts w:eastAsia="Malgun Gothic"/>
          <w:lang w:val="en-US"/>
        </w:rPr>
      </w:pPr>
      <w:r w:rsidRPr="00C74FD1">
        <w:rPr>
          <w:rFonts w:eastAsia="Malgun Gothic"/>
          <w:lang w:val="en-US"/>
        </w:rPr>
        <w:t>Figure 6.19.2.2-1: User Plane Lower Protocol Layers for NR PC5 reference point</w:t>
      </w:r>
    </w:p>
    <w:p w14:paraId="12A661C8" w14:textId="04ADA721" w:rsidR="00A72C94" w:rsidRDefault="00A72C94" w:rsidP="00A72C94">
      <w:pPr>
        <w:rPr>
          <w:lang w:val="en-US"/>
        </w:rPr>
      </w:pPr>
      <w:r>
        <w:rPr>
          <w:lang w:val="en-US"/>
        </w:rPr>
        <w:lastRenderedPageBreak/>
        <w:t xml:space="preserve">In this approach, the SR5 signaling is handled as V2X Application (with </w:t>
      </w:r>
      <w:r w:rsidRPr="008D34DD">
        <w:rPr>
          <w:lang w:val="en-US"/>
        </w:rPr>
        <w:t>PSID_DSDF/PSID_G</w:t>
      </w:r>
      <w:r>
        <w:rPr>
          <w:lang w:val="en-US"/>
        </w:rPr>
        <w:t>S</w:t>
      </w:r>
      <w:r w:rsidRPr="008D34DD">
        <w:rPr>
          <w:lang w:val="en-US"/>
        </w:rPr>
        <w:t>SF/PSID_SPRF</w:t>
      </w:r>
      <w:r>
        <w:rPr>
          <w:lang w:val="en-US"/>
        </w:rPr>
        <w:t>).</w:t>
      </w:r>
      <w:r w:rsidRPr="008D34DD">
        <w:rPr>
          <w:lang w:val="en-US"/>
        </w:rPr>
        <w:t xml:space="preserve"> </w:t>
      </w:r>
      <w:r>
        <w:rPr>
          <w:lang w:val="en-US"/>
        </w:rPr>
        <w:t>The non-IP PDCP SDU type is supported by both LTE PC5 and NR PC5. Therefore, regardless of the RAT selected based on policy 3) above, the transport can be supported.</w:t>
      </w:r>
    </w:p>
    <w:p w14:paraId="1401F92B" w14:textId="4D894FF0" w:rsidR="00A72C94" w:rsidRDefault="00A72C94" w:rsidP="00A72C94">
      <w:pPr>
        <w:rPr>
          <w:lang w:eastAsia="ko-KR"/>
        </w:rPr>
      </w:pPr>
      <w:r>
        <w:rPr>
          <w:rFonts w:eastAsia="SimSun"/>
          <w:lang w:eastAsia="ko-KR"/>
        </w:rPr>
        <w:t xml:space="preserve">The Non-IP PDCP SDU contains a Non-IP Type header, which indicates the V2X message family used by the application layer. The non-IP Type header and allowed value is defined </w:t>
      </w:r>
      <w:r w:rsidR="006D34D6">
        <w:rPr>
          <w:lang w:eastAsia="ko-KR"/>
        </w:rPr>
        <w:t>TS 24.587 [</w:t>
      </w:r>
      <w:r>
        <w:rPr>
          <w:lang w:eastAsia="ko-KR"/>
        </w:rPr>
        <w:t xml:space="preserve">17]. To support the signalling for SR5, a new non-IP Type header value can be added, e.g. </w:t>
      </w:r>
      <w:r w:rsidR="001F671C">
        <w:rPr>
          <w:lang w:eastAsia="ko-KR"/>
        </w:rPr>
        <w:t>"</w:t>
      </w:r>
      <w:r>
        <w:rPr>
          <w:lang w:eastAsia="ko-KR"/>
        </w:rPr>
        <w:t>SR5</w:t>
      </w:r>
      <w:r w:rsidR="001F671C">
        <w:rPr>
          <w:lang w:eastAsia="ko-KR"/>
        </w:rPr>
        <w:t>"</w:t>
      </w:r>
      <w:r>
        <w:rPr>
          <w:lang w:eastAsia="ko-KR"/>
        </w:rPr>
        <w:t>.</w:t>
      </w:r>
    </w:p>
    <w:p w14:paraId="2AC0B359" w14:textId="57C2680B" w:rsidR="00A72C94" w:rsidRDefault="00A72C94" w:rsidP="00A72C94">
      <w:pPr>
        <w:pStyle w:val="NO"/>
        <w:rPr>
          <w:lang w:eastAsia="ko-KR"/>
        </w:rPr>
      </w:pPr>
      <w:r>
        <w:rPr>
          <w:lang w:eastAsia="ko-KR"/>
        </w:rPr>
        <w:t>NOTE:</w:t>
      </w:r>
      <w:r w:rsidR="00F44968">
        <w:rPr>
          <w:lang w:eastAsia="ko-KR"/>
        </w:rPr>
        <w:tab/>
      </w:r>
      <w:r>
        <w:rPr>
          <w:lang w:eastAsia="ko-KR"/>
        </w:rPr>
        <w:t>Alternatively, each of the three SR5 services, e.g. DSDF, G</w:t>
      </w:r>
      <w:r>
        <w:rPr>
          <w:lang w:val="en-US" w:eastAsia="ko-KR"/>
        </w:rPr>
        <w:t>S</w:t>
      </w:r>
      <w:r>
        <w:rPr>
          <w:lang w:eastAsia="ko-KR"/>
        </w:rPr>
        <w:t>SF, SPRF, can have its own non-IP Type header value.</w:t>
      </w:r>
    </w:p>
    <w:p w14:paraId="3DAD372C" w14:textId="2D80DB11" w:rsidR="00A72C94" w:rsidRDefault="00A72C94" w:rsidP="00A72C94">
      <w:pPr>
        <w:rPr>
          <w:lang w:val="en-US"/>
        </w:rPr>
      </w:pPr>
      <w:r>
        <w:rPr>
          <w:lang w:val="en-US"/>
        </w:rPr>
        <w:t>With the use of non-IP PDCP SDU type, there is no need to change the AS layer for carrying the SR5 signaling.</w:t>
      </w:r>
    </w:p>
    <w:p w14:paraId="392A64A8" w14:textId="4360F697" w:rsidR="00A72C94" w:rsidRDefault="00A72C94" w:rsidP="00A72C94">
      <w:pPr>
        <w:rPr>
          <w:lang w:val="en-US"/>
        </w:rPr>
      </w:pPr>
      <w:r>
        <w:rPr>
          <w:lang w:val="en-US"/>
        </w:rPr>
        <w:t>When NR PC5 is selected, broadcast, groupcast, or unicast mode can be also supported without change of AS layer.</w:t>
      </w:r>
    </w:p>
    <w:p w14:paraId="2A645A6C" w14:textId="3507DDA2" w:rsidR="00A72C94" w:rsidRDefault="00A72C94" w:rsidP="00A72C94">
      <w:pPr>
        <w:pStyle w:val="Heading4"/>
        <w:rPr>
          <w:lang w:val="en-US"/>
        </w:rPr>
      </w:pPr>
      <w:r>
        <w:rPr>
          <w:lang w:val="en-US"/>
        </w:rPr>
        <w:t xml:space="preserve"> </w:t>
      </w:r>
      <w:bookmarkStart w:id="2575" w:name="_Toc104299538"/>
      <w:bookmarkStart w:id="2576" w:name="_Toc112768539"/>
      <w:bookmarkStart w:id="2577" w:name="_Toc112768825"/>
      <w:bookmarkStart w:id="2578" w:name="_Toc112769065"/>
      <w:bookmarkStart w:id="2579" w:name="_Toc112772502"/>
      <w:bookmarkStart w:id="2580" w:name="_Toc112864177"/>
      <w:bookmarkStart w:id="2581" w:name="_Toc112865319"/>
      <w:bookmarkStart w:id="2582" w:name="_Toc125976150"/>
      <w:bookmarkStart w:id="2583" w:name="_Toc128725026"/>
      <w:r>
        <w:t>6.19.2.3</w:t>
      </w:r>
      <w:r w:rsidR="00092FB4">
        <w:tab/>
      </w:r>
      <w:r>
        <w:t>Support of 5G ProSe UE operations</w:t>
      </w:r>
      <w:bookmarkEnd w:id="2575"/>
      <w:bookmarkEnd w:id="2576"/>
      <w:bookmarkEnd w:id="2577"/>
      <w:bookmarkEnd w:id="2578"/>
      <w:bookmarkEnd w:id="2579"/>
      <w:bookmarkEnd w:id="2580"/>
      <w:bookmarkEnd w:id="2581"/>
      <w:bookmarkEnd w:id="2582"/>
      <w:bookmarkEnd w:id="2583"/>
    </w:p>
    <w:p w14:paraId="66EDAF75" w14:textId="053DC86E" w:rsidR="00A72C94" w:rsidRDefault="00F44968" w:rsidP="00A72C94">
      <w:pPr>
        <w:rPr>
          <w:lang w:val="en-US" w:eastAsia="ko-KR"/>
        </w:rPr>
      </w:pPr>
      <w:r>
        <w:rPr>
          <w:lang w:val="en-US" w:eastAsia="ko-KR"/>
        </w:rPr>
        <w:t xml:space="preserve">For a 5G ProSe capable UE, configuration regarding the SR5 signaling is configured using ProSeP, as defined in clause 5.1.3.1 of </w:t>
      </w:r>
      <w:r w:rsidR="006D34D6">
        <w:rPr>
          <w:lang w:val="en-US" w:eastAsia="ko-KR"/>
        </w:rPr>
        <w:t>TS 23.304 [</w:t>
      </w:r>
      <w:r>
        <w:rPr>
          <w:lang w:val="en-US" w:eastAsia="ko-KR"/>
        </w:rPr>
        <w:t>4]. For example, the policy could include the mapping of the corresponding ProSe Identifier for the SR5 services to the cast mode and the Layer-2 ID to use:</w:t>
      </w:r>
    </w:p>
    <w:p w14:paraId="47710D9F" w14:textId="77777777" w:rsidR="00A72C94" w:rsidRPr="00DA5049" w:rsidRDefault="00A72C94" w:rsidP="00A72C94">
      <w:pPr>
        <w:pStyle w:val="B1"/>
        <w:rPr>
          <w:i/>
          <w:iCs/>
        </w:rPr>
      </w:pPr>
      <w:r w:rsidRPr="00DA5049">
        <w:rPr>
          <w:i/>
          <w:iCs/>
        </w:rPr>
        <w:t>5)</w:t>
      </w:r>
      <w:r w:rsidRPr="00DA5049">
        <w:rPr>
          <w:i/>
          <w:iCs/>
        </w:rPr>
        <w:tab/>
        <w:t>Policy/parameters when NR PC5 is selected:</w:t>
      </w:r>
    </w:p>
    <w:p w14:paraId="572458BD"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radio frequencies with Geographical Area(s).</w:t>
      </w:r>
    </w:p>
    <w:p w14:paraId="286D2B8B"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broadcast.</w:t>
      </w:r>
    </w:p>
    <w:p w14:paraId="7F2C4803"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groupcast.</w:t>
      </w:r>
    </w:p>
    <w:p w14:paraId="60D39718"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default Destination Layer-2 ID(s) for initial signalling to establish unicast connection.</w:t>
      </w:r>
    </w:p>
    <w:p w14:paraId="3058653D" w14:textId="0A071D4F" w:rsidR="00A72C94" w:rsidRDefault="00F44968" w:rsidP="00A72C94">
      <w:pPr>
        <w:rPr>
          <w:lang w:val="en-US" w:eastAsia="ko-KR"/>
        </w:rPr>
      </w:pPr>
      <w:r>
        <w:rPr>
          <w:lang w:val="en-US" w:eastAsia="ko-KR"/>
        </w:rPr>
        <w:t>To carry the SR5 signaling messages over the PC5-U reference point as defined in</w:t>
      </w:r>
      <w:r w:rsidRPr="00F44968">
        <w:rPr>
          <w:lang w:val="en-US" w:eastAsia="ko-KR"/>
        </w:rPr>
        <w:t xml:space="preserve"> </w:t>
      </w:r>
      <w:r>
        <w:rPr>
          <w:lang w:val="en-US" w:eastAsia="ko-KR"/>
        </w:rPr>
        <w:t xml:space="preserve">clause 6.1.2 of </w:t>
      </w:r>
      <w:r w:rsidR="006D34D6">
        <w:rPr>
          <w:lang w:val="en-US" w:eastAsia="ko-KR"/>
        </w:rPr>
        <w:t>TS 23.304 [</w:t>
      </w:r>
      <w:r>
        <w:rPr>
          <w:lang w:val="en-US" w:eastAsia="ko-KR"/>
        </w:rPr>
        <w:t>4], there are two options:</w:t>
      </w:r>
    </w:p>
    <w:p w14:paraId="4A308FC1" w14:textId="2CFC72CE" w:rsidR="00A72C94" w:rsidRDefault="00F44968" w:rsidP="00A72C94">
      <w:pPr>
        <w:pStyle w:val="B1"/>
        <w:rPr>
          <w:lang w:val="en-US" w:eastAsia="ko-KR"/>
        </w:rPr>
      </w:pPr>
      <w:r>
        <w:rPr>
          <w:lang w:val="en-US" w:eastAsia="ko-KR"/>
        </w:rPr>
        <w:t>-</w:t>
      </w:r>
      <w:r>
        <w:rPr>
          <w:lang w:val="en-US" w:eastAsia="ko-KR"/>
        </w:rPr>
        <w:tab/>
        <w:t xml:space="preserve">Use the same non-IP PDCP SDU type as in the case of V2X UEs. Although 5G ProSe does not use the non-IP PDCP SDU type, the AS layer of 5G ProSe is shared with NR based V2X defined in </w:t>
      </w:r>
      <w:r w:rsidR="006D34D6">
        <w:rPr>
          <w:lang w:val="en-US" w:eastAsia="ko-KR"/>
        </w:rPr>
        <w:t>TS 38.300 [</w:t>
      </w:r>
      <w:r>
        <w:rPr>
          <w:lang w:val="en-US" w:eastAsia="ko-KR"/>
        </w:rPr>
        <w:t>8]. Therefore, the non-IP PDCP SDU type is supported without any AS layer impact.</w:t>
      </w:r>
    </w:p>
    <w:p w14:paraId="4407BA9A" w14:textId="5AEC9E19" w:rsidR="00A72C94" w:rsidRPr="000E255D" w:rsidRDefault="00A72C94" w:rsidP="00A72C94">
      <w:pPr>
        <w:pStyle w:val="B1"/>
        <w:rPr>
          <w:lang w:val="en-US"/>
        </w:rPr>
      </w:pPr>
      <w:r>
        <w:rPr>
          <w:lang w:val="en-US" w:eastAsia="ko-KR"/>
        </w:rPr>
        <w:t>-</w:t>
      </w:r>
      <w:r>
        <w:rPr>
          <w:lang w:val="en-US" w:eastAsia="ko-KR"/>
        </w:rPr>
        <w:tab/>
        <w:t xml:space="preserve">Use the </w:t>
      </w:r>
      <w:r w:rsidR="001F671C">
        <w:rPr>
          <w:lang w:val="en-US" w:eastAsia="ko-KR"/>
        </w:rPr>
        <w:t>"</w:t>
      </w:r>
      <w:r>
        <w:rPr>
          <w:lang w:val="en-US" w:eastAsia="ko-KR"/>
        </w:rPr>
        <w:t>unstructured</w:t>
      </w:r>
      <w:r w:rsidR="001F671C">
        <w:rPr>
          <w:lang w:val="en-US" w:eastAsia="ko-KR"/>
        </w:rPr>
        <w:t>"</w:t>
      </w:r>
      <w:r>
        <w:rPr>
          <w:lang w:val="en-US" w:eastAsia="ko-KR"/>
        </w:rPr>
        <w:t xml:space="preserve"> PDCP SDU type. This is supported by 5G ProSe UEs, and the separation of the DSDF, GSSF, SPRF signaling can be achieved with Destination L2 IDs as configured in ProSeP item 5) above.</w:t>
      </w:r>
    </w:p>
    <w:p w14:paraId="778E7777" w14:textId="425EAFE4" w:rsidR="00A72C94" w:rsidRDefault="00A72C94" w:rsidP="00A72C94">
      <w:pPr>
        <w:pStyle w:val="Heading3"/>
      </w:pPr>
      <w:bookmarkStart w:id="2584" w:name="_Toc104257807"/>
      <w:bookmarkStart w:id="2585" w:name="_Toc104257981"/>
      <w:bookmarkStart w:id="2586" w:name="_Toc104299539"/>
      <w:bookmarkStart w:id="2587" w:name="_Toc112768540"/>
      <w:bookmarkStart w:id="2588" w:name="_Toc112768826"/>
      <w:bookmarkStart w:id="2589" w:name="_Toc112769066"/>
      <w:bookmarkStart w:id="2590" w:name="_Toc112772503"/>
      <w:bookmarkStart w:id="2591" w:name="_Toc112864178"/>
      <w:bookmarkStart w:id="2592" w:name="_Toc112865320"/>
      <w:bookmarkStart w:id="2593" w:name="_Toc117042762"/>
      <w:bookmarkStart w:id="2594" w:name="_Toc125976151"/>
      <w:bookmarkStart w:id="2595" w:name="_Toc128725027"/>
      <w:r w:rsidRPr="007B2548">
        <w:t>6.</w:t>
      </w:r>
      <w:r>
        <w:t>19</w:t>
      </w:r>
      <w:r w:rsidRPr="007B2548">
        <w:t>.3</w:t>
      </w:r>
      <w:r w:rsidRPr="007B2548">
        <w:tab/>
        <w:t>Procedures</w:t>
      </w:r>
      <w:bookmarkEnd w:id="2584"/>
      <w:bookmarkEnd w:id="2585"/>
      <w:bookmarkEnd w:id="2586"/>
      <w:bookmarkEnd w:id="2587"/>
      <w:bookmarkEnd w:id="2588"/>
      <w:bookmarkEnd w:id="2589"/>
      <w:bookmarkEnd w:id="2590"/>
      <w:bookmarkEnd w:id="2591"/>
      <w:bookmarkEnd w:id="2592"/>
      <w:bookmarkEnd w:id="2593"/>
      <w:bookmarkEnd w:id="2594"/>
      <w:bookmarkEnd w:id="2595"/>
    </w:p>
    <w:p w14:paraId="458E9AF7" w14:textId="06877B2A" w:rsidR="004E5A13" w:rsidRPr="000A6DB7" w:rsidRDefault="004E5A13" w:rsidP="00CE568C">
      <w:pPr>
        <w:pStyle w:val="Heading4"/>
      </w:pPr>
      <w:bookmarkStart w:id="2596" w:name="_Toc125976152"/>
      <w:bookmarkStart w:id="2597" w:name="_Toc128725028"/>
      <w:r w:rsidRPr="00CE568C">
        <w:t>6.19.3.1</w:t>
      </w:r>
      <w:r w:rsidRPr="00CE568C">
        <w:tab/>
        <w:t>Procedure for Sidelink Positioning/Ranging for UE-only operation</w:t>
      </w:r>
      <w:bookmarkEnd w:id="2596"/>
      <w:bookmarkEnd w:id="2597"/>
    </w:p>
    <w:p w14:paraId="1BD02733" w14:textId="77777777" w:rsidR="00F44968" w:rsidRDefault="00F44968" w:rsidP="00A72C94">
      <w:r>
        <w:t>For a UE interested in Sidelink Positioning and Ranging service, it may invoke the DSDF service for discovery and to identify other UEs in proximity that support the operations. This may be based on the request from the upper layer.</w:t>
      </w:r>
    </w:p>
    <w:p w14:paraId="7EDB9F98" w14:textId="77777777" w:rsidR="00F44968" w:rsidRDefault="00F44968" w:rsidP="00A72C94">
      <w:r>
        <w:t>Based on the pre-configuration, or provisioned policies and parameters as described in clause 6.19.2, the UE can determine the RAT (e.g. LTE PC5 or NR PC5) and corresponding Tx Profiles to be used for the DSDF, GSSF, and SPRF, based on V2X Service Type/ProSe Identifier to RAT mapping. Such configuration will also determine the communication modes to use, e.g. broadcast, groupcast, or unicast.</w:t>
      </w:r>
    </w:p>
    <w:p w14:paraId="26248D1A" w14:textId="56433CEF" w:rsidR="00F44968" w:rsidRDefault="00791807" w:rsidP="00A72C94">
      <w:r>
        <w:t>If</w:t>
      </w:r>
      <w:r w:rsidR="00F44968">
        <w:t xml:space="preserve"> it is determined that more than two UEs need to participate in the operation, the GMSF service is invoked to form the group or determine the group members</w:t>
      </w:r>
      <w:r w:rsidR="001F671C">
        <w:t>'</w:t>
      </w:r>
      <w:r w:rsidR="00F44968">
        <w:t xml:space="preserve"> presence and status for the operation.</w:t>
      </w:r>
    </w:p>
    <w:p w14:paraId="2011D9F6" w14:textId="77777777" w:rsidR="00F44968" w:rsidRDefault="00F44968" w:rsidP="00A72C94">
      <w:r>
        <w:t>SPRF signaling is used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w:t>
      </w:r>
    </w:p>
    <w:p w14:paraId="030F5058" w14:textId="77777777" w:rsidR="00F44968" w:rsidRDefault="00F44968" w:rsidP="00A72C94">
      <w:r>
        <w:lastRenderedPageBreak/>
        <w:t>The UEs, e.g. UE A and UE B, or in other cases a group of UEs, carry out the Sidelink Positioning or Ranging reference signal transmission and measurements.</w:t>
      </w:r>
    </w:p>
    <w:p w14:paraId="4B8525B4" w14:textId="77777777" w:rsidR="00F44968" w:rsidRDefault="00F44968" w:rsidP="00A72C94">
      <w:r>
        <w:t>Based on the Sidelink Positioning or Ranging services negotiated by the SPRF signaling in the earlier phase, the UEs uses the SPRF signaling to exchange the measurement results. This enables the UEs to perform the calculation of the range/direction, or relative locations.</w:t>
      </w:r>
    </w:p>
    <w:p w14:paraId="7FD88C75" w14:textId="0C558AAB" w:rsidR="00F44968" w:rsidRDefault="00F44968" w:rsidP="00A72C94">
      <w:r>
        <w:t>Depending on the SPRF signaling support, some UEs may also provide a location computation service to other UEs.</w:t>
      </w:r>
    </w:p>
    <w:p w14:paraId="3F216B4B" w14:textId="77777777" w:rsidR="004E5A13" w:rsidRDefault="004E5A13" w:rsidP="004E5A13">
      <w:r w:rsidRPr="00523C84">
        <w:rPr>
          <w:rFonts w:hint="eastAsia"/>
        </w:rPr>
        <w:t>Figure 6.19.3.</w:t>
      </w:r>
      <w:r>
        <w:t>1</w:t>
      </w:r>
      <w:r w:rsidRPr="00523C84">
        <w:rPr>
          <w:rFonts w:hint="eastAsia"/>
        </w:rPr>
        <w:t xml:space="preserve">-1 </w:t>
      </w:r>
      <w:r>
        <w:t xml:space="preserve">shows an example of a </w:t>
      </w:r>
      <w:r w:rsidRPr="0019556C">
        <w:t>UE-only operation for sidelink positioning/ranging procedure with a group of n UEs labelled 1 to n, where n ≥ 2. In this</w:t>
      </w:r>
      <w:r>
        <w:t xml:space="preserve"> example, the n UEs may all have network coverage, may have partial network coverage or may all be out of coverage.</w:t>
      </w:r>
    </w:p>
    <w:p w14:paraId="6E1F7F13" w14:textId="274861B4" w:rsidR="004E5A13" w:rsidRDefault="004E5A13" w:rsidP="00CE568C">
      <w:pPr>
        <w:pStyle w:val="TH"/>
      </w:pPr>
      <w:r w:rsidRPr="00CE568C">
        <w:object w:dxaOrig="5731" w:dyaOrig="8080" w14:anchorId="72233A2F">
          <v:shape id="_x0000_i1071" type="#_x0000_t75" style="width:220.1pt;height:309.75pt" o:ole="">
            <v:imagedata r:id="rId101" o:title=""/>
          </v:shape>
          <o:OLEObject Type="Embed" ProgID="Visio.Drawing.15" ShapeID="_x0000_i1071" DrawAspect="Content" ObjectID="_1739339815" r:id="rId102"/>
        </w:object>
      </w:r>
    </w:p>
    <w:p w14:paraId="1ED8F0E9" w14:textId="0B3884B4" w:rsidR="004E5A13" w:rsidRDefault="004E5A13" w:rsidP="000A6DB7">
      <w:pPr>
        <w:pStyle w:val="TF"/>
      </w:pPr>
      <w:r w:rsidRPr="008422C7">
        <w:rPr>
          <w:rFonts w:hint="eastAsia"/>
        </w:rPr>
        <w:t>Figure</w:t>
      </w:r>
      <w:r w:rsidRPr="008422C7">
        <w:t xml:space="preserve"> </w:t>
      </w:r>
      <w:r w:rsidRPr="008422C7">
        <w:rPr>
          <w:rFonts w:hint="eastAsia"/>
        </w:rPr>
        <w:t>6.</w:t>
      </w:r>
      <w:r>
        <w:t>19</w:t>
      </w:r>
      <w:r w:rsidRPr="008422C7">
        <w:t>.3.</w:t>
      </w:r>
      <w:r>
        <w:t>1</w:t>
      </w:r>
      <w:r w:rsidRPr="008422C7">
        <w:rPr>
          <w:rFonts w:hint="eastAsia"/>
        </w:rPr>
        <w:t>-1</w:t>
      </w:r>
      <w:r>
        <w:t>:</w:t>
      </w:r>
      <w:r w:rsidRPr="008422C7">
        <w:t xml:space="preserve"> Procedure</w:t>
      </w:r>
      <w:r>
        <w:t xml:space="preserve"> for </w:t>
      </w:r>
      <w:r w:rsidRPr="001F4C0A">
        <w:t>Sidelink Positioning</w:t>
      </w:r>
      <w:r>
        <w:t>/</w:t>
      </w:r>
      <w:r w:rsidRPr="0019556C">
        <w:t>Ranging for UE-only operation</w:t>
      </w:r>
    </w:p>
    <w:p w14:paraId="07BE6941" w14:textId="77777777" w:rsidR="004E5A13" w:rsidRPr="00CE568C" w:rsidRDefault="004E5A13" w:rsidP="004E5A13">
      <w:pPr>
        <w:pStyle w:val="B1"/>
      </w:pPr>
      <w:r w:rsidRPr="00CE568C">
        <w:t>1.</w:t>
      </w:r>
      <w:r w:rsidRPr="00CE568C">
        <w:tab/>
        <w:t>UEs 1 to n discover one another. The discovery may or may not be network assisted and may use the DSDF in each UE.</w:t>
      </w:r>
    </w:p>
    <w:p w14:paraId="2ED88EBF" w14:textId="6819AE78" w:rsidR="004E5A13" w:rsidRPr="0019556C" w:rsidRDefault="004E5A13" w:rsidP="004E5A13">
      <w:pPr>
        <w:pStyle w:val="B1"/>
      </w:pPr>
      <w:r>
        <w:t>2. A sidelink positioning/ranging session may be established between the UEs 1 to n. This may be supported by the GSSF and/or SPRF</w:t>
      </w:r>
      <w:r w:rsidRPr="0019556C">
        <w:t>. This signalling exchange happens over PC5 reference point.</w:t>
      </w:r>
    </w:p>
    <w:p w14:paraId="44E90EB4" w14:textId="77777777" w:rsidR="004E5A13" w:rsidRDefault="004E5A13" w:rsidP="004E5A13">
      <w:pPr>
        <w:pStyle w:val="B1"/>
      </w:pPr>
      <w:r w:rsidRPr="0019556C">
        <w:t>3.</w:t>
      </w:r>
      <w:r w:rsidRPr="0019556C">
        <w:tab/>
        <w:t>UEs 1 to n exchange sidelink positioning/ranging capabilities – e.g. using SPRF signalling over PC5.</w:t>
      </w:r>
    </w:p>
    <w:p w14:paraId="3BE5D6A6" w14:textId="77777777" w:rsidR="004E5A13" w:rsidRDefault="004E5A13" w:rsidP="004E5A13">
      <w:pPr>
        <w:pStyle w:val="B1"/>
      </w:pPr>
      <w:r>
        <w:t>4.</w:t>
      </w:r>
      <w:r>
        <w:tab/>
      </w:r>
      <w:r w:rsidRPr="00A26E6E">
        <w:t xml:space="preserve">Transmission and </w:t>
      </w:r>
      <w:r>
        <w:t>m</w:t>
      </w:r>
      <w:r w:rsidRPr="00A26E6E">
        <w:t xml:space="preserve">easurement of Sidelink Reference Signals </w:t>
      </w:r>
      <w:r>
        <w:t xml:space="preserve">is configured in </w:t>
      </w:r>
      <w:r w:rsidRPr="00A26E6E">
        <w:t>UEs 1 to n</w:t>
      </w:r>
      <w:r>
        <w:t xml:space="preserve"> – e.g. by one coordinating UE or in a distributed manner.</w:t>
      </w:r>
    </w:p>
    <w:p w14:paraId="7B686E2D" w14:textId="77777777" w:rsidR="004E5A13" w:rsidRDefault="004E5A13" w:rsidP="004E5A13">
      <w:pPr>
        <w:pStyle w:val="B1"/>
      </w:pPr>
      <w:r>
        <w:t>5.</w:t>
      </w:r>
      <w:r>
        <w:tab/>
      </w:r>
      <w:r w:rsidRPr="00A26E6E">
        <w:t xml:space="preserve">Transmission and </w:t>
      </w:r>
      <w:r>
        <w:t>m</w:t>
      </w:r>
      <w:r w:rsidRPr="00A26E6E">
        <w:t xml:space="preserve">easurement of Sidelink Reference Signals </w:t>
      </w:r>
      <w:r>
        <w:t xml:space="preserve">are performed by each of </w:t>
      </w:r>
      <w:r w:rsidRPr="00A26E6E">
        <w:t>UEs 1 to n</w:t>
      </w:r>
      <w:r>
        <w:t xml:space="preserve"> according to the configurations at step 4.</w:t>
      </w:r>
    </w:p>
    <w:p w14:paraId="7057A650" w14:textId="77777777" w:rsidR="004E5A13" w:rsidRDefault="004E5A13" w:rsidP="004E5A13">
      <w:pPr>
        <w:pStyle w:val="B1"/>
      </w:pPr>
      <w:r>
        <w:t>6.</w:t>
      </w:r>
      <w:r>
        <w:tab/>
        <w:t>UEs 1 to n exchange the sidelink measurements obtained at step 5 - e.g. using SPRF signalling.</w:t>
      </w:r>
    </w:p>
    <w:p w14:paraId="6D942F8A" w14:textId="77777777" w:rsidR="004E5A13" w:rsidRDefault="004E5A13" w:rsidP="004E5A13">
      <w:pPr>
        <w:pStyle w:val="B1"/>
      </w:pPr>
      <w:r>
        <w:t>7.</w:t>
      </w:r>
      <w:r>
        <w:tab/>
        <w:t>UEs 1 to n calculate sidelink positioning/ranging location results from the sidelink measurements obtained at steps 5 and 6. The sidelink positioning/ranging location results may include absolute locations, relative locations and/or ranges for the UEs 1 to n. The calculation may be distributed over all UEs 1 to n or may be centralized in one UE or in a few UEs.</w:t>
      </w:r>
    </w:p>
    <w:p w14:paraId="68F0B14C" w14:textId="4CF76F8C" w:rsidR="004E5A13" w:rsidRDefault="004E5A13" w:rsidP="004E5A13">
      <w:pPr>
        <w:pStyle w:val="B1"/>
      </w:pPr>
      <w:r>
        <w:lastRenderedPageBreak/>
        <w:t>8.</w:t>
      </w:r>
      <w:r>
        <w:tab/>
        <w:t>UEs 1 to n may exchange the sidelink positioning/ranging location results obtained at step 7 - e.g. using SPRF signalling. Steps 5-8 or steps 4-8 may be repeated.</w:t>
      </w:r>
    </w:p>
    <w:p w14:paraId="74CEADA9" w14:textId="77777777" w:rsidR="004E5A13" w:rsidRPr="00D772B3" w:rsidRDefault="004E5A13" w:rsidP="00CE568C">
      <w:pPr>
        <w:pStyle w:val="Heading4"/>
        <w:rPr>
          <w:lang w:val="en-US"/>
        </w:rPr>
      </w:pPr>
      <w:bookmarkStart w:id="2598" w:name="_Toc125976153"/>
      <w:bookmarkStart w:id="2599" w:name="_Toc128725029"/>
      <w:r w:rsidRPr="00CE568C">
        <w:t>6.19.3.2</w:t>
      </w:r>
      <w:r w:rsidRPr="00CE568C">
        <w:tab/>
        <w:t>MO-LR Procedure for Sidelink Positioning/Ranging with LMF Assistance</w:t>
      </w:r>
      <w:bookmarkEnd w:id="2598"/>
      <w:bookmarkEnd w:id="2599"/>
    </w:p>
    <w:p w14:paraId="37E932AB" w14:textId="35D34EB4" w:rsidR="004E5A13" w:rsidRDefault="006D34D6" w:rsidP="000A6DB7">
      <w:r>
        <w:t>Sidelink positioning/ranging of a group of 2 or more UEs that are in network coverage or partial network coverage may be instigated by the UEs themselves and assisted by an LMF using the 5GC-MO-LR procedure in clause 6.2 of TS 23.273 [11] with some enhancements. A reason to reuse and enhance the existing MO-LR procedure is to reduce new impacts to UEs, 5GCN and LCS Client and AF. Figure 6.19.3.2-1 shows the enhanced MO-LR procedure applied to n UEs labelled 1 to n, where n ≥ 2. The procedure is invoked by one UE, assumed to be UE1 in Figure 6.19.3.2-1. At least one of the UEs (UE1 in this example) must be in network coverage though other UEs may or may not be in coverage.</w:t>
      </w:r>
    </w:p>
    <w:p w14:paraId="084990C8" w14:textId="77777777" w:rsidR="004E5A13" w:rsidRDefault="004E5A13" w:rsidP="006D34D6">
      <w:pPr>
        <w:pStyle w:val="TH"/>
      </w:pPr>
      <w:r w:rsidRPr="006D34D6">
        <w:object w:dxaOrig="11220" w:dyaOrig="11680" w14:anchorId="5D123585">
          <v:shape id="_x0000_i1072" type="#_x0000_t75" style="width:388.55pt;height:404.15pt" o:ole="">
            <v:imagedata r:id="rId103" o:title=""/>
          </v:shape>
          <o:OLEObject Type="Embed" ProgID="Visio.Drawing.15" ShapeID="_x0000_i1072" DrawAspect="Content" ObjectID="_1739339816" r:id="rId104"/>
        </w:object>
      </w:r>
    </w:p>
    <w:p w14:paraId="09440726"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.3.2</w:t>
      </w:r>
      <w:r w:rsidRPr="008422C7">
        <w:rPr>
          <w:rFonts w:hint="eastAsia"/>
        </w:rPr>
        <w:t>-1</w:t>
      </w:r>
      <w:r>
        <w:t>:</w:t>
      </w:r>
      <w:r w:rsidRPr="008422C7">
        <w:t xml:space="preserve"> </w:t>
      </w:r>
      <w:r>
        <w:t xml:space="preserve">MO-LR </w:t>
      </w:r>
      <w:r w:rsidRPr="008422C7">
        <w:t>Procedure</w:t>
      </w:r>
      <w:r>
        <w:t xml:space="preserve"> for </w:t>
      </w:r>
      <w:r w:rsidRPr="001F4C0A">
        <w:t>Sidelink Positioning</w:t>
      </w:r>
      <w:r>
        <w:t>/Ranging</w:t>
      </w:r>
      <w:r w:rsidRPr="001F4C0A">
        <w:t xml:space="preserve"> with LMF </w:t>
      </w:r>
      <w:r>
        <w:t>Assistance</w:t>
      </w:r>
    </w:p>
    <w:p w14:paraId="11D30304" w14:textId="77777777" w:rsidR="004E5A13" w:rsidRPr="006D34D6" w:rsidRDefault="004E5A13" w:rsidP="004E5A13">
      <w:pPr>
        <w:pStyle w:val="B1"/>
      </w:pPr>
      <w:r w:rsidRPr="006D34D6">
        <w:t>1.</w:t>
      </w:r>
      <w:r w:rsidRPr="006D34D6">
        <w:tab/>
        <w:t>UE1 discovers UEs 2 to n. The discovery may or may not be network assisted and may be supported by the DSDF in each UE.</w:t>
      </w:r>
    </w:p>
    <w:p w14:paraId="67276B7F" w14:textId="77777777" w:rsidR="004E5A13" w:rsidRDefault="004E5A13" w:rsidP="004E5A13">
      <w:pPr>
        <w:pStyle w:val="B1"/>
      </w:pPr>
      <w:r>
        <w:t>2.</w:t>
      </w:r>
      <w:r>
        <w:tab/>
        <w:t>UE1 obtains the sidelink positioning capabilities of UEs 2 to n – e.g. using SPRF.</w:t>
      </w:r>
    </w:p>
    <w:p w14:paraId="6E53C612" w14:textId="18E8F2A7" w:rsidR="004E5A13" w:rsidRDefault="004E5A13" w:rsidP="004E5A13">
      <w:pPr>
        <w:pStyle w:val="B1"/>
        <w:rPr>
          <w:lang w:val="en-US" w:eastAsia="zh-CN" w:bidi="ar"/>
        </w:rPr>
      </w:pPr>
      <w:r w:rsidRPr="007B0E3A">
        <w:t>3.</w:t>
      </w:r>
      <w:r w:rsidRPr="007B0E3A">
        <w:tab/>
        <w:t>If UE1 determines that assistance data from LMF is needed and/or location calculation assistance from the LMF is needed and/or whether the sidelink positioning/ranging location results should be transferred to an LCS Client or AF, it sends a supplementary services MO-LR request to the serving AMF as in steps 1 and 2 of clause</w:t>
      </w:r>
      <w:r w:rsidR="006D34D6">
        <w:t> </w:t>
      </w:r>
      <w:r w:rsidRPr="007B0E3A">
        <w:t xml:space="preserve">6.2 </w:t>
      </w:r>
      <w:r w:rsidR="006D34D6">
        <w:t>of</w:t>
      </w:r>
      <w:r w:rsidRPr="007B0E3A">
        <w:t xml:space="preserve"> </w:t>
      </w:r>
      <w:r w:rsidR="006D34D6" w:rsidRPr="007B0E3A">
        <w:t>TS</w:t>
      </w:r>
      <w:r w:rsidR="006D34D6">
        <w:t> </w:t>
      </w:r>
      <w:r w:rsidR="006D34D6" w:rsidRPr="007B0E3A">
        <w:t>23.273</w:t>
      </w:r>
      <w:r w:rsidR="006D34D6">
        <w:t> </w:t>
      </w:r>
      <w:r w:rsidR="006D34D6" w:rsidRPr="007B0E3A">
        <w:t>[</w:t>
      </w:r>
      <w:r w:rsidRPr="007B0E3A">
        <w:t>11]. The MO-LR request includes a request for sidelink positioning/ranging and indicates the other UEs 2 to n. The MO-LR Request indicates the request to LMF, e.g. assistance data, location calculation assistance, results transfer to LCS client or AF.  For</w:t>
      </w:r>
      <w:r>
        <w:t xml:space="preserve"> transfer to an LCS Client or AF, details of the LCS Client </w:t>
      </w:r>
      <w:r>
        <w:lastRenderedPageBreak/>
        <w:t>or AF (and possibly of a GMLC) and global identities for all UEs are also included. For location calculation assistance from the LMF, the preferred type of sidelink positioning/ranging location results (e.g. absolute locations, relative locations or ranges between pairs of UEs) are included and QoS.</w:t>
      </w:r>
    </w:p>
    <w:p w14:paraId="507F51C1" w14:textId="77777777" w:rsidR="006D34D6" w:rsidRDefault="006D34D6" w:rsidP="004E5A13">
      <w:pPr>
        <w:pStyle w:val="B1"/>
      </w:pPr>
      <w:r>
        <w:t>4.</w:t>
      </w:r>
      <w:r>
        <w:tab/>
        <w:t>The serving AMF selects an LMF (e.g. an LMF that supports sidelink positioning/ranging) and sends an Nlmf_Location_DetermineLocation service operation towards the LMF with the information from the MO-LR Request.</w:t>
      </w:r>
    </w:p>
    <w:p w14:paraId="2867C057" w14:textId="77777777" w:rsidR="006D34D6" w:rsidRDefault="006D34D6" w:rsidP="004E5A13">
      <w:pPr>
        <w:pStyle w:val="B1"/>
      </w:pPr>
      <w:r>
        <w:t>5.</w:t>
      </w:r>
      <w:r>
        <w:tab/>
        <w:t>The LMF sends a request (e.g. an SPRF request) to UE1 for the capabilities of all UEs 1 to n.</w:t>
      </w:r>
    </w:p>
    <w:p w14:paraId="501FDBB4" w14:textId="77777777" w:rsidR="006D34D6" w:rsidRDefault="006D34D6" w:rsidP="004E5A13">
      <w:pPr>
        <w:pStyle w:val="B1"/>
      </w:pPr>
      <w:r>
        <w:t>6.</w:t>
      </w:r>
      <w:r>
        <w:tab/>
        <w:t>UE1 returns its capabilities and the capabilities for UEs 2 to n obtained at step 2 to the LMF. This could instead occur as part of step 3 - e.g. if an SPRF message carrying the capabilities is embedded in the MO-LR Request. The capabilities may include the RATs and frequencies supported by each of the UEs 1 to n for sidelink positioning/ranging.</w:t>
      </w:r>
    </w:p>
    <w:p w14:paraId="72A4C0CC" w14:textId="77777777" w:rsidR="006D34D6" w:rsidRDefault="006D34D6" w:rsidP="004E5A13">
      <w:pPr>
        <w:pStyle w:val="B1"/>
      </w:pPr>
      <w:r>
        <w:t>7.</w:t>
      </w:r>
      <w:r>
        <w:tab/>
        <w:t>If UE1 indicates assistance data is needed at step 3, UE1 sends a request for specific assistance data to the LMF. As with step 6, this step could also occur as part of step 3 - e.g. if an SPRF message indicating the requested assistance data is embedded in the MO-LR Request</w:t>
      </w:r>
    </w:p>
    <w:p w14:paraId="4F01E758" w14:textId="77777777" w:rsidR="006D34D6" w:rsidRDefault="006D34D6" w:rsidP="004E5A13">
      <w:pPr>
        <w:pStyle w:val="B1"/>
      </w:pPr>
      <w:r>
        <w:t>8.</w:t>
      </w:r>
      <w:r>
        <w:tab/>
        <w:t>If step 7 occurs, the LMF returns the requested assistance data to UE1. The assistance data may assist UEs 1 to n to obtain sidelink location measurements and/or may assist UE1 to calculate sidelink positioning/ranging location results.</w:t>
      </w:r>
    </w:p>
    <w:p w14:paraId="4E531B01" w14:textId="77777777" w:rsidR="006D34D6" w:rsidRDefault="006D34D6" w:rsidP="004E5A13">
      <w:pPr>
        <w:pStyle w:val="B1"/>
      </w:pPr>
      <w:r>
        <w:t>9.</w:t>
      </w:r>
      <w:r>
        <w:tab/>
        <w:t>If the MO-LR request at step 3 indicated location calculation assistance is needed and/or indicated transfer of sidelink positioning/ranging location results to an LCS Client or AF, the LMF sends a request for location information to UE1.</w:t>
      </w:r>
    </w:p>
    <w:p w14:paraId="18B88A9F" w14:textId="77777777" w:rsidR="006D34D6" w:rsidRDefault="006D34D6" w:rsidP="004E5A13">
      <w:pPr>
        <w:pStyle w:val="B1"/>
      </w:pPr>
      <w:r>
        <w:t>10.</w:t>
      </w:r>
      <w:r>
        <w:tab/>
        <w:t>UE1 instigates a sidelink positioning/ranging procedure among UEs 1 to n, e.g. as in steps 2-6 of Figure 6.19.3.1-1. This step can be supported using any assistance data received at step 8. As part of this step, the UEs 1 to n obtain sidelink location measurements of sidelink signals transmitted by other UEs.</w:t>
      </w:r>
    </w:p>
    <w:p w14:paraId="5A7BEDB9" w14:textId="77777777" w:rsidR="006D34D6" w:rsidRDefault="006D34D6" w:rsidP="004E5A13">
      <w:pPr>
        <w:pStyle w:val="B1"/>
        <w:rPr>
          <w:lang w:val="en-US" w:eastAsia="zh-CN" w:bidi="ar"/>
        </w:rPr>
      </w:pPr>
      <w:r>
        <w:rPr>
          <w:lang w:val="en-US" w:eastAsia="zh-CN" w:bidi="ar"/>
        </w:rPr>
        <w:t>11.</w:t>
      </w:r>
      <w:r>
        <w:rPr>
          <w:lang w:val="en-US" w:eastAsia="zh-CN" w:bidi="ar"/>
        </w:rPr>
        <w:tab/>
        <w:t>If UE1 did not request location calculation assistance from the LMF at step 3, UE1 calculates sidelink positioning/ranging location results for itself and possibly for each of the other UEs 2 to n based on the sidelink location measurements obtained at step 10 and possibly using any assistance data received at step 8, The sidelink positioning/ranging location results can include absolute locations, relative locations or ranges between pairs of the UEs 1 to n. Some or all of the location calculation might be performed by some or all of the UEs 2 to n with the location results then transferred to UE1.</w:t>
      </w:r>
    </w:p>
    <w:p w14:paraId="139317EC" w14:textId="77777777" w:rsidR="006D34D6" w:rsidRDefault="006D34D6" w:rsidP="004E5A13">
      <w:pPr>
        <w:pStyle w:val="B1"/>
        <w:rPr>
          <w:lang w:val="en-US" w:eastAsia="zh-CN" w:bidi="ar"/>
        </w:rPr>
      </w:pPr>
      <w:r>
        <w:rPr>
          <w:lang w:val="en-US" w:eastAsia="zh-CN" w:bidi="ar"/>
        </w:rPr>
        <w:t>12.</w:t>
      </w:r>
      <w:r>
        <w:rPr>
          <w:lang w:val="en-US" w:eastAsia="zh-CN" w:bidi="ar"/>
        </w:rPr>
        <w:tab/>
        <w:t>If UE1 received a request for location information at step 9, UE1 sends a response to the LMF and includes either the sidelink location measurements obtained at step 10 or the sidelink positioning/ranging location results obtained at step 11 if step 11 occurred.</w:t>
      </w:r>
    </w:p>
    <w:p w14:paraId="10940C5A" w14:textId="77777777" w:rsidR="006D34D6" w:rsidRDefault="006D34D6" w:rsidP="004E5A13">
      <w:pPr>
        <w:pStyle w:val="B1"/>
        <w:rPr>
          <w:lang w:val="en-US" w:eastAsia="zh-CN" w:bidi="ar"/>
        </w:rPr>
      </w:pPr>
      <w:r>
        <w:rPr>
          <w:lang w:val="en-US" w:eastAsia="zh-CN" w:bidi="ar"/>
        </w:rPr>
        <w:t>13.</w:t>
      </w:r>
      <w:r>
        <w:rPr>
          <w:lang w:val="en-US" w:eastAsia="zh-CN" w:bidi="ar"/>
        </w:rPr>
        <w:tab/>
        <w:t>If step 12 occurred and if location calculation assistance from the LMF was requested at step 3, the LMF calculates sidelink positioning/ranging location results for UEs 1 to n from the sidelink location measurements received at step 12. The sidelink positioning/ranging location results can include absolute locations, relative locations or ranges between pairs of the UEs 1 to n.</w:t>
      </w:r>
    </w:p>
    <w:p w14:paraId="241919C4" w14:textId="77777777" w:rsidR="006D34D6" w:rsidRDefault="006D34D6" w:rsidP="004E5A13">
      <w:pPr>
        <w:pStyle w:val="B1"/>
        <w:rPr>
          <w:lang w:val="en-US" w:eastAsia="zh-CN" w:bidi="ar"/>
        </w:rPr>
      </w:pPr>
      <w:r>
        <w:rPr>
          <w:lang w:val="en-US" w:eastAsia="zh-CN" w:bidi="ar"/>
        </w:rPr>
        <w:t>14.</w:t>
      </w:r>
      <w:r>
        <w:rPr>
          <w:lang w:val="en-US" w:eastAsia="zh-CN" w:bidi="ar"/>
        </w:rPr>
        <w:tab/>
        <w:t>The LMF returns an Nlmf_Location_DetermineLocation service operation response to the AMF and includes any sidelink positioning/ranging location results received at step 12 or calculated at step 13.</w:t>
      </w:r>
    </w:p>
    <w:p w14:paraId="5889CF74" w14:textId="521C779F" w:rsidR="006D34D6" w:rsidRDefault="006D34D6" w:rsidP="004E5A13">
      <w:pPr>
        <w:pStyle w:val="B1"/>
        <w:rPr>
          <w:lang w:val="en-US" w:eastAsia="zh-CN" w:bidi="ar"/>
        </w:rPr>
      </w:pPr>
      <w:r>
        <w:rPr>
          <w:lang w:val="en-US" w:eastAsia="zh-CN" w:bidi="ar"/>
        </w:rPr>
        <w:t>15.</w:t>
      </w:r>
      <w:r>
        <w:rPr>
          <w:lang w:val="en-US" w:eastAsia="zh-CN" w:bidi="ar"/>
        </w:rPr>
        <w:tab/>
        <w:t>If sidelink positioning/ranging location results were received at step 14, the AMF performs steps 7-12 of clause 6.2 of TS 23.273 [11] to send the sidelink positioning/ranging location results to the GMLC and to an AF or LCS Client if this was requested at step 3. The sidelink positioning/ranging location results include the global identities for UEs 2 to n received at step 3 (and the global identity of UE1).</w:t>
      </w:r>
    </w:p>
    <w:p w14:paraId="1B2E3EA1" w14:textId="77777777" w:rsidR="004E5A13" w:rsidRDefault="004E5A13" w:rsidP="000A6DB7">
      <w:pPr>
        <w:pStyle w:val="NO"/>
      </w:pPr>
      <w:r>
        <w:rPr>
          <w:lang w:val="en-US" w:eastAsia="zh-CN" w:bidi="ar"/>
        </w:rPr>
        <w:t>NOTE:</w:t>
      </w:r>
      <w:r>
        <w:rPr>
          <w:lang w:val="en-US" w:eastAsia="zh-CN" w:bidi="ar"/>
        </w:rPr>
        <w:tab/>
        <w:t>Sending location results and global identities for UEs 2 to n to an AF or LCS Client may require privacy verification from UEs 2 to n and/or from the HPLMNs of UEs 2 to n (as well as privacy verification for UE1).</w:t>
      </w:r>
    </w:p>
    <w:p w14:paraId="58255505" w14:textId="77777777" w:rsidR="004E5A13" w:rsidRDefault="004E5A13" w:rsidP="004E5A13">
      <w:pPr>
        <w:pStyle w:val="B1"/>
        <w:rPr>
          <w:lang w:val="en-US" w:eastAsia="zh-CN" w:bidi="ar"/>
        </w:rPr>
      </w:pPr>
      <w:r>
        <w:t>16.</w:t>
      </w:r>
      <w:r>
        <w:tab/>
        <w:t>The LMF returns a supplementary services MO-LR response to UE1 and includes any sidelink positioning/ranging location results calculated at step 13 if step 13 was performed. UE1 may then transfer any sidelink positioning/ranging location results to UEs 2 to n.</w:t>
      </w:r>
    </w:p>
    <w:p w14:paraId="2B3B72F0" w14:textId="77777777" w:rsidR="004E5A13" w:rsidRPr="00D772B3" w:rsidRDefault="004E5A13" w:rsidP="00CE568C">
      <w:pPr>
        <w:pStyle w:val="Heading4"/>
        <w:rPr>
          <w:lang w:val="en-US"/>
        </w:rPr>
      </w:pPr>
      <w:bookmarkStart w:id="2600" w:name="_Toc125976154"/>
      <w:bookmarkStart w:id="2601" w:name="_Toc128725030"/>
      <w:r w:rsidRPr="00CE568C">
        <w:lastRenderedPageBreak/>
        <w:t>6.19.3.3</w:t>
      </w:r>
      <w:r w:rsidRPr="00CE568C">
        <w:tab/>
        <w:t>MT-LR Procedure for Sidelink Positioning/Ranging with LMF Assistance</w:t>
      </w:r>
      <w:bookmarkEnd w:id="2600"/>
      <w:bookmarkEnd w:id="2601"/>
    </w:p>
    <w:p w14:paraId="22B53E07" w14:textId="1D764B00" w:rsidR="004E5A13" w:rsidRDefault="006D34D6" w:rsidP="000A6DB7">
      <w:r>
        <w:t>Sidelink positioning/ranging location results for a group of 2 or more UEs that are in network coverage or partial network coverage may be requested by an LCS Client or AF and assisted by an LMF using the 5GC-MT-LR procedure in clause 6.1.2 of TS 23.273 [11] with some enhancements. A reason to reuse and enhance the existing MT-LR procedure is to reduce new impacts to UEs, 5GCN and LCS Client and AF. Figure 6.19.3.3-1 shows the enhanced MT-LR procedure applied to n UEs 1 to n where n ≥ 2. Typically this requires the LCS Client or AF to be aware that UEs 1 to n are or may be nearby to one another. This may be possible in some IIoT scenarios (e.g. factory or warehouse) or when the AF or LCS Client has other information indicating this. At least one the UEs (UE1 in this example) must be in network coverage though other UEs may or may not be in coverage.</w:t>
      </w:r>
    </w:p>
    <w:p w14:paraId="1E19480B" w14:textId="77777777" w:rsidR="004E5A13" w:rsidRDefault="004E5A13" w:rsidP="006D34D6">
      <w:pPr>
        <w:pStyle w:val="TH"/>
      </w:pPr>
      <w:r w:rsidRPr="006D34D6">
        <w:object w:dxaOrig="11220" w:dyaOrig="6280" w14:anchorId="1E9C28B4">
          <v:shape id="_x0000_i1073" type="#_x0000_t75" style="width:388.55pt;height:218.05pt" o:ole="">
            <v:imagedata r:id="rId105" o:title=""/>
          </v:shape>
          <o:OLEObject Type="Embed" ProgID="Visio.Drawing.15" ShapeID="_x0000_i1073" DrawAspect="Content" ObjectID="_1739339817" r:id="rId106"/>
        </w:object>
      </w:r>
    </w:p>
    <w:p w14:paraId="4AED9BFF"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w:t>
      </w:r>
      <w:r>
        <w:t>3</w:t>
      </w:r>
      <w:r w:rsidRPr="008422C7">
        <w:rPr>
          <w:rFonts w:hint="eastAsia"/>
        </w:rPr>
        <w:t>-1</w:t>
      </w:r>
      <w:r>
        <w:t>:</w:t>
      </w:r>
      <w:r w:rsidRPr="008422C7">
        <w:t xml:space="preserve"> </w:t>
      </w:r>
      <w:r>
        <w:t xml:space="preserve">MT-LR </w:t>
      </w:r>
      <w:r w:rsidRPr="008422C7">
        <w:t xml:space="preserve">Procedure </w:t>
      </w:r>
      <w:r>
        <w:t xml:space="preserve">for </w:t>
      </w:r>
      <w:r w:rsidRPr="001F4C0A">
        <w:t>Sidelink Positioning</w:t>
      </w:r>
      <w:r>
        <w:t>/Ranging</w:t>
      </w:r>
      <w:r w:rsidRPr="001F4C0A">
        <w:t xml:space="preserve"> with LMF </w:t>
      </w:r>
      <w:r>
        <w:t>Assistance</w:t>
      </w:r>
    </w:p>
    <w:p w14:paraId="188662DA" w14:textId="3915192B" w:rsidR="004E5A13" w:rsidRPr="006D34D6" w:rsidRDefault="004E5A13" w:rsidP="004E5A13">
      <w:pPr>
        <w:pStyle w:val="B1"/>
      </w:pPr>
      <w:r w:rsidRPr="006D34D6">
        <w:t>1.</w:t>
      </w:r>
      <w:r w:rsidRPr="006D34D6">
        <w:tab/>
        <w:t xml:space="preserve">An LCS Client or AF initiates an MT-LR procedure as in steps 1-11 of clause 6.1.2 of </w:t>
      </w:r>
      <w:r w:rsidR="006D34D6" w:rsidRPr="006D34D6">
        <w:t>TS</w:t>
      </w:r>
      <w:r w:rsidR="006D34D6">
        <w:t> </w:t>
      </w:r>
      <w:r w:rsidR="006D34D6" w:rsidRPr="006D34D6">
        <w:t>23.273</w:t>
      </w:r>
      <w:r w:rsidR="006D34D6">
        <w:t> </w:t>
      </w:r>
      <w:r w:rsidR="006D34D6" w:rsidRPr="006D34D6">
        <w:t>[</w:t>
      </w:r>
      <w:r w:rsidRPr="006D34D6">
        <w:t xml:space="preserve">11]. The LCS Client or AF includes global identities of the n UEs 1 to n and may indicate one UE (assumed to be UE1 here) as the principal target UE. If the LCS Client or AF does not indicate a principal target UE that is in network coverage, the GMLC or AMF selects a principal target UE from among UEs 1 to n. The principal target UE must have network coverage and preferably with the PLMN that is serving the LCS Client or AF. The principal target UE later receives the MT-LR request and coordinates sidelink positioning/ranging among the other UEs. Therefore, in step 5 of clause 6.1.2 of </w:t>
      </w:r>
      <w:r w:rsidR="006D34D6" w:rsidRPr="006D34D6">
        <w:t>TS</w:t>
      </w:r>
      <w:r w:rsidR="006D34D6">
        <w:t> </w:t>
      </w:r>
      <w:r w:rsidR="006D34D6" w:rsidRPr="006D34D6">
        <w:t>23.273</w:t>
      </w:r>
      <w:r w:rsidR="006D34D6">
        <w:t> </w:t>
      </w:r>
      <w:r w:rsidR="006D34D6" w:rsidRPr="006D34D6">
        <w:t>[</w:t>
      </w:r>
      <w:r w:rsidRPr="006D34D6">
        <w:t xml:space="preserve">11], the location request is sent to the serving AMF of the principal target UE. The MT-LR location request at step 1 of clause 6.1.2 of </w:t>
      </w:r>
      <w:r w:rsidR="006D34D6" w:rsidRPr="006D34D6">
        <w:t>TS</w:t>
      </w:r>
      <w:r w:rsidR="006D34D6">
        <w:t> </w:t>
      </w:r>
      <w:r w:rsidR="006D34D6" w:rsidRPr="006D34D6">
        <w:t>23.273</w:t>
      </w:r>
      <w:r w:rsidR="006D34D6">
        <w:t> </w:t>
      </w:r>
      <w:r w:rsidR="006D34D6" w:rsidRPr="006D34D6">
        <w:t>[</w:t>
      </w:r>
      <w:r w:rsidRPr="006D34D6">
        <w:t>11] includes the type of sidelink positioning/ranging location results needed (absolute locations, relative locations or ranges between pairs of UEs), QoS and includes conditions for cancelling the location request when not all UEs 1 to n can be discovered for positioning. The conditions for cancelling the location request may include:</w:t>
      </w:r>
    </w:p>
    <w:p w14:paraId="768AF72B" w14:textId="12B12E51" w:rsidR="004E5A13" w:rsidRDefault="001F671C" w:rsidP="004E5A13">
      <w:pPr>
        <w:pStyle w:val="B1"/>
        <w:rPr>
          <w:lang w:val="en-US" w:eastAsia="zh-CN" w:bidi="ar"/>
        </w:rPr>
      </w:pPr>
      <w:r>
        <w:rPr>
          <w:lang w:val="en-US" w:eastAsia="zh-CN" w:bidi="ar"/>
        </w:rPr>
        <w:tab/>
      </w:r>
      <w:r w:rsidR="004E5A13">
        <w:rPr>
          <w:lang w:val="en-US" w:eastAsia="zh-CN" w:bidi="ar"/>
        </w:rPr>
        <w:t>-</w:t>
      </w:r>
      <w:r w:rsidR="004E5A13">
        <w:rPr>
          <w:lang w:val="en-US" w:eastAsia="zh-CN" w:bidi="ar"/>
        </w:rPr>
        <w:tab/>
        <w:t>One or more specific identified UEs cannot be discovered; and/or</w:t>
      </w:r>
    </w:p>
    <w:p w14:paraId="4C3932BE" w14:textId="7100CC1B" w:rsidR="004E5A13" w:rsidRDefault="001F671C" w:rsidP="004E5A13">
      <w:pPr>
        <w:pStyle w:val="B1"/>
        <w:rPr>
          <w:lang w:val="en-US" w:eastAsia="zh-CN" w:bidi="ar"/>
        </w:rPr>
      </w:pPr>
      <w:r>
        <w:rPr>
          <w:lang w:val="en-US" w:eastAsia="zh-CN" w:bidi="ar"/>
        </w:rPr>
        <w:tab/>
      </w:r>
      <w:r w:rsidR="004E5A13">
        <w:rPr>
          <w:lang w:val="en-US" w:eastAsia="zh-CN" w:bidi="ar"/>
        </w:rPr>
        <w:t>-</w:t>
      </w:r>
      <w:r w:rsidR="004E5A13">
        <w:rPr>
          <w:lang w:val="en-US" w:eastAsia="zh-CN" w:bidi="ar"/>
        </w:rPr>
        <w:tab/>
        <w:t>The total number of UEs 1-n that are discovered is less than a quorum q, where 1 ≤ q ≤ n.</w:t>
      </w:r>
    </w:p>
    <w:p w14:paraId="495C8242" w14:textId="7CAE4751" w:rsidR="004E5A13" w:rsidRDefault="004E5A13" w:rsidP="004E5A13">
      <w:pPr>
        <w:pStyle w:val="NO"/>
        <w:rPr>
          <w:lang w:val="en-US" w:eastAsia="zh-CN" w:bidi="ar"/>
        </w:rPr>
      </w:pPr>
      <w:r>
        <w:rPr>
          <w:lang w:val="en-US" w:eastAsia="zh-CN" w:bidi="ar"/>
        </w:rPr>
        <w:t>NOTE 1:</w:t>
      </w:r>
      <w:r>
        <w:rPr>
          <w:lang w:val="en-US" w:eastAsia="zh-CN" w:bidi="ar"/>
        </w:rPr>
        <w:tab/>
        <w:t xml:space="preserve">Privacy verification may need to be performed for all n UEs 1 to n. If all n UEs have the same HPLMN, this can be performed by the H-GMLC at step 2 of </w:t>
      </w:r>
      <w:r>
        <w:t xml:space="preserve">clause 6.1.2 of </w:t>
      </w:r>
      <w:r w:rsidR="006D34D6">
        <w:t>TS 23.273 [</w:t>
      </w:r>
      <w:r>
        <w:t>11]</w:t>
      </w:r>
      <w:r>
        <w:rPr>
          <w:lang w:val="en-US" w:eastAsia="zh-CN" w:bidi="ar"/>
        </w:rPr>
        <w:t xml:space="preserve">. If all n UEs are in network coverage and have the same serving AMF, privacy notification/verification for each of the UEs 1 to n (if  needed) can be performed by the common serving AMF at steps 7 and 8 in </w:t>
      </w:r>
      <w:r>
        <w:t xml:space="preserve">clause 6.1.2 of </w:t>
      </w:r>
      <w:r w:rsidR="006D34D6">
        <w:t>TS 23.273 [</w:t>
      </w:r>
      <w:r>
        <w:t>11]</w:t>
      </w:r>
      <w:r>
        <w:rPr>
          <w:lang w:val="en-US" w:eastAsia="zh-CN" w:bidi="ar"/>
        </w:rPr>
        <w:t>. If some of the UEs 1 to n have a different HPLMN, are not in network coverage or have a different serving AMF, some additional support not defined here may be needed.</w:t>
      </w:r>
    </w:p>
    <w:p w14:paraId="7CFDF2A4" w14:textId="77777777" w:rsidR="004E5A13" w:rsidRDefault="004E5A13" w:rsidP="004E5A13">
      <w:pPr>
        <w:pStyle w:val="B1"/>
      </w:pPr>
      <w:r>
        <w:t>2.</w:t>
      </w:r>
      <w:r>
        <w:tab/>
        <w:t>The LMF sends a supplementary services MT-LR request to the principal target UE1 and includes the global identities of the other UEs 2 to n, the conditions for cancelling the location request when not all UEs 1 to n can be discovered and may include the types of sidelink positioning/ranging location result needed.</w:t>
      </w:r>
    </w:p>
    <w:p w14:paraId="35528786" w14:textId="77777777" w:rsidR="004E5A13" w:rsidRDefault="004E5A13" w:rsidP="004E5A13">
      <w:pPr>
        <w:pStyle w:val="B1"/>
      </w:pPr>
      <w:r>
        <w:t>3.</w:t>
      </w:r>
      <w:r>
        <w:tab/>
        <w:t xml:space="preserve">UE1 attempts to discover the other UEs 2 to n if not already discovered. If not all UEs 2 to n are discovered and if the conditions for cancelling the location request when not all UEs 1 to n can be discovered are met, UE1 </w:t>
      </w:r>
      <w:r>
        <w:lastRenderedPageBreak/>
        <w:t>returns a negative response at step 5 and the procedure terminates after the LMF returns the negative response to the LCS Client or AF via the AMF and GMLC.</w:t>
      </w:r>
    </w:p>
    <w:p w14:paraId="3A25E297" w14:textId="77777777" w:rsidR="004E5A13" w:rsidRDefault="004E5A13" w:rsidP="004E5A13">
      <w:pPr>
        <w:pStyle w:val="B1"/>
      </w:pPr>
      <w:r>
        <w:t>4.</w:t>
      </w:r>
      <w:r>
        <w:tab/>
        <w:t>UE1 obtains (e.g. requests and receives) the sidelink positioning capabilities of UEs 2 to n if not already obtained.</w:t>
      </w:r>
    </w:p>
    <w:p w14:paraId="5A729C90" w14:textId="2A1F2852" w:rsidR="004E5A13" w:rsidRDefault="004E5A13" w:rsidP="004E5A13">
      <w:pPr>
        <w:pStyle w:val="B1"/>
      </w:pPr>
      <w:r>
        <w:t>5.</w:t>
      </w:r>
      <w:r>
        <w:tab/>
        <w:t>UE1 returns a supplementary services MT-LR response to the LMF indicating if the MT-LR request can be supported and which of UEs 2 to n have been discovered and are available for positioning.</w:t>
      </w:r>
    </w:p>
    <w:p w14:paraId="79ED14C1" w14:textId="77777777" w:rsidR="004E5A13" w:rsidRDefault="004E5A13" w:rsidP="004E5A13">
      <w:pPr>
        <w:pStyle w:val="B1"/>
      </w:pPr>
      <w:r>
        <w:t>6.</w:t>
      </w:r>
      <w:r>
        <w:tab/>
        <w:t>Sidelink positioning/ranging of the UEs 1 to n occurs as for an MO-LR as described for steps 5-13 of Figure 6.19.3.2-1 with the difference that sidelink positioning/ranging location results are always obtained and the LMF indicates to UE1 at step 8 or step 9 of Figure 6.19.3.2-1 whether the sidelink positioning/ranging location results will be calculated by the LMF or by UE1 (and/or by other UEs).</w:t>
      </w:r>
    </w:p>
    <w:p w14:paraId="17422527" w14:textId="5837D944" w:rsidR="004E5A13" w:rsidRDefault="004E5A13" w:rsidP="004E5A13">
      <w:pPr>
        <w:pStyle w:val="B1"/>
        <w:rPr>
          <w:lang w:val="en-US" w:eastAsia="zh-CN" w:bidi="ar"/>
        </w:rPr>
      </w:pPr>
      <w:r>
        <w:t>7.</w:t>
      </w:r>
      <w:r>
        <w:tab/>
        <w:t xml:space="preserve">The LMF returns the sidelink positioning/ranging location results for UEs 1 to n to the LCS Client or AF as in steps 13-24 of clause 6.1.2 in </w:t>
      </w:r>
      <w:r w:rsidR="006D34D6">
        <w:t>TS 23.273 [</w:t>
      </w:r>
      <w:r>
        <w:t>11].</w:t>
      </w:r>
    </w:p>
    <w:p w14:paraId="5F981884" w14:textId="0AE08BC5" w:rsidR="004E5A13" w:rsidRDefault="004E5A13" w:rsidP="000A6DB7">
      <w:pPr>
        <w:pStyle w:val="NO"/>
        <w:rPr>
          <w:lang w:val="en-US" w:eastAsia="zh-CN" w:bidi="ar"/>
        </w:rPr>
      </w:pPr>
      <w:r>
        <w:rPr>
          <w:lang w:val="en-US" w:eastAsia="zh-CN" w:bidi="ar"/>
        </w:rPr>
        <w:t>NOTE 2:</w:t>
      </w:r>
      <w:r>
        <w:rPr>
          <w:lang w:val="en-US" w:eastAsia="zh-CN" w:bidi="ar"/>
        </w:rPr>
        <w:tab/>
        <w:t xml:space="preserve">The additional privacy check at steps 16-23 of </w:t>
      </w:r>
      <w:r>
        <w:t xml:space="preserve">clause 6.1.2 in </w:t>
      </w:r>
      <w:r w:rsidR="006D34D6">
        <w:t>TS 23.273 [</w:t>
      </w:r>
      <w:r>
        <w:t xml:space="preserve">11] is possible if all UEs 1 to n have the same HPLMN and same serving AMF but could otherwise require some extension of the procedure in clause 6.1.2 in </w:t>
      </w:r>
      <w:r w:rsidR="006D34D6">
        <w:t>TS 23.273 [</w:t>
      </w:r>
      <w:r>
        <w:t>11].</w:t>
      </w:r>
    </w:p>
    <w:p w14:paraId="68F16780" w14:textId="77777777" w:rsidR="004E5A13" w:rsidRPr="00D772B3" w:rsidRDefault="004E5A13" w:rsidP="00CE568C">
      <w:pPr>
        <w:pStyle w:val="Heading4"/>
        <w:rPr>
          <w:lang w:val="en-US"/>
        </w:rPr>
      </w:pPr>
      <w:bookmarkStart w:id="2602" w:name="_Toc125976155"/>
      <w:bookmarkStart w:id="2603" w:name="_Toc128725031"/>
      <w:r w:rsidRPr="00CE568C">
        <w:t>6.19.3.4</w:t>
      </w:r>
      <w:r w:rsidRPr="00CE568C">
        <w:tab/>
        <w:t>Periodic or Triggered MT-LR Procedure for Sidelink Positioning/Ranging with LMF Assistance</w:t>
      </w:r>
      <w:bookmarkEnd w:id="2602"/>
      <w:bookmarkEnd w:id="2603"/>
    </w:p>
    <w:p w14:paraId="101C9AC1" w14:textId="7275737B" w:rsidR="004E5A13" w:rsidRDefault="004E5A13" w:rsidP="000A6DB7">
      <w:r w:rsidRPr="0062334A">
        <w:t>Sidelink positioning</w:t>
      </w:r>
      <w:r>
        <w:t>/ranging</w:t>
      </w:r>
      <w:r w:rsidRPr="0062334A">
        <w:t xml:space="preserve"> results for a group of 2 or more UEs that are in network coverage or partial network coverage may be requested </w:t>
      </w:r>
      <w:r>
        <w:t xml:space="preserve">periodically or when certain trigger events occur </w:t>
      </w:r>
      <w:r w:rsidRPr="0062334A">
        <w:t xml:space="preserve">by an LCS Client or AF and </w:t>
      </w:r>
      <w:r>
        <w:t>may be assisted by an LMF using the periodic or triggered 5GC-MT-LR procedure in</w:t>
      </w:r>
      <w:r w:rsidR="006D34D6">
        <w:t xml:space="preserve"> clause 6.3.1</w:t>
      </w:r>
      <w:r>
        <w:t xml:space="preserve"> </w:t>
      </w:r>
      <w:r w:rsidR="006D34D6">
        <w:t>of TS 23.273 [</w:t>
      </w:r>
      <w:r>
        <w:t xml:space="preserve">11] with some enhancements. A reason to reuse and enhance the existing periodic or triggered MT-LR procedure is to reduce new impacts to UEs, 5GCN and LCS Client and AF. Figure 6.19.3.4-1 shows the enhanced periodic or triggered MT-LR procedure applied to n UEs 1 to n </w:t>
      </w:r>
      <w:r w:rsidRPr="007079A6">
        <w:rPr>
          <w:rFonts w:hint="eastAsia"/>
        </w:rPr>
        <w:t>where n ≥ 2.</w:t>
      </w:r>
      <w:r>
        <w:t xml:space="preserve"> Typically this requires the LCS Client or AF to be aware that UEs 1 to n are or may be nearby to one another over the whole duration of location reporting. This may be possible in some IIoT scenarios (e.g. factory or warehouse) or when the AF or LCS Client has other information indicating this. </w:t>
      </w:r>
      <w:r w:rsidRPr="00A52458">
        <w:t>At least one the UEs (UE1 in this example) must be in network coverage though other UEs may or may not be in coverage.</w:t>
      </w:r>
    </w:p>
    <w:p w14:paraId="34699E41" w14:textId="77777777" w:rsidR="004E5A13" w:rsidRDefault="004E5A13" w:rsidP="006D34D6">
      <w:pPr>
        <w:pStyle w:val="TH"/>
      </w:pPr>
      <w:r w:rsidRPr="006D34D6">
        <w:object w:dxaOrig="11350" w:dyaOrig="9880" w14:anchorId="67D23EC1">
          <v:shape id="_x0000_i1074" type="#_x0000_t75" style="width:393.95pt;height:343pt" o:ole="">
            <v:imagedata r:id="rId107" o:title=""/>
          </v:shape>
          <o:OLEObject Type="Embed" ProgID="Visio.Drawing.15" ShapeID="_x0000_i1074" DrawAspect="Content" ObjectID="_1739339818" r:id="rId108"/>
        </w:object>
      </w:r>
    </w:p>
    <w:p w14:paraId="52E8E9AC"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w:t>
      </w:r>
      <w:r>
        <w:t>4</w:t>
      </w:r>
      <w:r w:rsidRPr="008422C7">
        <w:rPr>
          <w:rFonts w:hint="eastAsia"/>
        </w:rPr>
        <w:t>-1</w:t>
      </w:r>
      <w:r>
        <w:t>:</w:t>
      </w:r>
      <w:r w:rsidRPr="008422C7">
        <w:t xml:space="preserve"> </w:t>
      </w:r>
      <w:r>
        <w:t xml:space="preserve">Periodic or Triggered MT-LR </w:t>
      </w:r>
      <w:r w:rsidRPr="008422C7">
        <w:t xml:space="preserve">Procedure </w:t>
      </w:r>
      <w:r>
        <w:t xml:space="preserve">for </w:t>
      </w:r>
      <w:r w:rsidRPr="001F4C0A">
        <w:t>Sidelink Positioning</w:t>
      </w:r>
      <w:r>
        <w:t>/Ranging</w:t>
      </w:r>
      <w:r w:rsidRPr="001F4C0A">
        <w:t xml:space="preserve"> with LMF </w:t>
      </w:r>
      <w:r>
        <w:t>Assistance</w:t>
      </w:r>
    </w:p>
    <w:p w14:paraId="4C593EF4" w14:textId="519C46B8" w:rsidR="004E5A13" w:rsidRPr="006D34D6" w:rsidRDefault="00CE568C" w:rsidP="004E5A13">
      <w:pPr>
        <w:pStyle w:val="B1"/>
      </w:pPr>
      <w:r w:rsidRPr="006D34D6">
        <w:t>1.</w:t>
      </w:r>
      <w:r w:rsidRPr="006D34D6">
        <w:tab/>
        <w:t xml:space="preserve">An LCS Client or AF initiates a periodic or triggered MT-LR procedure as in steps 1-14 of clause 6.3.1 of </w:t>
      </w:r>
      <w:r w:rsidR="006D34D6" w:rsidRPr="006D34D6">
        <w:t>TS</w:t>
      </w:r>
      <w:r w:rsidR="006D34D6">
        <w:t> </w:t>
      </w:r>
      <w:r w:rsidR="006D34D6" w:rsidRPr="006D34D6">
        <w:t>23.273</w:t>
      </w:r>
      <w:r w:rsidR="006D34D6">
        <w:t> </w:t>
      </w:r>
      <w:r w:rsidR="006D34D6" w:rsidRPr="006D34D6">
        <w:t>[</w:t>
      </w:r>
      <w:r w:rsidRPr="006D34D6">
        <w:t xml:space="preserve">11]. The LCS Client or AF includes additional information in the location request for step 1 in clause 6.3.1 of </w:t>
      </w:r>
      <w:r w:rsidR="006D34D6" w:rsidRPr="006D34D6">
        <w:t>TS</w:t>
      </w:r>
      <w:r w:rsidR="006D34D6">
        <w:t> </w:t>
      </w:r>
      <w:r w:rsidR="006D34D6" w:rsidRPr="006D34D6">
        <w:t>23.273</w:t>
      </w:r>
      <w:r w:rsidR="006D34D6">
        <w:t> </w:t>
      </w:r>
      <w:r w:rsidR="006D34D6" w:rsidRPr="006D34D6">
        <w:t>[</w:t>
      </w:r>
      <w:r w:rsidRPr="006D34D6">
        <w:t xml:space="preserve">11] as described for step 1 of Figure 6.19.3.3-1. A principal target UE (UE1 here) is also selected as described for step 1 of Figure 6.19.3.3-1. For triggered location reporting, different trigger events may be supported than for clause 6.3.1 of </w:t>
      </w:r>
      <w:r w:rsidR="006D34D6" w:rsidRPr="006D34D6">
        <w:t>TS</w:t>
      </w:r>
      <w:r w:rsidR="006D34D6">
        <w:t> </w:t>
      </w:r>
      <w:r w:rsidR="006D34D6" w:rsidRPr="006D34D6">
        <w:t>23.273</w:t>
      </w:r>
      <w:r w:rsidR="006D34D6">
        <w:t> </w:t>
      </w:r>
      <w:r w:rsidR="006D34D6" w:rsidRPr="006D34D6">
        <w:t>[</w:t>
      </w:r>
      <w:r w:rsidRPr="006D34D6">
        <w:t>11]. Some examples of different trigger types are as follows:</w:t>
      </w:r>
    </w:p>
    <w:p w14:paraId="16D0FDD2" w14:textId="3F540738" w:rsidR="004E5A13" w:rsidRDefault="004E5A13" w:rsidP="00CE568C">
      <w:pPr>
        <w:pStyle w:val="B2"/>
      </w:pPr>
      <w:r>
        <w:t>-</w:t>
      </w:r>
      <w:r>
        <w:tab/>
        <w:t>area event trigger where any one UE (or all UEs) enters an area, remains in an area or leaves an area;</w:t>
      </w:r>
    </w:p>
    <w:p w14:paraId="6AA61955" w14:textId="40B6E677" w:rsidR="004E5A13" w:rsidRDefault="004E5A13" w:rsidP="00CE568C">
      <w:pPr>
        <w:pStyle w:val="B2"/>
      </w:pPr>
      <w:bookmarkStart w:id="2604" w:name="_PERM_MCCTEMPBM_CRPT05560014___2"/>
      <w:r>
        <w:t>-</w:t>
      </w:r>
      <w:r>
        <w:tab/>
        <w:t>motion event trigger where any one UE (or all UEs) moves by more than a threshold distance from a previous position; and</w:t>
      </w:r>
    </w:p>
    <w:p w14:paraId="0126CCFE" w14:textId="77777777" w:rsidR="004E5A13" w:rsidRDefault="004E5A13" w:rsidP="00CE568C">
      <w:pPr>
        <w:pStyle w:val="B2"/>
      </w:pPr>
      <w:r>
        <w:t>-</w:t>
      </w:r>
      <w:r>
        <w:tab/>
        <w:t>range trigger where a particular type of range rises above a threshold, falls below a threshold and/or increases or decreases by more than a threshold amount. The particular type of range could be any of the following:</w:t>
      </w:r>
    </w:p>
    <w:p w14:paraId="4892CA18" w14:textId="540BC43F" w:rsidR="004E5A13" w:rsidRDefault="004E5A13" w:rsidP="00CE568C">
      <w:pPr>
        <w:pStyle w:val="B3"/>
      </w:pPr>
      <w:r>
        <w:t>-</w:t>
      </w:r>
      <w:r>
        <w:tab/>
        <w:t>the maximum range of all ranges between all pairs of the UEs 1 to n</w:t>
      </w:r>
      <w:r w:rsidR="00CE568C">
        <w:t>.</w:t>
      </w:r>
    </w:p>
    <w:p w14:paraId="425FDFCC" w14:textId="598754F3" w:rsidR="004E5A13" w:rsidRDefault="004E5A13" w:rsidP="00CE568C">
      <w:pPr>
        <w:pStyle w:val="B3"/>
      </w:pPr>
      <w:r>
        <w:t>-</w:t>
      </w:r>
      <w:r>
        <w:tab/>
        <w:t>the minimum range of all ranges between all pairs of the UEs 1 to n</w:t>
      </w:r>
      <w:r w:rsidR="00CE568C">
        <w:t>.</w:t>
      </w:r>
    </w:p>
    <w:p w14:paraId="73197BAF" w14:textId="77777777" w:rsidR="004E5A13" w:rsidRDefault="004E5A13" w:rsidP="00CE568C">
      <w:pPr>
        <w:pStyle w:val="B4"/>
      </w:pPr>
      <w:bookmarkStart w:id="2605" w:name="_PERM_MCCTEMPBM_CRPT05560015___2"/>
      <w:bookmarkEnd w:id="2604"/>
      <w:r>
        <w:t>-</w:t>
      </w:r>
      <w:r>
        <w:tab/>
        <w:t>the minimum range between any UE and each of the other n-1 UEs (there are n minimum ranges corresponding to the n UEs and the trigger occurs when any of the n minimum ranges crosses a threshold)</w:t>
      </w:r>
    </w:p>
    <w:p w14:paraId="33AADBF7" w14:textId="77777777" w:rsidR="004E5A13" w:rsidRDefault="004E5A13" w:rsidP="00CE568C">
      <w:pPr>
        <w:pStyle w:val="B4"/>
      </w:pPr>
      <w:r>
        <w:t>-</w:t>
      </w:r>
      <w:r>
        <w:tab/>
        <w:t>the maximum range between any UE and each of the other n-1 UEs (there are n maximum ranges corresponding to the n UEs and the trigger occurs when any of the n maximum ranges crosses a threshold)</w:t>
      </w:r>
    </w:p>
    <w:bookmarkEnd w:id="2605"/>
    <w:p w14:paraId="3CC56214" w14:textId="58B570E4" w:rsidR="004E5A13" w:rsidRDefault="00CE568C" w:rsidP="004E5A13">
      <w:pPr>
        <w:pStyle w:val="NO"/>
        <w:rPr>
          <w:lang w:val="en-US" w:eastAsia="zh-CN" w:bidi="ar"/>
        </w:rPr>
      </w:pPr>
      <w:r>
        <w:rPr>
          <w:lang w:val="en-US" w:eastAsia="zh-CN" w:bidi="ar"/>
        </w:rPr>
        <w:t>NOTE:</w:t>
      </w:r>
      <w:r>
        <w:rPr>
          <w:lang w:val="en-US" w:eastAsia="zh-CN" w:bidi="ar"/>
        </w:rPr>
        <w:tab/>
        <w:t>Privacy verification may be supported as described for NOTE 1 in clause 6.19.3.3.</w:t>
      </w:r>
    </w:p>
    <w:p w14:paraId="72D422C2" w14:textId="77777777" w:rsidR="00CE568C" w:rsidRDefault="00CE568C" w:rsidP="004E5A13">
      <w:pPr>
        <w:pStyle w:val="B1"/>
      </w:pPr>
      <w:r>
        <w:lastRenderedPageBreak/>
        <w:t>2.</w:t>
      </w:r>
      <w:r>
        <w:tab/>
        <w:t>The LMF instigates MT-LR sidelink positioning/ranging of the UEs 1 to n as in steps 2-6 of Figure 6.19.3.3-1. The LMF may verify whether the conditions are met for cancelling the location request when not all UEs 1 to n are discovered (in which case the location request is cancelled by the LMF) and may obtain the capabilities of the UEs 1 to n but may not always obtain immediate sidelink positioning/ranging location results.</w:t>
      </w:r>
    </w:p>
    <w:p w14:paraId="6898ECDD" w14:textId="2C21D092" w:rsidR="00CE568C" w:rsidRDefault="00CE568C" w:rsidP="004E5A13">
      <w:pPr>
        <w:pStyle w:val="B1"/>
      </w:pPr>
      <w:r>
        <w:t>3.</w:t>
      </w:r>
      <w:r>
        <w:tab/>
        <w:t xml:space="preserve">The LMF sends a supplementary services LCS Periodic-Triggered Invoke Request to UE1 as in step 16 for clause 6.3.1 of </w:t>
      </w:r>
      <w:r w:rsidR="006D34D6">
        <w:t>TS 23.273 [</w:t>
      </w:r>
      <w:r>
        <w:t>11] and includes the event trigger(s) provided in step 1 and indicates sidelink positioning/ranging of the UEs 1 to n.</w:t>
      </w:r>
    </w:p>
    <w:p w14:paraId="3095570C" w14:textId="77777777" w:rsidR="00CE568C" w:rsidRDefault="00CE568C" w:rsidP="004E5A13">
      <w:pPr>
        <w:pStyle w:val="B1"/>
      </w:pPr>
      <w:r>
        <w:t>4.</w:t>
      </w:r>
      <w:r>
        <w:tab/>
        <w:t>UE1 may establish a periodic or triggered sidelink positioning session with UEs 2 to n (e.g. using GSSF and/or SPRF) which can enable UEs 2 to n to participate in detecting trigger events for step 7 (e.g. events which affect some or all of UEs 2 to n) and speed up sidelink positioning/ranging at step 8 by configuring UEs 2 to n in advance.</w:t>
      </w:r>
    </w:p>
    <w:p w14:paraId="6BB23142" w14:textId="11DA084E" w:rsidR="00CE568C" w:rsidRDefault="00CE568C" w:rsidP="004E5A13">
      <w:pPr>
        <w:pStyle w:val="B1"/>
      </w:pPr>
      <w:r>
        <w:t>5.</w:t>
      </w:r>
      <w:r>
        <w:tab/>
        <w:t xml:space="preserve">UE1 returns an LCS Periodic-Triggered Invoke Response to the LMF as in step 17 for clause 6.3.1 of </w:t>
      </w:r>
      <w:r w:rsidR="006D34D6">
        <w:t>TS 23.273 [</w:t>
      </w:r>
      <w:r>
        <w:t>11] and may indicate which of UEs 2 to n can support the periodic or triggered sidelink positioning/ranging.</w:t>
      </w:r>
    </w:p>
    <w:p w14:paraId="5DE3F6A1" w14:textId="5013DBBE" w:rsidR="00CE568C" w:rsidRDefault="00CE568C" w:rsidP="004E5A13">
      <w:pPr>
        <w:pStyle w:val="B1"/>
      </w:pPr>
      <w:r>
        <w:t>6.</w:t>
      </w:r>
      <w:r>
        <w:tab/>
        <w:t xml:space="preserve">The LMF sends a confirmation of whether periodic or triggered sidelink positioning/ranging was successfully activated in UE1 (and UEs 2 to n) to the LCS Client or AF using steps 18-21 in clause 6.3.1 of </w:t>
      </w:r>
      <w:r w:rsidR="006D34D6">
        <w:t>TS 23.273 [</w:t>
      </w:r>
      <w:r>
        <w:t>11].</w:t>
      </w:r>
    </w:p>
    <w:p w14:paraId="6BDBC9CF" w14:textId="33358367" w:rsidR="00CE568C" w:rsidRDefault="00CE568C" w:rsidP="004E5A13">
      <w:pPr>
        <w:pStyle w:val="B1"/>
      </w:pPr>
      <w:r>
        <w:t>7.</w:t>
      </w:r>
      <w:r>
        <w:tab/>
        <w:t xml:space="preserve">UE1 waits for an event to be detected, may then obtain sidelink positioning/ranging measurements and possibly calculate sidelink positioning/ranging location results, sends a supplementary services event report to the LMF and receives back an event report acknowledgement as for steps 22-26 for clause 6.3.1 of </w:t>
      </w:r>
      <w:r w:rsidR="006D34D6">
        <w:t>TS 23.273 [</w:t>
      </w:r>
      <w:r>
        <w:t>11]. Differences here are that detection of an event by UE1 may depend on detecting an event related to one or more of UEs 1 to n and that any sidelink positioning/ranging measurement and calculation of location results may require interaction between UEs 1 to n (e.g. using SPRF).</w:t>
      </w:r>
    </w:p>
    <w:p w14:paraId="4BBF94BA" w14:textId="77777777" w:rsidR="00CE568C" w:rsidRDefault="00CE568C" w:rsidP="004E5A13">
      <w:pPr>
        <w:pStyle w:val="B1"/>
      </w:pPr>
      <w:r>
        <w:t>8.</w:t>
      </w:r>
      <w:r>
        <w:tab/>
        <w:t>If sidelink positioning/ranging location results for UEs 1 to n are needed and were not provided to the LMF as part of step 7, the LMF performs sidelink positioning/ranging of UEs 1 to n as in steps 5-13 of Figure 6.19.3.2-1.</w:t>
      </w:r>
    </w:p>
    <w:p w14:paraId="6D30CF04" w14:textId="31A781A6" w:rsidR="00CE568C" w:rsidRDefault="00CE568C" w:rsidP="004E5A13">
      <w:pPr>
        <w:pStyle w:val="B1"/>
      </w:pPr>
      <w:r>
        <w:t>9.</w:t>
      </w:r>
      <w:r>
        <w:tab/>
        <w:t xml:space="preserve">The LMF sends an event report to the LCS Client or AF as in steps 28-30 in clause 6.3.1 of </w:t>
      </w:r>
      <w:r w:rsidR="006D34D6">
        <w:t>TS 23.273 [</w:t>
      </w:r>
      <w:r>
        <w:t xml:space="preserve">11] and includes any sidelink positioning/ranging location results obtained at step 7 or step 8. If sidelink positioning/ranging location results are provided for only some of UEs 1 to n (e.g. in several successive event reports), the GMLC or LCS Client or AF may cancel the periodic or triggered sidelink positioning/ranging as in clause 6.3.3 of </w:t>
      </w:r>
      <w:r w:rsidR="006D34D6">
        <w:t>TS 23.273 [</w:t>
      </w:r>
      <w:r>
        <w:t>11] with some additional steps to propagate the cancellation to the other UEs 2 to n.</w:t>
      </w:r>
    </w:p>
    <w:p w14:paraId="299E9305" w14:textId="77777777" w:rsidR="00CE568C" w:rsidRDefault="00CE568C" w:rsidP="004E5A13">
      <w:pPr>
        <w:pStyle w:val="B1"/>
      </w:pPr>
      <w:r>
        <w:t>10.</w:t>
      </w:r>
      <w:r>
        <w:tab/>
        <w:t>Steps 7-9 are repeated until the periodic or triggered sidelink positioning/ranging is cancelled or has attained a maximum duration or maximum number of event reports.</w:t>
      </w:r>
    </w:p>
    <w:p w14:paraId="0928D66F" w14:textId="77777777" w:rsidR="00A72C94" w:rsidRPr="007B2548" w:rsidRDefault="00A72C94" w:rsidP="00A72C94">
      <w:pPr>
        <w:pStyle w:val="Heading3"/>
      </w:pPr>
      <w:bookmarkStart w:id="2606" w:name="_Toc104257808"/>
      <w:bookmarkStart w:id="2607" w:name="_Toc104257982"/>
      <w:bookmarkStart w:id="2608" w:name="_Toc104299540"/>
      <w:bookmarkStart w:id="2609" w:name="_Toc112768541"/>
      <w:bookmarkStart w:id="2610" w:name="_Toc112768827"/>
      <w:bookmarkStart w:id="2611" w:name="_Toc112769067"/>
      <w:bookmarkStart w:id="2612" w:name="_Toc112772504"/>
      <w:bookmarkStart w:id="2613" w:name="_Toc112864179"/>
      <w:bookmarkStart w:id="2614" w:name="_Toc112865321"/>
      <w:bookmarkStart w:id="2615" w:name="_Toc117042763"/>
      <w:bookmarkStart w:id="2616" w:name="_Toc125976156"/>
      <w:bookmarkStart w:id="2617" w:name="_Toc128725032"/>
      <w:r w:rsidRPr="007B2548">
        <w:t>6.</w:t>
      </w:r>
      <w:r>
        <w:t>19</w:t>
      </w:r>
      <w:r w:rsidRPr="007B2548">
        <w:t>.4</w:t>
      </w:r>
      <w:r w:rsidRPr="007B2548">
        <w:tab/>
        <w:t>Impacts on services, entities, and interfaces</w:t>
      </w:r>
      <w:bookmarkEnd w:id="2606"/>
      <w:bookmarkEnd w:id="2607"/>
      <w:bookmarkEnd w:id="2608"/>
      <w:bookmarkEnd w:id="2609"/>
      <w:bookmarkEnd w:id="2610"/>
      <w:bookmarkEnd w:id="2611"/>
      <w:bookmarkEnd w:id="2612"/>
      <w:bookmarkEnd w:id="2613"/>
      <w:bookmarkEnd w:id="2614"/>
      <w:bookmarkEnd w:id="2615"/>
      <w:bookmarkEnd w:id="2616"/>
      <w:bookmarkEnd w:id="2617"/>
    </w:p>
    <w:p w14:paraId="7EB7160B" w14:textId="77777777" w:rsidR="00A72C94" w:rsidRDefault="00A72C94" w:rsidP="00A72C94">
      <w:pPr>
        <w:rPr>
          <w:lang w:val="en-US"/>
        </w:rPr>
      </w:pPr>
      <w:r>
        <w:rPr>
          <w:lang w:val="en-US"/>
        </w:rPr>
        <w:t>UE supporting Sidelink Positioning and Ranging services need to support the following new service functions:</w:t>
      </w:r>
    </w:p>
    <w:p w14:paraId="50D5AD44" w14:textId="02A16E37" w:rsidR="00A72C94" w:rsidRDefault="00092FB4" w:rsidP="00A72C94">
      <w:pPr>
        <w:pStyle w:val="B1"/>
        <w:rPr>
          <w:lang w:val="en-US"/>
        </w:rPr>
      </w:pPr>
      <w:r>
        <w:rPr>
          <w:lang w:val="en-US"/>
        </w:rPr>
        <w:t>-</w:t>
      </w:r>
      <w:r>
        <w:rPr>
          <w:lang w:val="en-US"/>
        </w:rPr>
        <w:tab/>
      </w:r>
      <w:r w:rsidR="00A72C94">
        <w:rPr>
          <w:lang w:val="en-US"/>
        </w:rPr>
        <w:t>DSDF;</w:t>
      </w:r>
    </w:p>
    <w:p w14:paraId="3064DA8D" w14:textId="4CDE0A43" w:rsidR="00A72C94" w:rsidRDefault="00092FB4" w:rsidP="00A72C94">
      <w:pPr>
        <w:pStyle w:val="B1"/>
        <w:rPr>
          <w:lang w:val="en-US"/>
        </w:rPr>
      </w:pPr>
      <w:r>
        <w:rPr>
          <w:lang w:val="en-US"/>
        </w:rPr>
        <w:t>-</w:t>
      </w:r>
      <w:r>
        <w:rPr>
          <w:lang w:val="en-US"/>
        </w:rPr>
        <w:tab/>
      </w:r>
      <w:r w:rsidR="00A72C94">
        <w:rPr>
          <w:lang w:val="en-US"/>
        </w:rPr>
        <w:t>GSSF;</w:t>
      </w:r>
    </w:p>
    <w:p w14:paraId="28212CB0" w14:textId="3088C217" w:rsidR="00A72C94" w:rsidRDefault="00092FB4" w:rsidP="00A72C94">
      <w:pPr>
        <w:pStyle w:val="B1"/>
        <w:rPr>
          <w:lang w:val="en-US"/>
        </w:rPr>
      </w:pPr>
      <w:r>
        <w:rPr>
          <w:lang w:val="en-US"/>
        </w:rPr>
        <w:t>-</w:t>
      </w:r>
      <w:r>
        <w:rPr>
          <w:lang w:val="en-US"/>
        </w:rPr>
        <w:tab/>
      </w:r>
      <w:r w:rsidR="00A72C94">
        <w:rPr>
          <w:lang w:val="en-US"/>
        </w:rPr>
        <w:t>SPRF.</w:t>
      </w:r>
    </w:p>
    <w:p w14:paraId="1BBC3122" w14:textId="2BB03C74" w:rsidR="00A72C94" w:rsidRDefault="00A72C94" w:rsidP="00A72C94">
      <w:r>
        <w:t>No change to the existing AS layer PC5 communication service.</w:t>
      </w:r>
    </w:p>
    <w:p w14:paraId="1DB5ACFC" w14:textId="69671F84" w:rsidR="00A72C94" w:rsidRPr="00131CEE" w:rsidRDefault="00092FB4" w:rsidP="00A72C94">
      <w:pPr>
        <w:pStyle w:val="NO"/>
        <w:rPr>
          <w:lang w:val="en-US"/>
        </w:rPr>
      </w:pPr>
      <w:r>
        <w:t>NOTE </w:t>
      </w:r>
      <w:r w:rsidR="00A72C94">
        <w:rPr>
          <w:lang w:val="en-US"/>
        </w:rPr>
        <w:t>1</w:t>
      </w:r>
      <w:r w:rsidR="00A72C94">
        <w:t>:</w:t>
      </w:r>
      <w:r>
        <w:tab/>
      </w:r>
      <w:r w:rsidR="00A72C94">
        <w:rPr>
          <w:lang w:val="en-US"/>
        </w:rPr>
        <w:t>Security protection of signaling for DSDF, GSSF, and SPRF needs to be reviewed by SA</w:t>
      </w:r>
      <w:r w:rsidR="00CC7FBD">
        <w:rPr>
          <w:lang w:val="en-US"/>
        </w:rPr>
        <w:t> WG</w:t>
      </w:r>
      <w:r w:rsidR="00A72C94">
        <w:rPr>
          <w:lang w:val="en-US"/>
        </w:rPr>
        <w:t>3.</w:t>
      </w:r>
    </w:p>
    <w:p w14:paraId="5DBA0BE6" w14:textId="1E70074F" w:rsidR="00A72C94" w:rsidRDefault="00A72C94" w:rsidP="00A72C94">
      <w:r>
        <w:t>V2X UE supports new non-IP header type value for SR5 signalling.</w:t>
      </w:r>
    </w:p>
    <w:p w14:paraId="456753EA" w14:textId="2465BDDC" w:rsidR="00A72C94" w:rsidRDefault="00092FB4" w:rsidP="00A72C94">
      <w:pPr>
        <w:pStyle w:val="NO"/>
      </w:pPr>
      <w:r>
        <w:t>NOTE </w:t>
      </w:r>
      <w:r w:rsidR="00A72C94">
        <w:rPr>
          <w:lang w:val="en-US"/>
        </w:rPr>
        <w:t>2</w:t>
      </w:r>
      <w:r w:rsidR="00A72C94">
        <w:t>:</w:t>
      </w:r>
      <w:r>
        <w:tab/>
      </w:r>
      <w:r w:rsidR="00A72C94">
        <w:t>RAN WGs will determine the necessary AS layer enhancement for Sidelink Positioning or Ranging reference signal transmission and measurements.</w:t>
      </w:r>
    </w:p>
    <w:p w14:paraId="65C0E517" w14:textId="1D7CFF05" w:rsidR="001E0E0E" w:rsidRDefault="00092FB4" w:rsidP="00A72C94">
      <w:pPr>
        <w:pStyle w:val="NO"/>
      </w:pPr>
      <w:r>
        <w:t>NOTE </w:t>
      </w:r>
      <w:r w:rsidR="00A72C94">
        <w:t>3:</w:t>
      </w:r>
      <w:r>
        <w:tab/>
      </w:r>
      <w:r w:rsidR="00A72C94">
        <w:rPr>
          <w:lang w:val="en-US"/>
        </w:rPr>
        <w:t>New QoS parameters, e.g. default PPPP level or standardized PQI, may need to be specified for the DSDF, GSSF, SPRF signaling</w:t>
      </w:r>
      <w:r w:rsidR="00A72C94">
        <w:t>.</w:t>
      </w:r>
    </w:p>
    <w:p w14:paraId="5F501A7D" w14:textId="4817C1E4" w:rsidR="004E5A13" w:rsidRDefault="004E5A13" w:rsidP="000A6DB7">
      <w:r>
        <w:t xml:space="preserve">An LMF may assist sidelink positioning/ranging for a group of UEs to support an MO-LR, where the positioning/ranging is instigated by a UE, an MT-LR where positioning/ranging location results for a group of UEs are requested by an LCS Client or AF, and periodic or triggered MT-LR where an LCS Client or AF requests periodic or </w:t>
      </w:r>
      <w:r>
        <w:lastRenderedPageBreak/>
        <w:t>triggered positioning/ranging location results for a group of UEs. LMF assistance may reduce impacts to UEs - e.g. by allowing an LMF to provide assistance data to the UEs and/or calculate positioning/ranging location results for the UEs.</w:t>
      </w:r>
    </w:p>
    <w:p w14:paraId="4AD3024A" w14:textId="1C30FF47" w:rsidR="007E706A" w:rsidRPr="00DF048C" w:rsidRDefault="007E706A" w:rsidP="007E706A">
      <w:pPr>
        <w:pStyle w:val="Heading2"/>
      </w:pPr>
      <w:bookmarkStart w:id="2618" w:name="_Toc104257809"/>
      <w:bookmarkStart w:id="2619" w:name="_Toc104257983"/>
      <w:bookmarkStart w:id="2620" w:name="_Toc104299541"/>
      <w:bookmarkStart w:id="2621" w:name="_Toc112768542"/>
      <w:bookmarkStart w:id="2622" w:name="_Toc112768828"/>
      <w:bookmarkStart w:id="2623" w:name="_Toc112769068"/>
      <w:bookmarkStart w:id="2624" w:name="_Toc112772505"/>
      <w:bookmarkStart w:id="2625" w:name="_Toc112864180"/>
      <w:bookmarkStart w:id="2626" w:name="_Toc112865322"/>
      <w:bookmarkStart w:id="2627" w:name="_Toc117042764"/>
      <w:bookmarkStart w:id="2628" w:name="_Toc125976157"/>
      <w:bookmarkStart w:id="2629" w:name="_Toc128725033"/>
      <w:r w:rsidRPr="00DF048C">
        <w:t>6.</w:t>
      </w:r>
      <w:r w:rsidR="00E1379D">
        <w:rPr>
          <w:lang w:eastAsia="zh-CN"/>
        </w:rPr>
        <w:t>20</w:t>
      </w:r>
      <w:r>
        <w:tab/>
        <w:t>Solution #</w:t>
      </w:r>
      <w:r w:rsidRPr="007E706A">
        <w:rPr>
          <w:rFonts w:hint="eastAsia"/>
        </w:rPr>
        <w:t>20</w:t>
      </w:r>
      <w:r w:rsidRPr="00DF048C">
        <w:t xml:space="preserve">: </w:t>
      </w:r>
      <w:r w:rsidRPr="002C56D6">
        <w:t>Network assi</w:t>
      </w:r>
      <w:r>
        <w:t>sted Sidelink positioning with scheduled location t</w:t>
      </w:r>
      <w:r w:rsidRPr="002C56D6">
        <w:t>ime</w:t>
      </w:r>
      <w:bookmarkEnd w:id="2618"/>
      <w:bookmarkEnd w:id="2619"/>
      <w:bookmarkEnd w:id="2620"/>
      <w:bookmarkEnd w:id="2621"/>
      <w:bookmarkEnd w:id="2622"/>
      <w:bookmarkEnd w:id="2623"/>
      <w:bookmarkEnd w:id="2624"/>
      <w:bookmarkEnd w:id="2625"/>
      <w:bookmarkEnd w:id="2626"/>
      <w:r w:rsidR="007A4C92">
        <w:t xml:space="preserve"> and local co-ordinates</w:t>
      </w:r>
      <w:bookmarkEnd w:id="2627"/>
      <w:bookmarkEnd w:id="2628"/>
      <w:bookmarkEnd w:id="2629"/>
    </w:p>
    <w:p w14:paraId="1C0BA58E" w14:textId="2B5634F4" w:rsidR="007E706A" w:rsidRPr="00DF048C" w:rsidRDefault="007E706A" w:rsidP="007E706A">
      <w:pPr>
        <w:pStyle w:val="Heading3"/>
      </w:pPr>
      <w:bookmarkStart w:id="2630" w:name="_Toc104257810"/>
      <w:bookmarkStart w:id="2631" w:name="_Toc104257984"/>
      <w:bookmarkStart w:id="2632" w:name="_Toc104299542"/>
      <w:bookmarkStart w:id="2633" w:name="_Toc112768543"/>
      <w:bookmarkStart w:id="2634" w:name="_Toc112768829"/>
      <w:bookmarkStart w:id="2635" w:name="_Toc112769069"/>
      <w:bookmarkStart w:id="2636" w:name="_Toc112772506"/>
      <w:bookmarkStart w:id="2637" w:name="_Toc112864181"/>
      <w:bookmarkStart w:id="2638" w:name="_Toc112865323"/>
      <w:bookmarkStart w:id="2639" w:name="_Toc117042765"/>
      <w:bookmarkStart w:id="2640" w:name="_Toc125976158"/>
      <w:bookmarkStart w:id="2641" w:name="_Toc128725034"/>
      <w:r w:rsidRPr="00DF048C">
        <w:t>6.</w:t>
      </w:r>
      <w:r w:rsidRPr="007E706A">
        <w:rPr>
          <w:rFonts w:hint="eastAsia"/>
        </w:rPr>
        <w:t>20</w:t>
      </w:r>
      <w:r w:rsidRPr="00DF048C">
        <w:t>.1</w:t>
      </w:r>
      <w:r w:rsidRPr="00DF048C">
        <w:tab/>
        <w:t>General</w:t>
      </w:r>
      <w:bookmarkEnd w:id="2630"/>
      <w:bookmarkEnd w:id="2631"/>
      <w:bookmarkEnd w:id="2632"/>
      <w:bookmarkEnd w:id="2633"/>
      <w:bookmarkEnd w:id="2634"/>
      <w:bookmarkEnd w:id="2635"/>
      <w:bookmarkEnd w:id="2636"/>
      <w:bookmarkEnd w:id="2637"/>
      <w:bookmarkEnd w:id="2638"/>
      <w:bookmarkEnd w:id="2639"/>
      <w:bookmarkEnd w:id="2640"/>
      <w:bookmarkEnd w:id="2641"/>
    </w:p>
    <w:p w14:paraId="05DAF5CE" w14:textId="7E4F402E" w:rsidR="007E706A" w:rsidRPr="00DF048C" w:rsidRDefault="00CC7FBD" w:rsidP="007E706A">
      <w:r>
        <w:t xml:space="preserve">This solution relates to the KI#5. The scheduled location time defined in </w:t>
      </w:r>
      <w:r w:rsidR="006D34D6">
        <w:t>TS 23.273 [</w:t>
      </w:r>
      <w:r>
        <w:t xml:space="preserve">11] is used to get the Ranging/Sidelink positioning measurement data and the location of the </w:t>
      </w:r>
      <w:r w:rsidR="001B03C9">
        <w:t>Located UE</w:t>
      </w:r>
      <w:r>
        <w:t xml:space="preserve"> at a same time, to achieve more accurate positioning of the target UE.</w:t>
      </w:r>
    </w:p>
    <w:p w14:paraId="3C14A2AC" w14:textId="5D9E5F06" w:rsidR="007E706A" w:rsidRPr="00DF048C" w:rsidRDefault="007E706A" w:rsidP="007E706A">
      <w:pPr>
        <w:pStyle w:val="Heading3"/>
      </w:pPr>
      <w:bookmarkStart w:id="2642" w:name="_Toc104257811"/>
      <w:bookmarkStart w:id="2643" w:name="_Toc104257985"/>
      <w:bookmarkStart w:id="2644" w:name="_Toc104299543"/>
      <w:bookmarkStart w:id="2645" w:name="_Toc112768544"/>
      <w:bookmarkStart w:id="2646" w:name="_Toc112768830"/>
      <w:bookmarkStart w:id="2647" w:name="_Toc112769070"/>
      <w:bookmarkStart w:id="2648" w:name="_Toc112772507"/>
      <w:bookmarkStart w:id="2649" w:name="_Toc112864182"/>
      <w:bookmarkStart w:id="2650" w:name="_Toc112865324"/>
      <w:bookmarkStart w:id="2651" w:name="_Toc117042766"/>
      <w:bookmarkStart w:id="2652" w:name="_Toc125976159"/>
      <w:bookmarkStart w:id="2653" w:name="_Toc128725035"/>
      <w:r w:rsidRPr="00DF048C">
        <w:t>6.</w:t>
      </w:r>
      <w:r w:rsidRPr="007E706A">
        <w:rPr>
          <w:rFonts w:hint="eastAsia"/>
        </w:rPr>
        <w:t>20</w:t>
      </w:r>
      <w:r w:rsidRPr="00DF048C">
        <w:t>.2</w:t>
      </w:r>
      <w:r w:rsidRPr="00DF048C">
        <w:tab/>
        <w:t>Functional descriptions</w:t>
      </w:r>
      <w:bookmarkEnd w:id="2642"/>
      <w:bookmarkEnd w:id="2643"/>
      <w:bookmarkEnd w:id="2644"/>
      <w:bookmarkEnd w:id="2645"/>
      <w:bookmarkEnd w:id="2646"/>
      <w:bookmarkEnd w:id="2647"/>
      <w:bookmarkEnd w:id="2648"/>
      <w:bookmarkEnd w:id="2649"/>
      <w:bookmarkEnd w:id="2650"/>
      <w:bookmarkEnd w:id="2651"/>
      <w:bookmarkEnd w:id="2652"/>
      <w:bookmarkEnd w:id="2653"/>
    </w:p>
    <w:p w14:paraId="7EB17B38" w14:textId="77777777" w:rsidR="007E706A" w:rsidRPr="001A63B4" w:rsidRDefault="007E706A" w:rsidP="007E706A">
      <w:pPr>
        <w:rPr>
          <w:lang w:eastAsia="zh-CN"/>
        </w:rPr>
      </w:pPr>
      <w:r w:rsidRPr="001A63B4">
        <w:rPr>
          <w:lang w:eastAsia="zh-CN"/>
        </w:rPr>
        <w:t>This solution addresses KI#5 and the following principles are used:</w:t>
      </w:r>
    </w:p>
    <w:p w14:paraId="468312EF" w14:textId="6447103A" w:rsidR="00CC7FBD" w:rsidRDefault="00CC7FBD" w:rsidP="00CC7FBD">
      <w:pPr>
        <w:pStyle w:val="B1"/>
      </w:pPr>
      <w:r>
        <w:t>-</w:t>
      </w:r>
      <w:r>
        <w:tab/>
        <w:t>The positioning target UE (UE1) is within the network coverage</w:t>
      </w:r>
      <w:r w:rsidR="007A4C92" w:rsidRPr="007A4C92">
        <w:t xml:space="preserve"> </w:t>
      </w:r>
      <w:r w:rsidR="007A4C92">
        <w:t>or out of network coverage</w:t>
      </w:r>
      <w:r>
        <w:t>.</w:t>
      </w:r>
    </w:p>
    <w:p w14:paraId="43D0349A" w14:textId="532A9B65" w:rsidR="00CC7FBD" w:rsidRDefault="00CC7FBD" w:rsidP="00CC7FBD">
      <w:pPr>
        <w:pStyle w:val="B1"/>
      </w:pPr>
      <w:r>
        <w:t>-</w:t>
      </w:r>
      <w:r>
        <w:tab/>
        <w:t xml:space="preserve">Both MT-LR procedure and MO-LR procedure as specified in clause 6.1 of </w:t>
      </w:r>
      <w:r w:rsidR="006D34D6">
        <w:t>TS 23.273 [</w:t>
      </w:r>
      <w:r>
        <w:t>11] are supported.</w:t>
      </w:r>
    </w:p>
    <w:p w14:paraId="3D680CBA" w14:textId="60CB1A9C" w:rsidR="00CC7FBD" w:rsidRDefault="00CC7FBD" w:rsidP="00CC7FBD">
      <w:pPr>
        <w:pStyle w:val="B1"/>
      </w:pPr>
      <w:r>
        <w:t>-</w:t>
      </w:r>
      <w:r>
        <w:tab/>
        <w:t xml:space="preserve">When the LMF received the </w:t>
      </w:r>
      <w:r w:rsidR="001B03C9">
        <w:t>Located UE</w:t>
      </w:r>
      <w:r>
        <w:t xml:space="preserve"> ID from the UE1, the LMF triggers a new positioning procedure for the </w:t>
      </w:r>
      <w:r w:rsidR="001B03C9">
        <w:t>Located UE</w:t>
      </w:r>
      <w:r>
        <w:t xml:space="preserve"> with a scheduled location time, and triggers the UE1 to perform Ranging/Sidelink positioning with the </w:t>
      </w:r>
      <w:r w:rsidR="001B03C9">
        <w:t>Located UE</w:t>
      </w:r>
      <w:r>
        <w:t xml:space="preserve"> at the same scheduled location time.</w:t>
      </w:r>
    </w:p>
    <w:p w14:paraId="1FC3F06E" w14:textId="6AC8C3F6" w:rsidR="00CC7FBD" w:rsidRDefault="00CC7FBD" w:rsidP="00CC7FBD">
      <w:pPr>
        <w:pStyle w:val="B1"/>
      </w:pPr>
      <w:r>
        <w:t>-</w:t>
      </w:r>
      <w:r>
        <w:tab/>
        <w:t xml:space="preserve">The UE1 performs Ranging/Sidelink positioning with the </w:t>
      </w:r>
      <w:r w:rsidR="001B03C9">
        <w:t>Located UE</w:t>
      </w:r>
      <w:r>
        <w:t xml:space="preserve"> based on the scheduled location time and provides the Ranging/Sidelink positioning measurements data to the LMF.</w:t>
      </w:r>
    </w:p>
    <w:p w14:paraId="3063966E" w14:textId="29AD40BC" w:rsidR="00CC7FBD" w:rsidRDefault="00CC7FBD" w:rsidP="00CC7FBD">
      <w:pPr>
        <w:pStyle w:val="B1"/>
      </w:pPr>
      <w:r>
        <w:t>-</w:t>
      </w:r>
      <w:r>
        <w:tab/>
        <w:t xml:space="preserve">Based on the position of the </w:t>
      </w:r>
      <w:r w:rsidR="001B03C9">
        <w:t>Located UE</w:t>
      </w:r>
      <w:r>
        <w:t xml:space="preserve"> and the Ranging/Sidelink positioning measurement data between UE1 and </w:t>
      </w:r>
      <w:r w:rsidR="001B03C9">
        <w:t>Located UE</w:t>
      </w:r>
      <w:r>
        <w:t xml:space="preserve">, the LMF </w:t>
      </w:r>
      <w:r w:rsidR="007A4C92">
        <w:t xml:space="preserve">or UE1 </w:t>
      </w:r>
      <w:r>
        <w:t>can calculate the UE1 position in a more precise way.</w:t>
      </w:r>
    </w:p>
    <w:p w14:paraId="45316B25" w14:textId="233EDDBE" w:rsidR="007E706A" w:rsidRDefault="007E706A" w:rsidP="007E706A">
      <w:pPr>
        <w:pStyle w:val="Heading3"/>
      </w:pPr>
      <w:bookmarkStart w:id="2654" w:name="_Toc104257812"/>
      <w:bookmarkStart w:id="2655" w:name="_Toc104257986"/>
      <w:bookmarkStart w:id="2656" w:name="_Toc104299544"/>
      <w:bookmarkStart w:id="2657" w:name="_Toc112768545"/>
      <w:bookmarkStart w:id="2658" w:name="_Toc112768831"/>
      <w:bookmarkStart w:id="2659" w:name="_Toc112769071"/>
      <w:bookmarkStart w:id="2660" w:name="_Toc112772508"/>
      <w:bookmarkStart w:id="2661" w:name="_Toc112864183"/>
      <w:bookmarkStart w:id="2662" w:name="_Toc112865325"/>
      <w:bookmarkStart w:id="2663" w:name="_Toc117042767"/>
      <w:bookmarkStart w:id="2664" w:name="_Toc125976160"/>
      <w:bookmarkStart w:id="2665" w:name="_Toc128725036"/>
      <w:r w:rsidRPr="00DF048C">
        <w:t>6.</w:t>
      </w:r>
      <w:r>
        <w:rPr>
          <w:lang w:eastAsia="zh-CN"/>
        </w:rPr>
        <w:t>20</w:t>
      </w:r>
      <w:r w:rsidRPr="00DF048C">
        <w:t>.3</w:t>
      </w:r>
      <w:r w:rsidRPr="00DF048C">
        <w:tab/>
        <w:t>Procedures</w:t>
      </w:r>
      <w:bookmarkEnd w:id="2654"/>
      <w:bookmarkEnd w:id="2655"/>
      <w:bookmarkEnd w:id="2656"/>
      <w:bookmarkEnd w:id="2657"/>
      <w:bookmarkEnd w:id="2658"/>
      <w:bookmarkEnd w:id="2659"/>
      <w:bookmarkEnd w:id="2660"/>
      <w:bookmarkEnd w:id="2661"/>
      <w:bookmarkEnd w:id="2662"/>
      <w:bookmarkEnd w:id="2663"/>
      <w:bookmarkEnd w:id="2664"/>
      <w:bookmarkEnd w:id="2665"/>
    </w:p>
    <w:p w14:paraId="638B42FA" w14:textId="77777777" w:rsidR="007A4C92" w:rsidRDefault="007A4C92" w:rsidP="00CE568C">
      <w:pPr>
        <w:pStyle w:val="Heading4"/>
      </w:pPr>
      <w:bookmarkStart w:id="2666" w:name="_Toc125976161"/>
      <w:bookmarkStart w:id="2667" w:name="_Toc128725037"/>
      <w:r w:rsidRPr="00CE568C">
        <w:t>6.20.3.0</w:t>
      </w:r>
      <w:r w:rsidRPr="00CE568C">
        <w:tab/>
        <w:t>Located UE discovery for a specific coordination system</w:t>
      </w:r>
      <w:bookmarkEnd w:id="2666"/>
      <w:bookmarkEnd w:id="2667"/>
    </w:p>
    <w:p w14:paraId="7095578B" w14:textId="71988430" w:rsidR="007A4C92" w:rsidRDefault="007A4C92" w:rsidP="007A4C92">
      <w:pPr>
        <w:rPr>
          <w:lang w:eastAsia="zh-CN"/>
        </w:rPr>
      </w:pPr>
      <w:r>
        <w:rPr>
          <w:lang w:eastAsia="zh-CN"/>
        </w:rPr>
        <w:t>5GS supports UE location determination in Local Co-ordinates [11]. To obtain the UE location for a specific coordinate system, the identification of a coordinate system, i.e</w:t>
      </w:r>
      <w:r w:rsidR="001F671C">
        <w:rPr>
          <w:lang w:eastAsia="zh-CN"/>
        </w:rPr>
        <w:t>.</w:t>
      </w:r>
      <w:r>
        <w:rPr>
          <w:lang w:eastAsia="zh-CN"/>
        </w:rPr>
        <w:t xml:space="preserve"> Coordinate ID shall be provided to the LMF by the LCS client</w:t>
      </w:r>
      <w:r w:rsidRPr="004815F2">
        <w:rPr>
          <w:rFonts w:hint="eastAsia"/>
          <w:lang w:eastAsia="zh-CN"/>
        </w:rPr>
        <w:t>/</w:t>
      </w:r>
      <w:r w:rsidRPr="004815F2">
        <w:rPr>
          <w:lang w:eastAsia="zh-CN"/>
        </w:rPr>
        <w:t>AF</w:t>
      </w:r>
      <w:r>
        <w:rPr>
          <w:lang w:eastAsia="zh-CN"/>
        </w:rPr>
        <w:t>, considering the LMF may serve multiple factories or vertical sites and corresponding systems. The LMF also includes the Coordinate ID in the request to the Target UE.</w:t>
      </w:r>
    </w:p>
    <w:p w14:paraId="2C4C70D3" w14:textId="77777777" w:rsidR="007A4C92" w:rsidRPr="00AE1946" w:rsidRDefault="007A4C92" w:rsidP="007A4C92">
      <w:r>
        <w:rPr>
          <w:lang w:eastAsia="zh-CN"/>
        </w:rPr>
        <w:t>When Target UE decides to perform discovery procedure to find a Located UE for Network assisted sidelink positioning, the Coordinate ID is used as a filter for Located UE selection if received from LMF. The located UEs are configured and associated with certain coordinate systems represented by coordinate IDs. When the Target UE broadcasts the discovery request including a Coordinate ID, the located UE in proximity sends a response if it matches the broadcast Coordinate ID, and then the discovery procedure completes.</w:t>
      </w:r>
    </w:p>
    <w:p w14:paraId="3DCD7739" w14:textId="56E383FB" w:rsidR="007A4C92" w:rsidRPr="007A4C92" w:rsidRDefault="007A4C92" w:rsidP="000A6DB7">
      <w:pPr>
        <w:pStyle w:val="NO"/>
      </w:pPr>
      <w:r w:rsidRPr="007E7977">
        <w:t>NOTE</w:t>
      </w:r>
      <w:r>
        <w:t xml:space="preserve"> 1</w:t>
      </w:r>
      <w:r w:rsidRPr="007E7977">
        <w:t>:</w:t>
      </w:r>
      <w:r w:rsidRPr="007E7977">
        <w:tab/>
      </w:r>
      <w:r w:rsidRPr="0002659B">
        <w:rPr>
          <w:lang w:eastAsia="zh-CN"/>
        </w:rPr>
        <w:t>alternatively, L</w:t>
      </w:r>
      <w:r w:rsidRPr="007E7977">
        <w:t>MF may det</w:t>
      </w:r>
      <w:r>
        <w:t>ermine the ID of the Located UE in network assisted sidelink positioning. In that case, when the LMF receives a request including a Coordinate ID indicating to obtain the Target UE location under a certain local coordinate system, the LMF selects a located UE corresponding to the requested Coordinate ID (the LMF may be preconfigured with a mapping between different located UEs and coordinate IDs).</w:t>
      </w:r>
    </w:p>
    <w:p w14:paraId="13E84B7A" w14:textId="3D12BDF8" w:rsidR="007E706A" w:rsidRDefault="007E706A" w:rsidP="007E706A">
      <w:pPr>
        <w:pStyle w:val="Heading4"/>
      </w:pPr>
      <w:bookmarkStart w:id="2668" w:name="_Toc104299545"/>
      <w:bookmarkStart w:id="2669" w:name="_Toc112768546"/>
      <w:bookmarkStart w:id="2670" w:name="_Toc112768832"/>
      <w:bookmarkStart w:id="2671" w:name="_Toc112769072"/>
      <w:bookmarkStart w:id="2672" w:name="_Toc112772509"/>
      <w:bookmarkStart w:id="2673" w:name="_Toc112864184"/>
      <w:bookmarkStart w:id="2674" w:name="_Toc112865326"/>
      <w:bookmarkStart w:id="2675" w:name="_Toc125976162"/>
      <w:bookmarkStart w:id="2676" w:name="_Toc128725038"/>
      <w:r w:rsidRPr="00DF048C">
        <w:lastRenderedPageBreak/>
        <w:t>6.</w:t>
      </w:r>
      <w:r>
        <w:rPr>
          <w:lang w:eastAsia="zh-CN"/>
        </w:rPr>
        <w:t>20</w:t>
      </w:r>
      <w:r w:rsidRPr="00DF048C">
        <w:t>.3</w:t>
      </w:r>
      <w:r>
        <w:t>.1</w:t>
      </w:r>
      <w:r w:rsidRPr="00DF048C">
        <w:tab/>
      </w:r>
      <w:r>
        <w:t>MT-LR</w:t>
      </w:r>
      <w:r w:rsidRPr="00DF048C">
        <w:rPr>
          <w:rFonts w:eastAsia="SimSun"/>
        </w:rPr>
        <w:t xml:space="preserve"> procedure for </w:t>
      </w:r>
      <w:r w:rsidRPr="002C56D6">
        <w:t>Network assisted Sidelink position</w:t>
      </w:r>
      <w:r>
        <w:t>ing</w:t>
      </w:r>
      <w:bookmarkEnd w:id="2668"/>
      <w:bookmarkEnd w:id="2669"/>
      <w:bookmarkEnd w:id="2670"/>
      <w:bookmarkEnd w:id="2671"/>
      <w:bookmarkEnd w:id="2672"/>
      <w:bookmarkEnd w:id="2673"/>
      <w:bookmarkEnd w:id="2674"/>
      <w:r w:rsidR="007A4C92">
        <w:t xml:space="preserve"> </w:t>
      </w:r>
      <w:r w:rsidR="007A4C92" w:rsidRPr="00AE1946">
        <w:t>in Network Coverage</w:t>
      </w:r>
      <w:r w:rsidR="007A4C92">
        <w:t xml:space="preserve"> case</w:t>
      </w:r>
      <w:bookmarkEnd w:id="2675"/>
      <w:bookmarkEnd w:id="2676"/>
    </w:p>
    <w:bookmarkStart w:id="2677" w:name="_MON_1723479343"/>
    <w:bookmarkEnd w:id="2677"/>
    <w:p w14:paraId="51A44369" w14:textId="2E5F972F" w:rsidR="007E706A" w:rsidRPr="00B03B00" w:rsidRDefault="002C7CA3" w:rsidP="00D47663">
      <w:pPr>
        <w:pStyle w:val="TH"/>
      </w:pPr>
      <w:r>
        <w:rPr>
          <w:rFonts w:eastAsia="MS Mincho"/>
        </w:rPr>
        <w:object w:dxaOrig="5501" w:dyaOrig="4411" w14:anchorId="7B71B82C">
          <v:shape id="_x0000_i1075" type="#_x0000_t75" style="width:275.1pt;height:222.1pt" o:ole="">
            <v:imagedata r:id="rId109" o:title=""/>
          </v:shape>
          <o:OLEObject Type="Embed" ProgID="Word.Document.12" ShapeID="_x0000_i1075" DrawAspect="Content" ObjectID="_1739339819" r:id="rId110">
            <o:FieldCodes>\s</o:FieldCodes>
          </o:OLEObject>
        </w:object>
      </w:r>
    </w:p>
    <w:p w14:paraId="25BB06E9" w14:textId="3ACCEA04" w:rsidR="007E706A" w:rsidRPr="00DF048C" w:rsidRDefault="007E706A" w:rsidP="007E706A">
      <w:pPr>
        <w:pStyle w:val="TF"/>
        <w:rPr>
          <w:rFonts w:eastAsia="SimSun"/>
          <w:lang w:eastAsia="zh-CN"/>
        </w:rPr>
      </w:pPr>
      <w:r w:rsidRPr="00DF048C">
        <w:rPr>
          <w:rFonts w:eastAsia="SimSun"/>
        </w:rPr>
        <w:t>Figure 6.</w:t>
      </w:r>
      <w:r>
        <w:rPr>
          <w:rFonts w:eastAsia="SimSun"/>
          <w:lang w:eastAsia="zh-CN"/>
        </w:rPr>
        <w:t>20</w:t>
      </w:r>
      <w:r w:rsidRPr="00DF048C">
        <w:rPr>
          <w:rFonts w:eastAsia="SimSun"/>
        </w:rPr>
        <w:t>.</w:t>
      </w:r>
      <w:r>
        <w:rPr>
          <w:rFonts w:eastAsia="SimSun"/>
          <w:lang w:val="en-US"/>
        </w:rPr>
        <w:t>3.1</w:t>
      </w:r>
      <w:r w:rsidRPr="00DF048C">
        <w:rPr>
          <w:rFonts w:eastAsia="SimSun"/>
        </w:rPr>
        <w:t xml:space="preserve">-1: </w:t>
      </w:r>
      <w:r>
        <w:t>MT-LR</w:t>
      </w:r>
      <w:r w:rsidRPr="00DF048C">
        <w:rPr>
          <w:rFonts w:eastAsia="SimSun"/>
        </w:rPr>
        <w:t xml:space="preserve"> procedure for </w:t>
      </w:r>
      <w:r w:rsidRPr="002C56D6">
        <w:t>Network assisted Sidelink position</w:t>
      </w:r>
      <w:r>
        <w:t>ing</w:t>
      </w:r>
      <w:r w:rsidR="007A4C92" w:rsidRPr="007A4C92">
        <w:t xml:space="preserve"> </w:t>
      </w:r>
      <w:r w:rsidR="007A4C92" w:rsidRPr="00AE1946">
        <w:t>in Network Coverage case</w:t>
      </w:r>
      <w:r w:rsidR="007A4C92">
        <w:t xml:space="preserve"> (UE1 is </w:t>
      </w:r>
      <w:r w:rsidR="007A4C92" w:rsidRPr="00AE1946">
        <w:t>in Network Coverage</w:t>
      </w:r>
      <w:r w:rsidR="007A4C92">
        <w:t>)</w:t>
      </w:r>
    </w:p>
    <w:p w14:paraId="60263218" w14:textId="3F3CFFFE" w:rsidR="00CC7FBD" w:rsidRDefault="00CC7FBD" w:rsidP="00CC7FBD">
      <w:pPr>
        <w:pStyle w:val="B1"/>
      </w:pPr>
      <w:r>
        <w:t>1.</w:t>
      </w:r>
      <w:r>
        <w:tab/>
        <w:t xml:space="preserve">MT-LR procedure is triggered and UE1 LMF receives a location request for UE1 as specified in clause 6.1 of </w:t>
      </w:r>
      <w:r w:rsidR="006D34D6">
        <w:t>TS 23.273 [</w:t>
      </w:r>
      <w:r>
        <w:t>11]. The location request may include a scheduled location time (Time T).</w:t>
      </w:r>
    </w:p>
    <w:p w14:paraId="0752ABB5" w14:textId="2437BBF2" w:rsidR="00CC7FBD" w:rsidRDefault="00CC7FBD" w:rsidP="00CC7FBD">
      <w:pPr>
        <w:pStyle w:val="B1"/>
      </w:pPr>
      <w:r>
        <w:t>2.</w:t>
      </w:r>
      <w:r>
        <w:tab/>
        <w:t xml:space="preserve">UE1 LMF decides to use the network assisted Sidelink positioning for UE1, for example, UE1 has the sidelink capability or UE1 is authorized to use sidelink positioning, or the requested LCS QoS is not satisfied by the previous LCS positioning procedure. UE1 LMF triggers the discovery of a </w:t>
      </w:r>
      <w:r w:rsidR="001B03C9">
        <w:t>Located UE</w:t>
      </w:r>
      <w:r>
        <w:t xml:space="preserve"> for positioning assistance.</w:t>
      </w:r>
    </w:p>
    <w:p w14:paraId="3D15497B" w14:textId="7382B80F" w:rsidR="00CC7FBD" w:rsidRDefault="00CC7FBD" w:rsidP="00CC7FBD">
      <w:pPr>
        <w:pStyle w:val="NO"/>
      </w:pPr>
      <w:r>
        <w:t>NOTE 1:</w:t>
      </w:r>
      <w:r>
        <w:tab/>
        <w:t>LMF can decide when to send the request of step 2 based on the Time T, so that the discovery time in step 3 will not be a long time compared to Time T.</w:t>
      </w:r>
    </w:p>
    <w:p w14:paraId="1B1F431B" w14:textId="5B4C1165" w:rsidR="00CC7FBD" w:rsidRDefault="00CC7FBD" w:rsidP="00CC7FBD">
      <w:pPr>
        <w:pStyle w:val="B1"/>
      </w:pPr>
      <w:r>
        <w:t>3.</w:t>
      </w:r>
      <w:r>
        <w:tab/>
        <w:t xml:space="preserve">UE1 performs the </w:t>
      </w:r>
      <w:r w:rsidR="001B03C9">
        <w:t>Located UE</w:t>
      </w:r>
      <w:r>
        <w:t xml:space="preserve"> discovery, using the procedure defined by the solutions for KI#3. UE2 is discovered and selected as the </w:t>
      </w:r>
      <w:r w:rsidR="001B03C9">
        <w:t>Located UE</w:t>
      </w:r>
      <w:r>
        <w:t>.</w:t>
      </w:r>
    </w:p>
    <w:p w14:paraId="4DCB2F2D" w14:textId="77777777" w:rsidR="00CC7FBD" w:rsidRDefault="00CC7FBD" w:rsidP="00CC7FBD">
      <w:pPr>
        <w:pStyle w:val="B1"/>
      </w:pPr>
      <w:r>
        <w:t>4.</w:t>
      </w:r>
      <w:r>
        <w:tab/>
        <w:t>The UE1 sends UE2 ID to UE1 LMF.</w:t>
      </w:r>
    </w:p>
    <w:p w14:paraId="02926FE1" w14:textId="401D4F1B" w:rsidR="00CC7FBD" w:rsidRDefault="00CC7FBD" w:rsidP="00CC7FBD">
      <w:pPr>
        <w:pStyle w:val="NO"/>
      </w:pPr>
      <w:r>
        <w:t>NOTE 2:</w:t>
      </w:r>
      <w:r>
        <w:tab/>
        <w:t>What the UE2 ID is and its security aspect need the coordination with SA WG3.</w:t>
      </w:r>
    </w:p>
    <w:p w14:paraId="0FC416EC" w14:textId="77777777" w:rsidR="00CC7FBD" w:rsidRDefault="00CC7FBD" w:rsidP="00CC7FBD">
      <w:pPr>
        <w:pStyle w:val="B1"/>
      </w:pPr>
      <w:r>
        <w:t>5.</w:t>
      </w:r>
      <w:r>
        <w:tab/>
        <w:t>UE1 LMF triggers the location procedure for UE2 and sends a Provide Location Request to GMLC. The request message includes the Time T.</w:t>
      </w:r>
    </w:p>
    <w:p w14:paraId="2B5E9226" w14:textId="6372B09A" w:rsidR="00CC7FBD" w:rsidRDefault="00CC7FBD" w:rsidP="00CC7FBD">
      <w:pPr>
        <w:pStyle w:val="B1"/>
      </w:pPr>
      <w:r>
        <w:t>6.</w:t>
      </w:r>
      <w:r>
        <w:tab/>
        <w:t xml:space="preserve">GMLC triggers the procedure for UE2 positioning, as specified in clause 6.1 of </w:t>
      </w:r>
      <w:r w:rsidR="006D34D6">
        <w:t>TS 23.273 [</w:t>
      </w:r>
      <w:r>
        <w:t>11], and gets the UE2 location at Time T.</w:t>
      </w:r>
    </w:p>
    <w:p w14:paraId="1607B051" w14:textId="77777777" w:rsidR="00CC7FBD" w:rsidRDefault="00CC7FBD" w:rsidP="00CC7FBD">
      <w:pPr>
        <w:pStyle w:val="B1"/>
      </w:pPr>
      <w:r>
        <w:t>7.</w:t>
      </w:r>
      <w:r>
        <w:tab/>
        <w:t>GMLC responses UE2 location to UE1 LMF.</w:t>
      </w:r>
    </w:p>
    <w:p w14:paraId="6E5F41A7" w14:textId="77777777" w:rsidR="00CC7FBD" w:rsidRDefault="00CC7FBD" w:rsidP="00CC7FBD">
      <w:pPr>
        <w:pStyle w:val="B1"/>
      </w:pPr>
      <w:r>
        <w:t>8.</w:t>
      </w:r>
      <w:r>
        <w:tab/>
        <w:t>UE1 LMF sends UL Positioning message to the UE1 with the Time T.</w:t>
      </w:r>
    </w:p>
    <w:p w14:paraId="166D41FD" w14:textId="41601676" w:rsidR="00CC7FBD" w:rsidRDefault="00CC7FBD" w:rsidP="00CC7FBD">
      <w:pPr>
        <w:pStyle w:val="NO"/>
      </w:pPr>
      <w:r>
        <w:t>NOTE 3:</w:t>
      </w:r>
      <w:r>
        <w:tab/>
        <w:t>Step 8 can be triggered at the same time of step 5.</w:t>
      </w:r>
    </w:p>
    <w:p w14:paraId="449E9672" w14:textId="77777777" w:rsidR="00CC7FBD" w:rsidRDefault="00CC7FBD" w:rsidP="00CC7FBD">
      <w:pPr>
        <w:pStyle w:val="B1"/>
      </w:pPr>
      <w:r>
        <w:t>9.</w:t>
      </w:r>
      <w:r>
        <w:tab/>
        <w:t>UE1 performs Ranging/Sidelink positioning procedure with UE2 defined by the solutions for KI#3, and obtains the Ranging/Sidelink positioning measurement data at the Time T.</w:t>
      </w:r>
    </w:p>
    <w:p w14:paraId="449B54D4" w14:textId="77777777" w:rsidR="00CC7FBD" w:rsidRDefault="00CC7FBD" w:rsidP="00CC7FBD">
      <w:pPr>
        <w:pStyle w:val="B1"/>
      </w:pPr>
      <w:r>
        <w:t>10.</w:t>
      </w:r>
      <w:r>
        <w:tab/>
        <w:t>UE1 provides the Ranging/Sidelink positioning measurement data to the UE1 LMF.</w:t>
      </w:r>
    </w:p>
    <w:p w14:paraId="5DAF0CF8" w14:textId="497B2426" w:rsidR="00CC7FBD" w:rsidRDefault="00CC7FBD" w:rsidP="00CC7FBD">
      <w:pPr>
        <w:pStyle w:val="B1"/>
      </w:pPr>
      <w:r>
        <w:t>11.</w:t>
      </w:r>
      <w:r>
        <w:tab/>
        <w:t>UE1 LMF determines the UE1 location based on the Ranging/Sidelink positioning measurement data received in step 10 and UE2 location received in step 7.</w:t>
      </w:r>
    </w:p>
    <w:p w14:paraId="14269502" w14:textId="2CB95DBE" w:rsidR="007A4C92" w:rsidRDefault="007A4C92" w:rsidP="000A6DB7">
      <w:r>
        <w:lastRenderedPageBreak/>
        <w:t xml:space="preserve">This solution can apply to multiple Located </w:t>
      </w:r>
      <w:r w:rsidRPr="00AE1946">
        <w:t>UE</w:t>
      </w:r>
      <w:r>
        <w:t xml:space="preserve">s case. </w:t>
      </w:r>
      <w:r w:rsidRPr="00BC2637">
        <w:t>If multiple Located UEs are discovered and selected in step 3, then these Located UE IDs are sent to UE1 LMF in step 4, and the step 5-7 are performed i</w:t>
      </w:r>
      <w:r>
        <w:t xml:space="preserve">ndividually for each Located UE. In step 9, </w:t>
      </w:r>
      <w:r w:rsidRPr="00AE1946">
        <w:t>Ranging/Sidelink positioning procedure</w:t>
      </w:r>
      <w:r>
        <w:t xml:space="preserve"> is performed for each Located UE. In step 11, </w:t>
      </w:r>
      <w:r w:rsidRPr="00321336">
        <w:t xml:space="preserve">UE1 LMF determines the UE1 location based on the Ranging/Sidelink positioning measurement data </w:t>
      </w:r>
      <w:r>
        <w:t xml:space="preserve">with each Located UE </w:t>
      </w:r>
      <w:r w:rsidRPr="00321336">
        <w:t xml:space="preserve">received in step 10 and </w:t>
      </w:r>
      <w:r w:rsidRPr="00BC2637">
        <w:t>each Located UE</w:t>
      </w:r>
      <w:r>
        <w:t xml:space="preserve"> location</w:t>
      </w:r>
      <w:r w:rsidRPr="00321336">
        <w:t xml:space="preserve"> in step 7.</w:t>
      </w:r>
    </w:p>
    <w:p w14:paraId="2B272E66" w14:textId="5D650D8A" w:rsidR="007E706A" w:rsidRDefault="007E706A" w:rsidP="007E706A">
      <w:pPr>
        <w:pStyle w:val="Heading4"/>
      </w:pPr>
      <w:bookmarkStart w:id="2678" w:name="_Toc104299546"/>
      <w:bookmarkStart w:id="2679" w:name="_Toc112768547"/>
      <w:bookmarkStart w:id="2680" w:name="_Toc112768833"/>
      <w:bookmarkStart w:id="2681" w:name="_Toc112769073"/>
      <w:bookmarkStart w:id="2682" w:name="_Toc112772510"/>
      <w:bookmarkStart w:id="2683" w:name="_Toc112864185"/>
      <w:bookmarkStart w:id="2684" w:name="_Toc112865327"/>
      <w:bookmarkStart w:id="2685" w:name="_Toc125976163"/>
      <w:bookmarkStart w:id="2686" w:name="_Toc128725039"/>
      <w:r w:rsidRPr="00DF048C">
        <w:t>6.</w:t>
      </w:r>
      <w:r>
        <w:rPr>
          <w:lang w:eastAsia="zh-CN"/>
        </w:rPr>
        <w:t>20</w:t>
      </w:r>
      <w:r w:rsidRPr="00DF048C">
        <w:t>.3</w:t>
      </w:r>
      <w:r>
        <w:t>.2</w:t>
      </w:r>
      <w:r w:rsidRPr="00DF048C">
        <w:tab/>
      </w:r>
      <w:r>
        <w:t>MO-LR</w:t>
      </w:r>
      <w:r w:rsidRPr="00DF048C">
        <w:rPr>
          <w:rFonts w:eastAsia="SimSun"/>
        </w:rPr>
        <w:t xml:space="preserve"> procedure for </w:t>
      </w:r>
      <w:r w:rsidRPr="002C56D6">
        <w:t>Network assisted Sidelink position</w:t>
      </w:r>
      <w:r>
        <w:t>ing</w:t>
      </w:r>
      <w:bookmarkEnd w:id="2678"/>
      <w:bookmarkEnd w:id="2679"/>
      <w:bookmarkEnd w:id="2680"/>
      <w:bookmarkEnd w:id="2681"/>
      <w:bookmarkEnd w:id="2682"/>
      <w:bookmarkEnd w:id="2683"/>
      <w:bookmarkEnd w:id="2684"/>
      <w:r w:rsidR="007A4C92" w:rsidRPr="007A4C92">
        <w:t xml:space="preserve"> </w:t>
      </w:r>
      <w:r w:rsidR="007A4C92" w:rsidRPr="00AE1946">
        <w:t>in Network Coverage</w:t>
      </w:r>
      <w:r w:rsidR="007A4C92">
        <w:t xml:space="preserve"> case</w:t>
      </w:r>
      <w:bookmarkEnd w:id="2685"/>
      <w:bookmarkEnd w:id="2686"/>
    </w:p>
    <w:bookmarkStart w:id="2687" w:name="_MON_1723479525"/>
    <w:bookmarkEnd w:id="2687"/>
    <w:p w14:paraId="192BC710" w14:textId="1044306D" w:rsidR="007E706A" w:rsidRPr="00B03B00" w:rsidRDefault="002C7CA3" w:rsidP="00D47663">
      <w:pPr>
        <w:pStyle w:val="TH"/>
      </w:pPr>
      <w:r>
        <w:rPr>
          <w:rFonts w:eastAsia="MS Mincho"/>
        </w:rPr>
        <w:object w:dxaOrig="4942" w:dyaOrig="4817" w14:anchorId="697E328E">
          <v:shape id="_x0000_i1076" type="#_x0000_t75" style="width:247.9pt;height:241.15pt" o:ole="">
            <v:imagedata r:id="rId111" o:title=""/>
          </v:shape>
          <o:OLEObject Type="Embed" ProgID="Word.Document.12" ShapeID="_x0000_i1076" DrawAspect="Content" ObjectID="_1739339820" r:id="rId112">
            <o:FieldCodes>\s</o:FieldCodes>
          </o:OLEObject>
        </w:object>
      </w:r>
    </w:p>
    <w:p w14:paraId="3F8079A5" w14:textId="2AEF2FB7" w:rsidR="007E706A" w:rsidRPr="00DF048C" w:rsidRDefault="007E706A" w:rsidP="007E706A">
      <w:pPr>
        <w:pStyle w:val="TF"/>
        <w:rPr>
          <w:rFonts w:eastAsia="SimSun"/>
          <w:lang w:eastAsia="zh-CN"/>
        </w:rPr>
      </w:pPr>
      <w:r w:rsidRPr="00DF048C">
        <w:rPr>
          <w:rFonts w:eastAsia="SimSun"/>
        </w:rPr>
        <w:t>Figure 6.</w:t>
      </w:r>
      <w:r>
        <w:rPr>
          <w:rFonts w:eastAsia="SimSun"/>
          <w:lang w:eastAsia="zh-CN"/>
        </w:rPr>
        <w:t>20</w:t>
      </w:r>
      <w:r w:rsidRPr="00DF048C">
        <w:rPr>
          <w:rFonts w:eastAsia="SimSun"/>
        </w:rPr>
        <w:t>.</w:t>
      </w:r>
      <w:r>
        <w:rPr>
          <w:rFonts w:eastAsia="SimSun"/>
          <w:lang w:val="en-US"/>
        </w:rPr>
        <w:t>3.</w:t>
      </w:r>
      <w:r w:rsidRPr="00DF048C">
        <w:rPr>
          <w:rFonts w:eastAsia="SimSun"/>
        </w:rPr>
        <w:t>2-</w:t>
      </w:r>
      <w:r>
        <w:rPr>
          <w:rFonts w:eastAsia="SimSun"/>
          <w:lang w:val="en-US"/>
        </w:rPr>
        <w:t>1</w:t>
      </w:r>
      <w:r>
        <w:rPr>
          <w:rFonts w:eastAsia="SimSun"/>
        </w:rPr>
        <w:t xml:space="preserve">: </w:t>
      </w:r>
      <w:r>
        <w:t>MO-LR</w:t>
      </w:r>
      <w:r w:rsidRPr="00DF048C">
        <w:rPr>
          <w:rFonts w:eastAsia="SimSun"/>
        </w:rPr>
        <w:t xml:space="preserve"> procedure for </w:t>
      </w:r>
      <w:r w:rsidRPr="002C56D6">
        <w:t>Network assisted Sidelink position</w:t>
      </w:r>
      <w:r>
        <w:t>ing</w:t>
      </w:r>
      <w:r w:rsidR="007A4C92" w:rsidRPr="007A4C92">
        <w:t xml:space="preserve"> </w:t>
      </w:r>
      <w:r w:rsidR="007A4C92" w:rsidRPr="00AE1946">
        <w:t>in Network Coverage case (UE1 is in Network Coverage)</w:t>
      </w:r>
    </w:p>
    <w:p w14:paraId="7259FC07" w14:textId="33C89E99" w:rsidR="00CC7FBD" w:rsidRDefault="00CC7FBD" w:rsidP="00CC7FBD">
      <w:pPr>
        <w:pStyle w:val="B1"/>
      </w:pPr>
      <w:bookmarkStart w:id="2688" w:name="_Toc104257813"/>
      <w:bookmarkStart w:id="2689" w:name="_Toc104257987"/>
      <w:r>
        <w:t>1.</w:t>
      </w:r>
      <w:r>
        <w:tab/>
        <w:t xml:space="preserve">UE1 performs the </w:t>
      </w:r>
      <w:r w:rsidR="001B03C9">
        <w:t>Located UE</w:t>
      </w:r>
      <w:r>
        <w:t xml:space="preserve"> discovery for positioning assistance, using the procedure defined by the solutions for KI#3. UE2 is discovered and selected as </w:t>
      </w:r>
      <w:r w:rsidR="001B03C9">
        <w:t>Located UE</w:t>
      </w:r>
      <w:r>
        <w:t>.</w:t>
      </w:r>
    </w:p>
    <w:p w14:paraId="65CFCD74" w14:textId="77777777" w:rsidR="00CC7FBD" w:rsidRDefault="00CC7FBD" w:rsidP="00CC7FBD">
      <w:pPr>
        <w:pStyle w:val="B1"/>
      </w:pPr>
      <w:r>
        <w:t>2.</w:t>
      </w:r>
      <w:r>
        <w:tab/>
        <w:t>MO-LR procedure is triggered, and UE1 sends MO-LR Request to UE1 LMF, including UE2 ID and a scheduled location time (Time T).</w:t>
      </w:r>
    </w:p>
    <w:p w14:paraId="4236D2EA" w14:textId="44633C57" w:rsidR="00CC7FBD" w:rsidRDefault="00CC7FBD" w:rsidP="00CC7FBD">
      <w:pPr>
        <w:pStyle w:val="NO"/>
      </w:pPr>
      <w:r>
        <w:t>NOTE 1:</w:t>
      </w:r>
      <w:r>
        <w:tab/>
        <w:t>What the UE2 ID is and its security aspect need the coordination with SA WG3.</w:t>
      </w:r>
    </w:p>
    <w:p w14:paraId="786842A5" w14:textId="77777777" w:rsidR="00CC7FBD" w:rsidRDefault="00CC7FBD" w:rsidP="00CC7FBD">
      <w:pPr>
        <w:pStyle w:val="B1"/>
      </w:pPr>
      <w:r>
        <w:t>3.</w:t>
      </w:r>
      <w:r>
        <w:tab/>
        <w:t>UE1 LMF triggers the location procedure for UE2 and sends a Provide Location Request to GMLC. The request message includes the Time T.</w:t>
      </w:r>
    </w:p>
    <w:p w14:paraId="51DEE26D" w14:textId="64CE3C2F" w:rsidR="00CC7FBD" w:rsidRDefault="00CC7FBD" w:rsidP="00CC7FBD">
      <w:pPr>
        <w:pStyle w:val="B1"/>
      </w:pPr>
      <w:r>
        <w:t>4.</w:t>
      </w:r>
      <w:r>
        <w:tab/>
        <w:t xml:space="preserve">GMLC triggers the procedure for UE2 positioning, as specified in clause 6.1 of </w:t>
      </w:r>
      <w:r w:rsidR="006D34D6">
        <w:t>TS 23.273 [</w:t>
      </w:r>
      <w:r>
        <w:t>11], and gets the UE2 location at Time T.</w:t>
      </w:r>
    </w:p>
    <w:p w14:paraId="3E5FAA48" w14:textId="77777777" w:rsidR="00CC7FBD" w:rsidRDefault="00CC7FBD" w:rsidP="00CC7FBD">
      <w:pPr>
        <w:pStyle w:val="B1"/>
      </w:pPr>
      <w:r>
        <w:t>5.</w:t>
      </w:r>
      <w:r>
        <w:tab/>
        <w:t>GMLC responses UE2 location to UE1 LMF.</w:t>
      </w:r>
    </w:p>
    <w:p w14:paraId="633CDE2C" w14:textId="77777777" w:rsidR="00CC7FBD" w:rsidRDefault="00CC7FBD" w:rsidP="00CC7FBD">
      <w:pPr>
        <w:pStyle w:val="B1"/>
      </w:pPr>
      <w:r>
        <w:t>6.</w:t>
      </w:r>
      <w:r>
        <w:tab/>
        <w:t>UE1 LMF sends UL Positioning message to the UE1.</w:t>
      </w:r>
    </w:p>
    <w:p w14:paraId="514564BA" w14:textId="1E5BB6A5" w:rsidR="00CC7FBD" w:rsidRDefault="00CC7FBD" w:rsidP="00CC7FBD">
      <w:pPr>
        <w:pStyle w:val="NO"/>
      </w:pPr>
      <w:r>
        <w:t>NOTE 2:</w:t>
      </w:r>
      <w:r>
        <w:tab/>
        <w:t>Step 6 can be triggered at the same time of step 3.</w:t>
      </w:r>
    </w:p>
    <w:p w14:paraId="2D9B8510" w14:textId="77777777" w:rsidR="00CC7FBD" w:rsidRDefault="00CC7FBD" w:rsidP="00CC7FBD">
      <w:pPr>
        <w:pStyle w:val="B1"/>
      </w:pPr>
      <w:r>
        <w:t>7.</w:t>
      </w:r>
      <w:r>
        <w:tab/>
        <w:t>UE1 performs Ranging/Sidelink positioning procedure with UE2 defined by the solutions for KI#3, and obtains the Ranging/Sidelink positioning measurement data at the Time T.</w:t>
      </w:r>
    </w:p>
    <w:p w14:paraId="43BC7D9E" w14:textId="54C3D7BC" w:rsidR="00CC7FBD" w:rsidRDefault="00CC7FBD" w:rsidP="00CC7FBD">
      <w:pPr>
        <w:pStyle w:val="NO"/>
      </w:pPr>
      <w:r>
        <w:t>NOTE 3:</w:t>
      </w:r>
      <w:r>
        <w:tab/>
        <w:t>Step 7 can be triggered by UE1 itself based on the Time T.</w:t>
      </w:r>
    </w:p>
    <w:p w14:paraId="00556730" w14:textId="77777777" w:rsidR="00CC7FBD" w:rsidRDefault="00CC7FBD" w:rsidP="00CC7FBD">
      <w:pPr>
        <w:pStyle w:val="B1"/>
      </w:pPr>
      <w:r>
        <w:t>8.</w:t>
      </w:r>
      <w:r>
        <w:tab/>
        <w:t>UE1 provides the Ranging/Sidelink positioning measurement data to the UE1 LMF.</w:t>
      </w:r>
    </w:p>
    <w:p w14:paraId="73E36C55" w14:textId="77777777" w:rsidR="00CC7FBD" w:rsidRDefault="00CC7FBD" w:rsidP="00CC7FBD">
      <w:pPr>
        <w:pStyle w:val="B1"/>
      </w:pPr>
      <w:r>
        <w:t>9.</w:t>
      </w:r>
      <w:r>
        <w:tab/>
        <w:t>UE1 LMF determines the UE1 location based on the Ranging/Sidelink positioning measurement data received in step 8 and UE2 location received in step 5.</w:t>
      </w:r>
    </w:p>
    <w:p w14:paraId="3F055DE4" w14:textId="49793953" w:rsidR="00CC7FBD" w:rsidRDefault="00CC7FBD" w:rsidP="00CC7FBD">
      <w:pPr>
        <w:pStyle w:val="B1"/>
      </w:pPr>
      <w:r>
        <w:lastRenderedPageBreak/>
        <w:t>10.</w:t>
      </w:r>
      <w:r>
        <w:tab/>
        <w:t>UE1 LMF sends MO-LR Response to UE1 including the UE1 location.</w:t>
      </w:r>
    </w:p>
    <w:p w14:paraId="4A98EEF5" w14:textId="617F0309" w:rsidR="007A4C92" w:rsidRDefault="007A4C92" w:rsidP="000A6DB7">
      <w:r>
        <w:t xml:space="preserve">This solution can apply to multiple Located </w:t>
      </w:r>
      <w:r w:rsidRPr="00AE1946">
        <w:t>UE</w:t>
      </w:r>
      <w:r>
        <w:t xml:space="preserve">s case. </w:t>
      </w:r>
      <w:r w:rsidRPr="00BC2637">
        <w:t xml:space="preserve">If multiple Located UEs are discovered and selected in step </w:t>
      </w:r>
      <w:r>
        <w:t>1</w:t>
      </w:r>
      <w:r w:rsidRPr="00BC2637">
        <w:t xml:space="preserve">, then these Located UE IDs are sent to UE1 LMF in step </w:t>
      </w:r>
      <w:r>
        <w:t>2</w:t>
      </w:r>
      <w:r w:rsidRPr="00BC2637">
        <w:t xml:space="preserve">, and the step </w:t>
      </w:r>
      <w:r>
        <w:t>3</w:t>
      </w:r>
      <w:r w:rsidRPr="00BC2637">
        <w:t>-</w:t>
      </w:r>
      <w:r>
        <w:t>5</w:t>
      </w:r>
      <w:r w:rsidRPr="00BC2637">
        <w:t xml:space="preserve"> are performed i</w:t>
      </w:r>
      <w:r>
        <w:t xml:space="preserve">ndividually for each Located UE. In step 7, </w:t>
      </w:r>
      <w:r w:rsidRPr="00AE1946">
        <w:t>Ranging/Sidelink positioning procedure</w:t>
      </w:r>
      <w:r>
        <w:t xml:space="preserve"> is performed for each Located UE. In step 9, </w:t>
      </w:r>
      <w:r w:rsidRPr="00321336">
        <w:t xml:space="preserve">UE1 LMF determines the UE1 location based on the Ranging/Sidelink positioning measurement data </w:t>
      </w:r>
      <w:r>
        <w:t xml:space="preserve">with each Located UE </w:t>
      </w:r>
      <w:r w:rsidRPr="00321336">
        <w:t xml:space="preserve">received in step </w:t>
      </w:r>
      <w:r>
        <w:t>8</w:t>
      </w:r>
      <w:r w:rsidRPr="00321336">
        <w:t xml:space="preserve"> and </w:t>
      </w:r>
      <w:r w:rsidRPr="00BC2637">
        <w:t>each Located UE</w:t>
      </w:r>
      <w:r>
        <w:t xml:space="preserve"> location</w:t>
      </w:r>
      <w:r w:rsidRPr="00321336">
        <w:t xml:space="preserve"> in step </w:t>
      </w:r>
      <w:r>
        <w:t>5</w:t>
      </w:r>
      <w:r w:rsidRPr="00321336">
        <w:t>.</w:t>
      </w:r>
    </w:p>
    <w:p w14:paraId="0BCF7915" w14:textId="77777777" w:rsidR="007A4C92" w:rsidRPr="00AE1946" w:rsidRDefault="007A4C92" w:rsidP="00CE568C">
      <w:pPr>
        <w:pStyle w:val="Heading4"/>
      </w:pPr>
      <w:bookmarkStart w:id="2690" w:name="_Toc125976164"/>
      <w:bookmarkStart w:id="2691" w:name="_Toc128725040"/>
      <w:r w:rsidRPr="00CE568C">
        <w:t>6.20.3.3</w:t>
      </w:r>
      <w:r w:rsidRPr="00CE568C">
        <w:tab/>
        <w:t>MO-LR procedure for Network assisted Sidelink positioning in Partial Coverage case</w:t>
      </w:r>
      <w:bookmarkEnd w:id="2690"/>
      <w:bookmarkEnd w:id="2691"/>
    </w:p>
    <w:bookmarkStart w:id="2692" w:name="_PERM_MCCTEMPBM_CRPT05560018___4"/>
    <w:bookmarkStart w:id="2693" w:name="_MON_1716905678"/>
    <w:bookmarkEnd w:id="2693"/>
    <w:p w14:paraId="3164DF44" w14:textId="77777777" w:rsidR="007A4C92" w:rsidRPr="00AE1946" w:rsidRDefault="007A4C92" w:rsidP="006D34D6">
      <w:pPr>
        <w:pStyle w:val="TH"/>
        <w:rPr>
          <w:rFonts w:eastAsia="MS Mincho"/>
        </w:rPr>
      </w:pPr>
      <w:r>
        <w:rPr>
          <w:rFonts w:eastAsia="MS Mincho"/>
        </w:rPr>
        <w:object w:dxaOrig="3371" w:dyaOrig="3985" w14:anchorId="16B729E8">
          <v:shape id="_x0000_i1077" type="#_x0000_t75" style="width:168.45pt;height:199.7pt" o:ole="">
            <v:imagedata r:id="rId113" o:title=""/>
          </v:shape>
          <o:OLEObject Type="Embed" ProgID="Word.Document.12" ShapeID="_x0000_i1077" DrawAspect="Content" ObjectID="_1739339821" r:id="rId114">
            <o:FieldCodes>\s</o:FieldCodes>
          </o:OLEObject>
        </w:object>
      </w:r>
    </w:p>
    <w:p w14:paraId="05D5F5DE" w14:textId="77777777" w:rsidR="007A4C92" w:rsidRPr="00AE1946" w:rsidRDefault="007A4C92" w:rsidP="006D34D6">
      <w:pPr>
        <w:pStyle w:val="TF"/>
        <w:rPr>
          <w:rFonts w:eastAsia="SimSun"/>
          <w:lang w:eastAsia="zh-CN"/>
        </w:rPr>
      </w:pPr>
      <w:r w:rsidRPr="00AE1946">
        <w:rPr>
          <w:rFonts w:eastAsia="SimSun"/>
        </w:rPr>
        <w:t>Figure 6.</w:t>
      </w:r>
      <w:r w:rsidRPr="00AE1946">
        <w:rPr>
          <w:rFonts w:eastAsia="SimSun"/>
          <w:lang w:eastAsia="zh-CN"/>
        </w:rPr>
        <w:t>20</w:t>
      </w:r>
      <w:r w:rsidRPr="00AE1946">
        <w:rPr>
          <w:rFonts w:eastAsia="SimSun"/>
        </w:rPr>
        <w:t>.</w:t>
      </w:r>
      <w:r w:rsidRPr="00AE1946">
        <w:rPr>
          <w:rFonts w:eastAsia="SimSun"/>
          <w:lang w:val="en-US"/>
        </w:rPr>
        <w:t>3.</w:t>
      </w:r>
      <w:r>
        <w:rPr>
          <w:rFonts w:eastAsia="SimSun"/>
        </w:rPr>
        <w:t>3</w:t>
      </w:r>
      <w:r w:rsidRPr="00AE1946">
        <w:rPr>
          <w:rFonts w:eastAsia="SimSun"/>
        </w:rPr>
        <w:t>-</w:t>
      </w:r>
      <w:r w:rsidRPr="00AE1946">
        <w:rPr>
          <w:rFonts w:eastAsia="SimSun"/>
          <w:lang w:val="en-US"/>
        </w:rPr>
        <w:t>1</w:t>
      </w:r>
      <w:r w:rsidRPr="00AE1946">
        <w:rPr>
          <w:rFonts w:eastAsia="SimSun"/>
        </w:rPr>
        <w:t xml:space="preserve">: </w:t>
      </w:r>
      <w:r w:rsidRPr="00AE1946">
        <w:t>MO-LR</w:t>
      </w:r>
      <w:r w:rsidRPr="00AE1946">
        <w:rPr>
          <w:rFonts w:eastAsia="SimSun"/>
        </w:rPr>
        <w:t xml:space="preserve"> procedure for </w:t>
      </w:r>
      <w:r w:rsidRPr="00AE1946">
        <w:t xml:space="preserve">Network assisted Sidelink positioning in </w:t>
      </w:r>
      <w:r>
        <w:t xml:space="preserve">Partial </w:t>
      </w:r>
      <w:r w:rsidRPr="00AE1946">
        <w:t>Coverage case (UE</w:t>
      </w:r>
      <w:r>
        <w:t>1</w:t>
      </w:r>
      <w:r w:rsidRPr="00AE1946">
        <w:t xml:space="preserve"> is </w:t>
      </w:r>
      <w:r>
        <w:t>out of</w:t>
      </w:r>
      <w:r w:rsidRPr="00AE1946">
        <w:t xml:space="preserve"> Network Coverage</w:t>
      </w:r>
      <w:r>
        <w:t xml:space="preserve">, UE2 is in </w:t>
      </w:r>
      <w:r w:rsidRPr="00AE1946">
        <w:t>Network Coverage)</w:t>
      </w:r>
    </w:p>
    <w:bookmarkEnd w:id="2692"/>
    <w:p w14:paraId="7C460808" w14:textId="77777777" w:rsidR="007A4C92" w:rsidRPr="00AE1946" w:rsidRDefault="007A4C92" w:rsidP="00CE568C">
      <w:pPr>
        <w:pStyle w:val="B1"/>
      </w:pPr>
      <w:r w:rsidRPr="00CE568C">
        <w:t>1.</w:t>
      </w:r>
      <w:r w:rsidRPr="00CE568C">
        <w:tab/>
        <w:t>UE1 performs the Located UE discovery for positioning assistance, using the procedure defined by the solutions for KI#3. After the discovery procedure, UE2 is discovered and selected as Located UE.</w:t>
      </w:r>
    </w:p>
    <w:p w14:paraId="25AF1890" w14:textId="77777777" w:rsidR="007A4C92" w:rsidRDefault="007A4C92" w:rsidP="00CE568C">
      <w:pPr>
        <w:pStyle w:val="B1"/>
      </w:pPr>
      <w:r w:rsidRPr="00CE568C">
        <w:t>2.</w:t>
      </w:r>
      <w:r w:rsidRPr="00CE568C">
        <w:tab/>
        <w:t>UE1 requests the UE2 location at a scheduled location time (Time T).</w:t>
      </w:r>
    </w:p>
    <w:p w14:paraId="494E1751" w14:textId="1DC3F388" w:rsidR="007A4C92" w:rsidRDefault="007A4C92" w:rsidP="00CE568C">
      <w:pPr>
        <w:pStyle w:val="B1"/>
      </w:pPr>
      <w:r w:rsidRPr="00CE568C">
        <w:t>3.</w:t>
      </w:r>
      <w:r w:rsidRPr="00CE568C">
        <w:tab/>
        <w:t xml:space="preserve">MO-LR procedure is triggered, as specified in clause 6.2 of </w:t>
      </w:r>
      <w:r w:rsidR="006D34D6" w:rsidRPr="00CE568C">
        <w:t>TS</w:t>
      </w:r>
      <w:r w:rsidR="006D34D6">
        <w:t> </w:t>
      </w:r>
      <w:r w:rsidR="006D34D6" w:rsidRPr="00CE568C">
        <w:t>23.273</w:t>
      </w:r>
      <w:r w:rsidR="006D34D6">
        <w:t> </w:t>
      </w:r>
      <w:r w:rsidR="006D34D6" w:rsidRPr="00CE568C">
        <w:t>[</w:t>
      </w:r>
      <w:r w:rsidRPr="00CE568C">
        <w:t>11], with the Time T.</w:t>
      </w:r>
    </w:p>
    <w:p w14:paraId="53E15172" w14:textId="77777777" w:rsidR="007A4C92" w:rsidRDefault="007A4C92" w:rsidP="00CE568C">
      <w:pPr>
        <w:pStyle w:val="B1"/>
      </w:pPr>
      <w:r w:rsidRPr="00CE568C">
        <w:t>4.</w:t>
      </w:r>
      <w:r w:rsidRPr="00CE568C">
        <w:tab/>
        <w:t>UE2 responses the UE2 location at Time T to UE1.</w:t>
      </w:r>
    </w:p>
    <w:p w14:paraId="05FE6626" w14:textId="77777777" w:rsidR="007A4C92" w:rsidRDefault="007A4C92" w:rsidP="00CE568C">
      <w:pPr>
        <w:pStyle w:val="NO"/>
      </w:pPr>
      <w:r w:rsidRPr="00CE568C">
        <w:t>NOTE 1:</w:t>
      </w:r>
      <w:r w:rsidRPr="00CE568C">
        <w:tab/>
        <w:t>UE1 and UE2 can set up a PC5 link before step 2 then the UE2 location can be transmitted over the encrypted PC5 link.</w:t>
      </w:r>
    </w:p>
    <w:p w14:paraId="0BA16A38" w14:textId="77777777" w:rsidR="007A4C92" w:rsidRDefault="007A4C92" w:rsidP="00CE568C">
      <w:pPr>
        <w:pStyle w:val="B1"/>
      </w:pPr>
      <w:r w:rsidRPr="00CE568C">
        <w:t>5.</w:t>
      </w:r>
      <w:r w:rsidRPr="00CE568C">
        <w:tab/>
        <w:t>UE1 performs Ranging/Sidelink positioning procedure with UE2 defined by the solutions for KI#3, and obtains the Ranging/Sidelink positioning measurement data at the Time T.</w:t>
      </w:r>
    </w:p>
    <w:p w14:paraId="4A74927A" w14:textId="77777777" w:rsidR="007A4C92" w:rsidRDefault="007A4C92" w:rsidP="00CE568C">
      <w:pPr>
        <w:pStyle w:val="NO"/>
      </w:pPr>
      <w:r w:rsidRPr="00CE568C">
        <w:t>NOTE 2:</w:t>
      </w:r>
      <w:r w:rsidRPr="00CE568C">
        <w:tab/>
        <w:t>Step 5 is triggered by UE1 itself based on the Time T, not by step 4.</w:t>
      </w:r>
    </w:p>
    <w:p w14:paraId="75242BA2" w14:textId="77777777" w:rsidR="007A4C92" w:rsidRDefault="007A4C92" w:rsidP="00CE568C">
      <w:pPr>
        <w:pStyle w:val="B1"/>
      </w:pPr>
      <w:r w:rsidRPr="00CE568C">
        <w:t>6.</w:t>
      </w:r>
      <w:r w:rsidRPr="00CE568C">
        <w:tab/>
        <w:t>UE1 determines the UE1 location based on the Ranging/Sidelink positioning measurement data received in step 5 and UE2 location received in step 4.</w:t>
      </w:r>
    </w:p>
    <w:p w14:paraId="60A44B28" w14:textId="4FC7C18D" w:rsidR="007A4C92" w:rsidRDefault="007A4C92" w:rsidP="000A6DB7">
      <w:r>
        <w:t xml:space="preserve">This solution can apply to multiple Located </w:t>
      </w:r>
      <w:r w:rsidRPr="00AE1946">
        <w:t>UE</w:t>
      </w:r>
      <w:r>
        <w:t xml:space="preserve">s case. </w:t>
      </w:r>
      <w:r w:rsidRPr="00BC2637">
        <w:t xml:space="preserve">If multiple Located UEs are discovered and selected in step </w:t>
      </w:r>
      <w:r>
        <w:t>1</w:t>
      </w:r>
      <w:r w:rsidRPr="00BC2637">
        <w:t>, then the</w:t>
      </w:r>
      <w:r>
        <w:t xml:space="preserve"> request is sent to each </w:t>
      </w:r>
      <w:r w:rsidRPr="00BC2637">
        <w:t xml:space="preserve">Located UE in step </w:t>
      </w:r>
      <w:r>
        <w:t>2</w:t>
      </w:r>
      <w:r w:rsidRPr="00BC2637">
        <w:t xml:space="preserve">, and the step </w:t>
      </w:r>
      <w:r>
        <w:t>3</w:t>
      </w:r>
      <w:r w:rsidRPr="00BC2637">
        <w:t xml:space="preserve"> </w:t>
      </w:r>
      <w:r>
        <w:t>is</w:t>
      </w:r>
      <w:r w:rsidRPr="00BC2637">
        <w:t xml:space="preserve"> performed i</w:t>
      </w:r>
      <w:r>
        <w:t xml:space="preserve">ndividually for each Located UE. In step 5, </w:t>
      </w:r>
      <w:r w:rsidRPr="00AE1946">
        <w:t>Ranging/Sidelink positioning procedure</w:t>
      </w:r>
      <w:r>
        <w:t xml:space="preserve"> is performed for each Located UE. In step 6, </w:t>
      </w:r>
      <w:r w:rsidRPr="00321336">
        <w:t xml:space="preserve">UE1 determines the UE1 location based on the Ranging/Sidelink positioning measurement data </w:t>
      </w:r>
      <w:r>
        <w:t xml:space="preserve">with each Located UE </w:t>
      </w:r>
      <w:r w:rsidRPr="00321336">
        <w:t xml:space="preserve">received in step </w:t>
      </w:r>
      <w:r>
        <w:t xml:space="preserve">5 </w:t>
      </w:r>
      <w:r w:rsidRPr="00321336">
        <w:t xml:space="preserve">and </w:t>
      </w:r>
      <w:r w:rsidRPr="00BC2637">
        <w:t>each Located UE</w:t>
      </w:r>
      <w:r>
        <w:t xml:space="preserve"> location</w:t>
      </w:r>
      <w:r w:rsidRPr="00321336">
        <w:t xml:space="preserve"> in step </w:t>
      </w:r>
      <w:r>
        <w:t>4</w:t>
      </w:r>
      <w:r w:rsidRPr="00321336">
        <w:t>.</w:t>
      </w:r>
    </w:p>
    <w:p w14:paraId="24C1AB4F" w14:textId="77777777" w:rsidR="004644FB" w:rsidRPr="00F97866" w:rsidRDefault="004644FB" w:rsidP="002A1A87">
      <w:pPr>
        <w:pStyle w:val="Heading4"/>
      </w:pPr>
      <w:bookmarkStart w:id="2694" w:name="_Toc125976165"/>
      <w:bookmarkStart w:id="2695" w:name="_Toc128725041"/>
      <w:r w:rsidRPr="002A1A87">
        <w:lastRenderedPageBreak/>
        <w:t>6.20.3.4</w:t>
      </w:r>
      <w:r w:rsidRPr="002A1A87">
        <w:tab/>
        <w:t>MT-LR procedure for Network assisted Sidelink positioning with Target UE out of coverage</w:t>
      </w:r>
      <w:bookmarkEnd w:id="2694"/>
      <w:bookmarkEnd w:id="2695"/>
    </w:p>
    <w:bookmarkStart w:id="2696" w:name="_MON_1734459322"/>
    <w:bookmarkEnd w:id="2696"/>
    <w:p w14:paraId="34D5B22B" w14:textId="77777777" w:rsidR="004644FB" w:rsidRPr="00F97866" w:rsidRDefault="004644FB" w:rsidP="002A1A87">
      <w:pPr>
        <w:pStyle w:val="TH"/>
        <w:rPr>
          <w:rFonts w:eastAsia="MS Mincho"/>
        </w:rPr>
      </w:pPr>
      <w:r>
        <w:rPr>
          <w:rFonts w:eastAsia="MS Mincho"/>
        </w:rPr>
        <w:object w:dxaOrig="4721" w:dyaOrig="3899" w14:anchorId="05FBB7AA">
          <v:shape id="_x0000_i1078" type="#_x0000_t75" style="width:236.4pt;height:194.95pt" o:ole="">
            <v:imagedata r:id="rId115" o:title=""/>
          </v:shape>
          <o:OLEObject Type="Embed" ProgID="Word.Document.12" ShapeID="_x0000_i1078" DrawAspect="Content" ObjectID="_1739339822" r:id="rId116">
            <o:FieldCodes>\s</o:FieldCodes>
          </o:OLEObject>
        </w:object>
      </w:r>
    </w:p>
    <w:p w14:paraId="0520E581" w14:textId="77777777" w:rsidR="004644FB" w:rsidRPr="00F97866" w:rsidRDefault="004644FB" w:rsidP="002A1A87">
      <w:pPr>
        <w:pStyle w:val="TF"/>
        <w:rPr>
          <w:rFonts w:eastAsia="SimSun"/>
          <w:lang w:eastAsia="zh-CN"/>
        </w:rPr>
      </w:pPr>
      <w:r w:rsidRPr="00F97866">
        <w:rPr>
          <w:rFonts w:eastAsia="SimSun"/>
        </w:rPr>
        <w:t>Figure 6.</w:t>
      </w:r>
      <w:r w:rsidRPr="00F97866">
        <w:rPr>
          <w:rFonts w:eastAsia="SimSun"/>
          <w:lang w:eastAsia="zh-CN"/>
        </w:rPr>
        <w:t>20</w:t>
      </w:r>
      <w:r w:rsidRPr="00F97866">
        <w:rPr>
          <w:rFonts w:eastAsia="SimSun"/>
        </w:rPr>
        <w:t>.</w:t>
      </w:r>
      <w:r w:rsidRPr="00F97866">
        <w:rPr>
          <w:rFonts w:eastAsia="SimSun"/>
          <w:lang w:val="en-US"/>
        </w:rPr>
        <w:t>3.</w:t>
      </w:r>
      <w:r>
        <w:rPr>
          <w:rFonts w:eastAsia="SimSun"/>
        </w:rPr>
        <w:t>4</w:t>
      </w:r>
      <w:r w:rsidRPr="00F97866">
        <w:rPr>
          <w:rFonts w:eastAsia="SimSun"/>
        </w:rPr>
        <w:t>-</w:t>
      </w:r>
      <w:r w:rsidRPr="00F97866">
        <w:rPr>
          <w:rFonts w:eastAsia="SimSun"/>
          <w:lang w:val="en-US"/>
        </w:rPr>
        <w:t>1</w:t>
      </w:r>
      <w:r w:rsidRPr="00F97866">
        <w:rPr>
          <w:rFonts w:eastAsia="SimSun"/>
        </w:rPr>
        <w:t xml:space="preserve">: </w:t>
      </w:r>
      <w:r w:rsidRPr="00F97866">
        <w:t>M</w:t>
      </w:r>
      <w:r>
        <w:t>T</w:t>
      </w:r>
      <w:r w:rsidRPr="00F97866">
        <w:t>-LR</w:t>
      </w:r>
      <w:r w:rsidRPr="00F97866">
        <w:rPr>
          <w:rFonts w:eastAsia="SimSun"/>
        </w:rPr>
        <w:t xml:space="preserve"> procedure for </w:t>
      </w:r>
      <w:r w:rsidRPr="00F97866">
        <w:t xml:space="preserve">Network assisted Sidelink positioning </w:t>
      </w:r>
      <w:r w:rsidRPr="0082145F">
        <w:t>with Target UE out of coverage</w:t>
      </w:r>
      <w:r w:rsidRPr="00F97866">
        <w:t xml:space="preserve"> (UE1 is out of Network Coverage, UE2 is in Network Coverage)</w:t>
      </w:r>
    </w:p>
    <w:p w14:paraId="7C9200AD" w14:textId="77777777" w:rsidR="002A1A87" w:rsidRDefault="002A1A87" w:rsidP="002A1A87">
      <w:pPr>
        <w:pStyle w:val="B1"/>
      </w:pPr>
      <w:r>
        <w:t>1.</w:t>
      </w:r>
      <w:r>
        <w:tab/>
        <w:t>MT-LR procedure is triggered by LCS client as specified in clause 6.1 of TS 23.273 [11]. The LCS request may include a target area that the target UE (i.e., UE1) presents.</w:t>
      </w:r>
    </w:p>
    <w:p w14:paraId="7D4B59CC" w14:textId="77777777" w:rsidR="002A1A87" w:rsidRDefault="002A1A87" w:rsidP="002A1A87">
      <w:pPr>
        <w:pStyle w:val="B1"/>
      </w:pPr>
      <w:r>
        <w:t>2.</w:t>
      </w:r>
      <w:r>
        <w:tab/>
        <w:t>When GMLC does not get the Target UE's AMF address from UDM or get the unreachable indication from Target UE's AMF, GMLC determines to use Network assisted sidelink positioning to locate the target UE.</w:t>
      </w:r>
    </w:p>
    <w:p w14:paraId="1B1DB678" w14:textId="77777777" w:rsidR="002A1A87" w:rsidRDefault="002A1A87" w:rsidP="002A1A87">
      <w:pPr>
        <w:pStyle w:val="B1"/>
      </w:pPr>
      <w:r>
        <w:t>3.</w:t>
      </w:r>
      <w:r>
        <w:tab/>
        <w:t>GMLC selects a Located UE (i.e., UE2) based on the target area. It assumes that a list of Located UEs can be configured in GMLC, and their locations can be also configured for static UEs or obtained via NI-LR procedure.</w:t>
      </w:r>
    </w:p>
    <w:p w14:paraId="08ACE886" w14:textId="77777777" w:rsidR="002A1A87" w:rsidRDefault="002A1A87" w:rsidP="002A1A87">
      <w:pPr>
        <w:pStyle w:val="B1"/>
      </w:pPr>
      <w:r>
        <w:t>4.</w:t>
      </w:r>
      <w:r>
        <w:tab/>
        <w:t>GMLC triggers the LCS procedure of Located UE defined in TS 23.273 [11] to get the location of the Target UE.</w:t>
      </w:r>
    </w:p>
    <w:p w14:paraId="7CC1936E" w14:textId="77777777" w:rsidR="002A1A87" w:rsidRDefault="002A1A87" w:rsidP="002A1A87">
      <w:pPr>
        <w:pStyle w:val="B1"/>
      </w:pPr>
      <w:r>
        <w:t>5.</w:t>
      </w:r>
      <w:r>
        <w:tab/>
        <w:t>The Located UE performs the discovery of Target UE.</w:t>
      </w:r>
    </w:p>
    <w:p w14:paraId="5DFCC7DD" w14:textId="35BD2FFD" w:rsidR="002A1A87" w:rsidRDefault="002A1A87" w:rsidP="002A1A87">
      <w:pPr>
        <w:pStyle w:val="NO"/>
      </w:pPr>
      <w:r>
        <w:t>NOTE 1:</w:t>
      </w:r>
      <w:r>
        <w:tab/>
        <w:t>Step 3-5 may be repeated until the GMLC has tried all the Located UE in the list or until one Located UE discovers the Target UE.</w:t>
      </w:r>
    </w:p>
    <w:p w14:paraId="357E602E" w14:textId="77777777" w:rsidR="002A1A87" w:rsidRDefault="002A1A87" w:rsidP="002A1A87">
      <w:pPr>
        <w:pStyle w:val="B1"/>
      </w:pPr>
      <w:r>
        <w:t>6.</w:t>
      </w:r>
      <w:r>
        <w:tab/>
        <w:t>The Target UE and Located UE perform ranging/SL positioning, as defined in KI#4</w:t>
      </w:r>
    </w:p>
    <w:p w14:paraId="3A0C0587" w14:textId="77777777" w:rsidR="002A1A87" w:rsidRDefault="002A1A87" w:rsidP="002A1A87">
      <w:pPr>
        <w:pStyle w:val="B1"/>
      </w:pPr>
      <w:r>
        <w:t>7.</w:t>
      </w:r>
      <w:r>
        <w:tab/>
        <w:t>The located UE reports the ranging/SL positioning measurement data to LMF.</w:t>
      </w:r>
    </w:p>
    <w:p w14:paraId="30D5C70B" w14:textId="77777777" w:rsidR="002A1A87" w:rsidRDefault="002A1A87" w:rsidP="002A1A87">
      <w:pPr>
        <w:pStyle w:val="B1"/>
      </w:pPr>
      <w:r>
        <w:t>8.</w:t>
      </w:r>
      <w:r>
        <w:tab/>
        <w:t>The LMF uses the location of the Located UE together with the ranging/SL positioning measurement data or result reported by the Located UE to estimate the location of the Target UE. The LMF provides the location estimate to the Located UE's AMF which forwards it to the GMLC according to legacy functionality.</w:t>
      </w:r>
    </w:p>
    <w:p w14:paraId="3D591C8F" w14:textId="3A7DEBED" w:rsidR="00262E9D" w:rsidRPr="00262E9D" w:rsidRDefault="004644FB" w:rsidP="004644FB">
      <w:pPr>
        <w:pStyle w:val="EditorsNote"/>
        <w:rPr>
          <w:lang w:val="en-US"/>
        </w:rPr>
      </w:pPr>
      <w:r>
        <w:rPr>
          <w:lang w:val="en-US" w:eastAsia="zh-CN"/>
        </w:rPr>
        <w:t>NOTE 2:</w:t>
      </w:r>
      <w:r>
        <w:rPr>
          <w:lang w:val="en-US"/>
        </w:rPr>
        <w:tab/>
        <w:t>How to perform privacy check needs coordination with SA3.</w:t>
      </w:r>
    </w:p>
    <w:p w14:paraId="533F2D21" w14:textId="78A89891" w:rsidR="007E706A" w:rsidRPr="00DF048C" w:rsidRDefault="007E706A" w:rsidP="007E706A">
      <w:pPr>
        <w:pStyle w:val="Heading3"/>
      </w:pPr>
      <w:bookmarkStart w:id="2697" w:name="_Toc104299547"/>
      <w:bookmarkStart w:id="2698" w:name="_Toc112768548"/>
      <w:bookmarkStart w:id="2699" w:name="_Toc112768834"/>
      <w:bookmarkStart w:id="2700" w:name="_Toc112769074"/>
      <w:bookmarkStart w:id="2701" w:name="_Toc112772511"/>
      <w:bookmarkStart w:id="2702" w:name="_Toc112864186"/>
      <w:bookmarkStart w:id="2703" w:name="_Toc112865328"/>
      <w:bookmarkStart w:id="2704" w:name="_Toc117042768"/>
      <w:bookmarkStart w:id="2705" w:name="_Toc125976166"/>
      <w:bookmarkStart w:id="2706" w:name="_Toc128725042"/>
      <w:r w:rsidRPr="00DF048C">
        <w:t>6.</w:t>
      </w:r>
      <w:r>
        <w:rPr>
          <w:lang w:eastAsia="zh-CN"/>
        </w:rPr>
        <w:t>20</w:t>
      </w:r>
      <w:r w:rsidRPr="00DF048C">
        <w:t>.4</w:t>
      </w:r>
      <w:r w:rsidRPr="00DF048C">
        <w:tab/>
        <w:t>Impacts on services, entities, and interfaces</w:t>
      </w:r>
      <w:bookmarkEnd w:id="2688"/>
      <w:bookmarkEnd w:id="2689"/>
      <w:bookmarkEnd w:id="2697"/>
      <w:bookmarkEnd w:id="2698"/>
      <w:bookmarkEnd w:id="2699"/>
      <w:bookmarkEnd w:id="2700"/>
      <w:bookmarkEnd w:id="2701"/>
      <w:bookmarkEnd w:id="2702"/>
      <w:bookmarkEnd w:id="2703"/>
      <w:bookmarkEnd w:id="2704"/>
      <w:bookmarkEnd w:id="2705"/>
      <w:bookmarkEnd w:id="2706"/>
    </w:p>
    <w:p w14:paraId="39B33F81" w14:textId="77777777" w:rsidR="007E706A" w:rsidRPr="003C3C14" w:rsidRDefault="007E706A" w:rsidP="007E706A">
      <w:pPr>
        <w:rPr>
          <w:b/>
        </w:rPr>
      </w:pPr>
      <w:r w:rsidRPr="003C3C14">
        <w:rPr>
          <w:b/>
        </w:rPr>
        <w:t>UE:</w:t>
      </w:r>
    </w:p>
    <w:p w14:paraId="2C97FCA6" w14:textId="37FDF62B" w:rsidR="007E706A" w:rsidRDefault="007E706A" w:rsidP="007E706A">
      <w:pPr>
        <w:pStyle w:val="B1"/>
      </w:pPr>
      <w:r w:rsidRPr="00DF048C">
        <w:t>-</w:t>
      </w:r>
      <w:r w:rsidRPr="00DF048C">
        <w:tab/>
        <w:t>Support Ranging and Sidelink positioning</w:t>
      </w:r>
      <w:r w:rsidR="00CC7FBD">
        <w:t>.</w:t>
      </w:r>
    </w:p>
    <w:p w14:paraId="24D9ACD5" w14:textId="61C4E759" w:rsidR="007A4C92" w:rsidRPr="00DF048C" w:rsidRDefault="007A4C92" w:rsidP="00CE568C">
      <w:pPr>
        <w:pStyle w:val="B1"/>
      </w:pPr>
      <w:r w:rsidRPr="00CE568C">
        <w:t>-</w:t>
      </w:r>
      <w:r w:rsidRPr="00CE568C">
        <w:tab/>
        <w:t>Support the calculation of the UE location based on Ranging/Sidelink positioning measurement data and the location of the Located UE.</w:t>
      </w:r>
    </w:p>
    <w:p w14:paraId="5DC43C67" w14:textId="77777777" w:rsidR="007E706A" w:rsidRPr="003C3C14" w:rsidRDefault="007E706A" w:rsidP="007E706A">
      <w:pPr>
        <w:rPr>
          <w:b/>
        </w:rPr>
      </w:pPr>
      <w:r w:rsidRPr="003C3C14">
        <w:rPr>
          <w:b/>
        </w:rPr>
        <w:t>LMF:</w:t>
      </w:r>
    </w:p>
    <w:p w14:paraId="4C4E1BED" w14:textId="6B7D54AD" w:rsidR="007E706A" w:rsidRPr="00DF048C" w:rsidRDefault="007E706A" w:rsidP="007E706A">
      <w:pPr>
        <w:pStyle w:val="B1"/>
      </w:pPr>
      <w:r w:rsidRPr="00DF048C">
        <w:t>-</w:t>
      </w:r>
      <w:r w:rsidRPr="00DF048C">
        <w:tab/>
        <w:t xml:space="preserve">Support the </w:t>
      </w:r>
      <w:r>
        <w:t>calculation</w:t>
      </w:r>
      <w:r w:rsidRPr="00DF048C">
        <w:t xml:space="preserve"> </w:t>
      </w:r>
      <w:r>
        <w:t xml:space="preserve">of </w:t>
      </w:r>
      <w:r w:rsidRPr="00DF048C">
        <w:t xml:space="preserve">the </w:t>
      </w:r>
      <w:r>
        <w:t xml:space="preserve">UE </w:t>
      </w:r>
      <w:r w:rsidRPr="00DF048C">
        <w:t xml:space="preserve">location based on </w:t>
      </w:r>
      <w:r>
        <w:t>Ranging/Sidelink positioning measurement data</w:t>
      </w:r>
      <w:r w:rsidRPr="00DF048C">
        <w:t xml:space="preserve"> and the location of the </w:t>
      </w:r>
      <w:r w:rsidR="001B03C9">
        <w:t>Located UE</w:t>
      </w:r>
      <w:r w:rsidRPr="00DF048C">
        <w:t>.</w:t>
      </w:r>
    </w:p>
    <w:p w14:paraId="6B922B23" w14:textId="50A68F5B" w:rsidR="007E706A" w:rsidRDefault="007E706A" w:rsidP="007E706A">
      <w:pPr>
        <w:pStyle w:val="B1"/>
      </w:pPr>
      <w:r w:rsidRPr="00DF048C">
        <w:lastRenderedPageBreak/>
        <w:t>-</w:t>
      </w:r>
      <w:r w:rsidRPr="00DF048C">
        <w:tab/>
      </w:r>
      <w:r>
        <w:t xml:space="preserve">Trigger the </w:t>
      </w:r>
      <w:r w:rsidR="001B03C9">
        <w:t>Located UE</w:t>
      </w:r>
      <w:r>
        <w:t xml:space="preserve"> positioning and</w:t>
      </w:r>
      <w:r w:rsidRPr="002639DF">
        <w:t xml:space="preserve"> </w:t>
      </w:r>
      <w:r>
        <w:t>Ranging/Sidelink positioning at same time.</w:t>
      </w:r>
    </w:p>
    <w:p w14:paraId="12B085A6" w14:textId="77777777" w:rsidR="004644FB" w:rsidRPr="00F97866" w:rsidRDefault="004644FB" w:rsidP="004644FB">
      <w:pPr>
        <w:textAlignment w:val="auto"/>
        <w:rPr>
          <w:b/>
        </w:rPr>
      </w:pPr>
      <w:r>
        <w:rPr>
          <w:b/>
        </w:rPr>
        <w:t>GMLC</w:t>
      </w:r>
      <w:r w:rsidRPr="00F97866">
        <w:rPr>
          <w:b/>
        </w:rPr>
        <w:t>:</w:t>
      </w:r>
    </w:p>
    <w:p w14:paraId="1903E7EE" w14:textId="77777777" w:rsidR="004644FB" w:rsidRDefault="004644FB" w:rsidP="002A1A87">
      <w:pPr>
        <w:pStyle w:val="B1"/>
      </w:pPr>
      <w:r w:rsidRPr="002A1A87">
        <w:t>-</w:t>
      </w:r>
      <w:r w:rsidRPr="002A1A87">
        <w:tab/>
        <w:t>Determine to use Network assisted sidelink positioning to locate the target UE.</w:t>
      </w:r>
    </w:p>
    <w:p w14:paraId="20D67AFD" w14:textId="79799D09" w:rsidR="004644FB" w:rsidRDefault="004644FB" w:rsidP="007E706A">
      <w:pPr>
        <w:pStyle w:val="B1"/>
      </w:pPr>
      <w:r>
        <w:t>-</w:t>
      </w:r>
      <w:r>
        <w:tab/>
        <w:t>Select a</w:t>
      </w:r>
      <w:r w:rsidRPr="008B716F">
        <w:t xml:space="preserve"> Located UE</w:t>
      </w:r>
      <w:r>
        <w:t xml:space="preserve"> based on the target area.</w:t>
      </w:r>
    </w:p>
    <w:p w14:paraId="7D883AA0" w14:textId="1C1577EE" w:rsidR="00BC676C" w:rsidRDefault="00BC676C" w:rsidP="00BC676C">
      <w:pPr>
        <w:pStyle w:val="Heading2"/>
      </w:pPr>
      <w:bookmarkStart w:id="2707" w:name="_Toc104257814"/>
      <w:bookmarkStart w:id="2708" w:name="_Toc104257988"/>
      <w:bookmarkStart w:id="2709" w:name="_Toc104299548"/>
      <w:bookmarkStart w:id="2710" w:name="_Toc112768549"/>
      <w:bookmarkStart w:id="2711" w:name="_Toc112768835"/>
      <w:bookmarkStart w:id="2712" w:name="_Toc112769075"/>
      <w:bookmarkStart w:id="2713" w:name="_Toc112772512"/>
      <w:bookmarkStart w:id="2714" w:name="_Toc112864187"/>
      <w:bookmarkStart w:id="2715" w:name="_Toc112865329"/>
      <w:bookmarkStart w:id="2716" w:name="_Toc117042769"/>
      <w:bookmarkStart w:id="2717" w:name="_Toc125976167"/>
      <w:bookmarkStart w:id="2718" w:name="_Toc128725043"/>
      <w:r>
        <w:t>6.21</w:t>
      </w:r>
      <w:r w:rsidRPr="004D3578">
        <w:tab/>
      </w:r>
      <w:r>
        <w:t xml:space="preserve">Solution #21: </w:t>
      </w:r>
      <w:r w:rsidRPr="005E16FA">
        <w:t>Network assisted sidelink positioning for partial coverage</w:t>
      </w:r>
      <w:bookmarkEnd w:id="2707"/>
      <w:bookmarkEnd w:id="2708"/>
      <w:bookmarkEnd w:id="2709"/>
      <w:bookmarkEnd w:id="2710"/>
      <w:bookmarkEnd w:id="2711"/>
      <w:bookmarkEnd w:id="2712"/>
      <w:bookmarkEnd w:id="2713"/>
      <w:bookmarkEnd w:id="2714"/>
      <w:bookmarkEnd w:id="2715"/>
      <w:bookmarkEnd w:id="2716"/>
      <w:bookmarkEnd w:id="2717"/>
      <w:bookmarkEnd w:id="2718"/>
    </w:p>
    <w:p w14:paraId="6E3DFA31" w14:textId="713DC362" w:rsidR="00BC676C" w:rsidRDefault="00BC676C" w:rsidP="00BC676C">
      <w:pPr>
        <w:pStyle w:val="Heading3"/>
      </w:pPr>
      <w:bookmarkStart w:id="2719" w:name="_Toc104257815"/>
      <w:bookmarkStart w:id="2720" w:name="_Toc104257989"/>
      <w:bookmarkStart w:id="2721" w:name="_Toc104299549"/>
      <w:bookmarkStart w:id="2722" w:name="_Toc112768550"/>
      <w:bookmarkStart w:id="2723" w:name="_Toc112768836"/>
      <w:bookmarkStart w:id="2724" w:name="_Toc112769076"/>
      <w:bookmarkStart w:id="2725" w:name="_Toc112772513"/>
      <w:bookmarkStart w:id="2726" w:name="_Toc112864188"/>
      <w:bookmarkStart w:id="2727" w:name="_Toc112865330"/>
      <w:bookmarkStart w:id="2728" w:name="_Toc117042770"/>
      <w:bookmarkStart w:id="2729" w:name="_Toc125976168"/>
      <w:bookmarkStart w:id="2730" w:name="_Toc128725044"/>
      <w:r>
        <w:t>6.21.1</w:t>
      </w:r>
      <w:r>
        <w:tab/>
        <w:t>General</w:t>
      </w:r>
      <w:bookmarkEnd w:id="2719"/>
      <w:bookmarkEnd w:id="2720"/>
      <w:bookmarkEnd w:id="2721"/>
      <w:bookmarkEnd w:id="2722"/>
      <w:bookmarkEnd w:id="2723"/>
      <w:bookmarkEnd w:id="2724"/>
      <w:bookmarkEnd w:id="2725"/>
      <w:bookmarkEnd w:id="2726"/>
      <w:bookmarkEnd w:id="2727"/>
      <w:bookmarkEnd w:id="2728"/>
      <w:bookmarkEnd w:id="2729"/>
      <w:bookmarkEnd w:id="2730"/>
    </w:p>
    <w:p w14:paraId="5AB4238F" w14:textId="77777777" w:rsidR="00BC676C" w:rsidRDefault="00BC676C" w:rsidP="00BC676C">
      <w:pPr>
        <w:rPr>
          <w:lang w:eastAsia="zh-CN"/>
        </w:rPr>
      </w:pPr>
      <w:r>
        <w:rPr>
          <w:rFonts w:hint="eastAsia"/>
          <w:lang w:eastAsia="zh-CN"/>
        </w:rPr>
        <w:t>T</w:t>
      </w:r>
      <w:r>
        <w:rPr>
          <w:lang w:eastAsia="zh-CN"/>
        </w:rPr>
        <w:t>his solution is to address KI#5.</w:t>
      </w:r>
    </w:p>
    <w:p w14:paraId="4BC5053B" w14:textId="68298682" w:rsidR="00BC676C" w:rsidRPr="0052765F" w:rsidRDefault="00BC676C" w:rsidP="00BC676C">
      <w:pPr>
        <w:rPr>
          <w:lang w:eastAsia="zh-CN"/>
        </w:rPr>
      </w:pPr>
      <w:r>
        <w:rPr>
          <w:lang w:eastAsia="zh-CN"/>
        </w:rPr>
        <w:t>A UE out of coverage may be a UE not registered to the network or a UE temporarily unreachable. It may be in a known area, e.g. a factory or a campus, or not be in a known area, an application server may want to know its accurate location.</w:t>
      </w:r>
    </w:p>
    <w:p w14:paraId="606691EE" w14:textId="1C1A082A" w:rsidR="00BC676C" w:rsidRDefault="00BC676C" w:rsidP="00BC676C">
      <w:pPr>
        <w:rPr>
          <w:lang w:eastAsia="zh-CN"/>
        </w:rPr>
      </w:pPr>
      <w:r w:rsidRPr="005E16FA">
        <w:rPr>
          <w:rFonts w:hint="eastAsia"/>
          <w:lang w:eastAsia="zh-CN"/>
        </w:rPr>
        <w:t>W</w:t>
      </w:r>
      <w:r w:rsidRPr="005E16FA">
        <w:rPr>
          <w:lang w:eastAsia="zh-CN"/>
        </w:rPr>
        <w:t xml:space="preserve">hen a UE is out of coverage, positioning directly over Uu is not possible, </w:t>
      </w:r>
      <w:r>
        <w:rPr>
          <w:lang w:eastAsia="zh-CN"/>
        </w:rPr>
        <w:t>communication between the UE and 5GC is not possible, either.</w:t>
      </w:r>
    </w:p>
    <w:p w14:paraId="59F94E12" w14:textId="77777777" w:rsidR="00BC676C" w:rsidRPr="005E16FA" w:rsidRDefault="00BC676C" w:rsidP="00BC676C">
      <w:pPr>
        <w:rPr>
          <w:lang w:eastAsia="zh-CN"/>
        </w:rPr>
      </w:pPr>
      <w:r>
        <w:rPr>
          <w:lang w:eastAsia="zh-CN"/>
        </w:rPr>
        <w:t>When 5GC determines that a UE is out of network coverage, it can consider to use</w:t>
      </w:r>
      <w:r w:rsidRPr="005E16FA">
        <w:rPr>
          <w:lang w:eastAsia="zh-CN"/>
        </w:rPr>
        <w:t xml:space="preserve"> Network assisted Sidelink Positioning</w:t>
      </w:r>
      <w:r>
        <w:rPr>
          <w:lang w:eastAsia="zh-CN"/>
        </w:rPr>
        <w:t xml:space="preserve"> to estimate UE location</w:t>
      </w:r>
      <w:r w:rsidRPr="005E16FA">
        <w:rPr>
          <w:lang w:eastAsia="zh-CN"/>
        </w:rPr>
        <w:t>.</w:t>
      </w:r>
    </w:p>
    <w:p w14:paraId="4C34F6FC" w14:textId="57B02339" w:rsidR="00BC676C" w:rsidRPr="009A01B2" w:rsidRDefault="00BC676C" w:rsidP="00BC676C">
      <w:pPr>
        <w:rPr>
          <w:rFonts w:eastAsia="DengXian"/>
          <w:lang w:eastAsia="zh-CN"/>
        </w:rPr>
      </w:pPr>
      <w:r>
        <w:rPr>
          <w:lang w:eastAsia="zh-CN"/>
        </w:rPr>
        <w:t xml:space="preserve">Since </w:t>
      </w:r>
      <w:r w:rsidRPr="005E16FA">
        <w:rPr>
          <w:lang w:eastAsia="zh-CN"/>
        </w:rPr>
        <w:t>Network assisted Sidelink Positioning</w:t>
      </w:r>
      <w:r>
        <w:rPr>
          <w:lang w:eastAsia="zh-CN"/>
        </w:rPr>
        <w:t xml:space="preserve"> requires Ranging/Sidelink positioning between the UE and a </w:t>
      </w:r>
      <w:r w:rsidR="001B03C9">
        <w:rPr>
          <w:lang w:eastAsia="zh-CN"/>
        </w:rPr>
        <w:t>Located UE</w:t>
      </w:r>
      <w:r>
        <w:rPr>
          <w:lang w:eastAsia="zh-CN"/>
        </w:rPr>
        <w:t xml:space="preserve">, a </w:t>
      </w:r>
      <w:r w:rsidR="001B03C9">
        <w:rPr>
          <w:lang w:eastAsia="zh-CN"/>
        </w:rPr>
        <w:t>Located UE</w:t>
      </w:r>
      <w:r>
        <w:rPr>
          <w:lang w:eastAsia="zh-CN"/>
        </w:rPr>
        <w:t xml:space="preserve"> needs to be determined.</w:t>
      </w:r>
      <w:r w:rsidRPr="005943B8">
        <w:rPr>
          <w:lang w:eastAsia="zh-CN"/>
        </w:rPr>
        <w:t xml:space="preserve"> </w:t>
      </w:r>
      <w:r w:rsidR="001B03C9">
        <w:rPr>
          <w:lang w:eastAsia="zh-CN"/>
        </w:rPr>
        <w:t>Located UE</w:t>
      </w:r>
      <w:r>
        <w:rPr>
          <w:lang w:eastAsia="zh-CN"/>
        </w:rPr>
        <w:t xml:space="preserve"> has to be in proximity of the UE out of coverage;</w:t>
      </w:r>
      <w:r w:rsidRPr="005943B8">
        <w:rPr>
          <w:lang w:eastAsia="zh-CN"/>
        </w:rPr>
        <w:t xml:space="preserve"> </w:t>
      </w:r>
      <w:r>
        <w:rPr>
          <w:lang w:eastAsia="zh-CN"/>
        </w:rPr>
        <w:t xml:space="preserve">however, UE should not be assumed to proactively discover a </w:t>
      </w:r>
      <w:r w:rsidR="001B03C9">
        <w:rPr>
          <w:lang w:eastAsia="zh-CN"/>
        </w:rPr>
        <w:t>Located UE</w:t>
      </w:r>
      <w:r>
        <w:rPr>
          <w:lang w:eastAsia="zh-CN"/>
        </w:rPr>
        <w:t>, because it doesn</w:t>
      </w:r>
      <w:r w:rsidR="001F671C">
        <w:rPr>
          <w:lang w:eastAsia="zh-CN"/>
        </w:rPr>
        <w:t>'</w:t>
      </w:r>
      <w:r>
        <w:rPr>
          <w:lang w:eastAsia="zh-CN"/>
        </w:rPr>
        <w:t>t know when a location service request comes.</w:t>
      </w:r>
    </w:p>
    <w:p w14:paraId="26F3F159" w14:textId="7E5AA1BA" w:rsidR="00BC676C" w:rsidRDefault="00BC676C" w:rsidP="00BC676C">
      <w:pPr>
        <w:pStyle w:val="Heading3"/>
      </w:pPr>
      <w:bookmarkStart w:id="2731" w:name="_Toc104257816"/>
      <w:bookmarkStart w:id="2732" w:name="_Toc104257990"/>
      <w:bookmarkStart w:id="2733" w:name="_Toc104299550"/>
      <w:bookmarkStart w:id="2734" w:name="_Toc112768551"/>
      <w:bookmarkStart w:id="2735" w:name="_Toc112768837"/>
      <w:bookmarkStart w:id="2736" w:name="_Toc112769077"/>
      <w:bookmarkStart w:id="2737" w:name="_Toc112772514"/>
      <w:bookmarkStart w:id="2738" w:name="_Toc112864189"/>
      <w:bookmarkStart w:id="2739" w:name="_Toc112865331"/>
      <w:bookmarkStart w:id="2740" w:name="_Toc117042771"/>
      <w:bookmarkStart w:id="2741" w:name="_Toc125976169"/>
      <w:bookmarkStart w:id="2742" w:name="_Toc128725045"/>
      <w:r>
        <w:t>6.21.2</w:t>
      </w:r>
      <w:r>
        <w:tab/>
        <w:t>Functional descriptions</w:t>
      </w:r>
      <w:bookmarkEnd w:id="2731"/>
      <w:bookmarkEnd w:id="2732"/>
      <w:bookmarkEnd w:id="2733"/>
      <w:bookmarkEnd w:id="2734"/>
      <w:bookmarkEnd w:id="2735"/>
      <w:bookmarkEnd w:id="2736"/>
      <w:bookmarkEnd w:id="2737"/>
      <w:bookmarkEnd w:id="2738"/>
      <w:bookmarkEnd w:id="2739"/>
      <w:bookmarkEnd w:id="2740"/>
      <w:bookmarkEnd w:id="2741"/>
      <w:bookmarkEnd w:id="2742"/>
    </w:p>
    <w:p w14:paraId="777EA7F7" w14:textId="77777777" w:rsidR="00BC676C" w:rsidRPr="001E4D60" w:rsidRDefault="00BC676C" w:rsidP="00BC676C">
      <w:pPr>
        <w:rPr>
          <w:rFonts w:eastAsia="DengXian"/>
          <w:lang w:eastAsia="zh-CN"/>
        </w:rPr>
      </w:pPr>
      <w:r w:rsidRPr="001E4D60">
        <w:rPr>
          <w:rFonts w:eastAsia="DengXian" w:hint="eastAsia"/>
          <w:lang w:eastAsia="zh-CN"/>
        </w:rPr>
        <w:t>A</w:t>
      </w:r>
      <w:r w:rsidRPr="001E4D60">
        <w:rPr>
          <w:rFonts w:eastAsia="DengXian"/>
          <w:lang w:eastAsia="zh-CN"/>
        </w:rPr>
        <w:t xml:space="preserve"> location service request for a UE may be sent to GMLC by an application server (via NEF) or a LCS client, and GMLC forwards the service request to an AMF. The serving AMF needs to be determined by the GMLC when UE is out of coverage.</w:t>
      </w:r>
    </w:p>
    <w:p w14:paraId="50FE9741" w14:textId="77777777" w:rsidR="00BC676C" w:rsidRPr="006A47FA" w:rsidRDefault="00BC676C" w:rsidP="00BC676C">
      <w:pPr>
        <w:rPr>
          <w:lang w:eastAsia="zh-CN"/>
        </w:rPr>
      </w:pPr>
      <w:r w:rsidRPr="006A47FA">
        <w:rPr>
          <w:lang w:eastAsia="zh-CN"/>
        </w:rPr>
        <w:t xml:space="preserve">UE out of coverage </w:t>
      </w:r>
      <w:r>
        <w:rPr>
          <w:lang w:eastAsia="zh-CN"/>
        </w:rPr>
        <w:t>can be determined by GMLC or AMF, who will then</w:t>
      </w:r>
      <w:r w:rsidRPr="006A47FA">
        <w:rPr>
          <w:lang w:eastAsia="zh-CN"/>
        </w:rPr>
        <w:t xml:space="preserve"> trigger</w:t>
      </w:r>
      <w:r>
        <w:rPr>
          <w:lang w:eastAsia="zh-CN"/>
        </w:rPr>
        <w:t>s</w:t>
      </w:r>
      <w:r w:rsidRPr="006A47FA">
        <w:rPr>
          <w:lang w:eastAsia="zh-CN"/>
        </w:rPr>
        <w:t xml:space="preserve"> Network assisted Sidelink Positioning to locate a UE based on serving AMF address retrieval result or paging result:</w:t>
      </w:r>
    </w:p>
    <w:p w14:paraId="2F0F6459" w14:textId="2CE8AB64" w:rsidR="00CC7FBD" w:rsidRDefault="00CC7FBD" w:rsidP="00CC7FBD">
      <w:pPr>
        <w:pStyle w:val="NO"/>
        <w:rPr>
          <w:rFonts w:eastAsia="DengXian"/>
          <w:lang w:eastAsia="zh-CN"/>
        </w:rPr>
      </w:pPr>
      <w:r>
        <w:rPr>
          <w:rFonts w:eastAsia="DengXian"/>
          <w:lang w:eastAsia="zh-CN"/>
        </w:rPr>
        <w:t>Case 1:</w:t>
      </w:r>
      <w:r>
        <w:rPr>
          <w:rFonts w:eastAsia="DengXian"/>
          <w:lang w:eastAsia="zh-CN"/>
        </w:rPr>
        <w:tab/>
        <w:t>When GMLC retrieves AMF address from the UDM with SUPI of this UE and no network address of the current serving AMF is returned</w:t>
      </w:r>
      <w:r w:rsidR="002A1A87">
        <w:rPr>
          <w:rFonts w:eastAsia="DengXian"/>
          <w:lang w:eastAsia="zh-CN"/>
        </w:rPr>
        <w:t>.</w:t>
      </w:r>
    </w:p>
    <w:p w14:paraId="435E151F" w14:textId="6E4472FA" w:rsidR="00CC7FBD" w:rsidRDefault="00CC7FBD" w:rsidP="00CC7FBD">
      <w:pPr>
        <w:pStyle w:val="NO"/>
        <w:rPr>
          <w:rFonts w:eastAsia="DengXian"/>
          <w:lang w:eastAsia="zh-CN"/>
        </w:rPr>
      </w:pPr>
      <w:r>
        <w:rPr>
          <w:rFonts w:eastAsia="DengXian"/>
          <w:lang w:eastAsia="zh-CN"/>
        </w:rPr>
        <w:t>Case 2:</w:t>
      </w:r>
      <w:r>
        <w:rPr>
          <w:rFonts w:eastAsia="DengXian"/>
          <w:lang w:eastAsia="zh-CN"/>
        </w:rPr>
        <w:tab/>
        <w:t>When UE</w:t>
      </w:r>
      <w:r w:rsidR="001F671C">
        <w:rPr>
          <w:rFonts w:eastAsia="DengXian"/>
          <w:lang w:eastAsia="zh-CN"/>
        </w:rPr>
        <w:t>'</w:t>
      </w:r>
      <w:r>
        <w:rPr>
          <w:rFonts w:eastAsia="DengXian"/>
          <w:lang w:eastAsia="zh-CN"/>
        </w:rPr>
        <w:t>s serving AMF identifies that UE is in CM-IDLE state and paging couldn</w:t>
      </w:r>
      <w:r w:rsidR="001F671C">
        <w:rPr>
          <w:rFonts w:eastAsia="DengXian"/>
          <w:lang w:eastAsia="zh-CN"/>
        </w:rPr>
        <w:t>'</w:t>
      </w:r>
      <w:r>
        <w:rPr>
          <w:rFonts w:eastAsia="DengXian"/>
          <w:lang w:eastAsia="zh-CN"/>
        </w:rPr>
        <w:t>t be successful</w:t>
      </w:r>
      <w:r w:rsidR="002A1A87">
        <w:rPr>
          <w:rFonts w:eastAsia="DengXian"/>
          <w:lang w:eastAsia="zh-CN"/>
        </w:rPr>
        <w:t>.</w:t>
      </w:r>
    </w:p>
    <w:p w14:paraId="22E1C816" w14:textId="4FA3771A" w:rsidR="00BC676C" w:rsidRDefault="00BC676C" w:rsidP="00BC676C">
      <w:pPr>
        <w:rPr>
          <w:rFonts w:eastAsia="DengXian"/>
          <w:lang w:eastAsia="zh-CN"/>
        </w:rPr>
      </w:pPr>
      <w:r>
        <w:rPr>
          <w:rFonts w:eastAsia="DengXian"/>
          <w:lang w:eastAsia="zh-CN"/>
        </w:rPr>
        <w:t xml:space="preserve">For </w:t>
      </w:r>
      <w:r w:rsidRPr="00921E44">
        <w:rPr>
          <w:rFonts w:eastAsia="DengXian"/>
          <w:lang w:eastAsia="zh-CN"/>
        </w:rPr>
        <w:t>Case 1</w:t>
      </w:r>
      <w:r>
        <w:rPr>
          <w:rFonts w:eastAsia="DengXian"/>
          <w:lang w:eastAsia="zh-CN"/>
        </w:rPr>
        <w:t>,</w:t>
      </w:r>
      <w:r w:rsidRPr="00921E44">
        <w:rPr>
          <w:rFonts w:eastAsia="DengXian"/>
          <w:lang w:eastAsia="zh-CN"/>
        </w:rPr>
        <w:t xml:space="preserve"> </w:t>
      </w:r>
      <w:r>
        <w:rPr>
          <w:rFonts w:eastAsia="DengXian"/>
          <w:lang w:eastAsia="zh-CN"/>
        </w:rPr>
        <w:t>if Application server knows about the target area the UE is present, it provides</w:t>
      </w:r>
      <w:r w:rsidRPr="00921E44">
        <w:rPr>
          <w:rFonts w:eastAsia="DengXian"/>
          <w:lang w:eastAsia="zh-CN"/>
        </w:rPr>
        <w:t xml:space="preserve"> in the LCS service request the target area to the GMLC, and the GMLC maps the target area into Cell ID/gNB ID/TAI and derives the serving AMF which can serve that area.</w:t>
      </w:r>
    </w:p>
    <w:p w14:paraId="4AC5C06B" w14:textId="2DB7EC0E" w:rsidR="00BC676C" w:rsidRPr="00263E15" w:rsidRDefault="00BC676C" w:rsidP="00BC676C">
      <w:pPr>
        <w:rPr>
          <w:rFonts w:eastAsia="DengXian"/>
          <w:lang w:eastAsia="zh-CN"/>
        </w:rPr>
      </w:pPr>
      <w:r>
        <w:rPr>
          <w:rFonts w:eastAsia="DengXian"/>
          <w:lang w:eastAsia="zh-CN"/>
        </w:rPr>
        <w:t>For Case 2, serving AMF is determined based on the successful retrieval of AMF address from the UDM.</w:t>
      </w:r>
    </w:p>
    <w:p w14:paraId="1F73AD34" w14:textId="4E54CC4F" w:rsidR="00BC676C" w:rsidRPr="001E4D60" w:rsidRDefault="00BC676C" w:rsidP="00BC676C">
      <w:pPr>
        <w:rPr>
          <w:rFonts w:eastAsia="DengXian"/>
          <w:lang w:eastAsia="zh-CN"/>
        </w:rPr>
      </w:pPr>
      <w:r w:rsidRPr="001E4D60">
        <w:rPr>
          <w:rFonts w:eastAsia="DengXian"/>
          <w:lang w:eastAsia="zh-CN"/>
        </w:rPr>
        <w:t xml:space="preserve">The serving AMF of the UE/target area is responsible for discovery/selection the </w:t>
      </w:r>
      <w:r w:rsidR="001B03C9">
        <w:rPr>
          <w:rFonts w:eastAsia="DengXian"/>
          <w:lang w:eastAsia="zh-CN"/>
        </w:rPr>
        <w:t>Located UE</w:t>
      </w:r>
      <w:r w:rsidRPr="001E4D60">
        <w:rPr>
          <w:rFonts w:eastAsia="DengXian"/>
          <w:lang w:eastAsia="zh-CN"/>
        </w:rPr>
        <w:t>, which can be achieved in 2 steps:</w:t>
      </w:r>
    </w:p>
    <w:p w14:paraId="33C85FAF" w14:textId="04CD8518" w:rsidR="00BC676C" w:rsidRPr="00483F6E" w:rsidRDefault="00BC676C" w:rsidP="00BC676C">
      <w:pPr>
        <w:pStyle w:val="B1"/>
        <w:rPr>
          <w:lang w:eastAsia="zh-CN"/>
        </w:rPr>
      </w:pPr>
      <w:r>
        <w:rPr>
          <w:lang w:eastAsia="zh-CN"/>
        </w:rPr>
        <w:t>1.</w:t>
      </w:r>
      <w:r w:rsidR="00CC7FBD">
        <w:rPr>
          <w:lang w:eastAsia="zh-CN"/>
        </w:rPr>
        <w:tab/>
      </w:r>
      <w:r w:rsidRPr="00483F6E">
        <w:rPr>
          <w:lang w:eastAsia="zh-CN"/>
        </w:rPr>
        <w:t xml:space="preserve">Provision of </w:t>
      </w:r>
      <w:r w:rsidR="001B03C9">
        <w:rPr>
          <w:lang w:eastAsia="zh-CN"/>
        </w:rPr>
        <w:t>Located UE</w:t>
      </w:r>
      <w:r w:rsidRPr="00483F6E">
        <w:rPr>
          <w:rFonts w:hint="eastAsia"/>
          <w:lang w:eastAsia="zh-CN"/>
        </w:rPr>
        <w:t xml:space="preserve"> </w:t>
      </w:r>
      <w:r w:rsidRPr="00483F6E">
        <w:rPr>
          <w:lang w:eastAsia="zh-CN"/>
        </w:rPr>
        <w:t>candidates</w:t>
      </w:r>
      <w:r>
        <w:rPr>
          <w:rFonts w:hint="eastAsia"/>
          <w:lang w:eastAsia="zh-CN"/>
        </w:rPr>
        <w:t>:</w:t>
      </w:r>
      <w:r>
        <w:rPr>
          <w:lang w:eastAsia="zh-CN"/>
        </w:rPr>
        <w:t xml:space="preserve"> </w:t>
      </w:r>
      <w:r w:rsidRPr="00483F6E">
        <w:rPr>
          <w:lang w:eastAsia="zh-CN"/>
        </w:rPr>
        <w:t xml:space="preserve">AMF may be preconfigured with list of </w:t>
      </w:r>
      <w:r w:rsidR="001B03C9">
        <w:rPr>
          <w:lang w:eastAsia="zh-CN"/>
        </w:rPr>
        <w:t>Located UE</w:t>
      </w:r>
      <w:r w:rsidRPr="00483F6E">
        <w:rPr>
          <w:lang w:eastAsia="zh-CN"/>
        </w:rPr>
        <w:t xml:space="preserve">, assuming those </w:t>
      </w:r>
      <w:r w:rsidR="001B03C9">
        <w:rPr>
          <w:lang w:eastAsia="zh-CN"/>
        </w:rPr>
        <w:t>Located UE</w:t>
      </w:r>
      <w:r w:rsidRPr="00483F6E">
        <w:rPr>
          <w:lang w:eastAsia="zh-CN"/>
        </w:rPr>
        <w:t xml:space="preserve"> are nomadic, or if UE provides its capability of being </w:t>
      </w:r>
      <w:r w:rsidR="001B03C9">
        <w:rPr>
          <w:lang w:eastAsia="zh-CN"/>
        </w:rPr>
        <w:t>Located UE</w:t>
      </w:r>
      <w:r w:rsidRPr="00483F6E">
        <w:rPr>
          <w:lang w:eastAsia="zh-CN"/>
        </w:rPr>
        <w:t xml:space="preserve"> during registration, AMF stores it into UE contexts. AMF selects </w:t>
      </w:r>
      <w:r w:rsidR="001B03C9">
        <w:rPr>
          <w:lang w:eastAsia="zh-CN"/>
        </w:rPr>
        <w:t>Located UE</w:t>
      </w:r>
      <w:r w:rsidRPr="00483F6E">
        <w:rPr>
          <w:rFonts w:hint="eastAsia"/>
          <w:lang w:eastAsia="zh-CN"/>
        </w:rPr>
        <w:t xml:space="preserve"> </w:t>
      </w:r>
      <w:r w:rsidRPr="00483F6E">
        <w:rPr>
          <w:lang w:eastAsia="zh-CN"/>
        </w:rPr>
        <w:t>candidates from the preconfigured list or based on UE capability.</w:t>
      </w:r>
    </w:p>
    <w:p w14:paraId="290B9478" w14:textId="283FC12C" w:rsidR="00BC676C" w:rsidRPr="001E4D60" w:rsidRDefault="00BC676C" w:rsidP="00BC676C">
      <w:pPr>
        <w:pStyle w:val="B1"/>
        <w:rPr>
          <w:rFonts w:eastAsia="DengXian"/>
          <w:lang w:val="en-US" w:eastAsia="zh-CN"/>
        </w:rPr>
      </w:pPr>
      <w:r w:rsidRPr="00483F6E">
        <w:rPr>
          <w:lang w:eastAsia="zh-CN"/>
        </w:rPr>
        <w:t>2.</w:t>
      </w:r>
      <w:r w:rsidR="00CC7FBD">
        <w:rPr>
          <w:lang w:eastAsia="zh-CN"/>
        </w:rPr>
        <w:tab/>
      </w:r>
      <w:r w:rsidRPr="00483F6E">
        <w:rPr>
          <w:lang w:eastAsia="zh-CN"/>
        </w:rPr>
        <w:t xml:space="preserve">Selecting serving </w:t>
      </w:r>
      <w:r w:rsidR="001B03C9">
        <w:rPr>
          <w:lang w:eastAsia="zh-CN"/>
        </w:rPr>
        <w:t>Located UE</w:t>
      </w:r>
      <w:r w:rsidRPr="00483F6E">
        <w:rPr>
          <w:lang w:eastAsia="zh-CN"/>
        </w:rPr>
        <w:t xml:space="preserve">(s) from the list of </w:t>
      </w:r>
      <w:r w:rsidR="001B03C9">
        <w:rPr>
          <w:lang w:eastAsia="zh-CN"/>
        </w:rPr>
        <w:t>Located UE</w:t>
      </w:r>
      <w:r w:rsidRPr="00483F6E">
        <w:rPr>
          <w:rFonts w:hint="eastAsia"/>
          <w:lang w:eastAsia="zh-CN"/>
        </w:rPr>
        <w:t xml:space="preserve"> </w:t>
      </w:r>
      <w:r w:rsidRPr="00483F6E">
        <w:rPr>
          <w:lang w:eastAsia="zh-CN"/>
        </w:rPr>
        <w:t xml:space="preserve">candidates: If target area is provided, AMF selects one or multiple </w:t>
      </w:r>
      <w:r w:rsidR="001B03C9">
        <w:rPr>
          <w:lang w:eastAsia="zh-CN"/>
        </w:rPr>
        <w:t>Located UE</w:t>
      </w:r>
      <w:r w:rsidRPr="00483F6E">
        <w:rPr>
          <w:lang w:eastAsia="zh-CN"/>
        </w:rPr>
        <w:t>(s) based on the target area identified by Cell ID/gNB ID/TAI.</w:t>
      </w:r>
      <w:r>
        <w:rPr>
          <w:lang w:eastAsia="zh-CN"/>
        </w:rPr>
        <w:t xml:space="preserve"> </w:t>
      </w:r>
      <w:r w:rsidRPr="005E16FA">
        <w:rPr>
          <w:rFonts w:eastAsia="SimSun"/>
          <w:kern w:val="2"/>
          <w:sz w:val="21"/>
          <w:szCs w:val="24"/>
          <w:lang w:val="en-US" w:eastAsia="zh-CN"/>
        </w:rPr>
        <w:t xml:space="preserve">If last known cell ID of the target UE is provided, AMF selects one or multiple </w:t>
      </w:r>
      <w:r w:rsidR="001B03C9">
        <w:rPr>
          <w:rFonts w:eastAsia="SimSun"/>
          <w:kern w:val="2"/>
          <w:sz w:val="21"/>
          <w:szCs w:val="24"/>
          <w:lang w:val="en-US" w:eastAsia="zh-CN"/>
        </w:rPr>
        <w:t>Located UE</w:t>
      </w:r>
      <w:r w:rsidRPr="005E16FA">
        <w:rPr>
          <w:rFonts w:eastAsia="SimSun"/>
          <w:kern w:val="2"/>
          <w:sz w:val="21"/>
          <w:szCs w:val="24"/>
          <w:lang w:val="en-US" w:eastAsia="zh-CN"/>
        </w:rPr>
        <w:t>(s) based on the cell ID.</w:t>
      </w:r>
    </w:p>
    <w:p w14:paraId="3C4B758B" w14:textId="7D09F7C8" w:rsidR="00BC676C" w:rsidRPr="001E4D60" w:rsidRDefault="00BC676C" w:rsidP="00BC676C">
      <w:pPr>
        <w:rPr>
          <w:rFonts w:eastAsia="DengXian"/>
          <w:lang w:eastAsia="zh-CN"/>
        </w:rPr>
      </w:pPr>
      <w:r w:rsidRPr="001E4D60">
        <w:rPr>
          <w:rFonts w:eastAsia="DengXian"/>
          <w:lang w:eastAsia="zh-CN"/>
        </w:rPr>
        <w:lastRenderedPageBreak/>
        <w:t xml:space="preserve">The AMF then selects an LMF supporting Network assisted Sidelink Positioning as the serving LMF of the selected </w:t>
      </w:r>
      <w:r w:rsidR="001B03C9">
        <w:rPr>
          <w:rFonts w:eastAsia="DengXian"/>
          <w:lang w:eastAsia="zh-CN"/>
        </w:rPr>
        <w:t>Located UE</w:t>
      </w:r>
      <w:r w:rsidRPr="001E4D60">
        <w:rPr>
          <w:rFonts w:eastAsia="DengXian"/>
          <w:lang w:eastAsia="zh-CN"/>
        </w:rPr>
        <w:t xml:space="preserve"> and sends the LCS service request to the LMF with providing UE ID and one or multiple </w:t>
      </w:r>
      <w:r w:rsidR="001B03C9">
        <w:rPr>
          <w:rFonts w:eastAsia="DengXian"/>
          <w:lang w:eastAsia="zh-CN"/>
        </w:rPr>
        <w:t>Located UE</w:t>
      </w:r>
      <w:r w:rsidRPr="001E4D60">
        <w:rPr>
          <w:rFonts w:eastAsia="DengXian"/>
          <w:lang w:eastAsia="zh-CN"/>
        </w:rPr>
        <w:t xml:space="preserve"> ID.</w:t>
      </w:r>
    </w:p>
    <w:p w14:paraId="35E926F2" w14:textId="0273A04E" w:rsidR="00BC676C" w:rsidRDefault="00BC676C" w:rsidP="00BC676C">
      <w:pPr>
        <w:rPr>
          <w:rFonts w:eastAsia="DengXian"/>
          <w:lang w:eastAsia="zh-CN"/>
        </w:rPr>
      </w:pPr>
      <w:r w:rsidRPr="001E4D60">
        <w:rPr>
          <w:rFonts w:eastAsia="DengXian"/>
          <w:lang w:eastAsia="zh-CN"/>
        </w:rPr>
        <w:t xml:space="preserve">When both UE ID and one or multiple </w:t>
      </w:r>
      <w:r w:rsidR="001B03C9">
        <w:rPr>
          <w:rFonts w:eastAsia="DengXian"/>
          <w:lang w:eastAsia="zh-CN"/>
        </w:rPr>
        <w:t>Located UE</w:t>
      </w:r>
      <w:r w:rsidRPr="001E4D60">
        <w:rPr>
          <w:rFonts w:eastAsia="DengXian"/>
          <w:lang w:eastAsia="zh-CN"/>
        </w:rPr>
        <w:t xml:space="preserve"> ID are received, the LMF performs Network assisted Sidelink Positioning, including:</w:t>
      </w:r>
    </w:p>
    <w:p w14:paraId="010DB541" w14:textId="3DD5FAE4" w:rsidR="00CC7FBD" w:rsidRDefault="00CC7FBD" w:rsidP="00CC7FBD">
      <w:pPr>
        <w:pStyle w:val="B1"/>
        <w:rPr>
          <w:rFonts w:eastAsia="DengXian"/>
          <w:lang w:eastAsia="zh-CN"/>
        </w:rPr>
      </w:pPr>
      <w:r>
        <w:rPr>
          <w:rFonts w:eastAsia="DengXian"/>
          <w:lang w:eastAsia="zh-CN"/>
        </w:rPr>
        <w:t>-</w:t>
      </w:r>
      <w:r>
        <w:rPr>
          <w:rFonts w:eastAsia="DengXian"/>
          <w:lang w:eastAsia="zh-CN"/>
        </w:rPr>
        <w:tab/>
        <w:t xml:space="preserve">Discovery of the UE by the one or multiple </w:t>
      </w:r>
      <w:r w:rsidR="001B03C9">
        <w:rPr>
          <w:rFonts w:eastAsia="DengXian"/>
          <w:lang w:eastAsia="zh-CN"/>
        </w:rPr>
        <w:t>Located UE</w:t>
      </w:r>
      <w:r>
        <w:rPr>
          <w:rFonts w:eastAsia="DengXian"/>
          <w:lang w:eastAsia="zh-CN"/>
        </w:rPr>
        <w:t xml:space="preserve"> over PC5. LMF can decide to stop discovery when one or multiple </w:t>
      </w:r>
      <w:r w:rsidR="001B03C9">
        <w:rPr>
          <w:rFonts w:eastAsia="DengXian"/>
          <w:lang w:eastAsia="zh-CN"/>
        </w:rPr>
        <w:t>Located UE</w:t>
      </w:r>
      <w:r>
        <w:rPr>
          <w:rFonts w:eastAsia="DengXian"/>
          <w:lang w:eastAsia="zh-CN"/>
        </w:rPr>
        <w:t xml:space="preserve"> has reported successfully discovery of the UE.</w:t>
      </w:r>
    </w:p>
    <w:p w14:paraId="44A38B0E" w14:textId="77777777" w:rsidR="00CC7FBD" w:rsidRDefault="00CC7FBD" w:rsidP="00CC7FBD">
      <w:pPr>
        <w:pStyle w:val="B1"/>
        <w:rPr>
          <w:rFonts w:eastAsia="DengXian"/>
          <w:lang w:eastAsia="zh-CN"/>
        </w:rPr>
      </w:pPr>
      <w:r>
        <w:rPr>
          <w:rFonts w:eastAsia="DengXian"/>
          <w:lang w:eastAsia="zh-CN"/>
        </w:rPr>
        <w:t>-</w:t>
      </w:r>
      <w:r>
        <w:rPr>
          <w:rFonts w:eastAsia="DengXian"/>
          <w:lang w:eastAsia="zh-CN"/>
        </w:rPr>
        <w:tab/>
        <w:t>Measurement and deriving UE location from:</w:t>
      </w:r>
    </w:p>
    <w:p w14:paraId="5CEBCB85" w14:textId="5506C4C2" w:rsidR="00CC7FBD" w:rsidRDefault="00CC7FBD" w:rsidP="00CC7FBD">
      <w:pPr>
        <w:pStyle w:val="B2"/>
        <w:rPr>
          <w:rFonts w:eastAsia="DengXian"/>
          <w:lang w:eastAsia="zh-CN"/>
        </w:rPr>
      </w:pPr>
      <w:r>
        <w:rPr>
          <w:rFonts w:eastAsia="DengXian"/>
          <w:lang w:eastAsia="zh-CN"/>
        </w:rPr>
        <w:t>-</w:t>
      </w:r>
      <w:r>
        <w:rPr>
          <w:rFonts w:eastAsia="DengXian"/>
          <w:lang w:eastAsia="zh-CN"/>
        </w:rPr>
        <w:tab/>
        <w:t xml:space="preserve">Ranging/Sidelink positioning result/measurement data between UE and one or multiple </w:t>
      </w:r>
      <w:r w:rsidR="001B03C9">
        <w:rPr>
          <w:rFonts w:eastAsia="DengXian"/>
          <w:lang w:eastAsia="zh-CN"/>
        </w:rPr>
        <w:t>Located UE</w:t>
      </w:r>
      <w:r>
        <w:rPr>
          <w:rFonts w:eastAsia="DengXian"/>
          <w:lang w:eastAsia="zh-CN"/>
        </w:rPr>
        <w:t>.</w:t>
      </w:r>
    </w:p>
    <w:p w14:paraId="53C0CEC9" w14:textId="7FB72EB3" w:rsidR="00CC7FBD" w:rsidRDefault="00CC7FBD" w:rsidP="00CC7FBD">
      <w:pPr>
        <w:pStyle w:val="B2"/>
        <w:rPr>
          <w:rFonts w:eastAsia="DengXian"/>
          <w:lang w:eastAsia="zh-CN"/>
        </w:rPr>
      </w:pPr>
      <w:r>
        <w:rPr>
          <w:rFonts w:eastAsia="DengXian"/>
          <w:lang w:eastAsia="zh-CN"/>
        </w:rPr>
        <w:t>-</w:t>
      </w:r>
      <w:r>
        <w:rPr>
          <w:rFonts w:eastAsia="DengXian"/>
          <w:lang w:eastAsia="zh-CN"/>
        </w:rPr>
        <w:tab/>
        <w:t xml:space="preserve">Uu positioning result/measurement data of one or multiple </w:t>
      </w:r>
      <w:r w:rsidR="001B03C9">
        <w:rPr>
          <w:rFonts w:eastAsia="DengXian"/>
          <w:lang w:eastAsia="zh-CN"/>
        </w:rPr>
        <w:t>Located UE</w:t>
      </w:r>
      <w:r>
        <w:rPr>
          <w:rFonts w:eastAsia="DengXian"/>
          <w:lang w:eastAsia="zh-CN"/>
        </w:rPr>
        <w:t>.</w:t>
      </w:r>
    </w:p>
    <w:p w14:paraId="5AB6AA19" w14:textId="362F682B" w:rsidR="00BC676C" w:rsidRDefault="00BC676C" w:rsidP="00BC676C">
      <w:pPr>
        <w:pStyle w:val="Heading3"/>
      </w:pPr>
      <w:bookmarkStart w:id="2743" w:name="_Toc104257817"/>
      <w:bookmarkStart w:id="2744" w:name="_Toc104257991"/>
      <w:bookmarkStart w:id="2745" w:name="_Toc104299551"/>
      <w:bookmarkStart w:id="2746" w:name="_Toc112768552"/>
      <w:bookmarkStart w:id="2747" w:name="_Toc112768838"/>
      <w:bookmarkStart w:id="2748" w:name="_Toc112769078"/>
      <w:bookmarkStart w:id="2749" w:name="_Toc112772515"/>
      <w:bookmarkStart w:id="2750" w:name="_Toc112864190"/>
      <w:bookmarkStart w:id="2751" w:name="_Toc112865332"/>
      <w:bookmarkStart w:id="2752" w:name="_Toc117042772"/>
      <w:bookmarkStart w:id="2753" w:name="_Toc125976170"/>
      <w:bookmarkStart w:id="2754" w:name="_Toc128725046"/>
      <w:r>
        <w:t>6.21.3</w:t>
      </w:r>
      <w:r>
        <w:tab/>
        <w:t>Procedures</w:t>
      </w:r>
      <w:bookmarkEnd w:id="2743"/>
      <w:bookmarkEnd w:id="2744"/>
      <w:bookmarkEnd w:id="2745"/>
      <w:bookmarkEnd w:id="2746"/>
      <w:bookmarkEnd w:id="2747"/>
      <w:bookmarkEnd w:id="2748"/>
      <w:bookmarkEnd w:id="2749"/>
      <w:bookmarkEnd w:id="2750"/>
      <w:bookmarkEnd w:id="2751"/>
      <w:bookmarkEnd w:id="2752"/>
      <w:bookmarkEnd w:id="2753"/>
      <w:bookmarkEnd w:id="2754"/>
    </w:p>
    <w:p w14:paraId="55D0F212" w14:textId="31877C45" w:rsidR="00BC676C" w:rsidRPr="00B03B00" w:rsidRDefault="00FE3FF3" w:rsidP="009304F4">
      <w:pPr>
        <w:pStyle w:val="TH"/>
      </w:pPr>
      <w:r w:rsidRPr="00E07ACC">
        <w:rPr>
          <w:rFonts w:eastAsia="SimSun"/>
          <w:lang w:val="en-US" w:eastAsia="zh-CN"/>
        </w:rPr>
        <w:object w:dxaOrig="12750" w:dyaOrig="9330" w14:anchorId="134FB0B9">
          <v:shape id="_x0000_i1079" type="#_x0000_t75" style="width:455.75pt;height:333.5pt" o:ole="">
            <v:imagedata r:id="rId117" o:title=""/>
          </v:shape>
          <o:OLEObject Type="Embed" ProgID="Visio.Drawing.15" ShapeID="_x0000_i1079" DrawAspect="Content" ObjectID="_1739339823" r:id="rId118"/>
        </w:object>
      </w:r>
    </w:p>
    <w:p w14:paraId="4BE39027" w14:textId="07A13068" w:rsidR="00BC676C" w:rsidRDefault="00BC676C" w:rsidP="00CC7FBD">
      <w:pPr>
        <w:pStyle w:val="TF"/>
        <w:rPr>
          <w:lang w:eastAsia="zh-CN"/>
        </w:rPr>
      </w:pPr>
      <w:r w:rsidRPr="00C34D04">
        <w:rPr>
          <w:rFonts w:eastAsia="DengXian" w:hint="eastAsia"/>
          <w:lang w:eastAsia="zh-CN"/>
        </w:rPr>
        <w:t>6</w:t>
      </w:r>
      <w:r w:rsidR="00E51017">
        <w:rPr>
          <w:rFonts w:eastAsia="DengXian"/>
          <w:lang w:eastAsia="zh-CN"/>
        </w:rPr>
        <w:t>.21</w:t>
      </w:r>
      <w:r>
        <w:rPr>
          <w:rFonts w:eastAsia="DengXian"/>
          <w:lang w:eastAsia="zh-CN"/>
        </w:rPr>
        <w:t>.3.2</w:t>
      </w:r>
      <w:r w:rsidRPr="00C34D04">
        <w:rPr>
          <w:rFonts w:eastAsia="DengXian"/>
          <w:lang w:eastAsia="zh-CN"/>
        </w:rPr>
        <w:t>-</w:t>
      </w:r>
      <w:r>
        <w:rPr>
          <w:rFonts w:eastAsia="DengXian"/>
          <w:lang w:eastAsia="zh-CN"/>
        </w:rPr>
        <w:t>1</w:t>
      </w:r>
      <w:r w:rsidR="00CC7FBD">
        <w:rPr>
          <w:rFonts w:eastAsia="DengXian"/>
          <w:lang w:eastAsia="zh-CN"/>
        </w:rPr>
        <w:t>:</w:t>
      </w:r>
      <w:r w:rsidRPr="00C34837">
        <w:rPr>
          <w:lang w:eastAsia="zh-CN"/>
        </w:rPr>
        <w:t xml:space="preserve"> </w:t>
      </w:r>
      <w:r>
        <w:rPr>
          <w:lang w:eastAsia="zh-CN"/>
        </w:rPr>
        <w:t>Procedure of n</w:t>
      </w:r>
      <w:r w:rsidRPr="005E16FA">
        <w:t>etwork assisted sidelink positioning for partial coverage</w:t>
      </w:r>
    </w:p>
    <w:p w14:paraId="7C68BEE9" w14:textId="35B724A1" w:rsidR="00CC7FBD" w:rsidRPr="00CC7FBD" w:rsidRDefault="00CC7FBD" w:rsidP="00CC7FBD">
      <w:pPr>
        <w:pStyle w:val="B1"/>
      </w:pPr>
      <w:r w:rsidRPr="00CC7FBD">
        <w:t>0.</w:t>
      </w:r>
      <w:r w:rsidRPr="00CC7FBD">
        <w:tab/>
      </w:r>
      <w:r w:rsidR="001B03C9">
        <w:t>Located UE</w:t>
      </w:r>
      <w:r w:rsidRPr="00CC7FBD">
        <w:t xml:space="preserve"> provides its Network assisted Sidelink positioning capability in the registration request to the AMF, and AMF stores it in the UE context.</w:t>
      </w:r>
    </w:p>
    <w:p w14:paraId="1F648754" w14:textId="77777777" w:rsidR="00CC7FBD" w:rsidRPr="00CC7FBD" w:rsidRDefault="00CC7FBD" w:rsidP="00CC7FBD">
      <w:pPr>
        <w:pStyle w:val="B1"/>
      </w:pPr>
      <w:r w:rsidRPr="00CC7FBD">
        <w:t>1.</w:t>
      </w:r>
      <w:r w:rsidRPr="00CC7FBD">
        <w:tab/>
        <w:t>GMLC receives a LCS service request from the AF/LCS client, the request may include a target area the UE presents. GMLC checks service authorization and privacy with UDM.</w:t>
      </w:r>
    </w:p>
    <w:p w14:paraId="508D909E" w14:textId="4E050BDB" w:rsidR="00CC7FBD" w:rsidRPr="00CC7FBD" w:rsidRDefault="00CC7FBD" w:rsidP="00CC7FBD">
      <w:pPr>
        <w:pStyle w:val="B1"/>
      </w:pPr>
      <w:r w:rsidRPr="00CC7FBD">
        <w:t>2.</w:t>
      </w:r>
      <w:r w:rsidRPr="00CC7FBD">
        <w:tab/>
        <w:t xml:space="preserve">GMLC retrieves serving AMF of target UE from UDM. If no AMF address is returned and a target area is provided in the LCS service request, GMLC determines to use Network assisted sidelink positioning to locate the target UE. GMLC maps the target area into Cell ID/gNB ID/TAI, based on which derives the serving AMF which can serve that area as the serving AMF of the </w:t>
      </w:r>
      <w:r w:rsidR="001B03C9">
        <w:t>Located UE</w:t>
      </w:r>
      <w:r w:rsidRPr="00CC7FBD">
        <w:t>. If an AMF address is returned, GMLC selects the AMF as the serving AMF of the target UE.</w:t>
      </w:r>
    </w:p>
    <w:p w14:paraId="15A1936C" w14:textId="77777777" w:rsidR="00CC7FBD" w:rsidRPr="00CC7FBD" w:rsidRDefault="00CC7FBD" w:rsidP="00CC7FBD">
      <w:pPr>
        <w:pStyle w:val="B1"/>
      </w:pPr>
      <w:r w:rsidRPr="00CC7FBD">
        <w:t>3.</w:t>
      </w:r>
      <w:r w:rsidRPr="00CC7FBD">
        <w:tab/>
        <w:t>GMLC sends the LCS service request to the selected AMF, which includes the Cell ID/gNB ID/TAI of the target area if it is available.</w:t>
      </w:r>
    </w:p>
    <w:p w14:paraId="1DEDBF1F" w14:textId="14B0FF23" w:rsidR="00CC7FBD" w:rsidRDefault="00CC7FBD" w:rsidP="00CC7FBD">
      <w:pPr>
        <w:pStyle w:val="NO"/>
        <w:rPr>
          <w:lang w:val="en-US" w:eastAsia="zh-CN" w:bidi="ar"/>
        </w:rPr>
      </w:pPr>
      <w:r>
        <w:rPr>
          <w:lang w:val="en-US" w:eastAsia="zh-CN" w:bidi="ar"/>
        </w:rPr>
        <w:lastRenderedPageBreak/>
        <w:t>NOTE:</w:t>
      </w:r>
      <w:r>
        <w:rPr>
          <w:lang w:val="en-US" w:eastAsia="zh-CN" w:bidi="ar"/>
        </w:rPr>
        <w:tab/>
        <w:t>When the AMF is derived based on Cell ID/gNB ID/TAI identifying the target area and multiple AMFs are derived, the LCS service request may be sent to some or all AMFs.</w:t>
      </w:r>
    </w:p>
    <w:p w14:paraId="0A7925F4" w14:textId="4B4B9A39" w:rsidR="00CC7FBD" w:rsidRPr="00CC7FBD" w:rsidRDefault="00CC7FBD" w:rsidP="00CC7FBD">
      <w:pPr>
        <w:pStyle w:val="B1"/>
      </w:pPr>
      <w:r w:rsidRPr="00CC7FBD">
        <w:t>4.</w:t>
      </w:r>
      <w:r w:rsidRPr="00CC7FBD">
        <w:tab/>
        <w:t xml:space="preserve">If the UE is in CM IDLE state, the AMF initiates a network triggered Service Request procedure as defined in clause 4.2.3.3 of </w:t>
      </w:r>
      <w:r w:rsidR="006D34D6" w:rsidRPr="00CC7FBD">
        <w:t>TS</w:t>
      </w:r>
      <w:r w:rsidR="006D34D6">
        <w:t> </w:t>
      </w:r>
      <w:r w:rsidR="006D34D6" w:rsidRPr="00CC7FBD">
        <w:t>23.502</w:t>
      </w:r>
      <w:r w:rsidR="006D34D6">
        <w:t> [</w:t>
      </w:r>
      <w:r w:rsidR="002A1C6A">
        <w:t>9]</w:t>
      </w:r>
      <w:r w:rsidRPr="00CC7FBD">
        <w:t xml:space="preserve"> to establish a signalling connection with the UE. When the AMF is derived based on Cell ID/gNB ID/TAI identifying the target area, no UE state is available, this step</w:t>
      </w:r>
      <w:r>
        <w:t xml:space="preserve"> </w:t>
      </w:r>
      <w:r w:rsidRPr="00CC7FBD">
        <w:t>is skipped.</w:t>
      </w:r>
    </w:p>
    <w:p w14:paraId="6F5885BB" w14:textId="233E517A" w:rsidR="00CC7FBD" w:rsidRPr="00CC7FBD" w:rsidRDefault="00CC7FBD" w:rsidP="00CC7FBD">
      <w:pPr>
        <w:pStyle w:val="B1"/>
      </w:pPr>
      <w:r w:rsidRPr="00CC7FBD">
        <w:t>5.</w:t>
      </w:r>
      <w:r w:rsidRPr="00CC7FBD">
        <w:tab/>
        <w:t>If the UE couldn</w:t>
      </w:r>
      <w:r w:rsidR="001F671C">
        <w:t>'</w:t>
      </w:r>
      <w:r w:rsidRPr="00CC7FBD">
        <w:t xml:space="preserve">t be successfully paged at step 4, AMF determines to invoke network assisted sidelink positioning to locate the UE. AMF selects one or multiple </w:t>
      </w:r>
      <w:r w:rsidR="001B03C9">
        <w:t>Located UE</w:t>
      </w:r>
      <w:r w:rsidRPr="00CC7FBD">
        <w:t xml:space="preserve"> based on UE capability, cell ID/gNB ID/TAI of the target area, the last known cell ID of the target UE and the pre-configuration information.</w:t>
      </w:r>
    </w:p>
    <w:p w14:paraId="1DC958DE" w14:textId="77777777" w:rsidR="00CC7FBD" w:rsidRPr="00CC7FBD" w:rsidRDefault="00CC7FBD" w:rsidP="00CC7FBD">
      <w:pPr>
        <w:pStyle w:val="B1"/>
      </w:pPr>
      <w:r w:rsidRPr="00CC7FBD">
        <w:t>6.</w:t>
      </w:r>
      <w:r w:rsidRPr="00CC7FBD">
        <w:tab/>
        <w:t>AMF selects a LMF capable of network assisted sidelink positioning.</w:t>
      </w:r>
    </w:p>
    <w:p w14:paraId="7FEA7E8D" w14:textId="70F92A6F" w:rsidR="00CC7FBD" w:rsidRPr="00CC7FBD" w:rsidRDefault="00CC7FBD" w:rsidP="00CC7FBD">
      <w:pPr>
        <w:pStyle w:val="B1"/>
      </w:pPr>
      <w:r w:rsidRPr="00CC7FBD">
        <w:t>7.</w:t>
      </w:r>
      <w:r w:rsidRPr="00CC7FBD">
        <w:tab/>
        <w:t xml:space="preserve">AMF sends the LCS service request to the LMF which includes target UE ID and one or multiple </w:t>
      </w:r>
      <w:r w:rsidR="001B03C9">
        <w:t>Located UE</w:t>
      </w:r>
      <w:r w:rsidRPr="00CC7FBD">
        <w:t xml:space="preserve"> ID(s)</w:t>
      </w:r>
    </w:p>
    <w:p w14:paraId="317B11F3" w14:textId="476C5978" w:rsidR="00CC7FBD" w:rsidRPr="00113622" w:rsidRDefault="001F671C" w:rsidP="00CC7FBD">
      <w:pPr>
        <w:pStyle w:val="EditorsNote"/>
        <w:rPr>
          <w:rFonts w:eastAsia="DengXian"/>
          <w:lang w:eastAsia="zh-CN" w:bidi="ar"/>
        </w:rPr>
      </w:pPr>
      <w:r w:rsidRPr="00D76172">
        <w:rPr>
          <w:lang w:val="en-US" w:eastAsia="zh-CN"/>
        </w:rPr>
        <w:t>Editor</w:t>
      </w:r>
      <w:r>
        <w:rPr>
          <w:lang w:val="en-US" w:eastAsia="zh-CN"/>
        </w:rPr>
        <w:t>'</w:t>
      </w:r>
      <w:r w:rsidRPr="00D76172">
        <w:rPr>
          <w:lang w:val="en-US" w:eastAsia="zh-CN"/>
        </w:rPr>
        <w:t>s note:</w:t>
      </w:r>
      <w:r w:rsidR="00CC7FBD">
        <w:rPr>
          <w:lang w:eastAsia="zh-CN" w:bidi="ar"/>
        </w:rPr>
        <w:tab/>
        <w:t xml:space="preserve">The security issue, e.g. whether the selected list of </w:t>
      </w:r>
      <w:r w:rsidR="001B03C9">
        <w:rPr>
          <w:lang w:eastAsia="zh-CN" w:bidi="ar"/>
        </w:rPr>
        <w:t>Located UE</w:t>
      </w:r>
      <w:r w:rsidR="00CC7FBD">
        <w:rPr>
          <w:lang w:eastAsia="zh-CN" w:bidi="ar"/>
        </w:rPr>
        <w:t xml:space="preserve"> is allowed to have the Ranging/SL positioning information of the target UE, is FFS, which will be evaluated in SA WG3.</w:t>
      </w:r>
    </w:p>
    <w:p w14:paraId="53B2AF91" w14:textId="5833533E" w:rsidR="00CC7FBD" w:rsidRDefault="00CC7FBD" w:rsidP="00CC7FBD">
      <w:pPr>
        <w:pStyle w:val="B1"/>
        <w:rPr>
          <w:lang w:val="en-US" w:eastAsia="zh-CN" w:bidi="ar"/>
        </w:rPr>
      </w:pPr>
      <w:r>
        <w:rPr>
          <w:lang w:val="en-US" w:eastAsia="zh-CN" w:bidi="ar"/>
        </w:rPr>
        <w:t>8.</w:t>
      </w:r>
      <w:r>
        <w:rPr>
          <w:lang w:val="en-US" w:eastAsia="zh-CN" w:bidi="ar"/>
        </w:rPr>
        <w:tab/>
        <w:t xml:space="preserve">When both UE ID and one or multiple </w:t>
      </w:r>
      <w:r w:rsidR="001B03C9">
        <w:rPr>
          <w:lang w:val="en-US" w:eastAsia="zh-CN" w:bidi="ar"/>
        </w:rPr>
        <w:t>Located UE</w:t>
      </w:r>
      <w:r>
        <w:rPr>
          <w:lang w:val="en-US" w:eastAsia="zh-CN" w:bidi="ar"/>
        </w:rPr>
        <w:t xml:space="preserve"> ID(s) are received in the LCS service request, LMF sends the Ranging/Sidelink positioning request to one or multiple </w:t>
      </w:r>
      <w:r w:rsidR="001B03C9">
        <w:rPr>
          <w:lang w:val="en-US" w:eastAsia="zh-CN" w:bidi="ar"/>
        </w:rPr>
        <w:t>Located UE</w:t>
      </w:r>
      <w:r>
        <w:rPr>
          <w:lang w:val="en-US" w:eastAsia="zh-CN" w:bidi="ar"/>
        </w:rPr>
        <w:t>(s) to trigger the Ranging/Sidelink positioning procedure.</w:t>
      </w:r>
    </w:p>
    <w:p w14:paraId="1FE56818" w14:textId="440D4C09" w:rsidR="00CC7FBD" w:rsidRDefault="00CC7FBD" w:rsidP="00CC7FBD">
      <w:pPr>
        <w:pStyle w:val="B1"/>
        <w:rPr>
          <w:lang w:val="en-US" w:eastAsia="zh-CN" w:bidi="ar"/>
        </w:rPr>
      </w:pPr>
      <w:r>
        <w:rPr>
          <w:lang w:val="en-US" w:eastAsia="zh-CN" w:bidi="ar"/>
        </w:rPr>
        <w:t>9.</w:t>
      </w:r>
      <w:r>
        <w:rPr>
          <w:lang w:val="en-US" w:eastAsia="zh-CN" w:bidi="ar"/>
        </w:rPr>
        <w:tab/>
      </w:r>
      <w:r w:rsidR="001B03C9">
        <w:rPr>
          <w:lang w:val="en-US" w:eastAsia="zh-CN" w:bidi="ar"/>
        </w:rPr>
        <w:t>Located UE</w:t>
      </w:r>
      <w:r>
        <w:rPr>
          <w:lang w:val="en-US" w:eastAsia="zh-CN" w:bidi="ar"/>
        </w:rPr>
        <w:t xml:space="preserve"> triggers the Ranging/Sidelink positioning procedure, which includes the discovery and service operation procedure over PC5.</w:t>
      </w:r>
    </w:p>
    <w:p w14:paraId="49FCDFFE" w14:textId="24A62E3E" w:rsidR="00CC7FBD" w:rsidRDefault="00CC7FBD" w:rsidP="00CC7FBD">
      <w:pPr>
        <w:pStyle w:val="B1"/>
        <w:rPr>
          <w:lang w:val="en-US" w:eastAsia="zh-CN" w:bidi="ar"/>
        </w:rPr>
      </w:pPr>
      <w:r>
        <w:rPr>
          <w:lang w:val="en-US" w:eastAsia="zh-CN" w:bidi="ar"/>
        </w:rPr>
        <w:t>10.</w:t>
      </w:r>
      <w:r>
        <w:rPr>
          <w:lang w:val="en-US" w:eastAsia="zh-CN" w:bidi="ar"/>
        </w:rPr>
        <w:tab/>
      </w:r>
      <w:r w:rsidR="001B03C9">
        <w:rPr>
          <w:lang w:val="en-US" w:eastAsia="zh-CN" w:bidi="ar"/>
        </w:rPr>
        <w:t>Located UE</w:t>
      </w:r>
      <w:r>
        <w:rPr>
          <w:lang w:val="en-US" w:eastAsia="zh-CN" w:bidi="ar"/>
        </w:rPr>
        <w:t xml:space="preserve"> reports the Ranging/Sidelink positioning measurement or result to the LMF. LMF may receive measurement or result reporting from multiple </w:t>
      </w:r>
      <w:r w:rsidR="001B03C9">
        <w:rPr>
          <w:lang w:val="en-US" w:eastAsia="zh-CN" w:bidi="ar"/>
        </w:rPr>
        <w:t>Located UE</w:t>
      </w:r>
      <w:r>
        <w:rPr>
          <w:lang w:val="en-US" w:eastAsia="zh-CN" w:bidi="ar"/>
        </w:rPr>
        <w:t xml:space="preserve">s, LMF can determine whether to stop the further reporting from other </w:t>
      </w:r>
      <w:r w:rsidR="001B03C9">
        <w:rPr>
          <w:lang w:val="en-US" w:eastAsia="zh-CN" w:bidi="ar"/>
        </w:rPr>
        <w:t>Located UE</w:t>
      </w:r>
      <w:r>
        <w:rPr>
          <w:lang w:val="en-US" w:eastAsia="zh-CN" w:bidi="ar"/>
        </w:rPr>
        <w:t>s based on QoS requirement or pre-configuration.</w:t>
      </w:r>
    </w:p>
    <w:p w14:paraId="496B624F" w14:textId="371FF1DE" w:rsidR="00CC7FBD" w:rsidRDefault="00CC7FBD" w:rsidP="00CC7FBD">
      <w:pPr>
        <w:pStyle w:val="B1"/>
        <w:rPr>
          <w:lang w:val="en-US" w:eastAsia="zh-CN" w:bidi="ar"/>
        </w:rPr>
      </w:pPr>
      <w:r>
        <w:rPr>
          <w:lang w:val="en-US" w:eastAsia="zh-CN" w:bidi="ar"/>
        </w:rPr>
        <w:t>11.</w:t>
      </w:r>
      <w:r>
        <w:rPr>
          <w:lang w:val="en-US" w:eastAsia="zh-CN" w:bidi="ar"/>
        </w:rPr>
        <w:tab/>
        <w:t xml:space="preserve">LMF triggers one or multiple procedures for the positioning of one or multiple </w:t>
      </w:r>
      <w:r w:rsidR="001B03C9">
        <w:rPr>
          <w:lang w:val="en-US" w:eastAsia="zh-CN" w:bidi="ar"/>
        </w:rPr>
        <w:t>Located UE</w:t>
      </w:r>
      <w:r>
        <w:rPr>
          <w:lang w:val="en-US" w:eastAsia="zh-CN" w:bidi="ar"/>
        </w:rPr>
        <w:t xml:space="preserve">. The LCS location estimation for the UE is generated based on the Ranging/Sidelink positioning result/measurement data between UE and one or multiple </w:t>
      </w:r>
      <w:r w:rsidR="001B03C9">
        <w:rPr>
          <w:lang w:val="en-US" w:eastAsia="zh-CN" w:bidi="ar"/>
        </w:rPr>
        <w:t>Located UE</w:t>
      </w:r>
      <w:r>
        <w:rPr>
          <w:lang w:val="en-US" w:eastAsia="zh-CN" w:bidi="ar"/>
        </w:rPr>
        <w:t xml:space="preserve"> and Uu positioning result/measurement data of one or multiple </w:t>
      </w:r>
      <w:r w:rsidR="001B03C9">
        <w:rPr>
          <w:lang w:val="en-US" w:eastAsia="zh-CN" w:bidi="ar"/>
        </w:rPr>
        <w:t>Located UE</w:t>
      </w:r>
      <w:r>
        <w:rPr>
          <w:lang w:val="en-US" w:eastAsia="zh-CN" w:bidi="ar"/>
        </w:rPr>
        <w:t>.</w:t>
      </w:r>
    </w:p>
    <w:p w14:paraId="28DD768E" w14:textId="58289DF2" w:rsidR="00CC7FBD" w:rsidRDefault="00CC7FBD" w:rsidP="00CC7FBD">
      <w:pPr>
        <w:pStyle w:val="B1"/>
        <w:rPr>
          <w:lang w:val="en-US" w:eastAsia="zh-CN" w:bidi="ar"/>
        </w:rPr>
      </w:pPr>
      <w:r>
        <w:rPr>
          <w:lang w:val="en-US" w:eastAsia="zh-CN" w:bidi="ar"/>
        </w:rPr>
        <w:t>12.</w:t>
      </w:r>
      <w:r>
        <w:rPr>
          <w:lang w:val="en-US" w:eastAsia="zh-CN" w:bidi="ar"/>
        </w:rPr>
        <w:tab/>
        <w:t>LMF provides the LCS location estimation of the UE to the GMLC.</w:t>
      </w:r>
    </w:p>
    <w:p w14:paraId="255AC1F0" w14:textId="61C646E5" w:rsidR="00CC7FBD" w:rsidRDefault="00CC7FBD" w:rsidP="00CC7FBD">
      <w:pPr>
        <w:pStyle w:val="B1"/>
        <w:rPr>
          <w:lang w:val="en-US" w:eastAsia="zh-CN" w:bidi="ar"/>
        </w:rPr>
      </w:pPr>
      <w:r>
        <w:rPr>
          <w:lang w:val="en-US" w:eastAsia="zh-CN" w:bidi="ar"/>
        </w:rPr>
        <w:t>13.</w:t>
      </w:r>
      <w:r>
        <w:rPr>
          <w:lang w:val="en-US" w:eastAsia="zh-CN" w:bidi="ar"/>
        </w:rPr>
        <w:tab/>
        <w:t>GMLC provides the LCS location estimation of the UE to the AF or LCS client.</w:t>
      </w:r>
    </w:p>
    <w:p w14:paraId="2C5AF69A" w14:textId="3037D808" w:rsidR="00BC676C" w:rsidRPr="00DD01A3" w:rsidRDefault="00BC676C" w:rsidP="00BC676C">
      <w:pPr>
        <w:pStyle w:val="Heading3"/>
      </w:pPr>
      <w:bookmarkStart w:id="2755" w:name="_Toc104257818"/>
      <w:bookmarkStart w:id="2756" w:name="_Toc104257992"/>
      <w:bookmarkStart w:id="2757" w:name="_Toc104299552"/>
      <w:bookmarkStart w:id="2758" w:name="_Toc112768553"/>
      <w:bookmarkStart w:id="2759" w:name="_Toc112768839"/>
      <w:bookmarkStart w:id="2760" w:name="_Toc112769079"/>
      <w:bookmarkStart w:id="2761" w:name="_Toc112772516"/>
      <w:bookmarkStart w:id="2762" w:name="_Toc112864191"/>
      <w:bookmarkStart w:id="2763" w:name="_Toc112865333"/>
      <w:bookmarkStart w:id="2764" w:name="_Toc117042773"/>
      <w:bookmarkStart w:id="2765" w:name="_Toc125976171"/>
      <w:bookmarkStart w:id="2766" w:name="_Toc128725047"/>
      <w:r>
        <w:t>6.</w:t>
      </w:r>
      <w:r w:rsidR="00E51017">
        <w:t>21</w:t>
      </w:r>
      <w:r>
        <w:t>.4</w:t>
      </w:r>
      <w:r>
        <w:tab/>
        <w:t>Impacts on services, entities, and interfaces</w:t>
      </w:r>
      <w:bookmarkEnd w:id="2755"/>
      <w:bookmarkEnd w:id="2756"/>
      <w:bookmarkEnd w:id="2757"/>
      <w:bookmarkEnd w:id="2758"/>
      <w:bookmarkEnd w:id="2759"/>
      <w:bookmarkEnd w:id="2760"/>
      <w:bookmarkEnd w:id="2761"/>
      <w:bookmarkEnd w:id="2762"/>
      <w:bookmarkEnd w:id="2763"/>
      <w:bookmarkEnd w:id="2764"/>
      <w:bookmarkEnd w:id="2765"/>
      <w:bookmarkEnd w:id="2766"/>
    </w:p>
    <w:p w14:paraId="38B32A5E" w14:textId="2D19FBDF" w:rsidR="00BC676C" w:rsidRDefault="00BC676C" w:rsidP="00BC676C">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72B88237" w14:textId="5F8EA18F" w:rsidR="00CC7FBD" w:rsidRDefault="00CC7FBD" w:rsidP="00CC7FBD">
      <w:pPr>
        <w:pStyle w:val="B1"/>
        <w:rPr>
          <w:rFonts w:eastAsia="DengXian"/>
        </w:rPr>
      </w:pPr>
      <w:r>
        <w:rPr>
          <w:rFonts w:eastAsia="DengXian"/>
        </w:rPr>
        <w:t>-</w:t>
      </w:r>
      <w:r>
        <w:rPr>
          <w:rFonts w:eastAsia="DengXian"/>
        </w:rPr>
        <w:tab/>
        <w:t xml:space="preserve">UE: supports Ranging/SL Positioning; provides capability of being </w:t>
      </w:r>
      <w:r w:rsidR="001B03C9">
        <w:rPr>
          <w:rFonts w:eastAsia="DengXian"/>
        </w:rPr>
        <w:t>Located UE</w:t>
      </w:r>
      <w:r>
        <w:rPr>
          <w:rFonts w:eastAsia="DengXian"/>
        </w:rPr>
        <w:t xml:space="preserve"> to the AMF.</w:t>
      </w:r>
    </w:p>
    <w:p w14:paraId="692E467D" w14:textId="704581BC" w:rsidR="00CC7FBD" w:rsidRDefault="00CC7FBD" w:rsidP="00CC7FBD">
      <w:pPr>
        <w:pStyle w:val="B1"/>
        <w:rPr>
          <w:rFonts w:eastAsia="DengXian"/>
        </w:rPr>
      </w:pPr>
      <w:r>
        <w:rPr>
          <w:rFonts w:eastAsia="DengXian"/>
        </w:rPr>
        <w:t>-</w:t>
      </w:r>
      <w:r>
        <w:rPr>
          <w:rFonts w:eastAsia="DengXian"/>
        </w:rPr>
        <w:tab/>
        <w:t xml:space="preserve">AMF: receives UE capability of </w:t>
      </w:r>
      <w:r w:rsidR="001B03C9">
        <w:rPr>
          <w:rFonts w:eastAsia="DengXian"/>
        </w:rPr>
        <w:t>Located UE</w:t>
      </w:r>
      <w:r>
        <w:rPr>
          <w:rFonts w:eastAsia="DengXian"/>
        </w:rPr>
        <w:t xml:space="preserve"> and stores them; discovers and selects </w:t>
      </w:r>
      <w:r w:rsidR="001B03C9">
        <w:rPr>
          <w:rFonts w:eastAsia="DengXian"/>
        </w:rPr>
        <w:t>Located UE</w:t>
      </w:r>
      <w:r>
        <w:rPr>
          <w:rFonts w:eastAsia="DengXian"/>
        </w:rPr>
        <w:t>; determines to trigger network assisted sidelink positioning.</w:t>
      </w:r>
    </w:p>
    <w:p w14:paraId="203D2E14" w14:textId="081ABAA5" w:rsidR="00CC7FBD" w:rsidRDefault="00CC7FBD" w:rsidP="00CC7FBD">
      <w:pPr>
        <w:pStyle w:val="B1"/>
        <w:rPr>
          <w:rFonts w:eastAsia="DengXian"/>
        </w:rPr>
      </w:pPr>
      <w:r>
        <w:rPr>
          <w:rFonts w:eastAsia="DengXian"/>
        </w:rPr>
        <w:t>-</w:t>
      </w:r>
      <w:r>
        <w:rPr>
          <w:rFonts w:eastAsia="DengXian"/>
        </w:rPr>
        <w:tab/>
        <w:t>GMLC: determines serving AMF based on target area; determines to trigger network assisted sidelink positioning.</w:t>
      </w:r>
    </w:p>
    <w:p w14:paraId="441CCEDF" w14:textId="4767C115" w:rsidR="00CC7FBD" w:rsidRDefault="00CC7FBD" w:rsidP="00CC7FBD">
      <w:pPr>
        <w:pStyle w:val="B1"/>
        <w:rPr>
          <w:rFonts w:eastAsia="DengXian"/>
        </w:rPr>
      </w:pPr>
      <w:r>
        <w:rPr>
          <w:rFonts w:eastAsia="DengXian"/>
        </w:rPr>
        <w:t>-</w:t>
      </w:r>
      <w:r>
        <w:rPr>
          <w:rFonts w:eastAsia="DengXian"/>
        </w:rPr>
        <w:tab/>
        <w:t>LMF: triggers the Ranging/Sidelink positioning procedure; derives UE location estimation based on Ranging/Sidelink positioning and Uu location measurements.</w:t>
      </w:r>
    </w:p>
    <w:p w14:paraId="4701EECF" w14:textId="77777777" w:rsidR="00CC7FBD" w:rsidRDefault="00CC7FBD" w:rsidP="00CC7FBD">
      <w:pPr>
        <w:pStyle w:val="B1"/>
        <w:rPr>
          <w:rFonts w:eastAsia="DengXian"/>
        </w:rPr>
      </w:pPr>
      <w:r>
        <w:rPr>
          <w:rFonts w:eastAsia="DengXian"/>
        </w:rPr>
        <w:t>-</w:t>
      </w:r>
      <w:r>
        <w:rPr>
          <w:rFonts w:eastAsia="DengXian"/>
        </w:rPr>
        <w:tab/>
        <w:t>AF: provides target area in a LCS request.</w:t>
      </w:r>
    </w:p>
    <w:p w14:paraId="1F789CD5" w14:textId="29A7A770" w:rsidR="00DC6CCE" w:rsidRPr="00DC6CCE" w:rsidRDefault="00DC6CCE" w:rsidP="00DC6CCE">
      <w:pPr>
        <w:pStyle w:val="Heading2"/>
      </w:pPr>
      <w:bookmarkStart w:id="2767" w:name="_Toc104257819"/>
      <w:bookmarkStart w:id="2768" w:name="_Toc104257993"/>
      <w:bookmarkStart w:id="2769" w:name="_Toc104299553"/>
      <w:bookmarkStart w:id="2770" w:name="_Toc112768554"/>
      <w:bookmarkStart w:id="2771" w:name="_Toc112768840"/>
      <w:bookmarkStart w:id="2772" w:name="_Toc112769080"/>
      <w:bookmarkStart w:id="2773" w:name="_Toc112772517"/>
      <w:bookmarkStart w:id="2774" w:name="_Toc112864192"/>
      <w:bookmarkStart w:id="2775" w:name="_Toc112865334"/>
      <w:bookmarkStart w:id="2776" w:name="_Toc117042774"/>
      <w:bookmarkStart w:id="2777" w:name="_Toc125976172"/>
      <w:bookmarkStart w:id="2778" w:name="_Toc128725048"/>
      <w:r w:rsidRPr="00DC6CCE">
        <w:t>6.</w:t>
      </w:r>
      <w:r>
        <w:rPr>
          <w:rFonts w:eastAsia="SimSun"/>
        </w:rPr>
        <w:t>22</w:t>
      </w:r>
      <w:r w:rsidRPr="00DC6CCE">
        <w:tab/>
        <w:t>Solution</w:t>
      </w:r>
      <w:r>
        <w:t xml:space="preserve"> #22</w:t>
      </w:r>
      <w:r w:rsidRPr="00DC6CCE">
        <w:t>: Combine Uu positioning capability and/or Ranging/SL positioning capability for the Ranging/SL positioning service</w:t>
      </w:r>
      <w:bookmarkEnd w:id="2767"/>
      <w:bookmarkEnd w:id="2768"/>
      <w:bookmarkEnd w:id="2769"/>
      <w:bookmarkEnd w:id="2770"/>
      <w:bookmarkEnd w:id="2771"/>
      <w:bookmarkEnd w:id="2772"/>
      <w:bookmarkEnd w:id="2773"/>
      <w:bookmarkEnd w:id="2774"/>
      <w:bookmarkEnd w:id="2775"/>
      <w:bookmarkEnd w:id="2776"/>
      <w:bookmarkEnd w:id="2777"/>
      <w:bookmarkEnd w:id="2778"/>
    </w:p>
    <w:p w14:paraId="71254994" w14:textId="61D4D362" w:rsidR="00DC6CCE" w:rsidRPr="00DC6CCE" w:rsidRDefault="00DC6CCE" w:rsidP="00DC6CCE">
      <w:pPr>
        <w:pStyle w:val="Heading3"/>
      </w:pPr>
      <w:bookmarkStart w:id="2779" w:name="_Toc104257820"/>
      <w:bookmarkStart w:id="2780" w:name="_Toc104257994"/>
      <w:bookmarkStart w:id="2781" w:name="_Toc104299554"/>
      <w:bookmarkStart w:id="2782" w:name="_Toc112768555"/>
      <w:bookmarkStart w:id="2783" w:name="_Toc112768841"/>
      <w:bookmarkStart w:id="2784" w:name="_Toc112769081"/>
      <w:bookmarkStart w:id="2785" w:name="_Toc112772518"/>
      <w:bookmarkStart w:id="2786" w:name="_Toc112864193"/>
      <w:bookmarkStart w:id="2787" w:name="_Toc112865335"/>
      <w:bookmarkStart w:id="2788" w:name="_Toc117042775"/>
      <w:bookmarkStart w:id="2789" w:name="_Toc125976173"/>
      <w:bookmarkStart w:id="2790" w:name="_Toc128725049"/>
      <w:r w:rsidRPr="00DC6CCE">
        <w:t>6.22.1</w:t>
      </w:r>
      <w:r w:rsidRPr="00DC6CCE">
        <w:tab/>
        <w:t>General</w:t>
      </w:r>
      <w:bookmarkEnd w:id="2779"/>
      <w:bookmarkEnd w:id="2780"/>
      <w:bookmarkEnd w:id="2781"/>
      <w:bookmarkEnd w:id="2782"/>
      <w:bookmarkEnd w:id="2783"/>
      <w:bookmarkEnd w:id="2784"/>
      <w:bookmarkEnd w:id="2785"/>
      <w:bookmarkEnd w:id="2786"/>
      <w:bookmarkEnd w:id="2787"/>
      <w:bookmarkEnd w:id="2788"/>
      <w:bookmarkEnd w:id="2789"/>
      <w:bookmarkEnd w:id="2790"/>
    </w:p>
    <w:p w14:paraId="3E84A76E" w14:textId="77777777" w:rsidR="00DC6CCE" w:rsidRDefault="00DC6CCE" w:rsidP="00DC6CCE">
      <w:pPr>
        <w:rPr>
          <w:rFonts w:eastAsiaTheme="minorEastAsia"/>
          <w:lang w:eastAsia="zh-CN"/>
        </w:rPr>
      </w:pPr>
      <w:r w:rsidRPr="00DF048C">
        <w:rPr>
          <w:rFonts w:eastAsia="DengXian"/>
          <w:lang w:eastAsia="zh-CN"/>
        </w:rPr>
        <w:t>This solution is related to the Key</w:t>
      </w:r>
      <w:r>
        <w:rPr>
          <w:rFonts w:eastAsia="DengXian"/>
          <w:lang w:eastAsia="zh-CN"/>
        </w:rPr>
        <w:t xml:space="preserve"> Issue #6 and </w:t>
      </w:r>
      <w:r w:rsidRPr="00DF048C">
        <w:rPr>
          <w:rFonts w:eastAsia="DengXian"/>
          <w:lang w:eastAsia="zh-CN"/>
        </w:rPr>
        <w:t>Key</w:t>
      </w:r>
      <w:r>
        <w:rPr>
          <w:rFonts w:eastAsia="DengXian"/>
          <w:lang w:eastAsia="zh-CN"/>
        </w:rPr>
        <w:t xml:space="preserve"> Issue #7.</w:t>
      </w:r>
    </w:p>
    <w:p w14:paraId="0217F9C3" w14:textId="7B9B51A8" w:rsidR="00DC6CCE" w:rsidRPr="006C7192" w:rsidRDefault="00DC6CCE" w:rsidP="00DC6CCE">
      <w:pPr>
        <w:pStyle w:val="Heading3"/>
      </w:pPr>
      <w:bookmarkStart w:id="2791" w:name="_Toc104257821"/>
      <w:bookmarkStart w:id="2792" w:name="_Toc104257995"/>
      <w:bookmarkStart w:id="2793" w:name="_Toc104299555"/>
      <w:bookmarkStart w:id="2794" w:name="_Toc112768556"/>
      <w:bookmarkStart w:id="2795" w:name="_Toc112768842"/>
      <w:bookmarkStart w:id="2796" w:name="_Toc112769082"/>
      <w:bookmarkStart w:id="2797" w:name="_Toc112772519"/>
      <w:bookmarkStart w:id="2798" w:name="_Toc112864194"/>
      <w:bookmarkStart w:id="2799" w:name="_Toc112865336"/>
      <w:bookmarkStart w:id="2800" w:name="_Toc117042776"/>
      <w:bookmarkStart w:id="2801" w:name="_Toc125976174"/>
      <w:bookmarkStart w:id="2802" w:name="_Toc128725050"/>
      <w:r w:rsidRPr="00DF048C">
        <w:lastRenderedPageBreak/>
        <w:t>6.</w:t>
      </w:r>
      <w:r w:rsidRPr="00DC6CCE">
        <w:t>22</w:t>
      </w:r>
      <w:r w:rsidRPr="00DF048C">
        <w:t>.</w:t>
      </w:r>
      <w:r>
        <w:t>2</w:t>
      </w:r>
      <w:r w:rsidRPr="00DF048C">
        <w:tab/>
      </w:r>
      <w:r>
        <w:t>Functional descriptions</w:t>
      </w:r>
      <w:bookmarkEnd w:id="2791"/>
      <w:bookmarkEnd w:id="2792"/>
      <w:bookmarkEnd w:id="2793"/>
      <w:bookmarkEnd w:id="2794"/>
      <w:bookmarkEnd w:id="2795"/>
      <w:bookmarkEnd w:id="2796"/>
      <w:bookmarkEnd w:id="2797"/>
      <w:bookmarkEnd w:id="2798"/>
      <w:bookmarkEnd w:id="2799"/>
      <w:bookmarkEnd w:id="2800"/>
      <w:bookmarkEnd w:id="2801"/>
      <w:bookmarkEnd w:id="2802"/>
    </w:p>
    <w:p w14:paraId="6CD5564C" w14:textId="77777777" w:rsidR="00DC6CCE" w:rsidRDefault="00DC6CCE" w:rsidP="00791807">
      <w:pPr>
        <w:rPr>
          <w:lang w:eastAsia="zh-CN"/>
        </w:rPr>
      </w:pPr>
      <w:r w:rsidRPr="00791807">
        <w:t>The LMF combines the Uu positioning capability and Ranging/Sidelink Positioning capability together to satisfy the Ranging/SL positioning service, which may improve the accuracy, enable Ranging/SL positioning service even when one UE lacks Uu</w:t>
      </w:r>
      <w:r w:rsidRPr="00791807">
        <w:rPr>
          <w:rFonts w:eastAsiaTheme="minorEastAsia" w:hint="eastAsia"/>
        </w:rPr>
        <w:t>/</w:t>
      </w:r>
      <w:r w:rsidRPr="00791807">
        <w:t>PC5 capabilities, enable Ranging/SL positioning service even when one UE is out-of-coverage, etc.</w:t>
      </w:r>
    </w:p>
    <w:p w14:paraId="4F5CA51C" w14:textId="6D7670AC" w:rsidR="00DC6CCE" w:rsidRPr="00DF048C" w:rsidRDefault="00DC6CCE" w:rsidP="00DC6CCE">
      <w:pPr>
        <w:pStyle w:val="Heading3"/>
      </w:pPr>
      <w:bookmarkStart w:id="2803" w:name="_Toc104257822"/>
      <w:bookmarkStart w:id="2804" w:name="_Toc104257996"/>
      <w:bookmarkStart w:id="2805" w:name="_Toc104299556"/>
      <w:bookmarkStart w:id="2806" w:name="_Toc112768557"/>
      <w:bookmarkStart w:id="2807" w:name="_Toc112768843"/>
      <w:bookmarkStart w:id="2808" w:name="_Toc112769083"/>
      <w:bookmarkStart w:id="2809" w:name="_Toc112772520"/>
      <w:bookmarkStart w:id="2810" w:name="_Toc112864195"/>
      <w:bookmarkStart w:id="2811" w:name="_Toc112865337"/>
      <w:bookmarkStart w:id="2812" w:name="_Toc117042777"/>
      <w:bookmarkStart w:id="2813" w:name="_Toc125976175"/>
      <w:bookmarkStart w:id="2814" w:name="_Toc128725051"/>
      <w:r>
        <w:t>6.22.3</w:t>
      </w:r>
      <w:r w:rsidRPr="00DF048C">
        <w:tab/>
        <w:t>Procedures</w:t>
      </w:r>
      <w:bookmarkEnd w:id="2803"/>
      <w:bookmarkEnd w:id="2804"/>
      <w:bookmarkEnd w:id="2805"/>
      <w:bookmarkEnd w:id="2806"/>
      <w:bookmarkEnd w:id="2807"/>
      <w:bookmarkEnd w:id="2808"/>
      <w:bookmarkEnd w:id="2809"/>
      <w:bookmarkEnd w:id="2810"/>
      <w:bookmarkEnd w:id="2811"/>
      <w:bookmarkEnd w:id="2812"/>
      <w:bookmarkEnd w:id="2813"/>
      <w:bookmarkEnd w:id="2814"/>
    </w:p>
    <w:p w14:paraId="1DADA60E" w14:textId="71B74584" w:rsidR="00CC7FBD" w:rsidRDefault="00CC7FBD" w:rsidP="009523CA">
      <w:pPr>
        <w:pStyle w:val="TH"/>
      </w:pPr>
    </w:p>
    <w:p w14:paraId="0B33ED8D" w14:textId="0A39A32A" w:rsidR="007929CF" w:rsidRDefault="007929CF" w:rsidP="009523CA">
      <w:pPr>
        <w:pStyle w:val="TH"/>
      </w:pPr>
      <w:r>
        <w:rPr>
          <w:b w:val="0"/>
          <w:noProof/>
          <w:lang w:val="en-US" w:eastAsia="zh-CN"/>
        </w:rPr>
        <w:drawing>
          <wp:inline distT="0" distB="0" distL="0" distR="0" wp14:anchorId="6C3B78CB" wp14:editId="3279EB03">
            <wp:extent cx="5715000" cy="40449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15000" cy="4044950"/>
                    </a:xfrm>
                    <a:prstGeom prst="rect">
                      <a:avLst/>
                    </a:prstGeom>
                    <a:noFill/>
                  </pic:spPr>
                </pic:pic>
              </a:graphicData>
            </a:graphic>
          </wp:inline>
        </w:drawing>
      </w:r>
    </w:p>
    <w:p w14:paraId="2F65AA05" w14:textId="59CC0118" w:rsidR="00DC6CCE" w:rsidRDefault="00DC6CCE" w:rsidP="00DC6CCE">
      <w:pPr>
        <w:pStyle w:val="TF"/>
        <w:rPr>
          <w:lang w:eastAsia="zh-CN"/>
        </w:rPr>
      </w:pPr>
      <w:r w:rsidRPr="00923CC8">
        <w:rPr>
          <w:lang w:eastAsia="zh-CN"/>
        </w:rPr>
        <w:t>Figure 6.</w:t>
      </w:r>
      <w:r>
        <w:rPr>
          <w:lang w:eastAsia="zh-CN"/>
        </w:rPr>
        <w:t>22.3-1</w:t>
      </w:r>
      <w:r w:rsidRPr="00923CC8">
        <w:rPr>
          <w:lang w:eastAsia="zh-CN"/>
        </w:rPr>
        <w:t xml:space="preserve">: Procedure </w:t>
      </w:r>
      <w:r>
        <w:rPr>
          <w:lang w:eastAsia="zh-CN"/>
        </w:rPr>
        <w:t>for</w:t>
      </w:r>
      <w:r w:rsidRPr="00923CC8">
        <w:rPr>
          <w:lang w:eastAsia="zh-CN"/>
        </w:rPr>
        <w:t xml:space="preserve"> the Ranging/SL positioning service</w:t>
      </w:r>
    </w:p>
    <w:p w14:paraId="1E6A9E81" w14:textId="1EF2BC3C" w:rsidR="00CC7FBD" w:rsidRDefault="00CC7FBD" w:rsidP="00CC7FBD">
      <w:pPr>
        <w:pStyle w:val="B1"/>
        <w:rPr>
          <w:lang w:eastAsia="zh-CN"/>
        </w:rPr>
      </w:pPr>
      <w:r>
        <w:rPr>
          <w:lang w:eastAsia="zh-CN"/>
        </w:rPr>
        <w:t>1.</w:t>
      </w:r>
      <w:r>
        <w:rPr>
          <w:lang w:eastAsia="zh-CN"/>
        </w:rPr>
        <w:tab/>
        <w:t xml:space="preserve">The AF (Step 1a) or </w:t>
      </w:r>
      <w:r w:rsidR="007929CF">
        <w:rPr>
          <w:lang w:eastAsia="zh-CN"/>
        </w:rPr>
        <w:t>SL Positioning Client</w:t>
      </w:r>
      <w:r>
        <w:rPr>
          <w:lang w:eastAsia="zh-CN"/>
        </w:rPr>
        <w:t xml:space="preserve"> UE (Step 1b) requests the network for the Ranging/SL positioning service between the UE1 and UE2. The Ranging/SL positioning requirement may include the service requirement regarding Ranging/SL positioning demand (i.e. the distance and/or the direction between two UEs or more UEs), delay, accuracy, result feedback mode (e.g. immediately, periodically or at a later time). The UEs may be identified by GPSIs or SUPIs. </w:t>
      </w:r>
      <w:r w:rsidR="00791807">
        <w:rPr>
          <w:lang w:eastAsia="zh-CN"/>
        </w:rPr>
        <w:t>If</w:t>
      </w:r>
      <w:r>
        <w:rPr>
          <w:lang w:eastAsia="zh-CN"/>
        </w:rPr>
        <w:t xml:space="preserve"> the GPSI is used, the AMF will request UDM to provide the associating SUPI.</w:t>
      </w:r>
    </w:p>
    <w:p w14:paraId="16EF4653" w14:textId="7382CB5A" w:rsidR="00CC7FBD" w:rsidRDefault="00CC7FBD" w:rsidP="00CC7FBD">
      <w:pPr>
        <w:pStyle w:val="B1"/>
        <w:rPr>
          <w:lang w:eastAsia="zh-CN"/>
        </w:rPr>
      </w:pPr>
      <w:r>
        <w:rPr>
          <w:lang w:eastAsia="zh-CN"/>
        </w:rPr>
        <w:t>2.</w:t>
      </w:r>
      <w:r>
        <w:rPr>
          <w:lang w:eastAsia="zh-CN"/>
        </w:rPr>
        <w:tab/>
        <w:t xml:space="preserve">When the AMF receives the Ranging/SL positioning service request from UE or AF via GMLC, it sends Ranging/SL positioning Request (UE1 ID, UE2 ID, service requirement) to the LMF. The AMF is the serving AMF of </w:t>
      </w:r>
      <w:r w:rsidR="007929CF">
        <w:rPr>
          <w:lang w:eastAsia="zh-CN"/>
        </w:rPr>
        <w:t>SL Positioning Client</w:t>
      </w:r>
      <w:r>
        <w:rPr>
          <w:lang w:eastAsia="zh-CN"/>
        </w:rPr>
        <w:t xml:space="preserve"> UE if the request is sent from the </w:t>
      </w:r>
      <w:r w:rsidR="007929CF">
        <w:rPr>
          <w:lang w:eastAsia="zh-CN"/>
        </w:rPr>
        <w:t>SL Positioning Client</w:t>
      </w:r>
      <w:r>
        <w:rPr>
          <w:lang w:eastAsia="zh-CN"/>
        </w:rPr>
        <w:t xml:space="preserve"> UE, or the AMF is the serving AMF of the initiator UE (i.e. UE1/UE2, which is used to perform signalling exchange with the LMF, and the initiator UE may be selected by GMLC or indicated by AF) if the request is sent from AF.</w:t>
      </w:r>
    </w:p>
    <w:p w14:paraId="4B6C37E4" w14:textId="77777777" w:rsidR="00CC7FBD" w:rsidRDefault="00CC7FBD" w:rsidP="00CC7FBD">
      <w:pPr>
        <w:pStyle w:val="B1"/>
        <w:rPr>
          <w:lang w:eastAsia="zh-CN"/>
        </w:rPr>
      </w:pPr>
      <w:r>
        <w:rPr>
          <w:lang w:eastAsia="zh-CN"/>
        </w:rPr>
        <w:t>3.</w:t>
      </w:r>
      <w:r>
        <w:rPr>
          <w:lang w:eastAsia="zh-CN"/>
        </w:rPr>
        <w:tab/>
        <w:t>The LMF determines the appropriate positioning methods based on the service requirements, UE capability (e.g. whether UE has the Uu capability/PC5 capability), UE current status (e.g. reachable or unreachable, CM-CONNECTED or CM-IDLE) and operator policy. The positioning methods can be Uu positioning, Ranging/SL positioning, or both.</w:t>
      </w:r>
    </w:p>
    <w:p w14:paraId="3F15650F" w14:textId="77777777" w:rsidR="00CC7FBD" w:rsidRDefault="00CC7FBD" w:rsidP="00CC7FBD">
      <w:pPr>
        <w:pStyle w:val="B1"/>
        <w:rPr>
          <w:lang w:eastAsia="zh-CN"/>
        </w:rPr>
      </w:pPr>
      <w:r>
        <w:rPr>
          <w:lang w:eastAsia="zh-CN"/>
        </w:rPr>
        <w:t>4.</w:t>
      </w:r>
      <w:r>
        <w:rPr>
          <w:lang w:eastAsia="zh-CN"/>
        </w:rPr>
        <w:tab/>
        <w:t>The LMF initiates the Ranging/SL positioning between UE1 and UE2 if selected. The initiator UE reports the Ranging/SL positioning measurements to the LMF for calculation. When the Ranging/SL positioning calculation is performed by UE, the Ranging/SL positioning result is returned.</w:t>
      </w:r>
    </w:p>
    <w:p w14:paraId="5AFAD250" w14:textId="77777777" w:rsidR="00CC7FBD" w:rsidRDefault="00CC7FBD" w:rsidP="00CC7FBD">
      <w:pPr>
        <w:pStyle w:val="B1"/>
        <w:rPr>
          <w:lang w:eastAsia="zh-CN"/>
        </w:rPr>
      </w:pPr>
      <w:r>
        <w:rPr>
          <w:lang w:eastAsia="zh-CN"/>
        </w:rPr>
        <w:lastRenderedPageBreak/>
        <w:t>5a.</w:t>
      </w:r>
      <w:r>
        <w:rPr>
          <w:lang w:eastAsia="zh-CN"/>
        </w:rPr>
        <w:tab/>
        <w:t>The LMF initiates Uu positioning for UE2 if selected.</w:t>
      </w:r>
    </w:p>
    <w:p w14:paraId="6F7032E0" w14:textId="77777777" w:rsidR="00CC7FBD" w:rsidRDefault="00CC7FBD" w:rsidP="00CC7FBD">
      <w:pPr>
        <w:pStyle w:val="B1"/>
        <w:rPr>
          <w:lang w:eastAsia="zh-CN"/>
        </w:rPr>
      </w:pPr>
      <w:r>
        <w:rPr>
          <w:lang w:eastAsia="zh-CN"/>
        </w:rPr>
        <w:t>5b.</w:t>
      </w:r>
      <w:r>
        <w:rPr>
          <w:lang w:eastAsia="zh-CN"/>
        </w:rPr>
        <w:tab/>
        <w:t>The LMF initiates Uu positioning for UE1 if selected.</w:t>
      </w:r>
    </w:p>
    <w:p w14:paraId="1E5CC014" w14:textId="77777777" w:rsidR="00CC7FBD" w:rsidRDefault="00CC7FBD" w:rsidP="00CC7FBD">
      <w:pPr>
        <w:pStyle w:val="NO"/>
        <w:rPr>
          <w:lang w:eastAsia="zh-CN"/>
        </w:rPr>
      </w:pPr>
      <w:r>
        <w:rPr>
          <w:lang w:eastAsia="zh-CN"/>
        </w:rPr>
        <w:t>NOTE:</w:t>
      </w:r>
      <w:r>
        <w:rPr>
          <w:lang w:eastAsia="zh-CN"/>
        </w:rPr>
        <w:tab/>
        <w:t>LMF also needs to query UDM to locate the AMFs of the UEs (UE-1 and UE2) in order to perform the positioning for both.</w:t>
      </w:r>
    </w:p>
    <w:p w14:paraId="6569E7B9" w14:textId="77777777" w:rsidR="00CC7FBD" w:rsidRDefault="00CC7FBD" w:rsidP="00CC7FBD">
      <w:pPr>
        <w:pStyle w:val="B1"/>
        <w:rPr>
          <w:lang w:eastAsia="zh-CN"/>
        </w:rPr>
      </w:pPr>
      <w:r>
        <w:rPr>
          <w:lang w:eastAsia="zh-CN"/>
        </w:rPr>
        <w:t>6.</w:t>
      </w:r>
      <w:r>
        <w:rPr>
          <w:lang w:eastAsia="zh-CN"/>
        </w:rPr>
        <w:tab/>
        <w:t>The LMF performs the final calculation based on the Ranging/SL positioning result and/or Uu positioning result, i.e. calculates from UE1 Uu positioning result and UE2 Uu positioning result, when step 5a and step 5b are initiated; or calculates from UE1 Uu positioning result, UE2 Uu positioning result, Ranging/SL positioning result between UE1 and UE2, when step 5a, step 5b, and step 6 are initiated.</w:t>
      </w:r>
    </w:p>
    <w:p w14:paraId="2C45EADF" w14:textId="77777777" w:rsidR="00CC7FBD" w:rsidRDefault="00CC7FBD" w:rsidP="00CC7FBD">
      <w:pPr>
        <w:pStyle w:val="B1"/>
        <w:rPr>
          <w:lang w:eastAsia="zh-CN"/>
        </w:rPr>
      </w:pPr>
      <w:r>
        <w:rPr>
          <w:lang w:eastAsia="zh-CN"/>
        </w:rPr>
        <w:t>7.</w:t>
      </w:r>
      <w:r>
        <w:rPr>
          <w:lang w:eastAsia="zh-CN"/>
        </w:rPr>
        <w:tab/>
        <w:t>The LMF sends Ranging/SL positioning Response (Ranging/SL positioning result) to the AMF.</w:t>
      </w:r>
    </w:p>
    <w:p w14:paraId="4CE68B75" w14:textId="7BC03500" w:rsidR="00CC7FBD" w:rsidRDefault="00CC7FBD" w:rsidP="00CC7FBD">
      <w:pPr>
        <w:pStyle w:val="B1"/>
        <w:rPr>
          <w:lang w:eastAsia="zh-CN"/>
        </w:rPr>
      </w:pPr>
      <w:r>
        <w:rPr>
          <w:lang w:eastAsia="zh-CN"/>
        </w:rPr>
        <w:t>8.</w:t>
      </w:r>
      <w:r>
        <w:rPr>
          <w:lang w:eastAsia="zh-CN"/>
        </w:rPr>
        <w:tab/>
        <w:t xml:space="preserve">The AMF returns Ranging/SL positioning Service Response (Ranging/SL positioning result) to the AF (Step 8a) or </w:t>
      </w:r>
      <w:r w:rsidR="007929CF">
        <w:rPr>
          <w:lang w:eastAsia="zh-CN"/>
        </w:rPr>
        <w:t>SL Positioning Client</w:t>
      </w:r>
      <w:r>
        <w:rPr>
          <w:lang w:eastAsia="zh-CN"/>
        </w:rPr>
        <w:t xml:space="preserve"> UE (Step 8b).</w:t>
      </w:r>
    </w:p>
    <w:p w14:paraId="6DF6C0D0" w14:textId="0808B150" w:rsidR="00DC6CCE" w:rsidRPr="00DF048C" w:rsidRDefault="00DC6CCE" w:rsidP="00DC6CCE">
      <w:pPr>
        <w:pStyle w:val="Heading3"/>
      </w:pPr>
      <w:bookmarkStart w:id="2815" w:name="_Toc104257823"/>
      <w:bookmarkStart w:id="2816" w:name="_Toc104257997"/>
      <w:bookmarkStart w:id="2817" w:name="_Toc104299557"/>
      <w:bookmarkStart w:id="2818" w:name="_Toc112768558"/>
      <w:bookmarkStart w:id="2819" w:name="_Toc112768844"/>
      <w:bookmarkStart w:id="2820" w:name="_Toc112769084"/>
      <w:bookmarkStart w:id="2821" w:name="_Toc112772521"/>
      <w:bookmarkStart w:id="2822" w:name="_Toc112864196"/>
      <w:bookmarkStart w:id="2823" w:name="_Toc112865338"/>
      <w:bookmarkStart w:id="2824" w:name="_Toc117042778"/>
      <w:bookmarkStart w:id="2825" w:name="_Toc125976176"/>
      <w:bookmarkStart w:id="2826" w:name="_Toc128725052"/>
      <w:r>
        <w:t>6.22.4</w:t>
      </w:r>
      <w:r w:rsidRPr="00DF048C">
        <w:tab/>
        <w:t>Impacts on services, entities, and interfaces</w:t>
      </w:r>
      <w:bookmarkEnd w:id="2815"/>
      <w:bookmarkEnd w:id="2816"/>
      <w:bookmarkEnd w:id="2817"/>
      <w:bookmarkEnd w:id="2818"/>
      <w:bookmarkEnd w:id="2819"/>
      <w:bookmarkEnd w:id="2820"/>
      <w:bookmarkEnd w:id="2821"/>
      <w:bookmarkEnd w:id="2822"/>
      <w:bookmarkEnd w:id="2823"/>
      <w:bookmarkEnd w:id="2824"/>
      <w:bookmarkEnd w:id="2825"/>
      <w:bookmarkEnd w:id="2826"/>
    </w:p>
    <w:p w14:paraId="2E4FEB9E" w14:textId="77777777" w:rsidR="00DC6CCE" w:rsidRPr="00DF048C" w:rsidRDefault="00DC6CCE" w:rsidP="00DC6CCE">
      <w:pPr>
        <w:rPr>
          <w:b/>
          <w:bCs/>
        </w:rPr>
      </w:pPr>
      <w:r w:rsidRPr="00DF048C">
        <w:rPr>
          <w:b/>
          <w:bCs/>
        </w:rPr>
        <w:t>UE:</w:t>
      </w:r>
    </w:p>
    <w:p w14:paraId="125669DB" w14:textId="187585F5" w:rsidR="00DC6CCE" w:rsidRDefault="00DC6CCE" w:rsidP="00DC6CCE">
      <w:pPr>
        <w:pStyle w:val="B1"/>
      </w:pPr>
      <w:r>
        <w:t>-</w:t>
      </w:r>
      <w:r>
        <w:tab/>
        <w:t>impacts in Sol#9 and Sol#12.</w:t>
      </w:r>
    </w:p>
    <w:p w14:paraId="1827BFEB" w14:textId="77777777" w:rsidR="00DC6CCE" w:rsidRPr="00DF048C" w:rsidRDefault="00DC6CCE" w:rsidP="00DC6CCE">
      <w:pPr>
        <w:rPr>
          <w:b/>
          <w:bCs/>
        </w:rPr>
      </w:pPr>
      <w:r w:rsidRPr="00DF048C">
        <w:rPr>
          <w:b/>
          <w:bCs/>
        </w:rPr>
        <w:t>NG-RAN:</w:t>
      </w:r>
    </w:p>
    <w:p w14:paraId="67897B03" w14:textId="640F7CD8" w:rsidR="00DC6CCE" w:rsidRPr="00DD0CFE" w:rsidRDefault="00DC6CCE" w:rsidP="00DC6CCE">
      <w:pPr>
        <w:pStyle w:val="B1"/>
      </w:pPr>
      <w:r>
        <w:t>-</w:t>
      </w:r>
      <w:r>
        <w:tab/>
        <w:t>impacts in Sol#9 and Sol#12.</w:t>
      </w:r>
    </w:p>
    <w:p w14:paraId="204110FC" w14:textId="77777777" w:rsidR="00DC6CCE" w:rsidRPr="00DF048C" w:rsidRDefault="00DC6CCE" w:rsidP="00DC6CCE">
      <w:pPr>
        <w:rPr>
          <w:b/>
          <w:bCs/>
        </w:rPr>
      </w:pPr>
      <w:r w:rsidRPr="00DF048C">
        <w:rPr>
          <w:b/>
          <w:bCs/>
        </w:rPr>
        <w:t>AMF:</w:t>
      </w:r>
    </w:p>
    <w:p w14:paraId="4AB54C04" w14:textId="2E5EF07E" w:rsidR="00DC6CCE" w:rsidRDefault="00DC6CCE" w:rsidP="00DC6CCE">
      <w:pPr>
        <w:pStyle w:val="B1"/>
      </w:pPr>
      <w:r>
        <w:t>-</w:t>
      </w:r>
      <w:r>
        <w:tab/>
        <w:t>impacts in Sol#9 and Sol#12.</w:t>
      </w:r>
    </w:p>
    <w:p w14:paraId="28322061" w14:textId="77777777" w:rsidR="00DC6CCE" w:rsidRPr="00DF048C" w:rsidRDefault="00DC6CCE" w:rsidP="00DC6CCE">
      <w:pPr>
        <w:rPr>
          <w:b/>
          <w:bCs/>
        </w:rPr>
      </w:pPr>
      <w:r w:rsidRPr="00DF048C">
        <w:rPr>
          <w:b/>
          <w:bCs/>
        </w:rPr>
        <w:t>LMF:</w:t>
      </w:r>
    </w:p>
    <w:p w14:paraId="37A1F4A7" w14:textId="77777777" w:rsidR="00C2169B" w:rsidRDefault="00DC6CCE" w:rsidP="00C2169B">
      <w:pPr>
        <w:pStyle w:val="B1"/>
      </w:pPr>
      <w:r>
        <w:t>-</w:t>
      </w:r>
      <w:r>
        <w:tab/>
        <w:t>impacts in Sol#9 and Sol#12.</w:t>
      </w:r>
    </w:p>
    <w:p w14:paraId="6EB19F21" w14:textId="414D5958" w:rsidR="00C2169B" w:rsidRDefault="00DC6CCE" w:rsidP="00C2169B">
      <w:pPr>
        <w:pStyle w:val="B1"/>
      </w:pPr>
      <w:r>
        <w:rPr>
          <w:lang w:eastAsia="zh-CN"/>
        </w:rPr>
        <w:t>-</w:t>
      </w:r>
      <w:r>
        <w:rPr>
          <w:lang w:eastAsia="zh-CN"/>
        </w:rPr>
        <w:tab/>
      </w:r>
      <w:r w:rsidRPr="00C2169B">
        <w:t>The LMF determines the appropriate positioning methods based on the service requirements, UE capability (e.g.</w:t>
      </w:r>
      <w:r w:rsidR="00092FB4">
        <w:t xml:space="preserve"> </w:t>
      </w:r>
      <w:r w:rsidRPr="00C2169B">
        <w:t>whether UE has the Uu capability/PC5 capability), UE current status (e.g. reachable or unreachable, CM-CONNECTED or CM-IDLE) and operator policy.</w:t>
      </w:r>
      <w:bookmarkStart w:id="2827" w:name="_Toc104257824"/>
      <w:bookmarkStart w:id="2828" w:name="_Toc104257998"/>
    </w:p>
    <w:p w14:paraId="4F99BF17" w14:textId="66A1F7F0" w:rsidR="006B6F47" w:rsidRPr="00A7799E" w:rsidRDefault="006B6F47" w:rsidP="006B6F47">
      <w:pPr>
        <w:pStyle w:val="Heading2"/>
        <w:rPr>
          <w:lang w:eastAsia="zh-CN"/>
        </w:rPr>
      </w:pPr>
      <w:bookmarkStart w:id="2829" w:name="_Toc104299558"/>
      <w:bookmarkStart w:id="2830" w:name="_Toc112768559"/>
      <w:bookmarkStart w:id="2831" w:name="_Toc112768845"/>
      <w:bookmarkStart w:id="2832" w:name="_Toc112769085"/>
      <w:bookmarkStart w:id="2833" w:name="_Toc112772522"/>
      <w:bookmarkStart w:id="2834" w:name="_Toc112864197"/>
      <w:bookmarkStart w:id="2835" w:name="_Toc112865339"/>
      <w:bookmarkStart w:id="2836" w:name="_Toc117042779"/>
      <w:bookmarkStart w:id="2837" w:name="_Toc125976177"/>
      <w:bookmarkStart w:id="2838" w:name="_Toc128725053"/>
      <w:r w:rsidRPr="00A7799E">
        <w:t>6.</w:t>
      </w:r>
      <w:r>
        <w:rPr>
          <w:rFonts w:eastAsia="SimSun"/>
          <w:lang w:eastAsia="zh-CN"/>
        </w:rPr>
        <w:t>23</w:t>
      </w:r>
      <w:r w:rsidRPr="00A7799E">
        <w:tab/>
        <w:t>Solution #</w:t>
      </w:r>
      <w:r>
        <w:rPr>
          <w:rFonts w:eastAsia="SimSun"/>
          <w:lang w:eastAsia="zh-CN"/>
        </w:rPr>
        <w:t>23</w:t>
      </w:r>
      <w:r w:rsidRPr="00A7799E">
        <w:t xml:space="preserve">: </w:t>
      </w:r>
      <w:r w:rsidRPr="009E52FB">
        <w:t xml:space="preserve">Ranging service exposure to </w:t>
      </w:r>
      <w:r>
        <w:t>server</w:t>
      </w:r>
      <w:bookmarkEnd w:id="2827"/>
      <w:bookmarkEnd w:id="2828"/>
      <w:bookmarkEnd w:id="2829"/>
      <w:bookmarkEnd w:id="2830"/>
      <w:bookmarkEnd w:id="2831"/>
      <w:bookmarkEnd w:id="2832"/>
      <w:bookmarkEnd w:id="2833"/>
      <w:bookmarkEnd w:id="2834"/>
      <w:bookmarkEnd w:id="2835"/>
      <w:bookmarkEnd w:id="2836"/>
      <w:bookmarkEnd w:id="2837"/>
      <w:bookmarkEnd w:id="2838"/>
    </w:p>
    <w:p w14:paraId="5844A4EE" w14:textId="3D032F52" w:rsidR="006B6F47" w:rsidRPr="00A7799E" w:rsidRDefault="006B6F47" w:rsidP="006B6F47">
      <w:pPr>
        <w:pStyle w:val="Heading3"/>
      </w:pPr>
      <w:bookmarkStart w:id="2839" w:name="_Toc104257825"/>
      <w:bookmarkStart w:id="2840" w:name="_Toc104257999"/>
      <w:bookmarkStart w:id="2841" w:name="_Toc104299559"/>
      <w:bookmarkStart w:id="2842" w:name="_Toc112768560"/>
      <w:bookmarkStart w:id="2843" w:name="_Toc112768846"/>
      <w:bookmarkStart w:id="2844" w:name="_Toc112769086"/>
      <w:bookmarkStart w:id="2845" w:name="_Toc112772523"/>
      <w:bookmarkStart w:id="2846" w:name="_Toc112864198"/>
      <w:bookmarkStart w:id="2847" w:name="_Toc112865340"/>
      <w:bookmarkStart w:id="2848" w:name="_Toc117042780"/>
      <w:bookmarkStart w:id="2849" w:name="_Toc125976178"/>
      <w:bookmarkStart w:id="2850" w:name="_Toc128725054"/>
      <w:r w:rsidRPr="00A7799E">
        <w:t>6.</w:t>
      </w:r>
      <w:r>
        <w:rPr>
          <w:rFonts w:eastAsia="SimSun"/>
          <w:lang w:eastAsia="zh-CN"/>
        </w:rPr>
        <w:t>23</w:t>
      </w:r>
      <w:r w:rsidRPr="00A7799E">
        <w:t>.1</w:t>
      </w:r>
      <w:r w:rsidRPr="00A7799E">
        <w:tab/>
        <w:t>Description</w:t>
      </w:r>
      <w:bookmarkEnd w:id="2839"/>
      <w:bookmarkEnd w:id="2840"/>
      <w:bookmarkEnd w:id="2841"/>
      <w:bookmarkEnd w:id="2842"/>
      <w:bookmarkEnd w:id="2843"/>
      <w:bookmarkEnd w:id="2844"/>
      <w:bookmarkEnd w:id="2845"/>
      <w:bookmarkEnd w:id="2846"/>
      <w:bookmarkEnd w:id="2847"/>
      <w:bookmarkEnd w:id="2848"/>
      <w:bookmarkEnd w:id="2849"/>
      <w:bookmarkEnd w:id="2850"/>
    </w:p>
    <w:p w14:paraId="5C78148D" w14:textId="77777777" w:rsidR="006B6F47" w:rsidRDefault="006B6F47" w:rsidP="006B6F47">
      <w:pPr>
        <w:rPr>
          <w:rFonts w:eastAsia="DengXian"/>
          <w:lang w:eastAsia="zh-CN"/>
        </w:rPr>
      </w:pPr>
      <w:r w:rsidRPr="00B93589">
        <w:rPr>
          <w:rFonts w:eastAsia="DengXian"/>
          <w:lang w:eastAsia="zh-CN"/>
        </w:rPr>
        <w:t xml:space="preserve">This solution is related to the </w:t>
      </w:r>
      <w:r w:rsidRPr="00B53BF4">
        <w:rPr>
          <w:rFonts w:eastAsia="DengXian"/>
          <w:lang w:eastAsia="zh-CN"/>
        </w:rPr>
        <w:t>Key Issue #</w:t>
      </w:r>
      <w:r>
        <w:rPr>
          <w:rFonts w:eastAsia="DengXian" w:hint="eastAsia"/>
          <w:lang w:eastAsia="zh-CN"/>
        </w:rPr>
        <w:t>7</w:t>
      </w:r>
      <w:r>
        <w:rPr>
          <w:rFonts w:eastAsia="DengXian"/>
          <w:lang w:eastAsia="zh-CN"/>
        </w:rPr>
        <w:t xml:space="preserve"> on </w:t>
      </w:r>
      <w:r w:rsidRPr="00C9036F">
        <w:rPr>
          <w:rFonts w:eastAsia="DengXian"/>
          <w:lang w:eastAsia="zh-CN"/>
        </w:rPr>
        <w:t>Ranging/Sidelink Positioning service exposure to Application server and for network assisted sidelink positioning</w:t>
      </w:r>
      <w:r w:rsidRPr="0079063C">
        <w:rPr>
          <w:rFonts w:eastAsia="DengXian"/>
          <w:lang w:eastAsia="zh-CN"/>
        </w:rPr>
        <w:t>.</w:t>
      </w:r>
    </w:p>
    <w:p w14:paraId="05B95A1D" w14:textId="77777777" w:rsidR="006B6F47" w:rsidRDefault="006B6F47" w:rsidP="006B6F47">
      <w:pPr>
        <w:rPr>
          <w:rFonts w:eastAsia="DengXian"/>
          <w:lang w:eastAsia="zh-CN"/>
        </w:rPr>
      </w:pPr>
      <w:r>
        <w:rPr>
          <w:rFonts w:eastAsia="DengXian"/>
          <w:lang w:eastAsia="zh-CN"/>
        </w:rPr>
        <w:t xml:space="preserve">For the </w:t>
      </w:r>
      <w:r w:rsidRPr="00471BB9">
        <w:rPr>
          <w:rFonts w:eastAsia="DengXian"/>
          <w:lang w:eastAsia="zh-CN"/>
        </w:rPr>
        <w:t>Ranging/Sidelink Positioning service exposure to Application server</w:t>
      </w:r>
      <w:r>
        <w:rPr>
          <w:rFonts w:eastAsia="DengXian"/>
          <w:lang w:eastAsia="zh-CN"/>
        </w:rPr>
        <w:t xml:space="preserve">, it requires that the 5GS is able to provide the </w:t>
      </w:r>
      <w:r w:rsidRPr="00471BB9">
        <w:rPr>
          <w:rFonts w:eastAsia="DengXian"/>
          <w:lang w:eastAsia="zh-CN"/>
        </w:rPr>
        <w:t>Ranging/Sidelink Positioning service</w:t>
      </w:r>
      <w:r>
        <w:rPr>
          <w:rFonts w:eastAsia="DengXian"/>
          <w:lang w:eastAsia="zh-CN"/>
        </w:rPr>
        <w:t xml:space="preserve"> to the </w:t>
      </w:r>
      <w:r w:rsidRPr="00471BB9">
        <w:rPr>
          <w:rFonts w:eastAsia="DengXian"/>
          <w:lang w:eastAsia="zh-CN"/>
        </w:rPr>
        <w:t>Application server</w:t>
      </w:r>
      <w:r>
        <w:rPr>
          <w:rFonts w:eastAsia="DengXian"/>
          <w:lang w:eastAsia="zh-CN"/>
        </w:rPr>
        <w:t xml:space="preserve"> for obtaining the </w:t>
      </w:r>
      <w:r w:rsidRPr="00471BB9">
        <w:rPr>
          <w:rFonts w:eastAsia="DengXian"/>
          <w:lang w:eastAsia="zh-CN"/>
        </w:rPr>
        <w:t>Ranging/Sidelink Positioning</w:t>
      </w:r>
      <w:r>
        <w:rPr>
          <w:rFonts w:eastAsia="DengXian"/>
          <w:lang w:eastAsia="zh-CN"/>
        </w:rPr>
        <w:t xml:space="preserve"> information (e.g. relative distance) between target UEs. To obtain this requirement, it needs the network assistance. In this solution, the </w:t>
      </w:r>
      <w:r w:rsidRPr="00AF4C3E">
        <w:rPr>
          <w:rFonts w:eastAsia="DengXian"/>
          <w:lang w:eastAsia="zh-CN"/>
        </w:rPr>
        <w:t>network assistance</w:t>
      </w:r>
      <w:r>
        <w:rPr>
          <w:rFonts w:eastAsia="DengXian"/>
          <w:lang w:eastAsia="zh-CN"/>
        </w:rPr>
        <w:t xml:space="preserve"> can be reflected in the following aspects:</w:t>
      </w:r>
    </w:p>
    <w:p w14:paraId="32C2CBCD" w14:textId="460A2445" w:rsidR="006B6F47" w:rsidRPr="007F1AE3" w:rsidRDefault="006B6F47" w:rsidP="006B6F47">
      <w:pPr>
        <w:pStyle w:val="B1"/>
        <w:rPr>
          <w:rFonts w:eastAsia="DengXian"/>
          <w:lang w:eastAsia="zh-CN"/>
        </w:rPr>
      </w:pPr>
      <w:r w:rsidRPr="007F1AE3">
        <w:rPr>
          <w:rFonts w:eastAsia="DengXian" w:hint="eastAsia"/>
          <w:lang w:eastAsia="zh-CN"/>
        </w:rPr>
        <w:t>-</w:t>
      </w:r>
      <w:r w:rsidRPr="007F1AE3">
        <w:rPr>
          <w:rFonts w:eastAsia="DengXian"/>
          <w:lang w:eastAsia="zh-CN"/>
        </w:rPr>
        <w:tab/>
        <w:t xml:space="preserve">Determine the role, i.e. who is </w:t>
      </w:r>
      <w:r>
        <w:rPr>
          <w:rFonts w:eastAsia="DengXian"/>
          <w:lang w:eastAsia="zh-CN"/>
        </w:rPr>
        <w:t>Reference</w:t>
      </w:r>
      <w:r w:rsidRPr="007F1AE3">
        <w:rPr>
          <w:rFonts w:eastAsia="DengXian"/>
          <w:lang w:eastAsia="zh-CN"/>
        </w:rPr>
        <w:t xml:space="preserve"> UE or Target UE;</w:t>
      </w:r>
    </w:p>
    <w:p w14:paraId="761132F6" w14:textId="77777777" w:rsidR="006B6F47" w:rsidRDefault="006B6F47" w:rsidP="006B6F47">
      <w:pPr>
        <w:pStyle w:val="B1"/>
        <w:rPr>
          <w:rFonts w:eastAsia="DengXian"/>
          <w:lang w:eastAsia="zh-CN"/>
        </w:rPr>
      </w:pPr>
      <w:r w:rsidRPr="007F1AE3">
        <w:rPr>
          <w:rFonts w:eastAsia="DengXian" w:hint="eastAsia"/>
          <w:lang w:eastAsia="zh-CN"/>
        </w:rPr>
        <w:t>-</w:t>
      </w:r>
      <w:r w:rsidRPr="007F1AE3">
        <w:rPr>
          <w:rFonts w:eastAsia="DengXian"/>
          <w:lang w:eastAsia="zh-CN"/>
        </w:rPr>
        <w:tab/>
        <w:t xml:space="preserve">Provide the </w:t>
      </w:r>
      <w:r w:rsidRPr="0028742C">
        <w:rPr>
          <w:rFonts w:eastAsia="DengXian"/>
          <w:lang w:eastAsia="zh-CN"/>
        </w:rPr>
        <w:t>Ranging/Sidelink Positioning</w:t>
      </w:r>
      <w:r>
        <w:rPr>
          <w:rFonts w:eastAsia="DengXian"/>
          <w:lang w:eastAsia="zh-CN"/>
        </w:rPr>
        <w:t xml:space="preserve"> assistant data;</w:t>
      </w:r>
    </w:p>
    <w:p w14:paraId="0CDD101D" w14:textId="77777777" w:rsidR="006B6F47" w:rsidRPr="007F1AE3" w:rsidRDefault="006B6F47" w:rsidP="006B6F47">
      <w:pPr>
        <w:pStyle w:val="B1"/>
        <w:rPr>
          <w:rFonts w:eastAsia="DengXian"/>
          <w:lang w:eastAsia="zh-CN"/>
        </w:rPr>
      </w:pPr>
      <w:r>
        <w:rPr>
          <w:rFonts w:eastAsia="DengXian" w:hint="eastAsia"/>
          <w:lang w:eastAsia="zh-CN"/>
        </w:rPr>
        <w:t>-</w:t>
      </w:r>
      <w:r>
        <w:rPr>
          <w:rFonts w:eastAsia="DengXian"/>
          <w:lang w:eastAsia="zh-CN"/>
        </w:rPr>
        <w:tab/>
        <w:t>Obtain or c</w:t>
      </w:r>
      <w:r w:rsidRPr="00856547">
        <w:rPr>
          <w:rFonts w:eastAsia="DengXian"/>
          <w:lang w:eastAsia="zh-CN"/>
        </w:rPr>
        <w:t>alculat</w:t>
      </w:r>
      <w:r>
        <w:rPr>
          <w:rFonts w:eastAsia="DengXian"/>
          <w:lang w:eastAsia="zh-CN"/>
        </w:rPr>
        <w:t>e</w:t>
      </w:r>
      <w:r w:rsidRPr="00856547">
        <w:rPr>
          <w:rFonts w:eastAsia="DengXian"/>
          <w:lang w:eastAsia="zh-CN"/>
        </w:rPr>
        <w:t xml:space="preserve"> Ranging/Sidelink Positioning results</w:t>
      </w:r>
      <w:r>
        <w:rPr>
          <w:rFonts w:eastAsia="DengXian"/>
          <w:lang w:eastAsia="zh-CN"/>
        </w:rPr>
        <w:t>.</w:t>
      </w:r>
    </w:p>
    <w:p w14:paraId="17BFEF0C" w14:textId="77777777" w:rsidR="006B6F47" w:rsidRDefault="006B6F47" w:rsidP="006B6F47">
      <w:pPr>
        <w:rPr>
          <w:rFonts w:eastAsia="DengXian"/>
          <w:lang w:eastAsia="zh-CN"/>
        </w:rPr>
      </w:pPr>
      <w:r>
        <w:rPr>
          <w:rFonts w:eastAsia="DengXian"/>
          <w:lang w:eastAsia="zh-CN"/>
        </w:rPr>
        <w:t>This solution is more suitable to the case where:</w:t>
      </w:r>
    </w:p>
    <w:p w14:paraId="39424FEA" w14:textId="62332F68"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are both under network coverage,</w:t>
      </w:r>
    </w:p>
    <w:p w14:paraId="40009275" w14:textId="77777777"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are unable to perform PC5 capability negotiation and Ranging/SL positioning calculation,</w:t>
      </w:r>
    </w:p>
    <w:p w14:paraId="70FF7329" w14:textId="77777777"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supports Ranging/SL positioning capability negotiation with LMF;</w:t>
      </w:r>
    </w:p>
    <w:p w14:paraId="12F1D1E0" w14:textId="60AE9B92" w:rsidR="006B6F47" w:rsidRPr="00DC1C21" w:rsidRDefault="006B6F47" w:rsidP="006B6F47">
      <w:pPr>
        <w:pStyle w:val="Heading3"/>
        <w:rPr>
          <w:rFonts w:eastAsia="SimSun"/>
          <w:lang w:eastAsia="zh-CN"/>
        </w:rPr>
      </w:pPr>
      <w:bookmarkStart w:id="2851" w:name="_Toc104257826"/>
      <w:bookmarkStart w:id="2852" w:name="_Toc104258000"/>
      <w:bookmarkStart w:id="2853" w:name="_Toc104299560"/>
      <w:bookmarkStart w:id="2854" w:name="_Toc112768561"/>
      <w:bookmarkStart w:id="2855" w:name="_Toc112768847"/>
      <w:bookmarkStart w:id="2856" w:name="_Toc112769087"/>
      <w:bookmarkStart w:id="2857" w:name="_Toc112772524"/>
      <w:bookmarkStart w:id="2858" w:name="_Toc112864199"/>
      <w:bookmarkStart w:id="2859" w:name="_Toc112865341"/>
      <w:bookmarkStart w:id="2860" w:name="_Toc117042781"/>
      <w:bookmarkStart w:id="2861" w:name="_Toc125976179"/>
      <w:bookmarkStart w:id="2862" w:name="_Toc128725055"/>
      <w:r w:rsidRPr="00A7799E">
        <w:lastRenderedPageBreak/>
        <w:t>6.</w:t>
      </w:r>
      <w:r>
        <w:rPr>
          <w:rFonts w:eastAsia="SimSun"/>
          <w:lang w:eastAsia="zh-CN"/>
        </w:rPr>
        <w:t>23</w:t>
      </w:r>
      <w:r w:rsidRPr="00A7799E">
        <w:t>.2</w:t>
      </w:r>
      <w:r w:rsidRPr="00A7799E">
        <w:tab/>
        <w:t>Procedures</w:t>
      </w:r>
      <w:r>
        <w:t xml:space="preserve"> of NW assistant </w:t>
      </w:r>
      <w:r w:rsidRPr="004B5DB8">
        <w:t>Ranging service exposure to server</w:t>
      </w:r>
      <w:bookmarkEnd w:id="2851"/>
      <w:bookmarkEnd w:id="2852"/>
      <w:bookmarkEnd w:id="2853"/>
      <w:bookmarkEnd w:id="2854"/>
      <w:bookmarkEnd w:id="2855"/>
      <w:bookmarkEnd w:id="2856"/>
      <w:bookmarkEnd w:id="2857"/>
      <w:bookmarkEnd w:id="2858"/>
      <w:bookmarkEnd w:id="2859"/>
      <w:bookmarkEnd w:id="2860"/>
      <w:bookmarkEnd w:id="2861"/>
      <w:bookmarkEnd w:id="2862"/>
    </w:p>
    <w:p w14:paraId="620D3A17" w14:textId="77777777" w:rsidR="006B6F47" w:rsidRDefault="006B6F47" w:rsidP="00CC7FBD">
      <w:pPr>
        <w:pStyle w:val="TH"/>
        <w:rPr>
          <w:rFonts w:eastAsia="Yu Mincho"/>
        </w:rPr>
      </w:pPr>
      <w:r>
        <w:object w:dxaOrig="12300" w:dyaOrig="8310" w14:anchorId="51694C1C">
          <v:shape id="_x0000_i1080" type="#_x0000_t75" style="width:481.6pt;height:324.7pt" o:ole="">
            <v:imagedata r:id="rId120" o:title=""/>
          </v:shape>
          <o:OLEObject Type="Embed" ProgID="Visio.Drawing.15" ShapeID="_x0000_i1080" DrawAspect="Content" ObjectID="_1739339824" r:id="rId121"/>
        </w:object>
      </w:r>
    </w:p>
    <w:p w14:paraId="307A7BA5" w14:textId="5840A4A3" w:rsidR="006B6F47" w:rsidRPr="00CB5EC9" w:rsidRDefault="006B6F47" w:rsidP="006B6F47">
      <w:pPr>
        <w:pStyle w:val="TF"/>
      </w:pPr>
      <w:r w:rsidRPr="00CB5EC9">
        <w:t>Figure 6.</w:t>
      </w:r>
      <w:r>
        <w:rPr>
          <w:rFonts w:eastAsia="SimSun"/>
          <w:lang w:eastAsia="zh-CN"/>
        </w:rPr>
        <w:t>23</w:t>
      </w:r>
      <w:r w:rsidRPr="00CB5EC9">
        <w:rPr>
          <w:rFonts w:eastAsia="SimSun"/>
          <w:lang w:eastAsia="zh-CN"/>
        </w:rPr>
        <w:t>.</w:t>
      </w:r>
      <w:r>
        <w:rPr>
          <w:rFonts w:eastAsia="SimSun"/>
          <w:lang w:eastAsia="zh-CN"/>
        </w:rPr>
        <w:t>2</w:t>
      </w:r>
      <w:r w:rsidRPr="00CB5EC9">
        <w:rPr>
          <w:rFonts w:eastAsia="SimSun"/>
          <w:lang w:eastAsia="zh-CN"/>
        </w:rPr>
        <w:t>-</w:t>
      </w:r>
      <w:r w:rsidRPr="00CB5EC9">
        <w:t xml:space="preserve">1: </w:t>
      </w:r>
      <w:r>
        <w:rPr>
          <w:lang w:eastAsia="zh-CN"/>
        </w:rPr>
        <w:t>H</w:t>
      </w:r>
      <w:r w:rsidRPr="007227C4">
        <w:rPr>
          <w:lang w:eastAsia="zh-CN"/>
        </w:rPr>
        <w:t xml:space="preserve">igh-level procedure </w:t>
      </w:r>
      <w:r w:rsidRPr="00F82DCA">
        <w:rPr>
          <w:lang w:eastAsia="zh-CN"/>
        </w:rPr>
        <w:t>of Ranging/Sidelink Positioning with Model A discovery</w:t>
      </w:r>
    </w:p>
    <w:p w14:paraId="65E62302" w14:textId="1AF598EC" w:rsidR="006B6F47" w:rsidRPr="004B5DB8" w:rsidRDefault="00CC7FBD" w:rsidP="006B6F47">
      <w:pPr>
        <w:rPr>
          <w:lang w:eastAsia="zh-CN"/>
        </w:rPr>
      </w:pPr>
      <w:r>
        <w:rPr>
          <w:lang w:eastAsia="zh-CN"/>
        </w:rPr>
        <w:t xml:space="preserve">This procedure basically takes the 5GC-MT-LR Procedure for the commercial location service as specified in clause 6.1.2 of </w:t>
      </w:r>
      <w:r w:rsidR="006D34D6">
        <w:rPr>
          <w:lang w:eastAsia="zh-CN"/>
        </w:rPr>
        <w:t>TS 23.273 [</w:t>
      </w:r>
      <w:r w:rsidR="002A1C6A">
        <w:rPr>
          <w:lang w:eastAsia="zh-CN"/>
        </w:rPr>
        <w:t>11</w:t>
      </w:r>
      <w:r>
        <w:rPr>
          <w:lang w:eastAsia="zh-CN"/>
        </w:rPr>
        <w:t>] as basis.</w:t>
      </w:r>
    </w:p>
    <w:p w14:paraId="48D9FB29" w14:textId="35387082" w:rsidR="006B6F47" w:rsidRDefault="006B6F47" w:rsidP="006B6F47">
      <w:pPr>
        <w:pStyle w:val="B1"/>
      </w:pPr>
      <w:r w:rsidRPr="006A2843">
        <w:t>1</w:t>
      </w:r>
      <w:r w:rsidRPr="00CB5EC9">
        <w:t>.</w:t>
      </w:r>
      <w:r w:rsidRPr="00CB5EC9">
        <w:tab/>
      </w:r>
      <w:r>
        <w:t xml:space="preserve">AF (via NEF) sends a request to the GMLC for obtaining the </w:t>
      </w:r>
      <w:r w:rsidRPr="00EB48D2">
        <w:t xml:space="preserve">Ranging/Sidelink Positioning information (e.g. relative distance) between </w:t>
      </w:r>
      <w:r>
        <w:t xml:space="preserve">2 </w:t>
      </w:r>
      <w:r w:rsidRPr="00EB48D2">
        <w:t>UEs</w:t>
      </w:r>
      <w:r>
        <w:t xml:space="preserve"> with target UE</w:t>
      </w:r>
      <w:r w:rsidR="001F671C">
        <w:t>'</w:t>
      </w:r>
      <w:r>
        <w:t>s GPSI.</w:t>
      </w:r>
    </w:p>
    <w:p w14:paraId="6D854243" w14:textId="77777777" w:rsidR="006B6F47" w:rsidRDefault="006B6F47" w:rsidP="006B6F47">
      <w:pPr>
        <w:pStyle w:val="B1"/>
        <w:rPr>
          <w:rFonts w:eastAsia="DengXian"/>
          <w:lang w:eastAsia="zh-CN"/>
        </w:rPr>
      </w:pPr>
      <w:r w:rsidRPr="004C583B">
        <w:rPr>
          <w:rFonts w:eastAsia="DengXian" w:hint="eastAsia"/>
          <w:lang w:eastAsia="zh-CN"/>
        </w:rPr>
        <w:t>2</w:t>
      </w:r>
      <w:r w:rsidRPr="004C583B">
        <w:rPr>
          <w:rFonts w:eastAsia="DengXian"/>
          <w:lang w:eastAsia="zh-CN"/>
        </w:rPr>
        <w:t>.</w:t>
      </w:r>
      <w:r w:rsidRPr="004C583B">
        <w:rPr>
          <w:rFonts w:eastAsia="DengXian"/>
          <w:lang w:eastAsia="zh-CN"/>
        </w:rPr>
        <w:tab/>
      </w:r>
      <w:r>
        <w:rPr>
          <w:rFonts w:eastAsia="DengXian"/>
          <w:lang w:eastAsia="zh-CN"/>
        </w:rPr>
        <w:t xml:space="preserve">The GMLC invokes the </w:t>
      </w:r>
      <w:r w:rsidRPr="000518F2">
        <w:rPr>
          <w:rFonts w:eastAsia="DengXian"/>
          <w:lang w:eastAsia="zh-CN"/>
        </w:rPr>
        <w:t xml:space="preserve">Nudm_SDM_Get service operation towards the UDM of the </w:t>
      </w:r>
      <w:r>
        <w:rPr>
          <w:rFonts w:eastAsia="DengXian"/>
          <w:lang w:eastAsia="zh-CN"/>
        </w:rPr>
        <w:t xml:space="preserve">2 </w:t>
      </w:r>
      <w:r w:rsidRPr="000518F2">
        <w:rPr>
          <w:rFonts w:eastAsia="DengXian"/>
          <w:lang w:eastAsia="zh-CN"/>
        </w:rPr>
        <w:t>UE</w:t>
      </w:r>
      <w:r>
        <w:rPr>
          <w:rFonts w:eastAsia="DengXian"/>
          <w:lang w:eastAsia="zh-CN"/>
        </w:rPr>
        <w:t>s</w:t>
      </w:r>
      <w:r w:rsidRPr="000518F2">
        <w:rPr>
          <w:rFonts w:eastAsia="DengXian"/>
          <w:lang w:eastAsia="zh-CN"/>
        </w:rPr>
        <w:t xml:space="preserve"> to get the privacy settings of the UE identified by its GPSI or SUPI. The UDM returns the target UE</w:t>
      </w:r>
      <w:r>
        <w:rPr>
          <w:rFonts w:eastAsia="DengXian"/>
          <w:lang w:eastAsia="zh-CN"/>
        </w:rPr>
        <w:t>s</w:t>
      </w:r>
      <w:r w:rsidRPr="000518F2">
        <w:rPr>
          <w:rFonts w:eastAsia="DengXian"/>
          <w:lang w:eastAsia="zh-CN"/>
        </w:rPr>
        <w:t xml:space="preserve"> Privacy setting of the UE. The (H)GMLC checks the UE</w:t>
      </w:r>
      <w:r w:rsidRPr="000518F2">
        <w:t xml:space="preserve"> </w:t>
      </w:r>
      <w:r w:rsidRPr="000518F2">
        <w:rPr>
          <w:rFonts w:eastAsia="DengXian"/>
          <w:lang w:eastAsia="zh-CN"/>
        </w:rPr>
        <w:t xml:space="preserve">Ranging/Sidelink Positioning privacy profile. If the </w:t>
      </w:r>
      <w:r>
        <w:rPr>
          <w:rFonts w:eastAsia="DengXian"/>
          <w:lang w:eastAsia="zh-CN"/>
        </w:rPr>
        <w:t>2</w:t>
      </w:r>
      <w:r w:rsidRPr="000518F2">
        <w:rPr>
          <w:rFonts w:eastAsia="DengXian"/>
          <w:lang w:eastAsia="zh-CN"/>
        </w:rPr>
        <w:t xml:space="preserve"> UE</w:t>
      </w:r>
      <w:r>
        <w:rPr>
          <w:rFonts w:eastAsia="DengXian"/>
          <w:lang w:eastAsia="zh-CN"/>
        </w:rPr>
        <w:t>s</w:t>
      </w:r>
      <w:r w:rsidRPr="000518F2">
        <w:rPr>
          <w:rFonts w:eastAsia="DengXian"/>
          <w:lang w:eastAsia="zh-CN"/>
        </w:rPr>
        <w:t xml:space="preserve"> </w:t>
      </w:r>
      <w:r>
        <w:rPr>
          <w:rFonts w:eastAsia="DengXian"/>
          <w:lang w:eastAsia="zh-CN"/>
        </w:rPr>
        <w:t>are</w:t>
      </w:r>
      <w:r w:rsidRPr="000518F2">
        <w:rPr>
          <w:rFonts w:eastAsia="DengXian"/>
          <w:lang w:eastAsia="zh-CN"/>
        </w:rPr>
        <w:t xml:space="preserve"> not allowed to be Rang</w:t>
      </w:r>
      <w:r>
        <w:rPr>
          <w:rFonts w:eastAsia="DengXian"/>
          <w:lang w:eastAsia="zh-CN"/>
        </w:rPr>
        <w:t>ed</w:t>
      </w:r>
      <w:r w:rsidRPr="000518F2">
        <w:rPr>
          <w:rFonts w:eastAsia="DengXian"/>
          <w:lang w:eastAsia="zh-CN"/>
        </w:rPr>
        <w:t>/Sidelink Position</w:t>
      </w:r>
      <w:r>
        <w:rPr>
          <w:rFonts w:eastAsia="DengXian"/>
          <w:lang w:eastAsia="zh-CN"/>
        </w:rPr>
        <w:t>ed, the following steps 3-11 are skipped.</w:t>
      </w:r>
    </w:p>
    <w:p w14:paraId="2C4BF389" w14:textId="77777777" w:rsidR="006B6F47" w:rsidRDefault="006B6F47" w:rsidP="006B6F47">
      <w:pPr>
        <w:pStyle w:val="B1"/>
        <w:rPr>
          <w:rFonts w:eastAsia="DengXian"/>
          <w:lang w:eastAsia="zh-CN"/>
        </w:rPr>
      </w:pPr>
      <w:r>
        <w:rPr>
          <w:rFonts w:eastAsia="DengXian" w:hint="eastAsia"/>
          <w:lang w:eastAsia="zh-CN"/>
        </w:rPr>
        <w:t>3</w:t>
      </w:r>
      <w:r>
        <w:rPr>
          <w:rFonts w:eastAsia="DengXian"/>
          <w:lang w:eastAsia="zh-CN"/>
        </w:rPr>
        <w:t>.</w:t>
      </w:r>
      <w:r>
        <w:rPr>
          <w:rFonts w:eastAsia="DengXian"/>
          <w:lang w:eastAsia="zh-CN"/>
        </w:rPr>
        <w:tab/>
      </w:r>
      <w:r w:rsidRPr="000518F2">
        <w:rPr>
          <w:rFonts w:eastAsia="DengXian"/>
          <w:lang w:eastAsia="zh-CN"/>
        </w:rPr>
        <w:t xml:space="preserve">The GMLC invokes a Nudm_UECM_Get service operation towards the UDM of the </w:t>
      </w:r>
      <w:r>
        <w:rPr>
          <w:rFonts w:eastAsia="DengXian"/>
          <w:lang w:eastAsia="zh-CN"/>
        </w:rPr>
        <w:t>2</w:t>
      </w:r>
      <w:r w:rsidRPr="000518F2">
        <w:rPr>
          <w:rFonts w:eastAsia="DengXian"/>
          <w:lang w:eastAsia="zh-CN"/>
        </w:rPr>
        <w:t xml:space="preserve"> UE</w:t>
      </w:r>
      <w:r>
        <w:rPr>
          <w:rFonts w:eastAsia="DengXian"/>
          <w:lang w:eastAsia="zh-CN"/>
        </w:rPr>
        <w:t>s</w:t>
      </w:r>
      <w:r w:rsidRPr="000518F2">
        <w:rPr>
          <w:rFonts w:eastAsia="DengXian"/>
          <w:lang w:eastAsia="zh-CN"/>
        </w:rPr>
        <w:t xml:space="preserve"> with GPSI or SUPI of </w:t>
      </w:r>
      <w:r>
        <w:rPr>
          <w:rFonts w:eastAsia="DengXian"/>
          <w:lang w:eastAsia="zh-CN"/>
        </w:rPr>
        <w:t>the 2</w:t>
      </w:r>
      <w:r w:rsidRPr="000518F2">
        <w:rPr>
          <w:rFonts w:eastAsia="DengXian"/>
          <w:lang w:eastAsia="zh-CN"/>
        </w:rPr>
        <w:t xml:space="preserve"> UE</w:t>
      </w:r>
      <w:r>
        <w:rPr>
          <w:rFonts w:eastAsia="DengXian"/>
          <w:lang w:eastAsia="zh-CN"/>
        </w:rPr>
        <w:t>s</w:t>
      </w:r>
      <w:r w:rsidRPr="000518F2">
        <w:rPr>
          <w:rFonts w:eastAsia="DengXian"/>
          <w:lang w:eastAsia="zh-CN"/>
        </w:rPr>
        <w:t>. The UDM returns the network addresses of the current serving AMF</w:t>
      </w:r>
      <w:r>
        <w:rPr>
          <w:rFonts w:eastAsia="DengXian"/>
          <w:lang w:eastAsia="zh-CN"/>
        </w:rPr>
        <w:t xml:space="preserve"> of the 2 UEs.</w:t>
      </w:r>
    </w:p>
    <w:p w14:paraId="78CA9786" w14:textId="57500A1D" w:rsidR="006B6F47" w:rsidRPr="007F1AE3" w:rsidRDefault="006B6F47" w:rsidP="006B6F47">
      <w:pPr>
        <w:pStyle w:val="EditorsNote"/>
        <w:rPr>
          <w:rFonts w:eastAsia="DengXian"/>
          <w:lang w:eastAsia="zh-CN"/>
        </w:rPr>
      </w:pPr>
      <w:r w:rsidRPr="007F1AE3">
        <w:rPr>
          <w:rFonts w:eastAsia="DengXian" w:hint="eastAsia"/>
          <w:lang w:eastAsia="zh-CN"/>
        </w:rPr>
        <w:t>E</w:t>
      </w:r>
      <w:r w:rsidRPr="007F1AE3">
        <w:rPr>
          <w:rFonts w:eastAsia="DengXian"/>
          <w:lang w:eastAsia="zh-CN"/>
        </w:rPr>
        <w:t xml:space="preserve">ditor </w:t>
      </w:r>
      <w:r w:rsidR="00CC7FBD" w:rsidRPr="007F1AE3">
        <w:rPr>
          <w:rFonts w:eastAsia="DengXian"/>
          <w:lang w:eastAsia="zh-CN"/>
        </w:rPr>
        <w:t>note</w:t>
      </w:r>
      <w:r w:rsidRPr="007F1AE3">
        <w:rPr>
          <w:rFonts w:eastAsia="DengXian"/>
          <w:lang w:eastAsia="zh-CN"/>
        </w:rPr>
        <w:t>:</w:t>
      </w:r>
      <w:r w:rsidRPr="007F1AE3">
        <w:rPr>
          <w:rFonts w:eastAsia="DengXian"/>
          <w:lang w:eastAsia="zh-CN"/>
        </w:rPr>
        <w:tab/>
      </w:r>
      <w:r w:rsidRPr="005F0956">
        <w:rPr>
          <w:rFonts w:eastAsia="DengXian"/>
          <w:lang w:eastAsia="zh-CN"/>
        </w:rPr>
        <w:t>How to handle different AMF and LMF case is FFS</w:t>
      </w:r>
      <w:r>
        <w:rPr>
          <w:rFonts w:eastAsia="DengXian"/>
          <w:lang w:eastAsia="zh-CN"/>
        </w:rPr>
        <w:t>.</w:t>
      </w:r>
    </w:p>
    <w:p w14:paraId="0F23D7D5" w14:textId="77777777" w:rsidR="006B6F47" w:rsidRDefault="006B6F47" w:rsidP="006B6F47">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T</w:t>
      </w:r>
      <w:r w:rsidRPr="00F40C40">
        <w:rPr>
          <w:rFonts w:eastAsia="DengXian"/>
          <w:lang w:eastAsia="zh-CN"/>
        </w:rPr>
        <w:t>he GMLC invokes the Namf_Location_ProvideRanging_Sidelink positioningInfo Rquest service operation towards the AMF to request the Ranging/Sidelink Positioning information</w:t>
      </w:r>
      <w:r>
        <w:rPr>
          <w:rFonts w:eastAsia="DengXian"/>
          <w:lang w:eastAsia="zh-CN"/>
        </w:rPr>
        <w:t xml:space="preserve"> of the 2</w:t>
      </w:r>
      <w:r w:rsidRPr="00F40C40">
        <w:rPr>
          <w:rFonts w:eastAsia="DengXian"/>
          <w:lang w:eastAsia="zh-CN"/>
        </w:rPr>
        <w:t xml:space="preserve"> UE</w:t>
      </w:r>
      <w:r>
        <w:rPr>
          <w:rFonts w:eastAsia="DengXian"/>
          <w:lang w:eastAsia="zh-CN"/>
        </w:rPr>
        <w:t>s</w:t>
      </w:r>
      <w:r w:rsidRPr="00F40C40">
        <w:rPr>
          <w:rFonts w:eastAsia="DengXian"/>
          <w:lang w:eastAsia="zh-CN"/>
        </w:rPr>
        <w:t>.</w:t>
      </w:r>
    </w:p>
    <w:p w14:paraId="6D1BCC6F" w14:textId="172EDE39" w:rsidR="006B6F47" w:rsidRDefault="00CC7FBD" w:rsidP="006B6F47">
      <w:pPr>
        <w:pStyle w:val="B1"/>
        <w:rPr>
          <w:rFonts w:eastAsia="DengXian"/>
          <w:lang w:eastAsia="zh-CN"/>
        </w:rPr>
      </w:pPr>
      <w:r>
        <w:rPr>
          <w:rFonts w:eastAsia="DengXian"/>
          <w:lang w:eastAsia="zh-CN"/>
        </w:rPr>
        <w:t>5.</w:t>
      </w:r>
      <w:r>
        <w:rPr>
          <w:rFonts w:eastAsia="DengXian"/>
          <w:lang w:eastAsia="zh-CN"/>
        </w:rPr>
        <w:tab/>
        <w:t xml:space="preserve">If the UE is in CM-IDLE, the AMF initiates a network triggered Service Request procedure as defined in clause 4.2.3.3 of </w:t>
      </w:r>
      <w:r w:rsidR="006D34D6">
        <w:rPr>
          <w:rFonts w:eastAsia="DengXian"/>
          <w:lang w:eastAsia="zh-CN"/>
        </w:rPr>
        <w:t>TS 23.502 [</w:t>
      </w:r>
      <w:r w:rsidR="002A1C6A">
        <w:rPr>
          <w:rFonts w:eastAsia="DengXian"/>
          <w:lang w:eastAsia="zh-CN"/>
        </w:rPr>
        <w:t>9</w:t>
      </w:r>
      <w:r>
        <w:rPr>
          <w:rFonts w:eastAsia="DengXian"/>
          <w:lang w:eastAsia="zh-CN"/>
        </w:rPr>
        <w:t>] to establish a signalling connection with the UE.</w:t>
      </w:r>
    </w:p>
    <w:p w14:paraId="5E7EB828" w14:textId="77777777" w:rsidR="006B6F47" w:rsidRDefault="006B6F47" w:rsidP="006B6F47">
      <w:pPr>
        <w:pStyle w:val="B1"/>
        <w:rPr>
          <w:rFonts w:eastAsia="DengXian"/>
          <w:lang w:eastAsia="zh-CN"/>
        </w:rPr>
      </w:pPr>
      <w:r>
        <w:rPr>
          <w:rFonts w:eastAsia="DengXian"/>
          <w:lang w:eastAsia="zh-CN"/>
        </w:rPr>
        <w:t>6.</w:t>
      </w:r>
      <w:r>
        <w:rPr>
          <w:rFonts w:eastAsia="DengXian"/>
          <w:lang w:eastAsia="zh-CN"/>
        </w:rPr>
        <w:tab/>
      </w:r>
      <w:r w:rsidRPr="00337920">
        <w:rPr>
          <w:rFonts w:eastAsia="DengXian"/>
          <w:lang w:eastAsia="zh-CN"/>
        </w:rPr>
        <w:t xml:space="preserve">If </w:t>
      </w:r>
      <w:r>
        <w:rPr>
          <w:rFonts w:eastAsia="DengXian"/>
          <w:lang w:eastAsia="zh-CN"/>
        </w:rPr>
        <w:t xml:space="preserve">there is </w:t>
      </w:r>
      <w:r w:rsidRPr="00337920">
        <w:rPr>
          <w:rFonts w:eastAsia="DengXian"/>
          <w:lang w:eastAsia="zh-CN"/>
        </w:rPr>
        <w:t>privacy check</w:t>
      </w:r>
      <w:r>
        <w:rPr>
          <w:rFonts w:eastAsia="DengXian"/>
          <w:lang w:eastAsia="zh-CN"/>
        </w:rPr>
        <w:t xml:space="preserve"> requirement, the </w:t>
      </w:r>
      <w:r w:rsidRPr="002B2B91">
        <w:rPr>
          <w:rFonts w:eastAsia="DengXian"/>
          <w:lang w:eastAsia="zh-CN"/>
        </w:rPr>
        <w:t>UE must either be notified or notified with privacy verification</w:t>
      </w:r>
      <w:r>
        <w:rPr>
          <w:rFonts w:eastAsia="DengXian"/>
          <w:lang w:eastAsia="zh-CN"/>
        </w:rPr>
        <w:t xml:space="preserve">. The 2 UEs notify its user the </w:t>
      </w:r>
      <w:r w:rsidRPr="002B2B91">
        <w:rPr>
          <w:rFonts w:eastAsia="DengXian"/>
          <w:lang w:eastAsia="zh-CN"/>
        </w:rPr>
        <w:t>Ranging/Sidelink Positioning</w:t>
      </w:r>
      <w:r>
        <w:rPr>
          <w:rFonts w:eastAsia="DengXian"/>
          <w:lang w:eastAsia="zh-CN"/>
        </w:rPr>
        <w:t xml:space="preserve"> request and provide the checked result to the AMF.</w:t>
      </w:r>
    </w:p>
    <w:p w14:paraId="3E6BBDDC" w14:textId="77777777" w:rsidR="006B6F47" w:rsidRDefault="006B6F47" w:rsidP="006B6F47">
      <w:pPr>
        <w:pStyle w:val="B1"/>
        <w:rPr>
          <w:rFonts w:eastAsia="DengXian"/>
          <w:lang w:eastAsia="zh-CN"/>
        </w:rPr>
      </w:pPr>
      <w:r>
        <w:rPr>
          <w:rFonts w:eastAsia="DengXian" w:hint="eastAsia"/>
          <w:lang w:eastAsia="zh-CN"/>
        </w:rPr>
        <w:t>7</w:t>
      </w:r>
      <w:r>
        <w:rPr>
          <w:rFonts w:eastAsia="DengXian"/>
          <w:lang w:eastAsia="zh-CN"/>
        </w:rPr>
        <w:t xml:space="preserve">. If granted in step6, the AMF perform the LMF selection with supporting </w:t>
      </w:r>
      <w:r w:rsidRPr="002B2B91">
        <w:rPr>
          <w:rFonts w:eastAsia="DengXian"/>
          <w:lang w:eastAsia="zh-CN"/>
        </w:rPr>
        <w:t>Ranging/Sidelink Positioning</w:t>
      </w:r>
      <w:r>
        <w:rPr>
          <w:rFonts w:eastAsia="DengXian"/>
          <w:lang w:eastAsia="zh-CN"/>
        </w:rPr>
        <w:t xml:space="preserve"> capable consideration.</w:t>
      </w:r>
    </w:p>
    <w:p w14:paraId="465F66E8" w14:textId="77777777" w:rsidR="006B6F47" w:rsidRDefault="006B6F47" w:rsidP="006B6F47">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 xml:space="preserve">The AMF </w:t>
      </w:r>
      <w:r w:rsidRPr="00221F1C">
        <w:rPr>
          <w:rFonts w:eastAsia="DengXian"/>
          <w:lang w:eastAsia="zh-CN"/>
        </w:rPr>
        <w:t>invokes the Nlmf_Location_Determine</w:t>
      </w:r>
      <w:r w:rsidRPr="00221F1C">
        <w:t xml:space="preserve"> </w:t>
      </w:r>
      <w:r w:rsidRPr="00221F1C">
        <w:rPr>
          <w:rFonts w:eastAsia="DengXian"/>
          <w:lang w:eastAsia="zh-CN"/>
        </w:rPr>
        <w:t xml:space="preserve">Ranging/Sidelink Positioning service operation towards the LMF to request the </w:t>
      </w:r>
      <w:r w:rsidRPr="001F0A5F">
        <w:rPr>
          <w:rFonts w:eastAsia="DengXian"/>
          <w:lang w:eastAsia="zh-CN"/>
        </w:rPr>
        <w:t>Ranging/Sidelink Positioning information</w:t>
      </w:r>
      <w:r w:rsidRPr="00221F1C">
        <w:rPr>
          <w:rFonts w:eastAsia="DengXian"/>
          <w:lang w:eastAsia="zh-CN"/>
        </w:rPr>
        <w:t xml:space="preserve"> of the </w:t>
      </w:r>
      <w:r>
        <w:rPr>
          <w:rFonts w:eastAsia="DengXian"/>
          <w:lang w:eastAsia="zh-CN"/>
        </w:rPr>
        <w:t xml:space="preserve">2 </w:t>
      </w:r>
      <w:r w:rsidRPr="00221F1C">
        <w:rPr>
          <w:rFonts w:eastAsia="DengXian"/>
          <w:lang w:eastAsia="zh-CN"/>
        </w:rPr>
        <w:t>UE</w:t>
      </w:r>
      <w:r>
        <w:rPr>
          <w:rFonts w:eastAsia="DengXian"/>
          <w:lang w:eastAsia="zh-CN"/>
        </w:rPr>
        <w:t>s</w:t>
      </w:r>
      <w:r w:rsidRPr="00221F1C">
        <w:rPr>
          <w:rFonts w:eastAsia="DengXian"/>
          <w:lang w:eastAsia="zh-CN"/>
        </w:rPr>
        <w:t>.</w:t>
      </w:r>
    </w:p>
    <w:p w14:paraId="54FB9EC8" w14:textId="77777777" w:rsidR="006B6F47" w:rsidRDefault="006B6F47" w:rsidP="006B6F47">
      <w:pPr>
        <w:pStyle w:val="B1"/>
        <w:rPr>
          <w:rFonts w:eastAsia="DengXian"/>
          <w:lang w:eastAsia="zh-CN"/>
        </w:rPr>
      </w:pPr>
      <w:r>
        <w:rPr>
          <w:rFonts w:eastAsia="DengXian" w:hint="eastAsia"/>
          <w:lang w:eastAsia="zh-CN"/>
        </w:rPr>
        <w:lastRenderedPageBreak/>
        <w:t>9</w:t>
      </w:r>
      <w:r>
        <w:rPr>
          <w:rFonts w:eastAsia="DengXian"/>
          <w:lang w:eastAsia="zh-CN"/>
        </w:rPr>
        <w:t>.</w:t>
      </w:r>
      <w:r>
        <w:rPr>
          <w:rFonts w:eastAsia="DengXian"/>
          <w:lang w:eastAsia="zh-CN"/>
        </w:rPr>
        <w:tab/>
        <w:t xml:space="preserve">After receiving the AMF request in step 8, the LMF performs the NW assistant </w:t>
      </w:r>
      <w:r w:rsidRPr="00F22BB9">
        <w:rPr>
          <w:rFonts w:eastAsia="DengXian"/>
          <w:lang w:eastAsia="zh-CN"/>
        </w:rPr>
        <w:t>Ranging/Sidelink Positioning</w:t>
      </w:r>
      <w:r>
        <w:rPr>
          <w:rFonts w:eastAsia="DengXian"/>
          <w:lang w:eastAsia="zh-CN"/>
        </w:rPr>
        <w:t xml:space="preserve"> with the 2 UEs with following possible aspects:</w:t>
      </w:r>
    </w:p>
    <w:p w14:paraId="540749F4" w14:textId="3B441E8A" w:rsidR="006B6F47" w:rsidRDefault="006D1F10" w:rsidP="006B6F47">
      <w:pPr>
        <w:pStyle w:val="B2"/>
        <w:rPr>
          <w:rFonts w:eastAsia="DengXian"/>
          <w:lang w:eastAsia="zh-CN"/>
        </w:rPr>
      </w:pPr>
      <w:r>
        <w:rPr>
          <w:rFonts w:eastAsia="DengXian"/>
          <w:lang w:eastAsia="zh-CN"/>
        </w:rPr>
        <w:t>-</w:t>
      </w:r>
      <w:r>
        <w:rPr>
          <w:rFonts w:eastAsia="DengXian"/>
          <w:lang w:eastAsia="zh-CN"/>
        </w:rPr>
        <w:tab/>
        <w:t xml:space="preserve">LMF obtains the Ranging/Sidelink Positioning capability of the 2 UEs, similar to the Procedures related to capability transfer in clause 5.1 of </w:t>
      </w:r>
      <w:r w:rsidR="006D34D6">
        <w:rPr>
          <w:rFonts w:eastAsia="DengXian"/>
          <w:lang w:eastAsia="zh-CN"/>
        </w:rPr>
        <w:t>TS 37.355 [</w:t>
      </w:r>
      <w:r>
        <w:rPr>
          <w:rFonts w:eastAsia="DengXian"/>
          <w:lang w:eastAsia="zh-CN"/>
        </w:rPr>
        <w:t>10];</w:t>
      </w:r>
    </w:p>
    <w:p w14:paraId="36ACF3AD" w14:textId="77777777" w:rsidR="006B6F47" w:rsidRDefault="006B6F47" w:rsidP="006B6F47">
      <w:pPr>
        <w:pStyle w:val="B2"/>
        <w:rPr>
          <w:rFonts w:eastAsia="DengXian"/>
          <w:lang w:eastAsia="zh-CN"/>
        </w:rPr>
      </w:pPr>
      <w:r>
        <w:rPr>
          <w:rFonts w:eastAsia="DengXian" w:hint="eastAsia"/>
          <w:lang w:eastAsia="zh-CN"/>
        </w:rPr>
        <w:t>-</w:t>
      </w:r>
      <w:r>
        <w:rPr>
          <w:rFonts w:eastAsia="DengXian"/>
          <w:lang w:eastAsia="zh-CN"/>
        </w:rPr>
        <w:tab/>
        <w:t xml:space="preserve">LMF determines the role of the 2 UEs; which one takes the role of Reference UE, which one </w:t>
      </w:r>
      <w:r w:rsidRPr="00A93671">
        <w:rPr>
          <w:rFonts w:eastAsia="DengXian"/>
          <w:lang w:eastAsia="zh-CN"/>
        </w:rPr>
        <w:t xml:space="preserve">takes the role of </w:t>
      </w:r>
      <w:r>
        <w:rPr>
          <w:rFonts w:eastAsia="DengXian"/>
          <w:lang w:eastAsia="zh-CN"/>
        </w:rPr>
        <w:t>Target</w:t>
      </w:r>
      <w:r w:rsidRPr="00A93671">
        <w:rPr>
          <w:rFonts w:eastAsia="DengXian"/>
          <w:lang w:eastAsia="zh-CN"/>
        </w:rPr>
        <w:t xml:space="preserve"> UE</w:t>
      </w:r>
      <w:r>
        <w:rPr>
          <w:rFonts w:eastAsia="DengXian"/>
          <w:lang w:eastAsia="zh-CN"/>
        </w:rPr>
        <w:t>.</w:t>
      </w:r>
    </w:p>
    <w:p w14:paraId="240D0C1D" w14:textId="42D6D792" w:rsidR="006B6F47" w:rsidRDefault="006D1F10" w:rsidP="006B6F47">
      <w:pPr>
        <w:pStyle w:val="B2"/>
        <w:rPr>
          <w:rFonts w:eastAsia="DengXian"/>
          <w:lang w:eastAsia="zh-CN"/>
        </w:rPr>
      </w:pPr>
      <w:r>
        <w:rPr>
          <w:rFonts w:eastAsia="DengXian"/>
          <w:lang w:eastAsia="zh-CN"/>
        </w:rPr>
        <w:t>-</w:t>
      </w:r>
      <w:r>
        <w:rPr>
          <w:rFonts w:eastAsia="DengXian"/>
          <w:lang w:eastAsia="zh-CN"/>
        </w:rPr>
        <w:tab/>
        <w:t xml:space="preserve">LMF obtain the Ranging/Sidelink Positioning location information, similar to the Procedures related to Location Information Transfer in clause 5.3 of </w:t>
      </w:r>
      <w:r w:rsidR="006D34D6">
        <w:rPr>
          <w:rFonts w:eastAsia="DengXian"/>
          <w:lang w:eastAsia="zh-CN"/>
        </w:rPr>
        <w:t>TS 37.355 [</w:t>
      </w:r>
      <w:r>
        <w:rPr>
          <w:rFonts w:eastAsia="DengXian"/>
          <w:lang w:eastAsia="zh-CN"/>
        </w:rPr>
        <w:t>10];</w:t>
      </w:r>
    </w:p>
    <w:p w14:paraId="23968D54" w14:textId="77777777" w:rsidR="006B6F47" w:rsidRDefault="006B6F47" w:rsidP="006B6F47">
      <w:pPr>
        <w:pStyle w:val="B2"/>
        <w:rPr>
          <w:rFonts w:eastAsia="DengXian"/>
          <w:lang w:eastAsia="zh-CN"/>
        </w:rPr>
      </w:pPr>
      <w:r>
        <w:rPr>
          <w:rFonts w:eastAsia="DengXian" w:hint="eastAsia"/>
          <w:lang w:eastAsia="zh-CN"/>
        </w:rPr>
        <w:t>-</w:t>
      </w:r>
      <w:r>
        <w:rPr>
          <w:rFonts w:eastAsia="DengXian"/>
          <w:lang w:eastAsia="zh-CN"/>
        </w:rPr>
        <w:tab/>
        <w:t xml:space="preserve">LMF calculates the </w:t>
      </w:r>
      <w:r w:rsidRPr="00E101EF">
        <w:rPr>
          <w:rFonts w:eastAsia="DengXian"/>
          <w:lang w:eastAsia="zh-CN"/>
        </w:rPr>
        <w:t>Ranging/Sidelink Positioning</w:t>
      </w:r>
      <w:r>
        <w:rPr>
          <w:rFonts w:eastAsia="DengXian"/>
          <w:lang w:eastAsia="zh-CN"/>
        </w:rPr>
        <w:t xml:space="preserve"> result </w:t>
      </w:r>
      <w:r>
        <w:rPr>
          <w:rFonts w:eastAsia="DengXian" w:hint="eastAsia"/>
          <w:lang w:eastAsia="zh-CN"/>
        </w:rPr>
        <w:t>between</w:t>
      </w:r>
      <w:r>
        <w:rPr>
          <w:rFonts w:eastAsia="DengXian"/>
          <w:lang w:eastAsia="zh-CN"/>
        </w:rPr>
        <w:t xml:space="preserve"> the 2 UEs.</w:t>
      </w:r>
    </w:p>
    <w:p w14:paraId="61B88C5B" w14:textId="77777777" w:rsidR="006B6F47" w:rsidRDefault="006B6F47" w:rsidP="006B6F47">
      <w:pPr>
        <w:pStyle w:val="B1"/>
        <w:rPr>
          <w:rFonts w:eastAsia="DengXian"/>
          <w:lang w:eastAsia="zh-CN"/>
        </w:rPr>
      </w:pPr>
      <w:r w:rsidRPr="007F1AE3">
        <w:rPr>
          <w:rFonts w:eastAsia="DengXian" w:hint="eastAsia"/>
          <w:lang w:eastAsia="zh-CN"/>
        </w:rPr>
        <w:t>1</w:t>
      </w:r>
      <w:r w:rsidRPr="007F1AE3">
        <w:rPr>
          <w:rFonts w:eastAsia="DengXian"/>
          <w:lang w:eastAsia="zh-CN"/>
        </w:rPr>
        <w:t>0.</w:t>
      </w:r>
      <w:r w:rsidRPr="007F1AE3">
        <w:rPr>
          <w:rFonts w:eastAsia="DengXian"/>
          <w:lang w:eastAsia="zh-CN"/>
        </w:rPr>
        <w:tab/>
        <w:t xml:space="preserve">After performing the </w:t>
      </w:r>
      <w:r w:rsidRPr="00E101EF">
        <w:rPr>
          <w:rFonts w:eastAsia="DengXian"/>
          <w:lang w:eastAsia="zh-CN"/>
        </w:rPr>
        <w:t>NW assistant Ranging/Sidelink Positioning procedure</w:t>
      </w:r>
      <w:r>
        <w:rPr>
          <w:rFonts w:eastAsia="DengXian"/>
          <w:lang w:eastAsia="zh-CN"/>
        </w:rPr>
        <w:t xml:space="preserve">, the LMF returns </w:t>
      </w:r>
      <w:r w:rsidRPr="00E101EF">
        <w:rPr>
          <w:rFonts w:eastAsia="DengXian"/>
          <w:lang w:eastAsia="zh-CN"/>
        </w:rPr>
        <w:t>the Nlmf_Location_Determine Ranging/Sidelink Positioning</w:t>
      </w:r>
      <w:r>
        <w:rPr>
          <w:rFonts w:eastAsia="DengXian"/>
          <w:lang w:eastAsia="zh-CN"/>
        </w:rPr>
        <w:t xml:space="preserve"> response towards the AMF to return </w:t>
      </w:r>
      <w:r w:rsidRPr="00E101EF">
        <w:rPr>
          <w:rFonts w:eastAsia="DengXian"/>
          <w:lang w:eastAsia="zh-CN"/>
        </w:rPr>
        <w:t>Ranging/Sidelink Positioning</w:t>
      </w:r>
      <w:r>
        <w:rPr>
          <w:rFonts w:eastAsia="DengXian"/>
          <w:lang w:eastAsia="zh-CN"/>
        </w:rPr>
        <w:t xml:space="preserve"> result between the 2 UEs.</w:t>
      </w:r>
    </w:p>
    <w:p w14:paraId="7FED6BC7" w14:textId="77777777" w:rsidR="006B6F47" w:rsidRDefault="006B6F47" w:rsidP="006B6F47">
      <w:pPr>
        <w:pStyle w:val="B1"/>
        <w:rPr>
          <w:rFonts w:eastAsia="DengXian"/>
          <w:lang w:eastAsia="zh-CN"/>
        </w:rPr>
      </w:pPr>
      <w:r>
        <w:rPr>
          <w:rFonts w:eastAsia="DengXian" w:hint="eastAsia"/>
          <w:lang w:eastAsia="zh-CN"/>
        </w:rPr>
        <w:t>1</w:t>
      </w:r>
      <w:r>
        <w:rPr>
          <w:rFonts w:eastAsia="DengXian"/>
          <w:lang w:eastAsia="zh-CN"/>
        </w:rPr>
        <w:t>1.</w:t>
      </w:r>
      <w:r>
        <w:rPr>
          <w:rFonts w:eastAsia="DengXian"/>
          <w:lang w:eastAsia="zh-CN"/>
        </w:rPr>
        <w:tab/>
        <w:t xml:space="preserve">The AMF returns the </w:t>
      </w:r>
      <w:r w:rsidRPr="0051490A">
        <w:rPr>
          <w:rFonts w:eastAsia="DengXian"/>
          <w:lang w:eastAsia="zh-CN"/>
        </w:rPr>
        <w:t xml:space="preserve">Namf_Location_ProvideRanging_Sidelink positioningInfo </w:t>
      </w:r>
      <w:r>
        <w:rPr>
          <w:rFonts w:eastAsia="DengXian"/>
          <w:lang w:eastAsia="zh-CN"/>
        </w:rPr>
        <w:t xml:space="preserve">Reponse towards the GMLC </w:t>
      </w:r>
      <w:r w:rsidRPr="0051490A">
        <w:rPr>
          <w:rFonts w:eastAsia="DengXian"/>
          <w:lang w:eastAsia="zh-CN"/>
        </w:rPr>
        <w:t>return Ranging/Sidelink Positioning result between the 2 UEs.</w:t>
      </w:r>
    </w:p>
    <w:p w14:paraId="524CA0A3" w14:textId="77777777" w:rsidR="006B6F47" w:rsidRDefault="006B6F47" w:rsidP="006B6F47">
      <w:pPr>
        <w:pStyle w:val="B1"/>
        <w:rPr>
          <w:rFonts w:eastAsia="DengXian"/>
          <w:lang w:eastAsia="zh-CN"/>
        </w:rPr>
      </w:pPr>
      <w:r>
        <w:rPr>
          <w:rFonts w:eastAsia="DengXian" w:hint="eastAsia"/>
          <w:lang w:eastAsia="zh-CN"/>
        </w:rPr>
        <w:t>1</w:t>
      </w:r>
      <w:r>
        <w:rPr>
          <w:rFonts w:eastAsia="DengXian"/>
          <w:lang w:eastAsia="zh-CN"/>
        </w:rPr>
        <w:t>2.</w:t>
      </w:r>
      <w:r>
        <w:rPr>
          <w:rFonts w:eastAsia="DengXian"/>
          <w:lang w:eastAsia="zh-CN"/>
        </w:rPr>
        <w:tab/>
        <w:t xml:space="preserve">The </w:t>
      </w:r>
      <w:r w:rsidRPr="0051490A">
        <w:rPr>
          <w:rFonts w:eastAsia="DengXian"/>
          <w:lang w:eastAsia="zh-CN"/>
        </w:rPr>
        <w:t xml:space="preserve">(H)GMLC sends the location service response to the AF (via the NEF) </w:t>
      </w:r>
      <w:r>
        <w:rPr>
          <w:rFonts w:eastAsia="DengXian"/>
          <w:lang w:eastAsia="zh-CN"/>
        </w:rPr>
        <w:t xml:space="preserve">with the </w:t>
      </w:r>
      <w:r w:rsidRPr="00327DF7">
        <w:rPr>
          <w:rFonts w:eastAsia="DengXian"/>
          <w:lang w:eastAsia="zh-CN"/>
        </w:rPr>
        <w:t>Ranging/Sidelink Positioning result between the 2 UEs</w:t>
      </w:r>
      <w:r w:rsidRPr="0051490A">
        <w:rPr>
          <w:rFonts w:eastAsia="DengXian"/>
          <w:lang w:eastAsia="zh-CN"/>
        </w:rPr>
        <w:t>.</w:t>
      </w:r>
    </w:p>
    <w:p w14:paraId="60BB640E" w14:textId="0EBD1722" w:rsidR="006B6F47" w:rsidRPr="00A7799E" w:rsidRDefault="006B6F47" w:rsidP="006B6F47">
      <w:pPr>
        <w:pStyle w:val="Heading3"/>
        <w:rPr>
          <w:lang w:eastAsia="zh-CN"/>
        </w:rPr>
      </w:pPr>
      <w:bookmarkStart w:id="2863" w:name="_Toc104257827"/>
      <w:bookmarkStart w:id="2864" w:name="_Toc104258001"/>
      <w:bookmarkStart w:id="2865" w:name="_Toc104299561"/>
      <w:bookmarkStart w:id="2866" w:name="_Toc112768562"/>
      <w:bookmarkStart w:id="2867" w:name="_Toc112768848"/>
      <w:bookmarkStart w:id="2868" w:name="_Toc112769088"/>
      <w:bookmarkStart w:id="2869" w:name="_Toc112772525"/>
      <w:bookmarkStart w:id="2870" w:name="_Toc112864200"/>
      <w:bookmarkStart w:id="2871" w:name="_Toc112865342"/>
      <w:bookmarkStart w:id="2872" w:name="_Toc117042782"/>
      <w:bookmarkStart w:id="2873" w:name="_Toc125976180"/>
      <w:bookmarkStart w:id="2874" w:name="_Toc128725056"/>
      <w:r>
        <w:rPr>
          <w:lang w:eastAsia="zh-CN"/>
        </w:rPr>
        <w:t>6.</w:t>
      </w:r>
      <w:r>
        <w:rPr>
          <w:rFonts w:eastAsia="SimSun"/>
          <w:lang w:eastAsia="zh-CN"/>
        </w:rPr>
        <w:t>23</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863"/>
      <w:bookmarkEnd w:id="2864"/>
      <w:bookmarkEnd w:id="2865"/>
      <w:bookmarkEnd w:id="2866"/>
      <w:bookmarkEnd w:id="2867"/>
      <w:bookmarkEnd w:id="2868"/>
      <w:bookmarkEnd w:id="2869"/>
      <w:bookmarkEnd w:id="2870"/>
      <w:bookmarkEnd w:id="2871"/>
      <w:bookmarkEnd w:id="2872"/>
      <w:bookmarkEnd w:id="2873"/>
      <w:bookmarkEnd w:id="2874"/>
    </w:p>
    <w:p w14:paraId="0FFA5AEF" w14:textId="77777777" w:rsidR="006B6F47" w:rsidRPr="00A7799E" w:rsidRDefault="006B6F47" w:rsidP="006B6F47">
      <w:r>
        <w:t xml:space="preserve">The solution has impacts </w:t>
      </w:r>
      <w:r w:rsidRPr="00DC1C21">
        <w:rPr>
          <w:rFonts w:eastAsia="SimSun" w:hint="eastAsia"/>
          <w:lang w:eastAsia="zh-CN"/>
        </w:rPr>
        <w:t>on</w:t>
      </w:r>
      <w:r w:rsidRPr="00A7799E">
        <w:t xml:space="preserve"> the following entities:</w:t>
      </w:r>
    </w:p>
    <w:p w14:paraId="127F413E" w14:textId="77777777" w:rsidR="006B6F47" w:rsidRPr="00DC1C21" w:rsidRDefault="006B6F47" w:rsidP="006B6F47">
      <w:pPr>
        <w:rPr>
          <w:rFonts w:eastAsia="SimSun"/>
          <w:lang w:eastAsia="zh-CN"/>
        </w:rPr>
      </w:pPr>
      <w:r>
        <w:t>LMF</w:t>
      </w:r>
      <w:r w:rsidRPr="00A7799E">
        <w:t>:</w:t>
      </w:r>
    </w:p>
    <w:p w14:paraId="36F6A6C4"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sidRPr="00443EE0">
        <w:rPr>
          <w:rFonts w:eastAsia="SimSun"/>
          <w:lang w:eastAsia="zh-CN"/>
        </w:rPr>
        <w:t xml:space="preserve">Support </w:t>
      </w:r>
      <w:r w:rsidRPr="00A22D89">
        <w:rPr>
          <w:rFonts w:eastAsia="SimSun"/>
          <w:lang w:eastAsia="zh-CN"/>
        </w:rPr>
        <w:t>NW assistant Ranging/Sidelink Positioning procedure</w:t>
      </w:r>
      <w:r w:rsidRPr="00DC1C21">
        <w:rPr>
          <w:rFonts w:eastAsia="SimSun"/>
          <w:lang w:eastAsia="zh-CN"/>
        </w:rPr>
        <w:t>.</w:t>
      </w:r>
    </w:p>
    <w:p w14:paraId="2F686C5E" w14:textId="77777777" w:rsidR="006B6F47" w:rsidRPr="00DC1C21" w:rsidRDefault="006B6F47" w:rsidP="006B6F47">
      <w:pPr>
        <w:rPr>
          <w:rFonts w:eastAsia="SimSun"/>
          <w:lang w:eastAsia="zh-CN"/>
        </w:rPr>
      </w:pPr>
      <w:r>
        <w:t>AMF</w:t>
      </w:r>
      <w:r w:rsidRPr="00A7799E">
        <w:t>:</w:t>
      </w:r>
    </w:p>
    <w:p w14:paraId="541230B5"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sidRPr="004F2882">
        <w:rPr>
          <w:rFonts w:eastAsia="SimSun"/>
          <w:lang w:eastAsia="zh-CN"/>
        </w:rPr>
        <w:t xml:space="preserve">LMF </w:t>
      </w:r>
      <w:r>
        <w:rPr>
          <w:rFonts w:eastAsia="SimSun"/>
          <w:lang w:eastAsia="zh-CN"/>
        </w:rPr>
        <w:t xml:space="preserve">selection with </w:t>
      </w:r>
      <w:r w:rsidRPr="00A22D89">
        <w:rPr>
          <w:rFonts w:eastAsia="SimSun"/>
          <w:lang w:eastAsia="zh-CN"/>
        </w:rPr>
        <w:t xml:space="preserve">NW assistant Ranging/Sidelink Positioning </w:t>
      </w:r>
      <w:r>
        <w:rPr>
          <w:rFonts w:eastAsia="SimSun"/>
          <w:lang w:eastAsia="zh-CN"/>
        </w:rPr>
        <w:t>s</w:t>
      </w:r>
      <w:r w:rsidRPr="00443EE0">
        <w:rPr>
          <w:rFonts w:eastAsia="SimSun"/>
          <w:lang w:eastAsia="zh-CN"/>
        </w:rPr>
        <w:t>upport</w:t>
      </w:r>
      <w:r w:rsidRPr="00DC1C21">
        <w:rPr>
          <w:rFonts w:eastAsia="SimSun"/>
          <w:lang w:eastAsia="zh-CN"/>
        </w:rPr>
        <w:t>.</w:t>
      </w:r>
    </w:p>
    <w:p w14:paraId="58E3726F" w14:textId="77777777" w:rsidR="006B6F47" w:rsidRPr="00DC1C21" w:rsidRDefault="006B6F47" w:rsidP="006B6F47">
      <w:pPr>
        <w:rPr>
          <w:rFonts w:eastAsia="SimSun"/>
          <w:lang w:eastAsia="zh-CN"/>
        </w:rPr>
      </w:pPr>
      <w:r>
        <w:t>GLMC</w:t>
      </w:r>
      <w:r w:rsidRPr="00A7799E">
        <w:t>:</w:t>
      </w:r>
    </w:p>
    <w:p w14:paraId="28A9EEA2"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check the UE privacy profile of supporting </w:t>
      </w:r>
      <w:r w:rsidRPr="00A22D89">
        <w:rPr>
          <w:rFonts w:eastAsia="SimSun"/>
          <w:lang w:eastAsia="zh-CN"/>
        </w:rPr>
        <w:t>Ranging/Sidelink Positioning</w:t>
      </w:r>
      <w:r w:rsidRPr="00DC1C21">
        <w:rPr>
          <w:rFonts w:eastAsia="SimSun"/>
          <w:lang w:eastAsia="zh-CN"/>
        </w:rPr>
        <w:t>.</w:t>
      </w:r>
    </w:p>
    <w:p w14:paraId="1A347C52" w14:textId="77777777" w:rsidR="006B6F47" w:rsidRPr="00DC1C21" w:rsidRDefault="006B6F47" w:rsidP="006B6F47">
      <w:pPr>
        <w:rPr>
          <w:rFonts w:eastAsia="SimSun"/>
          <w:lang w:eastAsia="zh-CN"/>
        </w:rPr>
      </w:pPr>
      <w:r>
        <w:t>NEF</w:t>
      </w:r>
      <w:r w:rsidRPr="00A7799E">
        <w:t>:</w:t>
      </w:r>
    </w:p>
    <w:p w14:paraId="6A92037E"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w:t>
      </w:r>
      <w:r w:rsidRPr="00A22D89">
        <w:rPr>
          <w:rFonts w:eastAsia="SimSun"/>
          <w:lang w:eastAsia="zh-CN"/>
        </w:rPr>
        <w:t>Ranging/Sidelink Positioning</w:t>
      </w:r>
      <w:r>
        <w:rPr>
          <w:rFonts w:eastAsia="SimSun"/>
          <w:lang w:eastAsia="zh-CN"/>
        </w:rPr>
        <w:t xml:space="preserve"> service exposure</w:t>
      </w:r>
      <w:r w:rsidRPr="00DC1C21">
        <w:rPr>
          <w:rFonts w:eastAsia="SimSun"/>
          <w:lang w:eastAsia="zh-CN"/>
        </w:rPr>
        <w:t>.</w:t>
      </w:r>
    </w:p>
    <w:p w14:paraId="7E9CF154" w14:textId="77777777" w:rsidR="006B6F47" w:rsidRPr="00DC1C21" w:rsidRDefault="006B6F47" w:rsidP="006B6F47">
      <w:pPr>
        <w:rPr>
          <w:rFonts w:eastAsia="SimSun"/>
          <w:lang w:eastAsia="zh-CN"/>
        </w:rPr>
      </w:pPr>
      <w:r>
        <w:t>UDM</w:t>
      </w:r>
      <w:r w:rsidRPr="00A7799E">
        <w:t>:</w:t>
      </w:r>
    </w:p>
    <w:p w14:paraId="65E32DAE"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w:t>
      </w:r>
      <w:r w:rsidRPr="004F2882">
        <w:rPr>
          <w:rFonts w:eastAsia="SimSun"/>
          <w:lang w:eastAsia="zh-CN"/>
        </w:rPr>
        <w:t>UE privacy profile of supporting Ranging/Sidelink Positioning</w:t>
      </w:r>
      <w:r>
        <w:rPr>
          <w:rFonts w:eastAsia="SimSun"/>
          <w:lang w:eastAsia="zh-CN"/>
        </w:rPr>
        <w:t xml:space="preserve"> subscription</w:t>
      </w:r>
      <w:r w:rsidRPr="00DC1C21">
        <w:rPr>
          <w:rFonts w:eastAsia="SimSun"/>
          <w:lang w:eastAsia="zh-CN"/>
        </w:rPr>
        <w:t>.</w:t>
      </w:r>
    </w:p>
    <w:p w14:paraId="575C6A50" w14:textId="77777777" w:rsidR="006B6F47" w:rsidRPr="00DC1C21" w:rsidRDefault="006B6F47" w:rsidP="006B6F47">
      <w:pPr>
        <w:rPr>
          <w:rFonts w:eastAsia="SimSun"/>
          <w:lang w:eastAsia="zh-CN"/>
        </w:rPr>
      </w:pPr>
      <w:r>
        <w:t>UE</w:t>
      </w:r>
      <w:r w:rsidRPr="00A7799E">
        <w:t>:</w:t>
      </w:r>
    </w:p>
    <w:p w14:paraId="2AEFA133" w14:textId="77777777" w:rsidR="00E455C5" w:rsidRDefault="006B6F47" w:rsidP="00E455C5">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Supports the </w:t>
      </w:r>
      <w:r w:rsidRPr="00C74802">
        <w:rPr>
          <w:rFonts w:eastAsia="SimSun"/>
          <w:lang w:eastAsia="zh-CN"/>
        </w:rPr>
        <w:t xml:space="preserve">Ranging/SL positioning </w:t>
      </w:r>
      <w:r>
        <w:rPr>
          <w:rFonts w:eastAsia="SimSun"/>
          <w:lang w:eastAsia="zh-CN"/>
        </w:rPr>
        <w:t>information</w:t>
      </w:r>
      <w:r w:rsidRPr="00C74802">
        <w:rPr>
          <w:rFonts w:eastAsia="SimSun"/>
          <w:lang w:eastAsia="zh-CN"/>
        </w:rPr>
        <w:t xml:space="preserve"> negotiation with LMF</w:t>
      </w:r>
      <w:r w:rsidRPr="00DC1C21">
        <w:rPr>
          <w:rFonts w:eastAsia="SimSun"/>
          <w:lang w:eastAsia="zh-CN"/>
        </w:rPr>
        <w:t>.</w:t>
      </w:r>
      <w:bookmarkStart w:id="2875" w:name="_Toc104257828"/>
      <w:bookmarkStart w:id="2876" w:name="_Toc104258002"/>
    </w:p>
    <w:p w14:paraId="0DBCE978" w14:textId="565C387B" w:rsidR="00540FB0" w:rsidRDefault="00540FB0" w:rsidP="00540FB0">
      <w:pPr>
        <w:pStyle w:val="Heading2"/>
      </w:pPr>
      <w:bookmarkStart w:id="2877" w:name="_Toc104299562"/>
      <w:bookmarkStart w:id="2878" w:name="_Toc112768563"/>
      <w:bookmarkStart w:id="2879" w:name="_Toc112768849"/>
      <w:bookmarkStart w:id="2880" w:name="_Toc112769089"/>
      <w:bookmarkStart w:id="2881" w:name="_Toc112772526"/>
      <w:bookmarkStart w:id="2882" w:name="_Toc112864201"/>
      <w:bookmarkStart w:id="2883" w:name="_Toc112865343"/>
      <w:bookmarkStart w:id="2884" w:name="_Toc117042783"/>
      <w:bookmarkStart w:id="2885" w:name="_Toc125976181"/>
      <w:bookmarkStart w:id="2886" w:name="_Toc128725057"/>
      <w:r>
        <w:t>6.24</w:t>
      </w:r>
      <w:r w:rsidRPr="004D3578">
        <w:tab/>
      </w:r>
      <w:r>
        <w:t xml:space="preserve">Solution #24: </w:t>
      </w:r>
      <w:r w:rsidRPr="00566386">
        <w:t>Service initiated by Application server over user plane</w:t>
      </w:r>
      <w:bookmarkEnd w:id="2875"/>
      <w:bookmarkEnd w:id="2876"/>
      <w:bookmarkEnd w:id="2877"/>
      <w:bookmarkEnd w:id="2878"/>
      <w:bookmarkEnd w:id="2879"/>
      <w:bookmarkEnd w:id="2880"/>
      <w:bookmarkEnd w:id="2881"/>
      <w:bookmarkEnd w:id="2882"/>
      <w:bookmarkEnd w:id="2883"/>
      <w:bookmarkEnd w:id="2884"/>
      <w:bookmarkEnd w:id="2885"/>
      <w:bookmarkEnd w:id="2886"/>
    </w:p>
    <w:p w14:paraId="2355641B" w14:textId="3FCBD1A6" w:rsidR="00540FB0" w:rsidRDefault="00540FB0" w:rsidP="00540FB0">
      <w:pPr>
        <w:pStyle w:val="Heading3"/>
      </w:pPr>
      <w:bookmarkStart w:id="2887" w:name="_Toc104257829"/>
      <w:bookmarkStart w:id="2888" w:name="_Toc104258003"/>
      <w:bookmarkStart w:id="2889" w:name="_Toc104299563"/>
      <w:bookmarkStart w:id="2890" w:name="_Toc112768564"/>
      <w:bookmarkStart w:id="2891" w:name="_Toc112768850"/>
      <w:bookmarkStart w:id="2892" w:name="_Toc112769090"/>
      <w:bookmarkStart w:id="2893" w:name="_Toc112772527"/>
      <w:bookmarkStart w:id="2894" w:name="_Toc112864202"/>
      <w:bookmarkStart w:id="2895" w:name="_Toc112865344"/>
      <w:bookmarkStart w:id="2896" w:name="_Toc117042784"/>
      <w:bookmarkStart w:id="2897" w:name="_Toc125976182"/>
      <w:bookmarkStart w:id="2898" w:name="_Toc128725058"/>
      <w:r>
        <w:t>6.24.1</w:t>
      </w:r>
      <w:r>
        <w:tab/>
        <w:t>General</w:t>
      </w:r>
      <w:bookmarkEnd w:id="2887"/>
      <w:bookmarkEnd w:id="2888"/>
      <w:bookmarkEnd w:id="2889"/>
      <w:bookmarkEnd w:id="2890"/>
      <w:bookmarkEnd w:id="2891"/>
      <w:bookmarkEnd w:id="2892"/>
      <w:bookmarkEnd w:id="2893"/>
      <w:bookmarkEnd w:id="2894"/>
      <w:bookmarkEnd w:id="2895"/>
      <w:bookmarkEnd w:id="2896"/>
      <w:bookmarkEnd w:id="2897"/>
      <w:bookmarkEnd w:id="2898"/>
    </w:p>
    <w:p w14:paraId="1B517A58" w14:textId="77777777" w:rsidR="006D1F10" w:rsidRDefault="006D1F10" w:rsidP="006D1F10">
      <w:pPr>
        <w:rPr>
          <w:lang w:eastAsia="zh-CN" w:bidi="ar"/>
        </w:rPr>
      </w:pPr>
      <w:r>
        <w:rPr>
          <w:lang w:eastAsia="zh-CN" w:bidi="ar"/>
        </w:rPr>
        <w:t>This solution is to address KI#7.</w:t>
      </w:r>
    </w:p>
    <w:p w14:paraId="427C653A" w14:textId="441649BF" w:rsidR="006D1F10" w:rsidRDefault="006D1F10" w:rsidP="006D1F10">
      <w:pPr>
        <w:rPr>
          <w:lang w:eastAsia="zh-CN" w:bidi="ar"/>
        </w:rPr>
      </w:pPr>
      <w:r>
        <w:rPr>
          <w:lang w:eastAsia="zh-CN" w:bidi="ar"/>
        </w:rPr>
        <w:t>The communication between application server and one of the UEs subject to Ranging/SL positioning for transmitting the service request and result reporting can be over user plane when the service request is initiated by the application server and there</w:t>
      </w:r>
      <w:r w:rsidR="001F671C">
        <w:rPr>
          <w:lang w:eastAsia="zh-CN" w:bidi="ar"/>
        </w:rPr>
        <w:t>'</w:t>
      </w:r>
      <w:r>
        <w:rPr>
          <w:lang w:eastAsia="zh-CN" w:bidi="ar"/>
        </w:rPr>
        <w:t>s already an existing PDU session between application server and one of the UEs subject to Ranging/SL positioning.</w:t>
      </w:r>
    </w:p>
    <w:p w14:paraId="6E607FE0" w14:textId="56D0B470" w:rsidR="006D1F10" w:rsidRDefault="006D1F10" w:rsidP="006D1F10">
      <w:pPr>
        <w:rPr>
          <w:lang w:eastAsia="zh-CN" w:bidi="ar"/>
        </w:rPr>
      </w:pPr>
      <w:r>
        <w:rPr>
          <w:lang w:eastAsia="zh-CN" w:bidi="ar"/>
        </w:rPr>
        <w:lastRenderedPageBreak/>
        <w:t>This saves the efforts for retrieving AMF, selecting LMF and the required signalling (e.g. NAS, signalling between UE and LMF if LMF has to be involved).</w:t>
      </w:r>
    </w:p>
    <w:p w14:paraId="1385385C" w14:textId="7A1549AF" w:rsidR="00540FB0" w:rsidRDefault="00540FB0" w:rsidP="00540FB0">
      <w:pPr>
        <w:pStyle w:val="Heading3"/>
      </w:pPr>
      <w:bookmarkStart w:id="2899" w:name="_Toc104257830"/>
      <w:bookmarkStart w:id="2900" w:name="_Toc104258004"/>
      <w:bookmarkStart w:id="2901" w:name="_Toc104299564"/>
      <w:bookmarkStart w:id="2902" w:name="_Toc112768565"/>
      <w:bookmarkStart w:id="2903" w:name="_Toc112768851"/>
      <w:bookmarkStart w:id="2904" w:name="_Toc112769091"/>
      <w:bookmarkStart w:id="2905" w:name="_Toc112772528"/>
      <w:bookmarkStart w:id="2906" w:name="_Toc112864203"/>
      <w:bookmarkStart w:id="2907" w:name="_Toc112865345"/>
      <w:bookmarkStart w:id="2908" w:name="_Toc117042785"/>
      <w:bookmarkStart w:id="2909" w:name="_Toc125976183"/>
      <w:bookmarkStart w:id="2910" w:name="_Toc128725059"/>
      <w:r>
        <w:t>6.24.2</w:t>
      </w:r>
      <w:r>
        <w:tab/>
        <w:t>Functional descriptions</w:t>
      </w:r>
      <w:bookmarkEnd w:id="2899"/>
      <w:bookmarkEnd w:id="2900"/>
      <w:bookmarkEnd w:id="2901"/>
      <w:bookmarkEnd w:id="2902"/>
      <w:bookmarkEnd w:id="2903"/>
      <w:bookmarkEnd w:id="2904"/>
      <w:bookmarkEnd w:id="2905"/>
      <w:bookmarkEnd w:id="2906"/>
      <w:bookmarkEnd w:id="2907"/>
      <w:bookmarkEnd w:id="2908"/>
      <w:bookmarkEnd w:id="2909"/>
      <w:bookmarkEnd w:id="2910"/>
    </w:p>
    <w:p w14:paraId="78CFEFA5" w14:textId="036972C3" w:rsidR="00540FB0" w:rsidRPr="0015458D" w:rsidRDefault="00540FB0" w:rsidP="00540FB0">
      <w:pPr>
        <w:rPr>
          <w:lang w:val="x-none" w:eastAsia="zh-CN" w:bidi="ar"/>
        </w:rPr>
      </w:pPr>
      <w:r>
        <w:rPr>
          <w:rFonts w:eastAsia="DengXian"/>
          <w:lang w:val="x-none" w:eastAsia="zh-CN"/>
        </w:rPr>
        <w:t>When</w:t>
      </w:r>
      <w:r w:rsidRPr="00855C4C">
        <w:rPr>
          <w:lang w:val="x-none"/>
        </w:rPr>
        <w:t xml:space="preserve"> the service request is initiated by the application server and there</w:t>
      </w:r>
      <w:r w:rsidR="001F671C">
        <w:rPr>
          <w:lang w:val="x-none"/>
        </w:rPr>
        <w:t>'</w:t>
      </w:r>
      <w:r w:rsidRPr="00855C4C">
        <w:rPr>
          <w:lang w:val="x-none"/>
        </w:rPr>
        <w:t>s already an existing PDU session between application server and one of the UEs subject to Ranging/SL positioning</w:t>
      </w:r>
      <w:r>
        <w:rPr>
          <w:lang w:val="x-none"/>
        </w:rPr>
        <w:t xml:space="preserve">, the </w:t>
      </w:r>
      <w:r w:rsidRPr="00855C4C">
        <w:rPr>
          <w:lang w:val="x-none"/>
        </w:rPr>
        <w:t>application server</w:t>
      </w:r>
      <w:r>
        <w:rPr>
          <w:lang w:val="x-none"/>
        </w:rPr>
        <w:t xml:space="preserve"> sends the </w:t>
      </w:r>
      <w:r w:rsidRPr="00855C4C">
        <w:rPr>
          <w:lang w:val="x-none"/>
        </w:rPr>
        <w:t>Ranging/SL positioning</w:t>
      </w:r>
      <w:r>
        <w:rPr>
          <w:lang w:val="x-none"/>
        </w:rPr>
        <w:t xml:space="preserve"> service request to the UE and receives the result from the UE over application layer.</w:t>
      </w:r>
    </w:p>
    <w:p w14:paraId="5C297F0E" w14:textId="670D9068" w:rsidR="00540FB0" w:rsidRDefault="00540FB0" w:rsidP="00540FB0">
      <w:pPr>
        <w:pStyle w:val="Heading3"/>
      </w:pPr>
      <w:bookmarkStart w:id="2911" w:name="_Toc104257831"/>
      <w:bookmarkStart w:id="2912" w:name="_Toc104258005"/>
      <w:bookmarkStart w:id="2913" w:name="_Toc104299565"/>
      <w:bookmarkStart w:id="2914" w:name="_Toc112768566"/>
      <w:bookmarkStart w:id="2915" w:name="_Toc112768852"/>
      <w:bookmarkStart w:id="2916" w:name="_Toc112769092"/>
      <w:bookmarkStart w:id="2917" w:name="_Toc112772529"/>
      <w:bookmarkStart w:id="2918" w:name="_Toc112864204"/>
      <w:bookmarkStart w:id="2919" w:name="_Toc112865346"/>
      <w:bookmarkStart w:id="2920" w:name="_Toc117042786"/>
      <w:bookmarkStart w:id="2921" w:name="_Toc125976184"/>
      <w:bookmarkStart w:id="2922" w:name="_Toc128725060"/>
      <w:r>
        <w:t>6.24.3</w:t>
      </w:r>
      <w:r>
        <w:tab/>
        <w:t>Procedures</w:t>
      </w:r>
      <w:bookmarkEnd w:id="2911"/>
      <w:bookmarkEnd w:id="2912"/>
      <w:bookmarkEnd w:id="2913"/>
      <w:bookmarkEnd w:id="2914"/>
      <w:bookmarkEnd w:id="2915"/>
      <w:bookmarkEnd w:id="2916"/>
      <w:bookmarkEnd w:id="2917"/>
      <w:bookmarkEnd w:id="2918"/>
      <w:bookmarkEnd w:id="2919"/>
      <w:bookmarkEnd w:id="2920"/>
      <w:bookmarkEnd w:id="2921"/>
      <w:bookmarkEnd w:id="2922"/>
    </w:p>
    <w:p w14:paraId="6B90CC59" w14:textId="77777777" w:rsidR="00540FB0" w:rsidRPr="00AE0DF2" w:rsidRDefault="00540FB0" w:rsidP="006D1F10">
      <w:pPr>
        <w:pStyle w:val="TH"/>
        <w:rPr>
          <w:rFonts w:eastAsia="SimSun"/>
          <w:kern w:val="2"/>
          <w:sz w:val="21"/>
          <w:szCs w:val="24"/>
          <w:lang w:val="en-US" w:eastAsia="zh-CN"/>
        </w:rPr>
      </w:pPr>
      <w:r>
        <w:object w:dxaOrig="10900" w:dyaOrig="5181" w14:anchorId="398711A6">
          <v:shape id="_x0000_i1081" type="#_x0000_t75" style="width:482.25pt;height:229.6pt" o:ole="">
            <v:imagedata r:id="rId122" o:title=""/>
          </v:shape>
          <o:OLEObject Type="Embed" ProgID="Visio.Drawing.15" ShapeID="_x0000_i1081" DrawAspect="Content" ObjectID="_1739339825" r:id="rId123"/>
        </w:object>
      </w:r>
    </w:p>
    <w:p w14:paraId="2CFC6918" w14:textId="3679C30D" w:rsidR="00540FB0" w:rsidRPr="00AE0DF2" w:rsidRDefault="00540FB0" w:rsidP="006D1F10">
      <w:pPr>
        <w:pStyle w:val="TF"/>
        <w:rPr>
          <w:rFonts w:eastAsia="SimSun"/>
          <w:lang w:val="en-US" w:eastAsia="zh-CN" w:bidi="ar"/>
        </w:rPr>
      </w:pPr>
      <w:r w:rsidRPr="00AE0DF2">
        <w:rPr>
          <w:rFonts w:eastAsia="SimSun" w:hint="eastAsia"/>
          <w:lang w:val="en-US" w:eastAsia="zh-CN" w:bidi="ar"/>
        </w:rPr>
        <w:t>Figure</w:t>
      </w:r>
      <w:r w:rsidRPr="00AE0DF2">
        <w:rPr>
          <w:rFonts w:eastAsia="SimSun"/>
          <w:lang w:val="en-US" w:eastAsia="zh-CN" w:bidi="ar"/>
        </w:rPr>
        <w:t xml:space="preserve"> </w:t>
      </w:r>
      <w:r>
        <w:rPr>
          <w:rFonts w:eastAsia="SimSun" w:hint="eastAsia"/>
          <w:lang w:val="en-US" w:eastAsia="zh-CN" w:bidi="ar"/>
        </w:rPr>
        <w:t>6.</w:t>
      </w:r>
      <w:r>
        <w:rPr>
          <w:rFonts w:eastAsia="SimSun"/>
          <w:lang w:val="en-US" w:eastAsia="zh-CN" w:bidi="ar"/>
        </w:rPr>
        <w:t>24.3</w:t>
      </w:r>
      <w:r w:rsidRPr="00AE0DF2">
        <w:rPr>
          <w:rFonts w:eastAsia="SimSun" w:hint="eastAsia"/>
          <w:lang w:val="en-US" w:eastAsia="zh-CN" w:bidi="ar"/>
        </w:rPr>
        <w:t>-1</w:t>
      </w:r>
      <w:r w:rsidRPr="00AE0DF2">
        <w:rPr>
          <w:rFonts w:eastAsia="SimSun"/>
          <w:lang w:val="en-US" w:eastAsia="zh-CN" w:bidi="ar"/>
        </w:rPr>
        <w:t xml:space="preserve"> </w:t>
      </w:r>
      <w:r w:rsidRPr="00AE0DF2">
        <w:rPr>
          <w:rFonts w:eastAsia="SimSun" w:hint="eastAsia"/>
          <w:lang w:val="en-US" w:eastAsia="zh-CN" w:bidi="ar"/>
        </w:rPr>
        <w:t>Procedure</w:t>
      </w:r>
      <w:r w:rsidRPr="00AE0DF2">
        <w:rPr>
          <w:rFonts w:eastAsia="SimSun"/>
          <w:lang w:val="en-US" w:eastAsia="zh-CN" w:bidi="ar"/>
        </w:rPr>
        <w:t xml:space="preserve"> </w:t>
      </w:r>
      <w:r w:rsidRPr="00AE0DF2">
        <w:rPr>
          <w:rFonts w:eastAsia="SimSun" w:hint="eastAsia"/>
          <w:lang w:val="en-US" w:eastAsia="zh-CN" w:bidi="ar"/>
        </w:rPr>
        <w:t>of</w:t>
      </w:r>
      <w:r w:rsidRPr="00AE0DF2">
        <w:rPr>
          <w:rFonts w:eastAsia="SimSun"/>
          <w:lang w:val="en-US" w:eastAsia="zh-CN" w:bidi="ar"/>
        </w:rPr>
        <w:t xml:space="preserve"> </w:t>
      </w:r>
      <w:r w:rsidRPr="0095788A">
        <w:rPr>
          <w:rFonts w:eastAsia="SimSun"/>
          <w:lang w:val="en-US" w:eastAsia="zh-CN" w:bidi="ar"/>
        </w:rPr>
        <w:t>Service initiated by Application server over user plane</w:t>
      </w:r>
    </w:p>
    <w:p w14:paraId="330F698B"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UE1 and UE2.</w:t>
      </w:r>
    </w:p>
    <w:p w14:paraId="243B1C4E" w14:textId="77777777" w:rsidR="006D1F10" w:rsidRDefault="006D1F10" w:rsidP="006D1F10">
      <w:pPr>
        <w:pStyle w:val="B1"/>
        <w:rPr>
          <w:lang w:eastAsia="zh-CN" w:bidi="ar"/>
        </w:rPr>
      </w:pPr>
      <w:r>
        <w:rPr>
          <w:lang w:eastAsia="zh-CN" w:bidi="ar"/>
        </w:rPr>
        <w:t>2.</w:t>
      </w:r>
      <w:r>
        <w:rPr>
          <w:lang w:eastAsia="zh-CN" w:bidi="ar"/>
        </w:rPr>
        <w:tab/>
        <w:t>If there is already a PDU session between application server and UE1, the Ranging/SL positioning service request is sent to UE1 at application layer, which includes Reference UE ID, Target UE ID, Result content (distance, angle or both) and Required QoS, etc.</w:t>
      </w:r>
    </w:p>
    <w:p w14:paraId="6ED560AF" w14:textId="77777777" w:rsidR="006D1F10" w:rsidRDefault="006D1F10" w:rsidP="006D1F10">
      <w:pPr>
        <w:pStyle w:val="B1"/>
        <w:rPr>
          <w:lang w:eastAsia="zh-CN" w:bidi="ar"/>
        </w:rPr>
      </w:pPr>
      <w:r>
        <w:rPr>
          <w:lang w:eastAsia="zh-CN" w:bidi="ar"/>
        </w:rPr>
        <w:t>3.</w:t>
      </w:r>
      <w:r>
        <w:rPr>
          <w:lang w:eastAsia="zh-CN" w:bidi="ar"/>
        </w:rPr>
        <w:tab/>
        <w:t>UE1 initiates Ranging/SL positioning procedure to UE2 to trigger the measurement and the calculation of the result. The Ranging/SL positioning procedure includes Ranging/Sidelink positioning discovery and service operations.</w:t>
      </w:r>
    </w:p>
    <w:p w14:paraId="7665CEC3" w14:textId="77777777" w:rsidR="006D1F10" w:rsidRDefault="006D1F10" w:rsidP="006D1F10">
      <w:pPr>
        <w:pStyle w:val="B1"/>
        <w:rPr>
          <w:lang w:eastAsia="zh-CN" w:bidi="ar"/>
        </w:rPr>
      </w:pPr>
      <w:r>
        <w:rPr>
          <w:lang w:eastAsia="zh-CN" w:bidi="ar"/>
        </w:rPr>
        <w:t>4.</w:t>
      </w:r>
      <w:r>
        <w:rPr>
          <w:lang w:eastAsia="zh-CN" w:bidi="ar"/>
        </w:rPr>
        <w:tab/>
        <w:t>UE1 sends the Ranging/SL positioning result to the AF over application layer.</w:t>
      </w:r>
    </w:p>
    <w:p w14:paraId="0EE63713" w14:textId="01CCB4F7" w:rsidR="00540FB0" w:rsidRPr="004F34F5" w:rsidRDefault="001F671C" w:rsidP="00540FB0">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092FB4">
        <w:tab/>
      </w:r>
      <w:r w:rsidR="00540FB0">
        <w:t>It is FFS how privacy checking and authorization is performed.</w:t>
      </w:r>
    </w:p>
    <w:p w14:paraId="30DB7D7D" w14:textId="050F7EB9" w:rsidR="00540FB0" w:rsidRPr="00DD01A3" w:rsidRDefault="00540FB0" w:rsidP="00540FB0">
      <w:pPr>
        <w:pStyle w:val="Heading3"/>
      </w:pPr>
      <w:bookmarkStart w:id="2923" w:name="_Toc104257832"/>
      <w:bookmarkStart w:id="2924" w:name="_Toc104258006"/>
      <w:bookmarkStart w:id="2925" w:name="_Toc104299566"/>
      <w:bookmarkStart w:id="2926" w:name="_Toc112768567"/>
      <w:bookmarkStart w:id="2927" w:name="_Toc112768853"/>
      <w:bookmarkStart w:id="2928" w:name="_Toc112769093"/>
      <w:bookmarkStart w:id="2929" w:name="_Toc112772530"/>
      <w:bookmarkStart w:id="2930" w:name="_Toc112864205"/>
      <w:bookmarkStart w:id="2931" w:name="_Toc112865347"/>
      <w:bookmarkStart w:id="2932" w:name="_Toc117042787"/>
      <w:bookmarkStart w:id="2933" w:name="_Toc125976185"/>
      <w:bookmarkStart w:id="2934" w:name="_Toc128725061"/>
      <w:r>
        <w:t>6.24.4</w:t>
      </w:r>
      <w:r>
        <w:tab/>
        <w:t>Impacts on services, entities, and interfaces</w:t>
      </w:r>
      <w:bookmarkEnd w:id="2923"/>
      <w:bookmarkEnd w:id="2924"/>
      <w:bookmarkEnd w:id="2925"/>
      <w:bookmarkEnd w:id="2926"/>
      <w:bookmarkEnd w:id="2927"/>
      <w:bookmarkEnd w:id="2928"/>
      <w:bookmarkEnd w:id="2929"/>
      <w:bookmarkEnd w:id="2930"/>
      <w:bookmarkEnd w:id="2931"/>
      <w:bookmarkEnd w:id="2932"/>
      <w:bookmarkEnd w:id="2933"/>
      <w:bookmarkEnd w:id="2934"/>
    </w:p>
    <w:p w14:paraId="6F69F6FB" w14:textId="310F5A1D" w:rsidR="00540FB0" w:rsidRDefault="00540FB0" w:rsidP="00540FB0">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3500D756" w14:textId="3BE32B29" w:rsidR="006D1F10" w:rsidRPr="00E15D52" w:rsidRDefault="006D1F10" w:rsidP="006D1F10">
      <w:pPr>
        <w:pStyle w:val="B1"/>
        <w:rPr>
          <w:rFonts w:eastAsia="DengXian"/>
        </w:rPr>
      </w:pPr>
      <w:r>
        <w:rPr>
          <w:rFonts w:eastAsia="DengXian"/>
        </w:rPr>
        <w:t>-</w:t>
      </w:r>
      <w:r>
        <w:rPr>
          <w:rFonts w:eastAsia="DengXian"/>
        </w:rPr>
        <w:tab/>
        <w:t>UE: supports initiating Ranging/SL Positioning procedure.</w:t>
      </w:r>
    </w:p>
    <w:p w14:paraId="71B0DCDB" w14:textId="4B41271D" w:rsidR="004054BA" w:rsidRDefault="004054BA" w:rsidP="004054BA">
      <w:pPr>
        <w:pStyle w:val="Heading2"/>
      </w:pPr>
      <w:bookmarkStart w:id="2935" w:name="_Toc104257833"/>
      <w:bookmarkStart w:id="2936" w:name="_Toc104258007"/>
      <w:bookmarkStart w:id="2937" w:name="_Toc104299567"/>
      <w:bookmarkStart w:id="2938" w:name="_Toc112768568"/>
      <w:bookmarkStart w:id="2939" w:name="_Toc112768854"/>
      <w:bookmarkStart w:id="2940" w:name="_Toc112769094"/>
      <w:bookmarkStart w:id="2941" w:name="_Toc112772531"/>
      <w:bookmarkStart w:id="2942" w:name="_Toc112864206"/>
      <w:bookmarkStart w:id="2943" w:name="_Toc112865348"/>
      <w:bookmarkStart w:id="2944" w:name="_Toc117042788"/>
      <w:bookmarkStart w:id="2945" w:name="_Toc125976186"/>
      <w:bookmarkStart w:id="2946" w:name="_Toc128725062"/>
      <w:r>
        <w:lastRenderedPageBreak/>
        <w:t>6.25</w:t>
      </w:r>
      <w:r w:rsidRPr="004D3578">
        <w:tab/>
      </w:r>
      <w:r>
        <w:t xml:space="preserve">Solution #25: </w:t>
      </w:r>
      <w:r w:rsidRPr="00C737E1">
        <w:rPr>
          <w:lang w:eastAsia="zh-CN"/>
        </w:rPr>
        <w:t>Ranging/SL positioning</w:t>
      </w:r>
      <w:r>
        <w:t xml:space="preserve"> s</w:t>
      </w:r>
      <w:r w:rsidRPr="00754A7B">
        <w:t>ervice initiated by</w:t>
      </w:r>
      <w:r w:rsidR="00B76422">
        <w:t xml:space="preserve"> </w:t>
      </w:r>
      <w:r w:rsidR="00B76422" w:rsidRPr="00DB72EF">
        <w:rPr>
          <w:lang w:eastAsia="zh-CN"/>
        </w:rPr>
        <w:t>SL Positioning Client</w:t>
      </w:r>
      <w:r>
        <w:t xml:space="preserve"> UE</w:t>
      </w:r>
      <w:bookmarkEnd w:id="2935"/>
      <w:bookmarkEnd w:id="2936"/>
      <w:bookmarkEnd w:id="2937"/>
      <w:bookmarkEnd w:id="2938"/>
      <w:bookmarkEnd w:id="2939"/>
      <w:bookmarkEnd w:id="2940"/>
      <w:bookmarkEnd w:id="2941"/>
      <w:bookmarkEnd w:id="2942"/>
      <w:bookmarkEnd w:id="2943"/>
      <w:bookmarkEnd w:id="2944"/>
      <w:bookmarkEnd w:id="2945"/>
      <w:bookmarkEnd w:id="2946"/>
    </w:p>
    <w:p w14:paraId="2915B73E" w14:textId="7DB9A4C5" w:rsidR="004054BA" w:rsidRDefault="004054BA" w:rsidP="004054BA">
      <w:pPr>
        <w:pStyle w:val="Heading3"/>
      </w:pPr>
      <w:bookmarkStart w:id="2947" w:name="_Toc104257834"/>
      <w:bookmarkStart w:id="2948" w:name="_Toc104258008"/>
      <w:bookmarkStart w:id="2949" w:name="_Toc104299568"/>
      <w:bookmarkStart w:id="2950" w:name="_Toc112768569"/>
      <w:bookmarkStart w:id="2951" w:name="_Toc112768855"/>
      <w:bookmarkStart w:id="2952" w:name="_Toc112769095"/>
      <w:bookmarkStart w:id="2953" w:name="_Toc112772532"/>
      <w:bookmarkStart w:id="2954" w:name="_Toc112864207"/>
      <w:bookmarkStart w:id="2955" w:name="_Toc112865349"/>
      <w:bookmarkStart w:id="2956" w:name="_Toc117042789"/>
      <w:bookmarkStart w:id="2957" w:name="_Toc125976187"/>
      <w:bookmarkStart w:id="2958" w:name="_Toc128725063"/>
      <w:r>
        <w:t>6.25.1</w:t>
      </w:r>
      <w:r>
        <w:tab/>
        <w:t>General</w:t>
      </w:r>
      <w:bookmarkEnd w:id="2947"/>
      <w:bookmarkEnd w:id="2948"/>
      <w:bookmarkEnd w:id="2949"/>
      <w:bookmarkEnd w:id="2950"/>
      <w:bookmarkEnd w:id="2951"/>
      <w:bookmarkEnd w:id="2952"/>
      <w:bookmarkEnd w:id="2953"/>
      <w:bookmarkEnd w:id="2954"/>
      <w:bookmarkEnd w:id="2955"/>
      <w:bookmarkEnd w:id="2956"/>
      <w:bookmarkEnd w:id="2957"/>
      <w:bookmarkEnd w:id="2958"/>
    </w:p>
    <w:p w14:paraId="1EE30B6A" w14:textId="77777777" w:rsidR="006D1F10" w:rsidRDefault="006D1F10" w:rsidP="006D1F10">
      <w:pPr>
        <w:rPr>
          <w:rFonts w:eastAsia="DengXian"/>
          <w:lang w:eastAsia="zh-CN"/>
        </w:rPr>
      </w:pPr>
      <w:r>
        <w:rPr>
          <w:rFonts w:eastAsia="DengXian"/>
          <w:lang w:eastAsia="zh-CN"/>
        </w:rPr>
        <w:t>This solution is to address KI#6.</w:t>
      </w:r>
    </w:p>
    <w:p w14:paraId="4A627332" w14:textId="1D864E04" w:rsidR="006D1F10" w:rsidRDefault="006D1F10" w:rsidP="006D1F10">
      <w:pPr>
        <w:rPr>
          <w:rFonts w:eastAsia="DengXian"/>
          <w:lang w:eastAsia="zh-CN"/>
        </w:rPr>
      </w:pPr>
      <w:r>
        <w:rPr>
          <w:rFonts w:eastAsia="DengXian"/>
          <w:lang w:eastAsia="zh-CN"/>
        </w:rPr>
        <w:t xml:space="preserve">A Ranging/SL positioning service request can be initiated by a UE, which may be one of the 2 UEs subject to Ranging/SL positioning (i.e. UE1 and UE2) or a </w:t>
      </w:r>
      <w:r w:rsidR="009E4CA0">
        <w:rPr>
          <w:rFonts w:eastAsia="DengXian"/>
          <w:lang w:eastAsia="zh-CN"/>
        </w:rPr>
        <w:t>SL Positioning Client UE</w:t>
      </w:r>
      <w:r>
        <w:rPr>
          <w:rFonts w:eastAsia="DengXian"/>
          <w:lang w:eastAsia="zh-CN"/>
        </w:rPr>
        <w:t>.</w:t>
      </w:r>
    </w:p>
    <w:p w14:paraId="0B7FAAEC" w14:textId="446BB80F" w:rsidR="006D1F10" w:rsidRDefault="006D1F10" w:rsidP="006D1F10">
      <w:pPr>
        <w:rPr>
          <w:rFonts w:eastAsia="DengXian"/>
          <w:lang w:eastAsia="zh-CN"/>
        </w:rPr>
      </w:pPr>
      <w:r>
        <w:rPr>
          <w:rFonts w:eastAsia="DengXian"/>
          <w:lang w:eastAsia="zh-CN"/>
        </w:rPr>
        <w:t xml:space="preserve">The service request may be initiated by the upper layer of one of the UEs subject to Ranging/SL positioning (i.e. UE1 and UE2) or may be transmitted from the </w:t>
      </w:r>
      <w:r w:rsidR="009E4CA0">
        <w:rPr>
          <w:rFonts w:eastAsia="DengXian"/>
          <w:lang w:eastAsia="zh-CN"/>
        </w:rPr>
        <w:t>SL Positioning Client UE</w:t>
      </w:r>
      <w:r>
        <w:rPr>
          <w:rFonts w:eastAsia="DengXian"/>
          <w:lang w:eastAsia="zh-CN"/>
        </w:rPr>
        <w:t xml:space="preserve"> to one of the UEs.</w:t>
      </w:r>
    </w:p>
    <w:p w14:paraId="44A3C178" w14:textId="57CBB381" w:rsidR="006D1F10" w:rsidRDefault="006D1F10" w:rsidP="006D1F10">
      <w:pPr>
        <w:rPr>
          <w:rFonts w:eastAsia="DengXian"/>
          <w:lang w:eastAsia="zh-CN"/>
        </w:rPr>
      </w:pPr>
      <w:r>
        <w:rPr>
          <w:rFonts w:eastAsia="DengXian"/>
          <w:lang w:eastAsia="zh-CN"/>
        </w:rPr>
        <w:t xml:space="preserve">The </w:t>
      </w:r>
      <w:r w:rsidR="009E4CA0">
        <w:rPr>
          <w:rFonts w:eastAsia="DengXian"/>
          <w:lang w:eastAsia="zh-CN"/>
        </w:rPr>
        <w:t>SL Positioning Client UE</w:t>
      </w:r>
      <w:r>
        <w:rPr>
          <w:rFonts w:eastAsia="DengXian"/>
          <w:lang w:eastAsia="zh-CN"/>
        </w:rPr>
        <w:t xml:space="preserve"> can be any UE, which does not have to support Ranging/SL positioning. It may be in proximity or not in proximity of UE1/UE2. For the latter case, the </w:t>
      </w:r>
      <w:r w:rsidR="009E4CA0">
        <w:rPr>
          <w:rFonts w:eastAsia="DengXian"/>
          <w:lang w:eastAsia="zh-CN"/>
        </w:rPr>
        <w:t>SL Positioning Client UE</w:t>
      </w:r>
      <w:r>
        <w:rPr>
          <w:rFonts w:eastAsia="DengXian"/>
          <w:lang w:eastAsia="zh-CN"/>
        </w:rPr>
        <w:t xml:space="preserve"> has to transmit the service request over 5GS network to UE1/UE2, which assumes that both the </w:t>
      </w:r>
      <w:r w:rsidR="009E4CA0">
        <w:rPr>
          <w:rFonts w:eastAsia="DengXian"/>
          <w:lang w:eastAsia="zh-CN"/>
        </w:rPr>
        <w:t>SL Positioning Client UE</w:t>
      </w:r>
      <w:r>
        <w:rPr>
          <w:rFonts w:eastAsia="DengXian"/>
          <w:lang w:eastAsia="zh-CN"/>
        </w:rPr>
        <w:t xml:space="preserve"> and UE1/UE2 are in 5G coverage.</w:t>
      </w:r>
    </w:p>
    <w:p w14:paraId="40A119AC" w14:textId="606D2CF6" w:rsidR="004054BA" w:rsidRDefault="004054BA" w:rsidP="004054BA">
      <w:pPr>
        <w:pStyle w:val="Heading3"/>
      </w:pPr>
      <w:bookmarkStart w:id="2959" w:name="_Toc104257835"/>
      <w:bookmarkStart w:id="2960" w:name="_Toc104258009"/>
      <w:bookmarkStart w:id="2961" w:name="_Toc104299569"/>
      <w:bookmarkStart w:id="2962" w:name="_Toc112768570"/>
      <w:bookmarkStart w:id="2963" w:name="_Toc112768856"/>
      <w:bookmarkStart w:id="2964" w:name="_Toc112769096"/>
      <w:bookmarkStart w:id="2965" w:name="_Toc112772533"/>
      <w:bookmarkStart w:id="2966" w:name="_Toc112864208"/>
      <w:bookmarkStart w:id="2967" w:name="_Toc112865350"/>
      <w:bookmarkStart w:id="2968" w:name="_Toc117042790"/>
      <w:bookmarkStart w:id="2969" w:name="_Toc125976188"/>
      <w:bookmarkStart w:id="2970" w:name="_Toc128725064"/>
      <w:r>
        <w:t>6.25.2</w:t>
      </w:r>
      <w:r>
        <w:tab/>
        <w:t>Functional descriptions</w:t>
      </w:r>
      <w:bookmarkEnd w:id="2959"/>
      <w:bookmarkEnd w:id="2960"/>
      <w:bookmarkEnd w:id="2961"/>
      <w:bookmarkEnd w:id="2962"/>
      <w:bookmarkEnd w:id="2963"/>
      <w:bookmarkEnd w:id="2964"/>
      <w:bookmarkEnd w:id="2965"/>
      <w:bookmarkEnd w:id="2966"/>
      <w:bookmarkEnd w:id="2967"/>
      <w:bookmarkEnd w:id="2968"/>
      <w:bookmarkEnd w:id="2969"/>
      <w:bookmarkEnd w:id="2970"/>
    </w:p>
    <w:p w14:paraId="7F62B2D9" w14:textId="794B3476" w:rsidR="004054BA" w:rsidRDefault="004054BA" w:rsidP="004054BA">
      <w:pPr>
        <w:rPr>
          <w:rFonts w:eastAsia="DengXian"/>
          <w:lang w:eastAsia="zh-CN"/>
        </w:rPr>
      </w:pPr>
      <w:r w:rsidRPr="009A01B2">
        <w:rPr>
          <w:rFonts w:eastAsia="DengXian" w:hint="eastAsia"/>
          <w:lang w:eastAsia="zh-CN"/>
        </w:rPr>
        <w:t>W</w:t>
      </w:r>
      <w:r w:rsidRPr="009A01B2">
        <w:rPr>
          <w:rFonts w:eastAsia="DengXian"/>
          <w:lang w:eastAsia="zh-CN"/>
        </w:rPr>
        <w:t xml:space="preserve">hen the </w:t>
      </w:r>
      <w:r>
        <w:rPr>
          <w:lang w:val="en-US" w:eastAsia="zh-CN"/>
        </w:rPr>
        <w:t>service request is initiated by the upper layer of UE1/UE2</w:t>
      </w:r>
      <w:r>
        <w:rPr>
          <w:rFonts w:eastAsia="DengXian"/>
          <w:lang w:eastAsia="zh-CN"/>
        </w:rPr>
        <w:t xml:space="preserve">, the UE1/UE2 triggers the </w:t>
      </w:r>
      <w:r w:rsidRPr="0004163E">
        <w:rPr>
          <w:rFonts w:eastAsia="DengXian"/>
          <w:lang w:eastAsia="zh-CN"/>
        </w:rPr>
        <w:t xml:space="preserve">Ranging/SL </w:t>
      </w:r>
      <w:r w:rsidR="00091A2F">
        <w:rPr>
          <w:rFonts w:eastAsia="DengXian"/>
          <w:lang w:eastAsia="zh-CN"/>
        </w:rPr>
        <w:t>P</w:t>
      </w:r>
      <w:r w:rsidRPr="0004163E">
        <w:rPr>
          <w:rFonts w:eastAsia="DengXian"/>
          <w:lang w:eastAsia="zh-CN"/>
        </w:rPr>
        <w:t>ositioning</w:t>
      </w:r>
      <w:r>
        <w:rPr>
          <w:rFonts w:eastAsia="DengXian"/>
          <w:lang w:eastAsia="zh-CN"/>
        </w:rPr>
        <w:t xml:space="preserve"> </w:t>
      </w:r>
      <w:r w:rsidR="00091A2F">
        <w:rPr>
          <w:rFonts w:eastAsia="DengXian"/>
          <w:lang w:eastAsia="zh-CN"/>
        </w:rPr>
        <w:t>discovery and service pperations</w:t>
      </w:r>
      <w:r>
        <w:rPr>
          <w:rFonts w:eastAsia="DengXian"/>
          <w:lang w:eastAsia="zh-CN"/>
        </w:rPr>
        <w:t xml:space="preserve"> to the other UE directly.</w:t>
      </w:r>
    </w:p>
    <w:p w14:paraId="08742718" w14:textId="3BD72CDB" w:rsidR="004054BA" w:rsidRPr="00963BB6" w:rsidRDefault="00092FB4" w:rsidP="004054BA">
      <w:pPr>
        <w:pStyle w:val="NO"/>
        <w:rPr>
          <w:rFonts w:eastAsia="DengXian"/>
          <w:lang w:eastAsia="zh-CN"/>
        </w:rPr>
      </w:pPr>
      <w:r>
        <w:rPr>
          <w:lang w:eastAsia="zh-CN"/>
        </w:rPr>
        <w:t>NOTE </w:t>
      </w:r>
      <w:r w:rsidR="004054BA">
        <w:rPr>
          <w:lang w:eastAsia="zh-CN"/>
        </w:rPr>
        <w:t>1</w:t>
      </w:r>
      <w:r w:rsidR="004054BA" w:rsidRPr="00702F45">
        <w:rPr>
          <w:lang w:eastAsia="zh-CN"/>
        </w:rPr>
        <w:t>:</w:t>
      </w:r>
      <w:r w:rsidR="006D1F10">
        <w:rPr>
          <w:lang w:eastAsia="zh-CN"/>
        </w:rPr>
        <w:tab/>
      </w:r>
      <w:r w:rsidR="00091A2F">
        <w:rPr>
          <w:lang w:eastAsia="zh-CN"/>
        </w:rPr>
        <w:t>The</w:t>
      </w:r>
      <w:r w:rsidR="004054BA">
        <w:rPr>
          <w:lang w:eastAsia="zh-CN"/>
        </w:rPr>
        <w:t xml:space="preserve">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091A2F">
        <w:rPr>
          <w:lang w:eastAsia="zh-CN"/>
        </w:rPr>
        <w:t xml:space="preserve"> are assumed to be</w:t>
      </w:r>
      <w:r w:rsidR="004054BA">
        <w:rPr>
          <w:lang w:eastAsia="zh-CN"/>
        </w:rPr>
        <w:t xml:space="preserve"> addressed in the solutions under KI#3 and KI#4.</w:t>
      </w:r>
    </w:p>
    <w:p w14:paraId="6B0C8BB9" w14:textId="1B58B0DA" w:rsidR="004054BA" w:rsidRDefault="004054BA" w:rsidP="004054BA">
      <w:pPr>
        <w:rPr>
          <w:rFonts w:eastAsia="DengXian"/>
          <w:lang w:eastAsia="zh-CN"/>
        </w:rPr>
      </w:pPr>
      <w:r w:rsidRPr="00963BB6">
        <w:rPr>
          <w:rFonts w:eastAsia="DengXian" w:hint="eastAsia"/>
          <w:lang w:eastAsia="zh-CN"/>
        </w:rPr>
        <w:t>W</w:t>
      </w:r>
      <w:r w:rsidRPr="00963BB6">
        <w:rPr>
          <w:rFonts w:eastAsia="DengXian"/>
          <w:lang w:eastAsia="zh-CN"/>
        </w:rPr>
        <w:t xml:space="preserve">hen the </w:t>
      </w:r>
      <w:r>
        <w:rPr>
          <w:lang w:val="en-US" w:eastAsia="zh-CN"/>
        </w:rPr>
        <w:t xml:space="preserve">service request is initiated by the </w:t>
      </w:r>
      <w:r w:rsidR="009E4CA0">
        <w:rPr>
          <w:lang w:val="en-US" w:eastAsia="zh-CN"/>
        </w:rPr>
        <w:t>SL Positioning Client UE</w:t>
      </w:r>
      <w:r>
        <w:rPr>
          <w:lang w:val="en-US" w:eastAsia="zh-CN"/>
        </w:rPr>
        <w:t>, t</w:t>
      </w:r>
      <w:r>
        <w:rPr>
          <w:rFonts w:eastAsia="SimSun"/>
          <w:kern w:val="2"/>
          <w:sz w:val="21"/>
          <w:szCs w:val="24"/>
          <w:lang w:val="en-US" w:eastAsia="zh-CN" w:bidi="ar"/>
        </w:rPr>
        <w:t xml:space="preserve">he communication between the </w:t>
      </w:r>
      <w:r w:rsidR="009E4CA0">
        <w:rPr>
          <w:rFonts w:eastAsia="SimSun"/>
          <w:kern w:val="2"/>
          <w:sz w:val="21"/>
          <w:szCs w:val="24"/>
          <w:lang w:val="en-US" w:eastAsia="zh-CN" w:bidi="ar"/>
        </w:rPr>
        <w:t>SL Positioning Client UE</w:t>
      </w:r>
      <w:r>
        <w:rPr>
          <w:rFonts w:eastAsia="SimSun"/>
          <w:kern w:val="2"/>
          <w:sz w:val="21"/>
          <w:szCs w:val="24"/>
          <w:lang w:val="en-US" w:eastAsia="zh-CN" w:bidi="ar"/>
        </w:rPr>
        <w:t xml:space="preserve"> and UE1/UE2</w:t>
      </w:r>
      <w:r>
        <w:rPr>
          <w:rFonts w:eastAsia="DengXian"/>
          <w:lang w:eastAsia="zh-CN"/>
        </w:rPr>
        <w:t xml:space="preserve"> for transmitting the service request and result reporting can be over PC5 or Uu:</w:t>
      </w:r>
    </w:p>
    <w:p w14:paraId="5B592766" w14:textId="48E0A18E"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If the </w:t>
      </w:r>
      <w:r w:rsidR="00D87190">
        <w:rPr>
          <w:lang w:eastAsia="zh-CN"/>
        </w:rPr>
        <w:t>SL Positioning Client</w:t>
      </w:r>
      <w:r w:rsidR="004054BA">
        <w:rPr>
          <w:rStyle w:val="B1Char"/>
        </w:rPr>
        <w:t xml:space="preserve"> is in proximity of UE1/UE2</w:t>
      </w:r>
      <w:r w:rsidR="004054BA" w:rsidRPr="00E42B07">
        <w:rPr>
          <w:rStyle w:val="B1Char"/>
        </w:rPr>
        <w:t>, the service request and the result reporting are</w:t>
      </w:r>
      <w:r w:rsidR="004054BA">
        <w:rPr>
          <w:rStyle w:val="B1Char"/>
        </w:rPr>
        <w:t xml:space="preserve"> transmitted over PC5</w:t>
      </w:r>
      <w:r w:rsidR="004054BA" w:rsidRPr="00E42B07">
        <w:rPr>
          <w:rStyle w:val="B1Char"/>
        </w:rPr>
        <w:t>;</w:t>
      </w:r>
    </w:p>
    <w:p w14:paraId="0649632D" w14:textId="35FBAEAF"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Otherwise, </w:t>
      </w:r>
      <w:r w:rsidR="004054BA">
        <w:rPr>
          <w:rStyle w:val="B1Char"/>
        </w:rPr>
        <w:t xml:space="preserve">the </w:t>
      </w:r>
      <w:r w:rsidR="004054BA" w:rsidRPr="00E42B07">
        <w:rPr>
          <w:rStyle w:val="B1Char"/>
        </w:rPr>
        <w:t>service request and the result reporting are tr</w:t>
      </w:r>
      <w:r w:rsidR="004054BA">
        <w:rPr>
          <w:rStyle w:val="B1Char"/>
        </w:rPr>
        <w:t>ansmitted over Uu, i.e. through the network</w:t>
      </w:r>
      <w:r w:rsidR="004054BA" w:rsidRPr="00E42B07">
        <w:rPr>
          <w:rStyle w:val="B1Char"/>
        </w:rPr>
        <w:t>.</w:t>
      </w:r>
    </w:p>
    <w:p w14:paraId="486E7722" w14:textId="34854D40" w:rsidR="004054BA" w:rsidRDefault="004054BA" w:rsidP="00791807">
      <w:pPr>
        <w:rPr>
          <w:rFonts w:eastAsia="DengXian"/>
          <w:lang w:eastAsia="zh-CN"/>
        </w:rPr>
      </w:pPr>
      <w:r w:rsidRPr="00791807">
        <w:rPr>
          <w:rFonts w:eastAsia="SimSun" w:hint="eastAsia"/>
        </w:rPr>
        <w:t>T</w:t>
      </w:r>
      <w:r w:rsidRPr="00791807">
        <w:rPr>
          <w:rFonts w:eastAsia="SimSun"/>
        </w:rPr>
        <w:t xml:space="preserve">he </w:t>
      </w:r>
      <w:r w:rsidR="009E4CA0">
        <w:rPr>
          <w:rFonts w:eastAsia="SimSun"/>
        </w:rPr>
        <w:t>SL Positioning Client UE</w:t>
      </w:r>
      <w:r w:rsidRPr="00791807">
        <w:rPr>
          <w:rFonts w:eastAsia="SimSun"/>
        </w:rPr>
        <w:t xml:space="preserve"> attempts to discover UE1/UE2</w:t>
      </w:r>
      <w:r w:rsidRPr="00791807">
        <w:rPr>
          <w:rFonts w:eastAsia="DengXian"/>
        </w:rPr>
        <w:t>:</w:t>
      </w:r>
    </w:p>
    <w:p w14:paraId="6D81E18F" w14:textId="78F1509C" w:rsidR="006D1F10" w:rsidRDefault="006D1F10" w:rsidP="006D1F10">
      <w:pPr>
        <w:pStyle w:val="B1"/>
        <w:rPr>
          <w:rFonts w:eastAsia="DengXian"/>
          <w:lang w:eastAsia="zh-CN"/>
        </w:rPr>
      </w:pPr>
      <w:r>
        <w:rPr>
          <w:rFonts w:eastAsia="DengXian"/>
          <w:lang w:eastAsia="zh-CN"/>
        </w:rPr>
        <w:t>-</w:t>
      </w:r>
      <w:r>
        <w:rPr>
          <w:rFonts w:eastAsia="DengXian"/>
          <w:lang w:eastAsia="zh-CN"/>
        </w:rPr>
        <w:tab/>
        <w:t xml:space="preserve">If either UE1 or UE2 is successfully discovered, the </w:t>
      </w:r>
      <w:r w:rsidR="009E4CA0">
        <w:rPr>
          <w:rFonts w:eastAsia="DengXian"/>
          <w:lang w:eastAsia="zh-CN"/>
        </w:rPr>
        <w:t>SL Positioning Client UE</w:t>
      </w:r>
      <w:r>
        <w:rPr>
          <w:rFonts w:eastAsia="DengXian"/>
          <w:lang w:eastAsia="zh-CN"/>
        </w:rPr>
        <w:t xml:space="preserve"> sends the service request to the discovered UE over PC5;</w:t>
      </w:r>
    </w:p>
    <w:p w14:paraId="4D788616" w14:textId="5CAE71FF" w:rsidR="006D1F10" w:rsidRDefault="006D1F10" w:rsidP="006D1F10">
      <w:pPr>
        <w:pStyle w:val="B1"/>
        <w:rPr>
          <w:rFonts w:eastAsia="DengXian"/>
          <w:lang w:eastAsia="zh-CN"/>
        </w:rPr>
      </w:pPr>
      <w:r>
        <w:rPr>
          <w:rFonts w:eastAsia="DengXian"/>
          <w:lang w:eastAsia="zh-CN"/>
        </w:rPr>
        <w:t>-</w:t>
      </w:r>
      <w:r>
        <w:rPr>
          <w:rFonts w:eastAsia="DengXian"/>
          <w:lang w:eastAsia="zh-CN"/>
        </w:rPr>
        <w:tab/>
        <w:t xml:space="preserve">Otherwise, the </w:t>
      </w:r>
      <w:r w:rsidR="009E4CA0">
        <w:rPr>
          <w:rFonts w:eastAsia="DengXian"/>
          <w:lang w:eastAsia="zh-CN"/>
        </w:rPr>
        <w:t>SL Positioning Client UE</w:t>
      </w:r>
      <w:r>
        <w:rPr>
          <w:rFonts w:eastAsia="DengXian"/>
          <w:lang w:eastAsia="zh-CN"/>
        </w:rPr>
        <w:t xml:space="preserve"> sends the service request to one of the UEs over network.</w:t>
      </w:r>
    </w:p>
    <w:p w14:paraId="4212F673" w14:textId="702DD496" w:rsidR="004054BA" w:rsidRDefault="004054BA" w:rsidP="00791807">
      <w:pPr>
        <w:rPr>
          <w:lang w:eastAsia="zh-CN"/>
        </w:rPr>
      </w:pPr>
      <w:r w:rsidRPr="00791807">
        <w:rPr>
          <w:rFonts w:eastAsia="DengXian"/>
        </w:rPr>
        <w:t>I</w:t>
      </w:r>
      <w:r w:rsidR="006D1F10" w:rsidRPr="00791807">
        <w:rPr>
          <w:rFonts w:eastAsia="DengXian"/>
        </w:rPr>
        <w:t>f</w:t>
      </w:r>
      <w:r w:rsidRPr="00791807">
        <w:rPr>
          <w:rFonts w:eastAsia="DengXian"/>
        </w:rPr>
        <w:t xml:space="preserve"> the </w:t>
      </w:r>
      <w:r w:rsidR="009E4CA0">
        <w:rPr>
          <w:rFonts w:eastAsia="DengXian"/>
        </w:rPr>
        <w:t>SL Positioning Client UE</w:t>
      </w:r>
      <w:r w:rsidRPr="00791807">
        <w:rPr>
          <w:rFonts w:eastAsia="DengXian"/>
        </w:rPr>
        <w:t xml:space="preserve"> sends the service request to UE1/UE2 over network, the </w:t>
      </w:r>
      <w:r w:rsidR="009E4CA0">
        <w:rPr>
          <w:rFonts w:eastAsia="DengXian"/>
        </w:rPr>
        <w:t>SL Positioning Client UE</w:t>
      </w:r>
      <w:r w:rsidRPr="00791807">
        <w:rPr>
          <w:rFonts w:eastAsia="DengXian"/>
        </w:rPr>
        <w:t xml:space="preserve"> sends the request to its serving AMF, and the serving AMF of the </w:t>
      </w:r>
      <w:r w:rsidR="009E4CA0">
        <w:rPr>
          <w:rFonts w:eastAsia="DengXian"/>
        </w:rPr>
        <w:t>SL Positioning Client UE</w:t>
      </w:r>
      <w:r w:rsidRPr="00791807">
        <w:rPr>
          <w:rFonts w:eastAsia="DengXian"/>
        </w:rPr>
        <w:t xml:space="preserve"> needs to select the UE under network coverage to deliver the service request. The serving AMF of the </w:t>
      </w:r>
      <w:r w:rsidR="009E4CA0">
        <w:rPr>
          <w:rFonts w:eastAsia="DengXian"/>
        </w:rPr>
        <w:t>SL Positioning Client UE</w:t>
      </w:r>
      <w:r w:rsidRPr="00791807">
        <w:rPr>
          <w:rFonts w:eastAsia="DengXian"/>
        </w:rPr>
        <w:t xml:space="preserve"> retrieves the serving AMF of UE1/UE2 from the UDM, and then sends the service request to the selected UE through its serving AMF over NAS. The selected UE triggers the </w:t>
      </w:r>
      <w:r w:rsidRPr="00791807">
        <w:t>Ranging/Sidelink positioning procedure.</w:t>
      </w:r>
    </w:p>
    <w:p w14:paraId="6C85776F" w14:textId="29416E96" w:rsidR="004054BA" w:rsidRDefault="00092FB4" w:rsidP="004054BA">
      <w:pPr>
        <w:pStyle w:val="NO"/>
        <w:rPr>
          <w:rFonts w:eastAsia="DengXian"/>
          <w:lang w:eastAsia="zh-CN"/>
        </w:rPr>
      </w:pPr>
      <w:r>
        <w:rPr>
          <w:lang w:eastAsia="zh-CN"/>
        </w:rPr>
        <w:t>NOTE </w:t>
      </w:r>
      <w:r w:rsidR="004054BA">
        <w:rPr>
          <w:lang w:eastAsia="zh-CN"/>
        </w:rPr>
        <w:t>2:</w:t>
      </w:r>
      <w:r w:rsidR="006D1F10">
        <w:rPr>
          <w:lang w:eastAsia="zh-CN"/>
        </w:rPr>
        <w:tab/>
      </w:r>
      <w:r w:rsidR="004054BA">
        <w:rPr>
          <w:lang w:eastAsia="zh-CN"/>
        </w:rPr>
        <w:t xml:space="preserve">The </w:t>
      </w:r>
      <w:r w:rsidR="004054BA">
        <w:rPr>
          <w:rFonts w:eastAsia="DengXian"/>
          <w:lang w:eastAsia="zh-CN"/>
        </w:rPr>
        <w:t>service request will only be sent to one of UE1 or UE2. I</w:t>
      </w:r>
      <w:r w:rsidR="006D1F10">
        <w:rPr>
          <w:rFonts w:eastAsia="DengXian"/>
          <w:lang w:eastAsia="zh-CN"/>
        </w:rPr>
        <w:t>f</w:t>
      </w:r>
      <w:r w:rsidR="004054BA">
        <w:rPr>
          <w:rFonts w:eastAsia="DengXian"/>
          <w:lang w:eastAsia="zh-CN"/>
        </w:rPr>
        <w:t xml:space="preserve"> both UE1 and UE2 are in network coverage, i.e. serving AMF address(es) for both UE1 and UE2 can be retrieved from UDM, serving AMF of the </w:t>
      </w:r>
      <w:r w:rsidR="009E4CA0">
        <w:rPr>
          <w:rFonts w:eastAsia="DengXian"/>
          <w:lang w:eastAsia="zh-CN"/>
        </w:rPr>
        <w:t>SL Positioning Client UE</w:t>
      </w:r>
      <w:r w:rsidR="004054BA">
        <w:rPr>
          <w:rFonts w:eastAsia="DengXian"/>
          <w:lang w:eastAsia="zh-CN"/>
        </w:rPr>
        <w:t xml:space="preserve"> randomly selects a UE to deliver the service request.</w:t>
      </w:r>
    </w:p>
    <w:p w14:paraId="5743DF79" w14:textId="39205A40" w:rsidR="004054BA" w:rsidRPr="00237BD0" w:rsidRDefault="00092FB4" w:rsidP="004054BA">
      <w:pPr>
        <w:pStyle w:val="NO"/>
        <w:rPr>
          <w:lang w:eastAsia="zh-CN"/>
        </w:rPr>
      </w:pPr>
      <w:r>
        <w:rPr>
          <w:lang w:eastAsia="zh-CN"/>
        </w:rPr>
        <w:t>NOTE </w:t>
      </w:r>
      <w:r w:rsidR="004054BA">
        <w:rPr>
          <w:lang w:eastAsia="zh-CN"/>
        </w:rPr>
        <w:t>3:</w:t>
      </w:r>
      <w:r w:rsidR="006D1F10">
        <w:rPr>
          <w:lang w:eastAsia="zh-CN"/>
        </w:rPr>
        <w:tab/>
      </w:r>
      <w:r w:rsidR="004054BA">
        <w:rPr>
          <w:lang w:eastAsia="zh-CN"/>
        </w:rPr>
        <w:t xml:space="preserve">This solution assumes </w:t>
      </w:r>
      <w:r w:rsidR="00091A2F">
        <w:rPr>
          <w:lang w:eastAsia="zh-CN"/>
        </w:rPr>
        <w:t>UE-only Operation can be applied, i.e. SL Positioning Server functionalities can be provided by</w:t>
      </w:r>
      <w:r w:rsidR="004054BA">
        <w:rPr>
          <w:lang w:eastAsia="zh-CN"/>
        </w:rPr>
        <w:t xml:space="preserve"> UE1</w:t>
      </w:r>
      <w:r w:rsidR="00091A2F">
        <w:rPr>
          <w:lang w:eastAsia="zh-CN"/>
        </w:rPr>
        <w:t xml:space="preserve">, </w:t>
      </w:r>
      <w:r w:rsidR="004054BA">
        <w:rPr>
          <w:lang w:eastAsia="zh-CN"/>
        </w:rPr>
        <w:t xml:space="preserve">UE2 </w:t>
      </w:r>
      <w:r w:rsidR="00091A2F">
        <w:rPr>
          <w:lang w:eastAsia="zh-CN"/>
        </w:rPr>
        <w:t xml:space="preserve">and/or a SL Positioning Server UE, hence </w:t>
      </w:r>
      <w:r w:rsidR="004054BA">
        <w:rPr>
          <w:lang w:eastAsia="zh-CN"/>
        </w:rPr>
        <w:t>no LMF involvement is needed.</w:t>
      </w:r>
    </w:p>
    <w:p w14:paraId="61E1126D" w14:textId="77777777" w:rsidR="004054BA" w:rsidRDefault="004054BA" w:rsidP="00791807">
      <w:pPr>
        <w:rPr>
          <w:rFonts w:eastAsia="DengXian"/>
          <w:lang w:eastAsia="zh-CN"/>
        </w:rPr>
      </w:pPr>
      <w:r w:rsidRPr="00791807">
        <w:rPr>
          <w:rFonts w:eastAsia="DengXian"/>
        </w:rPr>
        <w:t>The Ranging/SL positioning service request includes the following parameters:</w:t>
      </w:r>
    </w:p>
    <w:p w14:paraId="128CC7E7" w14:textId="5358B57C" w:rsidR="004054BA" w:rsidRPr="00E42B07" w:rsidRDefault="00092FB4" w:rsidP="004054BA">
      <w:pPr>
        <w:pStyle w:val="B1"/>
        <w:rPr>
          <w:rStyle w:val="B1Char"/>
        </w:rPr>
      </w:pPr>
      <w:r>
        <w:rPr>
          <w:rFonts w:eastAsia="DengXian"/>
          <w:lang w:eastAsia="zh-CN"/>
        </w:rPr>
        <w:t>-</w:t>
      </w:r>
      <w:r>
        <w:rPr>
          <w:rFonts w:eastAsia="DengXian"/>
          <w:lang w:eastAsia="zh-CN"/>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Reference UE</w:t>
      </w:r>
      <w:r w:rsidR="006D1F10">
        <w:rPr>
          <w:rStyle w:val="B1Char"/>
        </w:rPr>
        <w:t>.</w:t>
      </w:r>
    </w:p>
    <w:p w14:paraId="3DDD9666" w14:textId="225FF07D" w:rsidR="004054BA" w:rsidRPr="00E42B07" w:rsidRDefault="00092FB4" w:rsidP="004054BA">
      <w:pPr>
        <w:pStyle w:val="B1"/>
        <w:rPr>
          <w:rStyle w:val="B1Char"/>
        </w:rPr>
      </w:pPr>
      <w:r>
        <w:rPr>
          <w:rStyle w:val="B1Char"/>
        </w:rPr>
        <w:t>-</w:t>
      </w:r>
      <w:r>
        <w:rPr>
          <w:rStyle w:val="B1Char"/>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Target UE</w:t>
      </w:r>
      <w:r w:rsidR="006D1F10">
        <w:rPr>
          <w:rStyle w:val="B1Char"/>
        </w:rPr>
        <w:t>.</w:t>
      </w:r>
    </w:p>
    <w:p w14:paraId="78DFAAB5" w14:textId="45D5175B" w:rsidR="004054BA" w:rsidRPr="00E42B07" w:rsidRDefault="00092FB4" w:rsidP="004054BA">
      <w:pPr>
        <w:pStyle w:val="B1"/>
        <w:rPr>
          <w:rStyle w:val="B1Char"/>
        </w:rPr>
      </w:pPr>
      <w:r>
        <w:rPr>
          <w:rStyle w:val="B1Char"/>
        </w:rPr>
        <w:t>-</w:t>
      </w:r>
      <w:r>
        <w:rPr>
          <w:rStyle w:val="B1Char"/>
        </w:rPr>
        <w:tab/>
      </w:r>
      <w:r w:rsidR="004054BA">
        <w:rPr>
          <w:rStyle w:val="B1Char"/>
        </w:rPr>
        <w:t xml:space="preserve">Result content: </w:t>
      </w:r>
      <w:r w:rsidR="004054BA" w:rsidRPr="00E42B07">
        <w:rPr>
          <w:rStyle w:val="B1Char"/>
        </w:rPr>
        <w:t>distance, angle or both</w:t>
      </w:r>
      <w:r w:rsidR="006D1F10">
        <w:rPr>
          <w:rStyle w:val="B1Char"/>
        </w:rPr>
        <w:t>.</w:t>
      </w:r>
    </w:p>
    <w:p w14:paraId="37A4D1EC" w14:textId="441876E9" w:rsidR="004054BA" w:rsidRPr="00E42B07" w:rsidRDefault="00092FB4" w:rsidP="004054BA">
      <w:pPr>
        <w:pStyle w:val="B1"/>
        <w:rPr>
          <w:rStyle w:val="B1Char"/>
        </w:rPr>
      </w:pPr>
      <w:r>
        <w:rPr>
          <w:rStyle w:val="B1Char"/>
        </w:rPr>
        <w:t>-</w:t>
      </w:r>
      <w:r>
        <w:rPr>
          <w:rStyle w:val="B1Char"/>
        </w:rPr>
        <w:tab/>
      </w:r>
      <w:r w:rsidR="004054BA" w:rsidRPr="00E42B07">
        <w:rPr>
          <w:rStyle w:val="B1Char"/>
        </w:rPr>
        <w:t>Required QoS</w:t>
      </w:r>
      <w:r w:rsidR="006D1F10">
        <w:rPr>
          <w:rStyle w:val="B1Char"/>
        </w:rPr>
        <w:t>.</w:t>
      </w:r>
    </w:p>
    <w:p w14:paraId="4916216D" w14:textId="34A94965" w:rsidR="004054BA" w:rsidRDefault="001F671C" w:rsidP="004054BA">
      <w:pPr>
        <w:pStyle w:val="EditorsNote"/>
        <w:rPr>
          <w:rFonts w:eastAsia="DengXian"/>
          <w:lang w:eastAsia="zh-CN"/>
        </w:rPr>
      </w:pPr>
      <w:r w:rsidRPr="00D76172">
        <w:rPr>
          <w:lang w:val="en-US" w:eastAsia="zh-CN"/>
        </w:rPr>
        <w:lastRenderedPageBreak/>
        <w:t>Editor</w:t>
      </w:r>
      <w:r>
        <w:rPr>
          <w:lang w:val="en-US" w:eastAsia="zh-CN"/>
        </w:rPr>
        <w:t>'</w:t>
      </w:r>
      <w:r w:rsidRPr="00D76172">
        <w:rPr>
          <w:lang w:val="en-US" w:eastAsia="zh-CN"/>
        </w:rPr>
        <w:t>s note:</w:t>
      </w:r>
      <w:r w:rsidR="00092FB4">
        <w:rPr>
          <w:lang w:eastAsia="zh-CN"/>
        </w:rPr>
        <w:tab/>
      </w:r>
      <w:r w:rsidR="004054BA">
        <w:rPr>
          <w:lang w:eastAsia="zh-CN"/>
        </w:rPr>
        <w:t xml:space="preserve">Whether there are any other parameters in the </w:t>
      </w:r>
      <w:r w:rsidR="004054BA" w:rsidRPr="0004163E">
        <w:rPr>
          <w:rFonts w:eastAsia="DengXian"/>
          <w:lang w:eastAsia="zh-CN"/>
        </w:rPr>
        <w:t>Ranging/SL positioning</w:t>
      </w:r>
      <w:r w:rsidR="004054BA">
        <w:rPr>
          <w:rFonts w:eastAsia="DengXian"/>
          <w:lang w:eastAsia="zh-CN"/>
        </w:rPr>
        <w:t xml:space="preserve"> service request is FFS.</w:t>
      </w:r>
    </w:p>
    <w:p w14:paraId="56F523E5" w14:textId="77777777" w:rsidR="00B76422" w:rsidRPr="00067666" w:rsidRDefault="00B76422" w:rsidP="00B76422">
      <w:pPr>
        <w:rPr>
          <w:lang w:val="en-US" w:eastAsia="zh-CN"/>
        </w:rPr>
      </w:pPr>
      <w:r w:rsidRPr="00067666">
        <w:rPr>
          <w:lang w:val="en-US" w:eastAsia="zh-CN"/>
        </w:rPr>
        <w:t xml:space="preserve">GMLC maintains a 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sidRPr="00067666">
        <w:rPr>
          <w:rFonts w:hint="eastAsia"/>
          <w:lang w:val="en-US" w:eastAsia="zh-CN"/>
        </w:rPr>
        <w:t>.</w:t>
      </w:r>
      <w:r w:rsidRPr="00067666">
        <w:rPr>
          <w:lang w:val="en-US" w:eastAsia="zh-CN"/>
        </w:rPr>
        <w:t xml:space="preserve"> This can be pre-configured by the operator, or is register</w:t>
      </w:r>
      <w:r>
        <w:rPr>
          <w:lang w:val="en-US" w:eastAsia="zh-CN"/>
        </w:rPr>
        <w:t xml:space="preserve">ed by the UE </w:t>
      </w:r>
      <w:r w:rsidRPr="00067666">
        <w:rPr>
          <w:lang w:val="en-US" w:eastAsia="zh-CN"/>
        </w:rPr>
        <w:t xml:space="preserve">during UE Policy Association Establishment. For the latter case, </w:t>
      </w:r>
      <w:r>
        <w:rPr>
          <w:lang w:val="en-US" w:eastAsia="zh-CN"/>
        </w:rPr>
        <w:t>d</w:t>
      </w:r>
      <w:r w:rsidRPr="00067666">
        <w:rPr>
          <w:lang w:val="en-US" w:eastAsia="zh-CN"/>
        </w:rPr>
        <w:t xml:space="preserve">uring the registration, UE includes Ranging/SL Positioning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bidi="ar"/>
        </w:rPr>
        <w:t xml:space="preserve"> in </w:t>
      </w:r>
      <w:r w:rsidRPr="00067666">
        <w:rPr>
          <w:lang w:val="en-US" w:eastAsia="zh-CN"/>
        </w:rPr>
        <w:t>the UE Policy Container to the PCF</w:t>
      </w:r>
      <w:r w:rsidRPr="00067666">
        <w:rPr>
          <w:lang w:val="en-US" w:eastAsia="zh-CN" w:bidi="ar"/>
        </w:rPr>
        <w:t xml:space="preserve">. If </w:t>
      </w:r>
      <w:r>
        <w:rPr>
          <w:lang w:val="en-US" w:eastAsia="zh-CN" w:bidi="ar"/>
        </w:rPr>
        <w:t xml:space="preserve">the </w:t>
      </w:r>
      <w:r w:rsidRPr="00067666">
        <w:rPr>
          <w:lang w:val="en-US" w:eastAsia="zh-CN" w:bidi="ar"/>
        </w:rPr>
        <w:t>Application Layer ID</w:t>
      </w:r>
      <w:r w:rsidRPr="00475197">
        <w:rPr>
          <w:lang w:val="en-US" w:eastAsia="zh-CN" w:bidi="ar"/>
        </w:rPr>
        <w:t>(s)</w:t>
      </w:r>
      <w:r w:rsidRPr="00067666">
        <w:rPr>
          <w:lang w:val="en-US" w:eastAsia="zh-CN" w:bidi="ar"/>
        </w:rPr>
        <w:t xml:space="preserve"> is received, PCF registers it together with UE SUPI into the </w:t>
      </w:r>
      <w:r w:rsidRPr="00067666">
        <w:rPr>
          <w:lang w:val="en-US" w:eastAsia="zh-CN"/>
        </w:rPr>
        <w:t>GMLC for later use.</w:t>
      </w:r>
    </w:p>
    <w:p w14:paraId="156EDCA3" w14:textId="77777777" w:rsidR="00B76422" w:rsidRDefault="00B76422" w:rsidP="00B76422">
      <w:pPr>
        <w:rPr>
          <w:szCs w:val="21"/>
          <w:lang w:val="en-US" w:eastAsia="zh-CN"/>
        </w:rPr>
      </w:pPr>
      <w:r w:rsidRPr="00067666">
        <w:rPr>
          <w:szCs w:val="21"/>
          <w:lang w:val="en-US" w:eastAsia="zh-CN"/>
        </w:rPr>
        <w:t xml:space="preserve">For the case where the </w:t>
      </w:r>
      <w:r>
        <w:rPr>
          <w:szCs w:val="21"/>
          <w:lang w:val="en-US" w:eastAsia="zh-CN"/>
        </w:rPr>
        <w:t>SL Positioning Client</w:t>
      </w:r>
      <w:r w:rsidRPr="00067666">
        <w:rPr>
          <w:szCs w:val="21"/>
          <w:lang w:val="en-US" w:eastAsia="zh-CN"/>
        </w:rPr>
        <w:t xml:space="preserve"> UE has to send the Ranging/Sidelink positioning request to the target UE/reference UE via 5GC</w:t>
      </w:r>
      <w:r w:rsidRPr="00067666">
        <w:rPr>
          <w:lang w:val="en-US" w:eastAsia="zh-CN"/>
        </w:rPr>
        <w:t xml:space="preserve">, when AMF receives a </w:t>
      </w:r>
      <w:r w:rsidRPr="00067666">
        <w:rPr>
          <w:szCs w:val="21"/>
          <w:lang w:val="en-US" w:eastAsia="zh-CN"/>
        </w:rPr>
        <w:t xml:space="preserve">Ranging/Sidelink positioning request from the </w:t>
      </w:r>
      <w:r>
        <w:rPr>
          <w:szCs w:val="21"/>
          <w:lang w:val="en-US" w:eastAsia="zh-CN"/>
        </w:rPr>
        <w:t>SL Positioning Client</w:t>
      </w:r>
      <w:r w:rsidRPr="00067666">
        <w:rPr>
          <w:szCs w:val="21"/>
          <w:lang w:val="en-US" w:eastAsia="zh-CN"/>
        </w:rPr>
        <w:t xml:space="preserve"> UE, it queries </w:t>
      </w:r>
      <w:r>
        <w:rPr>
          <w:szCs w:val="21"/>
          <w:lang w:val="en-US" w:eastAsia="zh-CN"/>
        </w:rPr>
        <w:t xml:space="preserve">GMLC for UE SUPIs </w:t>
      </w:r>
      <w:r w:rsidRPr="00067666">
        <w:rPr>
          <w:szCs w:val="21"/>
          <w:lang w:val="en-US" w:eastAsia="zh-CN"/>
        </w:rPr>
        <w:t xml:space="preserve">based on their </w:t>
      </w:r>
      <w:r w:rsidRPr="00067666">
        <w:rPr>
          <w:rFonts w:hint="eastAsia"/>
          <w:lang w:val="en-US" w:eastAsia="zh-CN"/>
        </w:rPr>
        <w:t>A</w:t>
      </w:r>
      <w:r w:rsidRPr="00067666">
        <w:rPr>
          <w:lang w:val="en-US" w:eastAsia="zh-CN"/>
        </w:rPr>
        <w:t xml:space="preserve">pplication Layer IDs contained in the </w:t>
      </w:r>
      <w:r w:rsidRPr="00067666">
        <w:rPr>
          <w:szCs w:val="21"/>
          <w:lang w:val="en-US" w:eastAsia="zh-CN"/>
        </w:rPr>
        <w:t>Ranging/Sidelink positioning request, and then continues with the following steps.</w:t>
      </w:r>
    </w:p>
    <w:p w14:paraId="206A3412" w14:textId="63A05150" w:rsidR="00B76422" w:rsidRPr="00B76422" w:rsidRDefault="001F671C" w:rsidP="004054BA">
      <w:pPr>
        <w:pStyle w:val="EditorsNote"/>
        <w:rPr>
          <w:lang w:eastAsia="zh-CN"/>
        </w:rPr>
      </w:pPr>
      <w:r w:rsidRPr="00D76172">
        <w:rPr>
          <w:lang w:val="en-US" w:eastAsia="zh-CN"/>
        </w:rPr>
        <w:t>Editor</w:t>
      </w:r>
      <w:r>
        <w:rPr>
          <w:lang w:val="en-US" w:eastAsia="zh-CN"/>
        </w:rPr>
        <w:t>'</w:t>
      </w:r>
      <w:r w:rsidRPr="00D76172">
        <w:rPr>
          <w:lang w:val="en-US" w:eastAsia="zh-CN"/>
        </w:rPr>
        <w:t>s note:</w:t>
      </w:r>
      <w:r w:rsidR="009304F4">
        <w:rPr>
          <w:lang w:eastAsia="zh-CN"/>
        </w:rPr>
        <w:tab/>
      </w:r>
      <w:r w:rsidR="00B76422">
        <w:rPr>
          <w:lang w:eastAsia="zh-CN"/>
        </w:rPr>
        <w:t xml:space="preserve">It is FFS whether it is possible that the </w:t>
      </w:r>
      <w:r w:rsidR="00B76422" w:rsidRPr="00067666">
        <w:rPr>
          <w:lang w:val="en-US" w:eastAsia="zh-CN"/>
        </w:rPr>
        <w:t xml:space="preserve">mapping table between </w:t>
      </w:r>
      <w:r w:rsidR="00B76422" w:rsidRPr="00067666">
        <w:rPr>
          <w:rFonts w:hint="eastAsia"/>
          <w:lang w:val="en-US" w:eastAsia="zh-CN"/>
        </w:rPr>
        <w:t>A</w:t>
      </w:r>
      <w:r w:rsidR="00B76422" w:rsidRPr="00067666">
        <w:rPr>
          <w:lang w:val="en-US" w:eastAsia="zh-CN"/>
        </w:rPr>
        <w:t>pplication Layer ID</w:t>
      </w:r>
      <w:r w:rsidR="00B76422">
        <w:rPr>
          <w:lang w:val="en-US" w:eastAsia="zh-CN"/>
        </w:rPr>
        <w:t>(s)</w:t>
      </w:r>
      <w:r w:rsidR="00B76422" w:rsidRPr="00067666">
        <w:rPr>
          <w:lang w:val="en-US" w:eastAsia="zh-CN"/>
        </w:rPr>
        <w:t xml:space="preserve"> and SUPI of the UE</w:t>
      </w:r>
      <w:r w:rsidR="00B76422">
        <w:rPr>
          <w:lang w:val="en-US" w:eastAsia="zh-CN"/>
        </w:rPr>
        <w:t xml:space="preserve"> can be managed by other 5GC NF</w:t>
      </w:r>
      <w:r w:rsidR="00B76422">
        <w:rPr>
          <w:rFonts w:eastAsia="DengXian"/>
          <w:lang w:eastAsia="zh-CN"/>
        </w:rPr>
        <w:t>.</w:t>
      </w:r>
    </w:p>
    <w:p w14:paraId="710D3281" w14:textId="566EF8C3" w:rsidR="004054BA" w:rsidRDefault="004054BA" w:rsidP="004054BA">
      <w:pPr>
        <w:pStyle w:val="Heading3"/>
      </w:pPr>
      <w:bookmarkStart w:id="2971" w:name="_Toc104257836"/>
      <w:bookmarkStart w:id="2972" w:name="_Toc104258010"/>
      <w:bookmarkStart w:id="2973" w:name="_Toc104299570"/>
      <w:bookmarkStart w:id="2974" w:name="_Toc112768571"/>
      <w:bookmarkStart w:id="2975" w:name="_Toc112768857"/>
      <w:bookmarkStart w:id="2976" w:name="_Toc112769097"/>
      <w:bookmarkStart w:id="2977" w:name="_Toc112772534"/>
      <w:bookmarkStart w:id="2978" w:name="_Toc112864209"/>
      <w:bookmarkStart w:id="2979" w:name="_Toc112865351"/>
      <w:bookmarkStart w:id="2980" w:name="_Toc117042791"/>
      <w:bookmarkStart w:id="2981" w:name="_Toc125976189"/>
      <w:bookmarkStart w:id="2982" w:name="_Toc128725065"/>
      <w:r>
        <w:t>6.25.3</w:t>
      </w:r>
      <w:r>
        <w:tab/>
        <w:t>Procedures</w:t>
      </w:r>
      <w:bookmarkEnd w:id="2971"/>
      <w:bookmarkEnd w:id="2972"/>
      <w:bookmarkEnd w:id="2973"/>
      <w:bookmarkEnd w:id="2974"/>
      <w:bookmarkEnd w:id="2975"/>
      <w:bookmarkEnd w:id="2976"/>
      <w:bookmarkEnd w:id="2977"/>
      <w:bookmarkEnd w:id="2978"/>
      <w:bookmarkEnd w:id="2979"/>
      <w:bookmarkEnd w:id="2980"/>
      <w:bookmarkEnd w:id="2981"/>
      <w:bookmarkEnd w:id="2982"/>
    </w:p>
    <w:p w14:paraId="22576BE3" w14:textId="4E3C4024" w:rsidR="004054BA" w:rsidRDefault="004054BA" w:rsidP="004054BA">
      <w:pPr>
        <w:pStyle w:val="Heading4"/>
        <w:rPr>
          <w:lang w:eastAsia="zh-CN"/>
        </w:rPr>
      </w:pPr>
      <w:bookmarkStart w:id="2983" w:name="_Toc104299571"/>
      <w:bookmarkStart w:id="2984" w:name="_Toc112768572"/>
      <w:bookmarkStart w:id="2985" w:name="_Toc112768858"/>
      <w:bookmarkStart w:id="2986" w:name="_Toc112769098"/>
      <w:bookmarkStart w:id="2987" w:name="_Toc112772535"/>
      <w:bookmarkStart w:id="2988" w:name="_Toc112864210"/>
      <w:bookmarkStart w:id="2989" w:name="_Toc112865352"/>
      <w:bookmarkStart w:id="2990" w:name="_Toc125976190"/>
      <w:bookmarkStart w:id="2991" w:name="_Toc128725066"/>
      <w:r>
        <w:rPr>
          <w:lang w:eastAsia="zh-CN"/>
        </w:rPr>
        <w:t>6.25.3.1</w:t>
      </w:r>
      <w:r w:rsidR="008422C7">
        <w:rPr>
          <w:lang w:eastAsia="zh-CN"/>
        </w:rPr>
        <w:tab/>
      </w:r>
      <w:r>
        <w:rPr>
          <w:lang w:eastAsia="zh-CN"/>
        </w:rPr>
        <w:t xml:space="preserve">PC5 based procedure for Ranging/SL positioning initiated by the </w:t>
      </w:r>
      <w:bookmarkEnd w:id="2983"/>
      <w:bookmarkEnd w:id="2984"/>
      <w:bookmarkEnd w:id="2985"/>
      <w:bookmarkEnd w:id="2986"/>
      <w:bookmarkEnd w:id="2987"/>
      <w:r w:rsidR="009E4CA0">
        <w:rPr>
          <w:lang w:eastAsia="zh-CN"/>
        </w:rPr>
        <w:t>SL Positioning Client UE</w:t>
      </w:r>
      <w:bookmarkEnd w:id="2988"/>
      <w:bookmarkEnd w:id="2989"/>
      <w:bookmarkEnd w:id="2990"/>
      <w:bookmarkEnd w:id="2991"/>
    </w:p>
    <w:p w14:paraId="21AB9375" w14:textId="78758223" w:rsidR="006D1F10" w:rsidRDefault="006D1F10" w:rsidP="006D1F10">
      <w:pPr>
        <w:rPr>
          <w:rFonts w:eastAsia="DengXian"/>
          <w:lang w:eastAsia="zh-CN"/>
        </w:rPr>
      </w:pPr>
      <w:r>
        <w:rPr>
          <w:rFonts w:eastAsia="DengXian"/>
          <w:lang w:eastAsia="zh-CN"/>
        </w:rPr>
        <w:t xml:space="preserve">This procedure applies to the use cases where the </w:t>
      </w:r>
      <w:r w:rsidR="009E4CA0">
        <w:rPr>
          <w:rFonts w:eastAsia="DengXian"/>
          <w:lang w:eastAsia="zh-CN"/>
        </w:rPr>
        <w:t>SL Positioning Client UE</w:t>
      </w:r>
      <w:r>
        <w:rPr>
          <w:rFonts w:eastAsia="DengXian"/>
          <w:lang w:eastAsia="zh-CN"/>
        </w:rPr>
        <w:t xml:space="preserve"> is in proximity of UE1/UE2.</w:t>
      </w:r>
    </w:p>
    <w:p w14:paraId="3ADCA0F8" w14:textId="7FAFD624" w:rsidR="006D1F10" w:rsidRDefault="006D1F10" w:rsidP="006D1F10">
      <w:pPr>
        <w:rPr>
          <w:rFonts w:eastAsia="DengXian"/>
          <w:lang w:eastAsia="zh-CN"/>
        </w:rPr>
      </w:pPr>
      <w:r>
        <w:rPr>
          <w:rFonts w:eastAsia="DengXian"/>
          <w:lang w:eastAsia="zh-CN"/>
        </w:rPr>
        <w:t xml:space="preserve">This procedure assumes </w:t>
      </w:r>
      <w:r w:rsidR="00091A2F">
        <w:rPr>
          <w:lang w:eastAsia="zh-CN"/>
        </w:rPr>
        <w:t>UE-only Operation can be applied, i.e. SL Positioning Server functionalities can be provided by</w:t>
      </w:r>
      <w:r>
        <w:rPr>
          <w:rFonts w:eastAsia="DengXian"/>
          <w:lang w:eastAsia="zh-CN"/>
        </w:rPr>
        <w:t xml:space="preserve"> UE1</w:t>
      </w:r>
      <w:r w:rsidR="00091A2F">
        <w:rPr>
          <w:rFonts w:eastAsia="DengXian"/>
          <w:lang w:eastAsia="zh-CN"/>
        </w:rPr>
        <w:t>,</w:t>
      </w:r>
      <w:r>
        <w:rPr>
          <w:rFonts w:eastAsia="DengXian"/>
          <w:lang w:eastAsia="zh-CN"/>
        </w:rPr>
        <w:t xml:space="preserve"> UE2 </w:t>
      </w:r>
      <w:r w:rsidR="00091A2F">
        <w:rPr>
          <w:rFonts w:eastAsia="DengXian"/>
          <w:lang w:eastAsia="zh-CN"/>
        </w:rPr>
        <w:t xml:space="preserve">and/or </w:t>
      </w:r>
      <w:r w:rsidR="00091A2F">
        <w:rPr>
          <w:lang w:eastAsia="zh-CN"/>
        </w:rPr>
        <w:t>a SL Positioning Server UE</w:t>
      </w:r>
      <w:r>
        <w:rPr>
          <w:rFonts w:eastAsia="DengXian"/>
          <w:lang w:eastAsia="zh-CN"/>
        </w:rPr>
        <w:t>.</w:t>
      </w:r>
    </w:p>
    <w:p w14:paraId="1D23AC21" w14:textId="4F0E697B" w:rsidR="006D1F10" w:rsidRDefault="006D1F10" w:rsidP="006D1F10">
      <w:pPr>
        <w:rPr>
          <w:rFonts w:eastAsia="DengXian"/>
          <w:lang w:eastAsia="zh-CN"/>
        </w:rPr>
      </w:pPr>
      <w:r>
        <w:rPr>
          <w:rFonts w:eastAsia="DengXian"/>
          <w:lang w:eastAsia="zh-CN"/>
        </w:rPr>
        <w:t xml:space="preserve">In this procedure, the </w:t>
      </w:r>
      <w:r w:rsidR="009E4CA0">
        <w:rPr>
          <w:rFonts w:eastAsia="DengXian"/>
          <w:lang w:eastAsia="zh-CN"/>
        </w:rPr>
        <w:t>SL Positioning Client UE</w:t>
      </w:r>
      <w:r>
        <w:rPr>
          <w:rFonts w:eastAsia="DengXian"/>
          <w:lang w:eastAsia="zh-CN"/>
        </w:rPr>
        <w:t>, initiates the service request for Ranging/SL positioning between UE1 and UE2.</w:t>
      </w:r>
    </w:p>
    <w:p w14:paraId="194BAC2F" w14:textId="66AF000A" w:rsidR="006D1F10" w:rsidRDefault="006D1F10" w:rsidP="006D1F10">
      <w:pPr>
        <w:rPr>
          <w:rFonts w:eastAsia="DengXian"/>
          <w:lang w:eastAsia="zh-CN"/>
        </w:rPr>
      </w:pPr>
      <w:r>
        <w:rPr>
          <w:rFonts w:eastAsia="DengXian"/>
          <w:lang w:eastAsia="zh-CN"/>
        </w:rPr>
        <w:t xml:space="preserve">If the </w:t>
      </w:r>
      <w:r w:rsidR="009E4CA0">
        <w:rPr>
          <w:rFonts w:eastAsia="DengXian"/>
          <w:lang w:eastAsia="zh-CN"/>
        </w:rPr>
        <w:t>SL Positioning Client UE</w:t>
      </w:r>
      <w:r>
        <w:rPr>
          <w:rFonts w:eastAsia="DengXian"/>
          <w:lang w:eastAsia="zh-CN"/>
        </w:rPr>
        <w:t xml:space="preserve"> and UE1 are the same UE, i.e. the service request is initiated from upper layer of UE1, then step </w:t>
      </w:r>
      <w:r w:rsidR="00091A2F">
        <w:rPr>
          <w:rFonts w:eastAsia="DengXian"/>
          <w:lang w:eastAsia="zh-CN"/>
        </w:rPr>
        <w:t>2, 3 and 8 can be skipped</w:t>
      </w:r>
      <w:r>
        <w:rPr>
          <w:rFonts w:eastAsia="DengXian"/>
          <w:lang w:eastAsia="zh-CN"/>
        </w:rPr>
        <w:t>.</w:t>
      </w:r>
    </w:p>
    <w:p w14:paraId="38990310" w14:textId="62A16130" w:rsidR="004054BA" w:rsidRDefault="004054BA" w:rsidP="009304F4">
      <w:pPr>
        <w:pStyle w:val="TH"/>
      </w:pPr>
    </w:p>
    <w:p w14:paraId="6AAB20F5" w14:textId="244CA317" w:rsidR="00091A2F" w:rsidRPr="0025044C" w:rsidRDefault="00091A2F" w:rsidP="009304F4">
      <w:pPr>
        <w:pStyle w:val="TH"/>
        <w:rPr>
          <w:rFonts w:eastAsia="DengXian"/>
          <w:lang w:eastAsia="zh-CN"/>
        </w:rPr>
      </w:pPr>
      <w:r>
        <w:object w:dxaOrig="11115" w:dyaOrig="7740" w14:anchorId="30EA36FF">
          <v:shape id="_x0000_i1082" type="#_x0000_t75" style="width:481.6pt;height:334.85pt" o:ole="">
            <v:imagedata r:id="rId124" o:title=""/>
          </v:shape>
          <o:OLEObject Type="Embed" ProgID="Visio.Drawing.15" ShapeID="_x0000_i1082" DrawAspect="Content" ObjectID="_1739339826" r:id="rId125"/>
        </w:object>
      </w:r>
    </w:p>
    <w:p w14:paraId="61175C45" w14:textId="247C1050" w:rsidR="004054BA" w:rsidRDefault="004054BA" w:rsidP="006D1F10">
      <w:pPr>
        <w:pStyle w:val="TF"/>
        <w:rPr>
          <w:lang w:eastAsia="zh-CN"/>
        </w:rPr>
      </w:pPr>
      <w:r w:rsidRPr="009A01B2">
        <w:rPr>
          <w:rFonts w:eastAsia="DengXian" w:hint="eastAsia"/>
          <w:lang w:eastAsia="zh-CN"/>
        </w:rPr>
        <w:t>6</w:t>
      </w:r>
      <w:r>
        <w:rPr>
          <w:rFonts w:eastAsia="DengXian"/>
          <w:lang w:eastAsia="zh-CN"/>
        </w:rPr>
        <w:t>.25</w:t>
      </w:r>
      <w:r w:rsidRPr="009A01B2">
        <w:rPr>
          <w:rFonts w:eastAsia="DengXian"/>
          <w:lang w:eastAsia="zh-CN"/>
        </w:rPr>
        <w:t>.3.1-1</w:t>
      </w:r>
      <w:r w:rsidR="006D1F10">
        <w:rPr>
          <w:rFonts w:eastAsia="DengXian"/>
          <w:lang w:eastAsia="zh-CN"/>
        </w:rPr>
        <w:t>:</w:t>
      </w:r>
      <w:r w:rsidRPr="00C34837">
        <w:rPr>
          <w:lang w:eastAsia="zh-CN"/>
        </w:rPr>
        <w:t xml:space="preserve"> </w:t>
      </w:r>
      <w:r>
        <w:rPr>
          <w:lang w:eastAsia="zh-CN"/>
        </w:rPr>
        <w:t xml:space="preserve">PC5 based procedure for Ranging/SL positioning initiated by </w:t>
      </w:r>
      <w:r w:rsidR="009E4CA0">
        <w:rPr>
          <w:lang w:eastAsia="zh-CN"/>
        </w:rPr>
        <w:t>SL Positioning Client UE</w:t>
      </w:r>
    </w:p>
    <w:p w14:paraId="461E54E4" w14:textId="77777777" w:rsidR="006D1F10" w:rsidRDefault="006D1F10" w:rsidP="006D1F10">
      <w:pPr>
        <w:pStyle w:val="B1"/>
        <w:rPr>
          <w:lang w:val="en-US" w:eastAsia="zh-CN" w:bidi="ar"/>
        </w:rPr>
      </w:pPr>
      <w:r>
        <w:rPr>
          <w:lang w:val="en-US" w:eastAsia="zh-CN" w:bidi="ar"/>
        </w:rPr>
        <w:t>1.</w:t>
      </w:r>
      <w:r>
        <w:rPr>
          <w:lang w:val="en-US" w:eastAsia="zh-CN" w:bidi="ar"/>
        </w:rPr>
        <w:tab/>
        <w:t>Service authorization policy/parameters are provisioned to the UE1 and UE2.</w:t>
      </w:r>
    </w:p>
    <w:p w14:paraId="49C55577" w14:textId="468A95BE" w:rsidR="006D1F10" w:rsidRDefault="006D1F10" w:rsidP="006D1F10">
      <w:pPr>
        <w:pStyle w:val="B1"/>
        <w:rPr>
          <w:lang w:val="en-US" w:eastAsia="zh-CN" w:bidi="ar"/>
        </w:rPr>
      </w:pPr>
      <w:r>
        <w:rPr>
          <w:lang w:val="en-US" w:eastAsia="zh-CN" w:bidi="ar"/>
        </w:rPr>
        <w:t>2.</w:t>
      </w:r>
      <w:r>
        <w:rPr>
          <w:lang w:val="en-US" w:eastAsia="zh-CN" w:bidi="ar"/>
        </w:rPr>
        <w:tab/>
        <w:t xml:space="preserve">The </w:t>
      </w:r>
      <w:r w:rsidR="009E4CA0">
        <w:rPr>
          <w:lang w:val="en-US" w:eastAsia="zh-CN" w:bidi="ar"/>
        </w:rPr>
        <w:t>SL Positioning Client UE</w:t>
      </w:r>
      <w:r>
        <w:rPr>
          <w:lang w:val="en-US" w:eastAsia="zh-CN" w:bidi="ar"/>
        </w:rPr>
        <w:t xml:space="preserve"> initiates Ranging/SL positioning device discovery procedure to discover either UE1 or UE2, and one of them is successfully discovered, e.g. UE1. This step is skipped in the following scenarios:</w:t>
      </w:r>
    </w:p>
    <w:p w14:paraId="0B8F00D1" w14:textId="4D9F7B34" w:rsidR="006D1F10" w:rsidRDefault="006D1F10" w:rsidP="006D1F10">
      <w:pPr>
        <w:pStyle w:val="B2"/>
        <w:rPr>
          <w:lang w:val="en-US" w:eastAsia="zh-CN" w:bidi="ar"/>
        </w:rPr>
      </w:pPr>
      <w:r>
        <w:rPr>
          <w:lang w:val="en-US" w:eastAsia="zh-CN" w:bidi="ar"/>
        </w:rPr>
        <w:t>-</w:t>
      </w:r>
      <w:r>
        <w:rPr>
          <w:lang w:val="en-US" w:eastAsia="zh-CN" w:bidi="ar"/>
        </w:rPr>
        <w:tab/>
        <w:t xml:space="preserve">There is existing communication between the </w:t>
      </w:r>
      <w:r w:rsidR="009E4CA0">
        <w:rPr>
          <w:lang w:val="en-US" w:eastAsia="zh-CN" w:bidi="ar"/>
        </w:rPr>
        <w:t>SL Positioning Client UE</w:t>
      </w:r>
      <w:r>
        <w:rPr>
          <w:lang w:val="en-US" w:eastAsia="zh-CN" w:bidi="ar"/>
        </w:rPr>
        <w:t xml:space="preserve"> and UE1.</w:t>
      </w:r>
    </w:p>
    <w:p w14:paraId="28671A5E" w14:textId="7A466A48" w:rsidR="006D1F10" w:rsidRDefault="006D1F10" w:rsidP="006D1F10">
      <w:pPr>
        <w:pStyle w:val="B2"/>
        <w:rPr>
          <w:lang w:val="en-US" w:eastAsia="zh-CN" w:bidi="ar"/>
        </w:rPr>
      </w:pPr>
      <w:r>
        <w:rPr>
          <w:lang w:val="en-US" w:eastAsia="zh-CN" w:bidi="ar"/>
        </w:rPr>
        <w:t>-</w:t>
      </w:r>
      <w:r>
        <w:rPr>
          <w:lang w:val="en-US" w:eastAsia="zh-CN" w:bidi="ar"/>
        </w:rPr>
        <w:tab/>
        <w:t xml:space="preserve">The </w:t>
      </w:r>
      <w:r w:rsidR="009E4CA0">
        <w:rPr>
          <w:lang w:val="en-US" w:eastAsia="zh-CN" w:bidi="ar"/>
        </w:rPr>
        <w:t>SL Positioning Client UE</w:t>
      </w:r>
      <w:r>
        <w:rPr>
          <w:lang w:val="en-US" w:eastAsia="zh-CN" w:bidi="ar"/>
        </w:rPr>
        <w:t xml:space="preserve"> and UE1 are the same UE, i.e. the service request is initiated from upper layer of UE1.</w:t>
      </w:r>
    </w:p>
    <w:p w14:paraId="1CFE512D" w14:textId="7A6837AD" w:rsidR="006D1F10" w:rsidRDefault="006D1F10" w:rsidP="006D1F10">
      <w:pPr>
        <w:pStyle w:val="NO"/>
        <w:rPr>
          <w:lang w:val="en-US" w:eastAsia="zh-CN" w:bidi="ar"/>
        </w:rPr>
      </w:pPr>
      <w:r>
        <w:rPr>
          <w:lang w:val="en-US" w:eastAsia="zh-CN" w:bidi="ar"/>
        </w:rPr>
        <w:t>NOTE 1:</w:t>
      </w:r>
      <w:r>
        <w:rPr>
          <w:lang w:val="en-US" w:eastAsia="zh-CN" w:bidi="ar"/>
        </w:rPr>
        <w:tab/>
        <w:t xml:space="preserve">It is also possible that UE2 is discovered. In this solution, UE1 represents the UE that the </w:t>
      </w:r>
      <w:r w:rsidR="009E4CA0">
        <w:rPr>
          <w:lang w:val="en-US" w:eastAsia="zh-CN" w:bidi="ar"/>
        </w:rPr>
        <w:t>SL Positioning Client UE</w:t>
      </w:r>
      <w:r>
        <w:rPr>
          <w:lang w:val="en-US" w:eastAsia="zh-CN" w:bidi="ar"/>
        </w:rPr>
        <w:t xml:space="preserve"> decides to send the service request to.</w:t>
      </w:r>
    </w:p>
    <w:p w14:paraId="0EF9A4C4" w14:textId="641A5B4E" w:rsidR="003B06FC" w:rsidRPr="003B06FC" w:rsidRDefault="003B06FC" w:rsidP="006D1F10">
      <w:pPr>
        <w:pStyle w:val="NO"/>
        <w:rPr>
          <w:lang w:val="en-US" w:eastAsia="zh-CN" w:bidi="ar"/>
        </w:rPr>
      </w:pPr>
      <w:r w:rsidRPr="00044C7A">
        <w:rPr>
          <w:lang w:eastAsia="zh-CN" w:bidi="ar"/>
        </w:rPr>
        <w:t>NOTE</w:t>
      </w:r>
      <w:r w:rsidR="009304F4">
        <w:rPr>
          <w:lang w:eastAsia="zh-CN" w:bidi="ar"/>
        </w:rPr>
        <w:t> </w:t>
      </w:r>
      <w:r w:rsidRPr="00044C7A">
        <w:rPr>
          <w:lang w:eastAsia="zh-CN" w:bidi="ar"/>
        </w:rPr>
        <w:t>2:</w:t>
      </w:r>
      <w:r w:rsidR="009304F4">
        <w:rPr>
          <w:lang w:eastAsia="zh-CN" w:bidi="ar"/>
        </w:rPr>
        <w:tab/>
      </w:r>
      <w:r w:rsidRPr="00044C7A">
        <w:rPr>
          <w:lang w:eastAsia="zh-CN" w:bidi="ar"/>
        </w:rPr>
        <w:t xml:space="preserve">Device discovery follows the </w:t>
      </w:r>
      <w:r w:rsidR="00091A2F">
        <w:rPr>
          <w:lang w:eastAsia="zh-CN" w:bidi="ar"/>
        </w:rPr>
        <w:t>solution developed under KI#3</w:t>
      </w:r>
      <w:r w:rsidRPr="00044C7A">
        <w:rPr>
          <w:lang w:eastAsia="zh-CN" w:bidi="ar"/>
        </w:rPr>
        <w:t>.</w:t>
      </w:r>
    </w:p>
    <w:p w14:paraId="05BB2CC8" w14:textId="52D5233B" w:rsidR="006D1F10" w:rsidRDefault="006D1F10" w:rsidP="00C944E0">
      <w:pPr>
        <w:pStyle w:val="B1"/>
        <w:rPr>
          <w:lang w:val="en-US" w:eastAsia="zh-CN" w:bidi="ar"/>
        </w:rPr>
      </w:pPr>
      <w:r w:rsidRPr="00C944E0">
        <w:t>3.</w:t>
      </w:r>
      <w:r w:rsidRPr="00C944E0">
        <w:tab/>
        <w:t xml:space="preserve">The </w:t>
      </w:r>
      <w:r w:rsidR="009E4CA0" w:rsidRPr="00C944E0">
        <w:t>SL Positioning Client UE</w:t>
      </w:r>
      <w:r w:rsidRPr="00C944E0">
        <w:t xml:space="preserve"> sends the Ranging/SL positioning service request to UE1, including </w:t>
      </w:r>
      <w:r w:rsidR="003B06FC" w:rsidRPr="00C944E0">
        <w:rPr>
          <w:rFonts w:hint="eastAsia"/>
        </w:rPr>
        <w:t>A</w:t>
      </w:r>
      <w:r w:rsidR="003B06FC" w:rsidRPr="00C944E0">
        <w:t>pplication Layer ID of UE1 and UE2</w:t>
      </w:r>
      <w:r w:rsidRPr="00C944E0">
        <w:t>, Result content (distance, angle or both) and Required QoS, etc.</w:t>
      </w:r>
    </w:p>
    <w:p w14:paraId="04CF964E" w14:textId="1D2E1364" w:rsidR="00091A2F" w:rsidRDefault="006D1F10" w:rsidP="00C944E0">
      <w:pPr>
        <w:pStyle w:val="B1"/>
      </w:pPr>
      <w:r w:rsidRPr="00C944E0">
        <w:t>4.</w:t>
      </w:r>
      <w:r w:rsidRPr="00C944E0">
        <w:tab/>
      </w:r>
      <w:r w:rsidR="00091A2F">
        <w:t>UE1 initiates device discovery procedure. UE1 and UE2 are discovered.</w:t>
      </w:r>
    </w:p>
    <w:p w14:paraId="1D66DCA8" w14:textId="77777777" w:rsidR="00091A2F" w:rsidRPr="003B06FC" w:rsidRDefault="00091A2F" w:rsidP="00091A2F">
      <w:pPr>
        <w:pStyle w:val="NO"/>
        <w:rPr>
          <w:lang w:val="en-US" w:eastAsia="zh-CN" w:bidi="ar"/>
        </w:rPr>
      </w:pPr>
      <w:r w:rsidRPr="00044C7A">
        <w:rPr>
          <w:lang w:eastAsia="zh-CN" w:bidi="ar"/>
        </w:rPr>
        <w:t>NOTE</w:t>
      </w:r>
      <w:r>
        <w:rPr>
          <w:lang w:eastAsia="zh-CN" w:bidi="ar"/>
        </w:rPr>
        <w:t> 3</w:t>
      </w:r>
      <w:r w:rsidRPr="00044C7A">
        <w:rPr>
          <w:lang w:eastAsia="zh-CN" w:bidi="ar"/>
        </w:rPr>
        <w:t>:</w:t>
      </w:r>
      <w:r>
        <w:rPr>
          <w:lang w:eastAsia="zh-CN" w:bidi="ar"/>
        </w:rPr>
        <w:tab/>
      </w:r>
      <w:r w:rsidRPr="00044C7A">
        <w:rPr>
          <w:lang w:eastAsia="zh-CN" w:bidi="ar"/>
        </w:rPr>
        <w:t xml:space="preserve">Device discovery follows the </w:t>
      </w:r>
      <w:r>
        <w:rPr>
          <w:lang w:eastAsia="zh-CN" w:bidi="ar"/>
        </w:rPr>
        <w:t>solution developed under KI#3</w:t>
      </w:r>
      <w:r w:rsidRPr="00044C7A">
        <w:rPr>
          <w:lang w:eastAsia="zh-CN" w:bidi="ar"/>
        </w:rPr>
        <w:t>.</w:t>
      </w:r>
    </w:p>
    <w:p w14:paraId="0E2BE456" w14:textId="6EBCD281" w:rsidR="00091A2F" w:rsidRDefault="00091A2F" w:rsidP="002A1A87">
      <w:pPr>
        <w:pStyle w:val="B1"/>
        <w:rPr>
          <w:rFonts w:eastAsia="DengXian"/>
        </w:rPr>
      </w:pPr>
      <w:r w:rsidRPr="002A1A87">
        <w:rPr>
          <w:rFonts w:eastAsia="DengXian"/>
        </w:rPr>
        <w:t>5.</w:t>
      </w:r>
      <w:r w:rsidRPr="002A1A87">
        <w:rPr>
          <w:rFonts w:eastAsia="DengXian"/>
        </w:rPr>
        <w:tab/>
        <w:t>UE1 sends the service request to UE2.</w:t>
      </w:r>
    </w:p>
    <w:p w14:paraId="44E37FC6" w14:textId="5FCE3F4B" w:rsidR="00091A2F" w:rsidRPr="004C2205" w:rsidRDefault="002A1A87" w:rsidP="002A1A87">
      <w:pPr>
        <w:pStyle w:val="B1"/>
        <w:rPr>
          <w:rFonts w:eastAsia="DengXian"/>
        </w:rPr>
      </w:pPr>
      <w:r>
        <w:rPr>
          <w:rFonts w:eastAsia="DengXian"/>
        </w:rPr>
        <w:tab/>
      </w:r>
      <w:r w:rsidR="00091A2F" w:rsidRPr="004C2205">
        <w:rPr>
          <w:rFonts w:eastAsia="DengXian"/>
        </w:rPr>
        <w:t xml:space="preserve">If UE1 is the </w:t>
      </w:r>
      <w:r w:rsidR="00091A2F" w:rsidRPr="00D70919">
        <w:t>Target</w:t>
      </w:r>
      <w:r w:rsidR="00091A2F" w:rsidRPr="004C2205">
        <w:rPr>
          <w:rFonts w:eastAsia="DengXian"/>
        </w:rPr>
        <w:t xml:space="preserve"> UE, it checks with its privacy information stored locally to </w:t>
      </w:r>
      <w:r w:rsidR="00091A2F">
        <w:rPr>
          <w:rFonts w:eastAsia="DengXian"/>
        </w:rPr>
        <w:t>verify the service request</w:t>
      </w:r>
      <w:r w:rsidR="00091A2F" w:rsidRPr="004C2205">
        <w:rPr>
          <w:rFonts w:eastAsia="DengXian"/>
        </w:rPr>
        <w:t>:</w:t>
      </w:r>
    </w:p>
    <w:p w14:paraId="66A9A22C" w14:textId="175E3FEF" w:rsidR="00091A2F" w:rsidRPr="004C2205" w:rsidRDefault="00091A2F" w:rsidP="002A1A87">
      <w:pPr>
        <w:pStyle w:val="B2"/>
        <w:rPr>
          <w:lang w:eastAsia="zh-CN"/>
        </w:rPr>
      </w:pPr>
      <w:r>
        <w:rPr>
          <w:lang w:eastAsia="zh-CN"/>
        </w:rPr>
        <w:t>-</w:t>
      </w:r>
      <w:r w:rsidR="002A1A87">
        <w:rPr>
          <w:lang w:eastAsia="zh-CN"/>
        </w:rPr>
        <w:tab/>
      </w:r>
      <w:r w:rsidRPr="004C2205">
        <w:rPr>
          <w:rFonts w:hint="eastAsia"/>
          <w:lang w:eastAsia="zh-CN"/>
        </w:rPr>
        <w:t>I</w:t>
      </w:r>
      <w:r w:rsidRPr="004C2205">
        <w:rPr>
          <w:lang w:eastAsia="zh-CN"/>
        </w:rPr>
        <w:t>f all the privacy requirements are satisfied</w:t>
      </w:r>
      <w:r>
        <w:rPr>
          <w:lang w:eastAsia="zh-CN"/>
        </w:rPr>
        <w:t xml:space="preserve"> (e.g. UE2 is allowed to act as Reference UE and the SL Positioning Client UE is allowed to receive the result of Ranging/SL Positioning between UE1 and UE2)</w:t>
      </w:r>
      <w:r w:rsidRPr="004C2205">
        <w:rPr>
          <w:lang w:eastAsia="zh-CN"/>
        </w:rPr>
        <w:t>, t</w:t>
      </w:r>
      <w:r>
        <w:rPr>
          <w:lang w:eastAsia="zh-CN"/>
        </w:rPr>
        <w:t>he service request is verified;</w:t>
      </w:r>
    </w:p>
    <w:p w14:paraId="14BF6A9F" w14:textId="21FFEA5F" w:rsidR="00091A2F" w:rsidRPr="004C2205" w:rsidRDefault="00091A2F" w:rsidP="002A1A87">
      <w:pPr>
        <w:pStyle w:val="B2"/>
        <w:rPr>
          <w:lang w:eastAsia="zh-CN"/>
        </w:rPr>
      </w:pPr>
      <w:r>
        <w:rPr>
          <w:lang w:eastAsia="zh-CN"/>
        </w:rPr>
        <w:lastRenderedPageBreak/>
        <w:t>-</w:t>
      </w:r>
      <w:r w:rsidR="002A1A87">
        <w:rPr>
          <w:lang w:eastAsia="zh-CN"/>
        </w:rPr>
        <w:tab/>
      </w:r>
      <w:r>
        <w:rPr>
          <w:lang w:eastAsia="zh-CN"/>
        </w:rPr>
        <w:t xml:space="preserve">Otherwise, </w:t>
      </w:r>
      <w:r w:rsidRPr="004C2205">
        <w:rPr>
          <w:lang w:eastAsia="zh-CN"/>
        </w:rPr>
        <w:t>UE1 rejects the service request</w:t>
      </w:r>
      <w:r w:rsidR="002A1A87">
        <w:rPr>
          <w:lang w:eastAsia="zh-CN"/>
        </w:rPr>
        <w:t>.</w:t>
      </w:r>
    </w:p>
    <w:p w14:paraId="0E6A1A2D" w14:textId="4A3F9259" w:rsidR="00091A2F" w:rsidRPr="004C2205" w:rsidRDefault="002A1A87" w:rsidP="002A1A87">
      <w:pPr>
        <w:pStyle w:val="B1"/>
        <w:rPr>
          <w:rFonts w:eastAsia="SimSun"/>
          <w:lang w:val="en-US" w:eastAsia="zh-CN"/>
        </w:rPr>
      </w:pPr>
      <w:r w:rsidRPr="002A1A87">
        <w:rPr>
          <w:rFonts w:eastAsia="SimSun"/>
        </w:rPr>
        <w:tab/>
      </w:r>
      <w:r w:rsidR="00091A2F" w:rsidRPr="002A1A87">
        <w:rPr>
          <w:rFonts w:eastAsia="SimSun"/>
        </w:rPr>
        <w:t xml:space="preserve">If UE1 is the SL Reference UE, it </w:t>
      </w:r>
      <w:r w:rsidR="00091A2F" w:rsidRPr="002A1A87">
        <w:rPr>
          <w:rFonts w:eastAsia="SimSun" w:hint="eastAsia"/>
        </w:rPr>
        <w:t>send</w:t>
      </w:r>
      <w:r w:rsidR="00091A2F" w:rsidRPr="002A1A87">
        <w:rPr>
          <w:rFonts w:eastAsia="SimSun"/>
        </w:rPr>
        <w:t xml:space="preserve">s </w:t>
      </w:r>
      <w:r w:rsidR="00091A2F" w:rsidRPr="002A1A87">
        <w:rPr>
          <w:rFonts w:eastAsia="SimSun" w:hint="eastAsia"/>
        </w:rPr>
        <w:t>the</w:t>
      </w:r>
      <w:r w:rsidR="00091A2F" w:rsidRPr="002A1A87">
        <w:rPr>
          <w:rFonts w:eastAsia="SimSun"/>
        </w:rPr>
        <w:t xml:space="preserve"> service request to UE2, the Target UE, and UE2 checks with its privacy information to </w:t>
      </w:r>
      <w:r w:rsidR="00091A2F" w:rsidRPr="002A1A87">
        <w:rPr>
          <w:rFonts w:eastAsia="DengXian"/>
        </w:rPr>
        <w:t>verify the service request</w:t>
      </w:r>
      <w:r w:rsidR="00091A2F" w:rsidRPr="002A1A87">
        <w:rPr>
          <w:rFonts w:eastAsia="SimSun"/>
        </w:rPr>
        <w:t>:</w:t>
      </w:r>
    </w:p>
    <w:p w14:paraId="177ADD9B" w14:textId="1709683B" w:rsidR="00091A2F" w:rsidRPr="004C2205" w:rsidRDefault="002A1A87" w:rsidP="002A1A87">
      <w:pPr>
        <w:pStyle w:val="B2"/>
        <w:rPr>
          <w:lang w:eastAsia="zh-CN"/>
        </w:rPr>
      </w:pPr>
      <w:r>
        <w:rPr>
          <w:lang w:eastAsia="zh-CN"/>
        </w:rPr>
        <w:t>-</w:t>
      </w:r>
      <w:r>
        <w:rPr>
          <w:lang w:eastAsia="zh-CN"/>
        </w:rPr>
        <w:tab/>
      </w:r>
      <w:r w:rsidR="00091A2F" w:rsidRPr="004C2205">
        <w:rPr>
          <w:rFonts w:hint="eastAsia"/>
          <w:lang w:eastAsia="zh-CN"/>
        </w:rPr>
        <w:t>I</w:t>
      </w:r>
      <w:r w:rsidR="00091A2F" w:rsidRPr="004C2205">
        <w:rPr>
          <w:lang w:eastAsia="zh-CN"/>
        </w:rPr>
        <w:t>f all the privacy requirements are satisfied</w:t>
      </w:r>
      <w:r w:rsidR="00091A2F">
        <w:rPr>
          <w:lang w:eastAsia="zh-CN"/>
        </w:rPr>
        <w:t xml:space="preserve"> (e.g. UE1 is allowed to act as Reference UE and the SL Positioning Client UE is allowed to receive the result of Ranging/SL Positioning between UE1 and UE2)</w:t>
      </w:r>
      <w:r w:rsidR="00091A2F" w:rsidRPr="004C2205">
        <w:rPr>
          <w:lang w:eastAsia="zh-CN"/>
        </w:rPr>
        <w:t>, t</w:t>
      </w:r>
      <w:r w:rsidR="00091A2F">
        <w:rPr>
          <w:lang w:eastAsia="zh-CN"/>
        </w:rPr>
        <w:t>he service request is verified;</w:t>
      </w:r>
    </w:p>
    <w:p w14:paraId="5F94520E" w14:textId="3ED01AE0" w:rsidR="00091A2F" w:rsidRPr="004C2205" w:rsidRDefault="00091A2F" w:rsidP="002A1A87">
      <w:pPr>
        <w:pStyle w:val="B2"/>
        <w:rPr>
          <w:lang w:eastAsia="zh-CN"/>
        </w:rPr>
      </w:pPr>
      <w:r>
        <w:rPr>
          <w:lang w:eastAsia="zh-CN"/>
        </w:rPr>
        <w:t>-</w:t>
      </w:r>
      <w:r w:rsidR="002A1A87">
        <w:rPr>
          <w:lang w:eastAsia="zh-CN"/>
        </w:rPr>
        <w:tab/>
      </w:r>
      <w:r>
        <w:rPr>
          <w:lang w:eastAsia="zh-CN"/>
        </w:rPr>
        <w:t xml:space="preserve">Otherwise, </w:t>
      </w:r>
      <w:r w:rsidRPr="004C2205">
        <w:rPr>
          <w:lang w:eastAsia="zh-CN"/>
        </w:rPr>
        <w:t>UE</w:t>
      </w:r>
      <w:r>
        <w:rPr>
          <w:lang w:eastAsia="zh-CN"/>
        </w:rPr>
        <w:t>2</w:t>
      </w:r>
      <w:r w:rsidRPr="004C2205">
        <w:rPr>
          <w:lang w:eastAsia="zh-CN"/>
        </w:rPr>
        <w:t xml:space="preserve"> rejects the service request</w:t>
      </w:r>
    </w:p>
    <w:p w14:paraId="581CDF9E" w14:textId="356CA620" w:rsidR="00091A2F" w:rsidRPr="00D70919" w:rsidRDefault="002A1A87" w:rsidP="002A1A87">
      <w:pPr>
        <w:pStyle w:val="B1"/>
        <w:rPr>
          <w:rFonts w:eastAsia="SimSun"/>
          <w:lang w:eastAsia="zh-CN"/>
        </w:rPr>
      </w:pPr>
      <w:r w:rsidRPr="002A1A87">
        <w:rPr>
          <w:rFonts w:eastAsia="SimSun"/>
        </w:rPr>
        <w:tab/>
      </w:r>
      <w:r w:rsidR="00091A2F" w:rsidRPr="002A1A87">
        <w:rPr>
          <w:rFonts w:eastAsia="SimSun"/>
        </w:rPr>
        <w:t>UE2 indicates the service request verification result to UE1.</w:t>
      </w:r>
    </w:p>
    <w:p w14:paraId="5764A036" w14:textId="77777777" w:rsidR="002A1A87" w:rsidRDefault="002A1A87" w:rsidP="002A1A87">
      <w:pPr>
        <w:pStyle w:val="B1"/>
        <w:rPr>
          <w:lang w:val="en-US" w:eastAsia="zh-CN" w:bidi="ar"/>
        </w:rPr>
      </w:pPr>
      <w:r>
        <w:rPr>
          <w:lang w:val="en-US" w:eastAsia="zh-CN" w:bidi="ar"/>
        </w:rPr>
        <w:t>6.</w:t>
      </w:r>
      <w:r>
        <w:rPr>
          <w:lang w:val="en-US" w:eastAsia="zh-CN" w:bidi="ar"/>
        </w:rPr>
        <w:tab/>
        <w:t>UE1 and UE2 determines who performs the SL Positioning Server functionalities by exchanging their capability. If SL Positioning Server functionalities are neither supported by UE1 nor by UE2, a SL Positioning Server UE needs to be selected by either UE1 or UE2.</w:t>
      </w:r>
    </w:p>
    <w:p w14:paraId="771669A3" w14:textId="77777777" w:rsidR="002A1A87" w:rsidRDefault="002A1A87" w:rsidP="002A1A87">
      <w:pPr>
        <w:pStyle w:val="B1"/>
        <w:rPr>
          <w:lang w:val="en-US" w:eastAsia="zh-CN" w:bidi="ar"/>
        </w:rPr>
      </w:pPr>
      <w:r>
        <w:rPr>
          <w:lang w:val="en-US" w:eastAsia="zh-CN" w:bidi="ar"/>
        </w:rPr>
        <w:tab/>
        <w:t>UE1/UE2 discovers the candidate SL Positioning Server UE(s). UE1 and UE2 performs privacy checking to decide whether a candidate SL Positioning Server UE is allowed to act as the SL Positioning Server UE for the Ranging/SL Positioning between the UE1 and UE2. A verified SL Positioning Server UE is selected.</w:t>
      </w:r>
    </w:p>
    <w:p w14:paraId="56A7CF28" w14:textId="77777777" w:rsidR="002A1A87" w:rsidRDefault="002A1A87" w:rsidP="002A1A87">
      <w:pPr>
        <w:pStyle w:val="B1"/>
        <w:rPr>
          <w:lang w:val="en-US" w:eastAsia="zh-CN" w:bidi="ar"/>
        </w:rPr>
      </w:pPr>
      <w:r>
        <w:rPr>
          <w:lang w:val="en-US" w:eastAsia="zh-CN" w:bidi="ar"/>
        </w:rPr>
        <w:t>7.</w:t>
      </w:r>
      <w:r>
        <w:rPr>
          <w:lang w:val="en-US" w:eastAsia="zh-CN" w:bidi="ar"/>
        </w:rPr>
        <w:tab/>
        <w:t>UE1 initiates Ranging/SL positioning procedure to UE2 to trigger the measurement and the calculation of the result. Application Layer ID of UE1 and UE2 are used for the communication between UE1 and UE2 over PC5.</w:t>
      </w:r>
    </w:p>
    <w:p w14:paraId="1AF9AFC6" w14:textId="537D650C" w:rsidR="006D1F10" w:rsidRDefault="00091A2F" w:rsidP="00C944E0">
      <w:pPr>
        <w:pStyle w:val="B1"/>
        <w:rPr>
          <w:lang w:val="en-US" w:eastAsia="zh-CN" w:bidi="ar"/>
        </w:rPr>
      </w:pPr>
      <w:r>
        <w:t>8</w:t>
      </w:r>
      <w:r w:rsidR="006D1F10" w:rsidRPr="00C944E0">
        <w:t>.</w:t>
      </w:r>
      <w:r w:rsidR="006D1F10" w:rsidRPr="00C944E0">
        <w:tab/>
        <w:t xml:space="preserve">UE1 sends the Ranging/SL positioning result </w:t>
      </w:r>
      <w:r w:rsidR="003B06FC" w:rsidRPr="00C944E0">
        <w:t xml:space="preserve">of UE1 and UE2 </w:t>
      </w:r>
      <w:r w:rsidR="006D1F10" w:rsidRPr="00C944E0">
        <w:t xml:space="preserve">to the </w:t>
      </w:r>
      <w:r w:rsidR="009E4CA0" w:rsidRPr="00C944E0">
        <w:t>SL Positioning Client UE</w:t>
      </w:r>
      <w:r w:rsidR="006D1F10" w:rsidRPr="00C944E0">
        <w:t xml:space="preserve"> in the response.</w:t>
      </w:r>
    </w:p>
    <w:p w14:paraId="26A96DCC" w14:textId="06333B93" w:rsidR="004054BA" w:rsidRDefault="004054BA" w:rsidP="004054BA">
      <w:pPr>
        <w:pStyle w:val="Heading4"/>
        <w:rPr>
          <w:lang w:eastAsia="zh-CN"/>
        </w:rPr>
      </w:pPr>
      <w:bookmarkStart w:id="2992" w:name="_Toc104299572"/>
      <w:bookmarkStart w:id="2993" w:name="_Toc112768573"/>
      <w:bookmarkStart w:id="2994" w:name="_Toc112768859"/>
      <w:bookmarkStart w:id="2995" w:name="_Toc112769099"/>
      <w:bookmarkStart w:id="2996" w:name="_Toc112772536"/>
      <w:bookmarkStart w:id="2997" w:name="_Toc112864211"/>
      <w:bookmarkStart w:id="2998" w:name="_Toc112865353"/>
      <w:bookmarkStart w:id="2999" w:name="_Toc125976191"/>
      <w:bookmarkStart w:id="3000" w:name="_Toc128725067"/>
      <w:r>
        <w:rPr>
          <w:lang w:eastAsia="zh-CN"/>
        </w:rPr>
        <w:t>6.25.3.2</w:t>
      </w:r>
      <w:r w:rsidR="008422C7">
        <w:rPr>
          <w:lang w:eastAsia="zh-CN"/>
        </w:rPr>
        <w:tab/>
      </w:r>
      <w:r>
        <w:rPr>
          <w:lang w:eastAsia="zh-CN"/>
        </w:rPr>
        <w:t xml:space="preserve">Network based procedure for Ranging/SL positioning initiated by </w:t>
      </w:r>
      <w:r w:rsidR="009E4CA0">
        <w:rPr>
          <w:lang w:eastAsia="zh-CN"/>
        </w:rPr>
        <w:t>SL Positioning Client UE</w:t>
      </w:r>
      <w:r>
        <w:rPr>
          <w:lang w:eastAsia="zh-CN"/>
        </w:rPr>
        <w:t xml:space="preserve"> (without involving LMF)</w:t>
      </w:r>
      <w:bookmarkEnd w:id="2992"/>
      <w:bookmarkEnd w:id="2993"/>
      <w:bookmarkEnd w:id="2994"/>
      <w:bookmarkEnd w:id="2995"/>
      <w:bookmarkEnd w:id="2996"/>
      <w:bookmarkEnd w:id="2997"/>
      <w:bookmarkEnd w:id="2998"/>
      <w:bookmarkEnd w:id="2999"/>
      <w:bookmarkEnd w:id="3000"/>
    </w:p>
    <w:p w14:paraId="6E8EF95A" w14:textId="76812CDF" w:rsidR="006D1F10" w:rsidRDefault="006D1F10" w:rsidP="006D1F10">
      <w:pPr>
        <w:rPr>
          <w:rFonts w:eastAsia="DengXian"/>
          <w:lang w:eastAsia="zh-CN"/>
        </w:rPr>
      </w:pPr>
      <w:r>
        <w:rPr>
          <w:rFonts w:eastAsia="DengXian"/>
          <w:lang w:eastAsia="zh-CN"/>
        </w:rPr>
        <w:t xml:space="preserve">In this procedure, the </w:t>
      </w:r>
      <w:r w:rsidR="009E4CA0">
        <w:rPr>
          <w:rFonts w:eastAsia="DengXian"/>
          <w:lang w:eastAsia="zh-CN"/>
        </w:rPr>
        <w:t>SL Positioning Client UE</w:t>
      </w:r>
      <w:r>
        <w:rPr>
          <w:rFonts w:eastAsia="DengXian"/>
          <w:lang w:eastAsia="zh-CN"/>
        </w:rPr>
        <w:t xml:space="preserve"> initiates the service request for Ranging/SL positioning between UE1 and UE2.</w:t>
      </w:r>
    </w:p>
    <w:p w14:paraId="196A753F" w14:textId="1C091750" w:rsidR="006D1F10" w:rsidRDefault="006D1F10" w:rsidP="006D1F10">
      <w:pPr>
        <w:rPr>
          <w:rFonts w:eastAsia="DengXian"/>
          <w:lang w:eastAsia="zh-CN"/>
        </w:rPr>
      </w:pPr>
      <w:r>
        <w:rPr>
          <w:rFonts w:eastAsia="DengXian"/>
          <w:lang w:eastAsia="zh-CN"/>
        </w:rPr>
        <w:t xml:space="preserve">This procedure applies to the use case where the </w:t>
      </w:r>
      <w:r w:rsidR="009E4CA0">
        <w:rPr>
          <w:rFonts w:eastAsia="DengXian"/>
          <w:lang w:eastAsia="zh-CN"/>
        </w:rPr>
        <w:t>SL Positioning Client UE</w:t>
      </w:r>
      <w:r>
        <w:rPr>
          <w:rFonts w:eastAsia="DengXian"/>
          <w:lang w:eastAsia="zh-CN"/>
        </w:rPr>
        <w:t xml:space="preserve"> is not in proximity of either UE1 or UE2 and both of the </w:t>
      </w:r>
      <w:r w:rsidR="009E4CA0">
        <w:rPr>
          <w:rFonts w:eastAsia="DengXian"/>
          <w:lang w:eastAsia="zh-CN"/>
        </w:rPr>
        <w:t>SL Positioning Client UE</w:t>
      </w:r>
      <w:r>
        <w:rPr>
          <w:rFonts w:eastAsia="DengXian"/>
          <w:lang w:eastAsia="zh-CN"/>
        </w:rPr>
        <w:t xml:space="preserve"> and UE1/UE2 are under network coverage.</w:t>
      </w:r>
    </w:p>
    <w:p w14:paraId="14FE80BE" w14:textId="3CFE2421" w:rsidR="006D1F10" w:rsidRDefault="006D1F10" w:rsidP="006D1F10">
      <w:pPr>
        <w:rPr>
          <w:rFonts w:eastAsia="DengXian"/>
          <w:lang w:eastAsia="zh-CN"/>
        </w:rPr>
      </w:pPr>
      <w:r>
        <w:rPr>
          <w:rFonts w:eastAsia="DengXian"/>
          <w:lang w:eastAsia="zh-CN"/>
        </w:rPr>
        <w:t>This procedure assumes that UE1 and UE2 are capable of handling Ranging/Sidelink positioning measurement and result calculation.</w:t>
      </w:r>
    </w:p>
    <w:p w14:paraId="7CBCE61E" w14:textId="07181041" w:rsidR="006E1599" w:rsidRDefault="006E1599" w:rsidP="004A433B">
      <w:pPr>
        <w:pStyle w:val="TH"/>
        <w:rPr>
          <w:rFonts w:eastAsia="DengXian"/>
          <w:lang w:eastAsia="zh-CN"/>
        </w:rPr>
      </w:pPr>
      <w:r>
        <w:object w:dxaOrig="12570" w:dyaOrig="8265" w14:anchorId="1D000630">
          <v:shape id="_x0000_i1083" type="#_x0000_t75" style="width:456.45pt;height:298.2pt" o:ole="">
            <v:imagedata r:id="rId126" o:title=""/>
          </v:shape>
          <o:OLEObject Type="Embed" ProgID="Visio.Drawing.15" ShapeID="_x0000_i1083" DrawAspect="Content" ObjectID="_1739339827" r:id="rId127"/>
        </w:object>
      </w:r>
    </w:p>
    <w:p w14:paraId="00EBAA72" w14:textId="23D01CD9" w:rsidR="004054BA" w:rsidRDefault="004054BA" w:rsidP="006D1F10">
      <w:pPr>
        <w:pStyle w:val="TF"/>
        <w:rPr>
          <w:lang w:eastAsia="zh-CN"/>
        </w:rPr>
      </w:pPr>
      <w:r w:rsidRPr="00C34D04">
        <w:rPr>
          <w:rFonts w:eastAsia="DengXian" w:hint="eastAsia"/>
          <w:lang w:eastAsia="zh-CN"/>
        </w:rPr>
        <w:t>6</w:t>
      </w:r>
      <w:r>
        <w:rPr>
          <w:rFonts w:eastAsia="DengXian"/>
          <w:lang w:eastAsia="zh-CN"/>
        </w:rPr>
        <w:t>.25.3.2</w:t>
      </w:r>
      <w:r w:rsidRPr="00C34D04">
        <w:rPr>
          <w:rFonts w:eastAsia="DengXian"/>
          <w:lang w:eastAsia="zh-CN"/>
        </w:rPr>
        <w:t>-</w:t>
      </w:r>
      <w:r>
        <w:rPr>
          <w:rFonts w:eastAsia="DengXian"/>
          <w:lang w:eastAsia="zh-CN"/>
        </w:rPr>
        <w:t>1</w:t>
      </w:r>
      <w:r w:rsidR="006D1F10">
        <w:rPr>
          <w:rFonts w:eastAsia="DengXian"/>
          <w:lang w:eastAsia="zh-CN"/>
        </w:rPr>
        <w:t>:</w:t>
      </w:r>
      <w:r w:rsidRPr="00C34837">
        <w:rPr>
          <w:lang w:eastAsia="zh-CN"/>
        </w:rPr>
        <w:t xml:space="preserve"> </w:t>
      </w:r>
      <w:r>
        <w:rPr>
          <w:lang w:eastAsia="zh-CN"/>
        </w:rPr>
        <w:t xml:space="preserve">Network based procedure for Ranging/SL positioning initiated by </w:t>
      </w:r>
      <w:r w:rsidR="009E4CA0">
        <w:rPr>
          <w:lang w:eastAsia="zh-CN"/>
        </w:rPr>
        <w:t>SL Positioning Client UE</w:t>
      </w:r>
      <w:r>
        <w:rPr>
          <w:lang w:eastAsia="zh-CN"/>
        </w:rPr>
        <w:t xml:space="preserve"> (without LMF involvement)</w:t>
      </w:r>
    </w:p>
    <w:p w14:paraId="675D6C44"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the UE1 and UE2.</w:t>
      </w:r>
    </w:p>
    <w:p w14:paraId="000C7432" w14:textId="06DBA424" w:rsidR="006D1F10" w:rsidRDefault="006D1F10" w:rsidP="006D1F10">
      <w:pPr>
        <w:pStyle w:val="B1"/>
        <w:rPr>
          <w:lang w:eastAsia="zh-CN" w:bidi="ar"/>
        </w:rPr>
      </w:pPr>
      <w:r>
        <w:rPr>
          <w:lang w:eastAsia="zh-CN" w:bidi="ar"/>
        </w:rPr>
        <w:t>2.</w:t>
      </w:r>
      <w:r>
        <w:rPr>
          <w:lang w:eastAsia="zh-CN" w:bidi="ar"/>
        </w:rPr>
        <w:tab/>
        <w:t xml:space="preserve">The </w:t>
      </w:r>
      <w:r w:rsidR="009E4CA0">
        <w:rPr>
          <w:lang w:eastAsia="zh-CN" w:bidi="ar"/>
        </w:rPr>
        <w:t>SL Positioning Client UE</w:t>
      </w:r>
      <w:r>
        <w:rPr>
          <w:lang w:eastAsia="zh-CN" w:bidi="ar"/>
        </w:rPr>
        <w:t xml:space="preserve"> failed in discovering UE1 and UE2</w:t>
      </w:r>
      <w:r w:rsidR="003B06FC">
        <w:rPr>
          <w:lang w:eastAsia="zh-CN" w:bidi="ar"/>
        </w:rPr>
        <w:t xml:space="preserve"> over PC5</w:t>
      </w:r>
      <w:r>
        <w:rPr>
          <w:lang w:eastAsia="zh-CN" w:bidi="ar"/>
        </w:rPr>
        <w:t xml:space="preserve">. The </w:t>
      </w:r>
      <w:r w:rsidR="009E4CA0">
        <w:rPr>
          <w:lang w:eastAsia="zh-CN" w:bidi="ar"/>
        </w:rPr>
        <w:t>SL Positioning Client UE</w:t>
      </w:r>
      <w:r>
        <w:rPr>
          <w:lang w:eastAsia="zh-CN" w:bidi="ar"/>
        </w:rPr>
        <w:t xml:space="preserve"> sends the Ranging/SL positioning service request to its serving AMF, i.e. AMF3, including </w:t>
      </w:r>
      <w:r w:rsidR="00CA1A7F" w:rsidRPr="00044C7A">
        <w:rPr>
          <w:rFonts w:hint="eastAsia"/>
          <w:lang w:eastAsia="zh-CN" w:bidi="ar"/>
        </w:rPr>
        <w:t>A</w:t>
      </w:r>
      <w:r w:rsidR="00CA1A7F" w:rsidRPr="00044C7A">
        <w:rPr>
          <w:lang w:eastAsia="zh-CN" w:bidi="ar"/>
        </w:rPr>
        <w:t>pplication Layer ID of UE1 and UE2</w:t>
      </w:r>
      <w:r>
        <w:rPr>
          <w:lang w:eastAsia="zh-CN" w:bidi="ar"/>
        </w:rPr>
        <w:t>, Result content (distance, angle or both) and Required QoS, etc.</w:t>
      </w:r>
    </w:p>
    <w:p w14:paraId="4407AAC6" w14:textId="77777777" w:rsidR="004A433B" w:rsidRDefault="00CA1A7F" w:rsidP="004A433B">
      <w:pPr>
        <w:pStyle w:val="B1"/>
        <w:rPr>
          <w:lang w:eastAsia="zh-CN" w:bidi="ar"/>
        </w:rPr>
      </w:pPr>
      <w:r w:rsidRPr="00044C7A">
        <w:rPr>
          <w:lang w:eastAsia="zh-CN" w:bidi="ar"/>
        </w:rPr>
        <w:t>3.</w:t>
      </w:r>
      <w:r w:rsidR="004A433B">
        <w:rPr>
          <w:lang w:eastAsia="zh-CN" w:bidi="ar"/>
        </w:rPr>
        <w:tab/>
      </w:r>
      <w:r w:rsidRPr="00044C7A">
        <w:rPr>
          <w:lang w:eastAsia="zh-CN" w:bidi="ar"/>
        </w:rPr>
        <w:t xml:space="preserve">AMF3 </w:t>
      </w:r>
      <w:r>
        <w:rPr>
          <w:lang w:eastAsia="zh-CN" w:bidi="ar"/>
        </w:rPr>
        <w:t xml:space="preserve">selects a GMLC based on local configuration or by </w:t>
      </w:r>
      <w:r w:rsidRPr="001216A7">
        <w:rPr>
          <w:lang w:eastAsia="zh-CN"/>
        </w:rPr>
        <w:t>query</w:t>
      </w:r>
      <w:r>
        <w:rPr>
          <w:lang w:eastAsia="zh-CN"/>
        </w:rPr>
        <w:t>ing</w:t>
      </w:r>
      <w:r w:rsidRPr="001216A7">
        <w:rPr>
          <w:lang w:eastAsia="zh-CN"/>
        </w:rPr>
        <w:t xml:space="preserve"> the NRF to get GMLC address</w:t>
      </w:r>
      <w:r>
        <w:rPr>
          <w:lang w:eastAsia="zh-CN"/>
        </w:rPr>
        <w:t xml:space="preserve">. AMF3 </w:t>
      </w:r>
      <w:r w:rsidRPr="00044C7A">
        <w:rPr>
          <w:lang w:eastAsia="zh-CN" w:bidi="ar"/>
        </w:rPr>
        <w:t>queries GMLC for SUPI of UE1 and UE2 based on their Application Layer ID</w:t>
      </w:r>
      <w:r>
        <w:rPr>
          <w:lang w:eastAsia="zh-CN" w:bidi="ar"/>
        </w:rPr>
        <w:t>s</w:t>
      </w:r>
      <w:r w:rsidRPr="00044C7A">
        <w:rPr>
          <w:lang w:eastAsia="zh-CN" w:bidi="ar"/>
        </w:rPr>
        <w:t>.</w:t>
      </w:r>
    </w:p>
    <w:p w14:paraId="57D310E2" w14:textId="2A127F26" w:rsidR="00CA1A7F" w:rsidRPr="00CA1A7F" w:rsidRDefault="001F671C" w:rsidP="004A433B">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4A433B">
        <w:rPr>
          <w:lang w:eastAsia="zh-CN" w:bidi="ar"/>
        </w:rPr>
        <w:tab/>
      </w:r>
      <w:r w:rsidR="00CA1A7F" w:rsidRPr="00CA1A7F">
        <w:rPr>
          <w:lang w:eastAsia="zh-CN" w:bidi="ar"/>
        </w:rPr>
        <w:t>It is FFS how AMF3 selects the right GMLC(s) managing Application Layer ID and SUPI mapping of UE1&amp;UE2, if multiple GMLCs are deployed.</w:t>
      </w:r>
    </w:p>
    <w:p w14:paraId="37ADCBF1" w14:textId="67B35D5A" w:rsidR="006D1F10" w:rsidRDefault="004A433B" w:rsidP="004A433B">
      <w:pPr>
        <w:pStyle w:val="B1"/>
        <w:rPr>
          <w:lang w:eastAsia="zh-CN" w:bidi="ar"/>
        </w:rPr>
      </w:pPr>
      <w:r>
        <w:rPr>
          <w:lang w:eastAsia="zh-CN" w:bidi="ar"/>
        </w:rPr>
        <w:t>4.</w:t>
      </w:r>
      <w:r>
        <w:rPr>
          <w:lang w:eastAsia="zh-CN" w:bidi="ar"/>
        </w:rPr>
        <w:tab/>
        <w:t>AMF3 checks UDM to acquire the serving AMF of UE1/UE2. If serving AMF address of UE1, i.e. AMF1, is retrieved, AMF3 sends the Ranging/SL positioning service request to AMF1, including SUPI value of UE1&amp;UE2 as well as their Application Layer IDs.</w:t>
      </w:r>
    </w:p>
    <w:p w14:paraId="395E2D83" w14:textId="29FED04A" w:rsidR="004054BA" w:rsidRPr="0079069E" w:rsidRDefault="00092FB4" w:rsidP="004054BA">
      <w:pPr>
        <w:pStyle w:val="NO"/>
        <w:rPr>
          <w:lang w:eastAsia="zh-CN" w:bidi="ar"/>
        </w:rPr>
      </w:pPr>
      <w:r>
        <w:rPr>
          <w:rStyle w:val="B1Char"/>
          <w:rFonts w:eastAsia="DengXian" w:hint="eastAsia"/>
          <w:lang w:val="en-US" w:eastAsia="zh-CN" w:bidi="ar"/>
        </w:rPr>
        <w:t>NOTE</w:t>
      </w:r>
      <w:r>
        <w:rPr>
          <w:rStyle w:val="B1Char"/>
          <w:rFonts w:eastAsia="DengXian"/>
          <w:lang w:val="en-US" w:eastAsia="zh-CN" w:bidi="ar"/>
        </w:rPr>
        <w:t> </w:t>
      </w:r>
      <w:r w:rsidR="004054BA">
        <w:rPr>
          <w:rStyle w:val="B1Char"/>
          <w:rFonts w:eastAsia="DengXian"/>
          <w:lang w:val="en-US" w:eastAsia="zh-CN" w:bidi="ar"/>
        </w:rPr>
        <w:t>1</w:t>
      </w:r>
      <w:r w:rsidR="004054BA" w:rsidRPr="006363EC">
        <w:rPr>
          <w:rStyle w:val="B1Char"/>
          <w:rFonts w:eastAsia="DengXian"/>
          <w:lang w:val="en-US" w:eastAsia="zh-CN" w:bidi="ar"/>
        </w:rPr>
        <w:t>:</w:t>
      </w:r>
      <w:r w:rsidR="006D1F10">
        <w:rPr>
          <w:rStyle w:val="B1Char"/>
          <w:rFonts w:eastAsia="DengXian"/>
          <w:lang w:val="en-US" w:eastAsia="zh-CN" w:bidi="ar"/>
        </w:rPr>
        <w:tab/>
      </w:r>
      <w:r w:rsidR="004054BA" w:rsidRPr="006363EC">
        <w:rPr>
          <w:rStyle w:val="B1Char"/>
          <w:rFonts w:eastAsia="DengXian"/>
          <w:lang w:val="en-US" w:eastAsia="zh-CN" w:bidi="ar"/>
        </w:rPr>
        <w:t xml:space="preserve">It is also possible that </w:t>
      </w:r>
      <w:r w:rsidR="004054BA">
        <w:rPr>
          <w:lang w:eastAsia="zh-CN" w:bidi="ar"/>
        </w:rPr>
        <w:t xml:space="preserve">serving address of </w:t>
      </w:r>
      <w:r w:rsidR="004054BA" w:rsidRPr="006363EC">
        <w:rPr>
          <w:rStyle w:val="B1Char"/>
          <w:rFonts w:eastAsia="DengXian"/>
          <w:lang w:val="en-US" w:eastAsia="zh-CN" w:bidi="ar"/>
        </w:rPr>
        <w:t>UE2</w:t>
      </w:r>
      <w:r w:rsidR="004054BA">
        <w:rPr>
          <w:rStyle w:val="B1Char"/>
          <w:rFonts w:eastAsia="DengXian"/>
          <w:lang w:val="en-US" w:eastAsia="zh-CN" w:bidi="ar"/>
        </w:rPr>
        <w:t>, is retrieved. In this solution, AMF1 represents the AMF</w:t>
      </w:r>
      <w:r w:rsidR="004054BA" w:rsidRPr="006363EC">
        <w:rPr>
          <w:rStyle w:val="B1Char"/>
          <w:rFonts w:eastAsia="DengXian"/>
          <w:lang w:val="en-US" w:eastAsia="zh-CN" w:bidi="ar"/>
        </w:rPr>
        <w:t xml:space="preserve"> that </w:t>
      </w:r>
      <w:r w:rsidR="004054BA">
        <w:rPr>
          <w:rStyle w:val="B1Char"/>
          <w:rFonts w:eastAsia="DengXian"/>
          <w:lang w:val="en-US" w:eastAsia="zh-CN" w:bidi="ar"/>
        </w:rPr>
        <w:t>AMF3</w:t>
      </w:r>
      <w:r w:rsidR="004054BA" w:rsidRPr="006363EC">
        <w:rPr>
          <w:rStyle w:val="B1Char"/>
          <w:rFonts w:eastAsia="DengXian"/>
          <w:lang w:val="en-US" w:eastAsia="zh-CN" w:bidi="ar"/>
        </w:rPr>
        <w:t xml:space="preserve"> decides to send the service request to.</w:t>
      </w:r>
    </w:p>
    <w:p w14:paraId="6D04D207" w14:textId="254E17F2" w:rsidR="004054BA" w:rsidRDefault="00CA1A7F" w:rsidP="004054BA">
      <w:pPr>
        <w:pStyle w:val="B1"/>
        <w:rPr>
          <w:lang w:eastAsia="zh-CN" w:bidi="ar"/>
        </w:rPr>
      </w:pPr>
      <w:r>
        <w:rPr>
          <w:lang w:eastAsia="zh-CN" w:bidi="ar"/>
        </w:rPr>
        <w:t>5</w:t>
      </w:r>
      <w:r w:rsidR="006D1F10">
        <w:rPr>
          <w:lang w:eastAsia="zh-CN" w:bidi="ar"/>
        </w:rPr>
        <w:t>.</w:t>
      </w:r>
      <w:r w:rsidR="006D1F10">
        <w:rPr>
          <w:lang w:eastAsia="zh-CN" w:bidi="ar"/>
        </w:rPr>
        <w:tab/>
        <w:t xml:space="preserve">AMF1 checks the privacy of UE1 and UE2 </w:t>
      </w:r>
      <w:r>
        <w:rPr>
          <w:lang w:eastAsia="zh-CN" w:bidi="ar"/>
        </w:rPr>
        <w:t xml:space="preserve">based on their SUPIs </w:t>
      </w:r>
      <w:r w:rsidR="006D1F10">
        <w:rPr>
          <w:lang w:eastAsia="zh-CN" w:bidi="ar"/>
        </w:rPr>
        <w:t xml:space="preserve">to see if the </w:t>
      </w:r>
      <w:r w:rsidR="009E4CA0">
        <w:rPr>
          <w:lang w:eastAsia="zh-CN" w:bidi="ar"/>
        </w:rPr>
        <w:t>SL Positioning Client UE</w:t>
      </w:r>
      <w:r w:rsidR="006D1F10">
        <w:rPr>
          <w:lang w:eastAsia="zh-CN" w:bidi="ar"/>
        </w:rPr>
        <w:t xml:space="preserve"> is allowed to have the Ranging/SL positioning information of UE1 and UE2.</w:t>
      </w:r>
    </w:p>
    <w:p w14:paraId="6CFA55C5" w14:textId="1E5794F5" w:rsidR="004054BA" w:rsidRPr="0079069E" w:rsidRDefault="001F671C" w:rsidP="004054BA">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092FB4">
        <w:rPr>
          <w:lang w:eastAsia="zh-CN" w:bidi="ar"/>
        </w:rPr>
        <w:tab/>
      </w:r>
      <w:r w:rsidR="004054BA">
        <w:rPr>
          <w:lang w:eastAsia="zh-CN" w:bidi="ar"/>
        </w:rPr>
        <w:t>How AMF1 performs service authorization and privacy checking will be developed by SA3.</w:t>
      </w:r>
    </w:p>
    <w:p w14:paraId="27FB23FB" w14:textId="5EDC6097" w:rsidR="006D1F10" w:rsidRDefault="00CA1A7F" w:rsidP="00C944E0">
      <w:pPr>
        <w:pStyle w:val="B1"/>
        <w:rPr>
          <w:lang w:eastAsia="zh-CN" w:bidi="ar"/>
        </w:rPr>
      </w:pPr>
      <w:r w:rsidRPr="00C944E0">
        <w:t>6</w:t>
      </w:r>
      <w:r w:rsidR="006D1F10" w:rsidRPr="00C944E0">
        <w:t>.</w:t>
      </w:r>
      <w:r w:rsidR="006D1F10" w:rsidRPr="00C944E0">
        <w:tab/>
        <w:t xml:space="preserve">AMF1 </w:t>
      </w:r>
      <w:r w:rsidRPr="00C944E0">
        <w:t>sends the Ranging/SL positioning service request</w:t>
      </w:r>
      <w:r w:rsidR="006D1F10" w:rsidRPr="00C944E0">
        <w:t xml:space="preserve"> to UE1 over NAS</w:t>
      </w:r>
      <w:r w:rsidRPr="00C944E0">
        <w:t>, including UE1 and UE2</w:t>
      </w:r>
      <w:r w:rsidR="001F671C">
        <w:t>'</w:t>
      </w:r>
      <w:r w:rsidRPr="00C944E0">
        <w:t>s Application Layer IDs</w:t>
      </w:r>
      <w:r w:rsidR="006D1F10" w:rsidRPr="00C944E0">
        <w:t>.</w:t>
      </w:r>
    </w:p>
    <w:p w14:paraId="5EC88AC3" w14:textId="257759A3" w:rsidR="006D1F10" w:rsidRDefault="004E7284" w:rsidP="004054BA">
      <w:pPr>
        <w:pStyle w:val="B1"/>
        <w:rPr>
          <w:lang w:eastAsia="zh-CN" w:bidi="ar"/>
        </w:rPr>
      </w:pPr>
      <w:r>
        <w:rPr>
          <w:lang w:eastAsia="zh-CN" w:bidi="ar"/>
        </w:rPr>
        <w:t>7</w:t>
      </w:r>
      <w:r w:rsidR="006D1F10">
        <w:rPr>
          <w:lang w:eastAsia="zh-CN" w:bidi="ar"/>
        </w:rPr>
        <w:t>.</w:t>
      </w:r>
      <w:r w:rsidR="006D1F10">
        <w:rPr>
          <w:lang w:eastAsia="zh-CN" w:bidi="ar"/>
        </w:rPr>
        <w:tab/>
        <w:t>UE1 initiates Ranging/SL positioning procedure to UE2 to trigger the measurement and the calculation of the result.</w:t>
      </w:r>
    </w:p>
    <w:p w14:paraId="2FF2C659" w14:textId="5EB67F17" w:rsidR="004054BA" w:rsidRPr="0079069E" w:rsidRDefault="00092FB4" w:rsidP="004054BA">
      <w:pPr>
        <w:pStyle w:val="NO"/>
        <w:rPr>
          <w:lang w:eastAsia="zh-CN" w:bidi="ar"/>
        </w:rPr>
      </w:pPr>
      <w:r>
        <w:rPr>
          <w:lang w:eastAsia="zh-CN" w:bidi="ar"/>
        </w:rPr>
        <w:t>NOTE </w:t>
      </w:r>
      <w:r w:rsidR="004054BA">
        <w:rPr>
          <w:lang w:eastAsia="zh-CN" w:bidi="ar"/>
        </w:rPr>
        <w:t>2:</w:t>
      </w:r>
      <w:r w:rsidR="006D1F10">
        <w:rPr>
          <w:lang w:eastAsia="zh-CN" w:bidi="ar"/>
        </w:rPr>
        <w:tab/>
      </w:r>
      <w:r w:rsidR="004054BA">
        <w:rPr>
          <w:lang w:eastAsia="zh-CN" w:bidi="ar"/>
        </w:rPr>
        <w:t>The Ranging/SL positioning</w:t>
      </w:r>
      <w:r w:rsidR="004054BA" w:rsidRPr="00C34837">
        <w:rPr>
          <w:lang w:eastAsia="zh-CN" w:bidi="ar"/>
        </w:rPr>
        <w:t xml:space="preserve"> </w:t>
      </w:r>
      <w:r w:rsidR="004054BA">
        <w:rPr>
          <w:lang w:eastAsia="zh-CN" w:bidi="ar"/>
        </w:rPr>
        <w:t xml:space="preserve">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sidRPr="00C34837">
        <w:rPr>
          <w:lang w:eastAsia="zh-CN" w:bidi="ar"/>
        </w:rPr>
        <w:t>.</w:t>
      </w:r>
      <w:r w:rsidR="004054BA">
        <w:rPr>
          <w:lang w:eastAsia="zh-CN" w:bidi="ar"/>
        </w:rPr>
        <w:t xml:space="preserve"> Whether DDNMF is involved is determined by the solution developed under KI#3.</w:t>
      </w:r>
    </w:p>
    <w:p w14:paraId="493F033A" w14:textId="6EB69A8E" w:rsidR="006D1F10" w:rsidRDefault="004E7284" w:rsidP="004054BA">
      <w:pPr>
        <w:pStyle w:val="B1"/>
      </w:pPr>
      <w:r>
        <w:t>8</w:t>
      </w:r>
      <w:r w:rsidR="006D1F10">
        <w:t>.</w:t>
      </w:r>
      <w:r w:rsidR="006D1F10">
        <w:tab/>
        <w:t>UE1 sends the Ranging/SL positioning result to the AMF1 in the response.</w:t>
      </w:r>
    </w:p>
    <w:p w14:paraId="67D928B4" w14:textId="6E541958" w:rsidR="006D1F10" w:rsidRDefault="004E7284" w:rsidP="004054BA">
      <w:pPr>
        <w:pStyle w:val="B1"/>
      </w:pPr>
      <w:r>
        <w:lastRenderedPageBreak/>
        <w:t>9</w:t>
      </w:r>
      <w:r w:rsidR="006D1F10">
        <w:t>.</w:t>
      </w:r>
      <w:r w:rsidR="006D1F10">
        <w:tab/>
        <w:t>AMF1 forwards the Ranging/SL positioning result to the AMF3 in the response.</w:t>
      </w:r>
    </w:p>
    <w:p w14:paraId="1A572506" w14:textId="2F42B3A3" w:rsidR="006D1F10" w:rsidRDefault="004E7284" w:rsidP="004054BA">
      <w:pPr>
        <w:pStyle w:val="B1"/>
      </w:pPr>
      <w:r>
        <w:t>10</w:t>
      </w:r>
      <w:r w:rsidR="006D1F10">
        <w:t>.</w:t>
      </w:r>
      <w:r w:rsidR="006D1F10">
        <w:tab/>
        <w:t xml:space="preserve">AMF3 forwards the Ranging/SL positioning result to </w:t>
      </w:r>
      <w:r w:rsidR="009E4CA0">
        <w:t>SL Positioning Client UE</w:t>
      </w:r>
      <w:r w:rsidR="006D1F10">
        <w:t xml:space="preserve"> in the response.</w:t>
      </w:r>
    </w:p>
    <w:p w14:paraId="42448D3D" w14:textId="44563F47" w:rsidR="004E7284" w:rsidRDefault="004E7284" w:rsidP="004A433B">
      <w:pPr>
        <w:pStyle w:val="Heading4"/>
        <w:rPr>
          <w:lang w:eastAsia="zh-CN"/>
        </w:rPr>
      </w:pPr>
      <w:bookmarkStart w:id="3001" w:name="_Toc112768574"/>
      <w:bookmarkStart w:id="3002" w:name="_Toc112768860"/>
      <w:bookmarkStart w:id="3003" w:name="_Toc112769100"/>
      <w:bookmarkStart w:id="3004" w:name="_Toc112772537"/>
      <w:bookmarkStart w:id="3005" w:name="_Toc112864212"/>
      <w:bookmarkStart w:id="3006" w:name="_Toc112865354"/>
      <w:bookmarkStart w:id="3007" w:name="_Toc125976192"/>
      <w:bookmarkStart w:id="3008" w:name="_Toc128725068"/>
      <w:r>
        <w:rPr>
          <w:lang w:eastAsia="zh-CN"/>
        </w:rPr>
        <w:t>6.25.3.3</w:t>
      </w:r>
      <w:r w:rsidR="004A433B">
        <w:rPr>
          <w:lang w:eastAsia="zh-CN"/>
        </w:rPr>
        <w:tab/>
      </w:r>
      <w:r w:rsidRPr="000073F7">
        <w:rPr>
          <w:lang w:eastAsia="zh-CN"/>
        </w:rPr>
        <w:t xml:space="preserve">Ranging/SL positioning </w:t>
      </w:r>
      <w:r w:rsidRPr="007B641B">
        <w:rPr>
          <w:lang w:eastAsia="zh-CN"/>
        </w:rPr>
        <w:t>Application Layer ID</w:t>
      </w:r>
      <w:r w:rsidRPr="000073F7">
        <w:rPr>
          <w:lang w:eastAsia="zh-CN"/>
        </w:rPr>
        <w:t xml:space="preserve"> registration</w:t>
      </w:r>
      <w:bookmarkEnd w:id="3001"/>
      <w:bookmarkEnd w:id="3002"/>
      <w:bookmarkEnd w:id="3003"/>
      <w:bookmarkEnd w:id="3004"/>
      <w:bookmarkEnd w:id="3005"/>
      <w:bookmarkEnd w:id="3006"/>
      <w:bookmarkEnd w:id="3007"/>
      <w:bookmarkEnd w:id="3008"/>
    </w:p>
    <w:p w14:paraId="63D168F5" w14:textId="77777777" w:rsidR="004E7284" w:rsidRPr="004A433B" w:rsidRDefault="004A4FB6" w:rsidP="004A433B">
      <w:pPr>
        <w:pStyle w:val="TH"/>
        <w:rPr>
          <w:rFonts w:eastAsia="SimSun"/>
        </w:rPr>
      </w:pPr>
      <w:r>
        <w:rPr>
          <w:rFonts w:eastAsia="SimSun"/>
        </w:rPr>
        <w:pict w14:anchorId="59A681E1">
          <v:shape id="_x0000_i1084" type="#_x0000_t75" style="width:455.75pt;height:163.7pt">
            <v:imagedata r:id="rId128" o:title=""/>
          </v:shape>
        </w:pict>
      </w:r>
    </w:p>
    <w:p w14:paraId="73B45F22" w14:textId="7F1677C8" w:rsidR="004E7284" w:rsidRPr="004E7284" w:rsidRDefault="004E7284" w:rsidP="004E7284">
      <w:pPr>
        <w:pStyle w:val="TF"/>
        <w:rPr>
          <w:lang w:eastAsia="zh-CN"/>
        </w:rPr>
      </w:pPr>
      <w:r w:rsidRPr="004E7284">
        <w:rPr>
          <w:rFonts w:hint="eastAsia"/>
          <w:lang w:eastAsia="zh-CN"/>
        </w:rPr>
        <w:t>6</w:t>
      </w:r>
      <w:r w:rsidRPr="004E7284">
        <w:rPr>
          <w:lang w:eastAsia="zh-CN"/>
        </w:rPr>
        <w:t>.25.3.3-1</w:t>
      </w:r>
      <w:r w:rsidR="004A433B">
        <w:rPr>
          <w:lang w:eastAsia="zh-CN"/>
        </w:rPr>
        <w:t>:</w:t>
      </w:r>
      <w:r w:rsidRPr="004E7284">
        <w:rPr>
          <w:lang w:eastAsia="zh-CN"/>
        </w:rPr>
        <w:t xml:space="preserve"> Ranging/SL positioning Application Layer ID registration</w:t>
      </w:r>
    </w:p>
    <w:p w14:paraId="4CF9E000" w14:textId="77777777" w:rsidR="004A433B" w:rsidRDefault="004A433B" w:rsidP="004A433B">
      <w:pPr>
        <w:pStyle w:val="B1"/>
        <w:rPr>
          <w:lang w:val="en-US"/>
        </w:rPr>
      </w:pPr>
      <w:r>
        <w:rPr>
          <w:lang w:val="en-US"/>
        </w:rPr>
        <w:t>1.</w:t>
      </w:r>
      <w:r>
        <w:rPr>
          <w:lang w:val="en-US"/>
        </w:rPr>
        <w:tab/>
        <w:t>PCF receives from UE the list of Ranging/SL Positioning Application Layer ID(s) corresponding to the application(s) in the UE Policy Container contained in the Npcf_UEPolicyControl Create Request during UE Policy Association Establishment.</w:t>
      </w:r>
    </w:p>
    <w:p w14:paraId="19B372CA" w14:textId="3C7C2C53" w:rsidR="004A433B" w:rsidRDefault="001F671C" w:rsidP="004A433B">
      <w:pPr>
        <w:pStyle w:val="EditorsNote"/>
        <w:rPr>
          <w:lang w:val="en-US"/>
        </w:rPr>
      </w:pPr>
      <w:r w:rsidRPr="00D76172">
        <w:rPr>
          <w:lang w:val="en-US" w:eastAsia="zh-CN"/>
        </w:rPr>
        <w:t>Editor</w:t>
      </w:r>
      <w:r>
        <w:rPr>
          <w:lang w:val="en-US" w:eastAsia="zh-CN"/>
        </w:rPr>
        <w:t>'</w:t>
      </w:r>
      <w:r w:rsidRPr="00D76172">
        <w:rPr>
          <w:lang w:val="en-US" w:eastAsia="zh-CN"/>
        </w:rPr>
        <w:t>s note:</w:t>
      </w:r>
      <w:r w:rsidR="004A433B">
        <w:rPr>
          <w:lang w:val="en-US"/>
        </w:rPr>
        <w:tab/>
        <w:t>Whether there is security issue, e.g. A malicious UE may hijack any other UE</w:t>
      </w:r>
      <w:r>
        <w:rPr>
          <w:lang w:val="en-US"/>
        </w:rPr>
        <w:t>'</w:t>
      </w:r>
      <w:r w:rsidR="004A433B">
        <w:rPr>
          <w:lang w:val="en-US"/>
        </w:rPr>
        <w:t>s service by registering other UE</w:t>
      </w:r>
      <w:r>
        <w:rPr>
          <w:lang w:val="en-US"/>
        </w:rPr>
        <w:t>'</w:t>
      </w:r>
      <w:r w:rsidR="004A433B">
        <w:rPr>
          <w:lang w:val="en-US"/>
        </w:rPr>
        <w:t>s application layer ID, will be evaluated and studied by SA WG3.</w:t>
      </w:r>
    </w:p>
    <w:p w14:paraId="7C08B007" w14:textId="32A30DE7" w:rsidR="004A433B" w:rsidRDefault="001F671C" w:rsidP="004A433B">
      <w:pPr>
        <w:pStyle w:val="EditorsNote"/>
        <w:rPr>
          <w:lang w:val="en-US"/>
        </w:rPr>
      </w:pPr>
      <w:r w:rsidRPr="00D76172">
        <w:rPr>
          <w:lang w:val="en-US" w:eastAsia="zh-CN"/>
        </w:rPr>
        <w:t>Editor</w:t>
      </w:r>
      <w:r>
        <w:rPr>
          <w:lang w:val="en-US" w:eastAsia="zh-CN"/>
        </w:rPr>
        <w:t>'</w:t>
      </w:r>
      <w:r w:rsidRPr="00D76172">
        <w:rPr>
          <w:lang w:val="en-US" w:eastAsia="zh-CN"/>
        </w:rPr>
        <w:t>s note:</w:t>
      </w:r>
      <w:r w:rsidR="004A433B">
        <w:rPr>
          <w:lang w:val="en-US"/>
        </w:rPr>
        <w:tab/>
        <w:t>How UE obtains the list of Ranging/SL Positioning Application Layer ID(s) corresponding to the application(s) during and after UE Policy Association Establishment is FFS.</w:t>
      </w:r>
    </w:p>
    <w:p w14:paraId="22ED7034" w14:textId="77777777" w:rsidR="004A433B" w:rsidRDefault="004A433B" w:rsidP="004A433B">
      <w:pPr>
        <w:pStyle w:val="B1"/>
        <w:rPr>
          <w:lang w:val="en-US"/>
        </w:rPr>
      </w:pPr>
      <w:r>
        <w:rPr>
          <w:lang w:val="en-US"/>
        </w:rPr>
        <w:t>2.</w:t>
      </w:r>
      <w:r>
        <w:rPr>
          <w:lang w:val="en-US"/>
        </w:rPr>
        <w:tab/>
        <w:t>PCF registers the UE SUPI and the list of Ranging/SL Positioning Application Layer ID(s) relationship into GMLC.</w:t>
      </w:r>
    </w:p>
    <w:p w14:paraId="1AFF5AA1" w14:textId="77777777" w:rsidR="004A433B" w:rsidRDefault="004A433B" w:rsidP="004A433B">
      <w:pPr>
        <w:pStyle w:val="B1"/>
        <w:rPr>
          <w:lang w:val="en-US"/>
        </w:rPr>
      </w:pPr>
      <w:r>
        <w:rPr>
          <w:lang w:val="en-US"/>
        </w:rPr>
        <w:t>3.</w:t>
      </w:r>
      <w:r>
        <w:rPr>
          <w:lang w:val="en-US"/>
        </w:rPr>
        <w:tab/>
        <w:t>GMLC stores the UE SUPI and Ranging/SL Positioning Application Layer ID relationship, and responds PCF.</w:t>
      </w:r>
    </w:p>
    <w:p w14:paraId="7082375C" w14:textId="4D07BCA0" w:rsidR="004054BA" w:rsidRPr="00DD01A3" w:rsidRDefault="004054BA" w:rsidP="004054BA">
      <w:pPr>
        <w:pStyle w:val="Heading3"/>
      </w:pPr>
      <w:bookmarkStart w:id="3009" w:name="_Toc104257837"/>
      <w:bookmarkStart w:id="3010" w:name="_Toc104258011"/>
      <w:bookmarkStart w:id="3011" w:name="_Toc104299573"/>
      <w:bookmarkStart w:id="3012" w:name="_Toc112768575"/>
      <w:bookmarkStart w:id="3013" w:name="_Toc112768861"/>
      <w:bookmarkStart w:id="3014" w:name="_Toc112769101"/>
      <w:bookmarkStart w:id="3015" w:name="_Toc112772538"/>
      <w:bookmarkStart w:id="3016" w:name="_Toc112864213"/>
      <w:bookmarkStart w:id="3017" w:name="_Toc112865355"/>
      <w:bookmarkStart w:id="3018" w:name="_Toc117042792"/>
      <w:bookmarkStart w:id="3019" w:name="_Toc125976193"/>
      <w:bookmarkStart w:id="3020" w:name="_Toc128725069"/>
      <w:r>
        <w:t>6.25.4</w:t>
      </w:r>
      <w:r>
        <w:tab/>
        <w:t>Impacts on services, entities, and interfaces</w:t>
      </w:r>
      <w:bookmarkEnd w:id="3009"/>
      <w:bookmarkEnd w:id="3010"/>
      <w:bookmarkEnd w:id="3011"/>
      <w:bookmarkEnd w:id="3012"/>
      <w:bookmarkEnd w:id="3013"/>
      <w:bookmarkEnd w:id="3014"/>
      <w:bookmarkEnd w:id="3015"/>
      <w:bookmarkEnd w:id="3016"/>
      <w:bookmarkEnd w:id="3017"/>
      <w:bookmarkEnd w:id="3018"/>
      <w:bookmarkEnd w:id="3019"/>
      <w:bookmarkEnd w:id="3020"/>
    </w:p>
    <w:p w14:paraId="4E92C90B" w14:textId="23B7C3BF" w:rsidR="004054BA" w:rsidRDefault="004054BA" w:rsidP="004054BA">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324B1310" w14:textId="16BA0098" w:rsidR="006D1F10" w:rsidRDefault="006D1F10" w:rsidP="006D1F10">
      <w:pPr>
        <w:pStyle w:val="B1"/>
        <w:rPr>
          <w:rFonts w:eastAsia="DengXian"/>
        </w:rPr>
      </w:pPr>
      <w:r>
        <w:rPr>
          <w:rFonts w:eastAsia="DengXian"/>
        </w:rPr>
        <w:t>-</w:t>
      </w:r>
      <w:r>
        <w:rPr>
          <w:rFonts w:eastAsia="DengXian"/>
        </w:rPr>
        <w:tab/>
        <w:t xml:space="preserve">UE: supports initiating Ranging/SL Positioning procedure; receives Ranging/SL Positioning service request from AMF or the </w:t>
      </w:r>
      <w:r w:rsidR="00D87190">
        <w:rPr>
          <w:lang w:eastAsia="zh-CN"/>
        </w:rPr>
        <w:t>SL Positioning Client</w:t>
      </w:r>
      <w:r>
        <w:rPr>
          <w:rFonts w:eastAsia="DengXian"/>
        </w:rPr>
        <w:t xml:space="preserve"> UE; sends Ranging/SL Positioning result to AMF or the </w:t>
      </w:r>
      <w:r w:rsidR="00D87190">
        <w:rPr>
          <w:lang w:eastAsia="zh-CN"/>
        </w:rPr>
        <w:t>SL Positioning Client</w:t>
      </w:r>
      <w:r>
        <w:rPr>
          <w:rFonts w:eastAsia="DengXian"/>
        </w:rPr>
        <w:t xml:space="preserve"> UE.</w:t>
      </w:r>
    </w:p>
    <w:p w14:paraId="7879C971" w14:textId="636A8622" w:rsidR="006D1F10" w:rsidRDefault="006D1F10" w:rsidP="006D1F10">
      <w:pPr>
        <w:pStyle w:val="B1"/>
        <w:rPr>
          <w:lang w:eastAsia="zh-CN" w:bidi="ar"/>
        </w:rPr>
      </w:pPr>
      <w:r>
        <w:rPr>
          <w:rFonts w:eastAsia="DengXian"/>
        </w:rPr>
        <w:t>-</w:t>
      </w:r>
      <w:r>
        <w:rPr>
          <w:rFonts w:eastAsia="DengXian"/>
        </w:rPr>
        <w:tab/>
        <w:t xml:space="preserve">AMF: receives and forwards the Ranging/SL Positioning service request to the UE1; receives and forwards the Ranging/SL Positioning result to the </w:t>
      </w:r>
      <w:r w:rsidR="009E4CA0">
        <w:rPr>
          <w:rFonts w:eastAsia="DengXian"/>
        </w:rPr>
        <w:t>SL Positioning Client UE</w:t>
      </w:r>
      <w:r w:rsidR="00AD4C64">
        <w:rPr>
          <w:rFonts w:eastAsia="DengXian"/>
        </w:rPr>
        <w:t>;</w:t>
      </w:r>
      <w:r w:rsidR="00AD4C64" w:rsidRPr="00AD4C64">
        <w:rPr>
          <w:lang w:eastAsia="zh-CN" w:bidi="ar"/>
        </w:rPr>
        <w:t xml:space="preserve"> </w:t>
      </w:r>
      <w:r w:rsidR="00AD4C64">
        <w:rPr>
          <w:lang w:eastAsia="zh-CN" w:bidi="ar"/>
        </w:rPr>
        <w:t>SUPI query</w:t>
      </w:r>
    </w:p>
    <w:p w14:paraId="2D9DC76D" w14:textId="047CB6CD" w:rsidR="00AD4C64" w:rsidRPr="0025044C" w:rsidRDefault="0025044C" w:rsidP="0025044C">
      <w:pPr>
        <w:pStyle w:val="B1"/>
        <w:rPr>
          <w:rFonts w:eastAsia="DengXian"/>
        </w:rPr>
      </w:pPr>
      <w:r>
        <w:rPr>
          <w:rFonts w:eastAsia="DengXian"/>
        </w:rPr>
        <w:t>-</w:t>
      </w:r>
      <w:r>
        <w:rPr>
          <w:rFonts w:eastAsia="DengXian"/>
        </w:rPr>
        <w:tab/>
      </w:r>
      <w:r w:rsidR="00AD4C64" w:rsidRPr="00A9310E">
        <w:rPr>
          <w:rFonts w:eastAsia="DengXian" w:hint="eastAsia"/>
        </w:rPr>
        <w:t>G</w:t>
      </w:r>
      <w:r w:rsidR="00AD4C64" w:rsidRPr="00A9310E">
        <w:rPr>
          <w:rFonts w:eastAsia="DengXian"/>
        </w:rPr>
        <w:t>MLC: SUPI query and Application Layer ID registration</w:t>
      </w:r>
    </w:p>
    <w:p w14:paraId="25516D1F" w14:textId="03B0586F" w:rsidR="00AD4C64" w:rsidRPr="00AD4C64" w:rsidRDefault="0025044C" w:rsidP="0025044C">
      <w:pPr>
        <w:pStyle w:val="B1"/>
        <w:rPr>
          <w:rFonts w:eastAsia="DengXian"/>
        </w:rPr>
      </w:pPr>
      <w:r>
        <w:rPr>
          <w:rFonts w:eastAsia="DengXian"/>
        </w:rPr>
        <w:t>-</w:t>
      </w:r>
      <w:r>
        <w:rPr>
          <w:rFonts w:eastAsia="DengXian"/>
        </w:rPr>
        <w:tab/>
      </w:r>
      <w:r w:rsidR="00AD4C64" w:rsidRPr="00AD4C64">
        <w:rPr>
          <w:rFonts w:eastAsia="DengXian"/>
        </w:rPr>
        <w:t>PCF: Application Layer ID registration</w:t>
      </w:r>
    </w:p>
    <w:p w14:paraId="5F266B57" w14:textId="77777777" w:rsidR="006D1F10" w:rsidRDefault="006D1F10" w:rsidP="006D1F10">
      <w:pPr>
        <w:pStyle w:val="B1"/>
        <w:rPr>
          <w:rFonts w:eastAsia="DengXian"/>
        </w:rPr>
      </w:pPr>
      <w:r>
        <w:rPr>
          <w:rFonts w:eastAsia="DengXian"/>
        </w:rPr>
        <w:t>-</w:t>
      </w:r>
      <w:r>
        <w:rPr>
          <w:rFonts w:eastAsia="DengXian"/>
        </w:rPr>
        <w:tab/>
        <w:t>NAS: supports transmission of Ranging/SL Positioning service request and Ranging/SL Positioning result.</w:t>
      </w:r>
    </w:p>
    <w:p w14:paraId="1289C1BD" w14:textId="77777777" w:rsidR="006D1F10" w:rsidRDefault="006D1F10" w:rsidP="006D1F10">
      <w:pPr>
        <w:pStyle w:val="B1"/>
        <w:rPr>
          <w:rFonts w:eastAsia="DengXian"/>
        </w:rPr>
      </w:pPr>
      <w:r>
        <w:rPr>
          <w:rFonts w:eastAsia="DengXian"/>
        </w:rPr>
        <w:t>-</w:t>
      </w:r>
      <w:r>
        <w:rPr>
          <w:rFonts w:eastAsia="DengXian"/>
        </w:rPr>
        <w:tab/>
        <w:t>PC5: supports transmission of Ranging/SL Positioning service request and Ranging/SL Positioning result.</w:t>
      </w:r>
    </w:p>
    <w:p w14:paraId="3EA4F51B" w14:textId="436566FD" w:rsidR="00A22904" w:rsidRPr="00A22904" w:rsidRDefault="00A22904" w:rsidP="00A22904">
      <w:pPr>
        <w:pStyle w:val="Heading2"/>
      </w:pPr>
      <w:bookmarkStart w:id="3021" w:name="_Toc104257838"/>
      <w:bookmarkStart w:id="3022" w:name="_Toc104258012"/>
      <w:bookmarkStart w:id="3023" w:name="_Toc104299574"/>
      <w:bookmarkStart w:id="3024" w:name="_Toc112768576"/>
      <w:bookmarkStart w:id="3025" w:name="_Toc112768862"/>
      <w:bookmarkStart w:id="3026" w:name="_Toc112769102"/>
      <w:bookmarkStart w:id="3027" w:name="_Toc112772539"/>
      <w:bookmarkStart w:id="3028" w:name="_Toc112864214"/>
      <w:bookmarkStart w:id="3029" w:name="_Toc112865356"/>
      <w:bookmarkStart w:id="3030" w:name="_Toc117042793"/>
      <w:bookmarkStart w:id="3031" w:name="_Toc125976194"/>
      <w:bookmarkStart w:id="3032" w:name="_Toc128725070"/>
      <w:r>
        <w:lastRenderedPageBreak/>
        <w:t>6.26</w:t>
      </w:r>
      <w:r>
        <w:tab/>
        <w:t>Solution #26</w:t>
      </w:r>
      <w:r w:rsidRPr="00A22904">
        <w:t>: Functional Split and Positioning Protocol for SL Positioning</w:t>
      </w:r>
      <w:bookmarkEnd w:id="3021"/>
      <w:bookmarkEnd w:id="3022"/>
      <w:bookmarkEnd w:id="3023"/>
      <w:bookmarkEnd w:id="3024"/>
      <w:bookmarkEnd w:id="3025"/>
      <w:bookmarkEnd w:id="3026"/>
      <w:bookmarkEnd w:id="3027"/>
      <w:bookmarkEnd w:id="3028"/>
      <w:bookmarkEnd w:id="3029"/>
      <w:bookmarkEnd w:id="3030"/>
      <w:bookmarkEnd w:id="3031"/>
      <w:bookmarkEnd w:id="3032"/>
    </w:p>
    <w:p w14:paraId="595BF1F6" w14:textId="5B885878" w:rsidR="00A22904" w:rsidRDefault="001F671C" w:rsidP="00A22904">
      <w:pPr>
        <w:pStyle w:val="EditorsNote"/>
      </w:pPr>
      <w:r w:rsidRPr="00D76172">
        <w:rPr>
          <w:lang w:val="en-US" w:eastAsia="zh-CN"/>
        </w:rPr>
        <w:t>Editor</w:t>
      </w:r>
      <w:r>
        <w:rPr>
          <w:lang w:val="en-US" w:eastAsia="zh-CN"/>
        </w:rPr>
        <w:t>'</w:t>
      </w:r>
      <w:r w:rsidRPr="00D76172">
        <w:rPr>
          <w:lang w:val="en-US" w:eastAsia="zh-CN"/>
        </w:rPr>
        <w:t>s note:</w:t>
      </w:r>
      <w:r w:rsidR="00A22904" w:rsidRPr="00A22904">
        <w:tab/>
        <w:t>This clause describes a solution addressing one or more key issues identified in clause</w:t>
      </w:r>
      <w:r w:rsidR="006D1F10">
        <w:t> </w:t>
      </w:r>
      <w:r w:rsidR="00A22904" w:rsidRPr="00A22904">
        <w:t>5. The structure of the clauses can be adjusted. The list of key issues which this solution attempts to resolve should be clearly indicated.</w:t>
      </w:r>
    </w:p>
    <w:p w14:paraId="375E4C73" w14:textId="77FC56E5" w:rsidR="00A22904" w:rsidRPr="00A22904" w:rsidRDefault="00A22904" w:rsidP="00A22904">
      <w:pPr>
        <w:pStyle w:val="Heading3"/>
      </w:pPr>
      <w:bookmarkStart w:id="3033" w:name="_Toc104257839"/>
      <w:bookmarkStart w:id="3034" w:name="_Toc104258013"/>
      <w:bookmarkStart w:id="3035" w:name="_Toc104299575"/>
      <w:bookmarkStart w:id="3036" w:name="_Toc112768577"/>
      <w:bookmarkStart w:id="3037" w:name="_Toc112768863"/>
      <w:bookmarkStart w:id="3038" w:name="_Toc112769103"/>
      <w:bookmarkStart w:id="3039" w:name="_Toc112772540"/>
      <w:bookmarkStart w:id="3040" w:name="_Toc112864215"/>
      <w:bookmarkStart w:id="3041" w:name="_Toc112865357"/>
      <w:bookmarkStart w:id="3042" w:name="_Toc117042794"/>
      <w:bookmarkStart w:id="3043" w:name="_Toc125976195"/>
      <w:bookmarkStart w:id="3044" w:name="_Toc128725071"/>
      <w:r w:rsidRPr="00A22904">
        <w:t>6.</w:t>
      </w:r>
      <w:r w:rsidR="007D1B57">
        <w:t>26</w:t>
      </w:r>
      <w:r w:rsidRPr="00A22904">
        <w:t>.1</w:t>
      </w:r>
      <w:r w:rsidRPr="00A22904">
        <w:tab/>
        <w:t>General</w:t>
      </w:r>
      <w:bookmarkEnd w:id="3033"/>
      <w:bookmarkEnd w:id="3034"/>
      <w:bookmarkEnd w:id="3035"/>
      <w:bookmarkEnd w:id="3036"/>
      <w:bookmarkEnd w:id="3037"/>
      <w:bookmarkEnd w:id="3038"/>
      <w:bookmarkEnd w:id="3039"/>
      <w:bookmarkEnd w:id="3040"/>
      <w:bookmarkEnd w:id="3041"/>
      <w:bookmarkEnd w:id="3042"/>
      <w:bookmarkEnd w:id="3043"/>
      <w:bookmarkEnd w:id="3044"/>
    </w:p>
    <w:p w14:paraId="37A7A8B3" w14:textId="77777777" w:rsidR="00A22904" w:rsidRPr="00A22904" w:rsidRDefault="00A22904" w:rsidP="00A22904">
      <w:pPr>
        <w:rPr>
          <w:lang w:val="x-none"/>
        </w:rPr>
      </w:pPr>
      <w:r w:rsidRPr="00A22904">
        <w:rPr>
          <w:lang w:val="x-none"/>
        </w:rPr>
        <w:t>This solution proposes a functional split and positioning protocol to enable the support of Sidelink (SL) positioning (and Ranging). It is relevant to: KI#2, KI#3, KI#4, KI#5, KI#6, KI#7. This solution is proposed in the form of architectural requirements to implement the proposed functional split and positioning protocol.</w:t>
      </w:r>
    </w:p>
    <w:p w14:paraId="35FFBB76" w14:textId="35C6C6E0" w:rsidR="00A22904" w:rsidRPr="00A22904" w:rsidRDefault="00A22904" w:rsidP="00A22904">
      <w:pPr>
        <w:rPr>
          <w:lang w:val="x-none"/>
        </w:rPr>
      </w:pPr>
      <w:r w:rsidRPr="00A22904">
        <w:rPr>
          <w:lang w:val="x-none"/>
        </w:rPr>
        <w:t xml:space="preserve">In the following the term </w:t>
      </w:r>
      <w:r w:rsidR="001F671C">
        <w:rPr>
          <w:lang w:val="x-none"/>
        </w:rPr>
        <w:t>"</w:t>
      </w:r>
      <w:r w:rsidRPr="00A22904">
        <w:rPr>
          <w:lang w:val="x-none"/>
        </w:rPr>
        <w:t>Location Server</w:t>
      </w:r>
      <w:r w:rsidR="001F671C">
        <w:rPr>
          <w:lang w:val="x-none"/>
        </w:rPr>
        <w:t>"</w:t>
      </w:r>
      <w:r w:rsidRPr="00A22904">
        <w:rPr>
          <w:lang w:val="x-none"/>
        </w:rPr>
        <w:t xml:space="preserve"> is used either:</w:t>
      </w:r>
    </w:p>
    <w:p w14:paraId="2EC76EF1" w14:textId="77777777" w:rsidR="00A22904" w:rsidRPr="00A22904" w:rsidRDefault="00A22904" w:rsidP="00374DF3">
      <w:pPr>
        <w:pStyle w:val="B1"/>
      </w:pPr>
      <w:r w:rsidRPr="00A22904">
        <w:t>-</w:t>
      </w:r>
      <w:r w:rsidRPr="00A22904">
        <w:tab/>
        <w:t>As a generic term, therefore applicable to any of the following qualified terms; or</w:t>
      </w:r>
    </w:p>
    <w:p w14:paraId="33F7DB8F" w14:textId="77777777" w:rsidR="00A22904" w:rsidRPr="00A22904" w:rsidRDefault="00A22904" w:rsidP="00374DF3">
      <w:pPr>
        <w:pStyle w:val="B1"/>
      </w:pPr>
      <w:r w:rsidRPr="00A22904">
        <w:t>-</w:t>
      </w:r>
      <w:r w:rsidRPr="00A22904">
        <w:tab/>
        <w:t>As a qualified term:</w:t>
      </w:r>
    </w:p>
    <w:p w14:paraId="46AEC5C8" w14:textId="08A8A178" w:rsidR="00A22904" w:rsidRPr="00A22904" w:rsidRDefault="00A22904" w:rsidP="00374DF3">
      <w:pPr>
        <w:pStyle w:val="B1"/>
      </w:pPr>
      <w:r w:rsidRPr="00A22904">
        <w:t>-</w:t>
      </w:r>
      <w:r w:rsidRPr="00A22904">
        <w:tab/>
      </w:r>
      <w:r w:rsidR="0063310E">
        <w:t>SL Positioning Server UE</w:t>
      </w:r>
      <w:r w:rsidRPr="00A22904">
        <w:t>: residing in the UE</w:t>
      </w:r>
    </w:p>
    <w:p w14:paraId="39E6526A" w14:textId="77777777" w:rsidR="00A22904" w:rsidRPr="00A22904" w:rsidRDefault="00A22904" w:rsidP="00374DF3">
      <w:pPr>
        <w:pStyle w:val="B1"/>
      </w:pPr>
      <w:r w:rsidRPr="00A22904">
        <w:t>-</w:t>
      </w:r>
      <w:r w:rsidRPr="00A22904">
        <w:tab/>
        <w:t>Location Server Platform: referring to a SUPL Location Platform (SLP) i.e. accessible via user plane</w:t>
      </w:r>
    </w:p>
    <w:p w14:paraId="53F46E4B" w14:textId="77777777" w:rsidR="00A22904" w:rsidRPr="00A22904" w:rsidRDefault="00A22904" w:rsidP="00374DF3">
      <w:pPr>
        <w:pStyle w:val="B1"/>
      </w:pPr>
      <w:r w:rsidRPr="00A22904">
        <w:t>-</w:t>
      </w:r>
      <w:r w:rsidRPr="00A22904">
        <w:tab/>
        <w:t>Location Server NF: residing in the network and accessible via control plane signalling i.e. LMF</w:t>
      </w:r>
    </w:p>
    <w:p w14:paraId="63381F84" w14:textId="3686E780" w:rsidR="00A22904" w:rsidRDefault="00A22904" w:rsidP="00A22904">
      <w:pPr>
        <w:rPr>
          <w:lang w:val="x-none"/>
        </w:rPr>
      </w:pPr>
      <w:r w:rsidRPr="00A22904">
        <w:rPr>
          <w:lang w:val="x-none"/>
        </w:rPr>
        <w:t xml:space="preserve">In 5GS, the Location Server, whether in the user-plane (Platform) or in the control-plane (NF) is a </w:t>
      </w:r>
      <w:r w:rsidR="001F671C">
        <w:rPr>
          <w:lang w:val="x-none"/>
        </w:rPr>
        <w:t>"</w:t>
      </w:r>
      <w:r w:rsidRPr="00A22904">
        <w:rPr>
          <w:lang w:val="x-none"/>
        </w:rPr>
        <w:t>network</w:t>
      </w:r>
      <w:r w:rsidR="001F671C">
        <w:rPr>
          <w:lang w:val="x-none"/>
        </w:rPr>
        <w:t>"</w:t>
      </w:r>
      <w:r w:rsidRPr="00A22904">
        <w:rPr>
          <w:lang w:val="x-none"/>
        </w:rPr>
        <w:t xml:space="preserve"> entity that does not reside in a UE. With SL positioning and Ranging aiming at enabling </w:t>
      </w:r>
      <w:r w:rsidR="00BC3549">
        <w:rPr>
          <w:lang w:val="x-none"/>
        </w:rPr>
        <w:t>UE-only</w:t>
      </w:r>
      <w:r w:rsidRPr="00A22904">
        <w:rPr>
          <w:lang w:val="x-none"/>
        </w:rPr>
        <w:t xml:space="preserve"> </w:t>
      </w:r>
      <w:r w:rsidR="00BC3549">
        <w:rPr>
          <w:lang w:val="x-none"/>
        </w:rPr>
        <w:t>O</w:t>
      </w:r>
      <w:r w:rsidRPr="00A22904">
        <w:rPr>
          <w:lang w:val="x-none"/>
        </w:rPr>
        <w:t>peration without necessarily having any network involvement, the current architecture is not sufficient.</w:t>
      </w:r>
    </w:p>
    <w:p w14:paraId="5D09C1C4" w14:textId="77777777" w:rsidR="00BC3549" w:rsidRPr="008E2B89" w:rsidRDefault="00BC3549" w:rsidP="00BC3549">
      <w:pPr>
        <w:rPr>
          <w:lang w:eastAsia="ko-KR"/>
        </w:rPr>
      </w:pPr>
      <w:r>
        <w:rPr>
          <w:lang w:eastAsia="ko-KR"/>
        </w:rPr>
        <w:t>To perform</w:t>
      </w:r>
      <w:r w:rsidRPr="008E2B89">
        <w:rPr>
          <w:lang w:eastAsia="ko-KR"/>
        </w:rPr>
        <w:t xml:space="preserve"> a Ranging/SL Positioning procedure, </w:t>
      </w:r>
      <w:r>
        <w:rPr>
          <w:lang w:eastAsia="ko-KR"/>
        </w:rPr>
        <w:t>the following functionalities have to be supported</w:t>
      </w:r>
    </w:p>
    <w:p w14:paraId="5A5B6B19" w14:textId="77777777" w:rsidR="00BC3549" w:rsidRPr="001216A7" w:rsidRDefault="00BC3549" w:rsidP="00BC3549">
      <w:pPr>
        <w:pStyle w:val="B1"/>
      </w:pPr>
      <w:r w:rsidRPr="001216A7">
        <w:t>-</w:t>
      </w:r>
      <w:r w:rsidRPr="001216A7">
        <w:tab/>
      </w:r>
      <w:r>
        <w:t>PRS measurement</w:t>
      </w:r>
    </w:p>
    <w:p w14:paraId="00287155" w14:textId="77777777" w:rsidR="00BC3549" w:rsidRDefault="00BC3549" w:rsidP="00BC3549">
      <w:pPr>
        <w:pStyle w:val="B1"/>
        <w:rPr>
          <w:lang w:eastAsia="ja-JP"/>
        </w:rPr>
      </w:pPr>
      <w:r w:rsidRPr="00351613">
        <w:rPr>
          <w:rFonts w:eastAsia="DengXian" w:hint="eastAsia"/>
          <w:lang w:eastAsia="zh-CN"/>
        </w:rPr>
        <w:t>-</w:t>
      </w:r>
      <w:r w:rsidRPr="00351613">
        <w:rPr>
          <w:rFonts w:eastAsia="DengXian"/>
          <w:lang w:eastAsia="zh-CN"/>
        </w:rPr>
        <w:t xml:space="preserve"> </w:t>
      </w:r>
      <w:r w:rsidRPr="00351613">
        <w:rPr>
          <w:rFonts w:eastAsia="DengXian"/>
          <w:lang w:eastAsia="zh-CN"/>
        </w:rPr>
        <w:tab/>
      </w:r>
      <w:r>
        <w:rPr>
          <w:lang w:eastAsia="ja-JP"/>
        </w:rPr>
        <w:t>C</w:t>
      </w:r>
      <w:r w:rsidRPr="001216A7">
        <w:rPr>
          <w:lang w:eastAsia="ja-JP"/>
        </w:rPr>
        <w:t>o-ordination and scheduling of resources r</w:t>
      </w:r>
      <w:r>
        <w:rPr>
          <w:lang w:eastAsia="ja-JP"/>
        </w:rPr>
        <w:t xml:space="preserve">equired for </w:t>
      </w:r>
      <w:r w:rsidRPr="008E2B89">
        <w:rPr>
          <w:lang w:eastAsia="ko-KR"/>
        </w:rPr>
        <w:t>Ranging/SL Positioning</w:t>
      </w:r>
    </w:p>
    <w:p w14:paraId="03038ACC" w14:textId="706BE939" w:rsidR="00BC3549" w:rsidRDefault="00BC3549" w:rsidP="00BC3549">
      <w:pPr>
        <w:pStyle w:val="B1"/>
      </w:pPr>
      <w:r>
        <w:t xml:space="preserve">- </w:t>
      </w:r>
      <w:r>
        <w:tab/>
      </w:r>
      <w:r w:rsidRPr="001216A7">
        <w:t>Determine</w:t>
      </w:r>
      <w:r>
        <w:t xml:space="preserve"> type and number of</w:t>
      </w:r>
      <w:r w:rsidRPr="001216A7">
        <w:t xml:space="preserve"> </w:t>
      </w:r>
      <w:r w:rsidRPr="008E2B89">
        <w:rPr>
          <w:lang w:eastAsia="ko-KR"/>
        </w:rPr>
        <w:t xml:space="preserve">Ranging/SL </w:t>
      </w:r>
      <w:r>
        <w:t>P</w:t>
      </w:r>
      <w:r w:rsidRPr="001216A7">
        <w:t>osition methods</w:t>
      </w:r>
      <w:r>
        <w:rPr>
          <w:lang w:eastAsia="ja-JP"/>
        </w:rPr>
        <w:t>-</w:t>
      </w:r>
      <w:r>
        <w:rPr>
          <w:lang w:eastAsia="ja-JP"/>
        </w:rPr>
        <w:tab/>
      </w:r>
      <w:r>
        <w:rPr>
          <w:rFonts w:eastAsia="DengXian"/>
          <w:lang w:eastAsia="zh-CN"/>
        </w:rPr>
        <w:t>R</w:t>
      </w:r>
      <w:r w:rsidRPr="00780CBA">
        <w:rPr>
          <w:rFonts w:eastAsia="DengXian"/>
          <w:lang w:eastAsia="zh-CN"/>
        </w:rPr>
        <w:t xml:space="preserve">esult </w:t>
      </w:r>
      <w:r w:rsidRPr="001216A7">
        <w:rPr>
          <w:lang w:eastAsia="ja-JP"/>
        </w:rPr>
        <w:t>calculat</w:t>
      </w:r>
      <w:r>
        <w:rPr>
          <w:lang w:eastAsia="ja-JP"/>
        </w:rPr>
        <w:t>ion</w:t>
      </w:r>
    </w:p>
    <w:p w14:paraId="5E4A29B0" w14:textId="5B48C156" w:rsidR="00BC3549" w:rsidRPr="00A22904" w:rsidRDefault="00BC3549" w:rsidP="00A22904">
      <w:pPr>
        <w:rPr>
          <w:lang w:val="x-none"/>
        </w:rPr>
      </w:pPr>
      <w:r>
        <w:rPr>
          <w:rFonts w:eastAsia="DengXian"/>
          <w:lang w:val="x-none" w:eastAsia="zh-CN"/>
        </w:rPr>
        <w:t xml:space="preserve">Some of the above functionalities are mandatory for Target UE and SL Reference UE. However, the Target UE and SL Reference UE in a </w:t>
      </w:r>
      <w:r w:rsidRPr="008E2B89">
        <w:rPr>
          <w:lang w:eastAsia="ko-KR"/>
        </w:rPr>
        <w:t>Ranging/SL Positioning</w:t>
      </w:r>
      <w:r>
        <w:rPr>
          <w:rFonts w:eastAsia="DengXian"/>
          <w:lang w:val="x-none" w:eastAsia="zh-CN"/>
        </w:rPr>
        <w:t xml:space="preserve"> session is not assumed to be capable of supporting all those functionalities. In that case, a SL Positioning Server UE needs to be involved for </w:t>
      </w:r>
      <w:r>
        <w:rPr>
          <w:lang w:val="x-none"/>
        </w:rPr>
        <w:t>UE-Only</w:t>
      </w:r>
      <w:r w:rsidRPr="00A22904">
        <w:rPr>
          <w:lang w:val="x-none"/>
        </w:rPr>
        <w:t xml:space="preserve"> </w:t>
      </w:r>
      <w:r>
        <w:rPr>
          <w:lang w:val="x-none"/>
        </w:rPr>
        <w:t>O</w:t>
      </w:r>
      <w:r w:rsidRPr="00A22904">
        <w:rPr>
          <w:lang w:val="x-none"/>
        </w:rPr>
        <w:t>peration</w:t>
      </w:r>
      <w:r>
        <w:rPr>
          <w:rFonts w:eastAsia="DengXian"/>
          <w:lang w:val="x-none" w:eastAsia="zh-CN"/>
        </w:rPr>
        <w:t xml:space="preserve">, who can provide the required functionalities missing from Target UE and SL Reference UE in a </w:t>
      </w:r>
      <w:r w:rsidRPr="008E2B89">
        <w:rPr>
          <w:lang w:eastAsia="ko-KR"/>
        </w:rPr>
        <w:t>Ranging/SL Positioning</w:t>
      </w:r>
      <w:r>
        <w:rPr>
          <w:lang w:eastAsia="ko-KR"/>
        </w:rPr>
        <w:t xml:space="preserve"> session</w:t>
      </w:r>
      <w:r>
        <w:rPr>
          <w:rFonts w:eastAsia="DengXian"/>
          <w:lang w:val="x-none" w:eastAsia="zh-CN"/>
        </w:rPr>
        <w:t>. The Target UE or the SL Reference UE selects a SL Positioning Server UE after capability exchange.</w:t>
      </w:r>
    </w:p>
    <w:p w14:paraId="7B1DF6D9" w14:textId="77777777" w:rsidR="00A22904" w:rsidRPr="00A22904" w:rsidRDefault="00A22904" w:rsidP="00A22904">
      <w:pPr>
        <w:rPr>
          <w:lang w:val="x-none"/>
        </w:rPr>
      </w:pPr>
      <w:r w:rsidRPr="00A22904">
        <w:rPr>
          <w:lang w:val="x-none"/>
        </w:rPr>
        <w:t>This solution therefore proposes that</w:t>
      </w:r>
    </w:p>
    <w:p w14:paraId="4793D240" w14:textId="77777777" w:rsidR="00A22904" w:rsidRPr="00A22904" w:rsidRDefault="00A22904" w:rsidP="00374DF3">
      <w:pPr>
        <w:pStyle w:val="B1"/>
      </w:pPr>
      <w:r w:rsidRPr="00A22904">
        <w:t>-</w:t>
      </w:r>
      <w:r w:rsidRPr="00A22904">
        <w:tab/>
        <w:t>the functionality offered towards the UE by a Location Server can also reside in a UE able to host such functionality as not all UEs supporting SL positioning may be able to position themselves; and</w:t>
      </w:r>
    </w:p>
    <w:p w14:paraId="0CF5BEFD" w14:textId="7088419E" w:rsidR="00A22904" w:rsidRPr="00A22904" w:rsidRDefault="00A22904" w:rsidP="00374DF3">
      <w:pPr>
        <w:pStyle w:val="B1"/>
      </w:pPr>
      <w:r w:rsidRPr="00A22904">
        <w:t>-</w:t>
      </w:r>
      <w:r w:rsidRPr="00A22904">
        <w:tab/>
        <w:t>a Positioning Protocol be defined that can operate</w:t>
      </w:r>
      <w:r w:rsidR="006D1F10">
        <w:t>;</w:t>
      </w:r>
    </w:p>
    <w:p w14:paraId="4AACAC4D" w14:textId="4B12F801" w:rsidR="00A22904" w:rsidRPr="00A22904" w:rsidRDefault="00A22904" w:rsidP="00374DF3">
      <w:pPr>
        <w:pStyle w:val="B1"/>
      </w:pPr>
      <w:r w:rsidRPr="00A22904">
        <w:t>-</w:t>
      </w:r>
      <w:r w:rsidRPr="00A22904">
        <w:tab/>
        <w:t xml:space="preserve">between a Target UE and a </w:t>
      </w:r>
      <w:r w:rsidR="0063310E">
        <w:t>SL Positioning Server UE</w:t>
      </w:r>
      <w:r w:rsidRPr="00A22904">
        <w:t xml:space="preserve"> (if a Target UE needs assistance from a </w:t>
      </w:r>
      <w:r w:rsidR="0063310E">
        <w:t>SL Positioning Server UE</w:t>
      </w:r>
      <w:r w:rsidRPr="00A22904">
        <w:t>)</w:t>
      </w:r>
      <w:r w:rsidR="006D1F10">
        <w:t>;</w:t>
      </w:r>
    </w:p>
    <w:p w14:paraId="5D5AEF3F" w14:textId="58378FA6" w:rsidR="00A22904" w:rsidRPr="00A22904" w:rsidRDefault="00A22904" w:rsidP="00374DF3">
      <w:pPr>
        <w:pStyle w:val="B1"/>
      </w:pPr>
      <w:r w:rsidRPr="00A22904">
        <w:t>-</w:t>
      </w:r>
      <w:r w:rsidRPr="00A22904">
        <w:tab/>
        <w:t xml:space="preserve">between a </w:t>
      </w:r>
      <w:r w:rsidR="0063310E">
        <w:t>SL Positioning Server UE</w:t>
      </w:r>
      <w:r w:rsidRPr="00A22904">
        <w:t xml:space="preserve"> and a Reference UE, so the </w:t>
      </w:r>
      <w:r w:rsidR="0063310E">
        <w:t>SL Positioning Server UE</w:t>
      </w:r>
      <w:r w:rsidRPr="00A22904">
        <w:t xml:space="preserve"> can gain additional reference information to help position a Target UE (similar to a Location Server NF getting information from base stations)</w:t>
      </w:r>
      <w:r w:rsidR="006D1F10">
        <w:t>;</w:t>
      </w:r>
    </w:p>
    <w:p w14:paraId="04992599" w14:textId="0A0B3C53" w:rsidR="00A22904" w:rsidRPr="00A22904" w:rsidRDefault="00A22904" w:rsidP="00374DF3">
      <w:pPr>
        <w:pStyle w:val="B1"/>
      </w:pPr>
      <w:r w:rsidRPr="00A22904">
        <w:t>-</w:t>
      </w:r>
      <w:r w:rsidRPr="00A22904">
        <w:tab/>
        <w:t xml:space="preserve">between a Target UE and a Reference UE, at least for the case when a Target UE need not rely on a </w:t>
      </w:r>
      <w:r w:rsidR="0063310E">
        <w:t>SL Positioning Server UE</w:t>
      </w:r>
      <w:r w:rsidRPr="00A22904">
        <w:t xml:space="preserve"> to position itself.</w:t>
      </w:r>
    </w:p>
    <w:p w14:paraId="02440CAB" w14:textId="77C79245" w:rsidR="00A22904" w:rsidRPr="00A22904" w:rsidRDefault="00A22904" w:rsidP="00A22904">
      <w:pPr>
        <w:rPr>
          <w:lang w:val="x-none"/>
        </w:rPr>
      </w:pPr>
      <w:r w:rsidRPr="00A22904">
        <w:rPr>
          <w:lang w:val="x-none"/>
        </w:rPr>
        <w:t xml:space="preserve">It is also important to consider that SL Positioning or Ranging can operate with a Location Server Platform/NF. Synergies must therefore be sought between </w:t>
      </w:r>
      <w:r w:rsidR="00BC3549">
        <w:rPr>
          <w:lang w:val="x-none"/>
        </w:rPr>
        <w:t>UE-only</w:t>
      </w:r>
      <w:r w:rsidR="00BC3549" w:rsidRPr="00A22904">
        <w:rPr>
          <w:lang w:val="x-none"/>
        </w:rPr>
        <w:t xml:space="preserve"> </w:t>
      </w:r>
      <w:r w:rsidR="00BC3549">
        <w:rPr>
          <w:lang w:val="x-none"/>
        </w:rPr>
        <w:t>O</w:t>
      </w:r>
      <w:r w:rsidR="00BC3549" w:rsidRPr="00A22904">
        <w:rPr>
          <w:lang w:val="x-none"/>
        </w:rPr>
        <w:t>peration</w:t>
      </w:r>
      <w:r w:rsidRPr="00A22904">
        <w:rPr>
          <w:lang w:val="x-none"/>
        </w:rPr>
        <w:t xml:space="preserve"> and </w:t>
      </w:r>
      <w:r w:rsidR="00BC3549">
        <w:rPr>
          <w:lang w:val="x-none"/>
        </w:rPr>
        <w:t>Network-Assisted</w:t>
      </w:r>
      <w:r w:rsidR="00BC3549" w:rsidRPr="00A22904">
        <w:rPr>
          <w:lang w:val="x-none"/>
        </w:rPr>
        <w:t xml:space="preserve"> </w:t>
      </w:r>
      <w:r w:rsidR="00BC3549">
        <w:rPr>
          <w:lang w:val="x-none"/>
        </w:rPr>
        <w:t>o</w:t>
      </w:r>
      <w:r w:rsidR="00BC3549" w:rsidRPr="00A22904">
        <w:rPr>
          <w:lang w:val="x-none"/>
        </w:rPr>
        <w:t>peration</w:t>
      </w:r>
      <w:r w:rsidR="00BC3549">
        <w:rPr>
          <w:lang w:val="x-none"/>
        </w:rPr>
        <w:t xml:space="preserve"> </w:t>
      </w:r>
      <w:r w:rsidRPr="00A22904">
        <w:rPr>
          <w:lang w:val="x-none"/>
        </w:rPr>
        <w:t>in terms of the related Positioning Protocol.</w:t>
      </w:r>
    </w:p>
    <w:p w14:paraId="07A6A470" w14:textId="7C4FA6C9" w:rsidR="00A22904" w:rsidRPr="00A22904" w:rsidRDefault="007D1B57" w:rsidP="00A22904">
      <w:pPr>
        <w:pStyle w:val="Heading3"/>
      </w:pPr>
      <w:bookmarkStart w:id="3045" w:name="_Toc104257840"/>
      <w:bookmarkStart w:id="3046" w:name="_Toc104258014"/>
      <w:bookmarkStart w:id="3047" w:name="_Toc104299576"/>
      <w:bookmarkStart w:id="3048" w:name="_Toc112768578"/>
      <w:bookmarkStart w:id="3049" w:name="_Toc112768864"/>
      <w:bookmarkStart w:id="3050" w:name="_Toc112769104"/>
      <w:bookmarkStart w:id="3051" w:name="_Toc112772541"/>
      <w:bookmarkStart w:id="3052" w:name="_Toc112864216"/>
      <w:bookmarkStart w:id="3053" w:name="_Toc112865358"/>
      <w:bookmarkStart w:id="3054" w:name="_Toc117042795"/>
      <w:bookmarkStart w:id="3055" w:name="_Toc125976196"/>
      <w:bookmarkStart w:id="3056" w:name="_Toc128725072"/>
      <w:r>
        <w:lastRenderedPageBreak/>
        <w:t>6.26</w:t>
      </w:r>
      <w:r w:rsidR="00A22904" w:rsidRPr="00A22904">
        <w:t>.2</w:t>
      </w:r>
      <w:r w:rsidR="00A22904" w:rsidRPr="00A22904">
        <w:tab/>
        <w:t>Functional Split</w:t>
      </w:r>
      <w:bookmarkEnd w:id="3045"/>
      <w:bookmarkEnd w:id="3046"/>
      <w:bookmarkEnd w:id="3047"/>
      <w:bookmarkEnd w:id="3048"/>
      <w:bookmarkEnd w:id="3049"/>
      <w:bookmarkEnd w:id="3050"/>
      <w:bookmarkEnd w:id="3051"/>
      <w:bookmarkEnd w:id="3052"/>
      <w:bookmarkEnd w:id="3053"/>
      <w:bookmarkEnd w:id="3054"/>
      <w:bookmarkEnd w:id="3055"/>
      <w:bookmarkEnd w:id="3056"/>
    </w:p>
    <w:p w14:paraId="1EFF0587" w14:textId="77777777" w:rsidR="00A22904" w:rsidRPr="00A22904" w:rsidRDefault="00A22904" w:rsidP="00A22904">
      <w:pPr>
        <w:rPr>
          <w:lang w:val="x-none"/>
        </w:rPr>
      </w:pPr>
      <w:r w:rsidRPr="00A22904">
        <w:rPr>
          <w:lang w:val="x-none"/>
        </w:rPr>
        <w:t>The following architectural requirements are proposed:</w:t>
      </w:r>
    </w:p>
    <w:p w14:paraId="3883D64A" w14:textId="22F3C2BD" w:rsidR="00A22904" w:rsidRDefault="00A22904" w:rsidP="00374DF3">
      <w:pPr>
        <w:pStyle w:val="B1"/>
        <w:rPr>
          <w:rFonts w:eastAsia="DengXian"/>
          <w:lang w:eastAsia="zh-CN"/>
        </w:rPr>
      </w:pPr>
      <w:r w:rsidRPr="00A22904">
        <w:t>-</w:t>
      </w:r>
      <w:r w:rsidRPr="00A22904">
        <w:tab/>
        <w:t xml:space="preserve">A UE supporting SL positioning may support functionality to act as a </w:t>
      </w:r>
      <w:r w:rsidR="0063310E">
        <w:t>SL Positioning Server UE</w:t>
      </w:r>
      <w:r w:rsidRPr="00A22904">
        <w:t>, for positioning of Target UE(s)</w:t>
      </w:r>
      <w:r w:rsidR="006D1F10">
        <w:t>.</w:t>
      </w:r>
      <w:r w:rsidR="00BC3549" w:rsidRPr="00BC3549">
        <w:rPr>
          <w:rFonts w:eastAsia="DengXian"/>
          <w:lang w:eastAsia="zh-CN"/>
        </w:rPr>
        <w:t xml:space="preserve"> </w:t>
      </w:r>
      <w:r w:rsidR="00BC3549">
        <w:rPr>
          <w:rFonts w:eastAsia="DengXian"/>
          <w:lang w:eastAsia="zh-CN"/>
        </w:rPr>
        <w:t>A</w:t>
      </w:r>
      <w:r w:rsidR="00BC3549" w:rsidRPr="00351613">
        <w:rPr>
          <w:rFonts w:eastAsia="DengXian"/>
          <w:lang w:eastAsia="zh-CN"/>
        </w:rPr>
        <w:t xml:space="preserve"> SL Positioning Server UE supports the following functionalities:</w:t>
      </w:r>
    </w:p>
    <w:p w14:paraId="41A7BD35" w14:textId="7F2C3B48" w:rsidR="00BC3549" w:rsidRDefault="00BC3549" w:rsidP="002A1A87">
      <w:pPr>
        <w:pStyle w:val="B2"/>
      </w:pPr>
      <w:r>
        <w:t>-</w:t>
      </w:r>
      <w:r>
        <w:tab/>
      </w:r>
      <w:r w:rsidRPr="00E124AB">
        <w:rPr>
          <w:rFonts w:hint="eastAsia"/>
        </w:rPr>
        <w:t>method determination</w:t>
      </w:r>
      <w:r w:rsidR="002A1A87">
        <w:t>;</w:t>
      </w:r>
    </w:p>
    <w:p w14:paraId="5B1267BA" w14:textId="7854C611" w:rsidR="00BC3549" w:rsidRPr="00A44AD2" w:rsidRDefault="00BC3549" w:rsidP="002A1A87">
      <w:pPr>
        <w:pStyle w:val="B2"/>
      </w:pPr>
      <w:r>
        <w:t>-</w:t>
      </w:r>
      <w:r>
        <w:tab/>
      </w:r>
      <w:r w:rsidRPr="00E124AB">
        <w:rPr>
          <w:rFonts w:hint="eastAsia"/>
        </w:rPr>
        <w:t>assistant data distribution</w:t>
      </w:r>
      <w:r w:rsidR="002A1A87">
        <w:t>;</w:t>
      </w:r>
    </w:p>
    <w:p w14:paraId="7C829BDB" w14:textId="3F56276F" w:rsidR="00BC3549" w:rsidRPr="00A22904" w:rsidRDefault="00BC3549" w:rsidP="002A1A87">
      <w:pPr>
        <w:pStyle w:val="B2"/>
      </w:pPr>
      <w:r w:rsidRPr="002A1A87">
        <w:t>-</w:t>
      </w:r>
      <w:r w:rsidRPr="002A1A87">
        <w:tab/>
        <w:t>Result calculation</w:t>
      </w:r>
      <w:r w:rsidR="002A1A87" w:rsidRPr="002A1A87">
        <w:t>.</w:t>
      </w:r>
    </w:p>
    <w:p w14:paraId="0217753A" w14:textId="77777777" w:rsidR="00BC3549" w:rsidRPr="00A22904" w:rsidRDefault="00BC3549" w:rsidP="00BC3549">
      <w:pPr>
        <w:pStyle w:val="B1"/>
      </w:pPr>
      <w:r w:rsidRPr="00A22904">
        <w:t>-</w:t>
      </w:r>
      <w:r w:rsidRPr="00A22904">
        <w:tab/>
      </w:r>
      <w:r w:rsidRPr="00AB58B4">
        <w:t>The SL Positioning Server UE functionalities may be supported by the Target UE and/or the SL Reference UE.</w:t>
      </w:r>
    </w:p>
    <w:p w14:paraId="34C09FB3" w14:textId="3F244E1E" w:rsidR="00A22904" w:rsidRPr="00A22904" w:rsidRDefault="00A22904" w:rsidP="00374DF3">
      <w:pPr>
        <w:pStyle w:val="B1"/>
      </w:pPr>
      <w:r w:rsidRPr="00A22904">
        <w:t>-</w:t>
      </w:r>
      <w:r w:rsidRPr="00A22904">
        <w:tab/>
        <w:t>A Target UE supporting SL positioning may require assistance from a Location Server</w:t>
      </w:r>
      <w:r w:rsidR="006D1F10">
        <w:t>.</w:t>
      </w:r>
    </w:p>
    <w:p w14:paraId="5CBB6AD8" w14:textId="44466E62" w:rsidR="00A22904" w:rsidRPr="00A22904" w:rsidRDefault="00A22904" w:rsidP="00374DF3">
      <w:pPr>
        <w:pStyle w:val="B1"/>
      </w:pPr>
      <w:r w:rsidRPr="00A22904">
        <w:t>-</w:t>
      </w:r>
      <w:r w:rsidRPr="00A22904">
        <w:tab/>
        <w:t>A Target UE supporting SL positioning may require reference information from Reference UE(s)</w:t>
      </w:r>
      <w:r w:rsidR="006D1F10">
        <w:t>.</w:t>
      </w:r>
    </w:p>
    <w:p w14:paraId="1CFED1FD" w14:textId="1792E0C1" w:rsidR="00A22904" w:rsidRPr="00A22904" w:rsidRDefault="00A22904" w:rsidP="00374DF3">
      <w:pPr>
        <w:pStyle w:val="B1"/>
      </w:pPr>
      <w:r w:rsidRPr="00A22904">
        <w:t>-</w:t>
      </w:r>
      <w:r w:rsidRPr="00A22904">
        <w:tab/>
        <w:t xml:space="preserve">A </w:t>
      </w:r>
      <w:r w:rsidR="0063310E">
        <w:t>SL Positioning Server UE</w:t>
      </w:r>
      <w:r w:rsidRPr="00A22904">
        <w:t xml:space="preserve"> may require reference information from Reference UE(s)</w:t>
      </w:r>
      <w:r w:rsidR="006D1F10">
        <w:t>.</w:t>
      </w:r>
    </w:p>
    <w:p w14:paraId="76CA9180" w14:textId="537ED217" w:rsidR="00A22904" w:rsidRPr="00A22904" w:rsidRDefault="007D1B57" w:rsidP="00A22904">
      <w:pPr>
        <w:pStyle w:val="Heading3"/>
      </w:pPr>
      <w:bookmarkStart w:id="3057" w:name="_Toc104257841"/>
      <w:bookmarkStart w:id="3058" w:name="_Toc104258015"/>
      <w:bookmarkStart w:id="3059" w:name="_Toc104299577"/>
      <w:bookmarkStart w:id="3060" w:name="_Toc112768579"/>
      <w:bookmarkStart w:id="3061" w:name="_Toc112768865"/>
      <w:bookmarkStart w:id="3062" w:name="_Toc112769105"/>
      <w:bookmarkStart w:id="3063" w:name="_Toc112772542"/>
      <w:bookmarkStart w:id="3064" w:name="_Toc112864217"/>
      <w:bookmarkStart w:id="3065" w:name="_Toc112865359"/>
      <w:bookmarkStart w:id="3066" w:name="_Toc117042796"/>
      <w:bookmarkStart w:id="3067" w:name="_Toc125976197"/>
      <w:bookmarkStart w:id="3068" w:name="_Toc128725073"/>
      <w:r>
        <w:t>6.26</w:t>
      </w:r>
      <w:r w:rsidR="00A22904" w:rsidRPr="00A22904">
        <w:t>.3</w:t>
      </w:r>
      <w:r w:rsidR="00A22904" w:rsidRPr="00A22904">
        <w:tab/>
        <w:t>Positioning Protocol</w:t>
      </w:r>
      <w:bookmarkEnd w:id="3057"/>
      <w:bookmarkEnd w:id="3058"/>
      <w:bookmarkEnd w:id="3059"/>
      <w:bookmarkEnd w:id="3060"/>
      <w:bookmarkEnd w:id="3061"/>
      <w:bookmarkEnd w:id="3062"/>
      <w:bookmarkEnd w:id="3063"/>
      <w:bookmarkEnd w:id="3064"/>
      <w:bookmarkEnd w:id="3065"/>
      <w:bookmarkEnd w:id="3066"/>
      <w:bookmarkEnd w:id="3067"/>
      <w:bookmarkEnd w:id="3068"/>
    </w:p>
    <w:p w14:paraId="59C4E7F0" w14:textId="402F5052" w:rsidR="006D1F10" w:rsidRDefault="006D1F10" w:rsidP="006D1F10">
      <w:pPr>
        <w:pStyle w:val="B1"/>
      </w:pPr>
      <w:r>
        <w:t>-</w:t>
      </w:r>
      <w:r>
        <w:tab/>
        <w:t xml:space="preserve">A Sidelink Positioning Protocol (hereafter </w:t>
      </w:r>
      <w:r w:rsidR="001F671C">
        <w:t>"</w:t>
      </w:r>
      <w:r>
        <w:t>RSPP</w:t>
      </w:r>
      <w:r w:rsidR="001F671C">
        <w:t>"</w:t>
      </w:r>
      <w:r>
        <w:t xml:space="preserve"> - the term is introduced in Solution #4) shall be defined to support SL Positioning.</w:t>
      </w:r>
    </w:p>
    <w:p w14:paraId="718C00D4" w14:textId="77777777" w:rsidR="006D1F10" w:rsidRDefault="006D1F10" w:rsidP="006D1F10">
      <w:pPr>
        <w:pStyle w:val="B1"/>
      </w:pPr>
      <w:r>
        <w:t>-</w:t>
      </w:r>
      <w:r>
        <w:tab/>
        <w:t>A UE supporting SL Positioning shall support RSPP:</w:t>
      </w:r>
    </w:p>
    <w:p w14:paraId="20338B25" w14:textId="78C4F971" w:rsidR="006D1F10" w:rsidRDefault="006D1F10" w:rsidP="006D1F10">
      <w:pPr>
        <w:pStyle w:val="B2"/>
      </w:pPr>
      <w:r>
        <w:t>-</w:t>
      </w:r>
      <w:r>
        <w:tab/>
        <w:t xml:space="preserve">this UE may be a Target UE, a Reference UE or a </w:t>
      </w:r>
      <w:r w:rsidR="0063310E">
        <w:t>SL Positioning Server UE</w:t>
      </w:r>
      <w:r>
        <w:t>.</w:t>
      </w:r>
    </w:p>
    <w:p w14:paraId="34FE454C" w14:textId="77777777" w:rsidR="006D1F10" w:rsidRDefault="006D1F10" w:rsidP="006D1F10">
      <w:pPr>
        <w:pStyle w:val="B1"/>
      </w:pPr>
      <w:r>
        <w:t>-</w:t>
      </w:r>
      <w:r>
        <w:tab/>
        <w:t>A Location Server supporting SL Positioning shall support RSPP.</w:t>
      </w:r>
    </w:p>
    <w:p w14:paraId="5A86EF59" w14:textId="77777777" w:rsidR="006D1F10" w:rsidRDefault="006D1F10" w:rsidP="006D1F10">
      <w:pPr>
        <w:pStyle w:val="B1"/>
      </w:pPr>
      <w:r>
        <w:t>-</w:t>
      </w:r>
      <w:r>
        <w:tab/>
        <w:t>RSPP shall be able to operate between a Target UE and a Location Server, whether the Location Server is hosted by a UE or a network entity (i.e. NF or Platform).</w:t>
      </w:r>
    </w:p>
    <w:p w14:paraId="7DFC39A2" w14:textId="37A26022" w:rsidR="006D1F10" w:rsidRDefault="006D1F10" w:rsidP="006D1F10">
      <w:pPr>
        <w:pStyle w:val="B1"/>
      </w:pPr>
      <w:r>
        <w:t>-</w:t>
      </w:r>
      <w:r>
        <w:tab/>
        <w:t xml:space="preserve">RSPP shall be able to operate between a Target UE or </w:t>
      </w:r>
      <w:r w:rsidR="0063310E">
        <w:t>SL Positioning Server UE</w:t>
      </w:r>
      <w:r>
        <w:t>, and a Reference UE (see note 1).</w:t>
      </w:r>
    </w:p>
    <w:p w14:paraId="48F98321" w14:textId="6B4ECA65" w:rsidR="00A22904" w:rsidRPr="00A22904" w:rsidRDefault="00092FB4" w:rsidP="00A22904">
      <w:pPr>
        <w:pStyle w:val="NO"/>
      </w:pPr>
      <w:r>
        <w:t>NOTE </w:t>
      </w:r>
      <w:r w:rsidR="00A22904" w:rsidRPr="00A22904">
        <w:t>1:</w:t>
      </w:r>
      <w:r>
        <w:tab/>
        <w:t>O</w:t>
      </w:r>
      <w:r w:rsidR="00A22904" w:rsidRPr="00A22904">
        <w:t xml:space="preserve">peration with a Reference UE requires that RSPP also incorporate functions analogous to those offered today by the NRPPa protocol for the delivery of Reference UE configurations/measurements to the </w:t>
      </w:r>
      <w:r w:rsidR="0063310E">
        <w:t>SL Positioning Server UE</w:t>
      </w:r>
      <w:r w:rsidR="00A22904" w:rsidRPr="00A22904">
        <w:t>, and by the RRC protocol for the control of reference signal transmission/measurements between the Target UE and the Reference UE. Details are under RAN WG responsibility.</w:t>
      </w:r>
    </w:p>
    <w:p w14:paraId="27285BA3" w14:textId="3E0F02B6" w:rsidR="00A22904" w:rsidRDefault="00092FB4" w:rsidP="00A22904">
      <w:pPr>
        <w:pStyle w:val="NO"/>
      </w:pPr>
      <w:r>
        <w:t>NOTE </w:t>
      </w:r>
      <w:r w:rsidR="00A22904" w:rsidRPr="00A22904">
        <w:t>2:</w:t>
      </w:r>
      <w:r w:rsidR="00A22904" w:rsidRPr="00A22904">
        <w:tab/>
        <w:t xml:space="preserve">RSPP should be defined as a </w:t>
      </w:r>
      <w:r w:rsidR="001F671C">
        <w:t>"</w:t>
      </w:r>
      <w:r w:rsidR="00A22904" w:rsidRPr="00A22904">
        <w:t>standalone</w:t>
      </w:r>
      <w:r w:rsidR="001F671C">
        <w:t>"</w:t>
      </w:r>
      <w:r w:rsidR="00A22904" w:rsidRPr="00A22904">
        <w:t xml:space="preserve"> extension of LPP i.e. RSPP can be supported (esp. in a </w:t>
      </w:r>
      <w:r w:rsidR="0063310E">
        <w:t>SL Positioning Server UE</w:t>
      </w:r>
      <w:r w:rsidR="00A22904" w:rsidRPr="00A22904">
        <w:t>) without having to support the entire LPP, while Location Servers (NF/Platform) already supporting LPP can be upgraded with the RSPP extension. The definition of RSPP is under RAN WG responsibility.</w:t>
      </w:r>
    </w:p>
    <w:p w14:paraId="420C26F5" w14:textId="77777777" w:rsidR="006D1F10" w:rsidRDefault="006D1F10" w:rsidP="006D1F10">
      <w:pPr>
        <w:pStyle w:val="B1"/>
      </w:pPr>
      <w:r>
        <w:t>-</w:t>
      </w:r>
      <w:r>
        <w:tab/>
        <w:t>RSPP shall be able to operate securely over the User-Plane between a Target UE and a Location Server Platform.</w:t>
      </w:r>
    </w:p>
    <w:p w14:paraId="0443405C" w14:textId="77777777" w:rsidR="006D1F10" w:rsidRDefault="006D1F10" w:rsidP="006D1F10">
      <w:pPr>
        <w:pStyle w:val="B1"/>
      </w:pPr>
      <w:r>
        <w:t>-</w:t>
      </w:r>
      <w:r>
        <w:tab/>
        <w:t>RSPP shall be able to operate over the Control-Plane between a Target UE and a Location Server NF (LMF).</w:t>
      </w:r>
    </w:p>
    <w:p w14:paraId="65972EE4" w14:textId="77777777" w:rsidR="006D1F10" w:rsidRDefault="006D1F10" w:rsidP="006D1F10">
      <w:pPr>
        <w:pStyle w:val="B1"/>
      </w:pPr>
      <w:r>
        <w:t>-</w:t>
      </w:r>
      <w:r>
        <w:tab/>
        <w:t>RSPP operating between two endpoint UEs shall operate over PC5-S between these endpoints i.e.:</w:t>
      </w:r>
    </w:p>
    <w:p w14:paraId="28E37F24" w14:textId="42D9BDDE" w:rsidR="006D1F10" w:rsidRDefault="006D1F10" w:rsidP="006D1F10">
      <w:pPr>
        <w:pStyle w:val="B2"/>
      </w:pPr>
      <w:r>
        <w:t>-</w:t>
      </w:r>
      <w:r>
        <w:tab/>
        <w:t xml:space="preserve">between a Target UE and a </w:t>
      </w:r>
      <w:r w:rsidR="0063310E">
        <w:t>SL Positioning Server UE</w:t>
      </w:r>
      <w:r>
        <w:t>;</w:t>
      </w:r>
    </w:p>
    <w:p w14:paraId="715E7FFA" w14:textId="3655C936" w:rsidR="006D1F10" w:rsidRDefault="006D1F10" w:rsidP="006D1F10">
      <w:pPr>
        <w:pStyle w:val="B2"/>
      </w:pPr>
      <w:r>
        <w:t>-</w:t>
      </w:r>
      <w:r>
        <w:tab/>
        <w:t xml:space="preserve">between a Target UE or a </w:t>
      </w:r>
      <w:r w:rsidR="0063310E">
        <w:t>SL Positioning Server UE</w:t>
      </w:r>
      <w:r>
        <w:t xml:space="preserve"> and a Reference UE.</w:t>
      </w:r>
    </w:p>
    <w:p w14:paraId="6F6CE01F" w14:textId="3CA576F0" w:rsidR="00A22904" w:rsidRPr="00A22904" w:rsidRDefault="001F671C" w:rsidP="00A22904">
      <w:pPr>
        <w:pStyle w:val="EditorsNote"/>
      </w:pPr>
      <w:r w:rsidRPr="00D76172">
        <w:rPr>
          <w:lang w:val="en-US" w:eastAsia="zh-CN"/>
        </w:rPr>
        <w:t>Editor</w:t>
      </w:r>
      <w:r>
        <w:rPr>
          <w:lang w:val="en-US" w:eastAsia="zh-CN"/>
        </w:rPr>
        <w:t>'</w:t>
      </w:r>
      <w:r w:rsidRPr="00D76172">
        <w:rPr>
          <w:lang w:val="en-US" w:eastAsia="zh-CN"/>
        </w:rPr>
        <w:t>s note:</w:t>
      </w:r>
      <w:r w:rsidR="00A22904" w:rsidRPr="00A22904">
        <w:tab/>
        <w:t>PC5-U could be considered instead of PC5-S.</w:t>
      </w:r>
    </w:p>
    <w:p w14:paraId="3EDEEA91" w14:textId="77777777" w:rsidR="00A22904" w:rsidRPr="00A22904" w:rsidRDefault="00A22904" w:rsidP="00374DF3">
      <w:pPr>
        <w:pStyle w:val="B1"/>
      </w:pPr>
      <w:r w:rsidRPr="00A22904">
        <w:t>-</w:t>
      </w:r>
      <w:r w:rsidRPr="00A22904">
        <w:tab/>
        <w:t>Should a Relay UE be necessary for a Target UE to communicate with a Location Server, the Relay UE shall not be required to support SL positioning or RSPP.</w:t>
      </w:r>
    </w:p>
    <w:p w14:paraId="08D98656" w14:textId="63D31D0D" w:rsidR="00A22904" w:rsidRPr="00A22904" w:rsidRDefault="00F004B6" w:rsidP="00A22904">
      <w:pPr>
        <w:pStyle w:val="Heading3"/>
      </w:pPr>
      <w:bookmarkStart w:id="3069" w:name="_Toc104257842"/>
      <w:bookmarkStart w:id="3070" w:name="_Toc104258016"/>
      <w:bookmarkStart w:id="3071" w:name="_Toc104299578"/>
      <w:bookmarkStart w:id="3072" w:name="_Toc112768580"/>
      <w:bookmarkStart w:id="3073" w:name="_Toc112768866"/>
      <w:bookmarkStart w:id="3074" w:name="_Toc112769106"/>
      <w:bookmarkStart w:id="3075" w:name="_Toc112772543"/>
      <w:bookmarkStart w:id="3076" w:name="_Toc112864218"/>
      <w:bookmarkStart w:id="3077" w:name="_Toc112865360"/>
      <w:bookmarkStart w:id="3078" w:name="_Toc117042797"/>
      <w:bookmarkStart w:id="3079" w:name="_Toc125976198"/>
      <w:bookmarkStart w:id="3080" w:name="_Toc128725074"/>
      <w:r>
        <w:lastRenderedPageBreak/>
        <w:t>6.26</w:t>
      </w:r>
      <w:r w:rsidR="00A22904" w:rsidRPr="00A22904">
        <w:t>.4</w:t>
      </w:r>
      <w:r w:rsidR="00A22904" w:rsidRPr="00A22904">
        <w:tab/>
        <w:t>Impacts on services, entities, and interfaces</w:t>
      </w:r>
      <w:bookmarkEnd w:id="3069"/>
      <w:bookmarkEnd w:id="3070"/>
      <w:bookmarkEnd w:id="3071"/>
      <w:bookmarkEnd w:id="3072"/>
      <w:bookmarkEnd w:id="3073"/>
      <w:bookmarkEnd w:id="3074"/>
      <w:bookmarkEnd w:id="3075"/>
      <w:bookmarkEnd w:id="3076"/>
      <w:bookmarkEnd w:id="3077"/>
      <w:bookmarkEnd w:id="3078"/>
      <w:bookmarkEnd w:id="3079"/>
      <w:bookmarkEnd w:id="3080"/>
    </w:p>
    <w:p w14:paraId="1C033390" w14:textId="5FD03BE4" w:rsidR="00A22904" w:rsidRDefault="00A22904" w:rsidP="00A22904">
      <w:pPr>
        <w:rPr>
          <w:lang w:val="x-none"/>
        </w:rPr>
      </w:pPr>
      <w:r w:rsidRPr="00A22904">
        <w:rPr>
          <w:lang w:val="x-none"/>
        </w:rPr>
        <w:t>UE:</w:t>
      </w:r>
    </w:p>
    <w:p w14:paraId="02BFBE74" w14:textId="625D1601" w:rsidR="006D1F10" w:rsidRDefault="006D1F10" w:rsidP="006D1F10">
      <w:pPr>
        <w:pStyle w:val="B1"/>
      </w:pPr>
      <w:r>
        <w:t>-</w:t>
      </w:r>
      <w:r>
        <w:tab/>
        <w:t>Support of RSPP.</w:t>
      </w:r>
    </w:p>
    <w:p w14:paraId="6721C123" w14:textId="1414F51C" w:rsidR="006D1F10" w:rsidRDefault="006D1F10" w:rsidP="006D1F10">
      <w:pPr>
        <w:pStyle w:val="B1"/>
      </w:pPr>
      <w:r>
        <w:t>-</w:t>
      </w:r>
      <w:r>
        <w:tab/>
        <w:t xml:space="preserve">Optional support of Location Server functionality i.e. </w:t>
      </w:r>
      <w:r w:rsidR="0063310E">
        <w:t>SL Positioning Server UE</w:t>
      </w:r>
      <w:r>
        <w:t>.</w:t>
      </w:r>
    </w:p>
    <w:p w14:paraId="091F0243" w14:textId="792EF2EA" w:rsidR="006D1F10" w:rsidRDefault="006D1F10" w:rsidP="006D1F10">
      <w:pPr>
        <w:pStyle w:val="B1"/>
      </w:pPr>
      <w:r>
        <w:t>-</w:t>
      </w:r>
      <w:r>
        <w:tab/>
        <w:t>When operating as a Target UE:</w:t>
      </w:r>
    </w:p>
    <w:p w14:paraId="6109DF2B" w14:textId="3725E633" w:rsidR="006D1F10" w:rsidRDefault="006D1F10" w:rsidP="006D1F10">
      <w:pPr>
        <w:pStyle w:val="B2"/>
      </w:pPr>
      <w:r>
        <w:t>-</w:t>
      </w:r>
      <w:r>
        <w:tab/>
      </w:r>
      <w:r w:rsidR="00BC3549">
        <w:t>A</w:t>
      </w:r>
      <w:r>
        <w:t>bility to require assistance from a Location Server if necessary;</w:t>
      </w:r>
    </w:p>
    <w:p w14:paraId="7CBDA5FD" w14:textId="43FD0A7E" w:rsidR="006D1F10" w:rsidRDefault="006D1F10" w:rsidP="006D1F10">
      <w:pPr>
        <w:pStyle w:val="B2"/>
      </w:pPr>
      <w:r>
        <w:t>-</w:t>
      </w:r>
      <w:r>
        <w:tab/>
      </w:r>
      <w:r w:rsidR="00BC3549">
        <w:t>A</w:t>
      </w:r>
      <w:r>
        <w:t>bility to require reference information from Reference UE(s).</w:t>
      </w:r>
    </w:p>
    <w:p w14:paraId="06B7494D" w14:textId="4FADC456" w:rsidR="00BC3549" w:rsidRDefault="00BC3549" w:rsidP="006D1F10">
      <w:pPr>
        <w:pStyle w:val="B2"/>
      </w:pPr>
      <w:r>
        <w:t xml:space="preserve">- </w:t>
      </w:r>
      <w:r>
        <w:tab/>
        <w:t xml:space="preserve">Ability to support </w:t>
      </w:r>
      <w:r w:rsidRPr="00351613">
        <w:rPr>
          <w:rFonts w:eastAsia="DengXian"/>
          <w:lang w:eastAsia="zh-CN"/>
        </w:rPr>
        <w:t>SL Positioning Server UE</w:t>
      </w:r>
      <w:r>
        <w:rPr>
          <w:rFonts w:eastAsia="DengXian"/>
          <w:lang w:eastAsia="zh-CN"/>
        </w:rPr>
        <w:t xml:space="preserve"> functionalities.</w:t>
      </w:r>
    </w:p>
    <w:p w14:paraId="1AB5F144" w14:textId="030BFA82" w:rsidR="006D1F10" w:rsidRDefault="006D1F10" w:rsidP="006D1F10">
      <w:pPr>
        <w:pStyle w:val="B1"/>
      </w:pPr>
      <w:r>
        <w:t>-</w:t>
      </w:r>
      <w:r>
        <w:tab/>
        <w:t xml:space="preserve">When operating as a </w:t>
      </w:r>
      <w:r w:rsidR="0063310E">
        <w:t>SL Positioning Server UE</w:t>
      </w:r>
      <w:r>
        <w:t>:</w:t>
      </w:r>
    </w:p>
    <w:p w14:paraId="75F201A0" w14:textId="5D88670D" w:rsidR="006D1F10" w:rsidRDefault="006D1F10" w:rsidP="006D1F10">
      <w:pPr>
        <w:pStyle w:val="B2"/>
      </w:pPr>
      <w:r>
        <w:t>-</w:t>
      </w:r>
      <w:r>
        <w:tab/>
      </w:r>
      <w:r w:rsidR="00BC3549">
        <w:t>A</w:t>
      </w:r>
      <w:r>
        <w:t>bility to receive measurement data, location information from a Target UE;</w:t>
      </w:r>
    </w:p>
    <w:p w14:paraId="791C2691" w14:textId="54E65169" w:rsidR="006D1F10" w:rsidRDefault="006D1F10" w:rsidP="006D1F10">
      <w:pPr>
        <w:pStyle w:val="B2"/>
      </w:pPr>
      <w:r>
        <w:t>-</w:t>
      </w:r>
      <w:r>
        <w:tab/>
      </w:r>
      <w:r w:rsidR="00BC3549">
        <w:t>A</w:t>
      </w:r>
      <w:r>
        <w:t>bility to require reference information from Reference UE(s);</w:t>
      </w:r>
    </w:p>
    <w:p w14:paraId="57C68F1A" w14:textId="22CE145E" w:rsidR="006D1F10" w:rsidRDefault="006D1F10" w:rsidP="006D1F10">
      <w:pPr>
        <w:pStyle w:val="B2"/>
      </w:pPr>
      <w:r>
        <w:t>-</w:t>
      </w:r>
      <w:r>
        <w:tab/>
      </w:r>
      <w:r w:rsidR="00BC3549">
        <w:t>A</w:t>
      </w:r>
      <w:r>
        <w:t>bility to provide assistance data to a Target UE.</w:t>
      </w:r>
    </w:p>
    <w:p w14:paraId="30C431E3" w14:textId="55FD61D4" w:rsidR="00BC3549" w:rsidRDefault="00BC3549" w:rsidP="00BC3549">
      <w:pPr>
        <w:pStyle w:val="B2"/>
      </w:pPr>
      <w:r w:rsidRPr="00E828C8">
        <w:rPr>
          <w:rFonts w:eastAsia="DengXian" w:hint="eastAsia"/>
          <w:lang w:eastAsia="zh-CN"/>
        </w:rPr>
        <w:t>-</w:t>
      </w:r>
      <w:r w:rsidRPr="00E828C8">
        <w:rPr>
          <w:rFonts w:eastAsia="DengXian"/>
          <w:lang w:eastAsia="zh-CN"/>
        </w:rPr>
        <w:tab/>
        <w:t xml:space="preserve">Ability to </w:t>
      </w:r>
      <w:r>
        <w:t xml:space="preserve">determine </w:t>
      </w:r>
      <w:r w:rsidRPr="008E2B89">
        <w:rPr>
          <w:lang w:eastAsia="ko-KR"/>
        </w:rPr>
        <w:t xml:space="preserve">Ranging/SL </w:t>
      </w:r>
      <w:r>
        <w:t>Position method.</w:t>
      </w:r>
    </w:p>
    <w:p w14:paraId="503DB832" w14:textId="198EA597" w:rsidR="00BC3549" w:rsidRDefault="00BC3549" w:rsidP="00AB58B4">
      <w:pPr>
        <w:pStyle w:val="B2"/>
      </w:pPr>
      <w:r>
        <w:rPr>
          <w:rFonts w:eastAsia="DengXian"/>
          <w:lang w:eastAsia="zh-CN"/>
        </w:rPr>
        <w:t>-</w:t>
      </w:r>
      <w:r>
        <w:rPr>
          <w:rFonts w:eastAsia="DengXian"/>
          <w:lang w:eastAsia="zh-CN"/>
        </w:rPr>
        <w:tab/>
        <w:t xml:space="preserve">Ability to perform result </w:t>
      </w:r>
      <w:r>
        <w:t>calculation.</w:t>
      </w:r>
    </w:p>
    <w:p w14:paraId="48FF31E1" w14:textId="3AAE6AA3" w:rsidR="006D1F10" w:rsidRDefault="006D1F10" w:rsidP="006D1F10">
      <w:pPr>
        <w:pStyle w:val="B1"/>
      </w:pPr>
      <w:r>
        <w:t>-</w:t>
      </w:r>
      <w:r>
        <w:tab/>
        <w:t>When operating as a Reference UE:</w:t>
      </w:r>
    </w:p>
    <w:p w14:paraId="2D9968DC" w14:textId="56F03137" w:rsidR="006D1F10" w:rsidRDefault="006D1F10" w:rsidP="006D1F10">
      <w:pPr>
        <w:pStyle w:val="B2"/>
      </w:pPr>
      <w:r>
        <w:t>-</w:t>
      </w:r>
      <w:r>
        <w:tab/>
      </w:r>
      <w:r w:rsidR="00BC3549">
        <w:t>A</w:t>
      </w:r>
      <w:r>
        <w:t xml:space="preserve">bility to provide reference information to a </w:t>
      </w:r>
      <w:r w:rsidR="0063310E">
        <w:t>SL Positioning Server UE</w:t>
      </w:r>
      <w:r>
        <w:t xml:space="preserve"> or a Target UE upon request from these UEs.</w:t>
      </w:r>
    </w:p>
    <w:p w14:paraId="72ED9C0F" w14:textId="1F5D2341" w:rsidR="00BC3549" w:rsidRDefault="00BC3549" w:rsidP="006D1F10">
      <w:pPr>
        <w:pStyle w:val="B2"/>
      </w:pPr>
      <w:r>
        <w:t xml:space="preserve">- </w:t>
      </w:r>
      <w:r>
        <w:tab/>
        <w:t xml:space="preserve">Ability to support </w:t>
      </w:r>
      <w:r w:rsidRPr="00351613">
        <w:rPr>
          <w:rFonts w:eastAsia="DengXian"/>
          <w:lang w:eastAsia="zh-CN"/>
        </w:rPr>
        <w:t>SL Positioning Server UE</w:t>
      </w:r>
      <w:r>
        <w:rPr>
          <w:rFonts w:eastAsia="DengXian"/>
          <w:lang w:eastAsia="zh-CN"/>
        </w:rPr>
        <w:t xml:space="preserve"> functionalities.</w:t>
      </w:r>
    </w:p>
    <w:p w14:paraId="079B7B50" w14:textId="77777777" w:rsidR="00A22904" w:rsidRPr="00A22904" w:rsidRDefault="00A22904" w:rsidP="00A22904">
      <w:pPr>
        <w:rPr>
          <w:lang w:val="x-none"/>
        </w:rPr>
      </w:pPr>
      <w:r w:rsidRPr="00A22904">
        <w:rPr>
          <w:lang w:val="x-none"/>
        </w:rPr>
        <w:t>LMF:</w:t>
      </w:r>
    </w:p>
    <w:p w14:paraId="72D64DDA" w14:textId="2605D4E6" w:rsidR="00A22904" w:rsidRPr="00A22904" w:rsidRDefault="00A22904" w:rsidP="006D1F10">
      <w:pPr>
        <w:pStyle w:val="B1"/>
      </w:pPr>
      <w:r w:rsidRPr="00A22904">
        <w:t>-</w:t>
      </w:r>
      <w:r w:rsidRPr="00A22904">
        <w:tab/>
        <w:t>Support of RSPP</w:t>
      </w:r>
      <w:r w:rsidR="006D1F10">
        <w:t>.</w:t>
      </w:r>
    </w:p>
    <w:p w14:paraId="2275A154" w14:textId="3EB8DDA0" w:rsidR="00A22904" w:rsidRPr="00A22904" w:rsidRDefault="00A22904" w:rsidP="006D1F10">
      <w:pPr>
        <w:pStyle w:val="B1"/>
      </w:pPr>
      <w:r w:rsidRPr="00A22904">
        <w:t>-</w:t>
      </w:r>
      <w:r w:rsidRPr="00A22904">
        <w:tab/>
        <w:t>Ability to receive measurement data, location information from a Target UE</w:t>
      </w:r>
      <w:r w:rsidR="006D1F10">
        <w:t>.</w:t>
      </w:r>
    </w:p>
    <w:p w14:paraId="15BAD42F" w14:textId="0DEBEFED" w:rsidR="00A22904" w:rsidRDefault="00A22904" w:rsidP="006D1F10">
      <w:pPr>
        <w:pStyle w:val="B1"/>
      </w:pPr>
      <w:r w:rsidRPr="00A22904">
        <w:t>-</w:t>
      </w:r>
      <w:r w:rsidRPr="00A22904">
        <w:tab/>
        <w:t>Ability to provide assistance data to a Target UE</w:t>
      </w:r>
      <w:r w:rsidR="006D1F10">
        <w:t>.</w:t>
      </w:r>
    </w:p>
    <w:p w14:paraId="3F0379BA" w14:textId="748826BB" w:rsidR="00BC3549" w:rsidRDefault="00BC3549" w:rsidP="00BC3549">
      <w:pPr>
        <w:pStyle w:val="B1"/>
      </w:pPr>
      <w:r>
        <w:rPr>
          <w:rFonts w:eastAsia="DengXian"/>
          <w:lang w:eastAsia="zh-CN"/>
        </w:rPr>
        <w:t>-</w:t>
      </w:r>
      <w:r>
        <w:rPr>
          <w:rFonts w:eastAsia="DengXian"/>
          <w:lang w:eastAsia="zh-CN"/>
        </w:rPr>
        <w:tab/>
      </w:r>
      <w:r w:rsidRPr="00E828C8">
        <w:rPr>
          <w:rFonts w:eastAsia="DengXian"/>
          <w:lang w:eastAsia="zh-CN"/>
        </w:rPr>
        <w:t xml:space="preserve">Ability to </w:t>
      </w:r>
      <w:r>
        <w:t xml:space="preserve">determine </w:t>
      </w:r>
      <w:r w:rsidRPr="008E2B89">
        <w:rPr>
          <w:lang w:eastAsia="ko-KR"/>
        </w:rPr>
        <w:t xml:space="preserve">Ranging/SL </w:t>
      </w:r>
      <w:r>
        <w:t>Position method.</w:t>
      </w:r>
    </w:p>
    <w:p w14:paraId="2F5FFC7D" w14:textId="5B87409A" w:rsidR="00BC3549" w:rsidRPr="00A22904" w:rsidRDefault="00BC3549" w:rsidP="006D1F10">
      <w:pPr>
        <w:pStyle w:val="B1"/>
      </w:pPr>
      <w:r>
        <w:rPr>
          <w:rFonts w:eastAsia="DengXian"/>
          <w:lang w:eastAsia="zh-CN"/>
        </w:rPr>
        <w:t>-</w:t>
      </w:r>
      <w:r>
        <w:rPr>
          <w:rFonts w:eastAsia="DengXian"/>
          <w:lang w:eastAsia="zh-CN"/>
        </w:rPr>
        <w:tab/>
        <w:t xml:space="preserve">Ability to perform result </w:t>
      </w:r>
      <w:r>
        <w:t>calculation.</w:t>
      </w:r>
    </w:p>
    <w:p w14:paraId="3B6AB92F" w14:textId="0FBD1DF9" w:rsidR="00A22904" w:rsidRPr="00A22904" w:rsidRDefault="00A22904" w:rsidP="00A22904">
      <w:pPr>
        <w:rPr>
          <w:lang w:val="x-none"/>
        </w:rPr>
      </w:pPr>
      <w:r w:rsidRPr="00A22904">
        <w:rPr>
          <w:lang w:val="x-none"/>
        </w:rPr>
        <w:t>SUPL SLP:</w:t>
      </w:r>
    </w:p>
    <w:p w14:paraId="084F1D10" w14:textId="56FE8055" w:rsidR="00A22904" w:rsidRPr="006D1F10" w:rsidRDefault="00A22904" w:rsidP="00A22904">
      <w:pPr>
        <w:pStyle w:val="B1"/>
      </w:pPr>
      <w:r w:rsidRPr="006D1F10">
        <w:t>-</w:t>
      </w:r>
      <w:r w:rsidRPr="006D1F10">
        <w:tab/>
        <w:t>Support of RSPP</w:t>
      </w:r>
      <w:r w:rsidR="006D1F10" w:rsidRPr="006D1F10">
        <w:t>.</w:t>
      </w:r>
    </w:p>
    <w:p w14:paraId="5E1AB23F" w14:textId="764EE600" w:rsidR="00A22904" w:rsidRPr="006D1F10" w:rsidRDefault="00A22904" w:rsidP="00A22904">
      <w:pPr>
        <w:pStyle w:val="B1"/>
      </w:pPr>
      <w:r w:rsidRPr="006D1F10">
        <w:t>-</w:t>
      </w:r>
      <w:r w:rsidRPr="006D1F10">
        <w:tab/>
        <w:t>Ability to receive measurement data, location information from a Target UE</w:t>
      </w:r>
      <w:r w:rsidR="006D1F10" w:rsidRPr="006D1F10">
        <w:t>.</w:t>
      </w:r>
    </w:p>
    <w:p w14:paraId="41350702" w14:textId="585D54DD" w:rsidR="00A22904" w:rsidRDefault="00A22904" w:rsidP="00A22904">
      <w:pPr>
        <w:pStyle w:val="B1"/>
      </w:pPr>
      <w:r w:rsidRPr="006D1F10">
        <w:t>-</w:t>
      </w:r>
      <w:r w:rsidRPr="006D1F10">
        <w:tab/>
        <w:t>Ability to provide assistance data to a Target UE)</w:t>
      </w:r>
      <w:r w:rsidR="006D1F10" w:rsidRPr="006D1F10">
        <w:t>.</w:t>
      </w:r>
    </w:p>
    <w:p w14:paraId="6D948BD2" w14:textId="4033541A" w:rsidR="00BC3549" w:rsidRDefault="00BC3549" w:rsidP="00BC3549">
      <w:pPr>
        <w:pStyle w:val="B1"/>
      </w:pPr>
      <w:r>
        <w:rPr>
          <w:rFonts w:eastAsia="DengXian"/>
          <w:lang w:eastAsia="zh-CN"/>
        </w:rPr>
        <w:t>-</w:t>
      </w:r>
      <w:r>
        <w:rPr>
          <w:rFonts w:eastAsia="DengXian"/>
          <w:lang w:eastAsia="zh-CN"/>
        </w:rPr>
        <w:tab/>
      </w:r>
      <w:r w:rsidRPr="00E828C8">
        <w:rPr>
          <w:rFonts w:eastAsia="DengXian"/>
          <w:lang w:eastAsia="zh-CN"/>
        </w:rPr>
        <w:t xml:space="preserve">Ability to </w:t>
      </w:r>
      <w:r>
        <w:t xml:space="preserve">determine </w:t>
      </w:r>
      <w:r w:rsidRPr="008E2B89">
        <w:rPr>
          <w:lang w:eastAsia="ko-KR"/>
        </w:rPr>
        <w:t xml:space="preserve">Ranging/SL </w:t>
      </w:r>
      <w:r>
        <w:t>Position method.</w:t>
      </w:r>
    </w:p>
    <w:p w14:paraId="76C4D65F" w14:textId="40231ECE" w:rsidR="00BC3549" w:rsidRDefault="00BC3549" w:rsidP="00BC3549">
      <w:pPr>
        <w:pStyle w:val="B1"/>
      </w:pPr>
      <w:r>
        <w:rPr>
          <w:rFonts w:eastAsia="DengXian"/>
          <w:lang w:eastAsia="zh-CN"/>
        </w:rPr>
        <w:t>-</w:t>
      </w:r>
      <w:r>
        <w:rPr>
          <w:rFonts w:eastAsia="DengXian"/>
          <w:lang w:eastAsia="zh-CN"/>
        </w:rPr>
        <w:tab/>
        <w:t xml:space="preserve">Ability to perform result </w:t>
      </w:r>
      <w:r>
        <w:t>calculation.</w:t>
      </w:r>
    </w:p>
    <w:p w14:paraId="0F8D7F0D" w14:textId="6745D80F" w:rsidR="00BC3549" w:rsidRPr="006D1F10" w:rsidRDefault="00BC3549" w:rsidP="00A22904">
      <w:pPr>
        <w:pStyle w:val="B1"/>
      </w:pPr>
      <w:r>
        <w:rPr>
          <w:rFonts w:eastAsia="DengXian"/>
          <w:lang w:eastAsia="zh-CN"/>
        </w:rPr>
        <w:t>-</w:t>
      </w:r>
      <w:r>
        <w:rPr>
          <w:rFonts w:eastAsia="DengXian"/>
          <w:lang w:eastAsia="zh-CN"/>
        </w:rPr>
        <w:tab/>
        <w:t xml:space="preserve">Ability to select </w:t>
      </w:r>
      <w:r>
        <w:t>SL Reference UE/Located UE.</w:t>
      </w:r>
    </w:p>
    <w:p w14:paraId="00782B33" w14:textId="23867C12" w:rsidR="007E706A" w:rsidRDefault="00A22904" w:rsidP="00A22904">
      <w:pPr>
        <w:pStyle w:val="NO"/>
      </w:pPr>
      <w:r w:rsidRPr="00A22904">
        <w:t>NOTE:</w:t>
      </w:r>
      <w:r w:rsidRPr="00A22904">
        <w:tab/>
        <w:t>RSPP, measurement data, reference information and assistance data are for RAN WGs to define</w:t>
      </w:r>
      <w:r w:rsidR="00374DF3">
        <w:t>.</w:t>
      </w:r>
    </w:p>
    <w:p w14:paraId="7E1740CE" w14:textId="08C65FE6" w:rsidR="00E146E5" w:rsidRDefault="00E146E5" w:rsidP="00E146E5">
      <w:pPr>
        <w:pStyle w:val="Heading2"/>
      </w:pPr>
      <w:bookmarkStart w:id="3081" w:name="_Toc104257843"/>
      <w:bookmarkStart w:id="3082" w:name="_Toc104258017"/>
      <w:bookmarkStart w:id="3083" w:name="_Toc104299579"/>
      <w:bookmarkStart w:id="3084" w:name="_Toc112768581"/>
      <w:bookmarkStart w:id="3085" w:name="_Toc112768867"/>
      <w:bookmarkStart w:id="3086" w:name="_Toc112769107"/>
      <w:bookmarkStart w:id="3087" w:name="_Toc112772544"/>
      <w:bookmarkStart w:id="3088" w:name="_Toc112864219"/>
      <w:bookmarkStart w:id="3089" w:name="_Toc112865361"/>
      <w:bookmarkStart w:id="3090" w:name="_Toc117042798"/>
      <w:bookmarkStart w:id="3091" w:name="_Toc125976199"/>
      <w:bookmarkStart w:id="3092" w:name="_Toc128725075"/>
      <w:r>
        <w:lastRenderedPageBreak/>
        <w:t>6.27</w:t>
      </w:r>
      <w:r w:rsidRPr="004D3578">
        <w:tab/>
      </w:r>
      <w:r>
        <w:t xml:space="preserve">Solution #27: LMF selection for </w:t>
      </w:r>
      <w:r w:rsidRPr="006405C1">
        <w:t>Ranging/</w:t>
      </w:r>
      <w:r w:rsidRPr="006405C1">
        <w:rPr>
          <w:rFonts w:hint="eastAsia"/>
        </w:rPr>
        <w:t>Sidelink</w:t>
      </w:r>
      <w:r>
        <w:t xml:space="preserve"> positioning</w:t>
      </w:r>
      <w:bookmarkEnd w:id="3081"/>
      <w:bookmarkEnd w:id="3082"/>
      <w:bookmarkEnd w:id="3083"/>
      <w:bookmarkEnd w:id="3084"/>
      <w:bookmarkEnd w:id="3085"/>
      <w:bookmarkEnd w:id="3086"/>
      <w:bookmarkEnd w:id="3087"/>
      <w:bookmarkEnd w:id="3088"/>
      <w:bookmarkEnd w:id="3089"/>
      <w:bookmarkEnd w:id="3090"/>
      <w:bookmarkEnd w:id="3091"/>
      <w:bookmarkEnd w:id="3092"/>
    </w:p>
    <w:p w14:paraId="5D1E1479" w14:textId="69A96464" w:rsidR="00E146E5" w:rsidRDefault="00E146E5" w:rsidP="00E146E5">
      <w:pPr>
        <w:pStyle w:val="Heading3"/>
      </w:pPr>
      <w:bookmarkStart w:id="3093" w:name="_Toc104257844"/>
      <w:bookmarkStart w:id="3094" w:name="_Toc104258018"/>
      <w:bookmarkStart w:id="3095" w:name="_Toc104299580"/>
      <w:bookmarkStart w:id="3096" w:name="_Toc112768582"/>
      <w:bookmarkStart w:id="3097" w:name="_Toc112768868"/>
      <w:bookmarkStart w:id="3098" w:name="_Toc112769108"/>
      <w:bookmarkStart w:id="3099" w:name="_Toc112772545"/>
      <w:bookmarkStart w:id="3100" w:name="_Toc112864220"/>
      <w:bookmarkStart w:id="3101" w:name="_Toc112865362"/>
      <w:bookmarkStart w:id="3102" w:name="_Toc117042799"/>
      <w:bookmarkStart w:id="3103" w:name="_Toc125976200"/>
      <w:bookmarkStart w:id="3104" w:name="_Toc128725076"/>
      <w:r>
        <w:t>6.27.1</w:t>
      </w:r>
      <w:r>
        <w:tab/>
        <w:t>General</w:t>
      </w:r>
      <w:bookmarkEnd w:id="3093"/>
      <w:bookmarkEnd w:id="3094"/>
      <w:bookmarkEnd w:id="3095"/>
      <w:bookmarkEnd w:id="3096"/>
      <w:bookmarkEnd w:id="3097"/>
      <w:bookmarkEnd w:id="3098"/>
      <w:bookmarkEnd w:id="3099"/>
      <w:bookmarkEnd w:id="3100"/>
      <w:bookmarkEnd w:id="3101"/>
      <w:bookmarkEnd w:id="3102"/>
      <w:bookmarkEnd w:id="3103"/>
      <w:bookmarkEnd w:id="3104"/>
    </w:p>
    <w:p w14:paraId="389028A1" w14:textId="77777777" w:rsidR="006D1F10" w:rsidRDefault="006D1F10" w:rsidP="006D1F10">
      <w:pPr>
        <w:rPr>
          <w:lang w:val="en-US" w:eastAsia="zh-CN" w:bidi="ar"/>
        </w:rPr>
      </w:pPr>
      <w:r>
        <w:rPr>
          <w:lang w:val="en-US" w:eastAsia="zh-CN" w:bidi="ar"/>
        </w:rPr>
        <w:t>This solution is to address KI#2, KI#3, KI#4, KI#5, KI#6, and KI#7, where LMF is involved for Ranging/SL positioning.</w:t>
      </w:r>
    </w:p>
    <w:p w14:paraId="436BADA6" w14:textId="77777777" w:rsidR="006D1F10" w:rsidRDefault="006D1F10" w:rsidP="006D1F10">
      <w:pPr>
        <w:rPr>
          <w:lang w:val="en-US" w:eastAsia="zh-CN" w:bidi="ar"/>
        </w:rPr>
      </w:pPr>
      <w:r>
        <w:rPr>
          <w:lang w:val="en-US" w:eastAsia="zh-CN" w:bidi="ar"/>
        </w:rPr>
        <w:t>In some Ranging based service and sidelink positioning exposure solutions and network assisted sidelink positioning solutions, LMF is used for initiating the Ranging/SL positioning service request to the UE. LMF is originally introduced for the determination of UE location, however, not every LMF is capable of handling Ranging/SL positioning request, i.e. initiating Ranging/SL positioning procedure to the UE based on the request received from the AMF, generating Ranging/SL positioning result based on the measurement data and reporting the result to the AMF. If LMF is determined to be used, the AMF has to select a LMF supporting Ranging/SL positioning functionalities.</w:t>
      </w:r>
    </w:p>
    <w:p w14:paraId="618CB9AD" w14:textId="77777777" w:rsidR="006D1F10" w:rsidRDefault="006D1F10" w:rsidP="006D1F10">
      <w:pPr>
        <w:rPr>
          <w:lang w:val="en-US" w:eastAsia="zh-CN" w:bidi="ar"/>
        </w:rPr>
      </w:pPr>
      <w:r>
        <w:rPr>
          <w:lang w:val="en-US" w:eastAsia="zh-CN" w:bidi="ar"/>
        </w:rPr>
        <w:t>LMF may be deployed to support both Uu based positioning and Ranging/Sidelink positioning. Meanwhile, it is also possible that Ranging/Sidelink positioning dedicated LMF is deployed separately from the LMF used for Uu positioning, i.e. an LMF is assumed to support capabilities of Uu based positioning only, capabilities of Ranging/SL positioning only or both.</w:t>
      </w:r>
    </w:p>
    <w:p w14:paraId="7AAAAD3C" w14:textId="3296166D" w:rsidR="00E146E5" w:rsidRDefault="00E146E5" w:rsidP="00E146E5">
      <w:pPr>
        <w:pStyle w:val="Heading3"/>
      </w:pPr>
      <w:bookmarkStart w:id="3105" w:name="_Toc104257845"/>
      <w:bookmarkStart w:id="3106" w:name="_Toc104258019"/>
      <w:bookmarkStart w:id="3107" w:name="_Toc104299581"/>
      <w:bookmarkStart w:id="3108" w:name="_Toc112768583"/>
      <w:bookmarkStart w:id="3109" w:name="_Toc112768869"/>
      <w:bookmarkStart w:id="3110" w:name="_Toc112769109"/>
      <w:bookmarkStart w:id="3111" w:name="_Toc112772546"/>
      <w:bookmarkStart w:id="3112" w:name="_Toc112864221"/>
      <w:bookmarkStart w:id="3113" w:name="_Toc112865363"/>
      <w:bookmarkStart w:id="3114" w:name="_Toc117042800"/>
      <w:bookmarkStart w:id="3115" w:name="_Toc125976201"/>
      <w:bookmarkStart w:id="3116" w:name="_Toc128725077"/>
      <w:r>
        <w:t>6.27.2</w:t>
      </w:r>
      <w:r>
        <w:tab/>
        <w:t>Functional descriptions</w:t>
      </w:r>
      <w:bookmarkEnd w:id="3105"/>
      <w:bookmarkEnd w:id="3106"/>
      <w:bookmarkEnd w:id="3107"/>
      <w:bookmarkEnd w:id="3108"/>
      <w:bookmarkEnd w:id="3109"/>
      <w:bookmarkEnd w:id="3110"/>
      <w:bookmarkEnd w:id="3111"/>
      <w:bookmarkEnd w:id="3112"/>
      <w:bookmarkEnd w:id="3113"/>
      <w:bookmarkEnd w:id="3114"/>
      <w:bookmarkEnd w:id="3115"/>
      <w:bookmarkEnd w:id="3116"/>
    </w:p>
    <w:p w14:paraId="00C4DE32" w14:textId="0DCEF268" w:rsidR="00E146E5" w:rsidRDefault="00E146E5" w:rsidP="00E146E5">
      <w:r w:rsidRPr="006E27E5">
        <w:t xml:space="preserve">In Ranging/SL </w:t>
      </w:r>
      <w:r w:rsidRPr="006E27E5">
        <w:rPr>
          <w:rFonts w:hint="eastAsia"/>
        </w:rPr>
        <w:t>p</w:t>
      </w:r>
      <w:r w:rsidRPr="006E27E5">
        <w:t xml:space="preserve">ositioning service, LMF selection is performed </w:t>
      </w:r>
      <w:r>
        <w:t xml:space="preserve">at AMF </w:t>
      </w:r>
      <w:r w:rsidRPr="006E27E5">
        <w:t xml:space="preserve">when </w:t>
      </w:r>
      <w:r w:rsidRPr="001216A7">
        <w:t>a</w:t>
      </w:r>
      <w:r>
        <w:t xml:space="preserve"> Ranging/SL positioning</w:t>
      </w:r>
      <w:r w:rsidRPr="001216A7">
        <w:t xml:space="preserve"> request is received and the AMF determines to use the LMF for </w:t>
      </w:r>
      <w:r>
        <w:t>ranging/SL positioning.</w:t>
      </w:r>
    </w:p>
    <w:p w14:paraId="1B8CE056" w14:textId="57363DF8" w:rsidR="00E146E5" w:rsidRDefault="00E146E5" w:rsidP="00E146E5">
      <w:r w:rsidRPr="004B1D86">
        <w:t xml:space="preserve">To support </w:t>
      </w:r>
      <w:r>
        <w:t xml:space="preserve">Ranging/SL </w:t>
      </w:r>
      <w:r>
        <w:rPr>
          <w:rFonts w:hint="eastAsia"/>
        </w:rPr>
        <w:t>p</w:t>
      </w:r>
      <w:r>
        <w:t>ositioning service, Rangi</w:t>
      </w:r>
      <w:r w:rsidRPr="006E27E5">
        <w:t>ng/SL positioning capabilit</w:t>
      </w:r>
      <w:r>
        <w:t>ies</w:t>
      </w:r>
      <w:r w:rsidRPr="006E27E5">
        <w:t xml:space="preserve"> </w:t>
      </w:r>
      <w:r>
        <w:t>are</w:t>
      </w:r>
      <w:r w:rsidRPr="006E27E5">
        <w:t xml:space="preserve"> required at LMF, which include:</w:t>
      </w:r>
    </w:p>
    <w:p w14:paraId="0C9534A9" w14:textId="77777777" w:rsidR="008422C7" w:rsidRDefault="008422C7" w:rsidP="008422C7">
      <w:pPr>
        <w:pStyle w:val="B1"/>
      </w:pPr>
      <w:r>
        <w:t>-</w:t>
      </w:r>
      <w:r>
        <w:tab/>
        <w:t>Triggering Ranging/SL positioning between two UEs or between one UE and multiple UEs based on the request received from the AMF;</w:t>
      </w:r>
    </w:p>
    <w:p w14:paraId="721B96CB" w14:textId="77777777" w:rsidR="008422C7" w:rsidRDefault="008422C7" w:rsidP="008422C7">
      <w:pPr>
        <w:pStyle w:val="B1"/>
      </w:pPr>
      <w:r>
        <w:t>-</w:t>
      </w:r>
      <w:r>
        <w:tab/>
        <w:t>Ranging/SL positioning result calculation based on Ranging/SL positioning measurement data, which include:</w:t>
      </w:r>
    </w:p>
    <w:p w14:paraId="6F2DD901" w14:textId="558CBF17" w:rsidR="008422C7" w:rsidRDefault="008422C7" w:rsidP="008422C7">
      <w:pPr>
        <w:pStyle w:val="B2"/>
      </w:pPr>
      <w:r>
        <w:t>-</w:t>
      </w:r>
      <w:r>
        <w:tab/>
        <w:t>Calculation of the distance between 2 UEs.</w:t>
      </w:r>
    </w:p>
    <w:p w14:paraId="6BCD91EC" w14:textId="6399B2A7" w:rsidR="008422C7" w:rsidRDefault="008422C7" w:rsidP="008422C7">
      <w:pPr>
        <w:pStyle w:val="B2"/>
      </w:pPr>
      <w:r>
        <w:t>-</w:t>
      </w:r>
      <w:r>
        <w:tab/>
        <w:t>Calculation of the direction of one UE from the other UE.</w:t>
      </w:r>
    </w:p>
    <w:p w14:paraId="4038540B" w14:textId="62BE4191" w:rsidR="008422C7" w:rsidRDefault="008422C7" w:rsidP="008422C7">
      <w:pPr>
        <w:pStyle w:val="B2"/>
      </w:pPr>
      <w:r>
        <w:t>-</w:t>
      </w:r>
      <w:r>
        <w:tab/>
        <w:t>Calculation of high accuracy distance between 2 UEs.</w:t>
      </w:r>
    </w:p>
    <w:p w14:paraId="4252B3E4" w14:textId="7B35FCAC" w:rsidR="008422C7" w:rsidRDefault="008422C7" w:rsidP="008422C7">
      <w:pPr>
        <w:pStyle w:val="B2"/>
      </w:pPr>
      <w:r>
        <w:t>-</w:t>
      </w:r>
      <w:r>
        <w:tab/>
        <w:t>Calculation of high accuracy direction of one UE from the other UE.</w:t>
      </w:r>
    </w:p>
    <w:p w14:paraId="5269CECA" w14:textId="6D43B7D7" w:rsidR="008422C7" w:rsidRDefault="008422C7" w:rsidP="008422C7">
      <w:pPr>
        <w:pStyle w:val="B2"/>
      </w:pPr>
      <w:r>
        <w:t>-</w:t>
      </w:r>
      <w:r>
        <w:tab/>
        <w:t>Calculation of the distance between one UE and each one of the multiple UEs.</w:t>
      </w:r>
    </w:p>
    <w:p w14:paraId="6822D39B" w14:textId="51DB8A06" w:rsidR="008422C7" w:rsidRDefault="008422C7" w:rsidP="008422C7">
      <w:pPr>
        <w:pStyle w:val="B2"/>
      </w:pPr>
      <w:r>
        <w:t>-</w:t>
      </w:r>
      <w:r>
        <w:tab/>
        <w:t>Calculation of the direction of one UE from each one of the multiple UEs.</w:t>
      </w:r>
    </w:p>
    <w:p w14:paraId="39F0BF35" w14:textId="4F8BE376" w:rsidR="008422C7" w:rsidRDefault="008422C7" w:rsidP="008422C7">
      <w:pPr>
        <w:pStyle w:val="B2"/>
      </w:pPr>
      <w:r>
        <w:t>-</w:t>
      </w:r>
      <w:r>
        <w:tab/>
        <w:t>Calculation of high accuracy distance between one UE and each one of the multiple UEs.</w:t>
      </w:r>
    </w:p>
    <w:p w14:paraId="3572BCB4" w14:textId="4A560E86" w:rsidR="008422C7" w:rsidRDefault="008422C7" w:rsidP="008422C7">
      <w:pPr>
        <w:pStyle w:val="B2"/>
      </w:pPr>
      <w:r>
        <w:t>-</w:t>
      </w:r>
      <w:r>
        <w:tab/>
        <w:t>Calculation of high accuracy direction from one UE to each one of the multiple UEs.</w:t>
      </w:r>
    </w:p>
    <w:p w14:paraId="4F8205F8" w14:textId="1CCA572B" w:rsidR="008422C7" w:rsidRDefault="008422C7" w:rsidP="008422C7">
      <w:pPr>
        <w:pStyle w:val="B2"/>
      </w:pPr>
      <w:r>
        <w:t>-</w:t>
      </w:r>
      <w:r>
        <w:tab/>
        <w:t>Ranging/SL positioning result reporting.</w:t>
      </w:r>
    </w:p>
    <w:p w14:paraId="06309B29" w14:textId="4A2D347B" w:rsidR="00E146E5" w:rsidRDefault="00E146E5" w:rsidP="00E146E5">
      <w:r>
        <w:t>The above-</w:t>
      </w:r>
      <w:r w:rsidRPr="00281157">
        <w:t xml:space="preserve">mentioned </w:t>
      </w:r>
      <w:r>
        <w:rPr>
          <w:szCs w:val="21"/>
        </w:rPr>
        <w:t>Ranging/SL positioning</w:t>
      </w:r>
      <w:r>
        <w:t xml:space="preserve"> capability </w:t>
      </w:r>
      <w:r w:rsidRPr="00281157">
        <w:t>factors should be taken into consideration when selecting an LMF</w:t>
      </w:r>
      <w:r>
        <w:t xml:space="preserve"> for Ranging/SL </w:t>
      </w:r>
      <w:r>
        <w:rPr>
          <w:rFonts w:hint="eastAsia"/>
        </w:rPr>
        <w:t>p</w:t>
      </w:r>
      <w:r>
        <w:t>ositioning.</w:t>
      </w:r>
    </w:p>
    <w:p w14:paraId="11BD3622" w14:textId="74CDAC0E" w:rsidR="00E146E5" w:rsidRDefault="00E146E5" w:rsidP="00791807">
      <w:pPr>
        <w:rPr>
          <w:lang w:bidi="ar"/>
        </w:rPr>
      </w:pPr>
      <w:r w:rsidRPr="00791807">
        <w:t xml:space="preserve">Furthermore, Requested Quality of Service information needs to include the Ranging/SL </w:t>
      </w:r>
      <w:r w:rsidRPr="00791807">
        <w:rPr>
          <w:rFonts w:hint="eastAsia"/>
        </w:rPr>
        <w:t>p</w:t>
      </w:r>
      <w:r w:rsidRPr="00791807">
        <w:t>ositioning Quality of Service information, i.e. distance accuracy and direction accuracy</w:t>
      </w:r>
      <w:r w:rsidRPr="00791807">
        <w:rPr>
          <w:rFonts w:eastAsia="DengXian"/>
        </w:rPr>
        <w:t>.</w:t>
      </w:r>
    </w:p>
    <w:p w14:paraId="22D27FB5" w14:textId="77777777" w:rsidR="00E146E5" w:rsidRPr="009F0F9D" w:rsidRDefault="00E146E5" w:rsidP="00E146E5">
      <w:r>
        <w:rPr>
          <w:lang w:bidi="ar"/>
        </w:rPr>
        <w:t xml:space="preserve">Additionally, AMF also needs to consider the requested </w:t>
      </w:r>
      <w:r>
        <w:rPr>
          <w:szCs w:val="21"/>
        </w:rPr>
        <w:t xml:space="preserve">Ranging/SL </w:t>
      </w:r>
      <w:r>
        <w:rPr>
          <w:rFonts w:hint="eastAsia"/>
          <w:szCs w:val="21"/>
        </w:rPr>
        <w:t>p</w:t>
      </w:r>
      <w:r>
        <w:rPr>
          <w:szCs w:val="21"/>
        </w:rPr>
        <w:t>ositioning</w:t>
      </w:r>
      <w:r>
        <w:rPr>
          <w:lang w:bidi="ar"/>
        </w:rPr>
        <w:t xml:space="preserve"> content when selecting LMF, i.e. distance, direction or both.</w:t>
      </w:r>
    </w:p>
    <w:p w14:paraId="007A15EE" w14:textId="0B55EB87" w:rsidR="00E146E5" w:rsidRPr="00281157" w:rsidRDefault="001F671C" w:rsidP="00E146E5">
      <w:pPr>
        <w:pStyle w:val="EditorsNote"/>
      </w:pPr>
      <w:r w:rsidRPr="00D76172">
        <w:rPr>
          <w:lang w:val="en-US" w:eastAsia="zh-CN"/>
        </w:rPr>
        <w:t>Editor</w:t>
      </w:r>
      <w:r>
        <w:rPr>
          <w:lang w:val="en-US" w:eastAsia="zh-CN"/>
        </w:rPr>
        <w:t>'</w:t>
      </w:r>
      <w:r w:rsidRPr="00D76172">
        <w:rPr>
          <w:lang w:val="en-US" w:eastAsia="zh-CN"/>
        </w:rPr>
        <w:t>s note:</w:t>
      </w:r>
      <w:r w:rsidR="00092FB4">
        <w:rPr>
          <w:rFonts w:hint="eastAsia"/>
          <w:lang w:bidi="ar"/>
        </w:rPr>
        <w:tab/>
      </w:r>
      <w:r w:rsidR="00E146E5">
        <w:rPr>
          <w:lang w:bidi="ar"/>
        </w:rPr>
        <w:t>Whether more factors need to be considered for LMF selection for</w:t>
      </w:r>
      <w:r w:rsidR="00E146E5">
        <w:t xml:space="preserve"> Ranging/SL </w:t>
      </w:r>
      <w:r w:rsidR="00E146E5">
        <w:rPr>
          <w:rFonts w:hint="eastAsia"/>
        </w:rPr>
        <w:t>p</w:t>
      </w:r>
      <w:r w:rsidR="00E146E5">
        <w:t>ositioning is FFS.</w:t>
      </w:r>
    </w:p>
    <w:p w14:paraId="66A7F066" w14:textId="3E8B32E1" w:rsidR="00E146E5" w:rsidRDefault="008422C7" w:rsidP="008422C7">
      <w:r>
        <w:t xml:space="preserve">When LMF is selected to perform network assisted sidelink positioning, AMF needs to select a LMF capable of network assisted sidelink positioning, i.e. by considering both factors of LMF selection for Uu based positioning, as defined in clause 5.1 of </w:t>
      </w:r>
      <w:r w:rsidR="006D34D6">
        <w:t>TS 23.273 [</w:t>
      </w:r>
      <w:r>
        <w:t>11] and factors of LMF selection for Ranging/SL positioning.</w:t>
      </w:r>
    </w:p>
    <w:p w14:paraId="53BE67F3" w14:textId="3C448A0E" w:rsidR="00E146E5" w:rsidRPr="00DD01A3" w:rsidRDefault="00E146E5" w:rsidP="00E146E5">
      <w:pPr>
        <w:pStyle w:val="Heading3"/>
      </w:pPr>
      <w:bookmarkStart w:id="3117" w:name="_Toc104257846"/>
      <w:bookmarkStart w:id="3118" w:name="_Toc104258020"/>
      <w:bookmarkStart w:id="3119" w:name="_Toc104299582"/>
      <w:bookmarkStart w:id="3120" w:name="_Toc112768584"/>
      <w:bookmarkStart w:id="3121" w:name="_Toc112768870"/>
      <w:bookmarkStart w:id="3122" w:name="_Toc112769110"/>
      <w:bookmarkStart w:id="3123" w:name="_Toc112772547"/>
      <w:bookmarkStart w:id="3124" w:name="_Toc112864222"/>
      <w:bookmarkStart w:id="3125" w:name="_Toc112865364"/>
      <w:bookmarkStart w:id="3126" w:name="_Toc117042801"/>
      <w:bookmarkStart w:id="3127" w:name="_Toc125976202"/>
      <w:bookmarkStart w:id="3128" w:name="_Toc128725078"/>
      <w:r>
        <w:lastRenderedPageBreak/>
        <w:t>6.27.3</w:t>
      </w:r>
      <w:r>
        <w:tab/>
        <w:t>Impacts on services, entities, and interfaces</w:t>
      </w:r>
      <w:bookmarkEnd w:id="3117"/>
      <w:bookmarkEnd w:id="3118"/>
      <w:bookmarkEnd w:id="3119"/>
      <w:bookmarkEnd w:id="3120"/>
      <w:bookmarkEnd w:id="3121"/>
      <w:bookmarkEnd w:id="3122"/>
      <w:bookmarkEnd w:id="3123"/>
      <w:bookmarkEnd w:id="3124"/>
      <w:bookmarkEnd w:id="3125"/>
      <w:bookmarkEnd w:id="3126"/>
      <w:bookmarkEnd w:id="3127"/>
      <w:bookmarkEnd w:id="3128"/>
    </w:p>
    <w:p w14:paraId="4AA6B3FD" w14:textId="77777777" w:rsidR="00E146E5" w:rsidRPr="00E15D52" w:rsidRDefault="00E146E5" w:rsidP="00E146E5">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166AEB5F" w14:textId="3295BECA" w:rsidR="00374DF3" w:rsidRDefault="00092FB4" w:rsidP="00E146E5">
      <w:pPr>
        <w:pStyle w:val="B1"/>
        <w:rPr>
          <w:lang w:eastAsia="zh-CN"/>
        </w:rPr>
      </w:pPr>
      <w:r>
        <w:rPr>
          <w:lang w:eastAsia="zh-CN"/>
        </w:rPr>
        <w:t>-</w:t>
      </w:r>
      <w:r>
        <w:rPr>
          <w:lang w:eastAsia="zh-CN"/>
        </w:rPr>
        <w:tab/>
      </w:r>
      <w:r w:rsidR="00E146E5">
        <w:rPr>
          <w:lang w:eastAsia="zh-CN"/>
        </w:rPr>
        <w:t>AMF: selects LMF based on service request and new factors.</w:t>
      </w:r>
    </w:p>
    <w:p w14:paraId="7176226E" w14:textId="03784F08" w:rsidR="007D79C9" w:rsidRDefault="007D79C9" w:rsidP="007D79C9">
      <w:pPr>
        <w:pStyle w:val="Heading2"/>
      </w:pPr>
      <w:bookmarkStart w:id="3129" w:name="_Toc104257847"/>
      <w:bookmarkStart w:id="3130" w:name="_Toc104258021"/>
      <w:bookmarkStart w:id="3131" w:name="_Toc104299583"/>
      <w:bookmarkStart w:id="3132" w:name="_Toc112768585"/>
      <w:bookmarkStart w:id="3133" w:name="_Toc112768871"/>
      <w:bookmarkStart w:id="3134" w:name="_Toc112769111"/>
      <w:bookmarkStart w:id="3135" w:name="_Toc112772548"/>
      <w:bookmarkStart w:id="3136" w:name="_Toc112864223"/>
      <w:bookmarkStart w:id="3137" w:name="_Toc112865365"/>
      <w:bookmarkStart w:id="3138" w:name="_Toc117042802"/>
      <w:bookmarkStart w:id="3139" w:name="_Toc125976203"/>
      <w:bookmarkStart w:id="3140" w:name="_Toc128725079"/>
      <w:r>
        <w:t>6.28</w:t>
      </w:r>
      <w:r w:rsidRPr="004D3578">
        <w:tab/>
      </w:r>
      <w:r>
        <w:t xml:space="preserve">Solution #28: </w:t>
      </w:r>
      <w:r w:rsidRPr="009C7FE0">
        <w:t>Using LMF for Ranging/</w:t>
      </w:r>
      <w:r w:rsidRPr="009C7FE0">
        <w:rPr>
          <w:rFonts w:hint="eastAsia"/>
        </w:rPr>
        <w:t>Sidelink</w:t>
      </w:r>
      <w:r w:rsidRPr="009C7FE0">
        <w:t xml:space="preserve"> positioning</w:t>
      </w:r>
      <w:bookmarkEnd w:id="3129"/>
      <w:bookmarkEnd w:id="3130"/>
      <w:bookmarkEnd w:id="3131"/>
      <w:bookmarkEnd w:id="3132"/>
      <w:bookmarkEnd w:id="3133"/>
      <w:bookmarkEnd w:id="3134"/>
      <w:bookmarkEnd w:id="3135"/>
      <w:bookmarkEnd w:id="3136"/>
      <w:bookmarkEnd w:id="3137"/>
      <w:bookmarkEnd w:id="3138"/>
      <w:bookmarkEnd w:id="3139"/>
      <w:bookmarkEnd w:id="3140"/>
    </w:p>
    <w:p w14:paraId="5C13DCD5" w14:textId="1C14C37F" w:rsidR="007D79C9" w:rsidRDefault="007D79C9" w:rsidP="007D79C9">
      <w:pPr>
        <w:pStyle w:val="Heading3"/>
      </w:pPr>
      <w:bookmarkStart w:id="3141" w:name="_Toc104257848"/>
      <w:bookmarkStart w:id="3142" w:name="_Toc104258022"/>
      <w:bookmarkStart w:id="3143" w:name="_Toc104299584"/>
      <w:bookmarkStart w:id="3144" w:name="_Toc112768586"/>
      <w:bookmarkStart w:id="3145" w:name="_Toc112768872"/>
      <w:bookmarkStart w:id="3146" w:name="_Toc112769112"/>
      <w:bookmarkStart w:id="3147" w:name="_Toc112772549"/>
      <w:bookmarkStart w:id="3148" w:name="_Toc112864224"/>
      <w:bookmarkStart w:id="3149" w:name="_Toc112865366"/>
      <w:bookmarkStart w:id="3150" w:name="_Toc117042803"/>
      <w:bookmarkStart w:id="3151" w:name="_Toc125976204"/>
      <w:bookmarkStart w:id="3152" w:name="_Toc128725080"/>
      <w:r>
        <w:t>6.28.1</w:t>
      </w:r>
      <w:r>
        <w:tab/>
        <w:t>General</w:t>
      </w:r>
      <w:bookmarkEnd w:id="3141"/>
      <w:bookmarkEnd w:id="3142"/>
      <w:bookmarkEnd w:id="3143"/>
      <w:bookmarkEnd w:id="3144"/>
      <w:bookmarkEnd w:id="3145"/>
      <w:bookmarkEnd w:id="3146"/>
      <w:bookmarkEnd w:id="3147"/>
      <w:bookmarkEnd w:id="3148"/>
      <w:bookmarkEnd w:id="3149"/>
      <w:bookmarkEnd w:id="3150"/>
      <w:bookmarkEnd w:id="3151"/>
      <w:bookmarkEnd w:id="3152"/>
    </w:p>
    <w:p w14:paraId="5224C154" w14:textId="77777777" w:rsidR="008422C7" w:rsidRDefault="008422C7" w:rsidP="008422C7">
      <w:bookmarkStart w:id="3153" w:name="_Toc104257849"/>
      <w:bookmarkStart w:id="3154" w:name="_Toc104258023"/>
      <w:r>
        <w:t>This solution is to address KI#2, KI#3, KI#4, KI#5, KI#6, and KI#7, where LMF is involved for Ranging/SL positioning.</w:t>
      </w:r>
    </w:p>
    <w:p w14:paraId="5DC605E6" w14:textId="77777777" w:rsidR="008422C7" w:rsidRDefault="008422C7" w:rsidP="008422C7">
      <w:r>
        <w:t>The overall procedure of Ranging/Sidelink positioning consists of the following steps:</w:t>
      </w:r>
    </w:p>
    <w:p w14:paraId="6E7370A4" w14:textId="65EF5E83" w:rsidR="008422C7" w:rsidRDefault="008422C7" w:rsidP="008422C7">
      <w:pPr>
        <w:pStyle w:val="B1"/>
      </w:pPr>
      <w:r>
        <w:t>-</w:t>
      </w:r>
      <w:r>
        <w:tab/>
        <w:t>Ranging/Sidelink positioning request (e.g. from UE, AMF, LMF).</w:t>
      </w:r>
    </w:p>
    <w:p w14:paraId="0969F5DC" w14:textId="4EE85DE9" w:rsidR="008422C7" w:rsidRDefault="008422C7" w:rsidP="008422C7">
      <w:pPr>
        <w:pStyle w:val="B1"/>
      </w:pPr>
      <w:r>
        <w:t>-</w:t>
      </w:r>
      <w:r>
        <w:tab/>
        <w:t>Measurement between 2 UEs or between one UE and multiple UEs.</w:t>
      </w:r>
    </w:p>
    <w:p w14:paraId="2A55C02B" w14:textId="6B2673EE" w:rsidR="008422C7" w:rsidRDefault="008422C7" w:rsidP="008422C7">
      <w:pPr>
        <w:pStyle w:val="B1"/>
      </w:pPr>
      <w:r>
        <w:t>-</w:t>
      </w:r>
      <w:r>
        <w:tab/>
        <w:t>Result calculation (e.g. at UE or at LMF, or at both).</w:t>
      </w:r>
    </w:p>
    <w:p w14:paraId="195C6ACB" w14:textId="15C95A8E" w:rsidR="008422C7" w:rsidRDefault="008422C7" w:rsidP="008422C7">
      <w:pPr>
        <w:pStyle w:val="B1"/>
      </w:pPr>
      <w:r>
        <w:t>-</w:t>
      </w:r>
      <w:r>
        <w:tab/>
        <w:t>Ranging/Sidelink positioning response (e.g. to UE, AMF, LMF).</w:t>
      </w:r>
    </w:p>
    <w:p w14:paraId="558EB955" w14:textId="7773FE08" w:rsidR="008422C7" w:rsidRDefault="008422C7" w:rsidP="008422C7">
      <w:r>
        <w:t>If LMF is involved in the procedure and if Ranging/Sidelink positioning result calculation is supported by LMF, result calculation can be tasked to LMF. This is beneficial to the UE with reduced capability, e.g. who doesn</w:t>
      </w:r>
      <w:r w:rsidR="001F671C">
        <w:t>'</w:t>
      </w:r>
      <w:r>
        <w:t>t support Ranging/Sidelink positioning result calculation, or who wants to save the power consumed for result calculation. It is especially useful for the case of network assisted sidelink positioning to facilitate positioning of a UE in coverage or with partial coverage when Uu positioning is not possible and when a higher location accuracy is required.</w:t>
      </w:r>
    </w:p>
    <w:p w14:paraId="0AA37FF0" w14:textId="77777777" w:rsidR="008422C7" w:rsidRDefault="008422C7" w:rsidP="008422C7">
      <w:r>
        <w:t>In the meantime, it is also possible that both UE and LMF will be involved for result calculation, e.g. UE provides a rough Ranging/Sidelink positioning result with a simple calculation, which can be used by the LMF together with other inputs to derive a high accuracy result.</w:t>
      </w:r>
    </w:p>
    <w:p w14:paraId="03407ACF" w14:textId="77777777" w:rsidR="008422C7" w:rsidRDefault="008422C7" w:rsidP="008422C7">
      <w:r>
        <w:t>Since the result calculation can be performed at UE or LMF or both, they have to be coordinated, so that both UE and LMF understand its role in the procedure.</w:t>
      </w:r>
    </w:p>
    <w:p w14:paraId="5440C93E" w14:textId="30706583" w:rsidR="007D79C9" w:rsidRDefault="007D79C9" w:rsidP="007D79C9">
      <w:pPr>
        <w:pStyle w:val="Heading3"/>
      </w:pPr>
      <w:bookmarkStart w:id="3155" w:name="_Toc104299585"/>
      <w:bookmarkStart w:id="3156" w:name="_Toc112768587"/>
      <w:bookmarkStart w:id="3157" w:name="_Toc112768873"/>
      <w:bookmarkStart w:id="3158" w:name="_Toc112769113"/>
      <w:bookmarkStart w:id="3159" w:name="_Toc112772550"/>
      <w:bookmarkStart w:id="3160" w:name="_Toc112864225"/>
      <w:bookmarkStart w:id="3161" w:name="_Toc112865367"/>
      <w:bookmarkStart w:id="3162" w:name="_Toc117042804"/>
      <w:bookmarkStart w:id="3163" w:name="_Toc125976205"/>
      <w:bookmarkStart w:id="3164" w:name="_Toc128725081"/>
      <w:r>
        <w:t>6.28.2</w:t>
      </w:r>
      <w:r>
        <w:tab/>
        <w:t>Functional descriptions</w:t>
      </w:r>
      <w:bookmarkEnd w:id="3153"/>
      <w:bookmarkEnd w:id="3154"/>
      <w:bookmarkEnd w:id="3155"/>
      <w:bookmarkEnd w:id="3156"/>
      <w:bookmarkEnd w:id="3157"/>
      <w:bookmarkEnd w:id="3158"/>
      <w:bookmarkEnd w:id="3159"/>
      <w:bookmarkEnd w:id="3160"/>
      <w:bookmarkEnd w:id="3161"/>
      <w:bookmarkEnd w:id="3162"/>
      <w:bookmarkEnd w:id="3163"/>
      <w:bookmarkEnd w:id="3164"/>
    </w:p>
    <w:p w14:paraId="163F8475" w14:textId="77777777" w:rsidR="008422C7" w:rsidRDefault="008422C7" w:rsidP="007D79C9">
      <w:pPr>
        <w:rPr>
          <w:szCs w:val="21"/>
        </w:rPr>
      </w:pPr>
      <w:r>
        <w:rPr>
          <w:szCs w:val="21"/>
        </w:rPr>
        <w:t>In terms of which node to perform Ranging/Sidelink positioning result calculation, 3 modes are defined:</w:t>
      </w:r>
    </w:p>
    <w:p w14:paraId="4E7B513A" w14:textId="4D4524A4" w:rsidR="008422C7" w:rsidRDefault="008422C7" w:rsidP="008422C7">
      <w:pPr>
        <w:pStyle w:val="B1"/>
      </w:pPr>
      <w:r>
        <w:t>-</w:t>
      </w:r>
      <w:r>
        <w:tab/>
        <w:t>UE based Ranging/Sidelink positioning result calculation: UE performs Ranging/Sidelink positioning result calculation.</w:t>
      </w:r>
    </w:p>
    <w:p w14:paraId="24FECA5C" w14:textId="37FC1A17" w:rsidR="008422C7" w:rsidRDefault="008422C7" w:rsidP="008422C7">
      <w:pPr>
        <w:pStyle w:val="B1"/>
      </w:pPr>
      <w:r>
        <w:t>-</w:t>
      </w:r>
      <w:r>
        <w:tab/>
        <w:t>LMF based Ranging/Sidelink positioning result calculation: LMF performs Ranging/Sidelink positioning result calculation.</w:t>
      </w:r>
    </w:p>
    <w:p w14:paraId="4355E1D5" w14:textId="6038AC8B" w:rsidR="008422C7" w:rsidRDefault="008422C7" w:rsidP="008422C7">
      <w:pPr>
        <w:pStyle w:val="B1"/>
      </w:pPr>
      <w:r>
        <w:t>-</w:t>
      </w:r>
      <w:r>
        <w:tab/>
        <w:t>Hybrid: UE and LMF jointly perform Ranging/Sidelink positioning result calculation.</w:t>
      </w:r>
    </w:p>
    <w:p w14:paraId="47B51CFD" w14:textId="3DF47768" w:rsidR="008422C7" w:rsidRDefault="008422C7" w:rsidP="007D79C9">
      <w:pPr>
        <w:rPr>
          <w:szCs w:val="21"/>
        </w:rPr>
      </w:pPr>
      <w:r>
        <w:rPr>
          <w:szCs w:val="21"/>
        </w:rPr>
        <w:t>LMF determines the Ranging/Sidelink positioning result calculation mode based on:</w:t>
      </w:r>
    </w:p>
    <w:p w14:paraId="6D1222EB" w14:textId="01A0EA0C" w:rsidR="008422C7" w:rsidRDefault="008422C7" w:rsidP="008422C7">
      <w:pPr>
        <w:pStyle w:val="B1"/>
      </w:pPr>
      <w:r>
        <w:t>-</w:t>
      </w:r>
      <w:r>
        <w:tab/>
        <w:t>LMF Ranging/Sidelink positioning capability.</w:t>
      </w:r>
    </w:p>
    <w:p w14:paraId="06C31630" w14:textId="25059565" w:rsidR="008422C7" w:rsidRDefault="008422C7" w:rsidP="008422C7">
      <w:pPr>
        <w:pStyle w:val="B1"/>
      </w:pPr>
      <w:r>
        <w:t>-</w:t>
      </w:r>
      <w:r>
        <w:tab/>
        <w:t>UE Ranging/Sidelink positioning capability.</w:t>
      </w:r>
    </w:p>
    <w:p w14:paraId="28805C17" w14:textId="77777777" w:rsidR="008422C7" w:rsidRDefault="008422C7" w:rsidP="008422C7">
      <w:pPr>
        <w:pStyle w:val="B1"/>
      </w:pPr>
      <w:r>
        <w:t>-</w:t>
      </w:r>
      <w:r>
        <w:tab/>
        <w:t>UE preference of Ranging/Sidelink positioning calculation node: i.e. UE, LMF or both.</w:t>
      </w:r>
    </w:p>
    <w:p w14:paraId="0F836D45" w14:textId="77777777" w:rsidR="008422C7" w:rsidRDefault="008422C7" w:rsidP="008422C7">
      <w:pPr>
        <w:pStyle w:val="B1"/>
      </w:pPr>
      <w:r>
        <w:t>-</w:t>
      </w:r>
      <w:r>
        <w:tab/>
        <w:t>Operator policy, i.e. operator preference of UE, LMF or both.</w:t>
      </w:r>
    </w:p>
    <w:p w14:paraId="10A1A54C" w14:textId="77777777" w:rsidR="008422C7" w:rsidRDefault="008422C7" w:rsidP="007D79C9">
      <w:pPr>
        <w:rPr>
          <w:lang w:bidi="ar"/>
        </w:rPr>
      </w:pPr>
      <w:r>
        <w:rPr>
          <w:lang w:bidi="ar"/>
        </w:rPr>
        <w:t>If Ranging/Sidelink positioning result calculation is only supported by UE, UE based mode is selected; if Ranging/Sidelink positioning result calculation is only supported by LMF, LMF based mode is selected; if Ranging/Sidelink positioning result calculation is supported by both UE&amp;LMF, LMF determines the node based on UE preference and operator policy.</w:t>
      </w:r>
    </w:p>
    <w:p w14:paraId="3EF0A0AA" w14:textId="77777777" w:rsidR="008422C7" w:rsidRDefault="008422C7" w:rsidP="007D79C9">
      <w:pPr>
        <w:rPr>
          <w:lang w:bidi="ar"/>
        </w:rPr>
      </w:pPr>
      <w:r>
        <w:rPr>
          <w:lang w:bidi="ar"/>
        </w:rPr>
        <w:lastRenderedPageBreak/>
        <w:t>After Ranging/Sidelink positioning result calculation mode is determined, the LMF includes in the Ranging/Sidelink positioning service request the requested info (i.e. measurement data or Ranging/Sidelink positioning result or both).</w:t>
      </w:r>
    </w:p>
    <w:p w14:paraId="1667692D" w14:textId="77777777" w:rsidR="008422C7" w:rsidRDefault="008422C7" w:rsidP="007D79C9">
      <w:pPr>
        <w:rPr>
          <w:lang w:bidi="ar"/>
        </w:rPr>
      </w:pPr>
      <w:r>
        <w:rPr>
          <w:lang w:bidi="ar"/>
        </w:rPr>
        <w:t>Requested info is determined by the selected mode, which may include:</w:t>
      </w:r>
    </w:p>
    <w:p w14:paraId="1AAD6ED8" w14:textId="77777777" w:rsidR="008422C7" w:rsidRDefault="008422C7" w:rsidP="008422C7">
      <w:pPr>
        <w:pStyle w:val="B1"/>
        <w:rPr>
          <w:lang w:bidi="ar"/>
        </w:rPr>
      </w:pPr>
      <w:r>
        <w:rPr>
          <w:lang w:bidi="ar"/>
        </w:rPr>
        <w:t>-</w:t>
      </w:r>
      <w:r>
        <w:rPr>
          <w:lang w:bidi="ar"/>
        </w:rPr>
        <w:tab/>
        <w:t>Measurement data if LMF based mode is selected;</w:t>
      </w:r>
    </w:p>
    <w:p w14:paraId="6C34F87B" w14:textId="77777777" w:rsidR="008422C7" w:rsidRDefault="008422C7" w:rsidP="008422C7">
      <w:pPr>
        <w:pStyle w:val="B1"/>
        <w:rPr>
          <w:lang w:bidi="ar"/>
        </w:rPr>
      </w:pPr>
      <w:r>
        <w:rPr>
          <w:lang w:bidi="ar"/>
        </w:rPr>
        <w:t>-</w:t>
      </w:r>
      <w:r>
        <w:rPr>
          <w:lang w:bidi="ar"/>
        </w:rPr>
        <w:tab/>
        <w:t>Ranging/Sidelink positioning result if UE based mode is selected;</w:t>
      </w:r>
    </w:p>
    <w:p w14:paraId="37633262" w14:textId="77777777" w:rsidR="008422C7" w:rsidRDefault="008422C7" w:rsidP="008422C7">
      <w:pPr>
        <w:pStyle w:val="B1"/>
        <w:rPr>
          <w:lang w:bidi="ar"/>
        </w:rPr>
      </w:pPr>
      <w:r>
        <w:rPr>
          <w:lang w:bidi="ar"/>
        </w:rPr>
        <w:t>-</w:t>
      </w:r>
      <w:r>
        <w:rPr>
          <w:lang w:bidi="ar"/>
        </w:rPr>
        <w:tab/>
        <w:t>Both Measurement data and Ranging/Sidelink positioning result if hybrid mode is selected</w:t>
      </w:r>
    </w:p>
    <w:p w14:paraId="1199E3B7" w14:textId="3993FE6F" w:rsidR="008422C7" w:rsidRDefault="008422C7" w:rsidP="007D79C9">
      <w:pPr>
        <w:rPr>
          <w:lang w:bidi="ar"/>
        </w:rPr>
      </w:pPr>
      <w:r>
        <w:rPr>
          <w:lang w:bidi="ar"/>
        </w:rPr>
        <w:t>During Ranging/Sidelink positioning procedure, UE performs:</w:t>
      </w:r>
    </w:p>
    <w:p w14:paraId="3C949AF7" w14:textId="75A4A881" w:rsidR="008422C7" w:rsidRDefault="008422C7" w:rsidP="008422C7">
      <w:pPr>
        <w:pStyle w:val="B1"/>
        <w:rPr>
          <w:lang w:bidi="ar"/>
        </w:rPr>
      </w:pPr>
      <w:r>
        <w:rPr>
          <w:lang w:bidi="ar"/>
        </w:rPr>
        <w:t>-</w:t>
      </w:r>
      <w:r>
        <w:rPr>
          <w:lang w:bidi="ar"/>
        </w:rPr>
        <w:tab/>
        <w:t>measurement only if only measurement data is requested;</w:t>
      </w:r>
    </w:p>
    <w:p w14:paraId="3A997A70" w14:textId="1A5F23A7" w:rsidR="008422C7" w:rsidRDefault="008422C7" w:rsidP="008422C7">
      <w:pPr>
        <w:pStyle w:val="B1"/>
        <w:rPr>
          <w:lang w:bidi="ar"/>
        </w:rPr>
      </w:pPr>
      <w:r>
        <w:rPr>
          <w:lang w:bidi="ar"/>
        </w:rPr>
        <w:t>-</w:t>
      </w:r>
      <w:r>
        <w:rPr>
          <w:lang w:bidi="ar"/>
        </w:rPr>
        <w:tab/>
        <w:t>both measurement and calculation if Ranging/Sidelink positioning result is requested.</w:t>
      </w:r>
    </w:p>
    <w:p w14:paraId="773104B7" w14:textId="0D957AEC" w:rsidR="007D79C9" w:rsidRPr="00C569EA" w:rsidRDefault="007D79C9" w:rsidP="007D79C9">
      <w:pPr>
        <w:rPr>
          <w:lang w:bidi="ar"/>
        </w:rPr>
      </w:pPr>
      <w:r w:rsidRPr="00C569EA">
        <w:rPr>
          <w:lang w:bidi="ar"/>
        </w:rPr>
        <w:t xml:space="preserve">After performing </w:t>
      </w:r>
      <w:r>
        <w:rPr>
          <w:lang w:bidi="ar"/>
        </w:rPr>
        <w:t>Ranging/Sidelink positioning</w:t>
      </w:r>
      <w:r w:rsidRPr="00C569EA">
        <w:rPr>
          <w:lang w:bidi="ar"/>
        </w:rPr>
        <w:t xml:space="preserve">, </w:t>
      </w:r>
      <w:r w:rsidRPr="00C569EA">
        <w:rPr>
          <w:rFonts w:hint="eastAsia"/>
          <w:lang w:bidi="ar"/>
        </w:rPr>
        <w:t>U</w:t>
      </w:r>
      <w:r>
        <w:rPr>
          <w:lang w:bidi="ar"/>
        </w:rPr>
        <w:t>E1 reports based on the requested info</w:t>
      </w:r>
      <w:r w:rsidRPr="00C569EA">
        <w:rPr>
          <w:lang w:bidi="ar"/>
        </w:rPr>
        <w:t>.</w:t>
      </w:r>
    </w:p>
    <w:p w14:paraId="2E8EC8DB" w14:textId="2FF3F808" w:rsidR="007D79C9" w:rsidRDefault="007D79C9" w:rsidP="007D79C9">
      <w:pPr>
        <w:pStyle w:val="Heading3"/>
      </w:pPr>
      <w:bookmarkStart w:id="3165" w:name="_Toc104257850"/>
      <w:bookmarkStart w:id="3166" w:name="_Toc104258024"/>
      <w:bookmarkStart w:id="3167" w:name="_Toc104299586"/>
      <w:bookmarkStart w:id="3168" w:name="_Toc112768588"/>
      <w:bookmarkStart w:id="3169" w:name="_Toc112768874"/>
      <w:bookmarkStart w:id="3170" w:name="_Toc112769114"/>
      <w:bookmarkStart w:id="3171" w:name="_Toc112772551"/>
      <w:bookmarkStart w:id="3172" w:name="_Toc112864226"/>
      <w:bookmarkStart w:id="3173" w:name="_Toc112865368"/>
      <w:bookmarkStart w:id="3174" w:name="_Toc117042805"/>
      <w:bookmarkStart w:id="3175" w:name="_Toc125976206"/>
      <w:bookmarkStart w:id="3176" w:name="_Toc128725082"/>
      <w:r>
        <w:t>6.28.3</w:t>
      </w:r>
      <w:r>
        <w:tab/>
        <w:t>Procedures</w:t>
      </w:r>
      <w:bookmarkEnd w:id="3165"/>
      <w:bookmarkEnd w:id="3166"/>
      <w:bookmarkEnd w:id="3167"/>
      <w:bookmarkEnd w:id="3168"/>
      <w:bookmarkEnd w:id="3169"/>
      <w:bookmarkEnd w:id="3170"/>
      <w:bookmarkEnd w:id="3171"/>
      <w:bookmarkEnd w:id="3172"/>
      <w:bookmarkEnd w:id="3173"/>
      <w:bookmarkEnd w:id="3174"/>
      <w:bookmarkEnd w:id="3175"/>
      <w:bookmarkEnd w:id="3176"/>
    </w:p>
    <w:p w14:paraId="36BC5473" w14:textId="1EB93F21" w:rsidR="007D79C9" w:rsidRDefault="007D79C9" w:rsidP="007D79C9">
      <w:pPr>
        <w:pStyle w:val="Heading4"/>
        <w:rPr>
          <w:rFonts w:eastAsia="DengXian"/>
        </w:rPr>
      </w:pPr>
      <w:bookmarkStart w:id="3177" w:name="_Toc104299587"/>
      <w:bookmarkStart w:id="3178" w:name="_Toc112768589"/>
      <w:bookmarkStart w:id="3179" w:name="_Toc112768875"/>
      <w:bookmarkStart w:id="3180" w:name="_Toc112769115"/>
      <w:bookmarkStart w:id="3181" w:name="_Toc112772552"/>
      <w:bookmarkStart w:id="3182" w:name="_Toc112864227"/>
      <w:bookmarkStart w:id="3183" w:name="_Toc112865369"/>
      <w:bookmarkStart w:id="3184" w:name="_Toc125976207"/>
      <w:bookmarkStart w:id="3185" w:name="_Toc128725083"/>
      <w:r>
        <w:rPr>
          <w:lang w:bidi="ar"/>
        </w:rPr>
        <w:t>6.28.3.1</w:t>
      </w:r>
      <w:r w:rsidR="008422C7">
        <w:rPr>
          <w:lang w:bidi="ar"/>
        </w:rPr>
        <w:tab/>
      </w:r>
      <w:r>
        <w:rPr>
          <w:lang w:bidi="ar"/>
        </w:rPr>
        <w:t>P</w:t>
      </w:r>
      <w:r w:rsidRPr="00DB736F">
        <w:rPr>
          <w:lang w:bidi="ar"/>
        </w:rPr>
        <w:t xml:space="preserve">rocedure of </w:t>
      </w:r>
      <w:r>
        <w:rPr>
          <w:lang w:bidi="ar"/>
        </w:rPr>
        <w:t>LMF triggered R</w:t>
      </w:r>
      <w:r w:rsidRPr="00CA026E">
        <w:rPr>
          <w:rFonts w:eastAsia="DengXian"/>
        </w:rPr>
        <w:t>anging/sidelink positioning</w:t>
      </w:r>
      <w:bookmarkEnd w:id="3177"/>
      <w:bookmarkEnd w:id="3178"/>
      <w:bookmarkEnd w:id="3179"/>
      <w:bookmarkEnd w:id="3180"/>
      <w:bookmarkEnd w:id="3181"/>
      <w:bookmarkEnd w:id="3182"/>
      <w:bookmarkEnd w:id="3183"/>
      <w:bookmarkEnd w:id="3184"/>
      <w:bookmarkEnd w:id="3185"/>
    </w:p>
    <w:p w14:paraId="22CDD6B1" w14:textId="77777777" w:rsidR="008422C7" w:rsidRDefault="008422C7" w:rsidP="007D79C9">
      <w:pPr>
        <w:rPr>
          <w:lang w:bidi="ar"/>
        </w:rPr>
      </w:pPr>
      <w:r>
        <w:rPr>
          <w:lang w:bidi="ar"/>
        </w:rPr>
        <w:t>This procedure applies to the following cases as a part of the overall procedure when Ranging/Sidelink positioning between 2 UEs is triggered by LMF:</w:t>
      </w:r>
    </w:p>
    <w:p w14:paraId="44E4E0A1" w14:textId="70A4C80F" w:rsidR="008422C7" w:rsidRDefault="008422C7" w:rsidP="008422C7">
      <w:pPr>
        <w:pStyle w:val="B1"/>
        <w:rPr>
          <w:lang w:bidi="ar"/>
        </w:rPr>
      </w:pPr>
      <w:r>
        <w:rPr>
          <w:lang w:bidi="ar"/>
        </w:rPr>
        <w:t>-</w:t>
      </w:r>
      <w:r>
        <w:rPr>
          <w:lang w:bidi="ar"/>
        </w:rPr>
        <w:tab/>
        <w:t>Ranging/Sidelink positioning with the assistance of assistant UE.</w:t>
      </w:r>
    </w:p>
    <w:p w14:paraId="28862905" w14:textId="6B5C830F" w:rsidR="008422C7" w:rsidRDefault="008422C7" w:rsidP="008422C7">
      <w:pPr>
        <w:pStyle w:val="B1"/>
        <w:rPr>
          <w:lang w:bidi="ar"/>
        </w:rPr>
      </w:pPr>
      <w:r>
        <w:rPr>
          <w:lang w:bidi="ar"/>
        </w:rPr>
        <w:t>-</w:t>
      </w:r>
      <w:r>
        <w:rPr>
          <w:lang w:bidi="ar"/>
        </w:rPr>
        <w:tab/>
        <w:t>Network assisted Sidelink Positioning for In Network Coverage and Partial Network Coverage.</w:t>
      </w:r>
    </w:p>
    <w:p w14:paraId="66FAB520" w14:textId="7E32D03C" w:rsidR="008422C7" w:rsidRDefault="008422C7" w:rsidP="008422C7">
      <w:pPr>
        <w:pStyle w:val="B1"/>
        <w:rPr>
          <w:lang w:bidi="ar"/>
        </w:rPr>
      </w:pPr>
      <w:r>
        <w:rPr>
          <w:lang w:bidi="ar"/>
        </w:rPr>
        <w:t>-</w:t>
      </w:r>
      <w:r>
        <w:rPr>
          <w:lang w:bidi="ar"/>
        </w:rPr>
        <w:tab/>
        <w:t xml:space="preserve">Ranging and sidelink positioning service exposure to a </w:t>
      </w:r>
      <w:r w:rsidR="009E4CA0">
        <w:rPr>
          <w:lang w:bidi="ar"/>
        </w:rPr>
        <w:t>SL Positioning Client UE</w:t>
      </w:r>
      <w:r>
        <w:rPr>
          <w:lang w:bidi="ar"/>
        </w:rPr>
        <w:t>.</w:t>
      </w:r>
    </w:p>
    <w:p w14:paraId="101F2B22" w14:textId="4F48B800" w:rsidR="008422C7" w:rsidRDefault="008422C7" w:rsidP="008422C7">
      <w:pPr>
        <w:pStyle w:val="B1"/>
        <w:rPr>
          <w:lang w:bidi="ar"/>
        </w:rPr>
      </w:pPr>
      <w:r>
        <w:rPr>
          <w:lang w:bidi="ar"/>
        </w:rPr>
        <w:t>-</w:t>
      </w:r>
      <w:r>
        <w:rPr>
          <w:lang w:bidi="ar"/>
        </w:rPr>
        <w:tab/>
        <w:t>Ranging and sidelink positioning service exposure to AF or 5GC NF.</w:t>
      </w:r>
    </w:p>
    <w:p w14:paraId="6266DF92" w14:textId="3B037EAB" w:rsidR="007D79C9" w:rsidRPr="00D96256" w:rsidRDefault="007D79C9" w:rsidP="007D79C9">
      <w:pPr>
        <w:rPr>
          <w:lang w:bidi="ar"/>
        </w:rPr>
      </w:pPr>
      <w:r w:rsidRPr="00D96256">
        <w:rPr>
          <w:lang w:bidi="ar"/>
        </w:rPr>
        <w:t>It is used to determine whether the Ranging/Sidelink positioning result or Ranging/Sidelink positioning measurement data should be provided to the LMF.</w:t>
      </w:r>
    </w:p>
    <w:p w14:paraId="1F9BCB11" w14:textId="77777777" w:rsidR="007D79C9" w:rsidRPr="00AE0DF2" w:rsidRDefault="007D79C9" w:rsidP="008422C7">
      <w:pPr>
        <w:pStyle w:val="TH"/>
        <w:rPr>
          <w:rFonts w:eastAsia="SimSun"/>
          <w:kern w:val="2"/>
          <w:sz w:val="21"/>
          <w:szCs w:val="24"/>
          <w:lang w:val="en-US" w:eastAsia="zh-CN"/>
        </w:rPr>
      </w:pPr>
      <w:r>
        <w:object w:dxaOrig="10395" w:dyaOrig="11371" w14:anchorId="1DA85949">
          <v:shape id="_x0000_i1085" type="#_x0000_t75" style="width:455.1pt;height:500.6pt" o:ole="">
            <v:imagedata r:id="rId129" o:title=""/>
          </v:shape>
          <o:OLEObject Type="Embed" ProgID="Visio.Drawing.15" ShapeID="_x0000_i1085" DrawAspect="Content" ObjectID="_1739339828" r:id="rId130"/>
        </w:object>
      </w:r>
    </w:p>
    <w:p w14:paraId="36CA1BA6" w14:textId="71091821" w:rsidR="007D79C9" w:rsidRPr="008422C7" w:rsidRDefault="007D79C9" w:rsidP="008422C7">
      <w:pPr>
        <w:pStyle w:val="TF"/>
        <w:rPr>
          <w:rFonts w:eastAsia="SimSun"/>
        </w:rPr>
      </w:pPr>
      <w:r w:rsidRPr="008422C7">
        <w:rPr>
          <w:rFonts w:eastAsia="SimSun" w:hint="eastAsia"/>
        </w:rPr>
        <w:t>Figure</w:t>
      </w:r>
      <w:r w:rsidRPr="008422C7">
        <w:rPr>
          <w:rFonts w:eastAsia="SimSun"/>
        </w:rPr>
        <w:t xml:space="preserve"> </w:t>
      </w:r>
      <w:r w:rsidRPr="008422C7">
        <w:rPr>
          <w:rFonts w:eastAsia="SimSun" w:hint="eastAsia"/>
        </w:rPr>
        <w:t>6.</w:t>
      </w:r>
      <w:r w:rsidRPr="008422C7">
        <w:rPr>
          <w:rFonts w:eastAsia="SimSun"/>
        </w:rPr>
        <w:t>28.3.1</w:t>
      </w:r>
      <w:r w:rsidRPr="008422C7">
        <w:rPr>
          <w:rFonts w:eastAsia="SimSun" w:hint="eastAsia"/>
        </w:rPr>
        <w:t>-1</w:t>
      </w:r>
      <w:r w:rsidR="008422C7">
        <w:rPr>
          <w:rFonts w:eastAsia="SimSun"/>
        </w:rPr>
        <w:t>:</w:t>
      </w:r>
      <w:r w:rsidRPr="008422C7">
        <w:rPr>
          <w:rFonts w:eastAsia="SimSun"/>
        </w:rPr>
        <w:t xml:space="preserve"> </w:t>
      </w:r>
      <w:r w:rsidRPr="008422C7">
        <w:rPr>
          <w:rFonts w:eastAsia="SimSun" w:hint="eastAsia"/>
        </w:rPr>
        <w:t>Procedure</w:t>
      </w:r>
      <w:r w:rsidRPr="008422C7">
        <w:rPr>
          <w:rFonts w:eastAsia="SimSun"/>
        </w:rPr>
        <w:t xml:space="preserve"> </w:t>
      </w:r>
      <w:r w:rsidRPr="008422C7">
        <w:rPr>
          <w:rFonts w:eastAsia="SimSun" w:hint="eastAsia"/>
        </w:rPr>
        <w:t>of</w:t>
      </w:r>
      <w:r w:rsidRPr="008422C7">
        <w:rPr>
          <w:rFonts w:eastAsia="SimSun"/>
        </w:rPr>
        <w:t xml:space="preserve"> </w:t>
      </w:r>
      <w:r w:rsidRPr="008422C7">
        <w:t>LMF triggered R</w:t>
      </w:r>
      <w:r w:rsidRPr="008422C7">
        <w:rPr>
          <w:rFonts w:eastAsia="DengXian"/>
        </w:rPr>
        <w:t>anging/sidelink positioning</w:t>
      </w:r>
    </w:p>
    <w:p w14:paraId="79E2F3AD" w14:textId="77777777" w:rsidR="008422C7" w:rsidRDefault="008422C7" w:rsidP="008422C7">
      <w:pPr>
        <w:pStyle w:val="B1"/>
        <w:rPr>
          <w:lang w:bidi="ar"/>
        </w:rPr>
      </w:pPr>
      <w:r>
        <w:rPr>
          <w:lang w:bidi="ar"/>
        </w:rPr>
        <w:t>1.</w:t>
      </w:r>
      <w:r>
        <w:rPr>
          <w:lang w:bidi="ar"/>
        </w:rPr>
        <w:tab/>
        <w:t>AMF receives a Ranging/Sidelink positioning request from a UE or a GMLC or any 5GC NF.</w:t>
      </w:r>
    </w:p>
    <w:p w14:paraId="4AB40298" w14:textId="77777777" w:rsidR="008422C7" w:rsidRDefault="008422C7" w:rsidP="008422C7">
      <w:pPr>
        <w:pStyle w:val="B1"/>
        <w:rPr>
          <w:lang w:bidi="ar"/>
        </w:rPr>
      </w:pPr>
      <w:r>
        <w:rPr>
          <w:lang w:bidi="ar"/>
        </w:rPr>
        <w:t>2.</w:t>
      </w:r>
      <w:r>
        <w:rPr>
          <w:lang w:bidi="ar"/>
        </w:rPr>
        <w:tab/>
        <w:t>AMF selects a serving LMF for UE1.</w:t>
      </w:r>
    </w:p>
    <w:p w14:paraId="4AF588C9" w14:textId="77777777" w:rsidR="008422C7" w:rsidRDefault="008422C7" w:rsidP="008422C7">
      <w:pPr>
        <w:pStyle w:val="B1"/>
        <w:rPr>
          <w:lang w:bidi="ar"/>
        </w:rPr>
      </w:pPr>
      <w:r>
        <w:rPr>
          <w:lang w:bidi="ar"/>
        </w:rPr>
        <w:t>3.</w:t>
      </w:r>
      <w:r>
        <w:rPr>
          <w:lang w:bidi="ar"/>
        </w:rPr>
        <w:tab/>
        <w:t>AMF sends the Ranging/Sidelink positioning request to the selected LMF.</w:t>
      </w:r>
    </w:p>
    <w:p w14:paraId="17E3BB1D" w14:textId="3717973B" w:rsidR="008422C7" w:rsidRDefault="008422C7" w:rsidP="008422C7">
      <w:pPr>
        <w:pStyle w:val="B1"/>
        <w:rPr>
          <w:lang w:bidi="ar"/>
        </w:rPr>
      </w:pPr>
      <w:r>
        <w:rPr>
          <w:lang w:bidi="ar"/>
        </w:rPr>
        <w:t>4.</w:t>
      </w:r>
      <w:r>
        <w:rPr>
          <w:lang w:bidi="ar"/>
        </w:rPr>
        <w:tab/>
        <w:t>LMF performs Ranging/Sidelink positioning capability negotiation with UE1, see clause 6.28.3.2 for details of LMF triggered Ranging/Sidelink positioning capability negotiation.</w:t>
      </w:r>
    </w:p>
    <w:p w14:paraId="2187B196" w14:textId="35AC004E" w:rsidR="008422C7" w:rsidRDefault="008422C7" w:rsidP="008422C7">
      <w:pPr>
        <w:pStyle w:val="B1"/>
        <w:rPr>
          <w:lang w:bidi="ar"/>
        </w:rPr>
      </w:pPr>
      <w:r>
        <w:rPr>
          <w:lang w:bidi="ar"/>
        </w:rPr>
        <w:t>5.</w:t>
      </w:r>
      <w:r>
        <w:rPr>
          <w:lang w:bidi="ar"/>
        </w:rPr>
        <w:tab/>
        <w:t>LMF determines the Ranging/Sidelink positioning result calculation mode and the requested info based on LMF Ranging/Sidelink positioning capability, UE Ranging/Sidelink positioning capability, UE preference of Ranging/Sidelink positioning calculation node: i.e. UE, LMF or both and Operator policy, i.e. operator preference of UE, LMF or both, as described in clause 6.28.2.</w:t>
      </w:r>
    </w:p>
    <w:p w14:paraId="1466BE5C" w14:textId="186ADA01" w:rsidR="008422C7" w:rsidRDefault="008422C7" w:rsidP="008422C7">
      <w:pPr>
        <w:pStyle w:val="B1"/>
        <w:rPr>
          <w:lang w:bidi="ar"/>
        </w:rPr>
      </w:pPr>
      <w:r>
        <w:rPr>
          <w:lang w:bidi="ar"/>
        </w:rPr>
        <w:t>6.</w:t>
      </w:r>
      <w:r>
        <w:rPr>
          <w:lang w:bidi="ar"/>
        </w:rPr>
        <w:tab/>
        <w:t>LMF sends the Ranging/Sidelink positioning request to UE1, including the requested info (i.e. measurement data or Ranging/Sidelink positioning result or both).</w:t>
      </w:r>
    </w:p>
    <w:p w14:paraId="13C41B9C" w14:textId="77777777" w:rsidR="008422C7" w:rsidRDefault="008422C7" w:rsidP="008422C7">
      <w:pPr>
        <w:pStyle w:val="B1"/>
        <w:rPr>
          <w:lang w:bidi="ar"/>
        </w:rPr>
      </w:pPr>
      <w:r>
        <w:rPr>
          <w:lang w:bidi="ar"/>
        </w:rPr>
        <w:lastRenderedPageBreak/>
        <w:t>7.</w:t>
      </w:r>
      <w:r>
        <w:rPr>
          <w:lang w:bidi="ar"/>
        </w:rPr>
        <w:tab/>
        <w:t>UE1 performs Ranging/Sidelink positioning with UE2. If only measurement data is requested or LMF based mode is selected, UE does not have to take the result calculation.</w:t>
      </w:r>
    </w:p>
    <w:p w14:paraId="44B4B2FA" w14:textId="77777777" w:rsidR="008422C7" w:rsidRDefault="008422C7" w:rsidP="008422C7">
      <w:pPr>
        <w:pStyle w:val="NO"/>
        <w:rPr>
          <w:lang w:bidi="ar"/>
        </w:rPr>
      </w:pPr>
      <w:r>
        <w:rPr>
          <w:lang w:bidi="ar"/>
        </w:rPr>
        <w:t>NOTE</w:t>
      </w:r>
      <w:r>
        <w:rPr>
          <w:lang w:bidi="ar"/>
        </w:rPr>
        <w:tab/>
        <w:t>Details of the steps are developed in the solutions of KI#4.</w:t>
      </w:r>
    </w:p>
    <w:p w14:paraId="1A32871B" w14:textId="77777777" w:rsidR="008422C7" w:rsidRDefault="008422C7" w:rsidP="008422C7">
      <w:pPr>
        <w:pStyle w:val="B1"/>
        <w:rPr>
          <w:lang w:bidi="ar"/>
        </w:rPr>
      </w:pPr>
      <w:r>
        <w:rPr>
          <w:lang w:bidi="ar"/>
        </w:rPr>
        <w:t>8a.</w:t>
      </w:r>
      <w:r>
        <w:rPr>
          <w:lang w:bidi="ar"/>
        </w:rPr>
        <w:tab/>
        <w:t>UE1 reports Ranging/Sidelink positioning result to LMF if it is requested.</w:t>
      </w:r>
    </w:p>
    <w:p w14:paraId="68949FEA" w14:textId="77777777" w:rsidR="008422C7" w:rsidRDefault="008422C7" w:rsidP="008422C7">
      <w:pPr>
        <w:pStyle w:val="B1"/>
        <w:rPr>
          <w:lang w:bidi="ar"/>
        </w:rPr>
      </w:pPr>
      <w:r>
        <w:rPr>
          <w:lang w:bidi="ar"/>
        </w:rPr>
        <w:t>8b.1</w:t>
      </w:r>
      <w:r>
        <w:rPr>
          <w:lang w:bidi="ar"/>
        </w:rPr>
        <w:tab/>
        <w:t>UE1 reports Ranging/Sidelink positioning measurement data to LMF if it is requested.</w:t>
      </w:r>
    </w:p>
    <w:p w14:paraId="10C6BF9A" w14:textId="77777777" w:rsidR="008422C7" w:rsidRDefault="008422C7" w:rsidP="008422C7">
      <w:pPr>
        <w:pStyle w:val="B1"/>
        <w:rPr>
          <w:lang w:bidi="ar"/>
        </w:rPr>
      </w:pPr>
      <w:r>
        <w:rPr>
          <w:lang w:bidi="ar"/>
        </w:rPr>
        <w:t>8b.2</w:t>
      </w:r>
      <w:r>
        <w:rPr>
          <w:lang w:bidi="ar"/>
        </w:rPr>
        <w:tab/>
        <w:t>LMF performs Ranging/Sidelink positioning result calculation based on the measurement data received from UE1.</w:t>
      </w:r>
    </w:p>
    <w:p w14:paraId="2D6AB1C8" w14:textId="77777777" w:rsidR="008422C7" w:rsidRDefault="008422C7" w:rsidP="008422C7">
      <w:pPr>
        <w:pStyle w:val="B1"/>
        <w:rPr>
          <w:lang w:bidi="ar"/>
        </w:rPr>
      </w:pPr>
      <w:r>
        <w:rPr>
          <w:lang w:bidi="ar"/>
        </w:rPr>
        <w:t>9.</w:t>
      </w:r>
      <w:r>
        <w:rPr>
          <w:lang w:bidi="ar"/>
        </w:rPr>
        <w:tab/>
        <w:t>LMF reports the Ranging/Sidelink positioning result to the AMF.</w:t>
      </w:r>
    </w:p>
    <w:p w14:paraId="4548A583" w14:textId="77777777" w:rsidR="008422C7" w:rsidRDefault="008422C7" w:rsidP="008422C7">
      <w:pPr>
        <w:pStyle w:val="B1"/>
        <w:rPr>
          <w:lang w:bidi="ar"/>
        </w:rPr>
      </w:pPr>
      <w:r>
        <w:rPr>
          <w:lang w:bidi="ar"/>
        </w:rPr>
        <w:t>10.</w:t>
      </w:r>
      <w:r>
        <w:rPr>
          <w:lang w:bidi="ar"/>
        </w:rPr>
        <w:tab/>
        <w:t>AMF reports the Ranging/Sidelink positioning result.</w:t>
      </w:r>
    </w:p>
    <w:p w14:paraId="03C6E106" w14:textId="071A4B45" w:rsidR="007D79C9" w:rsidRPr="003F5239" w:rsidRDefault="007D79C9" w:rsidP="007D79C9">
      <w:pPr>
        <w:pStyle w:val="Heading4"/>
      </w:pPr>
      <w:bookmarkStart w:id="3186" w:name="_Toc104299588"/>
      <w:bookmarkStart w:id="3187" w:name="_Toc112768590"/>
      <w:bookmarkStart w:id="3188" w:name="_Toc112768876"/>
      <w:bookmarkStart w:id="3189" w:name="_Toc112769116"/>
      <w:bookmarkStart w:id="3190" w:name="_Toc112772553"/>
      <w:bookmarkStart w:id="3191" w:name="_Toc112864228"/>
      <w:bookmarkStart w:id="3192" w:name="_Toc112865370"/>
      <w:bookmarkStart w:id="3193" w:name="_Toc125976208"/>
      <w:bookmarkStart w:id="3194" w:name="_Toc128725084"/>
      <w:r>
        <w:rPr>
          <w:lang w:bidi="ar"/>
        </w:rPr>
        <w:t>6.28.3.2</w:t>
      </w:r>
      <w:r w:rsidR="008422C7">
        <w:rPr>
          <w:lang w:bidi="ar"/>
        </w:rPr>
        <w:tab/>
      </w:r>
      <w:r w:rsidRPr="003F5239">
        <w:rPr>
          <w:lang w:bidi="ar"/>
        </w:rPr>
        <w:t>Procedure of LMF initiated Ranging/sidelink positioning capability negotiation between UE and LMF</w:t>
      </w:r>
      <w:bookmarkEnd w:id="3186"/>
      <w:bookmarkEnd w:id="3187"/>
      <w:bookmarkEnd w:id="3188"/>
      <w:bookmarkEnd w:id="3189"/>
      <w:bookmarkEnd w:id="3190"/>
      <w:bookmarkEnd w:id="3191"/>
      <w:bookmarkEnd w:id="3192"/>
      <w:bookmarkEnd w:id="3193"/>
      <w:bookmarkEnd w:id="3194"/>
    </w:p>
    <w:p w14:paraId="7FB34C50" w14:textId="77777777" w:rsidR="007D79C9" w:rsidRDefault="007D79C9" w:rsidP="008422C7">
      <w:pPr>
        <w:pStyle w:val="TH"/>
      </w:pPr>
      <w:r>
        <w:object w:dxaOrig="6461" w:dyaOrig="4590" w14:anchorId="5E760A4D">
          <v:shape id="_x0000_i1086" type="#_x0000_t75" style="width:323.3pt;height:230.25pt" o:ole="">
            <v:imagedata r:id="rId131" o:title=""/>
          </v:shape>
          <o:OLEObject Type="Embed" ProgID="Visio.Drawing.15" ShapeID="_x0000_i1086" DrawAspect="Content" ObjectID="_1739339829" r:id="rId132"/>
        </w:object>
      </w:r>
    </w:p>
    <w:p w14:paraId="1C838E8D" w14:textId="467B3952" w:rsidR="007D79C9" w:rsidRPr="008422C7" w:rsidRDefault="007D79C9" w:rsidP="008422C7">
      <w:pPr>
        <w:pStyle w:val="TF"/>
      </w:pPr>
      <w:r w:rsidRPr="008422C7">
        <w:rPr>
          <w:rFonts w:eastAsia="SimSun" w:hint="eastAsia"/>
        </w:rPr>
        <w:t>Figure</w:t>
      </w:r>
      <w:r w:rsidRPr="008422C7">
        <w:rPr>
          <w:rFonts w:eastAsia="SimSun"/>
        </w:rPr>
        <w:t xml:space="preserve"> </w:t>
      </w:r>
      <w:r w:rsidRPr="008422C7">
        <w:rPr>
          <w:rFonts w:eastAsia="SimSun" w:hint="eastAsia"/>
        </w:rPr>
        <w:t>6.</w:t>
      </w:r>
      <w:r w:rsidRPr="008422C7">
        <w:rPr>
          <w:rFonts w:eastAsia="SimSun"/>
        </w:rPr>
        <w:t>28.3.2</w:t>
      </w:r>
      <w:r w:rsidRPr="008422C7">
        <w:rPr>
          <w:rFonts w:eastAsia="SimSun" w:hint="eastAsia"/>
        </w:rPr>
        <w:t>-1</w:t>
      </w:r>
      <w:r w:rsidR="008422C7">
        <w:rPr>
          <w:rFonts w:eastAsia="SimSun"/>
        </w:rPr>
        <w:t>:</w:t>
      </w:r>
      <w:r w:rsidRPr="008422C7">
        <w:rPr>
          <w:rFonts w:eastAsia="SimSun"/>
        </w:rPr>
        <w:t xml:space="preserve"> </w:t>
      </w:r>
      <w:r w:rsidRPr="008422C7">
        <w:t>Procedure of LMF initiated R</w:t>
      </w:r>
      <w:r w:rsidRPr="008422C7">
        <w:rPr>
          <w:rFonts w:eastAsia="DengXian"/>
        </w:rPr>
        <w:t>anging/sidelink positioning capability negotiation between UE and LMF</w:t>
      </w:r>
    </w:p>
    <w:p w14:paraId="5960543C" w14:textId="77777777" w:rsidR="008422C7" w:rsidRDefault="008422C7" w:rsidP="008422C7">
      <w:pPr>
        <w:pStyle w:val="B1"/>
      </w:pPr>
      <w:bookmarkStart w:id="3195" w:name="_Toc104257851"/>
      <w:bookmarkStart w:id="3196" w:name="_Toc104258025"/>
      <w:r>
        <w:t>1.</w:t>
      </w:r>
      <w:r>
        <w:tab/>
        <w:t>LMF sends the Ranging/Sidelink positioning capability request to the UE1, which includes LMF Ranging/Sidelink positioning capability, UE1 ID and UE2 ID.</w:t>
      </w:r>
    </w:p>
    <w:p w14:paraId="10078438" w14:textId="061D0F46" w:rsidR="008422C7" w:rsidRDefault="008422C7" w:rsidP="008422C7">
      <w:pPr>
        <w:pStyle w:val="B1"/>
      </w:pPr>
      <w:r>
        <w:t>2.</w:t>
      </w:r>
      <w:r>
        <w:tab/>
        <w:t>If there is no available UE2 Ranging/Sidelink positioning capability for result calculation, UE1 triggers Ranging/Sidelink positioning capability negotiation procedure to acquire UE2 Ranging/Sidelink positioning capability for result calculation.</w:t>
      </w:r>
    </w:p>
    <w:p w14:paraId="68F12483" w14:textId="04E0E7AA" w:rsidR="008422C7" w:rsidRDefault="001F671C" w:rsidP="008422C7">
      <w:pPr>
        <w:pStyle w:val="EditorsNote"/>
      </w:pPr>
      <w:r w:rsidRPr="00D76172">
        <w:rPr>
          <w:lang w:val="en-US" w:eastAsia="zh-CN"/>
        </w:rPr>
        <w:t>Editor</w:t>
      </w:r>
      <w:r>
        <w:rPr>
          <w:lang w:val="en-US" w:eastAsia="zh-CN"/>
        </w:rPr>
        <w:t>'</w:t>
      </w:r>
      <w:r w:rsidRPr="00D76172">
        <w:rPr>
          <w:lang w:val="en-US" w:eastAsia="zh-CN"/>
        </w:rPr>
        <w:t>s note:</w:t>
      </w:r>
      <w:r w:rsidR="008422C7">
        <w:tab/>
        <w:t>The details on how Ranging/Sidelink positioning capability is negotiated between UE1 and UE2 are FFS.</w:t>
      </w:r>
    </w:p>
    <w:p w14:paraId="0FF7D7F8" w14:textId="77777777" w:rsidR="008422C7" w:rsidRDefault="008422C7" w:rsidP="008422C7">
      <w:pPr>
        <w:pStyle w:val="B1"/>
      </w:pPr>
      <w:r>
        <w:t>3.</w:t>
      </w:r>
      <w:r>
        <w:tab/>
        <w:t>UE1 responds to LMF with UE1/UE2 Ranging/Sidelink positioning capability. Optionally, UE1 may also include in the response UE1 preference of Ranging/Sidelink positioning result calculation mode, which is determined based on LMF Ranging/Sidelink positioning capability and UE1/UE2 Ranging/Sidelink positioning capability.</w:t>
      </w:r>
    </w:p>
    <w:p w14:paraId="43671CFD" w14:textId="50ACACE5" w:rsidR="007D79C9" w:rsidRPr="00DD01A3" w:rsidRDefault="007D79C9" w:rsidP="007D79C9">
      <w:pPr>
        <w:pStyle w:val="Heading3"/>
      </w:pPr>
      <w:bookmarkStart w:id="3197" w:name="_Toc104299589"/>
      <w:bookmarkStart w:id="3198" w:name="_Toc112768591"/>
      <w:bookmarkStart w:id="3199" w:name="_Toc112768877"/>
      <w:bookmarkStart w:id="3200" w:name="_Toc112769117"/>
      <w:bookmarkStart w:id="3201" w:name="_Toc112772554"/>
      <w:bookmarkStart w:id="3202" w:name="_Toc112864229"/>
      <w:bookmarkStart w:id="3203" w:name="_Toc112865371"/>
      <w:bookmarkStart w:id="3204" w:name="_Toc117042806"/>
      <w:bookmarkStart w:id="3205" w:name="_Toc125976209"/>
      <w:bookmarkStart w:id="3206" w:name="_Toc128725085"/>
      <w:r>
        <w:t>6.</w:t>
      </w:r>
      <w:r w:rsidR="009B704B">
        <w:t>28</w:t>
      </w:r>
      <w:r>
        <w:t>.4</w:t>
      </w:r>
      <w:r>
        <w:tab/>
        <w:t>Impacts on services, entities, and interfaces</w:t>
      </w:r>
      <w:bookmarkEnd w:id="3195"/>
      <w:bookmarkEnd w:id="3196"/>
      <w:bookmarkEnd w:id="3197"/>
      <w:bookmarkEnd w:id="3198"/>
      <w:bookmarkEnd w:id="3199"/>
      <w:bookmarkEnd w:id="3200"/>
      <w:bookmarkEnd w:id="3201"/>
      <w:bookmarkEnd w:id="3202"/>
      <w:bookmarkEnd w:id="3203"/>
      <w:bookmarkEnd w:id="3204"/>
      <w:bookmarkEnd w:id="3205"/>
      <w:bookmarkEnd w:id="3206"/>
    </w:p>
    <w:p w14:paraId="65CFF418" w14:textId="77777777" w:rsidR="007D79C9" w:rsidRPr="00E15D52" w:rsidRDefault="007D79C9" w:rsidP="007D79C9">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2FB517E1" w14:textId="77777777" w:rsidR="008422C7" w:rsidRDefault="008422C7" w:rsidP="008422C7">
      <w:pPr>
        <w:pStyle w:val="B1"/>
        <w:rPr>
          <w:lang w:eastAsia="zh-CN"/>
        </w:rPr>
      </w:pPr>
      <w:r>
        <w:rPr>
          <w:lang w:eastAsia="zh-CN"/>
        </w:rPr>
        <w:lastRenderedPageBreak/>
        <w:t>-</w:t>
      </w:r>
      <w:r>
        <w:rPr>
          <w:lang w:eastAsia="zh-CN"/>
        </w:rPr>
        <w:tab/>
        <w:t>UE: supports Ranging/Sidelink positioning capability negotiation between UEs and between LMF and UE; determines its role in the Ranging/Sidelink positioning procedure based on the requested info.</w:t>
      </w:r>
    </w:p>
    <w:p w14:paraId="21CD1DFC" w14:textId="77777777" w:rsidR="008422C7" w:rsidRDefault="008422C7" w:rsidP="008422C7">
      <w:pPr>
        <w:pStyle w:val="B1"/>
        <w:rPr>
          <w:lang w:eastAsia="zh-CN"/>
        </w:rPr>
      </w:pPr>
      <w:r>
        <w:rPr>
          <w:lang w:eastAsia="zh-CN"/>
        </w:rPr>
        <w:t>-</w:t>
      </w:r>
      <w:r>
        <w:rPr>
          <w:lang w:eastAsia="zh-CN"/>
        </w:rPr>
        <w:tab/>
        <w:t>LMF: supports Ranging/Sidelink positioning capability negotiation between LMF and UE; determines result calculation mode.</w:t>
      </w:r>
    </w:p>
    <w:p w14:paraId="139873F1" w14:textId="586CA25E" w:rsidR="007D79C9" w:rsidRDefault="001F671C" w:rsidP="009B704B">
      <w:pPr>
        <w:pStyle w:val="EditorsNote"/>
      </w:pPr>
      <w:r w:rsidRPr="00D76172">
        <w:rPr>
          <w:lang w:val="en-US" w:eastAsia="zh-CN"/>
        </w:rPr>
        <w:t>Editor</w:t>
      </w:r>
      <w:r>
        <w:rPr>
          <w:lang w:val="en-US" w:eastAsia="zh-CN"/>
        </w:rPr>
        <w:t>'</w:t>
      </w:r>
      <w:r w:rsidRPr="00D76172">
        <w:rPr>
          <w:lang w:val="en-US" w:eastAsia="zh-CN"/>
        </w:rPr>
        <w:t>s note:</w:t>
      </w:r>
      <w:r w:rsidR="00092FB4">
        <w:rPr>
          <w:rFonts w:hint="eastAsia"/>
          <w:lang w:eastAsia="zh-CN"/>
        </w:rPr>
        <w:tab/>
      </w:r>
      <w:r w:rsidR="007D79C9">
        <w:t>The interactions between the UE and LMF regarding the capability negotiation and switching of the mode should be determined by RAN WGs, and alignment is needed once there</w:t>
      </w:r>
      <w:r>
        <w:t>'</w:t>
      </w:r>
      <w:r w:rsidR="007D79C9">
        <w:t>s any conclusion in RAN.</w:t>
      </w:r>
    </w:p>
    <w:p w14:paraId="698FC4A3" w14:textId="0C5A53AD" w:rsidR="003F34CE" w:rsidRPr="00DF048C" w:rsidRDefault="003F34CE" w:rsidP="004A433B">
      <w:pPr>
        <w:pStyle w:val="Heading2"/>
      </w:pPr>
      <w:bookmarkStart w:id="3207" w:name="_Toc104258278"/>
      <w:bookmarkStart w:id="3208" w:name="_Toc112768592"/>
      <w:bookmarkStart w:id="3209" w:name="_Toc112768878"/>
      <w:bookmarkStart w:id="3210" w:name="_Toc112769118"/>
      <w:bookmarkStart w:id="3211" w:name="_Toc112772555"/>
      <w:bookmarkStart w:id="3212" w:name="_Toc112864230"/>
      <w:bookmarkStart w:id="3213" w:name="_Toc112865372"/>
      <w:bookmarkStart w:id="3214" w:name="_Toc117042807"/>
      <w:bookmarkStart w:id="3215" w:name="_Toc125976210"/>
      <w:bookmarkStart w:id="3216" w:name="_Toc128725086"/>
      <w:r w:rsidRPr="00DF048C">
        <w:t>6.</w:t>
      </w:r>
      <w:r w:rsidR="00A102E7">
        <w:rPr>
          <w:lang w:eastAsia="zh-CN"/>
        </w:rPr>
        <w:t>29</w:t>
      </w:r>
      <w:r w:rsidR="004E7144">
        <w:tab/>
        <w:t>Solution #29</w:t>
      </w:r>
      <w:r w:rsidRPr="00DF048C">
        <w:t xml:space="preserve">: </w:t>
      </w:r>
      <w:bookmarkEnd w:id="3207"/>
      <w:r>
        <w:t>Service continuity of periodic ranging with assistant UE</w:t>
      </w:r>
      <w:bookmarkEnd w:id="3208"/>
      <w:bookmarkEnd w:id="3209"/>
      <w:bookmarkEnd w:id="3210"/>
      <w:bookmarkEnd w:id="3211"/>
      <w:bookmarkEnd w:id="3212"/>
      <w:bookmarkEnd w:id="3213"/>
      <w:bookmarkEnd w:id="3214"/>
      <w:bookmarkEnd w:id="3215"/>
      <w:bookmarkEnd w:id="3216"/>
    </w:p>
    <w:p w14:paraId="4B77822C" w14:textId="2F6E2E8E" w:rsidR="003F34CE" w:rsidRPr="00DF048C" w:rsidRDefault="003F34CE" w:rsidP="004A433B">
      <w:pPr>
        <w:pStyle w:val="Heading3"/>
      </w:pPr>
      <w:bookmarkStart w:id="3217" w:name="_Toc104258279"/>
      <w:bookmarkStart w:id="3218" w:name="_Toc112768593"/>
      <w:bookmarkStart w:id="3219" w:name="_Toc112768879"/>
      <w:bookmarkStart w:id="3220" w:name="_Toc112769119"/>
      <w:bookmarkStart w:id="3221" w:name="_Toc112772556"/>
      <w:bookmarkStart w:id="3222" w:name="_Toc112864231"/>
      <w:bookmarkStart w:id="3223" w:name="_Toc112865373"/>
      <w:bookmarkStart w:id="3224" w:name="_Toc117042808"/>
      <w:bookmarkStart w:id="3225" w:name="_Toc125976211"/>
      <w:bookmarkStart w:id="3226" w:name="_Toc128725087"/>
      <w:r w:rsidRPr="00DF048C">
        <w:t>6.</w:t>
      </w:r>
      <w:r w:rsidR="00A102E7">
        <w:rPr>
          <w:lang w:eastAsia="zh-CN"/>
        </w:rPr>
        <w:t>29</w:t>
      </w:r>
      <w:r w:rsidRPr="00DF048C">
        <w:t>.1</w:t>
      </w:r>
      <w:r w:rsidRPr="00DF048C">
        <w:tab/>
        <w:t>General</w:t>
      </w:r>
      <w:bookmarkEnd w:id="3217"/>
      <w:bookmarkEnd w:id="3218"/>
      <w:bookmarkEnd w:id="3219"/>
      <w:bookmarkEnd w:id="3220"/>
      <w:bookmarkEnd w:id="3221"/>
      <w:bookmarkEnd w:id="3222"/>
      <w:bookmarkEnd w:id="3223"/>
      <w:bookmarkEnd w:id="3224"/>
      <w:bookmarkEnd w:id="3225"/>
      <w:bookmarkEnd w:id="3226"/>
    </w:p>
    <w:p w14:paraId="75815622" w14:textId="7F568DDC" w:rsidR="003F34CE" w:rsidRPr="004A433B" w:rsidRDefault="003F34CE" w:rsidP="004A433B">
      <w:pPr>
        <w:rPr>
          <w:rFonts w:eastAsiaTheme="minorEastAsia"/>
        </w:rPr>
      </w:pPr>
      <w:r w:rsidRPr="004A433B">
        <w:t xml:space="preserve">This solution address the key issue#2 on </w:t>
      </w:r>
      <w:r w:rsidR="001F671C">
        <w:t>"</w:t>
      </w:r>
      <w:r w:rsidRPr="004A433B">
        <w:t>Ranging service operation procedure with the assistance of another UE</w:t>
      </w:r>
      <w:r w:rsidR="001F671C">
        <w:t>"</w:t>
      </w:r>
      <w:r w:rsidRPr="004A433B">
        <w:t>. Specifically, this solution focuses on maintaining the service continuity of periodic ranging with Assistant UEs.</w:t>
      </w:r>
    </w:p>
    <w:p w14:paraId="7DD2532E" w14:textId="3081C2C3" w:rsidR="003F34CE" w:rsidRPr="00926BA2" w:rsidRDefault="003F34CE" w:rsidP="004A433B">
      <w:pPr>
        <w:pStyle w:val="Heading3"/>
      </w:pPr>
      <w:bookmarkStart w:id="3227" w:name="_Toc104258280"/>
      <w:bookmarkStart w:id="3228" w:name="_Toc112768594"/>
      <w:bookmarkStart w:id="3229" w:name="_Toc112768880"/>
      <w:bookmarkStart w:id="3230" w:name="_Toc112769120"/>
      <w:bookmarkStart w:id="3231" w:name="_Toc112772557"/>
      <w:bookmarkStart w:id="3232" w:name="_Toc112864232"/>
      <w:bookmarkStart w:id="3233" w:name="_Toc112865374"/>
      <w:bookmarkStart w:id="3234" w:name="_Toc117042809"/>
      <w:bookmarkStart w:id="3235" w:name="_Toc125976212"/>
      <w:bookmarkStart w:id="3236" w:name="_Toc128725088"/>
      <w:r w:rsidRPr="00DF048C">
        <w:t>6.</w:t>
      </w:r>
      <w:r w:rsidR="00A102E7">
        <w:rPr>
          <w:lang w:eastAsia="zh-CN"/>
        </w:rPr>
        <w:t>29</w:t>
      </w:r>
      <w:r w:rsidRPr="00DF048C">
        <w:t>.2</w:t>
      </w:r>
      <w:r w:rsidRPr="00DF048C">
        <w:tab/>
        <w:t>Functional descriptions</w:t>
      </w:r>
      <w:bookmarkEnd w:id="3227"/>
      <w:bookmarkEnd w:id="3228"/>
      <w:bookmarkEnd w:id="3229"/>
      <w:bookmarkEnd w:id="3230"/>
      <w:bookmarkEnd w:id="3231"/>
      <w:bookmarkEnd w:id="3232"/>
      <w:bookmarkEnd w:id="3233"/>
      <w:bookmarkEnd w:id="3234"/>
      <w:bookmarkEnd w:id="3235"/>
      <w:bookmarkEnd w:id="3236"/>
    </w:p>
    <w:p w14:paraId="090BDF18" w14:textId="77777777" w:rsidR="004A433B" w:rsidRDefault="004A433B" w:rsidP="004A433B">
      <w:pPr>
        <w:rPr>
          <w:rFonts w:eastAsiaTheme="minorEastAsia"/>
          <w:lang w:eastAsia="zh-CN"/>
        </w:rPr>
      </w:pPr>
      <w:r>
        <w:rPr>
          <w:rFonts w:eastAsiaTheme="minorEastAsia"/>
          <w:lang w:eastAsia="zh-CN"/>
        </w:rPr>
        <w:t>There are scenarios where periodic ranging operation between two UEs is required, e.g. tracking the relative position of two moving cars on the highway at a certain interval, and there is another car in-between the two cars.</w:t>
      </w:r>
    </w:p>
    <w:p w14:paraId="7070F8E2" w14:textId="77777777" w:rsidR="004A433B" w:rsidRDefault="004A433B" w:rsidP="004A433B">
      <w:pPr>
        <w:rPr>
          <w:rFonts w:eastAsiaTheme="minorEastAsia"/>
          <w:lang w:eastAsia="zh-CN"/>
        </w:rPr>
      </w:pPr>
      <w:r>
        <w:rPr>
          <w:rFonts w:eastAsiaTheme="minorEastAsia"/>
          <w:lang w:eastAsia="zh-CN"/>
        </w:rPr>
        <w:t>The scenario is illustrated below, in which two assumptions are made:</w:t>
      </w:r>
    </w:p>
    <w:p w14:paraId="3C145BAD" w14:textId="77777777" w:rsidR="004A433B" w:rsidRDefault="004A433B" w:rsidP="004A433B">
      <w:pPr>
        <w:pStyle w:val="B1"/>
        <w:rPr>
          <w:rFonts w:eastAsiaTheme="minorEastAsia"/>
          <w:lang w:eastAsia="zh-CN"/>
        </w:rPr>
      </w:pPr>
      <w:r>
        <w:rPr>
          <w:rFonts w:eastAsiaTheme="minorEastAsia"/>
          <w:lang w:eastAsia="zh-CN"/>
        </w:rPr>
        <w:t>1.</w:t>
      </w:r>
      <w:r>
        <w:rPr>
          <w:rFonts w:eastAsiaTheme="minorEastAsia"/>
          <w:lang w:eastAsia="zh-CN"/>
        </w:rPr>
        <w:tab/>
        <w:t>the pair of UE (UE 1 and UE 2) are moving towards the same direction</w:t>
      </w:r>
    </w:p>
    <w:p w14:paraId="514478B0" w14:textId="77777777" w:rsidR="004A433B" w:rsidRDefault="004A433B" w:rsidP="004A433B">
      <w:pPr>
        <w:pStyle w:val="B1"/>
        <w:rPr>
          <w:rFonts w:eastAsiaTheme="minorEastAsia"/>
          <w:lang w:eastAsia="zh-CN"/>
        </w:rPr>
      </w:pPr>
      <w:r>
        <w:rPr>
          <w:rFonts w:eastAsiaTheme="minorEastAsia"/>
          <w:lang w:eastAsia="zh-CN"/>
        </w:rPr>
        <w:t>2.</w:t>
      </w:r>
      <w:r>
        <w:rPr>
          <w:rFonts w:eastAsiaTheme="minorEastAsia"/>
          <w:lang w:eastAsia="zh-CN"/>
        </w:rPr>
        <w:tab/>
        <w:t>assistant UE is fixed, and available during the periodical ranging period, with the proper deployment e.g. RSU.</w:t>
      </w:r>
    </w:p>
    <w:p w14:paraId="03685D17" w14:textId="5BA9C880" w:rsidR="004A433B" w:rsidRDefault="004A433B" w:rsidP="007E5EE8">
      <w:pPr>
        <w:pStyle w:val="TH"/>
      </w:pPr>
      <w:r>
        <w:object w:dxaOrig="6603" w:dyaOrig="1561" w14:anchorId="704ADF60">
          <v:shape id="_x0000_i1087" type="#_x0000_t75" style="width:330.8pt;height:77.45pt" o:ole="">
            <v:imagedata r:id="rId133" o:title=""/>
          </v:shape>
          <o:OLEObject Type="Embed" ProgID="Word.Picture.8" ShapeID="_x0000_i1087" DrawAspect="Content" ObjectID="_1739339830" r:id="rId134"/>
        </w:object>
      </w:r>
    </w:p>
    <w:p w14:paraId="606D79B0" w14:textId="0E558525" w:rsidR="004A433B" w:rsidRDefault="004A433B" w:rsidP="004A433B">
      <w:pPr>
        <w:pStyle w:val="TF"/>
        <w:rPr>
          <w:rFonts w:eastAsiaTheme="minorEastAsia"/>
          <w:lang w:eastAsia="zh-CN"/>
        </w:rPr>
      </w:pPr>
      <w:r>
        <w:rPr>
          <w:rFonts w:eastAsiaTheme="minorEastAsia"/>
          <w:lang w:eastAsia="zh-CN"/>
        </w:rPr>
        <w:t>Figure 6.29.2-1</w:t>
      </w:r>
    </w:p>
    <w:p w14:paraId="5AEA85F4" w14:textId="77777777" w:rsidR="004A433B" w:rsidRDefault="004A433B" w:rsidP="004A433B">
      <w:r>
        <w:t>In these scenarios, if the direct ranging/sidelink positioning between the target UE and the reference UE cannot be supported, or if the ranging/sidelink positioning is not sufficiently accurate, the assistance of another UE (e.g. assistant UE, deployed as RSU) is needed, and direct communication between the assistant UE and the target UE/reference UE should be supported. During the periodic ranging operation with assisted UE, when the distance between the assistant UE and the target UE and/or the distance between the assistant UE and the reference UE increases to an extent that the assistant UE cannot continue the assistance, the ranging service operation might go through a disruption. This solution is proposed to solve the problem of maintaining service continuity of periodic ranging with assistant UE.</w:t>
      </w:r>
    </w:p>
    <w:p w14:paraId="5E09A7E4" w14:textId="77777777" w:rsidR="004A433B" w:rsidRDefault="004A433B" w:rsidP="004A433B">
      <w:r>
        <w:t>During each cycle of the periodic ranging process, after obtaining the ranging measurements, UE1 immediately performs a ranging service check according to all the measurement data collected so far to determine whether the current assistant UE can continue the assistance in the next cycle, and if not, UE1 would restart the device discovery procedure to find another assistant UE. In this way, disruptions of ranging service is avoided.</w:t>
      </w:r>
    </w:p>
    <w:p w14:paraId="1C6BFDBA" w14:textId="77777777" w:rsidR="004A433B" w:rsidRDefault="004A433B" w:rsidP="004A433B">
      <w:r>
        <w:t>Functions of the Target UE:</w:t>
      </w:r>
    </w:p>
    <w:p w14:paraId="59EB48D7" w14:textId="6C98BFA9" w:rsidR="004A433B" w:rsidRDefault="004A433B" w:rsidP="004A433B">
      <w:pPr>
        <w:pStyle w:val="B1"/>
      </w:pPr>
      <w:r>
        <w:t>-</w:t>
      </w:r>
      <w:r>
        <w:tab/>
        <w:t>Ranging/sidelink positioning measurements</w:t>
      </w:r>
      <w:r w:rsidR="002135F6">
        <w:t>.</w:t>
      </w:r>
    </w:p>
    <w:p w14:paraId="30531217" w14:textId="22A1F72C" w:rsidR="004A433B" w:rsidRDefault="004A433B" w:rsidP="004A433B">
      <w:pPr>
        <w:pStyle w:val="B1"/>
      </w:pPr>
      <w:r>
        <w:t>-</w:t>
      </w:r>
      <w:r>
        <w:tab/>
        <w:t>Determine whether the current assistant UE can continue to assist ranging in the next cycle according to the previous measurements</w:t>
      </w:r>
      <w:r w:rsidR="002135F6">
        <w:t>.</w:t>
      </w:r>
    </w:p>
    <w:p w14:paraId="0A4D4192" w14:textId="081DB26E" w:rsidR="004A433B" w:rsidRDefault="004A433B" w:rsidP="004A433B">
      <w:pPr>
        <w:pStyle w:val="B1"/>
      </w:pPr>
      <w:r>
        <w:t>-</w:t>
      </w:r>
      <w:r>
        <w:tab/>
        <w:t>Ranging result calculation</w:t>
      </w:r>
      <w:r w:rsidR="002135F6">
        <w:t>.</w:t>
      </w:r>
    </w:p>
    <w:p w14:paraId="2FD3C47F" w14:textId="77777777" w:rsidR="004A433B" w:rsidRDefault="004A433B" w:rsidP="004A433B">
      <w:r>
        <w:lastRenderedPageBreak/>
        <w:t>The Target UE (UE1) performs ranging service check according to all the previous measurements (e.g. the distances, the received ranging signal power, and the signal directions) and the tendencies that can be inferred or calculated from the measurements (e.g. the moving direction and velocity of the target UE). Thresholds of the relevant measurements and parameters can be pre-set for a quick determination.</w:t>
      </w:r>
    </w:p>
    <w:p w14:paraId="277931A9" w14:textId="74436A98" w:rsidR="004A433B" w:rsidRDefault="001F671C" w:rsidP="002135F6">
      <w:pPr>
        <w:pStyle w:val="EditorsNote"/>
      </w:pPr>
      <w:r w:rsidRPr="00D76172">
        <w:rPr>
          <w:lang w:val="en-US" w:eastAsia="zh-CN"/>
        </w:rPr>
        <w:t>Editor</w:t>
      </w:r>
      <w:r>
        <w:rPr>
          <w:lang w:val="en-US" w:eastAsia="zh-CN"/>
        </w:rPr>
        <w:t>'</w:t>
      </w:r>
      <w:r w:rsidRPr="00D76172">
        <w:rPr>
          <w:lang w:val="en-US" w:eastAsia="zh-CN"/>
        </w:rPr>
        <w:t>s note:</w:t>
      </w:r>
      <w:r w:rsidR="004A433B">
        <w:tab/>
        <w:t>An alternative solution is that the determination on the use of assistant UE and which assistant UE is selected are independent for each cycle of periodic Ranging. When and how to determinate whether to use the current assistant UE, discover a new assistant UE or no assistant UE in different cycles of periodic Ranging is FFS.</w:t>
      </w:r>
    </w:p>
    <w:p w14:paraId="3F6ABD30" w14:textId="5DD8B52D" w:rsidR="003F34CE" w:rsidRPr="00415291" w:rsidRDefault="003F34CE" w:rsidP="003F34CE">
      <w:pPr>
        <w:pStyle w:val="Heading3"/>
      </w:pPr>
      <w:bookmarkStart w:id="3237" w:name="_Toc104258281"/>
      <w:bookmarkStart w:id="3238" w:name="_Toc112768595"/>
      <w:bookmarkStart w:id="3239" w:name="_Toc112768881"/>
      <w:bookmarkStart w:id="3240" w:name="_Toc112769121"/>
      <w:bookmarkStart w:id="3241" w:name="_Toc112772558"/>
      <w:bookmarkStart w:id="3242" w:name="_Toc112864233"/>
      <w:bookmarkStart w:id="3243" w:name="_Toc112865375"/>
      <w:bookmarkStart w:id="3244" w:name="_Toc117042810"/>
      <w:bookmarkStart w:id="3245" w:name="_Toc125976213"/>
      <w:bookmarkStart w:id="3246" w:name="_Toc128725089"/>
      <w:r w:rsidRPr="00DF048C">
        <w:t>6.</w:t>
      </w:r>
      <w:r w:rsidR="00A102E7">
        <w:rPr>
          <w:lang w:eastAsia="zh-CN"/>
        </w:rPr>
        <w:t>29</w:t>
      </w:r>
      <w:r w:rsidRPr="00DF048C">
        <w:t>.3</w:t>
      </w:r>
      <w:r w:rsidRPr="00DF048C">
        <w:tab/>
        <w:t>Procedures</w:t>
      </w:r>
      <w:bookmarkEnd w:id="3237"/>
      <w:bookmarkEnd w:id="3238"/>
      <w:bookmarkEnd w:id="3239"/>
      <w:bookmarkEnd w:id="3240"/>
      <w:bookmarkEnd w:id="3241"/>
      <w:bookmarkEnd w:id="3242"/>
      <w:bookmarkEnd w:id="3243"/>
      <w:bookmarkEnd w:id="3244"/>
      <w:bookmarkEnd w:id="3245"/>
      <w:bookmarkEnd w:id="3246"/>
    </w:p>
    <w:p w14:paraId="179DE294" w14:textId="606D7C63" w:rsidR="002135F6" w:rsidRDefault="002135F6" w:rsidP="007E5EE8">
      <w:pPr>
        <w:pStyle w:val="TH"/>
      </w:pPr>
      <w:r>
        <w:object w:dxaOrig="7230" w:dyaOrig="5951" w14:anchorId="08253CE5">
          <v:shape id="_x0000_i1088" type="#_x0000_t75" style="width:361.35pt;height:294.8pt" o:ole="">
            <v:imagedata r:id="rId135" o:title=""/>
          </v:shape>
          <o:OLEObject Type="Embed" ProgID="Word.Picture.8" ShapeID="_x0000_i1088" DrawAspect="Content" ObjectID="_1739339831" r:id="rId136"/>
        </w:object>
      </w:r>
    </w:p>
    <w:p w14:paraId="06BD74F1" w14:textId="608C3ACF" w:rsidR="003F34CE" w:rsidRDefault="002135F6" w:rsidP="002135F6">
      <w:pPr>
        <w:pStyle w:val="TF"/>
        <w:rPr>
          <w:rFonts w:eastAsiaTheme="minorEastAsia"/>
          <w:lang w:eastAsia="zh-CN"/>
        </w:rPr>
      </w:pPr>
      <w:r>
        <w:rPr>
          <w:rFonts w:eastAsiaTheme="minorEastAsia" w:hint="eastAsia"/>
          <w:lang w:eastAsia="zh-CN"/>
        </w:rPr>
        <w:t>Figure 6.29.3-1:</w:t>
      </w:r>
      <w:r>
        <w:rPr>
          <w:rFonts w:eastAsiaTheme="minorEastAsia"/>
          <w:lang w:eastAsia="zh-CN"/>
        </w:rPr>
        <w:t xml:space="preserve"> </w:t>
      </w:r>
      <w:r>
        <w:rPr>
          <w:rFonts w:eastAsiaTheme="minorEastAsia" w:hint="eastAsia"/>
          <w:lang w:eastAsia="zh-CN"/>
        </w:rPr>
        <w:t>High-level procedure for ranging operation with assistant UE</w:t>
      </w:r>
    </w:p>
    <w:p w14:paraId="0440D4ED" w14:textId="77777777" w:rsidR="002135F6" w:rsidRDefault="002135F6" w:rsidP="002135F6">
      <w:pPr>
        <w:pStyle w:val="B1"/>
      </w:pPr>
      <w:bookmarkStart w:id="3247" w:name="_Toc104258282"/>
      <w:bookmarkStart w:id="3248" w:name="_Toc112768596"/>
      <w:bookmarkStart w:id="3249" w:name="_Toc112768882"/>
      <w:bookmarkStart w:id="3250" w:name="_Toc112769122"/>
      <w:bookmarkStart w:id="3251" w:name="_Toc112772559"/>
      <w:bookmarkStart w:id="3252" w:name="_Toc112864234"/>
      <w:bookmarkStart w:id="3253" w:name="_Toc112865376"/>
      <w:r>
        <w:t>1.</w:t>
      </w:r>
      <w:r>
        <w:tab/>
        <w:t>UE1 and UE2 get the ranging authorization policy from PCF during the registration procedure. The ranging authorization policy may include whether the UE is authorized to perform ranging operation with assistant UE. Assistant UE1 and Assistant UE2 get the ranging authorization policy from PCF during the registration procedure. The ranging authorization policy may include whether the UE is authorized to act as an assistant UE for ranging operation.</w:t>
      </w:r>
    </w:p>
    <w:p w14:paraId="5F988C64" w14:textId="77777777" w:rsidR="002135F6" w:rsidRDefault="002135F6" w:rsidP="002135F6">
      <w:pPr>
        <w:pStyle w:val="B1"/>
      </w:pPr>
      <w:r>
        <w:t>2.</w:t>
      </w:r>
      <w:r>
        <w:tab/>
        <w:t>When the UE1 gets the ranging request from the application layer, but the direct ranging operation between the UE1 and UE2 cannot be supported, UE1 will perform assistant UE discovery procedure.</w:t>
      </w:r>
    </w:p>
    <w:p w14:paraId="18CCCC76" w14:textId="77777777" w:rsidR="002135F6" w:rsidRDefault="002135F6" w:rsidP="002135F6">
      <w:pPr>
        <w:pStyle w:val="B1"/>
      </w:pPr>
      <w:r>
        <w:t>3.</w:t>
      </w:r>
      <w:r>
        <w:tab/>
        <w:t>Ranging and sidelink positioning is performed among UE1, UE2 and the discovered assistant UE (Assistant UE1), and the ranging result is calculated. For detailed procedures of this step, Sol#16 can be a reference.</w:t>
      </w:r>
    </w:p>
    <w:p w14:paraId="0CDBB916" w14:textId="77777777" w:rsidR="002135F6" w:rsidRDefault="002135F6" w:rsidP="002135F6">
      <w:pPr>
        <w:pStyle w:val="B1"/>
      </w:pPr>
      <w:r>
        <w:t>4.</w:t>
      </w:r>
      <w:r>
        <w:tab/>
        <w:t>After the ranging/sidelink positioning measurement, UE1 performs ranging service check to determine whether it can continue to provide assistance in the next cycle, according to previous ranging measurements including the distances from UE1 and UE2, the received ranging signal power, the moving direction of UE1 and UE2; thresholds of these measurements maybe pre-set.</w:t>
      </w:r>
    </w:p>
    <w:p w14:paraId="4A91779A" w14:textId="09EBE4E2" w:rsidR="002135F6" w:rsidRDefault="002135F6" w:rsidP="002135F6">
      <w:pPr>
        <w:pStyle w:val="NO"/>
      </w:pPr>
      <w:r>
        <w:t>NOTE 1:</w:t>
      </w:r>
      <w:r>
        <w:tab/>
        <w:t>For cases e.g. UE(cars) are on the barricaded highway or make a U-turn, the on-going periodic ranging session can be terminated by the UE.</w:t>
      </w:r>
    </w:p>
    <w:p w14:paraId="1E27ED28" w14:textId="77777777" w:rsidR="002135F6" w:rsidRDefault="002135F6" w:rsidP="002135F6">
      <w:pPr>
        <w:pStyle w:val="B1"/>
      </w:pPr>
      <w:r>
        <w:t>5.</w:t>
      </w:r>
      <w:r>
        <w:tab/>
        <w:t>When UE1 determines that the Assistant UE1 cannot continue to assist the ranging service in the next cycle, it performs another assistant UE discovery procedure to discover Assistant UE2.</w:t>
      </w:r>
    </w:p>
    <w:p w14:paraId="240389AB" w14:textId="261D60B0" w:rsidR="002135F6" w:rsidRDefault="002135F6" w:rsidP="002135F6">
      <w:pPr>
        <w:pStyle w:val="NO"/>
      </w:pPr>
      <w:r>
        <w:lastRenderedPageBreak/>
        <w:t>NOTE 2:</w:t>
      </w:r>
      <w:r>
        <w:tab/>
        <w:t>Assistant UE 2,3, N can be assumed to be discovered during the lifetime of the periodic ranging service between UE1 and UE2. For example, in V2X scenario multiple RSUs supporting the assistant UE functionality are deployed at the roadside of high-way.</w:t>
      </w:r>
    </w:p>
    <w:p w14:paraId="47A2D9D3" w14:textId="77777777" w:rsidR="002135F6" w:rsidRDefault="002135F6" w:rsidP="002135F6">
      <w:pPr>
        <w:pStyle w:val="B1"/>
      </w:pPr>
      <w:r>
        <w:t>6.</w:t>
      </w:r>
      <w:r>
        <w:tab/>
        <w:t>Ranging and sidelink positioning is then performed among UE1, UE2 and the newly discovered assistant UE (Assistant UE2), and the ranging result is calculated.</w:t>
      </w:r>
    </w:p>
    <w:p w14:paraId="28328EE2" w14:textId="77777777" w:rsidR="002135F6" w:rsidRDefault="002135F6" w:rsidP="002135F6">
      <w:pPr>
        <w:pStyle w:val="B1"/>
      </w:pPr>
      <w:r>
        <w:t>7.</w:t>
      </w:r>
      <w:r>
        <w:tab/>
        <w:t>UE1 performs ranging service check to determine whether the current assistant UE can continue to provide assistance in the next cycle.</w:t>
      </w:r>
    </w:p>
    <w:p w14:paraId="1BF98D40" w14:textId="73B442C2" w:rsidR="003F34CE" w:rsidRDefault="003F34CE" w:rsidP="003F34CE">
      <w:pPr>
        <w:pStyle w:val="Heading3"/>
      </w:pPr>
      <w:bookmarkStart w:id="3254" w:name="_Toc117042811"/>
      <w:bookmarkStart w:id="3255" w:name="_Toc125976214"/>
      <w:bookmarkStart w:id="3256" w:name="_Toc128725090"/>
      <w:r w:rsidRPr="00DF048C">
        <w:t>6.</w:t>
      </w:r>
      <w:r w:rsidR="00A102E7">
        <w:rPr>
          <w:lang w:eastAsia="zh-CN"/>
        </w:rPr>
        <w:t>29</w:t>
      </w:r>
      <w:r w:rsidRPr="00DF048C">
        <w:t>.4</w:t>
      </w:r>
      <w:r w:rsidRPr="00DF048C">
        <w:tab/>
        <w:t>Impacts on services, entities, and interfaces</w:t>
      </w:r>
      <w:bookmarkEnd w:id="3247"/>
      <w:bookmarkEnd w:id="3248"/>
      <w:bookmarkEnd w:id="3249"/>
      <w:bookmarkEnd w:id="3250"/>
      <w:bookmarkEnd w:id="3251"/>
      <w:bookmarkEnd w:id="3252"/>
      <w:bookmarkEnd w:id="3253"/>
      <w:bookmarkEnd w:id="3254"/>
      <w:bookmarkEnd w:id="3255"/>
      <w:bookmarkEnd w:id="3256"/>
    </w:p>
    <w:p w14:paraId="77A83ED8" w14:textId="77777777" w:rsidR="002135F6" w:rsidRDefault="002135F6" w:rsidP="002135F6">
      <w:r>
        <w:t>The solution has impacts on the following entities:</w:t>
      </w:r>
    </w:p>
    <w:p w14:paraId="22630193" w14:textId="77777777" w:rsidR="002135F6" w:rsidRDefault="002135F6" w:rsidP="002135F6">
      <w:r>
        <w:t>Same impacts as proposed in solution#16, and in addition:</w:t>
      </w:r>
    </w:p>
    <w:p w14:paraId="7761E791" w14:textId="77777777" w:rsidR="002135F6" w:rsidRDefault="002135F6" w:rsidP="002135F6">
      <w:r>
        <w:t>Target UE:</w:t>
      </w:r>
    </w:p>
    <w:p w14:paraId="7B025835" w14:textId="7BE3B850" w:rsidR="002135F6" w:rsidRDefault="002135F6" w:rsidP="002135F6">
      <w:pPr>
        <w:pStyle w:val="B1"/>
      </w:pPr>
      <w:r>
        <w:t>-</w:t>
      </w:r>
      <w:r>
        <w:tab/>
        <w:t xml:space="preserve">Perform </w:t>
      </w:r>
      <w:r w:rsidR="001F671C">
        <w:t>"</w:t>
      </w:r>
      <w:r>
        <w:t>ranging service check</w:t>
      </w:r>
      <w:r w:rsidR="001F671C">
        <w:t>"</w:t>
      </w:r>
      <w:r>
        <w:t xml:space="preserve"> according to the previous measurements</w:t>
      </w:r>
    </w:p>
    <w:p w14:paraId="17BA9459" w14:textId="1F98D5EB" w:rsidR="009D0F36" w:rsidRPr="00E1487B" w:rsidRDefault="009D0F36" w:rsidP="00983E3D">
      <w:pPr>
        <w:pStyle w:val="Heading2"/>
      </w:pPr>
      <w:bookmarkStart w:id="3257" w:name="_Toc100980647"/>
      <w:bookmarkStart w:id="3258" w:name="_Toc104390014"/>
      <w:bookmarkStart w:id="3259" w:name="_Toc112768883"/>
      <w:bookmarkStart w:id="3260" w:name="_Toc112769123"/>
      <w:bookmarkStart w:id="3261" w:name="_Toc112772560"/>
      <w:bookmarkStart w:id="3262" w:name="_Toc112864235"/>
      <w:bookmarkStart w:id="3263" w:name="_Toc112865377"/>
      <w:bookmarkStart w:id="3264" w:name="_Toc117042812"/>
      <w:bookmarkStart w:id="3265" w:name="_Toc125976215"/>
      <w:bookmarkStart w:id="3266" w:name="_Toc128725091"/>
      <w:r w:rsidRPr="00E1487B">
        <w:t>6.</w:t>
      </w:r>
      <w:r>
        <w:t>30</w:t>
      </w:r>
      <w:r w:rsidRPr="00E1487B">
        <w:tab/>
        <w:t>Solution #</w:t>
      </w:r>
      <w:r>
        <w:t>30</w:t>
      </w:r>
      <w:r w:rsidRPr="00E1487B">
        <w:t xml:space="preserve">: </w:t>
      </w:r>
      <w:bookmarkEnd w:id="3257"/>
      <w:bookmarkEnd w:id="3258"/>
      <w:r w:rsidRPr="003A09D7">
        <w:t>Ranging service operation with the assistant UE</w:t>
      </w:r>
      <w:r>
        <w:t>(s)</w:t>
      </w:r>
      <w:bookmarkEnd w:id="3259"/>
      <w:bookmarkEnd w:id="3260"/>
      <w:bookmarkEnd w:id="3261"/>
      <w:bookmarkEnd w:id="3262"/>
      <w:bookmarkEnd w:id="3263"/>
      <w:bookmarkEnd w:id="3264"/>
      <w:bookmarkEnd w:id="3265"/>
      <w:bookmarkEnd w:id="3266"/>
    </w:p>
    <w:p w14:paraId="6BD9D1ED" w14:textId="06B90CF5" w:rsidR="009D0F36" w:rsidRPr="00E1487B" w:rsidRDefault="009D0F36" w:rsidP="00983E3D">
      <w:pPr>
        <w:pStyle w:val="Heading3"/>
      </w:pPr>
      <w:bookmarkStart w:id="3267" w:name="_Toc100980648"/>
      <w:bookmarkStart w:id="3268" w:name="_Toc104390015"/>
      <w:bookmarkStart w:id="3269" w:name="_Toc112768884"/>
      <w:bookmarkStart w:id="3270" w:name="_Toc112769124"/>
      <w:bookmarkStart w:id="3271" w:name="_Toc112772561"/>
      <w:bookmarkStart w:id="3272" w:name="_Toc112864236"/>
      <w:bookmarkStart w:id="3273" w:name="_Toc112865378"/>
      <w:bookmarkStart w:id="3274" w:name="_Toc117042813"/>
      <w:bookmarkStart w:id="3275" w:name="_Toc125976216"/>
      <w:bookmarkStart w:id="3276" w:name="_Toc128725092"/>
      <w:r w:rsidRPr="00E1487B">
        <w:t>6.</w:t>
      </w:r>
      <w:r>
        <w:t>30</w:t>
      </w:r>
      <w:r w:rsidRPr="00E1487B">
        <w:t>.1</w:t>
      </w:r>
      <w:r w:rsidRPr="00E1487B">
        <w:tab/>
        <w:t>Introduction</w:t>
      </w:r>
      <w:bookmarkEnd w:id="3267"/>
      <w:bookmarkEnd w:id="3268"/>
      <w:bookmarkEnd w:id="3269"/>
      <w:bookmarkEnd w:id="3270"/>
      <w:bookmarkEnd w:id="3271"/>
      <w:bookmarkEnd w:id="3272"/>
      <w:bookmarkEnd w:id="3273"/>
      <w:bookmarkEnd w:id="3274"/>
      <w:bookmarkEnd w:id="3275"/>
      <w:bookmarkEnd w:id="3276"/>
    </w:p>
    <w:p w14:paraId="1E5768C3" w14:textId="64F2FD8C" w:rsidR="009D0F36" w:rsidRPr="00E1487B" w:rsidRDefault="002135F6" w:rsidP="009D0F36">
      <w:pPr>
        <w:rPr>
          <w:lang w:eastAsia="zh-CN"/>
        </w:rPr>
      </w:pPr>
      <w:r>
        <w:rPr>
          <w:lang w:eastAsia="zh-CN"/>
        </w:rPr>
        <w:t>The solution provides methods for ranging service operation with the assistant UE.</w:t>
      </w:r>
    </w:p>
    <w:p w14:paraId="1A5AB777" w14:textId="0D66C3F8" w:rsidR="009D0F36" w:rsidRPr="00E1487B" w:rsidRDefault="009D0F36" w:rsidP="00983E3D">
      <w:pPr>
        <w:pStyle w:val="Heading3"/>
      </w:pPr>
      <w:bookmarkStart w:id="3277" w:name="_Toc100980649"/>
      <w:bookmarkStart w:id="3278" w:name="_Toc104390016"/>
      <w:bookmarkStart w:id="3279" w:name="_Toc112768885"/>
      <w:bookmarkStart w:id="3280" w:name="_Toc112769125"/>
      <w:bookmarkStart w:id="3281" w:name="_Toc112772562"/>
      <w:bookmarkStart w:id="3282" w:name="_Toc112864237"/>
      <w:bookmarkStart w:id="3283" w:name="_Toc112865379"/>
      <w:bookmarkStart w:id="3284" w:name="_Toc117042814"/>
      <w:bookmarkStart w:id="3285" w:name="_Toc125976217"/>
      <w:bookmarkStart w:id="3286" w:name="_Toc128725093"/>
      <w:r w:rsidRPr="00E1487B">
        <w:t>6.</w:t>
      </w:r>
      <w:r>
        <w:t>30</w:t>
      </w:r>
      <w:r w:rsidRPr="00E1487B">
        <w:t>.2</w:t>
      </w:r>
      <w:r w:rsidRPr="00E1487B">
        <w:tab/>
        <w:t>Functional Description</w:t>
      </w:r>
      <w:bookmarkEnd w:id="3277"/>
      <w:bookmarkEnd w:id="3278"/>
      <w:bookmarkEnd w:id="3279"/>
      <w:bookmarkEnd w:id="3280"/>
      <w:bookmarkEnd w:id="3281"/>
      <w:bookmarkEnd w:id="3282"/>
      <w:bookmarkEnd w:id="3283"/>
      <w:bookmarkEnd w:id="3284"/>
      <w:bookmarkEnd w:id="3285"/>
      <w:bookmarkEnd w:id="3286"/>
    </w:p>
    <w:p w14:paraId="53F26D23" w14:textId="77777777" w:rsidR="002135F6" w:rsidRDefault="002135F6" w:rsidP="00A004A6">
      <w:pPr>
        <w:rPr>
          <w:lang w:eastAsia="zh-CN"/>
        </w:rPr>
      </w:pPr>
      <w:r>
        <w:rPr>
          <w:lang w:eastAsia="zh-CN"/>
        </w:rPr>
        <w:t>In this solution, it assumes UE1 and UE2 have established communication path by existing technologies, e.g. direct communication via PC5, communication via ProSe UE-to-UE relay.</w:t>
      </w:r>
    </w:p>
    <w:p w14:paraId="160F87D8" w14:textId="77777777" w:rsidR="002135F6" w:rsidRDefault="002135F6" w:rsidP="00A004A6">
      <w:pPr>
        <w:rPr>
          <w:lang w:eastAsia="zh-CN"/>
        </w:rPr>
      </w:pPr>
      <w:r>
        <w:rPr>
          <w:lang w:eastAsia="zh-CN"/>
        </w:rPr>
        <w:t>The principles in the ranging operation with the assistant UE are as follows:</w:t>
      </w:r>
    </w:p>
    <w:p w14:paraId="760B64A7" w14:textId="77777777" w:rsidR="002135F6" w:rsidRDefault="002135F6" w:rsidP="002135F6">
      <w:pPr>
        <w:pStyle w:val="B1"/>
        <w:rPr>
          <w:lang w:eastAsia="zh-CN"/>
        </w:rPr>
      </w:pPr>
      <w:r>
        <w:rPr>
          <w:lang w:eastAsia="zh-CN"/>
        </w:rPr>
        <w:t>-</w:t>
      </w:r>
      <w:r>
        <w:rPr>
          <w:lang w:eastAsia="zh-CN"/>
        </w:rPr>
        <w:tab/>
        <w:t>UE1 and UE2 discovers assistant UEs by any solutions for KI#3, e.g. Model A (assistant UEs Announcement), Model B (Solicitation/Response).</w:t>
      </w:r>
    </w:p>
    <w:p w14:paraId="4D973224" w14:textId="77777777" w:rsidR="002135F6" w:rsidRDefault="002135F6" w:rsidP="002135F6">
      <w:pPr>
        <w:pStyle w:val="B1"/>
        <w:rPr>
          <w:lang w:eastAsia="zh-CN"/>
        </w:rPr>
      </w:pPr>
      <w:r>
        <w:rPr>
          <w:lang w:eastAsia="zh-CN"/>
        </w:rPr>
        <w:t>-</w:t>
      </w:r>
      <w:r>
        <w:rPr>
          <w:lang w:eastAsia="zh-CN"/>
        </w:rPr>
        <w:tab/>
        <w:t>UE1 and UE2 negotiate for assistant UEs selection</w:t>
      </w:r>
    </w:p>
    <w:p w14:paraId="5D922C6D" w14:textId="77777777" w:rsidR="002135F6" w:rsidRDefault="002135F6" w:rsidP="002135F6">
      <w:pPr>
        <w:pStyle w:val="B1"/>
        <w:rPr>
          <w:lang w:eastAsia="zh-CN"/>
        </w:rPr>
      </w:pPr>
      <w:r>
        <w:rPr>
          <w:lang w:eastAsia="zh-CN"/>
        </w:rPr>
        <w:t>-</w:t>
      </w:r>
      <w:r>
        <w:rPr>
          <w:lang w:eastAsia="zh-CN"/>
        </w:rPr>
        <w:tab/>
        <w:t>UE1 and UE2 perform ranging service with selected assistant UEs independently and shares the ranging result to complete ranging calculation.</w:t>
      </w:r>
    </w:p>
    <w:p w14:paraId="1B6EEB17" w14:textId="43FA4F1C" w:rsidR="002135F6" w:rsidRDefault="002135F6" w:rsidP="002135F6">
      <w:pPr>
        <w:pStyle w:val="NO"/>
        <w:rPr>
          <w:lang w:eastAsia="zh-CN"/>
        </w:rPr>
      </w:pPr>
      <w:r>
        <w:rPr>
          <w:lang w:eastAsia="zh-CN"/>
        </w:rPr>
        <w:t>NOTE 1:</w:t>
      </w:r>
      <w:r>
        <w:rPr>
          <w:lang w:eastAsia="zh-CN"/>
        </w:rPr>
        <w:tab/>
        <w:t>Selected assistant UE(s) may be and may not be on the communication path between UE1 and UE2. For example, when UE1 communicates with UE2 via a ProSe UE-to-UE relay, UE1 and UE 2 select another UE as assistant UE rather than the UE-to-UE relay.</w:t>
      </w:r>
    </w:p>
    <w:p w14:paraId="4A0AFE59" w14:textId="71F98D2A" w:rsidR="002135F6" w:rsidRDefault="002135F6" w:rsidP="002135F6">
      <w:pPr>
        <w:pStyle w:val="NO"/>
        <w:rPr>
          <w:lang w:eastAsia="zh-CN"/>
        </w:rPr>
      </w:pPr>
      <w:r>
        <w:rPr>
          <w:lang w:eastAsia="zh-CN"/>
        </w:rPr>
        <w:t>NOTE 2:</w:t>
      </w:r>
      <w:r>
        <w:rPr>
          <w:lang w:eastAsia="zh-CN"/>
        </w:rPr>
        <w:tab/>
        <w:t>In this solution, any Target UE/ Reference UE defined in solutions for KI#3 and KI#4 can act as assistant UE without additional enhancement.</w:t>
      </w:r>
    </w:p>
    <w:p w14:paraId="0DA97148" w14:textId="2F0362BF" w:rsidR="00D373C2" w:rsidRPr="00D373C2" w:rsidRDefault="00D373C2" w:rsidP="002135F6">
      <w:pPr>
        <w:pStyle w:val="NO"/>
        <w:rPr>
          <w:lang w:eastAsia="zh-CN"/>
        </w:rPr>
      </w:pPr>
      <w:r>
        <w:rPr>
          <w:lang w:eastAsia="zh-CN"/>
        </w:rPr>
        <w:t>NOTE 3:</w:t>
      </w:r>
      <w:r>
        <w:rPr>
          <w:lang w:eastAsia="zh-CN"/>
        </w:rPr>
        <w:tab/>
        <w:t>In this solution, even the Assistant UE cannot obtain the final</w:t>
      </w:r>
      <w:r w:rsidRPr="0017532A">
        <w:t xml:space="preserve"> </w:t>
      </w:r>
      <w:r>
        <w:t>r</w:t>
      </w:r>
      <w:r w:rsidRPr="003A09D7">
        <w:t xml:space="preserve">anging </w:t>
      </w:r>
      <w:r>
        <w:t xml:space="preserve">result between UE1 and UE2, but the </w:t>
      </w:r>
      <w:r>
        <w:rPr>
          <w:lang w:eastAsia="zh-CN"/>
        </w:rPr>
        <w:t xml:space="preserve">Assistant UE may still know </w:t>
      </w:r>
      <w:r>
        <w:t>r</w:t>
      </w:r>
      <w:r w:rsidRPr="003A09D7">
        <w:t xml:space="preserve">anging </w:t>
      </w:r>
      <w:r>
        <w:t>result between UE1 and Assistant UE, UE2 and Assistant UE (depend on the ranging method)</w:t>
      </w:r>
      <w:r>
        <w:rPr>
          <w:lang w:eastAsia="zh-CN"/>
        </w:rPr>
        <w:t xml:space="preserve">. For privacy reason, e.g. avoid to be tracked, the UE1 and UE2 may restrict its (ID, position) pair to be exposed to the </w:t>
      </w:r>
      <w:r>
        <w:t>Assistant UE</w:t>
      </w:r>
      <w:r>
        <w:rPr>
          <w:lang w:eastAsia="zh-CN"/>
        </w:rPr>
        <w:t xml:space="preserve">, and </w:t>
      </w:r>
      <w:r w:rsidRPr="0017532A">
        <w:rPr>
          <w:lang w:eastAsia="zh-CN"/>
        </w:rPr>
        <w:t>vice versa</w:t>
      </w:r>
      <w:r>
        <w:rPr>
          <w:lang w:eastAsia="zh-CN"/>
        </w:rPr>
        <w:t xml:space="preserve">. How to protect privacy in </w:t>
      </w:r>
      <w:r w:rsidRPr="003A09D7">
        <w:t>Ranging service operation with the assistant UE</w:t>
      </w:r>
      <w:r>
        <w:t>(s) will be left to SA3 group and SA2 will make alignment if necessary</w:t>
      </w:r>
      <w:r>
        <w:rPr>
          <w:lang w:eastAsia="zh-CN"/>
        </w:rPr>
        <w:t>.</w:t>
      </w:r>
    </w:p>
    <w:p w14:paraId="07A136E1" w14:textId="17C4D455" w:rsidR="009D0F36" w:rsidRPr="00E1487B" w:rsidRDefault="009D0F36" w:rsidP="00983E3D">
      <w:pPr>
        <w:pStyle w:val="Heading3"/>
      </w:pPr>
      <w:bookmarkStart w:id="3287" w:name="_Toc100980650"/>
      <w:bookmarkStart w:id="3288" w:name="_Toc104390017"/>
      <w:bookmarkStart w:id="3289" w:name="_Toc112768886"/>
      <w:bookmarkStart w:id="3290" w:name="_Toc112769126"/>
      <w:bookmarkStart w:id="3291" w:name="_Toc112772563"/>
      <w:bookmarkStart w:id="3292" w:name="_Toc112864238"/>
      <w:bookmarkStart w:id="3293" w:name="_Toc112865380"/>
      <w:bookmarkStart w:id="3294" w:name="_Toc117042815"/>
      <w:bookmarkStart w:id="3295" w:name="_Toc125976218"/>
      <w:bookmarkStart w:id="3296" w:name="_Toc128725094"/>
      <w:r w:rsidRPr="00E1487B">
        <w:lastRenderedPageBreak/>
        <w:t>6.</w:t>
      </w:r>
      <w:r>
        <w:t>30</w:t>
      </w:r>
      <w:r w:rsidRPr="00E1487B">
        <w:t>.3</w:t>
      </w:r>
      <w:r w:rsidRPr="00E1487B">
        <w:tab/>
        <w:t>Procedures</w:t>
      </w:r>
      <w:bookmarkEnd w:id="3287"/>
      <w:bookmarkEnd w:id="3288"/>
      <w:bookmarkEnd w:id="3289"/>
      <w:bookmarkEnd w:id="3290"/>
      <w:bookmarkEnd w:id="3291"/>
      <w:bookmarkEnd w:id="3292"/>
      <w:bookmarkEnd w:id="3293"/>
      <w:bookmarkEnd w:id="3294"/>
      <w:bookmarkEnd w:id="3295"/>
      <w:bookmarkEnd w:id="3296"/>
    </w:p>
    <w:p w14:paraId="4EC30445" w14:textId="77777777" w:rsidR="009D0F36" w:rsidRDefault="009D0F36" w:rsidP="002135F6">
      <w:pPr>
        <w:pStyle w:val="TH"/>
      </w:pPr>
      <w:r>
        <w:object w:dxaOrig="7130" w:dyaOrig="6200" w14:anchorId="1184338E">
          <v:shape id="_x0000_i1089" type="#_x0000_t75" style="width:354.55pt;height:309.75pt" o:ole="">
            <v:imagedata r:id="rId137" o:title=""/>
          </v:shape>
          <o:OLEObject Type="Embed" ProgID="Visio.Drawing.15" ShapeID="_x0000_i1089" DrawAspect="Content" ObjectID="_1739339832" r:id="rId138"/>
        </w:object>
      </w:r>
    </w:p>
    <w:p w14:paraId="2A879D30" w14:textId="7B3D9956" w:rsidR="009D0F36" w:rsidRDefault="009D0F36" w:rsidP="002135F6">
      <w:pPr>
        <w:pStyle w:val="TF"/>
      </w:pPr>
      <w:r w:rsidRPr="00674D0D">
        <w:t>Figure 6.</w:t>
      </w:r>
      <w:r>
        <w:t>30</w:t>
      </w:r>
      <w:r w:rsidRPr="00674D0D">
        <w:t>.3-1</w:t>
      </w:r>
      <w:r w:rsidR="002135F6">
        <w:t>:</w:t>
      </w:r>
      <w:r w:rsidRPr="00674D0D">
        <w:t xml:space="preserve"> Procedure of Ranging/Sidelink positioning with assistant UE</w:t>
      </w:r>
      <w:r>
        <w:t>s</w:t>
      </w:r>
    </w:p>
    <w:p w14:paraId="72EE66E7" w14:textId="77777777" w:rsidR="002135F6" w:rsidRDefault="002135F6" w:rsidP="002135F6">
      <w:pPr>
        <w:pStyle w:val="B1"/>
        <w:rPr>
          <w:lang w:eastAsia="zh-CN"/>
        </w:rPr>
      </w:pPr>
      <w:r>
        <w:rPr>
          <w:lang w:eastAsia="zh-CN"/>
        </w:rPr>
        <w:t>0a.</w:t>
      </w:r>
      <w:r>
        <w:rPr>
          <w:lang w:eastAsia="zh-CN"/>
        </w:rPr>
        <w:tab/>
        <w:t>UE1, UE2 and assistant UE are authorized for Ranging/Sidelink positioning service. The details will be defined by solutions for KI#1.</w:t>
      </w:r>
    </w:p>
    <w:p w14:paraId="34069013" w14:textId="77777777" w:rsidR="002135F6" w:rsidRDefault="002135F6" w:rsidP="002135F6">
      <w:pPr>
        <w:pStyle w:val="B1"/>
        <w:rPr>
          <w:lang w:eastAsia="zh-CN"/>
        </w:rPr>
      </w:pPr>
      <w:r>
        <w:rPr>
          <w:lang w:eastAsia="zh-CN"/>
        </w:rPr>
        <w:t>0b.</w:t>
      </w:r>
      <w:r>
        <w:rPr>
          <w:lang w:eastAsia="zh-CN"/>
        </w:rPr>
        <w:tab/>
        <w:t>Communication path between UE1 and UE2 is established. How to establish communication path is based on existing technologies, e.g. direct PC5 communication, communication via UE-to-UE relay.</w:t>
      </w:r>
    </w:p>
    <w:p w14:paraId="63280106" w14:textId="2CF19B3D" w:rsidR="002135F6" w:rsidRDefault="002135F6" w:rsidP="002135F6">
      <w:pPr>
        <w:pStyle w:val="B1"/>
        <w:rPr>
          <w:lang w:eastAsia="zh-CN"/>
        </w:rPr>
      </w:pPr>
      <w:r>
        <w:rPr>
          <w:lang w:eastAsia="zh-CN"/>
        </w:rPr>
        <w:t>1.</w:t>
      </w:r>
      <w:r>
        <w:rPr>
          <w:lang w:eastAsia="zh-CN"/>
        </w:rPr>
        <w:tab/>
        <w:t>Once UE1 decides to trigger Ranging/Sidelink positioning with UE2 via assistant UEs, UE1 performs Ranging/Sidelink Positioning device discovery to discover available assistant UEs. Ranging/Sidelink Positioning device discovery may use any discovery solutions for KI#3. UE1 may select assistant UE(s) based on discovered assistant UEs</w:t>
      </w:r>
      <w:r w:rsidR="001F671C">
        <w:rPr>
          <w:lang w:eastAsia="zh-CN"/>
        </w:rPr>
        <w:t>'</w:t>
      </w:r>
      <w:r>
        <w:rPr>
          <w:lang w:eastAsia="zh-CN"/>
        </w:rPr>
        <w:t xml:space="preserve"> capability.</w:t>
      </w:r>
    </w:p>
    <w:p w14:paraId="69500C99" w14:textId="77777777" w:rsidR="002135F6" w:rsidRDefault="002135F6" w:rsidP="002135F6">
      <w:pPr>
        <w:pStyle w:val="B1"/>
        <w:rPr>
          <w:lang w:eastAsia="zh-CN"/>
        </w:rPr>
      </w:pPr>
      <w:r>
        <w:rPr>
          <w:lang w:eastAsia="zh-CN"/>
        </w:rPr>
        <w:t>2.</w:t>
      </w:r>
      <w:r>
        <w:rPr>
          <w:lang w:eastAsia="zh-CN"/>
        </w:rPr>
        <w:tab/>
        <w:t>UE1 sends Ranging/Sidelink positioning request to UE2 via established communication path as defined in solutions for KI#4. Additionally, the Ranging/Sidelink positioning request includes selected assistant UE list.</w:t>
      </w:r>
    </w:p>
    <w:p w14:paraId="352E189E" w14:textId="53896B0E" w:rsidR="002135F6" w:rsidRDefault="002135F6" w:rsidP="002135F6">
      <w:pPr>
        <w:pStyle w:val="NO"/>
        <w:rPr>
          <w:lang w:eastAsia="zh-CN"/>
        </w:rPr>
      </w:pPr>
      <w:r>
        <w:rPr>
          <w:lang w:eastAsia="zh-CN"/>
        </w:rPr>
        <w:t>NOTE:</w:t>
      </w:r>
      <w:r>
        <w:rPr>
          <w:lang w:eastAsia="zh-CN"/>
        </w:rPr>
        <w:tab/>
        <w:t>Ranging/Sidelink positioning request/response are sent via SR5 reference point defined in clause 4.3.2. Whether messages are carried by PC5 user plane or control plane will be aligned with RAN WGs.</w:t>
      </w:r>
    </w:p>
    <w:p w14:paraId="136AC30D" w14:textId="00703240" w:rsidR="002135F6" w:rsidRDefault="002135F6" w:rsidP="002135F6">
      <w:pPr>
        <w:pStyle w:val="B1"/>
        <w:rPr>
          <w:lang w:eastAsia="zh-CN"/>
        </w:rPr>
      </w:pPr>
      <w:r>
        <w:rPr>
          <w:lang w:eastAsia="zh-CN"/>
        </w:rPr>
        <w:t>3.</w:t>
      </w:r>
      <w:r>
        <w:rPr>
          <w:lang w:eastAsia="zh-CN"/>
        </w:rPr>
        <w:tab/>
        <w:t>UE2 discovers available assistant UEs as step 2 and performs assistant UE selection based on discovered assistant UEs</w:t>
      </w:r>
      <w:r w:rsidR="001F671C">
        <w:rPr>
          <w:lang w:eastAsia="zh-CN"/>
        </w:rPr>
        <w:t>'</w:t>
      </w:r>
      <w:r>
        <w:rPr>
          <w:lang w:eastAsia="zh-CN"/>
        </w:rPr>
        <w:t xml:space="preserve"> capability.</w:t>
      </w:r>
    </w:p>
    <w:p w14:paraId="135A045A" w14:textId="6818BE44" w:rsidR="002135F6" w:rsidRDefault="002135F6" w:rsidP="002135F6">
      <w:pPr>
        <w:pStyle w:val="B1"/>
        <w:rPr>
          <w:lang w:eastAsia="zh-CN"/>
        </w:rPr>
      </w:pPr>
      <w:r>
        <w:rPr>
          <w:lang w:eastAsia="zh-CN"/>
        </w:rPr>
        <w:t>4.</w:t>
      </w:r>
      <w:r>
        <w:rPr>
          <w:lang w:eastAsia="zh-CN"/>
        </w:rPr>
        <w:tab/>
        <w:t>UE2 sends Ranging/Sidelink positioning response with selected assistant UEs.</w:t>
      </w:r>
    </w:p>
    <w:p w14:paraId="7D31F14B" w14:textId="3CBD6925" w:rsidR="002135F6" w:rsidRDefault="002135F6" w:rsidP="002135F6">
      <w:pPr>
        <w:pStyle w:val="B1"/>
        <w:rPr>
          <w:lang w:eastAsia="zh-CN"/>
        </w:rPr>
      </w:pPr>
      <w:r>
        <w:rPr>
          <w:lang w:eastAsia="zh-CN"/>
        </w:rPr>
        <w:t>5.</w:t>
      </w:r>
      <w:r>
        <w:rPr>
          <w:lang w:eastAsia="zh-CN"/>
        </w:rPr>
        <w:tab/>
        <w:t>UE1 performs Ranging/Sidelink positioning with selected assistant UEs.</w:t>
      </w:r>
    </w:p>
    <w:p w14:paraId="06F225F5" w14:textId="288F15F4" w:rsidR="002135F6" w:rsidRDefault="002135F6" w:rsidP="002135F6">
      <w:pPr>
        <w:pStyle w:val="B1"/>
        <w:rPr>
          <w:lang w:eastAsia="zh-CN"/>
        </w:rPr>
      </w:pPr>
      <w:r>
        <w:rPr>
          <w:lang w:eastAsia="zh-CN"/>
        </w:rPr>
        <w:t>6.</w:t>
      </w:r>
      <w:r>
        <w:rPr>
          <w:lang w:eastAsia="zh-CN"/>
        </w:rPr>
        <w:tab/>
        <w:t>UE2 performs Ranging/Sidelink positioning with selected assistant UEs.</w:t>
      </w:r>
    </w:p>
    <w:p w14:paraId="01CD2136" w14:textId="77777777" w:rsidR="002135F6" w:rsidRDefault="002135F6" w:rsidP="002135F6">
      <w:pPr>
        <w:pStyle w:val="B1"/>
        <w:rPr>
          <w:lang w:eastAsia="zh-CN"/>
        </w:rPr>
      </w:pPr>
      <w:r>
        <w:rPr>
          <w:lang w:eastAsia="zh-CN"/>
        </w:rPr>
        <w:t>7.</w:t>
      </w:r>
      <w:r>
        <w:rPr>
          <w:lang w:eastAsia="zh-CN"/>
        </w:rPr>
        <w:tab/>
        <w:t>The Ranging/Sidelink positioning result with selected assistant UEs is shared between UE1 and UE2 for calculation of Ranging/Sidelink positioning result between UE1 and UE2.</w:t>
      </w:r>
    </w:p>
    <w:p w14:paraId="3ABB0B0C" w14:textId="47A8012B" w:rsidR="009D0F36" w:rsidRPr="00E1487B" w:rsidRDefault="009D0F36" w:rsidP="00983E3D">
      <w:pPr>
        <w:pStyle w:val="Heading3"/>
      </w:pPr>
      <w:bookmarkStart w:id="3297" w:name="_Toc100980651"/>
      <w:bookmarkStart w:id="3298" w:name="_Toc104390018"/>
      <w:bookmarkStart w:id="3299" w:name="_Toc112768887"/>
      <w:bookmarkStart w:id="3300" w:name="_Toc112769127"/>
      <w:bookmarkStart w:id="3301" w:name="_Toc112772564"/>
      <w:bookmarkStart w:id="3302" w:name="_Toc112864239"/>
      <w:bookmarkStart w:id="3303" w:name="_Toc112865381"/>
      <w:bookmarkStart w:id="3304" w:name="_Toc117042816"/>
      <w:bookmarkStart w:id="3305" w:name="_Toc125976219"/>
      <w:bookmarkStart w:id="3306" w:name="_Toc128725095"/>
      <w:r w:rsidRPr="00E1487B">
        <w:lastRenderedPageBreak/>
        <w:t>6.</w:t>
      </w:r>
      <w:r>
        <w:t>30</w:t>
      </w:r>
      <w:r w:rsidRPr="00E1487B">
        <w:t>.4</w:t>
      </w:r>
      <w:r w:rsidRPr="00E1487B">
        <w:tab/>
        <w:t>Impacts on services, entities, and interfaces</w:t>
      </w:r>
      <w:bookmarkEnd w:id="3297"/>
      <w:bookmarkEnd w:id="3298"/>
      <w:bookmarkEnd w:id="3299"/>
      <w:bookmarkEnd w:id="3300"/>
      <w:bookmarkEnd w:id="3301"/>
      <w:bookmarkEnd w:id="3302"/>
      <w:bookmarkEnd w:id="3303"/>
      <w:bookmarkEnd w:id="3304"/>
      <w:bookmarkEnd w:id="3305"/>
      <w:bookmarkEnd w:id="3306"/>
    </w:p>
    <w:p w14:paraId="7A72B0EC" w14:textId="77777777" w:rsidR="002135F6" w:rsidRDefault="002135F6" w:rsidP="002135F6">
      <w:r>
        <w:t>UE:</w:t>
      </w:r>
    </w:p>
    <w:p w14:paraId="46062A8B" w14:textId="77777777" w:rsidR="002135F6" w:rsidRDefault="002135F6" w:rsidP="002135F6">
      <w:pPr>
        <w:pStyle w:val="B1"/>
      </w:pPr>
      <w:r>
        <w:t>-</w:t>
      </w:r>
      <w:r>
        <w:tab/>
        <w:t>support of Ranging/Sidelink positioning with assistant UEs.</w:t>
      </w:r>
    </w:p>
    <w:p w14:paraId="53704B82" w14:textId="77777777" w:rsidR="002135F6" w:rsidRDefault="002135F6" w:rsidP="002135F6">
      <w:r>
        <w:t>Assistant UE:</w:t>
      </w:r>
    </w:p>
    <w:p w14:paraId="24A802D0" w14:textId="77777777" w:rsidR="002135F6" w:rsidRDefault="002135F6" w:rsidP="002135F6">
      <w:pPr>
        <w:pStyle w:val="B1"/>
      </w:pPr>
      <w:r>
        <w:t>-</w:t>
      </w:r>
      <w:r>
        <w:tab/>
        <w:t>a UE support Target UE/ Reference UE.</w:t>
      </w:r>
    </w:p>
    <w:p w14:paraId="42A8B88B" w14:textId="7E5CAD76" w:rsidR="00887753" w:rsidRPr="00221221" w:rsidRDefault="00887753" w:rsidP="00887753">
      <w:pPr>
        <w:pStyle w:val="Heading2"/>
      </w:pPr>
      <w:bookmarkStart w:id="3307" w:name="_Toc112768597"/>
      <w:bookmarkStart w:id="3308" w:name="_Toc112768888"/>
      <w:bookmarkStart w:id="3309" w:name="_Toc112769128"/>
      <w:bookmarkStart w:id="3310" w:name="_Toc112772565"/>
      <w:bookmarkStart w:id="3311" w:name="_Toc112864240"/>
      <w:bookmarkStart w:id="3312" w:name="_Toc112865382"/>
      <w:bookmarkStart w:id="3313" w:name="_Toc117042817"/>
      <w:bookmarkStart w:id="3314" w:name="_Toc125976220"/>
      <w:bookmarkStart w:id="3315" w:name="_Toc128725096"/>
      <w:r w:rsidRPr="00221221">
        <w:t>6.</w:t>
      </w:r>
      <w:r>
        <w:t>31</w:t>
      </w:r>
      <w:r w:rsidRPr="00221221">
        <w:tab/>
        <w:t>Solution #</w:t>
      </w:r>
      <w:r>
        <w:t>31</w:t>
      </w:r>
      <w:r w:rsidRPr="00221221">
        <w:t>: Enabling SL positioning for the UE out of coverage</w:t>
      </w:r>
      <w:bookmarkEnd w:id="3307"/>
      <w:bookmarkEnd w:id="3308"/>
      <w:bookmarkEnd w:id="3309"/>
      <w:bookmarkEnd w:id="3310"/>
      <w:bookmarkEnd w:id="3311"/>
      <w:bookmarkEnd w:id="3312"/>
      <w:bookmarkEnd w:id="3313"/>
      <w:bookmarkEnd w:id="3314"/>
      <w:bookmarkEnd w:id="3315"/>
    </w:p>
    <w:p w14:paraId="5DBC8E20" w14:textId="0AB83837" w:rsidR="00887753" w:rsidRPr="00221221" w:rsidRDefault="00887753" w:rsidP="00887753">
      <w:pPr>
        <w:pStyle w:val="Heading3"/>
      </w:pPr>
      <w:bookmarkStart w:id="3316" w:name="_Toc112768598"/>
      <w:bookmarkStart w:id="3317" w:name="_Toc112768889"/>
      <w:bookmarkStart w:id="3318" w:name="_Toc112769129"/>
      <w:bookmarkStart w:id="3319" w:name="_Toc112772566"/>
      <w:bookmarkStart w:id="3320" w:name="_Toc112864241"/>
      <w:bookmarkStart w:id="3321" w:name="_Toc112865383"/>
      <w:bookmarkStart w:id="3322" w:name="_Toc117042818"/>
      <w:bookmarkStart w:id="3323" w:name="_Toc125976221"/>
      <w:bookmarkStart w:id="3324" w:name="_Toc128725097"/>
      <w:r w:rsidRPr="00221221">
        <w:t>6.</w:t>
      </w:r>
      <w:r>
        <w:t>31</w:t>
      </w:r>
      <w:r w:rsidRPr="00221221">
        <w:t>.1</w:t>
      </w:r>
      <w:r w:rsidRPr="00221221">
        <w:tab/>
        <w:t>General</w:t>
      </w:r>
      <w:bookmarkEnd w:id="3316"/>
      <w:bookmarkEnd w:id="3317"/>
      <w:bookmarkEnd w:id="3318"/>
      <w:bookmarkEnd w:id="3319"/>
      <w:bookmarkEnd w:id="3320"/>
      <w:bookmarkEnd w:id="3321"/>
      <w:bookmarkEnd w:id="3322"/>
      <w:bookmarkEnd w:id="3323"/>
      <w:bookmarkEnd w:id="3324"/>
    </w:p>
    <w:p w14:paraId="25A55577" w14:textId="77777777" w:rsidR="00887753" w:rsidRPr="00221221" w:rsidRDefault="00887753" w:rsidP="00887753">
      <w:pPr>
        <w:rPr>
          <w:lang w:val="en-US" w:eastAsia="zh-CN" w:bidi="ar"/>
        </w:rPr>
      </w:pPr>
      <w:r w:rsidRPr="00221221">
        <w:rPr>
          <w:lang w:val="en-US" w:eastAsia="zh-CN" w:bidi="ar"/>
        </w:rPr>
        <w:t xml:space="preserve">This solution </w:t>
      </w:r>
      <w:r w:rsidRPr="00221221">
        <w:rPr>
          <w:lang w:val="en-US" w:eastAsia="ko-KR" w:bidi="ar"/>
        </w:rPr>
        <w:t xml:space="preserve">addresses the KI#5 with a way </w:t>
      </w:r>
      <w:r w:rsidRPr="00221221">
        <w:rPr>
          <w:lang w:val="en-US" w:eastAsia="zh-CN" w:bidi="ar"/>
        </w:rPr>
        <w:t>how to provide location service when the requested UE is out of coverage.</w:t>
      </w:r>
    </w:p>
    <w:p w14:paraId="52CC8907" w14:textId="64D1CC02" w:rsidR="00887753" w:rsidRPr="00221221" w:rsidRDefault="00887753" w:rsidP="00887753">
      <w:pPr>
        <w:pStyle w:val="Heading3"/>
      </w:pPr>
      <w:bookmarkStart w:id="3325" w:name="_Toc112768599"/>
      <w:bookmarkStart w:id="3326" w:name="_Toc112768890"/>
      <w:bookmarkStart w:id="3327" w:name="_Toc112769130"/>
      <w:bookmarkStart w:id="3328" w:name="_Toc112772567"/>
      <w:bookmarkStart w:id="3329" w:name="_Toc112864242"/>
      <w:bookmarkStart w:id="3330" w:name="_Toc112865384"/>
      <w:bookmarkStart w:id="3331" w:name="_Toc117042819"/>
      <w:bookmarkStart w:id="3332" w:name="_Toc125976222"/>
      <w:bookmarkStart w:id="3333" w:name="_Toc128725098"/>
      <w:r w:rsidRPr="00221221">
        <w:t>6.</w:t>
      </w:r>
      <w:r>
        <w:t>31</w:t>
      </w:r>
      <w:r w:rsidRPr="00221221">
        <w:t>.2</w:t>
      </w:r>
      <w:r w:rsidRPr="00221221">
        <w:tab/>
        <w:t>Functional Description</w:t>
      </w:r>
      <w:bookmarkEnd w:id="3325"/>
      <w:bookmarkEnd w:id="3326"/>
      <w:bookmarkEnd w:id="3327"/>
      <w:bookmarkEnd w:id="3328"/>
      <w:bookmarkEnd w:id="3329"/>
      <w:bookmarkEnd w:id="3330"/>
      <w:bookmarkEnd w:id="3331"/>
      <w:bookmarkEnd w:id="3332"/>
      <w:bookmarkEnd w:id="3333"/>
    </w:p>
    <w:p w14:paraId="200FAE79" w14:textId="77777777" w:rsidR="007E5EE8" w:rsidRDefault="007E5EE8" w:rsidP="007E5EE8">
      <w:pPr>
        <w:pStyle w:val="Heading4"/>
      </w:pPr>
      <w:bookmarkStart w:id="3334" w:name="_Toc125976223"/>
      <w:bookmarkStart w:id="3335" w:name="_Toc128725099"/>
      <w:r>
        <w:t>6.31.2.1</w:t>
      </w:r>
      <w:r>
        <w:tab/>
        <w:t>Deferred MT-LR which triggers location report when UE enters out of coverage</w:t>
      </w:r>
      <w:bookmarkEnd w:id="3334"/>
      <w:bookmarkEnd w:id="3335"/>
    </w:p>
    <w:p w14:paraId="7121A61F" w14:textId="77777777" w:rsidR="00CE568C" w:rsidRDefault="00CE568C" w:rsidP="00CE568C">
      <w:r>
        <w:t>LCS or AF may request target UE a deferred MT-LR which ask to report it's location when it enters out of coverage.</w:t>
      </w:r>
    </w:p>
    <w:p w14:paraId="71577340" w14:textId="77777777" w:rsidR="00CE568C" w:rsidRDefault="00CE568C" w:rsidP="00CE568C">
      <w:r>
        <w:t>After receiving location request from LCS or AF or after registration of a UE supporting SL positioning, AMF may request deferred location request for the UE to the LMF while UE is in coverage.</w:t>
      </w:r>
    </w:p>
    <w:p w14:paraId="285B8DBC" w14:textId="2739CCDF" w:rsidR="00CE568C" w:rsidRDefault="00CE568C" w:rsidP="00CE568C">
      <w:r>
        <w:t>This location request may include following triggering condition on location report:</w:t>
      </w:r>
    </w:p>
    <w:p w14:paraId="19A27653" w14:textId="77777777" w:rsidR="00CE568C" w:rsidRDefault="00CE568C" w:rsidP="00CE568C">
      <w:pPr>
        <w:pStyle w:val="B1"/>
      </w:pPr>
      <w:r>
        <w:t>-</w:t>
      </w:r>
      <w:r>
        <w:tab/>
        <w:t>Location report when UE enters out of coverage and discover any located UE and/or UE2NW relay UE supporting SL positioning.</w:t>
      </w:r>
    </w:p>
    <w:p w14:paraId="4D21ECC2" w14:textId="77777777" w:rsidR="00CE568C" w:rsidRDefault="00CE568C" w:rsidP="00CE568C">
      <w:pPr>
        <w:pStyle w:val="B1"/>
      </w:pPr>
      <w:r>
        <w:t>-</w:t>
      </w:r>
      <w:r>
        <w:tab/>
        <w:t>Location report when UE moves to another located UE or another UE2NW relay UE while UE is out of coverage.</w:t>
      </w:r>
    </w:p>
    <w:p w14:paraId="0481EB80" w14:textId="1BF4472A" w:rsidR="007E5EE8" w:rsidRDefault="007E5EE8" w:rsidP="00CE568C">
      <w:pPr>
        <w:pStyle w:val="NO"/>
      </w:pPr>
      <w:r w:rsidRPr="00145F5D">
        <w:t>NOTE:</w:t>
      </w:r>
      <w:r w:rsidR="00CE568C">
        <w:tab/>
      </w:r>
      <w:r w:rsidRPr="00145F5D">
        <w:t>In this solution, relay is referring to L2 UE2NW relay and L3 UE2NW relay with N3IWF.</w:t>
      </w:r>
    </w:p>
    <w:p w14:paraId="22F07F5A" w14:textId="77777777" w:rsidR="00CE568C" w:rsidRDefault="00CE568C" w:rsidP="00CE568C">
      <w:r>
        <w:t>When this location request is for periodic location report, it may include indication that UE need to report its location per the periodicity if available through any located UE or by connecting relay UE even though UE is out of coverage.</w:t>
      </w:r>
    </w:p>
    <w:p w14:paraId="51313B04" w14:textId="77777777" w:rsidR="00CE568C" w:rsidRDefault="00CE568C" w:rsidP="00CE568C">
      <w:r>
        <w:t>After receiving the deferred location request, the UE may initiate MO-LR for reporting its location per triggering condition or per requested periodicity through a located UE or UE2NW relay UE. The MO-LR mechanism used by the UE will follows any other solutions defined for KI#5.</w:t>
      </w:r>
    </w:p>
    <w:p w14:paraId="0DD84B2D" w14:textId="77777777" w:rsidR="00CE568C" w:rsidRDefault="00CE568C" w:rsidP="00CE568C">
      <w:r>
        <w:t>When UE reports its location with located UE information, AMF or LMF may store this information and use it for delivering any MT-LR request to the UE while UE is out of coverage.</w:t>
      </w:r>
    </w:p>
    <w:p w14:paraId="1690B3E2" w14:textId="52C0F9AC" w:rsidR="007E5EE8" w:rsidRPr="000A6DB7" w:rsidRDefault="007E5EE8" w:rsidP="00CE568C">
      <w:pPr>
        <w:pStyle w:val="Heading4"/>
      </w:pPr>
      <w:bookmarkStart w:id="3336" w:name="_Toc125976224"/>
      <w:bookmarkStart w:id="3337" w:name="_Toc128725100"/>
      <w:r>
        <w:t>6.31.2.2</w:t>
      </w:r>
      <w:r w:rsidR="00CE568C">
        <w:tab/>
      </w:r>
      <w:r>
        <w:t>Location Request for SL positioning for the UE is out of coverage.</w:t>
      </w:r>
      <w:bookmarkEnd w:id="3336"/>
      <w:bookmarkEnd w:id="3337"/>
    </w:p>
    <w:p w14:paraId="3F8041F8" w14:textId="5EFC77E7" w:rsidR="00CA17EF" w:rsidRDefault="00CA17EF" w:rsidP="00CA17EF">
      <w:pPr>
        <w:rPr>
          <w:lang w:val="en-US" w:eastAsia="zh-CN" w:bidi="ar"/>
        </w:rPr>
      </w:pPr>
      <w:r>
        <w:rPr>
          <w:lang w:val="en-US" w:eastAsia="zh-CN" w:bidi="ar"/>
        </w:rPr>
        <w:t>The overall procedure involves AMF, LMF, located UE(s) and a requested UE.</w:t>
      </w:r>
    </w:p>
    <w:p w14:paraId="7269CEE9" w14:textId="77777777" w:rsidR="00CA17EF" w:rsidRDefault="00CA17EF" w:rsidP="00CA17EF">
      <w:pPr>
        <w:rPr>
          <w:lang w:val="en-US" w:eastAsia="zh-CN" w:bidi="ar"/>
        </w:rPr>
      </w:pPr>
      <w:r>
        <w:rPr>
          <w:lang w:val="en-US" w:eastAsia="zh-CN" w:bidi="ar"/>
        </w:rPr>
        <w:t>In this solution, in addition to existing functionality, following major functionality are added.</w:t>
      </w:r>
    </w:p>
    <w:p w14:paraId="44E8123E" w14:textId="77777777" w:rsidR="00CE568C" w:rsidRDefault="00CE568C" w:rsidP="00CE568C">
      <w:pPr>
        <w:pStyle w:val="B1"/>
        <w:rPr>
          <w:lang w:val="en-US" w:eastAsia="zh-CN" w:bidi="ar"/>
        </w:rPr>
      </w:pPr>
      <w:r>
        <w:rPr>
          <w:lang w:val="en-US" w:eastAsia="zh-CN" w:bidi="ar"/>
        </w:rPr>
        <w:t>-</w:t>
      </w:r>
      <w:r>
        <w:rPr>
          <w:lang w:val="en-US" w:eastAsia="zh-CN" w:bidi="ar"/>
        </w:rPr>
        <w:tab/>
        <w:t>UE registered its capability for SL positioning and is configured with policies and parameters for SL positioning (including the case when UE is out of coverage).</w:t>
      </w:r>
    </w:p>
    <w:p w14:paraId="0726F2F7" w14:textId="77777777" w:rsidR="00CE568C" w:rsidRDefault="00CE568C" w:rsidP="00CE568C">
      <w:pPr>
        <w:pStyle w:val="B1"/>
        <w:rPr>
          <w:lang w:val="en-US" w:eastAsia="zh-CN" w:bidi="ar"/>
        </w:rPr>
      </w:pPr>
      <w:r>
        <w:rPr>
          <w:lang w:val="en-US" w:eastAsia="zh-CN" w:bidi="ar"/>
        </w:rPr>
        <w:t>-</w:t>
      </w:r>
      <w:r>
        <w:rPr>
          <w:lang w:val="en-US" w:eastAsia="zh-CN" w:bidi="ar"/>
        </w:rPr>
        <w:tab/>
        <w:t>AMF performs the selection of candidate list of located UEs when UE is determined not reachable and compose a security container including protected location request information for the requested UE.</w:t>
      </w:r>
    </w:p>
    <w:p w14:paraId="4B440C23" w14:textId="77777777" w:rsidR="00CE568C" w:rsidRDefault="00CE568C" w:rsidP="00CE568C">
      <w:pPr>
        <w:pStyle w:val="B1"/>
        <w:rPr>
          <w:lang w:val="en-US" w:eastAsia="zh-CN" w:bidi="ar"/>
        </w:rPr>
      </w:pPr>
      <w:r>
        <w:rPr>
          <w:lang w:val="en-US" w:eastAsia="zh-CN" w:bidi="ar"/>
        </w:rPr>
        <w:t>-</w:t>
      </w:r>
      <w:r>
        <w:rPr>
          <w:lang w:val="en-US" w:eastAsia="zh-CN" w:bidi="ar"/>
        </w:rPr>
        <w:tab/>
        <w:t>LMF handles NW triggered SL positioning with located UEs and a requested UE.</w:t>
      </w:r>
    </w:p>
    <w:p w14:paraId="66EE5F50" w14:textId="77777777" w:rsidR="00CE568C" w:rsidRDefault="00CE568C" w:rsidP="00CE568C">
      <w:pPr>
        <w:pStyle w:val="B1"/>
        <w:rPr>
          <w:lang w:val="en-US" w:eastAsia="zh-CN" w:bidi="ar"/>
        </w:rPr>
      </w:pPr>
      <w:r>
        <w:rPr>
          <w:lang w:val="en-US" w:eastAsia="zh-CN" w:bidi="ar"/>
        </w:rPr>
        <w:lastRenderedPageBreak/>
        <w:t>-</w:t>
      </w:r>
      <w:r>
        <w:rPr>
          <w:lang w:val="en-US" w:eastAsia="zh-CN" w:bidi="ar"/>
        </w:rPr>
        <w:tab/>
        <w:t>Located UE sets up a PC5 connection with a requested UE and performs the SL positioning operation.</w:t>
      </w:r>
    </w:p>
    <w:p w14:paraId="53FC654B" w14:textId="77777777" w:rsidR="00CE568C" w:rsidRDefault="00CE568C" w:rsidP="00CE568C">
      <w:pPr>
        <w:pStyle w:val="B1"/>
        <w:rPr>
          <w:lang w:val="en-US" w:eastAsia="zh-CN" w:bidi="ar"/>
        </w:rPr>
      </w:pPr>
      <w:r>
        <w:rPr>
          <w:lang w:val="en-US" w:eastAsia="zh-CN" w:bidi="ar"/>
        </w:rPr>
        <w:t>-</w:t>
      </w:r>
      <w:r>
        <w:rPr>
          <w:lang w:val="en-US" w:eastAsia="zh-CN" w:bidi="ar"/>
        </w:rPr>
        <w:tab/>
        <w:t>A requested UE validates a forwarded location request via a located UE.</w:t>
      </w:r>
    </w:p>
    <w:p w14:paraId="6B191C05" w14:textId="77777777" w:rsidR="00CA17EF" w:rsidRDefault="00CA17EF" w:rsidP="00CA17EF">
      <w:pPr>
        <w:rPr>
          <w:lang w:val="en-US" w:eastAsia="zh-CN" w:bidi="ar"/>
        </w:rPr>
      </w:pPr>
      <w:r>
        <w:rPr>
          <w:lang w:val="en-US" w:eastAsia="zh-CN" w:bidi="ar"/>
        </w:rPr>
        <w:t>This solution can support UE based SL positioning calculation, LMF based SL positioning calculation, and hybrid mode based on configuration in the LMF or negotiation between LMF and located UEs.</w:t>
      </w:r>
    </w:p>
    <w:p w14:paraId="4B5566C1" w14:textId="77777777" w:rsidR="00CA17EF" w:rsidRDefault="00CA17EF" w:rsidP="00CA17EF">
      <w:pPr>
        <w:rPr>
          <w:lang w:val="en-US" w:eastAsia="zh-CN" w:bidi="ar"/>
        </w:rPr>
      </w:pPr>
      <w:r>
        <w:rPr>
          <w:lang w:val="en-US" w:eastAsia="zh-CN" w:bidi="ar"/>
        </w:rPr>
        <w:t>This solution supports both immediate location request and deferred location request with triggering condition.</w:t>
      </w:r>
    </w:p>
    <w:p w14:paraId="78EB89D4" w14:textId="77777777" w:rsidR="00CA17EF" w:rsidRDefault="00CA17EF" w:rsidP="00CA17EF">
      <w:pPr>
        <w:rPr>
          <w:lang w:val="en-US" w:eastAsia="zh-CN" w:bidi="ar"/>
        </w:rPr>
      </w:pPr>
      <w:r>
        <w:rPr>
          <w:lang w:val="en-US" w:eastAsia="zh-CN" w:bidi="ar"/>
        </w:rPr>
        <w:t>The security container is protected and validated by security credentials shared between UE and the 5GCN.</w:t>
      </w:r>
    </w:p>
    <w:p w14:paraId="630B075E" w14:textId="21060B3D" w:rsidR="00CA17EF" w:rsidRDefault="00CA17EF" w:rsidP="00CA17EF">
      <w:pPr>
        <w:rPr>
          <w:lang w:val="en-US" w:eastAsia="zh-CN" w:bidi="ar"/>
        </w:rPr>
      </w:pPr>
      <w:r>
        <w:rPr>
          <w:lang w:val="en-US" w:eastAsia="zh-CN" w:bidi="ar"/>
        </w:rPr>
        <w:t>In this solution, it is assumed that UE and AMF do not remove UE</w:t>
      </w:r>
      <w:r w:rsidR="001F671C">
        <w:rPr>
          <w:lang w:val="en-US" w:eastAsia="zh-CN" w:bidi="ar"/>
        </w:rPr>
        <w:t>'</w:t>
      </w:r>
      <w:r>
        <w:rPr>
          <w:lang w:val="en-US" w:eastAsia="zh-CN" w:bidi="ar"/>
        </w:rPr>
        <w:t>s context and AMF maintain UE</w:t>
      </w:r>
      <w:r w:rsidR="001F671C">
        <w:rPr>
          <w:lang w:val="en-US" w:eastAsia="zh-CN" w:bidi="ar"/>
        </w:rPr>
        <w:t>'</w:t>
      </w:r>
      <w:r>
        <w:rPr>
          <w:lang w:val="en-US" w:eastAsia="zh-CN" w:bidi="ar"/>
        </w:rPr>
        <w:t>s last known location information even though UE is considered as deregistered. If there is no context available for the UE in AMF, AMF will reject the received location request.</w:t>
      </w:r>
    </w:p>
    <w:p w14:paraId="11E2CF66" w14:textId="69441816" w:rsidR="00887753" w:rsidRPr="00221221" w:rsidRDefault="001F671C" w:rsidP="00CA17EF">
      <w:pPr>
        <w:pStyle w:val="EditorsNote"/>
        <w:rPr>
          <w:lang w:bidi="ar"/>
        </w:rPr>
      </w:pPr>
      <w:r w:rsidRPr="00D76172">
        <w:rPr>
          <w:lang w:val="en-US" w:eastAsia="zh-CN"/>
        </w:rPr>
        <w:t>Editor</w:t>
      </w:r>
      <w:r>
        <w:rPr>
          <w:lang w:val="en-US" w:eastAsia="zh-CN"/>
        </w:rPr>
        <w:t>'</w:t>
      </w:r>
      <w:r w:rsidRPr="00D76172">
        <w:rPr>
          <w:lang w:val="en-US" w:eastAsia="zh-CN"/>
        </w:rPr>
        <w:t>s note:</w:t>
      </w:r>
      <w:r w:rsidR="00CA17EF">
        <w:rPr>
          <w:lang w:eastAsia="zh-CN" w:bidi="ar"/>
        </w:rPr>
        <w:tab/>
      </w:r>
      <w:r w:rsidR="00887753" w:rsidRPr="00221221">
        <w:rPr>
          <w:lang w:eastAsia="zh-CN" w:bidi="ar"/>
        </w:rPr>
        <w:t>The detail security mechanism is to be determined by SA</w:t>
      </w:r>
      <w:r w:rsidR="00CA17EF">
        <w:rPr>
          <w:lang w:eastAsia="zh-CN" w:bidi="ar"/>
        </w:rPr>
        <w:t> WG</w:t>
      </w:r>
      <w:r w:rsidR="00887753" w:rsidRPr="00221221">
        <w:rPr>
          <w:lang w:eastAsia="zh-CN" w:bidi="ar"/>
        </w:rPr>
        <w:t>3.</w:t>
      </w:r>
    </w:p>
    <w:p w14:paraId="453B3A18" w14:textId="0B32684B" w:rsidR="00887753" w:rsidRPr="00221221" w:rsidRDefault="00887753" w:rsidP="00887753">
      <w:pPr>
        <w:pStyle w:val="Heading3"/>
      </w:pPr>
      <w:bookmarkStart w:id="3338" w:name="_Toc112768600"/>
      <w:bookmarkStart w:id="3339" w:name="_Toc112768891"/>
      <w:bookmarkStart w:id="3340" w:name="_Toc112769131"/>
      <w:bookmarkStart w:id="3341" w:name="_Toc112772568"/>
      <w:bookmarkStart w:id="3342" w:name="_Toc112864243"/>
      <w:bookmarkStart w:id="3343" w:name="_Toc112865385"/>
      <w:bookmarkStart w:id="3344" w:name="_Toc117042820"/>
      <w:bookmarkStart w:id="3345" w:name="_Toc125976225"/>
      <w:bookmarkStart w:id="3346" w:name="_Toc128725101"/>
      <w:r w:rsidRPr="00221221">
        <w:lastRenderedPageBreak/>
        <w:t>6.</w:t>
      </w:r>
      <w:r>
        <w:t>31</w:t>
      </w:r>
      <w:r w:rsidRPr="00221221">
        <w:t>.3</w:t>
      </w:r>
      <w:r w:rsidRPr="00221221">
        <w:tab/>
        <w:t>Procedures</w:t>
      </w:r>
      <w:bookmarkEnd w:id="3338"/>
      <w:bookmarkEnd w:id="3339"/>
      <w:bookmarkEnd w:id="3340"/>
      <w:bookmarkEnd w:id="3341"/>
      <w:bookmarkEnd w:id="3342"/>
      <w:bookmarkEnd w:id="3343"/>
      <w:bookmarkEnd w:id="3344"/>
      <w:bookmarkEnd w:id="3345"/>
      <w:bookmarkEnd w:id="3346"/>
    </w:p>
    <w:p w14:paraId="5B8DF3A1" w14:textId="6730C19D" w:rsidR="007E5EE8" w:rsidRPr="007E5EE8" w:rsidRDefault="00887753" w:rsidP="00CE568C">
      <w:pPr>
        <w:pStyle w:val="Heading4"/>
      </w:pPr>
      <w:bookmarkStart w:id="3347" w:name="_Toc125976226"/>
      <w:bookmarkStart w:id="3348" w:name="_Toc112768601"/>
      <w:bookmarkStart w:id="3349" w:name="_Toc112768892"/>
      <w:bookmarkStart w:id="3350" w:name="_Toc112769132"/>
      <w:bookmarkStart w:id="3351" w:name="_Toc112772569"/>
      <w:bookmarkStart w:id="3352" w:name="_Toc112864244"/>
      <w:bookmarkStart w:id="3353" w:name="_Toc112865386"/>
      <w:bookmarkStart w:id="3354" w:name="_Toc128725102"/>
      <w:r w:rsidRPr="007E5EE8">
        <w:t>6.31.3.1</w:t>
      </w:r>
      <w:r w:rsidR="00CE568C">
        <w:tab/>
      </w:r>
      <w:r w:rsidR="007E5EE8" w:rsidRPr="007E5EE8">
        <w:t>Procedure of deferred MT-LR triggering location report when UE enters out of coverage</w:t>
      </w:r>
      <w:bookmarkEnd w:id="3347"/>
      <w:bookmarkEnd w:id="3354"/>
    </w:p>
    <w:p w14:paraId="6C2264FE" w14:textId="24446D63" w:rsidR="00CE568C" w:rsidRDefault="007E5EE8" w:rsidP="00CE568C">
      <w:pPr>
        <w:pStyle w:val="TH"/>
        <w:rPr>
          <w:rFonts w:eastAsia="SimSun"/>
          <w:lang w:val="en-US" w:eastAsia="zh-CN" w:bidi="ar"/>
        </w:rPr>
      </w:pPr>
      <w:r>
        <w:object w:dxaOrig="11566" w:dyaOrig="13531" w14:anchorId="2EC97A6E">
          <v:shape id="_x0000_i1090" type="#_x0000_t75" style="width:481.6pt;height:563.75pt" o:ole="">
            <v:imagedata r:id="rId139" o:title=""/>
          </v:shape>
          <o:OLEObject Type="Embed" ProgID="Visio.Drawing.15" ShapeID="_x0000_i1090" DrawAspect="Content" ObjectID="_1739339833" r:id="rId140"/>
        </w:object>
      </w:r>
    </w:p>
    <w:p w14:paraId="026A8F27" w14:textId="28B969F3" w:rsidR="007E5EE8" w:rsidRDefault="007E5EE8" w:rsidP="00CE568C">
      <w:pPr>
        <w:pStyle w:val="TF"/>
      </w:pPr>
      <w:r w:rsidRPr="000A6DB7">
        <w:rPr>
          <w:rFonts w:eastAsia="SimSun"/>
          <w:lang w:val="en-US" w:eastAsia="zh-CN" w:bidi="ar"/>
        </w:rPr>
        <w:t>Figure 6.31.3.1-1: Procedure of deferred MT-LR triggering report when UE</w:t>
      </w:r>
      <w:r w:rsidR="001F671C">
        <w:rPr>
          <w:rFonts w:eastAsia="SimSun"/>
          <w:lang w:val="en-US" w:eastAsia="zh-CN" w:bidi="ar"/>
        </w:rPr>
        <w:t>'</w:t>
      </w:r>
      <w:r w:rsidRPr="000A6DB7">
        <w:rPr>
          <w:rFonts w:eastAsia="SimSun"/>
          <w:lang w:val="en-US" w:eastAsia="zh-CN" w:bidi="ar"/>
        </w:rPr>
        <w:t>s entering out of coverage</w:t>
      </w:r>
    </w:p>
    <w:p w14:paraId="4D027FB1" w14:textId="6EAE8667" w:rsidR="007E5EE8" w:rsidRPr="000A6DB7" w:rsidRDefault="00CE568C" w:rsidP="00CE568C">
      <w:pPr>
        <w:pStyle w:val="B1"/>
        <w:rPr>
          <w:rFonts w:eastAsia="DengXian"/>
        </w:rPr>
      </w:pPr>
      <w:r>
        <w:rPr>
          <w:rFonts w:eastAsia="DengXian"/>
        </w:rPr>
        <w:t>0.</w:t>
      </w:r>
      <w:r>
        <w:rPr>
          <w:rFonts w:eastAsia="DengXian"/>
        </w:rPr>
        <w:tab/>
        <w:t>It is assumed that UE registered its capability for SL positioning and is provisioned with policies and parameters for SL positioning. There may be an MT-LR request received in AMF.</w:t>
      </w:r>
    </w:p>
    <w:p w14:paraId="4ACC26EE" w14:textId="77777777" w:rsidR="00CE568C" w:rsidRDefault="00CE568C" w:rsidP="00CE568C">
      <w:pPr>
        <w:pStyle w:val="B1"/>
      </w:pPr>
      <w:r>
        <w:lastRenderedPageBreak/>
        <w:t>1</w:t>
      </w:r>
      <w:r>
        <w:tab/>
        <w:t>Based on received MT-LR request or based on registered capability of target UE for SL positioning, AMF may be triggered to send a deferred location request for the target UE. The deferred location request may include triggering condition to report its location information based on SL positioning directly or via located UE. The triggering condition of location report may include the case that when UE is out of coverage and discover a located UE, when UE connected to another located UE, or when UE disconnected from old located UE and connects to a new located UE.</w:t>
      </w:r>
    </w:p>
    <w:p w14:paraId="79BC9BC2" w14:textId="77777777" w:rsidR="00CE568C" w:rsidRDefault="00CE568C" w:rsidP="00CE568C">
      <w:pPr>
        <w:pStyle w:val="B1"/>
      </w:pPr>
      <w:r>
        <w:t>2.</w:t>
      </w:r>
      <w:r>
        <w:tab/>
        <w:t>AMF may select LMF to send deferred location request to the target UE.</w:t>
      </w:r>
    </w:p>
    <w:p w14:paraId="2CEE6C95" w14:textId="77777777" w:rsidR="00CE568C" w:rsidRDefault="00CE568C" w:rsidP="00CE568C">
      <w:pPr>
        <w:pStyle w:val="B1"/>
      </w:pPr>
      <w:r>
        <w:t>3.</w:t>
      </w:r>
      <w:r>
        <w:tab/>
        <w:t>AMF send deferred location request for the target UE to the selected LMF.</w:t>
      </w:r>
    </w:p>
    <w:p w14:paraId="4944E7C2" w14:textId="77777777" w:rsidR="00CE568C" w:rsidRDefault="00CE568C" w:rsidP="00CE568C">
      <w:pPr>
        <w:pStyle w:val="B1"/>
      </w:pPr>
      <w:r>
        <w:t>4.</w:t>
      </w:r>
      <w:r>
        <w:tab/>
        <w:t>After receiving request, LMF may communicate with target UE to exchange capability for SL positioning and/or Uu positioning and any assistant information for positioning.</w:t>
      </w:r>
    </w:p>
    <w:p w14:paraId="59912770" w14:textId="77777777" w:rsidR="00CE568C" w:rsidRDefault="00CE568C" w:rsidP="00CE568C">
      <w:pPr>
        <w:pStyle w:val="B1"/>
      </w:pPr>
      <w:r>
        <w:t>5.</w:t>
      </w:r>
      <w:r>
        <w:tab/>
        <w:t>LMF may send target UE deferred location request with triggering condition as indicated by AMF. In order to identify the location request, the LMF may include identifier of the location request such as LOC Event Identifier. By comparing LOC Event identifier and identifier of the target UE, LMF may verify whether the location report is relating to the sent location request.</w:t>
      </w:r>
    </w:p>
    <w:p w14:paraId="599CC56E" w14:textId="77777777" w:rsidR="00CE568C" w:rsidRDefault="00CE568C" w:rsidP="00CE568C">
      <w:pPr>
        <w:pStyle w:val="B1"/>
      </w:pPr>
      <w:r>
        <w:t>6.</w:t>
      </w:r>
      <w:r>
        <w:tab/>
        <w:t>After receiving the deferred location request including triggering conditions, the target UE may respond to LMF. The target UE may start monitoring whether triggering conditions are met or not</w:t>
      </w:r>
    </w:p>
    <w:p w14:paraId="62141A7D" w14:textId="77777777" w:rsidR="00CE568C" w:rsidRDefault="00CE568C" w:rsidP="00CE568C">
      <w:pPr>
        <w:pStyle w:val="B1"/>
      </w:pPr>
      <w:r>
        <w:t>7.</w:t>
      </w:r>
      <w:r>
        <w:tab/>
        <w:t>After receiving the response from the target UE, LMF may inform AMF that deferred location request is successfully sent to the target UE.</w:t>
      </w:r>
    </w:p>
    <w:p w14:paraId="662C0276" w14:textId="77777777" w:rsidR="00CE568C" w:rsidRDefault="00CE568C" w:rsidP="00CE568C">
      <w:pPr>
        <w:pStyle w:val="B1"/>
      </w:pPr>
      <w:r>
        <w:t>8.</w:t>
      </w:r>
      <w:r>
        <w:tab/>
        <w:t>When the target UE finds it is out of coverage, as indicated in the triggering conditions, the target UE tries to discover located UE or UE2NW relay UE.</w:t>
      </w:r>
    </w:p>
    <w:p w14:paraId="7CAF8CC2" w14:textId="77777777" w:rsidR="00CE568C" w:rsidRDefault="00CE568C" w:rsidP="00CE568C">
      <w:pPr>
        <w:pStyle w:val="B1"/>
      </w:pPr>
      <w:r>
        <w:t>9.</w:t>
      </w:r>
      <w:r>
        <w:tab/>
        <w:t>When the target UE discover a located UE, the target UE establish PC5 connection with the located UE.</w:t>
      </w:r>
    </w:p>
    <w:p w14:paraId="76719638" w14:textId="77777777" w:rsidR="00CE568C" w:rsidRDefault="00CE568C" w:rsidP="00CE568C">
      <w:pPr>
        <w:pStyle w:val="B1"/>
      </w:pPr>
      <w:r>
        <w:t>10.</w:t>
      </w:r>
      <w:r>
        <w:tab/>
        <w:t>The target UE and the located UE perform SL positioning to measure location of the target UE. The target UE informs the located UE of LMF ID of which send deferred location request to the target UE for location report. The target UE may inform the located UE of LOC Event identifier and target UE's identifier which will be included in location report.</w:t>
      </w:r>
    </w:p>
    <w:p w14:paraId="087A1B91" w14:textId="77777777" w:rsidR="00CE568C" w:rsidRDefault="00CE568C" w:rsidP="00CE568C">
      <w:pPr>
        <w:pStyle w:val="B1"/>
      </w:pPr>
      <w:r>
        <w:t>11.</w:t>
      </w:r>
      <w:r>
        <w:tab/>
        <w:t>The located UE sends the LMF a location report which include SL positioning result between target UE and located UE. The location report may include the LOC Event identifier and target UE's identifier received in step 10.</w:t>
      </w:r>
    </w:p>
    <w:p w14:paraId="25C11537" w14:textId="77777777" w:rsidR="007E5EE8" w:rsidRDefault="007E5EE8" w:rsidP="000A6DB7">
      <w:pPr>
        <w:rPr>
          <w:rFonts w:eastAsia="DengXian"/>
        </w:rPr>
      </w:pPr>
      <w:r>
        <w:rPr>
          <w:rFonts w:eastAsia="DengXian"/>
        </w:rPr>
        <w:t>When the target UE discover UE2NW relay UE in step 9, the target UE connects to relay UE. It may perform SL positioning with UE2NW relay if relay UE support located UE or with any located discovered in step 10, and in step 11, target UE reports the result through UE2NW relay.</w:t>
      </w:r>
    </w:p>
    <w:p w14:paraId="7B579E97" w14:textId="2AEA9837" w:rsidR="007E5EE8" w:rsidRPr="000A6DB7" w:rsidRDefault="001F671C" w:rsidP="000A6DB7">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7E5EE8" w:rsidRPr="00145F5D">
        <w:rPr>
          <w:lang w:eastAsia="zh-CN" w:bidi="ar"/>
        </w:rPr>
        <w:tab/>
        <w:t>It is FFS how the Target UE privacy is handled when the Target UE location is disclosed to the Located UE.</w:t>
      </w:r>
    </w:p>
    <w:p w14:paraId="582319E3" w14:textId="77777777" w:rsidR="00CE568C" w:rsidRDefault="00CE568C" w:rsidP="00CE568C">
      <w:pPr>
        <w:pStyle w:val="B1"/>
        <w:rPr>
          <w:rFonts w:eastAsia="DengXian"/>
        </w:rPr>
      </w:pPr>
      <w:r>
        <w:rPr>
          <w:rFonts w:eastAsia="DengXian"/>
        </w:rPr>
        <w:t>12.</w:t>
      </w:r>
      <w:r>
        <w:rPr>
          <w:rFonts w:eastAsia="DengXian"/>
        </w:rPr>
        <w:tab/>
        <w:t>After receiving location report from the located UE, LMF may determine the location of the target UE using SL positioning result and location of the located UE. LMF send the determined location information of the target UE to the AMF. LMF may include the information about located UE in the location report.</w:t>
      </w:r>
    </w:p>
    <w:p w14:paraId="343F0733" w14:textId="77777777" w:rsidR="00CE568C" w:rsidRDefault="00CE568C" w:rsidP="00CE568C">
      <w:pPr>
        <w:pStyle w:val="B1"/>
        <w:rPr>
          <w:rFonts w:eastAsia="DengXian"/>
        </w:rPr>
      </w:pPr>
      <w:r>
        <w:rPr>
          <w:rFonts w:eastAsia="DengXian"/>
        </w:rPr>
        <w:t>13.</w:t>
      </w:r>
      <w:r>
        <w:rPr>
          <w:rFonts w:eastAsia="DengXian"/>
        </w:rPr>
        <w:tab/>
        <w:t>AMF may report target UE's location to the LCS client or AF when there is any pending location request for the UE through GMLC.</w:t>
      </w:r>
    </w:p>
    <w:p w14:paraId="1A80F9E0" w14:textId="3CD739A7" w:rsidR="007E5EE8" w:rsidRPr="007E5EE8" w:rsidRDefault="007E5EE8" w:rsidP="000A6DB7">
      <w:r>
        <w:rPr>
          <w:rFonts w:eastAsia="DengXian"/>
        </w:rPr>
        <w:t>T</w:t>
      </w:r>
      <w:r w:rsidRPr="00957AFF">
        <w:rPr>
          <w:rFonts w:eastAsia="DengXian"/>
        </w:rPr>
        <w:t>he AMF and the LMF may use the located UE to send location request to the target UE or to request location information of the target UE by using SL positioning.</w:t>
      </w:r>
    </w:p>
    <w:p w14:paraId="0C3093D9" w14:textId="2DC13833" w:rsidR="00887753" w:rsidRPr="00221221" w:rsidRDefault="007E5EE8" w:rsidP="00CE568C">
      <w:pPr>
        <w:pStyle w:val="Heading4"/>
      </w:pPr>
      <w:bookmarkStart w:id="3355" w:name="_Toc125976227"/>
      <w:bookmarkStart w:id="3356" w:name="_Toc128725103"/>
      <w:r w:rsidRPr="007E5EE8">
        <w:lastRenderedPageBreak/>
        <w:t>6.31</w:t>
      </w:r>
      <w:r w:rsidRPr="008B4D81">
        <w:t>.3.</w:t>
      </w:r>
      <w:r>
        <w:t>2</w:t>
      </w:r>
      <w:r w:rsidR="00CE568C">
        <w:tab/>
      </w:r>
      <w:r w:rsidR="00887753" w:rsidRPr="00221221">
        <w:t>Procedure of immediate location request procedure with SL positioning</w:t>
      </w:r>
      <w:bookmarkEnd w:id="3348"/>
      <w:bookmarkEnd w:id="3349"/>
      <w:bookmarkEnd w:id="3350"/>
      <w:bookmarkEnd w:id="3351"/>
      <w:bookmarkEnd w:id="3352"/>
      <w:bookmarkEnd w:id="3353"/>
      <w:bookmarkEnd w:id="3355"/>
      <w:bookmarkEnd w:id="3356"/>
    </w:p>
    <w:p w14:paraId="3EA4993D" w14:textId="77777777" w:rsidR="00887753" w:rsidRPr="00221221" w:rsidRDefault="00887753" w:rsidP="00CA17EF">
      <w:pPr>
        <w:pStyle w:val="TH"/>
        <w:rPr>
          <w:rFonts w:eastAsia="SimSun"/>
          <w:kern w:val="2"/>
          <w:sz w:val="21"/>
          <w:szCs w:val="24"/>
          <w:lang w:val="en-US" w:eastAsia="zh-CN"/>
        </w:rPr>
      </w:pPr>
      <w:r w:rsidRPr="00221221">
        <w:object w:dxaOrig="17342" w:dyaOrig="6751" w14:anchorId="11A06673">
          <v:shape id="_x0000_i1091" type="#_x0000_t75" style="width:480.9pt;height:187.45pt" o:ole="">
            <v:imagedata r:id="rId141" o:title=""/>
          </v:shape>
          <o:OLEObject Type="Embed" ProgID="Visio.Drawing.15" ShapeID="_x0000_i1091" DrawAspect="Content" ObjectID="_1739339834" r:id="rId142"/>
        </w:object>
      </w:r>
    </w:p>
    <w:p w14:paraId="4B9795D9" w14:textId="755FC613" w:rsidR="00887753" w:rsidRPr="00221221" w:rsidRDefault="00887753" w:rsidP="00CA17EF">
      <w:pPr>
        <w:pStyle w:val="TF"/>
        <w:rPr>
          <w:rFonts w:eastAsia="DengXian"/>
        </w:rPr>
      </w:pPr>
      <w:r w:rsidRPr="00221221">
        <w:rPr>
          <w:rFonts w:eastAsia="SimSun"/>
          <w:lang w:val="en-US" w:eastAsia="zh-CN" w:bidi="ar"/>
        </w:rPr>
        <w:t xml:space="preserve">Figure </w:t>
      </w:r>
      <w:r>
        <w:rPr>
          <w:rFonts w:eastAsia="SimSun"/>
          <w:lang w:val="en-US" w:eastAsia="zh-CN" w:bidi="ar"/>
        </w:rPr>
        <w:t>6.31</w:t>
      </w:r>
      <w:r w:rsidRPr="00221221">
        <w:rPr>
          <w:rFonts w:eastAsia="SimSun"/>
          <w:lang w:val="en-US" w:eastAsia="zh-CN" w:bidi="ar"/>
        </w:rPr>
        <w:t>.3.</w:t>
      </w:r>
      <w:r w:rsidR="00407CFC">
        <w:rPr>
          <w:rFonts w:eastAsia="SimSun"/>
          <w:lang w:val="en-US" w:eastAsia="zh-CN" w:bidi="ar"/>
        </w:rPr>
        <w:t>2</w:t>
      </w:r>
      <w:r w:rsidRPr="00221221">
        <w:rPr>
          <w:rFonts w:eastAsia="SimSun"/>
          <w:lang w:val="en-US" w:eastAsia="zh-CN" w:bidi="ar"/>
        </w:rPr>
        <w:t>-1</w:t>
      </w:r>
      <w:r w:rsidR="00CA17EF">
        <w:rPr>
          <w:rFonts w:eastAsia="SimSun"/>
          <w:lang w:val="en-US" w:eastAsia="zh-CN" w:bidi="ar"/>
        </w:rPr>
        <w:t>:</w:t>
      </w:r>
      <w:r w:rsidRPr="00221221">
        <w:rPr>
          <w:rFonts w:eastAsia="SimSun"/>
          <w:lang w:val="en-US" w:eastAsia="zh-CN" w:bidi="ar"/>
        </w:rPr>
        <w:t xml:space="preserve"> Procedure of immediate location request with SL positioning</w:t>
      </w:r>
    </w:p>
    <w:p w14:paraId="0B025609" w14:textId="77777777" w:rsidR="00CA17EF" w:rsidRDefault="00CA17EF" w:rsidP="00CA17EF">
      <w:pPr>
        <w:pStyle w:val="B1"/>
        <w:rPr>
          <w:rFonts w:eastAsia="DengXian"/>
        </w:rPr>
      </w:pPr>
      <w:r>
        <w:rPr>
          <w:rFonts w:eastAsia="DengXian"/>
        </w:rPr>
        <w:t>0.</w:t>
      </w:r>
      <w:r>
        <w:rPr>
          <w:rFonts w:eastAsia="DengXian"/>
        </w:rPr>
        <w:tab/>
        <w:t>It is assumed that UE registered its capability for SL positioning and is provisioned with policies and parameters for SL positioning (including the case when UE is out of coverage). It is assumed that located UEs registered its capability for SL positioning and capability for located UE at AMF.</w:t>
      </w:r>
    </w:p>
    <w:p w14:paraId="734E648F" w14:textId="570F6B96" w:rsidR="00CA17EF" w:rsidRDefault="00CA17EF" w:rsidP="00CA17EF">
      <w:pPr>
        <w:pStyle w:val="B1"/>
        <w:rPr>
          <w:rFonts w:eastAsia="DengXian"/>
        </w:rPr>
      </w:pPr>
      <w:r>
        <w:rPr>
          <w:rFonts w:eastAsia="DengXian"/>
        </w:rPr>
        <w:t>1.</w:t>
      </w:r>
      <w:r>
        <w:rPr>
          <w:rFonts w:eastAsia="DengXian"/>
        </w:rPr>
        <w:tab/>
        <w:t>AMF is triggered to initiate location request for UE1. When UE1 is determined unreachable, AMF compose list of located UEs based on last known UE1</w:t>
      </w:r>
      <w:r w:rsidR="001F671C">
        <w:rPr>
          <w:rFonts w:eastAsia="DengXian"/>
        </w:rPr>
        <w:t>'</w:t>
      </w:r>
      <w:r>
        <w:rPr>
          <w:rFonts w:eastAsia="DengXian"/>
        </w:rPr>
        <w:t xml:space="preserve">s location information. </w:t>
      </w:r>
      <w:r w:rsidR="00407CFC">
        <w:rPr>
          <w:rFonts w:eastAsia="DengXian"/>
        </w:rPr>
        <w:t>When there is any located UE</w:t>
      </w:r>
      <w:r w:rsidR="001F671C">
        <w:rPr>
          <w:rFonts w:eastAsia="DengXian"/>
        </w:rPr>
        <w:t>'</w:t>
      </w:r>
      <w:r w:rsidR="00407CFC">
        <w:rPr>
          <w:rFonts w:eastAsia="DengXian"/>
        </w:rPr>
        <w:t xml:space="preserve">s information reported by UE1 before, AMF will include those located UEs in the list of located UEs for handling the location request. </w:t>
      </w:r>
      <w:r>
        <w:rPr>
          <w:rFonts w:eastAsia="DengXian"/>
        </w:rPr>
        <w:t>If there is no context available for the UE in AMF, AMF will reject the received location request.</w:t>
      </w:r>
    </w:p>
    <w:p w14:paraId="2F1849B9" w14:textId="5CC35E53" w:rsidR="00887753" w:rsidRPr="00AE3493" w:rsidRDefault="001F671C" w:rsidP="00887753">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CA17EF">
        <w:rPr>
          <w:lang w:eastAsia="zh-CN" w:bidi="ar"/>
        </w:rPr>
        <w:tab/>
      </w:r>
      <w:r w:rsidR="00887753">
        <w:rPr>
          <w:lang w:eastAsia="zh-CN" w:bidi="ar"/>
        </w:rPr>
        <w:t>It is FFS whether existing timer can be reused or new timer needs to be define for determining how long the context needs to be maintained when UE is deregistered.</w:t>
      </w:r>
    </w:p>
    <w:p w14:paraId="3EB46033" w14:textId="77777777" w:rsidR="00CA17EF" w:rsidRDefault="00CA17EF" w:rsidP="00CA17EF">
      <w:pPr>
        <w:pStyle w:val="B1"/>
        <w:rPr>
          <w:rFonts w:eastAsia="DengXian"/>
        </w:rPr>
      </w:pPr>
      <w:r>
        <w:rPr>
          <w:rFonts w:eastAsia="DengXian"/>
        </w:rPr>
        <w:tab/>
        <w:t>AMF selects a LMF and send a location request for UE1 to the selected LMF. In the location request, AMF includes a security container to protect the location request information to UE1. AMF may inform list of located UEs to LMF.</w:t>
      </w:r>
    </w:p>
    <w:p w14:paraId="7B2330D1" w14:textId="63FEC88D" w:rsidR="00CA17EF" w:rsidRDefault="00CA17EF" w:rsidP="00CA17EF">
      <w:pPr>
        <w:pStyle w:val="B1"/>
        <w:rPr>
          <w:rFonts w:eastAsia="DengXian"/>
        </w:rPr>
      </w:pPr>
      <w:r>
        <w:rPr>
          <w:rFonts w:eastAsia="DengXian"/>
        </w:rPr>
        <w:tab/>
        <w:t>The security container includes information that indication of immediate or deferred location request, information for periodic-triggered location report when deferred location request e.g. type of deferred location request and any parameters for the deferred location request</w:t>
      </w:r>
      <w:r w:rsidR="00895101">
        <w:rPr>
          <w:rFonts w:eastAsia="DengXian"/>
        </w:rPr>
        <w:t>.</w:t>
      </w:r>
      <w:r>
        <w:rPr>
          <w:rFonts w:eastAsia="DengXian"/>
        </w:rPr>
        <w:t xml:space="preserve"> signature for integrity protection.</w:t>
      </w:r>
    </w:p>
    <w:p w14:paraId="780FE77B" w14:textId="6C0E0663" w:rsidR="00887753" w:rsidRPr="00ED2B7A" w:rsidRDefault="001F671C" w:rsidP="00CA17EF">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CA17EF">
        <w:rPr>
          <w:lang w:eastAsia="zh-CN" w:bidi="ar"/>
        </w:rPr>
        <w:tab/>
      </w:r>
      <w:r w:rsidR="00887753">
        <w:rPr>
          <w:lang w:eastAsia="zh-CN" w:bidi="ar"/>
        </w:rPr>
        <w:t>For UE deregistered from NW, how security container is composed and validated between AMF and UE1 is FFS and needs coordination with SA</w:t>
      </w:r>
      <w:r w:rsidR="00CA17EF">
        <w:rPr>
          <w:lang w:eastAsia="zh-CN" w:bidi="ar"/>
        </w:rPr>
        <w:t> WG</w:t>
      </w:r>
      <w:r w:rsidR="00887753">
        <w:rPr>
          <w:lang w:eastAsia="zh-CN" w:bidi="ar"/>
        </w:rPr>
        <w:t>3.</w:t>
      </w:r>
    </w:p>
    <w:p w14:paraId="75A42F18" w14:textId="77777777" w:rsidR="00CA17EF" w:rsidRDefault="00CA17EF" w:rsidP="00CA17EF">
      <w:pPr>
        <w:pStyle w:val="B1"/>
        <w:rPr>
          <w:rFonts w:eastAsia="DengXian"/>
        </w:rPr>
      </w:pPr>
      <w:r>
        <w:rPr>
          <w:rFonts w:eastAsia="DengXian"/>
        </w:rPr>
        <w:t>2.</w:t>
      </w:r>
      <w:r>
        <w:rPr>
          <w:rFonts w:eastAsia="DengXian"/>
        </w:rPr>
        <w:tab/>
        <w:t>After receiving location request, the LMF sends NW triggered SL positioning Request via (R)AN to the selected located UEs which includes the security container information.</w:t>
      </w:r>
    </w:p>
    <w:p w14:paraId="73179421" w14:textId="77777777" w:rsidR="00CA17EF" w:rsidRDefault="00CA17EF" w:rsidP="00CA17EF">
      <w:pPr>
        <w:pStyle w:val="B1"/>
        <w:rPr>
          <w:rFonts w:eastAsia="DengXian"/>
        </w:rPr>
      </w:pPr>
      <w:r>
        <w:rPr>
          <w:rFonts w:eastAsia="DengXian"/>
        </w:rPr>
        <w:tab/>
        <w:t>It is assumed that LMF is configured or has exchanged capability of Ranging/sidelink positioning of each located UEs before NW triggered SL positioning Request.</w:t>
      </w:r>
    </w:p>
    <w:p w14:paraId="79F5643E" w14:textId="5259951C" w:rsidR="00CA17EF" w:rsidRDefault="00CA17EF" w:rsidP="00CA17EF">
      <w:pPr>
        <w:pStyle w:val="B1"/>
        <w:rPr>
          <w:rFonts w:eastAsia="DengXian"/>
        </w:rPr>
      </w:pPr>
      <w:r>
        <w:rPr>
          <w:rFonts w:eastAsia="DengXian"/>
        </w:rPr>
        <w:t>3.-4.</w:t>
      </w:r>
      <w:r>
        <w:rPr>
          <w:rFonts w:eastAsia="DengXian"/>
        </w:rPr>
        <w:tab/>
        <w:t xml:space="preserve">The located UE performs discovery procedure with UE1 and if UE1 is discovered, the located UE and UE1 perform security association and PC5 unicast connection setup procedure as mentioned in </w:t>
      </w:r>
      <w:r w:rsidR="006D34D6">
        <w:rPr>
          <w:rFonts w:eastAsia="DengXian"/>
        </w:rPr>
        <w:t>TS 23.304 [</w:t>
      </w:r>
      <w:r w:rsidR="00C944E0">
        <w:rPr>
          <w:rFonts w:eastAsia="DengXian"/>
        </w:rPr>
        <w:t>4]</w:t>
      </w:r>
      <w:r>
        <w:rPr>
          <w:rFonts w:eastAsia="DengXian"/>
        </w:rPr>
        <w:t>. When receiving discovery requests from multiple located UEs, UE1 may select one located UE and perform step 4 with the selected located UE.</w:t>
      </w:r>
    </w:p>
    <w:p w14:paraId="48026B3C" w14:textId="77777777" w:rsidR="00CA17EF" w:rsidRDefault="00CA17EF" w:rsidP="00CA17EF">
      <w:pPr>
        <w:pStyle w:val="B1"/>
        <w:rPr>
          <w:rFonts w:eastAsia="DengXian"/>
        </w:rPr>
      </w:pPr>
      <w:r>
        <w:rPr>
          <w:rFonts w:eastAsia="DengXian"/>
        </w:rPr>
        <w:t>5.</w:t>
      </w:r>
      <w:r>
        <w:rPr>
          <w:rFonts w:eastAsia="DengXian"/>
        </w:rPr>
        <w:tab/>
        <w:t>After PC5 unicast connection setup, the located UE sends SL positioning Request including the received security container.</w:t>
      </w:r>
    </w:p>
    <w:p w14:paraId="76007BED" w14:textId="77777777" w:rsidR="00CA17EF" w:rsidRDefault="00CA17EF" w:rsidP="00CA17EF">
      <w:pPr>
        <w:pStyle w:val="B1"/>
        <w:rPr>
          <w:rFonts w:eastAsia="DengXian"/>
        </w:rPr>
      </w:pPr>
      <w:r>
        <w:rPr>
          <w:rFonts w:eastAsia="DengXian"/>
        </w:rPr>
        <w:t>6.</w:t>
      </w:r>
      <w:r>
        <w:rPr>
          <w:rFonts w:eastAsia="DengXian"/>
        </w:rPr>
        <w:tab/>
        <w:t>After validating the message with information in the security container, UE1 may accept the request with SL positioning Response.</w:t>
      </w:r>
    </w:p>
    <w:p w14:paraId="7141539A" w14:textId="77777777" w:rsidR="00CA17EF" w:rsidRDefault="00CA17EF" w:rsidP="00CA17EF">
      <w:pPr>
        <w:pStyle w:val="B1"/>
        <w:rPr>
          <w:rFonts w:eastAsia="DengXian"/>
        </w:rPr>
      </w:pPr>
      <w:r>
        <w:rPr>
          <w:rFonts w:eastAsia="DengXian"/>
        </w:rPr>
        <w:t>7.</w:t>
      </w:r>
      <w:r>
        <w:rPr>
          <w:rFonts w:eastAsia="DengXian"/>
        </w:rPr>
        <w:tab/>
        <w:t>After receiving the SL positioning Response, the located UE may perform SL positioning with the target UE.</w:t>
      </w:r>
    </w:p>
    <w:p w14:paraId="1465EBE6" w14:textId="77777777" w:rsidR="00CA17EF" w:rsidRDefault="00CA17EF" w:rsidP="00CA17EF">
      <w:pPr>
        <w:pStyle w:val="B1"/>
        <w:rPr>
          <w:rFonts w:eastAsia="DengXian"/>
        </w:rPr>
      </w:pPr>
      <w:r>
        <w:rPr>
          <w:rFonts w:eastAsia="DengXian"/>
        </w:rPr>
        <w:lastRenderedPageBreak/>
        <w:t>8.</w:t>
      </w:r>
      <w:r>
        <w:rPr>
          <w:rFonts w:eastAsia="DengXian"/>
        </w:rPr>
        <w:tab/>
        <w:t>After successfully finishing SL positioning procedure, the located UE responds to the LMF via ®AN using NW triggered SL positioning Response which includes the result of SL positioning with UE1. LMF may determine the location information of UE1 using information included in received SL positioning Response.</w:t>
      </w:r>
    </w:p>
    <w:p w14:paraId="138FE126" w14:textId="77777777" w:rsidR="00CA17EF" w:rsidRDefault="00CA17EF" w:rsidP="00CA17EF">
      <w:pPr>
        <w:pStyle w:val="B1"/>
        <w:rPr>
          <w:rFonts w:eastAsia="DengXian"/>
        </w:rPr>
      </w:pPr>
      <w:r>
        <w:rPr>
          <w:rFonts w:eastAsia="DengXian"/>
        </w:rPr>
        <w:t>9.</w:t>
      </w:r>
      <w:r>
        <w:rPr>
          <w:rFonts w:eastAsia="DengXian"/>
        </w:rPr>
        <w:tab/>
        <w:t>LMF may response AMF with location information of UE1.</w:t>
      </w:r>
    </w:p>
    <w:p w14:paraId="2A124734" w14:textId="164F1363" w:rsidR="00887753" w:rsidRPr="00221221" w:rsidRDefault="00887753" w:rsidP="00CE568C">
      <w:pPr>
        <w:pStyle w:val="Heading4"/>
      </w:pPr>
      <w:bookmarkStart w:id="3357" w:name="_Toc112768602"/>
      <w:bookmarkStart w:id="3358" w:name="_Toc112768893"/>
      <w:bookmarkStart w:id="3359" w:name="_Toc112769133"/>
      <w:bookmarkStart w:id="3360" w:name="_Toc112772570"/>
      <w:bookmarkStart w:id="3361" w:name="_Toc112864245"/>
      <w:bookmarkStart w:id="3362" w:name="_Toc112865387"/>
      <w:bookmarkStart w:id="3363" w:name="_Toc125976228"/>
      <w:bookmarkStart w:id="3364" w:name="_Toc128725104"/>
      <w:r>
        <w:t>6.31</w:t>
      </w:r>
      <w:r w:rsidRPr="00221221">
        <w:t>.3.</w:t>
      </w:r>
      <w:r w:rsidR="00407CFC">
        <w:t>3</w:t>
      </w:r>
      <w:r w:rsidR="00CE568C">
        <w:tab/>
      </w:r>
      <w:r w:rsidRPr="00221221">
        <w:t>Procedure of deferred location request procedure with SL positioning</w:t>
      </w:r>
      <w:bookmarkEnd w:id="3357"/>
      <w:bookmarkEnd w:id="3358"/>
      <w:bookmarkEnd w:id="3359"/>
      <w:bookmarkEnd w:id="3360"/>
      <w:bookmarkEnd w:id="3361"/>
      <w:bookmarkEnd w:id="3362"/>
      <w:bookmarkEnd w:id="3363"/>
      <w:bookmarkEnd w:id="3364"/>
    </w:p>
    <w:p w14:paraId="1A4255CF" w14:textId="77777777" w:rsidR="00887753" w:rsidRPr="00221221" w:rsidRDefault="00887753" w:rsidP="00CA17EF">
      <w:pPr>
        <w:pStyle w:val="TH"/>
        <w:rPr>
          <w:lang w:bidi="ar"/>
        </w:rPr>
      </w:pPr>
      <w:r w:rsidRPr="00221221">
        <w:object w:dxaOrig="21962" w:dyaOrig="12857" w14:anchorId="5186FD1A">
          <v:shape id="_x0000_i1092" type="#_x0000_t75" style="width:480.9pt;height:281.9pt" o:ole="">
            <v:imagedata r:id="rId143" o:title=""/>
          </v:shape>
          <o:OLEObject Type="Embed" ProgID="Visio.Drawing.15" ShapeID="_x0000_i1092" DrawAspect="Content" ObjectID="_1739339835" r:id="rId144"/>
        </w:object>
      </w:r>
    </w:p>
    <w:p w14:paraId="78D53787" w14:textId="225A5243" w:rsidR="00887753" w:rsidRDefault="00887753" w:rsidP="00CA17EF">
      <w:pPr>
        <w:pStyle w:val="TF"/>
        <w:rPr>
          <w:rFonts w:eastAsia="SimSun"/>
          <w:lang w:val="en-US" w:eastAsia="zh-CN" w:bidi="ar"/>
        </w:rPr>
      </w:pPr>
      <w:r w:rsidRPr="00221221">
        <w:rPr>
          <w:rFonts w:eastAsia="SimSun"/>
          <w:lang w:val="en-US" w:eastAsia="zh-CN" w:bidi="ar"/>
        </w:rPr>
        <w:t xml:space="preserve">Figure </w:t>
      </w:r>
      <w:r>
        <w:rPr>
          <w:rFonts w:eastAsia="SimSun"/>
          <w:lang w:val="en-US" w:eastAsia="zh-CN" w:bidi="ar"/>
        </w:rPr>
        <w:t>6.31</w:t>
      </w:r>
      <w:r w:rsidRPr="00221221">
        <w:rPr>
          <w:rFonts w:eastAsia="SimSun"/>
          <w:lang w:val="en-US" w:eastAsia="zh-CN" w:bidi="ar"/>
        </w:rPr>
        <w:t>.3.</w:t>
      </w:r>
      <w:r w:rsidR="00407CFC">
        <w:rPr>
          <w:rFonts w:eastAsia="SimSun"/>
          <w:lang w:val="en-US" w:eastAsia="zh-CN" w:bidi="ar"/>
        </w:rPr>
        <w:t>3</w:t>
      </w:r>
      <w:r w:rsidRPr="00221221">
        <w:rPr>
          <w:rFonts w:eastAsia="SimSun"/>
          <w:lang w:val="en-US" w:eastAsia="zh-CN" w:bidi="ar"/>
        </w:rPr>
        <w:t>-1</w:t>
      </w:r>
      <w:r w:rsidR="00CA17EF">
        <w:rPr>
          <w:rFonts w:eastAsia="SimSun"/>
          <w:lang w:val="en-US" w:eastAsia="zh-CN" w:bidi="ar"/>
        </w:rPr>
        <w:t>:</w:t>
      </w:r>
      <w:r w:rsidRPr="00221221">
        <w:rPr>
          <w:rFonts w:eastAsia="SimSun"/>
          <w:lang w:val="en-US" w:eastAsia="zh-CN" w:bidi="ar"/>
        </w:rPr>
        <w:t xml:space="preserve"> Procedure of deferred location request with SL positioning</w:t>
      </w:r>
    </w:p>
    <w:p w14:paraId="3BAC8166" w14:textId="77777777" w:rsidR="00CA17EF" w:rsidRDefault="00CA17EF" w:rsidP="00CA17EF">
      <w:pPr>
        <w:pStyle w:val="B1"/>
      </w:pPr>
      <w:r>
        <w:t>0.</w:t>
      </w:r>
      <w:r>
        <w:tab/>
        <w:t>It is assumed that UE registered its capability for SL positioning and is provisioned with policies and parameters for SL positioning (when UE is out of coverage). It is assumed that located UEs registered its capability for SL positioning and capability for located UE at AMF.</w:t>
      </w:r>
    </w:p>
    <w:p w14:paraId="7F88B043" w14:textId="55C9625F" w:rsidR="00CA17EF" w:rsidRDefault="00CA17EF" w:rsidP="00CA17EF">
      <w:pPr>
        <w:pStyle w:val="B1"/>
      </w:pPr>
      <w:r>
        <w:t>1.</w:t>
      </w:r>
      <w:r>
        <w:tab/>
        <w:t>AMF is triggered to initiate location request for target UE. When target UE is determined unreachable, AMF compose list of located UEs based on last known target UE</w:t>
      </w:r>
      <w:r w:rsidR="001F671C">
        <w:t>'</w:t>
      </w:r>
      <w:r>
        <w:t xml:space="preserve">s location information. </w:t>
      </w:r>
      <w:r w:rsidR="00407CFC">
        <w:rPr>
          <w:rFonts w:eastAsia="DengXian"/>
        </w:rPr>
        <w:t>When there is any located UE</w:t>
      </w:r>
      <w:r w:rsidR="001F671C">
        <w:rPr>
          <w:rFonts w:eastAsia="DengXian"/>
        </w:rPr>
        <w:t>'</w:t>
      </w:r>
      <w:r w:rsidR="00407CFC">
        <w:rPr>
          <w:rFonts w:eastAsia="DengXian"/>
        </w:rPr>
        <w:t xml:space="preserve">s information reported by UE1 before, AMF will include those located UEs in the list of located UEs for handling the location request. </w:t>
      </w:r>
      <w:r>
        <w:t>If there is no context available for the UE in AMF, AMF will reject the received location request.</w:t>
      </w:r>
    </w:p>
    <w:p w14:paraId="040513AC" w14:textId="77777777" w:rsidR="00CA17EF" w:rsidRDefault="00CA17EF" w:rsidP="00CA17EF">
      <w:pPr>
        <w:pStyle w:val="B1"/>
      </w:pPr>
      <w:r>
        <w:tab/>
        <w:t>AMF selects LMF and send a location request for target UE to the selected LMF. In the location request, AMF includes a security container to protect the information to target UE. AMF may inform list of located UEs to LMF.</w:t>
      </w:r>
    </w:p>
    <w:p w14:paraId="6668739C" w14:textId="59870A03" w:rsidR="00CA17EF" w:rsidRDefault="00CA17EF" w:rsidP="00CA17EF">
      <w:pPr>
        <w:pStyle w:val="B1"/>
      </w:pPr>
      <w:r>
        <w:tab/>
        <w:t>The security container may include a indication of immediate or deferred location request, information for periodic-triggered location report when deferred location request e.g. type of deferred location request and any parameters for the deferred location request</w:t>
      </w:r>
      <w:r w:rsidR="00895101">
        <w:t>.</w:t>
      </w:r>
      <w:r>
        <w:t xml:space="preserve"> list of selected located UEs, and signature for integrity protection.</w:t>
      </w:r>
    </w:p>
    <w:p w14:paraId="536B5700" w14:textId="3D76A4A2" w:rsidR="00CA17EF" w:rsidRPr="00221221" w:rsidRDefault="001F671C" w:rsidP="00CA17EF">
      <w:pPr>
        <w:pStyle w:val="EditorsNote"/>
      </w:pPr>
      <w:r w:rsidRPr="00D76172">
        <w:rPr>
          <w:lang w:val="en-US" w:eastAsia="zh-CN"/>
        </w:rPr>
        <w:t>Editor</w:t>
      </w:r>
      <w:r>
        <w:rPr>
          <w:lang w:val="en-US" w:eastAsia="zh-CN"/>
        </w:rPr>
        <w:t>'</w:t>
      </w:r>
      <w:r w:rsidRPr="00D76172">
        <w:rPr>
          <w:lang w:val="en-US" w:eastAsia="zh-CN"/>
        </w:rPr>
        <w:t>s note:</w:t>
      </w:r>
      <w:r w:rsidR="00CA17EF">
        <w:tab/>
        <w:t>For UE deregistered from NW, how security container is composed and validated between AMF and target UE is FFS and needs coordination with SA WG3.</w:t>
      </w:r>
    </w:p>
    <w:p w14:paraId="793D5753" w14:textId="77777777" w:rsidR="00CA17EF" w:rsidRDefault="00CA17EF" w:rsidP="00CA17EF">
      <w:pPr>
        <w:pStyle w:val="B1"/>
        <w:rPr>
          <w:lang w:eastAsia="zh-CN" w:bidi="ar"/>
        </w:rPr>
      </w:pPr>
      <w:r>
        <w:rPr>
          <w:lang w:eastAsia="zh-CN" w:bidi="ar"/>
        </w:rPr>
        <w:t>2.</w:t>
      </w:r>
      <w:r>
        <w:rPr>
          <w:lang w:eastAsia="zh-CN" w:bidi="ar"/>
        </w:rPr>
        <w:tab/>
        <w:t>After receiving location request, the LMF sends NW triggered SL positioning Request v®(R)AN to the selected located UEs which includes the security container information.</w:t>
      </w:r>
    </w:p>
    <w:p w14:paraId="3682BE1F" w14:textId="48595DAF" w:rsidR="00CA17EF" w:rsidRDefault="00CA17EF" w:rsidP="00CA17EF">
      <w:pPr>
        <w:pStyle w:val="B1"/>
        <w:rPr>
          <w:lang w:eastAsia="zh-CN" w:bidi="ar"/>
        </w:rPr>
      </w:pPr>
      <w:r>
        <w:rPr>
          <w:lang w:eastAsia="zh-CN" w:bidi="ar"/>
        </w:rPr>
        <w:t>3.-4.</w:t>
      </w:r>
      <w:r>
        <w:rPr>
          <w:lang w:eastAsia="zh-CN" w:bidi="ar"/>
        </w:rPr>
        <w:tab/>
        <w:t xml:space="preserve">The located UE performs discovery procedure with target UE and if target UE is discovered, the located UE and UE1 perform security association and PC5 unicast connection setup procedure as mentioned in </w:t>
      </w:r>
      <w:r w:rsidR="006D34D6">
        <w:rPr>
          <w:lang w:eastAsia="zh-CN" w:bidi="ar"/>
        </w:rPr>
        <w:t>TS 23.304 [</w:t>
      </w:r>
      <w:r w:rsidR="00C944E0">
        <w:rPr>
          <w:lang w:eastAsia="zh-CN" w:bidi="ar"/>
        </w:rPr>
        <w:t>4]</w:t>
      </w:r>
      <w:r>
        <w:rPr>
          <w:lang w:eastAsia="zh-CN" w:bidi="ar"/>
        </w:rPr>
        <w:t>.</w:t>
      </w:r>
    </w:p>
    <w:p w14:paraId="6DEFD2F0" w14:textId="77777777" w:rsidR="00CA17EF" w:rsidRDefault="00CA17EF" w:rsidP="00CA17EF">
      <w:pPr>
        <w:pStyle w:val="B1"/>
        <w:rPr>
          <w:lang w:eastAsia="zh-CN" w:bidi="ar"/>
        </w:rPr>
      </w:pPr>
      <w:r>
        <w:rPr>
          <w:lang w:eastAsia="zh-CN" w:bidi="ar"/>
        </w:rPr>
        <w:lastRenderedPageBreak/>
        <w:t>5.</w:t>
      </w:r>
      <w:r>
        <w:rPr>
          <w:lang w:eastAsia="zh-CN" w:bidi="ar"/>
        </w:rPr>
        <w:tab/>
        <w:t>After PC5 unicast connection setup, the located UE sends SL positioning Request including the received security container.</w:t>
      </w:r>
    </w:p>
    <w:p w14:paraId="4A61B3A1" w14:textId="77777777" w:rsidR="00CA17EF" w:rsidRDefault="00CA17EF" w:rsidP="00CA17EF">
      <w:pPr>
        <w:pStyle w:val="B1"/>
        <w:rPr>
          <w:lang w:eastAsia="zh-CN" w:bidi="ar"/>
        </w:rPr>
      </w:pPr>
      <w:r>
        <w:rPr>
          <w:lang w:eastAsia="zh-CN" w:bidi="ar"/>
        </w:rPr>
        <w:t>6.</w:t>
      </w:r>
      <w:r>
        <w:rPr>
          <w:lang w:eastAsia="zh-CN" w:bidi="ar"/>
        </w:rPr>
        <w:tab/>
        <w:t>After validating the message with information in the security container, the target UE may accept the request with SL positioning Response.</w:t>
      </w:r>
    </w:p>
    <w:p w14:paraId="12863B40" w14:textId="77777777" w:rsidR="00CA17EF" w:rsidRDefault="00CA17EF" w:rsidP="00CA17EF">
      <w:pPr>
        <w:pStyle w:val="B1"/>
        <w:rPr>
          <w:lang w:eastAsia="zh-CN" w:bidi="ar"/>
        </w:rPr>
      </w:pPr>
      <w:r>
        <w:rPr>
          <w:lang w:eastAsia="zh-CN" w:bidi="ar"/>
        </w:rPr>
        <w:tab/>
        <w:t>When the location type indicated in the security container is deferred location request, the target UE will store the information and when the trigger conditions are satisfied, the target UE may initiate MO-LR type location request.</w:t>
      </w:r>
    </w:p>
    <w:p w14:paraId="164E79FD" w14:textId="77777777" w:rsidR="00CA17EF" w:rsidRDefault="00CA17EF" w:rsidP="00CA17EF">
      <w:pPr>
        <w:pStyle w:val="B1"/>
        <w:rPr>
          <w:lang w:eastAsia="zh-CN" w:bidi="ar"/>
        </w:rPr>
      </w:pPr>
      <w:r>
        <w:rPr>
          <w:lang w:eastAsia="zh-CN" w:bidi="ar"/>
        </w:rPr>
        <w:t>7.</w:t>
      </w:r>
      <w:r>
        <w:rPr>
          <w:lang w:eastAsia="zh-CN" w:bidi="ar"/>
        </w:rPr>
        <w:tab/>
        <w:t>After receiving the SL positioning Response, the located UE_1 may respond LMF with NW triggered SL positioning Response to indicate the request was delivered well.</w:t>
      </w:r>
    </w:p>
    <w:p w14:paraId="3CE94D2B" w14:textId="77777777" w:rsidR="00CA17EF" w:rsidRDefault="00CA17EF" w:rsidP="00CA17EF">
      <w:pPr>
        <w:pStyle w:val="B1"/>
        <w:rPr>
          <w:lang w:eastAsia="zh-CN" w:bidi="ar"/>
        </w:rPr>
      </w:pPr>
      <w:r>
        <w:rPr>
          <w:lang w:eastAsia="zh-CN" w:bidi="ar"/>
        </w:rPr>
        <w:t>8.</w:t>
      </w:r>
      <w:r>
        <w:rPr>
          <w:lang w:eastAsia="zh-CN" w:bidi="ar"/>
        </w:rPr>
        <w:tab/>
        <w:t>After receiving SL positioning Response, the LMF may respond AMF with Location Response to indicate the Location Request was successfully delivered.</w:t>
      </w:r>
    </w:p>
    <w:p w14:paraId="2A88E495" w14:textId="77777777" w:rsidR="00CA17EF" w:rsidRDefault="00CA17EF" w:rsidP="00CA17EF">
      <w:pPr>
        <w:pStyle w:val="B1"/>
        <w:rPr>
          <w:lang w:eastAsia="zh-CN" w:bidi="ar"/>
        </w:rPr>
      </w:pPr>
      <w:r>
        <w:rPr>
          <w:lang w:eastAsia="zh-CN" w:bidi="ar"/>
        </w:rPr>
        <w:t>9.</w:t>
      </w:r>
      <w:r>
        <w:rPr>
          <w:lang w:eastAsia="zh-CN" w:bidi="ar"/>
        </w:rPr>
        <w:tab/>
        <w:t>When triggering condition was satisfied, the target UE may initiate procedure for 5GC-MO-LR request.</w:t>
      </w:r>
    </w:p>
    <w:p w14:paraId="3DDF38D8" w14:textId="77777777" w:rsidR="00CA17EF" w:rsidRDefault="00CA17EF" w:rsidP="00CA17EF">
      <w:pPr>
        <w:pStyle w:val="B1"/>
        <w:rPr>
          <w:lang w:eastAsia="zh-CN" w:bidi="ar"/>
        </w:rPr>
      </w:pPr>
      <w:r>
        <w:rPr>
          <w:lang w:eastAsia="zh-CN" w:bidi="ar"/>
        </w:rPr>
        <w:t>10.</w:t>
      </w:r>
      <w:r>
        <w:rPr>
          <w:lang w:eastAsia="zh-CN" w:bidi="ar"/>
        </w:rPr>
        <w:tab/>
        <w:t>The target UE performs discovery procedure to find available located UEs. When the target UE discover a located UE, the target UE may check whether the located UE_2 is in the list of located UEs which is received in the security container.</w:t>
      </w:r>
    </w:p>
    <w:p w14:paraId="56F2D515" w14:textId="6B452C50" w:rsidR="00CA17EF" w:rsidRDefault="00CA17EF" w:rsidP="00CA17EF">
      <w:pPr>
        <w:pStyle w:val="B1"/>
        <w:rPr>
          <w:lang w:eastAsia="zh-CN" w:bidi="ar"/>
        </w:rPr>
      </w:pPr>
      <w:r>
        <w:rPr>
          <w:lang w:eastAsia="zh-CN" w:bidi="ar"/>
        </w:rPr>
        <w:t>10.-11.</w:t>
      </w:r>
      <w:r>
        <w:rPr>
          <w:lang w:eastAsia="zh-CN" w:bidi="ar"/>
        </w:rPr>
        <w:tab/>
        <w:t xml:space="preserve">After finding the located UE_2 is in the list of located UEs, target UE and the located UE_2 perform security association and PC5 unicast connection setup procedure as mentioned in </w:t>
      </w:r>
      <w:r w:rsidR="006D34D6">
        <w:rPr>
          <w:lang w:eastAsia="zh-CN" w:bidi="ar"/>
        </w:rPr>
        <w:t>TS 23.304 [</w:t>
      </w:r>
      <w:r w:rsidR="00C944E0">
        <w:rPr>
          <w:lang w:eastAsia="zh-CN" w:bidi="ar"/>
        </w:rPr>
        <w:t>4]</w:t>
      </w:r>
      <w:r>
        <w:rPr>
          <w:lang w:eastAsia="zh-CN" w:bidi="ar"/>
        </w:rPr>
        <w:t>.</w:t>
      </w:r>
    </w:p>
    <w:p w14:paraId="20932447" w14:textId="77777777" w:rsidR="00CA17EF" w:rsidRDefault="00CA17EF" w:rsidP="00CA17EF">
      <w:pPr>
        <w:pStyle w:val="B1"/>
        <w:rPr>
          <w:lang w:eastAsia="zh-CN" w:bidi="ar"/>
        </w:rPr>
      </w:pPr>
      <w:r>
        <w:rPr>
          <w:lang w:eastAsia="zh-CN" w:bidi="ar"/>
        </w:rPr>
        <w:t>12.</w:t>
      </w:r>
      <w:r>
        <w:rPr>
          <w:lang w:eastAsia="zh-CN" w:bidi="ar"/>
        </w:rPr>
        <w:tab/>
        <w:t>The target UE send a NW Assisted SL positioning Request to the located UE_2.</w:t>
      </w:r>
    </w:p>
    <w:p w14:paraId="78906FF4" w14:textId="77777777" w:rsidR="00CA17EF" w:rsidRDefault="00CA17EF" w:rsidP="00CA17EF">
      <w:pPr>
        <w:pStyle w:val="B1"/>
        <w:rPr>
          <w:lang w:eastAsia="zh-CN" w:bidi="ar"/>
        </w:rPr>
      </w:pPr>
      <w:r>
        <w:rPr>
          <w:lang w:eastAsia="zh-CN" w:bidi="ar"/>
        </w:rPr>
        <w:tab/>
        <w:t>NW Assisted SL positioning Request includes the information required to compose 5GC-MO-LR Request message at the located UE_2 e.g. information about the consumer of the location information of target UE, i.e. AF ID or LCS client ID, QoS information for the location request, and requested positioning method.</w:t>
      </w:r>
    </w:p>
    <w:p w14:paraId="74672186" w14:textId="77777777" w:rsidR="00CA17EF" w:rsidRDefault="00CA17EF" w:rsidP="00CA17EF">
      <w:pPr>
        <w:pStyle w:val="B1"/>
        <w:rPr>
          <w:lang w:eastAsia="zh-CN" w:bidi="ar"/>
        </w:rPr>
      </w:pPr>
      <w:r>
        <w:rPr>
          <w:lang w:eastAsia="zh-CN" w:bidi="ar"/>
        </w:rPr>
        <w:t>13.</w:t>
      </w:r>
      <w:r>
        <w:rPr>
          <w:lang w:eastAsia="zh-CN" w:bidi="ar"/>
        </w:rPr>
        <w:tab/>
        <w:t>The target UE and the located UE_2 performs SL positioning.</w:t>
      </w:r>
    </w:p>
    <w:p w14:paraId="54444E38" w14:textId="77777777" w:rsidR="00CA17EF" w:rsidRDefault="00CA17EF" w:rsidP="00CA17EF">
      <w:pPr>
        <w:pStyle w:val="B1"/>
        <w:rPr>
          <w:lang w:eastAsia="zh-CN" w:bidi="ar"/>
        </w:rPr>
      </w:pPr>
      <w:r>
        <w:rPr>
          <w:lang w:eastAsia="zh-CN" w:bidi="ar"/>
        </w:rPr>
        <w:t>14.</w:t>
      </w:r>
      <w:r>
        <w:rPr>
          <w:lang w:eastAsia="zh-CN" w:bidi="ar"/>
        </w:rPr>
        <w:tab/>
        <w:t>The located UE_2 sends 5GC-MO-LR request to LMF which include target UE ID, located UE ID, consumer AF or LCS client ID, result of SL positioning between located UE_2 and the target UE.</w:t>
      </w:r>
    </w:p>
    <w:p w14:paraId="663BC973" w14:textId="77777777" w:rsidR="00CA17EF" w:rsidRDefault="00CA17EF" w:rsidP="00CA17EF">
      <w:pPr>
        <w:pStyle w:val="B1"/>
        <w:rPr>
          <w:lang w:eastAsia="zh-CN" w:bidi="ar"/>
        </w:rPr>
      </w:pPr>
      <w:r>
        <w:rPr>
          <w:lang w:eastAsia="zh-CN" w:bidi="ar"/>
        </w:rPr>
        <w:t>15.</w:t>
      </w:r>
      <w:r>
        <w:rPr>
          <w:lang w:eastAsia="zh-CN" w:bidi="ar"/>
        </w:rPr>
        <w:tab/>
        <w:t>After receiving 5GC-MO-LR request, LMF may perform procedure to determine location information of the located UE_2.</w:t>
      </w:r>
    </w:p>
    <w:p w14:paraId="78068E6A" w14:textId="77777777" w:rsidR="00CA17EF" w:rsidRDefault="00CA17EF" w:rsidP="00CA17EF">
      <w:pPr>
        <w:pStyle w:val="B1"/>
        <w:rPr>
          <w:lang w:eastAsia="zh-CN" w:bidi="ar"/>
        </w:rPr>
      </w:pPr>
      <w:r>
        <w:rPr>
          <w:lang w:eastAsia="zh-CN" w:bidi="ar"/>
        </w:rPr>
        <w:t>16.</w:t>
      </w:r>
      <w:r>
        <w:rPr>
          <w:lang w:eastAsia="zh-CN" w:bidi="ar"/>
        </w:rPr>
        <w:tab/>
        <w:t>After determining the location information of the target UE, LMF may send Location Report to the AMF which include target UE ID, location information of the target UE, and consumer AF or LCS_client ID.</w:t>
      </w:r>
    </w:p>
    <w:p w14:paraId="63212BD3" w14:textId="5858DD87" w:rsidR="00887753" w:rsidRPr="00221221" w:rsidRDefault="00887753" w:rsidP="00887753">
      <w:pPr>
        <w:pStyle w:val="Heading3"/>
      </w:pPr>
      <w:bookmarkStart w:id="3365" w:name="_Toc112768603"/>
      <w:bookmarkStart w:id="3366" w:name="_Toc112768894"/>
      <w:bookmarkStart w:id="3367" w:name="_Toc112769134"/>
      <w:bookmarkStart w:id="3368" w:name="_Toc112772571"/>
      <w:bookmarkStart w:id="3369" w:name="_Toc112864246"/>
      <w:bookmarkStart w:id="3370" w:name="_Toc112865388"/>
      <w:bookmarkStart w:id="3371" w:name="_Toc117042821"/>
      <w:bookmarkStart w:id="3372" w:name="_Toc125976229"/>
      <w:bookmarkStart w:id="3373" w:name="_Toc128725105"/>
      <w:r w:rsidRPr="00221221">
        <w:t>6.</w:t>
      </w:r>
      <w:r>
        <w:t>31</w:t>
      </w:r>
      <w:r w:rsidRPr="00221221">
        <w:t>.4</w:t>
      </w:r>
      <w:r w:rsidRPr="00221221">
        <w:tab/>
        <w:t>Impacts on services, entities, and interfaces</w:t>
      </w:r>
      <w:bookmarkEnd w:id="3365"/>
      <w:bookmarkEnd w:id="3366"/>
      <w:bookmarkEnd w:id="3367"/>
      <w:bookmarkEnd w:id="3368"/>
      <w:bookmarkEnd w:id="3369"/>
      <w:bookmarkEnd w:id="3370"/>
      <w:bookmarkEnd w:id="3371"/>
      <w:bookmarkEnd w:id="3372"/>
      <w:bookmarkEnd w:id="3373"/>
    </w:p>
    <w:p w14:paraId="0A9B3B03" w14:textId="74025A6D" w:rsidR="00887753" w:rsidRDefault="00887753" w:rsidP="00887753">
      <w:pPr>
        <w:rPr>
          <w:rFonts w:eastAsia="DengXian"/>
        </w:rPr>
      </w:pPr>
      <w:r w:rsidRPr="00221221">
        <w:rPr>
          <w:rFonts w:eastAsia="DengXian"/>
        </w:rPr>
        <w:t>The solution has impacts in the following entities and interfaces:</w:t>
      </w:r>
    </w:p>
    <w:p w14:paraId="4630F27A" w14:textId="35B1FE79" w:rsidR="00D47663" w:rsidRDefault="00D47663" w:rsidP="00D47663">
      <w:pPr>
        <w:pStyle w:val="B1"/>
        <w:rPr>
          <w:rFonts w:eastAsia="DengXian"/>
        </w:rPr>
      </w:pPr>
      <w:r>
        <w:rPr>
          <w:rFonts w:eastAsia="DengXian"/>
        </w:rPr>
        <w:t>-</w:t>
      </w:r>
      <w:r>
        <w:rPr>
          <w:rFonts w:eastAsia="DengXian"/>
        </w:rPr>
        <w:tab/>
        <w:t>UE: policy provisioning for SL positioning and performing SL positioning with security update</w:t>
      </w:r>
      <w:r w:rsidR="00407CFC" w:rsidRPr="00145F5D">
        <w:rPr>
          <w:rFonts w:eastAsia="DengXian"/>
        </w:rPr>
        <w:t>, and handling deferred location request with new triggering conditions</w:t>
      </w:r>
      <w:r w:rsidR="00895101">
        <w:rPr>
          <w:rFonts w:eastAsia="DengXian"/>
        </w:rPr>
        <w:t>.</w:t>
      </w:r>
    </w:p>
    <w:p w14:paraId="64691154" w14:textId="0B008FF6" w:rsidR="00D47663" w:rsidRDefault="00D47663" w:rsidP="00D47663">
      <w:pPr>
        <w:pStyle w:val="B1"/>
        <w:rPr>
          <w:rFonts w:eastAsia="DengXian"/>
        </w:rPr>
      </w:pPr>
      <w:r>
        <w:rPr>
          <w:rFonts w:eastAsia="DengXian"/>
        </w:rPr>
        <w:t>-</w:t>
      </w:r>
      <w:r>
        <w:rPr>
          <w:rFonts w:eastAsia="DengXian"/>
        </w:rPr>
        <w:tab/>
        <w:t xml:space="preserve">AMF: </w:t>
      </w:r>
      <w:r w:rsidR="00407CFC" w:rsidRPr="00145F5D">
        <w:rPr>
          <w:rFonts w:eastAsia="DengXian"/>
        </w:rPr>
        <w:t>handling deferred location request</w:t>
      </w:r>
      <w:r w:rsidR="00407CFC">
        <w:rPr>
          <w:rFonts w:eastAsia="DengXian"/>
        </w:rPr>
        <w:t xml:space="preserve"> with new triggering conditions, </w:t>
      </w:r>
      <w:r>
        <w:rPr>
          <w:rFonts w:eastAsia="DengXian"/>
        </w:rPr>
        <w:t>managing list of located UE for SL positioning of UE out of coverage and composing security container to target UE out of coverage.</w:t>
      </w:r>
    </w:p>
    <w:p w14:paraId="0D9DF101" w14:textId="42D7112A" w:rsidR="00D47663" w:rsidRDefault="00D47663" w:rsidP="00D47663">
      <w:pPr>
        <w:pStyle w:val="B1"/>
        <w:rPr>
          <w:rFonts w:eastAsia="DengXian"/>
        </w:rPr>
      </w:pPr>
      <w:r>
        <w:rPr>
          <w:rFonts w:eastAsia="DengXian"/>
        </w:rPr>
        <w:t>-</w:t>
      </w:r>
      <w:r>
        <w:rPr>
          <w:rFonts w:eastAsia="DengXian"/>
        </w:rPr>
        <w:tab/>
        <w:t xml:space="preserve">LMF: </w:t>
      </w:r>
      <w:r w:rsidR="00407CFC">
        <w:rPr>
          <w:rFonts w:eastAsia="DengXian"/>
        </w:rPr>
        <w:t xml:space="preserve">handling deferred location request with new triggering condition, </w:t>
      </w:r>
      <w:r>
        <w:rPr>
          <w:rFonts w:eastAsia="DengXian"/>
        </w:rPr>
        <w:t>location determination with SL positioning.</w:t>
      </w:r>
    </w:p>
    <w:p w14:paraId="502A8116" w14:textId="6CF85446" w:rsidR="0024363F" w:rsidRPr="005C0325" w:rsidRDefault="0024363F" w:rsidP="005C0325">
      <w:pPr>
        <w:pStyle w:val="Heading2"/>
      </w:pPr>
      <w:bookmarkStart w:id="3374" w:name="_Toc112769135"/>
      <w:bookmarkStart w:id="3375" w:name="_Toc112772572"/>
      <w:bookmarkStart w:id="3376" w:name="_Toc112864247"/>
      <w:bookmarkStart w:id="3377" w:name="_Toc112865389"/>
      <w:bookmarkStart w:id="3378" w:name="_Toc117042822"/>
      <w:bookmarkStart w:id="3379" w:name="_Toc125976230"/>
      <w:bookmarkStart w:id="3380" w:name="_Toc128725106"/>
      <w:r w:rsidRPr="005C0325">
        <w:t>6.32</w:t>
      </w:r>
      <w:r w:rsidRPr="005C0325">
        <w:tab/>
        <w:t>Solution #32: Involving Multiple Reference UEs for Sidelink positioning</w:t>
      </w:r>
      <w:bookmarkEnd w:id="3374"/>
      <w:bookmarkEnd w:id="3375"/>
      <w:bookmarkEnd w:id="3376"/>
      <w:bookmarkEnd w:id="3377"/>
      <w:bookmarkEnd w:id="3378"/>
      <w:bookmarkEnd w:id="3379"/>
      <w:bookmarkEnd w:id="3380"/>
    </w:p>
    <w:p w14:paraId="09A7004A" w14:textId="49499DA7" w:rsidR="0024363F" w:rsidRPr="005C0325" w:rsidRDefault="0024363F" w:rsidP="005C0325">
      <w:pPr>
        <w:pStyle w:val="Heading3"/>
      </w:pPr>
      <w:bookmarkStart w:id="3381" w:name="_Toc104304449"/>
      <w:bookmarkStart w:id="3382" w:name="_Toc112769136"/>
      <w:bookmarkStart w:id="3383" w:name="_Toc112772573"/>
      <w:bookmarkStart w:id="3384" w:name="_Toc112864248"/>
      <w:bookmarkStart w:id="3385" w:name="_Toc112865390"/>
      <w:bookmarkStart w:id="3386" w:name="_Toc117042823"/>
      <w:bookmarkStart w:id="3387" w:name="_Toc125976231"/>
      <w:bookmarkStart w:id="3388" w:name="_Toc128725107"/>
      <w:r w:rsidRPr="005C0325">
        <w:t>6.32.1</w:t>
      </w:r>
      <w:r w:rsidRPr="005C0325">
        <w:tab/>
        <w:t>Description</w:t>
      </w:r>
      <w:bookmarkEnd w:id="3381"/>
      <w:bookmarkEnd w:id="3382"/>
      <w:bookmarkEnd w:id="3383"/>
      <w:bookmarkEnd w:id="3384"/>
      <w:bookmarkEnd w:id="3385"/>
      <w:bookmarkEnd w:id="3386"/>
      <w:bookmarkEnd w:id="3387"/>
      <w:bookmarkEnd w:id="3388"/>
    </w:p>
    <w:p w14:paraId="66C2BB72" w14:textId="77777777" w:rsidR="0024363F" w:rsidRPr="0024363F" w:rsidRDefault="0024363F" w:rsidP="0024363F">
      <w:pPr>
        <w:rPr>
          <w:rFonts w:eastAsia="Malgun Gothic"/>
          <w:noProof/>
          <w:lang w:val="en-US" w:eastAsia="ko-KR"/>
        </w:rPr>
      </w:pPr>
      <w:r w:rsidRPr="0024363F">
        <w:rPr>
          <w:rFonts w:eastAsia="Malgun Gothic"/>
          <w:noProof/>
          <w:lang w:val="en-US" w:eastAsia="ko-KR"/>
        </w:rPr>
        <w:t>Involving multiple Reference UEs can improve the position accuracy and is sometimes essential to be able to calculate a position through triangulation/tilateration, e.g. if the Target UE is out of coverage.</w:t>
      </w:r>
    </w:p>
    <w:p w14:paraId="579DF6D4" w14:textId="77777777" w:rsidR="0024363F" w:rsidRPr="0024363F" w:rsidRDefault="0024363F" w:rsidP="0024363F">
      <w:pPr>
        <w:rPr>
          <w:rFonts w:eastAsia="Malgun Gothic"/>
          <w:noProof/>
          <w:lang w:val="en-US" w:eastAsia="ko-KR"/>
        </w:rPr>
      </w:pPr>
      <w:r w:rsidRPr="0024363F">
        <w:rPr>
          <w:rFonts w:eastAsia="Malgun Gothic"/>
          <w:noProof/>
          <w:lang w:val="en-US" w:eastAsia="ko-KR"/>
        </w:rPr>
        <w:lastRenderedPageBreak/>
        <w:t>The following deployment scenarios are being considered:</w:t>
      </w:r>
    </w:p>
    <w:p w14:paraId="570319C1" w14:textId="49941A1D"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 xml:space="preserve">Multiple Reference UEs are part of a </w:t>
      </w:r>
      <w:r w:rsidR="001F671C">
        <w:rPr>
          <w:rFonts w:eastAsia="Malgun Gothic"/>
          <w:noProof/>
          <w:lang w:val="en-US" w:eastAsia="ko-KR"/>
        </w:rPr>
        <w:t>"</w:t>
      </w:r>
      <w:r>
        <w:rPr>
          <w:rFonts w:eastAsia="Malgun Gothic"/>
          <w:noProof/>
          <w:lang w:val="en-US" w:eastAsia="ko-KR"/>
        </w:rPr>
        <w:t>fixed</w:t>
      </w:r>
      <w:r w:rsidR="001F671C">
        <w:rPr>
          <w:rFonts w:eastAsia="Malgun Gothic"/>
          <w:noProof/>
          <w:lang w:val="en-US" w:eastAsia="ko-KR"/>
        </w:rPr>
        <w:t>"</w:t>
      </w:r>
      <w:r>
        <w:rPr>
          <w:rFonts w:eastAsia="Malgun Gothic"/>
          <w:noProof/>
          <w:lang w:val="en-US" w:eastAsia="ko-KR"/>
        </w:rPr>
        <w:t xml:space="preserve"> installation, for example to cover a e.g. room, building or factory floor.</w:t>
      </w:r>
    </w:p>
    <w:p w14:paraId="00FA904E" w14:textId="77777777"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Multiple Reference UEs are close to a Target UE, but not necessarily have a fixed position or role.</w:t>
      </w:r>
    </w:p>
    <w:p w14:paraId="2B56D9CC" w14:textId="1B4C5B85" w:rsidR="0024363F" w:rsidRPr="0024363F" w:rsidRDefault="0024363F" w:rsidP="0024363F">
      <w:pPr>
        <w:rPr>
          <w:rFonts w:eastAsia="Malgun Gothic"/>
          <w:noProof/>
          <w:lang w:val="en-US" w:eastAsia="ko-KR"/>
        </w:rPr>
      </w:pPr>
      <w:r w:rsidRPr="0024363F">
        <w:rPr>
          <w:rFonts w:eastAsia="Malgun Gothic"/>
          <w:noProof/>
          <w:lang w:val="en-US" w:eastAsia="ko-KR"/>
        </w:rPr>
        <w:t>An example of how this could look like is illustrated below. The Target UE is able to perform ranging with both Reference UE 1 and Reference UE 2. The results can be combined to estimate the Target UE</w:t>
      </w:r>
      <w:r w:rsidR="001F671C">
        <w:rPr>
          <w:rFonts w:eastAsia="Malgun Gothic"/>
          <w:noProof/>
          <w:lang w:val="en-US" w:eastAsia="ko-KR"/>
        </w:rPr>
        <w:t>'</w:t>
      </w:r>
      <w:r w:rsidRPr="0024363F">
        <w:rPr>
          <w:rFonts w:eastAsia="Malgun Gothic"/>
          <w:noProof/>
          <w:lang w:val="en-US" w:eastAsia="ko-KR"/>
        </w:rPr>
        <w:t xml:space="preserve">s position in a relative coordinate system or possibly geographical coordinate system (if the geographical positions of the Reference UEs are known). By collecting the ranging measurements/results from the various UEs involved,  the sidelink position can be calculated more accurately than when only a single Reference UE would be used. Not only because the ranging measurements with multiple Reference UEs can be used in the calculation, but also e.g. if a Target UE can discover one reference UE of a </w:t>
      </w:r>
      <w:r w:rsidR="001F671C">
        <w:rPr>
          <w:rFonts w:eastAsia="Malgun Gothic"/>
          <w:noProof/>
          <w:lang w:val="en-US" w:eastAsia="ko-KR"/>
        </w:rPr>
        <w:t>"</w:t>
      </w:r>
      <w:r w:rsidRPr="0024363F">
        <w:rPr>
          <w:rFonts w:eastAsia="Malgun Gothic"/>
          <w:noProof/>
          <w:lang w:val="en-US" w:eastAsia="ko-KR"/>
        </w:rPr>
        <w:t>fixed</w:t>
      </w:r>
      <w:r w:rsidR="001F671C">
        <w:rPr>
          <w:rFonts w:eastAsia="Malgun Gothic"/>
          <w:noProof/>
          <w:lang w:val="en-US" w:eastAsia="ko-KR"/>
        </w:rPr>
        <w:t>"</w:t>
      </w:r>
      <w:r w:rsidRPr="0024363F">
        <w:rPr>
          <w:rFonts w:eastAsia="Malgun Gothic"/>
          <w:noProof/>
          <w:lang w:val="en-US" w:eastAsia="ko-KR"/>
        </w:rPr>
        <w:t xml:space="preserve"> installation, but is not able to discover another reference UE that is part of the same installation, it tells something about the Target UE</w:t>
      </w:r>
      <w:r w:rsidR="001F671C">
        <w:rPr>
          <w:rFonts w:eastAsia="Malgun Gothic"/>
          <w:noProof/>
          <w:lang w:val="en-US" w:eastAsia="ko-KR"/>
        </w:rPr>
        <w:t>'</w:t>
      </w:r>
      <w:r w:rsidRPr="0024363F">
        <w:rPr>
          <w:rFonts w:eastAsia="Malgun Gothic"/>
          <w:noProof/>
          <w:lang w:val="en-US" w:eastAsia="ko-KR"/>
        </w:rPr>
        <w:t>s location, since certain areas can be excluded from the location calculation. Also Reference UEs may be instructed to perform ranging between themselves to further improve the accuracy, in particular in case their position is not always fixed.</w:t>
      </w:r>
    </w:p>
    <w:p w14:paraId="3DEE2C7E" w14:textId="2D86FC9A" w:rsidR="0024363F" w:rsidRPr="0024363F" w:rsidRDefault="0024363F" w:rsidP="0024363F">
      <w:pPr>
        <w:rPr>
          <w:rFonts w:eastAsia="Malgun Gothic"/>
          <w:noProof/>
          <w:lang w:val="en-US" w:eastAsia="ko-KR"/>
        </w:rPr>
      </w:pPr>
      <w:r w:rsidRPr="0024363F">
        <w:rPr>
          <w:rFonts w:eastAsia="Malgun Gothic"/>
          <w:noProof/>
          <w:lang w:val="en-US" w:eastAsia="ko-KR"/>
        </w:rPr>
        <w:t xml:space="preserve">These multiple Reference UEs may form some kind of </w:t>
      </w:r>
      <w:r w:rsidR="001F671C">
        <w:rPr>
          <w:rFonts w:eastAsia="Malgun Gothic"/>
          <w:noProof/>
          <w:lang w:val="en-US" w:eastAsia="ko-KR"/>
        </w:rPr>
        <w:t>"</w:t>
      </w:r>
      <w:r w:rsidRPr="0024363F">
        <w:rPr>
          <w:rFonts w:eastAsia="Malgun Gothic"/>
          <w:noProof/>
          <w:lang w:val="en-US" w:eastAsia="ko-KR"/>
        </w:rPr>
        <w:t>constellation</w:t>
      </w:r>
      <w:r w:rsidR="001F671C">
        <w:rPr>
          <w:rFonts w:eastAsia="Malgun Gothic"/>
          <w:noProof/>
          <w:lang w:val="en-US" w:eastAsia="ko-KR"/>
        </w:rPr>
        <w:t>"</w:t>
      </w:r>
      <w:r w:rsidRPr="0024363F">
        <w:rPr>
          <w:rFonts w:eastAsia="Malgun Gothic"/>
          <w:noProof/>
          <w:lang w:val="en-US" w:eastAsia="ko-KR"/>
        </w:rPr>
        <w:t xml:space="preserve"> similar to a satellite constellation for GNSS.</w:t>
      </w:r>
    </w:p>
    <w:p w14:paraId="752DBF41" w14:textId="75FB3F14" w:rsidR="0024363F" w:rsidRPr="00CA17EF" w:rsidRDefault="00CE568C" w:rsidP="00CA17EF">
      <w:pPr>
        <w:pStyle w:val="TH"/>
        <w:rPr>
          <w:rFonts w:eastAsia="Malgun Gothic"/>
        </w:rPr>
      </w:pPr>
      <w:r w:rsidRPr="00CA17EF">
        <w:rPr>
          <w:rFonts w:eastAsia="Malgun Gothic"/>
        </w:rPr>
        <w:object w:dxaOrig="7241" w:dyaOrig="3741" w14:anchorId="75DA5872">
          <v:shape id="_x0000_i1093" type="#_x0000_t75" style="width:245.9pt;height:186.1pt" o:ole="">
            <v:imagedata r:id="rId145" o:title="" cropright="21226f"/>
          </v:shape>
          <o:OLEObject Type="Embed" ProgID="Visio.Drawing.15" ShapeID="_x0000_i1093" DrawAspect="Content" ObjectID="_1739339836" r:id="rId146"/>
        </w:object>
      </w:r>
    </w:p>
    <w:p w14:paraId="770F0683" w14:textId="0A60CED7" w:rsidR="0024363F" w:rsidRPr="00CA17EF" w:rsidRDefault="0024363F" w:rsidP="00CA17EF">
      <w:pPr>
        <w:pStyle w:val="TF"/>
        <w:rPr>
          <w:rFonts w:eastAsia="DengXian"/>
        </w:rPr>
      </w:pPr>
      <w:r w:rsidRPr="00CA17EF">
        <w:t>Figure 6.32.1-1: Illustration of a fixed installation of Reference UEs in a room or factory floor</w:t>
      </w:r>
    </w:p>
    <w:p w14:paraId="59338928" w14:textId="77777777" w:rsidR="00F94272" w:rsidRDefault="00F94272" w:rsidP="00F94272">
      <w:pPr>
        <w:rPr>
          <w:lang w:val="en-US"/>
        </w:rPr>
      </w:pPr>
      <w:r>
        <w:rPr>
          <w:lang w:val="en-US"/>
        </w:rPr>
        <w:t>In this solution, the above scenarios are considered for in-coverage, partial-coverage and out-of-coverage situations, whereby the LMF (or a subset implemented by a reference UE/SL Positioning Server UE) is considered to have the central coordinating role of the sidelink positioning involving multiple Reference UEs and is also responsible for determining the position of the Target UE. The case of a Target UE performing UE-based positioning and coordinating individual ranging sessions with multiple reference UEs is not described as part of this solution.</w:t>
      </w:r>
    </w:p>
    <w:p w14:paraId="092EFC3B" w14:textId="77777777" w:rsidR="00F94272" w:rsidRDefault="00F94272" w:rsidP="00F94272">
      <w:pPr>
        <w:rPr>
          <w:lang w:val="en-US"/>
        </w:rPr>
      </w:pPr>
      <w:r>
        <w:rPr>
          <w:lang w:val="en-US"/>
        </w:rPr>
        <w:t>In this solution the term Ranging/Sidelink Positioning Protocol (RSPP) is used as defined in solution #26.</w:t>
      </w:r>
    </w:p>
    <w:p w14:paraId="0F744E8D" w14:textId="77777777" w:rsidR="00F94272" w:rsidRDefault="00F94272" w:rsidP="00F94272">
      <w:pPr>
        <w:rPr>
          <w:lang w:val="en-US"/>
        </w:rPr>
      </w:pPr>
      <w:r>
        <w:rPr>
          <w:lang w:val="en-US"/>
        </w:rPr>
        <w:t>Below each of the coverage situations is described in more detail:</w:t>
      </w:r>
    </w:p>
    <w:p w14:paraId="30F66925" w14:textId="3C9DE3AE" w:rsidR="00F94272" w:rsidRDefault="00F94272" w:rsidP="00F94272">
      <w:pPr>
        <w:pStyle w:val="B1"/>
        <w:rPr>
          <w:lang w:val="en-US"/>
        </w:rPr>
      </w:pPr>
      <w:r>
        <w:rPr>
          <w:lang w:val="en-US"/>
        </w:rPr>
        <w:t>-</w:t>
      </w:r>
      <w:r>
        <w:rPr>
          <w:lang w:val="en-US"/>
        </w:rPr>
        <w:tab/>
      </w:r>
      <w:r w:rsidRPr="00F94272">
        <w:rPr>
          <w:b/>
          <w:bCs/>
          <w:lang w:val="en-US"/>
        </w:rPr>
        <w:t xml:space="preserve">In-coverage: </w:t>
      </w:r>
      <w:r>
        <w:rPr>
          <w:lang w:val="en-US"/>
        </w:rPr>
        <w:t xml:space="preserve">Both the Target UE and Reference UEs can connect to an LMF to coordinate and configure the ranging between the Target UE and the Reference UEs. The LMF may keep track of Reference UEs and in particular Located UEs in a certain area to be able to determine a group of Reference UEs that could serve a Target UE, or be provisioned by an external application e.g. through NEF with information about a </w:t>
      </w:r>
      <w:r w:rsidR="001F671C">
        <w:rPr>
          <w:lang w:val="en-US"/>
        </w:rPr>
        <w:t>"</w:t>
      </w:r>
      <w:r>
        <w:rPr>
          <w:lang w:val="en-US"/>
        </w:rPr>
        <w:t>constellation</w:t>
      </w:r>
      <w:r w:rsidR="001F671C">
        <w:rPr>
          <w:lang w:val="en-US"/>
        </w:rPr>
        <w:t>"</w:t>
      </w:r>
      <w:r>
        <w:rPr>
          <w:lang w:val="en-US"/>
        </w:rPr>
        <w:t xml:space="preserve"> of Reference UEs in a certain area and their locations. If the location of the Reference UEs is not yet known, the LMF may initiate a location request with those Reference UEs.</w:t>
      </w:r>
    </w:p>
    <w:p w14:paraId="2AAB6779" w14:textId="77777777" w:rsidR="00F94272" w:rsidRDefault="00F94272" w:rsidP="00F94272">
      <w:pPr>
        <w:pStyle w:val="B1"/>
        <w:rPr>
          <w:lang w:val="en-US"/>
        </w:rPr>
      </w:pPr>
      <w:r>
        <w:rPr>
          <w:lang w:val="en-US"/>
        </w:rPr>
        <w:tab/>
        <w:t xml:space="preserve">If the position of the Target UE needs to be determined, the Target UE may send a location request to the LMF or vice-versa. After this, the Target UE initiates a ranging discovery procedure as described in the various solutions for KI#3, and initiate a ranging session with a discovered Reference UE by transmitting a Direct Connection Request. The Target UE or Reference UE can report information about the ranging session (such as session identifier, and identifiers of the Target UE and Reference UE) to the LMF. Based on the information about ranging constellations or other Reference UEs in the area, the LMF can invite other Reference UEs to join </w:t>
      </w:r>
      <w:r>
        <w:rPr>
          <w:lang w:val="en-US"/>
        </w:rPr>
        <w:lastRenderedPageBreak/>
        <w:t>the ranging session (with the indicated identifier) or ask the Target UE or a Reference UE to do so, and in this way coordinate the joint ranging of a Target UE for improved location estimation.</w:t>
      </w:r>
    </w:p>
    <w:p w14:paraId="073FC479" w14:textId="77777777" w:rsidR="00F94272" w:rsidRDefault="00F94272" w:rsidP="00F94272">
      <w:pPr>
        <w:pStyle w:val="B1"/>
        <w:rPr>
          <w:lang w:val="en-US"/>
        </w:rPr>
      </w:pPr>
      <w:r>
        <w:rPr>
          <w:lang w:val="en-US"/>
        </w:rPr>
        <w:tab/>
        <w:t>In the figure below, the Target UE discovers and initiates a ranging session with Reference UE 1, after which Reference UE 2 is also invited to join the same ranging session.</w:t>
      </w:r>
    </w:p>
    <w:p w14:paraId="2698D3FC" w14:textId="23531B78" w:rsidR="0024363F" w:rsidRPr="0024363F" w:rsidRDefault="0024363F" w:rsidP="00F94272">
      <w:pPr>
        <w:pStyle w:val="TH"/>
        <w:rPr>
          <w:lang w:val="en-US"/>
        </w:rPr>
      </w:pPr>
      <w:r w:rsidRPr="0024363F">
        <w:rPr>
          <w:rFonts w:eastAsia="Malgun Gothic"/>
          <w:noProof/>
          <w:lang w:val="en-US" w:eastAsia="ko-KR"/>
        </w:rPr>
        <w:object w:dxaOrig="7245" w:dyaOrig="3735" w14:anchorId="548011D0">
          <v:shape id="_x0000_i1094" type="#_x0000_t75" style="width:362.05pt;height:186.8pt" o:ole="">
            <v:imagedata r:id="rId147" o:title=""/>
          </v:shape>
          <o:OLEObject Type="Embed" ProgID="Visio.Drawing.15" ShapeID="_x0000_i1094" DrawAspect="Content" ObjectID="_1739339837" r:id="rId148"/>
        </w:object>
      </w:r>
    </w:p>
    <w:p w14:paraId="50093327" w14:textId="4FA5B24D" w:rsidR="0024363F" w:rsidRPr="0024363F" w:rsidRDefault="0024363F" w:rsidP="00F94272">
      <w:pPr>
        <w:pStyle w:val="TF"/>
        <w:rPr>
          <w:rFonts w:eastAsia="DengXian"/>
          <w:lang w:eastAsia="zh-CN"/>
        </w:rPr>
      </w:pPr>
      <w:r w:rsidRPr="0024363F">
        <w:t>Figure 6.</w:t>
      </w:r>
      <w:r>
        <w:t>32</w:t>
      </w:r>
      <w:r w:rsidRPr="0024363F">
        <w:t xml:space="preserve">.1-2: </w:t>
      </w:r>
      <w:r w:rsidRPr="0024363F">
        <w:rPr>
          <w:lang w:eastAsia="zh-CN"/>
        </w:rPr>
        <w:t>High-level overview of in-coverage scenario</w:t>
      </w:r>
    </w:p>
    <w:p w14:paraId="663232C0" w14:textId="2A77953E" w:rsidR="0024363F" w:rsidRPr="0024363F" w:rsidRDefault="00F94272" w:rsidP="00F94272">
      <w:pPr>
        <w:pStyle w:val="B1"/>
        <w:rPr>
          <w:lang w:val="en-US"/>
        </w:rPr>
      </w:pPr>
      <w:r>
        <w:rPr>
          <w:lang w:val="en-US"/>
        </w:rPr>
        <w:tab/>
      </w:r>
      <w:r w:rsidR="0024363F" w:rsidRPr="0024363F">
        <w:rPr>
          <w:lang w:val="en-US"/>
        </w:rPr>
        <w:t>Once the ranging session with multiple Reference UEs is properly set up, the UEs involved can perform ranging to measure/calculate distances and/or angles between them, and report these to the LMF to estimate the location of the Target UE.</w:t>
      </w:r>
    </w:p>
    <w:p w14:paraId="43C779A7" w14:textId="7C5FE15A" w:rsidR="0024363F" w:rsidRDefault="0024363F" w:rsidP="00F94272">
      <w:pPr>
        <w:pStyle w:val="NO"/>
        <w:rPr>
          <w:rFonts w:eastAsia="DengXian"/>
        </w:rPr>
      </w:pPr>
      <w:r w:rsidRPr="00983E3D">
        <w:rPr>
          <w:rFonts w:eastAsia="DengXian"/>
        </w:rPr>
        <w:t>NOTE</w:t>
      </w:r>
      <w:r w:rsidR="00F94272">
        <w:rPr>
          <w:rFonts w:eastAsia="DengXian"/>
        </w:rPr>
        <w:t> </w:t>
      </w:r>
      <w:r w:rsidRPr="00983E3D">
        <w:rPr>
          <w:rFonts w:eastAsia="DengXian"/>
        </w:rPr>
        <w:t>1</w:t>
      </w:r>
      <w:r w:rsidR="00F94272">
        <w:rPr>
          <w:rFonts w:eastAsia="DengXian"/>
        </w:rPr>
        <w:t>:</w:t>
      </w:r>
      <w:r w:rsidR="00F94272">
        <w:rPr>
          <w:rFonts w:eastAsia="DengXian"/>
        </w:rPr>
        <w:tab/>
      </w:r>
      <w:r w:rsidRPr="00983E3D">
        <w:rPr>
          <w:rFonts w:eastAsia="DengXian"/>
        </w:rPr>
        <w:t>The details of these procedures will be defined by RAN</w:t>
      </w:r>
      <w:r w:rsidR="00F94272">
        <w:rPr>
          <w:rFonts w:eastAsia="DengXian"/>
        </w:rPr>
        <w:t> </w:t>
      </w:r>
      <w:r w:rsidRPr="00983E3D">
        <w:rPr>
          <w:rFonts w:eastAsia="DengXian"/>
        </w:rPr>
        <w:t>WGs.</w:t>
      </w:r>
    </w:p>
    <w:p w14:paraId="2DF69D06" w14:textId="034753D1" w:rsidR="00F94272" w:rsidRDefault="00F94272" w:rsidP="00F94272">
      <w:pPr>
        <w:pStyle w:val="B1"/>
      </w:pPr>
      <w:r>
        <w:t>-</w:t>
      </w:r>
      <w:r>
        <w:tab/>
      </w:r>
      <w:r w:rsidRPr="00F94272">
        <w:rPr>
          <w:b/>
          <w:bCs/>
        </w:rPr>
        <w:t xml:space="preserve">Partial coverage: </w:t>
      </w:r>
      <w:r>
        <w:t xml:space="preserve">In this situation, the Target UE is out-of-coverage, but at least one of the Reference UEs is in coverage and can connect to the LMF. In this situation, the Reference UEs can operate in a very similar way as the in-coverage case. The Target UE can initiate a ranging discovery procedure similarly as for the in-coverage case. The only difference is that the Target UE cannot contact the LMF directly to initiate a location request, receive configuration information or send its measurements. Instead, one or more the Reference UEs that are connected with LMF have to do this on behalf of the LMF. To this end, the Reference UE may </w:t>
      </w:r>
      <w:r w:rsidR="00ED6228">
        <w:rPr>
          <w:lang w:val="en-US"/>
        </w:rPr>
        <w:t>act as a SL Positioning Server UE by</w:t>
      </w:r>
      <w:r w:rsidR="00ED6228">
        <w:t xml:space="preserve"> </w:t>
      </w:r>
      <w:r>
        <w:t>implement</w:t>
      </w:r>
      <w:r w:rsidR="00ED6228">
        <w:t>ing</w:t>
      </w:r>
      <w:r>
        <w:t xml:space="preserve"> part of the LMF</w:t>
      </w:r>
      <w:r w:rsidR="001F671C">
        <w:t>'</w:t>
      </w:r>
      <w:r>
        <w:t>s functionality</w:t>
      </w:r>
      <w:r w:rsidR="00ED6228">
        <w:t>,</w:t>
      </w:r>
      <w:r>
        <w:t xml:space="preserve"> or </w:t>
      </w:r>
      <w:r w:rsidR="00ED6228">
        <w:t xml:space="preserve">may </w:t>
      </w:r>
      <w:r>
        <w:t>perform forwarding of messages between the Target UE and the LMF</w:t>
      </w:r>
      <w:r w:rsidR="00ED6228">
        <w:t>,</w:t>
      </w:r>
      <w:r>
        <w:t xml:space="preserve"> or a combination thereof.</w:t>
      </w:r>
    </w:p>
    <w:p w14:paraId="448F7C91" w14:textId="77777777" w:rsidR="00F94272" w:rsidRDefault="00F94272" w:rsidP="00F94272">
      <w:pPr>
        <w:pStyle w:val="B1"/>
      </w:pPr>
      <w:r>
        <w:tab/>
        <w:t>In the figure below, the Target UE is out of coverage, and Reference UE 2 as well. Reference UE 1 will perform the communication with the LMF on behalf of the Target UE and Reference UE 2.</w:t>
      </w:r>
    </w:p>
    <w:p w14:paraId="7586D92F" w14:textId="77777777" w:rsidR="0024363F" w:rsidRPr="00F94272" w:rsidRDefault="0024363F" w:rsidP="00F94272">
      <w:pPr>
        <w:pStyle w:val="TH"/>
      </w:pPr>
      <w:r w:rsidRPr="00F94272">
        <w:rPr>
          <w:rFonts w:eastAsia="Malgun Gothic"/>
        </w:rPr>
        <w:object w:dxaOrig="7245" w:dyaOrig="3015" w14:anchorId="503830E7">
          <v:shape id="_x0000_i1095" type="#_x0000_t75" style="width:362.05pt;height:150.8pt" o:ole="">
            <v:imagedata r:id="rId149" o:title=""/>
          </v:shape>
          <o:OLEObject Type="Embed" ProgID="Visio.Drawing.15" ShapeID="_x0000_i1095" DrawAspect="Content" ObjectID="_1739339838" r:id="rId150"/>
        </w:object>
      </w:r>
    </w:p>
    <w:p w14:paraId="3C644FB0" w14:textId="7767043B" w:rsidR="0024363F" w:rsidRPr="00F94272" w:rsidRDefault="0024363F" w:rsidP="00F94272">
      <w:pPr>
        <w:pStyle w:val="TF"/>
      </w:pPr>
      <w:r w:rsidRPr="00F94272">
        <w:t>Figure 6.</w:t>
      </w:r>
      <w:r w:rsidR="00F94272" w:rsidRPr="00F94272">
        <w:t>32</w:t>
      </w:r>
      <w:r w:rsidRPr="00F94272">
        <w:t>.1-3: High-level overview of partial coverage scenario</w:t>
      </w:r>
    </w:p>
    <w:p w14:paraId="4DDA09EB" w14:textId="29814FB7" w:rsidR="00F94272" w:rsidRDefault="00F94272" w:rsidP="00F94272">
      <w:pPr>
        <w:pStyle w:val="B1"/>
      </w:pPr>
      <w:r>
        <w:t>-</w:t>
      </w:r>
      <w:r>
        <w:tab/>
      </w:r>
      <w:r w:rsidRPr="00F94272">
        <w:rPr>
          <w:b/>
          <w:bCs/>
        </w:rPr>
        <w:t xml:space="preserve">Out-of-coverage: </w:t>
      </w:r>
      <w:r>
        <w:t xml:space="preserve">In this situation, the Target UE as well as the Reference UEs are out of coverage. To not deviate too much from the previous situations, a solution is for one or more of the Reference UEs to </w:t>
      </w:r>
      <w:r w:rsidR="00ED6228" w:rsidRPr="009953E7">
        <w:rPr>
          <w:lang w:val="en-US"/>
        </w:rPr>
        <w:t>act as a SL Positioning Server UE by</w:t>
      </w:r>
      <w:r w:rsidR="00ED6228">
        <w:t xml:space="preserve"> </w:t>
      </w:r>
      <w:r>
        <w:t>implement</w:t>
      </w:r>
      <w:r w:rsidR="00ED6228">
        <w:t>ing</w:t>
      </w:r>
      <w:r>
        <w:t xml:space="preserve"> a subset of the LMF</w:t>
      </w:r>
      <w:r w:rsidR="001F671C">
        <w:t>'</w:t>
      </w:r>
      <w:r>
        <w:t xml:space="preserve">s functionality and support the same protocols (e.g. </w:t>
      </w:r>
      <w:r>
        <w:lastRenderedPageBreak/>
        <w:t xml:space="preserve">Ranging/Sidelink Positioning Protocol (RSPP) as in Solutions #26). Such Reference UE would need to be provisioned beforehand with the necessary policies and information by the LMF (of PCF) once it was still in coverage. This may include e.g. information about other Reference UEs in the area and their position, or ranging </w:t>
      </w:r>
      <w:r w:rsidR="001F671C">
        <w:t>"</w:t>
      </w:r>
      <w:r>
        <w:t>constellation</w:t>
      </w:r>
      <w:r w:rsidR="001F671C">
        <w:t>"</w:t>
      </w:r>
      <w:r>
        <w:t xml:space="preserve"> information. It may also include information about position methods and procedures supported by the PLMN, accuracy settings, etc. The solutions for KI#1 can be extended to support the provisioning of such additional policies and information.</w:t>
      </w:r>
    </w:p>
    <w:p w14:paraId="704B6BBD" w14:textId="1452F1A8" w:rsidR="00F94272" w:rsidRDefault="00F94272" w:rsidP="00F94272">
      <w:pPr>
        <w:pStyle w:val="NO"/>
      </w:pPr>
      <w:r>
        <w:t>NOTE 2:</w:t>
      </w:r>
      <w:r>
        <w:tab/>
        <w:t>The details of the authorization aspects and procedures for such out-of-coverage deployment need to be studied by SA WG3.</w:t>
      </w:r>
    </w:p>
    <w:p w14:paraId="47F02E4C" w14:textId="77777777" w:rsidR="00B10492" w:rsidRDefault="00B10492" w:rsidP="00F94272">
      <w:pPr>
        <w:pStyle w:val="B1"/>
      </w:pPr>
      <w:r>
        <w:tab/>
        <w:t>A Reference UE that implements part of the LMF's functionality, i.e. a SL Positioning Server UE, may also by itself gather the necessary information about nearby Reference UEs or ranging "constellations" by performing ranging discovery, exchange capabilities and location information or perform ranging with such nearby Reference UEs. This information can then be used to invite other Reference UEs to join a ranging session for sidelink positioning of a Target UE. It may also configure the Target UE and other Reference UEs to transmit the ranging measurements to this Reference UE, so that it can calculate the position of the Target UE based on it. For the Target UE, the ranging discovery and session setup are similar to the ranging discovery and session setup for the partial coverage case. Note that this deployment can in principle also be used for partial coverage situations.</w:t>
      </w:r>
    </w:p>
    <w:p w14:paraId="771B39C2" w14:textId="77777777" w:rsidR="00B10492" w:rsidRDefault="00B10492" w:rsidP="00F94272">
      <w:pPr>
        <w:pStyle w:val="B1"/>
      </w:pPr>
      <w:r>
        <w:tab/>
        <w:t>In the figure below, the Target UE, Reference UE 1 and Reference UE 2 are all out of coverage. Reference UE 1 implements a subset of the LMF's functionality.</w:t>
      </w:r>
    </w:p>
    <w:p w14:paraId="1514589C" w14:textId="77777777" w:rsidR="0024363F" w:rsidRPr="00F94272" w:rsidRDefault="0024363F" w:rsidP="00F94272">
      <w:pPr>
        <w:pStyle w:val="TH"/>
      </w:pPr>
      <w:r w:rsidRPr="00F94272">
        <w:rPr>
          <w:rFonts w:eastAsia="Malgun Gothic"/>
        </w:rPr>
        <w:object w:dxaOrig="7241" w:dyaOrig="3020" w14:anchorId="16B8EDAE">
          <v:shape id="_x0000_i1096" type="#_x0000_t75" style="width:364.1pt;height:150.8pt" o:ole="">
            <v:imagedata r:id="rId151" o:title=""/>
          </v:shape>
          <o:OLEObject Type="Embed" ProgID="Visio.Drawing.15" ShapeID="_x0000_i1096" DrawAspect="Content" ObjectID="_1739339839" r:id="rId152"/>
        </w:object>
      </w:r>
    </w:p>
    <w:p w14:paraId="48981045" w14:textId="05C57CCA" w:rsidR="0024363F" w:rsidRPr="00F94272" w:rsidRDefault="0024363F" w:rsidP="00F94272">
      <w:pPr>
        <w:pStyle w:val="TF"/>
        <w:rPr>
          <w:rFonts w:eastAsia="DengXian"/>
        </w:rPr>
      </w:pPr>
      <w:r w:rsidRPr="00F94272">
        <w:t>Figure 6.32.1-4: High-level overview of out-of-coverage scenario</w:t>
      </w:r>
    </w:p>
    <w:p w14:paraId="0CB4F85E" w14:textId="358370FE" w:rsidR="0024363F" w:rsidRPr="0024363F" w:rsidRDefault="00F94272" w:rsidP="00F94272">
      <w:pPr>
        <w:pStyle w:val="B1"/>
      </w:pPr>
      <w:r>
        <w:tab/>
      </w:r>
      <w:r w:rsidR="0024363F" w:rsidRPr="0024363F">
        <w:t>Note that the role of being a Reference UE and in particular Located UE may not always stay the same. This depends on several factors, such as whether or not the UE has a position fix and whether or not its position is stable. For example, even if a UE includes a GNSS module in order to get a position fix, it may be out of coverage of the GNSS satellite network (e.g. driving into a tunnel or if it is deployed indoors), and hence may not be able to be a Located UE or Reference UE. Similarly if the UE is out-of-coverage of the NG-RAN it may not be able to be a Located UE or Reference UE because it cannot connect to the LMF. Also, the position of a UE may be too unstable to be used as Located UE or Reference UE (e.g. UE is moving too fast or shaking too much). If the role changes, the LMF and other UEs (e.g. Target UE, Reference UEs) involved in ranging need to be notified of such change.</w:t>
      </w:r>
    </w:p>
    <w:p w14:paraId="15A8E4B3" w14:textId="2A2A97FB" w:rsidR="0024363F" w:rsidRPr="0024363F" w:rsidRDefault="0024363F" w:rsidP="00F94272">
      <w:pPr>
        <w:pStyle w:val="NO"/>
      </w:pPr>
      <w:r w:rsidRPr="0024363F">
        <w:t>NOTE</w:t>
      </w:r>
      <w:r w:rsidR="00F94272">
        <w:t> </w:t>
      </w:r>
      <w:r w:rsidRPr="0024363F">
        <w:t>3:</w:t>
      </w:r>
      <w:r w:rsidR="00F94272">
        <w:tab/>
      </w:r>
      <w:r w:rsidRPr="0024363F">
        <w:t>How the possible roles (e.g. Reference UE, Located UE) are determined and the criteria for this are out-of-scope for SA WG2 and would need to be studied by RAN</w:t>
      </w:r>
      <w:r w:rsidR="00F94272">
        <w:t> </w:t>
      </w:r>
      <w:r w:rsidRPr="0024363F">
        <w:t>WGs.</w:t>
      </w:r>
    </w:p>
    <w:p w14:paraId="0B5A637F" w14:textId="2EC2A8B6" w:rsidR="0024363F" w:rsidRPr="0024363F" w:rsidRDefault="0024363F" w:rsidP="005C0325">
      <w:pPr>
        <w:pStyle w:val="Heading3"/>
        <w:rPr>
          <w:lang w:val="en-US"/>
        </w:rPr>
      </w:pPr>
      <w:bookmarkStart w:id="3389" w:name="_Toc104304450"/>
      <w:bookmarkStart w:id="3390" w:name="_Toc112769137"/>
      <w:bookmarkStart w:id="3391" w:name="_Toc112772574"/>
      <w:bookmarkStart w:id="3392" w:name="_Toc112864249"/>
      <w:bookmarkStart w:id="3393" w:name="_Toc112865391"/>
      <w:bookmarkStart w:id="3394" w:name="_Toc117042824"/>
      <w:bookmarkStart w:id="3395" w:name="_Toc125976232"/>
      <w:bookmarkStart w:id="3396" w:name="_Toc128725108"/>
      <w:r w:rsidRPr="0024363F">
        <w:rPr>
          <w:lang w:val="en-US"/>
        </w:rPr>
        <w:t>6.</w:t>
      </w:r>
      <w:r>
        <w:rPr>
          <w:lang w:val="en-US"/>
        </w:rPr>
        <w:t>32</w:t>
      </w:r>
      <w:r w:rsidRPr="0024363F">
        <w:rPr>
          <w:lang w:val="en-US"/>
        </w:rPr>
        <w:t>.2</w:t>
      </w:r>
      <w:r w:rsidRPr="0024363F">
        <w:rPr>
          <w:lang w:val="en-US"/>
        </w:rPr>
        <w:tab/>
      </w:r>
      <w:r w:rsidRPr="005C0325">
        <w:t>Procedures</w:t>
      </w:r>
      <w:bookmarkEnd w:id="3389"/>
      <w:bookmarkEnd w:id="3390"/>
      <w:bookmarkEnd w:id="3391"/>
      <w:bookmarkEnd w:id="3392"/>
      <w:bookmarkEnd w:id="3393"/>
      <w:bookmarkEnd w:id="3394"/>
      <w:bookmarkEnd w:id="3395"/>
      <w:bookmarkEnd w:id="3396"/>
    </w:p>
    <w:p w14:paraId="25A7C905" w14:textId="05CC5576" w:rsidR="0024363F" w:rsidRDefault="00B10492" w:rsidP="00B10492">
      <w:pPr>
        <w:rPr>
          <w:lang w:eastAsia="zh-CN"/>
        </w:rPr>
      </w:pPr>
      <w:r>
        <w:rPr>
          <w:lang w:eastAsia="zh-CN"/>
        </w:rPr>
        <w:t>The procedures below describe each of the above mentioned cases in more detail. In these procedures, it is assumed that the Target UE and all involved Reference UEs are served by the same PLMN.</w:t>
      </w:r>
    </w:p>
    <w:p w14:paraId="11A08976" w14:textId="2D59C9B9" w:rsidR="00F94272" w:rsidRPr="00B10492" w:rsidRDefault="00F94272" w:rsidP="00F94272">
      <w:pPr>
        <w:rPr>
          <w:rFonts w:eastAsiaTheme="minorEastAsia"/>
          <w:b/>
          <w:bCs/>
        </w:rPr>
      </w:pPr>
      <w:r w:rsidRPr="00B10492">
        <w:rPr>
          <w:rFonts w:eastAsiaTheme="minorEastAsia"/>
          <w:b/>
          <w:bCs/>
        </w:rPr>
        <w:t>Case 1: Target UE and all Reference UEs are in coverage</w:t>
      </w:r>
    </w:p>
    <w:p w14:paraId="689C9C2A" w14:textId="42046FA4" w:rsidR="00ED6228" w:rsidRPr="00F94272" w:rsidRDefault="00B10492" w:rsidP="00B10492">
      <w:pPr>
        <w:pStyle w:val="TH"/>
        <w:rPr>
          <w:rFonts w:eastAsiaTheme="minorEastAsia"/>
          <w:bCs/>
          <w:lang w:val="en-US" w:eastAsia="en-US"/>
        </w:rPr>
      </w:pPr>
      <w:r w:rsidRPr="0024363F">
        <w:rPr>
          <w:rFonts w:eastAsiaTheme="minorEastAsia"/>
          <w:lang w:val="en-US" w:eastAsia="en-US"/>
        </w:rPr>
        <w:object w:dxaOrig="10721" w:dyaOrig="9751" w14:anchorId="408A4AD0">
          <v:shape id="_x0000_i1097" type="#_x0000_t75" style="width:479.55pt;height:482.25pt" o:ole="">
            <v:imagedata r:id="rId153" o:title=""/>
          </v:shape>
          <o:OLEObject Type="Embed" ProgID="Visio.Drawing.15" ShapeID="_x0000_i1097" DrawAspect="Content" ObjectID="_1739339840" r:id="rId154"/>
        </w:object>
      </w:r>
    </w:p>
    <w:p w14:paraId="03870D4C" w14:textId="02EDF786" w:rsidR="0024363F" w:rsidRPr="0024363F" w:rsidRDefault="0024363F" w:rsidP="00F94272">
      <w:pPr>
        <w:pStyle w:val="TF"/>
        <w:rPr>
          <w:rFonts w:eastAsia="DengXian"/>
          <w:lang w:eastAsia="zh-CN"/>
        </w:rPr>
      </w:pPr>
      <w:r w:rsidRPr="0024363F">
        <w:t>Figure 6.</w:t>
      </w:r>
      <w:r>
        <w:t>32</w:t>
      </w:r>
      <w:r w:rsidRPr="0024363F">
        <w:t xml:space="preserve">.2-1: </w:t>
      </w:r>
      <w:r w:rsidRPr="0024363F">
        <w:rPr>
          <w:lang w:eastAsia="zh-CN"/>
        </w:rPr>
        <w:t xml:space="preserve">High-level procedure for </w:t>
      </w:r>
      <w:r w:rsidR="00ED6228">
        <w:rPr>
          <w:lang w:eastAsia="zh-CN"/>
        </w:rPr>
        <w:t>i</w:t>
      </w:r>
      <w:r w:rsidRPr="0024363F">
        <w:rPr>
          <w:lang w:eastAsia="zh-CN"/>
        </w:rPr>
        <w:t>nvolving multiple Reference UEs to a ranging session for in-coverage situation</w:t>
      </w:r>
    </w:p>
    <w:p w14:paraId="16EDE39E" w14:textId="77777777" w:rsidR="00B10492" w:rsidRDefault="00B10492" w:rsidP="00B10492">
      <w:pPr>
        <w:pStyle w:val="B1"/>
        <w:rPr>
          <w:lang w:eastAsia="zh-CN"/>
        </w:rPr>
      </w:pPr>
      <w:r>
        <w:rPr>
          <w:lang w:eastAsia="zh-CN"/>
        </w:rPr>
        <w:t>1.</w:t>
      </w:r>
      <w:r>
        <w:rPr>
          <w:lang w:eastAsia="zh-CN"/>
        </w:rPr>
        <w:tab/>
        <w:t>The LMF may receive information about ranging "constellations" in an area from the GMLC, which may have received this information from an AF (via NEF), LCS client or another PLMN (see description of Figure 6.32.2-2 for more details)</w:t>
      </w:r>
    </w:p>
    <w:p w14:paraId="757D1342" w14:textId="77777777" w:rsidR="00B10492" w:rsidRDefault="00B10492" w:rsidP="00B10492">
      <w:pPr>
        <w:pStyle w:val="B1"/>
        <w:rPr>
          <w:lang w:eastAsia="zh-CN"/>
        </w:rPr>
      </w:pPr>
      <w:r>
        <w:rPr>
          <w:lang w:eastAsia="zh-CN"/>
        </w:rPr>
        <w:t>2.</w:t>
      </w:r>
      <w:r>
        <w:rPr>
          <w:lang w:eastAsia="zh-CN"/>
        </w:rPr>
        <w:tab/>
        <w:t>The LMF collects data about potential Reference UEs/Located UEs in an area (possibly based on the ranging "constellation" information from the AF), including receiving data about the capabilities and location information for these potential Reference UEs/Located UEs, and maintains this information in a storage unit/database. This may also include keeping track of potential role changes, e.g. if a UE is not able to be a Reference UE/Located UE anymore (e.g. because it lost its position fix). To this end, the GMLC may issue a Periodic MT-LR for the respective Reference UEs/Located UEs. The location information of the Reference UEs/Located UEs will also be updated every time the Reference UE/Located UE issues a MO-LR.</w:t>
      </w:r>
    </w:p>
    <w:p w14:paraId="1DB72F62" w14:textId="77777777" w:rsidR="00B10492" w:rsidRDefault="00B10492" w:rsidP="00B10492">
      <w:pPr>
        <w:pStyle w:val="B1"/>
        <w:rPr>
          <w:lang w:eastAsia="zh-CN"/>
        </w:rPr>
      </w:pPr>
      <w:r>
        <w:rPr>
          <w:lang w:eastAsia="zh-CN"/>
        </w:rPr>
        <w:t>3.</w:t>
      </w:r>
      <w:r>
        <w:rPr>
          <w:lang w:eastAsia="zh-CN"/>
        </w:rPr>
        <w:tab/>
        <w:t>The Target UE (3a) or the GMLC (3b)transmit a Location Request to trigger the initiation of the ranging/sidelink positioning procedures for the Target UE. The AMF then selects (3c) an LMF that supports ranging/sidelink positioning procedures. Preferably, the LMFs are deployed to serve a particular area, so that the LMF selection can be based on area information of the Target UE, such as TAI or Cell-Id.</w:t>
      </w:r>
    </w:p>
    <w:p w14:paraId="298BFFCF" w14:textId="74944322" w:rsidR="00B10492" w:rsidRDefault="00B10492" w:rsidP="00B10492">
      <w:pPr>
        <w:pStyle w:val="B1"/>
        <w:rPr>
          <w:lang w:eastAsia="zh-CN"/>
        </w:rPr>
      </w:pPr>
      <w:r>
        <w:rPr>
          <w:lang w:eastAsia="zh-CN"/>
        </w:rPr>
        <w:lastRenderedPageBreak/>
        <w:t>4.</w:t>
      </w:r>
      <w:r>
        <w:rPr>
          <w:lang w:eastAsia="zh-CN"/>
        </w:rPr>
        <w:tab/>
      </w:r>
    </w:p>
    <w:p w14:paraId="15AA2F47" w14:textId="77777777" w:rsidR="00B10492" w:rsidRDefault="00B10492" w:rsidP="00B10492">
      <w:pPr>
        <w:pStyle w:val="B1"/>
        <w:rPr>
          <w:lang w:eastAsia="zh-CN"/>
        </w:rPr>
      </w:pPr>
      <w:r>
        <w:rPr>
          <w:lang w:eastAsia="zh-CN"/>
        </w:rPr>
        <w:t>6.</w:t>
      </w:r>
      <w:r>
        <w:rPr>
          <w:lang w:eastAsia="zh-CN"/>
        </w:rPr>
        <w:tab/>
        <w:t>Based on area information, such as TAI or Cell-Id of the Target UE provided by the AMF to the LMF, the LMF determines one or more Reference UEs to get involved in the ranging session, e.g. based on the information about ranging constellations or Reference UEs in the area (that have a stable position).</w:t>
      </w:r>
    </w:p>
    <w:p w14:paraId="6646C8E4" w14:textId="0A055B27" w:rsidR="00906B18" w:rsidRPr="00906B18" w:rsidRDefault="00B10492" w:rsidP="00B10492">
      <w:pPr>
        <w:pStyle w:val="NO"/>
        <w:rPr>
          <w:lang w:eastAsia="zh-CN"/>
        </w:rPr>
      </w:pPr>
      <w:r>
        <w:rPr>
          <w:lang w:eastAsia="zh-CN"/>
        </w:rPr>
        <w:t>NOTE 1:</w:t>
      </w:r>
      <w:r>
        <w:rPr>
          <w:lang w:eastAsia="zh-CN"/>
        </w:rPr>
        <w:tab/>
        <w:t xml:space="preserve">In case in steps 2 and 3b different LMFs have been selected for the Target UE and one or more Reference UEs, if an LMF discovers that it does not have UE context information for each of these UEs, then it may use the NL7 reference point (as specified in </w:t>
      </w:r>
      <w:r w:rsidR="006D34D6">
        <w:rPr>
          <w:lang w:eastAsia="zh-CN"/>
        </w:rPr>
        <w:t>TS 23.273 </w:t>
      </w:r>
      <w:bookmarkStart w:id="3397" w:name="MCCTEMPBM_00000030"/>
      <w:r w:rsidR="006D34D6">
        <w:rPr>
          <w:lang w:eastAsia="zh-CN"/>
        </w:rPr>
        <w:t>[11]</w:t>
      </w:r>
      <w:r>
        <w:rPr>
          <w:lang w:eastAsia="zh-CN"/>
        </w:rPr>
        <w:t xml:space="preserve"> a</w:t>
      </w:r>
      <w:bookmarkEnd w:id="3397"/>
      <w:r>
        <w:rPr>
          <w:lang w:eastAsia="zh-CN"/>
        </w:rPr>
        <w:t xml:space="preserve">nd which may need to be extended for this purpose) to request other LMFs to perform a UE context transfer of the "missing" UE context information to this LMF (or vice versa), for example using steps 5-10 of the LMF Change Procedure in clause 6.4 of </w:t>
      </w:r>
      <w:r w:rsidR="006D34D6">
        <w:rPr>
          <w:lang w:eastAsia="zh-CN"/>
        </w:rPr>
        <w:t>TS 23.273 </w:t>
      </w:r>
      <w:bookmarkStart w:id="3398" w:name="MCCTEMPBM_00000031"/>
      <w:r w:rsidR="006D34D6">
        <w:rPr>
          <w:lang w:eastAsia="zh-CN"/>
        </w:rPr>
        <w:t>[11]</w:t>
      </w:r>
      <w:r>
        <w:rPr>
          <w:lang w:eastAsia="zh-CN"/>
        </w:rPr>
        <w:t xml:space="preserve">. </w:t>
      </w:r>
      <w:bookmarkEnd w:id="3398"/>
      <w:r>
        <w:rPr>
          <w:lang w:eastAsia="zh-CN"/>
        </w:rPr>
        <w:t>If none of the LMFs have UE context information available for the "missing UE", then the LMF may issue a request to the AMF to assign the "missing" UE to the same LMF. If the AMF does not yet serve the "missing UE", it may verify if another AMF is serving that UE, and if not, issue a network triggered service request to that UE. Otherwise, it may align with the serving AMF of that "missing" UE to select the same LMF.</w:t>
      </w:r>
    </w:p>
    <w:p w14:paraId="1296F1AC" w14:textId="77777777" w:rsidR="00B10492" w:rsidRDefault="00B10492" w:rsidP="00B10492">
      <w:pPr>
        <w:pStyle w:val="B1"/>
        <w:rPr>
          <w:lang w:eastAsia="zh-CN"/>
        </w:rPr>
      </w:pPr>
      <w:r>
        <w:rPr>
          <w:lang w:eastAsia="zh-CN"/>
        </w:rPr>
        <w:t>5.</w:t>
      </w:r>
      <w:r>
        <w:rPr>
          <w:lang w:eastAsia="zh-CN"/>
        </w:rPr>
        <w:tab/>
        <w:t>The LMF configures the Target UE and the Reference UEs, in this case Reference UE#1 and Reference UE#2 to enable both Reference UE#1 and UE#2 to join the ranging session with the Target UE. The configuration information may include a session identifier for the joint ranging session. Such message could be an extension to the Ranging/Sidelink Positioning Protocol (RSPP). The LMF may also configure the respective UEs with other relevant information to enable ranging (if this has not been done beforehand) in this step.</w:t>
      </w:r>
    </w:p>
    <w:p w14:paraId="4D8E4E37" w14:textId="77777777" w:rsidR="00B10492" w:rsidRDefault="00B10492" w:rsidP="00B10492">
      <w:pPr>
        <w:pStyle w:val="B1"/>
        <w:rPr>
          <w:lang w:eastAsia="zh-CN"/>
        </w:rPr>
      </w:pPr>
      <w:r>
        <w:rPr>
          <w:lang w:eastAsia="zh-CN"/>
        </w:rPr>
        <w:t>6.</w:t>
      </w:r>
      <w:r>
        <w:rPr>
          <w:lang w:eastAsia="zh-CN"/>
        </w:rPr>
        <w:tab/>
        <w:t>The Target UE and Reference UE#1 and Reference UE#2 can perform ranging discovery (if not done yet) and setup a ranging connection with each other, using the session identifier for the joint ranging session as input, and initiate ranging.</w:t>
      </w:r>
    </w:p>
    <w:p w14:paraId="3823D363" w14:textId="77777777" w:rsidR="00B10492" w:rsidRDefault="00B10492" w:rsidP="00B10492">
      <w:pPr>
        <w:pStyle w:val="B1"/>
        <w:rPr>
          <w:lang w:eastAsia="zh-CN"/>
        </w:rPr>
      </w:pPr>
      <w:r>
        <w:rPr>
          <w:lang w:eastAsia="zh-CN"/>
        </w:rPr>
        <w:t>7.</w:t>
      </w:r>
      <w:r>
        <w:rPr>
          <w:lang w:eastAsia="zh-CN"/>
        </w:rPr>
        <w:tab/>
        <w:t>Optionally, the Reference UEs (in this case Reference UE#1 and Reference UE#2) will also perform ranging discovery and setup a ranging connection with each other.</w:t>
      </w:r>
    </w:p>
    <w:p w14:paraId="3DA7A74E" w14:textId="77777777" w:rsidR="00B10492" w:rsidRDefault="00B10492" w:rsidP="00B10492">
      <w:pPr>
        <w:pStyle w:val="B1"/>
        <w:rPr>
          <w:lang w:eastAsia="zh-CN"/>
        </w:rPr>
      </w:pPr>
      <w:r>
        <w:rPr>
          <w:lang w:eastAsia="zh-CN"/>
        </w:rPr>
        <w:t>8.</w:t>
      </w:r>
      <w:r>
        <w:rPr>
          <w:lang w:eastAsia="zh-CN"/>
        </w:rPr>
        <w:tab/>
        <w:t>In this step, the Target UE will perform ranging with all Reference UEs involved in the ranging session (in this case both with Reference UE#1 and with Reference UE#2) to determine a distance/angle between the respective UEs. Optionally the Reference UEs are configured by the LMF to perform ranging amongst each other for additional accuracy (in this case Reference UE#1 may perform ranging with Reference UE#2).</w:t>
      </w:r>
    </w:p>
    <w:p w14:paraId="5CFFACB2" w14:textId="77777777" w:rsidR="00B10492" w:rsidRDefault="00B10492" w:rsidP="00B10492">
      <w:pPr>
        <w:pStyle w:val="B1"/>
        <w:rPr>
          <w:lang w:eastAsia="zh-CN"/>
        </w:rPr>
      </w:pPr>
      <w:r>
        <w:rPr>
          <w:lang w:eastAsia="zh-CN"/>
        </w:rPr>
        <w:t>9.</w:t>
      </w:r>
      <w:r>
        <w:rPr>
          <w:lang w:eastAsia="zh-CN"/>
        </w:rPr>
        <w:tab/>
        <w:t>All UEs involved in the joint ranging session, in this case the Target UE and Reference UE#1 and Reference UE#2 report their ranging measurements/results to the LMF.</w:t>
      </w:r>
    </w:p>
    <w:p w14:paraId="5D7ACA78" w14:textId="77777777" w:rsidR="00B10492" w:rsidRDefault="00B10492" w:rsidP="00B10492">
      <w:pPr>
        <w:pStyle w:val="B1"/>
        <w:rPr>
          <w:lang w:eastAsia="zh-CN"/>
        </w:rPr>
      </w:pPr>
      <w:r>
        <w:rPr>
          <w:lang w:eastAsia="zh-CN"/>
        </w:rPr>
        <w:t>10.</w:t>
      </w:r>
      <w:r>
        <w:rPr>
          <w:lang w:eastAsia="zh-CN"/>
        </w:rPr>
        <w:tab/>
        <w:t>The LMF calculates the location of Target UE based on the received ranging measurements/results from all UEs involved in the joint ranging session. The LMF may report the estimated location to the Target UE or AF.</w:t>
      </w:r>
    </w:p>
    <w:p w14:paraId="3E5A905D" w14:textId="5C179842" w:rsidR="0024363F" w:rsidRPr="00F94272" w:rsidRDefault="00F94272" w:rsidP="00F94272">
      <w:pPr>
        <w:rPr>
          <w:b/>
          <w:bCs/>
          <w:lang w:eastAsia="zh-CN"/>
        </w:rPr>
      </w:pPr>
      <w:r w:rsidRPr="00F94272">
        <w:rPr>
          <w:b/>
          <w:bCs/>
          <w:lang w:eastAsia="zh-CN"/>
        </w:rPr>
        <w:t xml:space="preserve">Additional details on how the LMF receives or determines information about ranging </w:t>
      </w:r>
      <w:r w:rsidR="001F671C">
        <w:rPr>
          <w:b/>
          <w:bCs/>
          <w:lang w:eastAsia="zh-CN"/>
        </w:rPr>
        <w:t>"</w:t>
      </w:r>
      <w:r w:rsidRPr="00F94272">
        <w:rPr>
          <w:b/>
          <w:bCs/>
          <w:lang w:eastAsia="zh-CN"/>
        </w:rPr>
        <w:t>constellations</w:t>
      </w:r>
      <w:r w:rsidR="001F671C">
        <w:rPr>
          <w:b/>
          <w:bCs/>
          <w:lang w:eastAsia="zh-CN"/>
        </w:rPr>
        <w:t>"</w:t>
      </w:r>
      <w:r w:rsidRPr="00F94272">
        <w:rPr>
          <w:b/>
          <w:bCs/>
          <w:lang w:eastAsia="zh-CN"/>
        </w:rPr>
        <w:t>:</w:t>
      </w:r>
    </w:p>
    <w:bookmarkStart w:id="3399" w:name="_MON_1723553078"/>
    <w:bookmarkEnd w:id="3399"/>
    <w:p w14:paraId="409326A7" w14:textId="02689A6B" w:rsidR="00C95C72" w:rsidRDefault="00C95C72" w:rsidP="00C95C72">
      <w:pPr>
        <w:pStyle w:val="TH"/>
      </w:pPr>
      <w:r>
        <w:object w:dxaOrig="8925" w:dyaOrig="4439" w14:anchorId="08DA7A51">
          <v:shape id="_x0000_i1098" type="#_x0000_t75" style="width:364.75pt;height:311.75pt" o:ole="">
            <v:imagedata r:id="rId155" o:title=""/>
          </v:shape>
          <o:OLEObject Type="Embed" ProgID="Word.Picture.8" ShapeID="_x0000_i1098" DrawAspect="Content" ObjectID="_1739339841" r:id="rId156"/>
        </w:object>
      </w:r>
    </w:p>
    <w:p w14:paraId="79B1663C" w14:textId="47EA13F2" w:rsidR="0024363F" w:rsidRPr="00C95C72" w:rsidRDefault="0024363F" w:rsidP="00C95C72">
      <w:pPr>
        <w:pStyle w:val="TF"/>
        <w:rPr>
          <w:rFonts w:eastAsia="DengXian"/>
        </w:rPr>
      </w:pPr>
      <w:r w:rsidRPr="00C95C72">
        <w:t xml:space="preserve">Figure 6.32.2-2: Example procedure of how the LMF receives ranging </w:t>
      </w:r>
      <w:r w:rsidR="001F671C">
        <w:t>"</w:t>
      </w:r>
      <w:r w:rsidRPr="00C95C72">
        <w:t>constellation</w:t>
      </w:r>
      <w:r w:rsidR="001F671C">
        <w:t>"</w:t>
      </w:r>
      <w:r w:rsidRPr="00C95C72">
        <w:t xml:space="preserve"> information from external entity</w:t>
      </w:r>
    </w:p>
    <w:p w14:paraId="73E02C63" w14:textId="2BF923E2" w:rsidR="00C95C72" w:rsidRPr="0034502D" w:rsidRDefault="00B10492" w:rsidP="00B10492">
      <w:r>
        <w:t>As indicated, the LMF may receive information about ranging "constellations" in an area from an external application or an LCS client. Such information would consist at least of a list of identifiers (e.g. GPSI) of known/preferred Reference UEs/Located UEs, but may also contain additional information such as (last known) location information of such UEs, capabilities of these UEs, or area related information.</w:t>
      </w:r>
    </w:p>
    <w:p w14:paraId="276FE93E" w14:textId="77777777" w:rsidR="00B10492" w:rsidRDefault="00B10492" w:rsidP="00B10492">
      <w:pPr>
        <w:pStyle w:val="B1"/>
        <w:rPr>
          <w:lang w:eastAsia="zh-CN"/>
        </w:rPr>
      </w:pPr>
      <w:r>
        <w:rPr>
          <w:lang w:eastAsia="zh-CN"/>
        </w:rPr>
        <w:t>1a:</w:t>
      </w:r>
      <w:r>
        <w:rPr>
          <w:lang w:eastAsia="zh-CN"/>
        </w:rPr>
        <w:tab/>
        <w:t>In the case of an LCS client, information about ranging "constellations" may be sent as part of a location request for a target UE.</w:t>
      </w:r>
    </w:p>
    <w:p w14:paraId="473C9938" w14:textId="77777777" w:rsidR="00B10492" w:rsidRDefault="00B10492" w:rsidP="00B10492">
      <w:pPr>
        <w:pStyle w:val="B1"/>
        <w:rPr>
          <w:lang w:eastAsia="zh-CN"/>
        </w:rPr>
      </w:pPr>
      <w:r>
        <w:rPr>
          <w:lang w:eastAsia="zh-CN"/>
        </w:rPr>
        <w:t>1b:</w:t>
      </w:r>
      <w:r>
        <w:rPr>
          <w:lang w:eastAsia="zh-CN"/>
        </w:rPr>
        <w:tab/>
        <w:t>In case of an AF, information about ranging "constellations" may be transmitted first to an NEF which forwards the information to the GMLC.</w:t>
      </w:r>
    </w:p>
    <w:p w14:paraId="5D7FF80D" w14:textId="77777777" w:rsidR="00B10492" w:rsidRDefault="00B10492" w:rsidP="00B10492">
      <w:pPr>
        <w:pStyle w:val="B1"/>
        <w:rPr>
          <w:lang w:eastAsia="zh-CN"/>
        </w:rPr>
      </w:pPr>
      <w:r>
        <w:rPr>
          <w:lang w:eastAsia="zh-CN"/>
        </w:rPr>
        <w:t>2:</w:t>
      </w:r>
      <w:r>
        <w:rPr>
          <w:lang w:eastAsia="zh-CN"/>
        </w:rPr>
        <w:tab/>
        <w:t>After the GMLC has received the ranging "constellation" information it selects an AMF. This can be done in a similar way as in step 2 of solution#21, whereby information provided about the ranging "constellations" (e.g. identifier of Reference UE/Located UE, location of one or more Reference UEs/Located UEs, or area information) may be used in addition to information about a target UE. In case the GPSI is used as identifiers of Reference UEs/Located UEs, the GMLC may request the UDM to provide the SUPI of those UEs. The GMLC may also send the ranging "constellation" information to all known AMFs of the 5GC.</w:t>
      </w:r>
    </w:p>
    <w:p w14:paraId="11EE255A" w14:textId="77777777" w:rsidR="00B10492" w:rsidRDefault="00B10492" w:rsidP="00B10492">
      <w:pPr>
        <w:pStyle w:val="B1"/>
        <w:rPr>
          <w:lang w:eastAsia="zh-CN"/>
        </w:rPr>
      </w:pPr>
      <w:r>
        <w:rPr>
          <w:lang w:eastAsia="zh-CN"/>
        </w:rPr>
        <w:t>3:</w:t>
      </w:r>
      <w:r>
        <w:rPr>
          <w:lang w:eastAsia="zh-CN"/>
        </w:rPr>
        <w:tab/>
        <w:t>The GMLC sends the information about ranging "constellations" to the selected AMF(s).</w:t>
      </w:r>
    </w:p>
    <w:p w14:paraId="22954311" w14:textId="77777777" w:rsidR="00B10492" w:rsidRDefault="00B10492" w:rsidP="00B10492">
      <w:pPr>
        <w:pStyle w:val="B1"/>
        <w:rPr>
          <w:lang w:eastAsia="zh-CN"/>
        </w:rPr>
      </w:pPr>
      <w:r>
        <w:rPr>
          <w:lang w:eastAsia="zh-CN"/>
        </w:rPr>
        <w:t>4:</w:t>
      </w:r>
      <w:r>
        <w:rPr>
          <w:lang w:eastAsia="zh-CN"/>
        </w:rPr>
        <w:tab/>
        <w:t>Based on the ranging "constellation" information, the AMF selects a ranging/SL position capable LMF that serves most (if not all) of the UEs of the ranging "constellation", e.g. based on whether the area or location information provided in the ranging "constellation" information is within an LMF Service Area. The AMF may also select one or more other LMFs for which the ranging "constellation" information could be relevant, such as LMFs with partially overlapping service area or that are currently serving one or more Reference UEs/Located UEs in the constellation.</w:t>
      </w:r>
    </w:p>
    <w:p w14:paraId="0A1411F2" w14:textId="77777777" w:rsidR="00B10492" w:rsidRDefault="00B10492" w:rsidP="00B10492">
      <w:pPr>
        <w:pStyle w:val="B1"/>
        <w:rPr>
          <w:lang w:eastAsia="zh-CN"/>
        </w:rPr>
      </w:pPr>
      <w:r>
        <w:rPr>
          <w:lang w:eastAsia="zh-CN"/>
        </w:rPr>
        <w:t>5:</w:t>
      </w:r>
      <w:r>
        <w:rPr>
          <w:lang w:eastAsia="zh-CN"/>
        </w:rPr>
        <w:tab/>
        <w:t>The AMF provides the ranging "constellation" information to the selected LMF(s).</w:t>
      </w:r>
    </w:p>
    <w:p w14:paraId="2D5EE5E4" w14:textId="39784CF2" w:rsidR="00C95C72" w:rsidRDefault="00C95C72" w:rsidP="00C95C72">
      <w:pPr>
        <w:pStyle w:val="NO"/>
        <w:rPr>
          <w:lang w:eastAsia="zh-CN"/>
        </w:rPr>
      </w:pPr>
      <w:r>
        <w:rPr>
          <w:lang w:eastAsia="zh-CN"/>
        </w:rPr>
        <w:t>NOTE</w:t>
      </w:r>
      <w:r w:rsidR="0034502D">
        <w:rPr>
          <w:lang w:eastAsia="zh-CN"/>
        </w:rPr>
        <w:t> </w:t>
      </w:r>
      <w:r w:rsidR="00906B18">
        <w:rPr>
          <w:lang w:eastAsia="zh-CN"/>
        </w:rPr>
        <w:t>2</w:t>
      </w:r>
      <w:r>
        <w:rPr>
          <w:lang w:eastAsia="zh-CN"/>
        </w:rPr>
        <w:t>:</w:t>
      </w:r>
      <w:r>
        <w:rPr>
          <w:lang w:eastAsia="zh-CN"/>
        </w:rPr>
        <w:tab/>
        <w:t xml:space="preserve">The above procedure of providing ranging </w:t>
      </w:r>
      <w:r w:rsidR="001F671C">
        <w:rPr>
          <w:lang w:eastAsia="zh-CN"/>
        </w:rPr>
        <w:t>"</w:t>
      </w:r>
      <w:r>
        <w:rPr>
          <w:lang w:eastAsia="zh-CN"/>
        </w:rPr>
        <w:t>constellation</w:t>
      </w:r>
      <w:r w:rsidR="001F671C">
        <w:rPr>
          <w:lang w:eastAsia="zh-CN"/>
        </w:rPr>
        <w:t>"</w:t>
      </w:r>
      <w:r>
        <w:rPr>
          <w:lang w:eastAsia="zh-CN"/>
        </w:rPr>
        <w:t xml:space="preserve"> information is optional. The LMF can have its own implementation specific means to determine ranging </w:t>
      </w:r>
      <w:r w:rsidR="001F671C">
        <w:rPr>
          <w:lang w:eastAsia="zh-CN"/>
        </w:rPr>
        <w:t>"</w:t>
      </w:r>
      <w:r>
        <w:rPr>
          <w:lang w:eastAsia="zh-CN"/>
        </w:rPr>
        <w:t>constellations</w:t>
      </w:r>
      <w:r w:rsidR="001F671C">
        <w:rPr>
          <w:lang w:eastAsia="zh-CN"/>
        </w:rPr>
        <w:t>"</w:t>
      </w:r>
      <w:r>
        <w:rPr>
          <w:lang w:eastAsia="zh-CN"/>
        </w:rPr>
        <w:t>.</w:t>
      </w:r>
    </w:p>
    <w:p w14:paraId="15C03BEB" w14:textId="3394C3F8" w:rsidR="00B10492" w:rsidRDefault="00B10492" w:rsidP="00B10492">
      <w:pPr>
        <w:pStyle w:val="NO"/>
        <w:rPr>
          <w:lang w:eastAsia="zh-CN"/>
        </w:rPr>
      </w:pPr>
      <w:r>
        <w:rPr>
          <w:lang w:eastAsia="zh-CN"/>
        </w:rPr>
        <w:lastRenderedPageBreak/>
        <w:t>NOTE 3:</w:t>
      </w:r>
      <w:r>
        <w:rPr>
          <w:lang w:eastAsia="zh-CN"/>
        </w:rPr>
        <w:tab/>
        <w:t xml:space="preserve">An HPLMN can use steps 2-5 of this procedure to provide the LMF(s) of one or more VPLMNs with ranging "constellation" information and other ranging related configuration information, whereby the GMLC in steps 2-5 is the VGMLC and the HGMLC can provide the ranging "constellation" information and other ranging related configuration information via the NL3 reference point (as specified in </w:t>
      </w:r>
      <w:r w:rsidR="006D34D6">
        <w:rPr>
          <w:lang w:eastAsia="zh-CN"/>
        </w:rPr>
        <w:t>TS 23.273 </w:t>
      </w:r>
      <w:bookmarkStart w:id="3400" w:name="MCCTEMPBM_00000032"/>
      <w:r w:rsidR="006D34D6">
        <w:rPr>
          <w:lang w:eastAsia="zh-CN"/>
        </w:rPr>
        <w:t>[11]</w:t>
      </w:r>
      <w:r>
        <w:rPr>
          <w:lang w:eastAsia="zh-CN"/>
        </w:rPr>
        <w:t xml:space="preserve"> a</w:t>
      </w:r>
      <w:bookmarkEnd w:id="3400"/>
      <w:r>
        <w:rPr>
          <w:lang w:eastAsia="zh-CN"/>
        </w:rPr>
        <w:t>nd which may need to be extended for this purpose) in an alternative step 1.</w:t>
      </w:r>
    </w:p>
    <w:p w14:paraId="768AD689" w14:textId="2A3D6BC0" w:rsidR="00B10492" w:rsidRDefault="00B10492" w:rsidP="00B10492">
      <w:pPr>
        <w:pStyle w:val="NO"/>
        <w:rPr>
          <w:lang w:eastAsia="zh-CN"/>
        </w:rPr>
      </w:pPr>
      <w:r>
        <w:rPr>
          <w:lang w:eastAsia="zh-CN"/>
        </w:rPr>
        <w:t>NOTE 4:</w:t>
      </w:r>
      <w:r>
        <w:rPr>
          <w:lang w:eastAsia="zh-CN"/>
        </w:rPr>
        <w:tab/>
        <w:t>The LMF (via AMF) or AMF may provide ranging "constellation" information to a SL Positioning Server UE and the Target UE as part of their ranging configuration.</w:t>
      </w:r>
    </w:p>
    <w:p w14:paraId="49458C14" w14:textId="3BEA3A65" w:rsidR="0024363F" w:rsidRPr="00B10492" w:rsidRDefault="00C95C72" w:rsidP="0024363F">
      <w:pPr>
        <w:rPr>
          <w:b/>
          <w:bCs/>
        </w:rPr>
      </w:pPr>
      <w:r w:rsidRPr="00B10492">
        <w:rPr>
          <w:b/>
          <w:bCs/>
        </w:rPr>
        <w:t>Case 2: Target UE is out of coverage and at least one Reference UE is in coverage (i.e. partial coverage case)</w:t>
      </w:r>
    </w:p>
    <w:p w14:paraId="23CF1713" w14:textId="207848F2" w:rsidR="00906B18" w:rsidRPr="00C95C72" w:rsidRDefault="00B10492" w:rsidP="00B10492">
      <w:pPr>
        <w:pStyle w:val="TH"/>
        <w:rPr>
          <w:bCs/>
        </w:rPr>
      </w:pPr>
      <w:r w:rsidRPr="0024363F">
        <w:rPr>
          <w:rFonts w:eastAsiaTheme="minorEastAsia"/>
          <w:lang w:val="en-US" w:eastAsia="en-US"/>
        </w:rPr>
        <w:object w:dxaOrig="10515" w:dyaOrig="9330" w14:anchorId="553CB6CA">
          <v:shape id="_x0000_i1099" type="#_x0000_t75" style="width:480.25pt;height:461.2pt" o:ole="">
            <v:imagedata r:id="rId157" o:title=""/>
          </v:shape>
          <o:OLEObject Type="Embed" ProgID="Visio.Drawing.15" ShapeID="_x0000_i1099" DrawAspect="Content" ObjectID="_1739339842" r:id="rId158"/>
        </w:object>
      </w:r>
    </w:p>
    <w:p w14:paraId="1CF72A62" w14:textId="2D47AD16" w:rsidR="0024363F" w:rsidRPr="0024363F" w:rsidRDefault="0024363F" w:rsidP="00C95C72">
      <w:pPr>
        <w:pStyle w:val="TF"/>
        <w:rPr>
          <w:rFonts w:eastAsia="DengXian"/>
          <w:lang w:eastAsia="zh-CN"/>
        </w:rPr>
      </w:pPr>
      <w:r w:rsidRPr="0024363F">
        <w:t>Figure 6.</w:t>
      </w:r>
      <w:r>
        <w:t>32</w:t>
      </w:r>
      <w:r w:rsidRPr="0024363F">
        <w:t xml:space="preserve">.2-3: </w:t>
      </w:r>
      <w:r w:rsidRPr="0024363F">
        <w:rPr>
          <w:lang w:eastAsia="zh-CN"/>
        </w:rPr>
        <w:t xml:space="preserve">High-level procedure for </w:t>
      </w:r>
      <w:r w:rsidR="00906B18">
        <w:rPr>
          <w:lang w:eastAsia="zh-CN"/>
        </w:rPr>
        <w:t>i</w:t>
      </w:r>
      <w:r w:rsidRPr="0024363F">
        <w:rPr>
          <w:lang w:eastAsia="zh-CN"/>
        </w:rPr>
        <w:t>nvolving multiple Reference UEs to a ranging session for partial coverage situation</w:t>
      </w:r>
    </w:p>
    <w:p w14:paraId="455DB5B1" w14:textId="77777777" w:rsidR="00B10492" w:rsidRDefault="00B10492" w:rsidP="00B10492">
      <w:pPr>
        <w:pStyle w:val="B1"/>
        <w:rPr>
          <w:lang w:eastAsia="zh-CN"/>
        </w:rPr>
      </w:pPr>
      <w:r>
        <w:rPr>
          <w:lang w:eastAsia="zh-CN"/>
        </w:rPr>
        <w:t>1-2.</w:t>
      </w:r>
      <w:r>
        <w:rPr>
          <w:lang w:eastAsia="zh-CN"/>
        </w:rPr>
        <w:tab/>
        <w:t>Steps 1 and 2 are the same as for Case 1 (i.e. in-coverage).</w:t>
      </w:r>
    </w:p>
    <w:p w14:paraId="137C7427" w14:textId="77777777" w:rsidR="00B10492" w:rsidRDefault="00B10492" w:rsidP="00B10492">
      <w:pPr>
        <w:pStyle w:val="B1"/>
        <w:rPr>
          <w:lang w:eastAsia="zh-CN"/>
        </w:rPr>
      </w:pPr>
      <w:r>
        <w:rPr>
          <w:lang w:eastAsia="zh-CN"/>
        </w:rPr>
        <w:t>3.</w:t>
      </w:r>
      <w:r>
        <w:rPr>
          <w:lang w:eastAsia="zh-CN"/>
        </w:rPr>
        <w:tab/>
        <w:t>The out-of-coverage Target UE can implicitly or based on a configured policy initiate a MO-LR procedure by starting ranging discovery and connection setup with a nearby Reference UE (in this case Reference UE#1).</w:t>
      </w:r>
    </w:p>
    <w:p w14:paraId="6B60A44D" w14:textId="77777777" w:rsidR="00B10492" w:rsidRDefault="00B10492" w:rsidP="00B10492">
      <w:pPr>
        <w:pStyle w:val="B1"/>
        <w:rPr>
          <w:lang w:eastAsia="zh-CN"/>
        </w:rPr>
      </w:pPr>
      <w:r>
        <w:rPr>
          <w:lang w:eastAsia="zh-CN"/>
        </w:rPr>
        <w:t>4a.</w:t>
      </w:r>
      <w:r>
        <w:rPr>
          <w:lang w:eastAsia="zh-CN"/>
        </w:rPr>
        <w:tab/>
        <w:t>The Target UE may (4a1) use the ranging connection with the nearby Reference UE to transmit a Location Request, which the Reference UE (which is in coverage) can forward (4a2) to the AMF</w:t>
      </w:r>
    </w:p>
    <w:p w14:paraId="215786A4" w14:textId="77777777" w:rsidR="00B10492" w:rsidRDefault="00B10492" w:rsidP="00B10492">
      <w:pPr>
        <w:pStyle w:val="B1"/>
        <w:rPr>
          <w:lang w:eastAsia="zh-CN"/>
        </w:rPr>
      </w:pPr>
      <w:r>
        <w:rPr>
          <w:lang w:eastAsia="zh-CN"/>
        </w:rPr>
        <w:lastRenderedPageBreak/>
        <w:tab/>
        <w:t>The Target UE may (4a1) use the ranging connection with the nearby Reference UE to transmit a Location Request to trigger the initiation of the ranging/sidelink positioning procedures, but since the Target UE is out-of-coverage this message needs to be forwarded (4a2) by a Reference UE that is in coverage (in this case Reference #1) to the AMF.</w:t>
      </w:r>
    </w:p>
    <w:p w14:paraId="666E1551" w14:textId="77777777" w:rsidR="00B10492" w:rsidRDefault="00B10492" w:rsidP="00B10492">
      <w:pPr>
        <w:pStyle w:val="B1"/>
        <w:rPr>
          <w:lang w:eastAsia="zh-CN"/>
        </w:rPr>
      </w:pPr>
      <w:r>
        <w:rPr>
          <w:lang w:eastAsia="zh-CN"/>
        </w:rPr>
        <w:t>4b.</w:t>
      </w:r>
      <w:r>
        <w:rPr>
          <w:lang w:eastAsia="zh-CN"/>
        </w:rPr>
        <w:tab/>
        <w:t>The Location Request may (4b1) also be issued by the GMLC. If the Target UE is registered to the network (e.g. through ProSe UE-to-Network Relay functionality offered by a Reference UE or by the Reference UE acting as a gateway) or is otherwise known by the network how to reach it (e.g. by the Reference UE providing discovery information or connection setup information related to the Target UE to the AMF), the Location Request may be forwarded (4b2) by the AMF to the respective Reference UE near the Target UE, which may forward it (4b3) onwards to the Target UE. In case the Target UE is not registered to the network or otherwise not known by the network how to reach it, the AMF may find a Reference UE near the Target UE by using the Target UE's last known location (as described in Solution #21).</w:t>
      </w:r>
    </w:p>
    <w:p w14:paraId="4D5865E8" w14:textId="7BBAAF31" w:rsidR="00B10492" w:rsidRDefault="00B10492" w:rsidP="00B10492">
      <w:pPr>
        <w:pStyle w:val="NO"/>
        <w:rPr>
          <w:lang w:eastAsia="zh-CN"/>
        </w:rPr>
      </w:pPr>
      <w:r>
        <w:rPr>
          <w:lang w:eastAsia="zh-CN"/>
        </w:rPr>
        <w:t>NOTE 5:</w:t>
      </w:r>
      <w:r>
        <w:rPr>
          <w:lang w:eastAsia="zh-CN"/>
        </w:rPr>
        <w:tab/>
        <w:t>For the forwarding of the messages in steps 4a2 and 4b3, e.g. (a subset of) ProSe UE-to-Network Relay functionality or some gateway functionality (e.g. for repackaging RSPP from PC5 to Uu) could be considered. This can be decided during normative phase and/or as part of the conclusions depending on other partial coverage solutions.</w:t>
      </w:r>
    </w:p>
    <w:p w14:paraId="79E33A49" w14:textId="77777777" w:rsidR="00B10492" w:rsidRDefault="00B10492" w:rsidP="00B10492">
      <w:pPr>
        <w:pStyle w:val="B1"/>
        <w:rPr>
          <w:lang w:eastAsia="zh-CN"/>
        </w:rPr>
      </w:pPr>
      <w:r>
        <w:rPr>
          <w:lang w:eastAsia="zh-CN"/>
        </w:rPr>
        <w:t>4c.</w:t>
      </w:r>
      <w:r>
        <w:rPr>
          <w:lang w:eastAsia="zh-CN"/>
        </w:rPr>
        <w:tab/>
        <w:t>Based on the incoming Location Request, the AMF selects the LMF.</w:t>
      </w:r>
    </w:p>
    <w:p w14:paraId="382F2757" w14:textId="77777777" w:rsidR="00B10492" w:rsidRDefault="00B10492" w:rsidP="00B10492">
      <w:pPr>
        <w:pStyle w:val="B1"/>
        <w:rPr>
          <w:lang w:eastAsia="zh-CN"/>
        </w:rPr>
      </w:pPr>
      <w:r>
        <w:rPr>
          <w:lang w:eastAsia="zh-CN"/>
        </w:rPr>
        <w:t>5.</w:t>
      </w:r>
      <w:r>
        <w:rPr>
          <w:lang w:eastAsia="zh-CN"/>
        </w:rPr>
        <w:tab/>
        <w:t>The Target UE or the Reference UE can report that a ranging connection was set up to the LMF, if this information was not provided yet via the Location Request. This report may include identifiers of the Target UE and Reference UE and a session identifier.</w:t>
      </w:r>
    </w:p>
    <w:p w14:paraId="512A7B89" w14:textId="77777777" w:rsidR="00B10492" w:rsidRDefault="00B10492" w:rsidP="00B10492">
      <w:pPr>
        <w:pStyle w:val="B1"/>
        <w:rPr>
          <w:lang w:eastAsia="zh-CN"/>
        </w:rPr>
      </w:pPr>
      <w:r>
        <w:rPr>
          <w:lang w:eastAsia="zh-CN"/>
        </w:rPr>
        <w:t>6.</w:t>
      </w:r>
      <w:r>
        <w:rPr>
          <w:lang w:eastAsia="zh-CN"/>
        </w:rPr>
        <w:tab/>
        <w:t>This step is the same as step 4 of Case 1 (i.e. in-coverage).</w:t>
      </w:r>
    </w:p>
    <w:p w14:paraId="74ED2F6B" w14:textId="77777777" w:rsidR="00B10492" w:rsidRDefault="00B10492" w:rsidP="00B10492">
      <w:pPr>
        <w:pStyle w:val="B1"/>
        <w:rPr>
          <w:lang w:eastAsia="zh-CN"/>
        </w:rPr>
      </w:pPr>
      <w:r>
        <w:rPr>
          <w:lang w:eastAsia="zh-CN"/>
        </w:rPr>
        <w:t>7.</w:t>
      </w:r>
      <w:r>
        <w:rPr>
          <w:lang w:eastAsia="zh-CN"/>
        </w:rPr>
        <w:tab/>
        <w:t>The LMF configures the Target UE and the Reference UEs (in this case Reference UE#1 and Reference UE#2) to enable Reference UE#2 to join the ranging session. The configuration information may include a session identifier for the joint ranging session. This is the same as step 5 of Case 1 (i.e. in-coverage) except that since the Target UE is out-of-coverage, the Reference UE that is in coverage (in this case Reference #1) needs to provide or forward this message to the Target UE on behalf of the LMF. Similar if Reference UE#2 is out-of-coverage.</w:t>
      </w:r>
    </w:p>
    <w:p w14:paraId="0DF58359" w14:textId="02688DAD" w:rsidR="00B10492" w:rsidRDefault="00B10492" w:rsidP="00B10492">
      <w:pPr>
        <w:pStyle w:val="NO"/>
        <w:rPr>
          <w:lang w:eastAsia="zh-CN"/>
        </w:rPr>
      </w:pPr>
      <w:r>
        <w:rPr>
          <w:lang w:eastAsia="zh-CN"/>
        </w:rPr>
        <w:t>NOTE 6:</w:t>
      </w:r>
      <w:r>
        <w:rPr>
          <w:lang w:eastAsia="zh-CN"/>
        </w:rPr>
        <w:tab/>
        <w:t>For the forwarding of the messages, e.g. (a subset of) ProSe UE-to-Network Relay functionality or some gateway functionality (e.g. for repackaging RSPP from PC5 to Uu) could be considered. This can be decided during normative phase and/or as part of the conclusions depending on other partial coverage solutions.</w:t>
      </w:r>
    </w:p>
    <w:p w14:paraId="4812989C" w14:textId="77777777" w:rsidR="00B10492" w:rsidRDefault="00B10492" w:rsidP="00B10492">
      <w:pPr>
        <w:pStyle w:val="B1"/>
        <w:rPr>
          <w:lang w:eastAsia="zh-CN"/>
        </w:rPr>
      </w:pPr>
      <w:r>
        <w:rPr>
          <w:lang w:eastAsia="zh-CN"/>
        </w:rPr>
        <w:t>8-10.</w:t>
      </w:r>
      <w:r>
        <w:rPr>
          <w:lang w:eastAsia="zh-CN"/>
        </w:rPr>
        <w:tab/>
        <w:t>Steps 8 through 10 are the same as for Case 1 (i.e. in-coverage).</w:t>
      </w:r>
    </w:p>
    <w:p w14:paraId="156BBD0B" w14:textId="77777777" w:rsidR="00B10492" w:rsidRDefault="00B10492" w:rsidP="00B10492">
      <w:pPr>
        <w:pStyle w:val="B1"/>
        <w:rPr>
          <w:lang w:eastAsia="zh-CN"/>
        </w:rPr>
      </w:pPr>
      <w:r>
        <w:rPr>
          <w:lang w:eastAsia="zh-CN"/>
        </w:rPr>
        <w:t>11.</w:t>
      </w:r>
      <w:r>
        <w:rPr>
          <w:lang w:eastAsia="zh-CN"/>
        </w:rPr>
        <w:tab/>
        <w:t>All UEs involved in the joint ranging session, in this case the Target UE and Reference UE#1 and Reference UE#2 need to report their ranging measurements/results to the LMF. However, since the Target UE is out-of-coverage, it may report its ranging measurements/results to the Reference UE that is in coverage (in this case Reference UE#1), which may (collect and) forward the ranging measurements/results to the LMF. Similar if Reference UE#2 is out-of-coverage.</w:t>
      </w:r>
    </w:p>
    <w:p w14:paraId="3FDD4F65" w14:textId="77777777" w:rsidR="00B10492" w:rsidRDefault="00B10492" w:rsidP="00B10492">
      <w:pPr>
        <w:pStyle w:val="B1"/>
        <w:rPr>
          <w:lang w:eastAsia="zh-CN"/>
        </w:rPr>
      </w:pPr>
      <w:r>
        <w:rPr>
          <w:lang w:eastAsia="zh-CN"/>
        </w:rPr>
        <w:t>12.</w:t>
      </w:r>
      <w:r>
        <w:rPr>
          <w:lang w:eastAsia="zh-CN"/>
        </w:rPr>
        <w:tab/>
        <w:t>Step 12 is the same as step 10 for Case 1 (i.e. in-coverage).</w:t>
      </w:r>
    </w:p>
    <w:p w14:paraId="03348DF8" w14:textId="70603A99" w:rsidR="0024363F" w:rsidRPr="00B10492" w:rsidRDefault="0034502D" w:rsidP="0034502D">
      <w:pPr>
        <w:rPr>
          <w:b/>
          <w:bCs/>
        </w:rPr>
      </w:pPr>
      <w:r w:rsidRPr="00B10492">
        <w:rPr>
          <w:b/>
          <w:bCs/>
        </w:rPr>
        <w:t>Case 3: Target UE as well as the Reference UEs are out of coverage</w:t>
      </w:r>
    </w:p>
    <w:p w14:paraId="7CF8A643" w14:textId="464BBEA0" w:rsidR="00B10492" w:rsidRDefault="00B10492" w:rsidP="00B10492">
      <w:pPr>
        <w:pStyle w:val="TH"/>
        <w:rPr>
          <w:rFonts w:eastAsiaTheme="minorEastAsia"/>
          <w:lang w:val="en-US" w:eastAsia="en-US"/>
        </w:rPr>
      </w:pPr>
      <w:r w:rsidRPr="0024363F">
        <w:rPr>
          <w:rFonts w:eastAsiaTheme="minorEastAsia"/>
          <w:lang w:val="en-US" w:eastAsia="en-US"/>
        </w:rPr>
        <w:object w:dxaOrig="10581" w:dyaOrig="9331" w14:anchorId="4F05CBE3">
          <v:shape id="_x0000_i1100" type="#_x0000_t75" style="width:479.55pt;height:459.85pt" o:ole="">
            <v:imagedata r:id="rId159" o:title=""/>
          </v:shape>
          <o:OLEObject Type="Embed" ProgID="Visio.Drawing.15" ShapeID="_x0000_i1100" DrawAspect="Content" ObjectID="_1739339843" r:id="rId160"/>
        </w:object>
      </w:r>
    </w:p>
    <w:p w14:paraId="65475DC6" w14:textId="3C03E86E" w:rsidR="0024363F" w:rsidRPr="0024363F" w:rsidRDefault="0024363F" w:rsidP="00B10492">
      <w:pPr>
        <w:pStyle w:val="TF"/>
        <w:rPr>
          <w:rFonts w:eastAsia="DengXian"/>
          <w:lang w:eastAsia="zh-CN"/>
        </w:rPr>
      </w:pPr>
      <w:r w:rsidRPr="0024363F">
        <w:t xml:space="preserve">Figure </w:t>
      </w:r>
      <w:r w:rsidR="00260983">
        <w:t>6.32</w:t>
      </w:r>
      <w:r w:rsidRPr="0024363F">
        <w:t xml:space="preserve">.2-4: </w:t>
      </w:r>
      <w:r w:rsidRPr="0024363F">
        <w:rPr>
          <w:lang w:eastAsia="zh-CN"/>
        </w:rPr>
        <w:t xml:space="preserve">High-level procedure for </w:t>
      </w:r>
      <w:r w:rsidR="00891E1B">
        <w:rPr>
          <w:lang w:eastAsia="zh-CN"/>
        </w:rPr>
        <w:t>i</w:t>
      </w:r>
      <w:r w:rsidRPr="0024363F">
        <w:rPr>
          <w:lang w:eastAsia="zh-CN"/>
        </w:rPr>
        <w:t>nvolving multiple Reference UEs to a ranging session for out-of-coverage situation</w:t>
      </w:r>
    </w:p>
    <w:p w14:paraId="5B2AFDC1" w14:textId="66F48AED" w:rsidR="00B10492" w:rsidRPr="00B10492" w:rsidRDefault="00B10492" w:rsidP="00B10492">
      <w:pPr>
        <w:pStyle w:val="B1"/>
      </w:pPr>
      <w:r w:rsidRPr="00B10492">
        <w:t>0.</w:t>
      </w:r>
      <w:r w:rsidRPr="00B10492">
        <w:tab/>
        <w:t>Step 0 is the same as step 1 for Case 1 (i.e. in-coverage) and Case 2 (i.e. partial coverage). Reference UE#1 is a SL Positioning Server UE.</w:t>
      </w:r>
    </w:p>
    <w:p w14:paraId="4455F395" w14:textId="77777777" w:rsidR="00B10492" w:rsidRPr="00B10492" w:rsidRDefault="00B10492" w:rsidP="00B10492">
      <w:pPr>
        <w:pStyle w:val="B1"/>
      </w:pPr>
      <w:r w:rsidRPr="00B10492">
        <w:t>1.</w:t>
      </w:r>
      <w:r w:rsidRPr="00B10492">
        <w:tab/>
        <w:t>Optionally the LMF configures the SL Positioning Server UE, when that UE is in coverage.</w:t>
      </w:r>
    </w:p>
    <w:p w14:paraId="7D9B3CB1" w14:textId="77777777" w:rsidR="00B10492" w:rsidRPr="00B10492" w:rsidRDefault="00B10492" w:rsidP="00B10492">
      <w:pPr>
        <w:pStyle w:val="B1"/>
      </w:pPr>
      <w:r w:rsidRPr="00B10492">
        <w:t>2.</w:t>
      </w:r>
      <w:r w:rsidRPr="00B10492">
        <w:tab/>
        <w:t>Step 2 is the same as for Case 1 (i.e. in coverage) and Case 2 (i.e. partial coverage), but is now executed by the SL Positioning Server UE instead of the LMF.</w:t>
      </w:r>
    </w:p>
    <w:p w14:paraId="5C5E6953" w14:textId="77777777" w:rsidR="00B10492" w:rsidRPr="00B10492" w:rsidRDefault="00B10492" w:rsidP="00B10492">
      <w:pPr>
        <w:pStyle w:val="B1"/>
      </w:pPr>
      <w:r w:rsidRPr="00B10492">
        <w:t>3.</w:t>
      </w:r>
      <w:r w:rsidRPr="00B10492">
        <w:tab/>
        <w:t>The Target UE or SL Positioning Server UE may transmit a Location Request to trigger the initiation of the ranging/sidelink positioning procedures.</w:t>
      </w:r>
    </w:p>
    <w:p w14:paraId="44C1193D" w14:textId="4CEE53C3" w:rsidR="00B10492" w:rsidRPr="00B10492" w:rsidRDefault="00B10492" w:rsidP="00B10492">
      <w:pPr>
        <w:pStyle w:val="B1"/>
      </w:pPr>
      <w:r w:rsidRPr="00B10492">
        <w:t>4.</w:t>
      </w:r>
      <w:r w:rsidRPr="00B10492">
        <w:tab/>
        <w:t>Step 4 is the same as for Case 1 (i.e. in-coverage), but is now executed by the SL Positioning Server UE, and NOTE 1 does not apply.</w:t>
      </w:r>
    </w:p>
    <w:p w14:paraId="6FB9B45F" w14:textId="77777777" w:rsidR="00B10492" w:rsidRPr="00B10492" w:rsidRDefault="00B10492" w:rsidP="00B10492">
      <w:pPr>
        <w:pStyle w:val="B1"/>
      </w:pPr>
      <w:r w:rsidRPr="00B10492">
        <w:t>5-10.</w:t>
      </w:r>
      <w:r w:rsidRPr="00B10492">
        <w:tab/>
        <w:t>Steps 5 through 10 are the same as for Case 1 (i.e. in-coverage), but are now executed by the SL Positioning Server UE instead of the LMF.</w:t>
      </w:r>
    </w:p>
    <w:p w14:paraId="5DD0E62A" w14:textId="229882D1" w:rsidR="0024363F" w:rsidRPr="0024363F" w:rsidRDefault="00260983" w:rsidP="005C0325">
      <w:pPr>
        <w:pStyle w:val="Heading3"/>
        <w:rPr>
          <w:lang w:eastAsia="zh-CN"/>
        </w:rPr>
      </w:pPr>
      <w:bookmarkStart w:id="3401" w:name="_Toc104304451"/>
      <w:bookmarkStart w:id="3402" w:name="_Toc112769138"/>
      <w:bookmarkStart w:id="3403" w:name="_Toc112772575"/>
      <w:bookmarkStart w:id="3404" w:name="_Toc112864250"/>
      <w:bookmarkStart w:id="3405" w:name="_Toc112865392"/>
      <w:bookmarkStart w:id="3406" w:name="_Toc117042825"/>
      <w:bookmarkStart w:id="3407" w:name="_Toc125976233"/>
      <w:bookmarkStart w:id="3408" w:name="_Toc128725109"/>
      <w:r>
        <w:rPr>
          <w:lang w:eastAsia="zh-CN"/>
        </w:rPr>
        <w:lastRenderedPageBreak/>
        <w:t>6.32</w:t>
      </w:r>
      <w:r w:rsidR="0024363F" w:rsidRPr="0024363F">
        <w:rPr>
          <w:lang w:eastAsia="zh-CN"/>
        </w:rPr>
        <w:t>.3</w:t>
      </w:r>
      <w:r w:rsidR="0024363F" w:rsidRPr="0024363F">
        <w:rPr>
          <w:lang w:eastAsia="zh-CN"/>
        </w:rPr>
        <w:tab/>
      </w:r>
      <w:r w:rsidR="0024363F" w:rsidRPr="0024363F">
        <w:t xml:space="preserve">Impacts on </w:t>
      </w:r>
      <w:r w:rsidR="0024363F" w:rsidRPr="0024363F">
        <w:rPr>
          <w:lang w:eastAsia="zh-CN"/>
        </w:rPr>
        <w:t>services,</w:t>
      </w:r>
      <w:r w:rsidR="0024363F" w:rsidRPr="0024363F">
        <w:t xml:space="preserve"> entities and interfaces</w:t>
      </w:r>
      <w:bookmarkEnd w:id="3401"/>
      <w:bookmarkEnd w:id="3402"/>
      <w:bookmarkEnd w:id="3403"/>
      <w:bookmarkEnd w:id="3404"/>
      <w:bookmarkEnd w:id="3405"/>
      <w:bookmarkEnd w:id="3406"/>
      <w:bookmarkEnd w:id="3407"/>
      <w:bookmarkEnd w:id="3408"/>
    </w:p>
    <w:p w14:paraId="321AB7BE" w14:textId="33F7EE60" w:rsidR="0024363F" w:rsidRDefault="0024363F" w:rsidP="000F0A12">
      <w:r w:rsidRPr="0024363F">
        <w:t>Reference UE:</w:t>
      </w:r>
    </w:p>
    <w:p w14:paraId="50C8CD35" w14:textId="77777777" w:rsidR="000F0A12" w:rsidRDefault="000F0A12" w:rsidP="000F0A12">
      <w:pPr>
        <w:pStyle w:val="B1"/>
      </w:pPr>
      <w:r>
        <w:t>-</w:t>
      </w:r>
      <w:r>
        <w:tab/>
        <w:t>Support for ranging procedures (e.g. discovery, performing ranging signalling/measurements, etc.).</w:t>
      </w:r>
    </w:p>
    <w:p w14:paraId="2B0F385F" w14:textId="77777777" w:rsidR="000F0A12" w:rsidRPr="00B10492" w:rsidRDefault="000F0A12" w:rsidP="000F0A12">
      <w:pPr>
        <w:pStyle w:val="B1"/>
      </w:pPr>
      <w:r w:rsidRPr="00B10492">
        <w:t>-</w:t>
      </w:r>
      <w:r w:rsidRPr="00B10492">
        <w:tab/>
        <w:t>Support of RSPP.</w:t>
      </w:r>
    </w:p>
    <w:p w14:paraId="1529696F" w14:textId="40DB9FA8" w:rsidR="000F0A12" w:rsidRPr="00B10492" w:rsidRDefault="000F0A12" w:rsidP="000A6DB7">
      <w:pPr>
        <w:pStyle w:val="B1"/>
      </w:pPr>
      <w:r w:rsidRPr="00B10492">
        <w:t>-</w:t>
      </w:r>
      <w:r w:rsidRPr="00B10492">
        <w:tab/>
        <w:t>Optional support of a subset of LMF functionality</w:t>
      </w:r>
    </w:p>
    <w:p w14:paraId="54DABE2E" w14:textId="3DA8F0D4" w:rsidR="000F0A12" w:rsidRPr="00B10492" w:rsidRDefault="000F0A12" w:rsidP="000F0A12">
      <w:pPr>
        <w:pStyle w:val="B1"/>
      </w:pPr>
      <w:r w:rsidRPr="00B10492">
        <w:t>-</w:t>
      </w:r>
      <w:r w:rsidRPr="00B10492">
        <w:tab/>
        <w:t>Optional support for forwarding messages from a Target UE and other Reference UEs to the LMF and vice-versa.</w:t>
      </w:r>
    </w:p>
    <w:p w14:paraId="4415EA85" w14:textId="77777777" w:rsidR="0054009F" w:rsidRPr="00B10492" w:rsidRDefault="0054009F" w:rsidP="00CE568C">
      <w:r w:rsidRPr="00CE568C">
        <w:t>SL Positioning Server UE:</w:t>
      </w:r>
    </w:p>
    <w:p w14:paraId="17D2C297" w14:textId="36930D47" w:rsidR="0054009F" w:rsidRPr="00B10492" w:rsidRDefault="0054009F" w:rsidP="0054009F">
      <w:pPr>
        <w:pStyle w:val="B2"/>
      </w:pPr>
      <w:r w:rsidRPr="00B10492">
        <w:t>-</w:t>
      </w:r>
      <w:r w:rsidRPr="00B10492">
        <w:tab/>
        <w:t>Collect ranging measurements/results and calculate position</w:t>
      </w:r>
    </w:p>
    <w:p w14:paraId="0B7FDF45" w14:textId="42711EBB" w:rsidR="0054009F" w:rsidRPr="00B10492" w:rsidRDefault="0054009F" w:rsidP="0054009F">
      <w:pPr>
        <w:pStyle w:val="B2"/>
      </w:pPr>
      <w:r w:rsidRPr="00B10492">
        <w:t>-</w:t>
      </w:r>
      <w:r w:rsidRPr="00B10492">
        <w:tab/>
        <w:t>Configure Target UE and other Reference UEs for ranging</w:t>
      </w:r>
    </w:p>
    <w:p w14:paraId="43A50753" w14:textId="192E18F3" w:rsidR="0054009F" w:rsidRPr="00B10492" w:rsidRDefault="0054009F" w:rsidP="0054009F">
      <w:pPr>
        <w:pStyle w:val="B2"/>
      </w:pPr>
      <w:r w:rsidRPr="00B10492">
        <w:t>-</w:t>
      </w:r>
      <w:r w:rsidRPr="00B10492">
        <w:tab/>
        <w:t>Invite other Reference UE to a ranging session</w:t>
      </w:r>
    </w:p>
    <w:p w14:paraId="152BBFA6" w14:textId="4E8A94E0" w:rsidR="0054009F" w:rsidRPr="00B10492" w:rsidRDefault="0054009F" w:rsidP="000A6DB7">
      <w:pPr>
        <w:pStyle w:val="B2"/>
      </w:pPr>
      <w:r w:rsidRPr="00B10492">
        <w:t>-</w:t>
      </w:r>
      <w:r w:rsidRPr="00B10492">
        <w:tab/>
        <w:t>Collect/maintain/provid</w:t>
      </w:r>
      <w:r w:rsidR="00B10492" w:rsidRPr="00B10492">
        <w:t>e</w:t>
      </w:r>
      <w:r w:rsidRPr="00B10492">
        <w:t xml:space="preserve"> information about other Reference UEs/ranging </w:t>
      </w:r>
      <w:r w:rsidR="001F671C" w:rsidRPr="00B10492">
        <w:t>"</w:t>
      </w:r>
      <w:r w:rsidRPr="00B10492">
        <w:t>constellation</w:t>
      </w:r>
      <w:r w:rsidR="001F671C" w:rsidRPr="00B10492">
        <w:t>"</w:t>
      </w:r>
      <w:r w:rsidRPr="00B10492">
        <w:t xml:space="preserve"> information.</w:t>
      </w:r>
    </w:p>
    <w:p w14:paraId="32D38F66" w14:textId="77777777" w:rsidR="0024363F" w:rsidRPr="00B10492" w:rsidRDefault="0024363F" w:rsidP="000F0A12">
      <w:r w:rsidRPr="00B10492">
        <w:t>Target UE:</w:t>
      </w:r>
    </w:p>
    <w:p w14:paraId="36D24145" w14:textId="77777777" w:rsidR="000F0A12" w:rsidRPr="00B10492" w:rsidRDefault="000F0A12" w:rsidP="000F0A12">
      <w:pPr>
        <w:pStyle w:val="B1"/>
      </w:pPr>
      <w:r w:rsidRPr="00B10492">
        <w:t>-</w:t>
      </w:r>
      <w:r w:rsidRPr="00B10492">
        <w:tab/>
        <w:t>Support for ranging procedures (e.g. discovery, performing ranging signalling/measurements, etc.).</w:t>
      </w:r>
    </w:p>
    <w:p w14:paraId="28358A4D" w14:textId="77777777" w:rsidR="000F0A12" w:rsidRPr="00B10492" w:rsidRDefault="000F0A12" w:rsidP="000F0A12">
      <w:pPr>
        <w:pStyle w:val="B1"/>
      </w:pPr>
      <w:r w:rsidRPr="00B10492">
        <w:t>-</w:t>
      </w:r>
      <w:r w:rsidRPr="00B10492">
        <w:tab/>
        <w:t>Support of RSPP.</w:t>
      </w:r>
    </w:p>
    <w:p w14:paraId="48513F9C" w14:textId="77777777" w:rsidR="0024363F" w:rsidRPr="00B10492" w:rsidRDefault="0024363F" w:rsidP="000F0A12">
      <w:r w:rsidRPr="00B10492">
        <w:t>LMF:</w:t>
      </w:r>
    </w:p>
    <w:p w14:paraId="3D9D56FF" w14:textId="77777777" w:rsidR="000F0A12" w:rsidRPr="00B10492" w:rsidRDefault="000F0A12" w:rsidP="000F0A12">
      <w:pPr>
        <w:pStyle w:val="B1"/>
      </w:pPr>
      <w:r w:rsidRPr="00B10492">
        <w:t>-</w:t>
      </w:r>
      <w:r w:rsidRPr="00B10492">
        <w:tab/>
        <w:t>Support of RSPP.</w:t>
      </w:r>
    </w:p>
    <w:p w14:paraId="42914152" w14:textId="77777777" w:rsidR="000F0A12" w:rsidRPr="00B10492" w:rsidRDefault="000F0A12" w:rsidP="000F0A12">
      <w:pPr>
        <w:pStyle w:val="B1"/>
      </w:pPr>
      <w:r w:rsidRPr="00B10492">
        <w:t>-</w:t>
      </w:r>
      <w:r w:rsidRPr="00B10492">
        <w:tab/>
        <w:t>Ability to collect ranging measurements/results and calculate position.</w:t>
      </w:r>
    </w:p>
    <w:p w14:paraId="30B518D0" w14:textId="4488BC16" w:rsidR="000F0A12" w:rsidRPr="00B10492" w:rsidRDefault="000F0A12" w:rsidP="000F0A12">
      <w:pPr>
        <w:pStyle w:val="B1"/>
      </w:pPr>
      <w:r w:rsidRPr="00B10492">
        <w:t>-</w:t>
      </w:r>
      <w:r w:rsidRPr="00B10492">
        <w:tab/>
        <w:t xml:space="preserve">Ability to invite </w:t>
      </w:r>
      <w:r w:rsidR="0054009F" w:rsidRPr="00B10492">
        <w:t>(additional)</w:t>
      </w:r>
      <w:r w:rsidRPr="00B10492">
        <w:t xml:space="preserve"> Reference UEs to a ranging session.</w:t>
      </w:r>
    </w:p>
    <w:p w14:paraId="472A3D76" w14:textId="15A70829" w:rsidR="000F0A12" w:rsidRPr="00B10492" w:rsidRDefault="000F0A12" w:rsidP="000F0A12">
      <w:pPr>
        <w:pStyle w:val="B1"/>
      </w:pPr>
      <w:r w:rsidRPr="00B10492">
        <w:t>-</w:t>
      </w:r>
      <w:r w:rsidRPr="00B10492">
        <w:tab/>
        <w:t>Collect/maintain/provid</w:t>
      </w:r>
      <w:r w:rsidR="0054009F" w:rsidRPr="00B10492">
        <w:t>e</w:t>
      </w:r>
      <w:r w:rsidRPr="00B10492">
        <w:t xml:space="preserve"> information about other Reference UEs/ranging </w:t>
      </w:r>
      <w:r w:rsidR="001F671C" w:rsidRPr="00B10492">
        <w:t>"</w:t>
      </w:r>
      <w:r w:rsidRPr="00B10492">
        <w:t>constellation</w:t>
      </w:r>
      <w:r w:rsidR="001F671C" w:rsidRPr="00B10492">
        <w:t>"</w:t>
      </w:r>
      <w:r w:rsidRPr="00B10492">
        <w:t xml:space="preserve"> information.</w:t>
      </w:r>
    </w:p>
    <w:p w14:paraId="4CB32A96" w14:textId="06F71497" w:rsidR="0054009F" w:rsidRPr="00B10492" w:rsidRDefault="0054009F" w:rsidP="000F0A12">
      <w:pPr>
        <w:pStyle w:val="B1"/>
      </w:pPr>
      <w:r w:rsidRPr="00B10492">
        <w:t>-</w:t>
      </w:r>
      <w:r w:rsidRPr="00B10492">
        <w:tab/>
        <w:t>Ability to request other LMFs if they have UE context information of a Target UE or Reference UE, and if so request them to perform a UE context transfer of that UE</w:t>
      </w:r>
      <w:r w:rsidR="001F671C" w:rsidRPr="00B10492">
        <w:t>'</w:t>
      </w:r>
      <w:r w:rsidRPr="00B10492">
        <w:t>s context information to this LMF</w:t>
      </w:r>
    </w:p>
    <w:p w14:paraId="11BBC63F" w14:textId="77777777" w:rsidR="000F0A12" w:rsidRPr="00B10492" w:rsidRDefault="000F0A12" w:rsidP="000F0A12">
      <w:pPr>
        <w:pStyle w:val="B1"/>
      </w:pPr>
      <w:r w:rsidRPr="00B10492">
        <w:t>-</w:t>
      </w:r>
      <w:r w:rsidRPr="00B10492">
        <w:tab/>
        <w:t>Optional support to provision Reference UEs that support a subset of LMF functionality.</w:t>
      </w:r>
    </w:p>
    <w:p w14:paraId="2488F501" w14:textId="77777777" w:rsidR="0024363F" w:rsidRPr="00B10492" w:rsidRDefault="0024363F" w:rsidP="000F0A12">
      <w:r w:rsidRPr="00B10492">
        <w:t>GMLC:</w:t>
      </w:r>
    </w:p>
    <w:p w14:paraId="5E7E2A40" w14:textId="2EAE543E" w:rsidR="000F0A12" w:rsidRPr="00B10492" w:rsidRDefault="000F0A12" w:rsidP="000F0A12">
      <w:pPr>
        <w:pStyle w:val="B1"/>
      </w:pPr>
      <w:r w:rsidRPr="00B10492">
        <w:t>-</w:t>
      </w:r>
      <w:r w:rsidRPr="00B10492">
        <w:tab/>
        <w:t xml:space="preserve">Optional support for receiving ranging </w:t>
      </w:r>
      <w:r w:rsidR="001F671C" w:rsidRPr="00B10492">
        <w:t>"</w:t>
      </w:r>
      <w:r w:rsidRPr="00B10492">
        <w:t>constellation</w:t>
      </w:r>
      <w:r w:rsidR="001F671C" w:rsidRPr="00B10492">
        <w:t>"</w:t>
      </w:r>
      <w:r w:rsidRPr="00B10492">
        <w:t xml:space="preserve"> information via NEF or LCS client.</w:t>
      </w:r>
    </w:p>
    <w:p w14:paraId="729E3011" w14:textId="5C2F38A9" w:rsidR="000F0A12" w:rsidRPr="00B10492" w:rsidRDefault="000F0A12" w:rsidP="000F0A12">
      <w:pPr>
        <w:pStyle w:val="B1"/>
      </w:pPr>
      <w:r w:rsidRPr="00B10492">
        <w:t>-</w:t>
      </w:r>
      <w:r w:rsidRPr="00B10492">
        <w:tab/>
        <w:t xml:space="preserve">Optional support for interpreting </w:t>
      </w:r>
      <w:r w:rsidR="001F671C" w:rsidRPr="00B10492">
        <w:t>"</w:t>
      </w:r>
      <w:r w:rsidRPr="00B10492">
        <w:t>constellation</w:t>
      </w:r>
      <w:r w:rsidR="001F671C" w:rsidRPr="00B10492">
        <w:t>"</w:t>
      </w:r>
      <w:r w:rsidRPr="00B10492">
        <w:t xml:space="preserve"> information to select one or more AMFs.</w:t>
      </w:r>
    </w:p>
    <w:p w14:paraId="56F50CA2" w14:textId="77777777" w:rsidR="0024363F" w:rsidRPr="00B10492" w:rsidRDefault="0024363F" w:rsidP="000F0A12">
      <w:r w:rsidRPr="00B10492">
        <w:t>AMF:</w:t>
      </w:r>
    </w:p>
    <w:p w14:paraId="52846296" w14:textId="1264562E" w:rsidR="000F0A12" w:rsidRPr="00B10492" w:rsidRDefault="000F0A12" w:rsidP="000F0A12">
      <w:pPr>
        <w:pStyle w:val="B1"/>
      </w:pPr>
      <w:r w:rsidRPr="00B10492">
        <w:t>-</w:t>
      </w:r>
      <w:r w:rsidRPr="00B10492">
        <w:tab/>
        <w:t xml:space="preserve">Optional support for receiving ranging </w:t>
      </w:r>
      <w:r w:rsidR="001F671C" w:rsidRPr="00B10492">
        <w:t>"</w:t>
      </w:r>
      <w:r w:rsidRPr="00B10492">
        <w:t>constellation</w:t>
      </w:r>
      <w:r w:rsidR="001F671C" w:rsidRPr="00B10492">
        <w:t>"</w:t>
      </w:r>
      <w:r w:rsidRPr="00B10492">
        <w:t xml:space="preserve"> information from GMLC.</w:t>
      </w:r>
    </w:p>
    <w:p w14:paraId="5BA90DEB" w14:textId="7BB19993" w:rsidR="000F0A12" w:rsidRPr="00B10492" w:rsidRDefault="000F0A12" w:rsidP="000F0A12">
      <w:pPr>
        <w:pStyle w:val="B1"/>
      </w:pPr>
      <w:r w:rsidRPr="00B10492">
        <w:t>-</w:t>
      </w:r>
      <w:r w:rsidRPr="00B10492">
        <w:tab/>
        <w:t xml:space="preserve">Optional support for interpreting </w:t>
      </w:r>
      <w:r w:rsidR="001F671C" w:rsidRPr="00B10492">
        <w:t>"</w:t>
      </w:r>
      <w:r w:rsidRPr="00B10492">
        <w:t>constellation</w:t>
      </w:r>
      <w:r w:rsidR="001F671C" w:rsidRPr="00B10492">
        <w:t>"</w:t>
      </w:r>
      <w:r w:rsidRPr="00B10492">
        <w:t xml:space="preserve"> information to select one or more LMFs.</w:t>
      </w:r>
    </w:p>
    <w:p w14:paraId="368237FF" w14:textId="3D77007E" w:rsidR="00785D34" w:rsidRDefault="00785D34" w:rsidP="00785D34">
      <w:pPr>
        <w:pStyle w:val="Heading2"/>
      </w:pPr>
      <w:bookmarkStart w:id="3409" w:name="_Toc112768604"/>
      <w:bookmarkStart w:id="3410" w:name="_Toc112768895"/>
      <w:bookmarkStart w:id="3411" w:name="_Toc112769139"/>
      <w:bookmarkStart w:id="3412" w:name="_Toc112772576"/>
      <w:bookmarkStart w:id="3413" w:name="_Toc112864251"/>
      <w:bookmarkStart w:id="3414" w:name="_Toc112865393"/>
      <w:bookmarkStart w:id="3415" w:name="_Toc117042826"/>
      <w:bookmarkStart w:id="3416" w:name="_Toc125976234"/>
      <w:bookmarkStart w:id="3417" w:name="_Toc128725110"/>
      <w:r>
        <w:t>6.33</w:t>
      </w:r>
      <w:r w:rsidRPr="004D3578">
        <w:tab/>
      </w:r>
      <w:r>
        <w:t xml:space="preserve">Solution #33: </w:t>
      </w:r>
      <w:r w:rsidRPr="003A4336">
        <w:t>Common Ranging/Sidelink positioning service exposure</w:t>
      </w:r>
      <w:bookmarkEnd w:id="3409"/>
      <w:bookmarkEnd w:id="3410"/>
      <w:bookmarkEnd w:id="3411"/>
      <w:bookmarkEnd w:id="3412"/>
      <w:bookmarkEnd w:id="3413"/>
      <w:bookmarkEnd w:id="3414"/>
      <w:bookmarkEnd w:id="3415"/>
      <w:bookmarkEnd w:id="3416"/>
      <w:bookmarkEnd w:id="3417"/>
    </w:p>
    <w:p w14:paraId="3CAB04E2" w14:textId="364198AE" w:rsidR="00785D34" w:rsidRDefault="00785D34" w:rsidP="00785D34">
      <w:pPr>
        <w:pStyle w:val="Heading3"/>
      </w:pPr>
      <w:bookmarkStart w:id="3418" w:name="_Toc104258260"/>
      <w:bookmarkStart w:id="3419" w:name="_Toc112768605"/>
      <w:bookmarkStart w:id="3420" w:name="_Toc112768896"/>
      <w:bookmarkStart w:id="3421" w:name="_Toc112769140"/>
      <w:bookmarkStart w:id="3422" w:name="_Toc112772577"/>
      <w:bookmarkStart w:id="3423" w:name="_Toc112864252"/>
      <w:bookmarkStart w:id="3424" w:name="_Toc112865394"/>
      <w:bookmarkStart w:id="3425" w:name="_Toc117042827"/>
      <w:bookmarkStart w:id="3426" w:name="_Toc125976235"/>
      <w:bookmarkStart w:id="3427" w:name="_Toc128725111"/>
      <w:r>
        <w:t>6.33.1</w:t>
      </w:r>
      <w:r>
        <w:tab/>
        <w:t>General</w:t>
      </w:r>
      <w:bookmarkEnd w:id="3418"/>
      <w:bookmarkEnd w:id="3419"/>
      <w:bookmarkEnd w:id="3420"/>
      <w:bookmarkEnd w:id="3421"/>
      <w:bookmarkEnd w:id="3422"/>
      <w:bookmarkEnd w:id="3423"/>
      <w:bookmarkEnd w:id="3424"/>
      <w:bookmarkEnd w:id="3425"/>
      <w:bookmarkEnd w:id="3426"/>
      <w:bookmarkEnd w:id="3427"/>
    </w:p>
    <w:p w14:paraId="07E72460" w14:textId="77777777" w:rsidR="00785D34" w:rsidRPr="000F0A12" w:rsidRDefault="00785D34" w:rsidP="000F0A12">
      <w:r w:rsidRPr="000F0A12">
        <w:rPr>
          <w:rFonts w:hint="eastAsia"/>
        </w:rPr>
        <w:t>T</w:t>
      </w:r>
      <w:r w:rsidRPr="000F0A12">
        <w:t>his solution is to address KI#6 and KI#7.</w:t>
      </w:r>
    </w:p>
    <w:p w14:paraId="496B3B49" w14:textId="77777777" w:rsidR="00785D34" w:rsidRPr="000F0A12" w:rsidRDefault="00785D34" w:rsidP="000F0A12">
      <w:r w:rsidRPr="000F0A12">
        <w:rPr>
          <w:rFonts w:hint="eastAsia"/>
        </w:rPr>
        <w:t>The</w:t>
      </w:r>
      <w:r w:rsidRPr="000F0A12">
        <w:t xml:space="preserve"> </w:t>
      </w:r>
      <w:r w:rsidRPr="000F0A12">
        <w:rPr>
          <w:rFonts w:hint="eastAsia"/>
        </w:rPr>
        <w:t>overall</w:t>
      </w:r>
      <w:r w:rsidRPr="000F0A12">
        <w:t xml:space="preserve"> </w:t>
      </w:r>
      <w:r w:rsidRPr="000F0A12">
        <w:rPr>
          <w:rFonts w:hint="eastAsia"/>
        </w:rPr>
        <w:t>procedure</w:t>
      </w:r>
      <w:r w:rsidRPr="000F0A12">
        <w:t xml:space="preserve"> </w:t>
      </w:r>
      <w:r w:rsidRPr="000F0A12">
        <w:rPr>
          <w:rFonts w:hint="eastAsia"/>
        </w:rPr>
        <w:t>of</w:t>
      </w:r>
      <w:r w:rsidRPr="000F0A12">
        <w:t xml:space="preserve"> Ranging/Sidelink positioning consists of the following steps:</w:t>
      </w:r>
    </w:p>
    <w:p w14:paraId="2586AF31" w14:textId="6C8F4A37" w:rsidR="000F0A12" w:rsidRDefault="000F0A12" w:rsidP="000F0A12">
      <w:pPr>
        <w:pStyle w:val="B1"/>
        <w:rPr>
          <w:lang w:bidi="ar"/>
        </w:rPr>
      </w:pPr>
      <w:r>
        <w:rPr>
          <w:lang w:bidi="ar"/>
        </w:rPr>
        <w:lastRenderedPageBreak/>
        <w:t>-</w:t>
      </w:r>
      <w:r>
        <w:rPr>
          <w:lang w:bidi="ar"/>
        </w:rPr>
        <w:tab/>
        <w:t>Ranging/Sidelink positioning request/response (e.g. received from/sent to SL Positioning Client UE, AMF, LMF).</w:t>
      </w:r>
    </w:p>
    <w:p w14:paraId="66212B5B" w14:textId="62DC3BAD" w:rsidR="000F0A12" w:rsidRDefault="000F0A12" w:rsidP="000F0A12">
      <w:pPr>
        <w:pStyle w:val="B1"/>
        <w:rPr>
          <w:lang w:bidi="ar"/>
        </w:rPr>
      </w:pPr>
      <w:r>
        <w:rPr>
          <w:lang w:bidi="ar"/>
        </w:rPr>
        <w:t>-</w:t>
      </w:r>
      <w:r>
        <w:rPr>
          <w:lang w:bidi="ar"/>
        </w:rPr>
        <w:tab/>
        <w:t>Measurement between 2 UEs or between one UE and multiple UEs.</w:t>
      </w:r>
    </w:p>
    <w:p w14:paraId="2428566B" w14:textId="06B0B323" w:rsidR="000F0A12" w:rsidRDefault="000F0A12" w:rsidP="000F0A12">
      <w:pPr>
        <w:pStyle w:val="B1"/>
        <w:rPr>
          <w:lang w:bidi="ar"/>
        </w:rPr>
      </w:pPr>
      <w:r>
        <w:rPr>
          <w:lang w:bidi="ar"/>
        </w:rPr>
        <w:t>-</w:t>
      </w:r>
      <w:r>
        <w:rPr>
          <w:lang w:bidi="ar"/>
        </w:rPr>
        <w:tab/>
        <w:t>Result calculation (e.g. at SL Positioning Server UE or at LMF, or at both).</w:t>
      </w:r>
    </w:p>
    <w:p w14:paraId="080966A4" w14:textId="77777777" w:rsidR="000F0A12" w:rsidRDefault="000F0A12" w:rsidP="000F0A12">
      <w:pPr>
        <w:rPr>
          <w:lang w:bidi="ar"/>
        </w:rPr>
      </w:pPr>
      <w:r>
        <w:rPr>
          <w:lang w:bidi="ar"/>
        </w:rPr>
        <w:t>A SL Positioning Server UE supports at least one of the following functionalities:</w:t>
      </w:r>
    </w:p>
    <w:p w14:paraId="5A8223DE" w14:textId="5369E7CE" w:rsidR="000F0A12" w:rsidRDefault="000F0A12" w:rsidP="000F0A12">
      <w:pPr>
        <w:pStyle w:val="B1"/>
        <w:rPr>
          <w:lang w:bidi="ar"/>
        </w:rPr>
      </w:pPr>
      <w:r>
        <w:rPr>
          <w:lang w:bidi="ar"/>
        </w:rPr>
        <w:t>-</w:t>
      </w:r>
      <w:r>
        <w:rPr>
          <w:lang w:bidi="ar"/>
        </w:rPr>
        <w:tab/>
        <w:t>Receive/send Ranging/Sidelink positioning request/response from/to UE or LMF.</w:t>
      </w:r>
    </w:p>
    <w:p w14:paraId="16DCD11E" w14:textId="674572CF" w:rsidR="000F0A12" w:rsidRDefault="000F0A12" w:rsidP="000F0A12">
      <w:pPr>
        <w:pStyle w:val="B1"/>
        <w:rPr>
          <w:lang w:bidi="ar"/>
        </w:rPr>
      </w:pPr>
      <w:r>
        <w:rPr>
          <w:lang w:bidi="ar"/>
        </w:rPr>
        <w:t>-</w:t>
      </w:r>
      <w:r>
        <w:rPr>
          <w:lang w:bidi="ar"/>
        </w:rPr>
        <w:tab/>
        <w:t>Result calculation.</w:t>
      </w:r>
    </w:p>
    <w:p w14:paraId="6FFFF610" w14:textId="104356AE" w:rsidR="00785D34" w:rsidRPr="009A01B2" w:rsidRDefault="000F0A12" w:rsidP="000F0A12">
      <w:pPr>
        <w:rPr>
          <w:rFonts w:eastAsia="DengXian"/>
          <w:lang w:eastAsia="zh-CN"/>
        </w:rPr>
      </w:pPr>
      <w:r>
        <w:rPr>
          <w:rFonts w:eastAsia="DengXian"/>
          <w:lang w:eastAsia="zh-CN"/>
        </w:rPr>
        <w:t>Either service is triggered by UE or Application server, result calculation can be performed at SL Positioning Server UE, at LMF, or at both. However, involving LMF for the result calculation is expected to be avoided as much as possible to reduce the delay and network complexity. Before it is determined to use LMF, try to perform the procedure on the UE side first. If at some step UE determines to sort help from network, then proper LMF is selected and involved.</w:t>
      </w:r>
    </w:p>
    <w:p w14:paraId="498FAB23" w14:textId="247483AC" w:rsidR="00785D34" w:rsidRDefault="00785D34" w:rsidP="00785D34">
      <w:pPr>
        <w:pStyle w:val="Heading3"/>
      </w:pPr>
      <w:bookmarkStart w:id="3428" w:name="_Toc104258261"/>
      <w:bookmarkStart w:id="3429" w:name="_Toc112768606"/>
      <w:bookmarkStart w:id="3430" w:name="_Toc112768897"/>
      <w:bookmarkStart w:id="3431" w:name="_Toc112769141"/>
      <w:bookmarkStart w:id="3432" w:name="_Toc112772578"/>
      <w:bookmarkStart w:id="3433" w:name="_Toc112864253"/>
      <w:bookmarkStart w:id="3434" w:name="_Toc112865395"/>
      <w:bookmarkStart w:id="3435" w:name="_Toc117042828"/>
      <w:bookmarkStart w:id="3436" w:name="_Toc125976236"/>
      <w:bookmarkStart w:id="3437" w:name="_Toc128725112"/>
      <w:r>
        <w:t>6.33.2</w:t>
      </w:r>
      <w:r>
        <w:tab/>
        <w:t>Functional descriptions</w:t>
      </w:r>
      <w:bookmarkEnd w:id="3428"/>
      <w:bookmarkEnd w:id="3429"/>
      <w:bookmarkEnd w:id="3430"/>
      <w:bookmarkEnd w:id="3431"/>
      <w:bookmarkEnd w:id="3432"/>
      <w:bookmarkEnd w:id="3433"/>
      <w:bookmarkEnd w:id="3434"/>
      <w:bookmarkEnd w:id="3435"/>
      <w:bookmarkEnd w:id="3436"/>
      <w:bookmarkEnd w:id="3437"/>
    </w:p>
    <w:p w14:paraId="290C0BCB" w14:textId="77777777" w:rsidR="000F0A12" w:rsidRDefault="000F0A12" w:rsidP="000F0A12">
      <w:pPr>
        <w:rPr>
          <w:rFonts w:eastAsia="SimSun"/>
          <w:lang w:val="en-US" w:eastAsia="zh-CN" w:bidi="ar"/>
        </w:rPr>
      </w:pPr>
      <w:r>
        <w:rPr>
          <w:rFonts w:eastAsia="SimSun"/>
          <w:lang w:val="en-US" w:eastAsia="zh-CN" w:bidi="ar"/>
        </w:rPr>
        <w:t>In a Ranging/Sidelink positioning procedure, SL Positioning Server UE functionalities (i.e. Receive/send Ranging/Sidelink positioning request/response from/to UE or LMF and Result calculation) have to be performed. If neither Ranging/Sidelink positioning UEs (i.e. reference UE and target UE) supports SL Positioning Server UE functionalities, a SL Positioning Server UE has to be discovered. The Ranging/Sidelink positioning UEs interact with the SL Positioning Server UE for transmitting the measurement data and the result.</w:t>
      </w:r>
    </w:p>
    <w:p w14:paraId="347FDBC9" w14:textId="77777777" w:rsidR="000F0A12" w:rsidRDefault="000F0A12" w:rsidP="000F0A12">
      <w:pPr>
        <w:rPr>
          <w:rFonts w:eastAsia="SimSun"/>
          <w:lang w:val="en-US" w:eastAsia="zh-CN" w:bidi="ar"/>
        </w:rPr>
      </w:pPr>
      <w:r>
        <w:rPr>
          <w:rFonts w:eastAsia="SimSun"/>
          <w:lang w:val="en-US" w:eastAsia="zh-CN" w:bidi="ar"/>
        </w:rPr>
        <w:t>However, if no SL Positioning Server UE in proximity can be discovered, the Ranging/Sidelink positioning UE has to notify the network to select a proper LMF for result calculation.</w:t>
      </w:r>
    </w:p>
    <w:p w14:paraId="541D27D2" w14:textId="2E4B8B3C" w:rsidR="000F0A12" w:rsidRPr="00983E3D" w:rsidRDefault="001F671C" w:rsidP="000F0A12">
      <w:pPr>
        <w:pStyle w:val="EditorsNote"/>
        <w:rPr>
          <w:rFonts w:eastAsia="SimSun"/>
        </w:rPr>
      </w:pPr>
      <w:r w:rsidRPr="00D76172">
        <w:rPr>
          <w:lang w:val="en-US" w:eastAsia="zh-CN"/>
        </w:rPr>
        <w:t>Editor</w:t>
      </w:r>
      <w:r>
        <w:rPr>
          <w:lang w:val="en-US" w:eastAsia="zh-CN"/>
        </w:rPr>
        <w:t>'</w:t>
      </w:r>
      <w:r w:rsidRPr="00D76172">
        <w:rPr>
          <w:lang w:val="en-US" w:eastAsia="zh-CN"/>
        </w:rPr>
        <w:t>s note:</w:t>
      </w:r>
      <w:r w:rsidR="000F0A12">
        <w:rPr>
          <w:rFonts w:eastAsia="SimSun"/>
        </w:rPr>
        <w:tab/>
        <w:t>For the Ranging/Sidelink Positioning service request received from GMLC, whether to select a LMF or a SL Positioning Server UE to perform result calculation is FFS.</w:t>
      </w:r>
    </w:p>
    <w:p w14:paraId="588EB39C" w14:textId="77777777" w:rsidR="000F0A12" w:rsidRDefault="000F0A12" w:rsidP="000F0A12">
      <w:pPr>
        <w:rPr>
          <w:rFonts w:eastAsia="SimSun"/>
          <w:lang w:val="en-US" w:eastAsia="zh-CN" w:bidi="ar"/>
        </w:rPr>
      </w:pPr>
      <w:r>
        <w:rPr>
          <w:rFonts w:eastAsia="SimSun"/>
          <w:lang w:val="en-US" w:eastAsia="zh-CN" w:bidi="ar"/>
        </w:rPr>
        <w:t>In a network based solution, Ranging/Sidelink positioning UE receives the Ranging/Sidelink positioning request from its serving AMF. The AMF may receive a Ranging/Sidelink positioning request from LMF, a SL Positioning Client UE, GMLC, or NEF.</w:t>
      </w:r>
    </w:p>
    <w:p w14:paraId="79C26953" w14:textId="77777777" w:rsidR="000F0A12" w:rsidRDefault="000F0A12" w:rsidP="000F0A12">
      <w:pPr>
        <w:rPr>
          <w:rFonts w:eastAsia="SimSun"/>
          <w:lang w:val="en-US" w:eastAsia="zh-CN" w:bidi="ar"/>
        </w:rPr>
      </w:pPr>
      <w:r>
        <w:rPr>
          <w:rFonts w:eastAsia="SimSun"/>
          <w:lang w:val="en-US" w:eastAsia="zh-CN" w:bidi="ar"/>
        </w:rPr>
        <w:t>In a non-network based solution, Ranging/Sidelink positioning UE receives the Ranging/Sidelink positioning request from a SL Positioning Client UE directly over PC5.</w:t>
      </w:r>
    </w:p>
    <w:p w14:paraId="1C20C5DE" w14:textId="77777777" w:rsidR="000F0A12" w:rsidRDefault="000F0A12" w:rsidP="000F0A12">
      <w:pPr>
        <w:rPr>
          <w:rFonts w:eastAsia="SimSun"/>
          <w:lang w:val="en-US" w:eastAsia="zh-CN" w:bidi="ar"/>
        </w:rPr>
      </w:pPr>
      <w:r>
        <w:rPr>
          <w:rFonts w:eastAsia="SimSun"/>
          <w:lang w:val="en-US" w:eastAsia="zh-CN" w:bidi="ar"/>
        </w:rPr>
        <w:t>In both cases, when Ranging/Sidelink positioning UE receives the request, it starts to discover the other Ranging/Sidelink positioning UE. After the other UE is successfully discovered, they exchange capabilities.</w:t>
      </w:r>
    </w:p>
    <w:p w14:paraId="7B1A5F87" w14:textId="77777777" w:rsidR="000F0A12" w:rsidRDefault="000F0A12" w:rsidP="000F0A12">
      <w:pPr>
        <w:rPr>
          <w:rFonts w:eastAsia="SimSun"/>
          <w:lang w:val="en-US" w:eastAsia="zh-CN" w:bidi="ar"/>
        </w:rPr>
      </w:pPr>
      <w:r>
        <w:rPr>
          <w:rFonts w:eastAsia="SimSun"/>
          <w:lang w:val="en-US" w:eastAsia="zh-CN" w:bidi="ar"/>
        </w:rPr>
        <w:t>If SL Positioning Server UE functionalities are supported by either one, the further measurements and result calculations will only be performed by the 2 UEs; otherwise, the Ranging/Sidelink positioning UE discovers a SL Positioning Server UE, using either Mode A or Mode B ProSe discovery by indicating the capability of SL Positioning Server UE for the discovery, so that only a UE supporting SL Positioning Server functionalities is discovered.</w:t>
      </w:r>
    </w:p>
    <w:p w14:paraId="63F2DD3B" w14:textId="77777777" w:rsidR="000F0A12" w:rsidRDefault="000F0A12" w:rsidP="000F0A12">
      <w:pPr>
        <w:rPr>
          <w:rFonts w:eastAsia="SimSun"/>
          <w:lang w:val="en-US" w:eastAsia="zh-CN" w:bidi="ar"/>
        </w:rPr>
      </w:pPr>
      <w:r>
        <w:rPr>
          <w:rFonts w:eastAsia="SimSun"/>
          <w:lang w:val="en-US" w:eastAsia="zh-CN" w:bidi="ar"/>
        </w:rPr>
        <w:t>Ranging/Sidelink positioning UE may be provisioned or pre-configured with a SL Positioning Server UE ID, in that case, the Ranging/Sidelink positioning UE discovers the SL Positioning Server UE based on the preconfigured ID. If multiple SL Positioning Server UEs are discovered, the SL Positioning Server UE is selected based on their capabilities, the pre-configured SL Positioning Server UE ID, the distance, and the signaling strength.</w:t>
      </w:r>
    </w:p>
    <w:p w14:paraId="537FF45D" w14:textId="7207A24D" w:rsidR="00785D34" w:rsidRDefault="00785D34" w:rsidP="00785D34">
      <w:pPr>
        <w:pStyle w:val="Heading3"/>
      </w:pPr>
      <w:bookmarkStart w:id="3438" w:name="_Toc104258262"/>
      <w:bookmarkStart w:id="3439" w:name="_Toc112768607"/>
      <w:bookmarkStart w:id="3440" w:name="_Toc112768898"/>
      <w:bookmarkStart w:id="3441" w:name="_Toc112769142"/>
      <w:bookmarkStart w:id="3442" w:name="_Toc112772579"/>
      <w:bookmarkStart w:id="3443" w:name="_Toc112864254"/>
      <w:bookmarkStart w:id="3444" w:name="_Toc112865396"/>
      <w:bookmarkStart w:id="3445" w:name="_Toc117042829"/>
      <w:bookmarkStart w:id="3446" w:name="_Toc125976237"/>
      <w:bookmarkStart w:id="3447" w:name="_Toc128725113"/>
      <w:r>
        <w:lastRenderedPageBreak/>
        <w:t>6.33.3</w:t>
      </w:r>
      <w:r>
        <w:tab/>
        <w:t>Procedures</w:t>
      </w:r>
      <w:bookmarkEnd w:id="3438"/>
      <w:bookmarkEnd w:id="3439"/>
      <w:bookmarkEnd w:id="3440"/>
      <w:bookmarkEnd w:id="3441"/>
      <w:bookmarkEnd w:id="3442"/>
      <w:bookmarkEnd w:id="3443"/>
      <w:bookmarkEnd w:id="3444"/>
      <w:bookmarkEnd w:id="3445"/>
      <w:bookmarkEnd w:id="3446"/>
      <w:bookmarkEnd w:id="3447"/>
    </w:p>
    <w:p w14:paraId="6ECE7F3B" w14:textId="77777777" w:rsidR="00785D34" w:rsidRPr="000F0A12" w:rsidRDefault="00785D34" w:rsidP="000F0A12">
      <w:pPr>
        <w:pStyle w:val="TH"/>
      </w:pPr>
      <w:r w:rsidRPr="000F0A12">
        <w:object w:dxaOrig="13560" w:dyaOrig="8806" w14:anchorId="280A7B99">
          <v:shape id="_x0000_i1101" type="#_x0000_t75" style="width:481.6pt;height:312.45pt" o:ole="">
            <v:imagedata r:id="rId161" o:title=""/>
          </v:shape>
          <o:OLEObject Type="Embed" ProgID="Visio.Drawing.15" ShapeID="_x0000_i1101" DrawAspect="Content" ObjectID="_1739339844" r:id="rId162"/>
        </w:object>
      </w:r>
    </w:p>
    <w:p w14:paraId="61DAF3E1" w14:textId="04C6AD2C" w:rsidR="00785D34" w:rsidRPr="009B6365" w:rsidRDefault="00785D34" w:rsidP="000F0A12">
      <w:pPr>
        <w:pStyle w:val="TF"/>
        <w:rPr>
          <w:rFonts w:eastAsia="DengXian"/>
          <w:lang w:val="en-US" w:eastAsia="zh-CN"/>
        </w:rPr>
      </w:pPr>
      <w:r w:rsidRPr="009B6365">
        <w:rPr>
          <w:rFonts w:eastAsia="SimSun"/>
          <w:lang w:val="en-US" w:eastAsia="zh-CN" w:bidi="ar"/>
        </w:rPr>
        <w:t>Fig</w:t>
      </w:r>
      <w:r w:rsidRPr="009B6365">
        <w:rPr>
          <w:rFonts w:eastAsia="SimSun" w:hint="eastAsia"/>
          <w:lang w:val="en-US" w:eastAsia="zh-CN" w:bidi="ar"/>
        </w:rPr>
        <w:t xml:space="preserve">ure </w:t>
      </w:r>
      <w:r>
        <w:rPr>
          <w:rFonts w:eastAsia="SimSun"/>
          <w:lang w:val="en-US" w:eastAsia="zh-CN" w:bidi="ar"/>
        </w:rPr>
        <w:t>6.33.3</w:t>
      </w:r>
      <w:r w:rsidRPr="009B6365">
        <w:rPr>
          <w:rFonts w:eastAsia="SimSun"/>
          <w:lang w:val="en-US" w:eastAsia="zh-CN" w:bidi="ar"/>
        </w:rPr>
        <w:t>-1</w:t>
      </w:r>
      <w:r w:rsidR="000F0A12">
        <w:rPr>
          <w:rFonts w:eastAsia="SimSun"/>
          <w:lang w:val="en-US" w:eastAsia="zh-CN" w:bidi="ar"/>
        </w:rPr>
        <w:t>:</w:t>
      </w:r>
      <w:r w:rsidRPr="009B6365">
        <w:rPr>
          <w:rFonts w:eastAsia="SimSun"/>
          <w:lang w:val="en-US" w:eastAsia="zh-CN" w:bidi="ar"/>
        </w:rPr>
        <w:t xml:space="preserve"> Procedure of common R</w:t>
      </w:r>
      <w:r w:rsidRPr="009B6365">
        <w:rPr>
          <w:rFonts w:eastAsia="DengXian"/>
          <w:lang w:val="en-US" w:eastAsia="zh-CN"/>
        </w:rPr>
        <w:t>anging/sidelink positioning exposure (network based solution)</w:t>
      </w:r>
    </w:p>
    <w:p w14:paraId="2F8B388A" w14:textId="1F102E47" w:rsidR="000F0A12" w:rsidRDefault="000F0A12" w:rsidP="000F0A12">
      <w:pPr>
        <w:pStyle w:val="B1"/>
        <w:rPr>
          <w:rFonts w:eastAsia="DengXian"/>
          <w:lang w:val="en-US" w:eastAsia="zh-CN"/>
        </w:rPr>
      </w:pPr>
      <w:r>
        <w:rPr>
          <w:rFonts w:eastAsia="DengXian"/>
          <w:lang w:val="en-US" w:eastAsia="zh-CN"/>
        </w:rPr>
        <w:t>1.</w:t>
      </w:r>
      <w:r>
        <w:rPr>
          <w:rFonts w:eastAsia="DengXian"/>
          <w:lang w:val="en-US" w:eastAsia="zh-CN"/>
        </w:rPr>
        <w:tab/>
        <w:t>UE1</w:t>
      </w:r>
      <w:r w:rsidR="001F671C">
        <w:rPr>
          <w:rFonts w:eastAsia="DengXian"/>
          <w:lang w:val="en-US" w:eastAsia="zh-CN"/>
        </w:rPr>
        <w:t>'</w:t>
      </w:r>
      <w:r>
        <w:rPr>
          <w:rFonts w:eastAsia="DengXian"/>
          <w:lang w:val="en-US" w:eastAsia="zh-CN"/>
        </w:rPr>
        <w:t>s serving AMF receives a Ranging/Sidelink positioning service request from the SL Positioning Client UE or a 5GC NF</w:t>
      </w:r>
    </w:p>
    <w:p w14:paraId="538D1696" w14:textId="77777777" w:rsidR="000F0A12" w:rsidRDefault="000F0A12" w:rsidP="000F0A12">
      <w:pPr>
        <w:pStyle w:val="B1"/>
        <w:rPr>
          <w:rFonts w:eastAsia="DengXian"/>
          <w:lang w:val="en-US" w:eastAsia="zh-CN"/>
        </w:rPr>
      </w:pPr>
      <w:r>
        <w:rPr>
          <w:rFonts w:eastAsia="DengXian"/>
          <w:lang w:val="en-US" w:eastAsia="zh-CN"/>
        </w:rPr>
        <w:t>2.</w:t>
      </w:r>
      <w:r>
        <w:rPr>
          <w:rFonts w:eastAsia="DengXian"/>
          <w:lang w:val="en-US" w:eastAsia="zh-CN"/>
        </w:rPr>
        <w:tab/>
        <w:t>If no operator policy indicating the use of LMF, the AMF sends the request to UE1.</w:t>
      </w:r>
    </w:p>
    <w:p w14:paraId="6A3AC52B" w14:textId="77777777" w:rsidR="000F0A12" w:rsidRDefault="000F0A12" w:rsidP="000F0A12">
      <w:pPr>
        <w:pStyle w:val="B1"/>
        <w:rPr>
          <w:rFonts w:eastAsia="DengXian"/>
          <w:lang w:val="en-US" w:eastAsia="zh-CN"/>
        </w:rPr>
      </w:pPr>
      <w:r>
        <w:rPr>
          <w:rFonts w:eastAsia="DengXian"/>
          <w:lang w:val="en-US" w:eastAsia="zh-CN"/>
        </w:rPr>
        <w:t>3.</w:t>
      </w:r>
      <w:r>
        <w:rPr>
          <w:rFonts w:eastAsia="DengXian"/>
          <w:lang w:val="en-US" w:eastAsia="zh-CN"/>
        </w:rPr>
        <w:tab/>
        <w:t>UE1 discovers UE2. UE1 and UE2 exchange their capabilities to determine if it is necessary to use a SL Positioning Server UE:</w:t>
      </w:r>
    </w:p>
    <w:p w14:paraId="15B2E2B7" w14:textId="002CC606" w:rsidR="000F0A12" w:rsidRDefault="000F0A12" w:rsidP="000F0A12">
      <w:pPr>
        <w:pStyle w:val="B2"/>
        <w:rPr>
          <w:rFonts w:eastAsia="DengXian"/>
          <w:lang w:val="en-US" w:eastAsia="zh-CN"/>
        </w:rPr>
      </w:pPr>
      <w:r>
        <w:rPr>
          <w:rFonts w:eastAsia="DengXian"/>
          <w:lang w:val="en-US" w:eastAsia="zh-CN"/>
        </w:rPr>
        <w:t>-</w:t>
      </w:r>
      <w:r>
        <w:rPr>
          <w:rFonts w:eastAsia="DengXian"/>
          <w:lang w:val="en-US" w:eastAsia="zh-CN"/>
        </w:rPr>
        <w:tab/>
        <w:t>if neither UE1 nor UE2 supports SL Positioning Server functionalities, UE1 or UE2 discovers a SL Positioning Server UE</w:t>
      </w:r>
      <w:r w:rsidR="005052E2">
        <w:rPr>
          <w:rFonts w:eastAsia="DengXian"/>
          <w:lang w:val="en-US" w:eastAsia="zh-CN"/>
        </w:rPr>
        <w:t>.</w:t>
      </w:r>
    </w:p>
    <w:p w14:paraId="739288DB" w14:textId="77777777" w:rsidR="000F0A12" w:rsidRDefault="000F0A12" w:rsidP="000F0A12">
      <w:pPr>
        <w:pStyle w:val="B2"/>
        <w:rPr>
          <w:rFonts w:eastAsia="DengXian"/>
          <w:lang w:val="en-US" w:eastAsia="zh-CN"/>
        </w:rPr>
      </w:pPr>
      <w:r>
        <w:rPr>
          <w:rFonts w:eastAsia="DengXian"/>
          <w:lang w:val="en-US" w:eastAsia="zh-CN"/>
        </w:rPr>
        <w:t>-</w:t>
      </w:r>
      <w:r>
        <w:rPr>
          <w:rFonts w:eastAsia="DengXian"/>
          <w:lang w:val="en-US" w:eastAsia="zh-CN"/>
        </w:rPr>
        <w:tab/>
        <w:t>otherwise, no need to discover the SL Positioning server UE, and step 4 is skipped.</w:t>
      </w:r>
    </w:p>
    <w:p w14:paraId="705A5897" w14:textId="01FF1323" w:rsidR="00785D34" w:rsidRPr="009B6365" w:rsidRDefault="001F671C" w:rsidP="000F0A12">
      <w:pPr>
        <w:pStyle w:val="EditorsNote"/>
        <w:rPr>
          <w:lang w:eastAsia="zh-CN"/>
        </w:rPr>
      </w:pPr>
      <w:r w:rsidRPr="00D76172">
        <w:rPr>
          <w:lang w:val="en-US" w:eastAsia="zh-CN"/>
        </w:rPr>
        <w:t>Editor</w:t>
      </w:r>
      <w:r>
        <w:rPr>
          <w:lang w:val="en-US" w:eastAsia="zh-CN"/>
        </w:rPr>
        <w:t>'</w:t>
      </w:r>
      <w:r w:rsidRPr="00D76172">
        <w:rPr>
          <w:lang w:val="en-US" w:eastAsia="zh-CN"/>
        </w:rPr>
        <w:t>s note:</w:t>
      </w:r>
      <w:r w:rsidR="000F0A12">
        <w:rPr>
          <w:lang w:eastAsia="zh-CN"/>
        </w:rPr>
        <w:tab/>
        <w:t>The security issues due to the involvement of SL Positioning server UE in the Ranging/Sidelink Positioning procedure will be evaluated by SA WG3.</w:t>
      </w:r>
    </w:p>
    <w:p w14:paraId="781E6A22" w14:textId="3AAE021B" w:rsidR="000F0A12" w:rsidRPr="009B6365" w:rsidRDefault="000F0A12" w:rsidP="000F0A12">
      <w:pPr>
        <w:pStyle w:val="B1"/>
        <w:rPr>
          <w:rFonts w:eastAsia="DengXian"/>
          <w:lang w:val="en-US" w:eastAsia="zh-CN"/>
        </w:rPr>
      </w:pPr>
      <w:r>
        <w:rPr>
          <w:rFonts w:eastAsia="DengXian"/>
          <w:lang w:val="en-US" w:eastAsia="zh-CN"/>
        </w:rPr>
        <w:t>4.</w:t>
      </w:r>
      <w:r>
        <w:rPr>
          <w:rFonts w:eastAsia="DengXian"/>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52326D2E" w14:textId="11865A2C" w:rsidR="00785D34" w:rsidRPr="000F0A12" w:rsidRDefault="00785D34" w:rsidP="000F0A12">
      <w:pPr>
        <w:rPr>
          <w:rFonts w:eastAsia="DengXian"/>
          <w:b/>
          <w:bCs/>
        </w:rPr>
      </w:pPr>
      <w:r w:rsidRPr="000F0A12">
        <w:rPr>
          <w:rFonts w:eastAsia="DengXian"/>
          <w:b/>
          <w:bCs/>
        </w:rPr>
        <w:t>Option A (start)</w:t>
      </w:r>
    </w:p>
    <w:p w14:paraId="5913C2E3" w14:textId="77777777" w:rsidR="000F0A12" w:rsidRDefault="000F0A12" w:rsidP="000F0A12">
      <w:pPr>
        <w:pStyle w:val="B1"/>
        <w:rPr>
          <w:lang w:val="en-US" w:eastAsia="zh-CN" w:bidi="ar"/>
        </w:rPr>
      </w:pPr>
      <w:r>
        <w:rPr>
          <w:lang w:val="en-US" w:eastAsia="zh-CN" w:bidi="ar"/>
        </w:rPr>
        <w:t>5.</w:t>
      </w:r>
      <w:r>
        <w:rPr>
          <w:lang w:val="en-US" w:eastAsia="zh-CN" w:bidi="ar"/>
        </w:rPr>
        <w:tab/>
        <w:t>If a SL Positioning Server UE is successfully selected, Ranging/Sidelink positioning measurement and result calculation are performed among UE1, UE2 and the selected SL Positioning Server UE (if needed).</w:t>
      </w:r>
    </w:p>
    <w:p w14:paraId="210DDC28" w14:textId="77777777" w:rsidR="000F0A12" w:rsidRDefault="000F0A12" w:rsidP="000F0A12">
      <w:pPr>
        <w:pStyle w:val="B1"/>
        <w:rPr>
          <w:lang w:val="en-US" w:eastAsia="zh-CN" w:bidi="ar"/>
        </w:rPr>
      </w:pPr>
      <w:r>
        <w:rPr>
          <w:lang w:val="en-US" w:eastAsia="zh-CN" w:bidi="ar"/>
        </w:rPr>
        <w:t>6.</w:t>
      </w:r>
      <w:r>
        <w:rPr>
          <w:lang w:val="en-US" w:eastAsia="zh-CN" w:bidi="ar"/>
        </w:rPr>
        <w:tab/>
        <w:t>UE1 responds to AMF with the Ranging/Sidelink positioning result.</w:t>
      </w:r>
    </w:p>
    <w:p w14:paraId="00466451" w14:textId="77777777" w:rsidR="000F0A12" w:rsidRPr="000F0A12" w:rsidRDefault="000F0A12" w:rsidP="000F0A12">
      <w:pPr>
        <w:rPr>
          <w:rFonts w:eastAsia="DengXian"/>
          <w:b/>
          <w:bCs/>
          <w:lang w:val="en-US" w:eastAsia="zh-CN"/>
        </w:rPr>
      </w:pPr>
      <w:r w:rsidRPr="000F0A12">
        <w:rPr>
          <w:rFonts w:eastAsia="DengXian"/>
          <w:b/>
          <w:bCs/>
          <w:lang w:val="en-US" w:eastAsia="zh-CN"/>
        </w:rPr>
        <w:t>Option A (end)</w:t>
      </w:r>
    </w:p>
    <w:p w14:paraId="297F67A0" w14:textId="77777777" w:rsidR="000F0A12" w:rsidRPr="000F0A12" w:rsidRDefault="000F0A12" w:rsidP="000F0A12">
      <w:pPr>
        <w:rPr>
          <w:rFonts w:eastAsia="DengXian"/>
          <w:b/>
          <w:bCs/>
          <w:lang w:val="en-US" w:eastAsia="zh-CN"/>
        </w:rPr>
      </w:pPr>
      <w:r w:rsidRPr="000F0A12">
        <w:rPr>
          <w:rFonts w:eastAsia="DengXian"/>
          <w:b/>
          <w:bCs/>
          <w:lang w:val="en-US" w:eastAsia="zh-CN"/>
        </w:rPr>
        <w:t>Option B (start)</w:t>
      </w:r>
    </w:p>
    <w:p w14:paraId="6CFCE7FB" w14:textId="77777777" w:rsidR="00633DF7" w:rsidRDefault="00633DF7" w:rsidP="000F0A12">
      <w:pPr>
        <w:pStyle w:val="B1"/>
        <w:rPr>
          <w:lang w:val="en-US" w:eastAsia="zh-CN" w:bidi="ar"/>
        </w:rPr>
      </w:pPr>
      <w:r>
        <w:rPr>
          <w:lang w:val="en-US" w:eastAsia="zh-CN" w:bidi="ar"/>
        </w:rPr>
        <w:lastRenderedPageBreak/>
        <w:t>7.</w:t>
      </w:r>
      <w:r>
        <w:rPr>
          <w:lang w:val="en-US" w:eastAsia="zh-CN" w:bidi="ar"/>
        </w:rPr>
        <w:tab/>
        <w:t>If UE1 and UE2 fail in discovering and selecting a SL Positioning Server UE, UE1 notifies AMF that no SL Positioning Server UE is available.</w:t>
      </w:r>
    </w:p>
    <w:p w14:paraId="1D2C064A" w14:textId="77777777" w:rsidR="00633DF7" w:rsidRDefault="00633DF7" w:rsidP="000F0A12">
      <w:pPr>
        <w:pStyle w:val="B1"/>
        <w:rPr>
          <w:lang w:val="en-US" w:eastAsia="zh-CN" w:bidi="ar"/>
        </w:rPr>
      </w:pPr>
      <w:r>
        <w:rPr>
          <w:lang w:val="en-US" w:eastAsia="zh-CN" w:bidi="ar"/>
        </w:rPr>
        <w:t>8.</w:t>
      </w:r>
      <w:r>
        <w:rPr>
          <w:lang w:val="en-US" w:eastAsia="zh-CN" w:bidi="ar"/>
        </w:rPr>
        <w:tab/>
        <w:t>AMF determines to involve LMF.</w:t>
      </w:r>
    </w:p>
    <w:p w14:paraId="0FC8C703" w14:textId="361C3988" w:rsidR="00633DF7" w:rsidRDefault="00633DF7" w:rsidP="000F0A12">
      <w:pPr>
        <w:pStyle w:val="B1"/>
        <w:rPr>
          <w:lang w:val="en-US" w:eastAsia="zh-CN" w:bidi="ar"/>
        </w:rPr>
      </w:pPr>
      <w:r>
        <w:rPr>
          <w:lang w:val="en-US" w:eastAsia="zh-CN" w:bidi="ar"/>
        </w:rPr>
        <w:t>9.</w:t>
      </w:r>
      <w:r>
        <w:rPr>
          <w:lang w:val="en-US" w:eastAsia="zh-CN" w:bidi="ar"/>
        </w:rPr>
        <w:tab/>
        <w:t>A LMF is selected by the AMF. The selected LMF triggers UE1 or UE2 to perform Ranging/Sidelink positioning measurement. The measurement data is sent to LMF for result calculation.</w:t>
      </w:r>
    </w:p>
    <w:p w14:paraId="049F05D7" w14:textId="1DF094D8" w:rsidR="000F0A12" w:rsidRPr="00633DF7" w:rsidRDefault="00633DF7" w:rsidP="00633DF7">
      <w:pPr>
        <w:rPr>
          <w:b/>
          <w:bCs/>
          <w:lang w:val="en-US" w:eastAsia="zh-CN" w:bidi="ar"/>
        </w:rPr>
      </w:pPr>
      <w:r w:rsidRPr="00633DF7">
        <w:rPr>
          <w:b/>
          <w:bCs/>
          <w:lang w:val="en-US" w:eastAsia="zh-CN" w:bidi="ar"/>
        </w:rPr>
        <w:t>Option B (end)</w:t>
      </w:r>
    </w:p>
    <w:p w14:paraId="5F848160" w14:textId="5D91B8BF" w:rsidR="00785D34" w:rsidRPr="009B6365" w:rsidRDefault="00633DF7" w:rsidP="00633DF7">
      <w:pPr>
        <w:pStyle w:val="B1"/>
        <w:rPr>
          <w:rFonts w:eastAsia="SimSun"/>
          <w:lang w:val="en-US" w:eastAsia="zh-CN"/>
        </w:rPr>
      </w:pPr>
      <w:r>
        <w:rPr>
          <w:rFonts w:eastAsia="SimSun"/>
          <w:lang w:val="en-US" w:eastAsia="zh-CN"/>
        </w:rPr>
        <w:t>10.</w:t>
      </w:r>
      <w:r>
        <w:rPr>
          <w:rFonts w:eastAsia="SimSun"/>
          <w:lang w:val="en-US" w:eastAsia="zh-CN"/>
        </w:rPr>
        <w:tab/>
        <w:t>AMF sends the Ranging/Sidelink positioning result to the SL Positioning Client UE or a 5GC NF.</w:t>
      </w:r>
    </w:p>
    <w:p w14:paraId="09B429F9" w14:textId="77777777" w:rsidR="00785D34" w:rsidRPr="009B6365" w:rsidRDefault="00785D34" w:rsidP="00633DF7">
      <w:pPr>
        <w:pStyle w:val="TH"/>
        <w:rPr>
          <w:rFonts w:eastAsia="SimSun"/>
          <w:kern w:val="2"/>
          <w:sz w:val="21"/>
          <w:szCs w:val="24"/>
          <w:lang w:val="en-US" w:eastAsia="zh-CN" w:bidi="ar"/>
        </w:rPr>
      </w:pPr>
      <w:r>
        <w:object w:dxaOrig="11745" w:dyaOrig="8685" w14:anchorId="353467E3">
          <v:shape id="_x0000_i1102" type="#_x0000_t75" style="width:481.6pt;height:355.9pt" o:ole="">
            <v:imagedata r:id="rId163" o:title=""/>
          </v:shape>
          <o:OLEObject Type="Embed" ProgID="Visio.Drawing.15" ShapeID="_x0000_i1102" DrawAspect="Content" ObjectID="_1739339845" r:id="rId164"/>
        </w:object>
      </w:r>
    </w:p>
    <w:p w14:paraId="5FBAF6A5" w14:textId="4C4FE370" w:rsidR="00785D34" w:rsidRPr="009B6365" w:rsidRDefault="00633DF7" w:rsidP="00633DF7">
      <w:pPr>
        <w:pStyle w:val="TF"/>
        <w:rPr>
          <w:rFonts w:eastAsia="SimSun"/>
          <w:lang w:val="en-US" w:eastAsia="zh-CN" w:bidi="ar"/>
        </w:rPr>
      </w:pPr>
      <w:r>
        <w:rPr>
          <w:rFonts w:eastAsia="SimSun"/>
          <w:lang w:val="en-US" w:eastAsia="zh-CN" w:bidi="ar"/>
        </w:rPr>
        <w:t>Figure 6.33.3-2: Procedure of common Ranging/sidelink positioning exposure (non-network based solution)</w:t>
      </w:r>
    </w:p>
    <w:p w14:paraId="66156D7B" w14:textId="77777777" w:rsidR="00D47663" w:rsidRDefault="00D47663" w:rsidP="00633DF7">
      <w:pPr>
        <w:pStyle w:val="B1"/>
        <w:rPr>
          <w:rFonts w:eastAsia="DengXian"/>
          <w:lang w:val="en-US" w:eastAsia="zh-CN"/>
        </w:rPr>
      </w:pPr>
      <w:r>
        <w:rPr>
          <w:rFonts w:eastAsia="DengXian"/>
          <w:lang w:val="en-US" w:eastAsia="zh-CN"/>
        </w:rPr>
        <w:t>1.</w:t>
      </w:r>
      <w:r>
        <w:rPr>
          <w:rFonts w:eastAsia="DengXian"/>
          <w:lang w:val="en-US" w:eastAsia="zh-CN"/>
        </w:rPr>
        <w:tab/>
        <w:t>UE1 receives a Ranging/Sidelink positioning service request from the SL Positioning Client UE</w:t>
      </w:r>
    </w:p>
    <w:p w14:paraId="68901FC9" w14:textId="77777777" w:rsidR="00D47663" w:rsidRDefault="00D47663" w:rsidP="00633DF7">
      <w:pPr>
        <w:pStyle w:val="B1"/>
        <w:rPr>
          <w:rFonts w:eastAsia="DengXian"/>
          <w:lang w:val="en-US" w:eastAsia="zh-CN"/>
        </w:rPr>
      </w:pPr>
      <w:r>
        <w:rPr>
          <w:rFonts w:eastAsia="DengXian"/>
          <w:lang w:val="en-US" w:eastAsia="zh-CN"/>
        </w:rPr>
        <w:t>2.</w:t>
      </w:r>
      <w:r>
        <w:rPr>
          <w:rFonts w:eastAsia="DengXian"/>
          <w:lang w:val="en-US" w:eastAsia="zh-CN"/>
        </w:rPr>
        <w:tab/>
        <w:t>UE1 discovers UE2. UE1 and UE2 exchange their capabilities to determine if it is necessary to use a SL Positioning Server UE:</w:t>
      </w:r>
    </w:p>
    <w:p w14:paraId="3175B1A5" w14:textId="372CD838" w:rsidR="00D47663" w:rsidRDefault="00D47663" w:rsidP="00D47663">
      <w:pPr>
        <w:pStyle w:val="B2"/>
        <w:rPr>
          <w:rFonts w:eastAsia="DengXian"/>
          <w:lang w:val="en-US" w:eastAsia="zh-CN"/>
        </w:rPr>
      </w:pPr>
      <w:r>
        <w:rPr>
          <w:rFonts w:eastAsia="DengXian"/>
          <w:lang w:val="en-US" w:eastAsia="zh-CN"/>
        </w:rPr>
        <w:t>-</w:t>
      </w:r>
      <w:r>
        <w:rPr>
          <w:rFonts w:eastAsia="DengXian"/>
          <w:lang w:val="en-US" w:eastAsia="zh-CN"/>
        </w:rPr>
        <w:tab/>
        <w:t>if neither UE1 nor UE2 supports SL Positioning Server functionalities, UE1 or UE2 discovers a SL Positioning Server UE.</w:t>
      </w:r>
    </w:p>
    <w:p w14:paraId="5464A291" w14:textId="77777777" w:rsidR="00D47663" w:rsidRDefault="00D47663" w:rsidP="00D47663">
      <w:pPr>
        <w:pStyle w:val="B2"/>
        <w:rPr>
          <w:rFonts w:eastAsia="DengXian"/>
          <w:lang w:val="en-US" w:eastAsia="zh-CN"/>
        </w:rPr>
      </w:pPr>
      <w:r>
        <w:rPr>
          <w:rFonts w:eastAsia="DengXian"/>
          <w:lang w:val="en-US" w:eastAsia="zh-CN"/>
        </w:rPr>
        <w:t>-</w:t>
      </w:r>
      <w:r>
        <w:rPr>
          <w:rFonts w:eastAsia="DengXian"/>
          <w:lang w:val="en-US" w:eastAsia="zh-CN"/>
        </w:rPr>
        <w:tab/>
        <w:t>otherwise, no need to discover the SL Positioning Server UE, and step 3 is skipped.</w:t>
      </w:r>
    </w:p>
    <w:p w14:paraId="32E29C8C" w14:textId="77777777" w:rsidR="00D47663" w:rsidRDefault="00D47663" w:rsidP="00633DF7">
      <w:pPr>
        <w:pStyle w:val="B1"/>
        <w:rPr>
          <w:rFonts w:eastAsia="DengXian"/>
          <w:lang w:val="en-US" w:eastAsia="zh-CN"/>
        </w:rPr>
      </w:pPr>
      <w:r>
        <w:rPr>
          <w:rFonts w:eastAsia="DengXian"/>
          <w:lang w:val="en-US" w:eastAsia="zh-CN"/>
        </w:rPr>
        <w:t>3.</w:t>
      </w:r>
      <w:r>
        <w:rPr>
          <w:rFonts w:eastAsia="DengXian"/>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47349584" w14:textId="1AD2E318" w:rsidR="00785D34" w:rsidRPr="00D47663" w:rsidRDefault="00D47663" w:rsidP="00D47663">
      <w:pPr>
        <w:rPr>
          <w:rFonts w:eastAsia="DengXian"/>
          <w:b/>
          <w:bCs/>
          <w:lang w:val="en-US" w:eastAsia="zh-CN"/>
        </w:rPr>
      </w:pPr>
      <w:r w:rsidRPr="00D47663">
        <w:rPr>
          <w:rFonts w:eastAsia="DengXian"/>
          <w:b/>
          <w:bCs/>
          <w:lang w:val="en-US" w:eastAsia="zh-CN"/>
        </w:rPr>
        <w:t>Option A (start)</w:t>
      </w:r>
    </w:p>
    <w:p w14:paraId="0ACE7354" w14:textId="77777777" w:rsidR="00D47663" w:rsidRDefault="00D47663" w:rsidP="00633DF7">
      <w:pPr>
        <w:pStyle w:val="B1"/>
        <w:rPr>
          <w:rFonts w:eastAsia="DengXian"/>
          <w:lang w:val="en-US" w:eastAsia="zh-CN"/>
        </w:rPr>
      </w:pPr>
      <w:r>
        <w:rPr>
          <w:rFonts w:eastAsia="DengXian"/>
          <w:lang w:val="en-US" w:eastAsia="zh-CN"/>
        </w:rPr>
        <w:lastRenderedPageBreak/>
        <w:t>4.</w:t>
      </w:r>
      <w:r>
        <w:rPr>
          <w:rFonts w:eastAsia="DengXian"/>
          <w:lang w:val="en-US" w:eastAsia="zh-CN"/>
        </w:rPr>
        <w:tab/>
        <w:t>If a SL Positioning Server UE is successfully selected, Ranging/Sidelink positioning measurement and result calculation are performed among UE1, UE2 and the selected SL Positioning Server UE (if needed).</w:t>
      </w:r>
    </w:p>
    <w:p w14:paraId="5F06796A" w14:textId="77777777" w:rsidR="00D47663" w:rsidRDefault="00D47663" w:rsidP="00633DF7">
      <w:pPr>
        <w:pStyle w:val="B1"/>
        <w:rPr>
          <w:rFonts w:eastAsia="DengXian"/>
          <w:lang w:val="en-US" w:eastAsia="zh-CN"/>
        </w:rPr>
      </w:pPr>
      <w:r>
        <w:rPr>
          <w:rFonts w:eastAsia="DengXian"/>
          <w:lang w:val="en-US" w:eastAsia="zh-CN"/>
        </w:rPr>
        <w:t>5.</w:t>
      </w:r>
      <w:r>
        <w:rPr>
          <w:rFonts w:eastAsia="DengXian"/>
          <w:lang w:val="en-US" w:eastAsia="zh-CN"/>
        </w:rPr>
        <w:tab/>
        <w:t>UE1 responds to AMF with the Ranging/Sidelink positioning result</w:t>
      </w:r>
    </w:p>
    <w:p w14:paraId="1840286D" w14:textId="77777777" w:rsidR="00D47663" w:rsidRPr="00D47663" w:rsidRDefault="00D47663" w:rsidP="00D47663">
      <w:pPr>
        <w:rPr>
          <w:rFonts w:eastAsia="DengXian"/>
          <w:b/>
          <w:bCs/>
          <w:lang w:val="en-US" w:eastAsia="zh-CN"/>
        </w:rPr>
      </w:pPr>
      <w:r w:rsidRPr="00D47663">
        <w:rPr>
          <w:rFonts w:eastAsia="DengXian"/>
          <w:b/>
          <w:bCs/>
          <w:lang w:val="en-US" w:eastAsia="zh-CN"/>
        </w:rPr>
        <w:t>Option A (end)</w:t>
      </w:r>
    </w:p>
    <w:p w14:paraId="592D2E19" w14:textId="77777777" w:rsidR="00D47663" w:rsidRPr="00D47663" w:rsidRDefault="00D47663" w:rsidP="00D47663">
      <w:pPr>
        <w:rPr>
          <w:rFonts w:eastAsia="DengXian"/>
          <w:b/>
          <w:bCs/>
          <w:lang w:val="en-US" w:eastAsia="zh-CN"/>
        </w:rPr>
      </w:pPr>
      <w:r w:rsidRPr="00D47663">
        <w:rPr>
          <w:rFonts w:eastAsia="DengXian"/>
          <w:b/>
          <w:bCs/>
          <w:lang w:val="en-US" w:eastAsia="zh-CN"/>
        </w:rPr>
        <w:t>Option B (start)</w:t>
      </w:r>
    </w:p>
    <w:p w14:paraId="18DEB0DC" w14:textId="77777777" w:rsidR="00D47663" w:rsidRDefault="00D47663" w:rsidP="00D47663">
      <w:pPr>
        <w:pStyle w:val="B1"/>
        <w:rPr>
          <w:rFonts w:eastAsia="DengXian"/>
          <w:lang w:val="en-US" w:eastAsia="zh-CN"/>
        </w:rPr>
      </w:pPr>
      <w:r>
        <w:rPr>
          <w:rFonts w:eastAsia="DengXian"/>
          <w:lang w:val="en-US" w:eastAsia="zh-CN"/>
        </w:rPr>
        <w:t>6.</w:t>
      </w:r>
      <w:r>
        <w:rPr>
          <w:rFonts w:eastAsia="DengXian"/>
          <w:lang w:val="en-US" w:eastAsia="zh-CN"/>
        </w:rPr>
        <w:tab/>
        <w:t>If UE1 and UE2 fail in discovering and selecting a SL Positioning Server UE, UE1 send the Ranging/Sidelink positioning request to the AMF, which may include an indication that no SL Positioning Server UE is available.</w:t>
      </w:r>
    </w:p>
    <w:p w14:paraId="046CA0BC" w14:textId="77777777" w:rsidR="00D47663" w:rsidRDefault="00D47663" w:rsidP="00D47663">
      <w:pPr>
        <w:pStyle w:val="B1"/>
        <w:rPr>
          <w:rFonts w:eastAsia="DengXian"/>
          <w:lang w:val="en-US" w:eastAsia="zh-CN"/>
        </w:rPr>
      </w:pPr>
      <w:r>
        <w:rPr>
          <w:rFonts w:eastAsia="DengXian"/>
          <w:lang w:val="en-US" w:eastAsia="zh-CN"/>
        </w:rPr>
        <w:t>7.</w:t>
      </w:r>
      <w:r>
        <w:rPr>
          <w:rFonts w:eastAsia="DengXian"/>
          <w:lang w:val="en-US" w:eastAsia="zh-CN"/>
        </w:rPr>
        <w:tab/>
        <w:t>AMF determines to involve LMF.</w:t>
      </w:r>
    </w:p>
    <w:p w14:paraId="152844DF" w14:textId="4D11A66C" w:rsidR="00D47663" w:rsidRDefault="00D47663" w:rsidP="00D47663">
      <w:pPr>
        <w:pStyle w:val="B1"/>
        <w:rPr>
          <w:rFonts w:eastAsia="DengXian"/>
          <w:lang w:val="en-US" w:eastAsia="zh-CN"/>
        </w:rPr>
      </w:pPr>
      <w:r>
        <w:rPr>
          <w:rFonts w:eastAsia="DengXian"/>
          <w:lang w:val="en-US" w:eastAsia="zh-CN"/>
        </w:rPr>
        <w:t>8.</w:t>
      </w:r>
      <w:r>
        <w:rPr>
          <w:rFonts w:eastAsia="DengXian"/>
          <w:lang w:val="en-US" w:eastAsia="zh-CN"/>
        </w:rPr>
        <w:tab/>
        <w:t>A LMF is selected by the AMF. The selected LMF triggers UE1 or UE2 to perform Ranging/Sidelink positioning measurement. The measurement data is sent to LMF for result calculation</w:t>
      </w:r>
      <w:r w:rsidR="005052E2">
        <w:rPr>
          <w:rFonts w:eastAsia="DengXian"/>
          <w:lang w:val="en-US" w:eastAsia="zh-CN"/>
        </w:rPr>
        <w:t>.</w:t>
      </w:r>
    </w:p>
    <w:p w14:paraId="693693C6" w14:textId="77777777" w:rsidR="00D47663" w:rsidRDefault="00D47663" w:rsidP="00D47663">
      <w:pPr>
        <w:pStyle w:val="B1"/>
        <w:rPr>
          <w:rFonts w:eastAsia="DengXian"/>
          <w:lang w:val="en-US" w:eastAsia="zh-CN"/>
        </w:rPr>
      </w:pPr>
      <w:r>
        <w:rPr>
          <w:rFonts w:eastAsia="DengXian"/>
          <w:lang w:val="en-US" w:eastAsia="zh-CN"/>
        </w:rPr>
        <w:t>9.</w:t>
      </w:r>
      <w:r>
        <w:rPr>
          <w:rFonts w:eastAsia="DengXian"/>
          <w:lang w:val="en-US" w:eastAsia="zh-CN"/>
        </w:rPr>
        <w:tab/>
        <w:t>AMF sends the Ranging/Sidelink positioning result to UE1.</w:t>
      </w:r>
    </w:p>
    <w:p w14:paraId="171C1D90" w14:textId="77777777" w:rsidR="00D47663" w:rsidRDefault="00D47663" w:rsidP="00D47663">
      <w:pPr>
        <w:pStyle w:val="B1"/>
        <w:rPr>
          <w:rFonts w:eastAsia="DengXian"/>
          <w:lang w:val="en-US" w:eastAsia="zh-CN"/>
        </w:rPr>
      </w:pPr>
      <w:r>
        <w:rPr>
          <w:rFonts w:eastAsia="DengXian"/>
          <w:lang w:val="en-US" w:eastAsia="zh-CN"/>
        </w:rPr>
        <w:t>10.</w:t>
      </w:r>
      <w:r>
        <w:rPr>
          <w:rFonts w:eastAsia="DengXian"/>
          <w:lang w:val="en-US" w:eastAsia="zh-CN"/>
        </w:rPr>
        <w:tab/>
        <w:t>AMF sends the Ranging/Sidelink positioning result to the SL Positioning Client UE.</w:t>
      </w:r>
    </w:p>
    <w:p w14:paraId="19616322" w14:textId="01323A83" w:rsidR="00D47663" w:rsidRPr="00D47663" w:rsidRDefault="00D47663" w:rsidP="00D47663">
      <w:pPr>
        <w:rPr>
          <w:rFonts w:eastAsia="DengXian"/>
          <w:b/>
          <w:bCs/>
          <w:lang w:val="en-US" w:eastAsia="zh-CN"/>
        </w:rPr>
      </w:pPr>
      <w:r w:rsidRPr="00D47663">
        <w:rPr>
          <w:rFonts w:eastAsia="DengXian"/>
          <w:b/>
          <w:bCs/>
          <w:lang w:val="en-US" w:eastAsia="zh-CN"/>
        </w:rPr>
        <w:t>Option B (end)</w:t>
      </w:r>
    </w:p>
    <w:p w14:paraId="1554DECA" w14:textId="38371A8D" w:rsidR="00785D34" w:rsidRPr="00DD01A3" w:rsidRDefault="00785D34" w:rsidP="00785D34">
      <w:pPr>
        <w:pStyle w:val="Heading3"/>
      </w:pPr>
      <w:bookmarkStart w:id="3448" w:name="_Toc104258263"/>
      <w:bookmarkStart w:id="3449" w:name="_Toc112768608"/>
      <w:bookmarkStart w:id="3450" w:name="_Toc112768899"/>
      <w:bookmarkStart w:id="3451" w:name="_Toc112769143"/>
      <w:bookmarkStart w:id="3452" w:name="_Toc112772580"/>
      <w:bookmarkStart w:id="3453" w:name="_Toc112864255"/>
      <w:bookmarkStart w:id="3454" w:name="_Toc112865397"/>
      <w:bookmarkStart w:id="3455" w:name="_Toc117042830"/>
      <w:bookmarkStart w:id="3456" w:name="_Toc125976238"/>
      <w:bookmarkStart w:id="3457" w:name="_Toc128725114"/>
      <w:r>
        <w:t>6.33.4</w:t>
      </w:r>
      <w:r>
        <w:tab/>
        <w:t>Impacts on services, entities, and interfaces</w:t>
      </w:r>
      <w:bookmarkEnd w:id="3448"/>
      <w:bookmarkEnd w:id="3449"/>
      <w:bookmarkEnd w:id="3450"/>
      <w:bookmarkEnd w:id="3451"/>
      <w:bookmarkEnd w:id="3452"/>
      <w:bookmarkEnd w:id="3453"/>
      <w:bookmarkEnd w:id="3454"/>
      <w:bookmarkEnd w:id="3455"/>
      <w:bookmarkEnd w:id="3456"/>
      <w:bookmarkEnd w:id="3457"/>
    </w:p>
    <w:p w14:paraId="73F3AEBE" w14:textId="77777777" w:rsidR="00785D34" w:rsidRPr="00D47663" w:rsidRDefault="00785D34" w:rsidP="00D47663">
      <w:pPr>
        <w:rPr>
          <w:rFonts w:eastAsia="DengXian"/>
        </w:rPr>
      </w:pPr>
      <w:r w:rsidRPr="00D47663">
        <w:rPr>
          <w:rFonts w:eastAsia="DengXian"/>
        </w:rPr>
        <w:t>The solution has impacts in the following entities and interfaces:</w:t>
      </w:r>
    </w:p>
    <w:p w14:paraId="02A0225D" w14:textId="3964D991" w:rsidR="004B3E7C" w:rsidRDefault="004B3E7C" w:rsidP="004B3E7C">
      <w:pPr>
        <w:pStyle w:val="B1"/>
      </w:pPr>
      <w:r>
        <w:t>-</w:t>
      </w:r>
      <w:r>
        <w:tab/>
        <w:t xml:space="preserve">UE: supports initiating Ranging/SL Positioning procedure; receives Ranging/SL Positioning service request from AMF or the </w:t>
      </w:r>
      <w:r w:rsidR="00D87190">
        <w:rPr>
          <w:lang w:eastAsia="zh-CN"/>
        </w:rPr>
        <w:t>SL Positioning Client</w:t>
      </w:r>
      <w:r>
        <w:t xml:space="preserve"> UE; sends Ranging/SL Positioning result to AMF or the </w:t>
      </w:r>
      <w:r w:rsidR="00D87190">
        <w:rPr>
          <w:lang w:eastAsia="zh-CN"/>
        </w:rPr>
        <w:t>SL Positioning Client</w:t>
      </w:r>
      <w:r>
        <w:t xml:space="preserve"> UE, SL Positioning server functionalities; SL Positioning Server UE discovery and selection; notification to 5GC that no SL Positioning Sever UE is available.</w:t>
      </w:r>
    </w:p>
    <w:p w14:paraId="27381756" w14:textId="77777777" w:rsidR="004B3E7C" w:rsidRDefault="004B3E7C" w:rsidP="004B3E7C">
      <w:pPr>
        <w:pStyle w:val="B1"/>
      </w:pPr>
      <w:r>
        <w:t>-</w:t>
      </w:r>
      <w:r>
        <w:tab/>
        <w:t>AMF: receives and forwards the Ranging/SL Positioning service request to the UE1; receives and forwards the Ranging/SL Positioning result to the SL Positioning Client UE, handle notification about no available SL Positioning Sever UE.</w:t>
      </w:r>
    </w:p>
    <w:p w14:paraId="20CD82B4" w14:textId="77777777" w:rsidR="004B3E7C" w:rsidRDefault="004B3E7C" w:rsidP="004B3E7C">
      <w:pPr>
        <w:pStyle w:val="B1"/>
      </w:pPr>
      <w:r>
        <w:t>-</w:t>
      </w:r>
      <w:r>
        <w:tab/>
        <w:t>NAS: supports transmission of Ranging/SL Positioning service request and Ranging/SL Positioning result; notification to 5GC that no SL Positioning Sever UE is available.</w:t>
      </w:r>
    </w:p>
    <w:p w14:paraId="001E397F" w14:textId="77777777" w:rsidR="004B3E7C" w:rsidRDefault="004B3E7C" w:rsidP="004B3E7C">
      <w:pPr>
        <w:pStyle w:val="B1"/>
      </w:pPr>
      <w:r>
        <w:t>-</w:t>
      </w:r>
      <w:r>
        <w:tab/>
        <w:t>PC5: supports transmission of Ranging/SL Positioning service request and Ranging/SL Positioning result.</w:t>
      </w:r>
    </w:p>
    <w:p w14:paraId="1E39976E" w14:textId="2054FCE2" w:rsidR="006534F0" w:rsidRDefault="006534F0" w:rsidP="004B3E7C">
      <w:pPr>
        <w:pStyle w:val="Heading2"/>
      </w:pPr>
      <w:bookmarkStart w:id="3458" w:name="_Toc117042831"/>
      <w:bookmarkStart w:id="3459" w:name="_Toc125976239"/>
      <w:bookmarkStart w:id="3460" w:name="_Toc128725115"/>
      <w:r w:rsidRPr="006534F0">
        <w:t>6.</w:t>
      </w:r>
      <w:r w:rsidRPr="006534F0">
        <w:rPr>
          <w:lang w:eastAsia="zh-CN"/>
        </w:rPr>
        <w:t>34</w:t>
      </w:r>
      <w:r w:rsidRPr="006534F0">
        <w:tab/>
        <w:t xml:space="preserve">Solution #34: MT-LR and MO-LR signalling for </w:t>
      </w:r>
      <w:r w:rsidRPr="000A6DB7">
        <w:t>UE-only Operation of</w:t>
      </w:r>
      <w:r w:rsidRPr="006534F0">
        <w:t xml:space="preserve"> SL Positioning and Ranging</w:t>
      </w:r>
      <w:bookmarkEnd w:id="3458"/>
      <w:bookmarkEnd w:id="3459"/>
      <w:bookmarkEnd w:id="3460"/>
    </w:p>
    <w:p w14:paraId="2273183A" w14:textId="26BE61EA" w:rsidR="006534F0" w:rsidRPr="00DF048C" w:rsidRDefault="001F671C" w:rsidP="006534F0">
      <w:pPr>
        <w:pStyle w:val="EditorsNote"/>
      </w:pPr>
      <w:r w:rsidRPr="00D76172">
        <w:rPr>
          <w:lang w:val="en-US" w:eastAsia="zh-CN"/>
        </w:rPr>
        <w:t>Editor</w:t>
      </w:r>
      <w:r>
        <w:rPr>
          <w:lang w:val="en-US" w:eastAsia="zh-CN"/>
        </w:rPr>
        <w:t>'</w:t>
      </w:r>
      <w:r w:rsidRPr="00D76172">
        <w:rPr>
          <w:lang w:val="en-US" w:eastAsia="zh-CN"/>
        </w:rPr>
        <w:t>s note:</w:t>
      </w:r>
      <w:r w:rsidR="006534F0" w:rsidRPr="00DF048C">
        <w:tab/>
        <w:t>This clause describes a solution addressing one or more key issues identified in clause</w:t>
      </w:r>
      <w:r w:rsidR="006534F0">
        <w:t> </w:t>
      </w:r>
      <w:r w:rsidR="006534F0" w:rsidRPr="00DF048C">
        <w:t>5. The structure of the clauses can be adjusted. The list of key issues which this solution attempts to resolve should be clearly indicated.</w:t>
      </w:r>
    </w:p>
    <w:p w14:paraId="34752490" w14:textId="2BC88981" w:rsidR="006534F0" w:rsidRPr="00DF048C" w:rsidRDefault="006534F0" w:rsidP="004B3E7C">
      <w:pPr>
        <w:pStyle w:val="Heading3"/>
      </w:pPr>
      <w:bookmarkStart w:id="3461" w:name="_Toc117042832"/>
      <w:bookmarkStart w:id="3462" w:name="_Toc125976240"/>
      <w:bookmarkStart w:id="3463" w:name="_Toc128725116"/>
      <w:r w:rsidRPr="00DF048C">
        <w:t>6.</w:t>
      </w:r>
      <w:r>
        <w:rPr>
          <w:lang w:eastAsia="zh-CN"/>
        </w:rPr>
        <w:t>34</w:t>
      </w:r>
      <w:r w:rsidRPr="00DF048C">
        <w:t>.1</w:t>
      </w:r>
      <w:r w:rsidR="004B3E7C">
        <w:tab/>
      </w:r>
      <w:r w:rsidRPr="00DF048C">
        <w:t>General</w:t>
      </w:r>
      <w:bookmarkEnd w:id="3461"/>
      <w:bookmarkEnd w:id="3462"/>
      <w:bookmarkEnd w:id="3463"/>
    </w:p>
    <w:p w14:paraId="6AC257A5" w14:textId="77777777" w:rsidR="004B3E7C" w:rsidRDefault="004B3E7C" w:rsidP="004B3E7C">
      <w:r>
        <w:t>This solution addresses KI#2 (Ranging service operation procedure with the assistance of another UE), KI#6 (Ranging and sidelink positioning service exposure to a UE).</w:t>
      </w:r>
    </w:p>
    <w:p w14:paraId="47BE33D7" w14:textId="77777777" w:rsidR="004B3E7C" w:rsidRDefault="004B3E7C" w:rsidP="004B3E7C">
      <w:r>
        <w:t>Solution #26 introduces, among others, the notion of a Location Server that can be hosted in a UE, as not all UEs may be able to position themselves and a network Ranging/SL Positioning capable LMF may simply not be reachable or available.</w:t>
      </w:r>
    </w:p>
    <w:p w14:paraId="7AC24EAC" w14:textId="77777777" w:rsidR="004B3E7C" w:rsidRDefault="004B3E7C" w:rsidP="004B3E7C">
      <w:r>
        <w:t>UE-only Operation further implies:</w:t>
      </w:r>
    </w:p>
    <w:p w14:paraId="4DF6B475" w14:textId="77777777" w:rsidR="004B3E7C" w:rsidRDefault="004B3E7C" w:rsidP="004B3E7C">
      <w:pPr>
        <w:pStyle w:val="B1"/>
      </w:pPr>
      <w:r>
        <w:t>-</w:t>
      </w:r>
      <w:r>
        <w:tab/>
        <w:t>LCS today assumes an LCS Client may operate in a UE; as specified in TS 23.273, an LCS Client is an "entity that interacts with GMLC for the purpose of obtaining location information for one or more UEs. The LCS Client may reside in the UE." In UE-Only Operation this model needs to be adapted, i.e. for operation in a third-party UE. The term "SL Positioning Client UE" is used hereafter.</w:t>
      </w:r>
    </w:p>
    <w:p w14:paraId="23F714EC" w14:textId="77777777" w:rsidR="004B3E7C" w:rsidRDefault="004B3E7C" w:rsidP="004B3E7C">
      <w:pPr>
        <w:pStyle w:val="B1"/>
      </w:pPr>
      <w:r>
        <w:lastRenderedPageBreak/>
        <w:t>-</w:t>
      </w:r>
      <w:r>
        <w:tab/>
        <w:t>GMLC, UDM and AMF are not available, while noting LCS Clients traditionally access LCS services from a GMLC using the Le reference point. These NFs provide important functionality that need to be transposed into UE-only scenarios.</w:t>
      </w:r>
    </w:p>
    <w:p w14:paraId="3351ED94" w14:textId="77777777" w:rsidR="004B3E7C" w:rsidRDefault="004B3E7C" w:rsidP="004B3E7C">
      <w:pPr>
        <w:pStyle w:val="B1"/>
      </w:pPr>
      <w:r>
        <w:tab/>
        <w:t>Additionally, one or multiple SL Reference UEs need to be involved to position a target UE using PC5.</w:t>
      </w:r>
    </w:p>
    <w:p w14:paraId="5CE7FFA9" w14:textId="3E9861F4" w:rsidR="006534F0" w:rsidRDefault="004B3E7C" w:rsidP="006534F0">
      <w:r>
        <w:t>This solution proposes to introduce a signalling framework to enable PC5-MT-LR and PC5-MO-LR LCS procedures supporting sidelink positioning and ranging, given the above.</w:t>
      </w:r>
    </w:p>
    <w:p w14:paraId="4B47E4D7" w14:textId="2047F019" w:rsidR="006534F0" w:rsidRPr="00DF048C" w:rsidRDefault="006534F0" w:rsidP="004B3E7C">
      <w:pPr>
        <w:pStyle w:val="Heading3"/>
      </w:pPr>
      <w:bookmarkStart w:id="3464" w:name="_Toc117042833"/>
      <w:bookmarkStart w:id="3465" w:name="_Toc125976241"/>
      <w:bookmarkStart w:id="3466" w:name="_Toc128725117"/>
      <w:r w:rsidRPr="00DF048C">
        <w:t>6.</w:t>
      </w:r>
      <w:r>
        <w:rPr>
          <w:lang w:eastAsia="zh-CN"/>
        </w:rPr>
        <w:t>34</w:t>
      </w:r>
      <w:r w:rsidRPr="00DF048C">
        <w:t>.2</w:t>
      </w:r>
      <w:r w:rsidR="004B3E7C">
        <w:tab/>
      </w:r>
      <w:r w:rsidRPr="00DF048C">
        <w:t>Functional descriptions</w:t>
      </w:r>
      <w:bookmarkEnd w:id="3464"/>
      <w:bookmarkEnd w:id="3465"/>
      <w:bookmarkEnd w:id="3466"/>
    </w:p>
    <w:p w14:paraId="29E0D521" w14:textId="77777777" w:rsidR="004B3E7C" w:rsidRDefault="004B3E7C" w:rsidP="004B3E7C">
      <w:r>
        <w:t>In a network scenario, it is the GMLC (with assistance from the UDM) that authorizes LCS Clients/AF and ensures the privacy of a Target UE is respected. In UE-only scenario, without any network entity to rely on, it should be considered whether a UE could host Vetting functionality. A key question is then whether a UE has authority to verify a) that SL Positioning Client UE is authorized and b) the Target UE privacy with respect to the SL Positioning Client UE obtaining the location of the Target UE.</w:t>
      </w:r>
    </w:p>
    <w:p w14:paraId="50E131DF" w14:textId="77777777" w:rsidR="004B3E7C" w:rsidRDefault="004B3E7C" w:rsidP="004B3E7C">
      <w:r>
        <w:t>This solution proposes that no distinct GMLC/UDM UE be introduced. Instead, it proposes that the necessary Vetting functionality be hosted either in the Target UE (Case I.) or the SL Positioning Server UE (Case II.) as follows:</w:t>
      </w:r>
    </w:p>
    <w:p w14:paraId="6C6B33E2" w14:textId="772A2880" w:rsidR="004B3E7C" w:rsidRDefault="004B3E7C" w:rsidP="004B3E7C">
      <w:pPr>
        <w:pStyle w:val="B1"/>
      </w:pPr>
      <w:r>
        <w:t>I.</w:t>
      </w:r>
      <w:r>
        <w:tab/>
        <w:t>Target UE (with Vetting functionality): the Target UE interacts directly with SL Positioning Client UEs. The Target UE itself vets any incoming location requests addressed to it and only responds to requests it successfully vets, such that "illicit" requests do not cause undue signalling, given that:</w:t>
      </w:r>
    </w:p>
    <w:p w14:paraId="3EBCE723" w14:textId="44FB013C" w:rsidR="004B3E7C" w:rsidRDefault="004B3E7C" w:rsidP="004B3E7C">
      <w:pPr>
        <w:pStyle w:val="B2"/>
      </w:pPr>
      <w:r>
        <w:t>-</w:t>
      </w:r>
      <w:r>
        <w:tab/>
        <w:t>In network-based scenarios, an LCS Client is verified to be authorized, or not, to retrieve the UE location, as a function of the Subscriber LCS Privacy Profile (SLPP) that is stored as part of the subscription data in the UDM, and LCS Client Data (e.g. location request type, client identity). The SLPP is subscriber-specific and can be updated by the UE, e.g. depending on user input; and</w:t>
      </w:r>
    </w:p>
    <w:p w14:paraId="10AB1E14" w14:textId="77777777" w:rsidR="004B3E7C" w:rsidRDefault="004B3E7C" w:rsidP="004B3E7C">
      <w:pPr>
        <w:pStyle w:val="B2"/>
      </w:pPr>
      <w:r>
        <w:t>-</w:t>
      </w:r>
      <w:r>
        <w:tab/>
        <w:t>In UE-only scenario, it can therefore be expected that the Target UE itself holds its own Subscriber SL Positioning Privacy Profile, and using this information and SL Positioning Client UE data (such as location request type e.g. positioning/ranging, accuracy, client identity, SL Reference UE ID(s), etc.) is able to decide whether or not to authorize the Client to retrieve its location.</w:t>
      </w:r>
    </w:p>
    <w:p w14:paraId="5CA2C156" w14:textId="77777777" w:rsidR="004B3E7C" w:rsidRDefault="004B3E7C" w:rsidP="004B3E7C">
      <w:pPr>
        <w:pStyle w:val="B1"/>
      </w:pPr>
      <w:r>
        <w:tab/>
        <w:t>Furthermore, without an AMF, the Target UE will need taking on the "role" of the AMF. In particular, the Target UE itself will select and interact with the SL Positioning Server UE (if the Target UE determines it needs assistance from a SL Positioning Server UE for positioning of the Target UE).</w:t>
      </w:r>
    </w:p>
    <w:p w14:paraId="2262658C" w14:textId="2DDE8C59" w:rsidR="004B3E7C" w:rsidRDefault="004B3E7C" w:rsidP="004B3E7C">
      <w:pPr>
        <w:pStyle w:val="B1"/>
      </w:pPr>
      <w:r>
        <w:tab/>
        <w:t xml:space="preserve">This solution proposes that the selection of the SL Positioning Server UE by the Target UE is performed using direct discovery. Both models A and B discovery can be used as follows (see </w:t>
      </w:r>
      <w:r w:rsidR="006D34D6">
        <w:t>TS 23.303 </w:t>
      </w:r>
      <w:bookmarkStart w:id="3467" w:name="MCCTEMPBM_00000034"/>
      <w:r w:rsidR="006D34D6">
        <w:t>[22]</w:t>
      </w:r>
      <w:r>
        <w:t xml:space="preserve"> f</w:t>
      </w:r>
      <w:bookmarkEnd w:id="3467"/>
      <w:r>
        <w:t>or definitions of models A and B):</w:t>
      </w:r>
    </w:p>
    <w:p w14:paraId="5A95A6FA" w14:textId="3BA16493" w:rsidR="004B3E7C" w:rsidRDefault="004B3E7C" w:rsidP="004B3E7C">
      <w:pPr>
        <w:pStyle w:val="B2"/>
      </w:pPr>
      <w:r>
        <w:t>-</w:t>
      </w:r>
      <w:r>
        <w:tab/>
        <w:t>Model A: a SL Positioning Server UE ("announcing UE") announces itself at least as a SL Positioning Server UE. Target UEs ("monitoring UE") monitor such announcements.</w:t>
      </w:r>
    </w:p>
    <w:p w14:paraId="493FA5AB" w14:textId="77777777" w:rsidR="004B3E7C" w:rsidRDefault="004B3E7C" w:rsidP="004B3E7C">
      <w:pPr>
        <w:pStyle w:val="B2"/>
      </w:pPr>
      <w:r>
        <w:t>-</w:t>
      </w:r>
      <w:r>
        <w:tab/>
        <w:t>Model B: a Target UE ("discoverer UE") issues requests including information it wishes to discover a SL Positioning Server UE ("discoveree UE").</w:t>
      </w:r>
    </w:p>
    <w:p w14:paraId="30F4A73A" w14:textId="77777777" w:rsidR="004B3E7C" w:rsidRDefault="004B3E7C" w:rsidP="004B3E7C">
      <w:pPr>
        <w:pStyle w:val="B1"/>
      </w:pPr>
      <w:r>
        <w:tab/>
        <w:t>Once a suitable SL Positioning Server UE is identified by the Target UE, direct communication between these UEs can thereafter take place to complete the positioning/ranging procedure.</w:t>
      </w:r>
    </w:p>
    <w:p w14:paraId="034F6230" w14:textId="77777777" w:rsidR="004B3E7C" w:rsidRDefault="004B3E7C" w:rsidP="004B3E7C">
      <w:pPr>
        <w:pStyle w:val="B1"/>
      </w:pPr>
      <w:r>
        <w:t>II.</w:t>
      </w:r>
      <w:r>
        <w:tab/>
        <w:t>SL Positioning Server UE (with Vetting functionality): the SL Positioning Server UE interacts with SL Positioning Client UEs i.e. it acts as a "proxy" between these SL Positioning Client UEs and Target UEs. Unlike Case I. the Target UEs would not interact directly with SL Positioning Client UEs in this case. However like Case I. it can be expected here as well that the Target UE itself holds its own Subscriber LCS Privacy profile information which can be queried/used when necessary by the SL Positioning Server UE when interacting with SL Positioning Client UEs. The SL Positioning Server UE may be able to store this information.</w:t>
      </w:r>
    </w:p>
    <w:p w14:paraId="36491BB2" w14:textId="77777777" w:rsidR="004B3E7C" w:rsidRDefault="004B3E7C" w:rsidP="004B3E7C">
      <w:pPr>
        <w:pStyle w:val="B1"/>
      </w:pPr>
      <w:r>
        <w:tab/>
        <w:t>A SL Positioning Client UE selects a SL Positioning Server UE (with Vetting functionality) in order for the SL Positioning Client UE to be able to issue Location Service Request.</w:t>
      </w:r>
    </w:p>
    <w:p w14:paraId="277762EE" w14:textId="1B22C0CE" w:rsidR="004B3E7C" w:rsidRDefault="004B3E7C" w:rsidP="004B3E7C">
      <w:pPr>
        <w:pStyle w:val="B1"/>
      </w:pPr>
      <w:r>
        <w:tab/>
        <w:t xml:space="preserve">The selection of the SL Positioning Server UE by the SL Positioning Client UE is performed using direct discovery. Both models A and B discovery can be used as follows (see </w:t>
      </w:r>
      <w:r w:rsidR="006D34D6">
        <w:t>TS 23.303 </w:t>
      </w:r>
      <w:bookmarkStart w:id="3468" w:name="MCCTEMPBM_00000035"/>
      <w:r w:rsidR="006D34D6">
        <w:t>[22]</w:t>
      </w:r>
      <w:r>
        <w:t>),</w:t>
      </w:r>
      <w:bookmarkEnd w:id="3468"/>
      <w:r>
        <w:t xml:space="preserve"> noting Model B discovery may be more adequate:</w:t>
      </w:r>
    </w:p>
    <w:p w14:paraId="3CA36D2D" w14:textId="248EA58E" w:rsidR="004B3E7C" w:rsidRDefault="004B3E7C" w:rsidP="004B3E7C">
      <w:pPr>
        <w:pStyle w:val="B2"/>
      </w:pPr>
      <w:r>
        <w:lastRenderedPageBreak/>
        <w:t>-</w:t>
      </w:r>
      <w:r>
        <w:tab/>
        <w:t>Model A: a SL Positioning Server UE ("announcing UE") announces itself at least as a SL Positioning Server UE (with Vetting functionality). Client UEs ("monitoring UE") monitor such announcements.</w:t>
      </w:r>
    </w:p>
    <w:p w14:paraId="061E686E" w14:textId="77777777" w:rsidR="004B3E7C" w:rsidRDefault="004B3E7C" w:rsidP="004B3E7C">
      <w:pPr>
        <w:pStyle w:val="B2"/>
      </w:pPr>
      <w:r>
        <w:t>-</w:t>
      </w:r>
      <w:r>
        <w:tab/>
        <w:t>Model B: a SL Positioning Client UE ("discoverer UE") issues requests including information it wishes to discover a SL Positioning Server UE (with Vetting functionality) ("discoveree UE").</w:t>
      </w:r>
    </w:p>
    <w:p w14:paraId="1A160E13" w14:textId="77777777" w:rsidR="004B3E7C" w:rsidRDefault="004B3E7C" w:rsidP="004B3E7C">
      <w:pPr>
        <w:pStyle w:val="B1"/>
      </w:pPr>
      <w:r>
        <w:tab/>
        <w:t>The SL Positioning Client UE needs to select a SL Positioning Server UE which is able to discover the Target UE/SL Reference UE.</w:t>
      </w:r>
    </w:p>
    <w:p w14:paraId="7DA2DFCB" w14:textId="77777777" w:rsidR="004B3E7C" w:rsidRDefault="004B3E7C" w:rsidP="004B3E7C">
      <w:pPr>
        <w:pStyle w:val="B1"/>
      </w:pPr>
      <w:r>
        <w:tab/>
        <w:t>Once a suitable SL Positioning Server UE is identified by the SL Positioning Client UE, direct communication between these UEs can thereafter take place to perform the necessary positioning/ranging procedure.</w:t>
      </w:r>
    </w:p>
    <w:p w14:paraId="1F96FC37" w14:textId="77777777" w:rsidR="004B3E7C" w:rsidRDefault="004B3E7C" w:rsidP="004B3E7C">
      <w:pPr>
        <w:pStyle w:val="B1"/>
      </w:pPr>
      <w:r>
        <w:tab/>
        <w:t>A SL Positioning Server UE (with Vetting functionality) uses Subscriber SL Positioning Privacy Profile information from a Target UE, and SL Positioning Client UE data (such as location request type e.g. positioning/ranging, accuracy, identity, etc.) to determine whether a SL Positioning Client UE is authorized and whether this SL Positioning Client UE is authorized to retrieve the location information of the Target UE.</w:t>
      </w:r>
    </w:p>
    <w:p w14:paraId="2205B2E4" w14:textId="77777777" w:rsidR="004B3E7C" w:rsidRDefault="004B3E7C" w:rsidP="004B3E7C">
      <w:r>
        <w:t>Resulting from the above, a signalling framework for PC5-MO-LR and PC5-MT-LR procedures in UE-only scenario are proposed in clause 6.X.3 below for both Cases I and II described above. No NI-LR procedure is deemed applicable in UE-only scenario.</w:t>
      </w:r>
    </w:p>
    <w:p w14:paraId="7F060C2D" w14:textId="77777777" w:rsidR="004B3E7C" w:rsidRDefault="004B3E7C" w:rsidP="004B3E7C">
      <w:r>
        <w:t>All signalling transactions depicted in clause 6.X.3 between Target UE, SL Positioning Server UE, SL Reference UE operate using the RSPP protocol (see e.g. Solutions #4, #26).</w:t>
      </w:r>
    </w:p>
    <w:p w14:paraId="063255E6" w14:textId="562A14B5" w:rsidR="004B3E7C" w:rsidRDefault="004B3E7C" w:rsidP="004B3E7C">
      <w:pPr>
        <w:pStyle w:val="EditorsNote"/>
      </w:pPr>
      <w:r>
        <w:t>Editor's note:</w:t>
      </w:r>
      <w:r>
        <w:tab/>
        <w:t>Future coordination with RAN WG2 is expected to ensure alignment of the procedure details over the RSPP protocol.</w:t>
      </w:r>
    </w:p>
    <w:p w14:paraId="3597503A" w14:textId="77777777" w:rsidR="004B3E7C" w:rsidRDefault="004B3E7C" w:rsidP="004B3E7C">
      <w:pPr>
        <w:pStyle w:val="EditorsNote"/>
      </w:pPr>
      <w:r>
        <w:t>Editor's note:</w:t>
      </w:r>
      <w:r>
        <w:tab/>
        <w:t>The protocol used for signalling transactions with the SL Positioning Client UE (i.e. Service Request/Response, Location Info/Info Ack) is FFS.</w:t>
      </w:r>
    </w:p>
    <w:p w14:paraId="1A68DBD7" w14:textId="77777777" w:rsidR="004B3E7C" w:rsidRDefault="004B3E7C" w:rsidP="004B3E7C">
      <w:pPr>
        <w:pStyle w:val="EditorsNote"/>
      </w:pPr>
      <w:r>
        <w:t>Editor's note:</w:t>
      </w:r>
      <w:r>
        <w:tab/>
        <w:t>It is FFS if the MT-LR and MO-LR model described hereafter would be further optimized for UE-only operation.</w:t>
      </w:r>
    </w:p>
    <w:p w14:paraId="34F402C7" w14:textId="77777777" w:rsidR="004B3E7C" w:rsidRDefault="004B3E7C" w:rsidP="004B3E7C">
      <w:pPr>
        <w:pStyle w:val="EditorsNote"/>
      </w:pPr>
      <w:r>
        <w:t>Editor's note:</w:t>
      </w:r>
      <w:r>
        <w:tab/>
        <w:t>It is FFS which functionalities need to be standardized for SL Positioning Server UE.</w:t>
      </w:r>
    </w:p>
    <w:p w14:paraId="036942A2" w14:textId="77777777" w:rsidR="004B3E7C" w:rsidRDefault="004B3E7C" w:rsidP="004B3E7C">
      <w:pPr>
        <w:pStyle w:val="EditorsNote"/>
      </w:pPr>
      <w:r>
        <w:t>Editor's note:</w:t>
      </w:r>
      <w:r>
        <w:tab/>
        <w:t>Discovery Models A and B are referred to in clause 6.X.3. It is FFS how Model A, Model B discovery over PC5 will be used to discover UE "roles" (e.g. Target UE, SL Positioning Server UE). Whether another channel (e.g. communication channel) is needed for discovery is FFS and should be discussed in RAN groups.</w:t>
      </w:r>
    </w:p>
    <w:p w14:paraId="1872D020" w14:textId="77777777" w:rsidR="004B3E7C" w:rsidRDefault="004B3E7C" w:rsidP="004B3E7C">
      <w:pPr>
        <w:pStyle w:val="EditorsNote"/>
      </w:pPr>
      <w:r>
        <w:t>Editor's note:</w:t>
      </w:r>
      <w:r>
        <w:tab/>
        <w:t>Details of discovery will be addressed at a future meeting in alignment with KI#3 solutions</w:t>
      </w:r>
    </w:p>
    <w:p w14:paraId="5C438C3D" w14:textId="7E01FC72" w:rsidR="004B3E7C" w:rsidRDefault="004B3E7C" w:rsidP="004B3E7C">
      <w:pPr>
        <w:pStyle w:val="EditorsNote"/>
      </w:pPr>
      <w:r>
        <w:t>Editor's note:</w:t>
      </w:r>
      <w:r>
        <w:tab/>
        <w:t>Any Authentication/Authorization will be aligned with SA WG3. Whether it refers to CN-related information is FFS.</w:t>
      </w:r>
    </w:p>
    <w:p w14:paraId="62D3583D" w14:textId="4CB7318E" w:rsidR="006534F0" w:rsidRPr="004A0B84" w:rsidRDefault="006534F0" w:rsidP="004B3E7C">
      <w:pPr>
        <w:pStyle w:val="Heading3"/>
      </w:pPr>
      <w:bookmarkStart w:id="3469" w:name="_Toc117042834"/>
      <w:bookmarkStart w:id="3470" w:name="_Toc125976242"/>
      <w:bookmarkStart w:id="3471" w:name="_Toc128725118"/>
      <w:r w:rsidRPr="000A6DB7">
        <w:lastRenderedPageBreak/>
        <w:t>6.</w:t>
      </w:r>
      <w:r w:rsidR="004A0B84" w:rsidRPr="000A6DB7">
        <w:rPr>
          <w:lang w:eastAsia="zh-CN"/>
        </w:rPr>
        <w:t>34</w:t>
      </w:r>
      <w:r w:rsidRPr="000A6DB7">
        <w:t>.3</w:t>
      </w:r>
      <w:r w:rsidR="004B3E7C">
        <w:tab/>
      </w:r>
      <w:r w:rsidRPr="004A0B84">
        <w:t>Procedures</w:t>
      </w:r>
      <w:bookmarkEnd w:id="3469"/>
      <w:bookmarkEnd w:id="3470"/>
      <w:bookmarkEnd w:id="3471"/>
    </w:p>
    <w:p w14:paraId="60ED194A" w14:textId="6DBD7768" w:rsidR="006534F0" w:rsidRPr="004A0B84" w:rsidRDefault="004A0B84" w:rsidP="004B3E7C">
      <w:pPr>
        <w:pStyle w:val="Heading4"/>
      </w:pPr>
      <w:bookmarkStart w:id="3472" w:name="_Toc125976243"/>
      <w:bookmarkStart w:id="3473" w:name="_Toc128725119"/>
      <w:r w:rsidRPr="004A0B84">
        <w:t>6.34</w:t>
      </w:r>
      <w:r w:rsidR="006534F0" w:rsidRPr="004A0B84">
        <w:t>.3.1</w:t>
      </w:r>
      <w:r w:rsidR="004B3E7C">
        <w:tab/>
      </w:r>
      <w:r w:rsidR="006534F0" w:rsidRPr="004A0B84">
        <w:t xml:space="preserve">Case I: Target UE holds </w:t>
      </w:r>
      <w:r w:rsidR="006534F0" w:rsidRPr="000A6DB7">
        <w:t>Vetting</w:t>
      </w:r>
      <w:r w:rsidR="006534F0" w:rsidRPr="004A0B84">
        <w:t xml:space="preserve"> functionality</w:t>
      </w:r>
      <w:bookmarkEnd w:id="3472"/>
      <w:bookmarkEnd w:id="3473"/>
    </w:p>
    <w:p w14:paraId="02F012C3" w14:textId="1DC2491E" w:rsidR="006534F0" w:rsidRPr="004A0B84" w:rsidRDefault="004A0B84" w:rsidP="004B3E7C">
      <w:pPr>
        <w:pStyle w:val="Heading5"/>
      </w:pPr>
      <w:bookmarkStart w:id="3474" w:name="_Toc125976244"/>
      <w:bookmarkStart w:id="3475" w:name="_Toc128725120"/>
      <w:r w:rsidRPr="004A0B84">
        <w:t>6.</w:t>
      </w:r>
      <w:r>
        <w:t>34</w:t>
      </w:r>
      <w:r w:rsidR="006534F0" w:rsidRPr="004A0B84">
        <w:t>.3.1.1</w:t>
      </w:r>
      <w:r w:rsidR="006534F0" w:rsidRPr="004A0B84">
        <w:tab/>
        <w:t>PC5-MT-LR procedure</w:t>
      </w:r>
      <w:bookmarkEnd w:id="3474"/>
      <w:bookmarkEnd w:id="3475"/>
    </w:p>
    <w:p w14:paraId="49D18CF2" w14:textId="7BA269EE" w:rsidR="004B3E7C" w:rsidRDefault="004B3E7C" w:rsidP="00A84C46">
      <w:pPr>
        <w:pStyle w:val="TH"/>
      </w:pPr>
      <w:r>
        <w:object w:dxaOrig="7463" w:dyaOrig="4909" w14:anchorId="39CB5D92">
          <v:shape id="_x0000_i1103" type="#_x0000_t75" style="width:372.9pt;height:243.15pt" o:ole="">
            <v:imagedata r:id="rId165" o:title=""/>
          </v:shape>
          <o:OLEObject Type="Embed" ProgID="Word.Picture.8" ShapeID="_x0000_i1103" DrawAspect="Content" ObjectID="_1739339846" r:id="rId166"/>
        </w:object>
      </w:r>
    </w:p>
    <w:p w14:paraId="2E65991B" w14:textId="3608148E" w:rsidR="006534F0" w:rsidRPr="004A0B84" w:rsidRDefault="004A0B84" w:rsidP="006534F0">
      <w:pPr>
        <w:pStyle w:val="TF"/>
      </w:pPr>
      <w:r w:rsidRPr="004A0B84">
        <w:t>Figure 6.</w:t>
      </w:r>
      <w:r>
        <w:t>34</w:t>
      </w:r>
      <w:r w:rsidR="006534F0" w:rsidRPr="004A0B84">
        <w:t>.3.1.1-1: PC5-MT-LR Procedure</w:t>
      </w:r>
    </w:p>
    <w:p w14:paraId="4E21003F" w14:textId="6CFB5009" w:rsidR="004B3E7C" w:rsidRDefault="004B3E7C" w:rsidP="004B3E7C">
      <w:pPr>
        <w:pStyle w:val="B1"/>
        <w:rPr>
          <w:lang w:val="en-US" w:eastAsia="zh-CN"/>
        </w:rPr>
      </w:pPr>
      <w:r>
        <w:rPr>
          <w:lang w:val="en-US" w:eastAsia="zh-CN"/>
        </w:rPr>
        <w:t>1.</w:t>
      </w:r>
      <w:r>
        <w:rPr>
          <w:lang w:val="en-US" w:eastAsia="zh-CN"/>
        </w:rPr>
        <w:tab/>
        <w:t xml:space="preserve">An application in a </w:t>
      </w:r>
      <w:r w:rsidR="00D87190">
        <w:rPr>
          <w:lang w:eastAsia="zh-CN"/>
        </w:rPr>
        <w:t>SL Positioning Client</w:t>
      </w:r>
      <w:r>
        <w:rPr>
          <w:lang w:val="en-US" w:eastAsia="zh-CN"/>
        </w:rPr>
        <w:t xml:space="preserve"> UE needs to retrieve the location information of a Target UE. It initiates discovery to discover the Target UE. The SL Positioning Client UE issues a Service Request message over PC5 to a Target UE in order to retrieve the location of the Target UE. The Service Request message contains necessary information allowing the Target UE to identify the SL Positioning Client UE data incl. the identity, the type of location request (e.g. positioning/ranging), the accuracy of the location, etc. If the type of location request requires SL positioning or ranging, one or multiple SL Reference UE may also be identified in the Service Request.</w:t>
      </w:r>
    </w:p>
    <w:p w14:paraId="31763030" w14:textId="2DBECCFF" w:rsidR="004B3E7C" w:rsidRDefault="004B3E7C" w:rsidP="004B3E7C">
      <w:pPr>
        <w:pStyle w:val="NO"/>
        <w:rPr>
          <w:lang w:val="en-US" w:eastAsia="zh-CN"/>
        </w:rPr>
      </w:pPr>
      <w:r>
        <w:rPr>
          <w:lang w:val="en-US" w:eastAsia="zh-CN"/>
        </w:rPr>
        <w:t>NOTE 1:</w:t>
      </w:r>
      <w:r>
        <w:rPr>
          <w:lang w:val="en-US" w:eastAsia="zh-CN"/>
        </w:rPr>
        <w:tab/>
        <w:t>The service request may be transmitted from the SL Positioning Client UE to the Target UE through the SL Reference UE, for the case, e.g. the SL Positioning Client UE can only discover the SL reference UE.</w:t>
      </w:r>
    </w:p>
    <w:p w14:paraId="43F42240" w14:textId="77777777" w:rsidR="004B3E7C" w:rsidRDefault="004B3E7C" w:rsidP="004B3E7C">
      <w:pPr>
        <w:pStyle w:val="B1"/>
        <w:rPr>
          <w:lang w:val="en-US" w:eastAsia="zh-CN"/>
        </w:rPr>
      </w:pPr>
      <w:r>
        <w:rPr>
          <w:lang w:val="en-US" w:eastAsia="zh-CN"/>
        </w:rPr>
        <w:t>2.</w:t>
      </w:r>
      <w:r>
        <w:rPr>
          <w:lang w:val="en-US" w:eastAsia="zh-CN"/>
        </w:rPr>
        <w:tab/>
        <w:t>Upon reception of a Service Request message, the Target UE verifies that the originating SL Positioning Client UE is authorized. The Target UE uses its own stored Subscriber SL Positioning Privacy Profile information and the identified SL Positioning Client UE data in step 1. to determine whether or not to authorize the SL Positioning Client UE and its location request. If another UE was identified in step 1, the Target UE verifies that this other UE is in proximity (e.g. by using the discovery procedure (Model A) with this other UE) and that this other UE authorizes the positioning/ranging (see Editor's note). If the Target UE determines that the SL Positioning Client and its location request are not authorized, and/or that a SL Reference UE included in the location request is not authorized for the positioning/ranging, the Target UE does not respond to the Service Request and the procedure stops, otherwise the Target UE proceeds with step 3.</w:t>
      </w:r>
    </w:p>
    <w:p w14:paraId="7BA5B06F" w14:textId="6308354F" w:rsidR="006534F0" w:rsidRPr="004A0B84" w:rsidRDefault="001F671C" w:rsidP="006534F0">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6534F0" w:rsidRPr="004A0B84">
        <w:t xml:space="preserve">The signalling transaction for the Target UE to verify that a </w:t>
      </w:r>
      <w:r w:rsidR="006534F0" w:rsidRPr="000A6DB7">
        <w:t>SL Reference</w:t>
      </w:r>
      <w:r w:rsidR="006534F0" w:rsidRPr="004A0B84">
        <w:t xml:space="preserve"> UE is authorize</w:t>
      </w:r>
      <w:r w:rsidR="006534F0" w:rsidRPr="000A6DB7">
        <w:t>d for</w:t>
      </w:r>
      <w:r w:rsidR="006534F0" w:rsidRPr="004A0B84">
        <w:t xml:space="preserve"> the positioning/ranging is FFS.</w:t>
      </w:r>
    </w:p>
    <w:p w14:paraId="1E6E8B7C" w14:textId="635E8AD1" w:rsidR="006534F0" w:rsidRPr="004A0B84" w:rsidRDefault="004B3E7C" w:rsidP="004B3E7C">
      <w:pPr>
        <w:pStyle w:val="B1"/>
      </w:pPr>
      <w:r>
        <w:t>3.</w:t>
      </w:r>
      <w:r>
        <w:tab/>
        <w:t xml:space="preserve">If the Target UE determines it requires support from a SL Positioning Server UE, the Target UE selects a SL Positioning Server UE. The selection of the SL Positioning Server UE by the Target UE is performed using direct discovery. Both models A and B discovery can be used as follows (see </w:t>
      </w:r>
      <w:r w:rsidR="006D34D6">
        <w:t>TS 23.303 </w:t>
      </w:r>
      <w:bookmarkStart w:id="3476" w:name="MCCTEMPBM_00000036"/>
      <w:r w:rsidR="006D34D6">
        <w:t>[22]</w:t>
      </w:r>
      <w:r>
        <w:t xml:space="preserve"> f</w:t>
      </w:r>
      <w:bookmarkEnd w:id="3476"/>
      <w:r>
        <w:t>or definitions of models A and B):</w:t>
      </w:r>
    </w:p>
    <w:p w14:paraId="5FDA75BB" w14:textId="77777777" w:rsidR="004B3E7C" w:rsidRDefault="004B3E7C" w:rsidP="004B3E7C">
      <w:pPr>
        <w:pStyle w:val="B2"/>
      </w:pPr>
      <w:r>
        <w:t>-</w:t>
      </w:r>
      <w:r>
        <w:tab/>
        <w:t>Model A: a SL Positioning Server UE ("announcing UE") announces itself at least as a SL Positioning Server UE. Target UEs ("monitoring UE") monitor such announcements.</w:t>
      </w:r>
    </w:p>
    <w:p w14:paraId="3FC9C1EF" w14:textId="77777777" w:rsidR="004B3E7C" w:rsidRDefault="004B3E7C" w:rsidP="004B3E7C">
      <w:pPr>
        <w:pStyle w:val="B2"/>
      </w:pPr>
      <w:r>
        <w:lastRenderedPageBreak/>
        <w:t>-</w:t>
      </w:r>
      <w:r>
        <w:tab/>
        <w:t>Model B: a Target UE ("discoverer UE") issues requests including information it wishes to discover a SL Positioning Server UE ("discoveree UE").</w:t>
      </w:r>
    </w:p>
    <w:p w14:paraId="742647EB" w14:textId="77777777" w:rsidR="004B3E7C" w:rsidRDefault="004B3E7C" w:rsidP="004B3E7C">
      <w:pPr>
        <w:pStyle w:val="B1"/>
      </w:pPr>
      <w:r>
        <w:tab/>
        <w:t>For the selection of the SL Positioning Server UE, the Target UE needs to verify that the candidate SL Positioning Server UE is allowed to be involved based on the Subscriber SL Positioning Privacy Profile information.</w:t>
      </w:r>
    </w:p>
    <w:p w14:paraId="2538E69E" w14:textId="77777777" w:rsidR="004B3E7C" w:rsidRDefault="004B3E7C" w:rsidP="004B3E7C">
      <w:pPr>
        <w:pStyle w:val="B1"/>
      </w:pPr>
      <w:r>
        <w:tab/>
        <w:t>Once a SL Positioning Server UE is selected, direct communication is established between the Target UE and this SL Positioning Server UE allowing the procedure to proceed (step 4).</w:t>
      </w:r>
    </w:p>
    <w:p w14:paraId="32A9B86C" w14:textId="77777777" w:rsidR="004B3E7C" w:rsidRDefault="004B3E7C" w:rsidP="004B3E7C">
      <w:pPr>
        <w:pStyle w:val="B1"/>
      </w:pPr>
      <w:r>
        <w:tab/>
        <w:t>If the Target UE determines instead it does not need support from a SL Positioning Server UE it proceeds to step 5.</w:t>
      </w:r>
    </w:p>
    <w:p w14:paraId="220F631A" w14:textId="77777777" w:rsidR="004B3E7C" w:rsidRDefault="004B3E7C" w:rsidP="004B3E7C">
      <w:pPr>
        <w:pStyle w:val="B1"/>
      </w:pPr>
      <w:r>
        <w:t>4.</w:t>
      </w:r>
      <w:r>
        <w:tab/>
        <w:t>The Target UE issues a Determine Location Request message to the SL Positioning Server UE, incl. necessary information as required by the SL Positioning Client UE in step 1. If SL positioning or ranging was requested in step 1 that includes one or more SL Reference UEs, the SL Reference UE(s) are also identified in the Determine Location Request message.</w:t>
      </w:r>
    </w:p>
    <w:p w14:paraId="5FD8EC8C" w14:textId="5C3AF421" w:rsidR="004B3E7C" w:rsidRDefault="004B3E7C" w:rsidP="004B3E7C">
      <w:pPr>
        <w:pStyle w:val="NO"/>
      </w:pPr>
      <w:r>
        <w:t>NOTE 2:</w:t>
      </w:r>
      <w:r>
        <w:tab/>
        <w:t>Step 4 may be skipped if the Target UE does not determine to involve SL Positioning Server UE.</w:t>
      </w:r>
    </w:p>
    <w:p w14:paraId="1908EFBC" w14:textId="77777777" w:rsidR="004B3E7C" w:rsidRDefault="004B3E7C" w:rsidP="004B3E7C">
      <w:pPr>
        <w:pStyle w:val="B1"/>
      </w:pPr>
      <w:r>
        <w:t>5.</w:t>
      </w:r>
      <w:r>
        <w:tab/>
        <w:t>The UE Positioning (/ranging) is performed by the Target UE or with support of the SL Positioning Server UE in order to determine the Target UE location, depending on the outcome of step 3.</w:t>
      </w:r>
    </w:p>
    <w:p w14:paraId="530BF7C5" w14:textId="398F83CC" w:rsidR="004B3E7C" w:rsidRDefault="004B3E7C" w:rsidP="004B3E7C">
      <w:pPr>
        <w:pStyle w:val="NO"/>
      </w:pPr>
      <w:r>
        <w:t>NOTE 3:</w:t>
      </w:r>
      <w:r>
        <w:tab/>
        <w:t>SL Reference UE(s) (e.g. the other UE) may also be invoked at this point to assist the Target UE or SL Positioning Server UE in determining the Target UE location.</w:t>
      </w:r>
    </w:p>
    <w:p w14:paraId="168BB742" w14:textId="77777777" w:rsidR="004B3E7C" w:rsidRDefault="004B3E7C" w:rsidP="004B3E7C">
      <w:pPr>
        <w:pStyle w:val="B1"/>
      </w:pPr>
      <w:r>
        <w:tab/>
        <w:t>If support from a SL Positioning Server UE was requested in step 3, step 6 follows, else step 7.</w:t>
      </w:r>
    </w:p>
    <w:p w14:paraId="397502E1" w14:textId="77777777" w:rsidR="004B3E7C" w:rsidRDefault="004B3E7C" w:rsidP="004B3E7C">
      <w:pPr>
        <w:pStyle w:val="B1"/>
      </w:pPr>
      <w:r>
        <w:t>6.</w:t>
      </w:r>
      <w:r>
        <w:tab/>
        <w:t>The SL Positioning Server UE reports the calculated Target UE location information in a Determine Location Response message to the Target UE.</w:t>
      </w:r>
    </w:p>
    <w:p w14:paraId="5F17DF07" w14:textId="5C6099A3" w:rsidR="004B3E7C" w:rsidRDefault="004B3E7C" w:rsidP="004B3E7C">
      <w:pPr>
        <w:pStyle w:val="NO"/>
      </w:pPr>
      <w:r>
        <w:t>NOTE 4:</w:t>
      </w:r>
      <w:r>
        <w:tab/>
        <w:t>Step 6 may be skipped if the Target UE does not determine to involve SL Positioning Server UE.</w:t>
      </w:r>
    </w:p>
    <w:p w14:paraId="5EE28D8A" w14:textId="77777777" w:rsidR="004B3E7C" w:rsidRDefault="004B3E7C" w:rsidP="004B3E7C">
      <w:pPr>
        <w:pStyle w:val="B1"/>
      </w:pPr>
      <w:r>
        <w:t>7.</w:t>
      </w:r>
      <w:r>
        <w:tab/>
        <w:t>The Target UE reports its location information to the SL Positioning Client UE in a Service Response message.</w:t>
      </w:r>
    </w:p>
    <w:p w14:paraId="783DCA3B" w14:textId="0E5DF32F" w:rsidR="006534F0" w:rsidRPr="004A0B84" w:rsidRDefault="004A0B84" w:rsidP="004B3E7C">
      <w:pPr>
        <w:pStyle w:val="Heading5"/>
      </w:pPr>
      <w:bookmarkStart w:id="3477" w:name="_Toc125976245"/>
      <w:bookmarkStart w:id="3478" w:name="_Toc128725121"/>
      <w:r w:rsidRPr="004A0B84">
        <w:t>6.</w:t>
      </w:r>
      <w:r>
        <w:t>34</w:t>
      </w:r>
      <w:r w:rsidR="006534F0" w:rsidRPr="004A0B84">
        <w:t>.3.1.2</w:t>
      </w:r>
      <w:r w:rsidR="006534F0" w:rsidRPr="004A0B84">
        <w:tab/>
        <w:t>PC5-MO-LR procedure</w:t>
      </w:r>
      <w:bookmarkEnd w:id="3477"/>
      <w:bookmarkEnd w:id="3478"/>
    </w:p>
    <w:p w14:paraId="51D0CBCF" w14:textId="74E3E9B8" w:rsidR="004B3E7C" w:rsidRDefault="004B3E7C" w:rsidP="00A84C46">
      <w:pPr>
        <w:pStyle w:val="TH"/>
      </w:pPr>
      <w:r>
        <w:object w:dxaOrig="6395" w:dyaOrig="4346" w14:anchorId="511FF397">
          <v:shape id="_x0000_i1104" type="#_x0000_t75" style="width:320.6pt;height:214.65pt" o:ole="">
            <v:imagedata r:id="rId167" o:title=""/>
          </v:shape>
          <o:OLEObject Type="Embed" ProgID="Word.Picture.8" ShapeID="_x0000_i1104" DrawAspect="Content" ObjectID="_1739339847" r:id="rId168"/>
        </w:object>
      </w:r>
    </w:p>
    <w:p w14:paraId="6C92B4BC" w14:textId="0243E281" w:rsidR="006534F0" w:rsidRPr="004A0B84" w:rsidRDefault="004A0B84" w:rsidP="006534F0">
      <w:pPr>
        <w:pStyle w:val="TF"/>
      </w:pPr>
      <w:r w:rsidRPr="004A0B84">
        <w:t>Figure 6.</w:t>
      </w:r>
      <w:r>
        <w:t>34</w:t>
      </w:r>
      <w:r w:rsidR="006534F0" w:rsidRPr="004A0B84">
        <w:t>.3.1.2-1: PC5-MO-LR procedure</w:t>
      </w:r>
    </w:p>
    <w:p w14:paraId="532C8975" w14:textId="1A96CF93" w:rsidR="006534F0" w:rsidRPr="004A0B84" w:rsidRDefault="006534F0" w:rsidP="006534F0">
      <w:pPr>
        <w:pStyle w:val="B1"/>
      </w:pPr>
      <w:r w:rsidRPr="004A0B84">
        <w:t>1.</w:t>
      </w:r>
      <w:r w:rsidRPr="004A0B84">
        <w:tab/>
        <w:t xml:space="preserve">This step is triggered in the Target UE e.g. by an application running in the UE, to retrieve its position (absolute or relative) and, possibly, to share it with a </w:t>
      </w:r>
      <w:r w:rsidRPr="000A6DB7">
        <w:t>SL Positioning Client</w:t>
      </w:r>
      <w:r w:rsidRPr="004A0B84">
        <w:t xml:space="preserve"> UE (e.g. at regular intervals). If the location operation requires positioning or ranging vs. another UE, the Target UE verifies that this other UE is in proximity (e.g. by using the discovery procedure (Model A) with this other UE) and that the other UE authorizes the location operation (see Editor</w:t>
      </w:r>
      <w:r w:rsidR="001F671C">
        <w:t>'</w:t>
      </w:r>
      <w:r w:rsidRPr="004A0B84">
        <w:t xml:space="preserve">s Note). If the Target UE determines it requires support from a </w:t>
      </w:r>
      <w:r w:rsidRPr="000A6DB7">
        <w:t xml:space="preserve">SL Positioning </w:t>
      </w:r>
      <w:r w:rsidRPr="000A6DB7">
        <w:lastRenderedPageBreak/>
        <w:t>Server UE</w:t>
      </w:r>
      <w:r w:rsidRPr="004A0B84">
        <w:t xml:space="preserve">, the Target UE selects a </w:t>
      </w:r>
      <w:r w:rsidRPr="000A6DB7">
        <w:t>SL Positioning Server UE</w:t>
      </w:r>
      <w:r w:rsidRPr="004A0B84">
        <w:t xml:space="preserve">. The selection of the </w:t>
      </w:r>
      <w:r w:rsidRPr="000A6DB7">
        <w:t>SL Positioning Server UE</w:t>
      </w:r>
      <w:r w:rsidRPr="004A0B84">
        <w:t xml:space="preserve"> by the Target UE is performed using direct discovery. Both models A and B discovery can be used as follows (see </w:t>
      </w:r>
      <w:r w:rsidR="006D34D6" w:rsidRPr="004A0B84">
        <w:t>TS</w:t>
      </w:r>
      <w:r w:rsidR="006D34D6">
        <w:t> </w:t>
      </w:r>
      <w:r w:rsidR="006D34D6" w:rsidRPr="004A0B84">
        <w:t>23.303</w:t>
      </w:r>
      <w:r w:rsidR="006D34D6">
        <w:t> </w:t>
      </w:r>
      <w:bookmarkStart w:id="3479" w:name="MCCTEMPBM_00000037"/>
      <w:r w:rsidR="006D34D6">
        <w:t>[22]</w:t>
      </w:r>
      <w:r w:rsidRPr="004A0B84">
        <w:t xml:space="preserve"> f</w:t>
      </w:r>
      <w:bookmarkEnd w:id="3479"/>
      <w:r w:rsidRPr="004A0B84">
        <w:t>or definitions of models A and B):</w:t>
      </w:r>
    </w:p>
    <w:p w14:paraId="2ADD79E4" w14:textId="77777777" w:rsidR="004B3E7C" w:rsidRDefault="004B3E7C" w:rsidP="004B3E7C">
      <w:pPr>
        <w:pStyle w:val="B2"/>
      </w:pPr>
      <w:r>
        <w:t>-</w:t>
      </w:r>
      <w:r>
        <w:tab/>
        <w:t>Model A: a SL Positioning Server UE ("announcing UE") announces itself at least as a SL Positioning Server UE. Target UEs ("monitoring UE") monitor such announcements.</w:t>
      </w:r>
    </w:p>
    <w:p w14:paraId="17CC66F6" w14:textId="77777777" w:rsidR="004B3E7C" w:rsidRDefault="004B3E7C" w:rsidP="004B3E7C">
      <w:pPr>
        <w:pStyle w:val="B2"/>
      </w:pPr>
      <w:r>
        <w:t>-</w:t>
      </w:r>
      <w:r>
        <w:tab/>
        <w:t>Model B: a Target UE ("discoverer UE") issues requests including information it wishes to discover a SL Positioning Server UE ("discoveree UE").</w:t>
      </w:r>
    </w:p>
    <w:p w14:paraId="3F6F4101" w14:textId="77777777" w:rsidR="004B3E7C" w:rsidRDefault="004B3E7C" w:rsidP="004B3E7C">
      <w:pPr>
        <w:pStyle w:val="B1"/>
      </w:pPr>
      <w:r>
        <w:tab/>
        <w:t>For the selection of the SL Positioning Server UE, the Target UE needs to verify that the candidate SL Positioning Server UE is allowed to be involved based on the Subscriber SL Positioning Privacy Profile information.</w:t>
      </w:r>
    </w:p>
    <w:p w14:paraId="37C364AD" w14:textId="77777777" w:rsidR="004B3E7C" w:rsidRDefault="004B3E7C" w:rsidP="004B3E7C">
      <w:pPr>
        <w:pStyle w:val="B1"/>
      </w:pPr>
      <w:r>
        <w:tab/>
        <w:t>Once a SL Positioning Server UE is selected, direct communication is established between the Target UE and this SL Positioning Server UE allowing the procedure to proceed (step 2).If the Target UE determines instead it does not need support from a SL Positioning Server UE it proceeds to step 3, and a direct communication is not established between the Target UE and the SL Positioning Server UE.</w:t>
      </w:r>
    </w:p>
    <w:p w14:paraId="3FD001AB" w14:textId="73830C4E" w:rsidR="006534F0" w:rsidRPr="004E5A13" w:rsidRDefault="001F671C" w:rsidP="006534F0">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6534F0" w:rsidRPr="004A0B84">
        <w:t>The signalling transaction for the Target UE to verify that the other UE authorizes the positioning/ra</w:t>
      </w:r>
      <w:r w:rsidR="006534F0" w:rsidRPr="004E5A13">
        <w:t>nging is FFS.</w:t>
      </w:r>
    </w:p>
    <w:p w14:paraId="0A3712DD" w14:textId="77777777" w:rsidR="004B3E7C" w:rsidRDefault="004B3E7C" w:rsidP="004B3E7C">
      <w:pPr>
        <w:pStyle w:val="B1"/>
      </w:pPr>
      <w:r>
        <w:t>1.</w:t>
      </w:r>
      <w:r>
        <w:tab/>
        <w:t>The Target UE issues a Determine Location Request message to the SL Positioning Server UE, incl. necessary information as required by the intended location operation.</w:t>
      </w:r>
    </w:p>
    <w:p w14:paraId="4BAB15E1" w14:textId="1A72A79F" w:rsidR="004B3E7C" w:rsidRDefault="004B3E7C" w:rsidP="004B3E7C">
      <w:pPr>
        <w:pStyle w:val="NO"/>
      </w:pPr>
      <w:r>
        <w:t>NOTE 1:</w:t>
      </w:r>
      <w:r>
        <w:tab/>
        <w:t>Step 2 may be skipped if the Target UE does not determine to involve SL Positioning Server UE.</w:t>
      </w:r>
    </w:p>
    <w:p w14:paraId="4A7EA5DF" w14:textId="77777777" w:rsidR="004B3E7C" w:rsidRDefault="004B3E7C" w:rsidP="004B3E7C">
      <w:pPr>
        <w:pStyle w:val="B1"/>
      </w:pPr>
      <w:r>
        <w:t>3.</w:t>
      </w:r>
      <w:r>
        <w:tab/>
        <w:t>The UE Positioning (/ranging) is performed by the Target UE or with support of the SL Positioning Server UE in order to determine the Target UE location, depending on the outcome of step 1.</w:t>
      </w:r>
    </w:p>
    <w:p w14:paraId="6E47E9E3" w14:textId="14B183C5" w:rsidR="004B3E7C" w:rsidRDefault="004B3E7C" w:rsidP="004B3E7C">
      <w:pPr>
        <w:pStyle w:val="NO"/>
      </w:pPr>
      <w:r>
        <w:t>NOTE 2:</w:t>
      </w:r>
      <w:r>
        <w:tab/>
        <w:t>SL Reference UE(s) (e.g. the other UE) may also be invoked at this point to assist the Target UE or SL Positioning Server UE in determining the Target UE location.</w:t>
      </w:r>
    </w:p>
    <w:p w14:paraId="79FD5A7C" w14:textId="77777777" w:rsidR="004B3E7C" w:rsidRDefault="004B3E7C" w:rsidP="004B3E7C">
      <w:pPr>
        <w:pStyle w:val="B1"/>
      </w:pPr>
      <w:r>
        <w:tab/>
        <w:t>If support from a SL Positioning Server UE was requested in step 1, step 4 follows, else step 5.</w:t>
      </w:r>
    </w:p>
    <w:p w14:paraId="3EE121EA" w14:textId="77777777" w:rsidR="004B3E7C" w:rsidRDefault="004B3E7C" w:rsidP="004B3E7C">
      <w:pPr>
        <w:pStyle w:val="B1"/>
      </w:pPr>
      <w:r>
        <w:t>4.</w:t>
      </w:r>
      <w:r>
        <w:tab/>
        <w:t>The SL Positioning Server UE reports the calculated Target UE location information in a Determine Location Response message to the Target UE.</w:t>
      </w:r>
    </w:p>
    <w:p w14:paraId="4D9368EE" w14:textId="714E04C8" w:rsidR="004B3E7C" w:rsidRDefault="004B3E7C" w:rsidP="004B3E7C">
      <w:pPr>
        <w:pStyle w:val="NO"/>
      </w:pPr>
      <w:r>
        <w:t>NOTE 3:</w:t>
      </w:r>
      <w:r>
        <w:tab/>
        <w:t>Step 4 may be skipped if the Target UE does not determine to involve SL Positioning Server UE.</w:t>
      </w:r>
    </w:p>
    <w:p w14:paraId="1D97BDF8" w14:textId="77777777" w:rsidR="004B3E7C" w:rsidRDefault="004B3E7C" w:rsidP="004B3E7C">
      <w:pPr>
        <w:pStyle w:val="B1"/>
      </w:pPr>
      <w:r>
        <w:t>5.</w:t>
      </w:r>
      <w:r>
        <w:tab/>
        <w:t>If necessary (i.e. if reporting to a SL Positioning Client UE is necessary), the Target UE reports the calculated Target UE location information to an authorized SL Positioning Client UE.</w:t>
      </w:r>
    </w:p>
    <w:p w14:paraId="39E78099" w14:textId="77777777" w:rsidR="004B3E7C" w:rsidRDefault="004B3E7C" w:rsidP="004B3E7C">
      <w:pPr>
        <w:pStyle w:val="B1"/>
      </w:pPr>
      <w:r>
        <w:t>6.</w:t>
      </w:r>
      <w:r>
        <w:tab/>
        <w:t>The SL Positioning Client UE acknowledges receipt of the Target UE location information from the Target UE.</w:t>
      </w:r>
    </w:p>
    <w:p w14:paraId="51F3C77C" w14:textId="067E49F5" w:rsidR="006534F0" w:rsidRPr="004A0B84" w:rsidRDefault="004A0B84" w:rsidP="004B3E7C">
      <w:pPr>
        <w:pStyle w:val="Heading4"/>
      </w:pPr>
      <w:bookmarkStart w:id="3480" w:name="_Toc125976246"/>
      <w:bookmarkStart w:id="3481" w:name="_Toc128725122"/>
      <w:r>
        <w:lastRenderedPageBreak/>
        <w:t>6.34</w:t>
      </w:r>
      <w:r w:rsidR="006534F0" w:rsidRPr="004A0B84">
        <w:t>.3.2</w:t>
      </w:r>
      <w:r w:rsidR="004B3E7C">
        <w:tab/>
      </w:r>
      <w:r w:rsidR="006534F0" w:rsidRPr="004A0B84">
        <w:t xml:space="preserve">Case II: </w:t>
      </w:r>
      <w:r w:rsidR="006534F0" w:rsidRPr="000A6DB7">
        <w:t>SL Positioning Server UE</w:t>
      </w:r>
      <w:r w:rsidR="006534F0" w:rsidRPr="004A0B84">
        <w:t xml:space="preserve"> holds </w:t>
      </w:r>
      <w:r w:rsidR="006534F0" w:rsidRPr="000A6DB7">
        <w:t>Vetting</w:t>
      </w:r>
      <w:r w:rsidR="006534F0" w:rsidRPr="004A0B84">
        <w:t xml:space="preserve"> functionality</w:t>
      </w:r>
      <w:bookmarkEnd w:id="3480"/>
      <w:bookmarkEnd w:id="3481"/>
    </w:p>
    <w:p w14:paraId="1038CD12" w14:textId="63CAA7FF" w:rsidR="006534F0" w:rsidRPr="004A0B84" w:rsidRDefault="006534F0" w:rsidP="004B3E7C">
      <w:pPr>
        <w:pStyle w:val="Heading5"/>
      </w:pPr>
      <w:bookmarkStart w:id="3482" w:name="_Toc125976247"/>
      <w:bookmarkStart w:id="3483" w:name="_Toc128725123"/>
      <w:r w:rsidRPr="000A6DB7">
        <w:t>6.</w:t>
      </w:r>
      <w:r w:rsidR="004A0B84">
        <w:t>34</w:t>
      </w:r>
      <w:r w:rsidRPr="000A6DB7">
        <w:t>.3.2.1</w:t>
      </w:r>
      <w:r w:rsidRPr="004A0B84">
        <w:tab/>
        <w:t>PC5-MT-LR procedure</w:t>
      </w:r>
      <w:bookmarkEnd w:id="3482"/>
      <w:bookmarkEnd w:id="3483"/>
    </w:p>
    <w:bookmarkStart w:id="3484" w:name="_MON_1728180988"/>
    <w:bookmarkEnd w:id="3484"/>
    <w:p w14:paraId="08316C75" w14:textId="56BA2D60" w:rsidR="00611036" w:rsidRDefault="00611036" w:rsidP="00611036">
      <w:pPr>
        <w:pStyle w:val="TH"/>
      </w:pPr>
      <w:r>
        <w:object w:dxaOrig="6395" w:dyaOrig="6590" w14:anchorId="50B34380">
          <v:shape id="_x0000_i1105" type="#_x0000_t75" style="width:320.6pt;height:326.7pt" o:ole="">
            <v:imagedata r:id="rId169" o:title=""/>
          </v:shape>
          <o:OLEObject Type="Embed" ProgID="Word.Picture.8" ShapeID="_x0000_i1105" DrawAspect="Content" ObjectID="_1739339848" r:id="rId170"/>
        </w:object>
      </w:r>
    </w:p>
    <w:p w14:paraId="5961FB1D" w14:textId="6F99C0D6" w:rsidR="006534F0" w:rsidRPr="004A0B84" w:rsidRDefault="004A0B84" w:rsidP="006534F0">
      <w:pPr>
        <w:pStyle w:val="TF"/>
      </w:pPr>
      <w:r w:rsidRPr="004A0B84">
        <w:t>Figure 6.</w:t>
      </w:r>
      <w:r>
        <w:t>34</w:t>
      </w:r>
      <w:r w:rsidR="006534F0" w:rsidRPr="004A0B84">
        <w:t>.3.2.1-1: PC5-MT-LR procedure</w:t>
      </w:r>
    </w:p>
    <w:p w14:paraId="59AECF6D" w14:textId="1B7817B2" w:rsidR="004B3E7C" w:rsidRDefault="004B3E7C" w:rsidP="004B3E7C">
      <w:pPr>
        <w:pStyle w:val="B1"/>
      </w:pPr>
      <w:r>
        <w:t>1.</w:t>
      </w:r>
      <w:r>
        <w:tab/>
        <w:t xml:space="preserve">An SL Positioning Client UE needs to retrieve location information of a Target UE. It initiates discovery to discover the Target UE. The SL Positioning Client UE selects a SL Positioning Server UE (with Vetting functionality). The selection of the SL Positioning Server UE by the SL Positioning Client UE is performed using direct discovery. Both models A and B discovery can be used as follows (see </w:t>
      </w:r>
      <w:r w:rsidR="006D34D6">
        <w:t>TS 23.303 [</w:t>
      </w:r>
      <w:r>
        <w:t>22] for definitions of models A and B):</w:t>
      </w:r>
    </w:p>
    <w:p w14:paraId="13BE07F5" w14:textId="77777777" w:rsidR="004B3E7C" w:rsidRDefault="004B3E7C" w:rsidP="004B3E7C">
      <w:pPr>
        <w:pStyle w:val="B2"/>
      </w:pPr>
      <w:r>
        <w:t>-</w:t>
      </w:r>
      <w:r>
        <w:tab/>
        <w:t>Model A: a SL Positioning Server UE ("announcing UE") announces itself at least as a SL Positioning Server UE (with Vetting functionality). SL Positioning Client UEs ("monitoring UE") monitor such announcements.</w:t>
      </w:r>
    </w:p>
    <w:p w14:paraId="51F4821D" w14:textId="003A6A9A" w:rsidR="004B3E7C" w:rsidRDefault="004B3E7C" w:rsidP="004B3E7C">
      <w:pPr>
        <w:pStyle w:val="B2"/>
      </w:pPr>
      <w:r>
        <w:t>-</w:t>
      </w:r>
      <w:r>
        <w:tab/>
        <w:t xml:space="preserve">Model B: a </w:t>
      </w:r>
      <w:r w:rsidR="00D87190">
        <w:rPr>
          <w:lang w:eastAsia="zh-CN"/>
        </w:rPr>
        <w:t>SL Positioning Client</w:t>
      </w:r>
      <w:r>
        <w:t xml:space="preserve"> UE ("discoverer UE") issues requests including information it wishes to discover a SL Positioning Server UE (with Vetting functionality) ("discoveree UE").</w:t>
      </w:r>
    </w:p>
    <w:p w14:paraId="5986875D" w14:textId="77777777" w:rsidR="004B3E7C" w:rsidRDefault="004B3E7C" w:rsidP="004B3E7C">
      <w:pPr>
        <w:pStyle w:val="B1"/>
      </w:pPr>
      <w:r>
        <w:tab/>
        <w:t>The SL Positioning Client UE needs to select a SL Positioning Server UE which is able to discover the Target UE/SL Reference UE.</w:t>
      </w:r>
    </w:p>
    <w:p w14:paraId="42132446" w14:textId="77777777" w:rsidR="004B3E7C" w:rsidRDefault="004B3E7C" w:rsidP="004B3E7C">
      <w:pPr>
        <w:pStyle w:val="B1"/>
      </w:pPr>
      <w:r>
        <w:tab/>
        <w:t>Once a suitable SL Positioning Server UE is identified by the SL Positioning Client UE, direct communication between these UEs can thereafter take place to complete the procedure.</w:t>
      </w:r>
    </w:p>
    <w:p w14:paraId="0F0FA1CA" w14:textId="77777777" w:rsidR="004B3E7C" w:rsidRDefault="004B3E7C" w:rsidP="004B3E7C">
      <w:pPr>
        <w:pStyle w:val="B1"/>
      </w:pPr>
      <w:r>
        <w:t>2.</w:t>
      </w:r>
      <w:r>
        <w:tab/>
        <w:t>The SL Positioning Client UE issues a Service Request message over PC5 to the SL Positioning Server UE in order to retrieve the location of the Target UE. The Service Request message contains necessary information allowing the SL Positioning Server UE to identify the SL Positioning Client UE data incl. the identity, the type of location request (e.g. positioning/ranging), the accuracy of the location, etc. as well as the Target UE. If the type of location request requires SL positioning or ranging, one or more SL Reference UEs may also be identified in the Service Request.</w:t>
      </w:r>
    </w:p>
    <w:p w14:paraId="55327C4F" w14:textId="77777777" w:rsidR="004B3E7C" w:rsidRDefault="004B3E7C" w:rsidP="004B3E7C">
      <w:pPr>
        <w:pStyle w:val="B1"/>
      </w:pPr>
      <w:r>
        <w:tab/>
        <w:t>If the SL Positioning Server UE holds Subscriber LCS Privacy Profile information of the Target UE it proceeds to step 5, otherwise step 3.</w:t>
      </w:r>
    </w:p>
    <w:p w14:paraId="0FAAC9C2" w14:textId="1F2A1070" w:rsidR="004B3E7C" w:rsidRDefault="004B3E7C" w:rsidP="004B3E7C">
      <w:pPr>
        <w:pStyle w:val="NO"/>
      </w:pPr>
      <w:r>
        <w:lastRenderedPageBreak/>
        <w:t>NOTE 1:</w:t>
      </w:r>
      <w:r>
        <w:tab/>
        <w:t>If a SL Reference UE is identified in the Service Request, the SL Positioning Server UE proceeds the same way with verifying the SLPP information of the SL Reference UE.</w:t>
      </w:r>
    </w:p>
    <w:p w14:paraId="778B31FC" w14:textId="77777777" w:rsidR="004B3E7C" w:rsidRDefault="004B3E7C" w:rsidP="004B3E7C">
      <w:pPr>
        <w:pStyle w:val="B1"/>
      </w:pPr>
      <w:r>
        <w:t>3.</w:t>
      </w:r>
      <w:r>
        <w:tab/>
        <w:t>After discovering the Target UE and establishing direct communication with the Target UE, the SL Positioning Server UE issues an Subscriber SL Positioning Privacy Profile Information Request message to the Target UE to retrieve its Subscriber SL Positioning Privacy Profile Information.</w:t>
      </w:r>
    </w:p>
    <w:p w14:paraId="25CC93F9" w14:textId="77777777" w:rsidR="004B3E7C" w:rsidRDefault="004B3E7C" w:rsidP="004B3E7C">
      <w:pPr>
        <w:pStyle w:val="B1"/>
      </w:pPr>
      <w:r>
        <w:t>4.</w:t>
      </w:r>
      <w:r>
        <w:tab/>
        <w:t>The Target UE upon receiving the Subscriber SL Positioning Privacy Profile Information Request message from the SL Positioning Server UE responds with an Subscriber SL Positioning Privacy Profile Information Response message including the Target UE's Subscriber SL Positioning Privacy Profile information.</w:t>
      </w:r>
    </w:p>
    <w:p w14:paraId="0D9D4814" w14:textId="77777777" w:rsidR="004B3E7C" w:rsidRDefault="004B3E7C" w:rsidP="004B3E7C">
      <w:pPr>
        <w:pStyle w:val="B1"/>
      </w:pPr>
      <w:r>
        <w:t>5.</w:t>
      </w:r>
      <w:r>
        <w:tab/>
        <w:t>The SL Positioning Server UE verifies that the SL Positioning Client UE is authorized. The SL Positioning Server UE uses the Subscriber SL Positioning Privacy Profile information of the Target UE (and, of the SL Reference UE(s) as applicable) and the identified SL Positioning Client UE data in step 2 to determine whether or not to authorize the SL Positioning Client UE and its location request. If the SL Positioning Client UE (and associated location request) is not authorized the SL Positioning Server UE may reject the Service Request from the SL Positioning Client UE. If the SL Positioning Client UE is authorized, the SL Positioning Server UE proceeds with step 6.</w:t>
      </w:r>
    </w:p>
    <w:p w14:paraId="0B17D33E" w14:textId="77777777" w:rsidR="004B3E7C" w:rsidRDefault="004B3E7C" w:rsidP="004B3E7C">
      <w:pPr>
        <w:pStyle w:val="B1"/>
      </w:pPr>
      <w:r>
        <w:t>6.</w:t>
      </w:r>
      <w:r>
        <w:tab/>
        <w:t>The SL Positioning Server UE forwards the authorized Service Request to the Target UE. If the Target UE determines it needs support from the SL Positioning Server UE to determine its location, it proceeds to step 7, otherwise step 8.</w:t>
      </w:r>
    </w:p>
    <w:p w14:paraId="729A0AC2" w14:textId="77777777" w:rsidR="004B3E7C" w:rsidRDefault="004B3E7C" w:rsidP="004B3E7C">
      <w:pPr>
        <w:pStyle w:val="B1"/>
      </w:pPr>
      <w:r>
        <w:t>7.</w:t>
      </w:r>
      <w:r>
        <w:tab/>
        <w:t>The Target UE issues a Determine Location Request message to the SL Positioning Server UE, incl. necessary information as required by the Client in step 1. If SL positioning or ranging was requested in step 1 (resp. Step 6) that includes one or more SL Reference UEs, then th SL Reference UE(s) are also identified in the Determine Location Request message.</w:t>
      </w:r>
    </w:p>
    <w:p w14:paraId="5668F28D" w14:textId="37135B3D" w:rsidR="004B3E7C" w:rsidRDefault="004B3E7C" w:rsidP="004B3E7C">
      <w:pPr>
        <w:pStyle w:val="NO"/>
      </w:pPr>
      <w:r>
        <w:t>NOTE 2:</w:t>
      </w:r>
      <w:r>
        <w:tab/>
        <w:t>Step 7 may be skipped if the Target UE does not determine to involve SL Positioning Server UE.</w:t>
      </w:r>
    </w:p>
    <w:p w14:paraId="4CAA5958" w14:textId="77777777" w:rsidR="004B3E7C" w:rsidRDefault="004B3E7C" w:rsidP="004B3E7C">
      <w:pPr>
        <w:pStyle w:val="B1"/>
      </w:pPr>
      <w:r>
        <w:t>8.</w:t>
      </w:r>
      <w:r>
        <w:tab/>
        <w:t>The UE Positioning (/ranging) is performed by the Target UE or with support of the SL Positioning Server UE in order to determine the Target UE location, depending on the outcome of step 6.</w:t>
      </w:r>
    </w:p>
    <w:p w14:paraId="2C3E2A74" w14:textId="2017487E" w:rsidR="004B3E7C" w:rsidRDefault="004B3E7C" w:rsidP="004B3E7C">
      <w:pPr>
        <w:pStyle w:val="NO"/>
      </w:pPr>
      <w:r>
        <w:t>NOTE 3:</w:t>
      </w:r>
      <w:r>
        <w:tab/>
        <w:t>SL Reference UE(s) may also be invoked at this point to assist the Target UE or SL Positioning Server UE in determining the Target UE location.</w:t>
      </w:r>
    </w:p>
    <w:p w14:paraId="1D00A8F4" w14:textId="77777777" w:rsidR="004B3E7C" w:rsidRDefault="004B3E7C" w:rsidP="004B3E7C">
      <w:pPr>
        <w:pStyle w:val="B1"/>
      </w:pPr>
      <w:r>
        <w:tab/>
        <w:t>If support from a SL Positioning Server UE was requested in step 6, step 9 follows, else step 10.</w:t>
      </w:r>
    </w:p>
    <w:p w14:paraId="65CEAA3E" w14:textId="77777777" w:rsidR="004B3E7C" w:rsidRDefault="004B3E7C" w:rsidP="004B3E7C">
      <w:pPr>
        <w:pStyle w:val="B1"/>
      </w:pPr>
      <w:r>
        <w:t>9.</w:t>
      </w:r>
      <w:r>
        <w:tab/>
        <w:t>The SL Positioning Server UE reports the calculated Target UE location information in a Determine Location Response message to the Target UE.</w:t>
      </w:r>
    </w:p>
    <w:p w14:paraId="4A941392" w14:textId="175684F2" w:rsidR="006534F0" w:rsidRPr="004A0B84" w:rsidRDefault="006534F0" w:rsidP="006534F0">
      <w:pPr>
        <w:pStyle w:val="NO"/>
      </w:pPr>
      <w:r w:rsidRPr="000A6DB7">
        <w:rPr>
          <w:rFonts w:eastAsia="SimSun"/>
          <w:lang w:eastAsia="zh-CN" w:bidi="ar"/>
        </w:rPr>
        <w:t>NOTE</w:t>
      </w:r>
      <w:r w:rsidR="00611036">
        <w:rPr>
          <w:rFonts w:eastAsia="SimSun"/>
          <w:lang w:eastAsia="zh-CN" w:bidi="ar"/>
        </w:rPr>
        <w:t> </w:t>
      </w:r>
      <w:r w:rsidR="008A7BAE" w:rsidRPr="008A7BAE">
        <w:rPr>
          <w:rFonts w:eastAsia="SimSun"/>
          <w:lang w:eastAsia="zh-CN" w:bidi="ar"/>
        </w:rPr>
        <w:t>4</w:t>
      </w:r>
      <w:r w:rsidRPr="000A6DB7">
        <w:rPr>
          <w:rFonts w:eastAsia="SimSun"/>
          <w:lang w:eastAsia="zh-CN" w:bidi="ar"/>
        </w:rPr>
        <w:t>:</w:t>
      </w:r>
      <w:r w:rsidR="00611036">
        <w:rPr>
          <w:rFonts w:eastAsia="SimSun"/>
          <w:lang w:eastAsia="zh-CN" w:bidi="ar"/>
        </w:rPr>
        <w:tab/>
      </w:r>
      <w:r w:rsidRPr="000A6DB7">
        <w:rPr>
          <w:rFonts w:eastAsia="SimSun"/>
          <w:lang w:eastAsia="zh-CN" w:bidi="ar"/>
        </w:rPr>
        <w:t>Step 9 may be skipped if the Target UE does not determine to involve SL Positioning Server UE.</w:t>
      </w:r>
    </w:p>
    <w:p w14:paraId="2DBFB729" w14:textId="684B3CC3" w:rsidR="006534F0" w:rsidRPr="007A1E10" w:rsidRDefault="00611036" w:rsidP="00611036">
      <w:pPr>
        <w:pStyle w:val="B1"/>
      </w:pPr>
      <w:r>
        <w:t>10.</w:t>
      </w:r>
      <w:r>
        <w:tab/>
        <w:t>The Target UE reports its location information in a Service Response message to the SL Positioning Server UE which in turn forwards it to the SL Positioning Client UE.</w:t>
      </w:r>
    </w:p>
    <w:p w14:paraId="2EE261AF" w14:textId="6CA40FD7" w:rsidR="006534F0" w:rsidRPr="004A0B84" w:rsidRDefault="004A0B84" w:rsidP="00611036">
      <w:pPr>
        <w:pStyle w:val="Heading5"/>
      </w:pPr>
      <w:bookmarkStart w:id="3485" w:name="_Toc125976248"/>
      <w:bookmarkStart w:id="3486" w:name="_Toc128725124"/>
      <w:r>
        <w:lastRenderedPageBreak/>
        <w:t>6.34</w:t>
      </w:r>
      <w:r w:rsidR="006534F0" w:rsidRPr="004A0B84">
        <w:t>.3.2.2</w:t>
      </w:r>
      <w:r w:rsidR="006534F0" w:rsidRPr="004A0B84">
        <w:tab/>
        <w:t>PC5-MO-LR procedure</w:t>
      </w:r>
      <w:bookmarkEnd w:id="3485"/>
      <w:bookmarkEnd w:id="3486"/>
    </w:p>
    <w:p w14:paraId="59D83172" w14:textId="1C7527A0" w:rsidR="00611036" w:rsidRDefault="006534F0" w:rsidP="00611036">
      <w:pPr>
        <w:pStyle w:val="TH"/>
      </w:pPr>
      <w:r w:rsidRPr="004A0B84">
        <w:t xml:space="preserve"> </w:t>
      </w:r>
      <w:r w:rsidR="00611036">
        <w:object w:dxaOrig="6376" w:dyaOrig="4597" w14:anchorId="2AC81B9D">
          <v:shape id="_x0000_i1106" type="#_x0000_t75" style="width:318.55pt;height:229.6pt" o:ole="">
            <v:imagedata r:id="rId171" o:title=""/>
          </v:shape>
          <o:OLEObject Type="Embed" ProgID="Word.Picture.8" ShapeID="_x0000_i1106" DrawAspect="Content" ObjectID="_1739339849" r:id="rId172"/>
        </w:object>
      </w:r>
    </w:p>
    <w:p w14:paraId="127F2695" w14:textId="7215CA6A" w:rsidR="006534F0" w:rsidRPr="004A0B84" w:rsidRDefault="004A0B84" w:rsidP="006534F0">
      <w:pPr>
        <w:pStyle w:val="TF"/>
      </w:pPr>
      <w:r w:rsidRPr="004A0B84">
        <w:t>Figure 6.34</w:t>
      </w:r>
      <w:r w:rsidR="006534F0" w:rsidRPr="004A0B84">
        <w:t>.3.2.2-1: PC5-MO-LR procedure</w:t>
      </w:r>
    </w:p>
    <w:p w14:paraId="32F7EB2F" w14:textId="17EAEC44" w:rsidR="006534F0" w:rsidRDefault="00611036" w:rsidP="00611036">
      <w:pPr>
        <w:pStyle w:val="B1"/>
      </w:pPr>
      <w:r>
        <w:t>1.</w:t>
      </w:r>
      <w:r>
        <w:tab/>
        <w:t xml:space="preserve">This step is triggered in the Target UE e.g. by an application running in the UE, to retrieve its position (absolute or relative) and, possibly, to share it with a SL Positioning Client UE (e.g. at regular intervals). If the location operation requires SL positioning or ranging with a SL Reference UE, the Target UE verifies that this SL Reference UE is in proximity (e.g. by using the discovery procedure (Model A) with this other UE). If the Target UE determines it requires support from a SL Positioning Server UE, the Target UE selects a SL Positioning Server UE. The selection of the SL Positioning Server UE by the Target UE is performed using direct discovery. Both models A and B discovery can be used as follows (see </w:t>
      </w:r>
      <w:r w:rsidR="006D34D6">
        <w:t>TS 23.303 [</w:t>
      </w:r>
      <w:r>
        <w:t>22] for definitions of models A and B):</w:t>
      </w:r>
    </w:p>
    <w:p w14:paraId="5197BCB6" w14:textId="77777777" w:rsidR="00611036" w:rsidRDefault="00611036" w:rsidP="00611036">
      <w:pPr>
        <w:pStyle w:val="B2"/>
      </w:pPr>
      <w:r>
        <w:t>-</w:t>
      </w:r>
      <w:r>
        <w:tab/>
        <w:t>Model A: a SL Positioning Server UE ("announcing UE") announces itself at least as a SL Positioning Server UE. Target UEs ("monitoring UE") monitor such announcements.</w:t>
      </w:r>
    </w:p>
    <w:p w14:paraId="2ABD0AD2" w14:textId="77777777" w:rsidR="00611036" w:rsidRDefault="00611036" w:rsidP="00611036">
      <w:pPr>
        <w:pStyle w:val="B2"/>
      </w:pPr>
      <w:r>
        <w:t>-</w:t>
      </w:r>
      <w:r>
        <w:tab/>
        <w:t>Model B: a Target UE ("discoverer UE") issues requests including information it wishes to discover a SL Positioning Server UE ("discoveree UE").</w:t>
      </w:r>
    </w:p>
    <w:p w14:paraId="5F0C6DD6" w14:textId="77777777" w:rsidR="00611036" w:rsidRDefault="00611036" w:rsidP="00611036">
      <w:pPr>
        <w:pStyle w:val="B1"/>
      </w:pPr>
      <w:r>
        <w:tab/>
        <w:t>For the selection of the SL Positioning Server UE, the Target UE needs to verify that the candidate SL Positioning Server UE is allowed to be involved based on the Subscriber SL Positioning Privacy Profile information.</w:t>
      </w:r>
    </w:p>
    <w:p w14:paraId="5823622F" w14:textId="77777777" w:rsidR="00611036" w:rsidRDefault="00611036" w:rsidP="00611036">
      <w:pPr>
        <w:pStyle w:val="B1"/>
      </w:pPr>
      <w:r>
        <w:tab/>
        <w:t>Once a SL Positioning Server UE is selected, direct communication is established between the Target UE and this SL Positioning Server UE allowing the procedure to proceed (step 2).</w:t>
      </w:r>
    </w:p>
    <w:p w14:paraId="107C9F92" w14:textId="77777777" w:rsidR="00611036" w:rsidRDefault="00611036" w:rsidP="00611036">
      <w:pPr>
        <w:pStyle w:val="B1"/>
      </w:pPr>
      <w:r>
        <w:tab/>
        <w:t>If the Target UE determines instead it does not need support from a SL Positioning Server UE it proceeds to step 3.</w:t>
      </w:r>
    </w:p>
    <w:p w14:paraId="2A69843D" w14:textId="77777777" w:rsidR="00611036" w:rsidRDefault="00611036" w:rsidP="00611036">
      <w:pPr>
        <w:pStyle w:val="B1"/>
      </w:pPr>
      <w:r>
        <w:t>2.</w:t>
      </w:r>
      <w:r>
        <w:tab/>
        <w:t>The Target UE issues a Determine Location Request message to the SL Positioning Server UE, incl. necessary information as required by the intended location operation. If the type of location request requires SL positioning or ranging with one or more SL Reference UEs, the SL Reference UE(s) are also identified in the Determine Location Request message. The SL Positioning Server UE verifies that the location operation with the other UE is authorized (following if necessary similar steps as steps 3, 4 and 5 in clause 6.34.3.2.1, i.e. Subscriber SL Positioning Privacy Info Req/Resp with, and Vetting of the SL Reference UE).</w:t>
      </w:r>
    </w:p>
    <w:p w14:paraId="6CF579C6" w14:textId="77777777" w:rsidR="00611036" w:rsidRPr="004A0B84" w:rsidRDefault="00611036" w:rsidP="00611036">
      <w:pPr>
        <w:pStyle w:val="NO"/>
      </w:pPr>
      <w:r w:rsidRPr="004A0B84">
        <w:rPr>
          <w:rFonts w:eastAsia="SimSun"/>
          <w:lang w:eastAsia="zh-CN" w:bidi="ar"/>
        </w:rPr>
        <w:t>NOTE</w:t>
      </w:r>
      <w:r>
        <w:rPr>
          <w:rFonts w:eastAsia="SimSun"/>
          <w:lang w:eastAsia="zh-CN" w:bidi="ar"/>
        </w:rPr>
        <w:t> </w:t>
      </w:r>
      <w:r w:rsidRPr="000A6DB7">
        <w:rPr>
          <w:rFonts w:eastAsia="SimSun"/>
          <w:lang w:eastAsia="zh-CN" w:bidi="ar"/>
        </w:rPr>
        <w:t>1:</w:t>
      </w:r>
      <w:r>
        <w:rPr>
          <w:rFonts w:eastAsia="SimSun"/>
          <w:lang w:eastAsia="zh-CN" w:bidi="ar"/>
        </w:rPr>
        <w:tab/>
      </w:r>
      <w:r w:rsidRPr="000A6DB7">
        <w:rPr>
          <w:rFonts w:eastAsia="PMingLiU"/>
          <w:lang w:eastAsia="en-US"/>
        </w:rPr>
        <w:t>Step</w:t>
      </w:r>
      <w:r>
        <w:rPr>
          <w:rFonts w:eastAsia="SimSun"/>
          <w:lang w:eastAsia="zh-CN" w:bidi="ar"/>
        </w:rPr>
        <w:t> </w:t>
      </w:r>
      <w:r w:rsidRPr="000A6DB7">
        <w:rPr>
          <w:rFonts w:eastAsia="SimSun"/>
          <w:lang w:eastAsia="zh-CN" w:bidi="ar"/>
        </w:rPr>
        <w:t>2 may be skipped if the Target UE does not determine to involve SL Positioning Server UE.</w:t>
      </w:r>
    </w:p>
    <w:p w14:paraId="3F37F56C" w14:textId="59DA2913" w:rsidR="006534F0" w:rsidRPr="004A0B84" w:rsidRDefault="00611036" w:rsidP="006534F0">
      <w:pPr>
        <w:pStyle w:val="B1"/>
      </w:pPr>
      <w:r>
        <w:t>3.</w:t>
      </w:r>
      <w:r>
        <w:tab/>
        <w:t>The UE Positioning (/ranging) is performed by the Target UE or with support of the SL Positioning Server UE in order to determine the Target UE location, depending on the outcome of step 1.</w:t>
      </w:r>
    </w:p>
    <w:p w14:paraId="60CF0C65" w14:textId="555335A1" w:rsidR="006534F0" w:rsidRPr="004A0B84" w:rsidRDefault="006534F0" w:rsidP="006534F0">
      <w:pPr>
        <w:pStyle w:val="NO"/>
      </w:pPr>
      <w:r w:rsidRPr="004A0B84">
        <w:t>NOTE</w:t>
      </w:r>
      <w:r w:rsidR="00611036">
        <w:t> </w:t>
      </w:r>
      <w:r w:rsidR="004A0B84">
        <w:t>2</w:t>
      </w:r>
      <w:r w:rsidRPr="004A0B84">
        <w:t>:</w:t>
      </w:r>
      <w:r w:rsidRPr="004A0B84">
        <w:tab/>
        <w:t xml:space="preserve">SL Reference UE(s) may also be invoked at this point to assist the Target UE or </w:t>
      </w:r>
      <w:r w:rsidRPr="000A6DB7">
        <w:t>SL Positioning Server UE</w:t>
      </w:r>
      <w:r w:rsidRPr="004A0B84">
        <w:t xml:space="preserve"> in determining the Target UE location.</w:t>
      </w:r>
    </w:p>
    <w:p w14:paraId="12CBE2EC" w14:textId="77777777" w:rsidR="00611036" w:rsidRDefault="00611036" w:rsidP="006534F0">
      <w:pPr>
        <w:pStyle w:val="B1"/>
      </w:pPr>
      <w:r>
        <w:lastRenderedPageBreak/>
        <w:tab/>
        <w:t>If support from a SL Positioning Server UE was requested in step 1, step 4 follows, else step 5.</w:t>
      </w:r>
    </w:p>
    <w:p w14:paraId="0341D0D4" w14:textId="77777777" w:rsidR="00611036" w:rsidRDefault="00611036" w:rsidP="006534F0">
      <w:pPr>
        <w:pStyle w:val="B1"/>
      </w:pPr>
      <w:r>
        <w:t>4.</w:t>
      </w:r>
      <w:r>
        <w:tab/>
        <w:t>The SL Positioning Server UE reports the calculated Target UE location information in a Determine Location Response message to the Target UE.</w:t>
      </w:r>
    </w:p>
    <w:p w14:paraId="11FDFC43" w14:textId="34B2CA61" w:rsidR="006534F0" w:rsidRPr="004A0B84" w:rsidRDefault="006534F0" w:rsidP="000A6DB7">
      <w:pPr>
        <w:pStyle w:val="NO"/>
      </w:pPr>
      <w:r w:rsidRPr="000A6DB7">
        <w:t>NOTE</w:t>
      </w:r>
      <w:r w:rsidR="00611036">
        <w:t> </w:t>
      </w:r>
      <w:r w:rsidR="004A0B84" w:rsidRPr="004A0B84">
        <w:t>3</w:t>
      </w:r>
      <w:r w:rsidRPr="000A6DB7">
        <w:t>:</w:t>
      </w:r>
      <w:r w:rsidR="00611036">
        <w:tab/>
      </w:r>
      <w:r w:rsidRPr="000A6DB7">
        <w:t>Step 2 may be skipped if the Target UE does not determine to involve SL Positioning Server UE.</w:t>
      </w:r>
    </w:p>
    <w:p w14:paraId="0C5AA540" w14:textId="77777777" w:rsidR="00611036" w:rsidRDefault="00611036" w:rsidP="006534F0">
      <w:pPr>
        <w:pStyle w:val="B1"/>
      </w:pPr>
      <w:r>
        <w:t>5.</w:t>
      </w:r>
      <w:r>
        <w:tab/>
        <w:t>If necessary (i.e. if reporting to a SL Positioning Client UE is necessary), the Target UE reports the calculated Target UE location information to the SL Positioning Server UE, with necessary information allowing identification of the SL Positioning Client UE. The Target UE includes its SLPP information, which, together with the Client information allows the SL Positioning Server UE to determine whether the SL Positioning Client UE is authorized. If so, the SL Positioning Server UE forwards the location information to the authorized SL Positioning Client UE.</w:t>
      </w:r>
    </w:p>
    <w:p w14:paraId="7D92E536" w14:textId="77777777" w:rsidR="00611036" w:rsidRDefault="00611036" w:rsidP="006534F0">
      <w:pPr>
        <w:pStyle w:val="B1"/>
      </w:pPr>
      <w:r>
        <w:t>6.</w:t>
      </w:r>
      <w:r>
        <w:tab/>
        <w:t>The SL Positioning Client UE acknowledges receipt of the Target UE location information from the SL Positioning Server UE which in turn forwards it to the Target UE.</w:t>
      </w:r>
    </w:p>
    <w:p w14:paraId="4EF1FCE7" w14:textId="62074963" w:rsidR="006534F0" w:rsidRPr="004A0B84" w:rsidRDefault="006534F0" w:rsidP="00611036">
      <w:pPr>
        <w:pStyle w:val="Heading3"/>
      </w:pPr>
      <w:bookmarkStart w:id="3487" w:name="_Toc117042835"/>
      <w:bookmarkStart w:id="3488" w:name="_Toc125976249"/>
      <w:bookmarkStart w:id="3489" w:name="_Toc128725125"/>
      <w:r w:rsidRPr="004A0B84">
        <w:t>6.</w:t>
      </w:r>
      <w:r w:rsidR="004A0B84" w:rsidRPr="004A0B84">
        <w:rPr>
          <w:lang w:eastAsia="zh-CN"/>
        </w:rPr>
        <w:t>34</w:t>
      </w:r>
      <w:r w:rsidRPr="004A0B84">
        <w:t>.4</w:t>
      </w:r>
      <w:r w:rsidR="00611036">
        <w:tab/>
      </w:r>
      <w:r w:rsidRPr="004A0B84">
        <w:t>Impacts on services, entities, and interfaces</w:t>
      </w:r>
      <w:bookmarkEnd w:id="3487"/>
      <w:bookmarkEnd w:id="3488"/>
      <w:bookmarkEnd w:id="3489"/>
    </w:p>
    <w:p w14:paraId="34801C42" w14:textId="0A406773" w:rsidR="006534F0" w:rsidRPr="004E5A13" w:rsidRDefault="006534F0" w:rsidP="006534F0">
      <w:r w:rsidRPr="004E5A13">
        <w:t>UE: Support of PC5-MO-LR and PC5-MT-LR procedures for Case I and/or Case II incl</w:t>
      </w:r>
      <w:r w:rsidR="00611036">
        <w:t>uding:</w:t>
      </w:r>
    </w:p>
    <w:p w14:paraId="31C8F0DC" w14:textId="0EDC9F44" w:rsidR="006534F0" w:rsidRPr="004A0B84" w:rsidRDefault="006534F0" w:rsidP="006534F0">
      <w:pPr>
        <w:pStyle w:val="B1"/>
      </w:pPr>
      <w:r w:rsidRPr="004E5A13">
        <w:t>-</w:t>
      </w:r>
      <w:r w:rsidRPr="004E5A13">
        <w:tab/>
        <w:t xml:space="preserve">Support of </w:t>
      </w:r>
      <w:r w:rsidRPr="000A6DB7">
        <w:t>SL Positioning Server UE</w:t>
      </w:r>
      <w:r w:rsidRPr="004A0B84">
        <w:t xml:space="preserve"> selection by Target UE or </w:t>
      </w:r>
      <w:r w:rsidRPr="000A6DB7">
        <w:t>SL Positioning Client</w:t>
      </w:r>
      <w:r w:rsidRPr="004A0B84">
        <w:t xml:space="preserve"> UE</w:t>
      </w:r>
      <w:r w:rsidR="00611036">
        <w:t>.</w:t>
      </w:r>
    </w:p>
    <w:p w14:paraId="04CCFC72" w14:textId="3B3717A6" w:rsidR="006534F0" w:rsidRPr="004A0B84" w:rsidRDefault="006534F0" w:rsidP="006534F0">
      <w:pPr>
        <w:pStyle w:val="B1"/>
      </w:pPr>
      <w:r w:rsidRPr="004A0B84">
        <w:t>-</w:t>
      </w:r>
      <w:r w:rsidRPr="004A0B84">
        <w:tab/>
        <w:t xml:space="preserve">Support of </w:t>
      </w:r>
      <w:r w:rsidRPr="000A6DB7">
        <w:t>SL Positioning Client</w:t>
      </w:r>
      <w:r w:rsidRPr="004A0B84">
        <w:t xml:space="preserve"> UE authorization incl. support storage of Subscriber LCS Privacy Profile information and identification of </w:t>
      </w:r>
      <w:r w:rsidRPr="000A6DB7">
        <w:t>SL Positioning Client</w:t>
      </w:r>
      <w:r w:rsidRPr="004A0B84">
        <w:t xml:space="preserve"> UE data by Target UE or </w:t>
      </w:r>
      <w:r w:rsidRPr="000A6DB7">
        <w:t>SL Positioning Server UE</w:t>
      </w:r>
      <w:r w:rsidR="00611036">
        <w:t>.</w:t>
      </w:r>
    </w:p>
    <w:p w14:paraId="3B8F56CE" w14:textId="3B9D52A4" w:rsidR="006534F0" w:rsidRDefault="006534F0" w:rsidP="006534F0">
      <w:pPr>
        <w:pStyle w:val="B1"/>
      </w:pPr>
      <w:r w:rsidRPr="004A0B84">
        <w:t>-</w:t>
      </w:r>
      <w:r w:rsidRPr="004A0B84">
        <w:tab/>
        <w:t>(</w:t>
      </w:r>
      <w:r w:rsidRPr="000A6DB7">
        <w:t>SL Positioning Client</w:t>
      </w:r>
      <w:r w:rsidRPr="004A0B84">
        <w:t xml:space="preserve"> UE) Support of location requests/responses pertaining to SL positioning/ranging</w:t>
      </w:r>
      <w:r w:rsidR="00611036">
        <w:t>.</w:t>
      </w:r>
    </w:p>
    <w:p w14:paraId="2D14D959" w14:textId="0C15D6D9" w:rsidR="00457C15" w:rsidRPr="00DF048C" w:rsidRDefault="00457C15" w:rsidP="00457C15">
      <w:pPr>
        <w:pStyle w:val="Heading1"/>
      </w:pPr>
      <w:bookmarkStart w:id="3490" w:name="_Toc97050519"/>
      <w:bookmarkStart w:id="3491" w:name="_Toc97050734"/>
      <w:bookmarkStart w:id="3492" w:name="_Toc97050934"/>
      <w:bookmarkStart w:id="3493" w:name="_Toc97142393"/>
      <w:bookmarkStart w:id="3494" w:name="_Toc100781051"/>
      <w:bookmarkStart w:id="3495" w:name="_Toc100782276"/>
      <w:bookmarkStart w:id="3496" w:name="_Toc100782400"/>
      <w:bookmarkStart w:id="3497" w:name="_Toc100782529"/>
      <w:bookmarkStart w:id="3498" w:name="_Toc100782658"/>
      <w:bookmarkStart w:id="3499" w:name="_Toc104257857"/>
      <w:bookmarkStart w:id="3500" w:name="_Toc104258031"/>
      <w:bookmarkStart w:id="3501" w:name="_Toc104299595"/>
      <w:bookmarkStart w:id="3502" w:name="_Toc112768614"/>
      <w:bookmarkStart w:id="3503" w:name="_Toc112768905"/>
      <w:bookmarkStart w:id="3504" w:name="_Toc112769149"/>
      <w:bookmarkStart w:id="3505" w:name="_Toc112772586"/>
      <w:bookmarkStart w:id="3506" w:name="_Toc112864261"/>
      <w:bookmarkStart w:id="3507" w:name="_Toc112865403"/>
      <w:bookmarkStart w:id="3508" w:name="_Toc117042836"/>
      <w:bookmarkStart w:id="3509" w:name="_Toc125976250"/>
      <w:bookmarkStart w:id="3510" w:name="_Toc128725126"/>
      <w:bookmarkEnd w:id="677"/>
      <w:bookmarkEnd w:id="678"/>
      <w:bookmarkEnd w:id="679"/>
      <w:bookmarkEnd w:id="680"/>
      <w:bookmarkEnd w:id="2413"/>
      <w:bookmarkEnd w:id="2414"/>
      <w:bookmarkEnd w:id="2415"/>
      <w:bookmarkEnd w:id="2416"/>
      <w:bookmarkEnd w:id="2417"/>
      <w:r w:rsidRPr="00DF048C">
        <w:t>7</w:t>
      </w:r>
      <w:r w:rsidRPr="00DF048C">
        <w:tab/>
        <w:t>Evaluation</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3D637108" w14:textId="73B92DF1" w:rsidR="00BC0BBE" w:rsidRDefault="001F671C" w:rsidP="00BC0BBE">
      <w:pPr>
        <w:pStyle w:val="EditorsNote"/>
      </w:pPr>
      <w:r w:rsidRPr="00D76172">
        <w:rPr>
          <w:lang w:val="en-US" w:eastAsia="zh-CN"/>
        </w:rPr>
        <w:t>Editor</w:t>
      </w:r>
      <w:r>
        <w:rPr>
          <w:lang w:val="en-US" w:eastAsia="zh-CN"/>
        </w:rPr>
        <w:t>'</w:t>
      </w:r>
      <w:r w:rsidRPr="00D76172">
        <w:rPr>
          <w:lang w:val="en-US" w:eastAsia="zh-CN"/>
        </w:rPr>
        <w:t>s note:</w:t>
      </w:r>
      <w:r w:rsidR="00BC0BBE" w:rsidRPr="00DF048C">
        <w:tab/>
        <w:t>This clause provides the evaluations of the solutions of clause</w:t>
      </w:r>
      <w:r w:rsidR="0056202B">
        <w:t> </w:t>
      </w:r>
      <w:r w:rsidR="00BC0BBE" w:rsidRPr="00DF048C">
        <w:t>6.</w:t>
      </w:r>
    </w:p>
    <w:p w14:paraId="7141CD3B" w14:textId="5A812766" w:rsidR="00E949DE" w:rsidRPr="00A7799E" w:rsidRDefault="00E949DE" w:rsidP="00E949DE">
      <w:pPr>
        <w:pStyle w:val="Heading2"/>
        <w:rPr>
          <w:lang w:eastAsia="zh-CN"/>
        </w:rPr>
      </w:pPr>
      <w:bookmarkStart w:id="3511" w:name="_Toc50130765"/>
      <w:bookmarkStart w:id="3512" w:name="_Toc50134079"/>
      <w:bookmarkStart w:id="3513" w:name="_Toc50134423"/>
      <w:bookmarkStart w:id="3514" w:name="_Toc50557375"/>
      <w:bookmarkStart w:id="3515" w:name="_Toc50549061"/>
      <w:bookmarkStart w:id="3516" w:name="_Toc55202369"/>
      <w:bookmarkStart w:id="3517" w:name="_Toc57209996"/>
      <w:bookmarkStart w:id="3518" w:name="_Toc57366387"/>
      <w:bookmarkStart w:id="3519" w:name="_Toc68086336"/>
      <w:bookmarkStart w:id="3520" w:name="_Toc117042837"/>
      <w:bookmarkStart w:id="3521" w:name="_Toc125976251"/>
      <w:bookmarkStart w:id="3522" w:name="_Toc128725127"/>
      <w:r w:rsidRPr="00A7799E">
        <w:rPr>
          <w:lang w:eastAsia="zh-CN"/>
        </w:rPr>
        <w:t>7.</w:t>
      </w:r>
      <w:r>
        <w:rPr>
          <w:lang w:eastAsia="zh-CN"/>
        </w:rPr>
        <w:t>1</w:t>
      </w:r>
      <w:r w:rsidRPr="00A7799E">
        <w:rPr>
          <w:lang w:eastAsia="zh-CN"/>
        </w:rPr>
        <w:tab/>
        <w:t>K</w:t>
      </w:r>
      <w:r w:rsidR="009D0C13">
        <w:rPr>
          <w:lang w:eastAsia="zh-CN"/>
        </w:rPr>
        <w:t xml:space="preserve">ey </w:t>
      </w:r>
      <w:r>
        <w:rPr>
          <w:lang w:eastAsia="zh-CN"/>
        </w:rPr>
        <w:t>I</w:t>
      </w:r>
      <w:r w:rsidR="009D0C13">
        <w:rPr>
          <w:lang w:eastAsia="zh-CN"/>
        </w:rPr>
        <w:t xml:space="preserve">ssue </w:t>
      </w:r>
      <w:r w:rsidRPr="00A7799E">
        <w:rPr>
          <w:lang w:eastAsia="zh-CN"/>
        </w:rPr>
        <w:t>#</w:t>
      </w:r>
      <w:bookmarkEnd w:id="3511"/>
      <w:bookmarkEnd w:id="3512"/>
      <w:bookmarkEnd w:id="3513"/>
      <w:bookmarkEnd w:id="3514"/>
      <w:bookmarkEnd w:id="3515"/>
      <w:bookmarkEnd w:id="3516"/>
      <w:bookmarkEnd w:id="3517"/>
      <w:bookmarkEnd w:id="3518"/>
      <w:bookmarkEnd w:id="3519"/>
      <w:r>
        <w:rPr>
          <w:lang w:eastAsia="zh-CN"/>
        </w:rPr>
        <w:t>1</w:t>
      </w:r>
      <w:r w:rsidRPr="00A7305C">
        <w:rPr>
          <w:lang w:eastAsia="zh-CN"/>
        </w:rPr>
        <w:t xml:space="preserve">: </w:t>
      </w:r>
      <w:r w:rsidRPr="00DF048C">
        <w:t>Support of authorisation and policy/parameter provisioning to UE</w:t>
      </w:r>
      <w:r>
        <w:t xml:space="preserve"> </w:t>
      </w:r>
      <w:r>
        <w:rPr>
          <w:lang w:eastAsia="zh-CN"/>
        </w:rPr>
        <w:t>and</w:t>
      </w:r>
      <w:r w:rsidR="009D0C13">
        <w:rPr>
          <w:lang w:eastAsia="zh-CN"/>
        </w:rPr>
        <w:t xml:space="preserve"> </w:t>
      </w:r>
      <w:r>
        <w:rPr>
          <w:lang w:eastAsia="zh-CN"/>
        </w:rPr>
        <w:t>K</w:t>
      </w:r>
      <w:r w:rsidR="009D0C13">
        <w:rPr>
          <w:lang w:eastAsia="zh-CN"/>
        </w:rPr>
        <w:t xml:space="preserve">ey </w:t>
      </w:r>
      <w:r>
        <w:rPr>
          <w:lang w:eastAsia="zh-CN"/>
        </w:rPr>
        <w:t>I</w:t>
      </w:r>
      <w:r w:rsidR="009D0C13">
        <w:rPr>
          <w:lang w:eastAsia="zh-CN"/>
        </w:rPr>
        <w:t xml:space="preserve">ssue </w:t>
      </w:r>
      <w:r>
        <w:rPr>
          <w:lang w:eastAsia="zh-CN"/>
        </w:rPr>
        <w:t xml:space="preserve">#8: </w:t>
      </w:r>
      <w:r w:rsidRPr="00DF048C">
        <w:t>Service Authorization to NG-RAN</w:t>
      </w:r>
      <w:bookmarkEnd w:id="3520"/>
      <w:bookmarkEnd w:id="3521"/>
      <w:bookmarkEnd w:id="3522"/>
    </w:p>
    <w:p w14:paraId="75DC4586" w14:textId="77777777" w:rsidR="00611036" w:rsidRDefault="00611036" w:rsidP="00611036">
      <w:r>
        <w:t>This clause evaluates the solutions captured in Table 6.0-1 for KI#1 and KI#8.</w:t>
      </w:r>
    </w:p>
    <w:p w14:paraId="02D4A370" w14:textId="77777777" w:rsidR="00611036" w:rsidRPr="00611036" w:rsidRDefault="00611036" w:rsidP="00611036">
      <w:pPr>
        <w:rPr>
          <w:b/>
          <w:bCs/>
        </w:rPr>
      </w:pPr>
      <w:r w:rsidRPr="00611036">
        <w:rPr>
          <w:b/>
          <w:bCs/>
        </w:rPr>
        <w:t>Sol#1: KI#1 and KI#8</w:t>
      </w:r>
    </w:p>
    <w:p w14:paraId="32049791" w14:textId="789648D4" w:rsidR="00611036" w:rsidRDefault="00611036" w:rsidP="00611036">
      <w:r>
        <w:t xml:space="preserve">It proposes to reuse the procedures specified for ProSe in </w:t>
      </w:r>
      <w:r w:rsidR="006D34D6">
        <w:t>TS 23.304 [</w:t>
      </w:r>
      <w:r>
        <w:t xml:space="preserve">4] and for V2X in </w:t>
      </w:r>
      <w:r w:rsidR="006D34D6">
        <w:t>TS 23.287 [</w:t>
      </w:r>
      <w:r>
        <w:t>3] to provision the Ranging/SL positioning service authorization and policy/parameter to the UE and service authorization to RAN. The Registration Procedure, UE Configuration Update procedure for transparent UE Policy Delivery, UE Policy Association Establishment procedure, and UE Policy Association Modification procedure are used with some necessary enhancement. Some additional Ranging/SL positioning parameters provided to the UE from PCF are proposed, and some additional Ranging/SL positioning service authorization parameters provided to the RAN from AMF are proposed.</w:t>
      </w:r>
    </w:p>
    <w:p w14:paraId="6B3F46CE" w14:textId="77777777" w:rsidR="00611036" w:rsidRPr="00611036" w:rsidRDefault="00611036" w:rsidP="00611036">
      <w:pPr>
        <w:rPr>
          <w:b/>
          <w:bCs/>
        </w:rPr>
      </w:pPr>
      <w:r w:rsidRPr="00611036">
        <w:rPr>
          <w:b/>
          <w:bCs/>
        </w:rPr>
        <w:t>Sol#2: KI#1</w:t>
      </w:r>
    </w:p>
    <w:p w14:paraId="12DA7EF7" w14:textId="020308B7" w:rsidR="00611036" w:rsidRDefault="00611036" w:rsidP="00611036">
      <w:r>
        <w:t xml:space="preserve">It is assumed that all Ranging/SL positioning capable UEs are ProSe or V2X capable. The UE will be provisioned with either V2XP or ProSeP together with the Ranging/SL positioning policy/parameter, i.e. Ranging/SL positioning policy/parameter is part of V2XP or ProSeP. Additionally, the whole parameters are divided into Ranging/SL Positioning specific parameters and ProSeP/V2XP shared parameters. It proposes to reuse the procedures specified for ProSe in </w:t>
      </w:r>
      <w:r w:rsidR="006D34D6">
        <w:t>TS 23.304 [</w:t>
      </w:r>
      <w:r>
        <w:t xml:space="preserve">4] and for V2X in </w:t>
      </w:r>
      <w:r w:rsidR="006D34D6">
        <w:t>TS 23.287 [</w:t>
      </w:r>
      <w:r>
        <w:t>3] to provision the Ranging/SL positioning service authorization and policy/parameter provisioning to the UE. Whether the Ranging/SL positioning policy/parameter is a standalone or part of V2XP or ProSeP can be determined later.</w:t>
      </w:r>
    </w:p>
    <w:p w14:paraId="3F5385C6" w14:textId="77777777" w:rsidR="00611036" w:rsidRPr="00611036" w:rsidRDefault="00611036" w:rsidP="00611036">
      <w:pPr>
        <w:rPr>
          <w:b/>
          <w:bCs/>
        </w:rPr>
      </w:pPr>
      <w:r w:rsidRPr="00611036">
        <w:rPr>
          <w:b/>
          <w:bCs/>
        </w:rPr>
        <w:t>Sol#14: for KI#1 and KI#8</w:t>
      </w:r>
    </w:p>
    <w:p w14:paraId="0115D1CD" w14:textId="77777777" w:rsidR="00611036" w:rsidRDefault="00611036" w:rsidP="00611036">
      <w:r>
        <w:lastRenderedPageBreak/>
        <w:t>It gives a reference architecture for Sidelink Positioning and Ranging-based services applicable to all KIs. When UE A or UE B are served by NG-RAN, the UE A and UE B may communicate with LMF, re-using enhanced procedures of LCS. When UE C and UE D are out of coverage, or with partial network coverage, the Sidelink Positioning and Ranging services can be performed without the network involvement.</w:t>
      </w:r>
    </w:p>
    <w:p w14:paraId="4DDA4FE2" w14:textId="77777777" w:rsidR="00611036" w:rsidRPr="00611036" w:rsidRDefault="00611036" w:rsidP="00611036">
      <w:pPr>
        <w:rPr>
          <w:b/>
          <w:bCs/>
        </w:rPr>
      </w:pPr>
      <w:r w:rsidRPr="00611036">
        <w:rPr>
          <w:b/>
          <w:bCs/>
        </w:rPr>
        <w:t>Sol#15: KI#8</w:t>
      </w:r>
    </w:p>
    <w:p w14:paraId="0F476B82" w14:textId="00CE07BC" w:rsidR="00611036" w:rsidRDefault="00611036" w:rsidP="00611036">
      <w:r>
        <w:t xml:space="preserve">It is assumed that Ranging/Sidelink positioning is always used together with 5G ProSe or V2X or both service(s). The NG-RAN node will be provisioned with either V2X service authorization or ProSe service authorization, together with the Ranging/SL positioning service authorization, i.e. Ranging/SL positioning service authorization is part of V2X service authorization or ProSe service authorization. Additionally, the ProSe/V2X Service Authorization of the subscription data in UDM is extended to include Ranging/Sidelink positioning information, e.g. Ranging/Sidelink positioning reference UE, target UE, assistant UE, Located UE. It proposes to reuse the procedures specified for ProSe in </w:t>
      </w:r>
      <w:r w:rsidR="006D34D6">
        <w:t>TS 23.304 [</w:t>
      </w:r>
      <w:r>
        <w:t xml:space="preserve">4] and for V2X in </w:t>
      </w:r>
      <w:r w:rsidR="006D34D6">
        <w:t>TS 23.287 [</w:t>
      </w:r>
      <w:r>
        <w:t>3] to provision the Ranging/SL positioning service authorization to the NG-RAN node. Whether the Ranging/SL positioning service authorization is a standalone or part of V2XP service authorization/ProSeP service authorization can be determined later.</w:t>
      </w:r>
    </w:p>
    <w:p w14:paraId="6B963C89" w14:textId="1820D9EB" w:rsidR="00492703" w:rsidRPr="005C5768" w:rsidRDefault="00492703" w:rsidP="00492703">
      <w:pPr>
        <w:pStyle w:val="Heading2"/>
        <w:rPr>
          <w:lang w:eastAsia="zh-CN"/>
        </w:rPr>
      </w:pPr>
      <w:bookmarkStart w:id="3523" w:name="_Toc117042838"/>
      <w:bookmarkStart w:id="3524" w:name="_Toc125976252"/>
      <w:bookmarkStart w:id="3525" w:name="_Toc50557378"/>
      <w:bookmarkStart w:id="3526" w:name="_Toc50549064"/>
      <w:bookmarkStart w:id="3527" w:name="_Toc55202372"/>
      <w:bookmarkStart w:id="3528" w:name="_Toc57209999"/>
      <w:bookmarkStart w:id="3529" w:name="_Toc57366390"/>
      <w:bookmarkStart w:id="3530" w:name="_Toc68086339"/>
      <w:bookmarkStart w:id="3531" w:name="_Toc128725128"/>
      <w:r w:rsidRPr="005C5768">
        <w:rPr>
          <w:lang w:eastAsia="zh-CN"/>
        </w:rPr>
        <w:t>7.</w:t>
      </w:r>
      <w:r>
        <w:rPr>
          <w:lang w:eastAsia="zh-CN"/>
        </w:rPr>
        <w:t>2</w:t>
      </w:r>
      <w:r w:rsidRPr="005C5768">
        <w:rPr>
          <w:lang w:eastAsia="zh-CN"/>
        </w:rPr>
        <w:tab/>
        <w:t xml:space="preserve">Key Issue #2: </w:t>
      </w:r>
      <w:r w:rsidRPr="005C5768">
        <w:t>Ranging service operation procedure with the assistance of another UE</w:t>
      </w:r>
      <w:bookmarkEnd w:id="3523"/>
      <w:bookmarkEnd w:id="3524"/>
      <w:bookmarkEnd w:id="3531"/>
    </w:p>
    <w:p w14:paraId="7D9D36AC" w14:textId="77777777" w:rsidR="00492703" w:rsidRPr="00611036" w:rsidRDefault="00492703" w:rsidP="00611036">
      <w:r w:rsidRPr="00611036">
        <w:t>This clause evaluates the solutions related to KI#2, which are Sol#10, Sol#14, Sol#16, Sol#17, Sol#26, Sol#27, Sol#28, Sol#29, and Sol#30. The solutions can be summarized and evaluated in detail as the following.</w:t>
      </w:r>
    </w:p>
    <w:p w14:paraId="24666CC7"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Sol#10 (related to KI#2 and KI#6) proposes that a SL Positioning Client UE consumes the Ranging/Sidelink positioning service from an Assistant UE which performs the Ranging procedure with UE1 and UE2 respectively and calculate the ranging result. The ranging and positioning procedure with UE1 and UE2 is based on other solutions of KI#4</w:t>
      </w:r>
    </w:p>
    <w:p w14:paraId="79EAB0A2"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Sol#14 and Sol#19 propose a general reference architecture for Sidelink positioning and ranging-based services, which are related to all KIs. Conclusions from RAN WGs are needed to discuss the feasibility of the proposed architecture.</w:t>
      </w:r>
    </w:p>
    <w:p w14:paraId="5A41C4E9"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Sol#16 proposes that the direct ranging procedure defined by the solutions for KI#4 can be directly used for the direct ranging between Assistant UE(s) and UE1, and the direct ranging between Assistant UE(s) and UE2. And the two direct ranging procedures can be performed at the same scheduled ranging time to get more accuracy ranging result. UE1 and UE2 can send the ranging request/response to each other over PC5 direct connection or UE-to-UE Relay connection. The ranging procedure between Assistant UE(s) and UE1 is triggered by UE1 and the ranging procedure between Assistant UE(s) and UE2 is triggered by UE2. The solution applies to multiple Assistant UEs case. Two options on Assistant UE selection are proposed, and the selection of Option A (Assistant UE selection by UE2) or Option B (Assistant UE selection by UE1) can consider the UE-to-UE Relay selection mechanism for a consistent UE action. The Ranging measurement/result between the Assistant UE(s) and UE1 and that between the Assistant UE(s) and UE2 are used to derive the Ranging result between UE1 and UE2, by UE1 as initiator UE, instead of Assistant UE(s). The benefit is that the Assistant UE(s) just assists the ranging operation but does not get the ranging result of the around UEs.</w:t>
      </w:r>
    </w:p>
    <w:p w14:paraId="5FECDA7B"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Sol#17 proposes that UE1 selects Assistant UE and triggers Assistant UE to perform ranging procedure with UE2. In this solution, UE1 broadcast the Ranging/Sidelink positioning request, and if no response from UE2 is received, it selects one or multiple assistant UE who sends the response first. After that, UE1 initiates Ranging/Sidelink positioning procedure with the selected Assistant UE(s), which then also trigger the Assistant UE(s) to perform ranging with UE2. The measurement data are finally shared among UE1, UE2 and the Assistant UE(s) for result calculation.</w:t>
      </w:r>
    </w:p>
    <w:p w14:paraId="719DCFBE" w14:textId="77777777" w:rsidR="00611036" w:rsidRDefault="00611036" w:rsidP="00611036">
      <w:pPr>
        <w:pStyle w:val="B1"/>
        <w:rPr>
          <w:rFonts w:eastAsiaTheme="minorEastAsia"/>
          <w:lang w:eastAsia="zh-CN"/>
        </w:rPr>
      </w:pPr>
      <w:r>
        <w:rPr>
          <w:rFonts w:eastAsiaTheme="minorEastAsia"/>
          <w:lang w:eastAsia="zh-CN"/>
        </w:rPr>
        <w:tab/>
        <w:t>The main difference between Sol#16 and Sol#17 includes</w:t>
      </w:r>
    </w:p>
    <w:p w14:paraId="25B324E2" w14:textId="6A05E154"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Assistant UE selection: UE1 or UE2 selects Assistant UE (Sol#16), UE1 selects Assistant UE (Sol#17)</w:t>
      </w:r>
    </w:p>
    <w:p w14:paraId="1E0816D5" w14:textId="77777777"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Ranging procedure between Assistant UE(s) and UE2: initiated by UE 2 (Sol#16), initiated by Assistant UE (Sol#17)</w:t>
      </w:r>
    </w:p>
    <w:p w14:paraId="781A9B96" w14:textId="77777777"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Result calculation: UE1 calculates raging result (Sol#16), Assistant UE or UE1 or UE2 calculates raging result (Sol#17),</w:t>
      </w:r>
    </w:p>
    <w:p w14:paraId="4F550E0D" w14:textId="6E329213" w:rsidR="00611036" w:rsidRDefault="00611036" w:rsidP="00611036">
      <w:pPr>
        <w:pStyle w:val="B1"/>
        <w:rPr>
          <w:rFonts w:eastAsiaTheme="minorEastAsia"/>
          <w:lang w:eastAsia="zh-CN"/>
        </w:rPr>
      </w:pPr>
      <w:r>
        <w:rPr>
          <w:rFonts w:eastAsiaTheme="minorEastAsia"/>
          <w:lang w:eastAsia="zh-CN"/>
        </w:rPr>
        <w:lastRenderedPageBreak/>
        <w:t>-</w:t>
      </w:r>
      <w:r>
        <w:rPr>
          <w:rFonts w:eastAsiaTheme="minorEastAsia"/>
          <w:lang w:eastAsia="zh-CN"/>
        </w:rPr>
        <w:tab/>
        <w:t>Sol#26 proposes a functional split and positioning protocol to enable the support of SL positioning and ranging. It focuses on the concept of "Location Server", and proposes that the functionality offered to the UE by a location server can also reside in a UE (no longer limited as a "network" entity), termed as a "SL Positioning Server UE", to support ranging/SL positioning operations between UEs without any network involvement. The SL Positioning Server UE can provide assistant info to Target UE or obtain reference info from Reference UE. Security issues should be considered by SA3 WG for this newly introduced UE type.</w:t>
      </w:r>
    </w:p>
    <w:p w14:paraId="201B0A6F"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Sol#27 mainly discusses LMF selection for its involvement in Ranging/Sidelink positioning, and is related to KI#2, KI#3, KI#4, KI#5, KI#6, and KI#7.</w:t>
      </w:r>
    </w:p>
    <w:p w14:paraId="76CE19A1" w14:textId="577D62B8"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 xml:space="preserve">Sol#28 specifies the LMF involved Ranging/Sidelink positioning procedures. 3 modes of ranging result calculation are defined, which are UE-based, LMF-based and hybrid calculation. LMF determines the result calculation mode based on LMF/UE capability, UE preference and operator policy. This solution provides a general procedure of LMF triggered Ranging/Sidelink positioning, which can be applied to Ranging/Sidelink positioning with assistant UE, Network assisted Sidelink positioning, and Ranging/Sidelink positioning exposure to a </w:t>
      </w:r>
      <w:r w:rsidR="00D87190">
        <w:rPr>
          <w:lang w:eastAsia="zh-CN"/>
        </w:rPr>
        <w:t>SL Positioning Client</w:t>
      </w:r>
      <w:r>
        <w:rPr>
          <w:rFonts w:eastAsiaTheme="minorEastAsia"/>
          <w:lang w:eastAsia="zh-CN"/>
        </w:rPr>
        <w:t xml:space="preserve"> UE, AF or 5GC NF.</w:t>
      </w:r>
    </w:p>
    <w:p w14:paraId="28D9E9ED"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Sol#29 addresses Assistant UE involved periodic ranging. It specifies a common scenario for V2X applications where fixed Assistant UEs (e.g. RSUs) help to track the relative position of two moving cars on a highway with another car in-between. To maintain the assistive ranging service when the working Assistant UE is too far from the targets to continue its ranging assistance, the solution proposes that during each cycle of the periodic ranging, the Target UE itself performs ranging service check to determine whether it is necessary to initiate a new round discovery for a new Assistant UE. This solution can be compatible with other solutions, and serve as a supplement to address the periodic ranging scenarios.</w:t>
      </w:r>
    </w:p>
    <w:p w14:paraId="2EA89675"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Sol#30 proposes that the UE1 and UE2 perform ranging measurement with the selected assistant UEs independently, and share the ranging result to complete ranging calculation. The Assistant UEs are discovered and selected by UE1 and UE2 by any solutions for KI#3, and are only involved in measuring but not in result collection or calculation. Sol#16 and Sol#30 shares same principles, such as UE2 is reachable by UE1 via direct communication or relay, UE2 initiates ranging procedure with Assistant UE and the Assistant UE is not involved to final ranging result calculation for privacy protection. The main difference between Sol#16 and Sol#30 is Assistant UE discovery and selection:</w:t>
      </w:r>
    </w:p>
    <w:p w14:paraId="7579A4E4" w14:textId="142843D3"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Sol#30 reuses discovery solutions of KI#3 and enhance Ranging/Sidelink positioning request/response for Assistant UE selection, no additional impact Assistant UE</w:t>
      </w:r>
    </w:p>
    <w:p w14:paraId="121BAF26" w14:textId="77777777"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Sol#16 proposes that Assistant UE needs to discover UE2 based on discovery message received from UE1, and Assistant UE is selected during discovery procedure.</w:t>
      </w:r>
    </w:p>
    <w:p w14:paraId="40CEE4A4" w14:textId="66995D8B" w:rsidR="00A92736" w:rsidRPr="000A6DB7" w:rsidRDefault="00A92736" w:rsidP="000A6DB7">
      <w:pPr>
        <w:pStyle w:val="Heading2"/>
        <w:rPr>
          <w:lang w:eastAsia="zh-CN"/>
        </w:rPr>
      </w:pPr>
      <w:bookmarkStart w:id="3532" w:name="_Toc125976253"/>
      <w:bookmarkStart w:id="3533" w:name="_Toc128725129"/>
      <w:r w:rsidRPr="000A6DB7">
        <w:rPr>
          <w:lang w:eastAsia="zh-CN"/>
        </w:rPr>
        <w:t>7.</w:t>
      </w:r>
      <w:r w:rsidRPr="000A6DB7">
        <w:rPr>
          <w:rFonts w:hint="eastAsia"/>
          <w:lang w:eastAsia="zh-CN"/>
        </w:rPr>
        <w:t>3</w:t>
      </w:r>
      <w:r w:rsidRPr="000A6DB7">
        <w:rPr>
          <w:lang w:eastAsia="zh-CN"/>
        </w:rPr>
        <w:tab/>
        <w:t>Key Issue #</w:t>
      </w:r>
      <w:r w:rsidRPr="000A6DB7">
        <w:rPr>
          <w:rFonts w:hint="eastAsia"/>
          <w:lang w:eastAsia="zh-CN"/>
        </w:rPr>
        <w:t>3</w:t>
      </w:r>
      <w:r w:rsidRPr="000A6DB7">
        <w:rPr>
          <w:lang w:eastAsia="zh-CN"/>
        </w:rPr>
        <w:t xml:space="preserve">: </w:t>
      </w:r>
      <w:bookmarkEnd w:id="3525"/>
      <w:bookmarkEnd w:id="3526"/>
      <w:bookmarkEnd w:id="3527"/>
      <w:bookmarkEnd w:id="3528"/>
      <w:bookmarkEnd w:id="3529"/>
      <w:bookmarkEnd w:id="3530"/>
      <w:r w:rsidRPr="000A6DB7">
        <w:rPr>
          <w:lang w:eastAsia="zh-CN"/>
        </w:rPr>
        <w:t>Ranging/Sidelink Positioning device discovery</w:t>
      </w:r>
      <w:bookmarkEnd w:id="3532"/>
      <w:bookmarkEnd w:id="3533"/>
    </w:p>
    <w:p w14:paraId="5C264038" w14:textId="6248E9F1" w:rsidR="00A92736" w:rsidRPr="00611036" w:rsidRDefault="00A92736" w:rsidP="00611036">
      <w:pPr>
        <w:rPr>
          <w:rFonts w:eastAsia="Malgun Gothic"/>
        </w:rPr>
      </w:pPr>
      <w:r w:rsidRPr="00611036">
        <w:rPr>
          <w:rFonts w:eastAsia="Malgun Gothic"/>
        </w:rPr>
        <w:t>For Key Issue #</w:t>
      </w:r>
      <w:r w:rsidRPr="00611036">
        <w:rPr>
          <w:rFonts w:eastAsia="Malgun Gothic" w:hint="eastAsia"/>
        </w:rPr>
        <w:t>3</w:t>
      </w:r>
      <w:r w:rsidRPr="00611036">
        <w:rPr>
          <w:rFonts w:eastAsia="Malgun Gothic"/>
        </w:rPr>
        <w:t xml:space="preserve"> </w:t>
      </w:r>
      <w:r w:rsidR="001F671C" w:rsidRPr="00611036">
        <w:rPr>
          <w:rFonts w:eastAsia="Malgun Gothic"/>
        </w:rPr>
        <w:t>"</w:t>
      </w:r>
      <w:r w:rsidRPr="00611036">
        <w:rPr>
          <w:rFonts w:eastAsia="Malgun Gothic"/>
        </w:rPr>
        <w:t>Ranging/Sidelink Positioning device discovery</w:t>
      </w:r>
      <w:r w:rsidR="001F671C" w:rsidRPr="00611036">
        <w:rPr>
          <w:rFonts w:eastAsia="Malgun Gothic"/>
        </w:rPr>
        <w:t>"</w:t>
      </w:r>
      <w:r w:rsidRPr="00611036">
        <w:rPr>
          <w:rFonts w:eastAsia="Malgun Gothic"/>
        </w:rPr>
        <w:t xml:space="preserve">, </w:t>
      </w:r>
      <w:r w:rsidRPr="00611036">
        <w:rPr>
          <w:rFonts w:eastAsia="Malgun Gothic" w:hint="eastAsia"/>
        </w:rPr>
        <w:t xml:space="preserve">the </w:t>
      </w:r>
      <w:r w:rsidRPr="00611036">
        <w:rPr>
          <w:rFonts w:eastAsia="Malgun Gothic"/>
        </w:rPr>
        <w:t>Solution#</w:t>
      </w:r>
      <w:r w:rsidRPr="00611036">
        <w:rPr>
          <w:rFonts w:eastAsia="Malgun Gothic" w:hint="eastAsia"/>
        </w:rPr>
        <w:t>4</w:t>
      </w:r>
      <w:r w:rsidRPr="00611036">
        <w:rPr>
          <w:rFonts w:eastAsia="Malgun Gothic"/>
        </w:rPr>
        <w:t>, #</w:t>
      </w:r>
      <w:r w:rsidRPr="00611036">
        <w:rPr>
          <w:rFonts w:eastAsia="Malgun Gothic" w:hint="eastAsia"/>
        </w:rPr>
        <w:t>5</w:t>
      </w:r>
      <w:r w:rsidRPr="00611036">
        <w:rPr>
          <w:rFonts w:eastAsia="Malgun Gothic"/>
        </w:rPr>
        <w:t>, #</w:t>
      </w:r>
      <w:r w:rsidRPr="00611036">
        <w:rPr>
          <w:rFonts w:eastAsia="Malgun Gothic" w:hint="eastAsia"/>
        </w:rPr>
        <w:t xml:space="preserve">14, </w:t>
      </w:r>
      <w:r w:rsidRPr="00611036">
        <w:rPr>
          <w:rFonts w:eastAsia="Malgun Gothic"/>
        </w:rPr>
        <w:t>#</w:t>
      </w:r>
      <w:r w:rsidRPr="00611036">
        <w:rPr>
          <w:rFonts w:eastAsia="Malgun Gothic" w:hint="eastAsia"/>
        </w:rPr>
        <w:t>18,</w:t>
      </w:r>
      <w:r w:rsidRPr="00611036">
        <w:rPr>
          <w:rFonts w:eastAsia="Malgun Gothic"/>
        </w:rPr>
        <w:t xml:space="preserve"> #</w:t>
      </w:r>
      <w:r w:rsidRPr="00611036">
        <w:rPr>
          <w:rFonts w:eastAsia="Malgun Gothic" w:hint="eastAsia"/>
        </w:rPr>
        <w:t>26,</w:t>
      </w:r>
      <w:r w:rsidRPr="00611036">
        <w:rPr>
          <w:rFonts w:eastAsia="Malgun Gothic"/>
        </w:rPr>
        <w:t xml:space="preserve"> #</w:t>
      </w:r>
      <w:r w:rsidRPr="00611036">
        <w:rPr>
          <w:rFonts w:eastAsia="Malgun Gothic" w:hint="eastAsia"/>
        </w:rPr>
        <w:t>27 and #28</w:t>
      </w:r>
      <w:r w:rsidRPr="00611036">
        <w:rPr>
          <w:rFonts w:eastAsia="Malgun Gothic"/>
        </w:rPr>
        <w:t xml:space="preserve"> can be summarized and evaluated as the following:</w:t>
      </w:r>
    </w:p>
    <w:p w14:paraId="305E92B2" w14:textId="5FD0AAC5"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 xml:space="preserve">Sol#4 proposes the Model A and Model B Direct Discovery as defined in </w:t>
      </w:r>
      <w:r w:rsidR="006D34D6">
        <w:rPr>
          <w:rFonts w:eastAsia="Malgun Gothic"/>
          <w:lang w:eastAsia="ko-KR"/>
        </w:rPr>
        <w:t>TS 23.304 [</w:t>
      </w:r>
      <w:r>
        <w:rPr>
          <w:rFonts w:eastAsia="Malgun Gothic"/>
          <w:lang w:eastAsia="ko-KR"/>
        </w:rPr>
        <w:t>4] are reused as basis for Ranging/Sidelink Positioning devices discovery. For Model A discovery, it is proposed Target UE sends an Announcement message containing the Ranging/Sidelink Positioning related parameters and Reference UEs monitor the Announcement message. For Model B discovery, it is proposed Reference UE sends a Solicitation message containing Ranging/Sidelink Positioning related parameters and Target UE responds to the Reference UE with a Response message containing Ranging/Sidelink Positioning related parameters. Discovery mechanism for V2X usage is not mentioned.</w:t>
      </w:r>
    </w:p>
    <w:p w14:paraId="59FAEA49"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Sol#5 proposes the Reference UE or Target UE broadcasts a Ranging/Sidelink Positioning Request message that contains the parameters provided by application layer, and the Reference UE/Target UE responds if the Application Layer ID is matched.</w:t>
      </w:r>
    </w:p>
    <w:p w14:paraId="163D861F"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Sol#14 introduces a new reference point SR5 that is used to control the Sidelink Positioning and Ranging operation over the PC5 reference point between the UEs. Device and Service Discovery Function (DSDF) over the V2X/5G ProSe layer is introduced to discover and identify the UE(s) in proximity that can participate in Sidelink Positioning and Ranging service sessions. The discovery is carried out over SR5 over PC5 reference point between the UEs using PC5 communication service provided by ProSe or V2X layer.</w:t>
      </w:r>
    </w:p>
    <w:p w14:paraId="35E5AC5D" w14:textId="77777777" w:rsidR="00611036" w:rsidRDefault="00611036" w:rsidP="00611036">
      <w:pPr>
        <w:pStyle w:val="B1"/>
        <w:rPr>
          <w:rFonts w:eastAsia="Malgun Gothic"/>
          <w:lang w:eastAsia="ko-KR"/>
        </w:rPr>
      </w:pPr>
      <w:r>
        <w:rPr>
          <w:rFonts w:eastAsia="Malgun Gothic"/>
          <w:lang w:eastAsia="ko-KR"/>
        </w:rPr>
        <w:lastRenderedPageBreak/>
        <w:t>-</w:t>
      </w:r>
      <w:r>
        <w:rPr>
          <w:rFonts w:eastAsia="Malgun Gothic"/>
          <w:lang w:eastAsia="ko-KR"/>
        </w:rPr>
        <w:tab/>
        <w:t>Sol#18 focuses on the network triggered ranging device discovery. It proposes one UE sends the ranging device discovery request to the network, then the network notifies the peer UE to turn on or activate the ranging device discovery. After receiving the notification from the network, the peer UE initiates the ranging device discovery with the UE. This solution includes two alternatives, i.e. 5GC based network triggered ranging device discovery and Application layer-based Network triggered ranging device discovery. The former is performed over the Control plane assuming same LMF is selected for the 2 UEs and the 2 UEs are from same PLMN, and the latter is performed over the application layer which is out of SA2 scope. This solution allows the Ranging/SL Positioning UEs to switch off the discovery functionality, e.g. for the purpose of power saving, and switch on based on the network instruction, applying only to the In Coverage case to trigger and receive network instruction.</w:t>
      </w:r>
    </w:p>
    <w:p w14:paraId="2EE85529"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Sol#26 focuses on the functional split and positioning protocol to enable the support of Sidelink (SL) positioning (and Ranging), implying that Ranging/Sidelink Positioning device discovery is part of RSPP protocol.</w:t>
      </w:r>
    </w:p>
    <w:p w14:paraId="6E5312B3"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Sol#27 focuses on LMF selection for Ranging/Sidelink positioning by the AMF. It is not clear how Ranging/Sidelink Positioning device discovery is performed in this solution.</w:t>
      </w:r>
    </w:p>
    <w:p w14:paraId="43797125"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Sol#28 proposes a solution that uses LMF for Ranging/Sidelink positioning. It is not clear how Ranging/Sidelink Positioning device discovery is performed in this solution.</w:t>
      </w:r>
    </w:p>
    <w:p w14:paraId="45576B31" w14:textId="6F22B8C4" w:rsidR="000B3C9C" w:rsidRPr="000A6DB7" w:rsidRDefault="000B3C9C" w:rsidP="004E22F0">
      <w:pPr>
        <w:pStyle w:val="Heading2"/>
        <w:rPr>
          <w:lang w:eastAsia="zh-CN"/>
        </w:rPr>
      </w:pPr>
      <w:bookmarkStart w:id="3534" w:name="_Toc117042839"/>
      <w:bookmarkStart w:id="3535" w:name="_Toc125976254"/>
      <w:bookmarkStart w:id="3536" w:name="_Toc128725130"/>
      <w:r w:rsidRPr="004E22F0">
        <w:rPr>
          <w:lang w:eastAsia="zh-CN"/>
        </w:rPr>
        <w:t>7.4</w:t>
      </w:r>
      <w:r w:rsidRPr="000A6DB7">
        <w:rPr>
          <w:lang w:eastAsia="zh-CN"/>
        </w:rPr>
        <w:tab/>
        <w:t>Key Issue #4: Control of Operations for Ranging/Sidelink positioning</w:t>
      </w:r>
      <w:bookmarkEnd w:id="3534"/>
      <w:bookmarkEnd w:id="3535"/>
      <w:bookmarkEnd w:id="3536"/>
    </w:p>
    <w:p w14:paraId="1D6296CF" w14:textId="28E5201F" w:rsidR="000B3C9C" w:rsidRPr="0055510C" w:rsidRDefault="000B3C9C" w:rsidP="000B3C9C">
      <w:pPr>
        <w:rPr>
          <w:lang w:eastAsia="ko-KR"/>
        </w:rPr>
      </w:pPr>
      <w:r w:rsidRPr="0055510C">
        <w:rPr>
          <w:lang w:eastAsia="ko-KR"/>
        </w:rPr>
        <w:t xml:space="preserve">For Key Issue #4: </w:t>
      </w:r>
      <w:r w:rsidR="001F671C">
        <w:rPr>
          <w:lang w:eastAsia="ko-KR"/>
        </w:rPr>
        <w:t>"</w:t>
      </w:r>
      <w:r w:rsidRPr="0055510C">
        <w:t>Control of Operations for Ranging/Sidelink positioning</w:t>
      </w:r>
      <w:r w:rsidR="001F671C">
        <w:rPr>
          <w:lang w:eastAsia="ko-KR"/>
        </w:rPr>
        <w:t>"</w:t>
      </w:r>
      <w:r w:rsidRPr="0055510C">
        <w:rPr>
          <w:lang w:eastAsia="ko-KR"/>
        </w:rPr>
        <w:t>,</w:t>
      </w:r>
      <w:r w:rsidRPr="0055510C">
        <w:rPr>
          <w:lang w:eastAsia="zh-CN"/>
        </w:rPr>
        <w:t xml:space="preserve"> </w:t>
      </w:r>
      <w:r w:rsidRPr="0055510C">
        <w:rPr>
          <w:rFonts w:eastAsia="SimSun"/>
          <w:lang w:eastAsia="zh-CN"/>
        </w:rPr>
        <w:t>b</w:t>
      </w:r>
      <w:r w:rsidRPr="0055510C">
        <w:rPr>
          <w:rFonts w:eastAsia="SimSun"/>
          <w:lang w:eastAsia="ko-KR"/>
        </w:rPr>
        <w:t>ased on Table 6.0-1</w:t>
      </w:r>
      <w:r w:rsidRPr="0055510C">
        <w:rPr>
          <w:rFonts w:eastAsia="SimSun"/>
          <w:lang w:eastAsia="zh-CN"/>
        </w:rPr>
        <w:t xml:space="preserve">, </w:t>
      </w:r>
      <w:r w:rsidRPr="0055510C">
        <w:rPr>
          <w:lang w:eastAsia="zh-CN"/>
        </w:rPr>
        <w:t>t</w:t>
      </w:r>
      <w:r w:rsidRPr="0055510C">
        <w:rPr>
          <w:lang w:eastAsia="ko-KR"/>
        </w:rPr>
        <w:t>he solutions can be summarized and evaluated as the following:</w:t>
      </w:r>
    </w:p>
    <w:p w14:paraId="7F067393" w14:textId="77777777" w:rsidR="0078272A" w:rsidRDefault="0078272A" w:rsidP="0078272A">
      <w:pPr>
        <w:pStyle w:val="B1"/>
        <w:rPr>
          <w:lang w:eastAsia="zh-CN"/>
        </w:rPr>
      </w:pPr>
      <w:bookmarkStart w:id="3537" w:name="_Toc117042840"/>
      <w:r>
        <w:rPr>
          <w:lang w:eastAsia="zh-CN"/>
        </w:rPr>
        <w:t>-</w:t>
      </w:r>
      <w:r>
        <w:rPr>
          <w:lang w:eastAsia="zh-CN"/>
        </w:rPr>
        <w:tab/>
        <w:t>Solution #3 proposes 2 layers, which are "Ranging Layer" and "AS layer". "Ranging Layer" performs the ranging parameter coordination between the UEs and provides the ranging configuration to the "AS layer". "AS layer" transmits or receives Ranging signalling and performs measurements according to the ranging configuration. The ranging configuration includes the Ranging role (Reference UE or Target UE), one time or periodic ranging, ranging for distance or direction measurement or both. It addresses the case of direct Ranging/Sidelink positioning between 2 UEs, assuming that either Reference UE or Target UE performs as SL positioning server UE.</w:t>
      </w:r>
    </w:p>
    <w:p w14:paraId="1C56B62F" w14:textId="77777777" w:rsidR="0078272A" w:rsidRDefault="0078272A" w:rsidP="0078272A">
      <w:pPr>
        <w:pStyle w:val="B1"/>
        <w:rPr>
          <w:lang w:eastAsia="zh-CN"/>
        </w:rPr>
      </w:pPr>
      <w:r>
        <w:rPr>
          <w:lang w:eastAsia="zh-CN"/>
        </w:rPr>
        <w:t>-</w:t>
      </w:r>
      <w:r>
        <w:rPr>
          <w:lang w:eastAsia="zh-CN"/>
        </w:rPr>
        <w:tab/>
        <w:t>Solution #4 proposes Ranging/SL Positioning layer on top of V2X/ProSe layer for Ranging/SL Positioning control, i.e. to exchange the coordination &amp; configuration information (i.e. Ranging capability, Ranging assistant data and measurement results) and the Ranging/Sidelink positioning signal measurement results using RSPP. RSPP is over PC5-S. It addresses the case of direct Ranging/Sidelink positioning between 2 UEs, assuming that either Reference UE or Target UE performs as SL positioning server UE.</w:t>
      </w:r>
    </w:p>
    <w:p w14:paraId="32B2D536" w14:textId="77777777" w:rsidR="0078272A" w:rsidRDefault="0078272A" w:rsidP="0078272A">
      <w:pPr>
        <w:pStyle w:val="B1"/>
        <w:rPr>
          <w:lang w:eastAsia="zh-CN"/>
        </w:rPr>
      </w:pPr>
      <w:r>
        <w:rPr>
          <w:lang w:eastAsia="zh-CN"/>
        </w:rPr>
        <w:t>-</w:t>
      </w:r>
      <w:r>
        <w:rPr>
          <w:lang w:eastAsia="zh-CN"/>
        </w:rPr>
        <w:tab/>
        <w:t>Solution #5 assumes there's an Application layer on top of a Ranging layer. The application layer provides Ranging/Sidelink Positioning parameters to Ranging layer. The Ranging layer triggers the service, and provides the result to the Application layer, assuming Sidelink Positioning procedure defined by RAN.</w:t>
      </w:r>
    </w:p>
    <w:p w14:paraId="4CF3DF58" w14:textId="77777777" w:rsidR="0078272A" w:rsidRDefault="0078272A" w:rsidP="0078272A">
      <w:pPr>
        <w:pStyle w:val="B1"/>
        <w:rPr>
          <w:lang w:eastAsia="zh-CN"/>
        </w:rPr>
      </w:pPr>
      <w:r>
        <w:rPr>
          <w:lang w:eastAsia="zh-CN"/>
        </w:rPr>
        <w:t>-</w:t>
      </w:r>
      <w:r>
        <w:rPr>
          <w:lang w:eastAsia="zh-CN"/>
        </w:rPr>
        <w:tab/>
        <w:t>Solution #14 introduces SR5 interface to control the Sidelink Positioning and Ranging operation over the PC5 reference point between the UEs. Device and Service Discovery Function (DSDF), Group Support Service Function (GSSF), Sidelink Positioning and Ranging Function (SPRF) are introduced on top of ProSe/V2X Layer. In order to be supported over PC5, the three services, i.e. DSDF, GSSF, and SPRF, should obtain a V2X Service Type (e.g. PSID, ITS-AID, or AID) or a ProSe Application ID. LMF may be involved when all the UEs are in coverage. For out of coverage and partial coverage cases, no involvement of LMF. Whether measurement results or Sidelink Positioning or Ranging results are exchanged over the SR5 depends on the negotiation during the control signalling.</w:t>
      </w:r>
    </w:p>
    <w:p w14:paraId="04F368EF" w14:textId="77777777" w:rsidR="0078272A" w:rsidRDefault="0078272A" w:rsidP="0078272A">
      <w:pPr>
        <w:pStyle w:val="B1"/>
        <w:rPr>
          <w:lang w:eastAsia="zh-CN"/>
        </w:rPr>
      </w:pPr>
      <w:r>
        <w:rPr>
          <w:lang w:eastAsia="zh-CN"/>
        </w:rPr>
        <w:t>-</w:t>
      </w:r>
      <w:r>
        <w:rPr>
          <w:lang w:eastAsia="zh-CN"/>
        </w:rPr>
        <w:tab/>
        <w:t>Solution #19 introduces information exchanged between Application layer and Device and Service Discovery Function (DSDF)/ Group Support Service Function (GSSF)/ Sidelink Positioning and Ranging Function (SPRF). PC5-U is used for SR5 with non-IP PDCP SDU type in the case of V2X UEs and non-IP PDCP SDU type/ "unstructured" PDCP SDU type in the case of 5G ProSe UEs. It supports multiple UEs to participate in the operation. SPRF signalling is introduced for the control signalling between the UEs to determine the corresponding Sidelink Positioning and Ranging operation (e.g. the channel to use for the Sidelink Positioning or Ranging reference signal, the sequence and time slot for each of the UE to perform the signal transmission and measurements), to exchange the measurement results and to provide the computing service either by a central SL Positioning Server UE or by all UEs.</w:t>
      </w:r>
    </w:p>
    <w:p w14:paraId="45B2F7BD" w14:textId="77777777" w:rsidR="0078272A" w:rsidRDefault="0078272A" w:rsidP="0078272A">
      <w:pPr>
        <w:pStyle w:val="B1"/>
        <w:rPr>
          <w:lang w:eastAsia="zh-CN"/>
        </w:rPr>
      </w:pPr>
      <w:r>
        <w:rPr>
          <w:lang w:eastAsia="zh-CN"/>
        </w:rPr>
        <w:lastRenderedPageBreak/>
        <w:t>-</w:t>
      </w:r>
      <w:r>
        <w:rPr>
          <w:lang w:eastAsia="zh-CN"/>
        </w:rPr>
        <w:tab/>
        <w:t>Solution #26 introduces SL Positioning Server UE. RSPP shall be able to operate between a Target UE and a SL Positioning UE, between a Reference UE and a SL Positioning UE and between a Target UE and a Reference UE. RSPP is considered to be over PC5-S. RSPP shall be able to operate over the Control-Plane between a Target UE and a LMF. RSPP should be defined as a "standalone" extension of LPP i.e. RSPP can be supported (esp. in a SL Positioning Server UE) without having to support the entire LPP, while LMF already supporting LPP can be upgraded with the RSPP extension.</w:t>
      </w:r>
    </w:p>
    <w:p w14:paraId="4795EC68" w14:textId="77777777" w:rsidR="0078272A" w:rsidRDefault="0078272A" w:rsidP="0078272A">
      <w:pPr>
        <w:pStyle w:val="B1"/>
        <w:rPr>
          <w:lang w:eastAsia="zh-CN"/>
        </w:rPr>
      </w:pPr>
      <w:r>
        <w:rPr>
          <w:lang w:eastAsia="zh-CN"/>
        </w:rPr>
        <w:t>-</w:t>
      </w:r>
      <w:r>
        <w:rPr>
          <w:lang w:eastAsia="zh-CN"/>
        </w:rPr>
        <w:tab/>
        <w:t>Solution #27 defines AMF selects a Ranging/SL positioning capable LMF when LMF needs to be involved based on service request and LMF capabilities.</w:t>
      </w:r>
    </w:p>
    <w:p w14:paraId="186AFDB3" w14:textId="77777777" w:rsidR="0078272A" w:rsidRDefault="0078272A" w:rsidP="0078272A">
      <w:pPr>
        <w:pStyle w:val="B1"/>
        <w:rPr>
          <w:lang w:eastAsia="zh-CN"/>
        </w:rPr>
      </w:pPr>
      <w:r>
        <w:rPr>
          <w:lang w:eastAsia="zh-CN"/>
        </w:rPr>
        <w:t>-</w:t>
      </w:r>
      <w:r>
        <w:rPr>
          <w:lang w:eastAsia="zh-CN"/>
        </w:rPr>
        <w:tab/>
        <w:t>Solution #28 introduces Ranging/Sidelink positioning result calculation modes (UE based, LMF based, Hybrid), and the mode is determined based on LMF Ranging/Sidelink positioning capability, UE Ranging/Sidelink positioning capability, UE preference and Operator policy. Information of LMF Ranging/Sidelink positioning capability, UE Ranging/Sidelink positioning capability and UE preference are exchanged between UE and LMF and between UEs.</w:t>
      </w:r>
    </w:p>
    <w:p w14:paraId="49288310" w14:textId="77777777" w:rsidR="0078272A" w:rsidRDefault="0078272A" w:rsidP="0078272A">
      <w:pPr>
        <w:pStyle w:val="B1"/>
        <w:rPr>
          <w:lang w:eastAsia="zh-CN"/>
        </w:rPr>
      </w:pPr>
      <w:r>
        <w:rPr>
          <w:lang w:eastAsia="zh-CN"/>
        </w:rPr>
        <w:t>-</w:t>
      </w:r>
      <w:r>
        <w:rPr>
          <w:lang w:eastAsia="zh-CN"/>
        </w:rPr>
        <w:tab/>
        <w:t>Solution#32 defines how to position a Target UE by multiple Reference UEs, in which control signalling is exchanged between the Target UE and the LMF for providing the list of selected Reference UEs/Located UEs and between the Reference UEs and the LMF for providing the measurement data for calculation. When the target UE is out of coverage, the control signalling exchange is through the Reference UE who are in coverage. When none of the Target UE and the Reference UEs are in coverage, a SL Positioning Server UE has to be discovered for the result calculation.</w:t>
      </w:r>
    </w:p>
    <w:p w14:paraId="4930BA9B" w14:textId="77777777" w:rsidR="0078272A" w:rsidRDefault="0078272A" w:rsidP="0078272A">
      <w:pPr>
        <w:rPr>
          <w:lang w:eastAsia="zh-CN"/>
        </w:rPr>
      </w:pPr>
      <w:r>
        <w:rPr>
          <w:lang w:eastAsia="zh-CN"/>
        </w:rPr>
        <w:t>The commonalities and differences are summarized as the following:</w:t>
      </w:r>
    </w:p>
    <w:p w14:paraId="74BCFAEF" w14:textId="1C77D5FD" w:rsidR="0078272A" w:rsidRDefault="0078272A" w:rsidP="0078272A">
      <w:pPr>
        <w:pStyle w:val="B1"/>
        <w:rPr>
          <w:lang w:eastAsia="zh-CN"/>
        </w:rPr>
      </w:pPr>
      <w:r>
        <w:rPr>
          <w:lang w:eastAsia="zh-CN"/>
        </w:rPr>
        <w:t>-</w:t>
      </w:r>
      <w:r>
        <w:rPr>
          <w:lang w:eastAsia="zh-CN"/>
        </w:rPr>
        <w:tab/>
        <w:t>A new layer is introduced between application layer and lower layers to handle service request received from application layer and to control the Sidelink Positioning and Ranging operation. (Solution #3, #4, #5, #14 and #19).</w:t>
      </w:r>
    </w:p>
    <w:p w14:paraId="6B24537F" w14:textId="74347BA1" w:rsidR="0078272A" w:rsidRDefault="0078272A" w:rsidP="0078272A">
      <w:pPr>
        <w:pStyle w:val="B1"/>
        <w:rPr>
          <w:lang w:eastAsia="zh-CN"/>
        </w:rPr>
      </w:pPr>
      <w:r>
        <w:rPr>
          <w:lang w:eastAsia="zh-CN"/>
        </w:rPr>
        <w:t>-</w:t>
      </w:r>
      <w:r>
        <w:rPr>
          <w:lang w:eastAsia="zh-CN"/>
        </w:rPr>
        <w:tab/>
        <w:t>A new protocol is introduced for SR5 over the PC5 reference point between the UEs, and this new protocol can be over PC5-S (Solution #4 and #26) or PC5-U (Solution #14 and #19).</w:t>
      </w:r>
    </w:p>
    <w:p w14:paraId="152383AD" w14:textId="77777777" w:rsidR="0078272A" w:rsidRDefault="0078272A" w:rsidP="0078272A">
      <w:pPr>
        <w:pStyle w:val="B1"/>
        <w:rPr>
          <w:lang w:eastAsia="zh-CN"/>
        </w:rPr>
      </w:pPr>
      <w:r>
        <w:rPr>
          <w:lang w:eastAsia="zh-CN"/>
        </w:rPr>
        <w:t>-</w:t>
      </w:r>
      <w:r>
        <w:rPr>
          <w:lang w:eastAsia="zh-CN"/>
        </w:rPr>
        <w:tab/>
        <w:t>A LMF may be involved when at least one of the Target UE and the Reference UE are in the network coverage (Solution #14, #19, #26, #28 and #32). In that case a suitable LMF needs to be selected by the AMF based on the LMF capabilities and the service requests (Solution #27). The protocol used between UE and LMF will be decided by RAN and could be an extension of LPP, a new protocol or both.</w:t>
      </w:r>
    </w:p>
    <w:p w14:paraId="3040C3F6" w14:textId="10A3BA73" w:rsidR="0078272A" w:rsidRDefault="0078272A" w:rsidP="0078272A">
      <w:pPr>
        <w:pStyle w:val="B1"/>
        <w:rPr>
          <w:lang w:eastAsia="zh-CN"/>
        </w:rPr>
      </w:pPr>
      <w:r>
        <w:rPr>
          <w:lang w:eastAsia="zh-CN"/>
        </w:rPr>
        <w:t>-</w:t>
      </w:r>
      <w:r>
        <w:rPr>
          <w:lang w:eastAsia="zh-CN"/>
        </w:rPr>
        <w:tab/>
        <w:t>A SL Positioning Server UE can be discovered and selected for result calculation for the case of partial coverage and out of coverage (Solution #14, #19, #26 and #32).</w:t>
      </w:r>
    </w:p>
    <w:p w14:paraId="0CA87E3B" w14:textId="1E17C315" w:rsidR="0078272A" w:rsidRDefault="0078272A" w:rsidP="0078272A">
      <w:pPr>
        <w:pStyle w:val="B1"/>
        <w:rPr>
          <w:lang w:eastAsia="zh-CN"/>
        </w:rPr>
      </w:pPr>
      <w:r>
        <w:rPr>
          <w:lang w:eastAsia="zh-CN"/>
        </w:rPr>
        <w:t>-</w:t>
      </w:r>
      <w:r>
        <w:rPr>
          <w:lang w:eastAsia="zh-CN"/>
        </w:rPr>
        <w:tab/>
        <w:t>Multiple UEs may be involved in a single Ranging/Sidelink Positioning session. (Solution #14, #19 and #32).</w:t>
      </w:r>
    </w:p>
    <w:p w14:paraId="03273CD8" w14:textId="07DF56F6" w:rsidR="0078272A" w:rsidRDefault="0078272A" w:rsidP="0078272A">
      <w:pPr>
        <w:pStyle w:val="B1"/>
        <w:rPr>
          <w:lang w:eastAsia="zh-CN"/>
        </w:rPr>
      </w:pPr>
      <w:r>
        <w:rPr>
          <w:lang w:eastAsia="zh-CN"/>
        </w:rPr>
        <w:t>-</w:t>
      </w:r>
      <w:r>
        <w:rPr>
          <w:lang w:eastAsia="zh-CN"/>
        </w:rPr>
        <w:tab/>
        <w:t>Whether measurement results or Sidelink Positioning/Ranging results are exchanged over the SR5 depends on the negotiation during the control signalling (Solution #14 and #28).</w:t>
      </w:r>
    </w:p>
    <w:p w14:paraId="46588B2B" w14:textId="0A398DC9" w:rsidR="00805C55" w:rsidRPr="000A6DB7" w:rsidRDefault="00805C55" w:rsidP="004E22F0">
      <w:pPr>
        <w:pStyle w:val="Heading2"/>
        <w:rPr>
          <w:lang w:eastAsia="zh-CN"/>
        </w:rPr>
      </w:pPr>
      <w:bookmarkStart w:id="3538" w:name="_Toc125976255"/>
      <w:bookmarkStart w:id="3539" w:name="_Toc128725131"/>
      <w:r w:rsidRPr="000A6DB7">
        <w:rPr>
          <w:lang w:eastAsia="zh-CN"/>
        </w:rPr>
        <w:t>7.5</w:t>
      </w:r>
      <w:r w:rsidR="00A714A0" w:rsidRPr="004E22F0">
        <w:rPr>
          <w:lang w:eastAsia="zh-CN"/>
        </w:rPr>
        <w:tab/>
      </w:r>
      <w:r w:rsidRPr="000A6DB7">
        <w:rPr>
          <w:lang w:eastAsia="zh-CN"/>
        </w:rPr>
        <w:t>K</w:t>
      </w:r>
      <w:r w:rsidR="006926C7" w:rsidRPr="000A6DB7">
        <w:rPr>
          <w:lang w:eastAsia="zh-CN"/>
        </w:rPr>
        <w:t xml:space="preserve">ey </w:t>
      </w:r>
      <w:r w:rsidRPr="000A6DB7">
        <w:rPr>
          <w:lang w:eastAsia="zh-CN"/>
        </w:rPr>
        <w:t>I</w:t>
      </w:r>
      <w:r w:rsidR="006926C7" w:rsidRPr="000A6DB7">
        <w:rPr>
          <w:lang w:eastAsia="zh-CN"/>
        </w:rPr>
        <w:t xml:space="preserve">ssue </w:t>
      </w:r>
      <w:r w:rsidR="00766B7A" w:rsidRPr="000A6DB7">
        <w:rPr>
          <w:lang w:eastAsia="zh-CN"/>
        </w:rPr>
        <w:t>#5</w:t>
      </w:r>
      <w:r w:rsidR="00007713" w:rsidRPr="000A6DB7">
        <w:rPr>
          <w:lang w:eastAsia="zh-CN"/>
        </w:rPr>
        <w:t>:</w:t>
      </w:r>
      <w:r w:rsidR="00766B7A" w:rsidRPr="000A6DB7">
        <w:rPr>
          <w:lang w:eastAsia="zh-CN"/>
        </w:rPr>
        <w:t xml:space="preserve"> Network assisted SL P</w:t>
      </w:r>
      <w:r w:rsidRPr="000A6DB7">
        <w:rPr>
          <w:lang w:eastAsia="zh-CN"/>
        </w:rPr>
        <w:t>ositioning</w:t>
      </w:r>
      <w:bookmarkEnd w:id="3537"/>
      <w:bookmarkEnd w:id="3538"/>
      <w:bookmarkEnd w:id="3539"/>
    </w:p>
    <w:p w14:paraId="4DDFBF85" w14:textId="04988064" w:rsidR="00805C55" w:rsidRDefault="00805C55" w:rsidP="00805C55">
      <w:pPr>
        <w:pStyle w:val="Heading3"/>
      </w:pPr>
      <w:bookmarkStart w:id="3540" w:name="_Toc117042841"/>
      <w:bookmarkStart w:id="3541" w:name="_Toc125976256"/>
      <w:bookmarkStart w:id="3542" w:name="_Toc128725132"/>
      <w:r>
        <w:t>7.5.1</w:t>
      </w:r>
      <w:r w:rsidR="00A714A0">
        <w:tab/>
      </w:r>
      <w:r>
        <w:t>General</w:t>
      </w:r>
      <w:bookmarkEnd w:id="3540"/>
      <w:bookmarkEnd w:id="3541"/>
      <w:bookmarkEnd w:id="3542"/>
    </w:p>
    <w:p w14:paraId="1BC3356C" w14:textId="77777777" w:rsidR="00805C55" w:rsidRDefault="00805C55" w:rsidP="00805C55">
      <w:r>
        <w:t>The following solutions address the KI#5.</w:t>
      </w:r>
    </w:p>
    <w:p w14:paraId="2AE53D7D" w14:textId="2016DB60" w:rsidR="00805C55" w:rsidRPr="0078272A" w:rsidRDefault="00805C55" w:rsidP="00805C55">
      <w:pPr>
        <w:rPr>
          <w:b/>
          <w:bCs/>
        </w:rPr>
      </w:pPr>
      <w:r w:rsidRPr="0078272A">
        <w:rPr>
          <w:b/>
          <w:bCs/>
        </w:rPr>
        <w:t>Solution#6</w:t>
      </w:r>
    </w:p>
    <w:p w14:paraId="3774A24D" w14:textId="77777777" w:rsidR="00805C55" w:rsidRDefault="00805C55" w:rsidP="00805C55">
      <w:r>
        <w:t>Case1: MO-LR with that the Target UE is not able to have NAS connection with network: The Located UE broadcasts a discovery message that it is capable to assist in the SL positioning. The Target UE discovers the Located UE and sends a sidelink positioning request to the Located UE. The Located UE performs ranging procedure with the target UE and include the</w:t>
      </w:r>
      <w:r w:rsidRPr="00CF3335">
        <w:t xml:space="preserve"> Ranging/Sildelink positioning assistant data</w:t>
      </w:r>
      <w:r>
        <w:t xml:space="preserve"> in the 5GC-MO-LR to the LMF. The LMF performs network assisted UE positioning of the Located UE. The LMF uses the results from both positioning procedures and provides the location of the Target UE to the Located UE. The Located UE send the location result to the Target UE.</w:t>
      </w:r>
    </w:p>
    <w:p w14:paraId="10833F2A" w14:textId="77777777" w:rsidR="00805C55" w:rsidRDefault="00805C55" w:rsidP="00805C55">
      <w:r>
        <w:t>Case2: MO-LR</w:t>
      </w:r>
      <w:r w:rsidRPr="00CF3335">
        <w:t xml:space="preserve"> </w:t>
      </w:r>
      <w:r>
        <w:t xml:space="preserve">with that the Target UE is able to have NAS connection with network: The Target UE performs ranging procedure with the Located UE and the Target UE includes the </w:t>
      </w:r>
      <w:r w:rsidRPr="00CF3335">
        <w:t>Ranging/Sildelink positioning assistant data</w:t>
      </w:r>
      <w:r>
        <w:t xml:space="preserve"> and the ID of the Located UE in the 5GC-MO-LR message to the LMF. The LMF performs network assisted UE positioning of the </w:t>
      </w:r>
      <w:r>
        <w:lastRenderedPageBreak/>
        <w:t>Located UE,</w:t>
      </w:r>
      <w:r w:rsidRPr="00DC393C">
        <w:t xml:space="preserve"> </w:t>
      </w:r>
      <w:r>
        <w:t>LMF then uses the results from both positioning procedures and returns the location of the Target UE to the Target UE.</w:t>
      </w:r>
    </w:p>
    <w:p w14:paraId="161AE3E9" w14:textId="5152C993" w:rsidR="00805C55" w:rsidRPr="0078272A" w:rsidRDefault="00805C55" w:rsidP="00805C55">
      <w:pPr>
        <w:rPr>
          <w:b/>
          <w:bCs/>
        </w:rPr>
      </w:pPr>
      <w:r w:rsidRPr="0078272A">
        <w:rPr>
          <w:b/>
          <w:bCs/>
        </w:rPr>
        <w:t>Solution#7</w:t>
      </w:r>
    </w:p>
    <w:p w14:paraId="20A61738" w14:textId="77777777" w:rsidR="00805C55" w:rsidRPr="00A52DA5" w:rsidRDefault="00805C55" w:rsidP="00805C55">
      <w:r>
        <w:t>MT-LR: The Target UE receives the DL positioning message from the LMF. The Target UE discovers a Located UE and performs ranging procedure with the Located UE. The Target UE includes the ranging result and the ID of the Located UE in the UL positioning message to the LMF (the UL message could also include measurement result of neighbouring gNBs). The LMF performs MT UE positioning of the Located UE. The LMF uses the results and calculate the location of the Target UE.</w:t>
      </w:r>
    </w:p>
    <w:p w14:paraId="1ED59451" w14:textId="77777777" w:rsidR="00805C55" w:rsidRPr="0078272A" w:rsidRDefault="00805C55" w:rsidP="00805C55">
      <w:pPr>
        <w:rPr>
          <w:b/>
          <w:bCs/>
        </w:rPr>
      </w:pPr>
      <w:r w:rsidRPr="0078272A">
        <w:rPr>
          <w:b/>
          <w:bCs/>
        </w:rPr>
        <w:t>Solution#8</w:t>
      </w:r>
    </w:p>
    <w:p w14:paraId="02A79A28" w14:textId="77777777" w:rsidR="00805C55" w:rsidRDefault="00805C55" w:rsidP="00805C55">
      <w:r>
        <w:t>MT-LR: The LMF triggers one or more UEs to perform discovery of a Target UE by providing an APP ID of the Target UE. The LMF triggers the Target UE in to perform discovery of a Located UE (the UEs above) by providing the APP ID of the Located UE. The Target UE provides the discovery report to the LMF and the LMF decides which UE shall act as Located UE. The LMF informs which of the discovered UEs the Target UE shall perform ranging/SL positioning with. The Target UE reports the ranging/SL positioning measurements to the LMF and the LMF calculates the position of the Target UE using the location of the Location UE obtained before the ranging/SL positioning was performed.</w:t>
      </w:r>
    </w:p>
    <w:p w14:paraId="72D1A2E1" w14:textId="7B15C44A" w:rsidR="00805C55" w:rsidRPr="0078272A" w:rsidRDefault="00805C55" w:rsidP="00805C55">
      <w:pPr>
        <w:rPr>
          <w:b/>
          <w:bCs/>
        </w:rPr>
      </w:pPr>
      <w:r w:rsidRPr="0078272A">
        <w:rPr>
          <w:b/>
          <w:bCs/>
        </w:rPr>
        <w:t>Solution#12</w:t>
      </w:r>
    </w:p>
    <w:p w14:paraId="6F629457" w14:textId="77777777" w:rsidR="00805C55" w:rsidRDefault="00805C55" w:rsidP="00805C55">
      <w:r>
        <w:t>MT-LR: The AF trigger location service via NEF (absolute or relative position), the request may include location of several UEs. The Request goes to the GMLC which forwards the location request to the AMF that serves the Target UE. The AMF pages the Target UE(s) and each AMF selects a LMF that can provide the ranging/SL positioning service. The AMF send a location request to the LMF. The LMF checks the UE(s) ProSe Capabilities with the AMF. The LMF interacts with PCF to initiate Relay operation for location Reporting. PCF configures the UE(s) with RSC(s). The UEs involved perform discovery and set up PC5 connection. The PCF reports to the LMF that the relay configuration is complete. The LMF selects one Located UE to act as a location relay and perform ranging/SL positioning with one or more Target UEs. The Located UE provides the ranging and SL positioning measurement reports to the LMF and the LMF calculates the location of all the Target UEs and provide this information to the AMF(s), then AMF to GMLC, then GMLC to AF (via NEF). In this solution the LPP location Request to locate the Target UE goes to the Located UE instead of the Target UE, even if the AMF paged the Target UE to secure NAS connection with the Target UE.</w:t>
      </w:r>
    </w:p>
    <w:p w14:paraId="33E1AF17" w14:textId="77777777" w:rsidR="00805C55" w:rsidRPr="0078272A" w:rsidRDefault="00805C55" w:rsidP="00805C55">
      <w:pPr>
        <w:rPr>
          <w:b/>
          <w:bCs/>
        </w:rPr>
      </w:pPr>
      <w:r w:rsidRPr="0078272A">
        <w:rPr>
          <w:b/>
          <w:bCs/>
        </w:rPr>
        <w:t>Solution #19</w:t>
      </w:r>
    </w:p>
    <w:p w14:paraId="7406C4F7" w14:textId="77777777" w:rsidR="00805C55" w:rsidRPr="000A6DB7" w:rsidRDefault="00805C55" w:rsidP="00805C55">
      <w:r w:rsidRPr="000A6DB7">
        <w:t>MO-LR: A target UE that is in network coverage may discover one or more other UEs (e.g. assistant UEs and/or located UEs) and sends an MO-LR request to a serving AMF requesting location information (absolute locations, relative locations or ranges) for itself and possibly the other UEs. The AMF transfers the request to an LMF which obtains the capabilities of all the UEs, may provide assistance data to the UEs, and instigates sidelink positioning among the UEs. Location results can be calculated by the target UE if capable or by the LMF which then returns the results to the target UE.</w:t>
      </w:r>
    </w:p>
    <w:p w14:paraId="42BF401A" w14:textId="7C5B5B27" w:rsidR="00805C55" w:rsidRPr="008B4D81" w:rsidRDefault="00805C55" w:rsidP="00805C55">
      <w:r w:rsidRPr="000A6DB7">
        <w:t xml:space="preserve">MT-LR: An LCS Client or AF requests location information (absolute locations, relative locations or ranges) for a group of two or more UEs known to be nearby to one another and with at least one of the UEs in network coverage. A normal Uu MT-LR procedure is used to send the location request to a serving AMF for one of the UEs that is in network coverage. The AMF then forwards the request to an LMF. The LMF sends the MT-LR request to the UE that is in network coverage with identities for the other UE(s). This UE then discovers the other UE(s) and responds to the LMF on whether the MT-LR is possible. Location of the group of UEs then occurs using the same procedure as for the MO-LR and location result information is returned to the LCS Client or AF. A periodic or triggered MT-LR for a group of two or more UEs can be supported by extending the MT-LR procedure similarly to the periodic or triggered MT-LR procedure for Uu positioning in </w:t>
      </w:r>
      <w:r w:rsidR="006D34D6" w:rsidRPr="000A6DB7">
        <w:t>TS</w:t>
      </w:r>
      <w:r w:rsidR="006D34D6">
        <w:t> </w:t>
      </w:r>
      <w:r w:rsidR="006D34D6" w:rsidRPr="000A6DB7">
        <w:t>23.273</w:t>
      </w:r>
      <w:r w:rsidR="006D34D6">
        <w:t> </w:t>
      </w:r>
      <w:bookmarkStart w:id="3543" w:name="MCCTEMPBM_00000033"/>
      <w:r w:rsidR="006D34D6">
        <w:t>[11]</w:t>
      </w:r>
      <w:r w:rsidRPr="000A6DB7">
        <w:t>.</w:t>
      </w:r>
    </w:p>
    <w:bookmarkEnd w:id="3543"/>
    <w:p w14:paraId="3E0AEF66" w14:textId="2FDD8527" w:rsidR="00805C55" w:rsidRPr="0078272A" w:rsidRDefault="00805C55" w:rsidP="00805C55">
      <w:pPr>
        <w:rPr>
          <w:b/>
          <w:bCs/>
        </w:rPr>
      </w:pPr>
      <w:r w:rsidRPr="0078272A">
        <w:rPr>
          <w:b/>
          <w:bCs/>
        </w:rPr>
        <w:t>Solution#20</w:t>
      </w:r>
    </w:p>
    <w:p w14:paraId="448F009C" w14:textId="77777777" w:rsidR="00805C55" w:rsidRDefault="00805C55" w:rsidP="00805C55">
      <w:r>
        <w:t>MT-LR: The Target UE receives a DL positioning message instructing the target UE to discover a Located UE. The Target UE discovers a Located UE and returns the ID of the Located UE to the LMF. The LMF triggers the GMLC to retrieve the location of the Located UE at a certain time T and returns the location to the LMF. In parallel the LMF triggers the Target UE to perform ranging procedure with the Location UE at time T. The Target UE returns the ranging measurement result to the LMF. The LMF uses the results and calculates the location of the Target UE.</w:t>
      </w:r>
    </w:p>
    <w:p w14:paraId="3D17315F" w14:textId="3CD4BFC8" w:rsidR="00805C55" w:rsidRDefault="00805C55" w:rsidP="00805C55">
      <w:r>
        <w:t xml:space="preserve">MO-LR: Target UE discovers a Located UE and sends an MO-LR including the ID of the Located UE and a certain time T. The LMF triggers the GMLC to determine the Location UE location at time T and receives the Location UE </w:t>
      </w:r>
      <w:r>
        <w:lastRenderedPageBreak/>
        <w:t>location from the GMLC. The LMF sends a DL positioning message to the Target UE to perform the ranging procedure (at time T). The Target UE returns the ranging result to the LMF. The LMF uses the results and calculates the location of the Target UE. The location result is returned to the Target UE in the MO-LR Response.</w:t>
      </w:r>
    </w:p>
    <w:p w14:paraId="4F7B5A5E" w14:textId="43B5D78A" w:rsidR="00B75C22" w:rsidRDefault="00B75C22" w:rsidP="00AB58B4">
      <w:pPr>
        <w:textAlignment w:val="auto"/>
      </w:pPr>
      <w:r w:rsidRPr="004C2895">
        <w:t>MT-LR</w:t>
      </w:r>
      <w:r>
        <w:t xml:space="preserve"> with Target UE out of coverage</w:t>
      </w:r>
      <w:r w:rsidRPr="004C2895">
        <w:t>: When GMLC does not get the Target UE’s AMF address from UDM or get the unreachable indication from Target UE’s AMF, GMLC determines to use Network assisted sidelink posit</w:t>
      </w:r>
      <w:r>
        <w:t xml:space="preserve">ioning to locate the target UE and </w:t>
      </w:r>
      <w:r w:rsidRPr="004C2895">
        <w:t>GMLC selects a Located UE (i.e.,</w:t>
      </w:r>
      <w:r>
        <w:t xml:space="preserve"> UE2) based on the target area.</w:t>
      </w:r>
      <w:r>
        <w:rPr>
          <w:rFonts w:eastAsiaTheme="minorEastAsia" w:hint="eastAsia"/>
          <w:lang w:eastAsia="zh-CN"/>
        </w:rPr>
        <w:t xml:space="preserve"> </w:t>
      </w:r>
      <w:r w:rsidRPr="004C2895">
        <w:t>GMLC triggers the LCS procedure of Located UE defined in TS 23.273 [11] to get the location of the Target UE.</w:t>
      </w:r>
    </w:p>
    <w:p w14:paraId="3DCDD50A" w14:textId="77777777" w:rsidR="00805C55" w:rsidRPr="0078272A" w:rsidRDefault="00805C55" w:rsidP="00805C55">
      <w:pPr>
        <w:rPr>
          <w:b/>
          <w:bCs/>
        </w:rPr>
      </w:pPr>
      <w:r w:rsidRPr="0078272A">
        <w:rPr>
          <w:b/>
          <w:bCs/>
        </w:rPr>
        <w:t>Solution#21</w:t>
      </w:r>
    </w:p>
    <w:p w14:paraId="1C72BE12" w14:textId="77777777" w:rsidR="00805C55" w:rsidRDefault="00805C55" w:rsidP="00805C55">
      <w:r>
        <w:t>MT-LR: This solution addresses the case where Target UE is out of coverage of the network (i.e. no direct NAS connection). GMLC receives the LCS service request from AF/LCS client, and GMLC determines the serving AMF based on UE status and information in the LCS service request, and sends the request to the selected AMF. AMF determines the list of Located UEs, and sends the LCS service request to the LMF including the Target UE ID and IDs of one or Multiple Located UEs. The LMF sends a LCS service request to the one or more Located UEs. The Located UE(s) discovers the Target UE, performs ranging procedure with the Target UE and report the result or measurement data to the LMF. The LMF triggers the location determination of the Located UE(s). The LMF uses the measurement results/data to calculate the location of the Target UE and returns the location result to the AMF.</w:t>
      </w:r>
    </w:p>
    <w:p w14:paraId="78F27F6B" w14:textId="77777777" w:rsidR="00805C55" w:rsidRPr="0078272A" w:rsidRDefault="00805C55" w:rsidP="00805C55">
      <w:pPr>
        <w:rPr>
          <w:b/>
          <w:bCs/>
        </w:rPr>
      </w:pPr>
      <w:r w:rsidRPr="0078272A">
        <w:rPr>
          <w:b/>
          <w:bCs/>
        </w:rPr>
        <w:t>Solution#31</w:t>
      </w:r>
    </w:p>
    <w:p w14:paraId="0A0F25A2" w14:textId="77777777" w:rsidR="00805C55" w:rsidRDefault="00805C55" w:rsidP="00805C55">
      <w:r>
        <w:t xml:space="preserve">MT-LR: Deferred MT-LR is proposed to trigger location report from target UE when it enters out of coverage through located UE or UE2NW relay UE. The AMF provides together with Location Request a list of Located UEs that the LMF can use as Located UEs. The AMF also includes a Security Container to be used by the Target UE to validate the ranging/SL positioning request from the Located UE. The LMF sends a SL positioning request to one of the Located UEs. The Located UE performs PC5 discovery of the Target UE and setup a PC5 unicast connection. The Located UE send a SL positioning request including the security container to the Target UE. After the Target UE have validated the request, the Located UE proceeds with the SL positioning and reports the measurement to the LMF. </w:t>
      </w:r>
      <w:r w:rsidRPr="004B33EB">
        <w:t>The LMF uses the measurement results and calculates the location of the Target UE and returns the location result to the AMF.</w:t>
      </w:r>
      <w:r>
        <w:t xml:space="preserve"> In this solution there is no NAS connection with the Target UE as the Target UE is out-of-coverage.</w:t>
      </w:r>
    </w:p>
    <w:p w14:paraId="022371C6" w14:textId="33888BE4" w:rsidR="00805C55" w:rsidRPr="0078272A" w:rsidRDefault="00805C55" w:rsidP="00805C55">
      <w:pPr>
        <w:rPr>
          <w:b/>
          <w:bCs/>
        </w:rPr>
      </w:pPr>
      <w:r w:rsidRPr="0078272A">
        <w:rPr>
          <w:b/>
          <w:bCs/>
        </w:rPr>
        <w:t>Solution#32</w:t>
      </w:r>
    </w:p>
    <w:p w14:paraId="24D07C11" w14:textId="692C1CDD" w:rsidR="00805C55" w:rsidRDefault="00805C55" w:rsidP="00805C55">
      <w:r>
        <w:t>An AF may provide constellation information related to Located UEs. The LMF stores data on potential Located UE incl</w:t>
      </w:r>
      <w:r w:rsidR="0078272A">
        <w:t>uding</w:t>
      </w:r>
      <w:r>
        <w:t xml:space="preserve"> e.g. geographical info, location related capabilities.</w:t>
      </w:r>
    </w:p>
    <w:p w14:paraId="6D34686D" w14:textId="77777777" w:rsidR="00805C55" w:rsidRPr="00C90F64" w:rsidRDefault="00805C55" w:rsidP="00805C55">
      <w:r w:rsidRPr="00C90F64">
        <w:t xml:space="preserve">Case 1: The LMF triggers MT-LR of the Target UE or the Target UE triggers MO-LR. The Target UE initiates discovery and PC5 connection with one of the Located UEs, the Located UE ID to which the Target UE has established a ranging connection to are reported to the LMF. The LMF instructs the Target UE and Located UE to invite other Located UEs to the location session. </w:t>
      </w:r>
      <w:r>
        <w:t>T</w:t>
      </w:r>
      <w:r w:rsidRPr="00C90F64">
        <w:t>he Target UE can then try to perform ranging/SL positioning with all of them. Optionally the Located UEs will perform ranging/SL positioning with the other Located UEs also (for additional accuracy). All UEs involved in the session report their measurement data to the LMF. The LMF calculates the location and reports the location to the requesting node. In this case the Target UE has a NAS connection with the AMF.</w:t>
      </w:r>
    </w:p>
    <w:p w14:paraId="0E96FCAF" w14:textId="77777777" w:rsidR="00805C55" w:rsidRDefault="00805C55" w:rsidP="00805C55">
      <w:r w:rsidRPr="00C90F64">
        <w:t>Case 2: MT-LR: This is the same as case 1, but in this case one of</w:t>
      </w:r>
      <w:r>
        <w:t xml:space="preserve"> the Located UEs service as a relay for the NAS signalling between the AMF and the Target UE.</w:t>
      </w:r>
    </w:p>
    <w:p w14:paraId="51688C61" w14:textId="77777777" w:rsidR="00805C55" w:rsidRPr="00A52DA5" w:rsidRDefault="00805C55" w:rsidP="00805C55">
      <w:r>
        <w:t>Case 3: MO-LR: In this case the LMF configures a Located UE with the constellation info, when the Located UE was in-coverage. This Located UE has the functionality to calculate the position of the Target UE, based on ranging/SL positioning data and its own location. The Located UE has the capability of a SL Positioning Server UE.</w:t>
      </w:r>
    </w:p>
    <w:p w14:paraId="32DE5808" w14:textId="1E60B8E9" w:rsidR="00805C55" w:rsidRDefault="00805C55" w:rsidP="00805C55">
      <w:pPr>
        <w:pStyle w:val="Heading3"/>
      </w:pPr>
      <w:bookmarkStart w:id="3544" w:name="_Toc117042842"/>
      <w:bookmarkStart w:id="3545" w:name="_Toc125976257"/>
      <w:bookmarkStart w:id="3546" w:name="_Toc128725133"/>
      <w:r>
        <w:t>7.5.2</w:t>
      </w:r>
      <w:r w:rsidR="00A714A0">
        <w:tab/>
      </w:r>
      <w:r>
        <w:t>Privacy/SA3 considerations</w:t>
      </w:r>
      <w:bookmarkEnd w:id="3544"/>
      <w:bookmarkEnd w:id="3545"/>
      <w:bookmarkEnd w:id="3546"/>
    </w:p>
    <w:p w14:paraId="16E3E8E0" w14:textId="2A0D4ABE" w:rsidR="00805C55" w:rsidRDefault="00805C55" w:rsidP="00805C55">
      <w:r>
        <w:t>For solution#6 (alt1) and solution#32 (case 3) the Located UE has or receives the final location information of the Target UE. Solution #12, #21 and #31 have the ranging/SL positioning information of the Target UE and could use that information to estimate the location of the Target UE. Before these solutions can be considered SA</w:t>
      </w:r>
      <w:r w:rsidR="0078272A">
        <w:t> WG</w:t>
      </w:r>
      <w:r>
        <w:t>3 needs to evaluate the impact on UE privacy.</w:t>
      </w:r>
    </w:p>
    <w:p w14:paraId="4069952B" w14:textId="77777777" w:rsidR="00805C55" w:rsidRDefault="00805C55" w:rsidP="00805C55">
      <w:r>
        <w:t>Solution#31 introduces a new security container which SA3 needs to evaluate.</w:t>
      </w:r>
    </w:p>
    <w:p w14:paraId="434C0ABF" w14:textId="3C16CCA6" w:rsidR="002826E4" w:rsidRPr="00DA730B" w:rsidRDefault="002826E4" w:rsidP="002826E4">
      <w:pPr>
        <w:pStyle w:val="Heading2"/>
        <w:rPr>
          <w:lang w:eastAsia="zh-CN"/>
        </w:rPr>
      </w:pPr>
      <w:bookmarkStart w:id="3547" w:name="_Toc117042843"/>
      <w:bookmarkStart w:id="3548" w:name="_Toc125976258"/>
      <w:bookmarkStart w:id="3549" w:name="_Toc128725134"/>
      <w:r w:rsidRPr="00DA730B">
        <w:rPr>
          <w:lang w:eastAsia="zh-CN"/>
        </w:rPr>
        <w:lastRenderedPageBreak/>
        <w:t>7.6</w:t>
      </w:r>
      <w:r w:rsidRPr="00DA730B">
        <w:rPr>
          <w:lang w:eastAsia="zh-CN"/>
        </w:rPr>
        <w:tab/>
        <w:t>Key Issue #6: Ranging and sidelink positioning service exposure to a UE</w:t>
      </w:r>
      <w:bookmarkEnd w:id="3547"/>
      <w:bookmarkEnd w:id="3548"/>
      <w:bookmarkEnd w:id="3549"/>
    </w:p>
    <w:p w14:paraId="574519E0" w14:textId="77777777" w:rsidR="002826E4" w:rsidRPr="00DA730B" w:rsidRDefault="002826E4" w:rsidP="002826E4">
      <w:pPr>
        <w:rPr>
          <w:lang w:eastAsia="zh-CN"/>
        </w:rPr>
      </w:pPr>
      <w:r w:rsidRPr="00DA730B">
        <w:rPr>
          <w:lang w:eastAsia="zh-CN"/>
        </w:rPr>
        <w:t>This clause evaluates the solutions captured in Table 6.0-1 for KI#6 as following.</w:t>
      </w:r>
    </w:p>
    <w:p w14:paraId="73B83298" w14:textId="0172113C" w:rsidR="0078272A" w:rsidRDefault="0078272A" w:rsidP="0078272A">
      <w:pPr>
        <w:pStyle w:val="B1"/>
        <w:rPr>
          <w:rFonts w:eastAsia="DengXian"/>
          <w:lang w:eastAsia="zh-CN"/>
        </w:rPr>
      </w:pPr>
      <w:r>
        <w:rPr>
          <w:rFonts w:eastAsia="DengXian"/>
          <w:lang w:eastAsia="zh-CN"/>
        </w:rPr>
        <w:t>-</w:t>
      </w:r>
      <w:r>
        <w:rPr>
          <w:rFonts w:eastAsia="DengXian"/>
          <w:lang w:eastAsia="zh-CN"/>
        </w:rPr>
        <w:tab/>
        <w:t xml:space="preserve">Sol#9 gives 2 potential cases for ranging service exposure to UE which includes Two UEs case and Three UEs case. For the Two UEs case, UE1 initiates the Ranging/SL positioning operation with the UE2 directly over PC5 and then calculate the Ranging result locally. For the Three UEs case, the </w:t>
      </w:r>
      <w:r w:rsidR="00D87190">
        <w:rPr>
          <w:lang w:eastAsia="zh-CN"/>
        </w:rPr>
        <w:t>SL Positioning Client</w:t>
      </w:r>
      <w:r>
        <w:rPr>
          <w:rFonts w:eastAsia="DengXian"/>
          <w:lang w:eastAsia="zh-CN"/>
        </w:rPr>
        <w:t xml:space="preserve"> UE consumes the Ranging/SL positioning service of UE#1 either through PC5 directly or through 5GC. When to invoke the ranging services via PC5 directly, UE#1 triggers ranging process with UE#2 and calculates the ranging result for the </w:t>
      </w:r>
      <w:r w:rsidR="00D87190">
        <w:rPr>
          <w:lang w:eastAsia="zh-CN"/>
        </w:rPr>
        <w:t>SL Positioning Client</w:t>
      </w:r>
      <w:r>
        <w:rPr>
          <w:rFonts w:eastAsia="DengXian"/>
          <w:lang w:eastAsia="zh-CN"/>
        </w:rPr>
        <w:t xml:space="preserve"> UE. For the service exposure to the </w:t>
      </w:r>
      <w:r w:rsidR="00D87190">
        <w:rPr>
          <w:lang w:eastAsia="zh-CN"/>
        </w:rPr>
        <w:t>SL Positioning Client</w:t>
      </w:r>
      <w:r>
        <w:rPr>
          <w:rFonts w:eastAsia="DengXian"/>
          <w:lang w:eastAsia="zh-CN"/>
        </w:rPr>
        <w:t xml:space="preserve"> UE via 5GC, 5GC is responsible for invoking the ranging service of UE#1 and calculating the ranging result for </w:t>
      </w:r>
      <w:r w:rsidR="00D87190">
        <w:rPr>
          <w:lang w:eastAsia="zh-CN"/>
        </w:rPr>
        <w:t>SL Positioning Client</w:t>
      </w:r>
      <w:r>
        <w:rPr>
          <w:rFonts w:eastAsia="DengXian"/>
          <w:lang w:eastAsia="zh-CN"/>
        </w:rPr>
        <w:t xml:space="preserve"> UE. For this process, it potentially needs the involved UEs should belong to same PLMN. If belonging to different severing 5GC NFs, interactions among 5GC NFs are necessary needed.</w:t>
      </w:r>
    </w:p>
    <w:p w14:paraId="3D9A3B1A" w14:textId="1E3848EB" w:rsidR="0078272A" w:rsidRDefault="0078272A" w:rsidP="0078272A">
      <w:pPr>
        <w:pStyle w:val="B1"/>
        <w:rPr>
          <w:rFonts w:eastAsia="DengXian"/>
          <w:lang w:eastAsia="zh-CN"/>
        </w:rPr>
      </w:pPr>
      <w:r>
        <w:rPr>
          <w:rFonts w:eastAsia="DengXian"/>
          <w:lang w:eastAsia="zh-CN"/>
        </w:rPr>
        <w:t>-</w:t>
      </w:r>
      <w:r>
        <w:rPr>
          <w:rFonts w:eastAsia="DengXian"/>
          <w:lang w:eastAsia="zh-CN"/>
        </w:rPr>
        <w:tab/>
        <w:t>Sol#10 gives a procedure for ranging service exposure and invocation over PC5 directly. This solution takes the Assistant UE or a reference UE as the ranging service provider who needs to be discovered and selected first. After that, the Ranging service consumer (e.g. UE#1, SL Positioning Client UE) sends request to ranging service provider to invoke the ranging services for obtaining the ranging result between Target UEs. Ranging service provider performs the ranging procedure with Target UEs based on solution of KI#4 and returns the ranging result to the Ranging service consumer.</w:t>
      </w:r>
    </w:p>
    <w:p w14:paraId="26EDBB9B" w14:textId="4F570A2D" w:rsidR="0078272A" w:rsidRDefault="0078272A" w:rsidP="0078272A">
      <w:pPr>
        <w:pStyle w:val="B1"/>
        <w:rPr>
          <w:rFonts w:eastAsia="DengXian"/>
          <w:lang w:eastAsia="zh-CN"/>
        </w:rPr>
      </w:pPr>
      <w:r>
        <w:rPr>
          <w:rFonts w:eastAsia="DengXian"/>
          <w:lang w:eastAsia="zh-CN"/>
        </w:rPr>
        <w:t>-</w:t>
      </w:r>
      <w:r>
        <w:rPr>
          <w:rFonts w:eastAsia="DengXian"/>
          <w:lang w:eastAsia="zh-CN"/>
        </w:rPr>
        <w:tab/>
        <w:t xml:space="preserve">Sol#11 proposes to use exposure API over user plane to access the Ranging and sidelink positioning service exposure. In this solution, Registration procedure needs to be enhanced so the AMF checks the UE subscription if the UE is allowed to use the service API for Ranging service exposure and provides the UE with the onboarding information. After that, the UE performs the Onboarding of an API Invoker procedure in clause 8.1 of </w:t>
      </w:r>
      <w:r w:rsidR="006D34D6">
        <w:rPr>
          <w:rFonts w:eastAsia="DengXian"/>
          <w:lang w:eastAsia="zh-CN"/>
        </w:rPr>
        <w:t>TS 23.222 [</w:t>
      </w:r>
      <w:r>
        <w:rPr>
          <w:rFonts w:eastAsia="DengXian"/>
          <w:lang w:eastAsia="zh-CN"/>
        </w:rPr>
        <w:t>12] with setting the Service API to the Ranging and SL positioning service exposure API. Then, the UE uses the Service API as specified for Ranging and SL positioning service exposure.</w:t>
      </w:r>
    </w:p>
    <w:p w14:paraId="60E0ECAA"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Sol#14 and#19 proposes a general reference architecture for Sidelink positioning and ranging-based services. In this solution, the functionalities of new reference points (e.g. SR1, SR5) and existing reference points enhancement for ranging are defined. For ranging operations, it proposes to use PC5-U to carry the SR5 signalling such as the Ranging control signalling and discovery message. The Ranging services, including Device and Service Discovery Function (DSDF), Group Support Service Function (GSSF) and Sidelink Positioning and Ranging Function (SPRF), are considered as 3 kinds of V2X/ProSe services from the V2X/ProSe layer perspective and use existing PC5 communication to realize the SR5 interactions. Whether SR5 will be over PC5-U will be subject to RAN WGs conclusions.</w:t>
      </w:r>
    </w:p>
    <w:p w14:paraId="27B8AC56"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Sol#22 is related to KI#6 and KI#7. This solution invokes the Ranging service via 5GC. LMF is enhanced to determine the positioning methods with UE capability consideration after receiving the ranging request. After determination, LMF initiates the Ranging/SL positioning between UE1 and UE2, and/or Uu positioning of UE#1 and UE#2. Then LMF calculates the ranging result between UE#1 and UE#2 based on Uu position and SL ranging measurement. This solution potentially requires that all the involved UEs are belong to same PLMN and 5GC NFs interaction between each other due to different serving NFs.</w:t>
      </w:r>
    </w:p>
    <w:p w14:paraId="6654A8D2"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Sol#25 has similarly thinking to So#9 on the SL Positioning client UE consuming the ranging services through Uu or PC5. For invoking the ranging service via 5GC, there is not LMF involvement and the AMF is responsible for invoking the ranging service of UE. In addition, this solution enhances the GMLC functionality which requires to maintain the mapping between Application Layer ID(s) and SUPI of the UE for later corresponding NFs querying. Similarly, this solution also requires that all the involved UEs are belong to same PLMN and 5GC NFs interaction between each other due to different serving 5GC NFs.</w:t>
      </w:r>
    </w:p>
    <w:p w14:paraId="6A6F1F5A"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Sol#26 proposes a functional split and positioning protocol to enable the support of Sidelink (SL) positioning (and Ranging). This solution proposes to introduce the location server UE to help the calculation of Ranging result. Considering that the Location server UE is involved to the ranging and SL positioning, security issues need to be considered and subject to SA3 groups conclusions.</w:t>
      </w:r>
    </w:p>
    <w:p w14:paraId="07F9B05E"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Sol#27 more focuses on the LMF selection with taking the Ranging and SL positioning requirements into account.</w:t>
      </w:r>
    </w:p>
    <w:p w14:paraId="366667FD"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Sol#28 proposes the LMF to be involved in Ranging/Sidelink positioning. In this solution, 3 modes on ranging result calculation are introduced including UE based, LMF based and Hybrid. when to decide ranging result mode, capability interaction between UE and LMF is needed.</w:t>
      </w:r>
    </w:p>
    <w:p w14:paraId="7D1D0AFD" w14:textId="77777777" w:rsidR="0078272A" w:rsidRDefault="0078272A" w:rsidP="0078272A">
      <w:pPr>
        <w:pStyle w:val="B1"/>
        <w:rPr>
          <w:rFonts w:eastAsia="DengXian"/>
          <w:lang w:eastAsia="zh-CN"/>
        </w:rPr>
      </w:pPr>
      <w:r>
        <w:rPr>
          <w:rFonts w:eastAsia="DengXian"/>
          <w:lang w:eastAsia="zh-CN"/>
        </w:rPr>
        <w:lastRenderedPageBreak/>
        <w:t>-</w:t>
      </w:r>
      <w:r>
        <w:rPr>
          <w:rFonts w:eastAsia="DengXian"/>
          <w:lang w:eastAsia="zh-CN"/>
        </w:rPr>
        <w:tab/>
        <w:t>Sol#33 mainly introduces the usage of Location server UE for ranging result calculation when ranging UEs are not able to calculate the ranging result. The ranging result calculation is proposed to be performed in Location server UE firstly, if it fails, then LMF is determined to be involved.</w:t>
      </w:r>
    </w:p>
    <w:p w14:paraId="6C6D1A4C" w14:textId="33B4B9F9" w:rsidR="002826E4" w:rsidRPr="0078272A" w:rsidRDefault="002826E4" w:rsidP="002826E4">
      <w:pPr>
        <w:rPr>
          <w:rFonts w:eastAsia="SimSun"/>
        </w:rPr>
      </w:pPr>
      <w:r w:rsidRPr="0078272A">
        <w:rPr>
          <w:rFonts w:eastAsia="SimSun"/>
        </w:rPr>
        <w:t>Among current solutions above, the Ranging and sidelink positioning service exposure to a UE can be invoked</w:t>
      </w:r>
      <w:r w:rsidR="0078272A" w:rsidRPr="0078272A">
        <w:rPr>
          <w:rFonts w:eastAsia="SimSun"/>
        </w:rPr>
        <w:t>:</w:t>
      </w:r>
    </w:p>
    <w:p w14:paraId="70C1E76C" w14:textId="56E816BB" w:rsidR="0078272A" w:rsidRDefault="0078272A" w:rsidP="0078272A">
      <w:pPr>
        <w:pStyle w:val="B1"/>
        <w:rPr>
          <w:rFonts w:eastAsia="SimSun"/>
        </w:rPr>
      </w:pPr>
      <w:r>
        <w:rPr>
          <w:rFonts w:eastAsia="SimSun"/>
        </w:rPr>
        <w:t>a)</w:t>
      </w:r>
      <w:r>
        <w:rPr>
          <w:rFonts w:eastAsia="SimSun"/>
        </w:rPr>
        <w:tab/>
        <w:t>Through PC5 directly (Sol#9, #10, #14, #25, #26 and #33):</w:t>
      </w:r>
    </w:p>
    <w:p w14:paraId="4FA6AD06" w14:textId="77CD7A5C" w:rsidR="0078272A" w:rsidRDefault="0078272A" w:rsidP="0078272A">
      <w:pPr>
        <w:pStyle w:val="B2"/>
        <w:rPr>
          <w:rFonts w:eastAsia="SimSun"/>
        </w:rPr>
      </w:pPr>
      <w:r>
        <w:rPr>
          <w:rFonts w:eastAsia="SimSun"/>
        </w:rPr>
        <w:t>i.</w:t>
      </w:r>
      <w:r>
        <w:rPr>
          <w:rFonts w:eastAsia="SimSun"/>
        </w:rPr>
        <w:tab/>
        <w:t>Means the UE can invoke the Ranging service from another UE via PC5 directly.</w:t>
      </w:r>
    </w:p>
    <w:p w14:paraId="2584B695" w14:textId="0C2433C0" w:rsidR="0078272A" w:rsidRDefault="0078272A" w:rsidP="0078272A">
      <w:pPr>
        <w:pStyle w:val="B1"/>
        <w:rPr>
          <w:rFonts w:eastAsia="SimSun"/>
        </w:rPr>
      </w:pPr>
      <w:r>
        <w:rPr>
          <w:rFonts w:eastAsia="SimSun"/>
        </w:rPr>
        <w:t>b)</w:t>
      </w:r>
      <w:r>
        <w:rPr>
          <w:rFonts w:eastAsia="SimSun"/>
        </w:rPr>
        <w:tab/>
        <w:t>Through Network (Sol#9, #11, #22, #25, #26, #27, #28 and #33):</w:t>
      </w:r>
    </w:p>
    <w:p w14:paraId="2391B93E" w14:textId="77777777" w:rsidR="0078272A" w:rsidRDefault="0078272A" w:rsidP="0078272A">
      <w:pPr>
        <w:pStyle w:val="B2"/>
        <w:rPr>
          <w:rFonts w:eastAsia="SimSun"/>
        </w:rPr>
      </w:pPr>
      <w:r>
        <w:rPr>
          <w:rFonts w:eastAsia="SimSun"/>
        </w:rPr>
        <w:t>ii.</w:t>
      </w:r>
      <w:r>
        <w:rPr>
          <w:rFonts w:eastAsia="SimSun"/>
        </w:rPr>
        <w:tab/>
        <w:t>Means the UE can not invoke the Ranging service from another UE via PC5 directly, which requests network assistant to invoke the Ranging service from another UE and response the Ranging result.</w:t>
      </w:r>
    </w:p>
    <w:p w14:paraId="7BD47745" w14:textId="67EDA9A3" w:rsidR="002826E4" w:rsidRPr="0078272A" w:rsidRDefault="002826E4" w:rsidP="002826E4">
      <w:pPr>
        <w:rPr>
          <w:rFonts w:eastAsia="SimSun"/>
        </w:rPr>
      </w:pPr>
      <w:r w:rsidRPr="0078272A">
        <w:rPr>
          <w:rFonts w:eastAsia="SimSun"/>
        </w:rPr>
        <w:t>So, the Ranging and sidelink positioning service exposure to a UE can be supported via PC5 directly or network.</w:t>
      </w:r>
    </w:p>
    <w:p w14:paraId="20F08456" w14:textId="77777777" w:rsidR="002826E4" w:rsidRPr="0078272A" w:rsidRDefault="002826E4" w:rsidP="0078272A">
      <w:pPr>
        <w:rPr>
          <w:rFonts w:eastAsia="DengXian"/>
          <w:b/>
          <w:bCs/>
        </w:rPr>
      </w:pPr>
      <w:r w:rsidRPr="0078272A">
        <w:rPr>
          <w:rFonts w:eastAsia="DengXian"/>
          <w:b/>
          <w:bCs/>
        </w:rPr>
        <w:t>For ranging and sidelink positioning service exposure to UE over PC5 directly:</w:t>
      </w:r>
    </w:p>
    <w:p w14:paraId="46118ADE" w14:textId="77777777" w:rsidR="002826E4" w:rsidRPr="0078272A" w:rsidRDefault="002826E4" w:rsidP="0078272A">
      <w:pPr>
        <w:rPr>
          <w:rFonts w:eastAsia="DengXian"/>
        </w:rPr>
      </w:pPr>
      <w:r w:rsidRPr="0078272A">
        <w:rPr>
          <w:rFonts w:eastAsia="DengXian"/>
        </w:rPr>
        <w:t>The basic procedure for ranging and sidelink positioning service exposure to UE over PC5 directly can be performed by the following order (See</w:t>
      </w:r>
      <w:r w:rsidRPr="0078272A">
        <w:rPr>
          <w:rFonts w:eastAsia="SimSun"/>
        </w:rPr>
        <w:t xml:space="preserve"> Sol#9, #10, #25, #26 and #33</w:t>
      </w:r>
      <w:r w:rsidRPr="0078272A">
        <w:rPr>
          <w:rFonts w:eastAsia="DengXian"/>
        </w:rPr>
        <w:t>):</w:t>
      </w:r>
    </w:p>
    <w:p w14:paraId="3F2357D2" w14:textId="77777777" w:rsidR="0078272A" w:rsidRDefault="0078272A" w:rsidP="0078272A">
      <w:pPr>
        <w:pStyle w:val="B1"/>
        <w:rPr>
          <w:rFonts w:eastAsia="DengXian"/>
        </w:rPr>
      </w:pPr>
      <w:r>
        <w:rPr>
          <w:rFonts w:eastAsia="DengXian"/>
        </w:rPr>
        <w:t>-</w:t>
      </w:r>
      <w:r>
        <w:rPr>
          <w:rFonts w:eastAsia="DengXian"/>
        </w:rPr>
        <w:tab/>
        <w:t>Step1: UE#1 (e.g. SL positioning client UE) invokes the ranging and sidelink positioning service from UE#2 (Assistant UE, Reference UE) by sending a ranging and sidelink positioning service request to the UE#2 for obtaining the Ranging and SL positioning result of/between Target UEs. In this request at least the SL positioning client UE, the UE#1 info, UE#2 info and target UEs info should be included.</w:t>
      </w:r>
    </w:p>
    <w:p w14:paraId="1F85F15B" w14:textId="77777777" w:rsidR="0078272A" w:rsidRDefault="0078272A" w:rsidP="0078272A">
      <w:pPr>
        <w:pStyle w:val="B1"/>
        <w:rPr>
          <w:rFonts w:eastAsia="DengXian"/>
        </w:rPr>
      </w:pPr>
      <w:r>
        <w:rPr>
          <w:rFonts w:eastAsia="DengXian"/>
        </w:rPr>
        <w:t>-</w:t>
      </w:r>
      <w:r>
        <w:rPr>
          <w:rFonts w:eastAsia="DengXian"/>
        </w:rPr>
        <w:tab/>
        <w:t>Step 2: Authentication for the ranging and sidelink positioning service invocation from UE#1</w:t>
      </w:r>
    </w:p>
    <w:p w14:paraId="195BE787" w14:textId="77777777" w:rsidR="0078272A" w:rsidRDefault="0078272A" w:rsidP="0078272A">
      <w:pPr>
        <w:pStyle w:val="B1"/>
        <w:rPr>
          <w:rFonts w:eastAsia="DengXian"/>
        </w:rPr>
      </w:pPr>
      <w:r>
        <w:rPr>
          <w:rFonts w:eastAsia="DengXian"/>
        </w:rPr>
        <w:t>-</w:t>
      </w:r>
      <w:r>
        <w:rPr>
          <w:rFonts w:eastAsia="DengXian"/>
        </w:rPr>
        <w:tab/>
        <w:t>Step3: UE#2 receives the ranging and sidelink positioning service request from UE#1, UE#2 initiates the ranging and sidelink positioning procedure with Target UEs based on the process in conclusion of KI#4 and obtaining the ranging and sidelink positioning result.</w:t>
      </w:r>
    </w:p>
    <w:p w14:paraId="77467C28" w14:textId="77777777" w:rsidR="0078272A" w:rsidRDefault="0078272A" w:rsidP="0078272A">
      <w:pPr>
        <w:pStyle w:val="B1"/>
        <w:rPr>
          <w:rFonts w:eastAsia="DengXian"/>
        </w:rPr>
      </w:pPr>
      <w:r>
        <w:rPr>
          <w:rFonts w:eastAsia="DengXian"/>
        </w:rPr>
        <w:t>-</w:t>
      </w:r>
      <w:r>
        <w:rPr>
          <w:rFonts w:eastAsia="DengXian"/>
        </w:rPr>
        <w:tab/>
        <w:t>Step4: UE#2 responds to the UE#1 with ranging and sidelink positioning result of/between Target UEs in the respond message.</w:t>
      </w:r>
    </w:p>
    <w:p w14:paraId="2F55072A" w14:textId="75CDE7E7" w:rsidR="002826E4" w:rsidRPr="0078272A" w:rsidRDefault="002826E4" w:rsidP="0078272A">
      <w:pPr>
        <w:rPr>
          <w:rFonts w:eastAsia="DengXian"/>
        </w:rPr>
      </w:pPr>
      <w:r w:rsidRPr="0078272A">
        <w:rPr>
          <w:rFonts w:eastAsia="DengXian"/>
        </w:rPr>
        <w:t>In addition, considering capability of Ranging result calculation as described in Sol#33, during the ranging and sidelink positioning service procedure as described above, the SL Positioning Server UE can be involved in before responding to UE#1 with ranging and sidelink positioning result.</w:t>
      </w:r>
    </w:p>
    <w:p w14:paraId="6C009485" w14:textId="77777777" w:rsidR="002826E4" w:rsidRPr="0078272A" w:rsidRDefault="002826E4" w:rsidP="0078272A">
      <w:pPr>
        <w:rPr>
          <w:rFonts w:eastAsia="DengXian"/>
          <w:b/>
          <w:bCs/>
        </w:rPr>
      </w:pPr>
      <w:r w:rsidRPr="0078272A">
        <w:rPr>
          <w:rFonts w:eastAsia="DengXian"/>
          <w:b/>
          <w:bCs/>
        </w:rPr>
        <w:t>For ranging and sidelink positioning service exposure to UE via Network:</w:t>
      </w:r>
    </w:p>
    <w:p w14:paraId="6D4EB058" w14:textId="77777777" w:rsidR="002826E4" w:rsidRPr="00DA730B" w:rsidRDefault="002826E4" w:rsidP="002826E4">
      <w:pPr>
        <w:rPr>
          <w:rFonts w:eastAsia="DengXian"/>
          <w:lang w:eastAsia="zh-CN"/>
        </w:rPr>
      </w:pPr>
      <w:r w:rsidRPr="00DA730B">
        <w:rPr>
          <w:rFonts w:eastAsia="DengXian"/>
          <w:lang w:eastAsia="zh-CN"/>
        </w:rPr>
        <w:t>This ranging service exposure and invocation through network can be realized by the following 2 methods:</w:t>
      </w:r>
    </w:p>
    <w:p w14:paraId="5732CD90" w14:textId="77777777" w:rsidR="0078272A" w:rsidRDefault="0078272A" w:rsidP="0078272A">
      <w:pPr>
        <w:pStyle w:val="B1"/>
        <w:rPr>
          <w:rFonts w:eastAsia="SimSun"/>
          <w:lang w:eastAsia="zh-CN"/>
        </w:rPr>
      </w:pPr>
      <w:r>
        <w:rPr>
          <w:rFonts w:eastAsia="SimSun"/>
          <w:lang w:eastAsia="zh-CN"/>
        </w:rPr>
        <w:t>-</w:t>
      </w:r>
      <w:r>
        <w:rPr>
          <w:rFonts w:eastAsia="SimSun"/>
          <w:lang w:eastAsia="zh-CN"/>
        </w:rPr>
        <w:tab/>
        <w:t>Ranging service exposure and invocation through 5GC, the ranging service consumer sends the ranging request to the 5GC (e.g. AMF or LMF) as described in Sol#9, #22, #25, #27, #33.</w:t>
      </w:r>
    </w:p>
    <w:p w14:paraId="59CD42CA" w14:textId="77777777" w:rsidR="0078272A" w:rsidRDefault="0078272A" w:rsidP="0078272A">
      <w:pPr>
        <w:pStyle w:val="B1"/>
        <w:rPr>
          <w:rFonts w:eastAsia="SimSun"/>
          <w:lang w:eastAsia="zh-CN"/>
        </w:rPr>
      </w:pPr>
      <w:r>
        <w:rPr>
          <w:rFonts w:eastAsia="SimSun"/>
          <w:lang w:eastAsia="zh-CN"/>
        </w:rPr>
        <w:t>-</w:t>
      </w:r>
      <w:r>
        <w:rPr>
          <w:rFonts w:eastAsia="SimSun"/>
          <w:lang w:eastAsia="zh-CN"/>
        </w:rPr>
        <w:tab/>
        <w:t>Ranging service exposure and invocation through Application layer as described in sol#11, this mechanism reuses the solution for KI#7.</w:t>
      </w:r>
    </w:p>
    <w:p w14:paraId="50B83E0B" w14:textId="021E2710" w:rsidR="002826E4" w:rsidRPr="00DA730B" w:rsidRDefault="002826E4" w:rsidP="002826E4">
      <w:pPr>
        <w:rPr>
          <w:rFonts w:eastAsia="SimSun"/>
          <w:lang w:eastAsia="zh-CN"/>
        </w:rPr>
      </w:pPr>
      <w:r w:rsidRPr="00DA730B">
        <w:rPr>
          <w:rFonts w:eastAsia="SimSun"/>
          <w:lang w:eastAsia="zh-CN"/>
        </w:rPr>
        <w:t xml:space="preserve">For the ranging and sidelink positioning service exposure to UE via 5GC, the </w:t>
      </w:r>
      <w:r w:rsidRPr="00DA730B">
        <w:rPr>
          <w:rFonts w:eastAsia="DengXian"/>
          <w:lang w:eastAsia="zh-CN"/>
        </w:rPr>
        <w:t>SL positioning client UE</w:t>
      </w:r>
      <w:r w:rsidRPr="00DA730B">
        <w:rPr>
          <w:rFonts w:eastAsia="SimSun"/>
          <w:lang w:eastAsia="zh-CN"/>
        </w:rPr>
        <w:t xml:space="preserve"> invokes ranging and sidelink positioning service by sending NAS message to the 5GC, the LCS architecture and LPP messages can be reused with small enhancements, i.e. defining new IEs for ranging/sidelink positioning service. It only needs to enhance the AMF logic to select an appropriate LMF, or </w:t>
      </w:r>
      <w:r w:rsidRPr="00DA730B">
        <w:t>act as</w:t>
      </w:r>
      <w:r w:rsidRPr="00DA730B">
        <w:rPr>
          <w:rFonts w:hint="eastAsia"/>
        </w:rPr>
        <w:t xml:space="preserve"> the consumer of GMLC service</w:t>
      </w:r>
      <w:r w:rsidRPr="00DA730B">
        <w:t xml:space="preserve"> for </w:t>
      </w:r>
      <w:r w:rsidRPr="00DA730B">
        <w:rPr>
          <w:rFonts w:eastAsia="SimSun"/>
          <w:lang w:eastAsia="zh-CN"/>
        </w:rPr>
        <w:t xml:space="preserve">ranging/sidelink positioning service (the following procedure is same to that of AF requesting </w:t>
      </w:r>
      <w:r w:rsidRPr="00DA730B">
        <w:t xml:space="preserve">for </w:t>
      </w:r>
      <w:r w:rsidRPr="00DA730B">
        <w:rPr>
          <w:rFonts w:eastAsia="SimSun"/>
          <w:lang w:eastAsia="zh-CN"/>
        </w:rPr>
        <w:t>ranging/sidelink positioning service). All the captured solutions have to enforce the involved UEs to belong same PLMN.</w:t>
      </w:r>
    </w:p>
    <w:p w14:paraId="4AED966B" w14:textId="0ACE41FD" w:rsidR="002826E4" w:rsidRPr="002826E4" w:rsidRDefault="002826E4" w:rsidP="000A6DB7">
      <w:pPr>
        <w:rPr>
          <w:lang w:eastAsia="zh-CN"/>
        </w:rPr>
      </w:pPr>
      <w:r w:rsidRPr="00DA730B">
        <w:rPr>
          <w:rFonts w:eastAsia="SimSun"/>
          <w:lang w:eastAsia="zh-CN"/>
        </w:rPr>
        <w:t>Depend on UE implementation, the SL positioning client UE can also invoke the ranging service exposure from UE via the Application exposure API, then the subsequent processes rely on the conclusion of KI#7.</w:t>
      </w:r>
    </w:p>
    <w:p w14:paraId="76A7C698" w14:textId="0AB488B7" w:rsidR="009B0212" w:rsidRPr="00A7799E" w:rsidRDefault="009B0212" w:rsidP="009B0212">
      <w:pPr>
        <w:pStyle w:val="Heading2"/>
        <w:rPr>
          <w:lang w:eastAsia="zh-CN"/>
        </w:rPr>
      </w:pPr>
      <w:bookmarkStart w:id="3550" w:name="_Toc117042844"/>
      <w:bookmarkStart w:id="3551" w:name="_Toc125976259"/>
      <w:bookmarkStart w:id="3552" w:name="_Toc128725135"/>
      <w:r w:rsidRPr="00A7799E">
        <w:rPr>
          <w:lang w:eastAsia="zh-CN"/>
        </w:rPr>
        <w:lastRenderedPageBreak/>
        <w:t>7.</w:t>
      </w:r>
      <w:r>
        <w:rPr>
          <w:lang w:eastAsia="zh-CN"/>
        </w:rPr>
        <w:t>7</w:t>
      </w:r>
      <w:r w:rsidRPr="00A7799E">
        <w:rPr>
          <w:lang w:eastAsia="zh-CN"/>
        </w:rPr>
        <w:tab/>
        <w:t>Key Issue #</w:t>
      </w:r>
      <w:r>
        <w:rPr>
          <w:lang w:eastAsia="zh-CN"/>
        </w:rPr>
        <w:t>7</w:t>
      </w:r>
      <w:r w:rsidRPr="00A7305C">
        <w:rPr>
          <w:lang w:eastAsia="zh-CN"/>
        </w:rPr>
        <w:t xml:space="preserve">: </w:t>
      </w:r>
      <w:r w:rsidRPr="00A430B5">
        <w:rPr>
          <w:lang w:eastAsia="zh-CN"/>
        </w:rPr>
        <w:t>Ranging/Sidelink Positioning service exposure to Application server and for network assisted sidelink positioning</w:t>
      </w:r>
      <w:bookmarkEnd w:id="3550"/>
      <w:bookmarkEnd w:id="3551"/>
      <w:bookmarkEnd w:id="3552"/>
    </w:p>
    <w:p w14:paraId="1D7AB054" w14:textId="77777777" w:rsidR="009B0212" w:rsidRPr="0078272A" w:rsidRDefault="009B0212" w:rsidP="009B0212">
      <w:r w:rsidRPr="0078272A">
        <w:t>This clause evaluates the solutions captured in Table 6.0-1 for KI#7 as follows.</w:t>
      </w:r>
    </w:p>
    <w:p w14:paraId="44CF1F01"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Sol#12 leverages the LCS architecture for service exposure triggered by the AF. The LMF is enhanced to interact with ProSe application server (or PCF) to configure the Located UE/Reference UE as ProSe-based UE-to-Network Relay to report the Target UE location and configures the Target UE with remote UE with special RSCs.</w:t>
      </w:r>
    </w:p>
    <w:p w14:paraId="17E7474D"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In Sol#13, the AF invokes the ranging service via 5GC. AMF is responsible for triggering the UEs to initiate the ranging procedure between each other. The service interface for AMF needs to be enhanced to support Ranging invoking. The service request and result between UE and AMF are delivered over NAS messages.</w:t>
      </w:r>
    </w:p>
    <w:p w14:paraId="5719B5CF"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Sol#14 addresses all KIs by proposing a general reference architecture for Sidelink positioning and ranging-based services. In this solution, the functionalities of new reference points (e.g. SR1, SR5) and existing reference points enhancement for ranging are defined. When either UE is in coverage, it may communicate with LMF, re-using enhanced procedures of LCS. When the UEs are out of coverage, or with partial network coverage, the Sidelink Positioning and Ranging services can be performed without the network involvement.</w:t>
      </w:r>
    </w:p>
    <w:p w14:paraId="7AA5CA9D"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Sol#22 addresses both KI#6 and KI#7. It reuses the LCS architecture and proposes the LMF to combine Uu positioning with Ranging/Sidelink Positioning capabilities to satisfy the Ranging/Sidelink positioning service request. The LMF selects the appropriate positioning methods based on the service requirements, UE capability, UE status, and operator policy.</w:t>
      </w:r>
    </w:p>
    <w:p w14:paraId="78D1C091"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Sol#23 is similar to Sol#12, it also leverages the LCS architecture and takes the MT-LR procedure as baseline for Ranging Service Exposure. The LMF is enhanced to obtain the Ranging/Sidelink Positioning capability of the 2 UEs, determine the role of the 2 UEs, obtain the Ranging/Sidelink Positioning location information from UE, and calculate the result.</w:t>
      </w:r>
    </w:p>
    <w:p w14:paraId="7F65890F"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Sol#24 is a pure application layer procedure for AF invoked Ranging service exposure. AF sends the ranging requests to UE directly and triggers the UE to perform the ranging procedure between UEs via the application message. This solution has no impacts on 5GC and UEs.</w:t>
      </w:r>
    </w:p>
    <w:p w14:paraId="649AE3F5"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Sol#26 is broader than the scope of KI#7 as it addresses KIs #2 through #7. It proposes a functional split and positioning protocol to enable the support of Sidelink (SL) positioning and Ranging. This solution proposes a SL Positioning Server UE to help the calculation of Ranging result. It further proposes a Positioning Protocol (i.e. RSPP) that can operate between a Target UE and a SL Positioning Server UE, between a SL Positioning Server UE and a Reference UE, and between a Target UE and a Reference UE.</w:t>
      </w:r>
    </w:p>
    <w:p w14:paraId="6A85F58A"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Sol#27 reuses the LCS architecture and focuses on the LMF selection by taking the Ranging and SL positioning requirements into account.</w:t>
      </w:r>
    </w:p>
    <w:p w14:paraId="6AA228A7"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Sol#28 proposes to reuse the LCS architecture and the MT-LR procedure for Ranging Service Exposure to AF. The result calculation can be performed at UE or LMF or both. LMF determines the Ranging/Sidelink positioning result calculation mode. In this solution, 3 modes on ranging result calculation are introduced including UE based, LMF based and Hybrid.</w:t>
      </w:r>
    </w:p>
    <w:p w14:paraId="3EE4103C"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Sol#33 addresses both KI#6 and KI#7 by proposing a common Ranging/Sidelink positioning service exposure that consists of both network based solution and non-network based solution. In both cases, the solution introduces the usage of SL Positioning Server UE for ranging result calculation. If the attempt to involve a SL Positioning Server UE fails, then LMF is to be involved.</w:t>
      </w:r>
    </w:p>
    <w:p w14:paraId="239B4095" w14:textId="7BBCA882" w:rsidR="00457C15" w:rsidRPr="00DF048C" w:rsidRDefault="00457C15" w:rsidP="00457C15">
      <w:pPr>
        <w:pStyle w:val="Heading1"/>
      </w:pPr>
      <w:bookmarkStart w:id="3553" w:name="_Toc97050520"/>
      <w:bookmarkStart w:id="3554" w:name="_Toc97050735"/>
      <w:bookmarkStart w:id="3555" w:name="_Toc97050935"/>
      <w:bookmarkStart w:id="3556" w:name="_Toc97142394"/>
      <w:bookmarkStart w:id="3557" w:name="_Toc100781052"/>
      <w:bookmarkStart w:id="3558" w:name="_Toc100782277"/>
      <w:bookmarkStart w:id="3559" w:name="_Toc100782401"/>
      <w:bookmarkStart w:id="3560" w:name="_Toc100782530"/>
      <w:bookmarkStart w:id="3561" w:name="_Toc100782659"/>
      <w:bookmarkStart w:id="3562" w:name="_Toc104257858"/>
      <w:bookmarkStart w:id="3563" w:name="_Toc104258032"/>
      <w:bookmarkStart w:id="3564" w:name="_Toc104299596"/>
      <w:bookmarkStart w:id="3565" w:name="_Toc112768615"/>
      <w:bookmarkStart w:id="3566" w:name="_Toc112768906"/>
      <w:bookmarkStart w:id="3567" w:name="_Toc112769150"/>
      <w:bookmarkStart w:id="3568" w:name="_Toc112772587"/>
      <w:bookmarkStart w:id="3569" w:name="_Toc112864262"/>
      <w:bookmarkStart w:id="3570" w:name="_Toc112865404"/>
      <w:bookmarkStart w:id="3571" w:name="_Toc117042845"/>
      <w:bookmarkStart w:id="3572" w:name="_Toc125976260"/>
      <w:bookmarkStart w:id="3573" w:name="_Toc128725136"/>
      <w:r w:rsidRPr="00DF048C">
        <w:t>8</w:t>
      </w:r>
      <w:r w:rsidRPr="00DF048C">
        <w:tab/>
        <w:t>Conclusions</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629731E2" w14:textId="6A0C9161" w:rsidR="00BC0BBE" w:rsidRPr="00DF048C" w:rsidRDefault="001F671C" w:rsidP="00BC0BBE">
      <w:pPr>
        <w:pStyle w:val="EditorsNote"/>
      </w:pPr>
      <w:r w:rsidRPr="00D76172">
        <w:rPr>
          <w:lang w:val="en-US" w:eastAsia="zh-CN"/>
        </w:rPr>
        <w:t>Editor</w:t>
      </w:r>
      <w:r>
        <w:rPr>
          <w:lang w:val="en-US" w:eastAsia="zh-CN"/>
        </w:rPr>
        <w:t>'</w:t>
      </w:r>
      <w:r w:rsidRPr="00D76172">
        <w:rPr>
          <w:lang w:val="en-US" w:eastAsia="zh-CN"/>
        </w:rPr>
        <w:t>s note:</w:t>
      </w:r>
      <w:r w:rsidR="00BC0BBE" w:rsidRPr="00DF048C">
        <w:tab/>
        <w:t>This clause provides the conclusions for the study.</w:t>
      </w:r>
    </w:p>
    <w:p w14:paraId="6B27E0CE" w14:textId="3766C32A" w:rsidR="001226F0" w:rsidRPr="00E0177C" w:rsidRDefault="001226F0" w:rsidP="001226F0">
      <w:pPr>
        <w:pStyle w:val="Heading2"/>
        <w:rPr>
          <w:lang w:eastAsia="zh-CN"/>
        </w:rPr>
      </w:pPr>
      <w:bookmarkStart w:id="3574" w:name="_Toc50130771"/>
      <w:bookmarkStart w:id="3575" w:name="_Toc50134085"/>
      <w:bookmarkStart w:id="3576" w:name="_Toc50134429"/>
      <w:bookmarkStart w:id="3577" w:name="_Toc50557385"/>
      <w:bookmarkStart w:id="3578" w:name="_Toc50549071"/>
      <w:bookmarkStart w:id="3579" w:name="_Toc55202379"/>
      <w:bookmarkStart w:id="3580" w:name="_Toc57210006"/>
      <w:bookmarkStart w:id="3581" w:name="_Toc57366397"/>
      <w:bookmarkStart w:id="3582" w:name="_Toc68086346"/>
      <w:bookmarkStart w:id="3583" w:name="_Toc117042846"/>
      <w:bookmarkStart w:id="3584" w:name="_Toc125976261"/>
      <w:bookmarkStart w:id="3585" w:name="_Toc128725137"/>
      <w:r w:rsidRPr="00A7799E">
        <w:rPr>
          <w:lang w:eastAsia="zh-CN"/>
        </w:rPr>
        <w:lastRenderedPageBreak/>
        <w:t>8.</w:t>
      </w:r>
      <w:r>
        <w:rPr>
          <w:lang w:eastAsia="zh-CN"/>
        </w:rPr>
        <w:t>1</w:t>
      </w:r>
      <w:r w:rsidRPr="00A7799E">
        <w:rPr>
          <w:lang w:eastAsia="zh-CN"/>
        </w:rPr>
        <w:tab/>
      </w:r>
      <w:bookmarkEnd w:id="3574"/>
      <w:bookmarkEnd w:id="3575"/>
      <w:bookmarkEnd w:id="3576"/>
      <w:bookmarkEnd w:id="3577"/>
      <w:bookmarkEnd w:id="3578"/>
      <w:bookmarkEnd w:id="3579"/>
      <w:bookmarkEnd w:id="3580"/>
      <w:bookmarkEnd w:id="3581"/>
      <w:bookmarkEnd w:id="3582"/>
      <w:r w:rsidRPr="00A7799E">
        <w:rPr>
          <w:lang w:eastAsia="zh-CN"/>
        </w:rPr>
        <w:t>K</w:t>
      </w:r>
      <w:r w:rsidR="00647571">
        <w:rPr>
          <w:lang w:eastAsia="zh-CN"/>
        </w:rPr>
        <w:t xml:space="preserve">ey </w:t>
      </w:r>
      <w:r>
        <w:rPr>
          <w:lang w:eastAsia="zh-CN"/>
        </w:rPr>
        <w:t>I</w:t>
      </w:r>
      <w:r w:rsidR="00647571">
        <w:rPr>
          <w:lang w:eastAsia="zh-CN"/>
        </w:rPr>
        <w:t xml:space="preserve">ssue </w:t>
      </w:r>
      <w:r w:rsidRPr="00A7799E">
        <w:rPr>
          <w:lang w:eastAsia="zh-CN"/>
        </w:rPr>
        <w:t>#</w:t>
      </w:r>
      <w:r>
        <w:rPr>
          <w:lang w:eastAsia="zh-CN"/>
        </w:rPr>
        <w:t>1</w:t>
      </w:r>
      <w:r w:rsidRPr="00A7305C">
        <w:rPr>
          <w:lang w:eastAsia="zh-CN"/>
        </w:rPr>
        <w:t xml:space="preserve">: </w:t>
      </w:r>
      <w:r w:rsidRPr="00DF048C">
        <w:t>Support of authorisation and policy/parameter provisioning to UE</w:t>
      </w:r>
      <w:r>
        <w:t xml:space="preserve"> </w:t>
      </w:r>
      <w:r>
        <w:rPr>
          <w:lang w:eastAsia="zh-CN"/>
        </w:rPr>
        <w:t>and</w:t>
      </w:r>
      <w:r w:rsidR="00647571">
        <w:rPr>
          <w:lang w:eastAsia="zh-CN"/>
        </w:rPr>
        <w:t xml:space="preserve"> </w:t>
      </w:r>
      <w:r>
        <w:rPr>
          <w:lang w:eastAsia="zh-CN"/>
        </w:rPr>
        <w:t>K</w:t>
      </w:r>
      <w:r w:rsidR="00647571">
        <w:rPr>
          <w:lang w:eastAsia="zh-CN"/>
        </w:rPr>
        <w:t xml:space="preserve">ey </w:t>
      </w:r>
      <w:r>
        <w:rPr>
          <w:lang w:eastAsia="zh-CN"/>
        </w:rPr>
        <w:t>I</w:t>
      </w:r>
      <w:r w:rsidR="00647571">
        <w:rPr>
          <w:lang w:eastAsia="zh-CN"/>
        </w:rPr>
        <w:t xml:space="preserve">ssue </w:t>
      </w:r>
      <w:r>
        <w:rPr>
          <w:lang w:eastAsia="zh-CN"/>
        </w:rPr>
        <w:t xml:space="preserve">#8: </w:t>
      </w:r>
      <w:r w:rsidRPr="00DF048C">
        <w:t>Service Authorization to NG-RAN</w:t>
      </w:r>
      <w:bookmarkEnd w:id="3583"/>
      <w:bookmarkEnd w:id="3584"/>
      <w:bookmarkEnd w:id="3585"/>
    </w:p>
    <w:p w14:paraId="73E82C74" w14:textId="29B48D91" w:rsidR="001226F0" w:rsidRPr="00A7799E" w:rsidRDefault="001226F0" w:rsidP="001226F0">
      <w:pPr>
        <w:rPr>
          <w:lang w:eastAsia="zh-CN"/>
        </w:rPr>
      </w:pPr>
      <w:r w:rsidRPr="00A7799E">
        <w:rPr>
          <w:lang w:eastAsia="zh-CN"/>
        </w:rPr>
        <w:t>For K</w:t>
      </w:r>
      <w:r>
        <w:rPr>
          <w:lang w:eastAsia="zh-CN"/>
        </w:rPr>
        <w:t>I</w:t>
      </w:r>
      <w:r w:rsidRPr="00A7799E">
        <w:rPr>
          <w:lang w:eastAsia="zh-CN"/>
        </w:rPr>
        <w:t xml:space="preserve"> </w:t>
      </w:r>
      <w:r>
        <w:rPr>
          <w:lang w:eastAsia="zh-CN"/>
        </w:rPr>
        <w:t xml:space="preserve">#1 and </w:t>
      </w:r>
      <w:r w:rsidRPr="00A7799E">
        <w:rPr>
          <w:lang w:eastAsia="zh-CN"/>
        </w:rPr>
        <w:t>K</w:t>
      </w:r>
      <w:r>
        <w:rPr>
          <w:lang w:eastAsia="zh-CN"/>
        </w:rPr>
        <w:t>I</w:t>
      </w:r>
      <w:r w:rsidRPr="00A7799E">
        <w:rPr>
          <w:lang w:eastAsia="zh-CN"/>
        </w:rPr>
        <w:t xml:space="preserve"> </w:t>
      </w:r>
      <w:r>
        <w:rPr>
          <w:lang w:eastAsia="zh-CN"/>
        </w:rPr>
        <w:t>#8, the followings are taken as conclusions:</w:t>
      </w:r>
    </w:p>
    <w:p w14:paraId="2CFE5474" w14:textId="66388411" w:rsidR="001226F0" w:rsidRPr="0078272A" w:rsidRDefault="0078272A" w:rsidP="001226F0">
      <w:pPr>
        <w:pStyle w:val="B1"/>
      </w:pPr>
      <w:r>
        <w:t>-</w:t>
      </w:r>
      <w:r>
        <w:tab/>
        <w:t xml:space="preserve">The procedures and signalling specified for ProSe in clause 6.2 of </w:t>
      </w:r>
      <w:r w:rsidR="006D34D6">
        <w:t>TS 23.304 [</w:t>
      </w:r>
      <w:r>
        <w:t xml:space="preserve">4] and for V2X in clause 6.2 of </w:t>
      </w:r>
      <w:r w:rsidR="006D34D6">
        <w:t>TS 23.287 [</w:t>
      </w:r>
      <w:r>
        <w:t>3] are used to provision the Ranging/SL positioning service authorization and policy/parameter provisioning to the UE.</w:t>
      </w:r>
    </w:p>
    <w:p w14:paraId="33FAB8CA" w14:textId="77777777" w:rsidR="001226F0" w:rsidRPr="0078272A" w:rsidRDefault="001226F0" w:rsidP="001226F0">
      <w:pPr>
        <w:pStyle w:val="B1"/>
      </w:pPr>
      <w:r w:rsidRPr="0078272A">
        <w:rPr>
          <w:rFonts w:eastAsiaTheme="minorEastAsia" w:hint="eastAsia"/>
        </w:rPr>
        <w:t>-</w:t>
      </w:r>
      <w:r w:rsidRPr="0078272A">
        <w:rPr>
          <w:rFonts w:eastAsiaTheme="minorEastAsia"/>
        </w:rPr>
        <w:tab/>
        <w:t>The</w:t>
      </w:r>
      <w:r w:rsidRPr="0078272A">
        <w:t xml:space="preserve"> specific Ranging/SL positioning parameters to UE include:</w:t>
      </w:r>
    </w:p>
    <w:p w14:paraId="348FDE46" w14:textId="77777777" w:rsidR="001226F0" w:rsidRPr="0078272A" w:rsidRDefault="001226F0" w:rsidP="001226F0">
      <w:pPr>
        <w:pStyle w:val="B2"/>
        <w:rPr>
          <w:rFonts w:eastAsiaTheme="minorEastAsia"/>
        </w:rPr>
      </w:pPr>
      <w:r w:rsidRPr="0078272A">
        <w:t>-</w:t>
      </w:r>
      <w:r w:rsidRPr="0078272A">
        <w:tab/>
      </w:r>
      <w:r w:rsidRPr="0078272A">
        <w:rPr>
          <w:rFonts w:eastAsiaTheme="minorEastAsia"/>
        </w:rPr>
        <w:t xml:space="preserve">When the UE is served by NG-RAN, the PLMNs in which the UE is authorized to perform Ranging/SL positioning service over PC5 reference point </w:t>
      </w:r>
      <w:r w:rsidRPr="0078272A">
        <w:t>for acquiring relative distance, relative direction, high accuracy relative distance and high accuracy relative direction</w:t>
      </w:r>
      <w:r w:rsidRPr="0078272A">
        <w:rPr>
          <w:rFonts w:eastAsiaTheme="minorEastAsia"/>
        </w:rPr>
        <w:t>.</w:t>
      </w:r>
    </w:p>
    <w:p w14:paraId="18F6C4E2" w14:textId="77777777" w:rsidR="00FD4998" w:rsidRPr="0078272A" w:rsidRDefault="001226F0" w:rsidP="001226F0">
      <w:pPr>
        <w:pStyle w:val="B2"/>
        <w:rPr>
          <w:rFonts w:eastAsiaTheme="minorEastAsia"/>
        </w:rPr>
      </w:pPr>
      <w:r w:rsidRPr="0078272A">
        <w:rPr>
          <w:rFonts w:eastAsiaTheme="minorEastAsia"/>
        </w:rPr>
        <w:t>-</w:t>
      </w:r>
      <w:r w:rsidRPr="0078272A">
        <w:rPr>
          <w:rFonts w:eastAsiaTheme="minorEastAsia"/>
        </w:rPr>
        <w:tab/>
        <w:t xml:space="preserve">When the UE is not served by NG-RAN, indicates whether the UE is authorized to perform Ranging/SL positioning service over PC5 reference point </w:t>
      </w:r>
      <w:r w:rsidRPr="0078272A">
        <w:t>for acquiring relative distance, relative direction, high accuracy relative distance and high accuracy relative direction</w:t>
      </w:r>
      <w:r w:rsidRPr="0078272A">
        <w:rPr>
          <w:rFonts w:eastAsiaTheme="minorEastAsia"/>
        </w:rPr>
        <w:t>.</w:t>
      </w:r>
    </w:p>
    <w:p w14:paraId="0E4EE273" w14:textId="283C955C" w:rsidR="001226F0" w:rsidRPr="0078272A" w:rsidRDefault="001226F0" w:rsidP="001226F0">
      <w:pPr>
        <w:pStyle w:val="B2"/>
      </w:pPr>
      <w:r w:rsidRPr="0078272A">
        <w:rPr>
          <w:rFonts w:eastAsiaTheme="minorEastAsia"/>
        </w:rPr>
        <w:t>-</w:t>
      </w:r>
      <w:r w:rsidRPr="0078272A">
        <w:rPr>
          <w:rFonts w:eastAsiaTheme="minorEastAsia"/>
        </w:rPr>
        <w:tab/>
        <w:t>The mapping between Ranging/SL positioning services (e.g. ProSe identifiers, V2X service types) and Ranging/SL positioning QoS parameters.</w:t>
      </w:r>
      <w:r w:rsidR="001C6162" w:rsidRPr="001C6162">
        <w:rPr>
          <w:rFonts w:eastAsia="DengXian"/>
        </w:rPr>
        <w:t xml:space="preserve"> </w:t>
      </w:r>
      <w:r w:rsidR="001C6162" w:rsidRPr="00570703">
        <w:rPr>
          <w:rFonts w:eastAsia="DengXian"/>
        </w:rPr>
        <w:t>Ranging/SL Positioning QoS parameters include RSPP transport QoS, i.e. PQI if RSPP is transported over PC5-U, and positioning QoS.</w:t>
      </w:r>
    </w:p>
    <w:p w14:paraId="0352000A" w14:textId="650D067D" w:rsidR="001226F0" w:rsidRDefault="001226F0" w:rsidP="001226F0">
      <w:pPr>
        <w:pStyle w:val="NO"/>
        <w:rPr>
          <w:rFonts w:eastAsia="DengXian"/>
        </w:rPr>
      </w:pPr>
      <w:r>
        <w:rPr>
          <w:lang w:eastAsia="zh-CN"/>
        </w:rPr>
        <w:t>NOTE</w:t>
      </w:r>
      <w:r w:rsidR="0078272A">
        <w:rPr>
          <w:lang w:eastAsia="zh-CN"/>
        </w:rPr>
        <w:t> </w:t>
      </w:r>
      <w:r>
        <w:rPr>
          <w:lang w:eastAsia="zh-CN"/>
        </w:rPr>
        <w:t>1:</w:t>
      </w:r>
      <w:r>
        <w:rPr>
          <w:lang w:eastAsia="zh-CN"/>
        </w:rPr>
        <w:tab/>
      </w:r>
      <w:r w:rsidR="001C6162" w:rsidRPr="00570703">
        <w:rPr>
          <w:lang w:eastAsia="zh-CN"/>
        </w:rPr>
        <w:t xml:space="preserve">Details of the </w:t>
      </w:r>
      <w:r w:rsidR="001C6162" w:rsidRPr="00570703">
        <w:rPr>
          <w:rFonts w:eastAsia="DengXian"/>
        </w:rPr>
        <w:t>RSPP transport QoS and the positioning QoS</w:t>
      </w:r>
      <w:r w:rsidR="001C6162">
        <w:rPr>
          <w:lang w:eastAsia="zh-CN"/>
        </w:rPr>
        <w:t xml:space="preserve"> </w:t>
      </w:r>
      <w:r w:rsidRPr="00476315">
        <w:rPr>
          <w:lang w:eastAsia="zh-CN"/>
        </w:rPr>
        <w:t>will</w:t>
      </w:r>
      <w:r w:rsidRPr="002A7CAF">
        <w:rPr>
          <w:lang w:eastAsia="zh-CN"/>
        </w:rPr>
        <w:t xml:space="preserve"> be coordinated with RAN</w:t>
      </w:r>
      <w:r w:rsidR="0078272A">
        <w:rPr>
          <w:lang w:eastAsia="zh-CN"/>
        </w:rPr>
        <w:t> </w:t>
      </w:r>
      <w:r w:rsidRPr="002A7CAF">
        <w:rPr>
          <w:lang w:eastAsia="zh-CN"/>
        </w:rPr>
        <w:t>WGs</w:t>
      </w:r>
      <w:r>
        <w:rPr>
          <w:lang w:eastAsia="zh-CN"/>
        </w:rPr>
        <w:t xml:space="preserve"> during the normative phase</w:t>
      </w:r>
      <w:r w:rsidRPr="002A7CAF">
        <w:rPr>
          <w:lang w:eastAsia="zh-CN"/>
        </w:rPr>
        <w:t>.</w:t>
      </w:r>
      <w:r w:rsidR="001C6162" w:rsidRPr="001C6162">
        <w:rPr>
          <w:rFonts w:eastAsia="DengXian"/>
        </w:rPr>
        <w:t xml:space="preserve"> </w:t>
      </w:r>
      <w:r w:rsidR="001C6162" w:rsidRPr="00570703">
        <w:rPr>
          <w:rFonts w:eastAsia="DengXian"/>
        </w:rPr>
        <w:t>Whether RSPP is transported over PC5-U depends on the outcome of KI#4.</w:t>
      </w:r>
    </w:p>
    <w:p w14:paraId="6075C9E3" w14:textId="0CE96D71" w:rsidR="001C6162" w:rsidRPr="001C6162" w:rsidRDefault="001C6162" w:rsidP="001226F0">
      <w:pPr>
        <w:pStyle w:val="NO"/>
        <w:rPr>
          <w:lang w:eastAsia="zh-CN"/>
        </w:rPr>
      </w:pPr>
      <w:r w:rsidRPr="00570703">
        <w:rPr>
          <w:lang w:eastAsia="zh-CN"/>
        </w:rPr>
        <w:t xml:space="preserve">NOTE 2: </w:t>
      </w:r>
      <w:r w:rsidRPr="00570703">
        <w:rPr>
          <w:rFonts w:eastAsia="DengXian"/>
        </w:rPr>
        <w:t>Positioning QoS parameters can also be dynamically provided in the Ranging/SL Positioning service request by the service application.</w:t>
      </w:r>
      <w:r>
        <w:rPr>
          <w:rFonts w:eastAsia="DengXian"/>
        </w:rPr>
        <w:t xml:space="preserve"> </w:t>
      </w:r>
    </w:p>
    <w:p w14:paraId="7BD84430" w14:textId="1868B0FB" w:rsidR="001226F0" w:rsidRPr="0078272A" w:rsidRDefault="001226F0" w:rsidP="001226F0">
      <w:pPr>
        <w:pStyle w:val="B2"/>
        <w:rPr>
          <w:rFonts w:eastAsiaTheme="minorEastAsia"/>
        </w:rPr>
      </w:pPr>
      <w:r w:rsidRPr="0078272A">
        <w:rPr>
          <w:rFonts w:eastAsiaTheme="minorEastAsia"/>
        </w:rPr>
        <w:t>-</w:t>
      </w:r>
      <w:r w:rsidRPr="0078272A">
        <w:rPr>
          <w:rFonts w:eastAsiaTheme="minorEastAsia"/>
        </w:rPr>
        <w:tab/>
        <w:t xml:space="preserve">The authorized Ranging/SL positioning role per PLMN, </w:t>
      </w:r>
      <w:r w:rsidR="001C6162">
        <w:rPr>
          <w:rFonts w:eastAsiaTheme="minorEastAsia"/>
        </w:rPr>
        <w:t>i.e</w:t>
      </w:r>
      <w:r w:rsidRPr="0078272A">
        <w:rPr>
          <w:rFonts w:eastAsiaTheme="minorEastAsia"/>
        </w:rPr>
        <w:t xml:space="preserve">. target UE, reference UE, </w:t>
      </w:r>
      <w:r w:rsidR="001C6162">
        <w:rPr>
          <w:rFonts w:eastAsia="DengXian"/>
        </w:rPr>
        <w:t>SL Positioning Client UE, SL Positioning Server UE</w:t>
      </w:r>
      <w:r w:rsidR="001C6162" w:rsidRPr="0078272A">
        <w:rPr>
          <w:rFonts w:eastAsiaTheme="minorEastAsia"/>
        </w:rPr>
        <w:t xml:space="preserve"> </w:t>
      </w:r>
      <w:r w:rsidRPr="0078272A">
        <w:rPr>
          <w:rFonts w:eastAsiaTheme="minorEastAsia"/>
        </w:rPr>
        <w:t>and located UE.</w:t>
      </w:r>
    </w:p>
    <w:p w14:paraId="32BCED5C" w14:textId="3866C575" w:rsidR="001226F0" w:rsidRPr="0078272A" w:rsidRDefault="001226F0" w:rsidP="001226F0">
      <w:pPr>
        <w:pStyle w:val="B2"/>
        <w:rPr>
          <w:rFonts w:eastAsiaTheme="minorEastAsia"/>
        </w:rPr>
      </w:pPr>
      <w:r w:rsidRPr="0078272A">
        <w:rPr>
          <w:rFonts w:eastAsiaTheme="minorEastAsia"/>
        </w:rPr>
        <w:t>-</w:t>
      </w:r>
      <w:r w:rsidRPr="0078272A">
        <w:rPr>
          <w:rFonts w:eastAsiaTheme="minorEastAsia"/>
        </w:rPr>
        <w:tab/>
        <w:t xml:space="preserve">When the UE is not served by NG-RAN, indicates the authorized Ranging/SL positioning role, </w:t>
      </w:r>
      <w:r w:rsidR="001C6162">
        <w:rPr>
          <w:rFonts w:eastAsiaTheme="minorEastAsia"/>
        </w:rPr>
        <w:t>i.e</w:t>
      </w:r>
      <w:r w:rsidRPr="0078272A">
        <w:rPr>
          <w:rFonts w:eastAsiaTheme="minorEastAsia"/>
        </w:rPr>
        <w:t xml:space="preserve">. target UE, reference UE, </w:t>
      </w:r>
      <w:r w:rsidR="001C6162">
        <w:rPr>
          <w:rFonts w:eastAsia="DengXian"/>
        </w:rPr>
        <w:t>SL Positioning Client UE, SL Positioning Server UE</w:t>
      </w:r>
      <w:r w:rsidRPr="0078272A">
        <w:rPr>
          <w:rFonts w:eastAsiaTheme="minorEastAsia"/>
        </w:rPr>
        <w:t>, and located UE.</w:t>
      </w:r>
    </w:p>
    <w:p w14:paraId="14EAC003" w14:textId="77777777" w:rsidR="001226F0" w:rsidRPr="0078272A" w:rsidRDefault="001226F0" w:rsidP="001226F0">
      <w:pPr>
        <w:pStyle w:val="B2"/>
        <w:rPr>
          <w:rFonts w:eastAsiaTheme="minorEastAsia"/>
        </w:rPr>
      </w:pPr>
      <w:r w:rsidRPr="0078272A">
        <w:rPr>
          <w:rFonts w:eastAsiaTheme="minorEastAsia"/>
        </w:rPr>
        <w:t>-</w:t>
      </w:r>
      <w:r w:rsidRPr="0078272A">
        <w:rPr>
          <w:rFonts w:eastAsiaTheme="minorEastAsia"/>
        </w:rPr>
        <w:tab/>
        <w:t>The discovery parameters for Ranging/SL positioning service depends on the conclusions of KI#3.</w:t>
      </w:r>
    </w:p>
    <w:p w14:paraId="0CD4E18D" w14:textId="59B1D8E4" w:rsidR="001226F0" w:rsidRDefault="001226F0" w:rsidP="001226F0">
      <w:pPr>
        <w:pStyle w:val="NO"/>
        <w:rPr>
          <w:lang w:eastAsia="zh-CN"/>
        </w:rPr>
      </w:pPr>
      <w:r w:rsidRPr="007D5E6C">
        <w:rPr>
          <w:lang w:eastAsia="zh-CN"/>
        </w:rPr>
        <w:t>NOTE</w:t>
      </w:r>
      <w:r w:rsidR="0078272A">
        <w:rPr>
          <w:lang w:eastAsia="zh-CN"/>
        </w:rPr>
        <w:t> </w:t>
      </w:r>
      <w:r w:rsidR="001C6162">
        <w:rPr>
          <w:lang w:eastAsia="zh-CN"/>
        </w:rPr>
        <w:t>3</w:t>
      </w:r>
      <w:r w:rsidRPr="007D5E6C">
        <w:rPr>
          <w:lang w:eastAsia="zh-CN"/>
        </w:rPr>
        <w:t>:</w:t>
      </w:r>
      <w:r w:rsidRPr="007D5E6C">
        <w:rPr>
          <w:lang w:eastAsia="zh-CN"/>
        </w:rPr>
        <w:tab/>
        <w:t xml:space="preserve">These </w:t>
      </w:r>
      <w:r w:rsidRPr="007D5E6C">
        <w:t>parameter</w:t>
      </w:r>
      <w:r w:rsidRPr="007D5E6C">
        <w:rPr>
          <w:lang w:eastAsia="zh-CN"/>
        </w:rPr>
        <w:t xml:space="preserve">s can be preconfigured in ME/UICC. If same policy/parameters are provided by PCF, the </w:t>
      </w:r>
      <w:r w:rsidRPr="007D5E6C">
        <w:t>policy/parameter</w:t>
      </w:r>
      <w:r w:rsidRPr="007D5E6C">
        <w:rPr>
          <w:lang w:eastAsia="zh-CN"/>
        </w:rPr>
        <w:t>s provided by PCF have higher priority than preconfigured parameters.</w:t>
      </w:r>
    </w:p>
    <w:p w14:paraId="71144D5E" w14:textId="07BF3A35" w:rsidR="0078272A" w:rsidRPr="0078272A" w:rsidRDefault="0078272A" w:rsidP="0078272A">
      <w:pPr>
        <w:pStyle w:val="B1"/>
        <w:rPr>
          <w:rFonts w:eastAsiaTheme="minorEastAsia"/>
        </w:rPr>
      </w:pPr>
      <w:r w:rsidRPr="0078272A">
        <w:rPr>
          <w:rFonts w:eastAsiaTheme="minorEastAsia"/>
        </w:rPr>
        <w:t>-</w:t>
      </w:r>
      <w:r w:rsidRPr="0078272A">
        <w:rPr>
          <w:rFonts w:eastAsiaTheme="minorEastAsia"/>
        </w:rPr>
        <w:tab/>
        <w:t xml:space="preserve">The procedures and signalling specified for ProSe in clause 6.6 </w:t>
      </w:r>
      <w:r>
        <w:rPr>
          <w:rFonts w:eastAsiaTheme="minorEastAsia"/>
        </w:rPr>
        <w:t xml:space="preserve">of </w:t>
      </w:r>
      <w:r w:rsidR="006D34D6" w:rsidRPr="0078272A">
        <w:rPr>
          <w:rFonts w:eastAsiaTheme="minorEastAsia"/>
        </w:rPr>
        <w:t>TS</w:t>
      </w:r>
      <w:r w:rsidR="006D34D6">
        <w:rPr>
          <w:rFonts w:eastAsiaTheme="minorEastAsia"/>
        </w:rPr>
        <w:t> </w:t>
      </w:r>
      <w:r w:rsidR="006D34D6" w:rsidRPr="0078272A">
        <w:rPr>
          <w:rFonts w:eastAsiaTheme="minorEastAsia"/>
        </w:rPr>
        <w:t>23.304</w:t>
      </w:r>
      <w:r w:rsidR="006D34D6">
        <w:rPr>
          <w:rFonts w:eastAsiaTheme="minorEastAsia"/>
        </w:rPr>
        <w:t> </w:t>
      </w:r>
      <w:r w:rsidR="006D34D6" w:rsidRPr="0078272A">
        <w:rPr>
          <w:rFonts w:eastAsiaTheme="minorEastAsia"/>
        </w:rPr>
        <w:t>[</w:t>
      </w:r>
      <w:r w:rsidRPr="0078272A">
        <w:rPr>
          <w:rFonts w:eastAsiaTheme="minorEastAsia"/>
        </w:rPr>
        <w:t>4] and for V2X in clause</w:t>
      </w:r>
      <w:r>
        <w:rPr>
          <w:rFonts w:eastAsiaTheme="minorEastAsia"/>
        </w:rPr>
        <w:t> </w:t>
      </w:r>
      <w:r w:rsidRPr="0078272A">
        <w:rPr>
          <w:rFonts w:eastAsiaTheme="minorEastAsia"/>
        </w:rPr>
        <w:t>6.5</w:t>
      </w:r>
      <w:r>
        <w:rPr>
          <w:rFonts w:eastAsiaTheme="minorEastAsia"/>
        </w:rPr>
        <w:t xml:space="preserve"> of </w:t>
      </w:r>
      <w:r w:rsidR="006D34D6" w:rsidRPr="0078272A">
        <w:rPr>
          <w:rFonts w:eastAsiaTheme="minorEastAsia"/>
        </w:rPr>
        <w:t>TS</w:t>
      </w:r>
      <w:r w:rsidR="006D34D6">
        <w:rPr>
          <w:rFonts w:eastAsiaTheme="minorEastAsia"/>
        </w:rPr>
        <w:t> </w:t>
      </w:r>
      <w:r w:rsidR="006D34D6" w:rsidRPr="0078272A">
        <w:rPr>
          <w:rFonts w:eastAsiaTheme="minorEastAsia"/>
        </w:rPr>
        <w:t>23.287</w:t>
      </w:r>
      <w:r w:rsidR="006D34D6">
        <w:rPr>
          <w:rFonts w:eastAsiaTheme="minorEastAsia"/>
        </w:rPr>
        <w:t> </w:t>
      </w:r>
      <w:r w:rsidR="006D34D6" w:rsidRPr="0078272A">
        <w:rPr>
          <w:rFonts w:eastAsiaTheme="minorEastAsia"/>
        </w:rPr>
        <w:t>[</w:t>
      </w:r>
      <w:r w:rsidRPr="0078272A">
        <w:rPr>
          <w:rFonts w:eastAsiaTheme="minorEastAsia"/>
        </w:rPr>
        <w:t>3] are used to provision the Ranging/SL positioning service authorization to RAN.</w:t>
      </w:r>
    </w:p>
    <w:p w14:paraId="768733EF" w14:textId="77777777" w:rsidR="0078272A" w:rsidRDefault="0078272A" w:rsidP="0078272A">
      <w:pPr>
        <w:pStyle w:val="B1"/>
        <w:rPr>
          <w:rFonts w:eastAsiaTheme="minorEastAsia"/>
          <w:lang w:val="en-US" w:eastAsia="zh-CN"/>
        </w:rPr>
      </w:pPr>
      <w:r>
        <w:rPr>
          <w:rFonts w:eastAsiaTheme="minorEastAsia"/>
          <w:lang w:val="en-US" w:eastAsia="zh-CN"/>
        </w:rPr>
        <w:t>-</w:t>
      </w:r>
      <w:r>
        <w:rPr>
          <w:rFonts w:eastAsiaTheme="minorEastAsia"/>
          <w:lang w:val="en-US" w:eastAsia="zh-CN"/>
        </w:rPr>
        <w:tab/>
        <w:t>The specific Ranging/SL positioning service authorization to RAN include:</w:t>
      </w:r>
    </w:p>
    <w:p w14:paraId="630106D8" w14:textId="462254AD" w:rsidR="001226F0" w:rsidRDefault="001226F0" w:rsidP="001226F0">
      <w:pPr>
        <w:pStyle w:val="B2"/>
        <w:rPr>
          <w:rFonts w:eastAsiaTheme="minorEastAsia"/>
          <w:lang w:eastAsia="zh-CN"/>
        </w:rPr>
      </w:pPr>
      <w:r>
        <w:rPr>
          <w:rFonts w:eastAsiaTheme="minorEastAsia"/>
          <w:lang w:val="en-US" w:eastAsia="zh-CN"/>
        </w:rPr>
        <w:t>-</w:t>
      </w:r>
      <w:r>
        <w:rPr>
          <w:rFonts w:eastAsiaTheme="minorEastAsia"/>
          <w:lang w:val="en-US" w:eastAsia="zh-CN"/>
        </w:rPr>
        <w:tab/>
      </w:r>
      <w:r w:rsidRPr="007D5E6C">
        <w:rPr>
          <w:rFonts w:eastAsiaTheme="minorEastAsia"/>
          <w:lang w:eastAsia="zh-CN"/>
        </w:rPr>
        <w:t xml:space="preserve">The </w:t>
      </w:r>
      <w:r w:rsidR="001F671C">
        <w:rPr>
          <w:rFonts w:eastAsiaTheme="minorEastAsia"/>
          <w:lang w:eastAsia="zh-CN"/>
        </w:rPr>
        <w:t>"</w:t>
      </w:r>
      <w:r w:rsidRPr="007D5E6C">
        <w:rPr>
          <w:rFonts w:eastAsiaTheme="minorEastAsia"/>
          <w:lang w:eastAsia="zh-CN"/>
        </w:rPr>
        <w:t>Ranging/SL positioning service authorized</w:t>
      </w:r>
      <w:r w:rsidR="001F671C">
        <w:rPr>
          <w:rFonts w:eastAsiaTheme="minorEastAsia"/>
          <w:lang w:eastAsia="zh-CN"/>
        </w:rPr>
        <w:t>"</w:t>
      </w:r>
      <w:r w:rsidRPr="007D5E6C">
        <w:rPr>
          <w:rFonts w:eastAsiaTheme="minorEastAsia"/>
          <w:lang w:eastAsia="zh-CN"/>
        </w:rPr>
        <w:t xml:space="preserve"> indication based on UE subscription from UDM, indicating the UE is authorized to use Ranging/SL positioning service in the serving PLMN.</w:t>
      </w:r>
    </w:p>
    <w:p w14:paraId="2E175B9F" w14:textId="4C79752E" w:rsidR="001C6162" w:rsidRDefault="001C6162" w:rsidP="001226F0">
      <w:pPr>
        <w:pStyle w:val="B2"/>
        <w:rPr>
          <w:rFonts w:eastAsia="DengXian"/>
          <w:lang w:eastAsia="zh-CN"/>
        </w:rPr>
      </w:pPr>
      <w:r>
        <w:rPr>
          <w:rFonts w:eastAsia="DengXian"/>
          <w:lang w:eastAsia="zh-CN"/>
        </w:rPr>
        <w:t>-</w:t>
      </w:r>
      <w:r>
        <w:rPr>
          <w:rFonts w:eastAsia="DengXian"/>
          <w:lang w:eastAsia="zh-CN"/>
        </w:rPr>
        <w:tab/>
        <w:t>QoS parameters used by NG-RAN.</w:t>
      </w:r>
    </w:p>
    <w:p w14:paraId="79EBEEA2" w14:textId="670EE6C3" w:rsidR="00457C15" w:rsidRDefault="001C6162" w:rsidP="000A6DB7">
      <w:pPr>
        <w:pStyle w:val="NO"/>
      </w:pPr>
      <w:r w:rsidRPr="007D5E6C">
        <w:rPr>
          <w:lang w:eastAsia="zh-CN"/>
        </w:rPr>
        <w:t>NOTE</w:t>
      </w:r>
      <w:r>
        <w:t> 4</w:t>
      </w:r>
      <w:r w:rsidRPr="007D5E6C">
        <w:t>:</w:t>
      </w:r>
      <w:r w:rsidRPr="007D5E6C">
        <w:tab/>
      </w:r>
      <w:r w:rsidRPr="00570703">
        <w:rPr>
          <w:lang w:eastAsia="zh-CN"/>
        </w:rPr>
        <w:t xml:space="preserve">What QoS parameters </w:t>
      </w:r>
      <w:r w:rsidRPr="00570703">
        <w:t>of Ranging/SL positioning</w:t>
      </w:r>
      <w:r w:rsidRPr="00570703">
        <w:rPr>
          <w:lang w:eastAsia="zh-CN"/>
        </w:rPr>
        <w:t xml:space="preserve"> used by NG-RAN will</w:t>
      </w:r>
      <w:r w:rsidRPr="00570703">
        <w:t xml:space="preserve"> be specified during normative phase.</w:t>
      </w:r>
      <w:r w:rsidR="001226F0" w:rsidRPr="007D5E6C">
        <w:t>NOTE</w:t>
      </w:r>
      <w:r w:rsidR="0078272A">
        <w:t> </w:t>
      </w:r>
      <w:r>
        <w:t>5</w:t>
      </w:r>
      <w:r w:rsidR="001226F0" w:rsidRPr="007D5E6C">
        <w:t>:</w:t>
      </w:r>
      <w:r w:rsidR="001226F0" w:rsidRPr="007D5E6C">
        <w:tab/>
        <w:t>The parameters list is not exhausted. Additional parameters can be added during normative phase.</w:t>
      </w:r>
    </w:p>
    <w:p w14:paraId="70E36770" w14:textId="29A94F88" w:rsidR="00492703" w:rsidRPr="005C5768" w:rsidRDefault="00492703" w:rsidP="001D4570">
      <w:pPr>
        <w:pStyle w:val="Heading2"/>
        <w:rPr>
          <w:lang w:eastAsia="zh-CN"/>
        </w:rPr>
      </w:pPr>
      <w:bookmarkStart w:id="3586" w:name="_Toc112773503"/>
      <w:bookmarkStart w:id="3587" w:name="_Toc125976262"/>
      <w:bookmarkStart w:id="3588" w:name="_Toc128725138"/>
      <w:r>
        <w:rPr>
          <w:lang w:eastAsia="zh-CN"/>
        </w:rPr>
        <w:t>8.2</w:t>
      </w:r>
      <w:r w:rsidRPr="005C5768">
        <w:rPr>
          <w:lang w:eastAsia="zh-CN"/>
        </w:rPr>
        <w:tab/>
        <w:t xml:space="preserve">Key Issue #2: </w:t>
      </w:r>
      <w:bookmarkEnd w:id="3586"/>
      <w:r w:rsidRPr="005C5768">
        <w:rPr>
          <w:lang w:eastAsia="zh-CN"/>
        </w:rPr>
        <w:t>Ranging service operation procedure with the assistance of another UE</w:t>
      </w:r>
      <w:bookmarkEnd w:id="3587"/>
      <w:bookmarkEnd w:id="3588"/>
    </w:p>
    <w:p w14:paraId="5F042A99" w14:textId="77777777" w:rsidR="00492703" w:rsidRPr="0078272A" w:rsidRDefault="00492703" w:rsidP="00492703">
      <w:r w:rsidRPr="0078272A">
        <w:t>For Key Issue #2: Ranging service operation procedure with the assistance of another UE, the followings are taken as conclusions:</w:t>
      </w:r>
    </w:p>
    <w:p w14:paraId="3DE3139D" w14:textId="0C356A8F" w:rsidR="00492703" w:rsidRPr="0078272A" w:rsidRDefault="0078272A" w:rsidP="0078272A">
      <w:pPr>
        <w:pStyle w:val="B1"/>
        <w:rPr>
          <w:rFonts w:eastAsiaTheme="minorEastAsia"/>
        </w:rPr>
      </w:pPr>
      <w:r w:rsidRPr="0078272A">
        <w:rPr>
          <w:rFonts w:eastAsiaTheme="minorEastAsia"/>
        </w:rPr>
        <w:tab/>
      </w:r>
      <w:r w:rsidR="00492703" w:rsidRPr="0078272A">
        <w:rPr>
          <w:rFonts w:eastAsiaTheme="minorEastAsia"/>
        </w:rPr>
        <w:t xml:space="preserve">For Assistant UE discovery </w:t>
      </w:r>
      <w:r w:rsidR="007B0A9C" w:rsidRPr="0078272A">
        <w:rPr>
          <w:rFonts w:eastAsiaTheme="minorEastAsia"/>
        </w:rPr>
        <w:t>and selection:</w:t>
      </w:r>
    </w:p>
    <w:p w14:paraId="4B743451" w14:textId="452530C5" w:rsidR="00492703" w:rsidRPr="0078272A" w:rsidRDefault="00492703" w:rsidP="0078272A">
      <w:pPr>
        <w:pStyle w:val="B2"/>
      </w:pPr>
      <w:r w:rsidRPr="0078272A">
        <w:lastRenderedPageBreak/>
        <w:t>-</w:t>
      </w:r>
      <w:r w:rsidRPr="0078272A">
        <w:tab/>
        <w:t>Both Model A and Model B can be used for Assistant UE discovery.</w:t>
      </w:r>
      <w:r w:rsidR="000456B7" w:rsidRPr="000456B7">
        <w:t xml:space="preserve"> </w:t>
      </w:r>
      <w:r w:rsidR="000456B7">
        <w:t>T</w:t>
      </w:r>
      <w:r w:rsidR="000456B7" w:rsidRPr="006C0C28">
        <w:t xml:space="preserve">he </w:t>
      </w:r>
      <w:r w:rsidR="000456B7" w:rsidRPr="0025606F">
        <w:t>SL Reference UE</w:t>
      </w:r>
      <w:r w:rsidR="000456B7" w:rsidRPr="006C0C28">
        <w:t xml:space="preserve"> performs the </w:t>
      </w:r>
      <w:r w:rsidR="000456B7" w:rsidRPr="0025606F">
        <w:t>Assistant UE</w:t>
      </w:r>
      <w:r w:rsidR="000456B7" w:rsidRPr="006C0C28">
        <w:t xml:space="preserve"> selection for both Model A and Model B discovery.</w:t>
      </w:r>
      <w:r w:rsidR="000456B7">
        <w:t xml:space="preserve"> </w:t>
      </w:r>
      <w:r w:rsidR="000456B7" w:rsidRPr="00FA1397">
        <w:t xml:space="preserve">For Model B discovery, the Target UE may respond or not to an Assistant UE, e.g., based on the PC5 signal </w:t>
      </w:r>
      <w:r w:rsidR="000456B7">
        <w:t xml:space="preserve">status </w:t>
      </w:r>
      <w:r w:rsidR="000456B7" w:rsidRPr="00FA1397">
        <w:t>of each received message.</w:t>
      </w:r>
    </w:p>
    <w:p w14:paraId="4407EFCD" w14:textId="27D40CB8" w:rsidR="00492703" w:rsidRPr="0078272A" w:rsidRDefault="00492703" w:rsidP="0078272A">
      <w:pPr>
        <w:pStyle w:val="B2"/>
      </w:pPr>
      <w:r w:rsidRPr="0078272A">
        <w:t>-</w:t>
      </w:r>
      <w:r w:rsidRPr="0078272A">
        <w:tab/>
        <w:t>Both SL Reference UE and Target UE can select Assistant UE(s) based result of Assistant UE discovery.</w:t>
      </w:r>
      <w:r w:rsidR="00A8667E" w:rsidRPr="0078272A">
        <w:t xml:space="preserve"> SL Reference UE and Target UE </w:t>
      </w:r>
      <w:r w:rsidRPr="0078272A">
        <w:t>negot</w:t>
      </w:r>
      <w:r w:rsidR="00A8667E" w:rsidRPr="0078272A">
        <w:t>iate the Assistant UE selection</w:t>
      </w:r>
      <w:r w:rsidRPr="0078272A">
        <w:t>.</w:t>
      </w:r>
    </w:p>
    <w:p w14:paraId="086BDE0F" w14:textId="5C3B7CD6" w:rsidR="00492703" w:rsidRPr="006D34D6" w:rsidRDefault="000456B7" w:rsidP="00AB58B4">
      <w:pPr>
        <w:pStyle w:val="NO"/>
      </w:pPr>
      <w:r>
        <w:t>NOTE</w:t>
      </w:r>
      <w:r w:rsidR="002A1A87">
        <w:t> </w:t>
      </w:r>
      <w:r w:rsidR="001F642D">
        <w:t>1</w:t>
      </w:r>
      <w:r w:rsidR="001F671C" w:rsidRPr="006D34D6">
        <w:t>:</w:t>
      </w:r>
      <w:r w:rsidR="001F671C" w:rsidRPr="006D34D6">
        <w:tab/>
      </w:r>
      <w:r w:rsidR="00492703" w:rsidRPr="006D34D6">
        <w:t>In V2X case, Assistant UE discovery will be determined during normative phase.</w:t>
      </w:r>
    </w:p>
    <w:p w14:paraId="2D328957" w14:textId="29AE9487" w:rsidR="00492703" w:rsidRPr="0078272A" w:rsidRDefault="0078272A" w:rsidP="0078272A">
      <w:pPr>
        <w:pStyle w:val="B1"/>
        <w:rPr>
          <w:rFonts w:eastAsiaTheme="minorEastAsia"/>
        </w:rPr>
      </w:pPr>
      <w:r w:rsidRPr="0078272A">
        <w:rPr>
          <w:rFonts w:eastAsiaTheme="minorEastAsia"/>
        </w:rPr>
        <w:tab/>
      </w:r>
      <w:r w:rsidR="00492703" w:rsidRPr="0078272A">
        <w:rPr>
          <w:rFonts w:eastAsiaTheme="minorEastAsia"/>
        </w:rPr>
        <w:t>For Ranging/SL Positioning procedure with Assistant UE</w:t>
      </w:r>
      <w:r w:rsidR="00492703" w:rsidRPr="0078272A">
        <w:t>(s)</w:t>
      </w:r>
      <w:r w:rsidR="00492703" w:rsidRPr="0078272A">
        <w:rPr>
          <w:rFonts w:eastAsiaTheme="minorEastAsia"/>
        </w:rPr>
        <w:t>:</w:t>
      </w:r>
    </w:p>
    <w:p w14:paraId="6D48449E" w14:textId="77777777" w:rsidR="000456B7" w:rsidRDefault="001F671C" w:rsidP="0078272A">
      <w:pPr>
        <w:pStyle w:val="B2"/>
      </w:pPr>
      <w:r>
        <w:t>-</w:t>
      </w:r>
      <w:r>
        <w:tab/>
        <w:t xml:space="preserve">SL Reference UE triggers the selected Assistant UE(s) to perform Ranging/SL Positioning procedure with Target UE, and gets the </w:t>
      </w:r>
      <w:r w:rsidR="000456B7" w:rsidRPr="00031B7D">
        <w:t>final ranging result from the following options</w:t>
      </w:r>
      <w:r w:rsidR="000456B7">
        <w:t>:</w:t>
      </w:r>
    </w:p>
    <w:p w14:paraId="4636A5B0" w14:textId="77777777" w:rsidR="000456B7" w:rsidRDefault="000456B7" w:rsidP="002A1A87">
      <w:pPr>
        <w:pStyle w:val="B3"/>
      </w:pPr>
      <w:r w:rsidRPr="002A1A87">
        <w:t>-</w:t>
      </w:r>
      <w:r w:rsidRPr="002A1A87">
        <w:tab/>
        <w:t xml:space="preserve">requests the </w:t>
      </w:r>
      <w:r w:rsidR="001F671C" w:rsidRPr="002A1A87">
        <w:t xml:space="preserve">ranging result </w:t>
      </w:r>
      <w:r w:rsidRPr="002A1A87">
        <w:t xml:space="preserve">or ranging measurement data </w:t>
      </w:r>
      <w:r w:rsidR="001F671C" w:rsidRPr="002A1A87">
        <w:t xml:space="preserve">between the selected Assistant UE(s) and Target UE from the selected Assistant UE(s). SL Reference UE calculates the final Ranging result based on the ranging result between the selected Assistant UE(s) and SL Reference UE and the received ranging result </w:t>
      </w:r>
      <w:r w:rsidRPr="002A1A87">
        <w:t xml:space="preserve">or ranging measurement data </w:t>
      </w:r>
      <w:r w:rsidR="001F671C" w:rsidRPr="002A1A87">
        <w:t xml:space="preserve">between the selected Assistant UE(s) and Target UE; </w:t>
      </w:r>
    </w:p>
    <w:p w14:paraId="63828316" w14:textId="065F4A4C" w:rsidR="001F671C" w:rsidRDefault="000456B7" w:rsidP="002A1A87">
      <w:pPr>
        <w:pStyle w:val="B3"/>
      </w:pPr>
      <w:r w:rsidRPr="002A1A87">
        <w:t>-</w:t>
      </w:r>
      <w:r w:rsidRPr="002A1A87">
        <w:tab/>
        <w:t xml:space="preserve">requests the final ranging result between the SL Reference UE and the Target UE from the selected Assistant UE(s) directly. In this option, the Assistant UE calculates the ranging result based on the ranging measurement data between the selected Assistant UE(s) and Target UE and between the selected Assistant UE(s) and SL reference UE; </w:t>
      </w:r>
      <w:r w:rsidR="001F671C" w:rsidRPr="002A1A87">
        <w:t>or</w:t>
      </w:r>
    </w:p>
    <w:p w14:paraId="1EED17FA" w14:textId="4B11B9F7" w:rsidR="001F671C" w:rsidRDefault="001F671C" w:rsidP="0078272A">
      <w:pPr>
        <w:pStyle w:val="B2"/>
      </w:pPr>
      <w:r>
        <w:t>-</w:t>
      </w:r>
      <w:r>
        <w:tab/>
        <w:t>SL Reference UE and Target UE perform the Ranging/SL Positioning operation procedure with the selected Assistant UE(s) respectively. Then the measurement/result obtained by SL Reference UE and Target UE are used by the SL Reference UE or Target UE to calculate the final ranging result:</w:t>
      </w:r>
    </w:p>
    <w:p w14:paraId="562F36BA" w14:textId="1DFD7E72" w:rsidR="001F671C" w:rsidRDefault="001F671C" w:rsidP="0078272A">
      <w:pPr>
        <w:pStyle w:val="B3"/>
      </w:pPr>
      <w:r>
        <w:t>-</w:t>
      </w:r>
      <w:r>
        <w:tab/>
        <w:t>A scheduled ranging time for ranging service operation with Assistant UE(s) is used to get more accurate ranging result. SL Reference UE or Target UE can decide a scheduled ranging time, and share with each other or the selected Assistant UE.</w:t>
      </w:r>
    </w:p>
    <w:p w14:paraId="20E8A9F1" w14:textId="4085FC63" w:rsidR="000456B7" w:rsidRDefault="000456B7" w:rsidP="002A1A87">
      <w:pPr>
        <w:pStyle w:val="B2"/>
      </w:pPr>
      <w:r w:rsidRPr="002A1A87">
        <w:t>-</w:t>
      </w:r>
      <w:r w:rsidRPr="002A1A87">
        <w:tab/>
        <w:t>Ranging/SL Positioning procedure between the selected Assistant UE(s) and Target UE, and Ranging/SL Positioning procedure between the selected Assistant UE(s) and SL Reference UE are performed independently, and each procedure can reuse the conclusion of KI#4.</w:t>
      </w:r>
    </w:p>
    <w:p w14:paraId="3B098047" w14:textId="77777777" w:rsidR="001F671C" w:rsidRDefault="001F671C" w:rsidP="0078272A">
      <w:pPr>
        <w:pStyle w:val="B2"/>
      </w:pPr>
      <w:r>
        <w:t>-</w:t>
      </w:r>
      <w:r>
        <w:tab/>
        <w:t>For the Assistant UE involved for periodic Ranging/SL Positioning service request, the Target UE determines whether to keep using the existing Assistant UE, reselect a new Assistant UE or no use of Assistant UE based on e.g. signal strength or whether LOS path exists:</w:t>
      </w:r>
    </w:p>
    <w:p w14:paraId="55E8F0DA" w14:textId="53CEAE81" w:rsidR="001F671C" w:rsidRDefault="001F671C" w:rsidP="0078272A">
      <w:pPr>
        <w:pStyle w:val="B3"/>
      </w:pPr>
      <w:r>
        <w:t>-</w:t>
      </w:r>
      <w:r>
        <w:tab/>
        <w:t>If the assistant UE is still required, the existing Assistant UE continues to be used, or a new Assistant UE is discovered and selected.</w:t>
      </w:r>
    </w:p>
    <w:p w14:paraId="2DA671E1" w14:textId="77777777" w:rsidR="001F671C" w:rsidRDefault="001F671C" w:rsidP="0078272A">
      <w:pPr>
        <w:pStyle w:val="B3"/>
      </w:pPr>
      <w:r>
        <w:t>-</w:t>
      </w:r>
      <w:r>
        <w:tab/>
        <w:t>If the assistant UE is no longer required, the target UE can switch to direct ranging operation for the next Ranging/SL Positioning.</w:t>
      </w:r>
    </w:p>
    <w:p w14:paraId="1B0B5BD8" w14:textId="192BDD9A" w:rsidR="00492703" w:rsidRPr="001F671C" w:rsidRDefault="00492703" w:rsidP="00492703">
      <w:pPr>
        <w:pStyle w:val="NO"/>
        <w:rPr>
          <w:rFonts w:eastAsia="SimSun"/>
        </w:rPr>
      </w:pPr>
      <w:r w:rsidRPr="001F671C">
        <w:t>NOTE </w:t>
      </w:r>
      <w:r w:rsidR="001F642D">
        <w:t>2</w:t>
      </w:r>
      <w:r w:rsidRPr="001F671C">
        <w:t>:</w:t>
      </w:r>
      <w:r w:rsidRPr="001F671C">
        <w:tab/>
        <w:t>It</w:t>
      </w:r>
      <w:r w:rsidR="001F671C" w:rsidRPr="001F671C">
        <w:t>'</w:t>
      </w:r>
      <w:r w:rsidRPr="001F671C">
        <w:t>s up to implementation on when the Target UE performs ranging service check to determine to change Assistant UE</w:t>
      </w:r>
      <w:r w:rsidRPr="001F671C">
        <w:rPr>
          <w:rFonts w:eastAsia="SimSun"/>
        </w:rPr>
        <w:t>.</w:t>
      </w:r>
    </w:p>
    <w:p w14:paraId="1DCF3388" w14:textId="42E11152" w:rsidR="00492703" w:rsidRPr="001F671C" w:rsidRDefault="00492703" w:rsidP="00492703">
      <w:pPr>
        <w:pStyle w:val="NO"/>
        <w:rPr>
          <w:rFonts w:eastAsia="SimSun"/>
        </w:rPr>
      </w:pPr>
      <w:r w:rsidRPr="001F671C">
        <w:t>NOTE</w:t>
      </w:r>
      <w:r w:rsidR="001F671C">
        <w:t> </w:t>
      </w:r>
      <w:r w:rsidR="001F642D">
        <w:t>3</w:t>
      </w:r>
      <w:r w:rsidRPr="001F671C">
        <w:rPr>
          <w:rFonts w:eastAsia="SimSun"/>
        </w:rPr>
        <w:t>:</w:t>
      </w:r>
      <w:r w:rsidR="001F671C">
        <w:rPr>
          <w:rFonts w:eastAsia="SimSun"/>
        </w:rPr>
        <w:tab/>
      </w:r>
      <w:r w:rsidRPr="001F671C">
        <w:t xml:space="preserve">The determination of using assistant UE and the assistant UE selection/reselection should be aligned with the </w:t>
      </w:r>
      <w:r w:rsidRPr="001F671C">
        <w:rPr>
          <w:rFonts w:eastAsia="DengXian"/>
        </w:rPr>
        <w:t xml:space="preserve">mechanism defined by </w:t>
      </w:r>
      <w:r w:rsidRPr="001F671C">
        <w:t>RAN</w:t>
      </w:r>
      <w:r w:rsidR="001F671C">
        <w:t> </w:t>
      </w:r>
      <w:r w:rsidRPr="001F671C">
        <w:t>WGs.</w:t>
      </w:r>
    </w:p>
    <w:p w14:paraId="0CFDAD3D" w14:textId="082AAE04" w:rsidR="00492703" w:rsidRDefault="00492703" w:rsidP="00492703">
      <w:pPr>
        <w:pStyle w:val="NO"/>
      </w:pPr>
      <w:r w:rsidRPr="001F671C">
        <w:t>NOTE</w:t>
      </w:r>
      <w:r w:rsidR="001F671C" w:rsidRPr="001F671C">
        <w:t> </w:t>
      </w:r>
      <w:r w:rsidRPr="001F671C">
        <w:t>4:</w:t>
      </w:r>
      <w:r w:rsidRPr="001F671C">
        <w:tab/>
        <w:t>Coordination with SA</w:t>
      </w:r>
      <w:r w:rsidR="006D34D6">
        <w:t> WG</w:t>
      </w:r>
      <w:r w:rsidRPr="001F671C">
        <w:t>3 is needed for security aspect.</w:t>
      </w:r>
    </w:p>
    <w:p w14:paraId="1B15674A" w14:textId="574FA384" w:rsidR="000456B7" w:rsidRPr="001F671C" w:rsidRDefault="001F642D" w:rsidP="002A1A87">
      <w:pPr>
        <w:pStyle w:val="NO"/>
        <w:rPr>
          <w:rFonts w:eastAsia="SimSun"/>
        </w:rPr>
      </w:pPr>
      <w:r w:rsidRPr="002A1A87">
        <w:t>NOTE</w:t>
      </w:r>
      <w:r w:rsidR="002A1A87" w:rsidRPr="002A1A87">
        <w:t> </w:t>
      </w:r>
      <w:r w:rsidRPr="002A1A87">
        <w:t>5</w:t>
      </w:r>
      <w:r w:rsidR="000456B7" w:rsidRPr="002A1A87">
        <w:t>:</w:t>
      </w:r>
      <w:r w:rsidR="002A1A87" w:rsidRPr="002A1A87">
        <w:tab/>
      </w:r>
      <w:r w:rsidR="000456B7" w:rsidRPr="002A1A87">
        <w:t xml:space="preserve">The above conclusions for KI#2 are only valid if RAN WGs confirm to support Assistant UE in RSPP/RLPP for this release, i.e. if RAN WGs conclude to not support Assistant UE in RSPP/RLPP, no normative work related to Assistant UE will be developed in SA2 for this release. </w:t>
      </w:r>
    </w:p>
    <w:p w14:paraId="5536B3CB" w14:textId="1D02BC47" w:rsidR="00A92736" w:rsidRPr="004E22F0" w:rsidRDefault="00A92736" w:rsidP="001D4570">
      <w:pPr>
        <w:pStyle w:val="Heading2"/>
      </w:pPr>
      <w:bookmarkStart w:id="3589" w:name="_Toc125976263"/>
      <w:bookmarkStart w:id="3590" w:name="_Toc128725139"/>
      <w:r w:rsidRPr="004E22F0">
        <w:rPr>
          <w:rFonts w:hint="eastAsia"/>
        </w:rPr>
        <w:t>8</w:t>
      </w:r>
      <w:r w:rsidRPr="004E22F0">
        <w:t>.</w:t>
      </w:r>
      <w:r w:rsidRPr="004E22F0">
        <w:rPr>
          <w:rFonts w:hint="eastAsia"/>
        </w:rPr>
        <w:t>3</w:t>
      </w:r>
      <w:r w:rsidRPr="004E22F0">
        <w:tab/>
        <w:t>Key Issue #</w:t>
      </w:r>
      <w:r w:rsidRPr="004E22F0">
        <w:rPr>
          <w:rFonts w:hint="eastAsia"/>
        </w:rPr>
        <w:t>3</w:t>
      </w:r>
      <w:r w:rsidRPr="004E22F0">
        <w:t>: Ranging/Sidelink Positioning device discovery</w:t>
      </w:r>
      <w:bookmarkEnd w:id="3589"/>
      <w:bookmarkEnd w:id="3590"/>
    </w:p>
    <w:p w14:paraId="2E9C508F" w14:textId="4227D89C" w:rsidR="00A92736" w:rsidRPr="00A92736" w:rsidRDefault="00A92736" w:rsidP="006D34D6">
      <w:pPr>
        <w:rPr>
          <w:rFonts w:eastAsiaTheme="minorEastAsia"/>
          <w:lang w:eastAsia="zh-CN"/>
        </w:rPr>
      </w:pPr>
      <w:r w:rsidRPr="006D34D6">
        <w:rPr>
          <w:rFonts w:eastAsiaTheme="minorEastAsia"/>
        </w:rPr>
        <w:t>F</w:t>
      </w:r>
      <w:r w:rsidRPr="006D34D6">
        <w:rPr>
          <w:rFonts w:eastAsiaTheme="minorEastAsia" w:hint="eastAsia"/>
        </w:rPr>
        <w:t xml:space="preserve">or Key Issue #3 </w:t>
      </w:r>
      <w:r w:rsidR="001F671C" w:rsidRPr="006D34D6">
        <w:rPr>
          <w:rFonts w:eastAsiaTheme="minorEastAsia"/>
        </w:rPr>
        <w:t>"</w:t>
      </w:r>
      <w:r w:rsidRPr="006D34D6">
        <w:rPr>
          <w:rFonts w:eastAsiaTheme="minorEastAsia"/>
        </w:rPr>
        <w:t>Ranging/Sidelink Positioning device discovery</w:t>
      </w:r>
      <w:r w:rsidR="001F671C" w:rsidRPr="006D34D6">
        <w:rPr>
          <w:rFonts w:eastAsiaTheme="minorEastAsia"/>
        </w:rPr>
        <w:t>"</w:t>
      </w:r>
      <w:r w:rsidRPr="006D34D6">
        <w:rPr>
          <w:rFonts w:eastAsiaTheme="minorEastAsia"/>
        </w:rPr>
        <w:t>,</w:t>
      </w:r>
      <w:r w:rsidRPr="006D34D6">
        <w:rPr>
          <w:rFonts w:eastAsiaTheme="minorEastAsia" w:hint="eastAsia"/>
        </w:rPr>
        <w:t xml:space="preserve"> </w:t>
      </w:r>
      <w:r w:rsidRPr="006D34D6">
        <w:rPr>
          <w:rFonts w:eastAsiaTheme="minorEastAsia"/>
        </w:rPr>
        <w:t>the followings are taken as conclusions</w:t>
      </w:r>
      <w:r w:rsidRPr="006D34D6">
        <w:rPr>
          <w:rFonts w:eastAsiaTheme="minorEastAsia" w:hint="eastAsia"/>
        </w:rPr>
        <w:t>:</w:t>
      </w:r>
    </w:p>
    <w:p w14:paraId="51F97897" w14:textId="73ED84EE" w:rsidR="001F671C" w:rsidRDefault="001F671C" w:rsidP="001F671C">
      <w:pPr>
        <w:pStyle w:val="B1"/>
        <w:rPr>
          <w:rFonts w:eastAsiaTheme="minorEastAsia"/>
        </w:rPr>
      </w:pPr>
      <w:r>
        <w:rPr>
          <w:rFonts w:eastAsiaTheme="minorEastAsia"/>
        </w:rPr>
        <w:lastRenderedPageBreak/>
        <w:t>-</w:t>
      </w:r>
      <w:r>
        <w:rPr>
          <w:rFonts w:eastAsiaTheme="minorEastAsia"/>
        </w:rPr>
        <w:tab/>
        <w:t xml:space="preserve">For Ranging/Sidelink Positioning device discovery, Model A and Model B Direct Discovery as defined in </w:t>
      </w:r>
      <w:r w:rsidR="006D34D6">
        <w:rPr>
          <w:rFonts w:eastAsiaTheme="minorEastAsia"/>
        </w:rPr>
        <w:t>TS 23.304 [</w:t>
      </w:r>
      <w:r>
        <w:rPr>
          <w:rFonts w:eastAsiaTheme="minorEastAsia"/>
        </w:rPr>
        <w:t xml:space="preserve">4] are reused for the 5G ProSe capable UE (including commercial and public safety use cases); and procedures for V2X communication over PC5 reference point as defined in </w:t>
      </w:r>
      <w:r w:rsidR="006D34D6">
        <w:rPr>
          <w:rFonts w:eastAsiaTheme="minorEastAsia"/>
        </w:rPr>
        <w:t>TS 23.287 [</w:t>
      </w:r>
      <w:r>
        <w:rPr>
          <w:rFonts w:eastAsiaTheme="minorEastAsia"/>
        </w:rPr>
        <w:t>3] are reused for the V2X capable UEs, with the following enhancements:</w:t>
      </w:r>
    </w:p>
    <w:p w14:paraId="578F40D7" w14:textId="5139B515" w:rsidR="00234A1C" w:rsidRDefault="001F671C" w:rsidP="001F671C">
      <w:pPr>
        <w:pStyle w:val="B2"/>
        <w:rPr>
          <w:rFonts w:eastAsiaTheme="minorEastAsia"/>
        </w:rPr>
      </w:pPr>
      <w:r>
        <w:rPr>
          <w:rFonts w:eastAsiaTheme="minorEastAsia"/>
        </w:rPr>
        <w:t>-</w:t>
      </w:r>
      <w:r>
        <w:rPr>
          <w:rFonts w:eastAsiaTheme="minorEastAsia"/>
        </w:rPr>
        <w:tab/>
        <w:t xml:space="preserve">When </w:t>
      </w:r>
      <w:r w:rsidR="00234A1C">
        <w:rPr>
          <w:rFonts w:eastAsiaTheme="minorEastAsia"/>
        </w:rPr>
        <w:t xml:space="preserve">5G </w:t>
      </w:r>
      <w:r>
        <w:rPr>
          <w:rFonts w:eastAsiaTheme="minorEastAsia"/>
        </w:rPr>
        <w:t xml:space="preserve">ProSe Direct Discovery </w:t>
      </w:r>
      <w:r w:rsidR="00234A1C">
        <w:rPr>
          <w:rFonts w:eastAsiaTheme="minorEastAsia"/>
          <w:lang w:val="en-US"/>
        </w:rPr>
        <w:t>procedures</w:t>
      </w:r>
      <w:r w:rsidR="00234A1C" w:rsidRPr="00EA0F68">
        <w:rPr>
          <w:rFonts w:eastAsiaTheme="minorEastAsia"/>
          <w:lang w:val="en-US"/>
        </w:rPr>
        <w:t xml:space="preserve"> </w:t>
      </w:r>
      <w:r w:rsidR="00234A1C">
        <w:rPr>
          <w:rFonts w:eastAsiaTheme="minorEastAsia"/>
          <w:lang w:val="en-US"/>
        </w:rPr>
        <w:t xml:space="preserve">as </w:t>
      </w:r>
      <w:r w:rsidR="00234A1C">
        <w:rPr>
          <w:rFonts w:eastAsiaTheme="minorEastAsia"/>
        </w:rPr>
        <w:t xml:space="preserve">defined in </w:t>
      </w:r>
      <w:r w:rsidR="00234A1C">
        <w:rPr>
          <w:rFonts w:eastAsiaTheme="minorEastAsia"/>
          <w:lang w:val="en-US"/>
        </w:rPr>
        <w:t xml:space="preserve">6.3.1 of </w:t>
      </w:r>
      <w:r w:rsidR="00234A1C">
        <w:rPr>
          <w:rFonts w:eastAsiaTheme="minorEastAsia"/>
        </w:rPr>
        <w:t>TS 23.304 [4] are</w:t>
      </w:r>
      <w:r>
        <w:rPr>
          <w:rFonts w:eastAsiaTheme="minorEastAsia"/>
        </w:rPr>
        <w:t xml:space="preserve"> used, the ProSe identifier indicates "Ranging/Sidelink Positioning"; </w:t>
      </w:r>
    </w:p>
    <w:p w14:paraId="15627BEB" w14:textId="125E2688" w:rsidR="00234A1C" w:rsidRDefault="00234A1C" w:rsidP="001F671C">
      <w:pPr>
        <w:pStyle w:val="B2"/>
        <w:rPr>
          <w:rFonts w:eastAsiaTheme="minorEastAsia"/>
        </w:rPr>
      </w:pPr>
      <w:r>
        <w:rPr>
          <w:rFonts w:eastAsiaTheme="minorEastAsia"/>
        </w:rPr>
        <w:t>-</w:t>
      </w:r>
      <w:r>
        <w:rPr>
          <w:rFonts w:eastAsiaTheme="minorEastAsia"/>
        </w:rPr>
        <w:tab/>
        <w:t xml:space="preserve">When </w:t>
      </w:r>
      <w:r w:rsidRPr="006969DE">
        <w:t xml:space="preserve">Group Member Discovery </w:t>
      </w:r>
      <w:r>
        <w:rPr>
          <w:rFonts w:eastAsiaTheme="minorEastAsia"/>
          <w:lang w:val="en-US"/>
        </w:rPr>
        <w:t>procedures</w:t>
      </w:r>
      <w:r w:rsidRPr="00EA0F68">
        <w:rPr>
          <w:rFonts w:eastAsiaTheme="minorEastAsia"/>
          <w:lang w:val="en-US"/>
        </w:rPr>
        <w:t xml:space="preserve"> </w:t>
      </w:r>
      <w:r>
        <w:rPr>
          <w:rFonts w:eastAsiaTheme="minorEastAsia"/>
          <w:lang w:val="en-US"/>
        </w:rPr>
        <w:t xml:space="preserve">as </w:t>
      </w:r>
      <w:r>
        <w:rPr>
          <w:rFonts w:eastAsiaTheme="minorEastAsia"/>
        </w:rPr>
        <w:t xml:space="preserve">defined in </w:t>
      </w:r>
      <w:r>
        <w:rPr>
          <w:rFonts w:eastAsiaTheme="minorEastAsia"/>
          <w:lang w:val="en-US"/>
        </w:rPr>
        <w:t xml:space="preserve">6.3.2.2 of </w:t>
      </w:r>
      <w:r>
        <w:rPr>
          <w:rFonts w:eastAsiaTheme="minorEastAsia"/>
        </w:rPr>
        <w:t xml:space="preserve">TS 23.304 [4] </w:t>
      </w:r>
      <w:r>
        <w:rPr>
          <w:rFonts w:eastAsiaTheme="minorEastAsia"/>
          <w:lang w:val="en-US"/>
        </w:rPr>
        <w:t>are</w:t>
      </w:r>
      <w:r>
        <w:rPr>
          <w:rFonts w:eastAsiaTheme="minorEastAsia"/>
        </w:rPr>
        <w:t xml:space="preserve"> </w:t>
      </w:r>
      <w:r w:rsidRPr="003505F5">
        <w:rPr>
          <w:rFonts w:eastAsiaTheme="minorEastAsia"/>
        </w:rPr>
        <w:t xml:space="preserve">used, the </w:t>
      </w:r>
      <w:r w:rsidRPr="00B66B2A">
        <w:rPr>
          <w:rFonts w:eastAsiaTheme="minorEastAsia"/>
        </w:rPr>
        <w:t>Application Layer Group ID</w:t>
      </w:r>
      <w:r w:rsidRPr="003505F5">
        <w:rPr>
          <w:rFonts w:eastAsiaTheme="minorEastAsia"/>
        </w:rPr>
        <w:t xml:space="preserve"> indicates </w:t>
      </w:r>
      <w:r w:rsidRPr="00367EE2">
        <w:rPr>
          <w:rFonts w:eastAsiaTheme="minorEastAsia"/>
        </w:rPr>
        <w:t>a Ranging/Sidelink Positioning group that the UE belongs to</w:t>
      </w:r>
      <w:r w:rsidRPr="003505F5">
        <w:rPr>
          <w:rFonts w:eastAsiaTheme="minorEastAsia"/>
        </w:rPr>
        <w:t>;</w:t>
      </w:r>
    </w:p>
    <w:p w14:paraId="7F83675E" w14:textId="2DE4D1DA" w:rsidR="00234A1C" w:rsidRDefault="00234A1C" w:rsidP="002A1A87">
      <w:pPr>
        <w:pStyle w:val="B2"/>
        <w:rPr>
          <w:rFonts w:eastAsiaTheme="minorEastAsia"/>
        </w:rPr>
      </w:pPr>
      <w:r w:rsidRPr="002A1A87">
        <w:rPr>
          <w:rFonts w:eastAsiaTheme="minorEastAsia"/>
        </w:rPr>
        <w:t>-</w:t>
      </w:r>
      <w:r w:rsidRPr="002A1A87">
        <w:rPr>
          <w:rFonts w:eastAsiaTheme="minorEastAsia"/>
        </w:rPr>
        <w:tab/>
        <w:t>W</w:t>
      </w:r>
      <w:r w:rsidR="001F671C" w:rsidRPr="002A1A87">
        <w:rPr>
          <w:rFonts w:eastAsiaTheme="minorEastAsia"/>
        </w:rPr>
        <w:t xml:space="preserve">hen </w:t>
      </w:r>
      <w:r w:rsidRPr="002A1A87">
        <w:rPr>
          <w:rFonts w:eastAsiaTheme="minorEastAsia"/>
        </w:rPr>
        <w:t xml:space="preserve">unicast mode </w:t>
      </w:r>
      <w:r w:rsidR="001F671C" w:rsidRPr="002A1A87">
        <w:rPr>
          <w:rFonts w:eastAsiaTheme="minorEastAsia"/>
        </w:rPr>
        <w:t>V2X communication</w:t>
      </w:r>
      <w:r w:rsidRPr="002A1A87">
        <w:rPr>
          <w:rFonts w:eastAsiaTheme="minorEastAsia"/>
        </w:rPr>
        <w:t xml:space="preserve"> procedure</w:t>
      </w:r>
      <w:r w:rsidR="001F671C" w:rsidRPr="002A1A87">
        <w:rPr>
          <w:rFonts w:eastAsiaTheme="minorEastAsia"/>
        </w:rPr>
        <w:t xml:space="preserve"> is used, the Service Type </w:t>
      </w:r>
      <w:r w:rsidRPr="002A1A87">
        <w:rPr>
          <w:rFonts w:eastAsiaTheme="minorEastAsia"/>
        </w:rPr>
        <w:t xml:space="preserve">in Layer-2 link establishment procedure </w:t>
      </w:r>
      <w:r w:rsidR="001F671C" w:rsidRPr="002A1A87">
        <w:rPr>
          <w:rFonts w:eastAsiaTheme="minorEastAsia"/>
        </w:rPr>
        <w:t>indicates "Ranging/Sidelink Positioning"</w:t>
      </w:r>
      <w:r w:rsidRPr="002A1A87">
        <w:rPr>
          <w:rFonts w:eastAsiaTheme="minorEastAsia"/>
        </w:rPr>
        <w:t>;</w:t>
      </w:r>
    </w:p>
    <w:p w14:paraId="5021FE2F" w14:textId="2F4DB569" w:rsidR="001F671C" w:rsidRDefault="00234A1C" w:rsidP="002A1A87">
      <w:pPr>
        <w:pStyle w:val="B2"/>
        <w:rPr>
          <w:rFonts w:eastAsiaTheme="minorEastAsia"/>
        </w:rPr>
      </w:pPr>
      <w:r w:rsidRPr="002A1A87">
        <w:rPr>
          <w:rFonts w:eastAsiaTheme="minorEastAsia"/>
        </w:rPr>
        <w:t>-</w:t>
      </w:r>
      <w:r w:rsidRPr="002A1A87">
        <w:rPr>
          <w:rFonts w:eastAsiaTheme="minorEastAsia"/>
        </w:rPr>
        <w:tab/>
        <w:t>When broadcast mode or groupcast mode V2X communication procedure is used, it is used with Service Type as "Ranging/Sidelink Positioning";</w:t>
      </w:r>
    </w:p>
    <w:p w14:paraId="6D7A8205" w14:textId="77777777" w:rsidR="001F671C" w:rsidRDefault="001F671C" w:rsidP="001F671C">
      <w:pPr>
        <w:pStyle w:val="B2"/>
        <w:rPr>
          <w:rFonts w:eastAsiaTheme="minorEastAsia"/>
        </w:rPr>
      </w:pPr>
      <w:r>
        <w:rPr>
          <w:rFonts w:eastAsiaTheme="minorEastAsia"/>
        </w:rPr>
        <w:t>-</w:t>
      </w:r>
      <w:r>
        <w:rPr>
          <w:rFonts w:eastAsiaTheme="minorEastAsia"/>
        </w:rPr>
        <w:tab/>
        <w:t>The expected roles of the UEs (e.g. Target UE, SL Reference UE) can be reflected in discovery procedure.</w:t>
      </w:r>
    </w:p>
    <w:p w14:paraId="5DCBC5B7" w14:textId="43213EFF" w:rsidR="00A92736" w:rsidRPr="001F671C" w:rsidRDefault="00A92736" w:rsidP="001F671C">
      <w:pPr>
        <w:pStyle w:val="NO"/>
        <w:rPr>
          <w:rFonts w:eastAsiaTheme="minorEastAsia"/>
        </w:rPr>
      </w:pPr>
      <w:r w:rsidRPr="001F671C">
        <w:rPr>
          <w:rFonts w:eastAsiaTheme="minorEastAsia"/>
        </w:rPr>
        <w:t>NOTE</w:t>
      </w:r>
      <w:r w:rsidR="001F671C" w:rsidRPr="001F671C">
        <w:rPr>
          <w:rFonts w:eastAsiaTheme="minorEastAsia"/>
        </w:rPr>
        <w:t> </w:t>
      </w:r>
      <w:r w:rsidRPr="001F671C">
        <w:rPr>
          <w:rFonts w:eastAsiaTheme="minorEastAsia"/>
        </w:rPr>
        <w:t>1</w:t>
      </w:r>
      <w:r w:rsidRPr="001F671C">
        <w:rPr>
          <w:rFonts w:eastAsiaTheme="minorEastAsia" w:hint="eastAsia"/>
        </w:rPr>
        <w:t>:</w:t>
      </w:r>
      <w:r w:rsidRPr="001F671C">
        <w:rPr>
          <w:rFonts w:eastAsiaTheme="minorEastAsia" w:hint="eastAsia"/>
        </w:rPr>
        <w:tab/>
        <w:t xml:space="preserve">The parameters </w:t>
      </w:r>
      <w:r w:rsidRPr="001F671C">
        <w:rPr>
          <w:rFonts w:eastAsiaTheme="minorEastAsia"/>
        </w:rPr>
        <w:t>used in</w:t>
      </w:r>
      <w:r w:rsidRPr="001F671C">
        <w:rPr>
          <w:rFonts w:eastAsiaTheme="minorEastAsia" w:hint="eastAsia"/>
        </w:rPr>
        <w:t xml:space="preserve"> </w:t>
      </w:r>
      <w:r w:rsidRPr="001F671C">
        <w:rPr>
          <w:rFonts w:eastAsiaTheme="minorEastAsia"/>
        </w:rPr>
        <w:t>Ranging/Sidelink Positioning device discovery</w:t>
      </w:r>
      <w:r w:rsidRPr="001F671C">
        <w:rPr>
          <w:rFonts w:eastAsiaTheme="minorEastAsia" w:hint="eastAsia"/>
        </w:rPr>
        <w:t xml:space="preserve"> </w:t>
      </w:r>
      <w:r w:rsidRPr="001F671C">
        <w:rPr>
          <w:rFonts w:eastAsiaTheme="minorEastAsia"/>
        </w:rPr>
        <w:t xml:space="preserve">procedures </w:t>
      </w:r>
      <w:r w:rsidRPr="001F671C">
        <w:rPr>
          <w:rFonts w:eastAsiaTheme="minorEastAsia" w:hint="eastAsia"/>
        </w:rPr>
        <w:t>can be decided in normative phase</w:t>
      </w:r>
      <w:r w:rsidRPr="001F671C">
        <w:rPr>
          <w:rFonts w:eastAsiaTheme="minorEastAsia"/>
        </w:rPr>
        <w:t>.</w:t>
      </w:r>
    </w:p>
    <w:p w14:paraId="0960D34C" w14:textId="28A71917" w:rsidR="00A92736" w:rsidRDefault="000654D0" w:rsidP="001F671C">
      <w:pPr>
        <w:pStyle w:val="NO"/>
        <w:rPr>
          <w:rFonts w:eastAsiaTheme="minorEastAsia"/>
        </w:rPr>
      </w:pPr>
      <w:r w:rsidRPr="001F671C">
        <w:rPr>
          <w:rFonts w:eastAsiaTheme="minorEastAsia"/>
        </w:rPr>
        <w:t>NOTE</w:t>
      </w:r>
      <w:r w:rsidR="001F671C" w:rsidRPr="001F671C">
        <w:rPr>
          <w:rFonts w:eastAsiaTheme="minorEastAsia"/>
        </w:rPr>
        <w:t> </w:t>
      </w:r>
      <w:r w:rsidRPr="001F671C">
        <w:rPr>
          <w:rFonts w:eastAsiaTheme="minorEastAsia"/>
        </w:rPr>
        <w:t>2:</w:t>
      </w:r>
      <w:r w:rsidRPr="001F671C">
        <w:rPr>
          <w:rFonts w:eastAsiaTheme="minorEastAsia"/>
        </w:rPr>
        <w:tab/>
      </w:r>
      <w:r w:rsidR="00A92736" w:rsidRPr="001F671C">
        <w:rPr>
          <w:rFonts w:eastAsiaTheme="minorEastAsia"/>
        </w:rPr>
        <w:t>The Ranging/Sidelink Positioning device discovery</w:t>
      </w:r>
      <w:r w:rsidR="00A92736" w:rsidRPr="001F671C">
        <w:rPr>
          <w:rFonts w:eastAsiaTheme="minorEastAsia" w:hint="eastAsia"/>
        </w:rPr>
        <w:t xml:space="preserve"> </w:t>
      </w:r>
      <w:r w:rsidR="00A92736" w:rsidRPr="001F671C">
        <w:rPr>
          <w:rFonts w:eastAsiaTheme="minorEastAsia"/>
        </w:rPr>
        <w:t>procedures and the parameters used in the procedures should be aligned with RAN WGs.</w:t>
      </w:r>
    </w:p>
    <w:p w14:paraId="2D7A495E" w14:textId="7FA417BE" w:rsidR="00234A1C" w:rsidRPr="001F671C" w:rsidRDefault="00234A1C" w:rsidP="001F671C">
      <w:pPr>
        <w:pStyle w:val="NO"/>
      </w:pPr>
      <w:r w:rsidRPr="001F671C">
        <w:rPr>
          <w:rFonts w:eastAsiaTheme="minorEastAsia"/>
        </w:rPr>
        <w:t>NOTE </w:t>
      </w:r>
      <w:r>
        <w:rPr>
          <w:rFonts w:eastAsiaTheme="minorEastAsia"/>
        </w:rPr>
        <w:t>3</w:t>
      </w:r>
      <w:r w:rsidRPr="001F671C">
        <w:rPr>
          <w:rFonts w:eastAsiaTheme="minorEastAsia" w:hint="eastAsia"/>
        </w:rPr>
        <w:t>:</w:t>
      </w:r>
      <w:r w:rsidRPr="001F671C">
        <w:rPr>
          <w:rFonts w:eastAsiaTheme="minorEastAsia" w:hint="eastAsia"/>
        </w:rPr>
        <w:tab/>
      </w:r>
      <w:r>
        <w:rPr>
          <w:rFonts w:eastAsiaTheme="minorEastAsia"/>
        </w:rPr>
        <w:t xml:space="preserve">Whether and how to support </w:t>
      </w:r>
      <w:r w:rsidRPr="00472239">
        <w:rPr>
          <w:rFonts w:eastAsiaTheme="minorEastAsia"/>
        </w:rPr>
        <w:t xml:space="preserve">Restricted ProSe Discovery defined in TS 23.304 [4] </w:t>
      </w:r>
      <w:r>
        <w:rPr>
          <w:rFonts w:eastAsiaTheme="minorEastAsia"/>
        </w:rPr>
        <w:t>for the 5G ProSe capable UE will be decided in normative phase</w:t>
      </w:r>
      <w:r w:rsidRPr="001F671C">
        <w:rPr>
          <w:rFonts w:eastAsiaTheme="minorEastAsia"/>
        </w:rPr>
        <w:t>.</w:t>
      </w:r>
    </w:p>
    <w:p w14:paraId="5395B0D0" w14:textId="1FE162FC" w:rsidR="0053557A" w:rsidRPr="0055510C" w:rsidRDefault="0053557A" w:rsidP="0053557A">
      <w:pPr>
        <w:pStyle w:val="Heading2"/>
      </w:pPr>
      <w:bookmarkStart w:id="3591" w:name="_Toc117042847"/>
      <w:bookmarkStart w:id="3592" w:name="_Toc125976264"/>
      <w:bookmarkStart w:id="3593" w:name="_Toc128725140"/>
      <w:r w:rsidRPr="0055510C">
        <w:t>8.4</w:t>
      </w:r>
      <w:r w:rsidR="0071768A">
        <w:tab/>
      </w:r>
      <w:r w:rsidRPr="0055510C">
        <w:t>Key Issue #4: Control of Operations for Ranging/Sidelink positioning</w:t>
      </w:r>
      <w:bookmarkEnd w:id="3591"/>
      <w:bookmarkEnd w:id="3592"/>
      <w:bookmarkEnd w:id="3593"/>
    </w:p>
    <w:p w14:paraId="30ACF002" w14:textId="15D8A455" w:rsidR="0053557A" w:rsidRPr="004623DA" w:rsidRDefault="0053557A" w:rsidP="0053557A">
      <w:pPr>
        <w:rPr>
          <w:rFonts w:eastAsia="SimSun"/>
          <w:lang w:eastAsia="zh-CN"/>
        </w:rPr>
      </w:pPr>
      <w:r w:rsidRPr="004623DA">
        <w:rPr>
          <w:rFonts w:eastAsia="SimSun"/>
        </w:rPr>
        <w:t xml:space="preserve">For Key Issue #4 </w:t>
      </w:r>
      <w:r w:rsidR="001F671C">
        <w:rPr>
          <w:rFonts w:eastAsia="SimSun"/>
        </w:rPr>
        <w:t>"</w:t>
      </w:r>
      <w:r w:rsidRPr="004623DA">
        <w:t>Control of Operations for Ranging/Sidelink positioning</w:t>
      </w:r>
      <w:r w:rsidR="001F671C">
        <w:rPr>
          <w:rFonts w:eastAsia="SimSun"/>
        </w:rPr>
        <w:t>"</w:t>
      </w:r>
      <w:r w:rsidRPr="004623DA">
        <w:rPr>
          <w:rFonts w:eastAsia="SimSun"/>
        </w:rPr>
        <w:t>, the followings are taken as conclusions:</w:t>
      </w:r>
    </w:p>
    <w:p w14:paraId="3BF3AD54" w14:textId="667B8C5A" w:rsidR="001F671C" w:rsidRDefault="003B2898" w:rsidP="003B2898">
      <w:pPr>
        <w:pStyle w:val="B1"/>
        <w:rPr>
          <w:lang w:val="en-US" w:eastAsia="zh-CN"/>
        </w:rPr>
      </w:pPr>
      <w:r>
        <w:rPr>
          <w:lang w:val="en-US" w:eastAsia="zh-CN"/>
        </w:rPr>
        <w:t>-</w:t>
      </w:r>
      <w:r>
        <w:rPr>
          <w:lang w:val="en-US" w:eastAsia="zh-CN"/>
        </w:rPr>
        <w:tab/>
        <w:t>A Ranging/SL Positioning layer is introduced on the Target UE/Reference UE/SL Positioning Server UE under Application layer and above AS layer to handle service request received from application layer and to control the Sidelink Positioning and Ranging operation:</w:t>
      </w:r>
    </w:p>
    <w:p w14:paraId="077607FC" w14:textId="77777777" w:rsidR="003B2898" w:rsidRDefault="003B2898" w:rsidP="003B2898">
      <w:pPr>
        <w:pStyle w:val="B2"/>
      </w:pPr>
      <w:r>
        <w:t>-</w:t>
      </w:r>
      <w:r>
        <w:tab/>
        <w:t>Functionalities supported by the Ranging/SL Positioning layer include discovery of the UE(s) in proximity that can participate in Sidelink Positioning and Ranging service sessions and control signalling between UEs or among a group of UEs or between UE and LMF to manage and coordinate the Sidelink Positioning and Ranging operations.</w:t>
      </w:r>
    </w:p>
    <w:p w14:paraId="308A815F" w14:textId="77777777" w:rsidR="003B2898" w:rsidRDefault="003B2898" w:rsidP="003B2898">
      <w:pPr>
        <w:pStyle w:val="B2"/>
      </w:pPr>
      <w:r>
        <w:t>-</w:t>
      </w:r>
      <w:r>
        <w:tab/>
        <w:t>The group management can be performed at application layer, and the application layer may provide group identifier information to the Ranging/SL Positioning layer.</w:t>
      </w:r>
    </w:p>
    <w:p w14:paraId="78DF72A6" w14:textId="67B177DD" w:rsidR="003B2898" w:rsidRDefault="003B2898" w:rsidP="00D534C4">
      <w:pPr>
        <w:pStyle w:val="NO"/>
        <w:rPr>
          <w:rFonts w:eastAsia="DengXian"/>
          <w:lang w:eastAsia="zh-CN"/>
        </w:rPr>
      </w:pPr>
      <w:r>
        <w:rPr>
          <w:rFonts w:eastAsia="DengXian"/>
          <w:lang w:eastAsia="zh-CN"/>
        </w:rPr>
        <w:t>NOTE 1:</w:t>
      </w:r>
      <w:r>
        <w:rPr>
          <w:rFonts w:eastAsia="DengXian"/>
          <w:lang w:eastAsia="zh-CN"/>
        </w:rPr>
        <w:tab/>
        <w:t>Potential group management within RSPP layer is out-of-scope of SA2.</w:t>
      </w:r>
    </w:p>
    <w:p w14:paraId="0072F4F2" w14:textId="77777777" w:rsidR="003B2898" w:rsidRDefault="003B2898" w:rsidP="003B2898">
      <w:pPr>
        <w:pStyle w:val="B2"/>
        <w:rPr>
          <w:rFonts w:eastAsia="DengXian"/>
          <w:lang w:eastAsia="zh-CN"/>
        </w:rPr>
      </w:pPr>
      <w:r>
        <w:rPr>
          <w:rFonts w:eastAsia="DengXian"/>
          <w:lang w:eastAsia="zh-CN"/>
        </w:rPr>
        <w:t>-</w:t>
      </w:r>
      <w:r>
        <w:rPr>
          <w:rFonts w:eastAsia="DengXian"/>
          <w:lang w:eastAsia="zh-CN"/>
        </w:rPr>
        <w:tab/>
        <w:t>Information exchanged between Ranging/SL Positioning layer and lower layer includes one time or periodic ranging, ranging for distance or direction measurement or both.</w:t>
      </w:r>
    </w:p>
    <w:p w14:paraId="73EB9D95" w14:textId="6B17362C" w:rsidR="003B2898" w:rsidRDefault="003B2898" w:rsidP="00D534C4">
      <w:pPr>
        <w:pStyle w:val="NO"/>
        <w:rPr>
          <w:rFonts w:eastAsia="DengXian"/>
          <w:lang w:eastAsia="zh-CN"/>
        </w:rPr>
      </w:pPr>
      <w:r>
        <w:rPr>
          <w:rFonts w:eastAsia="DengXian"/>
          <w:lang w:eastAsia="zh-CN"/>
        </w:rPr>
        <w:t>NOTE 2:</w:t>
      </w:r>
      <w:r>
        <w:rPr>
          <w:rFonts w:eastAsia="DengXian"/>
          <w:lang w:eastAsia="zh-CN"/>
        </w:rPr>
        <w:tab/>
        <w:t>Further information may be identified in the normative phase.</w:t>
      </w:r>
    </w:p>
    <w:p w14:paraId="2FCEFE0C" w14:textId="77777777" w:rsidR="003B2898" w:rsidRDefault="003B2898" w:rsidP="003B2898">
      <w:pPr>
        <w:pStyle w:val="B1"/>
        <w:rPr>
          <w:lang w:val="en-US" w:eastAsia="zh-CN"/>
        </w:rPr>
      </w:pPr>
      <w:r>
        <w:rPr>
          <w:lang w:val="en-US" w:eastAsia="zh-CN"/>
        </w:rPr>
        <w:t>-</w:t>
      </w:r>
      <w:r>
        <w:rPr>
          <w:lang w:val="en-US" w:eastAsia="zh-CN"/>
        </w:rPr>
        <w:tab/>
        <w:t>If PC5-U is used, Ranging/SL Positioning signaling is carried over V2X/ProSe Layer as payload. The existing V2X/ProSe transport mechanism is reused to handle the Layer-2 ID and Application Layer ID information.</w:t>
      </w:r>
    </w:p>
    <w:p w14:paraId="2E44C87C" w14:textId="77777777" w:rsidR="003B2898" w:rsidRDefault="003B2898" w:rsidP="003B2898">
      <w:pPr>
        <w:pStyle w:val="B1"/>
        <w:rPr>
          <w:lang w:val="en-US" w:eastAsia="zh-CN"/>
        </w:rPr>
      </w:pPr>
      <w:r>
        <w:rPr>
          <w:lang w:val="en-US" w:eastAsia="zh-CN"/>
        </w:rPr>
        <w:t>-</w:t>
      </w:r>
      <w:r>
        <w:rPr>
          <w:lang w:val="en-US" w:eastAsia="zh-CN"/>
        </w:rPr>
        <w:tab/>
        <w:t>Ranging/Sidelink Positioning Protocol (RSPP) is introduced for SR5 over the PC5 reference point between the UEs (i.e. Target UE, Reference UE, Assistant UE, Located UE and SL Positioning Server UE), which includes the following procedures (to be decided by RAN WGs):</w:t>
      </w:r>
    </w:p>
    <w:p w14:paraId="2BF2293B" w14:textId="25692D56" w:rsidR="001F671C" w:rsidRPr="003B2898" w:rsidRDefault="001F671C" w:rsidP="001F671C">
      <w:pPr>
        <w:pStyle w:val="B2"/>
      </w:pPr>
      <w:r w:rsidRPr="003B2898">
        <w:t>-</w:t>
      </w:r>
      <w:r w:rsidRPr="003B2898">
        <w:tab/>
        <w:t>exchange the Ranging/Sidelink Positioning capability.</w:t>
      </w:r>
    </w:p>
    <w:p w14:paraId="06479F6A" w14:textId="01EA3E52" w:rsidR="001F671C" w:rsidRPr="003B2898" w:rsidRDefault="001F671C" w:rsidP="001F671C">
      <w:pPr>
        <w:pStyle w:val="B2"/>
      </w:pPr>
      <w:r w:rsidRPr="003B2898">
        <w:t>-</w:t>
      </w:r>
      <w:r w:rsidRPr="003B2898">
        <w:tab/>
        <w:t>exchange the Ranging/Sidelink Positioning assistant data.</w:t>
      </w:r>
    </w:p>
    <w:p w14:paraId="2106FC18" w14:textId="68C8578E" w:rsidR="001F671C" w:rsidRDefault="001F671C" w:rsidP="001F671C">
      <w:pPr>
        <w:pStyle w:val="NO"/>
        <w:rPr>
          <w:lang w:val="en-US" w:eastAsia="zh-CN"/>
        </w:rPr>
      </w:pPr>
      <w:r>
        <w:rPr>
          <w:lang w:val="en-US" w:eastAsia="zh-CN"/>
        </w:rPr>
        <w:t>NOTE </w:t>
      </w:r>
      <w:r w:rsidR="00B45F51">
        <w:rPr>
          <w:lang w:val="en-US" w:eastAsia="zh-CN"/>
        </w:rPr>
        <w:t>3</w:t>
      </w:r>
      <w:r>
        <w:rPr>
          <w:lang w:val="en-US" w:eastAsia="zh-CN"/>
        </w:rPr>
        <w:t>:</w:t>
      </w:r>
      <w:r>
        <w:rPr>
          <w:lang w:val="en-US" w:eastAsia="zh-CN"/>
        </w:rPr>
        <w:tab/>
        <w:t>What assistant data are required to be exchanged will be coordinated with RAN WGs.</w:t>
      </w:r>
    </w:p>
    <w:p w14:paraId="21549900" w14:textId="17667282" w:rsidR="001F671C" w:rsidRDefault="001F671C" w:rsidP="001F671C">
      <w:pPr>
        <w:pStyle w:val="B2"/>
        <w:rPr>
          <w:lang w:val="en-US" w:eastAsia="zh-CN"/>
        </w:rPr>
      </w:pPr>
      <w:r>
        <w:rPr>
          <w:lang w:val="en-US" w:eastAsia="zh-CN"/>
        </w:rPr>
        <w:lastRenderedPageBreak/>
        <w:t>-</w:t>
      </w:r>
      <w:r>
        <w:rPr>
          <w:lang w:val="en-US" w:eastAsia="zh-CN"/>
        </w:rPr>
        <w:tab/>
        <w:t>exchange Ranging/Sidelink positioning measurement data/result.</w:t>
      </w:r>
    </w:p>
    <w:p w14:paraId="391464BE" w14:textId="2A89DF5F" w:rsidR="00B45F51" w:rsidRPr="003B2898" w:rsidRDefault="003B2898" w:rsidP="003B2898">
      <w:pPr>
        <w:pStyle w:val="NO"/>
      </w:pPr>
      <w:r>
        <w:t>NOTE 4:</w:t>
      </w:r>
      <w:r>
        <w:tab/>
        <w:t>Further information may be identified in the normative phase.</w:t>
      </w:r>
    </w:p>
    <w:p w14:paraId="42A0887F" w14:textId="77777777" w:rsidR="003B2898" w:rsidRPr="003B2898" w:rsidRDefault="003B2898" w:rsidP="003B2898">
      <w:pPr>
        <w:pStyle w:val="B1"/>
      </w:pPr>
      <w:r w:rsidRPr="003B2898">
        <w:t>-</w:t>
      </w:r>
      <w:r w:rsidRPr="003B2898">
        <w:tab/>
        <w:t>V2X Communication procedures as defined in TS 23.287 [3] and 5G ProSe Direct Communication procedures as defined in TS 23.304 [4] are used for the RSPP communication between UEs over PC5.</w:t>
      </w:r>
    </w:p>
    <w:p w14:paraId="37ADC34D" w14:textId="77777777" w:rsidR="003B2898" w:rsidRPr="003B2898" w:rsidRDefault="003B2898" w:rsidP="003B2898">
      <w:pPr>
        <w:pStyle w:val="B1"/>
      </w:pPr>
      <w:r w:rsidRPr="003B2898">
        <w:t>-</w:t>
      </w:r>
      <w:r w:rsidRPr="003B2898">
        <w:tab/>
        <w:t>Ranging/SL Positioning signalling is assumed to be carried over PC5-U.</w:t>
      </w:r>
    </w:p>
    <w:p w14:paraId="2AA18ABD" w14:textId="4E7C33E3" w:rsidR="0053557A" w:rsidRPr="00AB58B4" w:rsidRDefault="00B45F51" w:rsidP="00AB58B4">
      <w:pPr>
        <w:pStyle w:val="NO"/>
      </w:pPr>
      <w:r w:rsidRPr="00A66800">
        <w:rPr>
          <w:lang w:val="en-US" w:eastAsia="zh-CN"/>
        </w:rPr>
        <w:t>NOTE</w:t>
      </w:r>
      <w:r w:rsidR="003B2898">
        <w:rPr>
          <w:lang w:val="en-US" w:eastAsia="zh-CN"/>
        </w:rPr>
        <w:t> </w:t>
      </w:r>
      <w:r w:rsidR="00A66800">
        <w:rPr>
          <w:lang w:val="en-US" w:eastAsia="zh-CN"/>
        </w:rPr>
        <w:t>5</w:t>
      </w:r>
      <w:r w:rsidR="001F671C" w:rsidRPr="00A66800">
        <w:rPr>
          <w:lang w:val="en-US" w:eastAsia="zh-CN"/>
        </w:rPr>
        <w:t>:</w:t>
      </w:r>
      <w:r w:rsidR="001F671C" w:rsidRPr="00A66800">
        <w:rPr>
          <w:lang w:val="en-US" w:eastAsia="zh-CN"/>
        </w:rPr>
        <w:tab/>
      </w:r>
      <w:r w:rsidR="0053557A" w:rsidRPr="00A66800">
        <w:t xml:space="preserve">Whether RSPP is over PC5-U or </w:t>
      </w:r>
      <w:r w:rsidRPr="00A66800">
        <w:t xml:space="preserve">whether the RSPP over </w:t>
      </w:r>
      <w:r w:rsidR="00A66800" w:rsidRPr="00A66800">
        <w:t>P</w:t>
      </w:r>
      <w:r w:rsidRPr="00A66800">
        <w:t>DCP is us</w:t>
      </w:r>
      <w:r w:rsidRPr="00BB679D">
        <w:t>ed will b</w:t>
      </w:r>
      <w:r w:rsidRPr="00330624">
        <w:t xml:space="preserve">e </w:t>
      </w:r>
      <w:r w:rsidRPr="00454CE2">
        <w:t>ali</w:t>
      </w:r>
      <w:r w:rsidRPr="00F167CE">
        <w:t>g</w:t>
      </w:r>
      <w:r w:rsidRPr="00B36369">
        <w:t>ne</w:t>
      </w:r>
      <w:r w:rsidRPr="005D1A71">
        <w:t>d</w:t>
      </w:r>
      <w:r w:rsidRPr="00295363">
        <w:t xml:space="preserve"> with </w:t>
      </w:r>
      <w:r w:rsidR="0053557A" w:rsidRPr="00295363">
        <w:t xml:space="preserve">RAN WG </w:t>
      </w:r>
      <w:r w:rsidRPr="008D03BD">
        <w:t>d</w:t>
      </w:r>
      <w:r w:rsidRPr="00661FF5">
        <w:t>eci</w:t>
      </w:r>
      <w:r w:rsidRPr="003157B3">
        <w:t>s</w:t>
      </w:r>
      <w:r w:rsidRPr="00AD6E1A">
        <w:t>ion</w:t>
      </w:r>
      <w:r w:rsidR="0053557A" w:rsidRPr="00AB58B4">
        <w:t>.</w:t>
      </w:r>
    </w:p>
    <w:p w14:paraId="73A23A82" w14:textId="78332088" w:rsidR="001F671C" w:rsidRDefault="001F671C" w:rsidP="001F671C">
      <w:pPr>
        <w:pStyle w:val="B1"/>
      </w:pPr>
      <w:r>
        <w:t>-</w:t>
      </w:r>
      <w:r>
        <w:tab/>
        <w:t>A LMF may be involved when at least one of the Target UE and the Reference UE are in the network coverage. In that case, a suitable LMF needs to be selected by the AMF based on the LMF Ranging/SL Positioning capabilities defined in clause 6.27.2 and the service requests. The protocol used between UE and LMF will be decided by RAN and could be an extension of LPP, a new protocol or both, including the following procedures (to be confirmed by RAN WGs):</w:t>
      </w:r>
    </w:p>
    <w:p w14:paraId="565AF8B3" w14:textId="4F2C5ABF" w:rsidR="001F671C" w:rsidRDefault="001F671C" w:rsidP="001F671C">
      <w:pPr>
        <w:pStyle w:val="B2"/>
      </w:pPr>
      <w:r>
        <w:t>-</w:t>
      </w:r>
      <w:r>
        <w:tab/>
        <w:t>Triggering Ranging/Sidelink positioning.</w:t>
      </w:r>
    </w:p>
    <w:p w14:paraId="597F1783" w14:textId="1A0DD014" w:rsidR="001F671C" w:rsidRDefault="001F671C" w:rsidP="001F671C">
      <w:pPr>
        <w:pStyle w:val="B2"/>
      </w:pPr>
      <w:r>
        <w:t>-</w:t>
      </w:r>
      <w:r>
        <w:tab/>
        <w:t>exchange the Ranging/Sidelink Positioning capability.</w:t>
      </w:r>
    </w:p>
    <w:p w14:paraId="099F8F42" w14:textId="118D271F" w:rsidR="001F671C" w:rsidRDefault="001F671C" w:rsidP="001F671C">
      <w:pPr>
        <w:pStyle w:val="B2"/>
      </w:pPr>
      <w:r>
        <w:t>-</w:t>
      </w:r>
      <w:r>
        <w:tab/>
        <w:t>exchange the Ranging/Sidelink Positioning assistant data.</w:t>
      </w:r>
    </w:p>
    <w:p w14:paraId="40FFD3E9" w14:textId="191967B6" w:rsidR="0053557A" w:rsidRPr="003E4A83" w:rsidRDefault="0053557A" w:rsidP="003E4A83">
      <w:pPr>
        <w:pStyle w:val="NO"/>
      </w:pPr>
      <w:r w:rsidRPr="003E4A83">
        <w:t>NOTE</w:t>
      </w:r>
      <w:r w:rsidR="001F671C">
        <w:t> </w:t>
      </w:r>
      <w:r w:rsidR="00A66800">
        <w:t>6</w:t>
      </w:r>
      <w:r w:rsidRPr="003E4A83">
        <w:t>:</w:t>
      </w:r>
      <w:r w:rsidR="003B2898">
        <w:tab/>
      </w:r>
      <w:r w:rsidR="003B2898" w:rsidRPr="003E4A83">
        <w:t xml:space="preserve">What </w:t>
      </w:r>
      <w:r w:rsidRPr="003E4A83">
        <w:t>assistant data are required to be exchanged will be coordinated with RAN</w:t>
      </w:r>
      <w:r w:rsidR="003B2898">
        <w:t> </w:t>
      </w:r>
      <w:r w:rsidRPr="003E4A83">
        <w:t>WGs.</w:t>
      </w:r>
    </w:p>
    <w:p w14:paraId="6BCB5EE7" w14:textId="455B7BB2" w:rsidR="001F671C" w:rsidRDefault="001F671C" w:rsidP="001F671C">
      <w:pPr>
        <w:pStyle w:val="B2"/>
      </w:pPr>
      <w:r>
        <w:t>-</w:t>
      </w:r>
      <w:r>
        <w:tab/>
        <w:t>exchange Ranging/Sidelink positioning signal measurement data/result.</w:t>
      </w:r>
    </w:p>
    <w:p w14:paraId="70E8646D" w14:textId="2F964525" w:rsidR="001F671C" w:rsidRDefault="001F671C" w:rsidP="001F671C">
      <w:pPr>
        <w:pStyle w:val="B2"/>
      </w:pPr>
      <w:r>
        <w:t>-</w:t>
      </w:r>
      <w:r>
        <w:tab/>
        <w:t>deliver Ranging/Sidelink positioning service request/response.</w:t>
      </w:r>
    </w:p>
    <w:p w14:paraId="5922EA08" w14:textId="138DA99B" w:rsidR="003B2898" w:rsidRDefault="003B2898" w:rsidP="003B2898">
      <w:pPr>
        <w:pStyle w:val="NO"/>
        <w:rPr>
          <w:rFonts w:eastAsia="DengXian"/>
          <w:lang w:eastAsia="ja-JP"/>
        </w:rPr>
      </w:pPr>
      <w:r>
        <w:rPr>
          <w:rFonts w:eastAsia="DengXian"/>
          <w:lang w:eastAsia="ja-JP"/>
        </w:rPr>
        <w:t>NOTE 7:</w:t>
      </w:r>
      <w:r>
        <w:rPr>
          <w:rFonts w:eastAsia="DengXian"/>
          <w:lang w:eastAsia="ja-JP"/>
        </w:rPr>
        <w:tab/>
        <w:t>The full support of LPP is not required for operating only SL Positioning/Ranging; in that case only the extension of LPP, a new protocol or both is required.</w:t>
      </w:r>
    </w:p>
    <w:p w14:paraId="3AC45266" w14:textId="57474DDA" w:rsidR="003B2898" w:rsidRDefault="003B2898" w:rsidP="003B2898">
      <w:pPr>
        <w:pStyle w:val="NO"/>
        <w:rPr>
          <w:rFonts w:eastAsia="DengXian"/>
          <w:lang w:eastAsia="ja-JP"/>
        </w:rPr>
      </w:pPr>
      <w:r>
        <w:rPr>
          <w:rFonts w:eastAsia="DengXian"/>
          <w:lang w:eastAsia="ja-JP"/>
        </w:rPr>
        <w:t>NOTE 8:</w:t>
      </w:r>
      <w:r>
        <w:rPr>
          <w:rFonts w:eastAsia="DengXian"/>
          <w:lang w:eastAsia="ja-JP"/>
        </w:rPr>
        <w:tab/>
        <w:t>When Target UE is connected via L3 U2N Relay with N3IWF, LMF is only involved for triggering Ranging/Sidelink positioning and delivering Ranging/Sidelink positioning service request/response.</w:t>
      </w:r>
    </w:p>
    <w:p w14:paraId="2CD80558" w14:textId="3E3F2DAA" w:rsidR="003B2898" w:rsidRDefault="003B2898" w:rsidP="003B2898">
      <w:pPr>
        <w:pStyle w:val="B2"/>
        <w:rPr>
          <w:rFonts w:eastAsia="Malgun Gothic"/>
          <w:lang w:eastAsia="ko-KR"/>
        </w:rPr>
      </w:pPr>
      <w:r>
        <w:rPr>
          <w:rFonts w:eastAsia="Malgun Gothic"/>
          <w:lang w:eastAsia="ko-KR"/>
        </w:rPr>
        <w:t>-</w:t>
      </w:r>
      <w:r>
        <w:rPr>
          <w:rFonts w:eastAsia="Malgun Gothic"/>
          <w:lang w:eastAsia="ko-KR"/>
        </w:rPr>
        <w:tab/>
        <w:t>When LMF is involved for coordination of SL Positioning, SL Reference UE in the same serving PLMN of Target UE is discovered and selected.</w:t>
      </w:r>
    </w:p>
    <w:p w14:paraId="3176BAB8" w14:textId="067E0D7C" w:rsidR="0053557A" w:rsidRDefault="00A66800" w:rsidP="002A1A87">
      <w:pPr>
        <w:pStyle w:val="NO"/>
      </w:pPr>
      <w:r w:rsidRPr="002A1A87">
        <w:rPr>
          <w:rFonts w:eastAsia="Malgun Gothic"/>
        </w:rPr>
        <w:t>NOTE</w:t>
      </w:r>
      <w:r w:rsidR="003B2898" w:rsidRPr="002A1A87">
        <w:rPr>
          <w:rFonts w:eastAsia="Malgun Gothic"/>
        </w:rPr>
        <w:t> </w:t>
      </w:r>
      <w:r w:rsidRPr="002A1A87">
        <w:rPr>
          <w:rFonts w:eastAsia="Malgun Gothic"/>
        </w:rPr>
        <w:t>9:</w:t>
      </w:r>
      <w:r w:rsidR="003B2898" w:rsidRPr="002A1A87">
        <w:rPr>
          <w:rFonts w:eastAsia="Malgun Gothic"/>
        </w:rPr>
        <w:tab/>
      </w:r>
      <w:r w:rsidRPr="002A1A87">
        <w:rPr>
          <w:rFonts w:eastAsia="Malgun Gothic"/>
        </w:rPr>
        <w:t>Further information may be identified in the normative phase.</w:t>
      </w:r>
    </w:p>
    <w:p w14:paraId="0652E621" w14:textId="7C30E598" w:rsidR="00A66800" w:rsidRPr="004623DA" w:rsidRDefault="00A66800" w:rsidP="00AB58B4">
      <w:pPr>
        <w:pStyle w:val="B1"/>
      </w:pPr>
      <w:r>
        <w:t>-</w:t>
      </w:r>
      <w:r>
        <w:tab/>
      </w:r>
      <w:r w:rsidRPr="00E35A6B">
        <w:t>A SL Positioning Server UE can be discovered and selected for result calculation, method determination, assistant data distribution and SL reference UE selection</w:t>
      </w:r>
      <w:r w:rsidRPr="00E35A6B">
        <w:rPr>
          <w:lang w:val="en-US"/>
        </w:rPr>
        <w:t xml:space="preserve"> in case of out-of-coverage or</w:t>
      </w:r>
      <w:r w:rsidRPr="00E35A6B">
        <w:t xml:space="preserve"> </w:t>
      </w:r>
      <w:r w:rsidRPr="00E35A6B">
        <w:rPr>
          <w:lang w:val="en-US"/>
        </w:rPr>
        <w:t xml:space="preserve">for UE-only Operation </w:t>
      </w:r>
      <w:r w:rsidRPr="00E35A6B">
        <w:t xml:space="preserve">if no Ranging/SL Positioning capable LMF is available. If LMF is capable for Ranging/SL Positioning and is reachable by Target UE and/or Reference UE, the LMF can still decide that SL Positioning Server UE </w:t>
      </w:r>
      <w:r w:rsidRPr="00952E6F">
        <w:t>executes</w:t>
      </w:r>
      <w:r>
        <w:t xml:space="preserve"> the</w:t>
      </w:r>
      <w:r w:rsidRPr="00952E6F">
        <w:t xml:space="preserve"> result calculation.</w:t>
      </w:r>
    </w:p>
    <w:p w14:paraId="4563D328" w14:textId="50DD6531" w:rsidR="00A66800" w:rsidRPr="00A66800" w:rsidRDefault="003B2898" w:rsidP="003B2898">
      <w:pPr>
        <w:pStyle w:val="NO"/>
      </w:pPr>
      <w:r>
        <w:t>NOTE 10:</w:t>
      </w:r>
      <w:r>
        <w:tab/>
        <w:t>Functionalities of the SL Positioning Server UE will be determined by RAN WGs.</w:t>
      </w:r>
    </w:p>
    <w:p w14:paraId="26B502B4" w14:textId="77777777" w:rsidR="001F671C" w:rsidRDefault="001F671C" w:rsidP="001F671C">
      <w:pPr>
        <w:pStyle w:val="B2"/>
      </w:pPr>
      <w:bookmarkStart w:id="3594" w:name="_Toc117042848"/>
      <w:r>
        <w:t>-</w:t>
      </w:r>
      <w:r>
        <w:tab/>
        <w:t>Multiple UEs may be involved in a single Ranging/Sidelink Positioning session.</w:t>
      </w:r>
    </w:p>
    <w:p w14:paraId="6327E841" w14:textId="77777777" w:rsidR="001F671C" w:rsidRDefault="001F671C" w:rsidP="001F671C">
      <w:pPr>
        <w:pStyle w:val="B2"/>
      </w:pPr>
      <w:r>
        <w:t>-</w:t>
      </w:r>
      <w:r>
        <w:tab/>
        <w:t>Whether measurement results or Ranging/Sidelink Positioning results are exchanged over the SR5 depends on the negotiation during the control signalling.</w:t>
      </w:r>
    </w:p>
    <w:p w14:paraId="1A3BA46C" w14:textId="658B9F1B" w:rsidR="00805C55" w:rsidRDefault="00805C55" w:rsidP="00805C55">
      <w:pPr>
        <w:pStyle w:val="Heading2"/>
      </w:pPr>
      <w:bookmarkStart w:id="3595" w:name="_Toc125976265"/>
      <w:bookmarkStart w:id="3596" w:name="_Toc128725141"/>
      <w:r>
        <w:t>8.5</w:t>
      </w:r>
      <w:r w:rsidR="0071768A">
        <w:tab/>
      </w:r>
      <w:r>
        <w:t>K</w:t>
      </w:r>
      <w:r w:rsidR="00766B7A">
        <w:t xml:space="preserve">ey </w:t>
      </w:r>
      <w:r>
        <w:t>I</w:t>
      </w:r>
      <w:r w:rsidR="00766B7A">
        <w:t>ssue #5</w:t>
      </w:r>
      <w:r w:rsidR="00007713">
        <w:t>:</w:t>
      </w:r>
      <w:r w:rsidR="00766B7A">
        <w:t xml:space="preserve"> Network assisted SL P</w:t>
      </w:r>
      <w:r>
        <w:t>ositioning</w:t>
      </w:r>
      <w:bookmarkEnd w:id="3594"/>
      <w:bookmarkEnd w:id="3595"/>
      <w:bookmarkEnd w:id="3596"/>
    </w:p>
    <w:p w14:paraId="7D1F7D86" w14:textId="4FCEB680" w:rsidR="00805C55" w:rsidRDefault="00805C55" w:rsidP="00805C55">
      <w:r w:rsidRPr="00C90F64">
        <w:t>The Normative work will be based on the following principles:</w:t>
      </w:r>
    </w:p>
    <w:p w14:paraId="765C9165" w14:textId="77777777" w:rsidR="00454CE2" w:rsidRPr="00454CE2" w:rsidRDefault="00454CE2" w:rsidP="002A1A87">
      <w:pPr>
        <w:pStyle w:val="B1"/>
        <w:rPr>
          <w:rFonts w:eastAsia="DengXian"/>
          <w:lang w:eastAsia="ja-JP"/>
        </w:rPr>
      </w:pPr>
      <w:r w:rsidRPr="002A1A87">
        <w:rPr>
          <w:rFonts w:eastAsia="DengXian"/>
        </w:rPr>
        <w:t>-</w:t>
      </w:r>
      <w:r w:rsidRPr="002A1A87">
        <w:rPr>
          <w:rFonts w:eastAsia="DengXian"/>
        </w:rPr>
        <w:tab/>
        <w:t>No normative work will be done by SA2 in Rel-18 to support inter PLMN Network Assisted SL Positioning i.e., when the Target UE and Located UE are registered in different PLMNs.</w:t>
      </w:r>
    </w:p>
    <w:p w14:paraId="483C24C4" w14:textId="66E17A24" w:rsidR="00454CE2" w:rsidRPr="00C90F64" w:rsidRDefault="00454CE2" w:rsidP="002A1A87">
      <w:pPr>
        <w:pStyle w:val="B1"/>
      </w:pPr>
      <w:r w:rsidRPr="002A1A87">
        <w:rPr>
          <w:rFonts w:eastAsia="DengXian"/>
        </w:rPr>
        <w:t>-</w:t>
      </w:r>
      <w:r w:rsidRPr="002A1A87">
        <w:rPr>
          <w:rFonts w:eastAsia="DengXian"/>
        </w:rPr>
        <w:tab/>
        <w:t>Roaming is supported when Target UE and Located UE are registered in the same PLMN i.e., each UE is either registered in VPLMN or HPLMN, but both are registered in the same PLMN.</w:t>
      </w:r>
    </w:p>
    <w:p w14:paraId="3C1F8A05" w14:textId="3E8A176F" w:rsidR="00805C55" w:rsidRDefault="001F671C" w:rsidP="00805C55">
      <w:pPr>
        <w:pStyle w:val="B1"/>
      </w:pPr>
      <w:r>
        <w:lastRenderedPageBreak/>
        <w:t>-</w:t>
      </w:r>
      <w:r>
        <w:tab/>
        <w:t xml:space="preserve">Legacy functionality specified in </w:t>
      </w:r>
      <w:r w:rsidR="006D34D6">
        <w:t>TS 23.273 [</w:t>
      </w:r>
      <w:r>
        <w:t>11] for location services shall be reused including MO-LR, MT-LR for both regulatory and commercial use, when the Target UE has NAS connection with AMF (directly or indirectly via a ProSe UE-to-Network Relay).</w:t>
      </w:r>
    </w:p>
    <w:p w14:paraId="52B1CBEC" w14:textId="7E47C6A2" w:rsidR="00454CE2" w:rsidRPr="00C90F64" w:rsidRDefault="004E5E51" w:rsidP="00AB58B4">
      <w:pPr>
        <w:pStyle w:val="NO"/>
      </w:pPr>
      <w:r>
        <w:rPr>
          <w:rFonts w:eastAsia="DengXian"/>
        </w:rPr>
        <w:t>NOTE</w:t>
      </w:r>
      <w:r w:rsidR="003B2898">
        <w:rPr>
          <w:rFonts w:eastAsia="DengXian"/>
        </w:rPr>
        <w:t> </w:t>
      </w:r>
      <w:r>
        <w:rPr>
          <w:rFonts w:eastAsia="DengXian"/>
        </w:rPr>
        <w:t>1</w:t>
      </w:r>
      <w:r w:rsidR="00454CE2" w:rsidRPr="00454CE2">
        <w:rPr>
          <w:rFonts w:eastAsia="DengXian"/>
        </w:rPr>
        <w:t>:</w:t>
      </w:r>
      <w:r w:rsidR="00454CE2" w:rsidRPr="00454CE2">
        <w:rPr>
          <w:rFonts w:eastAsia="DengXian"/>
        </w:rPr>
        <w:tab/>
        <w:t>When the target UE has pending LCS request e.g., per deferred MT-LR and if there is no direct connection available, the target UE can try to discover U2N Relay (layer-2 or layer-3 with N3IWF) and setup indirect connection for handling the pending LCS request, e.g., location report.</w:t>
      </w:r>
    </w:p>
    <w:p w14:paraId="20FEC3E6" w14:textId="144A029F" w:rsidR="00805C55" w:rsidRPr="00C90F64" w:rsidRDefault="00805C55" w:rsidP="00805C55">
      <w:pPr>
        <w:pStyle w:val="B2"/>
      </w:pPr>
      <w:r w:rsidRPr="00C90F64">
        <w:t>-</w:t>
      </w:r>
      <w:r w:rsidRPr="00C90F64">
        <w:tab/>
        <w:t xml:space="preserve">The Location Service is triggered via the AMF that serves the Target UE, the </w:t>
      </w:r>
      <w:r w:rsidRPr="00243F6E">
        <w:t>request</w:t>
      </w:r>
      <w:r w:rsidRPr="00C90F64">
        <w:t xml:space="preserve"> comes either from </w:t>
      </w:r>
      <w:r w:rsidR="00454CE2">
        <w:t xml:space="preserve">an </w:t>
      </w:r>
      <w:r w:rsidRPr="00C90F64">
        <w:t xml:space="preserve">application server via the GMLC, </w:t>
      </w:r>
      <w:r w:rsidR="00454CE2">
        <w:t xml:space="preserve">a 5G NF, </w:t>
      </w:r>
      <w:r w:rsidRPr="00C90F64">
        <w:t>or the Target UE.</w:t>
      </w:r>
    </w:p>
    <w:p w14:paraId="68AE1F7A" w14:textId="77777777" w:rsidR="00805C55" w:rsidRPr="00C90F64" w:rsidRDefault="00805C55" w:rsidP="00805C55">
      <w:pPr>
        <w:pStyle w:val="B2"/>
      </w:pPr>
      <w:r w:rsidRPr="00C90F64">
        <w:t>-</w:t>
      </w:r>
      <w:r w:rsidRPr="00C90F64">
        <w:tab/>
        <w:t>The Target UE can initiate MO-LR or the LMF can initiate MT-LR based on legacy procedures.</w:t>
      </w:r>
    </w:p>
    <w:p w14:paraId="7AFA6BC0" w14:textId="46B74DE2" w:rsidR="00805C55" w:rsidRDefault="00805C55" w:rsidP="00805C55">
      <w:pPr>
        <w:pStyle w:val="B2"/>
      </w:pPr>
      <w:r w:rsidRPr="00C90F64">
        <w:t>-</w:t>
      </w:r>
      <w:r w:rsidRPr="00C90F64">
        <w:tab/>
      </w:r>
      <w:r w:rsidRPr="00243F6E">
        <w:t>P</w:t>
      </w:r>
      <w:r w:rsidRPr="00C90F64">
        <w:t xml:space="preserve">ositioning protocol LPP endpoints </w:t>
      </w:r>
      <w:r w:rsidR="00454CE2" w:rsidRPr="00F05385">
        <w:t>in this case</w:t>
      </w:r>
      <w:r w:rsidR="00454CE2" w:rsidRPr="00C90F64">
        <w:t xml:space="preserve"> </w:t>
      </w:r>
      <w:r w:rsidRPr="00C90F64">
        <w:t>are the Target UE and the LMF.</w:t>
      </w:r>
    </w:p>
    <w:p w14:paraId="74049C2F" w14:textId="70A98D5E" w:rsidR="00805C55" w:rsidRPr="001F671C" w:rsidRDefault="004E5E51" w:rsidP="00AB58B4">
      <w:pPr>
        <w:pStyle w:val="NO"/>
      </w:pPr>
      <w:r>
        <w:rPr>
          <w:rFonts w:eastAsia="DengXian"/>
        </w:rPr>
        <w:t>NOTE</w:t>
      </w:r>
      <w:r w:rsidR="003B2898">
        <w:rPr>
          <w:rFonts w:eastAsia="DengXian"/>
        </w:rPr>
        <w:t> </w:t>
      </w:r>
      <w:r>
        <w:rPr>
          <w:rFonts w:eastAsia="DengXian"/>
        </w:rPr>
        <w:t>2</w:t>
      </w:r>
      <w:r w:rsidR="00454CE2" w:rsidRPr="00454CE2">
        <w:rPr>
          <w:rFonts w:eastAsia="DengXian"/>
        </w:rPr>
        <w:t>:</w:t>
      </w:r>
      <w:r w:rsidR="00454CE2" w:rsidRPr="00454CE2">
        <w:rPr>
          <w:rFonts w:eastAsia="DengXian"/>
        </w:rPr>
        <w:tab/>
        <w:t>RAN WGs will determine whether and what enhancements and the subset functionalities of LPP are needed to support Network assisted SL positioning including an MT-LR and MO-LR.</w:t>
      </w:r>
    </w:p>
    <w:p w14:paraId="6FE8A597" w14:textId="77777777" w:rsidR="00805C55" w:rsidRPr="00C90F64" w:rsidRDefault="00805C55" w:rsidP="00805C55">
      <w:pPr>
        <w:pStyle w:val="B2"/>
      </w:pPr>
      <w:r w:rsidRPr="00C90F64">
        <w:t>-</w:t>
      </w:r>
      <w:r w:rsidRPr="00C90F64">
        <w:tab/>
        <w:t xml:space="preserve">Either the Target UE or LMF determines </w:t>
      </w:r>
      <w:r w:rsidRPr="00243F6E">
        <w:t>if</w:t>
      </w:r>
      <w:r w:rsidRPr="00C90F64">
        <w:t xml:space="preserve"> network assisted SL positioning will be </w:t>
      </w:r>
      <w:r w:rsidRPr="00243F6E">
        <w:t>applied</w:t>
      </w:r>
      <w:r w:rsidRPr="00C90F64">
        <w:t>. When LMF determines that network assisted SL positioning is used, LMF may trigger</w:t>
      </w:r>
      <w:r w:rsidRPr="00243F6E">
        <w:t xml:space="preserve"> the Target UE to perform </w:t>
      </w:r>
      <w:r w:rsidRPr="00C90F64">
        <w:t>the discovery of Located UE(s).</w:t>
      </w:r>
    </w:p>
    <w:p w14:paraId="4B258F0F" w14:textId="1692D4AD" w:rsidR="00805C55" w:rsidRPr="00C90F64" w:rsidRDefault="00805C55" w:rsidP="00805C55">
      <w:pPr>
        <w:pStyle w:val="B2"/>
      </w:pPr>
      <w:r w:rsidRPr="00C90F64">
        <w:t>-</w:t>
      </w:r>
      <w:r w:rsidR="001F671C">
        <w:tab/>
      </w:r>
      <w:r w:rsidRPr="00C90F64">
        <w:t>The Target UE and Located UE(s) perform ranging/SL positioning</w:t>
      </w:r>
      <w:r w:rsidRPr="00243F6E">
        <w:t>,</w:t>
      </w:r>
      <w:r w:rsidRPr="00C90F64">
        <w:t xml:space="preserve"> as defined in KI#4.</w:t>
      </w:r>
    </w:p>
    <w:p w14:paraId="7AEE205E" w14:textId="0AA15AFF" w:rsidR="00805C55" w:rsidRDefault="00805C55" w:rsidP="00805C55">
      <w:pPr>
        <w:pStyle w:val="B2"/>
      </w:pPr>
      <w:r w:rsidRPr="00C90F64">
        <w:t>-</w:t>
      </w:r>
      <w:r w:rsidR="001F671C">
        <w:tab/>
      </w:r>
      <w:r w:rsidRPr="00C90F64">
        <w:t>The Target UE reports the identity of the Located UE(s) to the LMF.</w:t>
      </w:r>
    </w:p>
    <w:p w14:paraId="28BBAFD3" w14:textId="1539CCB4" w:rsidR="00805C55" w:rsidRDefault="004E5E51" w:rsidP="00AB58B4">
      <w:pPr>
        <w:pStyle w:val="NO"/>
      </w:pPr>
      <w:r w:rsidRPr="004E5E51">
        <w:rPr>
          <w:rFonts w:eastAsia="DengXian"/>
          <w:lang w:eastAsia="ja-JP"/>
        </w:rPr>
        <w:t>NOTE </w:t>
      </w:r>
      <w:r>
        <w:rPr>
          <w:rFonts w:eastAsia="DengXian"/>
          <w:lang w:eastAsia="ja-JP"/>
        </w:rPr>
        <w:t>3</w:t>
      </w:r>
      <w:r w:rsidRPr="004E5E51">
        <w:rPr>
          <w:rFonts w:eastAsia="DengXian"/>
          <w:lang w:eastAsia="ja-JP"/>
        </w:rPr>
        <w:t>:</w:t>
      </w:r>
      <w:r w:rsidRPr="004E5E51">
        <w:rPr>
          <w:rFonts w:eastAsia="DengXian"/>
          <w:lang w:eastAsia="ja-JP"/>
        </w:rPr>
        <w:tab/>
        <w:t>It will be determin</w:t>
      </w:r>
      <w:r>
        <w:rPr>
          <w:rFonts w:eastAsia="DengXian"/>
          <w:lang w:eastAsia="ja-JP"/>
        </w:rPr>
        <w:t>ed during n</w:t>
      </w:r>
      <w:r w:rsidRPr="004E5E51">
        <w:rPr>
          <w:rFonts w:eastAsia="DengXian"/>
          <w:lang w:eastAsia="ja-JP"/>
        </w:rPr>
        <w:t>ormative phase what UE identity of the Located UE that the Target UE provides to the LMF. Depending on which UE identity, the LMF or the GMLC may need to resolve this by query another NF. The security impact will be coordinated with SA3.</w:t>
      </w:r>
    </w:p>
    <w:p w14:paraId="4DC7651A" w14:textId="4020DD42" w:rsidR="004E5E51" w:rsidRPr="00C90F64" w:rsidRDefault="004E5E51" w:rsidP="00AB58B4">
      <w:pPr>
        <w:pStyle w:val="B2"/>
      </w:pPr>
      <w:r>
        <w:t>-</w:t>
      </w:r>
      <w:r>
        <w:tab/>
      </w:r>
      <w:r w:rsidRPr="00F05385">
        <w:t>Target UE discovers Located UE(s) for network assisted SL positioning. To assist the Target UE the LMF may provide candidate list of Located UE to participate in the network assisted SL positioning for the target UE. The provisioning of candidate list of Located UE assume</w:t>
      </w:r>
      <w:r w:rsidRPr="00AB58B4">
        <w:t>s</w:t>
      </w:r>
      <w:r w:rsidRPr="00F05385">
        <w:t xml:space="preserve"> that the capability and location information of the Located UE in the list are maintained by 5GC.</w:t>
      </w:r>
    </w:p>
    <w:p w14:paraId="4354FF21" w14:textId="62E54B59" w:rsidR="00805C55" w:rsidRPr="00C90F64" w:rsidRDefault="00805C55" w:rsidP="00805C55">
      <w:pPr>
        <w:pStyle w:val="B2"/>
        <w:rPr>
          <w:rFonts w:eastAsia="SimSun"/>
          <w:lang w:eastAsia="zh-CN"/>
        </w:rPr>
      </w:pPr>
      <w:r w:rsidRPr="00C90F64">
        <w:t>-</w:t>
      </w:r>
      <w:r w:rsidRPr="00C90F64">
        <w:tab/>
        <w:t>The LMF uses the</w:t>
      </w:r>
      <w:r w:rsidRPr="00243F6E">
        <w:t xml:space="preserve"> location of Located UE(s)</w:t>
      </w:r>
      <w:r w:rsidRPr="00C90F64">
        <w:t xml:space="preserve"> together with the ranging/SL positioning measurement data or result reported by Target UE and optionally also by Located UEs to estimate the location of the Target UE. </w:t>
      </w:r>
      <w:r w:rsidRPr="00C90F64">
        <w:rPr>
          <w:rFonts w:eastAsia="SimSun"/>
          <w:lang w:eastAsia="zh-CN"/>
        </w:rPr>
        <w:t xml:space="preserve">The Ranging/Sidelink positioning and the positioning of the Located UE(s) can be </w:t>
      </w:r>
      <w:r w:rsidRPr="00243F6E">
        <w:rPr>
          <w:rFonts w:eastAsia="SimSun"/>
          <w:lang w:eastAsia="zh-CN"/>
        </w:rPr>
        <w:t xml:space="preserve">scheduled with the same time (per </w:t>
      </w:r>
      <w:r w:rsidR="006D34D6" w:rsidRPr="00243F6E">
        <w:rPr>
          <w:rFonts w:eastAsia="SimSun"/>
          <w:lang w:eastAsia="zh-CN"/>
        </w:rPr>
        <w:t>TS</w:t>
      </w:r>
      <w:r w:rsidR="006D34D6">
        <w:rPr>
          <w:rFonts w:eastAsia="SimSun"/>
          <w:lang w:eastAsia="zh-CN"/>
        </w:rPr>
        <w:t> </w:t>
      </w:r>
      <w:r w:rsidR="006D34D6" w:rsidRPr="00243F6E">
        <w:rPr>
          <w:rFonts w:eastAsia="SimSun"/>
          <w:lang w:eastAsia="zh-CN"/>
        </w:rPr>
        <w:t>23.273</w:t>
      </w:r>
      <w:r w:rsidR="006D34D6">
        <w:rPr>
          <w:rFonts w:eastAsia="SimSun"/>
          <w:lang w:eastAsia="zh-CN"/>
        </w:rPr>
        <w:t> </w:t>
      </w:r>
      <w:r w:rsidR="006D34D6" w:rsidRPr="00243F6E">
        <w:rPr>
          <w:rFonts w:eastAsia="SimSun"/>
          <w:lang w:eastAsia="zh-CN"/>
        </w:rPr>
        <w:t>[</w:t>
      </w:r>
      <w:r w:rsidRPr="00243F6E">
        <w:rPr>
          <w:rFonts w:eastAsia="SimSun"/>
          <w:lang w:eastAsia="zh-CN"/>
        </w:rPr>
        <w:t>11])</w:t>
      </w:r>
      <w:r w:rsidRPr="00C90F64">
        <w:rPr>
          <w:rFonts w:eastAsia="SimSun"/>
          <w:lang w:eastAsia="zh-CN"/>
        </w:rPr>
        <w:t xml:space="preserve"> to improve the Target UE positioning accuracy.</w:t>
      </w:r>
    </w:p>
    <w:p w14:paraId="72B658D7" w14:textId="2444CBBD" w:rsidR="00805C55" w:rsidRPr="00C90F64" w:rsidRDefault="00805C55" w:rsidP="005D1670">
      <w:pPr>
        <w:pStyle w:val="NO"/>
      </w:pPr>
      <w:r w:rsidRPr="00C90F64">
        <w:t>NOTE</w:t>
      </w:r>
      <w:r w:rsidR="001F671C">
        <w:t> </w:t>
      </w:r>
      <w:r w:rsidR="008D10EA">
        <w:t>4</w:t>
      </w:r>
      <w:r w:rsidRPr="00C90F64">
        <w:t>:</w:t>
      </w:r>
      <w:r w:rsidR="001F671C">
        <w:tab/>
      </w:r>
      <w:r w:rsidRPr="00C90F64">
        <w:t>The LMF may need to compensate the time difference of the positioning of Target UE and Located UE with additional information.</w:t>
      </w:r>
    </w:p>
    <w:p w14:paraId="587B339A" w14:textId="7E48E49A" w:rsidR="00805C55" w:rsidRPr="00C90F64" w:rsidRDefault="00805C55" w:rsidP="005D1670">
      <w:pPr>
        <w:pStyle w:val="NO"/>
      </w:pPr>
      <w:r w:rsidRPr="00243F6E">
        <w:t>NOTE</w:t>
      </w:r>
      <w:r w:rsidR="001F671C">
        <w:t> </w:t>
      </w:r>
      <w:r w:rsidR="008D10EA">
        <w:t>5</w:t>
      </w:r>
      <w:r w:rsidRPr="00243F6E">
        <w:t>:</w:t>
      </w:r>
      <w:r w:rsidR="001F671C">
        <w:tab/>
      </w:r>
      <w:r w:rsidRPr="00C90F64">
        <w:t>T</w:t>
      </w:r>
      <w:r w:rsidRPr="00243F6E">
        <w:t>he Ranging/Sidelink positioning support</w:t>
      </w:r>
      <w:r w:rsidRPr="00C90F64">
        <w:t>s</w:t>
      </w:r>
      <w:r w:rsidRPr="00243F6E">
        <w:t xml:space="preserve"> the schedule</w:t>
      </w:r>
      <w:r w:rsidRPr="00C90F64">
        <w:t>d</w:t>
      </w:r>
      <w:r w:rsidRPr="00243F6E">
        <w:t xml:space="preserve"> location time feature.</w:t>
      </w:r>
    </w:p>
    <w:p w14:paraId="4B45E0F6" w14:textId="0E7315CF" w:rsidR="00805C55" w:rsidRPr="00C90F64" w:rsidRDefault="00805C55" w:rsidP="0034386F">
      <w:pPr>
        <w:pStyle w:val="B2"/>
      </w:pPr>
      <w:r w:rsidRPr="00C90F64">
        <w:t>-</w:t>
      </w:r>
      <w:r w:rsidRPr="00C90F64">
        <w:tab/>
        <w:t>The LMF provides the location estimate to the AMF which forwards it either to the Target UE over NAS or to the GMLC</w:t>
      </w:r>
      <w:r w:rsidR="004E5E51">
        <w:t>,</w:t>
      </w:r>
      <w:r w:rsidRPr="00C90F64">
        <w:t xml:space="preserve"> </w:t>
      </w:r>
      <w:r w:rsidR="004E5E51">
        <w:t xml:space="preserve">or to the 5GC NF </w:t>
      </w:r>
      <w:r w:rsidRPr="00C90F64">
        <w:t>according to legacy functionality.</w:t>
      </w:r>
    </w:p>
    <w:p w14:paraId="52D417F4" w14:textId="1534F007" w:rsidR="00805C55" w:rsidRDefault="00805C55" w:rsidP="00805C55">
      <w:pPr>
        <w:pStyle w:val="B1"/>
        <w:rPr>
          <w:rFonts w:eastAsia="DengXian"/>
          <w:lang w:eastAsia="zh-CN"/>
        </w:rPr>
      </w:pPr>
      <w:r w:rsidRPr="00243F6E">
        <w:rPr>
          <w:rFonts w:eastAsia="DengXian" w:hint="eastAsia"/>
          <w:lang w:eastAsia="zh-CN"/>
        </w:rPr>
        <w:t>-</w:t>
      </w:r>
      <w:r w:rsidRPr="00243F6E">
        <w:rPr>
          <w:rFonts w:eastAsia="DengXian"/>
          <w:lang w:eastAsia="zh-CN"/>
        </w:rPr>
        <w:tab/>
        <w:t xml:space="preserve">If Target UE </w:t>
      </w:r>
      <w:r w:rsidR="004E5E51">
        <w:rPr>
          <w:rFonts w:eastAsia="DengXian"/>
          <w:lang w:eastAsia="zh-CN"/>
        </w:rPr>
        <w:t>cannot establish</w:t>
      </w:r>
      <w:r w:rsidRPr="00243F6E">
        <w:rPr>
          <w:rFonts w:eastAsia="DengXian"/>
          <w:lang w:eastAsia="zh-CN"/>
        </w:rPr>
        <w:t xml:space="preserve"> NAS connection with AMF, </w:t>
      </w:r>
      <w:r w:rsidR="004E5E51">
        <w:rPr>
          <w:lang w:eastAsia="zh-CN"/>
        </w:rPr>
        <w:t>for MO-LR or pending MT-LR (e.g. deferred MT-LR),</w:t>
      </w:r>
      <w:r w:rsidR="004E5E51">
        <w:rPr>
          <w:rFonts w:eastAsia="DengXian"/>
          <w:lang w:eastAsia="zh-CN"/>
        </w:rPr>
        <w:t xml:space="preserve"> </w:t>
      </w:r>
      <w:r w:rsidR="004E5E51" w:rsidRPr="00F05385">
        <w:rPr>
          <w:lang w:eastAsia="zh-CN"/>
        </w:rPr>
        <w:t>the following procedures can be used</w:t>
      </w:r>
      <w:r w:rsidRPr="00C90F64">
        <w:rPr>
          <w:rFonts w:eastAsia="DengXian"/>
          <w:lang w:eastAsia="zh-CN"/>
        </w:rPr>
        <w:t>:</w:t>
      </w:r>
    </w:p>
    <w:p w14:paraId="688CCB24" w14:textId="699F76F6" w:rsidR="004E5E51" w:rsidRDefault="003B2898" w:rsidP="003B2898">
      <w:pPr>
        <w:pStyle w:val="B2"/>
        <w:rPr>
          <w:rFonts w:eastAsia="DengXian"/>
          <w:lang w:eastAsia="zh-CN"/>
        </w:rPr>
      </w:pPr>
      <w:r>
        <w:rPr>
          <w:rFonts w:eastAsia="DengXian"/>
          <w:lang w:eastAsia="zh-CN"/>
        </w:rPr>
        <w:tab/>
      </w:r>
      <w:r>
        <w:rPr>
          <w:rFonts w:eastAsia="DengXian"/>
          <w:lang w:eastAsia="zh-CN"/>
        </w:rPr>
        <w:tab/>
      </w:r>
      <w:r w:rsidR="004E5E51">
        <w:rPr>
          <w:rFonts w:eastAsia="DengXian"/>
          <w:lang w:eastAsia="zh-CN"/>
        </w:rPr>
        <w:t>Option a):</w:t>
      </w:r>
    </w:p>
    <w:p w14:paraId="4CB6F513" w14:textId="77777777" w:rsidR="003B2898" w:rsidRDefault="003B2898" w:rsidP="003B2898">
      <w:pPr>
        <w:pStyle w:val="B3"/>
        <w:rPr>
          <w:rFonts w:eastAsia="DengXian"/>
          <w:lang w:eastAsia="zh-CN"/>
        </w:rPr>
      </w:pPr>
      <w:r>
        <w:rPr>
          <w:rFonts w:eastAsia="DengXian"/>
          <w:lang w:eastAsia="zh-CN"/>
        </w:rPr>
        <w:t>-</w:t>
      </w:r>
      <w:r>
        <w:rPr>
          <w:rFonts w:eastAsia="DengXian"/>
          <w:lang w:eastAsia="zh-CN"/>
        </w:rPr>
        <w:tab/>
        <w:t>The Target UE performs the Located UE's discovery and selection.</w:t>
      </w:r>
    </w:p>
    <w:p w14:paraId="606E1390" w14:textId="77777777" w:rsidR="003B2898" w:rsidRDefault="003B2898" w:rsidP="003B2898">
      <w:pPr>
        <w:pStyle w:val="B3"/>
        <w:rPr>
          <w:rFonts w:eastAsia="DengXian"/>
          <w:lang w:eastAsia="zh-CN"/>
        </w:rPr>
      </w:pPr>
      <w:r>
        <w:rPr>
          <w:rFonts w:eastAsia="DengXian"/>
          <w:lang w:eastAsia="zh-CN"/>
        </w:rPr>
        <w:t>-</w:t>
      </w:r>
      <w:r>
        <w:rPr>
          <w:rFonts w:eastAsia="DengXian"/>
          <w:lang w:eastAsia="zh-CN"/>
        </w:rPr>
        <w:tab/>
        <w:t>The Target UE may request for the Location of the Located UE(s).</w:t>
      </w:r>
    </w:p>
    <w:p w14:paraId="7F8083DD" w14:textId="77777777" w:rsidR="003B2898" w:rsidRDefault="003B2898" w:rsidP="003B2898">
      <w:pPr>
        <w:pStyle w:val="B3"/>
        <w:rPr>
          <w:rFonts w:eastAsia="DengXian"/>
          <w:lang w:eastAsia="zh-CN"/>
        </w:rPr>
      </w:pPr>
      <w:r>
        <w:rPr>
          <w:rFonts w:eastAsia="DengXian"/>
          <w:lang w:eastAsia="zh-CN"/>
        </w:rPr>
        <w:t>-</w:t>
      </w:r>
      <w:r>
        <w:rPr>
          <w:rFonts w:eastAsia="DengXian"/>
          <w:lang w:eastAsia="zh-CN"/>
        </w:rPr>
        <w:tab/>
        <w:t>If the Located UE(s) needs network assistance to retrieve its location, the Located UE(s) may trigger a MO-LR. This assumes that the Located UE(s) has a NAS connection to an AMF.</w:t>
      </w:r>
    </w:p>
    <w:p w14:paraId="56BB4147" w14:textId="77777777" w:rsidR="003B2898" w:rsidRDefault="003B2898" w:rsidP="003B2898">
      <w:pPr>
        <w:pStyle w:val="B3"/>
        <w:rPr>
          <w:rFonts w:eastAsia="DengXian"/>
          <w:lang w:eastAsia="zh-CN"/>
        </w:rPr>
      </w:pPr>
      <w:r>
        <w:rPr>
          <w:rFonts w:eastAsia="DengXian"/>
          <w:lang w:eastAsia="zh-CN"/>
        </w:rPr>
        <w:t>-</w:t>
      </w:r>
      <w:r>
        <w:rPr>
          <w:rFonts w:eastAsia="DengXian"/>
          <w:lang w:eastAsia="zh-CN"/>
        </w:rPr>
        <w:tab/>
        <w:t>The Target UE uses the location returned by Located UE(s) together with the ranging/SL positioning measurement data or result to estimate its own location. The Ranging/Sidelink positioning and the positioning of the Located UE(s) can be scheduled with the same time (according to TS 23.273 [11]) to improve the Target UE positioning accuracy.</w:t>
      </w:r>
    </w:p>
    <w:p w14:paraId="25A3A35F" w14:textId="19948A20" w:rsidR="003B2898" w:rsidRDefault="003B2898" w:rsidP="003B2898">
      <w:pPr>
        <w:pStyle w:val="B2"/>
        <w:rPr>
          <w:rFonts w:eastAsia="DengXian"/>
        </w:rPr>
      </w:pPr>
      <w:r w:rsidRPr="003B2898">
        <w:rPr>
          <w:rFonts w:eastAsia="DengXian"/>
        </w:rPr>
        <w:tab/>
        <w:t>Option b):</w:t>
      </w:r>
    </w:p>
    <w:p w14:paraId="3FF020BC" w14:textId="77777777" w:rsidR="003B2898" w:rsidRDefault="003B2898" w:rsidP="003B2898">
      <w:pPr>
        <w:pStyle w:val="B3"/>
        <w:rPr>
          <w:rFonts w:eastAsia="DengXian"/>
        </w:rPr>
      </w:pPr>
      <w:r>
        <w:rPr>
          <w:rFonts w:eastAsia="DengXian"/>
        </w:rPr>
        <w:lastRenderedPageBreak/>
        <w:t>-</w:t>
      </w:r>
      <w:r>
        <w:rPr>
          <w:rFonts w:eastAsia="DengXian"/>
        </w:rPr>
        <w:tab/>
        <w:t>The Target UE performs the Located UE's discovery and selection.</w:t>
      </w:r>
    </w:p>
    <w:p w14:paraId="69E12B93" w14:textId="77777777" w:rsidR="003B2898" w:rsidRDefault="003B2898" w:rsidP="003B2898">
      <w:pPr>
        <w:pStyle w:val="B3"/>
        <w:rPr>
          <w:rFonts w:eastAsia="DengXian"/>
        </w:rPr>
      </w:pPr>
      <w:r>
        <w:rPr>
          <w:rFonts w:eastAsia="DengXian"/>
        </w:rPr>
        <w:t>-</w:t>
      </w:r>
      <w:r>
        <w:rPr>
          <w:rFonts w:eastAsia="DengXian"/>
        </w:rPr>
        <w:tab/>
        <w:t>The Target UE may transmit its ranging measurements/results to the Located UE(s).</w:t>
      </w:r>
    </w:p>
    <w:p w14:paraId="10E236CA" w14:textId="77777777" w:rsidR="003B2898" w:rsidRDefault="003B2898" w:rsidP="003B2898">
      <w:pPr>
        <w:pStyle w:val="B3"/>
        <w:rPr>
          <w:rFonts w:eastAsia="DengXian"/>
        </w:rPr>
      </w:pPr>
      <w:r>
        <w:rPr>
          <w:rFonts w:eastAsia="DengXian"/>
        </w:rPr>
        <w:t>-</w:t>
      </w:r>
      <w:r>
        <w:rPr>
          <w:rFonts w:eastAsia="DengXian"/>
        </w:rPr>
        <w:tab/>
        <w:t>Located UE(s) may report the ranging/SL positioning measurement result to the LMF. This may include ranging measurements/results received from the Target UE. The endpoints for LPP messages can be the LMF and the Located UE(s) in this case.</w:t>
      </w:r>
    </w:p>
    <w:p w14:paraId="79105586" w14:textId="77777777" w:rsidR="003B2898" w:rsidRDefault="003B2898" w:rsidP="003B2898">
      <w:pPr>
        <w:pStyle w:val="B3"/>
        <w:rPr>
          <w:rFonts w:eastAsia="DengXian"/>
        </w:rPr>
      </w:pPr>
      <w:r>
        <w:rPr>
          <w:rFonts w:eastAsia="DengXian"/>
        </w:rPr>
        <w:t>-</w:t>
      </w:r>
      <w:r>
        <w:rPr>
          <w:rFonts w:eastAsia="DengXian"/>
        </w:rPr>
        <w:tab/>
        <w:t>The LMF may use the received information to calculate the location of the Target UE, and provide the resulting location via the Located UE to the Target UE or via 5G NF to the LCS client or the Application Server.</w:t>
      </w:r>
    </w:p>
    <w:p w14:paraId="641D39A9" w14:textId="14723B6A" w:rsidR="00805C55" w:rsidRDefault="00805C55" w:rsidP="00805C55">
      <w:pPr>
        <w:pStyle w:val="NO"/>
        <w:rPr>
          <w:rFonts w:eastAsia="DengXian"/>
          <w:lang w:eastAsia="zh-CN"/>
        </w:rPr>
      </w:pPr>
      <w:r w:rsidRPr="00C90F64">
        <w:rPr>
          <w:rFonts w:eastAsia="DengXian"/>
          <w:lang w:eastAsia="zh-CN"/>
        </w:rPr>
        <w:t>NOTE</w:t>
      </w:r>
      <w:r w:rsidR="001F671C">
        <w:rPr>
          <w:rFonts w:eastAsia="DengXian"/>
          <w:lang w:eastAsia="zh-CN"/>
        </w:rPr>
        <w:t> </w:t>
      </w:r>
      <w:r w:rsidR="00B113C6">
        <w:rPr>
          <w:rFonts w:eastAsia="DengXian"/>
          <w:lang w:eastAsia="zh-CN"/>
        </w:rPr>
        <w:t>6</w:t>
      </w:r>
      <w:r w:rsidRPr="00C90F64">
        <w:rPr>
          <w:rFonts w:eastAsia="DengXian"/>
          <w:lang w:eastAsia="zh-CN"/>
        </w:rPr>
        <w:t>:</w:t>
      </w:r>
      <w:r w:rsidRPr="00C90F64">
        <w:rPr>
          <w:rFonts w:eastAsia="DengXian"/>
          <w:lang w:eastAsia="zh-CN"/>
        </w:rPr>
        <w:tab/>
        <w:t>Security aspects require confirmation from SA</w:t>
      </w:r>
      <w:r w:rsidR="001F671C">
        <w:rPr>
          <w:rFonts w:eastAsia="DengXian"/>
          <w:lang w:eastAsia="zh-CN"/>
        </w:rPr>
        <w:t> </w:t>
      </w:r>
      <w:r w:rsidRPr="00C90F64">
        <w:rPr>
          <w:rFonts w:eastAsia="DengXian"/>
          <w:lang w:eastAsia="zh-CN"/>
        </w:rPr>
        <w:t>WG3.</w:t>
      </w:r>
    </w:p>
    <w:p w14:paraId="2E96F9E6" w14:textId="7D5E0C66" w:rsidR="004E5E51" w:rsidRPr="004E5E51" w:rsidRDefault="004E5E51" w:rsidP="002A1A87">
      <w:pPr>
        <w:pStyle w:val="NO"/>
        <w:rPr>
          <w:rFonts w:eastAsia="DengXian"/>
          <w:lang w:eastAsia="zh-CN"/>
        </w:rPr>
      </w:pPr>
      <w:r w:rsidRPr="002A1A87">
        <w:rPr>
          <w:rFonts w:eastAsia="DengXian"/>
        </w:rPr>
        <w:t>NOTE </w:t>
      </w:r>
      <w:r w:rsidR="00B113C6" w:rsidRPr="002A1A87">
        <w:rPr>
          <w:rFonts w:eastAsia="DengXian" w:hint="eastAsia"/>
        </w:rPr>
        <w:t>7</w:t>
      </w:r>
      <w:r w:rsidRPr="002A1A87">
        <w:rPr>
          <w:rFonts w:eastAsia="DengXian"/>
        </w:rPr>
        <w:t>:</w:t>
      </w:r>
      <w:r w:rsidRPr="002A1A87">
        <w:rPr>
          <w:rFonts w:eastAsia="DengXian"/>
        </w:rPr>
        <w:tab/>
        <w:t>Supporting of location report via the Located UE to the LMF needs to be confirmed by RAN.</w:t>
      </w:r>
    </w:p>
    <w:p w14:paraId="75633079" w14:textId="452EA24A" w:rsidR="004E5E51" w:rsidRPr="004E5E51" w:rsidRDefault="003B2898" w:rsidP="002A1A87">
      <w:pPr>
        <w:pStyle w:val="NO"/>
        <w:rPr>
          <w:rFonts w:eastAsia="DengXian"/>
          <w:lang w:eastAsia="zh-CN"/>
        </w:rPr>
      </w:pPr>
      <w:r w:rsidRPr="002A1A87">
        <w:rPr>
          <w:rFonts w:eastAsia="DengXian"/>
        </w:rPr>
        <w:t>NOTE 8:</w:t>
      </w:r>
      <w:r w:rsidRPr="002A1A87">
        <w:rPr>
          <w:rFonts w:eastAsia="DengXian"/>
        </w:rPr>
        <w:tab/>
      </w:r>
      <w:r w:rsidRPr="002A1A87">
        <w:rPr>
          <w:rFonts w:eastAsia="DengXian"/>
        </w:rPr>
        <w:tab/>
        <w:t>It will be determined during Normative phase that when AMF does not maintain target UE's context or GMLC cannot get target UE AMF address because of deregistration, whether and how location report from Located UE on behalf of Target UE is supported.</w:t>
      </w:r>
    </w:p>
    <w:p w14:paraId="36525EED" w14:textId="5A959C3E" w:rsidR="002826E4" w:rsidRPr="00DA730B" w:rsidRDefault="002826E4" w:rsidP="002826E4">
      <w:pPr>
        <w:pStyle w:val="Heading2"/>
        <w:rPr>
          <w:lang w:eastAsia="zh-CN"/>
        </w:rPr>
      </w:pPr>
      <w:bookmarkStart w:id="3597" w:name="_Toc117042849"/>
      <w:bookmarkStart w:id="3598" w:name="_Toc125976266"/>
      <w:bookmarkStart w:id="3599" w:name="_Toc128725142"/>
      <w:r w:rsidRPr="00DA730B">
        <w:rPr>
          <w:lang w:eastAsia="zh-CN"/>
        </w:rPr>
        <w:t>8.6</w:t>
      </w:r>
      <w:r w:rsidRPr="00DA730B">
        <w:rPr>
          <w:lang w:eastAsia="zh-CN"/>
        </w:rPr>
        <w:tab/>
        <w:t>Key Issue #6: Ranging and sidelink positioning service exposure to a UE</w:t>
      </w:r>
      <w:bookmarkEnd w:id="3597"/>
      <w:bookmarkEnd w:id="3598"/>
      <w:bookmarkEnd w:id="3599"/>
    </w:p>
    <w:p w14:paraId="11107195" w14:textId="77777777" w:rsidR="002826E4" w:rsidRPr="00DA730B" w:rsidRDefault="002826E4" w:rsidP="002826E4">
      <w:pPr>
        <w:rPr>
          <w:lang w:eastAsia="zh-CN"/>
        </w:rPr>
      </w:pPr>
      <w:r w:rsidRPr="00DA730B">
        <w:rPr>
          <w:lang w:eastAsia="zh-CN"/>
        </w:rPr>
        <w:t>For Key Issue #6 (Ranging and sidelink positioning service exposure to a UE), the normative work is based on the following principles:</w:t>
      </w:r>
    </w:p>
    <w:p w14:paraId="4D1D8E97" w14:textId="77777777" w:rsidR="005D1A71" w:rsidRPr="00CF635D" w:rsidRDefault="005D1A71" w:rsidP="005D1A71">
      <w:pPr>
        <w:rPr>
          <w:lang w:eastAsia="zh-CN"/>
        </w:rPr>
      </w:pPr>
      <w:r w:rsidRPr="00CF635D">
        <w:rPr>
          <w:rFonts w:eastAsia="DengXian" w:hint="eastAsia"/>
          <w:lang w:eastAsia="zh-CN"/>
        </w:rPr>
        <w:t>A</w:t>
      </w:r>
      <w:r w:rsidRPr="00CF635D">
        <w:rPr>
          <w:rFonts w:eastAsia="DengXian"/>
          <w:lang w:eastAsia="zh-CN"/>
        </w:rPr>
        <w:t xml:space="preserve"> Ranging/Sidelink Positioning service request can be initiated by a SL Positioning Client UE.</w:t>
      </w:r>
    </w:p>
    <w:p w14:paraId="3EE21F8B" w14:textId="4893A5F1" w:rsidR="002826E4" w:rsidRPr="00DA730B" w:rsidRDefault="005D1A71" w:rsidP="005D1A71">
      <w:pPr>
        <w:rPr>
          <w:rFonts w:eastAsia="DengXian"/>
          <w:lang w:eastAsia="zh-CN"/>
        </w:rPr>
      </w:pPr>
      <w:r w:rsidRPr="00CF635D">
        <w:rPr>
          <w:rFonts w:eastAsia="DengXian"/>
          <w:lang w:eastAsia="zh-CN"/>
        </w:rPr>
        <w:t>When Ranging/Sidelink Positioning service request is initiated by a SL Positioning Client UE, the</w:t>
      </w:r>
      <w:r w:rsidRPr="00DA730B">
        <w:rPr>
          <w:rFonts w:eastAsia="DengXian"/>
          <w:lang w:eastAsia="zh-CN"/>
        </w:rPr>
        <w:t xml:space="preserve"> </w:t>
      </w:r>
      <w:r w:rsidR="002826E4" w:rsidRPr="00DA730B">
        <w:rPr>
          <w:rFonts w:eastAsia="DengXian"/>
          <w:lang w:eastAsia="zh-CN"/>
        </w:rPr>
        <w:t xml:space="preserve">Ranging and sidelink positioning service exposure to a UE </w:t>
      </w:r>
      <w:r>
        <w:rPr>
          <w:rFonts w:eastAsia="DengXian"/>
          <w:lang w:eastAsia="zh-CN"/>
        </w:rPr>
        <w:t xml:space="preserve">can be </w:t>
      </w:r>
      <w:r w:rsidR="002826E4" w:rsidRPr="00DA730B">
        <w:rPr>
          <w:rFonts w:eastAsia="DengXian"/>
          <w:lang w:eastAsia="zh-CN"/>
        </w:rPr>
        <w:t xml:space="preserve">through PC5 </w:t>
      </w:r>
      <w:r>
        <w:rPr>
          <w:rFonts w:eastAsia="DengXian"/>
          <w:lang w:eastAsia="zh-CN"/>
        </w:rPr>
        <w:t>or</w:t>
      </w:r>
      <w:r w:rsidR="002826E4" w:rsidRPr="00DA730B">
        <w:rPr>
          <w:rFonts w:eastAsia="DengXian"/>
          <w:lang w:eastAsia="zh-CN"/>
        </w:rPr>
        <w:t xml:space="preserve"> </w:t>
      </w:r>
      <w:r>
        <w:rPr>
          <w:rFonts w:eastAsia="DengXian"/>
          <w:lang w:eastAsia="zh-CN"/>
        </w:rPr>
        <w:t xml:space="preserve">through </w:t>
      </w:r>
      <w:r w:rsidR="002826E4" w:rsidRPr="00DA730B">
        <w:rPr>
          <w:rFonts w:eastAsia="DengXian"/>
          <w:lang w:eastAsia="zh-CN"/>
        </w:rPr>
        <w:t xml:space="preserve">the </w:t>
      </w:r>
      <w:r>
        <w:rPr>
          <w:rFonts w:eastAsia="DengXian"/>
          <w:lang w:eastAsia="zh-CN"/>
        </w:rPr>
        <w:t xml:space="preserve">5GC </w:t>
      </w:r>
      <w:r w:rsidR="002826E4" w:rsidRPr="00DA730B">
        <w:rPr>
          <w:rFonts w:eastAsia="DengXian"/>
          <w:lang w:eastAsia="zh-CN"/>
        </w:rPr>
        <w:t>network.</w:t>
      </w:r>
    </w:p>
    <w:p w14:paraId="03E0FD1A" w14:textId="5A63BDF2" w:rsidR="002826E4" w:rsidRDefault="002826E4" w:rsidP="002826E4">
      <w:pPr>
        <w:rPr>
          <w:lang w:eastAsia="zh-CN"/>
        </w:rPr>
      </w:pPr>
      <w:r w:rsidRPr="00DA730B">
        <w:rPr>
          <w:lang w:eastAsia="zh-CN"/>
        </w:rPr>
        <w:t xml:space="preserve">For Ranging and sidelink positioning service exposure to a UE through PC5, following principles </w:t>
      </w:r>
      <w:r w:rsidR="005D1A71">
        <w:rPr>
          <w:lang w:eastAsia="zh-CN"/>
        </w:rPr>
        <w:t>are</w:t>
      </w:r>
      <w:r w:rsidRPr="00DA730B">
        <w:rPr>
          <w:lang w:eastAsia="zh-CN"/>
        </w:rPr>
        <w:t xml:space="preserve"> taken as baseline </w:t>
      </w:r>
      <w:r w:rsidR="005D1A71">
        <w:rPr>
          <w:lang w:eastAsia="zh-CN"/>
        </w:rPr>
        <w:t>for</w:t>
      </w:r>
      <w:r w:rsidRPr="00DA730B">
        <w:rPr>
          <w:lang w:eastAsia="zh-CN"/>
        </w:rPr>
        <w:t xml:space="preserve"> normative work:</w:t>
      </w:r>
    </w:p>
    <w:p w14:paraId="0A147027" w14:textId="051E8627" w:rsidR="005D1A71" w:rsidRPr="005D1A71" w:rsidRDefault="008D03BD" w:rsidP="00AB58B4">
      <w:pPr>
        <w:pStyle w:val="B1"/>
        <w:rPr>
          <w:lang w:eastAsia="zh-CN"/>
        </w:rPr>
      </w:pPr>
      <w:r>
        <w:t>-</w:t>
      </w:r>
      <w:r>
        <w:tab/>
      </w:r>
      <w:r w:rsidR="005D1A71" w:rsidRPr="00CF635D">
        <w:t>SL Positioning Client UE discovers one of Reference UE and Target UE.</w:t>
      </w:r>
    </w:p>
    <w:p w14:paraId="695A8D9C" w14:textId="6F691080" w:rsidR="002826E4" w:rsidRPr="00DA730B" w:rsidRDefault="002826E4" w:rsidP="002826E4">
      <w:pPr>
        <w:pStyle w:val="B1"/>
        <w:rPr>
          <w:lang w:eastAsia="zh-CN"/>
        </w:rPr>
      </w:pPr>
      <w:r w:rsidRPr="00DA730B">
        <w:rPr>
          <w:lang w:eastAsia="zh-CN"/>
        </w:rPr>
        <w:t>-</w:t>
      </w:r>
      <w:r w:rsidRPr="00DA730B">
        <w:rPr>
          <w:lang w:eastAsia="zh-CN"/>
        </w:rPr>
        <w:tab/>
        <w:t xml:space="preserve">SL </w:t>
      </w:r>
      <w:r w:rsidR="008D03BD">
        <w:rPr>
          <w:lang w:eastAsia="zh-CN"/>
        </w:rPr>
        <w:t>P</w:t>
      </w:r>
      <w:r w:rsidRPr="00DA730B">
        <w:rPr>
          <w:lang w:eastAsia="zh-CN"/>
        </w:rPr>
        <w:t xml:space="preserve">ositioning </w:t>
      </w:r>
      <w:r w:rsidR="008D03BD">
        <w:rPr>
          <w:lang w:eastAsia="zh-CN"/>
        </w:rPr>
        <w:t>C</w:t>
      </w:r>
      <w:r w:rsidRPr="00DA730B">
        <w:rPr>
          <w:lang w:eastAsia="zh-CN"/>
        </w:rPr>
        <w:t xml:space="preserve">lient UE invokes the </w:t>
      </w:r>
      <w:r w:rsidR="005D1A71">
        <w:rPr>
          <w:lang w:eastAsia="zh-CN"/>
        </w:rPr>
        <w:t>R</w:t>
      </w:r>
      <w:r w:rsidRPr="00DA730B">
        <w:rPr>
          <w:lang w:eastAsia="zh-CN"/>
        </w:rPr>
        <w:t>anging</w:t>
      </w:r>
      <w:r w:rsidR="005D1A71">
        <w:rPr>
          <w:lang w:eastAsia="zh-CN"/>
        </w:rPr>
        <w:t>/S</w:t>
      </w:r>
      <w:r w:rsidRPr="00DA730B">
        <w:rPr>
          <w:lang w:eastAsia="zh-CN"/>
        </w:rPr>
        <w:t xml:space="preserve">idelink </w:t>
      </w:r>
      <w:r w:rsidR="008D03BD">
        <w:rPr>
          <w:lang w:eastAsia="zh-CN"/>
        </w:rPr>
        <w:t>P</w:t>
      </w:r>
      <w:r w:rsidRPr="00DA730B">
        <w:rPr>
          <w:lang w:eastAsia="zh-CN"/>
        </w:rPr>
        <w:t xml:space="preserve">ositioning service </w:t>
      </w:r>
      <w:r w:rsidR="005D1A71" w:rsidRPr="00CF635D">
        <w:rPr>
          <w:lang w:eastAsia="zh-CN"/>
        </w:rPr>
        <w:t xml:space="preserve">to </w:t>
      </w:r>
      <w:r w:rsidR="005D1A71" w:rsidRPr="00CF635D">
        <w:t>Reference UE/Target UE</w:t>
      </w:r>
      <w:r w:rsidR="005D1A71" w:rsidRPr="00CF635D" w:rsidDel="008C1BC6">
        <w:t xml:space="preserve"> </w:t>
      </w:r>
      <w:r w:rsidR="005D1A71" w:rsidRPr="00CF635D">
        <w:t>that is discovered</w:t>
      </w:r>
      <w:r w:rsidRPr="00DA730B">
        <w:rPr>
          <w:lang w:eastAsia="zh-CN"/>
        </w:rPr>
        <w:t xml:space="preserve"> by sending a anging and sidelink positioning service request for obtaining the Ranging and SL positioning result between </w:t>
      </w:r>
      <w:r w:rsidR="005D1A71" w:rsidRPr="00CF635D">
        <w:rPr>
          <w:lang w:eastAsia="zh-CN"/>
        </w:rPr>
        <w:t>Reference UE</w:t>
      </w:r>
      <w:r w:rsidRPr="00DA730B">
        <w:rPr>
          <w:lang w:eastAsia="zh-CN"/>
        </w:rPr>
        <w:t xml:space="preserve"> and Target UE. </w:t>
      </w:r>
      <w:r w:rsidR="005D1A71">
        <w:rPr>
          <w:lang w:eastAsia="zh-CN"/>
        </w:rPr>
        <w:t>T</w:t>
      </w:r>
      <w:r w:rsidRPr="00DA730B">
        <w:rPr>
          <w:lang w:eastAsia="zh-CN"/>
        </w:rPr>
        <w:t xml:space="preserve">his request </w:t>
      </w:r>
      <w:r w:rsidR="005D1A71" w:rsidRPr="00CF635D">
        <w:rPr>
          <w:lang w:eastAsia="zh-CN"/>
        </w:rPr>
        <w:t xml:space="preserve">includes the user info of </w:t>
      </w:r>
      <w:r w:rsidR="005D1A71" w:rsidRPr="00CF635D">
        <w:t>SL Positioning Client UE, Reference UE and Target UE</w:t>
      </w:r>
      <w:r w:rsidRPr="00DA730B">
        <w:rPr>
          <w:lang w:eastAsia="zh-CN"/>
        </w:rPr>
        <w:t>.</w:t>
      </w:r>
    </w:p>
    <w:p w14:paraId="51F7783B" w14:textId="78281CFA" w:rsidR="002826E4" w:rsidRPr="00DA730B" w:rsidRDefault="002826E4" w:rsidP="002826E4">
      <w:pPr>
        <w:pStyle w:val="B1"/>
      </w:pPr>
      <w:r w:rsidRPr="00DA730B">
        <w:rPr>
          <w:lang w:eastAsia="zh-CN"/>
        </w:rPr>
        <w:t>-</w:t>
      </w:r>
      <w:r w:rsidRPr="00DA730B">
        <w:rPr>
          <w:lang w:eastAsia="zh-CN"/>
        </w:rPr>
        <w:tab/>
      </w:r>
      <w:r w:rsidR="005D1A71" w:rsidRPr="00CF635D">
        <w:t>Reference UE/Target UE</w:t>
      </w:r>
      <w:r w:rsidR="005D1A71" w:rsidRPr="00CF635D" w:rsidDel="008C1BC6">
        <w:t xml:space="preserve"> </w:t>
      </w:r>
      <w:r w:rsidR="005D1A71" w:rsidRPr="00CF635D">
        <w:t>that is contacted by the SL Positioning Client UE</w:t>
      </w:r>
      <w:r w:rsidR="005D1A71" w:rsidRPr="00CF635D">
        <w:rPr>
          <w:lang w:eastAsia="zh-CN"/>
        </w:rPr>
        <w:t xml:space="preserve"> </w:t>
      </w:r>
      <w:r w:rsidRPr="00DA730B">
        <w:rPr>
          <w:lang w:eastAsia="zh-CN"/>
        </w:rPr>
        <w:t xml:space="preserve">triggers the authorization of </w:t>
      </w:r>
      <w:r w:rsidR="005D1A71" w:rsidRPr="00CF635D">
        <w:t>SL Positioning Client UE</w:t>
      </w:r>
      <w:r w:rsidRPr="00DA730B">
        <w:rPr>
          <w:lang w:eastAsia="zh-CN"/>
        </w:rPr>
        <w:t xml:space="preserve"> for the ranging and sidelink positioning service invocation.</w:t>
      </w:r>
    </w:p>
    <w:p w14:paraId="1DCC521E" w14:textId="623D0814" w:rsidR="002826E4" w:rsidRPr="00DA730B" w:rsidRDefault="002826E4" w:rsidP="002826E4">
      <w:pPr>
        <w:pStyle w:val="NO"/>
        <w:rPr>
          <w:lang w:eastAsia="zh-CN"/>
        </w:rPr>
      </w:pPr>
      <w:r w:rsidRPr="00DA730B">
        <w:t>NOTE</w:t>
      </w:r>
      <w:r w:rsidR="001F671C">
        <w:t> </w:t>
      </w:r>
      <w:r>
        <w:t>1</w:t>
      </w:r>
      <w:r w:rsidRPr="00DA730B">
        <w:t>:</w:t>
      </w:r>
      <w:r w:rsidRPr="00DA730B">
        <w:tab/>
        <w:t xml:space="preserve">The procedure for Privacy handling on </w:t>
      </w:r>
      <w:r w:rsidRPr="00DA730B">
        <w:rPr>
          <w:rFonts w:eastAsia="DengXian"/>
          <w:lang w:eastAsia="zh-CN"/>
        </w:rPr>
        <w:t xml:space="preserve">Ranging and sidelink positioning service exposure </w:t>
      </w:r>
      <w:r w:rsidRPr="00DA730B">
        <w:t xml:space="preserve">needs to be </w:t>
      </w:r>
      <w:r w:rsidRPr="00DA730B">
        <w:rPr>
          <w:rFonts w:eastAsia="DengXian"/>
          <w:lang w:eastAsia="zh-CN"/>
        </w:rPr>
        <w:t>determined by SA3 Group</w:t>
      </w:r>
      <w:r w:rsidRPr="00DA730B">
        <w:t xml:space="preserve"> i.e</w:t>
      </w:r>
      <w:r w:rsidR="001F671C">
        <w:t>.</w:t>
      </w:r>
      <w:r w:rsidRPr="00DA730B">
        <w:t xml:space="preserve"> the authorization of the </w:t>
      </w:r>
      <w:r w:rsidRPr="00DA730B">
        <w:rPr>
          <w:lang w:eastAsia="zh-CN"/>
        </w:rPr>
        <w:t>SL positioning client UE for</w:t>
      </w:r>
      <w:r w:rsidRPr="00DA730B">
        <w:rPr>
          <w:rFonts w:eastAsia="DengXian"/>
          <w:lang w:eastAsia="zh-CN"/>
        </w:rPr>
        <w:t xml:space="preserve"> Ranging and sidelink positioning service invocation</w:t>
      </w:r>
      <w:r w:rsidRPr="00DA730B">
        <w:t xml:space="preserve"> of two other UEs.</w:t>
      </w:r>
    </w:p>
    <w:p w14:paraId="29ACB310" w14:textId="77777777" w:rsidR="003B2898" w:rsidRDefault="003B2898" w:rsidP="002826E4">
      <w:pPr>
        <w:pStyle w:val="B1"/>
        <w:rPr>
          <w:lang w:eastAsia="zh-CN"/>
        </w:rPr>
      </w:pPr>
      <w:r>
        <w:rPr>
          <w:lang w:eastAsia="zh-CN"/>
        </w:rPr>
        <w:t>-</w:t>
      </w:r>
      <w:r>
        <w:rPr>
          <w:lang w:eastAsia="zh-CN"/>
        </w:rPr>
        <w:tab/>
        <w:t>The Ranging/Sidelink positioning procedure between Reference UE and Target UE is performed based on the conclusion of KI#4.</w:t>
      </w:r>
    </w:p>
    <w:p w14:paraId="0A4CA02E" w14:textId="77777777" w:rsidR="003B2898" w:rsidRDefault="003B2898" w:rsidP="002826E4">
      <w:pPr>
        <w:pStyle w:val="B1"/>
        <w:rPr>
          <w:lang w:eastAsia="zh-CN"/>
        </w:rPr>
      </w:pPr>
      <w:r>
        <w:rPr>
          <w:lang w:eastAsia="zh-CN"/>
        </w:rPr>
        <w:t>-</w:t>
      </w:r>
      <w:r>
        <w:rPr>
          <w:lang w:eastAsia="zh-CN"/>
        </w:rPr>
        <w:tab/>
        <w:t>Reference UE/Target UE that is contacted by the SL Positioning Client UE provides the Ranging/Sidelink positioning result to SL Positioning Client UE.</w:t>
      </w:r>
    </w:p>
    <w:p w14:paraId="4A489AAC" w14:textId="59A332D9" w:rsidR="00295363" w:rsidRPr="00295363" w:rsidRDefault="00295363" w:rsidP="002826E4">
      <w:pPr>
        <w:pStyle w:val="NO"/>
        <w:rPr>
          <w:lang w:eastAsia="zh-CN"/>
        </w:rPr>
      </w:pPr>
      <w:r w:rsidRPr="00CF635D">
        <w:t>NOTE</w:t>
      </w:r>
      <w:r w:rsidR="003B2898">
        <w:t> </w:t>
      </w:r>
      <w:r w:rsidRPr="00CF635D">
        <w:t>2:</w:t>
      </w:r>
      <w:r w:rsidR="003B2898">
        <w:tab/>
      </w:r>
      <w:r w:rsidRPr="00CF635D">
        <w:t xml:space="preserve">Other information to be included in the interaction messages between </w:t>
      </w:r>
      <w:r w:rsidRPr="00CF635D">
        <w:rPr>
          <w:lang w:eastAsia="zh-CN"/>
        </w:rPr>
        <w:t>SL Positioning Client UE</w:t>
      </w:r>
      <w:r w:rsidRPr="00CF635D">
        <w:t xml:space="preserve"> and </w:t>
      </w:r>
      <w:r w:rsidRPr="00CF635D">
        <w:rPr>
          <w:lang w:eastAsia="zh-CN"/>
        </w:rPr>
        <w:t>Reference UE/Target UE</w:t>
      </w:r>
      <w:r w:rsidRPr="00CF635D" w:rsidDel="008C1BC6">
        <w:rPr>
          <w:lang w:eastAsia="zh-CN"/>
        </w:rPr>
        <w:t xml:space="preserve"> </w:t>
      </w:r>
      <w:r w:rsidRPr="00CF635D">
        <w:rPr>
          <w:lang w:eastAsia="zh-CN"/>
        </w:rPr>
        <w:t>contacted by the SL Positioning Client UE</w:t>
      </w:r>
      <w:r w:rsidRPr="00CF635D">
        <w:t xml:space="preserve"> is determined in normative work.</w:t>
      </w:r>
    </w:p>
    <w:p w14:paraId="679CC2D7" w14:textId="250577CC" w:rsidR="00295363" w:rsidRDefault="003B2898" w:rsidP="00295363">
      <w:pPr>
        <w:rPr>
          <w:lang w:eastAsia="zh-CN"/>
        </w:rPr>
      </w:pPr>
      <w:r>
        <w:rPr>
          <w:lang w:eastAsia="zh-CN"/>
        </w:rPr>
        <w:t>For Ranging and sidelink positioning service exposure to a UE through network, it will be supported by using the Application exposure API, MO-LR procedure as specified in TS 23.273 [11] with extensions captured in clause 8.4, or enhanced MO-LR procedure.</w:t>
      </w:r>
    </w:p>
    <w:p w14:paraId="69E0662B" w14:textId="77777777" w:rsidR="003B2898" w:rsidRDefault="003B2898" w:rsidP="00CE568C">
      <w:pPr>
        <w:pStyle w:val="B1"/>
      </w:pPr>
      <w:r>
        <w:t>-</w:t>
      </w:r>
      <w:r>
        <w:tab/>
        <w:t>For the Application exposure API case:</w:t>
      </w:r>
    </w:p>
    <w:p w14:paraId="3B097E94" w14:textId="77777777" w:rsidR="003B2898" w:rsidRDefault="003B2898" w:rsidP="003B2898">
      <w:pPr>
        <w:pStyle w:val="B2"/>
      </w:pPr>
      <w:r>
        <w:lastRenderedPageBreak/>
        <w:t>-</w:t>
      </w:r>
      <w:r>
        <w:tab/>
        <w:t>The SL positioning client UE invokes the Ranging and sidelink positioning service exposure from a UE by reusing the Application exposure API over the application layer message, and the subsequent reuses the procedure described in the conclusion for clause 8.7.</w:t>
      </w:r>
    </w:p>
    <w:p w14:paraId="01CA7618" w14:textId="37365938" w:rsidR="002826E4" w:rsidRPr="00DA730B" w:rsidRDefault="00CE568C" w:rsidP="00CE568C">
      <w:pPr>
        <w:pStyle w:val="B1"/>
        <w:rPr>
          <w:lang w:eastAsia="zh-CN"/>
        </w:rPr>
      </w:pPr>
      <w:r w:rsidRPr="00CE568C">
        <w:t>-</w:t>
      </w:r>
      <w:r w:rsidRPr="00CE568C">
        <w:tab/>
      </w:r>
      <w:r w:rsidR="002826E4" w:rsidRPr="00CE568C">
        <w:t xml:space="preserve">The SL </w:t>
      </w:r>
      <w:r w:rsidR="00295363">
        <w:t>P</w:t>
      </w:r>
      <w:r w:rsidR="002826E4" w:rsidRPr="00CE568C">
        <w:t xml:space="preserve">ositioning </w:t>
      </w:r>
      <w:r w:rsidR="00295363">
        <w:t xml:space="preserve">Client </w:t>
      </w:r>
      <w:r w:rsidR="002826E4" w:rsidRPr="00CE568C">
        <w:t>UE receives the onboarding information in order to use the Application exposure API during the registration procedure.</w:t>
      </w:r>
    </w:p>
    <w:p w14:paraId="4F211F8E" w14:textId="6D9F24E0" w:rsidR="002826E4" w:rsidRPr="000A6DB7" w:rsidRDefault="002826E4" w:rsidP="002826E4">
      <w:pPr>
        <w:pStyle w:val="NO"/>
      </w:pPr>
      <w:r w:rsidRPr="002826E4">
        <w:t>NOTE</w:t>
      </w:r>
      <w:r w:rsidR="001F671C">
        <w:t> </w:t>
      </w:r>
      <w:r>
        <w:t>3</w:t>
      </w:r>
      <w:r w:rsidRPr="002826E4">
        <w:t>:</w:t>
      </w:r>
      <w:r w:rsidRPr="002826E4">
        <w:tab/>
      </w:r>
      <w:r w:rsidR="001F671C">
        <w:t xml:space="preserve">The authorization of the SL positioning client UE for Ranging and sidelink positioning service invocation of two other UEs reuses the procedures will be determined by SA WG6, and defined in </w:t>
      </w:r>
      <w:r w:rsidR="006D34D6">
        <w:t>TS 23.222 [</w:t>
      </w:r>
      <w:r w:rsidR="001F671C">
        <w:t>12].</w:t>
      </w:r>
    </w:p>
    <w:p w14:paraId="5C120DD0" w14:textId="349FB430" w:rsidR="00295363" w:rsidRDefault="00295363" w:rsidP="00AB58B4">
      <w:pPr>
        <w:pStyle w:val="B1"/>
        <w:rPr>
          <w:lang w:eastAsia="zh-CN"/>
        </w:rPr>
      </w:pPr>
      <w:r>
        <w:rPr>
          <w:lang w:eastAsia="zh-CN"/>
        </w:rPr>
        <w:t>-</w:t>
      </w:r>
      <w:r>
        <w:rPr>
          <w:lang w:eastAsia="zh-CN"/>
        </w:rPr>
        <w:tab/>
      </w:r>
      <w:r w:rsidRPr="00CF635D">
        <w:rPr>
          <w:lang w:eastAsia="zh-CN"/>
        </w:rPr>
        <w:t>For the enhanced MO-LR case</w:t>
      </w:r>
      <w:r>
        <w:rPr>
          <w:lang w:eastAsia="zh-CN"/>
        </w:rPr>
        <w:t>:</w:t>
      </w:r>
    </w:p>
    <w:p w14:paraId="3DF5EC90" w14:textId="07C2824F" w:rsidR="002A1A87" w:rsidRDefault="002A1A87" w:rsidP="002A1A87">
      <w:pPr>
        <w:pStyle w:val="B2"/>
      </w:pPr>
      <w:r>
        <w:t>-</w:t>
      </w:r>
      <w:r>
        <w:tab/>
        <w:t>SL positioning client UE sends an enhanced MO-LR request to AMF;, the AMF sends a the Ranging/SL positioning request to the GMLC which also includes the SL positioning client UE ID.</w:t>
      </w:r>
    </w:p>
    <w:p w14:paraId="22D93D5D" w14:textId="77777777" w:rsidR="002A1A87" w:rsidRDefault="002A1A87" w:rsidP="002A1A87">
      <w:pPr>
        <w:pStyle w:val="B2"/>
      </w:pPr>
      <w:r>
        <w:t>-</w:t>
      </w:r>
      <w:r>
        <w:tab/>
        <w:t>GMLC reuses the procedure described in the conclusion for clause 8.7 (like the request from Application server), and sends the Ranging/SL positioning result to AMF.</w:t>
      </w:r>
    </w:p>
    <w:p w14:paraId="2A3F5020" w14:textId="77777777" w:rsidR="002A1A87" w:rsidRDefault="002A1A87" w:rsidP="002A1A87">
      <w:pPr>
        <w:pStyle w:val="B2"/>
      </w:pPr>
      <w:r>
        <w:t>-</w:t>
      </w:r>
      <w:r>
        <w:tab/>
        <w:t>The AMF sends the Ranging/SL positioning result to the SL positioning client UE when it receives the result from the GMLC.</w:t>
      </w:r>
    </w:p>
    <w:p w14:paraId="6DD05E0A" w14:textId="60197961" w:rsidR="00295363" w:rsidRPr="00AB58B4" w:rsidRDefault="00295363" w:rsidP="00AB58B4">
      <w:pPr>
        <w:pStyle w:val="NO"/>
        <w:rPr>
          <w:lang w:val="en-US"/>
        </w:rPr>
      </w:pPr>
      <w:r w:rsidRPr="00CF635D">
        <w:t>NOTE 4:</w:t>
      </w:r>
      <w:r w:rsidRPr="00CF635D">
        <w:tab/>
        <w:t xml:space="preserve">The procedure for Privacy handling on </w:t>
      </w:r>
      <w:r w:rsidRPr="00CF635D">
        <w:rPr>
          <w:rFonts w:eastAsia="DengXian"/>
          <w:lang w:eastAsia="zh-CN"/>
        </w:rPr>
        <w:t xml:space="preserve">Ranging and sidelink positioning service exposure </w:t>
      </w:r>
      <w:r w:rsidRPr="00CF635D">
        <w:t xml:space="preserve">needs to be </w:t>
      </w:r>
      <w:r w:rsidRPr="00CF635D">
        <w:rPr>
          <w:rFonts w:eastAsia="DengXian"/>
          <w:lang w:eastAsia="zh-CN"/>
        </w:rPr>
        <w:t>determined by SA3 Group</w:t>
      </w:r>
      <w:r w:rsidRPr="00CF635D">
        <w:t xml:space="preserve"> i.e. the authorization of the </w:t>
      </w:r>
      <w:r w:rsidRPr="00CF635D">
        <w:rPr>
          <w:lang w:eastAsia="zh-CN"/>
        </w:rPr>
        <w:t>SL positioning client UE for</w:t>
      </w:r>
      <w:r w:rsidRPr="00CF635D">
        <w:rPr>
          <w:rFonts w:eastAsia="DengXian"/>
          <w:lang w:eastAsia="zh-CN"/>
        </w:rPr>
        <w:t xml:space="preserve"> Ranging and sidelink positioning service invocation</w:t>
      </w:r>
      <w:r w:rsidRPr="00CF635D">
        <w:t xml:space="preserve"> of two other UEs.</w:t>
      </w:r>
    </w:p>
    <w:p w14:paraId="55767174" w14:textId="1EF47626" w:rsidR="009B0212" w:rsidRPr="00D76172" w:rsidRDefault="009B0212" w:rsidP="009B0212">
      <w:pPr>
        <w:pStyle w:val="Heading2"/>
        <w:rPr>
          <w:lang w:eastAsia="zh-CN"/>
        </w:rPr>
      </w:pPr>
      <w:bookmarkStart w:id="3600" w:name="_Toc117042850"/>
      <w:bookmarkStart w:id="3601" w:name="_Toc125976267"/>
      <w:bookmarkStart w:id="3602" w:name="_Toc128725143"/>
      <w:r w:rsidRPr="00A7799E">
        <w:rPr>
          <w:lang w:eastAsia="zh-CN"/>
        </w:rPr>
        <w:t>8.</w:t>
      </w:r>
      <w:r>
        <w:rPr>
          <w:lang w:eastAsia="zh-CN"/>
        </w:rPr>
        <w:t>7</w:t>
      </w:r>
      <w:r w:rsidRPr="00A7799E">
        <w:rPr>
          <w:lang w:eastAsia="zh-CN"/>
        </w:rPr>
        <w:tab/>
        <w:t xml:space="preserve">Key Issue </w:t>
      </w:r>
      <w:r w:rsidRPr="003A4ED8">
        <w:rPr>
          <w:lang w:eastAsia="zh-CN"/>
        </w:rPr>
        <w:t>#</w:t>
      </w:r>
      <w:r>
        <w:rPr>
          <w:lang w:eastAsia="zh-CN"/>
        </w:rPr>
        <w:t>7</w:t>
      </w:r>
      <w:r w:rsidRPr="002E04BD">
        <w:rPr>
          <w:lang w:eastAsia="zh-CN"/>
        </w:rPr>
        <w:t xml:space="preserve">: </w:t>
      </w:r>
      <w:r w:rsidRPr="00976629">
        <w:rPr>
          <w:lang w:eastAsia="zh-CN"/>
        </w:rPr>
        <w:t xml:space="preserve">Ranging/Sidelink Positioning service exposure to Application server and for network assisted </w:t>
      </w:r>
      <w:r w:rsidRPr="00D76172">
        <w:rPr>
          <w:lang w:eastAsia="zh-CN"/>
        </w:rPr>
        <w:t>sidelink positioning</w:t>
      </w:r>
      <w:bookmarkEnd w:id="3600"/>
      <w:bookmarkEnd w:id="3601"/>
      <w:bookmarkEnd w:id="3602"/>
    </w:p>
    <w:p w14:paraId="3BEB4E73" w14:textId="77777777" w:rsidR="009B0212" w:rsidRPr="00D76172" w:rsidRDefault="009B0212" w:rsidP="009B0212">
      <w:pPr>
        <w:rPr>
          <w:lang w:eastAsia="zh-CN"/>
        </w:rPr>
      </w:pPr>
      <w:r w:rsidRPr="00D76172">
        <w:rPr>
          <w:lang w:eastAsia="zh-CN"/>
        </w:rPr>
        <w:t>The following conclusion is proposed as basis for normative work:</w:t>
      </w:r>
    </w:p>
    <w:p w14:paraId="5C3777A9" w14:textId="77777777" w:rsidR="003B2898" w:rsidRDefault="003B2898" w:rsidP="009B0212">
      <w:pPr>
        <w:pStyle w:val="B1"/>
        <w:rPr>
          <w:lang w:eastAsia="zh-CN"/>
        </w:rPr>
      </w:pPr>
      <w:r>
        <w:rPr>
          <w:lang w:eastAsia="zh-CN"/>
        </w:rPr>
        <w:t>-</w:t>
      </w:r>
      <w:r>
        <w:rPr>
          <w:lang w:eastAsia="zh-CN"/>
        </w:rPr>
        <w:tab/>
        <w:t>The 5GS Ranging/Sidelink Positioning service may be exposed to the Application server either via interaction with 5GC NFs e.g. GMLC or via the NEF</w:t>
      </w:r>
    </w:p>
    <w:p w14:paraId="567F0F5A" w14:textId="77777777" w:rsidR="003B2898" w:rsidRDefault="003B2898" w:rsidP="009B0212">
      <w:pPr>
        <w:pStyle w:val="B1"/>
        <w:rPr>
          <w:lang w:eastAsia="zh-CN"/>
        </w:rPr>
      </w:pPr>
      <w:r>
        <w:rPr>
          <w:lang w:eastAsia="zh-CN"/>
        </w:rPr>
        <w:t>-</w:t>
      </w:r>
      <w:r>
        <w:rPr>
          <w:lang w:eastAsia="zh-CN"/>
        </w:rPr>
        <w:tab/>
        <w:t>A Ranging/Sidelink Positioning request issued by the Application server is supported. The request supports indication for both relative positioning between two UEs identified in the requests and absolute positioning and the request may include new ranging/sidelink positioning parameters (e.g. QoS related events regarding accuracy, latency for distance and/or direction measurements). The result is returned to the Application server.</w:t>
      </w:r>
    </w:p>
    <w:p w14:paraId="43F16E38" w14:textId="68DA3293" w:rsidR="003B2898" w:rsidRDefault="003B2898" w:rsidP="003B2898">
      <w:pPr>
        <w:pStyle w:val="NO"/>
        <w:rPr>
          <w:lang w:eastAsia="zh-CN"/>
        </w:rPr>
      </w:pPr>
      <w:r>
        <w:rPr>
          <w:lang w:eastAsia="zh-CN"/>
        </w:rPr>
        <w:t>NOTE 1:</w:t>
      </w:r>
      <w:r>
        <w:rPr>
          <w:lang w:eastAsia="zh-CN"/>
        </w:rPr>
        <w:tab/>
        <w:t>It is assumed that for absolute positioning the Application server may use legacy API for retrieving the location of a UE. This may trigger the LMF to use Network Assisted SL Positioning if Uu based positioning was not feasible or not provided the QoS needed. Details are described in clause 8.5.</w:t>
      </w:r>
    </w:p>
    <w:p w14:paraId="40BF2C84" w14:textId="1DD8F0E2" w:rsidR="003B2898" w:rsidRDefault="003B2898" w:rsidP="003B2898">
      <w:pPr>
        <w:pStyle w:val="NO"/>
        <w:rPr>
          <w:lang w:eastAsia="zh-CN"/>
        </w:rPr>
      </w:pPr>
      <w:r>
        <w:rPr>
          <w:lang w:eastAsia="zh-CN"/>
        </w:rPr>
        <w:t>NOTE 2:</w:t>
      </w:r>
      <w:r>
        <w:rPr>
          <w:lang w:eastAsia="zh-CN"/>
        </w:rPr>
        <w:tab/>
        <w:t>The exact parameters used in the Ranging/Sidelink Positioning request issued by an Application Server can be decided in normative phase.</w:t>
      </w:r>
    </w:p>
    <w:p w14:paraId="3E854A8E" w14:textId="155CEDA4" w:rsidR="009B0212" w:rsidRPr="00D76172" w:rsidRDefault="003B2898" w:rsidP="009B0212">
      <w:pPr>
        <w:pStyle w:val="B1"/>
        <w:rPr>
          <w:rFonts w:eastAsia="DengXian"/>
          <w:lang w:eastAsia="zh-CN"/>
        </w:rPr>
      </w:pPr>
      <w:r>
        <w:rPr>
          <w:rFonts w:eastAsia="DengXian"/>
          <w:lang w:eastAsia="zh-CN"/>
        </w:rPr>
        <w:t>-</w:t>
      </w:r>
      <w:r>
        <w:rPr>
          <w:rFonts w:eastAsia="DengXian"/>
          <w:lang w:eastAsia="zh-CN"/>
        </w:rPr>
        <w:tab/>
        <w:t>For Ranging/Sidelink Positioning service exposure to Application server, the LCS architecture includeing and MT-LR and MO-LR procedures are taken as baseline:</w:t>
      </w:r>
    </w:p>
    <w:p w14:paraId="0BD0CC2A" w14:textId="77777777" w:rsidR="003B2898" w:rsidRDefault="003B2898" w:rsidP="009B0212">
      <w:pPr>
        <w:pStyle w:val="B2"/>
        <w:rPr>
          <w:lang w:eastAsia="zh-CN"/>
        </w:rPr>
      </w:pPr>
      <w:r>
        <w:rPr>
          <w:lang w:eastAsia="zh-CN"/>
        </w:rPr>
        <w:t>-</w:t>
      </w:r>
      <w:r>
        <w:rPr>
          <w:lang w:eastAsia="zh-CN"/>
        </w:rPr>
        <w:tab/>
        <w:t>LMF is the responsible 5GC NF to trigger Ranging/Sidelink Positioning to the UE.</w:t>
      </w:r>
    </w:p>
    <w:p w14:paraId="19BF03E7" w14:textId="77777777" w:rsidR="003B2898" w:rsidRDefault="003B2898" w:rsidP="009B0212">
      <w:pPr>
        <w:pStyle w:val="B2"/>
        <w:rPr>
          <w:lang w:eastAsia="zh-CN"/>
        </w:rPr>
      </w:pPr>
      <w:r>
        <w:rPr>
          <w:lang w:eastAsia="zh-CN"/>
        </w:rPr>
        <w:t>-</w:t>
      </w:r>
      <w:r>
        <w:rPr>
          <w:lang w:eastAsia="zh-CN"/>
        </w:rPr>
        <w:tab/>
        <w:t>One Ranging/SL Positioning capable LMF is selected by the AMF for a Ranging/Sidelink Positioning session, the AMF serves either the Target UE or the SL Reference UE or both. In case the selected LMF does not have the context information for all involved UEs, a similar context transfer as specified in TS 23.273 [11] can be performed, the details of which can be worked out in normative phase.</w:t>
      </w:r>
    </w:p>
    <w:p w14:paraId="299CEB3F" w14:textId="77777777" w:rsidR="003B2898" w:rsidRDefault="003B2898" w:rsidP="009B0212">
      <w:pPr>
        <w:pStyle w:val="B2"/>
        <w:rPr>
          <w:lang w:eastAsia="zh-CN"/>
        </w:rPr>
      </w:pPr>
      <w:r>
        <w:rPr>
          <w:lang w:eastAsia="zh-CN"/>
        </w:rPr>
        <w:t>-</w:t>
      </w:r>
      <w:r>
        <w:rPr>
          <w:lang w:eastAsia="zh-CN"/>
        </w:rPr>
        <w:tab/>
        <w:t>For MT-LR procedure, the GMLC selects the AMF.</w:t>
      </w:r>
    </w:p>
    <w:p w14:paraId="17EC048B" w14:textId="77777777" w:rsidR="003B2898" w:rsidRDefault="003B2898" w:rsidP="009B0212">
      <w:pPr>
        <w:pStyle w:val="B2"/>
        <w:rPr>
          <w:lang w:eastAsia="zh-CN"/>
        </w:rPr>
      </w:pPr>
      <w:r>
        <w:rPr>
          <w:lang w:eastAsia="zh-CN"/>
        </w:rPr>
        <w:t>-</w:t>
      </w:r>
      <w:r>
        <w:rPr>
          <w:lang w:eastAsia="zh-CN"/>
        </w:rPr>
        <w:tab/>
        <w:t>LMF or UE performs result calculation.</w:t>
      </w:r>
    </w:p>
    <w:p w14:paraId="11C48774" w14:textId="77777777" w:rsidR="003B2898" w:rsidRDefault="003B2898" w:rsidP="009B0212">
      <w:pPr>
        <w:pStyle w:val="B2"/>
        <w:rPr>
          <w:lang w:eastAsia="zh-CN"/>
        </w:rPr>
      </w:pPr>
      <w:r>
        <w:rPr>
          <w:lang w:eastAsia="zh-CN"/>
        </w:rPr>
        <w:t>-</w:t>
      </w:r>
      <w:r>
        <w:rPr>
          <w:lang w:eastAsia="zh-CN"/>
        </w:rPr>
        <w:tab/>
        <w:t>If LMF determines to use Network Assisted SL Positioning to position a Target UE, Ranging/Sidelink Positioning results and Uu positioning results may be combined by LMF before exposing the results to the AF. Details are described in the conclusion for KI#5.</w:t>
      </w:r>
    </w:p>
    <w:p w14:paraId="3B9BDE0E" w14:textId="1029E8B0" w:rsidR="002F280A" w:rsidRDefault="003B2898" w:rsidP="002F280A">
      <w:pPr>
        <w:pStyle w:val="NO"/>
        <w:rPr>
          <w:lang w:eastAsia="zh-CN"/>
        </w:rPr>
      </w:pPr>
      <w:r>
        <w:rPr>
          <w:lang w:eastAsia="zh-CN"/>
        </w:rPr>
        <w:lastRenderedPageBreak/>
        <w:t>NOTE 3:</w:t>
      </w:r>
      <w:r>
        <w:rPr>
          <w:lang w:eastAsia="zh-CN"/>
        </w:rPr>
        <w:tab/>
        <w:t>No normative work will be performed on inter-PLMN case in SA WG2 for Rel-18.</w:t>
      </w:r>
    </w:p>
    <w:p w14:paraId="190A9365" w14:textId="77777777" w:rsidR="003B2898" w:rsidRDefault="003B2898">
      <w:pPr>
        <w:overflowPunct/>
        <w:autoSpaceDE/>
        <w:autoSpaceDN/>
        <w:adjustRightInd/>
        <w:spacing w:after="0"/>
        <w:textAlignment w:val="auto"/>
        <w:rPr>
          <w:rFonts w:ascii="Arial" w:eastAsiaTheme="minorEastAsia" w:hAnsi="Arial"/>
          <w:sz w:val="36"/>
          <w:lang w:eastAsia="en-US"/>
        </w:rPr>
      </w:pPr>
      <w:bookmarkStart w:id="3603" w:name="tsgNames"/>
      <w:bookmarkStart w:id="3604" w:name="startOfAnnexes"/>
      <w:bookmarkStart w:id="3605" w:name="_Toc97050522"/>
      <w:bookmarkStart w:id="3606" w:name="_Toc97050737"/>
      <w:bookmarkStart w:id="3607" w:name="_Toc97050937"/>
      <w:bookmarkStart w:id="3608" w:name="_Toc97142396"/>
      <w:bookmarkStart w:id="3609" w:name="_Toc100781054"/>
      <w:bookmarkStart w:id="3610" w:name="_Toc100782279"/>
      <w:bookmarkStart w:id="3611" w:name="_Toc100782403"/>
      <w:bookmarkStart w:id="3612" w:name="_Toc100782532"/>
      <w:bookmarkStart w:id="3613" w:name="_Toc100782661"/>
      <w:bookmarkStart w:id="3614" w:name="_Toc104299598"/>
      <w:bookmarkStart w:id="3615" w:name="_Toc112768617"/>
      <w:bookmarkStart w:id="3616" w:name="_Toc112768908"/>
      <w:bookmarkStart w:id="3617" w:name="_Toc112769152"/>
      <w:bookmarkStart w:id="3618" w:name="_Toc112772589"/>
      <w:bookmarkStart w:id="3619" w:name="_Toc112864264"/>
      <w:bookmarkStart w:id="3620" w:name="_Toc112865406"/>
      <w:bookmarkEnd w:id="3603"/>
      <w:bookmarkEnd w:id="3604"/>
      <w:r>
        <w:rPr>
          <w:rFonts w:eastAsiaTheme="minorEastAsia"/>
          <w:lang w:eastAsia="en-US"/>
        </w:rPr>
        <w:br w:type="page"/>
      </w:r>
    </w:p>
    <w:p w14:paraId="58F396D2" w14:textId="798FB473" w:rsidR="001419AE" w:rsidRPr="009E4BFE" w:rsidRDefault="001419AE" w:rsidP="003B2898">
      <w:pPr>
        <w:pStyle w:val="Heading9"/>
        <w:rPr>
          <w:rFonts w:eastAsiaTheme="minorEastAsia"/>
          <w:lang w:eastAsia="en-US"/>
        </w:rPr>
      </w:pPr>
      <w:bookmarkStart w:id="3621" w:name="_Toc128725144"/>
      <w:r w:rsidRPr="009E4BFE">
        <w:rPr>
          <w:rFonts w:eastAsiaTheme="minorEastAsia"/>
          <w:lang w:eastAsia="en-US"/>
        </w:rPr>
        <w:lastRenderedPageBreak/>
        <w:t xml:space="preserve">Annex </w:t>
      </w:r>
      <w:r w:rsidR="001F671C" w:rsidRPr="009E4BFE">
        <w:rPr>
          <w:rFonts w:eastAsiaTheme="minorEastAsia"/>
          <w:lang w:eastAsia="en-US"/>
        </w:rPr>
        <w:t>A</w:t>
      </w:r>
      <w:r w:rsidRPr="009E4BFE">
        <w:rPr>
          <w:rFonts w:eastAsiaTheme="minorEastAsia"/>
          <w:lang w:eastAsia="en-US"/>
        </w:rPr>
        <w:t>:</w:t>
      </w:r>
      <w:r w:rsidRPr="009E4BFE">
        <w:rPr>
          <w:rFonts w:eastAsiaTheme="minorEastAsia"/>
          <w:lang w:eastAsia="en-US"/>
        </w:rPr>
        <w:br/>
        <w:t>Change histor</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r w:rsidR="003B2898">
        <w:rPr>
          <w:rFonts w:eastAsiaTheme="minorEastAsia"/>
          <w:lang w:eastAsia="en-US"/>
        </w:rPr>
        <w:t>y</w:t>
      </w:r>
      <w:bookmarkEnd w:id="362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43"/>
        <w:gridCol w:w="1276"/>
        <w:gridCol w:w="1134"/>
        <w:gridCol w:w="567"/>
        <w:gridCol w:w="567"/>
        <w:gridCol w:w="567"/>
        <w:gridCol w:w="3977"/>
        <w:gridCol w:w="708"/>
      </w:tblGrid>
      <w:tr w:rsidR="001419AE" w:rsidRPr="00DF048C" w14:paraId="586A4365" w14:textId="77777777" w:rsidTr="00EE013D">
        <w:trPr>
          <w:cantSplit/>
          <w:jc w:val="center"/>
        </w:trPr>
        <w:tc>
          <w:tcPr>
            <w:tcW w:w="9639" w:type="dxa"/>
            <w:gridSpan w:val="8"/>
            <w:tcBorders>
              <w:bottom w:val="nil"/>
            </w:tcBorders>
            <w:shd w:val="solid" w:color="FFFFFF" w:fill="auto"/>
          </w:tcPr>
          <w:p w14:paraId="68E5F163" w14:textId="77777777" w:rsidR="001419AE" w:rsidRPr="00DF048C" w:rsidRDefault="001419AE" w:rsidP="00817C07">
            <w:pPr>
              <w:pStyle w:val="TAL"/>
              <w:jc w:val="center"/>
              <w:rPr>
                <w:b/>
                <w:sz w:val="16"/>
              </w:rPr>
            </w:pPr>
            <w:bookmarkStart w:id="3622" w:name="historyclause"/>
            <w:bookmarkEnd w:id="3622"/>
            <w:r w:rsidRPr="00DF048C">
              <w:rPr>
                <w:b/>
              </w:rPr>
              <w:t>Change history</w:t>
            </w:r>
          </w:p>
        </w:tc>
      </w:tr>
      <w:tr w:rsidR="00B967D7" w:rsidRPr="00DF048C" w14:paraId="211C7988" w14:textId="77777777" w:rsidTr="00B967D7">
        <w:trPr>
          <w:cantSplit/>
          <w:jc w:val="center"/>
        </w:trPr>
        <w:tc>
          <w:tcPr>
            <w:tcW w:w="843" w:type="dxa"/>
            <w:tcBorders>
              <w:bottom w:val="single" w:sz="4" w:space="0" w:color="auto"/>
            </w:tcBorders>
            <w:shd w:val="pct10" w:color="auto" w:fill="FFFFFF"/>
          </w:tcPr>
          <w:p w14:paraId="7FA87120" w14:textId="77777777" w:rsidR="001419AE" w:rsidRPr="00DF048C" w:rsidRDefault="001419AE" w:rsidP="00817C07">
            <w:pPr>
              <w:pStyle w:val="TAL"/>
              <w:rPr>
                <w:b/>
                <w:sz w:val="16"/>
              </w:rPr>
            </w:pPr>
            <w:r w:rsidRPr="00DF048C">
              <w:rPr>
                <w:b/>
                <w:sz w:val="16"/>
              </w:rPr>
              <w:t>Date</w:t>
            </w:r>
          </w:p>
        </w:tc>
        <w:tc>
          <w:tcPr>
            <w:tcW w:w="1276" w:type="dxa"/>
            <w:tcBorders>
              <w:bottom w:val="single" w:sz="4" w:space="0" w:color="auto"/>
            </w:tcBorders>
            <w:shd w:val="pct10" w:color="auto" w:fill="FFFFFF"/>
          </w:tcPr>
          <w:p w14:paraId="7C08C6FE" w14:textId="77777777" w:rsidR="001419AE" w:rsidRPr="00DF048C" w:rsidRDefault="001419AE" w:rsidP="00817C07">
            <w:pPr>
              <w:pStyle w:val="TAL"/>
              <w:rPr>
                <w:b/>
                <w:sz w:val="16"/>
              </w:rPr>
            </w:pPr>
            <w:r w:rsidRPr="00DF048C">
              <w:rPr>
                <w:b/>
                <w:sz w:val="16"/>
              </w:rPr>
              <w:t>Meeting</w:t>
            </w:r>
          </w:p>
        </w:tc>
        <w:tc>
          <w:tcPr>
            <w:tcW w:w="1134" w:type="dxa"/>
            <w:tcBorders>
              <w:bottom w:val="single" w:sz="4" w:space="0" w:color="auto"/>
            </w:tcBorders>
            <w:shd w:val="pct10" w:color="auto" w:fill="FFFFFF"/>
          </w:tcPr>
          <w:p w14:paraId="77C6ED8A" w14:textId="77777777" w:rsidR="001419AE" w:rsidRPr="00DF048C" w:rsidRDefault="001419AE" w:rsidP="00817C07">
            <w:pPr>
              <w:pStyle w:val="TAL"/>
              <w:rPr>
                <w:b/>
                <w:sz w:val="16"/>
              </w:rPr>
            </w:pPr>
            <w:r w:rsidRPr="00DF048C">
              <w:rPr>
                <w:b/>
                <w:sz w:val="16"/>
              </w:rPr>
              <w:t>TDoc</w:t>
            </w:r>
          </w:p>
        </w:tc>
        <w:tc>
          <w:tcPr>
            <w:tcW w:w="567" w:type="dxa"/>
            <w:tcBorders>
              <w:bottom w:val="single" w:sz="4" w:space="0" w:color="auto"/>
            </w:tcBorders>
            <w:shd w:val="pct10" w:color="auto" w:fill="FFFFFF"/>
          </w:tcPr>
          <w:p w14:paraId="2593BD4C" w14:textId="77777777" w:rsidR="001419AE" w:rsidRPr="00DF048C" w:rsidRDefault="001419AE" w:rsidP="00817C07">
            <w:pPr>
              <w:pStyle w:val="TAL"/>
              <w:rPr>
                <w:b/>
                <w:sz w:val="16"/>
              </w:rPr>
            </w:pPr>
            <w:r w:rsidRPr="00DF048C">
              <w:rPr>
                <w:b/>
                <w:sz w:val="16"/>
              </w:rPr>
              <w:t>CR</w:t>
            </w:r>
          </w:p>
        </w:tc>
        <w:tc>
          <w:tcPr>
            <w:tcW w:w="567" w:type="dxa"/>
            <w:tcBorders>
              <w:bottom w:val="single" w:sz="4" w:space="0" w:color="auto"/>
            </w:tcBorders>
            <w:shd w:val="pct10" w:color="auto" w:fill="FFFFFF"/>
          </w:tcPr>
          <w:p w14:paraId="2FD1D152" w14:textId="77777777" w:rsidR="001419AE" w:rsidRPr="00DF048C" w:rsidRDefault="001419AE" w:rsidP="00817C07">
            <w:pPr>
              <w:pStyle w:val="TAL"/>
              <w:rPr>
                <w:b/>
                <w:sz w:val="16"/>
              </w:rPr>
            </w:pPr>
            <w:r w:rsidRPr="00DF048C">
              <w:rPr>
                <w:b/>
                <w:sz w:val="16"/>
              </w:rPr>
              <w:t>Rev</w:t>
            </w:r>
          </w:p>
        </w:tc>
        <w:tc>
          <w:tcPr>
            <w:tcW w:w="567" w:type="dxa"/>
            <w:tcBorders>
              <w:bottom w:val="single" w:sz="4" w:space="0" w:color="auto"/>
            </w:tcBorders>
            <w:shd w:val="pct10" w:color="auto" w:fill="FFFFFF"/>
          </w:tcPr>
          <w:p w14:paraId="1F57FFEC" w14:textId="77777777" w:rsidR="001419AE" w:rsidRPr="00DF048C" w:rsidRDefault="001419AE" w:rsidP="00817C07">
            <w:pPr>
              <w:pStyle w:val="TAL"/>
              <w:rPr>
                <w:b/>
                <w:sz w:val="16"/>
              </w:rPr>
            </w:pPr>
            <w:r w:rsidRPr="00DF048C">
              <w:rPr>
                <w:b/>
                <w:sz w:val="16"/>
              </w:rPr>
              <w:t>Cat</w:t>
            </w:r>
          </w:p>
        </w:tc>
        <w:tc>
          <w:tcPr>
            <w:tcW w:w="3977" w:type="dxa"/>
            <w:tcBorders>
              <w:bottom w:val="single" w:sz="4" w:space="0" w:color="auto"/>
            </w:tcBorders>
            <w:shd w:val="pct10" w:color="auto" w:fill="FFFFFF"/>
          </w:tcPr>
          <w:p w14:paraId="0E01BF01" w14:textId="77777777" w:rsidR="001419AE" w:rsidRPr="00DF048C" w:rsidRDefault="001419AE" w:rsidP="00817C07">
            <w:pPr>
              <w:pStyle w:val="TAL"/>
              <w:rPr>
                <w:b/>
                <w:sz w:val="16"/>
              </w:rPr>
            </w:pPr>
            <w:r w:rsidRPr="00DF048C">
              <w:rPr>
                <w:b/>
                <w:sz w:val="16"/>
              </w:rPr>
              <w:t>Subject/Comment</w:t>
            </w:r>
          </w:p>
        </w:tc>
        <w:tc>
          <w:tcPr>
            <w:tcW w:w="708" w:type="dxa"/>
            <w:tcBorders>
              <w:bottom w:val="single" w:sz="4" w:space="0" w:color="auto"/>
            </w:tcBorders>
            <w:shd w:val="pct10" w:color="auto" w:fill="FFFFFF"/>
          </w:tcPr>
          <w:p w14:paraId="74093AAA" w14:textId="77777777" w:rsidR="001419AE" w:rsidRPr="00DF048C" w:rsidRDefault="001419AE" w:rsidP="00817C07">
            <w:pPr>
              <w:pStyle w:val="TAL"/>
              <w:rPr>
                <w:b/>
                <w:sz w:val="16"/>
              </w:rPr>
            </w:pPr>
            <w:r w:rsidRPr="00DF048C">
              <w:rPr>
                <w:b/>
                <w:sz w:val="16"/>
              </w:rPr>
              <w:t>New version</w:t>
            </w:r>
          </w:p>
        </w:tc>
      </w:tr>
      <w:tr w:rsidR="00B967D7" w:rsidRPr="00FF2810" w14:paraId="4C21EDF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FF2810" w:rsidRDefault="00FB16C5" w:rsidP="00D47663">
            <w:pPr>
              <w:pStyle w:val="TAL"/>
              <w:rPr>
                <w:color w:val="0000FF"/>
                <w:sz w:val="16"/>
                <w:szCs w:val="16"/>
              </w:rPr>
            </w:pPr>
            <w:r w:rsidRPr="00FF2810">
              <w:rPr>
                <w:color w:val="0000FF"/>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FF2810" w:rsidRDefault="00FB16C5" w:rsidP="00D47663">
            <w:pPr>
              <w:pStyle w:val="TAL"/>
              <w:rPr>
                <w:color w:val="0000FF"/>
                <w:sz w:val="16"/>
                <w:szCs w:val="16"/>
              </w:rPr>
            </w:pPr>
            <w:r w:rsidRPr="00FF2810">
              <w:rPr>
                <w:color w:val="0000FF"/>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FF2810" w:rsidRDefault="00FB16C5" w:rsidP="00D47663">
            <w:pPr>
              <w:pStyle w:val="TAL"/>
              <w:rPr>
                <w:color w:val="0000FF"/>
                <w:sz w:val="16"/>
                <w:szCs w:val="16"/>
              </w:rPr>
            </w:pPr>
            <w:r w:rsidRPr="00FF2810">
              <w:rPr>
                <w:color w:val="0000FF"/>
                <w:sz w:val="16"/>
                <w:szCs w:val="16"/>
              </w:rPr>
              <w:t>S2-22</w:t>
            </w:r>
            <w:r w:rsidR="00817C07" w:rsidRPr="00FF2810">
              <w:rPr>
                <w:color w:val="0000FF"/>
                <w:sz w:val="16"/>
                <w:szCs w:val="16"/>
              </w:rPr>
              <w:t>01607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FF2810" w:rsidRDefault="00FB16C5" w:rsidP="00D47663">
            <w:pPr>
              <w:pStyle w:val="TAC"/>
              <w:rPr>
                <w:color w:val="0000FF"/>
                <w:sz w:val="16"/>
                <w:szCs w:val="16"/>
              </w:rPr>
            </w:pPr>
            <w:r w:rsidRPr="00FF2810">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FF2810" w:rsidRDefault="00FB16C5" w:rsidP="00D47663">
            <w:pPr>
              <w:pStyle w:val="TAC"/>
              <w:rPr>
                <w:color w:val="0000FF"/>
                <w:sz w:val="16"/>
                <w:szCs w:val="16"/>
              </w:rPr>
            </w:pPr>
            <w:r w:rsidRPr="00FF2810">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FF2810" w:rsidRDefault="00FB16C5" w:rsidP="00D47663">
            <w:pPr>
              <w:pStyle w:val="TAC"/>
              <w:rPr>
                <w:color w:val="0000FF"/>
                <w:sz w:val="16"/>
                <w:szCs w:val="16"/>
              </w:rPr>
            </w:pPr>
            <w:r w:rsidRPr="00FF2810">
              <w:rPr>
                <w:color w:val="0000FF"/>
                <w:sz w:val="16"/>
                <w:szCs w:val="16"/>
              </w:rPr>
              <w:t>-</w:t>
            </w:r>
          </w:p>
        </w:tc>
        <w:tc>
          <w:tcPr>
            <w:tcW w:w="3977"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FF2810" w:rsidRDefault="00817C07" w:rsidP="00D47663">
            <w:pPr>
              <w:pStyle w:val="TAL"/>
              <w:rPr>
                <w:color w:val="0000FF"/>
                <w:sz w:val="16"/>
                <w:szCs w:val="16"/>
              </w:rPr>
            </w:pPr>
            <w:r w:rsidRPr="00FF2810">
              <w:rPr>
                <w:color w:val="0000FF"/>
                <w:sz w:val="16"/>
                <w:szCs w:val="16"/>
              </w:rPr>
              <w:t>FS_Ranging_SL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FF2810" w:rsidRDefault="00FB16C5" w:rsidP="00D47663">
            <w:pPr>
              <w:pStyle w:val="TAC"/>
              <w:rPr>
                <w:color w:val="0000FF"/>
                <w:sz w:val="16"/>
                <w:szCs w:val="16"/>
              </w:rPr>
            </w:pPr>
            <w:r w:rsidRPr="00FF2810">
              <w:rPr>
                <w:color w:val="0000FF"/>
                <w:sz w:val="16"/>
                <w:szCs w:val="16"/>
              </w:rPr>
              <w:t>0.0.0</w:t>
            </w:r>
          </w:p>
        </w:tc>
      </w:tr>
      <w:tr w:rsidR="00B967D7" w:rsidRPr="00D47663" w14:paraId="3EA2D36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D47663" w:rsidRDefault="00550DF8" w:rsidP="00D47663">
            <w:pPr>
              <w:pStyle w:val="TAL"/>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D47663" w:rsidRDefault="00550DF8" w:rsidP="00D47663">
            <w:pPr>
              <w:pStyle w:val="TAL"/>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C77F6A" w14:textId="61076173" w:rsidR="00550DF8" w:rsidRPr="00D47663" w:rsidRDefault="00550DF8" w:rsidP="00D47663">
            <w:pPr>
              <w:pStyle w:val="TAL"/>
              <w:rPr>
                <w:sz w:val="16"/>
                <w:szCs w:val="16"/>
              </w:rPr>
            </w:pPr>
            <w:bookmarkStart w:id="3623" w:name="S2-2201109"/>
            <w:r w:rsidRPr="00D47663">
              <w:rPr>
                <w:sz w:val="16"/>
                <w:szCs w:val="16"/>
              </w:rPr>
              <w:t>S2-2201109</w:t>
            </w:r>
            <w:bookmarkEnd w:id="3623"/>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D47663" w:rsidRDefault="00550DF8"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D47663" w:rsidRDefault="00550DF8" w:rsidP="00D47663">
            <w:pPr>
              <w:pStyle w:val="TAL"/>
              <w:rPr>
                <w:sz w:val="16"/>
                <w:szCs w:val="16"/>
              </w:rPr>
            </w:pPr>
            <w:r w:rsidRPr="00D47663">
              <w:rPr>
                <w:sz w:val="16"/>
                <w:szCs w:val="16"/>
              </w:rPr>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D47663" w:rsidRDefault="00550DF8" w:rsidP="00D47663">
            <w:pPr>
              <w:pStyle w:val="TAC"/>
              <w:rPr>
                <w:sz w:val="16"/>
                <w:szCs w:val="16"/>
              </w:rPr>
            </w:pPr>
            <w:r w:rsidRPr="00D47663">
              <w:rPr>
                <w:sz w:val="16"/>
                <w:szCs w:val="16"/>
              </w:rPr>
              <w:t>0.1.0</w:t>
            </w:r>
          </w:p>
        </w:tc>
      </w:tr>
      <w:tr w:rsidR="00B967D7" w:rsidRPr="00D47663" w14:paraId="406853FB"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D47663" w:rsidRDefault="00550DF8" w:rsidP="00D47663">
            <w:pPr>
              <w:pStyle w:val="TAL"/>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Pr="00D47663" w:rsidRDefault="00550DF8" w:rsidP="00D47663">
            <w:pPr>
              <w:pStyle w:val="TAL"/>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CCE68C" w14:textId="29B3854A" w:rsidR="00550DF8" w:rsidRPr="00D47663" w:rsidRDefault="00550DF8" w:rsidP="00D47663">
            <w:pPr>
              <w:pStyle w:val="TAL"/>
              <w:rPr>
                <w:sz w:val="16"/>
                <w:szCs w:val="16"/>
              </w:rPr>
            </w:pPr>
            <w:r w:rsidRPr="00D47663">
              <w:rPr>
                <w:sz w:val="16"/>
                <w:szCs w:val="16"/>
              </w:rPr>
              <w:t>S2-2201608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D47663" w:rsidRDefault="00550DF8"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D47663" w:rsidRDefault="00550DF8" w:rsidP="00D47663">
            <w:pPr>
              <w:pStyle w:val="TAL"/>
              <w:rPr>
                <w:sz w:val="16"/>
                <w:szCs w:val="16"/>
              </w:rPr>
            </w:pPr>
            <w:r w:rsidRPr="00D47663">
              <w:rPr>
                <w:sz w:val="16"/>
                <w:szCs w:val="16"/>
              </w:rPr>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Pr="00D47663" w:rsidRDefault="00550DF8" w:rsidP="00D47663">
            <w:pPr>
              <w:pStyle w:val="TAC"/>
              <w:rPr>
                <w:sz w:val="16"/>
                <w:szCs w:val="16"/>
              </w:rPr>
            </w:pPr>
            <w:r w:rsidRPr="00D47663">
              <w:rPr>
                <w:sz w:val="16"/>
                <w:szCs w:val="16"/>
              </w:rPr>
              <w:t>0.1.0</w:t>
            </w:r>
          </w:p>
        </w:tc>
      </w:tr>
      <w:tr w:rsidR="00B967D7" w:rsidRPr="00D47663" w14:paraId="34B3E5D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D47663" w:rsidRDefault="00550DF8" w:rsidP="00D47663">
            <w:pPr>
              <w:pStyle w:val="TAL"/>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Pr="00D47663" w:rsidRDefault="00550DF8" w:rsidP="00D47663">
            <w:pPr>
              <w:pStyle w:val="TAL"/>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20DF54" w14:textId="68601475" w:rsidR="00550DF8" w:rsidRPr="00D47663" w:rsidRDefault="00550DF8" w:rsidP="00D47663">
            <w:pPr>
              <w:pStyle w:val="TAL"/>
              <w:rPr>
                <w:sz w:val="16"/>
                <w:szCs w:val="16"/>
              </w:rPr>
            </w:pPr>
            <w:r w:rsidRPr="00D47663">
              <w:rPr>
                <w:sz w:val="16"/>
                <w:szCs w:val="16"/>
              </w:rPr>
              <w:t>S2-2201609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D47663" w:rsidRDefault="00550DF8"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D47663" w:rsidRDefault="00550DF8" w:rsidP="00D47663">
            <w:pPr>
              <w:pStyle w:val="TAL"/>
              <w:rPr>
                <w:sz w:val="16"/>
                <w:szCs w:val="16"/>
              </w:rPr>
            </w:pPr>
            <w:r w:rsidRPr="00D47663">
              <w:rPr>
                <w:sz w:val="16"/>
                <w:szCs w:val="16"/>
              </w:rPr>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Pr="00D47663" w:rsidRDefault="00550DF8" w:rsidP="00D47663">
            <w:pPr>
              <w:pStyle w:val="TAC"/>
              <w:rPr>
                <w:sz w:val="16"/>
                <w:szCs w:val="16"/>
              </w:rPr>
            </w:pPr>
            <w:r w:rsidRPr="00D47663">
              <w:rPr>
                <w:sz w:val="16"/>
                <w:szCs w:val="16"/>
              </w:rPr>
              <w:t>0.1.0</w:t>
            </w:r>
          </w:p>
        </w:tc>
      </w:tr>
      <w:tr w:rsidR="00B967D7" w:rsidRPr="00D47663" w14:paraId="0E6813D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922BC0" w14:textId="2792A919" w:rsidR="00550DF8" w:rsidRPr="00D47663" w:rsidRDefault="00550DF8" w:rsidP="003B2898">
            <w:pPr>
              <w:pStyle w:val="TAL"/>
              <w:keepNext w:val="0"/>
              <w:rPr>
                <w:sz w:val="16"/>
                <w:szCs w:val="16"/>
              </w:rPr>
            </w:pPr>
            <w:r w:rsidRPr="00D47663">
              <w:rPr>
                <w:sz w:val="16"/>
                <w:szCs w:val="16"/>
              </w:rPr>
              <w:t>S2-2201610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D47663" w:rsidRDefault="00550DF8" w:rsidP="003B2898">
            <w:pPr>
              <w:pStyle w:val="TAL"/>
              <w:keepNext w:val="0"/>
              <w:rPr>
                <w:sz w:val="16"/>
                <w:szCs w:val="16"/>
              </w:rPr>
            </w:pPr>
            <w:r w:rsidRPr="00D47663">
              <w:rPr>
                <w:sz w:val="16"/>
                <w:szCs w:val="16"/>
              </w:rPr>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Pr="00D47663" w:rsidRDefault="00550DF8" w:rsidP="003B2898">
            <w:pPr>
              <w:pStyle w:val="TAC"/>
              <w:keepNext w:val="0"/>
              <w:rPr>
                <w:sz w:val="16"/>
                <w:szCs w:val="16"/>
              </w:rPr>
            </w:pPr>
            <w:r w:rsidRPr="00D47663">
              <w:rPr>
                <w:sz w:val="16"/>
                <w:szCs w:val="16"/>
              </w:rPr>
              <w:t>0.1.0</w:t>
            </w:r>
          </w:p>
        </w:tc>
      </w:tr>
      <w:tr w:rsidR="00B967D7" w:rsidRPr="00D47663" w14:paraId="7BA61CA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DF6E6" w14:textId="14083D5C" w:rsidR="00550DF8" w:rsidRPr="00D47663" w:rsidRDefault="00550DF8" w:rsidP="003B2898">
            <w:pPr>
              <w:pStyle w:val="TAL"/>
              <w:keepNext w:val="0"/>
              <w:rPr>
                <w:sz w:val="16"/>
                <w:szCs w:val="16"/>
              </w:rPr>
            </w:pPr>
            <w:r w:rsidRPr="00D47663">
              <w:rPr>
                <w:sz w:val="16"/>
                <w:szCs w:val="16"/>
              </w:rPr>
              <w:t>S2-2201611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D47663" w:rsidRDefault="00550DF8" w:rsidP="003B2898">
            <w:pPr>
              <w:pStyle w:val="TAL"/>
              <w:keepNext w:val="0"/>
              <w:rPr>
                <w:sz w:val="16"/>
                <w:szCs w:val="16"/>
              </w:rPr>
            </w:pPr>
            <w:r w:rsidRPr="00D47663">
              <w:rPr>
                <w:sz w:val="16"/>
                <w:szCs w:val="16"/>
              </w:rPr>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Pr="00D47663" w:rsidRDefault="00550DF8" w:rsidP="003B2898">
            <w:pPr>
              <w:pStyle w:val="TAC"/>
              <w:keepNext w:val="0"/>
              <w:rPr>
                <w:sz w:val="16"/>
                <w:szCs w:val="16"/>
              </w:rPr>
            </w:pPr>
            <w:r w:rsidRPr="00D47663">
              <w:rPr>
                <w:sz w:val="16"/>
                <w:szCs w:val="16"/>
              </w:rPr>
              <w:t>0.1.0</w:t>
            </w:r>
          </w:p>
        </w:tc>
      </w:tr>
      <w:tr w:rsidR="00B967D7" w:rsidRPr="00D47663" w14:paraId="1FAF2C1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EB38D6" w14:textId="3695D889" w:rsidR="00550DF8" w:rsidRPr="00D47663" w:rsidRDefault="00550DF8" w:rsidP="003B2898">
            <w:pPr>
              <w:pStyle w:val="TAL"/>
              <w:keepNext w:val="0"/>
              <w:rPr>
                <w:sz w:val="16"/>
                <w:szCs w:val="16"/>
              </w:rPr>
            </w:pPr>
            <w:r w:rsidRPr="00D47663">
              <w:rPr>
                <w:sz w:val="16"/>
                <w:szCs w:val="16"/>
              </w:rPr>
              <w:t>S2-2201612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D47663" w:rsidRDefault="00550DF8" w:rsidP="003B2898">
            <w:pPr>
              <w:pStyle w:val="TAL"/>
              <w:keepNext w:val="0"/>
              <w:rPr>
                <w:sz w:val="16"/>
                <w:szCs w:val="16"/>
              </w:rPr>
            </w:pPr>
            <w:r w:rsidRPr="00D47663">
              <w:rPr>
                <w:sz w:val="16"/>
                <w:szCs w:val="16"/>
              </w:rPr>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Pr="00D47663" w:rsidRDefault="00550DF8" w:rsidP="003B2898">
            <w:pPr>
              <w:pStyle w:val="TAC"/>
              <w:keepNext w:val="0"/>
              <w:rPr>
                <w:sz w:val="16"/>
                <w:szCs w:val="16"/>
              </w:rPr>
            </w:pPr>
            <w:r w:rsidRPr="00D47663">
              <w:rPr>
                <w:sz w:val="16"/>
                <w:szCs w:val="16"/>
              </w:rPr>
              <w:t>0.1.0</w:t>
            </w:r>
          </w:p>
        </w:tc>
      </w:tr>
      <w:tr w:rsidR="00B967D7" w:rsidRPr="00D47663" w14:paraId="0E9016D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5669F5" w14:textId="6BD51F0D" w:rsidR="00550DF8" w:rsidRPr="00D47663" w:rsidRDefault="00550DF8" w:rsidP="003B2898">
            <w:pPr>
              <w:pStyle w:val="TAL"/>
              <w:keepNext w:val="0"/>
              <w:rPr>
                <w:sz w:val="16"/>
                <w:szCs w:val="16"/>
              </w:rPr>
            </w:pPr>
            <w:r w:rsidRPr="00D47663">
              <w:rPr>
                <w:sz w:val="16"/>
                <w:szCs w:val="16"/>
              </w:rPr>
              <w:t>S2-2201613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D47663" w:rsidRDefault="00550DF8" w:rsidP="003B2898">
            <w:pPr>
              <w:pStyle w:val="TAL"/>
              <w:keepNext w:val="0"/>
              <w:rPr>
                <w:sz w:val="16"/>
                <w:szCs w:val="16"/>
              </w:rPr>
            </w:pPr>
            <w:r w:rsidRPr="00D47663">
              <w:rPr>
                <w:sz w:val="16"/>
                <w:szCs w:val="16"/>
              </w:rPr>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Pr="00D47663" w:rsidRDefault="00550DF8" w:rsidP="003B2898">
            <w:pPr>
              <w:pStyle w:val="TAC"/>
              <w:keepNext w:val="0"/>
              <w:rPr>
                <w:sz w:val="16"/>
                <w:szCs w:val="16"/>
              </w:rPr>
            </w:pPr>
            <w:r w:rsidRPr="00D47663">
              <w:rPr>
                <w:sz w:val="16"/>
                <w:szCs w:val="16"/>
              </w:rPr>
              <w:t>0.1.0</w:t>
            </w:r>
          </w:p>
        </w:tc>
      </w:tr>
      <w:tr w:rsidR="00B967D7" w:rsidRPr="00D47663" w14:paraId="44CF239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BEB8D0" w14:textId="625E71B1" w:rsidR="00550DF8" w:rsidRPr="00D47663" w:rsidRDefault="00550DF8" w:rsidP="003B2898">
            <w:pPr>
              <w:pStyle w:val="TAL"/>
              <w:keepNext w:val="0"/>
              <w:rPr>
                <w:sz w:val="16"/>
                <w:szCs w:val="16"/>
              </w:rPr>
            </w:pPr>
            <w:r w:rsidRPr="00D47663">
              <w:rPr>
                <w:sz w:val="16"/>
                <w:szCs w:val="16"/>
              </w:rPr>
              <w:t>S2-2201614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D47663" w:rsidRDefault="00550DF8" w:rsidP="003B2898">
            <w:pPr>
              <w:pStyle w:val="TAL"/>
              <w:keepNext w:val="0"/>
              <w:rPr>
                <w:sz w:val="16"/>
                <w:szCs w:val="16"/>
              </w:rPr>
            </w:pPr>
            <w:r w:rsidRPr="00D47663">
              <w:rPr>
                <w:sz w:val="16"/>
                <w:szCs w:val="16"/>
              </w:rPr>
              <w:t>KI for Sidelink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Pr="00D47663" w:rsidRDefault="00550DF8" w:rsidP="003B2898">
            <w:pPr>
              <w:pStyle w:val="TAC"/>
              <w:keepNext w:val="0"/>
              <w:rPr>
                <w:sz w:val="16"/>
                <w:szCs w:val="16"/>
              </w:rPr>
            </w:pPr>
            <w:r w:rsidRPr="00D47663">
              <w:rPr>
                <w:sz w:val="16"/>
                <w:szCs w:val="16"/>
              </w:rPr>
              <w:t>0.1.0</w:t>
            </w:r>
          </w:p>
        </w:tc>
      </w:tr>
      <w:tr w:rsidR="00B967D7" w:rsidRPr="00D47663" w14:paraId="27A744F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B9491E" w14:textId="26DDFDB0" w:rsidR="00550DF8" w:rsidRPr="00D47663" w:rsidRDefault="00550DF8" w:rsidP="003B2898">
            <w:pPr>
              <w:pStyle w:val="TAL"/>
              <w:keepNext w:val="0"/>
              <w:rPr>
                <w:sz w:val="16"/>
                <w:szCs w:val="16"/>
              </w:rPr>
            </w:pPr>
            <w:r w:rsidRPr="00D47663">
              <w:rPr>
                <w:sz w:val="16"/>
                <w:szCs w:val="16"/>
              </w:rPr>
              <w:t>S2-2201615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D47663" w:rsidRDefault="00550DF8" w:rsidP="003B2898">
            <w:pPr>
              <w:pStyle w:val="TAL"/>
              <w:keepNext w:val="0"/>
              <w:rPr>
                <w:sz w:val="16"/>
                <w:szCs w:val="16"/>
              </w:rPr>
            </w:pPr>
            <w:r w:rsidRPr="00D47663">
              <w:rPr>
                <w:sz w:val="16"/>
                <w:szCs w:val="16"/>
              </w:rPr>
              <w:t>KI#X: Ranging and sidelink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Pr="00D47663" w:rsidRDefault="00550DF8" w:rsidP="003B2898">
            <w:pPr>
              <w:pStyle w:val="TAC"/>
              <w:keepNext w:val="0"/>
              <w:rPr>
                <w:sz w:val="16"/>
                <w:szCs w:val="16"/>
              </w:rPr>
            </w:pPr>
            <w:r w:rsidRPr="00D47663">
              <w:rPr>
                <w:sz w:val="16"/>
                <w:szCs w:val="16"/>
              </w:rPr>
              <w:t>0.1.0</w:t>
            </w:r>
          </w:p>
        </w:tc>
      </w:tr>
      <w:tr w:rsidR="00B967D7" w:rsidRPr="00D47663" w14:paraId="05BFDE1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59F0B" w14:textId="7348ACB6" w:rsidR="00550DF8" w:rsidRPr="00D47663" w:rsidRDefault="00550DF8" w:rsidP="003B2898">
            <w:pPr>
              <w:pStyle w:val="TAL"/>
              <w:keepNext w:val="0"/>
              <w:rPr>
                <w:sz w:val="16"/>
                <w:szCs w:val="16"/>
              </w:rPr>
            </w:pPr>
            <w:r w:rsidRPr="00D47663">
              <w:rPr>
                <w:sz w:val="16"/>
                <w:szCs w:val="16"/>
              </w:rPr>
              <w:t>S2-2201616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D47663" w:rsidRDefault="00550DF8" w:rsidP="003B2898">
            <w:pPr>
              <w:pStyle w:val="TAL"/>
              <w:keepNext w:val="0"/>
              <w:rPr>
                <w:sz w:val="16"/>
                <w:szCs w:val="16"/>
              </w:rPr>
            </w:pPr>
            <w:r w:rsidRPr="00D47663">
              <w:rPr>
                <w:sz w:val="16"/>
                <w:szCs w:val="16"/>
              </w:rPr>
              <w:t>Ranging and sidelink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Pr="00D47663" w:rsidRDefault="00550DF8" w:rsidP="003B2898">
            <w:pPr>
              <w:pStyle w:val="TAC"/>
              <w:keepNext w:val="0"/>
              <w:rPr>
                <w:sz w:val="16"/>
                <w:szCs w:val="16"/>
              </w:rPr>
            </w:pPr>
            <w:r w:rsidRPr="00D47663">
              <w:rPr>
                <w:sz w:val="16"/>
                <w:szCs w:val="16"/>
              </w:rPr>
              <w:t>0.1.0</w:t>
            </w:r>
          </w:p>
        </w:tc>
      </w:tr>
      <w:tr w:rsidR="00B967D7" w:rsidRPr="00D47663" w14:paraId="49BD50F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C2A3014" w14:textId="1CB101CF"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9835863" w14:textId="4D9F300D"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E2C82C" w14:textId="454352C9" w:rsidR="00D854B3" w:rsidRPr="00D47663" w:rsidRDefault="00D854B3" w:rsidP="003B2898">
            <w:pPr>
              <w:pStyle w:val="TAL"/>
              <w:keepNext w:val="0"/>
              <w:rPr>
                <w:sz w:val="16"/>
                <w:szCs w:val="16"/>
              </w:rPr>
            </w:pPr>
            <w:r w:rsidRPr="00D47663">
              <w:rPr>
                <w:sz w:val="16"/>
                <w:szCs w:val="16"/>
              </w:rPr>
              <w:t>S2-2203337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D2623B7" w14:textId="68A1E438"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34F440" w14:textId="25BD176E"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98B341D" w14:textId="62389DB1"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C5AEF7D" w14:textId="31067B20" w:rsidR="00D854B3" w:rsidRPr="00D47663" w:rsidRDefault="00D854B3" w:rsidP="003B2898">
            <w:pPr>
              <w:pStyle w:val="TAL"/>
              <w:keepNext w:val="0"/>
              <w:rPr>
                <w:sz w:val="16"/>
                <w:szCs w:val="16"/>
              </w:rPr>
            </w:pPr>
            <w:r w:rsidRPr="00D47663">
              <w:rPr>
                <w:sz w:val="16"/>
                <w:szCs w:val="16"/>
              </w:rPr>
              <w:t>Proposed new KI on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55AB" w14:textId="60AE3CB6" w:rsidR="00D854B3" w:rsidRPr="00D47663" w:rsidRDefault="00D854B3" w:rsidP="003B2898">
            <w:pPr>
              <w:pStyle w:val="TAC"/>
              <w:keepNext w:val="0"/>
              <w:rPr>
                <w:sz w:val="16"/>
                <w:szCs w:val="16"/>
              </w:rPr>
            </w:pPr>
            <w:r w:rsidRPr="00D47663">
              <w:rPr>
                <w:sz w:val="16"/>
                <w:szCs w:val="16"/>
              </w:rPr>
              <w:t>0.2.0</w:t>
            </w:r>
          </w:p>
        </w:tc>
      </w:tr>
      <w:tr w:rsidR="00B967D7" w:rsidRPr="00D47663" w14:paraId="37CFFB6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D192920" w14:textId="175BF3E7"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94B8272" w14:textId="3DA899F8"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836BE" w14:textId="3EE25806" w:rsidR="00D854B3" w:rsidRPr="00D47663" w:rsidRDefault="00D854B3" w:rsidP="003B2898">
            <w:pPr>
              <w:pStyle w:val="TAL"/>
              <w:keepNext w:val="0"/>
              <w:rPr>
                <w:sz w:val="16"/>
                <w:szCs w:val="16"/>
              </w:rPr>
            </w:pPr>
            <w:r w:rsidRPr="00D47663">
              <w:rPr>
                <w:sz w:val="16"/>
                <w:szCs w:val="16"/>
              </w:rPr>
              <w:t>S2-2203338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1B8DD01" w14:textId="6FD874E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03623B" w14:textId="5E08B1D4"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DC365E" w14:textId="0E9B06FB"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631E922E" w14:textId="6C679369" w:rsidR="00D854B3" w:rsidRPr="00D47663" w:rsidRDefault="00D854B3" w:rsidP="003B2898">
            <w:pPr>
              <w:pStyle w:val="TAL"/>
              <w:keepNext w:val="0"/>
              <w:rPr>
                <w:sz w:val="16"/>
                <w:szCs w:val="16"/>
              </w:rPr>
            </w:pPr>
            <w:r w:rsidRPr="00D47663">
              <w:rPr>
                <w:sz w:val="16"/>
                <w:szCs w:val="16"/>
              </w:rPr>
              <w:t>Solution for KI#1 on authorization and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AED57" w14:textId="5C8F273E" w:rsidR="00D854B3" w:rsidRPr="00D47663" w:rsidRDefault="00D854B3" w:rsidP="003B2898">
            <w:pPr>
              <w:pStyle w:val="TAC"/>
              <w:keepNext w:val="0"/>
              <w:rPr>
                <w:sz w:val="16"/>
                <w:szCs w:val="16"/>
              </w:rPr>
            </w:pPr>
            <w:r w:rsidRPr="00D47663">
              <w:rPr>
                <w:sz w:val="16"/>
                <w:szCs w:val="16"/>
              </w:rPr>
              <w:t>0.2.0</w:t>
            </w:r>
          </w:p>
        </w:tc>
      </w:tr>
      <w:tr w:rsidR="00B967D7" w:rsidRPr="00D47663" w14:paraId="4892AC8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CE908EA" w14:textId="7AE1585A"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307C103" w14:textId="320764F0"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47F49" w14:textId="4E4F639F" w:rsidR="00D854B3" w:rsidRPr="00D47663" w:rsidRDefault="00D854B3" w:rsidP="003B2898">
            <w:pPr>
              <w:pStyle w:val="TAL"/>
              <w:keepNext w:val="0"/>
              <w:rPr>
                <w:sz w:val="16"/>
                <w:szCs w:val="16"/>
              </w:rPr>
            </w:pPr>
            <w:r w:rsidRPr="00D47663">
              <w:rPr>
                <w:sz w:val="16"/>
                <w:szCs w:val="16"/>
              </w:rPr>
              <w:t>S2-2203339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13DC46" w14:textId="1406C87E"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5F65194" w14:textId="63464CAF"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A4870A" w14:textId="1AF8B749"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63DD502A" w14:textId="529C199A" w:rsidR="00D854B3" w:rsidRPr="00D47663" w:rsidRDefault="00D854B3" w:rsidP="003B2898">
            <w:pPr>
              <w:pStyle w:val="TAL"/>
              <w:keepNext w:val="0"/>
              <w:rPr>
                <w:sz w:val="16"/>
                <w:szCs w:val="16"/>
              </w:rPr>
            </w:pPr>
            <w:r w:rsidRPr="00D47663">
              <w:rPr>
                <w:sz w:val="16"/>
                <w:szCs w:val="16"/>
              </w:rPr>
              <w:t>Proposed new solution on authorization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94AAD" w14:textId="498EF79F" w:rsidR="00D854B3" w:rsidRPr="00D47663" w:rsidRDefault="00D854B3" w:rsidP="003B2898">
            <w:pPr>
              <w:pStyle w:val="TAC"/>
              <w:keepNext w:val="0"/>
              <w:rPr>
                <w:sz w:val="16"/>
                <w:szCs w:val="16"/>
              </w:rPr>
            </w:pPr>
            <w:r w:rsidRPr="00D47663">
              <w:rPr>
                <w:sz w:val="16"/>
                <w:szCs w:val="16"/>
              </w:rPr>
              <w:t>0.2.0</w:t>
            </w:r>
          </w:p>
        </w:tc>
      </w:tr>
      <w:tr w:rsidR="00B967D7" w:rsidRPr="00D47663" w14:paraId="188E158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61D1E78" w14:textId="0CBE5DF7"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626E877" w14:textId="7E277FFA"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B0F546" w14:textId="238C3E49" w:rsidR="00D854B3" w:rsidRPr="00D47663" w:rsidRDefault="00D854B3" w:rsidP="003B2898">
            <w:pPr>
              <w:pStyle w:val="TAL"/>
              <w:keepNext w:val="0"/>
              <w:rPr>
                <w:sz w:val="16"/>
                <w:szCs w:val="16"/>
              </w:rPr>
            </w:pPr>
            <w:r w:rsidRPr="00D47663">
              <w:rPr>
                <w:sz w:val="16"/>
                <w:szCs w:val="16"/>
              </w:rPr>
              <w:t>S2-2203340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BE4250" w14:textId="723719E3"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02E6A2" w14:textId="46E913E6"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569A29" w14:textId="76AD30E6"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1D64F169" w14:textId="6D39D94B" w:rsidR="00D854B3" w:rsidRPr="00D47663" w:rsidRDefault="00D854B3" w:rsidP="003B2898">
            <w:pPr>
              <w:pStyle w:val="TAL"/>
              <w:keepNext w:val="0"/>
              <w:rPr>
                <w:sz w:val="16"/>
                <w:szCs w:val="16"/>
              </w:rPr>
            </w:pPr>
            <w:r w:rsidRPr="00D47663">
              <w:rPr>
                <w:sz w:val="16"/>
                <w:szCs w:val="16"/>
              </w:rPr>
              <w:t>Solution for KI#4 on direct ranging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E0CCE" w14:textId="5F520842" w:rsidR="00D854B3" w:rsidRPr="00D47663" w:rsidRDefault="00D854B3" w:rsidP="003B2898">
            <w:pPr>
              <w:pStyle w:val="TAC"/>
              <w:keepNext w:val="0"/>
              <w:rPr>
                <w:sz w:val="16"/>
                <w:szCs w:val="16"/>
              </w:rPr>
            </w:pPr>
            <w:r w:rsidRPr="00D47663">
              <w:rPr>
                <w:sz w:val="16"/>
                <w:szCs w:val="16"/>
              </w:rPr>
              <w:t>0.2.0</w:t>
            </w:r>
          </w:p>
        </w:tc>
      </w:tr>
      <w:tr w:rsidR="00B967D7" w:rsidRPr="00D47663" w14:paraId="605D48D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CE967DF" w14:textId="6913A91C"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142D9BD" w14:textId="324B8EE9"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7E7BA" w14:textId="34E34A74" w:rsidR="00D854B3" w:rsidRPr="00D47663" w:rsidRDefault="00D854B3" w:rsidP="003B2898">
            <w:pPr>
              <w:pStyle w:val="TAL"/>
              <w:keepNext w:val="0"/>
              <w:rPr>
                <w:sz w:val="16"/>
                <w:szCs w:val="16"/>
              </w:rPr>
            </w:pPr>
            <w:r w:rsidRPr="00D47663">
              <w:rPr>
                <w:sz w:val="16"/>
                <w:szCs w:val="16"/>
              </w:rPr>
              <w:t>S2-2203341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7189A8" w14:textId="457B899B"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BAEFFC" w14:textId="2F5AC99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957D6C" w14:textId="48F37360"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25F98123" w14:textId="3E9E1074" w:rsidR="00D854B3" w:rsidRPr="00D47663" w:rsidRDefault="00D854B3" w:rsidP="003B2898">
            <w:pPr>
              <w:pStyle w:val="TAL"/>
              <w:keepNext w:val="0"/>
              <w:rPr>
                <w:sz w:val="16"/>
                <w:szCs w:val="16"/>
              </w:rPr>
            </w:pPr>
            <w:r w:rsidRPr="00D47663">
              <w:rPr>
                <w:sz w:val="16"/>
                <w:szCs w:val="16"/>
              </w:rPr>
              <w:t>New solution for Ranging devices discovery and ranging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DBDA94" w14:textId="50E9FF2B" w:rsidR="00D854B3" w:rsidRPr="00D47663" w:rsidRDefault="00D854B3" w:rsidP="003B2898">
            <w:pPr>
              <w:pStyle w:val="TAC"/>
              <w:keepNext w:val="0"/>
              <w:rPr>
                <w:sz w:val="16"/>
                <w:szCs w:val="16"/>
              </w:rPr>
            </w:pPr>
            <w:r w:rsidRPr="00D47663">
              <w:rPr>
                <w:sz w:val="16"/>
                <w:szCs w:val="16"/>
              </w:rPr>
              <w:t>0.2.0</w:t>
            </w:r>
          </w:p>
        </w:tc>
      </w:tr>
      <w:tr w:rsidR="00B967D7" w:rsidRPr="00D47663" w14:paraId="548FFE6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71AA0A1" w14:textId="3BEEE3F9"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9125F1" w14:textId="56AC88A5"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96624" w14:textId="28193ADA" w:rsidR="00D854B3" w:rsidRPr="00D47663" w:rsidRDefault="00D854B3" w:rsidP="003B2898">
            <w:pPr>
              <w:pStyle w:val="TAL"/>
              <w:keepNext w:val="0"/>
              <w:rPr>
                <w:sz w:val="16"/>
                <w:szCs w:val="16"/>
              </w:rPr>
            </w:pPr>
            <w:r w:rsidRPr="00D47663">
              <w:rPr>
                <w:sz w:val="16"/>
                <w:szCs w:val="16"/>
              </w:rPr>
              <w:t>S2-2203342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08059E2" w14:textId="71AA3784"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704EEAB" w14:textId="2A20AF6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344FF78" w14:textId="42F4C96C"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390992BC" w14:textId="43DFFC04" w:rsidR="00D854B3" w:rsidRPr="00D47663" w:rsidRDefault="00D854B3" w:rsidP="003B2898">
            <w:pPr>
              <w:pStyle w:val="TAL"/>
              <w:keepNext w:val="0"/>
              <w:rPr>
                <w:sz w:val="16"/>
                <w:szCs w:val="16"/>
              </w:rPr>
            </w:pPr>
            <w:r w:rsidRPr="00D47663">
              <w:rPr>
                <w:sz w:val="16"/>
                <w:szCs w:val="16"/>
              </w:rPr>
              <w:t>KI#3, KI#4, New Sol: Solution to support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EFEC1" w14:textId="02D3FFBF" w:rsidR="00D854B3" w:rsidRPr="00D47663" w:rsidRDefault="00D854B3" w:rsidP="003B2898">
            <w:pPr>
              <w:pStyle w:val="TAC"/>
              <w:keepNext w:val="0"/>
              <w:rPr>
                <w:sz w:val="16"/>
                <w:szCs w:val="16"/>
              </w:rPr>
            </w:pPr>
            <w:r w:rsidRPr="00D47663">
              <w:rPr>
                <w:sz w:val="16"/>
                <w:szCs w:val="16"/>
              </w:rPr>
              <w:t>0.2.0</w:t>
            </w:r>
          </w:p>
        </w:tc>
      </w:tr>
      <w:tr w:rsidR="00B967D7" w:rsidRPr="00D47663" w14:paraId="792F34B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09ABAC0" w14:textId="1A06F125"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AFB3782" w14:textId="175DD91C"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8D554F" w14:textId="0EBE98FE" w:rsidR="00D854B3" w:rsidRPr="00D47663" w:rsidRDefault="00D854B3" w:rsidP="003B2898">
            <w:pPr>
              <w:pStyle w:val="TAL"/>
              <w:keepNext w:val="0"/>
              <w:rPr>
                <w:sz w:val="16"/>
                <w:szCs w:val="16"/>
              </w:rPr>
            </w:pPr>
            <w:r w:rsidRPr="00D47663">
              <w:rPr>
                <w:sz w:val="16"/>
                <w:szCs w:val="16"/>
              </w:rPr>
              <w:t>S2-2203343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0EA4CC" w14:textId="7D366C7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3D4EB91" w14:textId="2BEAEF5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5E0221" w14:textId="6EEB95D1"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73846767" w14:textId="5EDF773F" w:rsidR="00D854B3" w:rsidRPr="00D47663" w:rsidRDefault="00D854B3" w:rsidP="003B2898">
            <w:pPr>
              <w:pStyle w:val="TAL"/>
              <w:keepNext w:val="0"/>
              <w:rPr>
                <w:sz w:val="16"/>
                <w:szCs w:val="16"/>
              </w:rPr>
            </w:pPr>
            <w:r w:rsidRPr="00D47663">
              <w:rPr>
                <w:sz w:val="16"/>
                <w:szCs w:val="16"/>
              </w:rPr>
              <w:t>Network assisted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7FDC32" w14:textId="3DEEA3B3" w:rsidR="00D854B3" w:rsidRPr="00D47663" w:rsidRDefault="00D854B3" w:rsidP="003B2898">
            <w:pPr>
              <w:pStyle w:val="TAC"/>
              <w:keepNext w:val="0"/>
              <w:rPr>
                <w:sz w:val="16"/>
                <w:szCs w:val="16"/>
              </w:rPr>
            </w:pPr>
            <w:r w:rsidRPr="00D47663">
              <w:rPr>
                <w:sz w:val="16"/>
                <w:szCs w:val="16"/>
              </w:rPr>
              <w:t>0.2.0</w:t>
            </w:r>
          </w:p>
        </w:tc>
      </w:tr>
      <w:tr w:rsidR="00B967D7" w:rsidRPr="00D47663" w14:paraId="03A15EC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3761B67" w14:textId="070ACE84"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5061FF9" w14:textId="44A1522E"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58055" w14:textId="166DD5D8" w:rsidR="00D854B3" w:rsidRPr="00D47663" w:rsidRDefault="00D854B3" w:rsidP="003B2898">
            <w:pPr>
              <w:pStyle w:val="TAL"/>
              <w:keepNext w:val="0"/>
              <w:rPr>
                <w:sz w:val="16"/>
                <w:szCs w:val="16"/>
              </w:rPr>
            </w:pPr>
            <w:r w:rsidRPr="00D47663">
              <w:rPr>
                <w:sz w:val="16"/>
                <w:szCs w:val="16"/>
              </w:rPr>
              <w:t>S2-2203344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18ED81" w14:textId="076DD527"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5C69A5" w14:textId="1B96E4DB"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4DBB7B" w14:textId="06D65511"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111E1DAD" w14:textId="678A26CB" w:rsidR="00D854B3" w:rsidRPr="00D47663" w:rsidRDefault="00D854B3" w:rsidP="003B2898">
            <w:pPr>
              <w:pStyle w:val="TAL"/>
              <w:keepNext w:val="0"/>
              <w:rPr>
                <w:sz w:val="16"/>
                <w:szCs w:val="16"/>
              </w:rPr>
            </w:pPr>
            <w:r w:rsidRPr="00D47663">
              <w:rPr>
                <w:sz w:val="16"/>
                <w:szCs w:val="16"/>
              </w:rPr>
              <w:t>Solution for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652DF8" w14:textId="39FF2DBC" w:rsidR="00D854B3" w:rsidRPr="00D47663" w:rsidRDefault="00D854B3" w:rsidP="003B2898">
            <w:pPr>
              <w:pStyle w:val="TAC"/>
              <w:keepNext w:val="0"/>
              <w:rPr>
                <w:sz w:val="16"/>
                <w:szCs w:val="16"/>
              </w:rPr>
            </w:pPr>
            <w:r w:rsidRPr="00D47663">
              <w:rPr>
                <w:sz w:val="16"/>
                <w:szCs w:val="16"/>
              </w:rPr>
              <w:t>0.2.0</w:t>
            </w:r>
          </w:p>
        </w:tc>
      </w:tr>
      <w:tr w:rsidR="00B967D7" w:rsidRPr="00D47663" w14:paraId="02753DB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CC2410E" w14:textId="0D8A6608"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46B1B7" w14:textId="1179077E"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CAE97" w14:textId="035B09EC" w:rsidR="00D854B3" w:rsidRPr="00D47663" w:rsidRDefault="00D854B3" w:rsidP="003B2898">
            <w:pPr>
              <w:pStyle w:val="TAL"/>
              <w:keepNext w:val="0"/>
              <w:rPr>
                <w:sz w:val="16"/>
                <w:szCs w:val="16"/>
              </w:rPr>
            </w:pPr>
            <w:r w:rsidRPr="00D47663">
              <w:rPr>
                <w:sz w:val="16"/>
                <w:szCs w:val="16"/>
              </w:rPr>
              <w:t>S2-2203345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62D376" w14:textId="717A41F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573268" w14:textId="7A407537"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357FC4" w14:textId="15DDC7E1"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7273870C" w14:textId="7849B0D1" w:rsidR="00D854B3" w:rsidRPr="00D47663" w:rsidRDefault="00D854B3" w:rsidP="003B2898">
            <w:pPr>
              <w:pStyle w:val="TAL"/>
              <w:keepNext w:val="0"/>
              <w:rPr>
                <w:sz w:val="16"/>
                <w:szCs w:val="16"/>
              </w:rPr>
            </w:pPr>
            <w:r w:rsidRPr="00D47663">
              <w:rPr>
                <w:sz w:val="16"/>
                <w:szCs w:val="16"/>
              </w:rPr>
              <w:t>Network assisted Sidelink Positioning for In Network Coverage and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0D982" w14:textId="3E1136F7" w:rsidR="00D854B3" w:rsidRPr="00D47663" w:rsidRDefault="00D854B3" w:rsidP="003B2898">
            <w:pPr>
              <w:pStyle w:val="TAC"/>
              <w:keepNext w:val="0"/>
              <w:rPr>
                <w:sz w:val="16"/>
                <w:szCs w:val="16"/>
              </w:rPr>
            </w:pPr>
            <w:r w:rsidRPr="00D47663">
              <w:rPr>
                <w:sz w:val="16"/>
                <w:szCs w:val="16"/>
              </w:rPr>
              <w:t>0.2.0</w:t>
            </w:r>
          </w:p>
        </w:tc>
      </w:tr>
      <w:tr w:rsidR="00B967D7" w:rsidRPr="00D47663" w14:paraId="59EAF91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3C0A848" w14:textId="35767115"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104A374" w14:textId="1BDCF3D2"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FF760D" w14:textId="26EDF50D" w:rsidR="00D854B3" w:rsidRPr="00D47663" w:rsidRDefault="00D854B3" w:rsidP="003B2898">
            <w:pPr>
              <w:pStyle w:val="TAL"/>
              <w:keepNext w:val="0"/>
              <w:rPr>
                <w:sz w:val="16"/>
                <w:szCs w:val="16"/>
              </w:rPr>
            </w:pPr>
            <w:r w:rsidRPr="00D47663">
              <w:rPr>
                <w:sz w:val="16"/>
                <w:szCs w:val="16"/>
              </w:rPr>
              <w:t>S2-2203346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60B38E" w14:textId="55A1D91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D51877" w14:textId="3D11273C"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A186AD2" w14:textId="561AFC44"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35C6A8BF" w14:textId="644CA3E1" w:rsidR="00D854B3" w:rsidRPr="00D47663" w:rsidRDefault="00D854B3" w:rsidP="003B2898">
            <w:pPr>
              <w:pStyle w:val="TAL"/>
              <w:keepNext w:val="0"/>
              <w:rPr>
                <w:sz w:val="16"/>
                <w:szCs w:val="16"/>
              </w:rPr>
            </w:pPr>
            <w:r w:rsidRPr="00D47663">
              <w:rPr>
                <w:sz w:val="16"/>
                <w:szCs w:val="16"/>
              </w:rPr>
              <w:t>Solution for KI#6 on ranging and sidelink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4728B" w14:textId="6B37CD25" w:rsidR="00D854B3" w:rsidRPr="00D47663" w:rsidRDefault="00D854B3" w:rsidP="003B2898">
            <w:pPr>
              <w:pStyle w:val="TAC"/>
              <w:keepNext w:val="0"/>
              <w:rPr>
                <w:sz w:val="16"/>
                <w:szCs w:val="16"/>
              </w:rPr>
            </w:pPr>
            <w:r w:rsidRPr="00D47663">
              <w:rPr>
                <w:sz w:val="16"/>
                <w:szCs w:val="16"/>
              </w:rPr>
              <w:t>0.2.0</w:t>
            </w:r>
          </w:p>
        </w:tc>
      </w:tr>
      <w:tr w:rsidR="00B967D7" w:rsidRPr="00D47663" w14:paraId="7F0D04E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A9DADD3" w14:textId="56C5FF8C"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E2233F8" w14:textId="04E9887C"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309366" w14:textId="1F0BF2FB" w:rsidR="00D854B3" w:rsidRPr="00D47663" w:rsidRDefault="00D854B3" w:rsidP="003B2898">
            <w:pPr>
              <w:pStyle w:val="TAL"/>
              <w:keepNext w:val="0"/>
              <w:rPr>
                <w:sz w:val="16"/>
                <w:szCs w:val="16"/>
              </w:rPr>
            </w:pPr>
            <w:r w:rsidRPr="00D47663">
              <w:rPr>
                <w:sz w:val="16"/>
                <w:szCs w:val="16"/>
              </w:rPr>
              <w:t>S2-2203347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9395E2" w14:textId="59AC56ED"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E9D32B" w14:textId="438F9784"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57112E" w14:textId="76B47F7D"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2B3AF598" w14:textId="058BC4C4" w:rsidR="00D854B3" w:rsidRPr="00D47663" w:rsidRDefault="00D854B3" w:rsidP="003B2898">
            <w:pPr>
              <w:pStyle w:val="TAL"/>
              <w:keepNext w:val="0"/>
              <w:rPr>
                <w:sz w:val="16"/>
                <w:szCs w:val="16"/>
              </w:rPr>
            </w:pPr>
            <w:r w:rsidRPr="00D47663">
              <w:rPr>
                <w:sz w:val="16"/>
                <w:szCs w:val="16"/>
              </w:rPr>
              <w:t>New solution for Ranging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C8091" w14:textId="5E084B79" w:rsidR="00D854B3" w:rsidRPr="00D47663" w:rsidRDefault="00D854B3" w:rsidP="003B2898">
            <w:pPr>
              <w:pStyle w:val="TAC"/>
              <w:keepNext w:val="0"/>
              <w:rPr>
                <w:sz w:val="16"/>
                <w:szCs w:val="16"/>
              </w:rPr>
            </w:pPr>
            <w:r w:rsidRPr="00D47663">
              <w:rPr>
                <w:sz w:val="16"/>
                <w:szCs w:val="16"/>
              </w:rPr>
              <w:t>0.2.0</w:t>
            </w:r>
          </w:p>
        </w:tc>
      </w:tr>
      <w:tr w:rsidR="00B967D7" w:rsidRPr="00D47663" w14:paraId="5EAC774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0188EDC" w14:textId="7F444A9A"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2D6FB4" w14:textId="79EEFA7E"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2327CE" w14:textId="5B7A5BA2" w:rsidR="00D854B3" w:rsidRPr="00D47663" w:rsidRDefault="00D854B3" w:rsidP="003B2898">
            <w:pPr>
              <w:pStyle w:val="TAL"/>
              <w:keepNext w:val="0"/>
              <w:rPr>
                <w:sz w:val="16"/>
                <w:szCs w:val="16"/>
              </w:rPr>
            </w:pPr>
            <w:r w:rsidRPr="00D47663">
              <w:rPr>
                <w:sz w:val="16"/>
                <w:szCs w:val="16"/>
              </w:rPr>
              <w:t>S2-2203348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BAD464" w14:textId="5E7EBC5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72CFE8" w14:textId="3F0B2FDD"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9EA703" w14:textId="2B381338"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4879EC9D" w14:textId="21460E55" w:rsidR="00D854B3" w:rsidRPr="00D47663" w:rsidRDefault="00D854B3" w:rsidP="003B2898">
            <w:pPr>
              <w:pStyle w:val="TAL"/>
              <w:keepNext w:val="0"/>
              <w:rPr>
                <w:sz w:val="16"/>
                <w:szCs w:val="16"/>
              </w:rPr>
            </w:pPr>
            <w:r w:rsidRPr="00D47663">
              <w:rPr>
                <w:sz w:val="16"/>
                <w:szCs w:val="16"/>
              </w:rPr>
              <w:t>Solution for UE using exposure 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772AAA" w14:textId="17A09531" w:rsidR="00D854B3" w:rsidRPr="00D47663" w:rsidRDefault="00D854B3" w:rsidP="003B2898">
            <w:pPr>
              <w:pStyle w:val="TAC"/>
              <w:keepNext w:val="0"/>
              <w:rPr>
                <w:sz w:val="16"/>
                <w:szCs w:val="16"/>
              </w:rPr>
            </w:pPr>
            <w:r w:rsidRPr="00D47663">
              <w:rPr>
                <w:sz w:val="16"/>
                <w:szCs w:val="16"/>
              </w:rPr>
              <w:t>0.2.0</w:t>
            </w:r>
          </w:p>
        </w:tc>
      </w:tr>
      <w:tr w:rsidR="00B967D7" w:rsidRPr="00D47663" w14:paraId="7ED5E1B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1A2EB95" w14:textId="06884921"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2348ADE" w14:textId="356A1FAD"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C05B63" w14:textId="161ED771" w:rsidR="00D854B3" w:rsidRPr="00D47663" w:rsidRDefault="00D854B3" w:rsidP="003B2898">
            <w:pPr>
              <w:pStyle w:val="TAL"/>
              <w:keepNext w:val="0"/>
              <w:rPr>
                <w:sz w:val="16"/>
                <w:szCs w:val="16"/>
              </w:rPr>
            </w:pPr>
            <w:r w:rsidRPr="00D47663">
              <w:rPr>
                <w:sz w:val="16"/>
                <w:szCs w:val="16"/>
              </w:rPr>
              <w:t>S2-2203349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7EBECE" w14:textId="21B72F0E"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6AB683" w14:textId="0B94EABB"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FE8729D" w14:textId="6AFDB5B6"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1381E5A0" w14:textId="223106A6" w:rsidR="00D854B3" w:rsidRPr="00D47663" w:rsidRDefault="00D854B3" w:rsidP="003B2898">
            <w:pPr>
              <w:pStyle w:val="TAL"/>
              <w:keepNext w:val="0"/>
              <w:rPr>
                <w:sz w:val="16"/>
                <w:szCs w:val="16"/>
              </w:rPr>
            </w:pPr>
            <w:r w:rsidRPr="00D47663">
              <w:rPr>
                <w:sz w:val="16"/>
                <w:szCs w:val="16"/>
              </w:rPr>
              <w:t>New Solution on Ranging Service Exposure towards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F6E0" w14:textId="4DD8C7C6" w:rsidR="00D854B3" w:rsidRPr="00D47663" w:rsidRDefault="00D854B3" w:rsidP="003B2898">
            <w:pPr>
              <w:pStyle w:val="TAC"/>
              <w:keepNext w:val="0"/>
              <w:rPr>
                <w:sz w:val="16"/>
                <w:szCs w:val="16"/>
              </w:rPr>
            </w:pPr>
            <w:r w:rsidRPr="00D47663">
              <w:rPr>
                <w:sz w:val="16"/>
                <w:szCs w:val="16"/>
              </w:rPr>
              <w:t>0.2.0</w:t>
            </w:r>
          </w:p>
        </w:tc>
      </w:tr>
      <w:tr w:rsidR="00B967D7" w:rsidRPr="00D47663" w14:paraId="7004618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05859D3" w14:textId="1074DCFC"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87ACBC5" w14:textId="6E4E7228"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E80F6C" w14:textId="092BC4A5" w:rsidR="00D854B3" w:rsidRPr="00D47663" w:rsidRDefault="00D854B3" w:rsidP="003B2898">
            <w:pPr>
              <w:pStyle w:val="TAL"/>
              <w:keepNext w:val="0"/>
              <w:rPr>
                <w:sz w:val="16"/>
                <w:szCs w:val="16"/>
              </w:rPr>
            </w:pPr>
            <w:r w:rsidRPr="00D47663">
              <w:rPr>
                <w:sz w:val="16"/>
                <w:szCs w:val="16"/>
              </w:rPr>
              <w:t>S2-2203350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A46752" w14:textId="5385487F"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1C7A66" w14:textId="3B3B23AD"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B906B14" w14:textId="66D48122"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5E68B7CE" w14:textId="016AD4AA" w:rsidR="00D854B3" w:rsidRPr="00D47663" w:rsidRDefault="00D854B3" w:rsidP="003B2898">
            <w:pPr>
              <w:pStyle w:val="TAL"/>
              <w:keepNext w:val="0"/>
              <w:rPr>
                <w:sz w:val="16"/>
                <w:szCs w:val="16"/>
              </w:rPr>
            </w:pPr>
            <w:r w:rsidRPr="00D47663">
              <w:rPr>
                <w:sz w:val="16"/>
                <w:szCs w:val="16"/>
              </w:rPr>
              <w:t>Proposed new solution on service initiated by Application server or 5GC NF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035FF" w14:textId="7A6D3307" w:rsidR="00D854B3" w:rsidRPr="00D47663" w:rsidRDefault="00D854B3" w:rsidP="003B2898">
            <w:pPr>
              <w:pStyle w:val="TAC"/>
              <w:keepNext w:val="0"/>
              <w:rPr>
                <w:sz w:val="16"/>
                <w:szCs w:val="16"/>
              </w:rPr>
            </w:pPr>
            <w:r w:rsidRPr="00D47663">
              <w:rPr>
                <w:sz w:val="16"/>
                <w:szCs w:val="16"/>
              </w:rPr>
              <w:t>0.2.0</w:t>
            </w:r>
          </w:p>
        </w:tc>
      </w:tr>
      <w:tr w:rsidR="00B967D7" w:rsidRPr="00D47663" w14:paraId="457B805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80B3F73" w14:textId="4A4B995E"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E1204" w14:textId="514779E6"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560B60" w14:textId="1820E680" w:rsidR="00D854B3" w:rsidRPr="00D47663" w:rsidRDefault="00D854B3" w:rsidP="003B2898">
            <w:pPr>
              <w:pStyle w:val="TAL"/>
              <w:keepNext w:val="0"/>
              <w:rPr>
                <w:sz w:val="16"/>
                <w:szCs w:val="16"/>
              </w:rPr>
            </w:pPr>
            <w:r w:rsidRPr="00D47663">
              <w:rPr>
                <w:sz w:val="16"/>
                <w:szCs w:val="16"/>
              </w:rPr>
              <w:t>S2-2203351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FF5F9B" w14:textId="5D3888B3"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038F5B" w14:textId="5CE11E88"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9F6BED" w14:textId="435D29A3"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3FFC4315" w14:textId="68133112" w:rsidR="00D854B3" w:rsidRPr="00D47663" w:rsidRDefault="00D854B3" w:rsidP="003B2898">
            <w:pPr>
              <w:pStyle w:val="TAL"/>
              <w:keepNext w:val="0"/>
              <w:rPr>
                <w:sz w:val="16"/>
                <w:szCs w:val="16"/>
              </w:rPr>
            </w:pPr>
            <w:r w:rsidRPr="00D47663">
              <w:rPr>
                <w:sz w:val="16"/>
                <w:szCs w:val="16"/>
              </w:rPr>
              <w:t>New Solution on reference architecture for Sidelink Positioning and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64A41" w14:textId="434E7E18" w:rsidR="00D854B3" w:rsidRPr="00D47663" w:rsidRDefault="00D854B3" w:rsidP="003B2898">
            <w:pPr>
              <w:pStyle w:val="TAC"/>
              <w:keepNext w:val="0"/>
              <w:rPr>
                <w:sz w:val="16"/>
                <w:szCs w:val="16"/>
              </w:rPr>
            </w:pPr>
            <w:r w:rsidRPr="00D47663">
              <w:rPr>
                <w:sz w:val="16"/>
                <w:szCs w:val="16"/>
              </w:rPr>
              <w:t>0.2.0</w:t>
            </w:r>
          </w:p>
        </w:tc>
      </w:tr>
      <w:tr w:rsidR="00B967D7" w:rsidRPr="00D47663" w14:paraId="671B3CA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D76FD83" w14:textId="4DAA9F66"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8E86E06" w14:textId="419E09E0"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7D19115" w14:textId="197C6047" w:rsidR="0062449F" w:rsidRPr="00D47663" w:rsidRDefault="0062449F" w:rsidP="003B2898">
            <w:pPr>
              <w:pStyle w:val="TAL"/>
              <w:keepNext w:val="0"/>
              <w:rPr>
                <w:sz w:val="16"/>
                <w:szCs w:val="16"/>
              </w:rPr>
            </w:pPr>
            <w:r w:rsidRPr="00D47663">
              <w:rPr>
                <w:sz w:val="16"/>
                <w:szCs w:val="16"/>
              </w:rPr>
              <w:t>S2-2205047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DB78F3F" w14:textId="104F5DF9" w:rsidR="0062449F" w:rsidRPr="00D47663" w:rsidRDefault="0062449F" w:rsidP="003B2898">
            <w:pPr>
              <w:pStyle w:val="TAC"/>
              <w:keepNext w:val="0"/>
              <w:rPr>
                <w:rFonts w:eastAsiaTheme="minorEastAsia"/>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5FF3BB3" w14:textId="18E9A599" w:rsidR="0062449F" w:rsidRPr="00D47663" w:rsidRDefault="0062449F" w:rsidP="003B2898">
            <w:pPr>
              <w:pStyle w:val="TAC"/>
              <w:keepNext w:val="0"/>
              <w:rPr>
                <w:rFonts w:eastAsiaTheme="minorEastAsia"/>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BA23DBC" w14:textId="277127F5" w:rsidR="0062449F" w:rsidRPr="00D47663" w:rsidRDefault="0062449F" w:rsidP="003B2898">
            <w:pPr>
              <w:pStyle w:val="TAC"/>
              <w:keepNext w:val="0"/>
              <w:rPr>
                <w:rFonts w:eastAsiaTheme="minorEastAsia"/>
                <w:sz w:val="16"/>
                <w:szCs w:val="16"/>
              </w:rPr>
            </w:pPr>
            <w:r w:rsidRPr="00D47663">
              <w:rPr>
                <w:rFonts w:eastAsiaTheme="minorEastAsia" w:hint="eastAsia"/>
                <w:sz w:val="16"/>
                <w:szCs w:val="16"/>
              </w:rPr>
              <w:t>-</w:t>
            </w:r>
          </w:p>
        </w:tc>
        <w:tc>
          <w:tcPr>
            <w:tcW w:w="397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A272AF0" w14:textId="6B550D77" w:rsidR="0062449F" w:rsidRPr="00D47663" w:rsidRDefault="0062449F" w:rsidP="003B2898">
            <w:pPr>
              <w:pStyle w:val="TAL"/>
              <w:keepNext w:val="0"/>
              <w:rPr>
                <w:sz w:val="16"/>
                <w:szCs w:val="16"/>
              </w:rPr>
            </w:pPr>
            <w:r w:rsidRPr="00D47663">
              <w:rPr>
                <w:sz w:val="16"/>
                <w:szCs w:val="16"/>
              </w:rPr>
              <w:t>Proposed new term on Network assisted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72AA1" w14:textId="4BAF9C36" w:rsidR="0062449F" w:rsidRPr="00D47663" w:rsidRDefault="0062449F"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3D401A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87A5E48" w14:textId="0495393D"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97FD47D" w14:textId="6BC19267"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8077B34" w14:textId="5FAF9BFA" w:rsidR="0062449F" w:rsidRPr="00D47663" w:rsidRDefault="0062449F" w:rsidP="003B2898">
            <w:pPr>
              <w:pStyle w:val="TAL"/>
              <w:keepNext w:val="0"/>
              <w:rPr>
                <w:sz w:val="16"/>
                <w:szCs w:val="16"/>
              </w:rPr>
            </w:pPr>
            <w:r w:rsidRPr="00D47663">
              <w:rPr>
                <w:sz w:val="16"/>
                <w:szCs w:val="16"/>
              </w:rPr>
              <w:t>S2-2205048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20E51C8" w14:textId="33245258"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6441F7" w14:textId="1377C5F3"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343988B" w14:textId="74F1B5CB"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33FD0FA" w14:textId="426EB237" w:rsidR="0062449F" w:rsidRPr="00D47663" w:rsidRDefault="0062449F" w:rsidP="003B2898">
            <w:pPr>
              <w:pStyle w:val="TAL"/>
              <w:keepNext w:val="0"/>
              <w:rPr>
                <w:sz w:val="16"/>
                <w:szCs w:val="16"/>
              </w:rPr>
            </w:pPr>
            <w:r w:rsidRPr="00D47663">
              <w:rPr>
                <w:sz w:val="16"/>
                <w:szCs w:val="16"/>
              </w:rPr>
              <w:t>Proposed general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107C5" w14:textId="77D827A0"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3F919E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7BB8E1A" w14:textId="50CBD1A0"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1478263" w14:textId="3635D858"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F621569" w14:textId="62BC041D" w:rsidR="0062449F" w:rsidRPr="00D47663" w:rsidRDefault="0062449F" w:rsidP="003B2898">
            <w:pPr>
              <w:pStyle w:val="TAL"/>
              <w:keepNext w:val="0"/>
              <w:rPr>
                <w:sz w:val="16"/>
                <w:szCs w:val="16"/>
              </w:rPr>
            </w:pPr>
            <w:r w:rsidRPr="00D47663">
              <w:rPr>
                <w:sz w:val="16"/>
                <w:szCs w:val="16"/>
              </w:rPr>
              <w:t>S2-2205049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0DC4A50" w14:textId="0891B7B1"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D1DB" w14:textId="5940B47A"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C4E7C85" w14:textId="2258887C"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6A0C02D5" w14:textId="0819DB62" w:rsidR="0062449F" w:rsidRPr="00D47663" w:rsidRDefault="0062449F" w:rsidP="003B2898">
            <w:pPr>
              <w:pStyle w:val="TAL"/>
              <w:keepNext w:val="0"/>
              <w:rPr>
                <w:sz w:val="16"/>
                <w:szCs w:val="16"/>
              </w:rPr>
            </w:pPr>
            <w:r w:rsidRPr="00D47663">
              <w:rPr>
                <w:sz w:val="16"/>
                <w:szCs w:val="16"/>
              </w:rPr>
              <w:t>KI#2 clarifications on multiple UEs.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5A3C8" w14:textId="3978C08F"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1B633F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E24D508" w14:textId="687FFAAC"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60D631B" w14:textId="10C098B1"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A9FDC6C" w14:textId="7014A0B5" w:rsidR="0062449F" w:rsidRPr="00D47663" w:rsidRDefault="0062449F" w:rsidP="003B2898">
            <w:pPr>
              <w:pStyle w:val="TAL"/>
              <w:keepNext w:val="0"/>
              <w:rPr>
                <w:sz w:val="16"/>
                <w:szCs w:val="16"/>
              </w:rPr>
            </w:pPr>
            <w:r w:rsidRPr="00D47663">
              <w:rPr>
                <w:sz w:val="16"/>
                <w:szCs w:val="16"/>
              </w:rPr>
              <w:t>S2-2204659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1D7FE5D" w14:textId="3A49B70A"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6461B8A" w14:textId="38FFC663"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A9B4A3D" w14:textId="476A8FF1"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527BB61D" w14:textId="6F2AA4FF" w:rsidR="0062449F" w:rsidRPr="00D47663" w:rsidRDefault="0062449F" w:rsidP="003B2898">
            <w:pPr>
              <w:pStyle w:val="TAL"/>
              <w:keepNext w:val="0"/>
              <w:rPr>
                <w:sz w:val="16"/>
                <w:szCs w:val="16"/>
              </w:rPr>
            </w:pPr>
            <w:r w:rsidRPr="00D47663">
              <w:rPr>
                <w:sz w:val="16"/>
                <w:szCs w:val="16"/>
              </w:rPr>
              <w:t>KI#3 Alignment on terminology and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659F6" w14:textId="5E20F16E"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326BEE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F19DF77" w14:textId="0A765149"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E9EA75B" w14:textId="78190946"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78720B5" w14:textId="662D8873" w:rsidR="0062449F" w:rsidRPr="00D47663" w:rsidRDefault="00000000" w:rsidP="003B2898">
            <w:pPr>
              <w:pStyle w:val="TAL"/>
              <w:keepNext w:val="0"/>
              <w:rPr>
                <w:sz w:val="16"/>
                <w:szCs w:val="16"/>
              </w:rPr>
            </w:pPr>
            <w:hyperlink r:id="rId173" w:tgtFrame="_blank" w:history="1">
              <w:r w:rsidR="0062449F" w:rsidRPr="00D47663">
                <w:rPr>
                  <w:sz w:val="16"/>
                  <w:szCs w:val="16"/>
                </w:rPr>
                <w:t>S2-2205050</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FE80A5" w14:textId="666D63A4"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F99F8F4" w14:textId="0D946AB7"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0F09FA0" w14:textId="11CEA3AF"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3A28A80C" w14:textId="65BD5CDB" w:rsidR="0062449F" w:rsidRPr="00D47663" w:rsidRDefault="0062449F" w:rsidP="003B2898">
            <w:pPr>
              <w:pStyle w:val="TAL"/>
              <w:keepNext w:val="0"/>
              <w:rPr>
                <w:sz w:val="16"/>
                <w:szCs w:val="16"/>
              </w:rPr>
            </w:pPr>
            <w:r w:rsidRPr="00D47663">
              <w:rPr>
                <w:sz w:val="16"/>
                <w:szCs w:val="16"/>
              </w:rPr>
              <w:t>KI #1, KI #8, Sol #1: Update to add the trigger condition for authorisation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3B5EB" w14:textId="3F6A22B4"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0DD3E53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4CDD45C" w14:textId="65C21AB8"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758A4EF" w14:textId="6288020C"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EBC6B06" w14:textId="3FB335E4" w:rsidR="0062449F" w:rsidRPr="00D47663" w:rsidRDefault="0062449F" w:rsidP="003B2898">
            <w:pPr>
              <w:pStyle w:val="TAL"/>
              <w:keepNext w:val="0"/>
              <w:rPr>
                <w:sz w:val="16"/>
                <w:szCs w:val="16"/>
              </w:rPr>
            </w:pPr>
            <w:r w:rsidRPr="00D47663">
              <w:rPr>
                <w:sz w:val="16"/>
                <w:szCs w:val="16"/>
              </w:rPr>
              <w:t>S2-2205051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D6284F2" w14:textId="3BBE2CB9"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793017F" w14:textId="09C69ABD"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DAD26DA" w14:textId="232AFCDC"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66B83822" w14:textId="4065BC20" w:rsidR="0062449F" w:rsidRPr="00D47663" w:rsidRDefault="0062449F" w:rsidP="003B2898">
            <w:pPr>
              <w:pStyle w:val="TAL"/>
              <w:keepNext w:val="0"/>
              <w:rPr>
                <w:sz w:val="16"/>
                <w:szCs w:val="16"/>
              </w:rPr>
            </w:pPr>
            <w:r w:rsidRPr="00D47663">
              <w:rPr>
                <w:sz w:val="16"/>
                <w:szCs w:val="16"/>
              </w:rPr>
              <w:t>KI#8, New solution: Service Authorization to NG-RAN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4E605F" w14:textId="4333403D"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50F9AE8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0D38B44" w14:textId="20344678"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E925C23" w14:textId="10802910"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FE57989" w14:textId="54746E1A" w:rsidR="0062449F" w:rsidRPr="00D47663" w:rsidRDefault="00000000" w:rsidP="003B2898">
            <w:pPr>
              <w:pStyle w:val="TAL"/>
              <w:keepNext w:val="0"/>
              <w:rPr>
                <w:sz w:val="16"/>
                <w:szCs w:val="16"/>
              </w:rPr>
            </w:pPr>
            <w:hyperlink r:id="rId174" w:tgtFrame="_blank" w:history="1">
              <w:r w:rsidR="0062449F" w:rsidRPr="00D47663">
                <w:rPr>
                  <w:sz w:val="16"/>
                  <w:szCs w:val="16"/>
                </w:rPr>
                <w:t>S2-2205052</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1748045" w14:textId="1CEBFD66"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D69A883" w14:textId="2464E36F"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9729470" w14:textId="4D75E7B3"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1BB5676E" w14:textId="3C6D8111" w:rsidR="0062449F" w:rsidRPr="00D47663" w:rsidRDefault="0062449F" w:rsidP="003B2898">
            <w:pPr>
              <w:pStyle w:val="TAL"/>
              <w:keepNext w:val="0"/>
              <w:rPr>
                <w:sz w:val="16"/>
                <w:szCs w:val="16"/>
              </w:rPr>
            </w:pPr>
            <w:r w:rsidRPr="00D47663">
              <w:rPr>
                <w:sz w:val="16"/>
                <w:szCs w:val="16"/>
              </w:rPr>
              <w:t>KI#2, New Sol: Ranging service operation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D992A" w14:textId="3F4697B8"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9B8B04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0195FAC" w14:textId="12373195"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8780427" w14:textId="6A75DC65"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F442EA1" w14:textId="42025062" w:rsidR="0062449F" w:rsidRPr="00D47663" w:rsidRDefault="0062449F" w:rsidP="003B2898">
            <w:pPr>
              <w:pStyle w:val="TAL"/>
              <w:keepNext w:val="0"/>
              <w:rPr>
                <w:sz w:val="16"/>
                <w:szCs w:val="16"/>
              </w:rPr>
            </w:pPr>
            <w:r w:rsidRPr="00D47663">
              <w:rPr>
                <w:sz w:val="16"/>
                <w:szCs w:val="16"/>
              </w:rPr>
              <w:t>S2-2205053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5BD7D87" w14:textId="4F550FB7"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1856FE0" w14:textId="0D48BC9F"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72190F5" w14:textId="3A78CAC5"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6DC2E3C3" w14:textId="15190B69" w:rsidR="0062449F" w:rsidRPr="00D47663" w:rsidRDefault="0062449F" w:rsidP="003B2898">
            <w:pPr>
              <w:pStyle w:val="TAL"/>
              <w:keepNext w:val="0"/>
              <w:rPr>
                <w:sz w:val="16"/>
                <w:szCs w:val="16"/>
              </w:rPr>
            </w:pPr>
            <w:r w:rsidRPr="00D47663">
              <w:rPr>
                <w:sz w:val="16"/>
                <w:szCs w:val="16"/>
              </w:rPr>
              <w:t>KI#2&amp;6, Sol#10_Updates to clarify the ranging exposure procedure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AB18" w14:textId="4707CB72"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8236A7C"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3097DA3" w14:textId="4C13CD54"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E25D344" w14:textId="2EB8E1CA"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C26DDFA" w14:textId="4304D958" w:rsidR="0062449F" w:rsidRPr="00D47663" w:rsidRDefault="0062449F" w:rsidP="003B2898">
            <w:pPr>
              <w:pStyle w:val="TAL"/>
              <w:keepNext w:val="0"/>
              <w:rPr>
                <w:sz w:val="16"/>
                <w:szCs w:val="16"/>
              </w:rPr>
            </w:pPr>
            <w:r w:rsidRPr="00D47663">
              <w:rPr>
                <w:sz w:val="16"/>
                <w:szCs w:val="16"/>
              </w:rPr>
              <w:t>S2-2205054</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A1E867A" w14:textId="02FE3DE7"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019DB2D" w14:textId="6E9976B8"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AFA138E" w14:textId="106C6CB5"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6CD0FFD" w14:textId="7B876A20" w:rsidR="0062449F" w:rsidRPr="00D47663" w:rsidRDefault="0062449F" w:rsidP="003B2898">
            <w:pPr>
              <w:pStyle w:val="TAL"/>
              <w:keepNext w:val="0"/>
              <w:rPr>
                <w:sz w:val="16"/>
                <w:szCs w:val="16"/>
              </w:rPr>
            </w:pPr>
            <w:r w:rsidRPr="00D47663">
              <w:rPr>
                <w:sz w:val="16"/>
                <w:szCs w:val="16"/>
              </w:rPr>
              <w:t>KI#2, New solution: Ranging/Sidelink positioning with the assistance of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B6235" w14:textId="2A930989"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6E8284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D77FED6" w14:textId="65E1A5EF"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F785194" w14:textId="1CA7A183"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5DE5BBB" w14:textId="6AFA7CDE" w:rsidR="0062449F" w:rsidRPr="00D47663" w:rsidRDefault="0062449F" w:rsidP="003B2898">
            <w:pPr>
              <w:pStyle w:val="TAL"/>
              <w:keepNext w:val="0"/>
              <w:rPr>
                <w:sz w:val="16"/>
                <w:szCs w:val="16"/>
              </w:rPr>
            </w:pPr>
            <w:r w:rsidRPr="00D47663">
              <w:rPr>
                <w:sz w:val="16"/>
                <w:szCs w:val="16"/>
              </w:rPr>
              <w:t>S2-2205055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E71DAEB" w14:textId="1D6E85BD"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0E835DF" w14:textId="340D6945"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767974F" w14:textId="018C4C1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6C248FBB" w14:textId="0F53DAF5" w:rsidR="0062449F" w:rsidRPr="00D47663" w:rsidRDefault="0062449F" w:rsidP="003B2898">
            <w:pPr>
              <w:pStyle w:val="TAL"/>
              <w:keepNext w:val="0"/>
              <w:rPr>
                <w:sz w:val="16"/>
                <w:szCs w:val="16"/>
              </w:rPr>
            </w:pPr>
            <w:r w:rsidRPr="00D47663">
              <w:rPr>
                <w:sz w:val="16"/>
                <w:szCs w:val="16"/>
              </w:rPr>
              <w:t>KI#3&amp;4, Sol#4_Updates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AAF790" w14:textId="7E4FE7E4"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3BC4415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BA17EBB" w14:textId="5A80185A"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D87BF8B" w14:textId="7F332A1B"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BCC4230" w14:textId="493A4DB8" w:rsidR="0062449F" w:rsidRPr="00D47663" w:rsidRDefault="0062449F" w:rsidP="003B2898">
            <w:pPr>
              <w:pStyle w:val="TAL"/>
              <w:keepNext w:val="0"/>
              <w:rPr>
                <w:sz w:val="16"/>
                <w:szCs w:val="16"/>
              </w:rPr>
            </w:pPr>
            <w:r w:rsidRPr="00D47663">
              <w:rPr>
                <w:sz w:val="16"/>
                <w:szCs w:val="16"/>
              </w:rPr>
              <w:t>S2-2205056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6140DAB" w14:textId="5A2B96A2"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A5D37FC" w14:textId="553EB744"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397060" w14:textId="6209938D"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798E4B2" w14:textId="3300D16D" w:rsidR="0062449F" w:rsidRPr="00D47663" w:rsidRDefault="0062449F" w:rsidP="003B2898">
            <w:pPr>
              <w:pStyle w:val="TAL"/>
              <w:keepNext w:val="0"/>
              <w:rPr>
                <w:sz w:val="16"/>
                <w:szCs w:val="16"/>
              </w:rPr>
            </w:pPr>
            <w:r w:rsidRPr="00D47663">
              <w:rPr>
                <w:sz w:val="16"/>
                <w:szCs w:val="16"/>
              </w:rPr>
              <w:t>Network triggered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A67FE" w14:textId="246E7EFC"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112FC05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8898E68" w14:textId="3E0A5F91"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028D7EB" w14:textId="2F01053C"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9F00552" w14:textId="746CA887" w:rsidR="0062449F" w:rsidRPr="00D47663" w:rsidRDefault="00000000" w:rsidP="003B2898">
            <w:pPr>
              <w:pStyle w:val="TAL"/>
              <w:keepNext w:val="0"/>
              <w:rPr>
                <w:sz w:val="16"/>
                <w:szCs w:val="16"/>
              </w:rPr>
            </w:pPr>
            <w:hyperlink r:id="rId175" w:tgtFrame="_blank" w:history="1">
              <w:r w:rsidR="0062449F" w:rsidRPr="00D47663">
                <w:rPr>
                  <w:sz w:val="16"/>
                  <w:szCs w:val="16"/>
                </w:rPr>
                <w:t>S2-2204478</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8090868" w14:textId="08A15FB5"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D947405" w14:textId="31E1576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333AF6C" w14:textId="2CE3E50A"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0DD8046" w14:textId="121746B8" w:rsidR="0062449F" w:rsidRPr="00D47663" w:rsidRDefault="0062449F" w:rsidP="003B2898">
            <w:pPr>
              <w:pStyle w:val="TAL"/>
              <w:keepNext w:val="0"/>
              <w:rPr>
                <w:sz w:val="16"/>
                <w:szCs w:val="16"/>
              </w:rPr>
            </w:pPr>
            <w:r w:rsidRPr="00D47663">
              <w:rPr>
                <w:sz w:val="16"/>
                <w:szCs w:val="16"/>
              </w:rPr>
              <w:t>KI #3, Sol #5: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EE68E" w14:textId="3DD66E73"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352318F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7CD2454" w14:textId="665805FF"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3F7815C" w14:textId="59EAE7C5"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92A6DE7" w14:textId="5F5F2CE7" w:rsidR="0062449F" w:rsidRPr="00D47663" w:rsidRDefault="0062449F" w:rsidP="003B2898">
            <w:pPr>
              <w:pStyle w:val="TAL"/>
              <w:keepNext w:val="0"/>
              <w:rPr>
                <w:sz w:val="16"/>
                <w:szCs w:val="16"/>
              </w:rPr>
            </w:pPr>
            <w:r w:rsidRPr="00D47663">
              <w:rPr>
                <w:sz w:val="16"/>
                <w:szCs w:val="16"/>
              </w:rPr>
              <w:t>S2-2205057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BC71BB3" w14:textId="3C834404"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07E6144" w14:textId="12D5244C"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B66533B" w14:textId="15DE3F1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F93DCFF" w14:textId="356AA58F" w:rsidR="0062449F" w:rsidRPr="00D47663" w:rsidRDefault="0062449F" w:rsidP="003B2898">
            <w:pPr>
              <w:pStyle w:val="TAL"/>
              <w:keepNext w:val="0"/>
              <w:rPr>
                <w:sz w:val="16"/>
                <w:szCs w:val="16"/>
              </w:rPr>
            </w:pPr>
            <w:r w:rsidRPr="00D47663">
              <w:rPr>
                <w:sz w:val="16"/>
                <w:szCs w:val="16"/>
              </w:rPr>
              <w:t>KI# 4, New Solution: Support of Sidelink Positioning and Ranging signalling over different PC5 RATs.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1DEF4" w14:textId="0A273A23"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C71817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58CE725" w14:textId="1DEE0FF5"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98C2D11" w14:textId="50E6E92B"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1A9A89C" w14:textId="04669BB1" w:rsidR="0062449F" w:rsidRPr="00D47663" w:rsidRDefault="0062449F" w:rsidP="003B2898">
            <w:pPr>
              <w:pStyle w:val="TAL"/>
              <w:keepNext w:val="0"/>
              <w:rPr>
                <w:sz w:val="16"/>
                <w:szCs w:val="16"/>
              </w:rPr>
            </w:pPr>
            <w:r w:rsidRPr="00D47663">
              <w:rPr>
                <w:sz w:val="16"/>
                <w:szCs w:val="16"/>
              </w:rPr>
              <w:t>S2-2205058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4B654CB" w14:textId="1A9986A3"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1DFCDB5" w14:textId="0ECEDAAF"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1E36A0E" w14:textId="30A8194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C6851A3" w14:textId="4126A3DA" w:rsidR="0062449F" w:rsidRPr="00D47663" w:rsidRDefault="0062449F" w:rsidP="003B2898">
            <w:pPr>
              <w:pStyle w:val="TAL"/>
              <w:keepNext w:val="0"/>
              <w:rPr>
                <w:sz w:val="16"/>
                <w:szCs w:val="16"/>
              </w:rPr>
            </w:pPr>
            <w:r w:rsidRPr="00D47663">
              <w:rPr>
                <w:sz w:val="16"/>
                <w:szCs w:val="16"/>
              </w:rPr>
              <w:t>KI#5, Sol#7: Update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1096AF" w14:textId="3BDEB15A"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898C55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B1AD1F2" w14:textId="6946AD7F" w:rsidR="0062449F" w:rsidRPr="00D47663" w:rsidRDefault="0062449F" w:rsidP="003B2898">
            <w:pPr>
              <w:pStyle w:val="TAL"/>
              <w:keepNext w:val="0"/>
              <w:rPr>
                <w:sz w:val="16"/>
                <w:szCs w:val="16"/>
              </w:rPr>
            </w:pPr>
            <w:r w:rsidRPr="00D47663">
              <w:rPr>
                <w:sz w:val="16"/>
                <w:szCs w:val="16"/>
              </w:rPr>
              <w:lastRenderedPageBreak/>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F53DA1" w14:textId="577ADF3D"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14A2820" w14:textId="225E08CE" w:rsidR="0062449F" w:rsidRPr="00D47663" w:rsidRDefault="00000000" w:rsidP="003B2898">
            <w:pPr>
              <w:pStyle w:val="TAL"/>
              <w:keepNext w:val="0"/>
              <w:rPr>
                <w:sz w:val="16"/>
                <w:szCs w:val="16"/>
              </w:rPr>
            </w:pPr>
            <w:hyperlink r:id="rId176" w:tgtFrame="_blank" w:history="1">
              <w:r w:rsidR="0062449F" w:rsidRPr="00D47663">
                <w:rPr>
                  <w:sz w:val="16"/>
                  <w:szCs w:val="16"/>
                </w:rPr>
                <w:t>S2-2205059</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4F216EA" w14:textId="7DFBD49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665C6D4" w14:textId="4118B965"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9899938" w14:textId="6C8D30C7"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4EC7C9E4" w14:textId="252D0B06" w:rsidR="0062449F" w:rsidRPr="00D47663" w:rsidRDefault="0062449F" w:rsidP="003B2898">
            <w:pPr>
              <w:pStyle w:val="TAL"/>
              <w:keepNext w:val="0"/>
              <w:rPr>
                <w:sz w:val="16"/>
                <w:szCs w:val="16"/>
              </w:rPr>
            </w:pPr>
            <w:r w:rsidRPr="00D47663">
              <w:rPr>
                <w:sz w:val="16"/>
                <w:szCs w:val="16"/>
              </w:rPr>
              <w:t>KI#5, New Sol: Network assisted Sidelink positioning with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913C8" w14:textId="7F95415E"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B6229D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D2EDCE5" w14:textId="1BF9B5C0"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9DD0007" w14:textId="55BE514D"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E56E748" w14:textId="56C46224" w:rsidR="0062449F" w:rsidRPr="00D47663" w:rsidRDefault="0062449F" w:rsidP="003B2898">
            <w:pPr>
              <w:pStyle w:val="TAL"/>
              <w:keepNext w:val="0"/>
              <w:rPr>
                <w:sz w:val="16"/>
                <w:szCs w:val="16"/>
              </w:rPr>
            </w:pPr>
            <w:r w:rsidRPr="00D47663">
              <w:rPr>
                <w:sz w:val="16"/>
                <w:szCs w:val="16"/>
              </w:rPr>
              <w:t>S2-2205060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6F38DB9" w14:textId="4E002D30"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890C081" w14:textId="77D25729"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4360DF3" w14:textId="5B66C01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8C1EB21" w14:textId="6AD35E4D" w:rsidR="0062449F" w:rsidRPr="00D47663" w:rsidRDefault="0062449F" w:rsidP="003B2898">
            <w:pPr>
              <w:pStyle w:val="TAL"/>
              <w:keepNext w:val="0"/>
              <w:rPr>
                <w:sz w:val="16"/>
                <w:szCs w:val="16"/>
              </w:rPr>
            </w:pPr>
            <w:r w:rsidRPr="00D47663">
              <w:rPr>
                <w:sz w:val="16"/>
                <w:szCs w:val="16"/>
              </w:rPr>
              <w:t>Sol#6_Updates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6589C" w14:textId="0FE450D5"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979E51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0AB990C" w14:textId="503FB8C1"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21B5C2C" w14:textId="379F9809"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EABAC5E" w14:textId="6089C14D" w:rsidR="0062449F" w:rsidRPr="00D47663" w:rsidRDefault="0062449F" w:rsidP="003B2898">
            <w:pPr>
              <w:pStyle w:val="TAL"/>
              <w:keepNext w:val="0"/>
              <w:rPr>
                <w:sz w:val="16"/>
                <w:szCs w:val="16"/>
              </w:rPr>
            </w:pPr>
            <w:r w:rsidRPr="00D47663">
              <w:rPr>
                <w:sz w:val="16"/>
                <w:szCs w:val="16"/>
              </w:rPr>
              <w:t>S2-2205061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8EAE" w14:textId="3B413159"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F6E95C8" w14:textId="4F0F045D"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74FB11" w14:textId="0E27463F"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2D073C0" w14:textId="164B52E8" w:rsidR="0062449F" w:rsidRPr="00D47663" w:rsidRDefault="0062449F" w:rsidP="003B2898">
            <w:pPr>
              <w:pStyle w:val="TAL"/>
              <w:keepNext w:val="0"/>
              <w:rPr>
                <w:sz w:val="16"/>
                <w:szCs w:val="16"/>
              </w:rPr>
            </w:pPr>
            <w:r w:rsidRPr="00D47663">
              <w:rPr>
                <w:sz w:val="16"/>
                <w:szCs w:val="16"/>
              </w:rPr>
              <w:t>KI #5, Sol #8: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58C" w14:textId="13BE85ED"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38307D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E6F6411" w14:textId="0F24A0EE"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25EBDAF" w14:textId="0B3E770C"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79FD6CA" w14:textId="118A6FCA" w:rsidR="0062449F" w:rsidRPr="00D47663" w:rsidRDefault="0062449F" w:rsidP="003B2898">
            <w:pPr>
              <w:pStyle w:val="TAL"/>
              <w:keepNext w:val="0"/>
              <w:rPr>
                <w:sz w:val="16"/>
                <w:szCs w:val="16"/>
              </w:rPr>
            </w:pPr>
            <w:r w:rsidRPr="00D47663">
              <w:rPr>
                <w:sz w:val="16"/>
                <w:szCs w:val="16"/>
              </w:rPr>
              <w:t>S2-2205062</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9FFD2BC" w14:textId="3E2C5EB5"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644377C" w14:textId="473A298F"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2116AEF" w14:textId="1D592AB1"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1403954" w14:textId="3A710E19" w:rsidR="0062449F" w:rsidRPr="00D47663" w:rsidRDefault="0062449F" w:rsidP="003B2898">
            <w:pPr>
              <w:pStyle w:val="TAL"/>
              <w:keepNext w:val="0"/>
              <w:rPr>
                <w:sz w:val="16"/>
                <w:szCs w:val="16"/>
              </w:rPr>
            </w:pPr>
            <w:r w:rsidRPr="00D47663">
              <w:rPr>
                <w:sz w:val="16"/>
                <w:szCs w:val="16"/>
              </w:rPr>
              <w:t>KI#5, New solution: Network assisted sidelink positioning for partial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E41193" w14:textId="00C796AE"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AC1164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F32B738" w14:textId="03EC448A"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7ABA865" w14:textId="1A0E25DF"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F682EB8" w14:textId="242FD4C1" w:rsidR="0062449F" w:rsidRPr="00D47663" w:rsidRDefault="00000000" w:rsidP="003B2898">
            <w:pPr>
              <w:pStyle w:val="TAL"/>
              <w:keepNext w:val="0"/>
              <w:rPr>
                <w:sz w:val="16"/>
                <w:szCs w:val="16"/>
              </w:rPr>
            </w:pPr>
            <w:hyperlink r:id="rId177" w:tgtFrame="_blank" w:history="1">
              <w:r w:rsidR="0062449F" w:rsidRPr="00D47663">
                <w:rPr>
                  <w:sz w:val="16"/>
                  <w:szCs w:val="16"/>
                </w:rPr>
                <w:t>S2-2205063</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D4FE6B" w14:textId="5CEDC941"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83123D7" w14:textId="294EB6D4"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038C833" w14:textId="4BC8B24A"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3D64FEE1" w14:textId="5DB25AE1" w:rsidR="0062449F" w:rsidRPr="00D47663" w:rsidRDefault="0062449F" w:rsidP="003B2898">
            <w:pPr>
              <w:pStyle w:val="TAL"/>
              <w:keepNext w:val="0"/>
              <w:rPr>
                <w:sz w:val="16"/>
                <w:szCs w:val="16"/>
              </w:rPr>
            </w:pPr>
            <w:r w:rsidRPr="00D47663">
              <w:rPr>
                <w:sz w:val="16"/>
                <w:szCs w:val="16"/>
              </w:rPr>
              <w:t>KI #6, Sol #9: Update to add selection of initiator UE from UE1 and UE2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92D9F9" w14:textId="6D6CA177"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D81A8E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ADF0125" w14:textId="7B7B313C"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A91B" w14:textId="401CD74A"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3D34149" w14:textId="0C6C23D7" w:rsidR="0062449F" w:rsidRPr="00D47663" w:rsidRDefault="00000000" w:rsidP="003B2898">
            <w:pPr>
              <w:pStyle w:val="TAL"/>
              <w:keepNext w:val="0"/>
              <w:rPr>
                <w:sz w:val="16"/>
                <w:szCs w:val="16"/>
              </w:rPr>
            </w:pPr>
            <w:hyperlink r:id="rId178" w:tgtFrame="_blank" w:history="1">
              <w:r w:rsidR="0062449F" w:rsidRPr="00D47663">
                <w:rPr>
                  <w:sz w:val="16"/>
                  <w:szCs w:val="16"/>
                </w:rPr>
                <w:t>S2-2205064</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4425" w14:textId="717EFDB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C4F02E0" w14:textId="2FD9526B"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E2E377E" w14:textId="3F3B980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4E13E12C" w14:textId="4D878605" w:rsidR="0062449F" w:rsidRPr="00D47663" w:rsidRDefault="0062449F" w:rsidP="003B2898">
            <w:pPr>
              <w:pStyle w:val="TAL"/>
              <w:keepNext w:val="0"/>
              <w:rPr>
                <w:sz w:val="16"/>
                <w:szCs w:val="16"/>
              </w:rPr>
            </w:pPr>
            <w:r w:rsidRPr="00D47663">
              <w:rPr>
                <w:sz w:val="16"/>
                <w:szCs w:val="16"/>
              </w:rPr>
              <w:t>KI #6, KI #7, New Sol: Combine Uu positioning capability and/or Ranging/SL positioning capability for the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B22D53" w14:textId="6C44377B"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EC0296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B773113" w14:textId="10115BF4"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6A28729" w14:textId="05015345"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42800E5" w14:textId="5A962E78" w:rsidR="0062449F" w:rsidRPr="00D47663" w:rsidRDefault="0062449F" w:rsidP="003B2898">
            <w:pPr>
              <w:pStyle w:val="TAL"/>
              <w:keepNext w:val="0"/>
              <w:rPr>
                <w:sz w:val="16"/>
                <w:szCs w:val="16"/>
              </w:rPr>
            </w:pPr>
            <w:r w:rsidRPr="00D47663">
              <w:rPr>
                <w:sz w:val="16"/>
                <w:szCs w:val="16"/>
              </w:rPr>
              <w:t>S2-2205065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DB7123A" w14:textId="6875EB97"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2E62" w14:textId="0EDBEAE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3575458" w14:textId="25D0759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584B9FA4" w14:textId="0B3C1804" w:rsidR="0062449F" w:rsidRPr="00D47663" w:rsidRDefault="0062449F" w:rsidP="003B2898">
            <w:pPr>
              <w:pStyle w:val="TAL"/>
              <w:keepNext w:val="0"/>
              <w:rPr>
                <w:sz w:val="16"/>
                <w:szCs w:val="16"/>
              </w:rPr>
            </w:pPr>
            <w:r w:rsidRPr="00D47663">
              <w:rPr>
                <w:sz w:val="16"/>
                <w:szCs w:val="16"/>
              </w:rPr>
              <w:t>New solution for Ranging service exposure to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83117" w14:textId="493C067C"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5DFAED0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7C8AF1B" w14:textId="1ED19AB7"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8F28C22" w14:textId="6A2925E3"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BF6A85A" w14:textId="5E38CBAE" w:rsidR="0062449F" w:rsidRPr="00D47663" w:rsidRDefault="0062449F" w:rsidP="003B2898">
            <w:pPr>
              <w:pStyle w:val="TAL"/>
              <w:keepNext w:val="0"/>
              <w:rPr>
                <w:sz w:val="16"/>
                <w:szCs w:val="16"/>
              </w:rPr>
            </w:pPr>
            <w:r w:rsidRPr="00D47663">
              <w:rPr>
                <w:sz w:val="16"/>
                <w:szCs w:val="16"/>
              </w:rPr>
              <w:t>S2-2205066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0A560C9" w14:textId="353C5352"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37EBB90" w14:textId="665552D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FEE5429" w14:textId="725905EE"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351F825C" w14:textId="1E223E45" w:rsidR="0062449F" w:rsidRPr="00D47663" w:rsidRDefault="0062449F" w:rsidP="003B2898">
            <w:pPr>
              <w:pStyle w:val="TAL"/>
              <w:keepNext w:val="0"/>
              <w:rPr>
                <w:sz w:val="16"/>
                <w:szCs w:val="16"/>
              </w:rPr>
            </w:pPr>
            <w:r w:rsidRPr="00D47663">
              <w:rPr>
                <w:sz w:val="16"/>
                <w:szCs w:val="16"/>
              </w:rPr>
              <w:t>KI#7: Sol#12 updates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8D89E" w14:textId="5C458241"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5253BB4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19008AE" w14:textId="71A2EF1F"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DA9A2C6" w14:textId="12BC6D9A"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FD65C2C" w14:textId="1EBFEA69" w:rsidR="0062449F" w:rsidRPr="00D47663" w:rsidRDefault="00000000" w:rsidP="003B2898">
            <w:pPr>
              <w:pStyle w:val="TAL"/>
              <w:keepNext w:val="0"/>
              <w:rPr>
                <w:sz w:val="16"/>
                <w:szCs w:val="16"/>
              </w:rPr>
            </w:pPr>
            <w:hyperlink r:id="rId179" w:tgtFrame="_blank" w:history="1">
              <w:r w:rsidR="0062449F" w:rsidRPr="00D47663">
                <w:rPr>
                  <w:sz w:val="16"/>
                  <w:szCs w:val="16"/>
                </w:rPr>
                <w:t>S2-2204671</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D9AE072" w14:textId="4E60F44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9A154CC" w14:textId="78892CD3"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D3EF8CA" w14:textId="41898859"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3DB3FB1" w14:textId="2D60F3EF" w:rsidR="0062449F" w:rsidRPr="00D47663" w:rsidRDefault="0062449F" w:rsidP="003B2898">
            <w:pPr>
              <w:pStyle w:val="TAL"/>
              <w:keepNext w:val="0"/>
              <w:rPr>
                <w:sz w:val="16"/>
                <w:szCs w:val="16"/>
              </w:rPr>
            </w:pPr>
            <w:r w:rsidRPr="00D47663">
              <w:rPr>
                <w:sz w:val="16"/>
                <w:szCs w:val="16"/>
              </w:rPr>
              <w:t>KI#7, New solution: service initiated by Application server over user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728C4" w14:textId="5440952C"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55A956B9"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295440B" w14:textId="4CA7A6D4"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3602767" w14:textId="56B7F7CB"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D43FE2" w14:textId="1B910254" w:rsidR="0062449F" w:rsidRPr="00D47663" w:rsidRDefault="00000000" w:rsidP="003B2898">
            <w:pPr>
              <w:pStyle w:val="TAL"/>
              <w:keepNext w:val="0"/>
              <w:rPr>
                <w:sz w:val="16"/>
                <w:szCs w:val="16"/>
              </w:rPr>
            </w:pPr>
            <w:hyperlink r:id="rId180" w:tgtFrame="_blank" w:history="1">
              <w:r w:rsidR="0062449F" w:rsidRPr="00D47663">
                <w:rPr>
                  <w:sz w:val="16"/>
                  <w:szCs w:val="16"/>
                </w:rPr>
                <w:t>S2-2204679</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BA3940C" w14:textId="16D6B17C"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D736D1F" w14:textId="45639E5D"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02E1328" w14:textId="19BF381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42A1B7A7" w14:textId="0AB1CAB2" w:rsidR="0062449F" w:rsidRPr="00D47663" w:rsidRDefault="0062449F" w:rsidP="003B2898">
            <w:pPr>
              <w:pStyle w:val="TAL"/>
              <w:keepNext w:val="0"/>
              <w:rPr>
                <w:sz w:val="16"/>
                <w:szCs w:val="16"/>
              </w:rPr>
            </w:pPr>
            <w:r w:rsidRPr="00D47663">
              <w:rPr>
                <w:sz w:val="16"/>
                <w:szCs w:val="16"/>
              </w:rPr>
              <w:t>KI#6, New solution: service initiated by third party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0F5E81" w14:textId="57D7B02F"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0A4E02D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2AC689F" w14:textId="088ECF26"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4366" w14:textId="69AD90A3"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BC47D44" w14:textId="65B53722" w:rsidR="0062449F" w:rsidRPr="00D47663" w:rsidRDefault="00000000" w:rsidP="003B2898">
            <w:pPr>
              <w:pStyle w:val="TAL"/>
              <w:keepNext w:val="0"/>
              <w:rPr>
                <w:sz w:val="16"/>
                <w:szCs w:val="16"/>
              </w:rPr>
            </w:pPr>
            <w:hyperlink r:id="rId181" w:tgtFrame="_blank" w:history="1">
              <w:r w:rsidR="0062449F" w:rsidRPr="00D47663">
                <w:rPr>
                  <w:sz w:val="16"/>
                  <w:szCs w:val="16"/>
                </w:rPr>
                <w:t>S2-2205067</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C06890D" w14:textId="18798054"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1C4680D" w14:textId="083CC9D8"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6D89AA2" w14:textId="1F182735"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5EB0FF82" w14:textId="7F76965A" w:rsidR="0062449F" w:rsidRPr="00D47663" w:rsidRDefault="0062449F" w:rsidP="003B2898">
            <w:pPr>
              <w:pStyle w:val="TAL"/>
              <w:keepNext w:val="0"/>
              <w:rPr>
                <w:sz w:val="16"/>
                <w:szCs w:val="16"/>
              </w:rPr>
            </w:pPr>
            <w:r w:rsidRPr="00D47663">
              <w:rPr>
                <w:sz w:val="16"/>
                <w:szCs w:val="16"/>
              </w:rPr>
              <w:t>New Solution: Functional Split and Positioning Protocol for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70314" w14:textId="7CA4D785"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AF70FB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4864E45" w14:textId="5AECFD27"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F75755F" w14:textId="50B8BA7A"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824A238" w14:textId="4B312266" w:rsidR="0062449F" w:rsidRPr="00D47663" w:rsidRDefault="00000000" w:rsidP="003B2898">
            <w:pPr>
              <w:pStyle w:val="TAL"/>
              <w:keepNext w:val="0"/>
              <w:rPr>
                <w:sz w:val="16"/>
                <w:szCs w:val="16"/>
              </w:rPr>
            </w:pPr>
            <w:hyperlink r:id="rId182" w:tgtFrame="_blank" w:history="1">
              <w:r w:rsidR="0062449F" w:rsidRPr="00D47663">
                <w:rPr>
                  <w:sz w:val="16"/>
                  <w:szCs w:val="16"/>
                </w:rPr>
                <w:t>S2-2204672</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6FF69E" w14:textId="66BB67CD"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54CEAF" w14:textId="3E8A004F"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89EDC2" w14:textId="4F3AB290"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48731D25" w14:textId="25F140D5" w:rsidR="0062449F" w:rsidRPr="00D47663" w:rsidRDefault="0062449F" w:rsidP="003B2898">
            <w:pPr>
              <w:pStyle w:val="TAL"/>
              <w:keepNext w:val="0"/>
              <w:rPr>
                <w:sz w:val="16"/>
                <w:szCs w:val="16"/>
              </w:rPr>
            </w:pPr>
            <w:r w:rsidRPr="00D47663">
              <w:rPr>
                <w:sz w:val="16"/>
                <w:szCs w:val="16"/>
              </w:rPr>
              <w:t>Proposed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1DCFA" w14:textId="19E10C51"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538246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E75B067" w14:textId="69A23645"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3FD5188" w14:textId="0F08F3C6"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82DC0C0" w14:textId="51269795" w:rsidR="0062449F" w:rsidRPr="00D47663" w:rsidRDefault="0062449F" w:rsidP="003B2898">
            <w:pPr>
              <w:pStyle w:val="TAL"/>
              <w:keepNext w:val="0"/>
              <w:rPr>
                <w:sz w:val="16"/>
                <w:szCs w:val="16"/>
              </w:rPr>
            </w:pPr>
            <w:r w:rsidRPr="00D47663">
              <w:rPr>
                <w:sz w:val="16"/>
                <w:szCs w:val="16"/>
              </w:rPr>
              <w:t>S2-2205068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E484044" w14:textId="42E0A9E5"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4D66B97" w14:textId="3FE27BA6"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EA2F24" w14:textId="6EAE77C1"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auto"/>
              <w:right w:val="single" w:sz="4" w:space="0" w:color="000000"/>
            </w:tcBorders>
            <w:shd w:val="clear" w:color="auto" w:fill="FFFFFF" w:themeFill="background1"/>
          </w:tcPr>
          <w:p w14:paraId="331F1CCB" w14:textId="63F32095" w:rsidR="0062449F" w:rsidRPr="00D47663" w:rsidRDefault="0062449F" w:rsidP="003B2898">
            <w:pPr>
              <w:pStyle w:val="TAL"/>
              <w:keepNext w:val="0"/>
              <w:rPr>
                <w:sz w:val="16"/>
                <w:szCs w:val="16"/>
              </w:rPr>
            </w:pPr>
            <w:r w:rsidRPr="00D47663">
              <w:rPr>
                <w:sz w:val="16"/>
                <w:szCs w:val="16"/>
              </w:rPr>
              <w:t>KI#2/3/4/5/6/7, New solution: LMF selection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071BC" w14:textId="363508E5"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3135475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E53F8E6" w14:textId="2BA314AE"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68040A3" w14:textId="2A5D28BC"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13C5FB7" w14:textId="112EF893" w:rsidR="0062449F" w:rsidRPr="00D47663" w:rsidRDefault="0062449F" w:rsidP="003B2898">
            <w:pPr>
              <w:pStyle w:val="TAL"/>
              <w:keepNext w:val="0"/>
              <w:rPr>
                <w:sz w:val="16"/>
                <w:szCs w:val="16"/>
              </w:rPr>
            </w:pPr>
            <w:r w:rsidRPr="00D47663">
              <w:rPr>
                <w:sz w:val="16"/>
                <w:szCs w:val="16"/>
              </w:rPr>
              <w:t>S2-2205069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430D9A8" w14:textId="13F1925A"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11AC445" w14:textId="3588336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E8546B" w14:textId="4529C74C"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DFB8667" w14:textId="571EFAD1" w:rsidR="0062449F" w:rsidRPr="00D47663" w:rsidRDefault="0062449F" w:rsidP="003B2898">
            <w:pPr>
              <w:pStyle w:val="TAL"/>
              <w:keepNext w:val="0"/>
              <w:rPr>
                <w:sz w:val="16"/>
                <w:szCs w:val="16"/>
              </w:rPr>
            </w:pPr>
            <w:r w:rsidRPr="00D47663">
              <w:rPr>
                <w:sz w:val="16"/>
                <w:szCs w:val="16"/>
              </w:rPr>
              <w:t>KI#2/3/4/5/6/7, New solution: using LMF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00F3B" w14:textId="6ECF7B42"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541EE9C"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8ADE402" w14:textId="0F318FD1" w:rsidR="00091FDB" w:rsidRPr="00D47663" w:rsidRDefault="00091FDB"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421106EE" w14:textId="5B0AE9E6" w:rsidR="00091FDB" w:rsidRPr="00D47663" w:rsidRDefault="00091FDB"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243A903" w14:textId="196F4B41" w:rsidR="00091FDB" w:rsidRPr="00D47663" w:rsidRDefault="00461B61" w:rsidP="003B2898">
            <w:pPr>
              <w:pStyle w:val="TAL"/>
              <w:keepNext w:val="0"/>
              <w:rPr>
                <w:sz w:val="16"/>
                <w:szCs w:val="16"/>
              </w:rPr>
            </w:pPr>
            <w:r w:rsidRPr="00D47663">
              <w:rPr>
                <w:sz w:val="16"/>
                <w:szCs w:val="16"/>
              </w:rPr>
              <w:t>S2-2207117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8B795AF" w14:textId="289679F9"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5F619E3" w14:textId="2FD2017A"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D4C05F6" w14:textId="268F6BC1" w:rsidR="00091FDB" w:rsidRPr="00D47663" w:rsidRDefault="00091FDB"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88D88CE" w14:textId="6FD43077" w:rsidR="00091FDB" w:rsidRPr="00D47663" w:rsidRDefault="00461B61" w:rsidP="003B2898">
            <w:pPr>
              <w:pStyle w:val="TAL"/>
              <w:keepNext w:val="0"/>
              <w:rPr>
                <w:sz w:val="16"/>
                <w:szCs w:val="16"/>
              </w:rPr>
            </w:pPr>
            <w:r w:rsidRPr="00D47663">
              <w:rPr>
                <w:sz w:val="16"/>
                <w:szCs w:val="16"/>
              </w:rPr>
              <w:t>General: Clarification on Location Server UE and peer-to-peer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629E3" w14:textId="78C4BB91" w:rsidR="00091FDB" w:rsidRPr="00D47663" w:rsidRDefault="00091FDB" w:rsidP="003B2898">
            <w:pPr>
              <w:pStyle w:val="TAC"/>
              <w:keepNext w:val="0"/>
              <w:rPr>
                <w:sz w:val="16"/>
                <w:szCs w:val="16"/>
              </w:rPr>
            </w:pPr>
            <w:r w:rsidRPr="00D47663">
              <w:rPr>
                <w:sz w:val="16"/>
                <w:szCs w:val="16"/>
              </w:rPr>
              <w:t>0</w:t>
            </w:r>
            <w:r w:rsidR="00F15292" w:rsidRPr="00D47663">
              <w:rPr>
                <w:sz w:val="16"/>
                <w:szCs w:val="16"/>
              </w:rPr>
              <w:t>.4</w:t>
            </w:r>
            <w:r w:rsidRPr="00D47663">
              <w:rPr>
                <w:sz w:val="16"/>
                <w:szCs w:val="16"/>
              </w:rPr>
              <w:t>.0</w:t>
            </w:r>
          </w:p>
        </w:tc>
      </w:tr>
      <w:tr w:rsidR="00B967D7" w:rsidRPr="00D47663" w14:paraId="0B91442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C509707" w14:textId="2759F9EA" w:rsidR="00091FDB" w:rsidRPr="00D47663" w:rsidRDefault="00091FDB"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ABEB312" w14:textId="41D55AAD" w:rsidR="00091FDB" w:rsidRPr="00D47663" w:rsidRDefault="00091FDB"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0E896F9" w14:textId="27DE36F1" w:rsidR="00091FDB" w:rsidRPr="00D47663" w:rsidRDefault="00461B61" w:rsidP="003B2898">
            <w:pPr>
              <w:pStyle w:val="TAL"/>
              <w:keepNext w:val="0"/>
              <w:rPr>
                <w:sz w:val="16"/>
                <w:szCs w:val="16"/>
              </w:rPr>
            </w:pPr>
            <w:r w:rsidRPr="00D47663">
              <w:rPr>
                <w:sz w:val="16"/>
                <w:szCs w:val="16"/>
              </w:rPr>
              <w:t>S2-2207118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5F4BBB4" w14:textId="3104826E"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8D1BBCA" w14:textId="150C78CD"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11DEE3B" w14:textId="1A8304DA" w:rsidR="00091FDB" w:rsidRPr="00D47663" w:rsidRDefault="00091FDB"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449099A" w14:textId="03A17B98" w:rsidR="00091FDB" w:rsidRPr="00D47663" w:rsidRDefault="00461B61" w:rsidP="003B2898">
            <w:pPr>
              <w:pStyle w:val="TAL"/>
              <w:keepNext w:val="0"/>
              <w:rPr>
                <w:sz w:val="16"/>
                <w:szCs w:val="16"/>
              </w:rPr>
            </w:pPr>
            <w:r w:rsidRPr="00D47663">
              <w:rPr>
                <w:sz w:val="16"/>
                <w:szCs w:val="16"/>
              </w:rPr>
              <w:t>Updates to terminologies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022D51" w14:textId="53E8309E" w:rsidR="00091FDB" w:rsidRPr="00D47663" w:rsidRDefault="00091FDB" w:rsidP="003B2898">
            <w:pPr>
              <w:pStyle w:val="TAC"/>
              <w:keepNext w:val="0"/>
              <w:rPr>
                <w:sz w:val="16"/>
                <w:szCs w:val="16"/>
              </w:rPr>
            </w:pPr>
            <w:r w:rsidRPr="00D47663">
              <w:rPr>
                <w:sz w:val="16"/>
                <w:szCs w:val="16"/>
              </w:rPr>
              <w:t>0</w:t>
            </w:r>
            <w:r w:rsidR="00F15292" w:rsidRPr="00D47663">
              <w:rPr>
                <w:sz w:val="16"/>
                <w:szCs w:val="16"/>
              </w:rPr>
              <w:t>.4</w:t>
            </w:r>
            <w:r w:rsidRPr="00D47663">
              <w:rPr>
                <w:sz w:val="16"/>
                <w:szCs w:val="16"/>
              </w:rPr>
              <w:t>.0</w:t>
            </w:r>
          </w:p>
        </w:tc>
      </w:tr>
      <w:tr w:rsidR="00B967D7" w:rsidRPr="00D47663" w14:paraId="3D2ED6F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A95CE73" w14:textId="771C065E" w:rsidR="00091FDB" w:rsidRPr="00D47663" w:rsidRDefault="00091FDB"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01DDA3C" w14:textId="092D4B66" w:rsidR="00091FDB" w:rsidRPr="00D47663" w:rsidRDefault="00091FDB"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449FC13" w14:textId="6FBE8A67" w:rsidR="00091FDB" w:rsidRPr="00D47663" w:rsidRDefault="00461B61" w:rsidP="003B2898">
            <w:pPr>
              <w:pStyle w:val="TAL"/>
              <w:keepNext w:val="0"/>
              <w:rPr>
                <w:sz w:val="16"/>
                <w:szCs w:val="16"/>
              </w:rPr>
            </w:pPr>
            <w:r w:rsidRPr="00D47663">
              <w:rPr>
                <w:sz w:val="16"/>
                <w:szCs w:val="16"/>
              </w:rPr>
              <w:t>S2-2207119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5583B4C" w14:textId="29B2364A"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4E796A4" w14:textId="34D96B22"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38B0F15" w14:textId="13EFBE50" w:rsidR="00091FDB" w:rsidRPr="00D47663" w:rsidRDefault="00091FDB"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8CE7C0F" w14:textId="47C1D35E" w:rsidR="00091FDB" w:rsidRPr="00D47663" w:rsidRDefault="00461B61" w:rsidP="003B2898">
            <w:pPr>
              <w:pStyle w:val="TAL"/>
              <w:keepNext w:val="0"/>
              <w:rPr>
                <w:sz w:val="16"/>
                <w:szCs w:val="16"/>
              </w:rPr>
            </w:pPr>
            <w:r w:rsidRPr="00D47663">
              <w:rPr>
                <w:sz w:val="16"/>
                <w:szCs w:val="16"/>
              </w:rPr>
              <w:t>KI#2, New Solution: Service continuity of periodic ranging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7A26C9" w14:textId="08C11879" w:rsidR="00091FDB" w:rsidRPr="00D47663" w:rsidRDefault="00091FDB" w:rsidP="003B2898">
            <w:pPr>
              <w:pStyle w:val="TAC"/>
              <w:keepNext w:val="0"/>
              <w:rPr>
                <w:sz w:val="16"/>
                <w:szCs w:val="16"/>
              </w:rPr>
            </w:pPr>
            <w:r w:rsidRPr="00D47663">
              <w:rPr>
                <w:sz w:val="16"/>
                <w:szCs w:val="16"/>
              </w:rPr>
              <w:t>0</w:t>
            </w:r>
            <w:r w:rsidR="00F15292" w:rsidRPr="00D47663">
              <w:rPr>
                <w:sz w:val="16"/>
                <w:szCs w:val="16"/>
              </w:rPr>
              <w:t>.4</w:t>
            </w:r>
            <w:r w:rsidRPr="00D47663">
              <w:rPr>
                <w:sz w:val="16"/>
                <w:szCs w:val="16"/>
              </w:rPr>
              <w:t>.0</w:t>
            </w:r>
          </w:p>
        </w:tc>
      </w:tr>
      <w:tr w:rsidR="00B967D7" w:rsidRPr="00D47663" w14:paraId="6FB49F9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2B06477" w14:textId="05CFBCE7"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40AF1D6" w14:textId="0D8EA68A" w:rsidR="00F15292" w:rsidRPr="00D47663" w:rsidRDefault="00F15292" w:rsidP="003B2898">
            <w:pPr>
              <w:pStyle w:val="TAL"/>
              <w:keepNext w:val="0"/>
              <w:rPr>
                <w:sz w:val="16"/>
                <w:szCs w:val="16"/>
              </w:rPr>
            </w:pPr>
            <w:r w:rsidRPr="00D47663">
              <w:rPr>
                <w:sz w:val="16"/>
                <w:szCs w:val="16"/>
              </w:rPr>
              <w:t>SA2#152e</w:t>
            </w:r>
          </w:p>
        </w:tc>
        <w:tc>
          <w:tcPr>
            <w:tcW w:w="1134" w:type="dxa"/>
            <w:tcBorders>
              <w:top w:val="outset" w:sz="6" w:space="0" w:color="000000"/>
              <w:left w:val="outset" w:sz="6" w:space="0" w:color="000000"/>
              <w:bottom w:val="outset" w:sz="6" w:space="0" w:color="000000"/>
              <w:right w:val="outset" w:sz="6" w:space="0" w:color="000000"/>
            </w:tcBorders>
            <w:shd w:val="clear" w:color="auto" w:fill="auto"/>
          </w:tcPr>
          <w:p w14:paraId="12EC78F5" w14:textId="21C2AB04" w:rsidR="00F15292" w:rsidRPr="00D47663" w:rsidRDefault="00F15292" w:rsidP="003B2898">
            <w:pPr>
              <w:pStyle w:val="TAL"/>
              <w:keepNext w:val="0"/>
              <w:rPr>
                <w:sz w:val="16"/>
                <w:szCs w:val="16"/>
              </w:rPr>
            </w:pPr>
            <w:r w:rsidRPr="00D47663">
              <w:rPr>
                <w:sz w:val="16"/>
                <w:szCs w:val="16"/>
              </w:rPr>
              <w:t>S2-2206375</w:t>
            </w:r>
          </w:p>
        </w:tc>
        <w:tc>
          <w:tcPr>
            <w:tcW w:w="567" w:type="dxa"/>
            <w:tcBorders>
              <w:top w:val="outset" w:sz="6" w:space="0" w:color="000000"/>
              <w:left w:val="outset" w:sz="6" w:space="0" w:color="000000"/>
              <w:bottom w:val="outset" w:sz="6" w:space="0" w:color="000000"/>
              <w:right w:val="outset" w:sz="6" w:space="0" w:color="000000"/>
            </w:tcBorders>
            <w:shd w:val="clear" w:color="auto" w:fill="auto"/>
          </w:tcPr>
          <w:p w14:paraId="14E91D28" w14:textId="5546CC5C"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104C51" w14:textId="39EB28D6"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4C8F86" w14:textId="0D8A6F50"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E2AE830" w14:textId="3FADC1DC" w:rsidR="00F15292" w:rsidRPr="00D47663" w:rsidRDefault="00F15292" w:rsidP="003B2898">
            <w:pPr>
              <w:pStyle w:val="TAL"/>
              <w:keepNext w:val="0"/>
              <w:rPr>
                <w:sz w:val="16"/>
                <w:szCs w:val="16"/>
              </w:rPr>
            </w:pPr>
            <w:r w:rsidRPr="00D47663">
              <w:rPr>
                <w:sz w:val="16"/>
                <w:szCs w:val="16"/>
              </w:rPr>
              <w:t>KI#2, Sol#16_Update to support multiple assistant UEs case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1A517B" w14:textId="02F8E728" w:rsidR="00F15292" w:rsidRPr="00D47663" w:rsidRDefault="00F15292" w:rsidP="003B2898">
            <w:pPr>
              <w:pStyle w:val="TAC"/>
              <w:keepNext w:val="0"/>
              <w:rPr>
                <w:sz w:val="16"/>
                <w:szCs w:val="16"/>
              </w:rPr>
            </w:pPr>
            <w:r w:rsidRPr="00D47663">
              <w:rPr>
                <w:sz w:val="16"/>
                <w:szCs w:val="16"/>
              </w:rPr>
              <w:t>0.4.0</w:t>
            </w:r>
          </w:p>
        </w:tc>
      </w:tr>
      <w:tr w:rsidR="00B967D7" w:rsidRPr="00D47663" w14:paraId="0BC0C79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F20C69C" w14:textId="4FAE9039"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7702CEF" w14:textId="76DFA781"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57893A1" w14:textId="4400C375" w:rsidR="00F15292" w:rsidRPr="00D47663" w:rsidRDefault="00F15292" w:rsidP="003B2898">
            <w:pPr>
              <w:pStyle w:val="TAL"/>
              <w:keepNext w:val="0"/>
              <w:rPr>
                <w:sz w:val="16"/>
                <w:szCs w:val="16"/>
              </w:rPr>
            </w:pPr>
            <w:r w:rsidRPr="00D47663">
              <w:rPr>
                <w:sz w:val="16"/>
                <w:szCs w:val="16"/>
              </w:rPr>
              <w:t>S2-2207120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DC47A47" w14:textId="7D2A0708"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593DA1F" w14:textId="505CB1D2"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423B96B" w14:textId="0F1E9F22"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98D15C4" w14:textId="44B4635C" w:rsidR="00F15292" w:rsidRPr="00D47663" w:rsidRDefault="00F15292" w:rsidP="003B2898">
            <w:pPr>
              <w:pStyle w:val="TAL"/>
              <w:keepNext w:val="0"/>
              <w:rPr>
                <w:sz w:val="16"/>
                <w:szCs w:val="16"/>
              </w:rPr>
            </w:pPr>
            <w:r w:rsidRPr="00D47663">
              <w:rPr>
                <w:sz w:val="16"/>
                <w:szCs w:val="16"/>
              </w:rPr>
              <w:t>KI#2 new solution Ranging service operation with the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8B628" w14:textId="7C338A87" w:rsidR="00F15292" w:rsidRPr="00D47663" w:rsidRDefault="00F15292" w:rsidP="003B2898">
            <w:pPr>
              <w:pStyle w:val="TAC"/>
              <w:keepNext w:val="0"/>
              <w:rPr>
                <w:sz w:val="16"/>
                <w:szCs w:val="16"/>
              </w:rPr>
            </w:pPr>
            <w:r w:rsidRPr="00D47663">
              <w:rPr>
                <w:sz w:val="16"/>
                <w:szCs w:val="16"/>
              </w:rPr>
              <w:t>0.4.0</w:t>
            </w:r>
          </w:p>
        </w:tc>
      </w:tr>
      <w:tr w:rsidR="00B967D7" w:rsidRPr="00D47663" w14:paraId="5CBBEDE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C2FFFCB" w14:textId="2EF9DAC9"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874EDFC" w14:textId="424B1F3F"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8DA8ADA" w14:textId="4D7A8F9E" w:rsidR="00F15292" w:rsidRPr="00D47663" w:rsidRDefault="00F15292" w:rsidP="003B2898">
            <w:pPr>
              <w:pStyle w:val="TAL"/>
              <w:keepNext w:val="0"/>
              <w:rPr>
                <w:sz w:val="16"/>
                <w:szCs w:val="16"/>
              </w:rPr>
            </w:pPr>
            <w:r w:rsidRPr="00D47663">
              <w:rPr>
                <w:sz w:val="16"/>
                <w:szCs w:val="16"/>
              </w:rPr>
              <w:t>S2-2207121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30DB0C6" w14:textId="56FA7FA3"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F438521" w14:textId="62FF828E"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C571DB9" w14:textId="7F406277"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51C4122" w14:textId="567CEFC2" w:rsidR="00F15292" w:rsidRPr="00D47663" w:rsidRDefault="00F15292" w:rsidP="003B2898">
            <w:pPr>
              <w:pStyle w:val="TAL"/>
              <w:keepNext w:val="0"/>
              <w:rPr>
                <w:sz w:val="16"/>
                <w:szCs w:val="16"/>
              </w:rPr>
            </w:pPr>
            <w:r w:rsidRPr="00D47663">
              <w:rPr>
                <w:sz w:val="16"/>
                <w:szCs w:val="16"/>
              </w:rPr>
              <w:t>KI#5, solution#8: update solution to resolve some Editor s notes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FBAA2B" w14:textId="210F4DD2" w:rsidR="00F15292" w:rsidRPr="00D47663" w:rsidRDefault="00F15292" w:rsidP="003B2898">
            <w:pPr>
              <w:pStyle w:val="TAC"/>
              <w:keepNext w:val="0"/>
              <w:rPr>
                <w:sz w:val="16"/>
                <w:szCs w:val="16"/>
              </w:rPr>
            </w:pPr>
            <w:r w:rsidRPr="00D47663">
              <w:rPr>
                <w:sz w:val="16"/>
                <w:szCs w:val="16"/>
              </w:rPr>
              <w:t>0.4.0</w:t>
            </w:r>
          </w:p>
        </w:tc>
      </w:tr>
      <w:tr w:rsidR="00B967D7" w:rsidRPr="00D47663" w14:paraId="18718B6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34C6EC3" w14:textId="1809B02E"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641F760" w14:textId="46B89FCA"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BBBCAC1" w14:textId="4A06308D" w:rsidR="00F15292" w:rsidRPr="00D47663" w:rsidRDefault="00F15292" w:rsidP="003B2898">
            <w:pPr>
              <w:pStyle w:val="TAL"/>
              <w:keepNext w:val="0"/>
              <w:rPr>
                <w:sz w:val="16"/>
                <w:szCs w:val="16"/>
              </w:rPr>
            </w:pPr>
            <w:r w:rsidRPr="00D47663">
              <w:rPr>
                <w:sz w:val="16"/>
                <w:szCs w:val="16"/>
              </w:rPr>
              <w:t>S2-2207122</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E5E46BF" w14:textId="33D6E25F"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1CCF850" w14:textId="55B7361F"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F5ED055" w14:textId="70A41468"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36B1A5C" w14:textId="0EF92C6C" w:rsidR="00F15292" w:rsidRPr="00D47663" w:rsidRDefault="00F15292" w:rsidP="003B2898">
            <w:pPr>
              <w:pStyle w:val="TAL"/>
              <w:keepNext w:val="0"/>
              <w:rPr>
                <w:sz w:val="16"/>
                <w:szCs w:val="16"/>
              </w:rPr>
            </w:pPr>
            <w:r w:rsidRPr="00D47663">
              <w:rPr>
                <w:sz w:val="16"/>
                <w:szCs w:val="16"/>
              </w:rPr>
              <w:t>KI#5, New solution: enabling SL positioning for the UE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DEE7DC" w14:textId="388C1C41" w:rsidR="00F15292" w:rsidRPr="00D47663" w:rsidRDefault="00F15292" w:rsidP="003B2898">
            <w:pPr>
              <w:pStyle w:val="TAC"/>
              <w:keepNext w:val="0"/>
              <w:rPr>
                <w:sz w:val="16"/>
                <w:szCs w:val="16"/>
              </w:rPr>
            </w:pPr>
            <w:r w:rsidRPr="00D47663">
              <w:rPr>
                <w:sz w:val="16"/>
                <w:szCs w:val="16"/>
              </w:rPr>
              <w:t>0.4.0</w:t>
            </w:r>
          </w:p>
        </w:tc>
      </w:tr>
      <w:tr w:rsidR="00B967D7" w:rsidRPr="00D47663" w14:paraId="69B86FF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93F00B9" w14:textId="30A99D1F"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10B7346" w14:textId="75FD8553"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F523BDD" w14:textId="5A886D1F" w:rsidR="00F15292" w:rsidRPr="00D47663" w:rsidRDefault="00F15292" w:rsidP="003B2898">
            <w:pPr>
              <w:pStyle w:val="TAL"/>
              <w:keepNext w:val="0"/>
              <w:rPr>
                <w:sz w:val="16"/>
                <w:szCs w:val="16"/>
              </w:rPr>
            </w:pPr>
            <w:r w:rsidRPr="00D47663">
              <w:rPr>
                <w:sz w:val="16"/>
                <w:szCs w:val="16"/>
              </w:rPr>
              <w:t>S2-2206918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0CF7BCD" w14:textId="19F0C3E8"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CD649A" w14:textId="44984D69"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C994EF8" w14:textId="21DE7C7A"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07776EF" w14:textId="12901E7E" w:rsidR="00F15292" w:rsidRPr="00D47663" w:rsidRDefault="00F15292" w:rsidP="003B2898">
            <w:pPr>
              <w:pStyle w:val="TAL"/>
              <w:keepNext w:val="0"/>
              <w:rPr>
                <w:sz w:val="16"/>
                <w:szCs w:val="16"/>
              </w:rPr>
            </w:pPr>
            <w:r w:rsidRPr="00D47663">
              <w:rPr>
                <w:sz w:val="16"/>
                <w:szCs w:val="16"/>
              </w:rPr>
              <w:t>KI#5 Sol#6 update assumption on NAS connection between Target UE and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1A6599" w14:textId="6B3B9BBF"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05C1103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2434277" w14:textId="771FFFF4"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959BA75" w14:textId="21AB30D9"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252CB49" w14:textId="188D7D43" w:rsidR="00F15292" w:rsidRPr="00D47663" w:rsidRDefault="00F15292" w:rsidP="003B2898">
            <w:pPr>
              <w:pStyle w:val="TAL"/>
              <w:keepNext w:val="0"/>
              <w:rPr>
                <w:sz w:val="16"/>
                <w:szCs w:val="16"/>
              </w:rPr>
            </w:pPr>
            <w:r w:rsidRPr="00D47663">
              <w:rPr>
                <w:sz w:val="16"/>
                <w:szCs w:val="16"/>
              </w:rPr>
              <w:t>S2-2207123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D4D6C82" w14:textId="3F7DBC64"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E48B1E1" w14:textId="55B10DB6"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5DD1234" w14:textId="0467E09A"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D102C55" w14:textId="7E864D64" w:rsidR="00F15292" w:rsidRPr="00D47663" w:rsidRDefault="00F15292" w:rsidP="003B2898">
            <w:pPr>
              <w:pStyle w:val="TAL"/>
              <w:keepNext w:val="0"/>
              <w:rPr>
                <w:sz w:val="16"/>
                <w:szCs w:val="16"/>
              </w:rPr>
            </w:pPr>
            <w:r w:rsidRPr="00D47663">
              <w:rPr>
                <w:sz w:val="16"/>
                <w:szCs w:val="16"/>
              </w:rPr>
              <w:t>KI#4, KI#5 New Solution Involving Multiple Reference UEs for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191C0" w14:textId="31A7B9A4"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61991B9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D5875C6" w14:textId="0E63F717"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5AB0BB8" w14:textId="2C0AD512"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DED3CB5" w14:textId="04CAEA5F" w:rsidR="00F15292" w:rsidRPr="00D47663" w:rsidRDefault="00F15292" w:rsidP="003B2898">
            <w:pPr>
              <w:pStyle w:val="TAL"/>
              <w:keepNext w:val="0"/>
              <w:rPr>
                <w:sz w:val="16"/>
                <w:szCs w:val="16"/>
              </w:rPr>
            </w:pPr>
            <w:r w:rsidRPr="00D47663">
              <w:rPr>
                <w:sz w:val="16"/>
                <w:szCs w:val="16"/>
              </w:rPr>
              <w:t>S2-2207124</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13E9B55" w14:textId="369CD15B"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9D9F2D5" w14:textId="39186447"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9459EE1" w14:textId="77CBD7EC"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EED2535" w14:textId="6D7A375E" w:rsidR="00F15292" w:rsidRPr="00D47663" w:rsidRDefault="00F15292" w:rsidP="003B2898">
            <w:pPr>
              <w:pStyle w:val="TAL"/>
              <w:keepNext w:val="0"/>
              <w:rPr>
                <w:sz w:val="16"/>
                <w:szCs w:val="16"/>
              </w:rPr>
            </w:pPr>
            <w:r w:rsidRPr="00D47663">
              <w:rPr>
                <w:sz w:val="16"/>
                <w:szCs w:val="16"/>
              </w:rPr>
              <w:t>KI #6, Sol #9: Update with selection of initiator UE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94BAD" w14:textId="4870FA32"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5534BEF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908244A" w14:textId="1F997E09"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864E2A2" w14:textId="5E84F489"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15730BA" w14:textId="31CD8131" w:rsidR="00F15292" w:rsidRPr="00D47663" w:rsidRDefault="00F15292" w:rsidP="003B2898">
            <w:pPr>
              <w:pStyle w:val="TAL"/>
              <w:keepNext w:val="0"/>
              <w:rPr>
                <w:sz w:val="16"/>
                <w:szCs w:val="16"/>
              </w:rPr>
            </w:pPr>
            <w:r w:rsidRPr="00D47663">
              <w:rPr>
                <w:sz w:val="16"/>
                <w:szCs w:val="16"/>
              </w:rPr>
              <w:t>S2-2207125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8F51B2C" w14:textId="2DA620BC"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E204B63" w14:textId="59429487"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7F8FE17" w14:textId="6A48DCC7"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6388C20" w14:textId="4D4BEDC3" w:rsidR="00F15292" w:rsidRPr="00D47663" w:rsidRDefault="00F15292" w:rsidP="003B2898">
            <w:pPr>
              <w:pStyle w:val="TAL"/>
              <w:keepNext w:val="0"/>
              <w:rPr>
                <w:sz w:val="16"/>
                <w:szCs w:val="16"/>
              </w:rPr>
            </w:pPr>
            <w:r w:rsidRPr="00D47663">
              <w:rPr>
                <w:sz w:val="16"/>
                <w:szCs w:val="16"/>
              </w:rPr>
              <w:t>KI#7, KI#5: Sol#12 updates addressing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48450" w14:textId="5B9BD0E4"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36E7750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B7307C1" w14:textId="321132A3"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6FD62C9" w14:textId="58D0528F"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1C3939C" w14:textId="134A34C1" w:rsidR="00F15292" w:rsidRPr="00D47663" w:rsidRDefault="00DE7B91" w:rsidP="003B2898">
            <w:pPr>
              <w:pStyle w:val="TAL"/>
              <w:keepNext w:val="0"/>
              <w:rPr>
                <w:sz w:val="16"/>
                <w:szCs w:val="16"/>
              </w:rPr>
            </w:pPr>
            <w:r w:rsidRPr="00D47663">
              <w:rPr>
                <w:sz w:val="16"/>
                <w:szCs w:val="16"/>
              </w:rPr>
              <w:t>S2-2207126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702924D" w14:textId="4AFC0C65"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8B36A83" w14:textId="42744D5E"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60A1BED" w14:textId="02C8DE5A"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CDE2226" w14:textId="006B611B" w:rsidR="00F15292" w:rsidRPr="00D47663" w:rsidRDefault="00DE7B91" w:rsidP="003B2898">
            <w:pPr>
              <w:pStyle w:val="TAL"/>
              <w:keepNext w:val="0"/>
              <w:rPr>
                <w:sz w:val="16"/>
                <w:szCs w:val="16"/>
              </w:rPr>
            </w:pPr>
            <w:r w:rsidRPr="00D47663">
              <w:rPr>
                <w:sz w:val="16"/>
                <w:szCs w:val="16"/>
              </w:rPr>
              <w:t>KI#6, KI#7 New Solution: Common Ranging/Sidelink positioning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D0D77C" w14:textId="526E67B1"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7775BAE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AE947F2" w14:textId="744A880B"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279E8FB" w14:textId="6A520AC0"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9EBA566" w14:textId="377D24FB" w:rsidR="00F15292" w:rsidRPr="00D47663" w:rsidRDefault="00DE7B91" w:rsidP="003B2898">
            <w:pPr>
              <w:pStyle w:val="TAL"/>
              <w:keepNext w:val="0"/>
              <w:rPr>
                <w:sz w:val="16"/>
                <w:szCs w:val="16"/>
              </w:rPr>
            </w:pPr>
            <w:r w:rsidRPr="00D47663">
              <w:rPr>
                <w:sz w:val="16"/>
                <w:szCs w:val="16"/>
              </w:rPr>
              <w:t>S2-2207127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0350715" w14:textId="68735239"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D5D7FFB" w14:textId="2B2632D2"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703815E" w14:textId="73785B28"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C86F466" w14:textId="4BD12E45" w:rsidR="00F15292" w:rsidRPr="00D47663" w:rsidRDefault="00DE7B91" w:rsidP="003B2898">
            <w:pPr>
              <w:pStyle w:val="TAL"/>
              <w:keepNext w:val="0"/>
              <w:rPr>
                <w:sz w:val="16"/>
                <w:szCs w:val="16"/>
              </w:rPr>
            </w:pPr>
            <w:r w:rsidRPr="00D47663">
              <w:rPr>
                <w:sz w:val="16"/>
                <w:szCs w:val="16"/>
              </w:rPr>
              <w:t>KI#6, Solution#25: Update to include how SUPI of Ranging/Sidelink positioning UE is determined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5AD3A2" w14:textId="3230F1FF"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22C1EE2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A5B0A73" w14:textId="2BAB600B"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1ACAB07" w14:textId="689056D7"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82A0FCB" w14:textId="63AEC535" w:rsidR="00F15292" w:rsidRPr="00D47663" w:rsidRDefault="00DE7B91" w:rsidP="003B2898">
            <w:pPr>
              <w:pStyle w:val="TAL"/>
              <w:keepNext w:val="0"/>
              <w:rPr>
                <w:sz w:val="16"/>
                <w:szCs w:val="16"/>
              </w:rPr>
            </w:pPr>
            <w:r w:rsidRPr="00D47663">
              <w:rPr>
                <w:sz w:val="16"/>
                <w:szCs w:val="16"/>
              </w:rPr>
              <w:t>S2-2207128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0ACE04C" w14:textId="046075F0"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3259F9E" w14:textId="03992706"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56972B4" w14:textId="257AB273"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9621212" w14:textId="4EE6F69C" w:rsidR="00F15292" w:rsidRPr="00D47663" w:rsidRDefault="00DE7B91" w:rsidP="003B2898">
            <w:pPr>
              <w:pStyle w:val="TAL"/>
              <w:keepNext w:val="0"/>
              <w:rPr>
                <w:sz w:val="16"/>
                <w:szCs w:val="16"/>
              </w:rPr>
            </w:pPr>
            <w:r w:rsidRPr="00D47663">
              <w:rPr>
                <w:sz w:val="16"/>
                <w:szCs w:val="16"/>
              </w:rPr>
              <w:t>KI#3&amp;KI#5, Sol#14: Updates to add 5G DDNMF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C1C9A" w14:textId="050F94B7"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EE013D" w14:paraId="52C26B6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4EEFA5F" w14:textId="1DE30285" w:rsidR="00FF2810" w:rsidRPr="00EE013D" w:rsidRDefault="00FF2810" w:rsidP="003B2898">
            <w:pPr>
              <w:pStyle w:val="TAL"/>
              <w:keepNext w:val="0"/>
              <w:rPr>
                <w:color w:val="0000FF"/>
                <w:sz w:val="16"/>
                <w:szCs w:val="16"/>
              </w:rPr>
            </w:pPr>
            <w:r w:rsidRPr="00EE013D">
              <w:rPr>
                <w:color w:val="0000FF"/>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F07F17E" w14:textId="55B11355" w:rsidR="00FF2810" w:rsidRPr="00EE013D" w:rsidRDefault="00FF2810" w:rsidP="003B2898">
            <w:pPr>
              <w:pStyle w:val="TAL"/>
              <w:keepNext w:val="0"/>
              <w:rPr>
                <w:color w:val="0000FF"/>
                <w:sz w:val="16"/>
                <w:szCs w:val="16"/>
              </w:rPr>
            </w:pPr>
            <w:r w:rsidRPr="00EE013D">
              <w:rPr>
                <w:color w:val="0000FF"/>
                <w:sz w:val="16"/>
                <w:szCs w:val="16"/>
              </w:rPr>
              <w:t>SA#97-e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EC84697" w14:textId="7A58D2F5" w:rsidR="00FF2810" w:rsidRPr="00EE013D" w:rsidRDefault="00FF2810" w:rsidP="003B2898">
            <w:pPr>
              <w:pStyle w:val="TAL"/>
              <w:keepNext w:val="0"/>
              <w:rPr>
                <w:color w:val="0000FF"/>
                <w:sz w:val="16"/>
                <w:szCs w:val="16"/>
              </w:rPr>
            </w:pPr>
            <w:r w:rsidRPr="00EE013D">
              <w:rPr>
                <w:color w:val="0000FF"/>
                <w:sz w:val="16"/>
                <w:szCs w:val="16"/>
              </w:rPr>
              <w:t>SP-220833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448E433" w14:textId="2D2633E6" w:rsidR="00FF2810" w:rsidRPr="00EE013D" w:rsidRDefault="00FF2810" w:rsidP="003B2898">
            <w:pPr>
              <w:pStyle w:val="TAC"/>
              <w:keepNext w:val="0"/>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B674E19" w14:textId="3B2DFD0E" w:rsidR="00FF2810" w:rsidRPr="00EE013D" w:rsidRDefault="00FF2810" w:rsidP="003B2898">
            <w:pPr>
              <w:pStyle w:val="TAC"/>
              <w:keepNext w:val="0"/>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52BD932" w14:textId="3DC000B6" w:rsidR="00FF2810" w:rsidRPr="00EE013D" w:rsidRDefault="00FF2810" w:rsidP="003B2898">
            <w:pPr>
              <w:pStyle w:val="TAC"/>
              <w:keepNext w:val="0"/>
              <w:rPr>
                <w:color w:val="0000FF"/>
                <w:sz w:val="16"/>
                <w:szCs w:val="16"/>
              </w:rPr>
            </w:pPr>
            <w:r w:rsidRPr="00EE013D">
              <w:rPr>
                <w:color w:val="0000FF"/>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E380AE9" w14:textId="75BF0D02" w:rsidR="00FF2810" w:rsidRPr="00EE013D" w:rsidRDefault="00FF2810" w:rsidP="003B2898">
            <w:pPr>
              <w:pStyle w:val="TAL"/>
              <w:keepNext w:val="0"/>
              <w:rPr>
                <w:color w:val="0000FF"/>
                <w:sz w:val="16"/>
                <w:szCs w:val="16"/>
              </w:rPr>
            </w:pPr>
            <w:r w:rsidRPr="00EE013D">
              <w:rPr>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76BE1" w14:textId="069D312E" w:rsidR="00FF2810" w:rsidRPr="00EE013D" w:rsidRDefault="00FF2810" w:rsidP="003B2898">
            <w:pPr>
              <w:pStyle w:val="TAC"/>
              <w:keepNext w:val="0"/>
              <w:rPr>
                <w:rFonts w:eastAsiaTheme="minorEastAsia"/>
                <w:color w:val="0000FF"/>
                <w:sz w:val="16"/>
                <w:szCs w:val="16"/>
              </w:rPr>
            </w:pPr>
            <w:r w:rsidRPr="00EE013D">
              <w:rPr>
                <w:rFonts w:eastAsiaTheme="minorEastAsia"/>
                <w:color w:val="0000FF"/>
                <w:sz w:val="16"/>
                <w:szCs w:val="16"/>
              </w:rPr>
              <w:t>1.0.0</w:t>
            </w:r>
          </w:p>
        </w:tc>
      </w:tr>
      <w:tr w:rsidR="00B967D7" w:rsidRPr="00FF2810" w14:paraId="34305C2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10F0159" w14:textId="0C2B7D6A"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7B3798B" w14:textId="19736D68"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B4A848B" w14:textId="54A15EF9" w:rsidR="00421242" w:rsidRPr="000A6DB7" w:rsidRDefault="00421242" w:rsidP="003B2898">
            <w:pPr>
              <w:pStyle w:val="TAL"/>
              <w:keepNext w:val="0"/>
              <w:rPr>
                <w:sz w:val="16"/>
                <w:szCs w:val="16"/>
              </w:rPr>
            </w:pPr>
            <w:r w:rsidRPr="000A6DB7">
              <w:rPr>
                <w:sz w:val="16"/>
                <w:szCs w:val="16"/>
              </w:rPr>
              <w:t>S2-2209623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4CB8111" w14:textId="03CC8267"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E234856" w14:textId="2C58E5D9"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A9AD8F2" w14:textId="765D97A0"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1817D40" w14:textId="32217D20" w:rsidR="00421242" w:rsidRPr="000A6DB7" w:rsidRDefault="00421242" w:rsidP="003B2898">
            <w:pPr>
              <w:pStyle w:val="TAL"/>
              <w:keepNext w:val="0"/>
              <w:rPr>
                <w:sz w:val="16"/>
                <w:szCs w:val="16"/>
              </w:rPr>
            </w:pPr>
            <w:r w:rsidRPr="000A6DB7">
              <w:rPr>
                <w:sz w:val="16"/>
                <w:szCs w:val="16"/>
              </w:rPr>
              <w:t>Update on Sol#31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AEE913" w14:textId="265A7A7A"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19A95FE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067E267" w14:textId="45AE4E84"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6919" w14:textId="4B06E955"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97DE291" w14:textId="021653BB"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-2209110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D69792B" w14:textId="27A86C58"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25A2BB5" w14:textId="5D5F80A8"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84B845D" w14:textId="23A76713"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421B3CE" w14:textId="389E5297" w:rsidR="00421242" w:rsidRPr="000A6DB7" w:rsidRDefault="00421242" w:rsidP="003B2898">
            <w:pPr>
              <w:pStyle w:val="TAL"/>
              <w:keepNext w:val="0"/>
              <w:rPr>
                <w:sz w:val="16"/>
                <w:szCs w:val="16"/>
              </w:rPr>
            </w:pPr>
            <w:r w:rsidRPr="000A6DB7">
              <w:rPr>
                <w:sz w:val="16"/>
                <w:szCs w:val="16"/>
              </w:rPr>
              <w:t>KI#4 KI#5, Update of Solution #32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FBE5BD" w14:textId="63323160"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342D609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A45D4E1" w14:textId="04C8A053"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4048145" w14:textId="1FBB4BA6"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BE0237C" w14:textId="2C8D55DD"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-2209624</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0BE29B4" w14:textId="6F51DB52"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A52E08A" w14:textId="3257C596"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87CFB9A" w14:textId="6C43DB70"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DCD2B3F" w14:textId="627586D1" w:rsidR="00421242" w:rsidRPr="000A6DB7" w:rsidRDefault="00421242" w:rsidP="003B2898">
            <w:pPr>
              <w:pStyle w:val="TAL"/>
              <w:keepNext w:val="0"/>
              <w:rPr>
                <w:sz w:val="16"/>
                <w:szCs w:val="16"/>
              </w:rPr>
            </w:pPr>
            <w:r w:rsidRPr="000A6DB7">
              <w:rPr>
                <w:sz w:val="16"/>
                <w:szCs w:val="16"/>
              </w:rPr>
              <w:t>KI#5 Sol#6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00E3BB" w14:textId="024650A0"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5A04141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3A07892" w14:textId="5E8FC431"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E3E2BD8" w14:textId="4C66833D"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224B6CB" w14:textId="20E0DC56"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-2208586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5853B7F" w14:textId="13C59A2C"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348685A" w14:textId="1EB849C0"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BD84725" w14:textId="1EF21455"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32E396B" w14:textId="4FFA10A5" w:rsidR="00421242" w:rsidRPr="000A6DB7" w:rsidRDefault="00421242" w:rsidP="003B2898">
            <w:pPr>
              <w:pStyle w:val="TAL"/>
              <w:keepNext w:val="0"/>
              <w:rPr>
                <w:sz w:val="16"/>
                <w:szCs w:val="16"/>
              </w:rPr>
            </w:pPr>
            <w:r w:rsidRPr="000A6DB7">
              <w:rPr>
                <w:sz w:val="16"/>
                <w:szCs w:val="16"/>
              </w:rPr>
              <w:t>KI#2&amp;6, Sol#10_Update the Ranging service exposure to UE over PC5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5DBC0D" w14:textId="4802C297"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4604F63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F4CEC3F" w14:textId="42584FA9"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50FE8FB" w14:textId="50F4E388"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E69B296" w14:textId="778FDAF4"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-2209626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7F4F052" w14:textId="5DC9A9C7"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B44CBB" w14:textId="1C831B2D"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1F0A50F" w14:textId="6CB645B1"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7F90558" w14:textId="401D867D" w:rsidR="00421242" w:rsidRPr="000A6DB7" w:rsidRDefault="00421242" w:rsidP="003B2898">
            <w:pPr>
              <w:pStyle w:val="TAL"/>
              <w:keepNext w:val="0"/>
              <w:rPr>
                <w:sz w:val="16"/>
                <w:szCs w:val="16"/>
              </w:rPr>
            </w:pPr>
            <w:r w:rsidRPr="000A6DB7">
              <w:rPr>
                <w:sz w:val="16"/>
                <w:szCs w:val="16"/>
              </w:rPr>
              <w:t>KI#2 KI#6: MT-LR and MO-LR signalling for peer-to-peer SL Positioning and Ranging.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4ED318" w14:textId="279C87EB"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197007E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33E5A33" w14:textId="3B171C83"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A171B17" w14:textId="00AD94C7"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376FC8D" w14:textId="6A484EC9"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2209627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6C38AB9" w14:textId="1E3138D6"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6ADC02C" w14:textId="615E3977"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2B23BDE" w14:textId="76CF79C2"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AAF6BFE" w14:textId="6225C1B1" w:rsidR="00421242" w:rsidRPr="000A6DB7" w:rsidRDefault="00A320EB" w:rsidP="003B2898">
            <w:pPr>
              <w:pStyle w:val="TAL"/>
              <w:keepNext w:val="0"/>
              <w:rPr>
                <w:sz w:val="16"/>
                <w:szCs w:val="16"/>
              </w:rPr>
            </w:pPr>
            <w:r w:rsidRPr="000A6DB7">
              <w:rPr>
                <w:sz w:val="16"/>
                <w:szCs w:val="16"/>
              </w:rPr>
              <w:t>Revision of Solution #19 for Addition of LMF Positioning Suppor</w:t>
            </w:r>
            <w:r w:rsidR="00EE013D">
              <w:rPr>
                <w:sz w:val="16"/>
                <w:szCs w:val="16"/>
              </w:rPr>
              <w:t>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EDFE5" w14:textId="107F02D0"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2B5507E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559B4BD" w14:textId="739B9870"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4D778243" w14:textId="3333E757"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CCD28BE" w14:textId="518C4CEF"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2209628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5A0EA25" w14:textId="693EC8BF"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94387A6" w14:textId="28A846EB"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EB7CEF5" w14:textId="5AB55EB1"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C8B7D2C" w14:textId="42681EF5" w:rsidR="00421242" w:rsidRPr="000A6DB7" w:rsidRDefault="00A320EB" w:rsidP="003B2898">
            <w:pPr>
              <w:pStyle w:val="TAL"/>
              <w:keepNext w:val="0"/>
              <w:rPr>
                <w:sz w:val="16"/>
                <w:szCs w:val="16"/>
              </w:rPr>
            </w:pPr>
            <w:r w:rsidRPr="000A6DB7">
              <w:rPr>
                <w:sz w:val="16"/>
                <w:szCs w:val="16"/>
              </w:rPr>
              <w:t>KI#1 and KI#8: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DD79B" w14:textId="7AFE846A"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197392B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AFFACD5" w14:textId="112AC7BA"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D962BDE" w14:textId="313CEFBB"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51DAEE0" w14:textId="2CA6D6F3"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2209629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ECAAF4E" w14:textId="09C5A584"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0B3F46B" w14:textId="7E6B5E7D"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B45F5F" w14:textId="7814E1AF"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CBBA9B0" w14:textId="70FA381E" w:rsidR="00421242" w:rsidRPr="000A6DB7" w:rsidRDefault="00A320EB" w:rsidP="003B2898">
            <w:pPr>
              <w:pStyle w:val="TAL"/>
              <w:keepNext w:val="0"/>
              <w:rPr>
                <w:sz w:val="16"/>
                <w:szCs w:val="16"/>
              </w:rPr>
            </w:pPr>
            <w:r w:rsidRPr="000A6DB7">
              <w:rPr>
                <w:sz w:val="16"/>
                <w:szCs w:val="16"/>
              </w:rPr>
              <w:t>KI#7: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9872E" w14:textId="5422F594"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36A587B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4348C25" w14:textId="3BB462A4"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EF14EEB" w14:textId="12390B51"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A6D614A" w14:textId="77A9B3ED"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2209630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13A3E81" w14:textId="3173DED2"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27CC6FC" w14:textId="4537E133"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7EA8F82" w14:textId="0BC7433D"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C903F87" w14:textId="3618BCA8" w:rsidR="00421242" w:rsidRPr="000A6DB7" w:rsidRDefault="00A320EB" w:rsidP="003B2898">
            <w:pPr>
              <w:pStyle w:val="TAL"/>
              <w:keepNext w:val="0"/>
              <w:rPr>
                <w:sz w:val="16"/>
                <w:szCs w:val="16"/>
              </w:rPr>
            </w:pPr>
            <w:r w:rsidRPr="000A6DB7">
              <w:rPr>
                <w:sz w:val="16"/>
                <w:szCs w:val="16"/>
              </w:rPr>
              <w:t>KI#3: Overall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E1D498" w14:textId="766B293D"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248D47E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E7B3B7F" w14:textId="0819FE34"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A62299" w14:textId="6839B9E0"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88A1F8D" w14:textId="3C1BA9FB"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2209631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E92124" w14:textId="099CADEE"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BA92F67" w14:textId="5AC937FC"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48C6DA4" w14:textId="7475A50C"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A5703A6" w14:textId="7F97DBAC" w:rsidR="00421242" w:rsidRPr="000A6DB7" w:rsidRDefault="00A320EB" w:rsidP="003B2898">
            <w:pPr>
              <w:pStyle w:val="TAL"/>
              <w:keepNext w:val="0"/>
              <w:rPr>
                <w:sz w:val="16"/>
                <w:szCs w:val="16"/>
              </w:rPr>
            </w:pPr>
            <w:r w:rsidRPr="000A6DB7">
              <w:rPr>
                <w:sz w:val="16"/>
                <w:szCs w:val="16"/>
              </w:rPr>
              <w:t>Evaluation and conclusion on KI#6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33AD54" w14:textId="6049A9C7"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0ED698B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D1EE1B1" w14:textId="05033135"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4C54A8C" w14:textId="66835FAB"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FC9B174" w14:textId="10C73DED"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2209680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7A98BC1" w14:textId="58FA23C6"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E633211" w14:textId="0F3B380D"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E84B6E7" w14:textId="6DE20B62"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4699829" w14:textId="2DC1D611" w:rsidR="00421242" w:rsidRPr="000A6DB7" w:rsidRDefault="00A320EB" w:rsidP="003B2898">
            <w:pPr>
              <w:pStyle w:val="TAL"/>
              <w:keepNext w:val="0"/>
              <w:rPr>
                <w:sz w:val="16"/>
                <w:szCs w:val="16"/>
              </w:rPr>
            </w:pPr>
            <w:r w:rsidRPr="000A6DB7">
              <w:rPr>
                <w:sz w:val="16"/>
                <w:szCs w:val="16"/>
              </w:rPr>
              <w:t>KI#5: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FF0102" w14:textId="13DBA571"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36309B9C"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5DC2EC0" w14:textId="6C6696D2"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AFA3298" w14:textId="36B4EE06"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B73EFED" w14:textId="0FF139CB"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2209959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9C81091" w14:textId="561C4035"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B3070BB" w14:textId="14D81DE7"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C61788C" w14:textId="41FFE8EE"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25A58B2" w14:textId="18367658" w:rsidR="00421242" w:rsidRPr="000A6DB7" w:rsidRDefault="00A320EB" w:rsidP="003B2898">
            <w:pPr>
              <w:pStyle w:val="TAL"/>
              <w:keepNext w:val="0"/>
              <w:rPr>
                <w:sz w:val="16"/>
                <w:szCs w:val="16"/>
              </w:rPr>
            </w:pPr>
            <w:r w:rsidRPr="000A6DB7">
              <w:rPr>
                <w:sz w:val="16"/>
                <w:szCs w:val="16"/>
              </w:rPr>
              <w:t>Evaluation and Conclusion for KI#4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9633B" w14:textId="1197CD47"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6A2D94C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25EE8D2" w14:textId="07AAD5F8"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E166A07" w14:textId="3FDF2EE9"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CEE48B1" w14:textId="47CCBA20"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2209960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C6776FC" w14:textId="701773BD"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84C5C5E" w14:textId="4EC0045C"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4804C2D" w14:textId="37740A13"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8F745E0" w14:textId="49EC1B82" w:rsidR="00421242" w:rsidRPr="000A6DB7" w:rsidRDefault="00A320EB" w:rsidP="003B2898">
            <w:pPr>
              <w:pStyle w:val="TAL"/>
              <w:keepNext w:val="0"/>
              <w:rPr>
                <w:sz w:val="16"/>
                <w:szCs w:val="16"/>
              </w:rPr>
            </w:pPr>
            <w:r w:rsidRPr="000A6DB7">
              <w:rPr>
                <w:sz w:val="16"/>
                <w:szCs w:val="16"/>
              </w:rPr>
              <w:t>KI#2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404897" w14:textId="79B34DC5"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383A754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51E322D" w14:textId="6EBB7AB8"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2779693" w14:textId="295FE44C"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0D88860" w14:textId="53120765" w:rsidR="00421242" w:rsidRPr="000A6DB7" w:rsidRDefault="00421242" w:rsidP="003B2898">
            <w:pPr>
              <w:pStyle w:val="TAL"/>
              <w:keepNext w:val="0"/>
              <w:rPr>
                <w:sz w:val="16"/>
                <w:szCs w:val="16"/>
              </w:rPr>
            </w:pPr>
            <w:r w:rsidRPr="000A6DB7">
              <w:rPr>
                <w:sz w:val="16"/>
                <w:szCs w:val="16"/>
              </w:rPr>
              <w:t>S2-</w:t>
            </w:r>
            <w:r w:rsidR="00A320EB" w:rsidRPr="000A6DB7">
              <w:rPr>
                <w:sz w:val="16"/>
                <w:szCs w:val="16"/>
              </w:rPr>
              <w:t>2209625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DF4B832" w14:textId="5EC61066"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04B309A" w14:textId="6F6FFC42"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F946701" w14:textId="362D5CB3"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B4049EF" w14:textId="10159EB8" w:rsidR="00421242" w:rsidRPr="000A6DB7" w:rsidRDefault="00A320EB" w:rsidP="003B2898">
            <w:pPr>
              <w:pStyle w:val="TAL"/>
              <w:keepNext w:val="0"/>
              <w:rPr>
                <w:sz w:val="16"/>
                <w:szCs w:val="16"/>
              </w:rPr>
            </w:pPr>
            <w:r w:rsidRPr="000A6DB7">
              <w:rPr>
                <w:sz w:val="16"/>
                <w:szCs w:val="16"/>
              </w:rPr>
              <w:t>KI#5, Sol#20_Update to support multiple Located UEs case, partial network coverage and located UE discovery for specific coordinate systems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6134FB" w14:textId="054A0816"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EE013D" w14:paraId="405BA34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25B83B9" w14:textId="69498B3A" w:rsidR="00EE013D" w:rsidRPr="00EE013D" w:rsidRDefault="00EE013D" w:rsidP="003B2898">
            <w:pPr>
              <w:pStyle w:val="TAL"/>
              <w:keepNext w:val="0"/>
              <w:rPr>
                <w:color w:val="0000FF"/>
                <w:sz w:val="16"/>
                <w:szCs w:val="16"/>
              </w:rPr>
            </w:pPr>
            <w:r w:rsidRPr="00EE013D">
              <w:rPr>
                <w:color w:val="0000FF"/>
                <w:sz w:val="16"/>
                <w:szCs w:val="16"/>
              </w:rPr>
              <w:t>2022-</w:t>
            </w:r>
            <w:r>
              <w:rPr>
                <w:color w:val="0000FF"/>
                <w:sz w:val="16"/>
                <w:szCs w:val="16"/>
              </w:rPr>
              <w:t>11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BD95043" w14:textId="3039A200" w:rsidR="00EE013D" w:rsidRPr="00EE013D" w:rsidRDefault="00EE013D" w:rsidP="003B2898">
            <w:pPr>
              <w:pStyle w:val="TAL"/>
              <w:keepNext w:val="0"/>
              <w:rPr>
                <w:color w:val="0000FF"/>
                <w:sz w:val="16"/>
                <w:szCs w:val="16"/>
              </w:rPr>
            </w:pPr>
            <w:r w:rsidRPr="00EE013D">
              <w:rPr>
                <w:color w:val="0000FF"/>
                <w:sz w:val="16"/>
                <w:szCs w:val="16"/>
              </w:rPr>
              <w:t>SA#9</w:t>
            </w:r>
            <w:r>
              <w:rPr>
                <w:color w:val="0000FF"/>
                <w:sz w:val="16"/>
                <w:szCs w:val="16"/>
              </w:rPr>
              <w:t>8</w:t>
            </w:r>
            <w:r w:rsidRPr="00EE013D">
              <w:rPr>
                <w:color w:val="0000FF"/>
                <w:sz w:val="16"/>
                <w:szCs w:val="16"/>
              </w:rPr>
              <w:t>-e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E8DE27" w14:textId="71FD10E6" w:rsidR="00EE013D" w:rsidRPr="00EE013D" w:rsidRDefault="00EE013D" w:rsidP="003B2898">
            <w:pPr>
              <w:pStyle w:val="TAL"/>
              <w:keepNext w:val="0"/>
              <w:rPr>
                <w:color w:val="0000FF"/>
                <w:sz w:val="16"/>
                <w:szCs w:val="16"/>
              </w:rPr>
            </w:pPr>
            <w:r>
              <w:rPr>
                <w:color w:val="0000FF"/>
                <w:sz w:val="16"/>
                <w:szCs w:val="16"/>
              </w:rPr>
              <w:t>SP-221099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29F4067" w14:textId="77777777" w:rsidR="00EE013D" w:rsidRPr="00EE013D" w:rsidRDefault="00EE013D" w:rsidP="003B2898">
            <w:pPr>
              <w:pStyle w:val="TAC"/>
              <w:keepNext w:val="0"/>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769F22" w14:textId="77777777" w:rsidR="00EE013D" w:rsidRPr="00EE013D" w:rsidRDefault="00EE013D" w:rsidP="003B2898">
            <w:pPr>
              <w:pStyle w:val="TAC"/>
              <w:keepNext w:val="0"/>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BC3D4F5" w14:textId="77777777" w:rsidR="00EE013D" w:rsidRPr="00EE013D" w:rsidRDefault="00EE013D" w:rsidP="003B2898">
            <w:pPr>
              <w:pStyle w:val="TAC"/>
              <w:keepNext w:val="0"/>
              <w:rPr>
                <w:color w:val="0000FF"/>
                <w:sz w:val="16"/>
                <w:szCs w:val="16"/>
              </w:rPr>
            </w:pPr>
            <w:r w:rsidRPr="00EE013D">
              <w:rPr>
                <w:color w:val="0000FF"/>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2CDB3A4" w14:textId="77777777" w:rsidR="00EE013D" w:rsidRPr="00EE013D" w:rsidRDefault="00EE013D" w:rsidP="003B2898">
            <w:pPr>
              <w:pStyle w:val="TAL"/>
              <w:keepNext w:val="0"/>
              <w:rPr>
                <w:color w:val="0000FF"/>
                <w:sz w:val="16"/>
                <w:szCs w:val="16"/>
              </w:rPr>
            </w:pPr>
            <w:r w:rsidRPr="00EE013D">
              <w:rPr>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15F23" w14:textId="7E85D485" w:rsidR="00EE013D" w:rsidRPr="00EE013D" w:rsidRDefault="00EE013D" w:rsidP="003B2898">
            <w:pPr>
              <w:pStyle w:val="TAC"/>
              <w:keepNext w:val="0"/>
              <w:rPr>
                <w:rFonts w:eastAsiaTheme="minorEastAsia"/>
                <w:color w:val="0000FF"/>
                <w:sz w:val="16"/>
                <w:szCs w:val="16"/>
              </w:rPr>
            </w:pPr>
            <w:r w:rsidRPr="00EE013D">
              <w:rPr>
                <w:rFonts w:eastAsiaTheme="minorEastAsia"/>
                <w:color w:val="0000FF"/>
                <w:sz w:val="16"/>
                <w:szCs w:val="16"/>
              </w:rPr>
              <w:t>1.</w:t>
            </w:r>
            <w:r>
              <w:rPr>
                <w:rFonts w:eastAsiaTheme="minorEastAsia"/>
                <w:color w:val="0000FF"/>
                <w:sz w:val="16"/>
                <w:szCs w:val="16"/>
              </w:rPr>
              <w:t>2</w:t>
            </w:r>
            <w:r w:rsidRPr="00EE013D">
              <w:rPr>
                <w:rFonts w:eastAsiaTheme="minorEastAsia"/>
                <w:color w:val="0000FF"/>
                <w:sz w:val="16"/>
                <w:szCs w:val="16"/>
              </w:rPr>
              <w:t>.0</w:t>
            </w:r>
          </w:p>
        </w:tc>
      </w:tr>
      <w:tr w:rsidR="00B967D7" w:rsidRPr="00EE013D" w14:paraId="0E7E848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D3AF090" w14:textId="26FE8B65"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92B9B4F" w14:textId="26FCFE6D"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8F1D4C1" w14:textId="3D8406D3"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-2301774</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07BCCA7" w14:textId="5C1FA0A9"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866E2A9" w14:textId="6F521FF5"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E122584" w14:textId="3827D24A"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93614AA" w14:textId="2D9189C9" w:rsidR="001F3766" w:rsidRPr="002F280A" w:rsidRDefault="001F3766" w:rsidP="003B2898">
            <w:pPr>
              <w:pStyle w:val="TAL"/>
              <w:keepNext w:val="0"/>
              <w:rPr>
                <w:sz w:val="16"/>
                <w:szCs w:val="16"/>
              </w:rPr>
            </w:pPr>
            <w:r w:rsidRPr="002F280A">
              <w:rPr>
                <w:sz w:val="16"/>
                <w:szCs w:val="16"/>
              </w:rPr>
              <w:t>Update to Terminology.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3A430" w14:textId="764A2145"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5065322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D3E3AE9" w14:textId="01CEC2C7"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766D92F" w14:textId="7412ECE2"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FA6A00F" w14:textId="76E48BCD"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EA3FBA" w:rsidRPr="002F280A">
              <w:rPr>
                <w:sz w:val="16"/>
                <w:szCs w:val="16"/>
              </w:rPr>
              <w:t>280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657644C" w14:textId="1F3EAA2F"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1AF9365" w14:textId="42138785"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7B67716" w14:textId="0242C6DF"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E036854" w14:textId="2B7EBF55" w:rsidR="001F3766" w:rsidRPr="002F280A" w:rsidRDefault="00EA3FBA" w:rsidP="003B2898">
            <w:pPr>
              <w:pStyle w:val="TAL"/>
              <w:keepNext w:val="0"/>
              <w:rPr>
                <w:sz w:val="16"/>
                <w:szCs w:val="16"/>
              </w:rPr>
            </w:pPr>
            <w:r w:rsidRPr="002F280A">
              <w:rPr>
                <w:rFonts w:cs="Arial"/>
                <w:sz w:val="16"/>
                <w:szCs w:val="16"/>
              </w:rPr>
              <w:t>Sol#30 update for privacy issue.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C6101F" w14:textId="1FED0937"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40C473B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3B33C42" w14:textId="02D918D6" w:rsidR="001F3766" w:rsidRPr="002F280A" w:rsidRDefault="001F3766" w:rsidP="003B2898">
            <w:pPr>
              <w:pStyle w:val="TAL"/>
              <w:keepNext w:val="0"/>
              <w:rPr>
                <w:sz w:val="16"/>
                <w:szCs w:val="16"/>
              </w:rPr>
            </w:pPr>
            <w:r w:rsidRPr="002F280A">
              <w:rPr>
                <w:sz w:val="16"/>
                <w:szCs w:val="16"/>
              </w:rPr>
              <w:lastRenderedPageBreak/>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7CB4" w14:textId="5D9A77D2"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F8BDF3A" w14:textId="01DC83D5"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w:t>
            </w:r>
            <w:r w:rsidR="00EA3FBA" w:rsidRPr="002F280A">
              <w:rPr>
                <w:sz w:val="16"/>
                <w:szCs w:val="16"/>
              </w:rPr>
              <w:t>0556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3FFAC1B" w14:textId="638D84B7"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7A6159" w14:textId="47295764"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BF56F7F" w14:textId="180A7B49"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1C31EA5" w14:textId="4A88DC70" w:rsidR="001F3766" w:rsidRPr="002F280A" w:rsidRDefault="00EA3FBA" w:rsidP="003B2898">
            <w:pPr>
              <w:pStyle w:val="TAL"/>
              <w:keepNext w:val="0"/>
              <w:rPr>
                <w:sz w:val="16"/>
                <w:szCs w:val="16"/>
              </w:rPr>
            </w:pPr>
            <w:r w:rsidRPr="002F280A">
              <w:rPr>
                <w:rFonts w:cs="Arial"/>
                <w:sz w:val="16"/>
                <w:szCs w:val="16"/>
              </w:rPr>
              <w:t>KI#4, Sol#3 Update: adding RSPP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7B9309" w14:textId="65285ED5"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5E58A36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5B119FD" w14:textId="7380A8F8"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63EE664" w14:textId="29DF1D18"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61937E3" w14:textId="1F5BB001"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EA3FBA" w:rsidRPr="002F280A">
              <w:rPr>
                <w:sz w:val="16"/>
                <w:szCs w:val="16"/>
              </w:rPr>
              <w:t>775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81C3BB" w14:textId="1912177E"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D3E7C42" w14:textId="661BEDD9"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131A09C" w14:textId="58809D0F"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7EB3B3A" w14:textId="435090FD" w:rsidR="001F3766" w:rsidRPr="002F280A" w:rsidRDefault="00EA3FBA" w:rsidP="003B2898">
            <w:pPr>
              <w:pStyle w:val="TAL"/>
              <w:keepNext w:val="0"/>
              <w:rPr>
                <w:sz w:val="16"/>
                <w:szCs w:val="16"/>
              </w:rPr>
            </w:pPr>
            <w:r w:rsidRPr="002F280A">
              <w:rPr>
                <w:rFonts w:cs="Arial"/>
                <w:sz w:val="16"/>
                <w:szCs w:val="16"/>
              </w:rPr>
              <w:t>KI#5, Sol#20 Update: adding MT-LR procedure for target UE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4C0B41" w14:textId="5916329F"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50BC99D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96F60E7" w14:textId="43A0E65D"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0E55DFA" w14:textId="0EB24725"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53146B" w14:textId="706566D6"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EA3FBA" w:rsidRPr="002F280A">
              <w:rPr>
                <w:sz w:val="16"/>
                <w:szCs w:val="16"/>
              </w:rPr>
              <w:t>137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430320" w14:textId="4669798E"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5DB8339" w14:textId="5769051E"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145D5B5" w14:textId="72F62324"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F246B3B" w14:textId="28714DA4" w:rsidR="001F3766" w:rsidRPr="002F280A" w:rsidRDefault="00EA3FBA" w:rsidP="003B2898">
            <w:pPr>
              <w:pStyle w:val="TAL"/>
              <w:keepNext w:val="0"/>
              <w:rPr>
                <w:sz w:val="16"/>
                <w:szCs w:val="16"/>
              </w:rPr>
            </w:pPr>
            <w:r w:rsidRPr="002F280A">
              <w:rPr>
                <w:rFonts w:cs="Arial"/>
                <w:sz w:val="16"/>
                <w:szCs w:val="16"/>
              </w:rPr>
              <w:t>KI#6, Solution#25: Update to consider SL Positioning Server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326E41" w14:textId="67AF14B6"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1F46999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EEA577E" w14:textId="3E0619E7"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F2B74A9" w14:textId="0B1C8A10"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12742D9" w14:textId="76ED464C"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EA3FBA" w:rsidRPr="002F280A">
              <w:rPr>
                <w:sz w:val="16"/>
                <w:szCs w:val="16"/>
              </w:rPr>
              <w:t>776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A3C554D" w14:textId="70016721"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7A135FB" w14:textId="00DE4418"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EA08AD7" w14:textId="69E6FDCB"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FFB3DD5" w14:textId="1388A3AD" w:rsidR="001F3766" w:rsidRPr="002F280A" w:rsidRDefault="00EA3FBA" w:rsidP="003B2898">
            <w:pPr>
              <w:pStyle w:val="TAL"/>
              <w:keepNext w:val="0"/>
              <w:rPr>
                <w:sz w:val="16"/>
                <w:szCs w:val="16"/>
              </w:rPr>
            </w:pPr>
            <w:r w:rsidRPr="002F280A">
              <w:rPr>
                <w:rFonts w:cs="Arial"/>
                <w:sz w:val="16"/>
                <w:szCs w:val="16"/>
              </w:rPr>
              <w:t>KI#6: Update of Solution 9.</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800B83" w14:textId="5DA353F9"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41A70AD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F5C4A35" w14:textId="5DD96D18"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297A6CD" w14:textId="793B124C"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EE6CE41" w14:textId="17DAF627"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A824E9" w:rsidRPr="002F280A">
              <w:rPr>
                <w:sz w:val="16"/>
                <w:szCs w:val="16"/>
              </w:rPr>
              <w:t>27</w:t>
            </w:r>
            <w:r w:rsidR="00EA3FBA" w:rsidRPr="002F280A">
              <w:rPr>
                <w:sz w:val="16"/>
                <w:szCs w:val="16"/>
              </w:rPr>
              <w:t>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7836DE6" w14:textId="4C2B6D4F"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81C0C0A" w14:textId="390D5FA5"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7069C4C" w14:textId="511AFEA7"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3A6E015" w14:textId="577481AB" w:rsidR="001F3766" w:rsidRPr="002F280A" w:rsidRDefault="00EA3FBA" w:rsidP="003B2898">
            <w:pPr>
              <w:pStyle w:val="TAL"/>
              <w:keepNext w:val="0"/>
              <w:rPr>
                <w:sz w:val="16"/>
                <w:szCs w:val="16"/>
              </w:rPr>
            </w:pPr>
            <w:r w:rsidRPr="002F280A">
              <w:rPr>
                <w:rFonts w:cs="Arial"/>
                <w:sz w:val="16"/>
                <w:szCs w:val="16"/>
              </w:rPr>
              <w:t>Sol#7 update: Network assisted UE Sidelink Positioning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EF629D" w14:textId="13A831F9"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2FD3AFC9"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A42BC88" w14:textId="3691E71D"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D47A1C4" w14:textId="165C0C38"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015DFD9" w14:textId="6F2299F6"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EA3FBA" w:rsidRPr="002F280A">
              <w:rPr>
                <w:sz w:val="16"/>
                <w:szCs w:val="16"/>
              </w:rPr>
              <w:t>777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2398D95" w14:textId="0B7AC44A"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4F94972" w14:textId="7FC9100A"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837CB9" w14:textId="5F794292"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15484AD" w14:textId="3E6781FE" w:rsidR="001F3766" w:rsidRPr="002F280A" w:rsidRDefault="00EA3FBA" w:rsidP="003B2898">
            <w:pPr>
              <w:pStyle w:val="TAL"/>
              <w:keepNext w:val="0"/>
              <w:rPr>
                <w:sz w:val="16"/>
                <w:szCs w:val="16"/>
              </w:rPr>
            </w:pPr>
            <w:r w:rsidRPr="002F280A">
              <w:rPr>
                <w:rFonts w:cs="Arial"/>
                <w:sz w:val="16"/>
                <w:szCs w:val="16"/>
              </w:rPr>
              <w:t>KI#2&amp;3&amp;4&amp;5&amp;6&amp;7, Solution#26: Update to clarify SL Positioning Server UE functionalities.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728E8D" w14:textId="49FBCD74"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2B6B54FB"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908E0DF" w14:textId="5C05C2FD"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4A7A23B" w14:textId="64165AAB"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E077565" w14:textId="3BC32668"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EA3FBA" w:rsidRPr="002F280A">
              <w:rPr>
                <w:sz w:val="16"/>
                <w:szCs w:val="16"/>
              </w:rPr>
              <w:t>778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F2F73DE" w14:textId="6F4D726B"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CCC3" w14:textId="092B5E9F"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0C828C3" w14:textId="5FD9B507"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9D08519" w14:textId="144F9A63" w:rsidR="001F3766" w:rsidRPr="002F280A" w:rsidRDefault="00EA3FBA" w:rsidP="003B2898">
            <w:pPr>
              <w:pStyle w:val="TAL"/>
              <w:keepNext w:val="0"/>
              <w:rPr>
                <w:sz w:val="16"/>
                <w:szCs w:val="16"/>
              </w:rPr>
            </w:pPr>
            <w:r w:rsidRPr="002F280A">
              <w:rPr>
                <w:rFonts w:cs="Arial"/>
                <w:sz w:val="16"/>
                <w:szCs w:val="16"/>
              </w:rPr>
              <w:t>Updates to Evaluation&amp;Conclusions for KI#1&amp;8.</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8EFC20" w14:textId="3E02C162"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3834CC9B"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457033B" w14:textId="3012651C"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923BF23" w14:textId="4CBDC21B"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B6846E1" w14:textId="06D3D510"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w:t>
            </w:r>
            <w:r w:rsidR="00EA3FBA" w:rsidRPr="002F280A">
              <w:rPr>
                <w:sz w:val="16"/>
                <w:szCs w:val="16"/>
              </w:rPr>
              <w:t>0552</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74032D" w14:textId="0A4A4BC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FAA9C3B" w14:textId="5F4A9272"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F3856D5" w14:textId="4AE1083D"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F67E338" w14:textId="3596358F" w:rsidR="001F3766" w:rsidRPr="002F280A" w:rsidRDefault="00EA3FBA" w:rsidP="003B2898">
            <w:pPr>
              <w:pStyle w:val="TAL"/>
              <w:keepNext w:val="0"/>
              <w:rPr>
                <w:sz w:val="16"/>
                <w:szCs w:val="16"/>
              </w:rPr>
            </w:pPr>
            <w:r w:rsidRPr="002F280A">
              <w:rPr>
                <w:rFonts w:cs="Arial"/>
                <w:sz w:val="16"/>
                <w:szCs w:val="16"/>
              </w:rPr>
              <w:t>KI#1: Deletion of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84E43D" w14:textId="3605EA6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56FD80C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53AB6F1" w14:textId="1BFEF80B"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488926C6" w14:textId="1F7E8A6D"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0A150FF" w14:textId="5EC81544"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EA3FBA" w:rsidRPr="002F280A">
              <w:rPr>
                <w:sz w:val="16"/>
                <w:szCs w:val="16"/>
              </w:rPr>
              <w:t>779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7AD2306" w14:textId="61C0B778"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8257599" w14:textId="394B4E7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01D2EF2" w14:textId="190EC75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A9ED4E1" w14:textId="0A96D451" w:rsidR="001F3766" w:rsidRPr="002F280A" w:rsidRDefault="00EA3FBA" w:rsidP="003B2898">
            <w:pPr>
              <w:pStyle w:val="TAL"/>
              <w:keepNext w:val="0"/>
              <w:rPr>
                <w:sz w:val="16"/>
                <w:szCs w:val="16"/>
              </w:rPr>
            </w:pPr>
            <w:r w:rsidRPr="002F280A">
              <w:rPr>
                <w:rFonts w:cs="Arial"/>
                <w:sz w:val="16"/>
                <w:szCs w:val="16"/>
              </w:rPr>
              <w:t>KI#2 Conclusion update on EN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982D8" w14:textId="6702E5DE"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60A8559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1C75850" w14:textId="7539607E"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793D68C" w14:textId="3537C2BA"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D9A7866" w14:textId="3D1D8202"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A84C46" w:rsidRPr="002F280A">
              <w:rPr>
                <w:sz w:val="16"/>
                <w:szCs w:val="16"/>
              </w:rPr>
              <w:t>780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09BC17" w14:textId="331A6EF1"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281B2CC" w14:textId="181EE167"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4B4F9EE" w14:textId="73B9FBB0"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DE4CD50" w14:textId="1F411C1E" w:rsidR="001F3766" w:rsidRPr="002F280A" w:rsidRDefault="00A84C46" w:rsidP="003B2898">
            <w:pPr>
              <w:pStyle w:val="TAL"/>
              <w:keepNext w:val="0"/>
              <w:rPr>
                <w:sz w:val="16"/>
                <w:szCs w:val="16"/>
              </w:rPr>
            </w:pPr>
            <w:r w:rsidRPr="002F280A">
              <w:rPr>
                <w:rFonts w:cs="Arial"/>
                <w:sz w:val="16"/>
                <w:szCs w:val="16"/>
              </w:rPr>
              <w:t>KI#3 Conclusion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57C8F" w14:textId="40F995E2"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1975107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B1A646B" w14:textId="41F7DE30"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E8B367B" w14:textId="5D139E2B"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DB6162D" w14:textId="6C70CBFE"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A84C46" w:rsidRPr="002F280A">
              <w:rPr>
                <w:sz w:val="16"/>
                <w:szCs w:val="16"/>
              </w:rPr>
              <w:t>781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D7DA22E" w14:textId="4301AE80"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7C36C6B" w14:textId="32904648"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F231712" w14:textId="63E51391"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038CAFB" w14:textId="0F23BEDC" w:rsidR="001F3766" w:rsidRPr="002F280A" w:rsidRDefault="00A84C46" w:rsidP="003B2898">
            <w:pPr>
              <w:pStyle w:val="TAL"/>
              <w:keepNext w:val="0"/>
              <w:rPr>
                <w:sz w:val="16"/>
                <w:szCs w:val="16"/>
              </w:rPr>
            </w:pPr>
            <w:r w:rsidRPr="002F280A">
              <w:rPr>
                <w:rFonts w:cs="Arial"/>
                <w:sz w:val="16"/>
                <w:szCs w:val="16"/>
              </w:rPr>
              <w:t>Update on conclusion of KI#4.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FD6ED" w14:textId="662C9297"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0EE824BC"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5D78C12" w14:textId="5700A0CB"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9258AD9" w14:textId="4E2561D7"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04C676B" w14:textId="18D14746"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A84C46" w:rsidRPr="002F280A">
              <w:rPr>
                <w:sz w:val="16"/>
                <w:szCs w:val="16"/>
              </w:rPr>
              <w:t>782</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E2863BE" w14:textId="7C5A5F1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E872AC5" w14:textId="31FFBD65"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2808AA0" w14:textId="3B1187D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8530BC5" w14:textId="5FF6202B" w:rsidR="001F3766" w:rsidRPr="002F280A" w:rsidRDefault="00A84C46" w:rsidP="003B2898">
            <w:pPr>
              <w:pStyle w:val="TAL"/>
              <w:keepNext w:val="0"/>
              <w:rPr>
                <w:sz w:val="16"/>
                <w:szCs w:val="16"/>
              </w:rPr>
            </w:pPr>
            <w:r w:rsidRPr="002F280A">
              <w:rPr>
                <w:rFonts w:cs="Arial"/>
                <w:sz w:val="16"/>
                <w:szCs w:val="16"/>
              </w:rPr>
              <w:t>Update to conclusions for KI#4: Control of Operations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F750EB" w14:textId="2A95D74B"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5E466CD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93FD4B6" w14:textId="51711FF4"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0D03CD6" w14:textId="7BE3A6F5"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FBA94D0" w14:textId="086CA76C"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A84C46" w:rsidRPr="002F280A">
              <w:rPr>
                <w:sz w:val="16"/>
                <w:szCs w:val="16"/>
              </w:rPr>
              <w:t>783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3EBDCCE" w14:textId="0E82950A"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82C4BE" w14:textId="429C553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C29B2B" w14:textId="027EA5E8"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5C79AEA" w14:textId="2891A3C3" w:rsidR="001F3766" w:rsidRPr="002F280A" w:rsidRDefault="00A84C46" w:rsidP="003B2898">
            <w:pPr>
              <w:pStyle w:val="TAL"/>
              <w:keepNext w:val="0"/>
              <w:rPr>
                <w:sz w:val="16"/>
                <w:szCs w:val="16"/>
              </w:rPr>
            </w:pPr>
            <w:r w:rsidRPr="002F280A">
              <w:rPr>
                <w:rFonts w:cs="Arial"/>
                <w:sz w:val="16"/>
                <w:szCs w:val="16"/>
              </w:rPr>
              <w:t>KI#4 Conclusion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8EB1C3" w14:textId="4FAF7738"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0F3D686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ED6C1E9" w14:textId="197D7332"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FD9AF48" w14:textId="7CB8F317"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D263A5E" w14:textId="23019C6B"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A84C46" w:rsidRPr="002F280A">
              <w:rPr>
                <w:sz w:val="16"/>
                <w:szCs w:val="16"/>
              </w:rPr>
              <w:t>856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E9A007C" w14:textId="28A23DBB"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5119B2A" w14:textId="732707C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F7A9FDB" w14:textId="3B630749"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E53694D" w14:textId="62CE4665" w:rsidR="001F3766" w:rsidRPr="002F280A" w:rsidRDefault="00A84C46" w:rsidP="003B2898">
            <w:pPr>
              <w:pStyle w:val="TAL"/>
              <w:keepNext w:val="0"/>
              <w:rPr>
                <w:sz w:val="16"/>
                <w:szCs w:val="16"/>
              </w:rPr>
            </w:pPr>
            <w:r w:rsidRPr="002F280A">
              <w:rPr>
                <w:rFonts w:cs="Arial"/>
                <w:sz w:val="16"/>
                <w:szCs w:val="16"/>
              </w:rPr>
              <w:t>Update on conclusion of KI#5.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FB9985" w14:textId="611B3DD4"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03C43DE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E9A0730" w14:textId="6D1FE4B3" w:rsidR="001F3766" w:rsidRPr="002F280A" w:rsidRDefault="001F3766"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6129A7A" w14:textId="7B959C70" w:rsidR="001F3766" w:rsidRPr="002F280A" w:rsidRDefault="001F3766"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2BCEC3A" w14:textId="1F6040C1" w:rsidR="001F3766" w:rsidRPr="002F280A" w:rsidRDefault="001F3766" w:rsidP="003B2898">
            <w:pPr>
              <w:pStyle w:val="TAL"/>
              <w:keepNext w:val="0"/>
              <w:rPr>
                <w:sz w:val="16"/>
                <w:szCs w:val="16"/>
              </w:rPr>
            </w:pPr>
            <w:r w:rsidRPr="002F280A">
              <w:rPr>
                <w:rFonts w:hint="eastAsia"/>
                <w:sz w:val="16"/>
                <w:szCs w:val="16"/>
              </w:rPr>
              <w:t>S2</w:t>
            </w:r>
            <w:r w:rsidRPr="002F280A">
              <w:rPr>
                <w:sz w:val="16"/>
                <w:szCs w:val="16"/>
              </w:rPr>
              <w:t>-2301</w:t>
            </w:r>
            <w:r w:rsidR="008A678F" w:rsidRPr="002F280A">
              <w:rPr>
                <w:sz w:val="16"/>
                <w:szCs w:val="16"/>
              </w:rPr>
              <w:t>784</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4BF1F7F" w14:textId="3F37B8E3"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3282E57" w14:textId="57BCC450"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786AC54" w14:textId="7FC427D2"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48DDB7F" w14:textId="77A8395D" w:rsidR="001F3766" w:rsidRPr="002F280A" w:rsidRDefault="008A678F" w:rsidP="003B2898">
            <w:pPr>
              <w:pStyle w:val="TAL"/>
              <w:keepNext w:val="0"/>
              <w:rPr>
                <w:sz w:val="16"/>
                <w:szCs w:val="16"/>
              </w:rPr>
            </w:pPr>
            <w:r w:rsidRPr="002F280A">
              <w:rPr>
                <w:rFonts w:cs="Arial"/>
                <w:sz w:val="16"/>
                <w:szCs w:val="16"/>
              </w:rPr>
              <w:t>KI#6: Conclusion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2A6DD3" w14:textId="23389FAC" w:rsidR="001F3766" w:rsidRPr="002F280A" w:rsidRDefault="001F3766"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B967D7" w:rsidRPr="00EE013D" w14:paraId="53C0CA7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1B786CC" w14:textId="7230907D" w:rsidR="008A678F" w:rsidRPr="002F280A" w:rsidRDefault="008A678F" w:rsidP="003B2898">
            <w:pPr>
              <w:pStyle w:val="TAL"/>
              <w:keepNext w:val="0"/>
              <w:rPr>
                <w:sz w:val="16"/>
                <w:szCs w:val="16"/>
              </w:rPr>
            </w:pPr>
            <w:r w:rsidRPr="002F280A">
              <w:rPr>
                <w:sz w:val="16"/>
                <w:szCs w:val="16"/>
              </w:rPr>
              <w:t>2023-01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48BAEE57" w14:textId="4C24094A" w:rsidR="008A678F" w:rsidRPr="002F280A" w:rsidRDefault="008A678F" w:rsidP="003B2898">
            <w:pPr>
              <w:pStyle w:val="TAL"/>
              <w:keepNext w:val="0"/>
              <w:rPr>
                <w:sz w:val="16"/>
                <w:szCs w:val="16"/>
              </w:rPr>
            </w:pPr>
            <w:r w:rsidRPr="002F280A">
              <w:rPr>
                <w:sz w:val="16"/>
                <w:szCs w:val="16"/>
              </w:rPr>
              <w:t>SA2#154AHe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6565C37" w14:textId="483C5C1D" w:rsidR="008A678F" w:rsidRPr="002F280A" w:rsidRDefault="008A678F" w:rsidP="003B2898">
            <w:pPr>
              <w:pStyle w:val="TAL"/>
              <w:keepNext w:val="0"/>
              <w:rPr>
                <w:sz w:val="16"/>
                <w:szCs w:val="16"/>
              </w:rPr>
            </w:pPr>
            <w:r w:rsidRPr="002F280A">
              <w:rPr>
                <w:rFonts w:hint="eastAsia"/>
                <w:sz w:val="16"/>
                <w:szCs w:val="16"/>
              </w:rPr>
              <w:t>S2</w:t>
            </w:r>
            <w:r w:rsidRPr="002F280A">
              <w:rPr>
                <w:sz w:val="16"/>
                <w:szCs w:val="16"/>
              </w:rPr>
              <w:t>-2301785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A1C974C" w14:textId="1B50C189" w:rsidR="008A678F" w:rsidRPr="002F280A" w:rsidRDefault="008A678F"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E53F56" w14:textId="041D6763" w:rsidR="008A678F" w:rsidRPr="002F280A" w:rsidRDefault="008A678F"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6BBA27B" w14:textId="7713E06F" w:rsidR="008A678F" w:rsidRPr="002F280A" w:rsidRDefault="008A678F" w:rsidP="003B2898">
            <w:pPr>
              <w:pStyle w:val="TAC"/>
              <w:keepNext w:val="0"/>
              <w:rPr>
                <w:rFonts w:eastAsiaTheme="minorEastAsia"/>
                <w:sz w:val="16"/>
                <w:szCs w:val="16"/>
                <w:lang w:eastAsia="zh-CN"/>
              </w:rPr>
            </w:pPr>
            <w:r w:rsidRPr="002F280A">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7551329" w14:textId="03D49F72" w:rsidR="008A678F" w:rsidRPr="002F280A" w:rsidRDefault="008A678F" w:rsidP="003B2898">
            <w:pPr>
              <w:pStyle w:val="TAL"/>
              <w:keepNext w:val="0"/>
              <w:rPr>
                <w:rFonts w:cs="Arial"/>
                <w:sz w:val="16"/>
                <w:szCs w:val="16"/>
              </w:rPr>
            </w:pPr>
            <w:r w:rsidRPr="002F280A">
              <w:rPr>
                <w:rFonts w:cs="Arial"/>
                <w:sz w:val="16"/>
                <w:szCs w:val="16"/>
              </w:rPr>
              <w:t>KI#7: Conclusion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CCFADC" w14:textId="21D575DE" w:rsidR="008A678F" w:rsidRPr="002F280A" w:rsidRDefault="008A678F" w:rsidP="003B2898">
            <w:pPr>
              <w:pStyle w:val="TAC"/>
              <w:keepNext w:val="0"/>
              <w:rPr>
                <w:rFonts w:eastAsiaTheme="minorEastAsia"/>
                <w:sz w:val="16"/>
                <w:szCs w:val="16"/>
                <w:lang w:eastAsia="zh-CN"/>
              </w:rPr>
            </w:pPr>
            <w:r w:rsidRPr="002F280A">
              <w:rPr>
                <w:rFonts w:eastAsiaTheme="minorEastAsia" w:hint="eastAsia"/>
                <w:sz w:val="16"/>
                <w:szCs w:val="16"/>
                <w:lang w:eastAsia="zh-CN"/>
              </w:rPr>
              <w:t>1</w:t>
            </w:r>
            <w:r w:rsidRPr="002F280A">
              <w:rPr>
                <w:rFonts w:eastAsiaTheme="minorEastAsia"/>
                <w:sz w:val="16"/>
                <w:szCs w:val="16"/>
                <w:lang w:eastAsia="zh-CN"/>
              </w:rPr>
              <w:t>.3.0</w:t>
            </w:r>
          </w:p>
        </w:tc>
      </w:tr>
      <w:tr w:rsidR="004A4FB6" w:rsidRPr="00EE013D" w14:paraId="5DF2AE58" w14:textId="77777777" w:rsidTr="00697622">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A6C91A6" w14:textId="4856839E" w:rsidR="004A4FB6" w:rsidRPr="00EE013D" w:rsidRDefault="004A4FB6" w:rsidP="00697622">
            <w:pPr>
              <w:pStyle w:val="TAL"/>
              <w:keepNext w:val="0"/>
              <w:rPr>
                <w:color w:val="0000FF"/>
                <w:sz w:val="16"/>
                <w:szCs w:val="16"/>
              </w:rPr>
            </w:pPr>
            <w:r w:rsidRPr="00EE013D">
              <w:rPr>
                <w:color w:val="0000FF"/>
                <w:sz w:val="16"/>
                <w:szCs w:val="16"/>
              </w:rPr>
              <w:t>202</w:t>
            </w:r>
            <w:r>
              <w:rPr>
                <w:color w:val="0000FF"/>
                <w:sz w:val="16"/>
                <w:szCs w:val="16"/>
              </w:rPr>
              <w:t>3</w:t>
            </w:r>
            <w:r w:rsidRPr="00EE013D">
              <w:rPr>
                <w:color w:val="0000FF"/>
                <w:sz w:val="16"/>
                <w:szCs w:val="16"/>
              </w:rPr>
              <w:t>-</w:t>
            </w:r>
            <w:r>
              <w:rPr>
                <w:color w:val="0000FF"/>
                <w:sz w:val="16"/>
                <w:szCs w:val="16"/>
              </w:rPr>
              <w:t>03</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21C8BDB" w14:textId="79FA847C" w:rsidR="004A4FB6" w:rsidRPr="00EE013D" w:rsidRDefault="004A4FB6" w:rsidP="00697622">
            <w:pPr>
              <w:pStyle w:val="TAL"/>
              <w:keepNext w:val="0"/>
              <w:rPr>
                <w:color w:val="0000FF"/>
                <w:sz w:val="16"/>
                <w:szCs w:val="16"/>
              </w:rPr>
            </w:pPr>
            <w:r w:rsidRPr="00EE013D">
              <w:rPr>
                <w:color w:val="0000FF"/>
                <w:sz w:val="16"/>
                <w:szCs w:val="16"/>
              </w:rPr>
              <w:t>SA#9</w:t>
            </w:r>
            <w:r>
              <w:rPr>
                <w:color w:val="0000FF"/>
                <w:sz w:val="16"/>
                <w:szCs w:val="16"/>
              </w:rPr>
              <w:t>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C2E48BD" w14:textId="3A136D87" w:rsidR="004A4FB6" w:rsidRPr="00EE013D" w:rsidRDefault="004A4FB6" w:rsidP="00697622">
            <w:pPr>
              <w:pStyle w:val="TAL"/>
              <w:keepNext w:val="0"/>
              <w:rPr>
                <w:color w:val="0000FF"/>
                <w:sz w:val="16"/>
                <w:szCs w:val="16"/>
              </w:rPr>
            </w:pPr>
            <w:r>
              <w:rPr>
                <w:color w:val="0000FF"/>
                <w:sz w:val="16"/>
                <w:szCs w:val="16"/>
              </w:rPr>
              <w:t>SP-2</w:t>
            </w:r>
            <w:r>
              <w:rPr>
                <w:color w:val="0000FF"/>
                <w:sz w:val="16"/>
                <w:szCs w:val="16"/>
              </w:rPr>
              <w:t>30117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6A9885A" w14:textId="77777777" w:rsidR="004A4FB6" w:rsidRPr="00EE013D" w:rsidRDefault="004A4FB6" w:rsidP="00697622">
            <w:pPr>
              <w:pStyle w:val="TAC"/>
              <w:keepNext w:val="0"/>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E0AAC2" w14:textId="77777777" w:rsidR="004A4FB6" w:rsidRPr="00EE013D" w:rsidRDefault="004A4FB6" w:rsidP="00697622">
            <w:pPr>
              <w:pStyle w:val="TAC"/>
              <w:keepNext w:val="0"/>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6038195" w14:textId="77777777" w:rsidR="004A4FB6" w:rsidRPr="00EE013D" w:rsidRDefault="004A4FB6" w:rsidP="00697622">
            <w:pPr>
              <w:pStyle w:val="TAC"/>
              <w:keepNext w:val="0"/>
              <w:rPr>
                <w:color w:val="0000FF"/>
                <w:sz w:val="16"/>
                <w:szCs w:val="16"/>
              </w:rPr>
            </w:pPr>
            <w:r w:rsidRPr="00EE013D">
              <w:rPr>
                <w:color w:val="0000FF"/>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F8F184F" w14:textId="624DA94A" w:rsidR="004A4FB6" w:rsidRPr="00EE013D" w:rsidRDefault="004A4FB6" w:rsidP="00697622">
            <w:pPr>
              <w:pStyle w:val="TAL"/>
              <w:keepNext w:val="0"/>
              <w:rPr>
                <w:color w:val="0000FF"/>
                <w:sz w:val="16"/>
                <w:szCs w:val="16"/>
              </w:rPr>
            </w:pPr>
            <w:r w:rsidRPr="00EE013D">
              <w:rPr>
                <w:color w:val="0000FF"/>
                <w:sz w:val="16"/>
                <w:szCs w:val="16"/>
              </w:rPr>
              <w:t xml:space="preserve">MCC editorial update for presentation to TSG SA for </w:t>
            </w:r>
            <w:r>
              <w:rPr>
                <w:color w:val="0000FF"/>
                <w:sz w:val="16"/>
                <w:szCs w:val="16"/>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A45235" w14:textId="43C79F4B" w:rsidR="004A4FB6" w:rsidRPr="00EE013D" w:rsidRDefault="004A4FB6" w:rsidP="00697622">
            <w:pPr>
              <w:pStyle w:val="TAC"/>
              <w:keepNext w:val="0"/>
              <w:rPr>
                <w:rFonts w:eastAsiaTheme="minorEastAsia"/>
                <w:color w:val="0000FF"/>
                <w:sz w:val="16"/>
                <w:szCs w:val="16"/>
              </w:rPr>
            </w:pPr>
            <w:r>
              <w:rPr>
                <w:rFonts w:eastAsiaTheme="minorEastAsia"/>
                <w:color w:val="0000FF"/>
                <w:sz w:val="16"/>
                <w:szCs w:val="16"/>
              </w:rPr>
              <w:t>2.0.0</w:t>
            </w:r>
          </w:p>
        </w:tc>
      </w:tr>
    </w:tbl>
    <w:p w14:paraId="7EF7EF6D" w14:textId="00EA6E34" w:rsidR="00E71B2C" w:rsidRPr="00DF048C" w:rsidRDefault="00E71B2C" w:rsidP="001419AE"/>
    <w:sectPr w:rsidR="00E71B2C" w:rsidRPr="00DF048C">
      <w:headerReference w:type="default" r:id="rId183"/>
      <w:footerReference w:type="default" r:id="rId1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A116A0" w14:textId="77777777" w:rsidR="004D79F3" w:rsidRDefault="004D79F3">
      <w:r>
        <w:separator/>
      </w:r>
    </w:p>
  </w:endnote>
  <w:endnote w:type="continuationSeparator" w:id="0">
    <w:p w14:paraId="72D38B74" w14:textId="77777777" w:rsidR="004D79F3" w:rsidRDefault="004D79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67379" w14:textId="77777777" w:rsidR="009E4BFE" w:rsidRPr="002A1A87" w:rsidRDefault="009E4BFE" w:rsidP="002A1A87">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B9205" w14:textId="77777777" w:rsidR="009E4BFE" w:rsidRPr="002A1A87" w:rsidRDefault="009E4BFE" w:rsidP="002A1A87">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9E4BFE" w:rsidRPr="002A1A87" w:rsidRDefault="009E4BFE" w:rsidP="002A1A87">
    <w:pPr>
      <w:jc w:val="center"/>
      <w:rPr>
        <w:rFonts w:ascii="Arial" w:hAnsi="Arial" w:cs="Arial"/>
        <w:b/>
        <w:i/>
      </w:rPr>
    </w:pPr>
    <w:r w:rsidRPr="002A1A8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758019" w14:textId="77777777" w:rsidR="004D79F3" w:rsidRDefault="004D79F3">
      <w:r>
        <w:separator/>
      </w:r>
    </w:p>
  </w:footnote>
  <w:footnote w:type="continuationSeparator" w:id="0">
    <w:p w14:paraId="1F381402" w14:textId="77777777" w:rsidR="004D79F3" w:rsidRDefault="004D79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B708DA6" w:rsidR="009E4BFE" w:rsidRDefault="009E4BFE">
    <w:pPr>
      <w:framePr w:h="284" w:hRule="exact" w:wrap="around" w:vAnchor="text" w:hAnchor="margin" w:xAlign="right" w:y="1"/>
      <w:rPr>
        <w:rFonts w:ascii="Arial" w:hAnsi="Arial" w:cs="Arial"/>
        <w:b/>
        <w:sz w:val="18"/>
        <w:szCs w:val="18"/>
      </w:rPr>
    </w:pPr>
    <w:r w:rsidRPr="002A1A87">
      <w:rPr>
        <w:rFonts w:ascii="Arial" w:hAnsi="Arial" w:cs="Arial"/>
        <w:b/>
        <w:szCs w:val="18"/>
      </w:rPr>
      <w:fldChar w:fldCharType="begin"/>
    </w:r>
    <w:r w:rsidRPr="002A1A87">
      <w:rPr>
        <w:rFonts w:ascii="Arial" w:hAnsi="Arial" w:cs="Arial"/>
        <w:b/>
        <w:szCs w:val="18"/>
      </w:rPr>
      <w:instrText xml:space="preserve"> STYLEREF ZA </w:instrText>
    </w:r>
    <w:r w:rsidRPr="002A1A87">
      <w:rPr>
        <w:rFonts w:ascii="Arial" w:hAnsi="Arial" w:cs="Arial"/>
        <w:b/>
        <w:szCs w:val="18"/>
      </w:rPr>
      <w:fldChar w:fldCharType="separate"/>
    </w:r>
    <w:r w:rsidR="00C36F0B">
      <w:rPr>
        <w:rFonts w:ascii="Arial" w:hAnsi="Arial" w:cs="Arial"/>
        <w:b/>
        <w:noProof/>
        <w:szCs w:val="18"/>
      </w:rPr>
      <w:t>3GPP TR 23.700-86 V2.0.0 (2023-03)</w:t>
    </w:r>
    <w:r w:rsidRPr="002A1A87">
      <w:rPr>
        <w:rFonts w:ascii="Arial" w:hAnsi="Arial" w:cs="Arial"/>
        <w:b/>
        <w:szCs w:val="18"/>
      </w:rPr>
      <w:fldChar w:fldCharType="end"/>
    </w:r>
  </w:p>
  <w:p w14:paraId="7A6BC72E" w14:textId="5486CAA5" w:rsidR="009E4BFE" w:rsidRDefault="009E4BFE">
    <w:pPr>
      <w:framePr w:h="284" w:hRule="exact" w:wrap="around" w:vAnchor="text" w:hAnchor="margin" w:xAlign="center" w:y="7"/>
      <w:rPr>
        <w:rFonts w:ascii="Arial" w:hAnsi="Arial" w:cs="Arial"/>
        <w:b/>
        <w:sz w:val="18"/>
        <w:szCs w:val="18"/>
      </w:rPr>
    </w:pPr>
    <w:r w:rsidRPr="002A1A87">
      <w:rPr>
        <w:rFonts w:ascii="Arial" w:hAnsi="Arial" w:cs="Arial"/>
        <w:b/>
        <w:szCs w:val="18"/>
      </w:rPr>
      <w:fldChar w:fldCharType="begin"/>
    </w:r>
    <w:r w:rsidRPr="002A1A87">
      <w:rPr>
        <w:rFonts w:ascii="Arial" w:hAnsi="Arial" w:cs="Arial"/>
        <w:b/>
        <w:szCs w:val="18"/>
      </w:rPr>
      <w:instrText xml:space="preserve"> PAGE </w:instrText>
    </w:r>
    <w:r w:rsidRPr="002A1A87">
      <w:rPr>
        <w:rFonts w:ascii="Arial" w:hAnsi="Arial" w:cs="Arial"/>
        <w:b/>
        <w:szCs w:val="18"/>
      </w:rPr>
      <w:fldChar w:fldCharType="separate"/>
    </w:r>
    <w:r w:rsidR="003E4240" w:rsidRPr="002A1A87">
      <w:rPr>
        <w:rFonts w:ascii="Arial" w:hAnsi="Arial" w:cs="Arial"/>
        <w:b/>
        <w:noProof/>
        <w:szCs w:val="18"/>
      </w:rPr>
      <w:t>8</w:t>
    </w:r>
    <w:r w:rsidRPr="002A1A87">
      <w:rPr>
        <w:rFonts w:ascii="Arial" w:hAnsi="Arial" w:cs="Arial"/>
        <w:b/>
        <w:szCs w:val="18"/>
      </w:rPr>
      <w:fldChar w:fldCharType="end"/>
    </w:r>
  </w:p>
  <w:p w14:paraId="13C538E8" w14:textId="550084F6" w:rsidR="009E4BFE" w:rsidRDefault="009E4BFE">
    <w:pPr>
      <w:framePr w:h="284" w:hRule="exact" w:wrap="around" w:vAnchor="text" w:hAnchor="margin" w:y="7"/>
      <w:rPr>
        <w:rFonts w:ascii="Arial" w:hAnsi="Arial" w:cs="Arial"/>
        <w:b/>
        <w:sz w:val="18"/>
        <w:szCs w:val="18"/>
      </w:rPr>
    </w:pPr>
    <w:r w:rsidRPr="002A1A87">
      <w:rPr>
        <w:rFonts w:ascii="Arial" w:hAnsi="Arial" w:cs="Arial"/>
        <w:b/>
        <w:szCs w:val="18"/>
      </w:rPr>
      <w:fldChar w:fldCharType="begin"/>
    </w:r>
    <w:r w:rsidRPr="002A1A87">
      <w:rPr>
        <w:rFonts w:ascii="Arial" w:hAnsi="Arial" w:cs="Arial"/>
        <w:b/>
        <w:szCs w:val="18"/>
      </w:rPr>
      <w:instrText xml:space="preserve"> STYLEREF ZGSM </w:instrText>
    </w:r>
    <w:r w:rsidRPr="002A1A87">
      <w:rPr>
        <w:rFonts w:ascii="Arial" w:hAnsi="Arial" w:cs="Arial"/>
        <w:b/>
        <w:szCs w:val="18"/>
      </w:rPr>
      <w:fldChar w:fldCharType="separate"/>
    </w:r>
    <w:r w:rsidR="00C36F0B">
      <w:rPr>
        <w:rFonts w:ascii="Arial" w:hAnsi="Arial" w:cs="Arial"/>
        <w:b/>
        <w:noProof/>
        <w:szCs w:val="18"/>
      </w:rPr>
      <w:t>Release 18</w:t>
    </w:r>
    <w:r w:rsidRPr="002A1A87">
      <w:rPr>
        <w:rFonts w:ascii="Arial" w:hAnsi="Arial" w:cs="Arial"/>
        <w:b/>
        <w:szCs w:val="18"/>
      </w:rPr>
      <w:fldChar w:fldCharType="end"/>
    </w:r>
  </w:p>
  <w:p w14:paraId="1024E63D" w14:textId="77777777" w:rsidR="009E4BFE" w:rsidRDefault="009E4BF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E277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34F3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090D0"/>
    <w:lvl w:ilvl="0">
      <w:start w:val="1"/>
      <w:numFmt w:val="decimal"/>
      <w:pStyle w:val="ListNumber3"/>
      <w:lvlText w:val="%1."/>
      <w:lvlJc w:val="left"/>
      <w:pPr>
        <w:tabs>
          <w:tab w:val="num" w:pos="926"/>
        </w:tabs>
        <w:ind w:left="926" w:hanging="360"/>
      </w:pPr>
    </w:lvl>
  </w:abstractNum>
  <w:abstractNum w:abstractNumId="3" w15:restartNumberingAfterBreak="0">
    <w:nsid w:val="01AD6745"/>
    <w:multiLevelType w:val="hybridMultilevel"/>
    <w:tmpl w:val="8C669784"/>
    <w:lvl w:ilvl="0" w:tplc="7CD688AA">
      <w:numFmt w:val="bullet"/>
      <w:lvlText w:val="-"/>
      <w:lvlJc w:val="left"/>
      <w:pPr>
        <w:ind w:left="1004" w:hanging="360"/>
      </w:pPr>
      <w:rPr>
        <w:rFonts w:ascii="Times New Roman" w:eastAsia="Malgun Gothic"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 w15:restartNumberingAfterBreak="0">
    <w:nsid w:val="0A8D6EF2"/>
    <w:multiLevelType w:val="hybridMultilevel"/>
    <w:tmpl w:val="1D0840AE"/>
    <w:lvl w:ilvl="0" w:tplc="14F0BC7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AB27767"/>
    <w:multiLevelType w:val="hybridMultilevel"/>
    <w:tmpl w:val="64E65650"/>
    <w:lvl w:ilvl="0" w:tplc="2148531A">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B143DFA"/>
    <w:multiLevelType w:val="hybridMultilevel"/>
    <w:tmpl w:val="D4CC432E"/>
    <w:lvl w:ilvl="0" w:tplc="C802AAA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1DD0325"/>
    <w:multiLevelType w:val="hybridMultilevel"/>
    <w:tmpl w:val="60D09C28"/>
    <w:lvl w:ilvl="0" w:tplc="86109AA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2591618"/>
    <w:multiLevelType w:val="hybridMultilevel"/>
    <w:tmpl w:val="ADF65C4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9" w15:restartNumberingAfterBreak="0">
    <w:nsid w:val="160E408C"/>
    <w:multiLevelType w:val="hybridMultilevel"/>
    <w:tmpl w:val="6EA419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9230097"/>
    <w:multiLevelType w:val="hybridMultilevel"/>
    <w:tmpl w:val="4E48B44C"/>
    <w:lvl w:ilvl="0" w:tplc="B7FEFA20">
      <w:start w:val="6"/>
      <w:numFmt w:val="bullet"/>
      <w:lvlText w:val="-"/>
      <w:lvlJc w:val="left"/>
      <w:pPr>
        <w:ind w:left="360" w:hanging="360"/>
      </w:pPr>
      <w:rPr>
        <w:rFonts w:ascii="Times New Roman" w:eastAsia="DengXian" w:hAnsi="Times New Roman" w:cs="Times New Roman"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B3C760E"/>
    <w:multiLevelType w:val="hybridMultilevel"/>
    <w:tmpl w:val="84E0E5B4"/>
    <w:lvl w:ilvl="0" w:tplc="BCB4C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CAB0E19"/>
    <w:multiLevelType w:val="hybridMultilevel"/>
    <w:tmpl w:val="67E2A920"/>
    <w:lvl w:ilvl="0" w:tplc="28268FF0">
      <w:start w:val="6"/>
      <w:numFmt w:val="bullet"/>
      <w:lvlText w:val="-"/>
      <w:lvlJc w:val="left"/>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1E45065C"/>
    <w:multiLevelType w:val="hybridMultilevel"/>
    <w:tmpl w:val="505E86B4"/>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15:restartNumberingAfterBreak="0">
    <w:nsid w:val="231B056F"/>
    <w:multiLevelType w:val="multilevel"/>
    <w:tmpl w:val="362EDDCC"/>
    <w:lvl w:ilvl="0">
      <w:start w:val="7"/>
      <w:numFmt w:val="decimal"/>
      <w:lvlText w:val="%1"/>
      <w:lvlJc w:val="left"/>
      <w:pPr>
        <w:ind w:left="405" w:hanging="405"/>
      </w:pPr>
      <w:rPr>
        <w:rFonts w:hint="default"/>
      </w:rPr>
    </w:lvl>
    <w:lvl w:ilvl="1">
      <w:start w:val="4"/>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391193B"/>
    <w:multiLevelType w:val="hybridMultilevel"/>
    <w:tmpl w:val="CC86C32E"/>
    <w:lvl w:ilvl="0" w:tplc="E3EEC75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6D567C9"/>
    <w:multiLevelType w:val="hybridMultilevel"/>
    <w:tmpl w:val="8A103074"/>
    <w:lvl w:ilvl="0" w:tplc="08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7" w15:restartNumberingAfterBreak="0">
    <w:nsid w:val="27B16363"/>
    <w:multiLevelType w:val="hybridMultilevel"/>
    <w:tmpl w:val="A112DB02"/>
    <w:lvl w:ilvl="0" w:tplc="00BC9864">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15:restartNumberingAfterBreak="0">
    <w:nsid w:val="2C9B6E11"/>
    <w:multiLevelType w:val="hybridMultilevel"/>
    <w:tmpl w:val="F3C0A9CE"/>
    <w:lvl w:ilvl="0" w:tplc="C14E7E2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2CDC29AE"/>
    <w:multiLevelType w:val="hybridMultilevel"/>
    <w:tmpl w:val="0C2C764A"/>
    <w:lvl w:ilvl="0" w:tplc="AB1CCA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FDD693A"/>
    <w:multiLevelType w:val="hybridMultilevel"/>
    <w:tmpl w:val="3C306D50"/>
    <w:lvl w:ilvl="0" w:tplc="1F10F026">
      <w:start w:val="4"/>
      <w:numFmt w:val="bullet"/>
      <w:lvlText w:val="-"/>
      <w:lvlJc w:val="left"/>
      <w:pPr>
        <w:ind w:left="704" w:hanging="42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0A8519B"/>
    <w:multiLevelType w:val="hybridMultilevel"/>
    <w:tmpl w:val="DCE0118E"/>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15:restartNumberingAfterBreak="0">
    <w:nsid w:val="340E3B12"/>
    <w:multiLevelType w:val="hybridMultilevel"/>
    <w:tmpl w:val="B6182988"/>
    <w:lvl w:ilvl="0" w:tplc="B3DED866">
      <w:start w:val="1"/>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F525D9F"/>
    <w:multiLevelType w:val="hybridMultilevel"/>
    <w:tmpl w:val="C36ED224"/>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5" w15:restartNumberingAfterBreak="0">
    <w:nsid w:val="40D038AB"/>
    <w:multiLevelType w:val="hybridMultilevel"/>
    <w:tmpl w:val="4D8C49F0"/>
    <w:lvl w:ilvl="0" w:tplc="E03C038E">
      <w:start w:val="1"/>
      <w:numFmt w:val="decimal"/>
      <w:lvlText w:val="%1."/>
      <w:lvlJc w:val="left"/>
      <w:pPr>
        <w:tabs>
          <w:tab w:val="num" w:pos="720"/>
        </w:tabs>
        <w:ind w:left="720" w:hanging="360"/>
      </w:pPr>
    </w:lvl>
    <w:lvl w:ilvl="1" w:tplc="966C1EBC" w:tentative="1">
      <w:start w:val="1"/>
      <w:numFmt w:val="decimal"/>
      <w:lvlText w:val="%2."/>
      <w:lvlJc w:val="left"/>
      <w:pPr>
        <w:tabs>
          <w:tab w:val="num" w:pos="1440"/>
        </w:tabs>
        <w:ind w:left="1440" w:hanging="360"/>
      </w:pPr>
    </w:lvl>
    <w:lvl w:ilvl="2" w:tplc="9D38D764" w:tentative="1">
      <w:start w:val="1"/>
      <w:numFmt w:val="decimal"/>
      <w:lvlText w:val="%3."/>
      <w:lvlJc w:val="left"/>
      <w:pPr>
        <w:tabs>
          <w:tab w:val="num" w:pos="2160"/>
        </w:tabs>
        <w:ind w:left="2160" w:hanging="360"/>
      </w:pPr>
    </w:lvl>
    <w:lvl w:ilvl="3" w:tplc="CEEE07A2" w:tentative="1">
      <w:start w:val="1"/>
      <w:numFmt w:val="decimal"/>
      <w:lvlText w:val="%4."/>
      <w:lvlJc w:val="left"/>
      <w:pPr>
        <w:tabs>
          <w:tab w:val="num" w:pos="2880"/>
        </w:tabs>
        <w:ind w:left="2880" w:hanging="360"/>
      </w:pPr>
    </w:lvl>
    <w:lvl w:ilvl="4" w:tplc="4694FC1A" w:tentative="1">
      <w:start w:val="1"/>
      <w:numFmt w:val="decimal"/>
      <w:lvlText w:val="%5."/>
      <w:lvlJc w:val="left"/>
      <w:pPr>
        <w:tabs>
          <w:tab w:val="num" w:pos="3600"/>
        </w:tabs>
        <w:ind w:left="3600" w:hanging="360"/>
      </w:pPr>
    </w:lvl>
    <w:lvl w:ilvl="5" w:tplc="2AAC72F0" w:tentative="1">
      <w:start w:val="1"/>
      <w:numFmt w:val="decimal"/>
      <w:lvlText w:val="%6."/>
      <w:lvlJc w:val="left"/>
      <w:pPr>
        <w:tabs>
          <w:tab w:val="num" w:pos="4320"/>
        </w:tabs>
        <w:ind w:left="4320" w:hanging="360"/>
      </w:pPr>
    </w:lvl>
    <w:lvl w:ilvl="6" w:tplc="CD5A78AA" w:tentative="1">
      <w:start w:val="1"/>
      <w:numFmt w:val="decimal"/>
      <w:lvlText w:val="%7."/>
      <w:lvlJc w:val="left"/>
      <w:pPr>
        <w:tabs>
          <w:tab w:val="num" w:pos="5040"/>
        </w:tabs>
        <w:ind w:left="5040" w:hanging="360"/>
      </w:pPr>
    </w:lvl>
    <w:lvl w:ilvl="7" w:tplc="9DDC7904" w:tentative="1">
      <w:start w:val="1"/>
      <w:numFmt w:val="decimal"/>
      <w:lvlText w:val="%8."/>
      <w:lvlJc w:val="left"/>
      <w:pPr>
        <w:tabs>
          <w:tab w:val="num" w:pos="5760"/>
        </w:tabs>
        <w:ind w:left="5760" w:hanging="360"/>
      </w:pPr>
    </w:lvl>
    <w:lvl w:ilvl="8" w:tplc="24346012" w:tentative="1">
      <w:start w:val="1"/>
      <w:numFmt w:val="decimal"/>
      <w:lvlText w:val="%9."/>
      <w:lvlJc w:val="left"/>
      <w:pPr>
        <w:tabs>
          <w:tab w:val="num" w:pos="6480"/>
        </w:tabs>
        <w:ind w:left="6480" w:hanging="360"/>
      </w:pPr>
    </w:lvl>
  </w:abstractNum>
  <w:abstractNum w:abstractNumId="26" w15:restartNumberingAfterBreak="0">
    <w:nsid w:val="41B16776"/>
    <w:multiLevelType w:val="hybridMultilevel"/>
    <w:tmpl w:val="B8E4828E"/>
    <w:lvl w:ilvl="0" w:tplc="76C01E94">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2B566D9"/>
    <w:multiLevelType w:val="hybridMultilevel"/>
    <w:tmpl w:val="4C3611A6"/>
    <w:lvl w:ilvl="0" w:tplc="5C1AB76A">
      <w:start w:val="2"/>
      <w:numFmt w:val="bullet"/>
      <w:lvlText w:val="-"/>
      <w:lvlJc w:val="left"/>
      <w:rPr>
        <w:rFonts w:ascii="Times New Roman" w:eastAsia="DengXian" w:hAnsi="Times New Roman" w:cs="Times New Roman" w:hint="default"/>
      </w:rPr>
    </w:lvl>
    <w:lvl w:ilvl="1" w:tplc="1F10F026">
      <w:start w:val="4"/>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3D92F72"/>
    <w:multiLevelType w:val="hybridMultilevel"/>
    <w:tmpl w:val="CA68AEF8"/>
    <w:lvl w:ilvl="0" w:tplc="0ED2F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65E347F"/>
    <w:multiLevelType w:val="multilevel"/>
    <w:tmpl w:val="75526446"/>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49F50A07"/>
    <w:multiLevelType w:val="hybridMultilevel"/>
    <w:tmpl w:val="D62E5C9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1" w15:restartNumberingAfterBreak="0">
    <w:nsid w:val="4A527770"/>
    <w:multiLevelType w:val="hybridMultilevel"/>
    <w:tmpl w:val="75F0E2D6"/>
    <w:lvl w:ilvl="0" w:tplc="E93EB49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4E1121F2"/>
    <w:multiLevelType w:val="hybridMultilevel"/>
    <w:tmpl w:val="EBBC3B7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13E106B"/>
    <w:multiLevelType w:val="hybridMultilevel"/>
    <w:tmpl w:val="72689EDA"/>
    <w:lvl w:ilvl="0" w:tplc="4692D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18B01DD"/>
    <w:multiLevelType w:val="hybridMultilevel"/>
    <w:tmpl w:val="B9C2C784"/>
    <w:lvl w:ilvl="0" w:tplc="4692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7" w15:restartNumberingAfterBreak="0">
    <w:nsid w:val="55FD1A7B"/>
    <w:multiLevelType w:val="multilevel"/>
    <w:tmpl w:val="0E3C81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57163C9D"/>
    <w:multiLevelType w:val="hybridMultilevel"/>
    <w:tmpl w:val="37841716"/>
    <w:lvl w:ilvl="0" w:tplc="B4801992">
      <w:start w:val="2"/>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7AE79B5"/>
    <w:multiLevelType w:val="hybridMultilevel"/>
    <w:tmpl w:val="4488A27A"/>
    <w:lvl w:ilvl="0" w:tplc="44503E4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0"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5E7D38C3"/>
    <w:multiLevelType w:val="hybridMultilevel"/>
    <w:tmpl w:val="BD143628"/>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00B5C08"/>
    <w:multiLevelType w:val="multilevel"/>
    <w:tmpl w:val="E3FE4866"/>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3" w15:restartNumberingAfterBreak="0">
    <w:nsid w:val="61A5321E"/>
    <w:multiLevelType w:val="hybridMultilevel"/>
    <w:tmpl w:val="450E7C78"/>
    <w:lvl w:ilvl="0" w:tplc="4258B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2BC1EF7"/>
    <w:multiLevelType w:val="hybridMultilevel"/>
    <w:tmpl w:val="296C610A"/>
    <w:lvl w:ilvl="0" w:tplc="E6D28FD6">
      <w:start w:val="4"/>
      <w:numFmt w:val="bullet"/>
      <w:lvlText w:val="-"/>
      <w:lvlJc w:val="left"/>
      <w:pPr>
        <w:ind w:left="623" w:hanging="420"/>
      </w:pPr>
      <w:rPr>
        <w:rFonts w:ascii="Times New Roman" w:eastAsia="SimSun" w:hAnsi="Times New Roman" w:cs="Times New Roman" w:hint="default"/>
      </w:rPr>
    </w:lvl>
    <w:lvl w:ilvl="1" w:tplc="04090003">
      <w:start w:val="1"/>
      <w:numFmt w:val="bullet"/>
      <w:lvlText w:val=""/>
      <w:lvlJc w:val="left"/>
      <w:pPr>
        <w:ind w:left="1043" w:hanging="420"/>
      </w:pPr>
      <w:rPr>
        <w:rFonts w:ascii="Wingdings" w:hAnsi="Wingdings" w:hint="default"/>
      </w:rPr>
    </w:lvl>
    <w:lvl w:ilvl="2" w:tplc="04090005" w:tentative="1">
      <w:start w:val="1"/>
      <w:numFmt w:val="bullet"/>
      <w:lvlText w:val=""/>
      <w:lvlJc w:val="left"/>
      <w:pPr>
        <w:ind w:left="1463" w:hanging="420"/>
      </w:pPr>
      <w:rPr>
        <w:rFonts w:ascii="Wingdings" w:hAnsi="Wingdings" w:hint="default"/>
      </w:rPr>
    </w:lvl>
    <w:lvl w:ilvl="3" w:tplc="04090001" w:tentative="1">
      <w:start w:val="1"/>
      <w:numFmt w:val="bullet"/>
      <w:lvlText w:val=""/>
      <w:lvlJc w:val="left"/>
      <w:pPr>
        <w:ind w:left="1883" w:hanging="420"/>
      </w:pPr>
      <w:rPr>
        <w:rFonts w:ascii="Wingdings" w:hAnsi="Wingdings" w:hint="default"/>
      </w:rPr>
    </w:lvl>
    <w:lvl w:ilvl="4" w:tplc="04090003" w:tentative="1">
      <w:start w:val="1"/>
      <w:numFmt w:val="bullet"/>
      <w:lvlText w:val=""/>
      <w:lvlJc w:val="left"/>
      <w:pPr>
        <w:ind w:left="2303" w:hanging="420"/>
      </w:pPr>
      <w:rPr>
        <w:rFonts w:ascii="Wingdings" w:hAnsi="Wingdings" w:hint="default"/>
      </w:rPr>
    </w:lvl>
    <w:lvl w:ilvl="5" w:tplc="04090005" w:tentative="1">
      <w:start w:val="1"/>
      <w:numFmt w:val="bullet"/>
      <w:lvlText w:val=""/>
      <w:lvlJc w:val="left"/>
      <w:pPr>
        <w:ind w:left="2723" w:hanging="420"/>
      </w:pPr>
      <w:rPr>
        <w:rFonts w:ascii="Wingdings" w:hAnsi="Wingdings" w:hint="default"/>
      </w:rPr>
    </w:lvl>
    <w:lvl w:ilvl="6" w:tplc="04090001" w:tentative="1">
      <w:start w:val="1"/>
      <w:numFmt w:val="bullet"/>
      <w:lvlText w:val=""/>
      <w:lvlJc w:val="left"/>
      <w:pPr>
        <w:ind w:left="3143" w:hanging="420"/>
      </w:pPr>
      <w:rPr>
        <w:rFonts w:ascii="Wingdings" w:hAnsi="Wingdings" w:hint="default"/>
      </w:rPr>
    </w:lvl>
    <w:lvl w:ilvl="7" w:tplc="04090003" w:tentative="1">
      <w:start w:val="1"/>
      <w:numFmt w:val="bullet"/>
      <w:lvlText w:val=""/>
      <w:lvlJc w:val="left"/>
      <w:pPr>
        <w:ind w:left="3563" w:hanging="420"/>
      </w:pPr>
      <w:rPr>
        <w:rFonts w:ascii="Wingdings" w:hAnsi="Wingdings" w:hint="default"/>
      </w:rPr>
    </w:lvl>
    <w:lvl w:ilvl="8" w:tplc="04090005" w:tentative="1">
      <w:start w:val="1"/>
      <w:numFmt w:val="bullet"/>
      <w:lvlText w:val=""/>
      <w:lvlJc w:val="left"/>
      <w:pPr>
        <w:ind w:left="3983" w:hanging="420"/>
      </w:pPr>
      <w:rPr>
        <w:rFonts w:ascii="Wingdings" w:hAnsi="Wingdings" w:hint="default"/>
      </w:rPr>
    </w:lvl>
  </w:abstractNum>
  <w:abstractNum w:abstractNumId="45" w15:restartNumberingAfterBreak="0">
    <w:nsid w:val="64CB15D1"/>
    <w:multiLevelType w:val="hybridMultilevel"/>
    <w:tmpl w:val="34BEB8DC"/>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6" w15:restartNumberingAfterBreak="0">
    <w:nsid w:val="71E53810"/>
    <w:multiLevelType w:val="hybridMultilevel"/>
    <w:tmpl w:val="0E3209A8"/>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7" w15:restartNumberingAfterBreak="0">
    <w:nsid w:val="73EB3D7E"/>
    <w:multiLevelType w:val="hybridMultilevel"/>
    <w:tmpl w:val="CFA21946"/>
    <w:lvl w:ilvl="0" w:tplc="D570DADC">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78470119"/>
    <w:multiLevelType w:val="hybridMultilevel"/>
    <w:tmpl w:val="A9E08902"/>
    <w:lvl w:ilvl="0" w:tplc="846CAAC4">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8704010"/>
    <w:multiLevelType w:val="hybridMultilevel"/>
    <w:tmpl w:val="183C0182"/>
    <w:lvl w:ilvl="0" w:tplc="6AA267A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78BB7009"/>
    <w:multiLevelType w:val="hybridMultilevel"/>
    <w:tmpl w:val="8BA82140"/>
    <w:lvl w:ilvl="0" w:tplc="66E2463A">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A8C1200"/>
    <w:multiLevelType w:val="hybridMultilevel"/>
    <w:tmpl w:val="58BA6D2A"/>
    <w:lvl w:ilvl="0" w:tplc="4B08EE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7B913178"/>
    <w:multiLevelType w:val="hybridMultilevel"/>
    <w:tmpl w:val="1FE8690E"/>
    <w:lvl w:ilvl="0" w:tplc="D43EDD00">
      <w:start w:val="6"/>
      <w:numFmt w:val="bullet"/>
      <w:lvlText w:val="-"/>
      <w:lvlJc w:val="left"/>
      <w:pPr>
        <w:ind w:left="1104" w:hanging="420"/>
      </w:pPr>
      <w:rPr>
        <w:rFonts w:ascii="Times New Roman" w:eastAsia="Malgun Gothic" w:hAnsi="Times New Roman" w:cs="Times New Roman" w:hint="default"/>
      </w:rPr>
    </w:lvl>
    <w:lvl w:ilvl="1" w:tplc="04090003">
      <w:start w:val="1"/>
      <w:numFmt w:val="bullet"/>
      <w:lvlText w:val=""/>
      <w:lvlJc w:val="left"/>
      <w:pPr>
        <w:ind w:left="1524" w:hanging="420"/>
      </w:pPr>
      <w:rPr>
        <w:rFonts w:ascii="Wingdings" w:hAnsi="Wingdings" w:hint="default"/>
      </w:rPr>
    </w:lvl>
    <w:lvl w:ilvl="2" w:tplc="04090005">
      <w:start w:val="1"/>
      <w:numFmt w:val="bullet"/>
      <w:lvlText w:val=""/>
      <w:lvlJc w:val="left"/>
      <w:pPr>
        <w:ind w:left="1944" w:hanging="420"/>
      </w:pPr>
      <w:rPr>
        <w:rFonts w:ascii="Wingdings" w:hAnsi="Wingdings" w:hint="default"/>
      </w:rPr>
    </w:lvl>
    <w:lvl w:ilvl="3" w:tplc="04090001">
      <w:start w:val="1"/>
      <w:numFmt w:val="bullet"/>
      <w:lvlText w:val=""/>
      <w:lvlJc w:val="left"/>
      <w:pPr>
        <w:ind w:left="2364" w:hanging="420"/>
      </w:pPr>
      <w:rPr>
        <w:rFonts w:ascii="Wingdings" w:hAnsi="Wingdings" w:hint="default"/>
      </w:rPr>
    </w:lvl>
    <w:lvl w:ilvl="4" w:tplc="04090003">
      <w:start w:val="1"/>
      <w:numFmt w:val="bullet"/>
      <w:lvlText w:val=""/>
      <w:lvlJc w:val="left"/>
      <w:pPr>
        <w:ind w:left="2784" w:hanging="420"/>
      </w:pPr>
      <w:rPr>
        <w:rFonts w:ascii="Wingdings" w:hAnsi="Wingdings" w:hint="default"/>
      </w:rPr>
    </w:lvl>
    <w:lvl w:ilvl="5" w:tplc="04090005">
      <w:start w:val="1"/>
      <w:numFmt w:val="bullet"/>
      <w:lvlText w:val=""/>
      <w:lvlJc w:val="left"/>
      <w:pPr>
        <w:ind w:left="3204" w:hanging="420"/>
      </w:pPr>
      <w:rPr>
        <w:rFonts w:ascii="Wingdings" w:hAnsi="Wingdings" w:hint="default"/>
      </w:rPr>
    </w:lvl>
    <w:lvl w:ilvl="6" w:tplc="04090001">
      <w:start w:val="1"/>
      <w:numFmt w:val="bullet"/>
      <w:lvlText w:val=""/>
      <w:lvlJc w:val="left"/>
      <w:pPr>
        <w:ind w:left="3624" w:hanging="420"/>
      </w:pPr>
      <w:rPr>
        <w:rFonts w:ascii="Wingdings" w:hAnsi="Wingdings" w:hint="default"/>
      </w:rPr>
    </w:lvl>
    <w:lvl w:ilvl="7" w:tplc="04090003">
      <w:start w:val="1"/>
      <w:numFmt w:val="bullet"/>
      <w:lvlText w:val=""/>
      <w:lvlJc w:val="left"/>
      <w:pPr>
        <w:ind w:left="4044" w:hanging="420"/>
      </w:pPr>
      <w:rPr>
        <w:rFonts w:ascii="Wingdings" w:hAnsi="Wingdings" w:hint="default"/>
      </w:rPr>
    </w:lvl>
    <w:lvl w:ilvl="8" w:tplc="04090005">
      <w:start w:val="1"/>
      <w:numFmt w:val="bullet"/>
      <w:lvlText w:val=""/>
      <w:lvlJc w:val="left"/>
      <w:pPr>
        <w:ind w:left="4464" w:hanging="420"/>
      </w:pPr>
      <w:rPr>
        <w:rFonts w:ascii="Wingdings" w:hAnsi="Wingdings" w:hint="default"/>
      </w:rPr>
    </w:lvl>
  </w:abstractNum>
  <w:abstractNum w:abstractNumId="53" w15:restartNumberingAfterBreak="0">
    <w:nsid w:val="7C6E541B"/>
    <w:multiLevelType w:val="hybridMultilevel"/>
    <w:tmpl w:val="AE9047D0"/>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4" w15:restartNumberingAfterBreak="0">
    <w:nsid w:val="7DC014A1"/>
    <w:multiLevelType w:val="hybridMultilevel"/>
    <w:tmpl w:val="05561E7E"/>
    <w:lvl w:ilvl="0" w:tplc="750609E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71787777">
    <w:abstractNumId w:val="21"/>
  </w:num>
  <w:num w:numId="2" w16cid:durableId="710809273">
    <w:abstractNumId w:val="6"/>
  </w:num>
  <w:num w:numId="3" w16cid:durableId="694576151">
    <w:abstractNumId w:val="28"/>
  </w:num>
  <w:num w:numId="4" w16cid:durableId="1946964273">
    <w:abstractNumId w:val="5"/>
  </w:num>
  <w:num w:numId="5" w16cid:durableId="60492266">
    <w:abstractNumId w:val="51"/>
  </w:num>
  <w:num w:numId="6" w16cid:durableId="38475529">
    <w:abstractNumId w:val="12"/>
  </w:num>
  <w:num w:numId="7" w16cid:durableId="1896507177">
    <w:abstractNumId w:val="35"/>
  </w:num>
  <w:num w:numId="8" w16cid:durableId="470367768">
    <w:abstractNumId w:val="18"/>
  </w:num>
  <w:num w:numId="9" w16cid:durableId="1557282286">
    <w:abstractNumId w:val="36"/>
  </w:num>
  <w:num w:numId="10" w16cid:durableId="1771774352">
    <w:abstractNumId w:val="15"/>
  </w:num>
  <w:num w:numId="11" w16cid:durableId="1010331101">
    <w:abstractNumId w:val="39"/>
  </w:num>
  <w:num w:numId="12" w16cid:durableId="1631938677">
    <w:abstractNumId w:val="50"/>
  </w:num>
  <w:num w:numId="13" w16cid:durableId="848328452">
    <w:abstractNumId w:val="7"/>
  </w:num>
  <w:num w:numId="14" w16cid:durableId="1613897599">
    <w:abstractNumId w:val="53"/>
  </w:num>
  <w:num w:numId="15" w16cid:durableId="852761716">
    <w:abstractNumId w:val="10"/>
  </w:num>
  <w:num w:numId="16" w16cid:durableId="1844465654">
    <w:abstractNumId w:val="24"/>
  </w:num>
  <w:num w:numId="17" w16cid:durableId="777525068">
    <w:abstractNumId w:val="22"/>
  </w:num>
  <w:num w:numId="18" w16cid:durableId="1240213608">
    <w:abstractNumId w:val="8"/>
  </w:num>
  <w:num w:numId="19" w16cid:durableId="1430276528">
    <w:abstractNumId w:val="46"/>
  </w:num>
  <w:num w:numId="20" w16cid:durableId="1781534462">
    <w:abstractNumId w:val="45"/>
  </w:num>
  <w:num w:numId="21" w16cid:durableId="623199497">
    <w:abstractNumId w:val="4"/>
  </w:num>
  <w:num w:numId="22" w16cid:durableId="1367632847">
    <w:abstractNumId w:val="30"/>
  </w:num>
  <w:num w:numId="23" w16cid:durableId="17239443">
    <w:abstractNumId w:val="26"/>
  </w:num>
  <w:num w:numId="24" w16cid:durableId="1830904443">
    <w:abstractNumId w:val="34"/>
  </w:num>
  <w:num w:numId="25" w16cid:durableId="493448280">
    <w:abstractNumId w:val="11"/>
  </w:num>
  <w:num w:numId="26" w16cid:durableId="670565135">
    <w:abstractNumId w:val="37"/>
  </w:num>
  <w:num w:numId="27" w16cid:durableId="99314313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4304349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6261478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64288032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8880189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40784723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30150169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7848845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12765276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90251886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8185182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2421778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2486633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69294793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4486174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794373304">
    <w:abstractNumId w:val="2"/>
  </w:num>
  <w:num w:numId="43" w16cid:durableId="681322898">
    <w:abstractNumId w:val="1"/>
  </w:num>
  <w:num w:numId="44" w16cid:durableId="1474715064">
    <w:abstractNumId w:val="0"/>
  </w:num>
  <w:num w:numId="45" w16cid:durableId="1690139572">
    <w:abstractNumId w:val="25"/>
  </w:num>
  <w:num w:numId="46" w16cid:durableId="1511024900">
    <w:abstractNumId w:val="44"/>
  </w:num>
  <w:num w:numId="47" w16cid:durableId="1939285950">
    <w:abstractNumId w:val="32"/>
  </w:num>
  <w:num w:numId="48" w16cid:durableId="124599175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915358980">
    <w:abstractNumId w:val="33"/>
  </w:num>
  <w:num w:numId="50" w16cid:durableId="1324511746">
    <w:abstractNumId w:val="20"/>
  </w:num>
  <w:num w:numId="51" w16cid:durableId="233928739">
    <w:abstractNumId w:val="43"/>
  </w:num>
  <w:num w:numId="52" w16cid:durableId="1281037541">
    <w:abstractNumId w:val="54"/>
  </w:num>
  <w:num w:numId="53" w16cid:durableId="1902790717">
    <w:abstractNumId w:val="9"/>
  </w:num>
  <w:num w:numId="54" w16cid:durableId="1769226884">
    <w:abstractNumId w:val="16"/>
  </w:num>
  <w:num w:numId="55" w16cid:durableId="204410251">
    <w:abstractNumId w:val="48"/>
  </w:num>
  <w:num w:numId="56" w16cid:durableId="2110153034">
    <w:abstractNumId w:val="17"/>
  </w:num>
  <w:num w:numId="57" w16cid:durableId="1705977977">
    <w:abstractNumId w:val="31"/>
  </w:num>
  <w:num w:numId="58" w16cid:durableId="481197395">
    <w:abstractNumId w:val="27"/>
  </w:num>
  <w:num w:numId="59" w16cid:durableId="880090853">
    <w:abstractNumId w:val="49"/>
  </w:num>
  <w:num w:numId="60" w16cid:durableId="259802620">
    <w:abstractNumId w:val="41"/>
  </w:num>
  <w:num w:numId="61" w16cid:durableId="2037003329">
    <w:abstractNumId w:val="13"/>
  </w:num>
  <w:num w:numId="62" w16cid:durableId="989099009">
    <w:abstractNumId w:val="40"/>
  </w:num>
  <w:num w:numId="63" w16cid:durableId="612908441">
    <w:abstractNumId w:val="14"/>
  </w:num>
  <w:num w:numId="64" w16cid:durableId="1239707890">
    <w:abstractNumId w:val="29"/>
  </w:num>
  <w:num w:numId="65" w16cid:durableId="1514765496">
    <w:abstractNumId w:val="42"/>
  </w:num>
  <w:num w:numId="66" w16cid:durableId="271717170">
    <w:abstractNumId w:val="23"/>
  </w:num>
  <w:num w:numId="67" w16cid:durableId="2081900530">
    <w:abstractNumId w:val="52"/>
  </w:num>
  <w:num w:numId="68" w16cid:durableId="1984382081">
    <w:abstractNumId w:val="38"/>
  </w:num>
  <w:num w:numId="69" w16cid:durableId="849443942">
    <w:abstractNumId w:val="47"/>
  </w:num>
  <w:num w:numId="70" w16cid:durableId="1814639171">
    <w:abstractNumId w:val="3"/>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AB"/>
    <w:rsid w:val="000041A3"/>
    <w:rsid w:val="00007713"/>
    <w:rsid w:val="00010B0D"/>
    <w:rsid w:val="00013CC9"/>
    <w:rsid w:val="000150D3"/>
    <w:rsid w:val="00016ED8"/>
    <w:rsid w:val="00026CBF"/>
    <w:rsid w:val="00032262"/>
    <w:rsid w:val="00033397"/>
    <w:rsid w:val="0004001A"/>
    <w:rsid w:val="00040095"/>
    <w:rsid w:val="000456B7"/>
    <w:rsid w:val="00051723"/>
    <w:rsid w:val="00051834"/>
    <w:rsid w:val="00054A22"/>
    <w:rsid w:val="0005784D"/>
    <w:rsid w:val="0006020B"/>
    <w:rsid w:val="00062023"/>
    <w:rsid w:val="000654D0"/>
    <w:rsid w:val="00065581"/>
    <w:rsid w:val="000655A6"/>
    <w:rsid w:val="000674D5"/>
    <w:rsid w:val="000737B7"/>
    <w:rsid w:val="000752FE"/>
    <w:rsid w:val="00076121"/>
    <w:rsid w:val="00080512"/>
    <w:rsid w:val="00091A2F"/>
    <w:rsid w:val="00091FDB"/>
    <w:rsid w:val="00092FB4"/>
    <w:rsid w:val="00093B3F"/>
    <w:rsid w:val="00097DD1"/>
    <w:rsid w:val="00097F73"/>
    <w:rsid w:val="000A22E8"/>
    <w:rsid w:val="000A3F19"/>
    <w:rsid w:val="000A5D2A"/>
    <w:rsid w:val="000A6DB7"/>
    <w:rsid w:val="000B1640"/>
    <w:rsid w:val="000B1B13"/>
    <w:rsid w:val="000B3C9C"/>
    <w:rsid w:val="000B5B47"/>
    <w:rsid w:val="000C0230"/>
    <w:rsid w:val="000C47C3"/>
    <w:rsid w:val="000C5E5B"/>
    <w:rsid w:val="000D58AB"/>
    <w:rsid w:val="000F0A12"/>
    <w:rsid w:val="000F2977"/>
    <w:rsid w:val="000F2A17"/>
    <w:rsid w:val="000F2B80"/>
    <w:rsid w:val="001003CC"/>
    <w:rsid w:val="00100EE1"/>
    <w:rsid w:val="00104772"/>
    <w:rsid w:val="001222B5"/>
    <w:rsid w:val="001226F0"/>
    <w:rsid w:val="00124987"/>
    <w:rsid w:val="00133525"/>
    <w:rsid w:val="0013713E"/>
    <w:rsid w:val="001419AE"/>
    <w:rsid w:val="00146A55"/>
    <w:rsid w:val="001537D0"/>
    <w:rsid w:val="0015572C"/>
    <w:rsid w:val="00155B38"/>
    <w:rsid w:val="00162BAF"/>
    <w:rsid w:val="001678B9"/>
    <w:rsid w:val="00167EC7"/>
    <w:rsid w:val="0017252D"/>
    <w:rsid w:val="00176B7E"/>
    <w:rsid w:val="00186090"/>
    <w:rsid w:val="001A4C42"/>
    <w:rsid w:val="001A7420"/>
    <w:rsid w:val="001B03C9"/>
    <w:rsid w:val="001B0837"/>
    <w:rsid w:val="001B6637"/>
    <w:rsid w:val="001C21C3"/>
    <w:rsid w:val="001C6162"/>
    <w:rsid w:val="001D02C2"/>
    <w:rsid w:val="001D0EE4"/>
    <w:rsid w:val="001D0F84"/>
    <w:rsid w:val="001D4570"/>
    <w:rsid w:val="001E0A33"/>
    <w:rsid w:val="001E0E0E"/>
    <w:rsid w:val="001E1DFD"/>
    <w:rsid w:val="001E7FF2"/>
    <w:rsid w:val="001F0C1D"/>
    <w:rsid w:val="001F1132"/>
    <w:rsid w:val="001F168B"/>
    <w:rsid w:val="001F3766"/>
    <w:rsid w:val="001F51AE"/>
    <w:rsid w:val="001F642D"/>
    <w:rsid w:val="001F671C"/>
    <w:rsid w:val="00202D5F"/>
    <w:rsid w:val="00205A3F"/>
    <w:rsid w:val="002135F6"/>
    <w:rsid w:val="00221B82"/>
    <w:rsid w:val="002246E3"/>
    <w:rsid w:val="00227C25"/>
    <w:rsid w:val="002300C1"/>
    <w:rsid w:val="002347A2"/>
    <w:rsid w:val="00234A1C"/>
    <w:rsid w:val="0024363F"/>
    <w:rsid w:val="00245417"/>
    <w:rsid w:val="0024580C"/>
    <w:rsid w:val="00245E21"/>
    <w:rsid w:val="00247881"/>
    <w:rsid w:val="0025044C"/>
    <w:rsid w:val="00250542"/>
    <w:rsid w:val="00260983"/>
    <w:rsid w:val="00262E9D"/>
    <w:rsid w:val="002641D2"/>
    <w:rsid w:val="002675F0"/>
    <w:rsid w:val="002720A4"/>
    <w:rsid w:val="002760EE"/>
    <w:rsid w:val="002826E4"/>
    <w:rsid w:val="002847F9"/>
    <w:rsid w:val="00291B6E"/>
    <w:rsid w:val="002924E9"/>
    <w:rsid w:val="002949FA"/>
    <w:rsid w:val="00295363"/>
    <w:rsid w:val="0029578D"/>
    <w:rsid w:val="002A1A87"/>
    <w:rsid w:val="002A1C6A"/>
    <w:rsid w:val="002A50F4"/>
    <w:rsid w:val="002A7C52"/>
    <w:rsid w:val="002B6339"/>
    <w:rsid w:val="002C7CA3"/>
    <w:rsid w:val="002D30F8"/>
    <w:rsid w:val="002D3BBE"/>
    <w:rsid w:val="002D436F"/>
    <w:rsid w:val="002E00EE"/>
    <w:rsid w:val="002E1731"/>
    <w:rsid w:val="002F280A"/>
    <w:rsid w:val="002F375F"/>
    <w:rsid w:val="003005C5"/>
    <w:rsid w:val="00307EE6"/>
    <w:rsid w:val="00310099"/>
    <w:rsid w:val="003103F2"/>
    <w:rsid w:val="003115F8"/>
    <w:rsid w:val="00315576"/>
    <w:rsid w:val="003157B3"/>
    <w:rsid w:val="00316280"/>
    <w:rsid w:val="003167AC"/>
    <w:rsid w:val="003172DC"/>
    <w:rsid w:val="00330624"/>
    <w:rsid w:val="0033068B"/>
    <w:rsid w:val="003350A9"/>
    <w:rsid w:val="003369DD"/>
    <w:rsid w:val="00341CD1"/>
    <w:rsid w:val="0034386F"/>
    <w:rsid w:val="0034502D"/>
    <w:rsid w:val="00345BD7"/>
    <w:rsid w:val="003472A7"/>
    <w:rsid w:val="0035462D"/>
    <w:rsid w:val="00356555"/>
    <w:rsid w:val="003679B3"/>
    <w:rsid w:val="0037044C"/>
    <w:rsid w:val="00374DF3"/>
    <w:rsid w:val="003765B8"/>
    <w:rsid w:val="00386D1D"/>
    <w:rsid w:val="003A21A1"/>
    <w:rsid w:val="003A2DCC"/>
    <w:rsid w:val="003A66C1"/>
    <w:rsid w:val="003B06FC"/>
    <w:rsid w:val="003B2898"/>
    <w:rsid w:val="003C0052"/>
    <w:rsid w:val="003C11F7"/>
    <w:rsid w:val="003C3971"/>
    <w:rsid w:val="003C78EF"/>
    <w:rsid w:val="003D5B42"/>
    <w:rsid w:val="003D7CB0"/>
    <w:rsid w:val="003E4240"/>
    <w:rsid w:val="003E4A83"/>
    <w:rsid w:val="003E4D49"/>
    <w:rsid w:val="003E5AB0"/>
    <w:rsid w:val="003F34CE"/>
    <w:rsid w:val="004006EF"/>
    <w:rsid w:val="004032AC"/>
    <w:rsid w:val="0040527D"/>
    <w:rsid w:val="004054BA"/>
    <w:rsid w:val="00407AD6"/>
    <w:rsid w:val="00407CFC"/>
    <w:rsid w:val="00421242"/>
    <w:rsid w:val="004224EC"/>
    <w:rsid w:val="00423334"/>
    <w:rsid w:val="004345EC"/>
    <w:rsid w:val="00437B12"/>
    <w:rsid w:val="00437DF4"/>
    <w:rsid w:val="00442D39"/>
    <w:rsid w:val="00445B92"/>
    <w:rsid w:val="00445EC1"/>
    <w:rsid w:val="00447113"/>
    <w:rsid w:val="00454CE2"/>
    <w:rsid w:val="004573F2"/>
    <w:rsid w:val="00457C15"/>
    <w:rsid w:val="00460D9F"/>
    <w:rsid w:val="00461B61"/>
    <w:rsid w:val="004644FB"/>
    <w:rsid w:val="00465515"/>
    <w:rsid w:val="004662DA"/>
    <w:rsid w:val="00466C28"/>
    <w:rsid w:val="00473696"/>
    <w:rsid w:val="00477F46"/>
    <w:rsid w:val="004871E8"/>
    <w:rsid w:val="004876A2"/>
    <w:rsid w:val="004907F4"/>
    <w:rsid w:val="004916DF"/>
    <w:rsid w:val="00491DC1"/>
    <w:rsid w:val="00492703"/>
    <w:rsid w:val="004932CD"/>
    <w:rsid w:val="004933AF"/>
    <w:rsid w:val="0049751D"/>
    <w:rsid w:val="00497930"/>
    <w:rsid w:val="004A0B84"/>
    <w:rsid w:val="004A1B45"/>
    <w:rsid w:val="004A433B"/>
    <w:rsid w:val="004A4FB6"/>
    <w:rsid w:val="004A603A"/>
    <w:rsid w:val="004A63A1"/>
    <w:rsid w:val="004B3E7C"/>
    <w:rsid w:val="004C12F4"/>
    <w:rsid w:val="004C30AC"/>
    <w:rsid w:val="004D01D8"/>
    <w:rsid w:val="004D3578"/>
    <w:rsid w:val="004D3E65"/>
    <w:rsid w:val="004D4463"/>
    <w:rsid w:val="004D6749"/>
    <w:rsid w:val="004D79F3"/>
    <w:rsid w:val="004E0B8C"/>
    <w:rsid w:val="004E213A"/>
    <w:rsid w:val="004E22F0"/>
    <w:rsid w:val="004E3CEB"/>
    <w:rsid w:val="004E5A13"/>
    <w:rsid w:val="004E5E51"/>
    <w:rsid w:val="004E607C"/>
    <w:rsid w:val="004E7144"/>
    <w:rsid w:val="004E7284"/>
    <w:rsid w:val="004F0988"/>
    <w:rsid w:val="004F1C9B"/>
    <w:rsid w:val="004F3340"/>
    <w:rsid w:val="004F50F6"/>
    <w:rsid w:val="004F6545"/>
    <w:rsid w:val="004F7737"/>
    <w:rsid w:val="00500F5D"/>
    <w:rsid w:val="005052E2"/>
    <w:rsid w:val="00505CFA"/>
    <w:rsid w:val="0051036B"/>
    <w:rsid w:val="005130D8"/>
    <w:rsid w:val="00521FB7"/>
    <w:rsid w:val="00525280"/>
    <w:rsid w:val="0052756C"/>
    <w:rsid w:val="0053388B"/>
    <w:rsid w:val="0053557A"/>
    <w:rsid w:val="00535773"/>
    <w:rsid w:val="005365D7"/>
    <w:rsid w:val="0054009F"/>
    <w:rsid w:val="00540FB0"/>
    <w:rsid w:val="00543E6C"/>
    <w:rsid w:val="00550DF8"/>
    <w:rsid w:val="00556802"/>
    <w:rsid w:val="00561894"/>
    <w:rsid w:val="0056202B"/>
    <w:rsid w:val="00565087"/>
    <w:rsid w:val="00566610"/>
    <w:rsid w:val="00577A68"/>
    <w:rsid w:val="00594E96"/>
    <w:rsid w:val="00597B11"/>
    <w:rsid w:val="005A62FF"/>
    <w:rsid w:val="005B4900"/>
    <w:rsid w:val="005B6BEB"/>
    <w:rsid w:val="005B7155"/>
    <w:rsid w:val="005C0325"/>
    <w:rsid w:val="005C7539"/>
    <w:rsid w:val="005D1670"/>
    <w:rsid w:val="005D1A71"/>
    <w:rsid w:val="005D2E01"/>
    <w:rsid w:val="005D62E4"/>
    <w:rsid w:val="005D7526"/>
    <w:rsid w:val="005E4BB2"/>
    <w:rsid w:val="005F788A"/>
    <w:rsid w:val="006000F0"/>
    <w:rsid w:val="00602AEA"/>
    <w:rsid w:val="00604271"/>
    <w:rsid w:val="00611036"/>
    <w:rsid w:val="00614976"/>
    <w:rsid w:val="00614FDF"/>
    <w:rsid w:val="0061646D"/>
    <w:rsid w:val="00617DFD"/>
    <w:rsid w:val="00623BE9"/>
    <w:rsid w:val="0062449F"/>
    <w:rsid w:val="0063310E"/>
    <w:rsid w:val="00633DF7"/>
    <w:rsid w:val="0063543D"/>
    <w:rsid w:val="00643CA0"/>
    <w:rsid w:val="00647114"/>
    <w:rsid w:val="00647571"/>
    <w:rsid w:val="006534F0"/>
    <w:rsid w:val="00661434"/>
    <w:rsid w:val="00661FF5"/>
    <w:rsid w:val="00665673"/>
    <w:rsid w:val="00676932"/>
    <w:rsid w:val="00686EA9"/>
    <w:rsid w:val="00690246"/>
    <w:rsid w:val="006912E9"/>
    <w:rsid w:val="006926C7"/>
    <w:rsid w:val="0069675A"/>
    <w:rsid w:val="006A323F"/>
    <w:rsid w:val="006A508D"/>
    <w:rsid w:val="006A677D"/>
    <w:rsid w:val="006B30D0"/>
    <w:rsid w:val="006B67EF"/>
    <w:rsid w:val="006B6F47"/>
    <w:rsid w:val="006B72DA"/>
    <w:rsid w:val="006C3D95"/>
    <w:rsid w:val="006D1F10"/>
    <w:rsid w:val="006D34D6"/>
    <w:rsid w:val="006E1599"/>
    <w:rsid w:val="006E5C86"/>
    <w:rsid w:val="006F194A"/>
    <w:rsid w:val="006F3900"/>
    <w:rsid w:val="006F4BD9"/>
    <w:rsid w:val="00701116"/>
    <w:rsid w:val="007025A6"/>
    <w:rsid w:val="00703163"/>
    <w:rsid w:val="007060E8"/>
    <w:rsid w:val="0071174C"/>
    <w:rsid w:val="00713C44"/>
    <w:rsid w:val="0071768A"/>
    <w:rsid w:val="0073244A"/>
    <w:rsid w:val="007325A9"/>
    <w:rsid w:val="00734A5B"/>
    <w:rsid w:val="007367C6"/>
    <w:rsid w:val="00737004"/>
    <w:rsid w:val="0074026F"/>
    <w:rsid w:val="007429F6"/>
    <w:rsid w:val="00744E76"/>
    <w:rsid w:val="0075358B"/>
    <w:rsid w:val="00760F37"/>
    <w:rsid w:val="00761837"/>
    <w:rsid w:val="00765EA3"/>
    <w:rsid w:val="00766B7A"/>
    <w:rsid w:val="00770AD3"/>
    <w:rsid w:val="007724B4"/>
    <w:rsid w:val="00773E86"/>
    <w:rsid w:val="00774DA4"/>
    <w:rsid w:val="00775B4A"/>
    <w:rsid w:val="00777CBB"/>
    <w:rsid w:val="00781F0F"/>
    <w:rsid w:val="0078272A"/>
    <w:rsid w:val="00785D34"/>
    <w:rsid w:val="00786149"/>
    <w:rsid w:val="00790FDF"/>
    <w:rsid w:val="00791807"/>
    <w:rsid w:val="007929CF"/>
    <w:rsid w:val="0079450E"/>
    <w:rsid w:val="007971F7"/>
    <w:rsid w:val="007A3249"/>
    <w:rsid w:val="007A4C92"/>
    <w:rsid w:val="007A75B1"/>
    <w:rsid w:val="007B0A9C"/>
    <w:rsid w:val="007B600E"/>
    <w:rsid w:val="007C3EC4"/>
    <w:rsid w:val="007C6951"/>
    <w:rsid w:val="007C6DCC"/>
    <w:rsid w:val="007D1B57"/>
    <w:rsid w:val="007D79C9"/>
    <w:rsid w:val="007E3CD2"/>
    <w:rsid w:val="007E5EE8"/>
    <w:rsid w:val="007E706A"/>
    <w:rsid w:val="007F0F4A"/>
    <w:rsid w:val="007F3E37"/>
    <w:rsid w:val="008028A4"/>
    <w:rsid w:val="00803455"/>
    <w:rsid w:val="00804BCD"/>
    <w:rsid w:val="00805154"/>
    <w:rsid w:val="00805C55"/>
    <w:rsid w:val="00806685"/>
    <w:rsid w:val="00812B7E"/>
    <w:rsid w:val="00817C07"/>
    <w:rsid w:val="008272D8"/>
    <w:rsid w:val="00827857"/>
    <w:rsid w:val="00827AEA"/>
    <w:rsid w:val="00830747"/>
    <w:rsid w:val="00831F34"/>
    <w:rsid w:val="0083283B"/>
    <w:rsid w:val="008422C7"/>
    <w:rsid w:val="00844070"/>
    <w:rsid w:val="00845FCA"/>
    <w:rsid w:val="00846D84"/>
    <w:rsid w:val="008472CD"/>
    <w:rsid w:val="008622C4"/>
    <w:rsid w:val="00862953"/>
    <w:rsid w:val="00862F29"/>
    <w:rsid w:val="00863ED5"/>
    <w:rsid w:val="008768CA"/>
    <w:rsid w:val="00877E07"/>
    <w:rsid w:val="00880633"/>
    <w:rsid w:val="008846F8"/>
    <w:rsid w:val="00887753"/>
    <w:rsid w:val="00887E66"/>
    <w:rsid w:val="00890890"/>
    <w:rsid w:val="00891E1B"/>
    <w:rsid w:val="00895101"/>
    <w:rsid w:val="00896472"/>
    <w:rsid w:val="008A316A"/>
    <w:rsid w:val="008A678F"/>
    <w:rsid w:val="008A7BAE"/>
    <w:rsid w:val="008A7CE6"/>
    <w:rsid w:val="008B1381"/>
    <w:rsid w:val="008B1DB8"/>
    <w:rsid w:val="008B43D0"/>
    <w:rsid w:val="008C384C"/>
    <w:rsid w:val="008D03BD"/>
    <w:rsid w:val="008D10EA"/>
    <w:rsid w:val="008D4337"/>
    <w:rsid w:val="008E1F49"/>
    <w:rsid w:val="008E2D68"/>
    <w:rsid w:val="008E4C03"/>
    <w:rsid w:val="008E6756"/>
    <w:rsid w:val="0090271F"/>
    <w:rsid w:val="00902E23"/>
    <w:rsid w:val="00905B4F"/>
    <w:rsid w:val="00906B18"/>
    <w:rsid w:val="009114D7"/>
    <w:rsid w:val="0091348E"/>
    <w:rsid w:val="0091466D"/>
    <w:rsid w:val="00915398"/>
    <w:rsid w:val="00917CCB"/>
    <w:rsid w:val="00924BCA"/>
    <w:rsid w:val="00926B33"/>
    <w:rsid w:val="00930278"/>
    <w:rsid w:val="009304F4"/>
    <w:rsid w:val="00930614"/>
    <w:rsid w:val="009317B8"/>
    <w:rsid w:val="00933FB0"/>
    <w:rsid w:val="0093400B"/>
    <w:rsid w:val="00942EC2"/>
    <w:rsid w:val="00947170"/>
    <w:rsid w:val="00950B41"/>
    <w:rsid w:val="00951688"/>
    <w:rsid w:val="009523CA"/>
    <w:rsid w:val="0095559E"/>
    <w:rsid w:val="00956DDE"/>
    <w:rsid w:val="00957AFF"/>
    <w:rsid w:val="00972383"/>
    <w:rsid w:val="00976D00"/>
    <w:rsid w:val="009820E0"/>
    <w:rsid w:val="00983D9E"/>
    <w:rsid w:val="00983E3D"/>
    <w:rsid w:val="00983F95"/>
    <w:rsid w:val="009A212C"/>
    <w:rsid w:val="009A30EA"/>
    <w:rsid w:val="009A5484"/>
    <w:rsid w:val="009B0212"/>
    <w:rsid w:val="009B4E7D"/>
    <w:rsid w:val="009B704B"/>
    <w:rsid w:val="009C143F"/>
    <w:rsid w:val="009D0C13"/>
    <w:rsid w:val="009D0F36"/>
    <w:rsid w:val="009E3B63"/>
    <w:rsid w:val="009E4BFE"/>
    <w:rsid w:val="009E4CA0"/>
    <w:rsid w:val="009F37B7"/>
    <w:rsid w:val="009F71F6"/>
    <w:rsid w:val="00A004A6"/>
    <w:rsid w:val="00A06C23"/>
    <w:rsid w:val="00A102E7"/>
    <w:rsid w:val="00A10540"/>
    <w:rsid w:val="00A10E3D"/>
    <w:rsid w:val="00A10F02"/>
    <w:rsid w:val="00A14201"/>
    <w:rsid w:val="00A1600A"/>
    <w:rsid w:val="00A164B4"/>
    <w:rsid w:val="00A22904"/>
    <w:rsid w:val="00A26956"/>
    <w:rsid w:val="00A27486"/>
    <w:rsid w:val="00A320EB"/>
    <w:rsid w:val="00A357D4"/>
    <w:rsid w:val="00A41564"/>
    <w:rsid w:val="00A50671"/>
    <w:rsid w:val="00A51693"/>
    <w:rsid w:val="00A51CE1"/>
    <w:rsid w:val="00A53724"/>
    <w:rsid w:val="00A549DD"/>
    <w:rsid w:val="00A5559C"/>
    <w:rsid w:val="00A56066"/>
    <w:rsid w:val="00A66800"/>
    <w:rsid w:val="00A714A0"/>
    <w:rsid w:val="00A72C94"/>
    <w:rsid w:val="00A73129"/>
    <w:rsid w:val="00A732A8"/>
    <w:rsid w:val="00A74644"/>
    <w:rsid w:val="00A805EC"/>
    <w:rsid w:val="00A82346"/>
    <w:rsid w:val="00A824E9"/>
    <w:rsid w:val="00A82E30"/>
    <w:rsid w:val="00A84C46"/>
    <w:rsid w:val="00A8667E"/>
    <w:rsid w:val="00A8669A"/>
    <w:rsid w:val="00A92736"/>
    <w:rsid w:val="00A92BA1"/>
    <w:rsid w:val="00A955FA"/>
    <w:rsid w:val="00A95A32"/>
    <w:rsid w:val="00AA6B19"/>
    <w:rsid w:val="00AB4A5D"/>
    <w:rsid w:val="00AB58B4"/>
    <w:rsid w:val="00AC3487"/>
    <w:rsid w:val="00AC6BC6"/>
    <w:rsid w:val="00AD4C64"/>
    <w:rsid w:val="00AD6E1A"/>
    <w:rsid w:val="00AE0539"/>
    <w:rsid w:val="00AE390A"/>
    <w:rsid w:val="00AE65E2"/>
    <w:rsid w:val="00AE7317"/>
    <w:rsid w:val="00AF1460"/>
    <w:rsid w:val="00AF2127"/>
    <w:rsid w:val="00AF54B5"/>
    <w:rsid w:val="00AF779C"/>
    <w:rsid w:val="00B01690"/>
    <w:rsid w:val="00B021AA"/>
    <w:rsid w:val="00B03B00"/>
    <w:rsid w:val="00B10492"/>
    <w:rsid w:val="00B113C6"/>
    <w:rsid w:val="00B1441D"/>
    <w:rsid w:val="00B15449"/>
    <w:rsid w:val="00B2289C"/>
    <w:rsid w:val="00B22ABD"/>
    <w:rsid w:val="00B234D7"/>
    <w:rsid w:val="00B30870"/>
    <w:rsid w:val="00B36369"/>
    <w:rsid w:val="00B45F51"/>
    <w:rsid w:val="00B46825"/>
    <w:rsid w:val="00B506CD"/>
    <w:rsid w:val="00B52A2B"/>
    <w:rsid w:val="00B567D1"/>
    <w:rsid w:val="00B726CD"/>
    <w:rsid w:val="00B75C22"/>
    <w:rsid w:val="00B76422"/>
    <w:rsid w:val="00B77236"/>
    <w:rsid w:val="00B91D39"/>
    <w:rsid w:val="00B92F98"/>
    <w:rsid w:val="00B93086"/>
    <w:rsid w:val="00B93B73"/>
    <w:rsid w:val="00B967D7"/>
    <w:rsid w:val="00BA0B97"/>
    <w:rsid w:val="00BA19ED"/>
    <w:rsid w:val="00BA4B8D"/>
    <w:rsid w:val="00BA6AF4"/>
    <w:rsid w:val="00BB1B1E"/>
    <w:rsid w:val="00BB679D"/>
    <w:rsid w:val="00BC0BBE"/>
    <w:rsid w:val="00BC0F7D"/>
    <w:rsid w:val="00BC3549"/>
    <w:rsid w:val="00BC676C"/>
    <w:rsid w:val="00BD0545"/>
    <w:rsid w:val="00BD1AE1"/>
    <w:rsid w:val="00BD21D7"/>
    <w:rsid w:val="00BD5670"/>
    <w:rsid w:val="00BD63F4"/>
    <w:rsid w:val="00BD7D31"/>
    <w:rsid w:val="00BE20D5"/>
    <w:rsid w:val="00BE3255"/>
    <w:rsid w:val="00BE53F6"/>
    <w:rsid w:val="00BE6B78"/>
    <w:rsid w:val="00BF128E"/>
    <w:rsid w:val="00BF1ECF"/>
    <w:rsid w:val="00BF3EB1"/>
    <w:rsid w:val="00BF4783"/>
    <w:rsid w:val="00BF49AB"/>
    <w:rsid w:val="00BF68E7"/>
    <w:rsid w:val="00C032EE"/>
    <w:rsid w:val="00C073F7"/>
    <w:rsid w:val="00C074DD"/>
    <w:rsid w:val="00C14442"/>
    <w:rsid w:val="00C1496A"/>
    <w:rsid w:val="00C14ACD"/>
    <w:rsid w:val="00C20503"/>
    <w:rsid w:val="00C2169B"/>
    <w:rsid w:val="00C2719D"/>
    <w:rsid w:val="00C33079"/>
    <w:rsid w:val="00C36F0B"/>
    <w:rsid w:val="00C4237F"/>
    <w:rsid w:val="00C45231"/>
    <w:rsid w:val="00C551FF"/>
    <w:rsid w:val="00C72421"/>
    <w:rsid w:val="00C72833"/>
    <w:rsid w:val="00C74FD1"/>
    <w:rsid w:val="00C7551A"/>
    <w:rsid w:val="00C80F1D"/>
    <w:rsid w:val="00C86D75"/>
    <w:rsid w:val="00C91962"/>
    <w:rsid w:val="00C92BF2"/>
    <w:rsid w:val="00C93F40"/>
    <w:rsid w:val="00C944E0"/>
    <w:rsid w:val="00C95A5A"/>
    <w:rsid w:val="00C95C72"/>
    <w:rsid w:val="00C976B2"/>
    <w:rsid w:val="00CA0609"/>
    <w:rsid w:val="00CA06B7"/>
    <w:rsid w:val="00CA13E2"/>
    <w:rsid w:val="00CA15F7"/>
    <w:rsid w:val="00CA17EF"/>
    <w:rsid w:val="00CA1A7F"/>
    <w:rsid w:val="00CA3D0C"/>
    <w:rsid w:val="00CA5A0A"/>
    <w:rsid w:val="00CA612F"/>
    <w:rsid w:val="00CA67ED"/>
    <w:rsid w:val="00CC3BD2"/>
    <w:rsid w:val="00CC416A"/>
    <w:rsid w:val="00CC7FBD"/>
    <w:rsid w:val="00CD2F49"/>
    <w:rsid w:val="00CD3DA9"/>
    <w:rsid w:val="00CD7567"/>
    <w:rsid w:val="00CE568C"/>
    <w:rsid w:val="00CF0332"/>
    <w:rsid w:val="00D05CC1"/>
    <w:rsid w:val="00D129B1"/>
    <w:rsid w:val="00D310ED"/>
    <w:rsid w:val="00D35754"/>
    <w:rsid w:val="00D364DA"/>
    <w:rsid w:val="00D369B4"/>
    <w:rsid w:val="00D369C9"/>
    <w:rsid w:val="00D373C2"/>
    <w:rsid w:val="00D4025D"/>
    <w:rsid w:val="00D47663"/>
    <w:rsid w:val="00D522CA"/>
    <w:rsid w:val="00D534C4"/>
    <w:rsid w:val="00D55B81"/>
    <w:rsid w:val="00D55E6C"/>
    <w:rsid w:val="00D55F14"/>
    <w:rsid w:val="00D57972"/>
    <w:rsid w:val="00D619BB"/>
    <w:rsid w:val="00D620A7"/>
    <w:rsid w:val="00D62199"/>
    <w:rsid w:val="00D628F4"/>
    <w:rsid w:val="00D62CAC"/>
    <w:rsid w:val="00D675A9"/>
    <w:rsid w:val="00D70816"/>
    <w:rsid w:val="00D738D6"/>
    <w:rsid w:val="00D755EB"/>
    <w:rsid w:val="00D76048"/>
    <w:rsid w:val="00D76208"/>
    <w:rsid w:val="00D82E6F"/>
    <w:rsid w:val="00D846C3"/>
    <w:rsid w:val="00D854B3"/>
    <w:rsid w:val="00D86A09"/>
    <w:rsid w:val="00D87190"/>
    <w:rsid w:val="00D87E00"/>
    <w:rsid w:val="00D9134D"/>
    <w:rsid w:val="00D9365C"/>
    <w:rsid w:val="00D93A94"/>
    <w:rsid w:val="00D941C9"/>
    <w:rsid w:val="00D969C8"/>
    <w:rsid w:val="00D9775A"/>
    <w:rsid w:val="00DA4C50"/>
    <w:rsid w:val="00DA7A03"/>
    <w:rsid w:val="00DB1818"/>
    <w:rsid w:val="00DB40B3"/>
    <w:rsid w:val="00DB598C"/>
    <w:rsid w:val="00DC07F1"/>
    <w:rsid w:val="00DC0F0A"/>
    <w:rsid w:val="00DC1434"/>
    <w:rsid w:val="00DC309B"/>
    <w:rsid w:val="00DC4DA2"/>
    <w:rsid w:val="00DC6CCE"/>
    <w:rsid w:val="00DD17CE"/>
    <w:rsid w:val="00DD4C17"/>
    <w:rsid w:val="00DD530C"/>
    <w:rsid w:val="00DD62F9"/>
    <w:rsid w:val="00DD74A5"/>
    <w:rsid w:val="00DD7BE2"/>
    <w:rsid w:val="00DE7059"/>
    <w:rsid w:val="00DE7B91"/>
    <w:rsid w:val="00DF048C"/>
    <w:rsid w:val="00DF2B1F"/>
    <w:rsid w:val="00DF62CD"/>
    <w:rsid w:val="00E0008B"/>
    <w:rsid w:val="00E0375F"/>
    <w:rsid w:val="00E054D2"/>
    <w:rsid w:val="00E1379D"/>
    <w:rsid w:val="00E146E5"/>
    <w:rsid w:val="00E14AD0"/>
    <w:rsid w:val="00E16509"/>
    <w:rsid w:val="00E245E3"/>
    <w:rsid w:val="00E40659"/>
    <w:rsid w:val="00E41407"/>
    <w:rsid w:val="00E436A2"/>
    <w:rsid w:val="00E44582"/>
    <w:rsid w:val="00E455C5"/>
    <w:rsid w:val="00E45AAA"/>
    <w:rsid w:val="00E51017"/>
    <w:rsid w:val="00E53055"/>
    <w:rsid w:val="00E55F45"/>
    <w:rsid w:val="00E564BF"/>
    <w:rsid w:val="00E56BB7"/>
    <w:rsid w:val="00E61211"/>
    <w:rsid w:val="00E633F7"/>
    <w:rsid w:val="00E64FFD"/>
    <w:rsid w:val="00E71B2C"/>
    <w:rsid w:val="00E71EF4"/>
    <w:rsid w:val="00E77645"/>
    <w:rsid w:val="00E83D96"/>
    <w:rsid w:val="00E85DD3"/>
    <w:rsid w:val="00E949DE"/>
    <w:rsid w:val="00EA15B0"/>
    <w:rsid w:val="00EA3FBA"/>
    <w:rsid w:val="00EA5EA7"/>
    <w:rsid w:val="00EA6697"/>
    <w:rsid w:val="00EB22EC"/>
    <w:rsid w:val="00EB4DE9"/>
    <w:rsid w:val="00EC34D2"/>
    <w:rsid w:val="00EC4A25"/>
    <w:rsid w:val="00ED294C"/>
    <w:rsid w:val="00ED6228"/>
    <w:rsid w:val="00EE013D"/>
    <w:rsid w:val="00EF128C"/>
    <w:rsid w:val="00EF608C"/>
    <w:rsid w:val="00EF67A0"/>
    <w:rsid w:val="00F004B6"/>
    <w:rsid w:val="00F01DC0"/>
    <w:rsid w:val="00F025A2"/>
    <w:rsid w:val="00F04712"/>
    <w:rsid w:val="00F06C18"/>
    <w:rsid w:val="00F13360"/>
    <w:rsid w:val="00F14E06"/>
    <w:rsid w:val="00F15292"/>
    <w:rsid w:val="00F167CE"/>
    <w:rsid w:val="00F171B6"/>
    <w:rsid w:val="00F17D68"/>
    <w:rsid w:val="00F20D00"/>
    <w:rsid w:val="00F22EC7"/>
    <w:rsid w:val="00F27D57"/>
    <w:rsid w:val="00F325C8"/>
    <w:rsid w:val="00F408D5"/>
    <w:rsid w:val="00F43D74"/>
    <w:rsid w:val="00F44968"/>
    <w:rsid w:val="00F45BE9"/>
    <w:rsid w:val="00F46288"/>
    <w:rsid w:val="00F652A2"/>
    <w:rsid w:val="00F653B8"/>
    <w:rsid w:val="00F731C3"/>
    <w:rsid w:val="00F80DEC"/>
    <w:rsid w:val="00F829CE"/>
    <w:rsid w:val="00F82E73"/>
    <w:rsid w:val="00F849A1"/>
    <w:rsid w:val="00F85F69"/>
    <w:rsid w:val="00F9008D"/>
    <w:rsid w:val="00F91EBB"/>
    <w:rsid w:val="00F94272"/>
    <w:rsid w:val="00FA1266"/>
    <w:rsid w:val="00FA2C3D"/>
    <w:rsid w:val="00FA3EF2"/>
    <w:rsid w:val="00FB16C5"/>
    <w:rsid w:val="00FB1E16"/>
    <w:rsid w:val="00FC1192"/>
    <w:rsid w:val="00FC59FF"/>
    <w:rsid w:val="00FC7475"/>
    <w:rsid w:val="00FD4998"/>
    <w:rsid w:val="00FE3FF3"/>
    <w:rsid w:val="00FF28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2FB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092F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092FB4"/>
    <w:pPr>
      <w:pBdr>
        <w:top w:val="none" w:sz="0" w:space="0" w:color="auto"/>
      </w:pBdr>
      <w:spacing w:before="180"/>
      <w:outlineLvl w:val="1"/>
    </w:pPr>
    <w:rPr>
      <w:sz w:val="32"/>
    </w:rPr>
  </w:style>
  <w:style w:type="paragraph" w:styleId="Heading3">
    <w:name w:val="heading 3"/>
    <w:basedOn w:val="Heading2"/>
    <w:next w:val="Normal"/>
    <w:qFormat/>
    <w:rsid w:val="00092FB4"/>
    <w:pPr>
      <w:spacing w:before="120"/>
      <w:outlineLvl w:val="2"/>
    </w:pPr>
    <w:rPr>
      <w:sz w:val="28"/>
    </w:rPr>
  </w:style>
  <w:style w:type="paragraph" w:styleId="Heading4">
    <w:name w:val="heading 4"/>
    <w:basedOn w:val="Heading3"/>
    <w:next w:val="Normal"/>
    <w:link w:val="Heading4Char"/>
    <w:qFormat/>
    <w:rsid w:val="00092FB4"/>
    <w:pPr>
      <w:ind w:left="1418" w:hanging="1418"/>
      <w:outlineLvl w:val="3"/>
    </w:pPr>
    <w:rPr>
      <w:sz w:val="24"/>
    </w:rPr>
  </w:style>
  <w:style w:type="paragraph" w:styleId="Heading5">
    <w:name w:val="heading 5"/>
    <w:basedOn w:val="Heading4"/>
    <w:next w:val="Normal"/>
    <w:qFormat/>
    <w:rsid w:val="00092FB4"/>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092FB4"/>
    <w:pPr>
      <w:ind w:left="0" w:firstLine="0"/>
      <w:outlineLvl w:val="7"/>
    </w:pPr>
  </w:style>
  <w:style w:type="paragraph" w:styleId="Heading9">
    <w:name w:val="heading 9"/>
    <w:basedOn w:val="Heading8"/>
    <w:next w:val="Normal"/>
    <w:qFormat/>
    <w:rsid w:val="00092FB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A1A87"/>
    <w:pPr>
      <w:ind w:left="1985" w:hanging="1985"/>
      <w:outlineLvl w:val="9"/>
    </w:pPr>
    <w:rPr>
      <w:sz w:val="20"/>
    </w:rPr>
  </w:style>
  <w:style w:type="paragraph" w:styleId="TOC9">
    <w:name w:val="toc 9"/>
    <w:basedOn w:val="TOC8"/>
    <w:uiPriority w:val="39"/>
    <w:rsid w:val="002A1A87"/>
    <w:pPr>
      <w:ind w:left="1418" w:hanging="1418"/>
    </w:pPr>
  </w:style>
  <w:style w:type="paragraph" w:styleId="List">
    <w:name w:val="List"/>
    <w:basedOn w:val="Normal"/>
    <w:rsid w:val="00CA67ED"/>
    <w:pPr>
      <w:ind w:left="283" w:hanging="283"/>
      <w:contextualSpacing/>
    </w:pPr>
  </w:style>
  <w:style w:type="paragraph" w:styleId="TOC1">
    <w:name w:val="toc 1"/>
    <w:uiPriority w:val="39"/>
    <w:rsid w:val="002A1A8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2A1A87"/>
    <w:pPr>
      <w:keepLines/>
      <w:tabs>
        <w:tab w:val="center" w:pos="4536"/>
        <w:tab w:val="right" w:pos="9072"/>
      </w:tabs>
    </w:pPr>
  </w:style>
  <w:style w:type="character" w:customStyle="1" w:styleId="ZGSM">
    <w:name w:val="ZGSM"/>
    <w:rsid w:val="002A1A87"/>
  </w:style>
  <w:style w:type="paragraph" w:styleId="List2">
    <w:name w:val="List 2"/>
    <w:basedOn w:val="Normal"/>
    <w:rsid w:val="00CA67ED"/>
    <w:pPr>
      <w:ind w:left="566" w:hanging="283"/>
      <w:contextualSpacing/>
    </w:pPr>
  </w:style>
  <w:style w:type="paragraph" w:customStyle="1" w:styleId="ZD">
    <w:name w:val="ZD"/>
    <w:rsid w:val="002A1A8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2A1A87"/>
    <w:pPr>
      <w:ind w:left="1701" w:hanging="1701"/>
    </w:pPr>
  </w:style>
  <w:style w:type="paragraph" w:styleId="TOC4">
    <w:name w:val="toc 4"/>
    <w:basedOn w:val="TOC3"/>
    <w:uiPriority w:val="39"/>
    <w:rsid w:val="002A1A87"/>
    <w:pPr>
      <w:ind w:left="1418" w:hanging="1418"/>
    </w:pPr>
  </w:style>
  <w:style w:type="paragraph" w:styleId="TOC3">
    <w:name w:val="toc 3"/>
    <w:basedOn w:val="TOC2"/>
    <w:uiPriority w:val="39"/>
    <w:rsid w:val="002A1A87"/>
    <w:pPr>
      <w:ind w:left="1134" w:hanging="1134"/>
    </w:pPr>
  </w:style>
  <w:style w:type="paragraph" w:styleId="TOC2">
    <w:name w:val="toc 2"/>
    <w:basedOn w:val="TOC1"/>
    <w:uiPriority w:val="39"/>
    <w:rsid w:val="002A1A87"/>
    <w:pPr>
      <w:keepNext w:val="0"/>
      <w:spacing w:before="0"/>
      <w:ind w:left="851" w:hanging="851"/>
    </w:pPr>
    <w:rPr>
      <w:sz w:val="20"/>
    </w:rPr>
  </w:style>
  <w:style w:type="paragraph" w:styleId="List3">
    <w:name w:val="List 3"/>
    <w:basedOn w:val="Normal"/>
    <w:rsid w:val="00CA67ED"/>
    <w:pPr>
      <w:ind w:left="849" w:hanging="283"/>
      <w:contextualSpacing/>
    </w:pPr>
  </w:style>
  <w:style w:type="paragraph" w:customStyle="1" w:styleId="TT">
    <w:name w:val="TT"/>
    <w:basedOn w:val="Heading1"/>
    <w:next w:val="Normal"/>
    <w:rsid w:val="002A1A87"/>
    <w:pPr>
      <w:outlineLvl w:val="9"/>
    </w:pPr>
  </w:style>
  <w:style w:type="paragraph" w:customStyle="1" w:styleId="NF">
    <w:name w:val="NF"/>
    <w:basedOn w:val="NO"/>
    <w:rsid w:val="002A1A87"/>
    <w:pPr>
      <w:keepNext/>
      <w:spacing w:after="0"/>
    </w:pPr>
    <w:rPr>
      <w:rFonts w:ascii="Arial" w:hAnsi="Arial"/>
      <w:sz w:val="18"/>
    </w:rPr>
  </w:style>
  <w:style w:type="paragraph" w:customStyle="1" w:styleId="NO">
    <w:name w:val="NO"/>
    <w:basedOn w:val="Normal"/>
    <w:link w:val="NOChar"/>
    <w:rsid w:val="002A1A87"/>
    <w:pPr>
      <w:keepLines/>
      <w:ind w:left="1135" w:hanging="851"/>
    </w:pPr>
  </w:style>
  <w:style w:type="paragraph" w:customStyle="1" w:styleId="PL">
    <w:name w:val="PL"/>
    <w:link w:val="PLChar"/>
    <w:rsid w:val="002A1A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2A1A87"/>
    <w:pPr>
      <w:jc w:val="right"/>
    </w:pPr>
  </w:style>
  <w:style w:type="paragraph" w:customStyle="1" w:styleId="TAL">
    <w:name w:val="TAL"/>
    <w:basedOn w:val="Normal"/>
    <w:link w:val="TALCar"/>
    <w:rsid w:val="002A1A87"/>
    <w:pPr>
      <w:keepNext/>
      <w:keepLines/>
      <w:spacing w:after="0"/>
    </w:pPr>
    <w:rPr>
      <w:rFonts w:ascii="Arial" w:hAnsi="Arial"/>
      <w:sz w:val="18"/>
    </w:rPr>
  </w:style>
  <w:style w:type="paragraph" w:customStyle="1" w:styleId="TAH">
    <w:name w:val="TAH"/>
    <w:basedOn w:val="TAC"/>
    <w:link w:val="TAHCar"/>
    <w:rsid w:val="002A1A87"/>
    <w:rPr>
      <w:b/>
    </w:rPr>
  </w:style>
  <w:style w:type="paragraph" w:customStyle="1" w:styleId="TAC">
    <w:name w:val="TAC"/>
    <w:basedOn w:val="TAL"/>
    <w:link w:val="TACChar"/>
    <w:rsid w:val="002A1A87"/>
    <w:pPr>
      <w:jc w:val="center"/>
    </w:pPr>
  </w:style>
  <w:style w:type="paragraph" w:customStyle="1" w:styleId="LD">
    <w:name w:val="LD"/>
    <w:rsid w:val="002A1A87"/>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2A1A87"/>
    <w:pPr>
      <w:keepLines/>
      <w:ind w:left="1702" w:hanging="1418"/>
    </w:pPr>
  </w:style>
  <w:style w:type="paragraph" w:customStyle="1" w:styleId="FP">
    <w:name w:val="FP"/>
    <w:basedOn w:val="Normal"/>
    <w:rsid w:val="002A1A87"/>
    <w:pPr>
      <w:spacing w:after="0"/>
    </w:pPr>
  </w:style>
  <w:style w:type="paragraph" w:customStyle="1" w:styleId="NW">
    <w:name w:val="NW"/>
    <w:basedOn w:val="NO"/>
    <w:rsid w:val="002A1A87"/>
    <w:pPr>
      <w:spacing w:after="0"/>
    </w:pPr>
  </w:style>
  <w:style w:type="paragraph" w:customStyle="1" w:styleId="EW">
    <w:name w:val="EW"/>
    <w:basedOn w:val="EX"/>
    <w:rsid w:val="002A1A87"/>
    <w:pPr>
      <w:spacing w:after="0"/>
    </w:pPr>
  </w:style>
  <w:style w:type="paragraph" w:customStyle="1" w:styleId="B1">
    <w:name w:val="B1"/>
    <w:basedOn w:val="List"/>
    <w:link w:val="B1Char"/>
    <w:rsid w:val="002A1A87"/>
    <w:pPr>
      <w:ind w:left="568" w:hanging="284"/>
      <w:contextualSpacing w:val="0"/>
    </w:pPr>
  </w:style>
  <w:style w:type="paragraph" w:styleId="List4">
    <w:name w:val="List 4"/>
    <w:basedOn w:val="Normal"/>
    <w:rsid w:val="00CA67ED"/>
    <w:pPr>
      <w:ind w:left="1132" w:hanging="283"/>
      <w:contextualSpacing/>
    </w:pPr>
  </w:style>
  <w:style w:type="paragraph" w:styleId="List5">
    <w:name w:val="List 5"/>
    <w:basedOn w:val="Normal"/>
    <w:rsid w:val="00CA67ED"/>
    <w:pPr>
      <w:ind w:left="1415" w:hanging="283"/>
      <w:contextualSpacing/>
    </w:pPr>
  </w:style>
  <w:style w:type="paragraph" w:customStyle="1" w:styleId="EditorsNote">
    <w:name w:val="Editor's Note"/>
    <w:basedOn w:val="NO"/>
    <w:link w:val="EditorsNoteChar"/>
    <w:rsid w:val="002A1A87"/>
    <w:pPr>
      <w:ind w:left="1559" w:hanging="1276"/>
    </w:pPr>
    <w:rPr>
      <w:color w:val="FF0000"/>
    </w:rPr>
  </w:style>
  <w:style w:type="paragraph" w:customStyle="1" w:styleId="TH">
    <w:name w:val="TH"/>
    <w:basedOn w:val="Normal"/>
    <w:link w:val="THChar"/>
    <w:rsid w:val="002A1A87"/>
    <w:pPr>
      <w:keepNext/>
      <w:keepLines/>
      <w:spacing w:before="60"/>
      <w:jc w:val="center"/>
    </w:pPr>
    <w:rPr>
      <w:rFonts w:ascii="Arial" w:hAnsi="Arial"/>
      <w:b/>
    </w:rPr>
  </w:style>
  <w:style w:type="paragraph" w:customStyle="1" w:styleId="ZA">
    <w:name w:val="ZA"/>
    <w:rsid w:val="002A1A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A1A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2A1A8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2A1A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2A1A87"/>
    <w:pPr>
      <w:ind w:left="851" w:hanging="851"/>
    </w:pPr>
  </w:style>
  <w:style w:type="paragraph" w:customStyle="1" w:styleId="ZH">
    <w:name w:val="ZH"/>
    <w:rsid w:val="002A1A8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2A1A87"/>
    <w:pPr>
      <w:keepNext w:val="0"/>
      <w:spacing w:before="0" w:after="240"/>
    </w:pPr>
  </w:style>
  <w:style w:type="paragraph" w:customStyle="1" w:styleId="ZG">
    <w:name w:val="ZG"/>
    <w:rsid w:val="002A1A8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2A1A87"/>
    <w:pPr>
      <w:ind w:left="851" w:hanging="284"/>
      <w:contextualSpacing w:val="0"/>
    </w:pPr>
  </w:style>
  <w:style w:type="paragraph" w:customStyle="1" w:styleId="B3">
    <w:name w:val="B3"/>
    <w:basedOn w:val="List3"/>
    <w:link w:val="B3Char2"/>
    <w:rsid w:val="002A1A87"/>
    <w:pPr>
      <w:ind w:left="1135" w:hanging="284"/>
      <w:contextualSpacing w:val="0"/>
    </w:pPr>
  </w:style>
  <w:style w:type="paragraph" w:customStyle="1" w:styleId="B4">
    <w:name w:val="B4"/>
    <w:basedOn w:val="List4"/>
    <w:rsid w:val="002A1A87"/>
    <w:pPr>
      <w:ind w:left="1418" w:hanging="284"/>
      <w:contextualSpacing w:val="0"/>
    </w:pPr>
  </w:style>
  <w:style w:type="paragraph" w:customStyle="1" w:styleId="B5">
    <w:name w:val="B5"/>
    <w:basedOn w:val="List5"/>
    <w:rsid w:val="002A1A87"/>
    <w:pPr>
      <w:ind w:left="1702" w:hanging="284"/>
      <w:contextualSpacing w:val="0"/>
    </w:pPr>
  </w:style>
  <w:style w:type="paragraph" w:customStyle="1" w:styleId="ZTD">
    <w:name w:val="ZTD"/>
    <w:basedOn w:val="ZB"/>
    <w:rsid w:val="002A1A87"/>
    <w:pPr>
      <w:framePr w:hRule="auto" w:wrap="notBeside" w:y="852"/>
    </w:pPr>
    <w:rPr>
      <w:i w:val="0"/>
      <w:sz w:val="40"/>
    </w:rPr>
  </w:style>
  <w:style w:type="paragraph" w:customStyle="1" w:styleId="ZV">
    <w:name w:val="ZV"/>
    <w:basedOn w:val="ZU"/>
    <w:rsid w:val="002A1A87"/>
    <w:pPr>
      <w:framePr w:wrap="notBeside" w:y="16161"/>
    </w:pPr>
  </w:style>
  <w:style w:type="paragraph" w:styleId="TOC6">
    <w:name w:val="toc 6"/>
    <w:basedOn w:val="TOC5"/>
    <w:next w:val="Normal"/>
    <w:uiPriority w:val="39"/>
    <w:rsid w:val="002A1A87"/>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2A1A87"/>
    <w:pPr>
      <w:ind w:left="2268" w:hanging="2268"/>
    </w:pPr>
  </w:style>
  <w:style w:type="paragraph" w:styleId="TOC8">
    <w:name w:val="toc 8"/>
    <w:basedOn w:val="TOC1"/>
    <w:uiPriority w:val="39"/>
    <w:rsid w:val="002A1A87"/>
    <w:pPr>
      <w:spacing w:before="180"/>
      <w:ind w:left="2693" w:hanging="2693"/>
    </w:pPr>
    <w:rPr>
      <w:b/>
    </w:rPr>
  </w:style>
  <w:style w:type="paragraph" w:styleId="Header">
    <w:name w:val="header"/>
    <w:basedOn w:val="Normal"/>
    <w:link w:val="HeaderChar"/>
    <w:rsid w:val="00CA67ED"/>
    <w:pPr>
      <w:tabs>
        <w:tab w:val="center" w:pos="4513"/>
        <w:tab w:val="right" w:pos="9026"/>
      </w:tabs>
      <w:spacing w:after="0"/>
    </w:pPr>
  </w:style>
  <w:style w:type="character" w:customStyle="1" w:styleId="HeaderChar">
    <w:name w:val="Header Char"/>
    <w:basedOn w:val="DefaultParagraphFont"/>
    <w:link w:val="Header"/>
    <w:rsid w:val="00CA67ED"/>
    <w:rPr>
      <w:rFonts w:eastAsia="Times New Roman"/>
      <w:lang w:val="en-GB" w:eastAsia="en-GB"/>
    </w:rPr>
  </w:style>
  <w:style w:type="character" w:customStyle="1" w:styleId="EditorsNoteChar">
    <w:name w:val="Editor's Note Char"/>
    <w:aliases w:val="EN Char"/>
    <w:link w:val="EditorsNote"/>
    <w:qFormat/>
    <w:locked/>
    <w:rsid w:val="00550DF8"/>
    <w:rPr>
      <w:rFonts w:eastAsia="Times New Roman"/>
      <w:color w:val="FF0000"/>
      <w:lang w:val="en-GB" w:eastAsia="en-GB"/>
    </w:rPr>
  </w:style>
  <w:style w:type="character" w:customStyle="1" w:styleId="THChar">
    <w:name w:val="TH Char"/>
    <w:link w:val="TH"/>
    <w:qFormat/>
    <w:locked/>
    <w:rsid w:val="00E40659"/>
    <w:rPr>
      <w:rFonts w:ascii="Arial" w:eastAsia="Times New Roman" w:hAnsi="Arial"/>
      <w:b/>
      <w:lang w:val="en-GB" w:eastAsia="en-GB"/>
    </w:rPr>
  </w:style>
  <w:style w:type="character" w:customStyle="1" w:styleId="TAHCar">
    <w:name w:val="TAH Car"/>
    <w:link w:val="TAH"/>
    <w:qFormat/>
    <w:locked/>
    <w:rsid w:val="00E40659"/>
    <w:rPr>
      <w:rFonts w:ascii="Arial" w:eastAsia="Times New Roman" w:hAnsi="Arial"/>
      <w:b/>
      <w:sz w:val="18"/>
      <w:lang w:val="en-GB" w:eastAsia="en-GB"/>
    </w:rPr>
  </w:style>
  <w:style w:type="character" w:customStyle="1" w:styleId="NOChar">
    <w:name w:val="NO Char"/>
    <w:link w:val="NO"/>
    <w:rsid w:val="00B01690"/>
    <w:rPr>
      <w:rFonts w:eastAsia="Times New Roman"/>
      <w:lang w:val="en-GB" w:eastAsia="en-GB"/>
    </w:rPr>
  </w:style>
  <w:style w:type="character" w:customStyle="1" w:styleId="EXChar">
    <w:name w:val="EX Char"/>
    <w:link w:val="EX"/>
    <w:locked/>
    <w:rsid w:val="00863ED5"/>
    <w:rPr>
      <w:rFonts w:eastAsia="Times New Roman"/>
      <w:lang w:val="en-GB" w:eastAsia="en-GB"/>
    </w:rPr>
  </w:style>
  <w:style w:type="character" w:customStyle="1" w:styleId="B2Char">
    <w:name w:val="B2 Char"/>
    <w:link w:val="B2"/>
    <w:qFormat/>
    <w:rsid w:val="00863ED5"/>
    <w:rPr>
      <w:rFonts w:eastAsia="Times New Roman"/>
      <w:lang w:val="en-GB" w:eastAsia="en-GB"/>
    </w:rPr>
  </w:style>
  <w:style w:type="paragraph" w:styleId="Footer">
    <w:name w:val="footer"/>
    <w:basedOn w:val="Normal"/>
    <w:link w:val="FooterChar"/>
    <w:uiPriority w:val="99"/>
    <w:rsid w:val="00CA67ED"/>
    <w:pPr>
      <w:tabs>
        <w:tab w:val="center" w:pos="4513"/>
        <w:tab w:val="right" w:pos="9026"/>
      </w:tabs>
      <w:spacing w:after="0"/>
    </w:pPr>
  </w:style>
  <w:style w:type="character" w:customStyle="1" w:styleId="B1Char">
    <w:name w:val="B1 Char"/>
    <w:link w:val="B1"/>
    <w:qFormat/>
    <w:rsid w:val="00D846C3"/>
    <w:rPr>
      <w:rFonts w:eastAsia="Times New Roman"/>
      <w:lang w:val="en-GB" w:eastAsia="en-GB"/>
    </w:rPr>
  </w:style>
  <w:style w:type="character" w:styleId="CommentReference">
    <w:name w:val="annotation reference"/>
    <w:rsid w:val="00D846C3"/>
    <w:rPr>
      <w:sz w:val="16"/>
      <w:szCs w:val="16"/>
    </w:rPr>
  </w:style>
  <w:style w:type="paragraph" w:styleId="CommentText">
    <w:name w:val="annotation text"/>
    <w:basedOn w:val="Normal"/>
    <w:link w:val="CommentTextChar"/>
    <w:rsid w:val="00D846C3"/>
    <w:rPr>
      <w:rFonts w:eastAsia="Malgun Gothic"/>
      <w:color w:val="000000"/>
      <w:lang w:eastAsia="ja-JP"/>
    </w:rPr>
  </w:style>
  <w:style w:type="character" w:customStyle="1" w:styleId="CommentTextChar">
    <w:name w:val="Comment Text Char"/>
    <w:basedOn w:val="DefaultParagraphFont"/>
    <w:link w:val="CommentText"/>
    <w:rsid w:val="00D846C3"/>
    <w:rPr>
      <w:rFonts w:eastAsia="Malgun Gothic"/>
      <w:color w:val="000000"/>
      <w:lang w:val="en-GB" w:eastAsia="ja-JP"/>
    </w:rPr>
  </w:style>
  <w:style w:type="character" w:customStyle="1" w:styleId="FooterChar">
    <w:name w:val="Footer Char"/>
    <w:basedOn w:val="DefaultParagraphFont"/>
    <w:link w:val="Footer"/>
    <w:uiPriority w:val="99"/>
    <w:rsid w:val="00CA67ED"/>
    <w:rPr>
      <w:rFonts w:eastAsia="Times New Roman"/>
      <w:lang w:val="en-GB" w:eastAsia="en-GB"/>
    </w:rPr>
  </w:style>
  <w:style w:type="paragraph" w:styleId="Revision">
    <w:name w:val="Revision"/>
    <w:hidden/>
    <w:uiPriority w:val="99"/>
    <w:semiHidden/>
    <w:rsid w:val="007A75B1"/>
    <w:rPr>
      <w:lang w:val="en-GB"/>
    </w:rPr>
  </w:style>
  <w:style w:type="character" w:customStyle="1" w:styleId="TFChar">
    <w:name w:val="TF Char"/>
    <w:link w:val="TF"/>
    <w:qFormat/>
    <w:rsid w:val="00566610"/>
    <w:rPr>
      <w:rFonts w:ascii="Arial" w:eastAsia="Times New Roman" w:hAnsi="Arial"/>
      <w:b/>
      <w:lang w:val="en-GB" w:eastAsia="en-GB"/>
    </w:rPr>
  </w:style>
  <w:style w:type="paragraph" w:styleId="Bibliography">
    <w:name w:val="Bibliography"/>
    <w:basedOn w:val="Normal"/>
    <w:next w:val="Normal"/>
    <w:uiPriority w:val="37"/>
    <w:semiHidden/>
    <w:unhideWhenUsed/>
    <w:rsid w:val="00DF048C"/>
  </w:style>
  <w:style w:type="paragraph" w:styleId="BlockText">
    <w:name w:val="Block Text"/>
    <w:basedOn w:val="Normal"/>
    <w:rsid w:val="00DF04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F048C"/>
    <w:pPr>
      <w:spacing w:after="120"/>
    </w:pPr>
  </w:style>
  <w:style w:type="character" w:customStyle="1" w:styleId="BodyTextChar">
    <w:name w:val="Body Text Char"/>
    <w:basedOn w:val="DefaultParagraphFont"/>
    <w:link w:val="BodyText"/>
    <w:rsid w:val="00DF048C"/>
    <w:rPr>
      <w:rFonts w:eastAsia="Times New Roman"/>
      <w:lang w:val="en-GB" w:eastAsia="en-GB"/>
    </w:rPr>
  </w:style>
  <w:style w:type="paragraph" w:styleId="BodyText2">
    <w:name w:val="Body Text 2"/>
    <w:basedOn w:val="Normal"/>
    <w:link w:val="BodyText2Char"/>
    <w:rsid w:val="00DF048C"/>
    <w:pPr>
      <w:spacing w:after="120" w:line="480" w:lineRule="auto"/>
    </w:pPr>
  </w:style>
  <w:style w:type="character" w:customStyle="1" w:styleId="BodyText2Char">
    <w:name w:val="Body Text 2 Char"/>
    <w:basedOn w:val="DefaultParagraphFont"/>
    <w:link w:val="BodyText2"/>
    <w:rsid w:val="00DF048C"/>
    <w:rPr>
      <w:rFonts w:eastAsia="Times New Roman"/>
      <w:lang w:val="en-GB" w:eastAsia="en-GB"/>
    </w:rPr>
  </w:style>
  <w:style w:type="paragraph" w:styleId="BodyText3">
    <w:name w:val="Body Text 3"/>
    <w:basedOn w:val="Normal"/>
    <w:link w:val="BodyText3Char"/>
    <w:rsid w:val="00DF048C"/>
    <w:pPr>
      <w:spacing w:after="120"/>
    </w:pPr>
    <w:rPr>
      <w:sz w:val="16"/>
      <w:szCs w:val="16"/>
    </w:rPr>
  </w:style>
  <w:style w:type="character" w:customStyle="1" w:styleId="BodyText3Char">
    <w:name w:val="Body Text 3 Char"/>
    <w:basedOn w:val="DefaultParagraphFont"/>
    <w:link w:val="BodyText3"/>
    <w:rsid w:val="00DF048C"/>
    <w:rPr>
      <w:rFonts w:eastAsia="Times New Roman"/>
      <w:sz w:val="16"/>
      <w:szCs w:val="16"/>
      <w:lang w:val="en-GB" w:eastAsia="en-GB"/>
    </w:rPr>
  </w:style>
  <w:style w:type="paragraph" w:styleId="BodyTextFirstIndent">
    <w:name w:val="Body Text First Indent"/>
    <w:basedOn w:val="BodyText"/>
    <w:link w:val="BodyTextFirstIndentChar"/>
    <w:rsid w:val="00DF048C"/>
    <w:pPr>
      <w:spacing w:after="180"/>
      <w:ind w:firstLine="360"/>
    </w:pPr>
  </w:style>
  <w:style w:type="character" w:customStyle="1" w:styleId="BodyTextFirstIndentChar">
    <w:name w:val="Body Text First Indent Char"/>
    <w:basedOn w:val="BodyTextChar"/>
    <w:link w:val="BodyTextFirstIndent"/>
    <w:rsid w:val="00DF048C"/>
    <w:rPr>
      <w:rFonts w:eastAsia="Times New Roman"/>
      <w:lang w:val="en-GB" w:eastAsia="en-GB"/>
    </w:rPr>
  </w:style>
  <w:style w:type="paragraph" w:styleId="BodyTextIndent">
    <w:name w:val="Body Text Indent"/>
    <w:basedOn w:val="Normal"/>
    <w:link w:val="BodyTextIndentChar"/>
    <w:rsid w:val="00DF048C"/>
    <w:pPr>
      <w:spacing w:after="120"/>
      <w:ind w:left="283"/>
    </w:pPr>
  </w:style>
  <w:style w:type="character" w:customStyle="1" w:styleId="BodyTextIndentChar">
    <w:name w:val="Body Text Indent Char"/>
    <w:basedOn w:val="DefaultParagraphFont"/>
    <w:link w:val="BodyTextIndent"/>
    <w:rsid w:val="00DF048C"/>
    <w:rPr>
      <w:rFonts w:eastAsia="Times New Roman"/>
      <w:lang w:val="en-GB" w:eastAsia="en-GB"/>
    </w:rPr>
  </w:style>
  <w:style w:type="paragraph" w:styleId="BodyTextFirstIndent2">
    <w:name w:val="Body Text First Indent 2"/>
    <w:basedOn w:val="BodyTextIndent"/>
    <w:link w:val="BodyTextFirstIndent2Char"/>
    <w:rsid w:val="00DF048C"/>
    <w:pPr>
      <w:spacing w:after="180"/>
      <w:ind w:left="360" w:firstLine="360"/>
    </w:pPr>
  </w:style>
  <w:style w:type="character" w:customStyle="1" w:styleId="BodyTextFirstIndent2Char">
    <w:name w:val="Body Text First Indent 2 Char"/>
    <w:basedOn w:val="BodyTextIndentChar"/>
    <w:link w:val="BodyTextFirstIndent2"/>
    <w:rsid w:val="00DF048C"/>
    <w:rPr>
      <w:rFonts w:eastAsia="Times New Roman"/>
      <w:lang w:val="en-GB" w:eastAsia="en-GB"/>
    </w:rPr>
  </w:style>
  <w:style w:type="paragraph" w:styleId="BodyTextIndent2">
    <w:name w:val="Body Text Indent 2"/>
    <w:basedOn w:val="Normal"/>
    <w:link w:val="BodyTextIndent2Char"/>
    <w:rsid w:val="00DF048C"/>
    <w:pPr>
      <w:spacing w:after="120" w:line="480" w:lineRule="auto"/>
      <w:ind w:left="283"/>
    </w:pPr>
  </w:style>
  <w:style w:type="character" w:customStyle="1" w:styleId="BodyTextIndent2Char">
    <w:name w:val="Body Text Indent 2 Char"/>
    <w:basedOn w:val="DefaultParagraphFont"/>
    <w:link w:val="BodyTextIndent2"/>
    <w:rsid w:val="00DF048C"/>
    <w:rPr>
      <w:rFonts w:eastAsia="Times New Roman"/>
      <w:lang w:val="en-GB" w:eastAsia="en-GB"/>
    </w:rPr>
  </w:style>
  <w:style w:type="paragraph" w:styleId="BodyTextIndent3">
    <w:name w:val="Body Text Indent 3"/>
    <w:basedOn w:val="Normal"/>
    <w:link w:val="BodyTextIndent3Char"/>
    <w:rsid w:val="00DF048C"/>
    <w:pPr>
      <w:spacing w:after="120"/>
      <w:ind w:left="283"/>
    </w:pPr>
    <w:rPr>
      <w:sz w:val="16"/>
      <w:szCs w:val="16"/>
    </w:rPr>
  </w:style>
  <w:style w:type="character" w:customStyle="1" w:styleId="BodyTextIndent3Char">
    <w:name w:val="Body Text Indent 3 Char"/>
    <w:basedOn w:val="DefaultParagraphFont"/>
    <w:link w:val="BodyTextIndent3"/>
    <w:rsid w:val="00DF048C"/>
    <w:rPr>
      <w:rFonts w:eastAsia="Times New Roman"/>
      <w:sz w:val="16"/>
      <w:szCs w:val="16"/>
      <w:lang w:val="en-GB" w:eastAsia="en-GB"/>
    </w:rPr>
  </w:style>
  <w:style w:type="paragraph" w:styleId="Caption">
    <w:name w:val="caption"/>
    <w:basedOn w:val="Normal"/>
    <w:next w:val="Normal"/>
    <w:link w:val="CaptionChar"/>
    <w:unhideWhenUsed/>
    <w:qFormat/>
    <w:rsid w:val="00DF048C"/>
    <w:pPr>
      <w:spacing w:after="200"/>
    </w:pPr>
    <w:rPr>
      <w:i/>
      <w:iCs/>
      <w:color w:val="44546A" w:themeColor="text2"/>
      <w:sz w:val="18"/>
      <w:szCs w:val="18"/>
    </w:rPr>
  </w:style>
  <w:style w:type="paragraph" w:styleId="Closing">
    <w:name w:val="Closing"/>
    <w:basedOn w:val="Normal"/>
    <w:link w:val="ClosingChar"/>
    <w:rsid w:val="00DF048C"/>
    <w:pPr>
      <w:spacing w:after="0"/>
      <w:ind w:left="4252"/>
    </w:pPr>
  </w:style>
  <w:style w:type="character" w:customStyle="1" w:styleId="ClosingChar">
    <w:name w:val="Closing Char"/>
    <w:basedOn w:val="DefaultParagraphFont"/>
    <w:link w:val="Closing"/>
    <w:rsid w:val="00DF048C"/>
    <w:rPr>
      <w:rFonts w:eastAsia="Times New Roman"/>
      <w:lang w:val="en-GB" w:eastAsia="en-GB"/>
    </w:rPr>
  </w:style>
  <w:style w:type="paragraph" w:styleId="CommentSubject">
    <w:name w:val="annotation subject"/>
    <w:basedOn w:val="CommentText"/>
    <w:next w:val="CommentText"/>
    <w:link w:val="CommentSubjectChar"/>
    <w:semiHidden/>
    <w:unhideWhenUsed/>
    <w:rsid w:val="00DF048C"/>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DF048C"/>
    <w:rPr>
      <w:rFonts w:eastAsia="Malgun Gothic"/>
      <w:b/>
      <w:bCs/>
      <w:color w:val="000000"/>
      <w:lang w:val="en-GB" w:eastAsia="ja-JP"/>
    </w:rPr>
  </w:style>
  <w:style w:type="paragraph" w:styleId="Date">
    <w:name w:val="Date"/>
    <w:basedOn w:val="Normal"/>
    <w:next w:val="Normal"/>
    <w:link w:val="DateChar"/>
    <w:rsid w:val="00DF048C"/>
  </w:style>
  <w:style w:type="character" w:customStyle="1" w:styleId="DateChar">
    <w:name w:val="Date Char"/>
    <w:basedOn w:val="DefaultParagraphFont"/>
    <w:link w:val="Date"/>
    <w:rsid w:val="00DF048C"/>
    <w:rPr>
      <w:rFonts w:eastAsia="Times New Roman"/>
      <w:lang w:val="en-GB" w:eastAsia="en-GB"/>
    </w:rPr>
  </w:style>
  <w:style w:type="paragraph" w:styleId="DocumentMap">
    <w:name w:val="Document Map"/>
    <w:basedOn w:val="Normal"/>
    <w:link w:val="DocumentMapChar"/>
    <w:rsid w:val="00DF048C"/>
    <w:pPr>
      <w:spacing w:after="0"/>
    </w:pPr>
    <w:rPr>
      <w:rFonts w:ascii="Segoe UI" w:hAnsi="Segoe UI" w:cs="Segoe UI"/>
      <w:sz w:val="16"/>
      <w:szCs w:val="16"/>
    </w:rPr>
  </w:style>
  <w:style w:type="character" w:customStyle="1" w:styleId="DocumentMapChar">
    <w:name w:val="Document Map Char"/>
    <w:basedOn w:val="DefaultParagraphFont"/>
    <w:link w:val="DocumentMap"/>
    <w:rsid w:val="00DF048C"/>
    <w:rPr>
      <w:rFonts w:ascii="Segoe UI" w:eastAsia="Times New Roman" w:hAnsi="Segoe UI" w:cs="Segoe UI"/>
      <w:sz w:val="16"/>
      <w:szCs w:val="16"/>
      <w:lang w:val="en-GB" w:eastAsia="en-GB"/>
    </w:rPr>
  </w:style>
  <w:style w:type="paragraph" w:styleId="E-mailSignature">
    <w:name w:val="E-mail Signature"/>
    <w:basedOn w:val="Normal"/>
    <w:link w:val="E-mailSignatureChar"/>
    <w:rsid w:val="00DF048C"/>
    <w:pPr>
      <w:spacing w:after="0"/>
    </w:pPr>
  </w:style>
  <w:style w:type="character" w:customStyle="1" w:styleId="E-mailSignatureChar">
    <w:name w:val="E-mail Signature Char"/>
    <w:basedOn w:val="DefaultParagraphFont"/>
    <w:link w:val="E-mailSignature"/>
    <w:rsid w:val="00DF048C"/>
    <w:rPr>
      <w:rFonts w:eastAsia="Times New Roman"/>
      <w:lang w:val="en-GB" w:eastAsia="en-GB"/>
    </w:rPr>
  </w:style>
  <w:style w:type="paragraph" w:styleId="ListParagraph">
    <w:name w:val="List Paragraph"/>
    <w:basedOn w:val="Normal"/>
    <w:uiPriority w:val="34"/>
    <w:qFormat/>
    <w:rsid w:val="00F171B6"/>
    <w:pPr>
      <w:ind w:left="720"/>
    </w:pPr>
    <w:rPr>
      <w:rFonts w:eastAsia="Malgun Gothic"/>
      <w:color w:val="000000"/>
      <w:lang w:eastAsia="ja-JP"/>
    </w:rPr>
  </w:style>
  <w:style w:type="paragraph" w:styleId="Index2">
    <w:name w:val="index 2"/>
    <w:basedOn w:val="Index1"/>
    <w:rsid w:val="00C74FD1"/>
    <w:pPr>
      <w:ind w:left="284"/>
    </w:pPr>
  </w:style>
  <w:style w:type="paragraph" w:styleId="Index1">
    <w:name w:val="index 1"/>
    <w:basedOn w:val="Normal"/>
    <w:rsid w:val="00C74FD1"/>
    <w:pPr>
      <w:keepLines/>
      <w:overflowPunct/>
      <w:autoSpaceDE/>
      <w:autoSpaceDN/>
      <w:adjustRightInd/>
      <w:spacing w:after="0"/>
      <w:textAlignment w:val="auto"/>
    </w:pPr>
    <w:rPr>
      <w:lang w:eastAsia="en-US"/>
    </w:rPr>
  </w:style>
  <w:style w:type="paragraph" w:styleId="ListNumber2">
    <w:name w:val="List Number 2"/>
    <w:basedOn w:val="ListNumber"/>
    <w:rsid w:val="00C74FD1"/>
    <w:pPr>
      <w:ind w:left="851"/>
    </w:pPr>
  </w:style>
  <w:style w:type="character" w:styleId="FootnoteReference">
    <w:name w:val="footnote reference"/>
    <w:rsid w:val="00C74FD1"/>
    <w:rPr>
      <w:b/>
      <w:position w:val="6"/>
      <w:sz w:val="16"/>
    </w:rPr>
  </w:style>
  <w:style w:type="paragraph" w:styleId="FootnoteText">
    <w:name w:val="footnote text"/>
    <w:basedOn w:val="Normal"/>
    <w:link w:val="FootnoteTextChar"/>
    <w:rsid w:val="00C74FD1"/>
    <w:pPr>
      <w:keepLines/>
      <w:overflowPunct/>
      <w:autoSpaceDE/>
      <w:autoSpaceDN/>
      <w:adjustRightInd/>
      <w:spacing w:after="0"/>
      <w:ind w:left="454" w:hanging="454"/>
      <w:textAlignment w:val="auto"/>
    </w:pPr>
    <w:rPr>
      <w:sz w:val="16"/>
      <w:lang w:eastAsia="en-US"/>
    </w:rPr>
  </w:style>
  <w:style w:type="character" w:customStyle="1" w:styleId="FootnoteTextChar">
    <w:name w:val="Footnote Text Char"/>
    <w:basedOn w:val="DefaultParagraphFont"/>
    <w:link w:val="FootnoteText"/>
    <w:rsid w:val="00C74FD1"/>
    <w:rPr>
      <w:rFonts w:eastAsia="Times New Roman"/>
      <w:sz w:val="16"/>
      <w:lang w:val="en-GB"/>
    </w:rPr>
  </w:style>
  <w:style w:type="paragraph" w:styleId="ListBullet2">
    <w:name w:val="List Bullet 2"/>
    <w:basedOn w:val="ListBullet"/>
    <w:rsid w:val="00C74FD1"/>
    <w:pPr>
      <w:ind w:left="851"/>
    </w:pPr>
  </w:style>
  <w:style w:type="paragraph" w:styleId="ListBullet3">
    <w:name w:val="List Bullet 3"/>
    <w:basedOn w:val="ListBullet2"/>
    <w:rsid w:val="00C74FD1"/>
    <w:pPr>
      <w:ind w:left="1135"/>
    </w:pPr>
  </w:style>
  <w:style w:type="paragraph" w:styleId="ListNumber">
    <w:name w:val="List Number"/>
    <w:basedOn w:val="List"/>
    <w:rsid w:val="00C74FD1"/>
    <w:pPr>
      <w:overflowPunct/>
      <w:autoSpaceDE/>
      <w:autoSpaceDN/>
      <w:adjustRightInd/>
      <w:ind w:left="568" w:hanging="284"/>
      <w:contextualSpacing w:val="0"/>
      <w:textAlignment w:val="auto"/>
    </w:pPr>
    <w:rPr>
      <w:lang w:eastAsia="en-US"/>
    </w:rPr>
  </w:style>
  <w:style w:type="paragraph" w:styleId="ListBullet">
    <w:name w:val="List Bullet"/>
    <w:basedOn w:val="List"/>
    <w:rsid w:val="00C74FD1"/>
    <w:pPr>
      <w:overflowPunct/>
      <w:autoSpaceDE/>
      <w:autoSpaceDN/>
      <w:adjustRightInd/>
      <w:ind w:left="568" w:hanging="284"/>
      <w:contextualSpacing w:val="0"/>
      <w:textAlignment w:val="auto"/>
    </w:pPr>
    <w:rPr>
      <w:lang w:eastAsia="en-US"/>
    </w:rPr>
  </w:style>
  <w:style w:type="paragraph" w:styleId="ListBullet4">
    <w:name w:val="List Bullet 4"/>
    <w:basedOn w:val="ListBullet3"/>
    <w:rsid w:val="00C74FD1"/>
    <w:pPr>
      <w:ind w:left="1418"/>
    </w:pPr>
  </w:style>
  <w:style w:type="paragraph" w:styleId="ListBullet5">
    <w:name w:val="List Bullet 5"/>
    <w:basedOn w:val="ListBullet4"/>
    <w:rsid w:val="00C74FD1"/>
    <w:pPr>
      <w:ind w:left="1702"/>
    </w:pPr>
  </w:style>
  <w:style w:type="paragraph" w:customStyle="1" w:styleId="CRCoverPage">
    <w:name w:val="CR Cover Page"/>
    <w:rsid w:val="00C74FD1"/>
    <w:pPr>
      <w:spacing w:after="120"/>
    </w:pPr>
    <w:rPr>
      <w:rFonts w:ascii="Arial" w:eastAsia="Malgun Gothic" w:hAnsi="Arial"/>
      <w:lang w:val="en-GB"/>
    </w:rPr>
  </w:style>
  <w:style w:type="paragraph" w:customStyle="1" w:styleId="tdoc-header">
    <w:name w:val="tdoc-header"/>
    <w:rsid w:val="00C74FD1"/>
    <w:rPr>
      <w:rFonts w:ascii="Arial" w:eastAsia="Malgun Gothic" w:hAnsi="Arial"/>
      <w:sz w:val="24"/>
      <w:lang w:val="en-GB"/>
    </w:rPr>
  </w:style>
  <w:style w:type="character" w:styleId="Hyperlink">
    <w:name w:val="Hyperlink"/>
    <w:uiPriority w:val="99"/>
    <w:rsid w:val="00C74FD1"/>
    <w:rPr>
      <w:color w:val="0000FF"/>
      <w:u w:val="single"/>
    </w:rPr>
  </w:style>
  <w:style w:type="character" w:styleId="FollowedHyperlink">
    <w:name w:val="FollowedHyperlink"/>
    <w:rsid w:val="00C74FD1"/>
    <w:rPr>
      <w:color w:val="800080"/>
      <w:u w:val="single"/>
    </w:rPr>
  </w:style>
  <w:style w:type="character" w:customStyle="1" w:styleId="PLChar">
    <w:name w:val="PL Char"/>
    <w:link w:val="PL"/>
    <w:rsid w:val="00C74FD1"/>
    <w:rPr>
      <w:rFonts w:ascii="Courier New" w:eastAsia="Times New Roman" w:hAnsi="Courier New"/>
      <w:sz w:val="16"/>
      <w:lang w:val="en-GB" w:eastAsia="en-GB"/>
    </w:rPr>
  </w:style>
  <w:style w:type="character" w:customStyle="1" w:styleId="TALCar">
    <w:name w:val="TAL Car"/>
    <w:link w:val="TAL"/>
    <w:rsid w:val="00C74FD1"/>
    <w:rPr>
      <w:rFonts w:ascii="Arial" w:eastAsia="Times New Roman" w:hAnsi="Arial"/>
      <w:sz w:val="18"/>
      <w:lang w:val="en-GB" w:eastAsia="en-GB"/>
    </w:rPr>
  </w:style>
  <w:style w:type="character" w:customStyle="1" w:styleId="B3Char2">
    <w:name w:val="B3 Char2"/>
    <w:link w:val="B3"/>
    <w:rsid w:val="00C74FD1"/>
    <w:rPr>
      <w:rFonts w:eastAsia="Times New Roman"/>
      <w:lang w:val="en-GB" w:eastAsia="en-GB"/>
    </w:rPr>
  </w:style>
  <w:style w:type="paragraph" w:customStyle="1" w:styleId="B6">
    <w:name w:val="B6"/>
    <w:basedOn w:val="B5"/>
    <w:rsid w:val="00C74FD1"/>
    <w:pPr>
      <w:ind w:left="1985"/>
    </w:pPr>
    <w:rPr>
      <w:lang w:eastAsia="ja-JP"/>
    </w:rPr>
  </w:style>
  <w:style w:type="paragraph" w:styleId="Quote">
    <w:name w:val="Quote"/>
    <w:basedOn w:val="Normal"/>
    <w:next w:val="Normal"/>
    <w:link w:val="QuoteChar"/>
    <w:uiPriority w:val="29"/>
    <w:qFormat/>
    <w:rsid w:val="00C74FD1"/>
    <w:pPr>
      <w:overflowPunct/>
      <w:autoSpaceDE/>
      <w:autoSpaceDN/>
      <w:adjustRightInd/>
      <w:textAlignment w:val="auto"/>
    </w:pPr>
    <w:rPr>
      <w:i/>
      <w:iCs/>
      <w:color w:val="000000"/>
      <w:lang w:eastAsia="en-US"/>
    </w:rPr>
  </w:style>
  <w:style w:type="character" w:customStyle="1" w:styleId="QuoteChar">
    <w:name w:val="Quote Char"/>
    <w:basedOn w:val="DefaultParagraphFont"/>
    <w:link w:val="Quote"/>
    <w:uiPriority w:val="29"/>
    <w:rsid w:val="00C74FD1"/>
    <w:rPr>
      <w:rFonts w:eastAsia="Times New Roman"/>
      <w:i/>
      <w:iCs/>
      <w:color w:val="000000"/>
      <w:lang w:val="en-GB"/>
    </w:rPr>
  </w:style>
  <w:style w:type="paragraph" w:styleId="EndnoteText">
    <w:name w:val="endnote text"/>
    <w:basedOn w:val="Normal"/>
    <w:link w:val="EndnoteTextChar"/>
    <w:rsid w:val="00C74FD1"/>
    <w:pPr>
      <w:overflowPunct/>
      <w:autoSpaceDE/>
      <w:autoSpaceDN/>
      <w:adjustRightInd/>
      <w:spacing w:after="0"/>
      <w:textAlignment w:val="auto"/>
    </w:pPr>
    <w:rPr>
      <w:lang w:eastAsia="en-US"/>
    </w:rPr>
  </w:style>
  <w:style w:type="character" w:customStyle="1" w:styleId="EndnoteTextChar">
    <w:name w:val="Endnote Text Char"/>
    <w:basedOn w:val="DefaultParagraphFont"/>
    <w:link w:val="EndnoteText"/>
    <w:rsid w:val="00C74FD1"/>
    <w:rPr>
      <w:rFonts w:eastAsia="Times New Roman"/>
      <w:lang w:val="en-GB"/>
    </w:rPr>
  </w:style>
  <w:style w:type="character" w:styleId="EndnoteReference">
    <w:name w:val="endnote reference"/>
    <w:rsid w:val="00C74FD1"/>
    <w:rPr>
      <w:vertAlign w:val="superscript"/>
    </w:rPr>
  </w:style>
  <w:style w:type="table" w:styleId="TableGrid">
    <w:name w:val="Table Grid"/>
    <w:basedOn w:val="TableNormal"/>
    <w:rsid w:val="00C74FD1"/>
    <w:rPr>
      <w:rFonts w:ascii="CG Times (WN)" w:eastAsia="Malgun Gothic"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C74FD1"/>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C74FD1"/>
    <w:rPr>
      <w:rFonts w:ascii="Arial" w:eastAsia="MS Mincho" w:hAnsi="Arial"/>
      <w:szCs w:val="24"/>
      <w:lang w:val="en-GB" w:eastAsia="en-GB"/>
    </w:rPr>
  </w:style>
  <w:style w:type="character" w:customStyle="1" w:styleId="Heading4Char">
    <w:name w:val="Heading 4 Char"/>
    <w:link w:val="Heading4"/>
    <w:locked/>
    <w:rsid w:val="00C74FD1"/>
    <w:rPr>
      <w:rFonts w:ascii="Arial" w:eastAsia="Times New Roman" w:hAnsi="Arial"/>
      <w:sz w:val="24"/>
      <w:lang w:val="en-GB" w:eastAsia="en-GB"/>
    </w:rPr>
  </w:style>
  <w:style w:type="paragraph" w:customStyle="1" w:styleId="Doc-title">
    <w:name w:val="Doc-title"/>
    <w:basedOn w:val="Normal"/>
    <w:next w:val="Doc-text2"/>
    <w:link w:val="Doc-titleChar"/>
    <w:qFormat/>
    <w:rsid w:val="00C74FD1"/>
    <w:pPr>
      <w:overflowPunct/>
      <w:autoSpaceDE/>
      <w:autoSpaceDN/>
      <w:adjustRightInd/>
      <w:spacing w:before="60" w:after="0"/>
      <w:ind w:left="1259" w:hanging="1259"/>
      <w:textAlignment w:val="auto"/>
    </w:pPr>
    <w:rPr>
      <w:rFonts w:ascii="Arial" w:eastAsia="MS Mincho" w:hAnsi="Arial"/>
      <w:szCs w:val="24"/>
    </w:rPr>
  </w:style>
  <w:style w:type="character" w:customStyle="1" w:styleId="Doc-titleChar">
    <w:name w:val="Doc-title Char"/>
    <w:link w:val="Doc-title"/>
    <w:rsid w:val="00C74FD1"/>
    <w:rPr>
      <w:rFonts w:ascii="Arial" w:eastAsia="MS Mincho" w:hAnsi="Arial"/>
      <w:szCs w:val="24"/>
      <w:lang w:val="en-GB" w:eastAsia="en-GB"/>
    </w:rPr>
  </w:style>
  <w:style w:type="paragraph" w:customStyle="1" w:styleId="EmailDiscussion">
    <w:name w:val="EmailDiscussion"/>
    <w:basedOn w:val="Normal"/>
    <w:next w:val="Doc-text2"/>
    <w:link w:val="EmailDiscussionChar"/>
    <w:rsid w:val="00C74FD1"/>
    <w:pPr>
      <w:numPr>
        <w:numId w:val="7"/>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C74FD1"/>
    <w:rPr>
      <w:rFonts w:ascii="Arial" w:eastAsia="MS Mincho" w:hAnsi="Arial"/>
      <w:b/>
      <w:szCs w:val="24"/>
      <w:lang w:val="en-GB" w:eastAsia="en-GB"/>
    </w:rPr>
  </w:style>
  <w:style w:type="paragraph" w:customStyle="1" w:styleId="LSApproved">
    <w:name w:val="LS Approved"/>
    <w:basedOn w:val="Normal"/>
    <w:next w:val="Doc-text2"/>
    <w:qFormat/>
    <w:rsid w:val="00C74FD1"/>
    <w:pPr>
      <w:numPr>
        <w:numId w:val="9"/>
      </w:numPr>
      <w:tabs>
        <w:tab w:val="left" w:pos="1259"/>
        <w:tab w:val="left" w:pos="1622"/>
      </w:tabs>
      <w:overflowPunct/>
      <w:autoSpaceDE/>
      <w:autoSpaceDN/>
      <w:adjustRightInd/>
      <w:spacing w:after="0"/>
      <w:ind w:left="1627" w:hanging="697"/>
      <w:textAlignment w:val="auto"/>
    </w:pPr>
    <w:rPr>
      <w:rFonts w:ascii="Arial" w:eastAsia="MS Mincho" w:hAnsi="Arial"/>
      <w:szCs w:val="24"/>
    </w:rPr>
  </w:style>
  <w:style w:type="character" w:styleId="IntenseEmphasis">
    <w:name w:val="Intense Emphasis"/>
    <w:qFormat/>
    <w:rsid w:val="00C74FD1"/>
    <w:rPr>
      <w:b/>
      <w:bCs/>
      <w:i/>
      <w:iCs/>
      <w:color w:val="4F81BD"/>
    </w:rPr>
  </w:style>
  <w:style w:type="paragraph" w:customStyle="1" w:styleId="Agreement">
    <w:name w:val="Agreement"/>
    <w:basedOn w:val="Normal"/>
    <w:next w:val="Doc-text2"/>
    <w:rsid w:val="00C74FD1"/>
    <w:pPr>
      <w:numPr>
        <w:numId w:val="8"/>
      </w:numPr>
      <w:overflowPunct/>
      <w:autoSpaceDE/>
      <w:autoSpaceDN/>
      <w:adjustRightInd/>
      <w:spacing w:before="60" w:after="0"/>
      <w:textAlignment w:val="auto"/>
    </w:pPr>
    <w:rPr>
      <w:rFonts w:ascii="Arial" w:eastAsia="MS Mincho" w:hAnsi="Arial"/>
      <w:b/>
      <w:szCs w:val="24"/>
    </w:rPr>
  </w:style>
  <w:style w:type="character" w:customStyle="1" w:styleId="TAL0">
    <w:name w:val="TAL (文字)"/>
    <w:rsid w:val="00C74FD1"/>
    <w:rPr>
      <w:rFonts w:ascii="Arial" w:eastAsia="Times New Roman" w:hAnsi="Arial"/>
      <w:sz w:val="18"/>
      <w:lang w:val="en-GB"/>
    </w:rPr>
  </w:style>
  <w:style w:type="table" w:customStyle="1" w:styleId="TableGrid1">
    <w:name w:val="Table Grid1"/>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C74FD1"/>
    <w:rPr>
      <w:rFonts w:ascii="Arial" w:eastAsia="Times New Roman" w:hAnsi="Arial"/>
      <w:sz w:val="32"/>
      <w:lang w:val="en-GB" w:eastAsia="en-GB"/>
    </w:rPr>
  </w:style>
  <w:style w:type="character" w:customStyle="1" w:styleId="CaptionChar">
    <w:name w:val="Caption Char"/>
    <w:link w:val="Caption"/>
    <w:rsid w:val="00C74FD1"/>
    <w:rPr>
      <w:rFonts w:eastAsia="Times New Roman"/>
      <w:i/>
      <w:iCs/>
      <w:color w:val="44546A" w:themeColor="text2"/>
      <w:sz w:val="18"/>
      <w:szCs w:val="18"/>
      <w:lang w:val="en-GB" w:eastAsia="en-GB"/>
    </w:rPr>
  </w:style>
  <w:style w:type="character" w:customStyle="1" w:styleId="TALCharCharChar">
    <w:name w:val="TAL Char Char Char"/>
    <w:rsid w:val="00C74FD1"/>
    <w:rPr>
      <w:rFonts w:ascii="Arial" w:eastAsia="SimSun" w:hAnsi="Arial"/>
      <w:sz w:val="18"/>
      <w:lang w:val="en-GB" w:eastAsia="ja-JP"/>
    </w:rPr>
  </w:style>
  <w:style w:type="character" w:customStyle="1" w:styleId="TANChar">
    <w:name w:val="TAN Char"/>
    <w:link w:val="TAN"/>
    <w:rsid w:val="00C74FD1"/>
    <w:rPr>
      <w:rFonts w:ascii="Arial" w:eastAsia="Times New Roman" w:hAnsi="Arial"/>
      <w:sz w:val="18"/>
      <w:lang w:val="en-GB" w:eastAsia="en-GB"/>
    </w:rPr>
  </w:style>
  <w:style w:type="paragraph" w:customStyle="1" w:styleId="StylePLPatternClearGray-10">
    <w:name w:val="Style PL + Pattern: Clear (Gray-10%)"/>
    <w:basedOn w:val="PL"/>
    <w:rsid w:val="00C74FD1"/>
    <w:pPr>
      <w:widowControl w:val="0"/>
      <w:shd w:val="clear" w:color="auto" w:fill="E6E6E6"/>
      <w:overflowPunct/>
      <w:autoSpaceDE/>
      <w:autoSpaceDN/>
      <w:jc w:val="both"/>
    </w:pPr>
    <w:rPr>
      <w:lang w:eastAsia="en-US"/>
    </w:rPr>
  </w:style>
  <w:style w:type="paragraph" w:styleId="NormalWeb">
    <w:name w:val="Normal (Web)"/>
    <w:basedOn w:val="Normal"/>
    <w:uiPriority w:val="99"/>
    <w:unhideWhenUsed/>
    <w:rsid w:val="00C74FD1"/>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4FD1"/>
    <w:rPr>
      <w:color w:val="2B579A"/>
      <w:shd w:val="clear" w:color="auto" w:fill="E6E6E6"/>
    </w:rPr>
  </w:style>
  <w:style w:type="paragraph" w:customStyle="1" w:styleId="Default">
    <w:name w:val="Default"/>
    <w:rsid w:val="00C74FD1"/>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UnresolvedMention1">
    <w:name w:val="Unresolved Mention1"/>
    <w:uiPriority w:val="99"/>
    <w:semiHidden/>
    <w:unhideWhenUsed/>
    <w:rsid w:val="00C74FD1"/>
    <w:rPr>
      <w:color w:val="808080"/>
      <w:shd w:val="clear" w:color="auto" w:fill="E6E6E6"/>
    </w:rPr>
  </w:style>
  <w:style w:type="character" w:customStyle="1" w:styleId="TACChar">
    <w:name w:val="TAC Char"/>
    <w:link w:val="TAC"/>
    <w:rsid w:val="00C74FD1"/>
    <w:rPr>
      <w:rFonts w:ascii="Arial" w:eastAsia="Times New Roman" w:hAnsi="Arial"/>
      <w:sz w:val="18"/>
      <w:lang w:val="en-GB" w:eastAsia="en-GB"/>
    </w:rPr>
  </w:style>
  <w:style w:type="paragraph" w:customStyle="1" w:styleId="a">
    <w:name w:val="缺省文本"/>
    <w:basedOn w:val="Normal"/>
    <w:rsid w:val="007D79C9"/>
    <w:pPr>
      <w:widowControl w:val="0"/>
      <w:overflowPunct/>
      <w:spacing w:after="0" w:line="360" w:lineRule="auto"/>
      <w:textAlignment w:val="auto"/>
    </w:pPr>
    <w:rPr>
      <w:rFonts w:eastAsia="SimSun"/>
      <w:sz w:val="21"/>
      <w:lang w:eastAsia="zh-CN"/>
    </w:rPr>
  </w:style>
  <w:style w:type="paragraph" w:styleId="NoSpacing">
    <w:name w:val="No Spacing"/>
    <w:uiPriority w:val="1"/>
    <w:qFormat/>
    <w:rsid w:val="007D79C9"/>
    <w:pPr>
      <w:overflowPunct w:val="0"/>
      <w:autoSpaceDE w:val="0"/>
      <w:autoSpaceDN w:val="0"/>
      <w:adjustRightInd w:val="0"/>
      <w:textAlignment w:val="baseline"/>
    </w:pPr>
    <w:rPr>
      <w:rFonts w:eastAsia="Times New Roman"/>
      <w:lang w:val="en-GB" w:eastAsia="en-GB"/>
    </w:rPr>
  </w:style>
  <w:style w:type="paragraph" w:styleId="EnvelopeAddress">
    <w:name w:val="envelope address"/>
    <w:basedOn w:val="Normal"/>
    <w:rsid w:val="00092F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92FB4"/>
    <w:pPr>
      <w:spacing w:after="0"/>
    </w:pPr>
    <w:rPr>
      <w:rFonts w:asciiTheme="majorHAnsi" w:eastAsiaTheme="majorEastAsia" w:hAnsiTheme="majorHAnsi" w:cstheme="majorBidi"/>
    </w:rPr>
  </w:style>
  <w:style w:type="paragraph" w:styleId="HTMLAddress">
    <w:name w:val="HTML Address"/>
    <w:basedOn w:val="Normal"/>
    <w:link w:val="HTMLAddressChar"/>
    <w:rsid w:val="00092FB4"/>
    <w:pPr>
      <w:spacing w:after="0"/>
    </w:pPr>
    <w:rPr>
      <w:i/>
      <w:iCs/>
    </w:rPr>
  </w:style>
  <w:style w:type="character" w:customStyle="1" w:styleId="HTMLAddressChar">
    <w:name w:val="HTML Address Char"/>
    <w:basedOn w:val="DefaultParagraphFont"/>
    <w:link w:val="HTMLAddress"/>
    <w:rsid w:val="00092FB4"/>
    <w:rPr>
      <w:rFonts w:eastAsia="Times New Roman"/>
      <w:i/>
      <w:iCs/>
      <w:lang w:val="en-GB" w:eastAsia="en-GB"/>
    </w:rPr>
  </w:style>
  <w:style w:type="paragraph" w:styleId="HTMLPreformatted">
    <w:name w:val="HTML Preformatted"/>
    <w:basedOn w:val="Normal"/>
    <w:link w:val="HTMLPreformattedChar"/>
    <w:rsid w:val="00092FB4"/>
    <w:pPr>
      <w:spacing w:after="0"/>
    </w:pPr>
    <w:rPr>
      <w:rFonts w:ascii="Consolas" w:hAnsi="Consolas"/>
    </w:rPr>
  </w:style>
  <w:style w:type="character" w:customStyle="1" w:styleId="HTMLPreformattedChar">
    <w:name w:val="HTML Preformatted Char"/>
    <w:basedOn w:val="DefaultParagraphFont"/>
    <w:link w:val="HTMLPreformatted"/>
    <w:rsid w:val="00092FB4"/>
    <w:rPr>
      <w:rFonts w:ascii="Consolas" w:eastAsia="Times New Roman" w:hAnsi="Consolas"/>
      <w:lang w:val="en-GB" w:eastAsia="en-GB"/>
    </w:rPr>
  </w:style>
  <w:style w:type="paragraph" w:styleId="Index3">
    <w:name w:val="index 3"/>
    <w:basedOn w:val="Normal"/>
    <w:next w:val="Normal"/>
    <w:rsid w:val="00092FB4"/>
    <w:pPr>
      <w:spacing w:after="0"/>
      <w:ind w:left="600" w:hanging="200"/>
    </w:pPr>
  </w:style>
  <w:style w:type="paragraph" w:styleId="Index4">
    <w:name w:val="index 4"/>
    <w:basedOn w:val="Normal"/>
    <w:next w:val="Normal"/>
    <w:rsid w:val="00092FB4"/>
    <w:pPr>
      <w:spacing w:after="0"/>
      <w:ind w:left="800" w:hanging="200"/>
    </w:pPr>
  </w:style>
  <w:style w:type="paragraph" w:styleId="Index5">
    <w:name w:val="index 5"/>
    <w:basedOn w:val="Normal"/>
    <w:next w:val="Normal"/>
    <w:rsid w:val="00092FB4"/>
    <w:pPr>
      <w:spacing w:after="0"/>
      <w:ind w:left="1000" w:hanging="200"/>
    </w:pPr>
  </w:style>
  <w:style w:type="paragraph" w:styleId="Index6">
    <w:name w:val="index 6"/>
    <w:basedOn w:val="Normal"/>
    <w:next w:val="Normal"/>
    <w:rsid w:val="00092FB4"/>
    <w:pPr>
      <w:spacing w:after="0"/>
      <w:ind w:left="1200" w:hanging="200"/>
    </w:pPr>
  </w:style>
  <w:style w:type="paragraph" w:styleId="Index7">
    <w:name w:val="index 7"/>
    <w:basedOn w:val="Normal"/>
    <w:next w:val="Normal"/>
    <w:rsid w:val="00092FB4"/>
    <w:pPr>
      <w:spacing w:after="0"/>
      <w:ind w:left="1400" w:hanging="200"/>
    </w:pPr>
  </w:style>
  <w:style w:type="paragraph" w:styleId="Index8">
    <w:name w:val="index 8"/>
    <w:basedOn w:val="Normal"/>
    <w:next w:val="Normal"/>
    <w:rsid w:val="00092FB4"/>
    <w:pPr>
      <w:spacing w:after="0"/>
      <w:ind w:left="1600" w:hanging="200"/>
    </w:pPr>
  </w:style>
  <w:style w:type="paragraph" w:styleId="Index9">
    <w:name w:val="index 9"/>
    <w:basedOn w:val="Normal"/>
    <w:next w:val="Normal"/>
    <w:rsid w:val="00092FB4"/>
    <w:pPr>
      <w:spacing w:after="0"/>
      <w:ind w:left="1800" w:hanging="200"/>
    </w:pPr>
  </w:style>
  <w:style w:type="paragraph" w:styleId="IndexHeading">
    <w:name w:val="index heading"/>
    <w:basedOn w:val="Normal"/>
    <w:next w:val="Index1"/>
    <w:rsid w:val="00092FB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92F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92FB4"/>
    <w:rPr>
      <w:rFonts w:eastAsia="Times New Roman"/>
      <w:i/>
      <w:iCs/>
      <w:color w:val="4472C4" w:themeColor="accent1"/>
      <w:lang w:val="en-GB" w:eastAsia="en-GB"/>
    </w:rPr>
  </w:style>
  <w:style w:type="paragraph" w:styleId="ListContinue">
    <w:name w:val="List Continue"/>
    <w:basedOn w:val="Normal"/>
    <w:rsid w:val="00092FB4"/>
    <w:pPr>
      <w:spacing w:after="120"/>
      <w:ind w:left="283"/>
      <w:contextualSpacing/>
    </w:pPr>
  </w:style>
  <w:style w:type="paragraph" w:styleId="ListContinue2">
    <w:name w:val="List Continue 2"/>
    <w:basedOn w:val="Normal"/>
    <w:rsid w:val="00092FB4"/>
    <w:pPr>
      <w:spacing w:after="120"/>
      <w:ind w:left="566"/>
      <w:contextualSpacing/>
    </w:pPr>
  </w:style>
  <w:style w:type="paragraph" w:styleId="ListContinue3">
    <w:name w:val="List Continue 3"/>
    <w:basedOn w:val="Normal"/>
    <w:rsid w:val="00092FB4"/>
    <w:pPr>
      <w:spacing w:after="120"/>
      <w:ind w:left="849"/>
      <w:contextualSpacing/>
    </w:pPr>
  </w:style>
  <w:style w:type="paragraph" w:styleId="ListContinue4">
    <w:name w:val="List Continue 4"/>
    <w:basedOn w:val="Normal"/>
    <w:rsid w:val="00092FB4"/>
    <w:pPr>
      <w:spacing w:after="120"/>
      <w:ind w:left="1132"/>
      <w:contextualSpacing/>
    </w:pPr>
  </w:style>
  <w:style w:type="paragraph" w:styleId="ListContinue5">
    <w:name w:val="List Continue 5"/>
    <w:basedOn w:val="Normal"/>
    <w:rsid w:val="00092FB4"/>
    <w:pPr>
      <w:spacing w:after="120"/>
      <w:ind w:left="1415"/>
      <w:contextualSpacing/>
    </w:pPr>
  </w:style>
  <w:style w:type="paragraph" w:styleId="ListNumber3">
    <w:name w:val="List Number 3"/>
    <w:basedOn w:val="Normal"/>
    <w:rsid w:val="00092FB4"/>
    <w:pPr>
      <w:numPr>
        <w:numId w:val="42"/>
      </w:numPr>
      <w:contextualSpacing/>
    </w:pPr>
  </w:style>
  <w:style w:type="paragraph" w:styleId="ListNumber4">
    <w:name w:val="List Number 4"/>
    <w:basedOn w:val="Normal"/>
    <w:rsid w:val="00092FB4"/>
    <w:pPr>
      <w:numPr>
        <w:numId w:val="43"/>
      </w:numPr>
      <w:contextualSpacing/>
    </w:pPr>
  </w:style>
  <w:style w:type="paragraph" w:styleId="ListNumber5">
    <w:name w:val="List Number 5"/>
    <w:basedOn w:val="Normal"/>
    <w:rsid w:val="00092FB4"/>
    <w:pPr>
      <w:numPr>
        <w:numId w:val="44"/>
      </w:numPr>
      <w:contextualSpacing/>
    </w:pPr>
  </w:style>
  <w:style w:type="paragraph" w:styleId="MacroText">
    <w:name w:val="macro"/>
    <w:link w:val="MacroTextChar"/>
    <w:rsid w:val="00092F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092FB4"/>
    <w:rPr>
      <w:rFonts w:ascii="Consolas" w:eastAsia="Times New Roman" w:hAnsi="Consolas"/>
      <w:lang w:val="en-GB" w:eastAsia="en-GB"/>
    </w:rPr>
  </w:style>
  <w:style w:type="paragraph" w:styleId="MessageHeader">
    <w:name w:val="Message Header"/>
    <w:basedOn w:val="Normal"/>
    <w:link w:val="MessageHeaderChar"/>
    <w:rsid w:val="00092F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92FB4"/>
    <w:rPr>
      <w:rFonts w:asciiTheme="majorHAnsi" w:eastAsiaTheme="majorEastAsia" w:hAnsiTheme="majorHAnsi" w:cstheme="majorBidi"/>
      <w:sz w:val="24"/>
      <w:szCs w:val="24"/>
      <w:shd w:val="pct20" w:color="auto" w:fill="auto"/>
      <w:lang w:val="en-GB" w:eastAsia="en-GB"/>
    </w:rPr>
  </w:style>
  <w:style w:type="paragraph" w:styleId="NormalIndent">
    <w:name w:val="Normal Indent"/>
    <w:basedOn w:val="Normal"/>
    <w:rsid w:val="00092FB4"/>
    <w:pPr>
      <w:ind w:left="720"/>
    </w:pPr>
  </w:style>
  <w:style w:type="paragraph" w:styleId="NoteHeading">
    <w:name w:val="Note Heading"/>
    <w:basedOn w:val="Normal"/>
    <w:next w:val="Normal"/>
    <w:link w:val="NoteHeadingChar"/>
    <w:rsid w:val="00092FB4"/>
    <w:pPr>
      <w:spacing w:after="0"/>
    </w:pPr>
  </w:style>
  <w:style w:type="character" w:customStyle="1" w:styleId="NoteHeadingChar">
    <w:name w:val="Note Heading Char"/>
    <w:basedOn w:val="DefaultParagraphFont"/>
    <w:link w:val="NoteHeading"/>
    <w:rsid w:val="00092FB4"/>
    <w:rPr>
      <w:rFonts w:eastAsia="Times New Roman"/>
      <w:lang w:val="en-GB" w:eastAsia="en-GB"/>
    </w:rPr>
  </w:style>
  <w:style w:type="paragraph" w:styleId="PlainText">
    <w:name w:val="Plain Text"/>
    <w:basedOn w:val="Normal"/>
    <w:link w:val="PlainTextChar"/>
    <w:rsid w:val="00092FB4"/>
    <w:pPr>
      <w:spacing w:after="0"/>
    </w:pPr>
    <w:rPr>
      <w:rFonts w:ascii="Consolas" w:hAnsi="Consolas"/>
      <w:sz w:val="21"/>
      <w:szCs w:val="21"/>
    </w:rPr>
  </w:style>
  <w:style w:type="character" w:customStyle="1" w:styleId="PlainTextChar">
    <w:name w:val="Plain Text Char"/>
    <w:basedOn w:val="DefaultParagraphFont"/>
    <w:link w:val="PlainText"/>
    <w:rsid w:val="00092FB4"/>
    <w:rPr>
      <w:rFonts w:ascii="Consolas" w:eastAsia="Times New Roman" w:hAnsi="Consolas"/>
      <w:sz w:val="21"/>
      <w:szCs w:val="21"/>
      <w:lang w:val="en-GB" w:eastAsia="en-GB"/>
    </w:rPr>
  </w:style>
  <w:style w:type="paragraph" w:styleId="Salutation">
    <w:name w:val="Salutation"/>
    <w:basedOn w:val="Normal"/>
    <w:next w:val="Normal"/>
    <w:link w:val="SalutationChar"/>
    <w:rsid w:val="00092FB4"/>
  </w:style>
  <w:style w:type="character" w:customStyle="1" w:styleId="SalutationChar">
    <w:name w:val="Salutation Char"/>
    <w:basedOn w:val="DefaultParagraphFont"/>
    <w:link w:val="Salutation"/>
    <w:rsid w:val="00092FB4"/>
    <w:rPr>
      <w:rFonts w:eastAsia="Times New Roman"/>
      <w:lang w:val="en-GB" w:eastAsia="en-GB"/>
    </w:rPr>
  </w:style>
  <w:style w:type="paragraph" w:styleId="Signature">
    <w:name w:val="Signature"/>
    <w:basedOn w:val="Normal"/>
    <w:link w:val="SignatureChar"/>
    <w:rsid w:val="00092FB4"/>
    <w:pPr>
      <w:spacing w:after="0"/>
      <w:ind w:left="4252"/>
    </w:pPr>
  </w:style>
  <w:style w:type="character" w:customStyle="1" w:styleId="SignatureChar">
    <w:name w:val="Signature Char"/>
    <w:basedOn w:val="DefaultParagraphFont"/>
    <w:link w:val="Signature"/>
    <w:rsid w:val="00092FB4"/>
    <w:rPr>
      <w:rFonts w:eastAsia="Times New Roman"/>
      <w:lang w:val="en-GB" w:eastAsia="en-GB"/>
    </w:rPr>
  </w:style>
  <w:style w:type="paragraph" w:styleId="Subtitle">
    <w:name w:val="Subtitle"/>
    <w:basedOn w:val="Normal"/>
    <w:next w:val="Normal"/>
    <w:link w:val="SubtitleChar"/>
    <w:qFormat/>
    <w:rsid w:val="00092F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92FB4"/>
    <w:rPr>
      <w:rFonts w:asciiTheme="minorHAnsi"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92FB4"/>
    <w:pPr>
      <w:spacing w:after="0"/>
      <w:ind w:left="200" w:hanging="200"/>
    </w:pPr>
  </w:style>
  <w:style w:type="paragraph" w:styleId="TableofFigures">
    <w:name w:val="table of figures"/>
    <w:basedOn w:val="Normal"/>
    <w:next w:val="Normal"/>
    <w:rsid w:val="00092FB4"/>
    <w:pPr>
      <w:spacing w:after="0"/>
    </w:pPr>
  </w:style>
  <w:style w:type="paragraph" w:styleId="Title">
    <w:name w:val="Title"/>
    <w:basedOn w:val="Normal"/>
    <w:next w:val="Normal"/>
    <w:link w:val="TitleChar"/>
    <w:qFormat/>
    <w:rsid w:val="00092FB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92FB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92FB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92F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0">
    <w:name w:val="B1 (文字)"/>
    <w:locked/>
    <w:rsid w:val="006534F0"/>
    <w:rPr>
      <w:lang w:val="en-GB" w:eastAsia="en-US"/>
    </w:rPr>
  </w:style>
  <w:style w:type="character" w:customStyle="1" w:styleId="NOZchn">
    <w:name w:val="NO Zchn"/>
    <w:rsid w:val="00D373C2"/>
    <w:rPr>
      <w:color w:val="000000"/>
      <w:lang w:val="en-GB" w:eastAsia="ja-JP"/>
    </w:rPr>
  </w:style>
  <w:style w:type="character" w:customStyle="1" w:styleId="EditorsNoteCharChar">
    <w:name w:val="Editor's Note Char Char"/>
    <w:rsid w:val="00262E9D"/>
    <w:rPr>
      <w:color w:val="FF0000"/>
      <w:lang w:val="en-GB" w:eastAsia="ja-JP"/>
    </w:rPr>
  </w:style>
  <w:style w:type="character" w:customStyle="1" w:styleId="B1Char1">
    <w:name w:val="B1 Char1"/>
    <w:rsid w:val="00091A2F"/>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2870102">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image" Target="media/image56.emf"/><Relationship Id="rId21" Type="http://schemas.openxmlformats.org/officeDocument/2006/relationships/image" Target="media/image6.emf"/><Relationship Id="rId42" Type="http://schemas.openxmlformats.org/officeDocument/2006/relationships/image" Target="media/image17.emf"/><Relationship Id="rId47" Type="http://schemas.openxmlformats.org/officeDocument/2006/relationships/package" Target="embeddings/Microsoft_Visio_Drawing13.vsdx"/><Relationship Id="rId63" Type="http://schemas.openxmlformats.org/officeDocument/2006/relationships/package" Target="embeddings/Microsoft_Visio_Drawing18.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image" Target="media/image42.emf"/><Relationship Id="rId112" Type="http://schemas.openxmlformats.org/officeDocument/2006/relationships/package" Target="embeddings/Microsoft_Word_Document41.docx"/><Relationship Id="rId133" Type="http://schemas.openxmlformats.org/officeDocument/2006/relationships/image" Target="media/image65.emf"/><Relationship Id="rId138" Type="http://schemas.openxmlformats.org/officeDocument/2006/relationships/package" Target="embeddings/Microsoft_Visio_Drawing51.vsdx"/><Relationship Id="rId154" Type="http://schemas.openxmlformats.org/officeDocument/2006/relationships/package" Target="embeddings/Microsoft_Visio_Drawing59.vsdx"/><Relationship Id="rId159" Type="http://schemas.openxmlformats.org/officeDocument/2006/relationships/image" Target="media/image78.emf"/><Relationship Id="rId175" Type="http://schemas.openxmlformats.org/officeDocument/2006/relationships/hyperlink" Target="https://www.3gpp.org/ftp/tsg_sa/WG2_Arch/TSGS2_151E_Electronic_2022-05/Docs/S2-2204478.zip" TargetMode="External"/><Relationship Id="rId170" Type="http://schemas.openxmlformats.org/officeDocument/2006/relationships/oleObject" Target="embeddings/oleObject10.bin"/><Relationship Id="rId16" Type="http://schemas.openxmlformats.org/officeDocument/2006/relationships/package" Target="embeddings/Microsoft_Visio_Drawing.vsdx"/><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package" Target="embeddings/Microsoft_Visio_Drawing9.vsdx"/><Relationship Id="rId53" Type="http://schemas.openxmlformats.org/officeDocument/2006/relationships/oleObject" Target="embeddings/oleObject3.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26.vsdx"/><Relationship Id="rId102" Type="http://schemas.openxmlformats.org/officeDocument/2006/relationships/package" Target="embeddings/Microsoft_Visio_Drawing36.vsdx"/><Relationship Id="rId123" Type="http://schemas.openxmlformats.org/officeDocument/2006/relationships/package" Target="embeddings/Microsoft_Visio_Drawing46.vsdx"/><Relationship Id="rId128" Type="http://schemas.openxmlformats.org/officeDocument/2006/relationships/image" Target="media/image62.emf"/><Relationship Id="rId144" Type="http://schemas.openxmlformats.org/officeDocument/2006/relationships/package" Target="embeddings/Microsoft_Visio_Drawing54.vsdx"/><Relationship Id="rId149" Type="http://schemas.openxmlformats.org/officeDocument/2006/relationships/image" Target="media/image73.emf"/><Relationship Id="rId5" Type="http://schemas.openxmlformats.org/officeDocument/2006/relationships/settings" Target="settings.xml"/><Relationship Id="rId90" Type="http://schemas.openxmlformats.org/officeDocument/2006/relationships/package" Target="embeddings/Microsoft_Visio_Drawing31.vsdx"/><Relationship Id="rId95" Type="http://schemas.openxmlformats.org/officeDocument/2006/relationships/image" Target="media/image45.emf"/><Relationship Id="rId160" Type="http://schemas.openxmlformats.org/officeDocument/2006/relationships/package" Target="embeddings/Microsoft_Visio_Drawing61.vsdx"/><Relationship Id="rId165" Type="http://schemas.openxmlformats.org/officeDocument/2006/relationships/image" Target="media/image81.emf"/><Relationship Id="rId181" Type="http://schemas.openxmlformats.org/officeDocument/2006/relationships/hyperlink" Target="https://www.3gpp.org/ftp/tsg_sa/WG2_Arch/TSGS2_151E_Electronic_2022-05/Docs/S2-2205067.zip" TargetMode="External"/><Relationship Id="rId186" Type="http://schemas.openxmlformats.org/officeDocument/2006/relationships/theme" Target="theme/theme1.xml"/><Relationship Id="rId22" Type="http://schemas.openxmlformats.org/officeDocument/2006/relationships/image" Target="media/image7.emf"/><Relationship Id="rId27" Type="http://schemas.openxmlformats.org/officeDocument/2006/relationships/package" Target="embeddings/Microsoft_Visio_Drawing4.vsdx"/><Relationship Id="rId43" Type="http://schemas.openxmlformats.org/officeDocument/2006/relationships/package" Target="embeddings/Microsoft_Visio_Drawing11.vsdx"/><Relationship Id="rId48" Type="http://schemas.openxmlformats.org/officeDocument/2006/relationships/image" Target="media/image20.emf"/><Relationship Id="rId64" Type="http://schemas.openxmlformats.org/officeDocument/2006/relationships/image" Target="media/image29.emf"/><Relationship Id="rId69" Type="http://schemas.openxmlformats.org/officeDocument/2006/relationships/package" Target="embeddings/Microsoft_Visio_Drawing21.vsdx"/><Relationship Id="rId113" Type="http://schemas.openxmlformats.org/officeDocument/2006/relationships/image" Target="media/image54.emf"/><Relationship Id="rId118" Type="http://schemas.openxmlformats.org/officeDocument/2006/relationships/package" Target="embeddings/Microsoft_Visio_Drawing44.vsdx"/><Relationship Id="rId134" Type="http://schemas.openxmlformats.org/officeDocument/2006/relationships/oleObject" Target="embeddings/oleObject5.bin"/><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package" Target="embeddings/Microsoft_Word_Document29.docx"/><Relationship Id="rId150" Type="http://schemas.openxmlformats.org/officeDocument/2006/relationships/package" Target="embeddings/Microsoft_Visio_Drawing57.vsdx"/><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hyperlink" Target="https://www.3gpp.org/ftp/tsg_sa/WG2_Arch/TSGS2_151E_Electronic_2022-05/Docs/S2-2205059.zip" TargetMode="External"/><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package" Target="embeddings/Microsoft_Visio_Drawing7.vsdx"/><Relationship Id="rId38" Type="http://schemas.openxmlformats.org/officeDocument/2006/relationships/image" Target="media/image15.emf"/><Relationship Id="rId59" Type="http://schemas.openxmlformats.org/officeDocument/2006/relationships/package" Target="embeddings/Microsoft_Visio_Drawing16.vsdx"/><Relationship Id="rId103" Type="http://schemas.openxmlformats.org/officeDocument/2006/relationships/image" Target="media/image49.emf"/><Relationship Id="rId108" Type="http://schemas.openxmlformats.org/officeDocument/2006/relationships/package" Target="embeddings/Microsoft_Visio_Drawing39.vsdx"/><Relationship Id="rId124" Type="http://schemas.openxmlformats.org/officeDocument/2006/relationships/image" Target="media/image60.emf"/><Relationship Id="rId129" Type="http://schemas.openxmlformats.org/officeDocument/2006/relationships/image" Target="media/image63.emf"/><Relationship Id="rId54" Type="http://schemas.openxmlformats.org/officeDocument/2006/relationships/image" Target="media/image23.emf"/><Relationship Id="rId70" Type="http://schemas.openxmlformats.org/officeDocument/2006/relationships/image" Target="media/image32.emf"/><Relationship Id="rId75" Type="http://schemas.openxmlformats.org/officeDocument/2006/relationships/package" Target="embeddings/Microsoft_Visio_Drawing24.vsdx"/><Relationship Id="rId91" Type="http://schemas.openxmlformats.org/officeDocument/2006/relationships/image" Target="media/image43.emf"/><Relationship Id="rId96" Type="http://schemas.openxmlformats.org/officeDocument/2006/relationships/package" Target="embeddings/Microsoft_Visio_Drawing34.vsdx"/><Relationship Id="rId140" Type="http://schemas.openxmlformats.org/officeDocument/2006/relationships/package" Target="embeddings/Microsoft_Visio_Drawing52.vsdx"/><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oleObject" Target="embeddings/oleObject8.bin"/><Relationship Id="rId182" Type="http://schemas.openxmlformats.org/officeDocument/2006/relationships/hyperlink" Target="https://www.3gpp.org/ftp/tsg_sa/WG2_Arch/TSGS2_151E_Electronic_2022-05/Docs/S2-2204672.zip"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docx"/><Relationship Id="rId28" Type="http://schemas.openxmlformats.org/officeDocument/2006/relationships/image" Target="media/image10.emf"/><Relationship Id="rId49" Type="http://schemas.openxmlformats.org/officeDocument/2006/relationships/package" Target="embeddings/Microsoft_Visio_Drawing14.vsdx"/><Relationship Id="rId114" Type="http://schemas.openxmlformats.org/officeDocument/2006/relationships/package" Target="embeddings/Microsoft_Word_Document42.docx"/><Relationship Id="rId119" Type="http://schemas.openxmlformats.org/officeDocument/2006/relationships/image" Target="media/image57.png"/><Relationship Id="rId44" Type="http://schemas.openxmlformats.org/officeDocument/2006/relationships/image" Target="media/image18.emf"/><Relationship Id="rId60" Type="http://schemas.openxmlformats.org/officeDocument/2006/relationships/image" Target="media/image27.emf"/><Relationship Id="rId65" Type="http://schemas.openxmlformats.org/officeDocument/2006/relationships/package" Target="embeddings/Microsoft_Visio_Drawing19.vsdx"/><Relationship Id="rId81" Type="http://schemas.openxmlformats.org/officeDocument/2006/relationships/package" Target="embeddings/Microsoft_Visio_Drawing27.vsdx"/><Relationship Id="rId86" Type="http://schemas.openxmlformats.org/officeDocument/2006/relationships/image" Target="media/image40.emf"/><Relationship Id="rId130" Type="http://schemas.openxmlformats.org/officeDocument/2006/relationships/package" Target="embeddings/Microsoft_Visio_Drawing49.vsdx"/><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oleObject7.bin"/><Relationship Id="rId177" Type="http://schemas.openxmlformats.org/officeDocument/2006/relationships/hyperlink" Target="https://www.3gpp.org/ftp/tsg_sa/WG2_Arch/TSGS2_151E_Electronic_2022-05/Docs/S2-2205063.zip" TargetMode="Externa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oleObject" Target="embeddings/oleObject11.bin"/><Relationship Id="rId180" Type="http://schemas.openxmlformats.org/officeDocument/2006/relationships/hyperlink" Target="https://www.3gpp.org/ftp/tsg_sa/WG2_Arch/TSGS2_151E_Electronic_2022-05/Docs/S2-2204679.zip" TargetMode="External"/><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oleObject" Target="embeddings/Microsoft_Visio_2003-2010_Drawing.vsd"/><Relationship Id="rId109" Type="http://schemas.openxmlformats.org/officeDocument/2006/relationships/image" Target="media/image52.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4.bin"/><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Drawing37.vsdx"/><Relationship Id="rId120" Type="http://schemas.openxmlformats.org/officeDocument/2006/relationships/image" Target="media/image58.emf"/><Relationship Id="rId125" Type="http://schemas.openxmlformats.org/officeDocument/2006/relationships/package" Target="embeddings/Microsoft_Visio_Drawing47.vsdx"/><Relationship Id="rId141" Type="http://schemas.openxmlformats.org/officeDocument/2006/relationships/image" Target="media/image69.emf"/><Relationship Id="rId146" Type="http://schemas.openxmlformats.org/officeDocument/2006/relationships/package" Target="embeddings/Microsoft_Visio_Drawing55.vsdx"/><Relationship Id="rId167" Type="http://schemas.openxmlformats.org/officeDocument/2006/relationships/image" Target="media/image82.emf"/><Relationship Id="rId7" Type="http://schemas.openxmlformats.org/officeDocument/2006/relationships/footnotes" Target="footnotes.xml"/><Relationship Id="rId71" Type="http://schemas.openxmlformats.org/officeDocument/2006/relationships/package" Target="embeddings/Microsoft_Visio_Drawing22.vsdx"/><Relationship Id="rId92" Type="http://schemas.openxmlformats.org/officeDocument/2006/relationships/package" Target="embeddings/Microsoft_Visio_Drawing32.vsdx"/><Relationship Id="rId162" Type="http://schemas.openxmlformats.org/officeDocument/2006/relationships/package" Target="embeddings/Microsoft_Visio_Drawing62.vsdx"/><Relationship Id="rId183"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package" Target="embeddings/Microsoft_Word_Document40.docx"/><Relationship Id="rId115" Type="http://schemas.openxmlformats.org/officeDocument/2006/relationships/image" Target="media/image55.emf"/><Relationship Id="rId131" Type="http://schemas.openxmlformats.org/officeDocument/2006/relationships/image" Target="media/image64.emf"/><Relationship Id="rId136" Type="http://schemas.openxmlformats.org/officeDocument/2006/relationships/oleObject" Target="embeddings/oleObject6.bin"/><Relationship Id="rId157" Type="http://schemas.openxmlformats.org/officeDocument/2006/relationships/image" Target="media/image77.emf"/><Relationship Id="rId178" Type="http://schemas.openxmlformats.org/officeDocument/2006/relationships/hyperlink" Target="https://www.3gpp.org/ftp/tsg_sa/WG2_Arch/TSGS2_151E_Electronic_2022-05/Docs/S2-2205064.zip" TargetMode="External"/><Relationship Id="rId61" Type="http://schemas.openxmlformats.org/officeDocument/2006/relationships/package" Target="embeddings/Microsoft_Visio_Drawing17.vsdx"/><Relationship Id="rId82" Type="http://schemas.openxmlformats.org/officeDocument/2006/relationships/image" Target="media/image38.emf"/><Relationship Id="rId152" Type="http://schemas.openxmlformats.org/officeDocument/2006/relationships/package" Target="embeddings/Microsoft_Visio_Drawing58.vsdx"/><Relationship Id="rId173" Type="http://schemas.openxmlformats.org/officeDocument/2006/relationships/hyperlink" Target="https://www.3gpp.org/ftp/tsg_sa/WG2_Arch/TSGS2_151E_Electronic_2022-05/Docs/S2-2205050.zip" TargetMode="External"/><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image" Target="media/image11.emf"/><Relationship Id="rId35" Type="http://schemas.openxmlformats.org/officeDocument/2006/relationships/package" Target="embeddings/Microsoft_Visio_Drawing8.vsdx"/><Relationship Id="rId56" Type="http://schemas.openxmlformats.org/officeDocument/2006/relationships/image" Target="media/image24.png"/><Relationship Id="rId77" Type="http://schemas.openxmlformats.org/officeDocument/2006/relationships/package" Target="embeddings/Microsoft_Visio_Drawing25.vsdx"/><Relationship Id="rId100" Type="http://schemas.openxmlformats.org/officeDocument/2006/relationships/oleObject" Target="embeddings/Microsoft_Visio_2003-2010_Drawing1.vsd"/><Relationship Id="rId105" Type="http://schemas.openxmlformats.org/officeDocument/2006/relationships/image" Target="media/image50.emf"/><Relationship Id="rId126" Type="http://schemas.openxmlformats.org/officeDocument/2006/relationships/image" Target="media/image61.emf"/><Relationship Id="rId147" Type="http://schemas.openxmlformats.org/officeDocument/2006/relationships/image" Target="media/image72.emf"/><Relationship Id="rId168" Type="http://schemas.openxmlformats.org/officeDocument/2006/relationships/oleObject" Target="embeddings/oleObject9.bin"/><Relationship Id="rId8" Type="http://schemas.openxmlformats.org/officeDocument/2006/relationships/endnotes" Target="endnotes.xml"/><Relationship Id="rId51" Type="http://schemas.openxmlformats.org/officeDocument/2006/relationships/package" Target="embeddings/Microsoft_Visio_Drawing15.vsdx"/><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35.vsdx"/><Relationship Id="rId121" Type="http://schemas.openxmlformats.org/officeDocument/2006/relationships/package" Target="embeddings/Microsoft_Visio_Drawing45.vsdx"/><Relationship Id="rId142" Type="http://schemas.openxmlformats.org/officeDocument/2006/relationships/package" Target="embeddings/Microsoft_Visio_Drawing53.vsdx"/><Relationship Id="rId163" Type="http://schemas.openxmlformats.org/officeDocument/2006/relationships/image" Target="media/image80.emf"/><Relationship Id="rId184" Type="http://schemas.openxmlformats.org/officeDocument/2006/relationships/footer" Target="footer3.xml"/><Relationship Id="rId3" Type="http://schemas.openxmlformats.org/officeDocument/2006/relationships/numbering" Target="numbering.xml"/><Relationship Id="rId25" Type="http://schemas.openxmlformats.org/officeDocument/2006/relationships/package" Target="embeddings/Microsoft_Word_Document3.docx"/><Relationship Id="rId46" Type="http://schemas.openxmlformats.org/officeDocument/2006/relationships/image" Target="media/image19.emf"/><Relationship Id="rId67" Type="http://schemas.openxmlformats.org/officeDocument/2006/relationships/package" Target="embeddings/Microsoft_Visio_Drawing20.vsdx"/><Relationship Id="rId116" Type="http://schemas.openxmlformats.org/officeDocument/2006/relationships/package" Target="embeddings/Microsoft_Word_Document43.docx"/><Relationship Id="rId137" Type="http://schemas.openxmlformats.org/officeDocument/2006/relationships/image" Target="media/image67.emf"/><Relationship Id="rId158" Type="http://schemas.openxmlformats.org/officeDocument/2006/relationships/package" Target="embeddings/Microsoft_Visio_Drawing60.vsdx"/><Relationship Id="rId20" Type="http://schemas.openxmlformats.org/officeDocument/2006/relationships/package" Target="embeddings/Microsoft_Visio_Drawing2.vsdx"/><Relationship Id="rId41" Type="http://schemas.openxmlformats.org/officeDocument/2006/relationships/package" Target="embeddings/Microsoft_Visio_Drawing10.vsdx"/><Relationship Id="rId62" Type="http://schemas.openxmlformats.org/officeDocument/2006/relationships/image" Target="media/image28.emf"/><Relationship Id="rId83" Type="http://schemas.openxmlformats.org/officeDocument/2006/relationships/package" Target="embeddings/Microsoft_Visio_Drawing28.vsdx"/><Relationship Id="rId88" Type="http://schemas.openxmlformats.org/officeDocument/2006/relationships/package" Target="embeddings/Microsoft_Visio_Drawing30.vsdx"/><Relationship Id="rId111" Type="http://schemas.openxmlformats.org/officeDocument/2006/relationships/image" Target="media/image53.emf"/><Relationship Id="rId132" Type="http://schemas.openxmlformats.org/officeDocument/2006/relationships/package" Target="embeddings/Microsoft_Visio_Drawing50.vsdx"/><Relationship Id="rId153" Type="http://schemas.openxmlformats.org/officeDocument/2006/relationships/image" Target="media/image75.emf"/><Relationship Id="rId174" Type="http://schemas.openxmlformats.org/officeDocument/2006/relationships/hyperlink" Target="https://www.3gpp.org/ftp/tsg_sa/WG2_Arch/TSGS2_151E_Electronic_2022-05/Docs/S2-2205052.zip" TargetMode="External"/><Relationship Id="rId179" Type="http://schemas.openxmlformats.org/officeDocument/2006/relationships/hyperlink" Target="https://www.3gpp.org/ftp/tsg_sa/WG2_Arch/TSGS2_151E_Electronic_2022-05/Docs/S2-2204671.zip" TargetMode="External"/><Relationship Id="rId15" Type="http://schemas.openxmlformats.org/officeDocument/2006/relationships/image" Target="media/image3.emf"/><Relationship Id="rId36" Type="http://schemas.openxmlformats.org/officeDocument/2006/relationships/image" Target="media/image14.emf"/><Relationship Id="rId57" Type="http://schemas.openxmlformats.org/officeDocument/2006/relationships/image" Target="media/image25.png"/><Relationship Id="rId106" Type="http://schemas.openxmlformats.org/officeDocument/2006/relationships/package" Target="embeddings/Microsoft_Visio_Drawing38.vsdx"/><Relationship Id="rId127" Type="http://schemas.openxmlformats.org/officeDocument/2006/relationships/package" Target="embeddings/Microsoft_Visio_Drawing48.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2.emf"/><Relationship Id="rId73" Type="http://schemas.openxmlformats.org/officeDocument/2006/relationships/package" Target="embeddings/Microsoft_Visio_Drawing23.vsdx"/><Relationship Id="rId78" Type="http://schemas.openxmlformats.org/officeDocument/2006/relationships/image" Target="media/image36.emf"/><Relationship Id="rId94" Type="http://schemas.openxmlformats.org/officeDocument/2006/relationships/package" Target="embeddings/Microsoft_Visio_Drawing33.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59.emf"/><Relationship Id="rId143" Type="http://schemas.openxmlformats.org/officeDocument/2006/relationships/image" Target="media/image70.emf"/><Relationship Id="rId148" Type="http://schemas.openxmlformats.org/officeDocument/2006/relationships/package" Target="embeddings/Microsoft_Visio_Drawing56.vsdx"/><Relationship Id="rId164" Type="http://schemas.openxmlformats.org/officeDocument/2006/relationships/package" Target="embeddings/Microsoft_Visio_Drawing63.vsdx"/><Relationship Id="rId169" Type="http://schemas.openxmlformats.org/officeDocument/2006/relationships/image" Target="media/image83.emf"/><Relationship Id="rId18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78CA68-8C8E-4AFA-BC50-115ADF5711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173</Pages>
  <Words>70509</Words>
  <Characters>375111</Characters>
  <Application>Microsoft Office Word</Application>
  <DocSecurity>0</DocSecurity>
  <Lines>6946</Lines>
  <Paragraphs>4547</Paragraphs>
  <ScaleCrop>false</ScaleCrop>
  <HeadingPairs>
    <vt:vector size="2" baseType="variant">
      <vt:variant>
        <vt:lpstr>Title</vt:lpstr>
      </vt:variant>
      <vt:variant>
        <vt:i4>1</vt:i4>
      </vt:variant>
    </vt:vector>
  </HeadingPairs>
  <TitlesOfParts>
    <vt:vector size="1" baseType="lpstr">
      <vt:lpstr>3GPP TR 23.700-86</vt:lpstr>
    </vt:vector>
  </TitlesOfParts>
  <Company>ETSI</Company>
  <LinksUpToDate>false</LinksUpToDate>
  <CharactersWithSpaces>441073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23.700-86</dc:title>
  <dc:subject>Study on Architecture Enhancement to support Ranging based services and sidelink positioning (Release 18)</dc:subject>
  <dc:creator>MCC Support</dc:creator>
  <cp:keywords/>
  <dc:description/>
  <cp:lastModifiedBy>23.247_CR0129R2_(Rel-17)_5MBS</cp:lastModifiedBy>
  <cp:revision>4</cp:revision>
  <cp:lastPrinted>2019-02-25T14:05:00Z</cp:lastPrinted>
  <dcterms:created xsi:type="dcterms:W3CDTF">2023-01-30T13:02:00Z</dcterms:created>
  <dcterms:modified xsi:type="dcterms:W3CDTF">2023-03-03T08:34:00Z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